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CC7C8" w14:textId="77777777" w:rsidR="002C533A" w:rsidRPr="000D644D" w:rsidRDefault="0052337F" w:rsidP="003672C7">
      <w:pPr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0" w:name="_Hlk138855692"/>
      <w:r w:rsidRPr="000D644D">
        <w:rPr>
          <w:rFonts w:ascii="Angsana New" w:hAnsi="Angsana New"/>
          <w:b/>
          <w:bCs/>
          <w:sz w:val="32"/>
          <w:szCs w:val="32"/>
          <w:cs/>
        </w:rPr>
        <w:t>บริษัท สามารถ ดิจิตอล จำกัด (มหาชน)</w:t>
      </w:r>
      <w:r w:rsidR="002C533A" w:rsidRPr="000D644D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546945F5" w14:textId="77777777" w:rsidR="007D58DB" w:rsidRPr="000D644D" w:rsidRDefault="007D58DB" w:rsidP="003672C7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65AD9D0C" w14:textId="6DDCA508" w:rsidR="002C533A" w:rsidRPr="000D644D" w:rsidRDefault="00FE5E30" w:rsidP="003672C7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644D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E05E39" w:rsidRPr="000D644D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0D644D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E05E39" w:rsidRPr="000D644D">
        <w:rPr>
          <w:rFonts w:ascii="Angsana New" w:hAnsi="Angsana New"/>
          <w:b/>
          <w:bCs/>
          <w:sz w:val="32"/>
          <w:szCs w:val="32"/>
        </w:rPr>
        <w:t xml:space="preserve">31 </w:t>
      </w:r>
      <w:r w:rsidR="00E05E39" w:rsidRPr="000D644D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E05E39" w:rsidRPr="000D644D">
        <w:rPr>
          <w:rFonts w:ascii="Angsana New" w:hAnsi="Angsana New"/>
          <w:b/>
          <w:bCs/>
          <w:sz w:val="32"/>
          <w:szCs w:val="32"/>
        </w:rPr>
        <w:t>2569</w:t>
      </w:r>
      <w:r w:rsidR="005F2038" w:rsidRPr="000D644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06EB56B" w14:textId="77777777" w:rsidR="002C533A" w:rsidRPr="000D644D" w:rsidRDefault="00F77589" w:rsidP="003672C7">
      <w:pPr>
        <w:spacing w:before="36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t>1</w:t>
      </w:r>
      <w:r w:rsidR="002C533A" w:rsidRPr="000D644D">
        <w:rPr>
          <w:rFonts w:ascii="Angsana New" w:hAnsi="Angsana New"/>
          <w:b/>
          <w:bCs/>
          <w:sz w:val="32"/>
          <w:szCs w:val="32"/>
        </w:rPr>
        <w:t>.</w:t>
      </w:r>
      <w:r w:rsidR="002C533A" w:rsidRPr="000D644D">
        <w:rPr>
          <w:rFonts w:ascii="Angsana New" w:hAnsi="Angsana New"/>
          <w:b/>
          <w:bCs/>
          <w:sz w:val="32"/>
          <w:szCs w:val="32"/>
        </w:rPr>
        <w:tab/>
      </w:r>
      <w:r w:rsidR="002C533A" w:rsidRPr="000D644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663F64" w:rsidRPr="000D644D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2329E77" w14:textId="77777777" w:rsidR="008A4D1D" w:rsidRPr="000D644D" w:rsidRDefault="00F77589" w:rsidP="003672C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t>1</w:t>
      </w:r>
      <w:r w:rsidR="002C533A" w:rsidRPr="000D644D">
        <w:rPr>
          <w:rFonts w:ascii="Angsana New" w:hAnsi="Angsana New"/>
          <w:b/>
          <w:bCs/>
          <w:sz w:val="32"/>
          <w:szCs w:val="32"/>
        </w:rPr>
        <w:t>.</w:t>
      </w:r>
      <w:r w:rsidRPr="000D644D">
        <w:rPr>
          <w:rFonts w:ascii="Angsana New" w:hAnsi="Angsana New"/>
          <w:b/>
          <w:bCs/>
          <w:sz w:val="32"/>
          <w:szCs w:val="32"/>
        </w:rPr>
        <w:t>1</w:t>
      </w:r>
      <w:r w:rsidR="002C533A" w:rsidRPr="000D644D">
        <w:rPr>
          <w:rFonts w:ascii="Angsana New" w:hAnsi="Angsana New"/>
          <w:b/>
          <w:bCs/>
          <w:sz w:val="32"/>
          <w:szCs w:val="32"/>
        </w:rPr>
        <w:tab/>
      </w:r>
      <w:bookmarkStart w:id="1" w:name="_Hlk32953323"/>
      <w:r w:rsidR="008A4D1D" w:rsidRPr="000D644D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="008A4D1D" w:rsidRPr="000D644D">
        <w:rPr>
          <w:rFonts w:ascii="Angsana New" w:hAnsi="Angsana New" w:hint="cs"/>
          <w:b/>
          <w:bCs/>
          <w:sz w:val="32"/>
          <w:szCs w:val="32"/>
          <w:cs/>
        </w:rPr>
        <w:t>ของบริษัทฯ</w:t>
      </w:r>
    </w:p>
    <w:p w14:paraId="2AF617D8" w14:textId="77777777" w:rsidR="008A4D1D" w:rsidRPr="000D644D" w:rsidRDefault="008A4D1D" w:rsidP="003672C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tab/>
      </w:r>
      <w:r w:rsidRPr="000D644D">
        <w:rPr>
          <w:rFonts w:ascii="Angsana New" w:hAnsi="Angsana New"/>
          <w:spacing w:val="-6"/>
          <w:sz w:val="32"/>
          <w:szCs w:val="32"/>
          <w:cs/>
        </w:rPr>
        <w:t>บริษัท สามารถ ดิจิตอล จำกัด (มหาชน)</w:t>
      </w:r>
      <w:r w:rsidRPr="000D644D">
        <w:rPr>
          <w:rFonts w:ascii="Angsana New" w:hAnsi="Angsana New"/>
          <w:spacing w:val="-6"/>
          <w:sz w:val="32"/>
          <w:szCs w:val="32"/>
        </w:rPr>
        <w:t xml:space="preserve"> (“</w:t>
      </w:r>
      <w:r w:rsidRPr="000D644D">
        <w:rPr>
          <w:rFonts w:ascii="Angsana New" w:hAnsi="Angsana New"/>
          <w:spacing w:val="-6"/>
          <w:sz w:val="32"/>
          <w:szCs w:val="32"/>
          <w:cs/>
        </w:rPr>
        <w:t>บริษัทฯ”) เป็นบริษัทมหาชนซึ่งจัดตั้งและมีภูมิลำเนาในประเทศไทย</w:t>
      </w:r>
      <w:r w:rsidRPr="000D644D">
        <w:rPr>
          <w:rFonts w:ascii="Angsana New" w:hAnsi="Angsana New"/>
          <w:sz w:val="32"/>
          <w:szCs w:val="32"/>
          <w:cs/>
        </w:rPr>
        <w:t xml:space="preserve"> โดยมีบริษัท สามารถคอร์ปอเรชั่น จำกัด (มหาชน) ซึ่งเป็นบริษัทที่จดทะเบียนจัดตั้งในประเทศไทยเป็นบริษัทใหญ่</w:t>
      </w:r>
      <w:r w:rsidRPr="000D644D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0D644D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ธุรกิจหลักของบริษัทฯคือการจำหน่ายอุปกรณ์สื่อสารและ</w:t>
      </w:r>
      <w:r w:rsidRPr="000D644D">
        <w:rPr>
          <w:rFonts w:ascii="Angsana New" w:hAnsi="Angsana New" w:hint="cs"/>
          <w:sz w:val="32"/>
          <w:szCs w:val="32"/>
          <w:cs/>
        </w:rPr>
        <w:t>ให้บริการธุรกิจสื่อสารในยุคดิจิตอลที่ครบวงจรทั้งเครือข่ายและโซลูชั่น</w:t>
      </w:r>
      <w:r w:rsidRPr="000D644D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</w:t>
      </w:r>
      <w:r w:rsidR="000C0174" w:rsidRPr="000D644D">
        <w:rPr>
          <w:rFonts w:ascii="Angsana New" w:hAnsi="Angsana New" w:hint="cs"/>
          <w:sz w:val="32"/>
          <w:szCs w:val="32"/>
          <w:cs/>
        </w:rPr>
        <w:t>ของบริษัทฯอยู่ที่</w:t>
      </w:r>
      <w:r w:rsidRPr="000D644D">
        <w:rPr>
          <w:rFonts w:ascii="Angsana New" w:hAnsi="Angsana New"/>
          <w:sz w:val="32"/>
          <w:szCs w:val="32"/>
          <w:cs/>
        </w:rPr>
        <w:t xml:space="preserve"> </w:t>
      </w:r>
      <w:r w:rsidRPr="000D644D">
        <w:rPr>
          <w:rFonts w:ascii="Angsana New" w:hAnsi="Angsana New"/>
          <w:sz w:val="32"/>
          <w:szCs w:val="32"/>
        </w:rPr>
        <w:t>99/2</w:t>
      </w:r>
      <w:r w:rsidR="000C0174" w:rsidRPr="000D644D">
        <w:rPr>
          <w:rFonts w:ascii="Angsana New" w:hAnsi="Angsana New" w:hint="cs"/>
          <w:sz w:val="32"/>
          <w:szCs w:val="32"/>
        </w:rPr>
        <w:t xml:space="preserve">           </w:t>
      </w:r>
      <w:r w:rsidRPr="000D644D">
        <w:rPr>
          <w:rFonts w:ascii="Angsana New" w:hAnsi="Angsana New"/>
          <w:sz w:val="32"/>
          <w:szCs w:val="32"/>
        </w:rPr>
        <w:t xml:space="preserve"> </w:t>
      </w:r>
      <w:r w:rsidRPr="000D644D">
        <w:rPr>
          <w:rFonts w:ascii="Angsana New" w:hAnsi="Angsana New"/>
          <w:sz w:val="32"/>
          <w:szCs w:val="32"/>
          <w:cs/>
        </w:rPr>
        <w:t xml:space="preserve">หมู่ที่ </w:t>
      </w:r>
      <w:r w:rsidRPr="000D644D">
        <w:rPr>
          <w:rFonts w:ascii="Angsana New" w:hAnsi="Angsana New"/>
          <w:sz w:val="32"/>
          <w:szCs w:val="32"/>
        </w:rPr>
        <w:t xml:space="preserve">4  </w:t>
      </w:r>
      <w:r w:rsidRPr="000D644D">
        <w:rPr>
          <w:rFonts w:ascii="Angsana New" w:hAnsi="Angsana New"/>
          <w:sz w:val="32"/>
          <w:szCs w:val="32"/>
          <w:cs/>
        </w:rPr>
        <w:t xml:space="preserve">อาคารซอฟต์แวร์ปาร์ค ชั้น </w:t>
      </w:r>
      <w:r w:rsidRPr="000D644D">
        <w:rPr>
          <w:rFonts w:ascii="Angsana New" w:hAnsi="Angsana New"/>
          <w:sz w:val="32"/>
          <w:szCs w:val="32"/>
        </w:rPr>
        <w:t xml:space="preserve">34 </w:t>
      </w:r>
      <w:r w:rsidRPr="000D644D">
        <w:rPr>
          <w:rFonts w:ascii="Angsana New" w:hAnsi="Angsana New"/>
          <w:sz w:val="32"/>
          <w:szCs w:val="32"/>
          <w:cs/>
        </w:rPr>
        <w:t xml:space="preserve">ถนนแจ้งวัฒนะ ตำบลคลองเกลือ อำเภอปากเกร็ด จังหวัดนนทบุรี </w:t>
      </w:r>
    </w:p>
    <w:p w14:paraId="3DFD806D" w14:textId="77777777" w:rsidR="00706A92" w:rsidRPr="000D644D" w:rsidRDefault="008A4D1D" w:rsidP="003672C7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644D">
        <w:rPr>
          <w:rFonts w:ascii="Angsana New" w:hAnsi="Angsana New"/>
          <w:b/>
          <w:bCs/>
          <w:sz w:val="32"/>
          <w:szCs w:val="32"/>
        </w:rPr>
        <w:t>1.2</w:t>
      </w:r>
      <w:r w:rsidRPr="000D644D">
        <w:rPr>
          <w:rFonts w:ascii="Angsana New" w:hAnsi="Angsana New"/>
          <w:b/>
          <w:bCs/>
          <w:sz w:val="32"/>
          <w:szCs w:val="32"/>
        </w:rPr>
        <w:tab/>
      </w:r>
      <w:r w:rsidR="00706A92" w:rsidRPr="000D644D">
        <w:rPr>
          <w:rFonts w:ascii="Angsana New" w:hAnsi="Angsana New" w:hint="cs"/>
          <w:b/>
          <w:bCs/>
          <w:sz w:val="32"/>
          <w:szCs w:val="32"/>
          <w:cs/>
        </w:rPr>
        <w:t>ข้อสมมติฐานทางการบัญชี</w:t>
      </w:r>
      <w:bookmarkEnd w:id="1"/>
    </w:p>
    <w:p w14:paraId="4134AFF6" w14:textId="2D69E6B2" w:rsidR="00486B23" w:rsidRPr="000D644D" w:rsidRDefault="008A4D1D" w:rsidP="003672C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tab/>
      </w:r>
      <w:r w:rsidR="00EC2100" w:rsidRPr="000D644D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E05E39" w:rsidRPr="000D644D">
        <w:rPr>
          <w:rFonts w:ascii="Angsana New" w:hAnsi="Angsana New"/>
          <w:spacing w:val="-6"/>
          <w:sz w:val="32"/>
          <w:szCs w:val="32"/>
        </w:rPr>
        <w:t xml:space="preserve">31 </w:t>
      </w:r>
      <w:r w:rsidR="00E05E39" w:rsidRPr="000D644D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E05E39" w:rsidRPr="000D644D">
        <w:rPr>
          <w:rFonts w:ascii="Angsana New" w:hAnsi="Angsana New"/>
          <w:spacing w:val="-6"/>
          <w:sz w:val="32"/>
          <w:szCs w:val="32"/>
        </w:rPr>
        <w:t>2569</w:t>
      </w:r>
      <w:r w:rsidR="00EC2100" w:rsidRPr="000D644D">
        <w:rPr>
          <w:rFonts w:ascii="Angsana New" w:hAnsi="Angsana New"/>
          <w:spacing w:val="-6"/>
          <w:sz w:val="32"/>
          <w:szCs w:val="32"/>
        </w:rPr>
        <w:t xml:space="preserve"> </w:t>
      </w:r>
      <w:r w:rsidR="006911AE" w:rsidRPr="000D644D">
        <w:rPr>
          <w:rFonts w:ascii="Angsana New" w:hAnsi="Angsana New"/>
          <w:spacing w:val="-6"/>
          <w:sz w:val="32"/>
          <w:szCs w:val="32"/>
          <w:cs/>
        </w:rPr>
        <w:t>กลุ่มบริษัท</w:t>
      </w:r>
      <w:r w:rsidR="00EC2100" w:rsidRPr="000D644D">
        <w:rPr>
          <w:rFonts w:ascii="Angsana New" w:hAnsi="Angsana New"/>
          <w:spacing w:val="-6"/>
          <w:sz w:val="32"/>
          <w:szCs w:val="32"/>
          <w:cs/>
        </w:rPr>
        <w:t>มีหนี้สินหมุนเวียนสูงกว่าสินทรัพย์หมุนเวียน</w:t>
      </w:r>
      <w:r w:rsidR="00EC2100" w:rsidRPr="000D644D">
        <w:rPr>
          <w:rFonts w:ascii="Angsana New" w:hAnsi="Angsana New" w:hint="cs"/>
          <w:spacing w:val="-6"/>
          <w:sz w:val="32"/>
          <w:szCs w:val="32"/>
          <w:cs/>
        </w:rPr>
        <w:t>เป็นจำนวน</w:t>
      </w:r>
      <w:r w:rsidR="00EC2100" w:rsidRPr="000D644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452A38" w:rsidRPr="000D644D">
        <w:rPr>
          <w:rFonts w:ascii="Angsana New" w:hAnsi="Angsana New" w:hint="cs"/>
          <w:spacing w:val="-6"/>
          <w:sz w:val="32"/>
          <w:szCs w:val="32"/>
          <w:cs/>
        </w:rPr>
        <w:t>1</w:t>
      </w:r>
      <w:r w:rsidR="00452A38" w:rsidRPr="000D644D">
        <w:rPr>
          <w:rFonts w:ascii="Angsana New" w:hAnsi="Angsana New"/>
          <w:spacing w:val="-6"/>
          <w:sz w:val="32"/>
          <w:szCs w:val="32"/>
        </w:rPr>
        <w:t>,72</w:t>
      </w:r>
      <w:r w:rsidR="001C32C3" w:rsidRPr="000D644D">
        <w:rPr>
          <w:rFonts w:ascii="Angsana New" w:hAnsi="Angsana New"/>
          <w:spacing w:val="-6"/>
          <w:sz w:val="32"/>
          <w:szCs w:val="32"/>
        </w:rPr>
        <w:t>1</w:t>
      </w:r>
      <w:r w:rsidR="00A622CD" w:rsidRPr="000D644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0F42ED" w:rsidRPr="000D644D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0F42ED" w:rsidRPr="000D644D">
        <w:rPr>
          <w:rFonts w:ascii="Angsana New" w:hAnsi="Angsana New"/>
          <w:sz w:val="32"/>
          <w:szCs w:val="32"/>
          <w:cs/>
        </w:rPr>
        <w:t xml:space="preserve"> </w:t>
      </w:r>
      <w:r w:rsidR="000F42ED" w:rsidRPr="000D644D">
        <w:rPr>
          <w:rFonts w:ascii="Angsana New" w:hAnsi="Angsana New" w:hint="cs"/>
          <w:sz w:val="32"/>
          <w:szCs w:val="32"/>
          <w:cs/>
        </w:rPr>
        <w:t>(เฉพาะของบริษัทฯ</w:t>
      </w:r>
      <w:r w:rsidR="000F42ED" w:rsidRPr="000D644D">
        <w:rPr>
          <w:rFonts w:ascii="Angsana New" w:hAnsi="Angsana New"/>
          <w:sz w:val="32"/>
          <w:szCs w:val="32"/>
          <w:cs/>
        </w:rPr>
        <w:t xml:space="preserve">: </w:t>
      </w:r>
      <w:r w:rsidR="00452A38" w:rsidRPr="000D644D">
        <w:rPr>
          <w:rFonts w:ascii="Angsana New" w:hAnsi="Angsana New"/>
          <w:spacing w:val="-4"/>
          <w:sz w:val="32"/>
          <w:szCs w:val="32"/>
        </w:rPr>
        <w:t>1,66</w:t>
      </w:r>
      <w:r w:rsidR="001C32C3" w:rsidRPr="000D644D">
        <w:rPr>
          <w:rFonts w:ascii="Angsana New" w:hAnsi="Angsana New"/>
          <w:spacing w:val="-4"/>
          <w:sz w:val="32"/>
          <w:szCs w:val="32"/>
        </w:rPr>
        <w:t>1</w:t>
      </w:r>
      <w:r w:rsidR="00A622CD" w:rsidRPr="000D644D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F42ED" w:rsidRPr="000D644D">
        <w:rPr>
          <w:rFonts w:ascii="Angsana New" w:hAnsi="Angsana New" w:hint="cs"/>
          <w:sz w:val="32"/>
          <w:szCs w:val="32"/>
          <w:cs/>
        </w:rPr>
        <w:t>ล้านบาท)</w:t>
      </w:r>
      <w:r w:rsidR="00DE299A" w:rsidRPr="000D644D">
        <w:rPr>
          <w:rFonts w:ascii="Angsana New" w:hAnsi="Angsana New"/>
          <w:sz w:val="32"/>
          <w:szCs w:val="32"/>
        </w:rPr>
        <w:t xml:space="preserve"> </w:t>
      </w:r>
      <w:r w:rsidR="000F42ED" w:rsidRPr="000D644D">
        <w:rPr>
          <w:rFonts w:ascii="Angsana New" w:hAnsi="Angsana New"/>
          <w:sz w:val="32"/>
          <w:szCs w:val="32"/>
          <w:cs/>
        </w:rPr>
        <w:t>และมีขาดทุนสะสม</w:t>
      </w:r>
      <w:r w:rsidR="000F42ED" w:rsidRPr="000D644D">
        <w:rPr>
          <w:rFonts w:ascii="Angsana New" w:hAnsi="Angsana New" w:hint="cs"/>
          <w:sz w:val="32"/>
          <w:szCs w:val="32"/>
          <w:cs/>
        </w:rPr>
        <w:t>จำนวน</w:t>
      </w:r>
      <w:r w:rsidR="000F42ED" w:rsidRPr="000D644D">
        <w:rPr>
          <w:rFonts w:ascii="Angsana New" w:hAnsi="Angsana New"/>
          <w:sz w:val="32"/>
          <w:szCs w:val="32"/>
          <w:cs/>
        </w:rPr>
        <w:t xml:space="preserve"> </w:t>
      </w:r>
      <w:r w:rsidR="00452A38" w:rsidRPr="000D644D">
        <w:rPr>
          <w:rFonts w:ascii="Angsana New" w:hAnsi="Angsana New"/>
          <w:sz w:val="32"/>
          <w:szCs w:val="32"/>
        </w:rPr>
        <w:t>5,5</w:t>
      </w:r>
      <w:r w:rsidR="00A076DD">
        <w:rPr>
          <w:rFonts w:ascii="Angsana New" w:hAnsi="Angsana New"/>
          <w:sz w:val="32"/>
          <w:szCs w:val="32"/>
        </w:rPr>
        <w:t>79</w:t>
      </w:r>
      <w:r w:rsidR="00452A38" w:rsidRPr="000D644D">
        <w:rPr>
          <w:rFonts w:ascii="Angsana New" w:hAnsi="Angsana New"/>
          <w:sz w:val="32"/>
          <w:szCs w:val="32"/>
        </w:rPr>
        <w:t xml:space="preserve"> </w:t>
      </w:r>
      <w:r w:rsidR="000F42ED" w:rsidRPr="000D644D">
        <w:rPr>
          <w:rFonts w:ascii="Angsana New" w:hAnsi="Angsana New"/>
          <w:sz w:val="32"/>
          <w:szCs w:val="32"/>
          <w:cs/>
        </w:rPr>
        <w:t xml:space="preserve">ล้านบาท </w:t>
      </w:r>
      <w:r w:rsidR="00582463" w:rsidRPr="000D644D">
        <w:rPr>
          <w:rFonts w:ascii="Angsana New" w:hAnsi="Angsana New"/>
          <w:spacing w:val="-6"/>
          <w:sz w:val="32"/>
          <w:szCs w:val="32"/>
          <w:cs/>
        </w:rPr>
        <w:t>นอกจากนี้ เมื่อวันที่</w:t>
      </w:r>
      <w:r w:rsidR="006911AE" w:rsidRPr="000D644D">
        <w:rPr>
          <w:rFonts w:ascii="Angsana New" w:hAnsi="Angsana New"/>
          <w:spacing w:val="-6"/>
          <w:sz w:val="32"/>
          <w:szCs w:val="32"/>
        </w:rPr>
        <w:t xml:space="preserve"> </w:t>
      </w:r>
      <w:r w:rsidR="00BC77EF" w:rsidRPr="000D644D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</w:t>
      </w:r>
      <w:r w:rsidR="00587844" w:rsidRPr="000D644D">
        <w:rPr>
          <w:rFonts w:ascii="Angsana New" w:hAnsi="Angsana New"/>
          <w:sz w:val="32"/>
          <w:szCs w:val="32"/>
        </w:rPr>
        <w:t xml:space="preserve">25 </w:t>
      </w:r>
      <w:r w:rsidR="00587844" w:rsidRPr="000D644D">
        <w:rPr>
          <w:rFonts w:ascii="Angsana New" w:hAnsi="Angsana New"/>
          <w:sz w:val="32"/>
          <w:szCs w:val="32"/>
          <w:cs/>
        </w:rPr>
        <w:t xml:space="preserve">มีนาคม </w:t>
      </w:r>
      <w:r w:rsidR="00587844" w:rsidRPr="000D644D">
        <w:rPr>
          <w:rFonts w:ascii="Angsana New" w:hAnsi="Angsana New"/>
          <w:sz w:val="32"/>
          <w:szCs w:val="32"/>
        </w:rPr>
        <w:t>2567</w:t>
      </w:r>
      <w:r w:rsidR="00587844" w:rsidRPr="000D644D">
        <w:rPr>
          <w:rFonts w:ascii="Angsana New" w:hAnsi="Angsana New"/>
          <w:spacing w:val="-6"/>
          <w:sz w:val="32"/>
          <w:szCs w:val="32"/>
        </w:rPr>
        <w:t xml:space="preserve"> </w:t>
      </w:r>
      <w:r w:rsidR="00582463" w:rsidRPr="000D644D">
        <w:rPr>
          <w:rFonts w:ascii="Angsana New" w:hAnsi="Angsana New"/>
          <w:spacing w:val="-6"/>
          <w:sz w:val="32"/>
          <w:szCs w:val="32"/>
          <w:cs/>
        </w:rPr>
        <w:t>หลักทรัพย์ของบริษัทฯ</w:t>
      </w:r>
      <w:r w:rsidR="00DE299A" w:rsidRPr="000D644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82463" w:rsidRPr="000D644D">
        <w:rPr>
          <w:rFonts w:ascii="Angsana New" w:hAnsi="Angsana New"/>
          <w:sz w:val="32"/>
          <w:szCs w:val="32"/>
          <w:cs/>
        </w:rPr>
        <w:t xml:space="preserve">ถูกขึ้นเครื่องหมาย </w:t>
      </w:r>
      <w:r w:rsidR="00E304B1" w:rsidRPr="000D644D">
        <w:rPr>
          <w:rFonts w:ascii="Angsana New" w:hAnsi="Angsana New"/>
          <w:sz w:val="32"/>
          <w:szCs w:val="32"/>
          <w:cs/>
        </w:rPr>
        <w:t>“</w:t>
      </w:r>
      <w:r w:rsidR="00E304B1" w:rsidRPr="000D644D">
        <w:rPr>
          <w:rFonts w:ascii="Angsana New" w:hAnsi="Angsana New"/>
          <w:sz w:val="32"/>
          <w:szCs w:val="32"/>
        </w:rPr>
        <w:t xml:space="preserve">CB” (Caution - Business) </w:t>
      </w:r>
      <w:r w:rsidR="00486B23" w:rsidRPr="000D644D">
        <w:rPr>
          <w:rFonts w:ascii="Angsana New" w:hAnsi="Angsana New" w:hint="cs"/>
          <w:spacing w:val="-6"/>
          <w:sz w:val="32"/>
          <w:szCs w:val="32"/>
          <w:cs/>
        </w:rPr>
        <w:t>อย่างไรก็ตาม</w:t>
      </w:r>
      <w:r w:rsidR="00587844">
        <w:rPr>
          <w:rFonts w:ascii="Angsana New" w:hAnsi="Angsana New"/>
          <w:spacing w:val="-6"/>
          <w:sz w:val="32"/>
          <w:szCs w:val="32"/>
        </w:rPr>
        <w:t xml:space="preserve">          </w:t>
      </w:r>
      <w:r w:rsidR="00486B23" w:rsidRPr="000D644D">
        <w:rPr>
          <w:rFonts w:ascii="Angsana New" w:eastAsia="Calibri" w:hAnsi="Angsana New"/>
          <w:sz w:val="32"/>
          <w:szCs w:val="32"/>
        </w:rPr>
        <w:t xml:space="preserve"> </w:t>
      </w:r>
      <w:r w:rsidR="00486B23" w:rsidRPr="000D644D">
        <w:rPr>
          <w:rFonts w:ascii="Angsana New" w:eastAsia="Calibri" w:hAnsi="Angsana New"/>
          <w:sz w:val="32"/>
          <w:szCs w:val="32"/>
          <w:cs/>
        </w:rPr>
        <w:t>บริษัทฯ</w:t>
      </w:r>
      <w:r w:rsidR="00486B23" w:rsidRPr="000D644D">
        <w:rPr>
          <w:rFonts w:ascii="Angsana New" w:eastAsia="Calibri" w:hAnsi="Angsana New" w:hint="cs"/>
          <w:sz w:val="32"/>
          <w:szCs w:val="32"/>
          <w:cs/>
        </w:rPr>
        <w:t>ได้ลงนามในสัญญาความร่วมมือพันธมิตรธุรกิจเพื่อขยายขีดความสามารถในการให้บริการวิทยุคมนาคมระบบดิจิตอล</w:t>
      </w:r>
      <w:r w:rsidR="006911AE" w:rsidRPr="000D644D">
        <w:rPr>
          <w:rFonts w:ascii="Angsana New" w:eastAsia="Calibri" w:hAnsi="Angsana New"/>
          <w:sz w:val="32"/>
          <w:szCs w:val="32"/>
        </w:rPr>
        <w:t xml:space="preserve"> </w:t>
      </w:r>
      <w:r w:rsidR="00486B23" w:rsidRPr="000D644D">
        <w:rPr>
          <w:rFonts w:ascii="Angsana New" w:eastAsia="Calibri" w:hAnsi="Angsana New"/>
          <w:sz w:val="32"/>
          <w:szCs w:val="32"/>
        </w:rPr>
        <w:t xml:space="preserve"> (Digital Trunked Radio</w:t>
      </w:r>
      <w:r w:rsidR="00486B23" w:rsidRPr="000D644D">
        <w:rPr>
          <w:rFonts w:ascii="Angsana New" w:eastAsia="Calibri" w:hAnsi="Angsana New" w:hint="cs"/>
          <w:sz w:val="32"/>
          <w:szCs w:val="32"/>
        </w:rPr>
        <w:t xml:space="preserve"> </w:t>
      </w:r>
      <w:r w:rsidR="00486B23" w:rsidRPr="000D644D">
        <w:rPr>
          <w:rFonts w:ascii="Angsana New" w:eastAsia="Calibri" w:hAnsi="Angsana New"/>
          <w:spacing w:val="-4"/>
          <w:sz w:val="32"/>
          <w:szCs w:val="32"/>
        </w:rPr>
        <w:t xml:space="preserve">System </w:t>
      </w:r>
      <w:r w:rsidR="00486B23" w:rsidRPr="000D644D">
        <w:rPr>
          <w:rFonts w:ascii="Angsana New" w:eastAsia="Calibri" w:hAnsi="Angsana New"/>
          <w:spacing w:val="-4"/>
          <w:sz w:val="32"/>
          <w:szCs w:val="32"/>
          <w:cs/>
        </w:rPr>
        <w:t xml:space="preserve">หรือ </w:t>
      </w:r>
      <w:r w:rsidR="00486B23" w:rsidRPr="000D644D">
        <w:rPr>
          <w:rFonts w:ascii="Angsana New" w:eastAsia="Calibri" w:hAnsi="Angsana New"/>
          <w:spacing w:val="-4"/>
          <w:sz w:val="32"/>
          <w:szCs w:val="32"/>
        </w:rPr>
        <w:t>DTRS)</w:t>
      </w:r>
      <w:r w:rsidR="00486B23" w:rsidRPr="000D644D">
        <w:rPr>
          <w:rFonts w:ascii="Angsana New" w:eastAsia="Calibri" w:hAnsi="Angsana New" w:hint="cs"/>
          <w:spacing w:val="-4"/>
          <w:sz w:val="32"/>
          <w:szCs w:val="32"/>
        </w:rPr>
        <w:t xml:space="preserve"> </w:t>
      </w:r>
      <w:r w:rsidR="00486B23" w:rsidRPr="000D644D">
        <w:rPr>
          <w:rFonts w:ascii="Angsana New" w:eastAsia="Calibri" w:hAnsi="Angsana New" w:hint="cs"/>
          <w:spacing w:val="-4"/>
          <w:sz w:val="32"/>
          <w:szCs w:val="32"/>
          <w:cs/>
        </w:rPr>
        <w:t>ซึ่งเป็น</w:t>
      </w:r>
      <w:r w:rsidR="00486B23" w:rsidRPr="000D644D">
        <w:rPr>
          <w:rFonts w:ascii="Angsana New" w:eastAsia="Calibri" w:hAnsi="Angsana New"/>
          <w:spacing w:val="-4"/>
          <w:sz w:val="32"/>
          <w:szCs w:val="32"/>
          <w:cs/>
        </w:rPr>
        <w:t>ธุรกิจ</w:t>
      </w:r>
      <w:r w:rsidR="00486B23" w:rsidRPr="000D644D">
        <w:rPr>
          <w:rFonts w:ascii="Angsana New" w:eastAsia="Calibri" w:hAnsi="Angsana New" w:hint="cs"/>
          <w:spacing w:val="-4"/>
          <w:sz w:val="32"/>
          <w:szCs w:val="32"/>
          <w:cs/>
        </w:rPr>
        <w:t>ที่อยู่ในความเชี่ยวชาญและประสบการณ์ของบริษัทฯกับลูกค้ากลุ่มหนึ่ง</w:t>
      </w:r>
      <w:r w:rsidR="00486B23" w:rsidRPr="000D644D">
        <w:rPr>
          <w:rFonts w:ascii="Angsana New" w:eastAsia="Calibri" w:hAnsi="Angsana New" w:hint="cs"/>
          <w:sz w:val="32"/>
          <w:szCs w:val="32"/>
          <w:cs/>
        </w:rPr>
        <w:t>และอยู่ระหว่างการเจรจาตกลงกับกลุ่มลูกค้ารายใหม่เพื่อให้เข้ามาใช้งานเพิ่มเติม</w:t>
      </w:r>
      <w:r w:rsidR="00486B23" w:rsidRPr="000D644D">
        <w:rPr>
          <w:rFonts w:ascii="Angsana New" w:hAnsi="Angsana New" w:hint="cs"/>
          <w:sz w:val="32"/>
          <w:szCs w:val="32"/>
          <w:cs/>
        </w:rPr>
        <w:t xml:space="preserve"> นอกจากนี้</w:t>
      </w:r>
      <w:r w:rsidR="007D58DB" w:rsidRPr="000D644D">
        <w:rPr>
          <w:rFonts w:ascii="Angsana New" w:hAnsi="Angsana New" w:hint="cs"/>
          <w:sz w:val="32"/>
          <w:szCs w:val="32"/>
          <w:cs/>
        </w:rPr>
        <w:t>บริษัทใหญ่</w:t>
      </w:r>
      <w:r w:rsidR="00486B23" w:rsidRPr="000D644D">
        <w:rPr>
          <w:rFonts w:ascii="Angsana New" w:hAnsi="Angsana New" w:hint="cs"/>
          <w:sz w:val="32"/>
          <w:szCs w:val="32"/>
          <w:cs/>
        </w:rPr>
        <w:t xml:space="preserve">ยังคงให้การสนับสนุนแก่กลุ่มบริษัท </w:t>
      </w:r>
      <w:r w:rsidR="00486B23" w:rsidRPr="000D644D">
        <w:rPr>
          <w:rFonts w:ascii="Angsana New" w:hAnsi="Angsana New"/>
          <w:sz w:val="32"/>
          <w:szCs w:val="32"/>
          <w:cs/>
        </w:rPr>
        <w:t>ดังนั้น ผู้บริหารจึงเชื่อมั่นว่ากลุ่มบริษัทจะ</w:t>
      </w:r>
      <w:r w:rsidR="00486B23" w:rsidRPr="000D644D">
        <w:rPr>
          <w:rFonts w:ascii="Angsana New" w:hAnsi="Angsana New" w:hint="cs"/>
          <w:sz w:val="32"/>
          <w:szCs w:val="32"/>
          <w:cs/>
        </w:rPr>
        <w:t>ยังคง</w:t>
      </w:r>
      <w:r w:rsidR="00486B23" w:rsidRPr="000D644D">
        <w:rPr>
          <w:rFonts w:ascii="Angsana New" w:hAnsi="Angsana New"/>
          <w:sz w:val="32"/>
          <w:szCs w:val="32"/>
          <w:cs/>
        </w:rPr>
        <w:t>สามารถดำเนินงานต่อเนื่อง</w:t>
      </w:r>
      <w:r w:rsidR="00486B23" w:rsidRPr="000D644D">
        <w:rPr>
          <w:rFonts w:ascii="Angsana New" w:hAnsi="Angsana New" w:hint="cs"/>
          <w:sz w:val="32"/>
          <w:szCs w:val="32"/>
          <w:cs/>
        </w:rPr>
        <w:t xml:space="preserve"> การบันทึกสินทรัพย์และหนี้สิน</w:t>
      </w:r>
      <w:r w:rsidR="00BF6BC2" w:rsidRPr="000D644D">
        <w:rPr>
          <w:rFonts w:ascii="Angsana New" w:hAnsi="Angsana New"/>
          <w:sz w:val="32"/>
          <w:szCs w:val="32"/>
        </w:rPr>
        <w:t xml:space="preserve"> </w:t>
      </w:r>
      <w:r w:rsidR="00486B23" w:rsidRPr="000D644D">
        <w:rPr>
          <w:rFonts w:ascii="Angsana New" w:hAnsi="Angsana New" w:hint="cs"/>
          <w:sz w:val="32"/>
          <w:szCs w:val="32"/>
          <w:cs/>
        </w:rPr>
        <w:t>จึงเป็นไปตามเกณฑ์ที่ว่ากลุ่มบริษัทจะสามารถขายสินทรัพย์และชำระหนี้สินได้ตามปกติธุรกิจ</w:t>
      </w:r>
    </w:p>
    <w:p w14:paraId="6D03D152" w14:textId="77777777" w:rsidR="00B35C4A" w:rsidRPr="000D644D" w:rsidRDefault="00B35C4A" w:rsidP="003672C7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tab/>
      </w:r>
      <w:r w:rsidRPr="000D644D">
        <w:rPr>
          <w:rFonts w:ascii="Angsana New" w:hAnsi="Angsana New"/>
          <w:sz w:val="32"/>
          <w:szCs w:val="32"/>
          <w:cs/>
        </w:rPr>
        <w:t>ในส่วนของการให้บริการโครงข่ายวิทยุคมนาคมระบบดิจิตอล (</w:t>
      </w:r>
      <w:r w:rsidRPr="000D644D">
        <w:rPr>
          <w:rFonts w:ascii="Angsana New" w:hAnsi="Angsana New"/>
          <w:sz w:val="32"/>
          <w:szCs w:val="32"/>
        </w:rPr>
        <w:t xml:space="preserve">Digital Trunked Radio System </w:t>
      </w:r>
      <w:r w:rsidRPr="000D644D">
        <w:rPr>
          <w:rFonts w:ascii="Angsana New" w:hAnsi="Angsana New"/>
          <w:sz w:val="32"/>
          <w:szCs w:val="32"/>
          <w:cs/>
        </w:rPr>
        <w:t xml:space="preserve">หรือ </w:t>
      </w:r>
      <w:r w:rsidRPr="000D644D">
        <w:rPr>
          <w:rFonts w:ascii="Angsana New" w:hAnsi="Angsana New"/>
          <w:sz w:val="32"/>
          <w:szCs w:val="32"/>
        </w:rPr>
        <w:t xml:space="preserve">DTRS) </w:t>
      </w:r>
      <w:r w:rsidRPr="000D644D">
        <w:rPr>
          <w:rFonts w:ascii="Angsana New" w:hAnsi="Angsana New"/>
          <w:sz w:val="32"/>
          <w:szCs w:val="32"/>
          <w:cs/>
        </w:rPr>
        <w:t xml:space="preserve">สำหรับระบบวิทยุสื่อสารข่ายบังคับบัญชากระทรวงมหาดไทย ซึ่งเป็นโครงการหลักของกลุ่มบริษัท ที่จะครบกำหนดอายุการให้บริการในเดือนพฤศจิกายน </w:t>
      </w:r>
      <w:r w:rsidRPr="000D644D">
        <w:rPr>
          <w:rFonts w:ascii="Angsana New" w:hAnsi="Angsana New"/>
          <w:sz w:val="32"/>
          <w:szCs w:val="32"/>
        </w:rPr>
        <w:t xml:space="preserve">2569 </w:t>
      </w:r>
      <w:r w:rsidRPr="000D644D">
        <w:rPr>
          <w:rFonts w:ascii="Angsana New" w:hAnsi="Angsana New"/>
          <w:sz w:val="32"/>
          <w:szCs w:val="32"/>
          <w:cs/>
        </w:rPr>
        <w:t xml:space="preserve">นั้น มีขั้นตอนในการต่ออายุการให้บริการ โดยทางหน่วยงานที่ใช้บริการจะมีการจัดทำรายละเอียดคำของบประมาณ และส่งให้หน่วยงานที่เกี่ยวข้องเพื่อพิจารณาและอนุมัติต่อไปตามขั้นตอนการจัดทำงบประมาณรายจ่ายประจำปีงบประมาณ </w:t>
      </w:r>
      <w:r w:rsidRPr="000D644D">
        <w:rPr>
          <w:rFonts w:ascii="Angsana New" w:hAnsi="Angsana New"/>
          <w:sz w:val="32"/>
          <w:szCs w:val="32"/>
        </w:rPr>
        <w:t>2570</w:t>
      </w:r>
    </w:p>
    <w:p w14:paraId="4F35098E" w14:textId="77777777" w:rsidR="003672C7" w:rsidRPr="000D644D" w:rsidRDefault="00B35C4A" w:rsidP="003672C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D644D">
        <w:rPr>
          <w:rFonts w:ascii="Angsana New" w:hAnsi="Angsana New"/>
          <w:sz w:val="32"/>
          <w:szCs w:val="32"/>
          <w:cs/>
        </w:rPr>
        <w:tab/>
      </w:r>
    </w:p>
    <w:p w14:paraId="186FC13A" w14:textId="77777777" w:rsidR="003672C7" w:rsidRPr="000D644D" w:rsidRDefault="003672C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0D644D">
        <w:rPr>
          <w:rFonts w:ascii="Angsana New" w:hAnsi="Angsana New"/>
          <w:sz w:val="32"/>
          <w:szCs w:val="32"/>
          <w:cs/>
        </w:rPr>
        <w:br w:type="page"/>
      </w:r>
    </w:p>
    <w:p w14:paraId="456C016F" w14:textId="36CB28E3" w:rsidR="00B35C4A" w:rsidRPr="000D644D" w:rsidRDefault="003672C7" w:rsidP="003672C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  <w:cs/>
        </w:rPr>
        <w:lastRenderedPageBreak/>
        <w:tab/>
      </w:r>
      <w:r w:rsidR="00B35C4A" w:rsidRPr="000D644D">
        <w:rPr>
          <w:rFonts w:ascii="Angsana New" w:hAnsi="Angsana New"/>
          <w:sz w:val="32"/>
          <w:szCs w:val="32"/>
          <w:cs/>
        </w:rPr>
        <w:t xml:space="preserve">ทั้งนี้ ฝ่ายบริหารของกลุ่มบริษัทพิจารณาแล้วมีความเชื่อมั่นเป็นอย่างสูงว่าจะมีการดำเนินการต่ออายุการให้บริการดังกล่าวได้อย่างต่อเนื่อง โดยที่ผ่านมามีการใช้ </w:t>
      </w:r>
      <w:r w:rsidR="00B35C4A" w:rsidRPr="000D644D">
        <w:rPr>
          <w:rFonts w:ascii="Angsana New" w:hAnsi="Angsana New"/>
          <w:sz w:val="32"/>
          <w:szCs w:val="32"/>
        </w:rPr>
        <w:t xml:space="preserve">DTRS </w:t>
      </w:r>
      <w:r w:rsidR="00B35C4A" w:rsidRPr="000D644D">
        <w:rPr>
          <w:rFonts w:ascii="Angsana New" w:hAnsi="Angsana New"/>
          <w:sz w:val="32"/>
          <w:szCs w:val="32"/>
          <w:cs/>
        </w:rPr>
        <w:t xml:space="preserve">เพื่อแจ้งเตือนภัยและประสานงานเพื่อการบรรเทาสาธารณภัย เช่น เหตุการณ์แผ่นดินไหวและอุทกภัย เป็นต้น ซึ่งช่วยให้การสั่งการจากระดับบังคับบัญชามีเสถียรภาพ ประสิทธิภาพ และการปฏิบัติงานในระดับพื้นที่มีความรวดเร็วและเป็นเอกภาพ ทำให้ผู้ใช้งานมีความพึงพอใจและความเชื่อมั่นใน </w:t>
      </w:r>
      <w:r w:rsidR="00B35C4A" w:rsidRPr="000D644D">
        <w:rPr>
          <w:rFonts w:ascii="Angsana New" w:hAnsi="Angsana New"/>
          <w:sz w:val="32"/>
          <w:szCs w:val="32"/>
        </w:rPr>
        <w:t xml:space="preserve">DTRS </w:t>
      </w:r>
      <w:r w:rsidR="00B35C4A" w:rsidRPr="000D644D">
        <w:rPr>
          <w:rFonts w:ascii="Angsana New" w:hAnsi="Angsana New"/>
          <w:sz w:val="32"/>
          <w:szCs w:val="32"/>
          <w:cs/>
        </w:rPr>
        <w:t xml:space="preserve">ด้วยเหตุนี้จึงมีความจำเป็นที่ข่ายบังคับบัญชากระทรวงมหาดไทยมีความจำเป็นที่จะต้องมีการใช้ </w:t>
      </w:r>
      <w:r w:rsidR="00B35C4A" w:rsidRPr="000D644D">
        <w:rPr>
          <w:rFonts w:ascii="Angsana New" w:hAnsi="Angsana New"/>
          <w:sz w:val="32"/>
          <w:szCs w:val="32"/>
        </w:rPr>
        <w:t xml:space="preserve">DTRS </w:t>
      </w:r>
      <w:r w:rsidR="00B35C4A" w:rsidRPr="000D644D">
        <w:rPr>
          <w:rFonts w:ascii="Angsana New" w:hAnsi="Angsana New"/>
          <w:sz w:val="32"/>
          <w:szCs w:val="32"/>
          <w:cs/>
        </w:rPr>
        <w:t>อย่างต่อเนื่อง เพื่อความพร้อมในการรับมือกับส</w:t>
      </w:r>
      <w:r w:rsidR="00123F53">
        <w:rPr>
          <w:rFonts w:ascii="Angsana New" w:hAnsi="Angsana New" w:hint="cs"/>
          <w:sz w:val="32"/>
          <w:szCs w:val="32"/>
          <w:cs/>
        </w:rPr>
        <w:t>ถ</w:t>
      </w:r>
      <w:r w:rsidR="00B35C4A" w:rsidRPr="000D644D">
        <w:rPr>
          <w:rFonts w:ascii="Angsana New" w:hAnsi="Angsana New"/>
          <w:sz w:val="32"/>
          <w:szCs w:val="32"/>
          <w:cs/>
        </w:rPr>
        <w:t>านการณ์วิกฤตทุกรูปแบบในอนาคต</w:t>
      </w:r>
    </w:p>
    <w:p w14:paraId="1D4F4C75" w14:textId="77777777" w:rsidR="002C533A" w:rsidRPr="000D644D" w:rsidRDefault="00F77589" w:rsidP="003672C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t>1</w:t>
      </w:r>
      <w:r w:rsidR="00E52094" w:rsidRPr="000D644D">
        <w:rPr>
          <w:rFonts w:ascii="Angsana New" w:hAnsi="Angsana New"/>
          <w:b/>
          <w:bCs/>
          <w:sz w:val="32"/>
          <w:szCs w:val="32"/>
        </w:rPr>
        <w:t>.</w:t>
      </w:r>
      <w:r w:rsidR="00D23B52" w:rsidRPr="000D644D">
        <w:rPr>
          <w:rFonts w:ascii="Angsana New" w:hAnsi="Angsana New"/>
          <w:b/>
          <w:bCs/>
          <w:sz w:val="32"/>
          <w:szCs w:val="32"/>
        </w:rPr>
        <w:t>3</w:t>
      </w:r>
      <w:r w:rsidR="00E52094" w:rsidRPr="000D644D">
        <w:rPr>
          <w:rFonts w:ascii="Angsana New" w:hAnsi="Angsana New"/>
          <w:b/>
          <w:bCs/>
          <w:sz w:val="32"/>
          <w:szCs w:val="32"/>
        </w:rPr>
        <w:tab/>
      </w:r>
      <w:r w:rsidR="002C533A" w:rsidRPr="000D644D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EF27EA" w:rsidRPr="000D644D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2C533A" w:rsidRPr="000D644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0634E10D" w14:textId="77777777" w:rsidR="00A05DC0" w:rsidRPr="000D644D" w:rsidRDefault="00EF27EA" w:rsidP="003672C7">
      <w:pPr>
        <w:spacing w:before="120" w:after="120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0D644D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="00A05DC0" w:rsidRPr="000D644D">
        <w:rPr>
          <w:rFonts w:ascii="Angsana New" w:hAnsi="Angsana New"/>
          <w:spacing w:val="-2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="00F77589" w:rsidRPr="000D644D">
        <w:rPr>
          <w:rFonts w:ascii="Angsana New" w:hAnsi="Angsana New"/>
          <w:spacing w:val="-2"/>
          <w:sz w:val="32"/>
          <w:szCs w:val="32"/>
        </w:rPr>
        <w:t>34</w:t>
      </w:r>
      <w:r w:rsidR="00A05DC0" w:rsidRPr="000D644D">
        <w:rPr>
          <w:rFonts w:ascii="Angsana New" w:hAnsi="Angsana New"/>
          <w:spacing w:val="-2"/>
          <w:sz w:val="32"/>
          <w:szCs w:val="32"/>
        </w:rPr>
        <w:t xml:space="preserve"> </w:t>
      </w:r>
      <w:r w:rsidR="00A05DC0" w:rsidRPr="000D644D">
        <w:rPr>
          <w:rFonts w:ascii="Angsana New" w:hAnsi="Angsana New"/>
          <w:spacing w:val="-2"/>
          <w:sz w:val="32"/>
          <w:szCs w:val="32"/>
          <w:cs/>
        </w:rPr>
        <w:t>เรื่อง</w:t>
      </w:r>
      <w:r w:rsidR="006311B3" w:rsidRPr="000D644D">
        <w:rPr>
          <w:rFonts w:ascii="Angsana New" w:hAnsi="Angsana New"/>
          <w:spacing w:val="-2"/>
          <w:sz w:val="32"/>
          <w:szCs w:val="32"/>
          <w:cs/>
        </w:rPr>
        <w:t xml:space="preserve"> การรายงานทาง</w:t>
      </w:r>
      <w:r w:rsidR="00A05DC0" w:rsidRPr="000D644D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="00A05DC0" w:rsidRPr="000D644D">
        <w:rPr>
          <w:rFonts w:ascii="Angsana New" w:hAnsi="Angsana New"/>
          <w:spacing w:val="-4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</w:t>
      </w:r>
      <w:r w:rsidRPr="000D644D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</w:t>
      </w:r>
      <w:r w:rsidR="00A05DC0" w:rsidRPr="000D644D">
        <w:rPr>
          <w:rFonts w:ascii="Angsana New" w:hAnsi="Angsana New"/>
          <w:sz w:val="32"/>
          <w:szCs w:val="32"/>
          <w:cs/>
        </w:rPr>
        <w:t xml:space="preserve"> งบกำไรขาดทุน งบกำไรขาดทุนเบ็ดเสร็จ </w:t>
      </w:r>
      <w:r w:rsidR="00B6684C" w:rsidRPr="000D644D">
        <w:rPr>
          <w:rFonts w:ascii="Angsana New" w:hAnsi="Angsana New"/>
          <w:sz w:val="32"/>
          <w:szCs w:val="32"/>
          <w:cs/>
        </w:rPr>
        <w:t>งบ</w:t>
      </w:r>
      <w:r w:rsidR="00A05DC0" w:rsidRPr="000D644D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 และงบกระแสเงินสด</w:t>
      </w:r>
      <w:r w:rsidR="007D58DB" w:rsidRPr="000D644D">
        <w:rPr>
          <w:rFonts w:ascii="Angsana New" w:hAnsi="Angsana New" w:hint="cs"/>
          <w:sz w:val="32"/>
          <w:szCs w:val="32"/>
          <w:cs/>
        </w:rPr>
        <w:t xml:space="preserve"> </w:t>
      </w:r>
      <w:r w:rsidRPr="000D644D">
        <w:rPr>
          <w:rFonts w:ascii="Angsana New" w:hAnsi="Angsana New" w:hint="cs"/>
          <w:sz w:val="32"/>
          <w:szCs w:val="32"/>
          <w:cs/>
        </w:rPr>
        <w:t xml:space="preserve">           </w:t>
      </w:r>
      <w:r w:rsidR="00A05DC0" w:rsidRPr="000D644D">
        <w:rPr>
          <w:rFonts w:ascii="Angsana New" w:hAnsi="Angsana New"/>
          <w:spacing w:val="-2"/>
          <w:sz w:val="32"/>
          <w:szCs w:val="32"/>
          <w:cs/>
        </w:rPr>
        <w:t>ในรูปแบบเช่นเดียวกับงบการเงินประจำปี</w:t>
      </w:r>
      <w:r w:rsidR="007D58DB" w:rsidRPr="000D644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7D58DB" w:rsidRPr="000D644D">
        <w:rPr>
          <w:rFonts w:ascii="Angsana New" w:hAnsi="Angsana New"/>
          <w:spacing w:val="-2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35AA5A35" w14:textId="76E8C574" w:rsidR="00A05DC0" w:rsidRPr="000D644D" w:rsidRDefault="00EF27EA" w:rsidP="003672C7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D644D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="00A05DC0" w:rsidRPr="000D644D">
        <w:rPr>
          <w:rFonts w:ascii="Angsana New" w:hAnsi="Angsana New"/>
          <w:spacing w:val="-4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A52DA1" w:rsidRPr="000D644D">
        <w:rPr>
          <w:rFonts w:ascii="Angsana New" w:hAnsi="Angsana New"/>
          <w:spacing w:val="-4"/>
          <w:sz w:val="32"/>
          <w:szCs w:val="32"/>
          <w:cs/>
        </w:rPr>
        <w:t xml:space="preserve">                </w:t>
      </w:r>
      <w:r w:rsidRPr="000D644D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="00A05DC0" w:rsidRPr="000D644D">
        <w:rPr>
          <w:rFonts w:ascii="Angsana New" w:hAnsi="Angsana New"/>
          <w:spacing w:val="-4"/>
          <w:sz w:val="32"/>
          <w:szCs w:val="32"/>
          <w:cs/>
        </w:rPr>
        <w:t>ระหว่างกาลจึงเน้นการให้ข้อมูลเกี่ยวกับก</w:t>
      </w:r>
      <w:r w:rsidR="00030527" w:rsidRPr="000D644D">
        <w:rPr>
          <w:rFonts w:ascii="Angsana New" w:hAnsi="Angsana New"/>
          <w:spacing w:val="-4"/>
          <w:sz w:val="32"/>
          <w:szCs w:val="32"/>
          <w:cs/>
        </w:rPr>
        <w:t>ิจกรรม</w:t>
      </w:r>
      <w:r w:rsidR="002E10C6" w:rsidRPr="000D644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030527" w:rsidRPr="000D644D">
        <w:rPr>
          <w:rFonts w:ascii="Angsana New" w:hAnsi="Angsana New"/>
          <w:spacing w:val="-4"/>
          <w:sz w:val="32"/>
          <w:szCs w:val="32"/>
          <w:cs/>
        </w:rPr>
        <w:t>เหตุการณ์และสถานการณ์ใหม่</w:t>
      </w:r>
      <w:r w:rsidR="00901FB1" w:rsidRPr="000D644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A05DC0" w:rsidRPr="000D644D">
        <w:rPr>
          <w:rFonts w:ascii="Angsana New" w:hAnsi="Angsana New"/>
          <w:spacing w:val="-4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</w:t>
      </w:r>
      <w:r w:rsidR="0056289C" w:rsidRPr="000D644D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="002603CF" w:rsidRPr="000D644D">
        <w:rPr>
          <w:rFonts w:ascii="Angsana New" w:hAnsi="Angsana New"/>
          <w:spacing w:val="-4"/>
          <w:sz w:val="32"/>
          <w:szCs w:val="32"/>
          <w:cs/>
        </w:rPr>
        <w:t>การเงิน</w:t>
      </w:r>
      <w:r w:rsidR="00A05DC0" w:rsidRPr="000D644D">
        <w:rPr>
          <w:rFonts w:ascii="Angsana New" w:hAnsi="Angsana New"/>
          <w:spacing w:val="-4"/>
          <w:sz w:val="32"/>
          <w:szCs w:val="32"/>
          <w:cs/>
        </w:rPr>
        <w:t>ควรใช้</w:t>
      </w:r>
      <w:r w:rsidRPr="000D644D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A05DC0" w:rsidRPr="000D644D">
        <w:rPr>
          <w:rFonts w:ascii="Angsana New" w:hAnsi="Angsana New"/>
          <w:spacing w:val="-4"/>
          <w:sz w:val="32"/>
          <w:szCs w:val="32"/>
          <w:cs/>
        </w:rPr>
        <w:t>ระหว่างกาลนี้ควบคู่ไปกับ</w:t>
      </w:r>
      <w:r w:rsidR="00A52DA1" w:rsidRPr="000D644D">
        <w:rPr>
          <w:rFonts w:ascii="Angsana New" w:hAnsi="Angsana New"/>
          <w:spacing w:val="-4"/>
          <w:sz w:val="32"/>
          <w:szCs w:val="32"/>
          <w:cs/>
        </w:rPr>
        <w:t xml:space="preserve">            </w:t>
      </w:r>
      <w:r w:rsidR="00A05DC0" w:rsidRPr="000D644D">
        <w:rPr>
          <w:rFonts w:ascii="Angsana New" w:hAnsi="Angsana New"/>
          <w:spacing w:val="-4"/>
          <w:sz w:val="32"/>
          <w:szCs w:val="32"/>
          <w:cs/>
        </w:rPr>
        <w:t>งบการเงินประจำปีล่าสุด</w:t>
      </w:r>
    </w:p>
    <w:p w14:paraId="63537CB7" w14:textId="77777777" w:rsidR="00A05DC0" w:rsidRPr="000D644D" w:rsidRDefault="00B05FD4" w:rsidP="003672C7">
      <w:pPr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D644D">
        <w:rPr>
          <w:rFonts w:ascii="Angsana New" w:hAnsi="Angsana New"/>
          <w:spacing w:val="-4"/>
          <w:sz w:val="32"/>
          <w:szCs w:val="32"/>
        </w:rPr>
        <w:tab/>
      </w:r>
      <w:r w:rsidR="00EF27EA" w:rsidRPr="000D644D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="00A05DC0" w:rsidRPr="000D644D">
        <w:rPr>
          <w:rFonts w:ascii="Angsana New" w:hAnsi="Angsana New"/>
          <w:spacing w:val="-4"/>
          <w:sz w:val="32"/>
          <w:szCs w:val="32"/>
          <w:cs/>
        </w:rPr>
        <w:t>ระหว่างกาลฉบับภาษาไทยเป็น</w:t>
      </w:r>
      <w:r w:rsidR="00EF27EA" w:rsidRPr="000D644D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="00A05DC0" w:rsidRPr="000D644D">
        <w:rPr>
          <w:rFonts w:ascii="Angsana New" w:hAnsi="Angsana New"/>
          <w:spacing w:val="-4"/>
          <w:sz w:val="32"/>
          <w:szCs w:val="32"/>
          <w:cs/>
        </w:rPr>
        <w:t>ฉบับที่บริษัทฯใช้เป็นทางการตามกฎหมาย</w:t>
      </w:r>
      <w:r w:rsidR="00AB30C3" w:rsidRPr="000D644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F27EA" w:rsidRPr="000D644D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="00A05DC0" w:rsidRPr="000D644D">
        <w:rPr>
          <w:rFonts w:ascii="Angsana New" w:hAnsi="Angsana New"/>
          <w:spacing w:val="-4"/>
          <w:sz w:val="32"/>
          <w:szCs w:val="32"/>
          <w:cs/>
        </w:rPr>
        <w:t>ระหว่างกาลฉบับภาษาอังกฤษแปลจาก</w:t>
      </w:r>
      <w:r w:rsidR="00EF27EA" w:rsidRPr="000D644D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="00A05DC0" w:rsidRPr="000D644D">
        <w:rPr>
          <w:rFonts w:ascii="Angsana New" w:hAnsi="Angsana New"/>
          <w:spacing w:val="-4"/>
          <w:sz w:val="32"/>
          <w:szCs w:val="32"/>
          <w:cs/>
        </w:rPr>
        <w:t>ระหว่างกาลฉบับภาษาไทย</w:t>
      </w:r>
      <w:r w:rsidR="00123885" w:rsidRPr="000D644D">
        <w:rPr>
          <w:rFonts w:ascii="Angsana New" w:hAnsi="Angsana New"/>
          <w:spacing w:val="-4"/>
          <w:sz w:val="32"/>
          <w:szCs w:val="32"/>
          <w:cs/>
        </w:rPr>
        <w:t>นี้</w:t>
      </w:r>
    </w:p>
    <w:p w14:paraId="14E4740A" w14:textId="77777777" w:rsidR="00252B36" w:rsidRPr="000D644D" w:rsidRDefault="00B05FD4" w:rsidP="0099466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t>1.</w:t>
      </w:r>
      <w:r w:rsidR="008269DC" w:rsidRPr="000D644D">
        <w:rPr>
          <w:rFonts w:ascii="Angsana New" w:hAnsi="Angsana New"/>
          <w:b/>
          <w:bCs/>
          <w:sz w:val="32"/>
          <w:szCs w:val="32"/>
        </w:rPr>
        <w:t>4</w:t>
      </w:r>
      <w:r w:rsidR="00252B36" w:rsidRPr="000D644D">
        <w:rPr>
          <w:rFonts w:ascii="Angsana New" w:hAnsi="Angsana New"/>
          <w:b/>
          <w:bCs/>
          <w:sz w:val="32"/>
          <w:szCs w:val="32"/>
        </w:rPr>
        <w:tab/>
      </w:r>
      <w:r w:rsidR="00252B36" w:rsidRPr="000D644D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1B446B44" w14:textId="094E93B3" w:rsidR="00252B36" w:rsidRPr="000D644D" w:rsidRDefault="00CC1C14" w:rsidP="00994661">
      <w:pPr>
        <w:tabs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D644D">
        <w:rPr>
          <w:rFonts w:ascii="Angsana New" w:hAnsi="Angsana New"/>
          <w:sz w:val="32"/>
          <w:szCs w:val="32"/>
        </w:rPr>
        <w:tab/>
      </w:r>
      <w:r w:rsidR="00EF27EA" w:rsidRPr="000D644D">
        <w:rPr>
          <w:rFonts w:ascii="Angsana New" w:hAnsi="Angsana New" w:hint="cs"/>
          <w:spacing w:val="-4"/>
          <w:sz w:val="32"/>
          <w:szCs w:val="32"/>
          <w:cs/>
        </w:rPr>
        <w:t>งบการเงิน</w:t>
      </w:r>
      <w:r w:rsidR="006911AE" w:rsidRPr="000D644D">
        <w:rPr>
          <w:rFonts w:ascii="Angsana New" w:hAnsi="Angsana New" w:hint="cs"/>
          <w:spacing w:val="-4"/>
          <w:sz w:val="32"/>
          <w:szCs w:val="32"/>
          <w:cs/>
        </w:rPr>
        <w:t>รวม</w:t>
      </w:r>
      <w:r w:rsidR="003C785F" w:rsidRPr="000D644D">
        <w:rPr>
          <w:rFonts w:ascii="Angsana New" w:hAnsi="Angsana New"/>
          <w:spacing w:val="-4"/>
          <w:sz w:val="32"/>
          <w:szCs w:val="32"/>
          <w:cs/>
        </w:rPr>
        <w:t>ระหว่างกาล</w:t>
      </w:r>
      <w:r w:rsidR="00252B36" w:rsidRPr="000D644D">
        <w:rPr>
          <w:rFonts w:ascii="Angsana New" w:hAnsi="Angsana New"/>
          <w:spacing w:val="-4"/>
          <w:sz w:val="32"/>
          <w:szCs w:val="32"/>
          <w:cs/>
        </w:rPr>
        <w:t>นี้จัดทำขึ้นโดยรวมงบการเงินของ</w:t>
      </w:r>
      <w:r w:rsidR="00147F00" w:rsidRPr="000D644D">
        <w:rPr>
          <w:rFonts w:ascii="Angsana New" w:hAnsi="Angsana New"/>
          <w:sz w:val="32"/>
          <w:szCs w:val="32"/>
          <w:cs/>
        </w:rPr>
        <w:t>บริษัท สามารถ ดิจิตอล จำกัด</w:t>
      </w:r>
      <w:r w:rsidR="00147F00" w:rsidRPr="000D64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47F00" w:rsidRPr="000D644D">
        <w:rPr>
          <w:rFonts w:ascii="Angsana New" w:hAnsi="Angsana New"/>
          <w:sz w:val="32"/>
          <w:szCs w:val="32"/>
          <w:cs/>
        </w:rPr>
        <w:t xml:space="preserve">(มหาชน) </w:t>
      </w:r>
      <w:r w:rsidR="00282E43" w:rsidRPr="000D644D">
        <w:rPr>
          <w:rFonts w:ascii="Angsana New" w:hAnsi="Angsana New" w:hint="cs"/>
          <w:sz w:val="32"/>
          <w:szCs w:val="32"/>
          <w:cs/>
        </w:rPr>
        <w:t xml:space="preserve">        </w:t>
      </w:r>
      <w:r w:rsidR="00A52DA1" w:rsidRPr="000D644D">
        <w:rPr>
          <w:rFonts w:ascii="Angsana New" w:hAnsi="Angsana New"/>
          <w:sz w:val="32"/>
          <w:szCs w:val="32"/>
          <w:cs/>
        </w:rPr>
        <w:t xml:space="preserve">               </w:t>
      </w:r>
      <w:r w:rsidR="00147F00" w:rsidRPr="000D644D">
        <w:rPr>
          <w:rFonts w:ascii="Angsana New" w:hAnsi="Angsana New"/>
          <w:spacing w:val="-4"/>
          <w:sz w:val="32"/>
          <w:szCs w:val="32"/>
          <w:cs/>
        </w:rPr>
        <w:t>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</w:t>
      </w:r>
      <w:r w:rsidR="00B569D5" w:rsidRPr="000D644D">
        <w:rPr>
          <w:rFonts w:ascii="Angsana New" w:hAnsi="Angsana New" w:hint="cs"/>
          <w:spacing w:val="-4"/>
          <w:sz w:val="32"/>
          <w:szCs w:val="32"/>
          <w:cs/>
        </w:rPr>
        <w:t xml:space="preserve">        </w:t>
      </w:r>
      <w:r w:rsidR="00B569D5" w:rsidRPr="000D644D">
        <w:rPr>
          <w:rFonts w:ascii="Angsana New" w:hAnsi="Angsana New" w:hint="cs"/>
          <w:sz w:val="32"/>
          <w:szCs w:val="32"/>
          <w:cs/>
        </w:rPr>
        <w:t>โ</w:t>
      </w:r>
      <w:r w:rsidR="00252B36" w:rsidRPr="000D644D">
        <w:rPr>
          <w:rFonts w:ascii="Angsana New" w:hAnsi="Angsana New"/>
          <w:sz w:val="32"/>
          <w:szCs w:val="32"/>
          <w:cs/>
        </w:rPr>
        <w:t xml:space="preserve">ดยใช้หลักเกณฑ์เดียวกับงบการเงินรวมสำหรับปีสิ้นสุดวันที่ </w:t>
      </w:r>
      <w:r w:rsidR="00E05E39" w:rsidRPr="000D644D">
        <w:rPr>
          <w:rFonts w:ascii="Angsana New" w:hAnsi="Angsana New"/>
          <w:sz w:val="32"/>
          <w:szCs w:val="32"/>
        </w:rPr>
        <w:t xml:space="preserve">31 </w:t>
      </w:r>
      <w:r w:rsidR="00E05E39" w:rsidRPr="000D64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5E39" w:rsidRPr="000D644D">
        <w:rPr>
          <w:rFonts w:ascii="Angsana New" w:hAnsi="Angsana New"/>
          <w:sz w:val="32"/>
          <w:szCs w:val="32"/>
        </w:rPr>
        <w:t>2568</w:t>
      </w:r>
      <w:r w:rsidR="00252B36" w:rsidRPr="000D644D">
        <w:rPr>
          <w:rFonts w:ascii="Angsana New" w:hAnsi="Angsana New"/>
          <w:sz w:val="32"/>
          <w:szCs w:val="32"/>
        </w:rPr>
        <w:t xml:space="preserve"> </w:t>
      </w:r>
      <w:r w:rsidR="0024348A" w:rsidRPr="000D644D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</w:t>
      </w:r>
      <w:r w:rsidR="00BB694B" w:rsidRPr="000D644D">
        <w:rPr>
          <w:rFonts w:ascii="Angsana New" w:hAnsi="Angsana New" w:hint="cs"/>
          <w:sz w:val="32"/>
          <w:szCs w:val="32"/>
          <w:cs/>
        </w:rPr>
        <w:t>ที่</w:t>
      </w:r>
      <w:r w:rsidR="0024348A" w:rsidRPr="000D644D">
        <w:rPr>
          <w:rFonts w:ascii="Angsana New" w:hAnsi="Angsana New" w:hint="cs"/>
          <w:sz w:val="32"/>
          <w:szCs w:val="32"/>
          <w:cs/>
        </w:rPr>
        <w:t>สำคัญเกี่ยวกับบริษัทย่อยในระหว่างงวด</w:t>
      </w:r>
    </w:p>
    <w:p w14:paraId="6AFDEA6D" w14:textId="77777777" w:rsidR="003672C7" w:rsidRPr="000D644D" w:rsidRDefault="003672C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br w:type="page"/>
      </w:r>
    </w:p>
    <w:p w14:paraId="2AD3DC0F" w14:textId="29A2F0D5" w:rsidR="00141D9F" w:rsidRPr="000D644D" w:rsidRDefault="00B05FD4" w:rsidP="00994661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8269DC" w:rsidRPr="000D644D">
        <w:rPr>
          <w:rFonts w:ascii="Angsana New" w:hAnsi="Angsana New"/>
          <w:b/>
          <w:bCs/>
          <w:sz w:val="32"/>
          <w:szCs w:val="32"/>
        </w:rPr>
        <w:t>5</w:t>
      </w:r>
      <w:r w:rsidR="00141D9F" w:rsidRPr="000D644D">
        <w:rPr>
          <w:rFonts w:ascii="Angsana New" w:hAnsi="Angsana New"/>
          <w:b/>
          <w:bCs/>
          <w:sz w:val="32"/>
          <w:szCs w:val="32"/>
        </w:rPr>
        <w:tab/>
      </w:r>
      <w:r w:rsidR="00141D9F" w:rsidRPr="000D644D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 </w:t>
      </w:r>
    </w:p>
    <w:p w14:paraId="1CADE273" w14:textId="399137BB" w:rsidR="00B31BD0" w:rsidRPr="000D644D" w:rsidRDefault="00141D9F" w:rsidP="0099466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tab/>
      </w:r>
      <w:r w:rsidR="00EF27EA" w:rsidRPr="000D644D">
        <w:rPr>
          <w:rFonts w:ascii="Angsana New" w:hAnsi="Angsana New" w:hint="cs"/>
          <w:sz w:val="32"/>
          <w:szCs w:val="32"/>
          <w:cs/>
        </w:rPr>
        <w:t>งบการเงิน</w:t>
      </w:r>
      <w:r w:rsidRPr="000D644D">
        <w:rPr>
          <w:rFonts w:ascii="Angsana New" w:hAnsi="Angsana New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282E43" w:rsidRPr="000D644D">
        <w:rPr>
          <w:rFonts w:ascii="Angsana New" w:hAnsi="Angsana New" w:hint="cs"/>
          <w:sz w:val="32"/>
          <w:szCs w:val="32"/>
          <w:cs/>
        </w:rPr>
        <w:t xml:space="preserve">   </w:t>
      </w:r>
      <w:r w:rsidR="00A52DA1" w:rsidRPr="000D644D">
        <w:rPr>
          <w:rFonts w:ascii="Angsana New" w:hAnsi="Angsana New"/>
          <w:sz w:val="32"/>
          <w:szCs w:val="32"/>
          <w:cs/>
        </w:rPr>
        <w:t xml:space="preserve">                 </w:t>
      </w:r>
      <w:r w:rsidR="00A52DA1" w:rsidRPr="000D644D">
        <w:rPr>
          <w:rFonts w:ascii="Angsana New" w:hAnsi="Angsana New"/>
          <w:sz w:val="32"/>
          <w:szCs w:val="32"/>
        </w:rPr>
        <w:t xml:space="preserve">   </w:t>
      </w:r>
      <w:r w:rsidRPr="000D644D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E05E39" w:rsidRPr="000D644D">
        <w:rPr>
          <w:rFonts w:ascii="Angsana New" w:hAnsi="Angsana New"/>
          <w:sz w:val="32"/>
          <w:szCs w:val="32"/>
        </w:rPr>
        <w:t xml:space="preserve">31 </w:t>
      </w:r>
      <w:r w:rsidR="00E05E39" w:rsidRPr="000D64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5E39" w:rsidRPr="000D644D">
        <w:rPr>
          <w:rFonts w:ascii="Angsana New" w:hAnsi="Angsana New"/>
          <w:sz w:val="32"/>
          <w:szCs w:val="32"/>
        </w:rPr>
        <w:t>2568</w:t>
      </w:r>
      <w:r w:rsidR="00BC43D2" w:rsidRPr="000D644D">
        <w:rPr>
          <w:rFonts w:ascii="Angsana New" w:hAnsi="Angsana New"/>
          <w:sz w:val="32"/>
          <w:szCs w:val="32"/>
        </w:rPr>
        <w:t xml:space="preserve"> </w:t>
      </w:r>
    </w:p>
    <w:p w14:paraId="55D515B1" w14:textId="0774FB66" w:rsidR="00194D14" w:rsidRPr="000D644D" w:rsidRDefault="00194D14" w:rsidP="0099466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tab/>
      </w:r>
      <w:r w:rsidRPr="000D644D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E05E39" w:rsidRPr="000D644D">
        <w:rPr>
          <w:rFonts w:ascii="Angsana New" w:hAnsi="Angsana New"/>
          <w:sz w:val="32"/>
          <w:szCs w:val="32"/>
        </w:rPr>
        <w:t xml:space="preserve">1 </w:t>
      </w:r>
      <w:r w:rsidR="00E05E39" w:rsidRPr="000D644D">
        <w:rPr>
          <w:rFonts w:ascii="Angsana New" w:hAnsi="Angsana New"/>
          <w:sz w:val="32"/>
          <w:szCs w:val="32"/>
          <w:cs/>
        </w:rPr>
        <w:t xml:space="preserve">มกราคม </w:t>
      </w:r>
      <w:r w:rsidR="00E05E39" w:rsidRPr="000D644D">
        <w:rPr>
          <w:rFonts w:ascii="Angsana New" w:hAnsi="Angsana New"/>
          <w:sz w:val="32"/>
          <w:szCs w:val="32"/>
        </w:rPr>
        <w:t>2569</w:t>
      </w:r>
      <w:r w:rsidRPr="000D644D">
        <w:rPr>
          <w:rFonts w:ascii="Angsana New" w:hAnsi="Angsana New"/>
          <w:sz w:val="32"/>
          <w:szCs w:val="32"/>
        </w:rPr>
        <w:t xml:space="preserve"> </w:t>
      </w:r>
      <w:r w:rsidRPr="000D644D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AADFED1" w14:textId="77777777" w:rsidR="006F4AA5" w:rsidRPr="000D644D" w:rsidRDefault="00194D14" w:rsidP="00994661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t>2</w:t>
      </w:r>
      <w:r w:rsidR="002C533A" w:rsidRPr="000D644D">
        <w:rPr>
          <w:rFonts w:ascii="Angsana New" w:hAnsi="Angsana New"/>
          <w:b/>
          <w:bCs/>
          <w:sz w:val="32"/>
          <w:szCs w:val="32"/>
        </w:rPr>
        <w:t>.</w:t>
      </w:r>
      <w:r w:rsidR="002C533A" w:rsidRPr="000D644D">
        <w:rPr>
          <w:rFonts w:ascii="Angsana New" w:hAnsi="Angsana New"/>
          <w:b/>
          <w:bCs/>
          <w:sz w:val="32"/>
          <w:szCs w:val="32"/>
        </w:rPr>
        <w:tab/>
      </w:r>
      <w:r w:rsidR="002C533A" w:rsidRPr="000D644D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01577C3" w14:textId="77777777" w:rsidR="00194D14" w:rsidRPr="000D644D" w:rsidRDefault="006F4AA5" w:rsidP="00994661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tab/>
      </w:r>
      <w:r w:rsidR="002C533A" w:rsidRPr="000D644D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="003B09FA" w:rsidRPr="000D644D">
        <w:rPr>
          <w:rFonts w:ascii="Angsana New" w:hAnsi="Angsana New" w:hint="cs"/>
          <w:sz w:val="32"/>
          <w:szCs w:val="32"/>
          <w:cs/>
        </w:rPr>
        <w:t>กลุ่ม</w:t>
      </w:r>
      <w:r w:rsidR="002C533A" w:rsidRPr="000D644D">
        <w:rPr>
          <w:rFonts w:ascii="Angsana New" w:hAnsi="Angsana New"/>
          <w:sz w:val="32"/>
          <w:szCs w:val="32"/>
          <w:cs/>
        </w:rPr>
        <w:t>บริษัทมีรายการธุรกิจที่สำคัญกับกิจการที่เกี่ยวข้องกัน</w:t>
      </w:r>
      <w:r w:rsidR="00503A92" w:rsidRPr="000D644D">
        <w:rPr>
          <w:rFonts w:ascii="Angsana New" w:hAnsi="Angsana New"/>
          <w:sz w:val="32"/>
          <w:szCs w:val="32"/>
          <w:cs/>
        </w:rPr>
        <w:t xml:space="preserve"> </w:t>
      </w:r>
      <w:r w:rsidR="002C533A" w:rsidRPr="000D644D">
        <w:rPr>
          <w:rFonts w:ascii="Angsana New" w:hAnsi="Angsana New"/>
          <w:sz w:val="32"/>
          <w:szCs w:val="32"/>
          <w:cs/>
        </w:rPr>
        <w:t>ซึ่งส่วนใหญ่เกี่ยวเนื่องกับ</w:t>
      </w:r>
      <w:r w:rsidR="005C4521" w:rsidRPr="000D644D">
        <w:rPr>
          <w:rFonts w:ascii="Angsana New" w:hAnsi="Angsana New"/>
          <w:sz w:val="32"/>
          <w:szCs w:val="32"/>
        </w:rPr>
        <w:t xml:space="preserve">        </w:t>
      </w:r>
      <w:r w:rsidR="00147F00" w:rsidRPr="000D644D">
        <w:rPr>
          <w:rFonts w:ascii="Angsana New" w:hAnsi="Angsana New" w:hint="cs"/>
          <w:sz w:val="32"/>
          <w:szCs w:val="32"/>
          <w:cs/>
        </w:rPr>
        <w:t xml:space="preserve">การซื้อขายสินค้า </w:t>
      </w:r>
      <w:r w:rsidR="002C533A" w:rsidRPr="000D644D">
        <w:rPr>
          <w:rFonts w:ascii="Angsana New" w:hAnsi="Angsana New"/>
          <w:sz w:val="32"/>
          <w:szCs w:val="32"/>
          <w:cs/>
        </w:rPr>
        <w:t>การบริการ</w:t>
      </w:r>
      <w:r w:rsidR="00147F00" w:rsidRPr="000D644D">
        <w:rPr>
          <w:rFonts w:ascii="Angsana New" w:hAnsi="Angsana New" w:hint="cs"/>
          <w:sz w:val="32"/>
          <w:szCs w:val="32"/>
          <w:cs/>
        </w:rPr>
        <w:t xml:space="preserve"> </w:t>
      </w:r>
      <w:r w:rsidR="000C0174" w:rsidRPr="000D644D">
        <w:rPr>
          <w:rFonts w:ascii="Angsana New" w:hAnsi="Angsana New" w:hint="cs"/>
          <w:sz w:val="32"/>
          <w:szCs w:val="32"/>
          <w:cs/>
        </w:rPr>
        <w:t>การซื้อ</w:t>
      </w:r>
      <w:r w:rsidR="00883A0A" w:rsidRPr="000D644D">
        <w:rPr>
          <w:rFonts w:ascii="Angsana New" w:hAnsi="Angsana New" w:hint="cs"/>
          <w:sz w:val="32"/>
          <w:szCs w:val="32"/>
          <w:cs/>
        </w:rPr>
        <w:t>ขาย</w:t>
      </w:r>
      <w:r w:rsidR="000C0174" w:rsidRPr="000D644D">
        <w:rPr>
          <w:rFonts w:ascii="Angsana New" w:hAnsi="Angsana New" w:hint="cs"/>
          <w:sz w:val="32"/>
          <w:szCs w:val="32"/>
          <w:cs/>
        </w:rPr>
        <w:t>อุปกรณ์</w:t>
      </w:r>
      <w:r w:rsidR="002C533A" w:rsidRPr="000D644D">
        <w:rPr>
          <w:rFonts w:ascii="Angsana New" w:hAnsi="Angsana New"/>
          <w:sz w:val="32"/>
          <w:szCs w:val="32"/>
          <w:cs/>
        </w:rPr>
        <w:t>และการกู้ยืมเงิน</w:t>
      </w:r>
      <w:r w:rsidR="000C493D" w:rsidRPr="000D644D">
        <w:rPr>
          <w:rFonts w:ascii="Angsana New" w:hAnsi="Angsana New" w:hint="cs"/>
          <w:sz w:val="32"/>
          <w:szCs w:val="32"/>
          <w:cs/>
        </w:rPr>
        <w:t xml:space="preserve"> รายการธุรกิจดังกล่าวเป็นไปตามเงื่อนไขและเกณฑ์ที่ตกลงร่วมกันระหว่าง</w:t>
      </w:r>
      <w:r w:rsidR="00147F00" w:rsidRPr="000D644D">
        <w:rPr>
          <w:rFonts w:ascii="Angsana New" w:hAnsi="Angsana New" w:hint="cs"/>
          <w:sz w:val="32"/>
          <w:szCs w:val="32"/>
          <w:cs/>
        </w:rPr>
        <w:t>กลุ่ม</w:t>
      </w:r>
      <w:r w:rsidR="000C493D" w:rsidRPr="000D644D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บริษัทและกิจการที่เกี่ยวข้องกันเหล่านั้น</w:t>
      </w:r>
      <w:r w:rsidR="002C533A" w:rsidRPr="000D644D">
        <w:rPr>
          <w:rFonts w:ascii="Angsana New" w:hAnsi="Angsana New"/>
          <w:sz w:val="32"/>
          <w:szCs w:val="32"/>
          <w:cs/>
        </w:rPr>
        <w:t xml:space="preserve"> </w:t>
      </w:r>
      <w:r w:rsidR="00194D14" w:rsidRPr="000D644D">
        <w:rPr>
          <w:rFonts w:ascii="Angsana New" w:hAnsi="Angsana New" w:hint="cs"/>
          <w:sz w:val="32"/>
          <w:szCs w:val="32"/>
          <w:cs/>
        </w:rPr>
        <w:t>ทั้งนี้</w:t>
      </w:r>
      <w:r w:rsidR="0024348A" w:rsidRPr="000D644D">
        <w:rPr>
          <w:rFonts w:ascii="Angsana New" w:hAnsi="Angsana New" w:hint="cs"/>
          <w:sz w:val="32"/>
          <w:szCs w:val="32"/>
          <w:cs/>
        </w:rPr>
        <w:t xml:space="preserve"> ไม่</w:t>
      </w:r>
      <w:r w:rsidR="00194D14" w:rsidRPr="000D644D">
        <w:rPr>
          <w:rFonts w:ascii="Angsana New" w:hAnsi="Angsana New" w:hint="cs"/>
          <w:sz w:val="32"/>
          <w:szCs w:val="32"/>
          <w:cs/>
        </w:rPr>
        <w:t>มีการเปลี่ยนแปลงที่มี</w:t>
      </w:r>
      <w:r w:rsidR="00194D14" w:rsidRPr="000D644D">
        <w:rPr>
          <w:rFonts w:ascii="Angsana New" w:hAnsi="Angsana New" w:hint="cs"/>
          <w:spacing w:val="-4"/>
          <w:sz w:val="32"/>
          <w:szCs w:val="32"/>
          <w:cs/>
        </w:rPr>
        <w:t>สาระสำคัญในนโยบายการกำหนดราคาของรายการธุรกิจกับกิจการที่เกี่ยวข้องกัน</w:t>
      </w:r>
    </w:p>
    <w:p w14:paraId="42A03387" w14:textId="5A70DDBC" w:rsidR="002C533A" w:rsidRPr="000D644D" w:rsidRDefault="00E765E9" w:rsidP="00994661">
      <w:pPr>
        <w:spacing w:before="80" w:after="80"/>
        <w:ind w:left="547" w:hanging="547"/>
        <w:jc w:val="thaiDistribute"/>
        <w:rPr>
          <w:rFonts w:ascii="Angsana New" w:hAnsi="Angsana New"/>
          <w:sz w:val="28"/>
          <w:szCs w:val="32"/>
        </w:rPr>
      </w:pPr>
      <w:r w:rsidRPr="000D644D">
        <w:rPr>
          <w:rFonts w:ascii="Angsana New" w:hAnsi="Angsana New"/>
          <w:sz w:val="28"/>
          <w:szCs w:val="32"/>
        </w:rPr>
        <w:tab/>
      </w:r>
      <w:r w:rsidR="002C533A" w:rsidRPr="000D644D">
        <w:rPr>
          <w:rFonts w:ascii="Angsana New" w:hAnsi="Angsana New"/>
          <w:sz w:val="28"/>
          <w:szCs w:val="32"/>
          <w:cs/>
        </w:rPr>
        <w:t>รายการธุรกิจที่สำคัญระหว่าง</w:t>
      </w:r>
      <w:r w:rsidR="00194D14" w:rsidRPr="000D644D">
        <w:rPr>
          <w:rFonts w:ascii="Angsana New" w:hAnsi="Angsana New" w:hint="cs"/>
          <w:sz w:val="28"/>
          <w:szCs w:val="32"/>
          <w:cs/>
        </w:rPr>
        <w:t>กลุ่ม</w:t>
      </w:r>
      <w:r w:rsidR="002C533A" w:rsidRPr="000D644D">
        <w:rPr>
          <w:rFonts w:ascii="Angsana New" w:hAnsi="Angsana New"/>
          <w:sz w:val="28"/>
          <w:szCs w:val="32"/>
          <w:cs/>
        </w:rPr>
        <w:t>บริษัท</w:t>
      </w:r>
      <w:r w:rsidR="001C5280" w:rsidRPr="000D644D">
        <w:rPr>
          <w:rFonts w:ascii="Angsana New" w:hAnsi="Angsana New"/>
          <w:sz w:val="28"/>
          <w:szCs w:val="32"/>
          <w:cs/>
        </w:rPr>
        <w:t>และกิจการ</w:t>
      </w:r>
      <w:r w:rsidR="002C533A" w:rsidRPr="000D644D">
        <w:rPr>
          <w:rFonts w:ascii="Angsana New" w:hAnsi="Angsana New"/>
          <w:sz w:val="28"/>
          <w:szCs w:val="32"/>
          <w:cs/>
        </w:rPr>
        <w:t>ที่เกี่ยวข้องกัน สามารถสรุปได้ดังนี้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994661" w:rsidRPr="000D644D" w14:paraId="0F5F593D" w14:textId="77777777" w:rsidTr="00303131">
        <w:tc>
          <w:tcPr>
            <w:tcW w:w="4140" w:type="dxa"/>
            <w:vAlign w:val="bottom"/>
          </w:tcPr>
          <w:p w14:paraId="16E5AB05" w14:textId="77777777" w:rsidR="00994661" w:rsidRPr="000D644D" w:rsidRDefault="00994661" w:rsidP="00994661">
            <w:pPr>
              <w:ind w:right="-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03DEA4A7" w14:textId="77777777" w:rsidR="00994661" w:rsidRPr="000D644D" w:rsidRDefault="00994661" w:rsidP="00994661">
            <w:pPr>
              <w:ind w:right="-3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(</w:t>
            </w:r>
            <w:r w:rsidRPr="000D644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D64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D644D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0D644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94661" w:rsidRPr="000D644D" w14:paraId="24B40856" w14:textId="77777777" w:rsidTr="00303131">
        <w:tc>
          <w:tcPr>
            <w:tcW w:w="4140" w:type="dxa"/>
            <w:vAlign w:val="bottom"/>
          </w:tcPr>
          <w:p w14:paraId="57EF1FF9" w14:textId="77777777" w:rsidR="00994661" w:rsidRPr="000D644D" w:rsidRDefault="00994661" w:rsidP="00994661">
            <w:pPr>
              <w:ind w:right="-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0BAA70BF" w14:textId="3509AE4E" w:rsidR="00994661" w:rsidRPr="000D644D" w:rsidRDefault="00994661" w:rsidP="00994661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644D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0D644D">
              <w:rPr>
                <w:rFonts w:ascii="Angsana New" w:hAnsi="Angsana New" w:hint="cs"/>
                <w:sz w:val="32"/>
                <w:szCs w:val="32"/>
                <w:cs/>
              </w:rPr>
              <w:t>สามเดือน</w:t>
            </w:r>
            <w:r w:rsidRPr="000D644D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="00E05E39" w:rsidRPr="000D64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E05E39" w:rsidRPr="000D644D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0D644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994661" w:rsidRPr="000D644D" w14:paraId="6A6EFA22" w14:textId="77777777" w:rsidTr="00303131">
        <w:tc>
          <w:tcPr>
            <w:tcW w:w="4140" w:type="dxa"/>
            <w:vAlign w:val="bottom"/>
          </w:tcPr>
          <w:p w14:paraId="29B08085" w14:textId="77777777" w:rsidR="00994661" w:rsidRPr="000D644D" w:rsidRDefault="00994661" w:rsidP="00994661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733F2769" w14:textId="77777777" w:rsidR="00994661" w:rsidRPr="000D644D" w:rsidRDefault="00994661" w:rsidP="00994661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8D7D0B8" w14:textId="77777777" w:rsidR="00994661" w:rsidRPr="000D644D" w:rsidRDefault="00994661" w:rsidP="00994661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5E39" w:rsidRPr="000D644D" w14:paraId="20216016" w14:textId="77777777" w:rsidTr="00303131">
        <w:tc>
          <w:tcPr>
            <w:tcW w:w="4140" w:type="dxa"/>
            <w:vAlign w:val="bottom"/>
          </w:tcPr>
          <w:p w14:paraId="3E7EDBA5" w14:textId="77777777" w:rsidR="00E05E39" w:rsidRPr="000D644D" w:rsidRDefault="00E05E39" w:rsidP="00E05E39">
            <w:pPr>
              <w:ind w:right="-36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23BD14FF" w14:textId="0F75607F" w:rsidR="00E05E39" w:rsidRPr="000D644D" w:rsidRDefault="00E05E39" w:rsidP="00E05E39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644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0D644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238" w:type="dxa"/>
            <w:vAlign w:val="bottom"/>
          </w:tcPr>
          <w:p w14:paraId="27DB3C20" w14:textId="169DE5E6" w:rsidR="00E05E39" w:rsidRPr="000D644D" w:rsidRDefault="00E05E39" w:rsidP="00E05E39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644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0D644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8</w:t>
            </w:r>
          </w:p>
        </w:tc>
        <w:tc>
          <w:tcPr>
            <w:tcW w:w="1237" w:type="dxa"/>
            <w:vAlign w:val="bottom"/>
          </w:tcPr>
          <w:p w14:paraId="209E6806" w14:textId="553D09D7" w:rsidR="00E05E39" w:rsidRPr="000D644D" w:rsidRDefault="00E05E39" w:rsidP="00E05E39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644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0D644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9</w:t>
            </w:r>
          </w:p>
        </w:tc>
        <w:tc>
          <w:tcPr>
            <w:tcW w:w="1238" w:type="dxa"/>
            <w:vAlign w:val="bottom"/>
          </w:tcPr>
          <w:p w14:paraId="78098432" w14:textId="5EFD8FB4" w:rsidR="00E05E39" w:rsidRPr="000D644D" w:rsidRDefault="00E05E39" w:rsidP="00E05E39">
            <w:pPr>
              <w:ind w:right="-36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0D644D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Pr="000D644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8</w:t>
            </w:r>
          </w:p>
        </w:tc>
      </w:tr>
      <w:tr w:rsidR="00E05E39" w:rsidRPr="000D644D" w14:paraId="4778B0A5" w14:textId="77777777" w:rsidTr="00303131">
        <w:tc>
          <w:tcPr>
            <w:tcW w:w="4140" w:type="dxa"/>
            <w:vAlign w:val="bottom"/>
          </w:tcPr>
          <w:p w14:paraId="3B6FF174" w14:textId="77777777" w:rsidR="00E05E39" w:rsidRPr="000D644D" w:rsidRDefault="00E05E39" w:rsidP="00E05E39">
            <w:pPr>
              <w:ind w:right="-3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D64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รายการธุรกิจกับบริษัทใหญ่</w:t>
            </w:r>
          </w:p>
        </w:tc>
        <w:tc>
          <w:tcPr>
            <w:tcW w:w="1237" w:type="dxa"/>
            <w:vAlign w:val="bottom"/>
          </w:tcPr>
          <w:p w14:paraId="508EB13A" w14:textId="77777777" w:rsidR="00E05E39" w:rsidRPr="000D644D" w:rsidRDefault="00E05E39" w:rsidP="00E05E39">
            <w:pPr>
              <w:tabs>
                <w:tab w:val="decimal" w:pos="70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0D31DFDB" w14:textId="77777777" w:rsidR="00E05E39" w:rsidRPr="000D644D" w:rsidRDefault="00E05E39" w:rsidP="00E05E39">
            <w:pPr>
              <w:tabs>
                <w:tab w:val="decimal" w:pos="70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4D65899B" w14:textId="77777777" w:rsidR="00E05E39" w:rsidRPr="000D644D" w:rsidRDefault="00E05E39" w:rsidP="00E05E39">
            <w:pPr>
              <w:tabs>
                <w:tab w:val="decimal" w:pos="70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4B5CF03A" w14:textId="77777777" w:rsidR="00E05E39" w:rsidRPr="000D644D" w:rsidRDefault="00E05E39" w:rsidP="00E05E39">
            <w:pPr>
              <w:tabs>
                <w:tab w:val="decimal" w:pos="70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5E39" w:rsidRPr="000D644D" w14:paraId="7613D564" w14:textId="77777777" w:rsidTr="00303131">
        <w:tc>
          <w:tcPr>
            <w:tcW w:w="4140" w:type="dxa"/>
            <w:vAlign w:val="bottom"/>
          </w:tcPr>
          <w:p w14:paraId="12A1DF0F" w14:textId="77777777" w:rsidR="00E05E39" w:rsidRPr="000D644D" w:rsidRDefault="00E05E39" w:rsidP="00E05E39">
            <w:pPr>
              <w:ind w:left="162" w:right="-108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0D644D">
              <w:rPr>
                <w:rFonts w:ascii="Angsana New" w:hAnsi="Angsana New"/>
                <w:sz w:val="32"/>
                <w:szCs w:val="32"/>
                <w:cs/>
              </w:rPr>
              <w:t xml:space="preserve">ค่าบริการเทคโนโลยีสารสนเทศจ่าย           </w:t>
            </w:r>
          </w:p>
        </w:tc>
        <w:tc>
          <w:tcPr>
            <w:tcW w:w="1237" w:type="dxa"/>
            <w:vAlign w:val="bottom"/>
          </w:tcPr>
          <w:p w14:paraId="66F6EEA8" w14:textId="4F5A6308" w:rsidR="00E05E39" w:rsidRPr="000D644D" w:rsidRDefault="003E2B13" w:rsidP="00E05E39">
            <w:pPr>
              <w:tabs>
                <w:tab w:val="decimal" w:pos="69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8" w:type="dxa"/>
            <w:vAlign w:val="bottom"/>
          </w:tcPr>
          <w:p w14:paraId="2A2E8351" w14:textId="1259050E" w:rsidR="00E05E39" w:rsidRPr="000D644D" w:rsidRDefault="00E05E39" w:rsidP="00E05E39">
            <w:pPr>
              <w:tabs>
                <w:tab w:val="decimal" w:pos="69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1237" w:type="dxa"/>
            <w:vAlign w:val="bottom"/>
          </w:tcPr>
          <w:p w14:paraId="55707D90" w14:textId="36B16AC9" w:rsidR="00E05E39" w:rsidRPr="000D644D" w:rsidRDefault="003E2B13" w:rsidP="00E05E39">
            <w:pPr>
              <w:tabs>
                <w:tab w:val="decimal" w:pos="69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578DCD8F" w14:textId="6987C98D" w:rsidR="00E05E39" w:rsidRPr="000D644D" w:rsidRDefault="00E05E39" w:rsidP="00E05E39">
            <w:pPr>
              <w:tabs>
                <w:tab w:val="decimal" w:pos="69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05E39" w:rsidRPr="000D644D" w14:paraId="228E8E19" w14:textId="77777777" w:rsidTr="00303131">
        <w:tc>
          <w:tcPr>
            <w:tcW w:w="4140" w:type="dxa"/>
            <w:vAlign w:val="bottom"/>
          </w:tcPr>
          <w:p w14:paraId="71EE537D" w14:textId="77777777" w:rsidR="00E05E39" w:rsidRPr="000D644D" w:rsidRDefault="00E05E39" w:rsidP="00E05E39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0D644D">
              <w:rPr>
                <w:rFonts w:ascii="Angsana New" w:hAnsi="Angsana New"/>
                <w:sz w:val="32"/>
                <w:szCs w:val="32"/>
                <w:cs/>
              </w:rPr>
              <w:t>ค่าเช่าและค่าใช้จ่ายอื่น</w:t>
            </w:r>
          </w:p>
        </w:tc>
        <w:tc>
          <w:tcPr>
            <w:tcW w:w="1237" w:type="dxa"/>
            <w:vAlign w:val="bottom"/>
          </w:tcPr>
          <w:p w14:paraId="5F05CD7B" w14:textId="0618CF69" w:rsidR="00E05E39" w:rsidRPr="000D644D" w:rsidRDefault="005502B4" w:rsidP="00E05E39">
            <w:pPr>
              <w:tabs>
                <w:tab w:val="decimal" w:pos="69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8" w:type="dxa"/>
            <w:vAlign w:val="bottom"/>
          </w:tcPr>
          <w:p w14:paraId="7CA8D740" w14:textId="1547B4F7" w:rsidR="00E05E39" w:rsidRPr="000D644D" w:rsidRDefault="00E05E39" w:rsidP="00E05E39">
            <w:pPr>
              <w:tabs>
                <w:tab w:val="decimal" w:pos="69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237" w:type="dxa"/>
            <w:vAlign w:val="bottom"/>
          </w:tcPr>
          <w:p w14:paraId="74569DD8" w14:textId="599604B8" w:rsidR="00E05E39" w:rsidRPr="000D644D" w:rsidRDefault="003E2B13" w:rsidP="00E05E39">
            <w:pPr>
              <w:tabs>
                <w:tab w:val="decimal" w:pos="69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8" w:type="dxa"/>
            <w:vAlign w:val="bottom"/>
          </w:tcPr>
          <w:p w14:paraId="39F26161" w14:textId="4C4C7051" w:rsidR="00E05E39" w:rsidRPr="000D644D" w:rsidRDefault="00E05E39" w:rsidP="00E05E39">
            <w:pPr>
              <w:tabs>
                <w:tab w:val="decimal" w:pos="69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05E39" w:rsidRPr="000D644D" w14:paraId="6E426FBC" w14:textId="77777777" w:rsidTr="00303131">
        <w:tc>
          <w:tcPr>
            <w:tcW w:w="4140" w:type="dxa"/>
            <w:vAlign w:val="bottom"/>
          </w:tcPr>
          <w:p w14:paraId="125D1D3F" w14:textId="77777777" w:rsidR="00E05E39" w:rsidRPr="000D644D" w:rsidRDefault="00E05E39" w:rsidP="00E05E39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0D64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237" w:type="dxa"/>
            <w:vAlign w:val="bottom"/>
          </w:tcPr>
          <w:p w14:paraId="1937B54F" w14:textId="77777777" w:rsidR="00E05E39" w:rsidRPr="000D644D" w:rsidRDefault="00E05E39" w:rsidP="00E05E39">
            <w:pPr>
              <w:tabs>
                <w:tab w:val="decimal" w:pos="69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09334CC1" w14:textId="77777777" w:rsidR="00E05E39" w:rsidRPr="000D644D" w:rsidRDefault="00E05E39" w:rsidP="00E05E39">
            <w:pPr>
              <w:tabs>
                <w:tab w:val="decimal" w:pos="70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10142C4F" w14:textId="77777777" w:rsidR="00E05E39" w:rsidRPr="000D644D" w:rsidRDefault="00E05E39" w:rsidP="00E05E39">
            <w:pPr>
              <w:tabs>
                <w:tab w:val="decimal" w:pos="70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70F47BE8" w14:textId="77777777" w:rsidR="00E05E39" w:rsidRPr="000D644D" w:rsidRDefault="00E05E39" w:rsidP="00E05E39">
            <w:pPr>
              <w:tabs>
                <w:tab w:val="decimal" w:pos="70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5E39" w:rsidRPr="000D644D" w14:paraId="05FD1A35" w14:textId="77777777" w:rsidTr="00303131">
        <w:tc>
          <w:tcPr>
            <w:tcW w:w="4140" w:type="dxa"/>
            <w:vAlign w:val="bottom"/>
          </w:tcPr>
          <w:p w14:paraId="05C57444" w14:textId="77777777" w:rsidR="00E05E39" w:rsidRPr="000D644D" w:rsidRDefault="00E05E39" w:rsidP="00E05E39">
            <w:pPr>
              <w:ind w:right="-36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(</w:t>
            </w:r>
            <w:r w:rsidRPr="000D644D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</w:t>
            </w:r>
            <w:r w:rsidRPr="000D644D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37" w:type="dxa"/>
            <w:vAlign w:val="bottom"/>
          </w:tcPr>
          <w:p w14:paraId="0309F6A6" w14:textId="77777777" w:rsidR="00E05E39" w:rsidRPr="000D644D" w:rsidRDefault="00E05E39" w:rsidP="00E05E39">
            <w:pPr>
              <w:tabs>
                <w:tab w:val="decimal" w:pos="69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3047FCA5" w14:textId="77777777" w:rsidR="00E05E39" w:rsidRPr="000D644D" w:rsidRDefault="00E05E39" w:rsidP="00E05E39">
            <w:pPr>
              <w:tabs>
                <w:tab w:val="decimal" w:pos="70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54B42494" w14:textId="77777777" w:rsidR="00E05E39" w:rsidRPr="000D644D" w:rsidRDefault="00E05E39" w:rsidP="00E05E39">
            <w:pPr>
              <w:tabs>
                <w:tab w:val="decimal" w:pos="70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1DEC1C0E" w14:textId="77777777" w:rsidR="00E05E39" w:rsidRPr="000D644D" w:rsidRDefault="00E05E39" w:rsidP="00E05E39">
            <w:pPr>
              <w:tabs>
                <w:tab w:val="decimal" w:pos="70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5E39" w:rsidRPr="000D644D" w14:paraId="7BFA9D6B" w14:textId="77777777" w:rsidTr="00303131">
        <w:tc>
          <w:tcPr>
            <w:tcW w:w="4140" w:type="dxa"/>
            <w:vAlign w:val="bottom"/>
          </w:tcPr>
          <w:p w14:paraId="59E323EA" w14:textId="77777777" w:rsidR="00E05E39" w:rsidRPr="000D644D" w:rsidRDefault="00E05E39" w:rsidP="00E05E39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รายได้ค่าบริการการจัดการ</w:t>
            </w:r>
          </w:p>
        </w:tc>
        <w:tc>
          <w:tcPr>
            <w:tcW w:w="1237" w:type="dxa"/>
            <w:vAlign w:val="bottom"/>
          </w:tcPr>
          <w:p w14:paraId="79E5BED7" w14:textId="7E55991D" w:rsidR="00E05E39" w:rsidRPr="000D644D" w:rsidRDefault="003E2B13" w:rsidP="00E05E39">
            <w:pPr>
              <w:tabs>
                <w:tab w:val="decimal" w:pos="69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7DD74174" w14:textId="109D8DAB" w:rsidR="00E05E39" w:rsidRPr="000D644D" w:rsidRDefault="00E05E39" w:rsidP="00E05E39">
            <w:pPr>
              <w:tabs>
                <w:tab w:val="decimal" w:pos="70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45F6E904" w14:textId="0D75E16C" w:rsidR="00E05E39" w:rsidRPr="000D644D" w:rsidRDefault="003E2B13" w:rsidP="00E05E39">
            <w:pPr>
              <w:tabs>
                <w:tab w:val="decimal" w:pos="70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238" w:type="dxa"/>
            <w:vAlign w:val="bottom"/>
          </w:tcPr>
          <w:p w14:paraId="2C560B42" w14:textId="6E83010A" w:rsidR="00E05E39" w:rsidRPr="000D644D" w:rsidRDefault="00E05E39" w:rsidP="00E05E39">
            <w:pPr>
              <w:tabs>
                <w:tab w:val="decimal" w:pos="70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E05E39" w:rsidRPr="000D644D" w14:paraId="38F89F4F" w14:textId="77777777" w:rsidTr="00303131">
        <w:tc>
          <w:tcPr>
            <w:tcW w:w="4140" w:type="dxa"/>
            <w:vAlign w:val="bottom"/>
          </w:tcPr>
          <w:p w14:paraId="587605C9" w14:textId="77777777" w:rsidR="00E05E39" w:rsidRPr="000D644D" w:rsidRDefault="00E05E39" w:rsidP="00E05E39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0D644D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37" w:type="dxa"/>
            <w:vAlign w:val="bottom"/>
          </w:tcPr>
          <w:p w14:paraId="42C8C9DC" w14:textId="34DFE62C" w:rsidR="00E05E39" w:rsidRPr="000D644D" w:rsidRDefault="003E2B13" w:rsidP="00E05E39">
            <w:pPr>
              <w:tabs>
                <w:tab w:val="decimal" w:pos="69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2BF4CE98" w14:textId="4E34F9E8" w:rsidR="00E05E39" w:rsidRPr="000D644D" w:rsidRDefault="00E05E39" w:rsidP="00E05E39">
            <w:pPr>
              <w:tabs>
                <w:tab w:val="decimal" w:pos="69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69A6769B" w14:textId="0C8DEA8C" w:rsidR="00E05E39" w:rsidRPr="000D644D" w:rsidRDefault="003E2B13" w:rsidP="00E05E39">
            <w:pPr>
              <w:tabs>
                <w:tab w:val="decimal" w:pos="69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238" w:type="dxa"/>
            <w:vAlign w:val="bottom"/>
          </w:tcPr>
          <w:p w14:paraId="32210CE6" w14:textId="4D53AD2E" w:rsidR="00E05E39" w:rsidRPr="000D644D" w:rsidRDefault="00E05E39" w:rsidP="00E05E39">
            <w:pPr>
              <w:tabs>
                <w:tab w:val="decimal" w:pos="69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E05E39" w:rsidRPr="000D644D" w14:paraId="414CF519" w14:textId="77777777" w:rsidTr="00303131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  <w:hideMark/>
          </w:tcPr>
          <w:p w14:paraId="721BFE09" w14:textId="77777777" w:rsidR="00E05E39" w:rsidRPr="000D644D" w:rsidRDefault="00E05E39" w:rsidP="00E05E39">
            <w:pPr>
              <w:ind w:right="-36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D644D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237" w:type="dxa"/>
            <w:vAlign w:val="bottom"/>
          </w:tcPr>
          <w:p w14:paraId="36ED973B" w14:textId="77777777" w:rsidR="00E05E39" w:rsidRPr="000D644D" w:rsidRDefault="00E05E39" w:rsidP="00E05E39">
            <w:pPr>
              <w:tabs>
                <w:tab w:val="decimal" w:pos="702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53CF84EE" w14:textId="7E1E9559" w:rsidR="00E05E39" w:rsidRPr="000D644D" w:rsidRDefault="00E05E39" w:rsidP="00E05E39">
            <w:pPr>
              <w:tabs>
                <w:tab w:val="decimal" w:pos="702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7" w:type="dxa"/>
            <w:vAlign w:val="bottom"/>
          </w:tcPr>
          <w:p w14:paraId="5B2B77C6" w14:textId="338B328A" w:rsidR="00E05E39" w:rsidRPr="000D644D" w:rsidRDefault="00E05E39" w:rsidP="00E05E39">
            <w:pPr>
              <w:tabs>
                <w:tab w:val="decimal" w:pos="702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8" w:type="dxa"/>
            <w:vAlign w:val="bottom"/>
          </w:tcPr>
          <w:p w14:paraId="2D9ED48D" w14:textId="02167B77" w:rsidR="00E05E39" w:rsidRPr="000D644D" w:rsidRDefault="00E05E39" w:rsidP="00E05E39">
            <w:pPr>
              <w:tabs>
                <w:tab w:val="decimal" w:pos="694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5E39" w:rsidRPr="000D644D" w14:paraId="6D1D1C43" w14:textId="77777777" w:rsidTr="00303131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  <w:hideMark/>
          </w:tcPr>
          <w:p w14:paraId="40638BAF" w14:textId="77192601" w:rsidR="00E05E39" w:rsidRPr="000D644D" w:rsidRDefault="00E05E39" w:rsidP="00E05E39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 w:hint="cs"/>
                <w:sz w:val="32"/>
                <w:szCs w:val="32"/>
                <w:cs/>
              </w:rPr>
              <w:t>รายได้ค่าบริการ</w:t>
            </w:r>
          </w:p>
        </w:tc>
        <w:tc>
          <w:tcPr>
            <w:tcW w:w="1237" w:type="dxa"/>
            <w:vAlign w:val="bottom"/>
          </w:tcPr>
          <w:p w14:paraId="45F29CFA" w14:textId="1DF3801C" w:rsidR="00E05E39" w:rsidRPr="000D644D" w:rsidRDefault="00587844" w:rsidP="00E05E39">
            <w:pPr>
              <w:tabs>
                <w:tab w:val="decimal" w:pos="702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8" w:type="dxa"/>
            <w:vAlign w:val="bottom"/>
          </w:tcPr>
          <w:p w14:paraId="077D0BF3" w14:textId="798A98E5" w:rsidR="00E05E39" w:rsidRPr="000D644D" w:rsidRDefault="00E05E39" w:rsidP="00E05E39">
            <w:pPr>
              <w:tabs>
                <w:tab w:val="decimal" w:pos="702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7" w:type="dxa"/>
            <w:vAlign w:val="bottom"/>
          </w:tcPr>
          <w:p w14:paraId="634016AF" w14:textId="3B6BB80E" w:rsidR="00E05E39" w:rsidRPr="000D644D" w:rsidRDefault="003E2B13" w:rsidP="00E05E39">
            <w:pPr>
              <w:tabs>
                <w:tab w:val="decimal" w:pos="702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8" w:type="dxa"/>
            <w:vAlign w:val="bottom"/>
          </w:tcPr>
          <w:p w14:paraId="2CB31443" w14:textId="25CF624F" w:rsidR="00E05E39" w:rsidRPr="000D644D" w:rsidRDefault="00E05E39" w:rsidP="00E05E39">
            <w:pPr>
              <w:tabs>
                <w:tab w:val="decimal" w:pos="702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E05E39" w:rsidRPr="000D644D" w14:paraId="7D848732" w14:textId="77777777" w:rsidTr="00303131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  <w:hideMark/>
          </w:tcPr>
          <w:p w14:paraId="10D232F3" w14:textId="4EF2E0AA" w:rsidR="00E05E39" w:rsidRPr="000D644D" w:rsidRDefault="00E05E39" w:rsidP="00E05E39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 w:hint="cs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37" w:type="dxa"/>
            <w:vAlign w:val="bottom"/>
          </w:tcPr>
          <w:p w14:paraId="6AF94A73" w14:textId="1B101923" w:rsidR="00E05E39" w:rsidRPr="000D644D" w:rsidRDefault="003E2B13" w:rsidP="00E05E39">
            <w:pPr>
              <w:tabs>
                <w:tab w:val="decimal" w:pos="702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78AA0420" w14:textId="1FFB2899" w:rsidR="00E05E39" w:rsidRPr="000D644D" w:rsidRDefault="00E05E39" w:rsidP="00E05E39">
            <w:pPr>
              <w:tabs>
                <w:tab w:val="decimal" w:pos="702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237" w:type="dxa"/>
            <w:vAlign w:val="bottom"/>
          </w:tcPr>
          <w:p w14:paraId="2D6D44A0" w14:textId="53A1222A" w:rsidR="00E05E39" w:rsidRPr="000D644D" w:rsidRDefault="003E2B13" w:rsidP="00E05E39">
            <w:pPr>
              <w:tabs>
                <w:tab w:val="decimal" w:pos="702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53EE717C" w14:textId="248694C2" w:rsidR="00E05E39" w:rsidRPr="000D644D" w:rsidRDefault="00E05E39" w:rsidP="00E05E39">
            <w:pPr>
              <w:tabs>
                <w:tab w:val="decimal" w:pos="702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5502B4" w:rsidRPr="000D644D" w14:paraId="5080E568" w14:textId="77777777" w:rsidTr="00303131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14:paraId="5177F028" w14:textId="1A10DEAE" w:rsidR="005502B4" w:rsidRPr="000D644D" w:rsidRDefault="005502B4" w:rsidP="005502B4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0D644D">
              <w:rPr>
                <w:rFonts w:ascii="Angsana New" w:hAnsi="Angsana New" w:hint="cs"/>
                <w:sz w:val="32"/>
                <w:szCs w:val="32"/>
                <w:cs/>
              </w:rPr>
              <w:t>ซื้ออุปกรณ์</w:t>
            </w:r>
          </w:p>
        </w:tc>
        <w:tc>
          <w:tcPr>
            <w:tcW w:w="1237" w:type="dxa"/>
            <w:vAlign w:val="bottom"/>
          </w:tcPr>
          <w:p w14:paraId="01451BDB" w14:textId="294D526F" w:rsidR="005502B4" w:rsidRPr="000D644D" w:rsidRDefault="005502B4" w:rsidP="005502B4">
            <w:pPr>
              <w:tabs>
                <w:tab w:val="decimal" w:pos="702"/>
              </w:tabs>
              <w:ind w:left="-18" w:right="49"/>
              <w:rPr>
                <w:rFonts w:ascii="Angsana New" w:hAnsi="Angsana New"/>
                <w:sz w:val="32"/>
                <w:szCs w:val="32"/>
                <w:cs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38" w:type="dxa"/>
            <w:vAlign w:val="bottom"/>
          </w:tcPr>
          <w:p w14:paraId="534A548F" w14:textId="7D1E7808" w:rsidR="005502B4" w:rsidRPr="000D644D" w:rsidRDefault="005502B4" w:rsidP="005502B4">
            <w:pPr>
              <w:tabs>
                <w:tab w:val="decimal" w:pos="702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7" w:type="dxa"/>
            <w:vAlign w:val="bottom"/>
          </w:tcPr>
          <w:p w14:paraId="659ACE09" w14:textId="6D809362" w:rsidR="005502B4" w:rsidRPr="000D644D" w:rsidRDefault="005502B4" w:rsidP="005502B4">
            <w:pPr>
              <w:tabs>
                <w:tab w:val="decimal" w:pos="702"/>
              </w:tabs>
              <w:ind w:left="-18" w:right="49"/>
              <w:rPr>
                <w:rFonts w:ascii="Angsana New" w:hAnsi="Angsana New"/>
                <w:sz w:val="32"/>
                <w:szCs w:val="32"/>
                <w:cs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21</w:t>
            </w:r>
          </w:p>
        </w:tc>
        <w:tc>
          <w:tcPr>
            <w:tcW w:w="1238" w:type="dxa"/>
            <w:vAlign w:val="bottom"/>
          </w:tcPr>
          <w:p w14:paraId="7EDF1DA3" w14:textId="4D5B6DFC" w:rsidR="005502B4" w:rsidRPr="000D644D" w:rsidRDefault="005502B4" w:rsidP="005502B4">
            <w:pPr>
              <w:tabs>
                <w:tab w:val="decimal" w:pos="702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502B4" w:rsidRPr="000D644D" w14:paraId="7D6B4609" w14:textId="77777777" w:rsidTr="00303131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  <w:hideMark/>
          </w:tcPr>
          <w:p w14:paraId="7BEDB5E6" w14:textId="46CE0D39" w:rsidR="005502B4" w:rsidRPr="000D644D" w:rsidRDefault="005502B4" w:rsidP="005502B4">
            <w:pPr>
              <w:ind w:right="-36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 w:hint="cs"/>
                <w:sz w:val="32"/>
                <w:szCs w:val="32"/>
                <w:cs/>
              </w:rPr>
              <w:t>ค่าบริการโครงการ</w:t>
            </w:r>
          </w:p>
        </w:tc>
        <w:tc>
          <w:tcPr>
            <w:tcW w:w="1237" w:type="dxa"/>
            <w:vAlign w:val="bottom"/>
          </w:tcPr>
          <w:p w14:paraId="696820B4" w14:textId="02D2F494" w:rsidR="005502B4" w:rsidRPr="000D644D" w:rsidRDefault="005502B4" w:rsidP="005502B4">
            <w:pPr>
              <w:tabs>
                <w:tab w:val="decimal" w:pos="702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  <w:vAlign w:val="bottom"/>
          </w:tcPr>
          <w:p w14:paraId="5ABB85D0" w14:textId="479748E5" w:rsidR="005502B4" w:rsidRPr="000D644D" w:rsidRDefault="005502B4" w:rsidP="005502B4">
            <w:pPr>
              <w:tabs>
                <w:tab w:val="decimal" w:pos="702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7" w:type="dxa"/>
            <w:vAlign w:val="bottom"/>
          </w:tcPr>
          <w:p w14:paraId="67095008" w14:textId="234CF2FB" w:rsidR="005502B4" w:rsidRPr="000D644D" w:rsidRDefault="005502B4" w:rsidP="005502B4">
            <w:pPr>
              <w:tabs>
                <w:tab w:val="decimal" w:pos="702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38" w:type="dxa"/>
            <w:vAlign w:val="bottom"/>
          </w:tcPr>
          <w:p w14:paraId="6B502A15" w14:textId="1782829A" w:rsidR="005502B4" w:rsidRPr="000D644D" w:rsidRDefault="005502B4" w:rsidP="005502B4">
            <w:pPr>
              <w:tabs>
                <w:tab w:val="decimal" w:pos="702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502B4" w:rsidRPr="000D644D" w14:paraId="4458BFDD" w14:textId="77777777" w:rsidTr="00303131">
        <w:tblPrEx>
          <w:tblLook w:val="04A0" w:firstRow="1" w:lastRow="0" w:firstColumn="1" w:lastColumn="0" w:noHBand="0" w:noVBand="1"/>
        </w:tblPrEx>
        <w:tc>
          <w:tcPr>
            <w:tcW w:w="4140" w:type="dxa"/>
            <w:vAlign w:val="bottom"/>
          </w:tcPr>
          <w:p w14:paraId="711438D2" w14:textId="69DE10BB" w:rsidR="005502B4" w:rsidRPr="000D644D" w:rsidRDefault="005502B4" w:rsidP="005502B4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0D644D">
              <w:rPr>
                <w:rFonts w:ascii="Angsana New" w:hAnsi="Angsana New" w:hint="cs"/>
                <w:sz w:val="32"/>
                <w:szCs w:val="32"/>
                <w:cs/>
              </w:rPr>
              <w:t>ค่าเช่าและค่าใช้จ่ายอื่น</w:t>
            </w:r>
          </w:p>
        </w:tc>
        <w:tc>
          <w:tcPr>
            <w:tcW w:w="1237" w:type="dxa"/>
            <w:vAlign w:val="bottom"/>
          </w:tcPr>
          <w:p w14:paraId="2FD4D450" w14:textId="66E90FBE" w:rsidR="005502B4" w:rsidRPr="000D644D" w:rsidRDefault="005502B4" w:rsidP="005502B4">
            <w:pPr>
              <w:tabs>
                <w:tab w:val="decimal" w:pos="702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8" w:type="dxa"/>
            <w:vAlign w:val="bottom"/>
          </w:tcPr>
          <w:p w14:paraId="12E1DD01" w14:textId="1BC5647E" w:rsidR="005502B4" w:rsidRPr="000D644D" w:rsidRDefault="005502B4" w:rsidP="005502B4">
            <w:pPr>
              <w:tabs>
                <w:tab w:val="decimal" w:pos="702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37" w:type="dxa"/>
            <w:vAlign w:val="bottom"/>
          </w:tcPr>
          <w:p w14:paraId="7DE81DF7" w14:textId="160DC976" w:rsidR="005502B4" w:rsidRPr="000D644D" w:rsidRDefault="005502B4" w:rsidP="005502B4">
            <w:pPr>
              <w:tabs>
                <w:tab w:val="decimal" w:pos="702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38" w:type="dxa"/>
            <w:vAlign w:val="bottom"/>
          </w:tcPr>
          <w:p w14:paraId="4CD28C2F" w14:textId="4D516D55" w:rsidR="005502B4" w:rsidRPr="000D644D" w:rsidRDefault="005502B4" w:rsidP="005502B4">
            <w:pPr>
              <w:tabs>
                <w:tab w:val="decimal" w:pos="702"/>
              </w:tabs>
              <w:ind w:left="-18" w:right="49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0F215E9" w14:textId="77777777" w:rsidR="00994661" w:rsidRPr="000D644D" w:rsidRDefault="00994661" w:rsidP="00994661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0" w:after="0"/>
        <w:ind w:left="547" w:right="0" w:firstLine="0"/>
        <w:rPr>
          <w:sz w:val="2"/>
          <w:szCs w:val="2"/>
        </w:rPr>
      </w:pPr>
    </w:p>
    <w:p w14:paraId="723F7178" w14:textId="77777777" w:rsidR="00994661" w:rsidRPr="000D644D" w:rsidRDefault="00994661" w:rsidP="00994661">
      <w:pPr>
        <w:pStyle w:val="BlockText"/>
        <w:tabs>
          <w:tab w:val="clear" w:pos="900"/>
          <w:tab w:val="clear" w:pos="2160"/>
          <w:tab w:val="clear" w:pos="6750"/>
          <w:tab w:val="clear" w:pos="8190"/>
        </w:tabs>
        <w:spacing w:before="80" w:after="80"/>
        <w:ind w:left="547" w:right="0" w:firstLine="0"/>
        <w:rPr>
          <w:spacing w:val="-6"/>
          <w:sz w:val="2"/>
          <w:szCs w:val="2"/>
          <w:cs/>
        </w:rPr>
      </w:pPr>
    </w:p>
    <w:p w14:paraId="2B741519" w14:textId="5CBFAA83" w:rsidR="002C533A" w:rsidRPr="000D644D" w:rsidRDefault="00994661" w:rsidP="00E05E39">
      <w:pPr>
        <w:spacing w:before="80" w:after="80"/>
        <w:ind w:left="547"/>
        <w:jc w:val="thaiDistribute"/>
        <w:rPr>
          <w:rFonts w:ascii="Angsana New" w:hAnsi="Angsana New"/>
          <w:sz w:val="28"/>
          <w:szCs w:val="32"/>
        </w:rPr>
      </w:pPr>
      <w:r w:rsidRPr="000D644D">
        <w:br w:type="page"/>
      </w:r>
      <w:r w:rsidR="005971C0" w:rsidRPr="000D644D">
        <w:rPr>
          <w:rFonts w:ascii="Angsana New" w:hAnsi="Angsana New"/>
          <w:sz w:val="28"/>
          <w:szCs w:val="32"/>
          <w:cs/>
        </w:rPr>
        <w:lastRenderedPageBreak/>
        <w:t>ยอดคงค้างระหว่าง</w:t>
      </w:r>
      <w:r w:rsidR="00194D14" w:rsidRPr="000D644D">
        <w:rPr>
          <w:rFonts w:ascii="Angsana New" w:hAnsi="Angsana New" w:hint="cs"/>
          <w:sz w:val="28"/>
          <w:szCs w:val="32"/>
          <w:cs/>
        </w:rPr>
        <w:t>กลุ่ม</w:t>
      </w:r>
      <w:r w:rsidR="00194D14" w:rsidRPr="000D644D">
        <w:rPr>
          <w:rFonts w:ascii="Angsana New" w:hAnsi="Angsana New"/>
          <w:sz w:val="28"/>
          <w:szCs w:val="32"/>
          <w:cs/>
        </w:rPr>
        <w:t>บริษัท</w:t>
      </w:r>
      <w:r w:rsidR="005971C0" w:rsidRPr="000D644D">
        <w:rPr>
          <w:rFonts w:ascii="Angsana New" w:hAnsi="Angsana New"/>
          <w:sz w:val="28"/>
          <w:szCs w:val="32"/>
          <w:cs/>
        </w:rPr>
        <w:t>และกิจการที่เกี่ยวข้องกัน ณ วันที่</w:t>
      </w:r>
      <w:r w:rsidR="005971C0" w:rsidRPr="000D644D">
        <w:rPr>
          <w:rFonts w:ascii="Angsana New" w:hAnsi="Angsana New"/>
          <w:sz w:val="28"/>
          <w:szCs w:val="32"/>
        </w:rPr>
        <w:t xml:space="preserve"> </w:t>
      </w:r>
      <w:r w:rsidR="00E05E39" w:rsidRPr="000D644D">
        <w:rPr>
          <w:rFonts w:ascii="Angsana New" w:hAnsi="Angsana New"/>
          <w:sz w:val="28"/>
          <w:szCs w:val="32"/>
        </w:rPr>
        <w:t xml:space="preserve">31 </w:t>
      </w:r>
      <w:r w:rsidR="00E05E39" w:rsidRPr="000D644D">
        <w:rPr>
          <w:rFonts w:ascii="Angsana New" w:hAnsi="Angsana New"/>
          <w:sz w:val="28"/>
          <w:szCs w:val="32"/>
          <w:cs/>
        </w:rPr>
        <w:t xml:space="preserve">มีนาคม </w:t>
      </w:r>
      <w:r w:rsidR="00E05E39" w:rsidRPr="000D644D">
        <w:rPr>
          <w:rFonts w:ascii="Angsana New" w:hAnsi="Angsana New"/>
          <w:sz w:val="28"/>
          <w:szCs w:val="32"/>
        </w:rPr>
        <w:t>2569</w:t>
      </w:r>
      <w:r w:rsidR="00104795" w:rsidRPr="000D644D">
        <w:rPr>
          <w:rFonts w:ascii="Angsana New" w:hAnsi="Angsana New"/>
          <w:sz w:val="28"/>
          <w:szCs w:val="32"/>
        </w:rPr>
        <w:t xml:space="preserve"> </w:t>
      </w:r>
      <w:r w:rsidR="00104795" w:rsidRPr="000D644D">
        <w:rPr>
          <w:rFonts w:ascii="Angsana New" w:hAnsi="Angsana New"/>
          <w:sz w:val="28"/>
          <w:szCs w:val="32"/>
          <w:cs/>
        </w:rPr>
        <w:t xml:space="preserve">และ </w:t>
      </w:r>
      <w:r w:rsidR="00E05E39" w:rsidRPr="000D644D">
        <w:rPr>
          <w:rFonts w:ascii="Angsana New" w:hAnsi="Angsana New"/>
          <w:sz w:val="28"/>
          <w:szCs w:val="32"/>
        </w:rPr>
        <w:t xml:space="preserve">31 </w:t>
      </w:r>
      <w:r w:rsidR="00E05E39" w:rsidRPr="000D644D">
        <w:rPr>
          <w:rFonts w:ascii="Angsana New" w:hAnsi="Angsana New"/>
          <w:sz w:val="28"/>
          <w:szCs w:val="32"/>
          <w:cs/>
        </w:rPr>
        <w:t xml:space="preserve">ธันวาคม </w:t>
      </w:r>
      <w:r w:rsidR="00E05E39" w:rsidRPr="000D644D">
        <w:rPr>
          <w:rFonts w:ascii="Angsana New" w:hAnsi="Angsana New"/>
          <w:sz w:val="28"/>
          <w:szCs w:val="32"/>
        </w:rPr>
        <w:t>2568</w:t>
      </w:r>
      <w:r w:rsidR="002C533A" w:rsidRPr="000D644D">
        <w:rPr>
          <w:rFonts w:ascii="Angsana New" w:hAnsi="Angsana New"/>
          <w:sz w:val="28"/>
          <w:szCs w:val="32"/>
        </w:rPr>
        <w:t xml:space="preserve"> </w:t>
      </w:r>
      <w:r w:rsidR="00812664" w:rsidRPr="000D644D">
        <w:rPr>
          <w:rFonts w:ascii="Angsana New" w:hAnsi="Angsana New"/>
          <w:sz w:val="28"/>
          <w:szCs w:val="32"/>
        </w:rPr>
        <w:t xml:space="preserve">            </w:t>
      </w:r>
      <w:r w:rsidR="00812664" w:rsidRPr="000D644D">
        <w:rPr>
          <w:rFonts w:ascii="Angsana New" w:hAnsi="Angsana New"/>
          <w:sz w:val="28"/>
          <w:szCs w:val="32"/>
          <w:cs/>
        </w:rPr>
        <w:t xml:space="preserve">       </w:t>
      </w:r>
      <w:r w:rsidR="002C533A" w:rsidRPr="000D644D">
        <w:rPr>
          <w:rFonts w:ascii="Angsana New" w:hAnsi="Angsana New"/>
          <w:sz w:val="28"/>
          <w:szCs w:val="32"/>
          <w:cs/>
        </w:rPr>
        <w:t>มีรายละเอียดดังนี้</w:t>
      </w:r>
    </w:p>
    <w:tbl>
      <w:tblPr>
        <w:tblW w:w="92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80"/>
        <w:gridCol w:w="90"/>
        <w:gridCol w:w="968"/>
        <w:gridCol w:w="1238"/>
        <w:gridCol w:w="1238"/>
        <w:gridCol w:w="1238"/>
      </w:tblGrid>
      <w:tr w:rsidR="000407A0" w:rsidRPr="000D644D" w14:paraId="2D372C32" w14:textId="77777777" w:rsidTr="00185B50">
        <w:tc>
          <w:tcPr>
            <w:tcW w:w="4320" w:type="dxa"/>
            <w:vAlign w:val="bottom"/>
          </w:tcPr>
          <w:p w14:paraId="1F5A398C" w14:textId="77777777" w:rsidR="000407A0" w:rsidRPr="000D644D" w:rsidRDefault="000407A0" w:rsidP="00994661">
            <w:pPr>
              <w:spacing w:line="360" w:lineRule="exact"/>
              <w:ind w:left="72" w:right="-108" w:hanging="90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76" w:type="dxa"/>
            <w:gridSpan w:val="4"/>
            <w:vAlign w:val="bottom"/>
          </w:tcPr>
          <w:p w14:paraId="635E850D" w14:textId="77777777" w:rsidR="000407A0" w:rsidRPr="000D644D" w:rsidRDefault="000407A0" w:rsidP="00994661">
            <w:pPr>
              <w:spacing w:line="360" w:lineRule="exact"/>
              <w:ind w:right="-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476" w:type="dxa"/>
            <w:gridSpan w:val="2"/>
            <w:vAlign w:val="bottom"/>
          </w:tcPr>
          <w:p w14:paraId="3C2331B8" w14:textId="77777777" w:rsidR="000407A0" w:rsidRPr="000D644D" w:rsidRDefault="000407A0" w:rsidP="00994661">
            <w:pPr>
              <w:spacing w:line="360" w:lineRule="exact"/>
              <w:ind w:right="-36"/>
              <w:jc w:val="righ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</w:t>
            </w:r>
            <w:r w:rsidRPr="000D644D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0407A0" w:rsidRPr="000D644D" w14:paraId="0EE86127" w14:textId="77777777" w:rsidTr="00185B50">
        <w:tc>
          <w:tcPr>
            <w:tcW w:w="4320" w:type="dxa"/>
            <w:vAlign w:val="bottom"/>
          </w:tcPr>
          <w:p w14:paraId="38A75787" w14:textId="77777777" w:rsidR="000407A0" w:rsidRPr="000D644D" w:rsidRDefault="000407A0" w:rsidP="00994661">
            <w:pPr>
              <w:spacing w:line="360" w:lineRule="exact"/>
              <w:ind w:left="72" w:right="-108" w:hanging="90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476" w:type="dxa"/>
            <w:gridSpan w:val="4"/>
            <w:vAlign w:val="bottom"/>
          </w:tcPr>
          <w:p w14:paraId="06D595F6" w14:textId="77777777" w:rsidR="000407A0" w:rsidRPr="000D644D" w:rsidRDefault="000407A0" w:rsidP="0099466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6" w:type="dxa"/>
            <w:gridSpan w:val="2"/>
            <w:vAlign w:val="bottom"/>
          </w:tcPr>
          <w:p w14:paraId="4AE6AF85" w14:textId="77777777" w:rsidR="000407A0" w:rsidRPr="000D644D" w:rsidRDefault="000407A0" w:rsidP="00994661">
            <w:pPr>
              <w:pBdr>
                <w:bottom w:val="single" w:sz="4" w:space="1" w:color="auto"/>
              </w:pBdr>
              <w:spacing w:line="360" w:lineRule="exact"/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407A0" w:rsidRPr="000D644D" w14:paraId="1CD87B83" w14:textId="77777777" w:rsidTr="00185B50">
        <w:tc>
          <w:tcPr>
            <w:tcW w:w="4320" w:type="dxa"/>
            <w:vAlign w:val="bottom"/>
          </w:tcPr>
          <w:p w14:paraId="03E3D4DC" w14:textId="77777777" w:rsidR="000407A0" w:rsidRPr="000D644D" w:rsidRDefault="000407A0" w:rsidP="00994661">
            <w:pPr>
              <w:spacing w:line="360" w:lineRule="exact"/>
              <w:ind w:left="72" w:right="-108" w:hanging="90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38" w:type="dxa"/>
            <w:gridSpan w:val="3"/>
            <w:vAlign w:val="bottom"/>
          </w:tcPr>
          <w:p w14:paraId="5669BE88" w14:textId="4E277C74" w:rsidR="000407A0" w:rsidRPr="000D644D" w:rsidRDefault="00E05E39" w:rsidP="0099466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31BF539B" w14:textId="374AAFEC" w:rsidR="000407A0" w:rsidRPr="000D644D" w:rsidRDefault="00E05E39" w:rsidP="0099466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13F71FE0" w14:textId="7887E4D8" w:rsidR="000407A0" w:rsidRPr="000D644D" w:rsidRDefault="00E05E39" w:rsidP="0099466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38" w:type="dxa"/>
            <w:vAlign w:val="bottom"/>
          </w:tcPr>
          <w:p w14:paraId="0A8EA18E" w14:textId="3F0F38F3" w:rsidR="000407A0" w:rsidRPr="000D644D" w:rsidRDefault="00E05E39" w:rsidP="0099466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28"/>
              </w:rPr>
              <w:t>2568</w:t>
            </w:r>
          </w:p>
        </w:tc>
      </w:tr>
      <w:tr w:rsidR="000407A0" w:rsidRPr="000D644D" w14:paraId="1E461521" w14:textId="77777777" w:rsidTr="00185B50">
        <w:tc>
          <w:tcPr>
            <w:tcW w:w="4320" w:type="dxa"/>
            <w:vAlign w:val="bottom"/>
          </w:tcPr>
          <w:p w14:paraId="38070989" w14:textId="77777777" w:rsidR="000407A0" w:rsidRPr="000D644D" w:rsidRDefault="000407A0" w:rsidP="00994661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0D644D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0D644D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0D644D">
              <w:rPr>
                <w:rFonts w:ascii="Angsana New" w:hAnsi="Angsana New"/>
                <w:b/>
                <w:bCs/>
                <w:sz w:val="28"/>
                <w:cs/>
              </w:rPr>
              <w:t xml:space="preserve">กิจการที่เกี่ยวข้องกัน (หมายเหตุ </w:t>
            </w:r>
            <w:r w:rsidR="00194D14" w:rsidRPr="000D644D">
              <w:rPr>
                <w:rFonts w:ascii="Angsana New" w:hAnsi="Angsana New"/>
                <w:b/>
                <w:bCs/>
                <w:sz w:val="28"/>
              </w:rPr>
              <w:t>3</w:t>
            </w:r>
            <w:r w:rsidRPr="000D644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238" w:type="dxa"/>
            <w:gridSpan w:val="3"/>
            <w:vAlign w:val="bottom"/>
          </w:tcPr>
          <w:p w14:paraId="0105A869" w14:textId="77777777" w:rsidR="000407A0" w:rsidRPr="000D644D" w:rsidRDefault="000407A0" w:rsidP="00994661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11A7D3D" w14:textId="77777777" w:rsidR="000407A0" w:rsidRPr="000D644D" w:rsidRDefault="000407A0" w:rsidP="00994661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004376BD" w14:textId="77777777" w:rsidR="000407A0" w:rsidRPr="000D644D" w:rsidRDefault="000407A0" w:rsidP="00994661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372EECFA" w14:textId="77777777" w:rsidR="000407A0" w:rsidRPr="000D644D" w:rsidRDefault="000407A0" w:rsidP="00994661">
            <w:pP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05E39" w:rsidRPr="000D644D" w14:paraId="551C8E4C" w14:textId="77777777" w:rsidTr="00185B50">
        <w:tc>
          <w:tcPr>
            <w:tcW w:w="4320" w:type="dxa"/>
            <w:vAlign w:val="bottom"/>
          </w:tcPr>
          <w:p w14:paraId="432EBF42" w14:textId="77777777" w:rsidR="00E05E39" w:rsidRPr="000D644D" w:rsidRDefault="00E05E39" w:rsidP="00E05E39">
            <w:pPr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38" w:type="dxa"/>
            <w:gridSpan w:val="3"/>
            <w:vAlign w:val="bottom"/>
          </w:tcPr>
          <w:p w14:paraId="736C2A8E" w14:textId="6626B3EF" w:rsidR="00E05E39" w:rsidRPr="000D644D" w:rsidRDefault="00BD5CC6" w:rsidP="00E05E3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17A972CA" w14:textId="723CB912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AA563C2" w14:textId="372ACA62" w:rsidR="00E05E39" w:rsidRPr="000D644D" w:rsidRDefault="00BD5CC6" w:rsidP="00E05E3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238" w:type="dxa"/>
            <w:vAlign w:val="bottom"/>
          </w:tcPr>
          <w:p w14:paraId="15F0E20B" w14:textId="008678B6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1,800</w:t>
            </w:r>
          </w:p>
        </w:tc>
      </w:tr>
      <w:tr w:rsidR="00E05E39" w:rsidRPr="000D644D" w14:paraId="224E565C" w14:textId="77777777" w:rsidTr="00185B50">
        <w:tc>
          <w:tcPr>
            <w:tcW w:w="4320" w:type="dxa"/>
            <w:vAlign w:val="bottom"/>
          </w:tcPr>
          <w:p w14:paraId="438BCC55" w14:textId="77777777" w:rsidR="00E05E39" w:rsidRPr="000D644D" w:rsidRDefault="00E05E39" w:rsidP="00E05E39">
            <w:pPr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38" w:type="dxa"/>
            <w:gridSpan w:val="3"/>
            <w:vAlign w:val="bottom"/>
          </w:tcPr>
          <w:p w14:paraId="652AA0BC" w14:textId="4C9582F6" w:rsidR="00E05E39" w:rsidRPr="000D644D" w:rsidRDefault="00587844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1238" w:type="dxa"/>
            <w:vAlign w:val="bottom"/>
          </w:tcPr>
          <w:p w14:paraId="2F652D8E" w14:textId="1F8928DE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3,267</w:t>
            </w:r>
          </w:p>
        </w:tc>
        <w:tc>
          <w:tcPr>
            <w:tcW w:w="1238" w:type="dxa"/>
            <w:vAlign w:val="bottom"/>
          </w:tcPr>
          <w:p w14:paraId="57917195" w14:textId="7FA2E884" w:rsidR="00E05E39" w:rsidRPr="000D644D" w:rsidRDefault="00BD5CC6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1238" w:type="dxa"/>
            <w:vAlign w:val="bottom"/>
          </w:tcPr>
          <w:p w14:paraId="01BF4889" w14:textId="380D0AA4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2,564</w:t>
            </w:r>
          </w:p>
        </w:tc>
      </w:tr>
      <w:tr w:rsidR="00E05E39" w:rsidRPr="000D644D" w14:paraId="3ACA151D" w14:textId="77777777" w:rsidTr="00185B50">
        <w:tc>
          <w:tcPr>
            <w:tcW w:w="4320" w:type="dxa"/>
            <w:vAlign w:val="bottom"/>
          </w:tcPr>
          <w:p w14:paraId="3253CFCE" w14:textId="77777777" w:rsidR="00E05E39" w:rsidRPr="000D644D" w:rsidRDefault="00E05E39" w:rsidP="00E05E39">
            <w:pPr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8" w:type="dxa"/>
            <w:gridSpan w:val="3"/>
            <w:vAlign w:val="bottom"/>
          </w:tcPr>
          <w:p w14:paraId="5457EE26" w14:textId="767F2762" w:rsidR="00E05E39" w:rsidRPr="000D644D" w:rsidRDefault="00587844" w:rsidP="00E05E3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1238" w:type="dxa"/>
            <w:vAlign w:val="bottom"/>
          </w:tcPr>
          <w:p w14:paraId="4C57F940" w14:textId="1D5D1ABD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3,267</w:t>
            </w:r>
          </w:p>
        </w:tc>
        <w:tc>
          <w:tcPr>
            <w:tcW w:w="1238" w:type="dxa"/>
            <w:vAlign w:val="bottom"/>
          </w:tcPr>
          <w:p w14:paraId="6601F719" w14:textId="7BAB3CBB" w:rsidR="00E05E39" w:rsidRPr="000D644D" w:rsidRDefault="00BD5CC6" w:rsidP="00E05E3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2</w:t>
            </w:r>
            <w:r w:rsidRPr="000D644D">
              <w:rPr>
                <w:rFonts w:ascii="Angsana New" w:hAnsi="Angsana New"/>
                <w:sz w:val="28"/>
              </w:rPr>
              <w:t>,498</w:t>
            </w:r>
          </w:p>
        </w:tc>
        <w:tc>
          <w:tcPr>
            <w:tcW w:w="1238" w:type="dxa"/>
            <w:vAlign w:val="bottom"/>
          </w:tcPr>
          <w:p w14:paraId="747154AB" w14:textId="6FBE269B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4,364</w:t>
            </w:r>
          </w:p>
        </w:tc>
      </w:tr>
      <w:tr w:rsidR="00E05E39" w:rsidRPr="000D644D" w14:paraId="1FA0C185" w14:textId="77777777" w:rsidTr="00185B50">
        <w:tc>
          <w:tcPr>
            <w:tcW w:w="4320" w:type="dxa"/>
            <w:vAlign w:val="bottom"/>
          </w:tcPr>
          <w:p w14:paraId="487F5112" w14:textId="77777777" w:rsidR="00E05E39" w:rsidRPr="000D644D" w:rsidRDefault="00E05E39" w:rsidP="00E05E39">
            <w:pPr>
              <w:spacing w:line="360" w:lineRule="exact"/>
              <w:ind w:left="440" w:right="-108" w:hanging="440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 xml:space="preserve">หัก: ค่าเผื่อผลขาดทุนด้านเครดิตที่คาดว่าจะเกิดขึ้น (หมายเหตุ </w:t>
            </w:r>
            <w:r w:rsidRPr="000D644D">
              <w:rPr>
                <w:rFonts w:ascii="Angsana New" w:hAnsi="Angsana New"/>
                <w:sz w:val="28"/>
              </w:rPr>
              <w:t>5</w:t>
            </w:r>
            <w:r w:rsidRPr="000D644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38" w:type="dxa"/>
            <w:gridSpan w:val="3"/>
            <w:vAlign w:val="bottom"/>
          </w:tcPr>
          <w:p w14:paraId="5755FF99" w14:textId="544ED005" w:rsidR="00E05E39" w:rsidRPr="000D644D" w:rsidRDefault="00BD5CC6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93B652E" w14:textId="0D9CCE98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6A54BF6" w14:textId="55FAB8B9" w:rsidR="00E05E39" w:rsidRPr="000D644D" w:rsidRDefault="00BD5CC6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(1,800)</w:t>
            </w:r>
          </w:p>
        </w:tc>
        <w:tc>
          <w:tcPr>
            <w:tcW w:w="1238" w:type="dxa"/>
            <w:vAlign w:val="bottom"/>
          </w:tcPr>
          <w:p w14:paraId="5E5FE353" w14:textId="2949699B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(1,800)</w:t>
            </w:r>
          </w:p>
        </w:tc>
      </w:tr>
      <w:tr w:rsidR="00E05E39" w:rsidRPr="000D644D" w14:paraId="68DB8221" w14:textId="77777777" w:rsidTr="00185B50">
        <w:tc>
          <w:tcPr>
            <w:tcW w:w="4320" w:type="dxa"/>
            <w:vAlign w:val="bottom"/>
          </w:tcPr>
          <w:p w14:paraId="752CC109" w14:textId="77777777" w:rsidR="00E05E39" w:rsidRPr="000D644D" w:rsidRDefault="00E05E39" w:rsidP="00E05E39">
            <w:pPr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รวมลูกหนี้การค้า - กิจการที่เกี่ยวข้องกัน</w:t>
            </w:r>
            <w:r w:rsidRPr="000D644D">
              <w:rPr>
                <w:rFonts w:ascii="Angsana New" w:hAnsi="Angsana New" w:hint="cs"/>
                <w:sz w:val="28"/>
                <w:cs/>
              </w:rPr>
              <w:t xml:space="preserve"> - สุทธิ</w:t>
            </w:r>
          </w:p>
        </w:tc>
        <w:tc>
          <w:tcPr>
            <w:tcW w:w="1238" w:type="dxa"/>
            <w:gridSpan w:val="3"/>
            <w:vAlign w:val="bottom"/>
          </w:tcPr>
          <w:p w14:paraId="50F67F8A" w14:textId="7D468822" w:rsidR="00E05E39" w:rsidRPr="000D644D" w:rsidRDefault="00587844" w:rsidP="00E05E3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1238" w:type="dxa"/>
            <w:vAlign w:val="bottom"/>
          </w:tcPr>
          <w:p w14:paraId="1B87A1FC" w14:textId="41325352" w:rsidR="00E05E39" w:rsidRPr="000D644D" w:rsidRDefault="00E05E39" w:rsidP="00E05E3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3,267</w:t>
            </w:r>
          </w:p>
        </w:tc>
        <w:tc>
          <w:tcPr>
            <w:tcW w:w="1238" w:type="dxa"/>
            <w:vAlign w:val="bottom"/>
          </w:tcPr>
          <w:p w14:paraId="3D5DF3A6" w14:textId="0E8D76E3" w:rsidR="00E05E39" w:rsidRPr="000D644D" w:rsidRDefault="00BD5CC6" w:rsidP="00E05E3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1238" w:type="dxa"/>
            <w:vAlign w:val="bottom"/>
          </w:tcPr>
          <w:p w14:paraId="5858FC7F" w14:textId="15EC45C4" w:rsidR="00E05E39" w:rsidRPr="000D644D" w:rsidRDefault="00E05E39" w:rsidP="00E05E3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2,564</w:t>
            </w:r>
          </w:p>
        </w:tc>
      </w:tr>
      <w:tr w:rsidR="00E05E39" w:rsidRPr="000D644D" w14:paraId="50923919" w14:textId="77777777" w:rsidTr="00185B50">
        <w:tc>
          <w:tcPr>
            <w:tcW w:w="4320" w:type="dxa"/>
            <w:vAlign w:val="bottom"/>
          </w:tcPr>
          <w:p w14:paraId="481C1EB4" w14:textId="77777777" w:rsidR="00E05E39" w:rsidRPr="000D644D" w:rsidRDefault="00E05E39" w:rsidP="00E05E39">
            <w:pPr>
              <w:spacing w:line="360" w:lineRule="exact"/>
              <w:ind w:left="246" w:right="-108" w:hanging="24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gridSpan w:val="3"/>
            <w:vAlign w:val="bottom"/>
          </w:tcPr>
          <w:p w14:paraId="79D2BCC0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249FF807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27FAFC23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2A78B27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05E39" w:rsidRPr="000D644D" w14:paraId="4CB69082" w14:textId="77777777" w:rsidTr="00185B50">
        <w:tc>
          <w:tcPr>
            <w:tcW w:w="4500" w:type="dxa"/>
            <w:gridSpan w:val="2"/>
            <w:vAlign w:val="bottom"/>
          </w:tcPr>
          <w:p w14:paraId="14A55D6F" w14:textId="77777777" w:rsidR="00E05E39" w:rsidRPr="000D644D" w:rsidRDefault="00E05E39" w:rsidP="00E05E39">
            <w:pPr>
              <w:spacing w:line="360" w:lineRule="exact"/>
              <w:ind w:left="246" w:right="-108" w:hanging="24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44D">
              <w:rPr>
                <w:rFonts w:ascii="Angsana New" w:hAnsi="Angsana New"/>
                <w:b/>
                <w:bCs/>
                <w:sz w:val="28"/>
                <w:cs/>
              </w:rPr>
              <w:t xml:space="preserve">ลูกหนี้หมุนเวียนอื่นและเงินทดรองแก่กิจการที่เกี่ยวข้องกัน (หมายเหตุ </w:t>
            </w:r>
            <w:r w:rsidRPr="000D644D">
              <w:rPr>
                <w:rFonts w:ascii="Angsana New" w:hAnsi="Angsana New"/>
                <w:b/>
                <w:bCs/>
                <w:sz w:val="28"/>
              </w:rPr>
              <w:t>3)</w:t>
            </w:r>
          </w:p>
        </w:tc>
        <w:tc>
          <w:tcPr>
            <w:tcW w:w="1058" w:type="dxa"/>
            <w:gridSpan w:val="2"/>
            <w:vAlign w:val="bottom"/>
          </w:tcPr>
          <w:p w14:paraId="26FE2DA3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0029968B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680FB2E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2D3105C1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15319" w:rsidRPr="000D644D" w14:paraId="081978CB" w14:textId="77777777" w:rsidTr="00202D83">
        <w:tc>
          <w:tcPr>
            <w:tcW w:w="4320" w:type="dxa"/>
            <w:vAlign w:val="bottom"/>
          </w:tcPr>
          <w:p w14:paraId="12D2AB70" w14:textId="7D8778B0" w:rsidR="00815319" w:rsidRPr="000D644D" w:rsidRDefault="00815319" w:rsidP="00815319">
            <w:pPr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บริษัทใหญ่</w:t>
            </w:r>
          </w:p>
        </w:tc>
        <w:tc>
          <w:tcPr>
            <w:tcW w:w="1238" w:type="dxa"/>
            <w:gridSpan w:val="3"/>
            <w:vAlign w:val="bottom"/>
          </w:tcPr>
          <w:p w14:paraId="3707A3DB" w14:textId="512DFBF6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238" w:type="dxa"/>
            <w:vAlign w:val="bottom"/>
          </w:tcPr>
          <w:p w14:paraId="3B25DCEE" w14:textId="6C27E84D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36995E2B" w14:textId="5207CD4E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34BE6AF1" w14:textId="105C0294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</w:tr>
      <w:tr w:rsidR="00815319" w:rsidRPr="000D644D" w14:paraId="1458AC05" w14:textId="77777777" w:rsidTr="00202D83">
        <w:tc>
          <w:tcPr>
            <w:tcW w:w="4320" w:type="dxa"/>
            <w:vAlign w:val="bottom"/>
          </w:tcPr>
          <w:p w14:paraId="40BA245E" w14:textId="34DBA80E" w:rsidR="00815319" w:rsidRPr="000D644D" w:rsidRDefault="00815319" w:rsidP="00815319">
            <w:pPr>
              <w:spacing w:line="360" w:lineRule="exact"/>
              <w:ind w:right="-108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บริษัท</w:t>
            </w:r>
            <w:r w:rsidRPr="000D644D">
              <w:rPr>
                <w:rFonts w:ascii="Angsana New" w:hAnsi="Angsana New" w:hint="cs"/>
                <w:sz w:val="28"/>
                <w:cs/>
              </w:rPr>
              <w:t>ย่อย</w:t>
            </w:r>
          </w:p>
        </w:tc>
        <w:tc>
          <w:tcPr>
            <w:tcW w:w="1238" w:type="dxa"/>
            <w:gridSpan w:val="3"/>
            <w:vAlign w:val="bottom"/>
          </w:tcPr>
          <w:p w14:paraId="4011FA66" w14:textId="69CAF514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0CBFE324" w14:textId="2A28F1DC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8798584" w14:textId="087B4AD9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133,6</w:t>
            </w:r>
            <w:r w:rsidR="005502B4" w:rsidRPr="000D644D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238" w:type="dxa"/>
            <w:vAlign w:val="bottom"/>
          </w:tcPr>
          <w:p w14:paraId="2903DD97" w14:textId="6743DA69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128,442</w:t>
            </w:r>
          </w:p>
        </w:tc>
      </w:tr>
      <w:tr w:rsidR="00815319" w:rsidRPr="000D644D" w14:paraId="113F21C7" w14:textId="77777777" w:rsidTr="00185B50">
        <w:tc>
          <w:tcPr>
            <w:tcW w:w="4320" w:type="dxa"/>
            <w:vAlign w:val="bottom"/>
          </w:tcPr>
          <w:p w14:paraId="543BC409" w14:textId="551C5922" w:rsidR="00815319" w:rsidRPr="000D644D" w:rsidRDefault="00815319" w:rsidP="00815319">
            <w:pPr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บริษัท</w:t>
            </w:r>
            <w:r w:rsidRPr="000D644D">
              <w:rPr>
                <w:rFonts w:ascii="Angsana New" w:hAnsi="Angsana New" w:hint="cs"/>
                <w:sz w:val="28"/>
                <w:cs/>
              </w:rPr>
              <w:t>ที่เกี่ยวข้อง(มีผู้ถือหุ้นร่วมกัน)</w:t>
            </w:r>
          </w:p>
        </w:tc>
        <w:tc>
          <w:tcPr>
            <w:tcW w:w="1238" w:type="dxa"/>
            <w:gridSpan w:val="3"/>
            <w:vAlign w:val="bottom"/>
          </w:tcPr>
          <w:p w14:paraId="13DC6144" w14:textId="3E2049D6" w:rsidR="00815319" w:rsidRPr="000D644D" w:rsidRDefault="00815319" w:rsidP="0081531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238" w:type="dxa"/>
            <w:vAlign w:val="bottom"/>
          </w:tcPr>
          <w:p w14:paraId="088C38EF" w14:textId="359B0006" w:rsidR="00815319" w:rsidRPr="000D644D" w:rsidRDefault="00815319" w:rsidP="0081531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0670EA64" w14:textId="3B9451FB" w:rsidR="00815319" w:rsidRPr="000D644D" w:rsidRDefault="00815319" w:rsidP="0081531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2</w:t>
            </w:r>
          </w:p>
        </w:tc>
        <w:tc>
          <w:tcPr>
            <w:tcW w:w="1238" w:type="dxa"/>
            <w:vAlign w:val="bottom"/>
          </w:tcPr>
          <w:p w14:paraId="34DCAF55" w14:textId="7E003FD7" w:rsidR="00815319" w:rsidRPr="000D644D" w:rsidRDefault="00815319" w:rsidP="0081531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</w:t>
            </w:r>
          </w:p>
        </w:tc>
      </w:tr>
      <w:tr w:rsidR="00815319" w:rsidRPr="000D644D" w14:paraId="02E40AD9" w14:textId="77777777" w:rsidTr="00185B50">
        <w:tc>
          <w:tcPr>
            <w:tcW w:w="4320" w:type="dxa"/>
            <w:vAlign w:val="bottom"/>
          </w:tcPr>
          <w:p w14:paraId="3DFF9739" w14:textId="77777777" w:rsidR="00815319" w:rsidRPr="000D644D" w:rsidRDefault="00815319" w:rsidP="00815319">
            <w:pPr>
              <w:spacing w:line="360" w:lineRule="exact"/>
              <w:ind w:right="-108"/>
              <w:rPr>
                <w:rFonts w:ascii="Angsana New" w:hAnsi="Angsana New"/>
                <w:spacing w:val="-6"/>
                <w:sz w:val="28"/>
              </w:rPr>
            </w:pPr>
            <w:r w:rsidRPr="000D644D">
              <w:rPr>
                <w:rFonts w:ascii="Angsana New" w:hAnsi="Angsana New"/>
                <w:spacing w:val="-6"/>
                <w:sz w:val="28"/>
                <w:cs/>
              </w:rPr>
              <w:t xml:space="preserve">รวม </w:t>
            </w:r>
          </w:p>
        </w:tc>
        <w:tc>
          <w:tcPr>
            <w:tcW w:w="1238" w:type="dxa"/>
            <w:gridSpan w:val="3"/>
            <w:vAlign w:val="bottom"/>
          </w:tcPr>
          <w:p w14:paraId="11594DEF" w14:textId="77BD7BE4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238" w:type="dxa"/>
            <w:vAlign w:val="bottom"/>
          </w:tcPr>
          <w:p w14:paraId="2A0F96B4" w14:textId="6A9E17EF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331538CE" w14:textId="16D1C887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133</w:t>
            </w:r>
            <w:r w:rsidRPr="000D644D">
              <w:rPr>
                <w:rFonts w:ascii="Angsana New" w:hAnsi="Angsana New"/>
                <w:sz w:val="28"/>
              </w:rPr>
              <w:t>,69</w:t>
            </w:r>
            <w:r w:rsidR="005502B4" w:rsidRPr="000D644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50310044" w14:textId="4EB77390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128,444</w:t>
            </w:r>
          </w:p>
        </w:tc>
      </w:tr>
      <w:tr w:rsidR="00815319" w:rsidRPr="000D644D" w14:paraId="76BFECB2" w14:textId="77777777" w:rsidTr="00185B50">
        <w:tc>
          <w:tcPr>
            <w:tcW w:w="4320" w:type="dxa"/>
            <w:vAlign w:val="bottom"/>
          </w:tcPr>
          <w:p w14:paraId="0180C7A8" w14:textId="77777777" w:rsidR="00815319" w:rsidRPr="000D644D" w:rsidRDefault="00815319" w:rsidP="00815319">
            <w:pPr>
              <w:spacing w:line="360" w:lineRule="exact"/>
              <w:ind w:left="440" w:right="-108" w:hanging="440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 xml:space="preserve">หัก: ค่าเผื่อผลขาดทุนด้านเครดิตที่คาดว่าจะเกิดขึ้น (หมายเหตุ </w:t>
            </w:r>
            <w:r w:rsidRPr="000D644D">
              <w:rPr>
                <w:rFonts w:ascii="Angsana New" w:hAnsi="Angsana New"/>
                <w:sz w:val="28"/>
              </w:rPr>
              <w:t>5</w:t>
            </w:r>
            <w:r w:rsidRPr="000D644D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238" w:type="dxa"/>
            <w:gridSpan w:val="3"/>
            <w:vAlign w:val="bottom"/>
          </w:tcPr>
          <w:p w14:paraId="44781A93" w14:textId="684E6205" w:rsidR="00815319" w:rsidRPr="000D644D" w:rsidRDefault="00815319" w:rsidP="0081531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EA0601F" w14:textId="6ED936CC" w:rsidR="00815319" w:rsidRPr="000D644D" w:rsidRDefault="00815319" w:rsidP="0081531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994737A" w14:textId="5DBAB320" w:rsidR="00815319" w:rsidRPr="000D644D" w:rsidRDefault="00815319" w:rsidP="0081531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(93,04</w:t>
            </w:r>
            <w:r w:rsidR="005502B4" w:rsidRPr="000D644D">
              <w:rPr>
                <w:rFonts w:ascii="Angsana New" w:hAnsi="Angsana New"/>
                <w:sz w:val="28"/>
              </w:rPr>
              <w:t>4</w:t>
            </w:r>
            <w:r w:rsidRPr="000D644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4F1F16F1" w14:textId="1FC32D18" w:rsidR="00815319" w:rsidRPr="000D644D" w:rsidRDefault="00815319" w:rsidP="0081531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(88,782)</w:t>
            </w:r>
          </w:p>
        </w:tc>
      </w:tr>
      <w:tr w:rsidR="00815319" w:rsidRPr="000D644D" w14:paraId="30C1DBD5" w14:textId="77777777" w:rsidTr="00185B50">
        <w:tc>
          <w:tcPr>
            <w:tcW w:w="4320" w:type="dxa"/>
            <w:vAlign w:val="bottom"/>
          </w:tcPr>
          <w:p w14:paraId="3BE85E01" w14:textId="77777777" w:rsidR="00815319" w:rsidRPr="000D644D" w:rsidRDefault="00815319" w:rsidP="00815319">
            <w:pPr>
              <w:spacing w:line="360" w:lineRule="exact"/>
              <w:ind w:left="246" w:right="433" w:hanging="246"/>
              <w:rPr>
                <w:rFonts w:ascii="Angsana New" w:hAnsi="Angsana New"/>
                <w:spacing w:val="-12"/>
                <w:sz w:val="28"/>
              </w:rPr>
            </w:pPr>
            <w:r w:rsidRPr="000D644D">
              <w:rPr>
                <w:rFonts w:ascii="Angsana New" w:hAnsi="Angsana New"/>
                <w:spacing w:val="-12"/>
                <w:sz w:val="28"/>
                <w:cs/>
              </w:rPr>
              <w:t xml:space="preserve">รวมลูกหนี้หมุนเวียนอื่นและเงินทดรองแก่กิจการที่เกี่ยวข้องกัน </w:t>
            </w:r>
            <w:r w:rsidRPr="000D644D">
              <w:rPr>
                <w:rFonts w:ascii="Angsana New" w:hAnsi="Angsana New" w:hint="cs"/>
                <w:spacing w:val="-12"/>
                <w:sz w:val="28"/>
                <w:cs/>
              </w:rPr>
              <w:t>- สุทธิ</w:t>
            </w:r>
          </w:p>
        </w:tc>
        <w:tc>
          <w:tcPr>
            <w:tcW w:w="1238" w:type="dxa"/>
            <w:gridSpan w:val="3"/>
            <w:vAlign w:val="bottom"/>
          </w:tcPr>
          <w:p w14:paraId="5C6B1139" w14:textId="2213457E" w:rsidR="00815319" w:rsidRPr="000D644D" w:rsidRDefault="00815319" w:rsidP="0081531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238" w:type="dxa"/>
            <w:vAlign w:val="bottom"/>
          </w:tcPr>
          <w:p w14:paraId="12808EC7" w14:textId="1DA5A1D3" w:rsidR="00815319" w:rsidRPr="000D644D" w:rsidRDefault="00815319" w:rsidP="0081531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68F21E50" w14:textId="098F653C" w:rsidR="00815319" w:rsidRPr="000D644D" w:rsidRDefault="00815319" w:rsidP="0081531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40,65</w:t>
            </w:r>
            <w:r w:rsidR="005502B4" w:rsidRPr="000D644D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238" w:type="dxa"/>
            <w:vAlign w:val="bottom"/>
          </w:tcPr>
          <w:p w14:paraId="2B81E1D8" w14:textId="3FC68E0D" w:rsidR="00815319" w:rsidRPr="000D644D" w:rsidRDefault="00815319" w:rsidP="0081531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39,662</w:t>
            </w:r>
          </w:p>
        </w:tc>
      </w:tr>
      <w:tr w:rsidR="00815319" w:rsidRPr="000D644D" w14:paraId="748FF871" w14:textId="77777777" w:rsidTr="00185B50">
        <w:tc>
          <w:tcPr>
            <w:tcW w:w="4320" w:type="dxa"/>
            <w:vAlign w:val="bottom"/>
          </w:tcPr>
          <w:p w14:paraId="181B5558" w14:textId="77777777" w:rsidR="00815319" w:rsidRPr="000D644D" w:rsidRDefault="00815319" w:rsidP="00815319">
            <w:pPr>
              <w:spacing w:line="360" w:lineRule="exact"/>
              <w:ind w:right="50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gridSpan w:val="3"/>
            <w:vAlign w:val="bottom"/>
          </w:tcPr>
          <w:p w14:paraId="6BA5D813" w14:textId="77777777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45F3934" w14:textId="77777777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42253BC" w14:textId="77777777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13F336F4" w14:textId="77777777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15319" w:rsidRPr="000D644D" w14:paraId="1D562B35" w14:textId="77777777" w:rsidTr="00185B50">
        <w:tc>
          <w:tcPr>
            <w:tcW w:w="4320" w:type="dxa"/>
            <w:vAlign w:val="bottom"/>
          </w:tcPr>
          <w:p w14:paraId="523B0408" w14:textId="77777777" w:rsidR="00815319" w:rsidRPr="000D644D" w:rsidRDefault="00815319" w:rsidP="00815319">
            <w:pPr>
              <w:spacing w:line="360" w:lineRule="exact"/>
              <w:ind w:right="5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44D">
              <w:rPr>
                <w:rFonts w:ascii="Angsana New" w:hAnsi="Angsana New"/>
                <w:b/>
                <w:bCs/>
                <w:sz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38" w:type="dxa"/>
            <w:gridSpan w:val="3"/>
            <w:vAlign w:val="bottom"/>
          </w:tcPr>
          <w:p w14:paraId="3D167FD9" w14:textId="77777777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2333729D" w14:textId="77777777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07C0AF28" w14:textId="77777777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060C34E7" w14:textId="77777777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15319" w:rsidRPr="000D644D" w14:paraId="6B133A1A" w14:textId="77777777" w:rsidTr="00185B50">
        <w:tc>
          <w:tcPr>
            <w:tcW w:w="4320" w:type="dxa"/>
            <w:vAlign w:val="bottom"/>
          </w:tcPr>
          <w:p w14:paraId="0DC446F4" w14:textId="77777777" w:rsidR="00815319" w:rsidRPr="000D644D" w:rsidRDefault="00815319" w:rsidP="00815319">
            <w:pPr>
              <w:spacing w:line="360" w:lineRule="exact"/>
              <w:ind w:right="50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238" w:type="dxa"/>
            <w:gridSpan w:val="3"/>
            <w:vAlign w:val="bottom"/>
          </w:tcPr>
          <w:p w14:paraId="3DE2C90B" w14:textId="5E524CAC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349,387</w:t>
            </w:r>
          </w:p>
        </w:tc>
        <w:tc>
          <w:tcPr>
            <w:tcW w:w="1238" w:type="dxa"/>
            <w:vAlign w:val="bottom"/>
          </w:tcPr>
          <w:p w14:paraId="404792FF" w14:textId="3F446C74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349,387</w:t>
            </w:r>
          </w:p>
        </w:tc>
        <w:tc>
          <w:tcPr>
            <w:tcW w:w="1238" w:type="dxa"/>
            <w:vAlign w:val="bottom"/>
          </w:tcPr>
          <w:p w14:paraId="14DF1EF9" w14:textId="05530E25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349,387</w:t>
            </w:r>
          </w:p>
        </w:tc>
        <w:tc>
          <w:tcPr>
            <w:tcW w:w="1238" w:type="dxa"/>
            <w:vAlign w:val="bottom"/>
          </w:tcPr>
          <w:p w14:paraId="4EB4043B" w14:textId="3508D981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349,387</w:t>
            </w:r>
          </w:p>
        </w:tc>
      </w:tr>
      <w:tr w:rsidR="00815319" w:rsidRPr="000D644D" w14:paraId="5970EAAC" w14:textId="77777777" w:rsidTr="00185B50">
        <w:tc>
          <w:tcPr>
            <w:tcW w:w="4320" w:type="dxa"/>
            <w:vAlign w:val="bottom"/>
          </w:tcPr>
          <w:p w14:paraId="5BA8DC26" w14:textId="77777777" w:rsidR="00815319" w:rsidRPr="000D644D" w:rsidRDefault="00815319" w:rsidP="00815319">
            <w:pPr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38" w:type="dxa"/>
            <w:gridSpan w:val="3"/>
            <w:vAlign w:val="bottom"/>
          </w:tcPr>
          <w:p w14:paraId="78127C70" w14:textId="170705E3" w:rsidR="00815319" w:rsidRPr="000D644D" w:rsidRDefault="00815319" w:rsidP="0081531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54,533</w:t>
            </w:r>
          </w:p>
        </w:tc>
        <w:tc>
          <w:tcPr>
            <w:tcW w:w="1238" w:type="dxa"/>
            <w:vAlign w:val="bottom"/>
          </w:tcPr>
          <w:p w14:paraId="783CBE55" w14:textId="2F8D032E" w:rsidR="00815319" w:rsidRPr="000D644D" w:rsidRDefault="00815319" w:rsidP="0081531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53,629</w:t>
            </w:r>
          </w:p>
        </w:tc>
        <w:tc>
          <w:tcPr>
            <w:tcW w:w="1238" w:type="dxa"/>
            <w:vAlign w:val="bottom"/>
          </w:tcPr>
          <w:p w14:paraId="4D5EC794" w14:textId="16545B46" w:rsidR="00815319" w:rsidRPr="000D644D" w:rsidRDefault="00815319" w:rsidP="0081531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54,533</w:t>
            </w:r>
          </w:p>
        </w:tc>
        <w:tc>
          <w:tcPr>
            <w:tcW w:w="1238" w:type="dxa"/>
            <w:vAlign w:val="bottom"/>
          </w:tcPr>
          <w:p w14:paraId="481B469E" w14:textId="0AA773F9" w:rsidR="00815319" w:rsidRPr="000D644D" w:rsidRDefault="00815319" w:rsidP="0081531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53,629</w:t>
            </w:r>
          </w:p>
        </w:tc>
      </w:tr>
      <w:tr w:rsidR="00815319" w:rsidRPr="000D644D" w14:paraId="695FC109" w14:textId="77777777" w:rsidTr="00185B50">
        <w:trPr>
          <w:trHeight w:val="78"/>
        </w:trPr>
        <w:tc>
          <w:tcPr>
            <w:tcW w:w="4320" w:type="dxa"/>
            <w:vAlign w:val="bottom"/>
          </w:tcPr>
          <w:p w14:paraId="5BE7A911" w14:textId="77777777" w:rsidR="00815319" w:rsidRPr="000D644D" w:rsidRDefault="00815319" w:rsidP="00815319">
            <w:pPr>
              <w:spacing w:line="360" w:lineRule="exact"/>
              <w:ind w:right="-36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รวมเจ้าหนี้การค้า - กิจการที่เกี่ยวข้องกัน</w:t>
            </w:r>
          </w:p>
        </w:tc>
        <w:tc>
          <w:tcPr>
            <w:tcW w:w="1238" w:type="dxa"/>
            <w:gridSpan w:val="3"/>
            <w:vAlign w:val="bottom"/>
          </w:tcPr>
          <w:p w14:paraId="614DD02F" w14:textId="0379A4F8" w:rsidR="00815319" w:rsidRPr="000D644D" w:rsidRDefault="00815319" w:rsidP="0081531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403,920</w:t>
            </w:r>
          </w:p>
        </w:tc>
        <w:tc>
          <w:tcPr>
            <w:tcW w:w="1238" w:type="dxa"/>
            <w:vAlign w:val="bottom"/>
          </w:tcPr>
          <w:p w14:paraId="01388135" w14:textId="5518BCB2" w:rsidR="00815319" w:rsidRPr="000D644D" w:rsidRDefault="00815319" w:rsidP="0081531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403,016</w:t>
            </w:r>
          </w:p>
        </w:tc>
        <w:tc>
          <w:tcPr>
            <w:tcW w:w="1238" w:type="dxa"/>
            <w:vAlign w:val="bottom"/>
          </w:tcPr>
          <w:p w14:paraId="6FC17178" w14:textId="3D3E386A" w:rsidR="00815319" w:rsidRPr="000D644D" w:rsidRDefault="00815319" w:rsidP="0081531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403,920</w:t>
            </w:r>
          </w:p>
        </w:tc>
        <w:tc>
          <w:tcPr>
            <w:tcW w:w="1238" w:type="dxa"/>
            <w:vAlign w:val="bottom"/>
          </w:tcPr>
          <w:p w14:paraId="6B2AF0AB" w14:textId="2F2CBE4D" w:rsidR="00815319" w:rsidRPr="000D644D" w:rsidRDefault="00815319" w:rsidP="0081531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403,016</w:t>
            </w:r>
          </w:p>
        </w:tc>
      </w:tr>
      <w:tr w:rsidR="00815319" w:rsidRPr="000D644D" w14:paraId="50B45DA3" w14:textId="77777777" w:rsidTr="00185B50">
        <w:trPr>
          <w:trHeight w:val="20"/>
        </w:trPr>
        <w:tc>
          <w:tcPr>
            <w:tcW w:w="4320" w:type="dxa"/>
            <w:vAlign w:val="bottom"/>
          </w:tcPr>
          <w:p w14:paraId="197D6C49" w14:textId="77777777" w:rsidR="00815319" w:rsidRPr="000D644D" w:rsidRDefault="00815319" w:rsidP="00815319">
            <w:pPr>
              <w:spacing w:line="360" w:lineRule="exact"/>
              <w:ind w:right="-36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gridSpan w:val="3"/>
            <w:vAlign w:val="bottom"/>
          </w:tcPr>
          <w:p w14:paraId="7BAFE337" w14:textId="77777777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25ACA5C0" w14:textId="77777777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B5F7876" w14:textId="77777777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489D2C2C" w14:textId="77777777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15319" w:rsidRPr="000D644D" w14:paraId="7FCA1E6C" w14:textId="77777777" w:rsidTr="00A622CD">
        <w:trPr>
          <w:trHeight w:val="74"/>
        </w:trPr>
        <w:tc>
          <w:tcPr>
            <w:tcW w:w="4590" w:type="dxa"/>
            <w:gridSpan w:val="3"/>
            <w:vAlign w:val="bottom"/>
          </w:tcPr>
          <w:p w14:paraId="32792542" w14:textId="77777777" w:rsidR="00815319" w:rsidRPr="000D644D" w:rsidRDefault="00815319" w:rsidP="00815319">
            <w:pPr>
              <w:spacing w:line="360" w:lineRule="exact"/>
              <w:ind w:left="246" w:right="-108" w:hanging="246"/>
              <w:rPr>
                <w:rFonts w:ascii="Angsana New" w:hAnsi="Angsana New"/>
                <w:b/>
                <w:bCs/>
                <w:sz w:val="28"/>
              </w:rPr>
            </w:pPr>
            <w:r w:rsidRPr="000D644D">
              <w:rPr>
                <w:rFonts w:ascii="Angsana New" w:hAnsi="Angsana New"/>
                <w:b/>
                <w:bCs/>
                <w:sz w:val="28"/>
                <w:cs/>
              </w:rPr>
              <w:t>เจ้าหนี้หมุนเวียนอื่นและเงินทดรองจากกิจการที่เกี่ยวข้องกัน</w:t>
            </w:r>
          </w:p>
        </w:tc>
        <w:tc>
          <w:tcPr>
            <w:tcW w:w="968" w:type="dxa"/>
            <w:vAlign w:val="bottom"/>
          </w:tcPr>
          <w:p w14:paraId="6C973628" w14:textId="77777777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00058CEE" w14:textId="77777777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FFC2541" w14:textId="77777777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372E218E" w14:textId="77777777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815319" w:rsidRPr="000D644D" w14:paraId="172E1F80" w14:textId="77777777" w:rsidTr="00185B50">
        <w:trPr>
          <w:trHeight w:val="20"/>
        </w:trPr>
        <w:tc>
          <w:tcPr>
            <w:tcW w:w="4320" w:type="dxa"/>
            <w:vAlign w:val="bottom"/>
          </w:tcPr>
          <w:p w14:paraId="07FE0D46" w14:textId="77777777" w:rsidR="00815319" w:rsidRPr="000D644D" w:rsidRDefault="00815319" w:rsidP="00815319">
            <w:pPr>
              <w:spacing w:line="360" w:lineRule="exact"/>
              <w:ind w:right="-36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238" w:type="dxa"/>
            <w:gridSpan w:val="3"/>
            <w:vAlign w:val="bottom"/>
          </w:tcPr>
          <w:p w14:paraId="384FE99B" w14:textId="4608B234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>12,451</w:t>
            </w:r>
          </w:p>
        </w:tc>
        <w:tc>
          <w:tcPr>
            <w:tcW w:w="1238" w:type="dxa"/>
            <w:vAlign w:val="bottom"/>
          </w:tcPr>
          <w:p w14:paraId="6CC1BB78" w14:textId="52D96899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>9,718</w:t>
            </w:r>
          </w:p>
        </w:tc>
        <w:tc>
          <w:tcPr>
            <w:tcW w:w="1238" w:type="dxa"/>
            <w:vAlign w:val="bottom"/>
          </w:tcPr>
          <w:p w14:paraId="5F41D477" w14:textId="6CBA66DA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>10,604</w:t>
            </w:r>
          </w:p>
        </w:tc>
        <w:tc>
          <w:tcPr>
            <w:tcW w:w="1238" w:type="dxa"/>
            <w:vAlign w:val="bottom"/>
          </w:tcPr>
          <w:p w14:paraId="7B80CC64" w14:textId="6C381E61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>8,709</w:t>
            </w:r>
          </w:p>
        </w:tc>
      </w:tr>
      <w:tr w:rsidR="00815319" w:rsidRPr="000D644D" w14:paraId="3873BBE4" w14:textId="77777777" w:rsidTr="00185B50">
        <w:trPr>
          <w:trHeight w:val="20"/>
        </w:trPr>
        <w:tc>
          <w:tcPr>
            <w:tcW w:w="4320" w:type="dxa"/>
            <w:vAlign w:val="bottom"/>
          </w:tcPr>
          <w:p w14:paraId="5F7B3F0D" w14:textId="77777777" w:rsidR="00815319" w:rsidRPr="000D644D" w:rsidRDefault="00815319" w:rsidP="00815319">
            <w:pPr>
              <w:spacing w:line="360" w:lineRule="exact"/>
              <w:ind w:right="-36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1238" w:type="dxa"/>
            <w:gridSpan w:val="3"/>
            <w:vAlign w:val="bottom"/>
          </w:tcPr>
          <w:p w14:paraId="162EAF7D" w14:textId="08F72D86" w:rsidR="00815319" w:rsidRPr="000D644D" w:rsidRDefault="000D644D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80F191E" w14:textId="3FF2639A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6434B0C" w14:textId="56A95C37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33</w:t>
            </w:r>
          </w:p>
        </w:tc>
        <w:tc>
          <w:tcPr>
            <w:tcW w:w="1238" w:type="dxa"/>
            <w:vAlign w:val="bottom"/>
          </w:tcPr>
          <w:p w14:paraId="2EA2D936" w14:textId="5250FEBE" w:rsidR="00815319" w:rsidRPr="000D644D" w:rsidRDefault="00815319" w:rsidP="00815319">
            <w:pP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27</w:t>
            </w:r>
          </w:p>
        </w:tc>
      </w:tr>
      <w:tr w:rsidR="00815319" w:rsidRPr="000D644D" w14:paraId="4CBBA3E4" w14:textId="77777777" w:rsidTr="00185B50">
        <w:trPr>
          <w:trHeight w:val="20"/>
        </w:trPr>
        <w:tc>
          <w:tcPr>
            <w:tcW w:w="4320" w:type="dxa"/>
            <w:vAlign w:val="bottom"/>
          </w:tcPr>
          <w:p w14:paraId="4AFBFA69" w14:textId="77777777" w:rsidR="00815319" w:rsidRPr="000D644D" w:rsidRDefault="00815319" w:rsidP="00815319">
            <w:pPr>
              <w:spacing w:line="360" w:lineRule="exact"/>
              <w:ind w:right="-108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38" w:type="dxa"/>
            <w:gridSpan w:val="3"/>
            <w:vAlign w:val="bottom"/>
          </w:tcPr>
          <w:p w14:paraId="3FC26D27" w14:textId="6A80E860" w:rsidR="00815319" w:rsidRPr="000D644D" w:rsidRDefault="00815319" w:rsidP="0081531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304,812</w:t>
            </w:r>
          </w:p>
        </w:tc>
        <w:tc>
          <w:tcPr>
            <w:tcW w:w="1238" w:type="dxa"/>
            <w:vAlign w:val="bottom"/>
          </w:tcPr>
          <w:p w14:paraId="20E2574C" w14:textId="08499AAA" w:rsidR="00815319" w:rsidRPr="000D644D" w:rsidRDefault="00815319" w:rsidP="0081531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287,627</w:t>
            </w:r>
          </w:p>
        </w:tc>
        <w:tc>
          <w:tcPr>
            <w:tcW w:w="1238" w:type="dxa"/>
            <w:vAlign w:val="bottom"/>
          </w:tcPr>
          <w:p w14:paraId="263BC831" w14:textId="3A439654" w:rsidR="00815319" w:rsidRPr="000D644D" w:rsidRDefault="00815319" w:rsidP="0081531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304,406</w:t>
            </w:r>
          </w:p>
        </w:tc>
        <w:tc>
          <w:tcPr>
            <w:tcW w:w="1238" w:type="dxa"/>
            <w:vAlign w:val="bottom"/>
          </w:tcPr>
          <w:p w14:paraId="5E7BC183" w14:textId="61F5A8C4" w:rsidR="00815319" w:rsidRPr="000D644D" w:rsidRDefault="00815319" w:rsidP="0081531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287,238</w:t>
            </w:r>
          </w:p>
        </w:tc>
      </w:tr>
      <w:tr w:rsidR="00815319" w:rsidRPr="000D644D" w14:paraId="7E8B229E" w14:textId="77777777" w:rsidTr="00185B50">
        <w:trPr>
          <w:trHeight w:val="20"/>
        </w:trPr>
        <w:tc>
          <w:tcPr>
            <w:tcW w:w="4320" w:type="dxa"/>
            <w:vAlign w:val="bottom"/>
          </w:tcPr>
          <w:p w14:paraId="558B51D8" w14:textId="77777777" w:rsidR="00815319" w:rsidRPr="000D644D" w:rsidRDefault="00815319" w:rsidP="00815319">
            <w:pPr>
              <w:spacing w:line="360" w:lineRule="exact"/>
              <w:ind w:left="244" w:right="-108" w:hanging="244"/>
              <w:rPr>
                <w:rFonts w:ascii="Angsana New" w:hAnsi="Angsana New"/>
                <w:spacing w:val="-6"/>
                <w:sz w:val="28"/>
              </w:rPr>
            </w:pPr>
            <w:r w:rsidRPr="000D644D">
              <w:rPr>
                <w:rFonts w:ascii="Angsana New" w:hAnsi="Angsana New"/>
                <w:spacing w:val="-6"/>
                <w:sz w:val="28"/>
                <w:cs/>
              </w:rPr>
              <w:t>รวมเจ้าหนี้หมุนเวียนอื่นและเงินทดรองจากกิจการที่เกี่ยวข้องกัน</w:t>
            </w:r>
          </w:p>
        </w:tc>
        <w:tc>
          <w:tcPr>
            <w:tcW w:w="1238" w:type="dxa"/>
            <w:gridSpan w:val="3"/>
            <w:vAlign w:val="bottom"/>
          </w:tcPr>
          <w:p w14:paraId="5CCFBA83" w14:textId="6E5FAC46" w:rsidR="00815319" w:rsidRPr="000D644D" w:rsidRDefault="00815319" w:rsidP="0081531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317,263</w:t>
            </w:r>
          </w:p>
        </w:tc>
        <w:tc>
          <w:tcPr>
            <w:tcW w:w="1238" w:type="dxa"/>
            <w:vAlign w:val="bottom"/>
          </w:tcPr>
          <w:p w14:paraId="283314C6" w14:textId="285864C9" w:rsidR="00815319" w:rsidRPr="000D644D" w:rsidRDefault="00815319" w:rsidP="0081531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297,345</w:t>
            </w:r>
          </w:p>
        </w:tc>
        <w:tc>
          <w:tcPr>
            <w:tcW w:w="1238" w:type="dxa"/>
            <w:vAlign w:val="bottom"/>
          </w:tcPr>
          <w:p w14:paraId="4AB0B9F5" w14:textId="066BA9F4" w:rsidR="00815319" w:rsidRPr="000D644D" w:rsidRDefault="00815319" w:rsidP="0081531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315,043</w:t>
            </w:r>
          </w:p>
        </w:tc>
        <w:tc>
          <w:tcPr>
            <w:tcW w:w="1238" w:type="dxa"/>
            <w:vAlign w:val="bottom"/>
          </w:tcPr>
          <w:p w14:paraId="78DAD786" w14:textId="628D0B5B" w:rsidR="00815319" w:rsidRPr="000D644D" w:rsidRDefault="00815319" w:rsidP="0081531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295,974</w:t>
            </w:r>
          </w:p>
        </w:tc>
      </w:tr>
    </w:tbl>
    <w:p w14:paraId="3ABBF9D1" w14:textId="77777777" w:rsidR="00A10417" w:rsidRPr="000D644D" w:rsidRDefault="00A10417" w:rsidP="00994661">
      <w:pPr>
        <w:rPr>
          <w:rFonts w:ascii="Angsana New" w:hAnsi="Angsana New"/>
          <w:sz w:val="2"/>
          <w:szCs w:val="2"/>
          <w:cs/>
        </w:rPr>
      </w:pPr>
    </w:p>
    <w:p w14:paraId="6AC6466B" w14:textId="77777777" w:rsidR="000D644D" w:rsidRPr="000D644D" w:rsidRDefault="000D644D">
      <w:r w:rsidRPr="000D644D">
        <w:br w:type="page"/>
      </w:r>
    </w:p>
    <w:tbl>
      <w:tblPr>
        <w:tblW w:w="92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83"/>
        <w:gridCol w:w="1283"/>
        <w:gridCol w:w="1283"/>
        <w:gridCol w:w="1283"/>
      </w:tblGrid>
      <w:tr w:rsidR="00994661" w:rsidRPr="000D644D" w14:paraId="14D0D729" w14:textId="77777777" w:rsidTr="00815319">
        <w:tc>
          <w:tcPr>
            <w:tcW w:w="4140" w:type="dxa"/>
            <w:vAlign w:val="bottom"/>
          </w:tcPr>
          <w:p w14:paraId="305FFAC7" w14:textId="0D9A128C" w:rsidR="00994661" w:rsidRPr="000D644D" w:rsidRDefault="00994661" w:rsidP="00994661">
            <w:pPr>
              <w:ind w:left="72" w:right="-108" w:hanging="90"/>
              <w:rPr>
                <w:rFonts w:ascii="Angsana New" w:hAnsi="Angsana New"/>
                <w:sz w:val="28"/>
                <w:u w:val="single"/>
              </w:rPr>
            </w:pPr>
            <w:r w:rsidRPr="000D644D">
              <w:lastRenderedPageBreak/>
              <w:br w:type="page"/>
            </w:r>
          </w:p>
        </w:tc>
        <w:tc>
          <w:tcPr>
            <w:tcW w:w="2566" w:type="dxa"/>
            <w:gridSpan w:val="2"/>
            <w:vAlign w:val="bottom"/>
          </w:tcPr>
          <w:p w14:paraId="6D247630" w14:textId="77777777" w:rsidR="00994661" w:rsidRPr="000D644D" w:rsidRDefault="00994661" w:rsidP="00994661">
            <w:pPr>
              <w:ind w:right="-36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566" w:type="dxa"/>
            <w:gridSpan w:val="2"/>
            <w:vAlign w:val="bottom"/>
          </w:tcPr>
          <w:p w14:paraId="2AD6FDBC" w14:textId="77777777" w:rsidR="00994661" w:rsidRPr="000D644D" w:rsidRDefault="00994661" w:rsidP="00994661">
            <w:pPr>
              <w:ind w:right="-36"/>
              <w:jc w:val="righ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</w:t>
            </w:r>
            <w:r w:rsidRPr="000D644D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994661" w:rsidRPr="000D644D" w14:paraId="23F16932" w14:textId="77777777" w:rsidTr="00815319">
        <w:tc>
          <w:tcPr>
            <w:tcW w:w="4140" w:type="dxa"/>
            <w:vAlign w:val="bottom"/>
          </w:tcPr>
          <w:p w14:paraId="2ADB0CC6" w14:textId="77777777" w:rsidR="00994661" w:rsidRPr="000D644D" w:rsidRDefault="00994661" w:rsidP="00994661">
            <w:pPr>
              <w:ind w:left="72" w:right="-108" w:hanging="90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66" w:type="dxa"/>
            <w:gridSpan w:val="2"/>
            <w:vAlign w:val="bottom"/>
          </w:tcPr>
          <w:p w14:paraId="3085C958" w14:textId="77777777" w:rsidR="00994661" w:rsidRPr="000D644D" w:rsidRDefault="00994661" w:rsidP="005D36C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66" w:type="dxa"/>
            <w:gridSpan w:val="2"/>
            <w:vAlign w:val="bottom"/>
          </w:tcPr>
          <w:p w14:paraId="1789FE67" w14:textId="77777777" w:rsidR="00994661" w:rsidRPr="000D644D" w:rsidRDefault="00994661" w:rsidP="005D36C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994661" w:rsidRPr="000D644D" w14:paraId="3E38A76E" w14:textId="77777777" w:rsidTr="00815319">
        <w:tc>
          <w:tcPr>
            <w:tcW w:w="4140" w:type="dxa"/>
            <w:vAlign w:val="bottom"/>
          </w:tcPr>
          <w:p w14:paraId="7F5D6A58" w14:textId="77777777" w:rsidR="00994661" w:rsidRPr="000D644D" w:rsidRDefault="00994661" w:rsidP="00994661">
            <w:pPr>
              <w:ind w:left="72" w:right="-108" w:hanging="90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283" w:type="dxa"/>
            <w:vAlign w:val="bottom"/>
          </w:tcPr>
          <w:p w14:paraId="3DC5A13D" w14:textId="58A50439" w:rsidR="00994661" w:rsidRPr="000D644D" w:rsidRDefault="00E05E39" w:rsidP="009946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="00735539" w:rsidRPr="000D644D">
              <w:rPr>
                <w:rFonts w:ascii="Angsana New" w:hAnsi="Angsana New"/>
                <w:sz w:val="28"/>
              </w:rPr>
              <w:t xml:space="preserve">      </w:t>
            </w:r>
            <w:r w:rsidRPr="000D644D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61C770F5" w14:textId="5237A9A2" w:rsidR="00994661" w:rsidRPr="000D644D" w:rsidRDefault="00E05E39" w:rsidP="009946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83" w:type="dxa"/>
            <w:vAlign w:val="bottom"/>
          </w:tcPr>
          <w:p w14:paraId="3B455201" w14:textId="44A6B554" w:rsidR="00994661" w:rsidRPr="000D644D" w:rsidRDefault="00E05E39" w:rsidP="009946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6D67B286" w14:textId="35EE13B5" w:rsidR="00994661" w:rsidRPr="000D644D" w:rsidRDefault="00E05E39" w:rsidP="0099466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28"/>
              </w:rPr>
              <w:t>2568</w:t>
            </w:r>
          </w:p>
        </w:tc>
      </w:tr>
      <w:tr w:rsidR="008529FC" w:rsidRPr="000D644D" w14:paraId="324CE1C9" w14:textId="77777777" w:rsidTr="00815319">
        <w:trPr>
          <w:trHeight w:val="20"/>
        </w:trPr>
        <w:tc>
          <w:tcPr>
            <w:tcW w:w="4140" w:type="dxa"/>
            <w:vAlign w:val="bottom"/>
          </w:tcPr>
          <w:p w14:paraId="1E7BFE68" w14:textId="77777777" w:rsidR="008529FC" w:rsidRPr="000D644D" w:rsidRDefault="008529FC" w:rsidP="00994661">
            <w:pPr>
              <w:ind w:left="246" w:right="-108" w:hanging="246"/>
              <w:rPr>
                <w:rFonts w:ascii="Angsana New" w:hAnsi="Angsana New"/>
                <w:b/>
                <w:bCs/>
                <w:spacing w:val="-6"/>
                <w:sz w:val="28"/>
              </w:rPr>
            </w:pPr>
            <w:r w:rsidRPr="000D644D">
              <w:rPr>
                <w:rFonts w:ascii="Angsana New" w:hAnsi="Angsana New"/>
                <w:b/>
                <w:bCs/>
                <w:spacing w:val="-6"/>
                <w:sz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15DB8E49" w14:textId="77777777" w:rsidR="008529FC" w:rsidRPr="000D644D" w:rsidRDefault="008529FC" w:rsidP="00994661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22EE4A55" w14:textId="77777777" w:rsidR="008529FC" w:rsidRPr="000D644D" w:rsidRDefault="008529FC" w:rsidP="00994661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2AA6611E" w14:textId="77777777" w:rsidR="008529FC" w:rsidRPr="000D644D" w:rsidRDefault="008529FC" w:rsidP="00994661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BE88541" w14:textId="77777777" w:rsidR="008529FC" w:rsidRPr="000D644D" w:rsidRDefault="008529FC" w:rsidP="00994661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05E39" w:rsidRPr="000D644D" w14:paraId="6A8797DE" w14:textId="77777777" w:rsidTr="00815319">
        <w:trPr>
          <w:trHeight w:val="20"/>
        </w:trPr>
        <w:tc>
          <w:tcPr>
            <w:tcW w:w="4140" w:type="dxa"/>
            <w:vAlign w:val="bottom"/>
          </w:tcPr>
          <w:p w14:paraId="4A7EA752" w14:textId="77777777" w:rsidR="00E05E39" w:rsidRPr="000D644D" w:rsidRDefault="00E05E39" w:rsidP="00E05E39">
            <w:pPr>
              <w:ind w:right="-108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83" w:type="dxa"/>
            <w:vAlign w:val="bottom"/>
          </w:tcPr>
          <w:p w14:paraId="77E5E3AE" w14:textId="4D5E4FB6" w:rsidR="00E05E39" w:rsidRPr="000D644D" w:rsidRDefault="00B47068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>65,367</w:t>
            </w:r>
          </w:p>
        </w:tc>
        <w:tc>
          <w:tcPr>
            <w:tcW w:w="1283" w:type="dxa"/>
            <w:vAlign w:val="bottom"/>
          </w:tcPr>
          <w:p w14:paraId="495C83D2" w14:textId="625B11C5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>65,960</w:t>
            </w:r>
          </w:p>
        </w:tc>
        <w:tc>
          <w:tcPr>
            <w:tcW w:w="1283" w:type="dxa"/>
            <w:vAlign w:val="bottom"/>
          </w:tcPr>
          <w:p w14:paraId="7D39E1A2" w14:textId="0C9241FB" w:rsidR="00E05E39" w:rsidRPr="000D644D" w:rsidRDefault="00B47068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>65,367</w:t>
            </w:r>
          </w:p>
        </w:tc>
        <w:tc>
          <w:tcPr>
            <w:tcW w:w="1283" w:type="dxa"/>
            <w:vAlign w:val="bottom"/>
          </w:tcPr>
          <w:p w14:paraId="3091F598" w14:textId="69CA6AE1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65,960</w:t>
            </w:r>
          </w:p>
        </w:tc>
      </w:tr>
      <w:tr w:rsidR="00E05E39" w:rsidRPr="000D644D" w14:paraId="0CCF46E9" w14:textId="77777777" w:rsidTr="00815319">
        <w:trPr>
          <w:trHeight w:val="20"/>
        </w:trPr>
        <w:tc>
          <w:tcPr>
            <w:tcW w:w="4140" w:type="dxa"/>
            <w:vAlign w:val="bottom"/>
          </w:tcPr>
          <w:p w14:paraId="6ED9FCB5" w14:textId="77777777" w:rsidR="00E05E39" w:rsidRPr="000D644D" w:rsidRDefault="00E05E39" w:rsidP="00E05E39">
            <w:pPr>
              <w:ind w:right="-108"/>
              <w:rPr>
                <w:rFonts w:ascii="Angsana New" w:hAnsi="Angsana New"/>
                <w:spacing w:val="-6"/>
                <w:sz w:val="28"/>
              </w:rPr>
            </w:pPr>
            <w:r w:rsidRPr="000D644D">
              <w:rPr>
                <w:rFonts w:ascii="Angsana New" w:hAnsi="Angsana New"/>
                <w:spacing w:val="-6"/>
                <w:sz w:val="28"/>
                <w:cs/>
              </w:rPr>
              <w:t>รวมค่าใช้จ่ายค้างจ่าย - 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3BC09C86" w14:textId="3624D56E" w:rsidR="00E05E39" w:rsidRPr="000D644D" w:rsidRDefault="00B47068" w:rsidP="00E05E3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65,367</w:t>
            </w:r>
          </w:p>
        </w:tc>
        <w:tc>
          <w:tcPr>
            <w:tcW w:w="1283" w:type="dxa"/>
            <w:vAlign w:val="bottom"/>
          </w:tcPr>
          <w:p w14:paraId="67418264" w14:textId="157329C2" w:rsidR="00E05E39" w:rsidRPr="000D644D" w:rsidRDefault="00E05E39" w:rsidP="00E05E3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65,960</w:t>
            </w:r>
          </w:p>
        </w:tc>
        <w:tc>
          <w:tcPr>
            <w:tcW w:w="1283" w:type="dxa"/>
            <w:vAlign w:val="bottom"/>
          </w:tcPr>
          <w:p w14:paraId="57341BA1" w14:textId="61F9F5FA" w:rsidR="00E05E39" w:rsidRPr="000D644D" w:rsidRDefault="00B47068" w:rsidP="00E05E3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65,367</w:t>
            </w:r>
          </w:p>
        </w:tc>
        <w:tc>
          <w:tcPr>
            <w:tcW w:w="1283" w:type="dxa"/>
            <w:vAlign w:val="bottom"/>
          </w:tcPr>
          <w:p w14:paraId="0514DF83" w14:textId="23799FB7" w:rsidR="00E05E39" w:rsidRPr="000D644D" w:rsidRDefault="00E05E39" w:rsidP="00E05E3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65,960</w:t>
            </w:r>
          </w:p>
        </w:tc>
      </w:tr>
      <w:tr w:rsidR="00E05E39" w:rsidRPr="000D644D" w14:paraId="16E5A58A" w14:textId="77777777" w:rsidTr="00815319">
        <w:trPr>
          <w:trHeight w:val="20"/>
        </w:trPr>
        <w:tc>
          <w:tcPr>
            <w:tcW w:w="4140" w:type="dxa"/>
            <w:vAlign w:val="bottom"/>
          </w:tcPr>
          <w:p w14:paraId="06E01378" w14:textId="77777777" w:rsidR="00E05E39" w:rsidRPr="000D644D" w:rsidRDefault="00E05E39" w:rsidP="00E05E39">
            <w:pPr>
              <w:ind w:right="-108"/>
              <w:rPr>
                <w:rFonts w:ascii="Angsana New" w:hAnsi="Angsana New"/>
                <w:spacing w:val="-6"/>
                <w:sz w:val="20"/>
                <w:szCs w:val="20"/>
                <w:cs/>
              </w:rPr>
            </w:pPr>
          </w:p>
        </w:tc>
        <w:tc>
          <w:tcPr>
            <w:tcW w:w="1283" w:type="dxa"/>
            <w:vAlign w:val="bottom"/>
          </w:tcPr>
          <w:p w14:paraId="5D578642" w14:textId="77777777" w:rsidR="00E05E39" w:rsidRPr="000D644D" w:rsidRDefault="00E05E39" w:rsidP="00E05E39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01C67D81" w14:textId="77777777" w:rsidR="00E05E39" w:rsidRPr="000D644D" w:rsidRDefault="00E05E39" w:rsidP="00E05E39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36C96414" w14:textId="77777777" w:rsidR="00E05E39" w:rsidRPr="000D644D" w:rsidRDefault="00E05E39" w:rsidP="00E05E39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83" w:type="dxa"/>
            <w:vAlign w:val="bottom"/>
          </w:tcPr>
          <w:p w14:paraId="67111F2B" w14:textId="77777777" w:rsidR="00E05E39" w:rsidRPr="000D644D" w:rsidRDefault="00E05E39" w:rsidP="00E05E39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5E39" w:rsidRPr="000D644D" w14:paraId="4AB3FDC6" w14:textId="77777777" w:rsidTr="00815319">
        <w:trPr>
          <w:trHeight w:val="20"/>
        </w:trPr>
        <w:tc>
          <w:tcPr>
            <w:tcW w:w="4140" w:type="dxa"/>
            <w:vAlign w:val="bottom"/>
          </w:tcPr>
          <w:p w14:paraId="030C6EB6" w14:textId="77777777" w:rsidR="00E05E39" w:rsidRPr="000D644D" w:rsidRDefault="00E05E39" w:rsidP="00E05E39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44D">
              <w:rPr>
                <w:rFonts w:ascii="Angsana New" w:hAnsi="Angsana New" w:hint="cs"/>
                <w:b/>
                <w:bCs/>
                <w:sz w:val="28"/>
                <w:cs/>
              </w:rPr>
              <w:t>รายได้รับล่วงหน้า - 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0EFFEBDA" w14:textId="77777777" w:rsidR="00E05E39" w:rsidRPr="000D644D" w:rsidRDefault="00E05E39" w:rsidP="00E05E39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0B07B25D" w14:textId="77777777" w:rsidR="00E05E39" w:rsidRPr="000D644D" w:rsidRDefault="00E05E39" w:rsidP="00E05E39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41524BB0" w14:textId="77777777" w:rsidR="00E05E39" w:rsidRPr="000D644D" w:rsidRDefault="00E05E39" w:rsidP="00E05E39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0D2E77BB" w14:textId="77777777" w:rsidR="00E05E39" w:rsidRPr="000D644D" w:rsidRDefault="00E05E39" w:rsidP="00E05E39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05E39" w:rsidRPr="000D644D" w14:paraId="1F2BA119" w14:textId="77777777" w:rsidTr="00815319">
        <w:trPr>
          <w:trHeight w:val="20"/>
        </w:trPr>
        <w:tc>
          <w:tcPr>
            <w:tcW w:w="4140" w:type="dxa"/>
            <w:vAlign w:val="bottom"/>
          </w:tcPr>
          <w:p w14:paraId="3C88BF25" w14:textId="77777777" w:rsidR="00E05E39" w:rsidRPr="000D644D" w:rsidRDefault="00E05E39" w:rsidP="00E05E39">
            <w:pPr>
              <w:ind w:right="-108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83" w:type="dxa"/>
            <w:vAlign w:val="bottom"/>
          </w:tcPr>
          <w:p w14:paraId="6519CD13" w14:textId="68D06DC3" w:rsidR="00E05E39" w:rsidRPr="000D644D" w:rsidRDefault="00B31023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5,134</w:t>
            </w:r>
          </w:p>
        </w:tc>
        <w:tc>
          <w:tcPr>
            <w:tcW w:w="1283" w:type="dxa"/>
            <w:vAlign w:val="bottom"/>
          </w:tcPr>
          <w:p w14:paraId="29DD3B8E" w14:textId="3326AF9F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5,251</w:t>
            </w:r>
          </w:p>
        </w:tc>
        <w:tc>
          <w:tcPr>
            <w:tcW w:w="1283" w:type="dxa"/>
            <w:vAlign w:val="bottom"/>
          </w:tcPr>
          <w:p w14:paraId="27426E69" w14:textId="0BFE0A1A" w:rsidR="00E05E39" w:rsidRPr="000D644D" w:rsidRDefault="00B31023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5,134</w:t>
            </w:r>
          </w:p>
        </w:tc>
        <w:tc>
          <w:tcPr>
            <w:tcW w:w="1283" w:type="dxa"/>
            <w:vAlign w:val="bottom"/>
          </w:tcPr>
          <w:p w14:paraId="3A9271FC" w14:textId="3232EB91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5,251</w:t>
            </w:r>
          </w:p>
        </w:tc>
      </w:tr>
      <w:tr w:rsidR="00E05E39" w:rsidRPr="000D644D" w14:paraId="7CE908C2" w14:textId="77777777" w:rsidTr="00815319">
        <w:trPr>
          <w:trHeight w:val="75"/>
        </w:trPr>
        <w:tc>
          <w:tcPr>
            <w:tcW w:w="4140" w:type="dxa"/>
            <w:vAlign w:val="bottom"/>
          </w:tcPr>
          <w:p w14:paraId="67CFF9AC" w14:textId="77777777" w:rsidR="00E05E39" w:rsidRPr="000D644D" w:rsidRDefault="00E05E39" w:rsidP="00E05E39">
            <w:pPr>
              <w:ind w:right="-108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รวม</w:t>
            </w:r>
            <w:r w:rsidRPr="000D644D">
              <w:rPr>
                <w:rFonts w:ascii="Angsana New" w:hAnsi="Angsana New"/>
                <w:sz w:val="28"/>
                <w:cs/>
              </w:rPr>
              <w:t>รายได้รับล่วงหน้า - กิจการที่เกี่ยวข้องกัน</w:t>
            </w:r>
          </w:p>
        </w:tc>
        <w:tc>
          <w:tcPr>
            <w:tcW w:w="1283" w:type="dxa"/>
            <w:vAlign w:val="bottom"/>
          </w:tcPr>
          <w:p w14:paraId="30AA212A" w14:textId="10810AFF" w:rsidR="00E05E39" w:rsidRPr="000D644D" w:rsidRDefault="00B31023" w:rsidP="00E05E3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5,134</w:t>
            </w:r>
          </w:p>
        </w:tc>
        <w:tc>
          <w:tcPr>
            <w:tcW w:w="1283" w:type="dxa"/>
            <w:vAlign w:val="bottom"/>
          </w:tcPr>
          <w:p w14:paraId="09C70E65" w14:textId="6683F0D1" w:rsidR="00E05E39" w:rsidRPr="000D644D" w:rsidRDefault="00E05E39" w:rsidP="00E05E3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5,251</w:t>
            </w:r>
          </w:p>
        </w:tc>
        <w:tc>
          <w:tcPr>
            <w:tcW w:w="1283" w:type="dxa"/>
            <w:vAlign w:val="bottom"/>
          </w:tcPr>
          <w:p w14:paraId="347FECC5" w14:textId="7CDB4662" w:rsidR="00E05E39" w:rsidRPr="000D644D" w:rsidRDefault="00B31023" w:rsidP="00E05E3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5,134</w:t>
            </w:r>
          </w:p>
        </w:tc>
        <w:tc>
          <w:tcPr>
            <w:tcW w:w="1283" w:type="dxa"/>
            <w:vAlign w:val="bottom"/>
          </w:tcPr>
          <w:p w14:paraId="2AAAFE43" w14:textId="7FCC4F72" w:rsidR="00E05E39" w:rsidRPr="000D644D" w:rsidRDefault="00E05E39" w:rsidP="00E05E3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5,251</w:t>
            </w:r>
          </w:p>
        </w:tc>
      </w:tr>
      <w:tr w:rsidR="00E05E39" w:rsidRPr="000D644D" w14:paraId="749CC1D9" w14:textId="77777777" w:rsidTr="00815319">
        <w:trPr>
          <w:trHeight w:val="333"/>
        </w:trPr>
        <w:tc>
          <w:tcPr>
            <w:tcW w:w="4140" w:type="dxa"/>
            <w:vAlign w:val="bottom"/>
          </w:tcPr>
          <w:p w14:paraId="1301F211" w14:textId="77777777" w:rsidR="00E05E39" w:rsidRPr="000D644D" w:rsidRDefault="00E05E39" w:rsidP="00E05E39">
            <w:pPr>
              <w:ind w:right="-108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</w:p>
        </w:tc>
        <w:tc>
          <w:tcPr>
            <w:tcW w:w="1283" w:type="dxa"/>
            <w:vAlign w:val="bottom"/>
          </w:tcPr>
          <w:p w14:paraId="4CB025C1" w14:textId="77777777" w:rsidR="00E05E39" w:rsidRPr="000D644D" w:rsidRDefault="00E05E39" w:rsidP="00E05E39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1CA54411" w14:textId="77777777" w:rsidR="00E05E39" w:rsidRPr="000D644D" w:rsidRDefault="00E05E39" w:rsidP="00E05E39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0B3109AF" w14:textId="77777777" w:rsidR="00E05E39" w:rsidRPr="000D644D" w:rsidRDefault="00E05E39" w:rsidP="00E05E39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734D3951" w14:textId="77777777" w:rsidR="00E05E39" w:rsidRPr="000D644D" w:rsidRDefault="00E05E39" w:rsidP="00E05E39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05E39" w:rsidRPr="000D644D" w14:paraId="00A163AA" w14:textId="77777777" w:rsidTr="00815319">
        <w:trPr>
          <w:trHeight w:val="333"/>
        </w:trPr>
        <w:tc>
          <w:tcPr>
            <w:tcW w:w="4140" w:type="dxa"/>
            <w:vAlign w:val="bottom"/>
          </w:tcPr>
          <w:p w14:paraId="3CC5918D" w14:textId="77777777" w:rsidR="00E05E39" w:rsidRPr="000D644D" w:rsidRDefault="00E05E39" w:rsidP="00E05E39">
            <w:pPr>
              <w:ind w:right="-108"/>
              <w:rPr>
                <w:rFonts w:ascii="Angsana New" w:hAnsi="Angsana New"/>
                <w:b/>
                <w:bCs/>
                <w:spacing w:val="-6"/>
                <w:sz w:val="28"/>
                <w:cs/>
              </w:rPr>
            </w:pPr>
            <w:r w:rsidRPr="000D644D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83" w:type="dxa"/>
            <w:vAlign w:val="bottom"/>
          </w:tcPr>
          <w:p w14:paraId="026DA179" w14:textId="77777777" w:rsidR="00E05E39" w:rsidRPr="000D644D" w:rsidRDefault="00E05E39" w:rsidP="00E05E39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42D84ADD" w14:textId="77777777" w:rsidR="00E05E39" w:rsidRPr="000D644D" w:rsidRDefault="00E05E39" w:rsidP="00E05E39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7EBCEB0F" w14:textId="77777777" w:rsidR="00E05E39" w:rsidRPr="000D644D" w:rsidRDefault="00E05E39" w:rsidP="00E05E39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30928913" w14:textId="77777777" w:rsidR="00E05E39" w:rsidRPr="000D644D" w:rsidRDefault="00E05E39" w:rsidP="00E05E39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05E39" w:rsidRPr="000D644D" w14:paraId="297ADF6E" w14:textId="77777777" w:rsidTr="00815319">
        <w:trPr>
          <w:trHeight w:val="63"/>
        </w:trPr>
        <w:tc>
          <w:tcPr>
            <w:tcW w:w="4140" w:type="dxa"/>
            <w:vAlign w:val="bottom"/>
          </w:tcPr>
          <w:p w14:paraId="4A79285B" w14:textId="77777777" w:rsidR="00E05E39" w:rsidRPr="000D644D" w:rsidRDefault="00E05E39" w:rsidP="00E05E39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บริษัทใหญ่</w:t>
            </w:r>
          </w:p>
        </w:tc>
        <w:tc>
          <w:tcPr>
            <w:tcW w:w="1283" w:type="dxa"/>
            <w:vAlign w:val="bottom"/>
          </w:tcPr>
          <w:p w14:paraId="250DFC5C" w14:textId="1E7127E0" w:rsidR="00E05E39" w:rsidRPr="000D644D" w:rsidRDefault="00B31023" w:rsidP="00E05E39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3,379</w:t>
            </w:r>
          </w:p>
        </w:tc>
        <w:tc>
          <w:tcPr>
            <w:tcW w:w="1283" w:type="dxa"/>
            <w:vAlign w:val="bottom"/>
          </w:tcPr>
          <w:p w14:paraId="24971770" w14:textId="5C10D5F4" w:rsidR="00E05E39" w:rsidRPr="000D644D" w:rsidRDefault="00E05E39" w:rsidP="00E05E39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3,563</w:t>
            </w:r>
          </w:p>
        </w:tc>
        <w:tc>
          <w:tcPr>
            <w:tcW w:w="1283" w:type="dxa"/>
            <w:vAlign w:val="bottom"/>
          </w:tcPr>
          <w:p w14:paraId="536AD823" w14:textId="3E0EEC4D" w:rsidR="00E05E39" w:rsidRPr="000D644D" w:rsidRDefault="00B31023" w:rsidP="00E05E39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2,717</w:t>
            </w:r>
          </w:p>
        </w:tc>
        <w:tc>
          <w:tcPr>
            <w:tcW w:w="1283" w:type="dxa"/>
            <w:vAlign w:val="bottom"/>
          </w:tcPr>
          <w:p w14:paraId="44F29640" w14:textId="73F93756" w:rsidR="00E05E39" w:rsidRPr="000D644D" w:rsidRDefault="00E05E39" w:rsidP="00E05E39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2,86</w:t>
            </w:r>
            <w:r w:rsidRPr="000D644D"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E05E39" w:rsidRPr="000D644D" w14:paraId="185F9B1B" w14:textId="77777777" w:rsidTr="00815319">
        <w:trPr>
          <w:trHeight w:val="63"/>
        </w:trPr>
        <w:tc>
          <w:tcPr>
            <w:tcW w:w="4140" w:type="dxa"/>
            <w:vAlign w:val="bottom"/>
          </w:tcPr>
          <w:p w14:paraId="69DA520E" w14:textId="77777777" w:rsidR="00E05E39" w:rsidRPr="000D644D" w:rsidRDefault="00E05E39" w:rsidP="00E05E39">
            <w:pPr>
              <w:ind w:right="-108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83" w:type="dxa"/>
            <w:vAlign w:val="bottom"/>
          </w:tcPr>
          <w:p w14:paraId="778ACDC8" w14:textId="7613801B" w:rsidR="00E05E39" w:rsidRPr="000D644D" w:rsidRDefault="00B31023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2,662</w:t>
            </w:r>
          </w:p>
        </w:tc>
        <w:tc>
          <w:tcPr>
            <w:tcW w:w="1283" w:type="dxa"/>
            <w:vAlign w:val="bottom"/>
          </w:tcPr>
          <w:p w14:paraId="230564AC" w14:textId="3ACCC4AB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2,888</w:t>
            </w:r>
          </w:p>
        </w:tc>
        <w:tc>
          <w:tcPr>
            <w:tcW w:w="1283" w:type="dxa"/>
            <w:vAlign w:val="bottom"/>
          </w:tcPr>
          <w:p w14:paraId="20F3ED6F" w14:textId="31C1FF8D" w:rsidR="00E05E39" w:rsidRPr="000D644D" w:rsidRDefault="00B31023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48E871B9" w14:textId="435BF3DD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</w:tr>
      <w:tr w:rsidR="00E05E39" w:rsidRPr="000D644D" w14:paraId="3A15DF39" w14:textId="77777777" w:rsidTr="00815319">
        <w:trPr>
          <w:trHeight w:val="63"/>
        </w:trPr>
        <w:tc>
          <w:tcPr>
            <w:tcW w:w="4140" w:type="dxa"/>
            <w:vAlign w:val="bottom"/>
          </w:tcPr>
          <w:p w14:paraId="26CE0692" w14:textId="77777777" w:rsidR="00E05E39" w:rsidRPr="000D644D" w:rsidRDefault="00E05E39" w:rsidP="00E05E39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83" w:type="dxa"/>
            <w:vAlign w:val="bottom"/>
          </w:tcPr>
          <w:p w14:paraId="48DEC583" w14:textId="51E8C8AB" w:rsidR="00E05E39" w:rsidRPr="000D644D" w:rsidRDefault="00044AE9" w:rsidP="00E05E39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6,041</w:t>
            </w:r>
          </w:p>
        </w:tc>
        <w:tc>
          <w:tcPr>
            <w:tcW w:w="1283" w:type="dxa"/>
            <w:vAlign w:val="bottom"/>
          </w:tcPr>
          <w:p w14:paraId="254C0E74" w14:textId="39A747F7" w:rsidR="00E05E39" w:rsidRPr="000D644D" w:rsidRDefault="00E05E39" w:rsidP="00E05E39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6,451</w:t>
            </w:r>
          </w:p>
        </w:tc>
        <w:tc>
          <w:tcPr>
            <w:tcW w:w="1283" w:type="dxa"/>
            <w:vAlign w:val="bottom"/>
          </w:tcPr>
          <w:p w14:paraId="71D34623" w14:textId="5D8C182B" w:rsidR="00E05E39" w:rsidRPr="000D644D" w:rsidRDefault="00B31023" w:rsidP="00E05E39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2,717</w:t>
            </w:r>
          </w:p>
        </w:tc>
        <w:tc>
          <w:tcPr>
            <w:tcW w:w="1283" w:type="dxa"/>
            <w:vAlign w:val="bottom"/>
          </w:tcPr>
          <w:p w14:paraId="5136B04A" w14:textId="21148C19" w:rsidR="00E05E39" w:rsidRPr="000D644D" w:rsidRDefault="00E05E39" w:rsidP="00E05E39">
            <w:pP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2,86</w:t>
            </w:r>
            <w:r w:rsidRPr="000D644D"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E05E39" w:rsidRPr="000D644D" w14:paraId="3056976D" w14:textId="77777777" w:rsidTr="00815319">
        <w:trPr>
          <w:trHeight w:val="63"/>
        </w:trPr>
        <w:tc>
          <w:tcPr>
            <w:tcW w:w="4140" w:type="dxa"/>
            <w:vAlign w:val="bottom"/>
          </w:tcPr>
          <w:p w14:paraId="74216D76" w14:textId="77777777" w:rsidR="00E05E39" w:rsidRPr="000D644D" w:rsidRDefault="00E05E39" w:rsidP="00E05E39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หัก: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 </w:t>
            </w:r>
            <w:r w:rsidRPr="000D644D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83" w:type="dxa"/>
            <w:vAlign w:val="bottom"/>
          </w:tcPr>
          <w:p w14:paraId="41714D51" w14:textId="063C49D3" w:rsidR="00E05E39" w:rsidRPr="000D644D" w:rsidRDefault="00044AE9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(1,852)</w:t>
            </w:r>
          </w:p>
        </w:tc>
        <w:tc>
          <w:tcPr>
            <w:tcW w:w="1283" w:type="dxa"/>
            <w:vAlign w:val="bottom"/>
          </w:tcPr>
          <w:p w14:paraId="32AFE33C" w14:textId="2C4F6F27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(1,787)</w:t>
            </w:r>
          </w:p>
        </w:tc>
        <w:tc>
          <w:tcPr>
            <w:tcW w:w="1283" w:type="dxa"/>
            <w:vAlign w:val="bottom"/>
          </w:tcPr>
          <w:p w14:paraId="20AD413A" w14:textId="62880D6C" w:rsidR="00E05E39" w:rsidRPr="000D644D" w:rsidRDefault="00B31023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(821)</w:t>
            </w:r>
          </w:p>
        </w:tc>
        <w:tc>
          <w:tcPr>
            <w:tcW w:w="1283" w:type="dxa"/>
            <w:vAlign w:val="bottom"/>
          </w:tcPr>
          <w:p w14:paraId="31AC0C0A" w14:textId="766FBC96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(754)</w:t>
            </w:r>
          </w:p>
        </w:tc>
      </w:tr>
      <w:tr w:rsidR="00E05E39" w:rsidRPr="000D644D" w14:paraId="40191320" w14:textId="77777777" w:rsidTr="00815319">
        <w:trPr>
          <w:trHeight w:val="63"/>
        </w:trPr>
        <w:tc>
          <w:tcPr>
            <w:tcW w:w="4140" w:type="dxa"/>
            <w:vAlign w:val="bottom"/>
          </w:tcPr>
          <w:p w14:paraId="04FC087E" w14:textId="77777777" w:rsidR="00E05E39" w:rsidRPr="000D644D" w:rsidRDefault="00E05E39" w:rsidP="00E05E39">
            <w:pPr>
              <w:ind w:left="170" w:right="-108" w:hanging="170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รวมหนี้สินตามสัญญาเช่า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283" w:type="dxa"/>
            <w:vAlign w:val="bottom"/>
          </w:tcPr>
          <w:p w14:paraId="53DE7FB9" w14:textId="6A67179E" w:rsidR="00E05E39" w:rsidRPr="000D644D" w:rsidRDefault="00044AE9" w:rsidP="00E05E3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4,189</w:t>
            </w:r>
          </w:p>
        </w:tc>
        <w:tc>
          <w:tcPr>
            <w:tcW w:w="1283" w:type="dxa"/>
            <w:vAlign w:val="bottom"/>
          </w:tcPr>
          <w:p w14:paraId="19D6ADA8" w14:textId="37A2C499" w:rsidR="00E05E39" w:rsidRPr="000D644D" w:rsidRDefault="00E05E39" w:rsidP="00E05E3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4,664</w:t>
            </w:r>
          </w:p>
        </w:tc>
        <w:tc>
          <w:tcPr>
            <w:tcW w:w="1283" w:type="dxa"/>
            <w:vAlign w:val="bottom"/>
          </w:tcPr>
          <w:p w14:paraId="5BD0CA84" w14:textId="1877E657" w:rsidR="00E05E39" w:rsidRPr="000D644D" w:rsidRDefault="00B31023" w:rsidP="00E05E3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1,896</w:t>
            </w:r>
          </w:p>
        </w:tc>
        <w:tc>
          <w:tcPr>
            <w:tcW w:w="1283" w:type="dxa"/>
            <w:vAlign w:val="bottom"/>
          </w:tcPr>
          <w:p w14:paraId="73F6048A" w14:textId="5A714390" w:rsidR="00E05E39" w:rsidRPr="000D644D" w:rsidRDefault="00E05E39" w:rsidP="00E05E39">
            <w:pPr>
              <w:pBdr>
                <w:bottom w:val="double" w:sz="4" w:space="1" w:color="auto"/>
              </w:pBdr>
              <w:tabs>
                <w:tab w:val="decimal" w:pos="882"/>
              </w:tabs>
              <w:ind w:right="50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2,11</w:t>
            </w:r>
            <w:r w:rsidRPr="000D644D">
              <w:rPr>
                <w:rFonts w:ascii="Angsana New" w:hAnsi="Angsana New" w:hint="cs"/>
                <w:sz w:val="28"/>
                <w:cs/>
              </w:rPr>
              <w:t>0</w:t>
            </w:r>
          </w:p>
        </w:tc>
      </w:tr>
    </w:tbl>
    <w:p w14:paraId="1CFF892B" w14:textId="77777777" w:rsidR="006E377C" w:rsidRPr="000D644D" w:rsidRDefault="006E377C" w:rsidP="0099466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24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  <w:cs/>
        </w:rPr>
        <w:t>เงินให้กู้ยืมแก่กิจการที่เกี่ยวข้องกันและเงินกู้ยืมจากกิจการที่เกี่ยวข้องกัน</w:t>
      </w:r>
    </w:p>
    <w:tbl>
      <w:tblPr>
        <w:tblW w:w="955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7"/>
        <w:gridCol w:w="1306"/>
        <w:gridCol w:w="1306"/>
        <w:gridCol w:w="1306"/>
        <w:gridCol w:w="1307"/>
      </w:tblGrid>
      <w:tr w:rsidR="006C715A" w:rsidRPr="000D644D" w14:paraId="6D34D89D" w14:textId="77777777" w:rsidTr="006C715A">
        <w:trPr>
          <w:trHeight w:val="19"/>
        </w:trPr>
        <w:tc>
          <w:tcPr>
            <w:tcW w:w="4327" w:type="dxa"/>
            <w:vAlign w:val="bottom"/>
          </w:tcPr>
          <w:p w14:paraId="123E0899" w14:textId="77777777" w:rsidR="006C715A" w:rsidRPr="000D644D" w:rsidRDefault="006C715A" w:rsidP="0099466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306" w:type="dxa"/>
          </w:tcPr>
          <w:p w14:paraId="70DC7E1E" w14:textId="77777777" w:rsidR="006C715A" w:rsidRPr="000D644D" w:rsidRDefault="006C715A" w:rsidP="00994661">
            <w:pPr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919" w:type="dxa"/>
            <w:gridSpan w:val="3"/>
            <w:vAlign w:val="bottom"/>
            <w:hideMark/>
          </w:tcPr>
          <w:p w14:paraId="55DF2900" w14:textId="77777777" w:rsidR="006C715A" w:rsidRPr="000D644D" w:rsidRDefault="006C715A" w:rsidP="00994661">
            <w:pPr>
              <w:jc w:val="right"/>
              <w:rPr>
                <w:rFonts w:ascii="Angsana New" w:hAnsi="Angsana New"/>
                <w:szCs w:val="24"/>
                <w:cs/>
              </w:rPr>
            </w:pPr>
            <w:r w:rsidRPr="000D644D">
              <w:rPr>
                <w:rFonts w:ascii="Angsana New" w:hAnsi="Angsana New" w:hint="cs"/>
                <w:szCs w:val="24"/>
              </w:rPr>
              <w:t xml:space="preserve"> (</w:t>
            </w:r>
            <w:r w:rsidRPr="000D644D">
              <w:rPr>
                <w:rFonts w:ascii="Angsana New" w:hAnsi="Angsana New" w:hint="cs"/>
                <w:szCs w:val="24"/>
                <w:cs/>
              </w:rPr>
              <w:t>หน่วย: พันบาท</w:t>
            </w:r>
            <w:r w:rsidRPr="000D644D">
              <w:rPr>
                <w:rFonts w:ascii="Angsana New" w:hAnsi="Angsana New" w:hint="cs"/>
                <w:szCs w:val="24"/>
              </w:rPr>
              <w:t>)</w:t>
            </w:r>
          </w:p>
        </w:tc>
      </w:tr>
      <w:tr w:rsidR="00BC77EF" w:rsidRPr="000D644D" w14:paraId="343AD7F1" w14:textId="77777777" w:rsidTr="00452A38">
        <w:trPr>
          <w:trHeight w:val="19"/>
        </w:trPr>
        <w:tc>
          <w:tcPr>
            <w:tcW w:w="4327" w:type="dxa"/>
            <w:vAlign w:val="bottom"/>
          </w:tcPr>
          <w:p w14:paraId="1F66E34B" w14:textId="77777777" w:rsidR="00BC77EF" w:rsidRPr="000D644D" w:rsidRDefault="00BC77EF" w:rsidP="00994661">
            <w:pPr>
              <w:ind w:righ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5225" w:type="dxa"/>
            <w:gridSpan w:val="4"/>
          </w:tcPr>
          <w:p w14:paraId="7B13734A" w14:textId="77777777" w:rsidR="00BC77EF" w:rsidRPr="000D644D" w:rsidRDefault="00BC77EF" w:rsidP="00A57A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D644D">
              <w:rPr>
                <w:rFonts w:ascii="Angsana New" w:hAnsi="Angsana New" w:hint="cs"/>
                <w:szCs w:val="24"/>
                <w:cs/>
              </w:rPr>
              <w:t xml:space="preserve">   งบการเงินเฉพาะกิจการ</w:t>
            </w:r>
          </w:p>
        </w:tc>
      </w:tr>
      <w:tr w:rsidR="006C715A" w:rsidRPr="000D644D" w14:paraId="5F334EA2" w14:textId="77777777" w:rsidTr="00BC77EF">
        <w:trPr>
          <w:trHeight w:val="19"/>
        </w:trPr>
        <w:tc>
          <w:tcPr>
            <w:tcW w:w="4327" w:type="dxa"/>
            <w:vAlign w:val="bottom"/>
            <w:hideMark/>
          </w:tcPr>
          <w:p w14:paraId="507B0E58" w14:textId="77777777" w:rsidR="006C715A" w:rsidRPr="000D644D" w:rsidRDefault="006C715A" w:rsidP="009946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  <w:cs/>
              </w:rPr>
            </w:pPr>
            <w:r w:rsidRPr="000D644D">
              <w:rPr>
                <w:rFonts w:ascii="Angsana New" w:hAnsi="Angsana New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06" w:type="dxa"/>
            <w:vAlign w:val="bottom"/>
            <w:hideMark/>
          </w:tcPr>
          <w:p w14:paraId="1BE21EFC" w14:textId="1B76CB12" w:rsidR="006C715A" w:rsidRPr="000D644D" w:rsidRDefault="00E05E39" w:rsidP="0099466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 w:hint="cs"/>
                <w:szCs w:val="24"/>
              </w:rPr>
              <w:t xml:space="preserve">1 </w:t>
            </w:r>
            <w:r w:rsidRPr="000D644D">
              <w:rPr>
                <w:rFonts w:ascii="Angsana New" w:hAnsi="Angsana New" w:hint="cs"/>
                <w:szCs w:val="24"/>
                <w:cs/>
              </w:rPr>
              <w:t xml:space="preserve">มกราคม </w:t>
            </w:r>
            <w:r w:rsidRPr="000D644D">
              <w:rPr>
                <w:rFonts w:ascii="Angsana New" w:hAnsi="Angsana New" w:hint="cs"/>
                <w:szCs w:val="24"/>
              </w:rPr>
              <w:t>2569</w:t>
            </w:r>
          </w:p>
        </w:tc>
        <w:tc>
          <w:tcPr>
            <w:tcW w:w="1306" w:type="dxa"/>
          </w:tcPr>
          <w:p w14:paraId="4CCB7B4B" w14:textId="77777777" w:rsidR="006C715A" w:rsidRPr="000D644D" w:rsidRDefault="006C715A" w:rsidP="006C715A">
            <w:pPr>
              <w:pBdr>
                <w:bottom w:val="single" w:sz="4" w:space="0" w:color="auto"/>
              </w:pBdr>
              <w:rPr>
                <w:rFonts w:ascii="Angsana New" w:hAnsi="Angsana New"/>
                <w:szCs w:val="24"/>
                <w:cs/>
              </w:rPr>
            </w:pPr>
            <w:r w:rsidRPr="000D644D">
              <w:rPr>
                <w:rFonts w:ascii="Angsana New" w:hAnsi="Angsana New" w:hint="cs"/>
                <w:szCs w:val="24"/>
                <w:cs/>
              </w:rPr>
              <w:t xml:space="preserve">      เพิ่มขึ้น</w:t>
            </w:r>
          </w:p>
        </w:tc>
        <w:tc>
          <w:tcPr>
            <w:tcW w:w="1306" w:type="dxa"/>
            <w:vAlign w:val="bottom"/>
            <w:hideMark/>
          </w:tcPr>
          <w:p w14:paraId="3545CC9B" w14:textId="77777777" w:rsidR="006C715A" w:rsidRPr="000D644D" w:rsidRDefault="006C715A" w:rsidP="00994661">
            <w:pPr>
              <w:pBdr>
                <w:bottom w:val="single" w:sz="4" w:space="0" w:color="auto"/>
              </w:pBdr>
              <w:jc w:val="center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 w:hint="cs"/>
                <w:szCs w:val="24"/>
                <w:cs/>
              </w:rPr>
              <w:t>ลดลง</w:t>
            </w:r>
          </w:p>
        </w:tc>
        <w:tc>
          <w:tcPr>
            <w:tcW w:w="1307" w:type="dxa"/>
            <w:vAlign w:val="bottom"/>
            <w:hideMark/>
          </w:tcPr>
          <w:p w14:paraId="51C72069" w14:textId="3FAE1F88" w:rsidR="006C715A" w:rsidRPr="000D644D" w:rsidRDefault="00E05E39" w:rsidP="00994661">
            <w:pPr>
              <w:pBdr>
                <w:bottom w:val="single" w:sz="4" w:space="1" w:color="auto"/>
              </w:pBdr>
              <w:ind w:left="-21"/>
              <w:jc w:val="center"/>
              <w:rPr>
                <w:rFonts w:ascii="Angsana New" w:hAnsi="Angsana New"/>
                <w:spacing w:val="-6"/>
                <w:szCs w:val="24"/>
              </w:rPr>
            </w:pPr>
            <w:r w:rsidRPr="000D644D">
              <w:rPr>
                <w:rFonts w:ascii="Angsana New" w:hAnsi="Angsana New" w:hint="cs"/>
                <w:spacing w:val="-6"/>
                <w:szCs w:val="24"/>
              </w:rPr>
              <w:t xml:space="preserve">31 </w:t>
            </w:r>
            <w:r w:rsidRPr="000D644D">
              <w:rPr>
                <w:rFonts w:ascii="Angsana New" w:hAnsi="Angsana New" w:hint="cs"/>
                <w:spacing w:val="-6"/>
                <w:szCs w:val="24"/>
                <w:cs/>
              </w:rPr>
              <w:t xml:space="preserve">มีนาคม </w:t>
            </w:r>
            <w:r w:rsidRPr="000D644D">
              <w:rPr>
                <w:rFonts w:ascii="Angsana New" w:hAnsi="Angsana New" w:hint="cs"/>
                <w:spacing w:val="-6"/>
                <w:szCs w:val="24"/>
              </w:rPr>
              <w:t>2569</w:t>
            </w:r>
          </w:p>
        </w:tc>
      </w:tr>
      <w:tr w:rsidR="006C715A" w:rsidRPr="000D644D" w14:paraId="1D4700AC" w14:textId="77777777" w:rsidTr="00BC77EF">
        <w:trPr>
          <w:trHeight w:val="19"/>
        </w:trPr>
        <w:tc>
          <w:tcPr>
            <w:tcW w:w="4327" w:type="dxa"/>
            <w:vAlign w:val="bottom"/>
          </w:tcPr>
          <w:p w14:paraId="4E5C8BAC" w14:textId="77777777" w:rsidR="006C715A" w:rsidRPr="000D644D" w:rsidRDefault="006C715A" w:rsidP="00994661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pacing w:val="-4"/>
                <w:szCs w:val="24"/>
              </w:rPr>
            </w:pPr>
            <w:r w:rsidRPr="000D644D">
              <w:rPr>
                <w:rFonts w:ascii="Angsana New" w:hAnsi="Angsana New" w:hint="cs"/>
                <w:b/>
                <w:bCs/>
                <w:szCs w:val="24"/>
                <w:cs/>
              </w:rPr>
              <w:t>บริษัทย่อย</w:t>
            </w:r>
          </w:p>
        </w:tc>
        <w:tc>
          <w:tcPr>
            <w:tcW w:w="1306" w:type="dxa"/>
            <w:vAlign w:val="bottom"/>
          </w:tcPr>
          <w:p w14:paraId="4F6711C3" w14:textId="77777777" w:rsidR="006C715A" w:rsidRPr="000D644D" w:rsidRDefault="006C715A" w:rsidP="00994661">
            <w:pPr>
              <w:tabs>
                <w:tab w:val="decimal" w:pos="1057"/>
              </w:tabs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06" w:type="dxa"/>
          </w:tcPr>
          <w:p w14:paraId="40213C3C" w14:textId="77777777" w:rsidR="006C715A" w:rsidRPr="000D644D" w:rsidRDefault="006C715A" w:rsidP="00994661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56108DD5" w14:textId="77777777" w:rsidR="006C715A" w:rsidRPr="000D644D" w:rsidRDefault="006C715A" w:rsidP="00994661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541DFB85" w14:textId="77777777" w:rsidR="006C715A" w:rsidRPr="000D644D" w:rsidRDefault="006C715A" w:rsidP="00994661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E05E39" w:rsidRPr="000D644D" w14:paraId="07A4FEC6" w14:textId="77777777" w:rsidTr="00BC77EF">
        <w:trPr>
          <w:trHeight w:val="19"/>
        </w:trPr>
        <w:tc>
          <w:tcPr>
            <w:tcW w:w="4327" w:type="dxa"/>
            <w:vAlign w:val="bottom"/>
          </w:tcPr>
          <w:p w14:paraId="47F19AC7" w14:textId="77777777" w:rsidR="00E05E39" w:rsidRPr="000D644D" w:rsidRDefault="00E05E39" w:rsidP="00E05E39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0D644D">
              <w:rPr>
                <w:rFonts w:ascii="Angsana New" w:hAnsi="Angsana New"/>
                <w:szCs w:val="24"/>
                <w:cs/>
              </w:rPr>
              <w:t>บริษัท ไทยเบสสเตชั่น จำกัด</w:t>
            </w:r>
          </w:p>
        </w:tc>
        <w:tc>
          <w:tcPr>
            <w:tcW w:w="1306" w:type="dxa"/>
            <w:vAlign w:val="bottom"/>
          </w:tcPr>
          <w:p w14:paraId="1ACBAB66" w14:textId="7D9EB302" w:rsidR="00E05E39" w:rsidRPr="000D644D" w:rsidRDefault="00E05E39" w:rsidP="00E05E39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0D644D">
              <w:rPr>
                <w:rFonts w:ascii="Angsana New" w:hAnsi="Angsana New"/>
                <w:szCs w:val="24"/>
              </w:rPr>
              <w:t>128,500</w:t>
            </w:r>
          </w:p>
        </w:tc>
        <w:tc>
          <w:tcPr>
            <w:tcW w:w="1306" w:type="dxa"/>
          </w:tcPr>
          <w:p w14:paraId="127B1923" w14:textId="1001FDE4" w:rsidR="00E05E39" w:rsidRPr="000D644D" w:rsidRDefault="00044AE9" w:rsidP="00E05E39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6" w:type="dxa"/>
            <w:vAlign w:val="bottom"/>
          </w:tcPr>
          <w:p w14:paraId="17800638" w14:textId="3775C01D" w:rsidR="00E05E39" w:rsidRPr="000D644D" w:rsidRDefault="00044AE9" w:rsidP="00E05E39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7" w:type="dxa"/>
            <w:vAlign w:val="bottom"/>
          </w:tcPr>
          <w:p w14:paraId="257B5628" w14:textId="3B57D96C" w:rsidR="00E05E39" w:rsidRPr="000D644D" w:rsidRDefault="00044AE9" w:rsidP="00E05E39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/>
                <w:szCs w:val="24"/>
              </w:rPr>
              <w:t>128,500</w:t>
            </w:r>
          </w:p>
        </w:tc>
      </w:tr>
      <w:tr w:rsidR="00E05E39" w:rsidRPr="000D644D" w14:paraId="6DF1F6DE" w14:textId="77777777" w:rsidTr="00BC77EF">
        <w:trPr>
          <w:trHeight w:val="19"/>
        </w:trPr>
        <w:tc>
          <w:tcPr>
            <w:tcW w:w="4327" w:type="dxa"/>
            <w:vAlign w:val="bottom"/>
          </w:tcPr>
          <w:p w14:paraId="5FCE94EB" w14:textId="77777777" w:rsidR="00E05E39" w:rsidRPr="000D644D" w:rsidRDefault="00E05E39" w:rsidP="00E05E39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0D644D">
              <w:rPr>
                <w:rFonts w:ascii="Angsana New" w:hAnsi="Angsana New"/>
                <w:szCs w:val="24"/>
                <w:cs/>
              </w:rPr>
              <w:t>บริษัท ไอ-โมบาย พลัส จำกัด</w:t>
            </w:r>
          </w:p>
        </w:tc>
        <w:tc>
          <w:tcPr>
            <w:tcW w:w="1306" w:type="dxa"/>
            <w:vAlign w:val="bottom"/>
          </w:tcPr>
          <w:p w14:paraId="1333F4E8" w14:textId="4098C896" w:rsidR="00E05E39" w:rsidRPr="000D644D" w:rsidRDefault="00E05E39" w:rsidP="00E05E39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0D644D">
              <w:rPr>
                <w:rFonts w:ascii="Angsana New" w:hAnsi="Angsana New"/>
                <w:szCs w:val="24"/>
              </w:rPr>
              <w:t>123,000</w:t>
            </w:r>
          </w:p>
        </w:tc>
        <w:tc>
          <w:tcPr>
            <w:tcW w:w="1306" w:type="dxa"/>
          </w:tcPr>
          <w:p w14:paraId="4B473395" w14:textId="343CE99D" w:rsidR="00E05E39" w:rsidRPr="000D644D" w:rsidRDefault="00044AE9" w:rsidP="00E05E39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6" w:type="dxa"/>
            <w:vAlign w:val="bottom"/>
          </w:tcPr>
          <w:p w14:paraId="0592CA07" w14:textId="1FDAFCA9" w:rsidR="00E05E39" w:rsidRPr="000D644D" w:rsidRDefault="00044AE9" w:rsidP="00E05E39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7" w:type="dxa"/>
            <w:vAlign w:val="bottom"/>
          </w:tcPr>
          <w:p w14:paraId="6B5D1B6C" w14:textId="2F1BA3F5" w:rsidR="00E05E39" w:rsidRPr="000D644D" w:rsidRDefault="00044AE9" w:rsidP="00E05E39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/>
                <w:szCs w:val="24"/>
              </w:rPr>
              <w:t>123,000</w:t>
            </w:r>
          </w:p>
        </w:tc>
      </w:tr>
      <w:tr w:rsidR="00E05E39" w:rsidRPr="000D644D" w14:paraId="02E9BEF9" w14:textId="77777777" w:rsidTr="00BC77EF">
        <w:trPr>
          <w:trHeight w:val="19"/>
        </w:trPr>
        <w:tc>
          <w:tcPr>
            <w:tcW w:w="4327" w:type="dxa"/>
            <w:vAlign w:val="bottom"/>
          </w:tcPr>
          <w:p w14:paraId="76988D91" w14:textId="77777777" w:rsidR="00E05E39" w:rsidRPr="000D644D" w:rsidRDefault="00E05E39" w:rsidP="00E05E39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0D644D">
              <w:rPr>
                <w:rFonts w:ascii="Angsana New" w:hAnsi="Angsana New"/>
                <w:szCs w:val="24"/>
                <w:cs/>
              </w:rPr>
              <w:t>บริษัท ลัคกี้ เฮง เฮง จำกัด</w:t>
            </w:r>
          </w:p>
        </w:tc>
        <w:tc>
          <w:tcPr>
            <w:tcW w:w="1306" w:type="dxa"/>
            <w:vAlign w:val="bottom"/>
          </w:tcPr>
          <w:p w14:paraId="557BFBAB" w14:textId="6F9CCAB7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0D644D">
              <w:rPr>
                <w:rFonts w:ascii="Angsana New" w:hAnsi="Angsana New"/>
                <w:szCs w:val="24"/>
              </w:rPr>
              <w:t>24,000</w:t>
            </w:r>
          </w:p>
        </w:tc>
        <w:tc>
          <w:tcPr>
            <w:tcW w:w="1306" w:type="dxa"/>
          </w:tcPr>
          <w:p w14:paraId="1072C30A" w14:textId="5400D009" w:rsidR="00E05E39" w:rsidRPr="000D644D" w:rsidRDefault="00044AE9" w:rsidP="00E05E39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6" w:type="dxa"/>
            <w:vAlign w:val="bottom"/>
          </w:tcPr>
          <w:p w14:paraId="1DB10A09" w14:textId="3E39C030" w:rsidR="00E05E39" w:rsidRPr="000D644D" w:rsidRDefault="00044AE9" w:rsidP="00E05E39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7" w:type="dxa"/>
            <w:vAlign w:val="bottom"/>
          </w:tcPr>
          <w:p w14:paraId="2BDAC5F9" w14:textId="526DA932" w:rsidR="00E05E39" w:rsidRPr="000D644D" w:rsidRDefault="00044AE9" w:rsidP="00E05E39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/>
                <w:szCs w:val="24"/>
              </w:rPr>
              <w:t>24,000</w:t>
            </w:r>
          </w:p>
        </w:tc>
      </w:tr>
      <w:tr w:rsidR="00E05E39" w:rsidRPr="000D644D" w14:paraId="3ECD087D" w14:textId="77777777" w:rsidTr="00BC77EF">
        <w:trPr>
          <w:trHeight w:val="19"/>
        </w:trPr>
        <w:tc>
          <w:tcPr>
            <w:tcW w:w="4327" w:type="dxa"/>
            <w:vAlign w:val="bottom"/>
          </w:tcPr>
          <w:p w14:paraId="5C4FFDF1" w14:textId="77777777" w:rsidR="00E05E39" w:rsidRPr="000D644D" w:rsidRDefault="00E05E39" w:rsidP="00E05E39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0D644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06" w:type="dxa"/>
            <w:vAlign w:val="bottom"/>
          </w:tcPr>
          <w:p w14:paraId="03CDFC32" w14:textId="0EBF67EB" w:rsidR="00E05E39" w:rsidRPr="000D644D" w:rsidRDefault="00E05E39" w:rsidP="00E05E39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0D644D">
              <w:rPr>
                <w:rFonts w:ascii="Angsana New" w:hAnsi="Angsana New"/>
                <w:szCs w:val="24"/>
              </w:rPr>
              <w:t>275,500</w:t>
            </w:r>
          </w:p>
        </w:tc>
        <w:tc>
          <w:tcPr>
            <w:tcW w:w="1306" w:type="dxa"/>
          </w:tcPr>
          <w:p w14:paraId="1050B507" w14:textId="488EBFE3" w:rsidR="00E05E39" w:rsidRPr="000D644D" w:rsidRDefault="00044AE9" w:rsidP="00E05E39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6" w:type="dxa"/>
            <w:vAlign w:val="bottom"/>
          </w:tcPr>
          <w:p w14:paraId="033D7D20" w14:textId="27644820" w:rsidR="00E05E39" w:rsidRPr="000D644D" w:rsidRDefault="00044AE9" w:rsidP="00E05E39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7" w:type="dxa"/>
            <w:vAlign w:val="bottom"/>
          </w:tcPr>
          <w:p w14:paraId="68F5F536" w14:textId="4D2FB33D" w:rsidR="00E05E39" w:rsidRPr="000D644D" w:rsidRDefault="00044AE9" w:rsidP="00E05E39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/>
                <w:szCs w:val="24"/>
              </w:rPr>
              <w:t>275,500</w:t>
            </w:r>
          </w:p>
        </w:tc>
      </w:tr>
      <w:tr w:rsidR="00E05E39" w:rsidRPr="000D644D" w14:paraId="3215AF6F" w14:textId="77777777" w:rsidTr="00BC77EF">
        <w:trPr>
          <w:trHeight w:val="19"/>
        </w:trPr>
        <w:tc>
          <w:tcPr>
            <w:tcW w:w="4327" w:type="dxa"/>
            <w:vAlign w:val="bottom"/>
          </w:tcPr>
          <w:p w14:paraId="5ACB7528" w14:textId="77777777" w:rsidR="00E05E39" w:rsidRPr="000D644D" w:rsidRDefault="00E05E39" w:rsidP="00E05E39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0D644D">
              <w:rPr>
                <w:rFonts w:ascii="Angsana New" w:hAnsi="Angsana New" w:hint="cs"/>
                <w:szCs w:val="24"/>
                <w:cs/>
              </w:rPr>
              <w:t xml:space="preserve">หัก: ค่าเผื่อผลขาดทุนด้านเครดิตที่คาดว่าจะเกิดขึ้น </w:t>
            </w:r>
            <w:r w:rsidRPr="000D644D">
              <w:rPr>
                <w:rFonts w:ascii="Angsana New" w:hAnsi="Angsana New" w:hint="cs"/>
                <w:szCs w:val="24"/>
              </w:rPr>
              <w:t>(</w:t>
            </w:r>
            <w:r w:rsidRPr="000D644D">
              <w:rPr>
                <w:rFonts w:ascii="Angsana New" w:hAnsi="Angsana New" w:hint="cs"/>
                <w:szCs w:val="24"/>
                <w:cs/>
              </w:rPr>
              <w:t xml:space="preserve">หมายเหตุ </w:t>
            </w:r>
            <w:r w:rsidRPr="000D644D">
              <w:rPr>
                <w:rFonts w:ascii="Angsana New" w:hAnsi="Angsana New"/>
                <w:szCs w:val="24"/>
              </w:rPr>
              <w:t>5</w:t>
            </w:r>
            <w:r w:rsidRPr="000D644D">
              <w:rPr>
                <w:rFonts w:ascii="Angsana New" w:hAnsi="Angsana New" w:hint="cs"/>
                <w:szCs w:val="24"/>
              </w:rPr>
              <w:t>)</w:t>
            </w:r>
          </w:p>
        </w:tc>
        <w:tc>
          <w:tcPr>
            <w:tcW w:w="1306" w:type="dxa"/>
            <w:vAlign w:val="bottom"/>
          </w:tcPr>
          <w:p w14:paraId="4A5A5FE4" w14:textId="55453043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0D644D">
              <w:rPr>
                <w:rFonts w:ascii="Angsana New" w:hAnsi="Angsana New"/>
                <w:szCs w:val="24"/>
              </w:rPr>
              <w:t>(275,500)</w:t>
            </w:r>
          </w:p>
        </w:tc>
        <w:tc>
          <w:tcPr>
            <w:tcW w:w="1306" w:type="dxa"/>
          </w:tcPr>
          <w:p w14:paraId="081D77F0" w14:textId="77777777" w:rsidR="00E05E39" w:rsidRPr="000D644D" w:rsidRDefault="00E05E39" w:rsidP="00E05E39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6D8ED7F3" w14:textId="77777777" w:rsidR="00E05E39" w:rsidRPr="000D644D" w:rsidRDefault="00E05E39" w:rsidP="00E05E39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BFF7419" w14:textId="39FC0D2B" w:rsidR="00E05E39" w:rsidRPr="000D644D" w:rsidRDefault="00044AE9" w:rsidP="00E05E39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/>
                <w:szCs w:val="24"/>
              </w:rPr>
              <w:t>(275,500)</w:t>
            </w:r>
          </w:p>
        </w:tc>
      </w:tr>
      <w:tr w:rsidR="00E05E39" w:rsidRPr="000D644D" w14:paraId="65771F7D" w14:textId="77777777" w:rsidTr="00BC77EF">
        <w:trPr>
          <w:trHeight w:val="19"/>
        </w:trPr>
        <w:tc>
          <w:tcPr>
            <w:tcW w:w="4327" w:type="dxa"/>
            <w:vAlign w:val="bottom"/>
          </w:tcPr>
          <w:p w14:paraId="04F812B0" w14:textId="77777777" w:rsidR="00E05E39" w:rsidRPr="000D644D" w:rsidRDefault="00E05E39" w:rsidP="00E05E39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szCs w:val="24"/>
                <w:cs/>
              </w:rPr>
            </w:pPr>
            <w:r w:rsidRPr="000D644D">
              <w:rPr>
                <w:rFonts w:ascii="Angsana New" w:hAnsi="Angsana New" w:hint="cs"/>
                <w:szCs w:val="24"/>
                <w:cs/>
              </w:rPr>
              <w:t>เงินให้กู้ยืมระยะสั้นแก่กิจการที่เกี่ยวข้องกัน - สุทธิ</w:t>
            </w:r>
          </w:p>
        </w:tc>
        <w:tc>
          <w:tcPr>
            <w:tcW w:w="1306" w:type="dxa"/>
            <w:vAlign w:val="bottom"/>
          </w:tcPr>
          <w:p w14:paraId="3BF1A9DA" w14:textId="2FD6FC32" w:rsidR="00E05E39" w:rsidRPr="000D644D" w:rsidRDefault="00E05E39" w:rsidP="00E05E39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  <w:cs/>
              </w:rPr>
            </w:pPr>
            <w:r w:rsidRPr="000D64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06" w:type="dxa"/>
          </w:tcPr>
          <w:p w14:paraId="410DE7B6" w14:textId="77777777" w:rsidR="00E05E39" w:rsidRPr="000D644D" w:rsidRDefault="00E05E39" w:rsidP="00E05E39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06" w:type="dxa"/>
            <w:vAlign w:val="bottom"/>
          </w:tcPr>
          <w:p w14:paraId="4D7F10F3" w14:textId="77777777" w:rsidR="00E05E39" w:rsidRPr="000D644D" w:rsidRDefault="00E05E39" w:rsidP="00E05E39">
            <w:pP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07" w:type="dxa"/>
            <w:vAlign w:val="bottom"/>
          </w:tcPr>
          <w:p w14:paraId="1EBA2055" w14:textId="1591F494" w:rsidR="00E05E39" w:rsidRPr="000D644D" w:rsidRDefault="00044AE9" w:rsidP="00E05E39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/>
                <w:szCs w:val="24"/>
              </w:rPr>
              <w:t>-</w:t>
            </w:r>
          </w:p>
        </w:tc>
      </w:tr>
    </w:tbl>
    <w:p w14:paraId="25FFEA9C" w14:textId="77777777" w:rsidR="00994661" w:rsidRPr="000D644D" w:rsidRDefault="00994661">
      <w:r w:rsidRPr="000D644D">
        <w:br w:type="page"/>
      </w:r>
    </w:p>
    <w:tbl>
      <w:tblPr>
        <w:tblW w:w="916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60"/>
        <w:gridCol w:w="1442"/>
        <w:gridCol w:w="1320"/>
        <w:gridCol w:w="1322"/>
        <w:gridCol w:w="1322"/>
      </w:tblGrid>
      <w:tr w:rsidR="00A57A84" w:rsidRPr="000D644D" w14:paraId="5986BE0F" w14:textId="77777777" w:rsidTr="005D36C3">
        <w:trPr>
          <w:trHeight w:val="19"/>
        </w:trPr>
        <w:tc>
          <w:tcPr>
            <w:tcW w:w="3760" w:type="dxa"/>
            <w:vAlign w:val="bottom"/>
          </w:tcPr>
          <w:p w14:paraId="1BAA08B2" w14:textId="77777777" w:rsidR="00A57A84" w:rsidRPr="000D644D" w:rsidRDefault="00A57A84" w:rsidP="00994661">
            <w:pP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442" w:type="dxa"/>
          </w:tcPr>
          <w:p w14:paraId="651C65A9" w14:textId="77777777" w:rsidR="00A57A84" w:rsidRPr="000D644D" w:rsidRDefault="00A57A84" w:rsidP="00994661">
            <w:pPr>
              <w:tabs>
                <w:tab w:val="left" w:pos="360"/>
                <w:tab w:val="left" w:pos="2160"/>
              </w:tabs>
              <w:spacing w:before="120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3964" w:type="dxa"/>
            <w:gridSpan w:val="3"/>
            <w:vAlign w:val="bottom"/>
          </w:tcPr>
          <w:p w14:paraId="0D74EBCD" w14:textId="77777777" w:rsidR="00A57A84" w:rsidRPr="000D644D" w:rsidRDefault="00A57A84" w:rsidP="00994661">
            <w:pPr>
              <w:tabs>
                <w:tab w:val="left" w:pos="360"/>
                <w:tab w:val="left" w:pos="2160"/>
              </w:tabs>
              <w:spacing w:before="120"/>
              <w:jc w:val="right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/>
                <w:szCs w:val="24"/>
              </w:rPr>
              <w:t xml:space="preserve"> (</w:t>
            </w:r>
            <w:r w:rsidRPr="000D644D">
              <w:rPr>
                <w:rFonts w:ascii="Angsana New" w:hAnsi="Angsana New"/>
                <w:szCs w:val="24"/>
                <w:cs/>
              </w:rPr>
              <w:t>หน่วย: พันบาท)</w:t>
            </w:r>
          </w:p>
        </w:tc>
      </w:tr>
      <w:tr w:rsidR="00BC77EF" w:rsidRPr="000D644D" w14:paraId="1ED7109F" w14:textId="77777777" w:rsidTr="005D36C3">
        <w:trPr>
          <w:trHeight w:val="19"/>
        </w:trPr>
        <w:tc>
          <w:tcPr>
            <w:tcW w:w="5202" w:type="dxa"/>
            <w:gridSpan w:val="2"/>
            <w:vAlign w:val="bottom"/>
          </w:tcPr>
          <w:p w14:paraId="21363432" w14:textId="77777777" w:rsidR="00BC77EF" w:rsidRPr="000D644D" w:rsidRDefault="00BC77EF" w:rsidP="00994661">
            <w:pPr>
              <w:ind w:right="-18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64" w:type="dxa"/>
            <w:gridSpan w:val="3"/>
          </w:tcPr>
          <w:p w14:paraId="57602778" w14:textId="77777777" w:rsidR="00BC77EF" w:rsidRPr="000D644D" w:rsidRDefault="00BC77EF" w:rsidP="00994661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0D644D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5D36C3" w:rsidRPr="000D644D" w14:paraId="66596472" w14:textId="77777777" w:rsidTr="005D36C3">
        <w:trPr>
          <w:trHeight w:val="19"/>
        </w:trPr>
        <w:tc>
          <w:tcPr>
            <w:tcW w:w="5202" w:type="dxa"/>
            <w:gridSpan w:val="2"/>
            <w:vAlign w:val="bottom"/>
          </w:tcPr>
          <w:p w14:paraId="3BA55810" w14:textId="77777777" w:rsidR="005D36C3" w:rsidRPr="000D644D" w:rsidRDefault="005D36C3" w:rsidP="00CD14A5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ind w:right="1427"/>
              <w:jc w:val="center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/>
                <w:szCs w:val="24"/>
                <w:cs/>
              </w:rPr>
              <w:t>เงินกู้ยืมระยะสั้น</w:t>
            </w:r>
            <w:r w:rsidRPr="000D644D">
              <w:rPr>
                <w:rFonts w:ascii="Angsana New" w:hAnsi="Angsana New" w:hint="cs"/>
                <w:szCs w:val="24"/>
                <w:cs/>
              </w:rPr>
              <w:t>จาก</w:t>
            </w:r>
            <w:r w:rsidRPr="000D644D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320" w:type="dxa"/>
            <w:vAlign w:val="bottom"/>
          </w:tcPr>
          <w:p w14:paraId="51302F69" w14:textId="5CA809CE" w:rsidR="005D36C3" w:rsidRPr="000D644D" w:rsidRDefault="00E05E39" w:rsidP="00994661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/>
                <w:szCs w:val="24"/>
              </w:rPr>
              <w:t xml:space="preserve">1 </w:t>
            </w:r>
            <w:r w:rsidRPr="000D644D">
              <w:rPr>
                <w:rFonts w:ascii="Angsana New" w:hAnsi="Angsana New"/>
                <w:szCs w:val="24"/>
                <w:cs/>
              </w:rPr>
              <w:t xml:space="preserve">มกราคม </w:t>
            </w:r>
            <w:r w:rsidRPr="000D644D"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322" w:type="dxa"/>
          </w:tcPr>
          <w:p w14:paraId="4097A191" w14:textId="77777777" w:rsidR="005D36C3" w:rsidRPr="000D644D" w:rsidRDefault="005D36C3" w:rsidP="00994661">
            <w:pPr>
              <w:pBdr>
                <w:bottom w:val="single" w:sz="4" w:space="0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0D644D">
              <w:rPr>
                <w:rFonts w:ascii="Angsana New" w:hAnsi="Angsana New" w:hint="cs"/>
                <w:szCs w:val="24"/>
                <w:cs/>
              </w:rPr>
              <w:t>เพิ่มขึ้น</w:t>
            </w:r>
          </w:p>
        </w:tc>
        <w:tc>
          <w:tcPr>
            <w:tcW w:w="1322" w:type="dxa"/>
            <w:tcBorders>
              <w:left w:val="nil"/>
            </w:tcBorders>
            <w:vAlign w:val="bottom"/>
          </w:tcPr>
          <w:p w14:paraId="5F73538E" w14:textId="1A67EBAA" w:rsidR="005D36C3" w:rsidRPr="000D644D" w:rsidRDefault="00E05E39" w:rsidP="00994661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/>
                <w:szCs w:val="24"/>
              </w:rPr>
              <w:t xml:space="preserve">31 </w:t>
            </w:r>
            <w:r w:rsidRPr="000D644D">
              <w:rPr>
                <w:rFonts w:ascii="Angsana New" w:hAnsi="Angsana New"/>
                <w:szCs w:val="24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Cs w:val="24"/>
              </w:rPr>
              <w:t>2569</w:t>
            </w:r>
          </w:p>
        </w:tc>
      </w:tr>
      <w:tr w:rsidR="005D36C3" w:rsidRPr="000D644D" w14:paraId="025564A9" w14:textId="77777777" w:rsidTr="005D36C3">
        <w:trPr>
          <w:trHeight w:val="19"/>
        </w:trPr>
        <w:tc>
          <w:tcPr>
            <w:tcW w:w="5202" w:type="dxa"/>
            <w:gridSpan w:val="2"/>
            <w:vAlign w:val="bottom"/>
          </w:tcPr>
          <w:p w14:paraId="0E6F5EE8" w14:textId="77777777" w:rsidR="005D36C3" w:rsidRPr="000D644D" w:rsidRDefault="005D36C3" w:rsidP="00994661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pacing w:val="-8"/>
                <w:szCs w:val="24"/>
                <w:cs/>
              </w:rPr>
            </w:pPr>
            <w:r w:rsidRPr="000D644D">
              <w:rPr>
                <w:rFonts w:ascii="Angsana New" w:hAnsi="Angsana New" w:hint="cs"/>
                <w:b/>
                <w:bCs/>
                <w:spacing w:val="-8"/>
                <w:szCs w:val="24"/>
                <w:cs/>
              </w:rPr>
              <w:t>บริษัทย่อย</w:t>
            </w:r>
          </w:p>
        </w:tc>
        <w:tc>
          <w:tcPr>
            <w:tcW w:w="1320" w:type="dxa"/>
            <w:vAlign w:val="bottom"/>
          </w:tcPr>
          <w:p w14:paraId="61989690" w14:textId="77777777" w:rsidR="005D36C3" w:rsidRPr="000D644D" w:rsidRDefault="005D36C3" w:rsidP="00994661">
            <w:pPr>
              <w:tabs>
                <w:tab w:val="decimal" w:pos="1057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</w:tcPr>
          <w:p w14:paraId="35D4F991" w14:textId="77777777" w:rsidR="005D36C3" w:rsidRPr="000D644D" w:rsidRDefault="005D36C3" w:rsidP="00994661">
            <w:pPr>
              <w:tabs>
                <w:tab w:val="decimal" w:pos="1057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1322" w:type="dxa"/>
            <w:tcBorders>
              <w:left w:val="nil"/>
            </w:tcBorders>
            <w:vAlign w:val="bottom"/>
          </w:tcPr>
          <w:p w14:paraId="5BAFCCEC" w14:textId="77777777" w:rsidR="005D36C3" w:rsidRPr="000D644D" w:rsidRDefault="005D36C3" w:rsidP="00994661">
            <w:pPr>
              <w:tabs>
                <w:tab w:val="decimal" w:pos="1057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</w:p>
        </w:tc>
      </w:tr>
      <w:tr w:rsidR="00E05E39" w:rsidRPr="000D644D" w14:paraId="5C6DF311" w14:textId="77777777" w:rsidTr="005D36C3">
        <w:trPr>
          <w:trHeight w:val="19"/>
        </w:trPr>
        <w:tc>
          <w:tcPr>
            <w:tcW w:w="5202" w:type="dxa"/>
            <w:gridSpan w:val="2"/>
            <w:vAlign w:val="bottom"/>
          </w:tcPr>
          <w:p w14:paraId="21036297" w14:textId="77777777" w:rsidR="00E05E39" w:rsidRPr="000D644D" w:rsidRDefault="00E05E39" w:rsidP="00E05E39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pacing w:val="-8"/>
                <w:szCs w:val="24"/>
                <w:cs/>
              </w:rPr>
            </w:pPr>
            <w:r w:rsidRPr="000D644D">
              <w:rPr>
                <w:rFonts w:ascii="Angsana New" w:hAnsi="Angsana New" w:hint="cs"/>
                <w:spacing w:val="-4"/>
                <w:szCs w:val="24"/>
                <w:cs/>
              </w:rPr>
              <w:t>บริษัท สามารถ ดิจิตอล มีเดีย จำกัด</w:t>
            </w:r>
          </w:p>
        </w:tc>
        <w:tc>
          <w:tcPr>
            <w:tcW w:w="1320" w:type="dxa"/>
            <w:vAlign w:val="bottom"/>
          </w:tcPr>
          <w:p w14:paraId="19EA015E" w14:textId="47F92727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/>
                <w:szCs w:val="24"/>
              </w:rPr>
              <w:t>44,000</w:t>
            </w:r>
          </w:p>
        </w:tc>
        <w:tc>
          <w:tcPr>
            <w:tcW w:w="1322" w:type="dxa"/>
          </w:tcPr>
          <w:p w14:paraId="41433AB5" w14:textId="1B608FF5" w:rsidR="00E05E39" w:rsidRPr="000D644D" w:rsidRDefault="00044AE9" w:rsidP="00E05E39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2" w:type="dxa"/>
            <w:tcBorders>
              <w:left w:val="nil"/>
            </w:tcBorders>
            <w:vAlign w:val="bottom"/>
          </w:tcPr>
          <w:p w14:paraId="0A28DB33" w14:textId="4F9316EB" w:rsidR="00E05E39" w:rsidRPr="000D644D" w:rsidRDefault="00044AE9" w:rsidP="00E05E39">
            <w:pPr>
              <w:pBdr>
                <w:bottom w:val="single" w:sz="4" w:space="1" w:color="auto"/>
              </w:pBdr>
              <w:tabs>
                <w:tab w:val="decimal" w:pos="1057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/>
                <w:szCs w:val="24"/>
              </w:rPr>
              <w:t>44,000</w:t>
            </w:r>
          </w:p>
        </w:tc>
      </w:tr>
      <w:tr w:rsidR="00E05E39" w:rsidRPr="000D644D" w14:paraId="1DE6897C" w14:textId="77777777" w:rsidTr="005D36C3">
        <w:trPr>
          <w:trHeight w:val="19"/>
        </w:trPr>
        <w:tc>
          <w:tcPr>
            <w:tcW w:w="5202" w:type="dxa"/>
            <w:gridSpan w:val="2"/>
            <w:vAlign w:val="bottom"/>
          </w:tcPr>
          <w:p w14:paraId="0112AE38" w14:textId="77777777" w:rsidR="00E05E39" w:rsidRPr="000D644D" w:rsidRDefault="00E05E39" w:rsidP="00E05E39">
            <w:pPr>
              <w:tabs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b/>
                <w:bCs/>
                <w:spacing w:val="-8"/>
                <w:szCs w:val="24"/>
                <w:cs/>
              </w:rPr>
            </w:pPr>
            <w:r w:rsidRPr="000D644D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320" w:type="dxa"/>
            <w:vAlign w:val="bottom"/>
          </w:tcPr>
          <w:p w14:paraId="44B2420E" w14:textId="462136B7" w:rsidR="00E05E39" w:rsidRPr="000D644D" w:rsidRDefault="00E05E39" w:rsidP="00E05E39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/>
                <w:szCs w:val="24"/>
              </w:rPr>
              <w:t>44,000</w:t>
            </w:r>
          </w:p>
        </w:tc>
        <w:tc>
          <w:tcPr>
            <w:tcW w:w="1322" w:type="dxa"/>
          </w:tcPr>
          <w:p w14:paraId="059CF745" w14:textId="627F7AB3" w:rsidR="00E05E39" w:rsidRPr="000D644D" w:rsidRDefault="00044AE9" w:rsidP="00E05E39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322" w:type="dxa"/>
            <w:tcBorders>
              <w:left w:val="nil"/>
            </w:tcBorders>
            <w:vAlign w:val="bottom"/>
          </w:tcPr>
          <w:p w14:paraId="72756D14" w14:textId="58E312CE" w:rsidR="00E05E39" w:rsidRPr="000D644D" w:rsidRDefault="00044AE9" w:rsidP="00E05E39">
            <w:pPr>
              <w:pBdr>
                <w:bottom w:val="double" w:sz="4" w:space="1" w:color="auto"/>
              </w:pBdr>
              <w:tabs>
                <w:tab w:val="decimal" w:pos="1057"/>
              </w:tabs>
              <w:ind w:right="-18"/>
              <w:jc w:val="thaiDistribute"/>
              <w:rPr>
                <w:rFonts w:ascii="Angsana New" w:hAnsi="Angsana New"/>
                <w:szCs w:val="24"/>
              </w:rPr>
            </w:pPr>
            <w:r w:rsidRPr="000D644D">
              <w:rPr>
                <w:rFonts w:ascii="Angsana New" w:hAnsi="Angsana New"/>
                <w:szCs w:val="24"/>
              </w:rPr>
              <w:t>44,000</w:t>
            </w:r>
          </w:p>
        </w:tc>
      </w:tr>
    </w:tbl>
    <w:p w14:paraId="30351F35" w14:textId="77777777" w:rsidR="008414B4" w:rsidRPr="000D644D" w:rsidRDefault="006E377C" w:rsidP="00815319">
      <w:pPr>
        <w:spacing w:before="240" w:after="120" w:line="38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00FB00D6" w14:textId="628E705C" w:rsidR="00FE784B" w:rsidRPr="000D644D" w:rsidRDefault="008414B4" w:rsidP="00815319">
      <w:pPr>
        <w:spacing w:before="120" w:after="12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tab/>
      </w:r>
      <w:r w:rsidR="00FE784B" w:rsidRPr="000D644D">
        <w:rPr>
          <w:rFonts w:ascii="Angsana New" w:hAnsi="Angsana New"/>
          <w:sz w:val="32"/>
          <w:szCs w:val="32"/>
          <w:cs/>
        </w:rPr>
        <w:t>ในระหว่างงวด</w:t>
      </w:r>
      <w:r w:rsidR="00E05E39" w:rsidRPr="000D644D">
        <w:rPr>
          <w:rFonts w:ascii="Angsana New" w:hAnsi="Angsana New"/>
          <w:sz w:val="32"/>
          <w:szCs w:val="32"/>
          <w:cs/>
        </w:rPr>
        <w:t>สามเดือน</w:t>
      </w:r>
      <w:r w:rsidR="00FE784B" w:rsidRPr="000D644D">
        <w:rPr>
          <w:rFonts w:ascii="Angsana New" w:hAnsi="Angsana New"/>
          <w:sz w:val="32"/>
          <w:szCs w:val="32"/>
          <w:cs/>
        </w:rPr>
        <w:t>สิ้นสุดวันที่</w:t>
      </w:r>
      <w:r w:rsidR="00FE784B" w:rsidRPr="000D644D">
        <w:rPr>
          <w:rFonts w:ascii="Angsana New" w:hAnsi="Angsana New"/>
          <w:sz w:val="32"/>
          <w:szCs w:val="32"/>
        </w:rPr>
        <w:t xml:space="preserve"> </w:t>
      </w:r>
      <w:r w:rsidR="00E05E39" w:rsidRPr="000D644D">
        <w:rPr>
          <w:rFonts w:ascii="Angsana New" w:hAnsi="Angsana New"/>
          <w:sz w:val="32"/>
          <w:szCs w:val="32"/>
        </w:rPr>
        <w:t xml:space="preserve">31 </w:t>
      </w:r>
      <w:r w:rsidR="00E05E39" w:rsidRPr="000D644D">
        <w:rPr>
          <w:rFonts w:ascii="Angsana New" w:hAnsi="Angsana New"/>
          <w:sz w:val="32"/>
          <w:szCs w:val="32"/>
          <w:cs/>
        </w:rPr>
        <w:t xml:space="preserve">มีนาคม </w:t>
      </w:r>
      <w:r w:rsidR="003A2665" w:rsidRPr="000D644D">
        <w:rPr>
          <w:rFonts w:ascii="Angsana New" w:hAnsi="Angsana New"/>
          <w:sz w:val="32"/>
          <w:szCs w:val="32"/>
        </w:rPr>
        <w:t xml:space="preserve">2569 </w:t>
      </w:r>
      <w:r w:rsidR="003A2665" w:rsidRPr="000D644D">
        <w:rPr>
          <w:rFonts w:ascii="Angsana New" w:hAnsi="Angsana New"/>
          <w:sz w:val="32"/>
          <w:szCs w:val="32"/>
          <w:cs/>
        </w:rPr>
        <w:t xml:space="preserve">และ </w:t>
      </w:r>
      <w:r w:rsidR="003A2665" w:rsidRPr="000D644D">
        <w:rPr>
          <w:rFonts w:ascii="Angsana New" w:hAnsi="Angsana New"/>
          <w:sz w:val="32"/>
          <w:szCs w:val="32"/>
        </w:rPr>
        <w:t>2568</w:t>
      </w:r>
      <w:r w:rsidR="00FE784B" w:rsidRPr="000D644D">
        <w:rPr>
          <w:rFonts w:ascii="Angsana New" w:hAnsi="Angsana New"/>
          <w:sz w:val="32"/>
          <w:szCs w:val="32"/>
        </w:rPr>
        <w:t xml:space="preserve"> </w:t>
      </w:r>
      <w:r w:rsidR="004B36C4" w:rsidRPr="000D644D">
        <w:rPr>
          <w:rFonts w:ascii="Angsana New" w:hAnsi="Angsana New" w:hint="cs"/>
          <w:sz w:val="32"/>
          <w:szCs w:val="32"/>
          <w:cs/>
        </w:rPr>
        <w:t>กลุ่ม</w:t>
      </w:r>
      <w:r w:rsidR="00FE784B" w:rsidRPr="000D644D">
        <w:rPr>
          <w:rFonts w:ascii="Angsana New" w:hAnsi="Angsana New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92"/>
        <w:gridCol w:w="1260"/>
        <w:gridCol w:w="1260"/>
        <w:gridCol w:w="1260"/>
      </w:tblGrid>
      <w:tr w:rsidR="00994661" w:rsidRPr="000D644D" w14:paraId="741BD9A4" w14:textId="77777777" w:rsidTr="00303131">
        <w:tc>
          <w:tcPr>
            <w:tcW w:w="3960" w:type="dxa"/>
            <w:vAlign w:val="bottom"/>
          </w:tcPr>
          <w:p w14:paraId="385BB748" w14:textId="77777777" w:rsidR="00994661" w:rsidRPr="000D644D" w:rsidRDefault="00994661" w:rsidP="0030313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072" w:type="dxa"/>
            <w:gridSpan w:val="4"/>
            <w:vAlign w:val="bottom"/>
          </w:tcPr>
          <w:p w14:paraId="31931F13" w14:textId="77777777" w:rsidR="00994661" w:rsidRPr="000D644D" w:rsidRDefault="00994661" w:rsidP="00303131">
            <w:pPr>
              <w:ind w:right="-36"/>
              <w:jc w:val="right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>(</w:t>
            </w:r>
            <w:r w:rsidRPr="000D644D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994661" w:rsidRPr="000D644D" w14:paraId="1188DC39" w14:textId="77777777" w:rsidTr="00303131">
        <w:tc>
          <w:tcPr>
            <w:tcW w:w="3960" w:type="dxa"/>
            <w:vAlign w:val="bottom"/>
          </w:tcPr>
          <w:p w14:paraId="6B795C31" w14:textId="77777777" w:rsidR="00994661" w:rsidRPr="000D644D" w:rsidRDefault="00994661" w:rsidP="0030313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072" w:type="dxa"/>
            <w:gridSpan w:val="4"/>
            <w:vAlign w:val="bottom"/>
          </w:tcPr>
          <w:p w14:paraId="29D2A822" w14:textId="4900C892" w:rsidR="00994661" w:rsidRPr="000D644D" w:rsidRDefault="00994661" w:rsidP="00303131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E05E39" w:rsidRPr="000D644D">
              <w:rPr>
                <w:rFonts w:ascii="Angsana New" w:hAnsi="Angsana New"/>
                <w:sz w:val="28"/>
              </w:rPr>
              <w:t xml:space="preserve">31 </w:t>
            </w:r>
            <w:r w:rsidR="00E05E39" w:rsidRPr="000D644D">
              <w:rPr>
                <w:rFonts w:ascii="Angsana New" w:hAnsi="Angsana New"/>
                <w:sz w:val="28"/>
                <w:cs/>
              </w:rPr>
              <w:t>มีนาคม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</w:tr>
      <w:tr w:rsidR="00994661" w:rsidRPr="000D644D" w14:paraId="2921C41B" w14:textId="77777777" w:rsidTr="00303131">
        <w:tc>
          <w:tcPr>
            <w:tcW w:w="3960" w:type="dxa"/>
            <w:vAlign w:val="bottom"/>
          </w:tcPr>
          <w:p w14:paraId="4A752F34" w14:textId="77777777" w:rsidR="00994661" w:rsidRPr="000D644D" w:rsidRDefault="00994661" w:rsidP="00303131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CA0B616" w14:textId="77777777" w:rsidR="00994661" w:rsidRPr="000D644D" w:rsidRDefault="00994661" w:rsidP="00303131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C761574" w14:textId="77777777" w:rsidR="00994661" w:rsidRPr="000D644D" w:rsidRDefault="00994661" w:rsidP="00303131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05E39" w:rsidRPr="000D644D" w14:paraId="672B597A" w14:textId="77777777" w:rsidTr="00303131">
        <w:tc>
          <w:tcPr>
            <w:tcW w:w="3960" w:type="dxa"/>
            <w:vAlign w:val="bottom"/>
          </w:tcPr>
          <w:p w14:paraId="0F6D05CB" w14:textId="77777777" w:rsidR="00E05E39" w:rsidRPr="000D644D" w:rsidRDefault="00E05E39" w:rsidP="00E05E39">
            <w:pPr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92" w:type="dxa"/>
            <w:vAlign w:val="bottom"/>
          </w:tcPr>
          <w:p w14:paraId="6484093F" w14:textId="26F018DA" w:rsidR="00E05E39" w:rsidRPr="000D644D" w:rsidRDefault="00E05E39" w:rsidP="00E05E39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/>
                <w:sz w:val="28"/>
                <w:u w:val="single"/>
              </w:rPr>
              <w:t>256</w:t>
            </w:r>
            <w:r w:rsidRPr="000D644D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14:paraId="3863A12F" w14:textId="77A49E8B" w:rsidR="00E05E39" w:rsidRPr="000D644D" w:rsidRDefault="00E05E39" w:rsidP="00E05E39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/>
                <w:sz w:val="28"/>
                <w:u w:val="single"/>
              </w:rPr>
              <w:t>256</w:t>
            </w:r>
            <w:r w:rsidRPr="000D644D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  <w:tc>
          <w:tcPr>
            <w:tcW w:w="1260" w:type="dxa"/>
            <w:vAlign w:val="bottom"/>
          </w:tcPr>
          <w:p w14:paraId="612B661C" w14:textId="6CAA78B2" w:rsidR="00E05E39" w:rsidRPr="000D644D" w:rsidRDefault="00E05E39" w:rsidP="00E05E39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/>
                <w:sz w:val="28"/>
                <w:u w:val="single"/>
              </w:rPr>
              <w:t>256</w:t>
            </w:r>
            <w:r w:rsidRPr="000D644D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260" w:type="dxa"/>
            <w:vAlign w:val="bottom"/>
          </w:tcPr>
          <w:p w14:paraId="58F91870" w14:textId="0D652EDE" w:rsidR="00E05E39" w:rsidRPr="000D644D" w:rsidRDefault="00E05E39" w:rsidP="00E05E39">
            <w:pPr>
              <w:ind w:right="-43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/>
                <w:sz w:val="28"/>
                <w:u w:val="single"/>
              </w:rPr>
              <w:t>256</w:t>
            </w:r>
            <w:r w:rsidRPr="000D644D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</w:tr>
      <w:tr w:rsidR="00E05E39" w:rsidRPr="000D644D" w14:paraId="362CC0EB" w14:textId="77777777" w:rsidTr="00303131">
        <w:tc>
          <w:tcPr>
            <w:tcW w:w="3960" w:type="dxa"/>
            <w:vAlign w:val="bottom"/>
          </w:tcPr>
          <w:p w14:paraId="05148087" w14:textId="77777777" w:rsidR="00E05E39" w:rsidRPr="000D644D" w:rsidRDefault="00E05E39" w:rsidP="00E05E39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292" w:type="dxa"/>
            <w:vAlign w:val="bottom"/>
          </w:tcPr>
          <w:p w14:paraId="7E938166" w14:textId="220EC3B4" w:rsidR="00E05E39" w:rsidRPr="000D644D" w:rsidRDefault="004A6F46" w:rsidP="00E05E39">
            <w:pPr>
              <w:tabs>
                <w:tab w:val="decimal" w:pos="847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1</w:t>
            </w:r>
            <w:r w:rsidRPr="000D644D">
              <w:rPr>
                <w:rFonts w:ascii="Angsana New" w:hAnsi="Angsana New"/>
                <w:sz w:val="28"/>
              </w:rPr>
              <w:t>,592</w:t>
            </w:r>
          </w:p>
        </w:tc>
        <w:tc>
          <w:tcPr>
            <w:tcW w:w="1260" w:type="dxa"/>
            <w:vAlign w:val="bottom"/>
          </w:tcPr>
          <w:p w14:paraId="7BD81565" w14:textId="72802A5B" w:rsidR="00E05E39" w:rsidRPr="000D644D" w:rsidRDefault="00E05E39" w:rsidP="00E05E39">
            <w:pPr>
              <w:tabs>
                <w:tab w:val="decimal" w:pos="847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1,580</w:t>
            </w:r>
          </w:p>
        </w:tc>
        <w:tc>
          <w:tcPr>
            <w:tcW w:w="1260" w:type="dxa"/>
            <w:vAlign w:val="bottom"/>
          </w:tcPr>
          <w:p w14:paraId="2BB9C0E6" w14:textId="1A555616" w:rsidR="00E05E39" w:rsidRPr="000D644D" w:rsidRDefault="00044AE9" w:rsidP="00E05E39">
            <w:pPr>
              <w:tabs>
                <w:tab w:val="decimal" w:pos="847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902</w:t>
            </w:r>
          </w:p>
        </w:tc>
        <w:tc>
          <w:tcPr>
            <w:tcW w:w="1260" w:type="dxa"/>
            <w:vAlign w:val="bottom"/>
          </w:tcPr>
          <w:p w14:paraId="1029FF1D" w14:textId="597B6C68" w:rsidR="00E05E39" w:rsidRPr="000D644D" w:rsidRDefault="00E05E39" w:rsidP="00E05E39">
            <w:pPr>
              <w:tabs>
                <w:tab w:val="decimal" w:pos="847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885</w:t>
            </w:r>
          </w:p>
        </w:tc>
      </w:tr>
      <w:tr w:rsidR="00E05E39" w:rsidRPr="000D644D" w14:paraId="6B975E58" w14:textId="77777777" w:rsidTr="00303131">
        <w:trPr>
          <w:trHeight w:val="88"/>
        </w:trPr>
        <w:tc>
          <w:tcPr>
            <w:tcW w:w="3960" w:type="dxa"/>
            <w:vAlign w:val="bottom"/>
          </w:tcPr>
          <w:p w14:paraId="6DF1D8DA" w14:textId="77777777" w:rsidR="00E05E39" w:rsidRPr="000D644D" w:rsidRDefault="00E05E39" w:rsidP="00E05E39">
            <w:pPr>
              <w:tabs>
                <w:tab w:val="right" w:pos="8100"/>
              </w:tabs>
              <w:ind w:left="-18" w:right="-18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92" w:type="dxa"/>
            <w:vAlign w:val="bottom"/>
          </w:tcPr>
          <w:p w14:paraId="72190918" w14:textId="2B76988C" w:rsidR="00E05E39" w:rsidRPr="000D644D" w:rsidRDefault="004A6F46" w:rsidP="00E05E39">
            <w:pPr>
              <w:pBdr>
                <w:bottom w:val="single" w:sz="4" w:space="1" w:color="000000"/>
              </w:pBdr>
              <w:tabs>
                <w:tab w:val="decimal" w:pos="847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32</w:t>
            </w:r>
          </w:p>
        </w:tc>
        <w:tc>
          <w:tcPr>
            <w:tcW w:w="1260" w:type="dxa"/>
            <w:vAlign w:val="bottom"/>
          </w:tcPr>
          <w:p w14:paraId="457EDF1F" w14:textId="233D516D" w:rsidR="00E05E39" w:rsidRPr="000D644D" w:rsidRDefault="00E05E39" w:rsidP="00E05E39">
            <w:pPr>
              <w:pBdr>
                <w:bottom w:val="single" w:sz="4" w:space="1" w:color="000000"/>
              </w:pBdr>
              <w:tabs>
                <w:tab w:val="decimal" w:pos="847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260" w:type="dxa"/>
            <w:vAlign w:val="bottom"/>
          </w:tcPr>
          <w:p w14:paraId="2F42766A" w14:textId="56D43706" w:rsidR="00E05E39" w:rsidRPr="000D644D" w:rsidRDefault="00044AE9" w:rsidP="00E05E39">
            <w:pPr>
              <w:pBdr>
                <w:bottom w:val="single" w:sz="4" w:space="1" w:color="000000"/>
              </w:pBdr>
              <w:tabs>
                <w:tab w:val="decimal" w:pos="847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7</w:t>
            </w:r>
          </w:p>
        </w:tc>
        <w:tc>
          <w:tcPr>
            <w:tcW w:w="1260" w:type="dxa"/>
            <w:vAlign w:val="bottom"/>
          </w:tcPr>
          <w:p w14:paraId="23C5854B" w14:textId="4C8C6DA8" w:rsidR="00E05E39" w:rsidRPr="000D644D" w:rsidRDefault="00E05E39" w:rsidP="00E05E39">
            <w:pPr>
              <w:pBdr>
                <w:bottom w:val="single" w:sz="4" w:space="1" w:color="000000"/>
              </w:pBdr>
              <w:tabs>
                <w:tab w:val="decimal" w:pos="847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7</w:t>
            </w:r>
          </w:p>
        </w:tc>
      </w:tr>
      <w:tr w:rsidR="00E05E39" w:rsidRPr="000D644D" w14:paraId="4D127E50" w14:textId="77777777" w:rsidTr="00303131">
        <w:tc>
          <w:tcPr>
            <w:tcW w:w="3960" w:type="dxa"/>
            <w:vAlign w:val="bottom"/>
          </w:tcPr>
          <w:p w14:paraId="290B367A" w14:textId="77777777" w:rsidR="00E05E39" w:rsidRPr="000D644D" w:rsidRDefault="00E05E39" w:rsidP="00E05E39">
            <w:pPr>
              <w:tabs>
                <w:tab w:val="right" w:pos="8100"/>
              </w:tabs>
              <w:ind w:right="-18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92" w:type="dxa"/>
            <w:vAlign w:val="bottom"/>
          </w:tcPr>
          <w:p w14:paraId="2E35BE5D" w14:textId="7FC7099F" w:rsidR="00E05E39" w:rsidRPr="000D644D" w:rsidRDefault="004A6F46" w:rsidP="00E05E39">
            <w:pPr>
              <w:pBdr>
                <w:bottom w:val="double" w:sz="4" w:space="1" w:color="auto"/>
              </w:pBdr>
              <w:tabs>
                <w:tab w:val="decimal" w:pos="847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1,624</w:t>
            </w:r>
          </w:p>
        </w:tc>
        <w:tc>
          <w:tcPr>
            <w:tcW w:w="1260" w:type="dxa"/>
            <w:vAlign w:val="bottom"/>
          </w:tcPr>
          <w:p w14:paraId="5ED4B9AB" w14:textId="36D0BD5B" w:rsidR="00E05E39" w:rsidRPr="000D644D" w:rsidRDefault="00E05E39" w:rsidP="00E05E39">
            <w:pPr>
              <w:pBdr>
                <w:bottom w:val="double" w:sz="4" w:space="1" w:color="auto"/>
              </w:pBdr>
              <w:tabs>
                <w:tab w:val="decimal" w:pos="847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1,609</w:t>
            </w:r>
          </w:p>
        </w:tc>
        <w:tc>
          <w:tcPr>
            <w:tcW w:w="1260" w:type="dxa"/>
            <w:vAlign w:val="bottom"/>
          </w:tcPr>
          <w:p w14:paraId="21E3C4B1" w14:textId="161EE19B" w:rsidR="00E05E39" w:rsidRPr="000D644D" w:rsidRDefault="004A6F46" w:rsidP="00E05E39">
            <w:pPr>
              <w:pBdr>
                <w:bottom w:val="double" w:sz="4" w:space="1" w:color="auto"/>
              </w:pBdr>
              <w:tabs>
                <w:tab w:val="decimal" w:pos="847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909</w:t>
            </w:r>
          </w:p>
        </w:tc>
        <w:tc>
          <w:tcPr>
            <w:tcW w:w="1260" w:type="dxa"/>
            <w:vAlign w:val="bottom"/>
          </w:tcPr>
          <w:p w14:paraId="39FD7F89" w14:textId="01A57A47" w:rsidR="00E05E39" w:rsidRPr="000D644D" w:rsidRDefault="00E05E39" w:rsidP="00E05E39">
            <w:pPr>
              <w:pBdr>
                <w:bottom w:val="double" w:sz="4" w:space="1" w:color="auto"/>
              </w:pBdr>
              <w:tabs>
                <w:tab w:val="decimal" w:pos="847"/>
              </w:tabs>
              <w:ind w:left="-18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892</w:t>
            </w:r>
          </w:p>
        </w:tc>
      </w:tr>
    </w:tbl>
    <w:p w14:paraId="6BF22E11" w14:textId="3D11C227" w:rsidR="00226BBE" w:rsidRPr="000D644D" w:rsidRDefault="008672CC" w:rsidP="00815319">
      <w:pPr>
        <w:spacing w:before="24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644D">
        <w:rPr>
          <w:rFonts w:ascii="Angsana New" w:hAnsi="Angsana New"/>
          <w:b/>
          <w:bCs/>
          <w:sz w:val="32"/>
          <w:szCs w:val="32"/>
        </w:rPr>
        <w:tab/>
      </w:r>
      <w:r w:rsidR="00BB42C6" w:rsidRPr="000D644D">
        <w:rPr>
          <w:rFonts w:ascii="Angsana New" w:hAnsi="Angsana New"/>
          <w:b/>
          <w:bCs/>
          <w:sz w:val="32"/>
          <w:szCs w:val="32"/>
          <w:cs/>
        </w:rPr>
        <w:t>สัญญา</w:t>
      </w:r>
      <w:r w:rsidR="007D3254" w:rsidRPr="000D644D">
        <w:rPr>
          <w:rFonts w:ascii="Angsana New" w:hAnsi="Angsana New"/>
          <w:b/>
          <w:bCs/>
          <w:sz w:val="32"/>
          <w:szCs w:val="32"/>
          <w:cs/>
        </w:rPr>
        <w:t>ที่สำคัญ</w:t>
      </w:r>
      <w:r w:rsidR="00BB42C6" w:rsidRPr="000D644D">
        <w:rPr>
          <w:rFonts w:ascii="Angsana New" w:hAnsi="Angsana New"/>
          <w:b/>
          <w:bCs/>
          <w:sz w:val="32"/>
          <w:szCs w:val="32"/>
          <w:cs/>
        </w:rPr>
        <w:t>กับกิจการที่เกี่ยวข้องกัน</w:t>
      </w:r>
    </w:p>
    <w:p w14:paraId="44DE2B86" w14:textId="77777777" w:rsidR="00813E66" w:rsidRPr="000D644D" w:rsidRDefault="00226BBE" w:rsidP="00815319">
      <w:pPr>
        <w:spacing w:before="120" w:after="120" w:line="380" w:lineRule="exact"/>
        <w:ind w:left="547" w:hanging="547"/>
        <w:jc w:val="thaiDistribute"/>
        <w:rPr>
          <w:rFonts w:ascii="Angsana New" w:hAnsi="Angsana New"/>
          <w:i/>
          <w:iCs/>
          <w:color w:val="000000"/>
          <w:sz w:val="32"/>
          <w:szCs w:val="32"/>
          <w:cs/>
        </w:rPr>
      </w:pPr>
      <w:r w:rsidRPr="000D644D">
        <w:rPr>
          <w:rFonts w:ascii="Angsana New" w:hAnsi="Angsana New"/>
          <w:b/>
          <w:bCs/>
          <w:sz w:val="32"/>
          <w:szCs w:val="32"/>
        </w:rPr>
        <w:tab/>
      </w:r>
      <w:r w:rsidR="00813E66" w:rsidRPr="000D644D">
        <w:rPr>
          <w:rFonts w:ascii="Angsana New" w:hAnsi="Angsana New"/>
          <w:i/>
          <w:iCs/>
          <w:color w:val="000000"/>
          <w:sz w:val="32"/>
          <w:szCs w:val="32"/>
          <w:cs/>
        </w:rPr>
        <w:t>สัญญาบริการและบริหารงาน</w:t>
      </w:r>
    </w:p>
    <w:p w14:paraId="37932DF4" w14:textId="4585B53E" w:rsidR="00051BC5" w:rsidRPr="00051BC5" w:rsidRDefault="00051BC5" w:rsidP="00051BC5">
      <w:pPr>
        <w:overflowPunct/>
        <w:spacing w:before="80" w:after="80" w:line="380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51BC5">
        <w:rPr>
          <w:rFonts w:ascii="Angsana New" w:hAnsi="Angsana New"/>
          <w:color w:val="000000"/>
          <w:sz w:val="32"/>
          <w:szCs w:val="32"/>
          <w:cs/>
        </w:rPr>
        <w:t>ก)</w:t>
      </w:r>
      <w:r>
        <w:rPr>
          <w:rFonts w:ascii="Angsana New" w:hAnsi="Angsana New"/>
          <w:color w:val="000000"/>
          <w:sz w:val="32"/>
          <w:szCs w:val="32"/>
        </w:rPr>
        <w:tab/>
      </w:r>
      <w:r w:rsidRPr="00051BC5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ในเดือนมกราคม </w:t>
      </w:r>
      <w:r w:rsidRPr="00051BC5">
        <w:rPr>
          <w:rFonts w:ascii="Angsana New" w:hAnsi="Angsana New"/>
          <w:color w:val="000000"/>
          <w:sz w:val="32"/>
          <w:szCs w:val="32"/>
        </w:rPr>
        <w:t xml:space="preserve">2569 </w:t>
      </w:r>
      <w:r w:rsidRPr="00051BC5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กลุ่มบริษัทได้ทำสัญญาว่าจ้างบริหารงานสารสนเทศกับบริษัท สามารถคอร์ปอเรชั่น จำกัด (มหาชน) ซึ่งเป็นบริษัทใหญ่ เป็นระยะเวลาหนึ่งปี โดยกลุ่มบริษัทต้องชำระค่าบริการเป็นรายเดือนในอัตราเดือนละประมาณ </w:t>
      </w:r>
      <w:r w:rsidRPr="00051BC5">
        <w:rPr>
          <w:rFonts w:ascii="Angsana New" w:hAnsi="Angsana New"/>
          <w:color w:val="000000"/>
          <w:sz w:val="32"/>
          <w:szCs w:val="32"/>
        </w:rPr>
        <w:t>0.</w:t>
      </w:r>
      <w:r w:rsidRPr="00051BC5">
        <w:rPr>
          <w:rFonts w:ascii="Angsana New" w:hAnsi="Angsana New" w:hint="cs"/>
          <w:color w:val="000000"/>
          <w:sz w:val="32"/>
          <w:szCs w:val="32"/>
          <w:cs/>
        </w:rPr>
        <w:t xml:space="preserve">3 ล้านบาท (งบการเงินเฉพาะกิจการ: </w:t>
      </w:r>
      <w:r w:rsidRPr="00051BC5">
        <w:rPr>
          <w:rFonts w:ascii="Angsana New" w:hAnsi="Angsana New"/>
          <w:color w:val="000000"/>
          <w:sz w:val="32"/>
          <w:szCs w:val="32"/>
        </w:rPr>
        <w:t>0.1</w:t>
      </w:r>
      <w:r w:rsidRPr="00051BC5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</w:t>
      </w:r>
    </w:p>
    <w:p w14:paraId="2456BA7E" w14:textId="745F8F13" w:rsidR="00051BC5" w:rsidRPr="00051BC5" w:rsidRDefault="00051BC5" w:rsidP="00051BC5">
      <w:pPr>
        <w:overflowPunct/>
        <w:spacing w:before="80" w:after="80" w:line="380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51BC5">
        <w:rPr>
          <w:rFonts w:ascii="Angsana New" w:hAnsi="Angsana New"/>
          <w:color w:val="000000"/>
          <w:sz w:val="32"/>
          <w:szCs w:val="32"/>
          <w:cs/>
        </w:rPr>
        <w:t>ข)</w:t>
      </w:r>
      <w:r>
        <w:rPr>
          <w:rFonts w:ascii="Angsana New" w:hAnsi="Angsana New"/>
          <w:color w:val="000000"/>
          <w:sz w:val="32"/>
          <w:szCs w:val="32"/>
        </w:rPr>
        <w:tab/>
      </w:r>
      <w:r w:rsidRPr="00051BC5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ในเดือนพฤษภาคม </w:t>
      </w:r>
      <w:r w:rsidRPr="00051BC5">
        <w:rPr>
          <w:rFonts w:ascii="Angsana New" w:hAnsi="Angsana New"/>
          <w:color w:val="000000"/>
          <w:sz w:val="32"/>
          <w:szCs w:val="32"/>
        </w:rPr>
        <w:t>2563</w:t>
      </w:r>
      <w:r w:rsidRPr="00051BC5">
        <w:rPr>
          <w:rFonts w:ascii="Angsana New" w:hAnsi="Angsana New" w:hint="cs"/>
          <w:color w:val="000000"/>
          <w:sz w:val="32"/>
          <w:szCs w:val="32"/>
          <w:cs/>
        </w:rPr>
        <w:t xml:space="preserve"> กลุ่มบริษัทได้ทำสัญญาบริการสาธารณูปโภคกับบริษัท สามารถคอร์ปอเรชั่น จำกัด (มหาชน) ซึ่งเป็นบริษัทใหญ่ เป็นระยะเวลาสามปี โดยกลุ่มบริษัทต้องชำระค่าบริการเป็นรายเดือนตามอัตราที่ระบุในสัญญา กลุ่มบริษัทได้มีการต่อสัญญาออกไปอีกสามปี โดยสัญญาสิ้นสุดในเดือนเมษายน </w:t>
      </w:r>
      <w:r w:rsidRPr="00051BC5">
        <w:rPr>
          <w:rFonts w:ascii="Angsana New" w:hAnsi="Angsana New"/>
          <w:color w:val="000000"/>
          <w:sz w:val="32"/>
          <w:szCs w:val="32"/>
        </w:rPr>
        <w:t xml:space="preserve">2569 </w:t>
      </w:r>
      <w:r w:rsidRPr="00051BC5">
        <w:rPr>
          <w:rFonts w:ascii="Angsana New" w:hAnsi="Angsana New" w:hint="cs"/>
          <w:color w:val="000000"/>
          <w:sz w:val="32"/>
          <w:szCs w:val="32"/>
          <w:cs/>
        </w:rPr>
        <w:t xml:space="preserve">ต่อมาในเดือนพฤษภาคม </w:t>
      </w:r>
      <w:r w:rsidRPr="00051BC5">
        <w:rPr>
          <w:rFonts w:ascii="Angsana New" w:hAnsi="Angsana New"/>
          <w:color w:val="000000"/>
          <w:sz w:val="32"/>
          <w:szCs w:val="32"/>
        </w:rPr>
        <w:t xml:space="preserve">2569 </w:t>
      </w:r>
      <w:r w:rsidRPr="00051BC5">
        <w:rPr>
          <w:rFonts w:ascii="Angsana New" w:hAnsi="Angsana New" w:hint="cs"/>
          <w:color w:val="000000"/>
          <w:sz w:val="32"/>
          <w:szCs w:val="32"/>
          <w:cs/>
        </w:rPr>
        <w:t xml:space="preserve">กลุ่มบริษัทฯ ได้มีการทำสัญญาบริการสาธารณูปโภคกับบริษัทใหญ่ เป็นระยะเวลาสามปี โดยสัญญาจะสิ้นสุดในเดือนเมษายน </w:t>
      </w:r>
      <w:r w:rsidRPr="00051BC5">
        <w:rPr>
          <w:rFonts w:ascii="Angsana New" w:hAnsi="Angsana New"/>
          <w:color w:val="000000"/>
          <w:sz w:val="32"/>
          <w:szCs w:val="32"/>
        </w:rPr>
        <w:t>2572</w:t>
      </w:r>
    </w:p>
    <w:p w14:paraId="17FF97A8" w14:textId="54E55A7F" w:rsidR="00587844" w:rsidRPr="00587844" w:rsidRDefault="00E05E39" w:rsidP="00587844">
      <w:pPr>
        <w:overflowPunct/>
        <w:spacing w:before="80" w:after="80" w:line="380" w:lineRule="exact"/>
        <w:ind w:left="1094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D644D">
        <w:rPr>
          <w:rFonts w:ascii="Angsana New" w:hAnsi="Angsana New" w:hint="cs"/>
          <w:color w:val="000000"/>
          <w:sz w:val="32"/>
          <w:szCs w:val="32"/>
          <w:cs/>
        </w:rPr>
        <w:t xml:space="preserve">ค) </w:t>
      </w:r>
      <w:r w:rsidRPr="000D644D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ในเดือนพฤษภาคม </w:t>
      </w:r>
      <w:r w:rsidRPr="000D644D">
        <w:rPr>
          <w:rFonts w:ascii="Angsana New" w:hAnsi="Angsana New" w:hint="cs"/>
          <w:color w:val="000000"/>
          <w:sz w:val="32"/>
          <w:szCs w:val="32"/>
        </w:rPr>
        <w:t xml:space="preserve">2563 </w:t>
      </w:r>
      <w:r w:rsidRPr="000D644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D644D">
        <w:rPr>
          <w:rFonts w:ascii="Angsana New" w:hAnsi="Angsana New" w:hint="cs"/>
          <w:color w:val="000000"/>
          <w:sz w:val="32"/>
          <w:szCs w:val="32"/>
          <w:cs/>
        </w:rPr>
        <w:t>ได้ทำสัญญาบริการสาธารณูปโภคกับบริษัท วิไลลักษณ์ อินเตอร์เนชั่นแนล โฮลดิ้ง จำกัด ซึ่งเป็นบริษัทที่เกี่ยวข้องกัน เป็นระยะเวลาสามปี โดย</w:t>
      </w:r>
      <w:r w:rsidRPr="000D644D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D644D">
        <w:rPr>
          <w:rFonts w:ascii="Angsana New" w:hAnsi="Angsana New" w:hint="cs"/>
          <w:color w:val="000000"/>
          <w:sz w:val="32"/>
          <w:szCs w:val="32"/>
          <w:cs/>
        </w:rPr>
        <w:t xml:space="preserve">ต้องชำระค่าบริการเป็นรายเดือนตามอัตราที่ระบุในสัญญา </w:t>
      </w:r>
      <w:r w:rsidR="00587844" w:rsidRPr="00587844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บริษัทย่อยได้มีการต่อสัญญาออกไปอีกสามปี โดยสัญญาสิ้นสุดในเดือนเมษายน </w:t>
      </w:r>
      <w:r w:rsidR="00620F84">
        <w:rPr>
          <w:rFonts w:ascii="Angsana New" w:hAnsi="Angsana New"/>
          <w:color w:val="000000"/>
          <w:sz w:val="32"/>
          <w:szCs w:val="32"/>
        </w:rPr>
        <w:t>2569</w:t>
      </w:r>
      <w:r w:rsidR="00587844" w:rsidRPr="00587844">
        <w:rPr>
          <w:rFonts w:ascii="Angsana New" w:hAnsi="Angsana New"/>
          <w:color w:val="000000"/>
          <w:sz w:val="32"/>
          <w:szCs w:val="32"/>
          <w:cs/>
        </w:rPr>
        <w:t xml:space="preserve"> ต่อมาในเดือนพฤษภาคม </w:t>
      </w:r>
      <w:r w:rsidR="00620F84">
        <w:rPr>
          <w:rFonts w:ascii="Angsana New" w:hAnsi="Angsana New"/>
          <w:color w:val="000000"/>
          <w:sz w:val="32"/>
          <w:szCs w:val="32"/>
        </w:rPr>
        <w:t>2569</w:t>
      </w:r>
      <w:r w:rsidR="00587844" w:rsidRPr="00587844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บริษัทย่อยได้มีการทำสัญญาบริการสาธารณูปโภคกับบริษัทที่เกี่ยวข้องกัน เป็นระยะเวลาสามปี โดยสัญญาจะสิ้นสุดในเดือนเมษายน </w:t>
      </w:r>
      <w:r w:rsidR="00620F84">
        <w:rPr>
          <w:rFonts w:ascii="Angsana New" w:hAnsi="Angsana New"/>
          <w:color w:val="000000"/>
          <w:sz w:val="32"/>
          <w:szCs w:val="32"/>
        </w:rPr>
        <w:t>2572</w:t>
      </w:r>
    </w:p>
    <w:p w14:paraId="46CC7B38" w14:textId="77777777" w:rsidR="00364F1A" w:rsidRPr="000D644D" w:rsidRDefault="00364F1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br w:type="page"/>
      </w:r>
    </w:p>
    <w:p w14:paraId="30EF016D" w14:textId="38DB0E9D" w:rsidR="009557C1" w:rsidRPr="000D644D" w:rsidRDefault="00194D14" w:rsidP="00174170">
      <w:pPr>
        <w:tabs>
          <w:tab w:val="left" w:pos="900"/>
        </w:tabs>
        <w:spacing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9557C1" w:rsidRPr="000D644D">
        <w:rPr>
          <w:rFonts w:ascii="Angsana New" w:hAnsi="Angsana New"/>
          <w:b/>
          <w:bCs/>
          <w:sz w:val="32"/>
          <w:szCs w:val="32"/>
        </w:rPr>
        <w:t>.</w:t>
      </w:r>
      <w:r w:rsidR="009557C1" w:rsidRPr="000D644D">
        <w:rPr>
          <w:rFonts w:ascii="Angsana New" w:hAnsi="Angsana New"/>
          <w:b/>
          <w:bCs/>
          <w:sz w:val="32"/>
          <w:szCs w:val="32"/>
        </w:rPr>
        <w:tab/>
      </w:r>
      <w:r w:rsidR="009557C1" w:rsidRPr="000D644D">
        <w:rPr>
          <w:rFonts w:ascii="Angsana New" w:hAnsi="Angsana New"/>
          <w:b/>
          <w:bCs/>
          <w:sz w:val="32"/>
          <w:szCs w:val="32"/>
          <w:cs/>
        </w:rPr>
        <w:t>ลูกหนี้การค้าและ</w:t>
      </w:r>
      <w:r w:rsidR="000D6636" w:rsidRPr="000D644D">
        <w:rPr>
          <w:rFonts w:ascii="Angsana New" w:hAnsi="Angsana New"/>
          <w:b/>
          <w:bCs/>
          <w:sz w:val="32"/>
          <w:szCs w:val="32"/>
          <w:cs/>
        </w:rPr>
        <w:t>ลูกหนี้หมุนเวียนอื่น</w:t>
      </w:r>
    </w:p>
    <w:tbl>
      <w:tblPr>
        <w:tblW w:w="90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255"/>
        <w:gridCol w:w="1092"/>
        <w:gridCol w:w="1348"/>
        <w:gridCol w:w="1348"/>
        <w:gridCol w:w="1348"/>
      </w:tblGrid>
      <w:tr w:rsidR="000407A0" w:rsidRPr="000D644D" w14:paraId="5BD36BFB" w14:textId="77777777" w:rsidTr="00172772">
        <w:trPr>
          <w:tblHeader/>
        </w:trPr>
        <w:tc>
          <w:tcPr>
            <w:tcW w:w="3690" w:type="dxa"/>
            <w:vAlign w:val="bottom"/>
          </w:tcPr>
          <w:p w14:paraId="5C16816C" w14:textId="77777777" w:rsidR="000407A0" w:rsidRPr="000D644D" w:rsidRDefault="000407A0" w:rsidP="0081531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ab/>
            </w:r>
            <w:r w:rsidRPr="000D644D">
              <w:rPr>
                <w:rFonts w:ascii="Angsana New" w:hAnsi="Angsana New"/>
                <w:sz w:val="28"/>
              </w:rPr>
              <w:tab/>
            </w:r>
            <w:r w:rsidRPr="000D644D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695" w:type="dxa"/>
            <w:gridSpan w:val="3"/>
            <w:vAlign w:val="bottom"/>
          </w:tcPr>
          <w:p w14:paraId="666FE95E" w14:textId="77777777" w:rsidR="000407A0" w:rsidRPr="000D644D" w:rsidRDefault="000407A0" w:rsidP="0081531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6E58B2E2" w14:textId="77777777" w:rsidR="000407A0" w:rsidRPr="000D644D" w:rsidRDefault="000407A0" w:rsidP="00815319">
            <w:pPr>
              <w:tabs>
                <w:tab w:val="left" w:pos="360"/>
                <w:tab w:val="left" w:pos="2160"/>
              </w:tabs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</w:t>
            </w:r>
            <w:r w:rsidRPr="000D644D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0407A0" w:rsidRPr="000D644D" w14:paraId="6E6C472C" w14:textId="77777777" w:rsidTr="00172772">
        <w:trPr>
          <w:tblHeader/>
        </w:trPr>
        <w:tc>
          <w:tcPr>
            <w:tcW w:w="3690" w:type="dxa"/>
            <w:vAlign w:val="bottom"/>
          </w:tcPr>
          <w:p w14:paraId="58E25AF7" w14:textId="77777777" w:rsidR="000407A0" w:rsidRPr="000D644D" w:rsidRDefault="000407A0" w:rsidP="0081531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5" w:type="dxa"/>
            <w:gridSpan w:val="3"/>
            <w:vAlign w:val="bottom"/>
          </w:tcPr>
          <w:p w14:paraId="7EC8AD50" w14:textId="77777777" w:rsidR="000407A0" w:rsidRPr="000D644D" w:rsidRDefault="000407A0" w:rsidP="00815319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14:paraId="73ADD25E" w14:textId="77777777" w:rsidR="000407A0" w:rsidRPr="000D644D" w:rsidRDefault="000407A0" w:rsidP="00815319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0407A0" w:rsidRPr="000D644D" w14:paraId="69CB4B31" w14:textId="77777777" w:rsidTr="00172772">
        <w:trPr>
          <w:tblHeader/>
        </w:trPr>
        <w:tc>
          <w:tcPr>
            <w:tcW w:w="3690" w:type="dxa"/>
            <w:vAlign w:val="bottom"/>
          </w:tcPr>
          <w:p w14:paraId="4AF359E5" w14:textId="77777777" w:rsidR="000407A0" w:rsidRPr="000D644D" w:rsidRDefault="000407A0" w:rsidP="0081531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74CC8A38" w14:textId="1F310A32" w:rsidR="000407A0" w:rsidRPr="000D644D" w:rsidRDefault="00E05E39" w:rsidP="00815319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8" w:type="dxa"/>
            <w:vAlign w:val="bottom"/>
          </w:tcPr>
          <w:p w14:paraId="65DF72FD" w14:textId="30061F3B" w:rsidR="000407A0" w:rsidRPr="000D644D" w:rsidRDefault="00E05E39" w:rsidP="00815319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8" w:type="dxa"/>
            <w:vAlign w:val="bottom"/>
          </w:tcPr>
          <w:p w14:paraId="484B3C6F" w14:textId="1895ACE6" w:rsidR="000407A0" w:rsidRPr="000D644D" w:rsidRDefault="00E05E39" w:rsidP="00815319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8" w:type="dxa"/>
            <w:vAlign w:val="bottom"/>
          </w:tcPr>
          <w:p w14:paraId="095A5714" w14:textId="00A304A3" w:rsidR="000407A0" w:rsidRPr="000D644D" w:rsidRDefault="00E05E39" w:rsidP="00815319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words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28"/>
              </w:rPr>
              <w:t>2568</w:t>
            </w:r>
          </w:p>
        </w:tc>
      </w:tr>
      <w:tr w:rsidR="000407A0" w:rsidRPr="000D644D" w14:paraId="22CC7A8D" w14:textId="77777777" w:rsidTr="00172772">
        <w:tc>
          <w:tcPr>
            <w:tcW w:w="3945" w:type="dxa"/>
            <w:gridSpan w:val="2"/>
            <w:vAlign w:val="bottom"/>
          </w:tcPr>
          <w:p w14:paraId="37108818" w14:textId="77777777" w:rsidR="000407A0" w:rsidRPr="000D644D" w:rsidRDefault="000407A0" w:rsidP="00815319">
            <w:pPr>
              <w:tabs>
                <w:tab w:val="left" w:pos="360"/>
                <w:tab w:val="decimal" w:pos="1002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</w:t>
            </w:r>
            <w:r w:rsidRPr="000D644D">
              <w:rPr>
                <w:rFonts w:ascii="Angsana New" w:hAnsi="Angsana New"/>
                <w:b/>
                <w:bCs/>
                <w:sz w:val="28"/>
              </w:rPr>
              <w:t xml:space="preserve"> - </w:t>
            </w:r>
            <w:r w:rsidRPr="000D644D">
              <w:rPr>
                <w:rFonts w:ascii="Angsana New" w:hAnsi="Angsana New"/>
                <w:b/>
                <w:bCs/>
                <w:sz w:val="28"/>
                <w:cs/>
              </w:rPr>
              <w:t xml:space="preserve">กิจการที่เกี่ยวข้องกัน (หมายเหตุ </w:t>
            </w:r>
            <w:r w:rsidR="00194D14" w:rsidRPr="000D644D">
              <w:rPr>
                <w:rFonts w:ascii="Angsana New" w:hAnsi="Angsana New"/>
                <w:b/>
                <w:bCs/>
                <w:sz w:val="28"/>
              </w:rPr>
              <w:t>2</w:t>
            </w:r>
            <w:r w:rsidRPr="000D644D">
              <w:rPr>
                <w:rFonts w:ascii="Angsana New" w:hAnsi="Angsana New"/>
                <w:b/>
                <w:bCs/>
                <w:sz w:val="28"/>
              </w:rPr>
              <w:t>)</w:t>
            </w:r>
          </w:p>
        </w:tc>
        <w:tc>
          <w:tcPr>
            <w:tcW w:w="1092" w:type="dxa"/>
            <w:vAlign w:val="bottom"/>
          </w:tcPr>
          <w:p w14:paraId="1041CCC6" w14:textId="77777777" w:rsidR="000407A0" w:rsidRPr="000D644D" w:rsidRDefault="000407A0" w:rsidP="00815319">
            <w:pP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u w:val="words"/>
              </w:rPr>
            </w:pPr>
          </w:p>
        </w:tc>
        <w:tc>
          <w:tcPr>
            <w:tcW w:w="1348" w:type="dxa"/>
            <w:vAlign w:val="bottom"/>
          </w:tcPr>
          <w:p w14:paraId="4759896B" w14:textId="77777777" w:rsidR="000407A0" w:rsidRPr="000D644D" w:rsidRDefault="000407A0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50F99E45" w14:textId="77777777" w:rsidR="000407A0" w:rsidRPr="000D644D" w:rsidRDefault="000407A0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13399316" w14:textId="77777777" w:rsidR="000407A0" w:rsidRPr="000D644D" w:rsidRDefault="000407A0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0407A0" w:rsidRPr="000D644D" w14:paraId="5B1BB35C" w14:textId="77777777" w:rsidTr="00A622CD">
        <w:trPr>
          <w:trHeight w:val="74"/>
        </w:trPr>
        <w:tc>
          <w:tcPr>
            <w:tcW w:w="3690" w:type="dxa"/>
            <w:vAlign w:val="bottom"/>
          </w:tcPr>
          <w:p w14:paraId="1986389C" w14:textId="77777777" w:rsidR="000407A0" w:rsidRPr="000D644D" w:rsidRDefault="000407A0" w:rsidP="00815319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i/>
                <w:iCs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gridSpan w:val="2"/>
            <w:vAlign w:val="bottom"/>
          </w:tcPr>
          <w:p w14:paraId="4D3673CA" w14:textId="77777777" w:rsidR="000407A0" w:rsidRPr="000D644D" w:rsidRDefault="000407A0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3D04F249" w14:textId="77777777" w:rsidR="000407A0" w:rsidRPr="000D644D" w:rsidRDefault="000407A0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01CFB590" w14:textId="77777777" w:rsidR="000407A0" w:rsidRPr="000D644D" w:rsidRDefault="000407A0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1874FD07" w14:textId="77777777" w:rsidR="000407A0" w:rsidRPr="000D644D" w:rsidRDefault="000407A0" w:rsidP="00815319">
            <w:pPr>
              <w:tabs>
                <w:tab w:val="left" w:pos="36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05E39" w:rsidRPr="000D644D" w14:paraId="708BD537" w14:textId="77777777" w:rsidTr="00172772">
        <w:tc>
          <w:tcPr>
            <w:tcW w:w="3690" w:type="dxa"/>
            <w:vAlign w:val="bottom"/>
          </w:tcPr>
          <w:p w14:paraId="50BCBBA5" w14:textId="77777777" w:rsidR="00E05E39" w:rsidRPr="000D644D" w:rsidRDefault="00E05E39" w:rsidP="0081531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  <w:gridSpan w:val="2"/>
            <w:vAlign w:val="bottom"/>
          </w:tcPr>
          <w:p w14:paraId="73778001" w14:textId="057E35B1" w:rsidR="00E05E39" w:rsidRPr="000D644D" w:rsidRDefault="00587844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223</w:t>
            </w:r>
          </w:p>
        </w:tc>
        <w:tc>
          <w:tcPr>
            <w:tcW w:w="1348" w:type="dxa"/>
            <w:vAlign w:val="bottom"/>
          </w:tcPr>
          <w:p w14:paraId="4A76A91D" w14:textId="4194555C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3,267</w:t>
            </w:r>
          </w:p>
        </w:tc>
        <w:tc>
          <w:tcPr>
            <w:tcW w:w="1348" w:type="dxa"/>
            <w:vAlign w:val="bottom"/>
          </w:tcPr>
          <w:p w14:paraId="45429607" w14:textId="448C9F28" w:rsidR="00E05E39" w:rsidRPr="000D644D" w:rsidRDefault="001F47A5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229</w:t>
            </w:r>
          </w:p>
        </w:tc>
        <w:tc>
          <w:tcPr>
            <w:tcW w:w="1348" w:type="dxa"/>
            <w:vAlign w:val="bottom"/>
          </w:tcPr>
          <w:p w14:paraId="268251E0" w14:textId="531F70A8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2,564</w:t>
            </w:r>
          </w:p>
        </w:tc>
      </w:tr>
      <w:tr w:rsidR="00E05E39" w:rsidRPr="000D644D" w14:paraId="43BE7E2D" w14:textId="77777777" w:rsidTr="00172772">
        <w:tc>
          <w:tcPr>
            <w:tcW w:w="3690" w:type="dxa"/>
            <w:vAlign w:val="bottom"/>
          </w:tcPr>
          <w:p w14:paraId="3F7F8CD3" w14:textId="77777777" w:rsidR="00E05E39" w:rsidRPr="000D644D" w:rsidRDefault="00E05E39" w:rsidP="0081531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47" w:type="dxa"/>
            <w:gridSpan w:val="2"/>
            <w:vAlign w:val="bottom"/>
          </w:tcPr>
          <w:p w14:paraId="1B4A5F95" w14:textId="77777777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0F41A44F" w14:textId="77777777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6449219F" w14:textId="77777777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649BB012" w14:textId="77777777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1F47A5" w:rsidRPr="000D644D" w14:paraId="021B4B57" w14:textId="77777777" w:rsidTr="00172772">
        <w:tc>
          <w:tcPr>
            <w:tcW w:w="3690" w:type="dxa"/>
            <w:vAlign w:val="bottom"/>
          </w:tcPr>
          <w:p w14:paraId="534156AF" w14:textId="71CE839A" w:rsidR="001F47A5" w:rsidRPr="000D644D" w:rsidRDefault="001F47A5" w:rsidP="00815319">
            <w:pPr>
              <w:tabs>
                <w:tab w:val="left" w:pos="162"/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815319" w:rsidRPr="000D644D">
              <w:rPr>
                <w:rFonts w:ascii="Angsana New" w:hAnsi="Angsana New"/>
                <w:sz w:val="28"/>
              </w:rPr>
              <w:tab/>
            </w:r>
            <w:r w:rsidRPr="000D644D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D644D">
              <w:rPr>
                <w:rFonts w:ascii="Angsana New" w:hAnsi="Angsana New"/>
                <w:sz w:val="28"/>
              </w:rPr>
              <w:t xml:space="preserve">3 </w:t>
            </w:r>
            <w:r w:rsidRPr="000D644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47" w:type="dxa"/>
            <w:gridSpan w:val="2"/>
            <w:vAlign w:val="bottom"/>
          </w:tcPr>
          <w:p w14:paraId="0CA749ED" w14:textId="18275E16" w:rsidR="001F47A5" w:rsidRPr="000D644D" w:rsidRDefault="00BC5863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475</w:t>
            </w:r>
          </w:p>
        </w:tc>
        <w:tc>
          <w:tcPr>
            <w:tcW w:w="1348" w:type="dxa"/>
            <w:vAlign w:val="bottom"/>
          </w:tcPr>
          <w:p w14:paraId="08CBAE1E" w14:textId="63DFBB5A" w:rsidR="001F47A5" w:rsidRPr="000D644D" w:rsidRDefault="001F0A3C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08E35E0A" w14:textId="27095321" w:rsidR="001F47A5" w:rsidRPr="000D644D" w:rsidRDefault="001F47A5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469</w:t>
            </w:r>
          </w:p>
        </w:tc>
        <w:tc>
          <w:tcPr>
            <w:tcW w:w="1348" w:type="dxa"/>
            <w:vAlign w:val="bottom"/>
          </w:tcPr>
          <w:p w14:paraId="159B4E66" w14:textId="2BC6E8CA" w:rsidR="001F47A5" w:rsidRPr="000D644D" w:rsidRDefault="001F47A5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E05E39" w:rsidRPr="000D644D" w14:paraId="1A1D182D" w14:textId="77777777" w:rsidTr="00172772">
        <w:tc>
          <w:tcPr>
            <w:tcW w:w="3690" w:type="dxa"/>
            <w:vAlign w:val="bottom"/>
          </w:tcPr>
          <w:p w14:paraId="4E5E9FEB" w14:textId="77777777" w:rsidR="00E05E39" w:rsidRPr="000D644D" w:rsidRDefault="00E05E39" w:rsidP="00815319">
            <w:pPr>
              <w:tabs>
                <w:tab w:val="left" w:pos="162"/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ab/>
            </w:r>
            <w:r w:rsidRPr="000D644D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0D644D">
              <w:rPr>
                <w:rFonts w:ascii="Angsana New" w:hAnsi="Angsana New"/>
                <w:sz w:val="28"/>
              </w:rPr>
              <w:t>12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47" w:type="dxa"/>
            <w:gridSpan w:val="2"/>
            <w:vAlign w:val="bottom"/>
          </w:tcPr>
          <w:p w14:paraId="1F29D722" w14:textId="39513308" w:rsidR="00E05E39" w:rsidRPr="000D644D" w:rsidRDefault="00BC5863" w:rsidP="0081531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232F083F" w14:textId="7831CB19" w:rsidR="00E05E39" w:rsidRPr="000D644D" w:rsidRDefault="00E05E39" w:rsidP="0081531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5E5C2B02" w14:textId="15C31E55" w:rsidR="00E05E39" w:rsidRPr="000D644D" w:rsidRDefault="001F47A5" w:rsidP="0081531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1</w:t>
            </w:r>
            <w:r w:rsidRPr="000D644D">
              <w:rPr>
                <w:rFonts w:ascii="Angsana New" w:hAnsi="Angsana New"/>
                <w:sz w:val="28"/>
              </w:rPr>
              <w:t>,800</w:t>
            </w:r>
          </w:p>
        </w:tc>
        <w:tc>
          <w:tcPr>
            <w:tcW w:w="1348" w:type="dxa"/>
            <w:vAlign w:val="bottom"/>
          </w:tcPr>
          <w:p w14:paraId="10EAC891" w14:textId="02847372" w:rsidR="00E05E39" w:rsidRPr="000D644D" w:rsidRDefault="00E05E39" w:rsidP="0081531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1,800</w:t>
            </w:r>
          </w:p>
        </w:tc>
      </w:tr>
      <w:tr w:rsidR="00E05E39" w:rsidRPr="000D644D" w14:paraId="6C1D31B0" w14:textId="77777777" w:rsidTr="00172772">
        <w:tc>
          <w:tcPr>
            <w:tcW w:w="3690" w:type="dxa"/>
            <w:vAlign w:val="bottom"/>
          </w:tcPr>
          <w:p w14:paraId="69354459" w14:textId="77777777" w:rsidR="00E05E39" w:rsidRPr="000D644D" w:rsidRDefault="00E05E39" w:rsidP="0081531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</w:rPr>
            </w:pPr>
            <w:r w:rsidRPr="000D644D">
              <w:rPr>
                <w:rFonts w:ascii="Angsana New" w:hAnsi="Angsana New"/>
                <w:spacing w:val="-6"/>
                <w:sz w:val="28"/>
                <w:cs/>
              </w:rPr>
              <w:t>รวม</w:t>
            </w:r>
          </w:p>
        </w:tc>
        <w:tc>
          <w:tcPr>
            <w:tcW w:w="1347" w:type="dxa"/>
            <w:gridSpan w:val="2"/>
            <w:vAlign w:val="bottom"/>
          </w:tcPr>
          <w:p w14:paraId="3B8BE78B" w14:textId="2E6ACE30" w:rsidR="00E05E39" w:rsidRPr="000D644D" w:rsidRDefault="00587844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1348" w:type="dxa"/>
            <w:vAlign w:val="bottom"/>
          </w:tcPr>
          <w:p w14:paraId="013E97D7" w14:textId="2E4D9CB4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3,267</w:t>
            </w:r>
          </w:p>
        </w:tc>
        <w:tc>
          <w:tcPr>
            <w:tcW w:w="1348" w:type="dxa"/>
            <w:vAlign w:val="bottom"/>
          </w:tcPr>
          <w:p w14:paraId="5953CC80" w14:textId="796F6DE1" w:rsidR="00E05E39" w:rsidRPr="000D644D" w:rsidRDefault="001F47A5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2,498</w:t>
            </w:r>
          </w:p>
        </w:tc>
        <w:tc>
          <w:tcPr>
            <w:tcW w:w="1348" w:type="dxa"/>
            <w:vAlign w:val="bottom"/>
          </w:tcPr>
          <w:p w14:paraId="7ED92995" w14:textId="6C1AAD32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4,364</w:t>
            </w:r>
          </w:p>
        </w:tc>
      </w:tr>
      <w:tr w:rsidR="00E05E39" w:rsidRPr="000D644D" w14:paraId="4F438CA2" w14:textId="77777777" w:rsidTr="00172772">
        <w:tc>
          <w:tcPr>
            <w:tcW w:w="3690" w:type="dxa"/>
            <w:vAlign w:val="bottom"/>
          </w:tcPr>
          <w:p w14:paraId="5FC33948" w14:textId="77777777" w:rsidR="00E05E39" w:rsidRPr="000D644D" w:rsidRDefault="00E05E39" w:rsidP="00815319">
            <w:pPr>
              <w:spacing w:line="360" w:lineRule="exact"/>
              <w:ind w:left="350" w:right="-111" w:hanging="350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pacing w:val="-8"/>
                <w:sz w:val="28"/>
                <w:cs/>
              </w:rPr>
              <w:t>หัก: ค่าเผื่อผลขาดทุนด้านเครดิตที่คาดว่าจะเกิดขึ้น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 </w:t>
            </w:r>
            <w:r w:rsidRPr="000D644D">
              <w:rPr>
                <w:rFonts w:ascii="Angsana New" w:hAnsi="Angsana New"/>
                <w:spacing w:val="-6"/>
                <w:sz w:val="28"/>
                <w:cs/>
              </w:rPr>
              <w:t>(</w:t>
            </w:r>
            <w:r w:rsidRPr="000D644D">
              <w:rPr>
                <w:rFonts w:ascii="Angsana New" w:hAnsi="Angsana New" w:hint="cs"/>
                <w:spacing w:val="-6"/>
                <w:sz w:val="28"/>
                <w:cs/>
              </w:rPr>
              <w:t xml:space="preserve">หมายเหตุ </w:t>
            </w:r>
            <w:r w:rsidRPr="000D644D">
              <w:rPr>
                <w:rFonts w:ascii="Angsana New" w:hAnsi="Angsana New"/>
                <w:spacing w:val="-6"/>
                <w:sz w:val="28"/>
              </w:rPr>
              <w:t>5)</w:t>
            </w:r>
          </w:p>
        </w:tc>
        <w:tc>
          <w:tcPr>
            <w:tcW w:w="1347" w:type="dxa"/>
            <w:gridSpan w:val="2"/>
            <w:vAlign w:val="bottom"/>
          </w:tcPr>
          <w:p w14:paraId="5F796894" w14:textId="73471DDF" w:rsidR="00E05E39" w:rsidRPr="000D644D" w:rsidRDefault="001F47A5" w:rsidP="0081531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4FADE568" w14:textId="4314B04C" w:rsidR="00E05E39" w:rsidRPr="000D644D" w:rsidRDefault="00E05E39" w:rsidP="0081531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5D46B958" w14:textId="58436AFD" w:rsidR="00E05E39" w:rsidRPr="000D644D" w:rsidRDefault="001F47A5" w:rsidP="0081531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(1,800)</w:t>
            </w:r>
          </w:p>
        </w:tc>
        <w:tc>
          <w:tcPr>
            <w:tcW w:w="1348" w:type="dxa"/>
            <w:vAlign w:val="bottom"/>
          </w:tcPr>
          <w:p w14:paraId="7D415AC1" w14:textId="4F75ABF0" w:rsidR="00E05E39" w:rsidRPr="000D644D" w:rsidRDefault="00E05E39" w:rsidP="0081531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(1,800)</w:t>
            </w:r>
          </w:p>
        </w:tc>
      </w:tr>
      <w:tr w:rsidR="00E05E39" w:rsidRPr="000D644D" w14:paraId="7E020D16" w14:textId="77777777" w:rsidTr="00172772">
        <w:tc>
          <w:tcPr>
            <w:tcW w:w="3690" w:type="dxa"/>
            <w:vAlign w:val="bottom"/>
          </w:tcPr>
          <w:p w14:paraId="6D76F9B1" w14:textId="77777777" w:rsidR="00E05E39" w:rsidRPr="000D644D" w:rsidRDefault="00E05E39" w:rsidP="0081531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pacing w:val="-6"/>
                <w:sz w:val="28"/>
                <w:cs/>
              </w:rPr>
            </w:pPr>
            <w:r w:rsidRPr="000D644D">
              <w:rPr>
                <w:rFonts w:ascii="Angsana New" w:hAnsi="Angsana New" w:hint="cs"/>
                <w:spacing w:val="-6"/>
                <w:sz w:val="28"/>
                <w:cs/>
              </w:rPr>
              <w:t>รวม</w:t>
            </w:r>
            <w:r w:rsidRPr="000D644D">
              <w:rPr>
                <w:rFonts w:ascii="Angsana New" w:hAnsi="Angsana New"/>
                <w:spacing w:val="-6"/>
                <w:sz w:val="28"/>
                <w:cs/>
              </w:rPr>
              <w:t>ลูกหนี้การค้า - กิจการที่เกี่ยวข้องกัน</w:t>
            </w:r>
            <w:r w:rsidRPr="000D644D">
              <w:rPr>
                <w:rFonts w:ascii="Angsana New" w:hAnsi="Angsana New" w:hint="cs"/>
                <w:spacing w:val="-6"/>
                <w:sz w:val="28"/>
                <w:cs/>
              </w:rPr>
              <w:t xml:space="preserve"> - สุทธิ</w:t>
            </w:r>
          </w:p>
        </w:tc>
        <w:tc>
          <w:tcPr>
            <w:tcW w:w="1347" w:type="dxa"/>
            <w:gridSpan w:val="2"/>
            <w:vAlign w:val="bottom"/>
          </w:tcPr>
          <w:p w14:paraId="0855E926" w14:textId="64F53C03" w:rsidR="00E05E39" w:rsidRPr="000D644D" w:rsidRDefault="00587844" w:rsidP="0081531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1348" w:type="dxa"/>
            <w:vAlign w:val="bottom"/>
          </w:tcPr>
          <w:p w14:paraId="62DE155E" w14:textId="7051EEC0" w:rsidR="00E05E39" w:rsidRPr="000D644D" w:rsidRDefault="00E05E39" w:rsidP="0081531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3,267</w:t>
            </w:r>
          </w:p>
        </w:tc>
        <w:tc>
          <w:tcPr>
            <w:tcW w:w="1348" w:type="dxa"/>
            <w:vAlign w:val="bottom"/>
          </w:tcPr>
          <w:p w14:paraId="7CE6AAAF" w14:textId="2D6C630C" w:rsidR="00E05E39" w:rsidRPr="000D644D" w:rsidRDefault="001F47A5" w:rsidP="0081531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698</w:t>
            </w:r>
          </w:p>
        </w:tc>
        <w:tc>
          <w:tcPr>
            <w:tcW w:w="1348" w:type="dxa"/>
            <w:vAlign w:val="bottom"/>
          </w:tcPr>
          <w:p w14:paraId="382EFF39" w14:textId="69EB254D" w:rsidR="00E05E39" w:rsidRPr="000D644D" w:rsidRDefault="00E05E39" w:rsidP="0081531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2,564</w:t>
            </w:r>
          </w:p>
        </w:tc>
      </w:tr>
      <w:tr w:rsidR="00E05E39" w:rsidRPr="000D644D" w14:paraId="335588A5" w14:textId="77777777" w:rsidTr="00172772">
        <w:tc>
          <w:tcPr>
            <w:tcW w:w="3690" w:type="dxa"/>
            <w:vAlign w:val="bottom"/>
          </w:tcPr>
          <w:p w14:paraId="2FBD0DF6" w14:textId="77777777" w:rsidR="00E05E39" w:rsidRPr="000D644D" w:rsidRDefault="00E05E39" w:rsidP="0081531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44D">
              <w:rPr>
                <w:rFonts w:ascii="Angsana New" w:hAnsi="Angsana New"/>
                <w:b/>
                <w:bCs/>
                <w:sz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47" w:type="dxa"/>
            <w:gridSpan w:val="2"/>
            <w:vAlign w:val="bottom"/>
          </w:tcPr>
          <w:p w14:paraId="02CD71B5" w14:textId="77777777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1E8FF057" w14:textId="77777777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13040D4E" w14:textId="77777777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1D7F2FB2" w14:textId="77777777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E05E39" w:rsidRPr="000D644D" w14:paraId="08F65CFC" w14:textId="77777777" w:rsidTr="00172772">
        <w:tc>
          <w:tcPr>
            <w:tcW w:w="3690" w:type="dxa"/>
            <w:vAlign w:val="bottom"/>
          </w:tcPr>
          <w:p w14:paraId="7367F8A1" w14:textId="77777777" w:rsidR="00E05E39" w:rsidRPr="000D644D" w:rsidRDefault="00E05E39" w:rsidP="00815319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i/>
                <w:iCs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gridSpan w:val="2"/>
            <w:vAlign w:val="bottom"/>
          </w:tcPr>
          <w:p w14:paraId="76BA3EC2" w14:textId="77777777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6206857F" w14:textId="70BA0731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2F3C3E11" w14:textId="5FE7BA16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3525DF5A" w14:textId="6AE1BA6E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E05E39" w:rsidRPr="000D644D" w14:paraId="05D4EDF0" w14:textId="77777777" w:rsidTr="00172772">
        <w:tc>
          <w:tcPr>
            <w:tcW w:w="3690" w:type="dxa"/>
            <w:vAlign w:val="bottom"/>
          </w:tcPr>
          <w:p w14:paraId="6E59E87D" w14:textId="77777777" w:rsidR="00E05E39" w:rsidRPr="000D644D" w:rsidRDefault="00E05E39" w:rsidP="0081531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  <w:gridSpan w:val="2"/>
            <w:vAlign w:val="bottom"/>
          </w:tcPr>
          <w:p w14:paraId="0A39056A" w14:textId="6A048C73" w:rsidR="00E05E39" w:rsidRPr="000D644D" w:rsidRDefault="00587844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12,136</w:t>
            </w:r>
          </w:p>
        </w:tc>
        <w:tc>
          <w:tcPr>
            <w:tcW w:w="1348" w:type="dxa"/>
            <w:vAlign w:val="bottom"/>
          </w:tcPr>
          <w:p w14:paraId="48916CAE" w14:textId="7F42B8B0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15,629</w:t>
            </w:r>
          </w:p>
        </w:tc>
        <w:tc>
          <w:tcPr>
            <w:tcW w:w="1348" w:type="dxa"/>
            <w:vAlign w:val="bottom"/>
          </w:tcPr>
          <w:p w14:paraId="0E031965" w14:textId="53AEF95B" w:rsidR="00E05E39" w:rsidRPr="000D644D" w:rsidRDefault="001F47A5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5,298</w:t>
            </w:r>
          </w:p>
        </w:tc>
        <w:tc>
          <w:tcPr>
            <w:tcW w:w="1348" w:type="dxa"/>
            <w:vAlign w:val="bottom"/>
          </w:tcPr>
          <w:p w14:paraId="27F1E46D" w14:textId="47A0BA64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10,714</w:t>
            </w:r>
          </w:p>
        </w:tc>
      </w:tr>
      <w:tr w:rsidR="00E05E39" w:rsidRPr="000D644D" w14:paraId="5D57F1DA" w14:textId="77777777" w:rsidTr="00172772">
        <w:tc>
          <w:tcPr>
            <w:tcW w:w="3690" w:type="dxa"/>
            <w:vAlign w:val="bottom"/>
          </w:tcPr>
          <w:p w14:paraId="54B8B67A" w14:textId="77777777" w:rsidR="00E05E39" w:rsidRPr="000D644D" w:rsidRDefault="00E05E39" w:rsidP="0081531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47" w:type="dxa"/>
            <w:gridSpan w:val="2"/>
            <w:vAlign w:val="bottom"/>
          </w:tcPr>
          <w:p w14:paraId="4D3D3931" w14:textId="77777777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40C7E298" w14:textId="0825F5D7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4F4CBA3C" w14:textId="57DAC637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4D91618B" w14:textId="2BB2DF1C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05E39" w:rsidRPr="000D644D" w14:paraId="585FF0D2" w14:textId="77777777" w:rsidTr="00172772">
        <w:tc>
          <w:tcPr>
            <w:tcW w:w="3690" w:type="dxa"/>
            <w:vAlign w:val="bottom"/>
          </w:tcPr>
          <w:p w14:paraId="11E628AA" w14:textId="77777777" w:rsidR="00E05E39" w:rsidRPr="000D644D" w:rsidRDefault="00E05E39" w:rsidP="00815319">
            <w:pPr>
              <w:tabs>
                <w:tab w:val="left" w:pos="162"/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ab/>
            </w:r>
            <w:r w:rsidRPr="000D644D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D644D">
              <w:rPr>
                <w:rFonts w:ascii="Angsana New" w:hAnsi="Angsana New"/>
                <w:sz w:val="28"/>
              </w:rPr>
              <w:t xml:space="preserve">3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เดือน </w:t>
            </w:r>
          </w:p>
        </w:tc>
        <w:tc>
          <w:tcPr>
            <w:tcW w:w="1347" w:type="dxa"/>
            <w:gridSpan w:val="2"/>
            <w:vAlign w:val="bottom"/>
          </w:tcPr>
          <w:p w14:paraId="45B2CDE3" w14:textId="628D708A" w:rsidR="00E05E39" w:rsidRPr="000D644D" w:rsidRDefault="00BC5863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7,452</w:t>
            </w:r>
          </w:p>
        </w:tc>
        <w:tc>
          <w:tcPr>
            <w:tcW w:w="1348" w:type="dxa"/>
            <w:vAlign w:val="bottom"/>
          </w:tcPr>
          <w:p w14:paraId="779145EB" w14:textId="7C1B6FBB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4,479</w:t>
            </w:r>
          </w:p>
        </w:tc>
        <w:tc>
          <w:tcPr>
            <w:tcW w:w="1348" w:type="dxa"/>
            <w:vAlign w:val="bottom"/>
          </w:tcPr>
          <w:p w14:paraId="1B343B04" w14:textId="7AA0EFCC" w:rsidR="00E05E39" w:rsidRPr="000D644D" w:rsidRDefault="001F47A5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348" w:type="dxa"/>
            <w:vAlign w:val="bottom"/>
          </w:tcPr>
          <w:p w14:paraId="3DC8B8A2" w14:textId="141DDCAC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</w:tr>
      <w:tr w:rsidR="00E05E39" w:rsidRPr="000D644D" w14:paraId="0BBA110F" w14:textId="77777777" w:rsidTr="00172772">
        <w:tc>
          <w:tcPr>
            <w:tcW w:w="3690" w:type="dxa"/>
            <w:vAlign w:val="bottom"/>
          </w:tcPr>
          <w:p w14:paraId="73A69D8D" w14:textId="77777777" w:rsidR="00E05E39" w:rsidRPr="000D644D" w:rsidRDefault="00E05E39" w:rsidP="00815319">
            <w:pPr>
              <w:tabs>
                <w:tab w:val="left" w:pos="162"/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ab/>
              <w:t xml:space="preserve">3 - 6 </w:t>
            </w:r>
            <w:r w:rsidRPr="000D644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47" w:type="dxa"/>
            <w:gridSpan w:val="2"/>
            <w:vAlign w:val="bottom"/>
          </w:tcPr>
          <w:p w14:paraId="59F70E53" w14:textId="207B8FF3" w:rsidR="00E05E39" w:rsidRPr="000D644D" w:rsidRDefault="00BC5863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1,46</w:t>
            </w:r>
            <w:r w:rsidR="002E3119" w:rsidRPr="000D644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48" w:type="dxa"/>
            <w:vAlign w:val="bottom"/>
          </w:tcPr>
          <w:p w14:paraId="75ED79C4" w14:textId="58A760CA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1,738</w:t>
            </w:r>
          </w:p>
        </w:tc>
        <w:tc>
          <w:tcPr>
            <w:tcW w:w="1348" w:type="dxa"/>
            <w:vAlign w:val="bottom"/>
          </w:tcPr>
          <w:p w14:paraId="32653875" w14:textId="5388749A" w:rsidR="00E05E39" w:rsidRPr="000D644D" w:rsidRDefault="000D644D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7033BBD7" w14:textId="2F19AE91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</w:tr>
      <w:tr w:rsidR="00E05E39" w:rsidRPr="000D644D" w14:paraId="3D4E474E" w14:textId="77777777" w:rsidTr="00172772">
        <w:tc>
          <w:tcPr>
            <w:tcW w:w="3690" w:type="dxa"/>
            <w:vAlign w:val="bottom"/>
          </w:tcPr>
          <w:p w14:paraId="7C2D19ED" w14:textId="77777777" w:rsidR="00E05E39" w:rsidRPr="000D644D" w:rsidRDefault="00E05E39" w:rsidP="00815319">
            <w:pPr>
              <w:tabs>
                <w:tab w:val="left" w:pos="162"/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ab/>
              <w:t xml:space="preserve">6 - 12 </w:t>
            </w:r>
            <w:r w:rsidRPr="000D644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47" w:type="dxa"/>
            <w:gridSpan w:val="2"/>
            <w:vAlign w:val="bottom"/>
          </w:tcPr>
          <w:p w14:paraId="6948A31D" w14:textId="512C2ED4" w:rsidR="00E05E39" w:rsidRPr="000D644D" w:rsidRDefault="00BC5863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1,712</w:t>
            </w:r>
          </w:p>
        </w:tc>
        <w:tc>
          <w:tcPr>
            <w:tcW w:w="1348" w:type="dxa"/>
            <w:vAlign w:val="bottom"/>
          </w:tcPr>
          <w:p w14:paraId="22A67FDB" w14:textId="074ACB6B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348" w:type="dxa"/>
            <w:vAlign w:val="bottom"/>
          </w:tcPr>
          <w:p w14:paraId="6883B2BF" w14:textId="34EE09FE" w:rsidR="00E05E39" w:rsidRPr="000D644D" w:rsidRDefault="000D644D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1F6D4073" w14:textId="1ED9F934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</w:tr>
      <w:tr w:rsidR="00E05E39" w:rsidRPr="000D644D" w14:paraId="51837178" w14:textId="77777777" w:rsidTr="00172772">
        <w:tc>
          <w:tcPr>
            <w:tcW w:w="3690" w:type="dxa"/>
            <w:vAlign w:val="bottom"/>
          </w:tcPr>
          <w:p w14:paraId="7F1258C5" w14:textId="77777777" w:rsidR="00E05E39" w:rsidRPr="000D644D" w:rsidRDefault="00E05E39" w:rsidP="00815319">
            <w:pPr>
              <w:tabs>
                <w:tab w:val="left" w:pos="162"/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ab/>
            </w:r>
            <w:r w:rsidRPr="000D644D">
              <w:rPr>
                <w:rFonts w:ascii="Angsana New" w:hAnsi="Angsana New"/>
                <w:sz w:val="28"/>
                <w:cs/>
              </w:rPr>
              <w:t xml:space="preserve">มากกว่า </w:t>
            </w:r>
            <w:r w:rsidRPr="000D644D">
              <w:rPr>
                <w:rFonts w:ascii="Angsana New" w:hAnsi="Angsana New"/>
                <w:sz w:val="28"/>
              </w:rPr>
              <w:t>12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47" w:type="dxa"/>
            <w:gridSpan w:val="2"/>
            <w:vAlign w:val="bottom"/>
          </w:tcPr>
          <w:p w14:paraId="7DE46ACF" w14:textId="270D693D" w:rsidR="00E05E39" w:rsidRPr="000D644D" w:rsidRDefault="00BC5863" w:rsidP="0081531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2,178,285</w:t>
            </w:r>
          </w:p>
        </w:tc>
        <w:tc>
          <w:tcPr>
            <w:tcW w:w="1348" w:type="dxa"/>
            <w:vAlign w:val="bottom"/>
          </w:tcPr>
          <w:p w14:paraId="3EE2811C" w14:textId="2B3A129D" w:rsidR="00E05E39" w:rsidRPr="000D644D" w:rsidRDefault="00E05E39" w:rsidP="0081531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2,178,285</w:t>
            </w:r>
          </w:p>
        </w:tc>
        <w:tc>
          <w:tcPr>
            <w:tcW w:w="1348" w:type="dxa"/>
            <w:vAlign w:val="bottom"/>
          </w:tcPr>
          <w:p w14:paraId="127FD708" w14:textId="0B1C59DA" w:rsidR="00E05E39" w:rsidRPr="000D644D" w:rsidRDefault="001F47A5" w:rsidP="0081531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2,177,924</w:t>
            </w:r>
          </w:p>
        </w:tc>
        <w:tc>
          <w:tcPr>
            <w:tcW w:w="1348" w:type="dxa"/>
            <w:vAlign w:val="bottom"/>
          </w:tcPr>
          <w:p w14:paraId="4D6908CD" w14:textId="18D58416" w:rsidR="00E05E39" w:rsidRPr="000D644D" w:rsidRDefault="00E05E39" w:rsidP="0081531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2,177,924</w:t>
            </w:r>
          </w:p>
        </w:tc>
      </w:tr>
      <w:tr w:rsidR="00E05E39" w:rsidRPr="000D644D" w14:paraId="050A67D6" w14:textId="77777777" w:rsidTr="00172772">
        <w:tc>
          <w:tcPr>
            <w:tcW w:w="3690" w:type="dxa"/>
            <w:vAlign w:val="bottom"/>
          </w:tcPr>
          <w:p w14:paraId="3AA4EFFF" w14:textId="77777777" w:rsidR="00E05E39" w:rsidRPr="000D644D" w:rsidRDefault="00E05E39" w:rsidP="0081531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7" w:type="dxa"/>
            <w:gridSpan w:val="2"/>
            <w:vAlign w:val="bottom"/>
          </w:tcPr>
          <w:p w14:paraId="6497D696" w14:textId="7BB5FAF4" w:rsidR="00E05E39" w:rsidRPr="000D644D" w:rsidRDefault="00587844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2,201,051</w:t>
            </w:r>
          </w:p>
        </w:tc>
        <w:tc>
          <w:tcPr>
            <w:tcW w:w="1348" w:type="dxa"/>
            <w:vAlign w:val="bottom"/>
          </w:tcPr>
          <w:p w14:paraId="3010273D" w14:textId="52391124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2,200,190</w:t>
            </w:r>
          </w:p>
        </w:tc>
        <w:tc>
          <w:tcPr>
            <w:tcW w:w="1348" w:type="dxa"/>
            <w:vAlign w:val="bottom"/>
          </w:tcPr>
          <w:p w14:paraId="76BE1477" w14:textId="322095DB" w:rsidR="00E05E39" w:rsidRPr="000D644D" w:rsidRDefault="001F47A5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2,183,279</w:t>
            </w:r>
          </w:p>
        </w:tc>
        <w:tc>
          <w:tcPr>
            <w:tcW w:w="1348" w:type="dxa"/>
            <w:vAlign w:val="bottom"/>
          </w:tcPr>
          <w:p w14:paraId="75241A1B" w14:textId="03BF1ACD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2,188,638</w:t>
            </w:r>
          </w:p>
        </w:tc>
      </w:tr>
      <w:tr w:rsidR="00E05E39" w:rsidRPr="000D644D" w14:paraId="17D8EA54" w14:textId="77777777" w:rsidTr="00452A38">
        <w:tc>
          <w:tcPr>
            <w:tcW w:w="3690" w:type="dxa"/>
            <w:vAlign w:val="bottom"/>
          </w:tcPr>
          <w:p w14:paraId="11E6551A" w14:textId="4B2DE1A1" w:rsidR="00E05E39" w:rsidRPr="000D644D" w:rsidRDefault="00E05E39" w:rsidP="0081531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44D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รายได้จากการบริการค้างรับ</w:t>
            </w:r>
          </w:p>
        </w:tc>
        <w:tc>
          <w:tcPr>
            <w:tcW w:w="1347" w:type="dxa"/>
            <w:gridSpan w:val="2"/>
            <w:vAlign w:val="bottom"/>
          </w:tcPr>
          <w:p w14:paraId="4C5B8862" w14:textId="77777777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6E8BEB72" w14:textId="77777777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08D45813" w14:textId="77777777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543747E" w14:textId="77777777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E05E39" w:rsidRPr="000D644D" w14:paraId="3ED8C4AA" w14:textId="77777777" w:rsidTr="00452A38">
        <w:tc>
          <w:tcPr>
            <w:tcW w:w="3690" w:type="dxa"/>
            <w:vAlign w:val="bottom"/>
          </w:tcPr>
          <w:p w14:paraId="77A26936" w14:textId="3B988E3D" w:rsidR="00E05E39" w:rsidRPr="000D644D" w:rsidRDefault="00E05E39" w:rsidP="00815319">
            <w:pPr>
              <w:tabs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i/>
                <w:iCs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gridSpan w:val="2"/>
            <w:vAlign w:val="bottom"/>
          </w:tcPr>
          <w:p w14:paraId="2CAB2E82" w14:textId="77777777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3E240EAA" w14:textId="77777777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085356A5" w14:textId="77777777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002FA4FA" w14:textId="77777777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</w:tr>
      <w:tr w:rsidR="00E05E39" w:rsidRPr="000D644D" w14:paraId="2D9CB1A5" w14:textId="77777777" w:rsidTr="00452A38">
        <w:tc>
          <w:tcPr>
            <w:tcW w:w="3690" w:type="dxa"/>
            <w:vAlign w:val="bottom"/>
          </w:tcPr>
          <w:p w14:paraId="1CFD904B" w14:textId="10FA3118" w:rsidR="00E05E39" w:rsidRPr="000D644D" w:rsidRDefault="00E05E39" w:rsidP="0081531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  <w:gridSpan w:val="2"/>
            <w:vAlign w:val="bottom"/>
          </w:tcPr>
          <w:p w14:paraId="469549A3" w14:textId="7ADB3651" w:rsidR="00E05E39" w:rsidRPr="000D644D" w:rsidRDefault="001F47A5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33,</w:t>
            </w:r>
            <w:r w:rsidR="00587844">
              <w:rPr>
                <w:rFonts w:ascii="Angsana New" w:hAnsi="Angsana New"/>
                <w:sz w:val="28"/>
              </w:rPr>
              <w:t>894</w:t>
            </w:r>
          </w:p>
        </w:tc>
        <w:tc>
          <w:tcPr>
            <w:tcW w:w="1348" w:type="dxa"/>
            <w:vAlign w:val="center"/>
          </w:tcPr>
          <w:p w14:paraId="6836DB7D" w14:textId="5573CD50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34,004 </w:t>
            </w:r>
          </w:p>
        </w:tc>
        <w:tc>
          <w:tcPr>
            <w:tcW w:w="1348" w:type="dxa"/>
            <w:vAlign w:val="center"/>
          </w:tcPr>
          <w:p w14:paraId="1B8F2C1F" w14:textId="2721CBE0" w:rsidR="00E05E39" w:rsidRPr="000D644D" w:rsidRDefault="001F47A5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28,487</w:t>
            </w:r>
          </w:p>
        </w:tc>
        <w:tc>
          <w:tcPr>
            <w:tcW w:w="1348" w:type="dxa"/>
            <w:vAlign w:val="center"/>
          </w:tcPr>
          <w:p w14:paraId="5E9C4F57" w14:textId="2EE763F1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 xml:space="preserve">       28,749 </w:t>
            </w:r>
          </w:p>
        </w:tc>
      </w:tr>
      <w:tr w:rsidR="00E05E39" w:rsidRPr="000D644D" w14:paraId="6200D185" w14:textId="77777777" w:rsidTr="00452A38">
        <w:tc>
          <w:tcPr>
            <w:tcW w:w="3690" w:type="dxa"/>
            <w:vAlign w:val="bottom"/>
          </w:tcPr>
          <w:p w14:paraId="6F57D623" w14:textId="7386B49C" w:rsidR="00E05E39" w:rsidRPr="000D644D" w:rsidRDefault="00E05E39" w:rsidP="0081531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ค้างชำระ</w:t>
            </w:r>
          </w:p>
        </w:tc>
        <w:tc>
          <w:tcPr>
            <w:tcW w:w="1347" w:type="dxa"/>
            <w:gridSpan w:val="2"/>
            <w:vAlign w:val="bottom"/>
          </w:tcPr>
          <w:p w14:paraId="17BEFCB2" w14:textId="77777777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14F0F56F" w14:textId="7DF1DC54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1348" w:type="dxa"/>
            <w:vAlign w:val="center"/>
          </w:tcPr>
          <w:p w14:paraId="7B0462B6" w14:textId="1C4007D0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center"/>
          </w:tcPr>
          <w:p w14:paraId="724BD394" w14:textId="561ADDD0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 </w:t>
            </w:r>
          </w:p>
        </w:tc>
      </w:tr>
      <w:tr w:rsidR="00E05E39" w:rsidRPr="000D644D" w14:paraId="5A751044" w14:textId="77777777" w:rsidTr="00452A38">
        <w:tc>
          <w:tcPr>
            <w:tcW w:w="3690" w:type="dxa"/>
            <w:vAlign w:val="bottom"/>
          </w:tcPr>
          <w:p w14:paraId="5472C5CA" w14:textId="51D690EA" w:rsidR="00E05E39" w:rsidRPr="000D644D" w:rsidRDefault="00E05E39" w:rsidP="00815319">
            <w:pPr>
              <w:tabs>
                <w:tab w:val="left" w:pos="162"/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ab/>
            </w:r>
            <w:r w:rsidRPr="000D644D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0D644D">
              <w:rPr>
                <w:rFonts w:ascii="Angsana New" w:hAnsi="Angsana New"/>
                <w:sz w:val="28"/>
              </w:rPr>
              <w:t>3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 เดือน</w:t>
            </w:r>
            <w:r w:rsidRPr="000D644D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47" w:type="dxa"/>
            <w:gridSpan w:val="2"/>
            <w:vAlign w:val="bottom"/>
          </w:tcPr>
          <w:p w14:paraId="521AB47E" w14:textId="75AC1EDF" w:rsidR="00E05E39" w:rsidRPr="000D644D" w:rsidRDefault="001F47A5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86,</w:t>
            </w:r>
            <w:r w:rsidR="004E74D5" w:rsidRPr="000D644D">
              <w:rPr>
                <w:rFonts w:ascii="Angsana New" w:hAnsi="Angsana New"/>
                <w:sz w:val="28"/>
              </w:rPr>
              <w:t>445</w:t>
            </w:r>
          </w:p>
        </w:tc>
        <w:tc>
          <w:tcPr>
            <w:tcW w:w="1348" w:type="dxa"/>
            <w:vAlign w:val="center"/>
          </w:tcPr>
          <w:p w14:paraId="658B2501" w14:textId="5FBC628E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 xml:space="preserve">85,992 </w:t>
            </w:r>
          </w:p>
        </w:tc>
        <w:tc>
          <w:tcPr>
            <w:tcW w:w="1348" w:type="dxa"/>
            <w:vAlign w:val="center"/>
          </w:tcPr>
          <w:p w14:paraId="26179266" w14:textId="277E8D85" w:rsidR="00E05E39" w:rsidRPr="000D644D" w:rsidRDefault="001F47A5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84,</w:t>
            </w:r>
            <w:r w:rsidR="004E74D5" w:rsidRPr="000D644D">
              <w:rPr>
                <w:rFonts w:ascii="Angsana New" w:hAnsi="Angsana New"/>
                <w:sz w:val="28"/>
              </w:rPr>
              <w:t>444</w:t>
            </w:r>
          </w:p>
        </w:tc>
        <w:tc>
          <w:tcPr>
            <w:tcW w:w="1348" w:type="dxa"/>
            <w:vAlign w:val="center"/>
          </w:tcPr>
          <w:p w14:paraId="71581045" w14:textId="68666B55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 xml:space="preserve">       84,993 </w:t>
            </w:r>
          </w:p>
        </w:tc>
      </w:tr>
      <w:tr w:rsidR="00E05E39" w:rsidRPr="000D644D" w14:paraId="7A227E90" w14:textId="77777777" w:rsidTr="00452A38">
        <w:tc>
          <w:tcPr>
            <w:tcW w:w="3690" w:type="dxa"/>
            <w:vAlign w:val="bottom"/>
          </w:tcPr>
          <w:p w14:paraId="57FDDB71" w14:textId="322C879A" w:rsidR="00E05E39" w:rsidRPr="000D644D" w:rsidRDefault="00E05E39" w:rsidP="00815319">
            <w:pPr>
              <w:tabs>
                <w:tab w:val="left" w:pos="162"/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ab/>
              <w:t xml:space="preserve">3 - 6 </w:t>
            </w:r>
            <w:r w:rsidRPr="000D644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47" w:type="dxa"/>
            <w:gridSpan w:val="2"/>
            <w:vAlign w:val="bottom"/>
          </w:tcPr>
          <w:p w14:paraId="40D8569E" w14:textId="394674F1" w:rsidR="00E05E39" w:rsidRPr="000D644D" w:rsidRDefault="004E74D5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83,598</w:t>
            </w:r>
          </w:p>
        </w:tc>
        <w:tc>
          <w:tcPr>
            <w:tcW w:w="1348" w:type="dxa"/>
            <w:vAlign w:val="center"/>
          </w:tcPr>
          <w:p w14:paraId="467FB9B3" w14:textId="3C308228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 xml:space="preserve">83,726 </w:t>
            </w:r>
          </w:p>
        </w:tc>
        <w:tc>
          <w:tcPr>
            <w:tcW w:w="1348" w:type="dxa"/>
            <w:vAlign w:val="center"/>
          </w:tcPr>
          <w:p w14:paraId="2D03DAC0" w14:textId="784380A0" w:rsidR="00E05E39" w:rsidRPr="000D644D" w:rsidRDefault="001F47A5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83,</w:t>
            </w:r>
            <w:r w:rsidR="004E74D5" w:rsidRPr="000D644D">
              <w:rPr>
                <w:rFonts w:ascii="Angsana New" w:hAnsi="Angsana New"/>
                <w:sz w:val="28"/>
              </w:rPr>
              <w:t>203</w:t>
            </w:r>
          </w:p>
        </w:tc>
        <w:tc>
          <w:tcPr>
            <w:tcW w:w="1348" w:type="dxa"/>
            <w:vAlign w:val="center"/>
          </w:tcPr>
          <w:p w14:paraId="07EBBF9C" w14:textId="4CBA7C31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 xml:space="preserve">       83,726</w:t>
            </w:r>
          </w:p>
        </w:tc>
      </w:tr>
      <w:tr w:rsidR="00E05E39" w:rsidRPr="000D644D" w14:paraId="6864B19D" w14:textId="77777777" w:rsidTr="00452A38">
        <w:tc>
          <w:tcPr>
            <w:tcW w:w="3690" w:type="dxa"/>
            <w:vAlign w:val="bottom"/>
          </w:tcPr>
          <w:p w14:paraId="185E51AD" w14:textId="45A31B42" w:rsidR="00E05E39" w:rsidRPr="000D644D" w:rsidRDefault="00E05E39" w:rsidP="00815319">
            <w:pPr>
              <w:tabs>
                <w:tab w:val="left" w:pos="162"/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ab/>
              <w:t xml:space="preserve">6 - 12 </w:t>
            </w:r>
            <w:r w:rsidRPr="000D644D">
              <w:rPr>
                <w:rFonts w:ascii="Angsana New" w:hAnsi="Angsana New"/>
                <w:sz w:val="28"/>
                <w:cs/>
              </w:rPr>
              <w:t>เดือน</w:t>
            </w:r>
          </w:p>
        </w:tc>
        <w:tc>
          <w:tcPr>
            <w:tcW w:w="1347" w:type="dxa"/>
            <w:gridSpan w:val="2"/>
            <w:vAlign w:val="bottom"/>
          </w:tcPr>
          <w:p w14:paraId="75701AF5" w14:textId="6DC58629" w:rsidR="00E05E39" w:rsidRPr="000D644D" w:rsidRDefault="001F47A5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138,</w:t>
            </w:r>
            <w:r w:rsidR="004E74D5" w:rsidRPr="000D644D">
              <w:rPr>
                <w:rFonts w:ascii="Angsana New" w:hAnsi="Angsana New"/>
                <w:sz w:val="28"/>
              </w:rPr>
              <w:t>614</w:t>
            </w:r>
          </w:p>
        </w:tc>
        <w:tc>
          <w:tcPr>
            <w:tcW w:w="1348" w:type="dxa"/>
            <w:vAlign w:val="center"/>
          </w:tcPr>
          <w:p w14:paraId="68C72349" w14:textId="293B49DB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 xml:space="preserve">55,620 </w:t>
            </w:r>
          </w:p>
        </w:tc>
        <w:tc>
          <w:tcPr>
            <w:tcW w:w="1348" w:type="dxa"/>
            <w:vAlign w:val="center"/>
          </w:tcPr>
          <w:p w14:paraId="3AA19225" w14:textId="54CE71B8" w:rsidR="00E05E39" w:rsidRPr="000D644D" w:rsidRDefault="001F47A5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138</w:t>
            </w:r>
            <w:r w:rsidR="004E74D5" w:rsidRPr="000D644D">
              <w:rPr>
                <w:rFonts w:ascii="Angsana New" w:hAnsi="Angsana New"/>
                <w:sz w:val="28"/>
              </w:rPr>
              <w:t>,614</w:t>
            </w:r>
          </w:p>
        </w:tc>
        <w:tc>
          <w:tcPr>
            <w:tcW w:w="1348" w:type="dxa"/>
            <w:vAlign w:val="center"/>
          </w:tcPr>
          <w:p w14:paraId="63705B1F" w14:textId="5A0B72D1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 xml:space="preserve">       55,620 </w:t>
            </w:r>
          </w:p>
        </w:tc>
      </w:tr>
      <w:tr w:rsidR="00E05E39" w:rsidRPr="000D644D" w14:paraId="04542234" w14:textId="77777777" w:rsidTr="00452A38">
        <w:tc>
          <w:tcPr>
            <w:tcW w:w="3690" w:type="dxa"/>
            <w:vAlign w:val="bottom"/>
          </w:tcPr>
          <w:p w14:paraId="79FECFD0" w14:textId="0F70801E" w:rsidR="00E05E39" w:rsidRPr="000D644D" w:rsidRDefault="00E05E39" w:rsidP="00815319">
            <w:pPr>
              <w:tabs>
                <w:tab w:val="left" w:pos="162"/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ab/>
            </w:r>
            <w:r w:rsidRPr="000D644D">
              <w:rPr>
                <w:rFonts w:ascii="Angsana New" w:hAnsi="Angsana New"/>
                <w:sz w:val="28"/>
                <w:cs/>
              </w:rPr>
              <w:t>มากกว่า</w:t>
            </w:r>
            <w:r w:rsidRPr="000D644D">
              <w:rPr>
                <w:rFonts w:ascii="Angsana New" w:hAnsi="Angsana New"/>
                <w:sz w:val="28"/>
              </w:rPr>
              <w:t xml:space="preserve"> 12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347" w:type="dxa"/>
            <w:gridSpan w:val="2"/>
            <w:vAlign w:val="bottom"/>
          </w:tcPr>
          <w:p w14:paraId="3F776176" w14:textId="747B9DDF" w:rsidR="00E05E39" w:rsidRPr="000D644D" w:rsidRDefault="001F47A5" w:rsidP="0081531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635</w:t>
            </w:r>
          </w:p>
        </w:tc>
        <w:tc>
          <w:tcPr>
            <w:tcW w:w="1348" w:type="dxa"/>
            <w:vAlign w:val="center"/>
          </w:tcPr>
          <w:p w14:paraId="61E2D24B" w14:textId="0440A0DC" w:rsidR="00E05E39" w:rsidRPr="000D644D" w:rsidRDefault="00E05E39" w:rsidP="0081531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 xml:space="preserve">770 </w:t>
            </w:r>
          </w:p>
        </w:tc>
        <w:tc>
          <w:tcPr>
            <w:tcW w:w="1348" w:type="dxa"/>
            <w:vAlign w:val="center"/>
          </w:tcPr>
          <w:p w14:paraId="55AA6CB3" w14:textId="7DE60703" w:rsidR="00E05E39" w:rsidRPr="000D644D" w:rsidRDefault="001F47A5" w:rsidP="0081531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635</w:t>
            </w:r>
          </w:p>
        </w:tc>
        <w:tc>
          <w:tcPr>
            <w:tcW w:w="1348" w:type="dxa"/>
            <w:vAlign w:val="center"/>
          </w:tcPr>
          <w:p w14:paraId="0618E69F" w14:textId="2D0D0F96" w:rsidR="00E05E39" w:rsidRPr="000D644D" w:rsidRDefault="00E05E39" w:rsidP="00815319">
            <w:pPr>
              <w:pBdr>
                <w:bottom w:val="single" w:sz="4" w:space="1" w:color="000000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 xml:space="preserve">            770 </w:t>
            </w:r>
          </w:p>
        </w:tc>
      </w:tr>
      <w:tr w:rsidR="00E05E39" w:rsidRPr="000D644D" w14:paraId="3B018600" w14:textId="77777777" w:rsidTr="00452A38">
        <w:tc>
          <w:tcPr>
            <w:tcW w:w="3690" w:type="dxa"/>
            <w:vAlign w:val="bottom"/>
          </w:tcPr>
          <w:p w14:paraId="2AB0E076" w14:textId="2E0202DF" w:rsidR="00E05E39" w:rsidRPr="000D644D" w:rsidRDefault="00E05E39" w:rsidP="0081531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7" w:type="dxa"/>
            <w:gridSpan w:val="2"/>
            <w:vAlign w:val="bottom"/>
          </w:tcPr>
          <w:p w14:paraId="5E9FD1DA" w14:textId="27ACBF60" w:rsidR="00E05E39" w:rsidRPr="000D644D" w:rsidRDefault="00587844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343,186</w:t>
            </w:r>
          </w:p>
        </w:tc>
        <w:tc>
          <w:tcPr>
            <w:tcW w:w="1348" w:type="dxa"/>
            <w:vAlign w:val="center"/>
          </w:tcPr>
          <w:p w14:paraId="344280DF" w14:textId="691BA66F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 xml:space="preserve">260,112 </w:t>
            </w:r>
          </w:p>
        </w:tc>
        <w:tc>
          <w:tcPr>
            <w:tcW w:w="1348" w:type="dxa"/>
            <w:vAlign w:val="center"/>
          </w:tcPr>
          <w:p w14:paraId="7656BB55" w14:textId="4AF9D6DD" w:rsidR="00E05E39" w:rsidRPr="000D644D" w:rsidRDefault="004E74D5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335</w:t>
            </w:r>
            <w:r w:rsidR="001F47A5" w:rsidRPr="000D644D">
              <w:rPr>
                <w:rFonts w:ascii="Angsana New" w:hAnsi="Angsana New"/>
                <w:sz w:val="28"/>
              </w:rPr>
              <w:t>,</w:t>
            </w:r>
            <w:r w:rsidRPr="000D644D">
              <w:rPr>
                <w:rFonts w:ascii="Angsana New" w:hAnsi="Angsana New"/>
                <w:sz w:val="28"/>
              </w:rPr>
              <w:t>383</w:t>
            </w:r>
          </w:p>
        </w:tc>
        <w:tc>
          <w:tcPr>
            <w:tcW w:w="1348" w:type="dxa"/>
            <w:vAlign w:val="center"/>
          </w:tcPr>
          <w:p w14:paraId="785DA14A" w14:textId="2579399D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 xml:space="preserve">     253,858 </w:t>
            </w:r>
          </w:p>
        </w:tc>
      </w:tr>
      <w:tr w:rsidR="00E05E39" w:rsidRPr="000D644D" w14:paraId="761D4A05" w14:textId="77777777" w:rsidTr="00452A38">
        <w:tc>
          <w:tcPr>
            <w:tcW w:w="3690" w:type="dxa"/>
            <w:vAlign w:val="bottom"/>
          </w:tcPr>
          <w:p w14:paraId="4E275647" w14:textId="1E34FEDA" w:rsidR="00E05E39" w:rsidRPr="000D644D" w:rsidRDefault="00E05E39" w:rsidP="0081531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รวม</w:t>
            </w:r>
            <w:r w:rsidRPr="000D644D">
              <w:rPr>
                <w:rFonts w:ascii="Angsana New" w:hAnsi="Angsana New" w:hint="cs"/>
                <w:sz w:val="28"/>
                <w:cs/>
              </w:rPr>
              <w:t>ทั้งสิ้น</w:t>
            </w:r>
          </w:p>
        </w:tc>
        <w:tc>
          <w:tcPr>
            <w:tcW w:w="1347" w:type="dxa"/>
            <w:gridSpan w:val="2"/>
            <w:vAlign w:val="bottom"/>
          </w:tcPr>
          <w:p w14:paraId="5625C107" w14:textId="3E47858F" w:rsidR="00E05E39" w:rsidRPr="000D644D" w:rsidRDefault="00587844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2,544,237</w:t>
            </w:r>
          </w:p>
        </w:tc>
        <w:tc>
          <w:tcPr>
            <w:tcW w:w="1348" w:type="dxa"/>
            <w:vAlign w:val="center"/>
          </w:tcPr>
          <w:p w14:paraId="016AFE37" w14:textId="36A3FF3F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2,460,302</w:t>
            </w:r>
          </w:p>
        </w:tc>
        <w:tc>
          <w:tcPr>
            <w:tcW w:w="1348" w:type="dxa"/>
            <w:vAlign w:val="center"/>
          </w:tcPr>
          <w:p w14:paraId="00A74133" w14:textId="468294E7" w:rsidR="00E05E39" w:rsidRPr="000D644D" w:rsidRDefault="00BC5863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2,51</w:t>
            </w:r>
            <w:r w:rsidR="004E74D5" w:rsidRPr="000D644D">
              <w:rPr>
                <w:rFonts w:ascii="Angsana New" w:hAnsi="Angsana New"/>
                <w:sz w:val="28"/>
              </w:rPr>
              <w:t>8,662</w:t>
            </w:r>
          </w:p>
        </w:tc>
        <w:tc>
          <w:tcPr>
            <w:tcW w:w="1348" w:type="dxa"/>
            <w:vAlign w:val="center"/>
          </w:tcPr>
          <w:p w14:paraId="2B7D045E" w14:textId="7BDF2EC4" w:rsidR="00E05E39" w:rsidRPr="000D644D" w:rsidRDefault="00E05E39" w:rsidP="00815319">
            <w:pP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2,442,496</w:t>
            </w:r>
          </w:p>
        </w:tc>
      </w:tr>
      <w:tr w:rsidR="00E05E39" w:rsidRPr="000D644D" w14:paraId="0312DC35" w14:textId="77777777" w:rsidTr="00172772">
        <w:tc>
          <w:tcPr>
            <w:tcW w:w="3690" w:type="dxa"/>
            <w:vAlign w:val="bottom"/>
          </w:tcPr>
          <w:p w14:paraId="3B65EE4E" w14:textId="77777777" w:rsidR="00E05E39" w:rsidRPr="000D644D" w:rsidRDefault="00E05E39" w:rsidP="00815319">
            <w:pPr>
              <w:spacing w:line="360" w:lineRule="exact"/>
              <w:ind w:left="350" w:right="-111" w:hanging="350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pacing w:val="-8"/>
                <w:sz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47" w:type="dxa"/>
            <w:gridSpan w:val="2"/>
            <w:vAlign w:val="bottom"/>
          </w:tcPr>
          <w:p w14:paraId="50740AE4" w14:textId="0169E6F3" w:rsidR="00E05E39" w:rsidRPr="000D644D" w:rsidRDefault="00BC5863" w:rsidP="008153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(2,173,105)</w:t>
            </w:r>
          </w:p>
        </w:tc>
        <w:tc>
          <w:tcPr>
            <w:tcW w:w="1348" w:type="dxa"/>
            <w:vAlign w:val="bottom"/>
          </w:tcPr>
          <w:p w14:paraId="0ED29D87" w14:textId="3C120BBE" w:rsidR="00E05E39" w:rsidRPr="000D644D" w:rsidRDefault="00E05E39" w:rsidP="008153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(2,173,105)</w:t>
            </w:r>
          </w:p>
        </w:tc>
        <w:tc>
          <w:tcPr>
            <w:tcW w:w="1348" w:type="dxa"/>
            <w:vAlign w:val="bottom"/>
          </w:tcPr>
          <w:p w14:paraId="40F20F92" w14:textId="59AFB3AB" w:rsidR="00E05E39" w:rsidRPr="000D644D" w:rsidRDefault="001F47A5" w:rsidP="008153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(2,172,797)</w:t>
            </w:r>
          </w:p>
        </w:tc>
        <w:tc>
          <w:tcPr>
            <w:tcW w:w="1348" w:type="dxa"/>
            <w:vAlign w:val="bottom"/>
          </w:tcPr>
          <w:p w14:paraId="214C317A" w14:textId="48F78760" w:rsidR="00E05E39" w:rsidRPr="000D644D" w:rsidRDefault="00E05E39" w:rsidP="008153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(2,172,797)</w:t>
            </w:r>
          </w:p>
        </w:tc>
      </w:tr>
      <w:tr w:rsidR="00E05E39" w:rsidRPr="000D644D" w14:paraId="7B18BC56" w14:textId="77777777" w:rsidTr="00172772">
        <w:tc>
          <w:tcPr>
            <w:tcW w:w="3690" w:type="dxa"/>
            <w:vAlign w:val="bottom"/>
          </w:tcPr>
          <w:p w14:paraId="05968A4A" w14:textId="77777777" w:rsidR="00E05E39" w:rsidRPr="000D644D" w:rsidRDefault="00E05E39" w:rsidP="00815319">
            <w:pPr>
              <w:tabs>
                <w:tab w:val="left" w:pos="2160"/>
              </w:tabs>
              <w:spacing w:line="360" w:lineRule="exact"/>
              <w:ind w:left="162" w:hanging="162"/>
              <w:jc w:val="thaiDistribute"/>
              <w:rPr>
                <w:rFonts w:ascii="Angsana New" w:hAnsi="Angsana New"/>
                <w:spacing w:val="-14"/>
                <w:sz w:val="28"/>
              </w:rPr>
            </w:pPr>
            <w:r w:rsidRPr="000D644D">
              <w:rPr>
                <w:rFonts w:ascii="Angsana New" w:hAnsi="Angsana New"/>
                <w:spacing w:val="-14"/>
                <w:sz w:val="28"/>
                <w:cs/>
              </w:rPr>
              <w:t>รวมลูกหนี้การค้า - กิจการที่ไม่เกี่ยวข้องกัน</w:t>
            </w:r>
            <w:r w:rsidRPr="000D644D">
              <w:rPr>
                <w:rFonts w:ascii="Angsana New" w:hAnsi="Angsana New"/>
                <w:spacing w:val="-14"/>
                <w:sz w:val="28"/>
              </w:rPr>
              <w:t xml:space="preserve"> - </w:t>
            </w:r>
            <w:r w:rsidRPr="000D644D">
              <w:rPr>
                <w:rFonts w:ascii="Angsana New" w:hAnsi="Angsana New"/>
                <w:spacing w:val="-14"/>
                <w:sz w:val="28"/>
                <w:cs/>
              </w:rPr>
              <w:t>สุทธิ</w:t>
            </w:r>
          </w:p>
        </w:tc>
        <w:tc>
          <w:tcPr>
            <w:tcW w:w="1347" w:type="dxa"/>
            <w:gridSpan w:val="2"/>
            <w:vAlign w:val="bottom"/>
          </w:tcPr>
          <w:p w14:paraId="7B43F2BA" w14:textId="69CFA844" w:rsidR="00E05E39" w:rsidRPr="000D644D" w:rsidRDefault="00587844" w:rsidP="008153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371,132</w:t>
            </w:r>
          </w:p>
        </w:tc>
        <w:tc>
          <w:tcPr>
            <w:tcW w:w="1348" w:type="dxa"/>
            <w:vAlign w:val="bottom"/>
          </w:tcPr>
          <w:p w14:paraId="78C3C317" w14:textId="5B115041" w:rsidR="00E05E39" w:rsidRPr="000D644D" w:rsidRDefault="00E05E39" w:rsidP="008153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287,197</w:t>
            </w:r>
          </w:p>
        </w:tc>
        <w:tc>
          <w:tcPr>
            <w:tcW w:w="1348" w:type="dxa"/>
            <w:vAlign w:val="bottom"/>
          </w:tcPr>
          <w:p w14:paraId="09205241" w14:textId="3857C214" w:rsidR="00E05E39" w:rsidRPr="000D644D" w:rsidRDefault="00BC5863" w:rsidP="008153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34</w:t>
            </w:r>
            <w:r w:rsidR="004E74D5" w:rsidRPr="000D644D">
              <w:rPr>
                <w:rFonts w:ascii="Angsana New" w:hAnsi="Angsana New"/>
                <w:sz w:val="28"/>
              </w:rPr>
              <w:t>5,865</w:t>
            </w:r>
          </w:p>
        </w:tc>
        <w:tc>
          <w:tcPr>
            <w:tcW w:w="1348" w:type="dxa"/>
            <w:vAlign w:val="bottom"/>
          </w:tcPr>
          <w:p w14:paraId="380035B2" w14:textId="483C1E18" w:rsidR="00E05E39" w:rsidRPr="000D644D" w:rsidRDefault="00E05E39" w:rsidP="008153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269,699</w:t>
            </w:r>
          </w:p>
        </w:tc>
      </w:tr>
      <w:tr w:rsidR="00E05E39" w:rsidRPr="000D644D" w14:paraId="1A7C0E4B" w14:textId="77777777" w:rsidTr="00172772">
        <w:tc>
          <w:tcPr>
            <w:tcW w:w="3690" w:type="dxa"/>
            <w:vAlign w:val="bottom"/>
          </w:tcPr>
          <w:p w14:paraId="7EFE24CD" w14:textId="77777777" w:rsidR="00E05E39" w:rsidRPr="000D644D" w:rsidRDefault="00E05E39" w:rsidP="00815319">
            <w:pPr>
              <w:tabs>
                <w:tab w:val="left" w:pos="36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347" w:type="dxa"/>
            <w:gridSpan w:val="2"/>
            <w:vAlign w:val="bottom"/>
          </w:tcPr>
          <w:p w14:paraId="76D6CC86" w14:textId="04EF46F5" w:rsidR="00E05E39" w:rsidRPr="000D644D" w:rsidRDefault="002E3119" w:rsidP="008153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37</w:t>
            </w:r>
            <w:r w:rsidR="00D87C47" w:rsidRPr="000D644D">
              <w:rPr>
                <w:rFonts w:ascii="Angsana New" w:hAnsi="Angsana New"/>
                <w:sz w:val="28"/>
              </w:rPr>
              <w:t>1,830</w:t>
            </w:r>
          </w:p>
        </w:tc>
        <w:tc>
          <w:tcPr>
            <w:tcW w:w="1348" w:type="dxa"/>
            <w:vAlign w:val="bottom"/>
          </w:tcPr>
          <w:p w14:paraId="29711ADB" w14:textId="455B514A" w:rsidR="00E05E39" w:rsidRPr="000D644D" w:rsidRDefault="00E05E39" w:rsidP="008153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290,464</w:t>
            </w:r>
          </w:p>
        </w:tc>
        <w:tc>
          <w:tcPr>
            <w:tcW w:w="1348" w:type="dxa"/>
            <w:vAlign w:val="bottom"/>
          </w:tcPr>
          <w:p w14:paraId="732005DE" w14:textId="0E105128" w:rsidR="00E05E39" w:rsidRPr="000D644D" w:rsidRDefault="004E74D5" w:rsidP="008153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346,563</w:t>
            </w:r>
          </w:p>
        </w:tc>
        <w:tc>
          <w:tcPr>
            <w:tcW w:w="1348" w:type="dxa"/>
            <w:vAlign w:val="bottom"/>
          </w:tcPr>
          <w:p w14:paraId="2E8E0C56" w14:textId="4FF188C2" w:rsidR="00E05E39" w:rsidRPr="000D644D" w:rsidRDefault="00E05E39" w:rsidP="0081531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272,263</w:t>
            </w:r>
          </w:p>
        </w:tc>
      </w:tr>
    </w:tbl>
    <w:p w14:paraId="2AFAD3EF" w14:textId="77777777" w:rsidR="00815319" w:rsidRPr="000D644D" w:rsidRDefault="00815319">
      <w:r w:rsidRPr="000D644D">
        <w:br w:type="page"/>
      </w:r>
    </w:p>
    <w:tbl>
      <w:tblPr>
        <w:tblW w:w="908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47"/>
        <w:gridCol w:w="1348"/>
        <w:gridCol w:w="1348"/>
        <w:gridCol w:w="1348"/>
      </w:tblGrid>
      <w:tr w:rsidR="00815319" w:rsidRPr="000D644D" w14:paraId="4E020465" w14:textId="77777777" w:rsidTr="00E816DC">
        <w:trPr>
          <w:tblHeader/>
        </w:trPr>
        <w:tc>
          <w:tcPr>
            <w:tcW w:w="3690" w:type="dxa"/>
            <w:vAlign w:val="bottom"/>
          </w:tcPr>
          <w:p w14:paraId="02F6FF2E" w14:textId="77777777" w:rsidR="00815319" w:rsidRPr="000D644D" w:rsidRDefault="00815319" w:rsidP="00E816DC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lastRenderedPageBreak/>
              <w:tab/>
            </w:r>
            <w:r w:rsidRPr="000D644D">
              <w:rPr>
                <w:rFonts w:ascii="Angsana New" w:hAnsi="Angsana New"/>
                <w:sz w:val="28"/>
              </w:rPr>
              <w:tab/>
            </w:r>
            <w:r w:rsidRPr="000D644D">
              <w:rPr>
                <w:rFonts w:ascii="Angsana New" w:hAnsi="Angsana New"/>
                <w:sz w:val="28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14:paraId="58A84227" w14:textId="77777777" w:rsidR="00815319" w:rsidRPr="000D644D" w:rsidRDefault="00815319" w:rsidP="00E816DC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6" w:type="dxa"/>
            <w:gridSpan w:val="2"/>
            <w:vAlign w:val="bottom"/>
          </w:tcPr>
          <w:p w14:paraId="49FEC616" w14:textId="77777777" w:rsidR="00815319" w:rsidRPr="000D644D" w:rsidRDefault="00815319" w:rsidP="00E816DC">
            <w:pPr>
              <w:tabs>
                <w:tab w:val="left" w:pos="360"/>
                <w:tab w:val="left" w:pos="2160"/>
              </w:tabs>
              <w:jc w:val="righ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</w:t>
            </w:r>
            <w:r w:rsidRPr="000D644D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815319" w:rsidRPr="000D644D" w14:paraId="2DB3E495" w14:textId="77777777" w:rsidTr="00E816DC">
        <w:trPr>
          <w:tblHeader/>
        </w:trPr>
        <w:tc>
          <w:tcPr>
            <w:tcW w:w="3690" w:type="dxa"/>
            <w:vAlign w:val="bottom"/>
          </w:tcPr>
          <w:p w14:paraId="3E6F7EB1" w14:textId="77777777" w:rsidR="00815319" w:rsidRPr="000D644D" w:rsidRDefault="00815319" w:rsidP="00E816DC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95" w:type="dxa"/>
            <w:gridSpan w:val="2"/>
            <w:vAlign w:val="bottom"/>
          </w:tcPr>
          <w:p w14:paraId="565C2AA2" w14:textId="77777777" w:rsidR="00815319" w:rsidRPr="000D644D" w:rsidRDefault="00815319" w:rsidP="00E816DC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14:paraId="28DC7CFE" w14:textId="77777777" w:rsidR="00815319" w:rsidRPr="000D644D" w:rsidRDefault="00815319" w:rsidP="00E816DC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15319" w:rsidRPr="000D644D" w14:paraId="2F03D0B8" w14:textId="77777777" w:rsidTr="00E816DC">
        <w:trPr>
          <w:tblHeader/>
        </w:trPr>
        <w:tc>
          <w:tcPr>
            <w:tcW w:w="3690" w:type="dxa"/>
            <w:vAlign w:val="bottom"/>
          </w:tcPr>
          <w:p w14:paraId="6954E678" w14:textId="77777777" w:rsidR="00815319" w:rsidRPr="000D644D" w:rsidRDefault="00815319" w:rsidP="00E816DC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47" w:type="dxa"/>
            <w:vAlign w:val="bottom"/>
          </w:tcPr>
          <w:p w14:paraId="791A683A" w14:textId="77777777" w:rsidR="00815319" w:rsidRPr="000D644D" w:rsidRDefault="00815319" w:rsidP="00E816D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u w:val="words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8" w:type="dxa"/>
            <w:vAlign w:val="bottom"/>
          </w:tcPr>
          <w:p w14:paraId="051D62B9" w14:textId="77777777" w:rsidR="00815319" w:rsidRPr="000D644D" w:rsidRDefault="00815319" w:rsidP="00E816D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u w:val="words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348" w:type="dxa"/>
            <w:vAlign w:val="bottom"/>
          </w:tcPr>
          <w:p w14:paraId="53610B2D" w14:textId="77777777" w:rsidR="00815319" w:rsidRPr="000D644D" w:rsidRDefault="00815319" w:rsidP="00E816D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u w:val="words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348" w:type="dxa"/>
            <w:vAlign w:val="bottom"/>
          </w:tcPr>
          <w:p w14:paraId="4CF6B17C" w14:textId="77777777" w:rsidR="00815319" w:rsidRPr="000D644D" w:rsidRDefault="00815319" w:rsidP="00E816DC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</w:tabs>
              <w:jc w:val="center"/>
              <w:rPr>
                <w:rFonts w:ascii="Angsana New" w:hAnsi="Angsana New"/>
                <w:sz w:val="28"/>
                <w:u w:val="words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28"/>
              </w:rPr>
              <w:t>2568</w:t>
            </w:r>
          </w:p>
        </w:tc>
      </w:tr>
      <w:tr w:rsidR="00E05E39" w:rsidRPr="000D644D" w14:paraId="1E8F750F" w14:textId="77777777" w:rsidTr="00172772">
        <w:tc>
          <w:tcPr>
            <w:tcW w:w="3690" w:type="dxa"/>
            <w:vAlign w:val="bottom"/>
          </w:tcPr>
          <w:p w14:paraId="243D1EED" w14:textId="6876A73E" w:rsidR="00E05E39" w:rsidRPr="000D644D" w:rsidRDefault="00E05E39" w:rsidP="00E05E39">
            <w:pPr>
              <w:tabs>
                <w:tab w:val="left" w:pos="162"/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44D">
              <w:rPr>
                <w:rFonts w:ascii="Angsana New" w:hAnsi="Angsana New"/>
                <w:b/>
                <w:bCs/>
                <w:sz w:val="28"/>
                <w:cs/>
              </w:rPr>
              <w:t xml:space="preserve">ลูกหนี้หมุนเวียนอื่น </w:t>
            </w:r>
          </w:p>
        </w:tc>
        <w:tc>
          <w:tcPr>
            <w:tcW w:w="1347" w:type="dxa"/>
            <w:vAlign w:val="bottom"/>
          </w:tcPr>
          <w:p w14:paraId="57D82F1B" w14:textId="77777777" w:rsidR="00E05E39" w:rsidRPr="000D644D" w:rsidRDefault="00E05E39" w:rsidP="00E05E39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1B9403D1" w14:textId="26243858" w:rsidR="00E05E39" w:rsidRPr="000D644D" w:rsidRDefault="00E05E39" w:rsidP="00E05E39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186316B6" w14:textId="03E5AB1E" w:rsidR="00E05E39" w:rsidRPr="000D644D" w:rsidRDefault="00E05E39" w:rsidP="00E05E39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8" w:type="dxa"/>
            <w:vAlign w:val="bottom"/>
          </w:tcPr>
          <w:p w14:paraId="2C6AF6EC" w14:textId="4CB0651F" w:rsidR="00E05E39" w:rsidRPr="000D644D" w:rsidRDefault="00E05E39" w:rsidP="00E05E39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05E39" w:rsidRPr="000D644D" w14:paraId="69A699D6" w14:textId="77777777" w:rsidTr="00172772">
        <w:tc>
          <w:tcPr>
            <w:tcW w:w="3690" w:type="dxa"/>
            <w:vAlign w:val="bottom"/>
          </w:tcPr>
          <w:p w14:paraId="008A7235" w14:textId="77777777" w:rsidR="00E05E39" w:rsidRPr="000D644D" w:rsidRDefault="00E05E39" w:rsidP="00E05E39">
            <w:pPr>
              <w:tabs>
                <w:tab w:val="left" w:pos="360"/>
                <w:tab w:val="left" w:pos="216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pacing w:val="-10"/>
                <w:sz w:val="28"/>
                <w:cs/>
              </w:rPr>
              <w:t xml:space="preserve">ลูกหนี้หมุนเวียนอื่นและเงินทดรองแก่กิจการที่เกี่ยวข้องกัน 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(หมายเหตุ </w:t>
            </w:r>
            <w:r w:rsidRPr="000D644D"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47" w:type="dxa"/>
            <w:vAlign w:val="bottom"/>
          </w:tcPr>
          <w:p w14:paraId="5A4BFFBE" w14:textId="4ABA3B17" w:rsidR="00E05E39" w:rsidRPr="000D644D" w:rsidRDefault="002E3119" w:rsidP="00E05E39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48" w:type="dxa"/>
            <w:vAlign w:val="bottom"/>
          </w:tcPr>
          <w:p w14:paraId="309F0779" w14:textId="3EBEF07E" w:rsidR="00E05E39" w:rsidRPr="000D644D" w:rsidRDefault="00E05E39" w:rsidP="00E05E39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48" w:type="dxa"/>
            <w:vAlign w:val="bottom"/>
          </w:tcPr>
          <w:p w14:paraId="5FEE7E07" w14:textId="77F12F06" w:rsidR="00E05E39" w:rsidRPr="000D644D" w:rsidRDefault="0039015D" w:rsidP="00E05E39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>133,69</w:t>
            </w:r>
            <w:r w:rsidR="005502B4" w:rsidRPr="000D644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348" w:type="dxa"/>
            <w:vAlign w:val="bottom"/>
          </w:tcPr>
          <w:p w14:paraId="5B65C0E9" w14:textId="74123407" w:rsidR="00E05E39" w:rsidRPr="000D644D" w:rsidRDefault="00E05E39" w:rsidP="00E05E39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128,444</w:t>
            </w:r>
          </w:p>
        </w:tc>
      </w:tr>
      <w:tr w:rsidR="00E05E39" w:rsidRPr="000D644D" w14:paraId="7340A45F" w14:textId="77777777" w:rsidTr="00172772">
        <w:tc>
          <w:tcPr>
            <w:tcW w:w="3690" w:type="dxa"/>
            <w:vAlign w:val="bottom"/>
          </w:tcPr>
          <w:p w14:paraId="376895DD" w14:textId="77777777" w:rsidR="00E05E39" w:rsidRPr="000D644D" w:rsidRDefault="00E05E39" w:rsidP="00E05E39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14:paraId="424A0113" w14:textId="6579CAA1" w:rsidR="00E05E39" w:rsidRPr="000D644D" w:rsidRDefault="002E3119" w:rsidP="00E05E39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348" w:type="dxa"/>
            <w:vAlign w:val="bottom"/>
          </w:tcPr>
          <w:p w14:paraId="2C17FBD0" w14:textId="7962DE16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1348" w:type="dxa"/>
            <w:vAlign w:val="bottom"/>
          </w:tcPr>
          <w:p w14:paraId="2F242019" w14:textId="02223C97" w:rsidR="00E05E39" w:rsidRPr="000D644D" w:rsidRDefault="001F0A3C" w:rsidP="0039015D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88</w:t>
            </w:r>
          </w:p>
        </w:tc>
        <w:tc>
          <w:tcPr>
            <w:tcW w:w="1348" w:type="dxa"/>
            <w:vAlign w:val="bottom"/>
          </w:tcPr>
          <w:p w14:paraId="17F02824" w14:textId="474A56E1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118</w:t>
            </w:r>
          </w:p>
        </w:tc>
      </w:tr>
      <w:tr w:rsidR="00E05E39" w:rsidRPr="000D644D" w14:paraId="0D1F355D" w14:textId="77777777" w:rsidTr="00172772">
        <w:tc>
          <w:tcPr>
            <w:tcW w:w="3690" w:type="dxa"/>
            <w:vAlign w:val="bottom"/>
          </w:tcPr>
          <w:p w14:paraId="11EED2AA" w14:textId="77777777" w:rsidR="00E05E39" w:rsidRPr="000D644D" w:rsidRDefault="00E05E39" w:rsidP="00E05E39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14:paraId="12148ADE" w14:textId="0C5F6433" w:rsidR="00E05E39" w:rsidRPr="000D644D" w:rsidRDefault="002E3119" w:rsidP="00E05E39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348" w:type="dxa"/>
            <w:vAlign w:val="bottom"/>
          </w:tcPr>
          <w:p w14:paraId="39202896" w14:textId="09F3D87F" w:rsidR="00E05E39" w:rsidRPr="000D644D" w:rsidRDefault="00E05E39" w:rsidP="00E05E39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1348" w:type="dxa"/>
            <w:vAlign w:val="bottom"/>
          </w:tcPr>
          <w:p w14:paraId="21C1D657" w14:textId="494679D6" w:rsidR="00E05E39" w:rsidRPr="000D644D" w:rsidRDefault="0039015D" w:rsidP="001F0A3C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133,</w:t>
            </w:r>
            <w:r w:rsidR="001F0A3C" w:rsidRPr="000D644D">
              <w:rPr>
                <w:rFonts w:ascii="Angsana New" w:hAnsi="Angsana New"/>
                <w:sz w:val="28"/>
              </w:rPr>
              <w:t>78</w:t>
            </w:r>
            <w:r w:rsidR="005502B4" w:rsidRPr="000D644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48" w:type="dxa"/>
            <w:vAlign w:val="bottom"/>
          </w:tcPr>
          <w:p w14:paraId="244884E6" w14:textId="2CAA0511" w:rsidR="00E05E39" w:rsidRPr="000D644D" w:rsidRDefault="00E05E39" w:rsidP="00E05E39">
            <w:pP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128,562</w:t>
            </w:r>
          </w:p>
        </w:tc>
      </w:tr>
      <w:tr w:rsidR="00E05E39" w:rsidRPr="000D644D" w14:paraId="6A788753" w14:textId="77777777" w:rsidTr="00172772">
        <w:tc>
          <w:tcPr>
            <w:tcW w:w="3690" w:type="dxa"/>
            <w:vAlign w:val="bottom"/>
          </w:tcPr>
          <w:p w14:paraId="014EE10B" w14:textId="77777777" w:rsidR="00E05E39" w:rsidRPr="000D644D" w:rsidRDefault="00E05E39" w:rsidP="00E05E39">
            <w:pPr>
              <w:ind w:left="350" w:right="-111" w:hanging="350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pacing w:val="-8"/>
                <w:sz w:val="28"/>
                <w:cs/>
              </w:rPr>
              <w:t>หัก: ค่าเผื่อผลขาดทุนด้านเครดิตที่คาดว่าจะเกิดขึ้น</w:t>
            </w:r>
            <w:r w:rsidRPr="000D644D">
              <w:rPr>
                <w:rFonts w:ascii="Angsana New" w:hAnsi="Angsana New"/>
                <w:spacing w:val="-6"/>
                <w:sz w:val="28"/>
                <w:cs/>
              </w:rPr>
              <w:t xml:space="preserve"> (</w:t>
            </w:r>
            <w:r w:rsidRPr="000D644D">
              <w:rPr>
                <w:rFonts w:ascii="Angsana New" w:hAnsi="Angsana New" w:hint="cs"/>
                <w:spacing w:val="-6"/>
                <w:sz w:val="28"/>
                <w:cs/>
              </w:rPr>
              <w:t xml:space="preserve">หมายเหตุ </w:t>
            </w:r>
            <w:r w:rsidRPr="000D644D">
              <w:rPr>
                <w:rFonts w:ascii="Angsana New" w:hAnsi="Angsana New"/>
                <w:spacing w:val="-6"/>
                <w:sz w:val="28"/>
              </w:rPr>
              <w:t>5)</w:t>
            </w:r>
          </w:p>
        </w:tc>
        <w:tc>
          <w:tcPr>
            <w:tcW w:w="1347" w:type="dxa"/>
            <w:vAlign w:val="bottom"/>
          </w:tcPr>
          <w:p w14:paraId="4A1C1593" w14:textId="4293A69C" w:rsidR="00E05E39" w:rsidRPr="000D644D" w:rsidRDefault="002E3119" w:rsidP="00E05E39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3274732F" w14:textId="119131A0" w:rsidR="00E05E39" w:rsidRPr="000D644D" w:rsidRDefault="00E05E39" w:rsidP="00E05E39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8" w:type="dxa"/>
            <w:vAlign w:val="bottom"/>
          </w:tcPr>
          <w:p w14:paraId="38739BA8" w14:textId="7F0E629F" w:rsidR="00E05E39" w:rsidRPr="000D644D" w:rsidRDefault="00BC5863" w:rsidP="00E05E39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(93,04</w:t>
            </w:r>
            <w:r w:rsidR="005502B4" w:rsidRPr="000D644D">
              <w:rPr>
                <w:rFonts w:ascii="Angsana New" w:hAnsi="Angsana New"/>
                <w:sz w:val="28"/>
              </w:rPr>
              <w:t>4</w:t>
            </w:r>
            <w:r w:rsidRPr="000D644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48" w:type="dxa"/>
            <w:vAlign w:val="bottom"/>
          </w:tcPr>
          <w:p w14:paraId="46273DBE" w14:textId="72A4EAE2" w:rsidR="00E05E39" w:rsidRPr="000D644D" w:rsidRDefault="00E05E39" w:rsidP="00E05E39">
            <w:pPr>
              <w:pBdr>
                <w:bottom w:val="single" w:sz="6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(88,782)</w:t>
            </w:r>
          </w:p>
        </w:tc>
      </w:tr>
      <w:tr w:rsidR="00E05E39" w:rsidRPr="000D644D" w14:paraId="7B728875" w14:textId="77777777" w:rsidTr="00172772">
        <w:tc>
          <w:tcPr>
            <w:tcW w:w="3690" w:type="dxa"/>
            <w:vAlign w:val="bottom"/>
          </w:tcPr>
          <w:p w14:paraId="2CEC6B2C" w14:textId="77777777" w:rsidR="00E05E39" w:rsidRPr="000D644D" w:rsidRDefault="00E05E39" w:rsidP="00E05E39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347" w:type="dxa"/>
            <w:vAlign w:val="bottom"/>
          </w:tcPr>
          <w:p w14:paraId="04D83FAB" w14:textId="356B7D59" w:rsidR="00E05E39" w:rsidRPr="000D644D" w:rsidRDefault="002E3119" w:rsidP="00E05E39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94</w:t>
            </w:r>
          </w:p>
        </w:tc>
        <w:tc>
          <w:tcPr>
            <w:tcW w:w="1348" w:type="dxa"/>
            <w:vAlign w:val="bottom"/>
          </w:tcPr>
          <w:p w14:paraId="770F3DF0" w14:textId="3BD3E014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120</w:t>
            </w:r>
          </w:p>
        </w:tc>
        <w:tc>
          <w:tcPr>
            <w:tcW w:w="1348" w:type="dxa"/>
            <w:vAlign w:val="bottom"/>
          </w:tcPr>
          <w:p w14:paraId="1EC81095" w14:textId="6BEB58F0" w:rsidR="00E05E39" w:rsidRPr="000D644D" w:rsidRDefault="005C382A" w:rsidP="002E3119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40,</w:t>
            </w:r>
            <w:r w:rsidR="002E3119" w:rsidRPr="000D644D">
              <w:rPr>
                <w:rFonts w:ascii="Angsana New" w:hAnsi="Angsana New"/>
                <w:sz w:val="28"/>
              </w:rPr>
              <w:t>738</w:t>
            </w:r>
          </w:p>
        </w:tc>
        <w:tc>
          <w:tcPr>
            <w:tcW w:w="1348" w:type="dxa"/>
            <w:vAlign w:val="bottom"/>
          </w:tcPr>
          <w:p w14:paraId="7C30E949" w14:textId="51280271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39,780</w:t>
            </w:r>
          </w:p>
        </w:tc>
      </w:tr>
      <w:tr w:rsidR="00E05E39" w:rsidRPr="000D644D" w14:paraId="7871131E" w14:textId="77777777" w:rsidTr="00172772">
        <w:tc>
          <w:tcPr>
            <w:tcW w:w="3690" w:type="dxa"/>
            <w:vAlign w:val="bottom"/>
          </w:tcPr>
          <w:p w14:paraId="73E9E2EB" w14:textId="77777777" w:rsidR="00E05E39" w:rsidRPr="000D644D" w:rsidRDefault="00E05E39" w:rsidP="00E05E39">
            <w:pPr>
              <w:tabs>
                <w:tab w:val="left" w:pos="360"/>
                <w:tab w:val="left" w:pos="2160"/>
              </w:tabs>
              <w:ind w:left="162" w:right="-106" w:hanging="162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47" w:type="dxa"/>
            <w:vAlign w:val="bottom"/>
          </w:tcPr>
          <w:p w14:paraId="6EB3394B" w14:textId="3125B2E1" w:rsidR="00E05E39" w:rsidRPr="000D644D" w:rsidRDefault="002E3119" w:rsidP="00D87C47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37</w:t>
            </w:r>
            <w:r w:rsidR="00D87C47" w:rsidRPr="000D644D">
              <w:rPr>
                <w:rFonts w:ascii="Angsana New" w:hAnsi="Angsana New"/>
                <w:sz w:val="28"/>
              </w:rPr>
              <w:t>1,924</w:t>
            </w:r>
          </w:p>
        </w:tc>
        <w:tc>
          <w:tcPr>
            <w:tcW w:w="1348" w:type="dxa"/>
            <w:vAlign w:val="bottom"/>
          </w:tcPr>
          <w:p w14:paraId="6CA9F00C" w14:textId="06F29C85" w:rsidR="00E05E39" w:rsidRPr="000D644D" w:rsidRDefault="00E05E39" w:rsidP="00E05E39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290,584</w:t>
            </w:r>
          </w:p>
        </w:tc>
        <w:tc>
          <w:tcPr>
            <w:tcW w:w="1348" w:type="dxa"/>
            <w:vAlign w:val="bottom"/>
          </w:tcPr>
          <w:p w14:paraId="4E6AFBA9" w14:textId="079D2129" w:rsidR="00E05E39" w:rsidRPr="000D644D" w:rsidRDefault="001F0A3C" w:rsidP="004E74D5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38</w:t>
            </w:r>
            <w:r w:rsidR="004E74D5" w:rsidRPr="000D644D">
              <w:rPr>
                <w:rFonts w:ascii="Angsana New" w:hAnsi="Angsana New"/>
                <w:sz w:val="28"/>
              </w:rPr>
              <w:t>7,301</w:t>
            </w:r>
          </w:p>
        </w:tc>
        <w:tc>
          <w:tcPr>
            <w:tcW w:w="1348" w:type="dxa"/>
            <w:vAlign w:val="bottom"/>
          </w:tcPr>
          <w:p w14:paraId="7945739C" w14:textId="430D1C7F" w:rsidR="00E05E39" w:rsidRPr="000D644D" w:rsidRDefault="00E05E39" w:rsidP="00E05E39">
            <w:pPr>
              <w:pBdr>
                <w:bottom w:val="double" w:sz="4" w:space="1" w:color="auto"/>
              </w:pBdr>
              <w:tabs>
                <w:tab w:val="decimal" w:pos="100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312,043</w:t>
            </w:r>
          </w:p>
        </w:tc>
      </w:tr>
    </w:tbl>
    <w:p w14:paraId="0B841EC6" w14:textId="147F21C2" w:rsidR="00E05E39" w:rsidRPr="000D644D" w:rsidRDefault="00E05E39" w:rsidP="003672C7">
      <w:pPr>
        <w:pStyle w:val="BodyTextIndent"/>
        <w:spacing w:before="240"/>
        <w:ind w:left="547" w:hanging="547"/>
        <w:jc w:val="thaiDistribute"/>
        <w:rPr>
          <w:sz w:val="32"/>
          <w:szCs w:val="32"/>
        </w:rPr>
      </w:pPr>
      <w:r w:rsidRPr="000D644D">
        <w:rPr>
          <w:sz w:val="32"/>
          <w:szCs w:val="32"/>
        </w:rPr>
        <w:tab/>
      </w:r>
      <w:r w:rsidRPr="000D644D">
        <w:rPr>
          <w:sz w:val="32"/>
          <w:szCs w:val="32"/>
          <w:cs/>
        </w:rPr>
        <w:t xml:space="preserve">ณ วันที่ </w:t>
      </w:r>
      <w:r w:rsidRPr="000D644D">
        <w:rPr>
          <w:sz w:val="32"/>
          <w:szCs w:val="32"/>
        </w:rPr>
        <w:t xml:space="preserve">31 </w:t>
      </w:r>
      <w:r w:rsidR="005502B4" w:rsidRPr="000D644D">
        <w:rPr>
          <w:rFonts w:hint="cs"/>
          <w:sz w:val="32"/>
          <w:szCs w:val="32"/>
          <w:cs/>
        </w:rPr>
        <w:t xml:space="preserve">มีนาคม </w:t>
      </w:r>
      <w:r w:rsidR="005502B4" w:rsidRPr="000D644D">
        <w:rPr>
          <w:sz w:val="32"/>
          <w:szCs w:val="32"/>
        </w:rPr>
        <w:t>2569</w:t>
      </w:r>
      <w:r w:rsidRPr="000D644D">
        <w:rPr>
          <w:sz w:val="32"/>
          <w:szCs w:val="32"/>
        </w:rPr>
        <w:t xml:space="preserve"> </w:t>
      </w:r>
      <w:r w:rsidRPr="000D644D">
        <w:rPr>
          <w:sz w:val="32"/>
          <w:szCs w:val="32"/>
          <w:cs/>
        </w:rPr>
        <w:t>บริษัท</w:t>
      </w:r>
      <w:r w:rsidRPr="000D644D">
        <w:rPr>
          <w:rFonts w:hint="cs"/>
          <w:sz w:val="32"/>
          <w:szCs w:val="32"/>
          <w:cs/>
        </w:rPr>
        <w:t>ฯ</w:t>
      </w:r>
      <w:r w:rsidRPr="000D644D">
        <w:rPr>
          <w:sz w:val="32"/>
          <w:szCs w:val="32"/>
          <w:cs/>
        </w:rPr>
        <w:t xml:space="preserve">มีรายได้ค้างรับจากการให้บริการ </w:t>
      </w:r>
      <w:r w:rsidRPr="000D644D">
        <w:rPr>
          <w:sz w:val="32"/>
          <w:szCs w:val="32"/>
        </w:rPr>
        <w:t xml:space="preserve">Airtime </w:t>
      </w:r>
      <w:r w:rsidRPr="000D644D">
        <w:rPr>
          <w:sz w:val="32"/>
          <w:szCs w:val="32"/>
          <w:cs/>
        </w:rPr>
        <w:t>ภายใต้ธุรกิจการให้บริการวิทยุคมนาคมระบบดิจิตอล (</w:t>
      </w:r>
      <w:r w:rsidRPr="000D644D">
        <w:rPr>
          <w:sz w:val="32"/>
          <w:szCs w:val="32"/>
        </w:rPr>
        <w:t xml:space="preserve">Digital Trunked Radio System </w:t>
      </w:r>
      <w:r w:rsidRPr="000D644D">
        <w:rPr>
          <w:sz w:val="32"/>
          <w:szCs w:val="32"/>
          <w:cs/>
        </w:rPr>
        <w:t xml:space="preserve">หรือ </w:t>
      </w:r>
      <w:r w:rsidRPr="000D644D">
        <w:rPr>
          <w:sz w:val="32"/>
          <w:szCs w:val="32"/>
        </w:rPr>
        <w:t xml:space="preserve">DTRS) </w:t>
      </w:r>
      <w:r w:rsidRPr="000D644D">
        <w:rPr>
          <w:sz w:val="32"/>
          <w:szCs w:val="32"/>
          <w:cs/>
        </w:rPr>
        <w:t xml:space="preserve">เป็นจำนวนเงิน </w:t>
      </w:r>
      <w:r w:rsidR="005502B4" w:rsidRPr="000D644D">
        <w:rPr>
          <w:sz w:val="32"/>
          <w:szCs w:val="32"/>
        </w:rPr>
        <w:t>332</w:t>
      </w:r>
      <w:r w:rsidRPr="000D644D">
        <w:rPr>
          <w:sz w:val="32"/>
          <w:szCs w:val="32"/>
        </w:rPr>
        <w:t xml:space="preserve"> </w:t>
      </w:r>
      <w:r w:rsidRPr="000D644D">
        <w:rPr>
          <w:sz w:val="32"/>
          <w:szCs w:val="32"/>
          <w:cs/>
        </w:rPr>
        <w:t>ล้านบาท ซึ่งเป็น</w:t>
      </w:r>
      <w:r w:rsidRPr="000D644D">
        <w:rPr>
          <w:spacing w:val="-5"/>
          <w:sz w:val="32"/>
          <w:szCs w:val="32"/>
          <w:cs/>
        </w:rPr>
        <w:t xml:space="preserve">รายได้ที่เกิดขึ้นในช่วงเดือนเมษายน </w:t>
      </w:r>
      <w:r w:rsidRPr="000D644D">
        <w:rPr>
          <w:spacing w:val="-5"/>
          <w:sz w:val="32"/>
          <w:szCs w:val="32"/>
        </w:rPr>
        <w:t xml:space="preserve">2568 </w:t>
      </w:r>
      <w:r w:rsidR="007838A9">
        <w:rPr>
          <w:rFonts w:hint="cs"/>
          <w:spacing w:val="-5"/>
          <w:sz w:val="32"/>
          <w:szCs w:val="32"/>
          <w:cs/>
        </w:rPr>
        <w:t>-</w:t>
      </w:r>
      <w:r w:rsidRPr="000D644D">
        <w:rPr>
          <w:spacing w:val="-5"/>
          <w:sz w:val="32"/>
          <w:szCs w:val="32"/>
        </w:rPr>
        <w:t xml:space="preserve"> </w:t>
      </w:r>
      <w:r w:rsidR="00AD3D11" w:rsidRPr="000D644D">
        <w:rPr>
          <w:rFonts w:hint="cs"/>
          <w:spacing w:val="-5"/>
          <w:sz w:val="32"/>
          <w:szCs w:val="32"/>
          <w:cs/>
        </w:rPr>
        <w:t>มีนาคม</w:t>
      </w:r>
      <w:r w:rsidRPr="000D644D">
        <w:rPr>
          <w:spacing w:val="-5"/>
          <w:sz w:val="32"/>
          <w:szCs w:val="32"/>
          <w:cs/>
        </w:rPr>
        <w:t xml:space="preserve"> </w:t>
      </w:r>
      <w:r w:rsidRPr="000D644D">
        <w:rPr>
          <w:spacing w:val="-5"/>
          <w:sz w:val="32"/>
          <w:szCs w:val="32"/>
        </w:rPr>
        <w:t>256</w:t>
      </w:r>
      <w:r w:rsidR="00AD3D11" w:rsidRPr="000D644D">
        <w:rPr>
          <w:spacing w:val="-5"/>
          <w:sz w:val="32"/>
          <w:szCs w:val="32"/>
        </w:rPr>
        <w:t>9</w:t>
      </w:r>
      <w:r w:rsidRPr="000D644D">
        <w:rPr>
          <w:spacing w:val="-5"/>
          <w:sz w:val="32"/>
          <w:szCs w:val="32"/>
        </w:rPr>
        <w:t xml:space="preserve"> </w:t>
      </w:r>
      <w:r w:rsidR="0043085B">
        <w:rPr>
          <w:rFonts w:hint="cs"/>
          <w:spacing w:val="-5"/>
          <w:sz w:val="32"/>
          <w:szCs w:val="32"/>
          <w:cs/>
        </w:rPr>
        <w:t xml:space="preserve">ต่อมาในเดือนเมษายน </w:t>
      </w:r>
      <w:r w:rsidR="0043085B">
        <w:rPr>
          <w:spacing w:val="-5"/>
          <w:sz w:val="32"/>
          <w:szCs w:val="32"/>
        </w:rPr>
        <w:t xml:space="preserve">2569 </w:t>
      </w:r>
      <w:r w:rsidR="007838A9">
        <w:rPr>
          <w:rFonts w:hint="cs"/>
          <w:spacing w:val="-5"/>
          <w:sz w:val="32"/>
          <w:szCs w:val="32"/>
          <w:cs/>
        </w:rPr>
        <w:t xml:space="preserve">บริษัทฯได้ออกใบแจ้งหนี้เรียกเก็บเงินสำหรับรายได้ของเดือนเมษายน </w:t>
      </w:r>
      <w:r w:rsidR="007838A9">
        <w:rPr>
          <w:spacing w:val="-5"/>
          <w:sz w:val="32"/>
          <w:szCs w:val="32"/>
        </w:rPr>
        <w:t>256</w:t>
      </w:r>
      <w:r w:rsidR="00E26FB9">
        <w:rPr>
          <w:spacing w:val="-5"/>
          <w:sz w:val="32"/>
          <w:szCs w:val="32"/>
        </w:rPr>
        <w:t>8</w:t>
      </w:r>
      <w:r w:rsidR="007838A9">
        <w:rPr>
          <w:spacing w:val="-5"/>
          <w:sz w:val="32"/>
          <w:szCs w:val="32"/>
        </w:rPr>
        <w:t xml:space="preserve"> - </w:t>
      </w:r>
      <w:r w:rsidR="007838A9">
        <w:rPr>
          <w:rFonts w:hint="cs"/>
          <w:spacing w:val="-5"/>
          <w:sz w:val="32"/>
          <w:szCs w:val="32"/>
          <w:cs/>
        </w:rPr>
        <w:t xml:space="preserve">กุมภาพันธ์ </w:t>
      </w:r>
      <w:r w:rsidR="007838A9">
        <w:rPr>
          <w:spacing w:val="-5"/>
          <w:sz w:val="32"/>
          <w:szCs w:val="32"/>
        </w:rPr>
        <w:t xml:space="preserve">2569 </w:t>
      </w:r>
      <w:r w:rsidR="007838A9">
        <w:rPr>
          <w:rFonts w:hint="cs"/>
          <w:spacing w:val="-5"/>
          <w:sz w:val="32"/>
          <w:szCs w:val="32"/>
          <w:cs/>
        </w:rPr>
        <w:t>แล้ว</w:t>
      </w:r>
      <w:r w:rsidRPr="000D644D">
        <w:rPr>
          <w:sz w:val="32"/>
          <w:szCs w:val="32"/>
          <w:cs/>
        </w:rPr>
        <w:t xml:space="preserve"> โดย</w:t>
      </w:r>
      <w:r w:rsidRPr="000D644D">
        <w:rPr>
          <w:rFonts w:hint="cs"/>
          <w:sz w:val="32"/>
          <w:szCs w:val="32"/>
          <w:cs/>
        </w:rPr>
        <w:t>บริษัทฯ</w:t>
      </w:r>
      <w:r w:rsidRPr="000D644D">
        <w:rPr>
          <w:sz w:val="32"/>
          <w:szCs w:val="32"/>
          <w:cs/>
        </w:rPr>
        <w:t xml:space="preserve">คาดว่าจะได้รับชำระเงินจำนวนดังกล่าวภายในไตรมาสที่ </w:t>
      </w:r>
      <w:r w:rsidRPr="000D644D">
        <w:rPr>
          <w:sz w:val="32"/>
          <w:szCs w:val="32"/>
        </w:rPr>
        <w:t xml:space="preserve">2 </w:t>
      </w:r>
      <w:r w:rsidRPr="000D644D">
        <w:rPr>
          <w:sz w:val="32"/>
          <w:szCs w:val="32"/>
          <w:cs/>
        </w:rPr>
        <w:t xml:space="preserve">ปี </w:t>
      </w:r>
      <w:r w:rsidRPr="000D644D">
        <w:rPr>
          <w:sz w:val="32"/>
          <w:szCs w:val="32"/>
        </w:rPr>
        <w:t>2569</w:t>
      </w:r>
      <w:r w:rsidRPr="000D644D">
        <w:rPr>
          <w:rFonts w:hint="cs"/>
          <w:sz w:val="32"/>
          <w:szCs w:val="32"/>
          <w:cs/>
        </w:rPr>
        <w:t xml:space="preserve"> </w:t>
      </w:r>
      <w:r w:rsidRPr="000D644D">
        <w:rPr>
          <w:sz w:val="32"/>
          <w:szCs w:val="32"/>
        </w:rPr>
        <w:t>(</w:t>
      </w:r>
      <w:r w:rsidR="007838A9">
        <w:rPr>
          <w:sz w:val="32"/>
          <w:szCs w:val="32"/>
        </w:rPr>
        <w:t xml:space="preserve">31 </w:t>
      </w:r>
      <w:r w:rsidR="007838A9">
        <w:rPr>
          <w:rFonts w:hint="cs"/>
          <w:sz w:val="32"/>
          <w:szCs w:val="32"/>
          <w:cs/>
        </w:rPr>
        <w:t xml:space="preserve">ธันวาคม </w:t>
      </w:r>
      <w:r w:rsidRPr="000D644D">
        <w:rPr>
          <w:sz w:val="32"/>
          <w:szCs w:val="32"/>
        </w:rPr>
        <w:t>256</w:t>
      </w:r>
      <w:r w:rsidR="00F34DB2" w:rsidRPr="000D644D">
        <w:rPr>
          <w:sz w:val="32"/>
          <w:szCs w:val="32"/>
        </w:rPr>
        <w:t>8</w:t>
      </w:r>
      <w:r w:rsidRPr="000D644D">
        <w:rPr>
          <w:sz w:val="32"/>
          <w:szCs w:val="32"/>
        </w:rPr>
        <w:t xml:space="preserve">: </w:t>
      </w:r>
      <w:r w:rsidR="00F34DB2" w:rsidRPr="000D644D">
        <w:rPr>
          <w:sz w:val="32"/>
          <w:szCs w:val="32"/>
        </w:rPr>
        <w:t>250</w:t>
      </w:r>
      <w:r w:rsidRPr="000D644D">
        <w:rPr>
          <w:sz w:val="32"/>
          <w:szCs w:val="32"/>
        </w:rPr>
        <w:t xml:space="preserve"> </w:t>
      </w:r>
      <w:r w:rsidRPr="000D644D">
        <w:rPr>
          <w:rFonts w:hint="cs"/>
          <w:sz w:val="32"/>
          <w:szCs w:val="32"/>
          <w:cs/>
        </w:rPr>
        <w:t>ล้านบาท ซึ่งเป็นรายได้ที่เกิดขึ้นในช่วงเดือน</w:t>
      </w:r>
      <w:r w:rsidR="00F34DB2" w:rsidRPr="000D644D">
        <w:rPr>
          <w:rFonts w:hint="cs"/>
          <w:sz w:val="32"/>
          <w:szCs w:val="32"/>
          <w:cs/>
        </w:rPr>
        <w:t>เมษายน</w:t>
      </w:r>
      <w:r w:rsidRPr="000D644D">
        <w:rPr>
          <w:rFonts w:hint="cs"/>
          <w:sz w:val="32"/>
          <w:szCs w:val="32"/>
          <w:cs/>
        </w:rPr>
        <w:t xml:space="preserve"> </w:t>
      </w:r>
      <w:r w:rsidRPr="000D644D">
        <w:rPr>
          <w:sz w:val="32"/>
          <w:szCs w:val="32"/>
        </w:rPr>
        <w:t>256</w:t>
      </w:r>
      <w:r w:rsidR="00F34DB2" w:rsidRPr="000D644D">
        <w:rPr>
          <w:sz w:val="32"/>
          <w:szCs w:val="32"/>
        </w:rPr>
        <w:t>8</w:t>
      </w:r>
      <w:r w:rsidRPr="000D644D">
        <w:rPr>
          <w:sz w:val="32"/>
          <w:szCs w:val="32"/>
        </w:rPr>
        <w:t xml:space="preserve"> - </w:t>
      </w:r>
      <w:r w:rsidRPr="000D644D">
        <w:rPr>
          <w:rFonts w:hint="cs"/>
          <w:sz w:val="32"/>
          <w:szCs w:val="32"/>
          <w:cs/>
        </w:rPr>
        <w:t xml:space="preserve">ธันวาคม </w:t>
      </w:r>
      <w:r w:rsidRPr="000D644D">
        <w:rPr>
          <w:sz w:val="32"/>
          <w:szCs w:val="32"/>
        </w:rPr>
        <w:t>256</w:t>
      </w:r>
      <w:r w:rsidR="00F34DB2" w:rsidRPr="000D644D">
        <w:rPr>
          <w:sz w:val="32"/>
          <w:szCs w:val="32"/>
        </w:rPr>
        <w:t>8</w:t>
      </w:r>
      <w:r w:rsidRPr="000D644D">
        <w:rPr>
          <w:sz w:val="32"/>
          <w:szCs w:val="32"/>
        </w:rPr>
        <w:t>)</w:t>
      </w:r>
    </w:p>
    <w:p w14:paraId="24F75206" w14:textId="3C888161" w:rsidR="007B3D46" w:rsidRPr="000D644D" w:rsidRDefault="007B4FDF" w:rsidP="00E05E39">
      <w:pPr>
        <w:pStyle w:val="BodyTextIndent"/>
        <w:ind w:left="547" w:hanging="547"/>
        <w:jc w:val="thaiDistribute"/>
        <w:rPr>
          <w:rFonts w:cs="Angsana New"/>
          <w:b/>
          <w:bCs/>
          <w:sz w:val="32"/>
          <w:szCs w:val="32"/>
          <w:cs/>
        </w:rPr>
      </w:pPr>
      <w:r w:rsidRPr="000D644D">
        <w:rPr>
          <w:rFonts w:cs="Angsana New"/>
          <w:b/>
          <w:bCs/>
          <w:sz w:val="32"/>
          <w:szCs w:val="32"/>
        </w:rPr>
        <w:t>4</w:t>
      </w:r>
      <w:r w:rsidR="007B3D46" w:rsidRPr="000D644D">
        <w:rPr>
          <w:rFonts w:cs="Angsana New"/>
          <w:b/>
          <w:bCs/>
          <w:sz w:val="32"/>
          <w:szCs w:val="32"/>
        </w:rPr>
        <w:t>.</w:t>
      </w:r>
      <w:r w:rsidR="007B3D46" w:rsidRPr="000D644D">
        <w:rPr>
          <w:rFonts w:cs="Angsana New"/>
          <w:b/>
          <w:bCs/>
          <w:sz w:val="32"/>
          <w:szCs w:val="32"/>
        </w:rPr>
        <w:tab/>
      </w:r>
      <w:r w:rsidR="007B3D46" w:rsidRPr="000D644D">
        <w:rPr>
          <w:rFonts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3F1267DA" w14:textId="77777777" w:rsidR="00706A92" w:rsidRPr="000D644D" w:rsidRDefault="00706A92" w:rsidP="00487B7A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sz w:val="28"/>
        </w:rPr>
      </w:pPr>
      <w:r w:rsidRPr="000D644D">
        <w:rPr>
          <w:rFonts w:ascii="Angsana New" w:hAnsi="Angsana New"/>
          <w:sz w:val="28"/>
        </w:rPr>
        <w:t>(</w:t>
      </w:r>
      <w:r w:rsidRPr="000D644D">
        <w:rPr>
          <w:rFonts w:ascii="Angsana New" w:hAnsi="Angsana New"/>
          <w:sz w:val="28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172772" w:rsidRPr="000D644D" w14:paraId="009F5F86" w14:textId="77777777" w:rsidTr="00172772">
        <w:trPr>
          <w:cantSplit/>
        </w:trPr>
        <w:tc>
          <w:tcPr>
            <w:tcW w:w="4050" w:type="dxa"/>
            <w:vAlign w:val="bottom"/>
          </w:tcPr>
          <w:p w14:paraId="4026EE76" w14:textId="77777777" w:rsidR="00172772" w:rsidRPr="000D644D" w:rsidRDefault="00172772" w:rsidP="00487B7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096FDA9" w14:textId="77777777" w:rsidR="00172772" w:rsidRPr="000D644D" w:rsidRDefault="00172772" w:rsidP="00487B7A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2B8DF93D" w14:textId="77777777" w:rsidR="00172772" w:rsidRPr="000D644D" w:rsidRDefault="00172772" w:rsidP="00487B7A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="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172772" w:rsidRPr="000D644D" w14:paraId="05F6AA98" w14:textId="77777777" w:rsidTr="00172772">
        <w:tc>
          <w:tcPr>
            <w:tcW w:w="4050" w:type="dxa"/>
            <w:vAlign w:val="bottom"/>
          </w:tcPr>
          <w:p w14:paraId="7D203A4B" w14:textId="77777777" w:rsidR="00172772" w:rsidRPr="000D644D" w:rsidRDefault="00172772" w:rsidP="00487B7A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8694C4D" w14:textId="2017ECCB" w:rsidR="00172772" w:rsidRPr="000D644D" w:rsidRDefault="00E05E39" w:rsidP="00487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5AA1117E" w14:textId="5119932E" w:rsidR="00172772" w:rsidRPr="000D644D" w:rsidRDefault="00E05E39" w:rsidP="00487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702901B6" w14:textId="50E5054D" w:rsidR="00172772" w:rsidRPr="000D644D" w:rsidRDefault="00E05E39" w:rsidP="00487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70339561" w14:textId="1B04F509" w:rsidR="00172772" w:rsidRPr="000D644D" w:rsidRDefault="00E05E39" w:rsidP="00487B7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28"/>
              </w:rPr>
              <w:t>2568</w:t>
            </w:r>
          </w:p>
        </w:tc>
      </w:tr>
      <w:tr w:rsidR="00E05E39" w:rsidRPr="000D644D" w14:paraId="02AA4093" w14:textId="77777777" w:rsidTr="00172772">
        <w:tc>
          <w:tcPr>
            <w:tcW w:w="4050" w:type="dxa"/>
            <w:vAlign w:val="bottom"/>
          </w:tcPr>
          <w:p w14:paraId="62FB4289" w14:textId="77777777" w:rsidR="00E05E39" w:rsidRPr="000D644D" w:rsidRDefault="00E05E39" w:rsidP="00E05E39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0D644D">
              <w:rPr>
                <w:rFonts w:ascii="Angsana New" w:eastAsia="MS Mincho" w:hAnsi="Angsana New"/>
                <w:sz w:val="28"/>
                <w:cs/>
                <w:lang w:eastAsia="ja-JP"/>
              </w:rPr>
              <w:t>ภาษีซื้อรอเรียกคืน</w:t>
            </w:r>
          </w:p>
        </w:tc>
        <w:tc>
          <w:tcPr>
            <w:tcW w:w="1260" w:type="dxa"/>
            <w:vAlign w:val="bottom"/>
          </w:tcPr>
          <w:p w14:paraId="5C34803F" w14:textId="6321F10F" w:rsidR="00E05E39" w:rsidRPr="000D644D" w:rsidRDefault="00F34DB2" w:rsidP="00E05E3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30,800</w:t>
            </w:r>
          </w:p>
        </w:tc>
        <w:tc>
          <w:tcPr>
            <w:tcW w:w="1260" w:type="dxa"/>
            <w:vAlign w:val="bottom"/>
          </w:tcPr>
          <w:p w14:paraId="6528E21A" w14:textId="119DC649" w:rsidR="00E05E39" w:rsidRPr="000D644D" w:rsidRDefault="00E05E39" w:rsidP="00E05E3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29,361</w:t>
            </w:r>
          </w:p>
        </w:tc>
        <w:tc>
          <w:tcPr>
            <w:tcW w:w="1260" w:type="dxa"/>
            <w:vAlign w:val="bottom"/>
          </w:tcPr>
          <w:p w14:paraId="6C76EAE4" w14:textId="0E8D7082" w:rsidR="00E05E39" w:rsidRPr="000D644D" w:rsidRDefault="00F34DB2" w:rsidP="00E05E3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27</w:t>
            </w:r>
            <w:r w:rsidRPr="000D644D">
              <w:rPr>
                <w:rFonts w:ascii="Angsana New" w:hAnsi="Angsana New"/>
                <w:sz w:val="28"/>
              </w:rPr>
              <w:t>,409</w:t>
            </w:r>
          </w:p>
        </w:tc>
        <w:tc>
          <w:tcPr>
            <w:tcW w:w="1260" w:type="dxa"/>
            <w:vAlign w:val="bottom"/>
          </w:tcPr>
          <w:p w14:paraId="291E18CD" w14:textId="4215900D" w:rsidR="00E05E39" w:rsidRPr="000D644D" w:rsidRDefault="00E05E39" w:rsidP="00E05E3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25,800</w:t>
            </w:r>
          </w:p>
        </w:tc>
      </w:tr>
      <w:tr w:rsidR="00E05E39" w:rsidRPr="000D644D" w14:paraId="1A5FE43B" w14:textId="77777777" w:rsidTr="00172772">
        <w:tc>
          <w:tcPr>
            <w:tcW w:w="4050" w:type="dxa"/>
            <w:vAlign w:val="bottom"/>
          </w:tcPr>
          <w:p w14:paraId="587C018C" w14:textId="77777777" w:rsidR="00E05E39" w:rsidRPr="000D644D" w:rsidRDefault="00E05E39" w:rsidP="00E05E39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0D644D">
              <w:rPr>
                <w:rFonts w:ascii="Angsana New" w:eastAsia="MS Mincho" w:hAnsi="Angsana New"/>
                <w:sz w:val="28"/>
                <w:cs/>
                <w:lang w:eastAsia="ja-JP"/>
              </w:rPr>
              <w:t xml:space="preserve">เงินจ่ายล่วงหน้าค่าสินค้า </w:t>
            </w:r>
          </w:p>
        </w:tc>
        <w:tc>
          <w:tcPr>
            <w:tcW w:w="1260" w:type="dxa"/>
            <w:vAlign w:val="bottom"/>
          </w:tcPr>
          <w:p w14:paraId="28542FE7" w14:textId="6286A36A" w:rsidR="00E05E39" w:rsidRPr="000D644D" w:rsidRDefault="00F34DB2" w:rsidP="00E05E3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128,388</w:t>
            </w:r>
          </w:p>
        </w:tc>
        <w:tc>
          <w:tcPr>
            <w:tcW w:w="1260" w:type="dxa"/>
            <w:vAlign w:val="bottom"/>
          </w:tcPr>
          <w:p w14:paraId="40BE8BCE" w14:textId="61EB7C41" w:rsidR="00E05E39" w:rsidRPr="000D644D" w:rsidRDefault="00E05E39" w:rsidP="00E05E3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123,743</w:t>
            </w:r>
          </w:p>
        </w:tc>
        <w:tc>
          <w:tcPr>
            <w:tcW w:w="1260" w:type="dxa"/>
            <w:vAlign w:val="bottom"/>
          </w:tcPr>
          <w:p w14:paraId="69064456" w14:textId="2829B161" w:rsidR="00E05E39" w:rsidRPr="000D644D" w:rsidRDefault="00F34DB2" w:rsidP="00E05E3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128,388</w:t>
            </w:r>
          </w:p>
        </w:tc>
        <w:tc>
          <w:tcPr>
            <w:tcW w:w="1260" w:type="dxa"/>
            <w:vAlign w:val="bottom"/>
          </w:tcPr>
          <w:p w14:paraId="307883AA" w14:textId="2E600E9A" w:rsidR="00E05E39" w:rsidRPr="000D644D" w:rsidRDefault="00E05E39" w:rsidP="00E05E3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123,743</w:t>
            </w:r>
          </w:p>
        </w:tc>
      </w:tr>
      <w:tr w:rsidR="00E05E39" w:rsidRPr="000D644D" w14:paraId="1D667410" w14:textId="77777777" w:rsidTr="00DA0F73">
        <w:tc>
          <w:tcPr>
            <w:tcW w:w="4050" w:type="dxa"/>
            <w:vAlign w:val="bottom"/>
          </w:tcPr>
          <w:p w14:paraId="6BC36C3F" w14:textId="77777777" w:rsidR="00E05E39" w:rsidRPr="000D644D" w:rsidRDefault="00E05E39" w:rsidP="00E05E3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0D644D">
              <w:rPr>
                <w:rFonts w:ascii="Angsana New" w:eastAsia="MS Mincho" w:hAnsi="Angsana New"/>
                <w:sz w:val="28"/>
                <w:cs/>
                <w:lang w:eastAsia="ja-JP"/>
              </w:rPr>
              <w:t>ภาษีซื้อที่ยังไม่ถึงกำหนดชำระ</w:t>
            </w:r>
          </w:p>
        </w:tc>
        <w:tc>
          <w:tcPr>
            <w:tcW w:w="1260" w:type="dxa"/>
            <w:vAlign w:val="bottom"/>
          </w:tcPr>
          <w:p w14:paraId="431C8B4C" w14:textId="7146D788" w:rsidR="00E05E39" w:rsidRPr="000D644D" w:rsidRDefault="00F34DB2" w:rsidP="00F34DB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28,792</w:t>
            </w:r>
          </w:p>
        </w:tc>
        <w:tc>
          <w:tcPr>
            <w:tcW w:w="1260" w:type="dxa"/>
            <w:vAlign w:val="bottom"/>
          </w:tcPr>
          <w:p w14:paraId="3918B75B" w14:textId="0EA0704E" w:rsidR="00E05E39" w:rsidRPr="000D644D" w:rsidRDefault="00E05E39" w:rsidP="00E05E3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29,388</w:t>
            </w:r>
          </w:p>
        </w:tc>
        <w:tc>
          <w:tcPr>
            <w:tcW w:w="1260" w:type="dxa"/>
            <w:vAlign w:val="bottom"/>
          </w:tcPr>
          <w:p w14:paraId="043EE23F" w14:textId="6237F6CB" w:rsidR="00E05E39" w:rsidRPr="000D644D" w:rsidRDefault="00F34DB2" w:rsidP="00E05E3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19,651</w:t>
            </w:r>
          </w:p>
        </w:tc>
        <w:tc>
          <w:tcPr>
            <w:tcW w:w="1260" w:type="dxa"/>
            <w:vAlign w:val="bottom"/>
          </w:tcPr>
          <w:p w14:paraId="7B7A4999" w14:textId="13300178" w:rsidR="00E05E39" w:rsidRPr="000D644D" w:rsidRDefault="00E05E39" w:rsidP="00E05E3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20,219</w:t>
            </w:r>
          </w:p>
        </w:tc>
      </w:tr>
      <w:tr w:rsidR="00E05E39" w:rsidRPr="000D644D" w14:paraId="37C45ACC" w14:textId="77777777" w:rsidTr="00172772">
        <w:tc>
          <w:tcPr>
            <w:tcW w:w="4050" w:type="dxa"/>
            <w:vAlign w:val="bottom"/>
          </w:tcPr>
          <w:p w14:paraId="7E7F387D" w14:textId="77777777" w:rsidR="00E05E39" w:rsidRPr="000D644D" w:rsidRDefault="00E05E39" w:rsidP="00E05E39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  <w:r w:rsidRPr="000D644D">
              <w:rPr>
                <w:rFonts w:ascii="Angsana New" w:eastAsia="MS Mincho" w:hAnsi="Angsana New"/>
                <w:sz w:val="28"/>
                <w:cs/>
                <w:lang w:eastAsia="ja-JP"/>
              </w:rPr>
              <w:t>ภาษีเงินได้ถูกหัก ณ ที่จ่าย</w:t>
            </w:r>
          </w:p>
        </w:tc>
        <w:tc>
          <w:tcPr>
            <w:tcW w:w="1260" w:type="dxa"/>
            <w:vAlign w:val="bottom"/>
          </w:tcPr>
          <w:p w14:paraId="71A719D4" w14:textId="4D73EDAA" w:rsidR="00E05E39" w:rsidRPr="000D644D" w:rsidRDefault="00F34DB2" w:rsidP="00E05E3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18,030</w:t>
            </w:r>
          </w:p>
        </w:tc>
        <w:tc>
          <w:tcPr>
            <w:tcW w:w="1260" w:type="dxa"/>
            <w:vAlign w:val="bottom"/>
          </w:tcPr>
          <w:p w14:paraId="3296D520" w14:textId="42C26A0A" w:rsidR="00E05E39" w:rsidRPr="000D644D" w:rsidRDefault="00E05E39" w:rsidP="00E05E3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17,321</w:t>
            </w:r>
          </w:p>
        </w:tc>
        <w:tc>
          <w:tcPr>
            <w:tcW w:w="1260" w:type="dxa"/>
            <w:vAlign w:val="bottom"/>
          </w:tcPr>
          <w:p w14:paraId="5F7AF0E2" w14:textId="72BB467F" w:rsidR="00E05E39" w:rsidRPr="000D644D" w:rsidRDefault="00F34DB2" w:rsidP="00E05E3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10,81</w:t>
            </w:r>
            <w:r w:rsidR="005502B4" w:rsidRPr="000D644D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0A77FA27" w14:textId="78B57CC7" w:rsidR="00E05E39" w:rsidRPr="000D644D" w:rsidRDefault="00E05E39" w:rsidP="00E05E3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10,453</w:t>
            </w:r>
          </w:p>
        </w:tc>
      </w:tr>
      <w:tr w:rsidR="00E05E39" w:rsidRPr="000D644D" w14:paraId="462BB3EC" w14:textId="77777777" w:rsidTr="00172772">
        <w:tc>
          <w:tcPr>
            <w:tcW w:w="4050" w:type="dxa"/>
            <w:vAlign w:val="bottom"/>
          </w:tcPr>
          <w:p w14:paraId="02DC1988" w14:textId="77777777" w:rsidR="00E05E39" w:rsidRPr="000D644D" w:rsidRDefault="00E05E39" w:rsidP="00E05E39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0D644D">
              <w:rPr>
                <w:rFonts w:ascii="Angsana New" w:eastAsia="MS Mincho" w:hAnsi="Angsana New"/>
                <w:sz w:val="28"/>
                <w:cs/>
                <w:lang w:eastAsia="ja-JP"/>
              </w:rPr>
              <w:t>ค่าใช้จ่ายจ่ายล่วงหน้า</w:t>
            </w:r>
          </w:p>
        </w:tc>
        <w:tc>
          <w:tcPr>
            <w:tcW w:w="1260" w:type="dxa"/>
            <w:vAlign w:val="bottom"/>
          </w:tcPr>
          <w:p w14:paraId="50CC2C94" w14:textId="73717C54" w:rsidR="00E05E39" w:rsidRPr="000D644D" w:rsidRDefault="00F34DB2" w:rsidP="00E05E3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2,946</w:t>
            </w:r>
          </w:p>
        </w:tc>
        <w:tc>
          <w:tcPr>
            <w:tcW w:w="1260" w:type="dxa"/>
            <w:vAlign w:val="bottom"/>
          </w:tcPr>
          <w:p w14:paraId="43D7101F" w14:textId="18E2228C" w:rsidR="00E05E39" w:rsidRPr="000D644D" w:rsidRDefault="00E05E39" w:rsidP="00E05E3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2,189</w:t>
            </w:r>
          </w:p>
        </w:tc>
        <w:tc>
          <w:tcPr>
            <w:tcW w:w="1260" w:type="dxa"/>
            <w:vAlign w:val="bottom"/>
          </w:tcPr>
          <w:p w14:paraId="2C924463" w14:textId="2FF9A30B" w:rsidR="00E05E39" w:rsidRPr="000D644D" w:rsidRDefault="00F34DB2" w:rsidP="00E05E3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2,578</w:t>
            </w:r>
          </w:p>
        </w:tc>
        <w:tc>
          <w:tcPr>
            <w:tcW w:w="1260" w:type="dxa"/>
            <w:vAlign w:val="bottom"/>
          </w:tcPr>
          <w:p w14:paraId="02565C9D" w14:textId="2DF40106" w:rsidR="00E05E39" w:rsidRPr="000D644D" w:rsidRDefault="00E05E39" w:rsidP="00E05E3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1,962</w:t>
            </w:r>
          </w:p>
        </w:tc>
      </w:tr>
      <w:tr w:rsidR="00E05E39" w:rsidRPr="000D644D" w14:paraId="149F2EC3" w14:textId="77777777" w:rsidTr="00172772">
        <w:tc>
          <w:tcPr>
            <w:tcW w:w="4050" w:type="dxa"/>
            <w:vAlign w:val="bottom"/>
          </w:tcPr>
          <w:p w14:paraId="2271E0F7" w14:textId="77777777" w:rsidR="00E05E39" w:rsidRPr="000D644D" w:rsidRDefault="00E05E39" w:rsidP="00E05E39">
            <w:pPr>
              <w:tabs>
                <w:tab w:val="left" w:pos="432"/>
              </w:tabs>
              <w:ind w:left="522" w:right="-18" w:hanging="540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eastAsia="MS Mincho" w:hAnsi="Angsana New"/>
                <w:sz w:val="28"/>
                <w:cs/>
                <w:lang w:eastAsia="ja-JP"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05D01E7A" w14:textId="121148B0" w:rsidR="00E05E39" w:rsidRPr="000D644D" w:rsidRDefault="00F34DB2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5</w:t>
            </w:r>
            <w:r w:rsidR="005502B4" w:rsidRPr="000D644D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260" w:type="dxa"/>
            <w:vAlign w:val="bottom"/>
          </w:tcPr>
          <w:p w14:paraId="1C2DF162" w14:textId="47581E1E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493</w:t>
            </w:r>
          </w:p>
        </w:tc>
        <w:tc>
          <w:tcPr>
            <w:tcW w:w="1260" w:type="dxa"/>
            <w:vAlign w:val="bottom"/>
          </w:tcPr>
          <w:p w14:paraId="299205E2" w14:textId="2472A0B9" w:rsidR="00E05E39" w:rsidRPr="000D644D" w:rsidRDefault="00F34DB2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1F87B4D" w14:textId="47CB5BB0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</w:t>
            </w:r>
          </w:p>
        </w:tc>
      </w:tr>
      <w:tr w:rsidR="00E05E39" w:rsidRPr="000D644D" w14:paraId="49F0D82C" w14:textId="77777777" w:rsidTr="00172772">
        <w:tc>
          <w:tcPr>
            <w:tcW w:w="4050" w:type="dxa"/>
            <w:vAlign w:val="bottom"/>
          </w:tcPr>
          <w:p w14:paraId="39D1B6FF" w14:textId="77777777" w:rsidR="00E05E39" w:rsidRPr="000D644D" w:rsidRDefault="00E05E39" w:rsidP="00E05E39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รวมสินทรัพย์หมุนเวียนอื่น</w:t>
            </w:r>
          </w:p>
        </w:tc>
        <w:tc>
          <w:tcPr>
            <w:tcW w:w="1260" w:type="dxa"/>
            <w:vAlign w:val="bottom"/>
          </w:tcPr>
          <w:p w14:paraId="3D662B67" w14:textId="43778684" w:rsidR="00E05E39" w:rsidRPr="000D644D" w:rsidRDefault="00F34DB2" w:rsidP="00F34DB2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209,49</w:t>
            </w:r>
            <w:r w:rsidR="005502B4" w:rsidRPr="000D644D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139BF54C" w14:textId="31636456" w:rsidR="00E05E39" w:rsidRPr="000D644D" w:rsidRDefault="00E05E39" w:rsidP="00E05E39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202,495</w:t>
            </w:r>
          </w:p>
        </w:tc>
        <w:tc>
          <w:tcPr>
            <w:tcW w:w="1260" w:type="dxa"/>
            <w:vAlign w:val="bottom"/>
          </w:tcPr>
          <w:p w14:paraId="611E2725" w14:textId="55F0C5FE" w:rsidR="00E05E39" w:rsidRPr="000D644D" w:rsidRDefault="00F34DB2" w:rsidP="00E05E39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188,84</w:t>
            </w:r>
            <w:r w:rsidR="005502B4" w:rsidRPr="000D644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5CD09BAB" w14:textId="4EB9E4B7" w:rsidR="00E05E39" w:rsidRPr="000D644D" w:rsidRDefault="00E05E39" w:rsidP="00E05E39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182,180</w:t>
            </w:r>
          </w:p>
        </w:tc>
      </w:tr>
    </w:tbl>
    <w:p w14:paraId="37A1DCC9" w14:textId="77777777" w:rsidR="00BF0640" w:rsidRPr="000D644D" w:rsidRDefault="00BF0640" w:rsidP="00487B7A">
      <w:pPr>
        <w:tabs>
          <w:tab w:val="left" w:pos="1358"/>
        </w:tabs>
        <w:rPr>
          <w:rFonts w:ascii="Angsana New" w:hAnsi="Angsana New"/>
          <w:sz w:val="32"/>
          <w:szCs w:val="32"/>
        </w:rPr>
      </w:pPr>
    </w:p>
    <w:p w14:paraId="579FEBD3" w14:textId="77777777" w:rsidR="00BF0640" w:rsidRPr="000D644D" w:rsidRDefault="00BF0640" w:rsidP="00487B7A">
      <w:pPr>
        <w:tabs>
          <w:tab w:val="left" w:pos="1358"/>
        </w:tabs>
        <w:rPr>
          <w:rFonts w:ascii="Angsana New" w:hAnsi="Angsana New"/>
          <w:sz w:val="32"/>
          <w:szCs w:val="32"/>
        </w:rPr>
        <w:sectPr w:rsidR="00BF0640" w:rsidRPr="000D644D" w:rsidSect="00FF064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  <w:r w:rsidRPr="000D644D">
        <w:rPr>
          <w:rFonts w:ascii="Angsana New" w:hAnsi="Angsana New"/>
          <w:sz w:val="32"/>
          <w:szCs w:val="32"/>
        </w:rPr>
        <w:tab/>
      </w:r>
    </w:p>
    <w:p w14:paraId="2D26F191" w14:textId="77777777" w:rsidR="00E2521E" w:rsidRPr="000D644D" w:rsidRDefault="007B4FDF" w:rsidP="00487B7A">
      <w:pPr>
        <w:tabs>
          <w:tab w:val="right" w:pos="7280"/>
          <w:tab w:val="right" w:pos="8540"/>
        </w:tabs>
        <w:spacing w:before="80" w:after="8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E2521E" w:rsidRPr="000D644D">
        <w:rPr>
          <w:rFonts w:ascii="Angsana New" w:hAnsi="Angsana New"/>
          <w:b/>
          <w:bCs/>
          <w:sz w:val="32"/>
          <w:szCs w:val="32"/>
        </w:rPr>
        <w:t>.</w:t>
      </w:r>
      <w:r w:rsidR="00E2521E" w:rsidRPr="000D644D">
        <w:rPr>
          <w:rFonts w:ascii="Angsana New" w:hAnsi="Angsana New"/>
          <w:b/>
          <w:bCs/>
          <w:sz w:val="32"/>
          <w:szCs w:val="32"/>
        </w:rPr>
        <w:tab/>
      </w:r>
      <w:r w:rsidR="00E2521E" w:rsidRPr="000D644D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A0E2171" w14:textId="77777777" w:rsidR="006C7D69" w:rsidRPr="000D644D" w:rsidRDefault="007B4FDF" w:rsidP="00487B7A">
      <w:pPr>
        <w:tabs>
          <w:tab w:val="left" w:pos="900"/>
          <w:tab w:val="left" w:pos="2160"/>
          <w:tab w:val="left" w:pos="2880"/>
        </w:tabs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t>5</w:t>
      </w:r>
      <w:r w:rsidR="00E2521E" w:rsidRPr="000D644D">
        <w:rPr>
          <w:rFonts w:ascii="Angsana New" w:hAnsi="Angsana New"/>
          <w:sz w:val="32"/>
          <w:szCs w:val="32"/>
        </w:rPr>
        <w:t>.</w:t>
      </w:r>
      <w:r w:rsidR="00F77589" w:rsidRPr="000D644D">
        <w:rPr>
          <w:rFonts w:ascii="Angsana New" w:hAnsi="Angsana New"/>
          <w:sz w:val="32"/>
          <w:szCs w:val="32"/>
        </w:rPr>
        <w:t>1</w:t>
      </w:r>
      <w:r w:rsidR="00E2521E" w:rsidRPr="000D644D">
        <w:rPr>
          <w:rFonts w:ascii="Angsana New" w:hAnsi="Angsana New"/>
          <w:sz w:val="32"/>
          <w:szCs w:val="32"/>
        </w:rPr>
        <w:tab/>
      </w:r>
      <w:r w:rsidR="00E923EE" w:rsidRPr="000D644D">
        <w:rPr>
          <w:rFonts w:ascii="Angsana New" w:hAnsi="Angsana New"/>
          <w:sz w:val="32"/>
          <w:szCs w:val="32"/>
          <w:cs/>
        </w:rPr>
        <w:t>รายละเอียดของ</w:t>
      </w:r>
      <w:r w:rsidR="006C7D69" w:rsidRPr="000D644D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1B25B6C2" w14:textId="77777777" w:rsidR="00E2521E" w:rsidRPr="000D644D" w:rsidRDefault="006C7D69" w:rsidP="00487B7A">
      <w:pPr>
        <w:tabs>
          <w:tab w:val="left" w:pos="900"/>
          <w:tab w:val="left" w:pos="2160"/>
          <w:tab w:val="left" w:pos="2880"/>
        </w:tabs>
        <w:spacing w:before="80" w:after="8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tab/>
      </w:r>
      <w:r w:rsidR="00E2521E" w:rsidRPr="000D644D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14:paraId="10E0E7A1" w14:textId="77777777" w:rsidR="00150B62" w:rsidRPr="000D644D" w:rsidRDefault="00150B62" w:rsidP="00C6132B">
      <w:pPr>
        <w:jc w:val="right"/>
        <w:rPr>
          <w:rFonts w:ascii="Angsana New" w:hAnsi="Angsana New"/>
          <w:sz w:val="28"/>
        </w:rPr>
      </w:pPr>
      <w:r w:rsidRPr="000D644D">
        <w:rPr>
          <w:rFonts w:ascii="Angsana New" w:hAnsi="Angsana New"/>
          <w:sz w:val="28"/>
        </w:rPr>
        <w:t>(</w:t>
      </w:r>
      <w:r w:rsidRPr="000D644D">
        <w:rPr>
          <w:rFonts w:ascii="Angsana New" w:hAnsi="Angsana New"/>
          <w:sz w:val="28"/>
          <w:cs/>
        </w:rPr>
        <w:t>หน่วย: พันบาท)</w:t>
      </w:r>
    </w:p>
    <w:tbl>
      <w:tblPr>
        <w:tblW w:w="147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310"/>
        <w:gridCol w:w="1181"/>
        <w:gridCol w:w="1181"/>
        <w:gridCol w:w="1181"/>
        <w:gridCol w:w="1182"/>
        <w:gridCol w:w="1181"/>
        <w:gridCol w:w="1181"/>
        <w:gridCol w:w="1181"/>
        <w:gridCol w:w="1182"/>
      </w:tblGrid>
      <w:tr w:rsidR="00136792" w:rsidRPr="000D644D" w14:paraId="77BC52A4" w14:textId="77777777" w:rsidTr="00E114A9">
        <w:tc>
          <w:tcPr>
            <w:tcW w:w="5310" w:type="dxa"/>
            <w:vAlign w:val="bottom"/>
          </w:tcPr>
          <w:p w14:paraId="1F22B2FA" w14:textId="77777777" w:rsidR="00136792" w:rsidRPr="000D644D" w:rsidRDefault="00136792" w:rsidP="00C6132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362" w:type="dxa"/>
            <w:gridSpan w:val="2"/>
            <w:vAlign w:val="bottom"/>
          </w:tcPr>
          <w:p w14:paraId="1138F019" w14:textId="77777777" w:rsidR="00136792" w:rsidRPr="000D644D" w:rsidRDefault="00136792" w:rsidP="00C6132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ทุนเรียกชำระแล้ว</w:t>
            </w:r>
          </w:p>
        </w:tc>
        <w:tc>
          <w:tcPr>
            <w:tcW w:w="2363" w:type="dxa"/>
            <w:gridSpan w:val="2"/>
            <w:vAlign w:val="bottom"/>
          </w:tcPr>
          <w:p w14:paraId="505FA94D" w14:textId="77777777" w:rsidR="00136792" w:rsidRPr="000D644D" w:rsidRDefault="00136792" w:rsidP="00C6132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2362" w:type="dxa"/>
            <w:gridSpan w:val="2"/>
            <w:vAlign w:val="bottom"/>
          </w:tcPr>
          <w:p w14:paraId="00EECDFC" w14:textId="77777777" w:rsidR="00136792" w:rsidRPr="000D644D" w:rsidRDefault="00136792" w:rsidP="00C6132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363" w:type="dxa"/>
            <w:gridSpan w:val="2"/>
            <w:vAlign w:val="bottom"/>
          </w:tcPr>
          <w:p w14:paraId="6460FC4F" w14:textId="77777777" w:rsidR="00136792" w:rsidRPr="000D644D" w:rsidRDefault="00136792" w:rsidP="00C6132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="00D24A7A" w:rsidRPr="000D644D">
              <w:rPr>
                <w:rFonts w:ascii="Angsana New" w:hAnsi="Angsana New"/>
                <w:sz w:val="28"/>
                <w:cs/>
              </w:rPr>
              <w:t xml:space="preserve">  </w:t>
            </w:r>
            <w:r w:rsidR="00D24A7A" w:rsidRPr="000D644D">
              <w:rPr>
                <w:rFonts w:ascii="Angsana New" w:hAnsi="Angsana New"/>
                <w:sz w:val="28"/>
              </w:rPr>
              <w:t xml:space="preserve">                        </w:t>
            </w:r>
            <w:r w:rsidRPr="000D644D">
              <w:rPr>
                <w:rFonts w:ascii="Angsana New" w:hAnsi="Angsana New"/>
                <w:sz w:val="28"/>
                <w:cs/>
              </w:rPr>
              <w:t>ตามวิธีส่วนได้เสีย</w:t>
            </w:r>
          </w:p>
        </w:tc>
      </w:tr>
      <w:tr w:rsidR="00D24A7A" w:rsidRPr="000D644D" w14:paraId="0981AE96" w14:textId="77777777" w:rsidTr="00E114A9">
        <w:tc>
          <w:tcPr>
            <w:tcW w:w="5310" w:type="dxa"/>
            <w:vAlign w:val="bottom"/>
          </w:tcPr>
          <w:p w14:paraId="0EBB511F" w14:textId="77777777" w:rsidR="00D24A7A" w:rsidRPr="000D644D" w:rsidRDefault="00D24A7A" w:rsidP="00C6132B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4323C956" w14:textId="6F8B4B9B" w:rsidR="00D24A7A" w:rsidRPr="000D644D" w:rsidRDefault="00E05E39" w:rsidP="00C6132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>มีนาคม</w:t>
            </w:r>
            <w:r w:rsidR="00D24A7A" w:rsidRPr="000D644D">
              <w:rPr>
                <w:rFonts w:ascii="Angsana New" w:hAnsi="Angsana New"/>
                <w:sz w:val="28"/>
                <w:cs/>
              </w:rPr>
              <w:t xml:space="preserve">      </w:t>
            </w:r>
            <w:r w:rsidR="00D24A7A" w:rsidRPr="000D644D">
              <w:rPr>
                <w:rFonts w:ascii="Angsana New" w:hAnsi="Angsana New"/>
                <w:sz w:val="28"/>
              </w:rPr>
              <w:t xml:space="preserve">  </w:t>
            </w:r>
            <w:r w:rsidR="00C134EC" w:rsidRPr="000D644D">
              <w:rPr>
                <w:rFonts w:ascii="Angsana New" w:hAnsi="Angsana New"/>
                <w:sz w:val="28"/>
              </w:rPr>
              <w:t>256</w:t>
            </w:r>
            <w:r w:rsidR="005502B4" w:rsidRPr="000D644D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181" w:type="dxa"/>
            <w:vAlign w:val="bottom"/>
          </w:tcPr>
          <w:p w14:paraId="4EEFAF20" w14:textId="2FC5AA94" w:rsidR="00D24A7A" w:rsidRPr="000D644D" w:rsidRDefault="00E05E39" w:rsidP="00C6132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181" w:type="dxa"/>
            <w:vAlign w:val="bottom"/>
          </w:tcPr>
          <w:p w14:paraId="5C1E3205" w14:textId="6AB5C1A6" w:rsidR="00D24A7A" w:rsidRPr="000D644D" w:rsidRDefault="00E05E39" w:rsidP="00C6132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182" w:type="dxa"/>
            <w:vAlign w:val="bottom"/>
          </w:tcPr>
          <w:p w14:paraId="0D71CA07" w14:textId="6D437784" w:rsidR="00D24A7A" w:rsidRPr="000D644D" w:rsidRDefault="00E05E39" w:rsidP="00C6132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181" w:type="dxa"/>
            <w:vAlign w:val="bottom"/>
          </w:tcPr>
          <w:p w14:paraId="61602AB5" w14:textId="0BE471F7" w:rsidR="00D24A7A" w:rsidRPr="000D644D" w:rsidRDefault="00E05E39" w:rsidP="00C6132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181" w:type="dxa"/>
            <w:vAlign w:val="bottom"/>
          </w:tcPr>
          <w:p w14:paraId="41535C7D" w14:textId="357EE747" w:rsidR="00D24A7A" w:rsidRPr="000D644D" w:rsidRDefault="00E05E39" w:rsidP="00C6132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28"/>
              </w:rPr>
              <w:t>2568</w:t>
            </w:r>
          </w:p>
        </w:tc>
        <w:tc>
          <w:tcPr>
            <w:tcW w:w="1181" w:type="dxa"/>
            <w:vAlign w:val="bottom"/>
          </w:tcPr>
          <w:p w14:paraId="360FEF1E" w14:textId="2BCFC324" w:rsidR="00D24A7A" w:rsidRPr="000D644D" w:rsidRDefault="00E05E39" w:rsidP="00C6132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 w:val="28"/>
              </w:rPr>
              <w:t>2569</w:t>
            </w:r>
          </w:p>
        </w:tc>
        <w:tc>
          <w:tcPr>
            <w:tcW w:w="1182" w:type="dxa"/>
            <w:vAlign w:val="bottom"/>
          </w:tcPr>
          <w:p w14:paraId="1C552539" w14:textId="7A63F545" w:rsidR="00D24A7A" w:rsidRPr="000D644D" w:rsidRDefault="00E05E39" w:rsidP="00C6132B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28"/>
              </w:rPr>
              <w:t>2568</w:t>
            </w:r>
          </w:p>
        </w:tc>
      </w:tr>
      <w:tr w:rsidR="009156BE" w:rsidRPr="000D644D" w14:paraId="3F6DD9F0" w14:textId="77777777" w:rsidTr="00E114A9">
        <w:tc>
          <w:tcPr>
            <w:tcW w:w="5310" w:type="dxa"/>
            <w:vAlign w:val="bottom"/>
          </w:tcPr>
          <w:p w14:paraId="4F1370C8" w14:textId="77777777" w:rsidR="009156BE" w:rsidRPr="000D644D" w:rsidRDefault="009156BE" w:rsidP="00C6132B">
            <w:pPr>
              <w:spacing w:line="360" w:lineRule="exact"/>
              <w:ind w:right="-36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37DA7CA7" w14:textId="77777777" w:rsidR="009156BE" w:rsidRPr="000D644D" w:rsidRDefault="009156BE" w:rsidP="00C6132B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53ECDDE5" w14:textId="77777777" w:rsidR="009156BE" w:rsidRPr="000D644D" w:rsidRDefault="009156BE" w:rsidP="00C6132B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4109821E" w14:textId="77777777" w:rsidR="009156BE" w:rsidRPr="000D644D" w:rsidRDefault="009156BE" w:rsidP="00C6132B">
            <w:pP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ร้อยละ</w:t>
            </w:r>
          </w:p>
        </w:tc>
        <w:tc>
          <w:tcPr>
            <w:tcW w:w="1182" w:type="dxa"/>
            <w:vAlign w:val="bottom"/>
          </w:tcPr>
          <w:p w14:paraId="24D19044" w14:textId="77777777" w:rsidR="009156BE" w:rsidRPr="000D644D" w:rsidRDefault="009156BE" w:rsidP="00C6132B">
            <w:pPr>
              <w:spacing w:line="360" w:lineRule="exact"/>
              <w:ind w:left="-18" w:right="-36"/>
              <w:jc w:val="center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ร้อยละ</w:t>
            </w:r>
          </w:p>
        </w:tc>
        <w:tc>
          <w:tcPr>
            <w:tcW w:w="1181" w:type="dxa"/>
            <w:vAlign w:val="bottom"/>
          </w:tcPr>
          <w:p w14:paraId="1698529A" w14:textId="77777777" w:rsidR="009156BE" w:rsidRPr="000D644D" w:rsidRDefault="009156BE" w:rsidP="00C6132B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6CA5A5E0" w14:textId="77777777" w:rsidR="009156BE" w:rsidRPr="000D644D" w:rsidRDefault="009156BE" w:rsidP="00C6132B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29D96A9A" w14:textId="77777777" w:rsidR="009156BE" w:rsidRPr="000D644D" w:rsidRDefault="009156BE" w:rsidP="00C6132B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82" w:type="dxa"/>
            <w:vAlign w:val="bottom"/>
          </w:tcPr>
          <w:p w14:paraId="14DB62E6" w14:textId="77777777" w:rsidR="009156BE" w:rsidRPr="000D644D" w:rsidRDefault="009156BE" w:rsidP="00C6132B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</w:p>
        </w:tc>
      </w:tr>
      <w:tr w:rsidR="00E05E39" w:rsidRPr="000D644D" w14:paraId="6EAC1DDF" w14:textId="77777777" w:rsidTr="00E114A9">
        <w:tc>
          <w:tcPr>
            <w:tcW w:w="5310" w:type="dxa"/>
            <w:vAlign w:val="bottom"/>
          </w:tcPr>
          <w:p w14:paraId="744E917E" w14:textId="77777777" w:rsidR="00E05E39" w:rsidRPr="000D644D" w:rsidRDefault="00E05E39" w:rsidP="00E05E39">
            <w:pPr>
              <w:spacing w:line="360" w:lineRule="exact"/>
              <w:ind w:left="162" w:right="-18" w:hanging="180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 xml:space="preserve">บริษัท สามารถ ดิจิตอล มีเดีย จำกัด </w:t>
            </w:r>
          </w:p>
        </w:tc>
        <w:tc>
          <w:tcPr>
            <w:tcW w:w="1181" w:type="dxa"/>
            <w:vAlign w:val="bottom"/>
          </w:tcPr>
          <w:p w14:paraId="05308FA7" w14:textId="7CCA7F9F" w:rsidR="00E05E39" w:rsidRPr="000D644D" w:rsidRDefault="00F34DB2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181" w:type="dxa"/>
            <w:vAlign w:val="bottom"/>
          </w:tcPr>
          <w:p w14:paraId="3303BD54" w14:textId="08917B4E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200,000</w:t>
            </w:r>
          </w:p>
        </w:tc>
        <w:tc>
          <w:tcPr>
            <w:tcW w:w="1181" w:type="dxa"/>
            <w:vAlign w:val="bottom"/>
          </w:tcPr>
          <w:p w14:paraId="31831A2E" w14:textId="73B52699" w:rsidR="00E05E39" w:rsidRPr="000D644D" w:rsidRDefault="00F34DB2" w:rsidP="00E05E39">
            <w:pPr>
              <w:spacing w:line="360" w:lineRule="exact"/>
              <w:ind w:left="-141" w:right="210"/>
              <w:jc w:val="righ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82" w:type="dxa"/>
            <w:vAlign w:val="bottom"/>
          </w:tcPr>
          <w:p w14:paraId="0D902850" w14:textId="0A387530" w:rsidR="00E05E39" w:rsidRPr="000D644D" w:rsidRDefault="00E05E39" w:rsidP="00E05E39">
            <w:pPr>
              <w:spacing w:line="360" w:lineRule="exact"/>
              <w:ind w:left="-141" w:right="210"/>
              <w:jc w:val="righ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81" w:type="dxa"/>
            <w:vAlign w:val="bottom"/>
          </w:tcPr>
          <w:p w14:paraId="6E67311E" w14:textId="1A09AC1A" w:rsidR="00E05E39" w:rsidRPr="000D644D" w:rsidRDefault="00F34DB2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219,525</w:t>
            </w:r>
          </w:p>
        </w:tc>
        <w:tc>
          <w:tcPr>
            <w:tcW w:w="1181" w:type="dxa"/>
            <w:vAlign w:val="bottom"/>
          </w:tcPr>
          <w:p w14:paraId="07D4449D" w14:textId="1AD4AF3D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219,525</w:t>
            </w:r>
          </w:p>
        </w:tc>
        <w:tc>
          <w:tcPr>
            <w:tcW w:w="1181" w:type="dxa"/>
            <w:vAlign w:val="bottom"/>
          </w:tcPr>
          <w:p w14:paraId="7558E01F" w14:textId="6399E316" w:rsidR="00E05E39" w:rsidRPr="000D644D" w:rsidRDefault="00AE2F52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67,78</w:t>
            </w:r>
            <w:r w:rsidR="0054780F" w:rsidRPr="000D644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82" w:type="dxa"/>
            <w:vAlign w:val="bottom"/>
          </w:tcPr>
          <w:p w14:paraId="6D9B0217" w14:textId="0472863E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68,283</w:t>
            </w:r>
          </w:p>
        </w:tc>
      </w:tr>
      <w:tr w:rsidR="00E05E39" w:rsidRPr="000D644D" w14:paraId="0FD3AC13" w14:textId="77777777" w:rsidTr="00E114A9">
        <w:trPr>
          <w:trHeight w:val="234"/>
        </w:trPr>
        <w:tc>
          <w:tcPr>
            <w:tcW w:w="5310" w:type="dxa"/>
            <w:vAlign w:val="bottom"/>
          </w:tcPr>
          <w:p w14:paraId="5C02D50B" w14:textId="77777777" w:rsidR="00E05E39" w:rsidRPr="000D644D" w:rsidRDefault="00E05E39" w:rsidP="00E05E39">
            <w:pPr>
              <w:spacing w:line="360" w:lineRule="exact"/>
              <w:ind w:left="162" w:right="-108" w:hanging="180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 xml:space="preserve">บริษัท ไอ-โมบาย พลัส จำกัด                                                  </w:t>
            </w:r>
          </w:p>
        </w:tc>
        <w:tc>
          <w:tcPr>
            <w:tcW w:w="1181" w:type="dxa"/>
            <w:vAlign w:val="bottom"/>
          </w:tcPr>
          <w:p w14:paraId="73B3E986" w14:textId="7F8F0499" w:rsidR="00E05E39" w:rsidRPr="000D644D" w:rsidRDefault="00F34DB2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>100,000</w:t>
            </w:r>
          </w:p>
        </w:tc>
        <w:tc>
          <w:tcPr>
            <w:tcW w:w="1181" w:type="dxa"/>
            <w:vAlign w:val="bottom"/>
          </w:tcPr>
          <w:p w14:paraId="5812B469" w14:textId="3CBF34D8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>100,000</w:t>
            </w:r>
          </w:p>
        </w:tc>
        <w:tc>
          <w:tcPr>
            <w:tcW w:w="1181" w:type="dxa"/>
            <w:vAlign w:val="bottom"/>
          </w:tcPr>
          <w:p w14:paraId="60A00E5D" w14:textId="0796B44C" w:rsidR="00E05E39" w:rsidRPr="000D644D" w:rsidRDefault="00F34DB2" w:rsidP="00E05E39">
            <w:pPr>
              <w:spacing w:line="360" w:lineRule="exact"/>
              <w:ind w:left="-141"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82" w:type="dxa"/>
            <w:vAlign w:val="bottom"/>
          </w:tcPr>
          <w:p w14:paraId="7753E70A" w14:textId="22015F0B" w:rsidR="00E05E39" w:rsidRPr="000D644D" w:rsidRDefault="00E05E39" w:rsidP="00E05E39">
            <w:pPr>
              <w:spacing w:line="360" w:lineRule="exact"/>
              <w:ind w:left="-141" w:right="210"/>
              <w:jc w:val="right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81" w:type="dxa"/>
            <w:vAlign w:val="bottom"/>
          </w:tcPr>
          <w:p w14:paraId="68D361FE" w14:textId="001C1ED1" w:rsidR="00E05E39" w:rsidRPr="000D644D" w:rsidRDefault="00F34DB2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100,000</w:t>
            </w:r>
          </w:p>
        </w:tc>
        <w:tc>
          <w:tcPr>
            <w:tcW w:w="1181" w:type="dxa"/>
            <w:vAlign w:val="bottom"/>
          </w:tcPr>
          <w:p w14:paraId="106334C1" w14:textId="5DAFABF4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100,000</w:t>
            </w:r>
          </w:p>
        </w:tc>
        <w:tc>
          <w:tcPr>
            <w:tcW w:w="1181" w:type="dxa"/>
            <w:vAlign w:val="bottom"/>
          </w:tcPr>
          <w:p w14:paraId="48EB7DAB" w14:textId="46DE37FF" w:rsidR="00E05E39" w:rsidRPr="000D644D" w:rsidRDefault="00AE2F52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</w:t>
            </w:r>
            <w:r w:rsidR="003A0154">
              <w:rPr>
                <w:rFonts w:ascii="Angsana New" w:hAnsi="Angsana New" w:hint="cs"/>
                <w:sz w:val="28"/>
                <w:cs/>
              </w:rPr>
              <w:t>326</w:t>
            </w:r>
            <w:r w:rsidR="003A0154">
              <w:rPr>
                <w:rFonts w:ascii="Angsana New" w:hAnsi="Angsana New"/>
                <w:sz w:val="28"/>
              </w:rPr>
              <w:t>,393</w:t>
            </w:r>
            <w:r w:rsidRPr="000D644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82" w:type="dxa"/>
            <w:vAlign w:val="bottom"/>
          </w:tcPr>
          <w:p w14:paraId="0D40F3BF" w14:textId="0AC1CA58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(286,101)</w:t>
            </w:r>
          </w:p>
        </w:tc>
      </w:tr>
      <w:tr w:rsidR="00E05E39" w:rsidRPr="000D644D" w14:paraId="416FA9F9" w14:textId="77777777" w:rsidTr="00E114A9">
        <w:tc>
          <w:tcPr>
            <w:tcW w:w="5310" w:type="dxa"/>
            <w:vAlign w:val="bottom"/>
          </w:tcPr>
          <w:p w14:paraId="467D0588" w14:textId="77777777" w:rsidR="00E05E39" w:rsidRPr="000D644D" w:rsidRDefault="00E05E39" w:rsidP="00E05E39">
            <w:pPr>
              <w:spacing w:line="360" w:lineRule="exact"/>
              <w:ind w:left="162" w:right="-108" w:hanging="180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บริษัท ลัคกี้ เฮง เฮง จำกัด</w:t>
            </w:r>
          </w:p>
        </w:tc>
        <w:tc>
          <w:tcPr>
            <w:tcW w:w="1181" w:type="dxa"/>
            <w:vAlign w:val="bottom"/>
          </w:tcPr>
          <w:p w14:paraId="454A07D3" w14:textId="2CB05BF1" w:rsidR="00E05E39" w:rsidRPr="000D644D" w:rsidRDefault="00F34DB2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2,500</w:t>
            </w:r>
          </w:p>
        </w:tc>
        <w:tc>
          <w:tcPr>
            <w:tcW w:w="1181" w:type="dxa"/>
            <w:vAlign w:val="bottom"/>
          </w:tcPr>
          <w:p w14:paraId="441B0630" w14:textId="047E43BB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2,500</w:t>
            </w:r>
          </w:p>
        </w:tc>
        <w:tc>
          <w:tcPr>
            <w:tcW w:w="1181" w:type="dxa"/>
            <w:vAlign w:val="bottom"/>
          </w:tcPr>
          <w:p w14:paraId="5BC945CA" w14:textId="3B8F6CB3" w:rsidR="00E05E39" w:rsidRPr="000D644D" w:rsidRDefault="00F34DB2" w:rsidP="00E05E39">
            <w:pPr>
              <w:spacing w:line="360" w:lineRule="exact"/>
              <w:ind w:left="-141" w:right="210"/>
              <w:jc w:val="righ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82" w:type="dxa"/>
            <w:vAlign w:val="bottom"/>
          </w:tcPr>
          <w:p w14:paraId="538734DE" w14:textId="7FF631B4" w:rsidR="00E05E39" w:rsidRPr="000D644D" w:rsidRDefault="00E05E39" w:rsidP="00E05E39">
            <w:pPr>
              <w:spacing w:line="360" w:lineRule="exact"/>
              <w:ind w:left="-141" w:right="210"/>
              <w:jc w:val="righ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81" w:type="dxa"/>
            <w:vAlign w:val="bottom"/>
          </w:tcPr>
          <w:p w14:paraId="0504045D" w14:textId="51D6E256" w:rsidR="00E05E39" w:rsidRPr="000D644D" w:rsidRDefault="00F34DB2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2,500</w:t>
            </w:r>
          </w:p>
        </w:tc>
        <w:tc>
          <w:tcPr>
            <w:tcW w:w="1181" w:type="dxa"/>
            <w:vAlign w:val="bottom"/>
          </w:tcPr>
          <w:p w14:paraId="062823DA" w14:textId="363AFA42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2,500</w:t>
            </w:r>
          </w:p>
        </w:tc>
        <w:tc>
          <w:tcPr>
            <w:tcW w:w="1181" w:type="dxa"/>
            <w:vAlign w:val="bottom"/>
          </w:tcPr>
          <w:p w14:paraId="4CF42149" w14:textId="4DD9FCD2" w:rsidR="00E05E39" w:rsidRPr="000D644D" w:rsidRDefault="00AE2F52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(32,754)</w:t>
            </w:r>
          </w:p>
        </w:tc>
        <w:tc>
          <w:tcPr>
            <w:tcW w:w="1182" w:type="dxa"/>
            <w:vAlign w:val="bottom"/>
          </w:tcPr>
          <w:p w14:paraId="4CADC51C" w14:textId="5A25DECB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(33,071)</w:t>
            </w:r>
          </w:p>
        </w:tc>
      </w:tr>
      <w:tr w:rsidR="00E05E39" w:rsidRPr="000D644D" w14:paraId="1814C9B8" w14:textId="77777777" w:rsidTr="00E114A9">
        <w:trPr>
          <w:trHeight w:val="234"/>
        </w:trPr>
        <w:tc>
          <w:tcPr>
            <w:tcW w:w="5310" w:type="dxa"/>
            <w:vAlign w:val="bottom"/>
          </w:tcPr>
          <w:p w14:paraId="73D89763" w14:textId="77777777" w:rsidR="00E05E39" w:rsidRPr="000D644D" w:rsidRDefault="00E05E39" w:rsidP="00E05E39">
            <w:pPr>
              <w:spacing w:line="360" w:lineRule="exact"/>
              <w:ind w:left="162" w:right="-108" w:hanging="180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 xml:space="preserve">บริษัท ซีเคียวเอเชีย จำกัด                 </w:t>
            </w:r>
            <w:r w:rsidRPr="000D644D">
              <w:rPr>
                <w:rFonts w:ascii="Angsana New" w:hAnsi="Angsana New"/>
                <w:sz w:val="28"/>
              </w:rPr>
              <w:t xml:space="preserve">  </w:t>
            </w:r>
          </w:p>
        </w:tc>
        <w:tc>
          <w:tcPr>
            <w:tcW w:w="1181" w:type="dxa"/>
            <w:vAlign w:val="bottom"/>
          </w:tcPr>
          <w:p w14:paraId="57349A50" w14:textId="04C3F7DC" w:rsidR="00E05E39" w:rsidRPr="000D644D" w:rsidRDefault="00F34DB2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>7,750</w:t>
            </w:r>
          </w:p>
        </w:tc>
        <w:tc>
          <w:tcPr>
            <w:tcW w:w="1181" w:type="dxa"/>
            <w:vAlign w:val="bottom"/>
          </w:tcPr>
          <w:p w14:paraId="1810D7E4" w14:textId="440B530E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>7,750</w:t>
            </w:r>
          </w:p>
        </w:tc>
        <w:tc>
          <w:tcPr>
            <w:tcW w:w="1181" w:type="dxa"/>
            <w:vAlign w:val="bottom"/>
          </w:tcPr>
          <w:p w14:paraId="5936FDB9" w14:textId="0849E580" w:rsidR="00E05E39" w:rsidRPr="000D644D" w:rsidRDefault="00F34DB2" w:rsidP="00E05E39">
            <w:pPr>
              <w:spacing w:line="360" w:lineRule="exact"/>
              <w:ind w:left="-141" w:right="210"/>
              <w:jc w:val="righ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82" w:type="dxa"/>
            <w:vAlign w:val="bottom"/>
          </w:tcPr>
          <w:p w14:paraId="2DB08F61" w14:textId="587AA13F" w:rsidR="00E05E39" w:rsidRPr="000D644D" w:rsidRDefault="00E05E39" w:rsidP="00E05E39">
            <w:pPr>
              <w:spacing w:line="360" w:lineRule="exact"/>
              <w:ind w:left="-141" w:right="210"/>
              <w:jc w:val="righ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81" w:type="dxa"/>
            <w:vAlign w:val="bottom"/>
          </w:tcPr>
          <w:p w14:paraId="697948AA" w14:textId="3BB5CFBE" w:rsidR="00E05E39" w:rsidRPr="000D644D" w:rsidRDefault="00F34DB2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6,525</w:t>
            </w:r>
          </w:p>
        </w:tc>
        <w:tc>
          <w:tcPr>
            <w:tcW w:w="1181" w:type="dxa"/>
            <w:vAlign w:val="bottom"/>
          </w:tcPr>
          <w:p w14:paraId="6CE58616" w14:textId="2897F82B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6,525</w:t>
            </w:r>
          </w:p>
        </w:tc>
        <w:tc>
          <w:tcPr>
            <w:tcW w:w="1181" w:type="dxa"/>
            <w:vAlign w:val="bottom"/>
          </w:tcPr>
          <w:p w14:paraId="3C55DC26" w14:textId="5EB30C04" w:rsidR="00E05E39" w:rsidRPr="000D644D" w:rsidRDefault="00AE2F52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(1,57</w:t>
            </w:r>
            <w:r w:rsidR="005502B4" w:rsidRPr="000D644D">
              <w:rPr>
                <w:rFonts w:ascii="Angsana New" w:hAnsi="Angsana New"/>
                <w:sz w:val="28"/>
              </w:rPr>
              <w:t>7</w:t>
            </w:r>
            <w:r w:rsidRPr="000D644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82" w:type="dxa"/>
            <w:vAlign w:val="bottom"/>
          </w:tcPr>
          <w:p w14:paraId="44EB75D8" w14:textId="1B311F5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(1,550)</w:t>
            </w:r>
          </w:p>
        </w:tc>
      </w:tr>
      <w:tr w:rsidR="00E05E39" w:rsidRPr="000D644D" w14:paraId="71DE6D95" w14:textId="77777777" w:rsidTr="00CF5C69">
        <w:trPr>
          <w:trHeight w:val="80"/>
        </w:trPr>
        <w:tc>
          <w:tcPr>
            <w:tcW w:w="5310" w:type="dxa"/>
            <w:vAlign w:val="bottom"/>
          </w:tcPr>
          <w:p w14:paraId="708B610C" w14:textId="77777777" w:rsidR="00E05E39" w:rsidRPr="000D644D" w:rsidRDefault="00E05E39" w:rsidP="00E05E39">
            <w:pPr>
              <w:spacing w:line="360" w:lineRule="exact"/>
              <w:ind w:left="162" w:right="-108" w:hanging="180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 xml:space="preserve">บริษัท ไทยเบสสเตชั่น จำกัด                                                  </w:t>
            </w:r>
          </w:p>
        </w:tc>
        <w:tc>
          <w:tcPr>
            <w:tcW w:w="1181" w:type="dxa"/>
            <w:vAlign w:val="bottom"/>
          </w:tcPr>
          <w:p w14:paraId="2E16F4F5" w14:textId="6D085516" w:rsidR="00E05E39" w:rsidRPr="000D644D" w:rsidRDefault="00F34DB2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10,000</w:t>
            </w:r>
          </w:p>
        </w:tc>
        <w:tc>
          <w:tcPr>
            <w:tcW w:w="1181" w:type="dxa"/>
            <w:vAlign w:val="bottom"/>
          </w:tcPr>
          <w:p w14:paraId="41C02E8D" w14:textId="06F9D421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10,000</w:t>
            </w:r>
          </w:p>
        </w:tc>
        <w:tc>
          <w:tcPr>
            <w:tcW w:w="1181" w:type="dxa"/>
            <w:vAlign w:val="bottom"/>
          </w:tcPr>
          <w:p w14:paraId="04C69F02" w14:textId="15F60425" w:rsidR="00E05E39" w:rsidRPr="000D644D" w:rsidRDefault="00F34DB2" w:rsidP="00E05E39">
            <w:pPr>
              <w:spacing w:line="360" w:lineRule="exact"/>
              <w:ind w:left="-141" w:right="210"/>
              <w:jc w:val="righ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82" w:type="dxa"/>
            <w:vAlign w:val="bottom"/>
          </w:tcPr>
          <w:p w14:paraId="52CEC3A7" w14:textId="4CF48AFF" w:rsidR="00E05E39" w:rsidRPr="000D644D" w:rsidRDefault="00E05E39" w:rsidP="00E05E39">
            <w:pPr>
              <w:spacing w:line="360" w:lineRule="exact"/>
              <w:ind w:left="-141" w:right="210"/>
              <w:jc w:val="righ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1181" w:type="dxa"/>
            <w:vAlign w:val="bottom"/>
          </w:tcPr>
          <w:p w14:paraId="6134B2C9" w14:textId="48EF6D5C" w:rsidR="00E05E39" w:rsidRPr="000D644D" w:rsidRDefault="00F34DB2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1181" w:type="dxa"/>
            <w:vAlign w:val="bottom"/>
          </w:tcPr>
          <w:p w14:paraId="3DBBB00C" w14:textId="17B71852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50,000</w:t>
            </w:r>
          </w:p>
        </w:tc>
        <w:tc>
          <w:tcPr>
            <w:tcW w:w="1181" w:type="dxa"/>
            <w:vAlign w:val="bottom"/>
          </w:tcPr>
          <w:p w14:paraId="645D8CD5" w14:textId="1B7567CC" w:rsidR="00E05E39" w:rsidRPr="000D644D" w:rsidRDefault="007C508B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(147,023)</w:t>
            </w:r>
          </w:p>
        </w:tc>
        <w:tc>
          <w:tcPr>
            <w:tcW w:w="1182" w:type="dxa"/>
            <w:vAlign w:val="bottom"/>
          </w:tcPr>
          <w:p w14:paraId="73F0A45D" w14:textId="21A4927C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(144,142)</w:t>
            </w:r>
          </w:p>
        </w:tc>
      </w:tr>
      <w:tr w:rsidR="00E05E39" w:rsidRPr="000D644D" w14:paraId="1BDC497F" w14:textId="77777777" w:rsidTr="00487B7A">
        <w:trPr>
          <w:trHeight w:val="74"/>
        </w:trPr>
        <w:tc>
          <w:tcPr>
            <w:tcW w:w="5310" w:type="dxa"/>
            <w:vAlign w:val="bottom"/>
          </w:tcPr>
          <w:p w14:paraId="7D1ED93F" w14:textId="77777777" w:rsidR="00E05E39" w:rsidRPr="000D644D" w:rsidRDefault="00E05E39" w:rsidP="00E05E39">
            <w:pPr>
              <w:spacing w:line="360" w:lineRule="exact"/>
              <w:ind w:left="162" w:right="-108" w:hanging="180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181" w:type="dxa"/>
            <w:vAlign w:val="bottom"/>
          </w:tcPr>
          <w:p w14:paraId="23814A49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320BAADC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04A699AF" w14:textId="77777777" w:rsidR="00E05E39" w:rsidRPr="000D644D" w:rsidRDefault="00E05E39" w:rsidP="00E05E39">
            <w:pPr>
              <w:spacing w:line="360" w:lineRule="exact"/>
              <w:ind w:left="-141"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vAlign w:val="bottom"/>
          </w:tcPr>
          <w:p w14:paraId="0662874C" w14:textId="77777777" w:rsidR="00E05E39" w:rsidRPr="000D644D" w:rsidRDefault="00E05E39" w:rsidP="00E05E39">
            <w:pPr>
              <w:spacing w:line="360" w:lineRule="exact"/>
              <w:ind w:left="-141" w:right="210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0CED3558" w14:textId="24434B40" w:rsidR="00E05E39" w:rsidRPr="000D644D" w:rsidRDefault="00F34DB2" w:rsidP="00E05E3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378,550</w:t>
            </w:r>
          </w:p>
        </w:tc>
        <w:tc>
          <w:tcPr>
            <w:tcW w:w="1181" w:type="dxa"/>
            <w:vAlign w:val="bottom"/>
          </w:tcPr>
          <w:p w14:paraId="0324366E" w14:textId="296B3943" w:rsidR="00E05E39" w:rsidRPr="000D644D" w:rsidRDefault="00E05E39" w:rsidP="00E05E3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378,550</w:t>
            </w:r>
          </w:p>
        </w:tc>
        <w:tc>
          <w:tcPr>
            <w:tcW w:w="1181" w:type="dxa"/>
            <w:vAlign w:val="bottom"/>
          </w:tcPr>
          <w:p w14:paraId="1F48DC0D" w14:textId="604F30B9" w:rsidR="00E05E39" w:rsidRPr="000D644D" w:rsidRDefault="007C508B" w:rsidP="0054780F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>(</w:t>
            </w:r>
            <w:r w:rsidR="003A0154">
              <w:rPr>
                <w:rFonts w:ascii="Angsana New" w:hAnsi="Angsana New"/>
                <w:sz w:val="28"/>
              </w:rPr>
              <w:t>439,961</w:t>
            </w:r>
            <w:r w:rsidRPr="000D644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82" w:type="dxa"/>
            <w:vAlign w:val="bottom"/>
          </w:tcPr>
          <w:p w14:paraId="492E9A25" w14:textId="5700469F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(396,581)</w:t>
            </w:r>
          </w:p>
        </w:tc>
      </w:tr>
      <w:tr w:rsidR="00E05E39" w:rsidRPr="000D644D" w14:paraId="605CC391" w14:textId="77777777" w:rsidTr="00E114A9">
        <w:trPr>
          <w:trHeight w:val="234"/>
        </w:trPr>
        <w:tc>
          <w:tcPr>
            <w:tcW w:w="5310" w:type="dxa"/>
            <w:vAlign w:val="bottom"/>
          </w:tcPr>
          <w:p w14:paraId="6CFC4E9F" w14:textId="77777777" w:rsidR="00E05E39" w:rsidRPr="000D644D" w:rsidRDefault="00E05E39" w:rsidP="00E05E39">
            <w:pPr>
              <w:spacing w:line="360" w:lineRule="exact"/>
              <w:ind w:left="345" w:right="-108" w:hanging="363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หัก</w:t>
            </w:r>
            <w:r w:rsidRPr="000D644D">
              <w:rPr>
                <w:rFonts w:ascii="Angsana New" w:hAnsi="Angsana New"/>
                <w:sz w:val="28"/>
                <w:cs/>
              </w:rPr>
              <w:t>:</w:t>
            </w:r>
            <w:r w:rsidRPr="000D644D">
              <w:rPr>
                <w:rFonts w:ascii="Angsana New" w:hAnsi="Angsana New"/>
                <w:sz w:val="28"/>
                <w:cs/>
              </w:rPr>
              <w:tab/>
              <w:t>เงินลงทุนในบริษัทย่อย</w:t>
            </w:r>
            <w:r w:rsidRPr="000D644D">
              <w:rPr>
                <w:rFonts w:ascii="Angsana New" w:hAnsi="Angsana New" w:hint="cs"/>
                <w:sz w:val="28"/>
                <w:cs/>
              </w:rPr>
              <w:t>ตามวิธีส่วนได้เสียที่มีมูลค่าติดลบ</w:t>
            </w:r>
          </w:p>
        </w:tc>
        <w:tc>
          <w:tcPr>
            <w:tcW w:w="1181" w:type="dxa"/>
            <w:vAlign w:val="bottom"/>
          </w:tcPr>
          <w:p w14:paraId="26612086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77298AC5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0FBD9C75" w14:textId="77777777" w:rsidR="00E05E39" w:rsidRPr="000D644D" w:rsidRDefault="00E05E39" w:rsidP="00E05E39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vAlign w:val="bottom"/>
          </w:tcPr>
          <w:p w14:paraId="7827F5C3" w14:textId="77777777" w:rsidR="00E05E39" w:rsidRPr="000D644D" w:rsidRDefault="00E05E39" w:rsidP="00E05E39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300C4210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614F1BFA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32F1408E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vAlign w:val="bottom"/>
          </w:tcPr>
          <w:p w14:paraId="6C464F4A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</w:tr>
      <w:tr w:rsidR="00E05E39" w:rsidRPr="000D644D" w14:paraId="5B21D066" w14:textId="77777777" w:rsidTr="00E114A9">
        <w:trPr>
          <w:trHeight w:val="234"/>
        </w:trPr>
        <w:tc>
          <w:tcPr>
            <w:tcW w:w="5310" w:type="dxa"/>
            <w:vAlign w:val="bottom"/>
          </w:tcPr>
          <w:p w14:paraId="61C76AEA" w14:textId="77777777" w:rsidR="00E05E39" w:rsidRPr="000D644D" w:rsidRDefault="00E05E39" w:rsidP="00E05E39">
            <w:pPr>
              <w:spacing w:line="360" w:lineRule="exact"/>
              <w:ind w:left="345" w:right="-108" w:hanging="363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ab/>
            </w:r>
            <w:r w:rsidRPr="000D644D">
              <w:rPr>
                <w:rFonts w:ascii="Angsana New" w:hAnsi="Angsana New"/>
                <w:sz w:val="28"/>
                <w:cs/>
              </w:rPr>
              <w:t>บริษัท ไอ-โมบาย พลัส จำกัด</w:t>
            </w:r>
          </w:p>
        </w:tc>
        <w:tc>
          <w:tcPr>
            <w:tcW w:w="1181" w:type="dxa"/>
            <w:vAlign w:val="bottom"/>
          </w:tcPr>
          <w:p w14:paraId="3A5D79A9" w14:textId="77777777" w:rsidR="00E05E39" w:rsidRPr="000D644D" w:rsidRDefault="00E05E39" w:rsidP="00E05E39">
            <w:pPr>
              <w:spacing w:line="360" w:lineRule="exact"/>
              <w:ind w:left="-141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2F111C64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3E7AF38E" w14:textId="77777777" w:rsidR="00E05E39" w:rsidRPr="000D644D" w:rsidRDefault="00E05E39" w:rsidP="00E05E39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vAlign w:val="bottom"/>
          </w:tcPr>
          <w:p w14:paraId="0DDE7684" w14:textId="77777777" w:rsidR="00E05E39" w:rsidRPr="000D644D" w:rsidRDefault="00E05E39" w:rsidP="00E05E39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2A7556F5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7295C6E6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76FC53D9" w14:textId="4574BA01" w:rsidR="00E05E39" w:rsidRPr="000D644D" w:rsidRDefault="003A0154" w:rsidP="00E05E3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80" w:right="60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326,393</w:t>
            </w:r>
          </w:p>
        </w:tc>
        <w:tc>
          <w:tcPr>
            <w:tcW w:w="1182" w:type="dxa"/>
            <w:vAlign w:val="bottom"/>
          </w:tcPr>
          <w:p w14:paraId="4929940F" w14:textId="68CC432B" w:rsidR="00E05E39" w:rsidRPr="000D644D" w:rsidRDefault="00E05E39" w:rsidP="00E05E39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80" w:right="60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286,101</w:t>
            </w:r>
          </w:p>
        </w:tc>
      </w:tr>
      <w:tr w:rsidR="00E05E39" w:rsidRPr="000D644D" w14:paraId="63462DDE" w14:textId="77777777" w:rsidTr="00E114A9">
        <w:trPr>
          <w:trHeight w:val="234"/>
        </w:trPr>
        <w:tc>
          <w:tcPr>
            <w:tcW w:w="5310" w:type="dxa"/>
            <w:vAlign w:val="bottom"/>
          </w:tcPr>
          <w:p w14:paraId="3B44C7CD" w14:textId="77777777" w:rsidR="00E05E39" w:rsidRPr="000D644D" w:rsidRDefault="00E05E39" w:rsidP="00E05E39">
            <w:pPr>
              <w:spacing w:line="360" w:lineRule="exact"/>
              <w:ind w:left="345" w:right="-108" w:hanging="363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ab/>
            </w:r>
            <w:r w:rsidRPr="000D644D">
              <w:rPr>
                <w:rFonts w:ascii="Angsana New" w:hAnsi="Angsana New"/>
                <w:sz w:val="28"/>
                <w:cs/>
              </w:rPr>
              <w:t>บริษัท ลัคกี้ เฮง เฮง จำกัด</w:t>
            </w:r>
          </w:p>
        </w:tc>
        <w:tc>
          <w:tcPr>
            <w:tcW w:w="1181" w:type="dxa"/>
            <w:vAlign w:val="bottom"/>
          </w:tcPr>
          <w:p w14:paraId="58B1C8C8" w14:textId="77777777" w:rsidR="00E05E39" w:rsidRPr="000D644D" w:rsidRDefault="00E05E39" w:rsidP="00E05E39">
            <w:pPr>
              <w:spacing w:line="360" w:lineRule="exact"/>
              <w:ind w:left="-141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37707B2C" w14:textId="77777777" w:rsidR="00E05E39" w:rsidRPr="000D644D" w:rsidRDefault="00E05E39" w:rsidP="00E05E39">
            <w:pPr>
              <w:spacing w:line="360" w:lineRule="exact"/>
              <w:ind w:left="-141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71320AA4" w14:textId="77777777" w:rsidR="00E05E39" w:rsidRPr="000D644D" w:rsidRDefault="00E05E39" w:rsidP="00E05E39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vAlign w:val="bottom"/>
          </w:tcPr>
          <w:p w14:paraId="27CF369B" w14:textId="77777777" w:rsidR="00E05E39" w:rsidRPr="000D644D" w:rsidRDefault="00E05E39" w:rsidP="00E05E39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536EAA0E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577EBB71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33E9CE85" w14:textId="4FF19B76" w:rsidR="00E05E39" w:rsidRPr="000D644D" w:rsidRDefault="007C508B" w:rsidP="00E05E3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80" w:right="60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32,754</w:t>
            </w:r>
          </w:p>
        </w:tc>
        <w:tc>
          <w:tcPr>
            <w:tcW w:w="1182" w:type="dxa"/>
            <w:vAlign w:val="bottom"/>
          </w:tcPr>
          <w:p w14:paraId="2BA49072" w14:textId="32A90E71" w:rsidR="00E05E39" w:rsidRPr="000D644D" w:rsidRDefault="00E05E39" w:rsidP="00E05E3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80" w:right="60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33,071</w:t>
            </w:r>
          </w:p>
        </w:tc>
      </w:tr>
      <w:tr w:rsidR="00E05E39" w:rsidRPr="000D644D" w14:paraId="418D4639" w14:textId="77777777" w:rsidTr="00E114A9">
        <w:trPr>
          <w:trHeight w:val="234"/>
        </w:trPr>
        <w:tc>
          <w:tcPr>
            <w:tcW w:w="5310" w:type="dxa"/>
            <w:vAlign w:val="bottom"/>
          </w:tcPr>
          <w:p w14:paraId="165A904B" w14:textId="77777777" w:rsidR="00E05E39" w:rsidRPr="000D644D" w:rsidRDefault="00E05E39" w:rsidP="00E05E39">
            <w:pPr>
              <w:spacing w:line="360" w:lineRule="exact"/>
              <w:ind w:left="345" w:right="-108" w:hanging="363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ab/>
            </w:r>
            <w:r w:rsidRPr="000D644D">
              <w:rPr>
                <w:rFonts w:ascii="Angsana New" w:hAnsi="Angsana New"/>
                <w:sz w:val="28"/>
                <w:cs/>
              </w:rPr>
              <w:t xml:space="preserve">บริษัท ซีเคียวเอเชีย จำกัด </w:t>
            </w:r>
          </w:p>
        </w:tc>
        <w:tc>
          <w:tcPr>
            <w:tcW w:w="1181" w:type="dxa"/>
            <w:vAlign w:val="bottom"/>
          </w:tcPr>
          <w:p w14:paraId="2B5E3D47" w14:textId="77777777" w:rsidR="00E05E39" w:rsidRPr="000D644D" w:rsidRDefault="00E05E39" w:rsidP="00E05E39">
            <w:pPr>
              <w:spacing w:line="360" w:lineRule="exact"/>
              <w:ind w:left="-141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596190D4" w14:textId="77777777" w:rsidR="00E05E39" w:rsidRPr="000D644D" w:rsidRDefault="00E05E39" w:rsidP="00E05E39">
            <w:pPr>
              <w:spacing w:line="360" w:lineRule="exact"/>
              <w:ind w:left="-141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0EFDEC29" w14:textId="77777777" w:rsidR="00E05E39" w:rsidRPr="000D644D" w:rsidRDefault="00E05E39" w:rsidP="00E05E39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vAlign w:val="bottom"/>
          </w:tcPr>
          <w:p w14:paraId="3E599DE3" w14:textId="77777777" w:rsidR="00E05E39" w:rsidRPr="000D644D" w:rsidRDefault="00E05E39" w:rsidP="00E05E39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0F0AE1C3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2F83B694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6B002334" w14:textId="4D304561" w:rsidR="00E05E39" w:rsidRPr="000D644D" w:rsidRDefault="007C508B" w:rsidP="00E05E3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80" w:right="60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1,57</w:t>
            </w:r>
            <w:r w:rsidR="005502B4" w:rsidRPr="000D644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82" w:type="dxa"/>
            <w:vAlign w:val="bottom"/>
          </w:tcPr>
          <w:p w14:paraId="7F53811E" w14:textId="2B8044D0" w:rsidR="00E05E39" w:rsidRPr="000D644D" w:rsidRDefault="00E05E39" w:rsidP="00E05E39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80" w:right="60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1,550</w:t>
            </w:r>
          </w:p>
        </w:tc>
      </w:tr>
      <w:tr w:rsidR="00E05E39" w:rsidRPr="000D644D" w14:paraId="65D6D9FC" w14:textId="77777777" w:rsidTr="00E114A9">
        <w:trPr>
          <w:trHeight w:val="234"/>
        </w:trPr>
        <w:tc>
          <w:tcPr>
            <w:tcW w:w="5310" w:type="dxa"/>
            <w:vAlign w:val="bottom"/>
          </w:tcPr>
          <w:p w14:paraId="63CBC8F4" w14:textId="77777777" w:rsidR="00E05E39" w:rsidRPr="000D644D" w:rsidRDefault="00E05E39" w:rsidP="00E05E39">
            <w:pPr>
              <w:spacing w:line="360" w:lineRule="exact"/>
              <w:ind w:left="345" w:right="-108" w:hanging="363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ab/>
            </w:r>
            <w:r w:rsidRPr="000D644D">
              <w:rPr>
                <w:rFonts w:ascii="Angsana New" w:hAnsi="Angsana New"/>
                <w:sz w:val="28"/>
                <w:cs/>
              </w:rPr>
              <w:t xml:space="preserve">บริษัท ไทยเบสสเตชั่น จำกัด </w:t>
            </w:r>
          </w:p>
        </w:tc>
        <w:tc>
          <w:tcPr>
            <w:tcW w:w="1181" w:type="dxa"/>
            <w:vAlign w:val="bottom"/>
          </w:tcPr>
          <w:p w14:paraId="1BE92716" w14:textId="77777777" w:rsidR="00E05E39" w:rsidRPr="000D644D" w:rsidRDefault="00E05E39" w:rsidP="00E05E39">
            <w:pPr>
              <w:spacing w:line="360" w:lineRule="exact"/>
              <w:ind w:left="-141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5A8D46CA" w14:textId="77777777" w:rsidR="00E05E39" w:rsidRPr="000D644D" w:rsidRDefault="00E05E39" w:rsidP="00E05E39">
            <w:pPr>
              <w:spacing w:line="360" w:lineRule="exact"/>
              <w:ind w:left="-141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78E19E61" w14:textId="77777777" w:rsidR="00E05E39" w:rsidRPr="000D644D" w:rsidRDefault="00E05E39" w:rsidP="00E05E39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vAlign w:val="bottom"/>
          </w:tcPr>
          <w:p w14:paraId="0285D7C4" w14:textId="77777777" w:rsidR="00E05E39" w:rsidRPr="000D644D" w:rsidRDefault="00E05E39" w:rsidP="00E05E39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63B33CAA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6E2B2404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0811B1A1" w14:textId="37E76846" w:rsidR="00E05E39" w:rsidRPr="000D644D" w:rsidRDefault="007C508B" w:rsidP="00E05E3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80" w:right="60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147,023</w:t>
            </w:r>
          </w:p>
        </w:tc>
        <w:tc>
          <w:tcPr>
            <w:tcW w:w="1182" w:type="dxa"/>
            <w:vAlign w:val="bottom"/>
          </w:tcPr>
          <w:p w14:paraId="29D830DA" w14:textId="2056FB72" w:rsidR="00E05E39" w:rsidRPr="000D644D" w:rsidRDefault="00E05E39" w:rsidP="00E05E39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882"/>
              </w:tabs>
              <w:spacing w:line="360" w:lineRule="exact"/>
              <w:ind w:left="80" w:right="60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144,142</w:t>
            </w:r>
          </w:p>
        </w:tc>
      </w:tr>
      <w:tr w:rsidR="00E05E39" w:rsidRPr="000D644D" w14:paraId="14CFD660" w14:textId="77777777" w:rsidTr="00E114A9">
        <w:trPr>
          <w:trHeight w:val="234"/>
        </w:trPr>
        <w:tc>
          <w:tcPr>
            <w:tcW w:w="5310" w:type="dxa"/>
            <w:vAlign w:val="bottom"/>
          </w:tcPr>
          <w:p w14:paraId="7E757AA0" w14:textId="77777777" w:rsidR="00E05E39" w:rsidRPr="000D644D" w:rsidRDefault="00E05E39" w:rsidP="00E05E39">
            <w:pPr>
              <w:spacing w:line="360" w:lineRule="exact"/>
              <w:ind w:left="345" w:right="-108" w:hanging="363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ab/>
            </w:r>
            <w:r w:rsidRPr="000D644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181" w:type="dxa"/>
            <w:vAlign w:val="bottom"/>
          </w:tcPr>
          <w:p w14:paraId="7BEE4368" w14:textId="77777777" w:rsidR="00E05E39" w:rsidRPr="000D644D" w:rsidRDefault="00E05E39" w:rsidP="00E05E39">
            <w:pPr>
              <w:spacing w:line="360" w:lineRule="exact"/>
              <w:ind w:left="-141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7E9CF393" w14:textId="77777777" w:rsidR="00E05E39" w:rsidRPr="000D644D" w:rsidRDefault="00E05E39" w:rsidP="00E05E39">
            <w:pPr>
              <w:spacing w:line="360" w:lineRule="exact"/>
              <w:ind w:left="-141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663945E9" w14:textId="77777777" w:rsidR="00E05E39" w:rsidRPr="000D644D" w:rsidRDefault="00E05E39" w:rsidP="00E05E39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vAlign w:val="bottom"/>
          </w:tcPr>
          <w:p w14:paraId="3E3BF10F" w14:textId="77777777" w:rsidR="00E05E39" w:rsidRPr="000D644D" w:rsidRDefault="00E05E39" w:rsidP="00E05E39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1C9B9821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1827EF00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4F0891A4" w14:textId="242BE8E9" w:rsidR="00E05E39" w:rsidRPr="000D644D" w:rsidRDefault="003A0154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507,747</w:t>
            </w:r>
          </w:p>
        </w:tc>
        <w:tc>
          <w:tcPr>
            <w:tcW w:w="1182" w:type="dxa"/>
            <w:vAlign w:val="bottom"/>
          </w:tcPr>
          <w:p w14:paraId="16C814BA" w14:textId="05AA8D52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464,864</w:t>
            </w:r>
          </w:p>
        </w:tc>
      </w:tr>
      <w:tr w:rsidR="00E05E39" w:rsidRPr="000D644D" w14:paraId="7DFC3BF3" w14:textId="77777777" w:rsidTr="00E114A9">
        <w:trPr>
          <w:trHeight w:val="234"/>
        </w:trPr>
        <w:tc>
          <w:tcPr>
            <w:tcW w:w="5310" w:type="dxa"/>
            <w:vAlign w:val="bottom"/>
          </w:tcPr>
          <w:p w14:paraId="045FDA33" w14:textId="77777777" w:rsidR="00E05E39" w:rsidRPr="000D644D" w:rsidRDefault="00E05E39" w:rsidP="00E05E39">
            <w:pPr>
              <w:spacing w:line="360" w:lineRule="exact"/>
              <w:ind w:left="162" w:right="-108" w:hanging="180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เงินลงทุนในบริษัทย่อย</w:t>
            </w:r>
          </w:p>
        </w:tc>
        <w:tc>
          <w:tcPr>
            <w:tcW w:w="1181" w:type="dxa"/>
            <w:vAlign w:val="bottom"/>
          </w:tcPr>
          <w:p w14:paraId="6C428847" w14:textId="77777777" w:rsidR="00E05E39" w:rsidRPr="000D644D" w:rsidRDefault="00E05E39" w:rsidP="00E05E39">
            <w:pPr>
              <w:spacing w:line="360" w:lineRule="exact"/>
              <w:ind w:left="-141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4F72FD02" w14:textId="77777777" w:rsidR="00E05E39" w:rsidRPr="000D644D" w:rsidRDefault="00E05E39" w:rsidP="00E05E39">
            <w:pPr>
              <w:spacing w:line="360" w:lineRule="exact"/>
              <w:ind w:left="-141" w:right="-18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09612141" w14:textId="77777777" w:rsidR="00E05E39" w:rsidRPr="000D644D" w:rsidRDefault="00E05E39" w:rsidP="00E05E39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2" w:type="dxa"/>
            <w:vAlign w:val="bottom"/>
          </w:tcPr>
          <w:p w14:paraId="6E4560D3" w14:textId="77777777" w:rsidR="00E05E39" w:rsidRPr="000D644D" w:rsidRDefault="00E05E39" w:rsidP="00E05E39">
            <w:pPr>
              <w:tabs>
                <w:tab w:val="decimal" w:pos="462"/>
              </w:tabs>
              <w:spacing w:line="360" w:lineRule="exact"/>
              <w:ind w:right="-36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76A070EA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0418C15D" w14:textId="77777777" w:rsidR="00E05E39" w:rsidRPr="000D644D" w:rsidRDefault="00E05E39" w:rsidP="00E05E39">
            <w:pP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181" w:type="dxa"/>
            <w:vAlign w:val="bottom"/>
          </w:tcPr>
          <w:p w14:paraId="44BEC61B" w14:textId="365751D4" w:rsidR="00E05E39" w:rsidRPr="000D644D" w:rsidRDefault="00DA183E" w:rsidP="00E05E3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67,78</w:t>
            </w:r>
            <w:r w:rsidR="0054780F" w:rsidRPr="000D644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82" w:type="dxa"/>
            <w:vAlign w:val="bottom"/>
          </w:tcPr>
          <w:p w14:paraId="65C2D1EC" w14:textId="215DAB7D" w:rsidR="00E05E39" w:rsidRPr="000D644D" w:rsidRDefault="00E05E39" w:rsidP="00E05E39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68,283</w:t>
            </w:r>
          </w:p>
        </w:tc>
      </w:tr>
    </w:tbl>
    <w:p w14:paraId="5094C4B9" w14:textId="77777777" w:rsidR="007C536A" w:rsidRPr="000D644D" w:rsidRDefault="007C536A" w:rsidP="00C6132B">
      <w:pPr>
        <w:tabs>
          <w:tab w:val="left" w:pos="540"/>
          <w:tab w:val="left" w:pos="960"/>
          <w:tab w:val="right" w:pos="7280"/>
        </w:tabs>
        <w:spacing w:before="40" w:after="120"/>
        <w:ind w:right="-360"/>
        <w:jc w:val="thaiDistribute"/>
        <w:rPr>
          <w:rFonts w:ascii="Angsana New" w:hAnsi="Angsana New"/>
          <w:b/>
          <w:bCs/>
          <w:sz w:val="28"/>
        </w:rPr>
        <w:sectPr w:rsidR="007C536A" w:rsidRPr="000D644D" w:rsidSect="00FF0643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764BD953" w14:textId="16CA1868" w:rsidR="00706A92" w:rsidRPr="000D644D" w:rsidRDefault="007B4FDF" w:rsidP="001B4AA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D644D">
        <w:rPr>
          <w:rFonts w:ascii="Angsana New" w:hAnsi="Angsana New"/>
          <w:sz w:val="32"/>
          <w:szCs w:val="32"/>
        </w:rPr>
        <w:lastRenderedPageBreak/>
        <w:tab/>
      </w:r>
      <w:r w:rsidR="00706A92" w:rsidRPr="000D644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05E39" w:rsidRPr="000D644D">
        <w:rPr>
          <w:rFonts w:ascii="Angsana New" w:hAnsi="Angsana New"/>
          <w:sz w:val="32"/>
          <w:szCs w:val="32"/>
        </w:rPr>
        <w:t xml:space="preserve">31 </w:t>
      </w:r>
      <w:r w:rsidR="00E05E39" w:rsidRPr="000D644D">
        <w:rPr>
          <w:rFonts w:ascii="Angsana New" w:hAnsi="Angsana New"/>
          <w:sz w:val="32"/>
          <w:szCs w:val="32"/>
          <w:cs/>
        </w:rPr>
        <w:t xml:space="preserve">มีนาคม </w:t>
      </w:r>
      <w:r w:rsidR="00E05E39" w:rsidRPr="000D644D">
        <w:rPr>
          <w:rFonts w:ascii="Angsana New" w:hAnsi="Angsana New"/>
          <w:sz w:val="32"/>
          <w:szCs w:val="32"/>
        </w:rPr>
        <w:t>2569</w:t>
      </w:r>
      <w:r w:rsidR="00164FA7" w:rsidRPr="000D644D">
        <w:rPr>
          <w:rFonts w:ascii="Angsana New" w:hAnsi="Angsana New" w:hint="cs"/>
          <w:sz w:val="32"/>
          <w:szCs w:val="32"/>
        </w:rPr>
        <w:t xml:space="preserve"> </w:t>
      </w:r>
      <w:r w:rsidR="00706A92" w:rsidRPr="000D644D">
        <w:rPr>
          <w:rFonts w:ascii="Angsana New" w:hAnsi="Angsana New" w:hint="cs"/>
          <w:sz w:val="32"/>
          <w:szCs w:val="32"/>
          <w:cs/>
        </w:rPr>
        <w:t>เงินลงทุนในบริษัทย่อย</w:t>
      </w:r>
      <w:r w:rsidR="002606AC" w:rsidRPr="000D644D">
        <w:rPr>
          <w:rFonts w:ascii="Angsana New" w:hAnsi="Angsana New" w:hint="cs"/>
          <w:sz w:val="32"/>
          <w:szCs w:val="32"/>
          <w:cs/>
        </w:rPr>
        <w:t>สี่</w:t>
      </w:r>
      <w:r w:rsidR="00706A92" w:rsidRPr="000D644D">
        <w:rPr>
          <w:rFonts w:ascii="Angsana New" w:hAnsi="Angsana New" w:hint="cs"/>
          <w:sz w:val="32"/>
          <w:szCs w:val="32"/>
          <w:cs/>
        </w:rPr>
        <w:t>แห่ง</w:t>
      </w:r>
      <w:r w:rsidR="00164FA7" w:rsidRPr="000D644D">
        <w:rPr>
          <w:rFonts w:ascii="Angsana New" w:hAnsi="Angsana New"/>
          <w:sz w:val="32"/>
          <w:szCs w:val="32"/>
        </w:rPr>
        <w:t xml:space="preserve"> </w:t>
      </w:r>
      <w:r w:rsidR="00336DB6" w:rsidRPr="000D644D">
        <w:rPr>
          <w:rFonts w:ascii="Angsana New" w:hAnsi="Angsana New" w:hint="cs"/>
          <w:sz w:val="32"/>
          <w:szCs w:val="32"/>
        </w:rPr>
        <w:t>(</w:t>
      </w:r>
      <w:r w:rsidR="00E05E39" w:rsidRPr="000D644D">
        <w:rPr>
          <w:rFonts w:ascii="Angsana New" w:hAnsi="Angsana New" w:hint="cs"/>
          <w:sz w:val="32"/>
          <w:szCs w:val="32"/>
        </w:rPr>
        <w:t xml:space="preserve">31 </w:t>
      </w:r>
      <w:r w:rsidR="00E05E39" w:rsidRPr="000D644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05E39" w:rsidRPr="000D644D">
        <w:rPr>
          <w:rFonts w:ascii="Angsana New" w:hAnsi="Angsana New" w:hint="cs"/>
          <w:sz w:val="32"/>
          <w:szCs w:val="32"/>
        </w:rPr>
        <w:t>2568</w:t>
      </w:r>
      <w:r w:rsidR="00336DB6" w:rsidRPr="000D644D">
        <w:rPr>
          <w:rFonts w:ascii="Angsana New" w:hAnsi="Angsana New" w:hint="cs"/>
          <w:sz w:val="32"/>
          <w:szCs w:val="32"/>
        </w:rPr>
        <w:t>:</w:t>
      </w:r>
      <w:r w:rsidR="00164FA7" w:rsidRPr="000D644D">
        <w:rPr>
          <w:rFonts w:ascii="Angsana New" w:hAnsi="Angsana New"/>
          <w:sz w:val="32"/>
          <w:szCs w:val="32"/>
        </w:rPr>
        <w:t xml:space="preserve"> </w:t>
      </w:r>
      <w:r w:rsidR="002606AC" w:rsidRPr="000D644D">
        <w:rPr>
          <w:rFonts w:ascii="Angsana New" w:hAnsi="Angsana New" w:hint="cs"/>
          <w:sz w:val="32"/>
          <w:szCs w:val="32"/>
          <w:cs/>
        </w:rPr>
        <w:t>สี่</w:t>
      </w:r>
      <w:r w:rsidR="00164FA7" w:rsidRPr="000D644D">
        <w:rPr>
          <w:rFonts w:ascii="Angsana New" w:hAnsi="Angsana New" w:hint="cs"/>
          <w:sz w:val="32"/>
          <w:szCs w:val="32"/>
          <w:cs/>
        </w:rPr>
        <w:t>แห่ง)</w:t>
      </w:r>
      <w:r w:rsidR="00164FA7" w:rsidRPr="000D644D">
        <w:rPr>
          <w:rFonts w:ascii="Angsana New" w:hAnsi="Angsana New"/>
          <w:sz w:val="32"/>
          <w:szCs w:val="32"/>
          <w:cs/>
        </w:rPr>
        <w:t xml:space="preserve"> </w:t>
      </w:r>
      <w:r w:rsidR="00706A92" w:rsidRPr="000D644D">
        <w:rPr>
          <w:rFonts w:ascii="Angsana New" w:hAnsi="Angsana New" w:hint="cs"/>
          <w:sz w:val="32"/>
          <w:szCs w:val="32"/>
          <w:cs/>
        </w:rPr>
        <w:t>มีมูลค่าตามบัญชี</w:t>
      </w:r>
      <w:r w:rsidR="002606AC" w:rsidRPr="000D644D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06A92" w:rsidRPr="000D644D">
        <w:rPr>
          <w:rFonts w:ascii="Angsana New" w:hAnsi="Angsana New" w:hint="cs"/>
          <w:sz w:val="32"/>
          <w:szCs w:val="32"/>
          <w:cs/>
        </w:rPr>
        <w:t>ตามวิธีส่วนได้เสียเป็นมูลค่าติดลบ ส่วนเกินนี้จึงถูกปรับปรุงกับเงินให้กู้ยืมแก่บริษัทย่อยและลูกหนี้การค้าและ</w:t>
      </w:r>
      <w:r w:rsidR="000D6636" w:rsidRPr="000D644D">
        <w:rPr>
          <w:rFonts w:ascii="Angsana New" w:hAnsi="Angsana New" w:hint="cs"/>
          <w:sz w:val="32"/>
          <w:szCs w:val="32"/>
          <w:cs/>
        </w:rPr>
        <w:t>ลูกหนี้หมุนเวียนอื่น</w:t>
      </w:r>
      <w:r w:rsidR="00706A92" w:rsidRPr="000D644D">
        <w:rPr>
          <w:rFonts w:ascii="Angsana New" w:hAnsi="Angsana New" w:hint="cs"/>
          <w:sz w:val="32"/>
          <w:szCs w:val="32"/>
          <w:cs/>
        </w:rPr>
        <w:t xml:space="preserve"> และส่วนที่เหลือแสดงภายใต้หัวข้อ “หนี้สินตามวิธีส่วนได้เสียจากเงินลงทุนในบริษัทย่อย” ใน</w:t>
      </w:r>
      <w:r w:rsidR="00B6684C" w:rsidRPr="000D644D">
        <w:rPr>
          <w:rFonts w:ascii="Angsana New" w:hAnsi="Angsana New" w:hint="cs"/>
          <w:sz w:val="32"/>
          <w:szCs w:val="32"/>
          <w:cs/>
        </w:rPr>
        <w:t>งบ</w:t>
      </w:r>
      <w:r w:rsidR="00706A92" w:rsidRPr="000D644D">
        <w:rPr>
          <w:rFonts w:ascii="Angsana New" w:hAnsi="Angsana New" w:hint="cs"/>
          <w:sz w:val="32"/>
          <w:szCs w:val="32"/>
          <w:cs/>
        </w:rPr>
        <w:t>ฐานะการเงิน ซึ่งสรุปได้ดังนี้</w:t>
      </w:r>
    </w:p>
    <w:p w14:paraId="56DD497A" w14:textId="77777777" w:rsidR="00706A92" w:rsidRPr="000D644D" w:rsidRDefault="00706A92" w:rsidP="001B4AA8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sz w:val="28"/>
        </w:rPr>
      </w:pPr>
      <w:r w:rsidRPr="000D644D">
        <w:rPr>
          <w:rFonts w:ascii="Angsana New" w:hAnsi="Angsana New"/>
          <w:sz w:val="28"/>
        </w:rPr>
        <w:t>(</w:t>
      </w:r>
      <w:r w:rsidRPr="000D644D">
        <w:rPr>
          <w:rFonts w:ascii="Angsana New" w:hAnsi="Angsana New"/>
          <w:sz w:val="28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120"/>
        <w:gridCol w:w="1485"/>
        <w:gridCol w:w="1485"/>
      </w:tblGrid>
      <w:tr w:rsidR="00172772" w:rsidRPr="000D644D" w14:paraId="65E887B1" w14:textId="77777777" w:rsidTr="00172772">
        <w:tc>
          <w:tcPr>
            <w:tcW w:w="6120" w:type="dxa"/>
            <w:vAlign w:val="bottom"/>
          </w:tcPr>
          <w:p w14:paraId="02589EC5" w14:textId="77777777" w:rsidR="00172772" w:rsidRPr="000D644D" w:rsidRDefault="00172772" w:rsidP="001B4AA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1CCFB00E" w14:textId="01D505AB" w:rsidR="00172772" w:rsidRPr="000D644D" w:rsidRDefault="00E05E39" w:rsidP="001B4A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>มีนาคม</w:t>
            </w:r>
            <w:r w:rsidR="00172772" w:rsidRPr="000D644D">
              <w:rPr>
                <w:rFonts w:ascii="Angsana New" w:hAnsi="Angsana New"/>
                <w:sz w:val="28"/>
                <w:cs/>
              </w:rPr>
              <w:t xml:space="preserve">  </w:t>
            </w:r>
            <w:r w:rsidR="00180570" w:rsidRPr="000D644D">
              <w:rPr>
                <w:rFonts w:ascii="Angsana New" w:hAnsi="Angsana New"/>
                <w:sz w:val="28"/>
                <w:cs/>
              </w:rPr>
              <w:t xml:space="preserve"> </w:t>
            </w:r>
            <w:r w:rsidR="00C134EC" w:rsidRPr="000D644D">
              <w:rPr>
                <w:rFonts w:ascii="Angsana New" w:hAnsi="Angsana New"/>
                <w:sz w:val="28"/>
              </w:rPr>
              <w:t>256</w:t>
            </w:r>
            <w:r w:rsidR="005502B4" w:rsidRPr="000D644D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485" w:type="dxa"/>
            <w:vAlign w:val="bottom"/>
          </w:tcPr>
          <w:p w14:paraId="66A1BD50" w14:textId="2B4F87D8" w:rsidR="00172772" w:rsidRPr="000D644D" w:rsidRDefault="00E05E39" w:rsidP="001B4A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/>
                <w:sz w:val="28"/>
              </w:rPr>
              <w:t xml:space="preserve">31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28"/>
              </w:rPr>
              <w:t>2568</w:t>
            </w:r>
          </w:p>
        </w:tc>
      </w:tr>
      <w:tr w:rsidR="00172772" w:rsidRPr="000D644D" w14:paraId="285229AA" w14:textId="77777777" w:rsidTr="00172772">
        <w:tc>
          <w:tcPr>
            <w:tcW w:w="6120" w:type="dxa"/>
            <w:vAlign w:val="bottom"/>
          </w:tcPr>
          <w:p w14:paraId="24AA8524" w14:textId="77777777" w:rsidR="00172772" w:rsidRPr="000D644D" w:rsidRDefault="00172772" w:rsidP="001B4AA8">
            <w:pPr>
              <w:overflowPunct/>
              <w:autoSpaceDE/>
              <w:autoSpaceDN/>
              <w:adjustRightInd/>
              <w:ind w:left="80" w:hanging="80"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0D644D">
              <w:rPr>
                <w:rFonts w:ascii="Angsana New" w:eastAsia="MS Mincho" w:hAnsi="Angsana New" w:hint="cs"/>
                <w:sz w:val="28"/>
                <w:cs/>
                <w:lang w:eastAsia="ja-JP"/>
              </w:rPr>
              <w:t xml:space="preserve">แสดงเป็น “ค่าเผื่อผลขาดทุนด้านเครดิตที่คาดว่าจะเกิดขึ้น” สุทธิจากรายการกิจการที่เกี่ยวข้องกัน (หมายเหตุ </w:t>
            </w:r>
            <w:r w:rsidR="00B23424" w:rsidRPr="000D644D">
              <w:rPr>
                <w:rFonts w:ascii="Angsana New" w:eastAsia="MS Mincho" w:hAnsi="Angsana New"/>
                <w:sz w:val="28"/>
                <w:lang w:eastAsia="ja-JP"/>
              </w:rPr>
              <w:t>2</w:t>
            </w:r>
            <w:r w:rsidRPr="000D644D">
              <w:rPr>
                <w:rFonts w:ascii="Angsana New" w:eastAsia="MS Mincho" w:hAnsi="Angsana New" w:hint="cs"/>
                <w:sz w:val="28"/>
                <w:lang w:eastAsia="ja-JP"/>
              </w:rPr>
              <w:t xml:space="preserve">) </w:t>
            </w:r>
            <w:r w:rsidRPr="000D644D">
              <w:rPr>
                <w:rFonts w:ascii="Angsana New" w:eastAsia="MS Mincho" w:hAnsi="Angsana New" w:hint="cs"/>
                <w:sz w:val="28"/>
                <w:cs/>
                <w:lang w:eastAsia="ja-JP"/>
              </w:rPr>
              <w:t>ดังนี้</w:t>
            </w:r>
          </w:p>
        </w:tc>
        <w:tc>
          <w:tcPr>
            <w:tcW w:w="1485" w:type="dxa"/>
            <w:vAlign w:val="bottom"/>
          </w:tcPr>
          <w:p w14:paraId="3CC288E0" w14:textId="77777777" w:rsidR="00172772" w:rsidRPr="000D644D" w:rsidRDefault="00172772" w:rsidP="001C4600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0E09C834" w14:textId="77777777" w:rsidR="00172772" w:rsidRPr="000D644D" w:rsidRDefault="00172772" w:rsidP="001C4600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05E39" w:rsidRPr="000D644D" w14:paraId="073D578D" w14:textId="77777777" w:rsidTr="00172772">
        <w:tc>
          <w:tcPr>
            <w:tcW w:w="6120" w:type="dxa"/>
            <w:vAlign w:val="bottom"/>
          </w:tcPr>
          <w:p w14:paraId="73153021" w14:textId="77777777" w:rsidR="00E05E39" w:rsidRPr="000D644D" w:rsidRDefault="00E05E39" w:rsidP="00E05E39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0D644D">
              <w:rPr>
                <w:rFonts w:ascii="Angsana New" w:eastAsia="MS Mincho" w:hAnsi="Angsana New" w:hint="cs"/>
                <w:sz w:val="28"/>
                <w:cs/>
                <w:lang w:eastAsia="ja-JP"/>
              </w:rPr>
              <w:t xml:space="preserve">   ลูกหนี้การค้า</w:t>
            </w:r>
          </w:p>
        </w:tc>
        <w:tc>
          <w:tcPr>
            <w:tcW w:w="1485" w:type="dxa"/>
            <w:vAlign w:val="bottom"/>
          </w:tcPr>
          <w:p w14:paraId="0EE445DF" w14:textId="4EEAF0A8" w:rsidR="00E05E39" w:rsidRPr="000D644D" w:rsidRDefault="0054780F" w:rsidP="00E05E39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1,800</w:t>
            </w:r>
          </w:p>
        </w:tc>
        <w:tc>
          <w:tcPr>
            <w:tcW w:w="1485" w:type="dxa"/>
            <w:vAlign w:val="bottom"/>
          </w:tcPr>
          <w:p w14:paraId="6659346E" w14:textId="77E193A8" w:rsidR="00E05E39" w:rsidRPr="000D644D" w:rsidRDefault="00E05E39" w:rsidP="00E05E39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1,800</w:t>
            </w:r>
          </w:p>
        </w:tc>
      </w:tr>
      <w:tr w:rsidR="00E05E39" w:rsidRPr="000D644D" w14:paraId="4B1FF78D" w14:textId="77777777" w:rsidTr="00172772">
        <w:tc>
          <w:tcPr>
            <w:tcW w:w="6120" w:type="dxa"/>
            <w:vAlign w:val="bottom"/>
          </w:tcPr>
          <w:p w14:paraId="57546BCD" w14:textId="77777777" w:rsidR="00E05E39" w:rsidRPr="000D644D" w:rsidRDefault="00E05E39" w:rsidP="00E05E39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0D644D">
              <w:rPr>
                <w:rFonts w:ascii="Angsana New" w:eastAsia="MS Mincho" w:hAnsi="Angsana New" w:hint="cs"/>
                <w:sz w:val="28"/>
                <w:cs/>
                <w:lang w:eastAsia="ja-JP"/>
              </w:rPr>
              <w:t xml:space="preserve">   ลูกหนี้หมุนเวียนอื่น</w:t>
            </w:r>
          </w:p>
        </w:tc>
        <w:tc>
          <w:tcPr>
            <w:tcW w:w="1485" w:type="dxa"/>
            <w:vAlign w:val="bottom"/>
          </w:tcPr>
          <w:p w14:paraId="5CB87E6C" w14:textId="159C328E" w:rsidR="00E05E39" w:rsidRPr="000D644D" w:rsidRDefault="0054780F" w:rsidP="00E05E39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93,04</w:t>
            </w:r>
            <w:r w:rsidR="005502B4" w:rsidRPr="000D644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85" w:type="dxa"/>
            <w:vAlign w:val="bottom"/>
          </w:tcPr>
          <w:p w14:paraId="2CD6E51B" w14:textId="782060BB" w:rsidR="00E05E39" w:rsidRPr="000D644D" w:rsidRDefault="00E05E39" w:rsidP="00E05E39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88,782</w:t>
            </w:r>
          </w:p>
        </w:tc>
      </w:tr>
      <w:tr w:rsidR="00E05E39" w:rsidRPr="000D644D" w14:paraId="57A67416" w14:textId="77777777" w:rsidTr="00172772">
        <w:tc>
          <w:tcPr>
            <w:tcW w:w="6120" w:type="dxa"/>
            <w:vAlign w:val="bottom"/>
          </w:tcPr>
          <w:p w14:paraId="2468C5A6" w14:textId="77777777" w:rsidR="00E05E39" w:rsidRPr="000D644D" w:rsidRDefault="00E05E39" w:rsidP="00E05E39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0D644D">
              <w:rPr>
                <w:rFonts w:ascii="Angsana New" w:eastAsia="MS Mincho" w:hAnsi="Angsana New" w:hint="cs"/>
                <w:sz w:val="28"/>
                <w:lang w:eastAsia="ja-JP"/>
              </w:rPr>
              <w:t xml:space="preserve">  </w:t>
            </w:r>
            <w:r w:rsidRPr="000D644D">
              <w:rPr>
                <w:rFonts w:ascii="Angsana New" w:eastAsia="MS Mincho" w:hAnsi="Angsana New" w:hint="cs"/>
                <w:sz w:val="28"/>
                <w:cs/>
                <w:lang w:eastAsia="ja-JP"/>
              </w:rPr>
              <w:t xml:space="preserve"> เงินให้กู้ยืมระยะสั้น</w:t>
            </w:r>
          </w:p>
        </w:tc>
        <w:tc>
          <w:tcPr>
            <w:tcW w:w="1485" w:type="dxa"/>
            <w:vAlign w:val="bottom"/>
          </w:tcPr>
          <w:p w14:paraId="62733A95" w14:textId="176630BA" w:rsidR="00E05E39" w:rsidRPr="000D644D" w:rsidRDefault="0054780F" w:rsidP="00E05E39">
            <w:pPr>
              <w:pBdr>
                <w:bottom w:val="single" w:sz="4" w:space="1" w:color="auto"/>
              </w:pBd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275,500</w:t>
            </w:r>
          </w:p>
        </w:tc>
        <w:tc>
          <w:tcPr>
            <w:tcW w:w="1485" w:type="dxa"/>
            <w:vAlign w:val="bottom"/>
          </w:tcPr>
          <w:p w14:paraId="799B58B1" w14:textId="68E375FA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275,500</w:t>
            </w:r>
          </w:p>
        </w:tc>
      </w:tr>
      <w:tr w:rsidR="00E05E39" w:rsidRPr="000D644D" w14:paraId="3B728CB9" w14:textId="77777777" w:rsidTr="00172772">
        <w:tc>
          <w:tcPr>
            <w:tcW w:w="6120" w:type="dxa"/>
            <w:vAlign w:val="bottom"/>
          </w:tcPr>
          <w:p w14:paraId="27C05E83" w14:textId="77777777" w:rsidR="00E05E39" w:rsidRPr="000D644D" w:rsidRDefault="00E05E39" w:rsidP="00E05E39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</w:p>
        </w:tc>
        <w:tc>
          <w:tcPr>
            <w:tcW w:w="1485" w:type="dxa"/>
            <w:vAlign w:val="bottom"/>
          </w:tcPr>
          <w:p w14:paraId="19F69E5C" w14:textId="1B9221D2" w:rsidR="00E05E39" w:rsidRPr="000D644D" w:rsidRDefault="0054780F" w:rsidP="00E05E39">
            <w:pPr>
              <w:pBdr>
                <w:bottom w:val="single" w:sz="4" w:space="1" w:color="auto"/>
              </w:pBd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370,34</w:t>
            </w:r>
            <w:r w:rsidR="005502B4" w:rsidRPr="000D644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85" w:type="dxa"/>
            <w:vAlign w:val="bottom"/>
          </w:tcPr>
          <w:p w14:paraId="2525EFF0" w14:textId="0D0D6F78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366,082</w:t>
            </w:r>
          </w:p>
        </w:tc>
      </w:tr>
      <w:tr w:rsidR="00E05E39" w:rsidRPr="000D644D" w14:paraId="67E565A7" w14:textId="77777777" w:rsidTr="00172772">
        <w:tc>
          <w:tcPr>
            <w:tcW w:w="6120" w:type="dxa"/>
            <w:vAlign w:val="bottom"/>
          </w:tcPr>
          <w:p w14:paraId="348D7A70" w14:textId="77777777" w:rsidR="00E05E39" w:rsidRPr="000D644D" w:rsidRDefault="00E05E39" w:rsidP="00E05E39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0D644D">
              <w:rPr>
                <w:rFonts w:ascii="Angsana New" w:eastAsia="MS Mincho" w:hAnsi="Angsana New" w:hint="cs"/>
                <w:sz w:val="28"/>
                <w:cs/>
                <w:lang w:eastAsia="ja-JP"/>
              </w:rPr>
              <w:t>หนี้สินตามวิธีส่วนได้เสียของเงินลงทุนในบริษัทย่อย</w:t>
            </w:r>
          </w:p>
        </w:tc>
        <w:tc>
          <w:tcPr>
            <w:tcW w:w="1485" w:type="dxa"/>
            <w:vAlign w:val="bottom"/>
          </w:tcPr>
          <w:p w14:paraId="329EDD60" w14:textId="77777777" w:rsidR="00E05E39" w:rsidRPr="000D644D" w:rsidRDefault="00E05E39" w:rsidP="00E05E39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139F78AE" w14:textId="77777777" w:rsidR="00E05E39" w:rsidRPr="000D644D" w:rsidRDefault="00E05E39" w:rsidP="00E05E39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E05E39" w:rsidRPr="000D644D" w14:paraId="521DA9B3" w14:textId="77777777" w:rsidTr="00172772">
        <w:tc>
          <w:tcPr>
            <w:tcW w:w="6120" w:type="dxa"/>
            <w:vAlign w:val="bottom"/>
          </w:tcPr>
          <w:p w14:paraId="6679AB94" w14:textId="77777777" w:rsidR="00E05E39" w:rsidRPr="000D644D" w:rsidRDefault="00E05E39" w:rsidP="00E05E39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0D644D">
              <w:rPr>
                <w:rFonts w:ascii="Angsana New" w:eastAsia="MS Mincho" w:hAnsi="Angsana New" w:hint="cs"/>
                <w:sz w:val="28"/>
                <w:cs/>
                <w:lang w:eastAsia="ja-JP"/>
              </w:rPr>
              <w:t xml:space="preserve">   </w:t>
            </w:r>
            <w:r w:rsidRPr="000D644D">
              <w:rPr>
                <w:rFonts w:ascii="Angsana New" w:eastAsia="MS Mincho" w:hAnsi="Angsana New"/>
                <w:sz w:val="28"/>
                <w:cs/>
                <w:lang w:eastAsia="ja-JP"/>
              </w:rPr>
              <w:t>บริษัท ไอ-โมบาย พลัส จำกัด</w:t>
            </w:r>
          </w:p>
        </w:tc>
        <w:tc>
          <w:tcPr>
            <w:tcW w:w="1485" w:type="dxa"/>
            <w:vAlign w:val="bottom"/>
          </w:tcPr>
          <w:p w14:paraId="64B84CE4" w14:textId="22658B6F" w:rsidR="00E05E39" w:rsidRPr="000D644D" w:rsidRDefault="003A0154" w:rsidP="00E05E39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135,826</w:t>
            </w:r>
          </w:p>
        </w:tc>
        <w:tc>
          <w:tcPr>
            <w:tcW w:w="1485" w:type="dxa"/>
            <w:vAlign w:val="bottom"/>
          </w:tcPr>
          <w:p w14:paraId="0D6AB7E6" w14:textId="7CC59431" w:rsidR="00E05E39" w:rsidRPr="000D644D" w:rsidRDefault="00E05E39" w:rsidP="00E05E39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97,232</w:t>
            </w:r>
          </w:p>
        </w:tc>
      </w:tr>
      <w:tr w:rsidR="00E05E39" w:rsidRPr="000D644D" w14:paraId="7156EB9F" w14:textId="77777777" w:rsidTr="00172772">
        <w:tc>
          <w:tcPr>
            <w:tcW w:w="6120" w:type="dxa"/>
            <w:vAlign w:val="bottom"/>
          </w:tcPr>
          <w:p w14:paraId="65BF58D3" w14:textId="4D2F3C40" w:rsidR="00E05E39" w:rsidRPr="000D644D" w:rsidRDefault="00E05E39" w:rsidP="00E05E39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cs/>
                <w:lang w:eastAsia="ja-JP"/>
              </w:rPr>
            </w:pPr>
            <w:r w:rsidRPr="000D644D">
              <w:rPr>
                <w:rFonts w:ascii="Angsana New" w:eastAsia="MS Mincho" w:hAnsi="Angsana New" w:hint="cs"/>
                <w:sz w:val="28"/>
                <w:lang w:eastAsia="ja-JP"/>
              </w:rPr>
              <w:t xml:space="preserve">  </w:t>
            </w:r>
            <w:r w:rsidRPr="000D644D">
              <w:rPr>
                <w:rFonts w:ascii="Angsana New" w:eastAsia="MS Mincho" w:hAnsi="Angsana New" w:hint="cs"/>
                <w:sz w:val="28"/>
                <w:cs/>
                <w:lang w:eastAsia="ja-JP"/>
              </w:rPr>
              <w:t xml:space="preserve"> </w:t>
            </w:r>
            <w:r w:rsidRPr="000D644D">
              <w:rPr>
                <w:rFonts w:ascii="Angsana New" w:eastAsia="MS Mincho" w:hAnsi="Angsana New"/>
                <w:sz w:val="28"/>
                <w:cs/>
                <w:lang w:eastAsia="ja-JP"/>
              </w:rPr>
              <w:t xml:space="preserve">บริษัท ซีเคียวเอเชีย จำกัด </w:t>
            </w:r>
          </w:p>
        </w:tc>
        <w:tc>
          <w:tcPr>
            <w:tcW w:w="1485" w:type="dxa"/>
            <w:vAlign w:val="bottom"/>
          </w:tcPr>
          <w:p w14:paraId="78BF8698" w14:textId="336229D8" w:rsidR="00E05E39" w:rsidRPr="000D644D" w:rsidRDefault="0054780F" w:rsidP="00E05E39">
            <w:pPr>
              <w:pBdr>
                <w:bottom w:val="single" w:sz="4" w:space="1" w:color="auto"/>
              </w:pBd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1,57</w:t>
            </w:r>
            <w:r w:rsidR="005502B4" w:rsidRPr="000D644D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85" w:type="dxa"/>
            <w:vAlign w:val="bottom"/>
          </w:tcPr>
          <w:p w14:paraId="669B5D4B" w14:textId="3956138F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1,550</w:t>
            </w:r>
          </w:p>
        </w:tc>
      </w:tr>
      <w:tr w:rsidR="00E05E39" w:rsidRPr="000D644D" w14:paraId="36EBA9A3" w14:textId="77777777" w:rsidTr="00172772">
        <w:tc>
          <w:tcPr>
            <w:tcW w:w="6120" w:type="dxa"/>
            <w:vAlign w:val="bottom"/>
          </w:tcPr>
          <w:p w14:paraId="2E9A29C0" w14:textId="77777777" w:rsidR="00E05E39" w:rsidRPr="000D644D" w:rsidRDefault="00E05E39" w:rsidP="00E05E39">
            <w:pPr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28"/>
                <w:lang w:eastAsia="ja-JP"/>
              </w:rPr>
            </w:pPr>
          </w:p>
        </w:tc>
        <w:tc>
          <w:tcPr>
            <w:tcW w:w="1485" w:type="dxa"/>
            <w:vAlign w:val="bottom"/>
          </w:tcPr>
          <w:p w14:paraId="6B406F4F" w14:textId="6200CF42" w:rsidR="00E05E39" w:rsidRPr="000D644D" w:rsidRDefault="003A0154" w:rsidP="00E05E39">
            <w:pPr>
              <w:pBdr>
                <w:bottom w:val="single" w:sz="4" w:space="1" w:color="auto"/>
              </w:pBd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137,403</w:t>
            </w:r>
          </w:p>
        </w:tc>
        <w:tc>
          <w:tcPr>
            <w:tcW w:w="1485" w:type="dxa"/>
            <w:vAlign w:val="bottom"/>
          </w:tcPr>
          <w:p w14:paraId="21FB0B42" w14:textId="476F1377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98,782</w:t>
            </w:r>
          </w:p>
        </w:tc>
      </w:tr>
      <w:tr w:rsidR="00E05E39" w:rsidRPr="000D644D" w14:paraId="498A2DDD" w14:textId="77777777" w:rsidTr="00172772">
        <w:tc>
          <w:tcPr>
            <w:tcW w:w="6120" w:type="dxa"/>
            <w:vAlign w:val="bottom"/>
          </w:tcPr>
          <w:p w14:paraId="09D790B5" w14:textId="77777777" w:rsidR="00E05E39" w:rsidRPr="000D644D" w:rsidRDefault="00E05E39" w:rsidP="00E05E39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DD735F7" w14:textId="1CE731D2" w:rsidR="00E05E39" w:rsidRPr="000D644D" w:rsidRDefault="003A0154" w:rsidP="00E05E39">
            <w:pPr>
              <w:pBdr>
                <w:bottom w:val="double" w:sz="4" w:space="1" w:color="auto"/>
              </w:pBd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507,747</w:t>
            </w:r>
          </w:p>
        </w:tc>
        <w:tc>
          <w:tcPr>
            <w:tcW w:w="1485" w:type="dxa"/>
            <w:vAlign w:val="bottom"/>
          </w:tcPr>
          <w:p w14:paraId="343DFFC6" w14:textId="46CDE953" w:rsidR="00E05E39" w:rsidRPr="000D644D" w:rsidRDefault="00E05E39" w:rsidP="00E05E39">
            <w:pPr>
              <w:pBdr>
                <w:bottom w:val="double" w:sz="4" w:space="1" w:color="auto"/>
              </w:pBd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464,864</w:t>
            </w:r>
          </w:p>
        </w:tc>
      </w:tr>
    </w:tbl>
    <w:p w14:paraId="550E5671" w14:textId="77777777" w:rsidR="000D4DC5" w:rsidRPr="000D644D" w:rsidRDefault="007B4FDF" w:rsidP="001B4AA8">
      <w:pPr>
        <w:tabs>
          <w:tab w:val="left" w:pos="540"/>
          <w:tab w:val="left" w:pos="960"/>
          <w:tab w:val="right" w:pos="7280"/>
        </w:tabs>
        <w:spacing w:before="240" w:after="80"/>
        <w:ind w:right="-360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t>5</w:t>
      </w:r>
      <w:r w:rsidR="000D4DC5" w:rsidRPr="000D644D">
        <w:rPr>
          <w:rFonts w:ascii="Angsana New" w:hAnsi="Angsana New"/>
          <w:sz w:val="32"/>
          <w:szCs w:val="32"/>
        </w:rPr>
        <w:t>.2</w:t>
      </w:r>
      <w:r w:rsidR="000D4DC5" w:rsidRPr="000D644D">
        <w:rPr>
          <w:rFonts w:ascii="Angsana New" w:hAnsi="Angsana New"/>
          <w:sz w:val="32"/>
          <w:szCs w:val="32"/>
        </w:rPr>
        <w:tab/>
      </w:r>
      <w:r w:rsidR="000D4DC5" w:rsidRPr="000D644D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</w:p>
    <w:p w14:paraId="2217211E" w14:textId="77777777" w:rsidR="000D4DC5" w:rsidRPr="000D644D" w:rsidRDefault="000D4DC5" w:rsidP="001B4AA8">
      <w:pPr>
        <w:tabs>
          <w:tab w:val="left" w:pos="600"/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0D644D">
        <w:rPr>
          <w:rFonts w:ascii="Angsana New" w:hAnsi="Angsana New"/>
          <w:spacing w:val="-6"/>
          <w:sz w:val="32"/>
          <w:szCs w:val="32"/>
        </w:rPr>
        <w:t>      </w:t>
      </w:r>
      <w:r w:rsidRPr="000D644D">
        <w:rPr>
          <w:rFonts w:ascii="Angsana New" w:hAnsi="Angsana New"/>
          <w:spacing w:val="-6"/>
          <w:sz w:val="32"/>
          <w:szCs w:val="32"/>
        </w:rPr>
        <w:tab/>
      </w:r>
      <w:r w:rsidRPr="000D644D">
        <w:rPr>
          <w:rFonts w:ascii="Angsana New" w:hAnsi="Angsana New"/>
          <w:spacing w:val="-6"/>
          <w:sz w:val="32"/>
          <w:szCs w:val="32"/>
          <w:cs/>
        </w:rPr>
        <w:t>ในระหว่างงวด บริษัทฯรับรู้ส่วนแบ่งกำไร(ขาดทุน)จากการลงทุนในบริษัทย่อยในงบการเงินเฉพาะกิจการดังนี้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6120"/>
        <w:gridCol w:w="1485"/>
        <w:gridCol w:w="1485"/>
      </w:tblGrid>
      <w:tr w:rsidR="00D02880" w:rsidRPr="000D644D" w14:paraId="789E2BF7" w14:textId="77777777">
        <w:tc>
          <w:tcPr>
            <w:tcW w:w="6120" w:type="dxa"/>
            <w:vAlign w:val="bottom"/>
          </w:tcPr>
          <w:p w14:paraId="62588324" w14:textId="77777777" w:rsidR="00E05E39" w:rsidRPr="000D644D" w:rsidRDefault="00E05E39" w:rsidP="00452A38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78ABF9E1" w14:textId="77777777" w:rsidR="00E05E39" w:rsidRPr="000D644D" w:rsidRDefault="00E05E39" w:rsidP="00452A38">
            <w:pPr>
              <w:ind w:right="-1"/>
              <w:jc w:val="righ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</w:t>
            </w:r>
            <w:r w:rsidRPr="000D644D">
              <w:rPr>
                <w:rFonts w:ascii="Angsana New" w:hAnsi="Angsana New"/>
                <w:sz w:val="28"/>
                <w:cs/>
              </w:rPr>
              <w:t>หน่วย: พันบาท)</w:t>
            </w:r>
          </w:p>
        </w:tc>
      </w:tr>
      <w:tr w:rsidR="00D02880" w:rsidRPr="000D644D" w14:paraId="4CB30553" w14:textId="77777777">
        <w:tc>
          <w:tcPr>
            <w:tcW w:w="6120" w:type="dxa"/>
            <w:vAlign w:val="bottom"/>
          </w:tcPr>
          <w:p w14:paraId="67098D0D" w14:textId="77777777" w:rsidR="00E05E39" w:rsidRPr="000D644D" w:rsidRDefault="00E05E39" w:rsidP="00452A38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74752255" w14:textId="77777777" w:rsidR="00E05E39" w:rsidRPr="000D644D" w:rsidRDefault="00E05E39" w:rsidP="00452A38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D02880" w:rsidRPr="000D644D" w14:paraId="10EAAABD" w14:textId="77777777">
        <w:tc>
          <w:tcPr>
            <w:tcW w:w="6120" w:type="dxa"/>
            <w:vAlign w:val="bottom"/>
          </w:tcPr>
          <w:p w14:paraId="0AE0111B" w14:textId="77777777" w:rsidR="00E05E39" w:rsidRPr="000D644D" w:rsidRDefault="00E05E39" w:rsidP="00452A38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0FCE504" w14:textId="77777777" w:rsidR="00E05E39" w:rsidRPr="000D644D" w:rsidRDefault="00E05E39" w:rsidP="00452A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ส่วนแบ่งกำไร(ขาดทุน)จากเงินลงทุนในบริษัทย่อย</w:t>
            </w:r>
          </w:p>
        </w:tc>
      </w:tr>
      <w:tr w:rsidR="00D02880" w:rsidRPr="000D644D" w14:paraId="0490FA82" w14:textId="77777777">
        <w:tc>
          <w:tcPr>
            <w:tcW w:w="6120" w:type="dxa"/>
            <w:vAlign w:val="bottom"/>
          </w:tcPr>
          <w:p w14:paraId="15A4D7CC" w14:textId="77777777" w:rsidR="00E05E39" w:rsidRPr="000D644D" w:rsidRDefault="00E05E39" w:rsidP="00452A38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970" w:type="dxa"/>
            <w:gridSpan w:val="2"/>
            <w:vAlign w:val="bottom"/>
          </w:tcPr>
          <w:p w14:paraId="6FF77D5B" w14:textId="77777777" w:rsidR="00E05E39" w:rsidRPr="000D644D" w:rsidRDefault="00E05E39" w:rsidP="00452A38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สำหรับงวดสามเดือน</w:t>
            </w:r>
            <w:r w:rsidRPr="000D644D">
              <w:rPr>
                <w:rFonts w:ascii="Angsana New" w:hAnsi="Angsana New" w:hint="cs"/>
                <w:sz w:val="28"/>
                <w:cs/>
              </w:rPr>
              <w:t xml:space="preserve">                             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Pr="000D644D">
              <w:rPr>
                <w:rFonts w:ascii="Angsana New" w:hAnsi="Angsana New"/>
                <w:sz w:val="28"/>
              </w:rPr>
              <w:t>31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</w:tr>
      <w:tr w:rsidR="00E05E39" w:rsidRPr="000D644D" w14:paraId="0C3F845B" w14:textId="77777777">
        <w:trPr>
          <w:trHeight w:val="75"/>
        </w:trPr>
        <w:tc>
          <w:tcPr>
            <w:tcW w:w="6120" w:type="dxa"/>
            <w:vAlign w:val="bottom"/>
          </w:tcPr>
          <w:p w14:paraId="48E6F6D0" w14:textId="77777777" w:rsidR="00E05E39" w:rsidRPr="000D644D" w:rsidRDefault="00E05E39" w:rsidP="00452A38">
            <w:pPr>
              <w:ind w:left="252" w:right="-1" w:hanging="252"/>
              <w:rPr>
                <w:rFonts w:ascii="Angsana New" w:hAnsi="Angsana New"/>
                <w:sz w:val="28"/>
              </w:rPr>
            </w:pPr>
          </w:p>
        </w:tc>
        <w:tc>
          <w:tcPr>
            <w:tcW w:w="1485" w:type="dxa"/>
            <w:vAlign w:val="bottom"/>
          </w:tcPr>
          <w:p w14:paraId="5F975C22" w14:textId="6DEB24E4" w:rsidR="00E05E39" w:rsidRPr="000D644D" w:rsidRDefault="00E05E39" w:rsidP="00452A38">
            <w:pPr>
              <w:jc w:val="center"/>
              <w:rPr>
                <w:rFonts w:ascii="Angsana New" w:eastAsia="Calibri" w:hAnsi="Angsana New"/>
                <w:sz w:val="28"/>
                <w:u w:val="single"/>
              </w:rPr>
            </w:pPr>
            <w:r w:rsidRPr="000D64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D644D">
              <w:rPr>
                <w:rFonts w:ascii="Angsana New" w:hAnsi="Angsana New" w:hint="cs"/>
                <w:sz w:val="28"/>
                <w:u w:val="single"/>
                <w:cs/>
              </w:rPr>
              <w:t>9</w:t>
            </w:r>
          </w:p>
        </w:tc>
        <w:tc>
          <w:tcPr>
            <w:tcW w:w="1485" w:type="dxa"/>
            <w:vAlign w:val="bottom"/>
          </w:tcPr>
          <w:p w14:paraId="4CB664A2" w14:textId="39FA7ECD" w:rsidR="00E05E39" w:rsidRPr="000D644D" w:rsidRDefault="00E05E39" w:rsidP="00452A38">
            <w:pPr>
              <w:jc w:val="center"/>
              <w:rPr>
                <w:rFonts w:ascii="Angsana New" w:eastAsia="Calibri" w:hAnsi="Angsana New"/>
                <w:sz w:val="28"/>
                <w:u w:val="single"/>
              </w:rPr>
            </w:pPr>
            <w:r w:rsidRPr="000D644D">
              <w:rPr>
                <w:rFonts w:ascii="Angsana New" w:hAnsi="Angsana New"/>
                <w:sz w:val="28"/>
                <w:u w:val="single"/>
              </w:rPr>
              <w:t>256</w:t>
            </w:r>
            <w:r w:rsidRPr="000D644D">
              <w:rPr>
                <w:rFonts w:ascii="Angsana New" w:hAnsi="Angsana New" w:hint="cs"/>
                <w:sz w:val="28"/>
                <w:u w:val="single"/>
                <w:cs/>
              </w:rPr>
              <w:t>8</w:t>
            </w:r>
          </w:p>
        </w:tc>
      </w:tr>
      <w:tr w:rsidR="00E05E39" w:rsidRPr="000D644D" w14:paraId="180B5E11" w14:textId="77777777">
        <w:tc>
          <w:tcPr>
            <w:tcW w:w="6120" w:type="dxa"/>
            <w:vAlign w:val="bottom"/>
          </w:tcPr>
          <w:p w14:paraId="7BC540F1" w14:textId="77777777" w:rsidR="00E05E39" w:rsidRPr="000D644D" w:rsidRDefault="00E05E39" w:rsidP="00E05E39">
            <w:pPr>
              <w:ind w:left="252" w:right="-1" w:hanging="252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 xml:space="preserve">บริษัท สามารถ ดิจิตอล มีเดีย จำกัด </w:t>
            </w:r>
          </w:p>
        </w:tc>
        <w:tc>
          <w:tcPr>
            <w:tcW w:w="1485" w:type="dxa"/>
            <w:vAlign w:val="bottom"/>
          </w:tcPr>
          <w:p w14:paraId="59594BFE" w14:textId="44EC2E7E" w:rsidR="00E05E39" w:rsidRPr="000D644D" w:rsidRDefault="006934EC" w:rsidP="00E05E39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(497)</w:t>
            </w:r>
          </w:p>
        </w:tc>
        <w:tc>
          <w:tcPr>
            <w:tcW w:w="1485" w:type="dxa"/>
            <w:vAlign w:val="bottom"/>
          </w:tcPr>
          <w:p w14:paraId="51C54596" w14:textId="43A84C97" w:rsidR="00E05E39" w:rsidRPr="000D644D" w:rsidRDefault="00E05E39" w:rsidP="00E05E39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69</w:t>
            </w:r>
          </w:p>
        </w:tc>
      </w:tr>
      <w:tr w:rsidR="00E05E39" w:rsidRPr="000D644D" w14:paraId="2195A14D" w14:textId="77777777">
        <w:tc>
          <w:tcPr>
            <w:tcW w:w="6120" w:type="dxa"/>
            <w:vAlign w:val="bottom"/>
          </w:tcPr>
          <w:p w14:paraId="07246C19" w14:textId="77777777" w:rsidR="00E05E39" w:rsidRPr="000D644D" w:rsidRDefault="00E05E39" w:rsidP="00E05E39">
            <w:pPr>
              <w:ind w:left="252" w:right="-1" w:hanging="252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 xml:space="preserve">บริษัท ไอ-โมบาย พลัส จำกัด                                                  </w:t>
            </w:r>
          </w:p>
        </w:tc>
        <w:tc>
          <w:tcPr>
            <w:tcW w:w="1485" w:type="dxa"/>
            <w:vAlign w:val="bottom"/>
          </w:tcPr>
          <w:p w14:paraId="1B53BE38" w14:textId="53804791" w:rsidR="00E05E39" w:rsidRPr="000D644D" w:rsidRDefault="006934EC" w:rsidP="00E05E39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</w:t>
            </w:r>
            <w:r w:rsidR="003A0154">
              <w:rPr>
                <w:rFonts w:ascii="Angsana New" w:hAnsi="Angsana New"/>
                <w:sz w:val="28"/>
              </w:rPr>
              <w:t>40,292</w:t>
            </w:r>
            <w:r w:rsidRPr="000D644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76B53A97" w14:textId="5077648A" w:rsidR="00E05E39" w:rsidRPr="000D644D" w:rsidRDefault="00E05E39" w:rsidP="00E05E39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(3,572)</w:t>
            </w:r>
          </w:p>
        </w:tc>
      </w:tr>
      <w:tr w:rsidR="00E05E39" w:rsidRPr="000D644D" w14:paraId="63E3EE61" w14:textId="77777777">
        <w:tc>
          <w:tcPr>
            <w:tcW w:w="6120" w:type="dxa"/>
            <w:vAlign w:val="bottom"/>
          </w:tcPr>
          <w:p w14:paraId="6E397BCD" w14:textId="77777777" w:rsidR="00E05E39" w:rsidRPr="000D644D" w:rsidRDefault="00E05E39" w:rsidP="00E05E39">
            <w:pPr>
              <w:ind w:left="252" w:right="-1" w:hanging="252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บริษัท ลัคกี้ เฮง เฮง จำกัด</w:t>
            </w:r>
          </w:p>
        </w:tc>
        <w:tc>
          <w:tcPr>
            <w:tcW w:w="1485" w:type="dxa"/>
            <w:vAlign w:val="bottom"/>
          </w:tcPr>
          <w:p w14:paraId="2E4F55FE" w14:textId="2F41CAC9" w:rsidR="00E05E39" w:rsidRPr="000D644D" w:rsidRDefault="006934EC" w:rsidP="00E05E39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317</w:t>
            </w:r>
          </w:p>
        </w:tc>
        <w:tc>
          <w:tcPr>
            <w:tcW w:w="1485" w:type="dxa"/>
            <w:vAlign w:val="bottom"/>
          </w:tcPr>
          <w:p w14:paraId="34A2C81E" w14:textId="00FAC695" w:rsidR="00E05E39" w:rsidRPr="000D644D" w:rsidRDefault="00E05E39" w:rsidP="00E05E39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(1,106)</w:t>
            </w:r>
          </w:p>
        </w:tc>
      </w:tr>
      <w:tr w:rsidR="00E05E39" w:rsidRPr="000D644D" w14:paraId="3FF6D698" w14:textId="77777777">
        <w:tc>
          <w:tcPr>
            <w:tcW w:w="6120" w:type="dxa"/>
            <w:vAlign w:val="bottom"/>
          </w:tcPr>
          <w:p w14:paraId="3A3CE404" w14:textId="77777777" w:rsidR="00E05E39" w:rsidRPr="000D644D" w:rsidRDefault="00E05E39" w:rsidP="00E05E39">
            <w:pPr>
              <w:ind w:left="252" w:right="-1" w:hanging="252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 xml:space="preserve">บริษัท ซีเคียวเอเชีย จำกัด    </w:t>
            </w:r>
          </w:p>
        </w:tc>
        <w:tc>
          <w:tcPr>
            <w:tcW w:w="1485" w:type="dxa"/>
            <w:vAlign w:val="bottom"/>
          </w:tcPr>
          <w:p w14:paraId="4D04530E" w14:textId="7B6E47B3" w:rsidR="00E05E39" w:rsidRPr="000D644D" w:rsidRDefault="006934EC" w:rsidP="00E05E39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(27)</w:t>
            </w:r>
          </w:p>
        </w:tc>
        <w:tc>
          <w:tcPr>
            <w:tcW w:w="1485" w:type="dxa"/>
            <w:vAlign w:val="bottom"/>
          </w:tcPr>
          <w:p w14:paraId="39F3259D" w14:textId="4DF241DC" w:rsidR="00E05E39" w:rsidRPr="000D644D" w:rsidRDefault="00E05E39" w:rsidP="00E05E39">
            <w:pP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(27)</w:t>
            </w:r>
          </w:p>
        </w:tc>
      </w:tr>
      <w:tr w:rsidR="00E05E39" w:rsidRPr="000D644D" w14:paraId="74DBC6D1" w14:textId="77777777">
        <w:tc>
          <w:tcPr>
            <w:tcW w:w="6120" w:type="dxa"/>
            <w:vAlign w:val="bottom"/>
          </w:tcPr>
          <w:p w14:paraId="7B9367E5" w14:textId="77777777" w:rsidR="00E05E39" w:rsidRPr="000D644D" w:rsidRDefault="00E05E39" w:rsidP="00E05E39">
            <w:pPr>
              <w:ind w:left="252" w:right="-1" w:hanging="252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บริษัท ไทยเบสสเตชั่น จำกัด</w:t>
            </w:r>
          </w:p>
        </w:tc>
        <w:tc>
          <w:tcPr>
            <w:tcW w:w="1485" w:type="dxa"/>
            <w:vAlign w:val="bottom"/>
          </w:tcPr>
          <w:p w14:paraId="6105C4DC" w14:textId="0A0D485B" w:rsidR="00E05E39" w:rsidRPr="000D644D" w:rsidRDefault="006934EC" w:rsidP="00E05E39">
            <w:pPr>
              <w:pBdr>
                <w:bottom w:val="single" w:sz="4" w:space="1" w:color="auto"/>
              </w:pBd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(2,881)</w:t>
            </w:r>
          </w:p>
        </w:tc>
        <w:tc>
          <w:tcPr>
            <w:tcW w:w="1485" w:type="dxa"/>
            <w:vAlign w:val="bottom"/>
          </w:tcPr>
          <w:p w14:paraId="355E11C0" w14:textId="54504D40" w:rsidR="00E05E39" w:rsidRPr="000D644D" w:rsidRDefault="00E05E39" w:rsidP="00E05E39">
            <w:pPr>
              <w:pBdr>
                <w:bottom w:val="single" w:sz="4" w:space="1" w:color="auto"/>
              </w:pBd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(4,881)</w:t>
            </w:r>
          </w:p>
        </w:tc>
      </w:tr>
      <w:tr w:rsidR="00E05E39" w:rsidRPr="000D644D" w14:paraId="6D5CB973" w14:textId="77777777">
        <w:tc>
          <w:tcPr>
            <w:tcW w:w="6120" w:type="dxa"/>
            <w:vAlign w:val="bottom"/>
          </w:tcPr>
          <w:p w14:paraId="2E67387D" w14:textId="77777777" w:rsidR="00E05E39" w:rsidRPr="000D644D" w:rsidRDefault="00E05E39" w:rsidP="00E05E39">
            <w:pPr>
              <w:ind w:left="252" w:right="-1" w:hanging="252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48EED0ED" w14:textId="50651B35" w:rsidR="00E05E39" w:rsidRPr="000D644D" w:rsidRDefault="006934EC" w:rsidP="00E05E39">
            <w:pPr>
              <w:pBdr>
                <w:bottom w:val="double" w:sz="4" w:space="1" w:color="auto"/>
              </w:pBd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</w:t>
            </w:r>
            <w:r w:rsidR="003A0154">
              <w:rPr>
                <w:rFonts w:ascii="Angsana New" w:hAnsi="Angsana New"/>
                <w:sz w:val="28"/>
              </w:rPr>
              <w:t>43,380</w:t>
            </w:r>
            <w:r w:rsidRPr="000D644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85" w:type="dxa"/>
            <w:vAlign w:val="bottom"/>
          </w:tcPr>
          <w:p w14:paraId="0CD1F2CF" w14:textId="37D6EF87" w:rsidR="00E05E39" w:rsidRPr="000D644D" w:rsidRDefault="00E05E39" w:rsidP="00E05E39">
            <w:pPr>
              <w:pBdr>
                <w:bottom w:val="double" w:sz="4" w:space="1" w:color="auto"/>
              </w:pBdr>
              <w:tabs>
                <w:tab w:val="decimal" w:pos="1013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(9,517)</w:t>
            </w:r>
          </w:p>
        </w:tc>
      </w:tr>
    </w:tbl>
    <w:p w14:paraId="3E13E4CF" w14:textId="77777777" w:rsidR="00364F1A" w:rsidRPr="000D644D" w:rsidRDefault="00364F1A" w:rsidP="0009206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FAE2816" w14:textId="1C3DA0C2" w:rsidR="000D2152" w:rsidRPr="000D644D" w:rsidRDefault="007B4FDF" w:rsidP="0009206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2C533A" w:rsidRPr="000D644D">
        <w:rPr>
          <w:rFonts w:ascii="Angsana New" w:hAnsi="Angsana New"/>
          <w:b/>
          <w:bCs/>
          <w:sz w:val="32"/>
          <w:szCs w:val="32"/>
        </w:rPr>
        <w:t>.</w:t>
      </w:r>
      <w:r w:rsidR="002C533A" w:rsidRPr="000D644D">
        <w:rPr>
          <w:rFonts w:ascii="Angsana New" w:hAnsi="Angsana New"/>
          <w:b/>
          <w:bCs/>
          <w:sz w:val="32"/>
          <w:szCs w:val="32"/>
        </w:rPr>
        <w:tab/>
      </w:r>
      <w:r w:rsidR="000D2152" w:rsidRPr="000D644D">
        <w:rPr>
          <w:rFonts w:ascii="Angsana New" w:hAnsi="Angsana New"/>
          <w:b/>
          <w:bCs/>
          <w:sz w:val="32"/>
          <w:szCs w:val="32"/>
          <w:cs/>
        </w:rPr>
        <w:t>อุปกรณ์</w:t>
      </w:r>
    </w:p>
    <w:p w14:paraId="3744B27A" w14:textId="77777777" w:rsidR="00120A32" w:rsidRPr="000D644D" w:rsidRDefault="00120A32" w:rsidP="0009206D">
      <w:pPr>
        <w:tabs>
          <w:tab w:val="left" w:pos="900"/>
          <w:tab w:val="left" w:pos="2160"/>
        </w:tabs>
        <w:ind w:hanging="360"/>
        <w:jc w:val="right"/>
        <w:rPr>
          <w:rFonts w:ascii="Angsana New" w:hAnsi="Angsana New"/>
          <w:sz w:val="28"/>
        </w:rPr>
      </w:pPr>
      <w:r w:rsidRPr="000D644D">
        <w:rPr>
          <w:rFonts w:ascii="Angsana New" w:hAnsi="Angsana New" w:hint="cs"/>
          <w:sz w:val="28"/>
        </w:rPr>
        <w:t>(</w:t>
      </w:r>
      <w:r w:rsidRPr="000D644D">
        <w:rPr>
          <w:rFonts w:ascii="Angsana New" w:hAnsi="Angsana New" w:hint="cs"/>
          <w:sz w:val="28"/>
          <w:cs/>
        </w:rPr>
        <w:t>หน่วย: พันบาท)</w:t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120A32" w:rsidRPr="000D644D" w14:paraId="196B159F" w14:textId="77777777" w:rsidTr="003672C7">
        <w:tc>
          <w:tcPr>
            <w:tcW w:w="4050" w:type="dxa"/>
            <w:vAlign w:val="bottom"/>
          </w:tcPr>
          <w:p w14:paraId="617FCE08" w14:textId="77777777" w:rsidR="00120A32" w:rsidRPr="000D644D" w:rsidRDefault="00120A32" w:rsidP="0009206D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  <w:vAlign w:val="bottom"/>
            <w:hideMark/>
          </w:tcPr>
          <w:p w14:paraId="7F0FEF54" w14:textId="77777777" w:rsidR="00120A32" w:rsidRPr="000D644D" w:rsidRDefault="00120A32" w:rsidP="0009206D">
            <w:pPr>
              <w:pBdr>
                <w:bottom w:val="single" w:sz="4" w:space="1" w:color="auto"/>
              </w:pBdr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215D7556" w14:textId="77777777" w:rsidR="00120A32" w:rsidRPr="000D644D" w:rsidRDefault="00120A32" w:rsidP="0009206D">
            <w:pPr>
              <w:pBdr>
                <w:bottom w:val="single" w:sz="4" w:space="1" w:color="auto"/>
              </w:pBdr>
              <w:tabs>
                <w:tab w:val="decimal" w:pos="972"/>
              </w:tabs>
              <w:ind w:firstLine="1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120A32" w:rsidRPr="000D644D" w14:paraId="26E0D4E4" w14:textId="77777777" w:rsidTr="003672C7">
        <w:tc>
          <w:tcPr>
            <w:tcW w:w="4050" w:type="dxa"/>
            <w:vAlign w:val="bottom"/>
          </w:tcPr>
          <w:p w14:paraId="3C294323" w14:textId="77777777" w:rsidR="00120A32" w:rsidRPr="000D644D" w:rsidRDefault="00120A32" w:rsidP="0009206D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16016F68" w14:textId="473082C2" w:rsidR="00120A32" w:rsidRPr="000D644D" w:rsidRDefault="00E05E39" w:rsidP="00092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 w:hint="cs"/>
                <w:sz w:val="28"/>
              </w:rPr>
              <w:t xml:space="preserve">31 </w:t>
            </w:r>
            <w:r w:rsidRPr="000D644D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0D644D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501BAC84" w14:textId="1EAD8502" w:rsidR="00120A32" w:rsidRPr="000D644D" w:rsidRDefault="00E05E39" w:rsidP="00092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 w:hint="cs"/>
                <w:sz w:val="28"/>
              </w:rPr>
              <w:t xml:space="preserve">31 </w:t>
            </w:r>
            <w:r w:rsidRPr="000D644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D644D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260" w:type="dxa"/>
            <w:vAlign w:val="bottom"/>
            <w:hideMark/>
          </w:tcPr>
          <w:p w14:paraId="50B62596" w14:textId="636EF9FD" w:rsidR="00120A32" w:rsidRPr="000D644D" w:rsidRDefault="00E05E39" w:rsidP="00092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 w:hint="cs"/>
                <w:sz w:val="28"/>
              </w:rPr>
              <w:t xml:space="preserve">31 </w:t>
            </w:r>
            <w:r w:rsidRPr="000D644D">
              <w:rPr>
                <w:rFonts w:ascii="Angsana New" w:hAnsi="Angsana New" w:hint="cs"/>
                <w:sz w:val="28"/>
                <w:cs/>
              </w:rPr>
              <w:t xml:space="preserve">มีนาคม </w:t>
            </w:r>
            <w:r w:rsidRPr="000D644D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260" w:type="dxa"/>
            <w:vAlign w:val="bottom"/>
            <w:hideMark/>
          </w:tcPr>
          <w:p w14:paraId="76CCB8F7" w14:textId="4AA91923" w:rsidR="00120A32" w:rsidRPr="000D644D" w:rsidRDefault="00E05E39" w:rsidP="0009206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 w:hint="cs"/>
                <w:sz w:val="28"/>
              </w:rPr>
              <w:t xml:space="preserve">31 </w:t>
            </w:r>
            <w:r w:rsidRPr="000D644D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0D644D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157D13" w:rsidRPr="000D644D" w14:paraId="787326B6" w14:textId="77777777" w:rsidTr="003672C7">
        <w:tc>
          <w:tcPr>
            <w:tcW w:w="4050" w:type="dxa"/>
            <w:vAlign w:val="bottom"/>
          </w:tcPr>
          <w:p w14:paraId="1A53FDBB" w14:textId="77777777" w:rsidR="00157D13" w:rsidRPr="000D644D" w:rsidRDefault="00157D13" w:rsidP="0009206D">
            <w:pPr>
              <w:overflowPunct/>
              <w:autoSpaceDE/>
              <w:adjustRightInd/>
              <w:rPr>
                <w:rFonts w:ascii="Angsana New" w:eastAsia="MS Mincho" w:hAnsi="Angsana New"/>
                <w:sz w:val="28"/>
                <w:lang w:eastAsia="ja-JP"/>
              </w:rPr>
            </w:pPr>
            <w:r w:rsidRPr="000D644D">
              <w:rPr>
                <w:rFonts w:ascii="Angsana New" w:eastAsia="MS Mincho" w:hAnsi="Angsana New"/>
                <w:sz w:val="28"/>
                <w:cs/>
                <w:lang w:eastAsia="ja-JP"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2339ACAD" w14:textId="443A4194" w:rsidR="00157D13" w:rsidRPr="000D644D" w:rsidRDefault="006934EC" w:rsidP="0009206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>3,859,747</w:t>
            </w:r>
          </w:p>
        </w:tc>
        <w:tc>
          <w:tcPr>
            <w:tcW w:w="1260" w:type="dxa"/>
            <w:vAlign w:val="bottom"/>
          </w:tcPr>
          <w:p w14:paraId="76A23619" w14:textId="5F302793" w:rsidR="00157D13" w:rsidRPr="000D644D" w:rsidRDefault="00CF5E94" w:rsidP="0009206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3,776,917</w:t>
            </w:r>
          </w:p>
        </w:tc>
        <w:tc>
          <w:tcPr>
            <w:tcW w:w="1260" w:type="dxa"/>
            <w:vAlign w:val="bottom"/>
          </w:tcPr>
          <w:p w14:paraId="48024156" w14:textId="1A08A8FF" w:rsidR="00157D13" w:rsidRPr="000D644D" w:rsidRDefault="006934EC" w:rsidP="0009206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3,553,59</w:t>
            </w:r>
            <w:r w:rsidR="007838A9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260" w:type="dxa"/>
            <w:vAlign w:val="bottom"/>
          </w:tcPr>
          <w:p w14:paraId="19915B95" w14:textId="222318B1" w:rsidR="00157D13" w:rsidRPr="000D644D" w:rsidRDefault="00FF6D92" w:rsidP="0009206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3,543,718</w:t>
            </w:r>
          </w:p>
        </w:tc>
      </w:tr>
      <w:tr w:rsidR="00064A28" w:rsidRPr="000D644D" w14:paraId="1C4FB63D" w14:textId="77777777" w:rsidTr="003672C7">
        <w:tc>
          <w:tcPr>
            <w:tcW w:w="4050" w:type="dxa"/>
            <w:vAlign w:val="bottom"/>
          </w:tcPr>
          <w:p w14:paraId="74A10E2C" w14:textId="77777777" w:rsidR="00064A28" w:rsidRPr="000D644D" w:rsidRDefault="00064A28" w:rsidP="0009206D">
            <w:pPr>
              <w:overflowPunct/>
              <w:autoSpaceDE/>
              <w:adjustRightInd/>
              <w:rPr>
                <w:rFonts w:ascii="Angsana New" w:eastAsia="MS Mincho" w:hAnsi="Angsana New"/>
                <w:sz w:val="28"/>
                <w:lang w:eastAsia="ja-JP"/>
              </w:rPr>
            </w:pPr>
            <w:r w:rsidRPr="000D644D">
              <w:rPr>
                <w:rFonts w:ascii="Angsana New" w:eastAsia="MS Mincho" w:hAnsi="Angsana New"/>
                <w:sz w:val="28"/>
                <w:cs/>
                <w:lang w:eastAsia="ja-JP"/>
              </w:rPr>
              <w:t>ค่าเสื่อมราคาสะสม</w:t>
            </w:r>
          </w:p>
        </w:tc>
        <w:tc>
          <w:tcPr>
            <w:tcW w:w="1260" w:type="dxa"/>
            <w:vAlign w:val="bottom"/>
          </w:tcPr>
          <w:p w14:paraId="61A9AA24" w14:textId="09F2AD73" w:rsidR="00064A28" w:rsidRPr="000D644D" w:rsidRDefault="006934EC" w:rsidP="0009206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>(1,087,456)</w:t>
            </w:r>
          </w:p>
        </w:tc>
        <w:tc>
          <w:tcPr>
            <w:tcW w:w="1260" w:type="dxa"/>
            <w:vAlign w:val="bottom"/>
          </w:tcPr>
          <w:p w14:paraId="44F1002B" w14:textId="40665D19" w:rsidR="00064A28" w:rsidRPr="000D644D" w:rsidRDefault="001B5286" w:rsidP="0009206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</w:t>
            </w:r>
            <w:r w:rsidR="00BC6A2F" w:rsidRPr="000D644D">
              <w:rPr>
                <w:rFonts w:ascii="Angsana New" w:hAnsi="Angsana New"/>
                <w:sz w:val="28"/>
              </w:rPr>
              <w:t>985,925</w:t>
            </w:r>
            <w:r w:rsidRPr="000D644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CA04A55" w14:textId="7C1E7FCF" w:rsidR="00064A28" w:rsidRPr="000D644D" w:rsidRDefault="006934EC" w:rsidP="0009206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(784,564)</w:t>
            </w:r>
          </w:p>
        </w:tc>
        <w:tc>
          <w:tcPr>
            <w:tcW w:w="1260" w:type="dxa"/>
            <w:vAlign w:val="bottom"/>
          </w:tcPr>
          <w:p w14:paraId="5C50A17A" w14:textId="1CE91166" w:rsidR="00064A28" w:rsidRPr="000D644D" w:rsidRDefault="001B5286" w:rsidP="0009206D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</w:t>
            </w:r>
            <w:r w:rsidR="00165308" w:rsidRPr="000D644D">
              <w:rPr>
                <w:rFonts w:ascii="Angsana New" w:hAnsi="Angsana New"/>
                <w:sz w:val="28"/>
              </w:rPr>
              <w:t>755,958</w:t>
            </w:r>
            <w:r w:rsidRPr="000D644D">
              <w:rPr>
                <w:rFonts w:ascii="Angsana New" w:hAnsi="Angsana New"/>
                <w:sz w:val="28"/>
              </w:rPr>
              <w:t>)</w:t>
            </w:r>
          </w:p>
        </w:tc>
      </w:tr>
      <w:tr w:rsidR="00064A28" w:rsidRPr="000D644D" w14:paraId="122F12D3" w14:textId="77777777" w:rsidTr="003672C7">
        <w:tc>
          <w:tcPr>
            <w:tcW w:w="4050" w:type="dxa"/>
            <w:vAlign w:val="bottom"/>
          </w:tcPr>
          <w:p w14:paraId="390F11BC" w14:textId="77777777" w:rsidR="00064A28" w:rsidRPr="000D644D" w:rsidRDefault="00064A28" w:rsidP="0009206D">
            <w:pPr>
              <w:overflowPunct/>
              <w:autoSpaceDE/>
              <w:adjustRightInd/>
              <w:rPr>
                <w:rFonts w:ascii="Angsana New" w:eastAsia="MS Mincho" w:hAnsi="Angsana New"/>
                <w:sz w:val="28"/>
                <w:lang w:eastAsia="ja-JP"/>
              </w:rPr>
            </w:pPr>
            <w:r w:rsidRPr="000D644D">
              <w:rPr>
                <w:rFonts w:ascii="Angsana New" w:eastAsia="MS Mincho" w:hAnsi="Angsana New"/>
                <w:sz w:val="28"/>
                <w:cs/>
                <w:lang w:eastAsia="ja-JP"/>
              </w:rPr>
              <w:t>ค่าเผื่อการด้อยค่า</w:t>
            </w:r>
          </w:p>
        </w:tc>
        <w:tc>
          <w:tcPr>
            <w:tcW w:w="1260" w:type="dxa"/>
            <w:vAlign w:val="bottom"/>
          </w:tcPr>
          <w:p w14:paraId="12282F65" w14:textId="6AE77163" w:rsidR="00064A28" w:rsidRPr="000D644D" w:rsidRDefault="006934EC" w:rsidP="006934EC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>(798,351)</w:t>
            </w:r>
          </w:p>
        </w:tc>
        <w:tc>
          <w:tcPr>
            <w:tcW w:w="1260" w:type="dxa"/>
            <w:vAlign w:val="bottom"/>
          </w:tcPr>
          <w:p w14:paraId="2AAEDDDB" w14:textId="6E5EFA6D" w:rsidR="00064A28" w:rsidRPr="000D644D" w:rsidRDefault="001B5286" w:rsidP="0009206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</w:t>
            </w:r>
            <w:r w:rsidR="00F71F45" w:rsidRPr="000D644D">
              <w:rPr>
                <w:rFonts w:ascii="Angsana New" w:hAnsi="Angsana New"/>
                <w:sz w:val="28"/>
              </w:rPr>
              <w:t>798,351</w:t>
            </w:r>
            <w:r w:rsidRPr="000D644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181DBD3" w14:textId="37E0D70E" w:rsidR="00064A28" w:rsidRPr="000D644D" w:rsidRDefault="006934EC" w:rsidP="0009206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(795,71</w:t>
            </w:r>
            <w:r w:rsidR="007838A9">
              <w:rPr>
                <w:rFonts w:ascii="Angsana New" w:hAnsi="Angsana New"/>
                <w:sz w:val="28"/>
              </w:rPr>
              <w:t>9</w:t>
            </w:r>
            <w:r w:rsidRPr="000D644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DDAE925" w14:textId="0E84407D" w:rsidR="00064A28" w:rsidRPr="000D644D" w:rsidRDefault="001B5286" w:rsidP="0009206D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</w:t>
            </w:r>
            <w:r w:rsidR="00D171CC" w:rsidRPr="000D644D">
              <w:rPr>
                <w:rFonts w:ascii="Angsana New" w:hAnsi="Angsana New"/>
                <w:sz w:val="28"/>
              </w:rPr>
              <w:t>795,719</w:t>
            </w:r>
            <w:r w:rsidRPr="000D644D">
              <w:rPr>
                <w:rFonts w:ascii="Angsana New" w:hAnsi="Angsana New"/>
                <w:sz w:val="28"/>
              </w:rPr>
              <w:t>)</w:t>
            </w:r>
          </w:p>
        </w:tc>
      </w:tr>
      <w:tr w:rsidR="00064A28" w:rsidRPr="000D644D" w14:paraId="316B1AE3" w14:textId="77777777" w:rsidTr="003672C7">
        <w:tc>
          <w:tcPr>
            <w:tcW w:w="4050" w:type="dxa"/>
            <w:vAlign w:val="bottom"/>
          </w:tcPr>
          <w:p w14:paraId="32F1EF16" w14:textId="77777777" w:rsidR="00064A28" w:rsidRPr="000D644D" w:rsidRDefault="00064A28" w:rsidP="0009206D">
            <w:pPr>
              <w:overflowPunct/>
              <w:autoSpaceDE/>
              <w:adjustRightInd/>
              <w:rPr>
                <w:rFonts w:ascii="Angsana New" w:eastAsia="MS Mincho" w:hAnsi="Angsana New"/>
                <w:sz w:val="28"/>
                <w:lang w:eastAsia="ja-JP"/>
              </w:rPr>
            </w:pPr>
            <w:r w:rsidRPr="000D644D">
              <w:rPr>
                <w:rFonts w:ascii="Angsana New" w:eastAsia="MS Mincho" w:hAnsi="Angsana New"/>
                <w:sz w:val="28"/>
                <w:cs/>
                <w:lang w:eastAsia="ja-JP"/>
              </w:rPr>
              <w:t>มูลค่าสุทธิตามบัญชี</w:t>
            </w:r>
          </w:p>
        </w:tc>
        <w:tc>
          <w:tcPr>
            <w:tcW w:w="1260" w:type="dxa"/>
            <w:vAlign w:val="bottom"/>
          </w:tcPr>
          <w:p w14:paraId="066DEEF2" w14:textId="56AA53EE" w:rsidR="00064A28" w:rsidRPr="000D644D" w:rsidRDefault="006934EC" w:rsidP="0009206D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</w:rPr>
              <w:t>1,973,940</w:t>
            </w:r>
          </w:p>
        </w:tc>
        <w:tc>
          <w:tcPr>
            <w:tcW w:w="1260" w:type="dxa"/>
            <w:vAlign w:val="bottom"/>
          </w:tcPr>
          <w:p w14:paraId="4274661F" w14:textId="6B08247E" w:rsidR="00064A28" w:rsidRPr="000D644D" w:rsidRDefault="00417392" w:rsidP="0009206D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1,992,641</w:t>
            </w:r>
          </w:p>
        </w:tc>
        <w:tc>
          <w:tcPr>
            <w:tcW w:w="1260" w:type="dxa"/>
            <w:vAlign w:val="bottom"/>
          </w:tcPr>
          <w:p w14:paraId="067E938C" w14:textId="3D5014C9" w:rsidR="00064A28" w:rsidRPr="000D644D" w:rsidRDefault="006934EC" w:rsidP="0009206D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1,973,315</w:t>
            </w:r>
          </w:p>
        </w:tc>
        <w:tc>
          <w:tcPr>
            <w:tcW w:w="1260" w:type="dxa"/>
            <w:vAlign w:val="bottom"/>
          </w:tcPr>
          <w:p w14:paraId="40EF24FF" w14:textId="5CB17FC3" w:rsidR="00064A28" w:rsidRPr="000D644D" w:rsidRDefault="003E2491" w:rsidP="0009206D">
            <w:pPr>
              <w:pBdr>
                <w:bottom w:val="double" w:sz="6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1,992,041</w:t>
            </w:r>
          </w:p>
        </w:tc>
      </w:tr>
    </w:tbl>
    <w:p w14:paraId="0CB755E2" w14:textId="622E3349" w:rsidR="009E0AC3" w:rsidRPr="000D644D" w:rsidRDefault="00652668" w:rsidP="0065266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 w:hint="cs"/>
          <w:sz w:val="32"/>
          <w:szCs w:val="32"/>
          <w:cs/>
        </w:rPr>
        <w:t>บริษัทฯประเมินมูลค่าที่คาดว่าจะได้รับของสินทรัพย์สำหรับการให้บริการวิทยุคมนาคมระบบดิจิตอล (</w:t>
      </w:r>
      <w:r w:rsidRPr="000D644D">
        <w:rPr>
          <w:rFonts w:ascii="Angsana New" w:hAnsi="Angsana New" w:hint="cs"/>
          <w:sz w:val="32"/>
          <w:szCs w:val="32"/>
        </w:rPr>
        <w:t xml:space="preserve">Digital Trunked Radio </w:t>
      </w:r>
      <w:r w:rsidRPr="000D644D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0D644D">
        <w:rPr>
          <w:rFonts w:ascii="Angsana New" w:hAnsi="Angsana New" w:hint="cs"/>
          <w:sz w:val="32"/>
          <w:szCs w:val="32"/>
        </w:rPr>
        <w:t xml:space="preserve">DTRS) </w:t>
      </w:r>
      <w:r w:rsidRPr="000D644D">
        <w:rPr>
          <w:rFonts w:ascii="Angsana New" w:hAnsi="Angsana New" w:hint="cs"/>
          <w:sz w:val="32"/>
          <w:szCs w:val="32"/>
          <w:cs/>
        </w:rPr>
        <w:t xml:space="preserve">ซึ่งมีราคาทุน ณ วันที่ </w:t>
      </w:r>
      <w:r w:rsidRPr="000D644D">
        <w:rPr>
          <w:rFonts w:ascii="Angsana New" w:hAnsi="Angsana New" w:hint="cs"/>
          <w:sz w:val="32"/>
          <w:szCs w:val="32"/>
        </w:rPr>
        <w:t xml:space="preserve">31 </w:t>
      </w:r>
      <w:r w:rsidRPr="000D644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D644D">
        <w:rPr>
          <w:rFonts w:ascii="Angsana New" w:hAnsi="Angsana New" w:hint="cs"/>
          <w:sz w:val="32"/>
          <w:szCs w:val="32"/>
        </w:rPr>
        <w:t>256</w:t>
      </w:r>
      <w:r w:rsidRPr="000D644D">
        <w:rPr>
          <w:rFonts w:ascii="Angsana New" w:hAnsi="Angsana New"/>
          <w:sz w:val="32"/>
          <w:szCs w:val="32"/>
        </w:rPr>
        <w:t>9</w:t>
      </w:r>
      <w:r w:rsidRPr="000D644D">
        <w:rPr>
          <w:rFonts w:ascii="Angsana New" w:hAnsi="Angsana New" w:hint="cs"/>
          <w:sz w:val="32"/>
          <w:szCs w:val="32"/>
        </w:rPr>
        <w:t xml:space="preserve"> </w:t>
      </w:r>
      <w:r w:rsidRPr="000D644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B216A5" w:rsidRPr="000D644D">
        <w:rPr>
          <w:rFonts w:ascii="Angsana New" w:hAnsi="Angsana New"/>
          <w:sz w:val="32"/>
          <w:szCs w:val="32"/>
        </w:rPr>
        <w:t xml:space="preserve">3,393 </w:t>
      </w:r>
      <w:r w:rsidRPr="000D644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D644D">
        <w:rPr>
          <w:rFonts w:ascii="Angsana New" w:hAnsi="Angsana New"/>
          <w:sz w:val="32"/>
          <w:szCs w:val="32"/>
          <w:cs/>
        </w:rPr>
        <w:t xml:space="preserve">                (</w:t>
      </w:r>
      <w:r w:rsidRPr="000D644D">
        <w:rPr>
          <w:rFonts w:ascii="Angsana New" w:hAnsi="Angsana New"/>
          <w:sz w:val="32"/>
          <w:szCs w:val="32"/>
        </w:rPr>
        <w:t xml:space="preserve">31 </w:t>
      </w:r>
      <w:r w:rsidRPr="000D644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D644D">
        <w:rPr>
          <w:rFonts w:ascii="Angsana New" w:hAnsi="Angsana New"/>
          <w:sz w:val="32"/>
          <w:szCs w:val="32"/>
        </w:rPr>
        <w:t>256</w:t>
      </w:r>
      <w:r w:rsidR="00983471" w:rsidRPr="000D644D">
        <w:rPr>
          <w:rFonts w:ascii="Angsana New" w:hAnsi="Angsana New"/>
          <w:sz w:val="32"/>
          <w:szCs w:val="32"/>
        </w:rPr>
        <w:t>8</w:t>
      </w:r>
      <w:r w:rsidRPr="000D644D">
        <w:rPr>
          <w:rFonts w:ascii="Angsana New" w:hAnsi="Angsana New"/>
          <w:sz w:val="32"/>
          <w:szCs w:val="32"/>
        </w:rPr>
        <w:t xml:space="preserve">: </w:t>
      </w:r>
      <w:r w:rsidR="00B051E6" w:rsidRPr="000D644D">
        <w:rPr>
          <w:rFonts w:ascii="Angsana New" w:hAnsi="Angsana New"/>
          <w:sz w:val="32"/>
          <w:szCs w:val="32"/>
        </w:rPr>
        <w:t>3</w:t>
      </w:r>
      <w:r w:rsidR="00114935" w:rsidRPr="000D644D">
        <w:rPr>
          <w:rFonts w:ascii="Angsana New" w:hAnsi="Angsana New"/>
          <w:sz w:val="32"/>
          <w:szCs w:val="32"/>
        </w:rPr>
        <w:t xml:space="preserve">,372 </w:t>
      </w:r>
      <w:r w:rsidRPr="000D644D">
        <w:rPr>
          <w:rFonts w:ascii="Angsana New" w:hAnsi="Angsana New" w:hint="cs"/>
          <w:sz w:val="32"/>
          <w:szCs w:val="32"/>
          <w:cs/>
        </w:rPr>
        <w:t>ล้านบาท</w:t>
      </w:r>
      <w:r w:rsidRPr="000D644D">
        <w:rPr>
          <w:rFonts w:ascii="Angsana New" w:hAnsi="Angsana New"/>
          <w:sz w:val="32"/>
          <w:szCs w:val="32"/>
          <w:cs/>
        </w:rPr>
        <w:t>)</w:t>
      </w:r>
      <w:r w:rsidRPr="000D644D">
        <w:rPr>
          <w:rFonts w:ascii="Angsana New" w:hAnsi="Angsana New" w:hint="cs"/>
          <w:sz w:val="32"/>
          <w:szCs w:val="32"/>
          <w:cs/>
        </w:rPr>
        <w:t xml:space="preserve"> เป็นมูลค่าจากการใช้ ซึ่งประเมินมูลค่าโดยการคิดลดกระแสเงินสด</w:t>
      </w:r>
      <w:r w:rsidRPr="000D644D">
        <w:rPr>
          <w:rFonts w:ascii="Angsana New" w:hAnsi="Angsana New"/>
          <w:sz w:val="32"/>
          <w:szCs w:val="32"/>
          <w:cs/>
        </w:rPr>
        <w:t xml:space="preserve">             </w:t>
      </w:r>
      <w:r w:rsidRPr="000D644D">
        <w:rPr>
          <w:rFonts w:ascii="Angsana New" w:hAnsi="Angsana New" w:hint="cs"/>
          <w:sz w:val="32"/>
          <w:szCs w:val="32"/>
          <w:cs/>
        </w:rPr>
        <w:t xml:space="preserve">ในอนาคตที่คาดว่าจะได้รับ ซึ่งมูลค่าที่คาดว่าจะได้รับคืนต่ำกว่ามูลค่าตามบัญชี เนื่องจากจำนวนผู้ใช้บริการในอนาคตน้อยกว่าที่คาดการณ์ไว้ โดย ณ วันที่ </w:t>
      </w:r>
      <w:r w:rsidRPr="000D644D">
        <w:rPr>
          <w:rFonts w:ascii="Angsana New" w:hAnsi="Angsana New" w:hint="cs"/>
          <w:sz w:val="32"/>
          <w:szCs w:val="32"/>
        </w:rPr>
        <w:t xml:space="preserve">31 </w:t>
      </w:r>
      <w:r w:rsidRPr="000D644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D644D">
        <w:rPr>
          <w:rFonts w:ascii="Angsana New" w:hAnsi="Angsana New" w:hint="cs"/>
          <w:sz w:val="32"/>
          <w:szCs w:val="32"/>
        </w:rPr>
        <w:t>256</w:t>
      </w:r>
      <w:r w:rsidR="00114935" w:rsidRPr="000D644D">
        <w:rPr>
          <w:rFonts w:ascii="Angsana New" w:hAnsi="Angsana New"/>
          <w:sz w:val="32"/>
          <w:szCs w:val="32"/>
        </w:rPr>
        <w:t>9</w:t>
      </w:r>
      <w:r w:rsidRPr="000D644D">
        <w:rPr>
          <w:rFonts w:ascii="Angsana New" w:hAnsi="Angsana New" w:hint="cs"/>
          <w:sz w:val="32"/>
          <w:szCs w:val="32"/>
        </w:rPr>
        <w:t xml:space="preserve"> </w:t>
      </w:r>
      <w:r w:rsidRPr="000D644D">
        <w:rPr>
          <w:rFonts w:ascii="Angsana New" w:hAnsi="Angsana New" w:hint="cs"/>
          <w:sz w:val="32"/>
          <w:szCs w:val="32"/>
          <w:cs/>
        </w:rPr>
        <w:t>บริษัทฯมีค่าเผื่อการด้อยค่าของอุปกรณ์</w:t>
      </w:r>
      <w:r w:rsidRPr="000D644D">
        <w:rPr>
          <w:rFonts w:ascii="Angsana New" w:hAnsi="Angsana New" w:hint="cs"/>
          <w:spacing w:val="-4"/>
          <w:sz w:val="32"/>
          <w:szCs w:val="32"/>
          <w:cs/>
        </w:rPr>
        <w:t>สำหรับการให้บริการวิทยุคมนาคมระบบดิจิตอล (</w:t>
      </w:r>
      <w:r w:rsidRPr="000D644D">
        <w:rPr>
          <w:rFonts w:ascii="Angsana New" w:hAnsi="Angsana New" w:hint="cs"/>
          <w:spacing w:val="-4"/>
          <w:sz w:val="32"/>
          <w:szCs w:val="32"/>
        </w:rPr>
        <w:t xml:space="preserve">Digital Trunked Radio </w:t>
      </w:r>
      <w:r w:rsidRPr="000D644D">
        <w:rPr>
          <w:rFonts w:ascii="Angsana New" w:hAnsi="Angsana New" w:hint="cs"/>
          <w:spacing w:val="-4"/>
          <w:sz w:val="32"/>
          <w:szCs w:val="32"/>
          <w:cs/>
        </w:rPr>
        <w:t xml:space="preserve">หรือ </w:t>
      </w:r>
      <w:r w:rsidRPr="000D644D">
        <w:rPr>
          <w:rFonts w:ascii="Angsana New" w:hAnsi="Angsana New" w:hint="cs"/>
          <w:spacing w:val="-4"/>
          <w:sz w:val="32"/>
          <w:szCs w:val="32"/>
        </w:rPr>
        <w:t xml:space="preserve">DTRS) </w:t>
      </w:r>
      <w:r w:rsidRPr="000D644D">
        <w:rPr>
          <w:rFonts w:ascii="Angsana New" w:hAnsi="Angsana New" w:hint="cs"/>
          <w:spacing w:val="-4"/>
          <w:sz w:val="32"/>
          <w:szCs w:val="32"/>
          <w:cs/>
        </w:rPr>
        <w:t xml:space="preserve">จำนวน </w:t>
      </w:r>
      <w:r w:rsidR="00B216A5" w:rsidRPr="000D644D">
        <w:rPr>
          <w:rFonts w:ascii="Angsana New" w:hAnsi="Angsana New"/>
          <w:sz w:val="32"/>
          <w:szCs w:val="32"/>
        </w:rPr>
        <w:t>79</w:t>
      </w:r>
      <w:r w:rsidR="005502B4" w:rsidRPr="000D644D">
        <w:rPr>
          <w:rFonts w:ascii="Angsana New" w:hAnsi="Angsana New"/>
          <w:sz w:val="32"/>
          <w:szCs w:val="32"/>
        </w:rPr>
        <w:t>5</w:t>
      </w:r>
      <w:r w:rsidRPr="000D644D">
        <w:rPr>
          <w:rFonts w:ascii="Angsana New" w:hAnsi="Angsana New"/>
          <w:sz w:val="32"/>
          <w:szCs w:val="32"/>
        </w:rPr>
        <w:t xml:space="preserve"> </w:t>
      </w:r>
      <w:r w:rsidRPr="000D644D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0D644D">
        <w:rPr>
          <w:rFonts w:ascii="Angsana New" w:hAnsi="Angsana New" w:hint="cs"/>
          <w:sz w:val="32"/>
          <w:szCs w:val="32"/>
          <w:cs/>
        </w:rPr>
        <w:t xml:space="preserve"> </w:t>
      </w:r>
      <w:r w:rsidRPr="000D644D">
        <w:rPr>
          <w:rFonts w:ascii="Angsana New" w:hAnsi="Angsana New"/>
          <w:sz w:val="32"/>
          <w:szCs w:val="32"/>
        </w:rPr>
        <w:t xml:space="preserve">(31 </w:t>
      </w:r>
      <w:r w:rsidRPr="000D644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D644D">
        <w:rPr>
          <w:rFonts w:ascii="Angsana New" w:hAnsi="Angsana New"/>
          <w:sz w:val="32"/>
          <w:szCs w:val="32"/>
        </w:rPr>
        <w:t>256</w:t>
      </w:r>
      <w:r w:rsidR="005502B4" w:rsidRPr="000D644D">
        <w:rPr>
          <w:rFonts w:ascii="Angsana New" w:hAnsi="Angsana New"/>
          <w:sz w:val="32"/>
          <w:szCs w:val="32"/>
        </w:rPr>
        <w:t>8</w:t>
      </w:r>
      <w:r w:rsidRPr="000D644D">
        <w:rPr>
          <w:rFonts w:ascii="Angsana New" w:hAnsi="Angsana New"/>
          <w:sz w:val="32"/>
          <w:szCs w:val="32"/>
        </w:rPr>
        <w:t xml:space="preserve">: 795 </w:t>
      </w:r>
      <w:r w:rsidRPr="000D644D">
        <w:rPr>
          <w:rFonts w:ascii="Angsana New" w:hAnsi="Angsana New" w:hint="cs"/>
          <w:sz w:val="32"/>
          <w:szCs w:val="32"/>
          <w:cs/>
        </w:rPr>
        <w:t>ล้านบาท</w:t>
      </w:r>
      <w:r w:rsidRPr="000D644D">
        <w:rPr>
          <w:rFonts w:ascii="Angsana New" w:hAnsi="Angsana New"/>
          <w:sz w:val="32"/>
          <w:szCs w:val="32"/>
        </w:rPr>
        <w:t>)</w:t>
      </w:r>
      <w:r w:rsidRPr="000D644D">
        <w:rPr>
          <w:rFonts w:ascii="Angsana New" w:hAnsi="Angsana New" w:hint="cs"/>
          <w:sz w:val="32"/>
          <w:szCs w:val="32"/>
          <w:cs/>
        </w:rPr>
        <w:t xml:space="preserve"> ถึงแม้ว่าบริษัทฯจะได้ทำการประเมินและประมาณการอย่างดีที่สุดแล้ว โดยคำนึงถึงเทคโนโลยีและจำนวนผู้ใช้บริการ แต่ผลที่เกิดขึ้นจริงในอนาคตอาจแตกต่างไปจากจำนวนที่ประมาณการไว้</w:t>
      </w:r>
    </w:p>
    <w:p w14:paraId="32B350A9" w14:textId="513E7B34" w:rsidR="002C533A" w:rsidRPr="000D644D" w:rsidRDefault="000D2152" w:rsidP="00487B7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t>7.</w:t>
      </w:r>
      <w:r w:rsidRPr="000D644D">
        <w:rPr>
          <w:rFonts w:ascii="Angsana New" w:hAnsi="Angsana New"/>
          <w:b/>
          <w:bCs/>
          <w:sz w:val="32"/>
          <w:szCs w:val="32"/>
        </w:rPr>
        <w:tab/>
      </w:r>
      <w:r w:rsidR="00AB2FF2" w:rsidRPr="000D644D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</w:t>
      </w:r>
      <w:r w:rsidR="007838A9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340"/>
        <w:gridCol w:w="1140"/>
        <w:gridCol w:w="1140"/>
        <w:gridCol w:w="1140"/>
        <w:gridCol w:w="1140"/>
        <w:gridCol w:w="1140"/>
        <w:gridCol w:w="1140"/>
      </w:tblGrid>
      <w:tr w:rsidR="006F7306" w:rsidRPr="000D644D" w14:paraId="4C6747D1" w14:textId="77777777" w:rsidTr="006F7306">
        <w:tc>
          <w:tcPr>
            <w:tcW w:w="2340" w:type="dxa"/>
            <w:vAlign w:val="bottom"/>
          </w:tcPr>
          <w:p w14:paraId="242A281B" w14:textId="77777777" w:rsidR="006F7306" w:rsidRPr="000D644D" w:rsidRDefault="006F7306" w:rsidP="001B4AA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0" w:type="dxa"/>
            <w:gridSpan w:val="6"/>
            <w:vAlign w:val="bottom"/>
          </w:tcPr>
          <w:p w14:paraId="00515CF1" w14:textId="77777777" w:rsidR="006F7306" w:rsidRPr="000D644D" w:rsidRDefault="006F7306" w:rsidP="001B4AA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(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6F7306" w:rsidRPr="000D644D" w14:paraId="5E446204" w14:textId="77777777" w:rsidTr="006F7306">
        <w:tc>
          <w:tcPr>
            <w:tcW w:w="2340" w:type="dxa"/>
            <w:vAlign w:val="bottom"/>
          </w:tcPr>
          <w:p w14:paraId="313AF498" w14:textId="77777777" w:rsidR="006F7306" w:rsidRPr="000D644D" w:rsidRDefault="006F7306" w:rsidP="001B4AA8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80" w:type="dxa"/>
            <w:gridSpan w:val="2"/>
            <w:vAlign w:val="bottom"/>
          </w:tcPr>
          <w:p w14:paraId="3DC64103" w14:textId="77777777" w:rsidR="006F7306" w:rsidRPr="000D644D" w:rsidRDefault="006F7306" w:rsidP="001B4AA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 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                   (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2280" w:type="dxa"/>
            <w:gridSpan w:val="2"/>
            <w:vAlign w:val="bottom"/>
          </w:tcPr>
          <w:p w14:paraId="79B8E91A" w14:textId="77777777" w:rsidR="006F7306" w:rsidRPr="000D644D" w:rsidRDefault="006F7306" w:rsidP="001B4AA8">
            <w:pPr>
              <w:pBdr>
                <w:bottom w:val="single" w:sz="6" w:space="1" w:color="auto"/>
              </w:pBdr>
              <w:ind w:left="-90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80" w:type="dxa"/>
            <w:gridSpan w:val="2"/>
            <w:vAlign w:val="bottom"/>
          </w:tcPr>
          <w:p w14:paraId="45D3828E" w14:textId="77777777" w:rsidR="006F7306" w:rsidRPr="000D644D" w:rsidRDefault="006F7306" w:rsidP="001B4AA8">
            <w:pPr>
              <w:pBdr>
                <w:bottom w:val="single" w:sz="6" w:space="1" w:color="auto"/>
              </w:pBdr>
              <w:ind w:left="-90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7306" w:rsidRPr="000D644D" w14:paraId="024E2862" w14:textId="77777777" w:rsidTr="006F7306">
        <w:tc>
          <w:tcPr>
            <w:tcW w:w="2340" w:type="dxa"/>
            <w:vAlign w:val="bottom"/>
          </w:tcPr>
          <w:p w14:paraId="00712AE5" w14:textId="77777777" w:rsidR="006F7306" w:rsidRPr="000D644D" w:rsidRDefault="006F7306" w:rsidP="001B4AA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108734D6" w14:textId="2528C1AA" w:rsidR="006F7306" w:rsidRPr="000D644D" w:rsidRDefault="00E05E39" w:rsidP="001B4AA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40" w:type="dxa"/>
            <w:vAlign w:val="bottom"/>
          </w:tcPr>
          <w:p w14:paraId="2E02BE93" w14:textId="2312F230" w:rsidR="006F7306" w:rsidRPr="000D644D" w:rsidRDefault="00E05E39" w:rsidP="001B4AA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0" w:type="dxa"/>
            <w:vAlign w:val="bottom"/>
          </w:tcPr>
          <w:p w14:paraId="3A55E1A9" w14:textId="6674C214" w:rsidR="006F7306" w:rsidRPr="000D644D" w:rsidRDefault="00E05E39" w:rsidP="001B4AA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40" w:type="dxa"/>
            <w:vAlign w:val="bottom"/>
          </w:tcPr>
          <w:p w14:paraId="0BBEE0D5" w14:textId="7F2F7A9A" w:rsidR="006F7306" w:rsidRPr="000D644D" w:rsidRDefault="00E05E39" w:rsidP="001B4AA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1140" w:type="dxa"/>
            <w:vAlign w:val="bottom"/>
          </w:tcPr>
          <w:p w14:paraId="34C411AA" w14:textId="2E1CD6E7" w:rsidR="006F7306" w:rsidRPr="000D644D" w:rsidRDefault="00E05E39" w:rsidP="001B4AA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40" w:type="dxa"/>
            <w:vAlign w:val="bottom"/>
          </w:tcPr>
          <w:p w14:paraId="60E668C5" w14:textId="3E317793" w:rsidR="006F7306" w:rsidRPr="000D644D" w:rsidRDefault="00E05E39" w:rsidP="001B4AA8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F8039E" w:rsidRPr="000D644D" w14:paraId="64BC2B5F" w14:textId="77777777" w:rsidTr="00477A19">
        <w:trPr>
          <w:trHeight w:val="75"/>
        </w:trPr>
        <w:tc>
          <w:tcPr>
            <w:tcW w:w="2340" w:type="dxa"/>
            <w:vAlign w:val="bottom"/>
          </w:tcPr>
          <w:p w14:paraId="0B6FF0C6" w14:textId="77777777" w:rsidR="00F8039E" w:rsidRPr="000D644D" w:rsidRDefault="00F8039E" w:rsidP="00F8039E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140" w:type="dxa"/>
            <w:vAlign w:val="bottom"/>
          </w:tcPr>
          <w:p w14:paraId="6074A61C" w14:textId="77777777" w:rsidR="00F8039E" w:rsidRPr="000D644D" w:rsidRDefault="00F8039E" w:rsidP="00F803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MOR</w:t>
            </w:r>
          </w:p>
        </w:tc>
        <w:tc>
          <w:tcPr>
            <w:tcW w:w="1140" w:type="dxa"/>
            <w:vAlign w:val="bottom"/>
          </w:tcPr>
          <w:p w14:paraId="76156A42" w14:textId="77777777" w:rsidR="00F8039E" w:rsidRPr="000D644D" w:rsidRDefault="00F8039E" w:rsidP="00F803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MOR</w:t>
            </w:r>
          </w:p>
        </w:tc>
        <w:tc>
          <w:tcPr>
            <w:tcW w:w="1140" w:type="dxa"/>
            <w:vAlign w:val="bottom"/>
          </w:tcPr>
          <w:p w14:paraId="2E9A5EB0" w14:textId="6DA4841A" w:rsidR="00F8039E" w:rsidRPr="000D644D" w:rsidRDefault="00B216A5" w:rsidP="00E51A0E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29,654</w:t>
            </w:r>
          </w:p>
        </w:tc>
        <w:tc>
          <w:tcPr>
            <w:tcW w:w="1140" w:type="dxa"/>
            <w:vAlign w:val="bottom"/>
          </w:tcPr>
          <w:p w14:paraId="732F5163" w14:textId="134DC343" w:rsidR="00F8039E" w:rsidRPr="000D644D" w:rsidRDefault="00F8039E" w:rsidP="00E51A0E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26,956</w:t>
            </w:r>
          </w:p>
        </w:tc>
        <w:tc>
          <w:tcPr>
            <w:tcW w:w="1140" w:type="dxa"/>
            <w:vAlign w:val="bottom"/>
          </w:tcPr>
          <w:p w14:paraId="79523FCB" w14:textId="1AC34209" w:rsidR="00F8039E" w:rsidRPr="000D644D" w:rsidRDefault="00B216A5" w:rsidP="00E51A0E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29,654</w:t>
            </w:r>
          </w:p>
        </w:tc>
        <w:tc>
          <w:tcPr>
            <w:tcW w:w="1140" w:type="dxa"/>
            <w:vAlign w:val="bottom"/>
          </w:tcPr>
          <w:p w14:paraId="63664043" w14:textId="51D6645D" w:rsidR="00F8039E" w:rsidRPr="000D644D" w:rsidRDefault="00F8039E" w:rsidP="00E51A0E">
            <w:pPr>
              <w:pBdr>
                <w:bottom w:val="sing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26,956</w:t>
            </w:r>
          </w:p>
        </w:tc>
      </w:tr>
      <w:tr w:rsidR="00F8039E" w:rsidRPr="000D644D" w14:paraId="2832249D" w14:textId="77777777" w:rsidTr="00477A19">
        <w:tc>
          <w:tcPr>
            <w:tcW w:w="2340" w:type="dxa"/>
            <w:vAlign w:val="bottom"/>
          </w:tcPr>
          <w:p w14:paraId="704BFBBE" w14:textId="77777777" w:rsidR="00F8039E" w:rsidRPr="000D644D" w:rsidRDefault="00F8039E" w:rsidP="00F8039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40" w:type="dxa"/>
            <w:vAlign w:val="bottom"/>
          </w:tcPr>
          <w:p w14:paraId="2E058EE7" w14:textId="77777777" w:rsidR="00F8039E" w:rsidRPr="000D644D" w:rsidRDefault="00F8039E" w:rsidP="00F8039E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2647F688" w14:textId="77777777" w:rsidR="00F8039E" w:rsidRPr="000D644D" w:rsidRDefault="00F8039E" w:rsidP="00F803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  <w:vAlign w:val="bottom"/>
          </w:tcPr>
          <w:p w14:paraId="31C9853E" w14:textId="752C5D92" w:rsidR="00F8039E" w:rsidRPr="000D644D" w:rsidRDefault="00B216A5" w:rsidP="00F8039E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29,654</w:t>
            </w:r>
          </w:p>
        </w:tc>
        <w:tc>
          <w:tcPr>
            <w:tcW w:w="1140" w:type="dxa"/>
            <w:vAlign w:val="bottom"/>
          </w:tcPr>
          <w:p w14:paraId="1B095A17" w14:textId="58808112" w:rsidR="00F8039E" w:rsidRPr="000D644D" w:rsidRDefault="00F8039E" w:rsidP="00F8039E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26,956</w:t>
            </w:r>
          </w:p>
        </w:tc>
        <w:tc>
          <w:tcPr>
            <w:tcW w:w="1140" w:type="dxa"/>
            <w:vAlign w:val="bottom"/>
          </w:tcPr>
          <w:p w14:paraId="50D1F188" w14:textId="420E99FB" w:rsidR="00F8039E" w:rsidRPr="000D644D" w:rsidRDefault="00B216A5" w:rsidP="00F8039E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29,654</w:t>
            </w:r>
          </w:p>
        </w:tc>
        <w:tc>
          <w:tcPr>
            <w:tcW w:w="1140" w:type="dxa"/>
            <w:vAlign w:val="bottom"/>
          </w:tcPr>
          <w:p w14:paraId="212BCBB2" w14:textId="6ED50B40" w:rsidR="00F8039E" w:rsidRPr="000D644D" w:rsidRDefault="00F8039E" w:rsidP="00F8039E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26,956</w:t>
            </w:r>
          </w:p>
        </w:tc>
      </w:tr>
    </w:tbl>
    <w:p w14:paraId="39514154" w14:textId="62510B62" w:rsidR="00E7399A" w:rsidRPr="00E7399A" w:rsidRDefault="00E7399A" w:rsidP="00E7399A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E7399A">
        <w:rPr>
          <w:rFonts w:ascii="Angsana New" w:hAnsi="Angsana New" w:hint="cs"/>
          <w:sz w:val="32"/>
          <w:szCs w:val="32"/>
          <w:cs/>
        </w:rPr>
        <w:t xml:space="preserve">เงินเบิกเกินบัญชีธนาคารค้ำประกันโดยการจดจำนำเงินฝากธนาคารบางส่วน </w:t>
      </w:r>
    </w:p>
    <w:p w14:paraId="43AEF28F" w14:textId="7467EFB2" w:rsidR="00114B11" w:rsidRPr="000D644D" w:rsidRDefault="00114B11" w:rsidP="001B4AA8">
      <w:pPr>
        <w:spacing w:before="240"/>
        <w:ind w:left="547"/>
        <w:jc w:val="thaiDistribute"/>
        <w:rPr>
          <w:rFonts w:ascii="Angsana New" w:hAnsi="Angsana New"/>
          <w:strike/>
          <w:sz w:val="32"/>
          <w:szCs w:val="32"/>
          <w:cs/>
        </w:rPr>
        <w:sectPr w:rsidR="00114B11" w:rsidRPr="000D644D" w:rsidSect="00FF0643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299C3BFB" w14:textId="77777777" w:rsidR="000D7EB5" w:rsidRPr="000D644D" w:rsidRDefault="000D2152" w:rsidP="000D2152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D7EB5" w:rsidRPr="000D644D">
        <w:rPr>
          <w:rFonts w:ascii="Angsana New" w:hAnsi="Angsana New"/>
          <w:b/>
          <w:bCs/>
          <w:sz w:val="32"/>
          <w:szCs w:val="32"/>
        </w:rPr>
        <w:t>.</w:t>
      </w:r>
      <w:r w:rsidR="000D7EB5" w:rsidRPr="000D644D">
        <w:rPr>
          <w:rFonts w:ascii="Angsana New" w:hAnsi="Angsana New"/>
          <w:b/>
          <w:bCs/>
          <w:sz w:val="32"/>
          <w:szCs w:val="32"/>
        </w:rPr>
        <w:tab/>
      </w:r>
      <w:r w:rsidR="000D7EB5" w:rsidRPr="000D644D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41BF54B8" w14:textId="77777777" w:rsidR="00F8039E" w:rsidRPr="000D644D" w:rsidRDefault="00F8039E" w:rsidP="00F8039E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ind w:left="547" w:hanging="547"/>
        <w:jc w:val="right"/>
        <w:rPr>
          <w:rFonts w:ascii="Angsana New" w:hAnsi="Angsana New"/>
          <w:sz w:val="26"/>
          <w:szCs w:val="26"/>
          <w:cs/>
        </w:rPr>
      </w:pPr>
      <w:r w:rsidRPr="000D644D">
        <w:rPr>
          <w:rFonts w:ascii="Angsana New" w:hAnsi="Angsana New"/>
          <w:sz w:val="26"/>
          <w:szCs w:val="26"/>
        </w:rPr>
        <w:t>(</w:t>
      </w:r>
      <w:r w:rsidRPr="000D644D">
        <w:rPr>
          <w:rFonts w:ascii="Angsana New" w:hAnsi="Angsana New"/>
          <w:sz w:val="26"/>
          <w:szCs w:val="26"/>
          <w:cs/>
        </w:rPr>
        <w:t>หน่วย</w:t>
      </w:r>
      <w:r w:rsidRPr="000D644D">
        <w:rPr>
          <w:rFonts w:ascii="Angsana New" w:hAnsi="Angsana New"/>
          <w:sz w:val="26"/>
          <w:szCs w:val="26"/>
        </w:rPr>
        <w:t xml:space="preserve">: </w:t>
      </w:r>
      <w:r w:rsidRPr="000D644D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14100" w:type="dxa"/>
        <w:tblInd w:w="547" w:type="dxa"/>
        <w:tblLook w:val="04A0" w:firstRow="1" w:lastRow="0" w:firstColumn="1" w:lastColumn="0" w:noHBand="0" w:noVBand="1"/>
      </w:tblPr>
      <w:tblGrid>
        <w:gridCol w:w="1181"/>
        <w:gridCol w:w="1056"/>
        <w:gridCol w:w="6054"/>
        <w:gridCol w:w="3600"/>
        <w:gridCol w:w="1104"/>
        <w:gridCol w:w="1105"/>
      </w:tblGrid>
      <w:tr w:rsidR="00771163" w:rsidRPr="000D644D" w14:paraId="65F111ED" w14:textId="77777777" w:rsidTr="00452A38">
        <w:tc>
          <w:tcPr>
            <w:tcW w:w="1181" w:type="dxa"/>
            <w:vAlign w:val="bottom"/>
          </w:tcPr>
          <w:p w14:paraId="6421EF55" w14:textId="77777777" w:rsidR="00F8039E" w:rsidRPr="000D644D" w:rsidRDefault="00F8039E" w:rsidP="00452A3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vAlign w:val="bottom"/>
          </w:tcPr>
          <w:p w14:paraId="04E77D94" w14:textId="77777777" w:rsidR="00F8039E" w:rsidRPr="000D644D" w:rsidRDefault="00F8039E" w:rsidP="00452A3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4" w:type="dxa"/>
            <w:gridSpan w:val="2"/>
            <w:vAlign w:val="bottom"/>
          </w:tcPr>
          <w:p w14:paraId="3FC9473F" w14:textId="77777777" w:rsidR="00F8039E" w:rsidRPr="000D644D" w:rsidRDefault="00F8039E" w:rsidP="00452A38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209" w:type="dxa"/>
            <w:gridSpan w:val="2"/>
            <w:vAlign w:val="bottom"/>
          </w:tcPr>
          <w:p w14:paraId="27BF035F" w14:textId="77777777" w:rsidR="00F8039E" w:rsidRPr="000D644D" w:rsidRDefault="00F8039E" w:rsidP="00452A38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-107" w:right="-11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                                    </w:t>
            </w:r>
            <w:r w:rsidRPr="000D644D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1163" w:rsidRPr="000D644D" w14:paraId="70EF494D" w14:textId="77777777" w:rsidTr="00452A38">
        <w:tc>
          <w:tcPr>
            <w:tcW w:w="1181" w:type="dxa"/>
            <w:vAlign w:val="bottom"/>
          </w:tcPr>
          <w:p w14:paraId="6C4996B3" w14:textId="77777777" w:rsidR="00F8039E" w:rsidRPr="000D644D" w:rsidRDefault="00F8039E" w:rsidP="00F8039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ลำดับ</w:t>
            </w:r>
          </w:p>
        </w:tc>
        <w:tc>
          <w:tcPr>
            <w:tcW w:w="1056" w:type="dxa"/>
            <w:vAlign w:val="bottom"/>
          </w:tcPr>
          <w:p w14:paraId="5E27368E" w14:textId="77777777" w:rsidR="00F8039E" w:rsidRPr="000D644D" w:rsidRDefault="00F8039E" w:rsidP="00F8039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วงเงินกู้ยืม</w:t>
            </w:r>
          </w:p>
        </w:tc>
        <w:tc>
          <w:tcPr>
            <w:tcW w:w="6054" w:type="dxa"/>
            <w:vAlign w:val="bottom"/>
          </w:tcPr>
          <w:p w14:paraId="2164C439" w14:textId="77777777" w:rsidR="00F8039E" w:rsidRPr="000D644D" w:rsidRDefault="00F8039E" w:rsidP="00F8039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3600" w:type="dxa"/>
            <w:vAlign w:val="bottom"/>
          </w:tcPr>
          <w:p w14:paraId="31C881FE" w14:textId="77777777" w:rsidR="00F8039E" w:rsidRPr="000D644D" w:rsidRDefault="00F8039E" w:rsidP="00F8039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>(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104" w:type="dxa"/>
            <w:vAlign w:val="bottom"/>
          </w:tcPr>
          <w:p w14:paraId="742FCB75" w14:textId="1601F314" w:rsidR="00F8039E" w:rsidRPr="000D644D" w:rsidRDefault="00F8039E" w:rsidP="00F8039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05" w:type="dxa"/>
            <w:vAlign w:val="bottom"/>
          </w:tcPr>
          <w:p w14:paraId="689D2DB4" w14:textId="4B7F4571" w:rsidR="00F8039E" w:rsidRPr="000D644D" w:rsidRDefault="00F8039E" w:rsidP="00F8039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771163" w:rsidRPr="000D644D" w14:paraId="51439F39" w14:textId="77777777" w:rsidTr="00452A38">
        <w:tc>
          <w:tcPr>
            <w:tcW w:w="1181" w:type="dxa"/>
          </w:tcPr>
          <w:p w14:paraId="26DBF2EE" w14:textId="77777777" w:rsidR="00F8039E" w:rsidRPr="000D644D" w:rsidRDefault="00F8039E" w:rsidP="00F8039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0D644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บริษัทฯ</w:t>
            </w:r>
          </w:p>
        </w:tc>
        <w:tc>
          <w:tcPr>
            <w:tcW w:w="1056" w:type="dxa"/>
          </w:tcPr>
          <w:p w14:paraId="5F0353EC" w14:textId="77777777" w:rsidR="00F8039E" w:rsidRPr="000D644D" w:rsidRDefault="00F8039E" w:rsidP="00F8039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4" w:type="dxa"/>
          </w:tcPr>
          <w:p w14:paraId="1DB77F2B" w14:textId="77777777" w:rsidR="00F8039E" w:rsidRPr="000D644D" w:rsidRDefault="00F8039E" w:rsidP="00F8039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600" w:type="dxa"/>
          </w:tcPr>
          <w:p w14:paraId="239666D2" w14:textId="77777777" w:rsidR="00F8039E" w:rsidRPr="000D644D" w:rsidRDefault="00F8039E" w:rsidP="00F8039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5BF343BB" w14:textId="77777777" w:rsidR="00F8039E" w:rsidRPr="000D644D" w:rsidRDefault="00F8039E" w:rsidP="00F8039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5" w:type="dxa"/>
          </w:tcPr>
          <w:p w14:paraId="1E7A34AD" w14:textId="77777777" w:rsidR="00F8039E" w:rsidRPr="000D644D" w:rsidRDefault="00F8039E" w:rsidP="00F8039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1163" w:rsidRPr="000D644D" w14:paraId="41F8C80D" w14:textId="77777777" w:rsidTr="00452A38">
        <w:tc>
          <w:tcPr>
            <w:tcW w:w="1181" w:type="dxa"/>
          </w:tcPr>
          <w:p w14:paraId="2A402766" w14:textId="77777777" w:rsidR="00F8039E" w:rsidRPr="000D644D" w:rsidRDefault="00F8039E" w:rsidP="00F8039E">
            <w:pPr>
              <w:overflowPunct/>
              <w:autoSpaceDE/>
              <w:autoSpaceDN/>
              <w:adjustRightInd/>
              <w:ind w:left="173" w:right="-18" w:hanging="173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1.</w:t>
            </w:r>
          </w:p>
        </w:tc>
        <w:tc>
          <w:tcPr>
            <w:tcW w:w="1056" w:type="dxa"/>
          </w:tcPr>
          <w:p w14:paraId="7A3437C9" w14:textId="77777777" w:rsidR="00F8039E" w:rsidRPr="000D644D" w:rsidRDefault="00F8039E" w:rsidP="00F8039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493,000</w:t>
            </w:r>
          </w:p>
        </w:tc>
        <w:tc>
          <w:tcPr>
            <w:tcW w:w="6054" w:type="dxa"/>
          </w:tcPr>
          <w:p w14:paraId="404D2204" w14:textId="77777777" w:rsidR="00F8039E" w:rsidRPr="000D644D" w:rsidRDefault="00F8039E" w:rsidP="00F8039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ชำระงวดแรกในเดือนมีนาคม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>2561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โดยชำระเงินต้นเป็นรายไตรมาสและชำระ</w:t>
            </w:r>
          </w:p>
          <w:p w14:paraId="6A1EC100" w14:textId="6AF7099A" w:rsidR="00F8039E" w:rsidRPr="000D644D" w:rsidRDefault="00F8039E" w:rsidP="00F8039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ดอกเบี้ยเป็นรายเดือนให้เสร็จสิ้นภายใน </w:t>
            </w:r>
            <w:r w:rsidRPr="000D644D">
              <w:rPr>
                <w:rFonts w:ascii="Angsana New" w:hAnsi="Angsana New"/>
                <w:sz w:val="26"/>
                <w:szCs w:val="26"/>
              </w:rPr>
              <w:t>3</w:t>
            </w:r>
            <w:r w:rsidR="007838A9">
              <w:rPr>
                <w:rFonts w:ascii="Angsana New" w:hAnsi="Angsana New"/>
                <w:sz w:val="26"/>
                <w:szCs w:val="26"/>
              </w:rPr>
              <w:t>7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งวด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 (ไม่เกินมกราคม </w:t>
            </w:r>
            <w:r w:rsidR="00E26FB9">
              <w:rPr>
                <w:rFonts w:ascii="Angsana New" w:hAnsi="Angsana New"/>
                <w:sz w:val="26"/>
                <w:szCs w:val="26"/>
              </w:rPr>
              <w:t>2570</w:t>
            </w:r>
            <w:r w:rsidRPr="000D644D">
              <w:rPr>
                <w:rFonts w:ascii="Angsana New" w:hAnsi="Angsana New" w:hint="cs"/>
                <w:sz w:val="26"/>
                <w:szCs w:val="26"/>
              </w:rPr>
              <w:t>)</w:t>
            </w:r>
          </w:p>
          <w:p w14:paraId="38DF1D21" w14:textId="77777777" w:rsidR="00F8039E" w:rsidRPr="000D644D" w:rsidRDefault="00F8039E" w:rsidP="00F8039E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1 - 4 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ชำระงวดละ </w:t>
            </w:r>
            <w:r w:rsidRPr="000D644D">
              <w:rPr>
                <w:rFonts w:ascii="Angsana New" w:hAnsi="Angsana New"/>
                <w:sz w:val="26"/>
                <w:szCs w:val="26"/>
              </w:rPr>
              <w:t>0.05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626D45B1" w14:textId="77777777" w:rsidR="00F8039E" w:rsidRPr="000D644D" w:rsidRDefault="00F8039E" w:rsidP="00F8039E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>5 - 8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ชำระงวดละ </w:t>
            </w:r>
            <w:r w:rsidRPr="000D644D">
              <w:rPr>
                <w:rFonts w:ascii="Angsana New" w:hAnsi="Angsana New"/>
                <w:sz w:val="26"/>
                <w:szCs w:val="26"/>
              </w:rPr>
              <w:t>7.4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151774D0" w14:textId="77777777" w:rsidR="00F8039E" w:rsidRPr="000D644D" w:rsidRDefault="00F8039E" w:rsidP="00F8039E">
            <w:pPr>
              <w:tabs>
                <w:tab w:val="left" w:pos="813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>9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เดือนมีนาคม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>7.4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3FE91D6A" w14:textId="77777777" w:rsidR="00F8039E" w:rsidRPr="000D644D" w:rsidRDefault="00F8039E" w:rsidP="00F8039E">
            <w:pPr>
              <w:tabs>
                <w:tab w:val="left" w:pos="813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เดือนพฤษภาคม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>12.3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6D1A3AC8" w14:textId="77777777" w:rsidR="00F8039E" w:rsidRPr="000D644D" w:rsidRDefault="00F8039E" w:rsidP="00F8039E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10 - 14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เฉพาะดอกเบี้ย</w:t>
            </w:r>
          </w:p>
          <w:p w14:paraId="224DEB3E" w14:textId="77777777" w:rsidR="00F8039E" w:rsidRPr="000D644D" w:rsidRDefault="00F8039E" w:rsidP="00F8039E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8.87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2246623F" w14:textId="77777777" w:rsidR="00F8039E" w:rsidRPr="000D644D" w:rsidRDefault="00F8039E" w:rsidP="00F8039E">
            <w:pPr>
              <w:tabs>
                <w:tab w:val="left" w:pos="813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16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เดือนธันวาคม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2564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>4.9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0133D1A0" w14:textId="77777777" w:rsidR="00F8039E" w:rsidRPr="000D644D" w:rsidRDefault="00F8039E" w:rsidP="00F8039E">
            <w:pPr>
              <w:tabs>
                <w:tab w:val="left" w:pos="813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เดือนมกราคม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2565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>2.5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3BFD8639" w14:textId="77777777" w:rsidR="00F8039E" w:rsidRPr="000D644D" w:rsidRDefault="00F8039E" w:rsidP="00F8039E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17 - 23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ชำระงวดละ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7.4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0812FACC" w14:textId="77777777" w:rsidR="00F8039E" w:rsidRPr="000D644D" w:rsidRDefault="00F8039E" w:rsidP="00F8039E">
            <w:pPr>
              <w:tabs>
                <w:tab w:val="left" w:pos="7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24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เดือนธันวาคม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2566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>52.</w:t>
            </w:r>
            <w:r w:rsidRPr="000D644D">
              <w:rPr>
                <w:rFonts w:ascii="Angsana New" w:hAnsi="Angsana New" w:hint="cs"/>
                <w:sz w:val="26"/>
                <w:szCs w:val="26"/>
              </w:rPr>
              <w:t>1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5B2C2AFD" w14:textId="77777777" w:rsidR="00F8039E" w:rsidRPr="000D644D" w:rsidRDefault="00F8039E" w:rsidP="00F8039E">
            <w:pPr>
              <w:tabs>
                <w:tab w:val="left" w:pos="7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>25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เดือนมีนาคม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2567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7.4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487A25AB" w14:textId="77777777" w:rsidR="00F8039E" w:rsidRPr="000D644D" w:rsidRDefault="00F8039E" w:rsidP="00F8039E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26 - 27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ชำระงวดละ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14.8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1103F155" w14:textId="77777777" w:rsidR="00F8039E" w:rsidRPr="000D644D" w:rsidRDefault="00F8039E" w:rsidP="00F8039E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28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5F4E060B" w14:textId="06AF50D5" w:rsidR="00F8039E" w:rsidRPr="000D644D" w:rsidRDefault="00F8039E" w:rsidP="00F8039E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>29 - 3</w:t>
            </w:r>
            <w:r w:rsidR="00364F1A" w:rsidRPr="000D644D"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ชำระ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งวดละ</w:t>
            </w:r>
            <w:r w:rsidRPr="000D644D">
              <w:rPr>
                <w:rFonts w:ascii="Angsana New" w:hAnsi="Angsana New" w:hint="cs"/>
                <w:sz w:val="26"/>
                <w:szCs w:val="26"/>
              </w:rPr>
              <w:t xml:space="preserve"> 7</w:t>
            </w:r>
            <w:r w:rsidRPr="000D644D">
              <w:rPr>
                <w:rFonts w:ascii="Angsana New" w:hAnsi="Angsana New"/>
                <w:sz w:val="26"/>
                <w:szCs w:val="26"/>
              </w:rPr>
              <w:t>.8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4F4ACEBA" w14:textId="1A602406" w:rsidR="00F8039E" w:rsidRPr="000D644D" w:rsidRDefault="00F8039E" w:rsidP="00364F1A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 w:hint="cs"/>
                <w:sz w:val="26"/>
                <w:szCs w:val="26"/>
              </w:rPr>
              <w:t>3</w:t>
            </w:r>
            <w:r w:rsidR="005502B4" w:rsidRPr="000D644D">
              <w:rPr>
                <w:rFonts w:ascii="Angsana New" w:hAnsi="Angsana New"/>
                <w:sz w:val="26"/>
                <w:szCs w:val="26"/>
              </w:rPr>
              <w:t>7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ชำระเงินต้นและดอกเบี้ยที่คงค้างตามสัญญาให้ครบ</w:t>
            </w:r>
          </w:p>
        </w:tc>
        <w:tc>
          <w:tcPr>
            <w:tcW w:w="3600" w:type="dxa"/>
          </w:tcPr>
          <w:p w14:paraId="03E9A3A5" w14:textId="77777777" w:rsidR="00F8039E" w:rsidRPr="000D644D" w:rsidRDefault="00F8039E" w:rsidP="00F8039E">
            <w:pPr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อัตรา </w:t>
            </w:r>
            <w:r w:rsidRPr="000D644D">
              <w:rPr>
                <w:rFonts w:ascii="Angsana New" w:hAnsi="Angsana New"/>
                <w:sz w:val="26"/>
                <w:szCs w:val="26"/>
              </w:rPr>
              <w:t>MLR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ลบอัตราร้อยละคงที่ต่อปี</w:t>
            </w:r>
          </w:p>
          <w:p w14:paraId="35379DE6" w14:textId="77777777" w:rsidR="00F8039E" w:rsidRPr="000D644D" w:rsidRDefault="00F8039E" w:rsidP="00F8039E">
            <w:pPr>
              <w:ind w:right="-108" w:hanging="108"/>
              <w:jc w:val="center"/>
              <w:rPr>
                <w:rFonts w:ascii="Angsana New" w:hAnsi="Angsana New"/>
                <w:spacing w:val="-10"/>
                <w:sz w:val="26"/>
                <w:szCs w:val="26"/>
              </w:rPr>
            </w:pPr>
          </w:p>
        </w:tc>
        <w:tc>
          <w:tcPr>
            <w:tcW w:w="1104" w:type="dxa"/>
          </w:tcPr>
          <w:p w14:paraId="31B159CC" w14:textId="6A0D101A" w:rsidR="00F8039E" w:rsidRPr="000D644D" w:rsidRDefault="008C6E17" w:rsidP="00F8039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172,137</w:t>
            </w:r>
          </w:p>
        </w:tc>
        <w:tc>
          <w:tcPr>
            <w:tcW w:w="1105" w:type="dxa"/>
          </w:tcPr>
          <w:p w14:paraId="7BCEA765" w14:textId="26A39521" w:rsidR="00F8039E" w:rsidRPr="000D644D" w:rsidRDefault="00F8039E" w:rsidP="00F8039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179,981</w:t>
            </w:r>
          </w:p>
        </w:tc>
      </w:tr>
    </w:tbl>
    <w:p w14:paraId="001F6608" w14:textId="77777777" w:rsidR="00F8039E" w:rsidRPr="000D644D" w:rsidRDefault="00F8039E" w:rsidP="00F8039E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ind w:left="547" w:hanging="547"/>
        <w:jc w:val="right"/>
        <w:rPr>
          <w:rFonts w:ascii="Angsana New" w:hAnsi="Angsana New"/>
          <w:sz w:val="26"/>
          <w:szCs w:val="26"/>
          <w:cs/>
        </w:rPr>
      </w:pPr>
      <w:r w:rsidRPr="000D644D">
        <w:rPr>
          <w:rFonts w:ascii="Angsana New" w:hAnsi="Angsana New"/>
        </w:rPr>
        <w:br w:type="page"/>
      </w:r>
      <w:r w:rsidRPr="000D644D">
        <w:rPr>
          <w:rFonts w:ascii="Angsana New" w:hAnsi="Angsana New"/>
          <w:sz w:val="26"/>
          <w:szCs w:val="26"/>
        </w:rPr>
        <w:lastRenderedPageBreak/>
        <w:t>(</w:t>
      </w:r>
      <w:r w:rsidRPr="000D644D">
        <w:rPr>
          <w:rFonts w:ascii="Angsana New" w:hAnsi="Angsana New"/>
          <w:sz w:val="26"/>
          <w:szCs w:val="26"/>
          <w:cs/>
        </w:rPr>
        <w:t>หน่วย</w:t>
      </w:r>
      <w:r w:rsidRPr="000D644D">
        <w:rPr>
          <w:rFonts w:ascii="Angsana New" w:hAnsi="Angsana New"/>
          <w:sz w:val="26"/>
          <w:szCs w:val="26"/>
        </w:rPr>
        <w:t xml:space="preserve">: </w:t>
      </w:r>
      <w:r w:rsidRPr="000D644D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14100" w:type="dxa"/>
        <w:tblInd w:w="547" w:type="dxa"/>
        <w:tblLook w:val="04A0" w:firstRow="1" w:lastRow="0" w:firstColumn="1" w:lastColumn="0" w:noHBand="0" w:noVBand="1"/>
      </w:tblPr>
      <w:tblGrid>
        <w:gridCol w:w="1181"/>
        <w:gridCol w:w="1056"/>
        <w:gridCol w:w="6054"/>
        <w:gridCol w:w="72"/>
        <w:gridCol w:w="3528"/>
        <w:gridCol w:w="1104"/>
        <w:gridCol w:w="1105"/>
      </w:tblGrid>
      <w:tr w:rsidR="00F2454D" w:rsidRPr="000D644D" w14:paraId="3545557A" w14:textId="77777777" w:rsidTr="00452A38">
        <w:tc>
          <w:tcPr>
            <w:tcW w:w="1181" w:type="dxa"/>
            <w:vAlign w:val="bottom"/>
          </w:tcPr>
          <w:p w14:paraId="4F99E313" w14:textId="77777777" w:rsidR="00F8039E" w:rsidRPr="000D644D" w:rsidRDefault="00F8039E" w:rsidP="00452A3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vAlign w:val="bottom"/>
          </w:tcPr>
          <w:p w14:paraId="5DA92326" w14:textId="77777777" w:rsidR="00F8039E" w:rsidRPr="000D644D" w:rsidRDefault="00F8039E" w:rsidP="00452A3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4" w:type="dxa"/>
            <w:gridSpan w:val="3"/>
            <w:vAlign w:val="bottom"/>
          </w:tcPr>
          <w:p w14:paraId="3CB64976" w14:textId="77777777" w:rsidR="00F8039E" w:rsidRPr="000D644D" w:rsidRDefault="00F8039E" w:rsidP="00452A38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209" w:type="dxa"/>
            <w:gridSpan w:val="2"/>
            <w:vAlign w:val="bottom"/>
          </w:tcPr>
          <w:p w14:paraId="382D19D8" w14:textId="77777777" w:rsidR="00F8039E" w:rsidRPr="000D644D" w:rsidRDefault="00F8039E" w:rsidP="00452A38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-107" w:right="-11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                                    </w:t>
            </w:r>
            <w:r w:rsidRPr="000D644D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4935" w:rsidRPr="000D644D" w14:paraId="1476F184" w14:textId="77777777" w:rsidTr="005502B4">
        <w:tc>
          <w:tcPr>
            <w:tcW w:w="1181" w:type="dxa"/>
            <w:vAlign w:val="bottom"/>
          </w:tcPr>
          <w:p w14:paraId="3FECF346" w14:textId="77777777" w:rsidR="00F8039E" w:rsidRPr="000D644D" w:rsidRDefault="00F8039E" w:rsidP="00F8039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ลำดับ</w:t>
            </w:r>
          </w:p>
        </w:tc>
        <w:tc>
          <w:tcPr>
            <w:tcW w:w="1056" w:type="dxa"/>
            <w:vAlign w:val="bottom"/>
          </w:tcPr>
          <w:p w14:paraId="003DA8FD" w14:textId="77777777" w:rsidR="00F8039E" w:rsidRPr="000D644D" w:rsidRDefault="00F8039E" w:rsidP="00F8039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วงเงินกู้ยืม</w:t>
            </w:r>
          </w:p>
        </w:tc>
        <w:tc>
          <w:tcPr>
            <w:tcW w:w="6126" w:type="dxa"/>
            <w:gridSpan w:val="2"/>
            <w:vAlign w:val="bottom"/>
          </w:tcPr>
          <w:p w14:paraId="58889C3E" w14:textId="77777777" w:rsidR="00F8039E" w:rsidRPr="000D644D" w:rsidRDefault="00F8039E" w:rsidP="00F8039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3528" w:type="dxa"/>
            <w:vAlign w:val="bottom"/>
          </w:tcPr>
          <w:p w14:paraId="0BDEE86B" w14:textId="77777777" w:rsidR="00F8039E" w:rsidRPr="000D644D" w:rsidRDefault="00F8039E" w:rsidP="00F8039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>(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104" w:type="dxa"/>
            <w:vAlign w:val="bottom"/>
          </w:tcPr>
          <w:p w14:paraId="01871655" w14:textId="1221620D" w:rsidR="00F8039E" w:rsidRPr="000D644D" w:rsidRDefault="00F8039E" w:rsidP="00F8039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05" w:type="dxa"/>
            <w:vAlign w:val="bottom"/>
          </w:tcPr>
          <w:p w14:paraId="36707CF7" w14:textId="1EF90F67" w:rsidR="00F8039E" w:rsidRPr="000D644D" w:rsidRDefault="00F8039E" w:rsidP="00F8039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114935" w:rsidRPr="000D644D" w14:paraId="1954AD7C" w14:textId="77777777" w:rsidTr="00452A38">
        <w:tc>
          <w:tcPr>
            <w:tcW w:w="1181" w:type="dxa"/>
          </w:tcPr>
          <w:p w14:paraId="321C1578" w14:textId="77777777" w:rsidR="00F8039E" w:rsidRPr="000D644D" w:rsidRDefault="00F8039E" w:rsidP="00F8039E">
            <w:pPr>
              <w:overflowPunct/>
              <w:autoSpaceDE/>
              <w:autoSpaceDN/>
              <w:adjustRightInd/>
              <w:ind w:left="173" w:right="-18" w:hanging="173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2.</w:t>
            </w:r>
          </w:p>
        </w:tc>
        <w:tc>
          <w:tcPr>
            <w:tcW w:w="1056" w:type="dxa"/>
          </w:tcPr>
          <w:p w14:paraId="7A705F20" w14:textId="77777777" w:rsidR="00F8039E" w:rsidRPr="000D644D" w:rsidRDefault="00F8039E" w:rsidP="00F8039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358,854</w:t>
            </w:r>
          </w:p>
        </w:tc>
        <w:tc>
          <w:tcPr>
            <w:tcW w:w="6054" w:type="dxa"/>
          </w:tcPr>
          <w:p w14:paraId="43FE5A37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ชำระเงินคืนเป็นรายไตรมาส โดยชำระคืนทั้งหมดไม่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เกินพฤศจิกายน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>2569</w:t>
            </w:r>
          </w:p>
          <w:p w14:paraId="0FD7D91C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2561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ชำระรายไตรมาส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ไตรมาสละ </w:t>
            </w:r>
            <w:r w:rsidRPr="000D644D">
              <w:rPr>
                <w:rFonts w:ascii="Angsana New" w:hAnsi="Angsana New"/>
                <w:sz w:val="26"/>
                <w:szCs w:val="26"/>
              </w:rPr>
              <w:t>0.04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66B0B494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2562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ชำระรายไตรมาส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ไตรมาสละ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5.4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240C6E74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ชำระรายไตรมาส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ไตรมาสละ </w:t>
            </w:r>
            <w:r w:rsidRPr="000D644D">
              <w:rPr>
                <w:rFonts w:ascii="Angsana New" w:hAnsi="Angsana New"/>
                <w:sz w:val="26"/>
                <w:szCs w:val="26"/>
              </w:rPr>
              <w:t>14.3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0BF62612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เดือนมิถุนายน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พักชำระเงินต้น)</w:t>
            </w:r>
          </w:p>
          <w:p w14:paraId="7D1F306A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Pr="000D644D">
              <w:rPr>
                <w:rFonts w:ascii="Angsana New" w:hAnsi="Angsana New"/>
                <w:sz w:val="26"/>
                <w:szCs w:val="26"/>
              </w:rPr>
              <w:t>2564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เดือนมีนาคม พักชำระเงินต้น </w:t>
            </w:r>
          </w:p>
          <w:p w14:paraId="30915555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มิถุนายน 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1.08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52837D69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5.38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196F15B1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 w:hint="cs"/>
                <w:sz w:val="26"/>
                <w:szCs w:val="26"/>
              </w:rPr>
              <w:t xml:space="preserve">   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5.38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559FD408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ปี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2565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ชำระรายไตรมาส ไตรมาสละ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5.38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6F96219A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ปี </w:t>
            </w:r>
            <w:r w:rsidRPr="000D644D">
              <w:rPr>
                <w:rFonts w:ascii="Angsana New" w:hAnsi="Angsana New"/>
                <w:sz w:val="26"/>
                <w:szCs w:val="26"/>
              </w:rPr>
              <w:t>2566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เดือนมีนาคม 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5.38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6D9403F5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5.38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6268C750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5.38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68B324E6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ชำระเงินต้น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ไม่น้อยกว่า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38.01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3B9B676B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D644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>2567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เดือนมีนาคม 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>5.38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53DB41DF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10.77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1D7AE53A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10.77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0EB8940D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เดือนธันวาคม ชำระ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10.93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5A14701E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D644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>2568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เดือนมีนาคม 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>5.71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5D1E0DFB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5.71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650B4347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5.71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7C20E69D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เดือนธันวาคม ชำระ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5.71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153BFD7D" w14:textId="356AE94F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0D644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>2569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เดือนมีนาคม 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>5.</w:t>
            </w:r>
            <w:r w:rsidR="006417B0">
              <w:rPr>
                <w:rFonts w:ascii="Angsana New" w:hAnsi="Angsana New"/>
                <w:sz w:val="26"/>
                <w:szCs w:val="26"/>
              </w:rPr>
              <w:t>71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39785FFB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5.38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5A06E32B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กันยายน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5.38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5545D14C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พฤศจิกายน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ชำระเงินต้น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และดอกเบี้ยที่ยังคงค้างตามสัญญาให้ครบ</w:t>
            </w:r>
          </w:p>
        </w:tc>
        <w:tc>
          <w:tcPr>
            <w:tcW w:w="3600" w:type="dxa"/>
            <w:gridSpan w:val="2"/>
          </w:tcPr>
          <w:p w14:paraId="727B20EE" w14:textId="77777777" w:rsidR="00F8039E" w:rsidRPr="000D644D" w:rsidRDefault="00F8039E" w:rsidP="00F8039E">
            <w:pPr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อัตรา </w:t>
            </w:r>
            <w:r w:rsidRPr="000D644D">
              <w:rPr>
                <w:rFonts w:ascii="Angsana New" w:hAnsi="Angsana New"/>
                <w:sz w:val="26"/>
                <w:szCs w:val="26"/>
              </w:rPr>
              <w:t>MLR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ลบอัตราร้อยละคงที่ต่อปี</w:t>
            </w:r>
          </w:p>
          <w:p w14:paraId="78AB3FDF" w14:textId="77777777" w:rsidR="00F8039E" w:rsidRPr="000D644D" w:rsidRDefault="00F8039E" w:rsidP="00F8039E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162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4" w:type="dxa"/>
          </w:tcPr>
          <w:p w14:paraId="5CBE4020" w14:textId="4B417403" w:rsidR="00F8039E" w:rsidRPr="000D644D" w:rsidRDefault="008C6E17" w:rsidP="00F8039E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125,320</w:t>
            </w:r>
          </w:p>
        </w:tc>
        <w:tc>
          <w:tcPr>
            <w:tcW w:w="1105" w:type="dxa"/>
          </w:tcPr>
          <w:p w14:paraId="09AEFE0B" w14:textId="0FE2286E" w:rsidR="00F8039E" w:rsidRPr="000D644D" w:rsidRDefault="00F8039E" w:rsidP="00F8039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131,029</w:t>
            </w:r>
          </w:p>
        </w:tc>
      </w:tr>
    </w:tbl>
    <w:p w14:paraId="60903E71" w14:textId="77777777" w:rsidR="00F8039E" w:rsidRPr="000D644D" w:rsidRDefault="00F8039E" w:rsidP="00F8039E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line="300" w:lineRule="exact"/>
        <w:rPr>
          <w:rFonts w:ascii="Angsana New" w:hAnsi="Angsana New"/>
          <w:sz w:val="26"/>
          <w:szCs w:val="26"/>
        </w:rPr>
      </w:pPr>
      <w:r w:rsidRPr="000D644D">
        <w:rPr>
          <w:rFonts w:ascii="Angsana New" w:hAnsi="Angsana New"/>
          <w:sz w:val="26"/>
          <w:szCs w:val="26"/>
        </w:rPr>
        <w:lastRenderedPageBreak/>
        <w:tab/>
      </w:r>
      <w:r w:rsidRPr="000D644D">
        <w:rPr>
          <w:rFonts w:ascii="Angsana New" w:hAnsi="Angsana New"/>
          <w:sz w:val="26"/>
          <w:szCs w:val="26"/>
        </w:rPr>
        <w:tab/>
      </w:r>
      <w:r w:rsidRPr="000D644D">
        <w:rPr>
          <w:rFonts w:ascii="Angsana New" w:hAnsi="Angsana New"/>
          <w:sz w:val="26"/>
          <w:szCs w:val="26"/>
        </w:rPr>
        <w:tab/>
      </w:r>
      <w:r w:rsidRPr="000D644D">
        <w:rPr>
          <w:rFonts w:ascii="Angsana New" w:hAnsi="Angsana New"/>
          <w:sz w:val="26"/>
          <w:szCs w:val="26"/>
        </w:rPr>
        <w:tab/>
      </w:r>
      <w:r w:rsidRPr="000D644D">
        <w:rPr>
          <w:rFonts w:ascii="Angsana New" w:hAnsi="Angsana New"/>
          <w:sz w:val="26"/>
          <w:szCs w:val="26"/>
        </w:rPr>
        <w:tab/>
      </w:r>
      <w:r w:rsidRPr="000D644D">
        <w:rPr>
          <w:rFonts w:ascii="Angsana New" w:hAnsi="Angsana New"/>
          <w:sz w:val="26"/>
          <w:szCs w:val="26"/>
        </w:rPr>
        <w:tab/>
      </w:r>
    </w:p>
    <w:p w14:paraId="18B8716F" w14:textId="77777777" w:rsidR="00F8039E" w:rsidRPr="000D644D" w:rsidRDefault="00F8039E" w:rsidP="00F8039E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spacing w:line="270" w:lineRule="exact"/>
        <w:jc w:val="right"/>
        <w:rPr>
          <w:rFonts w:ascii="Angsana New" w:hAnsi="Angsana New"/>
          <w:sz w:val="26"/>
          <w:szCs w:val="26"/>
          <w:cs/>
        </w:rPr>
      </w:pPr>
      <w:r w:rsidRPr="000D644D">
        <w:rPr>
          <w:rFonts w:ascii="Angsana New" w:hAnsi="Angsana New"/>
          <w:sz w:val="26"/>
          <w:szCs w:val="26"/>
        </w:rPr>
        <w:tab/>
        <w:t>(</w:t>
      </w:r>
      <w:r w:rsidRPr="000D644D">
        <w:rPr>
          <w:rFonts w:ascii="Angsana New" w:hAnsi="Angsana New"/>
          <w:sz w:val="26"/>
          <w:szCs w:val="26"/>
          <w:cs/>
        </w:rPr>
        <w:t>หน่วย</w:t>
      </w:r>
      <w:r w:rsidRPr="000D644D">
        <w:rPr>
          <w:rFonts w:ascii="Angsana New" w:hAnsi="Angsana New"/>
          <w:sz w:val="26"/>
          <w:szCs w:val="26"/>
        </w:rPr>
        <w:t xml:space="preserve">: </w:t>
      </w:r>
      <w:r w:rsidRPr="000D644D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14100" w:type="dxa"/>
        <w:tblInd w:w="547" w:type="dxa"/>
        <w:tblLook w:val="04A0" w:firstRow="1" w:lastRow="0" w:firstColumn="1" w:lastColumn="0" w:noHBand="0" w:noVBand="1"/>
      </w:tblPr>
      <w:tblGrid>
        <w:gridCol w:w="1181"/>
        <w:gridCol w:w="1056"/>
        <w:gridCol w:w="6234"/>
        <w:gridCol w:w="3420"/>
        <w:gridCol w:w="1104"/>
        <w:gridCol w:w="1105"/>
      </w:tblGrid>
      <w:tr w:rsidR="00771163" w:rsidRPr="000D644D" w14:paraId="5997BDE2" w14:textId="77777777" w:rsidTr="00452A38">
        <w:tc>
          <w:tcPr>
            <w:tcW w:w="1181" w:type="dxa"/>
            <w:vAlign w:val="bottom"/>
          </w:tcPr>
          <w:p w14:paraId="76E476E1" w14:textId="77777777" w:rsidR="00F8039E" w:rsidRPr="000D644D" w:rsidRDefault="00F8039E" w:rsidP="00452A3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vAlign w:val="bottom"/>
          </w:tcPr>
          <w:p w14:paraId="35B1817C" w14:textId="77777777" w:rsidR="00F8039E" w:rsidRPr="000D644D" w:rsidRDefault="00F8039E" w:rsidP="00452A3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4" w:type="dxa"/>
            <w:gridSpan w:val="2"/>
            <w:vAlign w:val="bottom"/>
          </w:tcPr>
          <w:p w14:paraId="75C153AD" w14:textId="77777777" w:rsidR="00F8039E" w:rsidRPr="000D644D" w:rsidRDefault="00F8039E" w:rsidP="00452A38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209" w:type="dxa"/>
            <w:gridSpan w:val="2"/>
            <w:vAlign w:val="bottom"/>
          </w:tcPr>
          <w:p w14:paraId="14B407B1" w14:textId="77777777" w:rsidR="00F8039E" w:rsidRPr="000D644D" w:rsidRDefault="00F8039E" w:rsidP="00452A38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-107" w:right="-11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                                    </w:t>
            </w:r>
            <w:r w:rsidRPr="000D644D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1163" w:rsidRPr="000D644D" w14:paraId="4040FFB2" w14:textId="77777777" w:rsidTr="00452A38">
        <w:tc>
          <w:tcPr>
            <w:tcW w:w="1181" w:type="dxa"/>
            <w:vAlign w:val="bottom"/>
          </w:tcPr>
          <w:p w14:paraId="2D5C63DD" w14:textId="77777777" w:rsidR="00F8039E" w:rsidRPr="000D644D" w:rsidRDefault="00F8039E" w:rsidP="00F8039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ลำดับ</w:t>
            </w:r>
          </w:p>
        </w:tc>
        <w:tc>
          <w:tcPr>
            <w:tcW w:w="1056" w:type="dxa"/>
            <w:vAlign w:val="bottom"/>
          </w:tcPr>
          <w:p w14:paraId="4C6FEA2E" w14:textId="77777777" w:rsidR="00F8039E" w:rsidRPr="000D644D" w:rsidRDefault="00F8039E" w:rsidP="00F8039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วงเงินกู้ยืม</w:t>
            </w:r>
          </w:p>
        </w:tc>
        <w:tc>
          <w:tcPr>
            <w:tcW w:w="6234" w:type="dxa"/>
            <w:vAlign w:val="bottom"/>
          </w:tcPr>
          <w:p w14:paraId="7C77B8D4" w14:textId="77777777" w:rsidR="00F8039E" w:rsidRPr="000D644D" w:rsidRDefault="00F8039E" w:rsidP="00F8039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3420" w:type="dxa"/>
            <w:vAlign w:val="bottom"/>
          </w:tcPr>
          <w:p w14:paraId="17FAA038" w14:textId="77777777" w:rsidR="00F8039E" w:rsidRPr="000D644D" w:rsidRDefault="00F8039E" w:rsidP="00F8039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>(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104" w:type="dxa"/>
            <w:vAlign w:val="bottom"/>
          </w:tcPr>
          <w:p w14:paraId="04E139EC" w14:textId="5E4EC8A1" w:rsidR="00F8039E" w:rsidRPr="000D644D" w:rsidRDefault="00F8039E" w:rsidP="00F8039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05" w:type="dxa"/>
            <w:vAlign w:val="bottom"/>
          </w:tcPr>
          <w:p w14:paraId="4F77C157" w14:textId="62A2DCA0" w:rsidR="00F8039E" w:rsidRPr="000D644D" w:rsidRDefault="00F8039E" w:rsidP="00F8039E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771163" w:rsidRPr="000D644D" w14:paraId="69DEFCB5" w14:textId="77777777" w:rsidTr="00452A38">
        <w:tc>
          <w:tcPr>
            <w:tcW w:w="1181" w:type="dxa"/>
          </w:tcPr>
          <w:p w14:paraId="189E2862" w14:textId="77777777" w:rsidR="00F8039E" w:rsidRPr="000D644D" w:rsidRDefault="00F8039E" w:rsidP="00F8039E">
            <w:pPr>
              <w:overflowPunct/>
              <w:autoSpaceDE/>
              <w:autoSpaceDN/>
              <w:adjustRightInd/>
              <w:spacing w:line="270" w:lineRule="exact"/>
              <w:ind w:left="173" w:right="-18" w:hanging="173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3.</w:t>
            </w:r>
          </w:p>
        </w:tc>
        <w:tc>
          <w:tcPr>
            <w:tcW w:w="1056" w:type="dxa"/>
          </w:tcPr>
          <w:p w14:paraId="067FED7B" w14:textId="77777777" w:rsidR="00F8039E" w:rsidRPr="000D644D" w:rsidRDefault="00F8039E" w:rsidP="00F8039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right="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199,940</w:t>
            </w:r>
          </w:p>
        </w:tc>
        <w:tc>
          <w:tcPr>
            <w:tcW w:w="6234" w:type="dxa"/>
          </w:tcPr>
          <w:p w14:paraId="74C62BCC" w14:textId="1114C091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ชำระเงินคืนเป็นรายไตรมาส โดยชำระคืนทั้งหมด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3</w:t>
            </w:r>
            <w:r w:rsidR="00051BC5">
              <w:rPr>
                <w:rFonts w:ascii="Angsana New" w:hAnsi="Angsana New"/>
                <w:sz w:val="26"/>
                <w:szCs w:val="26"/>
              </w:rPr>
              <w:t>0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งวด ไม่เกิน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="0043085B">
              <w:rPr>
                <w:rFonts w:ascii="Angsana New" w:hAnsi="Angsana New"/>
                <w:sz w:val="26"/>
                <w:szCs w:val="26"/>
              </w:rPr>
              <w:t>2569</w:t>
            </w:r>
          </w:p>
          <w:p w14:paraId="718B2013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>0.02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015A798F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>2 - 5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ชำระงวดละ </w:t>
            </w:r>
            <w:r w:rsidRPr="000D644D">
              <w:rPr>
                <w:rFonts w:ascii="Angsana New" w:hAnsi="Angsana New"/>
                <w:sz w:val="26"/>
                <w:szCs w:val="26"/>
              </w:rPr>
              <w:t>3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06F611C9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6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>3.3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2914ED4A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>7 - 10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พักชำระเงินต้น</w:t>
            </w:r>
          </w:p>
          <w:p w14:paraId="22E007BD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>0.6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0795A34F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12 - 20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งวดละ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>3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12A6CE07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>21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>21.18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243AA6D8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22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>3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791F6274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23 - 25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งวดละ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>6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4410E441" w14:textId="60B619D9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26 - </w:t>
            </w:r>
            <w:r w:rsidR="0043085B">
              <w:rPr>
                <w:rFonts w:ascii="Angsana New" w:hAnsi="Angsana New"/>
                <w:sz w:val="26"/>
                <w:szCs w:val="26"/>
              </w:rPr>
              <w:t>29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งวดละ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3.2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57116741" w14:textId="1A9FDF86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="0043085B">
              <w:rPr>
                <w:rFonts w:ascii="Angsana New" w:hAnsi="Angsana New"/>
                <w:sz w:val="26"/>
                <w:szCs w:val="26"/>
              </w:rPr>
              <w:t>30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ชำระเงินต้นและดอกเบี้ยที่ยังคงค้างตามสัญญาให้ครบ</w:t>
            </w:r>
          </w:p>
        </w:tc>
        <w:tc>
          <w:tcPr>
            <w:tcW w:w="3420" w:type="dxa"/>
          </w:tcPr>
          <w:p w14:paraId="51B31A0E" w14:textId="77777777" w:rsidR="00F8039E" w:rsidRPr="000D644D" w:rsidRDefault="00F8039E" w:rsidP="00F8039E">
            <w:pPr>
              <w:spacing w:line="270" w:lineRule="exact"/>
              <w:ind w:right="-108" w:hanging="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อัตรา </w:t>
            </w:r>
            <w:r w:rsidRPr="000D644D">
              <w:rPr>
                <w:rFonts w:ascii="Angsana New" w:hAnsi="Angsana New"/>
                <w:sz w:val="26"/>
                <w:szCs w:val="26"/>
              </w:rPr>
              <w:t>MLR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ลบอัตราร้อยละคงที่ต่อปี</w:t>
            </w:r>
          </w:p>
          <w:p w14:paraId="5EFB6513" w14:textId="77777777" w:rsidR="00F8039E" w:rsidRPr="000D644D" w:rsidRDefault="00F8039E" w:rsidP="00F8039E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hanging="16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4" w:type="dxa"/>
          </w:tcPr>
          <w:p w14:paraId="6D616982" w14:textId="04AAA43A" w:rsidR="00F8039E" w:rsidRPr="000D644D" w:rsidRDefault="008C6E17" w:rsidP="00F8039E">
            <w:pPr>
              <w:spacing w:line="27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69,872</w:t>
            </w:r>
          </w:p>
        </w:tc>
        <w:tc>
          <w:tcPr>
            <w:tcW w:w="1105" w:type="dxa"/>
          </w:tcPr>
          <w:p w14:paraId="4D1997BD" w14:textId="0DF49EE1" w:rsidR="00F8039E" w:rsidRPr="000D644D" w:rsidRDefault="00F8039E" w:rsidP="00F8039E">
            <w:pPr>
              <w:spacing w:line="27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73,053</w:t>
            </w:r>
          </w:p>
        </w:tc>
      </w:tr>
      <w:tr w:rsidR="00771163" w:rsidRPr="000D644D" w14:paraId="73C74CA9" w14:textId="77777777" w:rsidTr="00452A38">
        <w:tc>
          <w:tcPr>
            <w:tcW w:w="1181" w:type="dxa"/>
          </w:tcPr>
          <w:p w14:paraId="2A919DCC" w14:textId="77777777" w:rsidR="00F8039E" w:rsidRPr="000D644D" w:rsidRDefault="00F8039E" w:rsidP="00F8039E">
            <w:pPr>
              <w:overflowPunct/>
              <w:autoSpaceDE/>
              <w:autoSpaceDN/>
              <w:adjustRightInd/>
              <w:spacing w:line="270" w:lineRule="exact"/>
              <w:ind w:left="173" w:right="-18" w:hanging="173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4.</w:t>
            </w:r>
          </w:p>
        </w:tc>
        <w:tc>
          <w:tcPr>
            <w:tcW w:w="1056" w:type="dxa"/>
          </w:tcPr>
          <w:p w14:paraId="2F5F601F" w14:textId="77777777" w:rsidR="00F8039E" w:rsidRPr="000D644D" w:rsidRDefault="00F8039E" w:rsidP="00F8039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right="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193,920</w:t>
            </w:r>
          </w:p>
        </w:tc>
        <w:tc>
          <w:tcPr>
            <w:tcW w:w="6234" w:type="dxa"/>
          </w:tcPr>
          <w:p w14:paraId="78F743E6" w14:textId="5697B976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ชำระเงินคืนเป็นรายไตรมาส โดยชำระคืนทั้งหมด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838A9">
              <w:rPr>
                <w:rFonts w:ascii="Angsana New" w:hAnsi="Angsana New"/>
                <w:sz w:val="26"/>
                <w:szCs w:val="26"/>
              </w:rPr>
              <w:t>31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 ไม่เกินวันที่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31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E26FB9">
              <w:rPr>
                <w:rFonts w:ascii="Angsana New" w:hAnsi="Angsana New"/>
                <w:sz w:val="26"/>
                <w:szCs w:val="26"/>
              </w:rPr>
              <w:t>2570</w:t>
            </w:r>
          </w:p>
          <w:p w14:paraId="40F4C910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1 - 2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งวดละ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>3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09D2440E" w14:textId="77777777" w:rsidR="00F8039E" w:rsidRPr="000D644D" w:rsidRDefault="00F8039E" w:rsidP="00F8039E">
            <w:pPr>
              <w:tabs>
                <w:tab w:val="left" w:pos="720"/>
                <w:tab w:val="left" w:pos="81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>3</w:t>
            </w:r>
            <w:r w:rsidRPr="000D644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เดือนมีนาคม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2563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62898D5F" w14:textId="77777777" w:rsidR="00F8039E" w:rsidRPr="000D644D" w:rsidRDefault="00F8039E" w:rsidP="00F8039E">
            <w:pPr>
              <w:tabs>
                <w:tab w:val="left" w:pos="720"/>
                <w:tab w:val="left" w:pos="81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  <w:t xml:space="preserve"> 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เดือนเมษายน </w:t>
            </w:r>
            <w:r w:rsidRPr="000D644D">
              <w:rPr>
                <w:rFonts w:ascii="Angsana New" w:hAnsi="Angsana New"/>
                <w:sz w:val="26"/>
                <w:szCs w:val="26"/>
              </w:rPr>
              <w:t>2563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 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4.98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  <w:p w14:paraId="52016FDE" w14:textId="77777777" w:rsidR="00F8039E" w:rsidRPr="000D644D" w:rsidRDefault="00F8039E" w:rsidP="00F8039E">
            <w:pPr>
              <w:tabs>
                <w:tab w:val="left" w:pos="720"/>
                <w:tab w:val="left" w:pos="813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4 - 8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พักชำระเงินต้น</w:t>
            </w:r>
          </w:p>
          <w:p w14:paraId="1C2D893E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9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>3.6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19F6D117" w14:textId="77777777" w:rsidR="00F8039E" w:rsidRPr="000D644D" w:rsidRDefault="00F8039E" w:rsidP="00F8039E">
            <w:pPr>
              <w:tabs>
                <w:tab w:val="left" w:pos="720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>10 - 11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 พักชำระเงินต้น</w:t>
            </w:r>
          </w:p>
          <w:p w14:paraId="2CC0105C" w14:textId="77777777" w:rsidR="00F8039E" w:rsidRPr="000D644D" w:rsidRDefault="00F8039E" w:rsidP="00F8039E">
            <w:pPr>
              <w:tabs>
                <w:tab w:val="left" w:pos="720"/>
                <w:tab w:val="left" w:pos="813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>7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5F406B51" w14:textId="77777777" w:rsidR="00F8039E" w:rsidRPr="000D644D" w:rsidRDefault="00F8039E" w:rsidP="00F8039E">
            <w:pPr>
              <w:tabs>
                <w:tab w:val="left" w:pos="720"/>
                <w:tab w:val="left" w:pos="813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13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>5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 ล้านบาท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</w:p>
          <w:p w14:paraId="4561F0B8" w14:textId="77777777" w:rsidR="00F8039E" w:rsidRPr="000D644D" w:rsidRDefault="00F8039E" w:rsidP="00F8039E">
            <w:pPr>
              <w:tabs>
                <w:tab w:val="left" w:pos="720"/>
                <w:tab w:val="left" w:pos="813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 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14 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  <w:t xml:space="preserve">- 17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ชำระงวดละ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ล้านบาท                   </w:t>
            </w:r>
          </w:p>
          <w:p w14:paraId="595CAB11" w14:textId="77777777" w:rsidR="00F8039E" w:rsidRPr="000D644D" w:rsidRDefault="00F8039E" w:rsidP="00F8039E">
            <w:pPr>
              <w:tabs>
                <w:tab w:val="left" w:pos="720"/>
                <w:tab w:val="left" w:pos="813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 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>1</w:t>
            </w:r>
            <w:r w:rsidRPr="000D644D">
              <w:rPr>
                <w:rFonts w:ascii="Angsana New" w:hAnsi="Angsana New" w:hint="cs"/>
                <w:sz w:val="26"/>
                <w:szCs w:val="26"/>
              </w:rPr>
              <w:t>8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21.18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  <w:p w14:paraId="531B9E6A" w14:textId="77777777" w:rsidR="00F8039E" w:rsidRPr="000D644D" w:rsidRDefault="00F8039E" w:rsidP="00F8039E">
            <w:pPr>
              <w:tabs>
                <w:tab w:val="left" w:pos="720"/>
                <w:tab w:val="left" w:pos="813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>1</w:t>
            </w:r>
            <w:r w:rsidRPr="000D644D">
              <w:rPr>
                <w:rFonts w:ascii="Angsana New" w:hAnsi="Angsana New" w:hint="cs"/>
                <w:sz w:val="26"/>
                <w:szCs w:val="26"/>
              </w:rPr>
              <w:t>9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  <w:p w14:paraId="65993048" w14:textId="77777777" w:rsidR="00F8039E" w:rsidRPr="000D644D" w:rsidRDefault="00F8039E" w:rsidP="00F8039E">
            <w:pPr>
              <w:tabs>
                <w:tab w:val="left" w:pos="720"/>
                <w:tab w:val="left" w:pos="813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20 - </w:t>
            </w:r>
            <w:r w:rsidRPr="000D644D">
              <w:rPr>
                <w:rFonts w:ascii="Angsana New" w:hAnsi="Angsana New" w:hint="cs"/>
                <w:sz w:val="26"/>
                <w:szCs w:val="26"/>
              </w:rPr>
              <w:t>2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งวดละ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>6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40DE29F3" w14:textId="77777777" w:rsidR="00F8039E" w:rsidRPr="000D644D" w:rsidRDefault="00F8039E" w:rsidP="00F8039E">
            <w:pPr>
              <w:tabs>
                <w:tab w:val="left" w:pos="720"/>
                <w:tab w:val="left" w:pos="813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22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>6.09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25FC296B" w14:textId="703C1C10" w:rsidR="00F8039E" w:rsidRPr="000D644D" w:rsidRDefault="00F8039E" w:rsidP="00F8039E">
            <w:pPr>
              <w:tabs>
                <w:tab w:val="left" w:pos="813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23 - </w:t>
            </w:r>
            <w:r w:rsidR="008B41A1" w:rsidRPr="000D644D">
              <w:rPr>
                <w:rFonts w:ascii="Angsana New" w:hAnsi="Angsana New"/>
                <w:sz w:val="26"/>
                <w:szCs w:val="26"/>
              </w:rPr>
              <w:t>30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งวดละ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3.2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55CDB50D" w14:textId="025F7F53" w:rsidR="00F8039E" w:rsidRPr="000D644D" w:rsidRDefault="00F8039E" w:rsidP="00F8039E">
            <w:pPr>
              <w:tabs>
                <w:tab w:val="left" w:pos="720"/>
                <w:tab w:val="left" w:pos="813"/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="008B41A1" w:rsidRPr="000D644D">
              <w:rPr>
                <w:rFonts w:ascii="Angsana New" w:hAnsi="Angsana New"/>
                <w:sz w:val="26"/>
                <w:szCs w:val="26"/>
              </w:rPr>
              <w:t>31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ชำระเงินต้นและดอกเบี้ย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ที่ยังคงค้าง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ตามสัญญาให้ครบ</w:t>
            </w:r>
          </w:p>
        </w:tc>
        <w:tc>
          <w:tcPr>
            <w:tcW w:w="3420" w:type="dxa"/>
          </w:tcPr>
          <w:p w14:paraId="4FA7A2FE" w14:textId="77777777" w:rsidR="00F8039E" w:rsidRPr="000D644D" w:rsidRDefault="00F8039E" w:rsidP="00F8039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-1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อัตรา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MLR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ของธนาคารพาณิชย์แห่งหนึ่ง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ลบอัตราร้อยละคงที่ต่อปี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6D24B9FF" w14:textId="77777777" w:rsidR="00F8039E" w:rsidRPr="000D644D" w:rsidRDefault="00F8039E" w:rsidP="00F8039E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70" w:lineRule="exact"/>
              <w:ind w:left="-112" w:right="-11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104" w:type="dxa"/>
          </w:tcPr>
          <w:p w14:paraId="35004FAB" w14:textId="5C74F638" w:rsidR="00F8039E" w:rsidRPr="000D644D" w:rsidRDefault="008C6E17" w:rsidP="00F8039E">
            <w:pPr>
              <w:spacing w:line="27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69,838</w:t>
            </w:r>
          </w:p>
        </w:tc>
        <w:tc>
          <w:tcPr>
            <w:tcW w:w="1105" w:type="dxa"/>
          </w:tcPr>
          <w:p w14:paraId="67FD197A" w14:textId="4EF177FF" w:rsidR="00F8039E" w:rsidRPr="000D644D" w:rsidRDefault="00F8039E" w:rsidP="00F8039E">
            <w:pPr>
              <w:spacing w:line="27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73,020</w:t>
            </w:r>
          </w:p>
        </w:tc>
      </w:tr>
    </w:tbl>
    <w:p w14:paraId="3FD4EC73" w14:textId="77777777" w:rsidR="00F8039E" w:rsidRPr="000D644D" w:rsidRDefault="00F8039E" w:rsidP="00F8039E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ind w:left="547" w:hanging="547"/>
        <w:jc w:val="right"/>
        <w:rPr>
          <w:rFonts w:ascii="Angsana New" w:hAnsi="Angsana New"/>
          <w:sz w:val="26"/>
          <w:szCs w:val="26"/>
          <w:cs/>
        </w:rPr>
      </w:pPr>
      <w:r w:rsidRPr="000D644D">
        <w:rPr>
          <w:rFonts w:ascii="Angsana New" w:hAnsi="Angsana New"/>
        </w:rPr>
        <w:br w:type="page"/>
      </w:r>
      <w:r w:rsidRPr="000D644D">
        <w:rPr>
          <w:rFonts w:ascii="Angsana New" w:hAnsi="Angsana New"/>
          <w:sz w:val="26"/>
          <w:szCs w:val="26"/>
        </w:rPr>
        <w:lastRenderedPageBreak/>
        <w:t>(</w:t>
      </w:r>
      <w:r w:rsidRPr="000D644D">
        <w:rPr>
          <w:rFonts w:ascii="Angsana New" w:hAnsi="Angsana New"/>
          <w:sz w:val="26"/>
          <w:szCs w:val="26"/>
          <w:cs/>
        </w:rPr>
        <w:t>หน่วย</w:t>
      </w:r>
      <w:r w:rsidRPr="000D644D">
        <w:rPr>
          <w:rFonts w:ascii="Angsana New" w:hAnsi="Angsana New"/>
          <w:sz w:val="26"/>
          <w:szCs w:val="26"/>
        </w:rPr>
        <w:t xml:space="preserve">: </w:t>
      </w:r>
      <w:r w:rsidRPr="000D644D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W w:w="14100" w:type="dxa"/>
        <w:tblInd w:w="547" w:type="dxa"/>
        <w:tblLook w:val="04A0" w:firstRow="1" w:lastRow="0" w:firstColumn="1" w:lastColumn="0" w:noHBand="0" w:noVBand="1"/>
      </w:tblPr>
      <w:tblGrid>
        <w:gridCol w:w="1181"/>
        <w:gridCol w:w="1056"/>
        <w:gridCol w:w="6234"/>
        <w:gridCol w:w="1140"/>
        <w:gridCol w:w="1140"/>
        <w:gridCol w:w="1140"/>
        <w:gridCol w:w="1104"/>
        <w:gridCol w:w="1105"/>
      </w:tblGrid>
      <w:tr w:rsidR="00F2454D" w:rsidRPr="000D644D" w14:paraId="2E49FF19" w14:textId="77777777" w:rsidTr="00452A38">
        <w:tc>
          <w:tcPr>
            <w:tcW w:w="1181" w:type="dxa"/>
            <w:vAlign w:val="bottom"/>
          </w:tcPr>
          <w:p w14:paraId="667FD7C2" w14:textId="77777777" w:rsidR="00F8039E" w:rsidRPr="000D644D" w:rsidRDefault="00F8039E" w:rsidP="00452A3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6" w:type="dxa"/>
            <w:vAlign w:val="bottom"/>
          </w:tcPr>
          <w:p w14:paraId="51852177" w14:textId="77777777" w:rsidR="00F8039E" w:rsidRPr="000D644D" w:rsidRDefault="00F8039E" w:rsidP="00452A38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654" w:type="dxa"/>
            <w:gridSpan w:val="4"/>
            <w:vAlign w:val="bottom"/>
          </w:tcPr>
          <w:p w14:paraId="7B61B2F6" w14:textId="77777777" w:rsidR="00F8039E" w:rsidRPr="000D644D" w:rsidRDefault="00F8039E" w:rsidP="00452A38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209" w:type="dxa"/>
            <w:gridSpan w:val="2"/>
            <w:vAlign w:val="bottom"/>
          </w:tcPr>
          <w:p w14:paraId="6E1B744F" w14:textId="77777777" w:rsidR="00F8039E" w:rsidRPr="000D644D" w:rsidRDefault="00F8039E" w:rsidP="00452A38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-107" w:right="-117"/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                                    </w:t>
            </w:r>
            <w:r w:rsidRPr="000D644D">
              <w:rPr>
                <w:rFonts w:ascii="Angsana New" w:hAnsi="Angsana New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4F1A" w:rsidRPr="000D644D" w14:paraId="53719F34" w14:textId="77777777" w:rsidTr="00452A38">
        <w:tc>
          <w:tcPr>
            <w:tcW w:w="1181" w:type="dxa"/>
            <w:vAlign w:val="bottom"/>
          </w:tcPr>
          <w:p w14:paraId="67CC3A6C" w14:textId="77777777" w:rsidR="00364F1A" w:rsidRPr="000D644D" w:rsidRDefault="00364F1A" w:rsidP="00364F1A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ลำดับ</w:t>
            </w:r>
          </w:p>
        </w:tc>
        <w:tc>
          <w:tcPr>
            <w:tcW w:w="1056" w:type="dxa"/>
            <w:vAlign w:val="bottom"/>
          </w:tcPr>
          <w:p w14:paraId="20EA20FF" w14:textId="77777777" w:rsidR="00364F1A" w:rsidRPr="000D644D" w:rsidRDefault="00364F1A" w:rsidP="00364F1A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วงเงินกู้ยืม</w:t>
            </w:r>
          </w:p>
        </w:tc>
        <w:tc>
          <w:tcPr>
            <w:tcW w:w="6234" w:type="dxa"/>
            <w:vAlign w:val="bottom"/>
          </w:tcPr>
          <w:p w14:paraId="51008F5B" w14:textId="77777777" w:rsidR="00364F1A" w:rsidRPr="000D644D" w:rsidRDefault="00364F1A" w:rsidP="00364F1A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การจ่ายชำระคืน</w:t>
            </w:r>
          </w:p>
        </w:tc>
        <w:tc>
          <w:tcPr>
            <w:tcW w:w="3420" w:type="dxa"/>
            <w:gridSpan w:val="3"/>
            <w:vAlign w:val="bottom"/>
          </w:tcPr>
          <w:p w14:paraId="1D888328" w14:textId="77777777" w:rsidR="00364F1A" w:rsidRPr="000D644D" w:rsidRDefault="00364F1A" w:rsidP="00364F1A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>(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ร้อยละต่อปี)</w:t>
            </w:r>
          </w:p>
        </w:tc>
        <w:tc>
          <w:tcPr>
            <w:tcW w:w="1104" w:type="dxa"/>
            <w:vAlign w:val="bottom"/>
          </w:tcPr>
          <w:p w14:paraId="191C5AFE" w14:textId="1710C15F" w:rsidR="00364F1A" w:rsidRPr="000D644D" w:rsidRDefault="00364F1A" w:rsidP="00364F1A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105" w:type="dxa"/>
            <w:vAlign w:val="bottom"/>
          </w:tcPr>
          <w:p w14:paraId="6FDB845C" w14:textId="6C28A271" w:rsidR="00364F1A" w:rsidRPr="000D644D" w:rsidRDefault="00364F1A" w:rsidP="00364F1A">
            <w:pPr>
              <w:pBdr>
                <w:bottom w:val="single" w:sz="4" w:space="1" w:color="auto"/>
              </w:pBd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364F1A" w:rsidRPr="000D644D" w14:paraId="164FC3C1" w14:textId="77777777" w:rsidTr="00452A38">
        <w:tc>
          <w:tcPr>
            <w:tcW w:w="1181" w:type="dxa"/>
          </w:tcPr>
          <w:p w14:paraId="48F56961" w14:textId="77777777" w:rsidR="00364F1A" w:rsidRPr="000D644D" w:rsidRDefault="00364F1A" w:rsidP="00364F1A">
            <w:pPr>
              <w:overflowPunct/>
              <w:autoSpaceDE/>
              <w:autoSpaceDN/>
              <w:adjustRightInd/>
              <w:ind w:left="173" w:right="-18" w:hanging="173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5.</w:t>
            </w:r>
          </w:p>
        </w:tc>
        <w:tc>
          <w:tcPr>
            <w:tcW w:w="1056" w:type="dxa"/>
          </w:tcPr>
          <w:p w14:paraId="09D87FC4" w14:textId="77777777" w:rsidR="00364F1A" w:rsidRPr="000D644D" w:rsidRDefault="00364F1A" w:rsidP="00364F1A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2,034,120</w:t>
            </w:r>
          </w:p>
        </w:tc>
        <w:tc>
          <w:tcPr>
            <w:tcW w:w="6234" w:type="dxa"/>
          </w:tcPr>
          <w:p w14:paraId="51AA274B" w14:textId="7997F576" w:rsidR="00364F1A" w:rsidRPr="000D644D" w:rsidRDefault="00364F1A" w:rsidP="00364F1A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ชำระเงินคืนเป็นรายไตรมาส โดยชำระคืนทั้งหมด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2</w:t>
            </w:r>
            <w:r w:rsidR="007838A9">
              <w:rPr>
                <w:rFonts w:ascii="Angsana New" w:hAnsi="Angsana New"/>
                <w:sz w:val="26"/>
                <w:szCs w:val="26"/>
              </w:rPr>
              <w:t>3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 ไม่เกินวันที่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E26FB9">
              <w:rPr>
                <w:rFonts w:ascii="Angsana New" w:hAnsi="Angsana New" w:hint="cs"/>
                <w:sz w:val="26"/>
                <w:szCs w:val="26"/>
                <w:cs/>
              </w:rPr>
              <w:t>ตุลาคม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>2569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โดยเริ่มชำระงวดแรกในวันทำการสุดท้ายของเดือนมิถุนายน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2564 </w:t>
            </w:r>
          </w:p>
          <w:p w14:paraId="07B23EB8" w14:textId="77777777" w:rsidR="00364F1A" w:rsidRPr="000D644D" w:rsidRDefault="00364F1A" w:rsidP="00364F1A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6.6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5C1CBD7B" w14:textId="77777777" w:rsidR="00364F1A" w:rsidRPr="000D644D" w:rsidRDefault="00364F1A" w:rsidP="00364F1A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2 - 10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ชำระงวดละ </w:t>
            </w:r>
            <w:r w:rsidRPr="000D644D">
              <w:rPr>
                <w:rFonts w:ascii="Angsana New" w:hAnsi="Angsana New"/>
                <w:sz w:val="26"/>
                <w:szCs w:val="26"/>
              </w:rPr>
              <w:t>33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559E1111" w14:textId="77777777" w:rsidR="00364F1A" w:rsidRPr="000D644D" w:rsidRDefault="00364F1A" w:rsidP="00364F1A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11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233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2C019CE8" w14:textId="77777777" w:rsidR="00364F1A" w:rsidRPr="000D644D" w:rsidRDefault="00364F1A" w:rsidP="00364F1A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12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33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54ED410E" w14:textId="77777777" w:rsidR="00364F1A" w:rsidRPr="000D644D" w:rsidRDefault="00364F1A" w:rsidP="00364F1A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13 - 14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งวดละ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66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2CE58895" w14:textId="77777777" w:rsidR="00364F1A" w:rsidRPr="000D644D" w:rsidRDefault="00364F1A" w:rsidP="00364F1A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15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67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7CB59571" w14:textId="474F77B7" w:rsidR="00364F1A" w:rsidRPr="000D644D" w:rsidRDefault="00364F1A" w:rsidP="00364F1A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16 - 22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งวดละ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>35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5D32FDAB" w14:textId="633305E9" w:rsidR="00364F1A" w:rsidRPr="000D644D" w:rsidRDefault="00364F1A" w:rsidP="00364F1A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>23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ชำระ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เงินต้นและดอกเบี้ยที่ยังคงค้างตามสัญญาให้ครบ</w:t>
            </w:r>
          </w:p>
        </w:tc>
        <w:tc>
          <w:tcPr>
            <w:tcW w:w="3420" w:type="dxa"/>
            <w:gridSpan w:val="3"/>
          </w:tcPr>
          <w:p w14:paraId="083A7F70" w14:textId="77777777" w:rsidR="00364F1A" w:rsidRPr="000D644D" w:rsidRDefault="00364F1A" w:rsidP="00364F1A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-22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อัตรา </w:t>
            </w:r>
            <w:r w:rsidRPr="000D644D">
              <w:rPr>
                <w:rFonts w:ascii="Angsana New" w:hAnsi="Angsana New"/>
                <w:sz w:val="26"/>
                <w:szCs w:val="26"/>
              </w:rPr>
              <w:t>MLR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ลบอัตราร้อยละคงที่ต่อปี</w:t>
            </w:r>
          </w:p>
          <w:p w14:paraId="473797E5" w14:textId="77777777" w:rsidR="00364F1A" w:rsidRPr="000D644D" w:rsidRDefault="00364F1A" w:rsidP="00364F1A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-22" w:right="-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4" w:type="dxa"/>
          </w:tcPr>
          <w:p w14:paraId="3ACB0C7A" w14:textId="675CB15C" w:rsidR="00364F1A" w:rsidRPr="000D644D" w:rsidRDefault="00364F1A" w:rsidP="00364F1A">
            <w:pPr>
              <w:tabs>
                <w:tab w:val="decimal" w:pos="789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768</w:t>
            </w:r>
            <w:r w:rsidRPr="000D644D">
              <w:rPr>
                <w:rFonts w:ascii="Angsana New" w:hAnsi="Angsana New"/>
                <w:sz w:val="26"/>
                <w:szCs w:val="26"/>
              </w:rPr>
              <w:t>,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215</w:t>
            </w:r>
          </w:p>
        </w:tc>
        <w:tc>
          <w:tcPr>
            <w:tcW w:w="1105" w:type="dxa"/>
          </w:tcPr>
          <w:p w14:paraId="1AAA6775" w14:textId="3AD2BCFC" w:rsidR="00364F1A" w:rsidRPr="000D644D" w:rsidRDefault="00364F1A" w:rsidP="00364F1A">
            <w:pPr>
              <w:tabs>
                <w:tab w:val="decimal" w:pos="789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803,215</w:t>
            </w:r>
          </w:p>
        </w:tc>
      </w:tr>
      <w:tr w:rsidR="00364F1A" w:rsidRPr="000D644D" w14:paraId="4FECF85A" w14:textId="77777777" w:rsidTr="00452A38">
        <w:tc>
          <w:tcPr>
            <w:tcW w:w="1181" w:type="dxa"/>
          </w:tcPr>
          <w:p w14:paraId="0D158B33" w14:textId="77777777" w:rsidR="00364F1A" w:rsidRPr="000D644D" w:rsidRDefault="00364F1A" w:rsidP="00364F1A">
            <w:pPr>
              <w:overflowPunct/>
              <w:autoSpaceDE/>
              <w:autoSpaceDN/>
              <w:adjustRightInd/>
              <w:ind w:left="173" w:right="-18" w:hanging="173"/>
              <w:jc w:val="center"/>
              <w:textAlignment w:val="auto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6.</w:t>
            </w:r>
          </w:p>
        </w:tc>
        <w:tc>
          <w:tcPr>
            <w:tcW w:w="1056" w:type="dxa"/>
          </w:tcPr>
          <w:p w14:paraId="0E89CCF7" w14:textId="77777777" w:rsidR="00364F1A" w:rsidRPr="000D644D" w:rsidRDefault="00364F1A" w:rsidP="00364F1A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right="1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179,940</w:t>
            </w:r>
          </w:p>
        </w:tc>
        <w:tc>
          <w:tcPr>
            <w:tcW w:w="6234" w:type="dxa"/>
          </w:tcPr>
          <w:p w14:paraId="5788E45D" w14:textId="72A46303" w:rsidR="00364F1A" w:rsidRPr="000D644D" w:rsidRDefault="00364F1A" w:rsidP="00364F1A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ชำระเงินคืนเป็นรายไตรมาส โดยชำระคืนทั้งหมด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2</w:t>
            </w:r>
            <w:r w:rsidR="007838A9">
              <w:rPr>
                <w:rFonts w:ascii="Angsana New" w:hAnsi="Angsana New"/>
                <w:sz w:val="26"/>
                <w:szCs w:val="26"/>
              </w:rPr>
              <w:t>5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 ไม่เกินวันที่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E26FB9">
              <w:rPr>
                <w:rFonts w:ascii="Angsana New" w:hAnsi="Angsana New" w:hint="cs"/>
                <w:sz w:val="26"/>
                <w:szCs w:val="26"/>
                <w:cs/>
              </w:rPr>
              <w:t>ตุลาคม</w:t>
            </w:r>
            <w:r w:rsidR="00E26FB9" w:rsidRPr="000D644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2569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โดยเริ่มชำระงวดแรกในวันทำการสุดท้ายของเดือนธันวาคม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>2563</w:t>
            </w:r>
          </w:p>
          <w:p w14:paraId="39ADAC50" w14:textId="77777777" w:rsidR="00364F1A" w:rsidRPr="000D644D" w:rsidRDefault="00364F1A" w:rsidP="00364F1A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>24.32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56B83B73" w14:textId="77777777" w:rsidR="00364F1A" w:rsidRPr="000D644D" w:rsidRDefault="00364F1A" w:rsidP="00364F1A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 </w:t>
            </w:r>
            <w:r w:rsidRPr="000D644D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3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พักชำระเงินต้น</w:t>
            </w:r>
          </w:p>
          <w:p w14:paraId="74CD8211" w14:textId="77777777" w:rsidR="00364F1A" w:rsidRPr="000D644D" w:rsidRDefault="00364F1A" w:rsidP="00364F1A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4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 3.6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0B03B779" w14:textId="77777777" w:rsidR="00364F1A" w:rsidRPr="000D644D" w:rsidRDefault="00364F1A" w:rsidP="00364F1A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5 -12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ชำระงวดละ </w:t>
            </w:r>
            <w:r w:rsidRPr="000D644D">
              <w:rPr>
                <w:rFonts w:ascii="Angsana New" w:hAnsi="Angsana New"/>
                <w:sz w:val="26"/>
                <w:szCs w:val="26"/>
              </w:rPr>
              <w:t>3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28A242A6" w14:textId="77777777" w:rsidR="00364F1A" w:rsidRPr="000D644D" w:rsidRDefault="00364F1A" w:rsidP="00364F1A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13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เดือนธันวาคม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2566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>21.20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73E39BCA" w14:textId="77777777" w:rsidR="00364F1A" w:rsidRPr="000D644D" w:rsidRDefault="00364F1A" w:rsidP="00364F1A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14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เดือนมีนาคม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2567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ชำระ </w:t>
            </w:r>
            <w:r w:rsidRPr="000D644D">
              <w:rPr>
                <w:rFonts w:ascii="Angsana New" w:hAnsi="Angsana New"/>
                <w:sz w:val="26"/>
                <w:szCs w:val="26"/>
              </w:rPr>
              <w:t>3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7DDC8B24" w14:textId="77777777" w:rsidR="00364F1A" w:rsidRPr="000D644D" w:rsidRDefault="00364F1A" w:rsidP="00364F1A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15 - 17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งวดละ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>6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10D2E08A" w14:textId="1BDC63D0" w:rsidR="00364F1A" w:rsidRPr="000D644D" w:rsidRDefault="00364F1A" w:rsidP="00364F1A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18 - 24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งวดละ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0D644D">
              <w:rPr>
                <w:rFonts w:ascii="Angsana New" w:hAnsi="Angsana New"/>
                <w:sz w:val="26"/>
                <w:szCs w:val="26"/>
              </w:rPr>
              <w:t>3.2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  <w:p w14:paraId="04FCB660" w14:textId="0CF82AEC" w:rsidR="00364F1A" w:rsidRPr="000D644D" w:rsidRDefault="00364F1A" w:rsidP="00364F1A">
            <w:pPr>
              <w:tabs>
                <w:tab w:val="left" w:pos="1027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  <w:r w:rsidRPr="000D644D">
              <w:rPr>
                <w:rFonts w:ascii="Angsana New" w:hAnsi="Angsana New"/>
                <w:sz w:val="26"/>
                <w:szCs w:val="26"/>
              </w:rPr>
              <w:tab/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งวดที่ </w:t>
            </w:r>
            <w:r w:rsidRPr="000D644D">
              <w:rPr>
                <w:rFonts w:ascii="Angsana New" w:hAnsi="Angsana New"/>
                <w:sz w:val="26"/>
                <w:szCs w:val="26"/>
              </w:rPr>
              <w:t>25</w:t>
            </w:r>
            <w:r w:rsidRPr="000D644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 xml:space="preserve">เดือนตุลาคม 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2569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ชำระ</w:t>
            </w:r>
            <w:r w:rsidRPr="000D644D">
              <w:rPr>
                <w:rFonts w:ascii="Angsana New" w:hAnsi="Angsana New" w:hint="cs"/>
                <w:sz w:val="26"/>
                <w:szCs w:val="26"/>
                <w:cs/>
              </w:rPr>
              <w:t>เงินต้นและดอกเบี้ยที่ยังคงค้างตามสัญญาให้ครบ</w:t>
            </w:r>
          </w:p>
        </w:tc>
        <w:tc>
          <w:tcPr>
            <w:tcW w:w="3420" w:type="dxa"/>
            <w:gridSpan w:val="3"/>
          </w:tcPr>
          <w:p w14:paraId="6DED22BD" w14:textId="77777777" w:rsidR="00364F1A" w:rsidRPr="000D644D" w:rsidRDefault="00364F1A" w:rsidP="00364F1A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-22" w:right="-2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อัตรา </w:t>
            </w:r>
            <w:r w:rsidRPr="000D644D">
              <w:rPr>
                <w:rFonts w:ascii="Angsana New" w:hAnsi="Angsana New"/>
                <w:sz w:val="26"/>
                <w:szCs w:val="26"/>
              </w:rPr>
              <w:t>MLR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 xml:space="preserve"> ลบอัตราร้อยละคงที่ต่อปี</w:t>
            </w:r>
          </w:p>
          <w:p w14:paraId="3D5AB0C2" w14:textId="77777777" w:rsidR="00364F1A" w:rsidRPr="000D644D" w:rsidRDefault="00364F1A" w:rsidP="00364F1A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-22" w:right="-2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4" w:type="dxa"/>
          </w:tcPr>
          <w:p w14:paraId="5B3BE54E" w14:textId="0E16AA46" w:rsidR="00364F1A" w:rsidRPr="000D644D" w:rsidRDefault="00364F1A" w:rsidP="00364F1A">
            <w:pPr>
              <w:tabs>
                <w:tab w:val="decimal" w:pos="789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69,842</w:t>
            </w:r>
          </w:p>
        </w:tc>
        <w:tc>
          <w:tcPr>
            <w:tcW w:w="1105" w:type="dxa"/>
          </w:tcPr>
          <w:p w14:paraId="23D8D195" w14:textId="09A0BA89" w:rsidR="00364F1A" w:rsidRPr="000D644D" w:rsidRDefault="00364F1A" w:rsidP="00364F1A">
            <w:pPr>
              <w:tabs>
                <w:tab w:val="decimal" w:pos="789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73,024</w:t>
            </w:r>
          </w:p>
        </w:tc>
      </w:tr>
      <w:tr w:rsidR="00364F1A" w:rsidRPr="000D644D" w14:paraId="516BD946" w14:textId="77777777" w:rsidTr="00452A38">
        <w:tc>
          <w:tcPr>
            <w:tcW w:w="8471" w:type="dxa"/>
            <w:gridSpan w:val="3"/>
          </w:tcPr>
          <w:p w14:paraId="51006983" w14:textId="77777777" w:rsidR="00364F1A" w:rsidRPr="000D644D" w:rsidRDefault="00364F1A" w:rsidP="00364F1A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140" w:type="dxa"/>
          </w:tcPr>
          <w:p w14:paraId="17DCB81C" w14:textId="77777777" w:rsidR="00364F1A" w:rsidRPr="000D644D" w:rsidRDefault="00364F1A" w:rsidP="00364F1A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342" w:hanging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098FC4C5" w14:textId="77777777" w:rsidR="00364F1A" w:rsidRPr="000D644D" w:rsidRDefault="00364F1A" w:rsidP="00364F1A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342" w:hanging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6B7C6EB0" w14:textId="77777777" w:rsidR="00364F1A" w:rsidRPr="000D644D" w:rsidRDefault="00364F1A" w:rsidP="00364F1A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342" w:hanging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1FAF4DD3" w14:textId="216AE6A4" w:rsidR="00364F1A" w:rsidRPr="000D644D" w:rsidRDefault="00364F1A" w:rsidP="00364F1A">
            <w:pPr>
              <w:pBdr>
                <w:top w:val="single" w:sz="4" w:space="1" w:color="auto"/>
              </w:pBdr>
              <w:tabs>
                <w:tab w:val="decimal" w:pos="800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1,275,224</w:t>
            </w:r>
          </w:p>
        </w:tc>
        <w:tc>
          <w:tcPr>
            <w:tcW w:w="1105" w:type="dxa"/>
          </w:tcPr>
          <w:p w14:paraId="2349631B" w14:textId="6C6B9DA8" w:rsidR="00364F1A" w:rsidRPr="000D644D" w:rsidRDefault="00364F1A" w:rsidP="00364F1A">
            <w:pPr>
              <w:pBdr>
                <w:top w:val="single" w:sz="4" w:space="1" w:color="auto"/>
              </w:pBdr>
              <w:tabs>
                <w:tab w:val="decimal" w:pos="800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1,333,322</w:t>
            </w:r>
          </w:p>
        </w:tc>
      </w:tr>
      <w:tr w:rsidR="00364F1A" w:rsidRPr="000D644D" w14:paraId="081F1B7D" w14:textId="77777777" w:rsidTr="00452A38">
        <w:tc>
          <w:tcPr>
            <w:tcW w:w="8471" w:type="dxa"/>
            <w:gridSpan w:val="3"/>
          </w:tcPr>
          <w:p w14:paraId="317B43CC" w14:textId="77777777" w:rsidR="00364F1A" w:rsidRPr="000D644D" w:rsidRDefault="00364F1A" w:rsidP="00364F1A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0D644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0D644D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40" w:type="dxa"/>
          </w:tcPr>
          <w:p w14:paraId="60E4BC21" w14:textId="77777777" w:rsidR="00364F1A" w:rsidRPr="000D644D" w:rsidRDefault="00364F1A" w:rsidP="00364F1A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342" w:hanging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421221B8" w14:textId="77777777" w:rsidR="00364F1A" w:rsidRPr="000D644D" w:rsidRDefault="00364F1A" w:rsidP="00364F1A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342" w:hanging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4CA4609E" w14:textId="77777777" w:rsidR="00364F1A" w:rsidRPr="000D644D" w:rsidRDefault="00364F1A" w:rsidP="00364F1A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spacing w:line="280" w:lineRule="exact"/>
              <w:ind w:left="342" w:hanging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591B5FE5" w14:textId="1D1EE371" w:rsidR="00364F1A" w:rsidRPr="000D644D" w:rsidRDefault="00364F1A" w:rsidP="00364F1A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(1,275,224)</w:t>
            </w:r>
          </w:p>
        </w:tc>
        <w:tc>
          <w:tcPr>
            <w:tcW w:w="1105" w:type="dxa"/>
          </w:tcPr>
          <w:p w14:paraId="0A3AAD82" w14:textId="58E9CEE4" w:rsidR="00364F1A" w:rsidRPr="000D644D" w:rsidRDefault="00364F1A" w:rsidP="00364F1A">
            <w:pPr>
              <w:pBdr>
                <w:bottom w:val="single" w:sz="4" w:space="1" w:color="auto"/>
              </w:pBdr>
              <w:tabs>
                <w:tab w:val="decimal" w:pos="800"/>
              </w:tabs>
              <w:spacing w:line="2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(1,333,322)</w:t>
            </w:r>
          </w:p>
        </w:tc>
      </w:tr>
      <w:tr w:rsidR="00364F1A" w:rsidRPr="000D644D" w14:paraId="1C4D18C4" w14:textId="77777777" w:rsidTr="00452A38">
        <w:tc>
          <w:tcPr>
            <w:tcW w:w="8471" w:type="dxa"/>
            <w:gridSpan w:val="3"/>
          </w:tcPr>
          <w:p w14:paraId="2C6E33EC" w14:textId="77777777" w:rsidR="00364F1A" w:rsidRPr="000D644D" w:rsidRDefault="00364F1A" w:rsidP="00364F1A">
            <w:pPr>
              <w:tabs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0D644D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140" w:type="dxa"/>
          </w:tcPr>
          <w:p w14:paraId="1ACAB057" w14:textId="77777777" w:rsidR="00364F1A" w:rsidRPr="000D644D" w:rsidRDefault="00364F1A" w:rsidP="00364F1A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342" w:hanging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6CDBB7A5" w14:textId="77777777" w:rsidR="00364F1A" w:rsidRPr="000D644D" w:rsidRDefault="00364F1A" w:rsidP="00364F1A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342" w:hanging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0" w:type="dxa"/>
          </w:tcPr>
          <w:p w14:paraId="44211E11" w14:textId="77777777" w:rsidR="00364F1A" w:rsidRPr="000D644D" w:rsidRDefault="00364F1A" w:rsidP="00364F1A">
            <w:pPr>
              <w:tabs>
                <w:tab w:val="left" w:pos="162"/>
                <w:tab w:val="left" w:pos="1440"/>
                <w:tab w:val="left" w:pos="1980"/>
                <w:tab w:val="right" w:pos="3780"/>
                <w:tab w:val="left" w:pos="4760"/>
                <w:tab w:val="right" w:pos="9540"/>
                <w:tab w:val="right" w:pos="12420"/>
              </w:tabs>
              <w:ind w:left="342" w:hanging="34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458B4605" w14:textId="450832ED" w:rsidR="00364F1A" w:rsidRPr="000D644D" w:rsidRDefault="00364F1A" w:rsidP="00364F1A">
            <w:pPr>
              <w:pBdr>
                <w:bottom w:val="double" w:sz="4" w:space="1" w:color="auto"/>
              </w:pBdr>
              <w:tabs>
                <w:tab w:val="decimal" w:pos="8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05" w:type="dxa"/>
          </w:tcPr>
          <w:p w14:paraId="0B0A1179" w14:textId="1578986A" w:rsidR="00364F1A" w:rsidRPr="000D644D" w:rsidRDefault="00364F1A" w:rsidP="00364F1A">
            <w:pPr>
              <w:pBdr>
                <w:bottom w:val="double" w:sz="4" w:space="1" w:color="auto"/>
              </w:pBdr>
              <w:tabs>
                <w:tab w:val="decimal" w:pos="800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44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4F903CDE" w14:textId="77777777" w:rsidR="00CF4F84" w:rsidRPr="000D644D" w:rsidRDefault="00CF4F84" w:rsidP="00C6132B">
      <w:pPr>
        <w:tabs>
          <w:tab w:val="left" w:pos="1440"/>
          <w:tab w:val="left" w:pos="1980"/>
          <w:tab w:val="right" w:pos="3780"/>
          <w:tab w:val="left" w:pos="4760"/>
          <w:tab w:val="right" w:pos="9540"/>
          <w:tab w:val="right" w:pos="12420"/>
        </w:tabs>
        <w:ind w:left="547" w:hanging="547"/>
        <w:jc w:val="right"/>
        <w:rPr>
          <w:rFonts w:ascii="Angsana New" w:hAnsi="Angsana New"/>
          <w:sz w:val="26"/>
          <w:szCs w:val="26"/>
        </w:rPr>
      </w:pPr>
    </w:p>
    <w:p w14:paraId="6B7BFC2B" w14:textId="77777777" w:rsidR="00FA0C11" w:rsidRPr="000D644D" w:rsidRDefault="00FA0C11" w:rsidP="00C6132B">
      <w:pPr>
        <w:spacing w:line="340" w:lineRule="exact"/>
        <w:ind w:right="-18"/>
        <w:jc w:val="thaiDistribute"/>
        <w:rPr>
          <w:rFonts w:ascii="Angsana New" w:hAnsi="Angsana New"/>
          <w:b/>
          <w:bCs/>
          <w:sz w:val="28"/>
        </w:rPr>
        <w:sectPr w:rsidR="00FA0C11" w:rsidRPr="000D644D" w:rsidSect="00FF0643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0E85F090" w14:textId="409AA972" w:rsidR="000D7EB5" w:rsidRPr="000D644D" w:rsidRDefault="00FA0C11" w:rsidP="00DE299A">
      <w:pPr>
        <w:spacing w:before="120" w:after="120"/>
        <w:ind w:left="547" w:hanging="547"/>
        <w:jc w:val="thaiDistribute"/>
        <w:rPr>
          <w:rStyle w:val="PageNumber"/>
          <w:rFonts w:ascii="Angsana New" w:hAnsi="Angsana New"/>
          <w:spacing w:val="-4"/>
          <w:sz w:val="32"/>
          <w:szCs w:val="32"/>
          <w:cs/>
        </w:rPr>
      </w:pPr>
      <w:r w:rsidRPr="000D644D">
        <w:rPr>
          <w:rFonts w:ascii="Angsana New" w:hAnsi="Angsana New"/>
          <w:sz w:val="32"/>
          <w:szCs w:val="32"/>
        </w:rPr>
        <w:lastRenderedPageBreak/>
        <w:tab/>
      </w:r>
      <w:r w:rsidR="000D7EB5" w:rsidRPr="000D644D">
        <w:rPr>
          <w:rFonts w:ascii="Angsana New" w:hAnsi="Angsana New"/>
          <w:spacing w:val="-4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E05E39" w:rsidRPr="000D644D">
        <w:rPr>
          <w:rFonts w:ascii="Angsana New" w:hAnsi="Angsana New"/>
          <w:spacing w:val="-4"/>
          <w:sz w:val="32"/>
          <w:szCs w:val="32"/>
          <w:cs/>
        </w:rPr>
        <w:t>สามเดือน</w:t>
      </w:r>
      <w:r w:rsidR="000D7EB5" w:rsidRPr="000D644D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E05E39" w:rsidRPr="000D644D">
        <w:rPr>
          <w:rFonts w:ascii="Angsana New" w:hAnsi="Angsana New"/>
          <w:spacing w:val="-4"/>
          <w:sz w:val="32"/>
          <w:szCs w:val="32"/>
        </w:rPr>
        <w:t xml:space="preserve">31 </w:t>
      </w:r>
      <w:r w:rsidR="00E05E39" w:rsidRPr="000D644D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E05E39" w:rsidRPr="000D644D">
        <w:rPr>
          <w:rFonts w:ascii="Angsana New" w:hAnsi="Angsana New"/>
          <w:spacing w:val="-4"/>
          <w:sz w:val="32"/>
          <w:szCs w:val="32"/>
        </w:rPr>
        <w:t>2569</w:t>
      </w:r>
      <w:r w:rsidR="00AA67C5" w:rsidRPr="000D644D">
        <w:rPr>
          <w:rFonts w:ascii="Angsana New" w:hAnsi="Angsana New"/>
          <w:spacing w:val="-4"/>
          <w:sz w:val="32"/>
          <w:szCs w:val="32"/>
        </w:rPr>
        <w:t xml:space="preserve"> </w:t>
      </w:r>
      <w:r w:rsidR="000D7EB5" w:rsidRPr="000D644D">
        <w:rPr>
          <w:rFonts w:ascii="Angsana New" w:hAnsi="Angsana New"/>
          <w:spacing w:val="-4"/>
          <w:sz w:val="32"/>
          <w:szCs w:val="32"/>
          <w:cs/>
        </w:rPr>
        <w:t>มีรายละเอียดดังนี้</w:t>
      </w:r>
    </w:p>
    <w:p w14:paraId="436A905D" w14:textId="77777777" w:rsidR="000D7EB5" w:rsidRPr="000D644D" w:rsidRDefault="000D7EB5" w:rsidP="00DE299A">
      <w:pPr>
        <w:tabs>
          <w:tab w:val="left" w:pos="900"/>
          <w:tab w:val="left" w:pos="1440"/>
          <w:tab w:val="left" w:pos="1980"/>
        </w:tabs>
        <w:ind w:left="360" w:hanging="360"/>
        <w:jc w:val="right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t>(</w:t>
      </w:r>
      <w:r w:rsidRPr="000D644D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930"/>
        <w:gridCol w:w="2160"/>
      </w:tblGrid>
      <w:tr w:rsidR="000D7EB5" w:rsidRPr="000D644D" w14:paraId="421C250E" w14:textId="77777777" w:rsidTr="000D7EB5">
        <w:trPr>
          <w:cantSplit/>
        </w:trPr>
        <w:tc>
          <w:tcPr>
            <w:tcW w:w="6930" w:type="dxa"/>
            <w:vAlign w:val="bottom"/>
          </w:tcPr>
          <w:p w14:paraId="6A3127A2" w14:textId="77777777" w:rsidR="000D7EB5" w:rsidRPr="000D644D" w:rsidRDefault="000D7EB5" w:rsidP="00DE299A">
            <w:pPr>
              <w:tabs>
                <w:tab w:val="left" w:pos="900"/>
                <w:tab w:val="left" w:pos="1440"/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7ACA689C" w14:textId="77777777" w:rsidR="000D7EB5" w:rsidRPr="000D644D" w:rsidRDefault="000D7EB5" w:rsidP="00DE299A">
            <w:pPr>
              <w:pBdr>
                <w:bottom w:val="single" w:sz="4" w:space="1" w:color="auto"/>
              </w:pBdr>
              <w:ind w:left="-12"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644D">
              <w:rPr>
                <w:rFonts w:ascii="Angsana New" w:hAnsi="Angsana New"/>
                <w:sz w:val="32"/>
                <w:szCs w:val="32"/>
                <w:cs/>
              </w:rPr>
              <w:t>งบการเงินรวม/                         งบการเงินเฉพาะกิจการ</w:t>
            </w:r>
          </w:p>
        </w:tc>
      </w:tr>
      <w:tr w:rsidR="00F8039E" w:rsidRPr="000D644D" w14:paraId="29150DA3" w14:textId="77777777" w:rsidTr="00B70E8B">
        <w:tc>
          <w:tcPr>
            <w:tcW w:w="6930" w:type="dxa"/>
            <w:vAlign w:val="bottom"/>
          </w:tcPr>
          <w:p w14:paraId="4CC651A4" w14:textId="7E2BB929" w:rsidR="00F8039E" w:rsidRPr="000D644D" w:rsidRDefault="00F8039E" w:rsidP="00F8039E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644D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D644D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0D644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6F36EC53" w14:textId="0137C0EF" w:rsidR="00F8039E" w:rsidRPr="000D644D" w:rsidRDefault="00F8039E" w:rsidP="00F8039E">
            <w:pPr>
              <w:tabs>
                <w:tab w:val="decimal" w:pos="1581"/>
              </w:tabs>
              <w:jc w:val="thaiDistribute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1,333,322</w:t>
            </w:r>
          </w:p>
        </w:tc>
      </w:tr>
      <w:tr w:rsidR="00F8039E" w:rsidRPr="000D644D" w14:paraId="274D2823" w14:textId="77777777" w:rsidTr="000D7EB5">
        <w:tc>
          <w:tcPr>
            <w:tcW w:w="6930" w:type="dxa"/>
            <w:vAlign w:val="bottom"/>
          </w:tcPr>
          <w:p w14:paraId="27B8E5D5" w14:textId="77777777" w:rsidR="00F8039E" w:rsidRPr="000D644D" w:rsidRDefault="00F8039E" w:rsidP="00F8039E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D644D">
              <w:rPr>
                <w:rFonts w:ascii="Angsana New" w:hAnsi="Angsana New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2160" w:type="dxa"/>
            <w:vAlign w:val="bottom"/>
          </w:tcPr>
          <w:p w14:paraId="7B55D805" w14:textId="45361A69" w:rsidR="00F8039E" w:rsidRPr="000D644D" w:rsidRDefault="00B216A5" w:rsidP="00F8039E">
            <w:pPr>
              <w:pBdr>
                <w:bottom w:val="single" w:sz="4" w:space="1" w:color="auto"/>
              </w:pBdr>
              <w:tabs>
                <w:tab w:val="decimal" w:pos="1581"/>
              </w:tabs>
              <w:jc w:val="thaiDistribute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0D644D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(58,098)</w:t>
            </w:r>
          </w:p>
        </w:tc>
      </w:tr>
      <w:tr w:rsidR="00F8039E" w:rsidRPr="000D644D" w14:paraId="09A63A9B" w14:textId="77777777" w:rsidTr="000D7EB5">
        <w:tc>
          <w:tcPr>
            <w:tcW w:w="6930" w:type="dxa"/>
            <w:vAlign w:val="bottom"/>
          </w:tcPr>
          <w:p w14:paraId="560984FB" w14:textId="6D452A2D" w:rsidR="00F8039E" w:rsidRPr="000D644D" w:rsidRDefault="00F8039E" w:rsidP="00F8039E">
            <w:pPr>
              <w:tabs>
                <w:tab w:val="left" w:pos="900"/>
                <w:tab w:val="left" w:pos="1440"/>
                <w:tab w:val="left" w:pos="2160"/>
              </w:tabs>
              <w:ind w:left="-18"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0D64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D644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bottom"/>
          </w:tcPr>
          <w:p w14:paraId="463F68DA" w14:textId="479FFB05" w:rsidR="00F8039E" w:rsidRPr="000D644D" w:rsidRDefault="00B216A5" w:rsidP="00F8039E">
            <w:pPr>
              <w:pBdr>
                <w:bottom w:val="double" w:sz="4" w:space="1" w:color="auto"/>
              </w:pBdr>
              <w:tabs>
                <w:tab w:val="decimal" w:pos="1581"/>
              </w:tabs>
              <w:jc w:val="thaiDistribute"/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</w:pPr>
            <w:r w:rsidRPr="000D644D">
              <w:rPr>
                <w:rFonts w:ascii="Angsana New" w:hAnsi="Angsana New"/>
                <w:snapToGrid w:val="0"/>
                <w:color w:val="000000"/>
                <w:sz w:val="32"/>
                <w:szCs w:val="32"/>
                <w:lang w:eastAsia="th-TH"/>
              </w:rPr>
              <w:t>1,275,224</w:t>
            </w:r>
          </w:p>
        </w:tc>
      </w:tr>
    </w:tbl>
    <w:p w14:paraId="492303C1" w14:textId="77777777" w:rsidR="00BA5954" w:rsidRPr="000D644D" w:rsidRDefault="00BA5954" w:rsidP="00563CB5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2" w:name="_Hlk133605000"/>
      <w:r w:rsidRPr="000D644D">
        <w:rPr>
          <w:rFonts w:ascii="Angsana New" w:hAnsi="Angsana New"/>
          <w:sz w:val="32"/>
          <w:szCs w:val="32"/>
        </w:rPr>
        <w:tab/>
      </w:r>
      <w:r w:rsidRPr="000D644D">
        <w:rPr>
          <w:rFonts w:ascii="Angsana New" w:hAnsi="Angsana New"/>
          <w:sz w:val="32"/>
          <w:szCs w:val="32"/>
          <w:cs/>
        </w:rPr>
        <w:t>ภายใต้สัญญาเงินกู้และบันทึกข้อตกลงของบริษัทฯ บริษัทฯต้องปฏิบัติตามเงื่อนไขบางประการตามที่ระบุในสัญญา เช่น การคงสัดส่วนการถือหุ้น การดำรงอัตราส่วนทางการเงิน เป็นต้น</w:t>
      </w:r>
    </w:p>
    <w:bookmarkEnd w:id="2"/>
    <w:p w14:paraId="6958097A" w14:textId="69ABD798" w:rsidR="00F8039E" w:rsidRDefault="00F8039E" w:rsidP="00F8039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tab/>
      </w:r>
      <w:r w:rsidR="00563CB5" w:rsidRPr="000D644D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563CB5" w:rsidRPr="000D644D">
        <w:rPr>
          <w:rFonts w:ascii="Angsana New" w:hAnsi="Angsana New"/>
          <w:sz w:val="32"/>
          <w:szCs w:val="32"/>
          <w:cs/>
        </w:rPr>
        <w:t>เมื่อพิจารณางบการเงินของบริษัทฯ ณ วันที่</w:t>
      </w:r>
      <w:r w:rsidR="00563CB5" w:rsidRPr="000D644D">
        <w:rPr>
          <w:rFonts w:ascii="Angsana New" w:hAnsi="Angsana New"/>
          <w:sz w:val="32"/>
          <w:szCs w:val="32"/>
        </w:rPr>
        <w:t xml:space="preserve"> </w:t>
      </w:r>
      <w:r w:rsidR="00E05E39" w:rsidRPr="000D644D">
        <w:rPr>
          <w:rFonts w:ascii="Angsana New" w:hAnsi="Angsana New"/>
          <w:sz w:val="32"/>
          <w:szCs w:val="32"/>
        </w:rPr>
        <w:t xml:space="preserve">31 </w:t>
      </w:r>
      <w:r w:rsidR="00E05E39" w:rsidRPr="000D644D">
        <w:rPr>
          <w:rFonts w:ascii="Angsana New" w:hAnsi="Angsana New"/>
          <w:sz w:val="32"/>
          <w:szCs w:val="32"/>
          <w:cs/>
        </w:rPr>
        <w:t xml:space="preserve">มีนาคม </w:t>
      </w:r>
      <w:r w:rsidR="00E05E39" w:rsidRPr="000D644D">
        <w:rPr>
          <w:rFonts w:ascii="Angsana New" w:hAnsi="Angsana New"/>
          <w:sz w:val="32"/>
          <w:szCs w:val="32"/>
        </w:rPr>
        <w:t>2569</w:t>
      </w:r>
      <w:r w:rsidR="00563CB5" w:rsidRPr="000D644D">
        <w:rPr>
          <w:rFonts w:ascii="Angsana New" w:hAnsi="Angsana New"/>
          <w:sz w:val="32"/>
          <w:szCs w:val="32"/>
        </w:rPr>
        <w:t xml:space="preserve"> </w:t>
      </w:r>
      <w:r w:rsidRPr="000D644D">
        <w:rPr>
          <w:rFonts w:ascii="Angsana New" w:hAnsi="Angsana New"/>
          <w:sz w:val="32"/>
          <w:szCs w:val="32"/>
          <w:cs/>
        </w:rPr>
        <w:t>พบว่าบริษัทฯไม่สามารถดำรงอัตราส่วนทางการเงินตามที่กำหนดไว้ในสัญญาเงินกู้กับสถาบันการเงินข้างต้น ทำให้เงินกู้ยืมดังกล่าวจำนวน</w:t>
      </w:r>
      <w:r w:rsidR="00B216A5" w:rsidRPr="000D644D">
        <w:rPr>
          <w:rFonts w:ascii="Angsana New" w:hAnsi="Angsana New" w:hint="cs"/>
          <w:sz w:val="32"/>
          <w:szCs w:val="32"/>
          <w:cs/>
        </w:rPr>
        <w:t xml:space="preserve"> 1</w:t>
      </w:r>
      <w:r w:rsidR="00B216A5" w:rsidRPr="000D644D">
        <w:rPr>
          <w:rFonts w:ascii="Angsana New" w:hAnsi="Angsana New"/>
          <w:sz w:val="32"/>
          <w:szCs w:val="32"/>
        </w:rPr>
        <w:t>,275</w:t>
      </w:r>
      <w:r w:rsidRPr="000D644D">
        <w:rPr>
          <w:rFonts w:ascii="Angsana New" w:hAnsi="Angsana New"/>
          <w:sz w:val="32"/>
          <w:szCs w:val="32"/>
        </w:rPr>
        <w:t xml:space="preserve"> </w:t>
      </w:r>
      <w:r w:rsidRPr="000D644D">
        <w:rPr>
          <w:rFonts w:ascii="Angsana New" w:hAnsi="Angsana New"/>
          <w:sz w:val="32"/>
          <w:szCs w:val="32"/>
          <w:cs/>
        </w:rPr>
        <w:t>ล้านบาท เป็นหนี้สินที่ต้องจ่ายคืนเมื่อทวงถามทันที</w:t>
      </w:r>
      <w:r w:rsidRPr="000D644D">
        <w:rPr>
          <w:rFonts w:ascii="Angsana New" w:hAnsi="Angsana New" w:hint="cs"/>
          <w:sz w:val="32"/>
          <w:szCs w:val="32"/>
          <w:cs/>
        </w:rPr>
        <w:t xml:space="preserve"> </w:t>
      </w:r>
      <w:r w:rsidRPr="000D644D">
        <w:rPr>
          <w:rFonts w:ascii="Angsana New" w:hAnsi="Angsana New"/>
          <w:sz w:val="32"/>
          <w:szCs w:val="32"/>
          <w:cs/>
        </w:rPr>
        <w:t>ดังนั้น</w:t>
      </w:r>
      <w:r w:rsidRPr="000D644D">
        <w:rPr>
          <w:rFonts w:ascii="Angsana New" w:hAnsi="Angsana New" w:hint="cs"/>
          <w:sz w:val="32"/>
          <w:szCs w:val="32"/>
          <w:cs/>
        </w:rPr>
        <w:t xml:space="preserve"> </w:t>
      </w:r>
      <w:r w:rsidRPr="000D644D">
        <w:rPr>
          <w:rFonts w:ascii="Angsana New" w:hAnsi="Angsana New"/>
          <w:sz w:val="32"/>
          <w:szCs w:val="32"/>
          <w:cs/>
        </w:rPr>
        <w:t>บริษัทฯจึงจัดประเภทเงินกู้ดังกล่าวไว้ในส่วนที่ถึงกำหนดชำระภายในหนึ่งปี</w:t>
      </w:r>
      <w:r w:rsidRPr="000D644D">
        <w:rPr>
          <w:rFonts w:ascii="Angsana New" w:hAnsi="Angsana New"/>
          <w:sz w:val="32"/>
          <w:szCs w:val="32"/>
        </w:rPr>
        <w:t xml:space="preserve"> </w:t>
      </w:r>
    </w:p>
    <w:p w14:paraId="0855268C" w14:textId="4837A57D" w:rsidR="00F8039E" w:rsidRPr="000D644D" w:rsidRDefault="00196251" w:rsidP="001962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D74BC">
        <w:rPr>
          <w:rFonts w:ascii="Angsana New" w:hAnsi="Angsana New"/>
          <w:sz w:val="32"/>
          <w:szCs w:val="32"/>
          <w:cs/>
        </w:rPr>
        <w:t>บริษัทฯได้เจรจาขอปรับเงื่อนไขและขยายระยะเวลาวันครบกำหนดชำระหนี้เงินกู้ยืมระยะยาว</w:t>
      </w:r>
      <w:r w:rsidRPr="00427A90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Pr="00CD74BC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838</w:t>
      </w:r>
      <w:r w:rsidRPr="00CD74BC">
        <w:rPr>
          <w:rFonts w:ascii="Angsana New" w:hAnsi="Angsana New"/>
          <w:sz w:val="32"/>
          <w:szCs w:val="32"/>
        </w:rPr>
        <w:t xml:space="preserve"> </w:t>
      </w:r>
      <w:r w:rsidRPr="00CD74BC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</w:t>
      </w:r>
      <w:r>
        <w:rPr>
          <w:rFonts w:ascii="Angsana New" w:hAnsi="Angsana New"/>
          <w:sz w:val="32"/>
          <w:szCs w:val="32"/>
        </w:rPr>
        <w:t>242</w:t>
      </w:r>
      <w:r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CD74BC">
        <w:rPr>
          <w:rFonts w:ascii="Angsana New" w:hAnsi="Angsana New"/>
          <w:sz w:val="32"/>
          <w:szCs w:val="32"/>
          <w:cs/>
        </w:rPr>
        <w:t xml:space="preserve"> </w:t>
      </w:r>
      <w:r w:rsidRPr="00427A90">
        <w:rPr>
          <w:rFonts w:ascii="Angsana New" w:hAnsi="Angsana New"/>
          <w:sz w:val="32"/>
          <w:szCs w:val="32"/>
          <w:cs/>
        </w:rPr>
        <w:t>ซึ</w:t>
      </w:r>
      <w:r w:rsidRPr="00427A90">
        <w:rPr>
          <w:rFonts w:ascii="Angsana New" w:hAnsi="Angsana New" w:hint="cs"/>
          <w:sz w:val="32"/>
          <w:szCs w:val="32"/>
          <w:cs/>
        </w:rPr>
        <w:t>่ง</w:t>
      </w:r>
      <w:r w:rsidRPr="00427A90">
        <w:rPr>
          <w:rFonts w:ascii="Angsana New" w:hAnsi="Angsana New"/>
          <w:sz w:val="32"/>
          <w:szCs w:val="32"/>
          <w:cs/>
        </w:rPr>
        <w:t>ครบกำหนดชำระ</w:t>
      </w:r>
      <w:r w:rsidRPr="00427A90">
        <w:rPr>
          <w:rFonts w:ascii="Angsana New" w:hAnsi="Angsana New" w:hint="cs"/>
          <w:sz w:val="32"/>
          <w:szCs w:val="32"/>
          <w:cs/>
        </w:rPr>
        <w:t xml:space="preserve">ในเดือนมกราคม </w:t>
      </w:r>
      <w:r w:rsidRPr="00427A90">
        <w:rPr>
          <w:rFonts w:ascii="Angsana New" w:hAnsi="Angsana New"/>
          <w:sz w:val="32"/>
          <w:szCs w:val="32"/>
        </w:rPr>
        <w:t xml:space="preserve">2569 </w:t>
      </w:r>
      <w:r w:rsidRPr="00427A90">
        <w:rPr>
          <w:rFonts w:ascii="Angsana New" w:hAnsi="Angsana New"/>
          <w:sz w:val="32"/>
          <w:szCs w:val="32"/>
          <w:cs/>
        </w:rPr>
        <w:t>เป็นครบกำหนดชำระใน</w:t>
      </w:r>
      <w:r w:rsidRPr="00427A90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และเดือนมกราคม </w:t>
      </w:r>
      <w:r>
        <w:rPr>
          <w:rFonts w:ascii="Angsana New" w:hAnsi="Angsana New"/>
          <w:sz w:val="32"/>
          <w:szCs w:val="32"/>
        </w:rPr>
        <w:t xml:space="preserve">2570 </w:t>
      </w:r>
      <w:r>
        <w:rPr>
          <w:rFonts w:ascii="Angsana New" w:hAnsi="Angsana New" w:hint="cs"/>
          <w:sz w:val="32"/>
          <w:szCs w:val="32"/>
          <w:cs/>
        </w:rPr>
        <w:t>ตามลำดับ</w:t>
      </w:r>
      <w:r>
        <w:rPr>
          <w:rFonts w:ascii="Angsana New" w:hAnsi="Angsana New"/>
          <w:sz w:val="32"/>
          <w:szCs w:val="32"/>
        </w:rPr>
        <w:t xml:space="preserve"> </w:t>
      </w:r>
      <w:r w:rsidRPr="00427A90">
        <w:rPr>
          <w:rFonts w:ascii="Angsana New" w:hAnsi="Angsana New" w:hint="cs"/>
          <w:sz w:val="32"/>
          <w:szCs w:val="32"/>
          <w:cs/>
        </w:rPr>
        <w:t>โดย</w:t>
      </w:r>
      <w:r w:rsidRPr="00427A90">
        <w:rPr>
          <w:rFonts w:ascii="Angsana New" w:hAnsi="Angsana New"/>
          <w:sz w:val="32"/>
          <w:szCs w:val="32"/>
          <w:cs/>
        </w:rPr>
        <w:t>ได้รับอนุมัติ</w:t>
      </w:r>
      <w:r w:rsidRPr="00427A90">
        <w:rPr>
          <w:rFonts w:ascii="Angsana New" w:hAnsi="Angsana New" w:hint="cs"/>
          <w:sz w:val="32"/>
          <w:szCs w:val="32"/>
          <w:cs/>
        </w:rPr>
        <w:t>จาก</w:t>
      </w:r>
      <w:r w:rsidRPr="00427A90">
        <w:rPr>
          <w:rFonts w:ascii="Angsana New" w:hAnsi="Angsana New"/>
          <w:sz w:val="32"/>
          <w:szCs w:val="32"/>
          <w:cs/>
        </w:rPr>
        <w:t>สถาบันการเงินแล้วใน</w:t>
      </w:r>
      <w:r>
        <w:rPr>
          <w:rFonts w:ascii="Angsana New" w:hAnsi="Angsana New" w:hint="cs"/>
          <w:sz w:val="32"/>
          <w:szCs w:val="32"/>
          <w:cs/>
        </w:rPr>
        <w:t xml:space="preserve">ไตรมาสที่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 xml:space="preserve">ปี </w:t>
      </w:r>
      <w:r>
        <w:rPr>
          <w:rFonts w:ascii="Angsana New" w:hAnsi="Angsana New"/>
          <w:sz w:val="32"/>
          <w:szCs w:val="32"/>
        </w:rPr>
        <w:t>2569</w:t>
      </w:r>
      <w:r>
        <w:rPr>
          <w:rFonts w:ascii="Angsana New" w:hAnsi="Angsana New" w:hint="cs"/>
          <w:sz w:val="32"/>
          <w:szCs w:val="32"/>
          <w:cs/>
        </w:rPr>
        <w:t xml:space="preserve"> นอกจากนี้</w:t>
      </w:r>
      <w:r>
        <w:rPr>
          <w:rFonts w:ascii="Angsana New" w:hAnsi="Angsana New"/>
          <w:sz w:val="32"/>
          <w:szCs w:val="32"/>
        </w:rPr>
        <w:t xml:space="preserve"> </w:t>
      </w:r>
      <w:r w:rsidR="00F8039E" w:rsidRPr="000D644D">
        <w:rPr>
          <w:rFonts w:ascii="Angsana New" w:hAnsi="Angsana New"/>
          <w:sz w:val="32"/>
          <w:szCs w:val="32"/>
          <w:cs/>
        </w:rPr>
        <w:t>บริษัทฯได้เจรจาขอปรับเงื่อนไขและขยายระยะเวลาวันครบกำหนดชำระหนี้เงินกู้ยืมระยะยาว</w:t>
      </w:r>
      <w:r w:rsidR="00F8039E" w:rsidRPr="000D644D">
        <w:rPr>
          <w:rFonts w:ascii="Angsana New" w:hAnsi="Angsana New" w:hint="cs"/>
          <w:sz w:val="32"/>
          <w:szCs w:val="32"/>
          <w:cs/>
        </w:rPr>
        <w:t>กับสถาบันการเงิน</w:t>
      </w:r>
      <w:r w:rsidR="0043085B">
        <w:rPr>
          <w:rFonts w:ascii="Angsana New" w:hAnsi="Angsana New" w:hint="cs"/>
          <w:sz w:val="32"/>
          <w:szCs w:val="32"/>
          <w:cs/>
        </w:rPr>
        <w:t>แห่งหนึ่ง</w:t>
      </w:r>
      <w:r w:rsidR="00F8039E" w:rsidRPr="000D644D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7838A9">
        <w:rPr>
          <w:rFonts w:ascii="Angsana New" w:hAnsi="Angsana New"/>
          <w:sz w:val="32"/>
          <w:szCs w:val="32"/>
        </w:rPr>
        <w:t>70</w:t>
      </w:r>
      <w:r w:rsidR="00F8039E" w:rsidRPr="000D644D">
        <w:rPr>
          <w:rFonts w:ascii="Angsana New" w:hAnsi="Angsana New"/>
          <w:sz w:val="32"/>
          <w:szCs w:val="32"/>
        </w:rPr>
        <w:t xml:space="preserve"> </w:t>
      </w:r>
      <w:r w:rsidR="00F8039E" w:rsidRPr="000D644D">
        <w:rPr>
          <w:rFonts w:ascii="Angsana New" w:hAnsi="Angsana New" w:hint="cs"/>
          <w:sz w:val="32"/>
          <w:szCs w:val="32"/>
          <w:cs/>
        </w:rPr>
        <w:t>ล้านบาท</w:t>
      </w:r>
      <w:r w:rsidR="00F8039E" w:rsidRPr="000D644D">
        <w:rPr>
          <w:rFonts w:ascii="Angsana New" w:hAnsi="Angsana New"/>
          <w:sz w:val="32"/>
          <w:szCs w:val="32"/>
        </w:rPr>
        <w:t xml:space="preserve"> </w:t>
      </w:r>
      <w:r w:rsidR="00F8039E" w:rsidRPr="000D644D">
        <w:rPr>
          <w:rFonts w:ascii="Angsana New" w:hAnsi="Angsana New"/>
          <w:sz w:val="32"/>
          <w:szCs w:val="32"/>
          <w:cs/>
        </w:rPr>
        <w:t>ซึ</w:t>
      </w:r>
      <w:r w:rsidR="00F8039E" w:rsidRPr="000D644D">
        <w:rPr>
          <w:rFonts w:ascii="Angsana New" w:hAnsi="Angsana New" w:hint="cs"/>
          <w:sz w:val="32"/>
          <w:szCs w:val="32"/>
          <w:cs/>
        </w:rPr>
        <w:t>่ง</w:t>
      </w:r>
      <w:r w:rsidR="00F8039E" w:rsidRPr="000D644D">
        <w:rPr>
          <w:rFonts w:ascii="Angsana New" w:hAnsi="Angsana New"/>
          <w:sz w:val="32"/>
          <w:szCs w:val="32"/>
          <w:cs/>
        </w:rPr>
        <w:t>ครบกำหนดชำระ</w:t>
      </w:r>
      <w:r w:rsidR="00F8039E" w:rsidRPr="000D644D">
        <w:rPr>
          <w:rFonts w:ascii="Angsana New" w:hAnsi="Angsana New" w:hint="cs"/>
          <w:sz w:val="32"/>
          <w:szCs w:val="32"/>
          <w:cs/>
        </w:rPr>
        <w:t>ในเดือน</w:t>
      </w:r>
      <w:r w:rsidR="008B41A1" w:rsidRPr="000D644D">
        <w:rPr>
          <w:rFonts w:ascii="Angsana New" w:hAnsi="Angsana New" w:hint="cs"/>
          <w:sz w:val="32"/>
          <w:szCs w:val="32"/>
          <w:cs/>
        </w:rPr>
        <w:t>มีนาคม</w:t>
      </w:r>
      <w:r w:rsidR="00F8039E" w:rsidRPr="000D644D">
        <w:rPr>
          <w:rFonts w:ascii="Angsana New" w:hAnsi="Angsana New" w:hint="cs"/>
          <w:sz w:val="32"/>
          <w:szCs w:val="32"/>
          <w:cs/>
        </w:rPr>
        <w:t xml:space="preserve"> </w:t>
      </w:r>
      <w:r w:rsidR="00F8039E" w:rsidRPr="000D644D">
        <w:rPr>
          <w:rFonts w:ascii="Angsana New" w:hAnsi="Angsana New"/>
          <w:sz w:val="32"/>
          <w:szCs w:val="32"/>
        </w:rPr>
        <w:t xml:space="preserve">2569 </w:t>
      </w:r>
      <w:r w:rsidR="00F8039E" w:rsidRPr="000D644D">
        <w:rPr>
          <w:rFonts w:ascii="Angsana New" w:hAnsi="Angsana New"/>
          <w:sz w:val="32"/>
          <w:szCs w:val="32"/>
          <w:cs/>
        </w:rPr>
        <w:t>เป็นครบกำหนดชำระใน</w:t>
      </w:r>
      <w:r w:rsidR="00F8039E" w:rsidRPr="000D644D">
        <w:rPr>
          <w:rFonts w:ascii="Angsana New" w:hAnsi="Angsana New" w:hint="cs"/>
          <w:sz w:val="32"/>
          <w:szCs w:val="32"/>
          <w:cs/>
        </w:rPr>
        <w:t xml:space="preserve">เดือนมกราคม </w:t>
      </w:r>
      <w:r w:rsidR="00F8039E" w:rsidRPr="000D644D">
        <w:rPr>
          <w:rFonts w:ascii="Angsana New" w:hAnsi="Angsana New"/>
          <w:sz w:val="32"/>
          <w:szCs w:val="32"/>
        </w:rPr>
        <w:t xml:space="preserve">2570 </w:t>
      </w:r>
      <w:r w:rsidR="00F8039E" w:rsidRPr="000D644D">
        <w:rPr>
          <w:rFonts w:ascii="Angsana New" w:hAnsi="Angsana New" w:hint="cs"/>
          <w:sz w:val="32"/>
          <w:szCs w:val="32"/>
          <w:cs/>
        </w:rPr>
        <w:t>โดย</w:t>
      </w:r>
      <w:r w:rsidR="00F8039E" w:rsidRPr="000D644D">
        <w:rPr>
          <w:rFonts w:ascii="Angsana New" w:hAnsi="Angsana New"/>
          <w:sz w:val="32"/>
          <w:szCs w:val="32"/>
          <w:cs/>
        </w:rPr>
        <w:t>ได้รับอนุมัติ</w:t>
      </w:r>
      <w:r w:rsidR="00F8039E" w:rsidRPr="000D644D">
        <w:rPr>
          <w:rFonts w:ascii="Angsana New" w:hAnsi="Angsana New" w:hint="cs"/>
          <w:sz w:val="32"/>
          <w:szCs w:val="32"/>
          <w:cs/>
        </w:rPr>
        <w:t>จาก</w:t>
      </w:r>
      <w:r w:rsidR="00F8039E" w:rsidRPr="000D644D">
        <w:rPr>
          <w:rFonts w:ascii="Angsana New" w:hAnsi="Angsana New"/>
          <w:sz w:val="32"/>
          <w:szCs w:val="32"/>
          <w:cs/>
        </w:rPr>
        <w:t>สถาบันการเงินแล้วใน</w:t>
      </w:r>
      <w:r w:rsidR="0043085B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87844">
        <w:rPr>
          <w:rFonts w:ascii="Angsana New" w:hAnsi="Angsana New" w:hint="cs"/>
          <w:sz w:val="32"/>
          <w:szCs w:val="32"/>
          <w:cs/>
        </w:rPr>
        <w:t>เดือนเมษายน</w:t>
      </w:r>
      <w:r w:rsidR="00F8039E" w:rsidRPr="000D644D">
        <w:rPr>
          <w:rFonts w:ascii="Angsana New" w:hAnsi="Angsana New" w:hint="cs"/>
          <w:sz w:val="32"/>
          <w:szCs w:val="32"/>
          <w:cs/>
        </w:rPr>
        <w:t xml:space="preserve"> </w:t>
      </w:r>
      <w:r w:rsidR="00F8039E" w:rsidRPr="000D644D">
        <w:rPr>
          <w:rFonts w:ascii="Angsana New" w:hAnsi="Angsana New"/>
          <w:sz w:val="32"/>
          <w:szCs w:val="32"/>
        </w:rPr>
        <w:t xml:space="preserve">2569 </w:t>
      </w:r>
    </w:p>
    <w:p w14:paraId="45B47D16" w14:textId="77777777" w:rsidR="00F8039E" w:rsidRPr="000D644D" w:rsidRDefault="00F8039E" w:rsidP="00F8039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tab/>
      </w:r>
      <w:r w:rsidRPr="000D644D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บริษัทฯคาดว่าจะได้รับการผ่อนผันจากสถาบันการเงิน </w:t>
      </w:r>
      <w:r w:rsidRPr="000D644D">
        <w:rPr>
          <w:rFonts w:ascii="Angsana New" w:hAnsi="Angsana New"/>
          <w:spacing w:val="-6"/>
          <w:sz w:val="32"/>
          <w:szCs w:val="32"/>
          <w:cs/>
        </w:rPr>
        <w:t>ทั้งนี้ ผลของการเจรจา</w:t>
      </w:r>
      <w:r w:rsidRPr="000D644D">
        <w:rPr>
          <w:rFonts w:ascii="Angsana New" w:hAnsi="Angsana New"/>
          <w:sz w:val="32"/>
          <w:szCs w:val="32"/>
          <w:cs/>
        </w:rPr>
        <w:t>ขึ้นอยู่กับการพิจารณาอนุมัติของสถาบันการเงิน</w:t>
      </w:r>
      <w:r w:rsidRPr="000D644D">
        <w:rPr>
          <w:rFonts w:ascii="Angsana New" w:hAnsi="Angsana New"/>
          <w:sz w:val="32"/>
          <w:szCs w:val="32"/>
        </w:rPr>
        <w:t xml:space="preserve"> </w:t>
      </w:r>
      <w:r w:rsidRPr="000D644D">
        <w:rPr>
          <w:rFonts w:ascii="Angsana New" w:hAnsi="Angsana New" w:hint="cs"/>
          <w:sz w:val="32"/>
          <w:szCs w:val="32"/>
          <w:cs/>
        </w:rPr>
        <w:t>และ</w:t>
      </w:r>
      <w:r w:rsidRPr="000D644D">
        <w:rPr>
          <w:rFonts w:ascii="Angsana New" w:hAnsi="Angsana New"/>
          <w:spacing w:val="-4"/>
          <w:sz w:val="32"/>
          <w:szCs w:val="32"/>
          <w:cs/>
        </w:rPr>
        <w:t>ในอดีตที่ผ่านมาบริษัทฯ</w:t>
      </w:r>
      <w:r w:rsidRPr="000D644D">
        <w:rPr>
          <w:rFonts w:ascii="Angsana New" w:hAnsi="Angsana New"/>
          <w:sz w:val="32"/>
          <w:szCs w:val="32"/>
          <w:cs/>
        </w:rPr>
        <w:t>ได้รับการพิจารณาอนุมัติ</w:t>
      </w:r>
      <w:r w:rsidRPr="000D644D">
        <w:rPr>
          <w:rFonts w:ascii="Angsana New" w:hAnsi="Angsana New" w:hint="cs"/>
          <w:sz w:val="32"/>
          <w:szCs w:val="32"/>
          <w:cs/>
        </w:rPr>
        <w:t>ปรับเงื่อนไขและ</w:t>
      </w:r>
      <w:r w:rsidRPr="000D644D">
        <w:rPr>
          <w:rFonts w:ascii="Angsana New" w:hAnsi="Angsana New"/>
          <w:sz w:val="32"/>
          <w:szCs w:val="32"/>
          <w:cs/>
        </w:rPr>
        <w:t>ขยายระยะเวลาวันครบกำหนดชำระหนี้เงินกู้ยืมระยะยาวจากสถาบันการเงินมาโดยตลอด</w:t>
      </w:r>
      <w:r w:rsidRPr="000D644D">
        <w:rPr>
          <w:rFonts w:ascii="Angsana New" w:hAnsi="Angsana New" w:hint="cs"/>
          <w:sz w:val="32"/>
          <w:szCs w:val="32"/>
          <w:cs/>
        </w:rPr>
        <w:t xml:space="preserve"> นอกจากนั้นบริษัทฯได้รับหนังสือแสดงเจตจำนงในการให้ความช่วยเหลือทางการเงินอย่างต่อเนื่องแก่กลุ่มบริษัทจากบริษัทใหญ่</w:t>
      </w:r>
    </w:p>
    <w:p w14:paraId="32D792CE" w14:textId="02B2C556" w:rsidR="00697D65" w:rsidRPr="000D644D" w:rsidRDefault="007838A9" w:rsidP="007838A9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165884" w:rsidRPr="000D644D">
        <w:rPr>
          <w:rFonts w:ascii="Angsana New" w:hAnsi="Angsana New"/>
          <w:b/>
          <w:bCs/>
          <w:sz w:val="32"/>
          <w:szCs w:val="32"/>
        </w:rPr>
        <w:t>.</w:t>
      </w:r>
      <w:r w:rsidR="00165884" w:rsidRPr="000D644D">
        <w:rPr>
          <w:rFonts w:ascii="Angsana New" w:hAnsi="Angsana New"/>
          <w:b/>
          <w:bCs/>
          <w:sz w:val="32"/>
          <w:szCs w:val="32"/>
        </w:rPr>
        <w:tab/>
      </w:r>
      <w:r w:rsidR="00697D65" w:rsidRPr="000D644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1327B68A" w14:textId="77777777" w:rsidR="00F114B9" w:rsidRPr="000D644D" w:rsidRDefault="00697D65" w:rsidP="008B6DBF">
      <w:pPr>
        <w:spacing w:before="120" w:after="4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tab/>
      </w:r>
      <w:r w:rsidRPr="000D644D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851744" w:rsidRPr="000D644D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0D644D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566E3988" w14:textId="77777777" w:rsidR="007838A9" w:rsidRDefault="007838A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5928D78" w14:textId="22821EFA" w:rsidR="00C216D8" w:rsidRPr="000D644D" w:rsidRDefault="00F114B9" w:rsidP="00A8450E">
      <w:pPr>
        <w:spacing w:before="120" w:after="24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lastRenderedPageBreak/>
        <w:tab/>
      </w:r>
      <w:r w:rsidR="00E26FB9">
        <w:rPr>
          <w:rFonts w:ascii="Angsana New" w:hAnsi="Angsana New" w:hint="cs"/>
          <w:sz w:val="32"/>
          <w:szCs w:val="32"/>
          <w:cs/>
        </w:rPr>
        <w:t>ค่าใช้จ่าย(</w:t>
      </w:r>
      <w:r w:rsidR="00477D88" w:rsidRPr="000D644D">
        <w:rPr>
          <w:rFonts w:ascii="Angsana New" w:hAnsi="Angsana New" w:hint="cs"/>
          <w:sz w:val="32"/>
          <w:szCs w:val="32"/>
          <w:cs/>
        </w:rPr>
        <w:t>รายได้</w:t>
      </w:r>
      <w:r w:rsidR="00E26FB9">
        <w:rPr>
          <w:rFonts w:ascii="Angsana New" w:hAnsi="Angsana New" w:hint="cs"/>
          <w:sz w:val="32"/>
          <w:szCs w:val="32"/>
          <w:cs/>
        </w:rPr>
        <w:t>)</w:t>
      </w:r>
      <w:r w:rsidR="006A5534" w:rsidRPr="000D644D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E05E39" w:rsidRPr="000D644D">
        <w:rPr>
          <w:rFonts w:ascii="Angsana New" w:hAnsi="Angsana New" w:hint="cs"/>
          <w:sz w:val="32"/>
          <w:szCs w:val="32"/>
          <w:cs/>
        </w:rPr>
        <w:t>สามเดือน</w:t>
      </w:r>
      <w:r w:rsidR="006A5534" w:rsidRPr="000D644D">
        <w:rPr>
          <w:rFonts w:ascii="Angsana New" w:hAnsi="Angsana New"/>
          <w:sz w:val="32"/>
          <w:szCs w:val="32"/>
          <w:cs/>
        </w:rPr>
        <w:t>สิ้นสุดวันที่</w:t>
      </w:r>
      <w:r w:rsidR="006A5534" w:rsidRPr="000D644D">
        <w:rPr>
          <w:rFonts w:ascii="Angsana New" w:hAnsi="Angsana New"/>
          <w:sz w:val="32"/>
          <w:szCs w:val="32"/>
        </w:rPr>
        <w:t xml:space="preserve"> </w:t>
      </w:r>
      <w:r w:rsidR="00E05E39" w:rsidRPr="000D644D">
        <w:rPr>
          <w:rFonts w:ascii="Angsana New" w:hAnsi="Angsana New"/>
          <w:sz w:val="32"/>
          <w:szCs w:val="32"/>
        </w:rPr>
        <w:t xml:space="preserve">31 </w:t>
      </w:r>
      <w:r w:rsidR="00E05E39" w:rsidRPr="000D644D">
        <w:rPr>
          <w:rFonts w:ascii="Angsana New" w:hAnsi="Angsana New"/>
          <w:sz w:val="32"/>
          <w:szCs w:val="32"/>
          <w:cs/>
        </w:rPr>
        <w:t xml:space="preserve">มีนาคม </w:t>
      </w:r>
      <w:r w:rsidR="003A2665" w:rsidRPr="000D644D">
        <w:rPr>
          <w:rFonts w:ascii="Angsana New" w:hAnsi="Angsana New"/>
          <w:sz w:val="32"/>
          <w:szCs w:val="32"/>
        </w:rPr>
        <w:t xml:space="preserve">2569 </w:t>
      </w:r>
      <w:r w:rsidR="003A2665" w:rsidRPr="000D644D">
        <w:rPr>
          <w:rFonts w:ascii="Angsana New" w:hAnsi="Angsana New"/>
          <w:sz w:val="32"/>
          <w:szCs w:val="32"/>
          <w:cs/>
        </w:rPr>
        <w:t xml:space="preserve">และ </w:t>
      </w:r>
      <w:r w:rsidR="003A2665" w:rsidRPr="000D644D">
        <w:rPr>
          <w:rFonts w:ascii="Angsana New" w:hAnsi="Angsana New"/>
          <w:sz w:val="32"/>
          <w:szCs w:val="32"/>
        </w:rPr>
        <w:t>2568</w:t>
      </w:r>
      <w:r w:rsidR="00C03B3A" w:rsidRPr="000D644D">
        <w:rPr>
          <w:rFonts w:ascii="Angsana New" w:hAnsi="Angsana New"/>
          <w:sz w:val="32"/>
          <w:szCs w:val="32"/>
        </w:rPr>
        <w:t xml:space="preserve"> </w:t>
      </w:r>
      <w:r w:rsidR="00C216D8" w:rsidRPr="000D644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A4205E" w:rsidRPr="000D644D" w14:paraId="40577035" w14:textId="77777777" w:rsidTr="005D36C3">
        <w:tc>
          <w:tcPr>
            <w:tcW w:w="9060" w:type="dxa"/>
            <w:gridSpan w:val="5"/>
            <w:vAlign w:val="bottom"/>
          </w:tcPr>
          <w:p w14:paraId="124A1D6C" w14:textId="77777777" w:rsidR="00A4205E" w:rsidRPr="000D644D" w:rsidRDefault="00A4205E" w:rsidP="00303131">
            <w:pPr>
              <w:ind w:right="-14"/>
              <w:jc w:val="right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</w:t>
            </w:r>
            <w:r w:rsidRPr="000D644D">
              <w:rPr>
                <w:rFonts w:ascii="Angsana New" w:hAnsi="Angsana New"/>
                <w:sz w:val="28"/>
                <w:cs/>
              </w:rPr>
              <w:t>หน่วย</w:t>
            </w:r>
            <w:r w:rsidRPr="000D644D">
              <w:rPr>
                <w:rFonts w:ascii="Angsana New" w:hAnsi="Angsana New"/>
                <w:sz w:val="28"/>
              </w:rPr>
              <w:t xml:space="preserve">: </w:t>
            </w:r>
            <w:r w:rsidRPr="000D644D">
              <w:rPr>
                <w:rFonts w:ascii="Angsana New" w:hAnsi="Angsana New"/>
                <w:sz w:val="28"/>
                <w:cs/>
              </w:rPr>
              <w:t>พันบาท</w:t>
            </w:r>
            <w:r w:rsidRPr="000D644D">
              <w:rPr>
                <w:rFonts w:ascii="Angsana New" w:hAnsi="Angsana New"/>
                <w:sz w:val="28"/>
              </w:rPr>
              <w:t>)</w:t>
            </w:r>
          </w:p>
        </w:tc>
      </w:tr>
      <w:tr w:rsidR="00A4205E" w:rsidRPr="000D644D" w14:paraId="78ED5265" w14:textId="77777777" w:rsidTr="005D36C3">
        <w:tc>
          <w:tcPr>
            <w:tcW w:w="3840" w:type="dxa"/>
            <w:vAlign w:val="bottom"/>
          </w:tcPr>
          <w:p w14:paraId="75786F07" w14:textId="77777777" w:rsidR="00A4205E" w:rsidRPr="000D644D" w:rsidRDefault="00A4205E" w:rsidP="00303131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28484E37" w14:textId="0B168766" w:rsidR="00A4205E" w:rsidRPr="000D644D" w:rsidRDefault="00A4205E" w:rsidP="0030313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0D644D">
              <w:rPr>
                <w:rFonts w:ascii="Angsana New" w:hAnsi="Angsana New" w:hint="cs"/>
                <w:sz w:val="28"/>
                <w:cs/>
              </w:rPr>
              <w:t>สามเดือน</w:t>
            </w:r>
            <w:r w:rsidRPr="000D644D">
              <w:rPr>
                <w:rFonts w:ascii="Angsana New" w:hAnsi="Angsana New"/>
                <w:sz w:val="28"/>
                <w:cs/>
              </w:rPr>
              <w:t xml:space="preserve">สิ้นสุดวันที่ </w:t>
            </w:r>
            <w:r w:rsidR="00E05E39" w:rsidRPr="000D644D">
              <w:rPr>
                <w:rFonts w:ascii="Angsana New" w:hAnsi="Angsana New"/>
                <w:sz w:val="28"/>
              </w:rPr>
              <w:t xml:space="preserve">31 </w:t>
            </w:r>
            <w:r w:rsidR="00E05E39" w:rsidRPr="000D644D">
              <w:rPr>
                <w:rFonts w:ascii="Angsana New" w:hAnsi="Angsana New"/>
                <w:sz w:val="28"/>
                <w:cs/>
              </w:rPr>
              <w:t>มีนาคม</w:t>
            </w:r>
          </w:p>
        </w:tc>
      </w:tr>
      <w:tr w:rsidR="00A4205E" w:rsidRPr="000D644D" w14:paraId="3AA68C3E" w14:textId="77777777" w:rsidTr="005D36C3">
        <w:tc>
          <w:tcPr>
            <w:tcW w:w="3840" w:type="dxa"/>
            <w:vAlign w:val="bottom"/>
          </w:tcPr>
          <w:p w14:paraId="437ED24B" w14:textId="77777777" w:rsidR="00A4205E" w:rsidRPr="000D644D" w:rsidRDefault="00A4205E" w:rsidP="00303131">
            <w:pPr>
              <w:ind w:right="-14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3566CC5" w14:textId="77777777" w:rsidR="00A4205E" w:rsidRPr="000D644D" w:rsidRDefault="00A4205E" w:rsidP="0030313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5597C67D" w14:textId="77777777" w:rsidR="00A4205E" w:rsidRPr="000D644D" w:rsidRDefault="00A4205E" w:rsidP="00303131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3A2665" w:rsidRPr="000D644D" w14:paraId="12B3EC09" w14:textId="77777777" w:rsidTr="005D36C3">
        <w:tc>
          <w:tcPr>
            <w:tcW w:w="3840" w:type="dxa"/>
            <w:vAlign w:val="bottom"/>
          </w:tcPr>
          <w:p w14:paraId="225EF068" w14:textId="77777777" w:rsidR="003A2665" w:rsidRPr="000D644D" w:rsidRDefault="003A2665" w:rsidP="003A2665">
            <w:pPr>
              <w:ind w:right="-14"/>
              <w:jc w:val="center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05" w:type="dxa"/>
            <w:vAlign w:val="bottom"/>
          </w:tcPr>
          <w:p w14:paraId="2F397D01" w14:textId="36222FFF" w:rsidR="003A2665" w:rsidRPr="000D644D" w:rsidRDefault="003A2665" w:rsidP="003A2665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D644D">
              <w:rPr>
                <w:rFonts w:ascii="Angsana New" w:hAnsi="Angsana New"/>
                <w:sz w:val="28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4B7D642F" w14:textId="5D4B6B60" w:rsidR="003A2665" w:rsidRPr="000D644D" w:rsidRDefault="003A2665" w:rsidP="003A2665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D644D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24792A3B" w14:textId="477BCEF5" w:rsidR="003A2665" w:rsidRPr="000D644D" w:rsidRDefault="003A2665" w:rsidP="003A2665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D644D">
              <w:rPr>
                <w:rFonts w:ascii="Angsana New" w:hAnsi="Angsana New"/>
                <w:sz w:val="28"/>
                <w:u w:val="single"/>
              </w:rPr>
              <w:t>2569</w:t>
            </w:r>
          </w:p>
        </w:tc>
        <w:tc>
          <w:tcPr>
            <w:tcW w:w="1305" w:type="dxa"/>
            <w:vAlign w:val="bottom"/>
          </w:tcPr>
          <w:p w14:paraId="5755D407" w14:textId="104C647B" w:rsidR="003A2665" w:rsidRPr="000D644D" w:rsidRDefault="003A2665" w:rsidP="003A2665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D644D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</w:tr>
      <w:tr w:rsidR="003A2665" w:rsidRPr="000D644D" w14:paraId="1E870F37" w14:textId="77777777" w:rsidTr="005D36C3">
        <w:tc>
          <w:tcPr>
            <w:tcW w:w="3840" w:type="dxa"/>
            <w:vAlign w:val="bottom"/>
          </w:tcPr>
          <w:p w14:paraId="1B72C06E" w14:textId="77777777" w:rsidR="003A2665" w:rsidRPr="000D644D" w:rsidRDefault="003A2665" w:rsidP="003A2665">
            <w:pPr>
              <w:ind w:left="132" w:right="-43" w:hanging="13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44D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ภาษีเงินได้ปัจจุบัน</w:t>
            </w:r>
          </w:p>
        </w:tc>
        <w:tc>
          <w:tcPr>
            <w:tcW w:w="1305" w:type="dxa"/>
            <w:vAlign w:val="bottom"/>
          </w:tcPr>
          <w:p w14:paraId="1C4D076B" w14:textId="77777777" w:rsidR="003A2665" w:rsidRPr="000D644D" w:rsidRDefault="003A2665" w:rsidP="003A266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522243F9" w14:textId="77777777" w:rsidR="003A2665" w:rsidRPr="000D644D" w:rsidRDefault="003A2665" w:rsidP="003A266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079698D4" w14:textId="77777777" w:rsidR="003A2665" w:rsidRPr="000D644D" w:rsidRDefault="003A2665" w:rsidP="003A266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3771A9AC" w14:textId="77777777" w:rsidR="003A2665" w:rsidRPr="000D644D" w:rsidRDefault="003A2665" w:rsidP="003A266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3A2665" w:rsidRPr="000D644D" w14:paraId="3A2811BD" w14:textId="77777777" w:rsidTr="005D36C3">
        <w:tc>
          <w:tcPr>
            <w:tcW w:w="3840" w:type="dxa"/>
            <w:vAlign w:val="bottom"/>
          </w:tcPr>
          <w:p w14:paraId="3E5F81C1" w14:textId="77777777" w:rsidR="003A2665" w:rsidRPr="000D644D" w:rsidRDefault="003A2665" w:rsidP="003A2665">
            <w:pPr>
              <w:ind w:left="132" w:right="-43" w:hanging="132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71019B9B" w14:textId="102BF0A0" w:rsidR="003A2665" w:rsidRPr="000D644D" w:rsidRDefault="000B1CD3" w:rsidP="003A266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05" w:type="dxa"/>
            <w:vAlign w:val="bottom"/>
          </w:tcPr>
          <w:p w14:paraId="65BB88FC" w14:textId="760FCB45" w:rsidR="003A2665" w:rsidRPr="000D644D" w:rsidRDefault="003A2665" w:rsidP="003A266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259</w:t>
            </w:r>
          </w:p>
        </w:tc>
        <w:tc>
          <w:tcPr>
            <w:tcW w:w="1305" w:type="dxa"/>
            <w:vAlign w:val="bottom"/>
          </w:tcPr>
          <w:p w14:paraId="6683192A" w14:textId="2F99E9E8" w:rsidR="003A2665" w:rsidRPr="000D644D" w:rsidRDefault="00B216A5" w:rsidP="003A266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E69567E" w14:textId="0B0B6E6F" w:rsidR="003A2665" w:rsidRPr="000D644D" w:rsidRDefault="003A2665" w:rsidP="003A266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</w:tr>
      <w:tr w:rsidR="003A2665" w:rsidRPr="000D644D" w14:paraId="6F378A2E" w14:textId="77777777" w:rsidTr="005D36C3">
        <w:tc>
          <w:tcPr>
            <w:tcW w:w="3840" w:type="dxa"/>
            <w:vAlign w:val="bottom"/>
          </w:tcPr>
          <w:p w14:paraId="2E3D6411" w14:textId="77777777" w:rsidR="003A2665" w:rsidRPr="000D644D" w:rsidRDefault="003A2665" w:rsidP="003A2665">
            <w:pPr>
              <w:ind w:left="132" w:right="-43" w:hanging="13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44D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305" w:type="dxa"/>
            <w:vAlign w:val="bottom"/>
          </w:tcPr>
          <w:p w14:paraId="0434A2F1" w14:textId="77777777" w:rsidR="003A2665" w:rsidRPr="000D644D" w:rsidRDefault="003A2665" w:rsidP="003A266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725BA4F4" w14:textId="77777777" w:rsidR="003A2665" w:rsidRPr="000D644D" w:rsidRDefault="003A2665" w:rsidP="003A266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40D427B1" w14:textId="77777777" w:rsidR="003A2665" w:rsidRPr="000D644D" w:rsidRDefault="003A2665" w:rsidP="003A266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05" w:type="dxa"/>
            <w:vAlign w:val="bottom"/>
          </w:tcPr>
          <w:p w14:paraId="26037F4E" w14:textId="77777777" w:rsidR="003A2665" w:rsidRPr="000D644D" w:rsidRDefault="003A2665" w:rsidP="003A266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3A2665" w:rsidRPr="000D644D" w14:paraId="191ED0E1" w14:textId="77777777" w:rsidTr="005D36C3">
        <w:tc>
          <w:tcPr>
            <w:tcW w:w="3840" w:type="dxa"/>
            <w:vAlign w:val="bottom"/>
          </w:tcPr>
          <w:p w14:paraId="40BD056A" w14:textId="77777777" w:rsidR="003A2665" w:rsidRPr="000D644D" w:rsidRDefault="003A2665" w:rsidP="003A2665">
            <w:pPr>
              <w:ind w:left="132" w:right="-43" w:hanging="132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/>
                <w:sz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2E859358" w14:textId="00BAD211" w:rsidR="003A2665" w:rsidRPr="000D644D" w:rsidRDefault="000B1CD3" w:rsidP="003A266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(234)</w:t>
            </w:r>
          </w:p>
        </w:tc>
        <w:tc>
          <w:tcPr>
            <w:tcW w:w="1305" w:type="dxa"/>
            <w:vAlign w:val="bottom"/>
          </w:tcPr>
          <w:p w14:paraId="557256A8" w14:textId="7FF98E1D" w:rsidR="003A2665" w:rsidRPr="000D644D" w:rsidRDefault="003A2665" w:rsidP="003A266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(233)</w:t>
            </w:r>
          </w:p>
        </w:tc>
        <w:tc>
          <w:tcPr>
            <w:tcW w:w="1305" w:type="dxa"/>
            <w:vAlign w:val="bottom"/>
          </w:tcPr>
          <w:p w14:paraId="1E735402" w14:textId="3EAF40AF" w:rsidR="003A2665" w:rsidRPr="000D644D" w:rsidRDefault="00B216A5" w:rsidP="003A266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96A968F" w14:textId="5C642104" w:rsidR="003A2665" w:rsidRPr="000D644D" w:rsidRDefault="003A2665" w:rsidP="003A266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</w:tr>
      <w:tr w:rsidR="003A2665" w:rsidRPr="000D644D" w14:paraId="02798FD6" w14:textId="77777777" w:rsidTr="005D36C3">
        <w:tc>
          <w:tcPr>
            <w:tcW w:w="3840" w:type="dxa"/>
            <w:vAlign w:val="bottom"/>
          </w:tcPr>
          <w:p w14:paraId="4E4014EA" w14:textId="021C12F0" w:rsidR="003A2665" w:rsidRPr="000D644D" w:rsidRDefault="008B41A1" w:rsidP="008B41A1">
            <w:pPr>
              <w:ind w:left="132" w:right="497" w:hanging="13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0D644D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ค่าใช้จ่าย(</w:t>
            </w:r>
            <w:r w:rsidR="003A2665" w:rsidRPr="000D644D">
              <w:rPr>
                <w:rFonts w:ascii="Angsana New" w:hAnsi="Angsana New"/>
                <w:b/>
                <w:bCs/>
                <w:sz w:val="28"/>
                <w:cs/>
              </w:rPr>
              <w:t>รายได้</w:t>
            </w:r>
            <w:r w:rsidRPr="000D644D">
              <w:rPr>
                <w:rFonts w:ascii="Angsana New" w:hAnsi="Angsana New" w:hint="cs"/>
                <w:b/>
                <w:bCs/>
                <w:sz w:val="28"/>
                <w:cs/>
              </w:rPr>
              <w:t>)</w:t>
            </w:r>
            <w:r w:rsidR="003A2665" w:rsidRPr="000D644D">
              <w:rPr>
                <w:rFonts w:ascii="Angsana New" w:hAnsi="Angsana New"/>
                <w:b/>
                <w:bCs/>
                <w:sz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305" w:type="dxa"/>
            <w:vAlign w:val="bottom"/>
          </w:tcPr>
          <w:p w14:paraId="0B6F324C" w14:textId="1A198289" w:rsidR="003A2665" w:rsidRPr="000D644D" w:rsidRDefault="000B1CD3" w:rsidP="003A266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(228)</w:t>
            </w:r>
          </w:p>
        </w:tc>
        <w:tc>
          <w:tcPr>
            <w:tcW w:w="1305" w:type="dxa"/>
            <w:vAlign w:val="bottom"/>
          </w:tcPr>
          <w:p w14:paraId="43E9468E" w14:textId="066083E5" w:rsidR="003A2665" w:rsidRPr="000D644D" w:rsidRDefault="003A2665" w:rsidP="003A266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305" w:type="dxa"/>
            <w:vAlign w:val="bottom"/>
          </w:tcPr>
          <w:p w14:paraId="67449139" w14:textId="64516222" w:rsidR="003A2665" w:rsidRPr="000D644D" w:rsidRDefault="00B216A5" w:rsidP="003A266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C84172A" w14:textId="52889DE2" w:rsidR="003A2665" w:rsidRPr="000D644D" w:rsidRDefault="003A2665" w:rsidP="003A266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47376FC" w14:textId="16930DEB" w:rsidR="003A2665" w:rsidRPr="000D644D" w:rsidRDefault="003A2665" w:rsidP="007838A9">
      <w:pPr>
        <w:spacing w:before="240" w:after="120" w:line="40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0D644D">
        <w:rPr>
          <w:rFonts w:ascii="Angsana New" w:hAnsi="Angsana New"/>
          <w:sz w:val="32"/>
          <w:szCs w:val="32"/>
          <w:cs/>
        </w:rPr>
        <w:t>สินทรัพย์ภาษีเงินได้รอ</w:t>
      </w:r>
      <w:r w:rsidRPr="000D644D">
        <w:rPr>
          <w:rFonts w:ascii="Angsana New" w:hAnsi="Angsana New" w:hint="cs"/>
          <w:sz w:val="32"/>
          <w:szCs w:val="32"/>
          <w:cs/>
        </w:rPr>
        <w:t>การ</w:t>
      </w:r>
      <w:r w:rsidRPr="000D644D">
        <w:rPr>
          <w:rFonts w:ascii="Angsana New" w:hAnsi="Angsana New"/>
          <w:sz w:val="32"/>
          <w:szCs w:val="32"/>
          <w:cs/>
        </w:rPr>
        <w:t>ตัดบัญชี</w:t>
      </w:r>
      <w:r w:rsidRPr="000D644D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F923FC" w:rsidRPr="000D644D">
        <w:rPr>
          <w:rFonts w:ascii="Angsana New" w:hAnsi="Angsana New"/>
          <w:sz w:val="32"/>
          <w:szCs w:val="32"/>
        </w:rPr>
        <w:t xml:space="preserve">31 </w:t>
      </w:r>
      <w:r w:rsidR="00F923FC" w:rsidRPr="000D644D">
        <w:rPr>
          <w:rFonts w:ascii="Angsana New" w:hAnsi="Angsana New"/>
          <w:sz w:val="32"/>
          <w:szCs w:val="32"/>
          <w:cs/>
        </w:rPr>
        <w:t xml:space="preserve">มีนาคม </w:t>
      </w:r>
      <w:r w:rsidR="00F923FC" w:rsidRPr="000D644D">
        <w:rPr>
          <w:rFonts w:ascii="Angsana New" w:hAnsi="Angsana New"/>
          <w:sz w:val="32"/>
          <w:szCs w:val="32"/>
        </w:rPr>
        <w:t xml:space="preserve">2569 </w:t>
      </w:r>
      <w:r w:rsidRPr="000D644D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Pr="000D644D">
        <w:rPr>
          <w:rFonts w:ascii="Angsana New" w:hAnsi="Angsana New"/>
          <w:sz w:val="32"/>
          <w:szCs w:val="32"/>
        </w:rPr>
        <w:t xml:space="preserve"> </w:t>
      </w:r>
      <w:r w:rsidR="000B1CD3" w:rsidRPr="000D644D">
        <w:rPr>
          <w:rFonts w:ascii="Angsana New" w:hAnsi="Angsana New"/>
          <w:sz w:val="32"/>
          <w:szCs w:val="32"/>
        </w:rPr>
        <w:t xml:space="preserve">18 </w:t>
      </w:r>
      <w:r w:rsidRPr="000D644D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Pr="000D644D">
        <w:rPr>
          <w:rFonts w:ascii="Angsana New" w:hAnsi="Angsana New"/>
          <w:sz w:val="32"/>
          <w:szCs w:val="32"/>
        </w:rPr>
        <w:t>:</w:t>
      </w:r>
      <w:r w:rsidRPr="000D644D">
        <w:rPr>
          <w:rFonts w:ascii="Angsana New" w:hAnsi="Angsana New" w:hint="cs"/>
          <w:sz w:val="32"/>
          <w:szCs w:val="32"/>
        </w:rPr>
        <w:t xml:space="preserve"> </w:t>
      </w:r>
      <w:r w:rsidR="000B1CD3" w:rsidRPr="000D644D">
        <w:rPr>
          <w:rFonts w:ascii="Angsana New" w:hAnsi="Angsana New"/>
          <w:sz w:val="32"/>
          <w:szCs w:val="32"/>
        </w:rPr>
        <w:t>18</w:t>
      </w:r>
      <w:r w:rsidRPr="000D644D">
        <w:rPr>
          <w:rFonts w:ascii="Angsana New" w:hAnsi="Angsana New"/>
          <w:sz w:val="32"/>
          <w:szCs w:val="32"/>
        </w:rPr>
        <w:t xml:space="preserve"> </w:t>
      </w:r>
      <w:r w:rsidRPr="000D644D">
        <w:rPr>
          <w:rFonts w:ascii="Angsana New" w:hAnsi="Angsana New" w:hint="cs"/>
          <w:sz w:val="32"/>
          <w:szCs w:val="32"/>
          <w:cs/>
        </w:rPr>
        <w:t>ล้านบาท</w:t>
      </w:r>
      <w:r w:rsidRPr="000D644D">
        <w:rPr>
          <w:rFonts w:ascii="Angsana New" w:hAnsi="Angsana New"/>
          <w:sz w:val="32"/>
          <w:szCs w:val="32"/>
        </w:rPr>
        <w:t xml:space="preserve">) (31 </w:t>
      </w:r>
      <w:r w:rsidRPr="000D644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D644D">
        <w:rPr>
          <w:rFonts w:ascii="Angsana New" w:hAnsi="Angsana New"/>
          <w:sz w:val="32"/>
          <w:szCs w:val="32"/>
        </w:rPr>
        <w:t>2568:</w:t>
      </w:r>
      <w:r w:rsidRPr="000D644D">
        <w:rPr>
          <w:rFonts w:ascii="Angsana New" w:hAnsi="Angsana New" w:hint="cs"/>
          <w:sz w:val="32"/>
          <w:szCs w:val="32"/>
        </w:rPr>
        <w:t xml:space="preserve"> </w:t>
      </w:r>
      <w:r w:rsidRPr="000D644D">
        <w:rPr>
          <w:rFonts w:ascii="Angsana New" w:hAnsi="Angsana New"/>
          <w:sz w:val="32"/>
          <w:szCs w:val="32"/>
        </w:rPr>
        <w:t xml:space="preserve">18 </w:t>
      </w:r>
      <w:r w:rsidRPr="000D644D">
        <w:rPr>
          <w:rFonts w:ascii="Angsana New" w:hAnsi="Angsana New" w:hint="cs"/>
          <w:sz w:val="32"/>
          <w:szCs w:val="32"/>
          <w:cs/>
        </w:rPr>
        <w:t>ล้านบาท (เฉพาะของบริษัทฯ</w:t>
      </w:r>
      <w:r w:rsidRPr="000D644D">
        <w:rPr>
          <w:rFonts w:ascii="Angsana New" w:hAnsi="Angsana New"/>
          <w:sz w:val="32"/>
          <w:szCs w:val="32"/>
        </w:rPr>
        <w:t>:</w:t>
      </w:r>
      <w:r w:rsidRPr="000D644D">
        <w:rPr>
          <w:rFonts w:ascii="Angsana New" w:hAnsi="Angsana New" w:hint="cs"/>
          <w:sz w:val="32"/>
          <w:szCs w:val="32"/>
        </w:rPr>
        <w:t xml:space="preserve"> </w:t>
      </w:r>
      <w:r w:rsidRPr="000D644D">
        <w:rPr>
          <w:rFonts w:ascii="Angsana New" w:hAnsi="Angsana New"/>
          <w:sz w:val="32"/>
          <w:szCs w:val="32"/>
        </w:rPr>
        <w:t xml:space="preserve">18 </w:t>
      </w:r>
      <w:r w:rsidRPr="000D644D">
        <w:rPr>
          <w:rFonts w:ascii="Angsana New" w:hAnsi="Angsana New" w:hint="cs"/>
          <w:sz w:val="32"/>
          <w:szCs w:val="32"/>
          <w:cs/>
        </w:rPr>
        <w:t>ล้านบาท</w:t>
      </w:r>
      <w:r w:rsidRPr="000D644D">
        <w:rPr>
          <w:rFonts w:ascii="Angsana New" w:hAnsi="Angsana New"/>
          <w:sz w:val="32"/>
          <w:szCs w:val="32"/>
        </w:rPr>
        <w:t>))</w:t>
      </w:r>
      <w:r w:rsidR="00F923FC" w:rsidRPr="000D644D">
        <w:rPr>
          <w:rFonts w:ascii="Angsana New" w:hAnsi="Angsana New"/>
          <w:sz w:val="32"/>
          <w:szCs w:val="32"/>
        </w:rPr>
        <w:t xml:space="preserve">            </w:t>
      </w:r>
      <w:r w:rsidRPr="000D644D">
        <w:rPr>
          <w:rFonts w:ascii="Angsana New" w:hAnsi="Angsana New" w:hint="cs"/>
          <w:sz w:val="32"/>
          <w:szCs w:val="32"/>
          <w:cs/>
        </w:rPr>
        <w:t xml:space="preserve"> อันเกี่ยวเนื่องกับผลขาดทุนทางภาษีในอดีตที่จะสามารถใช้หักกับกำไรในอนาคตได้ในการคำนวณภาษี</w:t>
      </w:r>
      <w:r w:rsidRPr="000D644D">
        <w:rPr>
          <w:rFonts w:ascii="Angsana New" w:hAnsi="Angsana New"/>
          <w:sz w:val="32"/>
          <w:szCs w:val="32"/>
        </w:rPr>
        <w:t xml:space="preserve"> </w:t>
      </w:r>
      <w:r w:rsidR="00F923FC" w:rsidRPr="000D644D">
        <w:rPr>
          <w:rFonts w:ascii="Angsana New" w:hAnsi="Angsana New"/>
          <w:sz w:val="32"/>
          <w:szCs w:val="32"/>
        </w:rPr>
        <w:t xml:space="preserve">             </w:t>
      </w:r>
      <w:r w:rsidRPr="000D644D">
        <w:rPr>
          <w:rFonts w:ascii="Angsana New" w:hAnsi="Angsana New" w:hint="cs"/>
          <w:sz w:val="32"/>
          <w:szCs w:val="32"/>
          <w:cs/>
        </w:rPr>
        <w:t xml:space="preserve">ถ้ากลุ่มบริษัทมีกำไรเพียงพอ </w:t>
      </w:r>
    </w:p>
    <w:p w14:paraId="2CA85985" w14:textId="77777777" w:rsidR="003A2665" w:rsidRPr="000D644D" w:rsidRDefault="003A2665" w:rsidP="007838A9">
      <w:pPr>
        <w:spacing w:before="120" w:after="120" w:line="40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 w:hint="cs"/>
          <w:spacing w:val="-4"/>
          <w:sz w:val="32"/>
          <w:szCs w:val="32"/>
          <w:cs/>
        </w:rPr>
        <w:t xml:space="preserve">บริษัทฯได้ลงนามในสัญญาในธุรกิจที่อยู่ในความเชี่ยวชาญและประสบการณ์ของบริษัทฯ </w:t>
      </w:r>
      <w:r w:rsidRPr="000D644D">
        <w:rPr>
          <w:rFonts w:ascii="Angsana New" w:hAnsi="Angsana New" w:hint="cs"/>
          <w:sz w:val="32"/>
          <w:szCs w:val="32"/>
          <w:cs/>
        </w:rPr>
        <w:t>โดยบริษัทฯคาดว่า</w:t>
      </w:r>
      <w:r w:rsidRPr="000D644D">
        <w:rPr>
          <w:rFonts w:ascii="Angsana New" w:hAnsi="Angsana New" w:hint="cs"/>
          <w:spacing w:val="-4"/>
          <w:sz w:val="32"/>
          <w:szCs w:val="32"/>
          <w:cs/>
        </w:rPr>
        <w:t>จะมีกำไรจากธุรกิจดังกล่าวเพียงพอที่จะใช้ผลขาดทุนทางภาษีที่ยกมาได้ ดังนั้นบริษัทฯจึงเชื่อว่าจะสามารถได้ประโยชน์จาก</w:t>
      </w:r>
      <w:r w:rsidRPr="000D644D">
        <w:rPr>
          <w:rFonts w:ascii="Angsana New" w:hAnsi="Angsana New"/>
          <w:spacing w:val="-4"/>
          <w:sz w:val="32"/>
          <w:szCs w:val="32"/>
          <w:cs/>
        </w:rPr>
        <w:t>สินทรัพย์ภาษีเงินได้รอ</w:t>
      </w:r>
      <w:r w:rsidRPr="000D644D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0D644D">
        <w:rPr>
          <w:rFonts w:ascii="Angsana New" w:hAnsi="Angsana New"/>
          <w:spacing w:val="-4"/>
          <w:sz w:val="32"/>
          <w:szCs w:val="32"/>
          <w:cs/>
        </w:rPr>
        <w:t>ตัดบัญชี</w:t>
      </w:r>
      <w:r w:rsidRPr="000D644D">
        <w:rPr>
          <w:rFonts w:ascii="Angsana New" w:hAnsi="Angsana New" w:hint="cs"/>
          <w:spacing w:val="-4"/>
          <w:sz w:val="32"/>
          <w:szCs w:val="32"/>
          <w:cs/>
        </w:rPr>
        <w:t xml:space="preserve">ที่บันทึกไว้ </w:t>
      </w:r>
      <w:r w:rsidRPr="000D644D">
        <w:rPr>
          <w:rFonts w:ascii="Angsana New" w:hAnsi="Angsana New" w:hint="cs"/>
          <w:spacing w:val="-6"/>
          <w:sz w:val="32"/>
          <w:szCs w:val="32"/>
          <w:cs/>
        </w:rPr>
        <w:t xml:space="preserve">ณ สถานการณ์ปัจจุบัน </w:t>
      </w:r>
      <w:r w:rsidRPr="000D644D">
        <w:rPr>
          <w:rFonts w:ascii="Angsana New" w:hAnsi="Angsana New"/>
          <w:spacing w:val="-6"/>
          <w:sz w:val="32"/>
          <w:szCs w:val="32"/>
          <w:cs/>
        </w:rPr>
        <w:t>ถึงแม้ว่าบริษัท</w:t>
      </w:r>
      <w:r w:rsidRPr="000D644D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Pr="000D644D">
        <w:rPr>
          <w:rFonts w:ascii="Angsana New" w:hAnsi="Angsana New"/>
          <w:spacing w:val="-6"/>
          <w:sz w:val="32"/>
          <w:szCs w:val="32"/>
          <w:cs/>
        </w:rPr>
        <w:t>จะได้ทำการประเมินและประมาณการอย่างดีที่สุดแล้ว แต่อย่างไรก็ตาม</w:t>
      </w:r>
      <w:r w:rsidRPr="000D644D">
        <w:rPr>
          <w:rFonts w:ascii="Angsana New" w:hAnsi="Angsana New"/>
          <w:sz w:val="32"/>
          <w:szCs w:val="32"/>
          <w:cs/>
        </w:rPr>
        <w:t>ยังคงมีความไม่แน่นอน</w:t>
      </w:r>
      <w:r w:rsidRPr="000D644D">
        <w:rPr>
          <w:rFonts w:ascii="Angsana New" w:hAnsi="Angsana New" w:hint="cs"/>
          <w:sz w:val="32"/>
          <w:szCs w:val="32"/>
          <w:cs/>
        </w:rPr>
        <w:t>ของสถานการณ์ที่อาจเปลี่ยนแปลงไป</w:t>
      </w:r>
      <w:r w:rsidRPr="000D644D">
        <w:rPr>
          <w:rFonts w:ascii="Angsana New" w:hAnsi="Angsana New"/>
          <w:sz w:val="32"/>
          <w:szCs w:val="32"/>
          <w:cs/>
        </w:rPr>
        <w:t>อยู่ ซึ่งเป็นเรื่องปกติของเหตุการณ์ในอนาคต</w:t>
      </w:r>
      <w:r w:rsidRPr="000D644D">
        <w:rPr>
          <w:rFonts w:ascii="Angsana New" w:hAnsi="Angsana New" w:hint="cs"/>
          <w:sz w:val="32"/>
          <w:szCs w:val="32"/>
          <w:cs/>
        </w:rPr>
        <w:t xml:space="preserve">ที่ยังไม่เกิดขึ้น </w:t>
      </w:r>
    </w:p>
    <w:p w14:paraId="1A6E26CA" w14:textId="7C7BF837" w:rsidR="00B23424" w:rsidRPr="000D644D" w:rsidRDefault="003A2665" w:rsidP="007838A9">
      <w:pPr>
        <w:spacing w:before="120" w:after="120" w:line="400" w:lineRule="exact"/>
        <w:ind w:left="533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0D644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923FC" w:rsidRPr="000D644D">
        <w:rPr>
          <w:rFonts w:ascii="Angsana New" w:hAnsi="Angsana New"/>
          <w:sz w:val="32"/>
          <w:szCs w:val="32"/>
        </w:rPr>
        <w:t xml:space="preserve">31 </w:t>
      </w:r>
      <w:r w:rsidR="00F923FC" w:rsidRPr="000D644D">
        <w:rPr>
          <w:rFonts w:ascii="Angsana New" w:hAnsi="Angsana New"/>
          <w:sz w:val="32"/>
          <w:szCs w:val="32"/>
          <w:cs/>
        </w:rPr>
        <w:t xml:space="preserve">มีนาคม </w:t>
      </w:r>
      <w:r w:rsidR="00F923FC" w:rsidRPr="000D644D">
        <w:rPr>
          <w:rFonts w:ascii="Angsana New" w:hAnsi="Angsana New"/>
          <w:sz w:val="32"/>
          <w:szCs w:val="32"/>
        </w:rPr>
        <w:t xml:space="preserve">2569 </w:t>
      </w:r>
      <w:r w:rsidRPr="000D644D">
        <w:rPr>
          <w:rFonts w:ascii="Angsana New" w:hAnsi="Angsana New" w:hint="cs"/>
          <w:sz w:val="32"/>
          <w:szCs w:val="32"/>
          <w:cs/>
        </w:rPr>
        <w:t xml:space="preserve">กลุ่มบริษัทมีรายการผลแตกต่างชั่วคราวที่ใช้หักภาษีจำนวน </w:t>
      </w:r>
      <w:r w:rsidR="003D77BD" w:rsidRPr="000D644D">
        <w:rPr>
          <w:rFonts w:ascii="Angsana New" w:hAnsi="Angsana New"/>
          <w:sz w:val="32"/>
          <w:szCs w:val="32"/>
        </w:rPr>
        <w:t>3,</w:t>
      </w:r>
      <w:r w:rsidR="003A0154">
        <w:rPr>
          <w:rFonts w:ascii="Angsana New" w:hAnsi="Angsana New"/>
          <w:sz w:val="32"/>
          <w:szCs w:val="32"/>
        </w:rPr>
        <w:t>102</w:t>
      </w:r>
      <w:r w:rsidRPr="000D644D">
        <w:rPr>
          <w:rFonts w:ascii="Angsana New" w:hAnsi="Angsana New"/>
          <w:sz w:val="32"/>
          <w:szCs w:val="32"/>
        </w:rPr>
        <w:t xml:space="preserve"> </w:t>
      </w:r>
      <w:r w:rsidRPr="000D644D">
        <w:rPr>
          <w:rFonts w:ascii="Angsana New" w:hAnsi="Angsana New" w:hint="cs"/>
          <w:spacing w:val="-6"/>
          <w:sz w:val="32"/>
          <w:szCs w:val="32"/>
          <w:cs/>
        </w:rPr>
        <w:t>ล้านบาท และ</w:t>
      </w:r>
      <w:r w:rsidR="008175CA" w:rsidRPr="000D644D">
        <w:rPr>
          <w:rFonts w:ascii="Angsana New" w:hAnsi="Angsana New"/>
          <w:spacing w:val="-6"/>
          <w:sz w:val="32"/>
          <w:szCs w:val="32"/>
        </w:rPr>
        <w:t xml:space="preserve"> </w:t>
      </w:r>
      <w:r w:rsidRPr="000D644D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งบการเงินเฉพาะกิจการ </w:t>
      </w:r>
      <w:r w:rsidR="003D77BD" w:rsidRPr="000D644D">
        <w:rPr>
          <w:rFonts w:ascii="Angsana New" w:hAnsi="Angsana New" w:hint="cs"/>
          <w:sz w:val="32"/>
          <w:szCs w:val="32"/>
          <w:cs/>
        </w:rPr>
        <w:t>3</w:t>
      </w:r>
      <w:r w:rsidR="003D77BD" w:rsidRPr="000D644D">
        <w:rPr>
          <w:rFonts w:ascii="Angsana New" w:hAnsi="Angsana New"/>
          <w:sz w:val="32"/>
          <w:szCs w:val="32"/>
        </w:rPr>
        <w:t>,011</w:t>
      </w:r>
      <w:r w:rsidRPr="000D644D">
        <w:rPr>
          <w:rFonts w:ascii="Angsana New" w:hAnsi="Angsana New"/>
          <w:sz w:val="32"/>
          <w:szCs w:val="32"/>
        </w:rPr>
        <w:t xml:space="preserve"> </w:t>
      </w:r>
      <w:r w:rsidRPr="000D644D">
        <w:rPr>
          <w:rFonts w:ascii="Angsana New" w:hAnsi="Angsana New" w:hint="cs"/>
          <w:spacing w:val="-6"/>
          <w:sz w:val="32"/>
          <w:szCs w:val="32"/>
          <w:cs/>
        </w:rPr>
        <w:t>ล้านบาท (</w:t>
      </w:r>
      <w:r w:rsidR="00F923FC" w:rsidRPr="000D644D">
        <w:rPr>
          <w:rFonts w:ascii="Angsana New" w:hAnsi="Angsana New"/>
          <w:sz w:val="32"/>
          <w:szCs w:val="32"/>
        </w:rPr>
        <w:t xml:space="preserve">31 </w:t>
      </w:r>
      <w:r w:rsidR="00F923FC" w:rsidRPr="000D64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F923FC" w:rsidRPr="000D644D">
        <w:rPr>
          <w:rFonts w:ascii="Angsana New" w:hAnsi="Angsana New"/>
          <w:sz w:val="32"/>
          <w:szCs w:val="32"/>
        </w:rPr>
        <w:t>2568:</w:t>
      </w:r>
      <w:r w:rsidR="00F923FC" w:rsidRPr="000D644D">
        <w:rPr>
          <w:rFonts w:ascii="Angsana New" w:hAnsi="Angsana New" w:hint="cs"/>
          <w:sz w:val="32"/>
          <w:szCs w:val="32"/>
        </w:rPr>
        <w:t xml:space="preserve"> </w:t>
      </w:r>
      <w:r w:rsidRPr="000D644D">
        <w:rPr>
          <w:rFonts w:ascii="Angsana New" w:hAnsi="Angsana New"/>
          <w:sz w:val="32"/>
          <w:szCs w:val="32"/>
        </w:rPr>
        <w:t>3,0</w:t>
      </w:r>
      <w:r w:rsidR="00F923FC" w:rsidRPr="000D644D">
        <w:rPr>
          <w:rFonts w:ascii="Angsana New" w:hAnsi="Angsana New"/>
          <w:sz w:val="32"/>
          <w:szCs w:val="32"/>
        </w:rPr>
        <w:t>65</w:t>
      </w:r>
      <w:r w:rsidRPr="000D644D">
        <w:rPr>
          <w:rFonts w:ascii="Angsana New" w:hAnsi="Angsana New"/>
          <w:sz w:val="32"/>
          <w:szCs w:val="32"/>
        </w:rPr>
        <w:t xml:space="preserve"> </w:t>
      </w:r>
      <w:r w:rsidRPr="000D644D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และงบการเงินเฉพาะกิจการ </w:t>
      </w:r>
      <w:r w:rsidR="008B41A1" w:rsidRPr="000D644D">
        <w:rPr>
          <w:rFonts w:ascii="Angsana New" w:hAnsi="Angsana New"/>
          <w:spacing w:val="-6"/>
          <w:sz w:val="32"/>
          <w:szCs w:val="32"/>
        </w:rPr>
        <w:t xml:space="preserve">              </w:t>
      </w:r>
      <w:r w:rsidRPr="000D644D">
        <w:rPr>
          <w:rFonts w:ascii="Angsana New" w:hAnsi="Angsana New"/>
          <w:spacing w:val="-6"/>
          <w:sz w:val="32"/>
          <w:szCs w:val="32"/>
        </w:rPr>
        <w:t>3,0</w:t>
      </w:r>
      <w:r w:rsidR="00F923FC" w:rsidRPr="000D644D">
        <w:rPr>
          <w:rFonts w:ascii="Angsana New" w:hAnsi="Angsana New"/>
          <w:spacing w:val="-6"/>
          <w:sz w:val="32"/>
          <w:szCs w:val="32"/>
        </w:rPr>
        <w:t>11</w:t>
      </w:r>
      <w:r w:rsidRPr="000D644D">
        <w:rPr>
          <w:rFonts w:ascii="Angsana New" w:hAnsi="Angsana New"/>
          <w:spacing w:val="-6"/>
          <w:sz w:val="32"/>
          <w:szCs w:val="32"/>
        </w:rPr>
        <w:t xml:space="preserve"> </w:t>
      </w:r>
      <w:r w:rsidRPr="000D644D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0D644D">
        <w:rPr>
          <w:rFonts w:ascii="Angsana New" w:hAnsi="Angsana New"/>
          <w:sz w:val="32"/>
          <w:szCs w:val="32"/>
          <w:cs/>
        </w:rPr>
        <w:t>และขาดทุนทางภาษีที่ยัง</w:t>
      </w:r>
      <w:r w:rsidRPr="000D644D">
        <w:rPr>
          <w:rFonts w:ascii="Angsana New" w:eastAsia="MS Mincho" w:hAnsi="Angsana New"/>
          <w:sz w:val="32"/>
          <w:szCs w:val="32"/>
          <w:cs/>
        </w:rPr>
        <w:t>ไม่ได้ใช้</w:t>
      </w:r>
      <w:r w:rsidRPr="000D644D">
        <w:rPr>
          <w:rFonts w:ascii="Angsana New" w:eastAsia="MS Mincho" w:hAnsi="Angsana New" w:hint="cs"/>
          <w:sz w:val="32"/>
          <w:szCs w:val="32"/>
          <w:cs/>
        </w:rPr>
        <w:t xml:space="preserve">ที่จะหมดอายุในปี </w:t>
      </w:r>
      <w:r w:rsidRPr="000D644D">
        <w:rPr>
          <w:rFonts w:ascii="Angsana New" w:eastAsia="MS Mincho" w:hAnsi="Angsana New"/>
          <w:sz w:val="32"/>
          <w:szCs w:val="32"/>
        </w:rPr>
        <w:t xml:space="preserve">2569 </w:t>
      </w:r>
      <w:r w:rsidRPr="000D644D">
        <w:rPr>
          <w:rFonts w:ascii="Angsana New" w:eastAsia="MS Mincho" w:hAnsi="Angsana New"/>
          <w:color w:val="000000" w:themeColor="text1"/>
          <w:sz w:val="32"/>
          <w:szCs w:val="32"/>
        </w:rPr>
        <w:t>- 257</w:t>
      </w:r>
      <w:r w:rsidR="00771163" w:rsidRPr="000D644D">
        <w:rPr>
          <w:rFonts w:ascii="Angsana New" w:eastAsia="MS Mincho" w:hAnsi="Angsana New"/>
          <w:color w:val="000000" w:themeColor="text1"/>
          <w:sz w:val="32"/>
          <w:szCs w:val="32"/>
        </w:rPr>
        <w:t>4</w:t>
      </w:r>
      <w:r w:rsidRPr="000D644D">
        <w:rPr>
          <w:rFonts w:ascii="Angsana New" w:eastAsia="MS Mincho" w:hAnsi="Angsana New"/>
          <w:color w:val="000000" w:themeColor="text1"/>
          <w:sz w:val="32"/>
          <w:szCs w:val="32"/>
        </w:rPr>
        <w:t xml:space="preserve"> </w:t>
      </w:r>
      <w:r w:rsidRPr="000D644D">
        <w:rPr>
          <w:rFonts w:ascii="Angsana New" w:eastAsia="MS Mincho" w:hAnsi="Angsana New"/>
          <w:color w:val="000000" w:themeColor="text1"/>
          <w:sz w:val="32"/>
          <w:szCs w:val="32"/>
          <w:cs/>
        </w:rPr>
        <w:t>จำนวน</w:t>
      </w:r>
      <w:r w:rsidRPr="000D644D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0D4BFA">
        <w:rPr>
          <w:rFonts w:ascii="Angsana New" w:hAnsi="Angsana New"/>
          <w:color w:val="000000" w:themeColor="text1"/>
          <w:sz w:val="32"/>
          <w:szCs w:val="32"/>
        </w:rPr>
        <w:t>86</w:t>
      </w:r>
      <w:r w:rsidR="003A0154">
        <w:rPr>
          <w:rFonts w:ascii="Angsana New" w:hAnsi="Angsana New"/>
          <w:color w:val="000000" w:themeColor="text1"/>
          <w:sz w:val="32"/>
          <w:szCs w:val="32"/>
        </w:rPr>
        <w:t>0</w:t>
      </w:r>
      <w:r w:rsidRPr="000D644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</w:t>
      </w:r>
      <w:r w:rsidRPr="000D644D">
        <w:rPr>
          <w:rFonts w:ascii="Angsana New" w:hAnsi="Angsana New"/>
          <w:color w:val="000000" w:themeColor="text1"/>
          <w:sz w:val="32"/>
          <w:szCs w:val="32"/>
          <w:cs/>
        </w:rPr>
        <w:t xml:space="preserve">านบาท </w:t>
      </w:r>
      <w:r w:rsidRPr="000D644D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8175CA" w:rsidRPr="000D644D">
        <w:rPr>
          <w:rFonts w:ascii="Angsana New" w:hAnsi="Angsana New"/>
          <w:spacing w:val="-6"/>
          <w:sz w:val="32"/>
          <w:szCs w:val="32"/>
        </w:rPr>
        <w:t xml:space="preserve">            </w:t>
      </w:r>
      <w:r w:rsidRPr="000D644D">
        <w:rPr>
          <w:rFonts w:ascii="Angsana New" w:hAnsi="Angsana New" w:hint="cs"/>
          <w:spacing w:val="-6"/>
          <w:sz w:val="32"/>
          <w:szCs w:val="32"/>
          <w:cs/>
        </w:rPr>
        <w:t>งบการเงินเฉพาะกิจการ</w:t>
      </w:r>
      <w:r w:rsidRPr="000D644D">
        <w:rPr>
          <w:rFonts w:ascii="Angsana New" w:hAnsi="Angsana New"/>
          <w:spacing w:val="-6"/>
          <w:sz w:val="32"/>
          <w:szCs w:val="32"/>
        </w:rPr>
        <w:t xml:space="preserve">: </w:t>
      </w:r>
      <w:r w:rsidR="003A0154">
        <w:rPr>
          <w:rFonts w:ascii="Angsana New" w:hAnsi="Angsana New"/>
          <w:sz w:val="32"/>
          <w:szCs w:val="32"/>
        </w:rPr>
        <w:t>7</w:t>
      </w:r>
      <w:r w:rsidR="000D4BFA">
        <w:rPr>
          <w:rFonts w:ascii="Angsana New" w:hAnsi="Angsana New"/>
          <w:sz w:val="32"/>
          <w:szCs w:val="32"/>
        </w:rPr>
        <w:t>0</w:t>
      </w:r>
      <w:r w:rsidR="003A0154">
        <w:rPr>
          <w:rFonts w:ascii="Angsana New" w:hAnsi="Angsana New"/>
          <w:sz w:val="32"/>
          <w:szCs w:val="32"/>
        </w:rPr>
        <w:t>2</w:t>
      </w:r>
      <w:r w:rsidRPr="000D644D">
        <w:rPr>
          <w:rFonts w:ascii="Angsana New" w:hAnsi="Angsana New" w:hint="cs"/>
          <w:sz w:val="32"/>
          <w:szCs w:val="32"/>
          <w:cs/>
        </w:rPr>
        <w:t xml:space="preserve"> </w:t>
      </w:r>
      <w:r w:rsidRPr="000D644D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</w:t>
      </w:r>
      <w:r w:rsidRPr="000D644D">
        <w:rPr>
          <w:rFonts w:ascii="Angsana New" w:hAnsi="Angsana New"/>
          <w:spacing w:val="-6"/>
          <w:sz w:val="32"/>
          <w:szCs w:val="32"/>
          <w:cs/>
        </w:rPr>
        <w:t>(</w:t>
      </w:r>
      <w:r w:rsidR="00F923FC" w:rsidRPr="000D644D">
        <w:rPr>
          <w:rFonts w:ascii="Angsana New" w:hAnsi="Angsana New"/>
          <w:sz w:val="32"/>
          <w:szCs w:val="32"/>
        </w:rPr>
        <w:t xml:space="preserve">31 </w:t>
      </w:r>
      <w:r w:rsidR="00F923FC" w:rsidRPr="000D64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F923FC" w:rsidRPr="000D644D">
        <w:rPr>
          <w:rFonts w:ascii="Angsana New" w:hAnsi="Angsana New"/>
          <w:sz w:val="32"/>
          <w:szCs w:val="32"/>
        </w:rPr>
        <w:t>2568:</w:t>
      </w:r>
      <w:r w:rsidR="00F923FC" w:rsidRPr="000D644D">
        <w:rPr>
          <w:rFonts w:ascii="Angsana New" w:hAnsi="Angsana New" w:hint="cs"/>
          <w:sz w:val="32"/>
          <w:szCs w:val="32"/>
        </w:rPr>
        <w:t xml:space="preserve"> </w:t>
      </w:r>
      <w:r w:rsidR="00F923FC" w:rsidRPr="000D644D">
        <w:rPr>
          <w:rFonts w:ascii="Angsana New" w:hAnsi="Angsana New"/>
          <w:sz w:val="32"/>
          <w:szCs w:val="32"/>
          <w:cs/>
        </w:rPr>
        <w:t>ขาดทุนทางภาษีที่ยัง</w:t>
      </w:r>
      <w:r w:rsidR="00F923FC" w:rsidRPr="000D644D">
        <w:rPr>
          <w:rFonts w:ascii="Angsana New" w:eastAsia="MS Mincho" w:hAnsi="Angsana New"/>
          <w:sz w:val="32"/>
          <w:szCs w:val="32"/>
          <w:cs/>
        </w:rPr>
        <w:t>ไม่ได้ใช้</w:t>
      </w:r>
      <w:r w:rsidR="00F923FC" w:rsidRPr="000D644D">
        <w:rPr>
          <w:rFonts w:ascii="Angsana New" w:eastAsia="MS Mincho" w:hAnsi="Angsana New" w:hint="cs"/>
          <w:sz w:val="32"/>
          <w:szCs w:val="32"/>
          <w:cs/>
        </w:rPr>
        <w:t>ที่จะหมดอายุใน</w:t>
      </w:r>
      <w:r w:rsidR="008175CA" w:rsidRPr="000D644D">
        <w:rPr>
          <w:rFonts w:ascii="Angsana New" w:eastAsia="MS Mincho" w:hAnsi="Angsana New"/>
          <w:sz w:val="32"/>
          <w:szCs w:val="32"/>
        </w:rPr>
        <w:t xml:space="preserve">                  </w:t>
      </w:r>
      <w:r w:rsidR="00F923FC" w:rsidRPr="000D644D">
        <w:rPr>
          <w:rFonts w:ascii="Angsana New" w:eastAsia="MS Mincho" w:hAnsi="Angsana New" w:hint="cs"/>
          <w:sz w:val="32"/>
          <w:szCs w:val="32"/>
          <w:cs/>
        </w:rPr>
        <w:t xml:space="preserve">ปี </w:t>
      </w:r>
      <w:r w:rsidR="00F923FC" w:rsidRPr="000D644D">
        <w:rPr>
          <w:rFonts w:ascii="Angsana New" w:eastAsia="MS Mincho" w:hAnsi="Angsana New"/>
          <w:sz w:val="32"/>
          <w:szCs w:val="32"/>
        </w:rPr>
        <w:t xml:space="preserve">2569 - 2573 </w:t>
      </w:r>
      <w:r w:rsidR="00F923FC" w:rsidRPr="000D644D">
        <w:rPr>
          <w:rFonts w:ascii="Angsana New" w:eastAsia="MS Mincho" w:hAnsi="Angsana New"/>
          <w:sz w:val="32"/>
          <w:szCs w:val="32"/>
          <w:cs/>
        </w:rPr>
        <w:t>จำนวน</w:t>
      </w:r>
      <w:r w:rsidR="00F923FC" w:rsidRPr="000D644D">
        <w:rPr>
          <w:rFonts w:ascii="Angsana New" w:hAnsi="Angsana New"/>
          <w:sz w:val="32"/>
          <w:szCs w:val="32"/>
          <w:cs/>
        </w:rPr>
        <w:t xml:space="preserve"> </w:t>
      </w:r>
      <w:r w:rsidR="00F923FC" w:rsidRPr="000D644D">
        <w:rPr>
          <w:rFonts w:ascii="Angsana New" w:hAnsi="Angsana New"/>
          <w:sz w:val="32"/>
          <w:szCs w:val="32"/>
        </w:rPr>
        <w:t>866</w:t>
      </w:r>
      <w:r w:rsidR="00F923FC" w:rsidRPr="000D644D">
        <w:rPr>
          <w:rFonts w:ascii="Angsana New" w:hAnsi="Angsana New" w:hint="cs"/>
          <w:sz w:val="32"/>
          <w:szCs w:val="32"/>
          <w:cs/>
        </w:rPr>
        <w:t xml:space="preserve"> ล้</w:t>
      </w:r>
      <w:r w:rsidR="00F923FC" w:rsidRPr="000D644D">
        <w:rPr>
          <w:rFonts w:ascii="Angsana New" w:hAnsi="Angsana New"/>
          <w:sz w:val="32"/>
          <w:szCs w:val="32"/>
          <w:cs/>
        </w:rPr>
        <w:t xml:space="preserve">านบาท </w:t>
      </w:r>
      <w:r w:rsidR="00F923FC" w:rsidRPr="000D644D">
        <w:rPr>
          <w:rFonts w:ascii="Angsana New" w:hAnsi="Angsana New" w:hint="cs"/>
          <w:spacing w:val="-6"/>
          <w:sz w:val="32"/>
          <w:szCs w:val="32"/>
          <w:cs/>
        </w:rPr>
        <w:t>และงบการเงินเฉพาะกิจการ</w:t>
      </w:r>
      <w:r w:rsidR="00F923FC" w:rsidRPr="000D644D">
        <w:rPr>
          <w:rFonts w:ascii="Angsana New" w:hAnsi="Angsana New"/>
          <w:spacing w:val="-6"/>
          <w:sz w:val="32"/>
          <w:szCs w:val="32"/>
        </w:rPr>
        <w:t xml:space="preserve">: </w:t>
      </w:r>
      <w:r w:rsidR="00F923FC" w:rsidRPr="000D644D">
        <w:rPr>
          <w:rFonts w:ascii="Angsana New" w:hAnsi="Angsana New"/>
          <w:sz w:val="32"/>
          <w:szCs w:val="32"/>
        </w:rPr>
        <w:t>712</w:t>
      </w:r>
      <w:r w:rsidR="00F923FC" w:rsidRPr="000D644D">
        <w:rPr>
          <w:rFonts w:ascii="Angsana New" w:hAnsi="Angsana New" w:hint="cs"/>
          <w:sz w:val="32"/>
          <w:szCs w:val="32"/>
          <w:cs/>
        </w:rPr>
        <w:t xml:space="preserve"> </w:t>
      </w:r>
      <w:r w:rsidR="00F923FC" w:rsidRPr="000D644D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Pr="000D644D">
        <w:rPr>
          <w:rFonts w:ascii="Angsana New" w:hAnsi="Angsana New"/>
          <w:spacing w:val="-6"/>
          <w:sz w:val="32"/>
          <w:szCs w:val="32"/>
        </w:rPr>
        <w:t xml:space="preserve">) </w:t>
      </w:r>
      <w:r w:rsidRPr="000D644D">
        <w:rPr>
          <w:rFonts w:ascii="Angsana New" w:eastAsia="MS Mincho" w:hAnsi="Angsana New"/>
          <w:spacing w:val="-6"/>
          <w:sz w:val="32"/>
          <w:szCs w:val="32"/>
          <w:cs/>
        </w:rPr>
        <w:t>ที่</w:t>
      </w:r>
      <w:r w:rsidRPr="000D644D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Pr="000D644D">
        <w:rPr>
          <w:rFonts w:ascii="Angsana New" w:eastAsia="MS Mincho" w:hAnsi="Angsana New"/>
          <w:spacing w:val="-4"/>
          <w:sz w:val="32"/>
          <w:szCs w:val="32"/>
          <w:cs/>
        </w:rPr>
        <w:t>ไม่ได้บันทึกสินทรัพย์ภาษีเงินได้รอการตัดบัญชี</w:t>
      </w:r>
      <w:r w:rsidRPr="000D644D">
        <w:rPr>
          <w:rFonts w:ascii="Angsana New" w:hAnsi="Angsana New"/>
          <w:spacing w:val="-4"/>
          <w:sz w:val="32"/>
          <w:szCs w:val="32"/>
          <w:cs/>
        </w:rPr>
        <w:t xml:space="preserve"> เนื่องจาก</w:t>
      </w:r>
      <w:r w:rsidRPr="000D644D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0D644D">
        <w:rPr>
          <w:rFonts w:ascii="Angsana New" w:hAnsi="Angsana New"/>
          <w:spacing w:val="-4"/>
          <w:sz w:val="32"/>
          <w:szCs w:val="32"/>
          <w:cs/>
        </w:rPr>
        <w:t>พิจารณาแล้วเห็นว่า</w:t>
      </w:r>
      <w:r w:rsidRPr="000D644D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0D644D">
        <w:rPr>
          <w:rFonts w:ascii="Angsana New" w:hAnsi="Angsana New"/>
          <w:spacing w:val="-4"/>
          <w:sz w:val="32"/>
          <w:szCs w:val="32"/>
          <w:cs/>
        </w:rPr>
        <w:t>อาจไม่มี</w:t>
      </w:r>
      <w:r w:rsidRPr="000D644D">
        <w:rPr>
          <w:rFonts w:ascii="Angsana New" w:hAnsi="Angsana New"/>
          <w:sz w:val="32"/>
          <w:szCs w:val="32"/>
          <w:cs/>
        </w:rPr>
        <w:t>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  <w:r w:rsidR="00A60306" w:rsidRPr="000D644D">
        <w:rPr>
          <w:rFonts w:ascii="Angsana New" w:hAnsi="Angsana New"/>
          <w:sz w:val="32"/>
          <w:szCs w:val="32"/>
          <w:cs/>
        </w:rPr>
        <w:t>มาใช้ประโยชน์ได้</w:t>
      </w:r>
    </w:p>
    <w:p w14:paraId="0ED2DEFD" w14:textId="7C8F3141" w:rsidR="00251F9A" w:rsidRPr="000D644D" w:rsidRDefault="00BA1608" w:rsidP="008175CA">
      <w:pPr>
        <w:spacing w:before="120" w:after="12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t>1</w:t>
      </w:r>
      <w:r w:rsidR="007838A9">
        <w:rPr>
          <w:rFonts w:ascii="Angsana New" w:hAnsi="Angsana New"/>
          <w:b/>
          <w:bCs/>
          <w:sz w:val="32"/>
          <w:szCs w:val="32"/>
        </w:rPr>
        <w:t>0</w:t>
      </w:r>
      <w:r w:rsidR="00251F9A" w:rsidRPr="000D644D">
        <w:rPr>
          <w:rFonts w:ascii="Angsana New" w:hAnsi="Angsana New"/>
          <w:b/>
          <w:bCs/>
          <w:sz w:val="32"/>
          <w:szCs w:val="32"/>
        </w:rPr>
        <w:t>.</w:t>
      </w:r>
      <w:r w:rsidR="00251F9A" w:rsidRPr="000D644D">
        <w:rPr>
          <w:rFonts w:ascii="Angsana New" w:hAnsi="Angsana New"/>
          <w:b/>
          <w:bCs/>
          <w:sz w:val="32"/>
          <w:szCs w:val="32"/>
        </w:rPr>
        <w:tab/>
      </w:r>
      <w:r w:rsidR="00F4081A" w:rsidRPr="000D644D">
        <w:rPr>
          <w:rFonts w:ascii="Angsana New" w:hAnsi="Angsana New" w:hint="cs"/>
          <w:b/>
          <w:bCs/>
          <w:sz w:val="32"/>
          <w:szCs w:val="32"/>
          <w:cs/>
        </w:rPr>
        <w:t>กำไร</w:t>
      </w:r>
      <w:r w:rsidR="00251F9A" w:rsidRPr="000D644D">
        <w:rPr>
          <w:rFonts w:ascii="Angsana New" w:hAnsi="Angsana New"/>
          <w:b/>
          <w:bCs/>
          <w:sz w:val="32"/>
          <w:szCs w:val="32"/>
          <w:cs/>
        </w:rPr>
        <w:t>ต่อหุ้น</w:t>
      </w:r>
      <w:r w:rsidR="00C1746F" w:rsidRPr="000D644D">
        <w:rPr>
          <w:rFonts w:ascii="Angsana New" w:hAnsi="Angsana New"/>
          <w:b/>
          <w:bCs/>
          <w:sz w:val="32"/>
          <w:szCs w:val="32"/>
          <w:cs/>
        </w:rPr>
        <w:t>ขั้นพื้นฐาน</w:t>
      </w:r>
    </w:p>
    <w:p w14:paraId="483A1146" w14:textId="2F1621BC" w:rsidR="00A4205E" w:rsidRPr="000D644D" w:rsidRDefault="00F4081A" w:rsidP="008175C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 w:hint="cs"/>
          <w:sz w:val="32"/>
          <w:szCs w:val="32"/>
          <w:cs/>
        </w:rPr>
        <w:t>กำไร</w:t>
      </w:r>
      <w:r w:rsidR="00E41BE9" w:rsidRPr="000D644D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</w:t>
      </w:r>
      <w:r w:rsidRPr="000D644D">
        <w:rPr>
          <w:rFonts w:ascii="Angsana New" w:hAnsi="Angsana New" w:hint="cs"/>
          <w:sz w:val="32"/>
          <w:szCs w:val="32"/>
          <w:cs/>
        </w:rPr>
        <w:t>กำไร</w:t>
      </w:r>
      <w:r w:rsidR="00E41BE9" w:rsidRPr="000D644D">
        <w:rPr>
          <w:rFonts w:ascii="Angsana New" w:hAnsi="Angsana New"/>
          <w:sz w:val="32"/>
          <w:szCs w:val="32"/>
          <w:cs/>
        </w:rPr>
        <w:t>สำหรับงวดที่เป็นของผู้ถือหุ้นของบริษัทฯ</w:t>
      </w:r>
      <w:r w:rsidR="000C2FC7" w:rsidRPr="000D644D">
        <w:rPr>
          <w:rFonts w:ascii="Angsana New" w:hAnsi="Angsana New"/>
          <w:sz w:val="32"/>
          <w:szCs w:val="32"/>
          <w:cs/>
        </w:rPr>
        <w:t xml:space="preserve"> </w:t>
      </w:r>
      <w:r w:rsidR="00E41BE9" w:rsidRPr="000D644D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76B5864A" w14:textId="77777777" w:rsidR="00F4081A" w:rsidRPr="000D644D" w:rsidRDefault="00F4081A" w:rsidP="00C6132B">
      <w:pPr>
        <w:tabs>
          <w:tab w:val="left" w:pos="720"/>
          <w:tab w:val="left" w:pos="2160"/>
        </w:tabs>
        <w:spacing w:before="120" w:after="40"/>
        <w:ind w:left="547" w:hanging="547"/>
        <w:jc w:val="thaiDistribute"/>
        <w:rPr>
          <w:rFonts w:ascii="Angsana New" w:hAnsi="Angsana New"/>
          <w:sz w:val="32"/>
          <w:szCs w:val="32"/>
        </w:rPr>
        <w:sectPr w:rsidR="00F4081A" w:rsidRPr="000D644D" w:rsidSect="00FF0643">
          <w:footnotePr>
            <w:pos w:val="sectEnd"/>
          </w:footnotePr>
          <w:endnotePr>
            <w:numFmt w:val="decimal"/>
            <w:numStart w:val="0"/>
          </w:endnotePr>
          <w:pgSz w:w="11909" w:h="16834" w:code="9"/>
          <w:pgMar w:top="1296" w:right="1080" w:bottom="1080" w:left="1339" w:header="576" w:footer="576" w:gutter="0"/>
          <w:cols w:space="720"/>
          <w:docGrid w:linePitch="326"/>
        </w:sectPr>
      </w:pPr>
    </w:p>
    <w:p w14:paraId="2CEDB93F" w14:textId="0ADB8395" w:rsidR="00050E1F" w:rsidRPr="000D644D" w:rsidRDefault="00E26FB9" w:rsidP="00A031D7">
      <w:pPr>
        <w:spacing w:before="40" w:after="80" w:line="380" w:lineRule="exact"/>
        <w:ind w:left="547" w:hanging="544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11</w:t>
      </w:r>
      <w:r w:rsidR="00050E1F" w:rsidRPr="000D644D">
        <w:rPr>
          <w:rFonts w:ascii="Angsana New" w:hAnsi="Angsana New"/>
          <w:b/>
          <w:bCs/>
          <w:sz w:val="32"/>
          <w:szCs w:val="32"/>
        </w:rPr>
        <w:t>.</w:t>
      </w:r>
      <w:r w:rsidR="00050E1F" w:rsidRPr="000D644D">
        <w:rPr>
          <w:rFonts w:ascii="Angsana New" w:hAnsi="Angsana New"/>
          <w:b/>
          <w:bCs/>
          <w:sz w:val="32"/>
          <w:szCs w:val="32"/>
        </w:rPr>
        <w:tab/>
      </w:r>
      <w:r w:rsidR="00050E1F" w:rsidRPr="000D644D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36E8832C" w14:textId="77777777" w:rsidR="00804817" w:rsidRPr="000D644D" w:rsidRDefault="003B09FA" w:rsidP="00A031D7">
      <w:pPr>
        <w:spacing w:before="40" w:after="80" w:line="380" w:lineRule="exact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0D644D">
        <w:rPr>
          <w:rFonts w:ascii="Angsana New" w:hAnsi="Angsana New" w:hint="cs"/>
          <w:spacing w:val="-8"/>
          <w:sz w:val="32"/>
          <w:szCs w:val="32"/>
          <w:cs/>
        </w:rPr>
        <w:t>กลุ่ม</w:t>
      </w:r>
      <w:r w:rsidRPr="000D644D">
        <w:rPr>
          <w:rFonts w:ascii="Angsana New" w:hAnsi="Angsana New"/>
          <w:spacing w:val="-8"/>
          <w:sz w:val="32"/>
          <w:szCs w:val="32"/>
          <w:cs/>
        </w:rPr>
        <w:t>บริษัท</w:t>
      </w:r>
      <w:r w:rsidR="00050E1F" w:rsidRPr="000D644D">
        <w:rPr>
          <w:rFonts w:ascii="Angsana New" w:hAnsi="Angsana New"/>
          <w:spacing w:val="-8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46106D" w:rsidRPr="000D644D">
        <w:rPr>
          <w:rFonts w:ascii="Angsana New" w:hAnsi="Angsana New" w:hint="cs"/>
          <w:spacing w:val="-8"/>
          <w:sz w:val="32"/>
          <w:szCs w:val="32"/>
          <w:cs/>
        </w:rPr>
        <w:t xml:space="preserve"> ในระหว่างงวดปัจจุบัน</w:t>
      </w:r>
      <w:r w:rsidR="00804817" w:rsidRPr="000D644D">
        <w:rPr>
          <w:rFonts w:ascii="Angsana New" w:hAnsi="Angsana New" w:hint="cs"/>
          <w:spacing w:val="-8"/>
          <w:sz w:val="32"/>
          <w:szCs w:val="32"/>
          <w:cs/>
        </w:rPr>
        <w:t>ไม่มีการเปลี่ยนแปลงโครงส</w:t>
      </w:r>
      <w:r w:rsidR="00C2058B" w:rsidRPr="000D644D">
        <w:rPr>
          <w:rFonts w:ascii="Angsana New" w:hAnsi="Angsana New" w:hint="cs"/>
          <w:spacing w:val="-8"/>
          <w:sz w:val="32"/>
          <w:szCs w:val="32"/>
          <w:cs/>
        </w:rPr>
        <w:t>ร้</w:t>
      </w:r>
      <w:r w:rsidR="00804817" w:rsidRPr="000D644D">
        <w:rPr>
          <w:rFonts w:ascii="Angsana New" w:hAnsi="Angsana New" w:hint="cs"/>
          <w:spacing w:val="-8"/>
          <w:sz w:val="32"/>
          <w:szCs w:val="32"/>
          <w:cs/>
        </w:rPr>
        <w:t xml:space="preserve">างของส่วนงานดำเนินงานที่รายงาน </w:t>
      </w:r>
    </w:p>
    <w:p w14:paraId="10FD0E4C" w14:textId="25F0EC7E" w:rsidR="006A5534" w:rsidRPr="000D644D" w:rsidRDefault="006A5534" w:rsidP="00A031D7">
      <w:pPr>
        <w:spacing w:before="40" w:after="8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B23424" w:rsidRPr="000D644D">
        <w:rPr>
          <w:rFonts w:ascii="Angsana New" w:hAnsi="Angsana New" w:hint="cs"/>
          <w:sz w:val="32"/>
          <w:szCs w:val="32"/>
          <w:cs/>
        </w:rPr>
        <w:t>(ขาดทุน)</w:t>
      </w:r>
      <w:r w:rsidRPr="000D644D">
        <w:rPr>
          <w:rFonts w:ascii="Angsana New" w:hAnsi="Angsana New"/>
          <w:sz w:val="32"/>
          <w:szCs w:val="32"/>
          <w:cs/>
        </w:rPr>
        <w:t>ของส่วนงานของ</w:t>
      </w:r>
      <w:r w:rsidR="003B09FA" w:rsidRPr="000D644D">
        <w:rPr>
          <w:rFonts w:ascii="Angsana New" w:hAnsi="Angsana New" w:hint="cs"/>
          <w:sz w:val="32"/>
          <w:szCs w:val="32"/>
          <w:cs/>
        </w:rPr>
        <w:t>กลุ่ม</w:t>
      </w:r>
      <w:r w:rsidR="003B09FA" w:rsidRPr="000D644D">
        <w:rPr>
          <w:rFonts w:ascii="Angsana New" w:hAnsi="Angsana New"/>
          <w:sz w:val="32"/>
          <w:szCs w:val="32"/>
          <w:cs/>
        </w:rPr>
        <w:t>บริษัท</w:t>
      </w:r>
      <w:r w:rsidRPr="000D644D">
        <w:rPr>
          <w:rFonts w:ascii="Angsana New" w:hAnsi="Angsana New"/>
          <w:sz w:val="32"/>
          <w:szCs w:val="32"/>
          <w:cs/>
        </w:rPr>
        <w:t>สำหรับงวด</w:t>
      </w:r>
      <w:r w:rsidR="00E05E39" w:rsidRPr="000D644D">
        <w:rPr>
          <w:rFonts w:ascii="Angsana New" w:hAnsi="Angsana New"/>
          <w:sz w:val="32"/>
          <w:szCs w:val="32"/>
          <w:cs/>
        </w:rPr>
        <w:t>สามเดือน</w:t>
      </w:r>
      <w:r w:rsidRPr="000D644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05E39" w:rsidRPr="000D644D">
        <w:rPr>
          <w:rFonts w:ascii="Angsana New" w:hAnsi="Angsana New"/>
          <w:sz w:val="32"/>
          <w:szCs w:val="32"/>
        </w:rPr>
        <w:t xml:space="preserve">31 </w:t>
      </w:r>
      <w:r w:rsidR="00E05E39" w:rsidRPr="000D644D">
        <w:rPr>
          <w:rFonts w:ascii="Angsana New" w:hAnsi="Angsana New"/>
          <w:sz w:val="32"/>
          <w:szCs w:val="32"/>
          <w:cs/>
        </w:rPr>
        <w:t xml:space="preserve">มีนาคม </w:t>
      </w:r>
      <w:r w:rsidR="003A2665" w:rsidRPr="000D644D">
        <w:rPr>
          <w:rFonts w:ascii="Angsana New" w:hAnsi="Angsana New"/>
          <w:sz w:val="32"/>
          <w:szCs w:val="32"/>
        </w:rPr>
        <w:t xml:space="preserve">2569 </w:t>
      </w:r>
      <w:r w:rsidR="003A2665" w:rsidRPr="000D644D">
        <w:rPr>
          <w:rFonts w:ascii="Angsana New" w:hAnsi="Angsana New"/>
          <w:sz w:val="32"/>
          <w:szCs w:val="32"/>
          <w:cs/>
        </w:rPr>
        <w:t xml:space="preserve">และ </w:t>
      </w:r>
      <w:r w:rsidR="003A2665" w:rsidRPr="000D644D">
        <w:rPr>
          <w:rFonts w:ascii="Angsana New" w:hAnsi="Angsana New"/>
          <w:sz w:val="32"/>
          <w:szCs w:val="32"/>
        </w:rPr>
        <w:t>2568</w:t>
      </w:r>
      <w:r w:rsidR="00B97A5F" w:rsidRPr="000D644D">
        <w:rPr>
          <w:rFonts w:ascii="Angsana New" w:hAnsi="Angsana New"/>
          <w:sz w:val="32"/>
          <w:szCs w:val="32"/>
        </w:rPr>
        <w:t xml:space="preserve"> </w:t>
      </w:r>
      <w:r w:rsidR="00B97A5F" w:rsidRPr="000D644D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571A2EE2" w14:textId="77777777" w:rsidR="00A4205E" w:rsidRPr="000D644D" w:rsidRDefault="00A4205E" w:rsidP="00A4205E">
      <w:pPr>
        <w:spacing w:line="320" w:lineRule="exact"/>
        <w:jc w:val="right"/>
        <w:rPr>
          <w:rFonts w:ascii="Angsana New" w:hAnsi="Angsana New"/>
          <w:sz w:val="28"/>
        </w:rPr>
      </w:pPr>
      <w:r w:rsidRPr="000D644D">
        <w:rPr>
          <w:rFonts w:ascii="Angsana New" w:hAnsi="Angsana New" w:hint="cs"/>
          <w:sz w:val="28"/>
        </w:rPr>
        <w:t>(</w:t>
      </w:r>
      <w:r w:rsidRPr="000D644D">
        <w:rPr>
          <w:rFonts w:ascii="Angsana New" w:hAnsi="Angsana New" w:hint="cs"/>
          <w:sz w:val="28"/>
          <w:cs/>
        </w:rPr>
        <w:t>หน่วย</w:t>
      </w:r>
      <w:r w:rsidRPr="000D644D">
        <w:rPr>
          <w:rFonts w:ascii="Angsana New" w:hAnsi="Angsana New" w:hint="cs"/>
          <w:sz w:val="28"/>
        </w:rPr>
        <w:t xml:space="preserve">: </w:t>
      </w:r>
      <w:r w:rsidRPr="000D644D">
        <w:rPr>
          <w:rFonts w:ascii="Angsana New" w:hAnsi="Angsana New" w:hint="cs"/>
          <w:sz w:val="28"/>
          <w:cs/>
        </w:rPr>
        <w:t>ล้านบาท</w:t>
      </w:r>
      <w:r w:rsidRPr="000D644D">
        <w:rPr>
          <w:rFonts w:ascii="Angsana New" w:hAnsi="Angsana New" w:hint="cs"/>
          <w:sz w:val="28"/>
        </w:rPr>
        <w:t>)</w:t>
      </w:r>
    </w:p>
    <w:tbl>
      <w:tblPr>
        <w:tblW w:w="140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210"/>
        <w:gridCol w:w="975"/>
        <w:gridCol w:w="975"/>
        <w:gridCol w:w="975"/>
        <w:gridCol w:w="975"/>
        <w:gridCol w:w="975"/>
        <w:gridCol w:w="975"/>
        <w:gridCol w:w="975"/>
        <w:gridCol w:w="975"/>
      </w:tblGrid>
      <w:tr w:rsidR="00A4205E" w:rsidRPr="000D644D" w14:paraId="7D32D1E5" w14:textId="77777777" w:rsidTr="00303131">
        <w:tc>
          <w:tcPr>
            <w:tcW w:w="6210" w:type="dxa"/>
            <w:vAlign w:val="bottom"/>
          </w:tcPr>
          <w:p w14:paraId="22857390" w14:textId="77777777" w:rsidR="00A4205E" w:rsidRPr="000D644D" w:rsidRDefault="00A4205E" w:rsidP="00303131">
            <w:pPr>
              <w:spacing w:line="320" w:lineRule="exact"/>
              <w:ind w:right="-90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7800" w:type="dxa"/>
            <w:gridSpan w:val="8"/>
            <w:vAlign w:val="bottom"/>
            <w:hideMark/>
          </w:tcPr>
          <w:p w14:paraId="74AF1E85" w14:textId="4343C8BD" w:rsidR="00A4205E" w:rsidRPr="000D644D" w:rsidRDefault="00A4205E" w:rsidP="00303131">
            <w:pPr>
              <w:pBdr>
                <w:bottom w:val="single" w:sz="6" w:space="1" w:color="auto"/>
              </w:pBd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="00E05E39" w:rsidRPr="000D644D">
              <w:rPr>
                <w:rFonts w:ascii="Angsana New" w:hAnsi="Angsana New" w:hint="cs"/>
                <w:sz w:val="28"/>
              </w:rPr>
              <w:t xml:space="preserve">31 </w:t>
            </w:r>
            <w:r w:rsidR="00E05E39" w:rsidRPr="000D644D">
              <w:rPr>
                <w:rFonts w:ascii="Angsana New" w:hAnsi="Angsana New" w:hint="cs"/>
                <w:sz w:val="28"/>
                <w:cs/>
              </w:rPr>
              <w:t>มีนาคม</w:t>
            </w:r>
          </w:p>
        </w:tc>
      </w:tr>
      <w:tr w:rsidR="00A4205E" w:rsidRPr="000D644D" w14:paraId="4A5C4B11" w14:textId="77777777" w:rsidTr="00303131">
        <w:tc>
          <w:tcPr>
            <w:tcW w:w="6210" w:type="dxa"/>
            <w:vAlign w:val="bottom"/>
          </w:tcPr>
          <w:p w14:paraId="21AB2884" w14:textId="77777777" w:rsidR="00A4205E" w:rsidRPr="000D644D" w:rsidRDefault="00A4205E" w:rsidP="00303131">
            <w:pPr>
              <w:spacing w:line="320" w:lineRule="exact"/>
              <w:ind w:right="-90"/>
              <w:rPr>
                <w:rFonts w:ascii="Angsana New" w:hAnsi="Angsana New"/>
                <w:sz w:val="28"/>
                <w:u w:val="single"/>
                <w:cs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3E3E2034" w14:textId="77777777" w:rsidR="00A4205E" w:rsidRPr="000D644D" w:rsidRDefault="00A4205E" w:rsidP="00303131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50" w:type="dxa"/>
            <w:gridSpan w:val="2"/>
            <w:vAlign w:val="bottom"/>
          </w:tcPr>
          <w:p w14:paraId="706632F8" w14:textId="77777777" w:rsidR="00A4205E" w:rsidRPr="000D644D" w:rsidRDefault="00A4205E" w:rsidP="00303131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50" w:type="dxa"/>
            <w:gridSpan w:val="2"/>
            <w:vAlign w:val="bottom"/>
            <w:hideMark/>
          </w:tcPr>
          <w:p w14:paraId="1BBE4A42" w14:textId="77777777" w:rsidR="00A4205E" w:rsidRPr="000D644D" w:rsidRDefault="00A4205E" w:rsidP="00303131">
            <w:pPr>
              <w:spacing w:line="320" w:lineRule="exact"/>
              <w:ind w:right="-9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 xml:space="preserve">รายการปรับปรุงและ </w:t>
            </w:r>
          </w:p>
        </w:tc>
        <w:tc>
          <w:tcPr>
            <w:tcW w:w="1950" w:type="dxa"/>
            <w:gridSpan w:val="2"/>
            <w:vAlign w:val="bottom"/>
          </w:tcPr>
          <w:p w14:paraId="6E338AAF" w14:textId="77777777" w:rsidR="00A4205E" w:rsidRPr="000D644D" w:rsidRDefault="00A4205E" w:rsidP="00303131">
            <w:pPr>
              <w:spacing w:line="320" w:lineRule="exact"/>
              <w:ind w:right="-90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A4205E" w:rsidRPr="000D644D" w14:paraId="04B94C3D" w14:textId="77777777" w:rsidTr="00303131">
        <w:tc>
          <w:tcPr>
            <w:tcW w:w="6210" w:type="dxa"/>
            <w:vAlign w:val="bottom"/>
          </w:tcPr>
          <w:p w14:paraId="51B8AFCE" w14:textId="77777777" w:rsidR="00A4205E" w:rsidRPr="000D644D" w:rsidRDefault="00A4205E" w:rsidP="00303131">
            <w:pPr>
              <w:spacing w:line="320" w:lineRule="exact"/>
              <w:ind w:right="-90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950" w:type="dxa"/>
            <w:gridSpan w:val="2"/>
            <w:vAlign w:val="bottom"/>
            <w:hideMark/>
          </w:tcPr>
          <w:p w14:paraId="353D4981" w14:textId="77777777" w:rsidR="00A4205E" w:rsidRPr="000D644D" w:rsidRDefault="00A4205E" w:rsidP="00303131">
            <w:pPr>
              <w:pBdr>
                <w:bottom w:val="single" w:sz="4" w:space="1" w:color="auto"/>
              </w:pBdr>
              <w:spacing w:line="320" w:lineRule="exact"/>
              <w:ind w:right="42"/>
              <w:jc w:val="center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</w:rPr>
              <w:t>Digital Network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0B39A146" w14:textId="77777777" w:rsidR="00A4205E" w:rsidRPr="000D644D" w:rsidRDefault="00A4205E" w:rsidP="00303131">
            <w:pPr>
              <w:pBdr>
                <w:bottom w:val="single" w:sz="4" w:space="1" w:color="auto"/>
              </w:pBdr>
              <w:spacing w:line="320" w:lineRule="exact"/>
              <w:ind w:firstLine="18"/>
              <w:jc w:val="center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 w:hint="cs"/>
                <w:sz w:val="28"/>
              </w:rPr>
              <w:t>Digital Content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3CECB1E1" w14:textId="77777777" w:rsidR="00A4205E" w:rsidRPr="000D644D" w:rsidRDefault="00A4205E" w:rsidP="00303131">
            <w:pPr>
              <w:pBdr>
                <w:bottom w:val="single" w:sz="4" w:space="1" w:color="auto"/>
              </w:pBdr>
              <w:spacing w:line="320" w:lineRule="exact"/>
              <w:ind w:right="42"/>
              <w:jc w:val="center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ตัดรายการระหว่างกัน</w:t>
            </w:r>
          </w:p>
        </w:tc>
        <w:tc>
          <w:tcPr>
            <w:tcW w:w="1950" w:type="dxa"/>
            <w:gridSpan w:val="2"/>
            <w:vAlign w:val="bottom"/>
            <w:hideMark/>
          </w:tcPr>
          <w:p w14:paraId="5F70C819" w14:textId="77777777" w:rsidR="00A4205E" w:rsidRPr="000D644D" w:rsidRDefault="00A4205E" w:rsidP="00303131">
            <w:pPr>
              <w:pBdr>
                <w:bottom w:val="single" w:sz="4" w:space="1" w:color="auto"/>
              </w:pBdr>
              <w:spacing w:line="320" w:lineRule="exact"/>
              <w:ind w:right="42"/>
              <w:jc w:val="center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F923FC" w:rsidRPr="000D644D" w14:paraId="04AE2F4E" w14:textId="77777777" w:rsidTr="00303131">
        <w:tc>
          <w:tcPr>
            <w:tcW w:w="6210" w:type="dxa"/>
            <w:vAlign w:val="bottom"/>
          </w:tcPr>
          <w:p w14:paraId="53AE7BE1" w14:textId="77777777" w:rsidR="00F923FC" w:rsidRPr="000D644D" w:rsidRDefault="00F923FC" w:rsidP="00F923FC">
            <w:pPr>
              <w:spacing w:line="320" w:lineRule="exact"/>
              <w:ind w:right="4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75" w:type="dxa"/>
            <w:vAlign w:val="bottom"/>
            <w:hideMark/>
          </w:tcPr>
          <w:p w14:paraId="67D337A9" w14:textId="38427259" w:rsidR="00F923FC" w:rsidRPr="000D644D" w:rsidRDefault="00F923FC" w:rsidP="00F923FC">
            <w:pPr>
              <w:spacing w:line="320" w:lineRule="exact"/>
              <w:ind w:right="4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0D64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D644D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975" w:type="dxa"/>
            <w:vAlign w:val="bottom"/>
            <w:hideMark/>
          </w:tcPr>
          <w:p w14:paraId="2D0B2ED4" w14:textId="20B2E8A6" w:rsidR="00F923FC" w:rsidRPr="000D644D" w:rsidRDefault="00F923FC" w:rsidP="00F923FC">
            <w:pPr>
              <w:spacing w:line="320" w:lineRule="exact"/>
              <w:ind w:right="4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D64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D644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975" w:type="dxa"/>
            <w:vAlign w:val="bottom"/>
            <w:hideMark/>
          </w:tcPr>
          <w:p w14:paraId="21104C17" w14:textId="1615DF12" w:rsidR="00F923FC" w:rsidRPr="000D644D" w:rsidRDefault="00F923FC" w:rsidP="00F923FC">
            <w:pPr>
              <w:spacing w:line="320" w:lineRule="exact"/>
              <w:ind w:right="4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D64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D644D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975" w:type="dxa"/>
            <w:vAlign w:val="bottom"/>
            <w:hideMark/>
          </w:tcPr>
          <w:p w14:paraId="0943D65D" w14:textId="1778C60A" w:rsidR="00F923FC" w:rsidRPr="000D644D" w:rsidRDefault="00F923FC" w:rsidP="00F923FC">
            <w:pPr>
              <w:spacing w:line="320" w:lineRule="exact"/>
              <w:ind w:right="4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D64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D644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975" w:type="dxa"/>
            <w:vAlign w:val="bottom"/>
            <w:hideMark/>
          </w:tcPr>
          <w:p w14:paraId="0A83769E" w14:textId="604DD87E" w:rsidR="00F923FC" w:rsidRPr="000D644D" w:rsidRDefault="00F923FC" w:rsidP="00F923FC">
            <w:pPr>
              <w:spacing w:line="320" w:lineRule="exact"/>
              <w:ind w:right="4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D64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D644D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975" w:type="dxa"/>
            <w:vAlign w:val="bottom"/>
            <w:hideMark/>
          </w:tcPr>
          <w:p w14:paraId="706A5427" w14:textId="6BBB8068" w:rsidR="00F923FC" w:rsidRPr="000D644D" w:rsidRDefault="00F923FC" w:rsidP="00F923FC">
            <w:pPr>
              <w:spacing w:line="320" w:lineRule="exact"/>
              <w:ind w:right="4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D64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D644D">
              <w:rPr>
                <w:rFonts w:ascii="Angsana New" w:hAnsi="Angsana New"/>
                <w:sz w:val="28"/>
                <w:u w:val="single"/>
              </w:rPr>
              <w:t>8</w:t>
            </w:r>
          </w:p>
        </w:tc>
        <w:tc>
          <w:tcPr>
            <w:tcW w:w="975" w:type="dxa"/>
            <w:vAlign w:val="bottom"/>
            <w:hideMark/>
          </w:tcPr>
          <w:p w14:paraId="3A2B4452" w14:textId="365EB6D0" w:rsidR="00F923FC" w:rsidRPr="000D644D" w:rsidRDefault="00F923FC" w:rsidP="00F923FC">
            <w:pPr>
              <w:spacing w:line="320" w:lineRule="exact"/>
              <w:ind w:right="4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D64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D644D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975" w:type="dxa"/>
            <w:vAlign w:val="bottom"/>
            <w:hideMark/>
          </w:tcPr>
          <w:p w14:paraId="28E8C3D9" w14:textId="6745B299" w:rsidR="00F923FC" w:rsidRPr="000D644D" w:rsidRDefault="00F923FC" w:rsidP="00F923FC">
            <w:pPr>
              <w:spacing w:line="320" w:lineRule="exact"/>
              <w:ind w:right="42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0D644D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0D644D">
              <w:rPr>
                <w:rFonts w:ascii="Angsana New" w:hAnsi="Angsana New"/>
                <w:sz w:val="28"/>
                <w:u w:val="single"/>
              </w:rPr>
              <w:t>8</w:t>
            </w:r>
          </w:p>
        </w:tc>
      </w:tr>
      <w:tr w:rsidR="00A4205E" w:rsidRPr="000D644D" w14:paraId="67A412FB" w14:textId="77777777" w:rsidTr="00303131">
        <w:tc>
          <w:tcPr>
            <w:tcW w:w="6210" w:type="dxa"/>
            <w:vAlign w:val="bottom"/>
            <w:hideMark/>
          </w:tcPr>
          <w:p w14:paraId="29598427" w14:textId="77777777" w:rsidR="00A4205E" w:rsidRPr="000D644D" w:rsidRDefault="00A4205E" w:rsidP="00A4205E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รายได้จากการขายและบริการ</w:t>
            </w:r>
          </w:p>
        </w:tc>
        <w:tc>
          <w:tcPr>
            <w:tcW w:w="975" w:type="dxa"/>
            <w:vAlign w:val="bottom"/>
          </w:tcPr>
          <w:p w14:paraId="6A2F8436" w14:textId="77777777" w:rsidR="00A4205E" w:rsidRPr="000D644D" w:rsidRDefault="00A4205E" w:rsidP="00A4205E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3BF006BA" w14:textId="77777777" w:rsidR="00A4205E" w:rsidRPr="000D644D" w:rsidRDefault="00A4205E" w:rsidP="00A4205E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23ED1C2" w14:textId="77777777" w:rsidR="00A4205E" w:rsidRPr="000D644D" w:rsidRDefault="00A4205E" w:rsidP="00A4205E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3F01BE31" w14:textId="77777777" w:rsidR="00A4205E" w:rsidRPr="000D644D" w:rsidRDefault="00A4205E" w:rsidP="00A4205E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0EA38EB" w14:textId="77777777" w:rsidR="00A4205E" w:rsidRPr="000D644D" w:rsidRDefault="00A4205E" w:rsidP="00A4205E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7496550D" w14:textId="77777777" w:rsidR="00A4205E" w:rsidRPr="000D644D" w:rsidRDefault="00A4205E" w:rsidP="00A4205E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649D114" w14:textId="77777777" w:rsidR="00A4205E" w:rsidRPr="000D644D" w:rsidRDefault="00A4205E" w:rsidP="00A4205E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18E6C1C3" w14:textId="77777777" w:rsidR="00A4205E" w:rsidRPr="000D644D" w:rsidRDefault="00A4205E" w:rsidP="00A4205E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923FC" w:rsidRPr="000D644D" w14:paraId="26EB64E0" w14:textId="77777777" w:rsidTr="00303131">
        <w:trPr>
          <w:trHeight w:val="279"/>
        </w:trPr>
        <w:tc>
          <w:tcPr>
            <w:tcW w:w="6210" w:type="dxa"/>
            <w:vAlign w:val="bottom"/>
            <w:hideMark/>
          </w:tcPr>
          <w:p w14:paraId="1C79096B" w14:textId="77777777" w:rsidR="00F923FC" w:rsidRPr="000D644D" w:rsidRDefault="00F923FC" w:rsidP="00F923FC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รายได้จากการขายและบริการภายนอก</w:t>
            </w:r>
          </w:p>
        </w:tc>
        <w:tc>
          <w:tcPr>
            <w:tcW w:w="975" w:type="dxa"/>
            <w:vAlign w:val="bottom"/>
          </w:tcPr>
          <w:p w14:paraId="6A6B065D" w14:textId="43F337C3" w:rsidR="00F923FC" w:rsidRPr="000D644D" w:rsidRDefault="000B1CD3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9</w:t>
            </w:r>
            <w:r w:rsidR="008B41A1" w:rsidRPr="000D644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75" w:type="dxa"/>
            <w:vAlign w:val="bottom"/>
          </w:tcPr>
          <w:p w14:paraId="26E01C57" w14:textId="4039EE27" w:rsidR="00F923FC" w:rsidRPr="000D644D" w:rsidRDefault="00F923FC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106</w:t>
            </w:r>
          </w:p>
        </w:tc>
        <w:tc>
          <w:tcPr>
            <w:tcW w:w="975" w:type="dxa"/>
            <w:vAlign w:val="bottom"/>
          </w:tcPr>
          <w:p w14:paraId="7EAC076C" w14:textId="7A46153C" w:rsidR="00F923FC" w:rsidRPr="000D644D" w:rsidRDefault="000B1CD3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20</w:t>
            </w:r>
          </w:p>
        </w:tc>
        <w:tc>
          <w:tcPr>
            <w:tcW w:w="975" w:type="dxa"/>
            <w:vAlign w:val="bottom"/>
          </w:tcPr>
          <w:p w14:paraId="28A5C7ED" w14:textId="2B4CDA43" w:rsidR="00F923FC" w:rsidRPr="000D644D" w:rsidRDefault="00F923FC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975" w:type="dxa"/>
            <w:vAlign w:val="bottom"/>
          </w:tcPr>
          <w:p w14:paraId="7AF39527" w14:textId="0015ABAB" w:rsidR="00F923FC" w:rsidRPr="000D644D" w:rsidRDefault="000B1CD3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75" w:type="dxa"/>
            <w:vAlign w:val="bottom"/>
          </w:tcPr>
          <w:p w14:paraId="6DADF300" w14:textId="730702EB" w:rsidR="00F923FC" w:rsidRPr="000D644D" w:rsidRDefault="00F923FC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45502E53" w14:textId="0ACE79A9" w:rsidR="00F923FC" w:rsidRPr="000D644D" w:rsidRDefault="000B1CD3" w:rsidP="00E76ACF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11</w:t>
            </w:r>
            <w:r w:rsidR="008B41A1" w:rsidRPr="000D644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75" w:type="dxa"/>
            <w:vAlign w:val="bottom"/>
          </w:tcPr>
          <w:p w14:paraId="300E1293" w14:textId="517272FA" w:rsidR="00F923FC" w:rsidRPr="000D644D" w:rsidRDefault="00F923FC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133</w:t>
            </w:r>
          </w:p>
        </w:tc>
      </w:tr>
      <w:tr w:rsidR="00F923FC" w:rsidRPr="000D644D" w14:paraId="46795FF5" w14:textId="77777777" w:rsidTr="00303131">
        <w:tc>
          <w:tcPr>
            <w:tcW w:w="6210" w:type="dxa"/>
            <w:vAlign w:val="bottom"/>
            <w:hideMark/>
          </w:tcPr>
          <w:p w14:paraId="2F89A630" w14:textId="77777777" w:rsidR="00F923FC" w:rsidRPr="000D644D" w:rsidRDefault="00F923FC" w:rsidP="00F923FC">
            <w:pPr>
              <w:spacing w:line="320" w:lineRule="exact"/>
              <w:ind w:left="342" w:right="-43" w:hanging="180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รายได้จากการขายและบริการระหว่างกิจการที่เกี่ยวข้องกัน</w:t>
            </w:r>
          </w:p>
        </w:tc>
        <w:tc>
          <w:tcPr>
            <w:tcW w:w="975" w:type="dxa"/>
            <w:vAlign w:val="bottom"/>
          </w:tcPr>
          <w:p w14:paraId="4EB95DD9" w14:textId="150F1121" w:rsidR="00F923FC" w:rsidRPr="000D644D" w:rsidRDefault="000B1CD3" w:rsidP="00F923F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975" w:type="dxa"/>
            <w:vAlign w:val="bottom"/>
          </w:tcPr>
          <w:p w14:paraId="38522294" w14:textId="722D8441" w:rsidR="00F923FC" w:rsidRPr="000D644D" w:rsidRDefault="00F923FC" w:rsidP="00F923F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975" w:type="dxa"/>
            <w:vAlign w:val="bottom"/>
          </w:tcPr>
          <w:p w14:paraId="42054BF3" w14:textId="6DA9A9F0" w:rsidR="00F923FC" w:rsidRPr="000D644D" w:rsidRDefault="000B1CD3" w:rsidP="00F923F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975" w:type="dxa"/>
            <w:vAlign w:val="bottom"/>
          </w:tcPr>
          <w:p w14:paraId="603F8E5B" w14:textId="7A5FA0E4" w:rsidR="00F923FC" w:rsidRPr="000D644D" w:rsidRDefault="00F923FC" w:rsidP="00F923F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75" w:type="dxa"/>
            <w:vAlign w:val="bottom"/>
          </w:tcPr>
          <w:p w14:paraId="0145142D" w14:textId="5A6777EA" w:rsidR="00F923FC" w:rsidRPr="000D644D" w:rsidRDefault="000B1CD3" w:rsidP="00F923F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75" w:type="dxa"/>
            <w:vAlign w:val="bottom"/>
          </w:tcPr>
          <w:p w14:paraId="5223B107" w14:textId="583F18DB" w:rsidR="00F923FC" w:rsidRPr="000D644D" w:rsidRDefault="00F923FC" w:rsidP="00F923F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3E4B399A" w14:textId="30E4FBE9" w:rsidR="00F923FC" w:rsidRPr="000D644D" w:rsidRDefault="000B1CD3" w:rsidP="00F923F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975" w:type="dxa"/>
            <w:vAlign w:val="bottom"/>
          </w:tcPr>
          <w:p w14:paraId="66EDA900" w14:textId="29E66DAF" w:rsidR="00F923FC" w:rsidRPr="000D644D" w:rsidRDefault="00F923FC" w:rsidP="00F923F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7</w:t>
            </w:r>
          </w:p>
        </w:tc>
      </w:tr>
      <w:tr w:rsidR="00F923FC" w:rsidRPr="000D644D" w14:paraId="007495A9" w14:textId="77777777" w:rsidTr="00303131">
        <w:tc>
          <w:tcPr>
            <w:tcW w:w="6210" w:type="dxa"/>
            <w:vAlign w:val="bottom"/>
            <w:hideMark/>
          </w:tcPr>
          <w:p w14:paraId="3963169E" w14:textId="77777777" w:rsidR="00F923FC" w:rsidRPr="000D644D" w:rsidRDefault="00F923FC" w:rsidP="00F923FC">
            <w:pPr>
              <w:spacing w:line="320" w:lineRule="exact"/>
              <w:ind w:left="162" w:right="-43" w:hanging="162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รวมรายได้จากการขายและบริการ</w:t>
            </w:r>
          </w:p>
        </w:tc>
        <w:tc>
          <w:tcPr>
            <w:tcW w:w="975" w:type="dxa"/>
            <w:vAlign w:val="bottom"/>
          </w:tcPr>
          <w:p w14:paraId="2967725B" w14:textId="4DEC7AF9" w:rsidR="00F923FC" w:rsidRPr="000D644D" w:rsidRDefault="000B1CD3" w:rsidP="00E76ACF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9</w:t>
            </w:r>
            <w:r w:rsidR="00364F1A" w:rsidRPr="000D644D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75" w:type="dxa"/>
            <w:vAlign w:val="bottom"/>
          </w:tcPr>
          <w:p w14:paraId="009AE76D" w14:textId="17B9C768" w:rsidR="00F923FC" w:rsidRPr="000D644D" w:rsidRDefault="00F923FC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112</w:t>
            </w:r>
          </w:p>
        </w:tc>
        <w:tc>
          <w:tcPr>
            <w:tcW w:w="975" w:type="dxa"/>
            <w:vAlign w:val="bottom"/>
          </w:tcPr>
          <w:p w14:paraId="51ACF652" w14:textId="20E941DE" w:rsidR="00F923FC" w:rsidRPr="000D644D" w:rsidRDefault="000B1CD3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21</w:t>
            </w:r>
          </w:p>
        </w:tc>
        <w:tc>
          <w:tcPr>
            <w:tcW w:w="975" w:type="dxa"/>
            <w:vAlign w:val="bottom"/>
          </w:tcPr>
          <w:p w14:paraId="73728AB1" w14:textId="7D55D215" w:rsidR="00F923FC" w:rsidRPr="000D644D" w:rsidRDefault="00F923FC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975" w:type="dxa"/>
            <w:vAlign w:val="bottom"/>
          </w:tcPr>
          <w:p w14:paraId="0C3FAAFB" w14:textId="4E704013" w:rsidR="00F923FC" w:rsidRPr="000D644D" w:rsidRDefault="000B1CD3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75" w:type="dxa"/>
            <w:vAlign w:val="bottom"/>
          </w:tcPr>
          <w:p w14:paraId="018F0A46" w14:textId="50B03937" w:rsidR="00F923FC" w:rsidRPr="000D644D" w:rsidRDefault="00F923FC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6789BD8C" w14:textId="50AD5C2A" w:rsidR="00F923FC" w:rsidRPr="000D644D" w:rsidRDefault="000B1CD3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11</w:t>
            </w:r>
            <w:r w:rsidR="008B41A1" w:rsidRPr="000D644D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975" w:type="dxa"/>
            <w:vAlign w:val="bottom"/>
          </w:tcPr>
          <w:p w14:paraId="2A39A4D0" w14:textId="6D3B1709" w:rsidR="00F923FC" w:rsidRPr="000D644D" w:rsidRDefault="00F923FC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140</w:t>
            </w:r>
          </w:p>
        </w:tc>
      </w:tr>
      <w:tr w:rsidR="00F923FC" w:rsidRPr="000D644D" w14:paraId="4BBFF093" w14:textId="77777777" w:rsidTr="00303131">
        <w:tc>
          <w:tcPr>
            <w:tcW w:w="6210" w:type="dxa"/>
            <w:vAlign w:val="bottom"/>
            <w:hideMark/>
          </w:tcPr>
          <w:p w14:paraId="139E1C8F" w14:textId="77777777" w:rsidR="00F923FC" w:rsidRPr="000D644D" w:rsidRDefault="00F923FC" w:rsidP="00F923FC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ต้นทุนขายและบริการ</w:t>
            </w:r>
          </w:p>
        </w:tc>
        <w:tc>
          <w:tcPr>
            <w:tcW w:w="975" w:type="dxa"/>
            <w:vAlign w:val="bottom"/>
          </w:tcPr>
          <w:p w14:paraId="33BA5B37" w14:textId="66613129" w:rsidR="00F923FC" w:rsidRPr="000D644D" w:rsidRDefault="000B1CD3" w:rsidP="00F923F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52</w:t>
            </w:r>
          </w:p>
        </w:tc>
        <w:tc>
          <w:tcPr>
            <w:tcW w:w="975" w:type="dxa"/>
            <w:vAlign w:val="bottom"/>
          </w:tcPr>
          <w:p w14:paraId="0F4A13FA" w14:textId="1B72C893" w:rsidR="00F923FC" w:rsidRPr="000D644D" w:rsidRDefault="00F923FC" w:rsidP="00F923F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61</w:t>
            </w:r>
          </w:p>
        </w:tc>
        <w:tc>
          <w:tcPr>
            <w:tcW w:w="975" w:type="dxa"/>
            <w:vAlign w:val="bottom"/>
          </w:tcPr>
          <w:p w14:paraId="27ED287D" w14:textId="2F90A7DC" w:rsidR="00F923FC" w:rsidRPr="000D644D" w:rsidRDefault="000B1CD3" w:rsidP="00F923F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13</w:t>
            </w:r>
          </w:p>
        </w:tc>
        <w:tc>
          <w:tcPr>
            <w:tcW w:w="975" w:type="dxa"/>
            <w:vAlign w:val="bottom"/>
          </w:tcPr>
          <w:p w14:paraId="50370A41" w14:textId="10B8A849" w:rsidR="00F923FC" w:rsidRPr="000D644D" w:rsidRDefault="00F923FC" w:rsidP="00F923F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19</w:t>
            </w:r>
          </w:p>
        </w:tc>
        <w:tc>
          <w:tcPr>
            <w:tcW w:w="975" w:type="dxa"/>
            <w:vAlign w:val="bottom"/>
          </w:tcPr>
          <w:p w14:paraId="6A9142B4" w14:textId="4356E7E0" w:rsidR="00F923FC" w:rsidRPr="000D644D" w:rsidRDefault="000B1CD3" w:rsidP="00F923F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975" w:type="dxa"/>
            <w:vAlign w:val="bottom"/>
          </w:tcPr>
          <w:p w14:paraId="61B8E8E0" w14:textId="3E3BA5EA" w:rsidR="00F923FC" w:rsidRPr="000D644D" w:rsidRDefault="00F923FC" w:rsidP="00F923F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975" w:type="dxa"/>
            <w:vAlign w:val="bottom"/>
          </w:tcPr>
          <w:p w14:paraId="0DCAD263" w14:textId="07C19D15" w:rsidR="00F923FC" w:rsidRPr="000D644D" w:rsidRDefault="006F7DA5" w:rsidP="00F923F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975" w:type="dxa"/>
            <w:vAlign w:val="bottom"/>
          </w:tcPr>
          <w:p w14:paraId="38F5E0DA" w14:textId="1313C920" w:rsidR="00F923FC" w:rsidRPr="000D644D" w:rsidRDefault="00F923FC" w:rsidP="00F923FC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81</w:t>
            </w:r>
          </w:p>
        </w:tc>
      </w:tr>
      <w:tr w:rsidR="00F923FC" w:rsidRPr="000D644D" w14:paraId="1947A1AE" w14:textId="77777777" w:rsidTr="00303131">
        <w:trPr>
          <w:trHeight w:val="85"/>
        </w:trPr>
        <w:tc>
          <w:tcPr>
            <w:tcW w:w="6210" w:type="dxa"/>
            <w:vAlign w:val="bottom"/>
            <w:hideMark/>
          </w:tcPr>
          <w:p w14:paraId="1D7D0807" w14:textId="5F6C0CD4" w:rsidR="00F923FC" w:rsidRPr="000D644D" w:rsidRDefault="00F923FC" w:rsidP="00F923FC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กำไรขั้นต้น</w:t>
            </w:r>
          </w:p>
        </w:tc>
        <w:tc>
          <w:tcPr>
            <w:tcW w:w="975" w:type="dxa"/>
            <w:vAlign w:val="bottom"/>
          </w:tcPr>
          <w:p w14:paraId="60A9B91A" w14:textId="3CB519F7" w:rsidR="00F923FC" w:rsidRPr="000D644D" w:rsidRDefault="000B1CD3" w:rsidP="00F923F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4</w:t>
            </w:r>
            <w:r w:rsidR="00364F1A" w:rsidRPr="000D644D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975" w:type="dxa"/>
            <w:vAlign w:val="bottom"/>
          </w:tcPr>
          <w:p w14:paraId="6A2EFC00" w14:textId="1A443C4E" w:rsidR="00F923FC" w:rsidRPr="000D644D" w:rsidRDefault="00F923FC" w:rsidP="00F923F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51</w:t>
            </w:r>
          </w:p>
        </w:tc>
        <w:tc>
          <w:tcPr>
            <w:tcW w:w="975" w:type="dxa"/>
            <w:vAlign w:val="bottom"/>
          </w:tcPr>
          <w:p w14:paraId="278678DF" w14:textId="5B845DF7" w:rsidR="00F923FC" w:rsidRPr="000D644D" w:rsidRDefault="000B1CD3" w:rsidP="00F923F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8</w:t>
            </w:r>
          </w:p>
        </w:tc>
        <w:tc>
          <w:tcPr>
            <w:tcW w:w="975" w:type="dxa"/>
            <w:vAlign w:val="bottom"/>
          </w:tcPr>
          <w:p w14:paraId="6CD7D9ED" w14:textId="016AF536" w:rsidR="00F923FC" w:rsidRPr="000D644D" w:rsidRDefault="00F923FC" w:rsidP="00F923F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975" w:type="dxa"/>
            <w:vAlign w:val="bottom"/>
          </w:tcPr>
          <w:p w14:paraId="2FD04DEA" w14:textId="780A6772" w:rsidR="00F923FC" w:rsidRPr="000D644D" w:rsidRDefault="000B1CD3" w:rsidP="00F923F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975" w:type="dxa"/>
            <w:vAlign w:val="bottom"/>
          </w:tcPr>
          <w:p w14:paraId="6549C460" w14:textId="0631158F" w:rsidR="00F923FC" w:rsidRPr="000D644D" w:rsidRDefault="00F923FC" w:rsidP="00F923F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975" w:type="dxa"/>
            <w:vAlign w:val="bottom"/>
          </w:tcPr>
          <w:p w14:paraId="59FF83D2" w14:textId="5497433A" w:rsidR="00F923FC" w:rsidRPr="000D644D" w:rsidRDefault="008B41A1" w:rsidP="00F923F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48</w:t>
            </w:r>
          </w:p>
        </w:tc>
        <w:tc>
          <w:tcPr>
            <w:tcW w:w="975" w:type="dxa"/>
            <w:vAlign w:val="bottom"/>
          </w:tcPr>
          <w:p w14:paraId="3A70ED2D" w14:textId="290190E9" w:rsidR="00F923FC" w:rsidRPr="000D644D" w:rsidRDefault="00F923FC" w:rsidP="00F923FC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59</w:t>
            </w:r>
          </w:p>
        </w:tc>
      </w:tr>
      <w:tr w:rsidR="00F923FC" w:rsidRPr="000D644D" w14:paraId="47C34648" w14:textId="77777777" w:rsidTr="00303131">
        <w:tc>
          <w:tcPr>
            <w:tcW w:w="6210" w:type="dxa"/>
            <w:vAlign w:val="bottom"/>
            <w:hideMark/>
          </w:tcPr>
          <w:p w14:paraId="6C124AE1" w14:textId="77777777" w:rsidR="00F923FC" w:rsidRPr="000D644D" w:rsidRDefault="00F923FC" w:rsidP="00F923FC">
            <w:pPr>
              <w:spacing w:line="320" w:lineRule="exact"/>
              <w:ind w:right="-3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75" w:type="dxa"/>
            <w:vAlign w:val="bottom"/>
          </w:tcPr>
          <w:p w14:paraId="14CF7C32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76DC57B6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7E1DE13E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5B56F8BD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3291562F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CA415A8" w14:textId="77777777" w:rsidR="00F923FC" w:rsidRPr="000D644D" w:rsidRDefault="00F923FC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DDF7393" w14:textId="77777777" w:rsidR="00F923FC" w:rsidRPr="000D644D" w:rsidRDefault="00F923FC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506181F4" w14:textId="77777777" w:rsidR="00F923FC" w:rsidRPr="000D644D" w:rsidRDefault="00F923FC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F923FC" w:rsidRPr="000D644D" w14:paraId="0D6F67BF" w14:textId="77777777" w:rsidTr="00303131">
        <w:trPr>
          <w:trHeight w:val="182"/>
        </w:trPr>
        <w:tc>
          <w:tcPr>
            <w:tcW w:w="6210" w:type="dxa"/>
            <w:vAlign w:val="bottom"/>
          </w:tcPr>
          <w:p w14:paraId="16D85B93" w14:textId="77777777" w:rsidR="00F923FC" w:rsidRPr="000D644D" w:rsidRDefault="00F923FC" w:rsidP="00F923FC">
            <w:pPr>
              <w:spacing w:line="320" w:lineRule="exact"/>
              <w:ind w:left="16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75" w:type="dxa"/>
            <w:vAlign w:val="bottom"/>
          </w:tcPr>
          <w:p w14:paraId="053DCC81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5" w:type="dxa"/>
            <w:vAlign w:val="bottom"/>
          </w:tcPr>
          <w:p w14:paraId="2EDB29E3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28E2A5B5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19FBEC18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709D184D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55BA3C08" w14:textId="77777777" w:rsidR="00F923FC" w:rsidRPr="000D644D" w:rsidRDefault="00F923FC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649DD4B2" w14:textId="699C46B9" w:rsidR="00F923FC" w:rsidRPr="000D644D" w:rsidRDefault="00364F1A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3</w:t>
            </w:r>
          </w:p>
        </w:tc>
        <w:tc>
          <w:tcPr>
            <w:tcW w:w="975" w:type="dxa"/>
            <w:vAlign w:val="bottom"/>
          </w:tcPr>
          <w:p w14:paraId="15F5B00C" w14:textId="5A217D69" w:rsidR="00F923FC" w:rsidRPr="000D644D" w:rsidRDefault="00F923FC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</w:t>
            </w:r>
          </w:p>
        </w:tc>
      </w:tr>
      <w:tr w:rsidR="00F923FC" w:rsidRPr="000D644D" w14:paraId="4CE5A255" w14:textId="77777777" w:rsidTr="00303131">
        <w:tc>
          <w:tcPr>
            <w:tcW w:w="6210" w:type="dxa"/>
            <w:vAlign w:val="bottom"/>
            <w:hideMark/>
          </w:tcPr>
          <w:p w14:paraId="05EBC463" w14:textId="77777777" w:rsidR="00F923FC" w:rsidRPr="000D644D" w:rsidRDefault="00F923FC" w:rsidP="00F923FC">
            <w:pPr>
              <w:spacing w:line="320" w:lineRule="exact"/>
              <w:ind w:left="162" w:right="-43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75" w:type="dxa"/>
            <w:vAlign w:val="bottom"/>
          </w:tcPr>
          <w:p w14:paraId="40D9ADB5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79E9C4E1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1832DA8F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71F76C4C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3C02A355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C40DA4E" w14:textId="77777777" w:rsidR="00F923FC" w:rsidRPr="000D644D" w:rsidRDefault="00F923FC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6F03C7C9" w14:textId="197B593A" w:rsidR="00F923FC" w:rsidRPr="000D644D" w:rsidRDefault="006F7DA5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975" w:type="dxa"/>
            <w:vAlign w:val="bottom"/>
          </w:tcPr>
          <w:p w14:paraId="7F1467F8" w14:textId="469F93A3" w:rsidR="00F923FC" w:rsidRPr="000D644D" w:rsidRDefault="00F923FC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(2)</w:t>
            </w:r>
          </w:p>
        </w:tc>
      </w:tr>
      <w:tr w:rsidR="00F923FC" w:rsidRPr="000D644D" w14:paraId="26337C71" w14:textId="77777777" w:rsidTr="00303131">
        <w:tc>
          <w:tcPr>
            <w:tcW w:w="6210" w:type="dxa"/>
            <w:vAlign w:val="bottom"/>
            <w:hideMark/>
          </w:tcPr>
          <w:p w14:paraId="20917FDB" w14:textId="77777777" w:rsidR="00F923FC" w:rsidRPr="000D644D" w:rsidRDefault="00F923FC" w:rsidP="00F923FC">
            <w:pPr>
              <w:spacing w:line="320" w:lineRule="exact"/>
              <w:ind w:left="162" w:right="-43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975" w:type="dxa"/>
            <w:vAlign w:val="bottom"/>
          </w:tcPr>
          <w:p w14:paraId="08E2BA65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7D157341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3AF37827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29554D9B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88EFA31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3020FD32" w14:textId="77777777" w:rsidR="00F923FC" w:rsidRPr="000D644D" w:rsidRDefault="00F923FC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7C9E475E" w14:textId="2C1ABC8B" w:rsidR="00F923FC" w:rsidRPr="000D644D" w:rsidRDefault="006F7DA5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(11)</w:t>
            </w:r>
          </w:p>
        </w:tc>
        <w:tc>
          <w:tcPr>
            <w:tcW w:w="975" w:type="dxa"/>
            <w:vAlign w:val="bottom"/>
          </w:tcPr>
          <w:p w14:paraId="5F24EA0A" w14:textId="7ADBCD32" w:rsidR="00F923FC" w:rsidRPr="000D644D" w:rsidRDefault="00F923FC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(11)</w:t>
            </w:r>
          </w:p>
        </w:tc>
      </w:tr>
      <w:tr w:rsidR="00F923FC" w:rsidRPr="000D644D" w14:paraId="64B5539A" w14:textId="77777777" w:rsidTr="00303131">
        <w:tc>
          <w:tcPr>
            <w:tcW w:w="6210" w:type="dxa"/>
            <w:vAlign w:val="bottom"/>
            <w:hideMark/>
          </w:tcPr>
          <w:p w14:paraId="0701FABF" w14:textId="77777777" w:rsidR="00F923FC" w:rsidRPr="000D644D" w:rsidRDefault="00F923FC" w:rsidP="00F923FC">
            <w:pPr>
              <w:spacing w:line="320" w:lineRule="exact"/>
              <w:ind w:left="162" w:right="-43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ค่าใช้จ่ายอื่น</w:t>
            </w:r>
          </w:p>
        </w:tc>
        <w:tc>
          <w:tcPr>
            <w:tcW w:w="975" w:type="dxa"/>
            <w:vAlign w:val="bottom"/>
          </w:tcPr>
          <w:p w14:paraId="71FD1CB1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5" w:type="dxa"/>
            <w:vAlign w:val="bottom"/>
          </w:tcPr>
          <w:p w14:paraId="1642B20E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17B59164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2B9755B0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67BF08CB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26C13501" w14:textId="77777777" w:rsidR="00F923FC" w:rsidRPr="000D644D" w:rsidRDefault="00F923FC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5D1B385C" w14:textId="1B2985D5" w:rsidR="00F923FC" w:rsidRPr="000D644D" w:rsidRDefault="006F7DA5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</w:t>
            </w:r>
            <w:r w:rsidR="006417B0">
              <w:rPr>
                <w:rFonts w:ascii="Angsana New" w:hAnsi="Angsana New"/>
                <w:sz w:val="28"/>
              </w:rPr>
              <w:t>39</w:t>
            </w:r>
            <w:r w:rsidRPr="000D644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784E08D2" w14:textId="57EA55FE" w:rsidR="00F923FC" w:rsidRPr="000D644D" w:rsidRDefault="00F923FC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(2)</w:t>
            </w:r>
          </w:p>
        </w:tc>
      </w:tr>
      <w:tr w:rsidR="00F923FC" w:rsidRPr="000D644D" w14:paraId="674E08C1" w14:textId="77777777" w:rsidTr="00303131">
        <w:tc>
          <w:tcPr>
            <w:tcW w:w="6210" w:type="dxa"/>
            <w:vAlign w:val="bottom"/>
          </w:tcPr>
          <w:p w14:paraId="1B5529C4" w14:textId="77777777" w:rsidR="00F923FC" w:rsidRPr="000D644D" w:rsidRDefault="00F923FC" w:rsidP="00F923FC">
            <w:pPr>
              <w:spacing w:line="320" w:lineRule="exact"/>
              <w:ind w:left="162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975" w:type="dxa"/>
            <w:vAlign w:val="bottom"/>
          </w:tcPr>
          <w:p w14:paraId="2D30107B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5" w:type="dxa"/>
            <w:vAlign w:val="bottom"/>
          </w:tcPr>
          <w:p w14:paraId="27F51514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036644E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1B2B51D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7FDAFCE3" w14:textId="77777777" w:rsidR="00F923FC" w:rsidRPr="000D644D" w:rsidRDefault="00F923FC" w:rsidP="00F923FC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F249983" w14:textId="77777777" w:rsidR="00F923FC" w:rsidRPr="000D644D" w:rsidRDefault="00F923FC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A21F29C" w14:textId="1A2E3F71" w:rsidR="00F923FC" w:rsidRPr="000D644D" w:rsidRDefault="006F7DA5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(2</w:t>
            </w:r>
            <w:r w:rsidR="007838A9">
              <w:rPr>
                <w:rFonts w:ascii="Angsana New" w:hAnsi="Angsana New"/>
                <w:sz w:val="28"/>
              </w:rPr>
              <w:t>1</w:t>
            </w:r>
            <w:r w:rsidRPr="000D644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75" w:type="dxa"/>
            <w:vAlign w:val="bottom"/>
          </w:tcPr>
          <w:p w14:paraId="5365111B" w14:textId="6D363ECB" w:rsidR="00F923FC" w:rsidRPr="000D644D" w:rsidRDefault="00F923FC" w:rsidP="00F923FC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(25)</w:t>
            </w:r>
          </w:p>
        </w:tc>
      </w:tr>
      <w:tr w:rsidR="00364F1A" w:rsidRPr="000D644D" w14:paraId="7EDEBC75" w14:textId="77777777" w:rsidTr="00303131">
        <w:tc>
          <w:tcPr>
            <w:tcW w:w="6210" w:type="dxa"/>
            <w:vAlign w:val="bottom"/>
            <w:hideMark/>
          </w:tcPr>
          <w:p w14:paraId="0F02C861" w14:textId="336902DC" w:rsidR="00364F1A" w:rsidRPr="000D644D" w:rsidRDefault="00364F1A" w:rsidP="00364F1A">
            <w:pPr>
              <w:spacing w:line="320" w:lineRule="exact"/>
              <w:ind w:left="162" w:right="-43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รายได้ภาษีเงินได้</w:t>
            </w:r>
          </w:p>
        </w:tc>
        <w:tc>
          <w:tcPr>
            <w:tcW w:w="975" w:type="dxa"/>
            <w:vAlign w:val="bottom"/>
          </w:tcPr>
          <w:p w14:paraId="78CDEA68" w14:textId="77777777" w:rsidR="00364F1A" w:rsidRPr="000D644D" w:rsidRDefault="00364F1A" w:rsidP="00364F1A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EA68854" w14:textId="77777777" w:rsidR="00364F1A" w:rsidRPr="000D644D" w:rsidRDefault="00364F1A" w:rsidP="00364F1A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25C8AB66" w14:textId="77777777" w:rsidR="00364F1A" w:rsidRPr="000D644D" w:rsidRDefault="00364F1A" w:rsidP="00364F1A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1E643A54" w14:textId="77777777" w:rsidR="00364F1A" w:rsidRPr="000D644D" w:rsidRDefault="00364F1A" w:rsidP="00364F1A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61E6CEE" w14:textId="77777777" w:rsidR="00364F1A" w:rsidRPr="000D644D" w:rsidRDefault="00364F1A" w:rsidP="00364F1A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584593B7" w14:textId="77777777" w:rsidR="00364F1A" w:rsidRPr="000D644D" w:rsidRDefault="00364F1A" w:rsidP="00364F1A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0040C899" w14:textId="29BBC9C6" w:rsidR="00364F1A" w:rsidRPr="000D644D" w:rsidRDefault="00364F1A" w:rsidP="00364F1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75" w:type="dxa"/>
            <w:vAlign w:val="bottom"/>
          </w:tcPr>
          <w:p w14:paraId="505C4563" w14:textId="239BAE01" w:rsidR="00364F1A" w:rsidRPr="000D644D" w:rsidRDefault="00364F1A" w:rsidP="00364F1A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(1)</w:t>
            </w:r>
          </w:p>
        </w:tc>
      </w:tr>
      <w:tr w:rsidR="00364F1A" w:rsidRPr="000D644D" w14:paraId="168B1A41" w14:textId="77777777" w:rsidTr="00303131">
        <w:tc>
          <w:tcPr>
            <w:tcW w:w="6210" w:type="dxa"/>
            <w:vAlign w:val="bottom"/>
            <w:hideMark/>
          </w:tcPr>
          <w:p w14:paraId="41F0C665" w14:textId="1096DA54" w:rsidR="00364F1A" w:rsidRPr="000D644D" w:rsidRDefault="00364F1A" w:rsidP="00364F1A">
            <w:pPr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 w:hint="cs"/>
                <w:sz w:val="28"/>
                <w:cs/>
              </w:rPr>
              <w:t>กำไร</w:t>
            </w:r>
            <w:r w:rsidR="006417B0">
              <w:rPr>
                <w:rFonts w:ascii="Angsana New" w:hAnsi="Angsana New" w:hint="cs"/>
                <w:sz w:val="28"/>
                <w:cs/>
              </w:rPr>
              <w:t>(ขาดทุน)</w:t>
            </w:r>
            <w:r w:rsidRPr="000D644D">
              <w:rPr>
                <w:rFonts w:ascii="Angsana New" w:hAnsi="Angsana New" w:hint="cs"/>
                <w:sz w:val="28"/>
                <w:cs/>
              </w:rPr>
              <w:t>สำหรับงวด</w:t>
            </w:r>
          </w:p>
        </w:tc>
        <w:tc>
          <w:tcPr>
            <w:tcW w:w="975" w:type="dxa"/>
            <w:vAlign w:val="bottom"/>
          </w:tcPr>
          <w:p w14:paraId="4CF7EE20" w14:textId="77777777" w:rsidR="00364F1A" w:rsidRPr="000D644D" w:rsidRDefault="00364F1A" w:rsidP="00364F1A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5" w:type="dxa"/>
            <w:vAlign w:val="bottom"/>
          </w:tcPr>
          <w:p w14:paraId="5E772EDE" w14:textId="77777777" w:rsidR="00364F1A" w:rsidRPr="000D644D" w:rsidRDefault="00364F1A" w:rsidP="00364F1A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1D4DF469" w14:textId="77777777" w:rsidR="00364F1A" w:rsidRPr="000D644D" w:rsidRDefault="00364F1A" w:rsidP="00364F1A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52A619FD" w14:textId="77777777" w:rsidR="00364F1A" w:rsidRPr="000D644D" w:rsidRDefault="00364F1A" w:rsidP="00364F1A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493FE171" w14:textId="77777777" w:rsidR="00364F1A" w:rsidRPr="000D644D" w:rsidRDefault="00364F1A" w:rsidP="00364F1A">
            <w:pPr>
              <w:tabs>
                <w:tab w:val="decimal" w:pos="616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32B8806C" w14:textId="77777777" w:rsidR="00364F1A" w:rsidRPr="000D644D" w:rsidRDefault="00364F1A" w:rsidP="00364F1A">
            <w:pP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75" w:type="dxa"/>
            <w:vAlign w:val="bottom"/>
          </w:tcPr>
          <w:p w14:paraId="6B2376F0" w14:textId="047CB8A4" w:rsidR="00364F1A" w:rsidRPr="000D644D" w:rsidRDefault="006417B0" w:rsidP="00364F1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(22)</w:t>
            </w:r>
          </w:p>
        </w:tc>
        <w:tc>
          <w:tcPr>
            <w:tcW w:w="975" w:type="dxa"/>
            <w:vAlign w:val="bottom"/>
          </w:tcPr>
          <w:p w14:paraId="4A96CEDF" w14:textId="56F9FB05" w:rsidR="00364F1A" w:rsidRPr="000D644D" w:rsidRDefault="00364F1A" w:rsidP="00364F1A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320" w:lineRule="exact"/>
              <w:jc w:val="both"/>
              <w:rPr>
                <w:rFonts w:ascii="Angsana New" w:hAnsi="Angsana New"/>
                <w:sz w:val="28"/>
              </w:rPr>
            </w:pPr>
            <w:r w:rsidRPr="000D644D">
              <w:rPr>
                <w:rFonts w:ascii="Angsana New" w:hAnsi="Angsana New"/>
                <w:sz w:val="28"/>
              </w:rPr>
              <w:t>19</w:t>
            </w:r>
          </w:p>
        </w:tc>
      </w:tr>
    </w:tbl>
    <w:p w14:paraId="070BE4AB" w14:textId="77777777" w:rsidR="00A4205E" w:rsidRPr="000D644D" w:rsidRDefault="00A4205E" w:rsidP="00A031D7">
      <w:pPr>
        <w:spacing w:before="40" w:after="8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E502C2A" w14:textId="77777777" w:rsidR="00A4205E" w:rsidRPr="000D644D" w:rsidRDefault="00A4205E" w:rsidP="00A031D7">
      <w:pPr>
        <w:spacing w:before="40" w:after="8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4BB425E" w14:textId="77777777" w:rsidR="00AB3674" w:rsidRPr="000D644D" w:rsidRDefault="00AB3674" w:rsidP="00532601">
      <w:pPr>
        <w:tabs>
          <w:tab w:val="left" w:pos="2653"/>
        </w:tabs>
        <w:spacing w:before="80" w:after="80"/>
        <w:rPr>
          <w:rFonts w:ascii="Angsana New" w:hAnsi="Angsana New"/>
          <w:sz w:val="32"/>
          <w:szCs w:val="32"/>
        </w:rPr>
        <w:sectPr w:rsidR="00AB3674" w:rsidRPr="000D644D" w:rsidSect="00FF0643">
          <w:footnotePr>
            <w:pos w:val="sectEnd"/>
          </w:footnotePr>
          <w:endnotePr>
            <w:numFmt w:val="decimal"/>
            <w:numStart w:val="0"/>
          </w:endnotePr>
          <w:pgSz w:w="16834" w:h="11909" w:orient="landscape" w:code="9"/>
          <w:pgMar w:top="1339" w:right="1296" w:bottom="1080" w:left="1080" w:header="576" w:footer="576" w:gutter="0"/>
          <w:cols w:space="720"/>
          <w:docGrid w:linePitch="326"/>
        </w:sectPr>
      </w:pPr>
    </w:p>
    <w:p w14:paraId="6EEDD468" w14:textId="24906F17" w:rsidR="00223AEC" w:rsidRPr="000D644D" w:rsidRDefault="00165884" w:rsidP="008B41A1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838A9">
        <w:rPr>
          <w:rFonts w:ascii="Angsana New" w:hAnsi="Angsana New"/>
          <w:b/>
          <w:bCs/>
          <w:sz w:val="32"/>
          <w:szCs w:val="32"/>
        </w:rPr>
        <w:t>2</w:t>
      </w:r>
      <w:r w:rsidRPr="000D644D">
        <w:rPr>
          <w:rFonts w:ascii="Angsana New" w:hAnsi="Angsana New"/>
          <w:b/>
          <w:bCs/>
          <w:sz w:val="32"/>
          <w:szCs w:val="32"/>
        </w:rPr>
        <w:t>.</w:t>
      </w:r>
      <w:r w:rsidR="00223AEC" w:rsidRPr="000D644D">
        <w:rPr>
          <w:rFonts w:ascii="Angsana New" w:hAnsi="Angsana New"/>
          <w:b/>
          <w:bCs/>
          <w:sz w:val="32"/>
          <w:szCs w:val="32"/>
        </w:rPr>
        <w:tab/>
      </w:r>
      <w:r w:rsidR="00223AEC" w:rsidRPr="000D644D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4FA85D4" w14:textId="77777777" w:rsidR="006A5E7B" w:rsidRPr="000D644D" w:rsidRDefault="003B09FA" w:rsidP="008B41A1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 w:hint="cs"/>
          <w:sz w:val="32"/>
          <w:szCs w:val="32"/>
          <w:cs/>
        </w:rPr>
        <w:t>กลุ่ม</w:t>
      </w:r>
      <w:r w:rsidRPr="000D644D">
        <w:rPr>
          <w:rFonts w:ascii="Angsana New" w:hAnsi="Angsana New"/>
          <w:sz w:val="32"/>
          <w:szCs w:val="32"/>
          <w:cs/>
        </w:rPr>
        <w:t>บริษัท</w:t>
      </w:r>
      <w:r w:rsidR="00457581" w:rsidRPr="000D644D">
        <w:rPr>
          <w:rFonts w:ascii="Angsana New" w:hAnsi="Angsana New"/>
          <w:sz w:val="32"/>
          <w:szCs w:val="32"/>
          <w:cs/>
        </w:rPr>
        <w:t>มีภาระผูกพันและหนี้สินที่อาจ</w:t>
      </w:r>
      <w:r w:rsidR="006A5E7B" w:rsidRPr="000D644D">
        <w:rPr>
          <w:rFonts w:ascii="Angsana New" w:hAnsi="Angsana New"/>
          <w:sz w:val="32"/>
          <w:szCs w:val="32"/>
          <w:cs/>
        </w:rPr>
        <w:t>เกิดขึ้นนอก</w:t>
      </w:r>
      <w:r w:rsidR="00A7116B" w:rsidRPr="000D644D">
        <w:rPr>
          <w:rFonts w:ascii="Angsana New" w:hAnsi="Angsana New"/>
          <w:sz w:val="32"/>
          <w:szCs w:val="32"/>
          <w:cs/>
        </w:rPr>
        <w:t>เ</w:t>
      </w:r>
      <w:r w:rsidR="006A5E7B" w:rsidRPr="000D644D">
        <w:rPr>
          <w:rFonts w:ascii="Angsana New" w:hAnsi="Angsana New"/>
          <w:sz w:val="32"/>
          <w:szCs w:val="32"/>
          <w:cs/>
        </w:rPr>
        <w:t>หนือจากที่เปิดเผยในหมายเหตุ</w:t>
      </w:r>
      <w:r w:rsidR="00A7116B" w:rsidRPr="000D644D">
        <w:rPr>
          <w:rFonts w:ascii="Angsana New" w:hAnsi="Angsana New"/>
          <w:sz w:val="32"/>
          <w:szCs w:val="32"/>
          <w:cs/>
        </w:rPr>
        <w:t>ประกอบ</w:t>
      </w:r>
      <w:r w:rsidRPr="000D644D">
        <w:rPr>
          <w:rFonts w:ascii="Angsana New" w:hAnsi="Angsana New"/>
          <w:sz w:val="32"/>
          <w:szCs w:val="32"/>
          <w:cs/>
        </w:rPr>
        <w:t xml:space="preserve">                 </w:t>
      </w:r>
      <w:r w:rsidRPr="000D644D">
        <w:rPr>
          <w:rFonts w:ascii="Angsana New" w:hAnsi="Angsana New"/>
          <w:sz w:val="32"/>
          <w:szCs w:val="32"/>
        </w:rPr>
        <w:t xml:space="preserve">        </w:t>
      </w:r>
      <w:r w:rsidR="00A7116B" w:rsidRPr="000D644D">
        <w:rPr>
          <w:rFonts w:ascii="Angsana New" w:hAnsi="Angsana New"/>
          <w:sz w:val="32"/>
          <w:szCs w:val="32"/>
          <w:cs/>
        </w:rPr>
        <w:t>งบการเงิน</w:t>
      </w:r>
      <w:r w:rsidR="006A5E7B" w:rsidRPr="000D644D">
        <w:rPr>
          <w:rFonts w:ascii="Angsana New" w:hAnsi="Angsana New"/>
          <w:sz w:val="32"/>
          <w:szCs w:val="32"/>
          <w:cs/>
        </w:rPr>
        <w:t>อื่นดังนี้</w:t>
      </w:r>
    </w:p>
    <w:p w14:paraId="09ECED29" w14:textId="02602153" w:rsidR="00223AEC" w:rsidRPr="000D644D" w:rsidRDefault="00165884" w:rsidP="008B41A1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t>1</w:t>
      </w:r>
      <w:r w:rsidR="007838A9">
        <w:rPr>
          <w:rFonts w:ascii="Angsana New" w:hAnsi="Angsana New"/>
          <w:b/>
          <w:bCs/>
          <w:sz w:val="32"/>
          <w:szCs w:val="32"/>
        </w:rPr>
        <w:t>2</w:t>
      </w:r>
      <w:r w:rsidRPr="000D644D">
        <w:rPr>
          <w:rFonts w:ascii="Angsana New" w:hAnsi="Angsana New"/>
          <w:b/>
          <w:bCs/>
          <w:sz w:val="32"/>
          <w:szCs w:val="32"/>
        </w:rPr>
        <w:t>.</w:t>
      </w:r>
      <w:r w:rsidR="00F77589" w:rsidRPr="000D644D">
        <w:rPr>
          <w:rFonts w:ascii="Angsana New" w:hAnsi="Angsana New"/>
          <w:b/>
          <w:bCs/>
          <w:sz w:val="32"/>
          <w:szCs w:val="32"/>
        </w:rPr>
        <w:t>1</w:t>
      </w:r>
      <w:r w:rsidR="00223AEC" w:rsidRPr="000D644D">
        <w:rPr>
          <w:rFonts w:ascii="Angsana New" w:hAnsi="Angsana New"/>
          <w:b/>
          <w:bCs/>
          <w:sz w:val="32"/>
          <w:szCs w:val="32"/>
        </w:rPr>
        <w:tab/>
      </w:r>
      <w:r w:rsidR="00223AEC" w:rsidRPr="000D644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EC65C7" w:rsidRPr="000D644D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14:paraId="6152FAE2" w14:textId="77777777" w:rsidR="000B35AA" w:rsidRPr="000D644D" w:rsidRDefault="000B35AA" w:rsidP="008B41A1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D644D">
        <w:rPr>
          <w:rFonts w:ascii="Angsana New" w:hAnsi="Angsana New"/>
          <w:sz w:val="32"/>
          <w:szCs w:val="32"/>
          <w:cs/>
        </w:rPr>
        <w:t>กลุ่มบริษัทมีค่าเช่าจ่ายในอนาคตทั้งสิ้นภายใต้สัญญาเช่า</w:t>
      </w:r>
      <w:r w:rsidRPr="000D644D">
        <w:rPr>
          <w:rFonts w:ascii="Angsana New" w:hAnsi="Angsana New" w:hint="cs"/>
          <w:sz w:val="32"/>
          <w:szCs w:val="32"/>
          <w:cs/>
        </w:rPr>
        <w:t>ระยะสั้น สัญญาเช่าซึ่งสินทรัพย์อ้างอิง</w:t>
      </w:r>
      <w:r w:rsidR="00BA1608" w:rsidRPr="000D644D">
        <w:rPr>
          <w:rFonts w:ascii="Angsana New" w:hAnsi="Angsana New" w:hint="cs"/>
          <w:sz w:val="32"/>
          <w:szCs w:val="32"/>
          <w:cs/>
        </w:rPr>
        <w:t>มี</w:t>
      </w:r>
      <w:r w:rsidRPr="000D644D">
        <w:rPr>
          <w:rFonts w:ascii="Angsana New" w:hAnsi="Angsana New" w:hint="cs"/>
          <w:sz w:val="32"/>
          <w:szCs w:val="32"/>
          <w:cs/>
        </w:rPr>
        <w:t>มูลค่าต่ำ และสัญญาบริการ</w:t>
      </w:r>
      <w:r w:rsidRPr="000D644D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476FAAC2" w14:textId="77777777" w:rsidR="004236A7" w:rsidRPr="000D644D" w:rsidRDefault="004236A7" w:rsidP="008B41A1">
      <w:pPr>
        <w:tabs>
          <w:tab w:val="left" w:pos="360"/>
          <w:tab w:val="left" w:pos="900"/>
          <w:tab w:val="left" w:pos="2160"/>
        </w:tabs>
        <w:ind w:left="907" w:hanging="907"/>
        <w:jc w:val="right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t>(</w:t>
      </w:r>
      <w:r w:rsidRPr="000D644D">
        <w:rPr>
          <w:rFonts w:ascii="Angsana New" w:hAnsi="Angsana New"/>
          <w:sz w:val="32"/>
          <w:szCs w:val="32"/>
          <w:cs/>
        </w:rPr>
        <w:t>หน่วย: ล้านบาท)</w:t>
      </w: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96"/>
        <w:gridCol w:w="1296"/>
        <w:gridCol w:w="1296"/>
        <w:gridCol w:w="1296"/>
      </w:tblGrid>
      <w:tr w:rsidR="00B97A5F" w:rsidRPr="000D644D" w14:paraId="78B45F12" w14:textId="77777777" w:rsidTr="005D36C3">
        <w:tc>
          <w:tcPr>
            <w:tcW w:w="3960" w:type="dxa"/>
            <w:vAlign w:val="bottom"/>
          </w:tcPr>
          <w:p w14:paraId="21F6BB94" w14:textId="77777777" w:rsidR="00B97A5F" w:rsidRPr="000D644D" w:rsidRDefault="00B97A5F" w:rsidP="008B41A1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1186F436" w14:textId="77777777" w:rsidR="00B97A5F" w:rsidRPr="000D644D" w:rsidRDefault="00B97A5F" w:rsidP="008B41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64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1536E1F" w14:textId="77777777" w:rsidR="00B97A5F" w:rsidRPr="000D644D" w:rsidRDefault="00B97A5F" w:rsidP="008B41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6935" w:rsidRPr="000D644D" w14:paraId="46067933" w14:textId="77777777" w:rsidTr="005D36C3">
        <w:trPr>
          <w:trHeight w:val="72"/>
        </w:trPr>
        <w:tc>
          <w:tcPr>
            <w:tcW w:w="3960" w:type="dxa"/>
            <w:vAlign w:val="bottom"/>
          </w:tcPr>
          <w:p w14:paraId="3AB01E24" w14:textId="77777777" w:rsidR="008E6935" w:rsidRPr="000D644D" w:rsidRDefault="008E6935" w:rsidP="008B41A1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vAlign w:val="bottom"/>
          </w:tcPr>
          <w:p w14:paraId="11811FFA" w14:textId="69923B46" w:rsidR="008E6935" w:rsidRPr="000D644D" w:rsidRDefault="00E05E39" w:rsidP="008B41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D644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96" w:type="dxa"/>
            <w:vAlign w:val="bottom"/>
          </w:tcPr>
          <w:p w14:paraId="21B46595" w14:textId="5E52EC78" w:rsidR="008E6935" w:rsidRPr="000D644D" w:rsidRDefault="00E05E39" w:rsidP="008B41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D644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96" w:type="dxa"/>
            <w:vAlign w:val="bottom"/>
          </w:tcPr>
          <w:p w14:paraId="20A9BB9B" w14:textId="4900498C" w:rsidR="008E6935" w:rsidRPr="000D644D" w:rsidRDefault="00E05E39" w:rsidP="008B41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D644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96" w:type="dxa"/>
            <w:vAlign w:val="bottom"/>
          </w:tcPr>
          <w:p w14:paraId="2A8EDECF" w14:textId="64689F71" w:rsidR="008E6935" w:rsidRPr="000D644D" w:rsidRDefault="00E05E39" w:rsidP="008B41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D644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0D644D" w:rsidRPr="000D644D" w14:paraId="584B06DB" w14:textId="77777777" w:rsidTr="005D36C3">
        <w:tc>
          <w:tcPr>
            <w:tcW w:w="3960" w:type="dxa"/>
            <w:vAlign w:val="bottom"/>
          </w:tcPr>
          <w:p w14:paraId="5B5DC694" w14:textId="7D97D4F8" w:rsidR="000D644D" w:rsidRPr="000D644D" w:rsidRDefault="000D644D" w:rsidP="000D644D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D644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ภายใน </w:t>
            </w:r>
            <w:r w:rsidRPr="000D644D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0D644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3797FA67" w14:textId="4DF38F2E" w:rsidR="000D644D" w:rsidRPr="000D644D" w:rsidRDefault="000D644D" w:rsidP="000D644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96" w:type="dxa"/>
          </w:tcPr>
          <w:p w14:paraId="5C6E04B4" w14:textId="17FF40FD" w:rsidR="000D644D" w:rsidRPr="000D644D" w:rsidRDefault="000D644D" w:rsidP="000D644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96" w:type="dxa"/>
          </w:tcPr>
          <w:p w14:paraId="03B74B94" w14:textId="0B44BBD2" w:rsidR="000D644D" w:rsidRPr="000D644D" w:rsidRDefault="000D644D" w:rsidP="000D644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96" w:type="dxa"/>
          </w:tcPr>
          <w:p w14:paraId="29DB2C9B" w14:textId="22DA572E" w:rsidR="000D644D" w:rsidRPr="000D644D" w:rsidRDefault="000D644D" w:rsidP="000D644D">
            <w:pPr>
              <w:pBdr>
                <w:bottom w:val="single" w:sz="4" w:space="1" w:color="auto"/>
              </w:pBd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0D644D" w:rsidRPr="000D644D" w14:paraId="55F768CE" w14:textId="77777777" w:rsidTr="005D36C3">
        <w:tc>
          <w:tcPr>
            <w:tcW w:w="3960" w:type="dxa"/>
            <w:vAlign w:val="bottom"/>
          </w:tcPr>
          <w:p w14:paraId="5152E383" w14:textId="77777777" w:rsidR="000D644D" w:rsidRPr="000D644D" w:rsidRDefault="000D644D" w:rsidP="000D644D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D644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73EEFE44" w14:textId="4846E231" w:rsidR="000D644D" w:rsidRPr="000D644D" w:rsidRDefault="000D644D" w:rsidP="000D644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96" w:type="dxa"/>
          </w:tcPr>
          <w:p w14:paraId="329D6333" w14:textId="629BB394" w:rsidR="000D644D" w:rsidRPr="000D644D" w:rsidRDefault="000D644D" w:rsidP="000D644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296" w:type="dxa"/>
          </w:tcPr>
          <w:p w14:paraId="5AF375F7" w14:textId="2BB12994" w:rsidR="000D644D" w:rsidRPr="000D644D" w:rsidRDefault="000D644D" w:rsidP="000D644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96" w:type="dxa"/>
          </w:tcPr>
          <w:p w14:paraId="490167C9" w14:textId="186C7904" w:rsidR="000D644D" w:rsidRPr="000D644D" w:rsidRDefault="000D644D" w:rsidP="000D644D">
            <w:pPr>
              <w:pBdr>
                <w:bottom w:val="double" w:sz="4" w:space="1" w:color="auto"/>
              </w:pBdr>
              <w:tabs>
                <w:tab w:val="decimal" w:pos="792"/>
              </w:tabs>
              <w:ind w:right="4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</w:tbl>
    <w:p w14:paraId="3516AD65" w14:textId="48A7C225" w:rsidR="00223AEC" w:rsidRPr="000D644D" w:rsidRDefault="00165884" w:rsidP="0058784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t>1</w:t>
      </w:r>
      <w:r w:rsidR="007838A9">
        <w:rPr>
          <w:rFonts w:ascii="Angsana New" w:hAnsi="Angsana New"/>
          <w:b/>
          <w:bCs/>
          <w:sz w:val="32"/>
          <w:szCs w:val="32"/>
        </w:rPr>
        <w:t>2</w:t>
      </w:r>
      <w:r w:rsidRPr="000D644D">
        <w:rPr>
          <w:rFonts w:ascii="Angsana New" w:hAnsi="Angsana New"/>
          <w:b/>
          <w:bCs/>
          <w:sz w:val="32"/>
          <w:szCs w:val="32"/>
        </w:rPr>
        <w:t>.</w:t>
      </w:r>
      <w:r w:rsidR="00F77589" w:rsidRPr="000D644D">
        <w:rPr>
          <w:rFonts w:ascii="Angsana New" w:hAnsi="Angsana New"/>
          <w:b/>
          <w:bCs/>
          <w:sz w:val="32"/>
          <w:szCs w:val="32"/>
        </w:rPr>
        <w:t>2</w:t>
      </w:r>
      <w:r w:rsidR="00223AEC" w:rsidRPr="000D644D">
        <w:rPr>
          <w:rFonts w:ascii="Angsana New" w:hAnsi="Angsana New"/>
          <w:b/>
          <w:bCs/>
          <w:sz w:val="32"/>
          <w:szCs w:val="32"/>
        </w:rPr>
        <w:tab/>
      </w:r>
      <w:r w:rsidR="00223AEC" w:rsidRPr="000D644D">
        <w:rPr>
          <w:rFonts w:ascii="Angsana New" w:hAnsi="Angsana New"/>
          <w:b/>
          <w:bCs/>
          <w:sz w:val="32"/>
          <w:szCs w:val="32"/>
          <w:cs/>
        </w:rPr>
        <w:t xml:space="preserve">หนังสือค้ำประกันธนาคาร </w:t>
      </w:r>
    </w:p>
    <w:p w14:paraId="4206BC48" w14:textId="7A35F7A0" w:rsidR="00E02F24" w:rsidRPr="000D644D" w:rsidRDefault="00FA64E2" w:rsidP="008B41A1">
      <w:pPr>
        <w:spacing w:before="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tab/>
      </w:r>
      <w:r w:rsidR="00C90F0C" w:rsidRPr="000D644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05E39" w:rsidRPr="000D644D">
        <w:rPr>
          <w:rFonts w:ascii="Angsana New" w:hAnsi="Angsana New"/>
          <w:sz w:val="32"/>
          <w:szCs w:val="32"/>
        </w:rPr>
        <w:t xml:space="preserve">31 </w:t>
      </w:r>
      <w:r w:rsidR="00E05E39" w:rsidRPr="000D644D">
        <w:rPr>
          <w:rFonts w:ascii="Angsana New" w:hAnsi="Angsana New"/>
          <w:sz w:val="32"/>
          <w:szCs w:val="32"/>
          <w:cs/>
        </w:rPr>
        <w:t xml:space="preserve">มีนาคม </w:t>
      </w:r>
      <w:r w:rsidR="00E05E39" w:rsidRPr="000D644D">
        <w:rPr>
          <w:rFonts w:ascii="Angsana New" w:hAnsi="Angsana New"/>
          <w:sz w:val="32"/>
          <w:szCs w:val="32"/>
        </w:rPr>
        <w:t>2569</w:t>
      </w:r>
      <w:r w:rsidR="00514E19" w:rsidRPr="000D644D">
        <w:rPr>
          <w:rFonts w:ascii="Angsana New" w:hAnsi="Angsana New"/>
          <w:sz w:val="32"/>
          <w:szCs w:val="32"/>
        </w:rPr>
        <w:t xml:space="preserve"> </w:t>
      </w:r>
      <w:r w:rsidR="003B09FA" w:rsidRPr="000D644D">
        <w:rPr>
          <w:rFonts w:ascii="Angsana New" w:hAnsi="Angsana New" w:hint="cs"/>
          <w:sz w:val="32"/>
          <w:szCs w:val="32"/>
          <w:cs/>
        </w:rPr>
        <w:t>กลุ่ม</w:t>
      </w:r>
      <w:r w:rsidR="003B09FA" w:rsidRPr="000D644D">
        <w:rPr>
          <w:rFonts w:ascii="Angsana New" w:hAnsi="Angsana New"/>
          <w:sz w:val="32"/>
          <w:szCs w:val="32"/>
          <w:cs/>
        </w:rPr>
        <w:t>บริษัท</w:t>
      </w:r>
      <w:r w:rsidR="00223AEC" w:rsidRPr="000D644D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3B09FA" w:rsidRPr="000D644D">
        <w:rPr>
          <w:rFonts w:ascii="Angsana New" w:hAnsi="Angsana New" w:hint="cs"/>
          <w:sz w:val="32"/>
          <w:szCs w:val="32"/>
          <w:cs/>
        </w:rPr>
        <w:t>กลุ่ม</w:t>
      </w:r>
      <w:r w:rsidR="003B09FA" w:rsidRPr="000D644D">
        <w:rPr>
          <w:rFonts w:ascii="Angsana New" w:hAnsi="Angsana New"/>
          <w:sz w:val="32"/>
          <w:szCs w:val="32"/>
          <w:cs/>
        </w:rPr>
        <w:t>บริษัท</w:t>
      </w:r>
      <w:r w:rsidR="00B40E48" w:rsidRPr="000D644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061CF" w:rsidRPr="000D644D">
        <w:rPr>
          <w:rFonts w:ascii="Angsana New" w:hAnsi="Angsana New"/>
          <w:sz w:val="32"/>
          <w:szCs w:val="32"/>
        </w:rPr>
        <w:t xml:space="preserve"> </w:t>
      </w:r>
      <w:r w:rsidR="00223AEC" w:rsidRPr="000D644D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3B09FA" w:rsidRPr="000D644D">
        <w:rPr>
          <w:rFonts w:ascii="Angsana New" w:hAnsi="Angsana New" w:hint="cs"/>
          <w:sz w:val="32"/>
          <w:szCs w:val="32"/>
          <w:cs/>
        </w:rPr>
        <w:t>กลุ่ม</w:t>
      </w:r>
      <w:r w:rsidR="003B09FA" w:rsidRPr="000D644D">
        <w:rPr>
          <w:rFonts w:ascii="Angsana New" w:hAnsi="Angsana New"/>
          <w:sz w:val="32"/>
          <w:szCs w:val="32"/>
          <w:cs/>
        </w:rPr>
        <w:t xml:space="preserve">บริษัท </w:t>
      </w:r>
      <w:r w:rsidR="00E02F24" w:rsidRPr="000D644D">
        <w:rPr>
          <w:rFonts w:ascii="Angsana New" w:hAnsi="Angsana New"/>
          <w:sz w:val="32"/>
          <w:szCs w:val="32"/>
          <w:cs/>
        </w:rPr>
        <w:t>ซึ่งมีรายละเอียดดังนี้</w:t>
      </w:r>
    </w:p>
    <w:p w14:paraId="1771DFAA" w14:textId="77777777" w:rsidR="004236A7" w:rsidRPr="000D644D" w:rsidRDefault="004236A7" w:rsidP="008B41A1">
      <w:pPr>
        <w:tabs>
          <w:tab w:val="left" w:pos="360"/>
          <w:tab w:val="left" w:pos="900"/>
          <w:tab w:val="left" w:pos="2160"/>
        </w:tabs>
        <w:ind w:left="907" w:right="29" w:hanging="907"/>
        <w:jc w:val="right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t>(</w:t>
      </w:r>
      <w:r w:rsidRPr="000D644D">
        <w:rPr>
          <w:rFonts w:ascii="Angsana New" w:hAnsi="Angsana New"/>
          <w:sz w:val="32"/>
          <w:szCs w:val="32"/>
          <w:cs/>
        </w:rPr>
        <w:t>หน่วย: ล้านบาท)</w:t>
      </w: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96"/>
        <w:gridCol w:w="1296"/>
        <w:gridCol w:w="1296"/>
        <w:gridCol w:w="1296"/>
      </w:tblGrid>
      <w:tr w:rsidR="00C90F0C" w:rsidRPr="000D644D" w14:paraId="5E517097" w14:textId="77777777" w:rsidTr="005D36C3">
        <w:tc>
          <w:tcPr>
            <w:tcW w:w="3960" w:type="dxa"/>
            <w:vAlign w:val="bottom"/>
          </w:tcPr>
          <w:p w14:paraId="069E3781" w14:textId="77777777" w:rsidR="00C90F0C" w:rsidRPr="000D644D" w:rsidRDefault="00C90F0C" w:rsidP="008B41A1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EC412EC" w14:textId="77777777" w:rsidR="00C90F0C" w:rsidRPr="000D644D" w:rsidRDefault="00C90F0C" w:rsidP="008B41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644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4316D761" w14:textId="77777777" w:rsidR="00C90F0C" w:rsidRPr="000D644D" w:rsidRDefault="00C90F0C" w:rsidP="008B41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4F43" w:rsidRPr="000D644D" w14:paraId="6F98367D" w14:textId="77777777" w:rsidTr="005D36C3">
        <w:tc>
          <w:tcPr>
            <w:tcW w:w="3960" w:type="dxa"/>
            <w:vAlign w:val="bottom"/>
          </w:tcPr>
          <w:p w14:paraId="75592E37" w14:textId="77777777" w:rsidR="00CE4F43" w:rsidRPr="000D644D" w:rsidRDefault="00CE4F43" w:rsidP="008B41A1">
            <w:pP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6" w:type="dxa"/>
            <w:vAlign w:val="bottom"/>
          </w:tcPr>
          <w:p w14:paraId="794EDA41" w14:textId="0AEAD76B" w:rsidR="00CE4F43" w:rsidRPr="000D644D" w:rsidRDefault="00E05E39" w:rsidP="008B41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D644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96" w:type="dxa"/>
            <w:vAlign w:val="bottom"/>
          </w:tcPr>
          <w:p w14:paraId="6117ED91" w14:textId="193D8D34" w:rsidR="00CE4F43" w:rsidRPr="000D644D" w:rsidRDefault="00E05E39" w:rsidP="008B41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D644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  <w:tc>
          <w:tcPr>
            <w:tcW w:w="1296" w:type="dxa"/>
            <w:vAlign w:val="bottom"/>
          </w:tcPr>
          <w:p w14:paraId="6E01BA8D" w14:textId="168D0C1E" w:rsidR="00CE4F43" w:rsidRPr="000D644D" w:rsidRDefault="00E05E39" w:rsidP="008B41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D644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D644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296" w:type="dxa"/>
            <w:vAlign w:val="bottom"/>
          </w:tcPr>
          <w:p w14:paraId="535E9C1F" w14:textId="74BB3FA4" w:rsidR="00CE4F43" w:rsidRPr="000D644D" w:rsidRDefault="00E05E39" w:rsidP="008B41A1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  <w:tab w:val="left" w:pos="1440"/>
              </w:tabs>
              <w:ind w:right="4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D644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D644D">
              <w:rPr>
                <w:rFonts w:ascii="Angsana New" w:hAnsi="Angsana New"/>
                <w:sz w:val="32"/>
                <w:szCs w:val="32"/>
              </w:rPr>
              <w:t>2568</w:t>
            </w:r>
          </w:p>
        </w:tc>
      </w:tr>
      <w:tr w:rsidR="0078302E" w:rsidRPr="000D644D" w14:paraId="4F56F7C8" w14:textId="77777777" w:rsidTr="005D36C3">
        <w:tc>
          <w:tcPr>
            <w:tcW w:w="3960" w:type="dxa"/>
            <w:vAlign w:val="bottom"/>
          </w:tcPr>
          <w:p w14:paraId="3D6F4276" w14:textId="77777777" w:rsidR="0078302E" w:rsidRPr="000D644D" w:rsidRDefault="0078302E" w:rsidP="008B41A1">
            <w:pPr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D644D">
              <w:rPr>
                <w:rFonts w:ascii="Angsana New" w:hAnsi="Angsana New"/>
                <w:sz w:val="32"/>
                <w:szCs w:val="32"/>
                <w:cs/>
              </w:rPr>
              <w:t>ประกันการปฏิบัติงานตามสัญญา</w:t>
            </w:r>
          </w:p>
        </w:tc>
        <w:tc>
          <w:tcPr>
            <w:tcW w:w="1296" w:type="dxa"/>
            <w:vAlign w:val="bottom"/>
          </w:tcPr>
          <w:p w14:paraId="705575D1" w14:textId="247BF628" w:rsidR="0078302E" w:rsidRPr="000D644D" w:rsidRDefault="00E76ACF" w:rsidP="008B41A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 w:hint="cs"/>
                <w:sz w:val="32"/>
                <w:szCs w:val="32"/>
                <w:cs/>
              </w:rPr>
              <w:t>393.49</w:t>
            </w:r>
          </w:p>
        </w:tc>
        <w:tc>
          <w:tcPr>
            <w:tcW w:w="1296" w:type="dxa"/>
          </w:tcPr>
          <w:p w14:paraId="1995C1AC" w14:textId="41A95571" w:rsidR="0078302E" w:rsidRPr="000D644D" w:rsidRDefault="0078302E" w:rsidP="008B41A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393.49</w:t>
            </w:r>
          </w:p>
        </w:tc>
        <w:tc>
          <w:tcPr>
            <w:tcW w:w="1296" w:type="dxa"/>
          </w:tcPr>
          <w:p w14:paraId="2133A8F2" w14:textId="626053CE" w:rsidR="0078302E" w:rsidRPr="000D644D" w:rsidRDefault="00E76ACF" w:rsidP="008B41A1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 w:hint="cs"/>
                <w:sz w:val="32"/>
                <w:szCs w:val="32"/>
                <w:cs/>
              </w:rPr>
              <w:t>393.49</w:t>
            </w:r>
          </w:p>
        </w:tc>
        <w:tc>
          <w:tcPr>
            <w:tcW w:w="1296" w:type="dxa"/>
          </w:tcPr>
          <w:p w14:paraId="55E50E00" w14:textId="1C495B32" w:rsidR="0078302E" w:rsidRPr="000D644D" w:rsidRDefault="0078302E" w:rsidP="008B41A1">
            <w:pPr>
              <w:tabs>
                <w:tab w:val="decimal" w:pos="672"/>
              </w:tabs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393.49</w:t>
            </w:r>
          </w:p>
        </w:tc>
      </w:tr>
    </w:tbl>
    <w:p w14:paraId="3DF05E42" w14:textId="62342501" w:rsidR="00223AEC" w:rsidRPr="000D644D" w:rsidRDefault="00165884" w:rsidP="008B41A1">
      <w:pPr>
        <w:spacing w:before="24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t>1</w:t>
      </w:r>
      <w:r w:rsidR="007838A9">
        <w:rPr>
          <w:rFonts w:ascii="Angsana New" w:hAnsi="Angsana New"/>
          <w:b/>
          <w:bCs/>
          <w:sz w:val="32"/>
          <w:szCs w:val="32"/>
        </w:rPr>
        <w:t>2</w:t>
      </w:r>
      <w:r w:rsidRPr="000D644D">
        <w:rPr>
          <w:rFonts w:ascii="Angsana New" w:hAnsi="Angsana New"/>
          <w:b/>
          <w:bCs/>
          <w:sz w:val="32"/>
          <w:szCs w:val="32"/>
        </w:rPr>
        <w:t>.</w:t>
      </w:r>
      <w:r w:rsidR="007838A9">
        <w:rPr>
          <w:rFonts w:ascii="Angsana New" w:hAnsi="Angsana New"/>
          <w:b/>
          <w:bCs/>
          <w:sz w:val="32"/>
          <w:szCs w:val="32"/>
        </w:rPr>
        <w:t>3</w:t>
      </w:r>
      <w:r w:rsidR="00223AEC" w:rsidRPr="000D644D">
        <w:rPr>
          <w:rFonts w:ascii="Angsana New" w:hAnsi="Angsana New"/>
          <w:b/>
          <w:bCs/>
          <w:sz w:val="32"/>
          <w:szCs w:val="32"/>
        </w:rPr>
        <w:tab/>
      </w:r>
      <w:r w:rsidR="00223AEC" w:rsidRPr="000D644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ภาระผูกพันเกี่ยวกับส่วนของเงินลงทุนที่ยังไม่เรียกชำระ</w:t>
      </w:r>
    </w:p>
    <w:p w14:paraId="495CD08F" w14:textId="12FE1128" w:rsidR="00223AEC" w:rsidRPr="000D644D" w:rsidRDefault="00065C8D" w:rsidP="008B41A1">
      <w:pPr>
        <w:spacing w:before="80" w:after="8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tab/>
      </w:r>
      <w:r w:rsidR="00862C5B" w:rsidRPr="000D644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05E39" w:rsidRPr="000D644D">
        <w:rPr>
          <w:rFonts w:ascii="Angsana New" w:hAnsi="Angsana New"/>
          <w:sz w:val="32"/>
          <w:szCs w:val="32"/>
        </w:rPr>
        <w:t xml:space="preserve">31 </w:t>
      </w:r>
      <w:r w:rsidR="00E05E39" w:rsidRPr="000D644D">
        <w:rPr>
          <w:rFonts w:ascii="Angsana New" w:hAnsi="Angsana New"/>
          <w:sz w:val="32"/>
          <w:szCs w:val="32"/>
          <w:cs/>
        </w:rPr>
        <w:t xml:space="preserve">มีนาคม </w:t>
      </w:r>
      <w:r w:rsidR="00E05E39" w:rsidRPr="000D644D">
        <w:rPr>
          <w:rFonts w:ascii="Angsana New" w:hAnsi="Angsana New"/>
          <w:sz w:val="32"/>
          <w:szCs w:val="32"/>
        </w:rPr>
        <w:t>2569</w:t>
      </w:r>
      <w:r w:rsidR="00CA248E" w:rsidRPr="000D644D">
        <w:rPr>
          <w:rFonts w:ascii="Angsana New" w:hAnsi="Angsana New"/>
          <w:sz w:val="32"/>
          <w:szCs w:val="32"/>
        </w:rPr>
        <w:t xml:space="preserve"> </w:t>
      </w:r>
      <w:r w:rsidR="00223AEC" w:rsidRPr="000D644D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บริษัทฯมีภาระผูกพันเกี่ยวกับส่วนของเงินลงทุนที่ยังไม่เรียกชำระในบริษัทย่อย</w:t>
      </w:r>
      <w:r w:rsidR="006E7F11" w:rsidRPr="000D644D">
        <w:rPr>
          <w:rFonts w:ascii="Angsana New" w:hAnsi="Angsana New"/>
          <w:sz w:val="32"/>
          <w:szCs w:val="32"/>
          <w:cs/>
        </w:rPr>
        <w:t>ในประเทศ</w:t>
      </w:r>
      <w:r w:rsidR="008760AE" w:rsidRPr="000D644D">
        <w:rPr>
          <w:rFonts w:ascii="Angsana New" w:hAnsi="Angsana New"/>
          <w:sz w:val="32"/>
          <w:szCs w:val="32"/>
          <w:cs/>
        </w:rPr>
        <w:t xml:space="preserve">เป็นจำนวนเงินประมาณ </w:t>
      </w:r>
      <w:r w:rsidR="008B41A1" w:rsidRPr="000D644D">
        <w:rPr>
          <w:rFonts w:ascii="Angsana New" w:hAnsi="Angsana New"/>
          <w:sz w:val="32"/>
          <w:szCs w:val="32"/>
        </w:rPr>
        <w:t>3</w:t>
      </w:r>
      <w:r w:rsidR="00333258" w:rsidRPr="000D644D">
        <w:rPr>
          <w:rFonts w:ascii="Angsana New" w:hAnsi="Angsana New"/>
          <w:sz w:val="32"/>
          <w:szCs w:val="32"/>
        </w:rPr>
        <w:t xml:space="preserve"> </w:t>
      </w:r>
      <w:r w:rsidR="008760AE" w:rsidRPr="000D644D">
        <w:rPr>
          <w:rFonts w:ascii="Angsana New" w:hAnsi="Angsana New"/>
          <w:sz w:val="32"/>
          <w:szCs w:val="32"/>
          <w:cs/>
        </w:rPr>
        <w:t xml:space="preserve">ล้านบาท </w:t>
      </w:r>
      <w:r w:rsidR="00336DB6" w:rsidRPr="000D644D">
        <w:rPr>
          <w:rFonts w:ascii="Angsana New" w:hAnsi="Angsana New"/>
          <w:sz w:val="32"/>
          <w:szCs w:val="32"/>
          <w:cs/>
        </w:rPr>
        <w:t>(</w:t>
      </w:r>
      <w:r w:rsidR="00E05E39" w:rsidRPr="000D644D">
        <w:rPr>
          <w:rFonts w:ascii="Angsana New" w:hAnsi="Angsana New"/>
          <w:sz w:val="32"/>
          <w:szCs w:val="32"/>
        </w:rPr>
        <w:t xml:space="preserve">31 </w:t>
      </w:r>
      <w:r w:rsidR="00E05E39" w:rsidRPr="000D64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5E39" w:rsidRPr="000D644D">
        <w:rPr>
          <w:rFonts w:ascii="Angsana New" w:hAnsi="Angsana New"/>
          <w:sz w:val="32"/>
          <w:szCs w:val="32"/>
        </w:rPr>
        <w:t>2568</w:t>
      </w:r>
      <w:r w:rsidR="00336DB6" w:rsidRPr="000D644D">
        <w:rPr>
          <w:rFonts w:ascii="Angsana New" w:hAnsi="Angsana New"/>
          <w:sz w:val="32"/>
          <w:szCs w:val="32"/>
        </w:rPr>
        <w:t>:</w:t>
      </w:r>
      <w:r w:rsidR="001F626A" w:rsidRPr="000D644D">
        <w:rPr>
          <w:rFonts w:ascii="Angsana New" w:hAnsi="Angsana New"/>
          <w:sz w:val="32"/>
          <w:szCs w:val="32"/>
        </w:rPr>
        <w:t xml:space="preserve"> </w:t>
      </w:r>
      <w:r w:rsidR="00286799" w:rsidRPr="000D644D">
        <w:rPr>
          <w:rFonts w:ascii="Angsana New" w:hAnsi="Angsana New"/>
          <w:sz w:val="32"/>
          <w:szCs w:val="32"/>
        </w:rPr>
        <w:t>3</w:t>
      </w:r>
      <w:r w:rsidR="00532601" w:rsidRPr="000D644D">
        <w:rPr>
          <w:rFonts w:ascii="Angsana New" w:hAnsi="Angsana New"/>
          <w:sz w:val="32"/>
          <w:szCs w:val="32"/>
        </w:rPr>
        <w:t xml:space="preserve"> </w:t>
      </w:r>
      <w:r w:rsidR="001F626A" w:rsidRPr="000D644D">
        <w:rPr>
          <w:rFonts w:ascii="Angsana New" w:hAnsi="Angsana New"/>
          <w:sz w:val="32"/>
          <w:szCs w:val="32"/>
          <w:cs/>
        </w:rPr>
        <w:t>ล้านบาท)</w:t>
      </w:r>
      <w:r w:rsidR="00223AEC" w:rsidRPr="000D644D">
        <w:rPr>
          <w:rFonts w:ascii="Angsana New" w:hAnsi="Angsana New"/>
          <w:sz w:val="32"/>
          <w:szCs w:val="32"/>
          <w:cs/>
        </w:rPr>
        <w:t xml:space="preserve"> </w:t>
      </w:r>
    </w:p>
    <w:p w14:paraId="0BD52891" w14:textId="77777777" w:rsidR="008B41A1" w:rsidRPr="000D644D" w:rsidRDefault="008B41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br w:type="page"/>
      </w:r>
    </w:p>
    <w:p w14:paraId="08B9DBD7" w14:textId="4D7D810A" w:rsidR="007C1973" w:rsidRPr="000D644D" w:rsidRDefault="00165884" w:rsidP="008B41A1">
      <w:pPr>
        <w:spacing w:before="80" w:after="8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644D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838A9">
        <w:rPr>
          <w:rFonts w:ascii="Angsana New" w:hAnsi="Angsana New"/>
          <w:b/>
          <w:bCs/>
          <w:sz w:val="32"/>
          <w:szCs w:val="32"/>
        </w:rPr>
        <w:t>2</w:t>
      </w:r>
      <w:r w:rsidRPr="000D644D">
        <w:rPr>
          <w:rFonts w:ascii="Angsana New" w:hAnsi="Angsana New"/>
          <w:b/>
          <w:bCs/>
          <w:sz w:val="32"/>
          <w:szCs w:val="32"/>
        </w:rPr>
        <w:t>.</w:t>
      </w:r>
      <w:r w:rsidR="007838A9">
        <w:rPr>
          <w:rFonts w:ascii="Angsana New" w:hAnsi="Angsana New"/>
          <w:b/>
          <w:bCs/>
          <w:sz w:val="32"/>
          <w:szCs w:val="32"/>
        </w:rPr>
        <w:t>4</w:t>
      </w:r>
      <w:r w:rsidR="007C1973" w:rsidRPr="000D644D">
        <w:rPr>
          <w:rFonts w:ascii="Angsana New" w:hAnsi="Angsana New"/>
          <w:b/>
          <w:bCs/>
          <w:sz w:val="32"/>
          <w:szCs w:val="32"/>
        </w:rPr>
        <w:tab/>
      </w:r>
      <w:r w:rsidR="007C1973" w:rsidRPr="000D644D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065C8D" w:rsidRPr="000D644D">
        <w:rPr>
          <w:rFonts w:ascii="Angsana New" w:hAnsi="Angsana New"/>
          <w:b/>
          <w:bCs/>
          <w:sz w:val="32"/>
          <w:szCs w:val="32"/>
          <w:cs/>
        </w:rPr>
        <w:t>เกี่ยวกับสัญญาต่าง</w:t>
      </w:r>
      <w:r w:rsidR="000E64E5" w:rsidRPr="000D644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065C8D" w:rsidRPr="000D644D">
        <w:rPr>
          <w:rFonts w:ascii="Angsana New" w:hAnsi="Angsana New"/>
          <w:b/>
          <w:bCs/>
          <w:sz w:val="32"/>
          <w:szCs w:val="32"/>
          <w:cs/>
        </w:rPr>
        <w:t>ๆ</w:t>
      </w:r>
    </w:p>
    <w:p w14:paraId="5D336B12" w14:textId="4D6FA75B" w:rsidR="00F85EDE" w:rsidRPr="000D644D" w:rsidRDefault="00165884" w:rsidP="008B41A1">
      <w:pPr>
        <w:tabs>
          <w:tab w:val="left" w:pos="216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t>1</w:t>
      </w:r>
      <w:r w:rsidR="007838A9">
        <w:rPr>
          <w:rFonts w:ascii="Angsana New" w:hAnsi="Angsana New"/>
          <w:sz w:val="32"/>
          <w:szCs w:val="32"/>
        </w:rPr>
        <w:t>2</w:t>
      </w:r>
      <w:r w:rsidRPr="000D644D">
        <w:rPr>
          <w:rFonts w:ascii="Angsana New" w:hAnsi="Angsana New"/>
          <w:sz w:val="32"/>
          <w:szCs w:val="32"/>
        </w:rPr>
        <w:t>.</w:t>
      </w:r>
      <w:r w:rsidR="007838A9">
        <w:rPr>
          <w:rFonts w:ascii="Angsana New" w:hAnsi="Angsana New"/>
          <w:sz w:val="32"/>
          <w:szCs w:val="32"/>
        </w:rPr>
        <w:t>4</w:t>
      </w:r>
      <w:r w:rsidR="00934863" w:rsidRPr="000D644D">
        <w:rPr>
          <w:rFonts w:ascii="Angsana New" w:hAnsi="Angsana New"/>
          <w:sz w:val="32"/>
          <w:szCs w:val="32"/>
        </w:rPr>
        <w:t>.</w:t>
      </w:r>
      <w:r w:rsidR="00A92F63" w:rsidRPr="000D644D">
        <w:rPr>
          <w:rFonts w:ascii="Angsana New" w:hAnsi="Angsana New" w:hint="cs"/>
          <w:sz w:val="32"/>
          <w:szCs w:val="32"/>
        </w:rPr>
        <w:t>1</w:t>
      </w:r>
      <w:r w:rsidR="00461823" w:rsidRPr="000D644D">
        <w:rPr>
          <w:rFonts w:ascii="Angsana New" w:hAnsi="Angsana New"/>
          <w:sz w:val="32"/>
          <w:szCs w:val="32"/>
        </w:rPr>
        <w:tab/>
      </w:r>
      <w:r w:rsidR="0042215D" w:rsidRPr="000D644D">
        <w:rPr>
          <w:rFonts w:ascii="Angsana New" w:hAnsi="Angsana New" w:hint="cs"/>
          <w:sz w:val="32"/>
          <w:szCs w:val="32"/>
          <w:cs/>
        </w:rPr>
        <w:t>กลุ่ม</w:t>
      </w:r>
      <w:r w:rsidR="0042215D" w:rsidRPr="000D644D">
        <w:rPr>
          <w:rFonts w:ascii="Angsana New" w:hAnsi="Angsana New"/>
          <w:sz w:val="32"/>
          <w:szCs w:val="32"/>
          <w:cs/>
        </w:rPr>
        <w:t>บริษัท</w:t>
      </w:r>
      <w:r w:rsidR="00B61050" w:rsidRPr="000D644D">
        <w:rPr>
          <w:rFonts w:ascii="Angsana New" w:hAnsi="Angsana New"/>
          <w:spacing w:val="-4"/>
          <w:sz w:val="32"/>
          <w:szCs w:val="32"/>
          <w:cs/>
        </w:rPr>
        <w:t>ได้ทำสั</w:t>
      </w:r>
      <w:r w:rsidR="00FE4DB2" w:rsidRPr="000D644D">
        <w:rPr>
          <w:rFonts w:ascii="Angsana New" w:hAnsi="Angsana New"/>
          <w:spacing w:val="-4"/>
          <w:sz w:val="32"/>
          <w:szCs w:val="32"/>
          <w:cs/>
        </w:rPr>
        <w:t>ญญาบริการกับบริษัทต่าง</w:t>
      </w:r>
      <w:r w:rsidR="00082CAB" w:rsidRPr="000D644D">
        <w:rPr>
          <w:rFonts w:ascii="Angsana New" w:hAnsi="Angsana New"/>
          <w:spacing w:val="-4"/>
          <w:sz w:val="32"/>
          <w:szCs w:val="32"/>
        </w:rPr>
        <w:t xml:space="preserve"> </w:t>
      </w:r>
      <w:r w:rsidR="00B61050" w:rsidRPr="000D644D">
        <w:rPr>
          <w:rFonts w:ascii="Angsana New" w:hAnsi="Angsana New"/>
          <w:spacing w:val="-4"/>
          <w:sz w:val="32"/>
          <w:szCs w:val="32"/>
          <w:cs/>
        </w:rPr>
        <w:t xml:space="preserve">ๆ เป็นระยะเวลาตั้งแต่ </w:t>
      </w:r>
      <w:r w:rsidR="00F77589" w:rsidRPr="000D644D">
        <w:rPr>
          <w:rFonts w:ascii="Angsana New" w:hAnsi="Angsana New"/>
          <w:spacing w:val="-4"/>
          <w:sz w:val="32"/>
          <w:szCs w:val="32"/>
        </w:rPr>
        <w:t>1</w:t>
      </w:r>
      <w:r w:rsidR="00B61050" w:rsidRPr="000D644D">
        <w:rPr>
          <w:rFonts w:ascii="Angsana New" w:hAnsi="Angsana New"/>
          <w:spacing w:val="-4"/>
          <w:sz w:val="32"/>
          <w:szCs w:val="32"/>
        </w:rPr>
        <w:t xml:space="preserve"> </w:t>
      </w:r>
      <w:r w:rsidR="00B61050" w:rsidRPr="000D644D">
        <w:rPr>
          <w:rFonts w:ascii="Angsana New" w:hAnsi="Angsana New"/>
          <w:spacing w:val="-4"/>
          <w:sz w:val="32"/>
          <w:szCs w:val="32"/>
          <w:cs/>
        </w:rPr>
        <w:t xml:space="preserve">ถึง </w:t>
      </w:r>
      <w:r w:rsidR="0011081F" w:rsidRPr="000D644D">
        <w:rPr>
          <w:rFonts w:ascii="Angsana New" w:hAnsi="Angsana New"/>
          <w:spacing w:val="-4"/>
          <w:sz w:val="32"/>
          <w:szCs w:val="32"/>
        </w:rPr>
        <w:t>3</w:t>
      </w:r>
      <w:r w:rsidR="00B61050" w:rsidRPr="000D644D">
        <w:rPr>
          <w:rFonts w:ascii="Angsana New" w:hAnsi="Angsana New"/>
          <w:spacing w:val="-4"/>
          <w:sz w:val="32"/>
          <w:szCs w:val="32"/>
        </w:rPr>
        <w:t xml:space="preserve"> </w:t>
      </w:r>
      <w:r w:rsidR="00B61050" w:rsidRPr="000D644D">
        <w:rPr>
          <w:rFonts w:ascii="Angsana New" w:hAnsi="Angsana New"/>
          <w:spacing w:val="-4"/>
          <w:sz w:val="32"/>
          <w:szCs w:val="32"/>
          <w:cs/>
        </w:rPr>
        <w:t>ปีโดย</w:t>
      </w:r>
      <w:r w:rsidR="0042215D" w:rsidRPr="000D644D">
        <w:rPr>
          <w:rFonts w:ascii="Angsana New" w:hAnsi="Angsana New" w:hint="cs"/>
          <w:sz w:val="32"/>
          <w:szCs w:val="32"/>
          <w:cs/>
        </w:rPr>
        <w:t>กลุ่ม</w:t>
      </w:r>
      <w:r w:rsidR="0042215D" w:rsidRPr="000D644D">
        <w:rPr>
          <w:rFonts w:ascii="Angsana New" w:hAnsi="Angsana New"/>
          <w:sz w:val="32"/>
          <w:szCs w:val="32"/>
          <w:cs/>
        </w:rPr>
        <w:t>บริษัท</w:t>
      </w:r>
      <w:r w:rsidR="00B61050" w:rsidRPr="000D644D">
        <w:rPr>
          <w:rFonts w:ascii="Angsana New" w:hAnsi="Angsana New"/>
          <w:sz w:val="32"/>
          <w:szCs w:val="32"/>
          <w:cs/>
        </w:rPr>
        <w:t>ต้องชำระค่าบริการเป็นรายเดือนตามอัตราที่ระบุในสัญญา</w:t>
      </w:r>
    </w:p>
    <w:p w14:paraId="017835DF" w14:textId="54BC40FE" w:rsidR="0078302E" w:rsidRPr="000D644D" w:rsidRDefault="007838A9" w:rsidP="008B41A1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2</w:t>
      </w:r>
      <w:r w:rsidRPr="000D644D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4</w:t>
      </w:r>
      <w:r w:rsidR="00BB6435" w:rsidRPr="000D644D">
        <w:rPr>
          <w:rFonts w:ascii="Angsana New" w:hAnsi="Angsana New"/>
          <w:spacing w:val="-6"/>
          <w:sz w:val="32"/>
          <w:szCs w:val="32"/>
        </w:rPr>
        <w:t>.</w:t>
      </w:r>
      <w:r w:rsidR="00A92F63" w:rsidRPr="000D644D">
        <w:rPr>
          <w:rFonts w:ascii="Angsana New" w:hAnsi="Angsana New" w:hint="cs"/>
          <w:spacing w:val="-6"/>
          <w:sz w:val="32"/>
          <w:szCs w:val="32"/>
        </w:rPr>
        <w:t>2</w:t>
      </w:r>
      <w:r w:rsidR="00A92F63" w:rsidRPr="000D644D">
        <w:rPr>
          <w:rFonts w:ascii="Angsana New" w:hAnsi="Angsana New"/>
          <w:spacing w:val="-6"/>
          <w:sz w:val="32"/>
          <w:szCs w:val="32"/>
        </w:rPr>
        <w:tab/>
      </w:r>
      <w:r w:rsidR="0078302E" w:rsidRPr="000D644D">
        <w:rPr>
          <w:rFonts w:ascii="Angsana New" w:hAnsi="Angsana New"/>
          <w:spacing w:val="-6"/>
          <w:sz w:val="32"/>
          <w:szCs w:val="32"/>
          <w:cs/>
        </w:rPr>
        <w:t>เมื่อวันที่</w:t>
      </w:r>
      <w:r w:rsidR="0078302E" w:rsidRPr="000D644D">
        <w:rPr>
          <w:rFonts w:ascii="Angsana New" w:hAnsi="Angsana New"/>
          <w:spacing w:val="-6"/>
          <w:sz w:val="32"/>
          <w:szCs w:val="32"/>
        </w:rPr>
        <w:t xml:space="preserve"> 10 </w:t>
      </w:r>
      <w:r w:rsidR="0078302E" w:rsidRPr="000D644D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78302E" w:rsidRPr="000D644D">
        <w:rPr>
          <w:rFonts w:ascii="Angsana New" w:hAnsi="Angsana New"/>
          <w:spacing w:val="-6"/>
          <w:sz w:val="32"/>
          <w:szCs w:val="32"/>
        </w:rPr>
        <w:t xml:space="preserve">2560 </w:t>
      </w:r>
      <w:r w:rsidR="0078302E" w:rsidRPr="000D644D">
        <w:rPr>
          <w:rFonts w:ascii="Angsana New" w:hAnsi="Angsana New"/>
          <w:spacing w:val="-6"/>
          <w:sz w:val="32"/>
          <w:szCs w:val="32"/>
          <w:cs/>
        </w:rPr>
        <w:t xml:space="preserve">บริษัทฯได้เข้าทำสัญญาธุรกิจค้าร่วมชื่อ เอสไอเอสซี คอนซอร์เตียมกับบริษัท สามารถคอมมิวนิเคชั่น เซอร์วิส จำกัด เพื่อเข้าทำสัญญาเป็นพันธมิตรบริการ </w:t>
      </w:r>
      <w:r w:rsidR="0078302E" w:rsidRPr="000D644D">
        <w:rPr>
          <w:rFonts w:ascii="Angsana New" w:hAnsi="Angsana New"/>
          <w:spacing w:val="-6"/>
          <w:sz w:val="32"/>
          <w:szCs w:val="32"/>
        </w:rPr>
        <w:t xml:space="preserve">Digital Trunked Radio System </w:t>
      </w:r>
      <w:r w:rsidR="0078302E" w:rsidRPr="000D644D">
        <w:rPr>
          <w:rFonts w:ascii="Angsana New" w:hAnsi="Angsana New"/>
          <w:spacing w:val="-6"/>
          <w:sz w:val="32"/>
          <w:szCs w:val="32"/>
          <w:cs/>
        </w:rPr>
        <w:t>กับบริษัท กสท โทรคมนาคม จำกัด (มหาชน)</w:t>
      </w:r>
      <w:r w:rsidR="0078302E" w:rsidRPr="000D644D">
        <w:rPr>
          <w:rFonts w:ascii="Angsana New" w:hAnsi="Angsana New"/>
          <w:spacing w:val="-6"/>
          <w:sz w:val="32"/>
          <w:szCs w:val="32"/>
        </w:rPr>
        <w:t xml:space="preserve"> (</w:t>
      </w:r>
      <w:r w:rsidR="0078302E" w:rsidRPr="000D644D">
        <w:rPr>
          <w:rFonts w:ascii="Angsana New" w:hAnsi="Angsana New" w:hint="cs"/>
          <w:spacing w:val="-6"/>
          <w:sz w:val="32"/>
          <w:szCs w:val="32"/>
          <w:cs/>
        </w:rPr>
        <w:t>ปัจจุบัน บริษัท กสท โทรคมนาคม จำกัด (มหาชน) ได้ควบรวมกิจการกับบริษัท ทีโอที จำกัด (มหาชน) เป็นบริษัท โทรคมนาคมแห่งชาติ จำกัด (มหาชน)</w:t>
      </w:r>
      <w:r w:rsidR="0078302E" w:rsidRPr="000D644D">
        <w:rPr>
          <w:rFonts w:ascii="Angsana New" w:hAnsi="Angsana New"/>
          <w:spacing w:val="-6"/>
          <w:sz w:val="32"/>
          <w:szCs w:val="32"/>
        </w:rPr>
        <w:t>)</w:t>
      </w:r>
      <w:r w:rsidR="0078302E" w:rsidRPr="000D644D">
        <w:rPr>
          <w:rFonts w:ascii="Angsana New" w:hAnsi="Angsana New"/>
          <w:spacing w:val="-6"/>
          <w:sz w:val="32"/>
          <w:szCs w:val="32"/>
          <w:cs/>
        </w:rPr>
        <w:t xml:space="preserve"> โดยบริษัทฯได้รับ</w:t>
      </w:r>
      <w:r w:rsidR="0078302E" w:rsidRPr="000D644D">
        <w:rPr>
          <w:rFonts w:ascii="Angsana New" w:hAnsi="Angsana New"/>
          <w:sz w:val="32"/>
          <w:szCs w:val="32"/>
          <w:cs/>
        </w:rPr>
        <w:t>แต่งตั้งให้เป็นผู้นำกลุ่มของเอสไอเอสซี คอนซอร์เตียม</w:t>
      </w:r>
      <w:r w:rsidR="0078302E" w:rsidRPr="000D644D">
        <w:rPr>
          <w:rFonts w:ascii="Angsana New" w:hAnsi="Angsana New"/>
          <w:sz w:val="32"/>
          <w:szCs w:val="32"/>
        </w:rPr>
        <w:t xml:space="preserve"> </w:t>
      </w:r>
      <w:r w:rsidR="0078302E" w:rsidRPr="000D644D">
        <w:rPr>
          <w:rFonts w:ascii="Angsana New" w:hAnsi="Angsana New"/>
          <w:sz w:val="32"/>
          <w:szCs w:val="32"/>
          <w:cs/>
        </w:rPr>
        <w:t>ซึ่งเป็นผู้มีอำนาจทำการแทนและผูกพันในนามของเอสไอเอสซี คอนซอร์เตียม</w:t>
      </w:r>
      <w:r w:rsidR="0078302E" w:rsidRPr="000D644D">
        <w:rPr>
          <w:rFonts w:ascii="Angsana New" w:hAnsi="Angsana New"/>
          <w:sz w:val="32"/>
          <w:szCs w:val="32"/>
        </w:rPr>
        <w:t xml:space="preserve"> </w:t>
      </w:r>
      <w:r w:rsidR="0078302E" w:rsidRPr="000D644D">
        <w:rPr>
          <w:rFonts w:ascii="Angsana New" w:hAnsi="Angsana New"/>
          <w:sz w:val="32"/>
          <w:szCs w:val="32"/>
          <w:cs/>
        </w:rPr>
        <w:t>โดยสัญญามีผลบังคับนับแต่วันที่ลงนามในสัญญาฉบับนี้และจะสิ้นสุดลง</w:t>
      </w:r>
      <w:r w:rsidR="0078302E" w:rsidRPr="000D644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8302E" w:rsidRPr="000D644D">
        <w:rPr>
          <w:rFonts w:ascii="Angsana New" w:hAnsi="Angsana New"/>
          <w:sz w:val="32"/>
          <w:szCs w:val="32"/>
          <w:cs/>
        </w:rPr>
        <w:t>เมื่อเอสไอเอสซี</w:t>
      </w:r>
      <w:r w:rsidR="0078302E" w:rsidRPr="000D644D">
        <w:rPr>
          <w:rFonts w:ascii="Angsana New" w:hAnsi="Angsana New"/>
          <w:sz w:val="32"/>
          <w:szCs w:val="32"/>
        </w:rPr>
        <w:t xml:space="preserve"> </w:t>
      </w:r>
      <w:r w:rsidR="0078302E" w:rsidRPr="000D644D">
        <w:rPr>
          <w:rFonts w:ascii="Angsana New" w:hAnsi="Angsana New"/>
          <w:sz w:val="32"/>
          <w:szCs w:val="32"/>
          <w:cs/>
        </w:rPr>
        <w:t>คอนซอร์เตียม</w:t>
      </w:r>
      <w:r w:rsidR="0078302E" w:rsidRPr="000D644D">
        <w:rPr>
          <w:rFonts w:ascii="Angsana New" w:hAnsi="Angsana New"/>
          <w:sz w:val="32"/>
          <w:szCs w:val="32"/>
        </w:rPr>
        <w:t xml:space="preserve"> </w:t>
      </w:r>
      <w:r w:rsidR="0078302E" w:rsidRPr="000D644D">
        <w:rPr>
          <w:rFonts w:ascii="Angsana New" w:hAnsi="Angsana New"/>
          <w:sz w:val="32"/>
          <w:szCs w:val="32"/>
          <w:cs/>
        </w:rPr>
        <w:t>ได้ปฏิบัติหน้าที่ตามสัญญาพันธมิตรกับบริษัท กสท โทรคมนาคม จำกัด (มหาชน)</w:t>
      </w:r>
      <w:r w:rsidR="0078302E" w:rsidRPr="000D644D">
        <w:rPr>
          <w:rFonts w:ascii="Angsana New" w:hAnsi="Angsana New"/>
          <w:sz w:val="32"/>
          <w:szCs w:val="32"/>
        </w:rPr>
        <w:t xml:space="preserve"> </w:t>
      </w:r>
      <w:r w:rsidR="0078302E" w:rsidRPr="000D644D">
        <w:rPr>
          <w:rFonts w:ascii="Angsana New" w:hAnsi="Angsana New"/>
          <w:sz w:val="32"/>
          <w:szCs w:val="32"/>
          <w:cs/>
        </w:rPr>
        <w:t>ครบถ้วนแล้ว ทั้งนี้บริษัทฯผูกพันที่จะต้องปฏิบัติตามข้อกำหนดต่าง</w:t>
      </w:r>
      <w:r w:rsidR="0078302E" w:rsidRPr="000D644D">
        <w:rPr>
          <w:rFonts w:ascii="Angsana New" w:hAnsi="Angsana New"/>
          <w:sz w:val="32"/>
          <w:szCs w:val="32"/>
        </w:rPr>
        <w:t xml:space="preserve"> </w:t>
      </w:r>
      <w:r w:rsidR="0078302E" w:rsidRPr="000D644D">
        <w:rPr>
          <w:rFonts w:ascii="Angsana New" w:hAnsi="Angsana New"/>
          <w:sz w:val="32"/>
          <w:szCs w:val="32"/>
          <w:cs/>
        </w:rPr>
        <w:t>ๆ</w:t>
      </w:r>
      <w:r w:rsidR="0078302E" w:rsidRPr="000D644D">
        <w:rPr>
          <w:rFonts w:ascii="Angsana New" w:hAnsi="Angsana New"/>
          <w:sz w:val="32"/>
          <w:szCs w:val="32"/>
        </w:rPr>
        <w:t xml:space="preserve"> </w:t>
      </w:r>
      <w:r w:rsidR="0078302E" w:rsidRPr="000D644D">
        <w:rPr>
          <w:rFonts w:ascii="Angsana New" w:hAnsi="Angsana New"/>
          <w:sz w:val="32"/>
          <w:szCs w:val="32"/>
          <w:cs/>
        </w:rPr>
        <w:t>และชำระค่าใช้จ่ายของโครงการตามที่ระบุไว้ในสัญญาระหว่างกัน</w:t>
      </w:r>
      <w:r w:rsidR="0078302E" w:rsidRPr="000D644D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14:paraId="7BB75598" w14:textId="77777777" w:rsidR="0078302E" w:rsidRPr="000D644D" w:rsidRDefault="0078302E" w:rsidP="008B41A1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0D644D">
        <w:rPr>
          <w:rFonts w:ascii="Angsana New" w:hAnsi="Angsana New"/>
          <w:spacing w:val="-6"/>
          <w:sz w:val="32"/>
          <w:szCs w:val="32"/>
        </w:rPr>
        <w:tab/>
      </w:r>
      <w:r w:rsidRPr="000D644D">
        <w:rPr>
          <w:rFonts w:ascii="Angsana New" w:hAnsi="Angsana New"/>
          <w:spacing w:val="-6"/>
          <w:sz w:val="32"/>
          <w:szCs w:val="32"/>
          <w:cs/>
        </w:rPr>
        <w:t xml:space="preserve">ต่อมาเมื่อวันที่ </w:t>
      </w:r>
      <w:r w:rsidRPr="000D644D">
        <w:rPr>
          <w:rFonts w:ascii="Angsana New" w:hAnsi="Angsana New"/>
          <w:spacing w:val="-6"/>
          <w:sz w:val="32"/>
          <w:szCs w:val="32"/>
        </w:rPr>
        <w:t>24</w:t>
      </w:r>
      <w:r w:rsidRPr="000D644D">
        <w:rPr>
          <w:rFonts w:ascii="Angsana New" w:hAnsi="Angsana New"/>
          <w:spacing w:val="-6"/>
          <w:sz w:val="32"/>
          <w:szCs w:val="32"/>
          <w:cs/>
        </w:rPr>
        <w:t xml:space="preserve"> สิงหาคม </w:t>
      </w:r>
      <w:r w:rsidRPr="000D644D">
        <w:rPr>
          <w:rFonts w:ascii="Angsana New" w:hAnsi="Angsana New"/>
          <w:spacing w:val="-6"/>
          <w:sz w:val="32"/>
          <w:szCs w:val="32"/>
        </w:rPr>
        <w:t>2560</w:t>
      </w:r>
      <w:r w:rsidRPr="000D644D">
        <w:rPr>
          <w:rFonts w:ascii="Angsana New" w:hAnsi="Angsana New"/>
          <w:spacing w:val="-6"/>
          <w:sz w:val="32"/>
          <w:szCs w:val="32"/>
          <w:cs/>
        </w:rPr>
        <w:t xml:space="preserve"> เอสไอเอสซี คอนซอร์เตียม ได้เข้าทำสัญญาความร่วมมือพันธมิตรธุรกิจ กับบริษัท กสท โทรคมนาคม จำกัด (มหาชน) (ปัจจุบัน บริษัท กสท โทรคมนาคม จำกัด (มหาชน) ได้ควบรวมกิจการกับบริษัท ทีโอที จำกัด (มหาชน) เป็นบริษัท โทรคมนาคมแห่งชาติ จำกัด (มหาชน)) เพื่อขยายขีดความสามารถในการให้บริการวิทยุคมนาคมระบบ</w:t>
      </w:r>
      <w:r w:rsidRPr="000D644D">
        <w:rPr>
          <w:rFonts w:ascii="Angsana New" w:hAnsi="Angsana New" w:hint="cs"/>
          <w:spacing w:val="-6"/>
          <w:sz w:val="32"/>
          <w:szCs w:val="32"/>
          <w:cs/>
        </w:rPr>
        <w:t>ดิจิตอล</w:t>
      </w:r>
      <w:r w:rsidRPr="000D644D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0D644D">
        <w:rPr>
          <w:rFonts w:ascii="Angsana New" w:hAnsi="Angsana New"/>
          <w:spacing w:val="-6"/>
          <w:sz w:val="32"/>
          <w:szCs w:val="32"/>
        </w:rPr>
        <w:t xml:space="preserve">(Digital Trunked Radio System </w:t>
      </w:r>
      <w:r w:rsidRPr="000D644D">
        <w:rPr>
          <w:rFonts w:ascii="Angsana New" w:hAnsi="Angsana New"/>
          <w:spacing w:val="-6"/>
          <w:sz w:val="32"/>
          <w:szCs w:val="32"/>
          <w:cs/>
        </w:rPr>
        <w:t xml:space="preserve">หรือ </w:t>
      </w:r>
      <w:r w:rsidRPr="000D644D">
        <w:rPr>
          <w:rFonts w:ascii="Angsana New" w:hAnsi="Angsana New"/>
          <w:spacing w:val="-6"/>
          <w:sz w:val="32"/>
          <w:szCs w:val="32"/>
        </w:rPr>
        <w:t xml:space="preserve">DTRS) </w:t>
      </w:r>
      <w:r w:rsidRPr="000D644D">
        <w:rPr>
          <w:rFonts w:ascii="Angsana New" w:hAnsi="Angsana New"/>
          <w:spacing w:val="-6"/>
          <w:sz w:val="32"/>
          <w:szCs w:val="32"/>
          <w:cs/>
        </w:rPr>
        <w:t xml:space="preserve">โดยสัญญาจะสิ้นสุดวันที่ </w:t>
      </w:r>
      <w:r w:rsidRPr="000D644D">
        <w:rPr>
          <w:rFonts w:ascii="Angsana New" w:hAnsi="Angsana New"/>
          <w:spacing w:val="-6"/>
          <w:sz w:val="32"/>
          <w:szCs w:val="32"/>
        </w:rPr>
        <w:t>31</w:t>
      </w:r>
      <w:r w:rsidRPr="000D644D">
        <w:rPr>
          <w:rFonts w:ascii="Angsana New" w:hAnsi="Angsana New"/>
          <w:spacing w:val="-6"/>
          <w:sz w:val="32"/>
          <w:szCs w:val="32"/>
          <w:cs/>
        </w:rPr>
        <w:t xml:space="preserve"> กรกฎาคม </w:t>
      </w:r>
      <w:r w:rsidRPr="000D644D">
        <w:rPr>
          <w:rFonts w:ascii="Angsana New" w:hAnsi="Angsana New"/>
          <w:spacing w:val="-6"/>
          <w:sz w:val="32"/>
          <w:szCs w:val="32"/>
        </w:rPr>
        <w:t xml:space="preserve">2568 </w:t>
      </w:r>
      <w:r w:rsidRPr="000D644D">
        <w:rPr>
          <w:rFonts w:ascii="Angsana New" w:hAnsi="Angsana New"/>
          <w:spacing w:val="-6"/>
          <w:sz w:val="32"/>
          <w:szCs w:val="32"/>
          <w:cs/>
        </w:rPr>
        <w:t xml:space="preserve">ต่อมาเมื่อวันที่ </w:t>
      </w:r>
      <w:r w:rsidRPr="000D644D">
        <w:rPr>
          <w:rFonts w:ascii="Angsana New" w:hAnsi="Angsana New"/>
          <w:spacing w:val="-6"/>
          <w:sz w:val="32"/>
          <w:szCs w:val="32"/>
        </w:rPr>
        <w:t xml:space="preserve">27 </w:t>
      </w:r>
      <w:r w:rsidRPr="000D644D">
        <w:rPr>
          <w:rFonts w:ascii="Angsana New" w:hAnsi="Angsana New"/>
          <w:spacing w:val="-6"/>
          <w:sz w:val="32"/>
          <w:szCs w:val="32"/>
          <w:cs/>
        </w:rPr>
        <w:t xml:space="preserve">กันยายน </w:t>
      </w:r>
      <w:r w:rsidRPr="000D644D">
        <w:rPr>
          <w:rFonts w:ascii="Angsana New" w:hAnsi="Angsana New"/>
          <w:spacing w:val="-6"/>
          <w:sz w:val="32"/>
          <w:szCs w:val="32"/>
        </w:rPr>
        <w:t xml:space="preserve">2567 </w:t>
      </w:r>
      <w:r w:rsidRPr="000D644D">
        <w:rPr>
          <w:rFonts w:ascii="Angsana New" w:hAnsi="Angsana New"/>
          <w:spacing w:val="-6"/>
          <w:sz w:val="32"/>
          <w:szCs w:val="32"/>
          <w:cs/>
        </w:rPr>
        <w:t xml:space="preserve">บริษัท โทรคมนาคมแห่งชาติ จำกัด (มหาชน) แจ้งผลการพิจารณาการต่ออายุให้บริการวิทยุคมนาคมระบบดิจิตอลจากสำนักงานคณะกรรมการกิจการกระจายเสียง กิจการโทรทัศน์ และกิจการโทรคมนาคมแห่งชาติ (กสทช.)โดยต่ออายุออกไปเป็นระยะเวลา </w:t>
      </w:r>
      <w:r w:rsidRPr="000D644D">
        <w:rPr>
          <w:rFonts w:ascii="Angsana New" w:hAnsi="Angsana New"/>
          <w:spacing w:val="-6"/>
          <w:sz w:val="32"/>
          <w:szCs w:val="32"/>
        </w:rPr>
        <w:t xml:space="preserve">15 </w:t>
      </w:r>
      <w:r w:rsidRPr="000D644D">
        <w:rPr>
          <w:rFonts w:ascii="Angsana New" w:hAnsi="Angsana New"/>
          <w:spacing w:val="-6"/>
          <w:sz w:val="32"/>
          <w:szCs w:val="32"/>
          <w:cs/>
        </w:rPr>
        <w:t>ปี นับจากวันที่สิ้นสุดอายุการอนุญาตเดิม</w:t>
      </w:r>
    </w:p>
    <w:p w14:paraId="435BA128" w14:textId="77777777" w:rsidR="0078302E" w:rsidRPr="000D644D" w:rsidRDefault="0078302E" w:rsidP="008B41A1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0D644D">
        <w:rPr>
          <w:rFonts w:ascii="Angsana New" w:hAnsi="Angsana New"/>
          <w:spacing w:val="-6"/>
          <w:sz w:val="32"/>
          <w:szCs w:val="32"/>
        </w:rPr>
        <w:tab/>
      </w:r>
      <w:r w:rsidRPr="000D644D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0D644D">
        <w:rPr>
          <w:rFonts w:ascii="Angsana New" w:hAnsi="Angsana New"/>
          <w:spacing w:val="-6"/>
          <w:sz w:val="32"/>
          <w:szCs w:val="32"/>
        </w:rPr>
        <w:t>2</w:t>
      </w:r>
      <w:r w:rsidRPr="000D644D">
        <w:rPr>
          <w:rFonts w:ascii="Angsana New" w:hAnsi="Angsana New"/>
          <w:spacing w:val="-6"/>
          <w:sz w:val="32"/>
          <w:szCs w:val="32"/>
          <w:cs/>
        </w:rPr>
        <w:t xml:space="preserve"> ตุลาคม </w:t>
      </w:r>
      <w:r w:rsidRPr="000D644D">
        <w:rPr>
          <w:rFonts w:ascii="Angsana New" w:hAnsi="Angsana New"/>
          <w:spacing w:val="-6"/>
          <w:sz w:val="32"/>
          <w:szCs w:val="32"/>
        </w:rPr>
        <w:t>2560</w:t>
      </w:r>
      <w:r w:rsidRPr="000D644D">
        <w:rPr>
          <w:rFonts w:ascii="Angsana New" w:hAnsi="Angsana New"/>
          <w:spacing w:val="-6"/>
          <w:sz w:val="32"/>
          <w:szCs w:val="32"/>
          <w:cs/>
        </w:rPr>
        <w:t xml:space="preserve"> บริษัทฯได้เข้าทำสัญญากับบริษัท กสท โทรคมนาคม จำกัด (มหาชน) เป็นระยะเวลาสามปี โดยจะมีการต่ออายุออกไปอีกครั้งละ </w:t>
      </w:r>
      <w:r w:rsidRPr="000D644D">
        <w:rPr>
          <w:rFonts w:ascii="Angsana New" w:hAnsi="Angsana New"/>
          <w:spacing w:val="-6"/>
          <w:sz w:val="32"/>
          <w:szCs w:val="32"/>
        </w:rPr>
        <w:t>1</w:t>
      </w:r>
      <w:r w:rsidRPr="000D644D">
        <w:rPr>
          <w:rFonts w:ascii="Angsana New" w:hAnsi="Angsana New"/>
          <w:spacing w:val="-6"/>
          <w:sz w:val="32"/>
          <w:szCs w:val="32"/>
          <w:cs/>
        </w:rPr>
        <w:t xml:space="preserve"> ปี จนกว่าฝ่ายใดฝ่ายหนึ่งจะแจ้งยกเลิกสัญญาเป็นหนังสือแก่คู่สัญญาอีกฝ่ายหนึ่งก่อนวันสิ้นอายุสัญญา เพื่อการให้บริการขายต่อบริการวิทยุคมนาคมเฉพาะกิจระบบ </w:t>
      </w:r>
      <w:r w:rsidRPr="000D644D">
        <w:rPr>
          <w:rFonts w:ascii="Angsana New" w:hAnsi="Angsana New"/>
          <w:spacing w:val="-6"/>
          <w:sz w:val="32"/>
          <w:szCs w:val="32"/>
        </w:rPr>
        <w:t xml:space="preserve">Trunked Radio </w:t>
      </w:r>
      <w:r w:rsidRPr="000D644D">
        <w:rPr>
          <w:rFonts w:ascii="Angsana New" w:hAnsi="Angsana New"/>
          <w:spacing w:val="-6"/>
          <w:sz w:val="32"/>
          <w:szCs w:val="32"/>
          <w:cs/>
        </w:rPr>
        <w:t>แก่ผู้ใช้บริการปลายทาง ภายใต้เงื่อนไขในสัญญาบริษัทฯมีภาระผูกพันในการชำระค่าตอบแทนการขายส่งบริการขั้นต่ำตามที่ระบุในสัญญา</w:t>
      </w:r>
    </w:p>
    <w:p w14:paraId="26BF2FF6" w14:textId="4D7A364B" w:rsidR="000719EC" w:rsidRPr="000D644D" w:rsidRDefault="007838A9" w:rsidP="008B41A1">
      <w:pPr>
        <w:tabs>
          <w:tab w:val="left" w:pos="2160"/>
        </w:tabs>
        <w:spacing w:before="80" w:after="80"/>
        <w:ind w:left="540" w:hanging="540"/>
        <w:jc w:val="thaiDistribute"/>
        <w:rPr>
          <w:rFonts w:ascii="Angsana New" w:hAnsi="Angsana New"/>
          <w:color w:val="242424"/>
          <w:sz w:val="32"/>
          <w:szCs w:val="32"/>
          <w:shd w:val="clear" w:color="auto" w:fill="FFFFFF"/>
        </w:rPr>
      </w:pPr>
      <w:r w:rsidRPr="000D644D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2</w:t>
      </w:r>
      <w:r w:rsidRPr="000D644D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</w:rPr>
        <w:t>4</w:t>
      </w:r>
      <w:r w:rsidR="000719EC" w:rsidRPr="000D644D">
        <w:rPr>
          <w:rFonts w:ascii="Angsana New" w:hAnsi="Angsana New"/>
          <w:spacing w:val="-6"/>
          <w:sz w:val="32"/>
          <w:szCs w:val="32"/>
        </w:rPr>
        <w:t>.3</w:t>
      </w:r>
      <w:r w:rsidR="000719EC" w:rsidRPr="000D644D">
        <w:rPr>
          <w:rFonts w:ascii="Angsana New" w:hAnsi="Angsana New"/>
          <w:spacing w:val="-6"/>
          <w:sz w:val="32"/>
          <w:szCs w:val="32"/>
        </w:rPr>
        <w:tab/>
      </w:r>
      <w:r w:rsidR="000719EC" w:rsidRPr="000D644D">
        <w:rPr>
          <w:rFonts w:ascii="Angsana New" w:hAnsi="Angsana New" w:hint="cs"/>
          <w:sz w:val="32"/>
          <w:szCs w:val="32"/>
          <w:cs/>
        </w:rPr>
        <w:t>ณ วันที่</w:t>
      </w:r>
      <w:r w:rsidR="000719EC" w:rsidRPr="000D644D">
        <w:rPr>
          <w:rFonts w:ascii="Angsana New" w:hAnsi="Angsana New"/>
          <w:sz w:val="32"/>
          <w:szCs w:val="32"/>
        </w:rPr>
        <w:t> </w:t>
      </w:r>
      <w:r w:rsidR="00E05E39" w:rsidRPr="000D644D">
        <w:rPr>
          <w:rFonts w:ascii="Angsana New" w:hAnsi="Angsana New"/>
          <w:sz w:val="32"/>
          <w:szCs w:val="32"/>
        </w:rPr>
        <w:t xml:space="preserve">31 </w:t>
      </w:r>
      <w:r w:rsidR="00E05E39" w:rsidRPr="000D644D">
        <w:rPr>
          <w:rFonts w:ascii="Angsana New" w:hAnsi="Angsana New"/>
          <w:sz w:val="32"/>
          <w:szCs w:val="32"/>
          <w:cs/>
        </w:rPr>
        <w:t xml:space="preserve">มีนาคม </w:t>
      </w:r>
      <w:r w:rsidR="00E05E39" w:rsidRPr="000D644D">
        <w:rPr>
          <w:rFonts w:ascii="Angsana New" w:hAnsi="Angsana New"/>
          <w:sz w:val="32"/>
          <w:szCs w:val="32"/>
        </w:rPr>
        <w:t>2569</w:t>
      </w:r>
      <w:r w:rsidR="000719EC" w:rsidRPr="000D644D">
        <w:rPr>
          <w:rFonts w:ascii="Angsana New" w:hAnsi="Angsana New"/>
          <w:sz w:val="32"/>
          <w:szCs w:val="32"/>
        </w:rPr>
        <w:t xml:space="preserve"> </w:t>
      </w:r>
      <w:r w:rsidR="000719EC" w:rsidRPr="000D644D">
        <w:rPr>
          <w:rFonts w:ascii="Angsana New" w:hAnsi="Angsana New" w:hint="cs"/>
          <w:sz w:val="32"/>
          <w:szCs w:val="32"/>
          <w:cs/>
        </w:rPr>
        <w:t>บริษัทฯมีภาระผูกพันต่อบริษัทแห่งหนึ่ง</w:t>
      </w:r>
      <w:r w:rsidR="00BC43D2" w:rsidRPr="000D644D">
        <w:rPr>
          <w:rFonts w:ascii="Angsana New" w:hAnsi="Angsana New" w:hint="cs"/>
          <w:sz w:val="32"/>
          <w:szCs w:val="32"/>
          <w:cs/>
        </w:rPr>
        <w:t xml:space="preserve">จำนวนเงินประมาณ </w:t>
      </w:r>
      <w:r w:rsidR="00BB37B1" w:rsidRPr="000D644D">
        <w:rPr>
          <w:rFonts w:ascii="Angsana New" w:hAnsi="Angsana New"/>
          <w:sz w:val="32"/>
          <w:szCs w:val="32"/>
        </w:rPr>
        <w:t>19</w:t>
      </w:r>
      <w:r w:rsidR="00286799" w:rsidRPr="000D644D">
        <w:rPr>
          <w:rFonts w:ascii="Angsana New" w:hAnsi="Angsana New"/>
          <w:sz w:val="32"/>
          <w:szCs w:val="32"/>
        </w:rPr>
        <w:t xml:space="preserve"> </w:t>
      </w:r>
      <w:r w:rsidR="00BC43D2" w:rsidRPr="000D644D">
        <w:rPr>
          <w:rFonts w:ascii="Angsana New" w:hAnsi="Angsana New" w:hint="cs"/>
          <w:sz w:val="32"/>
          <w:szCs w:val="32"/>
          <w:cs/>
        </w:rPr>
        <w:t>ล้านเหรียญสหรัฐอเมริกาหรือเทียบเท่า</w:t>
      </w:r>
      <w:r w:rsidR="00BB37B1" w:rsidRPr="000D644D">
        <w:rPr>
          <w:rFonts w:ascii="Angsana New" w:hAnsi="Angsana New"/>
          <w:sz w:val="32"/>
          <w:szCs w:val="32"/>
        </w:rPr>
        <w:t xml:space="preserve"> 622</w:t>
      </w:r>
      <w:r w:rsidR="003B4D8B" w:rsidRPr="000D644D">
        <w:rPr>
          <w:rFonts w:ascii="Angsana New" w:hAnsi="Angsana New"/>
          <w:sz w:val="32"/>
          <w:szCs w:val="32"/>
        </w:rPr>
        <w:t xml:space="preserve"> </w:t>
      </w:r>
      <w:r w:rsidR="00BC43D2" w:rsidRPr="000D644D">
        <w:rPr>
          <w:rFonts w:ascii="Angsana New" w:hAnsi="Angsana New" w:hint="cs"/>
          <w:sz w:val="32"/>
          <w:szCs w:val="32"/>
          <w:cs/>
        </w:rPr>
        <w:t>ล้านบาท และจำนวนเงินประมาณ</w:t>
      </w:r>
      <w:r w:rsidR="00333258" w:rsidRPr="000D644D">
        <w:rPr>
          <w:rFonts w:ascii="Angsana New" w:hAnsi="Angsana New"/>
          <w:sz w:val="32"/>
          <w:szCs w:val="32"/>
        </w:rPr>
        <w:t xml:space="preserve"> </w:t>
      </w:r>
      <w:r w:rsidR="00BB37B1" w:rsidRPr="000D644D">
        <w:rPr>
          <w:rFonts w:ascii="Angsana New" w:hAnsi="Angsana New"/>
          <w:sz w:val="32"/>
          <w:szCs w:val="32"/>
        </w:rPr>
        <w:t>34</w:t>
      </w:r>
      <w:r w:rsidR="003B4D8B" w:rsidRPr="000D644D">
        <w:rPr>
          <w:rFonts w:ascii="Angsana New" w:hAnsi="Angsana New"/>
          <w:sz w:val="32"/>
          <w:szCs w:val="32"/>
        </w:rPr>
        <w:t xml:space="preserve"> </w:t>
      </w:r>
      <w:r w:rsidR="00BC43D2" w:rsidRPr="000D644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36DB6" w:rsidRPr="000D644D">
        <w:rPr>
          <w:rFonts w:ascii="Angsana New" w:hAnsi="Angsana New"/>
          <w:sz w:val="32"/>
          <w:szCs w:val="32"/>
          <w:cs/>
        </w:rPr>
        <w:t>(</w:t>
      </w:r>
      <w:r w:rsidR="00E05E39" w:rsidRPr="000D644D">
        <w:rPr>
          <w:rFonts w:ascii="Angsana New" w:hAnsi="Angsana New"/>
          <w:sz w:val="32"/>
          <w:szCs w:val="32"/>
        </w:rPr>
        <w:t xml:space="preserve">31 </w:t>
      </w:r>
      <w:r w:rsidR="00E05E39" w:rsidRPr="000D64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5E39" w:rsidRPr="000D644D">
        <w:rPr>
          <w:rFonts w:ascii="Angsana New" w:hAnsi="Angsana New"/>
          <w:sz w:val="32"/>
          <w:szCs w:val="32"/>
        </w:rPr>
        <w:t>2568</w:t>
      </w:r>
      <w:r w:rsidR="00336DB6" w:rsidRPr="000D644D">
        <w:rPr>
          <w:rFonts w:ascii="Angsana New" w:hAnsi="Angsana New"/>
          <w:sz w:val="32"/>
          <w:szCs w:val="32"/>
        </w:rPr>
        <w:t>:</w:t>
      </w:r>
      <w:r w:rsidR="00BC43D2" w:rsidRPr="000D644D">
        <w:rPr>
          <w:rFonts w:ascii="Angsana New" w:hAnsi="Angsana New"/>
          <w:sz w:val="32"/>
          <w:szCs w:val="32"/>
        </w:rPr>
        <w:t xml:space="preserve"> </w:t>
      </w:r>
      <w:r w:rsidR="00710E45" w:rsidRPr="000D644D">
        <w:rPr>
          <w:rFonts w:ascii="Angsana New" w:hAnsi="Angsana New"/>
          <w:sz w:val="32"/>
          <w:szCs w:val="32"/>
        </w:rPr>
        <w:t xml:space="preserve">               </w:t>
      </w:r>
      <w:r w:rsidR="00286799" w:rsidRPr="000D644D">
        <w:rPr>
          <w:rFonts w:ascii="Angsana New" w:hAnsi="Angsana New"/>
          <w:sz w:val="32"/>
          <w:szCs w:val="32"/>
        </w:rPr>
        <w:t xml:space="preserve">18 </w:t>
      </w:r>
      <w:r w:rsidR="00286799" w:rsidRPr="000D644D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ล้านเหรียญสหรัฐอเมริกาหรือเทียบเท่า </w:t>
      </w:r>
      <w:r w:rsidR="0078302E" w:rsidRPr="000D644D">
        <w:rPr>
          <w:rFonts w:ascii="Angsana New" w:hAnsi="Angsana New"/>
          <w:sz w:val="32"/>
          <w:szCs w:val="32"/>
        </w:rPr>
        <w:t>556</w:t>
      </w:r>
      <w:r w:rsidR="00286799" w:rsidRPr="000D644D">
        <w:rPr>
          <w:rFonts w:ascii="Angsana New" w:hAnsi="Angsana New"/>
          <w:sz w:val="32"/>
          <w:szCs w:val="32"/>
        </w:rPr>
        <w:t xml:space="preserve"> </w:t>
      </w:r>
      <w:r w:rsidR="00286799" w:rsidRPr="000D644D">
        <w:rPr>
          <w:rFonts w:ascii="Angsana New" w:hAnsi="Angsana New" w:hint="cs"/>
          <w:sz w:val="32"/>
          <w:szCs w:val="32"/>
          <w:cs/>
        </w:rPr>
        <w:t xml:space="preserve">ล้านบาท และจำนวนเงินประมาณ </w:t>
      </w:r>
      <w:r w:rsidR="0078302E" w:rsidRPr="000D644D">
        <w:rPr>
          <w:rFonts w:ascii="Angsana New" w:hAnsi="Angsana New"/>
          <w:sz w:val="32"/>
          <w:szCs w:val="32"/>
        </w:rPr>
        <w:t>34</w:t>
      </w:r>
      <w:r w:rsidR="00286799" w:rsidRPr="000D644D">
        <w:rPr>
          <w:rFonts w:ascii="Angsana New" w:hAnsi="Angsana New"/>
          <w:sz w:val="32"/>
          <w:szCs w:val="32"/>
        </w:rPr>
        <w:t xml:space="preserve"> </w:t>
      </w:r>
      <w:r w:rsidR="00BC43D2" w:rsidRPr="000D644D">
        <w:rPr>
          <w:rFonts w:ascii="Angsana New" w:hAnsi="Angsana New" w:hint="cs"/>
          <w:sz w:val="32"/>
          <w:szCs w:val="32"/>
          <w:cs/>
        </w:rPr>
        <w:t>ล้านบาท</w:t>
      </w:r>
      <w:r w:rsidR="00BC43D2" w:rsidRPr="000D644D">
        <w:rPr>
          <w:rFonts w:ascii="Angsana New" w:hAnsi="Angsana New"/>
          <w:sz w:val="32"/>
          <w:szCs w:val="32"/>
          <w:cs/>
        </w:rPr>
        <w:t>)</w:t>
      </w:r>
      <w:r w:rsidR="00374459" w:rsidRPr="000D644D">
        <w:rPr>
          <w:rFonts w:ascii="Angsana New" w:hAnsi="Angsana New"/>
          <w:sz w:val="32"/>
          <w:szCs w:val="32"/>
          <w:cs/>
        </w:rPr>
        <w:t xml:space="preserve"> </w:t>
      </w:r>
      <w:r w:rsidR="00374459" w:rsidRPr="000D644D">
        <w:rPr>
          <w:rFonts w:ascii="Angsana New" w:hAnsi="Angsana New" w:hint="cs"/>
          <w:sz w:val="32"/>
          <w:szCs w:val="32"/>
          <w:cs/>
        </w:rPr>
        <w:t>ที่</w:t>
      </w:r>
      <w:r w:rsidR="000719EC" w:rsidRPr="000D644D">
        <w:rPr>
          <w:rFonts w:ascii="Angsana New" w:hAnsi="Angsana New" w:hint="cs"/>
          <w:sz w:val="32"/>
          <w:szCs w:val="32"/>
          <w:cs/>
        </w:rPr>
        <w:t>เกี่ยวกับ</w:t>
      </w:r>
      <w:r w:rsidR="002434EA" w:rsidRPr="000D644D">
        <w:rPr>
          <w:rFonts w:ascii="Angsana New" w:hAnsi="Angsana New" w:hint="cs"/>
          <w:spacing w:val="-6"/>
          <w:sz w:val="32"/>
          <w:szCs w:val="32"/>
          <w:cs/>
        </w:rPr>
        <w:t>การซื้อสินค้า</w:t>
      </w:r>
      <w:r w:rsidR="000719EC" w:rsidRPr="000D644D">
        <w:rPr>
          <w:rFonts w:ascii="Angsana New" w:hAnsi="Angsana New" w:hint="cs"/>
          <w:spacing w:val="-6"/>
          <w:sz w:val="32"/>
          <w:szCs w:val="32"/>
          <w:cs/>
        </w:rPr>
        <w:t>สำหรับการให้บริการวิทยุคมนาคมระบบดิจิตอล (</w:t>
      </w:r>
      <w:r w:rsidR="000719EC" w:rsidRPr="000D644D">
        <w:rPr>
          <w:rFonts w:ascii="Angsana New" w:hAnsi="Angsana New"/>
          <w:spacing w:val="-6"/>
          <w:sz w:val="32"/>
          <w:szCs w:val="32"/>
        </w:rPr>
        <w:t xml:space="preserve">Digital Trunked Radio System </w:t>
      </w:r>
      <w:r w:rsidR="000719EC" w:rsidRPr="000D644D">
        <w:rPr>
          <w:rFonts w:ascii="Angsana New" w:hAnsi="Angsana New" w:hint="cs"/>
          <w:spacing w:val="-6"/>
          <w:sz w:val="32"/>
          <w:szCs w:val="32"/>
          <w:cs/>
        </w:rPr>
        <w:t xml:space="preserve">หรือ </w:t>
      </w:r>
      <w:r w:rsidR="000719EC" w:rsidRPr="000D644D">
        <w:rPr>
          <w:rFonts w:ascii="Angsana New" w:hAnsi="Angsana New"/>
          <w:spacing w:val="-6"/>
          <w:sz w:val="32"/>
          <w:szCs w:val="32"/>
        </w:rPr>
        <w:t>DTRS)</w:t>
      </w:r>
    </w:p>
    <w:p w14:paraId="117D098D" w14:textId="77777777" w:rsidR="008B41A1" w:rsidRPr="000D644D" w:rsidRDefault="008B41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br w:type="page"/>
      </w:r>
    </w:p>
    <w:p w14:paraId="0F9FC351" w14:textId="32DE5155" w:rsidR="00BB6435" w:rsidRPr="000D644D" w:rsidRDefault="007838A9" w:rsidP="008B41A1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12.5</w:t>
      </w:r>
      <w:r w:rsidR="00BB6435" w:rsidRPr="000D644D">
        <w:rPr>
          <w:rFonts w:ascii="Angsana New" w:hAnsi="Angsana New"/>
          <w:b/>
          <w:bCs/>
          <w:sz w:val="32"/>
          <w:szCs w:val="32"/>
        </w:rPr>
        <w:tab/>
      </w:r>
      <w:r w:rsidR="00BB6435" w:rsidRPr="000D644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F14B0D2" w14:textId="4E00B4A0" w:rsidR="00A60306" w:rsidRPr="000D644D" w:rsidRDefault="00A60306" w:rsidP="008B41A1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tab/>
      </w:r>
      <w:r w:rsidRPr="000D644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05E39" w:rsidRPr="000D644D">
        <w:rPr>
          <w:rFonts w:ascii="Angsana New" w:hAnsi="Angsana New"/>
          <w:sz w:val="32"/>
          <w:szCs w:val="32"/>
        </w:rPr>
        <w:t xml:space="preserve">31 </w:t>
      </w:r>
      <w:r w:rsidR="00E05E39" w:rsidRPr="000D644D">
        <w:rPr>
          <w:rFonts w:ascii="Angsana New" w:hAnsi="Angsana New"/>
          <w:sz w:val="32"/>
          <w:szCs w:val="32"/>
          <w:cs/>
        </w:rPr>
        <w:t xml:space="preserve">มีนาคม </w:t>
      </w:r>
      <w:r w:rsidR="00E05E39" w:rsidRPr="000D644D">
        <w:rPr>
          <w:rFonts w:ascii="Angsana New" w:hAnsi="Angsana New"/>
          <w:sz w:val="32"/>
          <w:szCs w:val="32"/>
        </w:rPr>
        <w:t>2569</w:t>
      </w:r>
      <w:r w:rsidRPr="000D644D">
        <w:rPr>
          <w:rFonts w:ascii="Angsana New" w:hAnsi="Angsana New"/>
          <w:sz w:val="32"/>
          <w:szCs w:val="32"/>
        </w:rPr>
        <w:t xml:space="preserve"> </w:t>
      </w:r>
      <w:r w:rsidRPr="000D644D">
        <w:rPr>
          <w:rFonts w:ascii="Angsana New" w:hAnsi="Angsana New"/>
          <w:sz w:val="32"/>
          <w:szCs w:val="32"/>
          <w:cs/>
        </w:rPr>
        <w:t>บริษัทฯมีภาระผูกพันรายจ่ายฝ่ายทุนจำนวนเงินประมาณ</w:t>
      </w:r>
      <w:r w:rsidR="00BB37B1" w:rsidRPr="000D644D">
        <w:rPr>
          <w:rFonts w:ascii="Angsana New" w:hAnsi="Angsana New" w:hint="cs"/>
          <w:sz w:val="32"/>
          <w:szCs w:val="32"/>
          <w:cs/>
        </w:rPr>
        <w:t xml:space="preserve"> </w:t>
      </w:r>
      <w:r w:rsidR="008175CA" w:rsidRPr="000D644D">
        <w:rPr>
          <w:rFonts w:ascii="Angsana New" w:hAnsi="Angsana New"/>
          <w:sz w:val="32"/>
          <w:szCs w:val="32"/>
        </w:rPr>
        <w:t xml:space="preserve">29 </w:t>
      </w:r>
      <w:r w:rsidRPr="000D644D">
        <w:rPr>
          <w:rFonts w:ascii="Angsana New" w:hAnsi="Angsana New"/>
          <w:sz w:val="32"/>
          <w:szCs w:val="32"/>
          <w:cs/>
        </w:rPr>
        <w:t>ล้านบาท</w:t>
      </w:r>
      <w:r w:rsidR="00E82EFB" w:rsidRPr="000D644D">
        <w:rPr>
          <w:rFonts w:ascii="Angsana New" w:hAnsi="Angsana New"/>
          <w:sz w:val="32"/>
          <w:szCs w:val="32"/>
        </w:rPr>
        <w:t xml:space="preserve">                       </w:t>
      </w:r>
      <w:r w:rsidR="00336DB6" w:rsidRPr="000D644D">
        <w:rPr>
          <w:rFonts w:ascii="Angsana New" w:hAnsi="Angsana New"/>
          <w:sz w:val="32"/>
          <w:szCs w:val="32"/>
        </w:rPr>
        <w:t>(</w:t>
      </w:r>
      <w:r w:rsidR="00E05E39" w:rsidRPr="000D644D">
        <w:rPr>
          <w:rFonts w:ascii="Angsana New" w:hAnsi="Angsana New"/>
          <w:sz w:val="32"/>
          <w:szCs w:val="32"/>
        </w:rPr>
        <w:t xml:space="preserve">31 </w:t>
      </w:r>
      <w:r w:rsidR="00E05E39" w:rsidRPr="000D64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5E39" w:rsidRPr="000D644D">
        <w:rPr>
          <w:rFonts w:ascii="Angsana New" w:hAnsi="Angsana New"/>
          <w:sz w:val="32"/>
          <w:szCs w:val="32"/>
        </w:rPr>
        <w:t>2568</w:t>
      </w:r>
      <w:r w:rsidR="00336DB6" w:rsidRPr="000D644D">
        <w:rPr>
          <w:rFonts w:ascii="Angsana New" w:hAnsi="Angsana New"/>
          <w:sz w:val="32"/>
          <w:szCs w:val="32"/>
        </w:rPr>
        <w:t>:</w:t>
      </w:r>
      <w:r w:rsidRPr="000D644D">
        <w:rPr>
          <w:rFonts w:ascii="Angsana New" w:hAnsi="Angsana New"/>
          <w:sz w:val="32"/>
          <w:szCs w:val="32"/>
        </w:rPr>
        <w:t xml:space="preserve"> </w:t>
      </w:r>
      <w:r w:rsidR="00286799" w:rsidRPr="000D644D">
        <w:rPr>
          <w:rFonts w:ascii="Angsana New" w:hAnsi="Angsana New"/>
          <w:sz w:val="32"/>
          <w:szCs w:val="32"/>
        </w:rPr>
        <w:t>31</w:t>
      </w:r>
      <w:r w:rsidR="00532601" w:rsidRPr="000D644D">
        <w:rPr>
          <w:rFonts w:ascii="Angsana New" w:hAnsi="Angsana New"/>
          <w:sz w:val="32"/>
          <w:szCs w:val="32"/>
        </w:rPr>
        <w:t xml:space="preserve"> </w:t>
      </w:r>
      <w:r w:rsidR="00FB0362" w:rsidRPr="000D644D">
        <w:rPr>
          <w:rFonts w:ascii="Angsana New" w:hAnsi="Angsana New"/>
          <w:sz w:val="32"/>
          <w:szCs w:val="32"/>
          <w:cs/>
        </w:rPr>
        <w:t>ล้านบาท</w:t>
      </w:r>
      <w:r w:rsidRPr="000D644D">
        <w:rPr>
          <w:rFonts w:ascii="Angsana New" w:hAnsi="Angsana New"/>
          <w:sz w:val="32"/>
          <w:szCs w:val="32"/>
          <w:cs/>
        </w:rPr>
        <w:t>) ที่เกี่ยวข้องกับ</w:t>
      </w:r>
      <w:r w:rsidRPr="000D644D">
        <w:rPr>
          <w:rFonts w:ascii="Angsana New" w:hAnsi="Angsana New"/>
          <w:spacing w:val="-8"/>
          <w:sz w:val="32"/>
          <w:szCs w:val="32"/>
          <w:cs/>
        </w:rPr>
        <w:t>การสั่งซื้ออุปกรณ์สำหรับการให้บริการวิทยุคมนาคมระบบดิจิตอล (</w:t>
      </w:r>
      <w:r w:rsidRPr="000D644D">
        <w:rPr>
          <w:rFonts w:ascii="Angsana New" w:hAnsi="Angsana New"/>
          <w:spacing w:val="-8"/>
          <w:sz w:val="32"/>
          <w:szCs w:val="32"/>
        </w:rPr>
        <w:t xml:space="preserve">Digital Trunked Radio System </w:t>
      </w:r>
      <w:r w:rsidRPr="000D644D">
        <w:rPr>
          <w:rFonts w:ascii="Angsana New" w:hAnsi="Angsana New"/>
          <w:spacing w:val="-8"/>
          <w:sz w:val="32"/>
          <w:szCs w:val="32"/>
          <w:cs/>
        </w:rPr>
        <w:t xml:space="preserve">หรือ </w:t>
      </w:r>
      <w:r w:rsidRPr="000D644D">
        <w:rPr>
          <w:rFonts w:ascii="Angsana New" w:hAnsi="Angsana New"/>
          <w:spacing w:val="-8"/>
          <w:sz w:val="32"/>
          <w:szCs w:val="32"/>
        </w:rPr>
        <w:t>DTRS)</w:t>
      </w:r>
      <w:r w:rsidRPr="000D644D">
        <w:rPr>
          <w:rFonts w:ascii="Angsana New" w:hAnsi="Angsana New"/>
          <w:sz w:val="32"/>
          <w:szCs w:val="32"/>
        </w:rPr>
        <w:t xml:space="preserve">             </w:t>
      </w:r>
    </w:p>
    <w:p w14:paraId="57D0638C" w14:textId="688C4301" w:rsidR="00A60306" w:rsidRPr="000D644D" w:rsidRDefault="00A60306" w:rsidP="008B41A1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tab/>
      </w:r>
      <w:r w:rsidRPr="000D644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05E39" w:rsidRPr="000D644D">
        <w:rPr>
          <w:rFonts w:ascii="Angsana New" w:hAnsi="Angsana New"/>
          <w:sz w:val="32"/>
          <w:szCs w:val="32"/>
        </w:rPr>
        <w:t xml:space="preserve">31 </w:t>
      </w:r>
      <w:r w:rsidR="00E05E39" w:rsidRPr="000D644D">
        <w:rPr>
          <w:rFonts w:ascii="Angsana New" w:hAnsi="Angsana New"/>
          <w:sz w:val="32"/>
          <w:szCs w:val="32"/>
          <w:cs/>
        </w:rPr>
        <w:t xml:space="preserve">มีนาคม </w:t>
      </w:r>
      <w:r w:rsidR="00E05E39" w:rsidRPr="000D644D">
        <w:rPr>
          <w:rFonts w:ascii="Angsana New" w:hAnsi="Angsana New"/>
          <w:sz w:val="32"/>
          <w:szCs w:val="32"/>
        </w:rPr>
        <w:t>2569</w:t>
      </w:r>
      <w:r w:rsidRPr="000D644D">
        <w:rPr>
          <w:rFonts w:ascii="Angsana New" w:hAnsi="Angsana New"/>
          <w:sz w:val="32"/>
          <w:szCs w:val="32"/>
        </w:rPr>
        <w:t xml:space="preserve"> </w:t>
      </w:r>
      <w:r w:rsidRPr="000D644D">
        <w:rPr>
          <w:rFonts w:ascii="Angsana New" w:hAnsi="Angsana New"/>
          <w:sz w:val="32"/>
          <w:szCs w:val="32"/>
          <w:cs/>
        </w:rPr>
        <w:t xml:space="preserve">บริษัท ไทยเบสสเตชั่น จำกัด ซึ่งเป็นบริษัทย่อยมีภาระผูกพันรายจ่ายฝ่ายทุนจำนวนเงินประมาณ </w:t>
      </w:r>
      <w:r w:rsidR="008175CA" w:rsidRPr="000D644D">
        <w:rPr>
          <w:rFonts w:ascii="Angsana New" w:hAnsi="Angsana New"/>
          <w:sz w:val="32"/>
          <w:szCs w:val="32"/>
        </w:rPr>
        <w:t>90</w:t>
      </w:r>
      <w:r w:rsidR="00BB37B1" w:rsidRPr="000D644D">
        <w:rPr>
          <w:rFonts w:ascii="Angsana New" w:hAnsi="Angsana New" w:hint="cs"/>
          <w:sz w:val="32"/>
          <w:szCs w:val="32"/>
          <w:cs/>
        </w:rPr>
        <w:t xml:space="preserve"> </w:t>
      </w:r>
      <w:r w:rsidRPr="000D644D">
        <w:rPr>
          <w:rFonts w:ascii="Angsana New" w:hAnsi="Angsana New"/>
          <w:sz w:val="32"/>
          <w:szCs w:val="32"/>
          <w:cs/>
        </w:rPr>
        <w:t xml:space="preserve">ล้านบาท </w:t>
      </w:r>
      <w:r w:rsidR="00336DB6" w:rsidRPr="000D644D">
        <w:rPr>
          <w:rFonts w:ascii="Angsana New" w:hAnsi="Angsana New"/>
          <w:sz w:val="32"/>
          <w:szCs w:val="32"/>
          <w:cs/>
        </w:rPr>
        <w:t>(</w:t>
      </w:r>
      <w:r w:rsidR="00E05E39" w:rsidRPr="000D644D">
        <w:rPr>
          <w:rFonts w:ascii="Angsana New" w:hAnsi="Angsana New"/>
          <w:sz w:val="32"/>
          <w:szCs w:val="32"/>
        </w:rPr>
        <w:t xml:space="preserve">31 </w:t>
      </w:r>
      <w:r w:rsidR="00E05E39" w:rsidRPr="000D644D">
        <w:rPr>
          <w:rFonts w:ascii="Angsana New" w:hAnsi="Angsana New"/>
          <w:sz w:val="32"/>
          <w:szCs w:val="32"/>
          <w:cs/>
        </w:rPr>
        <w:t xml:space="preserve">ธันวาคม </w:t>
      </w:r>
      <w:r w:rsidR="00E05E39" w:rsidRPr="000D644D">
        <w:rPr>
          <w:rFonts w:ascii="Angsana New" w:hAnsi="Angsana New"/>
          <w:sz w:val="32"/>
          <w:szCs w:val="32"/>
        </w:rPr>
        <w:t>2568</w:t>
      </w:r>
      <w:r w:rsidR="00336DB6" w:rsidRPr="000D644D">
        <w:rPr>
          <w:rFonts w:ascii="Angsana New" w:hAnsi="Angsana New"/>
          <w:sz w:val="32"/>
          <w:szCs w:val="32"/>
        </w:rPr>
        <w:t>:</w:t>
      </w:r>
      <w:r w:rsidRPr="000D644D">
        <w:rPr>
          <w:rFonts w:ascii="Angsana New" w:hAnsi="Angsana New"/>
          <w:sz w:val="32"/>
          <w:szCs w:val="32"/>
        </w:rPr>
        <w:t xml:space="preserve"> </w:t>
      </w:r>
      <w:r w:rsidR="00286799" w:rsidRPr="000D644D">
        <w:rPr>
          <w:rFonts w:ascii="Angsana New" w:hAnsi="Angsana New"/>
          <w:sz w:val="32"/>
          <w:szCs w:val="32"/>
        </w:rPr>
        <w:t>90</w:t>
      </w:r>
      <w:r w:rsidR="00532601" w:rsidRPr="000D644D">
        <w:rPr>
          <w:rFonts w:ascii="Angsana New" w:hAnsi="Angsana New"/>
          <w:sz w:val="32"/>
          <w:szCs w:val="32"/>
        </w:rPr>
        <w:t xml:space="preserve"> </w:t>
      </w:r>
      <w:r w:rsidRPr="000D644D">
        <w:rPr>
          <w:rFonts w:ascii="Angsana New" w:hAnsi="Angsana New"/>
          <w:sz w:val="32"/>
          <w:szCs w:val="32"/>
          <w:cs/>
        </w:rPr>
        <w:t xml:space="preserve">ล้านบาท) ที่เกี่ยวข้องกับการสั่งซื้ออุปกรณ์และติดตั้งสำหรับการบริการจัดการเสาโทรคมนาคมในโครงการ </w:t>
      </w:r>
      <w:r w:rsidRPr="000D644D">
        <w:rPr>
          <w:rFonts w:ascii="Angsana New" w:hAnsi="Angsana New"/>
          <w:sz w:val="32"/>
          <w:szCs w:val="32"/>
        </w:rPr>
        <w:t xml:space="preserve">Tower-Co </w:t>
      </w:r>
    </w:p>
    <w:p w14:paraId="7087C40E" w14:textId="22539637" w:rsidR="00A92F63" w:rsidRPr="000D644D" w:rsidRDefault="007838A9" w:rsidP="008B41A1">
      <w:pPr>
        <w:tabs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12.6</w:t>
      </w:r>
      <w:r w:rsidR="00A92F63" w:rsidRPr="000D644D">
        <w:rPr>
          <w:rFonts w:ascii="Angsana New" w:hAnsi="Angsana New"/>
          <w:b/>
          <w:bCs/>
          <w:sz w:val="32"/>
          <w:szCs w:val="32"/>
        </w:rPr>
        <w:tab/>
      </w:r>
      <w:r w:rsidR="00A92F63" w:rsidRPr="000D644D">
        <w:rPr>
          <w:rFonts w:ascii="Angsana New" w:hAnsi="Angsana New" w:hint="cs"/>
          <w:b/>
          <w:bCs/>
          <w:sz w:val="32"/>
          <w:szCs w:val="32"/>
          <w:cs/>
        </w:rPr>
        <w:t>คดีความ</w:t>
      </w:r>
      <w:r w:rsidR="00B23424" w:rsidRPr="000D644D">
        <w:rPr>
          <w:rFonts w:ascii="Angsana New" w:hAnsi="Angsana New" w:hint="cs"/>
          <w:b/>
          <w:bCs/>
          <w:sz w:val="32"/>
          <w:szCs w:val="32"/>
          <w:cs/>
        </w:rPr>
        <w:t>และการ</w:t>
      </w:r>
      <w:r w:rsidR="00A92F63" w:rsidRPr="000D644D">
        <w:rPr>
          <w:rFonts w:ascii="Angsana New" w:hAnsi="Angsana New" w:hint="cs"/>
          <w:b/>
          <w:bCs/>
          <w:sz w:val="32"/>
          <w:szCs w:val="32"/>
          <w:cs/>
        </w:rPr>
        <w:t>ฟ้องร้อง</w:t>
      </w:r>
    </w:p>
    <w:p w14:paraId="1B61365D" w14:textId="6AF00212" w:rsidR="0078302E" w:rsidRPr="000D644D" w:rsidRDefault="00A377BF" w:rsidP="008B41A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tab/>
      </w:r>
      <w:r w:rsidR="0078302E" w:rsidRPr="000D644D">
        <w:rPr>
          <w:rFonts w:ascii="Angsana New" w:hAnsi="Angsana New"/>
          <w:sz w:val="32"/>
          <w:szCs w:val="32"/>
          <w:cs/>
        </w:rPr>
        <w:t xml:space="preserve">วันที่ </w:t>
      </w:r>
      <w:r w:rsidR="0078302E" w:rsidRPr="000D644D">
        <w:rPr>
          <w:rFonts w:ascii="Angsana New" w:hAnsi="Angsana New"/>
          <w:sz w:val="32"/>
          <w:szCs w:val="32"/>
        </w:rPr>
        <w:t xml:space="preserve">27 </w:t>
      </w:r>
      <w:r w:rsidR="0078302E" w:rsidRPr="000D644D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="0078302E" w:rsidRPr="000D644D">
        <w:rPr>
          <w:rFonts w:ascii="Angsana New" w:hAnsi="Angsana New"/>
          <w:sz w:val="32"/>
          <w:szCs w:val="32"/>
        </w:rPr>
        <w:t xml:space="preserve">2552 </w:t>
      </w:r>
      <w:r w:rsidR="0078302E" w:rsidRPr="000D644D">
        <w:rPr>
          <w:rFonts w:ascii="Angsana New" w:hAnsi="Angsana New"/>
          <w:sz w:val="32"/>
          <w:szCs w:val="32"/>
          <w:cs/>
        </w:rPr>
        <w:t xml:space="preserve">บริษัทฯได้ทำบันทึกความเข้าใจโครงการทดลองการให้บริการเครือข่ายโทรศัพท์เคลื่อนที่ </w:t>
      </w:r>
      <w:r w:rsidR="0078302E" w:rsidRPr="000D644D">
        <w:rPr>
          <w:rFonts w:ascii="Angsana New" w:hAnsi="Angsana New"/>
          <w:sz w:val="32"/>
          <w:szCs w:val="32"/>
        </w:rPr>
        <w:t xml:space="preserve">3G </w:t>
      </w:r>
      <w:r w:rsidR="0078302E" w:rsidRPr="000D644D">
        <w:rPr>
          <w:rFonts w:ascii="Angsana New" w:hAnsi="Angsana New"/>
          <w:sz w:val="32"/>
          <w:szCs w:val="32"/>
          <w:cs/>
        </w:rPr>
        <w:t xml:space="preserve">กับ บริษัท ทีโอที จำกัด (มหาชน) ต่อมาเมื่อวันที่ </w:t>
      </w:r>
      <w:r w:rsidR="0078302E" w:rsidRPr="000D644D">
        <w:rPr>
          <w:rFonts w:ascii="Angsana New" w:hAnsi="Angsana New"/>
          <w:sz w:val="32"/>
          <w:szCs w:val="32"/>
        </w:rPr>
        <w:t xml:space="preserve">29 </w:t>
      </w:r>
      <w:r w:rsidR="0078302E" w:rsidRPr="000D644D">
        <w:rPr>
          <w:rFonts w:ascii="Angsana New" w:hAnsi="Angsana New"/>
          <w:sz w:val="32"/>
          <w:szCs w:val="32"/>
          <w:cs/>
        </w:rPr>
        <w:t xml:space="preserve">มีนาคม </w:t>
      </w:r>
      <w:r w:rsidR="0078302E" w:rsidRPr="000D644D">
        <w:rPr>
          <w:rFonts w:ascii="Angsana New" w:hAnsi="Angsana New"/>
          <w:sz w:val="32"/>
          <w:szCs w:val="32"/>
        </w:rPr>
        <w:t xml:space="preserve">2554 </w:t>
      </w:r>
      <w:r w:rsidR="0078302E" w:rsidRPr="000D644D">
        <w:rPr>
          <w:rFonts w:ascii="Angsana New" w:hAnsi="Angsana New"/>
          <w:sz w:val="32"/>
          <w:szCs w:val="32"/>
          <w:cs/>
        </w:rPr>
        <w:t>บริษัทฯได้ทำ</w:t>
      </w:r>
      <w:r w:rsidR="0078302E" w:rsidRPr="000D644D">
        <w:rPr>
          <w:rFonts w:ascii="Angsana New" w:hAnsi="Angsana New"/>
          <w:spacing w:val="-6"/>
          <w:sz w:val="32"/>
          <w:szCs w:val="32"/>
          <w:cs/>
        </w:rPr>
        <w:t>สัญญาโอนสิทธิและหน้าที่ตามบันทึกความเข้าใจ</w:t>
      </w:r>
      <w:r w:rsidR="0078302E" w:rsidRPr="000D644D">
        <w:rPr>
          <w:rFonts w:ascii="Angsana New" w:hAnsi="Angsana New" w:hint="cs"/>
          <w:spacing w:val="-6"/>
          <w:sz w:val="32"/>
          <w:szCs w:val="32"/>
          <w:cs/>
        </w:rPr>
        <w:t>โค</w:t>
      </w:r>
      <w:r w:rsidR="0078302E" w:rsidRPr="000D644D">
        <w:rPr>
          <w:rFonts w:ascii="Angsana New" w:hAnsi="Angsana New"/>
          <w:spacing w:val="-6"/>
          <w:sz w:val="32"/>
          <w:szCs w:val="32"/>
          <w:cs/>
        </w:rPr>
        <w:t xml:space="preserve">รงการทดลองการให้บริการเครือข่ายโทรศัพท์เคลื่อนที่ </w:t>
      </w:r>
      <w:r w:rsidR="0078302E" w:rsidRPr="000D644D">
        <w:rPr>
          <w:rFonts w:ascii="Angsana New" w:hAnsi="Angsana New"/>
          <w:spacing w:val="-6"/>
          <w:sz w:val="32"/>
          <w:szCs w:val="32"/>
        </w:rPr>
        <w:t>3G</w:t>
      </w:r>
      <w:r w:rsidR="0078302E" w:rsidRPr="000D644D">
        <w:rPr>
          <w:rFonts w:ascii="Angsana New" w:hAnsi="Angsana New"/>
          <w:sz w:val="32"/>
          <w:szCs w:val="32"/>
        </w:rPr>
        <w:t xml:space="preserve"> </w:t>
      </w:r>
      <w:r w:rsidR="0078302E" w:rsidRPr="000D644D">
        <w:rPr>
          <w:rFonts w:ascii="Angsana New" w:hAnsi="Angsana New"/>
          <w:sz w:val="32"/>
          <w:szCs w:val="32"/>
          <w:cs/>
        </w:rPr>
        <w:t>ให้กับ บริษัท ไอ-โมบาย พลัส จำกัด ซึ่งเป็นบริษัทย่อย</w:t>
      </w:r>
    </w:p>
    <w:p w14:paraId="75BFFDAA" w14:textId="506346B4" w:rsidR="0078302E" w:rsidRPr="000D644D" w:rsidRDefault="0078302E" w:rsidP="008B41A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tab/>
      </w:r>
      <w:r w:rsidRPr="000D644D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Pr="000D644D">
        <w:rPr>
          <w:rFonts w:ascii="Angsana New" w:hAnsi="Angsana New"/>
          <w:spacing w:val="-6"/>
          <w:sz w:val="32"/>
          <w:szCs w:val="32"/>
        </w:rPr>
        <w:t>22</w:t>
      </w:r>
      <w:r w:rsidRPr="000D644D">
        <w:rPr>
          <w:rFonts w:ascii="Angsana New" w:hAnsi="Angsana New"/>
          <w:spacing w:val="-6"/>
          <w:sz w:val="32"/>
          <w:szCs w:val="32"/>
          <w:cs/>
        </w:rPr>
        <w:t xml:space="preserve"> กุมภาพันธ์ </w:t>
      </w:r>
      <w:r w:rsidRPr="000D644D">
        <w:rPr>
          <w:rFonts w:ascii="Angsana New" w:hAnsi="Angsana New"/>
          <w:spacing w:val="-6"/>
          <w:sz w:val="32"/>
          <w:szCs w:val="32"/>
        </w:rPr>
        <w:t>2560</w:t>
      </w:r>
      <w:r w:rsidRPr="000D644D">
        <w:rPr>
          <w:rFonts w:ascii="Angsana New" w:hAnsi="Angsana New"/>
          <w:spacing w:val="-6"/>
          <w:sz w:val="32"/>
          <w:szCs w:val="32"/>
          <w:cs/>
        </w:rPr>
        <w:t xml:space="preserve"> บริษัท ทีโอที จำกัด (มหาชน) </w:t>
      </w:r>
      <w:r w:rsidRPr="000D644D">
        <w:rPr>
          <w:rFonts w:ascii="Angsana New" w:hAnsi="Angsana New"/>
          <w:spacing w:val="-6"/>
          <w:sz w:val="32"/>
          <w:szCs w:val="32"/>
        </w:rPr>
        <w:t>(</w:t>
      </w:r>
      <w:r w:rsidRPr="000D644D">
        <w:rPr>
          <w:rFonts w:ascii="Angsana New" w:hAnsi="Angsana New"/>
          <w:spacing w:val="-6"/>
          <w:sz w:val="32"/>
          <w:szCs w:val="32"/>
          <w:cs/>
        </w:rPr>
        <w:t>ปัจจุบันได้ควบรวม</w:t>
      </w:r>
      <w:r w:rsidRPr="000D644D">
        <w:rPr>
          <w:rFonts w:ascii="Angsana New" w:hAnsi="Angsana New"/>
          <w:sz w:val="32"/>
          <w:szCs w:val="32"/>
          <w:cs/>
        </w:rPr>
        <w:t xml:space="preserve">กิจการกับบริษัท กสท โทรคมนาคม จำกัด (มหาชน) เป็นบริษัท โทรคมนาคมแห่งชาติ จำกัด (มหาชน)) ได้มีหนังสือถึงสำนักงานคณะกรรมการกิจการกระจายเสียง กิจการโทรทัศน์ และกิจการโทรคมนาคมแห่งชาติ </w:t>
      </w:r>
      <w:r w:rsidRPr="000D644D">
        <w:rPr>
          <w:rFonts w:ascii="Angsana New" w:hAnsi="Angsana New"/>
          <w:sz w:val="32"/>
          <w:szCs w:val="32"/>
        </w:rPr>
        <w:t>(</w:t>
      </w:r>
      <w:r w:rsidRPr="000D644D">
        <w:rPr>
          <w:rFonts w:ascii="Angsana New" w:hAnsi="Angsana New"/>
          <w:sz w:val="32"/>
          <w:szCs w:val="32"/>
          <w:cs/>
        </w:rPr>
        <w:t>กสทช.</w:t>
      </w:r>
      <w:r w:rsidRPr="000D644D">
        <w:rPr>
          <w:rFonts w:ascii="Angsana New" w:hAnsi="Angsana New"/>
          <w:sz w:val="32"/>
          <w:szCs w:val="32"/>
        </w:rPr>
        <w:t>)</w:t>
      </w:r>
      <w:r w:rsidRPr="000D644D">
        <w:rPr>
          <w:rFonts w:ascii="Angsana New" w:hAnsi="Angsana New"/>
          <w:spacing w:val="-2"/>
          <w:sz w:val="32"/>
          <w:szCs w:val="32"/>
          <w:cs/>
        </w:rPr>
        <w:t xml:space="preserve"> เพื่อแจ้งให้</w:t>
      </w:r>
      <w:r w:rsidRPr="000D644D">
        <w:rPr>
          <w:rFonts w:ascii="Angsana New" w:hAnsi="Angsana New"/>
          <w:spacing w:val="-2"/>
          <w:sz w:val="32"/>
          <w:szCs w:val="32"/>
        </w:rPr>
        <w:t xml:space="preserve"> </w:t>
      </w:r>
      <w:r w:rsidRPr="000D644D">
        <w:rPr>
          <w:rFonts w:ascii="Angsana New" w:hAnsi="Angsana New"/>
          <w:spacing w:val="-2"/>
          <w:sz w:val="32"/>
          <w:szCs w:val="32"/>
          <w:cs/>
        </w:rPr>
        <w:t>กสทช.</w:t>
      </w:r>
      <w:r w:rsidRPr="000D644D">
        <w:rPr>
          <w:rFonts w:ascii="Angsana New" w:hAnsi="Angsana New"/>
          <w:spacing w:val="-2"/>
          <w:sz w:val="32"/>
          <w:szCs w:val="32"/>
        </w:rPr>
        <w:t xml:space="preserve"> </w:t>
      </w:r>
      <w:r w:rsidRPr="000D644D">
        <w:rPr>
          <w:rFonts w:ascii="Angsana New" w:hAnsi="Angsana New"/>
          <w:spacing w:val="-2"/>
          <w:sz w:val="32"/>
          <w:szCs w:val="32"/>
          <w:cs/>
        </w:rPr>
        <w:t>ทราบล่วงหน้า</w:t>
      </w:r>
      <w:r w:rsidRPr="000D644D">
        <w:rPr>
          <w:rFonts w:ascii="Angsana New" w:hAnsi="Angsana New"/>
          <w:sz w:val="32"/>
          <w:szCs w:val="32"/>
          <w:cs/>
        </w:rPr>
        <w:t>ก่อนแจ้งให้บริษัท ไอ-โมบาย พลัส จำกัด ซึ่งเป็นบริษัทย่อยทราบถึงการยกเลิก</w:t>
      </w:r>
      <w:r w:rsidRPr="000D644D">
        <w:rPr>
          <w:rFonts w:ascii="Angsana New" w:hAnsi="Angsana New"/>
          <w:sz w:val="32"/>
          <w:szCs w:val="32"/>
        </w:rPr>
        <w:t xml:space="preserve">            </w:t>
      </w:r>
      <w:r w:rsidRPr="000D644D">
        <w:rPr>
          <w:rFonts w:ascii="Angsana New" w:hAnsi="Angsana New"/>
          <w:sz w:val="32"/>
          <w:szCs w:val="32"/>
          <w:cs/>
        </w:rPr>
        <w:t>ความร่วมมือตามบันทึกความเข้าใจโครงการทดลองการให้บริการเครือข่ายโทรศัพท์เคลื่อนที่</w:t>
      </w:r>
      <w:r w:rsidRPr="000D644D">
        <w:rPr>
          <w:rFonts w:ascii="Angsana New" w:hAnsi="Angsana New"/>
          <w:sz w:val="32"/>
          <w:szCs w:val="32"/>
        </w:rPr>
        <w:t xml:space="preserve"> 3G </w:t>
      </w:r>
      <w:r w:rsidRPr="000D644D">
        <w:rPr>
          <w:rFonts w:ascii="Angsana New" w:hAnsi="Angsana New"/>
          <w:sz w:val="32"/>
          <w:szCs w:val="32"/>
          <w:cs/>
        </w:rPr>
        <w:t>ต่อมา</w:t>
      </w:r>
      <w:r w:rsidRPr="000D644D">
        <w:rPr>
          <w:rFonts w:ascii="Angsana New" w:hAnsi="Angsana New"/>
          <w:sz w:val="32"/>
          <w:szCs w:val="32"/>
        </w:rPr>
        <w:t xml:space="preserve"> </w:t>
      </w:r>
      <w:r w:rsidRPr="000D644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0D644D">
        <w:rPr>
          <w:rFonts w:ascii="Angsana New" w:hAnsi="Angsana New"/>
          <w:sz w:val="32"/>
          <w:szCs w:val="32"/>
        </w:rPr>
        <w:t>1</w:t>
      </w:r>
      <w:r w:rsidRPr="000D644D">
        <w:rPr>
          <w:rFonts w:ascii="Angsana New" w:hAnsi="Angsana New"/>
          <w:sz w:val="32"/>
          <w:szCs w:val="32"/>
          <w:cs/>
        </w:rPr>
        <w:t xml:space="preserve"> มีนาคม </w:t>
      </w:r>
      <w:r w:rsidRPr="000D644D">
        <w:rPr>
          <w:rFonts w:ascii="Angsana New" w:hAnsi="Angsana New"/>
          <w:sz w:val="32"/>
          <w:szCs w:val="32"/>
        </w:rPr>
        <w:t>2560</w:t>
      </w:r>
      <w:r w:rsidRPr="000D644D">
        <w:rPr>
          <w:rFonts w:ascii="Angsana New" w:hAnsi="Angsana New"/>
          <w:sz w:val="32"/>
          <w:szCs w:val="32"/>
          <w:cs/>
        </w:rPr>
        <w:t xml:space="preserve"> บริษัทย่อยได้ยื่นหนังสือแจ้งขอยุติการให้บริการโทรศัพท์เคลื่อนที่ </w:t>
      </w:r>
      <w:r w:rsidRPr="000D644D">
        <w:rPr>
          <w:rFonts w:ascii="Angsana New" w:hAnsi="Angsana New"/>
          <w:sz w:val="32"/>
          <w:szCs w:val="32"/>
        </w:rPr>
        <w:t xml:space="preserve">i-mobile 3GX </w:t>
      </w:r>
      <w:r w:rsidRPr="000D644D">
        <w:rPr>
          <w:rFonts w:ascii="Angsana New" w:hAnsi="Angsana New"/>
          <w:sz w:val="32"/>
          <w:szCs w:val="32"/>
          <w:cs/>
        </w:rPr>
        <w:t>ต่อบริษัท ทีโอที จำกัด (มหาชน)</w:t>
      </w:r>
      <w:r w:rsidRPr="000D644D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Pr="000D644D">
        <w:rPr>
          <w:rFonts w:ascii="Angsana New" w:hAnsi="Angsana New"/>
          <w:spacing w:val="-2"/>
          <w:sz w:val="32"/>
          <w:szCs w:val="32"/>
        </w:rPr>
        <w:t xml:space="preserve"> </w:t>
      </w:r>
      <w:r w:rsidRPr="000D644D">
        <w:rPr>
          <w:rFonts w:ascii="Angsana New" w:hAnsi="Angsana New"/>
          <w:spacing w:val="-2"/>
          <w:sz w:val="32"/>
          <w:szCs w:val="32"/>
          <w:cs/>
        </w:rPr>
        <w:t>กสทช. เนื่องจากระบบ</w:t>
      </w:r>
      <w:r w:rsidRPr="000D644D">
        <w:rPr>
          <w:rFonts w:ascii="Angsana New" w:hAnsi="Angsana New"/>
          <w:spacing w:val="-4"/>
          <w:sz w:val="32"/>
          <w:szCs w:val="32"/>
          <w:cs/>
        </w:rPr>
        <w:t>สัญญาณโทรศัพท์เคลื่อนที่</w:t>
      </w:r>
      <w:r w:rsidRPr="000D644D">
        <w:rPr>
          <w:rFonts w:ascii="Angsana New" w:hAnsi="Angsana New"/>
          <w:spacing w:val="-4"/>
          <w:sz w:val="32"/>
          <w:szCs w:val="32"/>
        </w:rPr>
        <w:t xml:space="preserve"> 3GX </w:t>
      </w:r>
      <w:r w:rsidRPr="000D644D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0D644D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Pr="000D644D">
        <w:rPr>
          <w:rFonts w:ascii="Angsana New" w:hAnsi="Angsana New"/>
          <w:spacing w:val="-4"/>
          <w:sz w:val="32"/>
          <w:szCs w:val="32"/>
          <w:cs/>
        </w:rPr>
        <w:t>ทีโอที จำกัด (มหาชน) เกิดการขัดข้องบ่อยครั้ง และบริษัท ทีโอที</w:t>
      </w:r>
      <w:r w:rsidRPr="000D644D">
        <w:rPr>
          <w:rFonts w:ascii="Angsana New" w:hAnsi="Angsana New"/>
          <w:spacing w:val="-2"/>
          <w:sz w:val="32"/>
          <w:szCs w:val="32"/>
          <w:cs/>
        </w:rPr>
        <w:t xml:space="preserve"> จำกัด </w:t>
      </w:r>
      <w:r w:rsidRPr="000D644D">
        <w:rPr>
          <w:rFonts w:ascii="Angsana New" w:hAnsi="Angsana New"/>
          <w:spacing w:val="-8"/>
          <w:sz w:val="32"/>
          <w:szCs w:val="32"/>
          <w:cs/>
        </w:rPr>
        <w:t>(มหาชน) ไม่สามารถแก้ไขปัญหา</w:t>
      </w:r>
      <w:r w:rsidRPr="000D644D">
        <w:rPr>
          <w:rFonts w:ascii="Angsana New" w:hAnsi="Angsana New"/>
          <w:spacing w:val="-8"/>
          <w:sz w:val="32"/>
          <w:szCs w:val="32"/>
        </w:rPr>
        <w:t xml:space="preserve">                </w:t>
      </w:r>
      <w:r w:rsidRPr="000D644D">
        <w:rPr>
          <w:rFonts w:ascii="Angsana New" w:hAnsi="Angsana New"/>
          <w:spacing w:val="-8"/>
          <w:sz w:val="32"/>
          <w:szCs w:val="32"/>
          <w:cs/>
        </w:rPr>
        <w:t xml:space="preserve">ได้อย่างถาวร ประกอบกับบริษัท </w:t>
      </w:r>
      <w:r w:rsidRPr="000D644D">
        <w:rPr>
          <w:rFonts w:ascii="Angsana New" w:hAnsi="Angsana New"/>
          <w:spacing w:val="-8"/>
          <w:sz w:val="32"/>
          <w:szCs w:val="32"/>
        </w:rPr>
        <w:t xml:space="preserve"> </w:t>
      </w:r>
      <w:r w:rsidRPr="000D644D">
        <w:rPr>
          <w:rFonts w:ascii="Angsana New" w:hAnsi="Angsana New"/>
          <w:spacing w:val="-8"/>
          <w:sz w:val="32"/>
          <w:szCs w:val="32"/>
          <w:cs/>
        </w:rPr>
        <w:t>ทีโอที จำกัด (มหาชน) ไม่ได้ขยายสถานีฐาน</w:t>
      </w:r>
      <w:r w:rsidRPr="000D644D">
        <w:rPr>
          <w:rFonts w:ascii="Angsana New" w:hAnsi="Angsana New"/>
          <w:spacing w:val="-2"/>
          <w:sz w:val="32"/>
          <w:szCs w:val="32"/>
          <w:cs/>
        </w:rPr>
        <w:t xml:space="preserve">ตามแผนธุรกิจเพื่อให้มีพื้นที่ให้บริการได้ครอบคลุมทั่วประเทศ ต่อมาเมื่อวันที่ </w:t>
      </w:r>
      <w:r w:rsidRPr="000D644D">
        <w:rPr>
          <w:rFonts w:ascii="Angsana New" w:hAnsi="Angsana New"/>
          <w:spacing w:val="-2"/>
          <w:sz w:val="32"/>
          <w:szCs w:val="32"/>
        </w:rPr>
        <w:t>22</w:t>
      </w:r>
      <w:r w:rsidRPr="000D644D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Pr="000D644D">
        <w:rPr>
          <w:rFonts w:ascii="Angsana New" w:hAnsi="Angsana New"/>
          <w:spacing w:val="-2"/>
          <w:sz w:val="32"/>
          <w:szCs w:val="32"/>
        </w:rPr>
        <w:t>2560</w:t>
      </w:r>
      <w:r w:rsidRPr="000D644D">
        <w:rPr>
          <w:rFonts w:ascii="Angsana New" w:hAnsi="Angsana New"/>
          <w:spacing w:val="-2"/>
          <w:sz w:val="32"/>
          <w:szCs w:val="32"/>
          <w:cs/>
        </w:rPr>
        <w:t xml:space="preserve"> สำนักงาน</w:t>
      </w:r>
      <w:r w:rsidRPr="000D644D">
        <w:rPr>
          <w:rFonts w:ascii="Angsana New" w:hAnsi="Angsana New"/>
          <w:spacing w:val="-2"/>
          <w:sz w:val="32"/>
          <w:szCs w:val="32"/>
        </w:rPr>
        <w:t xml:space="preserve"> </w:t>
      </w:r>
      <w:r w:rsidRPr="000D644D">
        <w:rPr>
          <w:rFonts w:ascii="Angsana New" w:hAnsi="Angsana New"/>
          <w:spacing w:val="-2"/>
          <w:sz w:val="32"/>
          <w:szCs w:val="32"/>
          <w:cs/>
        </w:rPr>
        <w:t>กสทช. ได้มีหนังสือถึงบริษัทย่อย</w:t>
      </w:r>
      <w:r w:rsidRPr="000D644D">
        <w:rPr>
          <w:rFonts w:ascii="Angsana New" w:hAnsi="Angsana New"/>
          <w:sz w:val="32"/>
          <w:szCs w:val="32"/>
          <w:cs/>
        </w:rPr>
        <w:t>เพื่อแจ้งให้ทราบถึงความเห็นชอบให้ใบอนุญาตประกอบกิจการโทรคมนาคมแบบที่หนึ่งสิ้นสุดลง รวมทั้ง</w:t>
      </w:r>
      <w:r w:rsidRPr="000D644D">
        <w:rPr>
          <w:rFonts w:ascii="Angsana New" w:hAnsi="Angsana New"/>
          <w:spacing w:val="-8"/>
          <w:sz w:val="32"/>
          <w:szCs w:val="32"/>
          <w:cs/>
        </w:rPr>
        <w:t>เห็นชอบแผนการดำเนินการเยียวยาผู้ใช้บริการโทรศัพท์เคลื่อนที่</w:t>
      </w:r>
      <w:r w:rsidRPr="000D644D">
        <w:rPr>
          <w:rFonts w:ascii="Angsana New" w:hAnsi="Angsana New"/>
          <w:spacing w:val="-8"/>
          <w:sz w:val="32"/>
          <w:szCs w:val="32"/>
        </w:rPr>
        <w:t xml:space="preserve"> i-mobile 3GX </w:t>
      </w:r>
      <w:r w:rsidRPr="000D644D">
        <w:rPr>
          <w:rFonts w:ascii="Angsana New" w:hAnsi="Angsana New"/>
          <w:spacing w:val="-8"/>
          <w:sz w:val="32"/>
          <w:szCs w:val="32"/>
          <w:cs/>
        </w:rPr>
        <w:t>ต่อมา</w:t>
      </w:r>
      <w:r w:rsidRPr="000D644D">
        <w:rPr>
          <w:rFonts w:ascii="Angsana New" w:hAnsi="Angsana New"/>
          <w:sz w:val="32"/>
          <w:szCs w:val="32"/>
          <w:cs/>
        </w:rPr>
        <w:t xml:space="preserve">บริษัทย่อยได้มีหนังสือถึง กสทช. เพื่อแจ้งยุติการให้บริการอย่างถาวรดังกล่าวในวันที่ </w:t>
      </w:r>
      <w:r w:rsidRPr="000D644D">
        <w:rPr>
          <w:rFonts w:ascii="Angsana New" w:hAnsi="Angsana New"/>
          <w:sz w:val="32"/>
          <w:szCs w:val="32"/>
        </w:rPr>
        <w:t>18</w:t>
      </w:r>
      <w:r w:rsidRPr="000D644D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0D644D">
        <w:rPr>
          <w:rFonts w:ascii="Angsana New" w:hAnsi="Angsana New"/>
          <w:sz w:val="32"/>
          <w:szCs w:val="32"/>
        </w:rPr>
        <w:t>2560</w:t>
      </w:r>
      <w:r w:rsidRPr="000D644D">
        <w:rPr>
          <w:rFonts w:ascii="Angsana New" w:hAnsi="Angsana New"/>
          <w:sz w:val="32"/>
          <w:szCs w:val="32"/>
          <w:cs/>
        </w:rPr>
        <w:t xml:space="preserve"> ซึ่งได้ตกลงร่วมกันกับบริษัท ทีโอที จำกัด (มหาชน) เรียบร้อยแล้ว</w:t>
      </w:r>
    </w:p>
    <w:p w14:paraId="6C6D1048" w14:textId="77777777" w:rsidR="008B41A1" w:rsidRPr="000D644D" w:rsidRDefault="0078302E" w:rsidP="008B41A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br w:type="page"/>
      </w:r>
    </w:p>
    <w:p w14:paraId="61735D90" w14:textId="42E60A39" w:rsidR="0078302E" w:rsidRPr="000D644D" w:rsidRDefault="0078302E" w:rsidP="008B41A1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  <w:cs/>
        </w:rPr>
        <w:lastRenderedPageBreak/>
        <w:t>ต่อมาบริษัทย่อยได้รับแจ้งจากบริษัท ทีโอที จำกัด (มหาชน) เรียกร้องให้จ่ายค่าระบบลงทะเบียนผู้ใช้ ภายในพื้นที่ (</w:t>
      </w:r>
      <w:r w:rsidRPr="000D644D">
        <w:rPr>
          <w:rFonts w:ascii="Angsana New" w:hAnsi="Angsana New"/>
          <w:sz w:val="32"/>
          <w:szCs w:val="32"/>
        </w:rPr>
        <w:t xml:space="preserve">Home Location Register, HLR) </w:t>
      </w:r>
      <w:r w:rsidRPr="000D644D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Pr="000D644D">
        <w:rPr>
          <w:rFonts w:ascii="Angsana New" w:hAnsi="Angsana New"/>
          <w:sz w:val="32"/>
          <w:szCs w:val="32"/>
        </w:rPr>
        <w:t>19</w:t>
      </w:r>
      <w:r w:rsidRPr="000D644D">
        <w:rPr>
          <w:rFonts w:ascii="Angsana New" w:hAnsi="Angsana New"/>
          <w:sz w:val="32"/>
          <w:szCs w:val="32"/>
          <w:cs/>
        </w:rPr>
        <w:t xml:space="preserve"> ล้านบาท อย่างไรก็ตามผู้บริหารและ</w:t>
      </w:r>
      <w:r w:rsidRPr="000D644D">
        <w:rPr>
          <w:rFonts w:ascii="Angsana New" w:hAnsi="Angsana New"/>
          <w:sz w:val="32"/>
          <w:szCs w:val="32"/>
        </w:rPr>
        <w:t xml:space="preserve">              </w:t>
      </w:r>
      <w:r w:rsidRPr="000D644D">
        <w:rPr>
          <w:rFonts w:ascii="Angsana New" w:hAnsi="Angsana New"/>
          <w:sz w:val="32"/>
          <w:szCs w:val="32"/>
          <w:cs/>
        </w:rPr>
        <w:t>ฝ่ายกฎหมายของบริษัทย่อยมีความเห็นว่าบริษัทย่อยไม่มีภาระที่จะต้องจ่ายชำระเงินค่าระบบดังกล่าว เนื่องจากการจัดเก็บข้อมูลบนระบบดังกล่าวของบริษัทย่อยมีจำนวนต่ำกว่าโควต้าในเงื่อนไขที่ระบุไว้ใน</w:t>
      </w:r>
      <w:r w:rsidRPr="000D644D">
        <w:rPr>
          <w:rFonts w:ascii="Angsana New" w:hAnsi="Angsana New"/>
          <w:spacing w:val="-6"/>
          <w:sz w:val="32"/>
          <w:szCs w:val="32"/>
          <w:cs/>
        </w:rPr>
        <w:t>สัญญาให้จ่ายชำระ และบริษัทย่อยได้ยื่นฟ้องเรียกร้องค่าเสียหายจากบริษัท ทีโอที จำกัด (มหาชน) ต่อศาลแพ่ง</w:t>
      </w:r>
      <w:r w:rsidRPr="000D644D">
        <w:rPr>
          <w:rFonts w:ascii="Angsana New" w:hAnsi="Angsana New"/>
          <w:sz w:val="32"/>
          <w:szCs w:val="32"/>
          <w:cs/>
        </w:rPr>
        <w:t xml:space="preserve">ตั้งแต่เดือนตุลาคม </w:t>
      </w:r>
      <w:r w:rsidRPr="000D644D">
        <w:rPr>
          <w:rFonts w:ascii="Angsana New" w:hAnsi="Angsana New"/>
          <w:sz w:val="32"/>
          <w:szCs w:val="32"/>
        </w:rPr>
        <w:t>2561</w:t>
      </w:r>
      <w:r w:rsidRPr="000D644D">
        <w:rPr>
          <w:rFonts w:ascii="Angsana New" w:hAnsi="Angsana New"/>
          <w:sz w:val="32"/>
          <w:szCs w:val="32"/>
          <w:cs/>
        </w:rPr>
        <w:t xml:space="preserve"> ซึ่งมีทุนทรัพย์จำนวน </w:t>
      </w:r>
      <w:r w:rsidRPr="000D644D">
        <w:rPr>
          <w:rFonts w:ascii="Angsana New" w:hAnsi="Angsana New"/>
          <w:sz w:val="32"/>
          <w:szCs w:val="32"/>
        </w:rPr>
        <w:t>1,941</w:t>
      </w:r>
      <w:r w:rsidRPr="000D644D">
        <w:rPr>
          <w:rFonts w:ascii="Angsana New" w:hAnsi="Angsana New"/>
          <w:sz w:val="32"/>
          <w:szCs w:val="32"/>
          <w:cs/>
        </w:rPr>
        <w:t xml:space="preserve"> ล้านบาท ต่อมาเมื่อวันที่ </w:t>
      </w:r>
      <w:r w:rsidRPr="000D644D">
        <w:rPr>
          <w:rFonts w:ascii="Angsana New" w:hAnsi="Angsana New"/>
          <w:sz w:val="32"/>
          <w:szCs w:val="32"/>
        </w:rPr>
        <w:t>9</w:t>
      </w:r>
      <w:r w:rsidRPr="000D644D">
        <w:rPr>
          <w:rFonts w:ascii="Angsana New" w:hAnsi="Angsana New"/>
          <w:sz w:val="32"/>
          <w:szCs w:val="32"/>
          <w:cs/>
        </w:rPr>
        <w:t xml:space="preserve"> มีนาคม </w:t>
      </w:r>
      <w:r w:rsidRPr="000D644D">
        <w:rPr>
          <w:rFonts w:ascii="Angsana New" w:hAnsi="Angsana New"/>
          <w:sz w:val="32"/>
          <w:szCs w:val="32"/>
        </w:rPr>
        <w:t>2566</w:t>
      </w:r>
      <w:r w:rsidRPr="000D644D">
        <w:rPr>
          <w:rFonts w:ascii="Angsana New" w:hAnsi="Angsana New"/>
          <w:sz w:val="32"/>
          <w:szCs w:val="32"/>
          <w:cs/>
        </w:rPr>
        <w:t xml:space="preserve"> ศาลชั้นต้น</w:t>
      </w:r>
      <w:r w:rsidRPr="000D644D">
        <w:rPr>
          <w:rFonts w:ascii="Angsana New" w:hAnsi="Angsana New"/>
          <w:sz w:val="32"/>
          <w:szCs w:val="32"/>
        </w:rPr>
        <w:t xml:space="preserve">  </w:t>
      </w:r>
      <w:r w:rsidRPr="000D644D">
        <w:rPr>
          <w:rFonts w:ascii="Angsana New" w:hAnsi="Angsana New"/>
          <w:spacing w:val="-4"/>
          <w:sz w:val="32"/>
          <w:szCs w:val="32"/>
          <w:cs/>
        </w:rPr>
        <w:t xml:space="preserve">ได้มีคำพิพากษาให้บริษัท ทีโอที จำกัด (มหาชน) (ปัจจุบันเป็นบริษัท โทรคมนาคมแห่งชาติ จำกัด (มหาชน)) ชำระเงินให้แก่บริษัทย่อยเป็นจำนวนเงิน </w:t>
      </w:r>
      <w:r w:rsidRPr="000D644D">
        <w:rPr>
          <w:rFonts w:ascii="Angsana New" w:hAnsi="Angsana New"/>
          <w:spacing w:val="-4"/>
          <w:sz w:val="32"/>
          <w:szCs w:val="32"/>
        </w:rPr>
        <w:t>748</w:t>
      </w:r>
      <w:r w:rsidRPr="000D644D">
        <w:rPr>
          <w:rFonts w:ascii="Angsana New" w:hAnsi="Angsana New"/>
          <w:spacing w:val="-4"/>
          <w:sz w:val="32"/>
          <w:szCs w:val="32"/>
          <w:cs/>
        </w:rPr>
        <w:t xml:space="preserve"> ล้านบาท พร้อมดอกเบี้ยร้อยละ </w:t>
      </w:r>
      <w:r w:rsidRPr="000D644D">
        <w:rPr>
          <w:rFonts w:ascii="Angsana New" w:hAnsi="Angsana New"/>
          <w:spacing w:val="-4"/>
          <w:sz w:val="32"/>
          <w:szCs w:val="32"/>
        </w:rPr>
        <w:t>7.5</w:t>
      </w:r>
      <w:r w:rsidRPr="000D644D">
        <w:rPr>
          <w:rFonts w:ascii="Angsana New" w:hAnsi="Angsana New"/>
          <w:spacing w:val="-4"/>
          <w:sz w:val="32"/>
          <w:szCs w:val="32"/>
          <w:cs/>
        </w:rPr>
        <w:t xml:space="preserve"> ต่อปี ของเงินต้นดังกล่าว</w:t>
      </w:r>
      <w:r w:rsidRPr="000D644D">
        <w:rPr>
          <w:rFonts w:ascii="Angsana New" w:hAnsi="Angsana New"/>
          <w:spacing w:val="-4"/>
          <w:sz w:val="32"/>
          <w:szCs w:val="32"/>
        </w:rPr>
        <w:t xml:space="preserve">           </w:t>
      </w:r>
      <w:r w:rsidRPr="000D644D">
        <w:rPr>
          <w:rFonts w:ascii="Angsana New" w:hAnsi="Angsana New"/>
          <w:spacing w:val="-4"/>
          <w:sz w:val="32"/>
          <w:szCs w:val="32"/>
          <w:cs/>
        </w:rPr>
        <w:t xml:space="preserve">นับถัดจากวันฟ้อง (ฟ้องวันที่ </w:t>
      </w:r>
      <w:r w:rsidRPr="000D644D">
        <w:rPr>
          <w:rFonts w:ascii="Angsana New" w:hAnsi="Angsana New"/>
          <w:spacing w:val="-4"/>
          <w:sz w:val="32"/>
          <w:szCs w:val="32"/>
        </w:rPr>
        <w:t>4</w:t>
      </w:r>
      <w:r w:rsidRPr="000D644D">
        <w:rPr>
          <w:rFonts w:ascii="Angsana New" w:hAnsi="Angsana New"/>
          <w:spacing w:val="-4"/>
          <w:sz w:val="32"/>
          <w:szCs w:val="32"/>
          <w:cs/>
        </w:rPr>
        <w:t xml:space="preserve"> ตุลาคม </w:t>
      </w:r>
      <w:r w:rsidRPr="000D644D">
        <w:rPr>
          <w:rFonts w:ascii="Angsana New" w:hAnsi="Angsana New"/>
          <w:spacing w:val="-4"/>
          <w:sz w:val="32"/>
          <w:szCs w:val="32"/>
        </w:rPr>
        <w:t xml:space="preserve">2561) </w:t>
      </w:r>
      <w:r w:rsidRPr="000D644D">
        <w:rPr>
          <w:rFonts w:ascii="Angsana New" w:hAnsi="Angsana New"/>
          <w:spacing w:val="-4"/>
          <w:sz w:val="32"/>
          <w:szCs w:val="32"/>
          <w:cs/>
        </w:rPr>
        <w:t xml:space="preserve">จนถึงวันที่ </w:t>
      </w:r>
      <w:r w:rsidRPr="000D644D">
        <w:rPr>
          <w:rFonts w:ascii="Angsana New" w:hAnsi="Angsana New"/>
          <w:spacing w:val="-4"/>
          <w:sz w:val="32"/>
          <w:szCs w:val="32"/>
        </w:rPr>
        <w:t>10</w:t>
      </w:r>
      <w:r w:rsidRPr="000D644D">
        <w:rPr>
          <w:rFonts w:ascii="Angsana New" w:hAnsi="Angsana New"/>
          <w:spacing w:val="-4"/>
          <w:sz w:val="32"/>
          <w:szCs w:val="32"/>
          <w:cs/>
        </w:rPr>
        <w:t xml:space="preserve"> เมษายน </w:t>
      </w:r>
      <w:r w:rsidRPr="000D644D">
        <w:rPr>
          <w:rFonts w:ascii="Angsana New" w:hAnsi="Angsana New"/>
          <w:spacing w:val="-4"/>
          <w:sz w:val="32"/>
          <w:szCs w:val="32"/>
        </w:rPr>
        <w:t>2564</w:t>
      </w:r>
      <w:r w:rsidRPr="000D644D">
        <w:rPr>
          <w:rFonts w:ascii="Angsana New" w:hAnsi="Angsana New"/>
          <w:spacing w:val="-4"/>
          <w:sz w:val="32"/>
          <w:szCs w:val="32"/>
          <w:cs/>
        </w:rPr>
        <w:t xml:space="preserve"> และอัตราร้อยละ </w:t>
      </w:r>
      <w:r w:rsidRPr="000D644D">
        <w:rPr>
          <w:rFonts w:ascii="Angsana New" w:hAnsi="Angsana New"/>
          <w:spacing w:val="-4"/>
          <w:sz w:val="32"/>
          <w:szCs w:val="32"/>
        </w:rPr>
        <w:t>5</w:t>
      </w:r>
      <w:r w:rsidRPr="000D644D">
        <w:rPr>
          <w:rFonts w:ascii="Angsana New" w:hAnsi="Angsana New"/>
          <w:spacing w:val="-4"/>
          <w:sz w:val="32"/>
          <w:szCs w:val="32"/>
          <w:cs/>
        </w:rPr>
        <w:t xml:space="preserve"> ต่อปี</w:t>
      </w:r>
      <w:r w:rsidRPr="000D644D">
        <w:rPr>
          <w:rFonts w:ascii="Angsana New" w:hAnsi="Angsana New"/>
          <w:sz w:val="32"/>
          <w:szCs w:val="32"/>
          <w:cs/>
        </w:rPr>
        <w:t xml:space="preserve"> ซึ่งเป็นอัตราตามประมวลกฎหมายแพ่งและพาณิชย์นับตั้งแต่วันที่ </w:t>
      </w:r>
      <w:r w:rsidRPr="000D644D">
        <w:rPr>
          <w:rFonts w:ascii="Angsana New" w:hAnsi="Angsana New"/>
          <w:sz w:val="32"/>
          <w:szCs w:val="32"/>
        </w:rPr>
        <w:t>11</w:t>
      </w:r>
      <w:r w:rsidRPr="000D644D">
        <w:rPr>
          <w:rFonts w:ascii="Angsana New" w:hAnsi="Angsana New"/>
          <w:sz w:val="32"/>
          <w:szCs w:val="32"/>
          <w:cs/>
        </w:rPr>
        <w:t xml:space="preserve"> เมษายน </w:t>
      </w:r>
      <w:r w:rsidRPr="000D644D">
        <w:rPr>
          <w:rFonts w:ascii="Angsana New" w:hAnsi="Angsana New"/>
          <w:sz w:val="32"/>
          <w:szCs w:val="32"/>
        </w:rPr>
        <w:t>2564</w:t>
      </w:r>
      <w:r w:rsidRPr="000D644D">
        <w:rPr>
          <w:rFonts w:ascii="Angsana New" w:hAnsi="Angsana New"/>
          <w:sz w:val="32"/>
          <w:szCs w:val="32"/>
          <w:cs/>
        </w:rPr>
        <w:t xml:space="preserve"> เป็นต้นไปจนกว่าจะชำระเสร็จแก่บริษัทย่อย โดยเมื่อวันที่ </w:t>
      </w:r>
      <w:r w:rsidRPr="000D644D">
        <w:rPr>
          <w:rFonts w:ascii="Angsana New" w:hAnsi="Angsana New"/>
          <w:sz w:val="32"/>
          <w:szCs w:val="32"/>
        </w:rPr>
        <w:t xml:space="preserve">5 </w:t>
      </w:r>
      <w:r w:rsidRPr="000D644D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0D644D">
        <w:rPr>
          <w:rFonts w:ascii="Angsana New" w:hAnsi="Angsana New"/>
          <w:sz w:val="32"/>
          <w:szCs w:val="32"/>
        </w:rPr>
        <w:t xml:space="preserve">2566 </w:t>
      </w:r>
      <w:r w:rsidRPr="000D644D">
        <w:rPr>
          <w:rFonts w:ascii="Angsana New" w:hAnsi="Angsana New"/>
          <w:sz w:val="32"/>
          <w:szCs w:val="32"/>
          <w:cs/>
        </w:rPr>
        <w:t>บริษัทย่อยได้ยื่นอุทธรณ์คำพิพากษาของศาลชั้นต้น</w:t>
      </w:r>
      <w:r w:rsidRPr="000D644D">
        <w:rPr>
          <w:rFonts w:ascii="Angsana New" w:hAnsi="Angsana New"/>
          <w:sz w:val="32"/>
          <w:szCs w:val="32"/>
        </w:rPr>
        <w:t xml:space="preserve"> </w:t>
      </w:r>
      <w:r w:rsidRPr="000D644D">
        <w:rPr>
          <w:rFonts w:ascii="Angsana New" w:hAnsi="Angsana New"/>
          <w:sz w:val="32"/>
          <w:szCs w:val="32"/>
          <w:cs/>
        </w:rPr>
        <w:t xml:space="preserve">โดยขอให้ศาลอุทธรณ์พิจารณาพิพากษาให้จำเลยชดใช้ค่าเสียหายเพิ่มอีกจำนวน </w:t>
      </w:r>
      <w:r w:rsidRPr="000D644D">
        <w:rPr>
          <w:rFonts w:ascii="Angsana New" w:hAnsi="Angsana New"/>
          <w:sz w:val="32"/>
          <w:szCs w:val="32"/>
        </w:rPr>
        <w:t xml:space="preserve">812 </w:t>
      </w:r>
      <w:r w:rsidRPr="000D644D">
        <w:rPr>
          <w:rFonts w:ascii="Angsana New" w:hAnsi="Angsana New"/>
          <w:sz w:val="32"/>
          <w:szCs w:val="32"/>
          <w:cs/>
        </w:rPr>
        <w:t xml:space="preserve">ล้านบาท </w:t>
      </w:r>
      <w:r w:rsidR="001833F0" w:rsidRPr="001833F0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2479C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1833F0">
        <w:rPr>
          <w:rFonts w:ascii="Angsana New" w:hAnsi="Angsana New"/>
          <w:sz w:val="32"/>
          <w:szCs w:val="32"/>
        </w:rPr>
        <w:t>30</w:t>
      </w:r>
      <w:r w:rsidR="001833F0" w:rsidRPr="001833F0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1833F0">
        <w:rPr>
          <w:rFonts w:ascii="Angsana New" w:hAnsi="Angsana New"/>
          <w:sz w:val="32"/>
          <w:szCs w:val="32"/>
        </w:rPr>
        <w:t>2569</w:t>
      </w:r>
      <w:r w:rsidR="001833F0" w:rsidRPr="001833F0">
        <w:rPr>
          <w:rFonts w:ascii="Angsana New" w:hAnsi="Angsana New" w:hint="cs"/>
          <w:sz w:val="32"/>
          <w:szCs w:val="32"/>
          <w:cs/>
        </w:rPr>
        <w:t xml:space="preserve"> ศาลอุทธรณ์นัดฟังคำพิพากษาสรุปว่า แม้บริษัท ทีโอที จำกัด (มหาชน) จะเคยประกาศต่อสื่อสาธารณะหรือระบุในรายงานประจำปีว่าจะขยายสถานีฐานเป็น </w:t>
      </w:r>
      <w:r w:rsidR="001833F0">
        <w:rPr>
          <w:rFonts w:ascii="Angsana New" w:hAnsi="Angsana New"/>
          <w:sz w:val="32"/>
          <w:szCs w:val="32"/>
        </w:rPr>
        <w:t>15,000</w:t>
      </w:r>
      <w:r w:rsidR="001833F0" w:rsidRPr="001833F0">
        <w:rPr>
          <w:rFonts w:ascii="Angsana New" w:hAnsi="Angsana New" w:hint="cs"/>
          <w:sz w:val="32"/>
          <w:szCs w:val="32"/>
          <w:cs/>
        </w:rPr>
        <w:t xml:space="preserve"> สถานี แต่ตามบันทึกข้อตกลง</w:t>
      </w:r>
      <w:r w:rsidR="002479CF">
        <w:rPr>
          <w:rFonts w:ascii="Angsana New" w:hAnsi="Angsana New" w:hint="cs"/>
          <w:sz w:val="32"/>
          <w:szCs w:val="32"/>
          <w:cs/>
        </w:rPr>
        <w:t xml:space="preserve">    </w:t>
      </w:r>
      <w:r w:rsidR="001833F0" w:rsidRPr="001833F0">
        <w:rPr>
          <w:rFonts w:ascii="Angsana New" w:hAnsi="Angsana New" w:hint="cs"/>
          <w:sz w:val="32"/>
          <w:szCs w:val="32"/>
          <w:cs/>
        </w:rPr>
        <w:t xml:space="preserve">ไม่มีข้อตกลงให้จำเลยสร้างสถานีฐาน </w:t>
      </w:r>
      <w:r w:rsidR="001833F0">
        <w:rPr>
          <w:rFonts w:ascii="Angsana New" w:hAnsi="Angsana New"/>
          <w:sz w:val="32"/>
          <w:szCs w:val="32"/>
        </w:rPr>
        <w:t>15,000</w:t>
      </w:r>
      <w:r w:rsidR="001833F0" w:rsidRPr="001833F0">
        <w:rPr>
          <w:rFonts w:ascii="Angsana New" w:hAnsi="Angsana New" w:hint="cs"/>
          <w:sz w:val="32"/>
          <w:szCs w:val="32"/>
          <w:cs/>
        </w:rPr>
        <w:t xml:space="preserve"> สถานีฐานไว้ บริษัทย่อยจึงไม่มีสิทธิบอกเลิกสัญญาด้วยเหตุที่บริษัท ทีโอที จำกัด (มหาชน) ไม่ได้ผิดสัญญา ที่ศาลชั้นต้นพิพากษาว่า บริษัท ทีโอที จำกัด (มหาชน) (ปัจจุบันเป็นบริษัท โทรคมนาคมแห่งชาติ จำกัด (มหาชน)) ผิดสัญญาเพราะเหตุดังกล่าว ศาลอุทธรณ์</w:t>
      </w:r>
      <w:r w:rsidR="002479CF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1833F0" w:rsidRPr="001833F0">
        <w:rPr>
          <w:rFonts w:ascii="Angsana New" w:hAnsi="Angsana New" w:hint="cs"/>
          <w:sz w:val="32"/>
          <w:szCs w:val="32"/>
          <w:cs/>
        </w:rPr>
        <w:t xml:space="preserve">ไม่เห็นพ้องด้วย พิพากษากลับให้ยกฟ้อง ซึ่ง ณ วันที่ </w:t>
      </w:r>
      <w:r w:rsidR="001833F0">
        <w:rPr>
          <w:rFonts w:ascii="Angsana New" w:hAnsi="Angsana New"/>
          <w:sz w:val="32"/>
          <w:szCs w:val="32"/>
        </w:rPr>
        <w:t>31</w:t>
      </w:r>
      <w:r w:rsidR="001833F0" w:rsidRPr="001833F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1833F0">
        <w:rPr>
          <w:rFonts w:ascii="Angsana New" w:hAnsi="Angsana New"/>
          <w:sz w:val="32"/>
          <w:szCs w:val="32"/>
        </w:rPr>
        <w:t>2569</w:t>
      </w:r>
      <w:r w:rsidR="001833F0" w:rsidRPr="001833F0">
        <w:rPr>
          <w:rFonts w:ascii="Angsana New" w:hAnsi="Angsana New" w:hint="cs"/>
          <w:sz w:val="32"/>
          <w:szCs w:val="32"/>
          <w:cs/>
        </w:rPr>
        <w:t xml:space="preserve"> บริษัทย่อยบันทึกค่าเผื่อการลดมูลค่าของสินทรัพย์ที่เกี่ยวข้อง </w:t>
      </w:r>
      <w:r w:rsidR="007435FE" w:rsidRPr="007435FE">
        <w:rPr>
          <w:rFonts w:ascii="Angsana New" w:hAnsi="Angsana New"/>
          <w:sz w:val="32"/>
          <w:szCs w:val="32"/>
          <w:cs/>
        </w:rPr>
        <w:t>โดยผู้บริหารได้ใช้ดุลยพินิจในการประมาณอย่างดีที่สุดตามหลักฐานที่มี</w:t>
      </w:r>
      <w:r w:rsidR="002479C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435FE" w:rsidRPr="007435FE">
        <w:rPr>
          <w:rFonts w:ascii="Angsana New" w:hAnsi="Angsana New"/>
          <w:sz w:val="32"/>
          <w:szCs w:val="32"/>
          <w:cs/>
        </w:rPr>
        <w:t xml:space="preserve"> ณ ปัจจุบัน</w:t>
      </w:r>
      <w:r w:rsidR="007435FE">
        <w:rPr>
          <w:rFonts w:ascii="Angsana New" w:hAnsi="Angsana New" w:hint="cs"/>
          <w:sz w:val="32"/>
          <w:szCs w:val="32"/>
          <w:cs/>
        </w:rPr>
        <w:t xml:space="preserve"> </w:t>
      </w:r>
      <w:r w:rsidR="001833F0" w:rsidRPr="001833F0">
        <w:rPr>
          <w:rFonts w:ascii="Angsana New" w:hAnsi="Angsana New" w:hint="cs"/>
          <w:sz w:val="32"/>
          <w:szCs w:val="32"/>
          <w:cs/>
        </w:rPr>
        <w:t>ปัจจุบัน</w:t>
      </w:r>
      <w:r w:rsidR="009135EB">
        <w:rPr>
          <w:rFonts w:ascii="Angsana New" w:hAnsi="Angsana New" w:hint="cs"/>
          <w:sz w:val="32"/>
          <w:szCs w:val="32"/>
          <w:cs/>
        </w:rPr>
        <w:t>บริษัทย่อย</w:t>
      </w:r>
      <w:r w:rsidR="001833F0" w:rsidRPr="001833F0">
        <w:rPr>
          <w:rFonts w:ascii="Angsana New" w:hAnsi="Angsana New" w:hint="cs"/>
          <w:sz w:val="32"/>
          <w:szCs w:val="32"/>
          <w:cs/>
        </w:rPr>
        <w:t>อยู่ระหว่างการจัดทำร่างฎีกาเพื่อยื่นต่อศาลต่อไป</w:t>
      </w:r>
    </w:p>
    <w:p w14:paraId="21D9526D" w14:textId="77777777" w:rsidR="0078302E" w:rsidRPr="000D644D" w:rsidRDefault="0078302E" w:rsidP="0078302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0D644D">
        <w:rPr>
          <w:rFonts w:ascii="Angsana New" w:hAnsi="Angsana New"/>
          <w:spacing w:val="-4"/>
          <w:sz w:val="32"/>
          <w:szCs w:val="32"/>
          <w:cs/>
        </w:rPr>
        <w:t>นอกจากนี้ บริษัท ทีโอที จำกัด (มหาชน) ได้มีหนังสือแจ้งให้บริษัทย่อยชำระค่าบริการที่ค้างชำระรวมเป็นเงิน</w:t>
      </w:r>
      <w:r w:rsidRPr="000D644D">
        <w:rPr>
          <w:rFonts w:ascii="Angsana New" w:hAnsi="Angsana New"/>
          <w:sz w:val="32"/>
          <w:szCs w:val="32"/>
          <w:cs/>
        </w:rPr>
        <w:t xml:space="preserve"> </w:t>
      </w:r>
      <w:r w:rsidRPr="000D644D">
        <w:rPr>
          <w:rFonts w:ascii="Angsana New" w:hAnsi="Angsana New"/>
          <w:sz w:val="32"/>
          <w:szCs w:val="32"/>
        </w:rPr>
        <w:t>137</w:t>
      </w:r>
      <w:r w:rsidRPr="000D644D">
        <w:rPr>
          <w:rFonts w:ascii="Angsana New" w:hAnsi="Angsana New"/>
          <w:sz w:val="32"/>
          <w:szCs w:val="32"/>
          <w:cs/>
        </w:rPr>
        <w:t xml:space="preserve"> ล้านบาท (รวมค่าระบบลงทะเบียนผู้ใช้ภายในพื้นที่ดังกล่าวข้างต้น) บริษัทย่อยได้ส่งหนังสือ</w:t>
      </w:r>
      <w:r w:rsidRPr="000D644D">
        <w:rPr>
          <w:rFonts w:ascii="Angsana New" w:hAnsi="Angsana New"/>
          <w:sz w:val="32"/>
          <w:szCs w:val="32"/>
        </w:rPr>
        <w:t xml:space="preserve">               </w:t>
      </w:r>
      <w:r w:rsidRPr="000D644D">
        <w:rPr>
          <w:rFonts w:ascii="Angsana New" w:hAnsi="Angsana New"/>
          <w:spacing w:val="-4"/>
          <w:sz w:val="32"/>
          <w:szCs w:val="32"/>
          <w:cs/>
        </w:rPr>
        <w:t xml:space="preserve">ขอหักกลบลบหนี้ โดยขอนำเอาค่า </w:t>
      </w:r>
      <w:r w:rsidRPr="000D644D">
        <w:rPr>
          <w:rFonts w:ascii="Angsana New" w:hAnsi="Angsana New"/>
          <w:spacing w:val="-4"/>
          <w:sz w:val="32"/>
          <w:szCs w:val="32"/>
        </w:rPr>
        <w:t xml:space="preserve">Bulk </w:t>
      </w:r>
      <w:r w:rsidRPr="000D644D">
        <w:rPr>
          <w:rFonts w:ascii="Angsana New" w:hAnsi="Angsana New"/>
          <w:spacing w:val="-4"/>
          <w:sz w:val="32"/>
          <w:szCs w:val="32"/>
          <w:cs/>
        </w:rPr>
        <w:t xml:space="preserve">หรือค่า </w:t>
      </w:r>
      <w:r w:rsidRPr="000D644D">
        <w:rPr>
          <w:rFonts w:ascii="Angsana New" w:hAnsi="Angsana New"/>
          <w:spacing w:val="-4"/>
          <w:sz w:val="32"/>
          <w:szCs w:val="32"/>
        </w:rPr>
        <w:t xml:space="preserve">Package </w:t>
      </w:r>
      <w:r w:rsidRPr="000D644D">
        <w:rPr>
          <w:rFonts w:ascii="Angsana New" w:hAnsi="Angsana New"/>
          <w:spacing w:val="-4"/>
          <w:sz w:val="32"/>
          <w:szCs w:val="32"/>
          <w:cs/>
        </w:rPr>
        <w:t>ที่บริษัทย่อยซื้อมาจากบริษัท ทีโอที จำกัด (มหาชน)</w:t>
      </w:r>
      <w:r w:rsidRPr="000D644D">
        <w:rPr>
          <w:rFonts w:ascii="Angsana New" w:hAnsi="Angsana New"/>
          <w:sz w:val="32"/>
          <w:szCs w:val="32"/>
          <w:cs/>
        </w:rPr>
        <w:t xml:space="preserve"> แต่ยังคงเหลือมูลค่าที่ไม่ได้ใช้เป็นเงินจำนวน </w:t>
      </w:r>
      <w:r w:rsidRPr="000D644D">
        <w:rPr>
          <w:rFonts w:ascii="Angsana New" w:hAnsi="Angsana New"/>
          <w:sz w:val="32"/>
          <w:szCs w:val="32"/>
        </w:rPr>
        <w:t>70</w:t>
      </w:r>
      <w:r w:rsidRPr="000D644D">
        <w:rPr>
          <w:rFonts w:ascii="Angsana New" w:hAnsi="Angsana New"/>
          <w:sz w:val="32"/>
          <w:szCs w:val="32"/>
          <w:cs/>
        </w:rPr>
        <w:t xml:space="preserve"> ล้านบาท ไปขอหักกลบลบหนี้ค่าบริการที่ บริษัท ทีโอที จำกัด (มหาชน) เรียกร้องมาดังกล่าว</w:t>
      </w:r>
    </w:p>
    <w:p w14:paraId="293BF5C4" w14:textId="77777777" w:rsidR="0078302E" w:rsidRPr="000D644D" w:rsidRDefault="0078302E" w:rsidP="007830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t>      </w:t>
      </w:r>
      <w:r w:rsidRPr="000D644D">
        <w:rPr>
          <w:rFonts w:ascii="Angsana New" w:hAnsi="Angsana New"/>
          <w:sz w:val="32"/>
          <w:szCs w:val="32"/>
        </w:rPr>
        <w:tab/>
      </w:r>
      <w:r w:rsidRPr="000D644D">
        <w:rPr>
          <w:rFonts w:ascii="Angsana New" w:hAnsi="Angsana New"/>
          <w:spacing w:val="-6"/>
          <w:sz w:val="32"/>
          <w:szCs w:val="32"/>
          <w:cs/>
        </w:rPr>
        <w:t xml:space="preserve">ต่อมาในระหว่างปี </w:t>
      </w:r>
      <w:r w:rsidRPr="000D644D">
        <w:rPr>
          <w:rFonts w:ascii="Angsana New" w:hAnsi="Angsana New"/>
          <w:spacing w:val="-6"/>
          <w:sz w:val="32"/>
          <w:szCs w:val="32"/>
        </w:rPr>
        <w:t>2563</w:t>
      </w:r>
      <w:r w:rsidRPr="000D644D">
        <w:rPr>
          <w:rFonts w:ascii="Angsana New" w:hAnsi="Angsana New"/>
          <w:spacing w:val="-6"/>
          <w:sz w:val="32"/>
          <w:szCs w:val="32"/>
          <w:cs/>
        </w:rPr>
        <w:t xml:space="preserve"> บริษัท ทีโอที จำกัด (มหาชน) ได้ยื่นฟ้องบริษัทฯและบริษัทย่อยต่อศาลปกครองกลาง</w:t>
      </w:r>
      <w:r w:rsidRPr="000D644D">
        <w:rPr>
          <w:rFonts w:ascii="Angsana New" w:hAnsi="Angsana New"/>
          <w:sz w:val="32"/>
          <w:szCs w:val="32"/>
          <w:cs/>
        </w:rPr>
        <w:t xml:space="preserve">ในข้อหาผิดสัญญาทางปกครอง ทุนทรัพย์ </w:t>
      </w:r>
      <w:r w:rsidRPr="000D644D">
        <w:rPr>
          <w:rFonts w:ascii="Angsana New" w:hAnsi="Angsana New"/>
          <w:sz w:val="32"/>
          <w:szCs w:val="32"/>
        </w:rPr>
        <w:t>212</w:t>
      </w:r>
      <w:r w:rsidRPr="000D644D">
        <w:rPr>
          <w:rFonts w:ascii="Angsana New" w:hAnsi="Angsana New"/>
          <w:sz w:val="32"/>
          <w:szCs w:val="32"/>
          <w:cs/>
        </w:rPr>
        <w:t xml:space="preserve"> ล้านบาท (รวมดอกเบี้ย) ซึ่งศาลปกครองกลางมีคำสั่ง</w:t>
      </w:r>
      <w:r w:rsidRPr="000D644D">
        <w:rPr>
          <w:rFonts w:ascii="Angsana New" w:hAnsi="Angsana New"/>
          <w:sz w:val="32"/>
          <w:szCs w:val="32"/>
        </w:rPr>
        <w:t xml:space="preserve">                </w:t>
      </w:r>
      <w:r w:rsidRPr="000D644D">
        <w:rPr>
          <w:rFonts w:ascii="Angsana New" w:hAnsi="Angsana New"/>
          <w:sz w:val="32"/>
          <w:szCs w:val="32"/>
          <w:cs/>
        </w:rPr>
        <w:t>ไม่รับคำฟ้องเฉพาะส่วนที่ขอให้ใช้เงินค่าจัดทำและจัดเก็บข้อมูลในระบบลงทะเบียนผู้ใช้ภายในพื้นที่ (</w:t>
      </w:r>
      <w:r w:rsidRPr="000D644D">
        <w:rPr>
          <w:rFonts w:ascii="Angsana New" w:hAnsi="Angsana New"/>
          <w:sz w:val="32"/>
          <w:szCs w:val="32"/>
        </w:rPr>
        <w:t xml:space="preserve">Home Location Register, HLR) </w:t>
      </w:r>
      <w:r w:rsidRPr="000D644D">
        <w:rPr>
          <w:rFonts w:ascii="Angsana New" w:hAnsi="Angsana New"/>
          <w:sz w:val="32"/>
          <w:szCs w:val="32"/>
          <w:cs/>
        </w:rPr>
        <w:t xml:space="preserve">ตั้งแต่ เมษายน </w:t>
      </w:r>
      <w:r w:rsidRPr="000D644D">
        <w:rPr>
          <w:rFonts w:ascii="Angsana New" w:hAnsi="Angsana New"/>
          <w:sz w:val="32"/>
          <w:szCs w:val="32"/>
        </w:rPr>
        <w:t xml:space="preserve">2554 - </w:t>
      </w:r>
      <w:r w:rsidRPr="000D644D">
        <w:rPr>
          <w:rFonts w:ascii="Angsana New" w:hAnsi="Angsana New"/>
          <w:sz w:val="32"/>
          <w:szCs w:val="32"/>
          <w:cs/>
        </w:rPr>
        <w:t xml:space="preserve">ตุลาคม </w:t>
      </w:r>
      <w:r w:rsidRPr="000D644D">
        <w:rPr>
          <w:rFonts w:ascii="Angsana New" w:hAnsi="Angsana New"/>
          <w:sz w:val="32"/>
          <w:szCs w:val="32"/>
        </w:rPr>
        <w:t>2557</w:t>
      </w:r>
      <w:r w:rsidRPr="000D644D">
        <w:rPr>
          <w:rFonts w:ascii="Angsana New" w:hAnsi="Angsana New"/>
          <w:sz w:val="32"/>
          <w:szCs w:val="32"/>
          <w:cs/>
        </w:rPr>
        <w:t xml:space="preserve"> พร้อมดอกเบี้ยและภาษีมูลค่าเพิ่มของค่าบริการค้างชำระ ต่อมาในระหว่างปี </w:t>
      </w:r>
      <w:r w:rsidRPr="000D644D">
        <w:rPr>
          <w:rFonts w:ascii="Angsana New" w:hAnsi="Angsana New"/>
          <w:sz w:val="32"/>
          <w:szCs w:val="32"/>
        </w:rPr>
        <w:t>2564</w:t>
      </w:r>
      <w:r w:rsidRPr="000D644D">
        <w:rPr>
          <w:rFonts w:ascii="Angsana New" w:hAnsi="Angsana New"/>
          <w:sz w:val="32"/>
          <w:szCs w:val="32"/>
          <w:cs/>
        </w:rPr>
        <w:t xml:space="preserve"> ศาลปกครองสูงสุดได้มีคำสั่งกลับคำสั่งศาลปกครองกลาง</w:t>
      </w:r>
      <w:r w:rsidRPr="000D644D">
        <w:rPr>
          <w:rFonts w:ascii="Angsana New" w:hAnsi="Angsana New"/>
          <w:sz w:val="32"/>
          <w:szCs w:val="32"/>
        </w:rPr>
        <w:t xml:space="preserve">             </w:t>
      </w:r>
      <w:r w:rsidRPr="000D644D">
        <w:rPr>
          <w:rFonts w:ascii="Angsana New" w:hAnsi="Angsana New"/>
          <w:sz w:val="32"/>
          <w:szCs w:val="32"/>
          <w:cs/>
        </w:rPr>
        <w:t xml:space="preserve">ให้รับฟ้องในส่วนที่ศาลปกครองกลางไม่รับฟ้องไว้พิจารณาต่อไป โดยเมื่อวันที่ </w:t>
      </w:r>
      <w:r w:rsidRPr="000D644D">
        <w:rPr>
          <w:rFonts w:ascii="Angsana New" w:hAnsi="Angsana New"/>
          <w:sz w:val="32"/>
          <w:szCs w:val="32"/>
        </w:rPr>
        <w:t>30</w:t>
      </w:r>
      <w:r w:rsidRPr="000D644D">
        <w:rPr>
          <w:rFonts w:ascii="Angsana New" w:hAnsi="Angsana New"/>
          <w:sz w:val="32"/>
          <w:szCs w:val="32"/>
          <w:cs/>
        </w:rPr>
        <w:t xml:space="preserve"> เมษายน </w:t>
      </w:r>
      <w:r w:rsidRPr="000D644D">
        <w:rPr>
          <w:rFonts w:ascii="Angsana New" w:hAnsi="Angsana New"/>
          <w:sz w:val="32"/>
          <w:szCs w:val="32"/>
        </w:rPr>
        <w:t>2564</w:t>
      </w:r>
      <w:r w:rsidRPr="000D644D">
        <w:rPr>
          <w:rFonts w:ascii="Angsana New" w:hAnsi="Angsana New"/>
          <w:sz w:val="32"/>
          <w:szCs w:val="32"/>
          <w:cs/>
        </w:rPr>
        <w:t xml:space="preserve"> บริษัทฯและบริษัทย่อยได้ยื่นคำให้การแก้คำฟ้องต่อศาลปกครองกลางแล้ว</w:t>
      </w:r>
    </w:p>
    <w:p w14:paraId="7C5035B1" w14:textId="0C4F04C5" w:rsidR="0078302E" w:rsidRPr="000D644D" w:rsidRDefault="0078302E" w:rsidP="007830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  <w:cs/>
        </w:rPr>
        <w:br w:type="page"/>
      </w:r>
      <w:r w:rsidRPr="000D644D">
        <w:rPr>
          <w:rFonts w:ascii="Angsana New" w:hAnsi="Angsana New"/>
          <w:sz w:val="32"/>
          <w:szCs w:val="32"/>
          <w:cs/>
        </w:rPr>
        <w:lastRenderedPageBreak/>
        <w:t xml:space="preserve">ต่อมาเมื่อวันที่ </w:t>
      </w:r>
      <w:r w:rsidRPr="000D644D">
        <w:rPr>
          <w:rFonts w:ascii="Angsana New" w:hAnsi="Angsana New"/>
          <w:sz w:val="32"/>
          <w:szCs w:val="32"/>
        </w:rPr>
        <w:t xml:space="preserve">12 </w:t>
      </w:r>
      <w:r w:rsidRPr="000D644D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0D644D">
        <w:rPr>
          <w:rFonts w:ascii="Angsana New" w:hAnsi="Angsana New"/>
          <w:sz w:val="32"/>
          <w:szCs w:val="32"/>
        </w:rPr>
        <w:t xml:space="preserve">2564 </w:t>
      </w:r>
      <w:r w:rsidRPr="000D644D">
        <w:rPr>
          <w:rFonts w:ascii="Angsana New" w:hAnsi="Angsana New"/>
          <w:sz w:val="32"/>
          <w:szCs w:val="32"/>
          <w:cs/>
        </w:rPr>
        <w:t xml:space="preserve">ศาลปกครองได้มีหนังสือแจ้งคำสั่งให้โอนคดีไปศาลแพ่ง และเมื่อวันที่ </w:t>
      </w:r>
      <w:r w:rsidRPr="000D644D">
        <w:rPr>
          <w:rFonts w:ascii="Angsana New" w:hAnsi="Angsana New"/>
          <w:sz w:val="32"/>
          <w:szCs w:val="32"/>
        </w:rPr>
        <w:t xml:space="preserve">14 </w:t>
      </w:r>
      <w:r w:rsidRPr="000D644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D644D">
        <w:rPr>
          <w:rFonts w:ascii="Angsana New" w:hAnsi="Angsana New"/>
          <w:sz w:val="32"/>
          <w:szCs w:val="32"/>
        </w:rPr>
        <w:t xml:space="preserve">2566 </w:t>
      </w:r>
      <w:r w:rsidRPr="000D644D">
        <w:rPr>
          <w:rFonts w:ascii="Angsana New" w:hAnsi="Angsana New"/>
          <w:sz w:val="32"/>
          <w:szCs w:val="32"/>
          <w:cs/>
        </w:rPr>
        <w:t xml:space="preserve">ศาลแพ่งพิพากษาให้บริษัทฯและบริษัทย่อยร่วมกันชำระเงินจำนวน </w:t>
      </w:r>
      <w:r w:rsidRPr="000D644D">
        <w:rPr>
          <w:rFonts w:ascii="Angsana New" w:hAnsi="Angsana New"/>
          <w:sz w:val="32"/>
          <w:szCs w:val="32"/>
        </w:rPr>
        <w:t xml:space="preserve">137 </w:t>
      </w:r>
      <w:r w:rsidRPr="000D644D">
        <w:rPr>
          <w:rFonts w:ascii="Angsana New" w:hAnsi="Angsana New"/>
          <w:sz w:val="32"/>
          <w:szCs w:val="32"/>
          <w:cs/>
        </w:rPr>
        <w:t xml:space="preserve">ล้านบาท พร้อมดอกเบี้ยร้อยละ </w:t>
      </w:r>
      <w:r w:rsidRPr="000D644D">
        <w:rPr>
          <w:rFonts w:ascii="Angsana New" w:hAnsi="Angsana New"/>
          <w:sz w:val="32"/>
          <w:szCs w:val="32"/>
        </w:rPr>
        <w:t xml:space="preserve">5 </w:t>
      </w:r>
      <w:r w:rsidRPr="000D644D">
        <w:rPr>
          <w:rFonts w:ascii="Angsana New" w:hAnsi="Angsana New"/>
          <w:sz w:val="32"/>
          <w:szCs w:val="32"/>
          <w:cs/>
        </w:rPr>
        <w:t xml:space="preserve">ต่อปี นับตั้งแต่วันที่ </w:t>
      </w:r>
      <w:r w:rsidRPr="000D644D">
        <w:rPr>
          <w:rFonts w:ascii="Angsana New" w:hAnsi="Angsana New"/>
          <w:sz w:val="32"/>
          <w:szCs w:val="32"/>
        </w:rPr>
        <w:t xml:space="preserve">20 </w:t>
      </w:r>
      <w:r w:rsidRPr="000D644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0D644D">
        <w:rPr>
          <w:rFonts w:ascii="Angsana New" w:hAnsi="Angsana New"/>
          <w:sz w:val="32"/>
          <w:szCs w:val="32"/>
        </w:rPr>
        <w:t xml:space="preserve">2560 </w:t>
      </w:r>
      <w:r w:rsidRPr="000D644D">
        <w:rPr>
          <w:rFonts w:ascii="Angsana New" w:hAnsi="Angsana New"/>
          <w:sz w:val="32"/>
          <w:szCs w:val="32"/>
          <w:cs/>
        </w:rPr>
        <w:t xml:space="preserve">เป็นต้นไป จนกว่าจะชำระเสร็จแก่บริษัท ทีโอที จำกัด (มหาชน) (ปัจจุบันเป็นบริษัท โทรคมนาคมแห่งชาติ จำกัด (มหาชน)) ซึ่ง ณ วันที่ </w:t>
      </w:r>
      <w:r w:rsidRPr="000D644D">
        <w:rPr>
          <w:rFonts w:ascii="Angsana New" w:hAnsi="Angsana New"/>
          <w:sz w:val="32"/>
          <w:szCs w:val="32"/>
        </w:rPr>
        <w:t xml:space="preserve">31 </w:t>
      </w:r>
      <w:r w:rsidR="009B57A6" w:rsidRPr="000D644D">
        <w:rPr>
          <w:rFonts w:ascii="Angsana New" w:hAnsi="Angsana New" w:hint="cs"/>
          <w:sz w:val="32"/>
          <w:szCs w:val="32"/>
          <w:cs/>
        </w:rPr>
        <w:t>มีนาคม</w:t>
      </w:r>
      <w:r w:rsidRPr="000D644D">
        <w:rPr>
          <w:rFonts w:ascii="Angsana New" w:hAnsi="Angsana New"/>
          <w:sz w:val="32"/>
          <w:szCs w:val="32"/>
          <w:cs/>
        </w:rPr>
        <w:t xml:space="preserve"> </w:t>
      </w:r>
      <w:r w:rsidRPr="000D644D">
        <w:rPr>
          <w:rFonts w:ascii="Angsana New" w:hAnsi="Angsana New"/>
          <w:sz w:val="32"/>
          <w:szCs w:val="32"/>
        </w:rPr>
        <w:t>256</w:t>
      </w:r>
      <w:r w:rsidR="009B57A6" w:rsidRPr="000D644D">
        <w:rPr>
          <w:rFonts w:ascii="Angsana New" w:hAnsi="Angsana New"/>
          <w:sz w:val="32"/>
          <w:szCs w:val="32"/>
        </w:rPr>
        <w:t>9</w:t>
      </w:r>
      <w:r w:rsidRPr="000D644D">
        <w:rPr>
          <w:rFonts w:ascii="Angsana New" w:hAnsi="Angsana New"/>
          <w:sz w:val="32"/>
          <w:szCs w:val="32"/>
        </w:rPr>
        <w:t xml:space="preserve"> </w:t>
      </w:r>
      <w:r w:rsidRPr="000D644D">
        <w:rPr>
          <w:rFonts w:ascii="Angsana New" w:hAnsi="Angsana New"/>
          <w:sz w:val="32"/>
          <w:szCs w:val="32"/>
          <w:cs/>
        </w:rPr>
        <w:t>บริษัทย่อยได้บันทึกหนี้สิน</w:t>
      </w:r>
      <w:r w:rsidRPr="000D644D">
        <w:rPr>
          <w:rFonts w:ascii="Angsana New" w:hAnsi="Angsana New" w:hint="cs"/>
          <w:sz w:val="32"/>
          <w:szCs w:val="32"/>
          <w:cs/>
        </w:rPr>
        <w:t xml:space="preserve">ตามคำพิพากษาของศาลชั้นต้น </w:t>
      </w:r>
      <w:r w:rsidRPr="000D644D">
        <w:rPr>
          <w:rFonts w:ascii="Angsana New" w:hAnsi="Angsana New"/>
          <w:sz w:val="32"/>
          <w:szCs w:val="32"/>
          <w:cs/>
        </w:rPr>
        <w:t xml:space="preserve">(ในบัญชีประมาณการหนี้สินและเจ้าหนี้หมุนเวียนอื่น) ไว้ครบถ้วนแล้ว ทั้งนี้ เมื่อวันที่ </w:t>
      </w:r>
      <w:r w:rsidRPr="000D644D">
        <w:rPr>
          <w:rFonts w:ascii="Angsana New" w:hAnsi="Angsana New"/>
          <w:sz w:val="32"/>
          <w:szCs w:val="32"/>
        </w:rPr>
        <w:t>5</w:t>
      </w:r>
      <w:r w:rsidRPr="000D644D">
        <w:rPr>
          <w:rFonts w:ascii="Angsana New" w:hAnsi="Angsana New" w:hint="cs"/>
          <w:sz w:val="32"/>
          <w:szCs w:val="32"/>
        </w:rPr>
        <w:t xml:space="preserve"> </w:t>
      </w:r>
      <w:r w:rsidRPr="000D644D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0D644D">
        <w:rPr>
          <w:rFonts w:ascii="Angsana New" w:hAnsi="Angsana New"/>
          <w:sz w:val="32"/>
          <w:szCs w:val="32"/>
        </w:rPr>
        <w:t xml:space="preserve">2567 </w:t>
      </w:r>
      <w:r w:rsidRPr="000D644D">
        <w:rPr>
          <w:rFonts w:ascii="Angsana New" w:hAnsi="Angsana New" w:hint="cs"/>
          <w:sz w:val="32"/>
          <w:szCs w:val="32"/>
          <w:cs/>
        </w:rPr>
        <w:t>บริษัทย่อยได้ยื่นอุทธรณ์คำพิพากษาของศาลชั้นต้น</w:t>
      </w:r>
      <w:r w:rsidRPr="000D644D">
        <w:rPr>
          <w:rFonts w:ascii="Angsana New" w:hAnsi="Angsana New"/>
          <w:sz w:val="32"/>
          <w:szCs w:val="32"/>
        </w:rPr>
        <w:t xml:space="preserve"> </w:t>
      </w:r>
      <w:r w:rsidRPr="000D644D">
        <w:rPr>
          <w:rFonts w:ascii="Angsana New" w:hAnsi="Angsana New"/>
          <w:sz w:val="32"/>
          <w:szCs w:val="32"/>
          <w:cs/>
        </w:rPr>
        <w:t>โดยขอให้ศาลอุทธรณ์พิจารณาพิพากษายกคำฟ้องของบริษัท โทรคมนาคมแห่งชาติ จำกัด (มหาชน) โดยพิจารณาข้อเท็จจริงเกี่ยวกับหนังสือขอหักกลบลบหนี้ที่บริษัทย่อยส่งให้บริษัท ทีโอที จำกัด (มหาชน) (ปัจจุบันเป็นบริษัท โทรคมนาคมแห่งชาติ จำกัด (มหาชน))</w:t>
      </w:r>
      <w:r w:rsidRPr="000D644D">
        <w:rPr>
          <w:rFonts w:ascii="Angsana New" w:hAnsi="Angsana New" w:hint="cs"/>
          <w:sz w:val="32"/>
          <w:szCs w:val="32"/>
          <w:cs/>
        </w:rPr>
        <w:t xml:space="preserve"> </w:t>
      </w:r>
      <w:r w:rsidRPr="000D644D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0D644D">
        <w:rPr>
          <w:rFonts w:ascii="Angsana New" w:hAnsi="Angsana New"/>
          <w:sz w:val="32"/>
          <w:szCs w:val="32"/>
        </w:rPr>
        <w:t xml:space="preserve">6 </w:t>
      </w:r>
      <w:r w:rsidRPr="000D644D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0D644D">
        <w:rPr>
          <w:rFonts w:ascii="Angsana New" w:hAnsi="Angsana New"/>
          <w:sz w:val="32"/>
          <w:szCs w:val="32"/>
        </w:rPr>
        <w:t xml:space="preserve">2567 </w:t>
      </w:r>
      <w:r w:rsidRPr="000D644D">
        <w:rPr>
          <w:rFonts w:ascii="Angsana New" w:hAnsi="Angsana New"/>
          <w:sz w:val="32"/>
          <w:szCs w:val="32"/>
          <w:cs/>
        </w:rPr>
        <w:t>บริษัท โทรคมนาคมแห่งชาติ จำกัด (มหาชน) ได้ยื่นอุทธรณ์คำพิพากษาของศาลชั้นต้น โดยขอให้ศาลอุทธรณ์พิจารณาพิพากษา</w:t>
      </w:r>
      <w:r w:rsidRPr="000D644D">
        <w:rPr>
          <w:rFonts w:ascii="Angsana New" w:hAnsi="Angsana New" w:hint="cs"/>
          <w:sz w:val="32"/>
          <w:szCs w:val="32"/>
          <w:cs/>
        </w:rPr>
        <w:t>แก้ไข</w:t>
      </w:r>
      <w:r w:rsidRPr="000D644D">
        <w:rPr>
          <w:rFonts w:ascii="Angsana New" w:hAnsi="Angsana New"/>
          <w:sz w:val="32"/>
          <w:szCs w:val="32"/>
          <w:cs/>
        </w:rPr>
        <w:t>อัตราดอกเบี้ยผิดนัด</w:t>
      </w:r>
      <w:r w:rsidRPr="000D644D">
        <w:rPr>
          <w:rFonts w:ascii="Angsana New" w:hAnsi="Angsana New" w:hint="cs"/>
          <w:sz w:val="32"/>
          <w:szCs w:val="32"/>
          <w:cs/>
        </w:rPr>
        <w:t xml:space="preserve">จากร้อยละ </w:t>
      </w:r>
      <w:r w:rsidRPr="000D644D">
        <w:rPr>
          <w:rFonts w:ascii="Angsana New" w:hAnsi="Angsana New"/>
          <w:sz w:val="32"/>
          <w:szCs w:val="32"/>
        </w:rPr>
        <w:t xml:space="preserve">5 </w:t>
      </w:r>
      <w:r w:rsidRPr="000D644D">
        <w:rPr>
          <w:rFonts w:ascii="Angsana New" w:hAnsi="Angsana New" w:hint="cs"/>
          <w:sz w:val="32"/>
          <w:szCs w:val="32"/>
          <w:cs/>
        </w:rPr>
        <w:t>ต่อปี</w:t>
      </w:r>
      <w:r w:rsidR="00A30996">
        <w:rPr>
          <w:rFonts w:ascii="Angsana New" w:hAnsi="Angsana New"/>
          <w:sz w:val="32"/>
          <w:szCs w:val="32"/>
        </w:rPr>
        <w:t xml:space="preserve"> </w:t>
      </w:r>
      <w:r w:rsidRPr="000D644D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Pr="000D644D">
        <w:rPr>
          <w:rFonts w:ascii="Angsana New" w:hAnsi="Angsana New"/>
          <w:sz w:val="32"/>
          <w:szCs w:val="32"/>
        </w:rPr>
        <w:t xml:space="preserve">1.25 </w:t>
      </w:r>
      <w:r w:rsidRPr="000D644D">
        <w:rPr>
          <w:rFonts w:ascii="Angsana New" w:hAnsi="Angsana New" w:hint="cs"/>
          <w:sz w:val="32"/>
          <w:szCs w:val="32"/>
          <w:cs/>
        </w:rPr>
        <w:t>ต่อเดือน</w:t>
      </w:r>
      <w:r w:rsidRPr="000D644D">
        <w:rPr>
          <w:rFonts w:ascii="Angsana New" w:hAnsi="Angsana New"/>
          <w:sz w:val="32"/>
          <w:szCs w:val="32"/>
        </w:rPr>
        <w:t xml:space="preserve"> </w:t>
      </w:r>
      <w:r w:rsidRPr="000D644D">
        <w:rPr>
          <w:rFonts w:ascii="Angsana New" w:hAnsi="Angsana New"/>
          <w:sz w:val="32"/>
          <w:szCs w:val="32"/>
          <w:cs/>
        </w:rPr>
        <w:t>ปัจจุบันคดีอยู่ในระหว่างการพิจารณาของศาลอุทธรณ์</w:t>
      </w:r>
    </w:p>
    <w:p w14:paraId="2C28D12C" w14:textId="22AECD96" w:rsidR="0078302E" w:rsidRPr="000D644D" w:rsidRDefault="0078302E" w:rsidP="007830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t xml:space="preserve">       </w:t>
      </w:r>
      <w:r w:rsidRPr="000D644D">
        <w:rPr>
          <w:rFonts w:ascii="Angsana New" w:hAnsi="Angsana New"/>
          <w:sz w:val="32"/>
          <w:szCs w:val="32"/>
        </w:rPr>
        <w:tab/>
      </w:r>
      <w:r w:rsidRPr="000D644D">
        <w:rPr>
          <w:rFonts w:ascii="Angsana New" w:hAnsi="Angsana New"/>
          <w:sz w:val="32"/>
          <w:szCs w:val="32"/>
          <w:cs/>
        </w:rPr>
        <w:t>ที่ปรึกษากฎหมายของกลุ่มบริษัทมีความเห็นว่าบริษัท ทีโอที จำกัด (มหาชน) เป็นฝ่ายผิดสัญญา เป็นเหตุให้บริษัทฯและบริษัทย่อยได้รับความเสียหายทางธุรกิจจำนวนมาก โดยในคดีที่บริษัทย่อยได้ยื่นฟ้องต่อ</w:t>
      </w:r>
      <w:r w:rsidRPr="000D644D">
        <w:rPr>
          <w:rFonts w:ascii="Angsana New" w:hAnsi="Angsana New"/>
          <w:sz w:val="32"/>
          <w:szCs w:val="32"/>
        </w:rPr>
        <w:t xml:space="preserve">            </w:t>
      </w:r>
      <w:r w:rsidRPr="000D644D">
        <w:rPr>
          <w:rFonts w:ascii="Angsana New" w:hAnsi="Angsana New"/>
          <w:sz w:val="32"/>
          <w:szCs w:val="32"/>
          <w:cs/>
        </w:rPr>
        <w:t xml:space="preserve">ศาลแพ่งข้างต้น ศาลแพ่งก็ได้พิพากษาให้บริษัทย่อยเป็นฝ่ายชนะคดี </w:t>
      </w:r>
      <w:r w:rsidR="00180698">
        <w:rPr>
          <w:rFonts w:ascii="Angsana New" w:hAnsi="Angsana New" w:hint="cs"/>
          <w:sz w:val="32"/>
          <w:szCs w:val="32"/>
          <w:cs/>
        </w:rPr>
        <w:t>แม้</w:t>
      </w:r>
      <w:r w:rsidR="001833F0">
        <w:rPr>
          <w:rFonts w:ascii="Angsana New" w:hAnsi="Angsana New" w:hint="cs"/>
          <w:sz w:val="32"/>
          <w:szCs w:val="32"/>
          <w:cs/>
        </w:rPr>
        <w:t>ต่อมาศาลอุทธรณ์จะพิ</w:t>
      </w:r>
      <w:r w:rsidR="00E3020E">
        <w:rPr>
          <w:rFonts w:ascii="Angsana New" w:hAnsi="Angsana New" w:hint="cs"/>
          <w:sz w:val="32"/>
          <w:szCs w:val="32"/>
          <w:cs/>
        </w:rPr>
        <w:t>พากษา</w:t>
      </w:r>
      <w:r w:rsidR="001833F0">
        <w:rPr>
          <w:rFonts w:ascii="Angsana New" w:hAnsi="Angsana New" w:hint="cs"/>
          <w:sz w:val="32"/>
          <w:szCs w:val="32"/>
          <w:cs/>
        </w:rPr>
        <w:t xml:space="preserve">   </w:t>
      </w:r>
      <w:r w:rsidR="00180698">
        <w:rPr>
          <w:rFonts w:ascii="Angsana New" w:hAnsi="Angsana New" w:hint="cs"/>
          <w:sz w:val="32"/>
          <w:szCs w:val="32"/>
          <w:cs/>
        </w:rPr>
        <w:t xml:space="preserve"> </w:t>
      </w:r>
      <w:r w:rsidR="001833F0">
        <w:rPr>
          <w:rFonts w:ascii="Angsana New" w:hAnsi="Angsana New" w:hint="cs"/>
          <w:sz w:val="32"/>
          <w:szCs w:val="32"/>
          <w:cs/>
        </w:rPr>
        <w:t xml:space="preserve">  ยกฟ้องแต่บริษัทย่อยยังคงเชื่อมั่นว่า</w:t>
      </w:r>
      <w:r w:rsidRPr="000D644D">
        <w:rPr>
          <w:rFonts w:ascii="Angsana New" w:hAnsi="Angsana New"/>
          <w:sz w:val="32"/>
          <w:szCs w:val="32"/>
          <w:cs/>
        </w:rPr>
        <w:t>เมื่อคดีถึงที่สุดแล้ว บริษัทย่อยจะยังคงเป็นฝ่ายชนะคดี ผู้บริหารของกลุ่มบริษัทจึงยังคงเชื่อมั่นว่ากลุ่มบริษัทจะไม่ได้รับผลเสียหายที่มีสาระสำคัญเกี่ยวกับข้อพิพาททั้งสองดังกล่าว อย่างไรก็ตาม ณ ปัจจุบันผลของข้อพิพาททั้งสองคดียังไม่ถึงที่สุดและขึ้นอยู่กับกระบวนการยุติธรรมในอนาคต</w:t>
      </w:r>
    </w:p>
    <w:p w14:paraId="34ED40DA" w14:textId="26D6CD81" w:rsidR="0078302E" w:rsidRPr="000D644D" w:rsidRDefault="0078302E" w:rsidP="0078302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  <w:cs/>
        </w:rPr>
        <w:t>ในการนี้บริษัทย่อยได้บันทึกหนี้สิน</w:t>
      </w:r>
      <w:r w:rsidR="00BA0033">
        <w:rPr>
          <w:rFonts w:ascii="Angsana New" w:hAnsi="Angsana New" w:hint="cs"/>
          <w:sz w:val="32"/>
          <w:szCs w:val="32"/>
          <w:cs/>
        </w:rPr>
        <w:t>และค่าเผื่อการลดมูลค่าของสินทรัพย์</w:t>
      </w:r>
      <w:r w:rsidRPr="000D644D">
        <w:rPr>
          <w:rFonts w:ascii="Angsana New" w:hAnsi="Angsana New"/>
          <w:sz w:val="32"/>
          <w:szCs w:val="32"/>
          <w:cs/>
        </w:rPr>
        <w:t>ดังกล่าวข้างต้น เพื่อเป็นไปตามมาตรฐานการบัญชีตามหลักความระมัดระวัง ซึ่งไม่กระทบถึงรูปคดีและไม่ถือเป็นการสละสิทธิตามกฎหมาย อีกทั้งการบันทึกหนี้สินไว้นี้ ไม่ได้หมายความว่าบริษัทฯและบริษัทย่อยจะไม่ใช้สิทธิต่อสู้ตามกระบวนการยุติธรรมทางกฎหมายต่อไป เนื่องจากบริษัทฯและบริษัทย่อยยังคงเชื่อมั่นในจุดยืนทางกฎหมายและมีความตั้งใจที่จะต่อสู้ตามกระบวนการยุติธรรมจนถึงที่สุด</w:t>
      </w:r>
    </w:p>
    <w:p w14:paraId="73D31E40" w14:textId="77777777" w:rsidR="0078302E" w:rsidRPr="000D644D" w:rsidRDefault="007830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br w:type="page"/>
      </w:r>
    </w:p>
    <w:p w14:paraId="29ACC9F0" w14:textId="304108BF" w:rsidR="00B23424" w:rsidRPr="000D644D" w:rsidRDefault="00B23424" w:rsidP="0078302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7838A9">
        <w:rPr>
          <w:rFonts w:ascii="Angsana New" w:hAnsi="Angsana New"/>
          <w:b/>
          <w:bCs/>
          <w:sz w:val="32"/>
          <w:szCs w:val="32"/>
        </w:rPr>
        <w:t>3</w:t>
      </w:r>
      <w:r w:rsidRPr="000D644D">
        <w:rPr>
          <w:rFonts w:ascii="Angsana New" w:hAnsi="Angsana New" w:hint="cs"/>
          <w:b/>
          <w:bCs/>
          <w:sz w:val="32"/>
          <w:szCs w:val="32"/>
        </w:rPr>
        <w:t>.</w:t>
      </w:r>
      <w:r w:rsidRPr="000D644D">
        <w:rPr>
          <w:rFonts w:ascii="Angsana New" w:hAnsi="Angsana New"/>
          <w:b/>
          <w:bCs/>
          <w:sz w:val="32"/>
          <w:szCs w:val="32"/>
        </w:rPr>
        <w:tab/>
      </w:r>
      <w:r w:rsidRPr="000D644D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0FBD7EB2" w14:textId="7C78DDBE" w:rsidR="000D644D" w:rsidRPr="000D644D" w:rsidRDefault="000D644D" w:rsidP="000D644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t>1</w:t>
      </w:r>
      <w:r w:rsidR="007838A9">
        <w:rPr>
          <w:rFonts w:ascii="Angsana New" w:hAnsi="Angsana New"/>
          <w:b/>
          <w:bCs/>
          <w:sz w:val="32"/>
          <w:szCs w:val="32"/>
        </w:rPr>
        <w:t>3</w:t>
      </w:r>
      <w:r w:rsidRPr="000D644D">
        <w:rPr>
          <w:rFonts w:ascii="Angsana New" w:hAnsi="Angsana New"/>
          <w:b/>
          <w:bCs/>
          <w:sz w:val="32"/>
          <w:szCs w:val="32"/>
        </w:rPr>
        <w:t xml:space="preserve">.1 </w:t>
      </w:r>
      <w:r w:rsidRPr="000D644D">
        <w:rPr>
          <w:rFonts w:ascii="Angsana New" w:hAnsi="Angsana New"/>
          <w:b/>
          <w:bCs/>
          <w:sz w:val="32"/>
          <w:szCs w:val="32"/>
        </w:rPr>
        <w:tab/>
      </w:r>
      <w:r w:rsidRPr="000D644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3B2307A" w14:textId="77777777" w:rsidR="000D644D" w:rsidRPr="000D644D" w:rsidRDefault="000D644D" w:rsidP="000D644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bookmarkStart w:id="3" w:name="_Hlk68208975"/>
      <w:r w:rsidRPr="000D644D">
        <w:rPr>
          <w:rFonts w:ascii="Angsana New" w:hAnsi="Angsana New"/>
          <w:sz w:val="32"/>
          <w:szCs w:val="32"/>
          <w:cs/>
        </w:rPr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bookmarkEnd w:id="3"/>
    </w:p>
    <w:p w14:paraId="15FAB2E8" w14:textId="572C93D6" w:rsidR="000D644D" w:rsidRPr="000D644D" w:rsidRDefault="000D644D" w:rsidP="000D644D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D644D">
        <w:rPr>
          <w:rFonts w:ascii="Angsana New" w:hAnsi="Angsana New"/>
          <w:b/>
          <w:bCs/>
          <w:sz w:val="32"/>
          <w:szCs w:val="32"/>
        </w:rPr>
        <w:t>1</w:t>
      </w:r>
      <w:r w:rsidR="007838A9">
        <w:rPr>
          <w:rFonts w:ascii="Angsana New" w:hAnsi="Angsana New"/>
          <w:b/>
          <w:bCs/>
          <w:sz w:val="32"/>
          <w:szCs w:val="32"/>
        </w:rPr>
        <w:t>3.</w:t>
      </w:r>
      <w:r w:rsidRPr="000D644D">
        <w:rPr>
          <w:rFonts w:ascii="Angsana New" w:hAnsi="Angsana New"/>
          <w:b/>
          <w:bCs/>
          <w:sz w:val="32"/>
          <w:szCs w:val="32"/>
        </w:rPr>
        <w:t>2</w:t>
      </w:r>
      <w:r w:rsidRPr="000D644D">
        <w:rPr>
          <w:rFonts w:ascii="Angsana New" w:hAnsi="Angsana New"/>
          <w:b/>
          <w:bCs/>
          <w:sz w:val="32"/>
          <w:szCs w:val="32"/>
        </w:rPr>
        <w:tab/>
      </w:r>
      <w:r w:rsidRPr="000D644D">
        <w:rPr>
          <w:rFonts w:ascii="Angsana New" w:eastAsia="Calibri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4DAE280D" w14:textId="77777777" w:rsidR="000D644D" w:rsidRPr="000D644D" w:rsidRDefault="000D644D" w:rsidP="000D644D">
      <w:pPr>
        <w:spacing w:before="120" w:after="120"/>
        <w:ind w:left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0D644D">
        <w:rPr>
          <w:rFonts w:ascii="Angsana New" w:hAnsi="Angsana New"/>
          <w:sz w:val="32"/>
          <w:szCs w:val="32"/>
          <w:cs/>
        </w:rPr>
        <w:t>ณ วันที่</w:t>
      </w:r>
      <w:r w:rsidRPr="000D644D">
        <w:rPr>
          <w:rFonts w:ascii="Angsana New" w:hAnsi="Angsana New"/>
          <w:sz w:val="32"/>
          <w:szCs w:val="32"/>
        </w:rPr>
        <w:t xml:space="preserve"> 31 </w:t>
      </w:r>
      <w:r w:rsidRPr="000D644D">
        <w:rPr>
          <w:rFonts w:ascii="Angsana New" w:hAnsi="Angsana New" w:hint="cs"/>
          <w:sz w:val="32"/>
          <w:szCs w:val="32"/>
          <w:cs/>
        </w:rPr>
        <w:t>มีนาคม</w:t>
      </w:r>
      <w:r w:rsidRPr="000D644D">
        <w:rPr>
          <w:rFonts w:ascii="Angsana New" w:hAnsi="Angsana New"/>
          <w:sz w:val="32"/>
          <w:szCs w:val="32"/>
          <w:cs/>
        </w:rPr>
        <w:t xml:space="preserve"> </w:t>
      </w:r>
      <w:r w:rsidRPr="000D644D">
        <w:rPr>
          <w:rFonts w:ascii="Angsana New" w:hAnsi="Angsana New"/>
          <w:sz w:val="32"/>
          <w:szCs w:val="32"/>
        </w:rPr>
        <w:t xml:space="preserve">2569 </w:t>
      </w:r>
      <w:r w:rsidRPr="000D644D">
        <w:rPr>
          <w:rFonts w:ascii="Angsana New" w:hAnsi="Angsana New"/>
          <w:sz w:val="32"/>
          <w:szCs w:val="32"/>
          <w:cs/>
        </w:rPr>
        <w:t>บริษัท</w:t>
      </w:r>
      <w:r w:rsidRPr="000D644D">
        <w:rPr>
          <w:rFonts w:ascii="Angsana New" w:hAnsi="Angsana New" w:hint="cs"/>
          <w:sz w:val="32"/>
          <w:szCs w:val="32"/>
          <w:cs/>
        </w:rPr>
        <w:t>ฯ</w:t>
      </w:r>
      <w:r w:rsidRPr="000D644D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Pr="000D644D">
        <w:rPr>
          <w:rFonts w:ascii="Angsana New" w:hAnsi="Angsana New" w:hint="cs"/>
          <w:sz w:val="32"/>
          <w:szCs w:val="32"/>
          <w:cs/>
        </w:rPr>
        <w:t>โดย</w:t>
      </w:r>
      <w:r w:rsidRPr="000D644D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0D644D">
        <w:rPr>
          <w:rFonts w:ascii="Angsana New" w:hAnsi="Angsana New"/>
          <w:sz w:val="32"/>
          <w:szCs w:val="32"/>
        </w:rPr>
        <w:t xml:space="preserve"> (2568: </w:t>
      </w:r>
      <w:r w:rsidRPr="000D644D">
        <w:rPr>
          <w:rFonts w:ascii="Angsana New" w:hAnsi="Angsana New"/>
          <w:sz w:val="32"/>
          <w:szCs w:val="32"/>
          <w:cs/>
        </w:rPr>
        <w:t>ไม่มี)</w:t>
      </w:r>
      <w:r w:rsidRPr="000D644D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p w14:paraId="2D435649" w14:textId="77777777" w:rsidR="000D644D" w:rsidRPr="000D644D" w:rsidRDefault="000D644D" w:rsidP="000D644D">
      <w:pPr>
        <w:rPr>
          <w:rFonts w:ascii="Angsana New" w:hAnsi="Angsana New"/>
          <w:sz w:val="2"/>
          <w:szCs w:val="2"/>
        </w:rPr>
      </w:pPr>
    </w:p>
    <w:tbl>
      <w:tblPr>
        <w:tblW w:w="9045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50"/>
        <w:gridCol w:w="1365"/>
        <w:gridCol w:w="1365"/>
        <w:gridCol w:w="1365"/>
      </w:tblGrid>
      <w:tr w:rsidR="000D644D" w:rsidRPr="000D644D" w14:paraId="11199714" w14:textId="77777777" w:rsidTr="00A37871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520703" w14:textId="77777777" w:rsidR="000D644D" w:rsidRPr="000D644D" w:rsidRDefault="000D644D" w:rsidP="000D644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E3C56B" w14:textId="77777777" w:rsidR="000D644D" w:rsidRPr="000D644D" w:rsidRDefault="000D644D" w:rsidP="000D644D">
            <w:pPr>
              <w:tabs>
                <w:tab w:val="left" w:pos="360"/>
                <w:tab w:val="left" w:pos="900"/>
                <w:tab w:val="left" w:pos="2160"/>
              </w:tabs>
              <w:ind w:left="907" w:right="29" w:hanging="90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(</w:t>
            </w:r>
            <w:r w:rsidRPr="000D644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0D644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0D644D">
              <w:rPr>
                <w:rFonts w:ascii="Angsana New" w:hAnsi="Angsana New"/>
                <w:spacing w:val="-6"/>
                <w:sz w:val="32"/>
                <w:szCs w:val="32"/>
                <w:cs/>
              </w:rPr>
              <w:t>พัน</w:t>
            </w:r>
            <w:r w:rsidRPr="000D644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D644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D644D" w:rsidRPr="000D644D" w14:paraId="09C88DDD" w14:textId="77777777" w:rsidTr="00A37871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5A1C0" w14:textId="77777777" w:rsidR="000D644D" w:rsidRPr="000D644D" w:rsidRDefault="000D644D" w:rsidP="000D644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DB012A" w14:textId="77777777" w:rsidR="000D644D" w:rsidRPr="000D644D" w:rsidRDefault="000D644D" w:rsidP="000D6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0D644D" w:rsidRPr="000D644D" w14:paraId="19237E13" w14:textId="77777777" w:rsidTr="00A37871">
        <w:trPr>
          <w:trHeight w:val="90"/>
        </w:trPr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71672" w14:textId="77777777" w:rsidR="000D644D" w:rsidRPr="000D644D" w:rsidRDefault="000D644D" w:rsidP="000D644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9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251856" w14:textId="77777777" w:rsidR="000D644D" w:rsidRPr="000D644D" w:rsidRDefault="000D644D" w:rsidP="000D6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0D644D">
              <w:rPr>
                <w:rFonts w:ascii="Angsana New" w:hAnsi="Angsana New" w:hint="cs"/>
                <w:sz w:val="32"/>
                <w:szCs w:val="32"/>
                <w:cs/>
              </w:rPr>
              <w:t>มีนา</w:t>
            </w:r>
            <w:r w:rsidRPr="000D644D">
              <w:rPr>
                <w:rFonts w:ascii="Angsana New" w:hAnsi="Angsana New"/>
                <w:sz w:val="32"/>
                <w:szCs w:val="32"/>
                <w:cs/>
              </w:rPr>
              <w:t>คม</w:t>
            </w:r>
            <w:r w:rsidRPr="000D644D">
              <w:rPr>
                <w:rFonts w:ascii="Angsana New" w:hAnsi="Angsana New"/>
                <w:sz w:val="32"/>
                <w:szCs w:val="32"/>
              </w:rPr>
              <w:t xml:space="preserve"> 2569</w:t>
            </w:r>
          </w:p>
        </w:tc>
      </w:tr>
      <w:tr w:rsidR="000D644D" w:rsidRPr="000D644D" w14:paraId="08195E5F" w14:textId="77777777" w:rsidTr="00A37871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868C9" w14:textId="77777777" w:rsidR="000D644D" w:rsidRPr="000D644D" w:rsidRDefault="000D644D" w:rsidP="000D644D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C89E3E" w14:textId="77777777" w:rsidR="000D644D" w:rsidRPr="000D644D" w:rsidRDefault="000D644D" w:rsidP="000D6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0D644D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6B8559" w14:textId="77777777" w:rsidR="000D644D" w:rsidRPr="000D644D" w:rsidRDefault="000D644D" w:rsidP="000D6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D644D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0D644D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E757A0" w14:textId="77777777" w:rsidR="000D644D" w:rsidRPr="000D644D" w:rsidRDefault="000D644D" w:rsidP="000D644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0D644D" w:rsidRPr="000D644D" w14:paraId="51A8FAF3" w14:textId="77777777" w:rsidTr="00A37871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46180C" w14:textId="77777777" w:rsidR="000D644D" w:rsidRPr="000D644D" w:rsidRDefault="000D644D" w:rsidP="000D644D">
            <w:pPr>
              <w:ind w:left="350" w:right="-160" w:hanging="35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0D644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56907" w14:textId="77777777" w:rsidR="000D644D" w:rsidRPr="000D644D" w:rsidRDefault="000D644D" w:rsidP="000D644D">
            <w:pPr>
              <w:ind w:right="33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AF979" w14:textId="77777777" w:rsidR="000D644D" w:rsidRPr="000D644D" w:rsidRDefault="000D644D" w:rsidP="000D644D">
            <w:pPr>
              <w:ind w:right="33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F17F2F" w14:textId="77777777" w:rsidR="000D644D" w:rsidRPr="000D644D" w:rsidRDefault="000D644D" w:rsidP="000D644D">
            <w:pPr>
              <w:ind w:right="33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644D" w:rsidRPr="000D644D" w14:paraId="7698E9D2" w14:textId="77777777" w:rsidTr="00A37871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B0240D" w14:textId="77777777" w:rsidR="000D644D" w:rsidRPr="000D644D" w:rsidRDefault="000D644D" w:rsidP="000D644D">
            <w:pPr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63F684" w14:textId="77777777" w:rsidR="000D644D" w:rsidRPr="000D644D" w:rsidRDefault="000D644D" w:rsidP="000D644D">
            <w:pPr>
              <w:ind w:right="33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F50018" w14:textId="77777777" w:rsidR="000D644D" w:rsidRPr="000D644D" w:rsidRDefault="000D644D" w:rsidP="000D644D">
            <w:pPr>
              <w:ind w:right="33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115FE7" w14:textId="77777777" w:rsidR="000D644D" w:rsidRPr="000D644D" w:rsidRDefault="000D644D" w:rsidP="000D644D">
            <w:pPr>
              <w:ind w:right="33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D644D" w:rsidRPr="000D644D" w14:paraId="48BD417E" w14:textId="77777777" w:rsidTr="00A37871">
        <w:tc>
          <w:tcPr>
            <w:tcW w:w="49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4F1360" w14:textId="77777777" w:rsidR="000D644D" w:rsidRPr="000D644D" w:rsidRDefault="000D644D" w:rsidP="000D644D">
            <w:pPr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 xml:space="preserve">    </w:t>
            </w:r>
            <w:r w:rsidRPr="000D644D">
              <w:rPr>
                <w:rFonts w:ascii="Angsana New" w:hAnsi="Angsana New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  <w:r w:rsidRPr="000D644D">
              <w:rPr>
                <w:rFonts w:ascii="Angsana New" w:hAnsi="Angsana New"/>
                <w:sz w:val="32"/>
                <w:szCs w:val="32"/>
              </w:rPr>
              <w:t xml:space="preserve">   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72DE7" w14:textId="77777777" w:rsidR="000D644D" w:rsidRPr="000D644D" w:rsidRDefault="000D644D" w:rsidP="000D644D">
            <w:pPr>
              <w:ind w:right="3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98E391" w14:textId="77777777" w:rsidR="000D644D" w:rsidRPr="000D644D" w:rsidRDefault="000D644D" w:rsidP="000D644D">
            <w:pPr>
              <w:ind w:right="33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0.14</w:t>
            </w:r>
          </w:p>
        </w:tc>
        <w:tc>
          <w:tcPr>
            <w:tcW w:w="136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EF3D7" w14:textId="77777777" w:rsidR="000D644D" w:rsidRPr="000D644D" w:rsidRDefault="000D644D" w:rsidP="000D644D">
            <w:pPr>
              <w:ind w:right="33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D644D">
              <w:rPr>
                <w:rFonts w:ascii="Angsana New" w:hAnsi="Angsana New"/>
                <w:sz w:val="32"/>
                <w:szCs w:val="32"/>
              </w:rPr>
              <w:t>0.14</w:t>
            </w:r>
          </w:p>
        </w:tc>
      </w:tr>
    </w:tbl>
    <w:p w14:paraId="33946522" w14:textId="4824F66D" w:rsidR="003252EE" w:rsidRPr="000D644D" w:rsidRDefault="00165884" w:rsidP="000D644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t>1</w:t>
      </w:r>
      <w:r w:rsidR="007838A9">
        <w:rPr>
          <w:rFonts w:ascii="Angsana New" w:hAnsi="Angsana New"/>
          <w:b/>
          <w:bCs/>
          <w:sz w:val="32"/>
          <w:szCs w:val="32"/>
        </w:rPr>
        <w:t>4</w:t>
      </w:r>
      <w:r w:rsidRPr="000D644D">
        <w:rPr>
          <w:rFonts w:ascii="Angsana New" w:hAnsi="Angsana New"/>
          <w:b/>
          <w:bCs/>
          <w:sz w:val="32"/>
          <w:szCs w:val="32"/>
        </w:rPr>
        <w:t>.</w:t>
      </w:r>
      <w:r w:rsidR="003252EE" w:rsidRPr="000D644D">
        <w:rPr>
          <w:rFonts w:ascii="Angsana New" w:hAnsi="Angsana New"/>
          <w:b/>
          <w:bCs/>
          <w:sz w:val="32"/>
          <w:szCs w:val="32"/>
        </w:rPr>
        <w:tab/>
      </w:r>
      <w:r w:rsidR="003252EE" w:rsidRPr="000D644D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D0C6856" w14:textId="5DEA4A0D" w:rsidR="0078302E" w:rsidRPr="000D644D" w:rsidRDefault="00E82EFB" w:rsidP="000D644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sz w:val="32"/>
          <w:szCs w:val="32"/>
        </w:rPr>
        <w:t xml:space="preserve"> </w:t>
      </w:r>
      <w:r w:rsidRPr="000D644D">
        <w:rPr>
          <w:rFonts w:ascii="Angsana New" w:hAnsi="Angsana New"/>
          <w:sz w:val="32"/>
          <w:szCs w:val="32"/>
        </w:rPr>
        <w:tab/>
      </w:r>
      <w:r w:rsidR="00D21EE6" w:rsidRPr="000D644D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21EE6" w:rsidRPr="000D644D">
        <w:rPr>
          <w:rFonts w:ascii="Angsana New" w:hAnsi="Angsana New"/>
          <w:sz w:val="32"/>
          <w:szCs w:val="32"/>
        </w:rPr>
        <w:t xml:space="preserve">14 </w:t>
      </w:r>
      <w:r w:rsidR="008616EE" w:rsidRPr="000D644D">
        <w:rPr>
          <w:rFonts w:ascii="Angsana New" w:hAnsi="Angsana New" w:hint="cs"/>
          <w:sz w:val="32"/>
          <w:szCs w:val="32"/>
          <w:cs/>
        </w:rPr>
        <w:t>พฤษภา</w:t>
      </w:r>
      <w:r w:rsidR="002D4C75" w:rsidRPr="000D644D">
        <w:rPr>
          <w:rFonts w:ascii="Angsana New" w:hAnsi="Angsana New" w:hint="cs"/>
          <w:sz w:val="32"/>
          <w:szCs w:val="32"/>
          <w:cs/>
        </w:rPr>
        <w:t>คม</w:t>
      </w:r>
      <w:r w:rsidR="00D21EE6" w:rsidRPr="000D644D">
        <w:rPr>
          <w:rFonts w:ascii="Angsana New" w:hAnsi="Angsana New"/>
          <w:sz w:val="32"/>
          <w:szCs w:val="32"/>
          <w:cs/>
        </w:rPr>
        <w:t xml:space="preserve"> </w:t>
      </w:r>
      <w:r w:rsidR="00D21EE6" w:rsidRPr="000D644D">
        <w:rPr>
          <w:rFonts w:ascii="Angsana New" w:hAnsi="Angsana New"/>
          <w:sz w:val="32"/>
          <w:szCs w:val="32"/>
        </w:rPr>
        <w:t>256</w:t>
      </w:r>
      <w:r w:rsidR="00730995" w:rsidRPr="000D644D">
        <w:rPr>
          <w:rFonts w:ascii="Angsana New" w:hAnsi="Angsana New"/>
          <w:sz w:val="32"/>
          <w:szCs w:val="32"/>
        </w:rPr>
        <w:t>9</w:t>
      </w:r>
      <w:r w:rsidR="00D21EE6" w:rsidRPr="000D644D">
        <w:rPr>
          <w:rFonts w:ascii="Angsana New" w:hAnsi="Angsana New"/>
          <w:sz w:val="32"/>
          <w:szCs w:val="32"/>
        </w:rPr>
        <w:t xml:space="preserve"> </w:t>
      </w:r>
      <w:r w:rsidR="00D21EE6" w:rsidRPr="000D644D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ได้พิจารณาเพื่อหาแนวทางแก้ไขสถานการณ์ส่วนของผู้ถือหุ้นน้อยกว่าร้อยละ </w:t>
      </w:r>
      <w:r w:rsidR="00D21EE6" w:rsidRPr="000D644D">
        <w:rPr>
          <w:rFonts w:ascii="Angsana New" w:hAnsi="Angsana New"/>
          <w:sz w:val="32"/>
          <w:szCs w:val="32"/>
        </w:rPr>
        <w:t xml:space="preserve">50 </w:t>
      </w:r>
      <w:r w:rsidR="00D21EE6" w:rsidRPr="000D644D">
        <w:rPr>
          <w:rFonts w:ascii="Angsana New" w:hAnsi="Angsana New" w:hint="cs"/>
          <w:sz w:val="32"/>
          <w:szCs w:val="32"/>
          <w:cs/>
        </w:rPr>
        <w:t>ของทุนชำระแล้วและการปฏิบัติตามข้อบังคับของตลาดหลักทรัพย์แห่งประเทศไทย ในกรณีที่หลักทรัพย์ของบริษัทฯยังคงถูกขึ้นเครื่องหมาย “</w:t>
      </w:r>
      <w:r w:rsidR="00D21EE6" w:rsidRPr="000D644D">
        <w:rPr>
          <w:rFonts w:ascii="Angsana New" w:hAnsi="Angsana New"/>
          <w:sz w:val="32"/>
          <w:szCs w:val="32"/>
        </w:rPr>
        <w:t xml:space="preserve">CB” (Caution - Business) </w:t>
      </w:r>
      <w:r w:rsidR="00D21EE6" w:rsidRPr="000D644D">
        <w:rPr>
          <w:rFonts w:ascii="Angsana New" w:hAnsi="Angsana New" w:hint="cs"/>
          <w:sz w:val="32"/>
          <w:szCs w:val="32"/>
          <w:cs/>
        </w:rPr>
        <w:t>ทั้งนี้ บริษัทฯจะได้นำเสนอแนวทางการแก้ไขสถานการณ์ดังกล่าวต่อที่ประชุมเพื่อให้ข้อมูลกับ</w:t>
      </w:r>
      <w:r w:rsidR="00D21EE6" w:rsidRPr="000D644D">
        <w:rPr>
          <w:rFonts w:ascii="Angsana New" w:hAnsi="Angsana New"/>
          <w:sz w:val="32"/>
          <w:szCs w:val="32"/>
        </w:rPr>
        <w:t xml:space="preserve">   </w:t>
      </w:r>
      <w:r w:rsidR="00D21EE6" w:rsidRPr="000D644D">
        <w:rPr>
          <w:rFonts w:ascii="Angsana New" w:hAnsi="Angsana New" w:hint="cs"/>
          <w:sz w:val="32"/>
          <w:szCs w:val="32"/>
          <w:cs/>
        </w:rPr>
        <w:t>ผู้ลงทุนและผู้ที่เกี่ยวข้อง (</w:t>
      </w:r>
      <w:r w:rsidR="00D21EE6" w:rsidRPr="000D644D">
        <w:rPr>
          <w:rFonts w:ascii="Angsana New" w:hAnsi="Angsana New"/>
          <w:sz w:val="32"/>
          <w:szCs w:val="32"/>
        </w:rPr>
        <w:t xml:space="preserve">Public Presentation) </w:t>
      </w:r>
      <w:r w:rsidR="00D21EE6" w:rsidRPr="000D644D">
        <w:rPr>
          <w:rFonts w:ascii="Angsana New" w:hAnsi="Angsana New" w:hint="cs"/>
          <w:sz w:val="32"/>
          <w:szCs w:val="32"/>
          <w:cs/>
        </w:rPr>
        <w:t>ต่อไป</w:t>
      </w:r>
    </w:p>
    <w:p w14:paraId="03A4DFF6" w14:textId="1BE8AF4B" w:rsidR="00C266AF" w:rsidRPr="000D644D" w:rsidRDefault="00C02FBF" w:rsidP="000D644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D644D">
        <w:rPr>
          <w:rFonts w:ascii="Angsana New" w:hAnsi="Angsana New"/>
          <w:b/>
          <w:bCs/>
          <w:sz w:val="32"/>
          <w:szCs w:val="32"/>
        </w:rPr>
        <w:t>1</w:t>
      </w:r>
      <w:r w:rsidR="007838A9">
        <w:rPr>
          <w:rFonts w:ascii="Angsana New" w:hAnsi="Angsana New"/>
          <w:b/>
          <w:bCs/>
          <w:sz w:val="32"/>
          <w:szCs w:val="32"/>
        </w:rPr>
        <w:t>5</w:t>
      </w:r>
      <w:r w:rsidR="00857191" w:rsidRPr="000D644D">
        <w:rPr>
          <w:rFonts w:ascii="Angsana New" w:hAnsi="Angsana New"/>
          <w:b/>
          <w:bCs/>
          <w:sz w:val="32"/>
          <w:szCs w:val="32"/>
        </w:rPr>
        <w:t>.</w:t>
      </w:r>
      <w:r w:rsidR="003252EE" w:rsidRPr="000D644D">
        <w:rPr>
          <w:rFonts w:ascii="Angsana New" w:hAnsi="Angsana New"/>
          <w:b/>
          <w:bCs/>
          <w:sz w:val="32"/>
          <w:szCs w:val="32"/>
        </w:rPr>
        <w:tab/>
      </w:r>
      <w:r w:rsidR="003B0391" w:rsidRPr="000D644D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C266AF" w:rsidRPr="000D644D">
        <w:rPr>
          <w:rFonts w:ascii="Angsana New" w:hAnsi="Angsana New"/>
          <w:b/>
          <w:bCs/>
          <w:sz w:val="32"/>
          <w:szCs w:val="32"/>
          <w:cs/>
        </w:rPr>
        <w:t>อนุมัติ</w:t>
      </w:r>
      <w:r w:rsidR="00EF27EA" w:rsidRPr="000D644D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="00C266AF" w:rsidRPr="000D644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673082E8" w14:textId="632C4C7E" w:rsidR="00396680" w:rsidRPr="009F5891" w:rsidRDefault="00D713A2" w:rsidP="00C26C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D644D">
        <w:rPr>
          <w:rFonts w:ascii="Angsana New" w:hAnsi="Angsana New"/>
          <w:sz w:val="32"/>
          <w:szCs w:val="32"/>
        </w:rPr>
        <w:tab/>
      </w:r>
      <w:r w:rsidR="00EF27EA" w:rsidRPr="000D644D">
        <w:rPr>
          <w:rFonts w:ascii="Angsana New" w:hAnsi="Angsana New" w:hint="cs"/>
          <w:sz w:val="32"/>
          <w:szCs w:val="32"/>
          <w:cs/>
        </w:rPr>
        <w:t>งบการเงิน</w:t>
      </w:r>
      <w:r w:rsidR="00FC4E45" w:rsidRPr="000D644D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</w:t>
      </w:r>
      <w:r w:rsidR="00045623" w:rsidRPr="000D644D">
        <w:rPr>
          <w:rFonts w:ascii="Angsana New" w:hAnsi="Angsana New"/>
          <w:sz w:val="32"/>
          <w:szCs w:val="32"/>
          <w:cs/>
        </w:rPr>
        <w:t>คณะ</w:t>
      </w:r>
      <w:r w:rsidR="00FC4E45" w:rsidRPr="000D644D">
        <w:rPr>
          <w:rFonts w:ascii="Angsana New" w:hAnsi="Angsana New"/>
          <w:sz w:val="32"/>
          <w:szCs w:val="32"/>
          <w:cs/>
        </w:rPr>
        <w:t>กรรมการ</w:t>
      </w:r>
      <w:r w:rsidR="00C02FBF" w:rsidRPr="000D644D">
        <w:rPr>
          <w:rFonts w:ascii="Angsana New" w:hAnsi="Angsana New" w:hint="cs"/>
          <w:sz w:val="32"/>
          <w:szCs w:val="32"/>
          <w:cs/>
        </w:rPr>
        <w:t>ผู้มีอำนาจ</w:t>
      </w:r>
      <w:r w:rsidR="00FC4E45" w:rsidRPr="000D644D">
        <w:rPr>
          <w:rFonts w:ascii="Angsana New" w:hAnsi="Angsana New"/>
          <w:sz w:val="32"/>
          <w:szCs w:val="32"/>
          <w:cs/>
        </w:rPr>
        <w:t xml:space="preserve">ของบริษัทฯ </w:t>
      </w:r>
      <w:r w:rsidR="00C266AF" w:rsidRPr="000D644D">
        <w:rPr>
          <w:rFonts w:ascii="Angsana New" w:hAnsi="Angsana New"/>
          <w:sz w:val="32"/>
          <w:szCs w:val="32"/>
          <w:cs/>
        </w:rPr>
        <w:t>เมื่อวันที่</w:t>
      </w:r>
      <w:bookmarkEnd w:id="0"/>
      <w:r w:rsidR="00D6380D" w:rsidRPr="000D644D">
        <w:rPr>
          <w:rFonts w:ascii="Angsana New" w:hAnsi="Angsana New"/>
          <w:sz w:val="32"/>
          <w:szCs w:val="32"/>
        </w:rPr>
        <w:t xml:space="preserve">                        </w:t>
      </w:r>
      <w:r w:rsidR="00C134EC" w:rsidRPr="000D644D">
        <w:rPr>
          <w:rFonts w:ascii="Angsana New" w:hAnsi="Angsana New" w:hint="cs"/>
          <w:sz w:val="32"/>
          <w:szCs w:val="32"/>
        </w:rPr>
        <w:t xml:space="preserve"> </w:t>
      </w:r>
      <w:r w:rsidR="00730995" w:rsidRPr="000D644D">
        <w:rPr>
          <w:rFonts w:ascii="Angsana New" w:hAnsi="Angsana New"/>
          <w:sz w:val="32"/>
          <w:szCs w:val="32"/>
        </w:rPr>
        <w:t xml:space="preserve">14 </w:t>
      </w:r>
      <w:r w:rsidR="002D4C75" w:rsidRPr="000D644D">
        <w:rPr>
          <w:rFonts w:ascii="Angsana New" w:hAnsi="Angsana New"/>
          <w:sz w:val="32"/>
          <w:szCs w:val="32"/>
          <w:cs/>
        </w:rPr>
        <w:t>พฤษภาคม</w:t>
      </w:r>
      <w:r w:rsidR="00730995" w:rsidRPr="000D644D">
        <w:rPr>
          <w:rFonts w:ascii="Angsana New" w:hAnsi="Angsana New"/>
          <w:sz w:val="32"/>
          <w:szCs w:val="32"/>
          <w:cs/>
        </w:rPr>
        <w:t xml:space="preserve"> </w:t>
      </w:r>
      <w:r w:rsidR="00730995" w:rsidRPr="000D644D">
        <w:rPr>
          <w:rFonts w:ascii="Angsana New" w:hAnsi="Angsana New"/>
          <w:sz w:val="32"/>
          <w:szCs w:val="32"/>
        </w:rPr>
        <w:t>2569</w:t>
      </w:r>
    </w:p>
    <w:sectPr w:rsidR="00396680" w:rsidRPr="009F5891" w:rsidSect="00FF0643">
      <w:footnotePr>
        <w:pos w:val="sectEnd"/>
      </w:footnotePr>
      <w:endnotePr>
        <w:numFmt w:val="decimal"/>
        <w:numStart w:val="0"/>
      </w:endnotePr>
      <w:pgSz w:w="11909" w:h="16834" w:code="9"/>
      <w:pgMar w:top="1296" w:right="1080" w:bottom="1080" w:left="1339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E14CB" w14:textId="77777777" w:rsidR="00D24C77" w:rsidRDefault="00D24C77">
      <w:r>
        <w:separator/>
      </w:r>
    </w:p>
  </w:endnote>
  <w:endnote w:type="continuationSeparator" w:id="0">
    <w:p w14:paraId="62C9D817" w14:textId="77777777" w:rsidR="00D24C77" w:rsidRDefault="00D24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2337D" w14:textId="77777777" w:rsidR="007551CA" w:rsidRDefault="007551C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49EB8" w14:textId="29725FE7" w:rsidR="004E74D5" w:rsidRPr="00FF0643" w:rsidRDefault="004E74D5" w:rsidP="00E71DD5">
    <w:pPr>
      <w:pStyle w:val="Footer"/>
      <w:tabs>
        <w:tab w:val="clear" w:pos="4153"/>
        <w:tab w:val="clear" w:pos="8306"/>
      </w:tabs>
      <w:jc w:val="right"/>
      <w:rPr>
        <w:rFonts w:ascii="Angsana New" w:hAnsi="Angsana New"/>
        <w:sz w:val="32"/>
        <w:szCs w:val="32"/>
      </w:rPr>
    </w:pPr>
    <w:r w:rsidRPr="00FF0643">
      <w:rPr>
        <w:rFonts w:ascii="Angsana New" w:hAnsi="Angsana New"/>
        <w:sz w:val="32"/>
        <w:szCs w:val="32"/>
      </w:rPr>
      <w:fldChar w:fldCharType="begin"/>
    </w:r>
    <w:r w:rsidRPr="00336DB6">
      <w:rPr>
        <w:rFonts w:ascii="Angsana New" w:hAnsi="Angsana New"/>
        <w:sz w:val="32"/>
        <w:szCs w:val="32"/>
      </w:rPr>
      <w:instrText xml:space="preserve"> PAGE   \* MERG</w:instrText>
    </w:r>
    <w:r w:rsidRPr="00FF0643">
      <w:rPr>
        <w:rFonts w:ascii="Angsana New" w:hAnsi="Angsana New"/>
        <w:sz w:val="32"/>
        <w:szCs w:val="32"/>
      </w:rPr>
      <w:instrText xml:space="preserve">EFORMAT </w:instrText>
    </w:r>
    <w:r w:rsidRPr="00FF0643">
      <w:rPr>
        <w:rFonts w:ascii="Angsana New" w:hAnsi="Angsana New"/>
        <w:sz w:val="32"/>
        <w:szCs w:val="32"/>
      </w:rPr>
      <w:fldChar w:fldCharType="separate"/>
    </w:r>
    <w:r w:rsidR="001C32C3">
      <w:rPr>
        <w:rFonts w:ascii="Angsana New" w:hAnsi="Angsana New"/>
        <w:noProof/>
        <w:sz w:val="32"/>
        <w:szCs w:val="32"/>
      </w:rPr>
      <w:t>21</w:t>
    </w:r>
    <w:r w:rsidRPr="00FF0643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FBCB3" w14:textId="77777777" w:rsidR="007551CA" w:rsidRDefault="007551C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AD806E" w14:textId="77777777" w:rsidR="00D24C77" w:rsidRDefault="00D24C77">
      <w:r>
        <w:separator/>
      </w:r>
    </w:p>
  </w:footnote>
  <w:footnote w:type="continuationSeparator" w:id="0">
    <w:p w14:paraId="7A8152C5" w14:textId="77777777" w:rsidR="00D24C77" w:rsidRDefault="00D24C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8A292" w14:textId="77777777" w:rsidR="007551CA" w:rsidRDefault="007551C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41D23" w14:textId="2874F1F1" w:rsidR="004E74D5" w:rsidRPr="005056F0" w:rsidRDefault="004E74D5" w:rsidP="00E71DD5">
    <w:pPr>
      <w:pStyle w:val="Header"/>
      <w:tabs>
        <w:tab w:val="clear" w:pos="4153"/>
        <w:tab w:val="clear" w:pos="8306"/>
      </w:tabs>
      <w:jc w:val="right"/>
      <w:rPr>
        <w:szCs w:val="24"/>
        <w:cs/>
        <w:lang w:val="en-US"/>
      </w:rPr>
    </w:pPr>
    <w:r w:rsidRPr="00A62DD3">
      <w:rPr>
        <w:rFonts w:ascii="Angsana New" w:hAnsi="Angsana New"/>
        <w:sz w:val="32"/>
        <w:szCs w:val="32"/>
      </w:rPr>
      <w:t xml:space="preserve"> (</w:t>
    </w:r>
    <w:r w:rsidRPr="005056F0">
      <w:rPr>
        <w:rFonts w:ascii="Angsana New" w:hAnsi="Angsana New"/>
        <w:sz w:val="32"/>
        <w:szCs w:val="32"/>
        <w:cs/>
        <w:lang w:val="en-US"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53278" w14:textId="77777777" w:rsidR="007551CA" w:rsidRDefault="007551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05AC0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C0AC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1AD4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781F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0A22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E5ADC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3048B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7843E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04B7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D04E3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A5411"/>
    <w:multiLevelType w:val="multilevel"/>
    <w:tmpl w:val="544C396E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7284640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cs="AngsanaUPC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2C2B71"/>
    <w:multiLevelType w:val="hybridMultilevel"/>
    <w:tmpl w:val="F5A68B4C"/>
    <w:lvl w:ilvl="0" w:tplc="6F84BD0C">
      <w:start w:val="1"/>
      <w:numFmt w:val="decimal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1F48430F"/>
    <w:multiLevelType w:val="hybridMultilevel"/>
    <w:tmpl w:val="8FFE84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D5165B"/>
    <w:multiLevelType w:val="hybridMultilevel"/>
    <w:tmpl w:val="4634A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363B43"/>
    <w:multiLevelType w:val="multilevel"/>
    <w:tmpl w:val="A5B6B6DC"/>
    <w:lvl w:ilvl="0">
      <w:start w:val="10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FDA5518"/>
    <w:multiLevelType w:val="multilevel"/>
    <w:tmpl w:val="544C396E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67E1CA8"/>
    <w:multiLevelType w:val="hybridMultilevel"/>
    <w:tmpl w:val="40C0867A"/>
    <w:lvl w:ilvl="0" w:tplc="CF908098">
      <w:start w:val="10"/>
      <w:numFmt w:val="bullet"/>
      <w:lvlText w:val="-"/>
      <w:lvlJc w:val="left"/>
      <w:pPr>
        <w:tabs>
          <w:tab w:val="num" w:pos="1627"/>
        </w:tabs>
        <w:ind w:left="1627" w:hanging="360"/>
      </w:pPr>
      <w:rPr>
        <w:rFonts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3" w15:restartNumberingAfterBreak="0">
    <w:nsid w:val="477D53DF"/>
    <w:multiLevelType w:val="hybridMultilevel"/>
    <w:tmpl w:val="AD68DF3A"/>
    <w:lvl w:ilvl="0" w:tplc="5B0A0ED4">
      <w:start w:val="1"/>
      <w:numFmt w:val="decimal"/>
      <w:lvlText w:val="%1.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5FD37C57"/>
    <w:multiLevelType w:val="multilevel"/>
    <w:tmpl w:val="19DC5B74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26" w15:restartNumberingAfterBreak="0">
    <w:nsid w:val="625A59F6"/>
    <w:multiLevelType w:val="hybridMultilevel"/>
    <w:tmpl w:val="FB524424"/>
    <w:lvl w:ilvl="0" w:tplc="42D8C24A">
      <w:start w:val="5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62CB5D8F"/>
    <w:multiLevelType w:val="hybridMultilevel"/>
    <w:tmpl w:val="FCD4E2F4"/>
    <w:lvl w:ilvl="0" w:tplc="E800F4C6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3DC298D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3C13E4"/>
    <w:multiLevelType w:val="hybridMultilevel"/>
    <w:tmpl w:val="468A85F4"/>
    <w:lvl w:ilvl="0" w:tplc="A95810D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84378C"/>
    <w:multiLevelType w:val="hybridMultilevel"/>
    <w:tmpl w:val="7AD0F90C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81934"/>
    <w:multiLevelType w:val="hybridMultilevel"/>
    <w:tmpl w:val="19DC5B74"/>
    <w:lvl w:ilvl="0" w:tplc="0409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33" w15:restartNumberingAfterBreak="0">
    <w:nsid w:val="72561F39"/>
    <w:multiLevelType w:val="hybridMultilevel"/>
    <w:tmpl w:val="90B88F68"/>
    <w:lvl w:ilvl="0" w:tplc="CB02BB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cs="AngsanaUPC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6" w15:restartNumberingAfterBreak="0">
    <w:nsid w:val="73781F49"/>
    <w:multiLevelType w:val="multilevel"/>
    <w:tmpl w:val="E6D2AC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B3F6EFA"/>
    <w:multiLevelType w:val="multilevel"/>
    <w:tmpl w:val="544C396E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45917617">
    <w:abstractNumId w:val="21"/>
  </w:num>
  <w:num w:numId="2" w16cid:durableId="1363284367">
    <w:abstractNumId w:val="24"/>
  </w:num>
  <w:num w:numId="3" w16cid:durableId="3675954">
    <w:abstractNumId w:val="35"/>
  </w:num>
  <w:num w:numId="4" w16cid:durableId="1809860959">
    <w:abstractNumId w:val="17"/>
  </w:num>
  <w:num w:numId="5" w16cid:durableId="1225414592">
    <w:abstractNumId w:val="37"/>
  </w:num>
  <w:num w:numId="6" w16cid:durableId="1626034296">
    <w:abstractNumId w:val="12"/>
  </w:num>
  <w:num w:numId="7" w16cid:durableId="1093934129">
    <w:abstractNumId w:val="34"/>
  </w:num>
  <w:num w:numId="8" w16cid:durableId="157960808">
    <w:abstractNumId w:val="9"/>
  </w:num>
  <w:num w:numId="9" w16cid:durableId="1892766731">
    <w:abstractNumId w:val="7"/>
  </w:num>
  <w:num w:numId="10" w16cid:durableId="1261334675">
    <w:abstractNumId w:val="6"/>
  </w:num>
  <w:num w:numId="11" w16cid:durableId="199975055">
    <w:abstractNumId w:val="5"/>
  </w:num>
  <w:num w:numId="12" w16cid:durableId="1916745486">
    <w:abstractNumId w:val="4"/>
  </w:num>
  <w:num w:numId="13" w16cid:durableId="1489245956">
    <w:abstractNumId w:val="8"/>
  </w:num>
  <w:num w:numId="14" w16cid:durableId="715391261">
    <w:abstractNumId w:val="3"/>
  </w:num>
  <w:num w:numId="15" w16cid:durableId="2047559858">
    <w:abstractNumId w:val="2"/>
  </w:num>
  <w:num w:numId="16" w16cid:durableId="928270965">
    <w:abstractNumId w:val="1"/>
  </w:num>
  <w:num w:numId="17" w16cid:durableId="1082482592">
    <w:abstractNumId w:val="0"/>
  </w:num>
  <w:num w:numId="18" w16cid:durableId="1912159575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9121749">
    <w:abstractNumId w:val="22"/>
  </w:num>
  <w:num w:numId="20" w16cid:durableId="1907563884">
    <w:abstractNumId w:val="26"/>
  </w:num>
  <w:num w:numId="21" w16cid:durableId="1880386929">
    <w:abstractNumId w:val="11"/>
  </w:num>
  <w:num w:numId="22" w16cid:durableId="1575628008">
    <w:abstractNumId w:val="28"/>
  </w:num>
  <w:num w:numId="23" w16cid:durableId="2117557014">
    <w:abstractNumId w:val="18"/>
  </w:num>
  <w:num w:numId="24" w16cid:durableId="420882432">
    <w:abstractNumId w:val="31"/>
  </w:num>
  <w:num w:numId="25" w16cid:durableId="938176302">
    <w:abstractNumId w:val="38"/>
  </w:num>
  <w:num w:numId="26" w16cid:durableId="2139059445">
    <w:abstractNumId w:val="36"/>
  </w:num>
  <w:num w:numId="27" w16cid:durableId="1623611380">
    <w:abstractNumId w:val="20"/>
  </w:num>
  <w:num w:numId="28" w16cid:durableId="234822347">
    <w:abstractNumId w:val="10"/>
  </w:num>
  <w:num w:numId="29" w16cid:durableId="1488939931">
    <w:abstractNumId w:val="32"/>
  </w:num>
  <w:num w:numId="30" w16cid:durableId="1563517033">
    <w:abstractNumId w:val="25"/>
  </w:num>
  <w:num w:numId="31" w16cid:durableId="1037243372">
    <w:abstractNumId w:val="19"/>
  </w:num>
  <w:num w:numId="32" w16cid:durableId="1689327575">
    <w:abstractNumId w:val="27"/>
  </w:num>
  <w:num w:numId="33" w16cid:durableId="1648976676">
    <w:abstractNumId w:val="39"/>
  </w:num>
  <w:num w:numId="34" w16cid:durableId="216402759">
    <w:abstractNumId w:val="33"/>
  </w:num>
  <w:num w:numId="35" w16cid:durableId="277220693">
    <w:abstractNumId w:val="29"/>
  </w:num>
  <w:num w:numId="36" w16cid:durableId="526481011">
    <w:abstractNumId w:val="13"/>
  </w:num>
  <w:num w:numId="37" w16cid:durableId="16976577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2232346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7151690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398283891">
    <w:abstractNumId w:val="23"/>
  </w:num>
  <w:num w:numId="41" w16cid:durableId="18981228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pos w:val="sectEnd"/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IPSpeechSession$" w:val="FALSE"/>
    <w:docVar w:name="IPSpeechSessionSaved$" w:val="FALSE"/>
  </w:docVars>
  <w:rsids>
    <w:rsidRoot w:val="00DB7440"/>
    <w:rsid w:val="000005D0"/>
    <w:rsid w:val="000005F1"/>
    <w:rsid w:val="0000080B"/>
    <w:rsid w:val="00001A6A"/>
    <w:rsid w:val="00001CC0"/>
    <w:rsid w:val="00001EF2"/>
    <w:rsid w:val="000021DE"/>
    <w:rsid w:val="00002506"/>
    <w:rsid w:val="0000288E"/>
    <w:rsid w:val="00002A94"/>
    <w:rsid w:val="00002AE8"/>
    <w:rsid w:val="00002B08"/>
    <w:rsid w:val="00002B3F"/>
    <w:rsid w:val="00002BFE"/>
    <w:rsid w:val="00002F2E"/>
    <w:rsid w:val="00002FA6"/>
    <w:rsid w:val="00003642"/>
    <w:rsid w:val="000036F0"/>
    <w:rsid w:val="00003C62"/>
    <w:rsid w:val="00005BCA"/>
    <w:rsid w:val="00005ECD"/>
    <w:rsid w:val="000061AF"/>
    <w:rsid w:val="0000642B"/>
    <w:rsid w:val="00006949"/>
    <w:rsid w:val="00006AB4"/>
    <w:rsid w:val="00007B4C"/>
    <w:rsid w:val="00007C35"/>
    <w:rsid w:val="00007E04"/>
    <w:rsid w:val="00010048"/>
    <w:rsid w:val="00010254"/>
    <w:rsid w:val="00010303"/>
    <w:rsid w:val="00010E21"/>
    <w:rsid w:val="00010E90"/>
    <w:rsid w:val="0001123C"/>
    <w:rsid w:val="00011810"/>
    <w:rsid w:val="00011C18"/>
    <w:rsid w:val="00011D35"/>
    <w:rsid w:val="000124AE"/>
    <w:rsid w:val="00012C86"/>
    <w:rsid w:val="000133EE"/>
    <w:rsid w:val="00013D46"/>
    <w:rsid w:val="000140FF"/>
    <w:rsid w:val="00014238"/>
    <w:rsid w:val="00014286"/>
    <w:rsid w:val="00014340"/>
    <w:rsid w:val="00014551"/>
    <w:rsid w:val="000147EA"/>
    <w:rsid w:val="0001504B"/>
    <w:rsid w:val="00015AD0"/>
    <w:rsid w:val="00016073"/>
    <w:rsid w:val="00016122"/>
    <w:rsid w:val="00016123"/>
    <w:rsid w:val="00016CEC"/>
    <w:rsid w:val="00016F8A"/>
    <w:rsid w:val="00017374"/>
    <w:rsid w:val="00017526"/>
    <w:rsid w:val="000179AA"/>
    <w:rsid w:val="000219A6"/>
    <w:rsid w:val="00021D0F"/>
    <w:rsid w:val="00023CEA"/>
    <w:rsid w:val="00024004"/>
    <w:rsid w:val="000241FF"/>
    <w:rsid w:val="000242CD"/>
    <w:rsid w:val="0002460F"/>
    <w:rsid w:val="0002475D"/>
    <w:rsid w:val="00024AD0"/>
    <w:rsid w:val="00024ED0"/>
    <w:rsid w:val="00025321"/>
    <w:rsid w:val="0002540E"/>
    <w:rsid w:val="00025413"/>
    <w:rsid w:val="00025457"/>
    <w:rsid w:val="00026286"/>
    <w:rsid w:val="00026656"/>
    <w:rsid w:val="00026FBA"/>
    <w:rsid w:val="000271F4"/>
    <w:rsid w:val="00027385"/>
    <w:rsid w:val="00027499"/>
    <w:rsid w:val="00027850"/>
    <w:rsid w:val="00027FBC"/>
    <w:rsid w:val="00030527"/>
    <w:rsid w:val="00030B6B"/>
    <w:rsid w:val="000310DF"/>
    <w:rsid w:val="000313F9"/>
    <w:rsid w:val="00031590"/>
    <w:rsid w:val="00031AAD"/>
    <w:rsid w:val="00031B61"/>
    <w:rsid w:val="00031DF3"/>
    <w:rsid w:val="00032105"/>
    <w:rsid w:val="000321E9"/>
    <w:rsid w:val="0003252A"/>
    <w:rsid w:val="000325CE"/>
    <w:rsid w:val="000334DA"/>
    <w:rsid w:val="000339B6"/>
    <w:rsid w:val="00033F61"/>
    <w:rsid w:val="0003419C"/>
    <w:rsid w:val="00034300"/>
    <w:rsid w:val="00034390"/>
    <w:rsid w:val="000343A2"/>
    <w:rsid w:val="00034C80"/>
    <w:rsid w:val="00034EED"/>
    <w:rsid w:val="0003553B"/>
    <w:rsid w:val="00035D3C"/>
    <w:rsid w:val="00035DF6"/>
    <w:rsid w:val="0003655A"/>
    <w:rsid w:val="00036648"/>
    <w:rsid w:val="00036679"/>
    <w:rsid w:val="000366BF"/>
    <w:rsid w:val="0003720F"/>
    <w:rsid w:val="00037437"/>
    <w:rsid w:val="00037AE4"/>
    <w:rsid w:val="00040565"/>
    <w:rsid w:val="000407A0"/>
    <w:rsid w:val="000407BF"/>
    <w:rsid w:val="00040D05"/>
    <w:rsid w:val="00041A4D"/>
    <w:rsid w:val="00041DDF"/>
    <w:rsid w:val="00041E65"/>
    <w:rsid w:val="00041F07"/>
    <w:rsid w:val="00042292"/>
    <w:rsid w:val="0004230F"/>
    <w:rsid w:val="00042394"/>
    <w:rsid w:val="00042AEB"/>
    <w:rsid w:val="00042D11"/>
    <w:rsid w:val="00043A01"/>
    <w:rsid w:val="00043CF6"/>
    <w:rsid w:val="000440FB"/>
    <w:rsid w:val="00044962"/>
    <w:rsid w:val="00044AE9"/>
    <w:rsid w:val="00044C07"/>
    <w:rsid w:val="0004532A"/>
    <w:rsid w:val="00045386"/>
    <w:rsid w:val="00045623"/>
    <w:rsid w:val="00045A05"/>
    <w:rsid w:val="00046E0A"/>
    <w:rsid w:val="000475A3"/>
    <w:rsid w:val="00050274"/>
    <w:rsid w:val="000507DB"/>
    <w:rsid w:val="00050A89"/>
    <w:rsid w:val="00050E1F"/>
    <w:rsid w:val="0005193B"/>
    <w:rsid w:val="00051A3F"/>
    <w:rsid w:val="00051BC5"/>
    <w:rsid w:val="0005200B"/>
    <w:rsid w:val="0005256A"/>
    <w:rsid w:val="000525B1"/>
    <w:rsid w:val="000532F8"/>
    <w:rsid w:val="00053C1A"/>
    <w:rsid w:val="00053ED2"/>
    <w:rsid w:val="0005428E"/>
    <w:rsid w:val="000548BE"/>
    <w:rsid w:val="00054FE8"/>
    <w:rsid w:val="00055364"/>
    <w:rsid w:val="0005550D"/>
    <w:rsid w:val="000559E6"/>
    <w:rsid w:val="00055DA8"/>
    <w:rsid w:val="00055EAE"/>
    <w:rsid w:val="0005622A"/>
    <w:rsid w:val="00056BF4"/>
    <w:rsid w:val="00056F2A"/>
    <w:rsid w:val="00057AEC"/>
    <w:rsid w:val="000602AE"/>
    <w:rsid w:val="00060BD1"/>
    <w:rsid w:val="00060C48"/>
    <w:rsid w:val="00060F62"/>
    <w:rsid w:val="0006105B"/>
    <w:rsid w:val="000617A8"/>
    <w:rsid w:val="00062092"/>
    <w:rsid w:val="0006288C"/>
    <w:rsid w:val="00062A39"/>
    <w:rsid w:val="00062B13"/>
    <w:rsid w:val="00062FBE"/>
    <w:rsid w:val="000632BC"/>
    <w:rsid w:val="000634A1"/>
    <w:rsid w:val="000642E7"/>
    <w:rsid w:val="00064534"/>
    <w:rsid w:val="00064A28"/>
    <w:rsid w:val="00065559"/>
    <w:rsid w:val="00065C8D"/>
    <w:rsid w:val="00066359"/>
    <w:rsid w:val="000664E9"/>
    <w:rsid w:val="0006788B"/>
    <w:rsid w:val="00067C3A"/>
    <w:rsid w:val="00070DC6"/>
    <w:rsid w:val="00070E6C"/>
    <w:rsid w:val="0007130F"/>
    <w:rsid w:val="00071811"/>
    <w:rsid w:val="00071954"/>
    <w:rsid w:val="000719EC"/>
    <w:rsid w:val="00071CEA"/>
    <w:rsid w:val="00071E18"/>
    <w:rsid w:val="00072007"/>
    <w:rsid w:val="0007229D"/>
    <w:rsid w:val="000733E5"/>
    <w:rsid w:val="000735A8"/>
    <w:rsid w:val="000739C4"/>
    <w:rsid w:val="00074040"/>
    <w:rsid w:val="000742C2"/>
    <w:rsid w:val="0007436D"/>
    <w:rsid w:val="00074746"/>
    <w:rsid w:val="00074BE1"/>
    <w:rsid w:val="0007542D"/>
    <w:rsid w:val="0007591C"/>
    <w:rsid w:val="00075B7E"/>
    <w:rsid w:val="000760EC"/>
    <w:rsid w:val="00076B91"/>
    <w:rsid w:val="00076F2E"/>
    <w:rsid w:val="000772A5"/>
    <w:rsid w:val="000774F7"/>
    <w:rsid w:val="0007756F"/>
    <w:rsid w:val="0007768E"/>
    <w:rsid w:val="000776C9"/>
    <w:rsid w:val="00077CFC"/>
    <w:rsid w:val="0008023A"/>
    <w:rsid w:val="00081385"/>
    <w:rsid w:val="00082226"/>
    <w:rsid w:val="00082CAB"/>
    <w:rsid w:val="00082F79"/>
    <w:rsid w:val="000830E2"/>
    <w:rsid w:val="000830F8"/>
    <w:rsid w:val="00083152"/>
    <w:rsid w:val="00083291"/>
    <w:rsid w:val="00083820"/>
    <w:rsid w:val="00083F61"/>
    <w:rsid w:val="00084F68"/>
    <w:rsid w:val="00085415"/>
    <w:rsid w:val="00085A9B"/>
    <w:rsid w:val="00085ABB"/>
    <w:rsid w:val="00085B0C"/>
    <w:rsid w:val="00085C56"/>
    <w:rsid w:val="00085C7A"/>
    <w:rsid w:val="00085DD3"/>
    <w:rsid w:val="00086238"/>
    <w:rsid w:val="000862F2"/>
    <w:rsid w:val="000866EA"/>
    <w:rsid w:val="0008673F"/>
    <w:rsid w:val="00086B64"/>
    <w:rsid w:val="00086BC5"/>
    <w:rsid w:val="00086C9F"/>
    <w:rsid w:val="00086E9A"/>
    <w:rsid w:val="00086F44"/>
    <w:rsid w:val="00087219"/>
    <w:rsid w:val="00087816"/>
    <w:rsid w:val="000904E1"/>
    <w:rsid w:val="00090A11"/>
    <w:rsid w:val="00091861"/>
    <w:rsid w:val="00091CDF"/>
    <w:rsid w:val="0009206D"/>
    <w:rsid w:val="00092834"/>
    <w:rsid w:val="00093031"/>
    <w:rsid w:val="00093251"/>
    <w:rsid w:val="00093367"/>
    <w:rsid w:val="00093FB8"/>
    <w:rsid w:val="00094179"/>
    <w:rsid w:val="000942BE"/>
    <w:rsid w:val="00094364"/>
    <w:rsid w:val="0009445F"/>
    <w:rsid w:val="00095253"/>
    <w:rsid w:val="00095344"/>
    <w:rsid w:val="00095418"/>
    <w:rsid w:val="00095BDB"/>
    <w:rsid w:val="000962E6"/>
    <w:rsid w:val="00097FBC"/>
    <w:rsid w:val="000A0729"/>
    <w:rsid w:val="000A0EFE"/>
    <w:rsid w:val="000A16C6"/>
    <w:rsid w:val="000A1C19"/>
    <w:rsid w:val="000A20CC"/>
    <w:rsid w:val="000A27AB"/>
    <w:rsid w:val="000A2B46"/>
    <w:rsid w:val="000A333E"/>
    <w:rsid w:val="000A3521"/>
    <w:rsid w:val="000A38F4"/>
    <w:rsid w:val="000A3AF5"/>
    <w:rsid w:val="000A51F0"/>
    <w:rsid w:val="000A55EE"/>
    <w:rsid w:val="000A586D"/>
    <w:rsid w:val="000A5FE8"/>
    <w:rsid w:val="000A62A6"/>
    <w:rsid w:val="000A62EA"/>
    <w:rsid w:val="000A7482"/>
    <w:rsid w:val="000A74F7"/>
    <w:rsid w:val="000A76BB"/>
    <w:rsid w:val="000A7BCE"/>
    <w:rsid w:val="000B017B"/>
    <w:rsid w:val="000B067A"/>
    <w:rsid w:val="000B07FC"/>
    <w:rsid w:val="000B0B93"/>
    <w:rsid w:val="000B0EAE"/>
    <w:rsid w:val="000B1CD3"/>
    <w:rsid w:val="000B205E"/>
    <w:rsid w:val="000B2100"/>
    <w:rsid w:val="000B2466"/>
    <w:rsid w:val="000B25F3"/>
    <w:rsid w:val="000B2634"/>
    <w:rsid w:val="000B2940"/>
    <w:rsid w:val="000B3424"/>
    <w:rsid w:val="000B35AA"/>
    <w:rsid w:val="000B3673"/>
    <w:rsid w:val="000B36AF"/>
    <w:rsid w:val="000B3F89"/>
    <w:rsid w:val="000B430B"/>
    <w:rsid w:val="000B4D61"/>
    <w:rsid w:val="000B4ECC"/>
    <w:rsid w:val="000B5775"/>
    <w:rsid w:val="000B5AF1"/>
    <w:rsid w:val="000B5FD4"/>
    <w:rsid w:val="000B607C"/>
    <w:rsid w:val="000B7794"/>
    <w:rsid w:val="000B796B"/>
    <w:rsid w:val="000B796F"/>
    <w:rsid w:val="000B7CCE"/>
    <w:rsid w:val="000C0174"/>
    <w:rsid w:val="000C0359"/>
    <w:rsid w:val="000C0AF2"/>
    <w:rsid w:val="000C0FBD"/>
    <w:rsid w:val="000C1756"/>
    <w:rsid w:val="000C18D6"/>
    <w:rsid w:val="000C193D"/>
    <w:rsid w:val="000C1C40"/>
    <w:rsid w:val="000C1F07"/>
    <w:rsid w:val="000C274C"/>
    <w:rsid w:val="000C2F26"/>
    <w:rsid w:val="000C2FC7"/>
    <w:rsid w:val="000C42B2"/>
    <w:rsid w:val="000C493D"/>
    <w:rsid w:val="000C4A2F"/>
    <w:rsid w:val="000C542E"/>
    <w:rsid w:val="000C64F9"/>
    <w:rsid w:val="000C6B8E"/>
    <w:rsid w:val="000C6F02"/>
    <w:rsid w:val="000C7386"/>
    <w:rsid w:val="000C752A"/>
    <w:rsid w:val="000C76BB"/>
    <w:rsid w:val="000C76C5"/>
    <w:rsid w:val="000C7BFA"/>
    <w:rsid w:val="000C7F5E"/>
    <w:rsid w:val="000D0565"/>
    <w:rsid w:val="000D084F"/>
    <w:rsid w:val="000D1374"/>
    <w:rsid w:val="000D14DE"/>
    <w:rsid w:val="000D153C"/>
    <w:rsid w:val="000D1A65"/>
    <w:rsid w:val="000D1D33"/>
    <w:rsid w:val="000D2048"/>
    <w:rsid w:val="000D204A"/>
    <w:rsid w:val="000D2152"/>
    <w:rsid w:val="000D2478"/>
    <w:rsid w:val="000D2910"/>
    <w:rsid w:val="000D2AC7"/>
    <w:rsid w:val="000D2AD5"/>
    <w:rsid w:val="000D32B3"/>
    <w:rsid w:val="000D3796"/>
    <w:rsid w:val="000D42F3"/>
    <w:rsid w:val="000D4BFA"/>
    <w:rsid w:val="000D4DC5"/>
    <w:rsid w:val="000D50AE"/>
    <w:rsid w:val="000D644D"/>
    <w:rsid w:val="000D64E1"/>
    <w:rsid w:val="000D6636"/>
    <w:rsid w:val="000D6F82"/>
    <w:rsid w:val="000D7A59"/>
    <w:rsid w:val="000D7DF1"/>
    <w:rsid w:val="000D7EB5"/>
    <w:rsid w:val="000E13EC"/>
    <w:rsid w:val="000E1589"/>
    <w:rsid w:val="000E15A3"/>
    <w:rsid w:val="000E241E"/>
    <w:rsid w:val="000E30B1"/>
    <w:rsid w:val="000E3971"/>
    <w:rsid w:val="000E3A62"/>
    <w:rsid w:val="000E3BCB"/>
    <w:rsid w:val="000E41F6"/>
    <w:rsid w:val="000E435F"/>
    <w:rsid w:val="000E44E9"/>
    <w:rsid w:val="000E4607"/>
    <w:rsid w:val="000E4FC7"/>
    <w:rsid w:val="000E5212"/>
    <w:rsid w:val="000E59C0"/>
    <w:rsid w:val="000E5CA7"/>
    <w:rsid w:val="000E64E5"/>
    <w:rsid w:val="000E6B3E"/>
    <w:rsid w:val="000E6BCA"/>
    <w:rsid w:val="000E6E0C"/>
    <w:rsid w:val="000E702E"/>
    <w:rsid w:val="000E760D"/>
    <w:rsid w:val="000E7804"/>
    <w:rsid w:val="000E78CB"/>
    <w:rsid w:val="000E7C33"/>
    <w:rsid w:val="000E7FDB"/>
    <w:rsid w:val="000F0459"/>
    <w:rsid w:val="000F0572"/>
    <w:rsid w:val="000F0C75"/>
    <w:rsid w:val="000F12F6"/>
    <w:rsid w:val="000F13BD"/>
    <w:rsid w:val="000F181E"/>
    <w:rsid w:val="000F2210"/>
    <w:rsid w:val="000F2332"/>
    <w:rsid w:val="000F2640"/>
    <w:rsid w:val="000F282C"/>
    <w:rsid w:val="000F2AD9"/>
    <w:rsid w:val="000F322E"/>
    <w:rsid w:val="000F39DD"/>
    <w:rsid w:val="000F3AAA"/>
    <w:rsid w:val="000F3BDB"/>
    <w:rsid w:val="000F42ED"/>
    <w:rsid w:val="000F4BEE"/>
    <w:rsid w:val="000F5920"/>
    <w:rsid w:val="000F5931"/>
    <w:rsid w:val="000F5EB6"/>
    <w:rsid w:val="000F6956"/>
    <w:rsid w:val="000F69B3"/>
    <w:rsid w:val="000F6C19"/>
    <w:rsid w:val="000F7056"/>
    <w:rsid w:val="000F730E"/>
    <w:rsid w:val="000F7D2E"/>
    <w:rsid w:val="0010040C"/>
    <w:rsid w:val="0010111C"/>
    <w:rsid w:val="00101F07"/>
    <w:rsid w:val="0010285B"/>
    <w:rsid w:val="00103A79"/>
    <w:rsid w:val="00103B4C"/>
    <w:rsid w:val="00104795"/>
    <w:rsid w:val="001048B1"/>
    <w:rsid w:val="001059C3"/>
    <w:rsid w:val="00105C42"/>
    <w:rsid w:val="00105F8B"/>
    <w:rsid w:val="001061CF"/>
    <w:rsid w:val="0010653E"/>
    <w:rsid w:val="0010675E"/>
    <w:rsid w:val="00106F3E"/>
    <w:rsid w:val="001079A4"/>
    <w:rsid w:val="00110101"/>
    <w:rsid w:val="00110713"/>
    <w:rsid w:val="0011081F"/>
    <w:rsid w:val="001112C4"/>
    <w:rsid w:val="00111844"/>
    <w:rsid w:val="001124BC"/>
    <w:rsid w:val="00112AE1"/>
    <w:rsid w:val="00112C99"/>
    <w:rsid w:val="00112EF0"/>
    <w:rsid w:val="00113787"/>
    <w:rsid w:val="00113AA6"/>
    <w:rsid w:val="00114127"/>
    <w:rsid w:val="00114659"/>
    <w:rsid w:val="00114935"/>
    <w:rsid w:val="00114B11"/>
    <w:rsid w:val="00115BD2"/>
    <w:rsid w:val="001174EE"/>
    <w:rsid w:val="001175AA"/>
    <w:rsid w:val="00117877"/>
    <w:rsid w:val="00117AF3"/>
    <w:rsid w:val="001204EA"/>
    <w:rsid w:val="001205B0"/>
    <w:rsid w:val="00120A32"/>
    <w:rsid w:val="00120C13"/>
    <w:rsid w:val="0012151A"/>
    <w:rsid w:val="001223C9"/>
    <w:rsid w:val="00123329"/>
    <w:rsid w:val="00123885"/>
    <w:rsid w:val="00123EBB"/>
    <w:rsid w:val="00123F53"/>
    <w:rsid w:val="001264C7"/>
    <w:rsid w:val="00126578"/>
    <w:rsid w:val="00126897"/>
    <w:rsid w:val="001270AB"/>
    <w:rsid w:val="001272DF"/>
    <w:rsid w:val="001277F3"/>
    <w:rsid w:val="00130850"/>
    <w:rsid w:val="00130CD9"/>
    <w:rsid w:val="0013119C"/>
    <w:rsid w:val="001313AC"/>
    <w:rsid w:val="00131452"/>
    <w:rsid w:val="001314E1"/>
    <w:rsid w:val="00131560"/>
    <w:rsid w:val="001321DC"/>
    <w:rsid w:val="00132315"/>
    <w:rsid w:val="00132361"/>
    <w:rsid w:val="001328F8"/>
    <w:rsid w:val="00132CA2"/>
    <w:rsid w:val="00132ED4"/>
    <w:rsid w:val="00133834"/>
    <w:rsid w:val="00133B39"/>
    <w:rsid w:val="00134511"/>
    <w:rsid w:val="001347A1"/>
    <w:rsid w:val="00134F1F"/>
    <w:rsid w:val="001350FB"/>
    <w:rsid w:val="001354AA"/>
    <w:rsid w:val="00136434"/>
    <w:rsid w:val="0013670E"/>
    <w:rsid w:val="00136792"/>
    <w:rsid w:val="00140372"/>
    <w:rsid w:val="001403C2"/>
    <w:rsid w:val="001408EB"/>
    <w:rsid w:val="00141D9F"/>
    <w:rsid w:val="00141DD4"/>
    <w:rsid w:val="00141F57"/>
    <w:rsid w:val="001424D8"/>
    <w:rsid w:val="001428DC"/>
    <w:rsid w:val="00142AE7"/>
    <w:rsid w:val="00143B50"/>
    <w:rsid w:val="0014496C"/>
    <w:rsid w:val="00145010"/>
    <w:rsid w:val="00145539"/>
    <w:rsid w:val="001456BE"/>
    <w:rsid w:val="001459B4"/>
    <w:rsid w:val="00145AED"/>
    <w:rsid w:val="00146345"/>
    <w:rsid w:val="00146717"/>
    <w:rsid w:val="00146C20"/>
    <w:rsid w:val="001475D4"/>
    <w:rsid w:val="00147AB2"/>
    <w:rsid w:val="00147F00"/>
    <w:rsid w:val="00150B62"/>
    <w:rsid w:val="001513BF"/>
    <w:rsid w:val="00151D80"/>
    <w:rsid w:val="001522F7"/>
    <w:rsid w:val="00152A84"/>
    <w:rsid w:val="00152B42"/>
    <w:rsid w:val="001531AE"/>
    <w:rsid w:val="00153B7C"/>
    <w:rsid w:val="00153D21"/>
    <w:rsid w:val="0015405C"/>
    <w:rsid w:val="00154FDE"/>
    <w:rsid w:val="001553B8"/>
    <w:rsid w:val="0015555C"/>
    <w:rsid w:val="00155704"/>
    <w:rsid w:val="00155CBC"/>
    <w:rsid w:val="00155E69"/>
    <w:rsid w:val="00155ED9"/>
    <w:rsid w:val="0015613D"/>
    <w:rsid w:val="00156435"/>
    <w:rsid w:val="00157D13"/>
    <w:rsid w:val="00160435"/>
    <w:rsid w:val="001607E7"/>
    <w:rsid w:val="001609B2"/>
    <w:rsid w:val="00160A5C"/>
    <w:rsid w:val="00160B9E"/>
    <w:rsid w:val="00160C07"/>
    <w:rsid w:val="001615C6"/>
    <w:rsid w:val="00161721"/>
    <w:rsid w:val="00161FAB"/>
    <w:rsid w:val="00163264"/>
    <w:rsid w:val="001632CA"/>
    <w:rsid w:val="0016335F"/>
    <w:rsid w:val="00163499"/>
    <w:rsid w:val="00163EFD"/>
    <w:rsid w:val="00164A7C"/>
    <w:rsid w:val="00164B08"/>
    <w:rsid w:val="00164BDC"/>
    <w:rsid w:val="00164EDB"/>
    <w:rsid w:val="00164FA7"/>
    <w:rsid w:val="0016507B"/>
    <w:rsid w:val="001650AE"/>
    <w:rsid w:val="00165308"/>
    <w:rsid w:val="00165884"/>
    <w:rsid w:val="00166452"/>
    <w:rsid w:val="00166497"/>
    <w:rsid w:val="00166BF5"/>
    <w:rsid w:val="00166E34"/>
    <w:rsid w:val="00166E8C"/>
    <w:rsid w:val="00167DBC"/>
    <w:rsid w:val="00170221"/>
    <w:rsid w:val="0017037C"/>
    <w:rsid w:val="00170A5B"/>
    <w:rsid w:val="00170C9F"/>
    <w:rsid w:val="00170D87"/>
    <w:rsid w:val="00170E84"/>
    <w:rsid w:val="0017134C"/>
    <w:rsid w:val="0017182C"/>
    <w:rsid w:val="00171C4B"/>
    <w:rsid w:val="00172426"/>
    <w:rsid w:val="00172772"/>
    <w:rsid w:val="00173246"/>
    <w:rsid w:val="001733C8"/>
    <w:rsid w:val="00173576"/>
    <w:rsid w:val="00173631"/>
    <w:rsid w:val="00173D76"/>
    <w:rsid w:val="00174170"/>
    <w:rsid w:val="00175A6F"/>
    <w:rsid w:val="00175DF8"/>
    <w:rsid w:val="00176E8B"/>
    <w:rsid w:val="00176FC3"/>
    <w:rsid w:val="00177391"/>
    <w:rsid w:val="00177841"/>
    <w:rsid w:val="00180570"/>
    <w:rsid w:val="00180698"/>
    <w:rsid w:val="00181100"/>
    <w:rsid w:val="001814B5"/>
    <w:rsid w:val="001817A8"/>
    <w:rsid w:val="001818A1"/>
    <w:rsid w:val="00181C44"/>
    <w:rsid w:val="00182191"/>
    <w:rsid w:val="001825B5"/>
    <w:rsid w:val="0018294A"/>
    <w:rsid w:val="001833F0"/>
    <w:rsid w:val="0018354E"/>
    <w:rsid w:val="0018355B"/>
    <w:rsid w:val="00183D65"/>
    <w:rsid w:val="001842AE"/>
    <w:rsid w:val="001845B4"/>
    <w:rsid w:val="00184C3D"/>
    <w:rsid w:val="001856C2"/>
    <w:rsid w:val="00185B18"/>
    <w:rsid w:val="00185B50"/>
    <w:rsid w:val="001867C0"/>
    <w:rsid w:val="00186EDA"/>
    <w:rsid w:val="0018700B"/>
    <w:rsid w:val="0018711A"/>
    <w:rsid w:val="001871FA"/>
    <w:rsid w:val="00187F4E"/>
    <w:rsid w:val="00190134"/>
    <w:rsid w:val="00190F09"/>
    <w:rsid w:val="0019127C"/>
    <w:rsid w:val="00191C0A"/>
    <w:rsid w:val="00191F4D"/>
    <w:rsid w:val="00192678"/>
    <w:rsid w:val="00192F71"/>
    <w:rsid w:val="00192FDE"/>
    <w:rsid w:val="0019313F"/>
    <w:rsid w:val="00193240"/>
    <w:rsid w:val="001932D3"/>
    <w:rsid w:val="00193782"/>
    <w:rsid w:val="00193D61"/>
    <w:rsid w:val="0019420B"/>
    <w:rsid w:val="00194B12"/>
    <w:rsid w:val="00194D14"/>
    <w:rsid w:val="00195098"/>
    <w:rsid w:val="00196048"/>
    <w:rsid w:val="00196251"/>
    <w:rsid w:val="00196574"/>
    <w:rsid w:val="00196854"/>
    <w:rsid w:val="00196960"/>
    <w:rsid w:val="001969FC"/>
    <w:rsid w:val="00196BC0"/>
    <w:rsid w:val="00196EF0"/>
    <w:rsid w:val="001974F3"/>
    <w:rsid w:val="0019793C"/>
    <w:rsid w:val="00197BC1"/>
    <w:rsid w:val="00197C13"/>
    <w:rsid w:val="00197EC0"/>
    <w:rsid w:val="001A0110"/>
    <w:rsid w:val="001A0415"/>
    <w:rsid w:val="001A0434"/>
    <w:rsid w:val="001A1040"/>
    <w:rsid w:val="001A1609"/>
    <w:rsid w:val="001A1DE4"/>
    <w:rsid w:val="001A20DE"/>
    <w:rsid w:val="001A2470"/>
    <w:rsid w:val="001A2818"/>
    <w:rsid w:val="001A3158"/>
    <w:rsid w:val="001A337A"/>
    <w:rsid w:val="001A4426"/>
    <w:rsid w:val="001A4898"/>
    <w:rsid w:val="001A4F6E"/>
    <w:rsid w:val="001A57B7"/>
    <w:rsid w:val="001A6289"/>
    <w:rsid w:val="001A661F"/>
    <w:rsid w:val="001A75DA"/>
    <w:rsid w:val="001A7A6E"/>
    <w:rsid w:val="001A7E3B"/>
    <w:rsid w:val="001B004A"/>
    <w:rsid w:val="001B1024"/>
    <w:rsid w:val="001B1313"/>
    <w:rsid w:val="001B13EB"/>
    <w:rsid w:val="001B140D"/>
    <w:rsid w:val="001B1B29"/>
    <w:rsid w:val="001B22E5"/>
    <w:rsid w:val="001B2941"/>
    <w:rsid w:val="001B2D2D"/>
    <w:rsid w:val="001B349D"/>
    <w:rsid w:val="001B36A7"/>
    <w:rsid w:val="001B378A"/>
    <w:rsid w:val="001B3A87"/>
    <w:rsid w:val="001B3F35"/>
    <w:rsid w:val="001B4AA8"/>
    <w:rsid w:val="001B5286"/>
    <w:rsid w:val="001B58A6"/>
    <w:rsid w:val="001B5B2E"/>
    <w:rsid w:val="001B6474"/>
    <w:rsid w:val="001B65D2"/>
    <w:rsid w:val="001B67E6"/>
    <w:rsid w:val="001B6A00"/>
    <w:rsid w:val="001B6ACE"/>
    <w:rsid w:val="001B6EFA"/>
    <w:rsid w:val="001B72D9"/>
    <w:rsid w:val="001B73FF"/>
    <w:rsid w:val="001B777D"/>
    <w:rsid w:val="001B7E07"/>
    <w:rsid w:val="001C0057"/>
    <w:rsid w:val="001C0683"/>
    <w:rsid w:val="001C0C06"/>
    <w:rsid w:val="001C0C18"/>
    <w:rsid w:val="001C12B3"/>
    <w:rsid w:val="001C188D"/>
    <w:rsid w:val="001C217D"/>
    <w:rsid w:val="001C21C8"/>
    <w:rsid w:val="001C2CA4"/>
    <w:rsid w:val="001C32C3"/>
    <w:rsid w:val="001C3C5B"/>
    <w:rsid w:val="001C3CBA"/>
    <w:rsid w:val="001C3F99"/>
    <w:rsid w:val="001C4075"/>
    <w:rsid w:val="001C4600"/>
    <w:rsid w:val="001C46ED"/>
    <w:rsid w:val="001C5275"/>
    <w:rsid w:val="001C5280"/>
    <w:rsid w:val="001C52A2"/>
    <w:rsid w:val="001C53CD"/>
    <w:rsid w:val="001C549B"/>
    <w:rsid w:val="001C5728"/>
    <w:rsid w:val="001C5937"/>
    <w:rsid w:val="001C5EC7"/>
    <w:rsid w:val="001C6405"/>
    <w:rsid w:val="001C691A"/>
    <w:rsid w:val="001C6E64"/>
    <w:rsid w:val="001C6F74"/>
    <w:rsid w:val="001C70E5"/>
    <w:rsid w:val="001C7664"/>
    <w:rsid w:val="001C79E5"/>
    <w:rsid w:val="001C7F1B"/>
    <w:rsid w:val="001D0115"/>
    <w:rsid w:val="001D04E6"/>
    <w:rsid w:val="001D072C"/>
    <w:rsid w:val="001D09DD"/>
    <w:rsid w:val="001D15B3"/>
    <w:rsid w:val="001D1904"/>
    <w:rsid w:val="001D248B"/>
    <w:rsid w:val="001D294A"/>
    <w:rsid w:val="001D2ADF"/>
    <w:rsid w:val="001D3406"/>
    <w:rsid w:val="001D3855"/>
    <w:rsid w:val="001D4416"/>
    <w:rsid w:val="001D50D0"/>
    <w:rsid w:val="001D58CA"/>
    <w:rsid w:val="001D5FD0"/>
    <w:rsid w:val="001D60F2"/>
    <w:rsid w:val="001D71D5"/>
    <w:rsid w:val="001D737B"/>
    <w:rsid w:val="001E0480"/>
    <w:rsid w:val="001E0F55"/>
    <w:rsid w:val="001E1CBE"/>
    <w:rsid w:val="001E240F"/>
    <w:rsid w:val="001E2817"/>
    <w:rsid w:val="001E2F8C"/>
    <w:rsid w:val="001E31D3"/>
    <w:rsid w:val="001E34ED"/>
    <w:rsid w:val="001E3612"/>
    <w:rsid w:val="001E383C"/>
    <w:rsid w:val="001E38FE"/>
    <w:rsid w:val="001E39F2"/>
    <w:rsid w:val="001E3B1E"/>
    <w:rsid w:val="001E4681"/>
    <w:rsid w:val="001E476F"/>
    <w:rsid w:val="001E4969"/>
    <w:rsid w:val="001E5135"/>
    <w:rsid w:val="001E56C0"/>
    <w:rsid w:val="001E5CA1"/>
    <w:rsid w:val="001E6533"/>
    <w:rsid w:val="001E666C"/>
    <w:rsid w:val="001E6868"/>
    <w:rsid w:val="001E6A85"/>
    <w:rsid w:val="001E6EB5"/>
    <w:rsid w:val="001E7360"/>
    <w:rsid w:val="001F04AE"/>
    <w:rsid w:val="001F07F3"/>
    <w:rsid w:val="001F0A3C"/>
    <w:rsid w:val="001F0E57"/>
    <w:rsid w:val="001F1004"/>
    <w:rsid w:val="001F118A"/>
    <w:rsid w:val="001F2327"/>
    <w:rsid w:val="001F25A4"/>
    <w:rsid w:val="001F2775"/>
    <w:rsid w:val="001F2C2B"/>
    <w:rsid w:val="001F343B"/>
    <w:rsid w:val="001F35DC"/>
    <w:rsid w:val="001F3923"/>
    <w:rsid w:val="001F3973"/>
    <w:rsid w:val="001F3CB7"/>
    <w:rsid w:val="001F4656"/>
    <w:rsid w:val="001F47A5"/>
    <w:rsid w:val="001F4B03"/>
    <w:rsid w:val="001F4CB3"/>
    <w:rsid w:val="001F5244"/>
    <w:rsid w:val="001F52A3"/>
    <w:rsid w:val="001F53F0"/>
    <w:rsid w:val="001F559A"/>
    <w:rsid w:val="001F5872"/>
    <w:rsid w:val="001F5A65"/>
    <w:rsid w:val="001F610C"/>
    <w:rsid w:val="001F626A"/>
    <w:rsid w:val="001F6DE1"/>
    <w:rsid w:val="001F723E"/>
    <w:rsid w:val="002006AF"/>
    <w:rsid w:val="00200952"/>
    <w:rsid w:val="002012E4"/>
    <w:rsid w:val="002027F3"/>
    <w:rsid w:val="00202CA5"/>
    <w:rsid w:val="00202D83"/>
    <w:rsid w:val="00202FC9"/>
    <w:rsid w:val="00203266"/>
    <w:rsid w:val="00203617"/>
    <w:rsid w:val="00203A77"/>
    <w:rsid w:val="002049E3"/>
    <w:rsid w:val="002057C3"/>
    <w:rsid w:val="00205866"/>
    <w:rsid w:val="00205A62"/>
    <w:rsid w:val="00206B99"/>
    <w:rsid w:val="00206C42"/>
    <w:rsid w:val="00210BC7"/>
    <w:rsid w:val="00210EBF"/>
    <w:rsid w:val="00211AB9"/>
    <w:rsid w:val="00211B77"/>
    <w:rsid w:val="0021279C"/>
    <w:rsid w:val="0021302F"/>
    <w:rsid w:val="0021341D"/>
    <w:rsid w:val="00213B3D"/>
    <w:rsid w:val="00213B9D"/>
    <w:rsid w:val="00213EBE"/>
    <w:rsid w:val="0021433D"/>
    <w:rsid w:val="0021457D"/>
    <w:rsid w:val="002149EC"/>
    <w:rsid w:val="00215CC5"/>
    <w:rsid w:val="002161D4"/>
    <w:rsid w:val="0021642E"/>
    <w:rsid w:val="002169F1"/>
    <w:rsid w:val="00216A6B"/>
    <w:rsid w:val="00217939"/>
    <w:rsid w:val="002200D7"/>
    <w:rsid w:val="002207DA"/>
    <w:rsid w:val="00221887"/>
    <w:rsid w:val="00221E21"/>
    <w:rsid w:val="002220A7"/>
    <w:rsid w:val="002222D8"/>
    <w:rsid w:val="00222821"/>
    <w:rsid w:val="00222BF6"/>
    <w:rsid w:val="00222D6C"/>
    <w:rsid w:val="00222DC7"/>
    <w:rsid w:val="00222EF3"/>
    <w:rsid w:val="0022305A"/>
    <w:rsid w:val="0022319F"/>
    <w:rsid w:val="002232AF"/>
    <w:rsid w:val="0022349C"/>
    <w:rsid w:val="002235F6"/>
    <w:rsid w:val="00223823"/>
    <w:rsid w:val="00223AEC"/>
    <w:rsid w:val="00223C11"/>
    <w:rsid w:val="00223F6B"/>
    <w:rsid w:val="002248AB"/>
    <w:rsid w:val="00224B77"/>
    <w:rsid w:val="00224DA6"/>
    <w:rsid w:val="00225549"/>
    <w:rsid w:val="002259A5"/>
    <w:rsid w:val="00225B6C"/>
    <w:rsid w:val="00226BBE"/>
    <w:rsid w:val="00226E2B"/>
    <w:rsid w:val="00227B98"/>
    <w:rsid w:val="00227DDA"/>
    <w:rsid w:val="00227E28"/>
    <w:rsid w:val="00230039"/>
    <w:rsid w:val="00230363"/>
    <w:rsid w:val="002304C7"/>
    <w:rsid w:val="00230E2C"/>
    <w:rsid w:val="00230FFB"/>
    <w:rsid w:val="002314B6"/>
    <w:rsid w:val="00231CD2"/>
    <w:rsid w:val="0023281D"/>
    <w:rsid w:val="002337FA"/>
    <w:rsid w:val="00233D56"/>
    <w:rsid w:val="00233D78"/>
    <w:rsid w:val="002345E9"/>
    <w:rsid w:val="00234CB2"/>
    <w:rsid w:val="002350A9"/>
    <w:rsid w:val="00235191"/>
    <w:rsid w:val="002354EE"/>
    <w:rsid w:val="00235C7D"/>
    <w:rsid w:val="00235D41"/>
    <w:rsid w:val="00236B2E"/>
    <w:rsid w:val="00236C0E"/>
    <w:rsid w:val="00237670"/>
    <w:rsid w:val="00237E5A"/>
    <w:rsid w:val="0024041C"/>
    <w:rsid w:val="00240871"/>
    <w:rsid w:val="00240DDC"/>
    <w:rsid w:val="00240F1D"/>
    <w:rsid w:val="0024114C"/>
    <w:rsid w:val="002418CB"/>
    <w:rsid w:val="00241E9A"/>
    <w:rsid w:val="002422EF"/>
    <w:rsid w:val="00242504"/>
    <w:rsid w:val="00242970"/>
    <w:rsid w:val="0024348A"/>
    <w:rsid w:val="002434EA"/>
    <w:rsid w:val="00243A8C"/>
    <w:rsid w:val="00243DB0"/>
    <w:rsid w:val="002443AA"/>
    <w:rsid w:val="00244BE7"/>
    <w:rsid w:val="00244CE7"/>
    <w:rsid w:val="00244FB2"/>
    <w:rsid w:val="00245446"/>
    <w:rsid w:val="002455DE"/>
    <w:rsid w:val="00246B71"/>
    <w:rsid w:val="00246C3E"/>
    <w:rsid w:val="002479CF"/>
    <w:rsid w:val="00247DDD"/>
    <w:rsid w:val="00250195"/>
    <w:rsid w:val="002502E9"/>
    <w:rsid w:val="00250705"/>
    <w:rsid w:val="00250F6E"/>
    <w:rsid w:val="00251BDF"/>
    <w:rsid w:val="00251D95"/>
    <w:rsid w:val="00251F44"/>
    <w:rsid w:val="00251F9A"/>
    <w:rsid w:val="00252B36"/>
    <w:rsid w:val="00252D0F"/>
    <w:rsid w:val="00253381"/>
    <w:rsid w:val="0025434B"/>
    <w:rsid w:val="00254795"/>
    <w:rsid w:val="00254ACB"/>
    <w:rsid w:val="00254EA6"/>
    <w:rsid w:val="00255995"/>
    <w:rsid w:val="00255C5C"/>
    <w:rsid w:val="00255ECE"/>
    <w:rsid w:val="00256531"/>
    <w:rsid w:val="002570E0"/>
    <w:rsid w:val="00257110"/>
    <w:rsid w:val="002571B1"/>
    <w:rsid w:val="00257E48"/>
    <w:rsid w:val="00257E94"/>
    <w:rsid w:val="00257F32"/>
    <w:rsid w:val="002603CF"/>
    <w:rsid w:val="00260539"/>
    <w:rsid w:val="002606AC"/>
    <w:rsid w:val="00260E3F"/>
    <w:rsid w:val="002610D4"/>
    <w:rsid w:val="00261557"/>
    <w:rsid w:val="002631A9"/>
    <w:rsid w:val="002636E5"/>
    <w:rsid w:val="00263B9F"/>
    <w:rsid w:val="00264485"/>
    <w:rsid w:val="0026451A"/>
    <w:rsid w:val="00264F06"/>
    <w:rsid w:val="0026565F"/>
    <w:rsid w:val="00265B35"/>
    <w:rsid w:val="002661C2"/>
    <w:rsid w:val="00266274"/>
    <w:rsid w:val="0026675A"/>
    <w:rsid w:val="00266CA0"/>
    <w:rsid w:val="00266CF4"/>
    <w:rsid w:val="002672B9"/>
    <w:rsid w:val="00267B92"/>
    <w:rsid w:val="00270C12"/>
    <w:rsid w:val="00270E89"/>
    <w:rsid w:val="002712A0"/>
    <w:rsid w:val="0027154A"/>
    <w:rsid w:val="00271741"/>
    <w:rsid w:val="00271BD2"/>
    <w:rsid w:val="002721A8"/>
    <w:rsid w:val="00272D49"/>
    <w:rsid w:val="00273256"/>
    <w:rsid w:val="0027354E"/>
    <w:rsid w:val="002736A5"/>
    <w:rsid w:val="00273CD6"/>
    <w:rsid w:val="00273FE7"/>
    <w:rsid w:val="00274740"/>
    <w:rsid w:val="00274958"/>
    <w:rsid w:val="00274B56"/>
    <w:rsid w:val="0027538A"/>
    <w:rsid w:val="0027573C"/>
    <w:rsid w:val="00276300"/>
    <w:rsid w:val="00276465"/>
    <w:rsid w:val="00276B0E"/>
    <w:rsid w:val="00276B4D"/>
    <w:rsid w:val="00276CD1"/>
    <w:rsid w:val="00276E09"/>
    <w:rsid w:val="00276F66"/>
    <w:rsid w:val="00277229"/>
    <w:rsid w:val="00277529"/>
    <w:rsid w:val="00277C78"/>
    <w:rsid w:val="002802DD"/>
    <w:rsid w:val="00280479"/>
    <w:rsid w:val="0028055C"/>
    <w:rsid w:val="0028083B"/>
    <w:rsid w:val="00280C5C"/>
    <w:rsid w:val="00281A9E"/>
    <w:rsid w:val="00281F03"/>
    <w:rsid w:val="00281F6B"/>
    <w:rsid w:val="00282E43"/>
    <w:rsid w:val="0028388D"/>
    <w:rsid w:val="00283B78"/>
    <w:rsid w:val="00284E50"/>
    <w:rsid w:val="00285949"/>
    <w:rsid w:val="002859F0"/>
    <w:rsid w:val="00285EC9"/>
    <w:rsid w:val="00285FAC"/>
    <w:rsid w:val="002862FB"/>
    <w:rsid w:val="0028647E"/>
    <w:rsid w:val="00286799"/>
    <w:rsid w:val="0028693D"/>
    <w:rsid w:val="00286FE7"/>
    <w:rsid w:val="0028720B"/>
    <w:rsid w:val="00287269"/>
    <w:rsid w:val="00287726"/>
    <w:rsid w:val="00287973"/>
    <w:rsid w:val="00290032"/>
    <w:rsid w:val="0029056D"/>
    <w:rsid w:val="002905E4"/>
    <w:rsid w:val="002908B4"/>
    <w:rsid w:val="00290E3D"/>
    <w:rsid w:val="00290F61"/>
    <w:rsid w:val="0029156F"/>
    <w:rsid w:val="00291625"/>
    <w:rsid w:val="0029178F"/>
    <w:rsid w:val="00291F8D"/>
    <w:rsid w:val="002923E1"/>
    <w:rsid w:val="002926D3"/>
    <w:rsid w:val="00293715"/>
    <w:rsid w:val="002940D6"/>
    <w:rsid w:val="00294291"/>
    <w:rsid w:val="00294413"/>
    <w:rsid w:val="002947F1"/>
    <w:rsid w:val="002959EB"/>
    <w:rsid w:val="00295AFA"/>
    <w:rsid w:val="00295E5C"/>
    <w:rsid w:val="00295ED7"/>
    <w:rsid w:val="002963F7"/>
    <w:rsid w:val="00296576"/>
    <w:rsid w:val="00296D34"/>
    <w:rsid w:val="00297AF6"/>
    <w:rsid w:val="002A1831"/>
    <w:rsid w:val="002A20B6"/>
    <w:rsid w:val="002A229C"/>
    <w:rsid w:val="002A25CA"/>
    <w:rsid w:val="002A2E78"/>
    <w:rsid w:val="002A39EA"/>
    <w:rsid w:val="002A3CAF"/>
    <w:rsid w:val="002A445F"/>
    <w:rsid w:val="002A4691"/>
    <w:rsid w:val="002A496E"/>
    <w:rsid w:val="002A4ED9"/>
    <w:rsid w:val="002A5D3E"/>
    <w:rsid w:val="002A5EFA"/>
    <w:rsid w:val="002A6212"/>
    <w:rsid w:val="002A6707"/>
    <w:rsid w:val="002A67E3"/>
    <w:rsid w:val="002A6946"/>
    <w:rsid w:val="002A7297"/>
    <w:rsid w:val="002A75E7"/>
    <w:rsid w:val="002A7B0C"/>
    <w:rsid w:val="002B020F"/>
    <w:rsid w:val="002B0297"/>
    <w:rsid w:val="002B0F59"/>
    <w:rsid w:val="002B1453"/>
    <w:rsid w:val="002B1504"/>
    <w:rsid w:val="002B1DF3"/>
    <w:rsid w:val="002B1F8A"/>
    <w:rsid w:val="002B3012"/>
    <w:rsid w:val="002B350F"/>
    <w:rsid w:val="002B3612"/>
    <w:rsid w:val="002B3CD5"/>
    <w:rsid w:val="002B3D62"/>
    <w:rsid w:val="002B4432"/>
    <w:rsid w:val="002B47A1"/>
    <w:rsid w:val="002B492D"/>
    <w:rsid w:val="002B49DC"/>
    <w:rsid w:val="002B4E43"/>
    <w:rsid w:val="002B5426"/>
    <w:rsid w:val="002B5FE0"/>
    <w:rsid w:val="002B6212"/>
    <w:rsid w:val="002B6C34"/>
    <w:rsid w:val="002B74A8"/>
    <w:rsid w:val="002B7B68"/>
    <w:rsid w:val="002B7F89"/>
    <w:rsid w:val="002B7FBC"/>
    <w:rsid w:val="002C00B2"/>
    <w:rsid w:val="002C083C"/>
    <w:rsid w:val="002C09DE"/>
    <w:rsid w:val="002C09DF"/>
    <w:rsid w:val="002C0BD9"/>
    <w:rsid w:val="002C16FD"/>
    <w:rsid w:val="002C1A27"/>
    <w:rsid w:val="002C21B9"/>
    <w:rsid w:val="002C29C3"/>
    <w:rsid w:val="002C2AB0"/>
    <w:rsid w:val="002C30FA"/>
    <w:rsid w:val="002C37B3"/>
    <w:rsid w:val="002C3846"/>
    <w:rsid w:val="002C3AA4"/>
    <w:rsid w:val="002C4199"/>
    <w:rsid w:val="002C4365"/>
    <w:rsid w:val="002C48DB"/>
    <w:rsid w:val="002C5099"/>
    <w:rsid w:val="002C50AA"/>
    <w:rsid w:val="002C533A"/>
    <w:rsid w:val="002C5420"/>
    <w:rsid w:val="002C5A23"/>
    <w:rsid w:val="002C5F7E"/>
    <w:rsid w:val="002C6328"/>
    <w:rsid w:val="002C75F0"/>
    <w:rsid w:val="002C79C8"/>
    <w:rsid w:val="002D000C"/>
    <w:rsid w:val="002D017B"/>
    <w:rsid w:val="002D04B5"/>
    <w:rsid w:val="002D05D8"/>
    <w:rsid w:val="002D16D2"/>
    <w:rsid w:val="002D2110"/>
    <w:rsid w:val="002D3257"/>
    <w:rsid w:val="002D3695"/>
    <w:rsid w:val="002D4C75"/>
    <w:rsid w:val="002D50F1"/>
    <w:rsid w:val="002D52F5"/>
    <w:rsid w:val="002D5ABF"/>
    <w:rsid w:val="002D5DF1"/>
    <w:rsid w:val="002D6595"/>
    <w:rsid w:val="002D69D4"/>
    <w:rsid w:val="002D6D3D"/>
    <w:rsid w:val="002D7391"/>
    <w:rsid w:val="002D7502"/>
    <w:rsid w:val="002D7B54"/>
    <w:rsid w:val="002E0046"/>
    <w:rsid w:val="002E10C6"/>
    <w:rsid w:val="002E156F"/>
    <w:rsid w:val="002E1639"/>
    <w:rsid w:val="002E299E"/>
    <w:rsid w:val="002E30D1"/>
    <w:rsid w:val="002E3119"/>
    <w:rsid w:val="002E36E6"/>
    <w:rsid w:val="002E3F69"/>
    <w:rsid w:val="002E492D"/>
    <w:rsid w:val="002E4C24"/>
    <w:rsid w:val="002E5B59"/>
    <w:rsid w:val="002E6E4F"/>
    <w:rsid w:val="002E72DB"/>
    <w:rsid w:val="002E7789"/>
    <w:rsid w:val="002E7D75"/>
    <w:rsid w:val="002F00C5"/>
    <w:rsid w:val="002F0A83"/>
    <w:rsid w:val="002F1286"/>
    <w:rsid w:val="002F15B5"/>
    <w:rsid w:val="002F1600"/>
    <w:rsid w:val="002F1C1B"/>
    <w:rsid w:val="002F1E93"/>
    <w:rsid w:val="002F2641"/>
    <w:rsid w:val="002F2B03"/>
    <w:rsid w:val="002F38A6"/>
    <w:rsid w:val="002F3D10"/>
    <w:rsid w:val="002F4008"/>
    <w:rsid w:val="002F5086"/>
    <w:rsid w:val="002F50BC"/>
    <w:rsid w:val="002F53B9"/>
    <w:rsid w:val="002F5524"/>
    <w:rsid w:val="002F5B28"/>
    <w:rsid w:val="002F5C7B"/>
    <w:rsid w:val="002F637C"/>
    <w:rsid w:val="003006C4"/>
    <w:rsid w:val="00300CFC"/>
    <w:rsid w:val="00301920"/>
    <w:rsid w:val="00301E54"/>
    <w:rsid w:val="00302948"/>
    <w:rsid w:val="00303131"/>
    <w:rsid w:val="00303753"/>
    <w:rsid w:val="00303BFC"/>
    <w:rsid w:val="00303E1B"/>
    <w:rsid w:val="00303ECF"/>
    <w:rsid w:val="00303FF0"/>
    <w:rsid w:val="003049BE"/>
    <w:rsid w:val="00304AD4"/>
    <w:rsid w:val="00304EEC"/>
    <w:rsid w:val="003054D7"/>
    <w:rsid w:val="003065AF"/>
    <w:rsid w:val="003078AB"/>
    <w:rsid w:val="00307951"/>
    <w:rsid w:val="0031015B"/>
    <w:rsid w:val="0031055D"/>
    <w:rsid w:val="00310830"/>
    <w:rsid w:val="0031128E"/>
    <w:rsid w:val="00311A21"/>
    <w:rsid w:val="00311A58"/>
    <w:rsid w:val="00311F79"/>
    <w:rsid w:val="00312470"/>
    <w:rsid w:val="00312AEB"/>
    <w:rsid w:val="00313073"/>
    <w:rsid w:val="0031341E"/>
    <w:rsid w:val="00313666"/>
    <w:rsid w:val="00313A6D"/>
    <w:rsid w:val="003143DA"/>
    <w:rsid w:val="0031441F"/>
    <w:rsid w:val="00315328"/>
    <w:rsid w:val="00315340"/>
    <w:rsid w:val="003159ED"/>
    <w:rsid w:val="00315EC0"/>
    <w:rsid w:val="0031645A"/>
    <w:rsid w:val="0031756B"/>
    <w:rsid w:val="00317EFA"/>
    <w:rsid w:val="00320186"/>
    <w:rsid w:val="003201C0"/>
    <w:rsid w:val="0032049D"/>
    <w:rsid w:val="00320EF9"/>
    <w:rsid w:val="00321C0F"/>
    <w:rsid w:val="00321C65"/>
    <w:rsid w:val="00321FDA"/>
    <w:rsid w:val="00322203"/>
    <w:rsid w:val="0032335A"/>
    <w:rsid w:val="003237A7"/>
    <w:rsid w:val="00323AA4"/>
    <w:rsid w:val="00325004"/>
    <w:rsid w:val="003252EE"/>
    <w:rsid w:val="003253AD"/>
    <w:rsid w:val="003259C8"/>
    <w:rsid w:val="00325B6D"/>
    <w:rsid w:val="003264FA"/>
    <w:rsid w:val="00326885"/>
    <w:rsid w:val="00326974"/>
    <w:rsid w:val="003272BE"/>
    <w:rsid w:val="0033042F"/>
    <w:rsid w:val="003308F0"/>
    <w:rsid w:val="003309B4"/>
    <w:rsid w:val="00330A8F"/>
    <w:rsid w:val="003311F3"/>
    <w:rsid w:val="00331547"/>
    <w:rsid w:val="00331ADC"/>
    <w:rsid w:val="003321FE"/>
    <w:rsid w:val="00332C1E"/>
    <w:rsid w:val="00332C7F"/>
    <w:rsid w:val="00333258"/>
    <w:rsid w:val="003336A5"/>
    <w:rsid w:val="00333BFA"/>
    <w:rsid w:val="00333C08"/>
    <w:rsid w:val="00334F31"/>
    <w:rsid w:val="003354CD"/>
    <w:rsid w:val="00335612"/>
    <w:rsid w:val="00335D41"/>
    <w:rsid w:val="00335FA5"/>
    <w:rsid w:val="003362A1"/>
    <w:rsid w:val="003362BF"/>
    <w:rsid w:val="00336446"/>
    <w:rsid w:val="003368BF"/>
    <w:rsid w:val="00336A0C"/>
    <w:rsid w:val="00336DB6"/>
    <w:rsid w:val="00337C83"/>
    <w:rsid w:val="00340050"/>
    <w:rsid w:val="0034106B"/>
    <w:rsid w:val="003411DB"/>
    <w:rsid w:val="00341FDC"/>
    <w:rsid w:val="00342585"/>
    <w:rsid w:val="003434DC"/>
    <w:rsid w:val="00343A8B"/>
    <w:rsid w:val="00344092"/>
    <w:rsid w:val="003440B0"/>
    <w:rsid w:val="0034434A"/>
    <w:rsid w:val="003448BE"/>
    <w:rsid w:val="00344FDD"/>
    <w:rsid w:val="0034510D"/>
    <w:rsid w:val="003452A1"/>
    <w:rsid w:val="00345358"/>
    <w:rsid w:val="003455D5"/>
    <w:rsid w:val="003457AE"/>
    <w:rsid w:val="0034581E"/>
    <w:rsid w:val="00345B68"/>
    <w:rsid w:val="00345B8B"/>
    <w:rsid w:val="003462C3"/>
    <w:rsid w:val="00347424"/>
    <w:rsid w:val="00350751"/>
    <w:rsid w:val="00350C6D"/>
    <w:rsid w:val="00350FFC"/>
    <w:rsid w:val="003516E9"/>
    <w:rsid w:val="00351C2F"/>
    <w:rsid w:val="00351FBD"/>
    <w:rsid w:val="003526F6"/>
    <w:rsid w:val="00352810"/>
    <w:rsid w:val="00352D96"/>
    <w:rsid w:val="00352DFB"/>
    <w:rsid w:val="00353FB5"/>
    <w:rsid w:val="00353FD0"/>
    <w:rsid w:val="00354100"/>
    <w:rsid w:val="003544F3"/>
    <w:rsid w:val="00354716"/>
    <w:rsid w:val="003552DB"/>
    <w:rsid w:val="003567D2"/>
    <w:rsid w:val="00356878"/>
    <w:rsid w:val="0035745B"/>
    <w:rsid w:val="00357C39"/>
    <w:rsid w:val="00357D5B"/>
    <w:rsid w:val="00357E84"/>
    <w:rsid w:val="00360020"/>
    <w:rsid w:val="00360B75"/>
    <w:rsid w:val="0036227A"/>
    <w:rsid w:val="003622C2"/>
    <w:rsid w:val="0036255E"/>
    <w:rsid w:val="00362957"/>
    <w:rsid w:val="00362EA3"/>
    <w:rsid w:val="00362EBE"/>
    <w:rsid w:val="00364548"/>
    <w:rsid w:val="00364F18"/>
    <w:rsid w:val="00364F1A"/>
    <w:rsid w:val="00365CCF"/>
    <w:rsid w:val="00366EAE"/>
    <w:rsid w:val="00366EE0"/>
    <w:rsid w:val="003672C7"/>
    <w:rsid w:val="003701B7"/>
    <w:rsid w:val="00370554"/>
    <w:rsid w:val="00370E3B"/>
    <w:rsid w:val="00371559"/>
    <w:rsid w:val="00373817"/>
    <w:rsid w:val="00373F15"/>
    <w:rsid w:val="00374432"/>
    <w:rsid w:val="00374459"/>
    <w:rsid w:val="00374F51"/>
    <w:rsid w:val="00375437"/>
    <w:rsid w:val="00375BF0"/>
    <w:rsid w:val="00375C5C"/>
    <w:rsid w:val="003766D7"/>
    <w:rsid w:val="003778BC"/>
    <w:rsid w:val="00377A5F"/>
    <w:rsid w:val="00380468"/>
    <w:rsid w:val="00380568"/>
    <w:rsid w:val="00380745"/>
    <w:rsid w:val="0038118A"/>
    <w:rsid w:val="0038168D"/>
    <w:rsid w:val="003820AA"/>
    <w:rsid w:val="00383AFD"/>
    <w:rsid w:val="00383EAA"/>
    <w:rsid w:val="0038408D"/>
    <w:rsid w:val="003842B9"/>
    <w:rsid w:val="003847F9"/>
    <w:rsid w:val="00384B66"/>
    <w:rsid w:val="00384D2E"/>
    <w:rsid w:val="0038503E"/>
    <w:rsid w:val="003855D0"/>
    <w:rsid w:val="00385790"/>
    <w:rsid w:val="00385941"/>
    <w:rsid w:val="00385E8C"/>
    <w:rsid w:val="0038652A"/>
    <w:rsid w:val="00386884"/>
    <w:rsid w:val="00387762"/>
    <w:rsid w:val="00387FF5"/>
    <w:rsid w:val="0039015D"/>
    <w:rsid w:val="00390D29"/>
    <w:rsid w:val="00390FD6"/>
    <w:rsid w:val="00391015"/>
    <w:rsid w:val="0039157F"/>
    <w:rsid w:val="003917A8"/>
    <w:rsid w:val="00391819"/>
    <w:rsid w:val="00391A65"/>
    <w:rsid w:val="00391AE2"/>
    <w:rsid w:val="0039250B"/>
    <w:rsid w:val="0039277C"/>
    <w:rsid w:val="00392823"/>
    <w:rsid w:val="00393330"/>
    <w:rsid w:val="003937B0"/>
    <w:rsid w:val="00393BCB"/>
    <w:rsid w:val="00393D37"/>
    <w:rsid w:val="0039402D"/>
    <w:rsid w:val="0039428B"/>
    <w:rsid w:val="0039472E"/>
    <w:rsid w:val="00394A99"/>
    <w:rsid w:val="00394F2A"/>
    <w:rsid w:val="00396680"/>
    <w:rsid w:val="00397266"/>
    <w:rsid w:val="003979BB"/>
    <w:rsid w:val="00397F42"/>
    <w:rsid w:val="003A0154"/>
    <w:rsid w:val="003A05E6"/>
    <w:rsid w:val="003A0714"/>
    <w:rsid w:val="003A0C98"/>
    <w:rsid w:val="003A167D"/>
    <w:rsid w:val="003A183C"/>
    <w:rsid w:val="003A1BBA"/>
    <w:rsid w:val="003A1DAB"/>
    <w:rsid w:val="003A20B8"/>
    <w:rsid w:val="003A22E7"/>
    <w:rsid w:val="003A2665"/>
    <w:rsid w:val="003A2894"/>
    <w:rsid w:val="003A2DF8"/>
    <w:rsid w:val="003A2E34"/>
    <w:rsid w:val="003A33E7"/>
    <w:rsid w:val="003A50EF"/>
    <w:rsid w:val="003A539C"/>
    <w:rsid w:val="003A5B23"/>
    <w:rsid w:val="003A5FCE"/>
    <w:rsid w:val="003A68C5"/>
    <w:rsid w:val="003A69BB"/>
    <w:rsid w:val="003A6DE5"/>
    <w:rsid w:val="003A6ECE"/>
    <w:rsid w:val="003A7093"/>
    <w:rsid w:val="003A7225"/>
    <w:rsid w:val="003A7920"/>
    <w:rsid w:val="003A7E0F"/>
    <w:rsid w:val="003B001F"/>
    <w:rsid w:val="003B0391"/>
    <w:rsid w:val="003B09FA"/>
    <w:rsid w:val="003B0A1C"/>
    <w:rsid w:val="003B13D1"/>
    <w:rsid w:val="003B15A6"/>
    <w:rsid w:val="003B1A11"/>
    <w:rsid w:val="003B2471"/>
    <w:rsid w:val="003B355A"/>
    <w:rsid w:val="003B412C"/>
    <w:rsid w:val="003B494A"/>
    <w:rsid w:val="003B4C89"/>
    <w:rsid w:val="003B4D8B"/>
    <w:rsid w:val="003B52FF"/>
    <w:rsid w:val="003B5321"/>
    <w:rsid w:val="003B5A59"/>
    <w:rsid w:val="003B6286"/>
    <w:rsid w:val="003B6358"/>
    <w:rsid w:val="003B6D64"/>
    <w:rsid w:val="003B6DAC"/>
    <w:rsid w:val="003B6ED0"/>
    <w:rsid w:val="003B762E"/>
    <w:rsid w:val="003B7702"/>
    <w:rsid w:val="003B7CCD"/>
    <w:rsid w:val="003B7EA1"/>
    <w:rsid w:val="003C0286"/>
    <w:rsid w:val="003C09B6"/>
    <w:rsid w:val="003C0A9C"/>
    <w:rsid w:val="003C0DD1"/>
    <w:rsid w:val="003C0E30"/>
    <w:rsid w:val="003C0E6C"/>
    <w:rsid w:val="003C0FD0"/>
    <w:rsid w:val="003C18F2"/>
    <w:rsid w:val="003C191D"/>
    <w:rsid w:val="003C20D4"/>
    <w:rsid w:val="003C2226"/>
    <w:rsid w:val="003C297B"/>
    <w:rsid w:val="003C2BC3"/>
    <w:rsid w:val="003C2BC6"/>
    <w:rsid w:val="003C2E99"/>
    <w:rsid w:val="003C2FC6"/>
    <w:rsid w:val="003C3278"/>
    <w:rsid w:val="003C32C1"/>
    <w:rsid w:val="003C3683"/>
    <w:rsid w:val="003C39BB"/>
    <w:rsid w:val="003C43C4"/>
    <w:rsid w:val="003C4804"/>
    <w:rsid w:val="003C4AA9"/>
    <w:rsid w:val="003C530D"/>
    <w:rsid w:val="003C533A"/>
    <w:rsid w:val="003C53F4"/>
    <w:rsid w:val="003C56BA"/>
    <w:rsid w:val="003C577B"/>
    <w:rsid w:val="003C59C5"/>
    <w:rsid w:val="003C6520"/>
    <w:rsid w:val="003C663F"/>
    <w:rsid w:val="003C6A1B"/>
    <w:rsid w:val="003C6D8A"/>
    <w:rsid w:val="003C7045"/>
    <w:rsid w:val="003C71C1"/>
    <w:rsid w:val="003C7298"/>
    <w:rsid w:val="003C7487"/>
    <w:rsid w:val="003C74B5"/>
    <w:rsid w:val="003C785F"/>
    <w:rsid w:val="003C7C7B"/>
    <w:rsid w:val="003D0017"/>
    <w:rsid w:val="003D0310"/>
    <w:rsid w:val="003D06DE"/>
    <w:rsid w:val="003D076A"/>
    <w:rsid w:val="003D0D08"/>
    <w:rsid w:val="003D0E04"/>
    <w:rsid w:val="003D1145"/>
    <w:rsid w:val="003D1307"/>
    <w:rsid w:val="003D1353"/>
    <w:rsid w:val="003D186A"/>
    <w:rsid w:val="003D19B8"/>
    <w:rsid w:val="003D1A16"/>
    <w:rsid w:val="003D1F12"/>
    <w:rsid w:val="003D20BE"/>
    <w:rsid w:val="003D26B0"/>
    <w:rsid w:val="003D2A2F"/>
    <w:rsid w:val="003D2BD1"/>
    <w:rsid w:val="003D2D5A"/>
    <w:rsid w:val="003D392F"/>
    <w:rsid w:val="003D3B0B"/>
    <w:rsid w:val="003D4C52"/>
    <w:rsid w:val="003D4E52"/>
    <w:rsid w:val="003D51E7"/>
    <w:rsid w:val="003D5366"/>
    <w:rsid w:val="003D5C16"/>
    <w:rsid w:val="003D5DBB"/>
    <w:rsid w:val="003D5EA2"/>
    <w:rsid w:val="003D69D3"/>
    <w:rsid w:val="003D6DF8"/>
    <w:rsid w:val="003D7471"/>
    <w:rsid w:val="003D77BD"/>
    <w:rsid w:val="003D77D9"/>
    <w:rsid w:val="003D7F16"/>
    <w:rsid w:val="003E03C4"/>
    <w:rsid w:val="003E0F22"/>
    <w:rsid w:val="003E1FB4"/>
    <w:rsid w:val="003E207B"/>
    <w:rsid w:val="003E21A2"/>
    <w:rsid w:val="003E2491"/>
    <w:rsid w:val="003E2541"/>
    <w:rsid w:val="003E2B13"/>
    <w:rsid w:val="003E3640"/>
    <w:rsid w:val="003E3CE3"/>
    <w:rsid w:val="003E4166"/>
    <w:rsid w:val="003E42D7"/>
    <w:rsid w:val="003E45E4"/>
    <w:rsid w:val="003E4ADE"/>
    <w:rsid w:val="003E4D54"/>
    <w:rsid w:val="003E5353"/>
    <w:rsid w:val="003E5668"/>
    <w:rsid w:val="003E5B31"/>
    <w:rsid w:val="003E5DE9"/>
    <w:rsid w:val="003E640B"/>
    <w:rsid w:val="003E79D3"/>
    <w:rsid w:val="003F1108"/>
    <w:rsid w:val="003F2060"/>
    <w:rsid w:val="003F29BD"/>
    <w:rsid w:val="003F2B47"/>
    <w:rsid w:val="003F30F7"/>
    <w:rsid w:val="003F3C8B"/>
    <w:rsid w:val="003F3EA0"/>
    <w:rsid w:val="003F486D"/>
    <w:rsid w:val="003F4B1E"/>
    <w:rsid w:val="003F4C0C"/>
    <w:rsid w:val="003F51A4"/>
    <w:rsid w:val="003F5CDB"/>
    <w:rsid w:val="003F6193"/>
    <w:rsid w:val="003F717E"/>
    <w:rsid w:val="003F768E"/>
    <w:rsid w:val="00400A49"/>
    <w:rsid w:val="004022B3"/>
    <w:rsid w:val="00402911"/>
    <w:rsid w:val="00402EB4"/>
    <w:rsid w:val="00402F5E"/>
    <w:rsid w:val="00403245"/>
    <w:rsid w:val="0040332F"/>
    <w:rsid w:val="004037B7"/>
    <w:rsid w:val="00403F27"/>
    <w:rsid w:val="004044F4"/>
    <w:rsid w:val="00404518"/>
    <w:rsid w:val="0040460A"/>
    <w:rsid w:val="00404878"/>
    <w:rsid w:val="004051F4"/>
    <w:rsid w:val="0040586D"/>
    <w:rsid w:val="00405939"/>
    <w:rsid w:val="00405962"/>
    <w:rsid w:val="004059FD"/>
    <w:rsid w:val="0040618B"/>
    <w:rsid w:val="0040668E"/>
    <w:rsid w:val="00406BE7"/>
    <w:rsid w:val="00406E72"/>
    <w:rsid w:val="00406EAB"/>
    <w:rsid w:val="00406FC3"/>
    <w:rsid w:val="00407047"/>
    <w:rsid w:val="00407C4A"/>
    <w:rsid w:val="00407E8D"/>
    <w:rsid w:val="00407F46"/>
    <w:rsid w:val="004103DF"/>
    <w:rsid w:val="00410E55"/>
    <w:rsid w:val="004115A8"/>
    <w:rsid w:val="00411F93"/>
    <w:rsid w:val="004126E4"/>
    <w:rsid w:val="004129BE"/>
    <w:rsid w:val="00412EC6"/>
    <w:rsid w:val="00413025"/>
    <w:rsid w:val="004131D6"/>
    <w:rsid w:val="00413296"/>
    <w:rsid w:val="004133D5"/>
    <w:rsid w:val="00413C35"/>
    <w:rsid w:val="00413CEA"/>
    <w:rsid w:val="00413E39"/>
    <w:rsid w:val="00414837"/>
    <w:rsid w:val="00414A17"/>
    <w:rsid w:val="00414CC4"/>
    <w:rsid w:val="0041504B"/>
    <w:rsid w:val="00415468"/>
    <w:rsid w:val="0041617A"/>
    <w:rsid w:val="0041623A"/>
    <w:rsid w:val="004171C7"/>
    <w:rsid w:val="00417392"/>
    <w:rsid w:val="00417D86"/>
    <w:rsid w:val="00417E41"/>
    <w:rsid w:val="00420049"/>
    <w:rsid w:val="0042129E"/>
    <w:rsid w:val="00421C7F"/>
    <w:rsid w:val="00421D47"/>
    <w:rsid w:val="0042215D"/>
    <w:rsid w:val="00422352"/>
    <w:rsid w:val="00422864"/>
    <w:rsid w:val="00422C30"/>
    <w:rsid w:val="00422E82"/>
    <w:rsid w:val="00423299"/>
    <w:rsid w:val="0042368A"/>
    <w:rsid w:val="004236A7"/>
    <w:rsid w:val="00423A97"/>
    <w:rsid w:val="00423BB4"/>
    <w:rsid w:val="0042415C"/>
    <w:rsid w:val="00424267"/>
    <w:rsid w:val="00424349"/>
    <w:rsid w:val="00424598"/>
    <w:rsid w:val="00424668"/>
    <w:rsid w:val="0042491A"/>
    <w:rsid w:val="00424A7A"/>
    <w:rsid w:val="00424C46"/>
    <w:rsid w:val="004255A0"/>
    <w:rsid w:val="00425E39"/>
    <w:rsid w:val="004268DD"/>
    <w:rsid w:val="00427068"/>
    <w:rsid w:val="0042728D"/>
    <w:rsid w:val="004272D5"/>
    <w:rsid w:val="0042740A"/>
    <w:rsid w:val="00427C23"/>
    <w:rsid w:val="00427F27"/>
    <w:rsid w:val="004301F4"/>
    <w:rsid w:val="0043068D"/>
    <w:rsid w:val="0043085B"/>
    <w:rsid w:val="00430AF9"/>
    <w:rsid w:val="00430F34"/>
    <w:rsid w:val="0043116A"/>
    <w:rsid w:val="0043159F"/>
    <w:rsid w:val="00431657"/>
    <w:rsid w:val="00431706"/>
    <w:rsid w:val="004318C5"/>
    <w:rsid w:val="0043198D"/>
    <w:rsid w:val="00431C9B"/>
    <w:rsid w:val="004323B6"/>
    <w:rsid w:val="00432E29"/>
    <w:rsid w:val="0043378A"/>
    <w:rsid w:val="00433D38"/>
    <w:rsid w:val="00433E47"/>
    <w:rsid w:val="0043459F"/>
    <w:rsid w:val="004345A4"/>
    <w:rsid w:val="0043486E"/>
    <w:rsid w:val="004351C4"/>
    <w:rsid w:val="004357E9"/>
    <w:rsid w:val="00435867"/>
    <w:rsid w:val="00435AA9"/>
    <w:rsid w:val="004368F3"/>
    <w:rsid w:val="00437182"/>
    <w:rsid w:val="0044081A"/>
    <w:rsid w:val="0044131A"/>
    <w:rsid w:val="00441AF6"/>
    <w:rsid w:val="00441B22"/>
    <w:rsid w:val="00441C0B"/>
    <w:rsid w:val="00441CD0"/>
    <w:rsid w:val="00442CE1"/>
    <w:rsid w:val="00443FCA"/>
    <w:rsid w:val="004451B2"/>
    <w:rsid w:val="00445E80"/>
    <w:rsid w:val="00446244"/>
    <w:rsid w:val="004462EF"/>
    <w:rsid w:val="00446515"/>
    <w:rsid w:val="00446B50"/>
    <w:rsid w:val="004479CD"/>
    <w:rsid w:val="00447FF5"/>
    <w:rsid w:val="00450532"/>
    <w:rsid w:val="00450EE1"/>
    <w:rsid w:val="00451A5F"/>
    <w:rsid w:val="0045242E"/>
    <w:rsid w:val="00452A38"/>
    <w:rsid w:val="004532C7"/>
    <w:rsid w:val="004532DD"/>
    <w:rsid w:val="004536DD"/>
    <w:rsid w:val="004537D6"/>
    <w:rsid w:val="00453F54"/>
    <w:rsid w:val="00454012"/>
    <w:rsid w:val="0045410B"/>
    <w:rsid w:val="004541A9"/>
    <w:rsid w:val="00454E69"/>
    <w:rsid w:val="00455633"/>
    <w:rsid w:val="00455850"/>
    <w:rsid w:val="00455B4E"/>
    <w:rsid w:val="00455C3C"/>
    <w:rsid w:val="00456159"/>
    <w:rsid w:val="004566E5"/>
    <w:rsid w:val="0045689F"/>
    <w:rsid w:val="00457525"/>
    <w:rsid w:val="00457581"/>
    <w:rsid w:val="00457DBA"/>
    <w:rsid w:val="00460B70"/>
    <w:rsid w:val="0046106D"/>
    <w:rsid w:val="00461797"/>
    <w:rsid w:val="00461823"/>
    <w:rsid w:val="0046195B"/>
    <w:rsid w:val="00461BFD"/>
    <w:rsid w:val="00462E83"/>
    <w:rsid w:val="004631A9"/>
    <w:rsid w:val="00463A77"/>
    <w:rsid w:val="00463E83"/>
    <w:rsid w:val="004641C7"/>
    <w:rsid w:val="00464666"/>
    <w:rsid w:val="00464AFA"/>
    <w:rsid w:val="00464D40"/>
    <w:rsid w:val="00464DBD"/>
    <w:rsid w:val="0046501A"/>
    <w:rsid w:val="00465217"/>
    <w:rsid w:val="00465BD2"/>
    <w:rsid w:val="00466248"/>
    <w:rsid w:val="0046673F"/>
    <w:rsid w:val="00466771"/>
    <w:rsid w:val="00467440"/>
    <w:rsid w:val="00467985"/>
    <w:rsid w:val="00467A04"/>
    <w:rsid w:val="00467AD5"/>
    <w:rsid w:val="0047022C"/>
    <w:rsid w:val="004704D6"/>
    <w:rsid w:val="00470C53"/>
    <w:rsid w:val="00470CBE"/>
    <w:rsid w:val="00470D5D"/>
    <w:rsid w:val="00470F8D"/>
    <w:rsid w:val="00471A4B"/>
    <w:rsid w:val="00471B09"/>
    <w:rsid w:val="00472097"/>
    <w:rsid w:val="0047275A"/>
    <w:rsid w:val="0047293F"/>
    <w:rsid w:val="00472D34"/>
    <w:rsid w:val="00472F10"/>
    <w:rsid w:val="00474102"/>
    <w:rsid w:val="00474554"/>
    <w:rsid w:val="0047472A"/>
    <w:rsid w:val="00474BD7"/>
    <w:rsid w:val="00474F19"/>
    <w:rsid w:val="004753F3"/>
    <w:rsid w:val="004766F7"/>
    <w:rsid w:val="00476A69"/>
    <w:rsid w:val="00476B22"/>
    <w:rsid w:val="004771EA"/>
    <w:rsid w:val="004778BE"/>
    <w:rsid w:val="00477A15"/>
    <w:rsid w:val="00477A19"/>
    <w:rsid w:val="00477D88"/>
    <w:rsid w:val="00477F5D"/>
    <w:rsid w:val="0048035F"/>
    <w:rsid w:val="00480393"/>
    <w:rsid w:val="004805C2"/>
    <w:rsid w:val="0048182D"/>
    <w:rsid w:val="004818C8"/>
    <w:rsid w:val="00481A29"/>
    <w:rsid w:val="00481AA5"/>
    <w:rsid w:val="00481CC5"/>
    <w:rsid w:val="00481F4D"/>
    <w:rsid w:val="004824E7"/>
    <w:rsid w:val="004825C3"/>
    <w:rsid w:val="004825E5"/>
    <w:rsid w:val="004826B5"/>
    <w:rsid w:val="00482AE7"/>
    <w:rsid w:val="004837F7"/>
    <w:rsid w:val="0048472A"/>
    <w:rsid w:val="00484960"/>
    <w:rsid w:val="00484F52"/>
    <w:rsid w:val="00485DB2"/>
    <w:rsid w:val="00485ECE"/>
    <w:rsid w:val="00486232"/>
    <w:rsid w:val="004863D0"/>
    <w:rsid w:val="00486455"/>
    <w:rsid w:val="00486AC1"/>
    <w:rsid w:val="00486AF9"/>
    <w:rsid w:val="00486B23"/>
    <w:rsid w:val="00486B98"/>
    <w:rsid w:val="0048776C"/>
    <w:rsid w:val="00487B7A"/>
    <w:rsid w:val="0049054F"/>
    <w:rsid w:val="00490ADB"/>
    <w:rsid w:val="00490EBC"/>
    <w:rsid w:val="004910FA"/>
    <w:rsid w:val="00491650"/>
    <w:rsid w:val="00491A74"/>
    <w:rsid w:val="00491C03"/>
    <w:rsid w:val="004921E0"/>
    <w:rsid w:val="0049223F"/>
    <w:rsid w:val="00492340"/>
    <w:rsid w:val="00492574"/>
    <w:rsid w:val="004926CE"/>
    <w:rsid w:val="00492782"/>
    <w:rsid w:val="00492957"/>
    <w:rsid w:val="00492F17"/>
    <w:rsid w:val="00492F36"/>
    <w:rsid w:val="00492F3E"/>
    <w:rsid w:val="00494415"/>
    <w:rsid w:val="00494BF0"/>
    <w:rsid w:val="00495800"/>
    <w:rsid w:val="00495C5C"/>
    <w:rsid w:val="00495CD4"/>
    <w:rsid w:val="004966A2"/>
    <w:rsid w:val="004969B9"/>
    <w:rsid w:val="00496BF6"/>
    <w:rsid w:val="004971CF"/>
    <w:rsid w:val="00497C29"/>
    <w:rsid w:val="00497CF2"/>
    <w:rsid w:val="00497E0B"/>
    <w:rsid w:val="00497EEA"/>
    <w:rsid w:val="00497F76"/>
    <w:rsid w:val="004A0378"/>
    <w:rsid w:val="004A042D"/>
    <w:rsid w:val="004A0970"/>
    <w:rsid w:val="004A1AB1"/>
    <w:rsid w:val="004A1CE8"/>
    <w:rsid w:val="004A28E8"/>
    <w:rsid w:val="004A2A89"/>
    <w:rsid w:val="004A2CDE"/>
    <w:rsid w:val="004A3A62"/>
    <w:rsid w:val="004A3C70"/>
    <w:rsid w:val="004A3D88"/>
    <w:rsid w:val="004A3DBC"/>
    <w:rsid w:val="004A3DDE"/>
    <w:rsid w:val="004A413A"/>
    <w:rsid w:val="004A46EF"/>
    <w:rsid w:val="004A4DC4"/>
    <w:rsid w:val="004A5322"/>
    <w:rsid w:val="004A548F"/>
    <w:rsid w:val="004A5A94"/>
    <w:rsid w:val="004A6080"/>
    <w:rsid w:val="004A6731"/>
    <w:rsid w:val="004A68D9"/>
    <w:rsid w:val="004A6F46"/>
    <w:rsid w:val="004A71B3"/>
    <w:rsid w:val="004A7E16"/>
    <w:rsid w:val="004B03F7"/>
    <w:rsid w:val="004B07CF"/>
    <w:rsid w:val="004B0D6B"/>
    <w:rsid w:val="004B23DE"/>
    <w:rsid w:val="004B269B"/>
    <w:rsid w:val="004B294E"/>
    <w:rsid w:val="004B2ADA"/>
    <w:rsid w:val="004B2D10"/>
    <w:rsid w:val="004B2FFD"/>
    <w:rsid w:val="004B323D"/>
    <w:rsid w:val="004B3461"/>
    <w:rsid w:val="004B36C4"/>
    <w:rsid w:val="004B3974"/>
    <w:rsid w:val="004B40B6"/>
    <w:rsid w:val="004B40D8"/>
    <w:rsid w:val="004B4788"/>
    <w:rsid w:val="004B48CC"/>
    <w:rsid w:val="004B562B"/>
    <w:rsid w:val="004B58A4"/>
    <w:rsid w:val="004B5933"/>
    <w:rsid w:val="004B5B68"/>
    <w:rsid w:val="004B63D4"/>
    <w:rsid w:val="004B6941"/>
    <w:rsid w:val="004B73BA"/>
    <w:rsid w:val="004B777D"/>
    <w:rsid w:val="004B7901"/>
    <w:rsid w:val="004B795E"/>
    <w:rsid w:val="004B7A4A"/>
    <w:rsid w:val="004B7FFE"/>
    <w:rsid w:val="004C0DF7"/>
    <w:rsid w:val="004C0E25"/>
    <w:rsid w:val="004C1123"/>
    <w:rsid w:val="004C1A6B"/>
    <w:rsid w:val="004C1CBE"/>
    <w:rsid w:val="004C1F0B"/>
    <w:rsid w:val="004C3BC7"/>
    <w:rsid w:val="004C4001"/>
    <w:rsid w:val="004C4809"/>
    <w:rsid w:val="004C5F0D"/>
    <w:rsid w:val="004C5F62"/>
    <w:rsid w:val="004C60C4"/>
    <w:rsid w:val="004C6214"/>
    <w:rsid w:val="004C62A9"/>
    <w:rsid w:val="004C68EF"/>
    <w:rsid w:val="004C744A"/>
    <w:rsid w:val="004C7780"/>
    <w:rsid w:val="004C78B4"/>
    <w:rsid w:val="004C7C60"/>
    <w:rsid w:val="004D07B2"/>
    <w:rsid w:val="004D07F2"/>
    <w:rsid w:val="004D09DB"/>
    <w:rsid w:val="004D09DE"/>
    <w:rsid w:val="004D12B6"/>
    <w:rsid w:val="004D15BD"/>
    <w:rsid w:val="004D1920"/>
    <w:rsid w:val="004D1A2E"/>
    <w:rsid w:val="004D1E2E"/>
    <w:rsid w:val="004D2346"/>
    <w:rsid w:val="004D2902"/>
    <w:rsid w:val="004D2E54"/>
    <w:rsid w:val="004D37AA"/>
    <w:rsid w:val="004D3BFD"/>
    <w:rsid w:val="004D51D2"/>
    <w:rsid w:val="004D52AE"/>
    <w:rsid w:val="004D52ED"/>
    <w:rsid w:val="004D61E5"/>
    <w:rsid w:val="004D6248"/>
    <w:rsid w:val="004D651C"/>
    <w:rsid w:val="004D69CF"/>
    <w:rsid w:val="004D6C16"/>
    <w:rsid w:val="004D722D"/>
    <w:rsid w:val="004D727D"/>
    <w:rsid w:val="004D7C40"/>
    <w:rsid w:val="004E0083"/>
    <w:rsid w:val="004E052F"/>
    <w:rsid w:val="004E0AC5"/>
    <w:rsid w:val="004E0C04"/>
    <w:rsid w:val="004E1663"/>
    <w:rsid w:val="004E1DBA"/>
    <w:rsid w:val="004E24A8"/>
    <w:rsid w:val="004E24CB"/>
    <w:rsid w:val="004E26A6"/>
    <w:rsid w:val="004E28D9"/>
    <w:rsid w:val="004E2C8F"/>
    <w:rsid w:val="004E39CE"/>
    <w:rsid w:val="004E539B"/>
    <w:rsid w:val="004E5E68"/>
    <w:rsid w:val="004E6281"/>
    <w:rsid w:val="004E6572"/>
    <w:rsid w:val="004E67A7"/>
    <w:rsid w:val="004E6B42"/>
    <w:rsid w:val="004E74D5"/>
    <w:rsid w:val="004E792E"/>
    <w:rsid w:val="004F0304"/>
    <w:rsid w:val="004F0985"/>
    <w:rsid w:val="004F10DE"/>
    <w:rsid w:val="004F13C7"/>
    <w:rsid w:val="004F154F"/>
    <w:rsid w:val="004F17D7"/>
    <w:rsid w:val="004F27DE"/>
    <w:rsid w:val="004F2817"/>
    <w:rsid w:val="004F295D"/>
    <w:rsid w:val="004F29DF"/>
    <w:rsid w:val="004F31A2"/>
    <w:rsid w:val="004F3464"/>
    <w:rsid w:val="004F3BEC"/>
    <w:rsid w:val="004F4F7B"/>
    <w:rsid w:val="004F5319"/>
    <w:rsid w:val="004F56E6"/>
    <w:rsid w:val="004F5831"/>
    <w:rsid w:val="004F5911"/>
    <w:rsid w:val="004F5CCC"/>
    <w:rsid w:val="004F5F30"/>
    <w:rsid w:val="004F5FD1"/>
    <w:rsid w:val="004F6512"/>
    <w:rsid w:val="004F681C"/>
    <w:rsid w:val="004F6A8C"/>
    <w:rsid w:val="004F6EF2"/>
    <w:rsid w:val="004F745D"/>
    <w:rsid w:val="004F7939"/>
    <w:rsid w:val="004F7C01"/>
    <w:rsid w:val="00500FBD"/>
    <w:rsid w:val="00501108"/>
    <w:rsid w:val="005024E5"/>
    <w:rsid w:val="005028E5"/>
    <w:rsid w:val="00502AA6"/>
    <w:rsid w:val="00502F13"/>
    <w:rsid w:val="00503872"/>
    <w:rsid w:val="00503A92"/>
    <w:rsid w:val="005041BF"/>
    <w:rsid w:val="005046AD"/>
    <w:rsid w:val="0050487C"/>
    <w:rsid w:val="005053FA"/>
    <w:rsid w:val="0050553E"/>
    <w:rsid w:val="00505598"/>
    <w:rsid w:val="00505662"/>
    <w:rsid w:val="005056F0"/>
    <w:rsid w:val="005059CB"/>
    <w:rsid w:val="005062AA"/>
    <w:rsid w:val="0050659E"/>
    <w:rsid w:val="005067BE"/>
    <w:rsid w:val="00507862"/>
    <w:rsid w:val="0051121F"/>
    <w:rsid w:val="005113C4"/>
    <w:rsid w:val="00511462"/>
    <w:rsid w:val="00511722"/>
    <w:rsid w:val="00511D95"/>
    <w:rsid w:val="00512183"/>
    <w:rsid w:val="00512A72"/>
    <w:rsid w:val="00512DFE"/>
    <w:rsid w:val="0051323A"/>
    <w:rsid w:val="00513B28"/>
    <w:rsid w:val="0051458E"/>
    <w:rsid w:val="00514629"/>
    <w:rsid w:val="005146F5"/>
    <w:rsid w:val="0051482F"/>
    <w:rsid w:val="005148E8"/>
    <w:rsid w:val="00514D95"/>
    <w:rsid w:val="00514E19"/>
    <w:rsid w:val="005150C6"/>
    <w:rsid w:val="00515197"/>
    <w:rsid w:val="00515CD3"/>
    <w:rsid w:val="005162AA"/>
    <w:rsid w:val="00516B26"/>
    <w:rsid w:val="00516B2B"/>
    <w:rsid w:val="00517063"/>
    <w:rsid w:val="00517752"/>
    <w:rsid w:val="005206B6"/>
    <w:rsid w:val="00522712"/>
    <w:rsid w:val="00522B7B"/>
    <w:rsid w:val="00522DC0"/>
    <w:rsid w:val="00523214"/>
    <w:rsid w:val="0052337F"/>
    <w:rsid w:val="00523BD6"/>
    <w:rsid w:val="00523CD3"/>
    <w:rsid w:val="00524130"/>
    <w:rsid w:val="005247A6"/>
    <w:rsid w:val="005249E6"/>
    <w:rsid w:val="00524A73"/>
    <w:rsid w:val="0052507C"/>
    <w:rsid w:val="0052525A"/>
    <w:rsid w:val="00525487"/>
    <w:rsid w:val="005256D3"/>
    <w:rsid w:val="00525C38"/>
    <w:rsid w:val="00526566"/>
    <w:rsid w:val="00526612"/>
    <w:rsid w:val="0052710D"/>
    <w:rsid w:val="00527155"/>
    <w:rsid w:val="00527B76"/>
    <w:rsid w:val="00527C89"/>
    <w:rsid w:val="00530DA3"/>
    <w:rsid w:val="0053144B"/>
    <w:rsid w:val="0053160B"/>
    <w:rsid w:val="00531A6F"/>
    <w:rsid w:val="00531C0B"/>
    <w:rsid w:val="005321FD"/>
    <w:rsid w:val="0053250B"/>
    <w:rsid w:val="00532601"/>
    <w:rsid w:val="0053271D"/>
    <w:rsid w:val="00532816"/>
    <w:rsid w:val="00532F27"/>
    <w:rsid w:val="00532FED"/>
    <w:rsid w:val="00533186"/>
    <w:rsid w:val="00533BBF"/>
    <w:rsid w:val="00534381"/>
    <w:rsid w:val="00534569"/>
    <w:rsid w:val="00534953"/>
    <w:rsid w:val="00534A5D"/>
    <w:rsid w:val="00534BF9"/>
    <w:rsid w:val="00534C22"/>
    <w:rsid w:val="00534D85"/>
    <w:rsid w:val="005355E3"/>
    <w:rsid w:val="0053580F"/>
    <w:rsid w:val="00535DDC"/>
    <w:rsid w:val="00535ECF"/>
    <w:rsid w:val="00536449"/>
    <w:rsid w:val="00536BA4"/>
    <w:rsid w:val="005372D8"/>
    <w:rsid w:val="005374C8"/>
    <w:rsid w:val="0053774F"/>
    <w:rsid w:val="005378E1"/>
    <w:rsid w:val="005409CA"/>
    <w:rsid w:val="00540E7C"/>
    <w:rsid w:val="0054106B"/>
    <w:rsid w:val="00541552"/>
    <w:rsid w:val="005415B1"/>
    <w:rsid w:val="00541A12"/>
    <w:rsid w:val="00541A4C"/>
    <w:rsid w:val="00541D2A"/>
    <w:rsid w:val="00541E5B"/>
    <w:rsid w:val="00541E8A"/>
    <w:rsid w:val="00541F40"/>
    <w:rsid w:val="005421EB"/>
    <w:rsid w:val="0054270A"/>
    <w:rsid w:val="00542999"/>
    <w:rsid w:val="00542AF4"/>
    <w:rsid w:val="00543026"/>
    <w:rsid w:val="005434C8"/>
    <w:rsid w:val="00543D00"/>
    <w:rsid w:val="00544015"/>
    <w:rsid w:val="005442DA"/>
    <w:rsid w:val="005447C3"/>
    <w:rsid w:val="005451F7"/>
    <w:rsid w:val="005457FE"/>
    <w:rsid w:val="00545AB1"/>
    <w:rsid w:val="005465BB"/>
    <w:rsid w:val="005468B7"/>
    <w:rsid w:val="00546927"/>
    <w:rsid w:val="00546C61"/>
    <w:rsid w:val="00546DCE"/>
    <w:rsid w:val="0054722C"/>
    <w:rsid w:val="0054780F"/>
    <w:rsid w:val="00547986"/>
    <w:rsid w:val="00547A18"/>
    <w:rsid w:val="00547F40"/>
    <w:rsid w:val="00547F98"/>
    <w:rsid w:val="005502B4"/>
    <w:rsid w:val="005505EE"/>
    <w:rsid w:val="00550DAC"/>
    <w:rsid w:val="0055114B"/>
    <w:rsid w:val="005512B0"/>
    <w:rsid w:val="005519BE"/>
    <w:rsid w:val="00551C01"/>
    <w:rsid w:val="00552440"/>
    <w:rsid w:val="0055350D"/>
    <w:rsid w:val="00553611"/>
    <w:rsid w:val="00553903"/>
    <w:rsid w:val="005542BA"/>
    <w:rsid w:val="005549E4"/>
    <w:rsid w:val="00554C6F"/>
    <w:rsid w:val="00554E1E"/>
    <w:rsid w:val="005554F8"/>
    <w:rsid w:val="00555881"/>
    <w:rsid w:val="00555A24"/>
    <w:rsid w:val="00555CE8"/>
    <w:rsid w:val="00556275"/>
    <w:rsid w:val="00556709"/>
    <w:rsid w:val="0055695A"/>
    <w:rsid w:val="00556980"/>
    <w:rsid w:val="0055750F"/>
    <w:rsid w:val="00557F3A"/>
    <w:rsid w:val="0056043A"/>
    <w:rsid w:val="00560C44"/>
    <w:rsid w:val="00562086"/>
    <w:rsid w:val="005623EC"/>
    <w:rsid w:val="005625DB"/>
    <w:rsid w:val="005627A3"/>
    <w:rsid w:val="0056289C"/>
    <w:rsid w:val="00562F4E"/>
    <w:rsid w:val="005631B9"/>
    <w:rsid w:val="00563684"/>
    <w:rsid w:val="00563A50"/>
    <w:rsid w:val="00563CB5"/>
    <w:rsid w:val="00563CEB"/>
    <w:rsid w:val="0056457A"/>
    <w:rsid w:val="00565692"/>
    <w:rsid w:val="00565EE1"/>
    <w:rsid w:val="00565FA5"/>
    <w:rsid w:val="0056605B"/>
    <w:rsid w:val="005660EA"/>
    <w:rsid w:val="00567E8F"/>
    <w:rsid w:val="005705F2"/>
    <w:rsid w:val="00570746"/>
    <w:rsid w:val="00570750"/>
    <w:rsid w:val="005708EF"/>
    <w:rsid w:val="00571132"/>
    <w:rsid w:val="00572006"/>
    <w:rsid w:val="00572074"/>
    <w:rsid w:val="00573064"/>
    <w:rsid w:val="00573285"/>
    <w:rsid w:val="005735C2"/>
    <w:rsid w:val="005739F5"/>
    <w:rsid w:val="00573AD8"/>
    <w:rsid w:val="005740DF"/>
    <w:rsid w:val="00574509"/>
    <w:rsid w:val="00574857"/>
    <w:rsid w:val="0057498A"/>
    <w:rsid w:val="00574B84"/>
    <w:rsid w:val="00575163"/>
    <w:rsid w:val="00575375"/>
    <w:rsid w:val="00576615"/>
    <w:rsid w:val="00576784"/>
    <w:rsid w:val="005779D7"/>
    <w:rsid w:val="0058061F"/>
    <w:rsid w:val="00580797"/>
    <w:rsid w:val="00581160"/>
    <w:rsid w:val="005820AF"/>
    <w:rsid w:val="00582463"/>
    <w:rsid w:val="005826B2"/>
    <w:rsid w:val="00582E18"/>
    <w:rsid w:val="00583133"/>
    <w:rsid w:val="00583D01"/>
    <w:rsid w:val="00583F2A"/>
    <w:rsid w:val="005843CE"/>
    <w:rsid w:val="0058455C"/>
    <w:rsid w:val="0058592A"/>
    <w:rsid w:val="00585AB0"/>
    <w:rsid w:val="00586265"/>
    <w:rsid w:val="00586380"/>
    <w:rsid w:val="005864C0"/>
    <w:rsid w:val="00586B4B"/>
    <w:rsid w:val="00587670"/>
    <w:rsid w:val="00587844"/>
    <w:rsid w:val="00590061"/>
    <w:rsid w:val="0059085F"/>
    <w:rsid w:val="00590F45"/>
    <w:rsid w:val="00591065"/>
    <w:rsid w:val="005911E1"/>
    <w:rsid w:val="005917C9"/>
    <w:rsid w:val="00592020"/>
    <w:rsid w:val="00592577"/>
    <w:rsid w:val="00592740"/>
    <w:rsid w:val="0059304D"/>
    <w:rsid w:val="00593372"/>
    <w:rsid w:val="005933F1"/>
    <w:rsid w:val="005938E8"/>
    <w:rsid w:val="00593A7D"/>
    <w:rsid w:val="00593E20"/>
    <w:rsid w:val="00593F72"/>
    <w:rsid w:val="00593FEF"/>
    <w:rsid w:val="00594A24"/>
    <w:rsid w:val="00594F56"/>
    <w:rsid w:val="0059508B"/>
    <w:rsid w:val="00595EEA"/>
    <w:rsid w:val="0059604F"/>
    <w:rsid w:val="0059634F"/>
    <w:rsid w:val="00596744"/>
    <w:rsid w:val="005967DB"/>
    <w:rsid w:val="00597190"/>
    <w:rsid w:val="005971C0"/>
    <w:rsid w:val="00597229"/>
    <w:rsid w:val="0059728C"/>
    <w:rsid w:val="00597451"/>
    <w:rsid w:val="005976A4"/>
    <w:rsid w:val="005A0C0D"/>
    <w:rsid w:val="005A132B"/>
    <w:rsid w:val="005A1954"/>
    <w:rsid w:val="005A20F1"/>
    <w:rsid w:val="005A22F6"/>
    <w:rsid w:val="005A2415"/>
    <w:rsid w:val="005A2C09"/>
    <w:rsid w:val="005A2F2F"/>
    <w:rsid w:val="005A37FC"/>
    <w:rsid w:val="005A3D71"/>
    <w:rsid w:val="005A422C"/>
    <w:rsid w:val="005A46B7"/>
    <w:rsid w:val="005A4875"/>
    <w:rsid w:val="005A4B84"/>
    <w:rsid w:val="005A4BDD"/>
    <w:rsid w:val="005A4D9C"/>
    <w:rsid w:val="005A4E02"/>
    <w:rsid w:val="005A4EB5"/>
    <w:rsid w:val="005A4F80"/>
    <w:rsid w:val="005A53C0"/>
    <w:rsid w:val="005A5683"/>
    <w:rsid w:val="005A644A"/>
    <w:rsid w:val="005A6854"/>
    <w:rsid w:val="005A720E"/>
    <w:rsid w:val="005A726D"/>
    <w:rsid w:val="005A73F0"/>
    <w:rsid w:val="005A7637"/>
    <w:rsid w:val="005A7BED"/>
    <w:rsid w:val="005B0010"/>
    <w:rsid w:val="005B0320"/>
    <w:rsid w:val="005B1184"/>
    <w:rsid w:val="005B1430"/>
    <w:rsid w:val="005B181E"/>
    <w:rsid w:val="005B1C04"/>
    <w:rsid w:val="005B2295"/>
    <w:rsid w:val="005B2400"/>
    <w:rsid w:val="005B272F"/>
    <w:rsid w:val="005B273D"/>
    <w:rsid w:val="005B2CB1"/>
    <w:rsid w:val="005B2E5D"/>
    <w:rsid w:val="005B3683"/>
    <w:rsid w:val="005B3A42"/>
    <w:rsid w:val="005B3A7E"/>
    <w:rsid w:val="005B46FB"/>
    <w:rsid w:val="005B4FF5"/>
    <w:rsid w:val="005B559C"/>
    <w:rsid w:val="005B5C87"/>
    <w:rsid w:val="005B5EBB"/>
    <w:rsid w:val="005B6006"/>
    <w:rsid w:val="005B6201"/>
    <w:rsid w:val="005B63B7"/>
    <w:rsid w:val="005B66A4"/>
    <w:rsid w:val="005B6A77"/>
    <w:rsid w:val="005B6B1A"/>
    <w:rsid w:val="005B6BCA"/>
    <w:rsid w:val="005B752A"/>
    <w:rsid w:val="005B79FE"/>
    <w:rsid w:val="005B7B5B"/>
    <w:rsid w:val="005B7B96"/>
    <w:rsid w:val="005B7CF4"/>
    <w:rsid w:val="005C08B8"/>
    <w:rsid w:val="005C0E1A"/>
    <w:rsid w:val="005C11AF"/>
    <w:rsid w:val="005C13DB"/>
    <w:rsid w:val="005C1B43"/>
    <w:rsid w:val="005C1D7F"/>
    <w:rsid w:val="005C1F41"/>
    <w:rsid w:val="005C23C3"/>
    <w:rsid w:val="005C29BA"/>
    <w:rsid w:val="005C342B"/>
    <w:rsid w:val="005C382A"/>
    <w:rsid w:val="005C4339"/>
    <w:rsid w:val="005C4521"/>
    <w:rsid w:val="005C456C"/>
    <w:rsid w:val="005C4627"/>
    <w:rsid w:val="005C4E3F"/>
    <w:rsid w:val="005C54F8"/>
    <w:rsid w:val="005C5BC2"/>
    <w:rsid w:val="005C6750"/>
    <w:rsid w:val="005D0B0F"/>
    <w:rsid w:val="005D0C3A"/>
    <w:rsid w:val="005D0E6D"/>
    <w:rsid w:val="005D13AA"/>
    <w:rsid w:val="005D14B0"/>
    <w:rsid w:val="005D176E"/>
    <w:rsid w:val="005D1903"/>
    <w:rsid w:val="005D1CA1"/>
    <w:rsid w:val="005D1CB1"/>
    <w:rsid w:val="005D1F25"/>
    <w:rsid w:val="005D2215"/>
    <w:rsid w:val="005D27F5"/>
    <w:rsid w:val="005D2D07"/>
    <w:rsid w:val="005D2FCC"/>
    <w:rsid w:val="005D35A1"/>
    <w:rsid w:val="005D35B9"/>
    <w:rsid w:val="005D36C3"/>
    <w:rsid w:val="005D3932"/>
    <w:rsid w:val="005D4296"/>
    <w:rsid w:val="005D4417"/>
    <w:rsid w:val="005D4753"/>
    <w:rsid w:val="005D4A77"/>
    <w:rsid w:val="005D4B76"/>
    <w:rsid w:val="005D514C"/>
    <w:rsid w:val="005D55AA"/>
    <w:rsid w:val="005D593B"/>
    <w:rsid w:val="005D5EAC"/>
    <w:rsid w:val="005D5EB0"/>
    <w:rsid w:val="005D66CB"/>
    <w:rsid w:val="005D6721"/>
    <w:rsid w:val="005D712A"/>
    <w:rsid w:val="005D7C15"/>
    <w:rsid w:val="005D7EC5"/>
    <w:rsid w:val="005D7EDF"/>
    <w:rsid w:val="005D7F03"/>
    <w:rsid w:val="005E00B4"/>
    <w:rsid w:val="005E0215"/>
    <w:rsid w:val="005E0E43"/>
    <w:rsid w:val="005E1B8F"/>
    <w:rsid w:val="005E2073"/>
    <w:rsid w:val="005E21F9"/>
    <w:rsid w:val="005E2B9B"/>
    <w:rsid w:val="005E3155"/>
    <w:rsid w:val="005E3ADB"/>
    <w:rsid w:val="005E3DA1"/>
    <w:rsid w:val="005E3FB2"/>
    <w:rsid w:val="005E4703"/>
    <w:rsid w:val="005E4911"/>
    <w:rsid w:val="005E5035"/>
    <w:rsid w:val="005E5179"/>
    <w:rsid w:val="005E548D"/>
    <w:rsid w:val="005E5967"/>
    <w:rsid w:val="005E5C8C"/>
    <w:rsid w:val="005E65EA"/>
    <w:rsid w:val="005E670C"/>
    <w:rsid w:val="005E6D55"/>
    <w:rsid w:val="005E6D95"/>
    <w:rsid w:val="005E72DB"/>
    <w:rsid w:val="005E73E4"/>
    <w:rsid w:val="005E7900"/>
    <w:rsid w:val="005F0407"/>
    <w:rsid w:val="005F07EF"/>
    <w:rsid w:val="005F084B"/>
    <w:rsid w:val="005F0B60"/>
    <w:rsid w:val="005F0CDF"/>
    <w:rsid w:val="005F0E6B"/>
    <w:rsid w:val="005F1009"/>
    <w:rsid w:val="005F10A2"/>
    <w:rsid w:val="005F1710"/>
    <w:rsid w:val="005F1B5A"/>
    <w:rsid w:val="005F2038"/>
    <w:rsid w:val="005F2537"/>
    <w:rsid w:val="005F2BC7"/>
    <w:rsid w:val="005F2DEE"/>
    <w:rsid w:val="005F3913"/>
    <w:rsid w:val="005F4322"/>
    <w:rsid w:val="005F49CB"/>
    <w:rsid w:val="005F4B84"/>
    <w:rsid w:val="005F5237"/>
    <w:rsid w:val="005F52FE"/>
    <w:rsid w:val="005F566F"/>
    <w:rsid w:val="005F5C4C"/>
    <w:rsid w:val="005F5CB3"/>
    <w:rsid w:val="005F683B"/>
    <w:rsid w:val="005F694A"/>
    <w:rsid w:val="005F6D89"/>
    <w:rsid w:val="005F753F"/>
    <w:rsid w:val="005F7BF8"/>
    <w:rsid w:val="0060022C"/>
    <w:rsid w:val="0060082D"/>
    <w:rsid w:val="00600964"/>
    <w:rsid w:val="0060112C"/>
    <w:rsid w:val="006011E4"/>
    <w:rsid w:val="006018A2"/>
    <w:rsid w:val="00601948"/>
    <w:rsid w:val="00601BA2"/>
    <w:rsid w:val="00601EEF"/>
    <w:rsid w:val="00602379"/>
    <w:rsid w:val="0060274C"/>
    <w:rsid w:val="006027A1"/>
    <w:rsid w:val="00602B82"/>
    <w:rsid w:val="00602C71"/>
    <w:rsid w:val="006035EA"/>
    <w:rsid w:val="00603AA8"/>
    <w:rsid w:val="00603B0C"/>
    <w:rsid w:val="006043A2"/>
    <w:rsid w:val="00604F65"/>
    <w:rsid w:val="0060532B"/>
    <w:rsid w:val="0060555E"/>
    <w:rsid w:val="006057B2"/>
    <w:rsid w:val="006058D4"/>
    <w:rsid w:val="00605A16"/>
    <w:rsid w:val="00605C7F"/>
    <w:rsid w:val="0060600F"/>
    <w:rsid w:val="00606BF8"/>
    <w:rsid w:val="006077A6"/>
    <w:rsid w:val="00607A27"/>
    <w:rsid w:val="00607A3F"/>
    <w:rsid w:val="00607FA6"/>
    <w:rsid w:val="0061009F"/>
    <w:rsid w:val="00610C34"/>
    <w:rsid w:val="00610D70"/>
    <w:rsid w:val="0061136D"/>
    <w:rsid w:val="00611C71"/>
    <w:rsid w:val="006121EA"/>
    <w:rsid w:val="0061256C"/>
    <w:rsid w:val="006128CC"/>
    <w:rsid w:val="00612DC6"/>
    <w:rsid w:val="00612E8E"/>
    <w:rsid w:val="006138F1"/>
    <w:rsid w:val="00613B20"/>
    <w:rsid w:val="00614471"/>
    <w:rsid w:val="006145A3"/>
    <w:rsid w:val="006146CE"/>
    <w:rsid w:val="00614A1C"/>
    <w:rsid w:val="00614DF0"/>
    <w:rsid w:val="00615720"/>
    <w:rsid w:val="0061633A"/>
    <w:rsid w:val="00616B90"/>
    <w:rsid w:val="00617AD2"/>
    <w:rsid w:val="0062066E"/>
    <w:rsid w:val="00620F84"/>
    <w:rsid w:val="0062125F"/>
    <w:rsid w:val="0062143C"/>
    <w:rsid w:val="00622630"/>
    <w:rsid w:val="00622E9C"/>
    <w:rsid w:val="00623149"/>
    <w:rsid w:val="0062335A"/>
    <w:rsid w:val="0062351E"/>
    <w:rsid w:val="006236D2"/>
    <w:rsid w:val="006240D9"/>
    <w:rsid w:val="006240F5"/>
    <w:rsid w:val="0062466A"/>
    <w:rsid w:val="00624BBC"/>
    <w:rsid w:val="006257E7"/>
    <w:rsid w:val="00625934"/>
    <w:rsid w:val="0062629D"/>
    <w:rsid w:val="00626362"/>
    <w:rsid w:val="00626558"/>
    <w:rsid w:val="00626E4D"/>
    <w:rsid w:val="00627303"/>
    <w:rsid w:val="006274A5"/>
    <w:rsid w:val="0062765F"/>
    <w:rsid w:val="006277B5"/>
    <w:rsid w:val="006279A0"/>
    <w:rsid w:val="0063060A"/>
    <w:rsid w:val="006311B3"/>
    <w:rsid w:val="006312C4"/>
    <w:rsid w:val="0063196D"/>
    <w:rsid w:val="00632939"/>
    <w:rsid w:val="00632977"/>
    <w:rsid w:val="00632C34"/>
    <w:rsid w:val="00633BDA"/>
    <w:rsid w:val="006346C4"/>
    <w:rsid w:val="00634C79"/>
    <w:rsid w:val="00635123"/>
    <w:rsid w:val="00635713"/>
    <w:rsid w:val="006357D2"/>
    <w:rsid w:val="0063606A"/>
    <w:rsid w:val="0063689C"/>
    <w:rsid w:val="00636A19"/>
    <w:rsid w:val="00637271"/>
    <w:rsid w:val="006372C8"/>
    <w:rsid w:val="00637E20"/>
    <w:rsid w:val="006401D4"/>
    <w:rsid w:val="006408E0"/>
    <w:rsid w:val="00640BC9"/>
    <w:rsid w:val="00641698"/>
    <w:rsid w:val="006417B0"/>
    <w:rsid w:val="006417F0"/>
    <w:rsid w:val="00642123"/>
    <w:rsid w:val="006427BF"/>
    <w:rsid w:val="00643032"/>
    <w:rsid w:val="006436AE"/>
    <w:rsid w:val="00643A46"/>
    <w:rsid w:val="00643DA9"/>
    <w:rsid w:val="00643DE9"/>
    <w:rsid w:val="0064406B"/>
    <w:rsid w:val="00644585"/>
    <w:rsid w:val="00644AB1"/>
    <w:rsid w:val="006455A9"/>
    <w:rsid w:val="006457C9"/>
    <w:rsid w:val="006459C5"/>
    <w:rsid w:val="006474EA"/>
    <w:rsid w:val="006477D7"/>
    <w:rsid w:val="0065023F"/>
    <w:rsid w:val="006503FA"/>
    <w:rsid w:val="00650D5B"/>
    <w:rsid w:val="00650DAE"/>
    <w:rsid w:val="006517B8"/>
    <w:rsid w:val="00651975"/>
    <w:rsid w:val="00651A8E"/>
    <w:rsid w:val="00651CE3"/>
    <w:rsid w:val="00651D47"/>
    <w:rsid w:val="00651E8D"/>
    <w:rsid w:val="006523D1"/>
    <w:rsid w:val="00652668"/>
    <w:rsid w:val="00652811"/>
    <w:rsid w:val="00652AED"/>
    <w:rsid w:val="006534A6"/>
    <w:rsid w:val="006535D3"/>
    <w:rsid w:val="00653B5C"/>
    <w:rsid w:val="00653D81"/>
    <w:rsid w:val="00653FCF"/>
    <w:rsid w:val="006546E0"/>
    <w:rsid w:val="00654DB5"/>
    <w:rsid w:val="00655128"/>
    <w:rsid w:val="00655F10"/>
    <w:rsid w:val="006564DB"/>
    <w:rsid w:val="006565E5"/>
    <w:rsid w:val="00656C8C"/>
    <w:rsid w:val="006571BB"/>
    <w:rsid w:val="00657997"/>
    <w:rsid w:val="00660341"/>
    <w:rsid w:val="006605B6"/>
    <w:rsid w:val="00660C27"/>
    <w:rsid w:val="00660C95"/>
    <w:rsid w:val="00661264"/>
    <w:rsid w:val="006613EB"/>
    <w:rsid w:val="00661744"/>
    <w:rsid w:val="0066207A"/>
    <w:rsid w:val="006638E8"/>
    <w:rsid w:val="00663F64"/>
    <w:rsid w:val="00663FD1"/>
    <w:rsid w:val="006649F2"/>
    <w:rsid w:val="0066551A"/>
    <w:rsid w:val="0066598D"/>
    <w:rsid w:val="00666402"/>
    <w:rsid w:val="0066647B"/>
    <w:rsid w:val="00666A6B"/>
    <w:rsid w:val="00666CEC"/>
    <w:rsid w:val="00666D17"/>
    <w:rsid w:val="00666E50"/>
    <w:rsid w:val="00667683"/>
    <w:rsid w:val="00670168"/>
    <w:rsid w:val="0067028D"/>
    <w:rsid w:val="0067064C"/>
    <w:rsid w:val="00670DAB"/>
    <w:rsid w:val="00671435"/>
    <w:rsid w:val="0067152D"/>
    <w:rsid w:val="00671E98"/>
    <w:rsid w:val="00671F28"/>
    <w:rsid w:val="00671F87"/>
    <w:rsid w:val="006720BE"/>
    <w:rsid w:val="006729C0"/>
    <w:rsid w:val="006734A9"/>
    <w:rsid w:val="006736F6"/>
    <w:rsid w:val="00673DB0"/>
    <w:rsid w:val="006742AF"/>
    <w:rsid w:val="006748E5"/>
    <w:rsid w:val="00674A04"/>
    <w:rsid w:val="00675A78"/>
    <w:rsid w:val="00675FDA"/>
    <w:rsid w:val="00676960"/>
    <w:rsid w:val="006769FA"/>
    <w:rsid w:val="00676AE9"/>
    <w:rsid w:val="00676C5B"/>
    <w:rsid w:val="006773C9"/>
    <w:rsid w:val="006779E7"/>
    <w:rsid w:val="00677C2E"/>
    <w:rsid w:val="00677D0B"/>
    <w:rsid w:val="006802BE"/>
    <w:rsid w:val="0068146B"/>
    <w:rsid w:val="00681DA6"/>
    <w:rsid w:val="00681E70"/>
    <w:rsid w:val="00682E24"/>
    <w:rsid w:val="0068395E"/>
    <w:rsid w:val="006839E8"/>
    <w:rsid w:val="00683D86"/>
    <w:rsid w:val="006844DF"/>
    <w:rsid w:val="006845B8"/>
    <w:rsid w:val="00684C76"/>
    <w:rsid w:val="00684F18"/>
    <w:rsid w:val="00685755"/>
    <w:rsid w:val="006858C0"/>
    <w:rsid w:val="006865FA"/>
    <w:rsid w:val="00686658"/>
    <w:rsid w:val="00686781"/>
    <w:rsid w:val="00686B23"/>
    <w:rsid w:val="00686B67"/>
    <w:rsid w:val="00687E66"/>
    <w:rsid w:val="006911AE"/>
    <w:rsid w:val="0069146C"/>
    <w:rsid w:val="006925C2"/>
    <w:rsid w:val="00692B1F"/>
    <w:rsid w:val="00692CC1"/>
    <w:rsid w:val="006934EC"/>
    <w:rsid w:val="00693ABD"/>
    <w:rsid w:val="00693CF4"/>
    <w:rsid w:val="00693D9F"/>
    <w:rsid w:val="00693E78"/>
    <w:rsid w:val="00694739"/>
    <w:rsid w:val="00694DDE"/>
    <w:rsid w:val="00695268"/>
    <w:rsid w:val="006952C5"/>
    <w:rsid w:val="006956C1"/>
    <w:rsid w:val="00695CB0"/>
    <w:rsid w:val="006965A6"/>
    <w:rsid w:val="00697371"/>
    <w:rsid w:val="00697D65"/>
    <w:rsid w:val="006A0072"/>
    <w:rsid w:val="006A05B7"/>
    <w:rsid w:val="006A07DF"/>
    <w:rsid w:val="006A14ED"/>
    <w:rsid w:val="006A1AA8"/>
    <w:rsid w:val="006A237C"/>
    <w:rsid w:val="006A2A6B"/>
    <w:rsid w:val="006A3158"/>
    <w:rsid w:val="006A3D5C"/>
    <w:rsid w:val="006A4F7F"/>
    <w:rsid w:val="006A50B3"/>
    <w:rsid w:val="006A5473"/>
    <w:rsid w:val="006A5534"/>
    <w:rsid w:val="006A5E7B"/>
    <w:rsid w:val="006A6053"/>
    <w:rsid w:val="006A6628"/>
    <w:rsid w:val="006A6644"/>
    <w:rsid w:val="006A6C28"/>
    <w:rsid w:val="006B04EE"/>
    <w:rsid w:val="006B0FCC"/>
    <w:rsid w:val="006B107F"/>
    <w:rsid w:val="006B158E"/>
    <w:rsid w:val="006B2280"/>
    <w:rsid w:val="006B26D1"/>
    <w:rsid w:val="006B289D"/>
    <w:rsid w:val="006B346B"/>
    <w:rsid w:val="006B3A04"/>
    <w:rsid w:val="006B3E8D"/>
    <w:rsid w:val="006B453A"/>
    <w:rsid w:val="006B49EB"/>
    <w:rsid w:val="006B4AF6"/>
    <w:rsid w:val="006B4B8B"/>
    <w:rsid w:val="006B50B8"/>
    <w:rsid w:val="006B52F5"/>
    <w:rsid w:val="006B5580"/>
    <w:rsid w:val="006B5E99"/>
    <w:rsid w:val="006B5FF6"/>
    <w:rsid w:val="006B6195"/>
    <w:rsid w:val="006B6405"/>
    <w:rsid w:val="006B643E"/>
    <w:rsid w:val="006B6C03"/>
    <w:rsid w:val="006B6EDD"/>
    <w:rsid w:val="006B7089"/>
    <w:rsid w:val="006B721B"/>
    <w:rsid w:val="006B766F"/>
    <w:rsid w:val="006B780A"/>
    <w:rsid w:val="006B7B0E"/>
    <w:rsid w:val="006B7D5C"/>
    <w:rsid w:val="006C0095"/>
    <w:rsid w:val="006C0DBC"/>
    <w:rsid w:val="006C0F0E"/>
    <w:rsid w:val="006C12FE"/>
    <w:rsid w:val="006C1469"/>
    <w:rsid w:val="006C2885"/>
    <w:rsid w:val="006C3051"/>
    <w:rsid w:val="006C3377"/>
    <w:rsid w:val="006C38CE"/>
    <w:rsid w:val="006C3995"/>
    <w:rsid w:val="006C4433"/>
    <w:rsid w:val="006C45E8"/>
    <w:rsid w:val="006C4BDD"/>
    <w:rsid w:val="006C51A5"/>
    <w:rsid w:val="006C546F"/>
    <w:rsid w:val="006C55F3"/>
    <w:rsid w:val="006C6173"/>
    <w:rsid w:val="006C6235"/>
    <w:rsid w:val="006C715A"/>
    <w:rsid w:val="006C7818"/>
    <w:rsid w:val="006C7D69"/>
    <w:rsid w:val="006D034D"/>
    <w:rsid w:val="006D065F"/>
    <w:rsid w:val="006D0882"/>
    <w:rsid w:val="006D1039"/>
    <w:rsid w:val="006D1630"/>
    <w:rsid w:val="006D3E73"/>
    <w:rsid w:val="006D417A"/>
    <w:rsid w:val="006D4236"/>
    <w:rsid w:val="006D4431"/>
    <w:rsid w:val="006D489C"/>
    <w:rsid w:val="006D4BD7"/>
    <w:rsid w:val="006D5BB3"/>
    <w:rsid w:val="006D5DB2"/>
    <w:rsid w:val="006D6C1E"/>
    <w:rsid w:val="006D6E42"/>
    <w:rsid w:val="006D7058"/>
    <w:rsid w:val="006D72F7"/>
    <w:rsid w:val="006D77CF"/>
    <w:rsid w:val="006D7925"/>
    <w:rsid w:val="006D7C6F"/>
    <w:rsid w:val="006E03B0"/>
    <w:rsid w:val="006E03FC"/>
    <w:rsid w:val="006E09BE"/>
    <w:rsid w:val="006E0CC0"/>
    <w:rsid w:val="006E0CD8"/>
    <w:rsid w:val="006E1112"/>
    <w:rsid w:val="006E1655"/>
    <w:rsid w:val="006E1BD4"/>
    <w:rsid w:val="006E1C08"/>
    <w:rsid w:val="006E1CF4"/>
    <w:rsid w:val="006E1EB2"/>
    <w:rsid w:val="006E2B89"/>
    <w:rsid w:val="006E2D16"/>
    <w:rsid w:val="006E2EDE"/>
    <w:rsid w:val="006E3632"/>
    <w:rsid w:val="006E377C"/>
    <w:rsid w:val="006E37D8"/>
    <w:rsid w:val="006E3DAE"/>
    <w:rsid w:val="006E43FA"/>
    <w:rsid w:val="006E4473"/>
    <w:rsid w:val="006E453A"/>
    <w:rsid w:val="006E4B8B"/>
    <w:rsid w:val="006E4C56"/>
    <w:rsid w:val="006E4CB4"/>
    <w:rsid w:val="006E54D0"/>
    <w:rsid w:val="006E5750"/>
    <w:rsid w:val="006E5885"/>
    <w:rsid w:val="006E5B36"/>
    <w:rsid w:val="006E5B8F"/>
    <w:rsid w:val="006E64B5"/>
    <w:rsid w:val="006E6710"/>
    <w:rsid w:val="006E6C18"/>
    <w:rsid w:val="006E716E"/>
    <w:rsid w:val="006E7401"/>
    <w:rsid w:val="006E7C6E"/>
    <w:rsid w:val="006E7F11"/>
    <w:rsid w:val="006F04C0"/>
    <w:rsid w:val="006F06CC"/>
    <w:rsid w:val="006F0883"/>
    <w:rsid w:val="006F0D88"/>
    <w:rsid w:val="006F1188"/>
    <w:rsid w:val="006F1311"/>
    <w:rsid w:val="006F1669"/>
    <w:rsid w:val="006F1B3A"/>
    <w:rsid w:val="006F1DE6"/>
    <w:rsid w:val="006F2215"/>
    <w:rsid w:val="006F280E"/>
    <w:rsid w:val="006F2CD5"/>
    <w:rsid w:val="006F31CE"/>
    <w:rsid w:val="006F3288"/>
    <w:rsid w:val="006F361B"/>
    <w:rsid w:val="006F449B"/>
    <w:rsid w:val="006F4710"/>
    <w:rsid w:val="006F4AA5"/>
    <w:rsid w:val="006F4CAB"/>
    <w:rsid w:val="006F62EA"/>
    <w:rsid w:val="006F6392"/>
    <w:rsid w:val="006F696B"/>
    <w:rsid w:val="006F6A69"/>
    <w:rsid w:val="006F70D1"/>
    <w:rsid w:val="006F7306"/>
    <w:rsid w:val="006F7379"/>
    <w:rsid w:val="006F7580"/>
    <w:rsid w:val="006F7ABD"/>
    <w:rsid w:val="006F7DA5"/>
    <w:rsid w:val="00700BBF"/>
    <w:rsid w:val="00700ED8"/>
    <w:rsid w:val="00700F65"/>
    <w:rsid w:val="00701833"/>
    <w:rsid w:val="00701A50"/>
    <w:rsid w:val="00701B5E"/>
    <w:rsid w:val="00701CD0"/>
    <w:rsid w:val="00701D1E"/>
    <w:rsid w:val="007025C7"/>
    <w:rsid w:val="00702BC9"/>
    <w:rsid w:val="00702D03"/>
    <w:rsid w:val="0070336C"/>
    <w:rsid w:val="00703455"/>
    <w:rsid w:val="00703A6D"/>
    <w:rsid w:val="00704C0B"/>
    <w:rsid w:val="007052F2"/>
    <w:rsid w:val="0070537A"/>
    <w:rsid w:val="0070564B"/>
    <w:rsid w:val="0070577F"/>
    <w:rsid w:val="007064BD"/>
    <w:rsid w:val="007065AA"/>
    <w:rsid w:val="0070677E"/>
    <w:rsid w:val="00706953"/>
    <w:rsid w:val="00706A92"/>
    <w:rsid w:val="00706F15"/>
    <w:rsid w:val="007071EA"/>
    <w:rsid w:val="007077CB"/>
    <w:rsid w:val="00707DB5"/>
    <w:rsid w:val="00707DD4"/>
    <w:rsid w:val="00710640"/>
    <w:rsid w:val="00710A43"/>
    <w:rsid w:val="00710B3B"/>
    <w:rsid w:val="00710C44"/>
    <w:rsid w:val="00710E45"/>
    <w:rsid w:val="00711254"/>
    <w:rsid w:val="007113D0"/>
    <w:rsid w:val="007118AD"/>
    <w:rsid w:val="007119D3"/>
    <w:rsid w:val="00711E88"/>
    <w:rsid w:val="00712432"/>
    <w:rsid w:val="00712F02"/>
    <w:rsid w:val="007130B7"/>
    <w:rsid w:val="007136D7"/>
    <w:rsid w:val="00713887"/>
    <w:rsid w:val="00714CD1"/>
    <w:rsid w:val="007152AF"/>
    <w:rsid w:val="007155FF"/>
    <w:rsid w:val="00715886"/>
    <w:rsid w:val="00715D03"/>
    <w:rsid w:val="007167D3"/>
    <w:rsid w:val="00716BE6"/>
    <w:rsid w:val="00716C26"/>
    <w:rsid w:val="00716C4D"/>
    <w:rsid w:val="00716E49"/>
    <w:rsid w:val="00716F23"/>
    <w:rsid w:val="00717129"/>
    <w:rsid w:val="007177E4"/>
    <w:rsid w:val="007177F2"/>
    <w:rsid w:val="00720078"/>
    <w:rsid w:val="00720727"/>
    <w:rsid w:val="00720D35"/>
    <w:rsid w:val="00720F17"/>
    <w:rsid w:val="00721334"/>
    <w:rsid w:val="00721C74"/>
    <w:rsid w:val="007222BD"/>
    <w:rsid w:val="007225BF"/>
    <w:rsid w:val="00722D61"/>
    <w:rsid w:val="007235BC"/>
    <w:rsid w:val="00723A9E"/>
    <w:rsid w:val="007240EC"/>
    <w:rsid w:val="007246CF"/>
    <w:rsid w:val="00724719"/>
    <w:rsid w:val="007248C3"/>
    <w:rsid w:val="0072495A"/>
    <w:rsid w:val="00724F75"/>
    <w:rsid w:val="00725262"/>
    <w:rsid w:val="007257D9"/>
    <w:rsid w:val="00725DA1"/>
    <w:rsid w:val="00725E8F"/>
    <w:rsid w:val="00726264"/>
    <w:rsid w:val="0072636F"/>
    <w:rsid w:val="007263BB"/>
    <w:rsid w:val="00726C45"/>
    <w:rsid w:val="0072714E"/>
    <w:rsid w:val="007273B1"/>
    <w:rsid w:val="00727AA9"/>
    <w:rsid w:val="00727D46"/>
    <w:rsid w:val="00727EE3"/>
    <w:rsid w:val="00730995"/>
    <w:rsid w:val="0073143D"/>
    <w:rsid w:val="0073159B"/>
    <w:rsid w:val="007316B1"/>
    <w:rsid w:val="007317C7"/>
    <w:rsid w:val="00731D82"/>
    <w:rsid w:val="00732AD7"/>
    <w:rsid w:val="00732D19"/>
    <w:rsid w:val="0073372E"/>
    <w:rsid w:val="00733E6F"/>
    <w:rsid w:val="00734D87"/>
    <w:rsid w:val="0073505F"/>
    <w:rsid w:val="00735539"/>
    <w:rsid w:val="00735C9A"/>
    <w:rsid w:val="007375B1"/>
    <w:rsid w:val="00740766"/>
    <w:rsid w:val="00740770"/>
    <w:rsid w:val="00741368"/>
    <w:rsid w:val="0074136E"/>
    <w:rsid w:val="00742090"/>
    <w:rsid w:val="007420F5"/>
    <w:rsid w:val="00742DFD"/>
    <w:rsid w:val="00742F1B"/>
    <w:rsid w:val="007435FE"/>
    <w:rsid w:val="007439D9"/>
    <w:rsid w:val="00743B6B"/>
    <w:rsid w:val="0074438D"/>
    <w:rsid w:val="007444B3"/>
    <w:rsid w:val="0074578D"/>
    <w:rsid w:val="0074699B"/>
    <w:rsid w:val="00746D8C"/>
    <w:rsid w:val="00746DA1"/>
    <w:rsid w:val="00747006"/>
    <w:rsid w:val="00747C63"/>
    <w:rsid w:val="00747EE4"/>
    <w:rsid w:val="00750160"/>
    <w:rsid w:val="007511EC"/>
    <w:rsid w:val="00751C8F"/>
    <w:rsid w:val="0075279C"/>
    <w:rsid w:val="00752889"/>
    <w:rsid w:val="00754A46"/>
    <w:rsid w:val="007551CA"/>
    <w:rsid w:val="00756039"/>
    <w:rsid w:val="00756A3F"/>
    <w:rsid w:val="0075773F"/>
    <w:rsid w:val="007578B2"/>
    <w:rsid w:val="00760161"/>
    <w:rsid w:val="00760CFA"/>
    <w:rsid w:val="007614D7"/>
    <w:rsid w:val="007624A2"/>
    <w:rsid w:val="00762706"/>
    <w:rsid w:val="0076270F"/>
    <w:rsid w:val="00762AAD"/>
    <w:rsid w:val="00763701"/>
    <w:rsid w:val="007637A7"/>
    <w:rsid w:val="00763839"/>
    <w:rsid w:val="00763A2A"/>
    <w:rsid w:val="00763B50"/>
    <w:rsid w:val="007640EA"/>
    <w:rsid w:val="00764808"/>
    <w:rsid w:val="00764950"/>
    <w:rsid w:val="00765011"/>
    <w:rsid w:val="0076530F"/>
    <w:rsid w:val="0076732C"/>
    <w:rsid w:val="0076733F"/>
    <w:rsid w:val="0076753F"/>
    <w:rsid w:val="007677F3"/>
    <w:rsid w:val="00770700"/>
    <w:rsid w:val="00770E83"/>
    <w:rsid w:val="00771101"/>
    <w:rsid w:val="00771163"/>
    <w:rsid w:val="0077134A"/>
    <w:rsid w:val="00771495"/>
    <w:rsid w:val="007714E0"/>
    <w:rsid w:val="007721DA"/>
    <w:rsid w:val="00772EA1"/>
    <w:rsid w:val="00772EB0"/>
    <w:rsid w:val="007733FA"/>
    <w:rsid w:val="007733FE"/>
    <w:rsid w:val="00773F6F"/>
    <w:rsid w:val="00774237"/>
    <w:rsid w:val="0077472F"/>
    <w:rsid w:val="007749AC"/>
    <w:rsid w:val="0077606D"/>
    <w:rsid w:val="00776A97"/>
    <w:rsid w:val="00777616"/>
    <w:rsid w:val="007776F3"/>
    <w:rsid w:val="00777AEB"/>
    <w:rsid w:val="0078030B"/>
    <w:rsid w:val="007803C7"/>
    <w:rsid w:val="00780B41"/>
    <w:rsid w:val="00780C08"/>
    <w:rsid w:val="007810C6"/>
    <w:rsid w:val="007812F3"/>
    <w:rsid w:val="00781535"/>
    <w:rsid w:val="00781919"/>
    <w:rsid w:val="00781A1D"/>
    <w:rsid w:val="00781F33"/>
    <w:rsid w:val="00782596"/>
    <w:rsid w:val="00782C27"/>
    <w:rsid w:val="0078302E"/>
    <w:rsid w:val="0078331A"/>
    <w:rsid w:val="007838A9"/>
    <w:rsid w:val="00783945"/>
    <w:rsid w:val="00783A1C"/>
    <w:rsid w:val="00783ACB"/>
    <w:rsid w:val="00783AD7"/>
    <w:rsid w:val="007845A1"/>
    <w:rsid w:val="00785108"/>
    <w:rsid w:val="007851BC"/>
    <w:rsid w:val="0078554A"/>
    <w:rsid w:val="007856C5"/>
    <w:rsid w:val="0078584B"/>
    <w:rsid w:val="007859FF"/>
    <w:rsid w:val="00785BCC"/>
    <w:rsid w:val="007862B6"/>
    <w:rsid w:val="0078638B"/>
    <w:rsid w:val="00786525"/>
    <w:rsid w:val="00786880"/>
    <w:rsid w:val="00786A4E"/>
    <w:rsid w:val="00786EAC"/>
    <w:rsid w:val="007873BE"/>
    <w:rsid w:val="0078766E"/>
    <w:rsid w:val="00787A93"/>
    <w:rsid w:val="00787D0D"/>
    <w:rsid w:val="00790676"/>
    <w:rsid w:val="007908B9"/>
    <w:rsid w:val="00790BAB"/>
    <w:rsid w:val="00790C4D"/>
    <w:rsid w:val="00790C95"/>
    <w:rsid w:val="00791247"/>
    <w:rsid w:val="007915D9"/>
    <w:rsid w:val="007916CC"/>
    <w:rsid w:val="007916DA"/>
    <w:rsid w:val="00791A10"/>
    <w:rsid w:val="00791C70"/>
    <w:rsid w:val="00791F63"/>
    <w:rsid w:val="00791FF9"/>
    <w:rsid w:val="007920A8"/>
    <w:rsid w:val="00792233"/>
    <w:rsid w:val="00792D0A"/>
    <w:rsid w:val="00793471"/>
    <w:rsid w:val="0079385F"/>
    <w:rsid w:val="007938B4"/>
    <w:rsid w:val="00793B8F"/>
    <w:rsid w:val="00795AC9"/>
    <w:rsid w:val="00795E10"/>
    <w:rsid w:val="00796273"/>
    <w:rsid w:val="0079694D"/>
    <w:rsid w:val="00796A22"/>
    <w:rsid w:val="00797940"/>
    <w:rsid w:val="00797CDB"/>
    <w:rsid w:val="00797FD1"/>
    <w:rsid w:val="007A0201"/>
    <w:rsid w:val="007A0832"/>
    <w:rsid w:val="007A2881"/>
    <w:rsid w:val="007A292D"/>
    <w:rsid w:val="007A3FEB"/>
    <w:rsid w:val="007A4563"/>
    <w:rsid w:val="007A4F34"/>
    <w:rsid w:val="007A4FDC"/>
    <w:rsid w:val="007A5498"/>
    <w:rsid w:val="007A5A98"/>
    <w:rsid w:val="007A5CAD"/>
    <w:rsid w:val="007A5FD5"/>
    <w:rsid w:val="007A6338"/>
    <w:rsid w:val="007A6ADD"/>
    <w:rsid w:val="007A6C62"/>
    <w:rsid w:val="007A6D7A"/>
    <w:rsid w:val="007A716B"/>
    <w:rsid w:val="007A7252"/>
    <w:rsid w:val="007B0129"/>
    <w:rsid w:val="007B03B5"/>
    <w:rsid w:val="007B065D"/>
    <w:rsid w:val="007B0A8D"/>
    <w:rsid w:val="007B18D3"/>
    <w:rsid w:val="007B19F6"/>
    <w:rsid w:val="007B1B5F"/>
    <w:rsid w:val="007B2046"/>
    <w:rsid w:val="007B28D7"/>
    <w:rsid w:val="007B2F38"/>
    <w:rsid w:val="007B303E"/>
    <w:rsid w:val="007B372A"/>
    <w:rsid w:val="007B3832"/>
    <w:rsid w:val="007B39CB"/>
    <w:rsid w:val="007B3B7A"/>
    <w:rsid w:val="007B3D46"/>
    <w:rsid w:val="007B4352"/>
    <w:rsid w:val="007B43C8"/>
    <w:rsid w:val="007B456C"/>
    <w:rsid w:val="007B4AD0"/>
    <w:rsid w:val="007B4BAE"/>
    <w:rsid w:val="007B4CF9"/>
    <w:rsid w:val="007B4F4F"/>
    <w:rsid w:val="007B4FDF"/>
    <w:rsid w:val="007B5B46"/>
    <w:rsid w:val="007B5BE6"/>
    <w:rsid w:val="007B6B0D"/>
    <w:rsid w:val="007B72F4"/>
    <w:rsid w:val="007B7377"/>
    <w:rsid w:val="007B74BC"/>
    <w:rsid w:val="007B7890"/>
    <w:rsid w:val="007C1973"/>
    <w:rsid w:val="007C2AD4"/>
    <w:rsid w:val="007C3F6D"/>
    <w:rsid w:val="007C4067"/>
    <w:rsid w:val="007C4649"/>
    <w:rsid w:val="007C4672"/>
    <w:rsid w:val="007C4682"/>
    <w:rsid w:val="007C508B"/>
    <w:rsid w:val="007C5293"/>
    <w:rsid w:val="007C536A"/>
    <w:rsid w:val="007C5B8A"/>
    <w:rsid w:val="007C603A"/>
    <w:rsid w:val="007C61E9"/>
    <w:rsid w:val="007C6322"/>
    <w:rsid w:val="007C6B1F"/>
    <w:rsid w:val="007C6DCD"/>
    <w:rsid w:val="007C72AF"/>
    <w:rsid w:val="007C7E53"/>
    <w:rsid w:val="007D0027"/>
    <w:rsid w:val="007D0451"/>
    <w:rsid w:val="007D06FD"/>
    <w:rsid w:val="007D1CEC"/>
    <w:rsid w:val="007D1EA8"/>
    <w:rsid w:val="007D2197"/>
    <w:rsid w:val="007D2840"/>
    <w:rsid w:val="007D2E00"/>
    <w:rsid w:val="007D2E13"/>
    <w:rsid w:val="007D3254"/>
    <w:rsid w:val="007D37CA"/>
    <w:rsid w:val="007D4468"/>
    <w:rsid w:val="007D448C"/>
    <w:rsid w:val="007D4A26"/>
    <w:rsid w:val="007D4C44"/>
    <w:rsid w:val="007D4D71"/>
    <w:rsid w:val="007D532C"/>
    <w:rsid w:val="007D547B"/>
    <w:rsid w:val="007D5510"/>
    <w:rsid w:val="007D58DB"/>
    <w:rsid w:val="007D5B3B"/>
    <w:rsid w:val="007D5CAA"/>
    <w:rsid w:val="007D64C6"/>
    <w:rsid w:val="007D6780"/>
    <w:rsid w:val="007D6BB7"/>
    <w:rsid w:val="007D7069"/>
    <w:rsid w:val="007D73C4"/>
    <w:rsid w:val="007D7A7B"/>
    <w:rsid w:val="007E0313"/>
    <w:rsid w:val="007E06E3"/>
    <w:rsid w:val="007E08BD"/>
    <w:rsid w:val="007E0C6F"/>
    <w:rsid w:val="007E0E77"/>
    <w:rsid w:val="007E0FE8"/>
    <w:rsid w:val="007E14C5"/>
    <w:rsid w:val="007E1AA6"/>
    <w:rsid w:val="007E1AD5"/>
    <w:rsid w:val="007E25EA"/>
    <w:rsid w:val="007E2B57"/>
    <w:rsid w:val="007E319B"/>
    <w:rsid w:val="007E3B14"/>
    <w:rsid w:val="007E3BFE"/>
    <w:rsid w:val="007E3D51"/>
    <w:rsid w:val="007E42DB"/>
    <w:rsid w:val="007E4A29"/>
    <w:rsid w:val="007E4AA7"/>
    <w:rsid w:val="007E54ED"/>
    <w:rsid w:val="007E69E4"/>
    <w:rsid w:val="007E6A90"/>
    <w:rsid w:val="007E6D2A"/>
    <w:rsid w:val="007E77CF"/>
    <w:rsid w:val="007E7838"/>
    <w:rsid w:val="007F0D2F"/>
    <w:rsid w:val="007F1198"/>
    <w:rsid w:val="007F16BE"/>
    <w:rsid w:val="007F1750"/>
    <w:rsid w:val="007F18BA"/>
    <w:rsid w:val="007F1AA6"/>
    <w:rsid w:val="007F1B76"/>
    <w:rsid w:val="007F1E41"/>
    <w:rsid w:val="007F1EF0"/>
    <w:rsid w:val="007F207C"/>
    <w:rsid w:val="007F28F6"/>
    <w:rsid w:val="007F3123"/>
    <w:rsid w:val="007F320E"/>
    <w:rsid w:val="007F37C2"/>
    <w:rsid w:val="007F3A11"/>
    <w:rsid w:val="007F3AFF"/>
    <w:rsid w:val="007F4EF3"/>
    <w:rsid w:val="007F52BB"/>
    <w:rsid w:val="007F58A1"/>
    <w:rsid w:val="007F5AE1"/>
    <w:rsid w:val="007F5D05"/>
    <w:rsid w:val="007F5D28"/>
    <w:rsid w:val="007F61E2"/>
    <w:rsid w:val="007F68A4"/>
    <w:rsid w:val="007F6CB8"/>
    <w:rsid w:val="007F756D"/>
    <w:rsid w:val="007F77E1"/>
    <w:rsid w:val="007F7927"/>
    <w:rsid w:val="007F7C30"/>
    <w:rsid w:val="008002ED"/>
    <w:rsid w:val="00800848"/>
    <w:rsid w:val="00800CC7"/>
    <w:rsid w:val="00801932"/>
    <w:rsid w:val="0080261D"/>
    <w:rsid w:val="0080307D"/>
    <w:rsid w:val="00803271"/>
    <w:rsid w:val="008037FC"/>
    <w:rsid w:val="00803908"/>
    <w:rsid w:val="00803DF3"/>
    <w:rsid w:val="00803E2D"/>
    <w:rsid w:val="00803EF6"/>
    <w:rsid w:val="00804080"/>
    <w:rsid w:val="00804817"/>
    <w:rsid w:val="00804845"/>
    <w:rsid w:val="00804D5B"/>
    <w:rsid w:val="00805153"/>
    <w:rsid w:val="00805167"/>
    <w:rsid w:val="00805AE2"/>
    <w:rsid w:val="00806153"/>
    <w:rsid w:val="008063EE"/>
    <w:rsid w:val="00806748"/>
    <w:rsid w:val="008068A7"/>
    <w:rsid w:val="00806A14"/>
    <w:rsid w:val="00810B13"/>
    <w:rsid w:val="008116A7"/>
    <w:rsid w:val="00811761"/>
    <w:rsid w:val="00811FE7"/>
    <w:rsid w:val="00812664"/>
    <w:rsid w:val="00812BCC"/>
    <w:rsid w:val="00812F82"/>
    <w:rsid w:val="0081328F"/>
    <w:rsid w:val="00813809"/>
    <w:rsid w:val="00813E66"/>
    <w:rsid w:val="00813FB3"/>
    <w:rsid w:val="00814258"/>
    <w:rsid w:val="00814609"/>
    <w:rsid w:val="0081477E"/>
    <w:rsid w:val="00814D9A"/>
    <w:rsid w:val="00814E0F"/>
    <w:rsid w:val="00814F91"/>
    <w:rsid w:val="00815268"/>
    <w:rsid w:val="00815319"/>
    <w:rsid w:val="0081561D"/>
    <w:rsid w:val="00815A67"/>
    <w:rsid w:val="00815F26"/>
    <w:rsid w:val="00815F36"/>
    <w:rsid w:val="008163F7"/>
    <w:rsid w:val="0081647D"/>
    <w:rsid w:val="008169D5"/>
    <w:rsid w:val="00816B02"/>
    <w:rsid w:val="00817157"/>
    <w:rsid w:val="00817288"/>
    <w:rsid w:val="0081753C"/>
    <w:rsid w:val="008175CA"/>
    <w:rsid w:val="00817CCE"/>
    <w:rsid w:val="00817D26"/>
    <w:rsid w:val="00820F49"/>
    <w:rsid w:val="00820FAA"/>
    <w:rsid w:val="00821799"/>
    <w:rsid w:val="00821A82"/>
    <w:rsid w:val="00821ACB"/>
    <w:rsid w:val="00821BA4"/>
    <w:rsid w:val="008221ED"/>
    <w:rsid w:val="00822C9A"/>
    <w:rsid w:val="008231D9"/>
    <w:rsid w:val="00824B4F"/>
    <w:rsid w:val="00824EF0"/>
    <w:rsid w:val="00825E61"/>
    <w:rsid w:val="00826387"/>
    <w:rsid w:val="008268E1"/>
    <w:rsid w:val="008269DC"/>
    <w:rsid w:val="00826A90"/>
    <w:rsid w:val="0082740E"/>
    <w:rsid w:val="008277E2"/>
    <w:rsid w:val="00827D63"/>
    <w:rsid w:val="008301B4"/>
    <w:rsid w:val="008309D9"/>
    <w:rsid w:val="00830CCA"/>
    <w:rsid w:val="00832227"/>
    <w:rsid w:val="00832797"/>
    <w:rsid w:val="008327C3"/>
    <w:rsid w:val="00832D54"/>
    <w:rsid w:val="0083388E"/>
    <w:rsid w:val="00833E1D"/>
    <w:rsid w:val="00833ECA"/>
    <w:rsid w:val="00834106"/>
    <w:rsid w:val="008347F0"/>
    <w:rsid w:val="008355E0"/>
    <w:rsid w:val="00835791"/>
    <w:rsid w:val="0083606E"/>
    <w:rsid w:val="008362AC"/>
    <w:rsid w:val="00836EF0"/>
    <w:rsid w:val="008379E0"/>
    <w:rsid w:val="00837A3E"/>
    <w:rsid w:val="00837A44"/>
    <w:rsid w:val="00840AFF"/>
    <w:rsid w:val="0084123C"/>
    <w:rsid w:val="008412B0"/>
    <w:rsid w:val="0084149C"/>
    <w:rsid w:val="008414B4"/>
    <w:rsid w:val="0084171E"/>
    <w:rsid w:val="00841B60"/>
    <w:rsid w:val="008424D4"/>
    <w:rsid w:val="008425D1"/>
    <w:rsid w:val="00843010"/>
    <w:rsid w:val="0084351A"/>
    <w:rsid w:val="0084411D"/>
    <w:rsid w:val="008450F4"/>
    <w:rsid w:val="00845AEF"/>
    <w:rsid w:val="00845BC5"/>
    <w:rsid w:val="0084621C"/>
    <w:rsid w:val="008469B6"/>
    <w:rsid w:val="00846EC6"/>
    <w:rsid w:val="008470E1"/>
    <w:rsid w:val="00847663"/>
    <w:rsid w:val="00850280"/>
    <w:rsid w:val="008505DC"/>
    <w:rsid w:val="0085087E"/>
    <w:rsid w:val="00850CD0"/>
    <w:rsid w:val="00850E80"/>
    <w:rsid w:val="00851046"/>
    <w:rsid w:val="0085104D"/>
    <w:rsid w:val="00851744"/>
    <w:rsid w:val="0085183A"/>
    <w:rsid w:val="008521CD"/>
    <w:rsid w:val="00852444"/>
    <w:rsid w:val="008529FC"/>
    <w:rsid w:val="00852D3D"/>
    <w:rsid w:val="00852F4B"/>
    <w:rsid w:val="008530B2"/>
    <w:rsid w:val="0085320B"/>
    <w:rsid w:val="008536CD"/>
    <w:rsid w:val="008543AE"/>
    <w:rsid w:val="00854A33"/>
    <w:rsid w:val="0085584C"/>
    <w:rsid w:val="00855F8F"/>
    <w:rsid w:val="0085606D"/>
    <w:rsid w:val="00856101"/>
    <w:rsid w:val="00856157"/>
    <w:rsid w:val="00856696"/>
    <w:rsid w:val="008569A6"/>
    <w:rsid w:val="00856C9C"/>
    <w:rsid w:val="00857191"/>
    <w:rsid w:val="00857453"/>
    <w:rsid w:val="0085756B"/>
    <w:rsid w:val="00857BAE"/>
    <w:rsid w:val="00857D14"/>
    <w:rsid w:val="00857D46"/>
    <w:rsid w:val="00860258"/>
    <w:rsid w:val="008602E7"/>
    <w:rsid w:val="00860D4A"/>
    <w:rsid w:val="008616EE"/>
    <w:rsid w:val="008617AC"/>
    <w:rsid w:val="00861AFC"/>
    <w:rsid w:val="00861F9A"/>
    <w:rsid w:val="00862AAC"/>
    <w:rsid w:val="00862C0C"/>
    <w:rsid w:val="00862C5B"/>
    <w:rsid w:val="00862E65"/>
    <w:rsid w:val="00862F95"/>
    <w:rsid w:val="008632CE"/>
    <w:rsid w:val="0086330A"/>
    <w:rsid w:val="0086377A"/>
    <w:rsid w:val="00864777"/>
    <w:rsid w:val="00864F16"/>
    <w:rsid w:val="00864F98"/>
    <w:rsid w:val="00865971"/>
    <w:rsid w:val="00865D3E"/>
    <w:rsid w:val="00866853"/>
    <w:rsid w:val="00866D32"/>
    <w:rsid w:val="00867278"/>
    <w:rsid w:val="008672CC"/>
    <w:rsid w:val="00867577"/>
    <w:rsid w:val="00867683"/>
    <w:rsid w:val="00867F31"/>
    <w:rsid w:val="0087018B"/>
    <w:rsid w:val="00870263"/>
    <w:rsid w:val="008702F8"/>
    <w:rsid w:val="00871D4D"/>
    <w:rsid w:val="008729E5"/>
    <w:rsid w:val="00872A69"/>
    <w:rsid w:val="00872B63"/>
    <w:rsid w:val="00872E81"/>
    <w:rsid w:val="00873996"/>
    <w:rsid w:val="00873C7F"/>
    <w:rsid w:val="0087415B"/>
    <w:rsid w:val="008749E8"/>
    <w:rsid w:val="00874AE5"/>
    <w:rsid w:val="008758B7"/>
    <w:rsid w:val="008760AE"/>
    <w:rsid w:val="00876365"/>
    <w:rsid w:val="00877406"/>
    <w:rsid w:val="00877A3C"/>
    <w:rsid w:val="00877A84"/>
    <w:rsid w:val="00877F4E"/>
    <w:rsid w:val="00880016"/>
    <w:rsid w:val="008805CA"/>
    <w:rsid w:val="00880641"/>
    <w:rsid w:val="00880AD8"/>
    <w:rsid w:val="008816BF"/>
    <w:rsid w:val="008816C6"/>
    <w:rsid w:val="008826DD"/>
    <w:rsid w:val="0088282C"/>
    <w:rsid w:val="008828A4"/>
    <w:rsid w:val="00882C5D"/>
    <w:rsid w:val="0088302D"/>
    <w:rsid w:val="008838A5"/>
    <w:rsid w:val="00883A0A"/>
    <w:rsid w:val="0088410A"/>
    <w:rsid w:val="00884BB5"/>
    <w:rsid w:val="00884C79"/>
    <w:rsid w:val="00885602"/>
    <w:rsid w:val="008856E1"/>
    <w:rsid w:val="00885730"/>
    <w:rsid w:val="008860C2"/>
    <w:rsid w:val="00886461"/>
    <w:rsid w:val="00887094"/>
    <w:rsid w:val="008904DB"/>
    <w:rsid w:val="00890722"/>
    <w:rsid w:val="00890A5B"/>
    <w:rsid w:val="00891432"/>
    <w:rsid w:val="008918C3"/>
    <w:rsid w:val="00891A11"/>
    <w:rsid w:val="00891AD4"/>
    <w:rsid w:val="00891E43"/>
    <w:rsid w:val="00891F6E"/>
    <w:rsid w:val="00892920"/>
    <w:rsid w:val="0089301A"/>
    <w:rsid w:val="00893209"/>
    <w:rsid w:val="00893381"/>
    <w:rsid w:val="008934FB"/>
    <w:rsid w:val="00893544"/>
    <w:rsid w:val="00893702"/>
    <w:rsid w:val="0089383B"/>
    <w:rsid w:val="008938EB"/>
    <w:rsid w:val="008948C6"/>
    <w:rsid w:val="008954EE"/>
    <w:rsid w:val="00895D3F"/>
    <w:rsid w:val="00897438"/>
    <w:rsid w:val="00897852"/>
    <w:rsid w:val="008A085D"/>
    <w:rsid w:val="008A10A9"/>
    <w:rsid w:val="008A14B0"/>
    <w:rsid w:val="008A1AD8"/>
    <w:rsid w:val="008A1ED3"/>
    <w:rsid w:val="008A24DF"/>
    <w:rsid w:val="008A2CA5"/>
    <w:rsid w:val="008A3D0F"/>
    <w:rsid w:val="008A3F19"/>
    <w:rsid w:val="008A420D"/>
    <w:rsid w:val="008A4A20"/>
    <w:rsid w:val="008A4D1D"/>
    <w:rsid w:val="008A4DA7"/>
    <w:rsid w:val="008A4FF3"/>
    <w:rsid w:val="008A59B5"/>
    <w:rsid w:val="008A5BEA"/>
    <w:rsid w:val="008A6602"/>
    <w:rsid w:val="008A741A"/>
    <w:rsid w:val="008A7443"/>
    <w:rsid w:val="008A7836"/>
    <w:rsid w:val="008A7F53"/>
    <w:rsid w:val="008B0090"/>
    <w:rsid w:val="008B0C06"/>
    <w:rsid w:val="008B0D5A"/>
    <w:rsid w:val="008B1147"/>
    <w:rsid w:val="008B1404"/>
    <w:rsid w:val="008B18CC"/>
    <w:rsid w:val="008B260E"/>
    <w:rsid w:val="008B2740"/>
    <w:rsid w:val="008B2D64"/>
    <w:rsid w:val="008B2DDD"/>
    <w:rsid w:val="008B32AC"/>
    <w:rsid w:val="008B366D"/>
    <w:rsid w:val="008B37C6"/>
    <w:rsid w:val="008B3898"/>
    <w:rsid w:val="008B41A1"/>
    <w:rsid w:val="008B491D"/>
    <w:rsid w:val="008B4C5E"/>
    <w:rsid w:val="008B59A3"/>
    <w:rsid w:val="008B64CB"/>
    <w:rsid w:val="008B6649"/>
    <w:rsid w:val="008B66AA"/>
    <w:rsid w:val="008B680C"/>
    <w:rsid w:val="008B6DBF"/>
    <w:rsid w:val="008B7176"/>
    <w:rsid w:val="008B7D39"/>
    <w:rsid w:val="008B7F13"/>
    <w:rsid w:val="008C0290"/>
    <w:rsid w:val="008C0458"/>
    <w:rsid w:val="008C05DC"/>
    <w:rsid w:val="008C0A7C"/>
    <w:rsid w:val="008C0B7E"/>
    <w:rsid w:val="008C0E78"/>
    <w:rsid w:val="008C23B1"/>
    <w:rsid w:val="008C27DF"/>
    <w:rsid w:val="008C29C7"/>
    <w:rsid w:val="008C2A5A"/>
    <w:rsid w:val="008C2BDE"/>
    <w:rsid w:val="008C30DD"/>
    <w:rsid w:val="008C324F"/>
    <w:rsid w:val="008C42E3"/>
    <w:rsid w:val="008C55A8"/>
    <w:rsid w:val="008C5EAA"/>
    <w:rsid w:val="008C5F99"/>
    <w:rsid w:val="008C6275"/>
    <w:rsid w:val="008C6490"/>
    <w:rsid w:val="008C68F6"/>
    <w:rsid w:val="008C6A16"/>
    <w:rsid w:val="008C6AAA"/>
    <w:rsid w:val="008C6E17"/>
    <w:rsid w:val="008C74BF"/>
    <w:rsid w:val="008C76AA"/>
    <w:rsid w:val="008C7E43"/>
    <w:rsid w:val="008D1103"/>
    <w:rsid w:val="008D1121"/>
    <w:rsid w:val="008D1897"/>
    <w:rsid w:val="008D2166"/>
    <w:rsid w:val="008D2B34"/>
    <w:rsid w:val="008D2C49"/>
    <w:rsid w:val="008D2F1B"/>
    <w:rsid w:val="008D3D15"/>
    <w:rsid w:val="008D3D34"/>
    <w:rsid w:val="008D41D2"/>
    <w:rsid w:val="008D47A5"/>
    <w:rsid w:val="008D5684"/>
    <w:rsid w:val="008D5743"/>
    <w:rsid w:val="008D598D"/>
    <w:rsid w:val="008D5ABB"/>
    <w:rsid w:val="008D5AEB"/>
    <w:rsid w:val="008D5FB2"/>
    <w:rsid w:val="008D603D"/>
    <w:rsid w:val="008D64D1"/>
    <w:rsid w:val="008D6570"/>
    <w:rsid w:val="008D688C"/>
    <w:rsid w:val="008D72A9"/>
    <w:rsid w:val="008D7422"/>
    <w:rsid w:val="008D7667"/>
    <w:rsid w:val="008D7830"/>
    <w:rsid w:val="008D78B5"/>
    <w:rsid w:val="008D7B39"/>
    <w:rsid w:val="008E0450"/>
    <w:rsid w:val="008E0495"/>
    <w:rsid w:val="008E1737"/>
    <w:rsid w:val="008E1902"/>
    <w:rsid w:val="008E1AA5"/>
    <w:rsid w:val="008E1B69"/>
    <w:rsid w:val="008E2275"/>
    <w:rsid w:val="008E28FF"/>
    <w:rsid w:val="008E2C6A"/>
    <w:rsid w:val="008E3508"/>
    <w:rsid w:val="008E36CD"/>
    <w:rsid w:val="008E4CFF"/>
    <w:rsid w:val="008E4ECC"/>
    <w:rsid w:val="008E5112"/>
    <w:rsid w:val="008E5601"/>
    <w:rsid w:val="008E5B50"/>
    <w:rsid w:val="008E614C"/>
    <w:rsid w:val="008E6935"/>
    <w:rsid w:val="008E70D3"/>
    <w:rsid w:val="008E738F"/>
    <w:rsid w:val="008E75F9"/>
    <w:rsid w:val="008E795F"/>
    <w:rsid w:val="008E7B25"/>
    <w:rsid w:val="008E7D49"/>
    <w:rsid w:val="008F012F"/>
    <w:rsid w:val="008F03C4"/>
    <w:rsid w:val="008F0C52"/>
    <w:rsid w:val="008F0F1D"/>
    <w:rsid w:val="008F1082"/>
    <w:rsid w:val="008F1428"/>
    <w:rsid w:val="008F1444"/>
    <w:rsid w:val="008F16DD"/>
    <w:rsid w:val="008F1AC6"/>
    <w:rsid w:val="008F1B96"/>
    <w:rsid w:val="008F1D6C"/>
    <w:rsid w:val="008F1E65"/>
    <w:rsid w:val="008F23B0"/>
    <w:rsid w:val="008F28F8"/>
    <w:rsid w:val="008F2F9A"/>
    <w:rsid w:val="008F3182"/>
    <w:rsid w:val="008F3224"/>
    <w:rsid w:val="008F33E6"/>
    <w:rsid w:val="008F393D"/>
    <w:rsid w:val="008F3AC3"/>
    <w:rsid w:val="008F3BA4"/>
    <w:rsid w:val="008F3BBD"/>
    <w:rsid w:val="008F3C11"/>
    <w:rsid w:val="008F4453"/>
    <w:rsid w:val="008F5179"/>
    <w:rsid w:val="008F5698"/>
    <w:rsid w:val="008F59C1"/>
    <w:rsid w:val="008F69CF"/>
    <w:rsid w:val="008F6D12"/>
    <w:rsid w:val="008F6DEE"/>
    <w:rsid w:val="008F7032"/>
    <w:rsid w:val="008F7137"/>
    <w:rsid w:val="00900D93"/>
    <w:rsid w:val="00900ED5"/>
    <w:rsid w:val="00901ABC"/>
    <w:rsid w:val="00901D4A"/>
    <w:rsid w:val="00901FB1"/>
    <w:rsid w:val="00902333"/>
    <w:rsid w:val="0090274C"/>
    <w:rsid w:val="00902FA5"/>
    <w:rsid w:val="0090344A"/>
    <w:rsid w:val="009039CA"/>
    <w:rsid w:val="00903F79"/>
    <w:rsid w:val="00905250"/>
    <w:rsid w:val="00905BD8"/>
    <w:rsid w:val="009062E9"/>
    <w:rsid w:val="009067C6"/>
    <w:rsid w:val="00906F15"/>
    <w:rsid w:val="00907613"/>
    <w:rsid w:val="00907FDA"/>
    <w:rsid w:val="009101D2"/>
    <w:rsid w:val="0091033D"/>
    <w:rsid w:val="0091040C"/>
    <w:rsid w:val="00910B80"/>
    <w:rsid w:val="0091130F"/>
    <w:rsid w:val="009116A4"/>
    <w:rsid w:val="00911978"/>
    <w:rsid w:val="00912186"/>
    <w:rsid w:val="0091239D"/>
    <w:rsid w:val="00912464"/>
    <w:rsid w:val="00912AE7"/>
    <w:rsid w:val="00913490"/>
    <w:rsid w:val="009135EB"/>
    <w:rsid w:val="00913A19"/>
    <w:rsid w:val="00913EBC"/>
    <w:rsid w:val="00914C66"/>
    <w:rsid w:val="009155BD"/>
    <w:rsid w:val="009156BE"/>
    <w:rsid w:val="0091591B"/>
    <w:rsid w:val="0091607A"/>
    <w:rsid w:val="00916B52"/>
    <w:rsid w:val="00916B7C"/>
    <w:rsid w:val="00916D76"/>
    <w:rsid w:val="0091773B"/>
    <w:rsid w:val="009178FF"/>
    <w:rsid w:val="00917A65"/>
    <w:rsid w:val="00917E8B"/>
    <w:rsid w:val="00917EFA"/>
    <w:rsid w:val="00920897"/>
    <w:rsid w:val="00920A00"/>
    <w:rsid w:val="00920AEA"/>
    <w:rsid w:val="00921D8F"/>
    <w:rsid w:val="00922FAA"/>
    <w:rsid w:val="009230B0"/>
    <w:rsid w:val="009230B3"/>
    <w:rsid w:val="00923512"/>
    <w:rsid w:val="009237AD"/>
    <w:rsid w:val="00923C4E"/>
    <w:rsid w:val="00924005"/>
    <w:rsid w:val="00924012"/>
    <w:rsid w:val="0092422C"/>
    <w:rsid w:val="00924245"/>
    <w:rsid w:val="009243FB"/>
    <w:rsid w:val="00924EF5"/>
    <w:rsid w:val="009254A7"/>
    <w:rsid w:val="00925FFB"/>
    <w:rsid w:val="00926278"/>
    <w:rsid w:val="00926442"/>
    <w:rsid w:val="00926884"/>
    <w:rsid w:val="009271D7"/>
    <w:rsid w:val="0092765D"/>
    <w:rsid w:val="00927738"/>
    <w:rsid w:val="00930126"/>
    <w:rsid w:val="00930750"/>
    <w:rsid w:val="00930EF7"/>
    <w:rsid w:val="00931203"/>
    <w:rsid w:val="00931477"/>
    <w:rsid w:val="009318D8"/>
    <w:rsid w:val="009318EE"/>
    <w:rsid w:val="00931C27"/>
    <w:rsid w:val="009328B2"/>
    <w:rsid w:val="00932FA1"/>
    <w:rsid w:val="009330C5"/>
    <w:rsid w:val="009339DD"/>
    <w:rsid w:val="00933C6F"/>
    <w:rsid w:val="00933C7C"/>
    <w:rsid w:val="00933FFF"/>
    <w:rsid w:val="009346FF"/>
    <w:rsid w:val="009347CC"/>
    <w:rsid w:val="00934863"/>
    <w:rsid w:val="00934E9D"/>
    <w:rsid w:val="009350BF"/>
    <w:rsid w:val="009356A3"/>
    <w:rsid w:val="009357A8"/>
    <w:rsid w:val="0093581D"/>
    <w:rsid w:val="00935DAB"/>
    <w:rsid w:val="0093607A"/>
    <w:rsid w:val="0093628F"/>
    <w:rsid w:val="00936C28"/>
    <w:rsid w:val="0093705F"/>
    <w:rsid w:val="0094063C"/>
    <w:rsid w:val="009412A0"/>
    <w:rsid w:val="009416A6"/>
    <w:rsid w:val="00941A33"/>
    <w:rsid w:val="00941C1D"/>
    <w:rsid w:val="00941C77"/>
    <w:rsid w:val="009420A6"/>
    <w:rsid w:val="009423E0"/>
    <w:rsid w:val="00942A06"/>
    <w:rsid w:val="009447B1"/>
    <w:rsid w:val="0094482D"/>
    <w:rsid w:val="00944EE0"/>
    <w:rsid w:val="00945115"/>
    <w:rsid w:val="009452A4"/>
    <w:rsid w:val="00945859"/>
    <w:rsid w:val="0094592D"/>
    <w:rsid w:val="009459DB"/>
    <w:rsid w:val="00945B04"/>
    <w:rsid w:val="009462F8"/>
    <w:rsid w:val="00946F47"/>
    <w:rsid w:val="00947387"/>
    <w:rsid w:val="009476AC"/>
    <w:rsid w:val="00947A9A"/>
    <w:rsid w:val="00947D48"/>
    <w:rsid w:val="00947DC9"/>
    <w:rsid w:val="00950030"/>
    <w:rsid w:val="0095036B"/>
    <w:rsid w:val="009504A5"/>
    <w:rsid w:val="009505D3"/>
    <w:rsid w:val="00950D32"/>
    <w:rsid w:val="00951C4F"/>
    <w:rsid w:val="0095293A"/>
    <w:rsid w:val="0095315D"/>
    <w:rsid w:val="00953343"/>
    <w:rsid w:val="0095360D"/>
    <w:rsid w:val="0095381D"/>
    <w:rsid w:val="00953A00"/>
    <w:rsid w:val="00953BD8"/>
    <w:rsid w:val="00953BDB"/>
    <w:rsid w:val="00954834"/>
    <w:rsid w:val="009548BE"/>
    <w:rsid w:val="00955757"/>
    <w:rsid w:val="009557C1"/>
    <w:rsid w:val="009572BD"/>
    <w:rsid w:val="0095740C"/>
    <w:rsid w:val="00960F01"/>
    <w:rsid w:val="00961157"/>
    <w:rsid w:val="0096136F"/>
    <w:rsid w:val="0096190B"/>
    <w:rsid w:val="00961A10"/>
    <w:rsid w:val="009634F2"/>
    <w:rsid w:val="009638B3"/>
    <w:rsid w:val="00963D75"/>
    <w:rsid w:val="00966573"/>
    <w:rsid w:val="00966BD1"/>
    <w:rsid w:val="0096754D"/>
    <w:rsid w:val="0096796E"/>
    <w:rsid w:val="00967E23"/>
    <w:rsid w:val="00967F36"/>
    <w:rsid w:val="00970152"/>
    <w:rsid w:val="00970FF3"/>
    <w:rsid w:val="009730EC"/>
    <w:rsid w:val="00973206"/>
    <w:rsid w:val="00973220"/>
    <w:rsid w:val="0097349E"/>
    <w:rsid w:val="00973885"/>
    <w:rsid w:val="00973A7B"/>
    <w:rsid w:val="00974077"/>
    <w:rsid w:val="00974363"/>
    <w:rsid w:val="00974B70"/>
    <w:rsid w:val="00974FA6"/>
    <w:rsid w:val="00975044"/>
    <w:rsid w:val="009764B9"/>
    <w:rsid w:val="009764F2"/>
    <w:rsid w:val="009775F6"/>
    <w:rsid w:val="00977DC8"/>
    <w:rsid w:val="00980436"/>
    <w:rsid w:val="0098087D"/>
    <w:rsid w:val="00981000"/>
    <w:rsid w:val="009810F3"/>
    <w:rsid w:val="00981548"/>
    <w:rsid w:val="00981DBE"/>
    <w:rsid w:val="00981EB7"/>
    <w:rsid w:val="009822DC"/>
    <w:rsid w:val="00982A07"/>
    <w:rsid w:val="00983471"/>
    <w:rsid w:val="00983A24"/>
    <w:rsid w:val="00983CF5"/>
    <w:rsid w:val="00984218"/>
    <w:rsid w:val="009842FD"/>
    <w:rsid w:val="00985239"/>
    <w:rsid w:val="009854C0"/>
    <w:rsid w:val="009860C8"/>
    <w:rsid w:val="00986108"/>
    <w:rsid w:val="0098641F"/>
    <w:rsid w:val="009871DB"/>
    <w:rsid w:val="009872F8"/>
    <w:rsid w:val="00987A8B"/>
    <w:rsid w:val="00987F8A"/>
    <w:rsid w:val="009902B0"/>
    <w:rsid w:val="009904AB"/>
    <w:rsid w:val="009906E2"/>
    <w:rsid w:val="00990756"/>
    <w:rsid w:val="00990CCE"/>
    <w:rsid w:val="00990F9F"/>
    <w:rsid w:val="00990FCC"/>
    <w:rsid w:val="00991183"/>
    <w:rsid w:val="00991214"/>
    <w:rsid w:val="0099145A"/>
    <w:rsid w:val="00991866"/>
    <w:rsid w:val="00991D14"/>
    <w:rsid w:val="00992189"/>
    <w:rsid w:val="0099265B"/>
    <w:rsid w:val="00992D01"/>
    <w:rsid w:val="00993083"/>
    <w:rsid w:val="00993D5C"/>
    <w:rsid w:val="00994661"/>
    <w:rsid w:val="00994C75"/>
    <w:rsid w:val="00994C89"/>
    <w:rsid w:val="00994CA0"/>
    <w:rsid w:val="00994D72"/>
    <w:rsid w:val="00995331"/>
    <w:rsid w:val="009953E3"/>
    <w:rsid w:val="009956C1"/>
    <w:rsid w:val="00995A5C"/>
    <w:rsid w:val="00996847"/>
    <w:rsid w:val="009969B9"/>
    <w:rsid w:val="00996BE9"/>
    <w:rsid w:val="00996E73"/>
    <w:rsid w:val="00997FC3"/>
    <w:rsid w:val="009A00E8"/>
    <w:rsid w:val="009A05B7"/>
    <w:rsid w:val="009A0A79"/>
    <w:rsid w:val="009A0BA3"/>
    <w:rsid w:val="009A1617"/>
    <w:rsid w:val="009A17C7"/>
    <w:rsid w:val="009A1A47"/>
    <w:rsid w:val="009A2664"/>
    <w:rsid w:val="009A2853"/>
    <w:rsid w:val="009A2B02"/>
    <w:rsid w:val="009A3435"/>
    <w:rsid w:val="009A3736"/>
    <w:rsid w:val="009A4F61"/>
    <w:rsid w:val="009A4F9B"/>
    <w:rsid w:val="009A52CE"/>
    <w:rsid w:val="009A559B"/>
    <w:rsid w:val="009A6007"/>
    <w:rsid w:val="009A65D1"/>
    <w:rsid w:val="009A69CD"/>
    <w:rsid w:val="009A6D72"/>
    <w:rsid w:val="009A70C4"/>
    <w:rsid w:val="009B0181"/>
    <w:rsid w:val="009B0239"/>
    <w:rsid w:val="009B031D"/>
    <w:rsid w:val="009B09CB"/>
    <w:rsid w:val="009B0F4A"/>
    <w:rsid w:val="009B1770"/>
    <w:rsid w:val="009B1C0C"/>
    <w:rsid w:val="009B1F7A"/>
    <w:rsid w:val="009B298D"/>
    <w:rsid w:val="009B2BBC"/>
    <w:rsid w:val="009B2EF0"/>
    <w:rsid w:val="009B413C"/>
    <w:rsid w:val="009B4601"/>
    <w:rsid w:val="009B4636"/>
    <w:rsid w:val="009B491B"/>
    <w:rsid w:val="009B4DF2"/>
    <w:rsid w:val="009B57A6"/>
    <w:rsid w:val="009B5E49"/>
    <w:rsid w:val="009B620D"/>
    <w:rsid w:val="009B6941"/>
    <w:rsid w:val="009B6A5D"/>
    <w:rsid w:val="009B6B77"/>
    <w:rsid w:val="009B6D64"/>
    <w:rsid w:val="009B6E18"/>
    <w:rsid w:val="009B7570"/>
    <w:rsid w:val="009B7CD4"/>
    <w:rsid w:val="009C0561"/>
    <w:rsid w:val="009C0702"/>
    <w:rsid w:val="009C08AB"/>
    <w:rsid w:val="009C0A87"/>
    <w:rsid w:val="009C12E5"/>
    <w:rsid w:val="009C163E"/>
    <w:rsid w:val="009C16D7"/>
    <w:rsid w:val="009C1737"/>
    <w:rsid w:val="009C1DA6"/>
    <w:rsid w:val="009C278C"/>
    <w:rsid w:val="009C27AD"/>
    <w:rsid w:val="009C27FA"/>
    <w:rsid w:val="009C285D"/>
    <w:rsid w:val="009C37B8"/>
    <w:rsid w:val="009C3D15"/>
    <w:rsid w:val="009C43CC"/>
    <w:rsid w:val="009C4E14"/>
    <w:rsid w:val="009C5181"/>
    <w:rsid w:val="009C5329"/>
    <w:rsid w:val="009C61D5"/>
    <w:rsid w:val="009C64FD"/>
    <w:rsid w:val="009C6924"/>
    <w:rsid w:val="009C69F3"/>
    <w:rsid w:val="009C6A18"/>
    <w:rsid w:val="009C6B7F"/>
    <w:rsid w:val="009C6E14"/>
    <w:rsid w:val="009C76C5"/>
    <w:rsid w:val="009C7782"/>
    <w:rsid w:val="009C7913"/>
    <w:rsid w:val="009C79AD"/>
    <w:rsid w:val="009C7A6D"/>
    <w:rsid w:val="009C7FD4"/>
    <w:rsid w:val="009D0127"/>
    <w:rsid w:val="009D0340"/>
    <w:rsid w:val="009D03D3"/>
    <w:rsid w:val="009D064C"/>
    <w:rsid w:val="009D100C"/>
    <w:rsid w:val="009D10E2"/>
    <w:rsid w:val="009D1DB6"/>
    <w:rsid w:val="009D20A2"/>
    <w:rsid w:val="009D2EDD"/>
    <w:rsid w:val="009D33D3"/>
    <w:rsid w:val="009D35D3"/>
    <w:rsid w:val="009D3719"/>
    <w:rsid w:val="009D4236"/>
    <w:rsid w:val="009D43E7"/>
    <w:rsid w:val="009D4E2D"/>
    <w:rsid w:val="009D4F16"/>
    <w:rsid w:val="009D4FE5"/>
    <w:rsid w:val="009D5549"/>
    <w:rsid w:val="009D58C0"/>
    <w:rsid w:val="009D5F0B"/>
    <w:rsid w:val="009D6BCF"/>
    <w:rsid w:val="009E0176"/>
    <w:rsid w:val="009E0426"/>
    <w:rsid w:val="009E07D6"/>
    <w:rsid w:val="009E0AC3"/>
    <w:rsid w:val="009E145B"/>
    <w:rsid w:val="009E1707"/>
    <w:rsid w:val="009E1DFA"/>
    <w:rsid w:val="009E2054"/>
    <w:rsid w:val="009E2DB9"/>
    <w:rsid w:val="009E3041"/>
    <w:rsid w:val="009E3A71"/>
    <w:rsid w:val="009E3E5B"/>
    <w:rsid w:val="009E4B56"/>
    <w:rsid w:val="009E4D94"/>
    <w:rsid w:val="009E50FA"/>
    <w:rsid w:val="009E5F3E"/>
    <w:rsid w:val="009E6489"/>
    <w:rsid w:val="009E66BA"/>
    <w:rsid w:val="009E6862"/>
    <w:rsid w:val="009E6F14"/>
    <w:rsid w:val="009E748F"/>
    <w:rsid w:val="009E74EE"/>
    <w:rsid w:val="009F07FC"/>
    <w:rsid w:val="009F0A81"/>
    <w:rsid w:val="009F0DAB"/>
    <w:rsid w:val="009F1356"/>
    <w:rsid w:val="009F2013"/>
    <w:rsid w:val="009F2218"/>
    <w:rsid w:val="009F27A1"/>
    <w:rsid w:val="009F2AAC"/>
    <w:rsid w:val="009F2CAA"/>
    <w:rsid w:val="009F32D4"/>
    <w:rsid w:val="009F4061"/>
    <w:rsid w:val="009F42DC"/>
    <w:rsid w:val="009F4EF8"/>
    <w:rsid w:val="009F5389"/>
    <w:rsid w:val="009F5482"/>
    <w:rsid w:val="009F55EE"/>
    <w:rsid w:val="009F56E3"/>
    <w:rsid w:val="009F5891"/>
    <w:rsid w:val="009F5DBE"/>
    <w:rsid w:val="009F6AAE"/>
    <w:rsid w:val="009F6B7C"/>
    <w:rsid w:val="009F6B88"/>
    <w:rsid w:val="009F70C4"/>
    <w:rsid w:val="009F7847"/>
    <w:rsid w:val="009F786A"/>
    <w:rsid w:val="00A0003D"/>
    <w:rsid w:val="00A00731"/>
    <w:rsid w:val="00A009CF"/>
    <w:rsid w:val="00A00A56"/>
    <w:rsid w:val="00A0105A"/>
    <w:rsid w:val="00A018CB"/>
    <w:rsid w:val="00A01B31"/>
    <w:rsid w:val="00A02AFC"/>
    <w:rsid w:val="00A02B10"/>
    <w:rsid w:val="00A02F00"/>
    <w:rsid w:val="00A031D7"/>
    <w:rsid w:val="00A0334A"/>
    <w:rsid w:val="00A0462C"/>
    <w:rsid w:val="00A04BF3"/>
    <w:rsid w:val="00A05753"/>
    <w:rsid w:val="00A058DA"/>
    <w:rsid w:val="00A05A6C"/>
    <w:rsid w:val="00A05C28"/>
    <w:rsid w:val="00A05C59"/>
    <w:rsid w:val="00A05DC0"/>
    <w:rsid w:val="00A05F22"/>
    <w:rsid w:val="00A06030"/>
    <w:rsid w:val="00A063BC"/>
    <w:rsid w:val="00A06E4B"/>
    <w:rsid w:val="00A070F2"/>
    <w:rsid w:val="00A0727E"/>
    <w:rsid w:val="00A076DD"/>
    <w:rsid w:val="00A0787C"/>
    <w:rsid w:val="00A07F6C"/>
    <w:rsid w:val="00A10417"/>
    <w:rsid w:val="00A10896"/>
    <w:rsid w:val="00A10B6B"/>
    <w:rsid w:val="00A10EF0"/>
    <w:rsid w:val="00A10F0F"/>
    <w:rsid w:val="00A1112C"/>
    <w:rsid w:val="00A11896"/>
    <w:rsid w:val="00A12071"/>
    <w:rsid w:val="00A120D8"/>
    <w:rsid w:val="00A1252D"/>
    <w:rsid w:val="00A12CD6"/>
    <w:rsid w:val="00A13299"/>
    <w:rsid w:val="00A13882"/>
    <w:rsid w:val="00A14224"/>
    <w:rsid w:val="00A146B4"/>
    <w:rsid w:val="00A14974"/>
    <w:rsid w:val="00A149A1"/>
    <w:rsid w:val="00A14C03"/>
    <w:rsid w:val="00A14C91"/>
    <w:rsid w:val="00A15811"/>
    <w:rsid w:val="00A15F46"/>
    <w:rsid w:val="00A160C0"/>
    <w:rsid w:val="00A165FB"/>
    <w:rsid w:val="00A16721"/>
    <w:rsid w:val="00A1746E"/>
    <w:rsid w:val="00A175B9"/>
    <w:rsid w:val="00A1772E"/>
    <w:rsid w:val="00A20154"/>
    <w:rsid w:val="00A2028E"/>
    <w:rsid w:val="00A206CD"/>
    <w:rsid w:val="00A210D0"/>
    <w:rsid w:val="00A21427"/>
    <w:rsid w:val="00A214F9"/>
    <w:rsid w:val="00A21880"/>
    <w:rsid w:val="00A22F6E"/>
    <w:rsid w:val="00A2322E"/>
    <w:rsid w:val="00A23450"/>
    <w:rsid w:val="00A2390F"/>
    <w:rsid w:val="00A23B30"/>
    <w:rsid w:val="00A23BA9"/>
    <w:rsid w:val="00A23E0A"/>
    <w:rsid w:val="00A24588"/>
    <w:rsid w:val="00A24BDD"/>
    <w:rsid w:val="00A24CDD"/>
    <w:rsid w:val="00A24DF4"/>
    <w:rsid w:val="00A24F2C"/>
    <w:rsid w:val="00A24F82"/>
    <w:rsid w:val="00A25F75"/>
    <w:rsid w:val="00A265A5"/>
    <w:rsid w:val="00A26D05"/>
    <w:rsid w:val="00A26F6B"/>
    <w:rsid w:val="00A27C4D"/>
    <w:rsid w:val="00A30061"/>
    <w:rsid w:val="00A300E4"/>
    <w:rsid w:val="00A30996"/>
    <w:rsid w:val="00A30A9E"/>
    <w:rsid w:val="00A31335"/>
    <w:rsid w:val="00A31D41"/>
    <w:rsid w:val="00A3285A"/>
    <w:rsid w:val="00A32AE5"/>
    <w:rsid w:val="00A32EBC"/>
    <w:rsid w:val="00A32F91"/>
    <w:rsid w:val="00A33148"/>
    <w:rsid w:val="00A33ABC"/>
    <w:rsid w:val="00A33D43"/>
    <w:rsid w:val="00A34406"/>
    <w:rsid w:val="00A34444"/>
    <w:rsid w:val="00A344A7"/>
    <w:rsid w:val="00A34EAE"/>
    <w:rsid w:val="00A36344"/>
    <w:rsid w:val="00A377BF"/>
    <w:rsid w:val="00A40923"/>
    <w:rsid w:val="00A4097E"/>
    <w:rsid w:val="00A4098A"/>
    <w:rsid w:val="00A41085"/>
    <w:rsid w:val="00A41D5C"/>
    <w:rsid w:val="00A41F31"/>
    <w:rsid w:val="00A4205E"/>
    <w:rsid w:val="00A4252D"/>
    <w:rsid w:val="00A42B5D"/>
    <w:rsid w:val="00A430D9"/>
    <w:rsid w:val="00A43179"/>
    <w:rsid w:val="00A43581"/>
    <w:rsid w:val="00A44166"/>
    <w:rsid w:val="00A4459D"/>
    <w:rsid w:val="00A44C23"/>
    <w:rsid w:val="00A450D5"/>
    <w:rsid w:val="00A456A1"/>
    <w:rsid w:val="00A460D6"/>
    <w:rsid w:val="00A4677E"/>
    <w:rsid w:val="00A46825"/>
    <w:rsid w:val="00A468F0"/>
    <w:rsid w:val="00A46F10"/>
    <w:rsid w:val="00A4775C"/>
    <w:rsid w:val="00A4789E"/>
    <w:rsid w:val="00A478D3"/>
    <w:rsid w:val="00A50053"/>
    <w:rsid w:val="00A50059"/>
    <w:rsid w:val="00A50924"/>
    <w:rsid w:val="00A50954"/>
    <w:rsid w:val="00A512D9"/>
    <w:rsid w:val="00A51474"/>
    <w:rsid w:val="00A51DE3"/>
    <w:rsid w:val="00A51EBB"/>
    <w:rsid w:val="00A52248"/>
    <w:rsid w:val="00A52256"/>
    <w:rsid w:val="00A527BD"/>
    <w:rsid w:val="00A52DA1"/>
    <w:rsid w:val="00A53492"/>
    <w:rsid w:val="00A5349C"/>
    <w:rsid w:val="00A5440D"/>
    <w:rsid w:val="00A54F2A"/>
    <w:rsid w:val="00A557A7"/>
    <w:rsid w:val="00A55844"/>
    <w:rsid w:val="00A559C3"/>
    <w:rsid w:val="00A56368"/>
    <w:rsid w:val="00A5650F"/>
    <w:rsid w:val="00A5667C"/>
    <w:rsid w:val="00A56813"/>
    <w:rsid w:val="00A56B34"/>
    <w:rsid w:val="00A5740F"/>
    <w:rsid w:val="00A57A84"/>
    <w:rsid w:val="00A60247"/>
    <w:rsid w:val="00A60306"/>
    <w:rsid w:val="00A609E1"/>
    <w:rsid w:val="00A6123C"/>
    <w:rsid w:val="00A61FFE"/>
    <w:rsid w:val="00A622CD"/>
    <w:rsid w:val="00A62876"/>
    <w:rsid w:val="00A62DD3"/>
    <w:rsid w:val="00A632EA"/>
    <w:rsid w:val="00A6343A"/>
    <w:rsid w:val="00A635CC"/>
    <w:rsid w:val="00A6459D"/>
    <w:rsid w:val="00A64A22"/>
    <w:rsid w:val="00A65233"/>
    <w:rsid w:val="00A660DE"/>
    <w:rsid w:val="00A66551"/>
    <w:rsid w:val="00A665D3"/>
    <w:rsid w:val="00A66A50"/>
    <w:rsid w:val="00A66AB3"/>
    <w:rsid w:val="00A67746"/>
    <w:rsid w:val="00A70533"/>
    <w:rsid w:val="00A70594"/>
    <w:rsid w:val="00A70620"/>
    <w:rsid w:val="00A70987"/>
    <w:rsid w:val="00A7116B"/>
    <w:rsid w:val="00A71595"/>
    <w:rsid w:val="00A72CAD"/>
    <w:rsid w:val="00A72E84"/>
    <w:rsid w:val="00A7346A"/>
    <w:rsid w:val="00A73B92"/>
    <w:rsid w:val="00A746C4"/>
    <w:rsid w:val="00A75665"/>
    <w:rsid w:val="00A7574F"/>
    <w:rsid w:val="00A75C49"/>
    <w:rsid w:val="00A77255"/>
    <w:rsid w:val="00A77D96"/>
    <w:rsid w:val="00A806E0"/>
    <w:rsid w:val="00A8119A"/>
    <w:rsid w:val="00A815F0"/>
    <w:rsid w:val="00A81690"/>
    <w:rsid w:val="00A81BA0"/>
    <w:rsid w:val="00A81DD4"/>
    <w:rsid w:val="00A8239B"/>
    <w:rsid w:val="00A826A1"/>
    <w:rsid w:val="00A833BD"/>
    <w:rsid w:val="00A837C4"/>
    <w:rsid w:val="00A83F48"/>
    <w:rsid w:val="00A8450E"/>
    <w:rsid w:val="00A8482E"/>
    <w:rsid w:val="00A84D15"/>
    <w:rsid w:val="00A84D95"/>
    <w:rsid w:val="00A85221"/>
    <w:rsid w:val="00A856BB"/>
    <w:rsid w:val="00A85732"/>
    <w:rsid w:val="00A85AF5"/>
    <w:rsid w:val="00A860FF"/>
    <w:rsid w:val="00A86D68"/>
    <w:rsid w:val="00A876CC"/>
    <w:rsid w:val="00A87FBD"/>
    <w:rsid w:val="00A908E6"/>
    <w:rsid w:val="00A90B54"/>
    <w:rsid w:val="00A913DE"/>
    <w:rsid w:val="00A918A9"/>
    <w:rsid w:val="00A91AA9"/>
    <w:rsid w:val="00A922EF"/>
    <w:rsid w:val="00A926C6"/>
    <w:rsid w:val="00A92AD4"/>
    <w:rsid w:val="00A92CC5"/>
    <w:rsid w:val="00A92F63"/>
    <w:rsid w:val="00A93094"/>
    <w:rsid w:val="00A941BC"/>
    <w:rsid w:val="00A94428"/>
    <w:rsid w:val="00A9455E"/>
    <w:rsid w:val="00A9460F"/>
    <w:rsid w:val="00A94795"/>
    <w:rsid w:val="00A94B8F"/>
    <w:rsid w:val="00A94E2C"/>
    <w:rsid w:val="00A954D7"/>
    <w:rsid w:val="00A9552D"/>
    <w:rsid w:val="00A959CE"/>
    <w:rsid w:val="00A95C4C"/>
    <w:rsid w:val="00A967FC"/>
    <w:rsid w:val="00A96917"/>
    <w:rsid w:val="00A97C0A"/>
    <w:rsid w:val="00AA0EB1"/>
    <w:rsid w:val="00AA1A47"/>
    <w:rsid w:val="00AA1DD4"/>
    <w:rsid w:val="00AA1ECD"/>
    <w:rsid w:val="00AA2391"/>
    <w:rsid w:val="00AA23FE"/>
    <w:rsid w:val="00AA26ED"/>
    <w:rsid w:val="00AA2F3E"/>
    <w:rsid w:val="00AA2FEF"/>
    <w:rsid w:val="00AA308F"/>
    <w:rsid w:val="00AA36D6"/>
    <w:rsid w:val="00AA3C95"/>
    <w:rsid w:val="00AA3FD7"/>
    <w:rsid w:val="00AA4A82"/>
    <w:rsid w:val="00AA66CA"/>
    <w:rsid w:val="00AA67C5"/>
    <w:rsid w:val="00AA6859"/>
    <w:rsid w:val="00AA6BC9"/>
    <w:rsid w:val="00AA71EF"/>
    <w:rsid w:val="00AB08C4"/>
    <w:rsid w:val="00AB0EE7"/>
    <w:rsid w:val="00AB19C6"/>
    <w:rsid w:val="00AB2074"/>
    <w:rsid w:val="00AB21FF"/>
    <w:rsid w:val="00AB24CF"/>
    <w:rsid w:val="00AB2638"/>
    <w:rsid w:val="00AB26F5"/>
    <w:rsid w:val="00AB2FF2"/>
    <w:rsid w:val="00AB30C3"/>
    <w:rsid w:val="00AB3674"/>
    <w:rsid w:val="00AB456F"/>
    <w:rsid w:val="00AB4ED4"/>
    <w:rsid w:val="00AB5732"/>
    <w:rsid w:val="00AB6D8B"/>
    <w:rsid w:val="00AC0322"/>
    <w:rsid w:val="00AC0705"/>
    <w:rsid w:val="00AC144E"/>
    <w:rsid w:val="00AC1528"/>
    <w:rsid w:val="00AC1D06"/>
    <w:rsid w:val="00AC2972"/>
    <w:rsid w:val="00AC35C2"/>
    <w:rsid w:val="00AC37E2"/>
    <w:rsid w:val="00AC3894"/>
    <w:rsid w:val="00AC430E"/>
    <w:rsid w:val="00AC4823"/>
    <w:rsid w:val="00AC48D0"/>
    <w:rsid w:val="00AC4AA7"/>
    <w:rsid w:val="00AC4B9F"/>
    <w:rsid w:val="00AC4BB2"/>
    <w:rsid w:val="00AC57F5"/>
    <w:rsid w:val="00AC5F18"/>
    <w:rsid w:val="00AC613A"/>
    <w:rsid w:val="00AC6D86"/>
    <w:rsid w:val="00AD03CC"/>
    <w:rsid w:val="00AD0965"/>
    <w:rsid w:val="00AD09D6"/>
    <w:rsid w:val="00AD1D80"/>
    <w:rsid w:val="00AD22B1"/>
    <w:rsid w:val="00AD3D11"/>
    <w:rsid w:val="00AD4386"/>
    <w:rsid w:val="00AD47AE"/>
    <w:rsid w:val="00AD4A6E"/>
    <w:rsid w:val="00AD4A78"/>
    <w:rsid w:val="00AD55AC"/>
    <w:rsid w:val="00AD5C3B"/>
    <w:rsid w:val="00AD67B6"/>
    <w:rsid w:val="00AD688C"/>
    <w:rsid w:val="00AD6EAD"/>
    <w:rsid w:val="00AD70D0"/>
    <w:rsid w:val="00AD720D"/>
    <w:rsid w:val="00AD7303"/>
    <w:rsid w:val="00AD7FCA"/>
    <w:rsid w:val="00AE04B6"/>
    <w:rsid w:val="00AE055D"/>
    <w:rsid w:val="00AE0921"/>
    <w:rsid w:val="00AE0B22"/>
    <w:rsid w:val="00AE11F4"/>
    <w:rsid w:val="00AE222F"/>
    <w:rsid w:val="00AE24CB"/>
    <w:rsid w:val="00AE2CDB"/>
    <w:rsid w:val="00AE2F52"/>
    <w:rsid w:val="00AE313E"/>
    <w:rsid w:val="00AE323C"/>
    <w:rsid w:val="00AE33D7"/>
    <w:rsid w:val="00AE3B59"/>
    <w:rsid w:val="00AE3C75"/>
    <w:rsid w:val="00AE43E6"/>
    <w:rsid w:val="00AE46DC"/>
    <w:rsid w:val="00AE4E91"/>
    <w:rsid w:val="00AE4FAE"/>
    <w:rsid w:val="00AE5182"/>
    <w:rsid w:val="00AE562B"/>
    <w:rsid w:val="00AE60A8"/>
    <w:rsid w:val="00AE6843"/>
    <w:rsid w:val="00AE69E1"/>
    <w:rsid w:val="00AE731B"/>
    <w:rsid w:val="00AE79E7"/>
    <w:rsid w:val="00AF1168"/>
    <w:rsid w:val="00AF18F9"/>
    <w:rsid w:val="00AF1B57"/>
    <w:rsid w:val="00AF1C40"/>
    <w:rsid w:val="00AF2409"/>
    <w:rsid w:val="00AF24E7"/>
    <w:rsid w:val="00AF2D16"/>
    <w:rsid w:val="00AF3131"/>
    <w:rsid w:val="00AF4000"/>
    <w:rsid w:val="00AF4056"/>
    <w:rsid w:val="00AF453F"/>
    <w:rsid w:val="00AF5906"/>
    <w:rsid w:val="00AF595E"/>
    <w:rsid w:val="00AF5B43"/>
    <w:rsid w:val="00AF5B69"/>
    <w:rsid w:val="00AF6627"/>
    <w:rsid w:val="00AF6B89"/>
    <w:rsid w:val="00AF6FCA"/>
    <w:rsid w:val="00AF76C4"/>
    <w:rsid w:val="00AF790A"/>
    <w:rsid w:val="00B00144"/>
    <w:rsid w:val="00B00248"/>
    <w:rsid w:val="00B00881"/>
    <w:rsid w:val="00B0123B"/>
    <w:rsid w:val="00B012FE"/>
    <w:rsid w:val="00B01394"/>
    <w:rsid w:val="00B01398"/>
    <w:rsid w:val="00B013E4"/>
    <w:rsid w:val="00B019EB"/>
    <w:rsid w:val="00B022DA"/>
    <w:rsid w:val="00B0269A"/>
    <w:rsid w:val="00B03084"/>
    <w:rsid w:val="00B034F7"/>
    <w:rsid w:val="00B04265"/>
    <w:rsid w:val="00B04DFE"/>
    <w:rsid w:val="00B051E6"/>
    <w:rsid w:val="00B0538C"/>
    <w:rsid w:val="00B05EBD"/>
    <w:rsid w:val="00B05FD4"/>
    <w:rsid w:val="00B05FD9"/>
    <w:rsid w:val="00B06218"/>
    <w:rsid w:val="00B06FE4"/>
    <w:rsid w:val="00B075DC"/>
    <w:rsid w:val="00B079C7"/>
    <w:rsid w:val="00B07A5F"/>
    <w:rsid w:val="00B07F0E"/>
    <w:rsid w:val="00B10320"/>
    <w:rsid w:val="00B10B28"/>
    <w:rsid w:val="00B10FF0"/>
    <w:rsid w:val="00B12697"/>
    <w:rsid w:val="00B12F63"/>
    <w:rsid w:val="00B14EA7"/>
    <w:rsid w:val="00B14F94"/>
    <w:rsid w:val="00B15455"/>
    <w:rsid w:val="00B15965"/>
    <w:rsid w:val="00B15C19"/>
    <w:rsid w:val="00B15DE2"/>
    <w:rsid w:val="00B15FA0"/>
    <w:rsid w:val="00B166F4"/>
    <w:rsid w:val="00B169F9"/>
    <w:rsid w:val="00B16D7B"/>
    <w:rsid w:val="00B16DAC"/>
    <w:rsid w:val="00B17718"/>
    <w:rsid w:val="00B17C16"/>
    <w:rsid w:val="00B17CC0"/>
    <w:rsid w:val="00B17D38"/>
    <w:rsid w:val="00B20023"/>
    <w:rsid w:val="00B202B3"/>
    <w:rsid w:val="00B2040F"/>
    <w:rsid w:val="00B206B6"/>
    <w:rsid w:val="00B20DBE"/>
    <w:rsid w:val="00B216A5"/>
    <w:rsid w:val="00B216F9"/>
    <w:rsid w:val="00B2268C"/>
    <w:rsid w:val="00B22CFA"/>
    <w:rsid w:val="00B23424"/>
    <w:rsid w:val="00B2369E"/>
    <w:rsid w:val="00B24241"/>
    <w:rsid w:val="00B247D3"/>
    <w:rsid w:val="00B248E1"/>
    <w:rsid w:val="00B24EB1"/>
    <w:rsid w:val="00B24EC5"/>
    <w:rsid w:val="00B2558C"/>
    <w:rsid w:val="00B265BB"/>
    <w:rsid w:val="00B269AC"/>
    <w:rsid w:val="00B26AF7"/>
    <w:rsid w:val="00B26D86"/>
    <w:rsid w:val="00B27E7C"/>
    <w:rsid w:val="00B30055"/>
    <w:rsid w:val="00B305AA"/>
    <w:rsid w:val="00B30827"/>
    <w:rsid w:val="00B30A1F"/>
    <w:rsid w:val="00B30C49"/>
    <w:rsid w:val="00B31023"/>
    <w:rsid w:val="00B310AD"/>
    <w:rsid w:val="00B312E0"/>
    <w:rsid w:val="00B31AA2"/>
    <w:rsid w:val="00B31BD0"/>
    <w:rsid w:val="00B31F08"/>
    <w:rsid w:val="00B3295C"/>
    <w:rsid w:val="00B33623"/>
    <w:rsid w:val="00B33FB8"/>
    <w:rsid w:val="00B34050"/>
    <w:rsid w:val="00B345A6"/>
    <w:rsid w:val="00B34AC3"/>
    <w:rsid w:val="00B34AEF"/>
    <w:rsid w:val="00B34FD7"/>
    <w:rsid w:val="00B35180"/>
    <w:rsid w:val="00B3542F"/>
    <w:rsid w:val="00B35687"/>
    <w:rsid w:val="00B35A39"/>
    <w:rsid w:val="00B35BAB"/>
    <w:rsid w:val="00B35C4A"/>
    <w:rsid w:val="00B35ED1"/>
    <w:rsid w:val="00B35F70"/>
    <w:rsid w:val="00B362D0"/>
    <w:rsid w:val="00B3673F"/>
    <w:rsid w:val="00B37439"/>
    <w:rsid w:val="00B37868"/>
    <w:rsid w:val="00B37B26"/>
    <w:rsid w:val="00B401E2"/>
    <w:rsid w:val="00B402EE"/>
    <w:rsid w:val="00B40688"/>
    <w:rsid w:val="00B40E48"/>
    <w:rsid w:val="00B40EF3"/>
    <w:rsid w:val="00B40F03"/>
    <w:rsid w:val="00B4146F"/>
    <w:rsid w:val="00B41D07"/>
    <w:rsid w:val="00B41E34"/>
    <w:rsid w:val="00B425F8"/>
    <w:rsid w:val="00B42D24"/>
    <w:rsid w:val="00B43026"/>
    <w:rsid w:val="00B4340B"/>
    <w:rsid w:val="00B43BAA"/>
    <w:rsid w:val="00B4417C"/>
    <w:rsid w:val="00B44513"/>
    <w:rsid w:val="00B446F1"/>
    <w:rsid w:val="00B447BA"/>
    <w:rsid w:val="00B44B95"/>
    <w:rsid w:val="00B44D98"/>
    <w:rsid w:val="00B462DD"/>
    <w:rsid w:val="00B463AF"/>
    <w:rsid w:val="00B47068"/>
    <w:rsid w:val="00B47968"/>
    <w:rsid w:val="00B47CCE"/>
    <w:rsid w:val="00B50782"/>
    <w:rsid w:val="00B50C7A"/>
    <w:rsid w:val="00B50D5E"/>
    <w:rsid w:val="00B51038"/>
    <w:rsid w:val="00B51292"/>
    <w:rsid w:val="00B514A4"/>
    <w:rsid w:val="00B518C0"/>
    <w:rsid w:val="00B51926"/>
    <w:rsid w:val="00B51D4D"/>
    <w:rsid w:val="00B521B4"/>
    <w:rsid w:val="00B522B1"/>
    <w:rsid w:val="00B531E8"/>
    <w:rsid w:val="00B537C1"/>
    <w:rsid w:val="00B53877"/>
    <w:rsid w:val="00B53D25"/>
    <w:rsid w:val="00B5442D"/>
    <w:rsid w:val="00B54551"/>
    <w:rsid w:val="00B54563"/>
    <w:rsid w:val="00B545F9"/>
    <w:rsid w:val="00B54D84"/>
    <w:rsid w:val="00B54E65"/>
    <w:rsid w:val="00B55453"/>
    <w:rsid w:val="00B55776"/>
    <w:rsid w:val="00B55B65"/>
    <w:rsid w:val="00B55BA5"/>
    <w:rsid w:val="00B56001"/>
    <w:rsid w:val="00B5691F"/>
    <w:rsid w:val="00B569D5"/>
    <w:rsid w:val="00B56B34"/>
    <w:rsid w:val="00B56C0A"/>
    <w:rsid w:val="00B56EF5"/>
    <w:rsid w:val="00B57052"/>
    <w:rsid w:val="00B57E30"/>
    <w:rsid w:val="00B603C4"/>
    <w:rsid w:val="00B6053A"/>
    <w:rsid w:val="00B60CF1"/>
    <w:rsid w:val="00B61050"/>
    <w:rsid w:val="00B617BA"/>
    <w:rsid w:val="00B61AC0"/>
    <w:rsid w:val="00B61D76"/>
    <w:rsid w:val="00B6211E"/>
    <w:rsid w:val="00B62466"/>
    <w:rsid w:val="00B62675"/>
    <w:rsid w:val="00B62A7A"/>
    <w:rsid w:val="00B62B2F"/>
    <w:rsid w:val="00B62F9A"/>
    <w:rsid w:val="00B63320"/>
    <w:rsid w:val="00B64223"/>
    <w:rsid w:val="00B64A43"/>
    <w:rsid w:val="00B64E5F"/>
    <w:rsid w:val="00B64F54"/>
    <w:rsid w:val="00B65290"/>
    <w:rsid w:val="00B6542C"/>
    <w:rsid w:val="00B65D62"/>
    <w:rsid w:val="00B66847"/>
    <w:rsid w:val="00B6684C"/>
    <w:rsid w:val="00B6723A"/>
    <w:rsid w:val="00B67AC8"/>
    <w:rsid w:val="00B67B0C"/>
    <w:rsid w:val="00B67B42"/>
    <w:rsid w:val="00B709E5"/>
    <w:rsid w:val="00B70DA6"/>
    <w:rsid w:val="00B70DEB"/>
    <w:rsid w:val="00B70E8B"/>
    <w:rsid w:val="00B7131A"/>
    <w:rsid w:val="00B717D3"/>
    <w:rsid w:val="00B71B22"/>
    <w:rsid w:val="00B7232C"/>
    <w:rsid w:val="00B73CEA"/>
    <w:rsid w:val="00B74481"/>
    <w:rsid w:val="00B748AA"/>
    <w:rsid w:val="00B74F2C"/>
    <w:rsid w:val="00B7554A"/>
    <w:rsid w:val="00B7611F"/>
    <w:rsid w:val="00B76676"/>
    <w:rsid w:val="00B76925"/>
    <w:rsid w:val="00B76B10"/>
    <w:rsid w:val="00B76FB2"/>
    <w:rsid w:val="00B770F0"/>
    <w:rsid w:val="00B77173"/>
    <w:rsid w:val="00B77779"/>
    <w:rsid w:val="00B77791"/>
    <w:rsid w:val="00B77A91"/>
    <w:rsid w:val="00B77E32"/>
    <w:rsid w:val="00B77E55"/>
    <w:rsid w:val="00B8035E"/>
    <w:rsid w:val="00B809FC"/>
    <w:rsid w:val="00B81B9B"/>
    <w:rsid w:val="00B81FA1"/>
    <w:rsid w:val="00B820BC"/>
    <w:rsid w:val="00B82366"/>
    <w:rsid w:val="00B823F9"/>
    <w:rsid w:val="00B82814"/>
    <w:rsid w:val="00B829EC"/>
    <w:rsid w:val="00B82D70"/>
    <w:rsid w:val="00B830A9"/>
    <w:rsid w:val="00B831D9"/>
    <w:rsid w:val="00B83870"/>
    <w:rsid w:val="00B839AC"/>
    <w:rsid w:val="00B84306"/>
    <w:rsid w:val="00B84F6A"/>
    <w:rsid w:val="00B850FB"/>
    <w:rsid w:val="00B865FA"/>
    <w:rsid w:val="00B8676C"/>
    <w:rsid w:val="00B86808"/>
    <w:rsid w:val="00B86EFE"/>
    <w:rsid w:val="00B86F63"/>
    <w:rsid w:val="00B91974"/>
    <w:rsid w:val="00B91E6D"/>
    <w:rsid w:val="00B921B7"/>
    <w:rsid w:val="00B92446"/>
    <w:rsid w:val="00B9256F"/>
    <w:rsid w:val="00B93077"/>
    <w:rsid w:val="00B934C2"/>
    <w:rsid w:val="00B937B8"/>
    <w:rsid w:val="00B94A01"/>
    <w:rsid w:val="00B94B80"/>
    <w:rsid w:val="00B94EFA"/>
    <w:rsid w:val="00B94F92"/>
    <w:rsid w:val="00B952C1"/>
    <w:rsid w:val="00B95332"/>
    <w:rsid w:val="00B9557C"/>
    <w:rsid w:val="00B95ABE"/>
    <w:rsid w:val="00B97284"/>
    <w:rsid w:val="00B972AF"/>
    <w:rsid w:val="00B97A5F"/>
    <w:rsid w:val="00B97A6B"/>
    <w:rsid w:val="00B97D01"/>
    <w:rsid w:val="00B97DA3"/>
    <w:rsid w:val="00B97E64"/>
    <w:rsid w:val="00BA0033"/>
    <w:rsid w:val="00BA0572"/>
    <w:rsid w:val="00BA0A58"/>
    <w:rsid w:val="00BA1608"/>
    <w:rsid w:val="00BA229F"/>
    <w:rsid w:val="00BA246E"/>
    <w:rsid w:val="00BA2964"/>
    <w:rsid w:val="00BA2DBB"/>
    <w:rsid w:val="00BA335E"/>
    <w:rsid w:val="00BA366E"/>
    <w:rsid w:val="00BA39EC"/>
    <w:rsid w:val="00BA3FA5"/>
    <w:rsid w:val="00BA4008"/>
    <w:rsid w:val="00BA451D"/>
    <w:rsid w:val="00BA4D31"/>
    <w:rsid w:val="00BA531E"/>
    <w:rsid w:val="00BA5954"/>
    <w:rsid w:val="00BA605D"/>
    <w:rsid w:val="00BA60A7"/>
    <w:rsid w:val="00BA679B"/>
    <w:rsid w:val="00BA685D"/>
    <w:rsid w:val="00BA6E07"/>
    <w:rsid w:val="00BA723B"/>
    <w:rsid w:val="00BA7340"/>
    <w:rsid w:val="00BA7485"/>
    <w:rsid w:val="00BA77F6"/>
    <w:rsid w:val="00BA7AE9"/>
    <w:rsid w:val="00BB03E8"/>
    <w:rsid w:val="00BB043F"/>
    <w:rsid w:val="00BB06B9"/>
    <w:rsid w:val="00BB0C37"/>
    <w:rsid w:val="00BB1087"/>
    <w:rsid w:val="00BB1544"/>
    <w:rsid w:val="00BB16AC"/>
    <w:rsid w:val="00BB16DE"/>
    <w:rsid w:val="00BB1B5C"/>
    <w:rsid w:val="00BB1CD4"/>
    <w:rsid w:val="00BB1D70"/>
    <w:rsid w:val="00BB21C8"/>
    <w:rsid w:val="00BB2C59"/>
    <w:rsid w:val="00BB2F5D"/>
    <w:rsid w:val="00BB37B1"/>
    <w:rsid w:val="00BB3936"/>
    <w:rsid w:val="00BB3B68"/>
    <w:rsid w:val="00BB3BD9"/>
    <w:rsid w:val="00BB42C6"/>
    <w:rsid w:val="00BB49E3"/>
    <w:rsid w:val="00BB49FB"/>
    <w:rsid w:val="00BB4DD9"/>
    <w:rsid w:val="00BB55A7"/>
    <w:rsid w:val="00BB5FC0"/>
    <w:rsid w:val="00BB6063"/>
    <w:rsid w:val="00BB6435"/>
    <w:rsid w:val="00BB6712"/>
    <w:rsid w:val="00BB694B"/>
    <w:rsid w:val="00BB70BA"/>
    <w:rsid w:val="00BB761C"/>
    <w:rsid w:val="00BB7B5A"/>
    <w:rsid w:val="00BB7D72"/>
    <w:rsid w:val="00BB7E24"/>
    <w:rsid w:val="00BC035C"/>
    <w:rsid w:val="00BC0C80"/>
    <w:rsid w:val="00BC1070"/>
    <w:rsid w:val="00BC25D2"/>
    <w:rsid w:val="00BC27B8"/>
    <w:rsid w:val="00BC288C"/>
    <w:rsid w:val="00BC2B8B"/>
    <w:rsid w:val="00BC2BD5"/>
    <w:rsid w:val="00BC2F7D"/>
    <w:rsid w:val="00BC3C36"/>
    <w:rsid w:val="00BC3DBF"/>
    <w:rsid w:val="00BC3F32"/>
    <w:rsid w:val="00BC43D2"/>
    <w:rsid w:val="00BC4774"/>
    <w:rsid w:val="00BC49E5"/>
    <w:rsid w:val="00BC4AF3"/>
    <w:rsid w:val="00BC5863"/>
    <w:rsid w:val="00BC5DB9"/>
    <w:rsid w:val="00BC64D7"/>
    <w:rsid w:val="00BC6698"/>
    <w:rsid w:val="00BC6908"/>
    <w:rsid w:val="00BC6A2F"/>
    <w:rsid w:val="00BC6C0F"/>
    <w:rsid w:val="00BC728E"/>
    <w:rsid w:val="00BC76EB"/>
    <w:rsid w:val="00BC77EF"/>
    <w:rsid w:val="00BC7B6E"/>
    <w:rsid w:val="00BD0690"/>
    <w:rsid w:val="00BD0744"/>
    <w:rsid w:val="00BD07A8"/>
    <w:rsid w:val="00BD1D1F"/>
    <w:rsid w:val="00BD2173"/>
    <w:rsid w:val="00BD2493"/>
    <w:rsid w:val="00BD3295"/>
    <w:rsid w:val="00BD3F88"/>
    <w:rsid w:val="00BD4C33"/>
    <w:rsid w:val="00BD4D34"/>
    <w:rsid w:val="00BD4E3A"/>
    <w:rsid w:val="00BD50B8"/>
    <w:rsid w:val="00BD5266"/>
    <w:rsid w:val="00BD532E"/>
    <w:rsid w:val="00BD5390"/>
    <w:rsid w:val="00BD5CC6"/>
    <w:rsid w:val="00BD63A5"/>
    <w:rsid w:val="00BD6ED6"/>
    <w:rsid w:val="00BD6F68"/>
    <w:rsid w:val="00BD772C"/>
    <w:rsid w:val="00BD7974"/>
    <w:rsid w:val="00BD7C3E"/>
    <w:rsid w:val="00BD7D45"/>
    <w:rsid w:val="00BD7DDC"/>
    <w:rsid w:val="00BE0B77"/>
    <w:rsid w:val="00BE1541"/>
    <w:rsid w:val="00BE1544"/>
    <w:rsid w:val="00BE1669"/>
    <w:rsid w:val="00BE1DE5"/>
    <w:rsid w:val="00BE1F85"/>
    <w:rsid w:val="00BE2883"/>
    <w:rsid w:val="00BE2928"/>
    <w:rsid w:val="00BE360F"/>
    <w:rsid w:val="00BE3FC7"/>
    <w:rsid w:val="00BE41C2"/>
    <w:rsid w:val="00BE42B6"/>
    <w:rsid w:val="00BE4BAD"/>
    <w:rsid w:val="00BE52D9"/>
    <w:rsid w:val="00BE5835"/>
    <w:rsid w:val="00BE6755"/>
    <w:rsid w:val="00BE6975"/>
    <w:rsid w:val="00BE69BC"/>
    <w:rsid w:val="00BE6FBE"/>
    <w:rsid w:val="00BE7CC0"/>
    <w:rsid w:val="00BF0640"/>
    <w:rsid w:val="00BF12A5"/>
    <w:rsid w:val="00BF16E5"/>
    <w:rsid w:val="00BF1AA5"/>
    <w:rsid w:val="00BF1FA4"/>
    <w:rsid w:val="00BF220F"/>
    <w:rsid w:val="00BF2CF4"/>
    <w:rsid w:val="00BF399D"/>
    <w:rsid w:val="00BF3BD8"/>
    <w:rsid w:val="00BF3C51"/>
    <w:rsid w:val="00BF3D65"/>
    <w:rsid w:val="00BF3F7E"/>
    <w:rsid w:val="00BF4580"/>
    <w:rsid w:val="00BF4A2C"/>
    <w:rsid w:val="00BF4AFF"/>
    <w:rsid w:val="00BF4D9C"/>
    <w:rsid w:val="00BF5C14"/>
    <w:rsid w:val="00BF65F2"/>
    <w:rsid w:val="00BF6A77"/>
    <w:rsid w:val="00BF6BC2"/>
    <w:rsid w:val="00C003C2"/>
    <w:rsid w:val="00C005FB"/>
    <w:rsid w:val="00C00810"/>
    <w:rsid w:val="00C0081C"/>
    <w:rsid w:val="00C00A88"/>
    <w:rsid w:val="00C00B4B"/>
    <w:rsid w:val="00C014C7"/>
    <w:rsid w:val="00C02FBF"/>
    <w:rsid w:val="00C0378E"/>
    <w:rsid w:val="00C03A52"/>
    <w:rsid w:val="00C03B3A"/>
    <w:rsid w:val="00C04673"/>
    <w:rsid w:val="00C0468E"/>
    <w:rsid w:val="00C04749"/>
    <w:rsid w:val="00C04FB5"/>
    <w:rsid w:val="00C0510A"/>
    <w:rsid w:val="00C05406"/>
    <w:rsid w:val="00C0568A"/>
    <w:rsid w:val="00C05969"/>
    <w:rsid w:val="00C0607C"/>
    <w:rsid w:val="00C0612E"/>
    <w:rsid w:val="00C06155"/>
    <w:rsid w:val="00C06BFE"/>
    <w:rsid w:val="00C070F4"/>
    <w:rsid w:val="00C07DF8"/>
    <w:rsid w:val="00C07F27"/>
    <w:rsid w:val="00C10061"/>
    <w:rsid w:val="00C1091F"/>
    <w:rsid w:val="00C10BC5"/>
    <w:rsid w:val="00C12025"/>
    <w:rsid w:val="00C12943"/>
    <w:rsid w:val="00C12A01"/>
    <w:rsid w:val="00C12A81"/>
    <w:rsid w:val="00C12FE0"/>
    <w:rsid w:val="00C134EC"/>
    <w:rsid w:val="00C13651"/>
    <w:rsid w:val="00C13C9A"/>
    <w:rsid w:val="00C14881"/>
    <w:rsid w:val="00C14B9A"/>
    <w:rsid w:val="00C14D42"/>
    <w:rsid w:val="00C15070"/>
    <w:rsid w:val="00C15216"/>
    <w:rsid w:val="00C15BFF"/>
    <w:rsid w:val="00C15EE7"/>
    <w:rsid w:val="00C1641B"/>
    <w:rsid w:val="00C1688D"/>
    <w:rsid w:val="00C1698F"/>
    <w:rsid w:val="00C16A82"/>
    <w:rsid w:val="00C16CF9"/>
    <w:rsid w:val="00C16DD5"/>
    <w:rsid w:val="00C173BD"/>
    <w:rsid w:val="00C1746F"/>
    <w:rsid w:val="00C17715"/>
    <w:rsid w:val="00C17CE0"/>
    <w:rsid w:val="00C2002D"/>
    <w:rsid w:val="00C20375"/>
    <w:rsid w:val="00C20378"/>
    <w:rsid w:val="00C203AA"/>
    <w:rsid w:val="00C20504"/>
    <w:rsid w:val="00C2058B"/>
    <w:rsid w:val="00C2079E"/>
    <w:rsid w:val="00C20960"/>
    <w:rsid w:val="00C216D8"/>
    <w:rsid w:val="00C223BE"/>
    <w:rsid w:val="00C23289"/>
    <w:rsid w:val="00C2382B"/>
    <w:rsid w:val="00C2398B"/>
    <w:rsid w:val="00C2415E"/>
    <w:rsid w:val="00C249B4"/>
    <w:rsid w:val="00C24BEA"/>
    <w:rsid w:val="00C254F8"/>
    <w:rsid w:val="00C2571B"/>
    <w:rsid w:val="00C25944"/>
    <w:rsid w:val="00C259ED"/>
    <w:rsid w:val="00C25D46"/>
    <w:rsid w:val="00C26109"/>
    <w:rsid w:val="00C26122"/>
    <w:rsid w:val="00C26383"/>
    <w:rsid w:val="00C264C5"/>
    <w:rsid w:val="00C266AF"/>
    <w:rsid w:val="00C26B55"/>
    <w:rsid w:val="00C26C2E"/>
    <w:rsid w:val="00C2709B"/>
    <w:rsid w:val="00C27931"/>
    <w:rsid w:val="00C27AD2"/>
    <w:rsid w:val="00C3019A"/>
    <w:rsid w:val="00C301A0"/>
    <w:rsid w:val="00C303C5"/>
    <w:rsid w:val="00C305DA"/>
    <w:rsid w:val="00C30822"/>
    <w:rsid w:val="00C319E7"/>
    <w:rsid w:val="00C325A1"/>
    <w:rsid w:val="00C326EF"/>
    <w:rsid w:val="00C32BC9"/>
    <w:rsid w:val="00C32D7B"/>
    <w:rsid w:val="00C32F7B"/>
    <w:rsid w:val="00C33D74"/>
    <w:rsid w:val="00C33F57"/>
    <w:rsid w:val="00C34201"/>
    <w:rsid w:val="00C34876"/>
    <w:rsid w:val="00C34A5A"/>
    <w:rsid w:val="00C34BC3"/>
    <w:rsid w:val="00C3589E"/>
    <w:rsid w:val="00C358BD"/>
    <w:rsid w:val="00C35B88"/>
    <w:rsid w:val="00C35D6C"/>
    <w:rsid w:val="00C36599"/>
    <w:rsid w:val="00C37352"/>
    <w:rsid w:val="00C376B3"/>
    <w:rsid w:val="00C37A58"/>
    <w:rsid w:val="00C407E5"/>
    <w:rsid w:val="00C413F2"/>
    <w:rsid w:val="00C41493"/>
    <w:rsid w:val="00C418F5"/>
    <w:rsid w:val="00C41A08"/>
    <w:rsid w:val="00C41B93"/>
    <w:rsid w:val="00C421FE"/>
    <w:rsid w:val="00C4233E"/>
    <w:rsid w:val="00C42A87"/>
    <w:rsid w:val="00C43B0D"/>
    <w:rsid w:val="00C453F4"/>
    <w:rsid w:val="00C45753"/>
    <w:rsid w:val="00C46374"/>
    <w:rsid w:val="00C4666E"/>
    <w:rsid w:val="00C46A14"/>
    <w:rsid w:val="00C46DBE"/>
    <w:rsid w:val="00C47029"/>
    <w:rsid w:val="00C47202"/>
    <w:rsid w:val="00C47E8C"/>
    <w:rsid w:val="00C5109B"/>
    <w:rsid w:val="00C52A5E"/>
    <w:rsid w:val="00C52DBA"/>
    <w:rsid w:val="00C52E3B"/>
    <w:rsid w:val="00C5308D"/>
    <w:rsid w:val="00C531BE"/>
    <w:rsid w:val="00C532CC"/>
    <w:rsid w:val="00C53DCB"/>
    <w:rsid w:val="00C547FC"/>
    <w:rsid w:val="00C5483A"/>
    <w:rsid w:val="00C550B1"/>
    <w:rsid w:val="00C551D5"/>
    <w:rsid w:val="00C55266"/>
    <w:rsid w:val="00C55AD1"/>
    <w:rsid w:val="00C55CEC"/>
    <w:rsid w:val="00C55E2D"/>
    <w:rsid w:val="00C56424"/>
    <w:rsid w:val="00C569F4"/>
    <w:rsid w:val="00C570D4"/>
    <w:rsid w:val="00C577D0"/>
    <w:rsid w:val="00C5798F"/>
    <w:rsid w:val="00C57A95"/>
    <w:rsid w:val="00C607DA"/>
    <w:rsid w:val="00C609A8"/>
    <w:rsid w:val="00C6132B"/>
    <w:rsid w:val="00C6138A"/>
    <w:rsid w:val="00C62579"/>
    <w:rsid w:val="00C628A3"/>
    <w:rsid w:val="00C62FBD"/>
    <w:rsid w:val="00C62FE9"/>
    <w:rsid w:val="00C633B9"/>
    <w:rsid w:val="00C636B6"/>
    <w:rsid w:val="00C640A6"/>
    <w:rsid w:val="00C6486D"/>
    <w:rsid w:val="00C65367"/>
    <w:rsid w:val="00C656BD"/>
    <w:rsid w:val="00C65E65"/>
    <w:rsid w:val="00C65EC9"/>
    <w:rsid w:val="00C65F46"/>
    <w:rsid w:val="00C66736"/>
    <w:rsid w:val="00C70790"/>
    <w:rsid w:val="00C70CF3"/>
    <w:rsid w:val="00C70DD4"/>
    <w:rsid w:val="00C7152C"/>
    <w:rsid w:val="00C716AB"/>
    <w:rsid w:val="00C718E4"/>
    <w:rsid w:val="00C7194E"/>
    <w:rsid w:val="00C721A5"/>
    <w:rsid w:val="00C725E9"/>
    <w:rsid w:val="00C737D6"/>
    <w:rsid w:val="00C73FD5"/>
    <w:rsid w:val="00C74176"/>
    <w:rsid w:val="00C74322"/>
    <w:rsid w:val="00C74CB4"/>
    <w:rsid w:val="00C74ED6"/>
    <w:rsid w:val="00C752F2"/>
    <w:rsid w:val="00C75510"/>
    <w:rsid w:val="00C759ED"/>
    <w:rsid w:val="00C75C7D"/>
    <w:rsid w:val="00C76857"/>
    <w:rsid w:val="00C80098"/>
    <w:rsid w:val="00C8048D"/>
    <w:rsid w:val="00C80951"/>
    <w:rsid w:val="00C8159A"/>
    <w:rsid w:val="00C81778"/>
    <w:rsid w:val="00C81D8E"/>
    <w:rsid w:val="00C82692"/>
    <w:rsid w:val="00C83267"/>
    <w:rsid w:val="00C8327E"/>
    <w:rsid w:val="00C83A23"/>
    <w:rsid w:val="00C84B5E"/>
    <w:rsid w:val="00C853D9"/>
    <w:rsid w:val="00C85526"/>
    <w:rsid w:val="00C85B18"/>
    <w:rsid w:val="00C86237"/>
    <w:rsid w:val="00C86556"/>
    <w:rsid w:val="00C86D4F"/>
    <w:rsid w:val="00C874A5"/>
    <w:rsid w:val="00C87D1C"/>
    <w:rsid w:val="00C87E09"/>
    <w:rsid w:val="00C9005D"/>
    <w:rsid w:val="00C90F0C"/>
    <w:rsid w:val="00C91049"/>
    <w:rsid w:val="00C91320"/>
    <w:rsid w:val="00C917DE"/>
    <w:rsid w:val="00C9190F"/>
    <w:rsid w:val="00C9230F"/>
    <w:rsid w:val="00C928DB"/>
    <w:rsid w:val="00C93368"/>
    <w:rsid w:val="00C93848"/>
    <w:rsid w:val="00C93BAD"/>
    <w:rsid w:val="00C9402D"/>
    <w:rsid w:val="00C94463"/>
    <w:rsid w:val="00C94A89"/>
    <w:rsid w:val="00C94B6E"/>
    <w:rsid w:val="00C94CB7"/>
    <w:rsid w:val="00C94E51"/>
    <w:rsid w:val="00C94EEE"/>
    <w:rsid w:val="00C9579B"/>
    <w:rsid w:val="00CA0450"/>
    <w:rsid w:val="00CA095B"/>
    <w:rsid w:val="00CA0D66"/>
    <w:rsid w:val="00CA1A73"/>
    <w:rsid w:val="00CA1AAB"/>
    <w:rsid w:val="00CA1B60"/>
    <w:rsid w:val="00CA2066"/>
    <w:rsid w:val="00CA248E"/>
    <w:rsid w:val="00CA2B6A"/>
    <w:rsid w:val="00CA3007"/>
    <w:rsid w:val="00CA3057"/>
    <w:rsid w:val="00CA3123"/>
    <w:rsid w:val="00CA333E"/>
    <w:rsid w:val="00CA3524"/>
    <w:rsid w:val="00CA3C2D"/>
    <w:rsid w:val="00CA3C7B"/>
    <w:rsid w:val="00CA4C34"/>
    <w:rsid w:val="00CA59AF"/>
    <w:rsid w:val="00CA5E71"/>
    <w:rsid w:val="00CA6193"/>
    <w:rsid w:val="00CA68ED"/>
    <w:rsid w:val="00CA7899"/>
    <w:rsid w:val="00CB036D"/>
    <w:rsid w:val="00CB09AF"/>
    <w:rsid w:val="00CB0DFA"/>
    <w:rsid w:val="00CB0F14"/>
    <w:rsid w:val="00CB0FE5"/>
    <w:rsid w:val="00CB1098"/>
    <w:rsid w:val="00CB2202"/>
    <w:rsid w:val="00CB2C6D"/>
    <w:rsid w:val="00CB3144"/>
    <w:rsid w:val="00CB31D1"/>
    <w:rsid w:val="00CB58D1"/>
    <w:rsid w:val="00CB5AEE"/>
    <w:rsid w:val="00CB5B63"/>
    <w:rsid w:val="00CB63B7"/>
    <w:rsid w:val="00CB63DE"/>
    <w:rsid w:val="00CB6DA0"/>
    <w:rsid w:val="00CB7446"/>
    <w:rsid w:val="00CB79A8"/>
    <w:rsid w:val="00CC019E"/>
    <w:rsid w:val="00CC0707"/>
    <w:rsid w:val="00CC0FF7"/>
    <w:rsid w:val="00CC13F0"/>
    <w:rsid w:val="00CC1C14"/>
    <w:rsid w:val="00CC1F69"/>
    <w:rsid w:val="00CC2066"/>
    <w:rsid w:val="00CC2215"/>
    <w:rsid w:val="00CC2AF5"/>
    <w:rsid w:val="00CC2D49"/>
    <w:rsid w:val="00CC2D5B"/>
    <w:rsid w:val="00CC2F4E"/>
    <w:rsid w:val="00CC3105"/>
    <w:rsid w:val="00CC31FC"/>
    <w:rsid w:val="00CC3271"/>
    <w:rsid w:val="00CC35A3"/>
    <w:rsid w:val="00CC3755"/>
    <w:rsid w:val="00CC38B4"/>
    <w:rsid w:val="00CC487D"/>
    <w:rsid w:val="00CC5404"/>
    <w:rsid w:val="00CC5703"/>
    <w:rsid w:val="00CC582C"/>
    <w:rsid w:val="00CC6339"/>
    <w:rsid w:val="00CC63C3"/>
    <w:rsid w:val="00CC69AA"/>
    <w:rsid w:val="00CC6F8D"/>
    <w:rsid w:val="00CC700E"/>
    <w:rsid w:val="00CD0636"/>
    <w:rsid w:val="00CD08A7"/>
    <w:rsid w:val="00CD0E51"/>
    <w:rsid w:val="00CD104F"/>
    <w:rsid w:val="00CD14A5"/>
    <w:rsid w:val="00CD182D"/>
    <w:rsid w:val="00CD1A88"/>
    <w:rsid w:val="00CD1E81"/>
    <w:rsid w:val="00CD25EB"/>
    <w:rsid w:val="00CD3346"/>
    <w:rsid w:val="00CD35A6"/>
    <w:rsid w:val="00CD3943"/>
    <w:rsid w:val="00CD3EE3"/>
    <w:rsid w:val="00CD4543"/>
    <w:rsid w:val="00CD4583"/>
    <w:rsid w:val="00CD5D7F"/>
    <w:rsid w:val="00CD6A60"/>
    <w:rsid w:val="00CD6C7D"/>
    <w:rsid w:val="00CD6F37"/>
    <w:rsid w:val="00CD74BC"/>
    <w:rsid w:val="00CD77D4"/>
    <w:rsid w:val="00CD792F"/>
    <w:rsid w:val="00CD7E63"/>
    <w:rsid w:val="00CE029B"/>
    <w:rsid w:val="00CE0DB4"/>
    <w:rsid w:val="00CE12BC"/>
    <w:rsid w:val="00CE15D4"/>
    <w:rsid w:val="00CE1E6F"/>
    <w:rsid w:val="00CE1F26"/>
    <w:rsid w:val="00CE2232"/>
    <w:rsid w:val="00CE2241"/>
    <w:rsid w:val="00CE23C8"/>
    <w:rsid w:val="00CE2C23"/>
    <w:rsid w:val="00CE2CAC"/>
    <w:rsid w:val="00CE3207"/>
    <w:rsid w:val="00CE35A1"/>
    <w:rsid w:val="00CE397B"/>
    <w:rsid w:val="00CE3AD0"/>
    <w:rsid w:val="00CE3F4D"/>
    <w:rsid w:val="00CE48A6"/>
    <w:rsid w:val="00CE4F43"/>
    <w:rsid w:val="00CE5164"/>
    <w:rsid w:val="00CE541B"/>
    <w:rsid w:val="00CE5EA0"/>
    <w:rsid w:val="00CE605B"/>
    <w:rsid w:val="00CE6C9D"/>
    <w:rsid w:val="00CE6E34"/>
    <w:rsid w:val="00CE7339"/>
    <w:rsid w:val="00CE7959"/>
    <w:rsid w:val="00CE7B28"/>
    <w:rsid w:val="00CF01FC"/>
    <w:rsid w:val="00CF0CF2"/>
    <w:rsid w:val="00CF14A8"/>
    <w:rsid w:val="00CF17B0"/>
    <w:rsid w:val="00CF18BA"/>
    <w:rsid w:val="00CF226F"/>
    <w:rsid w:val="00CF24E7"/>
    <w:rsid w:val="00CF2521"/>
    <w:rsid w:val="00CF2529"/>
    <w:rsid w:val="00CF26D4"/>
    <w:rsid w:val="00CF27A3"/>
    <w:rsid w:val="00CF2EA9"/>
    <w:rsid w:val="00CF33C7"/>
    <w:rsid w:val="00CF34B4"/>
    <w:rsid w:val="00CF3574"/>
    <w:rsid w:val="00CF387F"/>
    <w:rsid w:val="00CF4F84"/>
    <w:rsid w:val="00CF5016"/>
    <w:rsid w:val="00CF5398"/>
    <w:rsid w:val="00CF5C69"/>
    <w:rsid w:val="00CF5D5F"/>
    <w:rsid w:val="00CF5E94"/>
    <w:rsid w:val="00CF6566"/>
    <w:rsid w:val="00CF7BD6"/>
    <w:rsid w:val="00D004B0"/>
    <w:rsid w:val="00D0098C"/>
    <w:rsid w:val="00D00BEE"/>
    <w:rsid w:val="00D00C23"/>
    <w:rsid w:val="00D00D88"/>
    <w:rsid w:val="00D0120F"/>
    <w:rsid w:val="00D01781"/>
    <w:rsid w:val="00D01986"/>
    <w:rsid w:val="00D022A9"/>
    <w:rsid w:val="00D02880"/>
    <w:rsid w:val="00D0315C"/>
    <w:rsid w:val="00D03208"/>
    <w:rsid w:val="00D03215"/>
    <w:rsid w:val="00D032FB"/>
    <w:rsid w:val="00D03ABE"/>
    <w:rsid w:val="00D03B1D"/>
    <w:rsid w:val="00D03B8D"/>
    <w:rsid w:val="00D040DA"/>
    <w:rsid w:val="00D0419A"/>
    <w:rsid w:val="00D04671"/>
    <w:rsid w:val="00D04EFA"/>
    <w:rsid w:val="00D050F2"/>
    <w:rsid w:val="00D056B7"/>
    <w:rsid w:val="00D05901"/>
    <w:rsid w:val="00D05B0A"/>
    <w:rsid w:val="00D06AFA"/>
    <w:rsid w:val="00D06BAD"/>
    <w:rsid w:val="00D06BFF"/>
    <w:rsid w:val="00D06D61"/>
    <w:rsid w:val="00D10F71"/>
    <w:rsid w:val="00D114D6"/>
    <w:rsid w:val="00D11C89"/>
    <w:rsid w:val="00D12457"/>
    <w:rsid w:val="00D125A9"/>
    <w:rsid w:val="00D12906"/>
    <w:rsid w:val="00D133F9"/>
    <w:rsid w:val="00D1443B"/>
    <w:rsid w:val="00D1455A"/>
    <w:rsid w:val="00D14565"/>
    <w:rsid w:val="00D14745"/>
    <w:rsid w:val="00D15997"/>
    <w:rsid w:val="00D15D77"/>
    <w:rsid w:val="00D1605D"/>
    <w:rsid w:val="00D163DC"/>
    <w:rsid w:val="00D16A3F"/>
    <w:rsid w:val="00D16D98"/>
    <w:rsid w:val="00D171CC"/>
    <w:rsid w:val="00D17265"/>
    <w:rsid w:val="00D173C1"/>
    <w:rsid w:val="00D17762"/>
    <w:rsid w:val="00D20558"/>
    <w:rsid w:val="00D2087C"/>
    <w:rsid w:val="00D209B7"/>
    <w:rsid w:val="00D211A4"/>
    <w:rsid w:val="00D21C5C"/>
    <w:rsid w:val="00D21E01"/>
    <w:rsid w:val="00D21EE6"/>
    <w:rsid w:val="00D2265E"/>
    <w:rsid w:val="00D227A9"/>
    <w:rsid w:val="00D22BC0"/>
    <w:rsid w:val="00D22C7E"/>
    <w:rsid w:val="00D231AD"/>
    <w:rsid w:val="00D23B52"/>
    <w:rsid w:val="00D24A7A"/>
    <w:rsid w:val="00D24AD4"/>
    <w:rsid w:val="00D24C77"/>
    <w:rsid w:val="00D250A3"/>
    <w:rsid w:val="00D252E5"/>
    <w:rsid w:val="00D25484"/>
    <w:rsid w:val="00D25D8B"/>
    <w:rsid w:val="00D26436"/>
    <w:rsid w:val="00D26E90"/>
    <w:rsid w:val="00D26EEB"/>
    <w:rsid w:val="00D27128"/>
    <w:rsid w:val="00D27AD2"/>
    <w:rsid w:val="00D27EC8"/>
    <w:rsid w:val="00D27FA7"/>
    <w:rsid w:val="00D316FB"/>
    <w:rsid w:val="00D3195D"/>
    <w:rsid w:val="00D31A39"/>
    <w:rsid w:val="00D31A8E"/>
    <w:rsid w:val="00D32CE3"/>
    <w:rsid w:val="00D32D66"/>
    <w:rsid w:val="00D33068"/>
    <w:rsid w:val="00D330DC"/>
    <w:rsid w:val="00D330EA"/>
    <w:rsid w:val="00D33163"/>
    <w:rsid w:val="00D335F5"/>
    <w:rsid w:val="00D33BFD"/>
    <w:rsid w:val="00D33E18"/>
    <w:rsid w:val="00D34004"/>
    <w:rsid w:val="00D34443"/>
    <w:rsid w:val="00D3463B"/>
    <w:rsid w:val="00D34CF7"/>
    <w:rsid w:val="00D34F8B"/>
    <w:rsid w:val="00D352AD"/>
    <w:rsid w:val="00D35AEC"/>
    <w:rsid w:val="00D35CD0"/>
    <w:rsid w:val="00D35D48"/>
    <w:rsid w:val="00D36428"/>
    <w:rsid w:val="00D36B8A"/>
    <w:rsid w:val="00D36FBB"/>
    <w:rsid w:val="00D370E7"/>
    <w:rsid w:val="00D37361"/>
    <w:rsid w:val="00D37465"/>
    <w:rsid w:val="00D37AF5"/>
    <w:rsid w:val="00D37D50"/>
    <w:rsid w:val="00D40D0C"/>
    <w:rsid w:val="00D41DE5"/>
    <w:rsid w:val="00D42AF3"/>
    <w:rsid w:val="00D42AFF"/>
    <w:rsid w:val="00D42D35"/>
    <w:rsid w:val="00D42F22"/>
    <w:rsid w:val="00D43635"/>
    <w:rsid w:val="00D437F0"/>
    <w:rsid w:val="00D43BF8"/>
    <w:rsid w:val="00D44088"/>
    <w:rsid w:val="00D44395"/>
    <w:rsid w:val="00D44C82"/>
    <w:rsid w:val="00D4524B"/>
    <w:rsid w:val="00D459A4"/>
    <w:rsid w:val="00D4678F"/>
    <w:rsid w:val="00D46AC9"/>
    <w:rsid w:val="00D46C0F"/>
    <w:rsid w:val="00D46E48"/>
    <w:rsid w:val="00D47982"/>
    <w:rsid w:val="00D47ACE"/>
    <w:rsid w:val="00D47B3D"/>
    <w:rsid w:val="00D47F08"/>
    <w:rsid w:val="00D500EB"/>
    <w:rsid w:val="00D50505"/>
    <w:rsid w:val="00D51692"/>
    <w:rsid w:val="00D52390"/>
    <w:rsid w:val="00D53D76"/>
    <w:rsid w:val="00D53E68"/>
    <w:rsid w:val="00D544BE"/>
    <w:rsid w:val="00D5488A"/>
    <w:rsid w:val="00D548D9"/>
    <w:rsid w:val="00D54B5E"/>
    <w:rsid w:val="00D54B84"/>
    <w:rsid w:val="00D5542C"/>
    <w:rsid w:val="00D55817"/>
    <w:rsid w:val="00D5597B"/>
    <w:rsid w:val="00D5612B"/>
    <w:rsid w:val="00D565DC"/>
    <w:rsid w:val="00D56968"/>
    <w:rsid w:val="00D56A94"/>
    <w:rsid w:val="00D56C14"/>
    <w:rsid w:val="00D56DD2"/>
    <w:rsid w:val="00D579B8"/>
    <w:rsid w:val="00D57D65"/>
    <w:rsid w:val="00D600E3"/>
    <w:rsid w:val="00D60389"/>
    <w:rsid w:val="00D60423"/>
    <w:rsid w:val="00D60760"/>
    <w:rsid w:val="00D61093"/>
    <w:rsid w:val="00D61381"/>
    <w:rsid w:val="00D61AF7"/>
    <w:rsid w:val="00D61B65"/>
    <w:rsid w:val="00D62114"/>
    <w:rsid w:val="00D6316D"/>
    <w:rsid w:val="00D637DC"/>
    <w:rsid w:val="00D6380D"/>
    <w:rsid w:val="00D6458B"/>
    <w:rsid w:val="00D645B4"/>
    <w:rsid w:val="00D64758"/>
    <w:rsid w:val="00D64D7B"/>
    <w:rsid w:val="00D64FE0"/>
    <w:rsid w:val="00D66480"/>
    <w:rsid w:val="00D66E59"/>
    <w:rsid w:val="00D66F42"/>
    <w:rsid w:val="00D66F85"/>
    <w:rsid w:val="00D67258"/>
    <w:rsid w:val="00D6725A"/>
    <w:rsid w:val="00D67658"/>
    <w:rsid w:val="00D67EB9"/>
    <w:rsid w:val="00D70D16"/>
    <w:rsid w:val="00D70D1A"/>
    <w:rsid w:val="00D71306"/>
    <w:rsid w:val="00D713A2"/>
    <w:rsid w:val="00D71BD1"/>
    <w:rsid w:val="00D71E80"/>
    <w:rsid w:val="00D7221C"/>
    <w:rsid w:val="00D72798"/>
    <w:rsid w:val="00D72799"/>
    <w:rsid w:val="00D72A82"/>
    <w:rsid w:val="00D72BD4"/>
    <w:rsid w:val="00D731BC"/>
    <w:rsid w:val="00D7338F"/>
    <w:rsid w:val="00D73723"/>
    <w:rsid w:val="00D73B77"/>
    <w:rsid w:val="00D740EA"/>
    <w:rsid w:val="00D7477F"/>
    <w:rsid w:val="00D74A3A"/>
    <w:rsid w:val="00D752C4"/>
    <w:rsid w:val="00D7536F"/>
    <w:rsid w:val="00D75907"/>
    <w:rsid w:val="00D75D87"/>
    <w:rsid w:val="00D76379"/>
    <w:rsid w:val="00D76AC2"/>
    <w:rsid w:val="00D77BB0"/>
    <w:rsid w:val="00D77D91"/>
    <w:rsid w:val="00D80334"/>
    <w:rsid w:val="00D805BF"/>
    <w:rsid w:val="00D813DE"/>
    <w:rsid w:val="00D81CC4"/>
    <w:rsid w:val="00D81D88"/>
    <w:rsid w:val="00D822E6"/>
    <w:rsid w:val="00D823AE"/>
    <w:rsid w:val="00D824C1"/>
    <w:rsid w:val="00D82690"/>
    <w:rsid w:val="00D82CC0"/>
    <w:rsid w:val="00D836FD"/>
    <w:rsid w:val="00D841F4"/>
    <w:rsid w:val="00D84C5F"/>
    <w:rsid w:val="00D84FFD"/>
    <w:rsid w:val="00D855D8"/>
    <w:rsid w:val="00D85BEC"/>
    <w:rsid w:val="00D85F18"/>
    <w:rsid w:val="00D86076"/>
    <w:rsid w:val="00D86170"/>
    <w:rsid w:val="00D86605"/>
    <w:rsid w:val="00D86BEC"/>
    <w:rsid w:val="00D86D17"/>
    <w:rsid w:val="00D879B7"/>
    <w:rsid w:val="00D87C47"/>
    <w:rsid w:val="00D90419"/>
    <w:rsid w:val="00D906ED"/>
    <w:rsid w:val="00D90E42"/>
    <w:rsid w:val="00D914D0"/>
    <w:rsid w:val="00D92016"/>
    <w:rsid w:val="00D92057"/>
    <w:rsid w:val="00D9216D"/>
    <w:rsid w:val="00D924E3"/>
    <w:rsid w:val="00D925A7"/>
    <w:rsid w:val="00D928FB"/>
    <w:rsid w:val="00D93916"/>
    <w:rsid w:val="00D9409B"/>
    <w:rsid w:val="00D94744"/>
    <w:rsid w:val="00D949A8"/>
    <w:rsid w:val="00D95340"/>
    <w:rsid w:val="00D95424"/>
    <w:rsid w:val="00D956C7"/>
    <w:rsid w:val="00D95D53"/>
    <w:rsid w:val="00D961A1"/>
    <w:rsid w:val="00D964E4"/>
    <w:rsid w:val="00D967CC"/>
    <w:rsid w:val="00D9795D"/>
    <w:rsid w:val="00D97C0D"/>
    <w:rsid w:val="00D97F8E"/>
    <w:rsid w:val="00DA00BB"/>
    <w:rsid w:val="00DA0646"/>
    <w:rsid w:val="00DA0DD4"/>
    <w:rsid w:val="00DA0F73"/>
    <w:rsid w:val="00DA144D"/>
    <w:rsid w:val="00DA1503"/>
    <w:rsid w:val="00DA16DD"/>
    <w:rsid w:val="00DA183E"/>
    <w:rsid w:val="00DA1987"/>
    <w:rsid w:val="00DA1E23"/>
    <w:rsid w:val="00DA2023"/>
    <w:rsid w:val="00DA2E42"/>
    <w:rsid w:val="00DA30BE"/>
    <w:rsid w:val="00DA4432"/>
    <w:rsid w:val="00DA44A9"/>
    <w:rsid w:val="00DA45A4"/>
    <w:rsid w:val="00DA468A"/>
    <w:rsid w:val="00DA48C3"/>
    <w:rsid w:val="00DA495D"/>
    <w:rsid w:val="00DA56C2"/>
    <w:rsid w:val="00DA59D3"/>
    <w:rsid w:val="00DA65D5"/>
    <w:rsid w:val="00DA6C8C"/>
    <w:rsid w:val="00DA6EBE"/>
    <w:rsid w:val="00DA71FB"/>
    <w:rsid w:val="00DA7345"/>
    <w:rsid w:val="00DA7891"/>
    <w:rsid w:val="00DA7EFB"/>
    <w:rsid w:val="00DB03B8"/>
    <w:rsid w:val="00DB078B"/>
    <w:rsid w:val="00DB1427"/>
    <w:rsid w:val="00DB17C6"/>
    <w:rsid w:val="00DB1877"/>
    <w:rsid w:val="00DB2850"/>
    <w:rsid w:val="00DB2E1B"/>
    <w:rsid w:val="00DB3125"/>
    <w:rsid w:val="00DB31A8"/>
    <w:rsid w:val="00DB3D4A"/>
    <w:rsid w:val="00DB4673"/>
    <w:rsid w:val="00DB4E03"/>
    <w:rsid w:val="00DB5095"/>
    <w:rsid w:val="00DB539B"/>
    <w:rsid w:val="00DB5550"/>
    <w:rsid w:val="00DB59AC"/>
    <w:rsid w:val="00DB699B"/>
    <w:rsid w:val="00DB7440"/>
    <w:rsid w:val="00DB7C24"/>
    <w:rsid w:val="00DC0563"/>
    <w:rsid w:val="00DC0B60"/>
    <w:rsid w:val="00DC1DB7"/>
    <w:rsid w:val="00DC26BA"/>
    <w:rsid w:val="00DC2BDD"/>
    <w:rsid w:val="00DC33BD"/>
    <w:rsid w:val="00DC341B"/>
    <w:rsid w:val="00DC37B1"/>
    <w:rsid w:val="00DC3995"/>
    <w:rsid w:val="00DC3CBD"/>
    <w:rsid w:val="00DC414D"/>
    <w:rsid w:val="00DC4439"/>
    <w:rsid w:val="00DC508E"/>
    <w:rsid w:val="00DC5159"/>
    <w:rsid w:val="00DC5273"/>
    <w:rsid w:val="00DC5994"/>
    <w:rsid w:val="00DC5AD9"/>
    <w:rsid w:val="00DC5BDE"/>
    <w:rsid w:val="00DC5C61"/>
    <w:rsid w:val="00DC5DCA"/>
    <w:rsid w:val="00DC605E"/>
    <w:rsid w:val="00DC61DB"/>
    <w:rsid w:val="00DC6280"/>
    <w:rsid w:val="00DC7280"/>
    <w:rsid w:val="00DD082F"/>
    <w:rsid w:val="00DD0CAA"/>
    <w:rsid w:val="00DD1015"/>
    <w:rsid w:val="00DD13C3"/>
    <w:rsid w:val="00DD1631"/>
    <w:rsid w:val="00DD18CC"/>
    <w:rsid w:val="00DD1A05"/>
    <w:rsid w:val="00DD1AAD"/>
    <w:rsid w:val="00DD1B92"/>
    <w:rsid w:val="00DD1C90"/>
    <w:rsid w:val="00DD1CB1"/>
    <w:rsid w:val="00DD1D52"/>
    <w:rsid w:val="00DD1F61"/>
    <w:rsid w:val="00DD2270"/>
    <w:rsid w:val="00DD28B1"/>
    <w:rsid w:val="00DD28EC"/>
    <w:rsid w:val="00DD299F"/>
    <w:rsid w:val="00DD2A47"/>
    <w:rsid w:val="00DD2BD5"/>
    <w:rsid w:val="00DD326F"/>
    <w:rsid w:val="00DD361C"/>
    <w:rsid w:val="00DD3692"/>
    <w:rsid w:val="00DD3AFA"/>
    <w:rsid w:val="00DD41BB"/>
    <w:rsid w:val="00DD445A"/>
    <w:rsid w:val="00DD4D62"/>
    <w:rsid w:val="00DD5259"/>
    <w:rsid w:val="00DD53C0"/>
    <w:rsid w:val="00DD57DF"/>
    <w:rsid w:val="00DD59D3"/>
    <w:rsid w:val="00DD5C63"/>
    <w:rsid w:val="00DD6091"/>
    <w:rsid w:val="00DD6A30"/>
    <w:rsid w:val="00DD6E18"/>
    <w:rsid w:val="00DD6F65"/>
    <w:rsid w:val="00DD76DE"/>
    <w:rsid w:val="00DD7EE3"/>
    <w:rsid w:val="00DE01E5"/>
    <w:rsid w:val="00DE030A"/>
    <w:rsid w:val="00DE06D6"/>
    <w:rsid w:val="00DE0CAD"/>
    <w:rsid w:val="00DE1638"/>
    <w:rsid w:val="00DE1830"/>
    <w:rsid w:val="00DE1B95"/>
    <w:rsid w:val="00DE212C"/>
    <w:rsid w:val="00DE22F1"/>
    <w:rsid w:val="00DE2433"/>
    <w:rsid w:val="00DE26AF"/>
    <w:rsid w:val="00DE299A"/>
    <w:rsid w:val="00DE342A"/>
    <w:rsid w:val="00DE3780"/>
    <w:rsid w:val="00DE3ED1"/>
    <w:rsid w:val="00DE407C"/>
    <w:rsid w:val="00DE40FC"/>
    <w:rsid w:val="00DE44B6"/>
    <w:rsid w:val="00DE4D3A"/>
    <w:rsid w:val="00DE585E"/>
    <w:rsid w:val="00DE624E"/>
    <w:rsid w:val="00DE6871"/>
    <w:rsid w:val="00DE6872"/>
    <w:rsid w:val="00DE6873"/>
    <w:rsid w:val="00DE6CBA"/>
    <w:rsid w:val="00DE6FA3"/>
    <w:rsid w:val="00DE703C"/>
    <w:rsid w:val="00DF058E"/>
    <w:rsid w:val="00DF159C"/>
    <w:rsid w:val="00DF1F93"/>
    <w:rsid w:val="00DF2B69"/>
    <w:rsid w:val="00DF2D8C"/>
    <w:rsid w:val="00DF2F97"/>
    <w:rsid w:val="00DF30E6"/>
    <w:rsid w:val="00DF32E3"/>
    <w:rsid w:val="00DF36BA"/>
    <w:rsid w:val="00DF39E7"/>
    <w:rsid w:val="00DF3D8D"/>
    <w:rsid w:val="00DF3DFE"/>
    <w:rsid w:val="00DF487A"/>
    <w:rsid w:val="00DF5B32"/>
    <w:rsid w:val="00DF629F"/>
    <w:rsid w:val="00DF642E"/>
    <w:rsid w:val="00DF67EB"/>
    <w:rsid w:val="00DF6E41"/>
    <w:rsid w:val="00DF73EB"/>
    <w:rsid w:val="00DF7426"/>
    <w:rsid w:val="00DF7698"/>
    <w:rsid w:val="00E0002B"/>
    <w:rsid w:val="00E0047C"/>
    <w:rsid w:val="00E00A38"/>
    <w:rsid w:val="00E00B57"/>
    <w:rsid w:val="00E00E48"/>
    <w:rsid w:val="00E011D2"/>
    <w:rsid w:val="00E015C8"/>
    <w:rsid w:val="00E017C8"/>
    <w:rsid w:val="00E01923"/>
    <w:rsid w:val="00E01C87"/>
    <w:rsid w:val="00E0203C"/>
    <w:rsid w:val="00E020EF"/>
    <w:rsid w:val="00E0296C"/>
    <w:rsid w:val="00E02F24"/>
    <w:rsid w:val="00E03065"/>
    <w:rsid w:val="00E042AA"/>
    <w:rsid w:val="00E043BF"/>
    <w:rsid w:val="00E047A4"/>
    <w:rsid w:val="00E049D0"/>
    <w:rsid w:val="00E058CA"/>
    <w:rsid w:val="00E05C57"/>
    <w:rsid w:val="00E05E39"/>
    <w:rsid w:val="00E060B2"/>
    <w:rsid w:val="00E064C5"/>
    <w:rsid w:val="00E06838"/>
    <w:rsid w:val="00E068AB"/>
    <w:rsid w:val="00E075E2"/>
    <w:rsid w:val="00E07FFD"/>
    <w:rsid w:val="00E10060"/>
    <w:rsid w:val="00E104EC"/>
    <w:rsid w:val="00E113B5"/>
    <w:rsid w:val="00E114A9"/>
    <w:rsid w:val="00E1170C"/>
    <w:rsid w:val="00E1232F"/>
    <w:rsid w:val="00E12621"/>
    <w:rsid w:val="00E12716"/>
    <w:rsid w:val="00E144E9"/>
    <w:rsid w:val="00E14688"/>
    <w:rsid w:val="00E15C6E"/>
    <w:rsid w:val="00E160F2"/>
    <w:rsid w:val="00E205A7"/>
    <w:rsid w:val="00E207DC"/>
    <w:rsid w:val="00E20EB7"/>
    <w:rsid w:val="00E216CC"/>
    <w:rsid w:val="00E21723"/>
    <w:rsid w:val="00E21AC8"/>
    <w:rsid w:val="00E21D21"/>
    <w:rsid w:val="00E220FC"/>
    <w:rsid w:val="00E221EA"/>
    <w:rsid w:val="00E226DA"/>
    <w:rsid w:val="00E22B72"/>
    <w:rsid w:val="00E22D60"/>
    <w:rsid w:val="00E22FAF"/>
    <w:rsid w:val="00E23CDC"/>
    <w:rsid w:val="00E2479E"/>
    <w:rsid w:val="00E248A2"/>
    <w:rsid w:val="00E24A9F"/>
    <w:rsid w:val="00E24B25"/>
    <w:rsid w:val="00E25039"/>
    <w:rsid w:val="00E2521E"/>
    <w:rsid w:val="00E25517"/>
    <w:rsid w:val="00E256A1"/>
    <w:rsid w:val="00E26071"/>
    <w:rsid w:val="00E26837"/>
    <w:rsid w:val="00E26FB9"/>
    <w:rsid w:val="00E270DE"/>
    <w:rsid w:val="00E3020E"/>
    <w:rsid w:val="00E304B1"/>
    <w:rsid w:val="00E307B5"/>
    <w:rsid w:val="00E308E8"/>
    <w:rsid w:val="00E30A1F"/>
    <w:rsid w:val="00E30B34"/>
    <w:rsid w:val="00E31524"/>
    <w:rsid w:val="00E317FC"/>
    <w:rsid w:val="00E31D43"/>
    <w:rsid w:val="00E31E5B"/>
    <w:rsid w:val="00E3356F"/>
    <w:rsid w:val="00E33D44"/>
    <w:rsid w:val="00E33E3F"/>
    <w:rsid w:val="00E34418"/>
    <w:rsid w:val="00E34769"/>
    <w:rsid w:val="00E34CC4"/>
    <w:rsid w:val="00E34DAF"/>
    <w:rsid w:val="00E34E2A"/>
    <w:rsid w:val="00E34F89"/>
    <w:rsid w:val="00E3516D"/>
    <w:rsid w:val="00E36978"/>
    <w:rsid w:val="00E36E15"/>
    <w:rsid w:val="00E37D40"/>
    <w:rsid w:val="00E37F59"/>
    <w:rsid w:val="00E37F86"/>
    <w:rsid w:val="00E40041"/>
    <w:rsid w:val="00E4021D"/>
    <w:rsid w:val="00E40C25"/>
    <w:rsid w:val="00E41BE9"/>
    <w:rsid w:val="00E427B9"/>
    <w:rsid w:val="00E42BF4"/>
    <w:rsid w:val="00E42E6B"/>
    <w:rsid w:val="00E43767"/>
    <w:rsid w:val="00E437EF"/>
    <w:rsid w:val="00E44DE6"/>
    <w:rsid w:val="00E45A80"/>
    <w:rsid w:val="00E45B67"/>
    <w:rsid w:val="00E45B7B"/>
    <w:rsid w:val="00E463D9"/>
    <w:rsid w:val="00E4648D"/>
    <w:rsid w:val="00E46C0E"/>
    <w:rsid w:val="00E47023"/>
    <w:rsid w:val="00E47748"/>
    <w:rsid w:val="00E504AB"/>
    <w:rsid w:val="00E50893"/>
    <w:rsid w:val="00E51010"/>
    <w:rsid w:val="00E51074"/>
    <w:rsid w:val="00E511B0"/>
    <w:rsid w:val="00E51A0E"/>
    <w:rsid w:val="00E52094"/>
    <w:rsid w:val="00E52255"/>
    <w:rsid w:val="00E525F0"/>
    <w:rsid w:val="00E52780"/>
    <w:rsid w:val="00E531D3"/>
    <w:rsid w:val="00E53AB6"/>
    <w:rsid w:val="00E53B51"/>
    <w:rsid w:val="00E54639"/>
    <w:rsid w:val="00E54E80"/>
    <w:rsid w:val="00E5519A"/>
    <w:rsid w:val="00E551CE"/>
    <w:rsid w:val="00E557CC"/>
    <w:rsid w:val="00E55E4A"/>
    <w:rsid w:val="00E56198"/>
    <w:rsid w:val="00E569A8"/>
    <w:rsid w:val="00E56D57"/>
    <w:rsid w:val="00E570A2"/>
    <w:rsid w:val="00E6038C"/>
    <w:rsid w:val="00E60674"/>
    <w:rsid w:val="00E60FA2"/>
    <w:rsid w:val="00E61AD1"/>
    <w:rsid w:val="00E61C3C"/>
    <w:rsid w:val="00E61E5D"/>
    <w:rsid w:val="00E61E69"/>
    <w:rsid w:val="00E62322"/>
    <w:rsid w:val="00E625DD"/>
    <w:rsid w:val="00E62A12"/>
    <w:rsid w:val="00E6346D"/>
    <w:rsid w:val="00E642B8"/>
    <w:rsid w:val="00E6478A"/>
    <w:rsid w:val="00E652FA"/>
    <w:rsid w:val="00E65C8A"/>
    <w:rsid w:val="00E66D66"/>
    <w:rsid w:val="00E66E05"/>
    <w:rsid w:val="00E66F6D"/>
    <w:rsid w:val="00E6714C"/>
    <w:rsid w:val="00E677A2"/>
    <w:rsid w:val="00E67A0B"/>
    <w:rsid w:val="00E67AFF"/>
    <w:rsid w:val="00E704EF"/>
    <w:rsid w:val="00E70D9F"/>
    <w:rsid w:val="00E7176A"/>
    <w:rsid w:val="00E71DD5"/>
    <w:rsid w:val="00E7297B"/>
    <w:rsid w:val="00E729E7"/>
    <w:rsid w:val="00E7314E"/>
    <w:rsid w:val="00E7316F"/>
    <w:rsid w:val="00E731C3"/>
    <w:rsid w:val="00E7399A"/>
    <w:rsid w:val="00E743EF"/>
    <w:rsid w:val="00E744D8"/>
    <w:rsid w:val="00E74D75"/>
    <w:rsid w:val="00E751F0"/>
    <w:rsid w:val="00E75347"/>
    <w:rsid w:val="00E765E9"/>
    <w:rsid w:val="00E76ACF"/>
    <w:rsid w:val="00E76EB6"/>
    <w:rsid w:val="00E7739E"/>
    <w:rsid w:val="00E77766"/>
    <w:rsid w:val="00E77BF0"/>
    <w:rsid w:val="00E77C1D"/>
    <w:rsid w:val="00E80039"/>
    <w:rsid w:val="00E80096"/>
    <w:rsid w:val="00E801AE"/>
    <w:rsid w:val="00E80483"/>
    <w:rsid w:val="00E808B1"/>
    <w:rsid w:val="00E809F9"/>
    <w:rsid w:val="00E80CF4"/>
    <w:rsid w:val="00E80F15"/>
    <w:rsid w:val="00E81164"/>
    <w:rsid w:val="00E812F0"/>
    <w:rsid w:val="00E815CD"/>
    <w:rsid w:val="00E826A2"/>
    <w:rsid w:val="00E826FB"/>
    <w:rsid w:val="00E82D73"/>
    <w:rsid w:val="00E82E7C"/>
    <w:rsid w:val="00E82EFB"/>
    <w:rsid w:val="00E8354E"/>
    <w:rsid w:val="00E839CC"/>
    <w:rsid w:val="00E83C83"/>
    <w:rsid w:val="00E83D30"/>
    <w:rsid w:val="00E852B8"/>
    <w:rsid w:val="00E853EC"/>
    <w:rsid w:val="00E85951"/>
    <w:rsid w:val="00E85DC4"/>
    <w:rsid w:val="00E85F8D"/>
    <w:rsid w:val="00E8686C"/>
    <w:rsid w:val="00E86938"/>
    <w:rsid w:val="00E8710B"/>
    <w:rsid w:val="00E87F62"/>
    <w:rsid w:val="00E900DD"/>
    <w:rsid w:val="00E901E2"/>
    <w:rsid w:val="00E91357"/>
    <w:rsid w:val="00E91689"/>
    <w:rsid w:val="00E9185D"/>
    <w:rsid w:val="00E91E43"/>
    <w:rsid w:val="00E923EE"/>
    <w:rsid w:val="00E92501"/>
    <w:rsid w:val="00E92BB5"/>
    <w:rsid w:val="00E92EFB"/>
    <w:rsid w:val="00E92F7B"/>
    <w:rsid w:val="00E93300"/>
    <w:rsid w:val="00E9351A"/>
    <w:rsid w:val="00E936E2"/>
    <w:rsid w:val="00E93811"/>
    <w:rsid w:val="00E93943"/>
    <w:rsid w:val="00E93F28"/>
    <w:rsid w:val="00E946CC"/>
    <w:rsid w:val="00E94AA8"/>
    <w:rsid w:val="00E94F71"/>
    <w:rsid w:val="00E95715"/>
    <w:rsid w:val="00E95A05"/>
    <w:rsid w:val="00E95D8E"/>
    <w:rsid w:val="00E962C5"/>
    <w:rsid w:val="00E96448"/>
    <w:rsid w:val="00E969C8"/>
    <w:rsid w:val="00E969E7"/>
    <w:rsid w:val="00E96F88"/>
    <w:rsid w:val="00E97117"/>
    <w:rsid w:val="00E971DE"/>
    <w:rsid w:val="00E975B4"/>
    <w:rsid w:val="00E978B8"/>
    <w:rsid w:val="00EA05D1"/>
    <w:rsid w:val="00EA19E3"/>
    <w:rsid w:val="00EA244A"/>
    <w:rsid w:val="00EA2466"/>
    <w:rsid w:val="00EA2990"/>
    <w:rsid w:val="00EA2B9D"/>
    <w:rsid w:val="00EA2E25"/>
    <w:rsid w:val="00EA3F23"/>
    <w:rsid w:val="00EA40E1"/>
    <w:rsid w:val="00EA545C"/>
    <w:rsid w:val="00EA682F"/>
    <w:rsid w:val="00EA78B0"/>
    <w:rsid w:val="00EA7DFF"/>
    <w:rsid w:val="00EB0033"/>
    <w:rsid w:val="00EB12BB"/>
    <w:rsid w:val="00EB12EE"/>
    <w:rsid w:val="00EB1C28"/>
    <w:rsid w:val="00EB28CA"/>
    <w:rsid w:val="00EB295B"/>
    <w:rsid w:val="00EB2F1F"/>
    <w:rsid w:val="00EB2FA7"/>
    <w:rsid w:val="00EB36B3"/>
    <w:rsid w:val="00EB4391"/>
    <w:rsid w:val="00EB4B25"/>
    <w:rsid w:val="00EB5087"/>
    <w:rsid w:val="00EB544A"/>
    <w:rsid w:val="00EB5681"/>
    <w:rsid w:val="00EB568C"/>
    <w:rsid w:val="00EB58FC"/>
    <w:rsid w:val="00EB5A43"/>
    <w:rsid w:val="00EB5AC3"/>
    <w:rsid w:val="00EB5F34"/>
    <w:rsid w:val="00EB653D"/>
    <w:rsid w:val="00EB6556"/>
    <w:rsid w:val="00EB6D1F"/>
    <w:rsid w:val="00EB70B6"/>
    <w:rsid w:val="00EB7439"/>
    <w:rsid w:val="00EB7EF1"/>
    <w:rsid w:val="00EB7F56"/>
    <w:rsid w:val="00EC0B09"/>
    <w:rsid w:val="00EC1188"/>
    <w:rsid w:val="00EC17FD"/>
    <w:rsid w:val="00EC1A0D"/>
    <w:rsid w:val="00EC1FB4"/>
    <w:rsid w:val="00EC2100"/>
    <w:rsid w:val="00EC2314"/>
    <w:rsid w:val="00EC2335"/>
    <w:rsid w:val="00EC2575"/>
    <w:rsid w:val="00EC25D6"/>
    <w:rsid w:val="00EC2ECF"/>
    <w:rsid w:val="00EC42AC"/>
    <w:rsid w:val="00EC4654"/>
    <w:rsid w:val="00EC4925"/>
    <w:rsid w:val="00EC4A34"/>
    <w:rsid w:val="00EC4E3F"/>
    <w:rsid w:val="00EC5DEE"/>
    <w:rsid w:val="00EC61B6"/>
    <w:rsid w:val="00EC6468"/>
    <w:rsid w:val="00EC65C7"/>
    <w:rsid w:val="00EC67FA"/>
    <w:rsid w:val="00EC6D2A"/>
    <w:rsid w:val="00EC7162"/>
    <w:rsid w:val="00EC7445"/>
    <w:rsid w:val="00EC7E50"/>
    <w:rsid w:val="00ED082A"/>
    <w:rsid w:val="00ED13DD"/>
    <w:rsid w:val="00ED1514"/>
    <w:rsid w:val="00ED160F"/>
    <w:rsid w:val="00ED2A33"/>
    <w:rsid w:val="00ED2BA4"/>
    <w:rsid w:val="00ED344D"/>
    <w:rsid w:val="00ED3B05"/>
    <w:rsid w:val="00ED43B0"/>
    <w:rsid w:val="00ED44AF"/>
    <w:rsid w:val="00ED4E16"/>
    <w:rsid w:val="00ED5233"/>
    <w:rsid w:val="00ED56B2"/>
    <w:rsid w:val="00ED59AE"/>
    <w:rsid w:val="00ED5A11"/>
    <w:rsid w:val="00ED5A34"/>
    <w:rsid w:val="00ED5CDA"/>
    <w:rsid w:val="00ED5DC4"/>
    <w:rsid w:val="00ED664F"/>
    <w:rsid w:val="00ED6651"/>
    <w:rsid w:val="00ED67B0"/>
    <w:rsid w:val="00ED6B20"/>
    <w:rsid w:val="00ED7934"/>
    <w:rsid w:val="00ED79C2"/>
    <w:rsid w:val="00EE0139"/>
    <w:rsid w:val="00EE1375"/>
    <w:rsid w:val="00EE22DE"/>
    <w:rsid w:val="00EE26E0"/>
    <w:rsid w:val="00EE2E3E"/>
    <w:rsid w:val="00EE348E"/>
    <w:rsid w:val="00EE351F"/>
    <w:rsid w:val="00EE4115"/>
    <w:rsid w:val="00EE4495"/>
    <w:rsid w:val="00EE49F9"/>
    <w:rsid w:val="00EE509E"/>
    <w:rsid w:val="00EE5C39"/>
    <w:rsid w:val="00EE614B"/>
    <w:rsid w:val="00EE65C7"/>
    <w:rsid w:val="00EE662B"/>
    <w:rsid w:val="00EE685B"/>
    <w:rsid w:val="00EE69D1"/>
    <w:rsid w:val="00EE6CEB"/>
    <w:rsid w:val="00EE6EC4"/>
    <w:rsid w:val="00EE749A"/>
    <w:rsid w:val="00EE75B8"/>
    <w:rsid w:val="00EF0C49"/>
    <w:rsid w:val="00EF0DE5"/>
    <w:rsid w:val="00EF1685"/>
    <w:rsid w:val="00EF1772"/>
    <w:rsid w:val="00EF1E91"/>
    <w:rsid w:val="00EF2478"/>
    <w:rsid w:val="00EF27EA"/>
    <w:rsid w:val="00EF2974"/>
    <w:rsid w:val="00EF2DA3"/>
    <w:rsid w:val="00EF37E8"/>
    <w:rsid w:val="00EF3968"/>
    <w:rsid w:val="00EF3BB3"/>
    <w:rsid w:val="00EF3EAC"/>
    <w:rsid w:val="00EF4985"/>
    <w:rsid w:val="00EF4A6B"/>
    <w:rsid w:val="00EF51FC"/>
    <w:rsid w:val="00EF5DB7"/>
    <w:rsid w:val="00EF602F"/>
    <w:rsid w:val="00EF6D13"/>
    <w:rsid w:val="00EF7780"/>
    <w:rsid w:val="00EF7881"/>
    <w:rsid w:val="00EF7F2F"/>
    <w:rsid w:val="00F0011B"/>
    <w:rsid w:val="00F007D3"/>
    <w:rsid w:val="00F020DA"/>
    <w:rsid w:val="00F02188"/>
    <w:rsid w:val="00F02C35"/>
    <w:rsid w:val="00F034F5"/>
    <w:rsid w:val="00F0363F"/>
    <w:rsid w:val="00F041D6"/>
    <w:rsid w:val="00F04C8A"/>
    <w:rsid w:val="00F04E68"/>
    <w:rsid w:val="00F04FB1"/>
    <w:rsid w:val="00F05134"/>
    <w:rsid w:val="00F0597B"/>
    <w:rsid w:val="00F063B7"/>
    <w:rsid w:val="00F064C1"/>
    <w:rsid w:val="00F06A86"/>
    <w:rsid w:val="00F06F22"/>
    <w:rsid w:val="00F0767F"/>
    <w:rsid w:val="00F103BF"/>
    <w:rsid w:val="00F103D9"/>
    <w:rsid w:val="00F10906"/>
    <w:rsid w:val="00F11188"/>
    <w:rsid w:val="00F114B9"/>
    <w:rsid w:val="00F11675"/>
    <w:rsid w:val="00F11950"/>
    <w:rsid w:val="00F11B11"/>
    <w:rsid w:val="00F11E77"/>
    <w:rsid w:val="00F12332"/>
    <w:rsid w:val="00F12396"/>
    <w:rsid w:val="00F125F5"/>
    <w:rsid w:val="00F127A5"/>
    <w:rsid w:val="00F1323A"/>
    <w:rsid w:val="00F13361"/>
    <w:rsid w:val="00F1364B"/>
    <w:rsid w:val="00F13A30"/>
    <w:rsid w:val="00F13AD2"/>
    <w:rsid w:val="00F13B80"/>
    <w:rsid w:val="00F13C1B"/>
    <w:rsid w:val="00F13D4F"/>
    <w:rsid w:val="00F140C5"/>
    <w:rsid w:val="00F142F8"/>
    <w:rsid w:val="00F1456B"/>
    <w:rsid w:val="00F15055"/>
    <w:rsid w:val="00F15187"/>
    <w:rsid w:val="00F1519C"/>
    <w:rsid w:val="00F151F5"/>
    <w:rsid w:val="00F152D4"/>
    <w:rsid w:val="00F1541C"/>
    <w:rsid w:val="00F15925"/>
    <w:rsid w:val="00F160BE"/>
    <w:rsid w:val="00F16D78"/>
    <w:rsid w:val="00F16E1A"/>
    <w:rsid w:val="00F1710F"/>
    <w:rsid w:val="00F21340"/>
    <w:rsid w:val="00F21747"/>
    <w:rsid w:val="00F21853"/>
    <w:rsid w:val="00F21A07"/>
    <w:rsid w:val="00F2203C"/>
    <w:rsid w:val="00F226A0"/>
    <w:rsid w:val="00F2395E"/>
    <w:rsid w:val="00F23AE3"/>
    <w:rsid w:val="00F24217"/>
    <w:rsid w:val="00F2454D"/>
    <w:rsid w:val="00F24DA7"/>
    <w:rsid w:val="00F24E04"/>
    <w:rsid w:val="00F2568F"/>
    <w:rsid w:val="00F25758"/>
    <w:rsid w:val="00F25927"/>
    <w:rsid w:val="00F25C47"/>
    <w:rsid w:val="00F2698E"/>
    <w:rsid w:val="00F26B06"/>
    <w:rsid w:val="00F26F17"/>
    <w:rsid w:val="00F271E2"/>
    <w:rsid w:val="00F27903"/>
    <w:rsid w:val="00F27C66"/>
    <w:rsid w:val="00F27E6F"/>
    <w:rsid w:val="00F30982"/>
    <w:rsid w:val="00F30DB4"/>
    <w:rsid w:val="00F31444"/>
    <w:rsid w:val="00F31482"/>
    <w:rsid w:val="00F31793"/>
    <w:rsid w:val="00F31E9A"/>
    <w:rsid w:val="00F33A3D"/>
    <w:rsid w:val="00F34976"/>
    <w:rsid w:val="00F34B47"/>
    <w:rsid w:val="00F34DB2"/>
    <w:rsid w:val="00F35045"/>
    <w:rsid w:val="00F35687"/>
    <w:rsid w:val="00F357E1"/>
    <w:rsid w:val="00F3581C"/>
    <w:rsid w:val="00F36180"/>
    <w:rsid w:val="00F36C67"/>
    <w:rsid w:val="00F36E7F"/>
    <w:rsid w:val="00F370E8"/>
    <w:rsid w:val="00F376B6"/>
    <w:rsid w:val="00F3770D"/>
    <w:rsid w:val="00F37D89"/>
    <w:rsid w:val="00F37DC8"/>
    <w:rsid w:val="00F401FC"/>
    <w:rsid w:val="00F4053A"/>
    <w:rsid w:val="00F407E5"/>
    <w:rsid w:val="00F4081A"/>
    <w:rsid w:val="00F4182D"/>
    <w:rsid w:val="00F41C47"/>
    <w:rsid w:val="00F41F65"/>
    <w:rsid w:val="00F424BA"/>
    <w:rsid w:val="00F4299B"/>
    <w:rsid w:val="00F42FC7"/>
    <w:rsid w:val="00F43241"/>
    <w:rsid w:val="00F43453"/>
    <w:rsid w:val="00F43A2F"/>
    <w:rsid w:val="00F44217"/>
    <w:rsid w:val="00F44791"/>
    <w:rsid w:val="00F447B1"/>
    <w:rsid w:val="00F44833"/>
    <w:rsid w:val="00F44CF3"/>
    <w:rsid w:val="00F44E16"/>
    <w:rsid w:val="00F45351"/>
    <w:rsid w:val="00F45364"/>
    <w:rsid w:val="00F45C52"/>
    <w:rsid w:val="00F45EFB"/>
    <w:rsid w:val="00F465B3"/>
    <w:rsid w:val="00F46611"/>
    <w:rsid w:val="00F46BD0"/>
    <w:rsid w:val="00F46CE8"/>
    <w:rsid w:val="00F46FDA"/>
    <w:rsid w:val="00F474FD"/>
    <w:rsid w:val="00F507C2"/>
    <w:rsid w:val="00F50FF0"/>
    <w:rsid w:val="00F51291"/>
    <w:rsid w:val="00F51A6C"/>
    <w:rsid w:val="00F529A2"/>
    <w:rsid w:val="00F536DF"/>
    <w:rsid w:val="00F5377F"/>
    <w:rsid w:val="00F53E22"/>
    <w:rsid w:val="00F54169"/>
    <w:rsid w:val="00F543E0"/>
    <w:rsid w:val="00F548EE"/>
    <w:rsid w:val="00F54CA8"/>
    <w:rsid w:val="00F54E04"/>
    <w:rsid w:val="00F5586E"/>
    <w:rsid w:val="00F56D66"/>
    <w:rsid w:val="00F57075"/>
    <w:rsid w:val="00F57204"/>
    <w:rsid w:val="00F600A1"/>
    <w:rsid w:val="00F60676"/>
    <w:rsid w:val="00F60828"/>
    <w:rsid w:val="00F612BB"/>
    <w:rsid w:val="00F612CD"/>
    <w:rsid w:val="00F61CEB"/>
    <w:rsid w:val="00F621B1"/>
    <w:rsid w:val="00F62C5E"/>
    <w:rsid w:val="00F63A23"/>
    <w:rsid w:val="00F63A8A"/>
    <w:rsid w:val="00F6488B"/>
    <w:rsid w:val="00F648B8"/>
    <w:rsid w:val="00F64973"/>
    <w:rsid w:val="00F649BD"/>
    <w:rsid w:val="00F64DB0"/>
    <w:rsid w:val="00F65167"/>
    <w:rsid w:val="00F667DE"/>
    <w:rsid w:val="00F672DF"/>
    <w:rsid w:val="00F6759F"/>
    <w:rsid w:val="00F67AE2"/>
    <w:rsid w:val="00F67F47"/>
    <w:rsid w:val="00F67FB1"/>
    <w:rsid w:val="00F67FE0"/>
    <w:rsid w:val="00F700D6"/>
    <w:rsid w:val="00F70767"/>
    <w:rsid w:val="00F70D0B"/>
    <w:rsid w:val="00F70EB2"/>
    <w:rsid w:val="00F7132A"/>
    <w:rsid w:val="00F713ED"/>
    <w:rsid w:val="00F71CD0"/>
    <w:rsid w:val="00F71F45"/>
    <w:rsid w:val="00F724EB"/>
    <w:rsid w:val="00F72A4E"/>
    <w:rsid w:val="00F72DC3"/>
    <w:rsid w:val="00F734D0"/>
    <w:rsid w:val="00F7351A"/>
    <w:rsid w:val="00F7356B"/>
    <w:rsid w:val="00F73CD7"/>
    <w:rsid w:val="00F74D6D"/>
    <w:rsid w:val="00F7548E"/>
    <w:rsid w:val="00F76203"/>
    <w:rsid w:val="00F76FAE"/>
    <w:rsid w:val="00F77120"/>
    <w:rsid w:val="00F77589"/>
    <w:rsid w:val="00F77915"/>
    <w:rsid w:val="00F77A07"/>
    <w:rsid w:val="00F802E9"/>
    <w:rsid w:val="00F8039E"/>
    <w:rsid w:val="00F80DC9"/>
    <w:rsid w:val="00F81118"/>
    <w:rsid w:val="00F81455"/>
    <w:rsid w:val="00F815C9"/>
    <w:rsid w:val="00F81DFE"/>
    <w:rsid w:val="00F825DA"/>
    <w:rsid w:val="00F82DF6"/>
    <w:rsid w:val="00F8364D"/>
    <w:rsid w:val="00F83B0F"/>
    <w:rsid w:val="00F83DB6"/>
    <w:rsid w:val="00F8535E"/>
    <w:rsid w:val="00F859F3"/>
    <w:rsid w:val="00F85EDE"/>
    <w:rsid w:val="00F86CE1"/>
    <w:rsid w:val="00F87F24"/>
    <w:rsid w:val="00F9029A"/>
    <w:rsid w:val="00F906F1"/>
    <w:rsid w:val="00F921A3"/>
    <w:rsid w:val="00F923FC"/>
    <w:rsid w:val="00F92A2C"/>
    <w:rsid w:val="00F92A7F"/>
    <w:rsid w:val="00F92F4C"/>
    <w:rsid w:val="00F930CA"/>
    <w:rsid w:val="00F93482"/>
    <w:rsid w:val="00F9422C"/>
    <w:rsid w:val="00F946AA"/>
    <w:rsid w:val="00F94F4D"/>
    <w:rsid w:val="00F9582D"/>
    <w:rsid w:val="00F959C4"/>
    <w:rsid w:val="00F95CD4"/>
    <w:rsid w:val="00F95D75"/>
    <w:rsid w:val="00F95F17"/>
    <w:rsid w:val="00F95F40"/>
    <w:rsid w:val="00F961D5"/>
    <w:rsid w:val="00F963C5"/>
    <w:rsid w:val="00F96592"/>
    <w:rsid w:val="00F970F7"/>
    <w:rsid w:val="00F9712E"/>
    <w:rsid w:val="00F9754A"/>
    <w:rsid w:val="00FA00AC"/>
    <w:rsid w:val="00FA085A"/>
    <w:rsid w:val="00FA08FA"/>
    <w:rsid w:val="00FA0C11"/>
    <w:rsid w:val="00FA107D"/>
    <w:rsid w:val="00FA11AD"/>
    <w:rsid w:val="00FA14C2"/>
    <w:rsid w:val="00FA2058"/>
    <w:rsid w:val="00FA3020"/>
    <w:rsid w:val="00FA365B"/>
    <w:rsid w:val="00FA4205"/>
    <w:rsid w:val="00FA4623"/>
    <w:rsid w:val="00FA49FC"/>
    <w:rsid w:val="00FA4C43"/>
    <w:rsid w:val="00FA544B"/>
    <w:rsid w:val="00FA5A69"/>
    <w:rsid w:val="00FA64E2"/>
    <w:rsid w:val="00FA65FF"/>
    <w:rsid w:val="00FA7392"/>
    <w:rsid w:val="00FA7699"/>
    <w:rsid w:val="00FA77C9"/>
    <w:rsid w:val="00FA7E44"/>
    <w:rsid w:val="00FA7E6E"/>
    <w:rsid w:val="00FB010A"/>
    <w:rsid w:val="00FB0362"/>
    <w:rsid w:val="00FB0D0E"/>
    <w:rsid w:val="00FB16DB"/>
    <w:rsid w:val="00FB1C36"/>
    <w:rsid w:val="00FB1D31"/>
    <w:rsid w:val="00FB1FC0"/>
    <w:rsid w:val="00FB2E20"/>
    <w:rsid w:val="00FB302B"/>
    <w:rsid w:val="00FB3945"/>
    <w:rsid w:val="00FB3A13"/>
    <w:rsid w:val="00FB3BE9"/>
    <w:rsid w:val="00FB41FF"/>
    <w:rsid w:val="00FB4633"/>
    <w:rsid w:val="00FB49D9"/>
    <w:rsid w:val="00FB4D2E"/>
    <w:rsid w:val="00FB4EF4"/>
    <w:rsid w:val="00FB5268"/>
    <w:rsid w:val="00FB537E"/>
    <w:rsid w:val="00FB616D"/>
    <w:rsid w:val="00FB676C"/>
    <w:rsid w:val="00FC05D1"/>
    <w:rsid w:val="00FC0B94"/>
    <w:rsid w:val="00FC0F72"/>
    <w:rsid w:val="00FC11BF"/>
    <w:rsid w:val="00FC20F6"/>
    <w:rsid w:val="00FC2D5B"/>
    <w:rsid w:val="00FC2E49"/>
    <w:rsid w:val="00FC34C6"/>
    <w:rsid w:val="00FC36F4"/>
    <w:rsid w:val="00FC3738"/>
    <w:rsid w:val="00FC3983"/>
    <w:rsid w:val="00FC3AB2"/>
    <w:rsid w:val="00FC3BFF"/>
    <w:rsid w:val="00FC3E8C"/>
    <w:rsid w:val="00FC47E5"/>
    <w:rsid w:val="00FC4E45"/>
    <w:rsid w:val="00FC4F64"/>
    <w:rsid w:val="00FC5360"/>
    <w:rsid w:val="00FC5C19"/>
    <w:rsid w:val="00FC5E1F"/>
    <w:rsid w:val="00FC624F"/>
    <w:rsid w:val="00FC6403"/>
    <w:rsid w:val="00FC645F"/>
    <w:rsid w:val="00FC6D0A"/>
    <w:rsid w:val="00FC6D1C"/>
    <w:rsid w:val="00FC728E"/>
    <w:rsid w:val="00FD0339"/>
    <w:rsid w:val="00FD08C2"/>
    <w:rsid w:val="00FD09D4"/>
    <w:rsid w:val="00FD1039"/>
    <w:rsid w:val="00FD1331"/>
    <w:rsid w:val="00FD14D1"/>
    <w:rsid w:val="00FD1571"/>
    <w:rsid w:val="00FD160B"/>
    <w:rsid w:val="00FD1ECE"/>
    <w:rsid w:val="00FD2FEE"/>
    <w:rsid w:val="00FD3929"/>
    <w:rsid w:val="00FD3B44"/>
    <w:rsid w:val="00FD5F9F"/>
    <w:rsid w:val="00FD683A"/>
    <w:rsid w:val="00FD6ABA"/>
    <w:rsid w:val="00FD6F68"/>
    <w:rsid w:val="00FD7B81"/>
    <w:rsid w:val="00FD7DCE"/>
    <w:rsid w:val="00FE044D"/>
    <w:rsid w:val="00FE055C"/>
    <w:rsid w:val="00FE14DE"/>
    <w:rsid w:val="00FE1842"/>
    <w:rsid w:val="00FE1C5D"/>
    <w:rsid w:val="00FE1FA8"/>
    <w:rsid w:val="00FE25DE"/>
    <w:rsid w:val="00FE2A2F"/>
    <w:rsid w:val="00FE2BE3"/>
    <w:rsid w:val="00FE3160"/>
    <w:rsid w:val="00FE364A"/>
    <w:rsid w:val="00FE3AA3"/>
    <w:rsid w:val="00FE3DFF"/>
    <w:rsid w:val="00FE3E9C"/>
    <w:rsid w:val="00FE41A2"/>
    <w:rsid w:val="00FE4943"/>
    <w:rsid w:val="00FE4BC5"/>
    <w:rsid w:val="00FE4DB2"/>
    <w:rsid w:val="00FE52AF"/>
    <w:rsid w:val="00FE5751"/>
    <w:rsid w:val="00FE5E30"/>
    <w:rsid w:val="00FE6DA1"/>
    <w:rsid w:val="00FE714B"/>
    <w:rsid w:val="00FE751E"/>
    <w:rsid w:val="00FE784B"/>
    <w:rsid w:val="00FE798E"/>
    <w:rsid w:val="00FE7C22"/>
    <w:rsid w:val="00FF0643"/>
    <w:rsid w:val="00FF11E1"/>
    <w:rsid w:val="00FF160A"/>
    <w:rsid w:val="00FF2832"/>
    <w:rsid w:val="00FF2930"/>
    <w:rsid w:val="00FF2F64"/>
    <w:rsid w:val="00FF3705"/>
    <w:rsid w:val="00FF3B40"/>
    <w:rsid w:val="00FF418D"/>
    <w:rsid w:val="00FF4FC1"/>
    <w:rsid w:val="00FF5DB2"/>
    <w:rsid w:val="00FF63E4"/>
    <w:rsid w:val="00FF6614"/>
    <w:rsid w:val="00FF6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F4CB61"/>
  <w15:chartTrackingRefBased/>
  <w15:docId w15:val="{5F0444A7-E1D2-444A-A515-BB028C1D1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Sans Serif" w:eastAsia="Times New Roman" w:hAnsi="MS Sans Serif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7FD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jc w:val="thaiDistribute"/>
      <w:outlineLvl w:val="0"/>
    </w:pPr>
    <w:rPr>
      <w:rFonts w:ascii="Angsana New" w:hAnsi="Angsana New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left="162" w:right="-36"/>
      <w:jc w:val="thaiDistribute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qFormat/>
    <w:pPr>
      <w:keepNext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left" w:pos="2160"/>
      </w:tabs>
      <w:ind w:right="-36"/>
      <w:jc w:val="center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spacing w:line="400" w:lineRule="exact"/>
      <w:ind w:right="-36" w:firstLine="20"/>
      <w:jc w:val="thaiDistribute"/>
      <w:outlineLvl w:val="4"/>
    </w:pPr>
    <w:rPr>
      <w:rFonts w:ascii="Angsana New" w:hAnsi="Angsana New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ind w:left="360" w:firstLine="540"/>
      <w:outlineLvl w:val="5"/>
    </w:pPr>
  </w:style>
  <w:style w:type="paragraph" w:styleId="Heading7">
    <w:name w:val="heading 7"/>
    <w:basedOn w:val="Normal"/>
    <w:next w:val="Normal"/>
    <w:qFormat/>
    <w:pPr>
      <w:keepNext/>
      <w:ind w:right="-36"/>
      <w:jc w:val="thaiDistribute"/>
      <w:outlineLvl w:val="6"/>
    </w:pPr>
    <w:rPr>
      <w:rFonts w:ascii="Angsana New" w:hAnsi="Angsana New"/>
      <w:sz w:val="32"/>
      <w:szCs w:val="32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left" w:pos="2160"/>
      </w:tabs>
      <w:ind w:left="522" w:right="-36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ind w:left="-18" w:firstLine="18"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2160"/>
      </w:tabs>
      <w:spacing w:before="240" w:after="120"/>
      <w:ind w:left="360" w:right="-43" w:firstLine="54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900"/>
        <w:tab w:val="left" w:pos="2160"/>
        <w:tab w:val="right" w:pos="6750"/>
        <w:tab w:val="right" w:pos="8190"/>
      </w:tabs>
      <w:spacing w:before="120" w:after="120"/>
      <w:ind w:left="900" w:right="-36" w:hanging="54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pPr>
      <w:spacing w:before="120" w:after="120"/>
      <w:ind w:firstLine="540"/>
      <w:jc w:val="both"/>
    </w:pPr>
    <w:rPr>
      <w:rFonts w:ascii="Angsana New" w:hAnsi="Angsana New" w:cs="AngsanaUPC"/>
      <w:sz w:val="30"/>
      <w:szCs w:val="30"/>
    </w:rPr>
  </w:style>
  <w:style w:type="paragraph" w:styleId="BodyText">
    <w:name w:val="Body Text"/>
    <w:basedOn w:val="Normal"/>
    <w:pPr>
      <w:spacing w:line="380" w:lineRule="exact"/>
      <w:ind w:right="43"/>
      <w:jc w:val="center"/>
    </w:pPr>
    <w:rPr>
      <w:rFonts w:ascii="Angsana New" w:hAnsi="Angsana New"/>
      <w:sz w:val="28"/>
      <w:lang w:val="th-TH"/>
    </w:rPr>
  </w:style>
  <w:style w:type="paragraph" w:styleId="BodyTextIndent2">
    <w:name w:val="Body Text Indent 2"/>
    <w:basedOn w:val="Normal"/>
    <w:pPr>
      <w:tabs>
        <w:tab w:val="left" w:pos="2160"/>
        <w:tab w:val="left" w:pos="4140"/>
      </w:tabs>
      <w:spacing w:before="120" w:after="80"/>
      <w:ind w:left="1260" w:firstLine="5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styleId="Hyperlink">
    <w:name w:val="Hyperlink"/>
    <w:rPr>
      <w:color w:val="0000FF"/>
      <w:u w:val="single"/>
    </w:rPr>
  </w:style>
  <w:style w:type="paragraph" w:customStyle="1" w:styleId="Char">
    <w:name w:val="Char"/>
    <w:basedOn w:val="Normal"/>
    <w:rsid w:val="007721D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B64E5F"/>
    <w:pPr>
      <w:spacing w:after="120" w:line="480" w:lineRule="auto"/>
    </w:pPr>
    <w:rPr>
      <w:rFonts w:hAnsi="Tms Rmn"/>
      <w:szCs w:val="24"/>
      <w:lang w:val="x-none" w:eastAsia="x-none"/>
    </w:rPr>
  </w:style>
  <w:style w:type="paragraph" w:styleId="EnvelopeReturn">
    <w:name w:val="envelope return"/>
    <w:basedOn w:val="Normal"/>
    <w:rsid w:val="00A72E84"/>
    <w:pPr>
      <w:overflowPunct/>
      <w:autoSpaceDE/>
      <w:autoSpaceDN/>
      <w:adjustRightInd/>
      <w:jc w:val="both"/>
      <w:textAlignment w:val="auto"/>
    </w:pPr>
    <w:rPr>
      <w:rFonts w:eastAsia="Cordia New" w:hAnsi="Times New Roman"/>
      <w:szCs w:val="24"/>
    </w:rPr>
  </w:style>
  <w:style w:type="paragraph" w:styleId="Index1">
    <w:name w:val="index 1"/>
    <w:basedOn w:val="Normal"/>
    <w:next w:val="Normal"/>
    <w:autoRedefine/>
    <w:semiHidden/>
    <w:rsid w:val="00A72E84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2E84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  <w:szCs w:val="24"/>
    </w:rPr>
  </w:style>
  <w:style w:type="table" w:styleId="TableGrid">
    <w:name w:val="Table Grid"/>
    <w:basedOn w:val="TableNormal"/>
    <w:uiPriority w:val="59"/>
    <w:rsid w:val="00ED79C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43A46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40596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2D04B5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7C7E53"/>
    <w:pPr>
      <w:ind w:left="720"/>
    </w:pPr>
  </w:style>
  <w:style w:type="paragraph" w:customStyle="1" w:styleId="Default">
    <w:name w:val="Default"/>
    <w:rsid w:val="00923512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923512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923512"/>
    <w:rPr>
      <w:rFonts w:ascii="Calibri"/>
      <w:color w:val="auto"/>
    </w:rPr>
  </w:style>
  <w:style w:type="paragraph" w:customStyle="1" w:styleId="EYBusinessaddress">
    <w:name w:val="EY Business address"/>
    <w:basedOn w:val="Normal"/>
    <w:rsid w:val="00F60828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a">
    <w:name w:val="???????"/>
    <w:basedOn w:val="Normal"/>
    <w:rsid w:val="00FD14D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character" w:customStyle="1" w:styleId="BodyText2Char">
    <w:name w:val="Body Text 2 Char"/>
    <w:link w:val="BodyText2"/>
    <w:rsid w:val="00EE348E"/>
    <w:rPr>
      <w:rFonts w:ascii="Times New Roman" w:hAnsi="Tms Rmn"/>
      <w:sz w:val="24"/>
      <w:szCs w:val="24"/>
    </w:rPr>
  </w:style>
  <w:style w:type="table" w:customStyle="1" w:styleId="TableGrid2">
    <w:name w:val="Table Grid2"/>
    <w:basedOn w:val="TableNormal"/>
    <w:uiPriority w:val="59"/>
    <w:rsid w:val="00290032"/>
    <w:pPr>
      <w:overflowPunct w:val="0"/>
      <w:autoSpaceDE w:val="0"/>
      <w:autoSpaceDN w:val="0"/>
      <w:adjustRightInd w:val="0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6F4AA5"/>
    <w:pPr>
      <w:overflowPunct w:val="0"/>
      <w:autoSpaceDE w:val="0"/>
      <w:autoSpaceDN w:val="0"/>
      <w:adjustRightInd w:val="0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6F4AA5"/>
    <w:pPr>
      <w:overflowPunct w:val="0"/>
      <w:autoSpaceDE w:val="0"/>
      <w:autoSpaceDN w:val="0"/>
      <w:adjustRightInd w:val="0"/>
    </w:pPr>
    <w:rPr>
      <w:rFonts w:ascii="Tms Rm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IndentChar">
    <w:name w:val="Body Text Indent Char"/>
    <w:link w:val="BodyTextIndent"/>
    <w:rsid w:val="009557C1"/>
    <w:rPr>
      <w:rFonts w:ascii="Angsana New" w:hAnsi="Angsana New" w:cs="Angsan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A86D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customStyle="1" w:styleId="FooterChar">
    <w:name w:val="Footer Char"/>
    <w:link w:val="Footer"/>
    <w:uiPriority w:val="99"/>
    <w:rsid w:val="00CE7B28"/>
    <w:rPr>
      <w:rFonts w:ascii="Times New Roman"/>
      <w:sz w:val="24"/>
      <w:szCs w:val="28"/>
    </w:rPr>
  </w:style>
  <w:style w:type="character" w:customStyle="1" w:styleId="BodyTextIndent3Char">
    <w:name w:val="Body Text Indent 3 Char"/>
    <w:link w:val="BodyTextIndent3"/>
    <w:uiPriority w:val="99"/>
    <w:rsid w:val="00852F4B"/>
    <w:rPr>
      <w:rFonts w:ascii="Angsana New" w:hAnsi="Angsana New"/>
      <w:sz w:val="32"/>
      <w:szCs w:val="32"/>
    </w:rPr>
  </w:style>
  <w:style w:type="character" w:styleId="CommentReference">
    <w:name w:val="annotation reference"/>
    <w:rsid w:val="000B7CCE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CCE"/>
    <w:rPr>
      <w:sz w:val="20"/>
      <w:szCs w:val="25"/>
    </w:rPr>
  </w:style>
  <w:style w:type="character" w:customStyle="1" w:styleId="CommentTextChar">
    <w:name w:val="Comment Text Char"/>
    <w:link w:val="CommentText"/>
    <w:rsid w:val="000B7CCE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B7CCE"/>
    <w:rPr>
      <w:b/>
      <w:bCs/>
    </w:rPr>
  </w:style>
  <w:style w:type="character" w:customStyle="1" w:styleId="CommentSubjectChar">
    <w:name w:val="Comment Subject Char"/>
    <w:link w:val="CommentSubject"/>
    <w:rsid w:val="000B7CCE"/>
    <w:rPr>
      <w:rFonts w:ascii="Times New Roman"/>
      <w:b/>
      <w:bCs/>
      <w:szCs w:val="25"/>
    </w:rPr>
  </w:style>
  <w:style w:type="character" w:customStyle="1" w:styleId="ui-provider">
    <w:name w:val="ui-provider"/>
    <w:basedOn w:val="DefaultParagraphFont"/>
    <w:rsid w:val="00350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69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6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0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11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hitsinee.M\My%20Documents\SIM\2551%20(2008)\Q2'2008\S354-Report%20T-Q2'2008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35206FE0DE4A54AA91238508EDF8793" ma:contentTypeVersion="14" ma:contentTypeDescription="สร้างเอกสารใหม่" ma:contentTypeScope="" ma:versionID="1716279f4b36f7fd7b64aef312637d01">
  <xsd:schema xmlns:xsd="http://www.w3.org/2001/XMLSchema" xmlns:xs="http://www.w3.org/2001/XMLSchema" xmlns:p="http://schemas.microsoft.com/office/2006/metadata/properties" xmlns:ns2="7533a969-8a44-4f76-92a8-c62ea73cf1ce" xmlns:ns3="50c908b1-f277-4340-90a9-4611d0b0f078" targetNamespace="http://schemas.microsoft.com/office/2006/metadata/properties" ma:root="true" ma:fieldsID="f7306795d085c53f95745b9bea6ae08e" ns2:_="" ns3:_="">
    <xsd:import namespace="7533a969-8a44-4f76-92a8-c62ea73cf1c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3a969-8a44-4f76-92a8-c62ea73cf1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9390c6f6-3d95-4a46-bcf4-561a16748928}" ma:internalName="TaxCatchAll" ma:showField="CatchAllData" ma:web="563d9853-f959-4f99-92fe-f7e4e4711a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33a969-8a44-4f76-92a8-c62ea73cf1ce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AFF714-D958-49CB-8745-7818F2966F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33a969-8a44-4f76-92a8-c62ea73cf1c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860E9F-C314-47C2-977F-F2628906B963}">
  <ds:schemaRefs>
    <ds:schemaRef ds:uri="http://schemas.microsoft.com/office/2006/metadata/properties"/>
    <ds:schemaRef ds:uri="http://schemas.microsoft.com/office/infopath/2007/PartnerControls"/>
    <ds:schemaRef ds:uri="7533a969-8a44-4f76-92a8-c62ea73cf1ce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00E920AE-35F2-4525-9989-728FE51CE3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BDC15B-C62D-4BDA-B321-20628A62B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S354-Report T-Q2'2008</Template>
  <TotalTime>1</TotalTime>
  <Pages>24</Pages>
  <Words>6040</Words>
  <Characters>34430</Characters>
  <Application>Microsoft Office Word</Application>
  <DocSecurity>0</DocSecurity>
  <Lines>286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สามารถ อี-เทรดดิ้ง จำกัด</vt:lpstr>
    </vt:vector>
  </TitlesOfParts>
  <Company>Ernst &amp; Young</Company>
  <LinksUpToDate>false</LinksUpToDate>
  <CharactersWithSpaces>40390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Boonrouy Napao</dc:creator>
  <cp:keywords/>
  <cp:lastModifiedBy>Wantana Sangyangam</cp:lastModifiedBy>
  <cp:revision>2</cp:revision>
  <cp:lastPrinted>2026-05-09T06:23:00Z</cp:lastPrinted>
  <dcterms:created xsi:type="dcterms:W3CDTF">2026-05-13T13:11:00Z</dcterms:created>
  <dcterms:modified xsi:type="dcterms:W3CDTF">2026-05-13T13:11:00Z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0x010100635206FE0DE4A54AA91238508EDF8793</vt:lpwstr>
  </property>
  <property fmtid="{D5CDD505-2E9C-101B-9397-08002B2CF9AE}" pid="3" name="MediaServiceImageTags">
    <vt:lpwstr/>
  </property>
</Properties>
</file>