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57E7695C" w14:textId="5F6334B0" w:rsidR="00876F6F" w:rsidRPr="002C50D7" w:rsidRDefault="00876F6F" w:rsidP="00876F6F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</w:t>
      </w:r>
      <w:r w:rsidR="00997A7E">
        <w:rPr>
          <w:sz w:val="36"/>
          <w:szCs w:val="36"/>
        </w:rPr>
        <w:t xml:space="preserve"> </w:t>
      </w:r>
      <w:r w:rsidR="00997A7E" w:rsidRPr="002C50D7">
        <w:rPr>
          <w:sz w:val="36"/>
          <w:szCs w:val="36"/>
        </w:rPr>
        <w:t xml:space="preserve">period </w:t>
      </w:r>
      <w:r w:rsidRPr="002C50D7">
        <w:rPr>
          <w:sz w:val="36"/>
          <w:szCs w:val="36"/>
        </w:rPr>
        <w:t>ended</w:t>
      </w:r>
    </w:p>
    <w:p w14:paraId="604497EA" w14:textId="4E8C07EE" w:rsidR="0053140F" w:rsidRPr="0076626E" w:rsidRDefault="00997A7E" w:rsidP="00876F6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 w:rsidR="0076626E">
        <w:rPr>
          <w:sz w:val="36"/>
          <w:szCs w:val="36"/>
          <w:lang w:val="en-US" w:bidi="th-TH"/>
        </w:rPr>
        <w:t>1 March 2026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4D5F86F2" w14:textId="77777777" w:rsidR="00EF27C8" w:rsidRDefault="00EF27C8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  <w:sectPr w:rsidR="00EF27C8" w:rsidSect="00C0076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7747A40" w14:textId="13853CC5" w:rsidR="007F5B4F" w:rsidRPr="00CD5E43" w:rsidRDefault="009B59B0" w:rsidP="00202204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lastRenderedPageBreak/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303F4187" w:rsidR="00F63BC4" w:rsidRDefault="00F63BC4" w:rsidP="00F63BC4">
      <w:pPr>
        <w:spacing w:line="240" w:lineRule="atLeast"/>
        <w:jc w:val="both"/>
        <w:rPr>
          <w:szCs w:val="22"/>
        </w:rPr>
      </w:pPr>
    </w:p>
    <w:p w14:paraId="23928C8F" w14:textId="66B191B5" w:rsidR="00685C85" w:rsidRPr="00F90CE6" w:rsidRDefault="00685C85" w:rsidP="00685C85">
      <w:pPr>
        <w:spacing w:line="240" w:lineRule="atLeast"/>
        <w:ind w:right="65"/>
        <w:jc w:val="thaiDistribute"/>
        <w:rPr>
          <w:szCs w:val="22"/>
        </w:rPr>
      </w:pPr>
      <w:r w:rsidRPr="00F90CE6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Pr="00F90CE6">
        <w:rPr>
          <w:rFonts w:hint="cs"/>
          <w:szCs w:val="22"/>
          <w:cs/>
          <w:lang w:bidi="th-TH"/>
        </w:rPr>
        <w:t xml:space="preserve"> </w:t>
      </w:r>
      <w:r w:rsidRPr="00F90CE6">
        <w:rPr>
          <w:szCs w:val="22"/>
          <w:lang w:val="en-US" w:bidi="th-TH"/>
        </w:rPr>
        <w:t>and of Quality Construction Products Public Company Limited (the “Company”)</w:t>
      </w:r>
      <w:r w:rsidRPr="00F90CE6">
        <w:rPr>
          <w:szCs w:val="22"/>
        </w:rPr>
        <w:t xml:space="preserve"> as at 3</w:t>
      </w:r>
      <w:r w:rsidR="0076626E">
        <w:rPr>
          <w:szCs w:val="22"/>
        </w:rPr>
        <w:t>1 March 2026</w:t>
      </w:r>
      <w:r w:rsidRPr="00F90CE6">
        <w:rPr>
          <w:szCs w:val="22"/>
        </w:rPr>
        <w:t>; the consolidated and separate statements of income</w:t>
      </w:r>
      <w:r w:rsidRPr="00F90CE6">
        <w:rPr>
          <w:rFonts w:hint="cs"/>
          <w:szCs w:val="22"/>
          <w:cs/>
          <w:lang w:bidi="th-TH"/>
        </w:rPr>
        <w:t xml:space="preserve"> </w:t>
      </w:r>
      <w:r w:rsidRPr="00F90CE6">
        <w:rPr>
          <w:szCs w:val="22"/>
          <w:lang w:val="en-US" w:bidi="th-TH"/>
        </w:rPr>
        <w:t xml:space="preserve">and </w:t>
      </w:r>
      <w:r w:rsidRPr="00F90CE6">
        <w:rPr>
          <w:szCs w:val="22"/>
        </w:rPr>
        <w:t xml:space="preserve">comprehensive income, the consolidated and separate statements of changes in shareholders’ equity and cash flows for the </w:t>
      </w:r>
      <w:r w:rsidR="00340BC8">
        <w:rPr>
          <w:szCs w:val="22"/>
        </w:rPr>
        <w:t>t</w:t>
      </w:r>
      <w:r w:rsidR="0076626E">
        <w:rPr>
          <w:szCs w:val="22"/>
        </w:rPr>
        <w:t>hree</w:t>
      </w:r>
      <w:r w:rsidRPr="00F90CE6">
        <w:rPr>
          <w:szCs w:val="22"/>
        </w:rPr>
        <w:t xml:space="preserve">-month period ended </w:t>
      </w:r>
      <w:r w:rsidR="0076626E" w:rsidRPr="00F90CE6">
        <w:rPr>
          <w:szCs w:val="22"/>
        </w:rPr>
        <w:t>3</w:t>
      </w:r>
      <w:r w:rsidR="0076626E">
        <w:rPr>
          <w:szCs w:val="22"/>
        </w:rPr>
        <w:t>1 March 2026</w:t>
      </w:r>
      <w:r w:rsidRPr="00F90CE6">
        <w:rPr>
          <w:szCs w:val="22"/>
        </w:rPr>
        <w:t xml:space="preserve">; and condensed notes (“interim financial information”). Management is responsible for the preparation and presentation of </w:t>
      </w:r>
      <w:r w:rsidR="008F2AC7">
        <w:rPr>
          <w:szCs w:val="22"/>
        </w:rPr>
        <w:br/>
      </w:r>
      <w:r w:rsidRPr="00F90CE6">
        <w:rPr>
          <w:szCs w:val="22"/>
        </w:rPr>
        <w:t xml:space="preserve">this interim financial information in accordance with Thai Accounting Standard 34, “Interim Financial Reporting”. My responsibility is to express a conclusion on this interim financial information based on </w:t>
      </w:r>
      <w:r w:rsidR="008F2AC7">
        <w:rPr>
          <w:szCs w:val="22"/>
        </w:rPr>
        <w:br/>
      </w:r>
      <w:r w:rsidRPr="00F90CE6">
        <w:rPr>
          <w:szCs w:val="22"/>
        </w:rPr>
        <w:t>my review.</w:t>
      </w:r>
      <w:r w:rsidRPr="00F90CE6">
        <w:rPr>
          <w:szCs w:val="22"/>
          <w:rtl/>
          <w:cs/>
        </w:rPr>
        <w:t xml:space="preserve"> </w:t>
      </w:r>
    </w:p>
    <w:p w14:paraId="394A5A91" w14:textId="6C203460" w:rsidR="001B14FD" w:rsidRPr="00A364F4" w:rsidRDefault="00C00769" w:rsidP="00685C85">
      <w:pPr>
        <w:spacing w:line="240" w:lineRule="atLeast"/>
        <w:ind w:right="65"/>
        <w:jc w:val="thaiDistribute"/>
        <w:rPr>
          <w:rFonts w:cs="Times New Roman"/>
          <w:szCs w:val="22"/>
        </w:rPr>
      </w:pPr>
      <w:r w:rsidRPr="00F31584">
        <w:rPr>
          <w:szCs w:val="22"/>
          <w:rtl/>
          <w:cs/>
        </w:rPr>
        <w:t xml:space="preserve"> </w:t>
      </w: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66DD7D77" w:rsidR="00CE15EC" w:rsidRPr="00ED36B8" w:rsidRDefault="00CE15EC" w:rsidP="009A236E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>in</w:t>
      </w:r>
      <w:r w:rsidR="009A236E">
        <w:rPr>
          <w:szCs w:val="22"/>
        </w:rPr>
        <w:t xml:space="preserve"> </w:t>
      </w:r>
      <w:r w:rsidR="009A236E">
        <w:rPr>
          <w:szCs w:val="22"/>
        </w:rPr>
        <w:br/>
      </w:r>
      <w:r w:rsidRPr="00ED36B8">
        <w:rPr>
          <w:szCs w:val="22"/>
        </w:rPr>
        <w:t xml:space="preserve">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proofErr w:type="spellStart"/>
      <w:r w:rsidR="00FB16D3">
        <w:rPr>
          <w:rFonts w:cs="Times New Roman"/>
          <w:lang w:val="en-US"/>
        </w:rPr>
        <w:t>Songchai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 w:rsidR="00F867E8">
        <w:rPr>
          <w:rFonts w:cs="Times New Roman"/>
          <w:lang w:val="en-US"/>
        </w:rPr>
        <w:t>Wongpiriyaporn</w:t>
      </w:r>
      <w:proofErr w:type="spellEnd"/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10C9E1FA" w14:textId="77777777" w:rsidR="000E5AFE" w:rsidRDefault="0026455B" w:rsidP="0062018E">
      <w:pPr>
        <w:pStyle w:val="BodyText"/>
        <w:spacing w:after="0" w:line="240" w:lineRule="atLeast"/>
        <w:rPr>
          <w:szCs w:val="22"/>
          <w:lang w:bidi="th-TH"/>
        </w:rPr>
      </w:pPr>
      <w:r w:rsidRPr="0085181A">
        <w:rPr>
          <w:szCs w:val="22"/>
        </w:rPr>
        <w:t>Bangkok</w:t>
      </w:r>
    </w:p>
    <w:p w14:paraId="3D971397" w14:textId="0A9CE954" w:rsidR="00796503" w:rsidRDefault="000E5AFE" w:rsidP="00033506">
      <w:pPr>
        <w:pStyle w:val="BodyText"/>
        <w:spacing w:after="0" w:line="240" w:lineRule="atLeast"/>
        <w:rPr>
          <w:rFonts w:cs="Times New Roman"/>
          <w:szCs w:val="22"/>
        </w:rPr>
      </w:pPr>
      <w:r>
        <w:rPr>
          <w:lang w:val="en-US" w:bidi="th-TH"/>
        </w:rPr>
        <w:t>8</w:t>
      </w:r>
      <w:r w:rsidR="0076626E">
        <w:rPr>
          <w:lang w:val="en-US" w:bidi="th-TH"/>
        </w:rPr>
        <w:t xml:space="preserve"> May </w:t>
      </w:r>
      <w:r w:rsidR="00685C85">
        <w:rPr>
          <w:lang w:val="en-US" w:bidi="th-TH"/>
        </w:rPr>
        <w:t>202</w:t>
      </w:r>
      <w:r w:rsidR="0076626E">
        <w:rPr>
          <w:lang w:val="en-US" w:bidi="th-TH"/>
        </w:rPr>
        <w:t>6</w:t>
      </w: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033506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1A92" w14:textId="77777777" w:rsidR="00030638" w:rsidRDefault="00030638">
      <w:r>
        <w:separator/>
      </w:r>
    </w:p>
  </w:endnote>
  <w:endnote w:type="continuationSeparator" w:id="0">
    <w:p w14:paraId="01CEADC4" w14:textId="77777777" w:rsidR="00030638" w:rsidRDefault="0003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E5A2" w14:textId="77777777" w:rsidR="000E5AFE" w:rsidRPr="00E40049" w:rsidRDefault="000E5AFE" w:rsidP="00D17C10">
    <w:pPr>
      <w:pStyle w:val="Footer"/>
      <w:framePr w:wrap="around" w:vAnchor="text" w:hAnchor="margin" w:xAlign="center" w:y="1"/>
      <w:rPr>
        <w:rStyle w:val="PageNumber"/>
        <w:sz w:val="20"/>
      </w:rPr>
    </w:pPr>
    <w:r w:rsidRPr="00E40049">
      <w:rPr>
        <w:rStyle w:val="PageNumber"/>
        <w:sz w:val="20"/>
      </w:rPr>
      <w:fldChar w:fldCharType="begin"/>
    </w:r>
    <w:r w:rsidRPr="00E40049">
      <w:rPr>
        <w:rStyle w:val="PageNumber"/>
        <w:sz w:val="20"/>
      </w:rPr>
      <w:instrText xml:space="preserve">PAGE  </w:instrText>
    </w:r>
    <w:r w:rsidRPr="00E4004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17</w:t>
    </w:r>
    <w:r w:rsidRPr="00E40049">
      <w:rPr>
        <w:rStyle w:val="PageNumber"/>
        <w:sz w:val="20"/>
      </w:rPr>
      <w:fldChar w:fldCharType="end"/>
    </w:r>
  </w:p>
  <w:p w14:paraId="3F6226FB" w14:textId="77777777" w:rsidR="000E5AFE" w:rsidRPr="00E40049" w:rsidRDefault="000E5AFE" w:rsidP="00097489">
    <w:pPr>
      <w:pStyle w:val="Footer"/>
      <w:ind w:right="360" w:firstLine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CF7C" w14:textId="77777777" w:rsidR="00033506" w:rsidRDefault="000335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933" w14:textId="77777777" w:rsidR="000E5AFE" w:rsidRDefault="000E5AFE" w:rsidP="008C45B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EndPr/>
    <w:sdtContent>
      <w:p w14:paraId="6AEA1762" w14:textId="18C65661" w:rsidR="000E5AFE" w:rsidRPr="00DE6C0A" w:rsidRDefault="000E5AFE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420B" w14:textId="77777777" w:rsidR="00030638" w:rsidRDefault="00030638">
      <w:r>
        <w:separator/>
      </w:r>
    </w:p>
  </w:footnote>
  <w:footnote w:type="continuationSeparator" w:id="0">
    <w:p w14:paraId="4F0D4F9F" w14:textId="77777777" w:rsidR="00030638" w:rsidRDefault="00030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A300" w14:textId="77777777" w:rsidR="00033506" w:rsidRDefault="00033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15B1" w14:textId="77777777" w:rsidR="000E5AFE" w:rsidRPr="00631923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3AB2EB90" w14:textId="2B36401B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5B461084" w14:textId="29F48773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24FD050B" w14:textId="19B74EAA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2851972B" w14:textId="5D210411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56A5E9E6" w14:textId="360B01B5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5F4D5ED5" w14:textId="363C08AA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38254231" w14:textId="086922E0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446BB362" w14:textId="72CD7F6E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509E8E14" w14:textId="6DBD7D7D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198417A7" w14:textId="7B8C233A" w:rsidR="000E5AFE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  <w:p w14:paraId="4A3065CD" w14:textId="77777777" w:rsidR="000E5AFE" w:rsidRPr="00631923" w:rsidRDefault="000E5AFE" w:rsidP="00631923">
    <w:pPr>
      <w:spacing w:line="240" w:lineRule="atLeast"/>
      <w:ind w:right="389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1ADD" w14:textId="77777777" w:rsidR="000E5AFE" w:rsidRDefault="000E5AFE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BEA9C44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14310D7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E84B086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EB2D4BF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061B0B6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C18781C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2671B26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4E38618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CD051A7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3B86C5E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6A6BC12D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788C533" w14:textId="77777777" w:rsid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CE32600" w14:textId="77777777" w:rsidR="007B401A" w:rsidRPr="007B401A" w:rsidRDefault="007B401A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0E5AFE" w:rsidRPr="00E40049" w:rsidRDefault="000E5AFE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0E5AFE" w:rsidRPr="00494920" w:rsidRDefault="000E5AFE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FD38927" w14:textId="77777777" w:rsidR="000E5AFE" w:rsidRPr="005516ED" w:rsidRDefault="000E5AFE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61415DD4" w14:textId="3FE1C0F3" w:rsidR="000E5AFE" w:rsidRDefault="000E5AFE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</w:t>
    </w:r>
    <w:r>
      <w:rPr>
        <w:b/>
        <w:bCs/>
        <w:sz w:val="24"/>
        <w:szCs w:val="24"/>
        <w:lang w:bidi="th-TH"/>
      </w:rPr>
      <w:t>6</w:t>
    </w:r>
    <w:r>
      <w:rPr>
        <w:b/>
        <w:bCs/>
        <w:sz w:val="24"/>
        <w:szCs w:val="24"/>
      </w:rPr>
      <w:t xml:space="preserve"> (Unaudited)</w:t>
    </w:r>
  </w:p>
  <w:p w14:paraId="5FC44B1B" w14:textId="77777777" w:rsidR="000E5AFE" w:rsidRPr="008C45BE" w:rsidRDefault="000E5AFE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0E5AFE" w:rsidRPr="008C45BE" w:rsidRDefault="000E5AFE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A87B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3D93F70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06393D8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72B6504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6CF0FFD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0A53457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CD5DD97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3A29BFD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046D9E2" w14:textId="77777777" w:rsidR="00033506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9216395" w14:textId="77777777" w:rsidR="00033506" w:rsidRPr="007B401A" w:rsidRDefault="00033506" w:rsidP="007B401A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795632023">
    <w:abstractNumId w:val="1"/>
  </w:num>
  <w:num w:numId="2" w16cid:durableId="922764996">
    <w:abstractNumId w:val="0"/>
  </w:num>
  <w:num w:numId="3" w16cid:durableId="1127360786">
    <w:abstractNumId w:val="15"/>
  </w:num>
  <w:num w:numId="4" w16cid:durableId="1345941708">
    <w:abstractNumId w:val="40"/>
  </w:num>
  <w:num w:numId="5" w16cid:durableId="1394696851">
    <w:abstractNumId w:val="12"/>
  </w:num>
  <w:num w:numId="6" w16cid:durableId="1582329126">
    <w:abstractNumId w:val="43"/>
  </w:num>
  <w:num w:numId="7" w16cid:durableId="1187527841">
    <w:abstractNumId w:val="39"/>
  </w:num>
  <w:num w:numId="8" w16cid:durableId="171337633">
    <w:abstractNumId w:val="44"/>
  </w:num>
  <w:num w:numId="9" w16cid:durableId="1071854486">
    <w:abstractNumId w:val="7"/>
  </w:num>
  <w:num w:numId="10" w16cid:durableId="1241015337">
    <w:abstractNumId w:val="16"/>
  </w:num>
  <w:num w:numId="11" w16cid:durableId="815536162">
    <w:abstractNumId w:val="24"/>
  </w:num>
  <w:num w:numId="12" w16cid:durableId="1575042369">
    <w:abstractNumId w:val="32"/>
  </w:num>
  <w:num w:numId="13" w16cid:durableId="286811849">
    <w:abstractNumId w:val="4"/>
  </w:num>
  <w:num w:numId="14" w16cid:durableId="1894928714">
    <w:abstractNumId w:val="6"/>
  </w:num>
  <w:num w:numId="15" w16cid:durableId="1303774985">
    <w:abstractNumId w:val="3"/>
  </w:num>
  <w:num w:numId="16" w16cid:durableId="125585654">
    <w:abstractNumId w:val="23"/>
  </w:num>
  <w:num w:numId="17" w16cid:durableId="1164197612">
    <w:abstractNumId w:val="37"/>
  </w:num>
  <w:num w:numId="18" w16cid:durableId="500197525">
    <w:abstractNumId w:val="45"/>
  </w:num>
  <w:num w:numId="19" w16cid:durableId="1605770125">
    <w:abstractNumId w:val="5"/>
  </w:num>
  <w:num w:numId="20" w16cid:durableId="1507398801">
    <w:abstractNumId w:val="9"/>
  </w:num>
  <w:num w:numId="21" w16cid:durableId="496113549">
    <w:abstractNumId w:val="20"/>
  </w:num>
  <w:num w:numId="22" w16cid:durableId="1814836611">
    <w:abstractNumId w:val="18"/>
  </w:num>
  <w:num w:numId="23" w16cid:durableId="1305086339">
    <w:abstractNumId w:val="21"/>
  </w:num>
  <w:num w:numId="24" w16cid:durableId="603880532">
    <w:abstractNumId w:val="36"/>
  </w:num>
  <w:num w:numId="25" w16cid:durableId="1112629088">
    <w:abstractNumId w:val="26"/>
  </w:num>
  <w:num w:numId="26" w16cid:durableId="1005790001">
    <w:abstractNumId w:val="13"/>
  </w:num>
  <w:num w:numId="27" w16cid:durableId="361201636">
    <w:abstractNumId w:val="30"/>
  </w:num>
  <w:num w:numId="28" w16cid:durableId="978613930">
    <w:abstractNumId w:val="29"/>
  </w:num>
  <w:num w:numId="29" w16cid:durableId="1788115509">
    <w:abstractNumId w:val="11"/>
  </w:num>
  <w:num w:numId="30" w16cid:durableId="1431582199">
    <w:abstractNumId w:val="41"/>
  </w:num>
  <w:num w:numId="31" w16cid:durableId="544176139">
    <w:abstractNumId w:val="34"/>
  </w:num>
  <w:num w:numId="32" w16cid:durableId="2069106490">
    <w:abstractNumId w:val="8"/>
  </w:num>
  <w:num w:numId="33" w16cid:durableId="2059012456">
    <w:abstractNumId w:val="22"/>
  </w:num>
  <w:num w:numId="34" w16cid:durableId="438724984">
    <w:abstractNumId w:val="2"/>
  </w:num>
  <w:num w:numId="35" w16cid:durableId="20607381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8178179">
    <w:abstractNumId w:val="17"/>
  </w:num>
  <w:num w:numId="37" w16cid:durableId="1359888317">
    <w:abstractNumId w:val="10"/>
  </w:num>
  <w:num w:numId="38" w16cid:durableId="1634755657">
    <w:abstractNumId w:val="42"/>
  </w:num>
  <w:num w:numId="39" w16cid:durableId="1447963083">
    <w:abstractNumId w:val="19"/>
  </w:num>
  <w:num w:numId="40" w16cid:durableId="1593778523">
    <w:abstractNumId w:val="25"/>
  </w:num>
  <w:num w:numId="41" w16cid:durableId="2074115151">
    <w:abstractNumId w:val="14"/>
  </w:num>
  <w:num w:numId="42" w16cid:durableId="710376842">
    <w:abstractNumId w:val="27"/>
  </w:num>
  <w:num w:numId="43" w16cid:durableId="1883978555">
    <w:abstractNumId w:val="38"/>
  </w:num>
  <w:num w:numId="44" w16cid:durableId="1362702058">
    <w:abstractNumId w:val="35"/>
  </w:num>
  <w:num w:numId="45" w16cid:durableId="1649899210">
    <w:abstractNumId w:val="28"/>
  </w:num>
  <w:num w:numId="46" w16cid:durableId="3843552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40355996">
    <w:abstractNumId w:val="31"/>
  </w:num>
  <w:num w:numId="48" w16cid:durableId="1821729080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6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506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B729C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144"/>
    <w:rsid w:val="000E5643"/>
    <w:rsid w:val="000E5961"/>
    <w:rsid w:val="000E5AFE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CD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28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7BE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8FC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CE8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0BC8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2D1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76A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3B2A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1B05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02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E55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A7E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2B8"/>
    <w:rsid w:val="00765699"/>
    <w:rsid w:val="0076626E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87FE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01A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749"/>
    <w:rsid w:val="00815A01"/>
    <w:rsid w:val="008163E3"/>
    <w:rsid w:val="008167AE"/>
    <w:rsid w:val="00816AFE"/>
    <w:rsid w:val="00816CB8"/>
    <w:rsid w:val="008204AF"/>
    <w:rsid w:val="00820568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86EC6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AC7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E8D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27C87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4790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D2A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3A3C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36A9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482F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2FB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3E7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7EC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615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597C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953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49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3F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8F1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BEB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7487d1f46f489f7735b2a0e9140f0ebf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64176b1273483bac66a77dfc72a74e12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FB310-F702-48F3-AA91-23C395C6E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72CB16-8D3D-42C9-979F-862D776BA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650</TotalTime>
  <Pages>2</Pages>
  <Words>328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26</cp:revision>
  <cp:lastPrinted>2025-11-04T06:59:00Z</cp:lastPrinted>
  <dcterms:created xsi:type="dcterms:W3CDTF">2025-11-04T07:14:00Z</dcterms:created>
  <dcterms:modified xsi:type="dcterms:W3CDTF">2026-05-08T09:55:00Z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