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BB27"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Unique Mining Services Public Company Limited   </w:t>
      </w:r>
    </w:p>
    <w:p w14:paraId="248B68AA" w14:textId="5352C005"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and its Subsidiaries</w:t>
      </w:r>
    </w:p>
    <w:p w14:paraId="133AFCA8"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0"/>
        </w:tabs>
        <w:rPr>
          <w:rFonts w:ascii="Times New Roman" w:hAnsi="Times New Roman" w:cs="Times New Roman"/>
          <w:b/>
          <w:bCs/>
          <w:sz w:val="38"/>
          <w:szCs w:val="38"/>
        </w:rPr>
      </w:pPr>
    </w:p>
    <w:p w14:paraId="58FB63AA" w14:textId="77777777"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pacing w:val="-3"/>
          <w:sz w:val="36"/>
          <w:szCs w:val="36"/>
        </w:rPr>
        <w:t>Condensed interim</w:t>
      </w:r>
      <w:r w:rsidRPr="003E7905">
        <w:rPr>
          <w:rFonts w:ascii="Times New Roman" w:hAnsi="Times New Roman" w:cs="Times New Roman"/>
          <w:sz w:val="36"/>
          <w:szCs w:val="36"/>
        </w:rPr>
        <w:t xml:space="preserve"> financial statements</w:t>
      </w:r>
    </w:p>
    <w:p w14:paraId="6F73F1B0" w14:textId="1045F490" w:rsidR="0025435E" w:rsidRPr="00925824" w:rsidRDefault="0025435E" w:rsidP="0025435E">
      <w:pPr>
        <w:pStyle w:val="CoverTitle"/>
        <w:spacing w:line="240" w:lineRule="atLeast"/>
        <w:jc w:val="center"/>
        <w:rPr>
          <w:spacing w:val="-3"/>
          <w:szCs w:val="36"/>
        </w:rPr>
      </w:pPr>
      <w:r w:rsidRPr="00FE6CD5">
        <w:rPr>
          <w:spacing w:val="-3"/>
          <w:szCs w:val="36"/>
        </w:rPr>
        <w:t xml:space="preserve">for the </w:t>
      </w:r>
      <w:r>
        <w:rPr>
          <w:spacing w:val="-3"/>
          <w:szCs w:val="36"/>
        </w:rPr>
        <w:t xml:space="preserve">three-month period ended </w:t>
      </w:r>
      <w:r w:rsidRPr="003D3DA2">
        <w:rPr>
          <w:szCs w:val="36"/>
          <w:lang w:val="en-US"/>
        </w:rPr>
        <w:t>31 March</w:t>
      </w:r>
      <w:r>
        <w:rPr>
          <w:szCs w:val="45"/>
        </w:rPr>
        <w:t xml:space="preserve"> </w:t>
      </w:r>
      <w:r w:rsidRPr="00A9309D">
        <w:rPr>
          <w:spacing w:val="-3"/>
          <w:szCs w:val="36"/>
        </w:rPr>
        <w:t>202</w:t>
      </w:r>
      <w:r>
        <w:rPr>
          <w:rFonts w:cs="Angsana New"/>
          <w:spacing w:val="-3"/>
          <w:szCs w:val="45"/>
          <w:lang w:val="en-US" w:bidi="th-TH"/>
        </w:rPr>
        <w:t>6</w:t>
      </w:r>
    </w:p>
    <w:p w14:paraId="01D4F238" w14:textId="153B9C7F" w:rsidR="00A373EF" w:rsidRPr="003E7905" w:rsidRDefault="00A373EF" w:rsidP="00A9309D">
      <w:pPr>
        <w:pStyle w:val="CoverTitle"/>
        <w:spacing w:line="240" w:lineRule="atLeast"/>
        <w:jc w:val="center"/>
        <w:rPr>
          <w:szCs w:val="36"/>
        </w:rPr>
      </w:pPr>
      <w:r w:rsidRPr="003E7905">
        <w:rPr>
          <w:szCs w:val="36"/>
        </w:rPr>
        <w:t xml:space="preserve">and </w:t>
      </w:r>
    </w:p>
    <w:p w14:paraId="615CED70" w14:textId="77777777" w:rsidR="00A373EF" w:rsidRPr="003E7905" w:rsidRDefault="00A373EF" w:rsidP="00A373EF">
      <w:pPr>
        <w:pStyle w:val="RNormal"/>
        <w:jc w:val="center"/>
        <w:rPr>
          <w:spacing w:val="-3"/>
          <w:sz w:val="36"/>
          <w:szCs w:val="36"/>
          <w:lang w:bidi="th-TH"/>
        </w:rPr>
      </w:pPr>
      <w:r w:rsidRPr="003E7905">
        <w:rPr>
          <w:spacing w:val="-3"/>
          <w:sz w:val="36"/>
          <w:szCs w:val="36"/>
          <w:lang w:bidi="th-TH"/>
        </w:rPr>
        <w:t>Independent auditor’s review report</w:t>
      </w:r>
    </w:p>
    <w:p w14:paraId="450DCA24" w14:textId="77777777" w:rsidR="00A373EF" w:rsidRPr="00122CA3" w:rsidRDefault="00A373EF" w:rsidP="00A373EF">
      <w:pPr>
        <w:pStyle w:val="RNormal"/>
        <w:jc w:val="center"/>
        <w:rPr>
          <w:spacing w:val="-3"/>
          <w:sz w:val="28"/>
          <w:szCs w:val="28"/>
          <w:lang w:bidi="th-TH"/>
        </w:rPr>
      </w:pPr>
    </w:p>
    <w:p w14:paraId="3D109980" w14:textId="77777777" w:rsidR="00A373EF" w:rsidRPr="00122CA3" w:rsidRDefault="00A373EF" w:rsidP="00A373EF">
      <w:pPr>
        <w:pStyle w:val="RNormal"/>
        <w:jc w:val="center"/>
        <w:rPr>
          <w:spacing w:val="-3"/>
          <w:sz w:val="28"/>
          <w:szCs w:val="28"/>
          <w:lang w:bidi="th-TH"/>
        </w:rPr>
      </w:pPr>
    </w:p>
    <w:p w14:paraId="40DD95D9" w14:textId="77777777" w:rsidR="00A373EF" w:rsidRPr="00122CA3" w:rsidRDefault="00A373EF" w:rsidP="00A373EF">
      <w:pPr>
        <w:pStyle w:val="RNormal"/>
        <w:jc w:val="center"/>
        <w:rPr>
          <w:spacing w:val="-3"/>
          <w:sz w:val="28"/>
          <w:szCs w:val="28"/>
          <w:lang w:bidi="th-TH"/>
        </w:rPr>
      </w:pPr>
    </w:p>
    <w:p w14:paraId="0FCA7137" w14:textId="77777777" w:rsidR="00A373EF" w:rsidRPr="00122CA3" w:rsidRDefault="00A373EF" w:rsidP="00A373EF">
      <w:pPr>
        <w:pStyle w:val="RNormal"/>
        <w:jc w:val="center"/>
        <w:rPr>
          <w:rFonts w:cs="Angsana New"/>
          <w:spacing w:val="-3"/>
          <w:sz w:val="28"/>
          <w:szCs w:val="28"/>
          <w:cs/>
          <w:lang w:bidi="th-TH"/>
        </w:rPr>
        <w:sectPr w:rsidR="00A373EF" w:rsidRPr="00122CA3" w:rsidSect="005513B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0F66064D" w14:textId="77777777" w:rsidR="00A373EF" w:rsidRPr="00122CA3" w:rsidRDefault="00A373EF" w:rsidP="00A373EF">
      <w:pPr>
        <w:pStyle w:val="RNormal"/>
        <w:rPr>
          <w:b/>
          <w:bCs/>
          <w:sz w:val="28"/>
          <w:szCs w:val="28"/>
        </w:rPr>
      </w:pPr>
      <w:r w:rsidRPr="00122CA3">
        <w:rPr>
          <w:b/>
          <w:bCs/>
          <w:sz w:val="28"/>
          <w:szCs w:val="28"/>
        </w:rPr>
        <w:lastRenderedPageBreak/>
        <w:t>Independent Auditor’s Report on Review of Interim Financial Information</w:t>
      </w:r>
    </w:p>
    <w:p w14:paraId="6E215C5B" w14:textId="77777777" w:rsidR="00A373EF" w:rsidRPr="00122CA3" w:rsidRDefault="00A373EF" w:rsidP="00A373EF">
      <w:pPr>
        <w:pStyle w:val="RNormal"/>
        <w:rPr>
          <w:szCs w:val="22"/>
        </w:rPr>
      </w:pPr>
    </w:p>
    <w:p w14:paraId="207BA40F" w14:textId="34CD668E" w:rsidR="00A373EF" w:rsidRPr="00831A9A" w:rsidRDefault="00A373EF" w:rsidP="0083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2CA3">
        <w:rPr>
          <w:rFonts w:ascii="Times New Roman" w:hAnsi="Times New Roman" w:cs="Times New Roman"/>
          <w:b/>
          <w:bCs/>
          <w:sz w:val="22"/>
          <w:szCs w:val="22"/>
        </w:rPr>
        <w:t>To the Board of Directors of Unique Mining Services Public Company Limited</w:t>
      </w:r>
    </w:p>
    <w:p w14:paraId="425191F1" w14:textId="77777777" w:rsidR="00A373EF" w:rsidRPr="00122CA3" w:rsidRDefault="00A373EF" w:rsidP="00A373EF">
      <w:pPr>
        <w:jc w:val="both"/>
        <w:rPr>
          <w:rFonts w:ascii="Times New Roman" w:hAnsi="Times New Roman" w:cs="Times New Roman"/>
          <w:sz w:val="22"/>
          <w:szCs w:val="22"/>
        </w:rPr>
      </w:pPr>
    </w:p>
    <w:p w14:paraId="4E5890C2" w14:textId="65291DD4" w:rsidR="00A373EF" w:rsidRPr="003E7905" w:rsidRDefault="00316546" w:rsidP="00924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316546">
        <w:rPr>
          <w:rFonts w:ascii="Times New Roman" w:hAnsi="Times New Roman" w:cs="Times New Roman"/>
          <w:sz w:val="22"/>
          <w:szCs w:val="22"/>
        </w:rPr>
        <w:t xml:space="preserve">I have reviewed the accompanying consolidated and separate statements of financial position of Unique Mining Services Public Company Limited and its subsidiaries, and of Unique Mining Services Public Company Limited, respectively, </w:t>
      </w:r>
      <w:r w:rsidR="0025435E" w:rsidRPr="00316546">
        <w:rPr>
          <w:rFonts w:ascii="Times New Roman" w:hAnsi="Times New Roman" w:cs="Times New Roman"/>
          <w:sz w:val="22"/>
          <w:szCs w:val="22"/>
        </w:rPr>
        <w:t>as at 31 March 202</w:t>
      </w:r>
      <w:r w:rsidR="0025435E">
        <w:rPr>
          <w:rFonts w:ascii="Times New Roman" w:hAnsi="Times New Roman" w:cs="Times New Roman"/>
          <w:sz w:val="22"/>
          <w:szCs w:val="22"/>
        </w:rPr>
        <w:t>6</w:t>
      </w:r>
      <w:r w:rsidR="0025435E" w:rsidRPr="00316546">
        <w:rPr>
          <w:rFonts w:ascii="Times New Roman" w:hAnsi="Times New Roman" w:cs="Times New Roman"/>
          <w:sz w:val="22"/>
          <w:szCs w:val="22"/>
        </w:rPr>
        <w:t>; the consolidated and separate statements of comprehensive income, changes in equity and cash flows for the three-month period ended 31 March 202</w:t>
      </w:r>
      <w:r w:rsidR="0025435E">
        <w:rPr>
          <w:rFonts w:ascii="Times New Roman" w:hAnsi="Times New Roman" w:cs="Times New Roman"/>
          <w:sz w:val="22"/>
          <w:szCs w:val="22"/>
        </w:rPr>
        <w:t>6</w:t>
      </w:r>
      <w:r w:rsidRPr="00316546">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6B643E2" w14:textId="77777777" w:rsidR="00A373EF" w:rsidRPr="00122CA3" w:rsidRDefault="00A373EF" w:rsidP="00EA3AC3">
      <w:pPr>
        <w:pStyle w:val="RNormal"/>
        <w:jc w:val="thaiDistribute"/>
        <w:rPr>
          <w:szCs w:val="22"/>
          <w:lang w:bidi="th-TH"/>
        </w:rPr>
      </w:pPr>
    </w:p>
    <w:p w14:paraId="0957140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Scope of Review</w:t>
      </w:r>
    </w:p>
    <w:p w14:paraId="6CA87C6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6BA55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Pr>
          <w:rFonts w:ascii="Times New Roman" w:hAnsi="Times New Roman" w:cs="Times New Roman"/>
          <w:sz w:val="22"/>
          <w:szCs w:val="22"/>
        </w:rPr>
        <w:br/>
      </w:r>
      <w:r w:rsidRPr="00122CA3">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05751C2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8C68D69"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Conclusion</w:t>
      </w:r>
    </w:p>
    <w:p w14:paraId="742BF5A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57BA88F"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Based on my review, nothing has come to my attention that causes me to believe that the accompanying interim financial information</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is not prepared, in all material respects, in accordance with Thai Accounting Standard 34, “Interim Financial Reporting”.</w:t>
      </w:r>
    </w:p>
    <w:p w14:paraId="03FE6C44" w14:textId="77777777" w:rsidR="00A373EF" w:rsidRDefault="00A373EF" w:rsidP="00A373EF">
      <w:pPr>
        <w:jc w:val="both"/>
        <w:rPr>
          <w:rFonts w:ascii="Times New Roman" w:hAnsi="Times New Roman" w:cs="Times New Roman"/>
          <w:i/>
          <w:iCs/>
          <w:sz w:val="22"/>
          <w:szCs w:val="22"/>
        </w:rPr>
      </w:pPr>
    </w:p>
    <w:p w14:paraId="22E6140F" w14:textId="77777777" w:rsidR="0099111B" w:rsidRDefault="0099111B" w:rsidP="00A373EF">
      <w:pPr>
        <w:jc w:val="both"/>
        <w:rPr>
          <w:rFonts w:ascii="Times New Roman" w:hAnsi="Times New Roman" w:cs="Times New Roman"/>
          <w:i/>
          <w:iCs/>
          <w:sz w:val="22"/>
          <w:szCs w:val="22"/>
        </w:rPr>
      </w:pPr>
    </w:p>
    <w:p w14:paraId="56F4ABB8" w14:textId="77777777" w:rsidR="0099111B" w:rsidRDefault="0099111B" w:rsidP="00A373EF">
      <w:pPr>
        <w:jc w:val="both"/>
        <w:rPr>
          <w:rFonts w:ascii="Times New Roman" w:hAnsi="Times New Roman" w:cs="Times New Roman"/>
          <w:i/>
          <w:iCs/>
          <w:sz w:val="22"/>
          <w:szCs w:val="22"/>
        </w:rPr>
      </w:pPr>
    </w:p>
    <w:p w14:paraId="339E5B96" w14:textId="77777777" w:rsidR="00313079" w:rsidRDefault="00313079" w:rsidP="00A373EF">
      <w:pPr>
        <w:jc w:val="both"/>
        <w:rPr>
          <w:rFonts w:ascii="Times New Roman" w:hAnsi="Times New Roman" w:cs="Times New Roman"/>
          <w:i/>
          <w:iCs/>
          <w:sz w:val="22"/>
          <w:szCs w:val="22"/>
        </w:rPr>
      </w:pPr>
    </w:p>
    <w:p w14:paraId="5B8B9719" w14:textId="77777777" w:rsidR="005E31DE" w:rsidRDefault="005E31DE" w:rsidP="00A373EF">
      <w:pPr>
        <w:jc w:val="both"/>
        <w:rPr>
          <w:rFonts w:ascii="Times New Roman" w:hAnsi="Times New Roman" w:cs="Times New Roman"/>
          <w:i/>
          <w:iCs/>
          <w:sz w:val="22"/>
          <w:szCs w:val="22"/>
        </w:rPr>
      </w:pPr>
    </w:p>
    <w:p w14:paraId="43ECBCB0" w14:textId="77777777" w:rsidR="005E31DE" w:rsidRDefault="005E31DE" w:rsidP="00A373EF">
      <w:pPr>
        <w:jc w:val="both"/>
        <w:rPr>
          <w:rFonts w:ascii="Times New Roman" w:hAnsi="Times New Roman" w:cs="Times New Roman"/>
          <w:i/>
          <w:iCs/>
          <w:sz w:val="22"/>
          <w:szCs w:val="22"/>
        </w:rPr>
      </w:pPr>
    </w:p>
    <w:p w14:paraId="16B0A65E" w14:textId="77777777" w:rsidR="005E31DE" w:rsidRPr="00122CA3" w:rsidRDefault="005E31DE" w:rsidP="00A373EF">
      <w:pPr>
        <w:jc w:val="both"/>
        <w:rPr>
          <w:rFonts w:ascii="Times New Roman" w:hAnsi="Times New Roman" w:cs="Times New Roman"/>
          <w:i/>
          <w:iCs/>
          <w:sz w:val="22"/>
          <w:szCs w:val="22"/>
        </w:rPr>
      </w:pPr>
    </w:p>
    <w:p w14:paraId="36B0B5F7" w14:textId="21AF0548"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w:t>
      </w:r>
      <w:proofErr w:type="spellStart"/>
      <w:r w:rsidR="00824DB6" w:rsidRPr="00824DB6">
        <w:rPr>
          <w:rFonts w:ascii="Times New Roman" w:hAnsi="Times New Roman" w:cs="Times New Roman"/>
          <w:sz w:val="22"/>
          <w:szCs w:val="22"/>
        </w:rPr>
        <w:t>Pichamon</w:t>
      </w:r>
      <w:proofErr w:type="spellEnd"/>
      <w:r w:rsidR="00824DB6" w:rsidRPr="00824DB6">
        <w:rPr>
          <w:rFonts w:ascii="Times New Roman" w:hAnsi="Times New Roman" w:cs="Times New Roman"/>
          <w:sz w:val="22"/>
          <w:szCs w:val="22"/>
        </w:rPr>
        <w:t xml:space="preserve"> </w:t>
      </w:r>
      <w:proofErr w:type="spellStart"/>
      <w:r w:rsidR="00824DB6" w:rsidRPr="00824DB6">
        <w:rPr>
          <w:rFonts w:ascii="Times New Roman" w:hAnsi="Times New Roman" w:cs="Times New Roman"/>
          <w:sz w:val="22"/>
          <w:szCs w:val="22"/>
        </w:rPr>
        <w:t>Utraporn</w:t>
      </w:r>
      <w:proofErr w:type="spellEnd"/>
      <w:r w:rsidRPr="00122CA3">
        <w:rPr>
          <w:rFonts w:ascii="Times New Roman" w:hAnsi="Times New Roman" w:cs="Times New Roman"/>
          <w:sz w:val="22"/>
          <w:szCs w:val="22"/>
        </w:rPr>
        <w:t>)</w:t>
      </w:r>
    </w:p>
    <w:p w14:paraId="34418638"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Certified Public Accountant</w:t>
      </w:r>
    </w:p>
    <w:p w14:paraId="50C6E2BE" w14:textId="2639EE28"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Registration No. </w:t>
      </w:r>
      <w:r w:rsidR="00CC3341" w:rsidRPr="00CC3341">
        <w:rPr>
          <w:rFonts w:ascii="Times New Roman" w:hAnsi="Times New Roman" w:cs="Times New Roman"/>
          <w:sz w:val="22"/>
          <w:szCs w:val="22"/>
        </w:rPr>
        <w:t>11874</w:t>
      </w:r>
    </w:p>
    <w:p w14:paraId="78F5690A"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79CB928D"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1C2170C"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KPMG </w:t>
      </w:r>
      <w:proofErr w:type="spellStart"/>
      <w:r w:rsidRPr="00122CA3">
        <w:rPr>
          <w:rFonts w:ascii="Times New Roman" w:hAnsi="Times New Roman" w:cs="Times New Roman"/>
          <w:sz w:val="22"/>
          <w:szCs w:val="22"/>
        </w:rPr>
        <w:t>Phoomchai</w:t>
      </w:r>
      <w:proofErr w:type="spellEnd"/>
      <w:r w:rsidRPr="00122CA3">
        <w:rPr>
          <w:rFonts w:ascii="Times New Roman" w:hAnsi="Times New Roman" w:cs="Times New Roman"/>
          <w:sz w:val="22"/>
          <w:szCs w:val="22"/>
        </w:rPr>
        <w:t xml:space="preserve"> Audit Ltd.</w:t>
      </w:r>
    </w:p>
    <w:p w14:paraId="5DFAE985"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Bangkok</w:t>
      </w:r>
    </w:p>
    <w:p w14:paraId="7DDD7C10" w14:textId="4EC50119" w:rsidR="0099111B" w:rsidRPr="00122CA3" w:rsidRDefault="00CC3341"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Pr>
          <w:rFonts w:ascii="Times New Roman" w:hAnsi="Times New Roman" w:cs="Times New Roman"/>
          <w:sz w:val="22"/>
          <w:szCs w:val="22"/>
        </w:rPr>
        <w:t>11</w:t>
      </w:r>
      <w:r w:rsidR="0025435E">
        <w:rPr>
          <w:rFonts w:ascii="Times New Roman" w:hAnsi="Times New Roman" w:cs="Times New Roman"/>
          <w:sz w:val="22"/>
          <w:szCs w:val="22"/>
        </w:rPr>
        <w:t xml:space="preserve"> May</w:t>
      </w:r>
      <w:r w:rsidR="0099111B">
        <w:rPr>
          <w:rFonts w:ascii="Times New Roman" w:hAnsi="Times New Roman" w:cs="Times New Roman"/>
          <w:sz w:val="22"/>
          <w:szCs w:val="22"/>
        </w:rPr>
        <w:t xml:space="preserve"> 202</w:t>
      </w:r>
      <w:r w:rsidR="0025435E">
        <w:rPr>
          <w:rFonts w:ascii="Times New Roman" w:hAnsi="Times New Roman" w:cs="Times New Roman"/>
          <w:sz w:val="22"/>
          <w:szCs w:val="22"/>
        </w:rPr>
        <w:t>6</w:t>
      </w:r>
    </w:p>
    <w:p w14:paraId="528C18E9" w14:textId="77777777" w:rsidR="00A373EF" w:rsidRPr="00122CA3" w:rsidRDefault="00A373EF" w:rsidP="00A373EF">
      <w:pPr>
        <w:jc w:val="both"/>
        <w:rPr>
          <w:rFonts w:ascii="Times New Roman" w:hAnsi="Times New Roman" w:cs="Times New Roman"/>
          <w:i/>
          <w:iCs/>
          <w:sz w:val="28"/>
          <w:szCs w:val="28"/>
        </w:rPr>
      </w:pPr>
    </w:p>
    <w:sectPr w:rsidR="00A373EF" w:rsidRPr="00122CA3" w:rsidSect="0004042A">
      <w:headerReference w:type="default" r:id="rId16"/>
      <w:footerReference w:type="default" r:id="rId17"/>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8E227" w14:textId="77777777" w:rsidR="00C23864" w:rsidRDefault="00C23864">
      <w:r>
        <w:separator/>
      </w:r>
    </w:p>
  </w:endnote>
  <w:endnote w:type="continuationSeparator" w:id="0">
    <w:p w14:paraId="2C6A502F" w14:textId="77777777" w:rsidR="00C23864" w:rsidRDefault="00C23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5A6C" w14:textId="77777777" w:rsidR="00A373EF" w:rsidRDefault="00A373EF"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0CDA56C" w14:textId="77777777" w:rsidR="00A373EF" w:rsidRDefault="00A373EF"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8EB63" w14:textId="77777777" w:rsidR="00A373EF" w:rsidRPr="00A5323D" w:rsidRDefault="00A373EF"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14:paraId="5FDB305F" w14:textId="77777777" w:rsidR="00A373EF" w:rsidRPr="004E4938" w:rsidRDefault="00A373EF"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8CBB7" w14:textId="77777777" w:rsidR="00A373EF" w:rsidRPr="00CE599B" w:rsidRDefault="00A373EF"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13FBF9C9" w14:textId="77777777" w:rsidR="00A373EF" w:rsidRPr="005D05F8" w:rsidRDefault="00A373EF"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D05FE" w14:textId="3729E4D6" w:rsidR="005A3461" w:rsidRPr="009E0614" w:rsidRDefault="005A3461" w:rsidP="009E061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jc w:val="center"/>
      <w:rPr>
        <w:rFonts w:ascii="Times New Roman" w:hAnsi="Times New Roman" w:cs="Times New Roman"/>
        <w:sz w:val="22"/>
        <w:szCs w:val="22"/>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B822F" w14:textId="77777777" w:rsidR="00C23864" w:rsidRDefault="00C23864">
      <w:r>
        <w:separator/>
      </w:r>
    </w:p>
  </w:footnote>
  <w:footnote w:type="continuationSeparator" w:id="0">
    <w:p w14:paraId="78D51FB2" w14:textId="77777777" w:rsidR="00C23864" w:rsidRDefault="00C23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12B49" w14:textId="77777777" w:rsidR="00A373EF" w:rsidRPr="004E4938" w:rsidRDefault="00A373E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F7181" w14:textId="77777777" w:rsidR="00A373EF" w:rsidRPr="007E0701"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8A23A8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32AB3C22"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E2EB2F3"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109402E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193F02C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21593C25"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7651A59"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CB0D066"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2637D3DD"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46C79409"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186F36F"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BA5F94A"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11B36" w14:textId="480742C2"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371A837" w14:textId="77777777" w:rsidR="009E0614" w:rsidRDefault="009E0614"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3BBEAADE" w14:textId="77777777" w:rsidR="00335395" w:rsidRDefault="00335395"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4F473CE" w14:textId="77777777" w:rsidR="00335395" w:rsidRPr="007E0701" w:rsidRDefault="00335395"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998D874" w14:textId="57B4BB06"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B77A9B3" w14:textId="48B60DAC"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A5DA017" w14:textId="77777777" w:rsidR="0099111B" w:rsidRDefault="0099111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3860FDAB" w14:textId="77777777" w:rsidR="00335395" w:rsidRDefault="00335395"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B832647" w14:textId="77777777" w:rsidR="005E31DE" w:rsidRPr="007E0701" w:rsidRDefault="005E31DE"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34"/>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42A"/>
    <w:rsid w:val="0004088E"/>
    <w:rsid w:val="00040A7F"/>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7F2"/>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2F5D"/>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0BF"/>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71C"/>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1BE"/>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77E"/>
    <w:rsid w:val="001618E6"/>
    <w:rsid w:val="00162079"/>
    <w:rsid w:val="001622A4"/>
    <w:rsid w:val="001622AC"/>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5D5F"/>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823"/>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657"/>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1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928"/>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4FEA"/>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35E"/>
    <w:rsid w:val="002549BC"/>
    <w:rsid w:val="00254D9E"/>
    <w:rsid w:val="0025520E"/>
    <w:rsid w:val="00255633"/>
    <w:rsid w:val="002567F4"/>
    <w:rsid w:val="0025697C"/>
    <w:rsid w:val="00256BD5"/>
    <w:rsid w:val="00256C46"/>
    <w:rsid w:val="00256E74"/>
    <w:rsid w:val="00256EDD"/>
    <w:rsid w:val="002575BB"/>
    <w:rsid w:val="0025796B"/>
    <w:rsid w:val="00257BB4"/>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5BE0"/>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6D0"/>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36FB"/>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079"/>
    <w:rsid w:val="0031354E"/>
    <w:rsid w:val="00313828"/>
    <w:rsid w:val="0031383F"/>
    <w:rsid w:val="00314541"/>
    <w:rsid w:val="003151CC"/>
    <w:rsid w:val="003152D0"/>
    <w:rsid w:val="003152F3"/>
    <w:rsid w:val="00315802"/>
    <w:rsid w:val="00315834"/>
    <w:rsid w:val="00316546"/>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1FF8"/>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95"/>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3E4F"/>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92"/>
    <w:rsid w:val="003607C3"/>
    <w:rsid w:val="0036124E"/>
    <w:rsid w:val="0036184D"/>
    <w:rsid w:val="00361CA3"/>
    <w:rsid w:val="0036212A"/>
    <w:rsid w:val="00362665"/>
    <w:rsid w:val="00362A6B"/>
    <w:rsid w:val="00362FA1"/>
    <w:rsid w:val="0036340F"/>
    <w:rsid w:val="003638D0"/>
    <w:rsid w:val="00363DEF"/>
    <w:rsid w:val="00363FA7"/>
    <w:rsid w:val="00363FCC"/>
    <w:rsid w:val="0036410E"/>
    <w:rsid w:val="0036453B"/>
    <w:rsid w:val="00364702"/>
    <w:rsid w:val="00364756"/>
    <w:rsid w:val="00364C6C"/>
    <w:rsid w:val="00364F51"/>
    <w:rsid w:val="00365555"/>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099D"/>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3B"/>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3DA2"/>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1C6"/>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389"/>
    <w:rsid w:val="00415CBC"/>
    <w:rsid w:val="00415D09"/>
    <w:rsid w:val="00415E18"/>
    <w:rsid w:val="00416099"/>
    <w:rsid w:val="0041670A"/>
    <w:rsid w:val="00416CF8"/>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59D"/>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784"/>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1D7C"/>
    <w:rsid w:val="004320D8"/>
    <w:rsid w:val="00432119"/>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3D3B"/>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14A"/>
    <w:rsid w:val="004956F5"/>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4C1"/>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8F9"/>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1AE6"/>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E8C"/>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18"/>
    <w:rsid w:val="005B28C6"/>
    <w:rsid w:val="005B2A3A"/>
    <w:rsid w:val="005B2E87"/>
    <w:rsid w:val="005B312E"/>
    <w:rsid w:val="005B39A7"/>
    <w:rsid w:val="005B3AC0"/>
    <w:rsid w:val="005B472E"/>
    <w:rsid w:val="005B4B55"/>
    <w:rsid w:val="005B4C65"/>
    <w:rsid w:val="005B4D44"/>
    <w:rsid w:val="005B500C"/>
    <w:rsid w:val="005B501C"/>
    <w:rsid w:val="005B5051"/>
    <w:rsid w:val="005B537C"/>
    <w:rsid w:val="005B5A21"/>
    <w:rsid w:val="005B72A9"/>
    <w:rsid w:val="005B7A0F"/>
    <w:rsid w:val="005B7B55"/>
    <w:rsid w:val="005B7BCD"/>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250"/>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135"/>
    <w:rsid w:val="005D1237"/>
    <w:rsid w:val="005D1262"/>
    <w:rsid w:val="005D1DC7"/>
    <w:rsid w:val="005D2228"/>
    <w:rsid w:val="005D2468"/>
    <w:rsid w:val="005D24A0"/>
    <w:rsid w:val="005D27A2"/>
    <w:rsid w:val="005D2A10"/>
    <w:rsid w:val="005D2DB2"/>
    <w:rsid w:val="005D31F7"/>
    <w:rsid w:val="005D3311"/>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1DE"/>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243"/>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A8C"/>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D8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4C69"/>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783"/>
    <w:rsid w:val="006E6920"/>
    <w:rsid w:val="006E6C89"/>
    <w:rsid w:val="006E7110"/>
    <w:rsid w:val="006E7421"/>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BAD"/>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3C2F"/>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38DA"/>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3F3D"/>
    <w:rsid w:val="007B46A2"/>
    <w:rsid w:val="007B4DFE"/>
    <w:rsid w:val="007B56B6"/>
    <w:rsid w:val="007B57C6"/>
    <w:rsid w:val="007B58EB"/>
    <w:rsid w:val="007B60DE"/>
    <w:rsid w:val="007B641D"/>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708A"/>
    <w:rsid w:val="007D72D7"/>
    <w:rsid w:val="007D7405"/>
    <w:rsid w:val="007D7521"/>
    <w:rsid w:val="007D7687"/>
    <w:rsid w:val="007D7A6D"/>
    <w:rsid w:val="007E0701"/>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3F1"/>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4DB6"/>
    <w:rsid w:val="008251F9"/>
    <w:rsid w:val="0082524E"/>
    <w:rsid w:val="00825382"/>
    <w:rsid w:val="00825A3D"/>
    <w:rsid w:val="00825FBE"/>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A9A"/>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73A"/>
    <w:rsid w:val="00841CC5"/>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9F"/>
    <w:rsid w:val="008549DF"/>
    <w:rsid w:val="008554DD"/>
    <w:rsid w:val="00855585"/>
    <w:rsid w:val="008557A9"/>
    <w:rsid w:val="0085599E"/>
    <w:rsid w:val="00855B90"/>
    <w:rsid w:val="00855C9D"/>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36E0"/>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5BA"/>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4FA3"/>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B95"/>
    <w:rsid w:val="00924DB4"/>
    <w:rsid w:val="009253A4"/>
    <w:rsid w:val="009253D0"/>
    <w:rsid w:val="009255F2"/>
    <w:rsid w:val="00925824"/>
    <w:rsid w:val="00925897"/>
    <w:rsid w:val="009258F7"/>
    <w:rsid w:val="00925BF1"/>
    <w:rsid w:val="00925CF3"/>
    <w:rsid w:val="00926280"/>
    <w:rsid w:val="009263E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49F2"/>
    <w:rsid w:val="009350F1"/>
    <w:rsid w:val="0093583E"/>
    <w:rsid w:val="00935CD1"/>
    <w:rsid w:val="009360E5"/>
    <w:rsid w:val="0093653C"/>
    <w:rsid w:val="00936F11"/>
    <w:rsid w:val="00937038"/>
    <w:rsid w:val="00937282"/>
    <w:rsid w:val="00937556"/>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1F15"/>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09E"/>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AA3"/>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1B"/>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614"/>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6F26"/>
    <w:rsid w:val="009E754B"/>
    <w:rsid w:val="009E7613"/>
    <w:rsid w:val="009E7799"/>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6D01"/>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7C0"/>
    <w:rsid w:val="00A1299E"/>
    <w:rsid w:val="00A1320C"/>
    <w:rsid w:val="00A13598"/>
    <w:rsid w:val="00A13613"/>
    <w:rsid w:val="00A13ADD"/>
    <w:rsid w:val="00A13D81"/>
    <w:rsid w:val="00A141B3"/>
    <w:rsid w:val="00A14245"/>
    <w:rsid w:val="00A142E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7B8"/>
    <w:rsid w:val="00A40804"/>
    <w:rsid w:val="00A4080B"/>
    <w:rsid w:val="00A40B37"/>
    <w:rsid w:val="00A412D4"/>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1CB6"/>
    <w:rsid w:val="00A6221B"/>
    <w:rsid w:val="00A62969"/>
    <w:rsid w:val="00A62FEF"/>
    <w:rsid w:val="00A6383A"/>
    <w:rsid w:val="00A639B3"/>
    <w:rsid w:val="00A6443A"/>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3D"/>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9D"/>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05E"/>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4BB"/>
    <w:rsid w:val="00AD057B"/>
    <w:rsid w:val="00AD067C"/>
    <w:rsid w:val="00AD0A92"/>
    <w:rsid w:val="00AD1441"/>
    <w:rsid w:val="00AD186C"/>
    <w:rsid w:val="00AD1EC4"/>
    <w:rsid w:val="00AD2396"/>
    <w:rsid w:val="00AD2765"/>
    <w:rsid w:val="00AD2B25"/>
    <w:rsid w:val="00AD2CC1"/>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473"/>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7F5"/>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1BC"/>
    <w:rsid w:val="00B903CE"/>
    <w:rsid w:val="00B905D9"/>
    <w:rsid w:val="00B90762"/>
    <w:rsid w:val="00B9092A"/>
    <w:rsid w:val="00B90B91"/>
    <w:rsid w:val="00B90D54"/>
    <w:rsid w:val="00B91049"/>
    <w:rsid w:val="00B9113B"/>
    <w:rsid w:val="00B9193D"/>
    <w:rsid w:val="00B91A4A"/>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92A"/>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2F07"/>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8A6"/>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5EE"/>
    <w:rsid w:val="00C059A9"/>
    <w:rsid w:val="00C05D38"/>
    <w:rsid w:val="00C0612D"/>
    <w:rsid w:val="00C06138"/>
    <w:rsid w:val="00C06A9C"/>
    <w:rsid w:val="00C074BA"/>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342"/>
    <w:rsid w:val="00C2170A"/>
    <w:rsid w:val="00C21790"/>
    <w:rsid w:val="00C2183E"/>
    <w:rsid w:val="00C2189B"/>
    <w:rsid w:val="00C219F9"/>
    <w:rsid w:val="00C21F9F"/>
    <w:rsid w:val="00C22168"/>
    <w:rsid w:val="00C229F7"/>
    <w:rsid w:val="00C2309A"/>
    <w:rsid w:val="00C2325F"/>
    <w:rsid w:val="00C23264"/>
    <w:rsid w:val="00C23288"/>
    <w:rsid w:val="00C23864"/>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25F"/>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3AA"/>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49F"/>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6E"/>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832"/>
    <w:rsid w:val="00CB3B59"/>
    <w:rsid w:val="00CB3C05"/>
    <w:rsid w:val="00CB3CAC"/>
    <w:rsid w:val="00CB43CF"/>
    <w:rsid w:val="00CB47F9"/>
    <w:rsid w:val="00CB4C3A"/>
    <w:rsid w:val="00CB55D0"/>
    <w:rsid w:val="00CB58B8"/>
    <w:rsid w:val="00CB5C59"/>
    <w:rsid w:val="00CB5E6F"/>
    <w:rsid w:val="00CB5ECD"/>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3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A5B"/>
    <w:rsid w:val="00CC7C7E"/>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56"/>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07E83"/>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7"/>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15B"/>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04E"/>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939"/>
    <w:rsid w:val="00E17B06"/>
    <w:rsid w:val="00E17D94"/>
    <w:rsid w:val="00E205CD"/>
    <w:rsid w:val="00E206EF"/>
    <w:rsid w:val="00E20F71"/>
    <w:rsid w:val="00E213F6"/>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108"/>
    <w:rsid w:val="00E564C1"/>
    <w:rsid w:val="00E5735B"/>
    <w:rsid w:val="00E57378"/>
    <w:rsid w:val="00E573E4"/>
    <w:rsid w:val="00E60318"/>
    <w:rsid w:val="00E6050E"/>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255"/>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32B"/>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AC3"/>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5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79D"/>
    <w:rsid w:val="00F56CA3"/>
    <w:rsid w:val="00F57269"/>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6A9"/>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63E"/>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BCA"/>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06B"/>
    <w:rsid w:val="00FB3237"/>
    <w:rsid w:val="00FB32ED"/>
    <w:rsid w:val="00FB3396"/>
    <w:rsid w:val="00FB3544"/>
    <w:rsid w:val="00FB3A3F"/>
    <w:rsid w:val="00FB44B6"/>
    <w:rsid w:val="00FB48AE"/>
    <w:rsid w:val="00FB4995"/>
    <w:rsid w:val="00FB5450"/>
    <w:rsid w:val="00FB5582"/>
    <w:rsid w:val="00FB5C35"/>
    <w:rsid w:val="00FB5CD9"/>
    <w:rsid w:val="00FB5FDC"/>
    <w:rsid w:val="00FB6074"/>
    <w:rsid w:val="00FB60A8"/>
    <w:rsid w:val="00FB626F"/>
    <w:rsid w:val="00FB6549"/>
    <w:rsid w:val="00FB66A2"/>
    <w:rsid w:val="00FB69AD"/>
    <w:rsid w:val="00FB6AE1"/>
    <w:rsid w:val="00FB6BBD"/>
    <w:rsid w:val="00FB73AA"/>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7FA"/>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1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9BF78-3611-4D8E-8BB6-B4163361B81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3.xml><?xml version="1.0" encoding="utf-8"?>
<ds:datastoreItem xmlns:ds="http://schemas.openxmlformats.org/officeDocument/2006/customXml" ds:itemID="{AFD6892A-F2F1-4397-83EF-806F2E833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Template>
  <TotalTime>1</TotalTime>
  <Pages>2</Pages>
  <Words>325</Words>
  <Characters>1853</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2023-11-03T07:04:00Z</cp:lastPrinted>
  <dcterms:created xsi:type="dcterms:W3CDTF">2026-05-11T11:08:00Z</dcterms:created>
  <dcterms:modified xsi:type="dcterms:W3CDTF">2026-05-11T11:08:00Z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