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DA1B9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0EA68DEC" w14:textId="2700B44E" w:rsidR="005C35B0" w:rsidRDefault="005C35B0" w:rsidP="005C35B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269F52FB" w14:textId="74DC2853" w:rsidR="005C35B0" w:rsidRDefault="00F90BBB" w:rsidP="005C35B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6"/>
          <w:szCs w:val="36"/>
        </w:rPr>
      </w:pPr>
      <w:r w:rsidRPr="00F90BBB">
        <w:rPr>
          <w:rFonts w:ascii="Times New Roman" w:hAnsi="Times New Roman" w:cs="Times New Roman"/>
          <w:sz w:val="36"/>
          <w:szCs w:val="36"/>
        </w:rPr>
        <w:t xml:space="preserve">31 March </w:t>
      </w:r>
      <w:r w:rsidR="005C35B0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 w:cstheme="minorBidi"/>
          <w:sz w:val="36"/>
          <w:szCs w:val="36"/>
        </w:rPr>
        <w:t>6</w:t>
      </w:r>
    </w:p>
    <w:p w14:paraId="1D152472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sz w:val="22"/>
          <w:szCs w:val="22"/>
        </w:rPr>
      </w:pPr>
    </w:p>
    <w:p w14:paraId="722149CC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rPr>
          <w:rFonts w:ascii="Times New Roman" w:hAnsi="Times New Roman" w:cstheme="minorBidi"/>
          <w:sz w:val="22"/>
          <w:szCs w:val="22"/>
        </w:rPr>
      </w:pPr>
    </w:p>
    <w:p w14:paraId="0219031F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rPr>
          <w:rFonts w:ascii="Times New Roman" w:hAnsi="Times New Roman" w:cstheme="minorBidi"/>
          <w:sz w:val="22"/>
          <w:szCs w:val="2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ABF8F6B" w14:textId="0558A5D0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0EE9AEF9" w14:textId="77777777" w:rsidR="005C35B0" w:rsidRPr="00803B66" w:rsidRDefault="005C35B0" w:rsidP="005C35B0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374DDAD1" w14:textId="62382082" w:rsidR="002C1534" w:rsidRDefault="005C35B0" w:rsidP="005C35B0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Public Company </w:t>
      </w:r>
      <w:r>
        <w:rPr>
          <w:rFonts w:ascii="Times New Roman" w:hAnsi="Times New Roman" w:cs="Times New Roman"/>
          <w:spacing w:val="-4"/>
          <w:sz w:val="22"/>
        </w:rPr>
        <w:t xml:space="preserve">Limited and its subsidiaries, and of Lighting and Equipment Public Company Limited, respectively, as at </w:t>
      </w:r>
      <w:r w:rsidR="005C7985" w:rsidRPr="005C7985">
        <w:rPr>
          <w:rFonts w:ascii="Times New Roman" w:hAnsi="Times New Roman" w:cs="Times New Roman"/>
          <w:spacing w:val="-4"/>
          <w:sz w:val="22"/>
        </w:rPr>
        <w:t xml:space="preserve">31 March </w:t>
      </w:r>
      <w:r>
        <w:rPr>
          <w:rFonts w:ascii="Times New Roman" w:hAnsi="Times New Roman" w:cs="Times New Roman"/>
          <w:spacing w:val="-4"/>
          <w:sz w:val="22"/>
        </w:rPr>
        <w:t>202</w:t>
      </w:r>
      <w:r w:rsidR="005C7985">
        <w:rPr>
          <w:rFonts w:ascii="Times New Roman" w:hAnsi="Times New Roman" w:cs="Times New Roman"/>
          <w:spacing w:val="-4"/>
          <w:sz w:val="22"/>
        </w:rPr>
        <w:t>6</w:t>
      </w:r>
      <w:r>
        <w:rPr>
          <w:rFonts w:ascii="Times New Roman" w:hAnsi="Times New Roman" w:cs="Times New Roman"/>
          <w:spacing w:val="-4"/>
          <w:sz w:val="22"/>
        </w:rPr>
        <w:t>; the consolidated and separate statements of comprehensive income</w:t>
      </w:r>
      <w:r w:rsidR="005C7985">
        <w:rPr>
          <w:rFonts w:ascii="Times New Roman" w:hAnsi="Times New Roman" w:cs="Times New Roman"/>
          <w:spacing w:val="-4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 xml:space="preserve">changes in equity and cash flows for the </w:t>
      </w:r>
      <w:r w:rsidR="005C7985">
        <w:rPr>
          <w:rFonts w:ascii="Times New Roman" w:hAnsi="Times New Roman" w:cs="Times New Roman"/>
          <w:sz w:val="22"/>
        </w:rPr>
        <w:t>three</w:t>
      </w:r>
      <w:r>
        <w:rPr>
          <w:rFonts w:ascii="Times New Roman" w:hAnsi="Times New Roman" w:cs="Times New Roman"/>
          <w:sz w:val="22"/>
        </w:rPr>
        <w:t xml:space="preserve">-month period ended </w:t>
      </w:r>
      <w:r w:rsidR="005C7985" w:rsidRPr="005C7985">
        <w:rPr>
          <w:rFonts w:ascii="Times New Roman" w:hAnsi="Times New Roman" w:cs="Times New Roman"/>
          <w:sz w:val="22"/>
        </w:rPr>
        <w:t>31 March</w:t>
      </w:r>
      <w:r>
        <w:rPr>
          <w:rFonts w:ascii="Times New Roman" w:hAnsi="Times New Roman" w:cs="Times New Roman"/>
          <w:sz w:val="22"/>
        </w:rPr>
        <w:t xml:space="preserve"> 202</w:t>
      </w:r>
      <w:r w:rsidR="005C7985">
        <w:rPr>
          <w:rFonts w:ascii="Times New Roman" w:hAnsi="Times New Roman" w:cs="Times New Roman"/>
          <w:sz w:val="22"/>
        </w:rPr>
        <w:t>6</w:t>
      </w:r>
      <w:r w:rsidR="002C1534">
        <w:rPr>
          <w:rFonts w:ascii="Times New Roman" w:hAnsi="Times New Roman" w:cs="Times New Roman"/>
          <w:sz w:val="22"/>
        </w:rPr>
        <w:t>; and condensed notes (“interim financial information”). Management is responsible for the preparation and presentation of this interim financial</w:t>
      </w:r>
      <w:r w:rsidR="002568C2">
        <w:rPr>
          <w:rFonts w:ascii="Times New Roman" w:hAnsi="Times New Roman" w:cs="Times New Roman"/>
          <w:sz w:val="22"/>
        </w:rPr>
        <w:t xml:space="preserve"> </w:t>
      </w:r>
      <w:r w:rsidR="002C1534">
        <w:rPr>
          <w:rFonts w:ascii="Times New Roman" w:hAnsi="Times New Roman" w:cs="Times New Roman"/>
          <w:sz w:val="22"/>
        </w:rPr>
        <w:t xml:space="preserve">information in accordance with Thai Accounting Standard 34, “Interim </w:t>
      </w:r>
      <w:r w:rsidR="002C1534" w:rsidRPr="008D4D81">
        <w:rPr>
          <w:rFonts w:ascii="Times New Roman" w:hAnsi="Times New Roman" w:cs="Times New Roman"/>
          <w:sz w:val="22"/>
        </w:rPr>
        <w:t>Financial</w:t>
      </w:r>
      <w:r w:rsidR="00F56D0F">
        <w:rPr>
          <w:rFonts w:ascii="Times New Roman" w:hAnsi="Times New Roman" w:cstheme="minorBidi"/>
          <w:sz w:val="22"/>
        </w:rPr>
        <w:t xml:space="preserve"> </w:t>
      </w:r>
      <w:r w:rsidR="002C1534" w:rsidRPr="008D4D81">
        <w:rPr>
          <w:rFonts w:ascii="Times New Roman" w:hAnsi="Times New Roman" w:cs="Times New Roman"/>
          <w:sz w:val="22"/>
        </w:rPr>
        <w:t>Reporting”. My</w:t>
      </w:r>
      <w:r w:rsidR="002568C2">
        <w:rPr>
          <w:rFonts w:ascii="Times New Roman" w:hAnsi="Times New Roman" w:cs="Times New Roman"/>
          <w:sz w:val="22"/>
        </w:rPr>
        <w:t xml:space="preserve"> </w:t>
      </w:r>
      <w:r w:rsidR="002C1534" w:rsidRPr="008D4D81">
        <w:rPr>
          <w:rFonts w:ascii="Times New Roman" w:hAnsi="Times New Roman" w:cs="Times New Roman"/>
          <w:sz w:val="22"/>
        </w:rPr>
        <w:t xml:space="preserve">responsibility is to </w:t>
      </w:r>
      <w:proofErr w:type="gramStart"/>
      <w:r w:rsidR="002C1534" w:rsidRPr="008D4D81">
        <w:rPr>
          <w:rFonts w:ascii="Times New Roman" w:hAnsi="Times New Roman" w:cs="Times New Roman"/>
          <w:sz w:val="22"/>
        </w:rPr>
        <w:t>express</w:t>
      </w:r>
      <w:proofErr w:type="gramEnd"/>
      <w:r w:rsidR="002C1534" w:rsidRPr="008D4D81">
        <w:rPr>
          <w:rFonts w:ascii="Times New Roman" w:hAnsi="Times New Roman" w:cs="Times New Roman"/>
          <w:sz w:val="22"/>
        </w:rPr>
        <w:t xml:space="preserve"> a conclusion on this interim financial information based on my review.</w:t>
      </w:r>
      <w:r w:rsidR="002C1534">
        <w:rPr>
          <w:rFonts w:ascii="Times New Roman" w:hAnsi="Times New Roman" w:cs="Times New Roman"/>
          <w:sz w:val="22"/>
        </w:rPr>
        <w:t xml:space="preserve"> </w:t>
      </w:r>
    </w:p>
    <w:p w14:paraId="0EE5B1DE" w14:textId="77777777" w:rsidR="00571753" w:rsidRPr="008D4D81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4122CD7F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215139">
        <w:rPr>
          <w:rFonts w:ascii="Times New Roman" w:hAnsi="Times New Roman" w:cs="Times New Roman"/>
          <w:sz w:val="22"/>
        </w:rPr>
        <w:br/>
      </w:r>
      <w:r w:rsidRPr="00803B66">
        <w:rPr>
          <w:rFonts w:ascii="Times New Roman" w:hAnsi="Times New Roman" w:cs="Times New Roman"/>
          <w:sz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Default="00571753" w:rsidP="00571753">
      <w:pPr>
        <w:pStyle w:val="RNormal"/>
        <w:spacing w:line="240" w:lineRule="atLeast"/>
      </w:pPr>
    </w:p>
    <w:p w14:paraId="795AB903" w14:textId="77777777" w:rsidR="00F73E38" w:rsidRPr="00803B66" w:rsidRDefault="00F73E38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4EEFFBC2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r w:rsidR="006C78BD">
        <w:rPr>
          <w:rFonts w:cs="Times New Roman"/>
          <w:lang w:val="en-US"/>
        </w:rPr>
        <w:t>Piyanat Singkhorn</w:t>
      </w:r>
      <w:r w:rsidRPr="00803B66">
        <w:rPr>
          <w:rFonts w:cs="Times New Roman"/>
          <w:lang w:val="en-US"/>
        </w:rPr>
        <w:t>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4C56E94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</w:t>
      </w:r>
      <w:r w:rsidR="006C78BD">
        <w:rPr>
          <w:rFonts w:ascii="Times New Roman" w:hAnsi="Times New Roman" w:cs="Times New Roman"/>
          <w:sz w:val="22"/>
          <w:szCs w:val="22"/>
        </w:rPr>
        <w:t>1641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F73E38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0BC11FC" w14:textId="77777777" w:rsidR="00571753" w:rsidRPr="00803B66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803B66">
        <w:rPr>
          <w:rFonts w:ascii="Times New Roman" w:hAnsi="Times New Roman" w:cs="Times New Roman"/>
          <w:sz w:val="22"/>
          <w:szCs w:val="22"/>
        </w:rPr>
        <w:t>Bangkok</w:t>
      </w:r>
    </w:p>
    <w:p w14:paraId="61292CBA" w14:textId="6AC8F604" w:rsidR="00F94C60" w:rsidRPr="00F30AF5" w:rsidRDefault="00712592" w:rsidP="00CE2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" w:right="1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13</w:t>
      </w:r>
      <w:r w:rsidR="005C7985">
        <w:rPr>
          <w:rFonts w:ascii="Times New Roman" w:hAnsi="Times New Roman"/>
          <w:sz w:val="22"/>
          <w:szCs w:val="28"/>
        </w:rPr>
        <w:t xml:space="preserve"> May </w:t>
      </w:r>
      <w:r w:rsidR="00900FB9">
        <w:rPr>
          <w:rFonts w:ascii="Times New Roman" w:hAnsi="Times New Roman" w:cs="Times New Roman"/>
          <w:sz w:val="22"/>
          <w:szCs w:val="22"/>
        </w:rPr>
        <w:t>202</w:t>
      </w:r>
      <w:r w:rsidR="005C7985">
        <w:rPr>
          <w:rFonts w:ascii="Times New Roman" w:hAnsi="Times New Roman" w:cs="Times New Roman"/>
          <w:sz w:val="22"/>
          <w:szCs w:val="22"/>
        </w:rPr>
        <w:t>6</w:t>
      </w:r>
    </w:p>
    <w:sectPr w:rsidR="00F94C60" w:rsidRPr="00F30AF5" w:rsidSect="00D74864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0B1" w14:textId="77777777" w:rsidR="00E708F0" w:rsidRDefault="00E708F0">
      <w:r>
        <w:separator/>
      </w:r>
    </w:p>
  </w:endnote>
  <w:endnote w:type="continuationSeparator" w:id="0">
    <w:p w14:paraId="533A1690" w14:textId="77777777" w:rsidR="00E708F0" w:rsidRDefault="00E70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B970" w14:textId="77777777" w:rsidR="00D66D38" w:rsidRDefault="00D66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F969" w14:textId="77777777" w:rsidR="00F73E38" w:rsidRPr="00F73E38" w:rsidRDefault="00F73E38" w:rsidP="00F73E38">
    <w:pPr>
      <w:pStyle w:val="Footer"/>
      <w:jc w:val="center"/>
      <w:rPr>
        <w:rFonts w:ascii="Times New Roman" w:hAnsi="Times New Roman" w:cs="Times New Roman"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162B6" w14:textId="77777777" w:rsidR="00D66D38" w:rsidRDefault="00D66D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66B80" w14:textId="0366247B" w:rsidR="003261ED" w:rsidRPr="00AB5FC4" w:rsidRDefault="003261ED" w:rsidP="00AB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01CFC" w14:textId="77777777" w:rsidR="00E708F0" w:rsidRDefault="00E708F0">
      <w:r>
        <w:separator/>
      </w:r>
    </w:p>
  </w:footnote>
  <w:footnote w:type="continuationSeparator" w:id="0">
    <w:p w14:paraId="6A1840C1" w14:textId="77777777" w:rsidR="00E708F0" w:rsidRDefault="00E70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78E6" w14:textId="77777777" w:rsidR="00D66D38" w:rsidRDefault="00D66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C95A" w14:textId="77777777" w:rsidR="00F73E38" w:rsidRDefault="00F73E38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04A2C06E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560F23CA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C4C97CB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71CB36C4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BDB5DFA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7C294395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22B16B51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6BD119C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1504D3DD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44FB474C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17C37C7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6C99A32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9208727" w14:textId="77777777" w:rsidR="002C7B8D" w:rsidRP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C004A" w14:textId="77777777" w:rsidR="00D66D38" w:rsidRDefault="00D66D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578B" w14:textId="77777777" w:rsidR="00F73E38" w:rsidRDefault="00F73E38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1CD4079C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3B0E9555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0E231466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059283A3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1679131">
    <w:abstractNumId w:val="6"/>
  </w:num>
  <w:num w:numId="2" w16cid:durableId="2103213185">
    <w:abstractNumId w:val="5"/>
  </w:num>
  <w:num w:numId="3" w16cid:durableId="1250651017">
    <w:abstractNumId w:val="9"/>
  </w:num>
  <w:num w:numId="4" w16cid:durableId="695542922">
    <w:abstractNumId w:val="7"/>
  </w:num>
  <w:num w:numId="5" w16cid:durableId="632906479">
    <w:abstractNumId w:val="8"/>
  </w:num>
  <w:num w:numId="6" w16cid:durableId="575211026">
    <w:abstractNumId w:val="3"/>
  </w:num>
  <w:num w:numId="7" w16cid:durableId="1388140101">
    <w:abstractNumId w:val="2"/>
  </w:num>
  <w:num w:numId="8" w16cid:durableId="2118986908">
    <w:abstractNumId w:val="0"/>
  </w:num>
  <w:num w:numId="9" w16cid:durableId="84082835">
    <w:abstractNumId w:val="1"/>
  </w:num>
  <w:num w:numId="10" w16cid:durableId="566918917">
    <w:abstractNumId w:val="4"/>
  </w:num>
  <w:num w:numId="11" w16cid:durableId="201938733">
    <w:abstractNumId w:val="24"/>
  </w:num>
  <w:num w:numId="12" w16cid:durableId="102582424">
    <w:abstractNumId w:val="18"/>
  </w:num>
  <w:num w:numId="13" w16cid:durableId="307443107">
    <w:abstractNumId w:val="31"/>
  </w:num>
  <w:num w:numId="14" w16cid:durableId="429937408">
    <w:abstractNumId w:val="21"/>
  </w:num>
  <w:num w:numId="15" w16cid:durableId="271862560">
    <w:abstractNumId w:val="25"/>
  </w:num>
  <w:num w:numId="16" w16cid:durableId="1912882353">
    <w:abstractNumId w:val="21"/>
  </w:num>
  <w:num w:numId="17" w16cid:durableId="1704669567">
    <w:abstractNumId w:val="12"/>
  </w:num>
  <w:num w:numId="18" w16cid:durableId="657609414">
    <w:abstractNumId w:val="36"/>
  </w:num>
  <w:num w:numId="19" w16cid:durableId="1182209212">
    <w:abstractNumId w:val="37"/>
  </w:num>
  <w:num w:numId="20" w16cid:durableId="2039810419">
    <w:abstractNumId w:val="15"/>
  </w:num>
  <w:num w:numId="21" w16cid:durableId="1929776255">
    <w:abstractNumId w:val="11"/>
  </w:num>
  <w:num w:numId="22" w16cid:durableId="429012461">
    <w:abstractNumId w:val="40"/>
  </w:num>
  <w:num w:numId="23" w16cid:durableId="977027788">
    <w:abstractNumId w:val="13"/>
  </w:num>
  <w:num w:numId="24" w16cid:durableId="988823205">
    <w:abstractNumId w:val="10"/>
  </w:num>
  <w:num w:numId="25" w16cid:durableId="455489367">
    <w:abstractNumId w:val="38"/>
  </w:num>
  <w:num w:numId="26" w16cid:durableId="344554868">
    <w:abstractNumId w:val="20"/>
  </w:num>
  <w:num w:numId="27" w16cid:durableId="2115591062">
    <w:abstractNumId w:val="14"/>
  </w:num>
  <w:num w:numId="28" w16cid:durableId="1276324209">
    <w:abstractNumId w:val="26"/>
  </w:num>
  <w:num w:numId="29" w16cid:durableId="1075125726">
    <w:abstractNumId w:val="41"/>
  </w:num>
  <w:num w:numId="30" w16cid:durableId="1250040137">
    <w:abstractNumId w:val="16"/>
  </w:num>
  <w:num w:numId="31" w16cid:durableId="601493680">
    <w:abstractNumId w:val="22"/>
  </w:num>
  <w:num w:numId="32" w16cid:durableId="1379164468">
    <w:abstractNumId w:val="27"/>
  </w:num>
  <w:num w:numId="33" w16cid:durableId="437218102">
    <w:abstractNumId w:val="17"/>
  </w:num>
  <w:num w:numId="34" w16cid:durableId="1107852851">
    <w:abstractNumId w:val="34"/>
  </w:num>
  <w:num w:numId="35" w16cid:durableId="2085838351">
    <w:abstractNumId w:val="33"/>
  </w:num>
  <w:num w:numId="36" w16cid:durableId="45839991">
    <w:abstractNumId w:val="35"/>
  </w:num>
  <w:num w:numId="37" w16cid:durableId="1008828023">
    <w:abstractNumId w:val="39"/>
  </w:num>
  <w:num w:numId="38" w16cid:durableId="1318344670">
    <w:abstractNumId w:val="28"/>
  </w:num>
  <w:num w:numId="39" w16cid:durableId="72314403">
    <w:abstractNumId w:val="23"/>
  </w:num>
  <w:num w:numId="40" w16cid:durableId="2071031510">
    <w:abstractNumId w:val="32"/>
  </w:num>
  <w:num w:numId="41" w16cid:durableId="1258711312">
    <w:abstractNumId w:val="30"/>
  </w:num>
  <w:num w:numId="42" w16cid:durableId="1215972056">
    <w:abstractNumId w:val="29"/>
  </w:num>
  <w:num w:numId="43" w16cid:durableId="582568310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144"/>
    <w:rsid w:val="0000294B"/>
    <w:rsid w:val="00002EC6"/>
    <w:rsid w:val="00002F16"/>
    <w:rsid w:val="0000305E"/>
    <w:rsid w:val="0000429D"/>
    <w:rsid w:val="00004AEF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6D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3B3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7BF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BDD"/>
    <w:rsid w:val="00041CBE"/>
    <w:rsid w:val="00041EBB"/>
    <w:rsid w:val="00042557"/>
    <w:rsid w:val="00042F9E"/>
    <w:rsid w:val="00043CC8"/>
    <w:rsid w:val="00043E1E"/>
    <w:rsid w:val="00043F1A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0A7"/>
    <w:rsid w:val="000526BD"/>
    <w:rsid w:val="0005276B"/>
    <w:rsid w:val="0005291C"/>
    <w:rsid w:val="00052EEB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1EE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181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73E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409"/>
    <w:rsid w:val="00101AA4"/>
    <w:rsid w:val="00101ECE"/>
    <w:rsid w:val="001022B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5F96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268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5F6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021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99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406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E6B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92E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6BC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237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5139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781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8C2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1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77E2D"/>
    <w:rsid w:val="002801C1"/>
    <w:rsid w:val="002804CF"/>
    <w:rsid w:val="00281DE4"/>
    <w:rsid w:val="002821CF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5853"/>
    <w:rsid w:val="002B720A"/>
    <w:rsid w:val="002C0977"/>
    <w:rsid w:val="002C0F5D"/>
    <w:rsid w:val="002C1534"/>
    <w:rsid w:val="002C1605"/>
    <w:rsid w:val="002C2213"/>
    <w:rsid w:val="002C25DD"/>
    <w:rsid w:val="002C3469"/>
    <w:rsid w:val="002C3575"/>
    <w:rsid w:val="002C3640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B8D"/>
    <w:rsid w:val="002C7E00"/>
    <w:rsid w:val="002D0287"/>
    <w:rsid w:val="002D15A8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09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9B"/>
    <w:rsid w:val="00312241"/>
    <w:rsid w:val="00312344"/>
    <w:rsid w:val="00312409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C84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6066"/>
    <w:rsid w:val="00457B0F"/>
    <w:rsid w:val="004610C0"/>
    <w:rsid w:val="00461202"/>
    <w:rsid w:val="00461300"/>
    <w:rsid w:val="00461546"/>
    <w:rsid w:val="00462E07"/>
    <w:rsid w:val="0046389E"/>
    <w:rsid w:val="004639A2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05B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2B2D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140"/>
    <w:rsid w:val="004F02FF"/>
    <w:rsid w:val="004F0E18"/>
    <w:rsid w:val="004F0E1C"/>
    <w:rsid w:val="004F1181"/>
    <w:rsid w:val="004F120F"/>
    <w:rsid w:val="004F157E"/>
    <w:rsid w:val="004F219A"/>
    <w:rsid w:val="004F21EF"/>
    <w:rsid w:val="004F2270"/>
    <w:rsid w:val="004F2A9B"/>
    <w:rsid w:val="004F2CD9"/>
    <w:rsid w:val="004F3B7F"/>
    <w:rsid w:val="004F3F24"/>
    <w:rsid w:val="004F3F28"/>
    <w:rsid w:val="004F4268"/>
    <w:rsid w:val="004F4320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636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1983"/>
    <w:rsid w:val="005423F0"/>
    <w:rsid w:val="0054257B"/>
    <w:rsid w:val="0054292B"/>
    <w:rsid w:val="00543412"/>
    <w:rsid w:val="0054448B"/>
    <w:rsid w:val="00544BA0"/>
    <w:rsid w:val="00545BD3"/>
    <w:rsid w:val="00546F9C"/>
    <w:rsid w:val="00547670"/>
    <w:rsid w:val="005479FE"/>
    <w:rsid w:val="00547ED5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5F35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5B0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C7985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5A9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710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5E28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69C"/>
    <w:rsid w:val="006958E8"/>
    <w:rsid w:val="00695A6C"/>
    <w:rsid w:val="00695DE5"/>
    <w:rsid w:val="006969AD"/>
    <w:rsid w:val="00696A01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574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0DE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8BD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489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592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300"/>
    <w:rsid w:val="0073268D"/>
    <w:rsid w:val="00732836"/>
    <w:rsid w:val="00733139"/>
    <w:rsid w:val="007336A1"/>
    <w:rsid w:val="00733D3E"/>
    <w:rsid w:val="00734062"/>
    <w:rsid w:val="00734738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174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DAA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797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B16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3BD8"/>
    <w:rsid w:val="00793C09"/>
    <w:rsid w:val="00793CBF"/>
    <w:rsid w:val="00794398"/>
    <w:rsid w:val="00794446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AB2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6E09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3B8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2C2F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AB9"/>
    <w:rsid w:val="00874F28"/>
    <w:rsid w:val="00875005"/>
    <w:rsid w:val="00875842"/>
    <w:rsid w:val="00875E6B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182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1FFB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D81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0FB9"/>
    <w:rsid w:val="009011C0"/>
    <w:rsid w:val="009012D5"/>
    <w:rsid w:val="00901F8E"/>
    <w:rsid w:val="00902456"/>
    <w:rsid w:val="00902E0F"/>
    <w:rsid w:val="0090329A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135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27E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167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61A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6861"/>
    <w:rsid w:val="00977714"/>
    <w:rsid w:val="00977E6E"/>
    <w:rsid w:val="0098117C"/>
    <w:rsid w:val="00981A9F"/>
    <w:rsid w:val="00981BD7"/>
    <w:rsid w:val="00981D48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633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5D5D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97B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263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3CC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9B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1C06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5FC4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C7AA0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07E56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17DEB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1CA0"/>
    <w:rsid w:val="00B52D2F"/>
    <w:rsid w:val="00B52EEE"/>
    <w:rsid w:val="00B532E5"/>
    <w:rsid w:val="00B533C4"/>
    <w:rsid w:val="00B5341D"/>
    <w:rsid w:val="00B53508"/>
    <w:rsid w:val="00B53910"/>
    <w:rsid w:val="00B53999"/>
    <w:rsid w:val="00B539C3"/>
    <w:rsid w:val="00B53C97"/>
    <w:rsid w:val="00B53EDE"/>
    <w:rsid w:val="00B5421C"/>
    <w:rsid w:val="00B54551"/>
    <w:rsid w:val="00B548D5"/>
    <w:rsid w:val="00B56534"/>
    <w:rsid w:val="00B56B47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4ACA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E0D"/>
    <w:rsid w:val="00B82408"/>
    <w:rsid w:val="00B82D93"/>
    <w:rsid w:val="00B82F60"/>
    <w:rsid w:val="00B837ED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42C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04B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91F"/>
    <w:rsid w:val="00BE7C32"/>
    <w:rsid w:val="00BF0497"/>
    <w:rsid w:val="00BF0A54"/>
    <w:rsid w:val="00BF0CB2"/>
    <w:rsid w:val="00BF1235"/>
    <w:rsid w:val="00BF14E3"/>
    <w:rsid w:val="00BF1C3E"/>
    <w:rsid w:val="00BF1E2F"/>
    <w:rsid w:val="00BF2233"/>
    <w:rsid w:val="00BF2322"/>
    <w:rsid w:val="00BF2466"/>
    <w:rsid w:val="00BF2A6D"/>
    <w:rsid w:val="00BF333D"/>
    <w:rsid w:val="00BF336A"/>
    <w:rsid w:val="00BF34AE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806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6C68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7F7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225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5F75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2EE"/>
    <w:rsid w:val="00CD6BA6"/>
    <w:rsid w:val="00CD6EC6"/>
    <w:rsid w:val="00CD74E0"/>
    <w:rsid w:val="00CD7871"/>
    <w:rsid w:val="00CE02D6"/>
    <w:rsid w:val="00CE0F5D"/>
    <w:rsid w:val="00CE0FD8"/>
    <w:rsid w:val="00CE237D"/>
    <w:rsid w:val="00CE29F5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225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7D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6D38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4F5C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863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5DB8"/>
    <w:rsid w:val="00E16C66"/>
    <w:rsid w:val="00E16EA7"/>
    <w:rsid w:val="00E2018D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8DD"/>
    <w:rsid w:val="00E27CC8"/>
    <w:rsid w:val="00E30522"/>
    <w:rsid w:val="00E30CC0"/>
    <w:rsid w:val="00E30ECA"/>
    <w:rsid w:val="00E30F60"/>
    <w:rsid w:val="00E3154A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64BC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8F0"/>
    <w:rsid w:val="00E70E62"/>
    <w:rsid w:val="00E713CF"/>
    <w:rsid w:val="00E71D66"/>
    <w:rsid w:val="00E71FD9"/>
    <w:rsid w:val="00E72987"/>
    <w:rsid w:val="00E72EFE"/>
    <w:rsid w:val="00E7310A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C42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1FC8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6D0F"/>
    <w:rsid w:val="00F57812"/>
    <w:rsid w:val="00F603B2"/>
    <w:rsid w:val="00F605D5"/>
    <w:rsid w:val="00F608F4"/>
    <w:rsid w:val="00F60A73"/>
    <w:rsid w:val="00F614F3"/>
    <w:rsid w:val="00F61A8E"/>
    <w:rsid w:val="00F61D84"/>
    <w:rsid w:val="00F6220C"/>
    <w:rsid w:val="00F642B1"/>
    <w:rsid w:val="00F643EF"/>
    <w:rsid w:val="00F649C9"/>
    <w:rsid w:val="00F64EBD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E38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BBB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BA98152-7D03-404F-B6BF-22C90F52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6FFCF1-92F0-44D6-96C6-71968DF0D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252603-0B6A-491E-A861-2E367A2E66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wiriya j</cp:lastModifiedBy>
  <cp:revision>2</cp:revision>
  <cp:lastPrinted>2024-11-05T06:55:00Z</cp:lastPrinted>
  <dcterms:created xsi:type="dcterms:W3CDTF">2026-05-13T11:03:00Z</dcterms:created>
  <dcterms:modified xsi:type="dcterms:W3CDTF">2026-05-13T11:03:00Z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