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Pr="00EC09EF" w:rsidRDefault="00DB308D" w:rsidP="004C2111">
      <w:pPr>
        <w:pStyle w:val="Reference"/>
        <w:rPr>
          <w:rFonts w:cstheme="minorBidi"/>
          <w:sz w:val="14"/>
          <w:szCs w:val="18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548D6826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4C5B4023" w:rsidR="003E4AF2" w:rsidRPr="00DA004A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เสนอ ผู้ถือหุ้น</w:t>
      </w:r>
      <w:r w:rsidR="00B5181C" w:rsidRPr="00DA004A">
        <w:rPr>
          <w:rFonts w:ascii="BrowalliaUPC" w:hAnsi="BrowalliaUPC" w:cs="BrowalliaUPC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ของบริษัท </w:t>
      </w:r>
      <w:proofErr w:type="spellStart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DA00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8C3D6ED" w14:textId="14D0E440" w:rsidR="009D1C1B" w:rsidRDefault="00CE4720" w:rsidP="009D1C1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472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3E4AF2"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="003E4AF2"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CF7A6B">
        <w:rPr>
          <w:rFonts w:ascii="BrowalliaUPC" w:hAnsi="BrowalliaUPC" w:cs="BrowalliaUPC"/>
          <w:sz w:val="28"/>
          <w:szCs w:val="28"/>
          <w:lang w:bidi="th-TH"/>
        </w:rPr>
        <w:t xml:space="preserve"> (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“</w:t>
      </w:r>
      <w:r w:rsidR="00CF7A6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”</w:t>
      </w:r>
      <w:r w:rsidR="00CF7A6B">
        <w:rPr>
          <w:rFonts w:ascii="BrowalliaUPC" w:hAnsi="BrowalliaUPC" w:cs="BrowalliaUPC"/>
          <w:sz w:val="28"/>
          <w:szCs w:val="28"/>
          <w:lang w:val="en-US" w:bidi="th-TH"/>
        </w:rPr>
        <w:t>)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“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6E15CD">
        <w:rPr>
          <w:rFonts w:ascii="BrowalliaUPC" w:hAnsi="BrowalliaUPC" w:cs="BrowalliaUPC"/>
          <w:sz w:val="28"/>
          <w:szCs w:val="28"/>
          <w:lang w:bidi="th-TH"/>
        </w:rPr>
        <w:t>”</w:t>
      </w:r>
      <w:r w:rsidR="003E4AF2"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D1C1B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1C1B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D1C1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6FBD">
        <w:rPr>
          <w:rFonts w:ascii="Browallia New" w:hAnsi="Browallia New" w:cs="Browallia New"/>
          <w:sz w:val="28"/>
          <w:szCs w:val="28"/>
          <w:lang w:bidi="th-TH"/>
        </w:rPr>
        <w:br/>
      </w:r>
      <w:r w:rsidR="009D1C1B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1524BE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524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1524BE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9D1C1B" w:rsidRPr="005C42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E4BF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</w:t>
      </w:r>
      <w:r w:rsidR="009D1C1B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1524BE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B447CE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633DB7" w:rsidRPr="00633DB7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สิ้นสุดวันเดียวกัน</w:t>
      </w:r>
      <w:r w:rsidR="00633DB7" w:rsidRPr="00633DB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6E15CD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61533E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9D1C1B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524BE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9D1C1B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1524BE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9D1C1B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6DC1FC14" w14:textId="77777777" w:rsidR="003E4AF2" w:rsidRPr="006848C0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DA004A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DA004A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AC01718" w14:textId="454D6F43" w:rsidR="00971DEB" w:rsidRDefault="00971DEB" w:rsidP="00971DE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04B1A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B45704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6FBD">
        <w:rPr>
          <w:rFonts w:ascii="BrowalliaUPC" w:hAnsi="BrowalliaUPC" w:cs="BrowalliaUPC"/>
          <w:sz w:val="28"/>
          <w:szCs w:val="28"/>
          <w:lang w:bidi="th-TH"/>
        </w:rPr>
        <w:br/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8F6FB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EC26FF" w14:textId="77777777" w:rsidR="002F1EC2" w:rsidRPr="00A522B7" w:rsidRDefault="002F1EC2" w:rsidP="002F1EC2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508DBFE2" w:rsidR="00C163F0" w:rsidRPr="00635A0F" w:rsidRDefault="001D716E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4FA232" w14:textId="2E459CD1" w:rsidR="00714A8C" w:rsidRPr="001524BE" w:rsidRDefault="00FF3688" w:rsidP="00714A8C">
      <w:pPr>
        <w:spacing w:after="0" w:line="36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F3688">
        <w:rPr>
          <w:rFonts w:ascii="Browallia New" w:hAnsi="Browallia New" w:cs="Browallia New"/>
          <w:sz w:val="28"/>
          <w:szCs w:val="28"/>
          <w:lang w:bidi="th-TH"/>
        </w:rPr>
        <w:t>15</w:t>
      </w:r>
      <w:r w:rsidR="001524BE" w:rsidRPr="00FF36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พฤษภาคม </w:t>
      </w:r>
      <w:r w:rsidR="001524BE" w:rsidRPr="00FF3688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5A04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606C5" w14:textId="77777777" w:rsidR="00662BBE" w:rsidRDefault="00662BBE">
      <w:r>
        <w:separator/>
      </w:r>
    </w:p>
  </w:endnote>
  <w:endnote w:type="continuationSeparator" w:id="0">
    <w:p w14:paraId="6B97220F" w14:textId="77777777" w:rsidR="00662BBE" w:rsidRDefault="0066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A60B" w14:textId="77777777" w:rsidR="00662BBE" w:rsidRDefault="00662BBE">
      <w:bookmarkStart w:id="0" w:name="_Hlk482348182"/>
      <w:bookmarkEnd w:id="0"/>
      <w:r>
        <w:separator/>
      </w:r>
    </w:p>
  </w:footnote>
  <w:footnote w:type="continuationSeparator" w:id="0">
    <w:p w14:paraId="46DD3B5D" w14:textId="77777777" w:rsidR="00662BBE" w:rsidRDefault="00662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6C0B1C7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6BD9DC78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36CFC"/>
    <w:rsid w:val="00044ACE"/>
    <w:rsid w:val="0004550E"/>
    <w:rsid w:val="00047DBD"/>
    <w:rsid w:val="000525F8"/>
    <w:rsid w:val="00052614"/>
    <w:rsid w:val="00055007"/>
    <w:rsid w:val="000572E0"/>
    <w:rsid w:val="00063F41"/>
    <w:rsid w:val="00067A2B"/>
    <w:rsid w:val="000723F7"/>
    <w:rsid w:val="00074485"/>
    <w:rsid w:val="00081744"/>
    <w:rsid w:val="000828F1"/>
    <w:rsid w:val="00082F03"/>
    <w:rsid w:val="00082F59"/>
    <w:rsid w:val="000875D8"/>
    <w:rsid w:val="00090C45"/>
    <w:rsid w:val="00094333"/>
    <w:rsid w:val="00096911"/>
    <w:rsid w:val="00097FAB"/>
    <w:rsid w:val="000A6F6D"/>
    <w:rsid w:val="000B65E3"/>
    <w:rsid w:val="000B7090"/>
    <w:rsid w:val="000C3D6A"/>
    <w:rsid w:val="000C7352"/>
    <w:rsid w:val="000D2DBF"/>
    <w:rsid w:val="000E52CE"/>
    <w:rsid w:val="000F3AAB"/>
    <w:rsid w:val="000F6DB6"/>
    <w:rsid w:val="000F6E25"/>
    <w:rsid w:val="001011DF"/>
    <w:rsid w:val="00104BF9"/>
    <w:rsid w:val="00112B69"/>
    <w:rsid w:val="001166CD"/>
    <w:rsid w:val="001222ED"/>
    <w:rsid w:val="001316D3"/>
    <w:rsid w:val="00132F51"/>
    <w:rsid w:val="00142624"/>
    <w:rsid w:val="00142760"/>
    <w:rsid w:val="00142E5B"/>
    <w:rsid w:val="001524BE"/>
    <w:rsid w:val="001554CD"/>
    <w:rsid w:val="00155A91"/>
    <w:rsid w:val="00156104"/>
    <w:rsid w:val="00156EE9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2370"/>
    <w:rsid w:val="001B436B"/>
    <w:rsid w:val="001B5B4A"/>
    <w:rsid w:val="001B726D"/>
    <w:rsid w:val="001B7388"/>
    <w:rsid w:val="001C0F98"/>
    <w:rsid w:val="001C2857"/>
    <w:rsid w:val="001C6107"/>
    <w:rsid w:val="001D2302"/>
    <w:rsid w:val="001D716E"/>
    <w:rsid w:val="001D7BB3"/>
    <w:rsid w:val="001D7BB5"/>
    <w:rsid w:val="001E12A6"/>
    <w:rsid w:val="001E498F"/>
    <w:rsid w:val="001E4BF6"/>
    <w:rsid w:val="001F1A88"/>
    <w:rsid w:val="00214B4B"/>
    <w:rsid w:val="0022518C"/>
    <w:rsid w:val="00230E72"/>
    <w:rsid w:val="0023489F"/>
    <w:rsid w:val="00237A7E"/>
    <w:rsid w:val="00241F16"/>
    <w:rsid w:val="00242C27"/>
    <w:rsid w:val="00247969"/>
    <w:rsid w:val="00250F3A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942B6"/>
    <w:rsid w:val="002A252E"/>
    <w:rsid w:val="002B0726"/>
    <w:rsid w:val="002B0BF8"/>
    <w:rsid w:val="002B5348"/>
    <w:rsid w:val="002B5A4A"/>
    <w:rsid w:val="002C303B"/>
    <w:rsid w:val="002C623D"/>
    <w:rsid w:val="002D5A0F"/>
    <w:rsid w:val="002D6E25"/>
    <w:rsid w:val="002E02F4"/>
    <w:rsid w:val="002E57BB"/>
    <w:rsid w:val="002E7F1E"/>
    <w:rsid w:val="002F1908"/>
    <w:rsid w:val="002F1EC2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10ED"/>
    <w:rsid w:val="00331B99"/>
    <w:rsid w:val="003331D5"/>
    <w:rsid w:val="0033378D"/>
    <w:rsid w:val="00334C25"/>
    <w:rsid w:val="00335342"/>
    <w:rsid w:val="00335E5B"/>
    <w:rsid w:val="003469B9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1A4E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3F1D66"/>
    <w:rsid w:val="00403792"/>
    <w:rsid w:val="0041046E"/>
    <w:rsid w:val="004110F4"/>
    <w:rsid w:val="00416281"/>
    <w:rsid w:val="00422353"/>
    <w:rsid w:val="0042469F"/>
    <w:rsid w:val="00426915"/>
    <w:rsid w:val="00433610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1956"/>
    <w:rsid w:val="004C2111"/>
    <w:rsid w:val="004C56F7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4F63CD"/>
    <w:rsid w:val="00504A6E"/>
    <w:rsid w:val="005070FA"/>
    <w:rsid w:val="00516F32"/>
    <w:rsid w:val="0052186A"/>
    <w:rsid w:val="005321DA"/>
    <w:rsid w:val="00542ADA"/>
    <w:rsid w:val="0054553D"/>
    <w:rsid w:val="00547541"/>
    <w:rsid w:val="00551365"/>
    <w:rsid w:val="0055245A"/>
    <w:rsid w:val="0056217D"/>
    <w:rsid w:val="005627FF"/>
    <w:rsid w:val="00565186"/>
    <w:rsid w:val="00567584"/>
    <w:rsid w:val="00567742"/>
    <w:rsid w:val="00571E30"/>
    <w:rsid w:val="00577D61"/>
    <w:rsid w:val="005822AC"/>
    <w:rsid w:val="00583C7A"/>
    <w:rsid w:val="00584B84"/>
    <w:rsid w:val="0059138B"/>
    <w:rsid w:val="00591F0D"/>
    <w:rsid w:val="00592396"/>
    <w:rsid w:val="005A0480"/>
    <w:rsid w:val="005A27DB"/>
    <w:rsid w:val="005A29D0"/>
    <w:rsid w:val="005B183C"/>
    <w:rsid w:val="005B21A9"/>
    <w:rsid w:val="005B23C4"/>
    <w:rsid w:val="005B405A"/>
    <w:rsid w:val="005B48CB"/>
    <w:rsid w:val="005C2CCB"/>
    <w:rsid w:val="005C422D"/>
    <w:rsid w:val="005C6479"/>
    <w:rsid w:val="005C69FD"/>
    <w:rsid w:val="005D24D3"/>
    <w:rsid w:val="005D7025"/>
    <w:rsid w:val="005E2D67"/>
    <w:rsid w:val="005E4B76"/>
    <w:rsid w:val="005E5578"/>
    <w:rsid w:val="005E5DF2"/>
    <w:rsid w:val="005E7A58"/>
    <w:rsid w:val="005F09CE"/>
    <w:rsid w:val="005F4243"/>
    <w:rsid w:val="005F4D62"/>
    <w:rsid w:val="00604B1A"/>
    <w:rsid w:val="00610ED7"/>
    <w:rsid w:val="00613B0F"/>
    <w:rsid w:val="00613C41"/>
    <w:rsid w:val="006147CF"/>
    <w:rsid w:val="006147E5"/>
    <w:rsid w:val="0061533E"/>
    <w:rsid w:val="006200AE"/>
    <w:rsid w:val="00620CE3"/>
    <w:rsid w:val="00621086"/>
    <w:rsid w:val="0062208C"/>
    <w:rsid w:val="00626855"/>
    <w:rsid w:val="00633194"/>
    <w:rsid w:val="00633DB7"/>
    <w:rsid w:val="00634D49"/>
    <w:rsid w:val="006365A1"/>
    <w:rsid w:val="00636AA2"/>
    <w:rsid w:val="00646878"/>
    <w:rsid w:val="00653B85"/>
    <w:rsid w:val="00662BBE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848C0"/>
    <w:rsid w:val="00684D95"/>
    <w:rsid w:val="00685345"/>
    <w:rsid w:val="00692CA5"/>
    <w:rsid w:val="006932D7"/>
    <w:rsid w:val="0069438B"/>
    <w:rsid w:val="00696C42"/>
    <w:rsid w:val="006A3B2F"/>
    <w:rsid w:val="006B0436"/>
    <w:rsid w:val="006B06A2"/>
    <w:rsid w:val="006C2FD8"/>
    <w:rsid w:val="006C3D37"/>
    <w:rsid w:val="006C4B29"/>
    <w:rsid w:val="006C6376"/>
    <w:rsid w:val="006D6FF5"/>
    <w:rsid w:val="006E15CD"/>
    <w:rsid w:val="006F1099"/>
    <w:rsid w:val="006F1B19"/>
    <w:rsid w:val="006F29ED"/>
    <w:rsid w:val="006F4F77"/>
    <w:rsid w:val="006F53EE"/>
    <w:rsid w:val="006F68CE"/>
    <w:rsid w:val="0070147C"/>
    <w:rsid w:val="007064E7"/>
    <w:rsid w:val="00714A8C"/>
    <w:rsid w:val="00714FD6"/>
    <w:rsid w:val="0072212D"/>
    <w:rsid w:val="00722F41"/>
    <w:rsid w:val="00725A4E"/>
    <w:rsid w:val="007265F7"/>
    <w:rsid w:val="00726C03"/>
    <w:rsid w:val="00731894"/>
    <w:rsid w:val="00731AAD"/>
    <w:rsid w:val="007408B1"/>
    <w:rsid w:val="00746796"/>
    <w:rsid w:val="00746D91"/>
    <w:rsid w:val="007547A4"/>
    <w:rsid w:val="0075598A"/>
    <w:rsid w:val="00761813"/>
    <w:rsid w:val="00771B85"/>
    <w:rsid w:val="00775DA6"/>
    <w:rsid w:val="00776745"/>
    <w:rsid w:val="00777248"/>
    <w:rsid w:val="0078170A"/>
    <w:rsid w:val="007820E3"/>
    <w:rsid w:val="00790956"/>
    <w:rsid w:val="007945A2"/>
    <w:rsid w:val="0079502D"/>
    <w:rsid w:val="007959B2"/>
    <w:rsid w:val="00796CC3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D6B2D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1866"/>
    <w:rsid w:val="00832F51"/>
    <w:rsid w:val="008378B5"/>
    <w:rsid w:val="00837B54"/>
    <w:rsid w:val="00840F58"/>
    <w:rsid w:val="00843100"/>
    <w:rsid w:val="00847054"/>
    <w:rsid w:val="00850F25"/>
    <w:rsid w:val="00851597"/>
    <w:rsid w:val="00852CFD"/>
    <w:rsid w:val="008534AA"/>
    <w:rsid w:val="008541C2"/>
    <w:rsid w:val="0086426A"/>
    <w:rsid w:val="008719C2"/>
    <w:rsid w:val="00880A55"/>
    <w:rsid w:val="008835F6"/>
    <w:rsid w:val="00884701"/>
    <w:rsid w:val="00884FF7"/>
    <w:rsid w:val="00894ACE"/>
    <w:rsid w:val="008A7440"/>
    <w:rsid w:val="008A769F"/>
    <w:rsid w:val="008B03D9"/>
    <w:rsid w:val="008B061E"/>
    <w:rsid w:val="008B0623"/>
    <w:rsid w:val="008B19D9"/>
    <w:rsid w:val="008B1FD3"/>
    <w:rsid w:val="008B204B"/>
    <w:rsid w:val="008B3A5C"/>
    <w:rsid w:val="008C49AE"/>
    <w:rsid w:val="008C5447"/>
    <w:rsid w:val="008C59F7"/>
    <w:rsid w:val="008D19A9"/>
    <w:rsid w:val="008D7E6D"/>
    <w:rsid w:val="008E7687"/>
    <w:rsid w:val="008F0E3C"/>
    <w:rsid w:val="008F11FA"/>
    <w:rsid w:val="008F1977"/>
    <w:rsid w:val="008F33AE"/>
    <w:rsid w:val="008F4ACA"/>
    <w:rsid w:val="008F6FBD"/>
    <w:rsid w:val="009046A6"/>
    <w:rsid w:val="00907FD4"/>
    <w:rsid w:val="00912F98"/>
    <w:rsid w:val="00913C03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5A5F"/>
    <w:rsid w:val="00957E70"/>
    <w:rsid w:val="00967CCB"/>
    <w:rsid w:val="00970DAB"/>
    <w:rsid w:val="00971DE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D1C1B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273C"/>
    <w:rsid w:val="00A30D5D"/>
    <w:rsid w:val="00A35782"/>
    <w:rsid w:val="00A362F9"/>
    <w:rsid w:val="00A3765A"/>
    <w:rsid w:val="00A3798F"/>
    <w:rsid w:val="00A43EE6"/>
    <w:rsid w:val="00A4585A"/>
    <w:rsid w:val="00A4779E"/>
    <w:rsid w:val="00A5354C"/>
    <w:rsid w:val="00A57C91"/>
    <w:rsid w:val="00A60F49"/>
    <w:rsid w:val="00A61E15"/>
    <w:rsid w:val="00A66F91"/>
    <w:rsid w:val="00A70229"/>
    <w:rsid w:val="00A712D3"/>
    <w:rsid w:val="00A81FB2"/>
    <w:rsid w:val="00A918D1"/>
    <w:rsid w:val="00A93A9A"/>
    <w:rsid w:val="00AA219C"/>
    <w:rsid w:val="00AA2FCF"/>
    <w:rsid w:val="00AA5C16"/>
    <w:rsid w:val="00AB51D7"/>
    <w:rsid w:val="00AB7338"/>
    <w:rsid w:val="00AC11C7"/>
    <w:rsid w:val="00AC31D4"/>
    <w:rsid w:val="00AC5413"/>
    <w:rsid w:val="00AC6098"/>
    <w:rsid w:val="00AD0D64"/>
    <w:rsid w:val="00AD3B26"/>
    <w:rsid w:val="00AD4D71"/>
    <w:rsid w:val="00AE2BF6"/>
    <w:rsid w:val="00AE3370"/>
    <w:rsid w:val="00AE4BA3"/>
    <w:rsid w:val="00AE64CA"/>
    <w:rsid w:val="00AF4F74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391D"/>
    <w:rsid w:val="00B34D51"/>
    <w:rsid w:val="00B35607"/>
    <w:rsid w:val="00B36A0E"/>
    <w:rsid w:val="00B36BA1"/>
    <w:rsid w:val="00B40D67"/>
    <w:rsid w:val="00B43C45"/>
    <w:rsid w:val="00B447CE"/>
    <w:rsid w:val="00B45704"/>
    <w:rsid w:val="00B50BBB"/>
    <w:rsid w:val="00B5181C"/>
    <w:rsid w:val="00B55A93"/>
    <w:rsid w:val="00B55EE8"/>
    <w:rsid w:val="00B56E6C"/>
    <w:rsid w:val="00B60FEB"/>
    <w:rsid w:val="00B63D0E"/>
    <w:rsid w:val="00B66908"/>
    <w:rsid w:val="00B70285"/>
    <w:rsid w:val="00B736EC"/>
    <w:rsid w:val="00B75B2F"/>
    <w:rsid w:val="00B77AE2"/>
    <w:rsid w:val="00B77FC9"/>
    <w:rsid w:val="00B82A97"/>
    <w:rsid w:val="00B83039"/>
    <w:rsid w:val="00B84D6A"/>
    <w:rsid w:val="00B97F54"/>
    <w:rsid w:val="00BA34A6"/>
    <w:rsid w:val="00BA5A6D"/>
    <w:rsid w:val="00BA5B00"/>
    <w:rsid w:val="00BB1A07"/>
    <w:rsid w:val="00BB6DAD"/>
    <w:rsid w:val="00BB7346"/>
    <w:rsid w:val="00BC1555"/>
    <w:rsid w:val="00BC4F43"/>
    <w:rsid w:val="00BC60A9"/>
    <w:rsid w:val="00BC7310"/>
    <w:rsid w:val="00BD1B7B"/>
    <w:rsid w:val="00BE0C8A"/>
    <w:rsid w:val="00BE334D"/>
    <w:rsid w:val="00BE4988"/>
    <w:rsid w:val="00BE7AE1"/>
    <w:rsid w:val="00BF1C24"/>
    <w:rsid w:val="00BF3DAB"/>
    <w:rsid w:val="00BF5E73"/>
    <w:rsid w:val="00C0416D"/>
    <w:rsid w:val="00C06939"/>
    <w:rsid w:val="00C163F0"/>
    <w:rsid w:val="00C173BF"/>
    <w:rsid w:val="00C21E3B"/>
    <w:rsid w:val="00C27E6A"/>
    <w:rsid w:val="00C307E2"/>
    <w:rsid w:val="00C30909"/>
    <w:rsid w:val="00C35B1A"/>
    <w:rsid w:val="00C37A26"/>
    <w:rsid w:val="00C40C5D"/>
    <w:rsid w:val="00C41C7D"/>
    <w:rsid w:val="00C435EA"/>
    <w:rsid w:val="00C447A7"/>
    <w:rsid w:val="00C502C2"/>
    <w:rsid w:val="00C52C16"/>
    <w:rsid w:val="00C63023"/>
    <w:rsid w:val="00C63743"/>
    <w:rsid w:val="00C63BFB"/>
    <w:rsid w:val="00C7695E"/>
    <w:rsid w:val="00C76C6C"/>
    <w:rsid w:val="00C77C78"/>
    <w:rsid w:val="00C80EC5"/>
    <w:rsid w:val="00C81D2D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07E4"/>
    <w:rsid w:val="00CD25C2"/>
    <w:rsid w:val="00CD4D4E"/>
    <w:rsid w:val="00CE1D14"/>
    <w:rsid w:val="00CE24E5"/>
    <w:rsid w:val="00CE41DB"/>
    <w:rsid w:val="00CE4720"/>
    <w:rsid w:val="00CE4B5C"/>
    <w:rsid w:val="00CE4D96"/>
    <w:rsid w:val="00CE520E"/>
    <w:rsid w:val="00CE7670"/>
    <w:rsid w:val="00CF00E1"/>
    <w:rsid w:val="00CF1EA0"/>
    <w:rsid w:val="00CF7A6B"/>
    <w:rsid w:val="00D078C4"/>
    <w:rsid w:val="00D15EA5"/>
    <w:rsid w:val="00D16FB6"/>
    <w:rsid w:val="00D17847"/>
    <w:rsid w:val="00D2100B"/>
    <w:rsid w:val="00D24220"/>
    <w:rsid w:val="00D3089E"/>
    <w:rsid w:val="00D31D7A"/>
    <w:rsid w:val="00D323E0"/>
    <w:rsid w:val="00D33E60"/>
    <w:rsid w:val="00D4410C"/>
    <w:rsid w:val="00D45C5B"/>
    <w:rsid w:val="00D460E7"/>
    <w:rsid w:val="00D63ABC"/>
    <w:rsid w:val="00D643B7"/>
    <w:rsid w:val="00D65332"/>
    <w:rsid w:val="00D675F1"/>
    <w:rsid w:val="00D73B96"/>
    <w:rsid w:val="00D80807"/>
    <w:rsid w:val="00D81589"/>
    <w:rsid w:val="00D84E22"/>
    <w:rsid w:val="00D86917"/>
    <w:rsid w:val="00D92F9A"/>
    <w:rsid w:val="00D9427D"/>
    <w:rsid w:val="00D95CC8"/>
    <w:rsid w:val="00D96128"/>
    <w:rsid w:val="00DA004A"/>
    <w:rsid w:val="00DA36EE"/>
    <w:rsid w:val="00DA452E"/>
    <w:rsid w:val="00DA5128"/>
    <w:rsid w:val="00DB308D"/>
    <w:rsid w:val="00DB57C6"/>
    <w:rsid w:val="00DB5F40"/>
    <w:rsid w:val="00DD1E47"/>
    <w:rsid w:val="00DD362D"/>
    <w:rsid w:val="00DD61A9"/>
    <w:rsid w:val="00DD6EF1"/>
    <w:rsid w:val="00DE4958"/>
    <w:rsid w:val="00DE50C0"/>
    <w:rsid w:val="00DE5E3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289A"/>
    <w:rsid w:val="00E64D2D"/>
    <w:rsid w:val="00E74244"/>
    <w:rsid w:val="00E76190"/>
    <w:rsid w:val="00E77AE8"/>
    <w:rsid w:val="00E8395E"/>
    <w:rsid w:val="00E86B53"/>
    <w:rsid w:val="00E9110B"/>
    <w:rsid w:val="00EA1BED"/>
    <w:rsid w:val="00EA211E"/>
    <w:rsid w:val="00EA2B6F"/>
    <w:rsid w:val="00EB08FF"/>
    <w:rsid w:val="00EB3478"/>
    <w:rsid w:val="00EB4B39"/>
    <w:rsid w:val="00EB6FE3"/>
    <w:rsid w:val="00EC09EF"/>
    <w:rsid w:val="00EC6DB6"/>
    <w:rsid w:val="00ED25FB"/>
    <w:rsid w:val="00ED76E0"/>
    <w:rsid w:val="00EE0F65"/>
    <w:rsid w:val="00EE321E"/>
    <w:rsid w:val="00EE44DA"/>
    <w:rsid w:val="00EE59BD"/>
    <w:rsid w:val="00EF190C"/>
    <w:rsid w:val="00EF1BDB"/>
    <w:rsid w:val="00EF47AE"/>
    <w:rsid w:val="00EF4A2F"/>
    <w:rsid w:val="00EF564B"/>
    <w:rsid w:val="00F01358"/>
    <w:rsid w:val="00F0469F"/>
    <w:rsid w:val="00F13DCA"/>
    <w:rsid w:val="00F14ED4"/>
    <w:rsid w:val="00F17842"/>
    <w:rsid w:val="00F246A1"/>
    <w:rsid w:val="00F24EB9"/>
    <w:rsid w:val="00F27ED6"/>
    <w:rsid w:val="00F37917"/>
    <w:rsid w:val="00F51F01"/>
    <w:rsid w:val="00F5513E"/>
    <w:rsid w:val="00F60F00"/>
    <w:rsid w:val="00F63C20"/>
    <w:rsid w:val="00F63F3F"/>
    <w:rsid w:val="00F66FA5"/>
    <w:rsid w:val="00F71678"/>
    <w:rsid w:val="00F730E3"/>
    <w:rsid w:val="00F74822"/>
    <w:rsid w:val="00F754F0"/>
    <w:rsid w:val="00F755E9"/>
    <w:rsid w:val="00F83F39"/>
    <w:rsid w:val="00F85F9A"/>
    <w:rsid w:val="00F909CD"/>
    <w:rsid w:val="00F974D1"/>
    <w:rsid w:val="00FA121E"/>
    <w:rsid w:val="00FA16E0"/>
    <w:rsid w:val="00FB069B"/>
    <w:rsid w:val="00FB2FAE"/>
    <w:rsid w:val="00FB6ACB"/>
    <w:rsid w:val="00FB7165"/>
    <w:rsid w:val="00FB7BC3"/>
    <w:rsid w:val="00FC2B9E"/>
    <w:rsid w:val="00FC4397"/>
    <w:rsid w:val="00FC499D"/>
    <w:rsid w:val="00FC5FB2"/>
    <w:rsid w:val="00FD05AD"/>
    <w:rsid w:val="00FD0666"/>
    <w:rsid w:val="00FD6F44"/>
    <w:rsid w:val="00FD7295"/>
    <w:rsid w:val="00FE2187"/>
    <w:rsid w:val="00FE320C"/>
    <w:rsid w:val="00FE7014"/>
    <w:rsid w:val="00FF3688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47DBDDF6-FEC4-427A-9440-7DD48906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4F2D7F" w:themeColor="accent1"/>
      </w:tcBorders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C8BEAF" w:themeColor="accent2"/>
      </w:tcBorders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00A7B5" w:themeColor="accent3"/>
      </w:tcBorders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FF7D1E" w:themeColor="accent4"/>
      </w:tcBorders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9BD732" w:themeColor="accent5"/>
      </w:tcBorders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tcBorders>
        <w:top w:val="double" w:sz="4" w:space="0" w:color="E92841" w:themeColor="accent6"/>
      </w:tcBorders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left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left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left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left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left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left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right w:val="single" w:sz="12" w:space="0" w:color="000000"/>
      </w:tcBorders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4abd8d1e778d120fa89454d2f9b279be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2ef114ade12decba2642ac8c26900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33CAD-CF48-47AD-9DBF-68887A9A1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318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212</cp:revision>
  <cp:lastPrinted>2025-11-13T10:59:00Z</cp:lastPrinted>
  <dcterms:created xsi:type="dcterms:W3CDTF">2019-03-12T06:58:00Z</dcterms:created>
  <dcterms:modified xsi:type="dcterms:W3CDTF">2026-05-15T06:04:00Z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