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F7F0" w14:textId="77777777" w:rsidR="00396236" w:rsidRPr="00697765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697765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04EB7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9085084" w14:textId="2E6142E5" w:rsidR="00396236" w:rsidRPr="004621E8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5C3B32" w:rsidRPr="004621E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621E8" w:rsidRPr="004621E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C3B32" w:rsidRPr="004621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621E8" w:rsidRPr="00697765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5C3B32" w:rsidRPr="006977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D5D79" w:rsidRPr="004621E8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621E8" w:rsidRPr="004621E8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0F05AF2C" w14:textId="77777777" w:rsidR="00A16885" w:rsidRPr="004621E8" w:rsidRDefault="00A16885" w:rsidP="002E5A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697765" w:rsidRDefault="00DB4D95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21E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4621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4621E8" w:rsidRDefault="00A6632B" w:rsidP="002E5A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4621E8">
        <w:rPr>
          <w:rFonts w:asciiTheme="majorBidi" w:hAnsiTheme="majorBidi" w:cstheme="majorBidi"/>
        </w:rPr>
        <w:tab/>
        <w:t>1.1</w:t>
      </w:r>
      <w:r w:rsidR="009A1562" w:rsidRPr="004621E8">
        <w:rPr>
          <w:rFonts w:asciiTheme="majorBidi" w:hAnsiTheme="majorBidi" w:cstheme="majorBidi"/>
        </w:rPr>
        <w:t xml:space="preserve"> </w:t>
      </w:r>
      <w:r w:rsidR="00D53507" w:rsidRPr="004621E8">
        <w:rPr>
          <w:rFonts w:asciiTheme="majorBidi" w:hAnsiTheme="majorBidi" w:cstheme="majorBidi"/>
        </w:rPr>
        <w:tab/>
      </w:r>
      <w:r w:rsidRPr="00697765">
        <w:rPr>
          <w:rFonts w:asciiTheme="majorBidi" w:hAnsiTheme="majorBidi" w:cstheme="majorBidi"/>
          <w:cs/>
        </w:rPr>
        <w:t>สถานะของบริษัท</w:t>
      </w:r>
    </w:p>
    <w:p w14:paraId="2F125578" w14:textId="54242184" w:rsidR="002108ED" w:rsidRPr="004621E8" w:rsidRDefault="00244D28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4621E8">
        <w:rPr>
          <w:rFonts w:asciiTheme="majorBidi" w:hAnsiTheme="majorBidi" w:cstheme="majorBidi"/>
          <w:sz w:val="32"/>
          <w:szCs w:val="32"/>
        </w:rPr>
        <w:t>(</w:t>
      </w:r>
      <w:r w:rsidRPr="00697765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4621E8">
        <w:rPr>
          <w:rFonts w:asciiTheme="majorBidi" w:hAnsiTheme="majorBidi" w:cstheme="majorBidi"/>
          <w:sz w:val="32"/>
          <w:szCs w:val="32"/>
        </w:rPr>
        <w:t>) (“</w:t>
      </w:r>
      <w:r w:rsidRPr="0069776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621E8">
        <w:rPr>
          <w:rFonts w:asciiTheme="majorBidi" w:hAnsiTheme="majorBidi" w:cstheme="majorBidi"/>
          <w:sz w:val="32"/>
          <w:szCs w:val="32"/>
        </w:rPr>
        <w:t xml:space="preserve">”) </w:t>
      </w:r>
      <w:r w:rsidRPr="00697765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="00B02081" w:rsidRPr="00697765">
        <w:rPr>
          <w:rFonts w:asciiTheme="majorBidi" w:hAnsiTheme="majorBidi" w:cstheme="majorBidi"/>
          <w:sz w:val="32"/>
          <w:szCs w:val="32"/>
          <w:cs/>
        </w:rPr>
        <w:br/>
      </w:r>
      <w:r w:rsidRPr="00697765">
        <w:rPr>
          <w:rFonts w:asciiTheme="majorBidi" w:hAnsiTheme="majorBidi" w:cstheme="majorBidi"/>
          <w:sz w:val="32"/>
          <w:szCs w:val="32"/>
          <w:cs/>
        </w:rPr>
        <w:t>ใ</w:t>
      </w:r>
      <w:r w:rsidR="007A4748" w:rsidRPr="00697765">
        <w:rPr>
          <w:rFonts w:asciiTheme="majorBidi" w:hAnsiTheme="majorBidi" w:cstheme="majorBidi"/>
          <w:sz w:val="32"/>
          <w:szCs w:val="32"/>
          <w:cs/>
        </w:rPr>
        <w:t>น</w:t>
      </w:r>
      <w:r w:rsidRPr="00697765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A6632B"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621E8">
        <w:rPr>
          <w:rFonts w:asciiTheme="majorBidi" w:hAnsiTheme="majorBidi" w:cstheme="majorBidi"/>
          <w:sz w:val="32"/>
          <w:szCs w:val="32"/>
        </w:rPr>
        <w:t xml:space="preserve">8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621E8">
        <w:rPr>
          <w:rFonts w:asciiTheme="majorBidi" w:hAnsiTheme="majorBidi" w:cstheme="majorBidi"/>
          <w:sz w:val="32"/>
          <w:szCs w:val="32"/>
        </w:rPr>
        <w:t xml:space="preserve">2547 </w:t>
      </w:r>
      <w:r w:rsidR="00CF6721" w:rsidRPr="00697765">
        <w:rPr>
          <w:rFonts w:asciiTheme="majorBidi" w:hAnsiTheme="majorBidi" w:cstheme="majorBidi"/>
          <w:sz w:val="32"/>
          <w:szCs w:val="32"/>
          <w:cs/>
        </w:rPr>
        <w:t>และ</w:t>
      </w:r>
      <w:r w:rsidR="00391164" w:rsidRPr="0069776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697765">
        <w:rPr>
          <w:rFonts w:asciiTheme="majorBidi" w:hAnsiTheme="majorBidi" w:cstheme="majorBidi"/>
          <w:sz w:val="32"/>
          <w:szCs w:val="32"/>
          <w:cs/>
        </w:rPr>
        <w:br/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621E8">
        <w:rPr>
          <w:rFonts w:asciiTheme="majorBidi" w:hAnsiTheme="majorBidi" w:cstheme="majorBidi"/>
          <w:sz w:val="32"/>
          <w:szCs w:val="32"/>
        </w:rPr>
        <w:t xml:space="preserve">11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4621E8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208626A9" w14:textId="30E6FA60" w:rsidR="00DF4FC8" w:rsidRPr="00697765" w:rsidRDefault="00183651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บ</w:t>
      </w:r>
      <w:r w:rsidR="00244D28" w:rsidRPr="00697765">
        <w:rPr>
          <w:rFonts w:asciiTheme="majorBidi" w:hAnsiTheme="majorBidi" w:cstheme="majorBidi"/>
          <w:spacing w:val="-4"/>
          <w:sz w:val="32"/>
          <w:szCs w:val="32"/>
          <w:cs/>
        </w:rPr>
        <w:t>ริษัทมีสำนักงานใหญ่</w:t>
      </w:r>
      <w:r w:rsidR="0090743A"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="00244D28" w:rsidRPr="00697765">
        <w:rPr>
          <w:rFonts w:asciiTheme="majorBidi" w:hAnsiTheme="majorBidi" w:cstheme="majorBidi"/>
          <w:spacing w:val="-4"/>
          <w:sz w:val="32"/>
          <w:szCs w:val="32"/>
          <w:cs/>
        </w:rPr>
        <w:t>อยู่</w:t>
      </w:r>
      <w:r w:rsidR="00DF4FC8"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เลขที่</w:t>
      </w:r>
      <w:r w:rsidR="00244D28" w:rsidRPr="004621E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F4FC8" w:rsidRPr="004621E8">
        <w:rPr>
          <w:rFonts w:asciiTheme="majorBidi" w:hAnsiTheme="majorBidi" w:cstheme="majorBidi"/>
          <w:spacing w:val="-4"/>
          <w:sz w:val="32"/>
          <w:szCs w:val="32"/>
        </w:rPr>
        <w:t xml:space="preserve">205/1 </w:t>
      </w:r>
      <w:r w:rsidR="00DF4FC8" w:rsidRPr="00697765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DF4FC8" w:rsidRPr="004621E8">
        <w:rPr>
          <w:rFonts w:asciiTheme="majorBidi" w:hAnsiTheme="majorBidi" w:cstheme="majorBidi"/>
          <w:sz w:val="32"/>
          <w:szCs w:val="32"/>
        </w:rPr>
        <w:t xml:space="preserve"> 10300</w:t>
      </w:r>
      <w:r w:rsidR="00DF4FC8" w:rsidRPr="004621E8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</w:p>
    <w:p w14:paraId="1DAD87F4" w14:textId="77777777" w:rsidR="00E240FE" w:rsidRPr="004621E8" w:rsidRDefault="00E240FE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770FBE" w14:textId="77777777" w:rsidR="002108ED" w:rsidRPr="004621E8" w:rsidRDefault="002108ED" w:rsidP="002E5A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</w:rPr>
      </w:pPr>
      <w:r w:rsidRPr="004621E8">
        <w:rPr>
          <w:rFonts w:asciiTheme="majorBidi" w:hAnsiTheme="majorBidi" w:cstheme="majorBidi"/>
        </w:rPr>
        <w:tab/>
        <w:t>1.</w:t>
      </w:r>
      <w:r w:rsidR="00A735BE" w:rsidRPr="004621E8">
        <w:rPr>
          <w:rFonts w:asciiTheme="majorBidi" w:hAnsiTheme="majorBidi" w:cstheme="majorBidi"/>
        </w:rPr>
        <w:t>2</w:t>
      </w:r>
      <w:r w:rsidRPr="004621E8">
        <w:rPr>
          <w:rFonts w:asciiTheme="majorBidi" w:hAnsiTheme="majorBidi" w:cstheme="majorBidi"/>
        </w:rPr>
        <w:tab/>
      </w:r>
      <w:r w:rsidR="00A735BE" w:rsidRPr="004621E8">
        <w:rPr>
          <w:rFonts w:asciiTheme="majorBidi" w:hAnsiTheme="majorBidi" w:cstheme="majorBidi"/>
        </w:rPr>
        <w:tab/>
      </w:r>
      <w:r w:rsidRPr="00697765">
        <w:rPr>
          <w:rFonts w:asciiTheme="majorBidi" w:hAnsiTheme="majorBidi" w:cstheme="majorBidi"/>
          <w:cs/>
        </w:rPr>
        <w:t>ลักษณะธุรกิจ</w:t>
      </w:r>
    </w:p>
    <w:p w14:paraId="7CA3A3B1" w14:textId="044CB288" w:rsidR="002108ED" w:rsidRPr="00697765" w:rsidRDefault="002108ED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4748" w:rsidRPr="00697765">
        <w:rPr>
          <w:rFonts w:asciiTheme="majorBidi" w:hAnsiTheme="majorBidi" w:cstheme="majorBidi"/>
          <w:sz w:val="32"/>
          <w:szCs w:val="32"/>
          <w:cs/>
        </w:rPr>
        <w:br/>
      </w:r>
      <w:r w:rsidR="00BA561B" w:rsidRPr="00697765">
        <w:rPr>
          <w:rFonts w:asciiTheme="majorBidi" w:hAnsiTheme="majorBidi" w:cstheme="majorBidi" w:hint="cs"/>
          <w:sz w:val="32"/>
          <w:szCs w:val="32"/>
          <w:cs/>
        </w:rPr>
        <w:t>ส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แตนเลส อลูมิเนียม </w:t>
      </w:r>
      <w:r w:rsidR="000C30B5" w:rsidRPr="00697765">
        <w:rPr>
          <w:rFonts w:asciiTheme="majorBidi" w:hAnsiTheme="majorBidi" w:cstheme="majorBidi"/>
          <w:sz w:val="32"/>
          <w:szCs w:val="32"/>
          <w:cs/>
        </w:rPr>
        <w:t>และธุรกิจ</w:t>
      </w:r>
      <w:r w:rsidR="00F55CB3" w:rsidRPr="00697765">
        <w:rPr>
          <w:rFonts w:asciiTheme="majorBidi" w:hAnsiTheme="majorBidi" w:cstheme="majorBidi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4621E8" w:rsidRDefault="00A6632B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exact"/>
        <w:jc w:val="both"/>
        <w:rPr>
          <w:rFonts w:asciiTheme="majorBidi" w:hAnsiTheme="majorBidi" w:cstheme="majorBidi"/>
          <w:color w:val="EE0000"/>
          <w:sz w:val="32"/>
          <w:szCs w:val="32"/>
        </w:rPr>
      </w:pPr>
    </w:p>
    <w:p w14:paraId="1EF57267" w14:textId="09B28699" w:rsidR="003D1493" w:rsidRPr="00697765" w:rsidRDefault="003D149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21E8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4621E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</w:p>
    <w:p w14:paraId="4932A432" w14:textId="7F26CD6A" w:rsidR="00792D39" w:rsidRPr="004621E8" w:rsidRDefault="00792D39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4621E8">
        <w:rPr>
          <w:rFonts w:asciiTheme="majorBidi" w:hAnsiTheme="majorBidi" w:cstheme="majorBidi"/>
          <w:sz w:val="32"/>
          <w:szCs w:val="32"/>
        </w:rPr>
        <w:t>2.</w:t>
      </w:r>
      <w:r w:rsidR="003D1493" w:rsidRPr="004621E8">
        <w:rPr>
          <w:rFonts w:asciiTheme="majorBidi" w:hAnsiTheme="majorBidi" w:cstheme="majorBidi"/>
          <w:sz w:val="32"/>
          <w:szCs w:val="32"/>
        </w:rPr>
        <w:t>1</w:t>
      </w:r>
      <w:r w:rsidR="007A73B1" w:rsidRPr="004621E8">
        <w:rPr>
          <w:rFonts w:asciiTheme="majorBidi" w:hAnsiTheme="majorBidi" w:cstheme="majorBidi"/>
          <w:sz w:val="32"/>
          <w:szCs w:val="32"/>
        </w:rPr>
        <w:t xml:space="preserve"> </w:t>
      </w:r>
      <w:r w:rsidR="007A73B1" w:rsidRPr="004621E8">
        <w:rPr>
          <w:rFonts w:asciiTheme="majorBidi" w:hAnsiTheme="majorBidi" w:cstheme="majorBidi"/>
          <w:sz w:val="32"/>
          <w:szCs w:val="32"/>
        </w:rPr>
        <w:tab/>
      </w:r>
      <w:r w:rsidR="00535028" w:rsidRPr="00697765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เกณฑ์การจัดทำงบการเงินระหว่างกาล</w:t>
      </w:r>
    </w:p>
    <w:p w14:paraId="57135939" w14:textId="77777777" w:rsidR="0033684B" w:rsidRPr="004621E8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621E8">
        <w:rPr>
          <w:rFonts w:asciiTheme="majorBidi" w:hAnsiTheme="majorBidi" w:cstheme="majorBidi"/>
          <w:sz w:val="32"/>
          <w:szCs w:val="32"/>
        </w:rPr>
        <w:t>34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65A108C2" w:rsidR="0033684B" w:rsidRPr="004621E8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4621E8">
        <w:rPr>
          <w:rFonts w:asciiTheme="majorBidi" w:hAnsiTheme="majorBidi" w:cstheme="majorBidi"/>
          <w:sz w:val="32"/>
          <w:szCs w:val="32"/>
        </w:rPr>
        <w:t>31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621E8">
        <w:rPr>
          <w:rFonts w:asciiTheme="majorBidi" w:hAnsiTheme="majorBidi" w:cstheme="majorBidi"/>
          <w:sz w:val="32"/>
          <w:szCs w:val="32"/>
        </w:rPr>
        <w:t>256</w:t>
      </w:r>
      <w:r w:rsidR="004621E8">
        <w:rPr>
          <w:rFonts w:asciiTheme="majorBidi" w:hAnsiTheme="majorBidi" w:cstheme="majorBidi"/>
          <w:sz w:val="32"/>
          <w:szCs w:val="32"/>
        </w:rPr>
        <w:t>8</w:t>
      </w:r>
    </w:p>
    <w:p w14:paraId="30B87296" w14:textId="77777777" w:rsidR="0033684B" w:rsidRPr="004621E8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4621E8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4621E8" w:rsidRDefault="0033684B" w:rsidP="002E5A53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5935E459" w14:textId="77777777" w:rsidR="003F359A" w:rsidRPr="004621E8" w:rsidRDefault="003F359A" w:rsidP="002E5A53">
      <w:pPr>
        <w:tabs>
          <w:tab w:val="clear" w:pos="227"/>
          <w:tab w:val="clear" w:pos="454"/>
          <w:tab w:val="left" w:pos="540"/>
        </w:tabs>
        <w:spacing w:line="240" w:lineRule="exact"/>
        <w:ind w:left="851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DB8A479" w14:textId="71263B86" w:rsidR="006B55F3" w:rsidRPr="00697765" w:rsidRDefault="006B55F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4621E8">
        <w:rPr>
          <w:rFonts w:asciiTheme="majorBidi" w:hAnsiTheme="majorBidi" w:cstheme="majorBidi"/>
          <w:sz w:val="32"/>
          <w:szCs w:val="32"/>
        </w:rPr>
        <w:t xml:space="preserve">2.2 </w:t>
      </w:r>
      <w:r w:rsidRPr="004621E8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084846" w:rsidRPr="0069776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97765">
        <w:rPr>
          <w:rFonts w:asciiTheme="majorBidi" w:hAnsiTheme="majorBidi" w:cstheme="majorBidi"/>
          <w:sz w:val="32"/>
          <w:szCs w:val="32"/>
          <w:cs/>
        </w:rPr>
        <w:t>รวม</w:t>
      </w:r>
    </w:p>
    <w:p w14:paraId="2F8AC33C" w14:textId="77777777" w:rsidR="006B55F3" w:rsidRPr="00697765" w:rsidRDefault="006B55F3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งบการเงินรวมระหว่างกาล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นี้ จัดทำขึ้นโดยรวม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งบการเงินของบริษัทและบริษัทย่อย</w:t>
      </w:r>
      <w:r w:rsidRPr="004621E8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รายละเอียดบริษัทย่อยของบริษัท</w:t>
      </w:r>
      <w:r w:rsidRPr="004621E8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94"/>
        <w:gridCol w:w="134"/>
        <w:gridCol w:w="2665"/>
        <w:gridCol w:w="134"/>
        <w:gridCol w:w="907"/>
        <w:gridCol w:w="134"/>
        <w:gridCol w:w="895"/>
        <w:gridCol w:w="142"/>
        <w:gridCol w:w="895"/>
      </w:tblGrid>
      <w:tr w:rsidR="004621E8" w:rsidRPr="004621E8" w14:paraId="4182C393" w14:textId="77777777" w:rsidTr="006B55F3">
        <w:tc>
          <w:tcPr>
            <w:tcW w:w="2494" w:type="dxa"/>
          </w:tcPr>
          <w:p w14:paraId="7970AE09" w14:textId="77777777" w:rsidR="006B55F3" w:rsidRPr="004621E8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D175EB" w14:textId="77777777" w:rsidR="006B55F3" w:rsidRPr="004621E8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</w:tcPr>
          <w:p w14:paraId="68A5B2E0" w14:textId="77777777" w:rsidR="006B55F3" w:rsidRPr="004621E8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7CC3AFB" w14:textId="77777777" w:rsidR="006B55F3" w:rsidRPr="004621E8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30FF6F79" w14:textId="77777777" w:rsidR="006B55F3" w:rsidRPr="00697765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526448F3" w14:textId="77777777" w:rsidR="006B55F3" w:rsidRPr="004621E8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C4F83DE" w14:textId="77777777" w:rsidR="006B55F3" w:rsidRPr="004621E8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4621E8" w:rsidRPr="004621E8" w14:paraId="584E8BBC" w14:textId="77777777" w:rsidTr="006B55F3">
        <w:tc>
          <w:tcPr>
            <w:tcW w:w="2494" w:type="dxa"/>
            <w:tcBorders>
              <w:bottom w:val="single" w:sz="6" w:space="0" w:color="auto"/>
            </w:tcBorders>
            <w:vAlign w:val="bottom"/>
          </w:tcPr>
          <w:p w14:paraId="5095B5D8" w14:textId="77777777" w:rsidR="006B55F3" w:rsidRPr="004621E8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A6DF856" w14:textId="77777777" w:rsidR="006B55F3" w:rsidRPr="004621E8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6" w:space="0" w:color="auto"/>
            </w:tcBorders>
            <w:vAlign w:val="bottom"/>
          </w:tcPr>
          <w:p w14:paraId="07DCBF0E" w14:textId="77777777" w:rsidR="006B55F3" w:rsidRPr="004621E8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3A9A3E53" w14:textId="77777777" w:rsidR="006B55F3" w:rsidRPr="004621E8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4A55BF82" w14:textId="77777777" w:rsidR="006B55F3" w:rsidRPr="004621E8" w:rsidRDefault="006B55F3" w:rsidP="00A506E1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ประเทศที่นิติบุคคลจัดตั้งขึ้น</w:t>
            </w:r>
          </w:p>
        </w:tc>
        <w:tc>
          <w:tcPr>
            <w:tcW w:w="134" w:type="dxa"/>
          </w:tcPr>
          <w:p w14:paraId="56A0B165" w14:textId="77777777" w:rsidR="006B55F3" w:rsidRPr="004621E8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6DC2615B" w14:textId="54652597" w:rsidR="006B55F3" w:rsidRPr="004621E8" w:rsidRDefault="00DE3C7E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97765">
              <w:rPr>
                <w:rFonts w:asciiTheme="majorBidi" w:hAnsiTheme="majorBidi"/>
                <w:sz w:val="22"/>
                <w:szCs w:val="22"/>
                <w:cs/>
              </w:rPr>
              <w:t xml:space="preserve">ณ วันที่ </w:t>
            </w:r>
            <w:r w:rsidRPr="004621E8">
              <w:rPr>
                <w:rFonts w:asciiTheme="majorBidi" w:hAnsiTheme="majorBidi"/>
                <w:sz w:val="22"/>
                <w:szCs w:val="22"/>
              </w:rPr>
              <w:t>3</w:t>
            </w:r>
            <w:r w:rsidR="004621E8" w:rsidRPr="004621E8">
              <w:rPr>
                <w:rFonts w:asciiTheme="majorBidi" w:hAnsiTheme="majorBidi"/>
                <w:sz w:val="22"/>
                <w:szCs w:val="22"/>
              </w:rPr>
              <w:t>1</w:t>
            </w:r>
            <w:r w:rsidRPr="0069776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4621E8" w:rsidRPr="00697765">
              <w:rPr>
                <w:rFonts w:asciiTheme="majorBidi" w:hAnsiTheme="majorBidi" w:hint="cs"/>
                <w:sz w:val="22"/>
                <w:szCs w:val="22"/>
                <w:cs/>
              </w:rPr>
              <w:t>มีนาคม</w:t>
            </w:r>
            <w:r w:rsidRPr="004621E8">
              <w:rPr>
                <w:rFonts w:asciiTheme="majorBidi" w:hAnsiTheme="majorBidi"/>
                <w:sz w:val="22"/>
                <w:szCs w:val="22"/>
              </w:rPr>
              <w:t xml:space="preserve"> 256</w:t>
            </w:r>
            <w:r w:rsidR="004621E8" w:rsidRPr="004621E8">
              <w:rPr>
                <w:rFonts w:asciiTheme="majorBidi" w:hAnsiTheme="majorBidi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1DCEF4" w14:textId="77777777" w:rsidR="006B55F3" w:rsidRPr="004621E8" w:rsidRDefault="006B55F3" w:rsidP="00A506E1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39939E2" w14:textId="34C157BE" w:rsidR="006B55F3" w:rsidRPr="004621E8" w:rsidRDefault="006B55F3" w:rsidP="00A506E1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621E8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4621E8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69776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4621E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4621E8" w:rsidRPr="004621E8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</w:t>
            </w:r>
          </w:p>
        </w:tc>
      </w:tr>
      <w:tr w:rsidR="004621E8" w:rsidRPr="004621E8" w14:paraId="33763B29" w14:textId="77777777" w:rsidTr="006B55F3">
        <w:tc>
          <w:tcPr>
            <w:tcW w:w="2494" w:type="dxa"/>
            <w:tcBorders>
              <w:top w:val="single" w:sz="6" w:space="0" w:color="auto"/>
            </w:tcBorders>
            <w:vAlign w:val="center"/>
          </w:tcPr>
          <w:p w14:paraId="58539638" w14:textId="77777777" w:rsidR="004621E8" w:rsidRPr="00697765" w:rsidRDefault="004621E8" w:rsidP="004621E8">
            <w:pPr>
              <w:spacing w:line="260" w:lineRule="exact"/>
              <w:ind w:right="-194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9776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9B6C3E7" w14:textId="77777777" w:rsidR="004621E8" w:rsidRPr="004621E8" w:rsidRDefault="004621E8" w:rsidP="004621E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6" w:space="0" w:color="auto"/>
            </w:tcBorders>
          </w:tcPr>
          <w:p w14:paraId="13863B6E" w14:textId="77777777" w:rsidR="004621E8" w:rsidRPr="004621E8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1FA29B84" w14:textId="77777777" w:rsidR="004621E8" w:rsidRPr="004621E8" w:rsidRDefault="004621E8" w:rsidP="004621E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3C34E567" w14:textId="77777777" w:rsidR="004621E8" w:rsidRPr="00697765" w:rsidRDefault="004621E8" w:rsidP="004621E8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54518113" w14:textId="77777777" w:rsidR="004621E8" w:rsidRPr="004621E8" w:rsidRDefault="004621E8" w:rsidP="004621E8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5D19BE1" w14:textId="53DF12CF" w:rsidR="004621E8" w:rsidRPr="004621E8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21E8">
              <w:rPr>
                <w:rFonts w:asciiTheme="majorBidi" w:hAnsiTheme="majorBidi" w:cstheme="majorBidi"/>
                <w:sz w:val="22"/>
                <w:szCs w:val="22"/>
              </w:rPr>
              <w:t>99.68</w:t>
            </w:r>
          </w:p>
        </w:tc>
        <w:tc>
          <w:tcPr>
            <w:tcW w:w="142" w:type="dxa"/>
          </w:tcPr>
          <w:p w14:paraId="6555E8BE" w14:textId="77777777" w:rsidR="004621E8" w:rsidRPr="004621E8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2BCEB158" w14:textId="09354067" w:rsidR="004621E8" w:rsidRPr="004621E8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21E8">
              <w:rPr>
                <w:rFonts w:asciiTheme="majorBidi" w:hAnsiTheme="majorBidi" w:cstheme="majorBidi"/>
                <w:sz w:val="22"/>
                <w:szCs w:val="22"/>
              </w:rPr>
              <w:t>99.68</w:t>
            </w:r>
          </w:p>
        </w:tc>
      </w:tr>
      <w:tr w:rsidR="004621E8" w:rsidRPr="004621E8" w14:paraId="4A8FB77F" w14:textId="77777777" w:rsidTr="006B55F3">
        <w:tc>
          <w:tcPr>
            <w:tcW w:w="2494" w:type="dxa"/>
          </w:tcPr>
          <w:p w14:paraId="59C86497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</w:pPr>
            <w:r w:rsidRPr="00697765">
              <w:rPr>
                <w:rFonts w:asciiTheme="majorBidi" w:hAnsiTheme="majorBidi" w:cstheme="majorBidi"/>
                <w:b/>
                <w:spacing w:val="-6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77C7E6BE" w14:textId="77777777" w:rsidR="004621E8" w:rsidRPr="004621E8" w:rsidRDefault="004621E8" w:rsidP="004621E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65" w:type="dxa"/>
            <w:vAlign w:val="center"/>
          </w:tcPr>
          <w:p w14:paraId="4AEC0AD2" w14:textId="77777777" w:rsidR="004621E8" w:rsidRPr="00697765" w:rsidRDefault="004621E8" w:rsidP="004621E8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เป็นตัวแทนจำหน่ายและให้บริการออกแบบ จัดหา และติดตั้งอุปกรณ์ผลิตกระแสไฟฟ้าโดยใช้พลังงานทางเลือก และ</w:t>
            </w: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C68079C" w14:textId="77777777" w:rsidR="004621E8" w:rsidRPr="004621E8" w:rsidRDefault="004621E8" w:rsidP="004621E8">
            <w:pPr>
              <w:spacing w:line="260" w:lineRule="exact"/>
              <w:ind w:right="1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</w:tcPr>
          <w:p w14:paraId="1DF8C60A" w14:textId="77777777" w:rsidR="004621E8" w:rsidRPr="00697765" w:rsidRDefault="004621E8" w:rsidP="004621E8">
            <w:pPr>
              <w:tabs>
                <w:tab w:val="clear" w:pos="907"/>
                <w:tab w:val="clear" w:pos="2807"/>
                <w:tab w:val="left" w:pos="890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9776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BD2235B" w14:textId="77777777" w:rsidR="004621E8" w:rsidRPr="004621E8" w:rsidRDefault="004621E8" w:rsidP="004621E8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77A33CF6" w14:textId="77777777" w:rsidR="004621E8" w:rsidRPr="004621E8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21E8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  <w:tc>
          <w:tcPr>
            <w:tcW w:w="142" w:type="dxa"/>
          </w:tcPr>
          <w:p w14:paraId="4C66A094" w14:textId="77777777" w:rsidR="004621E8" w:rsidRPr="004621E8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5" w:type="dxa"/>
          </w:tcPr>
          <w:p w14:paraId="182B274F" w14:textId="6D5D3308" w:rsidR="004621E8" w:rsidRPr="004621E8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21E8">
              <w:rPr>
                <w:rFonts w:asciiTheme="majorBidi" w:hAnsiTheme="majorBidi" w:cstheme="majorBidi"/>
                <w:sz w:val="22"/>
                <w:szCs w:val="22"/>
              </w:rPr>
              <w:t>99.98</w:t>
            </w:r>
          </w:p>
        </w:tc>
      </w:tr>
    </w:tbl>
    <w:p w14:paraId="7A098480" w14:textId="77777777" w:rsidR="006B55F3" w:rsidRPr="004621E8" w:rsidRDefault="006B55F3" w:rsidP="00AD4F1B">
      <w:pPr>
        <w:tabs>
          <w:tab w:val="clear" w:pos="227"/>
          <w:tab w:val="clear" w:pos="454"/>
          <w:tab w:val="left" w:pos="54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6B55F3" w:rsidRPr="004621E8" w:rsidSect="000B07D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1"/>
          <w:cols w:space="720"/>
          <w:titlePg/>
          <w:docGrid w:linePitch="245"/>
        </w:sectPr>
      </w:pPr>
    </w:p>
    <w:p w14:paraId="664FB5EC" w14:textId="77777777" w:rsidR="000B3182" w:rsidRPr="004621E8" w:rsidRDefault="000B3182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บริษัทจัดทำงบการเงินระหว่างกาลเฉพาะกิจการเพื่อประโยชน์ต่อสาธารณะโดยแสดงเงิน</w:t>
      </w:r>
      <w:r w:rsidRPr="00697765">
        <w:rPr>
          <w:rFonts w:asciiTheme="majorBidi" w:hAnsiTheme="majorBidi" w:cstheme="majorBidi"/>
          <w:sz w:val="32"/>
          <w:szCs w:val="32"/>
          <w:cs/>
        </w:rPr>
        <w:t>ลงทุนในบริษัทย่อยตามวิธีราคาทุน</w:t>
      </w:r>
    </w:p>
    <w:p w14:paraId="594460AD" w14:textId="77777777" w:rsidR="00F4451B" w:rsidRPr="00F4451B" w:rsidRDefault="00F4451B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C1AC2DF" w14:textId="1A673BC2" w:rsidR="00F4451B" w:rsidRPr="00F4451B" w:rsidRDefault="00F4451B" w:rsidP="00F4451B">
      <w:pPr>
        <w:tabs>
          <w:tab w:val="clear" w:pos="907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4451B">
        <w:rPr>
          <w:rFonts w:asciiTheme="majorBidi" w:hAnsiTheme="majorBidi" w:cstheme="majorBidi"/>
          <w:sz w:val="32"/>
          <w:szCs w:val="32"/>
        </w:rPr>
        <w:t>2</w:t>
      </w:r>
      <w:r w:rsidRPr="00697765">
        <w:rPr>
          <w:rFonts w:asciiTheme="majorBidi" w:hAnsiTheme="majorBidi" w:cstheme="majorBidi"/>
          <w:sz w:val="32"/>
          <w:szCs w:val="32"/>
        </w:rPr>
        <w:t>.</w:t>
      </w:r>
      <w:r w:rsidRPr="00F4451B">
        <w:rPr>
          <w:rFonts w:asciiTheme="majorBidi" w:hAnsiTheme="majorBidi" w:cstheme="majorBidi"/>
          <w:sz w:val="32"/>
          <w:szCs w:val="32"/>
        </w:rPr>
        <w:t>3</w:t>
      </w:r>
      <w:r w:rsidRPr="00F4451B">
        <w:rPr>
          <w:rFonts w:asciiTheme="majorBidi" w:hAnsiTheme="majorBidi" w:cstheme="majorBidi"/>
          <w:sz w:val="32"/>
          <w:szCs w:val="32"/>
        </w:rPr>
        <w:tab/>
      </w:r>
      <w:r w:rsidR="00721C01" w:rsidRPr="00697765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0699A07" w14:textId="056C4C09" w:rsidR="00F4451B" w:rsidRPr="00F4451B" w:rsidRDefault="00F4451B" w:rsidP="00F4451B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77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451B">
        <w:rPr>
          <w:rFonts w:asciiTheme="majorBidi" w:hAnsiTheme="majorBidi" w:cstheme="majorBidi"/>
          <w:sz w:val="32"/>
          <w:szCs w:val="32"/>
        </w:rPr>
        <w:t>2568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5EDA" w:rsidRPr="006977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มาถือปฏิบัติ 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 w:rsidRPr="00721C01">
        <w:rPr>
          <w:rFonts w:asciiTheme="majorBidi" w:hAnsiTheme="majorBidi" w:cstheme="majorBidi"/>
          <w:spacing w:val="-2"/>
          <w:sz w:val="32"/>
          <w:szCs w:val="32"/>
        </w:rPr>
        <w:t>2568 </w:t>
      </w:r>
      <w:r w:rsidR="00721C01" w:rsidRPr="00697765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F4451B">
        <w:rPr>
          <w:rFonts w:asciiTheme="majorBidi" w:hAnsiTheme="majorBidi" w:cstheme="majorBidi"/>
          <w:sz w:val="32"/>
          <w:szCs w:val="32"/>
        </w:rPr>
        <w:t xml:space="preserve">(Bound Volume 2025 Consolidated without early application)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F4451B">
        <w:rPr>
          <w:rFonts w:asciiTheme="majorBidi" w:hAnsiTheme="majorBidi" w:cstheme="majorBidi"/>
          <w:sz w:val="32"/>
          <w:szCs w:val="32"/>
        </w:rPr>
        <w:t xml:space="preserve">1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4451B">
        <w:rPr>
          <w:rFonts w:asciiTheme="majorBidi" w:hAnsiTheme="majorBidi" w:cstheme="majorBidi"/>
          <w:sz w:val="32"/>
          <w:szCs w:val="32"/>
        </w:rPr>
        <w:t>2569</w:t>
      </w:r>
    </w:p>
    <w:p w14:paraId="38A1E8A0" w14:textId="26AD9E7B" w:rsidR="00F4451B" w:rsidRPr="00697765" w:rsidRDefault="00F4451B" w:rsidP="00F4451B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7765">
        <w:rPr>
          <w:rFonts w:ascii="Angsana New" w:hAnsi="Angsana New"/>
          <w:b/>
          <w:bCs/>
          <w:sz w:val="32"/>
          <w:szCs w:val="32"/>
        </w:rPr>
        <w:tab/>
      </w:r>
      <w:r w:rsidRPr="00697765">
        <w:rPr>
          <w:rFonts w:ascii="Angsana New" w:hAnsi="Angsana New"/>
          <w:b/>
          <w:bCs/>
          <w:sz w:val="32"/>
          <w:szCs w:val="32"/>
        </w:rPr>
        <w:tab/>
      </w:r>
      <w:r w:rsidRPr="00697765">
        <w:rPr>
          <w:rFonts w:ascii="Angsana New" w:hAnsi="Angsana New"/>
          <w:b/>
          <w:bCs/>
          <w:sz w:val="32"/>
          <w:szCs w:val="32"/>
        </w:rPr>
        <w:tab/>
      </w:r>
      <w:r w:rsidRPr="00697765">
        <w:rPr>
          <w:rFonts w:ascii="Angsana New" w:hAnsi="Angsana New"/>
          <w:b/>
          <w:bCs/>
          <w:sz w:val="32"/>
          <w:szCs w:val="32"/>
        </w:rPr>
        <w:tab/>
      </w:r>
      <w:r w:rsidRPr="00697765">
        <w:rPr>
          <w:rFonts w:ascii="Angsana New" w:hAnsi="Angsana New"/>
          <w:b/>
          <w:bCs/>
          <w:sz w:val="32"/>
          <w:szCs w:val="32"/>
        </w:rPr>
        <w:tab/>
      </w:r>
      <w:r w:rsidRPr="00697765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721C01" w:rsidRPr="00697765">
        <w:rPr>
          <w:rFonts w:asciiTheme="majorBidi" w:hAnsiTheme="majorBidi" w:cstheme="majorBidi"/>
          <w:sz w:val="32"/>
          <w:szCs w:val="32"/>
          <w:cs/>
        </w:rPr>
        <w:br/>
      </w:r>
      <w:r w:rsidRPr="00697765">
        <w:rPr>
          <w:rFonts w:asciiTheme="majorBidi" w:hAnsiTheme="majorBidi"/>
          <w:sz w:val="32"/>
          <w:szCs w:val="32"/>
          <w:cs/>
        </w:rPr>
        <w:t>สำคัญต่องบการเงินในงวดปัจจุบัน</w:t>
      </w:r>
      <w:r w:rsidRPr="00F4451B">
        <w:rPr>
          <w:rFonts w:asciiTheme="majorBidi" w:hAnsiTheme="majorBidi" w:cstheme="majorBidi"/>
          <w:sz w:val="32"/>
          <w:szCs w:val="32"/>
        </w:rPr>
        <w:t xml:space="preserve"> </w:t>
      </w:r>
    </w:p>
    <w:p w14:paraId="6E3E5C6E" w14:textId="77777777" w:rsidR="00F4451B" w:rsidRPr="00F4451B" w:rsidRDefault="00F4451B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240" w:lineRule="exact"/>
        <w:ind w:left="284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5740E2E" w14:textId="23C85EAF" w:rsidR="00EB448E" w:rsidRPr="00697765" w:rsidRDefault="00EB448E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21E8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4621E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050FD3E" w14:textId="7087DB9A" w:rsidR="00EB448E" w:rsidRPr="004621E8" w:rsidRDefault="00EB448E" w:rsidP="00FF4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97765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4621E8">
        <w:rPr>
          <w:rFonts w:asciiTheme="majorBidi" w:hAnsiTheme="majorBidi" w:cstheme="majorBidi"/>
          <w:sz w:val="32"/>
          <w:szCs w:val="32"/>
        </w:rPr>
        <w:t xml:space="preserve">31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621E8">
        <w:rPr>
          <w:rFonts w:asciiTheme="majorBidi" w:hAnsiTheme="majorBidi" w:cstheme="majorBidi"/>
          <w:sz w:val="32"/>
          <w:szCs w:val="32"/>
        </w:rPr>
        <w:t>256</w:t>
      </w:r>
      <w:r w:rsidR="004621E8" w:rsidRPr="004621E8">
        <w:rPr>
          <w:rFonts w:asciiTheme="majorBidi" w:hAnsiTheme="majorBidi" w:cstheme="majorBidi"/>
          <w:sz w:val="32"/>
          <w:szCs w:val="32"/>
        </w:rPr>
        <w:t>8</w:t>
      </w:r>
    </w:p>
    <w:p w14:paraId="02B3CCDF" w14:textId="77777777" w:rsidR="000A68D8" w:rsidRPr="004621E8" w:rsidRDefault="000A68D8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1AB976BE" w14:textId="77777777" w:rsidR="00E11D0D" w:rsidRPr="004621E8" w:rsidRDefault="00546028" w:rsidP="00FF4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621E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4621E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4621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4621E8" w:rsidRDefault="00E11D0D" w:rsidP="00FF4F7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หรือถูกบริษัทควบคุมไม่ว่าจะเป็นโดยทางตรงและทางอ้อม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4621E8" w:rsidRDefault="00E11D0D" w:rsidP="002E5A5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ประกอบด้วย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48"/>
        <w:gridCol w:w="142"/>
        <w:gridCol w:w="3628"/>
        <w:gridCol w:w="134"/>
        <w:gridCol w:w="1531"/>
      </w:tblGrid>
      <w:tr w:rsidR="004621E8" w:rsidRPr="00556A11" w14:paraId="4F039CDA" w14:textId="77777777" w:rsidTr="006B55F3">
        <w:tc>
          <w:tcPr>
            <w:tcW w:w="2948" w:type="dxa"/>
            <w:tcBorders>
              <w:bottom w:val="single" w:sz="6" w:space="0" w:color="auto"/>
            </w:tcBorders>
          </w:tcPr>
          <w:p w14:paraId="19BE5F2C" w14:textId="77777777" w:rsidR="00E11D0D" w:rsidRPr="00556A11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556A11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bottom w:val="single" w:sz="6" w:space="0" w:color="auto"/>
            </w:tcBorders>
          </w:tcPr>
          <w:p w14:paraId="72E6CAA3" w14:textId="77777777" w:rsidR="00E11D0D" w:rsidRPr="00697765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556A11" w:rsidRDefault="00E11D0D" w:rsidP="002E5A53">
            <w:pPr>
              <w:spacing w:line="300" w:lineRule="exact"/>
              <w:ind w:left="-57" w:right="-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56D546A2" w14:textId="77777777" w:rsidR="00E11D0D" w:rsidRPr="00556A11" w:rsidRDefault="00E11D0D" w:rsidP="002E5A53">
            <w:pPr>
              <w:tabs>
                <w:tab w:val="left" w:pos="60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4621E8" w:rsidRPr="00556A11" w14:paraId="5362A4B9" w14:textId="77777777" w:rsidTr="006B55F3">
        <w:tc>
          <w:tcPr>
            <w:tcW w:w="2948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697765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556A11" w:rsidRDefault="00E11D0D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697765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556A11" w:rsidRDefault="00E11D0D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013E7030" w14:textId="77777777" w:rsidR="00E11D0D" w:rsidRPr="00697765" w:rsidRDefault="00E11D0D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4621E8" w:rsidRPr="00556A11" w14:paraId="273ECB25" w14:textId="77777777" w:rsidTr="006B55F3">
        <w:tc>
          <w:tcPr>
            <w:tcW w:w="2948" w:type="dxa"/>
          </w:tcPr>
          <w:p w14:paraId="0A562B66" w14:textId="77777777" w:rsidR="00E11D0D" w:rsidRPr="00697765" w:rsidRDefault="00E11D0D" w:rsidP="002E5A53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556A11" w:rsidRDefault="00E11D0D" w:rsidP="002E5A53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9ECDB2A" w14:textId="0AC3F716" w:rsidR="00E11D0D" w:rsidRPr="00697765" w:rsidRDefault="00E11D0D" w:rsidP="002E5A53">
            <w:pPr>
              <w:tabs>
                <w:tab w:val="left" w:pos="600"/>
              </w:tabs>
              <w:spacing w:line="300" w:lineRule="exact"/>
              <w:ind w:right="-113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เป็นตัวแทนจำหน่ายและให้บริการออกแบบจัดหา และติดตั้งอุปกรณ์ผลิตกระแสไฟฟ้าโดยใช้พลังงาน</w:t>
            </w: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ทางเลือก และประกอบแผงโซลาร์เซลล์</w:t>
            </w:r>
            <w:r w:rsidR="00BA561B" w:rsidRPr="0069776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556A11" w:rsidRDefault="00E11D0D" w:rsidP="002E5A53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3AECBDEC" w14:textId="77777777" w:rsidR="00E11D0D" w:rsidRPr="00697765" w:rsidRDefault="00E11D0D" w:rsidP="002E5A53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</w:tr>
      <w:tr w:rsidR="003328EB" w:rsidRPr="00556A11" w14:paraId="7E7E6603" w14:textId="77777777" w:rsidTr="00363F7C">
        <w:tc>
          <w:tcPr>
            <w:tcW w:w="2948" w:type="dxa"/>
            <w:vAlign w:val="center"/>
          </w:tcPr>
          <w:p w14:paraId="461942E5" w14:textId="30210E02" w:rsidR="003328EB" w:rsidRPr="00697765" w:rsidRDefault="003328EB" w:rsidP="003328EB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นาง กนกกร แทนไกรศร</w:t>
            </w:r>
          </w:p>
        </w:tc>
        <w:tc>
          <w:tcPr>
            <w:tcW w:w="142" w:type="dxa"/>
            <w:vAlign w:val="center"/>
          </w:tcPr>
          <w:p w14:paraId="522835AA" w14:textId="77777777" w:rsidR="003328EB" w:rsidRPr="00556A11" w:rsidRDefault="003328EB" w:rsidP="003328EB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6B9F98DE" w14:textId="7F232BDA" w:rsidR="003328EB" w:rsidRPr="00697765" w:rsidRDefault="003328EB" w:rsidP="003328EB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556A11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64B85BE1" w14:textId="77777777" w:rsidR="003328EB" w:rsidRPr="00556A11" w:rsidRDefault="003328EB" w:rsidP="003328EB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FA9C1D9" w14:textId="03565531" w:rsidR="003328EB" w:rsidRPr="00697765" w:rsidRDefault="003328EB" w:rsidP="003328EB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กรรมการ</w:t>
            </w:r>
          </w:p>
        </w:tc>
      </w:tr>
      <w:tr w:rsidR="003328EB" w:rsidRPr="00556A11" w14:paraId="491B024D" w14:textId="77777777" w:rsidTr="006B55F3">
        <w:tc>
          <w:tcPr>
            <w:tcW w:w="2948" w:type="dxa"/>
            <w:vAlign w:val="center"/>
          </w:tcPr>
          <w:p w14:paraId="1297A56D" w14:textId="77777777" w:rsidR="003328EB" w:rsidRPr="00697765" w:rsidRDefault="003328EB" w:rsidP="003328EB">
            <w:pPr>
              <w:tabs>
                <w:tab w:val="left" w:pos="600"/>
              </w:tabs>
              <w:spacing w:line="300" w:lineRule="exact"/>
              <w:ind w:right="-10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3328EB" w:rsidRPr="00556A11" w:rsidRDefault="003328EB" w:rsidP="003328EB">
            <w:pPr>
              <w:tabs>
                <w:tab w:val="left" w:pos="600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8" w:type="dxa"/>
            <w:vAlign w:val="center"/>
          </w:tcPr>
          <w:p w14:paraId="7026564B" w14:textId="3C5A5023" w:rsidR="003328EB" w:rsidRPr="00697765" w:rsidRDefault="003328EB" w:rsidP="003328EB">
            <w:pPr>
              <w:tabs>
                <w:tab w:val="left" w:pos="60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6A1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3328EB" w:rsidRPr="00556A11" w:rsidRDefault="003328EB" w:rsidP="003328EB">
            <w:pPr>
              <w:spacing w:line="300" w:lineRule="exact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1" w:type="dxa"/>
          </w:tcPr>
          <w:p w14:paraId="0CEBB212" w14:textId="77777777" w:rsidR="003328EB" w:rsidRPr="00697765" w:rsidRDefault="003328EB" w:rsidP="003328EB">
            <w:pPr>
              <w:tabs>
                <w:tab w:val="left" w:pos="600"/>
              </w:tabs>
              <w:spacing w:line="300" w:lineRule="exact"/>
              <w:ind w:left="5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กรรมการ</w:t>
            </w:r>
          </w:p>
        </w:tc>
      </w:tr>
    </w:tbl>
    <w:p w14:paraId="5A628A4F" w14:textId="77777777" w:rsidR="00DE3C7E" w:rsidRPr="004621E8" w:rsidRDefault="00DE3C7E" w:rsidP="00FF4F70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8EF1F0" w14:textId="445EDE07" w:rsidR="00E11D0D" w:rsidRPr="004621E8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4621E8" w:rsidRPr="004621E8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4621E8" w:rsidRDefault="00E11D0D" w:rsidP="00917F36">
            <w:pPr>
              <w:tabs>
                <w:tab w:val="left" w:pos="540"/>
                <w:tab w:val="left" w:pos="380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621E8" w:rsidRPr="004621E8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697765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รายได้จากการขาย/ซื้อสินค้า </w:t>
            </w:r>
          </w:p>
        </w:tc>
        <w:tc>
          <w:tcPr>
            <w:tcW w:w="142" w:type="dxa"/>
          </w:tcPr>
          <w:p w14:paraId="76CDC87A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4621E8" w:rsidRDefault="00E11D0D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FD12DB"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4621E8" w:rsidRPr="004621E8" w14:paraId="21632C95" w14:textId="77777777" w:rsidTr="00240270">
        <w:tc>
          <w:tcPr>
            <w:tcW w:w="4309" w:type="dxa"/>
          </w:tcPr>
          <w:p w14:paraId="50D4F52B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ขาย/ซื้อทรัพย์สิน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697765" w:rsidRDefault="00325C4A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621E8" w:rsidRPr="004621E8" w14:paraId="12C4279F" w14:textId="77777777" w:rsidTr="00240270">
        <w:tc>
          <w:tcPr>
            <w:tcW w:w="4309" w:type="dxa"/>
          </w:tcPr>
          <w:p w14:paraId="74B20A45" w14:textId="77777777" w:rsidR="00E11D0D" w:rsidRPr="00697765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 (รายได้อื่น)/ค่าเช่ารับ/ค่าใช้จ่ายอื่น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697765" w:rsidRDefault="00E11D0D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4621E8" w:rsidRPr="004621E8" w14:paraId="66EDD6C1" w14:textId="77777777" w:rsidTr="00C73907">
        <w:tc>
          <w:tcPr>
            <w:tcW w:w="4309" w:type="dxa"/>
          </w:tcPr>
          <w:p w14:paraId="0A30C6EC" w14:textId="77777777" w:rsidR="00E11D0D" w:rsidRPr="00697765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697765" w:rsidRDefault="00E11D0D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4621E8" w:rsidRPr="004621E8" w14:paraId="07560E31" w14:textId="77777777" w:rsidTr="003A59B0">
        <w:tc>
          <w:tcPr>
            <w:tcW w:w="4309" w:type="dxa"/>
          </w:tcPr>
          <w:p w14:paraId="4D548F57" w14:textId="77777777" w:rsidR="00E11D0D" w:rsidRPr="00697765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4621E8" w:rsidRDefault="00E11D0D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697765" w:rsidRDefault="00E11D0D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4621E8" w:rsidRPr="004621E8" w14:paraId="65E5F8BB" w14:textId="77777777" w:rsidTr="00C73907">
        <w:tc>
          <w:tcPr>
            <w:tcW w:w="4309" w:type="dxa"/>
          </w:tcPr>
          <w:p w14:paraId="0B6B14FE" w14:textId="77777777" w:rsidR="003A59B0" w:rsidRPr="00697765" w:rsidRDefault="003A59B0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3A59B0" w:rsidRPr="004621E8" w:rsidRDefault="003A59B0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3A59B0" w:rsidRPr="00697765" w:rsidRDefault="003A59B0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4621E8" w:rsidRPr="004621E8" w14:paraId="457409D7" w14:textId="77777777" w:rsidTr="00240270">
        <w:tc>
          <w:tcPr>
            <w:tcW w:w="4309" w:type="dxa"/>
          </w:tcPr>
          <w:p w14:paraId="42841226" w14:textId="77777777" w:rsidR="003A59B0" w:rsidRPr="00697765" w:rsidRDefault="003A59B0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3A59B0" w:rsidRPr="004621E8" w:rsidRDefault="003A59B0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3A59B0" w:rsidRPr="00697765" w:rsidRDefault="003A59B0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4621E8" w:rsidRPr="004621E8" w14:paraId="56C75F94" w14:textId="77777777" w:rsidTr="00240270">
        <w:tc>
          <w:tcPr>
            <w:tcW w:w="4309" w:type="dxa"/>
          </w:tcPr>
          <w:p w14:paraId="0FAA633C" w14:textId="77777777" w:rsidR="003A59B0" w:rsidRPr="00697765" w:rsidRDefault="003A59B0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3A59B0" w:rsidRPr="004621E8" w:rsidRDefault="003A59B0" w:rsidP="00917F36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3A59B0" w:rsidRPr="00697765" w:rsidRDefault="003A59B0" w:rsidP="00917F36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2F03FDBD" w14:textId="77777777" w:rsidR="003328EB" w:rsidRDefault="003328EB" w:rsidP="00462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8EBEC" w14:textId="35057FC8" w:rsidR="004621E8" w:rsidRPr="00F26694" w:rsidRDefault="004621E8" w:rsidP="00462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lastRenderedPageBreak/>
        <w:t>รายการบัญชีกับบุคคลและกิจการที่เกี่ยวข้องกันที่มีสาระสำคัญสำหรับงวดสามเดือนสิ้นสุดวันที่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F26694">
        <w:rPr>
          <w:rFonts w:asciiTheme="majorBidi" w:hAnsiTheme="majorBidi" w:cstheme="majorBidi"/>
          <w:sz w:val="32"/>
          <w:szCs w:val="32"/>
        </w:rPr>
        <w:br/>
        <w:t xml:space="preserve">31 </w:t>
      </w:r>
      <w:r w:rsidRPr="0069776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F26694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และ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4621E8" w:rsidRPr="00556A11" w14:paraId="432065B7" w14:textId="77777777" w:rsidTr="00336DFC">
        <w:trPr>
          <w:trHeight w:val="62"/>
        </w:trPr>
        <w:tc>
          <w:tcPr>
            <w:tcW w:w="3458" w:type="dxa"/>
          </w:tcPr>
          <w:p w14:paraId="06BF9A66" w14:textId="77777777" w:rsidR="004621E8" w:rsidRPr="00556A11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7F92F07A" w14:textId="77777777" w:rsidR="004621E8" w:rsidRPr="00697765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621E8" w:rsidRPr="00556A11" w14:paraId="4FC1376A" w14:textId="77777777" w:rsidTr="00336DFC">
        <w:trPr>
          <w:trHeight w:val="62"/>
        </w:trPr>
        <w:tc>
          <w:tcPr>
            <w:tcW w:w="3458" w:type="dxa"/>
          </w:tcPr>
          <w:p w14:paraId="4CEAFED0" w14:textId="77777777" w:rsidR="004621E8" w:rsidRPr="00556A11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3E4987" w14:textId="77777777" w:rsidR="004621E8" w:rsidRPr="00697765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697A352" w14:textId="77777777" w:rsidR="004621E8" w:rsidRPr="00556A11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61748D" w14:textId="77777777" w:rsidR="004621E8" w:rsidRPr="00697765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1E8" w:rsidRPr="00556A11" w14:paraId="01969600" w14:textId="77777777" w:rsidTr="00336DFC">
        <w:tc>
          <w:tcPr>
            <w:tcW w:w="3458" w:type="dxa"/>
          </w:tcPr>
          <w:p w14:paraId="4277B074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4B92EE8" w14:textId="68C38550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4928D0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4AF85AF" w14:textId="195034C0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1CA8676A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940303" w14:textId="7A8248D1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4431BA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3489C8" w14:textId="0BE95919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621E8" w:rsidRPr="00556A11" w14:paraId="4713F3E3" w14:textId="77777777" w:rsidTr="00336DFC">
        <w:tc>
          <w:tcPr>
            <w:tcW w:w="3458" w:type="dxa"/>
          </w:tcPr>
          <w:p w14:paraId="09053766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82AFCC7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4303088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C27F27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B94BDAB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3D17AF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26C26C81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C95D7B" w14:textId="77777777" w:rsidR="004621E8" w:rsidRPr="00556A11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0444" w:rsidRPr="00556A11" w14:paraId="4809E38B" w14:textId="77777777" w:rsidTr="00336DFC">
        <w:tc>
          <w:tcPr>
            <w:tcW w:w="3458" w:type="dxa"/>
          </w:tcPr>
          <w:p w14:paraId="63803680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48B7A55D" w14:textId="6F12FFFD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4FCAF5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2A019B" w14:textId="0567B581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8C60AA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652CEE" w14:textId="42510870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117</w:t>
            </w:r>
          </w:p>
        </w:tc>
        <w:tc>
          <w:tcPr>
            <w:tcW w:w="134" w:type="dxa"/>
          </w:tcPr>
          <w:p w14:paraId="067971C5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0E34BB" w14:textId="67C89812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1,808</w:t>
            </w:r>
          </w:p>
        </w:tc>
      </w:tr>
      <w:tr w:rsidR="000C0444" w:rsidRPr="00556A11" w14:paraId="7941D7F0" w14:textId="77777777" w:rsidTr="00336DFC">
        <w:tc>
          <w:tcPr>
            <w:tcW w:w="3458" w:type="dxa"/>
          </w:tcPr>
          <w:p w14:paraId="3E6B1DD8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รายได้ทางการเงิน - ดอกเบี้ยรับ</w:t>
            </w:r>
          </w:p>
        </w:tc>
        <w:tc>
          <w:tcPr>
            <w:tcW w:w="1134" w:type="dxa"/>
          </w:tcPr>
          <w:p w14:paraId="2E64B2D9" w14:textId="46F37DD4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82DFE54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82D201" w14:textId="0E2C409D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BF4303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7A8AFA" w14:textId="33708941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2,916</w:t>
            </w:r>
          </w:p>
        </w:tc>
        <w:tc>
          <w:tcPr>
            <w:tcW w:w="134" w:type="dxa"/>
          </w:tcPr>
          <w:p w14:paraId="2C327E33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2820469E" w14:textId="3C2C444E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3,305</w:t>
            </w:r>
          </w:p>
        </w:tc>
      </w:tr>
      <w:tr w:rsidR="000C0444" w:rsidRPr="00556A11" w14:paraId="69BC4DF6" w14:textId="77777777" w:rsidTr="00336DFC">
        <w:tc>
          <w:tcPr>
            <w:tcW w:w="3458" w:type="dxa"/>
          </w:tcPr>
          <w:p w14:paraId="6E060965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8A36797" w14:textId="062EFDAB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FCA0E75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99690E" w14:textId="62FDCF9B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603407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B8A06D" w14:textId="595961EE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2,064</w:t>
            </w:r>
          </w:p>
        </w:tc>
        <w:tc>
          <w:tcPr>
            <w:tcW w:w="134" w:type="dxa"/>
          </w:tcPr>
          <w:p w14:paraId="37EF2BB2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D6C2B0C" w14:textId="41778A1F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2,022</w:t>
            </w:r>
          </w:p>
        </w:tc>
      </w:tr>
      <w:tr w:rsidR="000C0444" w:rsidRPr="00556A11" w14:paraId="246CC981" w14:textId="77777777" w:rsidTr="00503777">
        <w:tc>
          <w:tcPr>
            <w:tcW w:w="3458" w:type="dxa"/>
          </w:tcPr>
          <w:p w14:paraId="3B43903A" w14:textId="35C8CB5A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ขาย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1134" w:type="dxa"/>
          </w:tcPr>
          <w:p w14:paraId="2A00D478" w14:textId="53C63FD1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E3B96F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74DE038" w14:textId="454348AF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19F98CB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B54C0F" w14:textId="7D474CA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/>
                <w:b/>
                <w:sz w:val="26"/>
                <w:szCs w:val="26"/>
              </w:rPr>
              <w:t>468</w:t>
            </w:r>
          </w:p>
        </w:tc>
        <w:tc>
          <w:tcPr>
            <w:tcW w:w="134" w:type="dxa"/>
          </w:tcPr>
          <w:p w14:paraId="7033AAA5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9267BEC" w14:textId="7DD7D0FD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32</w:t>
            </w:r>
          </w:p>
        </w:tc>
      </w:tr>
      <w:tr w:rsidR="000C0444" w:rsidRPr="00556A11" w14:paraId="15FFDD08" w14:textId="77777777" w:rsidTr="00336DFC">
        <w:tc>
          <w:tcPr>
            <w:tcW w:w="3458" w:type="dxa"/>
          </w:tcPr>
          <w:p w14:paraId="7807D811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34" w:type="dxa"/>
          </w:tcPr>
          <w:p w14:paraId="5FF8EE1F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6BD41578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488040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26CE134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086C72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1C352244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03DCE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0444" w:rsidRPr="00556A11" w14:paraId="2AA2900B" w14:textId="77777777" w:rsidTr="00336DFC">
        <w:tc>
          <w:tcPr>
            <w:tcW w:w="3458" w:type="dxa"/>
          </w:tcPr>
          <w:p w14:paraId="13CF438A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contextualSpacing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ขายสุทธิ</w:t>
            </w:r>
          </w:p>
        </w:tc>
        <w:tc>
          <w:tcPr>
            <w:tcW w:w="1134" w:type="dxa"/>
          </w:tcPr>
          <w:p w14:paraId="115ED17D" w14:textId="3C6BAE19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975F67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33FF0F" w14:textId="6198E7F0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 w:hint="cs"/>
                <w:bCs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CCCBA0A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09F870" w14:textId="273AD8F1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8C9C41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5352F7" w14:textId="279E6D23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</w:p>
        </w:tc>
      </w:tr>
      <w:tr w:rsidR="000C0444" w:rsidRPr="00556A11" w14:paraId="60ACB15E" w14:textId="77777777" w:rsidTr="00336DFC">
        <w:tc>
          <w:tcPr>
            <w:tcW w:w="3458" w:type="dxa"/>
          </w:tcPr>
          <w:p w14:paraId="4D9FB684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0329B1EF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19BD857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C77C7F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39FFB422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AE4556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35A6BB93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76CD3E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0C0444" w:rsidRPr="00556A11" w14:paraId="471FF639" w14:textId="77777777" w:rsidTr="00336DFC">
        <w:tc>
          <w:tcPr>
            <w:tcW w:w="3458" w:type="dxa"/>
          </w:tcPr>
          <w:p w14:paraId="5C1D47ED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6A5D34B3" w14:textId="1E7D5438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7,155</w:t>
            </w:r>
          </w:p>
        </w:tc>
        <w:tc>
          <w:tcPr>
            <w:tcW w:w="134" w:type="dxa"/>
          </w:tcPr>
          <w:p w14:paraId="14BB9C8F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71D224" w14:textId="09659D4F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6,029</w:t>
            </w:r>
          </w:p>
        </w:tc>
        <w:tc>
          <w:tcPr>
            <w:tcW w:w="134" w:type="dxa"/>
          </w:tcPr>
          <w:p w14:paraId="3597B81F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7F5FA5" w14:textId="5AD9A579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4,605 </w:t>
            </w:r>
          </w:p>
        </w:tc>
        <w:tc>
          <w:tcPr>
            <w:tcW w:w="134" w:type="dxa"/>
          </w:tcPr>
          <w:p w14:paraId="6985035F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DF49D3" w14:textId="3FF04F06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4,709 </w:t>
            </w:r>
          </w:p>
        </w:tc>
      </w:tr>
      <w:tr w:rsidR="000C0444" w:rsidRPr="00556A11" w14:paraId="61E17115" w14:textId="77777777" w:rsidTr="00336DFC">
        <w:tc>
          <w:tcPr>
            <w:tcW w:w="3458" w:type="dxa"/>
          </w:tcPr>
          <w:p w14:paraId="3035C8FE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6C7B69" w14:textId="4914B61E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154</w:t>
            </w:r>
          </w:p>
        </w:tc>
        <w:tc>
          <w:tcPr>
            <w:tcW w:w="134" w:type="dxa"/>
          </w:tcPr>
          <w:p w14:paraId="4EC73B64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3E59C6" w14:textId="1EA4089C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124</w:t>
            </w:r>
          </w:p>
        </w:tc>
        <w:tc>
          <w:tcPr>
            <w:tcW w:w="134" w:type="dxa"/>
          </w:tcPr>
          <w:p w14:paraId="0F06D0BB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825A92" w14:textId="6AAE0A2A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41 </w:t>
            </w:r>
          </w:p>
        </w:tc>
        <w:tc>
          <w:tcPr>
            <w:tcW w:w="134" w:type="dxa"/>
          </w:tcPr>
          <w:p w14:paraId="0AD95534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A66E47" w14:textId="093CB09A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39 </w:t>
            </w:r>
          </w:p>
        </w:tc>
      </w:tr>
      <w:tr w:rsidR="000C0444" w:rsidRPr="00556A11" w14:paraId="66ED586D" w14:textId="77777777" w:rsidTr="00336DFC">
        <w:tc>
          <w:tcPr>
            <w:tcW w:w="3458" w:type="dxa"/>
          </w:tcPr>
          <w:p w14:paraId="20BC23EC" w14:textId="77777777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300" w:lineRule="exact"/>
              <w:ind w:left="227" w:right="227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CBAE0C9" w14:textId="3A9B8B91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7,309</w:t>
            </w:r>
          </w:p>
        </w:tc>
        <w:tc>
          <w:tcPr>
            <w:tcW w:w="134" w:type="dxa"/>
          </w:tcPr>
          <w:p w14:paraId="584E66DE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CD498F" w14:textId="7647A7E6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>6,153</w:t>
            </w:r>
          </w:p>
        </w:tc>
        <w:tc>
          <w:tcPr>
            <w:tcW w:w="134" w:type="dxa"/>
          </w:tcPr>
          <w:p w14:paraId="288BD6E8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C04199" w14:textId="31C8ED16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4,646 </w:t>
            </w:r>
          </w:p>
        </w:tc>
        <w:tc>
          <w:tcPr>
            <w:tcW w:w="134" w:type="dxa"/>
          </w:tcPr>
          <w:p w14:paraId="45A150B7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A256EB" w14:textId="27BD8A92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4,748 </w:t>
            </w:r>
          </w:p>
        </w:tc>
      </w:tr>
    </w:tbl>
    <w:p w14:paraId="3A662C62" w14:textId="77777777" w:rsidR="004621E8" w:rsidRPr="004357E5" w:rsidRDefault="004621E8" w:rsidP="00556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54430" w14:textId="7A6BF04A" w:rsidR="004621E8" w:rsidRDefault="004621E8" w:rsidP="00556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4357E5">
        <w:rPr>
          <w:rFonts w:asciiTheme="majorBidi" w:hAnsiTheme="majorBidi" w:cstheme="majorBidi"/>
          <w:sz w:val="32"/>
          <w:szCs w:val="32"/>
        </w:rPr>
        <w:t>31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084846">
        <w:rPr>
          <w:rFonts w:asciiTheme="majorBidi" w:hAnsiTheme="majorBidi"/>
          <w:sz w:val="32"/>
          <w:szCs w:val="32"/>
        </w:rPr>
        <w:t xml:space="preserve"> </w:t>
      </w:r>
      <w:r w:rsidRPr="004357E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0848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484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084846">
        <w:rPr>
          <w:rFonts w:asciiTheme="majorBidi" w:hAnsiTheme="majorBidi" w:cstheme="majorBidi"/>
          <w:sz w:val="32"/>
          <w:szCs w:val="32"/>
        </w:rPr>
        <w:t xml:space="preserve"> </w:t>
      </w:r>
      <w:r w:rsidRPr="004357E5">
        <w:rPr>
          <w:rFonts w:asciiTheme="majorBidi" w:hAnsiTheme="majorBidi" w:cstheme="majorBidi"/>
          <w:sz w:val="32"/>
          <w:szCs w:val="32"/>
        </w:rPr>
        <w:t xml:space="preserve">31 </w:t>
      </w:r>
      <w:r w:rsidRPr="0069776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357E5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69776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34"/>
        <w:gridCol w:w="136"/>
        <w:gridCol w:w="1133"/>
      </w:tblGrid>
      <w:tr w:rsidR="004621E8" w:rsidRPr="00917F36" w14:paraId="7A13F3E0" w14:textId="77777777" w:rsidTr="00336DFC">
        <w:trPr>
          <w:trHeight w:val="62"/>
        </w:trPr>
        <w:tc>
          <w:tcPr>
            <w:tcW w:w="3457" w:type="dxa"/>
          </w:tcPr>
          <w:p w14:paraId="1C861974" w14:textId="77777777" w:rsidR="004621E8" w:rsidRPr="00917F36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5F8B3242" w14:textId="77777777" w:rsidR="004621E8" w:rsidRPr="00697765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621E8" w:rsidRPr="00917F36" w14:paraId="2CB171A2" w14:textId="77777777" w:rsidTr="00336DFC">
        <w:trPr>
          <w:trHeight w:val="62"/>
        </w:trPr>
        <w:tc>
          <w:tcPr>
            <w:tcW w:w="3457" w:type="dxa"/>
          </w:tcPr>
          <w:p w14:paraId="6A7FD9C6" w14:textId="77777777" w:rsidR="004621E8" w:rsidRPr="00917F36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D27571" w14:textId="77777777" w:rsidR="004621E8" w:rsidRPr="00697765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5F05B33" w14:textId="77777777" w:rsidR="004621E8" w:rsidRPr="00917F36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E783A0" w14:textId="77777777" w:rsidR="004621E8" w:rsidRPr="00697765" w:rsidRDefault="004621E8" w:rsidP="00336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1E8" w:rsidRPr="00917F36" w14:paraId="78DFCC8B" w14:textId="77777777" w:rsidTr="00336DFC">
        <w:trPr>
          <w:trHeight w:val="62"/>
        </w:trPr>
        <w:tc>
          <w:tcPr>
            <w:tcW w:w="3457" w:type="dxa"/>
          </w:tcPr>
          <w:p w14:paraId="2E612BE5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0DDB41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4522C79" w14:textId="14B1E495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F80E331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E98A259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098F81D" w14:textId="434E47CE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7734AD2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19AC8B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0894D98" w14:textId="3AFD3533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" w:type="dxa"/>
          </w:tcPr>
          <w:p w14:paraId="4E7290B1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8E8428B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D5BE151" w14:textId="114DACAF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621E8" w:rsidRPr="00917F36" w14:paraId="6112887D" w14:textId="77777777" w:rsidTr="00336DFC">
        <w:trPr>
          <w:trHeight w:val="62"/>
        </w:trPr>
        <w:tc>
          <w:tcPr>
            <w:tcW w:w="3457" w:type="dxa"/>
          </w:tcPr>
          <w:p w14:paraId="3CB6F4E5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DDCD88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4522BA2A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604CBC57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7AE242B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25B8D9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2331455C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43E9CCF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621E8" w:rsidRPr="00917F36" w14:paraId="4E770065" w14:textId="77777777" w:rsidTr="00336DFC">
        <w:trPr>
          <w:trHeight w:val="62"/>
        </w:trPr>
        <w:tc>
          <w:tcPr>
            <w:tcW w:w="3457" w:type="dxa"/>
          </w:tcPr>
          <w:p w14:paraId="1F0B14B4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7260972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8" w:type="dxa"/>
          </w:tcPr>
          <w:p w14:paraId="59451BE6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4B4C3D51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14:paraId="46D92272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0B36F9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6" w:type="dxa"/>
          </w:tcPr>
          <w:p w14:paraId="3048B3D8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282096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C2A9C" w:rsidRPr="00917F36" w14:paraId="58E8B2B8" w14:textId="77777777" w:rsidTr="00336DFC">
        <w:trPr>
          <w:trHeight w:val="70"/>
        </w:trPr>
        <w:tc>
          <w:tcPr>
            <w:tcW w:w="3457" w:type="dxa"/>
          </w:tcPr>
          <w:p w14:paraId="4656FDBB" w14:textId="77777777" w:rsidR="003C2A9C" w:rsidRPr="00697765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250BD03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6FD9E8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64076D80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00A7A3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2BCD6B" w14:textId="28BEC569" w:rsidR="003C2A9C" w:rsidRPr="00697765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3C2A9C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622 </w:t>
            </w:r>
          </w:p>
        </w:tc>
        <w:tc>
          <w:tcPr>
            <w:tcW w:w="136" w:type="dxa"/>
          </w:tcPr>
          <w:p w14:paraId="7B7433FF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FBAB55" w14:textId="061C389D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1,764</w:t>
            </w:r>
          </w:p>
        </w:tc>
      </w:tr>
      <w:tr w:rsidR="003C2A9C" w:rsidRPr="00917F36" w14:paraId="11D5F071" w14:textId="77777777" w:rsidTr="00336DFC">
        <w:trPr>
          <w:trHeight w:val="62"/>
        </w:trPr>
        <w:tc>
          <w:tcPr>
            <w:tcW w:w="3457" w:type="dxa"/>
          </w:tcPr>
          <w:p w14:paraId="721D2AB0" w14:textId="77777777" w:rsidR="003C2A9C" w:rsidRPr="00697765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FB86B7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6C0029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14EEB08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B9B45FB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D8913D" w14:textId="39A827E2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C2A9C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180 </w:t>
            </w:r>
          </w:p>
        </w:tc>
        <w:tc>
          <w:tcPr>
            <w:tcW w:w="136" w:type="dxa"/>
          </w:tcPr>
          <w:p w14:paraId="1548B019" w14:textId="77777777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09867E1" w14:textId="03B4A519" w:rsidR="003C2A9C" w:rsidRPr="00917F36" w:rsidRDefault="003C2A9C" w:rsidP="003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396</w:t>
            </w:r>
          </w:p>
        </w:tc>
      </w:tr>
      <w:tr w:rsidR="004621E8" w:rsidRPr="00917F36" w14:paraId="6C1D8DD0" w14:textId="77777777" w:rsidTr="00336DFC">
        <w:trPr>
          <w:trHeight w:val="62"/>
        </w:trPr>
        <w:tc>
          <w:tcPr>
            <w:tcW w:w="3457" w:type="dxa"/>
          </w:tcPr>
          <w:p w14:paraId="5775E06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02E1ECA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46009A4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35EC5BF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5D5232D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B359AE" w14:textId="6E32A0F4" w:rsidR="004621E8" w:rsidRPr="00917F36" w:rsidRDefault="003C2A9C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802</w:t>
            </w:r>
          </w:p>
        </w:tc>
        <w:tc>
          <w:tcPr>
            <w:tcW w:w="136" w:type="dxa"/>
          </w:tcPr>
          <w:p w14:paraId="57842414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368F221" w14:textId="442E5D30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2,160</w:t>
            </w:r>
          </w:p>
        </w:tc>
      </w:tr>
      <w:tr w:rsidR="004621E8" w:rsidRPr="00917F36" w14:paraId="4401FD23" w14:textId="77777777" w:rsidTr="00336DFC">
        <w:trPr>
          <w:trHeight w:val="62"/>
        </w:trPr>
        <w:tc>
          <w:tcPr>
            <w:tcW w:w="3457" w:type="dxa"/>
          </w:tcPr>
          <w:p w14:paraId="44D65CBF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6EB0F2B6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55C1C77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09BCCDE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B3329F9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DE0B3F" w14:textId="44761C69" w:rsidR="004621E8" w:rsidRPr="00917F36" w:rsidRDefault="003C2A9C" w:rsidP="004621E8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(1)</w:t>
            </w:r>
          </w:p>
        </w:tc>
        <w:tc>
          <w:tcPr>
            <w:tcW w:w="136" w:type="dxa"/>
          </w:tcPr>
          <w:p w14:paraId="35626F44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</w:tcPr>
          <w:p w14:paraId="1C535574" w14:textId="41B9E19D" w:rsidR="004621E8" w:rsidRPr="00917F36" w:rsidRDefault="004621E8" w:rsidP="004621E8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(4)</w:t>
            </w:r>
          </w:p>
        </w:tc>
      </w:tr>
      <w:tr w:rsidR="004621E8" w:rsidRPr="00917F36" w14:paraId="07BFBBED" w14:textId="77777777" w:rsidTr="00336DFC">
        <w:trPr>
          <w:trHeight w:val="201"/>
        </w:trPr>
        <w:tc>
          <w:tcPr>
            <w:tcW w:w="3457" w:type="dxa"/>
          </w:tcPr>
          <w:p w14:paraId="1B58F1D2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41D16B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E0BBE5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239168CB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6E0A4A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8D8ADB" w14:textId="193452FC" w:rsidR="004621E8" w:rsidRPr="00917F36" w:rsidRDefault="003C2A9C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801</w:t>
            </w:r>
          </w:p>
        </w:tc>
        <w:tc>
          <w:tcPr>
            <w:tcW w:w="136" w:type="dxa"/>
          </w:tcPr>
          <w:p w14:paraId="0514C276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874E69D" w14:textId="13112273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2,156</w:t>
            </w:r>
          </w:p>
        </w:tc>
      </w:tr>
      <w:tr w:rsidR="004621E8" w:rsidRPr="00917F36" w14:paraId="0CE0085D" w14:textId="77777777" w:rsidTr="00336DFC">
        <w:tc>
          <w:tcPr>
            <w:tcW w:w="3457" w:type="dxa"/>
          </w:tcPr>
          <w:p w14:paraId="7FB67CA5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16D8BBA8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13A3DD4C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06D681B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3F8FD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7D7E7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3668D1BA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E429F24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4621E8" w:rsidRPr="00917F36" w14:paraId="752F631A" w14:textId="77777777" w:rsidTr="00336DFC">
        <w:tc>
          <w:tcPr>
            <w:tcW w:w="3457" w:type="dxa"/>
          </w:tcPr>
          <w:p w14:paraId="09AD9B00" w14:textId="77777777" w:rsidR="004621E8" w:rsidRPr="00697765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641FFFDA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</w:tcPr>
          <w:p w14:paraId="3AA73885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C30167E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DBA0E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3B7F862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53C0B239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28220C1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63F18" w:rsidRPr="00917F36" w14:paraId="64A7A2C0" w14:textId="77777777" w:rsidTr="00336DFC">
        <w:tc>
          <w:tcPr>
            <w:tcW w:w="3457" w:type="dxa"/>
          </w:tcPr>
          <w:p w14:paraId="35F9D83A" w14:textId="77777777" w:rsidR="00863F18" w:rsidRPr="00697765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4CE9059B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288F1AA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AABBEE0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9C69974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F9B734" w14:textId="06459539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60,500 </w:t>
            </w:r>
          </w:p>
        </w:tc>
        <w:tc>
          <w:tcPr>
            <w:tcW w:w="136" w:type="dxa"/>
          </w:tcPr>
          <w:p w14:paraId="00F62B59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EE9A68E" w14:textId="2F3D3442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60,500 </w:t>
            </w:r>
          </w:p>
        </w:tc>
      </w:tr>
      <w:tr w:rsidR="00863F18" w:rsidRPr="00917F36" w14:paraId="797BD36B" w14:textId="77777777" w:rsidTr="00336DFC">
        <w:tc>
          <w:tcPr>
            <w:tcW w:w="3457" w:type="dxa"/>
          </w:tcPr>
          <w:p w14:paraId="0E1B8D39" w14:textId="77777777" w:rsidR="00863F18" w:rsidRPr="00697765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0585A5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8E4DEC9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F43A8AD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AABEA7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60E349" w14:textId="5832478E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25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6</w:t>
            </w: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,000 </w:t>
            </w:r>
          </w:p>
        </w:tc>
        <w:tc>
          <w:tcPr>
            <w:tcW w:w="136" w:type="dxa"/>
          </w:tcPr>
          <w:p w14:paraId="55FC4075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941B9A5" w14:textId="60A771DE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235,000 </w:t>
            </w:r>
          </w:p>
        </w:tc>
      </w:tr>
      <w:tr w:rsidR="00863F18" w:rsidRPr="00917F36" w14:paraId="32160FA8" w14:textId="77777777" w:rsidTr="00336DFC">
        <w:tc>
          <w:tcPr>
            <w:tcW w:w="3457" w:type="dxa"/>
          </w:tcPr>
          <w:p w14:paraId="1E6A9FF7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7B879660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BA0E44D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632888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516929E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E038D7D" w14:textId="305BBF8F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F18">
              <w:rPr>
                <w:rFonts w:asciiTheme="majorBidi" w:hAnsiTheme="majorBidi" w:cstheme="majorBidi"/>
                <w:sz w:val="26"/>
                <w:szCs w:val="26"/>
              </w:rPr>
              <w:t>316,500</w:t>
            </w:r>
          </w:p>
        </w:tc>
        <w:tc>
          <w:tcPr>
            <w:tcW w:w="136" w:type="dxa"/>
          </w:tcPr>
          <w:p w14:paraId="1957E94D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C9DF03C" w14:textId="56AC3E48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295,500 </w:t>
            </w:r>
          </w:p>
        </w:tc>
      </w:tr>
      <w:tr w:rsidR="00863F18" w:rsidRPr="00917F36" w14:paraId="0D884E23" w14:textId="77777777" w:rsidTr="00336DFC">
        <w:tc>
          <w:tcPr>
            <w:tcW w:w="3457" w:type="dxa"/>
          </w:tcPr>
          <w:p w14:paraId="13635C0D" w14:textId="77777777" w:rsidR="00863F18" w:rsidRPr="00697765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CF2527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6D13F7B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47D2441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 w:hint="cs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FE4B1E5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8987B1" w14:textId="64296D8A" w:rsidR="00863F18" w:rsidRPr="00917F36" w:rsidRDefault="00863F18" w:rsidP="00863F18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523</w:t>
            </w: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) </w:t>
            </w:r>
          </w:p>
        </w:tc>
        <w:tc>
          <w:tcPr>
            <w:tcW w:w="136" w:type="dxa"/>
          </w:tcPr>
          <w:p w14:paraId="0E27618D" w14:textId="77777777" w:rsidR="00863F18" w:rsidRPr="00917F36" w:rsidRDefault="00863F18" w:rsidP="00863F18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7D6264E" w14:textId="7A535181" w:rsidR="00863F18" w:rsidRPr="00917F36" w:rsidRDefault="00863F18" w:rsidP="00863F18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(638) </w:t>
            </w:r>
          </w:p>
        </w:tc>
      </w:tr>
      <w:tr w:rsidR="00863F18" w:rsidRPr="00917F36" w14:paraId="57F47CD5" w14:textId="77777777" w:rsidTr="00336DFC">
        <w:tc>
          <w:tcPr>
            <w:tcW w:w="3457" w:type="dxa"/>
          </w:tcPr>
          <w:p w14:paraId="412A5959" w14:textId="77777777" w:rsidR="00863F18" w:rsidRPr="00697765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0B293DC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DDF214F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640DAAFD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B659D33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44C9FF2" w14:textId="3DC28C45" w:rsidR="00863F18" w:rsidRPr="00697765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F18">
              <w:rPr>
                <w:rFonts w:asciiTheme="majorBidi" w:hAnsiTheme="majorBidi" w:cstheme="majorBidi"/>
                <w:bCs/>
                <w:sz w:val="26"/>
                <w:szCs w:val="26"/>
              </w:rPr>
              <w:t>315,977</w:t>
            </w:r>
          </w:p>
        </w:tc>
        <w:tc>
          <w:tcPr>
            <w:tcW w:w="136" w:type="dxa"/>
          </w:tcPr>
          <w:p w14:paraId="0AA0C87B" w14:textId="77777777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537C7B0" w14:textId="75CDC01B" w:rsidR="00863F18" w:rsidRPr="00917F36" w:rsidRDefault="00863F18" w:rsidP="00863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294,862 </w:t>
            </w:r>
          </w:p>
        </w:tc>
      </w:tr>
    </w:tbl>
    <w:p w14:paraId="652114D7" w14:textId="77777777" w:rsidR="00F83DDA" w:rsidRDefault="00F83DDA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6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2B19EA6F" w14:textId="77777777" w:rsidR="00390507" w:rsidRDefault="00390507" w:rsidP="00390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60" w:lineRule="exact"/>
        <w:ind w:right="-11"/>
        <w:contextualSpacing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13FF487C" w14:textId="77777777" w:rsidR="00390507" w:rsidRDefault="00390507"/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34"/>
        <w:gridCol w:w="136"/>
        <w:gridCol w:w="1133"/>
      </w:tblGrid>
      <w:tr w:rsidR="00D759F6" w:rsidRPr="00917F36" w14:paraId="194A3F82" w14:textId="77777777" w:rsidTr="00C97C71">
        <w:trPr>
          <w:trHeight w:val="62"/>
        </w:trPr>
        <w:tc>
          <w:tcPr>
            <w:tcW w:w="3457" w:type="dxa"/>
          </w:tcPr>
          <w:p w14:paraId="495FDD58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7DBB6623" w14:textId="77777777" w:rsidR="00D759F6" w:rsidRPr="00697765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759F6" w:rsidRPr="00917F36" w14:paraId="2ADDD642" w14:textId="77777777" w:rsidTr="00C97C71">
        <w:trPr>
          <w:trHeight w:val="62"/>
        </w:trPr>
        <w:tc>
          <w:tcPr>
            <w:tcW w:w="3457" w:type="dxa"/>
          </w:tcPr>
          <w:p w14:paraId="50731C31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D65F4" w14:textId="77777777" w:rsidR="00D759F6" w:rsidRPr="00697765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0D3FE4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91094" w14:textId="77777777" w:rsidR="00D759F6" w:rsidRPr="00697765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9F6" w:rsidRPr="00917F36" w14:paraId="51C11F7E" w14:textId="77777777" w:rsidTr="00C97C71">
        <w:trPr>
          <w:trHeight w:val="62"/>
        </w:trPr>
        <w:tc>
          <w:tcPr>
            <w:tcW w:w="3457" w:type="dxa"/>
          </w:tcPr>
          <w:p w14:paraId="1B716950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E1D28A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A56E5FA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2C18C9A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63BAF2F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BC8399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2D118982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D4FCB2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9EF028B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6" w:type="dxa"/>
          </w:tcPr>
          <w:p w14:paraId="71416C14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5DC3672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C21A4EF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D759F6" w:rsidRPr="00917F36" w14:paraId="1C6AE475" w14:textId="77777777" w:rsidTr="00C97C71">
        <w:trPr>
          <w:trHeight w:val="62"/>
        </w:trPr>
        <w:tc>
          <w:tcPr>
            <w:tcW w:w="3457" w:type="dxa"/>
          </w:tcPr>
          <w:p w14:paraId="78E2073A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3C2FD6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A03F0A5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7433C3DA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ED8134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8256DF" w14:textId="77777777" w:rsidR="00D759F6" w:rsidRPr="00697765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63F18">
              <w:rPr>
                <w:rFonts w:asciiTheme="majorBidi" w:hAnsiTheme="majorBidi" w:cstheme="majorBidi"/>
                <w:bCs/>
                <w:sz w:val="26"/>
                <w:szCs w:val="26"/>
              </w:rPr>
              <w:t>302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63F18">
              <w:rPr>
                <w:rFonts w:asciiTheme="majorBidi" w:hAnsiTheme="majorBidi" w:cstheme="majorBidi"/>
                <w:bCs/>
                <w:sz w:val="26"/>
                <w:szCs w:val="26"/>
              </w:rPr>
              <w:t>552</w:t>
            </w:r>
          </w:p>
        </w:tc>
        <w:tc>
          <w:tcPr>
            <w:tcW w:w="136" w:type="dxa"/>
          </w:tcPr>
          <w:p w14:paraId="4D4B7E95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443E9BD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265,464</w:t>
            </w:r>
          </w:p>
        </w:tc>
      </w:tr>
      <w:tr w:rsidR="00D759F6" w:rsidRPr="00917F36" w14:paraId="358A520C" w14:textId="77777777" w:rsidTr="00C97C71">
        <w:trPr>
          <w:trHeight w:val="62"/>
        </w:trPr>
        <w:tc>
          <w:tcPr>
            <w:tcW w:w="3457" w:type="dxa"/>
          </w:tcPr>
          <w:p w14:paraId="4BCB2C74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ส่วนของ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  <w:p w14:paraId="4C7530B6" w14:textId="77777777" w:rsidR="00D759F6" w:rsidRPr="00697765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134" w:type="dxa"/>
          </w:tcPr>
          <w:p w14:paraId="46DA9666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4AC8B08E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02A07D6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</w:tcPr>
          <w:p w14:paraId="377B64D3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13D7C274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74BA0C6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63B475" w14:textId="77777777" w:rsidR="00D759F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0B0EAEE5" w14:textId="77777777" w:rsidR="00D759F6" w:rsidRPr="00697765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4,990</w:t>
            </w:r>
          </w:p>
        </w:tc>
        <w:tc>
          <w:tcPr>
            <w:tcW w:w="136" w:type="dxa"/>
          </w:tcPr>
          <w:p w14:paraId="4D58381E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C6DC831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2AA5CBDB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20,963 </w:t>
            </w:r>
          </w:p>
        </w:tc>
      </w:tr>
      <w:tr w:rsidR="00D759F6" w:rsidRPr="00917F36" w14:paraId="591E84E1" w14:textId="77777777" w:rsidTr="00C97C71">
        <w:trPr>
          <w:trHeight w:val="62"/>
        </w:trPr>
        <w:tc>
          <w:tcPr>
            <w:tcW w:w="3457" w:type="dxa"/>
          </w:tcPr>
          <w:p w14:paraId="167A66C3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C4F67E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F312DB1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CB2CB20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274CB6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B6C3E7" w14:textId="77777777" w:rsidR="00D759F6" w:rsidRPr="00697765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63F18">
              <w:rPr>
                <w:rFonts w:asciiTheme="majorBidi" w:hAnsiTheme="majorBidi" w:cstheme="majorBidi"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,</w:t>
            </w:r>
            <w:r w:rsidRPr="00863F18">
              <w:rPr>
                <w:rFonts w:asciiTheme="majorBidi" w:hAnsiTheme="majorBidi" w:cstheme="majorBidi"/>
                <w:bCs/>
                <w:sz w:val="26"/>
                <w:szCs w:val="26"/>
              </w:rPr>
              <w:t>435</w:t>
            </w:r>
          </w:p>
        </w:tc>
        <w:tc>
          <w:tcPr>
            <w:tcW w:w="136" w:type="dxa"/>
          </w:tcPr>
          <w:p w14:paraId="368629F8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404D9A6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8,435 </w:t>
            </w:r>
          </w:p>
        </w:tc>
      </w:tr>
      <w:tr w:rsidR="00D759F6" w:rsidRPr="00917F36" w14:paraId="3866C0A1" w14:textId="77777777" w:rsidTr="00C97C71">
        <w:trPr>
          <w:trHeight w:val="62"/>
        </w:trPr>
        <w:tc>
          <w:tcPr>
            <w:tcW w:w="3457" w:type="dxa"/>
          </w:tcPr>
          <w:p w14:paraId="02DC81D6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6D96E7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743038B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0EBE45C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4A45060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AC3A21" w14:textId="77777777" w:rsidR="00D759F6" w:rsidRPr="00863F18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63F18">
              <w:rPr>
                <w:rFonts w:asciiTheme="majorBidi" w:hAnsiTheme="majorBidi" w:cstheme="majorBidi"/>
                <w:bCs/>
                <w:sz w:val="26"/>
                <w:szCs w:val="26"/>
              </w:rPr>
              <w:t>315,977</w:t>
            </w:r>
          </w:p>
        </w:tc>
        <w:tc>
          <w:tcPr>
            <w:tcW w:w="136" w:type="dxa"/>
          </w:tcPr>
          <w:p w14:paraId="603EFA39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B124ED2" w14:textId="77777777" w:rsidR="00D759F6" w:rsidRPr="00917F36" w:rsidRDefault="00D759F6" w:rsidP="00C9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294,862 </w:t>
            </w:r>
          </w:p>
        </w:tc>
      </w:tr>
    </w:tbl>
    <w:p w14:paraId="4FFA1E0E" w14:textId="77777777" w:rsidR="00D759F6" w:rsidRPr="00AA24CC" w:rsidRDefault="00D759F6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6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0689AD1" w14:textId="24AB9287" w:rsidR="006B5631" w:rsidRPr="00AA24CC" w:rsidRDefault="00B86EBD" w:rsidP="00BA5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6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A24CC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5C138A" w:rsidRPr="00AA24CC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Pr="00AA24CC">
        <w:rPr>
          <w:rFonts w:asciiTheme="majorBidi" w:hAnsiTheme="majorBidi" w:cstheme="majorBidi"/>
          <w:sz w:val="32"/>
          <w:szCs w:val="32"/>
          <w:cs/>
        </w:rPr>
        <w:t>เงินให้กู้ยืมกิจการที่เกี่ยวข้องกัน</w:t>
      </w:r>
      <w:r w:rsidR="008153ED" w:rsidRPr="00AA24C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A24C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AA24CC" w:rsidRPr="00917F36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917F36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697765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24CC" w:rsidRPr="00917F36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917F36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697765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917F36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A0B07C" w14:textId="77777777" w:rsidR="000D4E37" w:rsidRPr="00697765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4CC" w:rsidRPr="00917F36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E87067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7D3A7AC" w14:textId="5C2D18CD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5341FAB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6A5CCE2" w14:textId="3BAF8F41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31B1EFF7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1336B7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49A9535" w14:textId="372700B8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095AD325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60DF90" w14:textId="77777777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AD5E620" w14:textId="126D51FC" w:rsidR="004621E8" w:rsidRPr="00917F36" w:rsidRDefault="004621E8" w:rsidP="0046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6323F" w:rsidRPr="00917F36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1EDE8B50" w:rsidR="0096323F" w:rsidRPr="00917F36" w:rsidRDefault="0096323F" w:rsidP="009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ยอดคงเหลือต้นงวด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591ABBD5" w14:textId="0E7DF646" w:rsidR="0096323F" w:rsidRPr="00917F36" w:rsidRDefault="0096323F" w:rsidP="009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96323F" w:rsidRPr="00917F36" w:rsidRDefault="0096323F" w:rsidP="009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96323F" w:rsidRPr="00917F36" w:rsidRDefault="0096323F" w:rsidP="009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96323F" w:rsidRPr="00697765" w:rsidRDefault="0096323F" w:rsidP="0096323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69A555DC" w14:textId="4598AC77" w:rsidR="0096323F" w:rsidRPr="00917F36" w:rsidRDefault="0096323F" w:rsidP="009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295,500 </w:t>
            </w:r>
          </w:p>
        </w:tc>
        <w:tc>
          <w:tcPr>
            <w:tcW w:w="134" w:type="dxa"/>
          </w:tcPr>
          <w:p w14:paraId="06DBC859" w14:textId="77777777" w:rsidR="0096323F" w:rsidRPr="00917F36" w:rsidRDefault="0096323F" w:rsidP="009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A1A645" w14:textId="09A00291" w:rsidR="0096323F" w:rsidRPr="00917F36" w:rsidRDefault="0096323F" w:rsidP="00963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316,000 </w:t>
            </w:r>
          </w:p>
        </w:tc>
      </w:tr>
      <w:tr w:rsidR="00962397" w:rsidRPr="00917F36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3E7CADD2" w:rsidR="00962397" w:rsidRPr="00697765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เพิ่มขึ้นระหว่างงวด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</w:tcPr>
          <w:p w14:paraId="09F42D6C" w14:textId="115D8FA8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962397" w:rsidRPr="00697765" w:rsidRDefault="00962397" w:rsidP="0096239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14:paraId="4C249E3A" w14:textId="1842C895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21</w:t>
            </w: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,0</w:t>
            </w: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0</w:t>
            </w: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0 </w:t>
            </w:r>
          </w:p>
        </w:tc>
        <w:tc>
          <w:tcPr>
            <w:tcW w:w="134" w:type="dxa"/>
          </w:tcPr>
          <w:p w14:paraId="33D702BE" w14:textId="77777777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910D89" w14:textId="5A8F28F9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82,050 </w:t>
            </w:r>
          </w:p>
        </w:tc>
      </w:tr>
      <w:tr w:rsidR="00962397" w:rsidRPr="00917F36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1A132518" w:rsidR="00962397" w:rsidRPr="00697765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ลดลงระหว่างงวด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4D5CEAA9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962397" w:rsidRPr="00697765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64F465" w14:textId="0C004DFB" w:rsidR="00962397" w:rsidRPr="00962397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00AA59" w14:textId="77777777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93E223" w14:textId="712F08D6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917F36">
              <w:rPr>
                <w:rFonts w:ascii="Angsana New" w:hAnsi="Angsana New"/>
                <w:bCs/>
                <w:sz w:val="26"/>
                <w:szCs w:val="26"/>
              </w:rPr>
              <w:t xml:space="preserve">(102,550) </w:t>
            </w:r>
          </w:p>
        </w:tc>
      </w:tr>
      <w:tr w:rsidR="00962397" w:rsidRPr="00917F36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701A1A28" w:rsidR="00962397" w:rsidRPr="00697765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ยอดคงเหลือปลายงวด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00A32BF1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962397" w:rsidRPr="00697765" w:rsidRDefault="00962397" w:rsidP="00962397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934F0F" w14:textId="2EDD5BA5" w:rsidR="00962397" w:rsidRPr="00962397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62397">
              <w:rPr>
                <w:rFonts w:asciiTheme="majorBidi" w:hAnsiTheme="majorBidi" w:cstheme="majorBidi"/>
                <w:bCs/>
                <w:sz w:val="26"/>
                <w:szCs w:val="26"/>
              </w:rPr>
              <w:t>316,500</w:t>
            </w:r>
          </w:p>
        </w:tc>
        <w:tc>
          <w:tcPr>
            <w:tcW w:w="134" w:type="dxa"/>
          </w:tcPr>
          <w:p w14:paraId="454CB104" w14:textId="77777777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A2FB3A2" w14:textId="15FF6B4C" w:rsidR="00962397" w:rsidRPr="00917F36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295,500 </w:t>
            </w:r>
          </w:p>
        </w:tc>
      </w:tr>
    </w:tbl>
    <w:p w14:paraId="5D1D4743" w14:textId="77777777" w:rsidR="00917F36" w:rsidRDefault="00917F36" w:rsidP="00AA2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0" w:name="_Hlk159405057"/>
      <w:bookmarkStart w:id="1" w:name="_Hlk159440038"/>
    </w:p>
    <w:p w14:paraId="487E7C81" w14:textId="7B810CDC" w:rsidR="00AA24CC" w:rsidRDefault="00AA24CC" w:rsidP="00AA2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บริษัทมีสัญญาเงินให้กู้ยืมในรูปของตั๋วสัญญาใช้เงินแก่บริษัท</w:t>
      </w:r>
      <w:r w:rsidRPr="00697765">
        <w:rPr>
          <w:rFonts w:asciiTheme="majorBidi" w:hAnsiTheme="majorBidi" w:cstheme="majorBidi"/>
          <w:sz w:val="32"/>
          <w:szCs w:val="32"/>
          <w:cs/>
        </w:rPr>
        <w:t>ย่อยสองแห่ง จำนวนหลายฉบับ อายุของสัญญามีทั้งระยะสั้นและระยะยาว โดยคิดดอกเบี้ยในอัตราร้อยล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Pr="00BF06FC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9</w:t>
      </w:r>
      <w:r w:rsidRPr="00BF06FC">
        <w:rPr>
          <w:rFonts w:asciiTheme="majorBidi" w:hAnsiTheme="majorBidi" w:cstheme="majorBidi"/>
          <w:sz w:val="32"/>
          <w:szCs w:val="32"/>
        </w:rPr>
        <w:t xml:space="preserve">0 - 6.65 </w:t>
      </w:r>
      <w:r w:rsidRPr="00697765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6DA5D1D9" w14:textId="77777777" w:rsidR="00C25E26" w:rsidRDefault="00C25E26" w:rsidP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bookmarkEnd w:id="1"/>
    <w:p w14:paraId="3C61C607" w14:textId="61BFB0E2" w:rsidR="00B43E5F" w:rsidRPr="00697765" w:rsidRDefault="007656F6" w:rsidP="002E5A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091D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B43E5F" w:rsidRPr="004209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3E5F" w:rsidRPr="004209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73E2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  <w:r w:rsidR="00555575" w:rsidRPr="004209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DF6D49C" w14:textId="0B091861" w:rsidR="006C6020" w:rsidRPr="0042091D" w:rsidRDefault="006C6020" w:rsidP="002E5A53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42091D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  <w:r w:rsidR="00555575" w:rsidRPr="0042091D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42091D" w:rsidRPr="00917F36" w14:paraId="6761CE39" w14:textId="77777777" w:rsidTr="00237281">
        <w:trPr>
          <w:trHeight w:val="62"/>
        </w:trPr>
        <w:tc>
          <w:tcPr>
            <w:tcW w:w="3458" w:type="dxa"/>
          </w:tcPr>
          <w:p w14:paraId="016F3819" w14:textId="77777777" w:rsidR="000D4E37" w:rsidRPr="00917F36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697765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2091D" w:rsidRPr="00917F36" w14:paraId="6F74E29E" w14:textId="77777777" w:rsidTr="00237281">
        <w:trPr>
          <w:trHeight w:val="62"/>
        </w:trPr>
        <w:tc>
          <w:tcPr>
            <w:tcW w:w="3458" w:type="dxa"/>
          </w:tcPr>
          <w:p w14:paraId="2E314141" w14:textId="77777777" w:rsidR="000D4E37" w:rsidRPr="00917F36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697765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917F36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95FF6E" w14:textId="77777777" w:rsidR="000D4E37" w:rsidRPr="00697765" w:rsidRDefault="000D4E37" w:rsidP="002E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091D" w:rsidRPr="00917F36" w14:paraId="1A93896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42091D" w:rsidRPr="00917F36" w:rsidRDefault="0042091D" w:rsidP="0042091D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A526C41" w14:textId="7777777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E8CC1E2" w14:textId="670FC85C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34FF22" w14:textId="7777777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79FDB98" w14:textId="072C9EDC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AB812D5" w14:textId="7777777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05393E" w14:textId="7777777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2B7738F" w14:textId="3B71D7B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307C64D" w14:textId="7777777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4617A09" w14:textId="2C4F3DF5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2091D" w:rsidRPr="00917F36" w14:paraId="11D7FED0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0B17D446" w:rsidR="0042091D" w:rsidRPr="00917F36" w:rsidRDefault="0042091D" w:rsidP="0042091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24A15137" w:rsidR="0042091D" w:rsidRPr="000C0444" w:rsidRDefault="000C0444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38</w:t>
            </w:r>
            <w:r w:rsidRPr="000C0444">
              <w:rPr>
                <w:rFonts w:asciiTheme="majorBidi" w:hAnsiTheme="majorBidi"/>
                <w:sz w:val="26"/>
                <w:szCs w:val="26"/>
              </w:rPr>
              <w:t>,</w:t>
            </w:r>
            <w:r w:rsidRPr="00697765">
              <w:rPr>
                <w:rFonts w:asciiTheme="majorBidi" w:hAnsiTheme="majorBidi"/>
                <w:sz w:val="26"/>
                <w:szCs w:val="26"/>
              </w:rPr>
              <w:t>880</w:t>
            </w:r>
          </w:p>
        </w:tc>
        <w:tc>
          <w:tcPr>
            <w:tcW w:w="134" w:type="dxa"/>
          </w:tcPr>
          <w:p w14:paraId="3E64AADF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2CEB0931" w:rsidR="0042091D" w:rsidRPr="00697765" w:rsidRDefault="00176327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/>
                <w:sz w:val="26"/>
                <w:szCs w:val="26"/>
              </w:rPr>
              <w:t>33,154</w:t>
            </w:r>
          </w:p>
        </w:tc>
        <w:tc>
          <w:tcPr>
            <w:tcW w:w="134" w:type="dxa"/>
          </w:tcPr>
          <w:p w14:paraId="7E77412A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47F44E56" w:rsidR="0042091D" w:rsidRPr="00917F36" w:rsidRDefault="009A155B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155B">
              <w:rPr>
                <w:rFonts w:asciiTheme="majorBidi" w:hAnsiTheme="majorBidi" w:cstheme="majorBidi"/>
                <w:sz w:val="26"/>
                <w:szCs w:val="26"/>
              </w:rPr>
              <w:t>37,42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4" w:type="dxa"/>
          </w:tcPr>
          <w:p w14:paraId="237D2D11" w14:textId="77777777" w:rsidR="0042091D" w:rsidRPr="00917F36" w:rsidRDefault="0042091D" w:rsidP="004209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7AC12D7C" w:rsidR="0042091D" w:rsidRPr="00917F36" w:rsidRDefault="0042091D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17F36">
              <w:rPr>
                <w:rFonts w:asciiTheme="majorBidi" w:hAnsiTheme="majorBidi"/>
                <w:sz w:val="26"/>
                <w:szCs w:val="26"/>
              </w:rPr>
              <w:t xml:space="preserve"> 30,197 </w:t>
            </w:r>
          </w:p>
        </w:tc>
      </w:tr>
      <w:tr w:rsidR="0042091D" w:rsidRPr="00917F36" w14:paraId="798E165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E38EA28" w14:textId="36C1E049" w:rsidR="0042091D" w:rsidRPr="00697765" w:rsidRDefault="0042091D" w:rsidP="0042091D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</w:tcPr>
          <w:p w14:paraId="587BC3D1" w14:textId="77777777" w:rsidR="0042091D" w:rsidRPr="00917F36" w:rsidRDefault="0042091D" w:rsidP="0042091D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14071D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61A35F" w14:textId="2C03539D" w:rsidR="0042091D" w:rsidRPr="00697765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C56A6C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909530" w14:textId="77777777" w:rsidR="0042091D" w:rsidRPr="00917F36" w:rsidRDefault="0042091D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B8381E" w14:textId="77777777" w:rsidR="0042091D" w:rsidRPr="00917F36" w:rsidRDefault="0042091D" w:rsidP="004209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14D9D08" w14:textId="5FFAD5BF" w:rsidR="0042091D" w:rsidRPr="00917F36" w:rsidRDefault="0042091D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2091D" w:rsidRPr="00917F36" w14:paraId="34B51B93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12FE75F0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7751AC85" w14:textId="00204D02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1354565E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58204EE" w14:textId="62B9BAC7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0803DB75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06C570" w14:textId="0AAB2B13" w:rsidR="0042091D" w:rsidRPr="00697765" w:rsidRDefault="009A155B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9A155B">
              <w:rPr>
                <w:rFonts w:asciiTheme="majorBidi" w:hAnsiTheme="majorBidi"/>
                <w:sz w:val="26"/>
                <w:szCs w:val="26"/>
              </w:rPr>
              <w:t>620</w:t>
            </w:r>
          </w:p>
        </w:tc>
        <w:tc>
          <w:tcPr>
            <w:tcW w:w="134" w:type="dxa"/>
          </w:tcPr>
          <w:p w14:paraId="79D11A6C" w14:textId="77777777" w:rsidR="0042091D" w:rsidRPr="00917F36" w:rsidRDefault="0042091D" w:rsidP="004209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5EF9F09" w14:textId="34E6E936" w:rsidR="0042091D" w:rsidRPr="00917F36" w:rsidRDefault="0042091D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17F36">
              <w:rPr>
                <w:rFonts w:asciiTheme="majorBidi" w:hAnsiTheme="majorBidi"/>
                <w:sz w:val="26"/>
                <w:szCs w:val="26"/>
              </w:rPr>
              <w:t xml:space="preserve"> 1,764 </w:t>
            </w:r>
          </w:p>
        </w:tc>
      </w:tr>
      <w:tr w:rsidR="0042091D" w:rsidRPr="00917F36" w14:paraId="4A1A7E0D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23FC3A46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5E074630" w14:textId="2641270E" w:rsidR="0042091D" w:rsidRPr="00917F36" w:rsidRDefault="0042091D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BB240E" w14:textId="4D43347B" w:rsidR="0042091D" w:rsidRPr="00917F36" w:rsidRDefault="0042091D" w:rsidP="004209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42091D" w:rsidRPr="00917F36" w:rsidRDefault="0042091D" w:rsidP="0042091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891E35" w14:textId="424E348F" w:rsidR="0042091D" w:rsidRPr="00917F36" w:rsidRDefault="0042091D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958BF42" w14:textId="77777777" w:rsidR="0042091D" w:rsidRPr="00917F36" w:rsidRDefault="0042091D" w:rsidP="0042091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4CADFEF3" w14:textId="48716C22" w:rsidR="0042091D" w:rsidRPr="00917F36" w:rsidRDefault="0042091D" w:rsidP="0042091D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9A155B" w:rsidRPr="00917F36" w14:paraId="13D4400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C8E2D3A" w:rsidR="009A155B" w:rsidRPr="00697765" w:rsidRDefault="009A155B" w:rsidP="009A155B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0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81DDE21" w14:textId="3D5A9AD0" w:rsidR="009A155B" w:rsidRPr="00917F36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CDF7D11" w14:textId="77777777" w:rsidR="009A155B" w:rsidRPr="00917F36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CDD05E" w14:textId="3BC5DBE8" w:rsidR="009A155B" w:rsidRPr="00917F36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36BF5BCC" w14:textId="77777777" w:rsidR="009A155B" w:rsidRPr="00917F36" w:rsidRDefault="009A155B" w:rsidP="009A1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317D0B" w14:textId="02867B18" w:rsidR="009A155B" w:rsidRPr="00697765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13970A55" w14:textId="77777777" w:rsidR="009A155B" w:rsidRPr="00917F36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474119B" w14:textId="1DE340E9" w:rsidR="009A155B" w:rsidRPr="009A155B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9A155B" w:rsidRPr="00917F36" w14:paraId="3117FC0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1F70D86" w:rsidR="009A155B" w:rsidRPr="00697765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รวมลูกหนี้การค้า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E8D59" w14:textId="7A0BAC4F" w:rsidR="009A155B" w:rsidRPr="00917F36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55117E4D" w14:textId="77777777" w:rsidR="009A155B" w:rsidRPr="00917F36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272A44" w14:textId="30922182" w:rsidR="009A155B" w:rsidRPr="00917F36" w:rsidRDefault="009A155B" w:rsidP="009A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488D2175" w14:textId="77777777" w:rsidR="009A155B" w:rsidRPr="00917F36" w:rsidRDefault="009A155B" w:rsidP="009A155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496C87" w14:textId="06010172" w:rsidR="009A155B" w:rsidRPr="00917F36" w:rsidRDefault="009A155B" w:rsidP="009A155B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A155B">
              <w:rPr>
                <w:rFonts w:asciiTheme="majorBidi" w:hAnsiTheme="majorBidi"/>
                <w:sz w:val="26"/>
                <w:szCs w:val="26"/>
              </w:rPr>
              <w:t>620</w:t>
            </w:r>
          </w:p>
        </w:tc>
        <w:tc>
          <w:tcPr>
            <w:tcW w:w="134" w:type="dxa"/>
          </w:tcPr>
          <w:p w14:paraId="40D56DE1" w14:textId="77777777" w:rsidR="009A155B" w:rsidRPr="00917F36" w:rsidRDefault="009A155B" w:rsidP="009A155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E52DB9" w14:textId="198D9AE1" w:rsidR="009A155B" w:rsidRPr="00917F36" w:rsidRDefault="009A155B" w:rsidP="009A155B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917F36">
              <w:rPr>
                <w:rFonts w:asciiTheme="majorBidi" w:hAnsiTheme="majorBidi"/>
                <w:sz w:val="26"/>
                <w:szCs w:val="26"/>
              </w:rPr>
              <w:t xml:space="preserve"> 1,764 </w:t>
            </w:r>
          </w:p>
        </w:tc>
      </w:tr>
    </w:tbl>
    <w:p w14:paraId="79163BD0" w14:textId="2D87527D" w:rsidR="002E5A53" w:rsidRPr="004621E8" w:rsidRDefault="002E5A53">
      <w:pPr>
        <w:rPr>
          <w:color w:val="EE0000"/>
        </w:rPr>
      </w:pPr>
    </w:p>
    <w:p w14:paraId="3B745669" w14:textId="77777777" w:rsidR="002E5A53" w:rsidRPr="004621E8" w:rsidRDefault="002E5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EE0000"/>
        </w:rPr>
      </w:pPr>
      <w:r w:rsidRPr="004621E8">
        <w:rPr>
          <w:color w:val="EE0000"/>
        </w:rPr>
        <w:br w:type="page"/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42091D" w:rsidRPr="00556A11" w14:paraId="74F9E487" w14:textId="77777777" w:rsidTr="00692C95">
        <w:trPr>
          <w:trHeight w:val="62"/>
        </w:trPr>
        <w:tc>
          <w:tcPr>
            <w:tcW w:w="3458" w:type="dxa"/>
          </w:tcPr>
          <w:p w14:paraId="61937D68" w14:textId="77777777" w:rsidR="00E0262E" w:rsidRPr="00556A11" w:rsidRDefault="00E0262E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723EF996" w14:textId="77777777" w:rsidR="00E0262E" w:rsidRPr="00697765" w:rsidRDefault="00E0262E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2091D" w:rsidRPr="00556A11" w14:paraId="3ECAA2AD" w14:textId="77777777" w:rsidTr="00692C95">
        <w:trPr>
          <w:trHeight w:val="62"/>
        </w:trPr>
        <w:tc>
          <w:tcPr>
            <w:tcW w:w="3458" w:type="dxa"/>
          </w:tcPr>
          <w:p w14:paraId="31C104C2" w14:textId="77777777" w:rsidR="00E0262E" w:rsidRPr="00556A11" w:rsidRDefault="00E0262E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E047BD" w14:textId="77777777" w:rsidR="00E0262E" w:rsidRPr="00697765" w:rsidRDefault="00E0262E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2CFF84" w14:textId="77777777" w:rsidR="00E0262E" w:rsidRPr="00556A11" w:rsidRDefault="00E0262E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534D55" w14:textId="77777777" w:rsidR="00E0262E" w:rsidRPr="00697765" w:rsidRDefault="00E0262E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091D" w:rsidRPr="00556A11" w14:paraId="54D6EB42" w14:textId="77777777" w:rsidTr="00692C9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ECF96CB" w14:textId="77777777" w:rsidR="0042091D" w:rsidRPr="00556A11" w:rsidRDefault="0042091D" w:rsidP="00917F36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AC3927" w14:textId="77777777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77D0DA5" w14:textId="3519753F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814418" w14:textId="77777777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937EAD" w14:textId="77777777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5598297" w14:textId="296F552B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15F3A3FD" w14:textId="77777777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C77214" w14:textId="77777777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A0C9904" w14:textId="747054C9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56F5DD" w14:textId="77777777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495AA37" w14:textId="77777777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A94ADA9" w14:textId="5CAFDCBE" w:rsidR="0042091D" w:rsidRPr="00556A11" w:rsidRDefault="0042091D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2091D" w:rsidRPr="00556A11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42091D" w:rsidRPr="00697765" w:rsidRDefault="0042091D" w:rsidP="00917F3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42091D" w:rsidRPr="00556A11" w:rsidRDefault="0042091D" w:rsidP="00917F36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42091D" w:rsidRPr="00556A11" w:rsidRDefault="0042091D" w:rsidP="00917F3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97BF124" w:rsidR="0042091D" w:rsidRPr="00697765" w:rsidRDefault="0042091D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42091D" w:rsidRPr="00556A11" w:rsidRDefault="0042091D" w:rsidP="00917F3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42091D" w:rsidRPr="00556A11" w:rsidRDefault="0042091D" w:rsidP="00917F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42091D" w:rsidRPr="00556A11" w:rsidRDefault="0042091D" w:rsidP="00917F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1B895601" w:rsidR="0042091D" w:rsidRPr="00556A11" w:rsidRDefault="0042091D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  </w:t>
            </w:r>
          </w:p>
        </w:tc>
      </w:tr>
      <w:tr w:rsidR="00962397" w:rsidRPr="00556A11" w14:paraId="66FCA6CF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40C973" w:rsidR="00962397" w:rsidRPr="00556A11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</w:tcPr>
          <w:p w14:paraId="3878419D" w14:textId="3B5BE856" w:rsidR="00962397" w:rsidRPr="00697765" w:rsidRDefault="000C0444" w:rsidP="00962397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191</w:t>
            </w:r>
            <w:r w:rsidRPr="00556A11">
              <w:rPr>
                <w:rFonts w:asciiTheme="majorBidi" w:hAnsiTheme="majorBidi"/>
                <w:sz w:val="26"/>
                <w:szCs w:val="26"/>
              </w:rPr>
              <w:t>,</w:t>
            </w:r>
            <w:r w:rsidRPr="00697765">
              <w:rPr>
                <w:rFonts w:asciiTheme="majorBidi" w:hAnsiTheme="majorBidi"/>
                <w:sz w:val="26"/>
                <w:szCs w:val="26"/>
              </w:rPr>
              <w:t>059</w:t>
            </w:r>
          </w:p>
        </w:tc>
        <w:tc>
          <w:tcPr>
            <w:tcW w:w="134" w:type="dxa"/>
          </w:tcPr>
          <w:p w14:paraId="787A0810" w14:textId="77777777" w:rsidR="00962397" w:rsidRPr="00556A11" w:rsidRDefault="00962397" w:rsidP="0096239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943A75" w14:textId="019D52D1" w:rsidR="00962397" w:rsidRPr="00556A11" w:rsidRDefault="00962397" w:rsidP="00962397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176,140 </w:t>
            </w:r>
          </w:p>
        </w:tc>
        <w:tc>
          <w:tcPr>
            <w:tcW w:w="134" w:type="dxa"/>
          </w:tcPr>
          <w:p w14:paraId="5D938307" w14:textId="77777777" w:rsidR="00962397" w:rsidRPr="00556A11" w:rsidRDefault="00962397" w:rsidP="0096239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F168C5D" w14:textId="538FCC4F" w:rsidR="00962397" w:rsidRPr="00556A11" w:rsidRDefault="00962397" w:rsidP="00962397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122,430 </w:t>
            </w:r>
          </w:p>
        </w:tc>
        <w:tc>
          <w:tcPr>
            <w:tcW w:w="134" w:type="dxa"/>
          </w:tcPr>
          <w:p w14:paraId="1F13D069" w14:textId="77777777" w:rsidR="00962397" w:rsidRPr="00556A11" w:rsidRDefault="00962397" w:rsidP="0096239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62F131A" w14:textId="3B17FFE5" w:rsidR="00962397" w:rsidRPr="00556A11" w:rsidRDefault="00962397" w:rsidP="00962397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108,173 </w:t>
            </w:r>
          </w:p>
        </w:tc>
      </w:tr>
      <w:tr w:rsidR="00962397" w:rsidRPr="00556A11" w14:paraId="121F5586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678E2B46" w:rsidR="00962397" w:rsidRPr="00556A11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</w:tcPr>
          <w:p w14:paraId="3A5AE66D" w14:textId="017FB383" w:rsidR="00962397" w:rsidRPr="00556A11" w:rsidRDefault="00962397" w:rsidP="00962397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962397" w:rsidRPr="00556A11" w:rsidRDefault="00962397" w:rsidP="0096239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8552E1" w14:textId="7FAF4282" w:rsidR="00962397" w:rsidRPr="00556A11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962397" w:rsidRPr="00556A11" w:rsidRDefault="00962397" w:rsidP="00962397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18D674" w14:textId="551912CF" w:rsidR="00962397" w:rsidRPr="00556A11" w:rsidRDefault="00962397" w:rsidP="00962397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962397" w:rsidRPr="00556A11" w:rsidRDefault="00962397" w:rsidP="0096239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302838FF" w14:textId="1E495E31" w:rsidR="00962397" w:rsidRPr="00556A11" w:rsidRDefault="00962397" w:rsidP="0096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0C0444" w:rsidRPr="00556A11" w14:paraId="4001B3F8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0C0444" w:rsidRPr="00556A11" w:rsidRDefault="000C0444" w:rsidP="000C044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1A0F0054" w14:textId="7956280A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81,206</w:t>
            </w:r>
          </w:p>
        </w:tc>
        <w:tc>
          <w:tcPr>
            <w:tcW w:w="134" w:type="dxa"/>
          </w:tcPr>
          <w:p w14:paraId="4C8C52AF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4CD7F2" w14:textId="18E4EB3E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66,147 </w:t>
            </w:r>
          </w:p>
        </w:tc>
        <w:tc>
          <w:tcPr>
            <w:tcW w:w="134" w:type="dxa"/>
          </w:tcPr>
          <w:p w14:paraId="2505269F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A77515" w14:textId="4E9DDF0C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35,545 </w:t>
            </w:r>
          </w:p>
        </w:tc>
        <w:tc>
          <w:tcPr>
            <w:tcW w:w="134" w:type="dxa"/>
          </w:tcPr>
          <w:p w14:paraId="20437FDF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588D4E4D" w14:textId="586AE910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27,519 </w:t>
            </w:r>
          </w:p>
        </w:tc>
      </w:tr>
      <w:tr w:rsidR="000C0444" w:rsidRPr="00556A11" w14:paraId="2F5711BC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0C0444" w:rsidRPr="00556A11" w:rsidRDefault="000C0444" w:rsidP="000C044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 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ถึง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7619BDB6" w14:textId="794AF9D2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6,724</w:t>
            </w:r>
          </w:p>
        </w:tc>
        <w:tc>
          <w:tcPr>
            <w:tcW w:w="134" w:type="dxa"/>
          </w:tcPr>
          <w:p w14:paraId="548FECD9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7E12E1" w14:textId="212170D2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2,949 </w:t>
            </w:r>
          </w:p>
        </w:tc>
        <w:tc>
          <w:tcPr>
            <w:tcW w:w="134" w:type="dxa"/>
          </w:tcPr>
          <w:p w14:paraId="6FA7179B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41754A" w14:textId="19829BDD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768 </w:t>
            </w:r>
          </w:p>
        </w:tc>
        <w:tc>
          <w:tcPr>
            <w:tcW w:w="134" w:type="dxa"/>
          </w:tcPr>
          <w:p w14:paraId="023D8BF3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0E2EAAB1" w14:textId="187BE567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275 </w:t>
            </w:r>
          </w:p>
        </w:tc>
      </w:tr>
      <w:tr w:rsidR="000C0444" w:rsidRPr="00556A11" w14:paraId="28DB0813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0C0444" w:rsidRPr="00697765" w:rsidRDefault="000C0444" w:rsidP="000C044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   6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</w:tcPr>
          <w:p w14:paraId="2F84D162" w14:textId="4C5EE699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2,647</w:t>
            </w:r>
          </w:p>
        </w:tc>
        <w:tc>
          <w:tcPr>
            <w:tcW w:w="134" w:type="dxa"/>
          </w:tcPr>
          <w:p w14:paraId="15616655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9F9A87" w14:textId="1AF1E878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3,179 </w:t>
            </w:r>
          </w:p>
        </w:tc>
        <w:tc>
          <w:tcPr>
            <w:tcW w:w="134" w:type="dxa"/>
          </w:tcPr>
          <w:p w14:paraId="09F80A1C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87837" w14:textId="42A23238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473 </w:t>
            </w:r>
          </w:p>
        </w:tc>
        <w:tc>
          <w:tcPr>
            <w:tcW w:w="134" w:type="dxa"/>
          </w:tcPr>
          <w:p w14:paraId="5918979E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F7D66BC" w14:textId="641C6B0B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2,076 </w:t>
            </w:r>
          </w:p>
        </w:tc>
      </w:tr>
      <w:tr w:rsidR="000C0444" w:rsidRPr="00556A11" w14:paraId="64147706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0C0444" w:rsidRPr="00697765" w:rsidRDefault="000C0444" w:rsidP="000C0444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2899AF6" w14:textId="6FC1586A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15,488</w:t>
            </w:r>
          </w:p>
        </w:tc>
        <w:tc>
          <w:tcPr>
            <w:tcW w:w="134" w:type="dxa"/>
          </w:tcPr>
          <w:p w14:paraId="740A87A3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0261DE" w14:textId="4D6FF9F4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15,308 </w:t>
            </w:r>
          </w:p>
        </w:tc>
        <w:tc>
          <w:tcPr>
            <w:tcW w:w="134" w:type="dxa"/>
          </w:tcPr>
          <w:p w14:paraId="1D71508D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2BEEF7" w14:textId="636D6C60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12,824 </w:t>
            </w:r>
          </w:p>
        </w:tc>
        <w:tc>
          <w:tcPr>
            <w:tcW w:w="134" w:type="dxa"/>
          </w:tcPr>
          <w:p w14:paraId="737B46FB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B5EEF70" w14:textId="314381E7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11,624 </w:t>
            </w:r>
          </w:p>
        </w:tc>
      </w:tr>
      <w:tr w:rsidR="000C0444" w:rsidRPr="00556A11" w14:paraId="0CCF0724" w14:textId="77777777" w:rsidTr="00C25E26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0C0444" w:rsidRPr="00697765" w:rsidRDefault="000C0444" w:rsidP="000C044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4E2C4AE" w14:textId="6769DCBB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297,124</w:t>
            </w:r>
          </w:p>
        </w:tc>
        <w:tc>
          <w:tcPr>
            <w:tcW w:w="134" w:type="dxa"/>
          </w:tcPr>
          <w:p w14:paraId="3AA0434B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4274AE" w14:textId="5BD4EA3B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263,723 </w:t>
            </w:r>
          </w:p>
        </w:tc>
        <w:tc>
          <w:tcPr>
            <w:tcW w:w="134" w:type="dxa"/>
          </w:tcPr>
          <w:p w14:paraId="5D830848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6E1A088" w14:textId="77E39D80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172,040 </w:t>
            </w:r>
          </w:p>
        </w:tc>
        <w:tc>
          <w:tcPr>
            <w:tcW w:w="134" w:type="dxa"/>
          </w:tcPr>
          <w:p w14:paraId="18D823E0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36E51122" w14:textId="05DB4CE5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149,667 </w:t>
            </w:r>
          </w:p>
        </w:tc>
      </w:tr>
      <w:tr w:rsidR="000C0444" w:rsidRPr="00556A11" w14:paraId="10A88213" w14:textId="77777777" w:rsidTr="002E2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FF62704" w14:textId="072A6300" w:rsidR="000C0444" w:rsidRPr="00556A11" w:rsidRDefault="000C0444" w:rsidP="000C0444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1438171" w14:textId="6345E672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336,004</w:t>
            </w:r>
          </w:p>
        </w:tc>
        <w:tc>
          <w:tcPr>
            <w:tcW w:w="134" w:type="dxa"/>
          </w:tcPr>
          <w:p w14:paraId="45C9C6B5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8F4EE" w14:textId="122AC0D6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296,877 </w:t>
            </w:r>
          </w:p>
        </w:tc>
        <w:tc>
          <w:tcPr>
            <w:tcW w:w="134" w:type="dxa"/>
          </w:tcPr>
          <w:p w14:paraId="66392CDE" w14:textId="77777777" w:rsidR="000C0444" w:rsidRPr="00556A11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7B3BC2" w14:textId="25D6E604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210,089</w:t>
            </w:r>
          </w:p>
        </w:tc>
        <w:tc>
          <w:tcPr>
            <w:tcW w:w="134" w:type="dxa"/>
          </w:tcPr>
          <w:p w14:paraId="24B045AA" w14:textId="77777777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96D497A" w14:textId="50832CFE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181,628 </w:t>
            </w:r>
          </w:p>
        </w:tc>
      </w:tr>
      <w:tr w:rsidR="000C0444" w:rsidRPr="00556A11" w14:paraId="1C1F3CAB" w14:textId="77777777" w:rsidTr="003F6E88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0C0444" w:rsidRPr="00556A11" w:rsidRDefault="000C0444" w:rsidP="000C044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0BA68E91" w:rsidR="000C0444" w:rsidRPr="00556A11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>(25,380)</w:t>
            </w:r>
          </w:p>
        </w:tc>
        <w:tc>
          <w:tcPr>
            <w:tcW w:w="134" w:type="dxa"/>
          </w:tcPr>
          <w:p w14:paraId="00920B37" w14:textId="77777777" w:rsidR="000C0444" w:rsidRPr="00556A11" w:rsidRDefault="000C0444" w:rsidP="000C0444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05C71FC0" w:rsidR="000C0444" w:rsidRPr="00556A11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>(23,904)</w:t>
            </w:r>
          </w:p>
        </w:tc>
        <w:tc>
          <w:tcPr>
            <w:tcW w:w="134" w:type="dxa"/>
          </w:tcPr>
          <w:p w14:paraId="06CB0FDF" w14:textId="77777777" w:rsidR="000C0444" w:rsidRPr="00556A11" w:rsidRDefault="000C0444" w:rsidP="000C0444">
            <w:pPr>
              <w:spacing w:line="32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4C7948B4" w:rsidR="000C0444" w:rsidRPr="00556A11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(13,627) </w:t>
            </w:r>
          </w:p>
        </w:tc>
        <w:tc>
          <w:tcPr>
            <w:tcW w:w="134" w:type="dxa"/>
          </w:tcPr>
          <w:p w14:paraId="43ED390C" w14:textId="77777777" w:rsidR="000C0444" w:rsidRPr="00556A11" w:rsidRDefault="000C0444" w:rsidP="000C044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24C39C3B" w:rsidR="000C0444" w:rsidRPr="00697765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(13,952) </w:t>
            </w:r>
          </w:p>
        </w:tc>
      </w:tr>
      <w:tr w:rsidR="000C0444" w:rsidRPr="00556A11" w14:paraId="6B77287F" w14:textId="77777777" w:rsidTr="002E2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0C0444" w:rsidRPr="00697765" w:rsidRDefault="000C0444" w:rsidP="000C044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0FB7FA6A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310,624</w:t>
            </w:r>
          </w:p>
        </w:tc>
        <w:tc>
          <w:tcPr>
            <w:tcW w:w="134" w:type="dxa"/>
          </w:tcPr>
          <w:p w14:paraId="617ECDF1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36B8DB0C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272,973 </w:t>
            </w:r>
          </w:p>
        </w:tc>
        <w:tc>
          <w:tcPr>
            <w:tcW w:w="134" w:type="dxa"/>
          </w:tcPr>
          <w:p w14:paraId="5DD659BB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2DE7E7A0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196,462 </w:t>
            </w:r>
          </w:p>
        </w:tc>
        <w:tc>
          <w:tcPr>
            <w:tcW w:w="134" w:type="dxa"/>
          </w:tcPr>
          <w:p w14:paraId="60AAE43E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6F582619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167,676 </w:t>
            </w:r>
          </w:p>
        </w:tc>
      </w:tr>
      <w:tr w:rsidR="00176327" w:rsidRPr="00556A11" w14:paraId="7969A057" w14:textId="77777777" w:rsidTr="006E7AAD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176327" w:rsidRPr="00697765" w:rsidRDefault="00176327" w:rsidP="00917F36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201E60" w14:textId="20627DE2" w:rsidR="00176327" w:rsidRPr="00556A11" w:rsidRDefault="00176327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A05B8" w14:textId="77777777" w:rsidR="00176327" w:rsidRPr="00556A11" w:rsidRDefault="00176327" w:rsidP="00917F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2496D3C" w:rsidR="00176327" w:rsidRPr="00556A11" w:rsidRDefault="00176327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1D5DF" w14:textId="77777777" w:rsidR="00176327" w:rsidRPr="00556A11" w:rsidRDefault="00176327" w:rsidP="00917F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176327" w:rsidRPr="00556A11" w:rsidRDefault="00176327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FCB34C" w14:textId="77777777" w:rsidR="00176327" w:rsidRPr="00556A11" w:rsidRDefault="00176327" w:rsidP="00917F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05B440B9" w:rsidR="00176327" w:rsidRPr="00556A11" w:rsidRDefault="00176327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176327" w:rsidRPr="00556A11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541F0567" w:rsidR="00176327" w:rsidRPr="00697765" w:rsidRDefault="0017632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6DC6FEBD" w:rsidR="00176327" w:rsidRPr="00556A11" w:rsidRDefault="000C0444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4,577</w:t>
            </w:r>
          </w:p>
        </w:tc>
        <w:tc>
          <w:tcPr>
            <w:tcW w:w="134" w:type="dxa"/>
          </w:tcPr>
          <w:p w14:paraId="1AF7B3EC" w14:textId="77777777" w:rsidR="00176327" w:rsidRPr="00556A11" w:rsidRDefault="00176327" w:rsidP="00917F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BE1969" w14:textId="35034250" w:rsidR="00176327" w:rsidRPr="00556A11" w:rsidRDefault="00176327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3,152 </w:t>
            </w:r>
          </w:p>
        </w:tc>
        <w:tc>
          <w:tcPr>
            <w:tcW w:w="134" w:type="dxa"/>
          </w:tcPr>
          <w:p w14:paraId="36E19F38" w14:textId="77777777" w:rsidR="00176327" w:rsidRPr="00556A11" w:rsidRDefault="00176327" w:rsidP="00917F36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60B87" w14:textId="725B1F19" w:rsidR="00176327" w:rsidRPr="00556A11" w:rsidRDefault="00962397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1,358</w:t>
            </w:r>
          </w:p>
        </w:tc>
        <w:tc>
          <w:tcPr>
            <w:tcW w:w="134" w:type="dxa"/>
          </w:tcPr>
          <w:p w14:paraId="6514E7E6" w14:textId="77777777" w:rsidR="00176327" w:rsidRPr="00556A11" w:rsidRDefault="00176327" w:rsidP="00917F3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E1142AF" w14:textId="4E1D3338" w:rsidR="00176327" w:rsidRPr="00556A11" w:rsidRDefault="00176327" w:rsidP="00917F36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831 </w:t>
            </w:r>
          </w:p>
        </w:tc>
      </w:tr>
      <w:tr w:rsidR="000C0444" w:rsidRPr="00556A11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3804D939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437A2585" w14:textId="1543EEC3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28,298</w:t>
            </w:r>
          </w:p>
        </w:tc>
        <w:tc>
          <w:tcPr>
            <w:tcW w:w="134" w:type="dxa"/>
          </w:tcPr>
          <w:p w14:paraId="3FFE2719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2EC460" w14:textId="68955BD6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28,207 </w:t>
            </w:r>
          </w:p>
        </w:tc>
        <w:tc>
          <w:tcPr>
            <w:tcW w:w="134" w:type="dxa"/>
          </w:tcPr>
          <w:p w14:paraId="613045A1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EC1885" w14:textId="51E401CB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28,178</w:t>
            </w:r>
          </w:p>
        </w:tc>
        <w:tc>
          <w:tcPr>
            <w:tcW w:w="134" w:type="dxa"/>
          </w:tcPr>
          <w:p w14:paraId="6375506D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9B4296" w14:textId="0B39FABD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28,193 </w:t>
            </w:r>
          </w:p>
        </w:tc>
      </w:tr>
      <w:tr w:rsidR="000C0444" w:rsidRPr="00556A11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58531814" w:rsidR="000C0444" w:rsidRPr="00697765" w:rsidRDefault="000C0444" w:rsidP="000C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49A214D" w14:textId="6A2B7DF6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4,180</w:t>
            </w:r>
          </w:p>
        </w:tc>
        <w:tc>
          <w:tcPr>
            <w:tcW w:w="134" w:type="dxa"/>
          </w:tcPr>
          <w:p w14:paraId="57FC7EA2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44F11C13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4,926 </w:t>
            </w:r>
          </w:p>
        </w:tc>
        <w:tc>
          <w:tcPr>
            <w:tcW w:w="134" w:type="dxa"/>
          </w:tcPr>
          <w:p w14:paraId="7B21A08A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39D456F7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181</w:t>
            </w:r>
          </w:p>
        </w:tc>
        <w:tc>
          <w:tcPr>
            <w:tcW w:w="134" w:type="dxa"/>
          </w:tcPr>
          <w:p w14:paraId="53AE2DA6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4A54DFB4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396 </w:t>
            </w:r>
          </w:p>
        </w:tc>
      </w:tr>
      <w:tr w:rsidR="000C0444" w:rsidRPr="00556A11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0C0444" w:rsidRPr="00556A11" w:rsidRDefault="000C0444" w:rsidP="000C0444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E0EF11" w14:textId="218C3F61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37,055</w:t>
            </w:r>
          </w:p>
        </w:tc>
        <w:tc>
          <w:tcPr>
            <w:tcW w:w="134" w:type="dxa"/>
          </w:tcPr>
          <w:p w14:paraId="33402828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70CEDDFD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36,285 </w:t>
            </w:r>
          </w:p>
        </w:tc>
        <w:tc>
          <w:tcPr>
            <w:tcW w:w="134" w:type="dxa"/>
          </w:tcPr>
          <w:p w14:paraId="2F72339E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54605A61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29,717 </w:t>
            </w:r>
          </w:p>
        </w:tc>
        <w:tc>
          <w:tcPr>
            <w:tcW w:w="134" w:type="dxa"/>
          </w:tcPr>
          <w:p w14:paraId="7DD62CF0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3516DB53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29,420 </w:t>
            </w:r>
          </w:p>
        </w:tc>
      </w:tr>
      <w:tr w:rsidR="000C0444" w:rsidRPr="00556A11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0C0444" w:rsidRPr="00556A11" w:rsidRDefault="000C0444" w:rsidP="000C044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8E7152" w14:textId="1C682D21" w:rsidR="000C0444" w:rsidRPr="00697765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>(691)</w:t>
            </w:r>
          </w:p>
        </w:tc>
        <w:tc>
          <w:tcPr>
            <w:tcW w:w="134" w:type="dxa"/>
          </w:tcPr>
          <w:p w14:paraId="6F9E24DD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323CE17C" w:rsidR="000C0444" w:rsidRPr="00556A11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(795) </w:t>
            </w:r>
          </w:p>
        </w:tc>
        <w:tc>
          <w:tcPr>
            <w:tcW w:w="134" w:type="dxa"/>
          </w:tcPr>
          <w:p w14:paraId="0EDFA787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07BC9B03" w:rsidR="000C0444" w:rsidRPr="00556A11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(325) </w:t>
            </w:r>
          </w:p>
        </w:tc>
        <w:tc>
          <w:tcPr>
            <w:tcW w:w="134" w:type="dxa"/>
          </w:tcPr>
          <w:p w14:paraId="404D1E19" w14:textId="77777777" w:rsidR="000C0444" w:rsidRPr="00556A11" w:rsidRDefault="000C0444" w:rsidP="000C044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6EF1D9D7" w:rsidR="000C0444" w:rsidRPr="00556A11" w:rsidRDefault="000C0444" w:rsidP="000C0444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6A11">
              <w:rPr>
                <w:rFonts w:asciiTheme="majorBidi" w:hAnsiTheme="majorBidi" w:cstheme="majorBidi"/>
                <w:sz w:val="26"/>
                <w:szCs w:val="26"/>
              </w:rPr>
              <w:t xml:space="preserve">(429) </w:t>
            </w:r>
          </w:p>
        </w:tc>
      </w:tr>
      <w:tr w:rsidR="000C0444" w:rsidRPr="00556A11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0C0444" w:rsidRPr="00697765" w:rsidRDefault="000C0444" w:rsidP="000C0444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AA40394" w14:textId="63980A00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36,364</w:t>
            </w:r>
          </w:p>
        </w:tc>
        <w:tc>
          <w:tcPr>
            <w:tcW w:w="134" w:type="dxa"/>
          </w:tcPr>
          <w:p w14:paraId="5129F192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39B59326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35,490 </w:t>
            </w:r>
          </w:p>
        </w:tc>
        <w:tc>
          <w:tcPr>
            <w:tcW w:w="134" w:type="dxa"/>
          </w:tcPr>
          <w:p w14:paraId="21D56B49" w14:textId="77777777" w:rsidR="000C0444" w:rsidRPr="00556A11" w:rsidRDefault="000C0444" w:rsidP="000C0444">
            <w:pPr>
              <w:spacing w:line="320" w:lineRule="exac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56716B9C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29,392 </w:t>
            </w:r>
          </w:p>
        </w:tc>
        <w:tc>
          <w:tcPr>
            <w:tcW w:w="134" w:type="dxa"/>
          </w:tcPr>
          <w:p w14:paraId="6F4E0B79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28A570C4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28,991 </w:t>
            </w:r>
          </w:p>
        </w:tc>
      </w:tr>
      <w:tr w:rsidR="000C0444" w:rsidRPr="00556A11" w14:paraId="26B503BF" w14:textId="77777777" w:rsidTr="00241C43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0C0444" w:rsidRPr="00556A11" w:rsidRDefault="000C0444" w:rsidP="000C0444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86CB94D" w14:textId="5AC498FC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346,988</w:t>
            </w:r>
          </w:p>
        </w:tc>
        <w:tc>
          <w:tcPr>
            <w:tcW w:w="134" w:type="dxa"/>
          </w:tcPr>
          <w:p w14:paraId="6E0D94D7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13DC17" w14:textId="05DAE34A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308,463 </w:t>
            </w:r>
          </w:p>
        </w:tc>
        <w:tc>
          <w:tcPr>
            <w:tcW w:w="134" w:type="dxa"/>
          </w:tcPr>
          <w:p w14:paraId="06EF2C0F" w14:textId="77777777" w:rsidR="000C0444" w:rsidRPr="00556A11" w:rsidRDefault="000C0444" w:rsidP="000C0444">
            <w:pPr>
              <w:spacing w:line="320" w:lineRule="exact"/>
              <w:ind w:right="57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72951BD1" w:rsidR="000C0444" w:rsidRPr="00556A11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>225,854</w:t>
            </w:r>
          </w:p>
        </w:tc>
        <w:tc>
          <w:tcPr>
            <w:tcW w:w="134" w:type="dxa"/>
          </w:tcPr>
          <w:p w14:paraId="02E393D9" w14:textId="77777777" w:rsidR="000C0444" w:rsidRPr="00556A11" w:rsidRDefault="000C0444" w:rsidP="000C0444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FABA3BA" w14:textId="6DE3D08A" w:rsidR="000C0444" w:rsidRPr="00697765" w:rsidRDefault="000C0444" w:rsidP="000C0444">
            <w:pPr>
              <w:spacing w:line="320" w:lineRule="exact"/>
              <w:ind w:left="-57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556A11">
              <w:rPr>
                <w:rFonts w:asciiTheme="majorBidi" w:hAnsiTheme="majorBidi"/>
                <w:sz w:val="26"/>
                <w:szCs w:val="26"/>
              </w:rPr>
              <w:t xml:space="preserve"> 196,667 </w:t>
            </w:r>
          </w:p>
        </w:tc>
      </w:tr>
    </w:tbl>
    <w:p w14:paraId="0801937C" w14:textId="77777777" w:rsidR="00176327" w:rsidRDefault="00176327" w:rsidP="002E5A5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49D4009" w14:textId="4D2B0F95" w:rsidR="00336FAC" w:rsidRPr="00176327" w:rsidRDefault="00336FAC" w:rsidP="002E5A5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7632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6D2E1B" w:rsidRPr="00176327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Pr="00176327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8"/>
        <w:gridCol w:w="1135"/>
      </w:tblGrid>
      <w:tr w:rsidR="00176327" w:rsidRPr="00917F36" w14:paraId="392D9E53" w14:textId="77777777" w:rsidTr="00174A05">
        <w:trPr>
          <w:trHeight w:val="62"/>
        </w:trPr>
        <w:tc>
          <w:tcPr>
            <w:tcW w:w="3457" w:type="dxa"/>
          </w:tcPr>
          <w:p w14:paraId="7DFA0EDA" w14:textId="77777777" w:rsidR="000D4E37" w:rsidRPr="00917F36" w:rsidRDefault="000D4E3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45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697765" w:rsidRDefault="000D4E3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76327" w:rsidRPr="00917F36" w14:paraId="43DD5AB3" w14:textId="77777777" w:rsidTr="002F1302">
        <w:trPr>
          <w:trHeight w:val="62"/>
        </w:trPr>
        <w:tc>
          <w:tcPr>
            <w:tcW w:w="3457" w:type="dxa"/>
          </w:tcPr>
          <w:p w14:paraId="261F9B9D" w14:textId="77777777" w:rsidR="000D4E37" w:rsidRPr="00917F36" w:rsidRDefault="000D4E3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697765" w:rsidRDefault="000D4E3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917F36" w:rsidRDefault="000D4E3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right="94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8EE469" w14:textId="77777777" w:rsidR="000D4E37" w:rsidRPr="00697765" w:rsidRDefault="000D4E3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327" w:rsidRPr="00917F36" w14:paraId="2ED25A83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176327" w:rsidRPr="00917F36" w:rsidRDefault="00176327" w:rsidP="00917F3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0C94EFD" w14:textId="77777777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7D854FC" w14:textId="35E8049F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0C2DF76" w14:textId="77777777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33A71E2" w14:textId="4F03632B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176327" w:rsidRPr="00917F36" w:rsidRDefault="00176327" w:rsidP="00917F36">
            <w:pPr>
              <w:tabs>
                <w:tab w:val="left" w:pos="284"/>
                <w:tab w:val="left" w:pos="567"/>
              </w:tabs>
              <w:spacing w:line="320" w:lineRule="exact"/>
              <w:ind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7FF239A" w14:textId="77777777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BADF4AA" w14:textId="5205ACA7" w:rsidR="00176327" w:rsidRPr="00697765" w:rsidRDefault="00176327" w:rsidP="00917F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C3C237" w14:textId="77777777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45FEB4A" w14:textId="70FE60D0" w:rsidR="00176327" w:rsidRPr="00917F36" w:rsidRDefault="00176327" w:rsidP="00917F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785A70" w:rsidRPr="00917F36" w14:paraId="7E7B1E77" w14:textId="77777777" w:rsidTr="0077716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2A3D0D1F" w:rsidR="00785A70" w:rsidRPr="00917F36" w:rsidRDefault="00785A70" w:rsidP="00785A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</w:t>
            </w: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7C7E094D" w:rsidR="00785A70" w:rsidRPr="00697765" w:rsidRDefault="006B19A6" w:rsidP="00785A7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>24,699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33F8DE" w14:textId="08993E6E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28,770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785A70" w:rsidRPr="00697765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EC378E" w14:textId="07AB84B8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>14,381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2542A9" w14:textId="465E7058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10,944 </w:t>
            </w:r>
          </w:p>
        </w:tc>
      </w:tr>
      <w:tr w:rsidR="006B19A6" w:rsidRPr="00917F36" w14:paraId="2824F23F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E30AFE" w14:textId="31508CEE" w:rsidR="006B19A6" w:rsidRPr="00697765" w:rsidRDefault="006B19A6" w:rsidP="006B19A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</w:t>
            </w: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7D81" w14:textId="7BA52CCF" w:rsidR="006B19A6" w:rsidRPr="00917F36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B19A6">
              <w:rPr>
                <w:rFonts w:asciiTheme="majorBidi" w:hAnsiTheme="majorBidi" w:cstheme="majorBidi"/>
                <w:sz w:val="26"/>
                <w:szCs w:val="26"/>
              </w:rPr>
              <w:t>2,637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F6E" w14:textId="77777777" w:rsidR="006B19A6" w:rsidRPr="00917F36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7E54FF7" w14:textId="6F563505" w:rsidR="006B19A6" w:rsidRPr="00917F36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22,518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88A0" w14:textId="77777777" w:rsidR="006B19A6" w:rsidRPr="00697765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B506C" w14:textId="048E2011" w:rsidR="006B19A6" w:rsidRPr="00917F36" w:rsidRDefault="006B19A6" w:rsidP="006B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118" w14:textId="77777777" w:rsidR="006B19A6" w:rsidRPr="00917F36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1FBE8F6" w14:textId="3008BA7C" w:rsidR="006B19A6" w:rsidRPr="00697765" w:rsidRDefault="006B19A6" w:rsidP="006B19A6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3,437 </w:t>
            </w:r>
          </w:p>
        </w:tc>
      </w:tr>
      <w:tr w:rsidR="006B19A6" w:rsidRPr="00917F36" w14:paraId="094805E2" w14:textId="77777777" w:rsidTr="002F130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7A9FF90A" w:rsidR="006B19A6" w:rsidRPr="00917F36" w:rsidRDefault="006B19A6" w:rsidP="006B19A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</w:t>
            </w: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0AB4FA10" w:rsidR="006B19A6" w:rsidRPr="00697765" w:rsidRDefault="006B19A6" w:rsidP="006B19A6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9A6">
              <w:rPr>
                <w:rFonts w:asciiTheme="majorBidi" w:hAnsiTheme="majorBidi" w:cstheme="majorBidi"/>
                <w:sz w:val="26"/>
                <w:szCs w:val="26"/>
              </w:rPr>
              <w:t>(1,265)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6B19A6" w:rsidRPr="00917F36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143D93A3" w:rsidR="006B19A6" w:rsidRPr="00917F36" w:rsidRDefault="006B19A6" w:rsidP="006B19A6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(26,589)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6B19A6" w:rsidRPr="00917F36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01A0D2D3" w:rsidR="006B19A6" w:rsidRPr="00917F36" w:rsidRDefault="006B19A6" w:rsidP="006B19A6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6B19A6" w:rsidRPr="00917F36" w:rsidRDefault="006B19A6" w:rsidP="006B19A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7E639" w14:textId="59E6EAB5" w:rsidR="006B19A6" w:rsidRPr="00917F36" w:rsidRDefault="006B19A6" w:rsidP="006B1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785A70" w:rsidRPr="00917F36" w14:paraId="11034763" w14:textId="77777777" w:rsidTr="00FD7A1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5582F24" w:rsidR="00785A70" w:rsidRPr="00917F36" w:rsidRDefault="00785A70" w:rsidP="00785A7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ยอดคงเหลือสิ้น</w:t>
            </w:r>
            <w:r w:rsidRPr="00697765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งวด</w:t>
            </w:r>
            <w:r w:rsidRPr="00697765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/ปี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565D44E3" w:rsidR="00785A70" w:rsidRPr="00917F36" w:rsidRDefault="006B19A6" w:rsidP="00785A7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26,071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2DF10B" w14:textId="70D3B633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24,699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39C87798" w:rsidR="00785A70" w:rsidRPr="00697765" w:rsidRDefault="00785A70" w:rsidP="00785A70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13,952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5E983D" w14:textId="0AC6FC6C" w:rsidR="00785A70" w:rsidRPr="00917F36" w:rsidRDefault="00785A70" w:rsidP="00785A7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>14,381</w:t>
            </w:r>
          </w:p>
        </w:tc>
      </w:tr>
    </w:tbl>
    <w:p w14:paraId="514D8877" w14:textId="10CC1357" w:rsidR="00BA561B" w:rsidRPr="00697765" w:rsidRDefault="00BA561B" w:rsidP="00023CBE">
      <w:pPr>
        <w:tabs>
          <w:tab w:val="clear" w:pos="227"/>
          <w:tab w:val="clear" w:pos="454"/>
          <w:tab w:val="clear" w:pos="68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color w:val="EE0000"/>
          <w:sz w:val="32"/>
          <w:szCs w:val="32"/>
          <w:vertAlign w:val="superscript"/>
          <w:cs/>
        </w:rPr>
      </w:pPr>
    </w:p>
    <w:p w14:paraId="63EC5EDE" w14:textId="77777777" w:rsidR="00A22D88" w:rsidRDefault="00A22D88" w:rsidP="00C7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66263167"/>
    </w:p>
    <w:p w14:paraId="6D7B081F" w14:textId="77777777" w:rsidR="00A22D88" w:rsidRDefault="00A22D88" w:rsidP="00C7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4D42911F" w14:textId="77777777" w:rsidR="00A22D88" w:rsidRDefault="00A22D88" w:rsidP="00C7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6C7A2F1" w14:textId="23F370FE" w:rsidR="00D14497" w:rsidRPr="00D029A4" w:rsidRDefault="007656F6" w:rsidP="00C70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029A4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6</w:t>
      </w:r>
      <w:r w:rsidR="00D14497" w:rsidRPr="00D029A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497" w:rsidRPr="00D029A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497" w:rsidRPr="006977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สินทรัพย์ที่เกิดจากสัญญา </w:t>
      </w:r>
      <w:r w:rsidR="00917F36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D14497" w:rsidRPr="006977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หมุนเวียน</w:t>
      </w:r>
    </w:p>
    <w:p w14:paraId="2A3EE64E" w14:textId="14B7202D" w:rsidR="00D14497" w:rsidRPr="00D029A4" w:rsidRDefault="00D14497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การเปลี่ยนแปลงรายได้ที่ยังไม่ถึงกำหนดเรียกชำระตามสัญญาในงบการเงินรวม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5"/>
        <w:gridCol w:w="1590"/>
      </w:tblGrid>
      <w:tr w:rsidR="00D029A4" w:rsidRPr="00556A11" w14:paraId="2C62A0B2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4A160298" w14:textId="77777777" w:rsidR="00D14497" w:rsidRPr="00556A11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96E6D44" w14:textId="5C8C5E01" w:rsidR="00D14497" w:rsidRPr="00697765" w:rsidRDefault="00D14497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29A4" w:rsidRPr="00556A11" w14:paraId="0280243C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5F186A6A" w14:textId="77777777" w:rsidR="002C165B" w:rsidRPr="00556A11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6B7568C" w14:textId="191B2CD6" w:rsidR="002C165B" w:rsidRPr="00697765" w:rsidRDefault="002C165B" w:rsidP="00EC0CE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029A4" w:rsidRPr="00556A11" w14:paraId="1913823F" w14:textId="77777777" w:rsidTr="00DC62BA">
        <w:trPr>
          <w:tblHeader/>
        </w:trPr>
        <w:tc>
          <w:tcPr>
            <w:tcW w:w="5102" w:type="dxa"/>
          </w:tcPr>
          <w:p w14:paraId="5EBBA215" w14:textId="77777777" w:rsidR="005B0B2C" w:rsidRPr="00556A11" w:rsidRDefault="005B0B2C" w:rsidP="005B0B2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F7CD12B" w14:textId="77777777" w:rsidR="005B0B2C" w:rsidRPr="00556A11" w:rsidRDefault="005B0B2C" w:rsidP="005B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56A1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5F45DC2A" w14:textId="15DF30B1" w:rsidR="005B0B2C" w:rsidRPr="00556A11" w:rsidRDefault="005B0B2C" w:rsidP="005B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56A11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61C1D9D" w14:textId="77777777" w:rsidR="005B0B2C" w:rsidRPr="00556A11" w:rsidRDefault="005B0B2C" w:rsidP="005B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FA8C828" w14:textId="101C6B7B" w:rsidR="005B0B2C" w:rsidRPr="00556A11" w:rsidRDefault="005B0B2C" w:rsidP="005B0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56A1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56A11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B19A6" w:rsidRPr="00556A11" w14:paraId="583E199D" w14:textId="77777777" w:rsidTr="00DC62BA">
        <w:trPr>
          <w:tblHeader/>
        </w:trPr>
        <w:tc>
          <w:tcPr>
            <w:tcW w:w="5102" w:type="dxa"/>
          </w:tcPr>
          <w:p w14:paraId="1C786AF4" w14:textId="1A12C178" w:rsidR="006B19A6" w:rsidRPr="00697765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</w:t>
            </w:r>
            <w:r w:rsidRPr="00697765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คงเหลือ</w:t>
            </w:r>
            <w:r w:rsidRPr="0069776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ต้นงวด</w:t>
            </w:r>
            <w:r w:rsidRPr="00697765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52ABD1BB" w14:textId="26957ECF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>62,495</w:t>
            </w:r>
          </w:p>
        </w:tc>
        <w:tc>
          <w:tcPr>
            <w:tcW w:w="135" w:type="dxa"/>
          </w:tcPr>
          <w:p w14:paraId="2499CA87" w14:textId="77777777" w:rsidR="006B19A6" w:rsidRPr="00556A11" w:rsidRDefault="006B19A6" w:rsidP="006B19A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90" w:type="dxa"/>
          </w:tcPr>
          <w:p w14:paraId="3AFB5D7B" w14:textId="505FD15D" w:rsidR="006B19A6" w:rsidRPr="00697765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 xml:space="preserve"> 49,834 </w:t>
            </w:r>
          </w:p>
        </w:tc>
      </w:tr>
      <w:tr w:rsidR="006B19A6" w:rsidRPr="00556A11" w14:paraId="1DE8CFF5" w14:textId="77777777" w:rsidTr="00DC62BA">
        <w:tc>
          <w:tcPr>
            <w:tcW w:w="5102" w:type="dxa"/>
            <w:vAlign w:val="center"/>
          </w:tcPr>
          <w:p w14:paraId="61698562" w14:textId="4B86D4F7" w:rsidR="006B19A6" w:rsidRPr="00697765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รายได้จากการให้บริการตามสัญญาที่เกิดขึ้นระหว่างงวด</w:t>
            </w:r>
            <w:r w:rsidRPr="00697765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82EE947" w14:textId="502E8BC9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>121,984</w:t>
            </w:r>
          </w:p>
        </w:tc>
        <w:tc>
          <w:tcPr>
            <w:tcW w:w="135" w:type="dxa"/>
          </w:tcPr>
          <w:p w14:paraId="2AB8191E" w14:textId="77777777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3A862F2" w14:textId="36773BB4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 xml:space="preserve"> 333,900 </w:t>
            </w:r>
          </w:p>
        </w:tc>
      </w:tr>
      <w:tr w:rsidR="006B19A6" w:rsidRPr="00556A11" w14:paraId="4135E833" w14:textId="77777777" w:rsidTr="00DC62BA">
        <w:tc>
          <w:tcPr>
            <w:tcW w:w="5102" w:type="dxa"/>
            <w:vAlign w:val="center"/>
          </w:tcPr>
          <w:p w14:paraId="077EAF2B" w14:textId="50B95491" w:rsidR="006B19A6" w:rsidRPr="00697765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เงินงวดที่ถึงกำหนดเรียกเก็บตามสัญญาระหว่างงวด</w:t>
            </w:r>
            <w:r w:rsidRPr="00697765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</w:tcPr>
          <w:p w14:paraId="2212AAD6" w14:textId="24B58DE4" w:rsidR="006B19A6" w:rsidRPr="00556A11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>(91,372)</w:t>
            </w:r>
          </w:p>
        </w:tc>
        <w:tc>
          <w:tcPr>
            <w:tcW w:w="135" w:type="dxa"/>
          </w:tcPr>
          <w:p w14:paraId="41309FA5" w14:textId="77777777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016956DC" w14:textId="4A117703" w:rsidR="006B19A6" w:rsidRPr="00697765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 xml:space="preserve">(321,239) </w:t>
            </w:r>
          </w:p>
        </w:tc>
      </w:tr>
      <w:tr w:rsidR="006B19A6" w:rsidRPr="00556A11" w14:paraId="4F37B0F4" w14:textId="77777777" w:rsidTr="00DC62BA">
        <w:tc>
          <w:tcPr>
            <w:tcW w:w="5102" w:type="dxa"/>
            <w:vAlign w:val="center"/>
          </w:tcPr>
          <w:p w14:paraId="4C19C1CC" w14:textId="36E24B67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ยอดคงเหลือ</w:t>
            </w:r>
            <w:r w:rsidRPr="00697765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ปลาย</w:t>
            </w:r>
            <w:r w:rsidRPr="0069776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งวด</w:t>
            </w:r>
            <w:r w:rsidRPr="00697765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/ปี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2C892D" w14:textId="64111E92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>93,107</w:t>
            </w:r>
          </w:p>
        </w:tc>
        <w:tc>
          <w:tcPr>
            <w:tcW w:w="135" w:type="dxa"/>
          </w:tcPr>
          <w:p w14:paraId="2E974390" w14:textId="77777777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7C07B856" w14:textId="67B003EE" w:rsidR="006B19A6" w:rsidRPr="00556A11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56A11">
              <w:rPr>
                <w:rFonts w:asciiTheme="majorBidi" w:hAnsiTheme="majorBidi" w:cstheme="majorBidi"/>
                <w:sz w:val="32"/>
                <w:szCs w:val="32"/>
              </w:rPr>
              <w:t xml:space="preserve"> 62,495 </w:t>
            </w:r>
          </w:p>
        </w:tc>
      </w:tr>
    </w:tbl>
    <w:p w14:paraId="4A504FE9" w14:textId="77777777" w:rsidR="00917F36" w:rsidRDefault="00917F36" w:rsidP="00EC0CEC">
      <w:pPr>
        <w:tabs>
          <w:tab w:val="clear" w:pos="454"/>
          <w:tab w:val="clear" w:pos="68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E24F361" w14:textId="7507E104" w:rsidR="00764CBA" w:rsidRPr="00D029A4" w:rsidRDefault="00D14497" w:rsidP="00EC0CEC">
      <w:pPr>
        <w:tabs>
          <w:tab w:val="clear" w:pos="454"/>
          <w:tab w:val="clear" w:pos="68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คาดว่าสินทรัพย์ที่เกิดจากสัญญาจะเรียกชำระจากลูกค้าภายใน </w:t>
      </w:r>
      <w:r w:rsidRPr="00D029A4">
        <w:rPr>
          <w:rFonts w:asciiTheme="majorBidi" w:hAnsiTheme="majorBidi" w:cstheme="majorBidi"/>
          <w:sz w:val="32"/>
          <w:szCs w:val="32"/>
        </w:rPr>
        <w:t xml:space="preserve">1 </w:t>
      </w:r>
      <w:r w:rsidRPr="0069776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C1F0B37" w14:textId="77777777" w:rsidR="006B55F3" w:rsidRPr="004621E8" w:rsidRDefault="006B55F3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7CC6387E" w14:textId="47023E5B" w:rsidR="00C75C8F" w:rsidRPr="00D029A4" w:rsidRDefault="007656F6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D029A4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C75C8F" w:rsidRPr="00D029A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C8F" w:rsidRPr="00D029A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C8F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D029A4" w:rsidRDefault="00C75C8F" w:rsidP="00EC0CEC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4"/>
        <w:gridCol w:w="1590"/>
      </w:tblGrid>
      <w:tr w:rsidR="00D029A4" w:rsidRPr="00D029A4" w14:paraId="38DF9A74" w14:textId="77777777" w:rsidTr="00C4141A">
        <w:tc>
          <w:tcPr>
            <w:tcW w:w="5102" w:type="dxa"/>
            <w:vAlign w:val="center"/>
          </w:tcPr>
          <w:p w14:paraId="48B6B71A" w14:textId="77777777" w:rsidR="00FC3418" w:rsidRPr="00D029A4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697765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D029A4" w:rsidRPr="00D029A4" w14:paraId="5389199D" w14:textId="77777777" w:rsidTr="00C4141A">
        <w:tc>
          <w:tcPr>
            <w:tcW w:w="5102" w:type="dxa"/>
          </w:tcPr>
          <w:p w14:paraId="7535224A" w14:textId="77777777" w:rsidR="00FC3418" w:rsidRPr="00D029A4" w:rsidRDefault="00FC3418" w:rsidP="00EC0CEC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697765" w:rsidRDefault="00FC3418" w:rsidP="00EC0CEC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029A4" w:rsidRPr="00D029A4" w14:paraId="119A8FEB" w14:textId="77777777" w:rsidTr="00C4141A">
        <w:tc>
          <w:tcPr>
            <w:tcW w:w="5102" w:type="dxa"/>
          </w:tcPr>
          <w:p w14:paraId="4DA86BD5" w14:textId="77777777" w:rsidR="00D029A4" w:rsidRPr="00D029A4" w:rsidRDefault="00D029A4" w:rsidP="00D029A4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F14787F" w14:textId="77777777" w:rsidR="00D029A4" w:rsidRPr="00D029A4" w:rsidRDefault="00D029A4" w:rsidP="00D02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</w:p>
          <w:p w14:paraId="47640C66" w14:textId="0F5F6FB7" w:rsidR="00D029A4" w:rsidRPr="00D029A4" w:rsidRDefault="00D029A4" w:rsidP="00D02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029A4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D029A4" w:rsidRPr="00D029A4" w:rsidRDefault="00D029A4" w:rsidP="00D02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44B03924" w:rsidR="00D029A4" w:rsidRPr="00D029A4" w:rsidRDefault="00D029A4" w:rsidP="00D029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029A4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B19A6" w:rsidRPr="00D029A4" w14:paraId="73521E20" w14:textId="77777777" w:rsidTr="00C4141A">
        <w:tc>
          <w:tcPr>
            <w:tcW w:w="5102" w:type="dxa"/>
          </w:tcPr>
          <w:p w14:paraId="6681855E" w14:textId="01E84594" w:rsidR="006B19A6" w:rsidRPr="00697765" w:rsidRDefault="006B19A6" w:rsidP="006B19A6">
            <w:pPr>
              <w:tabs>
                <w:tab w:val="clear" w:pos="6549"/>
                <w:tab w:val="left" w:pos="600"/>
                <w:tab w:val="left" w:pos="5044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48105CE2" w:rsidR="006B19A6" w:rsidRPr="00697765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B19A6">
              <w:rPr>
                <w:rFonts w:asciiTheme="majorBidi" w:hAnsiTheme="majorBidi" w:cstheme="majorBidi"/>
                <w:sz w:val="32"/>
                <w:szCs w:val="32"/>
              </w:rPr>
              <w:t>806,412</w:t>
            </w:r>
          </w:p>
        </w:tc>
        <w:tc>
          <w:tcPr>
            <w:tcW w:w="134" w:type="dxa"/>
            <w:vAlign w:val="bottom"/>
          </w:tcPr>
          <w:p w14:paraId="4EF81ACA" w14:textId="77777777" w:rsidR="006B19A6" w:rsidRPr="00D029A4" w:rsidRDefault="006B19A6" w:rsidP="006B19A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0DF3A252" w:rsidR="006B19A6" w:rsidRPr="00D029A4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 818,505 </w:t>
            </w:r>
          </w:p>
        </w:tc>
      </w:tr>
      <w:tr w:rsidR="006B19A6" w:rsidRPr="00D029A4" w14:paraId="16E90388" w14:textId="77777777" w:rsidTr="00C4141A">
        <w:tc>
          <w:tcPr>
            <w:tcW w:w="5102" w:type="dxa"/>
          </w:tcPr>
          <w:p w14:paraId="3F18BF6D" w14:textId="27C7CCF6" w:rsidR="006B19A6" w:rsidRPr="00697765" w:rsidRDefault="006B19A6" w:rsidP="006B19A6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ดอกเบี้ยรับรอรับรู้</w:t>
            </w:r>
          </w:p>
        </w:tc>
        <w:tc>
          <w:tcPr>
            <w:tcW w:w="1587" w:type="dxa"/>
          </w:tcPr>
          <w:p w14:paraId="337490DD" w14:textId="36C83673" w:rsidR="006B19A6" w:rsidRPr="00D029A4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19A6">
              <w:rPr>
                <w:rFonts w:asciiTheme="majorBidi" w:hAnsiTheme="majorBidi" w:cstheme="majorBidi"/>
                <w:sz w:val="32"/>
                <w:szCs w:val="32"/>
              </w:rPr>
              <w:t>(247,326)</w:t>
            </w:r>
          </w:p>
        </w:tc>
        <w:tc>
          <w:tcPr>
            <w:tcW w:w="134" w:type="dxa"/>
            <w:vAlign w:val="bottom"/>
          </w:tcPr>
          <w:p w14:paraId="19E64714" w14:textId="77777777" w:rsidR="006B19A6" w:rsidRPr="00D029A4" w:rsidRDefault="006B19A6" w:rsidP="006B19A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30CEF59C" w:rsidR="006B19A6" w:rsidRPr="00D029A4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(251,789) </w:t>
            </w:r>
          </w:p>
        </w:tc>
      </w:tr>
      <w:tr w:rsidR="006B19A6" w:rsidRPr="00D029A4" w14:paraId="0DABFAE9" w14:textId="77777777" w:rsidTr="00C4141A">
        <w:tc>
          <w:tcPr>
            <w:tcW w:w="5102" w:type="dxa"/>
          </w:tcPr>
          <w:p w14:paraId="181C9887" w14:textId="4E1FD18E" w:rsidR="006B19A6" w:rsidRPr="00697765" w:rsidRDefault="006B19A6" w:rsidP="006B19A6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39DDA648" w:rsidR="006B19A6" w:rsidRPr="00D029A4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19A6">
              <w:rPr>
                <w:rFonts w:asciiTheme="majorBidi" w:hAnsiTheme="majorBidi" w:cstheme="majorBidi"/>
                <w:sz w:val="32"/>
                <w:szCs w:val="32"/>
              </w:rPr>
              <w:t>(51,262)</w:t>
            </w:r>
          </w:p>
        </w:tc>
        <w:tc>
          <w:tcPr>
            <w:tcW w:w="134" w:type="dxa"/>
            <w:vAlign w:val="bottom"/>
          </w:tcPr>
          <w:p w14:paraId="4D587F81" w14:textId="77777777" w:rsidR="006B19A6" w:rsidRPr="00D029A4" w:rsidRDefault="006B19A6" w:rsidP="006B19A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10860F3D" w:rsidR="006B19A6" w:rsidRPr="00D029A4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(52,367) </w:t>
            </w:r>
          </w:p>
        </w:tc>
      </w:tr>
      <w:tr w:rsidR="006B19A6" w:rsidRPr="00D029A4" w14:paraId="77324300" w14:textId="77777777" w:rsidTr="00C4141A">
        <w:tc>
          <w:tcPr>
            <w:tcW w:w="5102" w:type="dxa"/>
          </w:tcPr>
          <w:p w14:paraId="40E61A1B" w14:textId="4C9147AC" w:rsidR="006B19A6" w:rsidRPr="00697765" w:rsidRDefault="006B19A6" w:rsidP="006B19A6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0740DD18" w:rsidR="006B19A6" w:rsidRPr="00D029A4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19A6">
              <w:rPr>
                <w:rFonts w:asciiTheme="majorBidi" w:hAnsiTheme="majorBidi" w:cstheme="majorBidi"/>
                <w:sz w:val="32"/>
                <w:szCs w:val="32"/>
              </w:rPr>
              <w:t>(15,570)</w:t>
            </w:r>
          </w:p>
        </w:tc>
        <w:tc>
          <w:tcPr>
            <w:tcW w:w="134" w:type="dxa"/>
            <w:vAlign w:val="bottom"/>
          </w:tcPr>
          <w:p w14:paraId="2B8B4ADA" w14:textId="77777777" w:rsidR="006B19A6" w:rsidRPr="00D029A4" w:rsidRDefault="006B19A6" w:rsidP="006B19A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759FB9FB" w:rsidR="006B19A6" w:rsidRPr="00D029A4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(13,835) </w:t>
            </w:r>
          </w:p>
        </w:tc>
      </w:tr>
      <w:tr w:rsidR="006B19A6" w:rsidRPr="00D029A4" w14:paraId="3CCD3B31" w14:textId="77777777" w:rsidTr="00C4141A">
        <w:tc>
          <w:tcPr>
            <w:tcW w:w="5102" w:type="dxa"/>
          </w:tcPr>
          <w:p w14:paraId="46BBED55" w14:textId="77777777" w:rsidR="006B19A6" w:rsidRPr="00697765" w:rsidRDefault="006B19A6" w:rsidP="006B19A6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5E6E9964" w:rsidR="006B19A6" w:rsidRPr="00D029A4" w:rsidRDefault="006B19A6" w:rsidP="00A6597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19A6">
              <w:rPr>
                <w:rFonts w:asciiTheme="majorBidi" w:hAnsiTheme="majorBidi" w:cstheme="majorBidi"/>
                <w:sz w:val="32"/>
                <w:szCs w:val="32"/>
              </w:rPr>
              <w:t>492,254</w:t>
            </w:r>
          </w:p>
        </w:tc>
        <w:tc>
          <w:tcPr>
            <w:tcW w:w="134" w:type="dxa"/>
            <w:vAlign w:val="bottom"/>
          </w:tcPr>
          <w:p w14:paraId="59694116" w14:textId="77777777" w:rsidR="006B19A6" w:rsidRPr="00D029A4" w:rsidRDefault="006B19A6" w:rsidP="006B19A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299482F4" w:rsidR="006B19A6" w:rsidRPr="00D029A4" w:rsidRDefault="006B19A6" w:rsidP="006B19A6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 500,514 </w:t>
            </w:r>
          </w:p>
        </w:tc>
      </w:tr>
      <w:tr w:rsidR="006B19A6" w:rsidRPr="00D029A4" w14:paraId="2C113ED9" w14:textId="77777777" w:rsidTr="00C4141A">
        <w:tc>
          <w:tcPr>
            <w:tcW w:w="5102" w:type="dxa"/>
          </w:tcPr>
          <w:p w14:paraId="2B089468" w14:textId="7C776D31" w:rsidR="006B19A6" w:rsidRPr="00697765" w:rsidRDefault="006B19A6" w:rsidP="006B19A6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561D01A8" w:rsidR="006B19A6" w:rsidRPr="00D029A4" w:rsidRDefault="00A65970" w:rsidP="00A6597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5970">
              <w:rPr>
                <w:rFonts w:asciiTheme="majorBidi" w:hAnsiTheme="majorBidi" w:cstheme="majorBidi"/>
                <w:sz w:val="32"/>
                <w:szCs w:val="32"/>
              </w:rPr>
              <w:t>(40,994)</w:t>
            </w:r>
          </w:p>
        </w:tc>
        <w:tc>
          <w:tcPr>
            <w:tcW w:w="134" w:type="dxa"/>
            <w:vAlign w:val="bottom"/>
          </w:tcPr>
          <w:p w14:paraId="33A35E19" w14:textId="77777777" w:rsidR="006B19A6" w:rsidRPr="00D029A4" w:rsidRDefault="006B19A6" w:rsidP="006B19A6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205F7267" w:rsidR="006B19A6" w:rsidRPr="00D029A4" w:rsidRDefault="006B19A6" w:rsidP="006B19A6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(40,850) </w:t>
            </w:r>
          </w:p>
        </w:tc>
      </w:tr>
      <w:tr w:rsidR="00A65970" w:rsidRPr="00D029A4" w14:paraId="34FCBC70" w14:textId="77777777" w:rsidTr="00C4141A">
        <w:tc>
          <w:tcPr>
            <w:tcW w:w="5102" w:type="dxa"/>
          </w:tcPr>
          <w:p w14:paraId="7C6E3CDB" w14:textId="58E50B4E" w:rsidR="00A65970" w:rsidRPr="00697765" w:rsidRDefault="00A65970" w:rsidP="00A65970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7D6A38AA" w:rsidR="00A65970" w:rsidRPr="00D029A4" w:rsidRDefault="00A65970" w:rsidP="00A6597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5970">
              <w:rPr>
                <w:rFonts w:asciiTheme="majorBidi" w:hAnsiTheme="majorBidi" w:cstheme="majorBidi"/>
                <w:sz w:val="32"/>
                <w:szCs w:val="32"/>
              </w:rPr>
              <w:t>451,260</w:t>
            </w:r>
          </w:p>
        </w:tc>
        <w:tc>
          <w:tcPr>
            <w:tcW w:w="134" w:type="dxa"/>
            <w:vAlign w:val="bottom"/>
          </w:tcPr>
          <w:p w14:paraId="213DCD1F" w14:textId="77777777" w:rsidR="00A65970" w:rsidRPr="00D029A4" w:rsidRDefault="00A65970" w:rsidP="00A65970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168E74F3" w:rsidR="00A65970" w:rsidRPr="00D029A4" w:rsidRDefault="00A65970" w:rsidP="00A6597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 459,664 </w:t>
            </w:r>
          </w:p>
        </w:tc>
      </w:tr>
      <w:tr w:rsidR="00A65970" w:rsidRPr="00D029A4" w14:paraId="0E81B5E0" w14:textId="77777777" w:rsidTr="00C4141A">
        <w:tc>
          <w:tcPr>
            <w:tcW w:w="5102" w:type="dxa"/>
          </w:tcPr>
          <w:p w14:paraId="31AF6757" w14:textId="0CA4FD98" w:rsidR="00A65970" w:rsidRPr="00697765" w:rsidRDefault="00A65970" w:rsidP="00A65970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587" w:type="dxa"/>
          </w:tcPr>
          <w:p w14:paraId="311C551D" w14:textId="6F0CBE7A" w:rsidR="00A65970" w:rsidRPr="00D029A4" w:rsidRDefault="00A65970" w:rsidP="00A6597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5970">
              <w:rPr>
                <w:rFonts w:asciiTheme="majorBidi" w:hAnsiTheme="majorBidi" w:cstheme="majorBidi"/>
                <w:sz w:val="32"/>
                <w:szCs w:val="32"/>
              </w:rPr>
              <w:t>(49,133)</w:t>
            </w:r>
          </w:p>
        </w:tc>
        <w:tc>
          <w:tcPr>
            <w:tcW w:w="134" w:type="dxa"/>
            <w:vAlign w:val="bottom"/>
          </w:tcPr>
          <w:p w14:paraId="26FA1194" w14:textId="77777777" w:rsidR="00A65970" w:rsidRPr="00D029A4" w:rsidRDefault="00A65970" w:rsidP="00A65970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0B6B3B56" w:rsidR="00A65970" w:rsidRPr="00D029A4" w:rsidRDefault="00A65970" w:rsidP="00A65970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(50,339) </w:t>
            </w:r>
          </w:p>
        </w:tc>
      </w:tr>
      <w:tr w:rsidR="00A65970" w:rsidRPr="00D029A4" w14:paraId="06627745" w14:textId="77777777" w:rsidTr="00C4141A">
        <w:tc>
          <w:tcPr>
            <w:tcW w:w="5102" w:type="dxa"/>
          </w:tcPr>
          <w:p w14:paraId="0BB80F32" w14:textId="5045E444" w:rsidR="00A65970" w:rsidRPr="00697765" w:rsidRDefault="00A65970" w:rsidP="00A65970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56F43DBD" w:rsidR="00A65970" w:rsidRPr="00697765" w:rsidRDefault="00A65970" w:rsidP="00A6597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5970">
              <w:rPr>
                <w:rFonts w:asciiTheme="majorBidi" w:hAnsiTheme="majorBidi" w:cstheme="majorBidi"/>
                <w:sz w:val="32"/>
                <w:szCs w:val="32"/>
              </w:rPr>
              <w:t>402,127</w:t>
            </w:r>
          </w:p>
        </w:tc>
        <w:tc>
          <w:tcPr>
            <w:tcW w:w="134" w:type="dxa"/>
            <w:vAlign w:val="bottom"/>
          </w:tcPr>
          <w:p w14:paraId="38973668" w14:textId="77777777" w:rsidR="00A65970" w:rsidRPr="00D029A4" w:rsidRDefault="00A65970" w:rsidP="00A65970">
            <w:pPr>
              <w:spacing w:line="38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342296E8" w:rsidR="00A65970" w:rsidRPr="00D029A4" w:rsidRDefault="00A65970" w:rsidP="00A6597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29A4">
              <w:rPr>
                <w:rFonts w:asciiTheme="majorBidi" w:hAnsiTheme="majorBidi" w:cstheme="majorBidi"/>
                <w:sz w:val="32"/>
                <w:szCs w:val="32"/>
              </w:rPr>
              <w:t xml:space="preserve"> 409,325 </w:t>
            </w:r>
          </w:p>
        </w:tc>
      </w:tr>
    </w:tbl>
    <w:p w14:paraId="663DF045" w14:textId="35EACA8C" w:rsidR="00701801" w:rsidRDefault="00701801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4A87E52A" w14:textId="77777777" w:rsidR="00D029A4" w:rsidRDefault="00D029A4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E7FF525" w14:textId="77777777" w:rsidR="00D029A4" w:rsidRPr="004621E8" w:rsidRDefault="00D029A4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63C608F9" w14:textId="5004479B" w:rsidR="00532200" w:rsidRPr="00EC5FA3" w:rsidRDefault="00532200" w:rsidP="00EC0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C5FA3" w:rsidRPr="00EC5FA3">
        <w:rPr>
          <w:rFonts w:asciiTheme="majorBidi" w:hAnsiTheme="majorBidi" w:cstheme="majorBidi"/>
          <w:sz w:val="32"/>
          <w:szCs w:val="32"/>
        </w:rPr>
        <w:t xml:space="preserve">31 </w:t>
      </w:r>
      <w:r w:rsidR="00EC5FA3" w:rsidRPr="0069776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EC5FA3" w:rsidRPr="00EC5FA3">
        <w:rPr>
          <w:rFonts w:asciiTheme="majorBidi" w:hAnsiTheme="majorBidi" w:cstheme="majorBidi"/>
          <w:sz w:val="32"/>
          <w:szCs w:val="32"/>
        </w:rPr>
        <w:t>2569</w:t>
      </w:r>
      <w:r w:rsidRPr="00EC5FA3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EC5FA3">
        <w:rPr>
          <w:rFonts w:asciiTheme="majorBidi" w:hAnsiTheme="majorBidi" w:cstheme="majorBidi"/>
          <w:sz w:val="32"/>
          <w:szCs w:val="32"/>
        </w:rPr>
        <w:t xml:space="preserve">31 </w:t>
      </w:r>
      <w:r w:rsidRPr="0069776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EC5FA3">
        <w:rPr>
          <w:rFonts w:asciiTheme="majorBidi" w:hAnsiTheme="majorBidi" w:cstheme="majorBidi"/>
          <w:sz w:val="32"/>
          <w:szCs w:val="32"/>
        </w:rPr>
        <w:t xml:space="preserve"> 256</w:t>
      </w:r>
      <w:r w:rsidR="00EC5FA3" w:rsidRPr="00EC5FA3">
        <w:rPr>
          <w:rFonts w:asciiTheme="majorBidi" w:hAnsiTheme="majorBidi" w:cstheme="majorBidi"/>
          <w:sz w:val="32"/>
          <w:szCs w:val="32"/>
        </w:rPr>
        <w:t>8</w:t>
      </w:r>
      <w:r w:rsidRPr="00EC5FA3">
        <w:rPr>
          <w:rFonts w:asciiTheme="majorBidi" w:hAnsiTheme="majorBidi" w:cstheme="majorBidi"/>
          <w:sz w:val="32"/>
          <w:szCs w:val="32"/>
        </w:rPr>
        <w:t xml:space="preserve"> </w:t>
      </w:r>
      <w:r w:rsidRPr="00EC5FA3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จำนวนเงินขั้นต่ำที่จะได้รับจากลูกหนี้ตามสัญญาเช่าเงินทุนมีรายละเอียดดังนี้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EC5FA3" w:rsidRPr="00A22D88" w14:paraId="68BF705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25206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5311B0FB" w14:textId="77777777" w:rsidR="00EF2747" w:rsidRPr="00A22D88" w:rsidRDefault="00EF2747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C5FA3" w:rsidRPr="00A22D88" w14:paraId="354FC7DD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492D1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8C12907" w14:textId="62F44E3E" w:rsidR="00EF2747" w:rsidRPr="00A22D88" w:rsidRDefault="00DE102B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EC5FA3"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EC5FA3" w:rsidRPr="00697765">
              <w:rPr>
                <w:rFonts w:asciiTheme="majorBidi" w:hAnsiTheme="majorBidi"/>
                <w:sz w:val="26"/>
                <w:szCs w:val="26"/>
                <w:cs/>
              </w:rPr>
              <w:t xml:space="preserve">มีนาคม </w:t>
            </w:r>
            <w:r w:rsidR="00EC5FA3" w:rsidRPr="00A22D88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EC5FA3" w:rsidRPr="00A22D88" w14:paraId="1A324930" w14:textId="77777777" w:rsidTr="0020280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B3265A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D325F6" w14:textId="77777777" w:rsidR="00EF2747" w:rsidRPr="00697765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6640AFC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7063D5D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A22D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6CEE21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83D8E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A22D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5E5B0E" w14:textId="77777777" w:rsidR="00EF2747" w:rsidRPr="00A22D88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D82C8F" w14:textId="77777777" w:rsidR="00EF2747" w:rsidRPr="00697765" w:rsidRDefault="00EF2747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F34AC" w:rsidRPr="00A22D88" w14:paraId="21E8E08A" w14:textId="77777777" w:rsidTr="00917F3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E64BF" w14:textId="0616886C" w:rsidR="00FF34AC" w:rsidRPr="00697765" w:rsidRDefault="00FF34AC" w:rsidP="00A22D88">
            <w:pPr>
              <w:spacing w:line="28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</w:t>
            </w:r>
            <w:r w:rsidRPr="00A22D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</w:tcPr>
          <w:p w14:paraId="0AE39B40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DBB09B" w14:textId="587E933E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49,133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312ED25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7E1352B6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207F2D" w14:textId="58C7A50A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21,114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1BBE047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607DDAD9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97D217" w14:textId="4659076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4,305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63B570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0DC75513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3477E8" w14:textId="5741AE44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74,552</w:t>
            </w:r>
          </w:p>
        </w:tc>
      </w:tr>
      <w:tr w:rsidR="00FF34AC" w:rsidRPr="00A22D88" w14:paraId="6E4FD3E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FADF20" w14:textId="77777777" w:rsidR="00FF34AC" w:rsidRPr="00A22D88" w:rsidRDefault="00FF34AC" w:rsidP="00A22D8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9776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EDC64" w14:textId="5FAAA6BE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156,550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9B548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5C538A" w14:textId="07E625ED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73,543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9A71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ABB90" w14:textId="2E443DC5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15,374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D57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156E7" w14:textId="29001FCE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245,467</w:t>
            </w:r>
          </w:p>
        </w:tc>
      </w:tr>
      <w:tr w:rsidR="00FF34AC" w:rsidRPr="00A22D88" w14:paraId="04649A5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312A" w14:textId="77777777" w:rsidR="00FF34AC" w:rsidRPr="00697765" w:rsidRDefault="00FF34AC" w:rsidP="00A22D8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EAC43D" w14:textId="30CBB4CB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302,141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749E6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5AF26A" w14:textId="2349A67A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152,669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C200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2649" w14:textId="0B02784D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31,583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7F69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AB527" w14:textId="04D0DF48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>486,393</w:t>
            </w:r>
          </w:p>
        </w:tc>
      </w:tr>
      <w:tr w:rsidR="00FF34AC" w:rsidRPr="00A22D88" w14:paraId="6E32453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20181" w14:textId="77777777" w:rsidR="00FF34AC" w:rsidRPr="00A22D88" w:rsidRDefault="00FF34AC" w:rsidP="00A22D88">
            <w:pPr>
              <w:spacing w:line="28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0807C0A" w14:textId="11E3AD8F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 507,824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238518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9B5AE21" w14:textId="5B8464B2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 247,326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5FB9B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6F25E6B" w14:textId="78CDCB41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 51,262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1D2B66" w14:textId="77777777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16E3EA" w14:textId="5C127E88" w:rsidR="00FF34AC" w:rsidRPr="00A22D88" w:rsidRDefault="00FF34AC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 806,412 </w:t>
            </w:r>
          </w:p>
        </w:tc>
      </w:tr>
      <w:bookmarkEnd w:id="2"/>
    </w:tbl>
    <w:p w14:paraId="55621D17" w14:textId="77777777" w:rsidR="00BC7C4E" w:rsidRPr="00A22D88" w:rsidRDefault="00BC7C4E" w:rsidP="00A22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exact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EC5FA3" w:rsidRPr="00A22D88" w14:paraId="31056BB6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87AF75D" w14:textId="77777777" w:rsidR="00225233" w:rsidRPr="00A22D88" w:rsidRDefault="00225233" w:rsidP="00A22D88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407058A4" w14:textId="77777777" w:rsidR="00225233" w:rsidRPr="00A22D88" w:rsidRDefault="00225233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EC5FA3" w:rsidRPr="00A22D88" w14:paraId="32BF1FB9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0200AE" w14:textId="77777777" w:rsidR="00225233" w:rsidRPr="00A22D88" w:rsidRDefault="00225233" w:rsidP="00A22D88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FE0EBB4" w14:textId="57142BE4" w:rsidR="00225233" w:rsidRPr="00A22D88" w:rsidRDefault="00225233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22D8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22D8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C5FA3" w:rsidRPr="00A22D8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C5FA3" w:rsidRPr="00A22D88" w14:paraId="0AAAB54F" w14:textId="77777777" w:rsidTr="009A718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930D30C" w14:textId="77777777" w:rsidR="00225233" w:rsidRPr="00A22D88" w:rsidRDefault="00225233" w:rsidP="00A22D88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11D6135" w14:textId="77777777" w:rsidR="00225233" w:rsidRPr="00697765" w:rsidRDefault="00225233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F26ECAC" w14:textId="77777777" w:rsidR="00225233" w:rsidRPr="00A22D88" w:rsidRDefault="00225233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035241BA" w14:textId="77777777" w:rsidR="00225233" w:rsidRPr="00A22D88" w:rsidRDefault="00225233" w:rsidP="00A22D88">
            <w:pPr>
              <w:spacing w:line="28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  <w:r w:rsidRPr="00A22D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B03BBD" w14:textId="77777777" w:rsidR="00225233" w:rsidRPr="00A22D88" w:rsidRDefault="00225233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F079DC" w14:textId="77777777" w:rsidR="00225233" w:rsidRPr="00A22D88" w:rsidRDefault="00225233" w:rsidP="00A22D88">
            <w:pPr>
              <w:spacing w:line="28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</w:t>
            </w:r>
            <w:r w:rsidRPr="00A22D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87FC03C" w14:textId="77777777" w:rsidR="00225233" w:rsidRPr="00A22D88" w:rsidRDefault="00225233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FE87C0" w14:textId="77777777" w:rsidR="00225233" w:rsidRPr="00697765" w:rsidRDefault="00225233" w:rsidP="00A22D88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41D40" w:rsidRPr="00A22D88" w14:paraId="1794EDCD" w14:textId="77777777" w:rsidTr="00917F3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FA4208" w14:textId="297C447E" w:rsidR="00741D40" w:rsidRPr="00697765" w:rsidRDefault="00741D40" w:rsidP="00A22D88">
            <w:pPr>
              <w:spacing w:line="280" w:lineRule="exact"/>
              <w:ind w:left="113" w:right="-57" w:hanging="170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ลูกหนี้ตามสัญญาเช่าเงินทุนที่ถึงกำหนด</w:t>
            </w:r>
            <w:r w:rsidR="00917F36" w:rsidRPr="00A22D8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</w:tcPr>
          <w:p w14:paraId="4417BF77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6DE558B" w14:textId="5E190E66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11,879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A84A2BD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24A348D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22B728" w14:textId="73CEC25C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17,730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CD93CAB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5E034C04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DD098" w14:textId="3F882B51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4,365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3882704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65F2918C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50B74E" w14:textId="25C6A0DF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33,974 </w:t>
            </w:r>
          </w:p>
        </w:tc>
      </w:tr>
      <w:tr w:rsidR="00741D40" w:rsidRPr="00A22D88" w14:paraId="18C25F53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773895E" w14:textId="77777777" w:rsidR="00741D40" w:rsidRPr="00A22D88" w:rsidRDefault="00741D40" w:rsidP="00A22D8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69776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69C852" w14:textId="532681D6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166,862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6BE38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2C284F" w14:textId="074FCF2E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64,908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340DB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8ABE974" w14:textId="1BCBC26C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16,008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7BD18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D8DECCE" w14:textId="72EE713D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247,778 </w:t>
            </w:r>
          </w:p>
        </w:tc>
      </w:tr>
      <w:tr w:rsidR="00741D40" w:rsidRPr="00A22D88" w14:paraId="5175E881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3CFA760" w14:textId="77777777" w:rsidR="00741D40" w:rsidRPr="00697765" w:rsidRDefault="00741D40" w:rsidP="00A22D88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4FEDF" w14:textId="407B205B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335,608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26131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1766C6" w14:textId="4E950BD0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169,151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E9737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B8BF84B" w14:textId="46F312B6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31,994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0A86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FBD6FC6" w14:textId="7621BC63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536,753 </w:t>
            </w:r>
          </w:p>
        </w:tc>
      </w:tr>
      <w:tr w:rsidR="00741D40" w:rsidRPr="00A22D88" w14:paraId="348C16B4" w14:textId="77777777" w:rsidTr="009A718F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657428" w14:textId="77777777" w:rsidR="00741D40" w:rsidRPr="00A22D88" w:rsidRDefault="00741D40" w:rsidP="00A22D88">
            <w:pPr>
              <w:spacing w:line="280" w:lineRule="exact"/>
              <w:ind w:left="340" w:righ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625ED75" w14:textId="07450DDE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514,349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393EC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21E8638" w14:textId="7F31A056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251,789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10091C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3A3A26E7" w14:textId="2DE10744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52,367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3F33A71" w14:textId="77777777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515E8AE" w14:textId="2CE097A4" w:rsidR="00741D40" w:rsidRPr="00A22D88" w:rsidRDefault="00741D40" w:rsidP="00A22D88">
            <w:pPr>
              <w:spacing w:line="28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2D88">
              <w:rPr>
                <w:rFonts w:asciiTheme="majorBidi" w:hAnsiTheme="majorBidi" w:cstheme="majorBidi"/>
                <w:sz w:val="26"/>
                <w:szCs w:val="26"/>
              </w:rPr>
              <w:t xml:space="preserve"> 818,505 </w:t>
            </w:r>
          </w:p>
        </w:tc>
      </w:tr>
    </w:tbl>
    <w:p w14:paraId="0E92AE94" w14:textId="77777777" w:rsidR="00507400" w:rsidRPr="004621E8" w:rsidRDefault="00507400" w:rsidP="00A22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5A19BD74" w14:textId="29A66DE6" w:rsidR="00FF34AC" w:rsidRPr="00556A11" w:rsidRDefault="008B4DF0" w:rsidP="00A22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9776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Pr="00556A11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31 </w:t>
      </w:r>
      <w:r w:rsidRPr="0069776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556A11">
        <w:rPr>
          <w:rFonts w:ascii="Angsana New" w:hAnsi="Angsana New"/>
          <w:color w:val="000000" w:themeColor="text1"/>
          <w:spacing w:val="-4"/>
          <w:sz w:val="32"/>
          <w:szCs w:val="32"/>
        </w:rPr>
        <w:t>2569</w:t>
      </w:r>
      <w:r w:rsidRPr="0069776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697765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Pr="00697765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ย่อยแห่งหนึ่งมี</w:t>
      </w:r>
      <w:r w:rsidRPr="00697765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ลูกหนี้ตามสัญญาเช่าเงินทุน</w:t>
      </w:r>
      <w:r w:rsidRPr="00556A11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697765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ซึ่งเป็นสัญญาเช่าระยะ</w:t>
      </w:r>
      <w:r w:rsidRPr="00697765">
        <w:rPr>
          <w:rFonts w:asciiTheme="majorBidi" w:hAnsiTheme="majorBidi" w:hint="cs"/>
          <w:color w:val="000000" w:themeColor="text1"/>
          <w:sz w:val="32"/>
          <w:szCs w:val="32"/>
          <w:cs/>
        </w:rPr>
        <w:t>ยาว</w:t>
      </w:r>
      <w:r w:rsidRPr="00697765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จากสัญญาซื้อขายไฟฟ้าจากพลังงานแสงอาทิตย์ (โซลาร์เซลล์) จำนวน</w:t>
      </w:r>
      <w:r w:rsidRPr="00556A11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="00FF34AC" w:rsidRPr="00556A11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19 </w:t>
      </w:r>
      <w:r w:rsidRPr="00697765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สัญญา มูลค่าตามสัญญารวมเป็น</w:t>
      </w:r>
      <w:r w:rsidRPr="0069776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</w:t>
      </w:r>
      <w:r w:rsidRPr="00556A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930.64 </w:t>
      </w:r>
      <w:r w:rsidRPr="0069776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 ระยะเวลาในการผ่อนชำระ</w:t>
      </w:r>
      <w:r w:rsidRPr="00556A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F34AC" w:rsidRPr="00556A11">
        <w:rPr>
          <w:rFonts w:asciiTheme="majorBidi" w:hAnsiTheme="majorBidi" w:cstheme="majorBidi"/>
          <w:color w:val="000000" w:themeColor="text1"/>
          <w:sz w:val="32"/>
          <w:szCs w:val="32"/>
        </w:rPr>
        <w:t>83 - 240</w:t>
      </w:r>
      <w:r w:rsidR="00FF34AC" w:rsidRPr="0069776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เดือน โดยมีอัตราดอกเบี้ยร้อยละ</w:t>
      </w:r>
      <w:r w:rsidR="00FF34AC" w:rsidRPr="00556A1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3.93 - 5.73</w:t>
      </w:r>
      <w:r w:rsidR="00FF34AC" w:rsidRPr="0069776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</w:t>
      </w:r>
    </w:p>
    <w:p w14:paraId="7F660EF0" w14:textId="77777777" w:rsidR="00A22D88" w:rsidRDefault="00A22D88" w:rsidP="00A22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24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1A799EB" w14:textId="1118CC66" w:rsidR="005A40FD" w:rsidRPr="00697765" w:rsidRDefault="007656F6" w:rsidP="00A22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B4DF0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A40FD" w:rsidRPr="008B4DF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8B4D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8B4DF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8B4DF0" w:rsidRDefault="005A40FD" w:rsidP="00A22D88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86214A" w:rsidRPr="00917F36" w14:paraId="326C024F" w14:textId="77777777" w:rsidTr="003F23DF">
        <w:tc>
          <w:tcPr>
            <w:tcW w:w="3005" w:type="dxa"/>
          </w:tcPr>
          <w:p w14:paraId="49D1A301" w14:textId="77777777" w:rsidR="005A40FD" w:rsidRPr="00917F36" w:rsidRDefault="005A40FD" w:rsidP="00A22D88">
            <w:pPr>
              <w:tabs>
                <w:tab w:val="left" w:pos="54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697765" w:rsidRDefault="005A40FD" w:rsidP="00A22D88">
            <w:pPr>
              <w:tabs>
                <w:tab w:val="left" w:pos="1152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6214A" w:rsidRPr="00917F36" w14:paraId="06BEADD5" w14:textId="77777777" w:rsidTr="003F23DF">
        <w:tc>
          <w:tcPr>
            <w:tcW w:w="3005" w:type="dxa"/>
          </w:tcPr>
          <w:p w14:paraId="74A14E36" w14:textId="77777777" w:rsidR="005A40FD" w:rsidRPr="00917F36" w:rsidRDefault="005A40FD" w:rsidP="00A22D88">
            <w:pPr>
              <w:tabs>
                <w:tab w:val="left" w:pos="54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917F36" w:rsidRDefault="005A40FD" w:rsidP="00A22D88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6BA8D" w14:textId="77777777" w:rsidR="005A40FD" w:rsidRPr="00917F36" w:rsidRDefault="005A40FD" w:rsidP="00A22D88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917F36" w:rsidRDefault="005A40FD" w:rsidP="00A22D88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214A" w:rsidRPr="00917F36" w14:paraId="644BEE36" w14:textId="77777777" w:rsidTr="00CF265A">
        <w:tc>
          <w:tcPr>
            <w:tcW w:w="3005" w:type="dxa"/>
          </w:tcPr>
          <w:p w14:paraId="5C1F6DE3" w14:textId="77777777" w:rsidR="008B4DF0" w:rsidRPr="00917F36" w:rsidRDefault="008B4DF0" w:rsidP="00A22D88">
            <w:pPr>
              <w:tabs>
                <w:tab w:val="left" w:pos="540"/>
              </w:tabs>
              <w:spacing w:line="28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88F0A12" w14:textId="77777777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CC78F6E" w14:textId="52823B1D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D6535D" w14:textId="77777777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469E572" w14:textId="77777777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E8E6169" w14:textId="1D942DF8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373BFC32" w14:textId="77777777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4CC4EA5" w14:textId="77777777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346D82B" w14:textId="7CF1CDC1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FA079" w14:textId="77777777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42B70FCC" w14:textId="77777777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869F796" w14:textId="03E5E0AD" w:rsidR="008B4DF0" w:rsidRPr="00917F36" w:rsidRDefault="008B4DF0" w:rsidP="00A2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F34AC" w:rsidRPr="00917F36" w14:paraId="0D10C4DD" w14:textId="77777777" w:rsidTr="00CF265A">
        <w:tc>
          <w:tcPr>
            <w:tcW w:w="3005" w:type="dxa"/>
          </w:tcPr>
          <w:p w14:paraId="4FFE7AB6" w14:textId="77777777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0B683F0" w14:textId="3474DF8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355,000</w:t>
            </w:r>
          </w:p>
        </w:tc>
        <w:tc>
          <w:tcPr>
            <w:tcW w:w="134" w:type="dxa"/>
          </w:tcPr>
          <w:p w14:paraId="24F076A4" w14:textId="77777777" w:rsidR="00FF34AC" w:rsidRPr="00917F36" w:rsidRDefault="00FF34AC" w:rsidP="00A22D8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8042D26" w14:textId="50D584A1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320,165 </w:t>
            </w:r>
          </w:p>
        </w:tc>
        <w:tc>
          <w:tcPr>
            <w:tcW w:w="134" w:type="dxa"/>
          </w:tcPr>
          <w:p w14:paraId="1344CDCB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197A70F" w14:textId="49348062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410">
              <w:rPr>
                <w:rFonts w:asciiTheme="majorBidi" w:hAnsiTheme="majorBidi" w:cstheme="majorBidi"/>
                <w:sz w:val="26"/>
                <w:szCs w:val="26"/>
              </w:rPr>
              <w:t xml:space="preserve"> 274,340 </w:t>
            </w:r>
          </w:p>
        </w:tc>
        <w:tc>
          <w:tcPr>
            <w:tcW w:w="134" w:type="dxa"/>
          </w:tcPr>
          <w:p w14:paraId="41F0BAC6" w14:textId="77777777" w:rsidR="00FF34AC" w:rsidRPr="00917F36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4B3A0CFB" w14:textId="5F87B43C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252,731 </w:t>
            </w:r>
          </w:p>
        </w:tc>
      </w:tr>
      <w:tr w:rsidR="00FF34AC" w:rsidRPr="00917F36" w14:paraId="33A12701" w14:textId="77777777" w:rsidTr="00CF265A">
        <w:tc>
          <w:tcPr>
            <w:tcW w:w="3005" w:type="dxa"/>
          </w:tcPr>
          <w:p w14:paraId="575D174B" w14:textId="77777777" w:rsidR="00FF34AC" w:rsidRPr="00917F36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</w:tcPr>
          <w:p w14:paraId="29537D40" w14:textId="02B00DC5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26,567</w:t>
            </w:r>
          </w:p>
        </w:tc>
        <w:tc>
          <w:tcPr>
            <w:tcW w:w="134" w:type="dxa"/>
          </w:tcPr>
          <w:p w14:paraId="02F8D466" w14:textId="77777777" w:rsidR="00FF34AC" w:rsidRPr="00917F36" w:rsidRDefault="00FF34AC" w:rsidP="00A22D88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EF8FFDC" w14:textId="09045A0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68,938 </w:t>
            </w:r>
          </w:p>
        </w:tc>
        <w:tc>
          <w:tcPr>
            <w:tcW w:w="134" w:type="dxa"/>
          </w:tcPr>
          <w:p w14:paraId="517C543E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9B8BDA5" w14:textId="7E2E03D1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410">
              <w:rPr>
                <w:rFonts w:asciiTheme="majorBidi" w:hAnsiTheme="majorBidi" w:cstheme="majorBidi"/>
                <w:sz w:val="26"/>
                <w:szCs w:val="26"/>
              </w:rPr>
              <w:t xml:space="preserve"> 18,533 </w:t>
            </w:r>
          </w:p>
        </w:tc>
        <w:tc>
          <w:tcPr>
            <w:tcW w:w="134" w:type="dxa"/>
          </w:tcPr>
          <w:p w14:paraId="2F5024BB" w14:textId="77777777" w:rsidR="00FF34AC" w:rsidRPr="00917F36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09DDFD8" w14:textId="30824A74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61,926 </w:t>
            </w:r>
          </w:p>
        </w:tc>
      </w:tr>
      <w:tr w:rsidR="00FF34AC" w:rsidRPr="00917F36" w14:paraId="106D0053" w14:textId="77777777" w:rsidTr="00CF265A">
        <w:tc>
          <w:tcPr>
            <w:tcW w:w="3005" w:type="dxa"/>
          </w:tcPr>
          <w:p w14:paraId="48621A6B" w14:textId="77777777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</w:tcPr>
          <w:p w14:paraId="769C5887" w14:textId="370CFC3C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78,523</w:t>
            </w:r>
          </w:p>
        </w:tc>
        <w:tc>
          <w:tcPr>
            <w:tcW w:w="134" w:type="dxa"/>
          </w:tcPr>
          <w:p w14:paraId="66FD3531" w14:textId="77777777" w:rsidR="00FF34AC" w:rsidRPr="00917F36" w:rsidRDefault="00FF34AC" w:rsidP="00A22D8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AEE8646" w14:textId="6D431AA3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84,521 </w:t>
            </w:r>
          </w:p>
        </w:tc>
        <w:tc>
          <w:tcPr>
            <w:tcW w:w="134" w:type="dxa"/>
          </w:tcPr>
          <w:p w14:paraId="4BA1ED5E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E1C02FF" w14:textId="08E76FC8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33ABADEE" w14:textId="77777777" w:rsidR="00FF34AC" w:rsidRPr="00917F36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5C3C4D44" w14:textId="29FB836C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FF34AC" w:rsidRPr="00917F36" w14:paraId="29C13F1B" w14:textId="77777777" w:rsidTr="00CF265A">
        <w:tc>
          <w:tcPr>
            <w:tcW w:w="3005" w:type="dxa"/>
          </w:tcPr>
          <w:p w14:paraId="40B222BB" w14:textId="77777777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0CEB2AB7" w14:textId="08355016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14,621</w:t>
            </w:r>
          </w:p>
        </w:tc>
        <w:tc>
          <w:tcPr>
            <w:tcW w:w="134" w:type="dxa"/>
          </w:tcPr>
          <w:p w14:paraId="34D26C99" w14:textId="77777777" w:rsidR="00FF34AC" w:rsidRPr="00917F36" w:rsidRDefault="00FF34AC" w:rsidP="00A22D8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79CF351" w14:textId="3E0FF14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10,492 </w:t>
            </w:r>
          </w:p>
        </w:tc>
        <w:tc>
          <w:tcPr>
            <w:tcW w:w="134" w:type="dxa"/>
          </w:tcPr>
          <w:p w14:paraId="2B2F13B6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8140A2E" w14:textId="31B7FAB6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43D7511D" w14:textId="77777777" w:rsidR="00FF34AC" w:rsidRPr="00917F36" w:rsidRDefault="00FF34AC" w:rsidP="00A22D88">
            <w:pPr>
              <w:tabs>
                <w:tab w:val="clear" w:pos="907"/>
                <w:tab w:val="left" w:pos="0"/>
              </w:tabs>
              <w:spacing w:line="28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64FAD89" w14:textId="233797B6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FF34AC" w:rsidRPr="00917F36" w14:paraId="5D2D2E8C" w14:textId="77777777" w:rsidTr="00CF265A">
        <w:tc>
          <w:tcPr>
            <w:tcW w:w="3005" w:type="dxa"/>
          </w:tcPr>
          <w:p w14:paraId="759EBC95" w14:textId="77777777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65B58ECC" w14:textId="004E0EA6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46,009</w:t>
            </w:r>
          </w:p>
        </w:tc>
        <w:tc>
          <w:tcPr>
            <w:tcW w:w="134" w:type="dxa"/>
          </w:tcPr>
          <w:p w14:paraId="01340CE4" w14:textId="77777777" w:rsidR="00FF34AC" w:rsidRPr="00917F36" w:rsidRDefault="00FF34AC" w:rsidP="00A22D88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4DF4611" w14:textId="3AC9FBC3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37,663 </w:t>
            </w:r>
          </w:p>
        </w:tc>
        <w:tc>
          <w:tcPr>
            <w:tcW w:w="134" w:type="dxa"/>
          </w:tcPr>
          <w:p w14:paraId="448FDFB4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E85E66A" w14:textId="7A19F4A7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51E54B2C" w14:textId="77777777" w:rsidR="00FF34AC" w:rsidRPr="00917F36" w:rsidRDefault="00FF34AC" w:rsidP="00A22D88">
            <w:pPr>
              <w:tabs>
                <w:tab w:val="clear" w:pos="907"/>
                <w:tab w:val="left" w:pos="0"/>
              </w:tabs>
              <w:spacing w:line="28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481A894" w14:textId="447FDD35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FF34AC" w:rsidRPr="00917F36" w14:paraId="0771AF7D" w14:textId="77777777" w:rsidTr="00CF265A">
        <w:tc>
          <w:tcPr>
            <w:tcW w:w="3005" w:type="dxa"/>
          </w:tcPr>
          <w:p w14:paraId="295FA992" w14:textId="7718444E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5F9116A" w14:textId="4D94A1B0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6,235</w:t>
            </w:r>
          </w:p>
        </w:tc>
        <w:tc>
          <w:tcPr>
            <w:tcW w:w="134" w:type="dxa"/>
          </w:tcPr>
          <w:p w14:paraId="4F1E055F" w14:textId="77777777" w:rsidR="00FF34AC" w:rsidRPr="00917F36" w:rsidRDefault="00FF34AC" w:rsidP="00A22D88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DC0DCA3" w14:textId="41AD7CA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6,244 </w:t>
            </w:r>
          </w:p>
        </w:tc>
        <w:tc>
          <w:tcPr>
            <w:tcW w:w="134" w:type="dxa"/>
          </w:tcPr>
          <w:p w14:paraId="7ADD2BDC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1E87E2D" w14:textId="50CB9105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1F3D4384" w14:textId="77777777" w:rsidR="00FF34AC" w:rsidRPr="00917F36" w:rsidRDefault="00FF34AC" w:rsidP="00A22D88">
            <w:pPr>
              <w:tabs>
                <w:tab w:val="clear" w:pos="907"/>
                <w:tab w:val="left" w:pos="0"/>
              </w:tabs>
              <w:spacing w:line="28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C53D727" w14:textId="1767E440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FF34AC" w:rsidRPr="00917F36" w14:paraId="45827127" w14:textId="77777777" w:rsidTr="00CF265A">
        <w:tc>
          <w:tcPr>
            <w:tcW w:w="3005" w:type="dxa"/>
          </w:tcPr>
          <w:p w14:paraId="2F660A5B" w14:textId="77777777" w:rsidR="00FF34AC" w:rsidRPr="00917F36" w:rsidRDefault="00FF34AC" w:rsidP="00A22D88">
            <w:pPr>
              <w:tabs>
                <w:tab w:val="clear" w:pos="227"/>
              </w:tabs>
              <w:spacing w:line="280" w:lineRule="exact"/>
              <w:ind w:left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8A80485" w14:textId="5A0BBD4C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526,955</w:t>
            </w:r>
          </w:p>
        </w:tc>
        <w:tc>
          <w:tcPr>
            <w:tcW w:w="134" w:type="dxa"/>
          </w:tcPr>
          <w:p w14:paraId="60C25CBF" w14:textId="77777777" w:rsidR="00FF34AC" w:rsidRPr="00917F36" w:rsidRDefault="00FF34AC" w:rsidP="00A22D88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B6D0419" w14:textId="423279E6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528,023 </w:t>
            </w:r>
          </w:p>
        </w:tc>
        <w:tc>
          <w:tcPr>
            <w:tcW w:w="134" w:type="dxa"/>
          </w:tcPr>
          <w:p w14:paraId="4042FE76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528C45D" w14:textId="48996ABF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410">
              <w:rPr>
                <w:rFonts w:asciiTheme="majorBidi" w:hAnsiTheme="majorBidi" w:cstheme="majorBidi"/>
                <w:sz w:val="26"/>
                <w:szCs w:val="26"/>
              </w:rPr>
              <w:t xml:space="preserve"> 292,873 </w:t>
            </w:r>
          </w:p>
        </w:tc>
        <w:tc>
          <w:tcPr>
            <w:tcW w:w="134" w:type="dxa"/>
          </w:tcPr>
          <w:p w14:paraId="68021945" w14:textId="77777777" w:rsidR="00FF34AC" w:rsidRPr="00917F36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3906514" w14:textId="62D4F445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314,657 </w:t>
            </w:r>
          </w:p>
        </w:tc>
      </w:tr>
      <w:tr w:rsidR="00FF34AC" w:rsidRPr="00917F36" w14:paraId="0F9D804A" w14:textId="77777777" w:rsidTr="00CF265A">
        <w:tc>
          <w:tcPr>
            <w:tcW w:w="3005" w:type="dxa"/>
          </w:tcPr>
          <w:p w14:paraId="383BCA8C" w14:textId="77777777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8D62D7B" w14:textId="0F69E51A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(87,799)</w:t>
            </w:r>
          </w:p>
        </w:tc>
        <w:tc>
          <w:tcPr>
            <w:tcW w:w="134" w:type="dxa"/>
          </w:tcPr>
          <w:p w14:paraId="7B9BB29A" w14:textId="77777777" w:rsidR="00FF34AC" w:rsidRPr="00697765" w:rsidRDefault="00FF34AC" w:rsidP="00A22D88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1F1FC5DE" w14:textId="22EAAB23" w:rsidR="00FF34AC" w:rsidRPr="00917F36" w:rsidRDefault="00FF34AC" w:rsidP="00A22D88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(77,707) </w:t>
            </w:r>
          </w:p>
        </w:tc>
        <w:tc>
          <w:tcPr>
            <w:tcW w:w="134" w:type="dxa"/>
          </w:tcPr>
          <w:p w14:paraId="20F69C4F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FD74131" w14:textId="40A1074A" w:rsidR="00FF34AC" w:rsidRPr="00917F36" w:rsidRDefault="00FF34AC" w:rsidP="00A22D88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410">
              <w:rPr>
                <w:rFonts w:asciiTheme="majorBidi" w:hAnsiTheme="majorBidi" w:cstheme="majorBidi"/>
                <w:sz w:val="26"/>
                <w:szCs w:val="26"/>
              </w:rPr>
              <w:t xml:space="preserve"> (28,319)</w:t>
            </w:r>
          </w:p>
        </w:tc>
        <w:tc>
          <w:tcPr>
            <w:tcW w:w="134" w:type="dxa"/>
          </w:tcPr>
          <w:p w14:paraId="6FECBB02" w14:textId="77777777" w:rsidR="00FF34AC" w:rsidRPr="00917F36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67CF1D22" w14:textId="2C3CBA12" w:rsidR="00FF34AC" w:rsidRPr="00697765" w:rsidRDefault="00FF34AC" w:rsidP="00A22D88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(33,251) </w:t>
            </w:r>
          </w:p>
        </w:tc>
      </w:tr>
      <w:tr w:rsidR="00FF34AC" w:rsidRPr="00917F36" w14:paraId="6E65E3ED" w14:textId="77777777" w:rsidTr="00D25276">
        <w:tc>
          <w:tcPr>
            <w:tcW w:w="3005" w:type="dxa"/>
          </w:tcPr>
          <w:p w14:paraId="284F4FAE" w14:textId="08C967E9" w:rsidR="00FF34AC" w:rsidRPr="00917F36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5B093EA" w14:textId="6C86DDC6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439,156</w:t>
            </w:r>
          </w:p>
        </w:tc>
        <w:tc>
          <w:tcPr>
            <w:tcW w:w="134" w:type="dxa"/>
          </w:tcPr>
          <w:p w14:paraId="62273958" w14:textId="7777777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15CFCDCC" w14:textId="03AFB282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450,316 </w:t>
            </w:r>
          </w:p>
        </w:tc>
        <w:tc>
          <w:tcPr>
            <w:tcW w:w="134" w:type="dxa"/>
          </w:tcPr>
          <w:p w14:paraId="6016C301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443EA88" w14:textId="7CA17CEB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410">
              <w:rPr>
                <w:rFonts w:asciiTheme="majorBidi" w:hAnsiTheme="majorBidi" w:cstheme="majorBidi"/>
                <w:sz w:val="26"/>
                <w:szCs w:val="26"/>
              </w:rPr>
              <w:t xml:space="preserve"> 264,554 </w:t>
            </w:r>
          </w:p>
        </w:tc>
        <w:tc>
          <w:tcPr>
            <w:tcW w:w="134" w:type="dxa"/>
          </w:tcPr>
          <w:p w14:paraId="1C895633" w14:textId="77777777" w:rsidR="00FF34AC" w:rsidRPr="00917F36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5BBCA07E" w14:textId="553A9F60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281,406 </w:t>
            </w:r>
          </w:p>
        </w:tc>
      </w:tr>
      <w:tr w:rsidR="00FF34AC" w:rsidRPr="00917F36" w14:paraId="4793E22D" w14:textId="77777777" w:rsidTr="006B4303">
        <w:tc>
          <w:tcPr>
            <w:tcW w:w="3005" w:type="dxa"/>
          </w:tcPr>
          <w:p w14:paraId="7D6D5275" w14:textId="7BD74F91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6014957" w14:textId="0CF6F223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42,160</w:t>
            </w:r>
          </w:p>
        </w:tc>
        <w:tc>
          <w:tcPr>
            <w:tcW w:w="134" w:type="dxa"/>
          </w:tcPr>
          <w:p w14:paraId="5A676BBD" w14:textId="7777777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C9D2965" w14:textId="289B297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1,987 </w:t>
            </w:r>
          </w:p>
        </w:tc>
        <w:tc>
          <w:tcPr>
            <w:tcW w:w="134" w:type="dxa"/>
          </w:tcPr>
          <w:p w14:paraId="4449EB92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2DF1EBF" w14:textId="79EA185A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4AB7602" w14:textId="7FAA451C" w:rsidR="00FF34AC" w:rsidRPr="00917F36" w:rsidRDefault="00FF34AC" w:rsidP="00A22D88">
            <w:pPr>
              <w:tabs>
                <w:tab w:val="clear" w:pos="907"/>
                <w:tab w:val="left" w:pos="0"/>
              </w:tabs>
              <w:spacing w:line="280" w:lineRule="exact"/>
              <w:ind w:left="-10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60DADE6D" w14:textId="5441CB6D" w:rsidR="00FF34AC" w:rsidRPr="00917F36" w:rsidRDefault="00FF34AC" w:rsidP="00A22D88">
            <w:pPr>
              <w:tabs>
                <w:tab w:val="left" w:pos="-108"/>
              </w:tabs>
              <w:spacing w:line="28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FF34AC" w:rsidRPr="00917F36" w14:paraId="363730D5" w14:textId="77777777" w:rsidTr="00D25276">
        <w:tc>
          <w:tcPr>
            <w:tcW w:w="3005" w:type="dxa"/>
          </w:tcPr>
          <w:p w14:paraId="67CDD52E" w14:textId="24389C00" w:rsidR="00FF34AC" w:rsidRPr="00697765" w:rsidRDefault="00FF34AC" w:rsidP="00A22D88">
            <w:pPr>
              <w:spacing w:line="28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  <w:r w:rsidRPr="00917F3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E7840D1" w14:textId="78B3F045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481,316</w:t>
            </w:r>
          </w:p>
        </w:tc>
        <w:tc>
          <w:tcPr>
            <w:tcW w:w="134" w:type="dxa"/>
          </w:tcPr>
          <w:p w14:paraId="465B7C79" w14:textId="77777777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EC31309" w14:textId="068F4B8A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452,303 </w:t>
            </w:r>
          </w:p>
        </w:tc>
        <w:tc>
          <w:tcPr>
            <w:tcW w:w="134" w:type="dxa"/>
          </w:tcPr>
          <w:p w14:paraId="5CBE1B62" w14:textId="77777777" w:rsidR="00FF34AC" w:rsidRPr="00697765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42D53A6" w14:textId="1F08FFE1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410">
              <w:rPr>
                <w:rFonts w:asciiTheme="majorBidi" w:hAnsiTheme="majorBidi" w:cstheme="majorBidi"/>
                <w:sz w:val="26"/>
                <w:szCs w:val="26"/>
              </w:rPr>
              <w:t xml:space="preserve"> 264,554 </w:t>
            </w:r>
          </w:p>
        </w:tc>
        <w:tc>
          <w:tcPr>
            <w:tcW w:w="134" w:type="dxa"/>
          </w:tcPr>
          <w:p w14:paraId="59EEC100" w14:textId="77777777" w:rsidR="00FF34AC" w:rsidRPr="00917F36" w:rsidRDefault="00FF34AC" w:rsidP="00A22D88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376EF198" w14:textId="78E2D43C" w:rsidR="00FF34AC" w:rsidRPr="00917F36" w:rsidRDefault="00FF34AC" w:rsidP="00A22D88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17F36">
              <w:rPr>
                <w:rFonts w:asciiTheme="majorBidi" w:hAnsiTheme="majorBidi" w:cstheme="majorBidi"/>
                <w:sz w:val="26"/>
                <w:szCs w:val="26"/>
              </w:rPr>
              <w:t xml:space="preserve"> 281,406 </w:t>
            </w:r>
          </w:p>
        </w:tc>
      </w:tr>
    </w:tbl>
    <w:p w14:paraId="56B61983" w14:textId="2C402627" w:rsidR="002449E1" w:rsidRPr="0086214A" w:rsidRDefault="002449E1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รายการเคลื่อนไหวของบัญชีค่าเผื่อการลดลงของมูลค่าสินค้า 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86214A" w:rsidRPr="0086214A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86214A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86214A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6214A" w:rsidRPr="0086214A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86214A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86214A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86214A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86214A" w:rsidRDefault="002449E1" w:rsidP="00FF4F70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214A" w:rsidRPr="0086214A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86214A" w:rsidRPr="0086214A" w:rsidRDefault="0086214A" w:rsidP="0086214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382180F" w14:textId="77777777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9E1A099" w14:textId="30E1A89A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F80E759" w14:textId="77777777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21CFCC7" w14:textId="2F3803F2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8" w:type="dxa"/>
          </w:tcPr>
          <w:p w14:paraId="6D1A4791" w14:textId="77777777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D812450" w14:textId="77777777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2E2EF0C" w14:textId="0E5B049B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405A277C" w14:textId="77777777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2B40BB49" w14:textId="5DA99371" w:rsidR="0086214A" w:rsidRPr="0086214A" w:rsidRDefault="0086214A" w:rsidP="0086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86214A" w:rsidRPr="0086214A" w14:paraId="324C5AA5" w14:textId="77777777" w:rsidTr="00EF2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62"/>
        </w:trPr>
        <w:tc>
          <w:tcPr>
            <w:tcW w:w="2835" w:type="dxa"/>
          </w:tcPr>
          <w:p w14:paraId="3C4CD63F" w14:textId="39DCC493" w:rsidR="0086214A" w:rsidRPr="0086214A" w:rsidRDefault="0086214A" w:rsidP="0086214A">
            <w:pPr>
              <w:tabs>
                <w:tab w:val="clear" w:pos="3515"/>
                <w:tab w:val="clear" w:pos="5387"/>
                <w:tab w:val="clear" w:pos="6549"/>
                <w:tab w:val="left" w:pos="2720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ยอดยกมาต้นงวด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203ED0CE" w:rsidR="0086214A" w:rsidRPr="00697765" w:rsidRDefault="00FF34AC" w:rsidP="0086214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>77,707</w:t>
            </w:r>
          </w:p>
        </w:tc>
        <w:tc>
          <w:tcPr>
            <w:tcW w:w="165" w:type="dxa"/>
          </w:tcPr>
          <w:p w14:paraId="7BB82E73" w14:textId="77777777" w:rsidR="0086214A" w:rsidRPr="0086214A" w:rsidRDefault="0086214A" w:rsidP="0086214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62069F18" w:rsidR="0086214A" w:rsidRPr="0086214A" w:rsidRDefault="0086214A" w:rsidP="0086214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 59,863 </w:t>
            </w:r>
          </w:p>
        </w:tc>
        <w:tc>
          <w:tcPr>
            <w:tcW w:w="138" w:type="dxa"/>
          </w:tcPr>
          <w:p w14:paraId="5F3D560D" w14:textId="77777777" w:rsidR="0086214A" w:rsidRPr="0086214A" w:rsidRDefault="0086214A" w:rsidP="0086214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563236B0" w:rsidR="0086214A" w:rsidRPr="00697765" w:rsidRDefault="00AD5410" w:rsidP="0086214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>33,251</w:t>
            </w:r>
          </w:p>
        </w:tc>
        <w:tc>
          <w:tcPr>
            <w:tcW w:w="134" w:type="dxa"/>
          </w:tcPr>
          <w:p w14:paraId="60702E6F" w14:textId="77777777" w:rsidR="0086214A" w:rsidRPr="0086214A" w:rsidRDefault="0086214A" w:rsidP="0086214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71F7E12E" w:rsidR="0086214A" w:rsidRPr="0086214A" w:rsidRDefault="0086214A" w:rsidP="0086214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 25,711 </w:t>
            </w:r>
          </w:p>
        </w:tc>
      </w:tr>
      <w:tr w:rsidR="00FF34AC" w:rsidRPr="0086214A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30B57CBA" w:rsidR="00FF34AC" w:rsidRPr="00697765" w:rsidRDefault="00FF34AC" w:rsidP="00FF34AC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เพิ่มระหว่างงวด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</w:tcPr>
          <w:p w14:paraId="0CC8C9B0" w14:textId="141874FA" w:rsidR="00FF34AC" w:rsidRPr="0086214A" w:rsidRDefault="00FF34AC" w:rsidP="00FF34A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15,745</w:t>
            </w:r>
          </w:p>
        </w:tc>
        <w:tc>
          <w:tcPr>
            <w:tcW w:w="165" w:type="dxa"/>
          </w:tcPr>
          <w:p w14:paraId="0DEE150B" w14:textId="77777777" w:rsidR="00FF34AC" w:rsidRPr="0086214A" w:rsidRDefault="00FF34AC" w:rsidP="00FF34A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5D7516EC" w:rsidR="00FF34AC" w:rsidRPr="0086214A" w:rsidRDefault="00FF34AC" w:rsidP="00FF34A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 23,341 </w:t>
            </w:r>
          </w:p>
        </w:tc>
        <w:tc>
          <w:tcPr>
            <w:tcW w:w="138" w:type="dxa"/>
          </w:tcPr>
          <w:p w14:paraId="74815D05" w14:textId="77777777" w:rsidR="00FF34AC" w:rsidRPr="0086214A" w:rsidRDefault="00FF34AC" w:rsidP="00FF34A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013294E3" w:rsidR="00FF34AC" w:rsidRPr="0086214A" w:rsidRDefault="00FF34AC" w:rsidP="00FF34A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5383133F" w14:textId="77777777" w:rsidR="00FF34AC" w:rsidRPr="0086214A" w:rsidRDefault="00FF34AC" w:rsidP="00FF34A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4D86A79B" w:rsidR="00FF34AC" w:rsidRPr="0086214A" w:rsidRDefault="00FF34AC" w:rsidP="00FF34A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 7,540 </w:t>
            </w:r>
          </w:p>
        </w:tc>
      </w:tr>
      <w:tr w:rsidR="00FF34AC" w:rsidRPr="0086214A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0E52B8E4" w:rsidR="00FF34AC" w:rsidRPr="0086214A" w:rsidRDefault="00FF34AC" w:rsidP="00FF34AC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โอนกลับระหว่างงวด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094C4C94" w:rsidR="00FF34AC" w:rsidRPr="0086214A" w:rsidRDefault="00FF34AC" w:rsidP="00FF34A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(5,653)</w:t>
            </w:r>
          </w:p>
        </w:tc>
        <w:tc>
          <w:tcPr>
            <w:tcW w:w="165" w:type="dxa"/>
          </w:tcPr>
          <w:p w14:paraId="5834C19D" w14:textId="77777777" w:rsidR="00FF34AC" w:rsidRPr="0086214A" w:rsidRDefault="00FF34AC" w:rsidP="00FF34A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50599FA9" w:rsidR="00FF34AC" w:rsidRPr="0086214A" w:rsidRDefault="00FF34AC" w:rsidP="00FF34A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(5,497) </w:t>
            </w:r>
          </w:p>
        </w:tc>
        <w:tc>
          <w:tcPr>
            <w:tcW w:w="138" w:type="dxa"/>
          </w:tcPr>
          <w:p w14:paraId="10B32A5E" w14:textId="77777777" w:rsidR="00FF34AC" w:rsidRPr="0086214A" w:rsidRDefault="00FF34AC" w:rsidP="00FF34A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46D2267" w14:textId="633B521C" w:rsidR="00FF34AC" w:rsidRPr="0086214A" w:rsidRDefault="00FF34AC" w:rsidP="00FF34A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932</w:t>
            </w:r>
            <w:r w:rsidRPr="0086214A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9CDA37C" w14:textId="77777777" w:rsidR="00FF34AC" w:rsidRPr="0086214A" w:rsidRDefault="00FF34AC" w:rsidP="00FF34AC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04C80F55" w:rsidR="00FF34AC" w:rsidRPr="0086214A" w:rsidRDefault="00FF34AC" w:rsidP="00FF34A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AD5410" w:rsidRPr="0086214A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03739ECC" w:rsidR="00AD5410" w:rsidRPr="0086214A" w:rsidRDefault="00AD5410" w:rsidP="00AD541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/ปี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3CEA83B9" w:rsidR="00AD5410" w:rsidRPr="0086214A" w:rsidRDefault="00FF34AC" w:rsidP="00AD541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34AC">
              <w:rPr>
                <w:rFonts w:asciiTheme="majorBidi" w:hAnsiTheme="majorBidi" w:cstheme="majorBidi"/>
                <w:sz w:val="26"/>
                <w:szCs w:val="26"/>
              </w:rPr>
              <w:t>87,799</w:t>
            </w:r>
          </w:p>
        </w:tc>
        <w:tc>
          <w:tcPr>
            <w:tcW w:w="165" w:type="dxa"/>
          </w:tcPr>
          <w:p w14:paraId="26AF59D4" w14:textId="77777777" w:rsidR="00AD5410" w:rsidRPr="0086214A" w:rsidRDefault="00AD5410" w:rsidP="00AD541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70B7083E" w:rsidR="00AD5410" w:rsidRPr="0086214A" w:rsidRDefault="00AD5410" w:rsidP="00AD541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 xml:space="preserve"> 77,707 </w:t>
            </w:r>
          </w:p>
        </w:tc>
        <w:tc>
          <w:tcPr>
            <w:tcW w:w="138" w:type="dxa"/>
          </w:tcPr>
          <w:p w14:paraId="536A1F0D" w14:textId="77777777" w:rsidR="00AD5410" w:rsidRPr="0086214A" w:rsidRDefault="00AD5410" w:rsidP="00AD541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29CAAAEE" w:rsidR="00AD5410" w:rsidRPr="0086214A" w:rsidRDefault="00AD5410" w:rsidP="00AD541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5410">
              <w:rPr>
                <w:rFonts w:asciiTheme="majorBidi" w:hAnsiTheme="majorBidi" w:cstheme="majorBidi"/>
                <w:sz w:val="26"/>
                <w:szCs w:val="26"/>
              </w:rPr>
              <w:t>28,319</w:t>
            </w:r>
          </w:p>
        </w:tc>
        <w:tc>
          <w:tcPr>
            <w:tcW w:w="134" w:type="dxa"/>
          </w:tcPr>
          <w:p w14:paraId="1BA0A63C" w14:textId="77777777" w:rsidR="00AD5410" w:rsidRPr="0086214A" w:rsidRDefault="00AD5410" w:rsidP="00AD541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182F0792" w:rsidR="00AD5410" w:rsidRPr="0086214A" w:rsidRDefault="00AD5410" w:rsidP="00AD5410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214A">
              <w:rPr>
                <w:rFonts w:asciiTheme="majorBidi" w:hAnsiTheme="majorBidi" w:cstheme="majorBidi"/>
                <w:sz w:val="26"/>
                <w:szCs w:val="26"/>
              </w:rPr>
              <w:t>33,251</w:t>
            </w:r>
          </w:p>
        </w:tc>
      </w:tr>
    </w:tbl>
    <w:p w14:paraId="3173657A" w14:textId="77777777" w:rsidR="0086214A" w:rsidRDefault="0086214A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36FBA3CC" w14:textId="76391FCD" w:rsidR="006660F7" w:rsidRDefault="008F755E" w:rsidP="0005569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A40FD" w:rsidRPr="0086214A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2D96" w:rsidRPr="0086214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569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F4D44" w:rsidRPr="00697765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0BF060BC" w14:textId="06BEBEE6" w:rsidR="0086214A" w:rsidRPr="009A3F9E" w:rsidRDefault="0086214A" w:rsidP="0086214A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/>
          <w:sz w:val="32"/>
          <w:szCs w:val="32"/>
          <w:cs/>
        </w:rPr>
        <w:t>ณ วันที่</w:t>
      </w:r>
      <w:r w:rsidRPr="00697765">
        <w:rPr>
          <w:rFonts w:asciiTheme="majorBidi" w:hAnsiTheme="majorBidi" w:hint="cs"/>
          <w:sz w:val="32"/>
          <w:szCs w:val="32"/>
          <w:cs/>
        </w:rPr>
        <w:t xml:space="preserve"> </w:t>
      </w:r>
      <w:r w:rsidRPr="0086214A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86214A">
        <w:rPr>
          <w:rFonts w:asciiTheme="majorBidi" w:hAnsiTheme="majorBidi" w:cstheme="majorBidi"/>
          <w:sz w:val="32"/>
          <w:szCs w:val="32"/>
        </w:rPr>
        <w:t xml:space="preserve">2569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A1D">
        <w:rPr>
          <w:rFonts w:asciiTheme="majorBidi" w:hAnsiTheme="majorBidi"/>
          <w:sz w:val="32"/>
          <w:szCs w:val="32"/>
          <w:lang w:val="en-GB"/>
        </w:rPr>
        <w:t>31</w:t>
      </w:r>
      <w:r w:rsidRPr="00697765">
        <w:rPr>
          <w:rFonts w:asciiTheme="majorBidi" w:hAnsiTheme="majorBidi"/>
          <w:sz w:val="32"/>
          <w:szCs w:val="32"/>
          <w:cs/>
        </w:rPr>
        <w:t xml:space="preserve"> </w:t>
      </w:r>
      <w:r w:rsidRPr="00697765">
        <w:rPr>
          <w:rFonts w:asciiTheme="majorBidi" w:hAnsiTheme="majorBidi" w:hint="cs"/>
          <w:sz w:val="32"/>
          <w:szCs w:val="32"/>
          <w:cs/>
        </w:rPr>
        <w:t>ธันวาคม</w:t>
      </w:r>
      <w:r w:rsidRPr="00C54A1D">
        <w:rPr>
          <w:rFonts w:asciiTheme="majorBidi" w:hAnsiTheme="majorBidi"/>
          <w:sz w:val="32"/>
          <w:szCs w:val="32"/>
        </w:rPr>
        <w:t xml:space="preserve"> 2568 </w:t>
      </w:r>
      <w:r w:rsidRPr="0069776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697765">
        <w:rPr>
          <w:rFonts w:asciiTheme="majorBidi" w:hAnsiTheme="majorBidi" w:cstheme="majorBidi"/>
          <w:sz w:val="32"/>
          <w:szCs w:val="32"/>
          <w:cs/>
        </w:rPr>
        <w:t>มี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697765">
        <w:rPr>
          <w:rFonts w:asciiTheme="majorBidi" w:hAnsiTheme="majorBidi" w:cstheme="majorBidi"/>
          <w:sz w:val="32"/>
          <w:szCs w:val="32"/>
          <w:cs/>
        </w:rPr>
        <w:t>เงินฝากกับธนาคารในประเทศหลายแห่งจำนวน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FF34AC" w:rsidRPr="006977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F34AC">
        <w:rPr>
          <w:rFonts w:asciiTheme="majorBidi" w:hAnsiTheme="majorBidi" w:cstheme="majorBidi"/>
          <w:sz w:val="32"/>
          <w:szCs w:val="32"/>
        </w:rPr>
        <w:t>104.47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Pr="008723DD">
        <w:rPr>
          <w:rFonts w:asciiTheme="majorBidi" w:hAnsiTheme="majorBidi" w:cstheme="majorBidi"/>
          <w:sz w:val="32"/>
          <w:szCs w:val="32"/>
        </w:rPr>
        <w:t>109</w:t>
      </w:r>
      <w:r>
        <w:rPr>
          <w:rFonts w:asciiTheme="majorBidi" w:hAnsiTheme="majorBidi" w:cstheme="majorBidi"/>
          <w:sz w:val="32"/>
          <w:szCs w:val="32"/>
        </w:rPr>
        <w:t>.</w:t>
      </w:r>
      <w:r w:rsidRPr="008723D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7</w:t>
      </w:r>
      <w:r w:rsidR="005F3046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(เฉพาะกิจการ</w:t>
      </w:r>
      <w:r w:rsidRPr="006977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จำนวนเงิน </w:t>
      </w:r>
      <w:r w:rsidRPr="00A22D88">
        <w:rPr>
          <w:rFonts w:asciiTheme="majorBidi" w:hAnsiTheme="majorBidi" w:cstheme="majorBidi"/>
          <w:spacing w:val="-4"/>
          <w:sz w:val="32"/>
          <w:szCs w:val="32"/>
        </w:rPr>
        <w:t xml:space="preserve">86.12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อัตราดอกเบี้ยร้อยละ</w:t>
      </w:r>
      <w:r w:rsidR="00AD5410"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AD5410" w:rsidRPr="00A22D88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FF34AC" w:rsidRPr="00A22D88">
        <w:rPr>
          <w:rFonts w:asciiTheme="majorBidi" w:hAnsiTheme="majorBidi" w:cstheme="majorBidi"/>
          <w:spacing w:val="-4"/>
          <w:sz w:val="32"/>
          <w:szCs w:val="32"/>
        </w:rPr>
        <w:t>65</w:t>
      </w:r>
      <w:r w:rsidR="00AD5410" w:rsidRPr="00A22D88">
        <w:rPr>
          <w:rFonts w:asciiTheme="majorBidi" w:hAnsiTheme="majorBidi" w:cstheme="majorBidi"/>
          <w:spacing w:val="-4"/>
          <w:sz w:val="32"/>
          <w:szCs w:val="32"/>
        </w:rPr>
        <w:t xml:space="preserve"> - 1.</w:t>
      </w:r>
      <w:r w:rsidR="00FF34AC" w:rsidRPr="00A22D88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D5410" w:rsidRPr="00A22D88">
        <w:rPr>
          <w:rFonts w:asciiTheme="majorBidi" w:hAnsiTheme="majorBidi" w:cstheme="majorBidi"/>
          <w:spacing w:val="-4"/>
          <w:sz w:val="32"/>
          <w:szCs w:val="32"/>
        </w:rPr>
        <w:t xml:space="preserve">0 </w:t>
      </w:r>
      <w:r w:rsidRPr="00A22D8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อัตราดอกเบี้ยร้อยละ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22D88">
        <w:rPr>
          <w:rFonts w:asciiTheme="majorBidi" w:hAnsiTheme="majorBidi" w:cstheme="majorBidi"/>
          <w:spacing w:val="-4"/>
          <w:sz w:val="32"/>
          <w:szCs w:val="32"/>
        </w:rPr>
        <w:t xml:space="preserve">0.10 - 1.30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FF34AC" w:rsidRPr="006977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ซึ่งใช้เป็นหลักประกันวงเงินสินเชื่อ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Pr="00C54A1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5</w:t>
      </w:r>
      <w:r w:rsidRPr="00C54A1D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15C2A510" w14:textId="61473D19" w:rsidR="00055693" w:rsidRDefault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07E617C" w14:textId="2C702AD8" w:rsidR="00D82471" w:rsidRPr="003615F2" w:rsidRDefault="008F755E" w:rsidP="009A3F9E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53006" w:rsidRPr="003615F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3615F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69776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3615F2" w:rsidRDefault="00D82471" w:rsidP="000866A8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3615F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3615F2">
        <w:rPr>
          <w:rFonts w:asciiTheme="majorBidi" w:hAnsiTheme="majorBidi" w:cstheme="majorBidi"/>
          <w:sz w:val="32"/>
          <w:szCs w:val="32"/>
          <w:cs/>
        </w:rPr>
        <w:t>ตามที่แสดง</w:t>
      </w:r>
      <w:r w:rsidRPr="003615F2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 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3615F2" w:rsidRPr="00A22D88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3" w:name="_Hlk513644543"/>
          </w:p>
        </w:tc>
        <w:tc>
          <w:tcPr>
            <w:tcW w:w="76" w:type="dxa"/>
          </w:tcPr>
          <w:p w14:paraId="66967C21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69776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69776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69776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</w:tr>
      <w:tr w:rsidR="003615F2" w:rsidRPr="00A22D88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69776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69776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69776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A22D88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697765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เงินปันผลรับ</w:t>
            </w:r>
          </w:p>
        </w:tc>
      </w:tr>
      <w:tr w:rsidR="003615F2" w:rsidRPr="00A22D88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034B34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5264886C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69776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มีนาคม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217AABA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18F4DB72" w14:textId="52C7BB9D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8" w:type="dxa"/>
          </w:tcPr>
          <w:p w14:paraId="049359FE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3A6508F5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69776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มีนาคม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198BBE21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2D135A2C" w14:textId="56411926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</w:tcPr>
          <w:p w14:paraId="5A771476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71BC6712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69776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มีนาคม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</w:p>
          <w:p w14:paraId="4815FC51" w14:textId="050E1F64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</w:tcPr>
          <w:p w14:paraId="0E7D7FAD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06546" w14:textId="19E5D381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</w:t>
            </w:r>
            <w:r w:rsidRPr="00697765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สามเ</w:t>
            </w: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  <w:p w14:paraId="7F439542" w14:textId="78490273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สิ้นสุดวันที่ 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697765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</w:tr>
      <w:tr w:rsidR="003615F2" w:rsidRPr="00A22D88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7CF0DB83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F62EDB" w:rsidRPr="00A22D88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1ADF6E4A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F62EDB" w:rsidRPr="00A22D8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3615F2" w:rsidRPr="00A22D88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9D7A174" w14:textId="639AF1EB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95,000</w:t>
            </w:r>
          </w:p>
        </w:tc>
        <w:tc>
          <w:tcPr>
            <w:tcW w:w="76" w:type="dxa"/>
          </w:tcPr>
          <w:p w14:paraId="6059EB68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16CFCF31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95,000</w:t>
            </w:r>
          </w:p>
        </w:tc>
        <w:tc>
          <w:tcPr>
            <w:tcW w:w="78" w:type="dxa"/>
          </w:tcPr>
          <w:p w14:paraId="0B39795E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36F1C91D" w14:textId="43F3C039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22D88">
              <w:rPr>
                <w:rFonts w:asciiTheme="majorBidi" w:hAnsiTheme="majorBidi"/>
                <w:sz w:val="20"/>
                <w:szCs w:val="20"/>
              </w:rPr>
              <w:t>.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76" w:type="dxa"/>
          </w:tcPr>
          <w:p w14:paraId="74BD3FB0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4AFBB9D4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A22D88">
              <w:rPr>
                <w:rFonts w:asciiTheme="majorBidi" w:hAnsiTheme="majorBidi"/>
                <w:sz w:val="20"/>
                <w:szCs w:val="20"/>
              </w:rPr>
              <w:t>.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76" w:type="dxa"/>
          </w:tcPr>
          <w:p w14:paraId="316ED130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035BF6DB" w14:textId="1D8190D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94,700</w:t>
            </w:r>
          </w:p>
        </w:tc>
        <w:tc>
          <w:tcPr>
            <w:tcW w:w="76" w:type="dxa"/>
          </w:tcPr>
          <w:p w14:paraId="7A19EFEB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6839545C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94,700</w:t>
            </w:r>
          </w:p>
        </w:tc>
        <w:tc>
          <w:tcPr>
            <w:tcW w:w="76" w:type="dxa"/>
          </w:tcPr>
          <w:p w14:paraId="78CB9948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15F2" w:rsidRPr="00A22D88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734BC97F" w14:textId="27EB7255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3D7E0DA4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33C3FB86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A22D88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8" w:type="dxa"/>
          </w:tcPr>
          <w:p w14:paraId="0DABC89F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123C2101" w14:textId="2CF3B650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AE168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2D36158B" w14:textId="5B04483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0EE54945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0D389265" w14:textId="7E116966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E54D441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3FFF38D8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19518906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615F2" w:rsidRPr="00A22D88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69776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3615F2" w:rsidRPr="00697765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4C38EF53" w14:textId="1A24786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202,247</w:t>
            </w:r>
          </w:p>
        </w:tc>
        <w:tc>
          <w:tcPr>
            <w:tcW w:w="76" w:type="dxa"/>
          </w:tcPr>
          <w:p w14:paraId="3F4225AF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2280102B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202,247</w:t>
            </w:r>
          </w:p>
        </w:tc>
        <w:tc>
          <w:tcPr>
            <w:tcW w:w="76" w:type="dxa"/>
          </w:tcPr>
          <w:p w14:paraId="5F8ED19E" w14:textId="77777777" w:rsidR="003615F2" w:rsidRPr="00A22D88" w:rsidRDefault="003615F2" w:rsidP="00361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3615F2" w:rsidRPr="00A22D88" w:rsidRDefault="003615F2" w:rsidP="003615F2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2D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3"/>
    </w:tbl>
    <w:p w14:paraId="68801BF4" w14:textId="77777777" w:rsidR="00507400" w:rsidRPr="003615F2" w:rsidRDefault="00507400" w:rsidP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24F4E77D" w14:textId="38A428FC" w:rsidR="002A1838" w:rsidRPr="003615F2" w:rsidRDefault="002A1838" w:rsidP="00393CCF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3615F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F755E">
        <w:rPr>
          <w:rFonts w:asciiTheme="majorBidi" w:hAnsiTheme="majorBidi"/>
          <w:b/>
          <w:bCs/>
          <w:sz w:val="32"/>
          <w:szCs w:val="32"/>
        </w:rPr>
        <w:t>1</w:t>
      </w:r>
      <w:r w:rsidRPr="003615F2">
        <w:rPr>
          <w:rFonts w:asciiTheme="majorBidi" w:hAnsiTheme="majorBidi"/>
          <w:b/>
          <w:bCs/>
          <w:sz w:val="32"/>
          <w:szCs w:val="32"/>
        </w:rPr>
        <w:t>.</w:t>
      </w:r>
      <w:r w:rsidRPr="003615F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7D2E7D" w14:textId="52E86C1B" w:rsidR="002A1838" w:rsidRPr="003615F2" w:rsidRDefault="002A1838" w:rsidP="0039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615F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503777" w:rsidRPr="00503777">
        <w:rPr>
          <w:rFonts w:asciiTheme="majorBidi" w:hAnsiTheme="majorBidi"/>
          <w:sz w:val="32"/>
          <w:szCs w:val="32"/>
          <w:cs/>
        </w:rPr>
        <w:t>อสังหาริมทรัพย์เพื่อการลงทุน</w:t>
      </w:r>
      <w:r w:rsidRPr="003615F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615F2" w:rsidRPr="003615F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615F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3615F2">
        <w:rPr>
          <w:rFonts w:asciiTheme="majorBidi" w:hAnsiTheme="majorBidi" w:cstheme="majorBidi"/>
          <w:sz w:val="32"/>
          <w:szCs w:val="32"/>
        </w:rPr>
        <w:t xml:space="preserve"> </w:t>
      </w:r>
      <w:r w:rsidR="00B15B31" w:rsidRPr="003615F2">
        <w:rPr>
          <w:rFonts w:asciiTheme="majorBidi" w:hAnsiTheme="majorBidi" w:cstheme="majorBidi"/>
          <w:sz w:val="32"/>
          <w:szCs w:val="32"/>
        </w:rPr>
        <w:t>3</w:t>
      </w:r>
      <w:r w:rsidR="003615F2" w:rsidRPr="003615F2">
        <w:rPr>
          <w:rFonts w:asciiTheme="majorBidi" w:hAnsiTheme="majorBidi" w:cstheme="majorBidi"/>
          <w:sz w:val="32"/>
          <w:szCs w:val="32"/>
        </w:rPr>
        <w:t>1</w:t>
      </w:r>
      <w:r w:rsidR="003615F2" w:rsidRPr="00697765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Pr="003615F2">
        <w:rPr>
          <w:rFonts w:asciiTheme="majorBidi" w:hAnsiTheme="majorBidi" w:cstheme="majorBidi"/>
          <w:sz w:val="32"/>
          <w:szCs w:val="32"/>
        </w:rPr>
        <w:t xml:space="preserve"> 256</w:t>
      </w:r>
      <w:r w:rsidR="003615F2" w:rsidRPr="003615F2">
        <w:rPr>
          <w:rFonts w:asciiTheme="majorBidi" w:hAnsiTheme="majorBidi" w:cstheme="majorBidi"/>
          <w:sz w:val="32"/>
          <w:szCs w:val="32"/>
        </w:rPr>
        <w:t>9</w:t>
      </w:r>
      <w:r w:rsidRPr="003615F2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3615F2" w:rsidRPr="003615F2" w14:paraId="3AD06162" w14:textId="77777777" w:rsidTr="00E67F75">
        <w:tc>
          <w:tcPr>
            <w:tcW w:w="4876" w:type="dxa"/>
          </w:tcPr>
          <w:p w14:paraId="13E9CDD2" w14:textId="77777777" w:rsidR="002A1838" w:rsidRPr="003615F2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B89A6CB" w14:textId="77777777" w:rsidR="002A1838" w:rsidRPr="00697765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3615F2" w:rsidRPr="003615F2" w14:paraId="534A1E0F" w14:textId="77777777" w:rsidTr="00E67F75">
        <w:tc>
          <w:tcPr>
            <w:tcW w:w="4876" w:type="dxa"/>
          </w:tcPr>
          <w:p w14:paraId="6734C9CF" w14:textId="77777777" w:rsidR="002A1838" w:rsidRPr="003615F2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F2F08E7" w14:textId="77777777" w:rsidR="002A1838" w:rsidRPr="003615F2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A7565AC" w14:textId="77777777" w:rsidR="002A1838" w:rsidRPr="003615F2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CA7D16" w14:textId="77777777" w:rsidR="002A1838" w:rsidRPr="003615F2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672D635F" w14:textId="77777777" w:rsidR="002A1838" w:rsidRPr="00697765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3615F2" w:rsidRPr="003615F2" w14:paraId="58F8B176" w14:textId="77777777" w:rsidTr="00E67F75">
        <w:tc>
          <w:tcPr>
            <w:tcW w:w="4876" w:type="dxa"/>
          </w:tcPr>
          <w:p w14:paraId="5D700A87" w14:textId="5BB1D0BD" w:rsidR="002A1838" w:rsidRPr="00697765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3615F2"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14:paraId="2E50B828" w14:textId="7C2F414E" w:rsidR="002A1838" w:rsidRPr="003615F2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11,152</w:t>
            </w:r>
          </w:p>
        </w:tc>
        <w:tc>
          <w:tcPr>
            <w:tcW w:w="135" w:type="dxa"/>
          </w:tcPr>
          <w:p w14:paraId="69B5AB93" w14:textId="77777777" w:rsidR="002A1838" w:rsidRPr="00697765" w:rsidRDefault="002A1838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79840675" w14:textId="1DAEA617" w:rsidR="002A1838" w:rsidRPr="003615F2" w:rsidRDefault="003615F2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51,268</w:t>
            </w:r>
          </w:p>
        </w:tc>
      </w:tr>
      <w:tr w:rsidR="003615F2" w:rsidRPr="003615F2" w14:paraId="35229494" w14:textId="77777777" w:rsidTr="00E67F75">
        <w:tc>
          <w:tcPr>
            <w:tcW w:w="4876" w:type="dxa"/>
          </w:tcPr>
          <w:p w14:paraId="757654C6" w14:textId="77777777" w:rsidR="0098635E" w:rsidRPr="003615F2" w:rsidRDefault="0098635E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579F3334" w14:textId="466ED280" w:rsidR="0098635E" w:rsidRPr="003615F2" w:rsidRDefault="0098635E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117C34B9" w14:textId="77777777" w:rsidR="0098635E" w:rsidRPr="00697765" w:rsidRDefault="0098635E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64FF6716" w14:textId="77299603" w:rsidR="0098635E" w:rsidRPr="003615F2" w:rsidRDefault="004D4942" w:rsidP="0005569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(591)</w:t>
            </w:r>
          </w:p>
        </w:tc>
      </w:tr>
      <w:tr w:rsidR="003615F2" w:rsidRPr="003615F2" w14:paraId="3D57174A" w14:textId="77777777" w:rsidTr="00E67F75">
        <w:tc>
          <w:tcPr>
            <w:tcW w:w="4876" w:type="dxa"/>
          </w:tcPr>
          <w:p w14:paraId="7696C4C4" w14:textId="411C05C8" w:rsidR="0098635E" w:rsidRPr="00697765" w:rsidRDefault="0098635E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="00B15B31"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 w:rsidR="003615F2"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</w:t>
            </w:r>
            <w:r w:rsidR="00B15B31"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="003615F2" w:rsidRPr="00697765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มี</w:t>
            </w:r>
            <w:r w:rsidR="005A185B" w:rsidRPr="00697765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น</w:t>
            </w:r>
            <w:r w:rsidR="003615F2" w:rsidRPr="00697765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าคม</w:t>
            </w:r>
            <w:r w:rsidR="00B15B31" w:rsidRPr="00697765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3615F2"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1079009" w14:textId="2E8C0AF8" w:rsidR="0098635E" w:rsidRPr="003615F2" w:rsidRDefault="0098635E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11,152</w:t>
            </w:r>
          </w:p>
        </w:tc>
        <w:tc>
          <w:tcPr>
            <w:tcW w:w="135" w:type="dxa"/>
          </w:tcPr>
          <w:p w14:paraId="6A2D746C" w14:textId="77777777" w:rsidR="0098635E" w:rsidRPr="00697765" w:rsidRDefault="0098635E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CD83430" w14:textId="037AA5B4" w:rsidR="0098635E" w:rsidRPr="003615F2" w:rsidRDefault="00AD5410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50,677</w:t>
            </w:r>
          </w:p>
        </w:tc>
      </w:tr>
    </w:tbl>
    <w:p w14:paraId="131D9642" w14:textId="77777777" w:rsidR="00211721" w:rsidRDefault="00211721" w:rsidP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color w:val="EE0000"/>
          <w:sz w:val="32"/>
          <w:szCs w:val="32"/>
        </w:rPr>
      </w:pPr>
    </w:p>
    <w:p w14:paraId="647438BF" w14:textId="77777777" w:rsidR="00A22D88" w:rsidRPr="004621E8" w:rsidRDefault="00A22D88" w:rsidP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color w:val="EE0000"/>
          <w:sz w:val="32"/>
          <w:szCs w:val="32"/>
        </w:rPr>
      </w:pPr>
    </w:p>
    <w:p w14:paraId="1B8501BA" w14:textId="58E2E2A4" w:rsidR="00211721" w:rsidRPr="003615F2" w:rsidRDefault="00211721" w:rsidP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3615F2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12.</w:t>
      </w:r>
      <w:r w:rsidRPr="003615F2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eastAsia="Calibri" w:hAnsi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03B978D" w14:textId="77777777" w:rsidR="003615F2" w:rsidRPr="003615F2" w:rsidRDefault="00CE21F0" w:rsidP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3615F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15B31" w:rsidRPr="003615F2">
        <w:rPr>
          <w:rFonts w:asciiTheme="majorBidi" w:hAnsiTheme="majorBidi" w:cstheme="majorBidi"/>
          <w:sz w:val="32"/>
          <w:szCs w:val="32"/>
          <w:cs/>
        </w:rPr>
        <w:t>งวด</w:t>
      </w:r>
      <w:r w:rsidR="003615F2" w:rsidRPr="003615F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615F2" w:rsidRPr="003615F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3615F2" w:rsidRPr="003615F2">
        <w:rPr>
          <w:rFonts w:asciiTheme="majorBidi" w:hAnsiTheme="majorBidi" w:cstheme="majorBidi"/>
          <w:sz w:val="32"/>
          <w:szCs w:val="32"/>
        </w:rPr>
        <w:t xml:space="preserve"> 31</w:t>
      </w:r>
      <w:r w:rsidR="003615F2" w:rsidRPr="00697765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3615F2" w:rsidRPr="003615F2">
        <w:rPr>
          <w:rFonts w:asciiTheme="majorBidi" w:hAnsiTheme="majorBidi" w:cstheme="majorBidi"/>
          <w:sz w:val="32"/>
          <w:szCs w:val="32"/>
        </w:rPr>
        <w:t xml:space="preserve"> 2569 </w:t>
      </w:r>
      <w:r w:rsidR="003615F2" w:rsidRPr="0069776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3615F2" w:rsidRPr="003615F2" w14:paraId="13DED71B" w14:textId="77777777" w:rsidTr="00853134">
        <w:tc>
          <w:tcPr>
            <w:tcW w:w="4876" w:type="dxa"/>
          </w:tcPr>
          <w:p w14:paraId="6FA0629E" w14:textId="61B6DB04" w:rsidR="00CE21F0" w:rsidRPr="003615F2" w:rsidRDefault="00CE21F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697765" w:rsidRDefault="00CE21F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3615F2" w:rsidRPr="003615F2" w14:paraId="37549BC5" w14:textId="77777777" w:rsidTr="00A52287">
        <w:tc>
          <w:tcPr>
            <w:tcW w:w="4876" w:type="dxa"/>
          </w:tcPr>
          <w:p w14:paraId="66EEF1F6" w14:textId="77777777" w:rsidR="00CE21F0" w:rsidRPr="003615F2" w:rsidRDefault="00CE21F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position w:val="2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3615F2" w:rsidRDefault="00CE21F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3615F2" w:rsidRDefault="00CE21F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EA6F5" w14:textId="77777777" w:rsidR="00EB555A" w:rsidRPr="003615F2" w:rsidRDefault="00CE21F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697765" w:rsidRDefault="00CE21F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3615F2" w:rsidRPr="003615F2" w14:paraId="70E55DEA" w14:textId="77777777" w:rsidTr="00062AE6">
        <w:tc>
          <w:tcPr>
            <w:tcW w:w="4876" w:type="dxa"/>
          </w:tcPr>
          <w:p w14:paraId="4697A8A4" w14:textId="38A77253" w:rsidR="00D95923" w:rsidRPr="00697765" w:rsidRDefault="00D95923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 </w:t>
            </w: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1 </w:t>
            </w: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มกราคม 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</w:t>
            </w:r>
            <w:r w:rsidR="003615F2"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14:paraId="432D80F5" w14:textId="316C8970" w:rsidR="00D95923" w:rsidRPr="003615F2" w:rsidRDefault="003615F2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356,361</w:t>
            </w:r>
          </w:p>
        </w:tc>
        <w:tc>
          <w:tcPr>
            <w:tcW w:w="135" w:type="dxa"/>
          </w:tcPr>
          <w:p w14:paraId="43B907A0" w14:textId="77777777" w:rsidR="00D95923" w:rsidRPr="00697765" w:rsidRDefault="00D95923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C66700D" w14:textId="612D1708" w:rsidR="00D95923" w:rsidRPr="003615F2" w:rsidRDefault="003615F2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180,268</w:t>
            </w:r>
          </w:p>
        </w:tc>
      </w:tr>
      <w:tr w:rsidR="003615F2" w:rsidRPr="003615F2" w14:paraId="7B1571DB" w14:textId="77777777" w:rsidTr="00062AE6">
        <w:tc>
          <w:tcPr>
            <w:tcW w:w="4876" w:type="dxa"/>
          </w:tcPr>
          <w:p w14:paraId="2A50C6E1" w14:textId="5F8CE59C" w:rsidR="00D95923" w:rsidRPr="00697765" w:rsidRDefault="00D95923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77EA7CBA" w14:textId="1C7184BA" w:rsidR="00D95923" w:rsidRPr="003615F2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362F00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13,279</w:t>
            </w:r>
          </w:p>
        </w:tc>
        <w:tc>
          <w:tcPr>
            <w:tcW w:w="135" w:type="dxa"/>
          </w:tcPr>
          <w:p w14:paraId="79BFE759" w14:textId="77777777" w:rsidR="00D95923" w:rsidRPr="00697765" w:rsidRDefault="00D95923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2C93E411" w:rsidR="00D95923" w:rsidRPr="003615F2" w:rsidRDefault="008002E8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/>
                <w:position w:val="2"/>
                <w:sz w:val="32"/>
                <w:szCs w:val="32"/>
              </w:rPr>
              <w:t>291</w:t>
            </w:r>
          </w:p>
        </w:tc>
      </w:tr>
      <w:tr w:rsidR="00362F00" w:rsidRPr="003615F2" w14:paraId="2E7F32EB" w14:textId="77777777" w:rsidTr="00062AE6">
        <w:tc>
          <w:tcPr>
            <w:tcW w:w="4876" w:type="dxa"/>
          </w:tcPr>
          <w:p w14:paraId="0A61FD75" w14:textId="5403CABA" w:rsidR="00362F00" w:rsidRPr="00697765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จำหน่าย - </w:t>
            </w:r>
            <w:r w:rsidRPr="00697765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697765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14:paraId="6C453922" w14:textId="15C05EC3" w:rsidR="00362F00" w:rsidRPr="003615F2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36ADC011" w14:textId="77777777" w:rsidR="00362F00" w:rsidRPr="00697765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2AE299D" w14:textId="42E515C7" w:rsidR="00362F00" w:rsidRPr="003615F2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362F00" w:rsidRPr="003615F2" w14:paraId="16324DE6" w14:textId="77777777" w:rsidTr="00062AE6">
        <w:tc>
          <w:tcPr>
            <w:tcW w:w="4876" w:type="dxa"/>
          </w:tcPr>
          <w:p w14:paraId="357554A2" w14:textId="1DA6CDB1" w:rsidR="00362F00" w:rsidRPr="00697765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 w:right="-284"/>
              <w:textAlignment w:val="baseline"/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โอนเข้า </w:t>
            </w:r>
            <w:r w:rsidRPr="00697765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697765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713C8E22" w14:textId="659721E5" w:rsidR="00362F00" w:rsidRPr="003615F2" w:rsidRDefault="002A1863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470</w:t>
            </w:r>
          </w:p>
        </w:tc>
        <w:tc>
          <w:tcPr>
            <w:tcW w:w="135" w:type="dxa"/>
          </w:tcPr>
          <w:p w14:paraId="3B25B2E6" w14:textId="77777777" w:rsidR="00362F00" w:rsidRPr="00697765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304D07D5" w14:textId="66D453AD" w:rsidR="00362F00" w:rsidRPr="003615F2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362F00" w:rsidRPr="003615F2" w14:paraId="5BBB092C" w14:textId="77777777" w:rsidTr="00062AE6">
        <w:tc>
          <w:tcPr>
            <w:tcW w:w="4876" w:type="dxa"/>
          </w:tcPr>
          <w:p w14:paraId="1594301F" w14:textId="3E5F02E1" w:rsidR="00362F00" w:rsidRPr="00697765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7106E415" w14:textId="4B17E85B" w:rsidR="00362F00" w:rsidRPr="003615F2" w:rsidRDefault="00362F00" w:rsidP="00393CCF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8002E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3068FD21" w14:textId="77777777" w:rsidR="00362F00" w:rsidRPr="00697765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C3AC6F" w14:textId="6532AFBB" w:rsidR="00362F00" w:rsidRPr="00697765" w:rsidRDefault="00362F00" w:rsidP="00393CCF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8002E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</w:tr>
      <w:tr w:rsidR="00362F00" w:rsidRPr="003615F2" w14:paraId="781E68F1" w14:textId="77777777" w:rsidTr="00062AE6">
        <w:tc>
          <w:tcPr>
            <w:tcW w:w="4876" w:type="dxa"/>
          </w:tcPr>
          <w:p w14:paraId="0B40AE3E" w14:textId="3B51879C" w:rsidR="00362F00" w:rsidRPr="003615F2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4B693D5D" w14:textId="156F308E" w:rsidR="00362F00" w:rsidRPr="003615F2" w:rsidRDefault="002A1863" w:rsidP="00393CCF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="00ED341C" w:rsidRPr="00ED341C">
              <w:rPr>
                <w:rFonts w:asciiTheme="majorBidi" w:hAnsiTheme="majorBidi" w:cstheme="majorBidi"/>
                <w:position w:val="2"/>
                <w:sz w:val="32"/>
                <w:szCs w:val="32"/>
              </w:rPr>
              <w:t>12,</w:t>
            </w:r>
            <w:r w:rsidR="006F1A1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085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1F640582" w14:textId="77777777" w:rsidR="00362F00" w:rsidRPr="00697765" w:rsidRDefault="00362F00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2050B2FC" w:rsidR="00362F00" w:rsidRPr="00697765" w:rsidRDefault="00362F00" w:rsidP="00393CCF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(</w:t>
            </w:r>
            <w:r w:rsidRPr="008002E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4,9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60)</w:t>
            </w:r>
          </w:p>
        </w:tc>
      </w:tr>
      <w:tr w:rsidR="00ED341C" w:rsidRPr="003615F2" w14:paraId="6A4B077C" w14:textId="77777777" w:rsidTr="00062AE6">
        <w:tc>
          <w:tcPr>
            <w:tcW w:w="4876" w:type="dxa"/>
          </w:tcPr>
          <w:p w14:paraId="7FA4B1D1" w14:textId="2E59CC7C" w:rsidR="00ED341C" w:rsidRPr="00697765" w:rsidRDefault="00ED341C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697765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มีนาคม</w:t>
            </w:r>
            <w:r w:rsidRPr="00697765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3615F2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46892C" w14:textId="20E876B5" w:rsidR="00ED341C" w:rsidRPr="003615F2" w:rsidRDefault="00ED341C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35</w:t>
            </w:r>
            <w:r w:rsidR="006F1A1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,</w:t>
            </w:r>
            <w:r w:rsidR="006F1A18">
              <w:rPr>
                <w:rFonts w:asciiTheme="majorBidi" w:hAnsiTheme="majorBidi" w:cstheme="majorBidi"/>
                <w:position w:val="2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22</w:t>
            </w:r>
          </w:p>
        </w:tc>
        <w:tc>
          <w:tcPr>
            <w:tcW w:w="135" w:type="dxa"/>
          </w:tcPr>
          <w:p w14:paraId="69094CB3" w14:textId="77777777" w:rsidR="00ED341C" w:rsidRPr="00697765" w:rsidRDefault="00ED341C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D068A3" w14:textId="0AC08966" w:rsidR="00ED341C" w:rsidRPr="003615F2" w:rsidRDefault="00ED341C" w:rsidP="0039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175,596</w:t>
            </w:r>
          </w:p>
        </w:tc>
      </w:tr>
    </w:tbl>
    <w:p w14:paraId="78D4C2B0" w14:textId="77777777" w:rsidR="00055693" w:rsidRPr="009A3F9E" w:rsidRDefault="00055693" w:rsidP="0050740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/>
          <w:sz w:val="32"/>
          <w:szCs w:val="32"/>
        </w:rPr>
      </w:pPr>
    </w:p>
    <w:p w14:paraId="61FBADC7" w14:textId="70102027" w:rsidR="007A7A86" w:rsidRDefault="007A7A86" w:rsidP="0050740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ที่ดินบางส่วนของบริษัท ที่ดินพร้อมสิ่งปลูกสร้างของบริษัทย่อย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(ดูหมายเหตุ </w:t>
      </w:r>
      <w:r w:rsidRPr="009A3F9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13EE9" w:rsidRPr="009A3F9E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1F7306" w:rsidRPr="009A3F9E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E1D88E5" w14:textId="77777777" w:rsidR="00055693" w:rsidRPr="009A3F9E" w:rsidRDefault="00055693" w:rsidP="00507400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0F6F3238" w14:textId="4EF8AACE" w:rsidR="00AB2305" w:rsidRPr="009A3F9E" w:rsidRDefault="00AB2305" w:rsidP="0055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A3F9E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B80F04" w:rsidRPr="009A3F9E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9A3F9E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Pr="009A3F9E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7FCF2FBF" w14:textId="77777777" w:rsidR="009A3F9E" w:rsidRPr="009A3F9E" w:rsidRDefault="00570DBF" w:rsidP="009A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A3F9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9A3F9E" w:rsidRPr="009A3F9E">
        <w:rPr>
          <w:rFonts w:asciiTheme="majorBidi" w:hAnsiTheme="majorBidi" w:cstheme="majorBidi"/>
          <w:sz w:val="32"/>
          <w:szCs w:val="32"/>
          <w:cs/>
        </w:rPr>
        <w:t>งวด</w:t>
      </w:r>
      <w:r w:rsidR="009A3F9E" w:rsidRPr="009A3F9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9A3F9E" w:rsidRPr="009A3F9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9A3F9E" w:rsidRPr="009A3F9E">
        <w:rPr>
          <w:rFonts w:asciiTheme="majorBidi" w:hAnsiTheme="majorBidi" w:cstheme="majorBidi"/>
          <w:sz w:val="32"/>
          <w:szCs w:val="32"/>
        </w:rPr>
        <w:t xml:space="preserve"> 31</w:t>
      </w:r>
      <w:r w:rsidR="009A3F9E" w:rsidRPr="00697765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9A3F9E" w:rsidRPr="009A3F9E">
        <w:rPr>
          <w:rFonts w:asciiTheme="majorBidi" w:hAnsiTheme="majorBidi" w:cstheme="majorBidi"/>
          <w:sz w:val="32"/>
          <w:szCs w:val="32"/>
        </w:rPr>
        <w:t xml:space="preserve"> 2569 </w:t>
      </w:r>
      <w:r w:rsidR="009A3F9E" w:rsidRPr="0069776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9A3F9E" w:rsidRPr="009A3F9E" w14:paraId="49109BCB" w14:textId="77777777" w:rsidTr="007B22B2">
        <w:trPr>
          <w:trHeight w:val="20"/>
        </w:trPr>
        <w:tc>
          <w:tcPr>
            <w:tcW w:w="4876" w:type="dxa"/>
          </w:tcPr>
          <w:p w14:paraId="4736F907" w14:textId="77777777" w:rsidR="0055192C" w:rsidRPr="009A3F9E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2FC6DE4" w14:textId="77777777" w:rsidR="0055192C" w:rsidRPr="00697765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9A3F9E" w:rsidRPr="009A3F9E" w14:paraId="775D9A15" w14:textId="77777777" w:rsidTr="00D758AA">
        <w:trPr>
          <w:trHeight w:val="20"/>
        </w:trPr>
        <w:tc>
          <w:tcPr>
            <w:tcW w:w="4876" w:type="dxa"/>
          </w:tcPr>
          <w:p w14:paraId="1D359E07" w14:textId="77777777" w:rsidR="0055192C" w:rsidRPr="009A3F9E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FC3FDF" w14:textId="77777777" w:rsidR="0055192C" w:rsidRPr="009A3F9E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2B12DE" w14:textId="77777777" w:rsidR="0055192C" w:rsidRPr="009A3F9E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7FCC14" w14:textId="77777777" w:rsidR="0055192C" w:rsidRPr="009A3F9E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งบการเงิน</w:t>
            </w:r>
          </w:p>
          <w:p w14:paraId="38C4F7A7" w14:textId="77777777" w:rsidR="0055192C" w:rsidRPr="00697765" w:rsidRDefault="0055192C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A3F9E" w:rsidRPr="009A3F9E" w14:paraId="7549BD55" w14:textId="77777777" w:rsidTr="007B22B2">
        <w:trPr>
          <w:trHeight w:val="20"/>
        </w:trPr>
        <w:tc>
          <w:tcPr>
            <w:tcW w:w="4876" w:type="dxa"/>
          </w:tcPr>
          <w:p w14:paraId="5CECFE5B" w14:textId="0779CC80" w:rsidR="004D33B3" w:rsidRPr="009A3F9E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A3F9E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1</w:t>
            </w:r>
            <w:r w:rsidRPr="00697765"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  <w:t xml:space="preserve"> มกราคม </w:t>
            </w:r>
            <w:r w:rsidRPr="009A3F9E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256</w:t>
            </w:r>
            <w:r w:rsidR="009A3F9E" w:rsidRPr="009A3F9E">
              <w:rPr>
                <w:rFonts w:asciiTheme="majorBidi" w:eastAsia="Calibri" w:hAnsiTheme="majorBidi" w:cstheme="majorBidi"/>
                <w:bCs/>
                <w:sz w:val="32"/>
                <w:szCs w:val="32"/>
              </w:rPr>
              <w:t>9</w:t>
            </w:r>
          </w:p>
        </w:tc>
        <w:tc>
          <w:tcPr>
            <w:tcW w:w="1701" w:type="dxa"/>
          </w:tcPr>
          <w:p w14:paraId="0AE6C41A" w14:textId="33567661" w:rsidR="004D33B3" w:rsidRPr="009A3F9E" w:rsidRDefault="009A3F9E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A3F9E">
              <w:rPr>
                <w:rFonts w:asciiTheme="majorBidi" w:eastAsia="Calibri" w:hAnsiTheme="majorBidi" w:cstheme="majorBidi"/>
                <w:sz w:val="32"/>
                <w:szCs w:val="32"/>
              </w:rPr>
              <w:t>49,584</w:t>
            </w:r>
          </w:p>
        </w:tc>
        <w:tc>
          <w:tcPr>
            <w:tcW w:w="134" w:type="dxa"/>
          </w:tcPr>
          <w:p w14:paraId="51FDC128" w14:textId="77777777" w:rsidR="004D33B3" w:rsidRPr="009A3F9E" w:rsidRDefault="004D33B3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EE7FFB7" w14:textId="411DDF73" w:rsidR="004D33B3" w:rsidRPr="00697765" w:rsidRDefault="009A3F9E" w:rsidP="0055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A3F9E">
              <w:rPr>
                <w:rFonts w:asciiTheme="majorBidi" w:eastAsia="Calibri" w:hAnsiTheme="majorBidi"/>
                <w:sz w:val="32"/>
                <w:szCs w:val="32"/>
              </w:rPr>
              <w:t>43,586</w:t>
            </w:r>
          </w:p>
        </w:tc>
      </w:tr>
      <w:tr w:rsidR="00ED341C" w:rsidRPr="009A3F9E" w14:paraId="6CDCC9C6" w14:textId="77777777" w:rsidTr="00D758AA">
        <w:trPr>
          <w:trHeight w:val="20"/>
        </w:trPr>
        <w:tc>
          <w:tcPr>
            <w:tcW w:w="4876" w:type="dxa"/>
          </w:tcPr>
          <w:p w14:paraId="7C8890C1" w14:textId="30682C4E" w:rsidR="00ED341C" w:rsidRPr="00697765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sz w:val="32"/>
                <w:szCs w:val="32"/>
                <w:cs/>
              </w:rPr>
            </w:pPr>
            <w:r w:rsidRPr="00697765">
              <w:rPr>
                <w:rFonts w:asciiTheme="majorBidi" w:eastAsia="Calibri" w:hAnsiTheme="majorBidi"/>
                <w:b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1E262C5C" w14:textId="6A5FFDC9" w:rsidR="00ED341C" w:rsidRPr="00ED341C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9807CCB" w14:textId="77777777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11405A81" w14:textId="2EE7026B" w:rsidR="00ED341C" w:rsidRPr="008002E8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ED341C" w:rsidRPr="009A3F9E" w14:paraId="3DDD098B" w14:textId="77777777" w:rsidTr="00D758AA">
        <w:trPr>
          <w:trHeight w:val="20"/>
        </w:trPr>
        <w:tc>
          <w:tcPr>
            <w:tcW w:w="4876" w:type="dxa"/>
          </w:tcPr>
          <w:p w14:paraId="16E3775B" w14:textId="153BEFD4" w:rsidR="00ED341C" w:rsidRPr="00697765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/>
                <w:b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 w:hint="cs"/>
                <w:spacing w:val="-6"/>
                <w:position w:val="2"/>
                <w:sz w:val="32"/>
                <w:szCs w:val="32"/>
                <w:cs/>
              </w:rPr>
              <w:t xml:space="preserve">โอนออก </w:t>
            </w:r>
            <w:r w:rsidRPr="00697765">
              <w:rPr>
                <w:rFonts w:asciiTheme="majorBidi" w:hAnsiTheme="majorBidi" w:cstheme="majorBidi"/>
                <w:spacing w:val="-6"/>
                <w:position w:val="2"/>
                <w:sz w:val="32"/>
                <w:szCs w:val="32"/>
                <w:cs/>
              </w:rPr>
              <w:t xml:space="preserve">- </w:t>
            </w:r>
            <w:r w:rsidRPr="00697765">
              <w:rPr>
                <w:rFonts w:asciiTheme="majorBidi" w:hAnsiTheme="majorBidi" w:cstheme="majorBidi"/>
                <w:b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2F66AE75" w14:textId="507EDB3D" w:rsidR="00ED341C" w:rsidRPr="009A3F9E" w:rsidRDefault="002A1863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(470)</w:t>
            </w:r>
          </w:p>
        </w:tc>
        <w:tc>
          <w:tcPr>
            <w:tcW w:w="134" w:type="dxa"/>
          </w:tcPr>
          <w:p w14:paraId="113F9486" w14:textId="77777777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4F31A03C" w14:textId="6F54815C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position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position w:val="2"/>
                <w:sz w:val="32"/>
                <w:szCs w:val="32"/>
              </w:rPr>
              <w:t>-</w:t>
            </w:r>
          </w:p>
        </w:tc>
      </w:tr>
      <w:tr w:rsidR="00ED341C" w:rsidRPr="009A3F9E" w14:paraId="4522E592" w14:textId="77777777" w:rsidTr="007B22B2">
        <w:trPr>
          <w:trHeight w:val="20"/>
        </w:trPr>
        <w:tc>
          <w:tcPr>
            <w:tcW w:w="4876" w:type="dxa"/>
          </w:tcPr>
          <w:p w14:paraId="0B468DD5" w14:textId="08449A44" w:rsidR="00ED341C" w:rsidRPr="00697765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BBCA12" w14:textId="08BB9A91" w:rsidR="00ED341C" w:rsidRPr="00697765" w:rsidRDefault="00ED341C" w:rsidP="00ED341C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ED341C">
              <w:rPr>
                <w:rFonts w:asciiTheme="majorBidi" w:eastAsia="Calibri" w:hAnsiTheme="majorBidi" w:cstheme="majorBidi"/>
                <w:sz w:val="32"/>
                <w:szCs w:val="32"/>
              </w:rPr>
              <w:t>1,502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B43D607" w14:textId="77777777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34769AF1" w14:textId="7FE84D27" w:rsidR="00ED341C" w:rsidRPr="009A3F9E" w:rsidRDefault="00ED341C" w:rsidP="00ED341C">
            <w:pPr>
              <w:spacing w:line="360" w:lineRule="exact"/>
              <w:ind w:left="-57"/>
              <w:jc w:val="righ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A3F9E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1,117</w:t>
            </w:r>
            <w:r w:rsidRPr="009A3F9E">
              <w:rPr>
                <w:rFonts w:asciiTheme="majorBidi" w:eastAsia="Calibri" w:hAnsiTheme="majorBidi" w:cstheme="majorBidi"/>
                <w:sz w:val="32"/>
                <w:szCs w:val="32"/>
              </w:rPr>
              <w:t>)</w:t>
            </w:r>
          </w:p>
        </w:tc>
      </w:tr>
      <w:tr w:rsidR="00ED341C" w:rsidRPr="009A3F9E" w14:paraId="1BAC395C" w14:textId="77777777" w:rsidTr="007B22B2">
        <w:trPr>
          <w:trHeight w:val="20"/>
        </w:trPr>
        <w:tc>
          <w:tcPr>
            <w:tcW w:w="4876" w:type="dxa"/>
          </w:tcPr>
          <w:p w14:paraId="66CDD998" w14:textId="31EA4010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b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697765">
              <w:rPr>
                <w:rFonts w:asciiTheme="majorBidi" w:hAnsiTheme="majorBidi" w:cstheme="majorBidi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9A3F9E">
              <w:rPr>
                <w:rFonts w:asciiTheme="majorBidi" w:hAnsiTheme="majorBidi" w:cstheme="majorBidi"/>
                <w:position w:val="2"/>
                <w:sz w:val="32"/>
                <w:szCs w:val="32"/>
              </w:rPr>
              <w:t xml:space="preserve">31 </w:t>
            </w:r>
            <w:r w:rsidRPr="00697765">
              <w:rPr>
                <w:rFonts w:asciiTheme="majorBidi" w:hAnsiTheme="majorBidi" w:hint="cs"/>
                <w:position w:val="2"/>
                <w:sz w:val="32"/>
                <w:szCs w:val="32"/>
                <w:cs/>
              </w:rPr>
              <w:t>มีนาคม</w:t>
            </w:r>
            <w:r w:rsidRPr="00697765">
              <w:rPr>
                <w:rFonts w:asciiTheme="majorBidi" w:hAnsiTheme="majorBidi"/>
                <w:position w:val="2"/>
                <w:sz w:val="32"/>
                <w:szCs w:val="32"/>
                <w:cs/>
              </w:rPr>
              <w:t xml:space="preserve"> </w:t>
            </w:r>
            <w:r w:rsidRPr="009A3F9E">
              <w:rPr>
                <w:rFonts w:asciiTheme="majorBidi" w:hAnsiTheme="majorBidi" w:cstheme="majorBidi"/>
                <w:position w:val="2"/>
                <w:sz w:val="32"/>
                <w:szCs w:val="32"/>
              </w:rPr>
              <w:t>2569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2187F8" w14:textId="3BE55104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47,612</w:t>
            </w:r>
          </w:p>
        </w:tc>
        <w:tc>
          <w:tcPr>
            <w:tcW w:w="134" w:type="dxa"/>
          </w:tcPr>
          <w:p w14:paraId="5B69F036" w14:textId="77777777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312D87" w14:textId="73FD0C95" w:rsidR="00ED341C" w:rsidRPr="009A3F9E" w:rsidRDefault="00ED341C" w:rsidP="00ED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42,469</w:t>
            </w:r>
          </w:p>
        </w:tc>
      </w:tr>
    </w:tbl>
    <w:p w14:paraId="23401BAB" w14:textId="77777777" w:rsidR="00055693" w:rsidRDefault="00055693" w:rsidP="009A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</w:p>
    <w:p w14:paraId="144BF188" w14:textId="57FD15F4" w:rsidR="009A3F9E" w:rsidRDefault="009A3F9E" w:rsidP="009A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69776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บริษัทมีสัญญาเช่าที่ดินกับสำนักงานทรัพย์สิน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</w:t>
      </w:r>
      <w:r w:rsidRPr="0069776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28</w:t>
      </w:r>
      <w:r w:rsidRPr="00697765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กุมภาพันธ์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2582</w:t>
      </w:r>
    </w:p>
    <w:p w14:paraId="4EC5B7D5" w14:textId="77777777" w:rsidR="00055693" w:rsidRDefault="00055693" w:rsidP="009A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</w:p>
    <w:p w14:paraId="4B9FFA40" w14:textId="77777777" w:rsidR="00393CCF" w:rsidRDefault="00393CCF" w:rsidP="009A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</w:p>
    <w:p w14:paraId="326D2E60" w14:textId="77777777" w:rsidR="00393CCF" w:rsidRPr="009A2841" w:rsidRDefault="00393CCF" w:rsidP="009A3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</w:p>
    <w:p w14:paraId="17E292A7" w14:textId="0BDA6083" w:rsidR="004161F4" w:rsidRPr="009A3F9E" w:rsidRDefault="00AC588C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9A3F9E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</w:t>
      </w:r>
      <w:r w:rsidR="00F0379D" w:rsidRPr="009A3F9E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4161F4" w:rsidRPr="009A3F9E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4161F4" w:rsidRPr="009A3F9E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161F4" w:rsidRPr="00697765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2F14A4E" w14:textId="77777777" w:rsidR="009A3F9E" w:rsidRDefault="00A11329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A3F9E">
        <w:rPr>
          <w:rFonts w:asciiTheme="majorBidi" w:hAnsiTheme="majorBidi" w:cstheme="majorBidi" w:hint="cs"/>
          <w:spacing w:val="-4"/>
          <w:sz w:val="32"/>
          <w:szCs w:val="32"/>
          <w:cs/>
        </w:rPr>
        <w:t>ราย</w:t>
      </w:r>
      <w:r w:rsidR="004161F4" w:rsidRPr="009A3F9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</w:t>
      </w:r>
      <w:r w:rsidR="00B15B31" w:rsidRPr="009A3F9E">
        <w:rPr>
          <w:rFonts w:asciiTheme="majorBidi" w:hAnsiTheme="majorBidi" w:cstheme="majorBidi"/>
          <w:sz w:val="32"/>
          <w:szCs w:val="32"/>
          <w:cs/>
        </w:rPr>
        <w:t>งวด</w:t>
      </w:r>
      <w:r w:rsidR="009A3F9E" w:rsidRPr="009A3F9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9A3F9E" w:rsidRPr="009A3F9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9A3F9E" w:rsidRPr="009A3F9E">
        <w:rPr>
          <w:rFonts w:asciiTheme="majorBidi" w:hAnsiTheme="majorBidi" w:cstheme="majorBidi"/>
          <w:sz w:val="32"/>
          <w:szCs w:val="32"/>
        </w:rPr>
        <w:t xml:space="preserve"> 31</w:t>
      </w:r>
      <w:r w:rsidR="009A3F9E" w:rsidRPr="00697765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9A3F9E" w:rsidRPr="009A3F9E">
        <w:rPr>
          <w:rFonts w:asciiTheme="majorBidi" w:hAnsiTheme="majorBidi" w:cstheme="majorBidi"/>
          <w:sz w:val="32"/>
          <w:szCs w:val="32"/>
        </w:rPr>
        <w:t xml:space="preserve"> 2569 </w:t>
      </w:r>
      <w:r w:rsidR="009A3F9E" w:rsidRPr="0069776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878"/>
        <w:gridCol w:w="141"/>
        <w:gridCol w:w="1135"/>
        <w:gridCol w:w="141"/>
        <w:gridCol w:w="1277"/>
        <w:gridCol w:w="142"/>
        <w:gridCol w:w="1275"/>
      </w:tblGrid>
      <w:tr w:rsidR="000A4CAA" w:rsidRPr="00393CCF" w14:paraId="1E81F662" w14:textId="77777777" w:rsidTr="00336DFC">
        <w:tc>
          <w:tcPr>
            <w:tcW w:w="3685" w:type="dxa"/>
          </w:tcPr>
          <w:p w14:paraId="0F43D751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3" w:type="dxa"/>
            <w:gridSpan w:val="8"/>
          </w:tcPr>
          <w:p w14:paraId="38A7F580" w14:textId="4E914764" w:rsidR="000A4CAA" w:rsidRPr="00697765" w:rsidRDefault="000A4CAA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4CAA" w:rsidRPr="00393CCF" w14:paraId="0A4D1F01" w14:textId="77777777" w:rsidTr="00336DFC">
        <w:tc>
          <w:tcPr>
            <w:tcW w:w="3685" w:type="dxa"/>
          </w:tcPr>
          <w:p w14:paraId="7AD5E0FE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3" w:type="dxa"/>
            <w:gridSpan w:val="8"/>
            <w:tcBorders>
              <w:top w:val="single" w:sz="6" w:space="0" w:color="auto"/>
            </w:tcBorders>
          </w:tcPr>
          <w:p w14:paraId="7A2576D7" w14:textId="77777777" w:rsidR="000A4CAA" w:rsidRPr="00697765" w:rsidRDefault="000A4CAA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A4CAA" w:rsidRPr="00393CCF" w14:paraId="4C20CE53" w14:textId="77777777" w:rsidTr="00336DFC">
        <w:tc>
          <w:tcPr>
            <w:tcW w:w="3685" w:type="dxa"/>
          </w:tcPr>
          <w:p w14:paraId="4BAB1772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</w:tcBorders>
          </w:tcPr>
          <w:p w14:paraId="7DAF3F16" w14:textId="77777777" w:rsidR="000A4CAA" w:rsidRPr="00697765" w:rsidRDefault="000A4CAA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14248E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B3546" w14:textId="50EE657D" w:rsidR="000A4CAA" w:rsidRPr="00697765" w:rsidRDefault="000A4CAA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</w:t>
            </w:r>
            <w:r w:rsidR="00B37E66" w:rsidRPr="0069776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C7A888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69924AC" w14:textId="77777777" w:rsidR="000A4CAA" w:rsidRPr="00697765" w:rsidRDefault="000A4CAA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0A4CAA" w:rsidRPr="00393CCF" w14:paraId="365BD571" w14:textId="77777777" w:rsidTr="00336DFC">
        <w:tc>
          <w:tcPr>
            <w:tcW w:w="3685" w:type="dxa"/>
          </w:tcPr>
          <w:p w14:paraId="219818F3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gridSpan w:val="2"/>
            <w:tcBorders>
              <w:bottom w:val="single" w:sz="6" w:space="0" w:color="auto"/>
            </w:tcBorders>
          </w:tcPr>
          <w:p w14:paraId="6301F11A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5C8B4F94" w14:textId="09953FF6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6778D880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22168A62" w14:textId="77777777" w:rsidR="000A4CAA" w:rsidRPr="00393CCF" w:rsidRDefault="000A4CAA" w:rsidP="00055693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5C789F2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6303F988" w14:textId="77777777" w:rsidR="000A4CAA" w:rsidRPr="00697765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A88B079" w14:textId="77777777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8E6D22B" w14:textId="14EC89F9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A19AF03" w14:textId="7270AD8C" w:rsidR="000A4CAA" w:rsidRPr="00393CCF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0A4CAA" w:rsidRPr="00393CCF" w14:paraId="348AE97C" w14:textId="77777777" w:rsidTr="00336DFC">
        <w:tc>
          <w:tcPr>
            <w:tcW w:w="3685" w:type="dxa"/>
          </w:tcPr>
          <w:p w14:paraId="7C18113C" w14:textId="77777777" w:rsidR="000A4CAA" w:rsidRPr="00393CCF" w:rsidRDefault="000A4CAA" w:rsidP="00055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162" w:type="dxa"/>
            <w:gridSpan w:val="2"/>
          </w:tcPr>
          <w:p w14:paraId="425A2C0C" w14:textId="77777777" w:rsidR="000A4CAA" w:rsidRPr="00393CCF" w:rsidRDefault="000A4CAA" w:rsidP="0005569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858AEF0" w14:textId="77777777" w:rsidR="000A4CAA" w:rsidRPr="00393CCF" w:rsidRDefault="000A4CAA" w:rsidP="0005569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D3BFA37" w14:textId="77777777" w:rsidR="000A4CAA" w:rsidRPr="00393CCF" w:rsidRDefault="000A4CAA" w:rsidP="00055693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20FADF55" w14:textId="77777777" w:rsidR="000A4CAA" w:rsidRPr="00393CCF" w:rsidRDefault="000A4CAA" w:rsidP="0005569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3568111" w14:textId="77777777" w:rsidR="000A4CAA" w:rsidRPr="00393CCF" w:rsidRDefault="000A4CAA" w:rsidP="0005569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8A24411" w14:textId="77777777" w:rsidR="000A4CAA" w:rsidRPr="00393CCF" w:rsidRDefault="000A4CAA" w:rsidP="0005569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41A0051" w14:textId="77777777" w:rsidR="000A4CAA" w:rsidRPr="00393CCF" w:rsidRDefault="000A4CAA" w:rsidP="0005569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0425" w:rsidRPr="00393CCF" w14:paraId="613E58BD" w14:textId="77777777" w:rsidTr="00336DFC">
        <w:tc>
          <w:tcPr>
            <w:tcW w:w="3685" w:type="dxa"/>
          </w:tcPr>
          <w:p w14:paraId="502C0D84" w14:textId="77777777" w:rsidR="00020425" w:rsidRPr="00697765" w:rsidRDefault="00020425" w:rsidP="000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โครงการซื้อขายไฟ</w:t>
            </w:r>
          </w:p>
        </w:tc>
        <w:tc>
          <w:tcPr>
            <w:tcW w:w="1162" w:type="dxa"/>
            <w:gridSpan w:val="2"/>
          </w:tcPr>
          <w:p w14:paraId="450F6821" w14:textId="51A2AF3E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11,903 </w:t>
            </w:r>
          </w:p>
        </w:tc>
        <w:tc>
          <w:tcPr>
            <w:tcW w:w="141" w:type="dxa"/>
          </w:tcPr>
          <w:p w14:paraId="7B1A9865" w14:textId="77777777" w:rsidR="00020425" w:rsidRPr="00393CCF" w:rsidRDefault="00020425" w:rsidP="0002042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65555CC" w14:textId="768E0DD5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(179)</w:t>
            </w:r>
          </w:p>
        </w:tc>
        <w:tc>
          <w:tcPr>
            <w:tcW w:w="141" w:type="dxa"/>
          </w:tcPr>
          <w:p w14:paraId="52C95DBB" w14:textId="77777777" w:rsidR="00020425" w:rsidRPr="00393CCF" w:rsidRDefault="00020425" w:rsidP="00020425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21DBAFC" w14:textId="77777777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99B062E" w14:textId="77777777" w:rsidR="00020425" w:rsidRPr="00393CCF" w:rsidRDefault="00020425" w:rsidP="0002042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B48C1C3" w14:textId="199235B1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11,724</w:t>
            </w:r>
          </w:p>
        </w:tc>
      </w:tr>
      <w:tr w:rsidR="00020425" w:rsidRPr="00393CCF" w14:paraId="7DA386F5" w14:textId="77777777" w:rsidTr="00336DFC">
        <w:tc>
          <w:tcPr>
            <w:tcW w:w="3685" w:type="dxa"/>
          </w:tcPr>
          <w:p w14:paraId="2FDF3117" w14:textId="77777777" w:rsidR="00020425" w:rsidRPr="00697765" w:rsidRDefault="00020425" w:rsidP="000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  <w:gridSpan w:val="2"/>
          </w:tcPr>
          <w:p w14:paraId="206AFE73" w14:textId="02C7E14D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13,277 </w:t>
            </w:r>
          </w:p>
        </w:tc>
        <w:tc>
          <w:tcPr>
            <w:tcW w:w="141" w:type="dxa"/>
          </w:tcPr>
          <w:p w14:paraId="43B03301" w14:textId="77777777" w:rsidR="00020425" w:rsidRPr="00393CCF" w:rsidRDefault="00020425" w:rsidP="0002042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9A1942A" w14:textId="42B5A196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41" w:type="dxa"/>
          </w:tcPr>
          <w:p w14:paraId="26BDF131" w14:textId="77777777" w:rsidR="00020425" w:rsidRPr="00393CCF" w:rsidRDefault="00020425" w:rsidP="00020425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DAA7C9" w14:textId="77777777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263B2B1" w14:textId="77777777" w:rsidR="00020425" w:rsidRPr="00393CCF" w:rsidRDefault="00020425" w:rsidP="0002042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5CB26FD" w14:textId="19229262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13,541</w:t>
            </w:r>
          </w:p>
        </w:tc>
      </w:tr>
      <w:tr w:rsidR="00020425" w:rsidRPr="00393CCF" w14:paraId="6342D4D0" w14:textId="77777777" w:rsidTr="000A4CAA">
        <w:tc>
          <w:tcPr>
            <w:tcW w:w="3969" w:type="dxa"/>
            <w:gridSpan w:val="2"/>
          </w:tcPr>
          <w:p w14:paraId="057D570C" w14:textId="77777777" w:rsidR="00020425" w:rsidRPr="00697765" w:rsidRDefault="00020425" w:rsidP="000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878" w:type="dxa"/>
          </w:tcPr>
          <w:p w14:paraId="34812C85" w14:textId="2D7F4300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2,767 </w:t>
            </w:r>
          </w:p>
        </w:tc>
        <w:tc>
          <w:tcPr>
            <w:tcW w:w="141" w:type="dxa"/>
          </w:tcPr>
          <w:p w14:paraId="5A95B6E4" w14:textId="77777777" w:rsidR="00020425" w:rsidRPr="00393CCF" w:rsidRDefault="00020425" w:rsidP="0002042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C963B18" w14:textId="4D04BF0C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  <w:tc>
          <w:tcPr>
            <w:tcW w:w="141" w:type="dxa"/>
          </w:tcPr>
          <w:p w14:paraId="6A65E1A1" w14:textId="77777777" w:rsidR="00020425" w:rsidRPr="00393CCF" w:rsidRDefault="00020425" w:rsidP="00020425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18DDC7D" w14:textId="77777777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A50A30B" w14:textId="77777777" w:rsidR="00020425" w:rsidRPr="00393CCF" w:rsidRDefault="00020425" w:rsidP="0002042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28BAB99" w14:textId="5E566D3A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3,114</w:t>
            </w:r>
          </w:p>
        </w:tc>
      </w:tr>
      <w:tr w:rsidR="00020425" w:rsidRPr="00393CCF" w14:paraId="06823DD7" w14:textId="77777777" w:rsidTr="00336DFC">
        <w:trPr>
          <w:trHeight w:val="270"/>
        </w:trPr>
        <w:tc>
          <w:tcPr>
            <w:tcW w:w="3685" w:type="dxa"/>
          </w:tcPr>
          <w:p w14:paraId="15EB0D4D" w14:textId="77777777" w:rsidR="00020425" w:rsidRPr="00697765" w:rsidRDefault="00020425" w:rsidP="000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  <w:gridSpan w:val="2"/>
          </w:tcPr>
          <w:p w14:paraId="7569FF5D" w14:textId="012E5CC2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15,541 </w:t>
            </w:r>
          </w:p>
        </w:tc>
        <w:tc>
          <w:tcPr>
            <w:tcW w:w="141" w:type="dxa"/>
          </w:tcPr>
          <w:p w14:paraId="7E767C0E" w14:textId="77777777" w:rsidR="00020425" w:rsidRPr="00393CCF" w:rsidRDefault="00020425" w:rsidP="00020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2822D3C" w14:textId="4A221B1B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2,019</w:t>
            </w:r>
          </w:p>
        </w:tc>
        <w:tc>
          <w:tcPr>
            <w:tcW w:w="141" w:type="dxa"/>
            <w:vAlign w:val="bottom"/>
          </w:tcPr>
          <w:p w14:paraId="770E0BEB" w14:textId="77777777" w:rsidR="00020425" w:rsidRPr="00393CCF" w:rsidRDefault="00020425" w:rsidP="00020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0EC2E41" w14:textId="77777777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B7656E" w14:textId="77777777" w:rsidR="00020425" w:rsidRPr="00393CCF" w:rsidRDefault="00020425" w:rsidP="00020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9BB0381" w14:textId="34A929AE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17,560</w:t>
            </w:r>
          </w:p>
        </w:tc>
      </w:tr>
      <w:tr w:rsidR="00020425" w:rsidRPr="00393CCF" w14:paraId="59B25FCC" w14:textId="77777777" w:rsidTr="00336DFC">
        <w:trPr>
          <w:trHeight w:val="270"/>
        </w:trPr>
        <w:tc>
          <w:tcPr>
            <w:tcW w:w="3685" w:type="dxa"/>
          </w:tcPr>
          <w:p w14:paraId="4D8B09A4" w14:textId="77777777" w:rsidR="00020425" w:rsidRPr="00697765" w:rsidRDefault="00020425" w:rsidP="000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  <w:gridSpan w:val="2"/>
          </w:tcPr>
          <w:p w14:paraId="69FDBCAE" w14:textId="74D1F322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46 </w:t>
            </w:r>
          </w:p>
        </w:tc>
        <w:tc>
          <w:tcPr>
            <w:tcW w:w="141" w:type="dxa"/>
          </w:tcPr>
          <w:p w14:paraId="463C52D3" w14:textId="77777777" w:rsidR="00020425" w:rsidRPr="00393CCF" w:rsidRDefault="00020425" w:rsidP="00020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3424CE9" w14:textId="75943F33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718D3B77" w14:textId="77777777" w:rsidR="00020425" w:rsidRPr="00393CCF" w:rsidRDefault="00020425" w:rsidP="00020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22F469B" w14:textId="77777777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AB4843E" w14:textId="77777777" w:rsidR="00020425" w:rsidRPr="00393CCF" w:rsidRDefault="00020425" w:rsidP="0002042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A4239DA" w14:textId="58B0C95B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020425" w:rsidRPr="00393CCF" w14:paraId="40BEE9A2" w14:textId="77777777" w:rsidTr="00336DFC">
        <w:tc>
          <w:tcPr>
            <w:tcW w:w="3685" w:type="dxa"/>
          </w:tcPr>
          <w:p w14:paraId="2B11FBD6" w14:textId="77777777" w:rsidR="00020425" w:rsidRPr="00697765" w:rsidRDefault="00020425" w:rsidP="000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gridSpan w:val="2"/>
          </w:tcPr>
          <w:p w14:paraId="6BF71BB4" w14:textId="26C2D97D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5,214 </w:t>
            </w:r>
          </w:p>
        </w:tc>
        <w:tc>
          <w:tcPr>
            <w:tcW w:w="141" w:type="dxa"/>
          </w:tcPr>
          <w:p w14:paraId="01EEB5DD" w14:textId="77777777" w:rsidR="00020425" w:rsidRPr="00393CCF" w:rsidRDefault="00020425" w:rsidP="0002042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DC3A14C" w14:textId="7B2248C8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(141)</w:t>
            </w:r>
          </w:p>
        </w:tc>
        <w:tc>
          <w:tcPr>
            <w:tcW w:w="141" w:type="dxa"/>
          </w:tcPr>
          <w:p w14:paraId="150FBB6E" w14:textId="77777777" w:rsidR="00020425" w:rsidRPr="00393CCF" w:rsidRDefault="00020425" w:rsidP="00020425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79614C6" w14:textId="77777777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3A7B10A" w14:textId="77777777" w:rsidR="00020425" w:rsidRPr="00393CCF" w:rsidRDefault="00020425" w:rsidP="0002042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33FC6EB" w14:textId="11299D66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5,073</w:t>
            </w:r>
          </w:p>
        </w:tc>
      </w:tr>
      <w:tr w:rsidR="00020425" w:rsidRPr="00393CCF" w14:paraId="3E7D7F73" w14:textId="77777777" w:rsidTr="00336DFC">
        <w:tc>
          <w:tcPr>
            <w:tcW w:w="3685" w:type="dxa"/>
          </w:tcPr>
          <w:p w14:paraId="7715B189" w14:textId="77777777" w:rsidR="00020425" w:rsidRPr="00697765" w:rsidRDefault="00020425" w:rsidP="00020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ขาดทุนจากการวัดมูลค่า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62" w:type="dxa"/>
            <w:gridSpan w:val="2"/>
          </w:tcPr>
          <w:p w14:paraId="1648C2C4" w14:textId="54C257B9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225 </w:t>
            </w:r>
          </w:p>
        </w:tc>
        <w:tc>
          <w:tcPr>
            <w:tcW w:w="141" w:type="dxa"/>
          </w:tcPr>
          <w:p w14:paraId="0064A58F" w14:textId="77777777" w:rsidR="00020425" w:rsidRPr="00393CCF" w:rsidRDefault="00020425" w:rsidP="00020425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3015F3" w14:textId="6D4F220E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(70)</w:t>
            </w:r>
          </w:p>
        </w:tc>
        <w:tc>
          <w:tcPr>
            <w:tcW w:w="141" w:type="dxa"/>
          </w:tcPr>
          <w:p w14:paraId="3FC6CB31" w14:textId="77777777" w:rsidR="00020425" w:rsidRPr="00393CCF" w:rsidRDefault="00020425" w:rsidP="00020425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86DFCB4" w14:textId="77777777" w:rsidR="00020425" w:rsidRPr="00393CCF" w:rsidRDefault="00020425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84606E" w14:textId="77777777" w:rsidR="00020425" w:rsidRPr="00393CCF" w:rsidRDefault="00020425" w:rsidP="0002042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7742A08" w14:textId="048816C5" w:rsidR="00020425" w:rsidRPr="00393CCF" w:rsidRDefault="00020425" w:rsidP="0002042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</w:tr>
      <w:tr w:rsidR="009D1D54" w:rsidRPr="00393CCF" w14:paraId="34F922A0" w14:textId="77777777" w:rsidTr="00336DFC">
        <w:tc>
          <w:tcPr>
            <w:tcW w:w="3685" w:type="dxa"/>
          </w:tcPr>
          <w:p w14:paraId="6F8F3312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/>
                <w:sz w:val="26"/>
                <w:szCs w:val="26"/>
                <w:cs/>
              </w:rPr>
              <w:t>ประมาณการต้นทุนในการรื้อถอน</w:t>
            </w:r>
          </w:p>
        </w:tc>
        <w:tc>
          <w:tcPr>
            <w:tcW w:w="1162" w:type="dxa"/>
            <w:gridSpan w:val="2"/>
          </w:tcPr>
          <w:p w14:paraId="63A720A3" w14:textId="72044AC6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2,920 </w:t>
            </w:r>
          </w:p>
        </w:tc>
        <w:tc>
          <w:tcPr>
            <w:tcW w:w="141" w:type="dxa"/>
          </w:tcPr>
          <w:p w14:paraId="1D9C0B06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65F97AF" w14:textId="370C9713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C4AD863" w14:textId="77777777" w:rsidR="009D1D54" w:rsidRPr="00393CCF" w:rsidRDefault="009D1D54" w:rsidP="009D1D54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E5C1033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CE6643F" w14:textId="77777777" w:rsidR="009D1D54" w:rsidRPr="00393CCF" w:rsidRDefault="009D1D54" w:rsidP="009D1D5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DA09822" w14:textId="73DE2655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2,920</w:t>
            </w:r>
          </w:p>
        </w:tc>
      </w:tr>
      <w:tr w:rsidR="009D1D54" w:rsidRPr="00393CCF" w14:paraId="268B14AE" w14:textId="77777777" w:rsidTr="00336DFC">
        <w:tc>
          <w:tcPr>
            <w:tcW w:w="3685" w:type="dxa"/>
          </w:tcPr>
          <w:p w14:paraId="54B21889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  <w:gridSpan w:val="2"/>
          </w:tcPr>
          <w:p w14:paraId="4F641364" w14:textId="337F7285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2,344 </w:t>
            </w:r>
          </w:p>
        </w:tc>
        <w:tc>
          <w:tcPr>
            <w:tcW w:w="141" w:type="dxa"/>
          </w:tcPr>
          <w:p w14:paraId="4D48B214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E47F6E" w14:textId="48C543CE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41" w:type="dxa"/>
          </w:tcPr>
          <w:p w14:paraId="70F99AD1" w14:textId="77777777" w:rsidR="009D1D54" w:rsidRPr="00393CCF" w:rsidRDefault="009D1D54" w:rsidP="009D1D54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2B52782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B96923" w14:textId="77777777" w:rsidR="009D1D54" w:rsidRPr="00393CCF" w:rsidRDefault="009D1D54" w:rsidP="009D1D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603456B" w14:textId="2C716F82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2,460</w:t>
            </w:r>
          </w:p>
        </w:tc>
      </w:tr>
      <w:tr w:rsidR="009D1D54" w:rsidRPr="00393CCF" w14:paraId="69C4D5B9" w14:textId="77777777" w:rsidTr="00336DFC">
        <w:tc>
          <w:tcPr>
            <w:tcW w:w="3685" w:type="dxa"/>
          </w:tcPr>
          <w:p w14:paraId="40A525E3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AB44AB" w14:textId="6428C544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54,237 </w:t>
            </w:r>
          </w:p>
        </w:tc>
        <w:tc>
          <w:tcPr>
            <w:tcW w:w="141" w:type="dxa"/>
          </w:tcPr>
          <w:p w14:paraId="3776075F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605AAA4" w14:textId="52C70CE7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2,356</w:t>
            </w:r>
          </w:p>
        </w:tc>
        <w:tc>
          <w:tcPr>
            <w:tcW w:w="141" w:type="dxa"/>
          </w:tcPr>
          <w:p w14:paraId="62703B54" w14:textId="77777777" w:rsidR="009D1D54" w:rsidRPr="00393CCF" w:rsidRDefault="009D1D54" w:rsidP="009D1D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6A0F8FC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7C8B80" w14:textId="77777777" w:rsidR="009D1D54" w:rsidRPr="00393CCF" w:rsidRDefault="009D1D54" w:rsidP="009D1D5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D0090EF" w14:textId="16CFA5F8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56,593</w:t>
            </w:r>
          </w:p>
        </w:tc>
      </w:tr>
      <w:tr w:rsidR="009D1D54" w:rsidRPr="00393CCF" w14:paraId="4D2B118E" w14:textId="77777777" w:rsidTr="00336DFC">
        <w:tc>
          <w:tcPr>
            <w:tcW w:w="3685" w:type="dxa"/>
          </w:tcPr>
          <w:p w14:paraId="3F47FD30" w14:textId="77777777" w:rsidR="009D1D54" w:rsidRPr="00697765" w:rsidRDefault="009D1D54" w:rsidP="009D1D54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</w:t>
            </w: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</w:tcBorders>
          </w:tcPr>
          <w:p w14:paraId="47C8F241" w14:textId="77777777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3027CF6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1809893" w14:textId="77777777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6A0385" w14:textId="77777777" w:rsidR="009D1D54" w:rsidRPr="00393CCF" w:rsidRDefault="009D1D54" w:rsidP="009D1D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715ADB4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B5A88F" w14:textId="77777777" w:rsidR="009D1D54" w:rsidRPr="00393CCF" w:rsidRDefault="009D1D54" w:rsidP="009D1D5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104B72" w14:textId="77777777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1D54" w:rsidRPr="00393CCF" w14:paraId="00617835" w14:textId="77777777" w:rsidTr="00336DFC">
        <w:tc>
          <w:tcPr>
            <w:tcW w:w="3685" w:type="dxa"/>
          </w:tcPr>
          <w:p w14:paraId="084D56D2" w14:textId="18733ADA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62" w:type="dxa"/>
            <w:gridSpan w:val="2"/>
          </w:tcPr>
          <w:p w14:paraId="1A086ECA" w14:textId="4A1D99D7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(1,058) </w:t>
            </w:r>
          </w:p>
        </w:tc>
        <w:tc>
          <w:tcPr>
            <w:tcW w:w="141" w:type="dxa"/>
          </w:tcPr>
          <w:p w14:paraId="508EED36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62F0271" w14:textId="716191B0" w:rsidR="009D1D54" w:rsidRPr="00393CCF" w:rsidRDefault="009D1D54" w:rsidP="00393CC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41" w:type="dxa"/>
          </w:tcPr>
          <w:p w14:paraId="247D6A04" w14:textId="77777777" w:rsidR="009D1D54" w:rsidRPr="00393CCF" w:rsidRDefault="009D1D54" w:rsidP="009D1D5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A58E16F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CD5231" w14:textId="77777777" w:rsidR="009D1D54" w:rsidRPr="00393CCF" w:rsidRDefault="009D1D54" w:rsidP="009D1D5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5D6E6CF" w14:textId="4057B013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(697)</w:t>
            </w:r>
          </w:p>
        </w:tc>
      </w:tr>
      <w:tr w:rsidR="009D1D54" w:rsidRPr="00393CCF" w14:paraId="15DAA30E" w14:textId="77777777" w:rsidTr="00336DFC">
        <w:tc>
          <w:tcPr>
            <w:tcW w:w="3685" w:type="dxa"/>
          </w:tcPr>
          <w:p w14:paraId="364D3709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162" w:type="dxa"/>
            <w:gridSpan w:val="2"/>
          </w:tcPr>
          <w:p w14:paraId="4B452D6F" w14:textId="625C3E21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(16,415) </w:t>
            </w:r>
          </w:p>
        </w:tc>
        <w:tc>
          <w:tcPr>
            <w:tcW w:w="141" w:type="dxa"/>
          </w:tcPr>
          <w:p w14:paraId="37ECE965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6C29B04" w14:textId="471EFB4F" w:rsidR="009D1D54" w:rsidRPr="00697765" w:rsidRDefault="009D1D54" w:rsidP="00393CC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  <w:tc>
          <w:tcPr>
            <w:tcW w:w="141" w:type="dxa"/>
          </w:tcPr>
          <w:p w14:paraId="42C19B54" w14:textId="77777777" w:rsidR="009D1D54" w:rsidRPr="00393CCF" w:rsidRDefault="009D1D54" w:rsidP="009D1D54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870CC2C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A55619E" w14:textId="77777777" w:rsidR="009D1D54" w:rsidRPr="00393CCF" w:rsidRDefault="009D1D54" w:rsidP="009D1D5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88EB5A0" w14:textId="7F0A98EC" w:rsidR="009D1D54" w:rsidRPr="00697765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(16,194)</w:t>
            </w:r>
          </w:p>
        </w:tc>
      </w:tr>
      <w:tr w:rsidR="009D1D54" w:rsidRPr="00393CCF" w14:paraId="251948C4" w14:textId="77777777" w:rsidTr="00336DFC">
        <w:tc>
          <w:tcPr>
            <w:tcW w:w="3685" w:type="dxa"/>
          </w:tcPr>
          <w:p w14:paraId="7FAE0129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2" w:type="dxa"/>
            <w:gridSpan w:val="2"/>
          </w:tcPr>
          <w:p w14:paraId="516F811F" w14:textId="0CCB6AFD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(4,408) </w:t>
            </w:r>
          </w:p>
        </w:tc>
        <w:tc>
          <w:tcPr>
            <w:tcW w:w="141" w:type="dxa"/>
          </w:tcPr>
          <w:p w14:paraId="3DB96C96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D8786AB" w14:textId="0A9BCE9C" w:rsidR="009D1D54" w:rsidRPr="00393CCF" w:rsidRDefault="009D1D54" w:rsidP="00393CC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41" w:type="dxa"/>
          </w:tcPr>
          <w:p w14:paraId="23460F3C" w14:textId="77777777" w:rsidR="009D1D54" w:rsidRPr="00393CCF" w:rsidRDefault="009D1D54" w:rsidP="009D1D54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1C344B7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300B1A" w14:textId="77777777" w:rsidR="009D1D54" w:rsidRPr="00393CCF" w:rsidRDefault="009D1D54" w:rsidP="009D1D5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26D07F" w14:textId="549995A3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(4,129)</w:t>
            </w:r>
          </w:p>
        </w:tc>
      </w:tr>
      <w:tr w:rsidR="009D1D54" w:rsidRPr="00393CCF" w14:paraId="6841DE03" w14:textId="77777777" w:rsidTr="00336DFC">
        <w:tc>
          <w:tcPr>
            <w:tcW w:w="3685" w:type="dxa"/>
          </w:tcPr>
          <w:p w14:paraId="56095C9F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/>
                <w:sz w:val="26"/>
                <w:szCs w:val="26"/>
                <w:cs/>
              </w:rPr>
              <w:t>สินทรัพย์ต้นทุนในการรื้อถอน</w:t>
            </w:r>
          </w:p>
        </w:tc>
        <w:tc>
          <w:tcPr>
            <w:tcW w:w="1162" w:type="dxa"/>
            <w:gridSpan w:val="2"/>
          </w:tcPr>
          <w:p w14:paraId="40331C4C" w14:textId="14F690C3" w:rsidR="009D1D54" w:rsidRPr="00697765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(2,256) </w:t>
            </w:r>
          </w:p>
        </w:tc>
        <w:tc>
          <w:tcPr>
            <w:tcW w:w="141" w:type="dxa"/>
          </w:tcPr>
          <w:p w14:paraId="03D175F7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5A73CDB" w14:textId="0F989402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4BD652E8" w14:textId="77777777" w:rsidR="009D1D54" w:rsidRPr="00393CCF" w:rsidRDefault="009D1D54" w:rsidP="009D1D54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83774B5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2852936" w14:textId="77777777" w:rsidR="009D1D54" w:rsidRPr="00393CCF" w:rsidRDefault="009D1D54" w:rsidP="009D1D5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8AADFF" w14:textId="230E6A74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(2,256)</w:t>
            </w:r>
          </w:p>
        </w:tc>
      </w:tr>
      <w:tr w:rsidR="009D1D54" w:rsidRPr="00393CCF" w14:paraId="4FB62471" w14:textId="77777777" w:rsidTr="00336DFC">
        <w:tc>
          <w:tcPr>
            <w:tcW w:w="3685" w:type="dxa"/>
          </w:tcPr>
          <w:p w14:paraId="41EF09C8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กำไรจากการวัดมูลค่า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62" w:type="dxa"/>
            <w:gridSpan w:val="2"/>
          </w:tcPr>
          <w:p w14:paraId="0A571EB1" w14:textId="2BE5C937" w:rsidR="009D1D54" w:rsidRPr="00697765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(43) </w:t>
            </w:r>
          </w:p>
        </w:tc>
        <w:tc>
          <w:tcPr>
            <w:tcW w:w="141" w:type="dxa"/>
          </w:tcPr>
          <w:p w14:paraId="4B412865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DB77818" w14:textId="5E0C76EF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(262)</w:t>
            </w:r>
          </w:p>
        </w:tc>
        <w:tc>
          <w:tcPr>
            <w:tcW w:w="141" w:type="dxa"/>
          </w:tcPr>
          <w:p w14:paraId="2286FC8C" w14:textId="77777777" w:rsidR="009D1D54" w:rsidRPr="00393CCF" w:rsidRDefault="009D1D54" w:rsidP="009D1D54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F9359CE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2E91099" w14:textId="77777777" w:rsidR="009D1D54" w:rsidRPr="00393CCF" w:rsidRDefault="009D1D54" w:rsidP="009D1D5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22E927B" w14:textId="7B16AE9E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(305)</w:t>
            </w:r>
          </w:p>
        </w:tc>
      </w:tr>
      <w:tr w:rsidR="009D1D54" w:rsidRPr="00393CCF" w14:paraId="002A6E21" w14:textId="77777777" w:rsidTr="00336DFC">
        <w:tc>
          <w:tcPr>
            <w:tcW w:w="3685" w:type="dxa"/>
          </w:tcPr>
          <w:p w14:paraId="19A0DFE4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9FA54" w14:textId="688EED5E" w:rsidR="009D1D54" w:rsidRPr="00697765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(24,180) </w:t>
            </w:r>
          </w:p>
        </w:tc>
        <w:tc>
          <w:tcPr>
            <w:tcW w:w="141" w:type="dxa"/>
          </w:tcPr>
          <w:p w14:paraId="38C553D0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52D309A" w14:textId="1F3B9B79" w:rsidR="009D1D54" w:rsidRPr="00393CCF" w:rsidRDefault="009D1D54" w:rsidP="00393CC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599</w:t>
            </w:r>
          </w:p>
        </w:tc>
        <w:tc>
          <w:tcPr>
            <w:tcW w:w="141" w:type="dxa"/>
          </w:tcPr>
          <w:p w14:paraId="31AE35D9" w14:textId="77777777" w:rsidR="009D1D54" w:rsidRPr="00393CCF" w:rsidRDefault="009D1D54" w:rsidP="009D1D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3549EA0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561CF7" w14:textId="77777777" w:rsidR="009D1D54" w:rsidRPr="00393CCF" w:rsidRDefault="009D1D54" w:rsidP="009D1D5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2A21C74" w14:textId="3035D25E" w:rsidR="009D1D54" w:rsidRPr="00393CCF" w:rsidRDefault="009D1D54" w:rsidP="009D1D5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(23,581)</w:t>
            </w:r>
          </w:p>
        </w:tc>
      </w:tr>
      <w:tr w:rsidR="009D1D54" w:rsidRPr="00393CCF" w14:paraId="1F337DF9" w14:textId="77777777" w:rsidTr="00336DFC">
        <w:tc>
          <w:tcPr>
            <w:tcW w:w="3685" w:type="dxa"/>
          </w:tcPr>
          <w:p w14:paraId="76CF8F3F" w14:textId="77777777" w:rsidR="009D1D54" w:rsidRPr="00697765" w:rsidRDefault="009D1D54" w:rsidP="009D1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3B76AFD" w14:textId="6B491F5D" w:rsidR="009D1D54" w:rsidRPr="00697765" w:rsidRDefault="009D1D54" w:rsidP="00393CC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 xml:space="preserve"> 30,057 </w:t>
            </w:r>
          </w:p>
        </w:tc>
        <w:tc>
          <w:tcPr>
            <w:tcW w:w="141" w:type="dxa"/>
          </w:tcPr>
          <w:p w14:paraId="7E901A96" w14:textId="77777777" w:rsidR="009D1D54" w:rsidRPr="00393CCF" w:rsidRDefault="009D1D54" w:rsidP="009D1D54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958F2E9" w14:textId="4CC832F8" w:rsidR="009D1D54" w:rsidRPr="00393CCF" w:rsidRDefault="009D1D54" w:rsidP="00393CC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2,955</w:t>
            </w:r>
          </w:p>
        </w:tc>
        <w:tc>
          <w:tcPr>
            <w:tcW w:w="141" w:type="dxa"/>
          </w:tcPr>
          <w:p w14:paraId="646BCFC0" w14:textId="77777777" w:rsidR="009D1D54" w:rsidRPr="00393CCF" w:rsidRDefault="009D1D54" w:rsidP="009D1D54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170DE360" w14:textId="77777777" w:rsidR="009D1D54" w:rsidRPr="00393CCF" w:rsidRDefault="009D1D54" w:rsidP="00393CCF">
            <w:pPr>
              <w:tabs>
                <w:tab w:val="left" w:pos="-88"/>
              </w:tabs>
              <w:spacing w:line="300" w:lineRule="exact"/>
              <w:ind w:left="-108" w:right="28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AD89F90" w14:textId="77777777" w:rsidR="009D1D54" w:rsidRPr="00393CCF" w:rsidRDefault="009D1D54" w:rsidP="009D1D54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36E07F1" w14:textId="1BD43A71" w:rsidR="009D1D54" w:rsidRPr="00393CCF" w:rsidRDefault="009D1D54" w:rsidP="00393CC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93CCF">
              <w:rPr>
                <w:rFonts w:asciiTheme="majorBidi" w:hAnsiTheme="majorBidi" w:cstheme="majorBidi"/>
                <w:sz w:val="26"/>
                <w:szCs w:val="26"/>
              </w:rPr>
              <w:t>33,012</w:t>
            </w:r>
          </w:p>
        </w:tc>
      </w:tr>
    </w:tbl>
    <w:p w14:paraId="6CE5F16F" w14:textId="0743CA66" w:rsidR="00697765" w:rsidRPr="00697765" w:rsidRDefault="00697765" w:rsidP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0A4CAA" w:rsidRPr="00055693" w14:paraId="0CC6DEC8" w14:textId="77777777" w:rsidTr="00336DFC">
        <w:tc>
          <w:tcPr>
            <w:tcW w:w="3685" w:type="dxa"/>
          </w:tcPr>
          <w:p w14:paraId="450DB6F9" w14:textId="77777777" w:rsidR="000A4CAA" w:rsidRPr="00055693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3" w:type="dxa"/>
            <w:gridSpan w:val="7"/>
          </w:tcPr>
          <w:p w14:paraId="3A3134E4" w14:textId="2EAE9664" w:rsidR="000A4CAA" w:rsidRPr="00697765" w:rsidRDefault="000A4CAA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4CAA" w:rsidRPr="00055693" w14:paraId="116D042E" w14:textId="77777777" w:rsidTr="00336DFC">
        <w:tc>
          <w:tcPr>
            <w:tcW w:w="3685" w:type="dxa"/>
          </w:tcPr>
          <w:p w14:paraId="445D4ADD" w14:textId="77777777" w:rsidR="000A4CAA" w:rsidRPr="00055693" w:rsidRDefault="000A4CAA" w:rsidP="00055693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4A0DE091" w14:textId="77777777" w:rsidR="000A4CAA" w:rsidRPr="00697765" w:rsidRDefault="000A4CAA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E66" w:rsidRPr="00055693" w14:paraId="186D755E" w14:textId="77777777" w:rsidTr="00336DFC">
        <w:tc>
          <w:tcPr>
            <w:tcW w:w="3685" w:type="dxa"/>
          </w:tcPr>
          <w:p w14:paraId="1E460299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EDE6FA9" w14:textId="77777777" w:rsidR="00B37E66" w:rsidRPr="00697765" w:rsidRDefault="00B37E66" w:rsidP="00B37E6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6E9C8F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78DEA8" w14:textId="6504DCD5" w:rsidR="00B37E66" w:rsidRPr="00697765" w:rsidRDefault="00B37E66" w:rsidP="00B37E6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</w:t>
            </w:r>
            <w:r w:rsidRPr="0069776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02C286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8ED7350" w14:textId="77777777" w:rsidR="00B37E66" w:rsidRPr="00697765" w:rsidRDefault="00B37E66" w:rsidP="00B37E6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B37E66" w:rsidRPr="00055693" w14:paraId="543AE00E" w14:textId="77777777" w:rsidTr="00336DFC">
        <w:tc>
          <w:tcPr>
            <w:tcW w:w="3685" w:type="dxa"/>
          </w:tcPr>
          <w:p w14:paraId="3A3C5E8E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39044B66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4CD4B6A" w14:textId="17141D08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02D306AA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4B3639F" w14:textId="77777777" w:rsidR="00B37E66" w:rsidRPr="00055693" w:rsidRDefault="00B37E66" w:rsidP="00B37E6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01CFFD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D94E5D0" w14:textId="77777777" w:rsidR="00B37E66" w:rsidRPr="00697765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44152A7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90C8E55" w14:textId="7777777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1BD3F87" w14:textId="1BC4D987" w:rsidR="00B37E66" w:rsidRPr="00055693" w:rsidRDefault="00B37E66" w:rsidP="00B37E66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B37E66" w:rsidRPr="00055693" w14:paraId="233B6E8D" w14:textId="77777777" w:rsidTr="00336DFC">
        <w:tc>
          <w:tcPr>
            <w:tcW w:w="3685" w:type="dxa"/>
          </w:tcPr>
          <w:p w14:paraId="71B253E6" w14:textId="77777777" w:rsidR="00B37E66" w:rsidRPr="00697765" w:rsidRDefault="00B37E66" w:rsidP="00B3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162" w:type="dxa"/>
          </w:tcPr>
          <w:p w14:paraId="61499517" w14:textId="77777777" w:rsidR="00B37E66" w:rsidRPr="00055693" w:rsidRDefault="00B37E66" w:rsidP="00B37E6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EE97AFB" w14:textId="77777777" w:rsidR="00B37E66" w:rsidRPr="00055693" w:rsidRDefault="00B37E66" w:rsidP="00B37E6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E1FD10A" w14:textId="77777777" w:rsidR="00B37E66" w:rsidRPr="00055693" w:rsidRDefault="00B37E66" w:rsidP="00B37E66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5A34F03" w14:textId="77777777" w:rsidR="00B37E66" w:rsidRPr="00055693" w:rsidRDefault="00B37E66" w:rsidP="00B37E6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51B12E3" w14:textId="77777777" w:rsidR="00B37E66" w:rsidRPr="00055693" w:rsidRDefault="00B37E66" w:rsidP="00B37E66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AB05E6A" w14:textId="77777777" w:rsidR="00B37E66" w:rsidRPr="00055693" w:rsidRDefault="00B37E66" w:rsidP="00B37E66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B22DB15" w14:textId="77777777" w:rsidR="00B37E66" w:rsidRPr="00055693" w:rsidRDefault="00B37E66" w:rsidP="00B37E6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0D3B" w:rsidRPr="00055693" w14:paraId="442FE2BF" w14:textId="77777777" w:rsidTr="00336DFC">
        <w:tc>
          <w:tcPr>
            <w:tcW w:w="3685" w:type="dxa"/>
          </w:tcPr>
          <w:p w14:paraId="3A0CDA5C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1A21CBAC" w14:textId="019C3B37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3,004 </w:t>
            </w:r>
          </w:p>
        </w:tc>
        <w:tc>
          <w:tcPr>
            <w:tcW w:w="141" w:type="dxa"/>
          </w:tcPr>
          <w:p w14:paraId="1D8F4D91" w14:textId="77777777" w:rsidR="00330D3B" w:rsidRPr="00055693" w:rsidRDefault="00330D3B" w:rsidP="00330D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D9F837A" w14:textId="285E7C8B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(109)</w:t>
            </w:r>
          </w:p>
        </w:tc>
        <w:tc>
          <w:tcPr>
            <w:tcW w:w="141" w:type="dxa"/>
          </w:tcPr>
          <w:p w14:paraId="0B83A3F5" w14:textId="77777777" w:rsidR="00330D3B" w:rsidRPr="00055693" w:rsidRDefault="00330D3B" w:rsidP="00330D3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435B02A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AB42402" w14:textId="77777777" w:rsidR="00330D3B" w:rsidRPr="00055693" w:rsidRDefault="00330D3B" w:rsidP="00330D3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BD63804" w14:textId="5E57CA30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2,895 </w:t>
            </w:r>
          </w:p>
        </w:tc>
      </w:tr>
      <w:tr w:rsidR="00330D3B" w:rsidRPr="00055693" w14:paraId="0F88A16A" w14:textId="77777777" w:rsidTr="00336DFC">
        <w:trPr>
          <w:trHeight w:val="270"/>
        </w:trPr>
        <w:tc>
          <w:tcPr>
            <w:tcW w:w="3685" w:type="dxa"/>
          </w:tcPr>
          <w:p w14:paraId="7C1A8570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207E018A" w14:textId="61986C98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6,650 </w:t>
            </w:r>
          </w:p>
        </w:tc>
        <w:tc>
          <w:tcPr>
            <w:tcW w:w="141" w:type="dxa"/>
          </w:tcPr>
          <w:p w14:paraId="1D0DDBAF" w14:textId="77777777" w:rsidR="00330D3B" w:rsidRPr="00055693" w:rsidRDefault="00330D3B" w:rsidP="00330D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7B1862B" w14:textId="4BDCB158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(986)</w:t>
            </w:r>
          </w:p>
        </w:tc>
        <w:tc>
          <w:tcPr>
            <w:tcW w:w="141" w:type="dxa"/>
          </w:tcPr>
          <w:p w14:paraId="3074DEF0" w14:textId="77777777" w:rsidR="00330D3B" w:rsidRPr="00055693" w:rsidRDefault="00330D3B" w:rsidP="00330D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E996353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841B3B" w14:textId="77777777" w:rsidR="00330D3B" w:rsidRPr="00055693" w:rsidRDefault="00330D3B" w:rsidP="00330D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0156320" w14:textId="68F48999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5,664 </w:t>
            </w:r>
          </w:p>
        </w:tc>
      </w:tr>
      <w:tr w:rsidR="00330D3B" w:rsidRPr="00055693" w14:paraId="30C11A3C" w14:textId="77777777" w:rsidTr="00336DFC">
        <w:tc>
          <w:tcPr>
            <w:tcW w:w="3685" w:type="dxa"/>
          </w:tcPr>
          <w:p w14:paraId="07A50A5F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618B8E17" w14:textId="2F8AE53A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4,389 </w:t>
            </w:r>
          </w:p>
        </w:tc>
        <w:tc>
          <w:tcPr>
            <w:tcW w:w="141" w:type="dxa"/>
          </w:tcPr>
          <w:p w14:paraId="41D6EF4F" w14:textId="77777777" w:rsidR="00330D3B" w:rsidRPr="00055693" w:rsidRDefault="00330D3B" w:rsidP="00330D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DA77334" w14:textId="1FA98826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(61)</w:t>
            </w:r>
          </w:p>
        </w:tc>
        <w:tc>
          <w:tcPr>
            <w:tcW w:w="141" w:type="dxa"/>
          </w:tcPr>
          <w:p w14:paraId="4BFB72FF" w14:textId="77777777" w:rsidR="00330D3B" w:rsidRPr="00055693" w:rsidRDefault="00330D3B" w:rsidP="00330D3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08778A11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F85117" w14:textId="77777777" w:rsidR="00330D3B" w:rsidRPr="00055693" w:rsidRDefault="00330D3B" w:rsidP="00330D3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4BD1ED" w14:textId="34A3B609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4,328 </w:t>
            </w:r>
          </w:p>
        </w:tc>
      </w:tr>
      <w:tr w:rsidR="00330D3B" w:rsidRPr="00055693" w14:paraId="37E1ED0F" w14:textId="77777777" w:rsidTr="00336DFC">
        <w:tc>
          <w:tcPr>
            <w:tcW w:w="3685" w:type="dxa"/>
          </w:tcPr>
          <w:p w14:paraId="7B183EEB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ขาดทุนจากการวัดมูลค่า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6C32B661" w14:textId="7E88B77C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212 </w:t>
            </w:r>
          </w:p>
        </w:tc>
        <w:tc>
          <w:tcPr>
            <w:tcW w:w="141" w:type="dxa"/>
          </w:tcPr>
          <w:p w14:paraId="708B8E90" w14:textId="77777777" w:rsidR="00330D3B" w:rsidRPr="00055693" w:rsidRDefault="00330D3B" w:rsidP="00330D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4E916BC" w14:textId="45D8DC57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(57)</w:t>
            </w:r>
          </w:p>
        </w:tc>
        <w:tc>
          <w:tcPr>
            <w:tcW w:w="141" w:type="dxa"/>
          </w:tcPr>
          <w:p w14:paraId="6D19FDD7" w14:textId="77777777" w:rsidR="00330D3B" w:rsidRPr="00055693" w:rsidRDefault="00330D3B" w:rsidP="00330D3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92C0F41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A51E4B0" w14:textId="77777777" w:rsidR="00330D3B" w:rsidRPr="00055693" w:rsidRDefault="00330D3B" w:rsidP="00330D3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2BF16FE" w14:textId="078B4054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155 </w:t>
            </w:r>
          </w:p>
        </w:tc>
      </w:tr>
      <w:tr w:rsidR="00330D3B" w:rsidRPr="00055693" w14:paraId="643E091B" w14:textId="77777777" w:rsidTr="00336DFC">
        <w:tc>
          <w:tcPr>
            <w:tcW w:w="3685" w:type="dxa"/>
          </w:tcPr>
          <w:p w14:paraId="715029AB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2B5B816E" w14:textId="5DF412F2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1,990 </w:t>
            </w:r>
          </w:p>
        </w:tc>
        <w:tc>
          <w:tcPr>
            <w:tcW w:w="141" w:type="dxa"/>
          </w:tcPr>
          <w:p w14:paraId="7081199F" w14:textId="77777777" w:rsidR="00330D3B" w:rsidRPr="00055693" w:rsidRDefault="00330D3B" w:rsidP="00330D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3C0DF9A" w14:textId="2B89DAD6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79 </w:t>
            </w:r>
          </w:p>
        </w:tc>
        <w:tc>
          <w:tcPr>
            <w:tcW w:w="141" w:type="dxa"/>
          </w:tcPr>
          <w:p w14:paraId="394ECDB8" w14:textId="77777777" w:rsidR="00330D3B" w:rsidRPr="00055693" w:rsidRDefault="00330D3B" w:rsidP="00330D3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F36DD38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6D16ADD" w14:textId="77777777" w:rsidR="00330D3B" w:rsidRPr="00055693" w:rsidRDefault="00330D3B" w:rsidP="00330D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AFD58A1" w14:textId="042F8DD1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2,069 </w:t>
            </w:r>
          </w:p>
        </w:tc>
      </w:tr>
      <w:tr w:rsidR="00330D3B" w:rsidRPr="00055693" w14:paraId="723B3E03" w14:textId="77777777" w:rsidTr="00336DFC">
        <w:tc>
          <w:tcPr>
            <w:tcW w:w="3685" w:type="dxa"/>
          </w:tcPr>
          <w:p w14:paraId="3AF02AF3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2AAC7376" w14:textId="7787B457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16,245 </w:t>
            </w:r>
          </w:p>
        </w:tc>
        <w:tc>
          <w:tcPr>
            <w:tcW w:w="141" w:type="dxa"/>
          </w:tcPr>
          <w:p w14:paraId="34D63EC6" w14:textId="77777777" w:rsidR="00330D3B" w:rsidRPr="00055693" w:rsidRDefault="00330D3B" w:rsidP="00330D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A3301A8" w14:textId="629D066D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(1,134)</w:t>
            </w:r>
          </w:p>
        </w:tc>
        <w:tc>
          <w:tcPr>
            <w:tcW w:w="141" w:type="dxa"/>
          </w:tcPr>
          <w:p w14:paraId="31D347B3" w14:textId="77777777" w:rsidR="00330D3B" w:rsidRPr="00055693" w:rsidRDefault="00330D3B" w:rsidP="00330D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11726450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C7F1312" w14:textId="77777777" w:rsidR="00330D3B" w:rsidRPr="00055693" w:rsidRDefault="00330D3B" w:rsidP="00330D3B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20B9AB7" w14:textId="2F60405A" w:rsidR="00330D3B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15,111 </w:t>
            </w:r>
          </w:p>
        </w:tc>
      </w:tr>
    </w:tbl>
    <w:p w14:paraId="0C23C8F7" w14:textId="14A59E2B" w:rsidR="00697765" w:rsidRPr="00697765" w:rsidRDefault="00697765">
      <w:pPr>
        <w:rPr>
          <w:cs/>
        </w:rPr>
      </w:pPr>
    </w:p>
    <w:p w14:paraId="30B18A33" w14:textId="77777777" w:rsidR="00697765" w:rsidRPr="00697765" w:rsidRDefault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697765">
        <w:br w:type="page"/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697765" w:rsidRPr="00055693" w14:paraId="2C6F6E25" w14:textId="77777777" w:rsidTr="00C949B1">
        <w:tc>
          <w:tcPr>
            <w:tcW w:w="3685" w:type="dxa"/>
          </w:tcPr>
          <w:p w14:paraId="2E1B3170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3" w:type="dxa"/>
            <w:gridSpan w:val="7"/>
          </w:tcPr>
          <w:p w14:paraId="644454A0" w14:textId="77777777" w:rsidR="00697765" w:rsidRPr="00697765" w:rsidRDefault="00697765" w:rsidP="00C949B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97765" w:rsidRPr="00055693" w14:paraId="15E4A772" w14:textId="77777777" w:rsidTr="00C949B1">
        <w:tc>
          <w:tcPr>
            <w:tcW w:w="3685" w:type="dxa"/>
          </w:tcPr>
          <w:p w14:paraId="49E14A1F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62E56871" w14:textId="77777777" w:rsidR="00697765" w:rsidRPr="00697765" w:rsidRDefault="00697765" w:rsidP="00C949B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765" w:rsidRPr="00055693" w14:paraId="7662BCE7" w14:textId="77777777" w:rsidTr="00C949B1">
        <w:tc>
          <w:tcPr>
            <w:tcW w:w="3685" w:type="dxa"/>
          </w:tcPr>
          <w:p w14:paraId="7FF88592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7C2924FA" w14:textId="77777777" w:rsidR="00697765" w:rsidRPr="00697765" w:rsidRDefault="00697765" w:rsidP="00C949B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7C7D3C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DD4EB9" w14:textId="77777777" w:rsidR="00697765" w:rsidRPr="00697765" w:rsidRDefault="00697765" w:rsidP="00C949B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 (ค่าใช้จ่าย) ในระหว่าง</w:t>
            </w:r>
            <w:r w:rsidRPr="00697765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821E693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797674D" w14:textId="77777777" w:rsidR="00697765" w:rsidRPr="00697765" w:rsidRDefault="00697765" w:rsidP="00C949B1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ยอดตามบัญชี</w:t>
            </w:r>
          </w:p>
        </w:tc>
      </w:tr>
      <w:tr w:rsidR="00697765" w:rsidRPr="00055693" w14:paraId="5CE50937" w14:textId="77777777" w:rsidTr="00C949B1">
        <w:tc>
          <w:tcPr>
            <w:tcW w:w="3685" w:type="dxa"/>
          </w:tcPr>
          <w:p w14:paraId="44F5D225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58BA265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8E1C512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08522F37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53EA0534" w14:textId="77777777" w:rsidR="00697765" w:rsidRPr="00055693" w:rsidRDefault="00697765" w:rsidP="00C949B1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53D68CE2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68E790A4" w14:textId="77777777" w:rsidR="00697765" w:rsidRPr="00697765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6A4DBEA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D956EE8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78CC9E62" w14:textId="77777777" w:rsidR="00697765" w:rsidRPr="00055693" w:rsidRDefault="00697765" w:rsidP="00C949B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B37E66" w:rsidRPr="00055693" w14:paraId="44DF92B1" w14:textId="77777777" w:rsidTr="00336DFC">
        <w:tc>
          <w:tcPr>
            <w:tcW w:w="3685" w:type="dxa"/>
          </w:tcPr>
          <w:p w14:paraId="65C6E9A1" w14:textId="77777777" w:rsidR="00B37E66" w:rsidRPr="00697765" w:rsidRDefault="00B37E66" w:rsidP="00B37E66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หนี้สินภาษีเงินได้รอตัดบัญชี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AFDBF19" w14:textId="77777777" w:rsidR="00B37E66" w:rsidRPr="00055693" w:rsidRDefault="00B37E66" w:rsidP="00B37E6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398F45B" w14:textId="77777777" w:rsidR="00B37E66" w:rsidRPr="00055693" w:rsidRDefault="00B37E66" w:rsidP="00B37E66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DE30B77" w14:textId="77777777" w:rsidR="00B37E66" w:rsidRPr="00055693" w:rsidRDefault="00B37E66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A3BCE37" w14:textId="77777777" w:rsidR="00B37E66" w:rsidRPr="00055693" w:rsidRDefault="00B37E66" w:rsidP="00B37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362E2BB" w14:textId="77777777" w:rsidR="00B37E66" w:rsidRPr="00055693" w:rsidRDefault="00B37E66" w:rsidP="00697765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84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23A0F61A" w14:textId="77777777" w:rsidR="00B37E66" w:rsidRPr="00055693" w:rsidRDefault="00B37E66" w:rsidP="00B37E66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10E18F0" w14:textId="77777777" w:rsidR="00B37E66" w:rsidRPr="00055693" w:rsidRDefault="00B37E66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30D3B" w:rsidRPr="00055693" w14:paraId="553BBEB3" w14:textId="77777777" w:rsidTr="00336DFC">
        <w:tc>
          <w:tcPr>
            <w:tcW w:w="3685" w:type="dxa"/>
          </w:tcPr>
          <w:p w14:paraId="500B7288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6235AA44" w14:textId="2A683B04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(3,208) </w:t>
            </w:r>
          </w:p>
        </w:tc>
        <w:tc>
          <w:tcPr>
            <w:tcW w:w="141" w:type="dxa"/>
          </w:tcPr>
          <w:p w14:paraId="3FD1CAE5" w14:textId="77777777" w:rsidR="00330D3B" w:rsidRPr="00055693" w:rsidRDefault="00330D3B" w:rsidP="00330D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E618503" w14:textId="0C7019F6" w:rsidR="00330D3B" w:rsidRPr="00697765" w:rsidRDefault="00330D3B" w:rsidP="0069776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108 </w:t>
            </w:r>
          </w:p>
        </w:tc>
        <w:tc>
          <w:tcPr>
            <w:tcW w:w="141" w:type="dxa"/>
          </w:tcPr>
          <w:p w14:paraId="2E38AB6B" w14:textId="77777777" w:rsidR="00330D3B" w:rsidRPr="00055693" w:rsidRDefault="00330D3B" w:rsidP="00330D3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F14EDEE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F896EE" w14:textId="77777777" w:rsidR="00330D3B" w:rsidRPr="00055693" w:rsidRDefault="00330D3B" w:rsidP="00330D3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C30FA4" w14:textId="521B233A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(3,100)</w:t>
            </w:r>
          </w:p>
        </w:tc>
      </w:tr>
      <w:tr w:rsidR="00330D3B" w:rsidRPr="00055693" w14:paraId="24B8C216" w14:textId="77777777" w:rsidTr="00336DFC">
        <w:tc>
          <w:tcPr>
            <w:tcW w:w="3685" w:type="dxa"/>
          </w:tcPr>
          <w:p w14:paraId="700FB4BD" w14:textId="77777777" w:rsidR="00330D3B" w:rsidRPr="00697765" w:rsidRDefault="00330D3B" w:rsidP="00330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กำไรจากการวัดมูลค่า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25959D17" w14:textId="58DDEB79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(42) </w:t>
            </w:r>
          </w:p>
        </w:tc>
        <w:tc>
          <w:tcPr>
            <w:tcW w:w="141" w:type="dxa"/>
          </w:tcPr>
          <w:p w14:paraId="77B83A84" w14:textId="77777777" w:rsidR="00330D3B" w:rsidRPr="00055693" w:rsidRDefault="00330D3B" w:rsidP="00330D3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1A9DEE0" w14:textId="43A0BA60" w:rsidR="00330D3B" w:rsidRPr="00697765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(65)</w:t>
            </w:r>
          </w:p>
        </w:tc>
        <w:tc>
          <w:tcPr>
            <w:tcW w:w="141" w:type="dxa"/>
          </w:tcPr>
          <w:p w14:paraId="1CD81A35" w14:textId="77777777" w:rsidR="00330D3B" w:rsidRPr="00055693" w:rsidRDefault="00330D3B" w:rsidP="00330D3B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9722D36" w14:textId="77777777" w:rsidR="00330D3B" w:rsidRPr="00055693" w:rsidRDefault="00330D3B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3D2ECF" w14:textId="77777777" w:rsidR="00330D3B" w:rsidRPr="00055693" w:rsidRDefault="00330D3B" w:rsidP="00330D3B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2398BE5" w14:textId="76234188" w:rsidR="00330D3B" w:rsidRPr="00055693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 xml:space="preserve"> (107)</w:t>
            </w:r>
          </w:p>
        </w:tc>
      </w:tr>
      <w:tr w:rsidR="00B37E66" w:rsidRPr="00055693" w14:paraId="54317F30" w14:textId="77777777" w:rsidTr="00336DFC">
        <w:tc>
          <w:tcPr>
            <w:tcW w:w="3685" w:type="dxa"/>
          </w:tcPr>
          <w:p w14:paraId="5EFA7D10" w14:textId="77777777" w:rsidR="00B37E66" w:rsidRPr="00697765" w:rsidRDefault="00B37E66" w:rsidP="00B3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A9CBC0F" w14:textId="58503308" w:rsidR="00B37E66" w:rsidRPr="00697765" w:rsidRDefault="00B37E66" w:rsidP="00B37E6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(3,250) </w:t>
            </w:r>
          </w:p>
        </w:tc>
        <w:tc>
          <w:tcPr>
            <w:tcW w:w="141" w:type="dxa"/>
          </w:tcPr>
          <w:p w14:paraId="79E75ED7" w14:textId="77777777" w:rsidR="00B37E66" w:rsidRPr="00055693" w:rsidRDefault="00B37E66" w:rsidP="00B37E66">
            <w:pPr>
              <w:tabs>
                <w:tab w:val="left" w:pos="-88"/>
              </w:tabs>
              <w:spacing w:line="300" w:lineRule="exact"/>
              <w:ind w:left="-108" w:right="5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C2E64AD" w14:textId="67937635" w:rsidR="00B37E66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41" w:type="dxa"/>
          </w:tcPr>
          <w:p w14:paraId="5AD92361" w14:textId="77777777" w:rsidR="00B37E66" w:rsidRPr="00055693" w:rsidRDefault="00B37E66" w:rsidP="00B37E6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72F149B" w14:textId="77777777" w:rsidR="00B37E66" w:rsidRPr="00055693" w:rsidRDefault="00B37E66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4366C61" w14:textId="77777777" w:rsidR="00B37E66" w:rsidRPr="00055693" w:rsidRDefault="00B37E66" w:rsidP="00B37E6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6E8988E" w14:textId="4E3DBAD4" w:rsidR="00B37E66" w:rsidRPr="00055693" w:rsidRDefault="00330D3B" w:rsidP="00B37E6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330D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207)</w:t>
            </w:r>
          </w:p>
        </w:tc>
      </w:tr>
      <w:tr w:rsidR="00B37E66" w:rsidRPr="00055693" w14:paraId="76D62C4D" w14:textId="77777777" w:rsidTr="00336DFC">
        <w:tc>
          <w:tcPr>
            <w:tcW w:w="3685" w:type="dxa"/>
          </w:tcPr>
          <w:p w14:paraId="09E93B2B" w14:textId="77777777" w:rsidR="00B37E66" w:rsidRPr="00697765" w:rsidRDefault="00B37E66" w:rsidP="00B37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538F9538" w14:textId="613E466E" w:rsidR="00B37E66" w:rsidRPr="00697765" w:rsidRDefault="00B37E66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12,995 </w:t>
            </w:r>
          </w:p>
        </w:tc>
        <w:tc>
          <w:tcPr>
            <w:tcW w:w="141" w:type="dxa"/>
          </w:tcPr>
          <w:p w14:paraId="465C72D0" w14:textId="77777777" w:rsidR="00B37E66" w:rsidRPr="00055693" w:rsidRDefault="00B37E66" w:rsidP="00B37E66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3AD7DDC" w14:textId="799E9ACB" w:rsidR="00B37E66" w:rsidRPr="00697765" w:rsidRDefault="00330D3B" w:rsidP="00330D3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0D3B">
              <w:rPr>
                <w:rFonts w:asciiTheme="majorBidi" w:hAnsiTheme="majorBidi" w:cstheme="majorBidi"/>
                <w:sz w:val="26"/>
                <w:szCs w:val="26"/>
              </w:rPr>
              <w:t>(1,091)</w:t>
            </w:r>
          </w:p>
        </w:tc>
        <w:tc>
          <w:tcPr>
            <w:tcW w:w="141" w:type="dxa"/>
          </w:tcPr>
          <w:p w14:paraId="11C25B22" w14:textId="77777777" w:rsidR="00B37E66" w:rsidRPr="00055693" w:rsidRDefault="00B37E66" w:rsidP="00B37E66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682EE4A4" w14:textId="77777777" w:rsidR="00B37E66" w:rsidRPr="00055693" w:rsidRDefault="00B37E66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0657BE" w14:textId="77777777" w:rsidR="00B37E66" w:rsidRPr="00055693" w:rsidRDefault="00B37E66" w:rsidP="00B37E66">
            <w:pPr>
              <w:spacing w:line="300" w:lineRule="exact"/>
              <w:ind w:left="-3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0611102" w14:textId="158D18D1" w:rsidR="00B37E66" w:rsidRPr="00055693" w:rsidRDefault="00330D3B" w:rsidP="00BF085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11,904</w:t>
            </w:r>
          </w:p>
        </w:tc>
      </w:tr>
    </w:tbl>
    <w:p w14:paraId="5233E936" w14:textId="77777777" w:rsidR="000A4CAA" w:rsidRDefault="000A4CAA" w:rsidP="0005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4870DC75" w14:textId="07A3211E" w:rsidR="00FD3B83" w:rsidRPr="00697765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F17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34CD" w:rsidRPr="00BF17D6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Pr="00BF17D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F17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0C52" w:rsidRPr="0069776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BF17D6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F17D6">
        <w:rPr>
          <w:rFonts w:asciiTheme="majorBidi" w:hAnsiTheme="majorBidi" w:cstheme="majorBidi"/>
          <w:sz w:val="32"/>
          <w:szCs w:val="32"/>
        </w:rPr>
        <w:tab/>
      </w:r>
      <w:r w:rsidRPr="00BF17D6">
        <w:rPr>
          <w:rFonts w:asciiTheme="majorBidi" w:hAnsiTheme="majorBidi" w:cstheme="majorBidi"/>
          <w:sz w:val="32"/>
          <w:szCs w:val="32"/>
        </w:rPr>
        <w:tab/>
      </w:r>
      <w:r w:rsidRPr="00BF17D6">
        <w:rPr>
          <w:rFonts w:asciiTheme="majorBidi" w:hAnsiTheme="majorBidi" w:cstheme="majorBidi"/>
          <w:sz w:val="32"/>
          <w:szCs w:val="32"/>
        </w:rPr>
        <w:tab/>
      </w:r>
      <w:r w:rsidRPr="00BF17D6">
        <w:rPr>
          <w:rFonts w:asciiTheme="majorBidi" w:hAnsiTheme="majorBidi" w:cstheme="majorBidi"/>
          <w:sz w:val="32"/>
          <w:szCs w:val="32"/>
        </w:rPr>
        <w:tab/>
      </w:r>
      <w:r w:rsidRPr="00BF17D6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50"/>
        <w:gridCol w:w="134"/>
        <w:gridCol w:w="1247"/>
        <w:gridCol w:w="134"/>
        <w:gridCol w:w="1252"/>
      </w:tblGrid>
      <w:tr w:rsidR="00BF17D6" w:rsidRPr="00055693" w14:paraId="028A3DAF" w14:textId="77777777" w:rsidTr="005578AA">
        <w:tc>
          <w:tcPr>
            <w:tcW w:w="3002" w:type="dxa"/>
          </w:tcPr>
          <w:p w14:paraId="502E06D4" w14:textId="77777777" w:rsidR="00FD3B83" w:rsidRPr="00055693" w:rsidRDefault="00FD3B83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10C8CDC2" w14:textId="77777777" w:rsidR="00FD3B83" w:rsidRPr="00055693" w:rsidRDefault="00FD3B83" w:rsidP="00055693">
            <w:pPr>
              <w:tabs>
                <w:tab w:val="clear" w:pos="258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F17D6" w:rsidRPr="00055693" w14:paraId="5D4816CE" w14:textId="77777777" w:rsidTr="00B15B31">
        <w:tc>
          <w:tcPr>
            <w:tcW w:w="3002" w:type="dxa"/>
          </w:tcPr>
          <w:p w14:paraId="0C6D0A84" w14:textId="77777777" w:rsidR="00FD3B83" w:rsidRPr="00055693" w:rsidRDefault="00FD3B83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055693" w:rsidRDefault="00FD3B83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055693" w:rsidRDefault="00FD3B83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055693" w:rsidRDefault="00FD3B83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17D6" w:rsidRPr="00055693" w14:paraId="0ACAAD9C" w14:textId="77777777" w:rsidTr="00B15B31">
        <w:tc>
          <w:tcPr>
            <w:tcW w:w="3002" w:type="dxa"/>
          </w:tcPr>
          <w:p w14:paraId="319FC7D6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5AA7301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C21EE7" w14:textId="070AE27B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07286CAC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4246E8E7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838B470" w14:textId="3561C96C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726EF8BD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4CFF133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6495283" w14:textId="48650A51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65EF3C23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000000"/>
              <w:bottom w:val="single" w:sz="6" w:space="0" w:color="auto"/>
            </w:tcBorders>
          </w:tcPr>
          <w:p w14:paraId="0FD71536" w14:textId="77777777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EAFBCD" w14:textId="49558199" w:rsidR="00BF17D6" w:rsidRPr="00055693" w:rsidRDefault="00BF17D6" w:rsidP="0005569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42A88" w:rsidRPr="00055693" w14:paraId="4FE044DD" w14:textId="77777777" w:rsidTr="00B15B31">
        <w:tc>
          <w:tcPr>
            <w:tcW w:w="3002" w:type="dxa"/>
          </w:tcPr>
          <w:p w14:paraId="1C72EDC0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6" w:type="dxa"/>
          </w:tcPr>
          <w:p w14:paraId="00179B72" w14:textId="45E09A17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2A88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34" w:type="dxa"/>
          </w:tcPr>
          <w:p w14:paraId="24B31CD6" w14:textId="77777777" w:rsidR="00F42A88" w:rsidRPr="00055693" w:rsidRDefault="00F42A88" w:rsidP="00F42A88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6660EF8" w14:textId="0CC9BB90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98,000 </w:t>
            </w:r>
          </w:p>
        </w:tc>
        <w:tc>
          <w:tcPr>
            <w:tcW w:w="134" w:type="dxa"/>
          </w:tcPr>
          <w:p w14:paraId="1458FD50" w14:textId="77777777" w:rsidR="00F42A88" w:rsidRPr="00055693" w:rsidRDefault="00F42A88" w:rsidP="00F42A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4FAA8E6" w14:textId="0D299DC6" w:rsidR="00F42A88" w:rsidRPr="00E15153" w:rsidRDefault="00F42A88" w:rsidP="00697765">
            <w:pPr>
              <w:tabs>
                <w:tab w:val="left" w:pos="-88"/>
              </w:tabs>
              <w:spacing w:line="300" w:lineRule="exact"/>
              <w:ind w:left="-108" w:right="284"/>
              <w:jc w:val="right"/>
              <w:rPr>
                <w:rFonts w:ascii="Angsana New" w:hAnsi="Angsana New"/>
                <w:position w:val="2"/>
                <w:sz w:val="24"/>
                <w:szCs w:val="24"/>
              </w:rPr>
            </w:pPr>
            <w:r w:rsidRPr="00E15153">
              <w:rPr>
                <w:rFonts w:ascii="Angsana New" w:hAnsi="Angsana New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2E5A4C" w14:textId="77777777" w:rsidR="00F42A88" w:rsidRPr="00055693" w:rsidRDefault="00F42A88" w:rsidP="00F42A88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004AC7D1" w14:textId="6895A62F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30,000 </w:t>
            </w:r>
          </w:p>
        </w:tc>
      </w:tr>
      <w:tr w:rsidR="00F42A88" w:rsidRPr="00055693" w14:paraId="489885FF" w14:textId="77777777" w:rsidTr="00B15B31">
        <w:tc>
          <w:tcPr>
            <w:tcW w:w="3002" w:type="dxa"/>
          </w:tcPr>
          <w:p w14:paraId="69BEA501" w14:textId="331D5B7C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1CD13F8" w14:textId="54844A68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2A88">
              <w:rPr>
                <w:rFonts w:asciiTheme="majorBidi" w:hAnsiTheme="majorBidi" w:cstheme="majorBidi"/>
                <w:sz w:val="26"/>
                <w:szCs w:val="26"/>
              </w:rPr>
              <w:t>428,391</w:t>
            </w:r>
          </w:p>
        </w:tc>
        <w:tc>
          <w:tcPr>
            <w:tcW w:w="134" w:type="dxa"/>
          </w:tcPr>
          <w:p w14:paraId="4383ED8E" w14:textId="77777777" w:rsidR="00F42A88" w:rsidRPr="00055693" w:rsidRDefault="00F42A88" w:rsidP="00F42A8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73D3FF8" w14:textId="0EC370B8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399,681 </w:t>
            </w:r>
          </w:p>
        </w:tc>
        <w:tc>
          <w:tcPr>
            <w:tcW w:w="134" w:type="dxa"/>
          </w:tcPr>
          <w:p w14:paraId="43CBEFB3" w14:textId="77777777" w:rsidR="00F42A88" w:rsidRPr="00055693" w:rsidRDefault="00F42A88" w:rsidP="00F42A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1B7815E" w14:textId="5349E1F9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15153">
              <w:rPr>
                <w:rFonts w:asciiTheme="majorBidi" w:hAnsiTheme="majorBidi"/>
                <w:sz w:val="26"/>
                <w:szCs w:val="26"/>
              </w:rPr>
              <w:t>321,312</w:t>
            </w:r>
          </w:p>
        </w:tc>
        <w:tc>
          <w:tcPr>
            <w:tcW w:w="134" w:type="dxa"/>
          </w:tcPr>
          <w:p w14:paraId="77EAB6BB" w14:textId="77777777" w:rsidR="00F42A88" w:rsidRPr="00055693" w:rsidRDefault="00F42A88" w:rsidP="00F42A88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2711E00" w14:textId="5CC15977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302,075 </w:t>
            </w:r>
          </w:p>
        </w:tc>
      </w:tr>
      <w:tr w:rsidR="00F42A88" w:rsidRPr="00055693" w14:paraId="32106909" w14:textId="77777777" w:rsidTr="00B15B31">
        <w:trPr>
          <w:trHeight w:val="51"/>
        </w:trPr>
        <w:tc>
          <w:tcPr>
            <w:tcW w:w="3002" w:type="dxa"/>
          </w:tcPr>
          <w:p w14:paraId="1E59509F" w14:textId="77777777" w:rsidR="00F42A88" w:rsidRPr="00055693" w:rsidRDefault="00F42A88" w:rsidP="00F42A88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722760C1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2A88">
              <w:rPr>
                <w:rFonts w:asciiTheme="majorBidi" w:hAnsiTheme="majorBidi" w:cstheme="majorBidi"/>
                <w:sz w:val="26"/>
                <w:szCs w:val="26"/>
              </w:rPr>
              <w:t>488,391</w:t>
            </w:r>
          </w:p>
        </w:tc>
        <w:tc>
          <w:tcPr>
            <w:tcW w:w="134" w:type="dxa"/>
          </w:tcPr>
          <w:p w14:paraId="5A8E8E8F" w14:textId="77777777" w:rsidR="00F42A88" w:rsidRPr="00055693" w:rsidRDefault="00F42A88" w:rsidP="00F42A88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631F2685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497,681 </w:t>
            </w:r>
          </w:p>
        </w:tc>
        <w:tc>
          <w:tcPr>
            <w:tcW w:w="134" w:type="dxa"/>
          </w:tcPr>
          <w:p w14:paraId="5AEBDD86" w14:textId="77777777" w:rsidR="00F42A88" w:rsidRPr="00055693" w:rsidRDefault="00F42A88" w:rsidP="00F42A8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0A9CDF85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E15153">
              <w:rPr>
                <w:rFonts w:asciiTheme="majorBidi" w:hAnsiTheme="majorBidi"/>
                <w:sz w:val="26"/>
                <w:szCs w:val="26"/>
              </w:rPr>
              <w:t>321,312</w:t>
            </w:r>
          </w:p>
        </w:tc>
        <w:tc>
          <w:tcPr>
            <w:tcW w:w="134" w:type="dxa"/>
          </w:tcPr>
          <w:p w14:paraId="438806AF" w14:textId="77777777" w:rsidR="00F42A88" w:rsidRPr="00055693" w:rsidRDefault="00F42A88" w:rsidP="00F42A88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7F481A76" w:rsidR="00F42A88" w:rsidRPr="00055693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332,075 </w:t>
            </w:r>
          </w:p>
        </w:tc>
      </w:tr>
    </w:tbl>
    <w:p w14:paraId="27AE2D57" w14:textId="77777777" w:rsidR="00507400" w:rsidRPr="00152F6C" w:rsidRDefault="00507400" w:rsidP="00507400">
      <w:pPr>
        <w:tabs>
          <w:tab w:val="left" w:pos="851"/>
        </w:tabs>
        <w:spacing w:line="24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1BFA588F" w14:textId="2B8BA7B9" w:rsidR="003244AE" w:rsidRPr="00152F6C" w:rsidRDefault="003244AE" w:rsidP="003244AE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697765">
        <w:rPr>
          <w:rFonts w:ascii="Angsana New" w:hAnsi="Angsana New" w:hint="cs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99"/>
        <w:gridCol w:w="545"/>
        <w:gridCol w:w="701"/>
        <w:gridCol w:w="134"/>
        <w:gridCol w:w="1250"/>
        <w:gridCol w:w="134"/>
        <w:gridCol w:w="1247"/>
        <w:gridCol w:w="134"/>
        <w:gridCol w:w="1252"/>
      </w:tblGrid>
      <w:tr w:rsidR="00152F6C" w:rsidRPr="00697765" w14:paraId="6C93962C" w14:textId="77777777" w:rsidTr="005578AA">
        <w:tc>
          <w:tcPr>
            <w:tcW w:w="2999" w:type="dxa"/>
          </w:tcPr>
          <w:p w14:paraId="6E242350" w14:textId="77777777" w:rsidR="003244AE" w:rsidRPr="00697765" w:rsidRDefault="003244AE" w:rsidP="00FF4F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7B6BAB32" w14:textId="77777777" w:rsidR="003244AE" w:rsidRPr="00697765" w:rsidRDefault="003244AE" w:rsidP="00FF4F70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</w:p>
        </w:tc>
      </w:tr>
      <w:tr w:rsidR="00152F6C" w:rsidRPr="00697765" w14:paraId="6F570757" w14:textId="77777777" w:rsidTr="005578AA">
        <w:tc>
          <w:tcPr>
            <w:tcW w:w="2999" w:type="dxa"/>
          </w:tcPr>
          <w:p w14:paraId="74F4FD4F" w14:textId="77777777" w:rsidR="003244AE" w:rsidRPr="00697765" w:rsidRDefault="003244AE" w:rsidP="00FF4F7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0" w:type="dxa"/>
            <w:gridSpan w:val="4"/>
            <w:tcBorders>
              <w:bottom w:val="single" w:sz="6" w:space="0" w:color="auto"/>
            </w:tcBorders>
          </w:tcPr>
          <w:p w14:paraId="75A6AC1E" w14:textId="77777777" w:rsidR="003244AE" w:rsidRPr="00697765" w:rsidRDefault="003244AE" w:rsidP="00FF4F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625F4CF" w14:textId="77777777" w:rsidR="003244AE" w:rsidRPr="00697765" w:rsidRDefault="003244AE" w:rsidP="00FF4F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492D710E" w14:textId="77777777" w:rsidR="003244AE" w:rsidRPr="00697765" w:rsidRDefault="003244AE" w:rsidP="00FF4F70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2F6C" w:rsidRPr="00697765" w14:paraId="0DA1838C" w14:textId="77777777" w:rsidTr="005578AA">
        <w:tc>
          <w:tcPr>
            <w:tcW w:w="2999" w:type="dxa"/>
          </w:tcPr>
          <w:p w14:paraId="78C18BF7" w14:textId="77777777" w:rsidR="00152F6C" w:rsidRPr="00697765" w:rsidRDefault="00152F6C" w:rsidP="00152F6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6235BFF6" w14:textId="77777777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4236A35" w14:textId="43121B08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4DAE473F" w14:textId="28A3D381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000000"/>
              <w:bottom w:val="single" w:sz="6" w:space="0" w:color="auto"/>
            </w:tcBorders>
          </w:tcPr>
          <w:p w14:paraId="03F798DF" w14:textId="77777777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1F02D7B" w14:textId="4CB04807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660D893E" w14:textId="77777777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000000"/>
              <w:bottom w:val="single" w:sz="6" w:space="0" w:color="auto"/>
            </w:tcBorders>
          </w:tcPr>
          <w:p w14:paraId="114FE920" w14:textId="77777777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0570D41" w14:textId="41AF1CE8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16A44883" w14:textId="75F4D788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000000"/>
            </w:tcBorders>
          </w:tcPr>
          <w:p w14:paraId="2F9D2CB8" w14:textId="77777777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77E9186" w14:textId="3BC95A5F" w:rsidR="00152F6C" w:rsidRPr="00697765" w:rsidRDefault="00152F6C" w:rsidP="00152F6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152F6C" w:rsidRPr="00697765" w14:paraId="6715A47C" w14:textId="77777777" w:rsidTr="005578AA">
        <w:tc>
          <w:tcPr>
            <w:tcW w:w="2999" w:type="dxa"/>
          </w:tcPr>
          <w:p w14:paraId="08403860" w14:textId="77777777" w:rsidR="00152F6C" w:rsidRPr="00697765" w:rsidRDefault="00152F6C" w:rsidP="00152F6C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246" w:type="dxa"/>
            <w:gridSpan w:val="2"/>
          </w:tcPr>
          <w:p w14:paraId="22BF7C4A" w14:textId="77777777" w:rsidR="00152F6C" w:rsidRPr="00697765" w:rsidRDefault="00152F6C" w:rsidP="00152F6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0FEC50" w14:textId="77777777" w:rsidR="00152F6C" w:rsidRPr="00697765" w:rsidRDefault="00152F6C" w:rsidP="00152F6C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28E99334" w14:textId="77777777" w:rsidR="00152F6C" w:rsidRPr="00697765" w:rsidRDefault="00152F6C" w:rsidP="00152F6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C0F913" w14:textId="77777777" w:rsidR="00152F6C" w:rsidRPr="00697765" w:rsidRDefault="00152F6C" w:rsidP="00152F6C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2016CF" w14:textId="77777777" w:rsidR="00152F6C" w:rsidRPr="00697765" w:rsidRDefault="00152F6C" w:rsidP="00152F6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317D2ED" w14:textId="77777777" w:rsidR="00152F6C" w:rsidRPr="00697765" w:rsidRDefault="00152F6C" w:rsidP="00152F6C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</w:tcPr>
          <w:p w14:paraId="14038BC4" w14:textId="77777777" w:rsidR="00152F6C" w:rsidRPr="00697765" w:rsidRDefault="00152F6C" w:rsidP="00152F6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2A88" w:rsidRPr="00697765" w14:paraId="3DA141F7" w14:textId="77777777" w:rsidTr="005578AA">
        <w:tc>
          <w:tcPr>
            <w:tcW w:w="2999" w:type="dxa"/>
          </w:tcPr>
          <w:p w14:paraId="4454116C" w14:textId="274ED476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46" w:type="dxa"/>
            <w:gridSpan w:val="2"/>
          </w:tcPr>
          <w:p w14:paraId="682D370C" w14:textId="681A54DA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 xml:space="preserve">  62.00</w:t>
            </w:r>
          </w:p>
        </w:tc>
        <w:tc>
          <w:tcPr>
            <w:tcW w:w="134" w:type="dxa"/>
          </w:tcPr>
          <w:p w14:paraId="29A5A6E5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5300695F" w14:textId="2A1D66F2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 xml:space="preserve">  62.00</w:t>
            </w:r>
          </w:p>
        </w:tc>
        <w:tc>
          <w:tcPr>
            <w:tcW w:w="134" w:type="dxa"/>
          </w:tcPr>
          <w:p w14:paraId="51D7349B" w14:textId="77777777" w:rsidR="00F42A88" w:rsidRPr="00697765" w:rsidRDefault="00F42A88" w:rsidP="00F42A88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0A0902" w14:textId="4BC620B4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hint="cs"/>
                <w:sz w:val="26"/>
                <w:szCs w:val="26"/>
              </w:rPr>
              <w:t>57.00</w:t>
            </w:r>
          </w:p>
        </w:tc>
        <w:tc>
          <w:tcPr>
            <w:tcW w:w="134" w:type="dxa"/>
          </w:tcPr>
          <w:p w14:paraId="44085E61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</w:tcPr>
          <w:p w14:paraId="1019821D" w14:textId="68FD5381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765">
              <w:rPr>
                <w:rFonts w:asciiTheme="majorBidi" w:hAnsiTheme="majorBidi" w:hint="cs"/>
                <w:sz w:val="26"/>
                <w:szCs w:val="26"/>
              </w:rPr>
              <w:t>57.00</w:t>
            </w:r>
          </w:p>
        </w:tc>
      </w:tr>
      <w:tr w:rsidR="00F42A88" w:rsidRPr="00697765" w14:paraId="24D43AD4" w14:textId="77777777" w:rsidTr="005578AA">
        <w:tc>
          <w:tcPr>
            <w:tcW w:w="2999" w:type="dxa"/>
          </w:tcPr>
          <w:p w14:paraId="6E6C79BE" w14:textId="0F79A0C9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PN L/C T/R L/G</w:t>
            </w:r>
            <w:r w:rsidRPr="00697765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Forward Contracts</w:t>
            </w:r>
          </w:p>
        </w:tc>
        <w:tc>
          <w:tcPr>
            <w:tcW w:w="1246" w:type="dxa"/>
            <w:gridSpan w:val="2"/>
          </w:tcPr>
          <w:p w14:paraId="52876622" w14:textId="553610D3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 2,314.77</w:t>
            </w:r>
          </w:p>
        </w:tc>
        <w:tc>
          <w:tcPr>
            <w:tcW w:w="134" w:type="dxa"/>
          </w:tcPr>
          <w:p w14:paraId="2F6606C9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</w:tcPr>
          <w:p w14:paraId="781F1E17" w14:textId="249009D9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 2,314.77</w:t>
            </w:r>
          </w:p>
        </w:tc>
        <w:tc>
          <w:tcPr>
            <w:tcW w:w="134" w:type="dxa"/>
          </w:tcPr>
          <w:p w14:paraId="5CD246B9" w14:textId="77777777" w:rsidR="00F42A88" w:rsidRPr="00697765" w:rsidRDefault="00F42A88" w:rsidP="00F42A88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F0167B" w14:textId="0AE16453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1,359.20</w:t>
            </w:r>
          </w:p>
        </w:tc>
        <w:tc>
          <w:tcPr>
            <w:tcW w:w="134" w:type="dxa"/>
          </w:tcPr>
          <w:p w14:paraId="5A9B160B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</w:tcPr>
          <w:p w14:paraId="0AA98807" w14:textId="1FA00324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1,359.20</w:t>
            </w:r>
          </w:p>
        </w:tc>
      </w:tr>
      <w:tr w:rsidR="00F42A88" w:rsidRPr="00697765" w14:paraId="6B579559" w14:textId="77777777" w:rsidTr="005578AA">
        <w:tc>
          <w:tcPr>
            <w:tcW w:w="2999" w:type="dxa"/>
          </w:tcPr>
          <w:p w14:paraId="7CE19906" w14:textId="154C1A36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Fleet Card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75B87C5A" w14:textId="412F8CEB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 2.</w:t>
            </w:r>
            <w:r w:rsidR="00464C44" w:rsidRPr="0069776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</w:p>
        </w:tc>
        <w:tc>
          <w:tcPr>
            <w:tcW w:w="134" w:type="dxa"/>
          </w:tcPr>
          <w:p w14:paraId="41878E98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876277A" w14:textId="786339E3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 2.60 </w:t>
            </w:r>
          </w:p>
        </w:tc>
        <w:tc>
          <w:tcPr>
            <w:tcW w:w="134" w:type="dxa"/>
          </w:tcPr>
          <w:p w14:paraId="37D52706" w14:textId="77777777" w:rsidR="00F42A88" w:rsidRPr="00697765" w:rsidRDefault="00F42A88" w:rsidP="00F42A88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46D166" w14:textId="03D269D8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1.20</w:t>
            </w:r>
          </w:p>
        </w:tc>
        <w:tc>
          <w:tcPr>
            <w:tcW w:w="134" w:type="dxa"/>
          </w:tcPr>
          <w:p w14:paraId="42DBDCB8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07AF4E32" w14:textId="576E261B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1.20</w:t>
            </w:r>
          </w:p>
        </w:tc>
      </w:tr>
      <w:tr w:rsidR="00F42A88" w:rsidRPr="00697765" w14:paraId="109FC7AE" w14:textId="77777777" w:rsidTr="005578AA">
        <w:tc>
          <w:tcPr>
            <w:tcW w:w="2999" w:type="dxa"/>
          </w:tcPr>
          <w:p w14:paraId="1A097896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453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63D2B4" w14:textId="73928CDC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2,37</w:t>
            </w:r>
            <w:r w:rsidR="00464C44" w:rsidRPr="0069776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464C44" w:rsidRPr="0069776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289736C8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C1D6601" w14:textId="4342CD48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2,379.37</w:t>
            </w:r>
          </w:p>
        </w:tc>
        <w:tc>
          <w:tcPr>
            <w:tcW w:w="134" w:type="dxa"/>
          </w:tcPr>
          <w:p w14:paraId="1EDF1BEB" w14:textId="77777777" w:rsidR="00F42A88" w:rsidRPr="00697765" w:rsidRDefault="00F42A88" w:rsidP="00F42A88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03EBAE5" w14:textId="3A3344F5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1,417.40</w:t>
            </w:r>
          </w:p>
        </w:tc>
        <w:tc>
          <w:tcPr>
            <w:tcW w:w="134" w:type="dxa"/>
          </w:tcPr>
          <w:p w14:paraId="3194C9B2" w14:textId="77777777" w:rsidR="00F42A88" w:rsidRPr="00697765" w:rsidRDefault="00F42A88" w:rsidP="00F42A88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340A77B9" w14:textId="45888531" w:rsidR="00F42A88" w:rsidRPr="00697765" w:rsidRDefault="00F42A88" w:rsidP="00F42A88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1,417.40</w:t>
            </w:r>
          </w:p>
        </w:tc>
      </w:tr>
      <w:tr w:rsidR="00F42A88" w:rsidRPr="00697765" w14:paraId="6EFAE23E" w14:textId="77777777" w:rsidTr="005578AA">
        <w:tc>
          <w:tcPr>
            <w:tcW w:w="3544" w:type="dxa"/>
            <w:gridSpan w:val="2"/>
          </w:tcPr>
          <w:p w14:paraId="37FF0797" w14:textId="197E6C21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Forward Contracts</w:t>
            </w:r>
            <w:r w:rsidRPr="00697765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697765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ล้านดอลลาร์สหรัฐอเมริกา</w:t>
            </w:r>
            <w:r w:rsidRPr="00697765">
              <w:rPr>
                <w:rFonts w:asciiTheme="majorBidi" w:hAnsi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701" w:type="dxa"/>
            <w:tcBorders>
              <w:top w:val="single" w:sz="6" w:space="0" w:color="auto"/>
            </w:tcBorders>
          </w:tcPr>
          <w:p w14:paraId="32CAD822" w14:textId="178B92D1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2AD24F11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D6D5DEE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37B92D28" w14:textId="77777777" w:rsidR="00F42A88" w:rsidRPr="00697765" w:rsidRDefault="00F42A88" w:rsidP="00F42A88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5D7A43D" w14:textId="1D98B470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7CC47F1D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</w:tcPr>
          <w:p w14:paraId="4CA4F293" w14:textId="0B905CDE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14.51</w:t>
            </w:r>
          </w:p>
        </w:tc>
      </w:tr>
      <w:tr w:rsidR="00F42A88" w:rsidRPr="00697765" w14:paraId="0CC8110A" w14:textId="77777777" w:rsidTr="005578AA">
        <w:tc>
          <w:tcPr>
            <w:tcW w:w="2999" w:type="dxa"/>
          </w:tcPr>
          <w:p w14:paraId="29C6537E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46" w:type="dxa"/>
            <w:gridSpan w:val="2"/>
          </w:tcPr>
          <w:p w14:paraId="387DE310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7CB1EE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AC2DE7C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0DE31E3" w14:textId="77777777" w:rsidR="00F42A88" w:rsidRPr="00697765" w:rsidRDefault="00F42A88" w:rsidP="00F42A88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72C8816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26D9DCB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324B45F8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A88" w:rsidRPr="00697765" w14:paraId="0398EFB8" w14:textId="77777777" w:rsidTr="005578AA">
        <w:tc>
          <w:tcPr>
            <w:tcW w:w="2999" w:type="dxa"/>
          </w:tcPr>
          <w:p w14:paraId="72426D38" w14:textId="274ADE73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เงินฝากสถาบันการเงิน </w:t>
            </w:r>
            <w:r w:rsidRPr="00697765">
              <w:rPr>
                <w:rFonts w:ascii="Angsana New" w:hAnsi="Angsana New" w:cstheme="majorBidi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697765">
              <w:rPr>
                <w:rFonts w:ascii="Angsana New" w:hAnsi="Angsana New"/>
                <w:spacing w:val="-2"/>
                <w:sz w:val="26"/>
                <w:szCs w:val="26"/>
              </w:rPr>
              <w:t>9)</w:t>
            </w:r>
          </w:p>
        </w:tc>
        <w:tc>
          <w:tcPr>
            <w:tcW w:w="1246" w:type="dxa"/>
            <w:gridSpan w:val="2"/>
          </w:tcPr>
          <w:p w14:paraId="7964ED35" w14:textId="65060ABF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109.17</w:t>
            </w:r>
          </w:p>
        </w:tc>
        <w:tc>
          <w:tcPr>
            <w:tcW w:w="134" w:type="dxa"/>
          </w:tcPr>
          <w:p w14:paraId="2FED11CD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4D0AF94" w14:textId="08730ED0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109.17</w:t>
            </w:r>
          </w:p>
        </w:tc>
        <w:tc>
          <w:tcPr>
            <w:tcW w:w="134" w:type="dxa"/>
          </w:tcPr>
          <w:p w14:paraId="44EC8CE5" w14:textId="77777777" w:rsidR="00F42A88" w:rsidRPr="00697765" w:rsidRDefault="00F42A88" w:rsidP="00F42A88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E5F5A6" w14:textId="2847C200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86.12</w:t>
            </w:r>
          </w:p>
        </w:tc>
        <w:tc>
          <w:tcPr>
            <w:tcW w:w="134" w:type="dxa"/>
          </w:tcPr>
          <w:p w14:paraId="2E0DAD95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DC90385" w14:textId="6692919B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86.12</w:t>
            </w:r>
          </w:p>
        </w:tc>
      </w:tr>
      <w:tr w:rsidR="00F42A88" w:rsidRPr="00697765" w14:paraId="179F382D" w14:textId="77777777" w:rsidTr="005578AA">
        <w:tc>
          <w:tcPr>
            <w:tcW w:w="2999" w:type="dxa"/>
          </w:tcPr>
          <w:p w14:paraId="1D3116A0" w14:textId="55DAF0DA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ที่ดิน </w:t>
            </w:r>
            <w:r w:rsidRPr="00697765">
              <w:rPr>
                <w:rFonts w:ascii="Angsana New" w:hAnsi="Angsana New" w:cstheme="majorBidi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697765">
              <w:rPr>
                <w:rFonts w:ascii="Angsana New" w:hAnsi="Angsana New"/>
                <w:spacing w:val="-2"/>
                <w:sz w:val="26"/>
                <w:szCs w:val="26"/>
              </w:rPr>
              <w:t>12)</w:t>
            </w:r>
          </w:p>
        </w:tc>
        <w:tc>
          <w:tcPr>
            <w:tcW w:w="1246" w:type="dxa"/>
            <w:gridSpan w:val="2"/>
          </w:tcPr>
          <w:p w14:paraId="7A347D32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7D5A1430" w14:textId="4AB3E664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3C582FB" w14:textId="77777777" w:rsidR="00F42A88" w:rsidRPr="00697765" w:rsidRDefault="00F42A88" w:rsidP="00F42A88">
            <w:pPr>
              <w:tabs>
                <w:tab w:val="left" w:pos="284"/>
                <w:tab w:val="left" w:pos="567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2BEAC66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3A0C7F0D" w14:textId="27E899A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0C72D5CA" w14:textId="77777777" w:rsidR="00F42A88" w:rsidRPr="00697765" w:rsidRDefault="00F42A88" w:rsidP="00F42A88">
            <w:pPr>
              <w:tabs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3EA30C5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54C1AA8C" w14:textId="2A5DED4E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24B8A3AA" w14:textId="77777777" w:rsidR="00F42A88" w:rsidRPr="00697765" w:rsidRDefault="00F42A88" w:rsidP="00F42A88">
            <w:pPr>
              <w:tabs>
                <w:tab w:val="left" w:pos="284"/>
                <w:tab w:val="left" w:pos="567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2CA57FF" w14:textId="77777777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ที่ดินบางส่วน</w:t>
            </w:r>
          </w:p>
          <w:p w14:paraId="66279580" w14:textId="679EB97C" w:rsidR="00F42A88" w:rsidRPr="00697765" w:rsidRDefault="00F42A88" w:rsidP="00F42A88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ของบริษัท</w:t>
            </w:r>
          </w:p>
        </w:tc>
      </w:tr>
    </w:tbl>
    <w:p w14:paraId="25D840EB" w14:textId="77777777" w:rsidR="002C2D12" w:rsidRDefault="002C2D1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  <w:lang w:val="en-US"/>
        </w:rPr>
      </w:pPr>
    </w:p>
    <w:p w14:paraId="5C143BCC" w14:textId="77777777" w:rsidR="00697765" w:rsidRDefault="00697765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  <w:lang w:val="en-US"/>
        </w:rPr>
      </w:pPr>
    </w:p>
    <w:p w14:paraId="2F8EE851" w14:textId="77777777" w:rsidR="00697765" w:rsidRPr="004621E8" w:rsidRDefault="00697765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  <w:lang w:val="en-US"/>
        </w:rPr>
      </w:pPr>
    </w:p>
    <w:p w14:paraId="565E6741" w14:textId="68D075A8" w:rsidR="001E27E2" w:rsidRPr="002C2D12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2D12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2F34CD" w:rsidRPr="002C2D12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6</w:t>
      </w:r>
      <w:r w:rsidRPr="002C2D1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Pr="002C2D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69776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2C2D12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2C2D12" w:rsidRPr="00055693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055693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69776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C2D12" w:rsidRPr="00055693" w14:paraId="0B679AA1" w14:textId="77777777" w:rsidTr="00B32000">
        <w:tc>
          <w:tcPr>
            <w:tcW w:w="3458" w:type="dxa"/>
          </w:tcPr>
          <w:p w14:paraId="5A07452D" w14:textId="77777777" w:rsidR="001E27E2" w:rsidRPr="00055693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055693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055693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055693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D12" w:rsidRPr="00055693" w14:paraId="270FBC19" w14:textId="77777777" w:rsidTr="00D76AE0">
        <w:tc>
          <w:tcPr>
            <w:tcW w:w="3458" w:type="dxa"/>
          </w:tcPr>
          <w:p w14:paraId="20A3CC56" w14:textId="77777777" w:rsidR="002C2D12" w:rsidRPr="00055693" w:rsidRDefault="002C2D12" w:rsidP="002C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ECB817" w14:textId="77777777" w:rsidR="002C2D12" w:rsidRPr="00055693" w:rsidRDefault="002C2D12" w:rsidP="002C2D1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6E2BB69" w14:textId="015F356F" w:rsidR="002C2D12" w:rsidRPr="00055693" w:rsidRDefault="002C2D12" w:rsidP="002C2D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2C2D12" w:rsidRPr="00055693" w:rsidRDefault="002C2D12" w:rsidP="002C2D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5D204FC" w14:textId="77777777" w:rsidR="002C2D12" w:rsidRPr="00055693" w:rsidRDefault="002C2D12" w:rsidP="002C2D1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076D0B8" w14:textId="55161AAD" w:rsidR="002C2D12" w:rsidRPr="00055693" w:rsidRDefault="002C2D12" w:rsidP="002C2D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2C2D12" w:rsidRPr="00055693" w:rsidRDefault="002C2D12" w:rsidP="002C2D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40F6950C" w14:textId="77777777" w:rsidR="002C2D12" w:rsidRPr="00055693" w:rsidRDefault="002C2D12" w:rsidP="002C2D1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B5352CA" w14:textId="4EC0C3AD" w:rsidR="002C2D12" w:rsidRPr="00055693" w:rsidRDefault="002C2D12" w:rsidP="002C2D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2C2D12" w:rsidRPr="00055693" w:rsidRDefault="002C2D12" w:rsidP="002C2D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5D612A0E" w14:textId="77777777" w:rsidR="002C2D12" w:rsidRPr="00055693" w:rsidRDefault="002C2D12" w:rsidP="002C2D12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305AD0F9" w14:textId="73973E10" w:rsidR="002C2D12" w:rsidRPr="00055693" w:rsidRDefault="002C2D12" w:rsidP="002C2D12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5569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2C2D12" w:rsidRPr="00055693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2C2D12" w:rsidRPr="00697765" w:rsidRDefault="002C2D12" w:rsidP="002C2D12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6F05DBEB" w14:textId="51ACF5F0" w:rsidR="002C2D12" w:rsidRPr="00055693" w:rsidRDefault="00F42A88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2A88">
              <w:rPr>
                <w:rFonts w:asciiTheme="majorBidi" w:hAnsiTheme="majorBidi" w:cstheme="majorBidi"/>
                <w:sz w:val="26"/>
                <w:szCs w:val="26"/>
              </w:rPr>
              <w:t>149,761</w:t>
            </w:r>
          </w:p>
        </w:tc>
        <w:tc>
          <w:tcPr>
            <w:tcW w:w="134" w:type="dxa"/>
          </w:tcPr>
          <w:p w14:paraId="4ED2C3F3" w14:textId="77777777" w:rsidR="002C2D12" w:rsidRPr="00055693" w:rsidRDefault="002C2D12" w:rsidP="002C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44A8C983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126,275 </w:t>
            </w:r>
          </w:p>
        </w:tc>
        <w:tc>
          <w:tcPr>
            <w:tcW w:w="134" w:type="dxa"/>
          </w:tcPr>
          <w:p w14:paraId="48F9831E" w14:textId="77777777" w:rsidR="002C2D12" w:rsidRPr="00055693" w:rsidRDefault="002C2D12" w:rsidP="002C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27FD60" w14:textId="0F55474D" w:rsidR="002C2D12" w:rsidRPr="00055693" w:rsidRDefault="0049054E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054E">
              <w:rPr>
                <w:rFonts w:asciiTheme="majorBidi" w:hAnsiTheme="majorBidi" w:cstheme="majorBidi"/>
                <w:sz w:val="26"/>
                <w:szCs w:val="26"/>
              </w:rPr>
              <w:t>20,72</w:t>
            </w:r>
            <w:r w:rsidR="0089331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4301FCB" w14:textId="77777777" w:rsidR="002C2D12" w:rsidRPr="00055693" w:rsidRDefault="002C2D12" w:rsidP="002C2D1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2DEC7E68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49,849 </w:t>
            </w:r>
          </w:p>
        </w:tc>
      </w:tr>
      <w:tr w:rsidR="002C2D12" w:rsidRPr="00055693" w14:paraId="65BF93BC" w14:textId="77777777" w:rsidTr="00844DFE">
        <w:tc>
          <w:tcPr>
            <w:tcW w:w="3458" w:type="dxa"/>
          </w:tcPr>
          <w:p w14:paraId="6DDD3027" w14:textId="77777777" w:rsidR="002C2D12" w:rsidRPr="00697765" w:rsidRDefault="002C2D12" w:rsidP="002C2D12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598D43F3" w14:textId="77777777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2C2D12" w:rsidRPr="00055693" w:rsidRDefault="002C2D12" w:rsidP="002C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4DAA2F6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2C2D12" w:rsidRPr="00055693" w:rsidRDefault="002C2D12" w:rsidP="002C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18FA7D" w14:textId="77777777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2C2D12" w:rsidRPr="00055693" w:rsidRDefault="002C2D12" w:rsidP="002C2D1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6B918277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2A88" w:rsidRPr="00055693" w14:paraId="1C753080" w14:textId="77777777" w:rsidTr="00844DFE">
        <w:tc>
          <w:tcPr>
            <w:tcW w:w="3458" w:type="dxa"/>
          </w:tcPr>
          <w:p w14:paraId="01937A1A" w14:textId="77777777" w:rsidR="00F42A88" w:rsidRPr="00697765" w:rsidRDefault="00F42A88" w:rsidP="00F42A88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1BFF304" w14:textId="6AA4E771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2A88">
              <w:rPr>
                <w:rFonts w:asciiTheme="majorBidi" w:hAnsiTheme="majorBidi" w:cstheme="majorBidi"/>
                <w:sz w:val="26"/>
                <w:szCs w:val="26"/>
              </w:rPr>
              <w:t>18,452</w:t>
            </w:r>
          </w:p>
        </w:tc>
        <w:tc>
          <w:tcPr>
            <w:tcW w:w="134" w:type="dxa"/>
          </w:tcPr>
          <w:p w14:paraId="0BDAA372" w14:textId="77777777" w:rsidR="00F42A88" w:rsidRPr="00055693" w:rsidRDefault="00F42A88" w:rsidP="00F4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5B48C44A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16,432 </w:t>
            </w:r>
          </w:p>
        </w:tc>
        <w:tc>
          <w:tcPr>
            <w:tcW w:w="134" w:type="dxa"/>
          </w:tcPr>
          <w:p w14:paraId="34E44442" w14:textId="77777777" w:rsidR="00F42A88" w:rsidRPr="00055693" w:rsidRDefault="00F42A88" w:rsidP="00F4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1B6767" w14:textId="65C221C4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054E">
              <w:rPr>
                <w:rFonts w:asciiTheme="majorBidi" w:hAnsiTheme="majorBidi" w:cstheme="majorBidi"/>
                <w:sz w:val="26"/>
                <w:szCs w:val="26"/>
              </w:rPr>
              <w:t xml:space="preserve"> 8,354 </w:t>
            </w:r>
          </w:p>
        </w:tc>
        <w:tc>
          <w:tcPr>
            <w:tcW w:w="134" w:type="dxa"/>
          </w:tcPr>
          <w:p w14:paraId="1A5AA294" w14:textId="77777777" w:rsidR="00F42A88" w:rsidRPr="00055693" w:rsidRDefault="00F42A88" w:rsidP="00F42A88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1AD8AB65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7,907 </w:t>
            </w:r>
          </w:p>
        </w:tc>
      </w:tr>
      <w:tr w:rsidR="00F42A88" w:rsidRPr="00055693" w14:paraId="235F9F40" w14:textId="77777777" w:rsidTr="00844DFE">
        <w:tc>
          <w:tcPr>
            <w:tcW w:w="3458" w:type="dxa"/>
          </w:tcPr>
          <w:p w14:paraId="624517C9" w14:textId="77777777" w:rsidR="00F42A88" w:rsidRPr="00055693" w:rsidRDefault="00F42A88" w:rsidP="00F42A88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0FAE57D5" w14:textId="534FCDAA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42A88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134" w:type="dxa"/>
          </w:tcPr>
          <w:p w14:paraId="2E6C49BE" w14:textId="77777777" w:rsidR="00F42A88" w:rsidRPr="00055693" w:rsidRDefault="00F42A88" w:rsidP="00F4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21172178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487 </w:t>
            </w:r>
          </w:p>
        </w:tc>
        <w:tc>
          <w:tcPr>
            <w:tcW w:w="134" w:type="dxa"/>
          </w:tcPr>
          <w:p w14:paraId="733959A4" w14:textId="77777777" w:rsidR="00F42A88" w:rsidRPr="00055693" w:rsidRDefault="00F42A88" w:rsidP="00F4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30DFDC" w14:textId="77576B5F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054E">
              <w:rPr>
                <w:rFonts w:asciiTheme="majorBidi" w:hAnsiTheme="majorBidi" w:cstheme="majorBidi"/>
                <w:sz w:val="26"/>
                <w:szCs w:val="26"/>
              </w:rPr>
              <w:t xml:space="preserve"> 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9054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00901B8" w14:textId="77777777" w:rsidR="00F42A88" w:rsidRPr="00055693" w:rsidRDefault="00F42A88" w:rsidP="00F42A88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3722EF58" w:rsidR="00F42A88" w:rsidRPr="00055693" w:rsidRDefault="00F42A88" w:rsidP="00F42A8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300 </w:t>
            </w:r>
          </w:p>
        </w:tc>
      </w:tr>
      <w:tr w:rsidR="0049054E" w:rsidRPr="00055693" w14:paraId="58977AA3" w14:textId="77777777" w:rsidTr="00844DFE">
        <w:tc>
          <w:tcPr>
            <w:tcW w:w="3458" w:type="dxa"/>
          </w:tcPr>
          <w:p w14:paraId="266D1EF6" w14:textId="77777777" w:rsidR="0049054E" w:rsidRPr="00697765" w:rsidRDefault="0049054E" w:rsidP="0049054E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498C7F" w14:textId="3A062B7C" w:rsidR="0049054E" w:rsidRPr="00055693" w:rsidRDefault="00F42A88" w:rsidP="0049054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11,718</w:t>
            </w:r>
          </w:p>
        </w:tc>
        <w:tc>
          <w:tcPr>
            <w:tcW w:w="134" w:type="dxa"/>
          </w:tcPr>
          <w:p w14:paraId="779FC8C3" w14:textId="77777777" w:rsidR="0049054E" w:rsidRPr="00055693" w:rsidRDefault="0049054E" w:rsidP="0049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317E3729" w:rsidR="0049054E" w:rsidRPr="00055693" w:rsidRDefault="0049054E" w:rsidP="0049054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12,123 </w:t>
            </w:r>
          </w:p>
        </w:tc>
        <w:tc>
          <w:tcPr>
            <w:tcW w:w="134" w:type="dxa"/>
          </w:tcPr>
          <w:p w14:paraId="58A3D891" w14:textId="77777777" w:rsidR="0049054E" w:rsidRPr="00055693" w:rsidRDefault="0049054E" w:rsidP="00490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B81E6D" w14:textId="14C3B440" w:rsidR="0049054E" w:rsidRPr="00055693" w:rsidRDefault="0049054E" w:rsidP="0049054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054E">
              <w:rPr>
                <w:rFonts w:asciiTheme="majorBidi" w:hAnsiTheme="majorBidi" w:cstheme="majorBidi"/>
                <w:sz w:val="26"/>
                <w:szCs w:val="26"/>
              </w:rPr>
              <w:t xml:space="preserve"> 1,435 </w:t>
            </w:r>
          </w:p>
        </w:tc>
        <w:tc>
          <w:tcPr>
            <w:tcW w:w="134" w:type="dxa"/>
          </w:tcPr>
          <w:p w14:paraId="5273F6B7" w14:textId="77777777" w:rsidR="0049054E" w:rsidRPr="00055693" w:rsidRDefault="0049054E" w:rsidP="0049054E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45CCB062" w14:textId="34765E4A" w:rsidR="0049054E" w:rsidRPr="00055693" w:rsidRDefault="0049054E" w:rsidP="0049054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1,042 </w:t>
            </w:r>
          </w:p>
        </w:tc>
      </w:tr>
      <w:tr w:rsidR="002C2D12" w:rsidRPr="00055693" w14:paraId="0C236F7C" w14:textId="77777777" w:rsidTr="00D76AE0">
        <w:tc>
          <w:tcPr>
            <w:tcW w:w="3458" w:type="dxa"/>
          </w:tcPr>
          <w:p w14:paraId="4648B3A7" w14:textId="77777777" w:rsidR="002C2D12" w:rsidRPr="00055693" w:rsidRDefault="002C2D12" w:rsidP="002C2D12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20F1D8" w14:textId="4B4D252D" w:rsidR="002C2D12" w:rsidRPr="00055693" w:rsidRDefault="00F42A88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180,618</w:t>
            </w:r>
          </w:p>
        </w:tc>
        <w:tc>
          <w:tcPr>
            <w:tcW w:w="134" w:type="dxa"/>
          </w:tcPr>
          <w:p w14:paraId="00EAE60E" w14:textId="77777777" w:rsidR="002C2D12" w:rsidRPr="00055693" w:rsidRDefault="002C2D12" w:rsidP="002C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53699625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155,317 </w:t>
            </w:r>
          </w:p>
        </w:tc>
        <w:tc>
          <w:tcPr>
            <w:tcW w:w="134" w:type="dxa"/>
          </w:tcPr>
          <w:p w14:paraId="60F88D1F" w14:textId="77777777" w:rsidR="002C2D12" w:rsidRPr="00055693" w:rsidRDefault="002C2D12" w:rsidP="002C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4AC237" w14:textId="4BAA791A" w:rsidR="002C2D12" w:rsidRPr="00055693" w:rsidRDefault="0049054E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31,004</w:t>
            </w:r>
          </w:p>
        </w:tc>
        <w:tc>
          <w:tcPr>
            <w:tcW w:w="134" w:type="dxa"/>
          </w:tcPr>
          <w:p w14:paraId="61099DA8" w14:textId="77777777" w:rsidR="002C2D12" w:rsidRPr="00055693" w:rsidRDefault="002C2D12" w:rsidP="002C2D12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3571D8A8" w:rsidR="002C2D12" w:rsidRPr="00055693" w:rsidRDefault="002C2D12" w:rsidP="002C2D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5693">
              <w:rPr>
                <w:rFonts w:asciiTheme="majorBidi" w:hAnsiTheme="majorBidi" w:cstheme="majorBidi"/>
                <w:sz w:val="26"/>
                <w:szCs w:val="26"/>
              </w:rPr>
              <w:t xml:space="preserve"> 59,098 </w:t>
            </w:r>
          </w:p>
        </w:tc>
      </w:tr>
    </w:tbl>
    <w:p w14:paraId="126E4462" w14:textId="38B7D483" w:rsidR="00055693" w:rsidRDefault="00055693" w:rsidP="00697765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color w:val="EE0000"/>
          <w:sz w:val="32"/>
          <w:szCs w:val="32"/>
        </w:rPr>
      </w:pPr>
    </w:p>
    <w:p w14:paraId="5D15FDE3" w14:textId="5C06F83E" w:rsidR="001047CF" w:rsidRPr="00501F65" w:rsidRDefault="001047CF" w:rsidP="00697765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bookmarkStart w:id="4" w:name="_Hlk229509985"/>
      <w:r w:rsidRPr="00501F65">
        <w:rPr>
          <w:rFonts w:ascii="Angsana New" w:hAnsi="Angsana New" w:hint="cs"/>
          <w:b/>
          <w:bCs/>
          <w:sz w:val="32"/>
          <w:szCs w:val="32"/>
        </w:rPr>
        <w:t>1</w:t>
      </w:r>
      <w:r w:rsidRPr="00501F65">
        <w:rPr>
          <w:rFonts w:ascii="Angsana New" w:hAnsi="Angsana New"/>
          <w:b/>
          <w:bCs/>
          <w:sz w:val="32"/>
          <w:szCs w:val="32"/>
        </w:rPr>
        <w:t>7.</w:t>
      </w:r>
      <w:r w:rsidRPr="00501F65">
        <w:rPr>
          <w:rFonts w:ascii="Angsana New" w:hAnsi="Angsana New"/>
          <w:b/>
          <w:bCs/>
          <w:sz w:val="32"/>
          <w:szCs w:val="32"/>
        </w:rPr>
        <w:tab/>
      </w:r>
      <w:r w:rsidRPr="0069776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bookmarkEnd w:id="4"/>
    <w:p w14:paraId="52C896C5" w14:textId="3BF42D59" w:rsidR="00782CA1" w:rsidRPr="00501F65" w:rsidRDefault="00782CA1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01F65">
        <w:rPr>
          <w:rFonts w:ascii="Angsana New" w:hAnsi="Angsana New"/>
          <w:sz w:val="32"/>
          <w:szCs w:val="32"/>
          <w:cs/>
        </w:rPr>
        <w:t>มูลค่าตามบัญชีของเงินกู้ยืมระยะยาวจากสถาบันการเงินและการเคลื่อนไหว</w:t>
      </w:r>
      <w:r w:rsidRPr="00501F65">
        <w:rPr>
          <w:rFonts w:asciiTheme="majorBidi" w:hAnsiTheme="majorBidi"/>
          <w:sz w:val="32"/>
          <w:szCs w:val="32"/>
          <w:cs/>
        </w:rPr>
        <w:t>สำหรับ</w:t>
      </w:r>
      <w:r w:rsidR="00B15B31" w:rsidRPr="00501F65">
        <w:rPr>
          <w:rFonts w:asciiTheme="majorBidi" w:hAnsiTheme="majorBidi" w:cstheme="majorBidi"/>
          <w:sz w:val="32"/>
          <w:szCs w:val="32"/>
          <w:cs/>
        </w:rPr>
        <w:t>งวด</w:t>
      </w:r>
      <w:r w:rsidR="00501F65" w:rsidRPr="00501F6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B15B31" w:rsidRPr="00501F6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501F65">
        <w:rPr>
          <w:rFonts w:asciiTheme="majorBidi" w:hAnsiTheme="majorBidi" w:cstheme="majorBidi"/>
          <w:sz w:val="32"/>
          <w:szCs w:val="32"/>
        </w:rPr>
        <w:t xml:space="preserve"> 3</w:t>
      </w:r>
      <w:r w:rsidR="00501F65" w:rsidRPr="00501F65">
        <w:rPr>
          <w:rFonts w:asciiTheme="majorBidi" w:hAnsiTheme="majorBidi" w:cstheme="majorBidi"/>
          <w:sz w:val="32"/>
          <w:szCs w:val="32"/>
        </w:rPr>
        <w:t xml:space="preserve">1 </w:t>
      </w:r>
      <w:r w:rsidR="00501F65" w:rsidRPr="0069776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15B31" w:rsidRPr="00697765">
        <w:rPr>
          <w:rFonts w:asciiTheme="majorBidi" w:hAnsiTheme="majorBidi" w:cstheme="majorBidi" w:hint="cs"/>
          <w:sz w:val="32"/>
          <w:szCs w:val="32"/>
        </w:rPr>
        <w:t xml:space="preserve"> </w:t>
      </w:r>
      <w:r w:rsidR="00B15B31" w:rsidRPr="00501F65">
        <w:rPr>
          <w:rFonts w:asciiTheme="majorBidi" w:hAnsiTheme="majorBidi" w:cstheme="majorBidi"/>
          <w:sz w:val="32"/>
          <w:szCs w:val="32"/>
        </w:rPr>
        <w:t>256</w:t>
      </w:r>
      <w:r w:rsidR="00501F65" w:rsidRPr="00501F65">
        <w:rPr>
          <w:rFonts w:asciiTheme="majorBidi" w:hAnsiTheme="majorBidi" w:cstheme="majorBidi"/>
          <w:sz w:val="32"/>
          <w:szCs w:val="32"/>
        </w:rPr>
        <w:t>9</w:t>
      </w:r>
      <w:r w:rsidR="00B15B31" w:rsidRPr="00501F65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3"/>
        <w:gridCol w:w="1587"/>
      </w:tblGrid>
      <w:tr w:rsidR="00501F65" w:rsidRPr="00501F65" w14:paraId="78259D5B" w14:textId="77777777" w:rsidTr="00C51F55">
        <w:trPr>
          <w:cantSplit/>
        </w:trPr>
        <w:tc>
          <w:tcPr>
            <w:tcW w:w="6803" w:type="dxa"/>
          </w:tcPr>
          <w:p w14:paraId="6ABEA64C" w14:textId="77777777" w:rsidR="00C51F55" w:rsidRPr="00501F65" w:rsidRDefault="00C51F55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76EFE7B" w14:textId="77777777" w:rsidR="00C51F55" w:rsidRPr="00697765" w:rsidRDefault="00C51F55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501F65" w:rsidRPr="00501F65" w14:paraId="090EE141" w14:textId="77777777" w:rsidTr="00734591">
        <w:trPr>
          <w:cantSplit/>
        </w:trPr>
        <w:tc>
          <w:tcPr>
            <w:tcW w:w="6803" w:type="dxa"/>
          </w:tcPr>
          <w:p w14:paraId="5612A2D2" w14:textId="77777777" w:rsidR="00C51F55" w:rsidRPr="00501F65" w:rsidRDefault="00C51F55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2030620" w14:textId="15FD3CD8" w:rsidR="00C51F55" w:rsidRPr="00697765" w:rsidRDefault="00C51F55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</w:p>
        </w:tc>
      </w:tr>
      <w:tr w:rsidR="00501F65" w:rsidRPr="00501F65" w14:paraId="127E9FC0" w14:textId="77777777" w:rsidTr="00734591">
        <w:trPr>
          <w:cantSplit/>
        </w:trPr>
        <w:tc>
          <w:tcPr>
            <w:tcW w:w="6803" w:type="dxa"/>
          </w:tcPr>
          <w:p w14:paraId="1AE4361C" w14:textId="4298A3CB" w:rsidR="00C51F55" w:rsidRPr="00697765" w:rsidRDefault="00C51F55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501F65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1</w:t>
            </w:r>
            <w:r w:rsidRPr="00697765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มกราคม</w:t>
            </w:r>
            <w:r w:rsidRPr="00501F65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256</w:t>
            </w:r>
            <w:r w:rsidR="00501F65" w:rsidRPr="00501F65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569AFA3B" w14:textId="322C5D61" w:rsidR="00C51F55" w:rsidRPr="00501F65" w:rsidRDefault="00501F65" w:rsidP="006977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1F65">
              <w:rPr>
                <w:rFonts w:asciiTheme="majorBidi" w:hAnsiTheme="majorBidi" w:cstheme="majorBidi"/>
                <w:sz w:val="32"/>
                <w:szCs w:val="32"/>
              </w:rPr>
              <w:t>229,145</w:t>
            </w:r>
          </w:p>
        </w:tc>
      </w:tr>
      <w:tr w:rsidR="00501F65" w:rsidRPr="00501F65" w14:paraId="7FC9C24F" w14:textId="77777777" w:rsidTr="00464F3C">
        <w:trPr>
          <w:cantSplit/>
        </w:trPr>
        <w:tc>
          <w:tcPr>
            <w:tcW w:w="6803" w:type="dxa"/>
          </w:tcPr>
          <w:p w14:paraId="12A512A7" w14:textId="3609FD27" w:rsidR="00734591" w:rsidRPr="00697765" w:rsidRDefault="00734591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69776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 w:rsidRPr="00697765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ระหว่างงวด</w:t>
            </w:r>
          </w:p>
        </w:tc>
        <w:tc>
          <w:tcPr>
            <w:tcW w:w="1587" w:type="dxa"/>
          </w:tcPr>
          <w:p w14:paraId="61C93A2D" w14:textId="5CC4C315" w:rsidR="00734591" w:rsidRPr="00501F65" w:rsidRDefault="00F42A88" w:rsidP="006977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2A88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</w:tr>
      <w:tr w:rsidR="00501F65" w:rsidRPr="00501F65" w14:paraId="5F6AA3B8" w14:textId="77777777" w:rsidTr="00464F3C">
        <w:trPr>
          <w:cantSplit/>
        </w:trPr>
        <w:tc>
          <w:tcPr>
            <w:tcW w:w="6803" w:type="dxa"/>
          </w:tcPr>
          <w:p w14:paraId="78F74C40" w14:textId="7131B006" w:rsidR="00734591" w:rsidRPr="00501F65" w:rsidRDefault="00734591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จ่ายชำระระหว่างงวด</w:t>
            </w:r>
          </w:p>
        </w:tc>
        <w:tc>
          <w:tcPr>
            <w:tcW w:w="1587" w:type="dxa"/>
          </w:tcPr>
          <w:p w14:paraId="0F5F8B2B" w14:textId="6FA92103" w:rsidR="00734591" w:rsidRPr="00501F65" w:rsidRDefault="00F42A88" w:rsidP="006977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2A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64F3C" w:rsidRPr="00464F3C">
              <w:rPr>
                <w:rFonts w:asciiTheme="majorBidi" w:hAnsiTheme="majorBidi" w:cstheme="majorBidi"/>
                <w:sz w:val="32"/>
                <w:szCs w:val="32"/>
              </w:rPr>
              <w:t>15,999)</w:t>
            </w:r>
          </w:p>
        </w:tc>
      </w:tr>
      <w:tr w:rsidR="00464F3C" w:rsidRPr="00501F65" w14:paraId="690D326F" w14:textId="77777777" w:rsidTr="00464F3C">
        <w:trPr>
          <w:cantSplit/>
        </w:trPr>
        <w:tc>
          <w:tcPr>
            <w:tcW w:w="6803" w:type="dxa"/>
          </w:tcPr>
          <w:p w14:paraId="7D32C0B4" w14:textId="619D0117" w:rsidR="00464F3C" w:rsidRPr="00697765" w:rsidRDefault="00464F3C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697765">
              <w:rPr>
                <w:rFonts w:asciiTheme="majorBidi" w:eastAsia="Calibri" w:hAnsiTheme="majorBidi"/>
                <w:kern w:val="2"/>
                <w:sz w:val="32"/>
                <w:szCs w:val="32"/>
                <w:cs/>
                <w14:ligatures w14:val="standardContextual"/>
              </w:rPr>
              <w:t>ต้นทุนทางการเงินรอตัดบัญชี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1F17A477" w14:textId="3CA38D0F" w:rsidR="00464F3C" w:rsidRPr="00F42A88" w:rsidRDefault="00464F3C" w:rsidP="006977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2A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Pr="00F42A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64F3C" w:rsidRPr="00501F65" w14:paraId="7B5D8FD5" w14:textId="77777777" w:rsidTr="0030166B">
        <w:trPr>
          <w:cantSplit/>
        </w:trPr>
        <w:tc>
          <w:tcPr>
            <w:tcW w:w="6803" w:type="dxa"/>
          </w:tcPr>
          <w:p w14:paraId="3C2F1E7D" w14:textId="59366206" w:rsidR="00464F3C" w:rsidRPr="00501F65" w:rsidRDefault="00464F3C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501F65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Pr="00697765">
              <w:rPr>
                <w:rFonts w:asciiTheme="majorBidi" w:eastAsia="Calibri" w:hAnsiTheme="majorBidi"/>
                <w:kern w:val="2"/>
                <w:sz w:val="32"/>
                <w:szCs w:val="32"/>
                <w:cs/>
                <w14:ligatures w14:val="standardContextual"/>
              </w:rPr>
              <w:t xml:space="preserve">มีนาคม </w:t>
            </w:r>
            <w:r w:rsidRPr="00501F65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2569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0006CE0" w14:textId="02DA3D1D" w:rsidR="00464F3C" w:rsidRPr="00501F65" w:rsidRDefault="00464F3C" w:rsidP="006977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/>
                <w:sz w:val="32"/>
                <w:szCs w:val="32"/>
              </w:rPr>
              <w:t>223</w:t>
            </w:r>
            <w:r w:rsidRPr="00F42A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7765">
              <w:rPr>
                <w:rFonts w:asciiTheme="majorBidi" w:hAnsiTheme="majorBidi"/>
                <w:sz w:val="32"/>
                <w:szCs w:val="32"/>
              </w:rPr>
              <w:t>113</w:t>
            </w:r>
          </w:p>
        </w:tc>
      </w:tr>
      <w:tr w:rsidR="00464F3C" w:rsidRPr="00501F65" w14:paraId="57A4FF64" w14:textId="77777777" w:rsidTr="00C51F55">
        <w:trPr>
          <w:cantSplit/>
        </w:trPr>
        <w:tc>
          <w:tcPr>
            <w:tcW w:w="6803" w:type="dxa"/>
          </w:tcPr>
          <w:p w14:paraId="4FB9D77D" w14:textId="54488685" w:rsidR="00464F3C" w:rsidRPr="00501F65" w:rsidRDefault="00464F3C" w:rsidP="00697765">
            <w:pPr>
              <w:tabs>
                <w:tab w:val="left" w:pos="342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Calibri" w:hAnsiTheme="majorBidi" w:cstheme="majorBidi"/>
                <w:kern w:val="2"/>
                <w:sz w:val="32"/>
                <w:szCs w:val="32"/>
                <w:u w:val="single"/>
                <w:cs/>
                <w14:ligatures w14:val="standardContextual"/>
              </w:rPr>
              <w:t>หัก</w:t>
            </w:r>
            <w:r w:rsidRPr="00697765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C522D69" w14:textId="3AEEDDD3" w:rsidR="00464F3C" w:rsidRPr="00501F65" w:rsidRDefault="00464F3C" w:rsidP="006977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697765">
              <w:rPr>
                <w:rFonts w:asciiTheme="majorBidi" w:hAnsiTheme="majorBidi"/>
                <w:sz w:val="32"/>
                <w:szCs w:val="32"/>
              </w:rPr>
              <w:t>58</w:t>
            </w:r>
            <w:r w:rsidRPr="00F42A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7765">
              <w:rPr>
                <w:rFonts w:asciiTheme="majorBidi" w:hAnsiTheme="majorBidi"/>
                <w:sz w:val="32"/>
                <w:szCs w:val="32"/>
              </w:rPr>
              <w:t>731</w:t>
            </w:r>
            <w:r w:rsidRPr="00697765">
              <w:rPr>
                <w:rFonts w:asciiTheme="majorBidi" w:hAnsiTheme="majorBidi" w:hint="cs"/>
                <w:sz w:val="32"/>
                <w:szCs w:val="32"/>
              </w:rPr>
              <w:t>)</w:t>
            </w:r>
          </w:p>
        </w:tc>
      </w:tr>
      <w:tr w:rsidR="00464F3C" w:rsidRPr="00501F65" w14:paraId="15997EA0" w14:textId="77777777" w:rsidTr="00C51F55">
        <w:trPr>
          <w:cantSplit/>
        </w:trPr>
        <w:tc>
          <w:tcPr>
            <w:tcW w:w="6803" w:type="dxa"/>
          </w:tcPr>
          <w:p w14:paraId="5C423541" w14:textId="777D2FF7" w:rsidR="00464F3C" w:rsidRPr="00501F65" w:rsidRDefault="00464F3C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เงินกู้ยืมระยะยาวจากสถาบันการเงิน - สุทธิ</w:t>
            </w:r>
            <w:r w:rsidRPr="00501F65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D183AEE" w14:textId="699A9DA7" w:rsidR="00464F3C" w:rsidRPr="00501F65" w:rsidRDefault="00464F3C" w:rsidP="0069776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/>
                <w:sz w:val="32"/>
                <w:szCs w:val="32"/>
              </w:rPr>
              <w:t>164</w:t>
            </w:r>
            <w:r w:rsidRPr="00F42A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697765">
              <w:rPr>
                <w:rFonts w:asciiTheme="majorBidi" w:hAnsiTheme="majorBidi"/>
                <w:sz w:val="32"/>
                <w:szCs w:val="32"/>
              </w:rPr>
              <w:t>382</w:t>
            </w:r>
          </w:p>
        </w:tc>
      </w:tr>
    </w:tbl>
    <w:p w14:paraId="1CCE5963" w14:textId="77777777" w:rsidR="007927E8" w:rsidRDefault="007927E8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4E031247" w14:textId="3A3BA24E" w:rsidR="007927E8" w:rsidRPr="00697765" w:rsidRDefault="007927E8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697765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66E11C16" w14:textId="4FCBC832" w:rsidR="007927E8" w:rsidRPr="00697765" w:rsidRDefault="007927E8" w:rsidP="00697765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97765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826AD2" w:rsidRPr="00697765">
        <w:rPr>
          <w:rFonts w:ascii="Angsana New" w:hAnsi="Angsana New"/>
          <w:sz w:val="32"/>
          <w:szCs w:val="32"/>
        </w:rPr>
        <w:t>18</w:t>
      </w:r>
      <w:r w:rsidRPr="00697765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826AD2" w:rsidRPr="00697765">
        <w:rPr>
          <w:rFonts w:ascii="Angsana New" w:hAnsi="Angsana New"/>
          <w:sz w:val="32"/>
          <w:szCs w:val="32"/>
        </w:rPr>
        <w:t xml:space="preserve"> 2569</w:t>
      </w:r>
      <w:r w:rsidRPr="00697765">
        <w:rPr>
          <w:rFonts w:ascii="Angsana New" w:hAnsi="Angsana New"/>
          <w:sz w:val="32"/>
          <w:szCs w:val="32"/>
          <w:cs/>
        </w:rPr>
        <w:t xml:space="preserve"> บริษัทย่อยได้ทำสัญญากู้ยืมเงิน จำนวน </w:t>
      </w:r>
      <w:r w:rsidRPr="00697765">
        <w:rPr>
          <w:rFonts w:ascii="Angsana New" w:hAnsi="Angsana New"/>
          <w:sz w:val="32"/>
          <w:szCs w:val="32"/>
        </w:rPr>
        <w:t xml:space="preserve">1 </w:t>
      </w:r>
      <w:r w:rsidRPr="00697765">
        <w:rPr>
          <w:rFonts w:ascii="Angsana New" w:hAnsi="Angsana New"/>
          <w:sz w:val="32"/>
          <w:szCs w:val="32"/>
          <w:cs/>
        </w:rPr>
        <w:t xml:space="preserve">ฉบับกับธนาคารในประเทศแห่งหนึ่ง มีวงเงินสินเชื่อจำนวนเงิน </w:t>
      </w:r>
      <w:r w:rsidRPr="00697765">
        <w:rPr>
          <w:rFonts w:ascii="Angsana New" w:hAnsi="Angsana New"/>
          <w:sz w:val="32"/>
          <w:szCs w:val="32"/>
        </w:rPr>
        <w:t xml:space="preserve">10 </w:t>
      </w:r>
      <w:r w:rsidRPr="00697765">
        <w:rPr>
          <w:rFonts w:ascii="Angsana New" w:hAnsi="Angsana New"/>
          <w:sz w:val="32"/>
          <w:szCs w:val="32"/>
          <w:cs/>
        </w:rPr>
        <w:t xml:space="preserve">ล้านบาท เพื่อเป็นเงินทุนหมุนเวียนในกิจการ เงินกู้ยืมนี้มีอัตราดอกเบี้ยในอัตรา </w:t>
      </w:r>
      <w:r w:rsidRPr="00697765">
        <w:rPr>
          <w:rFonts w:ascii="Angsana New" w:hAnsi="Angsana New"/>
          <w:sz w:val="32"/>
          <w:szCs w:val="32"/>
        </w:rPr>
        <w:t xml:space="preserve">0.00% - 10.94% </w:t>
      </w:r>
      <w:r w:rsidR="00826AD2" w:rsidRPr="0069776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697765">
        <w:rPr>
          <w:rFonts w:ascii="Angsana New" w:hAnsi="Angsana New"/>
          <w:sz w:val="32"/>
          <w:szCs w:val="32"/>
          <w:cs/>
        </w:rPr>
        <w:t xml:space="preserve">กำหนดชำระคืนเงินต้น งวดเดือนละ </w:t>
      </w:r>
      <w:r w:rsidRPr="00697765">
        <w:rPr>
          <w:rFonts w:ascii="Angsana New" w:hAnsi="Angsana New"/>
          <w:sz w:val="32"/>
          <w:szCs w:val="32"/>
        </w:rPr>
        <w:t xml:space="preserve">0.14 </w:t>
      </w:r>
      <w:r w:rsidRPr="00697765">
        <w:rPr>
          <w:rFonts w:ascii="Angsana New" w:hAnsi="Angsana New"/>
          <w:sz w:val="32"/>
          <w:szCs w:val="32"/>
          <w:cs/>
        </w:rPr>
        <w:t xml:space="preserve">ล้านบาท รวม </w:t>
      </w:r>
      <w:r w:rsidRPr="00697765">
        <w:rPr>
          <w:rFonts w:ascii="Angsana New" w:hAnsi="Angsana New"/>
          <w:sz w:val="32"/>
          <w:szCs w:val="32"/>
        </w:rPr>
        <w:t xml:space="preserve">120 </w:t>
      </w:r>
      <w:r w:rsidRPr="00697765">
        <w:rPr>
          <w:rFonts w:ascii="Angsana New" w:hAnsi="Angsana New"/>
          <w:sz w:val="32"/>
          <w:szCs w:val="32"/>
          <w:cs/>
        </w:rPr>
        <w:t>งวด</w:t>
      </w:r>
      <w:r w:rsidR="00826AD2" w:rsidRPr="00697765">
        <w:rPr>
          <w:rFonts w:ascii="Angsana New" w:hAnsi="Angsana New"/>
          <w:sz w:val="32"/>
          <w:szCs w:val="32"/>
        </w:rPr>
        <w:t xml:space="preserve"> </w:t>
      </w:r>
      <w:r w:rsidR="00826AD2" w:rsidRPr="00697765">
        <w:rPr>
          <w:rFonts w:ascii="Angsana New" w:hAnsi="Angsana New"/>
          <w:sz w:val="32"/>
          <w:szCs w:val="32"/>
          <w:cs/>
        </w:rPr>
        <w:t>เงินกู้ยืมนี้ค้ำประกันโดยบริษัท พรพรหมเม็ททอล จำกัด (มหาชน)</w:t>
      </w:r>
    </w:p>
    <w:p w14:paraId="06F0A88B" w14:textId="77777777" w:rsidR="00826AD2" w:rsidRDefault="00826AD2" w:rsidP="007927E8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2E559E82" w14:textId="77777777" w:rsidR="00697765" w:rsidRDefault="00697765" w:rsidP="007927E8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3BFD84D4" w14:textId="77777777" w:rsidR="00697765" w:rsidRDefault="00697765" w:rsidP="007927E8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C3A9781" w14:textId="77777777" w:rsidR="00697765" w:rsidRDefault="00697765" w:rsidP="007927E8">
      <w:pPr>
        <w:tabs>
          <w:tab w:val="left" w:pos="54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D54C572" w14:textId="0A3253B6" w:rsidR="005F652E" w:rsidRPr="00501F65" w:rsidRDefault="00A6092F" w:rsidP="00697765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01F65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18</w:t>
      </w:r>
      <w:r w:rsidR="005F652E" w:rsidRPr="00501F6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F652E" w:rsidRPr="00501F6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7D86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6206A3E" w14:textId="5BFFA6A5" w:rsidR="00570DBF" w:rsidRPr="00501F65" w:rsidRDefault="00570DBF" w:rsidP="00697765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1F65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B15B31" w:rsidRPr="00501F65">
        <w:rPr>
          <w:rFonts w:asciiTheme="majorBidi" w:hAnsiTheme="majorBidi"/>
          <w:sz w:val="32"/>
          <w:szCs w:val="32"/>
          <w:cs/>
        </w:rPr>
        <w:t>สำหรับ</w:t>
      </w:r>
      <w:r w:rsidR="00B15B31" w:rsidRPr="00501F65">
        <w:rPr>
          <w:rFonts w:asciiTheme="majorBidi" w:hAnsiTheme="majorBidi" w:cstheme="majorBidi"/>
          <w:sz w:val="32"/>
          <w:szCs w:val="32"/>
          <w:cs/>
        </w:rPr>
        <w:t>งวด</w:t>
      </w:r>
      <w:r w:rsidR="00501F65" w:rsidRPr="00501F6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B15B31" w:rsidRPr="00501F65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B15B31" w:rsidRPr="00501F65">
        <w:rPr>
          <w:rFonts w:asciiTheme="majorBidi" w:hAnsiTheme="majorBidi" w:cstheme="majorBidi"/>
          <w:sz w:val="32"/>
          <w:szCs w:val="32"/>
        </w:rPr>
        <w:t xml:space="preserve"> </w:t>
      </w:r>
      <w:r w:rsidR="00501F65" w:rsidRPr="00501F65">
        <w:rPr>
          <w:rFonts w:asciiTheme="majorBidi" w:hAnsiTheme="majorBidi" w:cstheme="majorBidi"/>
          <w:sz w:val="32"/>
          <w:szCs w:val="32"/>
        </w:rPr>
        <w:t xml:space="preserve">31 </w:t>
      </w:r>
      <w:r w:rsidR="00501F65" w:rsidRPr="0069776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01F65" w:rsidRPr="00501F65">
        <w:rPr>
          <w:rFonts w:asciiTheme="majorBidi" w:hAnsiTheme="majorBidi" w:cstheme="majorBidi"/>
          <w:sz w:val="32"/>
          <w:szCs w:val="32"/>
        </w:rPr>
        <w:t xml:space="preserve">2569 </w:t>
      </w:r>
      <w:r w:rsidR="00B15B31" w:rsidRPr="0069776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5"/>
        <w:gridCol w:w="1589"/>
      </w:tblGrid>
      <w:tr w:rsidR="00501F65" w:rsidRPr="00501F65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501F65" w:rsidRDefault="00D42704" w:rsidP="00697765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697765" w:rsidRDefault="00D42704" w:rsidP="0069776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501F65" w:rsidRPr="00501F65" w14:paraId="3486320D" w14:textId="77777777" w:rsidTr="00D8154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501F65" w:rsidRDefault="00D42704" w:rsidP="00697765">
            <w:pPr>
              <w:spacing w:line="36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501F65" w:rsidRDefault="00D42704" w:rsidP="00697765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09EEAD3D" w14:textId="77777777" w:rsidR="00D42704" w:rsidRPr="00501F65" w:rsidRDefault="00D42704" w:rsidP="00697765">
            <w:pPr>
              <w:pStyle w:val="Heading7"/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501F65" w:rsidRDefault="00D42704" w:rsidP="00697765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501F65" w:rsidRDefault="00D42704" w:rsidP="00697765">
            <w:pPr>
              <w:tabs>
                <w:tab w:val="clear" w:pos="1644"/>
                <w:tab w:val="left" w:pos="1540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01F65" w:rsidRPr="00501F65" w14:paraId="354C61B5" w14:textId="77777777" w:rsidTr="004426C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15576685" w:rsidR="004F5FB9" w:rsidRPr="00501F65" w:rsidRDefault="004F5FB9" w:rsidP="00697765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77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501F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6977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501F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01F65" w:rsidRPr="00501F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9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014A3DB" w14:textId="5636EF2C" w:rsidR="004F5FB9" w:rsidRPr="00501F65" w:rsidRDefault="00501F65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1F65">
              <w:rPr>
                <w:rFonts w:asciiTheme="majorBidi" w:hAnsiTheme="majorBidi" w:cstheme="majorBidi"/>
                <w:sz w:val="32"/>
                <w:szCs w:val="32"/>
              </w:rPr>
              <w:t>26,025</w:t>
            </w:r>
          </w:p>
        </w:tc>
        <w:tc>
          <w:tcPr>
            <w:tcW w:w="135" w:type="dxa"/>
            <w:vAlign w:val="bottom"/>
          </w:tcPr>
          <w:p w14:paraId="72DEDDD3" w14:textId="77777777" w:rsidR="004F5FB9" w:rsidRPr="00697765" w:rsidRDefault="004F5FB9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6AF0DC9D" w14:textId="1E82584A" w:rsidR="004F5FB9" w:rsidRPr="00697765" w:rsidRDefault="00501F65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1F65">
              <w:rPr>
                <w:rFonts w:asciiTheme="majorBidi" w:hAnsiTheme="majorBidi" w:cstheme="majorBidi"/>
                <w:sz w:val="32"/>
                <w:szCs w:val="32"/>
              </w:rPr>
              <w:t>21,914</w:t>
            </w:r>
          </w:p>
        </w:tc>
      </w:tr>
      <w:tr w:rsidR="00506CEB" w:rsidRPr="00501F65" w14:paraId="4B9EEEDE" w14:textId="77777777" w:rsidTr="00B833D5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1A7E275" w14:textId="460948AC" w:rsidR="00506CEB" w:rsidRPr="00697765" w:rsidRDefault="00506CEB" w:rsidP="00697765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7765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การเพิ่มขึ้นจากดอกเบี้ย</w:t>
            </w:r>
          </w:p>
        </w:tc>
        <w:tc>
          <w:tcPr>
            <w:tcW w:w="1587" w:type="dxa"/>
          </w:tcPr>
          <w:p w14:paraId="40A75502" w14:textId="14A32581" w:rsidR="00506CEB" w:rsidRPr="00501F65" w:rsidRDefault="00E91963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</w:t>
            </w:r>
          </w:p>
        </w:tc>
        <w:tc>
          <w:tcPr>
            <w:tcW w:w="135" w:type="dxa"/>
          </w:tcPr>
          <w:p w14:paraId="6E74F189" w14:textId="77777777" w:rsidR="00506CEB" w:rsidRPr="00697765" w:rsidRDefault="00506CEB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1762FD5F" w14:textId="219144F1" w:rsidR="00506CEB" w:rsidRPr="00717D72" w:rsidRDefault="00506CEB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17D72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506CEB" w:rsidRPr="00501F65" w14:paraId="0363FF9D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34401475" w:rsidR="00506CEB" w:rsidRPr="00697765" w:rsidRDefault="00506CEB" w:rsidP="00697765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7765"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จ่ายชำระระหว่างงวด</w:t>
            </w:r>
          </w:p>
        </w:tc>
        <w:tc>
          <w:tcPr>
            <w:tcW w:w="1587" w:type="dxa"/>
          </w:tcPr>
          <w:p w14:paraId="7F182638" w14:textId="61FCBE4C" w:rsidR="00506CEB" w:rsidRPr="00501F65" w:rsidRDefault="00506CEB" w:rsidP="006977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6CEB">
              <w:rPr>
                <w:rFonts w:asciiTheme="majorBidi" w:hAnsiTheme="majorBidi" w:cstheme="majorBidi"/>
                <w:sz w:val="32"/>
                <w:szCs w:val="32"/>
              </w:rPr>
              <w:t>(1,</w:t>
            </w:r>
            <w:r w:rsidR="00E91963">
              <w:rPr>
                <w:rFonts w:asciiTheme="majorBidi" w:hAnsiTheme="majorBidi" w:cstheme="majorBidi"/>
                <w:sz w:val="32"/>
                <w:szCs w:val="32"/>
              </w:rPr>
              <w:t>060</w:t>
            </w:r>
            <w:r w:rsidRPr="00506C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5C7F3E3C" w14:textId="77777777" w:rsidR="00506CEB" w:rsidRPr="00697765" w:rsidRDefault="00506CEB" w:rsidP="006977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1883626F" w14:textId="56A68088" w:rsidR="00506CEB" w:rsidRPr="00501F65" w:rsidRDefault="00506CEB" w:rsidP="006977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93315">
              <w:rPr>
                <w:rFonts w:asciiTheme="majorBidi" w:hAnsiTheme="majorBidi" w:cstheme="majorBidi"/>
                <w:sz w:val="32"/>
                <w:szCs w:val="32"/>
              </w:rPr>
              <w:t>(588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6CEB" w:rsidRPr="00501F65" w14:paraId="1B9AA734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381D41F3" w:rsidR="00506CEB" w:rsidRPr="00501F65" w:rsidRDefault="00506CEB" w:rsidP="00697765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977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501F65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31 </w:t>
            </w:r>
            <w:r w:rsidRPr="00697765">
              <w:rPr>
                <w:rFonts w:asciiTheme="majorBidi" w:eastAsia="Calibri" w:hAnsiTheme="majorBidi"/>
                <w:kern w:val="2"/>
                <w:sz w:val="32"/>
                <w:szCs w:val="32"/>
                <w:cs/>
                <w14:ligatures w14:val="standardContextual"/>
              </w:rPr>
              <w:t xml:space="preserve">มีนาคม </w:t>
            </w:r>
            <w:r w:rsidRPr="00501F65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2569</w:t>
            </w:r>
            <w:r w:rsidR="00E9196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s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65274C3" w14:textId="6D1A3190" w:rsidR="00506CEB" w:rsidRPr="00506CEB" w:rsidRDefault="00506CEB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6CEB">
              <w:rPr>
                <w:rFonts w:asciiTheme="majorBidi" w:hAnsiTheme="majorBidi" w:cstheme="majorBidi"/>
                <w:sz w:val="32"/>
                <w:szCs w:val="32"/>
              </w:rPr>
              <w:t>25,322</w:t>
            </w:r>
          </w:p>
        </w:tc>
        <w:tc>
          <w:tcPr>
            <w:tcW w:w="135" w:type="dxa"/>
          </w:tcPr>
          <w:p w14:paraId="74562D63" w14:textId="77777777" w:rsidR="00506CEB" w:rsidRPr="00697765" w:rsidRDefault="00506CEB" w:rsidP="006977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</w:tcBorders>
          </w:tcPr>
          <w:p w14:paraId="291812EC" w14:textId="0D61FDDF" w:rsidR="00506CEB" w:rsidRPr="00501F65" w:rsidRDefault="00506CEB" w:rsidP="00697765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21,611</w:t>
            </w:r>
          </w:p>
        </w:tc>
      </w:tr>
      <w:tr w:rsidR="00506CEB" w:rsidRPr="00501F65" w14:paraId="6A171F06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506CEB" w:rsidRPr="00697765" w:rsidRDefault="00506CEB" w:rsidP="00697765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77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977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</w:tcPr>
          <w:p w14:paraId="6E1B76C7" w14:textId="20EC51A2" w:rsidR="00506CEB" w:rsidRPr="00506CEB" w:rsidRDefault="00506CEB" w:rsidP="006977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06CEB">
              <w:rPr>
                <w:rFonts w:asciiTheme="majorBidi" w:hAnsiTheme="majorBidi" w:cstheme="majorBidi"/>
                <w:sz w:val="32"/>
                <w:szCs w:val="32"/>
              </w:rPr>
              <w:t>(2,767)</w:t>
            </w:r>
          </w:p>
        </w:tc>
        <w:tc>
          <w:tcPr>
            <w:tcW w:w="135" w:type="dxa"/>
          </w:tcPr>
          <w:p w14:paraId="2EA89419" w14:textId="77777777" w:rsidR="00506CEB" w:rsidRPr="00697765" w:rsidRDefault="00506CEB" w:rsidP="006977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</w:tcPr>
          <w:p w14:paraId="14465AD3" w14:textId="12F97BAF" w:rsidR="00506CEB" w:rsidRPr="00501F65" w:rsidRDefault="00506CEB" w:rsidP="00697765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(1,403)</w:t>
            </w:r>
          </w:p>
        </w:tc>
      </w:tr>
      <w:tr w:rsidR="00506CEB" w:rsidRPr="00501F65" w14:paraId="328BB6EA" w14:textId="77777777" w:rsidTr="000B22E3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506CEB" w:rsidRPr="00697765" w:rsidRDefault="00506CEB" w:rsidP="00697765">
            <w:pPr>
              <w:spacing w:line="36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9776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7E50A687" w14:textId="2504721E" w:rsidR="00506CEB" w:rsidRPr="00506CEB" w:rsidRDefault="00506CEB" w:rsidP="0069776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06CEB">
              <w:rPr>
                <w:rFonts w:asciiTheme="majorBidi" w:hAnsiTheme="majorBidi" w:cstheme="majorBidi"/>
                <w:sz w:val="32"/>
                <w:szCs w:val="32"/>
              </w:rPr>
              <w:t>22,555</w:t>
            </w:r>
          </w:p>
        </w:tc>
        <w:tc>
          <w:tcPr>
            <w:tcW w:w="135" w:type="dxa"/>
          </w:tcPr>
          <w:p w14:paraId="77119109" w14:textId="77777777" w:rsidR="00506CEB" w:rsidRPr="00697765" w:rsidRDefault="00506CEB" w:rsidP="006977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9" w:type="dxa"/>
            <w:tcBorders>
              <w:top w:val="single" w:sz="6" w:space="0" w:color="auto"/>
              <w:bottom w:val="double" w:sz="6" w:space="0" w:color="auto"/>
            </w:tcBorders>
          </w:tcPr>
          <w:p w14:paraId="77F5FA2E" w14:textId="35E3A6F6" w:rsidR="00506CEB" w:rsidRPr="00501F65" w:rsidRDefault="00506CEB" w:rsidP="00697765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20,208</w:t>
            </w:r>
          </w:p>
        </w:tc>
      </w:tr>
    </w:tbl>
    <w:p w14:paraId="3840D98B" w14:textId="0E6A4FDA" w:rsidR="00055693" w:rsidRDefault="00055693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rPr>
          <w:rFonts w:asciiTheme="majorBidi" w:hAnsiTheme="majorBidi" w:cstheme="majorBidi"/>
          <w:color w:val="EE0000"/>
          <w:position w:val="2"/>
          <w:sz w:val="32"/>
          <w:szCs w:val="32"/>
        </w:rPr>
      </w:pPr>
    </w:p>
    <w:p w14:paraId="2DE111E9" w14:textId="32AABD11" w:rsidR="00501F65" w:rsidRPr="00DF0F22" w:rsidRDefault="00501F65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DF0F22">
        <w:rPr>
          <w:rFonts w:asciiTheme="majorBidi" w:hAnsiTheme="majorBidi" w:cstheme="majorBidi" w:hint="cs"/>
          <w:position w:val="2"/>
          <w:sz w:val="32"/>
          <w:szCs w:val="32"/>
          <w:cs/>
        </w:rPr>
        <w:t>ค่าใช้จ่ายที่เกี่ยวข้องกับสัญญาเช่า</w:t>
      </w:r>
      <w:r w:rsidRPr="00DF0F22">
        <w:rPr>
          <w:rFonts w:asciiTheme="majorBidi" w:hAnsiTheme="majorBidi" w:cstheme="majorBidi"/>
          <w:position w:val="2"/>
          <w:sz w:val="32"/>
          <w:szCs w:val="32"/>
          <w:cs/>
        </w:rPr>
        <w:t>ที่รับรู้ในงบกำไรขาดทุนเบ็ดเสร็จสำหรับงวด</w:t>
      </w:r>
      <w:r w:rsidRPr="00DF0F22">
        <w:rPr>
          <w:rFonts w:asciiTheme="majorBidi" w:hAnsiTheme="majorBidi" w:cstheme="majorBidi" w:hint="cs"/>
          <w:position w:val="2"/>
          <w:sz w:val="32"/>
          <w:szCs w:val="32"/>
          <w:cs/>
        </w:rPr>
        <w:t>สาม</w:t>
      </w:r>
      <w:r w:rsidRPr="00DF0F22">
        <w:rPr>
          <w:rFonts w:asciiTheme="majorBidi" w:hAnsiTheme="majorBidi" w:cstheme="majorBidi"/>
          <w:position w:val="2"/>
          <w:sz w:val="32"/>
          <w:szCs w:val="32"/>
          <w:cs/>
        </w:rPr>
        <w:t>เดือนสิ้นสุดวันที่</w:t>
      </w:r>
      <w:r w:rsidRPr="00DF0F22">
        <w:rPr>
          <w:rFonts w:asciiTheme="majorBidi" w:hAnsiTheme="majorBidi" w:cstheme="majorBidi"/>
          <w:position w:val="2"/>
          <w:sz w:val="32"/>
          <w:szCs w:val="32"/>
        </w:rPr>
        <w:t xml:space="preserve"> 31</w:t>
      </w:r>
      <w:r w:rsidRPr="00DF0F22">
        <w:rPr>
          <w:rFonts w:asciiTheme="majorBidi" w:hAnsiTheme="majorBidi" w:cstheme="majorBidi" w:hint="cs"/>
          <w:position w:val="2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position w:val="2"/>
          <w:sz w:val="32"/>
          <w:szCs w:val="32"/>
          <w:cs/>
        </w:rPr>
        <w:t>มีนาคม</w:t>
      </w:r>
      <w:r w:rsidRPr="00DF0F22">
        <w:rPr>
          <w:rFonts w:asciiTheme="majorBidi" w:hAnsiTheme="majorBidi" w:cstheme="majorBidi"/>
          <w:position w:val="2"/>
          <w:sz w:val="32"/>
          <w:szCs w:val="32"/>
        </w:rPr>
        <w:t xml:space="preserve"> 256</w:t>
      </w:r>
      <w:r>
        <w:rPr>
          <w:rFonts w:asciiTheme="majorBidi" w:hAnsiTheme="majorBidi" w:cstheme="majorBidi"/>
          <w:position w:val="2"/>
          <w:sz w:val="32"/>
          <w:szCs w:val="32"/>
        </w:rPr>
        <w:t>9</w:t>
      </w:r>
      <w:r w:rsidRPr="00DF0F22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position w:val="2"/>
          <w:sz w:val="32"/>
          <w:szCs w:val="32"/>
          <w:cs/>
        </w:rPr>
        <w:t xml:space="preserve">และ </w:t>
      </w:r>
      <w:r w:rsidRPr="00DF0F22">
        <w:rPr>
          <w:rFonts w:asciiTheme="majorBidi" w:hAnsiTheme="majorBidi" w:cstheme="majorBidi"/>
          <w:position w:val="2"/>
          <w:sz w:val="32"/>
          <w:szCs w:val="32"/>
        </w:rPr>
        <w:t>256</w:t>
      </w:r>
      <w:r>
        <w:rPr>
          <w:rFonts w:asciiTheme="majorBidi" w:hAnsiTheme="majorBidi" w:cstheme="majorBidi"/>
          <w:position w:val="2"/>
          <w:sz w:val="32"/>
          <w:szCs w:val="32"/>
        </w:rPr>
        <w:t>8</w:t>
      </w:r>
      <w:r w:rsidRPr="00697765">
        <w:rPr>
          <w:rFonts w:asciiTheme="majorBidi" w:hAnsiTheme="majorBidi" w:cstheme="majorBidi"/>
          <w:position w:val="2"/>
          <w:sz w:val="32"/>
          <w:szCs w:val="32"/>
          <w:cs/>
        </w:rPr>
        <w:t xml:space="preserve">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501F65" w:rsidRPr="00697765" w14:paraId="25215883" w14:textId="77777777" w:rsidTr="00336DFC">
        <w:trPr>
          <w:trHeight w:val="20"/>
        </w:trPr>
        <w:tc>
          <w:tcPr>
            <w:tcW w:w="3458" w:type="dxa"/>
          </w:tcPr>
          <w:p w14:paraId="2E78E5A5" w14:textId="77777777" w:rsidR="00501F65" w:rsidRPr="00697765" w:rsidRDefault="00501F65" w:rsidP="00697765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6F0EC826" w14:textId="77777777" w:rsidR="00501F65" w:rsidRPr="00697765" w:rsidRDefault="00501F65" w:rsidP="0069776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01F65" w:rsidRPr="00697765" w14:paraId="49555E19" w14:textId="77777777" w:rsidTr="00336DFC">
        <w:trPr>
          <w:trHeight w:val="20"/>
        </w:trPr>
        <w:tc>
          <w:tcPr>
            <w:tcW w:w="3458" w:type="dxa"/>
          </w:tcPr>
          <w:p w14:paraId="0B4D5310" w14:textId="77777777" w:rsidR="00501F65" w:rsidRPr="00697765" w:rsidRDefault="00501F65" w:rsidP="00697765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784C81" w14:textId="77777777" w:rsidR="00501F65" w:rsidRPr="00697765" w:rsidRDefault="00501F65" w:rsidP="0069776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21BB37A" w14:textId="77777777" w:rsidR="00501F65" w:rsidRPr="00697765" w:rsidRDefault="00501F65" w:rsidP="00697765">
            <w:pPr>
              <w:spacing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C11527" w14:textId="77777777" w:rsidR="00501F65" w:rsidRPr="00697765" w:rsidRDefault="00501F65" w:rsidP="0069776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1F65" w:rsidRPr="00697765" w14:paraId="20CE032B" w14:textId="77777777" w:rsidTr="00336DFC">
        <w:trPr>
          <w:trHeight w:val="20"/>
        </w:trPr>
        <w:tc>
          <w:tcPr>
            <w:tcW w:w="3458" w:type="dxa"/>
          </w:tcPr>
          <w:p w14:paraId="6B07B242" w14:textId="77777777" w:rsidR="00501F65" w:rsidRPr="00697765" w:rsidRDefault="00501F65" w:rsidP="00697765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4E6B44" w14:textId="46361960" w:rsidR="00501F65" w:rsidRPr="00697765" w:rsidRDefault="00501F65" w:rsidP="00697765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75C8B9" w14:textId="77777777" w:rsidR="00501F65" w:rsidRPr="00697765" w:rsidRDefault="00501F65" w:rsidP="0069776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9A243D0" w14:textId="26401DEC" w:rsidR="00501F65" w:rsidRPr="00697765" w:rsidRDefault="00501F65" w:rsidP="00697765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21105DE7" w14:textId="77777777" w:rsidR="00501F65" w:rsidRPr="00697765" w:rsidRDefault="00501F65" w:rsidP="0069776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EF2A82" w14:textId="065FEF93" w:rsidR="00501F65" w:rsidRPr="00697765" w:rsidRDefault="00501F65" w:rsidP="00697765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3E6A8E" w14:textId="77777777" w:rsidR="00501F65" w:rsidRPr="00697765" w:rsidRDefault="00501F65" w:rsidP="00697765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28AC5AC" w14:textId="251767E8" w:rsidR="00501F65" w:rsidRPr="00697765" w:rsidRDefault="00501F65" w:rsidP="00697765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B7F49" w:rsidRPr="00697765" w14:paraId="74F9D3C8" w14:textId="77777777" w:rsidTr="00336DFC">
        <w:trPr>
          <w:trHeight w:val="20"/>
        </w:trPr>
        <w:tc>
          <w:tcPr>
            <w:tcW w:w="3458" w:type="dxa"/>
          </w:tcPr>
          <w:p w14:paraId="1A5C5E7E" w14:textId="77777777" w:rsidR="000B7F49" w:rsidRPr="00697765" w:rsidRDefault="000B7F49" w:rsidP="00697765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A1D865" w14:textId="4F9E54D4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1,50</w:t>
            </w:r>
            <w:r w:rsidR="00A87D67" w:rsidRPr="0069776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  <w:vAlign w:val="bottom"/>
          </w:tcPr>
          <w:p w14:paraId="2FF7859E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5CDB997" w14:textId="214C1EB6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1,352</w:t>
            </w:r>
          </w:p>
        </w:tc>
        <w:tc>
          <w:tcPr>
            <w:tcW w:w="134" w:type="dxa"/>
            <w:vAlign w:val="bottom"/>
          </w:tcPr>
          <w:p w14:paraId="0055C2BB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51C307C" w14:textId="608DB06C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1,117</w:t>
            </w:r>
          </w:p>
        </w:tc>
        <w:tc>
          <w:tcPr>
            <w:tcW w:w="134" w:type="dxa"/>
            <w:vAlign w:val="bottom"/>
          </w:tcPr>
          <w:p w14:paraId="557CF9DC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vAlign w:val="bottom"/>
          </w:tcPr>
          <w:p w14:paraId="368A5C0B" w14:textId="48BEC42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1,064</w:t>
            </w:r>
          </w:p>
        </w:tc>
      </w:tr>
      <w:tr w:rsidR="000B7F49" w:rsidRPr="00697765" w14:paraId="2D53D490" w14:textId="77777777" w:rsidTr="00336DFC">
        <w:trPr>
          <w:trHeight w:val="20"/>
        </w:trPr>
        <w:tc>
          <w:tcPr>
            <w:tcW w:w="3458" w:type="dxa"/>
          </w:tcPr>
          <w:p w14:paraId="2F3E8BEE" w14:textId="77777777" w:rsidR="000B7F49" w:rsidRPr="00697765" w:rsidRDefault="000B7F49" w:rsidP="00697765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D8AEF13" w14:textId="60623F49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134" w:type="dxa"/>
            <w:vAlign w:val="bottom"/>
          </w:tcPr>
          <w:p w14:paraId="26025590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2994EDA" w14:textId="21F5AB78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1,247</w:t>
            </w:r>
          </w:p>
        </w:tc>
        <w:tc>
          <w:tcPr>
            <w:tcW w:w="134" w:type="dxa"/>
            <w:vAlign w:val="bottom"/>
          </w:tcPr>
          <w:p w14:paraId="0E72DD5C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A2D5EE" w14:textId="6319DE2C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34" w:type="dxa"/>
            <w:vAlign w:val="bottom"/>
          </w:tcPr>
          <w:p w14:paraId="6CF5FE8C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34334110" w14:textId="6A073225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 xml:space="preserve">  29</w:t>
            </w:r>
            <w:r w:rsidRPr="00697765">
              <w:rPr>
                <w:rFonts w:asciiTheme="majorBidi" w:hAnsiTheme="majorBidi" w:hint="cs"/>
                <w:sz w:val="26"/>
                <w:szCs w:val="26"/>
              </w:rPr>
              <w:t>3</w:t>
            </w:r>
          </w:p>
        </w:tc>
      </w:tr>
      <w:tr w:rsidR="000B7F49" w:rsidRPr="00697765" w14:paraId="21C6F6E0" w14:textId="77777777" w:rsidTr="00336DFC">
        <w:trPr>
          <w:trHeight w:val="20"/>
        </w:trPr>
        <w:tc>
          <w:tcPr>
            <w:tcW w:w="3458" w:type="dxa"/>
          </w:tcPr>
          <w:p w14:paraId="040E5250" w14:textId="77777777" w:rsidR="000B7F49" w:rsidRPr="00697765" w:rsidRDefault="000B7F49" w:rsidP="00697765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</w:tcPr>
          <w:p w14:paraId="34786ACE" w14:textId="3422BEBE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134" w:type="dxa"/>
            <w:vAlign w:val="bottom"/>
          </w:tcPr>
          <w:p w14:paraId="0AA62CF7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417C830" w14:textId="234E31B5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794</w:t>
            </w:r>
          </w:p>
        </w:tc>
        <w:tc>
          <w:tcPr>
            <w:tcW w:w="134" w:type="dxa"/>
            <w:vAlign w:val="bottom"/>
          </w:tcPr>
          <w:p w14:paraId="3F67A5B7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4D33E0" w14:textId="7548C49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  <w:vAlign w:val="bottom"/>
          </w:tcPr>
          <w:p w14:paraId="5ACBDC69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59D37F49" w14:textId="0A5FE2CE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8</w:t>
            </w:r>
          </w:p>
        </w:tc>
      </w:tr>
      <w:tr w:rsidR="000B7F49" w:rsidRPr="00697765" w14:paraId="663084B4" w14:textId="77777777" w:rsidTr="00336DFC">
        <w:trPr>
          <w:trHeight w:val="20"/>
        </w:trPr>
        <w:tc>
          <w:tcPr>
            <w:tcW w:w="3458" w:type="dxa"/>
          </w:tcPr>
          <w:p w14:paraId="68F9C3AB" w14:textId="12914F34" w:rsidR="000B7F49" w:rsidRPr="00697765" w:rsidRDefault="000B7F49" w:rsidP="00697765">
            <w:pPr>
              <w:spacing w:line="30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อ้างอิงมีมูลค่าต่ำ</w:t>
            </w:r>
          </w:p>
        </w:tc>
        <w:tc>
          <w:tcPr>
            <w:tcW w:w="1134" w:type="dxa"/>
          </w:tcPr>
          <w:p w14:paraId="2F6891B9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2F8825" w14:textId="0EC8260E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34" w:type="dxa"/>
            <w:vAlign w:val="bottom"/>
          </w:tcPr>
          <w:p w14:paraId="0086F2AD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85330D9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380997" w14:textId="5A85D8A3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4" w:type="dxa"/>
            <w:vAlign w:val="bottom"/>
          </w:tcPr>
          <w:p w14:paraId="05D4B270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CE183A" w14:textId="4AE7BBC4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34" w:type="dxa"/>
            <w:vAlign w:val="bottom"/>
          </w:tcPr>
          <w:p w14:paraId="3C8442FC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390A9630" w14:textId="7EB86ADC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 w:hint="cs"/>
                <w:sz w:val="26"/>
                <w:szCs w:val="26"/>
              </w:rPr>
              <w:t>73</w:t>
            </w:r>
          </w:p>
        </w:tc>
      </w:tr>
      <w:tr w:rsidR="000B7F49" w:rsidRPr="00697765" w14:paraId="569435D2" w14:textId="77777777" w:rsidTr="00336DFC">
        <w:trPr>
          <w:trHeight w:val="20"/>
        </w:trPr>
        <w:tc>
          <w:tcPr>
            <w:tcW w:w="3458" w:type="dxa"/>
          </w:tcPr>
          <w:p w14:paraId="6E5FE25A" w14:textId="77777777" w:rsidR="000B7F49" w:rsidRPr="00697765" w:rsidRDefault="000B7F49" w:rsidP="00697765">
            <w:pPr>
              <w:spacing w:line="300" w:lineRule="exact"/>
              <w:ind w:left="511" w:hanging="227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7B8549" w14:textId="2C730582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2,74</w:t>
            </w:r>
            <w:r w:rsidR="00A87D67" w:rsidRPr="0069776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vAlign w:val="bottom"/>
          </w:tcPr>
          <w:p w14:paraId="70B5459E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53CA13A" w14:textId="0B61D162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3,493</w:t>
            </w:r>
          </w:p>
        </w:tc>
        <w:tc>
          <w:tcPr>
            <w:tcW w:w="134" w:type="dxa"/>
            <w:vAlign w:val="bottom"/>
          </w:tcPr>
          <w:p w14:paraId="32021E64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54A099" w14:textId="224F7F92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1,483</w:t>
            </w:r>
          </w:p>
        </w:tc>
        <w:tc>
          <w:tcPr>
            <w:tcW w:w="134" w:type="dxa"/>
            <w:vAlign w:val="bottom"/>
          </w:tcPr>
          <w:p w14:paraId="47A1BEE2" w14:textId="7777777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24D1E0" w14:textId="092EC8F7" w:rsidR="000B7F49" w:rsidRPr="00697765" w:rsidRDefault="000B7F49" w:rsidP="0069776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1,438</w:t>
            </w:r>
          </w:p>
        </w:tc>
      </w:tr>
    </w:tbl>
    <w:p w14:paraId="7B0DF3CA" w14:textId="77777777" w:rsidR="00501F65" w:rsidRDefault="00501F65" w:rsidP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EE0000"/>
          <w:position w:val="2"/>
          <w:sz w:val="32"/>
          <w:szCs w:val="32"/>
        </w:rPr>
      </w:pPr>
    </w:p>
    <w:p w14:paraId="0AFCE115" w14:textId="77777777" w:rsidR="00E661E0" w:rsidRPr="00697765" w:rsidRDefault="00E661E0" w:rsidP="00697765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141CA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19</w:t>
      </w:r>
      <w:r w:rsidRPr="006141CA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Pr="006141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2253944F" w14:textId="72FDD1D0" w:rsidR="00E661E0" w:rsidRPr="00697765" w:rsidRDefault="00E661E0" w:rsidP="00697765">
      <w:pPr>
        <w:pStyle w:val="BodyTextIndent"/>
        <w:tabs>
          <w:tab w:val="clear" w:pos="907"/>
          <w:tab w:val="left" w:pos="284"/>
          <w:tab w:val="left" w:pos="851"/>
        </w:tabs>
        <w:spacing w:after="0"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41CA">
        <w:rPr>
          <w:rFonts w:asciiTheme="majorBidi" w:hAnsiTheme="majorBidi" w:cstheme="majorBidi"/>
          <w:sz w:val="32"/>
          <w:szCs w:val="32"/>
        </w:rPr>
        <w:tab/>
      </w:r>
      <w:r w:rsidRPr="006141CA">
        <w:rPr>
          <w:rFonts w:asciiTheme="majorBidi" w:hAnsiTheme="majorBidi" w:cstheme="majorBidi"/>
          <w:sz w:val="32"/>
          <w:szCs w:val="32"/>
        </w:rPr>
        <w:tab/>
      </w:r>
      <w:r w:rsidRPr="006141CA">
        <w:rPr>
          <w:rFonts w:asciiTheme="majorBidi" w:hAnsiTheme="majorBidi" w:cstheme="majorBidi"/>
          <w:sz w:val="32"/>
          <w:szCs w:val="32"/>
        </w:rPr>
        <w:tab/>
      </w:r>
      <w:r w:rsidRPr="006141C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Pr="006141CA">
        <w:rPr>
          <w:rFonts w:asciiTheme="majorBidi" w:hAnsiTheme="majorBidi" w:cstheme="majorBidi" w:hint="cs"/>
          <w:sz w:val="32"/>
          <w:szCs w:val="32"/>
          <w:cs/>
        </w:rPr>
        <w:t>สามเ</w:t>
      </w:r>
      <w:r w:rsidRPr="006141CA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Pr="006141CA">
        <w:rPr>
          <w:rFonts w:asciiTheme="majorBidi" w:hAnsiTheme="majorBidi" w:cstheme="majorBidi"/>
          <w:sz w:val="32"/>
          <w:szCs w:val="32"/>
        </w:rPr>
        <w:t xml:space="preserve"> 31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6141C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141CA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402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E661E0" w:rsidRPr="00697765" w14:paraId="7C2DBD55" w14:textId="77777777" w:rsidTr="00055693">
        <w:trPr>
          <w:cantSplit/>
          <w:trHeight w:val="20"/>
        </w:trPr>
        <w:tc>
          <w:tcPr>
            <w:tcW w:w="3458" w:type="dxa"/>
          </w:tcPr>
          <w:p w14:paraId="7B6D5E95" w14:textId="7777777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2DD269B3" w14:textId="7777777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val="en-US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661E0" w:rsidRPr="00697765" w14:paraId="02C8C774" w14:textId="77777777" w:rsidTr="009C1387">
        <w:trPr>
          <w:cantSplit/>
          <w:trHeight w:val="20"/>
        </w:trPr>
        <w:tc>
          <w:tcPr>
            <w:tcW w:w="3458" w:type="dxa"/>
          </w:tcPr>
          <w:p w14:paraId="01C566C2" w14:textId="7777777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3E424" w14:textId="77777777" w:rsidR="00E661E0" w:rsidRPr="00697765" w:rsidRDefault="00E661E0" w:rsidP="006977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6953ED61" w14:textId="77777777" w:rsidR="00E661E0" w:rsidRPr="00697765" w:rsidRDefault="00E661E0" w:rsidP="006977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68AD4" w14:textId="77777777" w:rsidR="00E661E0" w:rsidRPr="00697765" w:rsidRDefault="00E661E0" w:rsidP="0069776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661E0" w:rsidRPr="00697765" w14:paraId="5AC040DD" w14:textId="77777777" w:rsidTr="009C1387">
        <w:trPr>
          <w:cantSplit/>
          <w:trHeight w:val="20"/>
        </w:trPr>
        <w:tc>
          <w:tcPr>
            <w:tcW w:w="3458" w:type="dxa"/>
          </w:tcPr>
          <w:p w14:paraId="6B9857D9" w14:textId="7777777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6F0E34" w14:textId="3CAA7BC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580C0BA" w14:textId="7777777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6E5F43" w14:textId="38F40135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4" w:type="dxa"/>
          </w:tcPr>
          <w:p w14:paraId="30494FF4" w14:textId="7777777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78D097A" w14:textId="1550F3B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B14BE3" w14:textId="77777777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54B910A4" w14:textId="697D06CA" w:rsidR="00E661E0" w:rsidRPr="00697765" w:rsidRDefault="00E661E0" w:rsidP="00697765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661E0" w:rsidRPr="00697765" w14:paraId="091201D6" w14:textId="77777777" w:rsidTr="009C1387">
        <w:trPr>
          <w:cantSplit/>
          <w:trHeight w:val="20"/>
        </w:trPr>
        <w:tc>
          <w:tcPr>
            <w:tcW w:w="3458" w:type="dxa"/>
          </w:tcPr>
          <w:p w14:paraId="1C853D99" w14:textId="77777777" w:rsidR="00E661E0" w:rsidRPr="00697765" w:rsidRDefault="00E661E0" w:rsidP="00697765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3E98CBDB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D17005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BC33307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A896AC2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D17ECE" w14:textId="77777777" w:rsidR="00E661E0" w:rsidRPr="00697765" w:rsidRDefault="00E661E0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FA4EB8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64AAD749" w14:textId="77777777" w:rsidR="00E661E0" w:rsidRPr="00697765" w:rsidRDefault="00E661E0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1E0" w:rsidRPr="00697765" w14:paraId="52417754" w14:textId="77777777" w:rsidTr="009C1387">
        <w:trPr>
          <w:cantSplit/>
          <w:trHeight w:val="20"/>
        </w:trPr>
        <w:tc>
          <w:tcPr>
            <w:tcW w:w="3458" w:type="dxa"/>
          </w:tcPr>
          <w:p w14:paraId="12DD1AF4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475FBC8F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ED1A373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B784307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1FB02BA0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48668EC" w14:textId="77777777" w:rsidR="00E661E0" w:rsidRPr="00697765" w:rsidRDefault="00E661E0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37410BB" w14:textId="77777777" w:rsidR="00E661E0" w:rsidRPr="00697765" w:rsidRDefault="00E661E0" w:rsidP="00697765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14:paraId="46B2BE75" w14:textId="77777777" w:rsidR="00E661E0" w:rsidRPr="00697765" w:rsidRDefault="00E661E0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C1387" w:rsidRPr="00697765" w14:paraId="078246BB" w14:textId="77777777" w:rsidTr="009C1387">
        <w:trPr>
          <w:cantSplit/>
          <w:trHeight w:val="20"/>
        </w:trPr>
        <w:tc>
          <w:tcPr>
            <w:tcW w:w="3458" w:type="dxa"/>
          </w:tcPr>
          <w:p w14:paraId="348BAFC7" w14:textId="77777777" w:rsidR="009C1387" w:rsidRPr="00697765" w:rsidRDefault="009C1387" w:rsidP="00697765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  <w:vAlign w:val="bottom"/>
          </w:tcPr>
          <w:p w14:paraId="6DE32C19" w14:textId="56DE57C6" w:rsidR="009C1387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91963" w:rsidRPr="00697765">
              <w:rPr>
                <w:rFonts w:asciiTheme="majorBidi" w:hAnsiTheme="majorBidi" w:cstheme="majorBidi"/>
                <w:sz w:val="26"/>
                <w:szCs w:val="26"/>
              </w:rPr>
              <w:t>6,72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vAlign w:val="bottom"/>
          </w:tcPr>
          <w:p w14:paraId="3F1FADDF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D5E2857" w14:textId="2423061B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12,048</w:t>
            </w:r>
          </w:p>
        </w:tc>
        <w:tc>
          <w:tcPr>
            <w:tcW w:w="134" w:type="dxa"/>
            <w:vAlign w:val="bottom"/>
          </w:tcPr>
          <w:p w14:paraId="603E73C3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6EBD7BB" w14:textId="60FC4893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5,987 </w:t>
            </w:r>
          </w:p>
        </w:tc>
        <w:tc>
          <w:tcPr>
            <w:tcW w:w="134" w:type="dxa"/>
            <w:vAlign w:val="bottom"/>
          </w:tcPr>
          <w:p w14:paraId="30BFFD3F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0632B55" w14:textId="002159A2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   4,740</w:t>
            </w:r>
          </w:p>
        </w:tc>
      </w:tr>
      <w:tr w:rsidR="009C1387" w:rsidRPr="00697765" w14:paraId="05661F71" w14:textId="77777777" w:rsidTr="009C1387">
        <w:trPr>
          <w:cantSplit/>
          <w:trHeight w:val="20"/>
        </w:trPr>
        <w:tc>
          <w:tcPr>
            <w:tcW w:w="3458" w:type="dxa"/>
          </w:tcPr>
          <w:p w14:paraId="2BE02829" w14:textId="77777777" w:rsidR="009C1387" w:rsidRPr="00697765" w:rsidRDefault="009C1387" w:rsidP="00697765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51717786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903263A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58DE2AAD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E18241C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F2E2A46" w14:textId="6C5E6C2D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0918B30C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3999141" w14:textId="77777777" w:rsidR="009C1387" w:rsidRPr="00697765" w:rsidRDefault="009C1387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60AD" w:rsidRPr="00697765" w14:paraId="1729A977" w14:textId="77777777" w:rsidTr="00F00E54">
        <w:trPr>
          <w:cantSplit/>
          <w:trHeight w:val="20"/>
        </w:trPr>
        <w:tc>
          <w:tcPr>
            <w:tcW w:w="3458" w:type="dxa"/>
          </w:tcPr>
          <w:p w14:paraId="39D0E7B3" w14:textId="7CCC7890" w:rsidR="009B60AD" w:rsidRPr="00697765" w:rsidRDefault="009B60AD" w:rsidP="00697765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454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1134" w:type="dxa"/>
          </w:tcPr>
          <w:p w14:paraId="021CEC26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5599F7" w14:textId="0F4CFE8A" w:rsidR="009B60AD" w:rsidRPr="00697765" w:rsidRDefault="00E91963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B60AD" w:rsidRPr="00697765">
              <w:rPr>
                <w:rFonts w:asciiTheme="majorBidi" w:hAnsiTheme="majorBidi" w:cstheme="majorBidi"/>
                <w:sz w:val="26"/>
                <w:szCs w:val="26"/>
              </w:rPr>
              <w:t>2,955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vAlign w:val="bottom"/>
          </w:tcPr>
          <w:p w14:paraId="55006DB3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0C7D451F" w14:textId="25F58755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(1,053)</w:t>
            </w:r>
          </w:p>
        </w:tc>
        <w:tc>
          <w:tcPr>
            <w:tcW w:w="134" w:type="dxa"/>
            <w:vAlign w:val="bottom"/>
          </w:tcPr>
          <w:p w14:paraId="3CD1689D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77B2F9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33E6E8" w14:textId="307A0752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1,091</w:t>
            </w:r>
          </w:p>
        </w:tc>
        <w:tc>
          <w:tcPr>
            <w:tcW w:w="134" w:type="dxa"/>
            <w:vAlign w:val="bottom"/>
          </w:tcPr>
          <w:p w14:paraId="722E413F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6990365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59B962" w14:textId="07240415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(185)</w:t>
            </w:r>
          </w:p>
        </w:tc>
      </w:tr>
      <w:tr w:rsidR="009B60AD" w:rsidRPr="00697765" w14:paraId="3AC6C4BD" w14:textId="77777777" w:rsidTr="009C1387">
        <w:trPr>
          <w:cantSplit/>
          <w:trHeight w:val="20"/>
        </w:trPr>
        <w:tc>
          <w:tcPr>
            <w:tcW w:w="3458" w:type="dxa"/>
          </w:tcPr>
          <w:p w14:paraId="3456EAEF" w14:textId="77777777" w:rsidR="009B60AD" w:rsidRPr="00697765" w:rsidRDefault="009B60AD" w:rsidP="00697765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7FAF37" w14:textId="531F252F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13,768</w:t>
            </w:r>
          </w:p>
        </w:tc>
        <w:tc>
          <w:tcPr>
            <w:tcW w:w="134" w:type="dxa"/>
            <w:vAlign w:val="bottom"/>
          </w:tcPr>
          <w:p w14:paraId="0E718309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BCB0A2" w14:textId="0AAB6736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10,995</w:t>
            </w:r>
          </w:p>
        </w:tc>
        <w:tc>
          <w:tcPr>
            <w:tcW w:w="134" w:type="dxa"/>
            <w:vAlign w:val="bottom"/>
          </w:tcPr>
          <w:p w14:paraId="68D111D0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A54609" w14:textId="4F5D6865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7,078</w:t>
            </w:r>
          </w:p>
        </w:tc>
        <w:tc>
          <w:tcPr>
            <w:tcW w:w="134" w:type="dxa"/>
            <w:vAlign w:val="bottom"/>
          </w:tcPr>
          <w:p w14:paraId="5A7C8935" w14:textId="77777777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A88A18" w14:textId="75D07AB4" w:rsidR="009B60AD" w:rsidRPr="00697765" w:rsidRDefault="009B60AD" w:rsidP="00697765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/>
                <w:sz w:val="26"/>
                <w:szCs w:val="26"/>
              </w:rPr>
              <w:t>4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97765">
              <w:rPr>
                <w:rFonts w:asciiTheme="majorBidi" w:hAnsiTheme="majorBidi"/>
                <w:sz w:val="26"/>
                <w:szCs w:val="26"/>
              </w:rPr>
              <w:t>555</w:t>
            </w:r>
          </w:p>
        </w:tc>
      </w:tr>
    </w:tbl>
    <w:p w14:paraId="4CF8E9D9" w14:textId="77777777" w:rsidR="00E661E0" w:rsidRPr="00F26694" w:rsidRDefault="00E661E0" w:rsidP="00E6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84846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20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669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4300F37" w14:textId="77777777" w:rsidR="00E661E0" w:rsidRPr="00F26694" w:rsidRDefault="00E661E0" w:rsidP="00E6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ด้วยจำนวนถัวเฉลี่ยถ่วงน้ำหนักของหุ้นสามัญที่ออกจำหน่ายแล้วระหว่างงวด</w:t>
      </w:r>
    </w:p>
    <w:p w14:paraId="42C45B3D" w14:textId="376C3441" w:rsidR="00E661E0" w:rsidRPr="00F26694" w:rsidRDefault="00E661E0" w:rsidP="00E6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F26694">
        <w:rPr>
          <w:rFonts w:asciiTheme="majorBidi" w:hAnsiTheme="majorBidi" w:cstheme="majorBidi"/>
          <w:sz w:val="32"/>
          <w:szCs w:val="32"/>
        </w:rPr>
        <w:t>31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26694">
        <w:rPr>
          <w:rFonts w:asciiTheme="majorBidi" w:hAnsiTheme="majorBidi" w:cstheme="majorBidi"/>
          <w:sz w:val="32"/>
          <w:szCs w:val="32"/>
        </w:rPr>
        <w:t>256</w:t>
      </w:r>
      <w:r w:rsidR="00F62EDB">
        <w:rPr>
          <w:rFonts w:asciiTheme="majorBidi" w:hAnsiTheme="majorBidi" w:cstheme="majorBidi"/>
          <w:sz w:val="32"/>
          <w:szCs w:val="32"/>
        </w:rPr>
        <w:t>9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26694">
        <w:rPr>
          <w:rFonts w:asciiTheme="majorBidi" w:hAnsiTheme="majorBidi" w:cstheme="majorBidi"/>
          <w:sz w:val="32"/>
          <w:szCs w:val="32"/>
        </w:rPr>
        <w:t xml:space="preserve"> 256</w:t>
      </w:r>
      <w:r w:rsidR="00F62EDB">
        <w:rPr>
          <w:rFonts w:asciiTheme="majorBidi" w:hAnsiTheme="majorBidi" w:cstheme="majorBidi"/>
          <w:sz w:val="32"/>
          <w:szCs w:val="32"/>
        </w:rPr>
        <w:t>8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79"/>
        <w:gridCol w:w="1019"/>
        <w:gridCol w:w="134"/>
        <w:gridCol w:w="1020"/>
        <w:gridCol w:w="134"/>
        <w:gridCol w:w="1020"/>
        <w:gridCol w:w="134"/>
        <w:gridCol w:w="1017"/>
        <w:gridCol w:w="6"/>
      </w:tblGrid>
      <w:tr w:rsidR="00E661E0" w:rsidRPr="00697765" w14:paraId="1DC8FAA9" w14:textId="77777777" w:rsidTr="00697765">
        <w:trPr>
          <w:gridAfter w:val="1"/>
          <w:wAfter w:w="6" w:type="dxa"/>
          <w:cantSplit/>
        </w:trPr>
        <w:tc>
          <w:tcPr>
            <w:tcW w:w="4479" w:type="dxa"/>
          </w:tcPr>
          <w:p w14:paraId="01ED1E16" w14:textId="77777777" w:rsidR="00E661E0" w:rsidRPr="00697765" w:rsidRDefault="00E661E0" w:rsidP="0069776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3" w:type="dxa"/>
            <w:gridSpan w:val="3"/>
            <w:tcBorders>
              <w:bottom w:val="single" w:sz="6" w:space="0" w:color="auto"/>
            </w:tcBorders>
          </w:tcPr>
          <w:p w14:paraId="00A7ED31" w14:textId="77777777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34" w:type="dxa"/>
          </w:tcPr>
          <w:p w14:paraId="454310F3" w14:textId="77777777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6" w:space="0" w:color="auto"/>
            </w:tcBorders>
          </w:tcPr>
          <w:p w14:paraId="38EE01D4" w14:textId="77777777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69776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</w:tr>
      <w:tr w:rsidR="00E661E0" w:rsidRPr="00697765" w14:paraId="4AB78F01" w14:textId="77777777" w:rsidTr="00697765">
        <w:trPr>
          <w:cantSplit/>
        </w:trPr>
        <w:tc>
          <w:tcPr>
            <w:tcW w:w="4479" w:type="dxa"/>
          </w:tcPr>
          <w:p w14:paraId="4244D44D" w14:textId="77777777" w:rsidR="00E661E0" w:rsidRPr="00697765" w:rsidRDefault="00E661E0" w:rsidP="0069776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65915C92" w14:textId="2691C2B5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993BA3" w14:textId="77777777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55919396" w14:textId="6AC139D4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4CD7C43F" w14:textId="77777777" w:rsidR="00E661E0" w:rsidRPr="00697765" w:rsidRDefault="00E661E0" w:rsidP="0069776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C908E2A" w14:textId="05CC93A0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34" w:type="dxa"/>
          </w:tcPr>
          <w:p w14:paraId="20AA9C9A" w14:textId="77777777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</w:tcPr>
          <w:p w14:paraId="4C469464" w14:textId="7B08E3BE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661E0" w:rsidRPr="00697765" w14:paraId="217920FD" w14:textId="77777777" w:rsidTr="00697765">
        <w:trPr>
          <w:cantSplit/>
        </w:trPr>
        <w:tc>
          <w:tcPr>
            <w:tcW w:w="4479" w:type="dxa"/>
          </w:tcPr>
          <w:p w14:paraId="7EF5E88F" w14:textId="77777777" w:rsidR="00E661E0" w:rsidRPr="00697765" w:rsidRDefault="00E661E0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320" w:lineRule="exact"/>
              <w:ind w:left="87" w:right="-252" w:hanging="14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กำไรสำหรับงวดที่เป็นของผู้ถือหุ้นสามัญบริษัทใหญ่ (พันบาท) </w:t>
            </w:r>
          </w:p>
        </w:tc>
        <w:tc>
          <w:tcPr>
            <w:tcW w:w="1019" w:type="dxa"/>
            <w:tcBorders>
              <w:top w:val="single" w:sz="6" w:space="0" w:color="auto"/>
            </w:tcBorders>
            <w:vAlign w:val="bottom"/>
          </w:tcPr>
          <w:p w14:paraId="3AE7B5ED" w14:textId="6EF66B9B" w:rsidR="00E661E0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53</w:t>
            </w: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9776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379</w:t>
            </w:r>
          </w:p>
        </w:tc>
        <w:tc>
          <w:tcPr>
            <w:tcW w:w="134" w:type="dxa"/>
            <w:vAlign w:val="bottom"/>
          </w:tcPr>
          <w:p w14:paraId="663B283A" w14:textId="77777777" w:rsidR="00E661E0" w:rsidRPr="00697765" w:rsidRDefault="00E661E0" w:rsidP="0069776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6831ED4" w14:textId="1D873D5B" w:rsidR="00E661E0" w:rsidRPr="00697765" w:rsidRDefault="00E661E0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41,690</w:t>
            </w:r>
          </w:p>
        </w:tc>
        <w:tc>
          <w:tcPr>
            <w:tcW w:w="134" w:type="dxa"/>
            <w:vAlign w:val="bottom"/>
          </w:tcPr>
          <w:p w14:paraId="6F4251C0" w14:textId="77777777" w:rsidR="00E661E0" w:rsidRPr="00697765" w:rsidRDefault="00E661E0" w:rsidP="0069776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  <w:vAlign w:val="bottom"/>
          </w:tcPr>
          <w:p w14:paraId="5E472F6E" w14:textId="731BEB06" w:rsidR="00E661E0" w:rsidRPr="00697765" w:rsidRDefault="009C1387" w:rsidP="00697765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28,168</w:t>
            </w:r>
          </w:p>
        </w:tc>
        <w:tc>
          <w:tcPr>
            <w:tcW w:w="134" w:type="dxa"/>
            <w:vAlign w:val="bottom"/>
          </w:tcPr>
          <w:p w14:paraId="6BF37263" w14:textId="77777777" w:rsidR="00E661E0" w:rsidRPr="00697765" w:rsidRDefault="00E661E0" w:rsidP="0069776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gridSpan w:val="2"/>
            <w:vAlign w:val="bottom"/>
          </w:tcPr>
          <w:p w14:paraId="75784196" w14:textId="2834CCD1" w:rsidR="00E661E0" w:rsidRPr="00697765" w:rsidRDefault="00E661E0" w:rsidP="00697765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18,148</w:t>
            </w:r>
          </w:p>
        </w:tc>
      </w:tr>
      <w:tr w:rsidR="009B60AD" w:rsidRPr="00697765" w14:paraId="4F4A8757" w14:textId="77777777" w:rsidTr="00697765">
        <w:trPr>
          <w:cantSplit/>
        </w:trPr>
        <w:tc>
          <w:tcPr>
            <w:tcW w:w="4479" w:type="dxa"/>
          </w:tcPr>
          <w:p w14:paraId="3EF34960" w14:textId="77777777" w:rsidR="009B60AD" w:rsidRPr="00697765" w:rsidRDefault="009B60AD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19" w:type="dxa"/>
          </w:tcPr>
          <w:p w14:paraId="1652BBF3" w14:textId="10EFEA31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7F01051B" w14:textId="77777777" w:rsidR="009B60AD" w:rsidRPr="00697765" w:rsidRDefault="009B60AD" w:rsidP="0069776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652DE6F9" w14:textId="6AC7AD3C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2D02DC90" w14:textId="77777777" w:rsidR="009B60AD" w:rsidRPr="00697765" w:rsidRDefault="009B60AD" w:rsidP="0069776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61D44EB0" w14:textId="6C916594" w:rsidR="009B60AD" w:rsidRPr="00697765" w:rsidRDefault="009B60AD" w:rsidP="00697765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28DB8FA1" w14:textId="77777777" w:rsidR="009B60AD" w:rsidRPr="00697765" w:rsidRDefault="009B60AD" w:rsidP="00697765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3" w:type="dxa"/>
            <w:gridSpan w:val="2"/>
          </w:tcPr>
          <w:p w14:paraId="0A21D73A" w14:textId="44A5CA0B" w:rsidR="009B60AD" w:rsidRPr="00697765" w:rsidRDefault="009B60AD" w:rsidP="00697765">
            <w:pPr>
              <w:pStyle w:val="acctfourfigures"/>
              <w:tabs>
                <w:tab w:val="clear" w:pos="765"/>
                <w:tab w:val="left" w:pos="763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422,000</w:t>
            </w:r>
          </w:p>
        </w:tc>
      </w:tr>
      <w:tr w:rsidR="009B60AD" w:rsidRPr="00697765" w14:paraId="7D9D8DA1" w14:textId="77777777" w:rsidTr="00697765">
        <w:trPr>
          <w:cantSplit/>
          <w:trHeight w:val="63"/>
        </w:trPr>
        <w:tc>
          <w:tcPr>
            <w:tcW w:w="4479" w:type="dxa"/>
          </w:tcPr>
          <w:p w14:paraId="7936E214" w14:textId="77777777" w:rsidR="009B60AD" w:rsidRPr="00697765" w:rsidRDefault="009B60AD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019" w:type="dxa"/>
          </w:tcPr>
          <w:p w14:paraId="498C126D" w14:textId="45326606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0.1265</w:t>
            </w:r>
          </w:p>
        </w:tc>
        <w:tc>
          <w:tcPr>
            <w:tcW w:w="134" w:type="dxa"/>
          </w:tcPr>
          <w:p w14:paraId="1DABAE80" w14:textId="77777777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5E52223D" w14:textId="08F91B70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0.0988</w:t>
            </w:r>
          </w:p>
        </w:tc>
        <w:tc>
          <w:tcPr>
            <w:tcW w:w="134" w:type="dxa"/>
          </w:tcPr>
          <w:p w14:paraId="0FF871C7" w14:textId="77777777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020" w:type="dxa"/>
          </w:tcPr>
          <w:p w14:paraId="49319D2F" w14:textId="6DDDC355" w:rsidR="009B60AD" w:rsidRPr="00697765" w:rsidRDefault="009B60AD" w:rsidP="00697765">
            <w:pPr>
              <w:pStyle w:val="acctfourfigures"/>
              <w:tabs>
                <w:tab w:val="clear" w:pos="765"/>
                <w:tab w:val="left" w:pos="817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977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0.0667</w:t>
            </w:r>
          </w:p>
        </w:tc>
        <w:tc>
          <w:tcPr>
            <w:tcW w:w="134" w:type="dxa"/>
          </w:tcPr>
          <w:p w14:paraId="0F67EF44" w14:textId="77777777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gridSpan w:val="2"/>
          </w:tcPr>
          <w:p w14:paraId="2152B95B" w14:textId="1A89EA0B" w:rsidR="009B60AD" w:rsidRPr="00697765" w:rsidRDefault="009B60AD" w:rsidP="00697765">
            <w:pPr>
              <w:pStyle w:val="acctfourfigures"/>
              <w:tabs>
                <w:tab w:val="clear" w:pos="76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97765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0.0430</w:t>
            </w:r>
          </w:p>
        </w:tc>
      </w:tr>
    </w:tbl>
    <w:p w14:paraId="7D298197" w14:textId="77777777" w:rsidR="00055693" w:rsidRDefault="00055693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21CEE7FB" w14:textId="3F467F7B" w:rsidR="002E7912" w:rsidRPr="00E661E0" w:rsidRDefault="006478AF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E661E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661E0" w:rsidRPr="00E661E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E7912" w:rsidRPr="00E661E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7912" w:rsidRPr="00E661E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697765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E661E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E661E0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697765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E661E0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E661E0">
        <w:rPr>
          <w:rFonts w:asciiTheme="majorBidi" w:hAnsiTheme="majorBidi" w:cstheme="majorBidi"/>
          <w:spacing w:val="-2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697765">
        <w:rPr>
          <w:rFonts w:asciiTheme="majorBidi" w:hAnsiTheme="majorBidi" w:cstheme="majorBidi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E661E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E661E0">
        <w:rPr>
          <w:rFonts w:asciiTheme="majorBidi" w:hAnsiTheme="majorBidi" w:cstheme="majorBidi"/>
          <w:spacing w:val="-2"/>
          <w:sz w:val="32"/>
          <w:szCs w:val="32"/>
        </w:rPr>
        <w:t xml:space="preserve">2 </w:t>
      </w:r>
      <w:r w:rsidRPr="00E661E0">
        <w:rPr>
          <w:rFonts w:asciiTheme="majorBidi" w:hAnsiTheme="majorBidi" w:cstheme="majorBidi"/>
          <w:spacing w:val="-2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ส่วนงานธุรกิจผลิตภัณฑ์วัสดุก่อสร้าง</w:t>
      </w:r>
    </w:p>
    <w:p w14:paraId="5D0B5B22" w14:textId="04ACB7DB" w:rsidR="008C7FBA" w:rsidRPr="00E661E0" w:rsidRDefault="008C7FBA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ส่วนงาน </w:t>
      </w:r>
      <w:r w:rsidRPr="00E661E0">
        <w:rPr>
          <w:rFonts w:asciiTheme="majorBidi" w:hAnsiTheme="majorBidi" w:cstheme="majorBidi"/>
          <w:spacing w:val="-2"/>
          <w:sz w:val="32"/>
          <w:szCs w:val="32"/>
        </w:rPr>
        <w:t xml:space="preserve">3   </w:t>
      </w:r>
      <w:r w:rsidR="00B42BF5" w:rsidRPr="00E661E0">
        <w:rPr>
          <w:rFonts w:asciiTheme="majorBidi" w:hAnsiTheme="majorBidi" w:cstheme="majorBidi"/>
          <w:spacing w:val="-2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ส่วนงานธุรกิจกลุ่มผลิตภัณฑ์โซลาร์เซลล์โดยให้บริการออกแบบจัดหาและติดตั้ง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E661E0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237D7CEE" w:rsidR="00697765" w:rsidRDefault="002E7912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100061" w:rsidRPr="00697765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Pr="00697765">
        <w:rPr>
          <w:rFonts w:asciiTheme="majorBidi" w:hAnsiTheme="majorBidi" w:cstheme="majorBidi"/>
          <w:sz w:val="32"/>
          <w:szCs w:val="32"/>
          <w:cs/>
        </w:rPr>
        <w:t>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202E7734" w14:textId="77777777" w:rsidR="00697765" w:rsidRDefault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67DE91" w14:textId="37EB0479" w:rsidR="00E661E0" w:rsidRPr="006141CA" w:rsidRDefault="00E661E0" w:rsidP="00E66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141CA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Pr="006141CA">
        <w:rPr>
          <w:rFonts w:asciiTheme="majorBidi" w:hAnsiTheme="majorBidi" w:cstheme="majorBidi" w:hint="cs"/>
          <w:spacing w:val="-2"/>
          <w:sz w:val="32"/>
          <w:szCs w:val="32"/>
          <w:cs/>
        </w:rPr>
        <w:t>สาม</w:t>
      </w:r>
      <w:r w:rsidRPr="006141CA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เดือนสิ้นสุดวันที่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697765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6141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843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35"/>
        <w:gridCol w:w="678"/>
        <w:gridCol w:w="134"/>
        <w:gridCol w:w="681"/>
        <w:gridCol w:w="134"/>
        <w:gridCol w:w="679"/>
        <w:gridCol w:w="134"/>
        <w:gridCol w:w="682"/>
        <w:gridCol w:w="134"/>
        <w:gridCol w:w="679"/>
        <w:gridCol w:w="134"/>
        <w:gridCol w:w="682"/>
        <w:gridCol w:w="134"/>
        <w:gridCol w:w="679"/>
        <w:gridCol w:w="134"/>
        <w:gridCol w:w="684"/>
        <w:gridCol w:w="16"/>
      </w:tblGrid>
      <w:tr w:rsidR="00E661E0" w:rsidRPr="00697765" w14:paraId="595719C0" w14:textId="77777777" w:rsidTr="00E661E0">
        <w:tc>
          <w:tcPr>
            <w:tcW w:w="2035" w:type="dxa"/>
          </w:tcPr>
          <w:p w14:paraId="4ED24F6B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8" w:type="dxa"/>
            <w:gridSpan w:val="16"/>
            <w:tcBorders>
              <w:bottom w:val="single" w:sz="6" w:space="0" w:color="auto"/>
            </w:tcBorders>
          </w:tcPr>
          <w:p w14:paraId="753DA7B1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661E0" w:rsidRPr="00697765" w14:paraId="53EE7EC6" w14:textId="77777777" w:rsidTr="00E661E0">
        <w:tc>
          <w:tcPr>
            <w:tcW w:w="2035" w:type="dxa"/>
          </w:tcPr>
          <w:p w14:paraId="7D83BCA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98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14:paraId="41EA488F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661E0" w:rsidRPr="00697765" w14:paraId="3CE5E5D5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7F825030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B2E9C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กลุ่มผลิตภัณฑ์</w:t>
            </w:r>
          </w:p>
          <w:p w14:paraId="7047E32C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วัตถุดิบอุตสาหกรรม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E2FA49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B2636" w14:textId="77777777" w:rsidR="00B37E66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กลุ่มผลิตภัณฑ์</w:t>
            </w:r>
          </w:p>
          <w:p w14:paraId="50648211" w14:textId="242C9341" w:rsidR="00E661E0" w:rsidRPr="00697765" w:rsidRDefault="00B37E66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วั</w:t>
            </w:r>
            <w:r w:rsidR="00E661E0" w:rsidRPr="0069776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สดุก่อสร้าง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DE9F1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8B0CA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โครงการ</w:t>
            </w:r>
          </w:p>
          <w:p w14:paraId="36722D54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หลังคาโซลาร์เซลล์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41B93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6C7589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661E0" w:rsidRPr="00697765" w14:paraId="648504D6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5AAEE6C8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</w:tcPr>
          <w:p w14:paraId="02D86EA9" w14:textId="706B81D8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1A015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</w:tcPr>
          <w:p w14:paraId="34B340ED" w14:textId="22492678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5BCEA368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215FA86C" w14:textId="61F0BFBB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6DCCF054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6A2CB016" w14:textId="7B6B8C5F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4F6C39A5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05EC603D" w14:textId="3CC0A289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5834A9D9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</w:tcPr>
          <w:p w14:paraId="7764D1AE" w14:textId="342A683B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71CCF6F8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5F2B848C" w14:textId="211C7379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2388E3D3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bottom w:val="single" w:sz="6" w:space="0" w:color="auto"/>
            </w:tcBorders>
          </w:tcPr>
          <w:p w14:paraId="5598DDE2" w14:textId="5A4E0768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2568</w:t>
            </w:r>
          </w:p>
        </w:tc>
      </w:tr>
      <w:tr w:rsidR="00E661E0" w:rsidRPr="00697765" w14:paraId="1AE38B2D" w14:textId="77777777" w:rsidTr="0013796D">
        <w:trPr>
          <w:gridAfter w:val="1"/>
          <w:wAfter w:w="16" w:type="dxa"/>
          <w:trHeight w:val="62"/>
        </w:trPr>
        <w:tc>
          <w:tcPr>
            <w:tcW w:w="2035" w:type="dxa"/>
            <w:vAlign w:val="bottom"/>
          </w:tcPr>
          <w:p w14:paraId="5E17687F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รายได้แยกตามส่วนงาน</w:t>
            </w:r>
          </w:p>
        </w:tc>
        <w:tc>
          <w:tcPr>
            <w:tcW w:w="678" w:type="dxa"/>
            <w:tcBorders>
              <w:top w:val="single" w:sz="6" w:space="0" w:color="auto"/>
            </w:tcBorders>
            <w:vAlign w:val="bottom"/>
          </w:tcPr>
          <w:p w14:paraId="4310B969" w14:textId="63F70B69" w:rsidR="00E661E0" w:rsidRPr="00697765" w:rsidRDefault="00EB5777" w:rsidP="00055693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315,018</w:t>
            </w:r>
          </w:p>
        </w:tc>
        <w:tc>
          <w:tcPr>
            <w:tcW w:w="134" w:type="dxa"/>
          </w:tcPr>
          <w:p w14:paraId="73A5D2D9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  <w:vAlign w:val="bottom"/>
          </w:tcPr>
          <w:p w14:paraId="3B96C9A4" w14:textId="4D6EE1E3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323,912</w:t>
            </w:r>
          </w:p>
        </w:tc>
        <w:tc>
          <w:tcPr>
            <w:tcW w:w="134" w:type="dxa"/>
            <w:vAlign w:val="bottom"/>
          </w:tcPr>
          <w:p w14:paraId="22C26754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1702D7B0" w14:textId="2FBF43CB" w:rsidR="00E661E0" w:rsidRPr="00697765" w:rsidRDefault="00EB5777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157,234</w:t>
            </w:r>
          </w:p>
        </w:tc>
        <w:tc>
          <w:tcPr>
            <w:tcW w:w="134" w:type="dxa"/>
          </w:tcPr>
          <w:p w14:paraId="63192A11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  <w:vAlign w:val="bottom"/>
          </w:tcPr>
          <w:p w14:paraId="576FB1AE" w14:textId="414BF005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129,986</w:t>
            </w:r>
          </w:p>
        </w:tc>
        <w:tc>
          <w:tcPr>
            <w:tcW w:w="134" w:type="dxa"/>
            <w:vAlign w:val="bottom"/>
          </w:tcPr>
          <w:p w14:paraId="73004270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6C01C7E8" w14:textId="1D7FCED5" w:rsidR="00E661E0" w:rsidRPr="00697765" w:rsidRDefault="00EB5777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94,253</w:t>
            </w:r>
          </w:p>
        </w:tc>
        <w:tc>
          <w:tcPr>
            <w:tcW w:w="134" w:type="dxa"/>
          </w:tcPr>
          <w:p w14:paraId="1B5F0DFD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28A85C62" w14:textId="0486D460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73,955</w:t>
            </w:r>
          </w:p>
        </w:tc>
        <w:tc>
          <w:tcPr>
            <w:tcW w:w="134" w:type="dxa"/>
            <w:vAlign w:val="bottom"/>
          </w:tcPr>
          <w:p w14:paraId="5DECDB4A" w14:textId="77777777" w:rsidR="00E661E0" w:rsidRPr="00697765" w:rsidRDefault="00E661E0" w:rsidP="00055693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62A58EDB" w14:textId="02150952" w:rsidR="00E661E0" w:rsidRPr="00697765" w:rsidRDefault="00EB5777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566,505</w:t>
            </w:r>
          </w:p>
        </w:tc>
        <w:tc>
          <w:tcPr>
            <w:tcW w:w="134" w:type="dxa"/>
          </w:tcPr>
          <w:p w14:paraId="046653C2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</w:tcBorders>
          </w:tcPr>
          <w:p w14:paraId="64A7F80A" w14:textId="43E9AC2D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527,853</w:t>
            </w:r>
          </w:p>
        </w:tc>
      </w:tr>
      <w:tr w:rsidR="00E661E0" w:rsidRPr="00697765" w14:paraId="3CB64FDB" w14:textId="77777777" w:rsidTr="0013796D">
        <w:trPr>
          <w:gridAfter w:val="1"/>
          <w:wAfter w:w="16" w:type="dxa"/>
        </w:trPr>
        <w:tc>
          <w:tcPr>
            <w:tcW w:w="2035" w:type="dxa"/>
            <w:vAlign w:val="bottom"/>
          </w:tcPr>
          <w:p w14:paraId="265EF446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ต้นทุนแยกตามส่วนงาน</w:t>
            </w:r>
          </w:p>
        </w:tc>
        <w:tc>
          <w:tcPr>
            <w:tcW w:w="678" w:type="dxa"/>
            <w:vAlign w:val="bottom"/>
          </w:tcPr>
          <w:p w14:paraId="23CDDA61" w14:textId="493DA7F2" w:rsidR="00E661E0" w:rsidRPr="00697765" w:rsidRDefault="00EB5777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(262,31</w:t>
            </w:r>
            <w:r w:rsidR="00415612" w:rsidRPr="0069776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977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2B3F7084" w14:textId="77777777" w:rsidR="00E661E0" w:rsidRPr="00697765" w:rsidRDefault="00E661E0" w:rsidP="00055693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vAlign w:val="bottom"/>
          </w:tcPr>
          <w:p w14:paraId="3BCC310D" w14:textId="774490BF" w:rsidR="00E661E0" w:rsidRPr="00697765" w:rsidRDefault="00E661E0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(275,952)</w:t>
            </w:r>
          </w:p>
        </w:tc>
        <w:tc>
          <w:tcPr>
            <w:tcW w:w="134" w:type="dxa"/>
            <w:vAlign w:val="bottom"/>
          </w:tcPr>
          <w:p w14:paraId="238282EF" w14:textId="77777777" w:rsidR="00E661E0" w:rsidRPr="00697765" w:rsidRDefault="00E661E0" w:rsidP="00055693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60E5E20A" w14:textId="2282AD68" w:rsidR="00E661E0" w:rsidRPr="00697765" w:rsidRDefault="00EB5777" w:rsidP="00055693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(120,011)</w:t>
            </w:r>
          </w:p>
        </w:tc>
        <w:tc>
          <w:tcPr>
            <w:tcW w:w="134" w:type="dxa"/>
          </w:tcPr>
          <w:p w14:paraId="6E1D83F4" w14:textId="77777777" w:rsidR="00E661E0" w:rsidRPr="00697765" w:rsidRDefault="00E661E0" w:rsidP="00055693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7D5C1E2C" w14:textId="58B022CC" w:rsidR="00E661E0" w:rsidRPr="00697765" w:rsidRDefault="00E661E0" w:rsidP="00055693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(101,311)</w:t>
            </w:r>
          </w:p>
        </w:tc>
        <w:tc>
          <w:tcPr>
            <w:tcW w:w="134" w:type="dxa"/>
            <w:vAlign w:val="bottom"/>
          </w:tcPr>
          <w:p w14:paraId="51FE8BF9" w14:textId="77777777" w:rsidR="00E661E0" w:rsidRPr="00697765" w:rsidRDefault="00E661E0" w:rsidP="00055693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2D4CB164" w14:textId="481FE658" w:rsidR="00E661E0" w:rsidRPr="00697765" w:rsidRDefault="00EB5777" w:rsidP="00055693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(71,344)</w:t>
            </w:r>
          </w:p>
        </w:tc>
        <w:tc>
          <w:tcPr>
            <w:tcW w:w="134" w:type="dxa"/>
          </w:tcPr>
          <w:p w14:paraId="723E0C50" w14:textId="77777777" w:rsidR="00E661E0" w:rsidRPr="00697765" w:rsidRDefault="00E661E0" w:rsidP="00055693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516B41BD" w14:textId="3D118651" w:rsidR="00E661E0" w:rsidRPr="00697765" w:rsidRDefault="00E661E0" w:rsidP="00055693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(56,501)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AC5C010" w14:textId="77777777" w:rsidR="00E661E0" w:rsidRPr="00697765" w:rsidRDefault="00E661E0" w:rsidP="00055693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2F65D578" w14:textId="67F5C61C" w:rsidR="00E661E0" w:rsidRPr="00697765" w:rsidRDefault="00EB5777" w:rsidP="00055693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(453,6</w:t>
            </w:r>
            <w:r w:rsidR="00415612" w:rsidRPr="00697765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69776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0BB2426" w14:textId="77777777" w:rsidR="00E661E0" w:rsidRPr="00697765" w:rsidRDefault="00E661E0" w:rsidP="00055693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4" w:type="dxa"/>
          </w:tcPr>
          <w:p w14:paraId="5666B18D" w14:textId="06C8897F" w:rsidR="00E661E0" w:rsidRPr="00697765" w:rsidRDefault="00E661E0" w:rsidP="00055693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(433,764)</w:t>
            </w:r>
          </w:p>
        </w:tc>
      </w:tr>
      <w:tr w:rsidR="00FB7FDB" w:rsidRPr="00697765" w14:paraId="51173E8A" w14:textId="77777777" w:rsidTr="001776A5">
        <w:trPr>
          <w:gridAfter w:val="1"/>
          <w:wAfter w:w="16" w:type="dxa"/>
        </w:trPr>
        <w:tc>
          <w:tcPr>
            <w:tcW w:w="2035" w:type="dxa"/>
            <w:vAlign w:val="bottom"/>
          </w:tcPr>
          <w:p w14:paraId="39225209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6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B1F610" w14:textId="6597DF0F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52,70</w:t>
            </w:r>
            <w:r w:rsidR="00415612" w:rsidRPr="0069776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6A39B900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7B1223" w14:textId="58B3D49A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47,960</w:t>
            </w:r>
          </w:p>
        </w:tc>
        <w:tc>
          <w:tcPr>
            <w:tcW w:w="134" w:type="dxa"/>
            <w:vAlign w:val="bottom"/>
          </w:tcPr>
          <w:p w14:paraId="63739A16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EB21DF" w14:textId="4AB040AB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37,223</w:t>
            </w:r>
          </w:p>
        </w:tc>
        <w:tc>
          <w:tcPr>
            <w:tcW w:w="134" w:type="dxa"/>
          </w:tcPr>
          <w:p w14:paraId="2B7F46B9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C8F176" w14:textId="76999D4C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28,675</w:t>
            </w:r>
          </w:p>
        </w:tc>
        <w:tc>
          <w:tcPr>
            <w:tcW w:w="134" w:type="dxa"/>
            <w:vAlign w:val="bottom"/>
          </w:tcPr>
          <w:p w14:paraId="53E415EE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702A3209" w14:textId="4B781A79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22,909</w:t>
            </w:r>
          </w:p>
        </w:tc>
        <w:tc>
          <w:tcPr>
            <w:tcW w:w="134" w:type="dxa"/>
          </w:tcPr>
          <w:p w14:paraId="1DCE76A9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single" w:sz="6" w:space="0" w:color="auto"/>
            </w:tcBorders>
          </w:tcPr>
          <w:p w14:paraId="14AB00BF" w14:textId="0501A609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17,454</w:t>
            </w:r>
          </w:p>
        </w:tc>
        <w:tc>
          <w:tcPr>
            <w:tcW w:w="134" w:type="dxa"/>
            <w:vAlign w:val="bottom"/>
          </w:tcPr>
          <w:p w14:paraId="7F486092" w14:textId="77777777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</w:tcPr>
          <w:p w14:paraId="16ADC24B" w14:textId="747B39E9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112,83</w:t>
            </w:r>
            <w:r w:rsidR="00415612" w:rsidRPr="0069776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23037776" w14:textId="77777777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0AB6E4" w14:textId="4544BED8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94,089</w:t>
            </w:r>
          </w:p>
        </w:tc>
      </w:tr>
      <w:tr w:rsidR="00FB7FDB" w:rsidRPr="00697765" w14:paraId="37224BA3" w14:textId="77777777" w:rsidTr="001776A5">
        <w:trPr>
          <w:gridAfter w:val="1"/>
          <w:wAfter w:w="16" w:type="dxa"/>
        </w:trPr>
        <w:tc>
          <w:tcPr>
            <w:tcW w:w="2035" w:type="dxa"/>
          </w:tcPr>
          <w:p w14:paraId="03C71BB0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78" w:type="dxa"/>
            <w:vAlign w:val="bottom"/>
          </w:tcPr>
          <w:p w14:paraId="087DE377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8C0C5E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77C35E91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D0FDA83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043E948F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D5D191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auto"/>
            </w:tcBorders>
          </w:tcPr>
          <w:p w14:paraId="78D59A8A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5968B82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6B72B8F0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2DD0AA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17AADECE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1323E89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</w:tcPr>
          <w:p w14:paraId="4F95BC00" w14:textId="6F737380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13,572</w:t>
            </w:r>
          </w:p>
        </w:tc>
        <w:tc>
          <w:tcPr>
            <w:tcW w:w="134" w:type="dxa"/>
          </w:tcPr>
          <w:p w14:paraId="3E5A289D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</w:tcBorders>
            <w:vAlign w:val="bottom"/>
          </w:tcPr>
          <w:p w14:paraId="23D4D5FF" w14:textId="442D0F5F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B2E69" w:rsidRPr="0069776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977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B2E69" w:rsidRPr="00697765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</w:tr>
      <w:tr w:rsidR="00E661E0" w:rsidRPr="00697765" w14:paraId="2FBED041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39BC884D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678" w:type="dxa"/>
            <w:vAlign w:val="bottom"/>
          </w:tcPr>
          <w:p w14:paraId="10C5D4E2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848C97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48122FF5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CC69F32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6AD62F28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DC043F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549BC252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67AB108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5BE679AA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D64F0B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3FA31C22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F7B1499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5FD22006" w14:textId="13C62F99" w:rsidR="00E661E0" w:rsidRPr="00697765" w:rsidRDefault="00EB5777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(15,509)</w:t>
            </w:r>
          </w:p>
        </w:tc>
        <w:tc>
          <w:tcPr>
            <w:tcW w:w="134" w:type="dxa"/>
          </w:tcPr>
          <w:p w14:paraId="1B237C7E" w14:textId="77777777" w:rsidR="00E661E0" w:rsidRPr="00697765" w:rsidRDefault="00E661E0" w:rsidP="0005569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</w:tcPr>
          <w:p w14:paraId="3B6BC058" w14:textId="7F0397A3" w:rsidR="00E661E0" w:rsidRPr="00697765" w:rsidRDefault="00E661E0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(12,969)</w:t>
            </w:r>
          </w:p>
        </w:tc>
      </w:tr>
      <w:tr w:rsidR="00E661E0" w:rsidRPr="00697765" w14:paraId="1E90463A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464810C0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678" w:type="dxa"/>
            <w:vAlign w:val="bottom"/>
          </w:tcPr>
          <w:p w14:paraId="55B765FF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D0D614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21B1B36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93D47AC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7EF35A9C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E81DAA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5BC6DA7F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6B92EDF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9482111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294CFD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0E7B4826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A8BA329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49FF2F11" w14:textId="7DDB4A80" w:rsidR="00E661E0" w:rsidRPr="00697765" w:rsidRDefault="00EB5777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(37,116)</w:t>
            </w:r>
          </w:p>
        </w:tc>
        <w:tc>
          <w:tcPr>
            <w:tcW w:w="134" w:type="dxa"/>
          </w:tcPr>
          <w:p w14:paraId="5DBD6A7A" w14:textId="2BE01E7C" w:rsidR="00E661E0" w:rsidRPr="00697765" w:rsidRDefault="00E661E0" w:rsidP="0005569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</w:tcPr>
          <w:p w14:paraId="46AAB937" w14:textId="0EE545FC" w:rsidR="00E661E0" w:rsidRPr="00697765" w:rsidRDefault="00E661E0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(35,092)</w:t>
            </w:r>
          </w:p>
        </w:tc>
      </w:tr>
      <w:tr w:rsidR="00E661E0" w:rsidRPr="00697765" w14:paraId="166A4E3C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52FF4DA7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78" w:type="dxa"/>
            <w:vAlign w:val="bottom"/>
          </w:tcPr>
          <w:p w14:paraId="2752DF5A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4F57D0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4BE8916A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41F7AF5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36BCCE9D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4F2D10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6C8071FC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A1D313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592B4390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CBC5F9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0376D96C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17FB05F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1A9DDF77" w14:textId="0F331EAB" w:rsidR="00E661E0" w:rsidRPr="00697765" w:rsidRDefault="00EB5777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(6,624)</w:t>
            </w:r>
          </w:p>
        </w:tc>
        <w:tc>
          <w:tcPr>
            <w:tcW w:w="134" w:type="dxa"/>
          </w:tcPr>
          <w:p w14:paraId="35929F7D" w14:textId="77777777" w:rsidR="00E661E0" w:rsidRPr="00697765" w:rsidRDefault="00E661E0" w:rsidP="0005569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</w:tcPr>
          <w:p w14:paraId="54FD59C9" w14:textId="765EA003" w:rsidR="00E661E0" w:rsidRPr="00697765" w:rsidRDefault="00E661E0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(7,572)</w:t>
            </w:r>
          </w:p>
        </w:tc>
      </w:tr>
      <w:tr w:rsidR="00E661E0" w:rsidRPr="00697765" w14:paraId="0831A571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074821F3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78" w:type="dxa"/>
            <w:vAlign w:val="bottom"/>
          </w:tcPr>
          <w:p w14:paraId="754B2C0F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E631E9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1D15983B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7DC814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54718D64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4A2546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6E84B024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3663A61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33DA8B42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1D2BBB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14238D16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2E84AE7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148E4574" w14:textId="6E89E606" w:rsidR="00E661E0" w:rsidRPr="00697765" w:rsidRDefault="00EB5777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(13,768)</w:t>
            </w:r>
          </w:p>
        </w:tc>
        <w:tc>
          <w:tcPr>
            <w:tcW w:w="134" w:type="dxa"/>
          </w:tcPr>
          <w:p w14:paraId="310B3C32" w14:textId="35B05F82" w:rsidR="00E661E0" w:rsidRPr="00697765" w:rsidRDefault="00E661E0" w:rsidP="0005569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bottom w:val="single" w:sz="6" w:space="0" w:color="auto"/>
            </w:tcBorders>
            <w:vAlign w:val="bottom"/>
          </w:tcPr>
          <w:p w14:paraId="171127D4" w14:textId="18FD0711" w:rsidR="00E661E0" w:rsidRPr="00697765" w:rsidRDefault="00E661E0" w:rsidP="00055693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(10,995)</w:t>
            </w:r>
          </w:p>
        </w:tc>
      </w:tr>
      <w:tr w:rsidR="00E661E0" w:rsidRPr="00697765" w14:paraId="43EDA073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73A4A714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678" w:type="dxa"/>
            <w:vAlign w:val="bottom"/>
          </w:tcPr>
          <w:p w14:paraId="0EAAB1F7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7A0268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74BB3A07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DAE0E1C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296033D8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B1BFFB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401EEA35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D0BCDEA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48E781F8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71D996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4EB54F2B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CAB123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E7A465" w14:textId="2CB986C8" w:rsidR="00E661E0" w:rsidRPr="00697765" w:rsidRDefault="00EB5777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53,39</w:t>
            </w:r>
            <w:r w:rsidR="00415612" w:rsidRPr="0069776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769AA8A8" w14:textId="77777777" w:rsidR="00E661E0" w:rsidRPr="00697765" w:rsidRDefault="00E661E0" w:rsidP="0005569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451970" w14:textId="5AE1C330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/>
                <w:sz w:val="24"/>
                <w:szCs w:val="24"/>
              </w:rPr>
              <w:t>41</w:t>
            </w:r>
            <w:r w:rsidRPr="006977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97765">
              <w:rPr>
                <w:rFonts w:asciiTheme="majorBidi" w:hAnsiTheme="majorBidi"/>
                <w:sz w:val="24"/>
                <w:szCs w:val="24"/>
              </w:rPr>
              <w:t>734</w:t>
            </w:r>
          </w:p>
        </w:tc>
      </w:tr>
      <w:tr w:rsidR="00E661E0" w:rsidRPr="00697765" w14:paraId="71D73463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0E312F8D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8" w:type="dxa"/>
            <w:vAlign w:val="bottom"/>
          </w:tcPr>
          <w:p w14:paraId="0FF9EA8D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A7CACA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1D1B5744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CEF81CE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4B53805C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701459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2FC98CC0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229633C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68D0EB8E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1E9A2F8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6B1DCBA6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11A8B0D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vAlign w:val="bottom"/>
          </w:tcPr>
          <w:p w14:paraId="2255535B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6B979C" w14:textId="77777777" w:rsidR="00E661E0" w:rsidRPr="00697765" w:rsidRDefault="00E661E0" w:rsidP="0005569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</w:tcBorders>
          </w:tcPr>
          <w:p w14:paraId="40A41570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61E0" w:rsidRPr="00697765" w14:paraId="3F226C96" w14:textId="77777777" w:rsidTr="00E661E0">
        <w:trPr>
          <w:gridAfter w:val="1"/>
          <w:wAfter w:w="16" w:type="dxa"/>
        </w:trPr>
        <w:tc>
          <w:tcPr>
            <w:tcW w:w="2035" w:type="dxa"/>
          </w:tcPr>
          <w:p w14:paraId="6801BDD6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678" w:type="dxa"/>
            <w:vAlign w:val="bottom"/>
          </w:tcPr>
          <w:p w14:paraId="25DCAEF5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30BC48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4EB3D060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34DD1E2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3B79B13B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90EE03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</w:tcPr>
          <w:p w14:paraId="4107D12A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3F01D8F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0DAAE6F8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6B80C6" w14:textId="77777777" w:rsidR="00E661E0" w:rsidRPr="00697765" w:rsidRDefault="00E661E0" w:rsidP="00055693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67380D1C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C5BDBA3" w14:textId="77777777" w:rsidR="00E661E0" w:rsidRPr="00697765" w:rsidRDefault="00E661E0" w:rsidP="00055693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1B05EEB5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A35E36" w14:textId="77777777" w:rsidR="00E661E0" w:rsidRPr="00697765" w:rsidRDefault="00E661E0" w:rsidP="00055693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</w:tcPr>
          <w:p w14:paraId="0F6209E6" w14:textId="77777777" w:rsidR="00E661E0" w:rsidRPr="00697765" w:rsidRDefault="00E661E0" w:rsidP="0005569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7FDB" w:rsidRPr="00697765" w14:paraId="4FBBB4B8" w14:textId="77777777" w:rsidTr="00562A69">
        <w:trPr>
          <w:gridAfter w:val="1"/>
          <w:wAfter w:w="16" w:type="dxa"/>
        </w:trPr>
        <w:tc>
          <w:tcPr>
            <w:tcW w:w="2035" w:type="dxa"/>
          </w:tcPr>
          <w:p w14:paraId="26AC7A87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78" w:type="dxa"/>
          </w:tcPr>
          <w:p w14:paraId="41E5642F" w14:textId="0B42A4B4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203,165 </w:t>
            </w:r>
          </w:p>
        </w:tc>
        <w:tc>
          <w:tcPr>
            <w:tcW w:w="134" w:type="dxa"/>
          </w:tcPr>
          <w:p w14:paraId="1841426F" w14:textId="77777777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</w:tcPr>
          <w:p w14:paraId="1A9E4A42" w14:textId="3DC98CD5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222,977</w:t>
            </w:r>
          </w:p>
        </w:tc>
        <w:tc>
          <w:tcPr>
            <w:tcW w:w="134" w:type="dxa"/>
            <w:vAlign w:val="bottom"/>
          </w:tcPr>
          <w:p w14:paraId="459386B7" w14:textId="77777777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vAlign w:val="bottom"/>
          </w:tcPr>
          <w:p w14:paraId="47A3F1EC" w14:textId="2F1A391E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157,234</w:t>
            </w:r>
          </w:p>
        </w:tc>
        <w:tc>
          <w:tcPr>
            <w:tcW w:w="134" w:type="dxa"/>
          </w:tcPr>
          <w:p w14:paraId="7784C399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3B50AEC2" w14:textId="6FCFA145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129,986</w:t>
            </w:r>
          </w:p>
        </w:tc>
        <w:tc>
          <w:tcPr>
            <w:tcW w:w="134" w:type="dxa"/>
            <w:vAlign w:val="bottom"/>
          </w:tcPr>
          <w:p w14:paraId="214D0ACA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79" w:type="dxa"/>
          </w:tcPr>
          <w:p w14:paraId="23A3B7B5" w14:textId="38C67B4C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 608 </w:t>
            </w:r>
          </w:p>
        </w:tc>
        <w:tc>
          <w:tcPr>
            <w:tcW w:w="134" w:type="dxa"/>
          </w:tcPr>
          <w:p w14:paraId="5ACB69CD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48A6CF83" w14:textId="67CE526B" w:rsidR="00FB7FDB" w:rsidRPr="00697765" w:rsidRDefault="00FB7FDB" w:rsidP="00F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273BFF6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</w:tcPr>
          <w:p w14:paraId="6D98255E" w14:textId="017694D9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361,007 </w:t>
            </w:r>
          </w:p>
        </w:tc>
        <w:tc>
          <w:tcPr>
            <w:tcW w:w="134" w:type="dxa"/>
          </w:tcPr>
          <w:p w14:paraId="00DE81A9" w14:textId="77777777" w:rsidR="00FB7FDB" w:rsidRPr="00697765" w:rsidRDefault="00FB7FDB" w:rsidP="00FB7FDB">
            <w:pPr>
              <w:tabs>
                <w:tab w:val="left" w:pos="195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</w:tcPr>
          <w:p w14:paraId="7320E345" w14:textId="1DC0AFC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352,963 </w:t>
            </w:r>
          </w:p>
        </w:tc>
      </w:tr>
      <w:tr w:rsidR="00FB7FDB" w:rsidRPr="00697765" w14:paraId="462211DC" w14:textId="77777777" w:rsidTr="00562A69">
        <w:trPr>
          <w:gridAfter w:val="1"/>
          <w:wAfter w:w="16" w:type="dxa"/>
        </w:trPr>
        <w:tc>
          <w:tcPr>
            <w:tcW w:w="2035" w:type="dxa"/>
          </w:tcPr>
          <w:p w14:paraId="6F10D660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hint="cs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678" w:type="dxa"/>
            <w:tcBorders>
              <w:bottom w:val="single" w:sz="6" w:space="0" w:color="auto"/>
            </w:tcBorders>
          </w:tcPr>
          <w:p w14:paraId="73FD116A" w14:textId="73242149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111,853 </w:t>
            </w:r>
          </w:p>
        </w:tc>
        <w:tc>
          <w:tcPr>
            <w:tcW w:w="134" w:type="dxa"/>
          </w:tcPr>
          <w:p w14:paraId="4E92091E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5374963E" w14:textId="63798FC8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100,935</w:t>
            </w:r>
          </w:p>
        </w:tc>
        <w:tc>
          <w:tcPr>
            <w:tcW w:w="134" w:type="dxa"/>
            <w:vAlign w:val="bottom"/>
          </w:tcPr>
          <w:p w14:paraId="3AB4BA44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vAlign w:val="bottom"/>
          </w:tcPr>
          <w:p w14:paraId="425A9234" w14:textId="25FCE0AC" w:rsidR="00FB7FDB" w:rsidRPr="00697765" w:rsidRDefault="00FB7FDB" w:rsidP="00F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A7A404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  <w:vAlign w:val="bottom"/>
          </w:tcPr>
          <w:p w14:paraId="654C0019" w14:textId="1A2AC62A" w:rsidR="00FB7FDB" w:rsidRPr="00697765" w:rsidRDefault="00FB7FDB" w:rsidP="00FB7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FACA656" w14:textId="77777777" w:rsidR="00FB7FDB" w:rsidRPr="00697765" w:rsidRDefault="00FB7FDB" w:rsidP="00FB7FDB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0D75F043" w14:textId="3174D5E5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 93,645 </w:t>
            </w:r>
          </w:p>
        </w:tc>
        <w:tc>
          <w:tcPr>
            <w:tcW w:w="134" w:type="dxa"/>
          </w:tcPr>
          <w:p w14:paraId="008EE49B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sz="6" w:space="0" w:color="auto"/>
            </w:tcBorders>
            <w:vAlign w:val="bottom"/>
          </w:tcPr>
          <w:p w14:paraId="04E4AC82" w14:textId="406FABA4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73,955</w:t>
            </w:r>
          </w:p>
        </w:tc>
        <w:tc>
          <w:tcPr>
            <w:tcW w:w="134" w:type="dxa"/>
            <w:vAlign w:val="bottom"/>
          </w:tcPr>
          <w:p w14:paraId="53BAB26C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</w:tcPr>
          <w:p w14:paraId="3C5BAB3D" w14:textId="513EC273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205,498 </w:t>
            </w:r>
          </w:p>
        </w:tc>
        <w:tc>
          <w:tcPr>
            <w:tcW w:w="134" w:type="dxa"/>
          </w:tcPr>
          <w:p w14:paraId="23C5211F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bottom w:val="single" w:sz="6" w:space="0" w:color="auto"/>
            </w:tcBorders>
          </w:tcPr>
          <w:p w14:paraId="5C94738F" w14:textId="78BD04E4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 xml:space="preserve"> 174,890 </w:t>
            </w:r>
          </w:p>
        </w:tc>
      </w:tr>
      <w:tr w:rsidR="00FB7FDB" w:rsidRPr="00697765" w14:paraId="7514B5A2" w14:textId="77777777" w:rsidTr="00362642">
        <w:trPr>
          <w:gridAfter w:val="1"/>
          <w:wAfter w:w="16" w:type="dxa"/>
        </w:trPr>
        <w:tc>
          <w:tcPr>
            <w:tcW w:w="2035" w:type="dxa"/>
          </w:tcPr>
          <w:p w14:paraId="241407C1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left="284"/>
              <w:rPr>
                <w:rFonts w:asciiTheme="majorBidi" w:hAnsiTheme="majorBidi"/>
                <w:sz w:val="24"/>
                <w:szCs w:val="24"/>
                <w:cs/>
              </w:rPr>
            </w:pPr>
            <w:r w:rsidRPr="00697765">
              <w:rPr>
                <w:rFonts w:asciiTheme="majorBidi" w:hAnsi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678" w:type="dxa"/>
            <w:tcBorders>
              <w:top w:val="single" w:sz="6" w:space="0" w:color="auto"/>
              <w:bottom w:val="double" w:sz="6" w:space="0" w:color="auto"/>
            </w:tcBorders>
          </w:tcPr>
          <w:p w14:paraId="2F7A40FE" w14:textId="2FA8A7BA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315,018</w:t>
            </w:r>
          </w:p>
        </w:tc>
        <w:tc>
          <w:tcPr>
            <w:tcW w:w="134" w:type="dxa"/>
          </w:tcPr>
          <w:p w14:paraId="001C2DDD" w14:textId="77777777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double" w:sz="6" w:space="0" w:color="auto"/>
            </w:tcBorders>
          </w:tcPr>
          <w:p w14:paraId="541825BD" w14:textId="07CF92F7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323,912</w:t>
            </w:r>
          </w:p>
        </w:tc>
        <w:tc>
          <w:tcPr>
            <w:tcW w:w="134" w:type="dxa"/>
          </w:tcPr>
          <w:p w14:paraId="3D6CB52E" w14:textId="77777777" w:rsidR="00FB7FDB" w:rsidRPr="00697765" w:rsidRDefault="00FB7FDB" w:rsidP="00FB7FDB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0E6F6EB2" w14:textId="2AFDEC58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157,234</w:t>
            </w:r>
          </w:p>
        </w:tc>
        <w:tc>
          <w:tcPr>
            <w:tcW w:w="134" w:type="dxa"/>
          </w:tcPr>
          <w:p w14:paraId="63F652FE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</w:tcPr>
          <w:p w14:paraId="7BDABA2E" w14:textId="198C562C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129,986</w:t>
            </w:r>
          </w:p>
        </w:tc>
        <w:tc>
          <w:tcPr>
            <w:tcW w:w="134" w:type="dxa"/>
          </w:tcPr>
          <w:p w14:paraId="112563BC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626FE1DC" w14:textId="257FA80E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94,253</w:t>
            </w:r>
          </w:p>
        </w:tc>
        <w:tc>
          <w:tcPr>
            <w:tcW w:w="134" w:type="dxa"/>
          </w:tcPr>
          <w:p w14:paraId="7938A875" w14:textId="77777777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6" w:space="0" w:color="auto"/>
              <w:bottom w:val="double" w:sz="6" w:space="0" w:color="auto"/>
            </w:tcBorders>
          </w:tcPr>
          <w:p w14:paraId="0DA39428" w14:textId="2CE78923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73,955</w:t>
            </w:r>
          </w:p>
        </w:tc>
        <w:tc>
          <w:tcPr>
            <w:tcW w:w="134" w:type="dxa"/>
          </w:tcPr>
          <w:p w14:paraId="57777B8D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</w:tcPr>
          <w:p w14:paraId="1DCBB2D5" w14:textId="4984D22A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566,505</w:t>
            </w:r>
          </w:p>
        </w:tc>
        <w:tc>
          <w:tcPr>
            <w:tcW w:w="134" w:type="dxa"/>
          </w:tcPr>
          <w:p w14:paraId="2A984A5B" w14:textId="77777777" w:rsidR="00FB7FDB" w:rsidRPr="00697765" w:rsidRDefault="00FB7FDB" w:rsidP="00FB7FDB">
            <w:pPr>
              <w:tabs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6" w:space="0" w:color="auto"/>
              <w:bottom w:val="double" w:sz="6" w:space="0" w:color="auto"/>
            </w:tcBorders>
          </w:tcPr>
          <w:p w14:paraId="2F6948A5" w14:textId="3FDB77FC" w:rsidR="00FB7FDB" w:rsidRPr="00697765" w:rsidRDefault="00FB7FDB" w:rsidP="00FB7FDB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sz w:val="24"/>
                <w:szCs w:val="24"/>
              </w:rPr>
              <w:t>527,853</w:t>
            </w:r>
          </w:p>
        </w:tc>
      </w:tr>
    </w:tbl>
    <w:p w14:paraId="4BEA87E2" w14:textId="77777777" w:rsidR="00FB7FDB" w:rsidRPr="004621E8" w:rsidRDefault="00FB7FDB" w:rsidP="00033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left="-142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4B197FF4" w14:textId="50EA32A2" w:rsidR="00424763" w:rsidRPr="00BE75CA" w:rsidRDefault="00424763" w:rsidP="00507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E75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75CA" w:rsidRPr="00BE75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BE75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E75CA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485A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</w:t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14:paraId="4814DBF2" w14:textId="195ED3CF" w:rsidR="000A424B" w:rsidRPr="00BE75CA" w:rsidRDefault="00424763" w:rsidP="00507400">
      <w:pPr>
        <w:tabs>
          <w:tab w:val="clear" w:pos="227"/>
          <w:tab w:val="clear" w:pos="454"/>
          <w:tab w:val="left" w:pos="42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E75CA">
        <w:rPr>
          <w:rFonts w:asciiTheme="majorBidi" w:hAnsiTheme="majorBidi" w:cstheme="majorBidi"/>
          <w:sz w:val="32"/>
          <w:szCs w:val="32"/>
        </w:rPr>
        <w:t xml:space="preserve"> 3</w:t>
      </w:r>
      <w:r w:rsidR="00BE75CA" w:rsidRPr="00BE75CA">
        <w:rPr>
          <w:rFonts w:asciiTheme="majorBidi" w:hAnsiTheme="majorBidi" w:cstheme="majorBidi"/>
          <w:sz w:val="32"/>
          <w:szCs w:val="32"/>
        </w:rPr>
        <w:t>1</w:t>
      </w:r>
      <w:r w:rsidR="0010231C" w:rsidRPr="00BE75CA">
        <w:rPr>
          <w:rFonts w:asciiTheme="majorBidi" w:hAnsiTheme="majorBidi" w:cstheme="majorBidi"/>
          <w:sz w:val="32"/>
          <w:szCs w:val="32"/>
        </w:rPr>
        <w:t xml:space="preserve"> </w:t>
      </w:r>
      <w:r w:rsidR="00BE75CA" w:rsidRPr="00697765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E75CA">
        <w:rPr>
          <w:rFonts w:asciiTheme="majorBidi" w:hAnsiTheme="majorBidi" w:cstheme="majorBidi"/>
          <w:sz w:val="32"/>
          <w:szCs w:val="32"/>
        </w:rPr>
        <w:t xml:space="preserve"> 256</w:t>
      </w:r>
      <w:r w:rsidR="00BE75CA" w:rsidRPr="00BE75CA">
        <w:rPr>
          <w:rFonts w:asciiTheme="majorBidi" w:hAnsiTheme="majorBidi" w:cstheme="majorBidi"/>
          <w:sz w:val="32"/>
          <w:szCs w:val="32"/>
        </w:rPr>
        <w:t>9</w:t>
      </w:r>
      <w:r w:rsidR="000A424B" w:rsidRPr="00BE75CA">
        <w:rPr>
          <w:rFonts w:asciiTheme="majorBidi" w:hAnsiTheme="majorBidi" w:cstheme="majorBidi"/>
          <w:sz w:val="32"/>
          <w:szCs w:val="32"/>
        </w:rPr>
        <w:t xml:space="preserve"> </w:t>
      </w:r>
      <w:r w:rsidRPr="00BE75CA">
        <w:rPr>
          <w:rFonts w:asciiTheme="majorBidi" w:hAnsiTheme="majorBidi" w:cstheme="majorBidi"/>
          <w:sz w:val="32"/>
          <w:szCs w:val="32"/>
          <w:cs/>
        </w:rPr>
        <w:t>บริษัทมีสินทรัพย์</w:t>
      </w:r>
      <w:r w:rsidR="00E0155B" w:rsidRPr="00BE75CA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BE75CA">
        <w:rPr>
          <w:rFonts w:asciiTheme="majorBidi" w:hAnsiTheme="majorBidi" w:cstheme="majorBidi"/>
          <w:sz w:val="32"/>
          <w:szCs w:val="32"/>
          <w:cs/>
        </w:rPr>
        <w:t>ที่วัดมูลค่า</w:t>
      </w:r>
      <w:r w:rsidR="002F34CD" w:rsidRPr="00BE75CA">
        <w:rPr>
          <w:rFonts w:asciiTheme="majorBidi" w:hAnsiTheme="majorBidi" w:cstheme="majorBidi" w:hint="cs"/>
          <w:sz w:val="32"/>
          <w:szCs w:val="32"/>
          <w:cs/>
        </w:rPr>
        <w:t>และเปิดเผย</w:t>
      </w:r>
      <w:r w:rsidRPr="00BE75CA">
        <w:rPr>
          <w:rFonts w:asciiTheme="majorBidi" w:hAnsiTheme="majorBidi" w:cstheme="majorBidi"/>
          <w:sz w:val="32"/>
          <w:szCs w:val="32"/>
          <w:cs/>
        </w:rPr>
        <w:t>ด้วยมูลค่ายุติธรรม</w:t>
      </w:r>
      <w:r w:rsidR="000A424B" w:rsidRPr="00BE75CA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BE75CA" w:rsidRPr="00BE75CA" w14:paraId="7A9DB3D2" w14:textId="77777777" w:rsidTr="00113731">
        <w:trPr>
          <w:cantSplit/>
        </w:trPr>
        <w:tc>
          <w:tcPr>
            <w:tcW w:w="3458" w:type="dxa"/>
            <w:vAlign w:val="bottom"/>
          </w:tcPr>
          <w:p w14:paraId="51FE7931" w14:textId="77777777" w:rsidR="00DF7CAC" w:rsidRPr="00BE75CA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A7C38D9" w14:textId="77777777" w:rsidR="00DF7CAC" w:rsidRPr="00BE75CA" w:rsidRDefault="00DF7CAC" w:rsidP="00507400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  <w:t>พันบาท</w:t>
            </w:r>
          </w:p>
        </w:tc>
      </w:tr>
      <w:tr w:rsidR="00BE75CA" w:rsidRPr="00697765" w14:paraId="14684542" w14:textId="77777777" w:rsidTr="00113731">
        <w:trPr>
          <w:cantSplit/>
        </w:trPr>
        <w:tc>
          <w:tcPr>
            <w:tcW w:w="3458" w:type="dxa"/>
            <w:vAlign w:val="bottom"/>
          </w:tcPr>
          <w:p w14:paraId="0F087B13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663E13" w14:textId="647B2AAD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งบการเงิน</w:t>
            </w:r>
            <w:r w:rsidRPr="00697765"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BE75CA" w:rsidRPr="00697765" w14:paraId="4500EB95" w14:textId="77777777" w:rsidTr="00113731">
        <w:trPr>
          <w:cantSplit/>
        </w:trPr>
        <w:tc>
          <w:tcPr>
            <w:tcW w:w="3458" w:type="dxa"/>
            <w:vAlign w:val="bottom"/>
          </w:tcPr>
          <w:p w14:paraId="7F35AD18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3E73CB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ED192B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EB9270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5DAA6D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600C57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C618EE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B74C8F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BE75CA" w:rsidRPr="00697765" w14:paraId="76771AD8" w14:textId="77777777" w:rsidTr="00113731">
        <w:trPr>
          <w:cantSplit/>
        </w:trPr>
        <w:tc>
          <w:tcPr>
            <w:tcW w:w="3458" w:type="dxa"/>
            <w:vAlign w:val="bottom"/>
          </w:tcPr>
          <w:p w14:paraId="4F5A809B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สินทรัพย์</w:t>
            </w:r>
            <w:r w:rsidRPr="00697765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5E048D1A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A613A1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14C0AFD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D4E5D5B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6056E7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74F2DD04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15E175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BE75CA" w:rsidRPr="00697765" w14:paraId="62484FF7" w14:textId="77777777" w:rsidTr="00113731">
        <w:trPr>
          <w:cantSplit/>
        </w:trPr>
        <w:tc>
          <w:tcPr>
            <w:tcW w:w="3458" w:type="dxa"/>
            <w:vAlign w:val="bottom"/>
          </w:tcPr>
          <w:p w14:paraId="524DCC66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0DA74FAE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6A88BE4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B0BA72E" w14:textId="2AFB5420" w:rsidR="00DF7CAC" w:rsidRPr="00697765" w:rsidRDefault="000B7F49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1,525</w:t>
            </w:r>
          </w:p>
        </w:tc>
        <w:tc>
          <w:tcPr>
            <w:tcW w:w="134" w:type="dxa"/>
          </w:tcPr>
          <w:p w14:paraId="39198B7E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4093D50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181E60E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F635F35" w14:textId="042E30A3" w:rsidR="00DF7CAC" w:rsidRPr="00697765" w:rsidRDefault="000B7F49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1,525</w:t>
            </w:r>
          </w:p>
        </w:tc>
      </w:tr>
      <w:tr w:rsidR="00BE75CA" w:rsidRPr="00697765" w14:paraId="5F49AE47" w14:textId="77777777" w:rsidTr="00113731">
        <w:trPr>
          <w:cantSplit/>
        </w:trPr>
        <w:tc>
          <w:tcPr>
            <w:tcW w:w="3458" w:type="dxa"/>
            <w:vAlign w:val="bottom"/>
          </w:tcPr>
          <w:p w14:paraId="0B309D29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หนี้สิน</w:t>
            </w:r>
            <w:r w:rsidRPr="00697765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6309ECFB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D55724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97CC085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1F269E3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BD4EC74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727FE073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ED29277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BE75CA" w:rsidRPr="00697765" w14:paraId="12A35E02" w14:textId="77777777" w:rsidTr="00113731">
        <w:trPr>
          <w:cantSplit/>
        </w:trPr>
        <w:tc>
          <w:tcPr>
            <w:tcW w:w="3458" w:type="dxa"/>
            <w:vAlign w:val="bottom"/>
          </w:tcPr>
          <w:p w14:paraId="28AFCBD6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7B2B95BF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21CCBC1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5C17F42" w14:textId="1F043237" w:rsidR="00DF7CAC" w:rsidRPr="00697765" w:rsidRDefault="006B1072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776</w:t>
            </w:r>
          </w:p>
        </w:tc>
        <w:tc>
          <w:tcPr>
            <w:tcW w:w="134" w:type="dxa"/>
          </w:tcPr>
          <w:p w14:paraId="5B3BE024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12A4C3" w14:textId="7AAA294D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D47A4F5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09015DB" w14:textId="36226C67" w:rsidR="00DF7CAC" w:rsidRPr="00697765" w:rsidRDefault="006B1072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776</w:t>
            </w:r>
          </w:p>
        </w:tc>
      </w:tr>
      <w:tr w:rsidR="00BE75CA" w:rsidRPr="00697765" w14:paraId="762A3667" w14:textId="77777777" w:rsidTr="00113731">
        <w:trPr>
          <w:cantSplit/>
        </w:trPr>
        <w:tc>
          <w:tcPr>
            <w:tcW w:w="3458" w:type="dxa"/>
            <w:vAlign w:val="bottom"/>
          </w:tcPr>
          <w:p w14:paraId="205A3856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สินทรัพย์ที่</w:t>
            </w:r>
            <w:r w:rsidRPr="00697765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40300B44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2D093F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0C86BAF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3D80272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0E2C295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364F8893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373CF5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DF7CAC" w:rsidRPr="00697765" w14:paraId="2ED0D72F" w14:textId="77777777" w:rsidTr="00113731">
        <w:trPr>
          <w:cantSplit/>
        </w:trPr>
        <w:tc>
          <w:tcPr>
            <w:tcW w:w="3458" w:type="dxa"/>
            <w:vAlign w:val="bottom"/>
          </w:tcPr>
          <w:p w14:paraId="4C75FE7C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65B0B8A1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7A7F3AC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13BD8A4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  <w:tc>
          <w:tcPr>
            <w:tcW w:w="134" w:type="dxa"/>
          </w:tcPr>
          <w:p w14:paraId="3FF2C62C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A96178" w14:textId="77777777" w:rsidR="00DF7CAC" w:rsidRPr="00697765" w:rsidRDefault="00DF7CAC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0D307C" w14:textId="77777777" w:rsidR="00DF7CAC" w:rsidRPr="00697765" w:rsidRDefault="00DF7CAC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1509AA24" w14:textId="77777777" w:rsidR="00DF7CAC" w:rsidRPr="00697765" w:rsidRDefault="00DF7CA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</w:tr>
    </w:tbl>
    <w:p w14:paraId="21C57A1F" w14:textId="5C0737B6" w:rsidR="00697765" w:rsidRDefault="00697765" w:rsidP="00697765">
      <w:pPr>
        <w:tabs>
          <w:tab w:val="clear" w:pos="227"/>
          <w:tab w:val="clear" w:pos="454"/>
          <w:tab w:val="left" w:pos="426"/>
        </w:tabs>
        <w:spacing w:line="320" w:lineRule="exact"/>
        <w:ind w:left="284" w:firstLine="56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BF139D4" w14:textId="77777777" w:rsidR="00697765" w:rsidRDefault="00697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BE75CA" w:rsidRPr="00697765" w14:paraId="444FD9ED" w14:textId="77777777" w:rsidTr="000D3DEA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พันบาท</w:t>
            </w:r>
          </w:p>
        </w:tc>
      </w:tr>
      <w:tr w:rsidR="00BE75CA" w:rsidRPr="00697765" w14:paraId="3FDF493A" w14:textId="77777777" w:rsidTr="000D3DEA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2DC0E4B0" w:rsidR="00424763" w:rsidRPr="00697765" w:rsidRDefault="00C73FEC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5CA" w:rsidRPr="00697765" w14:paraId="31EC6A48" w14:textId="77777777" w:rsidTr="000D3DEA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ระดับที่ </w:t>
            </w: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697765" w:rsidRDefault="00424763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>รวม</w:t>
            </w:r>
          </w:p>
        </w:tc>
      </w:tr>
      <w:tr w:rsidR="00BE75CA" w:rsidRPr="00697765" w14:paraId="6E97B8D6" w14:textId="77777777" w:rsidTr="00CB5BD0">
        <w:trPr>
          <w:cantSplit/>
        </w:trPr>
        <w:tc>
          <w:tcPr>
            <w:tcW w:w="3458" w:type="dxa"/>
            <w:vAlign w:val="bottom"/>
          </w:tcPr>
          <w:p w14:paraId="676569FD" w14:textId="1994EA99" w:rsidR="00751544" w:rsidRPr="00697765" w:rsidRDefault="00751544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สินทรัพย์</w:t>
            </w:r>
            <w:r w:rsidRPr="00697765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389FF9FC" w14:textId="77777777" w:rsidR="00751544" w:rsidRPr="00697765" w:rsidRDefault="00751544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6C4601AD" w14:textId="77777777" w:rsidR="00751544" w:rsidRPr="00697765" w:rsidRDefault="00751544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4BB2E7A" w14:textId="77777777" w:rsidR="00751544" w:rsidRPr="00697765" w:rsidRDefault="00751544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F2D610" w14:textId="77777777" w:rsidR="00751544" w:rsidRPr="00697765" w:rsidRDefault="00751544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E0AF231" w14:textId="77777777" w:rsidR="00751544" w:rsidRPr="00697765" w:rsidRDefault="00751544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F9F521" w14:textId="77777777" w:rsidR="00751544" w:rsidRPr="00697765" w:rsidRDefault="00751544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243DB6BA" w14:textId="77777777" w:rsidR="00751544" w:rsidRPr="00697765" w:rsidRDefault="00751544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C242E7" w:rsidRPr="00697765" w14:paraId="6FF9CA3F" w14:textId="77777777" w:rsidTr="003A0F81">
        <w:trPr>
          <w:cantSplit/>
        </w:trPr>
        <w:tc>
          <w:tcPr>
            <w:tcW w:w="3458" w:type="dxa"/>
            <w:vAlign w:val="bottom"/>
          </w:tcPr>
          <w:p w14:paraId="1B549B76" w14:textId="5E913CBD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17DCCA12" w14:textId="5604C033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40E3F7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07642E3" w14:textId="6393994E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535</w:t>
            </w:r>
          </w:p>
        </w:tc>
        <w:tc>
          <w:tcPr>
            <w:tcW w:w="134" w:type="dxa"/>
          </w:tcPr>
          <w:p w14:paraId="43F0D53B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9311F50" w14:textId="3B202154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8B0299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BEF8CD0" w14:textId="4C13CF4B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535</w:t>
            </w:r>
          </w:p>
        </w:tc>
      </w:tr>
      <w:tr w:rsidR="00C242E7" w:rsidRPr="00697765" w14:paraId="7F8B0951" w14:textId="77777777" w:rsidTr="005A6000">
        <w:trPr>
          <w:cantSplit/>
        </w:trPr>
        <w:tc>
          <w:tcPr>
            <w:tcW w:w="3458" w:type="dxa"/>
            <w:vAlign w:val="bottom"/>
          </w:tcPr>
          <w:p w14:paraId="6147CD25" w14:textId="7A41F3C0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หนี้สิน</w:t>
            </w:r>
            <w:r w:rsidRPr="00697765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1A95F2BD" w14:textId="77777777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058DFE87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6A278F" w14:textId="77777777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A7C5A5D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A36B37" w14:textId="77777777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54F71F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5992772" w14:textId="77777777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C242E7" w:rsidRPr="00697765" w14:paraId="370A5FF3" w14:textId="77777777" w:rsidTr="003A0F81">
        <w:trPr>
          <w:cantSplit/>
        </w:trPr>
        <w:tc>
          <w:tcPr>
            <w:tcW w:w="3458" w:type="dxa"/>
            <w:vAlign w:val="bottom"/>
          </w:tcPr>
          <w:p w14:paraId="47F1E84E" w14:textId="4F30FC78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2669E0F0" w14:textId="25525AD7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6E7208B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BD847AB" w14:textId="088AC845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776</w:t>
            </w:r>
          </w:p>
        </w:tc>
        <w:tc>
          <w:tcPr>
            <w:tcW w:w="134" w:type="dxa"/>
          </w:tcPr>
          <w:p w14:paraId="2342366D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2EBC21" w14:textId="6A0E99A5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F4113C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B45FD12" w14:textId="2F045314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776</w:t>
            </w:r>
          </w:p>
        </w:tc>
      </w:tr>
      <w:tr w:rsidR="00C242E7" w:rsidRPr="00697765" w14:paraId="3359A06C" w14:textId="77777777" w:rsidTr="000D315E">
        <w:trPr>
          <w:cantSplit/>
        </w:trPr>
        <w:tc>
          <w:tcPr>
            <w:tcW w:w="3458" w:type="dxa"/>
            <w:vAlign w:val="bottom"/>
          </w:tcPr>
          <w:p w14:paraId="0B4CDAA4" w14:textId="77777777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  <w:t>สินทรัพย์ที่</w:t>
            </w:r>
            <w:r w:rsidRPr="00697765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1E6C8412" w14:textId="77777777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44136CBF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83FBCCB" w14:textId="77777777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3A96AF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B3705E" w14:textId="77777777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EABA37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FF69FB3" w14:textId="77777777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</w:tr>
      <w:tr w:rsidR="00C242E7" w:rsidRPr="00697765" w14:paraId="5AFA3DF0" w14:textId="77777777" w:rsidTr="000D315E">
        <w:trPr>
          <w:cantSplit/>
        </w:trPr>
        <w:tc>
          <w:tcPr>
            <w:tcW w:w="3458" w:type="dxa"/>
            <w:vAlign w:val="bottom"/>
          </w:tcPr>
          <w:p w14:paraId="106C1598" w14:textId="77777777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 w:hint="cs"/>
                <w:kern w:val="28"/>
                <w:position w:val="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1D853134" w14:textId="435266A8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BD4839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D886C41" w14:textId="3AFCCA7D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  <w:tc>
          <w:tcPr>
            <w:tcW w:w="134" w:type="dxa"/>
          </w:tcPr>
          <w:p w14:paraId="45ADC045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B5FBEC" w14:textId="684FBBC4" w:rsidR="00C242E7" w:rsidRPr="00697765" w:rsidRDefault="00C242E7" w:rsidP="00697765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8E52F2" w14:textId="77777777" w:rsidR="00C242E7" w:rsidRPr="00697765" w:rsidRDefault="00C242E7" w:rsidP="00697765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C10C8F5" w14:textId="564B3B9A" w:rsidR="00C242E7" w:rsidRPr="00697765" w:rsidRDefault="00C242E7" w:rsidP="00697765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  <w:cs/>
              </w:rPr>
            </w:pPr>
            <w:r w:rsidRPr="00697765">
              <w:rPr>
                <w:rFonts w:asciiTheme="majorBidi" w:hAnsiTheme="majorBidi" w:cstheme="majorBidi"/>
                <w:kern w:val="28"/>
                <w:position w:val="2"/>
                <w:sz w:val="26"/>
                <w:szCs w:val="26"/>
              </w:rPr>
              <w:t>61,340</w:t>
            </w:r>
          </w:p>
        </w:tc>
      </w:tr>
    </w:tbl>
    <w:p w14:paraId="02D8180C" w14:textId="77777777" w:rsidR="00055693" w:rsidRDefault="00055693" w:rsidP="006977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4FAB25" w14:textId="32FF2FC3" w:rsidR="00424763" w:rsidRPr="00BE75CA" w:rsidRDefault="00424763" w:rsidP="006977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E14F590" w14:textId="77777777" w:rsidR="000E09D0" w:rsidRPr="00BE75CA" w:rsidRDefault="000E09D0" w:rsidP="00697765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39B956" w14:textId="43F4F676" w:rsidR="00DB0E01" w:rsidRPr="00BE75CA" w:rsidRDefault="00DB0E01" w:rsidP="00697765">
      <w:pPr>
        <w:tabs>
          <w:tab w:val="left" w:pos="851"/>
        </w:tabs>
        <w:spacing w:line="38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E75CA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BE75CA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3788056A" w14:textId="5F1759CF" w:rsidR="00DB0E01" w:rsidRPr="00BE75CA" w:rsidRDefault="00DB0E01" w:rsidP="00697765">
      <w:pPr>
        <w:tabs>
          <w:tab w:val="clear" w:pos="680"/>
          <w:tab w:val="clear" w:pos="907"/>
          <w:tab w:val="clear" w:pos="1644"/>
          <w:tab w:val="left" w:pos="15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สัญญาซื้อขายเงินตราต่างประเทศวัดมูลค่ายุติธรรมโดยใช้อัตราตลาดของแต่ละสัญญาที่คำนวณ</w:t>
      </w:r>
      <w:r w:rsidR="00C51F55" w:rsidRPr="00697765">
        <w:rPr>
          <w:rFonts w:asciiTheme="majorBidi" w:hAnsiTheme="majorBidi" w:cstheme="majorBidi"/>
          <w:sz w:val="32"/>
          <w:szCs w:val="32"/>
          <w:cs/>
        </w:rPr>
        <w:br/>
      </w:r>
      <w:r w:rsidRPr="00697765">
        <w:rPr>
          <w:rFonts w:asciiTheme="majorBidi" w:hAnsiTheme="majorBidi" w:cstheme="majorBidi"/>
          <w:sz w:val="32"/>
          <w:szCs w:val="32"/>
          <w:cs/>
        </w:rPr>
        <w:t>โดยสถาบันการเงินของบริษัท ณ วันที่ในงบฐานะการเงิน</w:t>
      </w:r>
    </w:p>
    <w:p w14:paraId="11358FC0" w14:textId="142390DA" w:rsidR="002F34CD" w:rsidRPr="00BE75CA" w:rsidRDefault="008B0FD0" w:rsidP="00697765">
      <w:pPr>
        <w:tabs>
          <w:tab w:val="clear" w:pos="680"/>
          <w:tab w:val="clear" w:pos="907"/>
          <w:tab w:val="clear" w:pos="1644"/>
          <w:tab w:val="left" w:pos="156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97765">
        <w:rPr>
          <w:rFonts w:asciiTheme="majorBidi" w:hAnsiTheme="majorBidi" w:cstheme="majorBidi" w:hint="cs"/>
          <w:spacing w:val="-6"/>
          <w:sz w:val="32"/>
          <w:szCs w:val="32"/>
          <w:cs/>
        </w:rPr>
        <w:t>อสังหาริมทรัพย์เพื่อการลงทุน</w:t>
      </w:r>
      <w:r w:rsidR="00DC3324" w:rsidRPr="00697765">
        <w:rPr>
          <w:rFonts w:asciiTheme="majorBidi" w:hAnsiTheme="majorBidi" w:cstheme="majorBidi" w:hint="cs"/>
          <w:spacing w:val="-6"/>
          <w:sz w:val="32"/>
          <w:szCs w:val="32"/>
          <w:cs/>
        </w:rPr>
        <w:t>วัดมูลค่ายุติธรรมโดยผู้ประเมินราคาอิสระ ซึ่ง</w:t>
      </w:r>
      <w:r w:rsidRPr="00697765">
        <w:rPr>
          <w:rFonts w:asciiTheme="majorBidi" w:hAnsiTheme="majorBidi" w:cstheme="majorBidi" w:hint="cs"/>
          <w:spacing w:val="-6"/>
          <w:sz w:val="32"/>
          <w:szCs w:val="32"/>
          <w:cs/>
        </w:rPr>
        <w:t>ใช้วิธีเปรียบเที</w:t>
      </w:r>
      <w:r w:rsidR="00EC4E95" w:rsidRPr="00697765">
        <w:rPr>
          <w:rFonts w:asciiTheme="majorBidi" w:hAnsiTheme="majorBidi" w:cstheme="majorBidi" w:hint="cs"/>
          <w:spacing w:val="-6"/>
          <w:sz w:val="32"/>
          <w:szCs w:val="32"/>
          <w:cs/>
        </w:rPr>
        <w:t>ยบ</w:t>
      </w:r>
      <w:r w:rsidRPr="00697765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ราคาตลาด</w:t>
      </w:r>
    </w:p>
    <w:p w14:paraId="57A456DB" w14:textId="77777777" w:rsidR="00055693" w:rsidRDefault="00055693" w:rsidP="0069776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</w:rPr>
      </w:pPr>
    </w:p>
    <w:p w14:paraId="66809F19" w14:textId="13204283" w:rsidR="00056722" w:rsidRPr="00697765" w:rsidRDefault="00056722" w:rsidP="0069776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E75C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E75C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141CA" w:rsidRPr="00BE75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E75C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40B26624" w:rsidR="00056722" w:rsidRPr="00697765" w:rsidRDefault="00056722" w:rsidP="00697765">
      <w:pPr>
        <w:spacing w:line="38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E75CA">
        <w:rPr>
          <w:rFonts w:asciiTheme="majorBidi" w:hAnsiTheme="majorBidi" w:cstheme="majorBidi"/>
          <w:sz w:val="32"/>
          <w:szCs w:val="32"/>
        </w:rPr>
        <w:t>3</w:t>
      </w:r>
      <w:r w:rsidR="00BE75CA" w:rsidRPr="00BE75CA">
        <w:rPr>
          <w:rFonts w:asciiTheme="majorBidi" w:hAnsiTheme="majorBidi" w:cstheme="majorBidi"/>
          <w:sz w:val="32"/>
          <w:szCs w:val="32"/>
        </w:rPr>
        <w:t xml:space="preserve">1 </w:t>
      </w:r>
      <w:r w:rsidR="00BE75CA" w:rsidRPr="0069776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E75CA" w:rsidRPr="00BE75CA">
        <w:rPr>
          <w:rFonts w:asciiTheme="majorBidi" w:hAnsiTheme="majorBidi" w:cstheme="majorBidi"/>
          <w:sz w:val="32"/>
          <w:szCs w:val="32"/>
        </w:rPr>
        <w:t>2569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3DF47F00" w:rsidR="00056722" w:rsidRPr="00BE75CA" w:rsidRDefault="00056722" w:rsidP="0069776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E75CA">
        <w:rPr>
          <w:rFonts w:asciiTheme="majorBidi" w:hAnsiTheme="majorBidi" w:cstheme="majorBidi"/>
          <w:sz w:val="32"/>
          <w:szCs w:val="32"/>
        </w:rPr>
        <w:t>2</w:t>
      </w:r>
      <w:r w:rsidR="00BE75CA" w:rsidRPr="00BE75CA">
        <w:rPr>
          <w:rFonts w:asciiTheme="majorBidi" w:hAnsiTheme="majorBidi" w:cstheme="majorBidi"/>
          <w:sz w:val="32"/>
          <w:szCs w:val="32"/>
        </w:rPr>
        <w:t>3</w:t>
      </w:r>
      <w:r w:rsidRPr="00BE75CA">
        <w:rPr>
          <w:rFonts w:asciiTheme="majorBidi" w:hAnsiTheme="majorBidi" w:cstheme="majorBidi"/>
          <w:sz w:val="32"/>
          <w:szCs w:val="32"/>
        </w:rPr>
        <w:t>.1</w:t>
      </w:r>
      <w:r w:rsidRPr="00BE75CA">
        <w:rPr>
          <w:rFonts w:asciiTheme="majorBidi" w:hAnsiTheme="majorBidi" w:cstheme="majorBidi"/>
          <w:sz w:val="32"/>
          <w:szCs w:val="32"/>
        </w:rPr>
        <w:tab/>
      </w:r>
      <w:r w:rsidR="0034100E" w:rsidRPr="00BE75CA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บริษัทมีภาระผูกพันตามสัญญาบริการต่างๆที่จะต้องจ่ายค่าบริการดังกล่าว ดังนี้</w:t>
      </w:r>
    </w:p>
    <w:tbl>
      <w:tblPr>
        <w:tblW w:w="7820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83"/>
        <w:gridCol w:w="166"/>
        <w:gridCol w:w="1871"/>
      </w:tblGrid>
      <w:tr w:rsidR="00BE75CA" w:rsidRPr="00BE75CA" w14:paraId="2B16B0A1" w14:textId="77777777" w:rsidTr="00982465">
        <w:trPr>
          <w:cantSplit/>
        </w:trPr>
        <w:tc>
          <w:tcPr>
            <w:tcW w:w="5783" w:type="dxa"/>
          </w:tcPr>
          <w:p w14:paraId="6C37FC95" w14:textId="77777777" w:rsidR="00F560FD" w:rsidRPr="00BE75CA" w:rsidRDefault="00F560FD" w:rsidP="0069776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BE75CA" w:rsidRDefault="00F560FD" w:rsidP="0069776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05C9D5AB" w14:textId="09F60BE3" w:rsidR="00F560FD" w:rsidRPr="00697765" w:rsidRDefault="00F560FD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พันบาท</w:t>
            </w:r>
          </w:p>
        </w:tc>
      </w:tr>
      <w:tr w:rsidR="00BE75CA" w:rsidRPr="00BE75CA" w14:paraId="197BE9AF" w14:textId="77777777" w:rsidTr="00982465">
        <w:trPr>
          <w:cantSplit/>
        </w:trPr>
        <w:tc>
          <w:tcPr>
            <w:tcW w:w="5783" w:type="dxa"/>
          </w:tcPr>
          <w:p w14:paraId="2D7A16A0" w14:textId="77777777" w:rsidR="00F560FD" w:rsidRPr="00BE75CA" w:rsidRDefault="00F560FD" w:rsidP="0069776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BE75CA" w:rsidRDefault="00F560FD" w:rsidP="0069776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697765" w:rsidRDefault="00F560FD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697765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/</w:t>
            </w:r>
            <w:r w:rsidRPr="00697765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82465" w:rsidRPr="00BE75CA" w14:paraId="02B97E44" w14:textId="77777777" w:rsidTr="00982465">
        <w:trPr>
          <w:cantSplit/>
        </w:trPr>
        <w:tc>
          <w:tcPr>
            <w:tcW w:w="5783" w:type="dxa"/>
          </w:tcPr>
          <w:p w14:paraId="41C0A6F5" w14:textId="77777777" w:rsidR="00982465" w:rsidRPr="00BE75CA" w:rsidRDefault="00982465" w:rsidP="0069776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982465" w:rsidRPr="00697765" w:rsidRDefault="00982465" w:rsidP="0069776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14:paraId="25ECA66E" w14:textId="58AF2FCC" w:rsidR="00982465" w:rsidRPr="00BE75CA" w:rsidRDefault="00982465" w:rsidP="0069776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82465">
              <w:rPr>
                <w:rFonts w:asciiTheme="majorBidi" w:hAnsiTheme="majorBidi" w:cstheme="majorBidi"/>
                <w:sz w:val="32"/>
                <w:szCs w:val="32"/>
              </w:rPr>
              <w:t xml:space="preserve">  4,909 </w:t>
            </w:r>
          </w:p>
        </w:tc>
      </w:tr>
      <w:tr w:rsidR="00982465" w:rsidRPr="00BE75CA" w14:paraId="282EF1D7" w14:textId="77777777" w:rsidTr="00982465">
        <w:trPr>
          <w:cantSplit/>
        </w:trPr>
        <w:tc>
          <w:tcPr>
            <w:tcW w:w="5783" w:type="dxa"/>
          </w:tcPr>
          <w:p w14:paraId="212DA1F0" w14:textId="77777777" w:rsidR="00982465" w:rsidRPr="00BE75CA" w:rsidRDefault="00982465" w:rsidP="0069776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982465" w:rsidRPr="00697765" w:rsidRDefault="00982465" w:rsidP="0069776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</w:tcPr>
          <w:p w14:paraId="2D9780A4" w14:textId="53C98996" w:rsidR="00982465" w:rsidRPr="00BE75CA" w:rsidRDefault="00982465" w:rsidP="0069776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82465">
              <w:rPr>
                <w:rFonts w:asciiTheme="majorBidi" w:hAnsiTheme="majorBidi" w:cstheme="majorBidi"/>
                <w:sz w:val="32"/>
                <w:szCs w:val="32"/>
              </w:rPr>
              <w:t xml:space="preserve">  413 </w:t>
            </w:r>
          </w:p>
        </w:tc>
      </w:tr>
      <w:tr w:rsidR="00982465" w:rsidRPr="00BE75CA" w14:paraId="4073C08B" w14:textId="77777777" w:rsidTr="00982465">
        <w:trPr>
          <w:cantSplit/>
        </w:trPr>
        <w:tc>
          <w:tcPr>
            <w:tcW w:w="5783" w:type="dxa"/>
          </w:tcPr>
          <w:p w14:paraId="2C008BEA" w14:textId="220F56E2" w:rsidR="00982465" w:rsidRPr="00BE75CA" w:rsidRDefault="00982465" w:rsidP="00697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E75C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9776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BE75C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66" w:type="dxa"/>
          </w:tcPr>
          <w:p w14:paraId="3E5AF2A7" w14:textId="77777777" w:rsidR="00982465" w:rsidRPr="00697765" w:rsidRDefault="00982465" w:rsidP="0069776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6" w:space="0" w:color="auto"/>
            </w:tcBorders>
          </w:tcPr>
          <w:p w14:paraId="421BD2D3" w14:textId="75B02F95" w:rsidR="00982465" w:rsidRPr="00BE75CA" w:rsidRDefault="00982465" w:rsidP="0069776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82465">
              <w:rPr>
                <w:rFonts w:asciiTheme="majorBidi" w:hAnsiTheme="majorBidi" w:cstheme="majorBidi"/>
                <w:sz w:val="32"/>
                <w:szCs w:val="32"/>
              </w:rPr>
              <w:t xml:space="preserve">  5,322</w:t>
            </w:r>
          </w:p>
        </w:tc>
      </w:tr>
    </w:tbl>
    <w:p w14:paraId="5AF0CD0D" w14:textId="77777777" w:rsidR="00697765" w:rsidRDefault="00697765" w:rsidP="0069776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010426" w14:textId="45D36C5C" w:rsidR="0000401E" w:rsidRPr="00697765" w:rsidRDefault="00654552" w:rsidP="0069776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5693">
        <w:rPr>
          <w:rFonts w:asciiTheme="majorBidi" w:hAnsiTheme="majorBidi" w:cstheme="majorBidi"/>
          <w:sz w:val="32"/>
          <w:szCs w:val="32"/>
        </w:rPr>
        <w:t>2</w:t>
      </w:r>
      <w:r w:rsidR="00BE75CA" w:rsidRPr="00055693">
        <w:rPr>
          <w:rFonts w:asciiTheme="majorBidi" w:hAnsiTheme="majorBidi" w:cstheme="majorBidi"/>
          <w:sz w:val="32"/>
          <w:szCs w:val="32"/>
        </w:rPr>
        <w:t>3</w:t>
      </w:r>
      <w:r w:rsidRPr="00055693">
        <w:rPr>
          <w:rFonts w:asciiTheme="majorBidi" w:hAnsiTheme="majorBidi" w:cstheme="majorBidi"/>
          <w:sz w:val="32"/>
          <w:szCs w:val="32"/>
        </w:rPr>
        <w:t>.</w:t>
      </w:r>
      <w:r w:rsidRPr="00055693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055693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</w:t>
      </w:r>
      <w:r w:rsidR="006141CA" w:rsidRPr="0069776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 มีภาระผูกพันคงเหลือจากสัญญา</w:t>
      </w:r>
      <w:r w:rsidR="00806F18"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ก่อสร้างอาคาร </w:t>
      </w:r>
      <w:r w:rsidR="006141CA" w:rsidRPr="00697765">
        <w:rPr>
          <w:rFonts w:asciiTheme="majorBidi" w:hAnsiTheme="majorBidi" w:cstheme="majorBidi"/>
          <w:spacing w:val="-4"/>
          <w:sz w:val="32"/>
          <w:szCs w:val="32"/>
          <w:cs/>
        </w:rPr>
        <w:t>สัญญาซื้อเครื่อง</w:t>
      </w:r>
      <w:r w:rsidR="004D753B"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จักร</w:t>
      </w:r>
      <w:r w:rsidR="00DF7CAC" w:rsidRPr="00697765">
        <w:rPr>
          <w:rFonts w:asciiTheme="majorBidi" w:hAnsiTheme="majorBidi" w:cstheme="majorBidi"/>
          <w:sz w:val="32"/>
          <w:szCs w:val="32"/>
          <w:cs/>
        </w:rPr>
        <w:t>และจาก</w:t>
      </w:r>
      <w:r w:rsidR="00DF7CAC" w:rsidRPr="00697765">
        <w:rPr>
          <w:rFonts w:asciiTheme="majorBidi" w:hAnsiTheme="majorBidi" w:cstheme="majorBidi"/>
          <w:spacing w:val="-4"/>
          <w:sz w:val="32"/>
          <w:szCs w:val="32"/>
          <w:cs/>
        </w:rPr>
        <w:t>สัญญา</w:t>
      </w:r>
      <w:r w:rsidR="00DF7CAC"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ติดตั้งโปรแกรมคอม</w:t>
      </w:r>
      <w:r w:rsidR="00CC15A2"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พิวเตอร์</w:t>
      </w:r>
      <w:r w:rsidR="006141CA" w:rsidRPr="0069776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รวมจำนวนเงิน </w:t>
      </w:r>
      <w:r w:rsidR="006B1072" w:rsidRPr="00697765">
        <w:rPr>
          <w:rFonts w:asciiTheme="majorBidi" w:hAnsiTheme="majorBidi"/>
          <w:spacing w:val="-4"/>
          <w:sz w:val="32"/>
          <w:szCs w:val="32"/>
        </w:rPr>
        <w:t xml:space="preserve">24.49 </w:t>
      </w:r>
      <w:r w:rsidR="006141CA" w:rsidRPr="00697765">
        <w:rPr>
          <w:rFonts w:asciiTheme="majorBidi" w:hAnsiTheme="majorBidi"/>
          <w:spacing w:val="-4"/>
          <w:sz w:val="32"/>
          <w:szCs w:val="32"/>
          <w:cs/>
        </w:rPr>
        <w:t>ล้านบาท (รวมภาษีมูลค่าเพิ่ม) (เฉพาะกิจการ</w:t>
      </w:r>
      <w:r w:rsidR="006141CA" w:rsidRPr="00697765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C242E7" w:rsidRPr="00697765">
        <w:rPr>
          <w:rFonts w:asciiTheme="majorBidi" w:hAnsiTheme="majorBidi"/>
          <w:sz w:val="32"/>
          <w:szCs w:val="32"/>
        </w:rPr>
        <w:t>3.56</w:t>
      </w:r>
      <w:r w:rsidR="00055693" w:rsidRPr="00697765">
        <w:rPr>
          <w:rFonts w:asciiTheme="majorBidi" w:hAnsiTheme="majorBidi"/>
          <w:sz w:val="32"/>
          <w:szCs w:val="32"/>
        </w:rPr>
        <w:t xml:space="preserve"> </w:t>
      </w:r>
      <w:r w:rsidR="006141CA" w:rsidRPr="00697765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30166B" w:rsidRPr="00697765">
        <w:rPr>
          <w:rFonts w:asciiTheme="majorBidi" w:hAnsiTheme="majorBidi" w:hint="cs"/>
          <w:sz w:val="32"/>
          <w:szCs w:val="32"/>
          <w:cs/>
        </w:rPr>
        <w:t>(</w:t>
      </w:r>
      <w:r w:rsidR="006141CA" w:rsidRPr="00697765">
        <w:rPr>
          <w:rFonts w:asciiTheme="majorBidi" w:hAnsiTheme="majorBidi"/>
          <w:sz w:val="32"/>
          <w:szCs w:val="32"/>
          <w:cs/>
        </w:rPr>
        <w:t>รวมภาษีมูลค่าเพิ่ม)</w:t>
      </w:r>
      <w:r w:rsidR="0030166B" w:rsidRPr="00697765">
        <w:rPr>
          <w:rFonts w:asciiTheme="majorBidi" w:hAnsiTheme="majorBidi" w:hint="cs"/>
          <w:sz w:val="32"/>
          <w:szCs w:val="32"/>
          <w:cs/>
        </w:rPr>
        <w:t>)</w:t>
      </w:r>
    </w:p>
    <w:p w14:paraId="5A9371B4" w14:textId="77777777" w:rsidR="0000401E" w:rsidRPr="00055693" w:rsidRDefault="0000401E" w:rsidP="0069776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0443C0F" w14:textId="7672507D" w:rsidR="00C51F55" w:rsidRPr="00055693" w:rsidRDefault="00654552" w:rsidP="00697765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55693">
        <w:rPr>
          <w:rFonts w:asciiTheme="majorBidi" w:hAnsiTheme="majorBidi" w:cstheme="majorBidi"/>
          <w:sz w:val="32"/>
          <w:szCs w:val="32"/>
        </w:rPr>
        <w:t>2</w:t>
      </w:r>
      <w:r w:rsidR="00BE75CA" w:rsidRPr="00055693">
        <w:rPr>
          <w:rFonts w:asciiTheme="majorBidi" w:hAnsiTheme="majorBidi" w:cstheme="majorBidi"/>
          <w:sz w:val="32"/>
          <w:szCs w:val="32"/>
        </w:rPr>
        <w:t>3</w:t>
      </w:r>
      <w:r w:rsidRPr="00055693">
        <w:rPr>
          <w:rFonts w:asciiTheme="majorBidi" w:hAnsiTheme="majorBidi" w:cstheme="majorBidi"/>
          <w:sz w:val="32"/>
          <w:szCs w:val="32"/>
        </w:rPr>
        <w:t xml:space="preserve">.3 </w:t>
      </w:r>
      <w:r w:rsidRPr="00055693">
        <w:rPr>
          <w:rFonts w:asciiTheme="majorBidi" w:hAnsiTheme="majorBidi" w:cstheme="majorBidi"/>
          <w:sz w:val="32"/>
          <w:szCs w:val="32"/>
        </w:rPr>
        <w:tab/>
      </w:r>
      <w:r w:rsidR="006141CA" w:rsidRPr="006977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41CA" w:rsidRPr="00697765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6141CA" w:rsidRPr="00697765">
        <w:rPr>
          <w:rFonts w:asciiTheme="majorBidi" w:hAnsiTheme="majorBidi" w:cstheme="majorBidi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6B1072" w:rsidRPr="0069776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1072" w:rsidRPr="00697765">
        <w:rPr>
          <w:rFonts w:asciiTheme="majorBidi" w:hAnsiTheme="majorBidi" w:cstheme="majorBidi"/>
          <w:sz w:val="32"/>
          <w:szCs w:val="32"/>
        </w:rPr>
        <w:t xml:space="preserve">0.26 </w:t>
      </w:r>
      <w:r w:rsidR="006141CA" w:rsidRPr="00697765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697765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6141CA" w:rsidRPr="00055693">
        <w:rPr>
          <w:rFonts w:asciiTheme="majorBidi" w:hAnsiTheme="majorBidi" w:cstheme="majorBidi"/>
          <w:sz w:val="32"/>
          <w:szCs w:val="32"/>
        </w:rPr>
        <w:t xml:space="preserve"> </w:t>
      </w:r>
      <w:r w:rsidR="006B1072" w:rsidRPr="0069776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64C44">
        <w:rPr>
          <w:rFonts w:asciiTheme="majorBidi" w:hAnsiTheme="majorBidi" w:cstheme="majorBidi"/>
          <w:sz w:val="32"/>
          <w:szCs w:val="32"/>
        </w:rPr>
        <w:t xml:space="preserve">8.45 </w:t>
      </w:r>
      <w:r w:rsidR="00464C44" w:rsidRPr="00697765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141CA" w:rsidRPr="00055693">
        <w:rPr>
          <w:rFonts w:asciiTheme="majorBidi" w:hAnsiTheme="majorBidi" w:cstheme="majorBidi" w:hint="cs"/>
          <w:sz w:val="32"/>
          <w:szCs w:val="32"/>
        </w:rPr>
        <w:t>(</w:t>
      </w:r>
      <w:r w:rsidR="006141CA" w:rsidRPr="00697765">
        <w:rPr>
          <w:rFonts w:asciiTheme="majorBidi" w:hAnsiTheme="majorBidi" w:cstheme="majorBidi" w:hint="cs"/>
          <w:sz w:val="32"/>
          <w:szCs w:val="32"/>
          <w:cs/>
        </w:rPr>
        <w:t xml:space="preserve">เฉพาะกิจการจำนวนเงิน </w:t>
      </w:r>
      <w:r w:rsidR="00C242E7">
        <w:rPr>
          <w:rFonts w:asciiTheme="majorBidi" w:hAnsiTheme="majorBidi"/>
          <w:spacing w:val="-4"/>
          <w:sz w:val="32"/>
          <w:szCs w:val="32"/>
        </w:rPr>
        <w:t>0.26</w:t>
      </w:r>
      <w:r w:rsidR="006141CA" w:rsidRPr="00055693">
        <w:rPr>
          <w:rFonts w:asciiTheme="majorBidi" w:hAnsiTheme="majorBidi" w:cstheme="majorBidi"/>
          <w:sz w:val="32"/>
          <w:szCs w:val="32"/>
        </w:rPr>
        <w:t xml:space="preserve"> </w:t>
      </w:r>
      <w:r w:rsidR="006141CA" w:rsidRPr="00697765">
        <w:rPr>
          <w:rFonts w:asciiTheme="majorBidi" w:hAnsiTheme="majorBidi" w:cstheme="majorBidi"/>
          <w:sz w:val="32"/>
          <w:szCs w:val="32"/>
          <w:cs/>
        </w:rPr>
        <w:t>ล้าน</w:t>
      </w:r>
      <w:r w:rsidR="006141CA" w:rsidRPr="00697765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ดอลลาร์สหรัฐอเมริกา)</w:t>
      </w:r>
    </w:p>
    <w:p w14:paraId="41B1F9C4" w14:textId="77777777" w:rsidR="0010231C" w:rsidRDefault="0010231C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46EECC0C" w14:textId="77777777" w:rsidR="00697765" w:rsidRDefault="00697765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1FDDAD8D" w14:textId="003323FD" w:rsidR="006141CA" w:rsidRPr="00697765" w:rsidRDefault="006141CA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55693">
        <w:rPr>
          <w:rFonts w:asciiTheme="majorBidi" w:hAnsiTheme="majorBidi"/>
          <w:b/>
          <w:bCs/>
          <w:sz w:val="32"/>
          <w:szCs w:val="32"/>
        </w:rPr>
        <w:lastRenderedPageBreak/>
        <w:t>2</w:t>
      </w:r>
      <w:r w:rsidR="00BE75CA" w:rsidRPr="00055693">
        <w:rPr>
          <w:rFonts w:asciiTheme="majorBidi" w:hAnsiTheme="majorBidi"/>
          <w:b/>
          <w:bCs/>
          <w:sz w:val="32"/>
          <w:szCs w:val="32"/>
        </w:rPr>
        <w:t>4</w:t>
      </w:r>
      <w:r w:rsidRPr="00055693">
        <w:rPr>
          <w:rFonts w:asciiTheme="majorBidi" w:hAnsiTheme="majorBidi" w:hint="cs"/>
          <w:b/>
          <w:bCs/>
          <w:sz w:val="32"/>
          <w:szCs w:val="32"/>
        </w:rPr>
        <w:t>.</w:t>
      </w:r>
      <w:r w:rsidRPr="00055693">
        <w:rPr>
          <w:rFonts w:asciiTheme="majorBidi" w:hAnsiTheme="majorBidi"/>
          <w:b/>
          <w:bCs/>
          <w:sz w:val="32"/>
          <w:szCs w:val="32"/>
        </w:rPr>
        <w:t xml:space="preserve">   </w:t>
      </w:r>
      <w:r w:rsidRPr="00697765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1657AC34" w14:textId="20F62245" w:rsidR="006141CA" w:rsidRPr="00055693" w:rsidRDefault="0010231C" w:rsidP="0050740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/>
          <w:sz w:val="32"/>
          <w:szCs w:val="32"/>
          <w:cs/>
        </w:rPr>
        <w:t>ณ วันที่</w:t>
      </w:r>
      <w:r w:rsidRPr="00055693">
        <w:rPr>
          <w:rFonts w:asciiTheme="majorBidi" w:hAnsiTheme="majorBidi"/>
          <w:sz w:val="32"/>
          <w:szCs w:val="32"/>
        </w:rPr>
        <w:t xml:space="preserve"> </w:t>
      </w:r>
      <w:r w:rsidR="00BE75CA" w:rsidRPr="00055693">
        <w:rPr>
          <w:rFonts w:asciiTheme="majorBidi" w:hAnsiTheme="majorBidi" w:cstheme="majorBidi"/>
          <w:sz w:val="32"/>
          <w:szCs w:val="32"/>
        </w:rPr>
        <w:t xml:space="preserve">31 </w:t>
      </w:r>
      <w:r w:rsidR="00BE75CA" w:rsidRPr="0069776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E75CA" w:rsidRPr="00055693">
        <w:rPr>
          <w:rFonts w:asciiTheme="majorBidi" w:hAnsiTheme="majorBidi" w:cstheme="majorBidi"/>
          <w:sz w:val="32"/>
          <w:szCs w:val="32"/>
        </w:rPr>
        <w:t xml:space="preserve">2569 </w:t>
      </w:r>
      <w:r w:rsidR="006141CA" w:rsidRPr="0069776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141CA" w:rsidRPr="00697765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="006141CA" w:rsidRPr="00697765">
        <w:rPr>
          <w:rFonts w:asciiTheme="majorBidi" w:hAnsiTheme="majorBidi" w:cstheme="majorBidi"/>
          <w:sz w:val="32"/>
          <w:szCs w:val="32"/>
          <w:cs/>
        </w:rPr>
        <w:t>มี</w:t>
      </w:r>
      <w:r w:rsidR="006141CA" w:rsidRPr="00697765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="006141CA"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C760049" w14:textId="56E09CF0" w:rsidR="006141CA" w:rsidRPr="00697765" w:rsidRDefault="006141CA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5693">
        <w:rPr>
          <w:rFonts w:asciiTheme="majorBidi" w:hAnsiTheme="majorBidi" w:cstheme="majorBidi"/>
          <w:sz w:val="32"/>
          <w:szCs w:val="32"/>
        </w:rPr>
        <w:t>2</w:t>
      </w:r>
      <w:r w:rsidR="00BE75CA" w:rsidRPr="00055693">
        <w:rPr>
          <w:rFonts w:asciiTheme="majorBidi" w:hAnsiTheme="majorBidi" w:cstheme="majorBidi"/>
          <w:sz w:val="32"/>
          <w:szCs w:val="32"/>
        </w:rPr>
        <w:t>4</w:t>
      </w:r>
      <w:r w:rsidRPr="00055693">
        <w:rPr>
          <w:rFonts w:asciiTheme="majorBidi" w:hAnsiTheme="majorBidi" w:cstheme="majorBidi" w:hint="cs"/>
          <w:sz w:val="32"/>
          <w:szCs w:val="32"/>
        </w:rPr>
        <w:t>.</w:t>
      </w:r>
      <w:r w:rsidRPr="00055693">
        <w:rPr>
          <w:rFonts w:asciiTheme="majorBidi" w:hAnsiTheme="majorBidi" w:cstheme="majorBidi"/>
          <w:sz w:val="32"/>
          <w:szCs w:val="32"/>
        </w:rPr>
        <w:t>1</w:t>
      </w:r>
      <w:r w:rsidRPr="00055693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Pr="00697765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697765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เพื่อค้ำประกันการใช้ไฟฟ้า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เป็นจำนวนเงินรวม</w:t>
      </w:r>
      <w:r w:rsidRPr="00055693">
        <w:rPr>
          <w:rFonts w:asciiTheme="majorBidi" w:hAnsiTheme="majorBidi" w:cstheme="majorBidi"/>
          <w:spacing w:val="-4"/>
          <w:sz w:val="32"/>
          <w:szCs w:val="32"/>
        </w:rPr>
        <w:t xml:space="preserve"> 4.04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55693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เฉพาะกิจการ จำนวน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Pr="00055693">
        <w:rPr>
          <w:rFonts w:asciiTheme="majorBidi" w:hAnsiTheme="majorBidi" w:cstheme="majorBidi"/>
          <w:sz w:val="32"/>
          <w:szCs w:val="32"/>
        </w:rPr>
        <w:t xml:space="preserve">1.25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15F5CF9B" w14:textId="77777777" w:rsidR="006141CA" w:rsidRPr="00055693" w:rsidRDefault="006141CA" w:rsidP="00507400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2A340B" w14:textId="2C6C9824" w:rsidR="006141CA" w:rsidRPr="00697765" w:rsidRDefault="006141CA" w:rsidP="00507400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55693">
        <w:rPr>
          <w:rFonts w:asciiTheme="majorBidi" w:hAnsiTheme="majorBidi" w:cstheme="majorBidi"/>
          <w:sz w:val="32"/>
          <w:szCs w:val="32"/>
        </w:rPr>
        <w:t>2</w:t>
      </w:r>
      <w:r w:rsidR="00BE75CA" w:rsidRPr="00055693">
        <w:rPr>
          <w:rFonts w:asciiTheme="majorBidi" w:hAnsiTheme="majorBidi" w:cstheme="majorBidi"/>
          <w:sz w:val="32"/>
          <w:szCs w:val="32"/>
        </w:rPr>
        <w:t>4</w:t>
      </w:r>
      <w:r w:rsidRPr="00055693">
        <w:rPr>
          <w:rFonts w:asciiTheme="majorBidi" w:hAnsiTheme="majorBidi" w:cstheme="majorBidi" w:hint="cs"/>
          <w:sz w:val="32"/>
          <w:szCs w:val="32"/>
        </w:rPr>
        <w:t>.</w:t>
      </w:r>
      <w:r w:rsidRPr="00055693">
        <w:rPr>
          <w:rFonts w:asciiTheme="majorBidi" w:hAnsiTheme="majorBidi" w:cstheme="majorBidi"/>
          <w:sz w:val="32"/>
          <w:szCs w:val="32"/>
        </w:rPr>
        <w:t>2</w:t>
      </w:r>
      <w:r w:rsidRPr="00055693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97765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697765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697765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เพื่อประโยชน์ทางการค้าเป็นจำนวนเงินรวม</w:t>
      </w:r>
      <w:r w:rsidRPr="00055693">
        <w:rPr>
          <w:rFonts w:asciiTheme="majorBidi" w:hAnsiTheme="majorBidi" w:cstheme="majorBidi"/>
          <w:sz w:val="32"/>
          <w:szCs w:val="32"/>
        </w:rPr>
        <w:t xml:space="preserve"> 0.20</w:t>
      </w:r>
      <w:r w:rsidRPr="00BE75CA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81B4F74" w14:textId="77777777" w:rsidR="006141CA" w:rsidRPr="00BE75CA" w:rsidRDefault="006141CA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28"/>
          <w:szCs w:val="28"/>
        </w:rPr>
      </w:pPr>
    </w:p>
    <w:p w14:paraId="4AC3FD97" w14:textId="22E803BB" w:rsidR="006141CA" w:rsidRPr="00BE75CA" w:rsidRDefault="006141CA" w:rsidP="00507400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E75CA">
        <w:rPr>
          <w:rFonts w:asciiTheme="majorBidi" w:hAnsiTheme="majorBidi" w:cstheme="majorBidi"/>
          <w:sz w:val="32"/>
          <w:szCs w:val="32"/>
        </w:rPr>
        <w:t>2</w:t>
      </w:r>
      <w:r w:rsidR="00BE75CA" w:rsidRPr="00BE75CA">
        <w:rPr>
          <w:rFonts w:asciiTheme="majorBidi" w:hAnsiTheme="majorBidi" w:cstheme="majorBidi"/>
          <w:sz w:val="32"/>
          <w:szCs w:val="32"/>
        </w:rPr>
        <w:t>4</w:t>
      </w:r>
      <w:r w:rsidRPr="00BE75CA">
        <w:rPr>
          <w:rFonts w:asciiTheme="majorBidi" w:hAnsiTheme="majorBidi" w:cstheme="majorBidi" w:hint="cs"/>
          <w:sz w:val="32"/>
          <w:szCs w:val="32"/>
        </w:rPr>
        <w:t>.</w:t>
      </w:r>
      <w:r w:rsidRPr="00BE75CA">
        <w:rPr>
          <w:rFonts w:asciiTheme="majorBidi" w:hAnsiTheme="majorBidi" w:cstheme="majorBidi"/>
          <w:sz w:val="32"/>
          <w:szCs w:val="32"/>
        </w:rPr>
        <w:t>3</w:t>
      </w:r>
      <w:r w:rsidRPr="00BE75CA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Pr="00697765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มีหนี้สินที่อาจจะเกิดขึ้นจากการที่ธนาคารในประเท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ศสองแห่ง</w:t>
      </w:r>
      <w:r w:rsidRPr="00697765">
        <w:rPr>
          <w:rFonts w:asciiTheme="majorBidi" w:hAnsiTheme="majorBidi" w:cstheme="majorBidi"/>
          <w:sz w:val="32"/>
          <w:szCs w:val="32"/>
          <w:cs/>
        </w:rPr>
        <w:t>ออกหนังสือ</w:t>
      </w:r>
      <w:r w:rsidRPr="00697765">
        <w:rPr>
          <w:rFonts w:asciiTheme="majorBidi" w:hAnsiTheme="majorBidi" w:cstheme="majorBidi"/>
          <w:sz w:val="32"/>
          <w:szCs w:val="32"/>
          <w:cs/>
        </w:rPr>
        <w:br/>
        <w:t>ค้ำ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ประกัน</w:t>
      </w:r>
      <w:r w:rsidRPr="006977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6B1072">
        <w:rPr>
          <w:rFonts w:asciiTheme="majorBidi" w:hAnsiTheme="majorBidi" w:cstheme="majorBidi"/>
          <w:spacing w:val="-2"/>
          <w:sz w:val="32"/>
          <w:szCs w:val="32"/>
        </w:rPr>
        <w:t>45.59</w:t>
      </w:r>
      <w:r w:rsidRPr="00BE75C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3E967A43" w14:textId="77777777" w:rsidR="00FF4F70" w:rsidRDefault="00FF4F70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EE0000"/>
          <w:sz w:val="32"/>
          <w:szCs w:val="32"/>
        </w:rPr>
      </w:pPr>
    </w:p>
    <w:p w14:paraId="6620C53F" w14:textId="1E652262" w:rsidR="0026555E" w:rsidRPr="00507400" w:rsidRDefault="0026555E" w:rsidP="0026555E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507400">
        <w:rPr>
          <w:rFonts w:asciiTheme="majorBidi" w:hAnsiTheme="majorBidi"/>
          <w:b/>
          <w:bCs/>
          <w:sz w:val="32"/>
          <w:szCs w:val="32"/>
        </w:rPr>
        <w:t>2</w:t>
      </w:r>
      <w:r>
        <w:rPr>
          <w:rFonts w:asciiTheme="majorBidi" w:hAnsiTheme="majorBidi"/>
          <w:b/>
          <w:bCs/>
          <w:sz w:val="32"/>
          <w:szCs w:val="32"/>
        </w:rPr>
        <w:t>5</w:t>
      </w:r>
      <w:r w:rsidRPr="00507400">
        <w:rPr>
          <w:rFonts w:asciiTheme="majorBidi" w:hAnsiTheme="majorBidi"/>
          <w:b/>
          <w:bCs/>
          <w:sz w:val="32"/>
          <w:szCs w:val="32"/>
        </w:rPr>
        <w:t>.</w:t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740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776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123BF19C" w14:textId="2031CBE9" w:rsidR="0026555E" w:rsidRPr="00507400" w:rsidRDefault="0026555E" w:rsidP="0026555E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9776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507400">
        <w:rPr>
          <w:rFonts w:asciiTheme="majorBidi" w:hAnsiTheme="majorBidi" w:cstheme="majorBidi"/>
          <w:sz w:val="32"/>
          <w:szCs w:val="32"/>
          <w:cs/>
        </w:rPr>
        <w:br/>
      </w:r>
      <w:r w:rsidRPr="00507400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จัดประเภทรายการบัญชีในปีปัจจุบัน โดยไม่มีผลกระทบต่อกำไร (ขาดทุน) หรือส่วนของผู้ถือหุ้นตามที่ได้รายงานไว้</w:t>
      </w:r>
      <w:r w:rsidRPr="00507400">
        <w:rPr>
          <w:rFonts w:asciiTheme="majorBidi" w:hAnsiTheme="majorBidi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26555E" w:rsidRPr="00697765" w14:paraId="0A5B5172" w14:textId="77777777" w:rsidTr="00CB4E37">
        <w:tc>
          <w:tcPr>
            <w:tcW w:w="4195" w:type="dxa"/>
          </w:tcPr>
          <w:p w14:paraId="20B09A7B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4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32232BFD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7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6555E" w:rsidRPr="00697765" w14:paraId="597FCAA9" w14:textId="77777777" w:rsidTr="00CB4E37">
        <w:tc>
          <w:tcPr>
            <w:tcW w:w="4195" w:type="dxa"/>
          </w:tcPr>
          <w:p w14:paraId="6C502F4B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3348E1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69776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26555E" w:rsidRPr="00697765" w14:paraId="34CC09D0" w14:textId="77777777" w:rsidTr="00CB4E37">
        <w:tc>
          <w:tcPr>
            <w:tcW w:w="4195" w:type="dxa"/>
          </w:tcPr>
          <w:p w14:paraId="168E96F4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41D525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339AE9B9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9052CA8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8F09B1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  <w:p w14:paraId="28738AEB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3A51503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F240469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43C9EE69" w14:textId="77777777" w:rsidR="0026555E" w:rsidRPr="00697765" w:rsidRDefault="0026555E" w:rsidP="00CB4E37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26555E" w:rsidRPr="00697765" w14:paraId="268F9BC4" w14:textId="77777777" w:rsidTr="00CB4E37">
        <w:tc>
          <w:tcPr>
            <w:tcW w:w="4195" w:type="dxa"/>
          </w:tcPr>
          <w:p w14:paraId="3031B55F" w14:textId="77777777" w:rsidR="0026555E" w:rsidRPr="00697765" w:rsidRDefault="0026555E" w:rsidP="00CB4E3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8"/>
                <w:szCs w:val="28"/>
                <w:cs/>
              </w:rPr>
            </w:pPr>
            <w:r w:rsidRPr="00697765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</w:tcPr>
          <w:p w14:paraId="7E07C956" w14:textId="77777777" w:rsidR="0026555E" w:rsidRPr="00697765" w:rsidRDefault="0026555E" w:rsidP="00CB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BC3E18E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4B0BB0E" w14:textId="77777777" w:rsidR="0026555E" w:rsidRPr="00697765" w:rsidRDefault="0026555E" w:rsidP="00CB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B050A50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B696D36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555E" w:rsidRPr="00697765" w14:paraId="0215AD3F" w14:textId="77777777" w:rsidTr="00CB4E37">
        <w:tc>
          <w:tcPr>
            <w:tcW w:w="4195" w:type="dxa"/>
          </w:tcPr>
          <w:p w14:paraId="6E577E4D" w14:textId="06BC83B4" w:rsidR="0026555E" w:rsidRPr="00697765" w:rsidRDefault="0026555E" w:rsidP="00CB4E3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697765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</w:t>
            </w:r>
            <w:r w:rsidRPr="00697765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งวดสามเดือน </w:t>
            </w:r>
            <w:r w:rsidRPr="00697765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Pr="00697765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697765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697765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845A54" w:rsidRPr="00697765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304" w:type="dxa"/>
          </w:tcPr>
          <w:p w14:paraId="2D95307B" w14:textId="18D3E065" w:rsidR="0026555E" w:rsidRPr="00697765" w:rsidRDefault="0026555E" w:rsidP="00CB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F71B6B9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87BC174" w14:textId="77777777" w:rsidR="0026555E" w:rsidRPr="00697765" w:rsidRDefault="0026555E" w:rsidP="00CB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1EB96EB6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AD9015A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6555E" w:rsidRPr="00697765" w14:paraId="42AEC754" w14:textId="77777777" w:rsidTr="00CB4E37">
        <w:tc>
          <w:tcPr>
            <w:tcW w:w="4195" w:type="dxa"/>
          </w:tcPr>
          <w:p w14:paraId="14A3EB4F" w14:textId="77777777" w:rsidR="0026555E" w:rsidRPr="00697765" w:rsidRDefault="0026555E" w:rsidP="00CB4E3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697765">
              <w:rPr>
                <w:color w:val="000000" w:themeColor="text1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304" w:type="dxa"/>
          </w:tcPr>
          <w:p w14:paraId="6F86E9A0" w14:textId="2B33BEFA" w:rsidR="0026555E" w:rsidRPr="00697765" w:rsidRDefault="0026555E" w:rsidP="00CB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/>
                <w:sz w:val="28"/>
                <w:szCs w:val="28"/>
              </w:rPr>
              <w:t>168</w:t>
            </w:r>
          </w:p>
        </w:tc>
        <w:tc>
          <w:tcPr>
            <w:tcW w:w="134" w:type="dxa"/>
            <w:vAlign w:val="bottom"/>
          </w:tcPr>
          <w:p w14:paraId="25BD8B40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393CDEB" w14:textId="6278ECFA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</w:rPr>
              <w:t>3,364</w:t>
            </w:r>
          </w:p>
        </w:tc>
        <w:tc>
          <w:tcPr>
            <w:tcW w:w="134" w:type="dxa"/>
            <w:vAlign w:val="bottom"/>
          </w:tcPr>
          <w:p w14:paraId="084FAF01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3F96BF0" w14:textId="1F351DA5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</w:rPr>
              <w:t>3,532</w:t>
            </w:r>
          </w:p>
        </w:tc>
      </w:tr>
      <w:tr w:rsidR="0026555E" w:rsidRPr="00697765" w14:paraId="034B5A61" w14:textId="77777777" w:rsidTr="00CB4E37">
        <w:tc>
          <w:tcPr>
            <w:tcW w:w="4195" w:type="dxa"/>
          </w:tcPr>
          <w:p w14:paraId="4621C625" w14:textId="77777777" w:rsidR="0026555E" w:rsidRPr="00697765" w:rsidRDefault="0026555E" w:rsidP="00CB4E37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697765">
              <w:rPr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4" w:type="dxa"/>
          </w:tcPr>
          <w:p w14:paraId="18BB511C" w14:textId="058DF7AE" w:rsidR="0026555E" w:rsidRPr="00697765" w:rsidRDefault="0026555E" w:rsidP="00CB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/>
                <w:sz w:val="28"/>
                <w:szCs w:val="28"/>
              </w:rPr>
              <w:t>3,364</w:t>
            </w:r>
          </w:p>
        </w:tc>
        <w:tc>
          <w:tcPr>
            <w:tcW w:w="134" w:type="dxa"/>
            <w:vAlign w:val="bottom"/>
          </w:tcPr>
          <w:p w14:paraId="65236694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1A231994" w14:textId="37C84472" w:rsidR="0026555E" w:rsidRPr="00697765" w:rsidRDefault="0026555E" w:rsidP="00CB4E3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7765">
              <w:rPr>
                <w:rFonts w:asciiTheme="majorBidi" w:hAnsiTheme="majorBidi" w:cstheme="majorBidi"/>
                <w:sz w:val="28"/>
                <w:szCs w:val="28"/>
              </w:rPr>
              <w:t>(3,364)</w:t>
            </w:r>
          </w:p>
        </w:tc>
        <w:tc>
          <w:tcPr>
            <w:tcW w:w="134" w:type="dxa"/>
            <w:vAlign w:val="bottom"/>
          </w:tcPr>
          <w:p w14:paraId="4F990620" w14:textId="77777777" w:rsidR="0026555E" w:rsidRPr="00697765" w:rsidRDefault="0026555E" w:rsidP="00CB4E3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C8CDEC7" w14:textId="77777777" w:rsidR="0026555E" w:rsidRPr="00697765" w:rsidRDefault="0026555E" w:rsidP="00CB4E37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977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F6378DE" w14:textId="77777777" w:rsidR="0026555E" w:rsidRDefault="0026555E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EE0000"/>
          <w:sz w:val="32"/>
          <w:szCs w:val="32"/>
        </w:rPr>
      </w:pPr>
    </w:p>
    <w:p w14:paraId="3F7FC519" w14:textId="162F2659" w:rsidR="0026555E" w:rsidRPr="006141CA" w:rsidRDefault="0026555E" w:rsidP="0026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</w:rPr>
        <w:t>26</w:t>
      </w:r>
      <w:r w:rsidRPr="006141CA">
        <w:rPr>
          <w:rFonts w:ascii="Angsana New" w:eastAsia="Calibri" w:hAnsi="Angsana New"/>
          <w:b/>
          <w:bCs/>
          <w:sz w:val="32"/>
          <w:szCs w:val="32"/>
        </w:rPr>
        <w:t>.</w:t>
      </w:r>
      <w:r w:rsidRPr="006141CA">
        <w:rPr>
          <w:rFonts w:ascii="Angsana New" w:eastAsia="Calibri" w:hAnsi="Angsana New"/>
          <w:b/>
          <w:bCs/>
          <w:sz w:val="32"/>
          <w:szCs w:val="32"/>
        </w:rPr>
        <w:tab/>
      </w:r>
      <w:r w:rsidRPr="00697765">
        <w:rPr>
          <w:rFonts w:ascii="Angsana New" w:eastAsia="Calibri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3B92E1E" w14:textId="77777777" w:rsidR="0026555E" w:rsidRPr="006141CA" w:rsidRDefault="0026555E" w:rsidP="0026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6141CA">
        <w:rPr>
          <w:rFonts w:asciiTheme="majorBidi" w:hAnsiTheme="majorBidi" w:cstheme="majorBidi"/>
          <w:sz w:val="32"/>
          <w:szCs w:val="32"/>
        </w:rPr>
        <w:t xml:space="preserve"> 24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141C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6141C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ได้มีมติอนุมัติให้จ่ายเงินปันผลให้แก่ผู้ถือหุ้นสามัญจำนวน </w:t>
      </w:r>
      <w:r w:rsidRPr="006141CA">
        <w:rPr>
          <w:rFonts w:asciiTheme="majorBidi" w:hAnsiTheme="majorBidi" w:cstheme="majorBidi"/>
          <w:sz w:val="32"/>
          <w:szCs w:val="32"/>
        </w:rPr>
        <w:t>422,000,713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หุ้น ในอัตราหุ้นละ </w:t>
      </w:r>
      <w:r w:rsidRPr="006141CA">
        <w:rPr>
          <w:rFonts w:asciiTheme="majorBidi" w:hAnsiTheme="majorBidi" w:cstheme="majorBidi"/>
          <w:sz w:val="32"/>
          <w:szCs w:val="32"/>
        </w:rPr>
        <w:t>0.05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รวมเป็นจำนวนเงินปันผลจ่าย </w:t>
      </w:r>
      <w:r w:rsidRPr="006141CA">
        <w:rPr>
          <w:rFonts w:asciiTheme="majorBidi" w:hAnsiTheme="majorBidi" w:cstheme="majorBidi"/>
          <w:sz w:val="32"/>
          <w:szCs w:val="32"/>
        </w:rPr>
        <w:t>21.10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ล้านบาท การจ่ายเงินปันผลจะจ่ายให้แก่ผู้ถือหุ้นที่มีรายชื่อปรากฏอยู่ในสมุดทะเบียนผู้ถือหุ้นของบริษัท </w:t>
      </w:r>
      <w:r w:rsidRPr="00697765">
        <w:rPr>
          <w:rFonts w:asciiTheme="majorBidi" w:hAnsiTheme="majorBidi" w:cstheme="majorBidi"/>
          <w:sz w:val="32"/>
          <w:szCs w:val="32"/>
          <w:cs/>
        </w:rPr>
        <w:br/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12</w:t>
      </w:r>
      <w:r w:rsidRPr="006141CA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141CA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69</w:t>
      </w:r>
      <w:r w:rsidRPr="006141CA">
        <w:rPr>
          <w:rFonts w:asciiTheme="majorBidi" w:hAnsiTheme="majorBidi" w:cstheme="majorBidi"/>
          <w:sz w:val="32"/>
          <w:szCs w:val="32"/>
        </w:rPr>
        <w:t xml:space="preserve"> (Record Date)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และกำหนดจ่ายเงินปันผลในวันที่ </w:t>
      </w:r>
      <w:r w:rsidRPr="006141CA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2</w:t>
      </w:r>
      <w:r w:rsidRPr="006141CA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6141C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</w:p>
    <w:p w14:paraId="6C1D6A31" w14:textId="77777777" w:rsidR="0026555E" w:rsidRPr="002E3E6B" w:rsidRDefault="0026555E" w:rsidP="00507400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color w:val="EE0000"/>
          <w:sz w:val="32"/>
          <w:szCs w:val="32"/>
        </w:rPr>
      </w:pPr>
    </w:p>
    <w:p w14:paraId="26928C3E" w14:textId="68D2A649" w:rsidR="00A10C20" w:rsidRPr="00DF0B3C" w:rsidRDefault="00DC5388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DF0B3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6555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10C20" w:rsidRPr="00DF0B3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0C20" w:rsidRPr="00DF0B3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0C20" w:rsidRPr="0069776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F1AF01A" w14:textId="160272CA" w:rsidR="00A10C20" w:rsidRPr="00697765" w:rsidRDefault="00A10C20" w:rsidP="004F1E6E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DF0B3C">
        <w:rPr>
          <w:rFonts w:asciiTheme="majorBidi" w:hAnsiTheme="majorBidi" w:cstheme="majorBidi"/>
          <w:sz w:val="32"/>
          <w:szCs w:val="32"/>
        </w:rPr>
        <w:br/>
      </w:r>
      <w:r w:rsidR="005A185B" w:rsidRPr="00DF0B3C">
        <w:rPr>
          <w:rFonts w:asciiTheme="majorBidi" w:hAnsiTheme="majorBidi" w:cstheme="majorBidi"/>
          <w:sz w:val="32"/>
          <w:szCs w:val="32"/>
        </w:rPr>
        <w:t>1</w:t>
      </w:r>
      <w:r w:rsidR="00DF0B3C" w:rsidRPr="00DF0B3C">
        <w:rPr>
          <w:rFonts w:asciiTheme="majorBidi" w:hAnsiTheme="majorBidi" w:cstheme="majorBidi"/>
          <w:sz w:val="32"/>
          <w:szCs w:val="32"/>
        </w:rPr>
        <w:t xml:space="preserve">4 </w:t>
      </w:r>
      <w:r w:rsidR="00DF0B3C" w:rsidRPr="0069776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C15A86"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57E5" w:rsidRPr="00DF0B3C">
        <w:rPr>
          <w:rFonts w:asciiTheme="majorBidi" w:hAnsiTheme="majorBidi" w:cstheme="majorBidi"/>
          <w:sz w:val="32"/>
          <w:szCs w:val="32"/>
        </w:rPr>
        <w:t>256</w:t>
      </w:r>
      <w:r w:rsidR="00DF0B3C" w:rsidRPr="00DF0B3C">
        <w:rPr>
          <w:rFonts w:asciiTheme="majorBidi" w:hAnsiTheme="majorBidi" w:cstheme="majorBidi"/>
          <w:sz w:val="32"/>
          <w:szCs w:val="32"/>
        </w:rPr>
        <w:t>9</w:t>
      </w:r>
    </w:p>
    <w:sectPr w:rsidR="00A10C20" w:rsidRPr="00697765" w:rsidSect="000866A8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2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6DA4" w14:textId="77777777" w:rsidR="004F5CB2" w:rsidRDefault="004F5CB2">
      <w:r>
        <w:separator/>
      </w:r>
    </w:p>
  </w:endnote>
  <w:endnote w:type="continuationSeparator" w:id="0">
    <w:p w14:paraId="5687C628" w14:textId="77777777" w:rsidR="004F5CB2" w:rsidRDefault="004F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E426" w14:textId="77777777" w:rsidR="004F5CB2" w:rsidRDefault="004F5CB2">
      <w:r>
        <w:separator/>
      </w:r>
    </w:p>
  </w:footnote>
  <w:footnote w:type="continuationSeparator" w:id="0">
    <w:p w14:paraId="7FFB0875" w14:textId="77777777" w:rsidR="004F5CB2" w:rsidRDefault="004F5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E90226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FAEE1FF" w14:textId="28B2DB56" w:rsidR="00CB52FB" w:rsidRPr="00005122" w:rsidRDefault="00CB52F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E90226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503375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4D1406" w14:textId="77777777" w:rsidR="00AD4F1B" w:rsidRDefault="00AD4F1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2061A1F" w14:textId="77777777" w:rsidR="00AD4F1B" w:rsidRPr="0020624A" w:rsidRDefault="00AD4F1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9662CA9" w14:textId="77777777" w:rsidR="00AD4F1B" w:rsidRDefault="00AD4F1B" w:rsidP="00E046C4">
        <w:pPr>
          <w:pStyle w:val="Header"/>
          <w:spacing w:line="360" w:lineRule="exact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F24FF56" w14:textId="20C7BB39" w:rsidR="00AD4F1B" w:rsidRPr="00005122" w:rsidRDefault="00E90226" w:rsidP="00AD4F1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47C6"/>
    <w:rsid w:val="00005122"/>
    <w:rsid w:val="0000519D"/>
    <w:rsid w:val="0000537D"/>
    <w:rsid w:val="0000551A"/>
    <w:rsid w:val="00005631"/>
    <w:rsid w:val="0000615A"/>
    <w:rsid w:val="000061C1"/>
    <w:rsid w:val="000062B7"/>
    <w:rsid w:val="00006357"/>
    <w:rsid w:val="000063C3"/>
    <w:rsid w:val="00006972"/>
    <w:rsid w:val="00007698"/>
    <w:rsid w:val="00007F9D"/>
    <w:rsid w:val="000103CD"/>
    <w:rsid w:val="00011239"/>
    <w:rsid w:val="000114DB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6B7F"/>
    <w:rsid w:val="000170DB"/>
    <w:rsid w:val="000173B9"/>
    <w:rsid w:val="00017AB4"/>
    <w:rsid w:val="00017CE8"/>
    <w:rsid w:val="0002030B"/>
    <w:rsid w:val="00020425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3F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8F1"/>
    <w:rsid w:val="0005190D"/>
    <w:rsid w:val="000519DF"/>
    <w:rsid w:val="000524C4"/>
    <w:rsid w:val="000525DE"/>
    <w:rsid w:val="0005285D"/>
    <w:rsid w:val="00052A32"/>
    <w:rsid w:val="000532A9"/>
    <w:rsid w:val="0005334C"/>
    <w:rsid w:val="00053C14"/>
    <w:rsid w:val="000541BC"/>
    <w:rsid w:val="00054457"/>
    <w:rsid w:val="00054ED0"/>
    <w:rsid w:val="00054F8D"/>
    <w:rsid w:val="0005530D"/>
    <w:rsid w:val="00055693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AE6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2C3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59BA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6A8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4CAA"/>
    <w:rsid w:val="000A5846"/>
    <w:rsid w:val="000A5E43"/>
    <w:rsid w:val="000A60EA"/>
    <w:rsid w:val="000A666D"/>
    <w:rsid w:val="000A67F6"/>
    <w:rsid w:val="000A68D8"/>
    <w:rsid w:val="000A6A70"/>
    <w:rsid w:val="000A6A76"/>
    <w:rsid w:val="000A6C6D"/>
    <w:rsid w:val="000A7007"/>
    <w:rsid w:val="000A7700"/>
    <w:rsid w:val="000B04B8"/>
    <w:rsid w:val="000B07D2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B7F49"/>
    <w:rsid w:val="000C002C"/>
    <w:rsid w:val="000C0183"/>
    <w:rsid w:val="000C03EF"/>
    <w:rsid w:val="000C0444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0D62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9D0"/>
    <w:rsid w:val="000E0B0C"/>
    <w:rsid w:val="000E20E9"/>
    <w:rsid w:val="000E2C8C"/>
    <w:rsid w:val="000E30B9"/>
    <w:rsid w:val="000E37CF"/>
    <w:rsid w:val="000E3A05"/>
    <w:rsid w:val="000E3A61"/>
    <w:rsid w:val="000E3C1C"/>
    <w:rsid w:val="000E3D60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A2C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960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31C"/>
    <w:rsid w:val="00102987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59A0"/>
    <w:rsid w:val="00106141"/>
    <w:rsid w:val="001064A6"/>
    <w:rsid w:val="00106695"/>
    <w:rsid w:val="0010678D"/>
    <w:rsid w:val="00106A7B"/>
    <w:rsid w:val="001078C0"/>
    <w:rsid w:val="00107BBC"/>
    <w:rsid w:val="00107E53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583"/>
    <w:rsid w:val="0011597E"/>
    <w:rsid w:val="00115F44"/>
    <w:rsid w:val="00116C2D"/>
    <w:rsid w:val="0011739A"/>
    <w:rsid w:val="001177A5"/>
    <w:rsid w:val="00120373"/>
    <w:rsid w:val="001204EE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D5C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CF7"/>
    <w:rsid w:val="00130F38"/>
    <w:rsid w:val="00131671"/>
    <w:rsid w:val="00131688"/>
    <w:rsid w:val="00131937"/>
    <w:rsid w:val="00131A7E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45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5ECF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2F6C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50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32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5D4"/>
    <w:rsid w:val="00191BF7"/>
    <w:rsid w:val="00191CE0"/>
    <w:rsid w:val="0019297B"/>
    <w:rsid w:val="00192C0C"/>
    <w:rsid w:val="001932FD"/>
    <w:rsid w:val="00193819"/>
    <w:rsid w:val="00193C6C"/>
    <w:rsid w:val="00193E8B"/>
    <w:rsid w:val="0019415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97A11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0E71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6A6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B7F4C"/>
    <w:rsid w:val="001C0017"/>
    <w:rsid w:val="001C0C2A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3F0D"/>
    <w:rsid w:val="001C40FD"/>
    <w:rsid w:val="001C434D"/>
    <w:rsid w:val="001C48E6"/>
    <w:rsid w:val="001C4AF5"/>
    <w:rsid w:val="001C50AA"/>
    <w:rsid w:val="001C531E"/>
    <w:rsid w:val="001C5D9F"/>
    <w:rsid w:val="001C6191"/>
    <w:rsid w:val="001C683C"/>
    <w:rsid w:val="001C6C5C"/>
    <w:rsid w:val="001C6DC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B89"/>
    <w:rsid w:val="001D4D18"/>
    <w:rsid w:val="001D4D5B"/>
    <w:rsid w:val="001D4DA9"/>
    <w:rsid w:val="001D53CA"/>
    <w:rsid w:val="001D55B3"/>
    <w:rsid w:val="001D5D67"/>
    <w:rsid w:val="001D6698"/>
    <w:rsid w:val="001D6E6E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80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23"/>
    <w:rsid w:val="001E6DED"/>
    <w:rsid w:val="001E6E8F"/>
    <w:rsid w:val="001F06D8"/>
    <w:rsid w:val="001F1A06"/>
    <w:rsid w:val="001F1DD8"/>
    <w:rsid w:val="001F25FF"/>
    <w:rsid w:val="001F26FD"/>
    <w:rsid w:val="001F2B10"/>
    <w:rsid w:val="001F3056"/>
    <w:rsid w:val="001F385D"/>
    <w:rsid w:val="001F3979"/>
    <w:rsid w:val="001F3C6F"/>
    <w:rsid w:val="001F42E8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D0D"/>
    <w:rsid w:val="00205F22"/>
    <w:rsid w:val="00206066"/>
    <w:rsid w:val="0020643F"/>
    <w:rsid w:val="00206A6B"/>
    <w:rsid w:val="002071B5"/>
    <w:rsid w:val="00207697"/>
    <w:rsid w:val="00207A0A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721"/>
    <w:rsid w:val="002119F5"/>
    <w:rsid w:val="00211BFD"/>
    <w:rsid w:val="00211D60"/>
    <w:rsid w:val="00211E1F"/>
    <w:rsid w:val="00211FE2"/>
    <w:rsid w:val="002121A4"/>
    <w:rsid w:val="0021271D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922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0CAC"/>
    <w:rsid w:val="00221132"/>
    <w:rsid w:val="00221623"/>
    <w:rsid w:val="00221624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4C93"/>
    <w:rsid w:val="00225233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47F25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5CAB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55E"/>
    <w:rsid w:val="00265E1D"/>
    <w:rsid w:val="00266339"/>
    <w:rsid w:val="00266590"/>
    <w:rsid w:val="002667EE"/>
    <w:rsid w:val="00266A4C"/>
    <w:rsid w:val="00267212"/>
    <w:rsid w:val="00267464"/>
    <w:rsid w:val="002676C0"/>
    <w:rsid w:val="00267980"/>
    <w:rsid w:val="00270269"/>
    <w:rsid w:val="002709A1"/>
    <w:rsid w:val="00271A0D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69C"/>
    <w:rsid w:val="00296EAE"/>
    <w:rsid w:val="00297124"/>
    <w:rsid w:val="0029731C"/>
    <w:rsid w:val="00297CCD"/>
    <w:rsid w:val="002A074F"/>
    <w:rsid w:val="002A1838"/>
    <w:rsid w:val="002A1863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A8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2D12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122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0E71"/>
    <w:rsid w:val="002E11F6"/>
    <w:rsid w:val="002E1D23"/>
    <w:rsid w:val="002E21F2"/>
    <w:rsid w:val="002E2763"/>
    <w:rsid w:val="002E28A2"/>
    <w:rsid w:val="002E28EA"/>
    <w:rsid w:val="002E2D96"/>
    <w:rsid w:val="002E351B"/>
    <w:rsid w:val="002E3550"/>
    <w:rsid w:val="002E3E6B"/>
    <w:rsid w:val="002E44C6"/>
    <w:rsid w:val="002E520B"/>
    <w:rsid w:val="002E5A53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AD0"/>
    <w:rsid w:val="00307B84"/>
    <w:rsid w:val="00310236"/>
    <w:rsid w:val="00310379"/>
    <w:rsid w:val="003103DD"/>
    <w:rsid w:val="00310E0C"/>
    <w:rsid w:val="00310F12"/>
    <w:rsid w:val="0031103C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4E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27FA8"/>
    <w:rsid w:val="00330D3B"/>
    <w:rsid w:val="00330DAD"/>
    <w:rsid w:val="003314C8"/>
    <w:rsid w:val="00331800"/>
    <w:rsid w:val="00331F8C"/>
    <w:rsid w:val="00332343"/>
    <w:rsid w:val="003328D8"/>
    <w:rsid w:val="003328EB"/>
    <w:rsid w:val="0033292E"/>
    <w:rsid w:val="00332987"/>
    <w:rsid w:val="00332D08"/>
    <w:rsid w:val="00333342"/>
    <w:rsid w:val="00333A11"/>
    <w:rsid w:val="00333D2E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6F5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557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2C"/>
    <w:rsid w:val="003614DF"/>
    <w:rsid w:val="003615F2"/>
    <w:rsid w:val="003617AE"/>
    <w:rsid w:val="00361DF2"/>
    <w:rsid w:val="0036227A"/>
    <w:rsid w:val="003623A0"/>
    <w:rsid w:val="00362A57"/>
    <w:rsid w:val="00362EDA"/>
    <w:rsid w:val="00362F00"/>
    <w:rsid w:val="003634B1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CF2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E6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28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07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3CCF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129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7FA"/>
    <w:rsid w:val="003A580C"/>
    <w:rsid w:val="003A59B0"/>
    <w:rsid w:val="003A5FED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A9C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07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A40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B25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401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2E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2FF6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612"/>
    <w:rsid w:val="00415B46"/>
    <w:rsid w:val="004161F4"/>
    <w:rsid w:val="004163B2"/>
    <w:rsid w:val="00416999"/>
    <w:rsid w:val="00416BBB"/>
    <w:rsid w:val="00416E76"/>
    <w:rsid w:val="004175A3"/>
    <w:rsid w:val="0041777F"/>
    <w:rsid w:val="00417879"/>
    <w:rsid w:val="0041790A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1D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46E"/>
    <w:rsid w:val="00426BD1"/>
    <w:rsid w:val="00426E9F"/>
    <w:rsid w:val="00426F22"/>
    <w:rsid w:val="00426F28"/>
    <w:rsid w:val="00427101"/>
    <w:rsid w:val="004274E9"/>
    <w:rsid w:val="004279BE"/>
    <w:rsid w:val="00427E3E"/>
    <w:rsid w:val="00430319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1E9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6CD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B86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1E8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C44"/>
    <w:rsid w:val="00464E9D"/>
    <w:rsid w:val="00464F3C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BF"/>
    <w:rsid w:val="0047652F"/>
    <w:rsid w:val="0047721A"/>
    <w:rsid w:val="00477405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B14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54E"/>
    <w:rsid w:val="00490CAF"/>
    <w:rsid w:val="00490CE8"/>
    <w:rsid w:val="00490E87"/>
    <w:rsid w:val="0049107B"/>
    <w:rsid w:val="004912D4"/>
    <w:rsid w:val="00491F92"/>
    <w:rsid w:val="004926BE"/>
    <w:rsid w:val="00492920"/>
    <w:rsid w:val="00492FC8"/>
    <w:rsid w:val="00493783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23C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2E69"/>
    <w:rsid w:val="004B350B"/>
    <w:rsid w:val="004B3E69"/>
    <w:rsid w:val="004B435B"/>
    <w:rsid w:val="004B550E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942"/>
    <w:rsid w:val="004D4AB1"/>
    <w:rsid w:val="004D4E10"/>
    <w:rsid w:val="004D5AE5"/>
    <w:rsid w:val="004D61D5"/>
    <w:rsid w:val="004D6502"/>
    <w:rsid w:val="004D6846"/>
    <w:rsid w:val="004D68D2"/>
    <w:rsid w:val="004D6B0E"/>
    <w:rsid w:val="004D6B7D"/>
    <w:rsid w:val="004D7167"/>
    <w:rsid w:val="004D753B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9D6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4FD2"/>
    <w:rsid w:val="004F5057"/>
    <w:rsid w:val="004F538E"/>
    <w:rsid w:val="004F54E5"/>
    <w:rsid w:val="004F554C"/>
    <w:rsid w:val="004F5A0B"/>
    <w:rsid w:val="004F5CB2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65"/>
    <w:rsid w:val="00501FB3"/>
    <w:rsid w:val="00502449"/>
    <w:rsid w:val="00502801"/>
    <w:rsid w:val="00502B75"/>
    <w:rsid w:val="00502C2D"/>
    <w:rsid w:val="005030EF"/>
    <w:rsid w:val="00503133"/>
    <w:rsid w:val="00503777"/>
    <w:rsid w:val="00503E94"/>
    <w:rsid w:val="0050403C"/>
    <w:rsid w:val="00504360"/>
    <w:rsid w:val="00504A54"/>
    <w:rsid w:val="00504EB0"/>
    <w:rsid w:val="0050529B"/>
    <w:rsid w:val="005056FC"/>
    <w:rsid w:val="00505A16"/>
    <w:rsid w:val="005061F5"/>
    <w:rsid w:val="00506869"/>
    <w:rsid w:val="00506905"/>
    <w:rsid w:val="00506CEB"/>
    <w:rsid w:val="00506D0C"/>
    <w:rsid w:val="00507400"/>
    <w:rsid w:val="00507FDD"/>
    <w:rsid w:val="005101C5"/>
    <w:rsid w:val="005101E6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39B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C64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64E1"/>
    <w:rsid w:val="00556A11"/>
    <w:rsid w:val="00557713"/>
    <w:rsid w:val="005578AA"/>
    <w:rsid w:val="00560132"/>
    <w:rsid w:val="0056026E"/>
    <w:rsid w:val="00561237"/>
    <w:rsid w:val="00561718"/>
    <w:rsid w:val="00561BE8"/>
    <w:rsid w:val="00561D01"/>
    <w:rsid w:val="00562BE0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CDC"/>
    <w:rsid w:val="00575E21"/>
    <w:rsid w:val="00575E5E"/>
    <w:rsid w:val="0057612A"/>
    <w:rsid w:val="005769EC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8DC"/>
    <w:rsid w:val="00587924"/>
    <w:rsid w:val="00587B23"/>
    <w:rsid w:val="00587BDB"/>
    <w:rsid w:val="00587DC6"/>
    <w:rsid w:val="0059032B"/>
    <w:rsid w:val="005906D9"/>
    <w:rsid w:val="005906DF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85B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CC4"/>
    <w:rsid w:val="005A5F04"/>
    <w:rsid w:val="005A674C"/>
    <w:rsid w:val="005A78C6"/>
    <w:rsid w:val="005A79C3"/>
    <w:rsid w:val="005B0847"/>
    <w:rsid w:val="005B0A80"/>
    <w:rsid w:val="005B0B2C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9F5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B32"/>
    <w:rsid w:val="005C3D9C"/>
    <w:rsid w:val="005C4B1B"/>
    <w:rsid w:val="005C4FD5"/>
    <w:rsid w:val="005C5567"/>
    <w:rsid w:val="005C5E1B"/>
    <w:rsid w:val="005C6367"/>
    <w:rsid w:val="005C64CF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DA7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3E6"/>
    <w:rsid w:val="005E6FDA"/>
    <w:rsid w:val="005E75A5"/>
    <w:rsid w:val="005E77B8"/>
    <w:rsid w:val="005F09CC"/>
    <w:rsid w:val="005F0C60"/>
    <w:rsid w:val="005F11A9"/>
    <w:rsid w:val="005F142B"/>
    <w:rsid w:val="005F1BFC"/>
    <w:rsid w:val="005F20FC"/>
    <w:rsid w:val="005F250D"/>
    <w:rsid w:val="005F2BE9"/>
    <w:rsid w:val="005F3046"/>
    <w:rsid w:val="005F321C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6E91"/>
    <w:rsid w:val="005F7274"/>
    <w:rsid w:val="005F7687"/>
    <w:rsid w:val="005F7E16"/>
    <w:rsid w:val="0060003E"/>
    <w:rsid w:val="00600126"/>
    <w:rsid w:val="00600155"/>
    <w:rsid w:val="006003DD"/>
    <w:rsid w:val="00600551"/>
    <w:rsid w:val="00600610"/>
    <w:rsid w:val="006008B9"/>
    <w:rsid w:val="00600BFB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3CF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271"/>
    <w:rsid w:val="0062341C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36C"/>
    <w:rsid w:val="0063567A"/>
    <w:rsid w:val="006358C9"/>
    <w:rsid w:val="00635DA9"/>
    <w:rsid w:val="006365A3"/>
    <w:rsid w:val="006369DA"/>
    <w:rsid w:val="006371DB"/>
    <w:rsid w:val="00637607"/>
    <w:rsid w:val="0063777E"/>
    <w:rsid w:val="00637B24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D94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E75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81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3B25"/>
    <w:rsid w:val="00683C7F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B90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7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072"/>
    <w:rsid w:val="006B1425"/>
    <w:rsid w:val="006B19A6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68A"/>
    <w:rsid w:val="006B7C4A"/>
    <w:rsid w:val="006B7E1B"/>
    <w:rsid w:val="006C00C7"/>
    <w:rsid w:val="006C0456"/>
    <w:rsid w:val="006C0789"/>
    <w:rsid w:val="006C080E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8B6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1A18"/>
    <w:rsid w:val="006F2705"/>
    <w:rsid w:val="006F2808"/>
    <w:rsid w:val="006F28EB"/>
    <w:rsid w:val="006F2AB4"/>
    <w:rsid w:val="006F2EFA"/>
    <w:rsid w:val="006F2F11"/>
    <w:rsid w:val="006F2FB7"/>
    <w:rsid w:val="006F35EC"/>
    <w:rsid w:val="006F4205"/>
    <w:rsid w:val="006F51DF"/>
    <w:rsid w:val="006F53B7"/>
    <w:rsid w:val="006F544A"/>
    <w:rsid w:val="006F55F3"/>
    <w:rsid w:val="006F616F"/>
    <w:rsid w:val="006F6C0C"/>
    <w:rsid w:val="006F7677"/>
    <w:rsid w:val="00700661"/>
    <w:rsid w:val="0070180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871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D72"/>
    <w:rsid w:val="00717EF2"/>
    <w:rsid w:val="00720450"/>
    <w:rsid w:val="007207CA"/>
    <w:rsid w:val="00720A0B"/>
    <w:rsid w:val="007213F1"/>
    <w:rsid w:val="007218E5"/>
    <w:rsid w:val="00721C01"/>
    <w:rsid w:val="00722793"/>
    <w:rsid w:val="0072343C"/>
    <w:rsid w:val="0072367E"/>
    <w:rsid w:val="00723AA1"/>
    <w:rsid w:val="00723EB6"/>
    <w:rsid w:val="00724D57"/>
    <w:rsid w:val="00725781"/>
    <w:rsid w:val="00725A5C"/>
    <w:rsid w:val="00725D95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736"/>
    <w:rsid w:val="00733AB0"/>
    <w:rsid w:val="00733EE9"/>
    <w:rsid w:val="007342B3"/>
    <w:rsid w:val="00734591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1D40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3DE7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5A1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017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1E27"/>
    <w:rsid w:val="00772185"/>
    <w:rsid w:val="007722B6"/>
    <w:rsid w:val="00772403"/>
    <w:rsid w:val="007728B8"/>
    <w:rsid w:val="007732F9"/>
    <w:rsid w:val="0077399C"/>
    <w:rsid w:val="00773DB3"/>
    <w:rsid w:val="0077453B"/>
    <w:rsid w:val="00774733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2A6"/>
    <w:rsid w:val="00780E79"/>
    <w:rsid w:val="007811CD"/>
    <w:rsid w:val="00781320"/>
    <w:rsid w:val="00781863"/>
    <w:rsid w:val="00781BC7"/>
    <w:rsid w:val="00781D30"/>
    <w:rsid w:val="0078211D"/>
    <w:rsid w:val="00782165"/>
    <w:rsid w:val="00782478"/>
    <w:rsid w:val="0078268D"/>
    <w:rsid w:val="00782A4E"/>
    <w:rsid w:val="00782CA1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ABF"/>
    <w:rsid w:val="00784EFD"/>
    <w:rsid w:val="007855CF"/>
    <w:rsid w:val="00785A70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46A"/>
    <w:rsid w:val="00791739"/>
    <w:rsid w:val="00791988"/>
    <w:rsid w:val="00791A41"/>
    <w:rsid w:val="007923E5"/>
    <w:rsid w:val="0079257C"/>
    <w:rsid w:val="00792697"/>
    <w:rsid w:val="007927E8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CC2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E31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45B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4D5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8C7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1A6"/>
    <w:rsid w:val="007F7B67"/>
    <w:rsid w:val="008002E8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6F18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D6A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31C"/>
    <w:rsid w:val="008208E9"/>
    <w:rsid w:val="00820D06"/>
    <w:rsid w:val="00820E69"/>
    <w:rsid w:val="0082101C"/>
    <w:rsid w:val="00821BA9"/>
    <w:rsid w:val="00821BB6"/>
    <w:rsid w:val="00822C27"/>
    <w:rsid w:val="00822C9D"/>
    <w:rsid w:val="008230D3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AD2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BA2"/>
    <w:rsid w:val="00840D77"/>
    <w:rsid w:val="008410FD"/>
    <w:rsid w:val="008411FC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54"/>
    <w:rsid w:val="00845A6B"/>
    <w:rsid w:val="00846530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49B"/>
    <w:rsid w:val="00861F5F"/>
    <w:rsid w:val="0086214A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18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3A30"/>
    <w:rsid w:val="00873A5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2BC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315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4DF0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B7FF6"/>
    <w:rsid w:val="008C007C"/>
    <w:rsid w:val="008C0131"/>
    <w:rsid w:val="008C017E"/>
    <w:rsid w:val="008C0782"/>
    <w:rsid w:val="008C08C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1"/>
    <w:rsid w:val="008D07B2"/>
    <w:rsid w:val="008D0813"/>
    <w:rsid w:val="008D0985"/>
    <w:rsid w:val="008D0E42"/>
    <w:rsid w:val="008D13A7"/>
    <w:rsid w:val="008D16F7"/>
    <w:rsid w:val="008D1A4A"/>
    <w:rsid w:val="008D2292"/>
    <w:rsid w:val="008D23AF"/>
    <w:rsid w:val="008D25B5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E48"/>
    <w:rsid w:val="008D6F83"/>
    <w:rsid w:val="008D733B"/>
    <w:rsid w:val="008D74B2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5E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586F"/>
    <w:rsid w:val="009058C9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6E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D4D"/>
    <w:rsid w:val="00917EE5"/>
    <w:rsid w:val="00917F36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179A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19E7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5AEC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2397"/>
    <w:rsid w:val="009630DD"/>
    <w:rsid w:val="0096323F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326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2465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5B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3F9E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29"/>
    <w:rsid w:val="009B49F0"/>
    <w:rsid w:val="009B4AA3"/>
    <w:rsid w:val="009B60AD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38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1D54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4BAA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0A8"/>
    <w:rsid w:val="009F35E6"/>
    <w:rsid w:val="009F3A73"/>
    <w:rsid w:val="009F3C12"/>
    <w:rsid w:val="009F51D3"/>
    <w:rsid w:val="009F5E05"/>
    <w:rsid w:val="009F61A3"/>
    <w:rsid w:val="009F67E9"/>
    <w:rsid w:val="009F6C2F"/>
    <w:rsid w:val="009F6EDE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2D88"/>
    <w:rsid w:val="00A232A1"/>
    <w:rsid w:val="00A2355F"/>
    <w:rsid w:val="00A23BA1"/>
    <w:rsid w:val="00A23BB8"/>
    <w:rsid w:val="00A244D0"/>
    <w:rsid w:val="00A246F5"/>
    <w:rsid w:val="00A25B28"/>
    <w:rsid w:val="00A2601A"/>
    <w:rsid w:val="00A2601F"/>
    <w:rsid w:val="00A264E0"/>
    <w:rsid w:val="00A26855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6C0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C48"/>
    <w:rsid w:val="00A50AA1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6405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5970"/>
    <w:rsid w:val="00A65DF9"/>
    <w:rsid w:val="00A6632B"/>
    <w:rsid w:val="00A677E6"/>
    <w:rsid w:val="00A67882"/>
    <w:rsid w:val="00A67F4A"/>
    <w:rsid w:val="00A700A0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823"/>
    <w:rsid w:val="00A73E78"/>
    <w:rsid w:val="00A7492B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430"/>
    <w:rsid w:val="00A86A37"/>
    <w:rsid w:val="00A86BFA"/>
    <w:rsid w:val="00A86C7C"/>
    <w:rsid w:val="00A871F5"/>
    <w:rsid w:val="00A87958"/>
    <w:rsid w:val="00A879B2"/>
    <w:rsid w:val="00A87D67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5EDA"/>
    <w:rsid w:val="00A96520"/>
    <w:rsid w:val="00A9660A"/>
    <w:rsid w:val="00A96EA1"/>
    <w:rsid w:val="00A9707E"/>
    <w:rsid w:val="00A97317"/>
    <w:rsid w:val="00A97E54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4CC"/>
    <w:rsid w:val="00AA2608"/>
    <w:rsid w:val="00AA263A"/>
    <w:rsid w:val="00AA288F"/>
    <w:rsid w:val="00AA2928"/>
    <w:rsid w:val="00AA361B"/>
    <w:rsid w:val="00AA3E92"/>
    <w:rsid w:val="00AA4C0A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1F69"/>
    <w:rsid w:val="00AC201B"/>
    <w:rsid w:val="00AC2183"/>
    <w:rsid w:val="00AC227B"/>
    <w:rsid w:val="00AC295C"/>
    <w:rsid w:val="00AC3096"/>
    <w:rsid w:val="00AC32E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8D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410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1913"/>
    <w:rsid w:val="00AE273C"/>
    <w:rsid w:val="00AE2899"/>
    <w:rsid w:val="00AE2906"/>
    <w:rsid w:val="00AE3A07"/>
    <w:rsid w:val="00AE3A8A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2096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8DD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5B31"/>
    <w:rsid w:val="00B16BEE"/>
    <w:rsid w:val="00B16F00"/>
    <w:rsid w:val="00B1757B"/>
    <w:rsid w:val="00B1786E"/>
    <w:rsid w:val="00B178FE"/>
    <w:rsid w:val="00B207BD"/>
    <w:rsid w:val="00B209AB"/>
    <w:rsid w:val="00B20C8D"/>
    <w:rsid w:val="00B21E1E"/>
    <w:rsid w:val="00B21E66"/>
    <w:rsid w:val="00B22782"/>
    <w:rsid w:val="00B22942"/>
    <w:rsid w:val="00B22BDF"/>
    <w:rsid w:val="00B23060"/>
    <w:rsid w:val="00B23310"/>
    <w:rsid w:val="00B23425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37E66"/>
    <w:rsid w:val="00B4048F"/>
    <w:rsid w:val="00B40694"/>
    <w:rsid w:val="00B40AFA"/>
    <w:rsid w:val="00B40EA9"/>
    <w:rsid w:val="00B415F2"/>
    <w:rsid w:val="00B41C4C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051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57C97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C64"/>
    <w:rsid w:val="00B70EEC"/>
    <w:rsid w:val="00B717F4"/>
    <w:rsid w:val="00B718C7"/>
    <w:rsid w:val="00B718E0"/>
    <w:rsid w:val="00B719B4"/>
    <w:rsid w:val="00B72C66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533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1AF8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A35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1D9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A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C7C4E"/>
    <w:rsid w:val="00BD033D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1D6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6FF3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5CA"/>
    <w:rsid w:val="00BE7BBC"/>
    <w:rsid w:val="00BE7FAA"/>
    <w:rsid w:val="00BF0058"/>
    <w:rsid w:val="00BF06EF"/>
    <w:rsid w:val="00BF0857"/>
    <w:rsid w:val="00BF09B1"/>
    <w:rsid w:val="00BF13A4"/>
    <w:rsid w:val="00BF17D6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674"/>
    <w:rsid w:val="00C119EB"/>
    <w:rsid w:val="00C11D2D"/>
    <w:rsid w:val="00C12254"/>
    <w:rsid w:val="00C12402"/>
    <w:rsid w:val="00C12AE3"/>
    <w:rsid w:val="00C12F9D"/>
    <w:rsid w:val="00C1315D"/>
    <w:rsid w:val="00C1387B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2933"/>
    <w:rsid w:val="00C22C51"/>
    <w:rsid w:val="00C23376"/>
    <w:rsid w:val="00C233F4"/>
    <w:rsid w:val="00C23441"/>
    <w:rsid w:val="00C23604"/>
    <w:rsid w:val="00C2378A"/>
    <w:rsid w:val="00C2408C"/>
    <w:rsid w:val="00C242E7"/>
    <w:rsid w:val="00C252B1"/>
    <w:rsid w:val="00C254C2"/>
    <w:rsid w:val="00C25C24"/>
    <w:rsid w:val="00C25E26"/>
    <w:rsid w:val="00C25F01"/>
    <w:rsid w:val="00C25F96"/>
    <w:rsid w:val="00C26527"/>
    <w:rsid w:val="00C26661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5DC3"/>
    <w:rsid w:val="00C36027"/>
    <w:rsid w:val="00C36410"/>
    <w:rsid w:val="00C36413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2BA"/>
    <w:rsid w:val="00C52804"/>
    <w:rsid w:val="00C5388E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723"/>
    <w:rsid w:val="00C56A1D"/>
    <w:rsid w:val="00C56A1E"/>
    <w:rsid w:val="00C56E41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64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D6D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88B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15A2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1C5B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6E73"/>
    <w:rsid w:val="00CD7BF5"/>
    <w:rsid w:val="00CD7CF9"/>
    <w:rsid w:val="00CD7DE5"/>
    <w:rsid w:val="00CE076F"/>
    <w:rsid w:val="00CE0F3A"/>
    <w:rsid w:val="00CE1582"/>
    <w:rsid w:val="00CE1609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B9B"/>
    <w:rsid w:val="00CE7C4D"/>
    <w:rsid w:val="00CE7DFC"/>
    <w:rsid w:val="00CF0347"/>
    <w:rsid w:val="00CF1141"/>
    <w:rsid w:val="00CF1174"/>
    <w:rsid w:val="00CF1249"/>
    <w:rsid w:val="00CF15A0"/>
    <w:rsid w:val="00CF18C6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29A4"/>
    <w:rsid w:val="00D03BE2"/>
    <w:rsid w:val="00D03E0F"/>
    <w:rsid w:val="00D03FC0"/>
    <w:rsid w:val="00D04843"/>
    <w:rsid w:val="00D048CC"/>
    <w:rsid w:val="00D04A31"/>
    <w:rsid w:val="00D0679B"/>
    <w:rsid w:val="00D0695C"/>
    <w:rsid w:val="00D10845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496D"/>
    <w:rsid w:val="00D153FF"/>
    <w:rsid w:val="00D159C5"/>
    <w:rsid w:val="00D15BF3"/>
    <w:rsid w:val="00D15D9B"/>
    <w:rsid w:val="00D15F5E"/>
    <w:rsid w:val="00D16139"/>
    <w:rsid w:val="00D163CE"/>
    <w:rsid w:val="00D16752"/>
    <w:rsid w:val="00D1792E"/>
    <w:rsid w:val="00D17E56"/>
    <w:rsid w:val="00D17FD2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DE7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4F6"/>
    <w:rsid w:val="00D345F1"/>
    <w:rsid w:val="00D347A7"/>
    <w:rsid w:val="00D34CB8"/>
    <w:rsid w:val="00D36222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1E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2F5C"/>
    <w:rsid w:val="00D53507"/>
    <w:rsid w:val="00D54106"/>
    <w:rsid w:val="00D54174"/>
    <w:rsid w:val="00D54CE5"/>
    <w:rsid w:val="00D55555"/>
    <w:rsid w:val="00D558EB"/>
    <w:rsid w:val="00D563E6"/>
    <w:rsid w:val="00D5659A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3ED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8AA"/>
    <w:rsid w:val="00D759F6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4D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A16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7BA"/>
    <w:rsid w:val="00DC2A35"/>
    <w:rsid w:val="00DC2AE6"/>
    <w:rsid w:val="00DC2B93"/>
    <w:rsid w:val="00DC2BCC"/>
    <w:rsid w:val="00DC3324"/>
    <w:rsid w:val="00DC399A"/>
    <w:rsid w:val="00DC40E5"/>
    <w:rsid w:val="00DC5185"/>
    <w:rsid w:val="00DC5210"/>
    <w:rsid w:val="00DC5388"/>
    <w:rsid w:val="00DC62BA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5C0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3C7E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B3C"/>
    <w:rsid w:val="00DF0DED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7B8"/>
    <w:rsid w:val="00DF68B5"/>
    <w:rsid w:val="00DF7CAC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62E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C18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153"/>
    <w:rsid w:val="00E154E6"/>
    <w:rsid w:val="00E159FD"/>
    <w:rsid w:val="00E16145"/>
    <w:rsid w:val="00E16260"/>
    <w:rsid w:val="00E166BE"/>
    <w:rsid w:val="00E16B28"/>
    <w:rsid w:val="00E17D57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5B26"/>
    <w:rsid w:val="00E26E69"/>
    <w:rsid w:val="00E26FCB"/>
    <w:rsid w:val="00E2715E"/>
    <w:rsid w:val="00E27881"/>
    <w:rsid w:val="00E317B0"/>
    <w:rsid w:val="00E317C4"/>
    <w:rsid w:val="00E32C8E"/>
    <w:rsid w:val="00E3314C"/>
    <w:rsid w:val="00E34288"/>
    <w:rsid w:val="00E3440C"/>
    <w:rsid w:val="00E34C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77F"/>
    <w:rsid w:val="00E45853"/>
    <w:rsid w:val="00E46FFC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1E0"/>
    <w:rsid w:val="00E66236"/>
    <w:rsid w:val="00E668C6"/>
    <w:rsid w:val="00E66923"/>
    <w:rsid w:val="00E66D27"/>
    <w:rsid w:val="00E66E02"/>
    <w:rsid w:val="00E670EC"/>
    <w:rsid w:val="00E67F23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A16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26"/>
    <w:rsid w:val="00E9028C"/>
    <w:rsid w:val="00E90F84"/>
    <w:rsid w:val="00E91097"/>
    <w:rsid w:val="00E9119D"/>
    <w:rsid w:val="00E91834"/>
    <w:rsid w:val="00E91963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50CD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6B9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01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777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5FA3"/>
    <w:rsid w:val="00EC60D5"/>
    <w:rsid w:val="00EC6C53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41C"/>
    <w:rsid w:val="00ED354D"/>
    <w:rsid w:val="00ED4676"/>
    <w:rsid w:val="00ED4CC4"/>
    <w:rsid w:val="00ED57B6"/>
    <w:rsid w:val="00ED5FFB"/>
    <w:rsid w:val="00ED63BE"/>
    <w:rsid w:val="00ED6C64"/>
    <w:rsid w:val="00ED6D42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88F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0F8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D54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71E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9FD"/>
    <w:rsid w:val="00F33A2F"/>
    <w:rsid w:val="00F33D82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88"/>
    <w:rsid w:val="00F42AB1"/>
    <w:rsid w:val="00F42AFA"/>
    <w:rsid w:val="00F42CFA"/>
    <w:rsid w:val="00F444BB"/>
    <w:rsid w:val="00F4451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8DF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EDB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6C9A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2C03"/>
    <w:rsid w:val="00F831CF"/>
    <w:rsid w:val="00F8320D"/>
    <w:rsid w:val="00F832D0"/>
    <w:rsid w:val="00F837C3"/>
    <w:rsid w:val="00F83915"/>
    <w:rsid w:val="00F83947"/>
    <w:rsid w:val="00F83DDA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5F7C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894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B7FDB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7BB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667C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025"/>
    <w:rsid w:val="00FF2287"/>
    <w:rsid w:val="00FF26B5"/>
    <w:rsid w:val="00FF2C07"/>
    <w:rsid w:val="00FF2C25"/>
    <w:rsid w:val="00FF2DA1"/>
    <w:rsid w:val="00FF2FB3"/>
    <w:rsid w:val="00FF34AC"/>
    <w:rsid w:val="00FF3AB0"/>
    <w:rsid w:val="00FF3F77"/>
    <w:rsid w:val="00FF4143"/>
    <w:rsid w:val="00FF4B07"/>
    <w:rsid w:val="00FF4F70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676</TotalTime>
  <Pages>17</Pages>
  <Words>5111</Words>
  <Characters>22611</Characters>
  <Application>Microsoft Office Word</Application>
  <DocSecurity>0</DocSecurity>
  <Lines>188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69</cp:revision>
  <cp:lastPrinted>2026-05-12T13:25:00Z</cp:lastPrinted>
  <dcterms:created xsi:type="dcterms:W3CDTF">2026-04-24T11:10:00Z</dcterms:created>
  <dcterms:modified xsi:type="dcterms:W3CDTF">2026-05-14T08:59:00Z</dcterms:modified>
</cp:coreProperties>
</file>