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6DAD9930" w14:textId="77777777" w:rsidTr="00A341BF">
        <w:trPr>
          <w:trHeight w:val="2865"/>
        </w:trPr>
        <w:tc>
          <w:tcPr>
            <w:tcW w:w="2268" w:type="dxa"/>
          </w:tcPr>
          <w:p w14:paraId="2A4469F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DA1EB32" w14:textId="77777777" w:rsidR="008A447A" w:rsidRPr="008A447A" w:rsidRDefault="008A447A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บริษัท เอเซียเสริมกิจลีสซิ่ง จำกัด (มหาชน) และบริษัทย่อย</w:t>
            </w:r>
          </w:p>
          <w:p w14:paraId="67C8950F" w14:textId="76EEB981" w:rsidR="008A447A" w:rsidRDefault="008A447A" w:rsidP="008A447A">
            <w:pPr>
              <w:ind w:left="14"/>
              <w:rPr>
                <w:rFonts w:asciiTheme="majorBidi" w:hAnsiTheme="majorBidi"/>
                <w:color w:val="7F7E82"/>
                <w:sz w:val="36"/>
                <w:szCs w:val="36"/>
              </w:rPr>
            </w:pP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F83176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1324F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รวม</w:t>
            </w:r>
          </w:p>
          <w:p w14:paraId="69E09AF4" w14:textId="499FCF78" w:rsidR="0041324F" w:rsidRPr="008A447A" w:rsidRDefault="00F65A5E" w:rsidP="00F65A5E">
            <w:pPr>
              <w:ind w:left="342" w:hanging="328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/>
                <w:color w:val="7F7E82"/>
                <w:sz w:val="36"/>
                <w:szCs w:val="36"/>
              </w:rPr>
              <w:tab/>
            </w:r>
            <w:r w:rsidR="0041324F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50B4D9F" w14:textId="6A0543E0" w:rsidR="006F04B3" w:rsidRPr="00DE31A8" w:rsidRDefault="009113B6" w:rsidP="0018546E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B199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31 </w:t>
            </w:r>
            <w:r w:rsidR="004B199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มีนาคม </w:t>
            </w:r>
            <w:r w:rsidR="004B1997">
              <w:rPr>
                <w:rFonts w:asciiTheme="majorBidi" w:hAnsi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37DAAAC4" w14:textId="77777777" w:rsidR="00B626F4" w:rsidRDefault="00B626F4">
      <w:pPr>
        <w:sectPr w:rsidR="00B626F4" w:rsidSect="008E43AD">
          <w:footerReference w:type="default" r:id="rId7"/>
          <w:headerReference w:type="first" r:id="rId8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5311B43" w14:textId="77777777" w:rsidR="008A447A" w:rsidRPr="009C2209" w:rsidRDefault="008A447A" w:rsidP="007A0DF8">
      <w:pPr>
        <w:spacing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1C177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EFD187" w14:textId="77777777" w:rsidR="008A447A" w:rsidRPr="009C2209" w:rsidRDefault="008A447A" w:rsidP="007A0DF8">
      <w:pPr>
        <w:spacing w:after="360" w:line="420" w:lineRule="exact"/>
        <w:rPr>
          <w:rFonts w:ascii="Angsana New" w:hAnsi="Angsana New"/>
          <w:sz w:val="32"/>
          <w:szCs w:val="32"/>
        </w:rPr>
      </w:pPr>
      <w:r w:rsidRPr="001C177A">
        <w:rPr>
          <w:rFonts w:ascii="Angsana New" w:hAnsi="Angsana New"/>
          <w:sz w:val="32"/>
          <w:szCs w:val="32"/>
          <w:cs/>
        </w:rPr>
        <w:t>เสนอต่อผู้ถือหุ้นของบริษัท เอเซียเสริมกิจลีสซิ่ง จำกัด (มหาชน)</w:t>
      </w:r>
    </w:p>
    <w:p w14:paraId="225F2E35" w14:textId="33C18297" w:rsidR="001B1CC9" w:rsidRPr="004B1997" w:rsidRDefault="009113B6" w:rsidP="007A0DF8">
      <w:pPr>
        <w:pStyle w:val="Default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B1997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6163B7" w:rsidRPr="004B1997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9F4413" w:rsidRPr="004B1997">
        <w:rPr>
          <w:rFonts w:ascii="Angsana New" w:hAnsi="Angsana New" w:cs="Angsana New" w:hint="cs"/>
          <w:sz w:val="32"/>
          <w:szCs w:val="32"/>
          <w:cs/>
        </w:rPr>
        <w:t>รวม</w:t>
      </w:r>
      <w:r w:rsidR="006163B7" w:rsidRPr="004B1997">
        <w:rPr>
          <w:rFonts w:ascii="Angsana New" w:hAnsi="Angsana New" w:cs="Angsana New"/>
          <w:sz w:val="32"/>
          <w:szCs w:val="32"/>
          <w:cs/>
        </w:rPr>
        <w:t>ของบริษัท เอเซียเสริมกิจลีสซิ่ง จำกัด (มหาชน)</w:t>
      </w:r>
      <w:r w:rsidR="006163B7" w:rsidRPr="004B1997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</w:t>
      </w:r>
      <w:r w:rsidR="009F4413" w:rsidRPr="004B199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3E33BD" w:rsidRPr="004B1997">
        <w:rPr>
          <w:rFonts w:ascii="Angsana New" w:hAnsi="Angsana New" w:cs="Angsana New" w:hint="cs"/>
          <w:sz w:val="32"/>
          <w:szCs w:val="32"/>
          <w:cs/>
        </w:rPr>
        <w:t>(</w:t>
      </w:r>
      <w:r w:rsidR="00345CEE" w:rsidRPr="004B199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E33BD" w:rsidRPr="004B1997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6163B7" w:rsidRPr="004B1997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4B1997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งบฐานะการเงินรวม ณ วันที่ </w:t>
      </w:r>
      <w:r w:rsidR="004B1997" w:rsidRPr="004B1997">
        <w:rPr>
          <w:rFonts w:ascii="Angsana New" w:hAnsi="Angsana New" w:cs="Angsana New" w:hint="cs"/>
          <w:sz w:val="32"/>
          <w:szCs w:val="32"/>
        </w:rPr>
        <w:t xml:space="preserve">31 </w:t>
      </w:r>
      <w:r w:rsidR="004B1997" w:rsidRPr="004B199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B1997" w:rsidRPr="004B1997">
        <w:rPr>
          <w:rFonts w:ascii="Angsana New" w:hAnsi="Angsana New" w:cs="Angsana New" w:hint="cs"/>
          <w:sz w:val="32"/>
          <w:szCs w:val="32"/>
        </w:rPr>
        <w:t>2569</w:t>
      </w:r>
      <w:r w:rsidRPr="004B1997">
        <w:rPr>
          <w:rFonts w:ascii="Angsana New" w:hAnsi="Angsana New" w:cs="Angsana New" w:hint="cs"/>
          <w:sz w:val="32"/>
          <w:szCs w:val="32"/>
        </w:rPr>
        <w:t xml:space="preserve"> </w:t>
      </w:r>
      <w:r w:rsidR="004B1997" w:rsidRPr="004B1997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4B1997">
        <w:rPr>
          <w:rFonts w:ascii="Angsana New" w:hAnsi="Angsana New" w:cs="Angsana New"/>
          <w:sz w:val="32"/>
          <w:szCs w:val="32"/>
        </w:rPr>
        <w:t xml:space="preserve">             </w:t>
      </w:r>
      <w:r w:rsidR="004B1997" w:rsidRPr="004B1997">
        <w:rPr>
          <w:rFonts w:ascii="Angsana New" w:hAnsi="Angsana New" w:cs="Angsana New"/>
          <w:sz w:val="32"/>
          <w:szCs w:val="32"/>
          <w:cs/>
        </w:rPr>
        <w:t xml:space="preserve">งบการเปลี่ยนแปลงส่วนของผู้ถือหุ้นรวมและงบกระแสเงินสดรวมสำหรับงวดสามเดือนสิ้นสุดวันเดียวกัน </w:t>
      </w:r>
      <w:r w:rsidR="001B1CC9" w:rsidRPr="004B1997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6163B7" w:rsidRPr="004B1997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1B1CC9" w:rsidRPr="004B1997">
        <w:rPr>
          <w:rFonts w:ascii="Angsana New" w:hAnsi="Angsana New" w:cs="Angsana New"/>
          <w:sz w:val="32"/>
          <w:szCs w:val="32"/>
          <w:cs/>
        </w:rPr>
        <w:t>แบบย่อ และได้สอบทานข้อมูลทางการเงินเฉพาะกิจการของบริษัท เอเซียเสริมกิจลีสซิ่ง จำกัด (มหาชน) ด้วยเช่นกัน</w:t>
      </w:r>
      <w:r w:rsidR="009F4413" w:rsidRPr="004B1997">
        <w:rPr>
          <w:rFonts w:ascii="Angsana New" w:hAnsi="Angsana New" w:cs="Angsana New"/>
          <w:sz w:val="32"/>
          <w:szCs w:val="32"/>
        </w:rPr>
        <w:t xml:space="preserve"> </w:t>
      </w:r>
      <w:r w:rsidR="00FC681E" w:rsidRPr="004B1997">
        <w:rPr>
          <w:rFonts w:ascii="Angsana New" w:hAnsi="Angsana New" w:cs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1B1CC9" w:rsidRPr="004B1997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B1CC9" w:rsidRPr="004B1997">
        <w:rPr>
          <w:rFonts w:ascii="Angsana New" w:hAnsi="Angsana New" w:cs="Angsana New"/>
          <w:sz w:val="32"/>
          <w:szCs w:val="32"/>
        </w:rPr>
        <w:t>34</w:t>
      </w:r>
      <w:r w:rsidR="001B1CC9" w:rsidRPr="004B199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1B1CC9" w:rsidRPr="004B1997">
        <w:rPr>
          <w:rFonts w:ascii="Angsana New" w:hAnsi="Angsana New" w:cs="Angsana New"/>
          <w:i/>
          <w:iCs/>
          <w:sz w:val="32"/>
          <w:szCs w:val="32"/>
          <w:cs/>
        </w:rPr>
        <w:t>การรายงานทางการเงินระหว่างกาล</w:t>
      </w:r>
      <w:r w:rsidR="001B1CC9" w:rsidRPr="004B1997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308B7B6" w14:textId="2A4A2586" w:rsidR="008A447A" w:rsidRPr="007F75F8" w:rsidRDefault="008A447A" w:rsidP="007A0DF8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07C8D9E" w14:textId="1679A01A" w:rsidR="008A447A" w:rsidRPr="00A66E19" w:rsidRDefault="008A447A" w:rsidP="007A0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A28D2">
        <w:rPr>
          <w:rFonts w:ascii="Angsana New" w:hAnsi="Angsana New" w:cs="Angsana New"/>
          <w:sz w:val="32"/>
          <w:szCs w:val="32"/>
        </w:rPr>
        <w:t>2410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E64B2B">
        <w:rPr>
          <w:rFonts w:ascii="Angsana New" w:hAnsi="Angsana New" w:cs="Angsana New"/>
          <w:i/>
          <w:i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</w:t>
      </w:r>
      <w:r w:rsidR="00EA2E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และวิธีการสอบทานอื่น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6939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FD6939" w:rsidRPr="00FD6939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FD6939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FD6939" w:rsidRPr="00FD6939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</w:t>
      </w:r>
      <w:r w:rsidR="00FD6939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 w:rsidR="00F15806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ข้าพเจ้าจึงไม่อาจแสดงความเห็นต่อข้อมูลทางการเงินระหว่างกาล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551D1B1" w14:textId="77777777" w:rsidR="008A447A" w:rsidRPr="007F75F8" w:rsidRDefault="008A447A" w:rsidP="007A0DF8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EE677B3" w14:textId="1A6A9233" w:rsidR="00AA5F37" w:rsidRPr="00DD683C" w:rsidRDefault="008A447A" w:rsidP="007A0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DD683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F639E9" w:rsidRPr="00DD683C">
        <w:rPr>
          <w:rFonts w:ascii="Angsana New" w:hAnsi="Angsana New" w:cs="Angsana New"/>
          <w:sz w:val="32"/>
          <w:szCs w:val="32"/>
        </w:rPr>
        <w:t>34</w:t>
      </w:r>
      <w:r w:rsidRPr="00DD683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202BB" w:rsidRPr="00F15806">
        <w:rPr>
          <w:rFonts w:ascii="Angsana New" w:hAnsi="Angsana New" w:cs="Angsana New"/>
          <w:i/>
          <w:iCs/>
          <w:sz w:val="32"/>
          <w:szCs w:val="32"/>
          <w:cs/>
        </w:rPr>
        <w:t>การรายงานทาง</w:t>
      </w:r>
      <w:r w:rsidRPr="00F15806">
        <w:rPr>
          <w:rFonts w:ascii="Angsana New" w:hAnsi="Angsana New" w:cs="Angsana New"/>
          <w:i/>
          <w:iCs/>
          <w:sz w:val="32"/>
          <w:szCs w:val="32"/>
          <w:cs/>
        </w:rPr>
        <w:t>การเงินระหว่างกาล</w:t>
      </w:r>
      <w:r w:rsidRPr="00DD683C">
        <w:rPr>
          <w:rFonts w:ascii="Angsana New" w:hAnsi="Angsana New" w:cs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31226B67" w14:textId="4E7E5809" w:rsidR="008A447A" w:rsidRPr="009C2209" w:rsidRDefault="00345CEE" w:rsidP="007A0DF8">
      <w:pPr>
        <w:tabs>
          <w:tab w:val="left" w:pos="720"/>
          <w:tab w:val="center" w:pos="6480"/>
        </w:tabs>
        <w:spacing w:before="1440" w:line="420" w:lineRule="exact"/>
        <w:jc w:val="both"/>
        <w:rPr>
          <w:rFonts w:ascii="Angsana New" w:hAnsi="Angsana New"/>
          <w:sz w:val="32"/>
          <w:szCs w:val="32"/>
        </w:rPr>
      </w:pPr>
      <w:r w:rsidRPr="00345CEE">
        <w:rPr>
          <w:rFonts w:ascii="Angsana New" w:hAnsi="Angsana New"/>
          <w:sz w:val="32"/>
          <w:szCs w:val="32"/>
          <w:cs/>
        </w:rPr>
        <w:t>วิจิตร</w:t>
      </w:r>
      <w:r>
        <w:rPr>
          <w:rFonts w:ascii="Angsana New" w:hAnsi="Angsana New"/>
          <w:sz w:val="32"/>
          <w:szCs w:val="32"/>
        </w:rPr>
        <w:t xml:space="preserve"> </w:t>
      </w:r>
      <w:r w:rsidRPr="00345CEE">
        <w:rPr>
          <w:rFonts w:ascii="Angsana New" w:hAnsi="Angsana New"/>
          <w:sz w:val="32"/>
          <w:szCs w:val="32"/>
          <w:cs/>
        </w:rPr>
        <w:t>บัวศรี</w:t>
      </w:r>
    </w:p>
    <w:p w14:paraId="107F09D7" w14:textId="04AEB6AF" w:rsidR="008A447A" w:rsidRPr="009C2209" w:rsidRDefault="008A447A" w:rsidP="007A0DF8">
      <w:pPr>
        <w:tabs>
          <w:tab w:val="left" w:pos="720"/>
          <w:tab w:val="center" w:pos="6480"/>
        </w:tabs>
        <w:spacing w:after="240" w:line="420" w:lineRule="exact"/>
        <w:jc w:val="both"/>
        <w:rPr>
          <w:rFonts w:ascii="Angsana New" w:hAnsi="Angsana New"/>
          <w:sz w:val="32"/>
          <w:szCs w:val="32"/>
        </w:rPr>
      </w:pPr>
      <w:r w:rsidRPr="009C220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45CEE">
        <w:rPr>
          <w:rFonts w:ascii="Angsana New" w:hAnsi="Angsana New"/>
          <w:sz w:val="32"/>
          <w:szCs w:val="32"/>
        </w:rPr>
        <w:t>14167</w:t>
      </w:r>
    </w:p>
    <w:p w14:paraId="74A93227" w14:textId="77777777" w:rsidR="008A447A" w:rsidRPr="009C2209" w:rsidRDefault="008A447A" w:rsidP="007A0DF8">
      <w:pPr>
        <w:tabs>
          <w:tab w:val="left" w:pos="720"/>
          <w:tab w:val="center" w:pos="576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9C220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0C02E5">
        <w:rPr>
          <w:rFonts w:ascii="Angsana New" w:hAnsi="Angsana New" w:hint="cs"/>
          <w:sz w:val="32"/>
          <w:szCs w:val="32"/>
          <w:cs/>
        </w:rPr>
        <w:t>อีวาย</w:t>
      </w:r>
      <w:r w:rsidRPr="009C220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9F5F316" w14:textId="45D80A78" w:rsidR="00900CA2" w:rsidRPr="00E427E8" w:rsidRDefault="008A447A" w:rsidP="007A0DF8">
      <w:pPr>
        <w:tabs>
          <w:tab w:val="left" w:pos="4140"/>
        </w:tabs>
        <w:spacing w:line="420" w:lineRule="exact"/>
      </w:pPr>
      <w:r w:rsidRPr="009C2209">
        <w:rPr>
          <w:rFonts w:ascii="Angsana New" w:hAnsi="Angsana New"/>
          <w:sz w:val="32"/>
          <w:szCs w:val="32"/>
          <w:cs/>
        </w:rPr>
        <w:t>กรุงเทพฯ</w:t>
      </w:r>
      <w:r w:rsidRPr="00917519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 xml:space="preserve"> </w:t>
      </w:r>
      <w:r w:rsidR="009A52DF">
        <w:rPr>
          <w:rFonts w:ascii="Angsana New" w:hAnsi="Angsana New"/>
          <w:sz w:val="32"/>
          <w:szCs w:val="32"/>
        </w:rPr>
        <w:t>6</w:t>
      </w:r>
      <w:r w:rsidR="009113B6">
        <w:rPr>
          <w:rFonts w:ascii="Angsana New" w:hAnsi="Angsana New"/>
          <w:sz w:val="32"/>
          <w:szCs w:val="32"/>
        </w:rPr>
        <w:t xml:space="preserve"> </w:t>
      </w:r>
      <w:r w:rsidR="004B1997">
        <w:rPr>
          <w:rFonts w:ascii="Angsana New" w:hAnsi="Angsana New" w:hint="cs"/>
          <w:sz w:val="32"/>
          <w:szCs w:val="32"/>
          <w:cs/>
        </w:rPr>
        <w:t>พฤษภาคม</w:t>
      </w:r>
      <w:r w:rsidR="007F118A">
        <w:rPr>
          <w:rFonts w:ascii="Angsana New" w:hAnsi="Angsana New" w:hint="cs"/>
          <w:sz w:val="32"/>
          <w:szCs w:val="32"/>
          <w:cs/>
        </w:rPr>
        <w:t xml:space="preserve"> </w:t>
      </w:r>
      <w:r w:rsidR="003D048A">
        <w:rPr>
          <w:rFonts w:ascii="Angsana New" w:hAnsi="Angsana New"/>
          <w:sz w:val="32"/>
          <w:szCs w:val="32"/>
        </w:rPr>
        <w:t>256</w:t>
      </w:r>
      <w:r w:rsidR="004B1997">
        <w:rPr>
          <w:rFonts w:ascii="Angsana New" w:hAnsi="Angsana New"/>
          <w:sz w:val="32"/>
          <w:szCs w:val="32"/>
        </w:rPr>
        <w:t>9</w:t>
      </w:r>
    </w:p>
    <w:sectPr w:rsidR="00900CA2" w:rsidRPr="00E427E8" w:rsidSect="007F118A">
      <w:footerReference w:type="first" r:id="rId9"/>
      <w:pgSz w:w="11909" w:h="16834" w:code="9"/>
      <w:pgMar w:top="2880" w:right="1080" w:bottom="72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A29F8" w14:textId="77777777" w:rsidR="001036C7" w:rsidRDefault="001036C7" w:rsidP="0077481E">
      <w:r>
        <w:separator/>
      </w:r>
    </w:p>
  </w:endnote>
  <w:endnote w:type="continuationSeparator" w:id="0">
    <w:p w14:paraId="2DDB7FEA" w14:textId="77777777" w:rsidR="001036C7" w:rsidRDefault="001036C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D2A27" w14:textId="77777777" w:rsidR="00C65E60" w:rsidRPr="00C65E60" w:rsidRDefault="00C65E6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B92A" w14:textId="31F704D1" w:rsidR="00E64B2B" w:rsidRPr="00E64B2B" w:rsidRDefault="00E64B2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868D2" w14:textId="77777777" w:rsidR="001036C7" w:rsidRDefault="001036C7" w:rsidP="0077481E">
      <w:r>
        <w:separator/>
      </w:r>
    </w:p>
  </w:footnote>
  <w:footnote w:type="continuationSeparator" w:id="0">
    <w:p w14:paraId="74DCF354" w14:textId="77777777" w:rsidR="001036C7" w:rsidRDefault="001036C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1611B" w14:textId="77777777" w:rsidR="0077481E" w:rsidRDefault="0077481E" w:rsidP="0077481E">
    <w:pPr>
      <w:pStyle w:val="Header"/>
      <w:spacing w:before="240"/>
    </w:pPr>
  </w:p>
  <w:p w14:paraId="3BA7341B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47A"/>
    <w:rsid w:val="000011DF"/>
    <w:rsid w:val="000013DE"/>
    <w:rsid w:val="00001C18"/>
    <w:rsid w:val="00006627"/>
    <w:rsid w:val="00006970"/>
    <w:rsid w:val="00010A4E"/>
    <w:rsid w:val="000114C9"/>
    <w:rsid w:val="00011AE2"/>
    <w:rsid w:val="00012846"/>
    <w:rsid w:val="0001366D"/>
    <w:rsid w:val="00014D77"/>
    <w:rsid w:val="00016D87"/>
    <w:rsid w:val="000202BB"/>
    <w:rsid w:val="000203A6"/>
    <w:rsid w:val="00020810"/>
    <w:rsid w:val="00020E4A"/>
    <w:rsid w:val="000210D6"/>
    <w:rsid w:val="00021322"/>
    <w:rsid w:val="00021BF6"/>
    <w:rsid w:val="00022215"/>
    <w:rsid w:val="000223C6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99C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557"/>
    <w:rsid w:val="000A1B47"/>
    <w:rsid w:val="000A2483"/>
    <w:rsid w:val="000A24ED"/>
    <w:rsid w:val="000A26B0"/>
    <w:rsid w:val="000A28D2"/>
    <w:rsid w:val="000A29D8"/>
    <w:rsid w:val="000A39F4"/>
    <w:rsid w:val="000A3F8C"/>
    <w:rsid w:val="000A5220"/>
    <w:rsid w:val="000A5C16"/>
    <w:rsid w:val="000A6391"/>
    <w:rsid w:val="000B0636"/>
    <w:rsid w:val="000B0C5A"/>
    <w:rsid w:val="000B186F"/>
    <w:rsid w:val="000B3A28"/>
    <w:rsid w:val="000B3CC1"/>
    <w:rsid w:val="000B5D84"/>
    <w:rsid w:val="000B72E9"/>
    <w:rsid w:val="000B7441"/>
    <w:rsid w:val="000B7866"/>
    <w:rsid w:val="000C02E5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2382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CCD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36C7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B9A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5680"/>
    <w:rsid w:val="00147CD5"/>
    <w:rsid w:val="00151A24"/>
    <w:rsid w:val="001522AC"/>
    <w:rsid w:val="001525B3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7BE"/>
    <w:rsid w:val="00171D9C"/>
    <w:rsid w:val="0017214C"/>
    <w:rsid w:val="00176BCA"/>
    <w:rsid w:val="00177400"/>
    <w:rsid w:val="0018144B"/>
    <w:rsid w:val="0018217D"/>
    <w:rsid w:val="001827B9"/>
    <w:rsid w:val="001838CD"/>
    <w:rsid w:val="00183B22"/>
    <w:rsid w:val="00184E76"/>
    <w:rsid w:val="0018546E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061"/>
    <w:rsid w:val="001A31F2"/>
    <w:rsid w:val="001A33B5"/>
    <w:rsid w:val="001A493A"/>
    <w:rsid w:val="001A4980"/>
    <w:rsid w:val="001A53D2"/>
    <w:rsid w:val="001A5DA6"/>
    <w:rsid w:val="001A6270"/>
    <w:rsid w:val="001A7116"/>
    <w:rsid w:val="001B03BF"/>
    <w:rsid w:val="001B03FC"/>
    <w:rsid w:val="001B087D"/>
    <w:rsid w:val="001B1CC9"/>
    <w:rsid w:val="001B23D2"/>
    <w:rsid w:val="001B4902"/>
    <w:rsid w:val="001B4EE5"/>
    <w:rsid w:val="001B50B4"/>
    <w:rsid w:val="001B5EF5"/>
    <w:rsid w:val="001B653A"/>
    <w:rsid w:val="001C03E8"/>
    <w:rsid w:val="001C061A"/>
    <w:rsid w:val="001C0C3E"/>
    <w:rsid w:val="001C0C7F"/>
    <w:rsid w:val="001C1166"/>
    <w:rsid w:val="001C16D3"/>
    <w:rsid w:val="001C49CD"/>
    <w:rsid w:val="001D14FA"/>
    <w:rsid w:val="001D1A4B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1BBB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3BE4"/>
    <w:rsid w:val="0020420B"/>
    <w:rsid w:val="00204D5A"/>
    <w:rsid w:val="00206368"/>
    <w:rsid w:val="00206D4A"/>
    <w:rsid w:val="00207341"/>
    <w:rsid w:val="00207AD5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175"/>
    <w:rsid w:val="00235A87"/>
    <w:rsid w:val="002369CC"/>
    <w:rsid w:val="00237D97"/>
    <w:rsid w:val="0024225D"/>
    <w:rsid w:val="002427B0"/>
    <w:rsid w:val="00242AEE"/>
    <w:rsid w:val="00243E76"/>
    <w:rsid w:val="00243EB4"/>
    <w:rsid w:val="002465D3"/>
    <w:rsid w:val="00246A5D"/>
    <w:rsid w:val="002472AA"/>
    <w:rsid w:val="00251BE1"/>
    <w:rsid w:val="00252F0B"/>
    <w:rsid w:val="0025402A"/>
    <w:rsid w:val="0025443D"/>
    <w:rsid w:val="002548A7"/>
    <w:rsid w:val="00254DE7"/>
    <w:rsid w:val="00254E86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AE"/>
    <w:rsid w:val="002704D1"/>
    <w:rsid w:val="0027087D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10"/>
    <w:rsid w:val="00285272"/>
    <w:rsid w:val="0028527A"/>
    <w:rsid w:val="00285B7B"/>
    <w:rsid w:val="00286E86"/>
    <w:rsid w:val="00287E0F"/>
    <w:rsid w:val="0029000D"/>
    <w:rsid w:val="00291A1A"/>
    <w:rsid w:val="00291E19"/>
    <w:rsid w:val="002920E5"/>
    <w:rsid w:val="00292E11"/>
    <w:rsid w:val="00293014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878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605E"/>
    <w:rsid w:val="002C6858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121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198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3A28"/>
    <w:rsid w:val="00334F04"/>
    <w:rsid w:val="00335070"/>
    <w:rsid w:val="00335E5D"/>
    <w:rsid w:val="003360CC"/>
    <w:rsid w:val="003366E1"/>
    <w:rsid w:val="00336DEE"/>
    <w:rsid w:val="00337D54"/>
    <w:rsid w:val="00340089"/>
    <w:rsid w:val="00340DD9"/>
    <w:rsid w:val="00342919"/>
    <w:rsid w:val="00342A23"/>
    <w:rsid w:val="003438A5"/>
    <w:rsid w:val="003438F0"/>
    <w:rsid w:val="00344132"/>
    <w:rsid w:val="00344B38"/>
    <w:rsid w:val="00345CEE"/>
    <w:rsid w:val="00346DAC"/>
    <w:rsid w:val="00347677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3791"/>
    <w:rsid w:val="00374C0E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1A52"/>
    <w:rsid w:val="003920C3"/>
    <w:rsid w:val="0039235F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34A"/>
    <w:rsid w:val="003C5CA4"/>
    <w:rsid w:val="003C62F2"/>
    <w:rsid w:val="003C7408"/>
    <w:rsid w:val="003C79B0"/>
    <w:rsid w:val="003C7B1A"/>
    <w:rsid w:val="003D048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3BD"/>
    <w:rsid w:val="003E36DD"/>
    <w:rsid w:val="003E3F73"/>
    <w:rsid w:val="003E4B64"/>
    <w:rsid w:val="003E55E5"/>
    <w:rsid w:val="003E5607"/>
    <w:rsid w:val="003E592C"/>
    <w:rsid w:val="003E764C"/>
    <w:rsid w:val="003F0628"/>
    <w:rsid w:val="003F0BE0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24F"/>
    <w:rsid w:val="00413447"/>
    <w:rsid w:val="0041364B"/>
    <w:rsid w:val="004136C5"/>
    <w:rsid w:val="00415DFF"/>
    <w:rsid w:val="004168B6"/>
    <w:rsid w:val="00421416"/>
    <w:rsid w:val="00421761"/>
    <w:rsid w:val="004223AF"/>
    <w:rsid w:val="00422435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87E"/>
    <w:rsid w:val="00473B25"/>
    <w:rsid w:val="00474A5E"/>
    <w:rsid w:val="00474DFD"/>
    <w:rsid w:val="004777E6"/>
    <w:rsid w:val="00481207"/>
    <w:rsid w:val="0048224C"/>
    <w:rsid w:val="00482D87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566"/>
    <w:rsid w:val="004A3D7B"/>
    <w:rsid w:val="004A3EF9"/>
    <w:rsid w:val="004A64F2"/>
    <w:rsid w:val="004A657C"/>
    <w:rsid w:val="004A6928"/>
    <w:rsid w:val="004B0105"/>
    <w:rsid w:val="004B0827"/>
    <w:rsid w:val="004B199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0DB2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0F6D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7CF"/>
    <w:rsid w:val="00522874"/>
    <w:rsid w:val="00522D75"/>
    <w:rsid w:val="00523975"/>
    <w:rsid w:val="00523F7C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928"/>
    <w:rsid w:val="00560A53"/>
    <w:rsid w:val="00560E5A"/>
    <w:rsid w:val="005621A2"/>
    <w:rsid w:val="005653A5"/>
    <w:rsid w:val="00567181"/>
    <w:rsid w:val="00567BC5"/>
    <w:rsid w:val="00567D2C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915"/>
    <w:rsid w:val="005950BB"/>
    <w:rsid w:val="00595527"/>
    <w:rsid w:val="0059617F"/>
    <w:rsid w:val="0059705F"/>
    <w:rsid w:val="00597E68"/>
    <w:rsid w:val="005A0103"/>
    <w:rsid w:val="005A0578"/>
    <w:rsid w:val="005A184F"/>
    <w:rsid w:val="005A2CB4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7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17D6"/>
    <w:rsid w:val="00613638"/>
    <w:rsid w:val="00613917"/>
    <w:rsid w:val="00613FA3"/>
    <w:rsid w:val="006151F2"/>
    <w:rsid w:val="0061535D"/>
    <w:rsid w:val="006155D8"/>
    <w:rsid w:val="00615B13"/>
    <w:rsid w:val="006163B7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8D6"/>
    <w:rsid w:val="00631978"/>
    <w:rsid w:val="00633C26"/>
    <w:rsid w:val="00636334"/>
    <w:rsid w:val="00637356"/>
    <w:rsid w:val="00637422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20B"/>
    <w:rsid w:val="006534C0"/>
    <w:rsid w:val="006538D2"/>
    <w:rsid w:val="00653C59"/>
    <w:rsid w:val="006559DA"/>
    <w:rsid w:val="00655D54"/>
    <w:rsid w:val="0065601E"/>
    <w:rsid w:val="00657BAE"/>
    <w:rsid w:val="00657D25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7F6"/>
    <w:rsid w:val="00685053"/>
    <w:rsid w:val="0068782E"/>
    <w:rsid w:val="0069037B"/>
    <w:rsid w:val="0069115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46E2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450D"/>
    <w:rsid w:val="006C5661"/>
    <w:rsid w:val="006C5D09"/>
    <w:rsid w:val="006C64BB"/>
    <w:rsid w:val="006C6B11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17C8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757"/>
    <w:rsid w:val="00705E8E"/>
    <w:rsid w:val="007067AE"/>
    <w:rsid w:val="00706AC4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4C4"/>
    <w:rsid w:val="00714BFC"/>
    <w:rsid w:val="00715A03"/>
    <w:rsid w:val="00717030"/>
    <w:rsid w:val="007170C4"/>
    <w:rsid w:val="007170C9"/>
    <w:rsid w:val="00721FB7"/>
    <w:rsid w:val="007226B7"/>
    <w:rsid w:val="0072518A"/>
    <w:rsid w:val="00725308"/>
    <w:rsid w:val="00725351"/>
    <w:rsid w:val="0072575D"/>
    <w:rsid w:val="0073063A"/>
    <w:rsid w:val="00730FB5"/>
    <w:rsid w:val="007313EA"/>
    <w:rsid w:val="007333A0"/>
    <w:rsid w:val="00733A79"/>
    <w:rsid w:val="0073568C"/>
    <w:rsid w:val="007356C1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857"/>
    <w:rsid w:val="0074623A"/>
    <w:rsid w:val="00746297"/>
    <w:rsid w:val="00746F2E"/>
    <w:rsid w:val="007472C6"/>
    <w:rsid w:val="00752E43"/>
    <w:rsid w:val="00753DE1"/>
    <w:rsid w:val="0075493F"/>
    <w:rsid w:val="00755A3A"/>
    <w:rsid w:val="00755B5B"/>
    <w:rsid w:val="00762780"/>
    <w:rsid w:val="00762AB4"/>
    <w:rsid w:val="00762B2A"/>
    <w:rsid w:val="00764A70"/>
    <w:rsid w:val="00764EE6"/>
    <w:rsid w:val="00765830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14AB"/>
    <w:rsid w:val="00792100"/>
    <w:rsid w:val="00792CED"/>
    <w:rsid w:val="0079305E"/>
    <w:rsid w:val="00793F5E"/>
    <w:rsid w:val="00794ABC"/>
    <w:rsid w:val="0079740F"/>
    <w:rsid w:val="007A0B35"/>
    <w:rsid w:val="007A0DF8"/>
    <w:rsid w:val="007A170F"/>
    <w:rsid w:val="007A1AA1"/>
    <w:rsid w:val="007A218F"/>
    <w:rsid w:val="007A304A"/>
    <w:rsid w:val="007A310D"/>
    <w:rsid w:val="007A47DA"/>
    <w:rsid w:val="007A6665"/>
    <w:rsid w:val="007A6B2B"/>
    <w:rsid w:val="007A703E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07F1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18A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0D07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C15"/>
    <w:rsid w:val="0083353E"/>
    <w:rsid w:val="00834346"/>
    <w:rsid w:val="00835CF6"/>
    <w:rsid w:val="008363AA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FCE"/>
    <w:rsid w:val="00864B7E"/>
    <w:rsid w:val="00864E1B"/>
    <w:rsid w:val="008675A7"/>
    <w:rsid w:val="00873599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87972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1E56"/>
    <w:rsid w:val="008A2047"/>
    <w:rsid w:val="008A209A"/>
    <w:rsid w:val="008A25B6"/>
    <w:rsid w:val="008A27B6"/>
    <w:rsid w:val="008A3583"/>
    <w:rsid w:val="008A41CB"/>
    <w:rsid w:val="008A447A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09F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D75B6"/>
    <w:rsid w:val="008D7E51"/>
    <w:rsid w:val="008E180F"/>
    <w:rsid w:val="008E187B"/>
    <w:rsid w:val="008E24EC"/>
    <w:rsid w:val="008E358B"/>
    <w:rsid w:val="008E3D7C"/>
    <w:rsid w:val="008E3E21"/>
    <w:rsid w:val="008E43AD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3B6"/>
    <w:rsid w:val="00913530"/>
    <w:rsid w:val="009141C6"/>
    <w:rsid w:val="009143C0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1B8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273"/>
    <w:rsid w:val="00984F19"/>
    <w:rsid w:val="00985936"/>
    <w:rsid w:val="00985C6E"/>
    <w:rsid w:val="00985D1D"/>
    <w:rsid w:val="00985D6B"/>
    <w:rsid w:val="0098684E"/>
    <w:rsid w:val="00986B6F"/>
    <w:rsid w:val="00986C9E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2DF"/>
    <w:rsid w:val="009A5496"/>
    <w:rsid w:val="009A75D7"/>
    <w:rsid w:val="009A7FBB"/>
    <w:rsid w:val="009B097D"/>
    <w:rsid w:val="009B0F10"/>
    <w:rsid w:val="009B14AA"/>
    <w:rsid w:val="009B3721"/>
    <w:rsid w:val="009B4384"/>
    <w:rsid w:val="009B450C"/>
    <w:rsid w:val="009B5167"/>
    <w:rsid w:val="009B5A2A"/>
    <w:rsid w:val="009C020A"/>
    <w:rsid w:val="009C0BE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710F"/>
    <w:rsid w:val="009F07D8"/>
    <w:rsid w:val="009F150E"/>
    <w:rsid w:val="009F1C8A"/>
    <w:rsid w:val="009F246A"/>
    <w:rsid w:val="009F2DE0"/>
    <w:rsid w:val="009F4413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BF9"/>
    <w:rsid w:val="00A13857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577E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08C3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17A1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2FA"/>
    <w:rsid w:val="00AD4798"/>
    <w:rsid w:val="00AD5A99"/>
    <w:rsid w:val="00AD76C7"/>
    <w:rsid w:val="00AE3975"/>
    <w:rsid w:val="00AE3E96"/>
    <w:rsid w:val="00AE4A5E"/>
    <w:rsid w:val="00AF0D0E"/>
    <w:rsid w:val="00AF21BA"/>
    <w:rsid w:val="00AF23E0"/>
    <w:rsid w:val="00AF3719"/>
    <w:rsid w:val="00AF7D78"/>
    <w:rsid w:val="00B0058E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264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CF9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66FDF"/>
    <w:rsid w:val="00B72CBF"/>
    <w:rsid w:val="00B732FC"/>
    <w:rsid w:val="00B73ABF"/>
    <w:rsid w:val="00B73E26"/>
    <w:rsid w:val="00B7451C"/>
    <w:rsid w:val="00B74B26"/>
    <w:rsid w:val="00B7588C"/>
    <w:rsid w:val="00B75CCC"/>
    <w:rsid w:val="00B75D50"/>
    <w:rsid w:val="00B76863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DC4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29A1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8AF"/>
    <w:rsid w:val="00C21F4F"/>
    <w:rsid w:val="00C233FC"/>
    <w:rsid w:val="00C255BE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5E60"/>
    <w:rsid w:val="00C6609A"/>
    <w:rsid w:val="00C6684A"/>
    <w:rsid w:val="00C67011"/>
    <w:rsid w:val="00C670C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86032"/>
    <w:rsid w:val="00C87A29"/>
    <w:rsid w:val="00C9391F"/>
    <w:rsid w:val="00C945F8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072D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44F"/>
    <w:rsid w:val="00D004A1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99F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197"/>
    <w:rsid w:val="00D86B22"/>
    <w:rsid w:val="00D87BE2"/>
    <w:rsid w:val="00D91ADC"/>
    <w:rsid w:val="00D92040"/>
    <w:rsid w:val="00D931D2"/>
    <w:rsid w:val="00D94C02"/>
    <w:rsid w:val="00D94F1F"/>
    <w:rsid w:val="00D95621"/>
    <w:rsid w:val="00D95BB5"/>
    <w:rsid w:val="00D95F95"/>
    <w:rsid w:val="00D97EB7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8CC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83C"/>
    <w:rsid w:val="00DE103F"/>
    <w:rsid w:val="00DE23D5"/>
    <w:rsid w:val="00DE2A85"/>
    <w:rsid w:val="00DE2FEC"/>
    <w:rsid w:val="00DE31A8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27E8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B2B"/>
    <w:rsid w:val="00E65785"/>
    <w:rsid w:val="00E66215"/>
    <w:rsid w:val="00E662D4"/>
    <w:rsid w:val="00E67359"/>
    <w:rsid w:val="00E71B36"/>
    <w:rsid w:val="00E723D1"/>
    <w:rsid w:val="00E72CB5"/>
    <w:rsid w:val="00E755C3"/>
    <w:rsid w:val="00E75822"/>
    <w:rsid w:val="00E76501"/>
    <w:rsid w:val="00E76A51"/>
    <w:rsid w:val="00E77C30"/>
    <w:rsid w:val="00E82A61"/>
    <w:rsid w:val="00E85D7A"/>
    <w:rsid w:val="00E85DE7"/>
    <w:rsid w:val="00E8773E"/>
    <w:rsid w:val="00E905A8"/>
    <w:rsid w:val="00E9061F"/>
    <w:rsid w:val="00E92867"/>
    <w:rsid w:val="00E9384A"/>
    <w:rsid w:val="00E93AF2"/>
    <w:rsid w:val="00E9433A"/>
    <w:rsid w:val="00E9446A"/>
    <w:rsid w:val="00E949AB"/>
    <w:rsid w:val="00E956F3"/>
    <w:rsid w:val="00E9629E"/>
    <w:rsid w:val="00EA03A0"/>
    <w:rsid w:val="00EA2EE7"/>
    <w:rsid w:val="00EA32EB"/>
    <w:rsid w:val="00EA58D1"/>
    <w:rsid w:val="00EA5A75"/>
    <w:rsid w:val="00EB026D"/>
    <w:rsid w:val="00EB133B"/>
    <w:rsid w:val="00EB2B07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9D7"/>
    <w:rsid w:val="00EE2C91"/>
    <w:rsid w:val="00EE4ECD"/>
    <w:rsid w:val="00EE58E0"/>
    <w:rsid w:val="00EE65A2"/>
    <w:rsid w:val="00EE7440"/>
    <w:rsid w:val="00EF12BB"/>
    <w:rsid w:val="00EF14AB"/>
    <w:rsid w:val="00EF5C62"/>
    <w:rsid w:val="00EF659F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806"/>
    <w:rsid w:val="00F15FD1"/>
    <w:rsid w:val="00F164B1"/>
    <w:rsid w:val="00F1786A"/>
    <w:rsid w:val="00F179FE"/>
    <w:rsid w:val="00F17E2E"/>
    <w:rsid w:val="00F2122E"/>
    <w:rsid w:val="00F21E7C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19"/>
    <w:rsid w:val="00F52DC3"/>
    <w:rsid w:val="00F53C90"/>
    <w:rsid w:val="00F553B3"/>
    <w:rsid w:val="00F553C6"/>
    <w:rsid w:val="00F55B83"/>
    <w:rsid w:val="00F5650C"/>
    <w:rsid w:val="00F621FA"/>
    <w:rsid w:val="00F62963"/>
    <w:rsid w:val="00F62E63"/>
    <w:rsid w:val="00F630B3"/>
    <w:rsid w:val="00F639E9"/>
    <w:rsid w:val="00F64640"/>
    <w:rsid w:val="00F648B5"/>
    <w:rsid w:val="00F65A5E"/>
    <w:rsid w:val="00F66765"/>
    <w:rsid w:val="00F67D93"/>
    <w:rsid w:val="00F70657"/>
    <w:rsid w:val="00F70919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176"/>
    <w:rsid w:val="00F8383C"/>
    <w:rsid w:val="00F84588"/>
    <w:rsid w:val="00F84D19"/>
    <w:rsid w:val="00F85F1F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B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1E"/>
    <w:rsid w:val="00FC682B"/>
    <w:rsid w:val="00FC7C18"/>
    <w:rsid w:val="00FD05F1"/>
    <w:rsid w:val="00FD0658"/>
    <w:rsid w:val="00FD3A46"/>
    <w:rsid w:val="00FD41FE"/>
    <w:rsid w:val="00FD44F4"/>
    <w:rsid w:val="00FD4CEB"/>
    <w:rsid w:val="00FD4ECA"/>
    <w:rsid w:val="00FD51D3"/>
    <w:rsid w:val="00FD6028"/>
    <w:rsid w:val="00FD6939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1B901"/>
  <w15:docId w15:val="{F3665E7C-3089-43BD-A58F-3E2C7426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A447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6747F-5F2C-436D-B2E6-55E12EA9B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179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137</cp:revision>
  <cp:lastPrinted>2026-04-28T03:34:00Z</cp:lastPrinted>
  <dcterms:created xsi:type="dcterms:W3CDTF">2014-04-22T09:09:00Z</dcterms:created>
  <dcterms:modified xsi:type="dcterms:W3CDTF">2026-05-06T06:15:00Z</dcterms:modified>
</cp:coreProperties>
</file>