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5658273F" w:rsidR="00E807EC" w:rsidRPr="00463144" w:rsidRDefault="00BB2DB0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57142597" w:rsidR="00AD7733" w:rsidRPr="00463144" w:rsidRDefault="00BB2DB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30E624D7" w:rsidR="00136421" w:rsidRPr="00463144" w:rsidRDefault="00BB2DB0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40FFBC1" w:rsidR="005737E2" w:rsidRPr="00463144" w:rsidRDefault="00BB2DB0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054FE102" w:rsidR="005737E2" w:rsidRPr="00463144" w:rsidRDefault="00BB2DB0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4BCE2FCC" w:rsidR="005737E2" w:rsidRPr="00463144" w:rsidRDefault="00BB2DB0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0A9376CD" w:rsidR="00404CBA" w:rsidRDefault="00BB2DB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6D347649" w14:textId="099E0416" w:rsidR="009A2A7B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49B58C12" w:rsidR="00404CBA" w:rsidRPr="00463144" w:rsidRDefault="00BB2DB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24B66" w:rsidRPr="009566C2" w14:paraId="4D5ED5D2" w14:textId="77777777" w:rsidTr="00E37BB8">
        <w:tc>
          <w:tcPr>
            <w:tcW w:w="1188" w:type="dxa"/>
          </w:tcPr>
          <w:p w14:paraId="1ABDBA8C" w14:textId="09112078" w:rsidR="00724B66" w:rsidRDefault="00BB2DB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7BAA3FCF" w14:textId="7D3B22B7" w:rsidR="00724B66" w:rsidRPr="00463144" w:rsidRDefault="00724B66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24B66">
              <w:rPr>
                <w:rFonts w:ascii="Angsana New" w:hAnsi="Angsana New" w:hint="cs"/>
                <w:sz w:val="30"/>
                <w:szCs w:val="30"/>
                <w:cs/>
              </w:rPr>
              <w:t>เหตุการณ์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724B66">
              <w:rPr>
                <w:rFonts w:ascii="Angsana New" w:hAnsi="Angsana New" w:hint="cs"/>
                <w:sz w:val="30"/>
                <w:szCs w:val="30"/>
                <w:cs/>
              </w:rPr>
              <w:t>หลังรอบระยะเวลารายงาน</w:t>
            </w:r>
          </w:p>
        </w:tc>
      </w:tr>
      <w:tr w:rsidR="00950750" w:rsidRPr="009566C2" w14:paraId="387CD313" w14:textId="77777777" w:rsidTr="00E37BB8">
        <w:tc>
          <w:tcPr>
            <w:tcW w:w="1188" w:type="dxa"/>
          </w:tcPr>
          <w:p w14:paraId="4C0A6DE5" w14:textId="3D868C7B" w:rsidR="00950750" w:rsidRDefault="00BB2DB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4726D9C2" w14:textId="542AA584" w:rsidR="00950750" w:rsidRPr="00724B66" w:rsidRDefault="0095075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66F82399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  <w:sectPr w:rsidR="00547DEC" w:rsidSect="006C4E4D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2" w:chapStyle="1"/>
          <w:cols w:space="720"/>
          <w:docGrid w:linePitch="245"/>
        </w:sectPr>
      </w:pPr>
    </w:p>
    <w:p w14:paraId="6250A5B5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79671B" w14:textId="270D4E08" w:rsidR="00547DEC" w:rsidRPr="002F7D36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BB2DB0" w:rsidRPr="00BB2DB0">
        <w:rPr>
          <w:rFonts w:ascii="Angsana New" w:hAnsi="Angsana New"/>
          <w:sz w:val="30"/>
          <w:szCs w:val="30"/>
        </w:rPr>
        <w:t>14</w:t>
      </w:r>
      <w:r w:rsidR="00F93C83">
        <w:rPr>
          <w:rFonts w:ascii="Angsana New" w:hAnsi="Angsana New"/>
          <w:sz w:val="30"/>
          <w:szCs w:val="30"/>
          <w:cs/>
        </w:rPr>
        <w:t xml:space="preserve"> </w:t>
      </w:r>
      <w:r w:rsidR="00F93C8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B2DB0" w:rsidRPr="00BB2DB0">
        <w:rPr>
          <w:rFonts w:ascii="Angsana New" w:hAnsi="Angsana New"/>
          <w:sz w:val="30"/>
          <w:szCs w:val="30"/>
        </w:rPr>
        <w:t>2569</w:t>
      </w:r>
    </w:p>
    <w:p w14:paraId="2F753F7E" w14:textId="77777777" w:rsidR="00547DEC" w:rsidRPr="00102274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117F98" w14:textId="3A3BDAE2" w:rsidR="00547DEC" w:rsidRPr="00537948" w:rsidRDefault="00BB2DB0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BB2DB0">
        <w:rPr>
          <w:rFonts w:ascii="Angsana New" w:hAnsi="Angsana New" w:cs="Angsana New"/>
          <w:b/>
          <w:bCs/>
          <w:lang w:val="en-US"/>
        </w:rPr>
        <w:t>1</w:t>
      </w:r>
      <w:r w:rsidR="00547DEC" w:rsidRPr="0053794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537948" w:rsidRDefault="00547DEC" w:rsidP="00547DE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807C069" w14:textId="2F6AF538" w:rsidR="00547DEC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Pr="006D076A">
        <w:rPr>
          <w:rFonts w:ascii="Angsana New" w:hAnsi="Angsana New" w:cs="Angsana New"/>
          <w:cs/>
        </w:rPr>
        <w:t>ผลิตเพลา</w:t>
      </w:r>
      <w:r w:rsidRPr="006D076A">
        <w:rPr>
          <w:rFonts w:ascii="Angsana New" w:hAnsi="Angsana New" w:cs="Angsana New" w:hint="cs"/>
          <w:cs/>
        </w:rPr>
        <w:t>ข้าง</w:t>
      </w:r>
      <w:r w:rsidRPr="006D076A">
        <w:rPr>
          <w:rFonts w:ascii="Angsana New" w:hAnsi="Angsana New" w:cs="Angsana New"/>
          <w:cs/>
        </w:rPr>
        <w:t>และ</w:t>
      </w:r>
      <w:r w:rsidRPr="006D076A">
        <w:rPr>
          <w:rFonts w:ascii="Angsana New" w:hAnsi="Angsana New" w:cs="Angsana New" w:hint="cs"/>
          <w:cs/>
        </w:rPr>
        <w:t>เพลา</w:t>
      </w:r>
      <w:r w:rsidRPr="006D076A">
        <w:rPr>
          <w:rFonts w:ascii="Angsana New" w:hAnsi="Angsana New" w:cs="Angsana New"/>
          <w:cs/>
        </w:rPr>
        <w:t>รองแหนบ รายละ</w:t>
      </w:r>
      <w:r w:rsidRPr="00537948">
        <w:rPr>
          <w:rFonts w:ascii="Angsana New" w:hAnsi="Angsana New" w:cs="Angsana New"/>
          <w:cs/>
        </w:rPr>
        <w:t>เอียดของบริษัทย่อย</w:t>
      </w:r>
      <w:r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537948">
        <w:rPr>
          <w:rFonts w:ascii="Angsana New" w:hAnsi="Angsana New" w:cs="Angsana New"/>
          <w:cs/>
        </w:rPr>
        <w:t xml:space="preserve"> ณ </w:t>
      </w:r>
      <w:r w:rsidRPr="00537948">
        <w:rPr>
          <w:rFonts w:ascii="Angsana New" w:hAnsi="Angsana New" w:cs="Angsana New" w:hint="cs"/>
          <w:cs/>
        </w:rPr>
        <w:t xml:space="preserve">วันที่ </w:t>
      </w:r>
      <w:r w:rsidR="00BB2DB0" w:rsidRPr="00BB2DB0">
        <w:rPr>
          <w:rFonts w:ascii="Angsana New" w:hAnsi="Angsana New" w:cs="Angsana New"/>
          <w:lang w:val="en-US"/>
        </w:rPr>
        <w:t>31</w:t>
      </w:r>
      <w:r w:rsidR="00F93C83">
        <w:rPr>
          <w:rFonts w:ascii="Angsana New" w:hAnsi="Angsana New" w:cs="Angsana New"/>
          <w:lang w:val="en-US"/>
        </w:rPr>
        <w:t xml:space="preserve"> </w:t>
      </w:r>
      <w:r w:rsidR="00F93C83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BB2DB0" w:rsidRPr="00BB2DB0">
        <w:rPr>
          <w:rFonts w:ascii="Angsana New" w:hAnsi="Angsana New" w:cs="Angsana New"/>
          <w:lang w:val="en-US"/>
        </w:rPr>
        <w:t>2569</w:t>
      </w:r>
      <w:r w:rsidRPr="00537948">
        <w:rPr>
          <w:rFonts w:ascii="Angsana New" w:hAnsi="Angsana New" w:cs="Angsana New" w:hint="cs"/>
          <w:cs/>
          <w:lang w:val="en-US"/>
        </w:rPr>
        <w:t xml:space="preserve"> </w:t>
      </w:r>
      <w:r w:rsidRPr="00537948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="00BB2DB0" w:rsidRPr="00BB2DB0">
        <w:rPr>
          <w:rFonts w:ascii="Angsana New" w:hAnsi="Angsana New" w:cs="Angsana New"/>
          <w:lang w:val="en-US"/>
        </w:rPr>
        <w:t>31</w:t>
      </w:r>
      <w:r w:rsidRPr="00537948">
        <w:rPr>
          <w:rFonts w:ascii="Angsana New" w:hAnsi="Angsana New" w:cs="Angsana New"/>
          <w:cs/>
        </w:rPr>
        <w:t xml:space="preserve"> ธันวาค</w:t>
      </w:r>
      <w:r w:rsidRPr="00537948">
        <w:rPr>
          <w:rFonts w:ascii="Angsana New" w:hAnsi="Angsana New" w:cs="Angsana New" w:hint="cs"/>
          <w:cs/>
        </w:rPr>
        <w:t xml:space="preserve">ม </w:t>
      </w:r>
      <w:r w:rsidR="00BB2DB0" w:rsidRPr="00BB2DB0">
        <w:rPr>
          <w:rFonts w:ascii="Angsana New" w:hAnsi="Angsana New" w:cs="Angsana New"/>
          <w:lang w:val="en-US"/>
        </w:rPr>
        <w:t>2568</w:t>
      </w:r>
      <w:r w:rsidRPr="00537948">
        <w:rPr>
          <w:rFonts w:ascii="Angsana New" w:hAnsi="Angsana New" w:cs="Angsana New"/>
          <w:cs/>
        </w:rPr>
        <w:t xml:space="preserve"> </w:t>
      </w:r>
      <w:r w:rsidRPr="00537948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="00BB2DB0" w:rsidRPr="00BB2DB0">
        <w:rPr>
          <w:rFonts w:ascii="Angsana New" w:hAnsi="Angsana New" w:cs="Angsana New"/>
          <w:lang w:val="en-US"/>
        </w:rPr>
        <w:t>4</w:t>
      </w:r>
    </w:p>
    <w:p w14:paraId="1C6D48CC" w14:textId="65F170E1" w:rsidR="00547DEC" w:rsidRPr="00102274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8E8CFB" w14:textId="3378394A" w:rsidR="00547DEC" w:rsidRPr="00537948" w:rsidRDefault="00BB2DB0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BB2DB0">
        <w:rPr>
          <w:rFonts w:ascii="Angsana New" w:hAnsi="Angsana New" w:cs="Angsana New"/>
          <w:b/>
          <w:bCs/>
          <w:lang w:val="en-US"/>
        </w:rPr>
        <w:t>2</w:t>
      </w:r>
      <w:r w:rsidR="00547DEC"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E77D79" w:rsidRDefault="00547DEC" w:rsidP="00547DEC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39B9A5D6" w14:textId="78F8F532" w:rsidR="00547DEC" w:rsidRPr="000C6BA7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E825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537948">
        <w:rPr>
          <w:rFonts w:ascii="Angsana New" w:hAnsi="Angsana New" w:hint="cs"/>
          <w:cs/>
        </w:rPr>
        <w:t xml:space="preserve">    </w:t>
      </w:r>
      <w:r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537948">
        <w:rPr>
          <w:rFonts w:ascii="Angsana New" w:hAnsi="Angsana New"/>
          <w:sz w:val="30"/>
          <w:szCs w:val="30"/>
          <w:cs/>
        </w:rPr>
        <w:t>“</w:t>
      </w: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>”</w:t>
      </w:r>
      <w:r w:rsidRPr="00537948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B2DB0" w:rsidRPr="00BB2DB0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7948">
        <w:rPr>
          <w:rFonts w:ascii="Angsana New" w:hAnsi="Angsana New"/>
          <w:sz w:val="30"/>
          <w:szCs w:val="30"/>
          <w:cs/>
        </w:rPr>
        <w:t xml:space="preserve"> งบการเงิน</w:t>
      </w:r>
      <w:r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E77D79">
        <w:rPr>
          <w:rFonts w:ascii="Angsana New" w:hAnsi="Angsana New" w:hint="cs"/>
          <w:sz w:val="30"/>
          <w:szCs w:val="30"/>
          <w:cs/>
        </w:rPr>
        <w:t>ใน</w:t>
      </w:r>
      <w:r w:rsidRPr="00E77D79">
        <w:rPr>
          <w:rFonts w:ascii="Angsana New" w:hAnsi="Angsana New" w:hint="cs"/>
          <w:cs/>
        </w:rPr>
        <w:t xml:space="preserve">    </w:t>
      </w:r>
      <w:r w:rsidRPr="00E77D79">
        <w:rPr>
          <w:rFonts w:ascii="Angsana New" w:hAnsi="Angsana New"/>
          <w:cs/>
        </w:rPr>
        <w:br/>
      </w:r>
      <w:r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Pr="00537948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="00BB2DB0" w:rsidRPr="00BB2DB0">
        <w:rPr>
          <w:rFonts w:ascii="Angsana New" w:hAnsi="Angsana New"/>
          <w:sz w:val="30"/>
          <w:szCs w:val="30"/>
        </w:rPr>
        <w:t>31</w:t>
      </w:r>
      <w:r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B2DB0" w:rsidRPr="00BB2DB0">
        <w:rPr>
          <w:rFonts w:ascii="Angsana New" w:hAnsi="Angsana New"/>
          <w:sz w:val="30"/>
          <w:szCs w:val="30"/>
        </w:rPr>
        <w:t>2568</w:t>
      </w:r>
    </w:p>
    <w:p w14:paraId="221BD47E" w14:textId="77777777" w:rsidR="00547DEC" w:rsidRPr="00EA4BD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B39FC5" w14:textId="106EC154" w:rsidR="00547DE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BB2DB0" w:rsidRPr="00BB2DB0">
        <w:rPr>
          <w:rFonts w:ascii="Angsana New" w:hAnsi="Angsana New"/>
          <w:sz w:val="30"/>
          <w:szCs w:val="30"/>
        </w:rPr>
        <w:t>31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BB2DB0" w:rsidRPr="00BB2DB0">
        <w:rPr>
          <w:rFonts w:ascii="Angsana New" w:hAnsi="Angsana New"/>
          <w:sz w:val="30"/>
          <w:szCs w:val="30"/>
        </w:rPr>
        <w:t>2568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</w:p>
    <w:p w14:paraId="4590DB2B" w14:textId="77777777" w:rsidR="001B3715" w:rsidRDefault="001B3715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9F4DE" w14:textId="77777777" w:rsidR="001B3715" w:rsidRDefault="001B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s/>
        </w:rPr>
        <w:br w:type="page"/>
      </w:r>
    </w:p>
    <w:p w14:paraId="67E73983" w14:textId="58A59783" w:rsidR="0091427E" w:rsidRDefault="00BB2DB0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BB2DB0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91427E" w:rsidRPr="0088680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767F88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61"/>
        <w:gridCol w:w="990"/>
        <w:gridCol w:w="279"/>
        <w:gridCol w:w="1080"/>
        <w:gridCol w:w="270"/>
        <w:gridCol w:w="1071"/>
      </w:tblGrid>
      <w:tr w:rsidR="00504B97" w:rsidRPr="008733FB" w14:paraId="4D9354DE" w14:textId="77777777" w:rsidTr="00504B97">
        <w:trPr>
          <w:trHeight w:val="87"/>
          <w:tblHeader/>
        </w:trPr>
        <w:tc>
          <w:tcPr>
            <w:tcW w:w="4500" w:type="dxa"/>
          </w:tcPr>
          <w:p w14:paraId="6CEECD71" w14:textId="77777777" w:rsidR="00504B97" w:rsidRPr="006F0709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204C6C57" w14:textId="77777777" w:rsidR="00504B97" w:rsidRPr="008733FB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EE50047" w14:textId="77777777" w:rsidR="00504B97" w:rsidRPr="008733FB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22485FE3" w14:textId="77777777" w:rsidR="00504B97" w:rsidRPr="008733FB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9C2" w:rsidRPr="008733FB" w14:paraId="572E90D8" w14:textId="77777777" w:rsidTr="00504B97">
        <w:trPr>
          <w:tblHeader/>
        </w:trPr>
        <w:tc>
          <w:tcPr>
            <w:tcW w:w="4500" w:type="dxa"/>
          </w:tcPr>
          <w:p w14:paraId="282B947A" w14:textId="4EFA857B" w:rsidR="001809C2" w:rsidRPr="006F0709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2AEBDF44" w14:textId="15E63F3B" w:rsidR="001809C2" w:rsidRPr="008733FB" w:rsidRDefault="00BB2DB0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35E11077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17A21" w14:textId="5FEFD855" w:rsidR="001809C2" w:rsidRPr="008733FB" w:rsidRDefault="00BB2DB0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8F6EFBF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84F39" w14:textId="56FF7054" w:rsidR="001809C2" w:rsidRPr="008733FB" w:rsidRDefault="00BB2DB0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E41992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B5C40B" w14:textId="510711E8" w:rsidR="001809C2" w:rsidRPr="008733FB" w:rsidRDefault="00BB2DB0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809C2" w:rsidRPr="008733FB" w14:paraId="43C1A017" w14:textId="77777777" w:rsidTr="00504B97">
        <w:trPr>
          <w:tblHeader/>
        </w:trPr>
        <w:tc>
          <w:tcPr>
            <w:tcW w:w="4500" w:type="dxa"/>
          </w:tcPr>
          <w:p w14:paraId="307786CF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747B92F4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09C2" w:rsidRPr="008733FB" w14:paraId="0C97ADF6" w14:textId="77777777" w:rsidTr="00504B97">
        <w:tc>
          <w:tcPr>
            <w:tcW w:w="4500" w:type="dxa"/>
          </w:tcPr>
          <w:p w14:paraId="76275929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946CAF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F1A59E6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7D513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B611F2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B34CD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565AE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9A8971" w14:textId="77777777" w:rsidR="001809C2" w:rsidRPr="008733FB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38609F36" w14:textId="77777777" w:rsidTr="00792549">
        <w:tc>
          <w:tcPr>
            <w:tcW w:w="4500" w:type="dxa"/>
          </w:tcPr>
          <w:p w14:paraId="27B4B7FC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B02F518" w14:textId="21752EB3" w:rsidR="00A0289A" w:rsidRPr="008733FB" w:rsidRDefault="00D978EF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B817C8D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93F71A" w14:textId="57E9BB29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347B7E08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CDBB" w14:textId="0C4D7053" w:rsidR="00A0289A" w:rsidRPr="008733FB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4723B9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32512B" w14:textId="11888996" w:rsidR="00A0289A" w:rsidRPr="008733FB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89A" w:rsidRPr="008733FB" w14:paraId="7A184A14" w14:textId="77777777" w:rsidTr="00792549">
        <w:tc>
          <w:tcPr>
            <w:tcW w:w="4500" w:type="dxa"/>
          </w:tcPr>
          <w:p w14:paraId="6DC8A41F" w14:textId="77777777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454D1A5E" w14:textId="278D475F" w:rsidR="00A0289A" w:rsidRPr="001D6932" w:rsidRDefault="00D978EF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9F97193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6DDAF" w14:textId="5C87204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1DF34EC7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1F7B8" w14:textId="660EEBEF" w:rsidR="00A0289A" w:rsidRPr="001D693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  <w:vAlign w:val="bottom"/>
          </w:tcPr>
          <w:p w14:paraId="24291600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3DD4C4" w14:textId="6CC1B3C4" w:rsidR="00A0289A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A0289A" w:rsidRPr="008733FB" w14:paraId="3E082831" w14:textId="77777777" w:rsidTr="00504B97">
        <w:tc>
          <w:tcPr>
            <w:tcW w:w="4500" w:type="dxa"/>
          </w:tcPr>
          <w:p w14:paraId="0F811834" w14:textId="77777777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68A2C8C" w14:textId="13CC5290" w:rsidR="00A0289A" w:rsidRPr="001D6932" w:rsidRDefault="00D978EF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DDBF6C3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967300" w14:textId="46EE395B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8C6B0DF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C4E1A" w14:textId="34EB6F61" w:rsidR="00A0289A" w:rsidRPr="001D6932" w:rsidRDefault="00BB2DB0" w:rsidP="00CD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CD154A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6B66331" w14:textId="333FD1EA" w:rsidR="00A0289A" w:rsidRPr="008733FB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89A" w:rsidRPr="008733FB" w14:paraId="67B519FC" w14:textId="77777777" w:rsidTr="00504B97">
        <w:tc>
          <w:tcPr>
            <w:tcW w:w="4500" w:type="dxa"/>
          </w:tcPr>
          <w:p w14:paraId="59FAAE06" w14:textId="77777777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00F30E4D" w14:textId="20880F78" w:rsidR="00A0289A" w:rsidRPr="001D6932" w:rsidRDefault="00D978EF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7784597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26C61" w14:textId="7F013CBB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9D47EE5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4FB7C" w14:textId="4DC94790" w:rsidR="00A0289A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008F93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890D7D6" w14:textId="3B8CBA1D" w:rsidR="00A0289A" w:rsidRPr="001D693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0289A" w:rsidRPr="008733FB" w14:paraId="1C3E6841" w14:textId="77777777" w:rsidTr="00504B97">
        <w:tc>
          <w:tcPr>
            <w:tcW w:w="4500" w:type="dxa"/>
          </w:tcPr>
          <w:p w14:paraId="29B2D275" w14:textId="77777777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4C409A49" w14:textId="1EC62811" w:rsidR="00A0289A" w:rsidRPr="001D6932" w:rsidRDefault="00D978EF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56BBCCE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372651" w14:textId="6D83CCE3" w:rsidR="00A0289A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6BC5D873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DAAB1" w14:textId="5E9D3553" w:rsidR="00A0289A" w:rsidRDefault="00BB2DB0" w:rsidP="00CD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5A05F7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A3C160" w14:textId="0D5DF672" w:rsidR="00A0289A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0289A" w:rsidRPr="00636712" w14:paraId="0D82BF57" w14:textId="77777777" w:rsidTr="00504B97">
        <w:tc>
          <w:tcPr>
            <w:tcW w:w="4500" w:type="dxa"/>
          </w:tcPr>
          <w:p w14:paraId="21323A11" w14:textId="77777777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EA5759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F25BB83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763B0" w14:textId="306FABA9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D81B46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B1915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E0D7F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F8BD4C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4235A18E" w14:textId="77777777" w:rsidTr="00504B97">
        <w:tc>
          <w:tcPr>
            <w:tcW w:w="4500" w:type="dxa"/>
          </w:tcPr>
          <w:p w14:paraId="6BF31EF4" w14:textId="77777777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8F7793D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F30A13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670D8" w14:textId="1E4F7BAB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3B3BE5A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A38CB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1A321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5C0B99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6196C7BF" w14:textId="77777777" w:rsidTr="00504B97">
        <w:tc>
          <w:tcPr>
            <w:tcW w:w="4500" w:type="dxa"/>
          </w:tcPr>
          <w:p w14:paraId="04969FEF" w14:textId="0EDC0388" w:rsidR="00A0289A" w:rsidRPr="005402B6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1824DF9" w14:textId="6636EB00" w:rsidR="00A0289A" w:rsidRPr="001D6932" w:rsidRDefault="006F40E5" w:rsidP="006F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EF5FB23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03199" w14:textId="1D0F32AD" w:rsidR="00A0289A" w:rsidRPr="001D693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4B6BAA26" w14:textId="77777777" w:rsidR="00A0289A" w:rsidRPr="001D693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B5F66" w14:textId="7CEECA2E" w:rsidR="00A0289A" w:rsidRPr="001D6932" w:rsidRDefault="00662DBB" w:rsidP="0066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7C5F7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B25C95" w14:textId="0B12BFD2" w:rsidR="00A0289A" w:rsidRPr="008733FB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89A" w:rsidRPr="00636712" w14:paraId="035DC5E0" w14:textId="77777777" w:rsidTr="00504B97">
        <w:tc>
          <w:tcPr>
            <w:tcW w:w="4500" w:type="dxa"/>
          </w:tcPr>
          <w:p w14:paraId="13E3103F" w14:textId="77777777" w:rsidR="00A0289A" w:rsidRPr="005402B6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F30573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E24C7F8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861F8" w14:textId="7C34698B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67317BA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1E9A1" w14:textId="430176E6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C7BAA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30E8C0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567A7AD7" w14:textId="77777777" w:rsidTr="00504B97">
        <w:tc>
          <w:tcPr>
            <w:tcW w:w="4500" w:type="dxa"/>
          </w:tcPr>
          <w:p w14:paraId="3F7CD7B9" w14:textId="77777777" w:rsidR="00A0289A" w:rsidRPr="005402B6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1080" w:type="dxa"/>
          </w:tcPr>
          <w:p w14:paraId="336CBAA3" w14:textId="77777777" w:rsidR="00A0289A" w:rsidRPr="00E37BB8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40BE4D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18DED" w14:textId="22A33FF8" w:rsidR="00A0289A" w:rsidRPr="00E41F7D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D3EA3F9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5705C" w14:textId="77777777" w:rsidR="00A0289A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4384A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003192" w14:textId="77777777" w:rsidR="00A0289A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21A64AD2" w14:textId="77777777" w:rsidTr="00504B97">
        <w:tc>
          <w:tcPr>
            <w:tcW w:w="4500" w:type="dxa"/>
          </w:tcPr>
          <w:p w14:paraId="33C76AEA" w14:textId="77777777" w:rsidR="00A0289A" w:rsidRPr="005402B6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2B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45D6090" w14:textId="2FBE0325" w:rsidR="00A0289A" w:rsidRPr="00E37BB8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0D4E27B7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566230" w14:textId="299990F5" w:rsidR="00A0289A" w:rsidRPr="00E41F7D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" w:type="dxa"/>
          </w:tcPr>
          <w:p w14:paraId="2F018296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B8257" w14:textId="4A8D5709" w:rsidR="00A0289A" w:rsidRDefault="004A6BC8" w:rsidP="009D7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4393E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D4E01C" w14:textId="633F4AE6" w:rsidR="00A0289A" w:rsidRDefault="00A0289A" w:rsidP="00DF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0289A" w:rsidRPr="00636712" w14:paraId="7F901DCF" w14:textId="77777777" w:rsidTr="00504B97">
        <w:tc>
          <w:tcPr>
            <w:tcW w:w="4500" w:type="dxa"/>
          </w:tcPr>
          <w:p w14:paraId="03911A0F" w14:textId="77777777" w:rsidR="00A0289A" w:rsidRPr="00636712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A154AA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39E5D5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301C1" w14:textId="275448F9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FD7402D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5C9E1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E73D1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0DB972" w14:textId="77777777" w:rsidR="00A0289A" w:rsidRPr="0063671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7672D793" w14:textId="77777777" w:rsidTr="00504B97">
        <w:tc>
          <w:tcPr>
            <w:tcW w:w="4500" w:type="dxa"/>
          </w:tcPr>
          <w:p w14:paraId="56D48569" w14:textId="77777777" w:rsidR="00A0289A" w:rsidRPr="008733FB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20EE6AF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0B4A3BD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A4D2C" w14:textId="0AC2EC20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96F5DB7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AF475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10CD4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C5D46B" w14:textId="77777777" w:rsidR="00A0289A" w:rsidRPr="008733FB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6C8EF45D" w14:textId="77777777" w:rsidTr="00504B97">
        <w:tc>
          <w:tcPr>
            <w:tcW w:w="4500" w:type="dxa"/>
          </w:tcPr>
          <w:p w14:paraId="2EC516EB" w14:textId="77777777" w:rsidR="00A0289A" w:rsidRPr="006D4613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A0CFA3B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88080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68AE2" w14:textId="6BD9C7C3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25AFEE1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0E477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98432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D13945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89A" w:rsidRPr="008733FB" w14:paraId="59C40301" w14:textId="77777777" w:rsidTr="00504B97">
        <w:tc>
          <w:tcPr>
            <w:tcW w:w="4500" w:type="dxa"/>
          </w:tcPr>
          <w:p w14:paraId="43418DFE" w14:textId="77777777" w:rsidR="00A0289A" w:rsidRPr="006D4613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44F12D01" w14:textId="4A87E8E0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  <w:r w:rsidR="005E4B78" w:rsidRPr="008148A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73585022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072137" w14:textId="2FC81136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9" w:type="dxa"/>
          </w:tcPr>
          <w:p w14:paraId="1291EE02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490F5" w14:textId="04F3C294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  <w:r w:rsidR="005E4B78" w:rsidRPr="008148A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19AC65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F76AAC" w14:textId="276E2271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A0289A" w:rsidRPr="008733FB" w14:paraId="1D31807C" w14:textId="77777777" w:rsidTr="00504B97">
        <w:tc>
          <w:tcPr>
            <w:tcW w:w="4500" w:type="dxa"/>
          </w:tcPr>
          <w:p w14:paraId="4FB411E2" w14:textId="77777777" w:rsidR="00A0289A" w:rsidRPr="006D4613" w:rsidRDefault="00A0289A" w:rsidP="00A0289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EE0BF" w14:textId="63B06FA8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DA0CA78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41138" w14:textId="7733FC79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19570F4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B11CA" w14:textId="0DADAD37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86415C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3862B22" w14:textId="188CC58C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89A" w:rsidRPr="008733FB" w14:paraId="2F3783CA" w14:textId="77777777" w:rsidTr="00504B97">
        <w:tc>
          <w:tcPr>
            <w:tcW w:w="4500" w:type="dxa"/>
          </w:tcPr>
          <w:p w14:paraId="0F1AD351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297BBB" w14:textId="4ED30E70" w:rsidR="00A0289A" w:rsidRPr="008148A2" w:rsidRDefault="005E4B78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61" w:type="dxa"/>
          </w:tcPr>
          <w:p w14:paraId="397C7C57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BAF36A" w14:textId="6AEA4B66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9" w:type="dxa"/>
          </w:tcPr>
          <w:p w14:paraId="5A19133B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03A3AA" w14:textId="1759ED4A" w:rsidR="00A0289A" w:rsidRPr="008148A2" w:rsidRDefault="005E4B78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9AA7372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B1BA937" w14:textId="10E8DE84" w:rsidR="00A0289A" w:rsidRPr="008148A2" w:rsidRDefault="00BB2DB0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A0289A" w:rsidRPr="008733FB" w14:paraId="74578262" w14:textId="77777777" w:rsidTr="00504B97">
        <w:tc>
          <w:tcPr>
            <w:tcW w:w="4500" w:type="dxa"/>
          </w:tcPr>
          <w:p w14:paraId="29CF0F97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95DEB6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B8DB134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D3DD80" w14:textId="3E866A99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BE54786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F5B938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F7582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7DBBFBC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89A" w:rsidRPr="008733FB" w14:paraId="1EC69348" w14:textId="77777777" w:rsidTr="00504B97">
        <w:tc>
          <w:tcPr>
            <w:tcW w:w="4500" w:type="dxa"/>
          </w:tcPr>
          <w:p w14:paraId="5C31E9CD" w14:textId="77777777" w:rsidR="00A0289A" w:rsidRPr="006D4613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1E35596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957157E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E02684" w14:textId="5CD9E1A8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327912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A472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07B76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4D33BD" w14:textId="77777777" w:rsidR="00A0289A" w:rsidRPr="008148A2" w:rsidRDefault="00A0289A" w:rsidP="00A0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752D" w:rsidRPr="008733FB" w14:paraId="4B0685C0" w14:textId="77777777" w:rsidTr="00504B97">
        <w:tc>
          <w:tcPr>
            <w:tcW w:w="4500" w:type="dxa"/>
          </w:tcPr>
          <w:p w14:paraId="430CFEC8" w14:textId="77777777" w:rsidR="0036752D" w:rsidRPr="006D4613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4971F63" w14:textId="59FEC2EF" w:rsidR="0036752D" w:rsidRPr="008148A2" w:rsidRDefault="005E4B78" w:rsidP="005E4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49C05EA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B9988" w14:textId="2FE4790F" w:rsidR="0036752D" w:rsidRPr="008148A2" w:rsidRDefault="00BB2DB0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2C5DC0BD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7CD55" w14:textId="5CA8E443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CF1F8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EBAADB" w14:textId="434C53F4" w:rsidR="0036752D" w:rsidRPr="008148A2" w:rsidRDefault="0036752D" w:rsidP="00DF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6752D" w:rsidRPr="004F014A" w14:paraId="1D22E5FE" w14:textId="77777777" w:rsidTr="00504B97">
        <w:tc>
          <w:tcPr>
            <w:tcW w:w="4500" w:type="dxa"/>
          </w:tcPr>
          <w:p w14:paraId="5445E9B2" w14:textId="77777777" w:rsidR="0036752D" w:rsidRPr="004F014A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9232E6E" w14:textId="304DAB12" w:rsidR="0036752D" w:rsidRPr="008148A2" w:rsidRDefault="005E4B78" w:rsidP="005E4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5B8E07D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913E5" w14:textId="23B70C3A" w:rsidR="0036752D" w:rsidRPr="008148A2" w:rsidRDefault="00BB2DB0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5CD1507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C8968" w14:textId="34347CEA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028C8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C95DDE" w14:textId="623D9BAB" w:rsidR="0036752D" w:rsidRPr="008148A2" w:rsidRDefault="0036752D" w:rsidP="00DF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6752D" w:rsidRPr="008733FB" w14:paraId="398E9B34" w14:textId="77777777" w:rsidTr="00504B97">
        <w:tc>
          <w:tcPr>
            <w:tcW w:w="4500" w:type="dxa"/>
          </w:tcPr>
          <w:p w14:paraId="5EDDFAAB" w14:textId="77777777" w:rsidR="0036752D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04E65136" w14:textId="7899BAB4" w:rsidR="0036752D" w:rsidRPr="008148A2" w:rsidRDefault="00BB2DB0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12C624FD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5C35E" w14:textId="59A77A5D" w:rsidR="0036752D" w:rsidRPr="008148A2" w:rsidRDefault="00BB2DB0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64A4D599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3305E" w14:textId="018DC987" w:rsidR="0036752D" w:rsidRPr="008148A2" w:rsidRDefault="00BB2DB0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833B32" w14:textId="77777777" w:rsidR="0036752D" w:rsidRPr="008148A2" w:rsidRDefault="0036752D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82DE14" w14:textId="367C22FB" w:rsidR="0036752D" w:rsidRPr="008148A2" w:rsidRDefault="00BB2DB0" w:rsidP="0036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3A9859BC" w14:textId="36BFDBAD" w:rsidR="0086655A" w:rsidRPr="009D2C34" w:rsidRDefault="0086655A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28C0EBED" w14:textId="77777777" w:rsidR="00504B97" w:rsidRPr="009D2C34" w:rsidRDefault="00504B97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26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92"/>
        <w:gridCol w:w="1080"/>
        <w:gridCol w:w="270"/>
        <w:gridCol w:w="1080"/>
        <w:gridCol w:w="274"/>
        <w:gridCol w:w="1080"/>
        <w:gridCol w:w="270"/>
        <w:gridCol w:w="1080"/>
      </w:tblGrid>
      <w:tr w:rsidR="00095996" w:rsidRPr="00D26778" w14:paraId="6FFFA5BC" w14:textId="77777777" w:rsidTr="00792549">
        <w:trPr>
          <w:tblHeader/>
        </w:trPr>
        <w:tc>
          <w:tcPr>
            <w:tcW w:w="4492" w:type="dxa"/>
          </w:tcPr>
          <w:p w14:paraId="7C83ED32" w14:textId="624131E0" w:rsidR="00095996" w:rsidRPr="00392458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9765D0" w14:textId="5764680A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829A637" w14:textId="77777777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0557A2" w14:textId="56508C48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C83" w:rsidRPr="00D26778" w14:paraId="381043EF" w14:textId="77777777" w:rsidTr="00D94F53">
        <w:trPr>
          <w:tblHeader/>
        </w:trPr>
        <w:tc>
          <w:tcPr>
            <w:tcW w:w="4492" w:type="dxa"/>
          </w:tcPr>
          <w:p w14:paraId="59C61F71" w14:textId="77777777" w:rsidR="00F93C83" w:rsidRPr="00392458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11DCD" w14:textId="6799CAF2" w:rsidR="00F93C8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5D0FC97" w14:textId="77777777" w:rsidR="00F93C83" w:rsidRPr="00001C4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12C1" w14:textId="616CBB8A" w:rsidR="00F93C83" w:rsidRPr="00AD7D2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 w:rsidRPr="00001C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3C83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5C177783" w14:textId="77777777" w:rsidR="00F93C83" w:rsidRPr="00001C4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0D11B" w14:textId="3A22BCC4" w:rsidR="00F93C8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672BD98" w14:textId="77777777" w:rsidR="00F93C83" w:rsidRPr="00001C4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04051" w14:textId="4D0C3BBC" w:rsidR="00F93C83" w:rsidRPr="00AD7D2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 w:rsidRPr="00001C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3C83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3C83" w:rsidRPr="00D26778" w14:paraId="4608C84A" w14:textId="77777777" w:rsidTr="00D94F53">
        <w:trPr>
          <w:tblHeader/>
        </w:trPr>
        <w:tc>
          <w:tcPr>
            <w:tcW w:w="4492" w:type="dxa"/>
          </w:tcPr>
          <w:p w14:paraId="1ED78D0E" w14:textId="1BC7CF30" w:rsidR="00F93C83" w:rsidRPr="00982858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4B8B4887" w:rsidR="00F93C83" w:rsidRPr="00B045D4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AB30C7" w14:textId="77777777" w:rsidR="00F93C83" w:rsidRPr="00B045D4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1366A4DE" w:rsidR="00F93C83" w:rsidRPr="00B045D4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DFBE125" w14:textId="77777777" w:rsidR="00F93C83" w:rsidRPr="00B045D4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3AABC76A" w:rsidR="00F93C83" w:rsidRPr="00B045D4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F266E6" w14:textId="77777777" w:rsidR="00F93C83" w:rsidRPr="00B045D4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27AAA" w14:textId="2B25C5F9" w:rsidR="00F93C83" w:rsidRPr="00B045D4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3C83" w:rsidRPr="00D26778" w14:paraId="7264E13F" w14:textId="77777777" w:rsidTr="00D94F53">
        <w:trPr>
          <w:tblHeader/>
        </w:trPr>
        <w:tc>
          <w:tcPr>
            <w:tcW w:w="4492" w:type="dxa"/>
          </w:tcPr>
          <w:p w14:paraId="59F89486" w14:textId="77777777" w:rsidR="00F93C83" w:rsidRPr="00B045D4" w:rsidRDefault="00F93C83" w:rsidP="00F93C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3066CA1F" w14:textId="77777777" w:rsidR="00F93C83" w:rsidRPr="00B045D4" w:rsidRDefault="00F93C83" w:rsidP="00F93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C83" w:rsidRPr="00D26778" w14:paraId="29089184" w14:textId="77777777" w:rsidTr="00D94F53">
        <w:tc>
          <w:tcPr>
            <w:tcW w:w="4492" w:type="dxa"/>
          </w:tcPr>
          <w:p w14:paraId="232233DC" w14:textId="77777777" w:rsidR="00F93C83" w:rsidRPr="00B045D4" w:rsidRDefault="00F93C83" w:rsidP="00F93C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4" w:type="dxa"/>
            <w:gridSpan w:val="7"/>
          </w:tcPr>
          <w:p w14:paraId="722C5011" w14:textId="77777777" w:rsidR="00F93C83" w:rsidRPr="00B045D4" w:rsidRDefault="00F93C83" w:rsidP="00F93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F4DBC" w:rsidRPr="00D26778" w14:paraId="655485E3" w14:textId="77777777" w:rsidTr="00D94F53">
        <w:tc>
          <w:tcPr>
            <w:tcW w:w="4492" w:type="dxa"/>
          </w:tcPr>
          <w:p w14:paraId="5E49E89D" w14:textId="05A7EF5E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DC4F9" w14:textId="1242C9C5" w:rsidR="006F4DBC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  <w:r w:rsidR="00A73C0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122A5A8E" w14:textId="77777777" w:rsidR="006F4DBC" w:rsidRPr="004C5619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0A1BE" w14:textId="591A8464" w:rsidR="006F4DBC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74" w:type="dxa"/>
          </w:tcPr>
          <w:p w14:paraId="2DAA0404" w14:textId="77777777" w:rsidR="006F4DBC" w:rsidRPr="004C561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8C905" w14:textId="7B6D5929" w:rsidR="006F4DBC" w:rsidRPr="004C5619" w:rsidRDefault="00A73C02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4AE2A" w14:textId="77777777" w:rsidR="006F4DBC" w:rsidRPr="004C561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A6A14" w14:textId="76E1EDC0" w:rsidR="006F4DBC" w:rsidRPr="00722C2D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4DBC" w:rsidRPr="00D26778" w14:paraId="2D9BA885" w14:textId="77777777" w:rsidTr="00D94F53">
        <w:tc>
          <w:tcPr>
            <w:tcW w:w="4492" w:type="dxa"/>
          </w:tcPr>
          <w:p w14:paraId="212CC654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1E86BF46" w:rsidR="006F4DBC" w:rsidRPr="00B045D4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73C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098511D4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59E0E20D" w:rsidR="006F4DBC" w:rsidRPr="00B045D4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4DB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74" w:type="dxa"/>
          </w:tcPr>
          <w:p w14:paraId="78AEB4FF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2D026AD0" w:rsidR="006F4DBC" w:rsidRPr="00B61AC6" w:rsidRDefault="00A73C02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210C7E6E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F4DBC" w:rsidRPr="00D26778" w14:paraId="414E3CD0" w14:textId="77777777" w:rsidTr="00D94F53">
        <w:tc>
          <w:tcPr>
            <w:tcW w:w="4492" w:type="dxa"/>
          </w:tcPr>
          <w:p w14:paraId="479CCDFB" w14:textId="47D5FFE3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6F4DBC" w:rsidRPr="00B045D4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6F4DBC" w:rsidRPr="00B045D4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6F4DBC" w:rsidRPr="00B045D4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F521F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DBC" w:rsidRPr="00D26778" w14:paraId="50A3388F" w14:textId="77777777" w:rsidTr="00D94F53">
        <w:tc>
          <w:tcPr>
            <w:tcW w:w="4492" w:type="dxa"/>
          </w:tcPr>
          <w:p w14:paraId="717FD153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6F4DBC" w:rsidRPr="008148A2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6F4DBC" w:rsidRPr="008148A2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6F4DBC" w:rsidRPr="008148A2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B9D7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DBC" w:rsidRPr="00D26778" w14:paraId="3F044D90" w14:textId="77777777" w:rsidTr="00D94F53">
        <w:tc>
          <w:tcPr>
            <w:tcW w:w="4492" w:type="dxa"/>
          </w:tcPr>
          <w:p w14:paraId="20BD9C6B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11DF476D" w:rsidR="006F4DBC" w:rsidRPr="008148A2" w:rsidRDefault="006C342E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6F4DBC" w:rsidRPr="008148A2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4C53DDD9" w:rsidR="006F4DBC" w:rsidRPr="008148A2" w:rsidRDefault="006F4DBC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4A682D02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462A53E0" w:rsidR="006F4DBC" w:rsidRPr="008148A2" w:rsidRDefault="00306646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183</w:t>
            </w:r>
            <w:r w:rsidR="0052230D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4977FC05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3970" w14:textId="23DD9F54" w:rsidR="006F4DBC" w:rsidRPr="00B045D4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6F4DBC" w:rsidRPr="00D26778" w14:paraId="5D13DE3C" w14:textId="77777777" w:rsidTr="00D94F53">
        <w:tc>
          <w:tcPr>
            <w:tcW w:w="4492" w:type="dxa"/>
          </w:tcPr>
          <w:p w14:paraId="232058EB" w14:textId="77777777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1E916772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5</w:t>
            </w:r>
            <w:r w:rsidR="00A73C02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3743BE45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149A6FD8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F4DBC" w:rsidRPr="00814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8A2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4" w:type="dxa"/>
          </w:tcPr>
          <w:p w14:paraId="0C495E6F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23C2160D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2</w:t>
            </w:r>
            <w:r w:rsidR="0052230D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3FA92DB5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554A" w14:textId="258BDF5C" w:rsidR="006F4DBC" w:rsidRPr="00B045D4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6F4DBC" w:rsidRPr="00D26778" w14:paraId="4866F767" w14:textId="77777777" w:rsidTr="00D94F53">
        <w:tc>
          <w:tcPr>
            <w:tcW w:w="4492" w:type="dxa"/>
          </w:tcPr>
          <w:p w14:paraId="5E418248" w14:textId="77777777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FDFDF" w14:textId="010D3BF6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</w:t>
            </w:r>
            <w:r w:rsidR="00A73C02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51AC2E13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0745B" w14:textId="660928DC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4" w:type="dxa"/>
          </w:tcPr>
          <w:p w14:paraId="562C9EA6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2D1C" w14:textId="6604CF2B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0246BE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0AA02" w14:textId="6060CA09" w:rsidR="006F4DBC" w:rsidRPr="00B045D4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F4DBC" w:rsidRPr="00D26778" w14:paraId="1274E15A" w14:textId="77777777" w:rsidTr="00D94F53">
        <w:tc>
          <w:tcPr>
            <w:tcW w:w="4492" w:type="dxa"/>
          </w:tcPr>
          <w:p w14:paraId="312DFABE" w14:textId="77777777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68F2C2F9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73C02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2E6A1695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29DD445B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F4DBC"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74" w:type="dxa"/>
          </w:tcPr>
          <w:p w14:paraId="5A117EB8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030A8467" w:rsidR="006F4DBC" w:rsidRPr="008148A2" w:rsidRDefault="00306646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 w:rsidR="0052230D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1BC5BF14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0308776D" w:rsidR="006F4DBC" w:rsidRPr="00B045D4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  <w:r w:rsidR="006F4DB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  <w:tr w:rsidR="006F4DBC" w:rsidRPr="00D26778" w14:paraId="7F19D14A" w14:textId="77777777" w:rsidTr="00AD5FA6">
        <w:tc>
          <w:tcPr>
            <w:tcW w:w="4492" w:type="dxa"/>
          </w:tcPr>
          <w:p w14:paraId="1806F0A1" w14:textId="77777777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A1F16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77D95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9C13A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E36B0E6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D57E0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EAA4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66D3E" w14:textId="77777777" w:rsidR="006F4DBC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4DBC" w:rsidRPr="00D26778" w14:paraId="0A932283" w14:textId="77777777" w:rsidTr="00D94F53">
        <w:tc>
          <w:tcPr>
            <w:tcW w:w="4492" w:type="dxa"/>
          </w:tcPr>
          <w:p w14:paraId="0EDC94A5" w14:textId="0BE12D52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148A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F3F43DA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AC7BA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19FE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8ADCA5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F88B2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BFDF1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9C1F7" w14:textId="77777777" w:rsidR="006F4DBC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4DBC" w:rsidRPr="00D26778" w14:paraId="14AFC3A9" w14:textId="77777777" w:rsidTr="00D94F53">
        <w:tc>
          <w:tcPr>
            <w:tcW w:w="4492" w:type="dxa"/>
          </w:tcPr>
          <w:p w14:paraId="64D1237D" w14:textId="39F7B2E7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8A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3FAE8883" w:rsidR="006F4DBC" w:rsidRPr="008148A2" w:rsidRDefault="0048338F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3AE82ABD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3BA4663C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2CA67345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119</w:t>
            </w:r>
            <w:r w:rsidR="0048338F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7AEDCC14" w14:textId="77777777" w:rsidR="006F4DBC" w:rsidRPr="00E0000B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04B1" w14:textId="378F7ECF" w:rsidR="006F4DBC" w:rsidRPr="00E0000B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F4DBC" w:rsidRPr="00D26778" w14:paraId="502AD2F5" w14:textId="77777777" w:rsidTr="00D94F53">
        <w:tc>
          <w:tcPr>
            <w:tcW w:w="4492" w:type="dxa"/>
          </w:tcPr>
          <w:p w14:paraId="11B53E06" w14:textId="1584D324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92426" w14:textId="560291CC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8</w:t>
            </w:r>
            <w:r w:rsidR="00A73C02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8CB9F1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6415E" w14:textId="4263AC2A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F4DBC" w:rsidRPr="00814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8A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69C6A5DD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5ECBA" w14:textId="0A345992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8</w:t>
            </w:r>
            <w:r w:rsidR="0048338F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E73C17" w14:textId="77777777" w:rsidR="006F4DBC" w:rsidRPr="00E0000B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911C0" w14:textId="476047DA" w:rsidR="006F4DBC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F4DBC" w:rsidRPr="00D26778" w14:paraId="1B90B22B" w14:textId="77777777" w:rsidTr="00D94F53">
        <w:tc>
          <w:tcPr>
            <w:tcW w:w="4492" w:type="dxa"/>
          </w:tcPr>
          <w:p w14:paraId="27E5D509" w14:textId="34709704" w:rsidR="006F4DBC" w:rsidRPr="008148A2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28E479B6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73C02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94E6EF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420FB0FE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F4DBC"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27E23191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490D2FAF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D7ABA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8338F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7ABA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65F7745" w14:textId="77777777" w:rsidR="006F4DBC" w:rsidRPr="00B045D4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4B9114DA" w:rsidR="006F4DBC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6F4DB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Pr="0041175B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0E85F" w14:textId="19A8E871" w:rsidR="00886800" w:rsidRDefault="00D82ADE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61772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Pr="00861772">
        <w:rPr>
          <w:rFonts w:ascii="Angsana New" w:hAnsi="Angsana New" w:hint="cs"/>
          <w:spacing w:val="4"/>
          <w:sz w:val="30"/>
          <w:szCs w:val="30"/>
        </w:rPr>
        <w:t>Money Market Rate</w:t>
      </w:r>
      <w:r w:rsidRPr="00861772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86177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</w:t>
      </w:r>
      <w:r w:rsidR="0041175B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41175B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BB2DB0" w:rsidRPr="00BB2DB0">
        <w:rPr>
          <w:rFonts w:asciiTheme="majorBidi" w:hAnsiTheme="majorBidi" w:cstheme="majorBidi"/>
          <w:sz w:val="30"/>
          <w:szCs w:val="30"/>
        </w:rPr>
        <w:t>3</w:t>
      </w:r>
      <w:r w:rsidR="0086418F" w:rsidRPr="00975ADC">
        <w:rPr>
          <w:rFonts w:asciiTheme="majorBidi" w:hAnsiTheme="majorBidi"/>
          <w:sz w:val="30"/>
          <w:szCs w:val="30"/>
          <w:cs/>
        </w:rPr>
        <w:t xml:space="preserve"> - </w:t>
      </w:r>
      <w:r w:rsidR="00BB2DB0" w:rsidRPr="00BB2DB0">
        <w:rPr>
          <w:rFonts w:asciiTheme="majorBidi" w:hAnsiTheme="majorBidi" w:cstheme="majorBidi"/>
          <w:sz w:val="30"/>
          <w:szCs w:val="30"/>
        </w:rPr>
        <w:t>12</w:t>
      </w:r>
      <w:r w:rsidR="0086418F" w:rsidRPr="00675495">
        <w:rPr>
          <w:rFonts w:asciiTheme="majorBidi" w:hAnsiTheme="majorBidi"/>
          <w:sz w:val="30"/>
          <w:szCs w:val="30"/>
          <w:cs/>
        </w:rPr>
        <w:t xml:space="preserve">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8BCE5B2" w14:textId="77777777" w:rsidR="00BC7AD5" w:rsidRDefault="00BC7AD5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080"/>
      </w:tblGrid>
      <w:tr w:rsidR="00886800" w:rsidRPr="00D94F53" w14:paraId="5044D575" w14:textId="77777777" w:rsidTr="000D2B60">
        <w:trPr>
          <w:tblHeader/>
        </w:trPr>
        <w:tc>
          <w:tcPr>
            <w:tcW w:w="4482" w:type="dxa"/>
          </w:tcPr>
          <w:p w14:paraId="389F610D" w14:textId="71381927" w:rsidR="00886800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430" w:type="dxa"/>
            <w:gridSpan w:val="3"/>
          </w:tcPr>
          <w:p w14:paraId="555AEFB6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E9AAA8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C83" w:rsidRPr="00D94F53" w14:paraId="77149990" w14:textId="77777777" w:rsidTr="000D2B60">
        <w:trPr>
          <w:tblHeader/>
        </w:trPr>
        <w:tc>
          <w:tcPr>
            <w:tcW w:w="4482" w:type="dxa"/>
          </w:tcPr>
          <w:p w14:paraId="3208A099" w14:textId="3E2E07F8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50325C89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4A5169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35EC96A7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 w:rsidRPr="00001C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3C83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017D4018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C56B91F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8B4FF" w14:textId="3E8EAF75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 w:rsidRPr="00001C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3C83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3C83" w:rsidRPr="00D94F53" w14:paraId="2A20C196" w14:textId="77777777" w:rsidTr="000D2B60">
        <w:trPr>
          <w:tblHeader/>
        </w:trPr>
        <w:tc>
          <w:tcPr>
            <w:tcW w:w="4482" w:type="dxa"/>
          </w:tcPr>
          <w:p w14:paraId="7BBDCEF4" w14:textId="7B43BCB1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D94F53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210B9FB3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550218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5AC302BA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8201A0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7F3B9C03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FBCB27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D519E" w14:textId="3F392634" w:rsidR="00F93C83" w:rsidRPr="00D94F53" w:rsidRDefault="00BB2DB0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3C83" w:rsidRPr="00D94F53" w14:paraId="5C64DFB8" w14:textId="77777777" w:rsidTr="000D2B60">
        <w:trPr>
          <w:tblHeader/>
        </w:trPr>
        <w:tc>
          <w:tcPr>
            <w:tcW w:w="4482" w:type="dxa"/>
          </w:tcPr>
          <w:p w14:paraId="45AF7142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698BBAD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C83" w:rsidRPr="00D94F53" w14:paraId="0C6209CB" w14:textId="77777777" w:rsidTr="000D2B60">
        <w:tc>
          <w:tcPr>
            <w:tcW w:w="4482" w:type="dxa"/>
          </w:tcPr>
          <w:p w14:paraId="24E78A0F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61A830B9" w14:textId="77777777" w:rsidR="00F93C83" w:rsidRPr="00D94F53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F4DBC" w:rsidRPr="00D94F53" w14:paraId="74F7ACBF" w14:textId="77777777" w:rsidTr="000D2B60">
        <w:tc>
          <w:tcPr>
            <w:tcW w:w="4482" w:type="dxa"/>
          </w:tcPr>
          <w:p w14:paraId="108E2D9B" w14:textId="60B6343C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86043" w14:textId="3A960B87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E0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5A11B2B8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22883" w14:textId="58F08418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11D92A78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0141" w14:textId="34C8D2F4" w:rsidR="006F4DBC" w:rsidRPr="00D94F53" w:rsidRDefault="006E07AA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F547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17663" w14:textId="761C2495" w:rsidR="006F4DBC" w:rsidRPr="00D94F53" w:rsidRDefault="006F4DBC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F4DBC" w:rsidRPr="00D94F53" w14:paraId="45424B8D" w14:textId="77777777" w:rsidTr="00792549">
        <w:trPr>
          <w:trHeight w:val="43"/>
        </w:trPr>
        <w:tc>
          <w:tcPr>
            <w:tcW w:w="4482" w:type="dxa"/>
          </w:tcPr>
          <w:p w14:paraId="7FCA7C76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15C7A9" w14:textId="43A0EA21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E0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5C995D8F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1583" w14:textId="116069DF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F4DB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70" w:type="dxa"/>
            <w:vAlign w:val="bottom"/>
          </w:tcPr>
          <w:p w14:paraId="5EF0FEE8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1751B3E2" w:rsidR="006F4DBC" w:rsidRPr="00D94F53" w:rsidRDefault="006E07AA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30B46496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F4DBC" w:rsidRPr="00D94F53" w14:paraId="199C45CE" w14:textId="77777777" w:rsidTr="000D2B60">
        <w:tc>
          <w:tcPr>
            <w:tcW w:w="4482" w:type="dxa"/>
          </w:tcPr>
          <w:p w14:paraId="1B5943F4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0B86A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0A91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ABA" w:rsidRPr="00D94F53" w14:paraId="04FA8BFC" w14:textId="77777777" w:rsidTr="000D2B60">
        <w:tc>
          <w:tcPr>
            <w:tcW w:w="4482" w:type="dxa"/>
          </w:tcPr>
          <w:p w14:paraId="7D4901B2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2FCC0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751F3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FCF64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3E953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ADF42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3B31B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ADB43" w14:textId="77777777" w:rsidR="009D7ABA" w:rsidRPr="00D94F53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DBC" w:rsidRPr="00D94F53" w14:paraId="39F609C8" w14:textId="77777777" w:rsidTr="000D2B60">
        <w:tc>
          <w:tcPr>
            <w:tcW w:w="4482" w:type="dxa"/>
          </w:tcPr>
          <w:p w14:paraId="1B2E9D52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6F4DBC" w:rsidRPr="00D94F53" w:rsidRDefault="006F4DBC" w:rsidP="006F4DB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6F4DBC" w:rsidRPr="00D94F53" w:rsidRDefault="006F4DBC" w:rsidP="006F4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33931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DBC" w:rsidRPr="00D94F53" w14:paraId="15DAEDB9" w14:textId="77777777" w:rsidTr="000D2B60">
        <w:tc>
          <w:tcPr>
            <w:tcW w:w="4482" w:type="dxa"/>
          </w:tcPr>
          <w:p w14:paraId="2EE21699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1330D8E2" w:rsidR="006F4DBC" w:rsidRPr="00D94F53" w:rsidRDefault="00ED2F8C" w:rsidP="00ED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35836E6D" w:rsidR="006F4DBC" w:rsidRPr="00D94F53" w:rsidRDefault="006F4DBC" w:rsidP="00ED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337DF5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D6B4" w14:textId="5FA173E5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07AA" w:rsidRPr="00814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4B78" w:rsidRPr="008148A2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170081CC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030C0" w14:textId="1D414034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6F4DBC" w:rsidRPr="00D94F53" w14:paraId="0B82C0C6" w14:textId="77777777" w:rsidTr="000D2B60">
        <w:tc>
          <w:tcPr>
            <w:tcW w:w="4482" w:type="dxa"/>
          </w:tcPr>
          <w:p w14:paraId="0ADE9FFC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08727C8C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259E5E7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240BEAB9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3B02617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762B8DDD" w:rsidR="006F4DBC" w:rsidRPr="008148A2" w:rsidRDefault="006E07AA" w:rsidP="006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D34D9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13A34" w14:textId="221169A1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F4DBC" w:rsidRPr="00D94F53" w14:paraId="5023837D" w14:textId="77777777" w:rsidTr="000D2B60">
        <w:tc>
          <w:tcPr>
            <w:tcW w:w="4482" w:type="dxa"/>
          </w:tcPr>
          <w:p w14:paraId="322A245A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44B3C340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36D64A51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7853B8F0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1DD250F6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6C00CFAA" w:rsidR="006F4DBC" w:rsidRPr="008148A2" w:rsidRDefault="006E07AA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6F4DBC" w:rsidRPr="004557EF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70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06DDD" w14:textId="110DFA51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F4DBC" w:rsidRPr="00D94F53" w14:paraId="2C1A41AC" w14:textId="77777777" w:rsidTr="00A61AA4">
        <w:tc>
          <w:tcPr>
            <w:tcW w:w="4482" w:type="dxa"/>
          </w:tcPr>
          <w:p w14:paraId="7D7821D5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6D6E7" w14:textId="628D98DE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2F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755F0C65" w14:textId="77777777" w:rsidR="006F4DBC" w:rsidRPr="00D94F53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B6C89" w14:textId="4D7CCB2E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7A834" w14:textId="29172449" w:rsidR="006F4DBC" w:rsidRPr="008148A2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07AA" w:rsidRPr="00814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8A2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1CACB02E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F8DA9" w14:textId="4EE06A6F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DBC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6F4DBC" w:rsidRPr="00D94F53" w14:paraId="764C17F8" w14:textId="77777777" w:rsidTr="00A61AA4">
        <w:trPr>
          <w:trHeight w:val="70"/>
        </w:trPr>
        <w:tc>
          <w:tcPr>
            <w:tcW w:w="4482" w:type="dxa"/>
          </w:tcPr>
          <w:p w14:paraId="06561C95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0A7222BB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1C8B37D3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7D6EF9DD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4DB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4AB92035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53D34E76" w:rsidR="006F4DBC" w:rsidRPr="008148A2" w:rsidRDefault="005E4B78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</w:t>
            </w:r>
            <w:r w:rsidR="00D340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1C571DA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47B0E156" w:rsidR="006F4DBC" w:rsidRPr="00D94F53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F4DB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</w:tr>
      <w:tr w:rsidR="006F4DBC" w:rsidRPr="00D94F53" w14:paraId="5B4AD56C" w14:textId="77777777" w:rsidTr="00A61AA4">
        <w:trPr>
          <w:trHeight w:val="70"/>
        </w:trPr>
        <w:tc>
          <w:tcPr>
            <w:tcW w:w="4482" w:type="dxa"/>
          </w:tcPr>
          <w:p w14:paraId="2C9E8AF5" w14:textId="77777777" w:rsidR="006F4DBC" w:rsidRPr="00D94F53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459C23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3E153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681B9A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8C62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D1503D" w14:textId="77777777" w:rsidR="006F4DBC" w:rsidRPr="008148A2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FF652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999089" w14:textId="77777777" w:rsidR="006F4DBC" w:rsidRPr="00D94F53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86655A" w:rsidRDefault="0086655A" w:rsidP="00504B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86655A" w:rsidSect="006C4E4D">
          <w:footerReference w:type="default" r:id="rId14"/>
          <w:pgSz w:w="11909" w:h="16834" w:code="9"/>
          <w:pgMar w:top="691" w:right="1152" w:bottom="576" w:left="1152" w:header="720" w:footer="720" w:gutter="0"/>
          <w:pgNumType w:start="13" w:chapStyle="1"/>
          <w:cols w:space="720"/>
          <w:docGrid w:linePitch="245"/>
        </w:sectPr>
      </w:pPr>
    </w:p>
    <w:p w14:paraId="4E119FF8" w14:textId="699488FE" w:rsidR="007A27FA" w:rsidRDefault="00BB2DB0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B2DB0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4F5C56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4F5C56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4F5C56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656E5FC3" w:rsidR="00582590" w:rsidRPr="002D615B" w:rsidRDefault="00B67D66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/>
      </w:r>
      <w:r w:rsidRPr="00B67D66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239E44DE" wp14:editId="04921F1D">
            <wp:extent cx="9226296" cy="4670189"/>
            <wp:effectExtent l="0" t="0" r="0" b="0"/>
            <wp:docPr id="20018742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87424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26296" cy="4670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C6BCE" w14:textId="770E57F7" w:rsidR="00395F76" w:rsidRPr="0050551C" w:rsidRDefault="00BB2DB0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148A2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 w:rsidRPr="008148A2">
        <w:rPr>
          <w:rFonts w:ascii="Angsana New" w:hAnsi="Angsana New"/>
          <w:b/>
          <w:bCs/>
          <w:sz w:val="30"/>
          <w:szCs w:val="30"/>
        </w:rPr>
        <w:tab/>
      </w:r>
      <w:r w:rsidR="00395F76" w:rsidRPr="008148A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066F328B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30202D">
        <w:rPr>
          <w:rFonts w:ascii="Angsana New" w:hAnsi="Angsana New" w:hint="cs"/>
          <w:sz w:val="30"/>
          <w:szCs w:val="30"/>
          <w:cs/>
        </w:rPr>
        <w:t>สาม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B2DB0" w:rsidRPr="00BB2DB0">
        <w:rPr>
          <w:rFonts w:ascii="Angsana New" w:hAnsi="Angsana New"/>
          <w:sz w:val="30"/>
          <w:szCs w:val="30"/>
        </w:rPr>
        <w:t>31</w:t>
      </w:r>
      <w:r w:rsidR="00F93C83">
        <w:rPr>
          <w:rFonts w:ascii="Angsana New" w:hAnsi="Angsana New"/>
          <w:sz w:val="30"/>
          <w:szCs w:val="30"/>
        </w:rPr>
        <w:t xml:space="preserve"> </w:t>
      </w:r>
      <w:r w:rsidR="00F93C8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B2DB0" w:rsidRPr="00BB2DB0">
        <w:rPr>
          <w:rFonts w:ascii="Angsana New" w:hAnsi="Angsana New"/>
          <w:sz w:val="30"/>
          <w:szCs w:val="30"/>
        </w:rPr>
        <w:t>2569</w:t>
      </w:r>
      <w:r w:rsidR="00D67E16">
        <w:rPr>
          <w:rFonts w:ascii="Angsana New" w:hAnsi="Angsana New"/>
          <w:sz w:val="30"/>
          <w:szCs w:val="30"/>
          <w:cs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0FF6C4A" w14:textId="641B29B2" w:rsidR="00BC03F4" w:rsidRPr="0081246E" w:rsidRDefault="00BB2DB0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  <w:r w:rsidR="00BC03F4" w:rsidRPr="0081246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B2DB0">
              <w:rPr>
                <w:rFonts w:ascii="Angsana New" w:hAnsi="Angsana New"/>
                <w:sz w:val="30"/>
                <w:szCs w:val="30"/>
              </w:rPr>
              <w:t>25</w:t>
            </w:r>
            <w:r w:rsidRPr="00BB2DB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376E7CA0" w14:textId="18AF6091" w:rsidR="00BC03F4" w:rsidRPr="0081246E" w:rsidRDefault="00BC03F4" w:rsidP="00174E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174ED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="00174E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  <w:p w14:paraId="5BC0E344" w14:textId="0EEB1ACD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  <w:r w:rsidR="00174ED2">
              <w:rPr>
                <w:rFonts w:ascii="Angsana New" w:hAnsi="Angsana New"/>
                <w:sz w:val="30"/>
                <w:szCs w:val="30"/>
              </w:rPr>
              <w:br/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16B565FC" w:rsidR="00BC03F4" w:rsidRPr="0081246E" w:rsidRDefault="00BB2DB0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 w:rsidRPr="00F93C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 w:rsidRPr="00F93C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93C83" w:rsidRPr="00F93C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2D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E7662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13C29A19" w:rsidR="008E7662" w:rsidRPr="006F4DBC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539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5" w:type="pct"/>
          </w:tcPr>
          <w:p w14:paraId="306ADD68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1EAB2109" w:rsidR="008E7662" w:rsidRPr="00F0534A" w:rsidRDefault="00B24239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8E7662" w:rsidRPr="00F0534A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261F1955" w:rsidR="008E7662" w:rsidRPr="00B002F0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121B9B29" w:rsidR="008E7662" w:rsidRPr="00B002F0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481C4019" w:rsidR="008E7662" w:rsidRPr="00B002F0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23BB7932" w:rsidR="008E7662" w:rsidRPr="0081246E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8E7662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32B23743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526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95" w:type="pct"/>
          </w:tcPr>
          <w:p w14:paraId="78D85F5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69EAAE34" w:rsidR="008E7662" w:rsidRPr="0081246E" w:rsidRDefault="00B24239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3,637</w:t>
            </w:r>
          </w:p>
        </w:tc>
        <w:tc>
          <w:tcPr>
            <w:tcW w:w="95" w:type="pct"/>
          </w:tcPr>
          <w:p w14:paraId="1E8B0B42" w14:textId="4FA5385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1E791B13" w:rsidR="008E7662" w:rsidRPr="008E7662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(219)</w:t>
            </w:r>
          </w:p>
        </w:tc>
        <w:tc>
          <w:tcPr>
            <w:tcW w:w="95" w:type="pct"/>
          </w:tcPr>
          <w:p w14:paraId="2549A354" w14:textId="77777777" w:rsidR="008E7662" w:rsidRPr="008E766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6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255390E8" w:rsidR="008E7662" w:rsidRPr="002408E7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(22,348)</w:t>
            </w:r>
          </w:p>
        </w:tc>
        <w:tc>
          <w:tcPr>
            <w:tcW w:w="95" w:type="pct"/>
          </w:tcPr>
          <w:p w14:paraId="7AE0E29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11EAD014" w:rsidR="008E7662" w:rsidRPr="00B002F0" w:rsidRDefault="00B24239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D0B3AF6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199E4C4D" w:rsidR="008E7662" w:rsidRPr="0081246E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507,291</w:t>
            </w:r>
          </w:p>
        </w:tc>
      </w:tr>
      <w:tr w:rsidR="008E7662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7A0E0AE1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537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95" w:type="pct"/>
          </w:tcPr>
          <w:p w14:paraId="7DAD5BC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17AE5B4E" w:rsidR="008E7662" w:rsidRPr="0081246E" w:rsidRDefault="00B24239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29,092</w:t>
            </w:r>
          </w:p>
        </w:tc>
        <w:tc>
          <w:tcPr>
            <w:tcW w:w="95" w:type="pct"/>
          </w:tcPr>
          <w:p w14:paraId="63A15002" w14:textId="7A66F733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586C35DF" w:rsidR="008E7662" w:rsidRPr="003D1A54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(1,932)</w:t>
            </w:r>
          </w:p>
        </w:tc>
        <w:tc>
          <w:tcPr>
            <w:tcW w:w="95" w:type="pct"/>
          </w:tcPr>
          <w:p w14:paraId="65F46555" w14:textId="77777777" w:rsidR="008E7662" w:rsidRPr="003D1A54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618F8E87" w:rsidR="008E7662" w:rsidRPr="002408E7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(93,897)</w:t>
            </w:r>
          </w:p>
        </w:tc>
        <w:tc>
          <w:tcPr>
            <w:tcW w:w="95" w:type="pct"/>
          </w:tcPr>
          <w:p w14:paraId="1A7BFDD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783D40CA" w:rsidR="008E7662" w:rsidRPr="00B002F0" w:rsidRDefault="00B24239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C94750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584E4073" w:rsidR="008E7662" w:rsidRPr="0081246E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1,470,972</w:t>
            </w:r>
          </w:p>
        </w:tc>
      </w:tr>
      <w:tr w:rsidR="008E7662" w:rsidRPr="0098013D" w14:paraId="38CF34F9" w14:textId="77777777" w:rsidTr="00FB3D57">
        <w:trPr>
          <w:tblHeader/>
        </w:trPr>
        <w:tc>
          <w:tcPr>
            <w:tcW w:w="1267" w:type="pct"/>
            <w:hideMark/>
          </w:tcPr>
          <w:p w14:paraId="7DF9734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5D309ACE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20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95" w:type="pct"/>
          </w:tcPr>
          <w:p w14:paraId="13488C8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2EBF6CF5" w:rsidR="008E7662" w:rsidRPr="0081246E" w:rsidRDefault="00B24239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95" w:type="pct"/>
          </w:tcPr>
          <w:p w14:paraId="3B1551F8" w14:textId="68928D81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BF669AA" w14:textId="2921C5B8" w:rsidR="008E7662" w:rsidRPr="00FB3D57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95" w:type="pct"/>
          </w:tcPr>
          <w:p w14:paraId="77407F0A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00568C23" w14:textId="659E1E0D" w:rsidR="008E7662" w:rsidRPr="002408E7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(2,521)</w:t>
            </w:r>
          </w:p>
        </w:tc>
        <w:tc>
          <w:tcPr>
            <w:tcW w:w="95" w:type="pct"/>
          </w:tcPr>
          <w:p w14:paraId="134AC49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60EB880E" w:rsidR="008E7662" w:rsidRPr="00B002F0" w:rsidRDefault="00B24239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DFC4F50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24F43AED" w:rsidR="008E7662" w:rsidRPr="0081246E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19,713</w:t>
            </w:r>
          </w:p>
        </w:tc>
      </w:tr>
      <w:tr w:rsidR="008E7662" w:rsidRPr="0098013D" w14:paraId="7E73E3EE" w14:textId="77777777" w:rsidTr="00FB3D57">
        <w:trPr>
          <w:tblHeader/>
        </w:trPr>
        <w:tc>
          <w:tcPr>
            <w:tcW w:w="1267" w:type="pct"/>
            <w:hideMark/>
          </w:tcPr>
          <w:p w14:paraId="00300DB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13989A44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23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95" w:type="pct"/>
          </w:tcPr>
          <w:p w14:paraId="16CAA3F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5B5879F9" w:rsidR="008E7662" w:rsidRPr="0081246E" w:rsidRDefault="00B24239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95" w:type="pct"/>
          </w:tcPr>
          <w:p w14:paraId="2A9E936C" w14:textId="422B98A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08A6FDA" w14:textId="6C4C3F4A" w:rsidR="008E7662" w:rsidRPr="00FB3D57" w:rsidRDefault="00B24239" w:rsidP="00E60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9F1BAF5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499E551F" w14:textId="7C824845" w:rsidR="008E7662" w:rsidRPr="002408E7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</w:t>
            </w:r>
            <w:r w:rsidR="002332B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95" w:type="pct"/>
          </w:tcPr>
          <w:p w14:paraId="5A34538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46CF78E5" w:rsidR="008E7662" w:rsidRPr="00B002F0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4091FEB5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785A3BDC" w:rsidR="008E7662" w:rsidRPr="0081246E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23,177</w:t>
            </w:r>
          </w:p>
        </w:tc>
      </w:tr>
      <w:tr w:rsidR="008E7662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3E0D4431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111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95" w:type="pct"/>
          </w:tcPr>
          <w:p w14:paraId="27CE666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17F0B0C0" w:rsidR="008E7662" w:rsidRPr="004758A2" w:rsidRDefault="00BE7AB0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30,626</w:t>
            </w:r>
          </w:p>
        </w:tc>
        <w:tc>
          <w:tcPr>
            <w:tcW w:w="95" w:type="pct"/>
          </w:tcPr>
          <w:p w14:paraId="5EA05A32" w14:textId="059FB26F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2350548D" w:rsidR="008E7662" w:rsidRPr="004758A2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(15,728)</w:t>
            </w:r>
          </w:p>
        </w:tc>
        <w:tc>
          <w:tcPr>
            <w:tcW w:w="95" w:type="pct"/>
          </w:tcPr>
          <w:p w14:paraId="4FB921E8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5BC87BEA" w:rsidR="008E7662" w:rsidRPr="004758A2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205DD40B" w:rsidR="008E7662" w:rsidRPr="004758A2" w:rsidRDefault="00B24239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09E7FE6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0E9ECB5B" w:rsidR="008E7662" w:rsidRPr="004758A2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126,258</w:t>
            </w:r>
          </w:p>
        </w:tc>
      </w:tr>
      <w:tr w:rsidR="008E7662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4EDE64EB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129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95" w:type="pct"/>
          </w:tcPr>
          <w:p w14:paraId="0DC76A6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3CB6094B" w:rsidR="008E7662" w:rsidRPr="0061654D" w:rsidRDefault="00BE7AB0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23,492</w:t>
            </w:r>
          </w:p>
        </w:tc>
        <w:tc>
          <w:tcPr>
            <w:tcW w:w="95" w:type="pct"/>
          </w:tcPr>
          <w:p w14:paraId="1ECA7FE5" w14:textId="6E694B34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6A7098E5" w:rsidR="008E7662" w:rsidRPr="0061654D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(25,027)</w:t>
            </w:r>
          </w:p>
        </w:tc>
        <w:tc>
          <w:tcPr>
            <w:tcW w:w="95" w:type="pct"/>
          </w:tcPr>
          <w:p w14:paraId="67DACB85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7CA67203" w:rsidR="008E7662" w:rsidRPr="0061654D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4A9C5E39" w:rsidR="008E7662" w:rsidRPr="0061654D" w:rsidRDefault="00B2423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6D31637E" w:rsidR="008E7662" w:rsidRPr="0061654D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128,280</w:t>
            </w:r>
          </w:p>
        </w:tc>
      </w:tr>
      <w:tr w:rsidR="008E7662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59C054EA" w:rsidR="008E7662" w:rsidRPr="008C0CA5" w:rsidRDefault="00BB2D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12672" w:rsidRPr="004126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  <w:r w:rsidR="00412672" w:rsidRPr="004126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95" w:type="pct"/>
          </w:tcPr>
          <w:p w14:paraId="2BC17A4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2CDF0F9F" w:rsidR="008E7662" w:rsidRPr="0061654D" w:rsidRDefault="00BE7AB0" w:rsidP="0008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89,300</w:t>
            </w:r>
          </w:p>
        </w:tc>
        <w:tc>
          <w:tcPr>
            <w:tcW w:w="95" w:type="pct"/>
          </w:tcPr>
          <w:p w14:paraId="1F0F5851" w14:textId="663615A5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4C20970E" w:rsidR="008E7662" w:rsidRPr="0061654D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(42,928)</w:t>
            </w:r>
          </w:p>
        </w:tc>
        <w:tc>
          <w:tcPr>
            <w:tcW w:w="95" w:type="pct"/>
          </w:tcPr>
          <w:p w14:paraId="030B7970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2EA6EC18" w:rsidR="008E7662" w:rsidRPr="0061654D" w:rsidRDefault="00BE7AB0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(120,538)</w:t>
            </w:r>
          </w:p>
        </w:tc>
        <w:tc>
          <w:tcPr>
            <w:tcW w:w="95" w:type="pct"/>
          </w:tcPr>
          <w:p w14:paraId="77E7312C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6BD77B55" w:rsidR="008E7662" w:rsidRPr="00DB4667" w:rsidRDefault="00B24239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810698B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3368E86B" w:rsidR="008E7662" w:rsidRPr="0061654D" w:rsidRDefault="00B91AB6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1A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1AB6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1AB6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</w:tr>
    </w:tbl>
    <w:p w14:paraId="3088D253" w14:textId="77777777" w:rsidR="0091427E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91427E" w:rsidSect="00E37BB8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1"/>
        <w:gridCol w:w="1800"/>
        <w:gridCol w:w="270"/>
        <w:gridCol w:w="1897"/>
        <w:gridCol w:w="358"/>
        <w:gridCol w:w="1891"/>
        <w:gridCol w:w="361"/>
        <w:gridCol w:w="1547"/>
        <w:gridCol w:w="341"/>
        <w:gridCol w:w="1704"/>
      </w:tblGrid>
      <w:tr w:rsidR="005A3247" w:rsidRPr="00071097" w14:paraId="1498F320" w14:textId="77777777" w:rsidTr="00596D64">
        <w:trPr>
          <w:trHeight w:val="272"/>
          <w:tblHeader/>
        </w:trPr>
        <w:tc>
          <w:tcPr>
            <w:tcW w:w="1424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6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6F4DBC">
        <w:trPr>
          <w:trHeight w:val="1289"/>
          <w:tblHeader/>
        </w:trPr>
        <w:tc>
          <w:tcPr>
            <w:tcW w:w="1424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3A03F041" w:rsidR="005A3247" w:rsidRPr="005223D9" w:rsidRDefault="00BB2DB0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81246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B2DB0">
              <w:rPr>
                <w:rFonts w:ascii="Angsana New" w:hAnsi="Angsana New"/>
                <w:sz w:val="30"/>
                <w:szCs w:val="30"/>
              </w:rPr>
              <w:t>25</w:t>
            </w:r>
            <w:r w:rsidRPr="00BB2DB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B2D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5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  <w:hideMark/>
          </w:tcPr>
          <w:p w14:paraId="55C80B55" w14:textId="32D35C21" w:rsidR="005A3247" w:rsidRPr="00596D64" w:rsidRDefault="00596D64" w:rsidP="00596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529CD7F5" w:rsidR="005A3247" w:rsidRPr="005223D9" w:rsidRDefault="00BB2DB0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31</w:t>
            </w:r>
            <w:r w:rsidR="00F93C83" w:rsidRPr="00F93C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 w:rsidRPr="00F93C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93C83" w:rsidRPr="00F93C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2D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5A3247" w:rsidRPr="00071097" w14:paraId="1F745165" w14:textId="77777777" w:rsidTr="00596D64">
        <w:trPr>
          <w:tblHeader/>
        </w:trPr>
        <w:tc>
          <w:tcPr>
            <w:tcW w:w="1424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6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4DBC" w:rsidRPr="00071097" w14:paraId="742B2F0C" w14:textId="77777777" w:rsidTr="006F4DBC">
        <w:trPr>
          <w:tblHeader/>
        </w:trPr>
        <w:tc>
          <w:tcPr>
            <w:tcW w:w="1424" w:type="pct"/>
            <w:hideMark/>
          </w:tcPr>
          <w:p w14:paraId="78A62E82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33" w:type="pct"/>
          </w:tcPr>
          <w:p w14:paraId="1A532EBC" w14:textId="5871A867" w:rsidR="006F4DBC" w:rsidRPr="006B1036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13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95" w:type="pct"/>
          </w:tcPr>
          <w:p w14:paraId="04349F5E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1D28E0C" w14:textId="17CC2DBB" w:rsidR="006F4DBC" w:rsidRPr="00306646" w:rsidRDefault="00306646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493175D3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2349598F" w:rsidR="006F4DBC" w:rsidRPr="00306646" w:rsidRDefault="00306646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F4DBC" w:rsidRPr="004A0116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2C8FCA1C" w:rsidR="006F4DBC" w:rsidRPr="00306646" w:rsidRDefault="00306646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EFDE2D" w14:textId="508229F0" w:rsidR="006F4DBC" w:rsidRPr="005223D9" w:rsidRDefault="00306646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13</w:t>
            </w:r>
            <w:r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6F4DBC" w:rsidRPr="00071097" w14:paraId="65631C64" w14:textId="77777777" w:rsidTr="006F4DBC">
        <w:trPr>
          <w:tblHeader/>
        </w:trPr>
        <w:tc>
          <w:tcPr>
            <w:tcW w:w="1424" w:type="pct"/>
            <w:hideMark/>
          </w:tcPr>
          <w:p w14:paraId="37B8E33C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3" w:type="pct"/>
          </w:tcPr>
          <w:p w14:paraId="4AF242A6" w14:textId="6A205B9C" w:rsidR="006F4DBC" w:rsidRPr="006B1036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39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95" w:type="pct"/>
          </w:tcPr>
          <w:p w14:paraId="4AF3A994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0BD735A" w14:textId="2F93168F" w:rsidR="006F4DBC" w:rsidRPr="0030664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38D52FC3" w:rsidR="006F4DBC" w:rsidRPr="0030664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F4DBC" w:rsidRPr="004A0116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07591B09" w:rsidR="006F4DBC" w:rsidRPr="00306646" w:rsidRDefault="00306646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(2,723)</w:t>
            </w:r>
          </w:p>
        </w:tc>
        <w:tc>
          <w:tcPr>
            <w:tcW w:w="120" w:type="pct"/>
          </w:tcPr>
          <w:p w14:paraId="0D6AF723" w14:textId="210845CD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B97B0B6" w14:textId="0831A002" w:rsidR="006F4DBC" w:rsidRPr="005223D9" w:rsidRDefault="00306646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36,935</w:t>
            </w:r>
          </w:p>
        </w:tc>
      </w:tr>
      <w:tr w:rsidR="006F4DBC" w:rsidRPr="00071097" w14:paraId="081E1603" w14:textId="77777777" w:rsidTr="006F4DBC">
        <w:trPr>
          <w:tblHeader/>
        </w:trPr>
        <w:tc>
          <w:tcPr>
            <w:tcW w:w="1424" w:type="pct"/>
            <w:hideMark/>
          </w:tcPr>
          <w:p w14:paraId="26452636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33" w:type="pct"/>
          </w:tcPr>
          <w:p w14:paraId="45D79F16" w14:textId="211E42BB" w:rsidR="006F4DBC" w:rsidRPr="006B1036" w:rsidRDefault="00BB2DB0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8</w:t>
            </w:r>
            <w:r w:rsidR="00412672"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95" w:type="pct"/>
          </w:tcPr>
          <w:p w14:paraId="7BFEF50B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0B8FF8" w14:textId="121E6446" w:rsidR="006F4DBC" w:rsidRPr="004A011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99F095D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33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32F980B6" w:rsidR="006F4DBC" w:rsidRPr="0030664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6555BD18" w:rsidR="006F4DBC" w:rsidRPr="00306646" w:rsidRDefault="00B3234B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</w:t>
            </w:r>
            <w:r w:rsidR="0001478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DF7BFAF" w14:textId="74396610" w:rsidR="006F4DBC" w:rsidRPr="005223D9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8186D2" w14:textId="44E44074" w:rsidR="006F4DBC" w:rsidRPr="005223D9" w:rsidRDefault="00B3234B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</w:t>
            </w:r>
            <w:r w:rsidR="000147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3234B" w:rsidRPr="00071097" w14:paraId="361DD322" w14:textId="77777777" w:rsidTr="006F4DBC">
        <w:trPr>
          <w:tblHeader/>
        </w:trPr>
        <w:tc>
          <w:tcPr>
            <w:tcW w:w="1424" w:type="pct"/>
            <w:hideMark/>
          </w:tcPr>
          <w:p w14:paraId="053F1DE7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3" w:type="pct"/>
          </w:tcPr>
          <w:p w14:paraId="616ACBDB" w14:textId="77E5A56F" w:rsidR="00B3234B" w:rsidRPr="006B103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4</w:t>
            </w:r>
            <w:r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95" w:type="pct"/>
          </w:tcPr>
          <w:p w14:paraId="591B7F74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EF55864" w14:textId="236B4BAA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26" w:type="pct"/>
          </w:tcPr>
          <w:p w14:paraId="754CA03C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67479F36" w:rsidR="00B3234B" w:rsidRPr="0030664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06A313A7" w:rsidR="00B3234B" w:rsidRPr="0030664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</w:t>
            </w:r>
            <w:r w:rsidR="000147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CFEA180" w14:textId="7342998B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86815F" w14:textId="4A8AD1EF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4,549</w:t>
            </w:r>
          </w:p>
        </w:tc>
      </w:tr>
      <w:tr w:rsidR="00B3234B" w:rsidRPr="00071097" w14:paraId="4012F6EF" w14:textId="77777777" w:rsidTr="006F4DBC">
        <w:trPr>
          <w:tblHeader/>
        </w:trPr>
        <w:tc>
          <w:tcPr>
            <w:tcW w:w="1424" w:type="pct"/>
            <w:hideMark/>
          </w:tcPr>
          <w:p w14:paraId="31398CFA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</w:tcPr>
          <w:p w14:paraId="07E2338E" w14:textId="314B8776" w:rsidR="00B3234B" w:rsidRPr="006B103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10</w:t>
            </w:r>
            <w:r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95" w:type="pct"/>
          </w:tcPr>
          <w:p w14:paraId="0BE0952C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C77082" w14:textId="536A52CE" w:rsidR="00B3234B" w:rsidRPr="005223D9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B33F58F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30F78167" w:rsidR="00B3234B" w:rsidRPr="0030664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B3234B" w:rsidRPr="004A011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1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0F943D2D" w:rsidR="00B3234B" w:rsidRPr="0030664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  <w:tc>
          <w:tcPr>
            <w:tcW w:w="120" w:type="pct"/>
          </w:tcPr>
          <w:p w14:paraId="2A682332" w14:textId="4BCCF97F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81B081B" w14:textId="5B11C77D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9,12</w:t>
            </w:r>
            <w:r w:rsidR="000147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3234B" w:rsidRPr="00071097" w14:paraId="4B51F62B" w14:textId="77777777" w:rsidTr="006F4DBC">
        <w:trPr>
          <w:tblHeader/>
        </w:trPr>
        <w:tc>
          <w:tcPr>
            <w:tcW w:w="1424" w:type="pct"/>
            <w:hideMark/>
          </w:tcPr>
          <w:p w14:paraId="329803DE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33" w:type="pct"/>
          </w:tcPr>
          <w:p w14:paraId="0CD93BB6" w14:textId="38BD6537" w:rsidR="00B3234B" w:rsidRPr="006B103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  <w:r w:rsidRPr="00412672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95" w:type="pct"/>
          </w:tcPr>
          <w:p w14:paraId="04D4635A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F429F1" w14:textId="75E28E7C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126" w:type="pct"/>
          </w:tcPr>
          <w:p w14:paraId="4BF9EFDF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26A2B0E8" w:rsidR="00B3234B" w:rsidRPr="0030664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(419)</w:t>
            </w:r>
          </w:p>
        </w:tc>
        <w:tc>
          <w:tcPr>
            <w:tcW w:w="127" w:type="pct"/>
          </w:tcPr>
          <w:p w14:paraId="56D7F6F6" w14:textId="77777777" w:rsidR="00B3234B" w:rsidRPr="004A011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4A698BDF" w:rsidR="00B3234B" w:rsidRPr="00306646" w:rsidRDefault="00B3234B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5A6141" w14:textId="41897496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</w:tr>
      <w:tr w:rsidR="00B3234B" w:rsidRPr="00071097" w14:paraId="7920C6B8" w14:textId="77777777" w:rsidTr="006F4DBC">
        <w:trPr>
          <w:tblHeader/>
        </w:trPr>
        <w:tc>
          <w:tcPr>
            <w:tcW w:w="1424" w:type="pct"/>
            <w:hideMark/>
          </w:tcPr>
          <w:p w14:paraId="013A3560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2590A79C" w:rsidR="00B3234B" w:rsidRPr="006B1036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4126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95" w:type="pct"/>
          </w:tcPr>
          <w:p w14:paraId="71F90129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3D0EC760" w:rsidR="00B3234B" w:rsidRPr="005223D9" w:rsidRDefault="005B7CE8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1,603</w:t>
            </w:r>
          </w:p>
        </w:tc>
        <w:tc>
          <w:tcPr>
            <w:tcW w:w="126" w:type="pct"/>
          </w:tcPr>
          <w:p w14:paraId="5A10D74F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6182D33E" w:rsidR="00B3234B" w:rsidRPr="005223D9" w:rsidRDefault="005B7CE8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(419)</w:t>
            </w:r>
          </w:p>
        </w:tc>
        <w:tc>
          <w:tcPr>
            <w:tcW w:w="127" w:type="pct"/>
          </w:tcPr>
          <w:p w14:paraId="2DF36A5F" w14:textId="77777777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4CFD2CF6" w:rsidR="00B3234B" w:rsidRPr="005223D9" w:rsidRDefault="005B7CE8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(5,482)</w:t>
            </w:r>
          </w:p>
        </w:tc>
        <w:tc>
          <w:tcPr>
            <w:tcW w:w="120" w:type="pct"/>
          </w:tcPr>
          <w:p w14:paraId="58AC8555" w14:textId="6394DAB3" w:rsidR="00B3234B" w:rsidRPr="005223D9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00ECCB04" w:rsidR="00B3234B" w:rsidRPr="005223D9" w:rsidRDefault="00490DF7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73,693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F66E89" w:rsidSect="00E37BB8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2A1A3E73" w:rsidR="0077345D" w:rsidRDefault="00BB2DB0" w:rsidP="0050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B2DB0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04B97" w:rsidRPr="001619C7" w14:paraId="0B3F56E0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8F95B62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613361E4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04B97" w:rsidRPr="001619C7" w14:paraId="40D8BECD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F48A32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66A32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304C553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2CDBB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B4AD6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1C22CDA9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 ๆ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87EAB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86061C0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492F7DE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53BAF75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DC6CAA3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E588C5B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660D614A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2A5A32BE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1597B36" w14:textId="77777777" w:rsidR="00504B97" w:rsidRPr="001619C7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67613A" w:rsidRPr="001619C7" w14:paraId="1D3A5448" w14:textId="77777777" w:rsidTr="00792549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1CA5CC" w14:textId="71339E9F" w:rsidR="0067613A" w:rsidRPr="001619C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305FC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67613A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7613A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  <w:r w:rsidRPr="0067613A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116F75" w14:textId="36B03335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A801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5319A8" w14:textId="7B969DCA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C466E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F6C24D" w14:textId="1AA5558F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8E3BB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A955C04" w14:textId="45B391AF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7F28C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20D0AF" w14:textId="6DB7C43E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28BBC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7940C" w14:textId="42947860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02767A7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C03C98" w14:textId="4B1E3B37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185A2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D07FC8" w14:textId="69812943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2C2CCAA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632414A" w14:textId="652910D9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FA22D" w14:textId="77777777" w:rsidR="0067613A" w:rsidRPr="00B8057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49FD8093" w14:textId="26122006" w:rsidR="0067613A" w:rsidRPr="00B80577" w:rsidRDefault="00BB2DB0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B80577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B80577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7613A" w:rsidRPr="001619C7" w14:paraId="57D15EBB" w14:textId="77777777" w:rsidTr="00792549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C00F91" w14:textId="77777777" w:rsidR="0067613A" w:rsidRPr="001619C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0221D79" w14:textId="77777777" w:rsidR="0067613A" w:rsidRPr="001619C7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AC0206" w:rsidRPr="001619C7" w14:paraId="06C59978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62C197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DA4C97" w14:textId="651928DA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 w:hint="cs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B90C95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246DCC" w14:textId="4328EBE2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94F164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FD71B4" w14:textId="0AFC3D26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 w:hint="cs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FFE147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772474B" w14:textId="77D16BEA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C0206" w:rsidRP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5F4AA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2817AB" w14:textId="313D7E5A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792549" w:rsidRP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0C2FB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E4D214" w14:textId="6BAAFD9F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C0206" w:rsidRP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5C1A45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687ABE" w14:textId="31E64FC3" w:rsidR="00AC0206" w:rsidRPr="00792549" w:rsidRDefault="00792549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9B547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C07CA" w14:textId="79011AF2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37D31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A168C1A" w14:textId="785E3C81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92549" w:rsidRP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270" w:type="dxa"/>
            <w:vAlign w:val="bottom"/>
          </w:tcPr>
          <w:p w14:paraId="4E09B057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4BECCD9" w14:textId="1BA3F044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C0206" w:rsidRP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827</w:t>
            </w:r>
          </w:p>
        </w:tc>
      </w:tr>
      <w:tr w:rsidR="00AC0206" w:rsidRPr="001619C7" w14:paraId="76D6367A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59D550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2DAFB" w14:textId="0A7944A4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27C44C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26DC8" w14:textId="20F033CF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A40C9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44287" w14:textId="7C37DDA2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28F0E9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EF980" w14:textId="60385109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A6A20D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A3C4E8" w14:textId="067A819C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270" w:type="dxa"/>
            <w:vAlign w:val="bottom"/>
          </w:tcPr>
          <w:p w14:paraId="35C5DF9C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2029A9" w14:textId="490D444B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270" w:type="dxa"/>
            <w:vAlign w:val="bottom"/>
          </w:tcPr>
          <w:p w14:paraId="03EADE89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67F2B4" w14:textId="191C0A46" w:rsidR="00AC0206" w:rsidRPr="00792549" w:rsidRDefault="00792549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492</w:t>
            </w:r>
            <w:r w:rsidRPr="0079254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D6D86C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396727" w14:textId="3CC2B28D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545</w:t>
            </w:r>
            <w:r w:rsidRPr="00792549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036F453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1747E49E" w14:textId="6C10EE5A" w:rsidR="00AC0206" w:rsidRPr="00792549" w:rsidRDefault="00792549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1A4F1A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85959C8" w14:textId="121FFE2D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C0206" w:rsidRPr="001619C7" w14:paraId="78099D95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F4EAF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60CDF" w14:textId="432AAB13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A161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BBF6" w14:textId="26A4FD8C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6EAF46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6E147" w14:textId="1755A8B2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792549"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3D3A41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F0CB2B" w14:textId="1B0335F9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AC0206"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AF1EB2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93FB2" w14:textId="2A5FACDE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792549"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316</w:t>
            </w:r>
          </w:p>
        </w:tc>
        <w:tc>
          <w:tcPr>
            <w:tcW w:w="270" w:type="dxa"/>
            <w:vAlign w:val="bottom"/>
          </w:tcPr>
          <w:p w14:paraId="024D6FE0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9A08A" w14:textId="3FEF648C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AC0206"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372</w:t>
            </w:r>
          </w:p>
        </w:tc>
        <w:tc>
          <w:tcPr>
            <w:tcW w:w="270" w:type="dxa"/>
            <w:vAlign w:val="bottom"/>
          </w:tcPr>
          <w:p w14:paraId="2520C8DF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6CB6E" w14:textId="3AF11BD5" w:rsidR="00AC0206" w:rsidRPr="00792549" w:rsidRDefault="00792549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BB2DB0"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492</w:t>
            </w:r>
            <w:r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77328B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AFACE" w14:textId="4B959FAC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B2DB0"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545</w:t>
            </w:r>
            <w:r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CD4716D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02C1A" w14:textId="5FB14D96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792549"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824</w:t>
            </w:r>
          </w:p>
        </w:tc>
        <w:tc>
          <w:tcPr>
            <w:tcW w:w="270" w:type="dxa"/>
            <w:vAlign w:val="bottom"/>
          </w:tcPr>
          <w:p w14:paraId="3078C28E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C84A6" w14:textId="30C603EE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AC0206" w:rsidRPr="0079254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827</w:t>
            </w:r>
          </w:p>
        </w:tc>
      </w:tr>
      <w:tr w:rsidR="00AC0206" w:rsidRPr="001619C7" w14:paraId="35AED48C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EF4FB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12F2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0B2D6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8DB4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5FE72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30F1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D6DC5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FE08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E57C9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E9E67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23AC70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F358E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9A6503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00D9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1BF6623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23150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1AEA6BB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2E33DBF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68B912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34CD5B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AC0206" w:rsidRPr="001619C7" w14:paraId="4920B55F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CD24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5FBAFED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CEBE1E" w14:textId="264ABB78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605A17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6D125B" w14:textId="0BF33BAB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65D30C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5E50B8" w14:textId="634E6EC4" w:rsidR="00AC0206" w:rsidRPr="00792549" w:rsidRDefault="00792549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B891E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DD841C8" w14:textId="314DB0C7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604F21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C864AD" w14:textId="0CBCFB0E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270" w:type="dxa"/>
            <w:vAlign w:val="bottom"/>
          </w:tcPr>
          <w:p w14:paraId="53CB29D2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10497D" w14:textId="34FDCD1C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70" w:type="dxa"/>
            <w:vAlign w:val="bottom"/>
          </w:tcPr>
          <w:p w14:paraId="6FDFFEF9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4589FE" w14:textId="6B9A5F12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9CBD913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5374DD" w14:textId="205AAB3C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8B6F648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1E132A9C" w14:textId="45FDFDA7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270" w:type="dxa"/>
          </w:tcPr>
          <w:p w14:paraId="60565F4A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C9271B2" w14:textId="45CE5B0F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</w:tr>
      <w:tr w:rsidR="00AC0206" w:rsidRPr="001619C7" w14:paraId="613D57DE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AD32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E3709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63EAA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F2E350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4388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E8C8A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660741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C3133F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42F8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3C1085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F6AD75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0D2F7E5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87CF23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661D7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74867D55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6830AC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C42747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2C7A440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90C21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7172EEB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AC0206" w:rsidRPr="001619C7" w14:paraId="4F712556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0DB0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C08824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33C80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8DDDE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85EE0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0A8FD1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BFAC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71154F4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F4DD4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D8941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9B6779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6ED5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CFF4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F8F465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49EB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0A6D3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0B8AA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ED2F5B1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287D04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250C3B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C0206" w:rsidRPr="001619C7" w14:paraId="028EB20D" w14:textId="77777777" w:rsidTr="00792549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36A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65E8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C663E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F34120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D1648E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7D5C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D129E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341715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A6CCB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91AD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5896E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311F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F4DA9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3A77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4ECE97B" w14:textId="361AF3F6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70" w:type="dxa"/>
            <w:vAlign w:val="bottom"/>
          </w:tcPr>
          <w:p w14:paraId="3FC5FEAE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9C841BD" w14:textId="6780FA27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</w:tr>
      <w:tr w:rsidR="00AC0206" w:rsidRPr="001619C7" w14:paraId="64DD5922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14DA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1CCA9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9532A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C47601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EFAF4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24D38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D38F2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1278BF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31FAA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6A4DD5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38CAC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C9264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EBC7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2154C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D786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C11721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135A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7D948B14" w14:textId="302094FD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224</w:t>
            </w:r>
          </w:p>
        </w:tc>
        <w:tc>
          <w:tcPr>
            <w:tcW w:w="270" w:type="dxa"/>
            <w:vAlign w:val="bottom"/>
          </w:tcPr>
          <w:p w14:paraId="46A873AE" w14:textId="77777777" w:rsidR="00AC0206" w:rsidRPr="00792549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476ABCE4" w14:textId="63EB5B69" w:rsidR="00AC0206" w:rsidRPr="00792549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220</w:t>
            </w:r>
          </w:p>
        </w:tc>
      </w:tr>
      <w:tr w:rsidR="00AC0206" w:rsidRPr="001619C7" w14:paraId="181AEF36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1532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D0DFC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5CDD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707F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ABFB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AAA6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7E4E5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AC4F6D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3F55AE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5C69C1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F5E50A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049090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CEB72C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9E5EE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9ACC43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3F0B0E6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3BF3A81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5A341D4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53683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46D297E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AC0206" w:rsidRPr="001619C7" w14:paraId="69ED52AD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7A01D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A66CE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AC90C5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A878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EBF4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ABFFB2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7D3CC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590CA4C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ADAE0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FB573B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4E4DD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0D486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ECD8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3FFD3A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2689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D376D9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31E53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5B2F3888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98A634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42CE8D7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C0206" w:rsidRPr="001619C7" w14:paraId="1EF66363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99721" w14:textId="1E46A15B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ณ วันที่ 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67613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7613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67613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/ </w:t>
            </w:r>
            <w:r w:rsidR="00BB2DB0" w:rsidRPr="00BB2DB0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B67D" w14:textId="48632240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A9A9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8079" w14:textId="3BBD8233" w:rsidR="00AC0206" w:rsidRPr="0085754F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0F78A4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981E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A1F8" w14:textId="29BF309C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9697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DD20" w14:textId="4B649B8D" w:rsidR="00AC0206" w:rsidRPr="0085754F" w:rsidRDefault="00BB2DB0" w:rsidP="0030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7126E3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05F1C">
              <w:rPr>
                <w:rFonts w:ascii="Angsana New" w:hAnsi="Angsan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C5ED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3A02DE" w14:textId="492259E3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270" w:type="dxa"/>
            <w:vAlign w:val="bottom"/>
          </w:tcPr>
          <w:p w14:paraId="258CDC89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F53E1A" w14:textId="15FD35AD" w:rsidR="00AC0206" w:rsidRPr="0085754F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865F1C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270" w:type="dxa"/>
            <w:vAlign w:val="bottom"/>
          </w:tcPr>
          <w:p w14:paraId="065C261E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2F08FE" w14:textId="72ABA081" w:rsidR="00AC0206" w:rsidRPr="001506F0" w:rsidRDefault="000B2201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960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78C5AC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4449AD" w14:textId="25DE1D10" w:rsidR="00AC0206" w:rsidRPr="0085754F" w:rsidRDefault="00735364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54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BB2DB0"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B2DB0"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899</w:t>
            </w:r>
            <w:r w:rsidRPr="0085754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1CB44CB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7E1AFC81" w14:textId="21A57C00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6C55DC1E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34EA6376" w14:textId="483FFC3F" w:rsidR="00AC0206" w:rsidRPr="0085754F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5447C0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012</w:t>
            </w:r>
          </w:p>
        </w:tc>
      </w:tr>
      <w:tr w:rsidR="00AC0206" w:rsidRPr="001619C7" w14:paraId="2204250E" w14:textId="77777777" w:rsidTr="0085754F">
        <w:trPr>
          <w:trHeight w:val="362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F854F" w14:textId="77777777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1852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B590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9942DC" w14:textId="77777777" w:rsidR="00AC0206" w:rsidRPr="0085754F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BAD3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26BD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04B0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2F9C096" w14:textId="77777777" w:rsidR="00AC0206" w:rsidRPr="0085754F" w:rsidRDefault="00AC0206" w:rsidP="0085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FCA7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B27B6C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35A62B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34817B" w14:textId="77777777" w:rsidR="00AC0206" w:rsidRPr="0085754F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83EEC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72CB82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62A04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B6DBF4" w14:textId="77777777" w:rsidR="00AC0206" w:rsidRPr="0085754F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210D2F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3F03B358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406C5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1847834" w14:textId="77777777" w:rsidR="00AC0206" w:rsidRPr="0085754F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C0206" w:rsidRPr="001619C7" w14:paraId="75D19890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E4C7A" w14:textId="265E1835" w:rsidR="00AC0206" w:rsidRPr="001619C7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ณ วันที่ 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67613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7613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67613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/ </w:t>
            </w:r>
            <w:r w:rsidR="00BB2DB0" w:rsidRPr="00BB2DB0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9541" w14:textId="28D54A14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832E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47C3" w14:textId="0A3F7E38" w:rsidR="00AC0206" w:rsidRPr="0085754F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EBB0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B5B4" w14:textId="55C9E565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6A0C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15EB" w14:textId="5FCDF1A3" w:rsidR="00AC0206" w:rsidRPr="0085754F" w:rsidRDefault="00BB2DB0" w:rsidP="00305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C0487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05F1C">
              <w:rPr>
                <w:rFonts w:ascii="Angsana New" w:hAnsi="Angsan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9DC1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EABD699" w14:textId="7FFD4005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7925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46B20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9E5F4C" w14:textId="1A16AF5B" w:rsidR="00AC0206" w:rsidRPr="0085754F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62594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BADB0C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723FB0" w14:textId="048CAA3B" w:rsidR="00AC0206" w:rsidRPr="001506F0" w:rsidRDefault="000B2201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B2DB0" w:rsidRPr="00BB2DB0">
              <w:rPr>
                <w:rFonts w:ascii="Angsana New" w:hAnsi="Angsana New"/>
                <w:color w:val="000000"/>
                <w:sz w:val="26"/>
                <w:szCs w:val="26"/>
              </w:rPr>
              <w:t>608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5022518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55E19C" w14:textId="48807CF7" w:rsidR="00AC0206" w:rsidRPr="0085754F" w:rsidRDefault="00E7306A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54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BB2DB0"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527</w:t>
            </w:r>
            <w:r w:rsidRPr="0085754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BCF9FC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vAlign w:val="bottom"/>
          </w:tcPr>
          <w:p w14:paraId="7FCF09FE" w14:textId="64B1EC7D" w:rsidR="00AC0206" w:rsidRPr="001506F0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B220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="Angsana New" w:hAnsi="Angsan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270" w:type="dxa"/>
            <w:tcBorders>
              <w:bottom w:val="nil"/>
            </w:tcBorders>
          </w:tcPr>
          <w:p w14:paraId="44BF401F" w14:textId="77777777" w:rsidR="00AC0206" w:rsidRPr="001506F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80BBFFF" w14:textId="314A22E4" w:rsidR="00AC0206" w:rsidRPr="0085754F" w:rsidRDefault="00BB2DB0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5754F" w:rsidRPr="008575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B2D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</w:tr>
    </w:tbl>
    <w:p w14:paraId="1AC6ECEE" w14:textId="61D9273B" w:rsidR="00AA4583" w:rsidRPr="00DE60BD" w:rsidRDefault="00243B59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757DA4E" w14:textId="77777777" w:rsidR="00811616" w:rsidRDefault="00811616" w:rsidP="00A21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811616" w:rsidSect="001717B8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42157D1B" w:rsidR="00856DCD" w:rsidRDefault="00BB2DB0" w:rsidP="00D5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B2DB0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36235" w:rsidRPr="00D60095">
        <w:rPr>
          <w:rFonts w:ascii="Angsana New" w:hAnsi="Angsana New"/>
          <w:b/>
          <w:bCs/>
          <w:sz w:val="30"/>
          <w:szCs w:val="30"/>
        </w:rPr>
        <w:tab/>
      </w:r>
      <w:r w:rsidR="003362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0313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0313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72557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59BE7B3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57DC4D1E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5B2C8158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24BB5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2EB4FC39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1809C2" w:rsidRPr="001809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809C2" w:rsidRPr="001809C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1809C2" w:rsidRPr="001809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6F8DB2C5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E24BB5" w:rsidRPr="005D44F8" w:rsidRDefault="00E24BB5" w:rsidP="00E24BB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93CFD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66C0383" w:rsidR="00593CFD" w:rsidRPr="001F16D0" w:rsidRDefault="00BB2DB0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484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270" w:type="dxa"/>
            <w:vAlign w:val="bottom"/>
          </w:tcPr>
          <w:p w14:paraId="2908B994" w14:textId="5C03D8E3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57C77960" w:rsidR="00593CFD" w:rsidRPr="00F55F20" w:rsidRDefault="000B2201" w:rsidP="00593CFD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30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04CB28CD" w:rsidR="00593CFD" w:rsidRPr="00E17ECF" w:rsidRDefault="00BB2DB0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B2201" w:rsidRPr="000B22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  <w:r w:rsidR="000B2201" w:rsidRPr="000B22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236" w:type="dxa"/>
            <w:vAlign w:val="bottom"/>
          </w:tcPr>
          <w:p w14:paraId="118B9C09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1C926193" w:rsidR="00593CFD" w:rsidRPr="001F16D0" w:rsidRDefault="000B2201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43723899" w:rsidR="00593CFD" w:rsidRPr="001F16D0" w:rsidRDefault="00BB2DB0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484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270" w:type="dxa"/>
            <w:vAlign w:val="bottom"/>
          </w:tcPr>
          <w:p w14:paraId="46671767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7EDF9A20" w:rsidR="00593CFD" w:rsidRPr="001F16D0" w:rsidRDefault="000B2201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13C12D41" w:rsidR="00593CFD" w:rsidRPr="001F16D0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484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088</w:t>
            </w:r>
          </w:p>
        </w:tc>
      </w:tr>
      <w:tr w:rsidR="00593CFD" w14:paraId="5D10C039" w14:textId="77777777" w:rsidTr="00792549">
        <w:trPr>
          <w:trHeight w:val="261"/>
        </w:trPr>
        <w:tc>
          <w:tcPr>
            <w:tcW w:w="2067" w:type="dxa"/>
          </w:tcPr>
          <w:p w14:paraId="0FF25CE6" w14:textId="03381D64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66E5D873" w:rsidR="00593CFD" w:rsidRPr="00722025" w:rsidRDefault="000B2201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46754EB7" w:rsidR="00593CFD" w:rsidRPr="00F55F20" w:rsidRDefault="00BB2DB0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0B2201" w:rsidRPr="000B22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  <w:vAlign w:val="bottom"/>
          </w:tcPr>
          <w:p w14:paraId="008E49E4" w14:textId="66756DE9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6DB56D31" w14:textId="482F8422" w:rsidR="00593CFD" w:rsidRPr="00E17ECF" w:rsidRDefault="00BB2DB0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0B2201" w:rsidRPr="000B22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048EA3FF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F36163F" w14:textId="166D322A" w:rsidR="00593CFD" w:rsidRPr="005D44F8" w:rsidRDefault="000B2201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1EC80AC6" w:rsidR="00593CFD" w:rsidRPr="005D44F8" w:rsidRDefault="000B2201" w:rsidP="00593CF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634BBB41" w:rsidR="00593CFD" w:rsidRPr="005D44F8" w:rsidRDefault="00BB2DB0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  <w:tc>
          <w:tcPr>
            <w:tcW w:w="270" w:type="dxa"/>
          </w:tcPr>
          <w:p w14:paraId="72E0539E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60B99CEF" w:rsidR="00593CFD" w:rsidRPr="005D44F8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</w:tr>
      <w:tr w:rsidR="00593CFD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0D527216" w:rsidR="00593CFD" w:rsidRPr="00722025" w:rsidRDefault="000B2201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6C5822DE" w:rsidR="00593CFD" w:rsidRPr="00F55F20" w:rsidRDefault="00BB2DB0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  <w:r w:rsidR="000B2201" w:rsidRPr="000B22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236" w:type="dxa"/>
            <w:vAlign w:val="bottom"/>
          </w:tcPr>
          <w:p w14:paraId="68C6D2F8" w14:textId="77777777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5516D458" w:rsidR="00593CFD" w:rsidRPr="00E17ECF" w:rsidRDefault="00BB2DB0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  <w:r w:rsidR="000B2201" w:rsidRPr="000B22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236" w:type="dxa"/>
          </w:tcPr>
          <w:p w14:paraId="28004CD0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7CEEF57E" w:rsidR="00593CFD" w:rsidRPr="005D44F8" w:rsidRDefault="000B2201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2795624B" w:rsidR="00593CFD" w:rsidRPr="005D44F8" w:rsidRDefault="00BB2DB0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164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</w:p>
        </w:tc>
        <w:tc>
          <w:tcPr>
            <w:tcW w:w="270" w:type="dxa"/>
          </w:tcPr>
          <w:p w14:paraId="193DF87F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4A4390B0" w:rsidR="00593CFD" w:rsidRPr="005D44F8" w:rsidRDefault="000B2201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00321DF0" w:rsidR="00593CFD" w:rsidRPr="005D44F8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164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</w:p>
        </w:tc>
      </w:tr>
      <w:tr w:rsidR="00593CFD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35DE995D" w:rsidR="00593CFD" w:rsidRPr="00785982" w:rsidRDefault="00BB2DB0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484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3056B83F" w:rsidR="00593CFD" w:rsidRPr="00E17ECF" w:rsidRDefault="00BB2DB0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252</w:t>
            </w:r>
            <w:r w:rsidR="000B2201" w:rsidRPr="000B22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372</w:t>
            </w:r>
          </w:p>
        </w:tc>
        <w:tc>
          <w:tcPr>
            <w:tcW w:w="236" w:type="dxa"/>
          </w:tcPr>
          <w:p w14:paraId="0B681DBB" w14:textId="360D9E72" w:rsidR="00593CFD" w:rsidRPr="00E17ECF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  <w:tab w:val="decimal" w:pos="1516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035A14AE" w:rsidR="00593CFD" w:rsidRPr="00E17ECF" w:rsidRDefault="00BB2DB0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B2201" w:rsidRPr="000B22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736</w:t>
            </w:r>
            <w:r w:rsidR="000B2201" w:rsidRPr="000B22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2044229E" w:rsidR="00593CFD" w:rsidRPr="001F16D0" w:rsidRDefault="000B2201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77012274" w:rsidR="00593CFD" w:rsidRPr="001F16D0" w:rsidRDefault="00BB2DB0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648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79A507CE" w:rsidR="00593CFD" w:rsidRPr="00593CFD" w:rsidRDefault="00BB2DB0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87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10D7B6C2" w:rsidR="00593CFD" w:rsidRPr="00D36210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736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460</w:t>
            </w:r>
          </w:p>
        </w:tc>
      </w:tr>
      <w:tr w:rsidR="00593CFD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93CFD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93CFD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cs/>
          <w:lang w:val="en-GB"/>
        </w:rPr>
        <w:sectPr w:rsidR="00A5450B" w:rsidSect="0086655A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C5115B" w:rsidRPr="00BB04F2" w14:paraId="12248812" w14:textId="77777777" w:rsidTr="00792549">
        <w:trPr>
          <w:trHeight w:val="40"/>
        </w:trPr>
        <w:tc>
          <w:tcPr>
            <w:tcW w:w="2067" w:type="dxa"/>
          </w:tcPr>
          <w:p w14:paraId="40C073EA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4CEF4485" w14:textId="3BEB80F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BB04F2" w14:paraId="779D2188" w14:textId="77777777" w:rsidTr="00792549">
        <w:trPr>
          <w:trHeight w:val="40"/>
        </w:trPr>
        <w:tc>
          <w:tcPr>
            <w:tcW w:w="2067" w:type="dxa"/>
          </w:tcPr>
          <w:p w14:paraId="3F669508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BB04F2" w:rsidRDefault="00C5115B" w:rsidP="00E27C4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4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BB04F2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BB04F2" w:rsidRDefault="00C5115B" w:rsidP="00725574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5747"/>
              </w:tabs>
              <w:spacing w:line="240" w:lineRule="atLeast"/>
              <w:ind w:left="14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158" w:rsidRPr="00BB04F2" w14:paraId="445D6158" w14:textId="77777777" w:rsidTr="00C80158">
        <w:trPr>
          <w:trHeight w:val="40"/>
        </w:trPr>
        <w:tc>
          <w:tcPr>
            <w:tcW w:w="2067" w:type="dxa"/>
          </w:tcPr>
          <w:p w14:paraId="14393B6A" w14:textId="77777777" w:rsidR="00C80158" w:rsidRPr="00BB04F2" w:rsidRDefault="00C80158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80158" w:rsidRPr="00BB04F2" w:rsidRDefault="00C80158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80158" w:rsidRPr="005D44F8" w:rsidRDefault="00C80158" w:rsidP="00E27C40">
            <w:pPr>
              <w:pStyle w:val="acctfourfigures"/>
              <w:tabs>
                <w:tab w:val="left" w:pos="720"/>
              </w:tabs>
              <w:spacing w:line="240" w:lineRule="atLeast"/>
              <w:ind w:left="-109" w:right="-10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C80158" w:rsidRDefault="00C80158" w:rsidP="00E27C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10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</w:t>
            </w:r>
          </w:p>
          <w:p w14:paraId="5C3086B0" w14:textId="2F9367DF" w:rsidR="00C80158" w:rsidRPr="00BB04F2" w:rsidRDefault="00C80158" w:rsidP="00E27C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10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80158" w:rsidRPr="00BB04F2" w:rsidRDefault="00C80158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80158" w:rsidRPr="00BB04F2" w:rsidRDefault="00C80158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2003A957" w:rsidR="00C80158" w:rsidRPr="00A248EB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2B2EE164" w:rsidR="00C80158" w:rsidRPr="00A248EB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80B5522" w14:textId="34E18C5E" w:rsidR="00C80158" w:rsidRPr="00C80158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CE454" w14:textId="31F89225" w:rsidR="00C80158" w:rsidRPr="00BB04F2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956555" w14:textId="640618B4" w:rsidR="00C80158" w:rsidRPr="00BB04F2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BB04F2" w14:paraId="45ED0A7A" w14:textId="77777777" w:rsidTr="00792549">
        <w:trPr>
          <w:trHeight w:val="40"/>
        </w:trPr>
        <w:tc>
          <w:tcPr>
            <w:tcW w:w="2067" w:type="dxa"/>
          </w:tcPr>
          <w:p w14:paraId="03D0890B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13EEA999" w14:textId="0110F1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5115B" w:rsidRPr="00CD50A9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0FB1B974" w:rsidR="00C5115B" w:rsidRPr="005D44F8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B2DB0" w:rsidRPr="00BB2D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BB2DB0" w:rsidRPr="00BB2D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F057A7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63DD4CAC" w14:textId="096F8863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00701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33264C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5D44F8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4D2023A5" w14:textId="38D104D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CD50A9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5D44F8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020BDA41" w14:textId="28B46B9B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C0206" w:rsidRPr="00CD50A9" w14:paraId="36401A29" w14:textId="77777777" w:rsidTr="00792549">
        <w:trPr>
          <w:trHeight w:val="261"/>
        </w:trPr>
        <w:tc>
          <w:tcPr>
            <w:tcW w:w="2067" w:type="dxa"/>
          </w:tcPr>
          <w:p w14:paraId="25DF79BA" w14:textId="0F93A1BA" w:rsidR="00AC0206" w:rsidRPr="005D44F8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7AE68A22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238FAC47" w14:textId="759AB70C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2081F487" w:rsidR="00AC0206" w:rsidRPr="00492E20" w:rsidRDefault="00AC0206" w:rsidP="00AC0206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6BEFA89A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36" w:type="dxa"/>
            <w:vAlign w:val="bottom"/>
          </w:tcPr>
          <w:p w14:paraId="0646A0E1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5FB1264B" w:rsidR="00AC0206" w:rsidRPr="00492E2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6C9B6322" w:rsidR="00AC0206" w:rsidRPr="00492E20" w:rsidRDefault="00BB2DB0" w:rsidP="00AC020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05DF4A71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D537829" w:rsidR="00AC0206" w:rsidRPr="00492E20" w:rsidRDefault="00AC0206" w:rsidP="00AC0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4E2EF47C" w:rsidR="00AC0206" w:rsidRPr="00492E20" w:rsidRDefault="00BB2DB0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</w:tr>
      <w:tr w:rsidR="00AC0206" w:rsidRPr="00CD50A9" w14:paraId="00CB8EF0" w14:textId="77777777" w:rsidTr="00792549">
        <w:trPr>
          <w:trHeight w:val="261"/>
        </w:trPr>
        <w:tc>
          <w:tcPr>
            <w:tcW w:w="2067" w:type="dxa"/>
          </w:tcPr>
          <w:p w14:paraId="61BAF0E4" w14:textId="2DB01272" w:rsidR="00AC0206" w:rsidRPr="00EF5798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22996850" w:rsidR="00AC0206" w:rsidRPr="00492E20" w:rsidRDefault="00AC0206" w:rsidP="00AC0206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1F3DE271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  <w:vAlign w:val="bottom"/>
          </w:tcPr>
          <w:p w14:paraId="39B11C8A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58D9C790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5EFA8D99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16B9E246" w:rsidR="00AC0206" w:rsidRPr="00492E2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15EE49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42A4AD4" w:rsidR="00AC0206" w:rsidRPr="00492E20" w:rsidRDefault="00AC0206" w:rsidP="00AC020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3E5BAE9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2A084476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270" w:type="dxa"/>
          </w:tcPr>
          <w:p w14:paraId="0EE44B85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398D9F3A" w:rsidR="00AC0206" w:rsidRPr="00492E20" w:rsidRDefault="00BB2DB0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</w:tr>
      <w:tr w:rsidR="00AC0206" w:rsidRPr="00CD50A9" w14:paraId="62BD1C52" w14:textId="77777777" w:rsidTr="00792549">
        <w:trPr>
          <w:trHeight w:val="261"/>
        </w:trPr>
        <w:tc>
          <w:tcPr>
            <w:tcW w:w="2067" w:type="dxa"/>
          </w:tcPr>
          <w:p w14:paraId="67A9C5CD" w14:textId="2EAB3ECC" w:rsidR="00AC0206" w:rsidRPr="005D44F8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3F7481CD" w:rsidR="00AC0206" w:rsidRPr="00492E20" w:rsidRDefault="00AC0206" w:rsidP="00AC0206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2AF743F1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36" w:type="dxa"/>
            <w:vAlign w:val="bottom"/>
          </w:tcPr>
          <w:p w14:paraId="49E0FF7C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023EF124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36" w:type="dxa"/>
          </w:tcPr>
          <w:p w14:paraId="01B0426C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36E4F044" w:rsidR="00AC0206" w:rsidRPr="00492E2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393055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27A06CAA" w:rsidR="00AC0206" w:rsidRPr="00492E20" w:rsidRDefault="00BB2DB0" w:rsidP="00AC020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70" w:type="dxa"/>
          </w:tcPr>
          <w:p w14:paraId="21D9CFDC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0DC44E79" w:rsidR="00AC0206" w:rsidRPr="00492E20" w:rsidRDefault="00AC0206" w:rsidP="00AC0206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2D3D80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444189BC" w:rsidR="00AC0206" w:rsidRPr="00492E20" w:rsidRDefault="00BB2DB0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AC0206" w:rsidRPr="00CD50A9" w14:paraId="198BA58D" w14:textId="77777777" w:rsidTr="00792549">
        <w:trPr>
          <w:trHeight w:val="261"/>
        </w:trPr>
        <w:tc>
          <w:tcPr>
            <w:tcW w:w="2067" w:type="dxa"/>
          </w:tcPr>
          <w:p w14:paraId="54386318" w14:textId="7FFE2D58" w:rsidR="00AC0206" w:rsidRPr="005D44F8" w:rsidRDefault="00AC0206" w:rsidP="00AC020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3CB431C3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399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79FF19A7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252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932</w:t>
            </w:r>
          </w:p>
        </w:tc>
        <w:tc>
          <w:tcPr>
            <w:tcW w:w="236" w:type="dxa"/>
          </w:tcPr>
          <w:p w14:paraId="2B7AD228" w14:textId="1D8A741D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04D72C87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652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7DCCBB24" w:rsidR="00AC0206" w:rsidRPr="00E17ECF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639F0060" w:rsidR="00AC0206" w:rsidRPr="00492E20" w:rsidRDefault="00BB2DB0" w:rsidP="00AC020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5BDCF759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6575674A" w:rsidR="00AC0206" w:rsidRPr="00492E20" w:rsidRDefault="00BB2DB0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652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</w:t>
            </w:r>
          </w:p>
        </w:tc>
      </w:tr>
    </w:tbl>
    <w:p w14:paraId="49DD6EE1" w14:textId="77777777" w:rsidR="00C5115B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  <w:cs/>
        </w:rPr>
        <w:sectPr w:rsidR="00C5115B" w:rsidSect="0008252F"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E27C4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72557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163206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163206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8446E85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0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F3F4DCC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08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649C42CB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BB2DB0" w:rsidRPr="00BB2D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163206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16320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16320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63206" w14:paraId="0522A0FD" w14:textId="77777777" w:rsidTr="00163206">
        <w:trPr>
          <w:trHeight w:val="261"/>
        </w:trPr>
        <w:tc>
          <w:tcPr>
            <w:tcW w:w="2067" w:type="dxa"/>
          </w:tcPr>
          <w:p w14:paraId="3A2EFA76" w14:textId="1DEAFAB1" w:rsidR="00163206" w:rsidRPr="00163206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1809C2" w:rsidRPr="001809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809C2" w:rsidRPr="001809C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1809C2" w:rsidRPr="001809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374B66C5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62B26E9A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49FE62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B0D9C9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9FA1F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14CE62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E36A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C48A14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1E53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F3B23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9DC0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49BFFF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764D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C55A36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14:paraId="37686638" w14:textId="77777777" w:rsidTr="00163206">
        <w:trPr>
          <w:trHeight w:val="261"/>
        </w:trPr>
        <w:tc>
          <w:tcPr>
            <w:tcW w:w="2067" w:type="dxa"/>
          </w:tcPr>
          <w:p w14:paraId="6B327A24" w14:textId="271A4889" w:rsidR="00163206" w:rsidRPr="00163206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320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849DCF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CA6C2E0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8ED97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738F4F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1A2F3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927DD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27CA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5849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D4271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4AC6DC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BBCFA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19D22C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0A4C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D0729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14:paraId="0EFC2C21" w14:textId="77777777" w:rsidTr="00163206">
        <w:trPr>
          <w:trHeight w:val="261"/>
        </w:trPr>
        <w:tc>
          <w:tcPr>
            <w:tcW w:w="2067" w:type="dxa"/>
          </w:tcPr>
          <w:p w14:paraId="69913651" w14:textId="144806C2" w:rsidR="00163206" w:rsidRPr="00D26778" w:rsidRDefault="00163206" w:rsidP="004D07E0">
            <w:pPr>
              <w:tabs>
                <w:tab w:val="clear" w:pos="227"/>
                <w:tab w:val="left" w:pos="25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DDB08C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DCAACA6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E223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7837484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19D24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A5D8D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BCC0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4E026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FF50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28CB5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0CA2D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D0DA3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0595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FD431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93CFD" w14:paraId="1E88FB9F" w14:textId="77777777" w:rsidTr="00163206">
        <w:trPr>
          <w:trHeight w:val="261"/>
        </w:trPr>
        <w:tc>
          <w:tcPr>
            <w:tcW w:w="2067" w:type="dxa"/>
          </w:tcPr>
          <w:p w14:paraId="4E340F76" w14:textId="52ECD5FA" w:rsidR="00593CFD" w:rsidRPr="00D2677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3E41F2B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3092FF3" w14:textId="4C2F5D97" w:rsidR="00593CFD" w:rsidRPr="006E1318" w:rsidRDefault="00BB2DB0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70" w:type="dxa"/>
            <w:vAlign w:val="bottom"/>
          </w:tcPr>
          <w:p w14:paraId="12812C1C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85F5CF" w14:textId="1E14E1DE" w:rsidR="00593CFD" w:rsidRPr="005D44F8" w:rsidRDefault="000B2201" w:rsidP="002338AB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33C331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D40319" w14:textId="66AC7916" w:rsidR="00593CFD" w:rsidRPr="005D44F8" w:rsidRDefault="00BB2DB0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70" w:type="dxa"/>
          </w:tcPr>
          <w:p w14:paraId="6A87A252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6B09E0" w14:textId="2B840B03" w:rsidR="00593CFD" w:rsidRPr="005D44F8" w:rsidRDefault="000B2201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6D60D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E9E57" w14:textId="0FE08833" w:rsidR="00593CFD" w:rsidRPr="005D44F8" w:rsidRDefault="00BB2DB0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70" w:type="dxa"/>
          </w:tcPr>
          <w:p w14:paraId="487D65D8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B8DB13" w14:textId="73F5899D" w:rsidR="00593CFD" w:rsidRPr="005D44F8" w:rsidRDefault="000B2201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B925F2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177AC" w14:textId="2BE5DB83" w:rsidR="00593CFD" w:rsidRPr="005D44F8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698</w:t>
            </w:r>
            <w:r w:rsidR="000B2201" w:rsidRPr="000B220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762</w:t>
            </w:r>
          </w:p>
        </w:tc>
      </w:tr>
      <w:tr w:rsidR="00593CFD" w14:paraId="1F83CE0E" w14:textId="77777777" w:rsidTr="00163206">
        <w:trPr>
          <w:trHeight w:val="261"/>
        </w:trPr>
        <w:tc>
          <w:tcPr>
            <w:tcW w:w="2067" w:type="dxa"/>
          </w:tcPr>
          <w:p w14:paraId="15E4A8CA" w14:textId="056EE1B2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55B55524" w:rsidR="00593CFD" w:rsidRPr="00AB2DA6" w:rsidRDefault="000B2201" w:rsidP="002338AB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C8E4021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0C2868F9" w:rsidR="00593CFD" w:rsidRPr="00E17ECF" w:rsidRDefault="00BB2DB0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 w:rsidR="000B2201" w:rsidRPr="000B220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52D3CA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645D3E51" w:rsidR="00593CFD" w:rsidRDefault="00BB2DB0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226AE0D4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147D022F" w:rsidR="00593CFD" w:rsidRDefault="000B2201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4DE388D1" w:rsidR="00593CFD" w:rsidRDefault="000B2201" w:rsidP="00593CF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1321266C" w:rsidR="00593CFD" w:rsidRDefault="00BB2DB0" w:rsidP="00593CF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11A740BC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1A185BD2" w:rsidR="00593CFD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</w:p>
        </w:tc>
      </w:tr>
      <w:tr w:rsidR="00593CFD" w14:paraId="39ABECE1" w14:textId="77777777" w:rsidTr="00163206">
        <w:trPr>
          <w:trHeight w:val="261"/>
        </w:trPr>
        <w:tc>
          <w:tcPr>
            <w:tcW w:w="2067" w:type="dxa"/>
          </w:tcPr>
          <w:p w14:paraId="0D98F1E3" w14:textId="5870CDE4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7E5F19B6" w:rsidR="00593CFD" w:rsidRDefault="000B2201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689823D6" w:rsidR="00593CFD" w:rsidRDefault="00BB2DB0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="000B2201" w:rsidRPr="000B220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 w:bidi="th-TH"/>
              </w:rPr>
              <w:t>548</w:t>
            </w:r>
          </w:p>
        </w:tc>
        <w:tc>
          <w:tcPr>
            <w:tcW w:w="270" w:type="dxa"/>
            <w:vAlign w:val="bottom"/>
          </w:tcPr>
          <w:p w14:paraId="57AA50E3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34D1B218" w:rsidR="00593CFD" w:rsidRDefault="00BB2DB0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548</w:t>
            </w:r>
          </w:p>
        </w:tc>
        <w:tc>
          <w:tcPr>
            <w:tcW w:w="270" w:type="dxa"/>
          </w:tcPr>
          <w:p w14:paraId="34517BB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35DC1315" w:rsidR="00593CFD" w:rsidRDefault="000B2201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75CC0600" w:rsidR="00593CFD" w:rsidRDefault="00BB2DB0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548</w:t>
            </w:r>
          </w:p>
        </w:tc>
        <w:tc>
          <w:tcPr>
            <w:tcW w:w="270" w:type="dxa"/>
          </w:tcPr>
          <w:p w14:paraId="4A2217BA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52EE47C0" w:rsidR="00593CFD" w:rsidRDefault="000B2201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73E258D8" w:rsidR="00593CFD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="000B2201" w:rsidRPr="000B2201">
              <w:rPr>
                <w:rFonts w:ascii="Angsana New" w:hAnsi="Angsana New"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sz w:val="24"/>
                <w:szCs w:val="24"/>
                <w:lang w:val="en-US"/>
              </w:rPr>
              <w:t>548</w:t>
            </w:r>
          </w:p>
        </w:tc>
      </w:tr>
      <w:tr w:rsidR="00593CFD" w:rsidRPr="00CD50A9" w14:paraId="170BAA2E" w14:textId="77777777" w:rsidTr="00163206">
        <w:trPr>
          <w:trHeight w:val="261"/>
        </w:trPr>
        <w:tc>
          <w:tcPr>
            <w:tcW w:w="2067" w:type="dxa"/>
            <w:hideMark/>
          </w:tcPr>
          <w:p w14:paraId="5D96CAC7" w14:textId="77777777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54A20EAC" w:rsidR="00593CFD" w:rsidRPr="00593CFD" w:rsidRDefault="00BB2DB0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698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2563DA30" w:rsidR="00593CFD" w:rsidRPr="00593CFD" w:rsidRDefault="00BB2DB0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88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656</w:t>
            </w:r>
          </w:p>
        </w:tc>
        <w:tc>
          <w:tcPr>
            <w:tcW w:w="270" w:type="dxa"/>
          </w:tcPr>
          <w:p w14:paraId="0849D3EF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442C484A" w:rsidR="00593CFD" w:rsidRPr="00593CFD" w:rsidRDefault="00BB2DB0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787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5CE97AD6" w:rsidR="00593CFD" w:rsidRPr="00593CFD" w:rsidRDefault="000B2201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775088DD" w:rsidR="00593CFD" w:rsidRPr="00593CFD" w:rsidRDefault="00BB2DB0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742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7078821A" w:rsidR="00593CFD" w:rsidRPr="00593CFD" w:rsidRDefault="00BB2DB0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498AAF9A" w:rsidR="00593CFD" w:rsidRPr="00593CFD" w:rsidRDefault="00BB2DB0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787</w:t>
            </w:r>
            <w:r w:rsidR="000B2201" w:rsidRPr="000B220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418</w:t>
            </w:r>
          </w:p>
        </w:tc>
      </w:tr>
      <w:tr w:rsidR="00593CFD" w:rsidRPr="00CD50A9" w14:paraId="19DB3454" w14:textId="77777777" w:rsidTr="00163206">
        <w:trPr>
          <w:trHeight w:val="261"/>
        </w:trPr>
        <w:tc>
          <w:tcPr>
            <w:tcW w:w="2067" w:type="dxa"/>
          </w:tcPr>
          <w:p w14:paraId="64836E74" w14:textId="48827E1E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13148C3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2D0C360E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3DD8B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0C121715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7CB9A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549C526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458EB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1229472D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120B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7102C415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36A9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2300CE9B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66367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181FE2C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5F143BC0" w14:textId="77777777" w:rsidTr="00163206">
        <w:trPr>
          <w:trHeight w:val="261"/>
        </w:trPr>
        <w:tc>
          <w:tcPr>
            <w:tcW w:w="2067" w:type="dxa"/>
          </w:tcPr>
          <w:p w14:paraId="028CCE7A" w14:textId="0148307E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ED9C402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341689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55DD3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C156771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2E44A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60D6688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3468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564C3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B6AE4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489A8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D2AD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41AB5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55E5C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5D6C6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5F1E8F8B" w14:textId="77777777" w:rsidTr="00163206">
        <w:trPr>
          <w:trHeight w:val="261"/>
        </w:trPr>
        <w:tc>
          <w:tcPr>
            <w:tcW w:w="2067" w:type="dxa"/>
          </w:tcPr>
          <w:p w14:paraId="4D92F7FA" w14:textId="70D51E2A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A40174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7C9B00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72969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90D5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5138F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F023ED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13DB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1A0C4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67FA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6CCEE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BA4C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FD4D2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6538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3EFA8B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2121ECF3" w14:textId="77777777" w:rsidTr="00163206">
        <w:trPr>
          <w:trHeight w:val="261"/>
        </w:trPr>
        <w:tc>
          <w:tcPr>
            <w:tcW w:w="2067" w:type="dxa"/>
          </w:tcPr>
          <w:p w14:paraId="005D6807" w14:textId="081DE3EF" w:rsidR="00593CFD" w:rsidRPr="00722C2D" w:rsidRDefault="00593CFD" w:rsidP="004D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A6C7716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E2156B8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089CE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772D19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09C4F8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D60A00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4A8CC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075B8D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4FFEF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F56CA1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550B9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AB8FE7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C732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9A57AA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C0206" w:rsidRPr="00CD50A9" w14:paraId="74061F2E" w14:textId="77777777" w:rsidTr="00163206">
        <w:trPr>
          <w:trHeight w:val="261"/>
        </w:trPr>
        <w:tc>
          <w:tcPr>
            <w:tcW w:w="2067" w:type="dxa"/>
          </w:tcPr>
          <w:p w14:paraId="527B0DC4" w14:textId="501C589F" w:rsidR="00AC0206" w:rsidRPr="00722C2D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5CBECB9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B454ADB" w14:textId="442CCA04" w:rsidR="00AC0206" w:rsidRPr="00AD7D23" w:rsidRDefault="00BB2DB0" w:rsidP="00AC0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0" w:type="dxa"/>
            <w:vAlign w:val="bottom"/>
          </w:tcPr>
          <w:p w14:paraId="7C555845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1284F6A" w14:textId="3D40435E" w:rsidR="00AC0206" w:rsidRPr="0077625B" w:rsidRDefault="00AC0206" w:rsidP="00AC0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7B9B8E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B0B6EC7" w14:textId="3CC6AB01" w:rsidR="00AC0206" w:rsidRPr="00AD7D23" w:rsidRDefault="00BB2DB0" w:rsidP="00AC0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0" w:type="dxa"/>
          </w:tcPr>
          <w:p w14:paraId="10A59A1E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631DD" w14:textId="7875742F" w:rsidR="00AC0206" w:rsidRPr="0077625B" w:rsidRDefault="00AC0206" w:rsidP="00AC0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83B145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347091" w14:textId="557EE5C5" w:rsidR="00AC0206" w:rsidRPr="00AD7D23" w:rsidRDefault="00BB2DB0" w:rsidP="00AC0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</w:tcPr>
          <w:p w14:paraId="1BCF55FA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220F7D" w14:textId="40B295FD" w:rsidR="00AC0206" w:rsidRPr="0077625B" w:rsidRDefault="00AC0206" w:rsidP="002338A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B92D0A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01B192" w14:textId="6F226DE1" w:rsidR="00AC0206" w:rsidRPr="00AD7D23" w:rsidRDefault="00BB2DB0" w:rsidP="00AC0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</w:tr>
      <w:tr w:rsidR="00AC0206" w:rsidRPr="00CD50A9" w14:paraId="6FC897FB" w14:textId="77777777" w:rsidTr="00163206">
        <w:trPr>
          <w:trHeight w:val="261"/>
        </w:trPr>
        <w:tc>
          <w:tcPr>
            <w:tcW w:w="2067" w:type="dxa"/>
          </w:tcPr>
          <w:p w14:paraId="09734659" w14:textId="50F51014" w:rsidR="00AC0206" w:rsidRPr="005D44F8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56BB74CA" w:rsidR="00AC0206" w:rsidRPr="00492E20" w:rsidRDefault="00AC0206" w:rsidP="00AC020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6A0D8B18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5F703142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534195D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723B8918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3E1263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71075753" w:rsidR="00AC0206" w:rsidRPr="00492E20" w:rsidRDefault="00AC0206" w:rsidP="002338A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090A1A1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28AB7877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0E887052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AC0206" w:rsidRPr="00CD50A9" w14:paraId="7624281E" w14:textId="77777777" w:rsidTr="00163206">
        <w:trPr>
          <w:trHeight w:val="261"/>
        </w:trPr>
        <w:tc>
          <w:tcPr>
            <w:tcW w:w="2067" w:type="dxa"/>
          </w:tcPr>
          <w:p w14:paraId="5CE42859" w14:textId="6476A834" w:rsidR="00AC0206" w:rsidRPr="00D26778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12442921" w:rsidR="00AC0206" w:rsidRPr="00492E20" w:rsidRDefault="00AC0206" w:rsidP="00AC020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3C212F16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270" w:type="dxa"/>
            <w:vAlign w:val="bottom"/>
          </w:tcPr>
          <w:p w14:paraId="21301ECC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1A5AAB4C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270" w:type="dxa"/>
          </w:tcPr>
          <w:p w14:paraId="5F14F37F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0D5C00FB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EC9AA3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3F55DCE3" w:rsidR="00AC0206" w:rsidRPr="00492E20" w:rsidRDefault="00BB2DB0" w:rsidP="00AC020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270" w:type="dxa"/>
          </w:tcPr>
          <w:p w14:paraId="5AA64AC0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5C2D64B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C08782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2E960A4A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AC0206"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</w:tr>
      <w:tr w:rsidR="00AC0206" w:rsidRPr="00CD50A9" w14:paraId="4A3DB5F6" w14:textId="77777777" w:rsidTr="00163206">
        <w:trPr>
          <w:trHeight w:val="261"/>
        </w:trPr>
        <w:tc>
          <w:tcPr>
            <w:tcW w:w="2067" w:type="dxa"/>
          </w:tcPr>
          <w:p w14:paraId="7D7B71DD" w14:textId="5FF340AC" w:rsidR="00AC0206" w:rsidRPr="005D44F8" w:rsidRDefault="00AC0206" w:rsidP="00AC020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AC0206" w:rsidRPr="005D44F8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3589FDBC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735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4612D336" w:rsidR="00AC0206" w:rsidRPr="00492E20" w:rsidRDefault="00BB2DB0" w:rsidP="00AC0206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806</w:t>
            </w:r>
          </w:p>
        </w:tc>
        <w:tc>
          <w:tcPr>
            <w:tcW w:w="270" w:type="dxa"/>
          </w:tcPr>
          <w:p w14:paraId="13E8B014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41990388" w:rsidR="00AC0206" w:rsidRPr="00492E20" w:rsidRDefault="00BB2DB0" w:rsidP="00AC0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18D625CE" w:rsidR="00AC0206" w:rsidRPr="00492E20" w:rsidRDefault="00AC0206" w:rsidP="00AC0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7ACF24B5" w:rsidR="00AC0206" w:rsidRPr="00492E20" w:rsidRDefault="00BB2DB0" w:rsidP="00AC0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778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236AF19E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AC0206" w:rsidRPr="00492E2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3DE7B477" w:rsidR="00AC0206" w:rsidRPr="00492E20" w:rsidRDefault="00BB2DB0" w:rsidP="00AC0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</w:t>
            </w:r>
            <w:r w:rsidR="00AC0206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B2D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08252F" w:rsidSect="0008252F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52397D35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6BF8E084" w:rsidR="00492697" w:rsidRPr="00C91A40" w:rsidRDefault="00431DDE" w:rsidP="00DB2483">
            <w:pPr>
              <w:pStyle w:val="block"/>
              <w:spacing w:after="0" w:line="240" w:lineRule="auto"/>
              <w:ind w:left="160" w:right="-108" w:hanging="23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ตราสารหนี้ไทย</w:t>
            </w:r>
            <w:r w:rsidR="00DB248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7B2D3DA1" w:rsidR="00417033" w:rsidRDefault="00BB2DB0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B2DB0">
        <w:rPr>
          <w:rFonts w:ascii="Angsana New" w:hAnsi="Angsana New"/>
          <w:b/>
          <w:bCs/>
          <w:sz w:val="30"/>
          <w:szCs w:val="30"/>
        </w:rPr>
        <w:t>8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4E6E631B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809C2" w:rsidRPr="001809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809C2" w:rsidRPr="001809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1809C2" w:rsidRPr="001809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B93E33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4791217A" w:rsidR="000C730E" w:rsidRPr="009566C2" w:rsidRDefault="000C730E" w:rsidP="00EF2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39CBDD7" w:rsidR="000C730E" w:rsidRPr="009566C2" w:rsidRDefault="000C730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E33" w:rsidRPr="009566C2" w14:paraId="6C88726C" w14:textId="77777777" w:rsidTr="00D66440">
        <w:tc>
          <w:tcPr>
            <w:tcW w:w="3382" w:type="pct"/>
          </w:tcPr>
          <w:p w14:paraId="462EE8B4" w14:textId="31D98E08" w:rsidR="00B93E33" w:rsidRDefault="00B93E33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37" w:type="pct"/>
          </w:tcPr>
          <w:p w14:paraId="10A217C9" w14:textId="76C391B7" w:rsidR="00B93E33" w:rsidRPr="00B93E33" w:rsidRDefault="00BB2DB0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</w:t>
            </w:r>
            <w:r w:rsidR="000B2201" w:rsidRPr="000B2201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47" w:type="pct"/>
          </w:tcPr>
          <w:p w14:paraId="35773E0E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A94763A" w14:textId="769B38EF" w:rsidR="00B93E33" w:rsidRPr="00B93E33" w:rsidRDefault="000B2201" w:rsidP="00F1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33" w:rsidRPr="000B2201" w14:paraId="3F93C0E0" w14:textId="77777777" w:rsidTr="00D66440">
        <w:tc>
          <w:tcPr>
            <w:tcW w:w="3382" w:type="pct"/>
          </w:tcPr>
          <w:p w14:paraId="5C67B9DC" w14:textId="32C6FE0F" w:rsidR="00B93E33" w:rsidRDefault="0033391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</w:tcPr>
          <w:p w14:paraId="125216CC" w14:textId="61EA2AE8" w:rsidR="00B93E33" w:rsidRPr="00B93E33" w:rsidRDefault="00BB2DB0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19</w:t>
            </w:r>
            <w:r w:rsidR="000B2201" w:rsidRPr="000B2201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147" w:type="pct"/>
          </w:tcPr>
          <w:p w14:paraId="72415CD5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0935795" w14:textId="3A6D41B2" w:rsidR="00B93E33" w:rsidRPr="00B93E33" w:rsidRDefault="000B2201" w:rsidP="00F1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9566C2" w14:paraId="6ACFB799" w14:textId="77777777" w:rsidTr="00B93E33">
        <w:tc>
          <w:tcPr>
            <w:tcW w:w="3382" w:type="pct"/>
          </w:tcPr>
          <w:p w14:paraId="6CE2AF89" w14:textId="4FD7404D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F751C2C" w14:textId="16BE6CCC" w:rsidR="00D66440" w:rsidRDefault="00BB2DB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0B2201" w:rsidRPr="000B22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47" w:type="pct"/>
          </w:tcPr>
          <w:p w14:paraId="5AC6922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10D81" w14:textId="7473B0C3" w:rsidR="00D66440" w:rsidRPr="00F13458" w:rsidRDefault="000B2201" w:rsidP="00F1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66440" w:rsidRPr="009566C2" w14:paraId="12CF1E27" w14:textId="77777777" w:rsidTr="001F241A">
        <w:tc>
          <w:tcPr>
            <w:tcW w:w="3382" w:type="pct"/>
          </w:tcPr>
          <w:p w14:paraId="1C7E5F41" w14:textId="77777777" w:rsidR="00D66440" w:rsidRPr="009566C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440" w:rsidRPr="003C6288" w14:paraId="273C86DB" w14:textId="77777777" w:rsidTr="001F241A">
        <w:tc>
          <w:tcPr>
            <w:tcW w:w="3382" w:type="pct"/>
          </w:tcPr>
          <w:p w14:paraId="2EC489B2" w14:textId="370B38A2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D66440" w:rsidRPr="008148A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D66440" w:rsidRPr="008148A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D66440" w:rsidRPr="008148A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440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2CC3CADF" w:rsidR="0033391E" w:rsidRPr="003C6288" w:rsidRDefault="00D6644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1EDF0409" w:rsidR="006F753E" w:rsidRPr="008148A2" w:rsidRDefault="00BB2DB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18</w:t>
            </w:r>
            <w:r w:rsidR="000B2201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6</w:t>
            </w:r>
            <w:r w:rsidR="00A7166D" w:rsidRPr="008148A2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7" w:type="pct"/>
          </w:tcPr>
          <w:p w14:paraId="65EF41A7" w14:textId="77777777" w:rsidR="00D66440" w:rsidRPr="008148A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52B061EC" w:rsidR="00D66440" w:rsidRPr="008148A2" w:rsidRDefault="00BB2DB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8</w:t>
            </w:r>
            <w:r w:rsidR="000B2201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4</w:t>
            </w:r>
            <w:r w:rsidR="00D644ED" w:rsidRPr="008148A2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66440" w:rsidRPr="003C6288" w14:paraId="4CE64CBE" w14:textId="77777777" w:rsidTr="001E3F3F">
        <w:tc>
          <w:tcPr>
            <w:tcW w:w="3382" w:type="pct"/>
          </w:tcPr>
          <w:p w14:paraId="01C8A7DA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5EA92BB9" w:rsidR="00D66440" w:rsidRPr="008148A2" w:rsidRDefault="00BB2DB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76</w:t>
            </w:r>
            <w:r w:rsidR="000B2201" w:rsidRPr="008148A2">
              <w:rPr>
                <w:rFonts w:ascii="Angsana New" w:hAnsi="Angsana New"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47" w:type="pct"/>
          </w:tcPr>
          <w:p w14:paraId="5B7145E1" w14:textId="77777777" w:rsidR="00D66440" w:rsidRPr="008148A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28E7A64F" w:rsidR="00D66440" w:rsidRPr="008148A2" w:rsidRDefault="00BB2DB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48A2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D66440" w:rsidRPr="009566C2" w14:paraId="6B0D0B83" w14:textId="77777777" w:rsidTr="001F241A">
        <w:tc>
          <w:tcPr>
            <w:tcW w:w="3382" w:type="pct"/>
          </w:tcPr>
          <w:p w14:paraId="3A1AF1C9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07FF63E8" w:rsidR="00D66440" w:rsidRPr="008148A2" w:rsidRDefault="00BB2DB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0B2201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166D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147" w:type="pct"/>
          </w:tcPr>
          <w:p w14:paraId="2BF06321" w14:textId="77777777" w:rsidR="00D66440" w:rsidRPr="008148A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66EB5A8B" w:rsidR="00D66440" w:rsidRPr="008148A2" w:rsidRDefault="00BB2DB0" w:rsidP="00EB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B2201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8A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644ED" w:rsidRPr="008148A2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</w:tbl>
    <w:p w14:paraId="11713931" w14:textId="4DC35BAC" w:rsidR="00D142D8" w:rsidRDefault="00D1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EFC69F9" w14:textId="347A664D" w:rsidR="00724B66" w:rsidRDefault="00724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92A7B9" w14:textId="596B1AEE" w:rsidR="00724B66" w:rsidRDefault="00BB2DB0" w:rsidP="00724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B2DB0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724B66">
        <w:rPr>
          <w:rFonts w:ascii="Angsana New" w:hAnsi="Angsana New"/>
          <w:b/>
          <w:bCs/>
          <w:sz w:val="30"/>
          <w:szCs w:val="30"/>
          <w:cs/>
        </w:rPr>
        <w:tab/>
      </w:r>
      <w:r w:rsidR="00724B6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6B360BA" w14:textId="77777777" w:rsidR="00724B66" w:rsidRDefault="00724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2555AB" w14:textId="173CE674" w:rsidR="009E5B53" w:rsidRDefault="009E5B53" w:rsidP="00950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ในที่ประชุมสามัญผู้ถือหุ้นของบริษัทเมื่อวันที่ </w:t>
      </w:r>
      <w:r w:rsidR="00BB2DB0" w:rsidRPr="00BB2DB0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</w:t>
      </w:r>
      <w:r w:rsidRPr="00806112">
        <w:rPr>
          <w:rFonts w:ascii="Angsana New" w:hAnsi="Angsana New" w:hint="cs"/>
          <w:sz w:val="30"/>
          <w:szCs w:val="30"/>
          <w:cs/>
        </w:rPr>
        <w:t xml:space="preserve">ษายน </w:t>
      </w:r>
      <w:r w:rsidR="00BB2DB0" w:rsidRPr="00806112">
        <w:rPr>
          <w:rFonts w:ascii="Angsana New" w:hAnsi="Angsana New"/>
          <w:sz w:val="30"/>
          <w:szCs w:val="30"/>
        </w:rPr>
        <w:t>2569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ผู้ถือหุ้นมีมติอนุมัติจ่ายปันผลประจำปี </w:t>
      </w:r>
      <w:r w:rsidR="00BB2DB0" w:rsidRPr="00806112">
        <w:rPr>
          <w:rFonts w:ascii="Angsana New" w:hAnsi="Angsana New"/>
          <w:sz w:val="30"/>
          <w:szCs w:val="30"/>
        </w:rPr>
        <w:t>2568</w:t>
      </w:r>
      <w:r w:rsidR="00F13458" w:rsidRPr="00806112">
        <w:rPr>
          <w:rFonts w:ascii="Angsana New" w:hAnsi="Angsana New" w:hint="cs"/>
          <w:sz w:val="30"/>
          <w:szCs w:val="30"/>
          <w:cs/>
        </w:rPr>
        <w:t xml:space="preserve"> </w:t>
      </w:r>
      <w:r w:rsidR="00F13458" w:rsidRPr="00806112">
        <w:rPr>
          <w:rFonts w:ascii="Angsana New" w:hAnsi="Angsana New"/>
          <w:sz w:val="30"/>
          <w:szCs w:val="30"/>
          <w:cs/>
        </w:rPr>
        <w:br/>
      </w:r>
      <w:r w:rsidRPr="00806112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BB2DB0" w:rsidRPr="00806112">
        <w:rPr>
          <w:rFonts w:ascii="Angsana New" w:hAnsi="Angsana New"/>
          <w:sz w:val="30"/>
          <w:szCs w:val="30"/>
        </w:rPr>
        <w:t>1</w:t>
      </w:r>
      <w:r w:rsidRPr="00806112">
        <w:rPr>
          <w:rFonts w:ascii="Angsana New" w:hAnsi="Angsana New"/>
          <w:sz w:val="30"/>
          <w:szCs w:val="30"/>
        </w:rPr>
        <w:t>.</w:t>
      </w:r>
      <w:r w:rsidR="00BB2DB0" w:rsidRPr="00806112">
        <w:rPr>
          <w:rFonts w:ascii="Angsana New" w:hAnsi="Angsana New"/>
          <w:sz w:val="30"/>
          <w:szCs w:val="30"/>
        </w:rPr>
        <w:t>60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BB2DB0" w:rsidRPr="00806112">
        <w:rPr>
          <w:rFonts w:ascii="Angsana New" w:hAnsi="Angsana New"/>
          <w:sz w:val="30"/>
          <w:szCs w:val="30"/>
        </w:rPr>
        <w:t>680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53460" w:rsidRPr="00806112">
        <w:rPr>
          <w:rFonts w:ascii="Angsana New" w:hAnsi="Angsana New" w:hint="cs"/>
          <w:sz w:val="30"/>
          <w:szCs w:val="30"/>
          <w:cs/>
        </w:rPr>
        <w:t xml:space="preserve">ซึ่งเป็นการจ่ายจากผลการดำเนินงานของปี </w:t>
      </w:r>
      <w:r w:rsidR="00BB2DB0" w:rsidRPr="00806112">
        <w:rPr>
          <w:rFonts w:ascii="Angsana New" w:hAnsi="Angsana New"/>
          <w:sz w:val="30"/>
          <w:szCs w:val="30"/>
        </w:rPr>
        <w:t>2568</w:t>
      </w:r>
      <w:r w:rsidR="00653460" w:rsidRPr="00806112">
        <w:rPr>
          <w:rFonts w:ascii="Angsana New" w:hAnsi="Angsana New"/>
          <w:sz w:val="30"/>
          <w:szCs w:val="30"/>
        </w:rPr>
        <w:t xml:space="preserve"> </w:t>
      </w:r>
      <w:r w:rsidR="00F13458" w:rsidRPr="00806112">
        <w:rPr>
          <w:rFonts w:ascii="Angsana New" w:hAnsi="Angsana New"/>
          <w:sz w:val="30"/>
          <w:szCs w:val="30"/>
          <w:cs/>
        </w:rPr>
        <w:br/>
      </w:r>
      <w:r w:rsidR="00653460" w:rsidRPr="00806112">
        <w:rPr>
          <w:rFonts w:ascii="Angsana New" w:hAnsi="Angsana New" w:hint="cs"/>
          <w:sz w:val="30"/>
          <w:szCs w:val="30"/>
          <w:cs/>
        </w:rPr>
        <w:t>ทั้งจำนวน</w:t>
      </w:r>
      <w:r w:rsidR="00707E1F" w:rsidRPr="00806112">
        <w:rPr>
          <w:rFonts w:ascii="Angsana New" w:hAnsi="Angsana New" w:hint="cs"/>
          <w:sz w:val="30"/>
          <w:szCs w:val="30"/>
          <w:cs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ทั้งนี้เงินปันผลระหว่างกาลปี </w:t>
      </w:r>
      <w:r w:rsidR="00BB2DB0" w:rsidRPr="00806112">
        <w:rPr>
          <w:rFonts w:ascii="Angsana New" w:hAnsi="Angsana New"/>
          <w:sz w:val="30"/>
          <w:szCs w:val="30"/>
        </w:rPr>
        <w:t>2568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2338AB" w:rsidRPr="00806112">
        <w:rPr>
          <w:rFonts w:ascii="Angsana New" w:hAnsi="Angsana New"/>
          <w:sz w:val="30"/>
          <w:szCs w:val="30"/>
        </w:rPr>
        <w:t xml:space="preserve"> </w:t>
      </w:r>
      <w:r w:rsidR="00BB2DB0" w:rsidRPr="00806112">
        <w:rPr>
          <w:rFonts w:ascii="Angsana New" w:hAnsi="Angsana New"/>
          <w:sz w:val="30"/>
          <w:szCs w:val="30"/>
        </w:rPr>
        <w:t>0</w:t>
      </w:r>
      <w:r w:rsidRPr="00806112">
        <w:rPr>
          <w:rFonts w:ascii="Angsana New" w:hAnsi="Angsana New"/>
          <w:sz w:val="30"/>
          <w:szCs w:val="30"/>
        </w:rPr>
        <w:t>.</w:t>
      </w:r>
      <w:r w:rsidR="00BB2DB0" w:rsidRPr="00806112">
        <w:rPr>
          <w:rFonts w:ascii="Angsana New" w:hAnsi="Angsana New"/>
          <w:sz w:val="30"/>
          <w:szCs w:val="30"/>
        </w:rPr>
        <w:t>40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BB2DB0" w:rsidRPr="00806112">
        <w:rPr>
          <w:rFonts w:ascii="Angsana New" w:hAnsi="Angsana New"/>
          <w:sz w:val="30"/>
          <w:szCs w:val="30"/>
        </w:rPr>
        <w:t>170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>ล้านบาท ได้จ่ายให้แก่</w:t>
      </w:r>
      <w:r w:rsidR="00F13458" w:rsidRPr="00806112">
        <w:rPr>
          <w:rFonts w:ascii="Angsana New" w:hAnsi="Angsana New"/>
          <w:sz w:val="30"/>
          <w:szCs w:val="30"/>
          <w:cs/>
        </w:rPr>
        <w:br/>
      </w:r>
      <w:r w:rsidRPr="00806112">
        <w:rPr>
          <w:rFonts w:ascii="Angsana New" w:hAnsi="Angsana New" w:hint="cs"/>
          <w:sz w:val="30"/>
          <w:szCs w:val="30"/>
          <w:cs/>
        </w:rPr>
        <w:t xml:space="preserve">ผู้ถือหุ้นในเดือนกันยายน </w:t>
      </w:r>
      <w:r w:rsidR="00BB2DB0" w:rsidRPr="00806112">
        <w:rPr>
          <w:rFonts w:ascii="Angsana New" w:hAnsi="Angsana New"/>
          <w:sz w:val="30"/>
          <w:szCs w:val="30"/>
        </w:rPr>
        <w:t>2568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ดังนั้นเงินปันผลส่วนที่คงเหลือในอัตราหุ้นละ </w:t>
      </w:r>
      <w:r w:rsidR="00BB2DB0" w:rsidRPr="00806112">
        <w:rPr>
          <w:rFonts w:ascii="Angsana New" w:hAnsi="Angsana New"/>
          <w:sz w:val="30"/>
          <w:szCs w:val="30"/>
        </w:rPr>
        <w:t>1</w:t>
      </w:r>
      <w:r w:rsidRPr="00806112">
        <w:rPr>
          <w:rFonts w:ascii="Angsana New" w:hAnsi="Angsana New"/>
          <w:sz w:val="30"/>
          <w:szCs w:val="30"/>
        </w:rPr>
        <w:t>.</w:t>
      </w:r>
      <w:r w:rsidR="00BB2DB0" w:rsidRPr="00806112">
        <w:rPr>
          <w:rFonts w:ascii="Angsana New" w:hAnsi="Angsana New"/>
          <w:sz w:val="30"/>
          <w:szCs w:val="30"/>
        </w:rPr>
        <w:t>20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Pr="00806112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BB2DB0" w:rsidRPr="00806112">
        <w:rPr>
          <w:rFonts w:ascii="Angsana New" w:hAnsi="Angsana New"/>
          <w:sz w:val="30"/>
          <w:szCs w:val="30"/>
        </w:rPr>
        <w:t>510</w:t>
      </w:r>
      <w:r w:rsidRPr="00806112">
        <w:rPr>
          <w:rFonts w:ascii="Angsana New" w:hAnsi="Angsana New"/>
          <w:sz w:val="30"/>
          <w:szCs w:val="30"/>
        </w:rPr>
        <w:t xml:space="preserve"> </w:t>
      </w:r>
      <w:r w:rsidR="00F13458" w:rsidRPr="00806112">
        <w:rPr>
          <w:rFonts w:ascii="Angsana New" w:hAnsi="Angsana New"/>
          <w:sz w:val="30"/>
          <w:szCs w:val="30"/>
          <w:cs/>
        </w:rPr>
        <w:br/>
      </w:r>
      <w:r w:rsidRPr="00806112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806112">
        <w:rPr>
          <w:rFonts w:ascii="Angsana New" w:hAnsi="Angsana New"/>
          <w:spacing w:val="2"/>
          <w:sz w:val="30"/>
          <w:szCs w:val="30"/>
        </w:rPr>
        <w:t xml:space="preserve"> </w:t>
      </w:r>
      <w:r w:rsidRPr="00806112">
        <w:rPr>
          <w:rFonts w:ascii="Angsana New" w:hAnsi="Angsana New" w:hint="cs"/>
          <w:spacing w:val="2"/>
          <w:sz w:val="30"/>
          <w:szCs w:val="30"/>
          <w:cs/>
        </w:rPr>
        <w:t xml:space="preserve">มีกำหนดจ่ายให้แก่ผู้ถือหุ้นในวันที่ </w:t>
      </w:r>
      <w:r w:rsidR="00BB2DB0" w:rsidRPr="00806112">
        <w:rPr>
          <w:rFonts w:ascii="Angsana New" w:hAnsi="Angsana New"/>
          <w:spacing w:val="2"/>
          <w:sz w:val="30"/>
          <w:szCs w:val="30"/>
        </w:rPr>
        <w:t>8</w:t>
      </w:r>
      <w:r w:rsidRPr="00806112">
        <w:rPr>
          <w:rFonts w:ascii="Angsana New" w:hAnsi="Angsana New"/>
          <w:spacing w:val="2"/>
          <w:sz w:val="30"/>
          <w:szCs w:val="30"/>
        </w:rPr>
        <w:t xml:space="preserve"> </w:t>
      </w:r>
      <w:r w:rsidRPr="00806112">
        <w:rPr>
          <w:rFonts w:ascii="Angsana New" w:hAnsi="Angsana New" w:hint="cs"/>
          <w:spacing w:val="2"/>
          <w:sz w:val="30"/>
          <w:szCs w:val="30"/>
          <w:cs/>
        </w:rPr>
        <w:t xml:space="preserve">พฤษภาคม </w:t>
      </w:r>
      <w:r w:rsidR="00BB2DB0" w:rsidRPr="00806112">
        <w:rPr>
          <w:rFonts w:ascii="Angsana New" w:hAnsi="Angsana New"/>
          <w:spacing w:val="2"/>
          <w:sz w:val="30"/>
          <w:szCs w:val="30"/>
        </w:rPr>
        <w:t>2569</w:t>
      </w:r>
    </w:p>
    <w:p w14:paraId="7AFBBE9F" w14:textId="77777777" w:rsidR="00950750" w:rsidRDefault="00950750" w:rsidP="009E5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B2B1203" w14:textId="74198D19" w:rsidR="00950750" w:rsidRPr="0086655A" w:rsidRDefault="00BB2DB0" w:rsidP="009507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B2DB0">
        <w:rPr>
          <w:rFonts w:ascii="Angsana New" w:hAnsi="Angsana New"/>
          <w:b/>
          <w:bCs/>
          <w:sz w:val="30"/>
          <w:szCs w:val="30"/>
        </w:rPr>
        <w:t>10</w:t>
      </w:r>
      <w:r w:rsidR="00950750" w:rsidRPr="0086655A">
        <w:rPr>
          <w:rFonts w:ascii="Angsana New" w:hAnsi="Angsana New"/>
          <w:b/>
          <w:bCs/>
          <w:sz w:val="30"/>
          <w:szCs w:val="30"/>
          <w:cs/>
        </w:rPr>
        <w:tab/>
      </w:r>
      <w:r w:rsidR="00950750" w:rsidRPr="0086655A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E5F0A08" w14:textId="77777777" w:rsidR="00950750" w:rsidRPr="0086655A" w:rsidRDefault="00950750" w:rsidP="009507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10A202" w14:textId="2B85043E" w:rsidR="00950750" w:rsidRPr="0086655A" w:rsidRDefault="00950750" w:rsidP="0095075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86655A">
        <w:rPr>
          <w:rFonts w:ascii="Angsana New" w:hAnsi="Angsana New" w:cs="Angsana New" w:hint="cs"/>
          <w:cs/>
          <w:lang w:val="en-US"/>
        </w:rPr>
        <w:t>รายการบางรายการในงบการเงินสำหรับงวดสามเดือนสิ้นสุดวันที่</w:t>
      </w:r>
      <w:r w:rsidRPr="0086655A">
        <w:rPr>
          <w:rFonts w:ascii="Angsana New" w:hAnsi="Angsana New" w:cs="Angsana New"/>
          <w:lang w:val="en-US"/>
        </w:rPr>
        <w:t xml:space="preserve"> </w:t>
      </w:r>
      <w:r w:rsidR="00BB2DB0" w:rsidRPr="00BB2DB0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มีนาคม</w:t>
      </w:r>
      <w:r w:rsidRPr="0086655A">
        <w:rPr>
          <w:rFonts w:ascii="Angsana New" w:hAnsi="Angsana New" w:cs="Angsana New" w:hint="cs"/>
          <w:cs/>
          <w:lang w:val="en-US"/>
        </w:rPr>
        <w:t xml:space="preserve"> </w:t>
      </w:r>
      <w:r w:rsidR="00BB2DB0" w:rsidRPr="00BB2DB0">
        <w:rPr>
          <w:rFonts w:ascii="Angsana New" w:hAnsi="Angsana New" w:cs="Angsana New"/>
          <w:lang w:val="en-US"/>
        </w:rPr>
        <w:t>2568</w:t>
      </w:r>
      <w:r w:rsidRPr="0086655A">
        <w:rPr>
          <w:rFonts w:ascii="Angsana New" w:hAnsi="Angsana New" w:cs="Angsana New"/>
          <w:lang w:val="en-US"/>
        </w:rPr>
        <w:t xml:space="preserve"> </w:t>
      </w:r>
      <w:r w:rsidRPr="0086655A">
        <w:rPr>
          <w:rFonts w:ascii="Angsana New" w:hAnsi="Angsana New" w:cs="Angsana New" w:hint="cs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สำหรับงวดสามเดือนสิ้นสุดวันที่</w:t>
      </w:r>
      <w:r w:rsidRPr="0086655A">
        <w:rPr>
          <w:rFonts w:ascii="Angsana New" w:hAnsi="Angsana New" w:cs="Angsana New"/>
          <w:lang w:val="en-US"/>
        </w:rPr>
        <w:t xml:space="preserve"> </w:t>
      </w:r>
      <w:r w:rsidR="00BB2DB0" w:rsidRPr="00BB2DB0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มีนาคม</w:t>
      </w:r>
      <w:r w:rsidRPr="0086655A">
        <w:rPr>
          <w:rFonts w:ascii="Angsana New" w:hAnsi="Angsana New" w:cs="Angsana New" w:hint="cs"/>
          <w:cs/>
          <w:lang w:val="en-US"/>
        </w:rPr>
        <w:t xml:space="preserve"> </w:t>
      </w:r>
      <w:r w:rsidR="00BB2DB0" w:rsidRPr="00BB2DB0">
        <w:rPr>
          <w:rFonts w:ascii="Angsana New" w:hAnsi="Angsana New" w:cs="Angsana New"/>
          <w:lang w:val="en-US"/>
        </w:rPr>
        <w:t>2569</w:t>
      </w:r>
      <w:r>
        <w:rPr>
          <w:rFonts w:ascii="Angsana New" w:hAnsi="Angsana New" w:cs="Angsana New"/>
          <w:lang w:val="en-US"/>
        </w:rPr>
        <w:t xml:space="preserve"> </w:t>
      </w:r>
      <w:r w:rsidRPr="0086655A">
        <w:rPr>
          <w:rFonts w:ascii="Angsana New" w:hAnsi="Angsana New" w:cs="Angsana New" w:hint="cs"/>
          <w:cs/>
          <w:lang w:val="en-US"/>
        </w:rPr>
        <w:t>ดังนี้</w:t>
      </w:r>
    </w:p>
    <w:p w14:paraId="1C23FD0C" w14:textId="77777777" w:rsidR="00950750" w:rsidRPr="0086655A" w:rsidRDefault="00950750" w:rsidP="0095075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39"/>
        <w:gridCol w:w="236"/>
        <w:gridCol w:w="1332"/>
        <w:gridCol w:w="243"/>
        <w:gridCol w:w="1332"/>
      </w:tblGrid>
      <w:tr w:rsidR="00950750" w:rsidRPr="00C56946" w14:paraId="7EB038E9" w14:textId="77777777" w:rsidTr="00524A55">
        <w:tc>
          <w:tcPr>
            <w:tcW w:w="4590" w:type="dxa"/>
          </w:tcPr>
          <w:p w14:paraId="2BAF726D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4C59ADD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</w:tcPr>
          <w:p w14:paraId="2BD2CCE7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10B91BC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</w:p>
        </w:tc>
        <w:tc>
          <w:tcPr>
            <w:tcW w:w="243" w:type="dxa"/>
          </w:tcPr>
          <w:p w14:paraId="43E2AEA4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529F25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</w:t>
            </w:r>
          </w:p>
        </w:tc>
      </w:tr>
      <w:tr w:rsidR="00950750" w:rsidRPr="00C56946" w14:paraId="650248B8" w14:textId="77777777" w:rsidTr="00524A55">
        <w:tc>
          <w:tcPr>
            <w:tcW w:w="4590" w:type="dxa"/>
          </w:tcPr>
          <w:p w14:paraId="4984471E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2A92921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5E9BD205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AD4ED8C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3" w:type="dxa"/>
          </w:tcPr>
          <w:p w14:paraId="75A9E4A1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B4ED5A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950750" w:rsidRPr="00C56946" w14:paraId="63DD283E" w14:textId="77777777" w:rsidTr="00524A55">
        <w:tc>
          <w:tcPr>
            <w:tcW w:w="4590" w:type="dxa"/>
          </w:tcPr>
          <w:p w14:paraId="23ACAF6F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82" w:type="dxa"/>
            <w:gridSpan w:val="5"/>
          </w:tcPr>
          <w:p w14:paraId="32D30114" w14:textId="77777777" w:rsidR="00950750" w:rsidRPr="00C56946" w:rsidRDefault="00950750" w:rsidP="00524A5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C56946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950750" w:rsidRPr="00C56946" w14:paraId="15DF6C9E" w14:textId="77777777" w:rsidTr="00524A55">
        <w:tc>
          <w:tcPr>
            <w:tcW w:w="4590" w:type="dxa"/>
          </w:tcPr>
          <w:p w14:paraId="365DB368" w14:textId="77777777" w:rsidR="00950750" w:rsidRPr="009A5EBC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A5E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งบกำไรขาดทุน</w:t>
            </w:r>
          </w:p>
        </w:tc>
        <w:tc>
          <w:tcPr>
            <w:tcW w:w="4482" w:type="dxa"/>
            <w:gridSpan w:val="5"/>
          </w:tcPr>
          <w:p w14:paraId="43B8714D" w14:textId="77777777" w:rsidR="00950750" w:rsidRPr="00C56946" w:rsidRDefault="00950750" w:rsidP="00524A5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950750" w:rsidRPr="00C56946" w14:paraId="566B644F" w14:textId="77777777" w:rsidTr="00524A55">
        <w:tc>
          <w:tcPr>
            <w:tcW w:w="4590" w:type="dxa"/>
          </w:tcPr>
          <w:p w14:paraId="3756B47A" w14:textId="4EBFAC8C" w:rsidR="00950750" w:rsidRPr="00F34D57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2DB0" w:rsidRPr="00BB2D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4482" w:type="dxa"/>
            <w:gridSpan w:val="5"/>
          </w:tcPr>
          <w:p w14:paraId="14568650" w14:textId="77777777" w:rsidR="00950750" w:rsidRPr="00C56946" w:rsidRDefault="00950750" w:rsidP="00524A5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950750" w:rsidRPr="00C56946" w14:paraId="12E4368C" w14:textId="77777777" w:rsidTr="00524A55">
        <w:tc>
          <w:tcPr>
            <w:tcW w:w="4590" w:type="dxa"/>
          </w:tcPr>
          <w:p w14:paraId="70F3FBD8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9" w:type="dxa"/>
            <w:vAlign w:val="bottom"/>
          </w:tcPr>
          <w:p w14:paraId="5B1182CE" w14:textId="24F984FF" w:rsidR="00950750" w:rsidRPr="00C56946" w:rsidRDefault="00BB2DB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23</w:t>
            </w:r>
            <w:r w:rsidR="00950750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36" w:type="dxa"/>
          </w:tcPr>
          <w:p w14:paraId="49D4040F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5AC8A84" w14:textId="2F6CAE69" w:rsidR="00950750" w:rsidRPr="00C56946" w:rsidRDefault="00BB2DB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11</w:t>
            </w:r>
            <w:r w:rsidR="00950750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43" w:type="dxa"/>
          </w:tcPr>
          <w:p w14:paraId="274AC657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AA7D005" w14:textId="7F8BEB20" w:rsidR="00950750" w:rsidRPr="00C56946" w:rsidRDefault="00BB2DB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35</w:t>
            </w:r>
            <w:r w:rsidR="00950750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950750" w:rsidRPr="00C56946" w14:paraId="751F5F1D" w14:textId="77777777" w:rsidTr="00524A55">
        <w:tc>
          <w:tcPr>
            <w:tcW w:w="4590" w:type="dxa"/>
          </w:tcPr>
          <w:p w14:paraId="580D4D88" w14:textId="77777777" w:rsidR="00950750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946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าใช้จ่ายในการบริหาร</w:t>
            </w:r>
          </w:p>
        </w:tc>
        <w:tc>
          <w:tcPr>
            <w:tcW w:w="1339" w:type="dxa"/>
            <w:vAlign w:val="bottom"/>
          </w:tcPr>
          <w:p w14:paraId="11644ED9" w14:textId="5DCB4FC3" w:rsidR="00950750" w:rsidRDefault="00BB2DB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141</w:t>
            </w:r>
            <w:r w:rsidR="00950750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36" w:type="dxa"/>
          </w:tcPr>
          <w:p w14:paraId="503198A6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9B9EC87" w14:textId="4C702F43" w:rsidR="00950750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2DB0" w:rsidRPr="00BB2DB0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B2DB0" w:rsidRPr="00BB2DB0">
              <w:rPr>
                <w:rFonts w:ascii="Angsana New" w:hAnsi="Angsana New"/>
                <w:sz w:val="30"/>
                <w:szCs w:val="30"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CB3B0D1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492F71F" w14:textId="13D41CA3" w:rsidR="00950750" w:rsidRDefault="00BB2DB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DB0">
              <w:rPr>
                <w:rFonts w:ascii="Angsana New" w:hAnsi="Angsana New"/>
                <w:sz w:val="30"/>
                <w:szCs w:val="30"/>
              </w:rPr>
              <w:t>130</w:t>
            </w:r>
            <w:r w:rsidR="00950750">
              <w:rPr>
                <w:rFonts w:ascii="Angsana New" w:hAnsi="Angsana New"/>
                <w:sz w:val="30"/>
                <w:szCs w:val="30"/>
              </w:rPr>
              <w:t>,</w:t>
            </w:r>
            <w:r w:rsidRPr="00BB2DB0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950750" w:rsidRPr="00C56946" w14:paraId="6C4FC49A" w14:textId="77777777" w:rsidTr="00524A55">
        <w:tc>
          <w:tcPr>
            <w:tcW w:w="4590" w:type="dxa"/>
          </w:tcPr>
          <w:p w14:paraId="4F90C93B" w14:textId="77777777" w:rsidR="00950750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0084B348" w14:textId="77777777" w:rsidR="00950750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DE7245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2CC35" w14:textId="77777777" w:rsidR="00950750" w:rsidRPr="00CD2CD5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6F0FE79" w14:textId="77777777" w:rsidR="00950750" w:rsidRPr="00C56946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5F2D0A" w14:textId="77777777" w:rsidR="00950750" w:rsidRDefault="00950750" w:rsidP="005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BC8E99" w14:textId="77777777" w:rsidR="00950750" w:rsidRPr="00950750" w:rsidRDefault="00950750" w:rsidP="00950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AB7534D" w14:textId="467E6662" w:rsidR="00950750" w:rsidRDefault="00950750" w:rsidP="009507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815028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p w14:paraId="1A01165C" w14:textId="77777777" w:rsidR="00950750" w:rsidRDefault="00950750" w:rsidP="009E5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sectPr w:rsidR="00950750" w:rsidSect="0008252F"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2DAB" w14:textId="77777777" w:rsidR="00781941" w:rsidRDefault="00781941">
      <w:r>
        <w:separator/>
      </w:r>
    </w:p>
  </w:endnote>
  <w:endnote w:type="continuationSeparator" w:id="0">
    <w:p w14:paraId="0C51B4B4" w14:textId="77777777" w:rsidR="00781941" w:rsidRDefault="0078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49199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EA3E7D7" w14:textId="4897F577" w:rsidR="00792549" w:rsidRPr="001B3715" w:rsidRDefault="00792549" w:rsidP="001B371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B3715">
          <w:rPr>
            <w:rFonts w:ascii="Angsana New" w:hAnsi="Angsana New"/>
            <w:sz w:val="30"/>
            <w:szCs w:val="30"/>
          </w:rPr>
          <w:fldChar w:fldCharType="begin"/>
        </w:r>
        <w:r w:rsidRPr="001B3715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B3715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B3715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B3715">
          <w:rPr>
            <w:rFonts w:ascii="Angsana New" w:hAnsi="Angsana New"/>
            <w:sz w:val="30"/>
            <w:szCs w:val="30"/>
          </w:rPr>
          <w:fldChar w:fldCharType="separate"/>
        </w:r>
        <w:r w:rsidR="000B2201">
          <w:rPr>
            <w:rFonts w:ascii="Angsana New" w:hAnsi="Angsana New"/>
            <w:noProof/>
            <w:sz w:val="30"/>
            <w:szCs w:val="30"/>
          </w:rPr>
          <w:t>1</w:t>
        </w:r>
        <w:r w:rsidR="00BB2DB0" w:rsidRPr="00BB2DB0">
          <w:rPr>
            <w:rFonts w:ascii="Angsana New" w:hAnsi="Angsana New"/>
            <w:noProof/>
            <w:sz w:val="30"/>
            <w:szCs w:val="30"/>
          </w:rPr>
          <w:t>4</w:t>
        </w:r>
        <w:r w:rsidRPr="001B371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11C88D02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E80D" w14:textId="724962CB" w:rsidR="00792549" w:rsidRPr="003C3524" w:rsidRDefault="00792549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BB2DB0" w:rsidRPr="00BB2DB0">
      <w:rPr>
        <w:rStyle w:val="PageNumber"/>
        <w:rFonts w:ascii="Angsana New" w:hAnsi="Angsana New"/>
        <w:noProof/>
        <w:sz w:val="30"/>
        <w:szCs w:val="30"/>
      </w:rPr>
      <w:t>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757C0EE4" w:rsidR="00792549" w:rsidRPr="001D2470" w:rsidRDefault="00792549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4E5876">
      <w:rPr>
        <w:rFonts w:ascii="Angsana New" w:hAnsi="Angsana New"/>
        <w:noProof/>
        <w:sz w:val="30"/>
        <w:szCs w:val="30"/>
      </w:rPr>
      <w:t>2026Dec_FSA_Somboon Advance Technology Co., Ltd_Q1(Word) V10.docx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  <w:cs/>
      </w:rPr>
      <w:t xml:space="preserve">  </w:t>
    </w:r>
    <w:r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5BA7" w14:textId="1000D5E9" w:rsidR="00792549" w:rsidRPr="001B3715" w:rsidRDefault="00792549" w:rsidP="00DC0A11">
    <w:pPr>
      <w:pStyle w:val="Footer"/>
      <w:tabs>
        <w:tab w:val="center" w:pos="4802"/>
        <w:tab w:val="left" w:pos="5580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-28242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1B37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3715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B3715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B3715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B37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1B37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753A77FF" w:rsidR="00792549" w:rsidRPr="00580B49" w:rsidRDefault="007925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0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328DA2A6" w:rsidR="00792549" w:rsidRPr="00580B49" w:rsidRDefault="007925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541C3D39" w:rsidR="00792549" w:rsidRPr="00580B49" w:rsidRDefault="007925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noProof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3B218060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0F613581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21B57477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B2DB0" w:rsidRPr="00BB2DB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22A5E" w14:textId="77777777" w:rsidR="00781941" w:rsidRDefault="00781941">
      <w:r>
        <w:separator/>
      </w:r>
    </w:p>
  </w:footnote>
  <w:footnote w:type="continuationSeparator" w:id="0">
    <w:p w14:paraId="24F11152" w14:textId="77777777" w:rsidR="00781941" w:rsidRDefault="00781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7D52" w14:textId="278EFA30" w:rsidR="00792549" w:rsidRPr="00774FEB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18A5BB" w14:textId="77777777" w:rsidR="00792549" w:rsidRPr="009D0D6C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9AC2FD" w14:textId="23B89828" w:rsidR="00792549" w:rsidRPr="009D0D6C" w:rsidRDefault="00792549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 w:rsidR="00BB2DB0" w:rsidRPr="00BB2DB0">
      <w:rPr>
        <w:rFonts w:asciiTheme="majorBidi" w:hAnsiTheme="majorBidi" w:cstheme="majorBidi"/>
        <w:b/>
        <w:bCs/>
        <w:sz w:val="32"/>
        <w:szCs w:val="32"/>
        <w:lang w:eastAsia="x-none"/>
      </w:rPr>
      <w:t>31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 xml:space="preserve">มีนาคม </w:t>
    </w:r>
    <w:r w:rsidR="00BB2DB0" w:rsidRPr="00BB2DB0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792549" w:rsidRDefault="00792549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E5361" w14:textId="77777777" w:rsidR="00792549" w:rsidRPr="00774FEB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4E19578" w14:textId="77777777" w:rsidR="00792549" w:rsidRPr="009D0D6C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2FDF48" w14:textId="76733D7A" w:rsidR="00792549" w:rsidRPr="009D0D6C" w:rsidRDefault="00792549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BB2DB0" w:rsidRPr="00BB2DB0">
      <w:rPr>
        <w:rFonts w:asciiTheme="majorBidi" w:hAnsiTheme="majorBidi" w:cstheme="majorBidi"/>
        <w:b/>
        <w:bCs/>
        <w:sz w:val="32"/>
        <w:szCs w:val="32"/>
        <w:lang w:eastAsia="x-none"/>
      </w:rPr>
      <w:t>31</w:t>
    </w:r>
    <w:r w:rsidRPr="00F93C83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F93C83">
      <w:rPr>
        <w:rFonts w:asciiTheme="majorBidi" w:hAnsiTheme="majorBidi" w:hint="cs"/>
        <w:b/>
        <w:bCs/>
        <w:sz w:val="32"/>
        <w:szCs w:val="32"/>
        <w:cs/>
        <w:lang w:eastAsia="x-none"/>
      </w:rPr>
      <w:t>มีนาคม</w:t>
    </w:r>
    <w:r w:rsidRPr="00F93C83">
      <w:rPr>
        <w:rFonts w:asciiTheme="majorBidi" w:hAnsiTheme="majorBidi"/>
        <w:b/>
        <w:bCs/>
        <w:sz w:val="32"/>
        <w:szCs w:val="32"/>
        <w:cs/>
        <w:lang w:eastAsia="x-none"/>
      </w:rPr>
      <w:t xml:space="preserve"> </w:t>
    </w:r>
    <w:r w:rsidR="00BB2DB0" w:rsidRPr="00BB2DB0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Pr="00F93C83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(ไม่ได้ตรวจสอบ)</w:t>
    </w:r>
  </w:p>
  <w:p w14:paraId="42F38A8C" w14:textId="77777777" w:rsidR="00792549" w:rsidRPr="006E020C" w:rsidRDefault="00792549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130C" w14:textId="77777777" w:rsidR="00792549" w:rsidRPr="00774FEB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F0A63C3" w14:textId="77777777" w:rsidR="00792549" w:rsidRPr="009D0D6C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CA216B8" w14:textId="319AF476" w:rsidR="00792549" w:rsidRPr="009D0D6C" w:rsidRDefault="00792549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</w:t>
    </w:r>
    <w:r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BB2DB0" w:rsidRPr="00BB2DB0">
      <w:rPr>
        <w:rFonts w:asciiTheme="majorBidi" w:hAnsiTheme="majorBidi" w:cstheme="majorBidi"/>
        <w:b/>
        <w:bCs/>
        <w:sz w:val="32"/>
        <w:szCs w:val="32"/>
        <w:lang w:eastAsia="x-none"/>
      </w:rPr>
      <w:t>31</w:t>
    </w:r>
    <w:r w:rsidRPr="001809C2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809C2">
      <w:rPr>
        <w:rFonts w:asciiTheme="majorBidi" w:hAnsiTheme="majorBidi" w:hint="cs"/>
        <w:b/>
        <w:bCs/>
        <w:sz w:val="32"/>
        <w:szCs w:val="32"/>
        <w:cs/>
        <w:lang w:eastAsia="x-none"/>
      </w:rPr>
      <w:t>มีนาคม</w:t>
    </w:r>
    <w:r w:rsidRPr="001809C2">
      <w:rPr>
        <w:rFonts w:asciiTheme="majorBidi" w:hAnsiTheme="majorBidi"/>
        <w:b/>
        <w:bCs/>
        <w:sz w:val="32"/>
        <w:szCs w:val="32"/>
        <w:cs/>
        <w:lang w:eastAsia="x-none"/>
      </w:rPr>
      <w:t xml:space="preserve"> </w:t>
    </w:r>
    <w:r w:rsidR="00BB2DB0" w:rsidRPr="00BB2DB0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Pr="001809C2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(ไม่ได้ตรวจสอบ)</w:t>
    </w:r>
  </w:p>
  <w:p w14:paraId="556F1E7C" w14:textId="77777777" w:rsidR="00792549" w:rsidRPr="001B3715" w:rsidRDefault="00792549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41915815">
    <w:abstractNumId w:val="6"/>
  </w:num>
  <w:num w:numId="2" w16cid:durableId="537545260">
    <w:abstractNumId w:val="5"/>
  </w:num>
  <w:num w:numId="3" w16cid:durableId="1869946059">
    <w:abstractNumId w:val="9"/>
  </w:num>
  <w:num w:numId="4" w16cid:durableId="676080282">
    <w:abstractNumId w:val="7"/>
  </w:num>
  <w:num w:numId="5" w16cid:durableId="939265244">
    <w:abstractNumId w:val="8"/>
  </w:num>
  <w:num w:numId="6" w16cid:durableId="302197932">
    <w:abstractNumId w:val="3"/>
  </w:num>
  <w:num w:numId="7" w16cid:durableId="1044019638">
    <w:abstractNumId w:val="2"/>
  </w:num>
  <w:num w:numId="8" w16cid:durableId="1956404509">
    <w:abstractNumId w:val="0"/>
  </w:num>
  <w:num w:numId="9" w16cid:durableId="1744136681">
    <w:abstractNumId w:val="1"/>
  </w:num>
  <w:num w:numId="10" w16cid:durableId="1780031001">
    <w:abstractNumId w:val="4"/>
  </w:num>
  <w:num w:numId="11" w16cid:durableId="1533299432">
    <w:abstractNumId w:val="22"/>
  </w:num>
  <w:num w:numId="12" w16cid:durableId="268701970">
    <w:abstractNumId w:val="17"/>
  </w:num>
  <w:num w:numId="13" w16cid:durableId="777986506">
    <w:abstractNumId w:val="33"/>
  </w:num>
  <w:num w:numId="14" w16cid:durableId="398095799">
    <w:abstractNumId w:val="21"/>
  </w:num>
  <w:num w:numId="15" w16cid:durableId="159471490">
    <w:abstractNumId w:val="23"/>
  </w:num>
  <w:num w:numId="16" w16cid:durableId="1934238899">
    <w:abstractNumId w:val="35"/>
  </w:num>
  <w:num w:numId="17" w16cid:durableId="1651667564">
    <w:abstractNumId w:val="39"/>
  </w:num>
  <w:num w:numId="18" w16cid:durableId="1157376261">
    <w:abstractNumId w:val="37"/>
  </w:num>
  <w:num w:numId="19" w16cid:durableId="372193162">
    <w:abstractNumId w:val="31"/>
  </w:num>
  <w:num w:numId="20" w16cid:durableId="1884098335">
    <w:abstractNumId w:val="20"/>
  </w:num>
  <w:num w:numId="21" w16cid:durableId="2066903598">
    <w:abstractNumId w:val="16"/>
  </w:num>
  <w:num w:numId="22" w16cid:durableId="1815413440">
    <w:abstractNumId w:val="11"/>
  </w:num>
  <w:num w:numId="23" w16cid:durableId="986082786">
    <w:abstractNumId w:val="14"/>
  </w:num>
  <w:num w:numId="24" w16cid:durableId="1516731335">
    <w:abstractNumId w:val="38"/>
  </w:num>
  <w:num w:numId="25" w16cid:durableId="1862011677">
    <w:abstractNumId w:val="34"/>
  </w:num>
  <w:num w:numId="26" w16cid:durableId="93675830">
    <w:abstractNumId w:val="27"/>
  </w:num>
  <w:num w:numId="27" w16cid:durableId="1691486650">
    <w:abstractNumId w:val="19"/>
  </w:num>
  <w:num w:numId="28" w16cid:durableId="1008678098">
    <w:abstractNumId w:val="29"/>
  </w:num>
  <w:num w:numId="29" w16cid:durableId="19939495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445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1790618">
    <w:abstractNumId w:val="36"/>
  </w:num>
  <w:num w:numId="32" w16cid:durableId="569925259">
    <w:abstractNumId w:val="28"/>
  </w:num>
  <w:num w:numId="33" w16cid:durableId="1533228810">
    <w:abstractNumId w:val="26"/>
  </w:num>
  <w:num w:numId="34" w16cid:durableId="1793090653">
    <w:abstractNumId w:val="24"/>
  </w:num>
  <w:num w:numId="35" w16cid:durableId="1225070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4503276">
    <w:abstractNumId w:val="30"/>
  </w:num>
  <w:num w:numId="37" w16cid:durableId="1663851166">
    <w:abstractNumId w:val="13"/>
  </w:num>
  <w:num w:numId="38" w16cid:durableId="611013566">
    <w:abstractNumId w:val="12"/>
  </w:num>
  <w:num w:numId="39" w16cid:durableId="1027871063">
    <w:abstractNumId w:val="25"/>
  </w:num>
  <w:num w:numId="40" w16cid:durableId="1464931753">
    <w:abstractNumId w:val="10"/>
  </w:num>
  <w:num w:numId="41" w16cid:durableId="1851603277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4A0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534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663"/>
    <w:rsid w:val="0001478D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0C26"/>
    <w:rsid w:val="000313B7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DD6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1B7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6C3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1B4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32D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0C8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996"/>
    <w:rsid w:val="00095BCD"/>
    <w:rsid w:val="00095C61"/>
    <w:rsid w:val="00096045"/>
    <w:rsid w:val="00096268"/>
    <w:rsid w:val="00096327"/>
    <w:rsid w:val="00096903"/>
    <w:rsid w:val="00096CB2"/>
    <w:rsid w:val="00096D78"/>
    <w:rsid w:val="00096E6C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35B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114"/>
    <w:rsid w:val="000B21D3"/>
    <w:rsid w:val="000B2201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3D3"/>
    <w:rsid w:val="000C1407"/>
    <w:rsid w:val="000C1433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5"/>
    <w:rsid w:val="000C525E"/>
    <w:rsid w:val="000C5309"/>
    <w:rsid w:val="000C5A70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5F8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472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3D9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6D3"/>
    <w:rsid w:val="000F483F"/>
    <w:rsid w:val="000F4D64"/>
    <w:rsid w:val="000F4F39"/>
    <w:rsid w:val="000F509B"/>
    <w:rsid w:val="000F5225"/>
    <w:rsid w:val="000F5578"/>
    <w:rsid w:val="000F5A77"/>
    <w:rsid w:val="000F5F73"/>
    <w:rsid w:val="000F5FDA"/>
    <w:rsid w:val="000F6326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8A4"/>
    <w:rsid w:val="000F7D7A"/>
    <w:rsid w:val="000F7DAD"/>
    <w:rsid w:val="000F7EE9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440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347"/>
    <w:rsid w:val="00104A1B"/>
    <w:rsid w:val="00104E05"/>
    <w:rsid w:val="00104EC9"/>
    <w:rsid w:val="0010553C"/>
    <w:rsid w:val="00105E50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09A8"/>
    <w:rsid w:val="0011107F"/>
    <w:rsid w:val="001112C7"/>
    <w:rsid w:val="001112FA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3F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562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2F75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09C"/>
    <w:rsid w:val="00163206"/>
    <w:rsid w:val="00163326"/>
    <w:rsid w:val="00163558"/>
    <w:rsid w:val="00163681"/>
    <w:rsid w:val="001637E4"/>
    <w:rsid w:val="001639AC"/>
    <w:rsid w:val="001639C6"/>
    <w:rsid w:val="00163B23"/>
    <w:rsid w:val="00163F59"/>
    <w:rsid w:val="00164043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3A6"/>
    <w:rsid w:val="00174484"/>
    <w:rsid w:val="001744D8"/>
    <w:rsid w:val="00174632"/>
    <w:rsid w:val="001747D7"/>
    <w:rsid w:val="001747DF"/>
    <w:rsid w:val="00174A18"/>
    <w:rsid w:val="00174B21"/>
    <w:rsid w:val="00174ED2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5F9"/>
    <w:rsid w:val="00177925"/>
    <w:rsid w:val="00177AB9"/>
    <w:rsid w:val="00177C10"/>
    <w:rsid w:val="00177C3D"/>
    <w:rsid w:val="001802EE"/>
    <w:rsid w:val="00180369"/>
    <w:rsid w:val="00180381"/>
    <w:rsid w:val="001804E8"/>
    <w:rsid w:val="0018097E"/>
    <w:rsid w:val="001809C2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0EFB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DE1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715"/>
    <w:rsid w:val="001B37FC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545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162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2A8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32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89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0A7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3FC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7B9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338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3DA"/>
    <w:rsid w:val="0023283F"/>
    <w:rsid w:val="00232975"/>
    <w:rsid w:val="00232B3F"/>
    <w:rsid w:val="00232B97"/>
    <w:rsid w:val="00232F64"/>
    <w:rsid w:val="00232FD6"/>
    <w:rsid w:val="002332A1"/>
    <w:rsid w:val="002332BA"/>
    <w:rsid w:val="00233760"/>
    <w:rsid w:val="002338AB"/>
    <w:rsid w:val="00233B5C"/>
    <w:rsid w:val="00233BB2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43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6B99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1E3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44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1D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BCF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AF1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BBA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1D6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E7C1F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1C89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6D55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2D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5F1C"/>
    <w:rsid w:val="00305FCD"/>
    <w:rsid w:val="00306152"/>
    <w:rsid w:val="003064E9"/>
    <w:rsid w:val="00306613"/>
    <w:rsid w:val="00306646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6C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91E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0D4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4B2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52D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3D73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149"/>
    <w:rsid w:val="00387346"/>
    <w:rsid w:val="003873C2"/>
    <w:rsid w:val="003873C6"/>
    <w:rsid w:val="00387713"/>
    <w:rsid w:val="003878C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515"/>
    <w:rsid w:val="0039673C"/>
    <w:rsid w:val="0039686A"/>
    <w:rsid w:val="00396D69"/>
    <w:rsid w:val="00396DA4"/>
    <w:rsid w:val="00396E39"/>
    <w:rsid w:val="00396FAE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7B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9DC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B26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2F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3A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711"/>
    <w:rsid w:val="003E68F2"/>
    <w:rsid w:val="003E6A36"/>
    <w:rsid w:val="003E6B6A"/>
    <w:rsid w:val="003E6F3A"/>
    <w:rsid w:val="003E6F95"/>
    <w:rsid w:val="003E6FD6"/>
    <w:rsid w:val="003E779D"/>
    <w:rsid w:val="003E7EF5"/>
    <w:rsid w:val="003E7F47"/>
    <w:rsid w:val="003F0852"/>
    <w:rsid w:val="003F0933"/>
    <w:rsid w:val="003F09FE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A84"/>
    <w:rsid w:val="003F7B2F"/>
    <w:rsid w:val="004003E4"/>
    <w:rsid w:val="00400850"/>
    <w:rsid w:val="00400E16"/>
    <w:rsid w:val="00401075"/>
    <w:rsid w:val="00401185"/>
    <w:rsid w:val="00401524"/>
    <w:rsid w:val="00401535"/>
    <w:rsid w:val="0040160D"/>
    <w:rsid w:val="0040201E"/>
    <w:rsid w:val="0040220A"/>
    <w:rsid w:val="0040256B"/>
    <w:rsid w:val="00402945"/>
    <w:rsid w:val="004029EF"/>
    <w:rsid w:val="00402B3E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672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11B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4A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5E4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7EF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25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1C77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38F"/>
    <w:rsid w:val="0048343C"/>
    <w:rsid w:val="00483640"/>
    <w:rsid w:val="004837FE"/>
    <w:rsid w:val="004838EE"/>
    <w:rsid w:val="00483E97"/>
    <w:rsid w:val="00483EC2"/>
    <w:rsid w:val="00483FF8"/>
    <w:rsid w:val="00484075"/>
    <w:rsid w:val="00484C9C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0DF7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C3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16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0CD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BC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D46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50C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7E0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CA3"/>
    <w:rsid w:val="004E4F0B"/>
    <w:rsid w:val="004E528E"/>
    <w:rsid w:val="004E5876"/>
    <w:rsid w:val="004E5955"/>
    <w:rsid w:val="004E5D13"/>
    <w:rsid w:val="004E5ED4"/>
    <w:rsid w:val="004E5EDD"/>
    <w:rsid w:val="004E5F37"/>
    <w:rsid w:val="004E6508"/>
    <w:rsid w:val="004E689D"/>
    <w:rsid w:val="004E68F1"/>
    <w:rsid w:val="004E743E"/>
    <w:rsid w:val="004E7540"/>
    <w:rsid w:val="004E786E"/>
    <w:rsid w:val="004E79E2"/>
    <w:rsid w:val="004E7AE7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5C56"/>
    <w:rsid w:val="004F61CB"/>
    <w:rsid w:val="004F6F40"/>
    <w:rsid w:val="004F703F"/>
    <w:rsid w:val="004F734D"/>
    <w:rsid w:val="004F7808"/>
    <w:rsid w:val="004F7D31"/>
    <w:rsid w:val="005003BE"/>
    <w:rsid w:val="00500B37"/>
    <w:rsid w:val="00500DC1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4B97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1646"/>
    <w:rsid w:val="00512EF8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A07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9E9"/>
    <w:rsid w:val="00521A6E"/>
    <w:rsid w:val="005220BF"/>
    <w:rsid w:val="00522275"/>
    <w:rsid w:val="0052230D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2B6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7C0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C08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A46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64A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DE3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AAF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02B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3CFD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846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6D64"/>
    <w:rsid w:val="00596E88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9CB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CE8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DEE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17"/>
    <w:rsid w:val="005D44F8"/>
    <w:rsid w:val="005D4A60"/>
    <w:rsid w:val="005D4AC9"/>
    <w:rsid w:val="005D4C95"/>
    <w:rsid w:val="005D4D29"/>
    <w:rsid w:val="005D4DA4"/>
    <w:rsid w:val="005D4F97"/>
    <w:rsid w:val="005D51F3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78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358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92E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6EEE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695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1E9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3FED"/>
    <w:rsid w:val="006340FE"/>
    <w:rsid w:val="006344B5"/>
    <w:rsid w:val="0063451E"/>
    <w:rsid w:val="0063461A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1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854"/>
    <w:rsid w:val="00642A64"/>
    <w:rsid w:val="00642B48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098"/>
    <w:rsid w:val="0065331F"/>
    <w:rsid w:val="00653460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57AEF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8C"/>
    <w:rsid w:val="006625FF"/>
    <w:rsid w:val="0066264A"/>
    <w:rsid w:val="006626E7"/>
    <w:rsid w:val="0066271E"/>
    <w:rsid w:val="00662977"/>
    <w:rsid w:val="00662DBB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BC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592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13A"/>
    <w:rsid w:val="006762BE"/>
    <w:rsid w:val="00676BF5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ADE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8A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4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B4C"/>
    <w:rsid w:val="006B7C73"/>
    <w:rsid w:val="006C0845"/>
    <w:rsid w:val="006C0A7A"/>
    <w:rsid w:val="006C0CFD"/>
    <w:rsid w:val="006C11A9"/>
    <w:rsid w:val="006C11DA"/>
    <w:rsid w:val="006C134B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42E"/>
    <w:rsid w:val="006C350D"/>
    <w:rsid w:val="006C3717"/>
    <w:rsid w:val="006C3B18"/>
    <w:rsid w:val="006C3D42"/>
    <w:rsid w:val="006C3F23"/>
    <w:rsid w:val="006C4461"/>
    <w:rsid w:val="006C4E4D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9"/>
    <w:rsid w:val="006D488F"/>
    <w:rsid w:val="006D4AE5"/>
    <w:rsid w:val="006D4B93"/>
    <w:rsid w:val="006D4BC2"/>
    <w:rsid w:val="006D4F2E"/>
    <w:rsid w:val="006D506B"/>
    <w:rsid w:val="006D50A2"/>
    <w:rsid w:val="006D51B6"/>
    <w:rsid w:val="006D51B7"/>
    <w:rsid w:val="006D5210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A3B"/>
    <w:rsid w:val="006D7DC2"/>
    <w:rsid w:val="006E00DA"/>
    <w:rsid w:val="006E020C"/>
    <w:rsid w:val="006E02D2"/>
    <w:rsid w:val="006E04AC"/>
    <w:rsid w:val="006E062B"/>
    <w:rsid w:val="006E07AA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09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98D"/>
    <w:rsid w:val="006F3D81"/>
    <w:rsid w:val="006F3E59"/>
    <w:rsid w:val="006F3FAE"/>
    <w:rsid w:val="006F4082"/>
    <w:rsid w:val="006F40E5"/>
    <w:rsid w:val="006F48AC"/>
    <w:rsid w:val="006F4DBC"/>
    <w:rsid w:val="006F53F3"/>
    <w:rsid w:val="006F56B8"/>
    <w:rsid w:val="006F5837"/>
    <w:rsid w:val="006F5ADE"/>
    <w:rsid w:val="006F5D34"/>
    <w:rsid w:val="006F65FE"/>
    <w:rsid w:val="006F6D95"/>
    <w:rsid w:val="006F748F"/>
    <w:rsid w:val="006F753E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31A"/>
    <w:rsid w:val="00707512"/>
    <w:rsid w:val="007078ED"/>
    <w:rsid w:val="00707A90"/>
    <w:rsid w:val="00707B91"/>
    <w:rsid w:val="00707C37"/>
    <w:rsid w:val="00707E1F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6E3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8A7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55F"/>
    <w:rsid w:val="00723B42"/>
    <w:rsid w:val="00723C90"/>
    <w:rsid w:val="00723D2E"/>
    <w:rsid w:val="00724335"/>
    <w:rsid w:val="007243A4"/>
    <w:rsid w:val="007245DB"/>
    <w:rsid w:val="00724B66"/>
    <w:rsid w:val="00724C28"/>
    <w:rsid w:val="00725161"/>
    <w:rsid w:val="00725237"/>
    <w:rsid w:val="00725574"/>
    <w:rsid w:val="0072599C"/>
    <w:rsid w:val="00725BEA"/>
    <w:rsid w:val="00725DB0"/>
    <w:rsid w:val="00726245"/>
    <w:rsid w:val="00726542"/>
    <w:rsid w:val="0072679C"/>
    <w:rsid w:val="0072689D"/>
    <w:rsid w:val="00726CC0"/>
    <w:rsid w:val="00726E25"/>
    <w:rsid w:val="0072712A"/>
    <w:rsid w:val="00727171"/>
    <w:rsid w:val="00727A4F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9B0"/>
    <w:rsid w:val="00733E37"/>
    <w:rsid w:val="0073414C"/>
    <w:rsid w:val="007341C5"/>
    <w:rsid w:val="00734460"/>
    <w:rsid w:val="00735364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2F95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BC6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AA8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19B"/>
    <w:rsid w:val="00773382"/>
    <w:rsid w:val="0077345D"/>
    <w:rsid w:val="007736D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941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755"/>
    <w:rsid w:val="00782815"/>
    <w:rsid w:val="00782900"/>
    <w:rsid w:val="00783207"/>
    <w:rsid w:val="00783811"/>
    <w:rsid w:val="00783858"/>
    <w:rsid w:val="007839F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549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9B6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0C4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7B7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C60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0A0"/>
    <w:rsid w:val="007F116E"/>
    <w:rsid w:val="007F1507"/>
    <w:rsid w:val="007F1758"/>
    <w:rsid w:val="007F17BD"/>
    <w:rsid w:val="007F194C"/>
    <w:rsid w:val="007F1AF3"/>
    <w:rsid w:val="007F2092"/>
    <w:rsid w:val="007F22D9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BC3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112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16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A2"/>
    <w:rsid w:val="008148C3"/>
    <w:rsid w:val="00814961"/>
    <w:rsid w:val="00815028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17979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32D"/>
    <w:rsid w:val="00824420"/>
    <w:rsid w:val="00824551"/>
    <w:rsid w:val="008246AD"/>
    <w:rsid w:val="0082491D"/>
    <w:rsid w:val="00824AF0"/>
    <w:rsid w:val="00824BDF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1CC5"/>
    <w:rsid w:val="0083206D"/>
    <w:rsid w:val="00832281"/>
    <w:rsid w:val="008322B4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2A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336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A09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54F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5F1C"/>
    <w:rsid w:val="00866017"/>
    <w:rsid w:val="0086655A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24D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A76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1A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1EA6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83A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00B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B2A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808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8C2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0741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0FB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08C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4FF4"/>
    <w:rsid w:val="009352F7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195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78D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750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3ECA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07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4E3B"/>
    <w:rsid w:val="00975209"/>
    <w:rsid w:val="0097591A"/>
    <w:rsid w:val="009759BA"/>
    <w:rsid w:val="00975ADC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C8F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129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A7B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73E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034"/>
    <w:rsid w:val="009B11EE"/>
    <w:rsid w:val="009B11F5"/>
    <w:rsid w:val="009B123E"/>
    <w:rsid w:val="009B1484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C2E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1C2B"/>
    <w:rsid w:val="009D2056"/>
    <w:rsid w:val="009D21FB"/>
    <w:rsid w:val="009D26B7"/>
    <w:rsid w:val="009D27DD"/>
    <w:rsid w:val="009D281B"/>
    <w:rsid w:val="009D28FB"/>
    <w:rsid w:val="009D2BE6"/>
    <w:rsid w:val="009D2C34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ABA"/>
    <w:rsid w:val="009D7CEA"/>
    <w:rsid w:val="009E00FA"/>
    <w:rsid w:val="009E01F8"/>
    <w:rsid w:val="009E0306"/>
    <w:rsid w:val="009E03D9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5B53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66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89A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470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9E4"/>
    <w:rsid w:val="00A20C86"/>
    <w:rsid w:val="00A20FF5"/>
    <w:rsid w:val="00A21557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8EB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3B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8F3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AA4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902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19E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66D"/>
    <w:rsid w:val="00A719C2"/>
    <w:rsid w:val="00A72702"/>
    <w:rsid w:val="00A72AE0"/>
    <w:rsid w:val="00A72B10"/>
    <w:rsid w:val="00A72EDC"/>
    <w:rsid w:val="00A73B05"/>
    <w:rsid w:val="00A73C02"/>
    <w:rsid w:val="00A7420A"/>
    <w:rsid w:val="00A74330"/>
    <w:rsid w:val="00A744FC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09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393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481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206"/>
    <w:rsid w:val="00AC0360"/>
    <w:rsid w:val="00AC0487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5FA6"/>
    <w:rsid w:val="00AD62AA"/>
    <w:rsid w:val="00AD640A"/>
    <w:rsid w:val="00AD6EA6"/>
    <w:rsid w:val="00AD70B0"/>
    <w:rsid w:val="00AD718E"/>
    <w:rsid w:val="00AD7733"/>
    <w:rsid w:val="00AD7B3C"/>
    <w:rsid w:val="00AD7BC6"/>
    <w:rsid w:val="00AD7D23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41A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3ED3"/>
    <w:rsid w:val="00AF4172"/>
    <w:rsid w:val="00AF429B"/>
    <w:rsid w:val="00AF42F5"/>
    <w:rsid w:val="00AF46D1"/>
    <w:rsid w:val="00AF47B1"/>
    <w:rsid w:val="00AF4AF8"/>
    <w:rsid w:val="00AF5152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4FEA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17F25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239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34B"/>
    <w:rsid w:val="00B326D9"/>
    <w:rsid w:val="00B327A7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337"/>
    <w:rsid w:val="00B36754"/>
    <w:rsid w:val="00B36AD5"/>
    <w:rsid w:val="00B36E18"/>
    <w:rsid w:val="00B36E9D"/>
    <w:rsid w:val="00B37138"/>
    <w:rsid w:val="00B377D1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01F"/>
    <w:rsid w:val="00B42191"/>
    <w:rsid w:val="00B422C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7D1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1B7"/>
    <w:rsid w:val="00B47235"/>
    <w:rsid w:val="00B475C2"/>
    <w:rsid w:val="00B47706"/>
    <w:rsid w:val="00B47D22"/>
    <w:rsid w:val="00B47F9A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88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67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66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79D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307"/>
    <w:rsid w:val="00B777A9"/>
    <w:rsid w:val="00B77908"/>
    <w:rsid w:val="00B77A6C"/>
    <w:rsid w:val="00B77B4F"/>
    <w:rsid w:val="00B80174"/>
    <w:rsid w:val="00B80239"/>
    <w:rsid w:val="00B80577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5D8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AB6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6EC4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7EB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2BDB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2DB0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61B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C7AD5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0EA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E7AB0"/>
    <w:rsid w:val="00BF01F8"/>
    <w:rsid w:val="00BF026F"/>
    <w:rsid w:val="00BF02FB"/>
    <w:rsid w:val="00BF0516"/>
    <w:rsid w:val="00BF0B06"/>
    <w:rsid w:val="00BF0B62"/>
    <w:rsid w:val="00BF0CA5"/>
    <w:rsid w:val="00BF102C"/>
    <w:rsid w:val="00BF10BD"/>
    <w:rsid w:val="00BF1911"/>
    <w:rsid w:val="00BF1A14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7A1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0FD2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BBE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1F8B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57D41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2A5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B5D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158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9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724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97F4F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5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06A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875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2CD5"/>
    <w:rsid w:val="00CD3020"/>
    <w:rsid w:val="00CD31EA"/>
    <w:rsid w:val="00CD3252"/>
    <w:rsid w:val="00CD3448"/>
    <w:rsid w:val="00CD36BA"/>
    <w:rsid w:val="00CD3ADA"/>
    <w:rsid w:val="00CD3C9F"/>
    <w:rsid w:val="00CD3CF2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5F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2D8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98C"/>
    <w:rsid w:val="00D20AF7"/>
    <w:rsid w:val="00D20EC0"/>
    <w:rsid w:val="00D20F24"/>
    <w:rsid w:val="00D21225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5ED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55"/>
    <w:rsid w:val="00D33CE0"/>
    <w:rsid w:val="00D34085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607"/>
    <w:rsid w:val="00D40A6A"/>
    <w:rsid w:val="00D40AF5"/>
    <w:rsid w:val="00D40FBF"/>
    <w:rsid w:val="00D410C5"/>
    <w:rsid w:val="00D410D7"/>
    <w:rsid w:val="00D41227"/>
    <w:rsid w:val="00D41940"/>
    <w:rsid w:val="00D41987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26B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6E3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D89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4ED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66C"/>
    <w:rsid w:val="00D74773"/>
    <w:rsid w:val="00D747B2"/>
    <w:rsid w:val="00D74864"/>
    <w:rsid w:val="00D749B8"/>
    <w:rsid w:val="00D74D04"/>
    <w:rsid w:val="00D75033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B96"/>
    <w:rsid w:val="00D80CEA"/>
    <w:rsid w:val="00D80D36"/>
    <w:rsid w:val="00D80EFA"/>
    <w:rsid w:val="00D81141"/>
    <w:rsid w:val="00D81165"/>
    <w:rsid w:val="00D81301"/>
    <w:rsid w:val="00D81482"/>
    <w:rsid w:val="00D81918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1B9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5C1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4F53"/>
    <w:rsid w:val="00D95080"/>
    <w:rsid w:val="00D951C5"/>
    <w:rsid w:val="00D954E3"/>
    <w:rsid w:val="00D9563D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8EF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667"/>
    <w:rsid w:val="00DB4ABD"/>
    <w:rsid w:val="00DB4C15"/>
    <w:rsid w:val="00DB50DD"/>
    <w:rsid w:val="00DB54C5"/>
    <w:rsid w:val="00DB5A60"/>
    <w:rsid w:val="00DB6047"/>
    <w:rsid w:val="00DB63CB"/>
    <w:rsid w:val="00DB690B"/>
    <w:rsid w:val="00DB6A51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A11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4F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AD6"/>
    <w:rsid w:val="00DE2DF8"/>
    <w:rsid w:val="00DE3157"/>
    <w:rsid w:val="00DE31D7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04C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E7B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B85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1FA"/>
    <w:rsid w:val="00E044A5"/>
    <w:rsid w:val="00E04CB6"/>
    <w:rsid w:val="00E05091"/>
    <w:rsid w:val="00E054BF"/>
    <w:rsid w:val="00E0712C"/>
    <w:rsid w:val="00E0728E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4BB5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27C40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DB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907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5F3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887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0B8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324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97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06A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1BA"/>
    <w:rsid w:val="00E77330"/>
    <w:rsid w:val="00E7750C"/>
    <w:rsid w:val="00E77905"/>
    <w:rsid w:val="00E7794F"/>
    <w:rsid w:val="00E77C67"/>
    <w:rsid w:val="00E77D79"/>
    <w:rsid w:val="00E80327"/>
    <w:rsid w:val="00E80364"/>
    <w:rsid w:val="00E8040E"/>
    <w:rsid w:val="00E8078E"/>
    <w:rsid w:val="00E807EC"/>
    <w:rsid w:val="00E810D3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6F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3F51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0C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27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7A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2F8C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6EAA"/>
    <w:rsid w:val="00ED725D"/>
    <w:rsid w:val="00ED738A"/>
    <w:rsid w:val="00ED73D6"/>
    <w:rsid w:val="00ED79D0"/>
    <w:rsid w:val="00ED7A9C"/>
    <w:rsid w:val="00ED7ACA"/>
    <w:rsid w:val="00ED7C2B"/>
    <w:rsid w:val="00EE00D3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7C"/>
    <w:rsid w:val="00EF24C1"/>
    <w:rsid w:val="00EF2945"/>
    <w:rsid w:val="00EF301A"/>
    <w:rsid w:val="00EF3385"/>
    <w:rsid w:val="00EF3724"/>
    <w:rsid w:val="00EF3808"/>
    <w:rsid w:val="00EF3F03"/>
    <w:rsid w:val="00EF407C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023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CA8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458"/>
    <w:rsid w:val="00F1378F"/>
    <w:rsid w:val="00F1382C"/>
    <w:rsid w:val="00F139C9"/>
    <w:rsid w:val="00F13D1F"/>
    <w:rsid w:val="00F13DC7"/>
    <w:rsid w:val="00F14285"/>
    <w:rsid w:val="00F142E0"/>
    <w:rsid w:val="00F147A4"/>
    <w:rsid w:val="00F147C2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5AC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4EAB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5F1F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2"/>
    <w:rsid w:val="00F32BFF"/>
    <w:rsid w:val="00F32E8D"/>
    <w:rsid w:val="00F331D4"/>
    <w:rsid w:val="00F336FD"/>
    <w:rsid w:val="00F337F0"/>
    <w:rsid w:val="00F347E5"/>
    <w:rsid w:val="00F34819"/>
    <w:rsid w:val="00F34D57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52A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57D9B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594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6FD3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46A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31B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2B7"/>
    <w:rsid w:val="00F9353B"/>
    <w:rsid w:val="00F93593"/>
    <w:rsid w:val="00F936AF"/>
    <w:rsid w:val="00F9394C"/>
    <w:rsid w:val="00F93C83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3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5F8C"/>
    <w:rsid w:val="00FA61B3"/>
    <w:rsid w:val="00FA68A7"/>
    <w:rsid w:val="00FA6C13"/>
    <w:rsid w:val="00FA7076"/>
    <w:rsid w:val="00FA71DC"/>
    <w:rsid w:val="00FA7BE9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C7CB6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5ECA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63B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16E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04"/>
    <w:rsid w:val="00FF7150"/>
    <w:rsid w:val="00FF753C"/>
    <w:rsid w:val="00FF7EE0"/>
    <w:rsid w:val="00FF7F7B"/>
    <w:rsid w:val="1F92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77819BBE13B848BF751F1097B1AFD0" ma:contentTypeVersion="3" ma:contentTypeDescription="Create a new document." ma:contentTypeScope="" ma:versionID="e6684702596445ad1d0e5828ef186f6d">
  <xsd:schema xmlns:xsd="http://www.w3.org/2001/XMLSchema" xmlns:xs="http://www.w3.org/2001/XMLSchema" xmlns:p="http://schemas.microsoft.com/office/2006/metadata/properties" xmlns:ns2="c1d57da4-a188-4a83-aa1e-8d602aa89825" targetNamespace="http://schemas.microsoft.com/office/2006/metadata/properties" ma:root="true" ma:fieldsID="7cbc3637e91abf668a228711899ba2af" ns2:_="">
    <xsd:import namespace="c1d57da4-a188-4a83-aa1e-8d602aa898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57da4-a188-4a83-aa1e-8d602aa898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EE3D2-13A6-407D-B74E-8732534BA830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c1d57da4-a188-4a83-aa1e-8d602aa8982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B4209A-5DBA-45F8-BC15-28208F9090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6F1B8-BB91-4F4D-8FB9-11C0E15FB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57da4-a188-4a83-aa1e-8d602aa89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14</Pages>
  <Words>2071</Words>
  <Characters>9228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Supitchaya, Narksamai</cp:lastModifiedBy>
  <cp:revision>6</cp:revision>
  <cp:lastPrinted>2026-05-13T11:23:00Z</cp:lastPrinted>
  <dcterms:created xsi:type="dcterms:W3CDTF">2026-05-12T08:19:00Z</dcterms:created>
  <dcterms:modified xsi:type="dcterms:W3CDTF">2026-05-13T11:23:00Z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0x0101008377819BBE13B848BF751F1097B1AFD0</vt:lpwstr>
  </property>
  <property fmtid="{D5CDD505-2E9C-101B-9397-08002B2CF9AE}" pid="3" name="MediaServiceImageTags">
    <vt:lpwstr/>
  </property>
</Properties>
</file>