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F75DB" w14:textId="10853A27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บริษัท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>ซีพีอาร์ โกมุ อินดัสเตรียล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 xml:space="preserve">(มหาชน) </w:t>
      </w:r>
    </w:p>
    <w:p w14:paraId="03491BB1" w14:textId="5698D230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  <w:cs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26B81391" w14:textId="07B98E97" w:rsidR="000519A2" w:rsidRPr="00901513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6CFDF8A" w14:textId="4D6B4563" w:rsidR="00BA6D76" w:rsidRPr="00BB3A61" w:rsidRDefault="00BA6D76" w:rsidP="00BA6D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FBF7505" w14:textId="7BD92362" w:rsidR="00BA6D76" w:rsidRPr="00BB3A61" w:rsidRDefault="0053625B" w:rsidP="00BA6D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Pr="0048607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B01E7D" w:rsidRPr="00B01E7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B01E7D" w:rsidRPr="00B01E7D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มีนาคม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9231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B01E7D"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  <w:r w:rsidR="00BA6D76"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4D0574FB" w14:textId="1972754A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957BD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565ABBB" w14:textId="28CFBBD3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71787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CDF8F79" w14:textId="19ABA610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E94CC09" w14:textId="0D645362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sectPr w:rsidR="000519A2" w:rsidSect="006A08F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5"/>
          <w:cols w:space="720"/>
        </w:sectPr>
      </w:pPr>
    </w:p>
    <w:p w14:paraId="64824273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7BD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43C13FF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D81A78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ซีพีอาร์ โกมุ อินดัสเตรียล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(มหาชน) </w:t>
      </w:r>
    </w:p>
    <w:p w14:paraId="607C38BF" w14:textId="77777777" w:rsidR="000519A2" w:rsidRPr="00957BD5" w:rsidRDefault="000519A2" w:rsidP="000519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45461574" w14:textId="4AA3B40B" w:rsidR="0053625B" w:rsidRPr="00BB3A61" w:rsidRDefault="0053625B" w:rsidP="005362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ณ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263818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63818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</w:rPr>
        <w:t>3</w:t>
      </w:r>
      <w:r w:rsidR="00B01E7D">
        <w:rPr>
          <w:rFonts w:asciiTheme="majorBidi" w:hAnsiTheme="majorBidi" w:cstheme="majorBidi"/>
          <w:sz w:val="30"/>
          <w:szCs w:val="30"/>
        </w:rPr>
        <w:t>1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="00B01E7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2638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63818">
        <w:rPr>
          <w:rFonts w:asciiTheme="majorBidi" w:hAnsiTheme="majorBidi" w:cstheme="majorBidi"/>
          <w:sz w:val="30"/>
          <w:szCs w:val="30"/>
        </w:rPr>
        <w:t>256</w:t>
      </w:r>
      <w:r w:rsidR="00B01E7D">
        <w:rPr>
          <w:rFonts w:asciiTheme="majorBidi" w:hAnsiTheme="majorBidi" w:cstheme="majorBidi"/>
          <w:sz w:val="30"/>
          <w:szCs w:val="30"/>
        </w:rPr>
        <w:t>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263818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63818">
        <w:rPr>
          <w:rFonts w:asciiTheme="majorBidi" w:hAnsiTheme="majorBidi" w:cstheme="majorBidi"/>
          <w:sz w:val="30"/>
          <w:szCs w:val="30"/>
        </w:rPr>
        <w:t xml:space="preserve"> </w:t>
      </w:r>
      <w:r w:rsidRPr="00263818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B01E7D">
        <w:rPr>
          <w:rFonts w:asciiTheme="majorBidi" w:hAnsiTheme="majorBidi" w:cstheme="majorBidi"/>
          <w:sz w:val="30"/>
          <w:szCs w:val="30"/>
        </w:rPr>
        <w:t xml:space="preserve"> </w:t>
      </w:r>
      <w:r w:rsidRPr="00263818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B01E7D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26381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01E7D" w:rsidRPr="00B01E7D">
        <w:rPr>
          <w:rFonts w:asciiTheme="majorBidi" w:hAnsiTheme="majorBidi" w:cstheme="majorBidi"/>
          <w:sz w:val="30"/>
          <w:szCs w:val="30"/>
        </w:rPr>
        <w:t xml:space="preserve">31 </w:t>
      </w:r>
      <w:r w:rsidR="00B01E7D" w:rsidRPr="00B01E7D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B01E7D" w:rsidRPr="00B01E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01E7D" w:rsidRPr="00B01E7D">
        <w:rPr>
          <w:rFonts w:asciiTheme="majorBidi" w:hAnsiTheme="majorBidi" w:cstheme="majorBidi"/>
          <w:sz w:val="30"/>
          <w:szCs w:val="30"/>
        </w:rPr>
        <w:t>2569</w:t>
      </w:r>
      <w:r w:rsidRPr="00263818">
        <w:rPr>
          <w:rFonts w:asciiTheme="majorBidi" w:hAnsiTheme="majorBidi" w:cstheme="majorBidi"/>
          <w:sz w:val="30"/>
          <w:szCs w:val="30"/>
        </w:rPr>
        <w:t xml:space="preserve"> </w:t>
      </w:r>
      <w:r w:rsidRPr="00263818">
        <w:rPr>
          <w:rFonts w:asciiTheme="majorBidi" w:hAnsiTheme="majorBidi" w:cstheme="majorBidi"/>
          <w:sz w:val="30"/>
          <w:szCs w:val="30"/>
          <w:cs/>
        </w:rPr>
        <w:t>และ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หมายเหตุประกอบงบการเงินแบบย่อ </w:t>
      </w:r>
      <w:r w:rsidRPr="00BB3A61">
        <w:rPr>
          <w:rFonts w:asciiTheme="majorBidi" w:hAnsiTheme="majorBidi" w:cstheme="majorBidi"/>
          <w:sz w:val="30"/>
          <w:szCs w:val="30"/>
        </w:rPr>
        <w:t>(</w:t>
      </w:r>
      <w:r w:rsidRPr="00BB3A61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 ซีพีอาร์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โกมุ อินดัสเตรียล จำกัด (มหาชน)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>_</w:t>
      </w:r>
      <w:r w:rsidRPr="00BB3A61">
        <w:rPr>
          <w:rFonts w:asciiTheme="majorBidi" w:hAnsiTheme="majorBidi" w:cstheme="majorBidi"/>
          <w:spacing w:val="-6"/>
          <w:sz w:val="30"/>
          <w:szCs w:val="30"/>
          <w:cs/>
        </w:rPr>
        <w:t>และของ</w:t>
      </w:r>
      <w:r w:rsidRPr="00BB3A61">
        <w:rPr>
          <w:rFonts w:asciiTheme="majorBidi" w:hAnsiTheme="majorBidi" w:cstheme="majorBidi"/>
          <w:sz w:val="30"/>
          <w:szCs w:val="30"/>
          <w:cs/>
        </w:rPr>
        <w:t>เฉพาะบริษัท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ซีพีอาร์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โกมุ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อินดัสเตรียล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pacing w:val="-6"/>
          <w:sz w:val="30"/>
          <w:szCs w:val="30"/>
          <w:cs/>
        </w:rPr>
        <w:t>จำกัด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Pr="00FE35DB">
        <w:rPr>
          <w:rFonts w:asciiTheme="majorBidi" w:hAnsiTheme="majorBidi" w:cstheme="majorBidi"/>
          <w:spacing w:val="-6"/>
          <w:sz w:val="30"/>
          <w:szCs w:val="30"/>
          <w:cs/>
        </w:rPr>
        <w:t>และนำเสนอข้อมูลทางการเงินระหว่างกาลเหล่านี้ตามมาตรฐาน</w:t>
      </w:r>
      <w:r w:rsidR="003E016D">
        <w:rPr>
          <w:rFonts w:asciiTheme="majorBidi" w:hAnsiTheme="majorBidi" w:cstheme="majorBidi"/>
          <w:spacing w:val="-6"/>
          <w:sz w:val="30"/>
          <w:szCs w:val="30"/>
        </w:rPr>
        <w:br/>
      </w:r>
      <w:r w:rsidRPr="00FE35DB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การบัญชี ฉบับที่ </w:t>
      </w:r>
      <w:r w:rsidRPr="00FE35DB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FE35D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2F2BC9">
        <w:rPr>
          <w:rFonts w:asciiTheme="majorBidi" w:hAnsiTheme="majorBidi" w:cstheme="majorBidi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</w:t>
      </w:r>
      <w:r w:rsidR="003E016D">
        <w:rPr>
          <w:rFonts w:asciiTheme="majorBidi" w:hAnsiTheme="majorBidi" w:cstheme="majorBidi"/>
          <w:spacing w:val="-4"/>
          <w:sz w:val="30"/>
          <w:szCs w:val="30"/>
        </w:rPr>
        <w:br/>
      </w:r>
      <w:r w:rsidRPr="002F2BC9">
        <w:rPr>
          <w:rFonts w:asciiTheme="majorBidi" w:hAnsiTheme="majorBidi" w:cstheme="majorBidi"/>
          <w:spacing w:val="-4"/>
          <w:sz w:val="30"/>
          <w:szCs w:val="30"/>
          <w:cs/>
        </w:rPr>
        <w:t>ทางการเงินระหว่างกาลดังกล่าวจากผลการสอบทานของ</w:t>
      </w:r>
      <w:r w:rsidRPr="00BB3A61">
        <w:rPr>
          <w:rFonts w:asciiTheme="majorBidi" w:hAnsiTheme="majorBidi" w:cstheme="majorBidi"/>
          <w:sz w:val="30"/>
          <w:szCs w:val="30"/>
          <w:cs/>
        </w:rPr>
        <w:t>ข้าพเจ้า</w:t>
      </w:r>
    </w:p>
    <w:p w14:paraId="610D8374" w14:textId="77777777" w:rsidR="000519A2" w:rsidRPr="00957BD5" w:rsidRDefault="000519A2" w:rsidP="000519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E78F106" w14:textId="77777777" w:rsidR="000519A2" w:rsidRDefault="000519A2" w:rsidP="000519A2">
      <w:pPr>
        <w:pStyle w:val="T0"/>
        <w:ind w:left="0" w:right="20"/>
        <w:jc w:val="both"/>
        <w:rPr>
          <w:rFonts w:asciiTheme="majorBidi" w:hAnsiTheme="majorBidi" w:cstheme="majorBidi"/>
          <w:i/>
          <w:iCs/>
        </w:rPr>
      </w:pPr>
      <w:r w:rsidRPr="00957BD5">
        <w:rPr>
          <w:rFonts w:asciiTheme="majorBidi" w:hAnsiTheme="majorBidi" w:cstheme="majorBidi"/>
          <w:i/>
          <w:iCs/>
          <w:cs/>
        </w:rPr>
        <w:t>ขอบเขตการสอบทาน</w:t>
      </w:r>
    </w:p>
    <w:p w14:paraId="60C364FE" w14:textId="77777777" w:rsidR="000519A2" w:rsidRPr="00685665" w:rsidRDefault="000519A2" w:rsidP="000519A2">
      <w:pPr>
        <w:pStyle w:val="T0"/>
        <w:ind w:left="0" w:right="20"/>
        <w:jc w:val="both"/>
        <w:rPr>
          <w:rFonts w:asciiTheme="majorBidi" w:hAnsiTheme="majorBidi" w:cstheme="majorBidi"/>
          <w:lang w:val="en-US"/>
        </w:rPr>
      </w:pPr>
    </w:p>
    <w:p w14:paraId="4306611B" w14:textId="22F7E80F" w:rsidR="000519A2" w:rsidRPr="00957BD5" w:rsidRDefault="000519A2" w:rsidP="000519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รหัส</w:t>
      </w:r>
      <w:r w:rsidRPr="00957BD5">
        <w:rPr>
          <w:rFonts w:asciiTheme="majorBidi" w:hAnsiTheme="majorBidi" w:cstheme="majorBidi"/>
          <w:sz w:val="30"/>
          <w:szCs w:val="30"/>
        </w:rPr>
        <w:t xml:space="preserve"> 2410 “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7BD5">
        <w:rPr>
          <w:rFonts w:asciiTheme="majorBidi" w:hAnsiTheme="majorBidi" w:cstheme="majorBidi"/>
          <w:sz w:val="30"/>
          <w:szCs w:val="30"/>
        </w:rPr>
        <w:t>”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</w:t>
      </w:r>
      <w:r w:rsidR="00267E13" w:rsidRPr="00267E13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="00D615DF">
        <w:rPr>
          <w:rFonts w:asciiTheme="majorBidi" w:hAnsiTheme="majorBidi" w:cstheme="majorBidi" w:hint="cs"/>
          <w:sz w:val="30"/>
          <w:szCs w:val="30"/>
          <w:cs/>
        </w:rPr>
        <w:t>ทาง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78F7CF9E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55EAA29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435729F" w14:textId="55E4CB78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sectPr w:rsidR="000519A2" w:rsidSect="00B07A23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14:paraId="44091AA8" w14:textId="6F0EBFD2" w:rsidR="000519A2" w:rsidRPr="00957BD5" w:rsidRDefault="000519A2" w:rsidP="000519A2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  <w:r w:rsidRPr="00957BD5">
        <w:rPr>
          <w:rFonts w:asciiTheme="majorBidi" w:hAnsiTheme="majorBidi" w:cstheme="majorBidi"/>
          <w:i/>
          <w:iCs/>
          <w:cs/>
        </w:rPr>
        <w:lastRenderedPageBreak/>
        <w:t>ข้อสรุป</w:t>
      </w:r>
    </w:p>
    <w:p w14:paraId="2C507041" w14:textId="77777777" w:rsidR="000519A2" w:rsidRPr="00957BD5" w:rsidRDefault="000519A2" w:rsidP="000519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4EF438F" w14:textId="3DEEC42A" w:rsidR="000519A2" w:rsidRPr="00A60B06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spacing w:val="-2"/>
          <w:cs/>
          <w:lang w:val="en-US"/>
        </w:rPr>
      </w:pPr>
      <w:r w:rsidRPr="00A60B06">
        <w:rPr>
          <w:rFonts w:asciiTheme="majorBidi" w:hAnsiTheme="majorBidi" w:cs="Angsana New" w:hint="cs"/>
          <w:spacing w:val="-2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</w:t>
      </w:r>
      <w:r w:rsidR="00A60B06" w:rsidRPr="00A60B06">
        <w:rPr>
          <w:rFonts w:asciiTheme="majorBidi" w:hAnsiTheme="majorBidi" w:cs="Angsana New"/>
          <w:spacing w:val="-2"/>
          <w:lang w:val="en-US"/>
        </w:rPr>
        <w:t xml:space="preserve"> </w:t>
      </w:r>
      <w:r w:rsidRPr="00A60B06">
        <w:rPr>
          <w:rFonts w:asciiTheme="majorBidi" w:hAnsiTheme="majorBidi" w:cs="Angsana New"/>
          <w:spacing w:val="-2"/>
          <w:lang w:val="en-US"/>
        </w:rPr>
        <w:t xml:space="preserve">34 </w:t>
      </w:r>
      <w:r w:rsidRPr="00A60B06">
        <w:rPr>
          <w:rFonts w:asciiTheme="majorBidi" w:hAnsiTheme="majorBidi" w:cs="Angsana New" w:hint="cs"/>
          <w:spacing w:val="-2"/>
          <w:cs/>
          <w:lang w:val="en-US"/>
        </w:rPr>
        <w:t>เรื่อง การรายงานทางการเงินระหว่างกาล ในสาระสำคัญจากการสอบ</w:t>
      </w:r>
      <w:r w:rsidRPr="00A60B06">
        <w:rPr>
          <w:rFonts w:asciiTheme="majorBidi" w:hAnsiTheme="majorBidi" w:cstheme="majorBidi"/>
          <w:spacing w:val="-2"/>
          <w:cs/>
        </w:rPr>
        <w:t>ทาน</w:t>
      </w:r>
      <w:r w:rsidRPr="00A60B06">
        <w:rPr>
          <w:rFonts w:asciiTheme="majorBidi" w:hAnsiTheme="majorBidi" w:cs="Angsana New" w:hint="cs"/>
          <w:spacing w:val="-2"/>
          <w:cs/>
          <w:lang w:val="en-US"/>
        </w:rPr>
        <w:t>ของข้าพเจ้า</w:t>
      </w:r>
    </w:p>
    <w:p w14:paraId="09FF858B" w14:textId="77777777" w:rsidR="000519A2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2AB2C8A4" w14:textId="77777777" w:rsidR="000519A2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27C7F653" w14:textId="77777777" w:rsidR="000519A2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3D419137" w14:textId="77777777" w:rsidR="000519A2" w:rsidRPr="00957BD5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</w:p>
    <w:p w14:paraId="176CB443" w14:textId="04C0A20F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5F0980">
        <w:rPr>
          <w:rFonts w:asciiTheme="majorBidi" w:hAnsiTheme="majorBidi" w:cstheme="majorBidi"/>
          <w:cs/>
        </w:rPr>
        <w:t>(</w:t>
      </w:r>
      <w:r w:rsidR="005F0980" w:rsidRPr="005F0980">
        <w:rPr>
          <w:rFonts w:asciiTheme="majorBidi" w:hAnsiTheme="majorBidi" w:cs="Angsana New" w:hint="cs"/>
          <w:cs/>
        </w:rPr>
        <w:t>สุกัญญา รอดเคราะห์</w:t>
      </w:r>
      <w:r w:rsidRPr="005F0980">
        <w:rPr>
          <w:rFonts w:asciiTheme="majorBidi" w:hAnsiTheme="majorBidi" w:cstheme="majorBidi"/>
          <w:cs/>
        </w:rPr>
        <w:t>)</w:t>
      </w:r>
    </w:p>
    <w:p w14:paraId="404C3A8B" w14:textId="77777777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ผู้สอบบัญชีรับอนุญาต</w:t>
      </w:r>
    </w:p>
    <w:p w14:paraId="476EB5EC" w14:textId="70AF139F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lang w:val="en-US"/>
        </w:rPr>
      </w:pPr>
      <w:r w:rsidRPr="00957BD5">
        <w:rPr>
          <w:rFonts w:asciiTheme="majorBidi" w:hAnsiTheme="majorBidi" w:cstheme="majorBidi"/>
          <w:cs/>
        </w:rPr>
        <w:t>เลขทะเบียน</w:t>
      </w:r>
      <w:r>
        <w:rPr>
          <w:rFonts w:asciiTheme="majorBidi" w:hAnsiTheme="majorBidi" w:cstheme="majorBidi"/>
          <w:lang w:val="en-US"/>
        </w:rPr>
        <w:t xml:space="preserve"> </w:t>
      </w:r>
      <w:r w:rsidR="005F0980">
        <w:rPr>
          <w:rFonts w:asciiTheme="majorBidi" w:hAnsiTheme="majorBidi" w:cstheme="majorBidi"/>
          <w:lang w:val="en-US"/>
        </w:rPr>
        <w:t>12089</w:t>
      </w:r>
    </w:p>
    <w:p w14:paraId="7D45E6E3" w14:textId="77777777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</w:p>
    <w:p w14:paraId="7DB78F97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24E114" w14:textId="77777777" w:rsidR="00E078AD" w:rsidRDefault="000519A2" w:rsidP="00E0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="00731A0D">
        <w:rPr>
          <w:rFonts w:asciiTheme="majorBidi" w:hAnsiTheme="majorBidi" w:cstheme="majorBidi"/>
          <w:sz w:val="30"/>
          <w:szCs w:val="30"/>
        </w:rPr>
        <w:t xml:space="preserve"> </w:t>
      </w:r>
    </w:p>
    <w:p w14:paraId="3A8A441A" w14:textId="3074B522" w:rsidR="004F75E7" w:rsidRPr="00957BD5" w:rsidRDefault="00A22809" w:rsidP="00E0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15</w:t>
      </w:r>
      <w:r w:rsidR="0015454B">
        <w:rPr>
          <w:rFonts w:asciiTheme="majorBidi" w:hAnsiTheme="majorBidi" w:cstheme="majorBidi"/>
          <w:sz w:val="30"/>
          <w:szCs w:val="30"/>
        </w:rPr>
        <w:t xml:space="preserve"> </w:t>
      </w:r>
      <w:r w:rsidR="0015454B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B01E7D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731A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2B8D">
        <w:rPr>
          <w:rFonts w:asciiTheme="majorBidi" w:hAnsiTheme="majorBidi" w:cstheme="majorBidi"/>
          <w:sz w:val="30"/>
          <w:szCs w:val="30"/>
        </w:rPr>
        <w:t>256</w:t>
      </w:r>
      <w:r w:rsidR="00B01E7D">
        <w:rPr>
          <w:rFonts w:asciiTheme="majorBidi" w:hAnsiTheme="majorBidi" w:cstheme="majorBidi"/>
          <w:sz w:val="30"/>
          <w:szCs w:val="30"/>
        </w:rPr>
        <w:t>9</w:t>
      </w:r>
    </w:p>
    <w:p w14:paraId="1A12F65E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019C79F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sectPr w:rsidR="000519A2" w:rsidSect="00D56578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9E56A" w14:textId="77777777" w:rsidR="00553865" w:rsidRDefault="00553865">
      <w:r>
        <w:separator/>
      </w:r>
    </w:p>
  </w:endnote>
  <w:endnote w:type="continuationSeparator" w:id="0">
    <w:p w14:paraId="527B2D2D" w14:textId="77777777" w:rsidR="00553865" w:rsidRDefault="00553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8CEFB" w14:textId="446F1976" w:rsidR="00D75889" w:rsidRPr="00D42F23" w:rsidRDefault="00D75889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65D35" w14:textId="4F331F5C" w:rsidR="000519A2" w:rsidRPr="00BA6D76" w:rsidRDefault="000519A2" w:rsidP="00BA6D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1806295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382D5510" w14:textId="4CD57E78" w:rsidR="00547D5C" w:rsidRPr="00B92CFC" w:rsidRDefault="00B92CFC" w:rsidP="00B92CFC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B92CF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B92CF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B92CF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A21F6" w14:textId="77777777" w:rsidR="00553865" w:rsidRDefault="00553865">
      <w:r>
        <w:separator/>
      </w:r>
    </w:p>
  </w:footnote>
  <w:footnote w:type="continuationSeparator" w:id="0">
    <w:p w14:paraId="42E43EC7" w14:textId="77777777" w:rsidR="00553865" w:rsidRDefault="00553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C3518" w14:textId="09D1EB69" w:rsidR="00D75889" w:rsidRPr="004316D7" w:rsidRDefault="00D75889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5540DFA1" w14:textId="34CFFE14" w:rsidR="000519A2" w:rsidRPr="004316D7" w:rsidRDefault="000519A2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2A530FE5" w14:textId="4F959ABC" w:rsidR="000519A2" w:rsidRPr="004316D7" w:rsidRDefault="000519A2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395DF045" w14:textId="63D755F7" w:rsidR="000519A2" w:rsidRPr="004316D7" w:rsidRDefault="000519A2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5709C8D5" w14:textId="3B22F61C" w:rsidR="000519A2" w:rsidRDefault="000519A2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617618D5" w14:textId="77777777" w:rsidR="0044654F" w:rsidRDefault="0044654F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97CD6" w14:textId="47DC6EBA" w:rsidR="000519A2" w:rsidRDefault="000519A2" w:rsidP="005759AB">
    <w:pPr>
      <w:pStyle w:val="acctmainheading"/>
      <w:tabs>
        <w:tab w:val="left" w:pos="9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6E90B22E" w14:textId="77777777" w:rsidR="008E479C" w:rsidRDefault="008E479C" w:rsidP="005759AB">
    <w:pPr>
      <w:pStyle w:val="acctmainheading"/>
      <w:tabs>
        <w:tab w:val="left" w:pos="9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7156F362" w14:textId="7C409353" w:rsidR="000519A2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5460E178" w14:textId="23B69E6C" w:rsidR="00BA6D76" w:rsidRDefault="00BA6D76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FE8694E" w14:textId="021CA789" w:rsidR="00BA6D76" w:rsidRDefault="00BA6D76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053F037" w14:textId="77777777" w:rsidR="00BA6D76" w:rsidRDefault="00BA6D76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FC3E80B" w14:textId="1F43075C" w:rsidR="000519A2" w:rsidRDefault="000519A2" w:rsidP="005759AB">
    <w:pPr>
      <w:pStyle w:val="acctmainheading"/>
      <w:tabs>
        <w:tab w:val="left" w:pos="9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516FADE5" w14:textId="6C4DB1F4" w:rsidR="000519A2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7BB0D84C" w14:textId="77777777" w:rsidR="0043121D" w:rsidRPr="001329D0" w:rsidRDefault="0043121D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46E26" w14:textId="77777777" w:rsidR="000519A2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395DB27C" w14:textId="77777777" w:rsidR="00D56578" w:rsidRDefault="00D56578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5F1023E" w14:textId="77777777" w:rsidR="00D56578" w:rsidRDefault="00D56578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6D0DE2B0" w14:textId="77777777" w:rsidR="00D56578" w:rsidRPr="001329D0" w:rsidRDefault="00D56578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4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1120319"/>
    <w:multiLevelType w:val="hybridMultilevel"/>
    <w:tmpl w:val="62F4C628"/>
    <w:lvl w:ilvl="0" w:tplc="5D6EA584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994987232">
    <w:abstractNumId w:val="18"/>
  </w:num>
  <w:num w:numId="2" w16cid:durableId="2025131111">
    <w:abstractNumId w:val="14"/>
  </w:num>
  <w:num w:numId="3" w16cid:durableId="1461993465">
    <w:abstractNumId w:val="24"/>
  </w:num>
  <w:num w:numId="4" w16cid:durableId="1105347065">
    <w:abstractNumId w:val="26"/>
  </w:num>
  <w:num w:numId="5" w16cid:durableId="1768380292">
    <w:abstractNumId w:val="39"/>
  </w:num>
  <w:num w:numId="6" w16cid:durableId="1472791969">
    <w:abstractNumId w:val="19"/>
  </w:num>
  <w:num w:numId="7" w16cid:durableId="590360029">
    <w:abstractNumId w:val="38"/>
  </w:num>
  <w:num w:numId="8" w16cid:durableId="191771123">
    <w:abstractNumId w:val="13"/>
  </w:num>
  <w:num w:numId="9" w16cid:durableId="1100947837">
    <w:abstractNumId w:val="9"/>
  </w:num>
  <w:num w:numId="10" w16cid:durableId="2146314204">
    <w:abstractNumId w:val="7"/>
  </w:num>
  <w:num w:numId="11" w16cid:durableId="1877889145">
    <w:abstractNumId w:val="6"/>
  </w:num>
  <w:num w:numId="12" w16cid:durableId="1522551126">
    <w:abstractNumId w:val="5"/>
  </w:num>
  <w:num w:numId="13" w16cid:durableId="699009401">
    <w:abstractNumId w:val="8"/>
  </w:num>
  <w:num w:numId="14" w16cid:durableId="1288927288">
    <w:abstractNumId w:val="3"/>
  </w:num>
  <w:num w:numId="15" w16cid:durableId="127475639">
    <w:abstractNumId w:val="2"/>
  </w:num>
  <w:num w:numId="16" w16cid:durableId="1341733793">
    <w:abstractNumId w:val="0"/>
  </w:num>
  <w:num w:numId="17" w16cid:durableId="1433547052">
    <w:abstractNumId w:val="1"/>
  </w:num>
  <w:num w:numId="18" w16cid:durableId="1047604314">
    <w:abstractNumId w:val="4"/>
  </w:num>
  <w:num w:numId="19" w16cid:durableId="882641392">
    <w:abstractNumId w:val="23"/>
  </w:num>
  <w:num w:numId="20" w16cid:durableId="2057197689">
    <w:abstractNumId w:val="33"/>
  </w:num>
  <w:num w:numId="21" w16cid:durableId="1978946295">
    <w:abstractNumId w:val="10"/>
  </w:num>
  <w:num w:numId="22" w16cid:durableId="1522552247">
    <w:abstractNumId w:val="40"/>
  </w:num>
  <w:num w:numId="23" w16cid:durableId="1740905162">
    <w:abstractNumId w:val="28"/>
  </w:num>
  <w:num w:numId="24" w16cid:durableId="831022288">
    <w:abstractNumId w:val="16"/>
  </w:num>
  <w:num w:numId="25" w16cid:durableId="1636371028">
    <w:abstractNumId w:val="12"/>
  </w:num>
  <w:num w:numId="26" w16cid:durableId="2029066217">
    <w:abstractNumId w:val="32"/>
  </w:num>
  <w:num w:numId="27" w16cid:durableId="732656447">
    <w:abstractNumId w:val="25"/>
  </w:num>
  <w:num w:numId="28" w16cid:durableId="557978544">
    <w:abstractNumId w:val="27"/>
  </w:num>
  <w:num w:numId="29" w16cid:durableId="1442384721">
    <w:abstractNumId w:val="34"/>
  </w:num>
  <w:num w:numId="30" w16cid:durableId="2073388794">
    <w:abstractNumId w:val="35"/>
  </w:num>
  <w:num w:numId="31" w16cid:durableId="1830242174">
    <w:abstractNumId w:val="15"/>
  </w:num>
  <w:num w:numId="32" w16cid:durableId="1575970237">
    <w:abstractNumId w:val="31"/>
  </w:num>
  <w:num w:numId="33" w16cid:durableId="628899937">
    <w:abstractNumId w:val="29"/>
  </w:num>
  <w:num w:numId="34" w16cid:durableId="1092314747">
    <w:abstractNumId w:val="37"/>
  </w:num>
  <w:num w:numId="35" w16cid:durableId="1596666500">
    <w:abstractNumId w:val="17"/>
  </w:num>
  <w:num w:numId="36" w16cid:durableId="922883359">
    <w:abstractNumId w:val="30"/>
  </w:num>
  <w:num w:numId="37" w16cid:durableId="1573810295">
    <w:abstractNumId w:val="36"/>
  </w:num>
  <w:num w:numId="38" w16cid:durableId="801845648">
    <w:abstractNumId w:val="22"/>
  </w:num>
  <w:num w:numId="39" w16cid:durableId="1450082132">
    <w:abstractNumId w:val="11"/>
  </w:num>
  <w:num w:numId="40" w16cid:durableId="433328596">
    <w:abstractNumId w:val="20"/>
  </w:num>
  <w:num w:numId="41" w16cid:durableId="544298360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14C9"/>
    <w:rsid w:val="00002014"/>
    <w:rsid w:val="00002B68"/>
    <w:rsid w:val="00002C37"/>
    <w:rsid w:val="00002E91"/>
    <w:rsid w:val="0000361D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2081"/>
    <w:rsid w:val="000132DF"/>
    <w:rsid w:val="000135CB"/>
    <w:rsid w:val="00014E23"/>
    <w:rsid w:val="00015364"/>
    <w:rsid w:val="00015C52"/>
    <w:rsid w:val="00016540"/>
    <w:rsid w:val="000202DC"/>
    <w:rsid w:val="0002055E"/>
    <w:rsid w:val="000215A2"/>
    <w:rsid w:val="00021C32"/>
    <w:rsid w:val="00022288"/>
    <w:rsid w:val="000224D3"/>
    <w:rsid w:val="00023605"/>
    <w:rsid w:val="00023831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4A64"/>
    <w:rsid w:val="000351AC"/>
    <w:rsid w:val="000359AD"/>
    <w:rsid w:val="00035A15"/>
    <w:rsid w:val="00035D27"/>
    <w:rsid w:val="00040B63"/>
    <w:rsid w:val="0004113C"/>
    <w:rsid w:val="0004120C"/>
    <w:rsid w:val="00041D97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7E6"/>
    <w:rsid w:val="00046B70"/>
    <w:rsid w:val="00047EA3"/>
    <w:rsid w:val="00050012"/>
    <w:rsid w:val="00050DDE"/>
    <w:rsid w:val="00051879"/>
    <w:rsid w:val="000519A2"/>
    <w:rsid w:val="000521B3"/>
    <w:rsid w:val="00054433"/>
    <w:rsid w:val="00054F23"/>
    <w:rsid w:val="0005542F"/>
    <w:rsid w:val="000558C4"/>
    <w:rsid w:val="00056274"/>
    <w:rsid w:val="000568FA"/>
    <w:rsid w:val="00056A14"/>
    <w:rsid w:val="000570AA"/>
    <w:rsid w:val="00057C4F"/>
    <w:rsid w:val="000605A6"/>
    <w:rsid w:val="00060D87"/>
    <w:rsid w:val="00061A80"/>
    <w:rsid w:val="000624A5"/>
    <w:rsid w:val="0006276B"/>
    <w:rsid w:val="00062C4B"/>
    <w:rsid w:val="00063020"/>
    <w:rsid w:val="00063612"/>
    <w:rsid w:val="00063C95"/>
    <w:rsid w:val="00064ED8"/>
    <w:rsid w:val="000652EC"/>
    <w:rsid w:val="00066174"/>
    <w:rsid w:val="00066461"/>
    <w:rsid w:val="00066524"/>
    <w:rsid w:val="000670CB"/>
    <w:rsid w:val="000675C1"/>
    <w:rsid w:val="00067A00"/>
    <w:rsid w:val="00067B7F"/>
    <w:rsid w:val="000701EB"/>
    <w:rsid w:val="00070D48"/>
    <w:rsid w:val="00071BA8"/>
    <w:rsid w:val="00071E82"/>
    <w:rsid w:val="00075166"/>
    <w:rsid w:val="0007529E"/>
    <w:rsid w:val="00076F03"/>
    <w:rsid w:val="00076F2A"/>
    <w:rsid w:val="00077757"/>
    <w:rsid w:val="00080CDF"/>
    <w:rsid w:val="00080DC1"/>
    <w:rsid w:val="00081555"/>
    <w:rsid w:val="00081591"/>
    <w:rsid w:val="000816EC"/>
    <w:rsid w:val="000822FF"/>
    <w:rsid w:val="00083A6A"/>
    <w:rsid w:val="00083CBF"/>
    <w:rsid w:val="00085201"/>
    <w:rsid w:val="00085901"/>
    <w:rsid w:val="00085E4E"/>
    <w:rsid w:val="00085EAB"/>
    <w:rsid w:val="00086443"/>
    <w:rsid w:val="00086E06"/>
    <w:rsid w:val="00087870"/>
    <w:rsid w:val="000901E2"/>
    <w:rsid w:val="0009177C"/>
    <w:rsid w:val="000917BC"/>
    <w:rsid w:val="00092224"/>
    <w:rsid w:val="00092CB6"/>
    <w:rsid w:val="000937D7"/>
    <w:rsid w:val="00093C9D"/>
    <w:rsid w:val="0009552F"/>
    <w:rsid w:val="000959C3"/>
    <w:rsid w:val="0009628F"/>
    <w:rsid w:val="00096740"/>
    <w:rsid w:val="00096AC7"/>
    <w:rsid w:val="00097002"/>
    <w:rsid w:val="000977BD"/>
    <w:rsid w:val="000978EF"/>
    <w:rsid w:val="00097CD1"/>
    <w:rsid w:val="000A078A"/>
    <w:rsid w:val="000A0804"/>
    <w:rsid w:val="000A0F55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A7957"/>
    <w:rsid w:val="000B0B2E"/>
    <w:rsid w:val="000B0D32"/>
    <w:rsid w:val="000B142E"/>
    <w:rsid w:val="000B16E6"/>
    <w:rsid w:val="000B29B4"/>
    <w:rsid w:val="000B33B6"/>
    <w:rsid w:val="000B33FE"/>
    <w:rsid w:val="000B3779"/>
    <w:rsid w:val="000B37BB"/>
    <w:rsid w:val="000B4486"/>
    <w:rsid w:val="000B50BA"/>
    <w:rsid w:val="000B549E"/>
    <w:rsid w:val="000B5E6A"/>
    <w:rsid w:val="000B6C82"/>
    <w:rsid w:val="000B6EB0"/>
    <w:rsid w:val="000C00BB"/>
    <w:rsid w:val="000C00C1"/>
    <w:rsid w:val="000C12C2"/>
    <w:rsid w:val="000C1F3C"/>
    <w:rsid w:val="000C44F2"/>
    <w:rsid w:val="000C4DF0"/>
    <w:rsid w:val="000C5A4F"/>
    <w:rsid w:val="000C5B61"/>
    <w:rsid w:val="000C694C"/>
    <w:rsid w:val="000C6B3B"/>
    <w:rsid w:val="000C6DF3"/>
    <w:rsid w:val="000C77E0"/>
    <w:rsid w:val="000D0B66"/>
    <w:rsid w:val="000D2AD0"/>
    <w:rsid w:val="000D3705"/>
    <w:rsid w:val="000D3B78"/>
    <w:rsid w:val="000D3D86"/>
    <w:rsid w:val="000D3F3E"/>
    <w:rsid w:val="000D4432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32D5"/>
    <w:rsid w:val="000E3A83"/>
    <w:rsid w:val="000E3D6B"/>
    <w:rsid w:val="000E4043"/>
    <w:rsid w:val="000E42B9"/>
    <w:rsid w:val="000E56C6"/>
    <w:rsid w:val="000E66EA"/>
    <w:rsid w:val="000E6788"/>
    <w:rsid w:val="000E7DC5"/>
    <w:rsid w:val="000F0134"/>
    <w:rsid w:val="000F0251"/>
    <w:rsid w:val="000F0E53"/>
    <w:rsid w:val="000F18E1"/>
    <w:rsid w:val="000F2500"/>
    <w:rsid w:val="000F2E40"/>
    <w:rsid w:val="000F30BE"/>
    <w:rsid w:val="00100142"/>
    <w:rsid w:val="00100C4E"/>
    <w:rsid w:val="00100E84"/>
    <w:rsid w:val="0010180B"/>
    <w:rsid w:val="00101E1D"/>
    <w:rsid w:val="00101F8B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07F2F"/>
    <w:rsid w:val="0011238A"/>
    <w:rsid w:val="0011240E"/>
    <w:rsid w:val="00112626"/>
    <w:rsid w:val="00113FF0"/>
    <w:rsid w:val="00114298"/>
    <w:rsid w:val="00114918"/>
    <w:rsid w:val="001149FB"/>
    <w:rsid w:val="00114F77"/>
    <w:rsid w:val="001152E9"/>
    <w:rsid w:val="001154A8"/>
    <w:rsid w:val="00116967"/>
    <w:rsid w:val="00116EC2"/>
    <w:rsid w:val="00117024"/>
    <w:rsid w:val="001173CE"/>
    <w:rsid w:val="00117690"/>
    <w:rsid w:val="00117B7C"/>
    <w:rsid w:val="00117BF0"/>
    <w:rsid w:val="00120624"/>
    <w:rsid w:val="0012094F"/>
    <w:rsid w:val="00120C4E"/>
    <w:rsid w:val="00121944"/>
    <w:rsid w:val="00121F3F"/>
    <w:rsid w:val="00122D49"/>
    <w:rsid w:val="00122FC5"/>
    <w:rsid w:val="0012316A"/>
    <w:rsid w:val="001237A0"/>
    <w:rsid w:val="00123E80"/>
    <w:rsid w:val="00124BF6"/>
    <w:rsid w:val="00126045"/>
    <w:rsid w:val="0012735A"/>
    <w:rsid w:val="00127931"/>
    <w:rsid w:val="00127B3A"/>
    <w:rsid w:val="00130E7D"/>
    <w:rsid w:val="001310EA"/>
    <w:rsid w:val="001311D3"/>
    <w:rsid w:val="00131892"/>
    <w:rsid w:val="0013210B"/>
    <w:rsid w:val="001329D0"/>
    <w:rsid w:val="00132CDC"/>
    <w:rsid w:val="00132F57"/>
    <w:rsid w:val="001330AC"/>
    <w:rsid w:val="00133A7E"/>
    <w:rsid w:val="00133C4B"/>
    <w:rsid w:val="00133FB5"/>
    <w:rsid w:val="001346D4"/>
    <w:rsid w:val="0013657B"/>
    <w:rsid w:val="00136A5F"/>
    <w:rsid w:val="00136F11"/>
    <w:rsid w:val="0013717D"/>
    <w:rsid w:val="001378A2"/>
    <w:rsid w:val="00137F71"/>
    <w:rsid w:val="001414F5"/>
    <w:rsid w:val="0014205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47BA3"/>
    <w:rsid w:val="001504CB"/>
    <w:rsid w:val="0015135A"/>
    <w:rsid w:val="00151911"/>
    <w:rsid w:val="00152530"/>
    <w:rsid w:val="00152E58"/>
    <w:rsid w:val="00153159"/>
    <w:rsid w:val="00154129"/>
    <w:rsid w:val="0015451C"/>
    <w:rsid w:val="0015454B"/>
    <w:rsid w:val="00154FA7"/>
    <w:rsid w:val="0015507C"/>
    <w:rsid w:val="00155730"/>
    <w:rsid w:val="001564AF"/>
    <w:rsid w:val="00156B5E"/>
    <w:rsid w:val="00157E35"/>
    <w:rsid w:val="001600C5"/>
    <w:rsid w:val="001603D0"/>
    <w:rsid w:val="0016051A"/>
    <w:rsid w:val="00161AC9"/>
    <w:rsid w:val="00161D5D"/>
    <w:rsid w:val="00162D56"/>
    <w:rsid w:val="00162E95"/>
    <w:rsid w:val="0016397A"/>
    <w:rsid w:val="00164D10"/>
    <w:rsid w:val="00164DDA"/>
    <w:rsid w:val="00165B67"/>
    <w:rsid w:val="001665F7"/>
    <w:rsid w:val="00170AC6"/>
    <w:rsid w:val="00170CB3"/>
    <w:rsid w:val="00170EB5"/>
    <w:rsid w:val="00170FEF"/>
    <w:rsid w:val="00171105"/>
    <w:rsid w:val="00171787"/>
    <w:rsid w:val="00172081"/>
    <w:rsid w:val="001751A8"/>
    <w:rsid w:val="00175B84"/>
    <w:rsid w:val="00175DF6"/>
    <w:rsid w:val="001760B5"/>
    <w:rsid w:val="001777B0"/>
    <w:rsid w:val="00177E6F"/>
    <w:rsid w:val="00180C2E"/>
    <w:rsid w:val="00180CF1"/>
    <w:rsid w:val="001826A8"/>
    <w:rsid w:val="001826D9"/>
    <w:rsid w:val="00182C4F"/>
    <w:rsid w:val="00183F00"/>
    <w:rsid w:val="00183FE7"/>
    <w:rsid w:val="001842EF"/>
    <w:rsid w:val="00185175"/>
    <w:rsid w:val="00185A95"/>
    <w:rsid w:val="00185AFD"/>
    <w:rsid w:val="00185B1A"/>
    <w:rsid w:val="00186A96"/>
    <w:rsid w:val="00186E89"/>
    <w:rsid w:val="0018700C"/>
    <w:rsid w:val="0018700E"/>
    <w:rsid w:val="00190544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5C95"/>
    <w:rsid w:val="00196D6C"/>
    <w:rsid w:val="001970E8"/>
    <w:rsid w:val="001A07B7"/>
    <w:rsid w:val="001A0FAD"/>
    <w:rsid w:val="001A123E"/>
    <w:rsid w:val="001A190C"/>
    <w:rsid w:val="001A2406"/>
    <w:rsid w:val="001A365B"/>
    <w:rsid w:val="001A3718"/>
    <w:rsid w:val="001A3ADC"/>
    <w:rsid w:val="001A3B24"/>
    <w:rsid w:val="001A3CD8"/>
    <w:rsid w:val="001A410F"/>
    <w:rsid w:val="001A467E"/>
    <w:rsid w:val="001A4C12"/>
    <w:rsid w:val="001A56FA"/>
    <w:rsid w:val="001A5847"/>
    <w:rsid w:val="001A5873"/>
    <w:rsid w:val="001A6292"/>
    <w:rsid w:val="001B059B"/>
    <w:rsid w:val="001B0FEC"/>
    <w:rsid w:val="001B1A94"/>
    <w:rsid w:val="001B1C96"/>
    <w:rsid w:val="001B1D49"/>
    <w:rsid w:val="001B2937"/>
    <w:rsid w:val="001B5A26"/>
    <w:rsid w:val="001B5A9B"/>
    <w:rsid w:val="001B5EDB"/>
    <w:rsid w:val="001B5FE6"/>
    <w:rsid w:val="001B6118"/>
    <w:rsid w:val="001B662B"/>
    <w:rsid w:val="001B6B01"/>
    <w:rsid w:val="001B79EB"/>
    <w:rsid w:val="001C040F"/>
    <w:rsid w:val="001C0491"/>
    <w:rsid w:val="001C0604"/>
    <w:rsid w:val="001C069E"/>
    <w:rsid w:val="001C09FB"/>
    <w:rsid w:val="001C0F7D"/>
    <w:rsid w:val="001C1777"/>
    <w:rsid w:val="001C2002"/>
    <w:rsid w:val="001C2A2F"/>
    <w:rsid w:val="001C4516"/>
    <w:rsid w:val="001C45DC"/>
    <w:rsid w:val="001C4C92"/>
    <w:rsid w:val="001C6251"/>
    <w:rsid w:val="001C6B2D"/>
    <w:rsid w:val="001C7420"/>
    <w:rsid w:val="001D0CA6"/>
    <w:rsid w:val="001D0F2C"/>
    <w:rsid w:val="001D1889"/>
    <w:rsid w:val="001D3434"/>
    <w:rsid w:val="001D381A"/>
    <w:rsid w:val="001D43A9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0E4"/>
    <w:rsid w:val="001E152F"/>
    <w:rsid w:val="001E153D"/>
    <w:rsid w:val="001E1A63"/>
    <w:rsid w:val="001E1B26"/>
    <w:rsid w:val="001E3763"/>
    <w:rsid w:val="001E56F2"/>
    <w:rsid w:val="001E57CC"/>
    <w:rsid w:val="001E5A75"/>
    <w:rsid w:val="001E680F"/>
    <w:rsid w:val="001E6863"/>
    <w:rsid w:val="001E6D58"/>
    <w:rsid w:val="001E7ACE"/>
    <w:rsid w:val="001E7DFF"/>
    <w:rsid w:val="001E7EF8"/>
    <w:rsid w:val="001F134A"/>
    <w:rsid w:val="001F1637"/>
    <w:rsid w:val="001F1777"/>
    <w:rsid w:val="001F1C27"/>
    <w:rsid w:val="001F248C"/>
    <w:rsid w:val="001F29E5"/>
    <w:rsid w:val="001F2A75"/>
    <w:rsid w:val="001F3CF7"/>
    <w:rsid w:val="001F4547"/>
    <w:rsid w:val="001F49DB"/>
    <w:rsid w:val="001F4E17"/>
    <w:rsid w:val="001F51C1"/>
    <w:rsid w:val="001F568E"/>
    <w:rsid w:val="001F56C4"/>
    <w:rsid w:val="001F59A0"/>
    <w:rsid w:val="001F5C3D"/>
    <w:rsid w:val="001F6AB1"/>
    <w:rsid w:val="001F6DAD"/>
    <w:rsid w:val="001F6F0C"/>
    <w:rsid w:val="001F7B90"/>
    <w:rsid w:val="001F7CB5"/>
    <w:rsid w:val="00200E87"/>
    <w:rsid w:val="00201948"/>
    <w:rsid w:val="002019C3"/>
    <w:rsid w:val="0020200D"/>
    <w:rsid w:val="002023AE"/>
    <w:rsid w:val="00202832"/>
    <w:rsid w:val="00202B06"/>
    <w:rsid w:val="00202B0E"/>
    <w:rsid w:val="00203457"/>
    <w:rsid w:val="00203480"/>
    <w:rsid w:val="0020348E"/>
    <w:rsid w:val="00203A66"/>
    <w:rsid w:val="00203B9F"/>
    <w:rsid w:val="0020499B"/>
    <w:rsid w:val="00204CE4"/>
    <w:rsid w:val="00204FE7"/>
    <w:rsid w:val="002065CE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2ECC"/>
    <w:rsid w:val="0021327E"/>
    <w:rsid w:val="002134EA"/>
    <w:rsid w:val="00213B00"/>
    <w:rsid w:val="00213BCF"/>
    <w:rsid w:val="0021444F"/>
    <w:rsid w:val="00214C3B"/>
    <w:rsid w:val="00215113"/>
    <w:rsid w:val="00215D68"/>
    <w:rsid w:val="00216EDB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2E10"/>
    <w:rsid w:val="00222F3D"/>
    <w:rsid w:val="00223AEC"/>
    <w:rsid w:val="00223E67"/>
    <w:rsid w:val="00224609"/>
    <w:rsid w:val="0022496A"/>
    <w:rsid w:val="00224AF2"/>
    <w:rsid w:val="00224BB2"/>
    <w:rsid w:val="00224C82"/>
    <w:rsid w:val="00226049"/>
    <w:rsid w:val="002263CE"/>
    <w:rsid w:val="00226626"/>
    <w:rsid w:val="00226CD3"/>
    <w:rsid w:val="002270AF"/>
    <w:rsid w:val="0022736F"/>
    <w:rsid w:val="002273EE"/>
    <w:rsid w:val="00230BCE"/>
    <w:rsid w:val="00231198"/>
    <w:rsid w:val="002338AE"/>
    <w:rsid w:val="00234038"/>
    <w:rsid w:val="002341D1"/>
    <w:rsid w:val="00236180"/>
    <w:rsid w:val="002367FD"/>
    <w:rsid w:val="00236AFF"/>
    <w:rsid w:val="0023725C"/>
    <w:rsid w:val="002372CE"/>
    <w:rsid w:val="0023773C"/>
    <w:rsid w:val="00240703"/>
    <w:rsid w:val="00241B26"/>
    <w:rsid w:val="00241EC1"/>
    <w:rsid w:val="00242563"/>
    <w:rsid w:val="002425B2"/>
    <w:rsid w:val="00243291"/>
    <w:rsid w:val="00243648"/>
    <w:rsid w:val="00243796"/>
    <w:rsid w:val="00243921"/>
    <w:rsid w:val="00244218"/>
    <w:rsid w:val="002451F8"/>
    <w:rsid w:val="00246AA5"/>
    <w:rsid w:val="0024775B"/>
    <w:rsid w:val="002501F9"/>
    <w:rsid w:val="002502A3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9C6"/>
    <w:rsid w:val="002539E7"/>
    <w:rsid w:val="0025486A"/>
    <w:rsid w:val="0025598A"/>
    <w:rsid w:val="00255C1A"/>
    <w:rsid w:val="00256C6E"/>
    <w:rsid w:val="0025705F"/>
    <w:rsid w:val="00260F18"/>
    <w:rsid w:val="0026104A"/>
    <w:rsid w:val="002610A1"/>
    <w:rsid w:val="0026275B"/>
    <w:rsid w:val="00263417"/>
    <w:rsid w:val="00263818"/>
    <w:rsid w:val="00264406"/>
    <w:rsid w:val="00264901"/>
    <w:rsid w:val="00264A08"/>
    <w:rsid w:val="00265DDE"/>
    <w:rsid w:val="002662D6"/>
    <w:rsid w:val="00266D98"/>
    <w:rsid w:val="00267E13"/>
    <w:rsid w:val="00270BB0"/>
    <w:rsid w:val="00270BBF"/>
    <w:rsid w:val="00270EE0"/>
    <w:rsid w:val="00270F83"/>
    <w:rsid w:val="00270FAA"/>
    <w:rsid w:val="00271F9C"/>
    <w:rsid w:val="00272D23"/>
    <w:rsid w:val="00273435"/>
    <w:rsid w:val="0027358C"/>
    <w:rsid w:val="00273DCE"/>
    <w:rsid w:val="00273E73"/>
    <w:rsid w:val="0027449B"/>
    <w:rsid w:val="00274E1D"/>
    <w:rsid w:val="00274EDA"/>
    <w:rsid w:val="0027565C"/>
    <w:rsid w:val="00275F32"/>
    <w:rsid w:val="00276171"/>
    <w:rsid w:val="00276809"/>
    <w:rsid w:val="00277095"/>
    <w:rsid w:val="0027761F"/>
    <w:rsid w:val="0027765C"/>
    <w:rsid w:val="002776D0"/>
    <w:rsid w:val="002779C9"/>
    <w:rsid w:val="00280271"/>
    <w:rsid w:val="0028037C"/>
    <w:rsid w:val="0028057B"/>
    <w:rsid w:val="00280FC6"/>
    <w:rsid w:val="002817A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0CC8"/>
    <w:rsid w:val="0029102F"/>
    <w:rsid w:val="002917DD"/>
    <w:rsid w:val="00291851"/>
    <w:rsid w:val="00291867"/>
    <w:rsid w:val="00291E35"/>
    <w:rsid w:val="00292435"/>
    <w:rsid w:val="00292A15"/>
    <w:rsid w:val="00293041"/>
    <w:rsid w:val="0029318F"/>
    <w:rsid w:val="0029375E"/>
    <w:rsid w:val="00294959"/>
    <w:rsid w:val="00294C8E"/>
    <w:rsid w:val="0029651A"/>
    <w:rsid w:val="002965EB"/>
    <w:rsid w:val="002975B1"/>
    <w:rsid w:val="00297D70"/>
    <w:rsid w:val="00297E21"/>
    <w:rsid w:val="00297F58"/>
    <w:rsid w:val="002A2306"/>
    <w:rsid w:val="002A2685"/>
    <w:rsid w:val="002A2B4D"/>
    <w:rsid w:val="002A2D02"/>
    <w:rsid w:val="002A3B1F"/>
    <w:rsid w:val="002A447F"/>
    <w:rsid w:val="002A44A7"/>
    <w:rsid w:val="002A48A7"/>
    <w:rsid w:val="002A4A02"/>
    <w:rsid w:val="002A592D"/>
    <w:rsid w:val="002A5B7F"/>
    <w:rsid w:val="002A6930"/>
    <w:rsid w:val="002A6A02"/>
    <w:rsid w:val="002A76F7"/>
    <w:rsid w:val="002A7BA5"/>
    <w:rsid w:val="002B037C"/>
    <w:rsid w:val="002B0856"/>
    <w:rsid w:val="002B087D"/>
    <w:rsid w:val="002B2AE8"/>
    <w:rsid w:val="002B3308"/>
    <w:rsid w:val="002B35E0"/>
    <w:rsid w:val="002B37B3"/>
    <w:rsid w:val="002B455C"/>
    <w:rsid w:val="002B5CD9"/>
    <w:rsid w:val="002B70E1"/>
    <w:rsid w:val="002C16FC"/>
    <w:rsid w:val="002C35D9"/>
    <w:rsid w:val="002C35F3"/>
    <w:rsid w:val="002C3756"/>
    <w:rsid w:val="002C4E2F"/>
    <w:rsid w:val="002C5027"/>
    <w:rsid w:val="002C55A6"/>
    <w:rsid w:val="002C56BB"/>
    <w:rsid w:val="002C589E"/>
    <w:rsid w:val="002C6B32"/>
    <w:rsid w:val="002C7960"/>
    <w:rsid w:val="002C7DF7"/>
    <w:rsid w:val="002D0442"/>
    <w:rsid w:val="002D07E9"/>
    <w:rsid w:val="002D0ECA"/>
    <w:rsid w:val="002D1677"/>
    <w:rsid w:val="002D1886"/>
    <w:rsid w:val="002D1D76"/>
    <w:rsid w:val="002D1E91"/>
    <w:rsid w:val="002D3889"/>
    <w:rsid w:val="002D495C"/>
    <w:rsid w:val="002D4C04"/>
    <w:rsid w:val="002D4F84"/>
    <w:rsid w:val="002D55F4"/>
    <w:rsid w:val="002D6F4F"/>
    <w:rsid w:val="002D7384"/>
    <w:rsid w:val="002D7FA1"/>
    <w:rsid w:val="002E139B"/>
    <w:rsid w:val="002E2CF1"/>
    <w:rsid w:val="002E3315"/>
    <w:rsid w:val="002E409F"/>
    <w:rsid w:val="002E43BE"/>
    <w:rsid w:val="002E557E"/>
    <w:rsid w:val="002E5FA9"/>
    <w:rsid w:val="002E6263"/>
    <w:rsid w:val="002E654A"/>
    <w:rsid w:val="002E7688"/>
    <w:rsid w:val="002E7785"/>
    <w:rsid w:val="002E7962"/>
    <w:rsid w:val="002E7F14"/>
    <w:rsid w:val="002F04C6"/>
    <w:rsid w:val="002F0B82"/>
    <w:rsid w:val="002F0CAB"/>
    <w:rsid w:val="002F182A"/>
    <w:rsid w:val="002F1CCE"/>
    <w:rsid w:val="002F2370"/>
    <w:rsid w:val="002F2437"/>
    <w:rsid w:val="002F2BC9"/>
    <w:rsid w:val="002F2DE8"/>
    <w:rsid w:val="002F40B8"/>
    <w:rsid w:val="002F5C81"/>
    <w:rsid w:val="002F6148"/>
    <w:rsid w:val="002F70A4"/>
    <w:rsid w:val="002F7969"/>
    <w:rsid w:val="002F7E2C"/>
    <w:rsid w:val="002F7EBB"/>
    <w:rsid w:val="003010D9"/>
    <w:rsid w:val="00301746"/>
    <w:rsid w:val="00301C87"/>
    <w:rsid w:val="003021AC"/>
    <w:rsid w:val="00302836"/>
    <w:rsid w:val="00302B30"/>
    <w:rsid w:val="00302D9A"/>
    <w:rsid w:val="0030306E"/>
    <w:rsid w:val="0030358D"/>
    <w:rsid w:val="00303B6F"/>
    <w:rsid w:val="00303D8D"/>
    <w:rsid w:val="0030436A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3103"/>
    <w:rsid w:val="00313335"/>
    <w:rsid w:val="00313761"/>
    <w:rsid w:val="00313ACC"/>
    <w:rsid w:val="00314925"/>
    <w:rsid w:val="00314CB2"/>
    <w:rsid w:val="00315A70"/>
    <w:rsid w:val="00315CC8"/>
    <w:rsid w:val="00315D67"/>
    <w:rsid w:val="0031652A"/>
    <w:rsid w:val="00316ABB"/>
    <w:rsid w:val="00317513"/>
    <w:rsid w:val="003177CF"/>
    <w:rsid w:val="003200ED"/>
    <w:rsid w:val="00320F09"/>
    <w:rsid w:val="00323906"/>
    <w:rsid w:val="00323B73"/>
    <w:rsid w:val="00324055"/>
    <w:rsid w:val="00325B75"/>
    <w:rsid w:val="00325BF4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2A52"/>
    <w:rsid w:val="003331DA"/>
    <w:rsid w:val="00333484"/>
    <w:rsid w:val="00333E8C"/>
    <w:rsid w:val="00334396"/>
    <w:rsid w:val="00334D0A"/>
    <w:rsid w:val="00335ED8"/>
    <w:rsid w:val="0033781D"/>
    <w:rsid w:val="00337BE5"/>
    <w:rsid w:val="00337C70"/>
    <w:rsid w:val="00340488"/>
    <w:rsid w:val="00340CE4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585C"/>
    <w:rsid w:val="003463C0"/>
    <w:rsid w:val="00346D7B"/>
    <w:rsid w:val="003472FA"/>
    <w:rsid w:val="003473B2"/>
    <w:rsid w:val="0034757D"/>
    <w:rsid w:val="003501A3"/>
    <w:rsid w:val="00350364"/>
    <w:rsid w:val="003506A8"/>
    <w:rsid w:val="00350862"/>
    <w:rsid w:val="00350981"/>
    <w:rsid w:val="0035100A"/>
    <w:rsid w:val="003516A1"/>
    <w:rsid w:val="00351711"/>
    <w:rsid w:val="00351862"/>
    <w:rsid w:val="00352D38"/>
    <w:rsid w:val="00352F53"/>
    <w:rsid w:val="00353034"/>
    <w:rsid w:val="00353DF8"/>
    <w:rsid w:val="00354176"/>
    <w:rsid w:val="0035458A"/>
    <w:rsid w:val="003549E4"/>
    <w:rsid w:val="00355807"/>
    <w:rsid w:val="0035661D"/>
    <w:rsid w:val="003579EF"/>
    <w:rsid w:val="00360335"/>
    <w:rsid w:val="003617C7"/>
    <w:rsid w:val="00361A08"/>
    <w:rsid w:val="0036202E"/>
    <w:rsid w:val="003627AA"/>
    <w:rsid w:val="00362F12"/>
    <w:rsid w:val="00363956"/>
    <w:rsid w:val="003642E0"/>
    <w:rsid w:val="00364729"/>
    <w:rsid w:val="00364A31"/>
    <w:rsid w:val="0036526C"/>
    <w:rsid w:val="003653A8"/>
    <w:rsid w:val="00366306"/>
    <w:rsid w:val="003667EB"/>
    <w:rsid w:val="00366C29"/>
    <w:rsid w:val="00366D0E"/>
    <w:rsid w:val="003679C8"/>
    <w:rsid w:val="00367B29"/>
    <w:rsid w:val="00370125"/>
    <w:rsid w:val="003706A7"/>
    <w:rsid w:val="00371E0E"/>
    <w:rsid w:val="0037248A"/>
    <w:rsid w:val="0037352F"/>
    <w:rsid w:val="00373761"/>
    <w:rsid w:val="00373870"/>
    <w:rsid w:val="00374233"/>
    <w:rsid w:val="00374533"/>
    <w:rsid w:val="0037509B"/>
    <w:rsid w:val="003753E1"/>
    <w:rsid w:val="0037559B"/>
    <w:rsid w:val="00375CB4"/>
    <w:rsid w:val="00375F46"/>
    <w:rsid w:val="00376606"/>
    <w:rsid w:val="0037718C"/>
    <w:rsid w:val="00377751"/>
    <w:rsid w:val="00377CE9"/>
    <w:rsid w:val="00380D84"/>
    <w:rsid w:val="00381D29"/>
    <w:rsid w:val="00382566"/>
    <w:rsid w:val="003827C7"/>
    <w:rsid w:val="00382A84"/>
    <w:rsid w:val="0038337A"/>
    <w:rsid w:val="00383708"/>
    <w:rsid w:val="00383C67"/>
    <w:rsid w:val="00384902"/>
    <w:rsid w:val="00384EA5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84E"/>
    <w:rsid w:val="00394E0A"/>
    <w:rsid w:val="00395648"/>
    <w:rsid w:val="003958C0"/>
    <w:rsid w:val="00396DDB"/>
    <w:rsid w:val="00396E5D"/>
    <w:rsid w:val="00396FA5"/>
    <w:rsid w:val="003A0147"/>
    <w:rsid w:val="003A0CCC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3B23"/>
    <w:rsid w:val="003B50D2"/>
    <w:rsid w:val="003B56A5"/>
    <w:rsid w:val="003B5767"/>
    <w:rsid w:val="003B73CD"/>
    <w:rsid w:val="003B78FE"/>
    <w:rsid w:val="003B7C9E"/>
    <w:rsid w:val="003B7E78"/>
    <w:rsid w:val="003C026C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44B"/>
    <w:rsid w:val="003C4C4B"/>
    <w:rsid w:val="003C687E"/>
    <w:rsid w:val="003C6E8F"/>
    <w:rsid w:val="003C6F92"/>
    <w:rsid w:val="003C7677"/>
    <w:rsid w:val="003C7863"/>
    <w:rsid w:val="003C794A"/>
    <w:rsid w:val="003D08E1"/>
    <w:rsid w:val="003D093E"/>
    <w:rsid w:val="003D0BF8"/>
    <w:rsid w:val="003D12BA"/>
    <w:rsid w:val="003D151B"/>
    <w:rsid w:val="003D2AAC"/>
    <w:rsid w:val="003D3B51"/>
    <w:rsid w:val="003D4290"/>
    <w:rsid w:val="003D58D8"/>
    <w:rsid w:val="003D615C"/>
    <w:rsid w:val="003D638D"/>
    <w:rsid w:val="003D6A41"/>
    <w:rsid w:val="003D6B63"/>
    <w:rsid w:val="003D6BA4"/>
    <w:rsid w:val="003D75C9"/>
    <w:rsid w:val="003D7BC7"/>
    <w:rsid w:val="003D7D38"/>
    <w:rsid w:val="003E016D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0A72"/>
    <w:rsid w:val="003F1157"/>
    <w:rsid w:val="003F2895"/>
    <w:rsid w:val="003F2B11"/>
    <w:rsid w:val="003F2DC4"/>
    <w:rsid w:val="003F507A"/>
    <w:rsid w:val="003F57F6"/>
    <w:rsid w:val="003F5A88"/>
    <w:rsid w:val="003F5ABA"/>
    <w:rsid w:val="003F5B4C"/>
    <w:rsid w:val="003F67E1"/>
    <w:rsid w:val="003F7105"/>
    <w:rsid w:val="003F72D3"/>
    <w:rsid w:val="003F791B"/>
    <w:rsid w:val="003F7E6F"/>
    <w:rsid w:val="0040297E"/>
    <w:rsid w:val="004030ED"/>
    <w:rsid w:val="004058CE"/>
    <w:rsid w:val="004058DD"/>
    <w:rsid w:val="00406F04"/>
    <w:rsid w:val="00407164"/>
    <w:rsid w:val="004073E1"/>
    <w:rsid w:val="0040792D"/>
    <w:rsid w:val="00407E55"/>
    <w:rsid w:val="00410E14"/>
    <w:rsid w:val="00411AF3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221"/>
    <w:rsid w:val="004224D8"/>
    <w:rsid w:val="004234A2"/>
    <w:rsid w:val="004238B1"/>
    <w:rsid w:val="0042429B"/>
    <w:rsid w:val="00424431"/>
    <w:rsid w:val="004245CD"/>
    <w:rsid w:val="0042464E"/>
    <w:rsid w:val="00424C1B"/>
    <w:rsid w:val="00424EDA"/>
    <w:rsid w:val="0042551E"/>
    <w:rsid w:val="0042618B"/>
    <w:rsid w:val="0043121D"/>
    <w:rsid w:val="00431237"/>
    <w:rsid w:val="004316D7"/>
    <w:rsid w:val="00432B27"/>
    <w:rsid w:val="00432BE6"/>
    <w:rsid w:val="00434E89"/>
    <w:rsid w:val="00435971"/>
    <w:rsid w:val="00435B87"/>
    <w:rsid w:val="0043690F"/>
    <w:rsid w:val="0043728C"/>
    <w:rsid w:val="0043740F"/>
    <w:rsid w:val="00437E67"/>
    <w:rsid w:val="00440075"/>
    <w:rsid w:val="00440222"/>
    <w:rsid w:val="004410A6"/>
    <w:rsid w:val="004415C9"/>
    <w:rsid w:val="00441E8F"/>
    <w:rsid w:val="00442F1B"/>
    <w:rsid w:val="0044377C"/>
    <w:rsid w:val="00444287"/>
    <w:rsid w:val="00444500"/>
    <w:rsid w:val="00445BF6"/>
    <w:rsid w:val="00445F24"/>
    <w:rsid w:val="0044654F"/>
    <w:rsid w:val="00447DB3"/>
    <w:rsid w:val="004502E7"/>
    <w:rsid w:val="00451479"/>
    <w:rsid w:val="00451D6D"/>
    <w:rsid w:val="0045251B"/>
    <w:rsid w:val="00452A90"/>
    <w:rsid w:val="00452B51"/>
    <w:rsid w:val="00452EB2"/>
    <w:rsid w:val="0045422E"/>
    <w:rsid w:val="0045491C"/>
    <w:rsid w:val="004550BD"/>
    <w:rsid w:val="004553A2"/>
    <w:rsid w:val="004553BD"/>
    <w:rsid w:val="00455851"/>
    <w:rsid w:val="00455ECF"/>
    <w:rsid w:val="004563D0"/>
    <w:rsid w:val="0045657D"/>
    <w:rsid w:val="004576C0"/>
    <w:rsid w:val="004576D4"/>
    <w:rsid w:val="00460D65"/>
    <w:rsid w:val="004618EC"/>
    <w:rsid w:val="00461CD3"/>
    <w:rsid w:val="00461FF3"/>
    <w:rsid w:val="00462046"/>
    <w:rsid w:val="00463333"/>
    <w:rsid w:val="00464252"/>
    <w:rsid w:val="004645A6"/>
    <w:rsid w:val="004655B7"/>
    <w:rsid w:val="004669FE"/>
    <w:rsid w:val="00466DEC"/>
    <w:rsid w:val="0046708F"/>
    <w:rsid w:val="00467524"/>
    <w:rsid w:val="00467956"/>
    <w:rsid w:val="00467D5D"/>
    <w:rsid w:val="00470398"/>
    <w:rsid w:val="004703D0"/>
    <w:rsid w:val="00470444"/>
    <w:rsid w:val="00470AC8"/>
    <w:rsid w:val="00470D4A"/>
    <w:rsid w:val="00470E45"/>
    <w:rsid w:val="00471406"/>
    <w:rsid w:val="00471DC9"/>
    <w:rsid w:val="00472531"/>
    <w:rsid w:val="00472BB2"/>
    <w:rsid w:val="00473046"/>
    <w:rsid w:val="00473CBE"/>
    <w:rsid w:val="00473FEB"/>
    <w:rsid w:val="004745E7"/>
    <w:rsid w:val="0047466D"/>
    <w:rsid w:val="00475639"/>
    <w:rsid w:val="00476F9B"/>
    <w:rsid w:val="00477FD1"/>
    <w:rsid w:val="004802BB"/>
    <w:rsid w:val="00482024"/>
    <w:rsid w:val="00482817"/>
    <w:rsid w:val="00482872"/>
    <w:rsid w:val="00482DAC"/>
    <w:rsid w:val="00483E57"/>
    <w:rsid w:val="0048443E"/>
    <w:rsid w:val="00484A3D"/>
    <w:rsid w:val="00484A75"/>
    <w:rsid w:val="004853A0"/>
    <w:rsid w:val="00485922"/>
    <w:rsid w:val="004859A3"/>
    <w:rsid w:val="00485AA2"/>
    <w:rsid w:val="00486079"/>
    <w:rsid w:val="004865E5"/>
    <w:rsid w:val="004918AC"/>
    <w:rsid w:val="00491A70"/>
    <w:rsid w:val="00491E5A"/>
    <w:rsid w:val="00493216"/>
    <w:rsid w:val="00493FF3"/>
    <w:rsid w:val="00495AC1"/>
    <w:rsid w:val="00495C96"/>
    <w:rsid w:val="004960BE"/>
    <w:rsid w:val="00496258"/>
    <w:rsid w:val="00496730"/>
    <w:rsid w:val="0049716C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47BE"/>
    <w:rsid w:val="004A48E2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50"/>
    <w:rsid w:val="004B04B7"/>
    <w:rsid w:val="004B4D4F"/>
    <w:rsid w:val="004B5037"/>
    <w:rsid w:val="004B5601"/>
    <w:rsid w:val="004B5B8D"/>
    <w:rsid w:val="004B6290"/>
    <w:rsid w:val="004B695E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D01C2"/>
    <w:rsid w:val="004D1B22"/>
    <w:rsid w:val="004D23DD"/>
    <w:rsid w:val="004D2901"/>
    <w:rsid w:val="004D29F8"/>
    <w:rsid w:val="004D2A09"/>
    <w:rsid w:val="004D2A74"/>
    <w:rsid w:val="004D2A99"/>
    <w:rsid w:val="004D3903"/>
    <w:rsid w:val="004D43FC"/>
    <w:rsid w:val="004D4DCA"/>
    <w:rsid w:val="004D57FC"/>
    <w:rsid w:val="004D704D"/>
    <w:rsid w:val="004D7110"/>
    <w:rsid w:val="004D755D"/>
    <w:rsid w:val="004D7C07"/>
    <w:rsid w:val="004D7C4B"/>
    <w:rsid w:val="004E0F34"/>
    <w:rsid w:val="004E19A5"/>
    <w:rsid w:val="004E1E5B"/>
    <w:rsid w:val="004E2797"/>
    <w:rsid w:val="004E3821"/>
    <w:rsid w:val="004E390B"/>
    <w:rsid w:val="004E41FC"/>
    <w:rsid w:val="004E4C15"/>
    <w:rsid w:val="004E4CC0"/>
    <w:rsid w:val="004E53BB"/>
    <w:rsid w:val="004E6966"/>
    <w:rsid w:val="004E70DA"/>
    <w:rsid w:val="004E7C71"/>
    <w:rsid w:val="004F2C01"/>
    <w:rsid w:val="004F3823"/>
    <w:rsid w:val="004F3D5C"/>
    <w:rsid w:val="004F4810"/>
    <w:rsid w:val="004F4E7F"/>
    <w:rsid w:val="004F4FB9"/>
    <w:rsid w:val="004F5758"/>
    <w:rsid w:val="004F5814"/>
    <w:rsid w:val="004F5FCE"/>
    <w:rsid w:val="004F61D6"/>
    <w:rsid w:val="004F6CDB"/>
    <w:rsid w:val="004F75E7"/>
    <w:rsid w:val="004F7E65"/>
    <w:rsid w:val="005002A2"/>
    <w:rsid w:val="00500371"/>
    <w:rsid w:val="00500945"/>
    <w:rsid w:val="005011CA"/>
    <w:rsid w:val="00502824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0EC1"/>
    <w:rsid w:val="005114A4"/>
    <w:rsid w:val="00511741"/>
    <w:rsid w:val="005126B4"/>
    <w:rsid w:val="005127B9"/>
    <w:rsid w:val="00512DF3"/>
    <w:rsid w:val="00513385"/>
    <w:rsid w:val="005142A2"/>
    <w:rsid w:val="005143F8"/>
    <w:rsid w:val="005146C0"/>
    <w:rsid w:val="005162DC"/>
    <w:rsid w:val="00516390"/>
    <w:rsid w:val="00516A8B"/>
    <w:rsid w:val="00516F5B"/>
    <w:rsid w:val="00517626"/>
    <w:rsid w:val="005200AE"/>
    <w:rsid w:val="00520C47"/>
    <w:rsid w:val="00520CEB"/>
    <w:rsid w:val="005210C0"/>
    <w:rsid w:val="0052121C"/>
    <w:rsid w:val="0052141E"/>
    <w:rsid w:val="00521933"/>
    <w:rsid w:val="00521B5E"/>
    <w:rsid w:val="00521E77"/>
    <w:rsid w:val="0052221F"/>
    <w:rsid w:val="0052386C"/>
    <w:rsid w:val="005239BF"/>
    <w:rsid w:val="00523F8A"/>
    <w:rsid w:val="0052415B"/>
    <w:rsid w:val="0052440F"/>
    <w:rsid w:val="00524909"/>
    <w:rsid w:val="00525F69"/>
    <w:rsid w:val="00526209"/>
    <w:rsid w:val="0052660D"/>
    <w:rsid w:val="0052709D"/>
    <w:rsid w:val="0052757A"/>
    <w:rsid w:val="00527996"/>
    <w:rsid w:val="00527A73"/>
    <w:rsid w:val="00527E23"/>
    <w:rsid w:val="00530A2C"/>
    <w:rsid w:val="00531AA2"/>
    <w:rsid w:val="0053269C"/>
    <w:rsid w:val="00532922"/>
    <w:rsid w:val="0053293A"/>
    <w:rsid w:val="00532F0E"/>
    <w:rsid w:val="005331C2"/>
    <w:rsid w:val="005332B7"/>
    <w:rsid w:val="00533A5C"/>
    <w:rsid w:val="00533D9A"/>
    <w:rsid w:val="0053411F"/>
    <w:rsid w:val="00534512"/>
    <w:rsid w:val="00534C7E"/>
    <w:rsid w:val="00535512"/>
    <w:rsid w:val="00535CDD"/>
    <w:rsid w:val="00535F5D"/>
    <w:rsid w:val="0053625B"/>
    <w:rsid w:val="005367DB"/>
    <w:rsid w:val="005374AD"/>
    <w:rsid w:val="00537C8F"/>
    <w:rsid w:val="00540231"/>
    <w:rsid w:val="005402B1"/>
    <w:rsid w:val="0054053B"/>
    <w:rsid w:val="0054080D"/>
    <w:rsid w:val="00540AF3"/>
    <w:rsid w:val="005411B1"/>
    <w:rsid w:val="0054209B"/>
    <w:rsid w:val="0054237E"/>
    <w:rsid w:val="0054259E"/>
    <w:rsid w:val="00542A53"/>
    <w:rsid w:val="005434C7"/>
    <w:rsid w:val="00543EB8"/>
    <w:rsid w:val="00547D5C"/>
    <w:rsid w:val="00550185"/>
    <w:rsid w:val="00551437"/>
    <w:rsid w:val="00551B91"/>
    <w:rsid w:val="005522F1"/>
    <w:rsid w:val="005528DF"/>
    <w:rsid w:val="00552C6E"/>
    <w:rsid w:val="00553123"/>
    <w:rsid w:val="00553865"/>
    <w:rsid w:val="00553D28"/>
    <w:rsid w:val="0055575B"/>
    <w:rsid w:val="005561E8"/>
    <w:rsid w:val="0055728E"/>
    <w:rsid w:val="00557F51"/>
    <w:rsid w:val="0056012D"/>
    <w:rsid w:val="00560748"/>
    <w:rsid w:val="00562729"/>
    <w:rsid w:val="00562754"/>
    <w:rsid w:val="0056408D"/>
    <w:rsid w:val="005649D5"/>
    <w:rsid w:val="00564A7E"/>
    <w:rsid w:val="00564B23"/>
    <w:rsid w:val="00564C96"/>
    <w:rsid w:val="00564CEF"/>
    <w:rsid w:val="00565676"/>
    <w:rsid w:val="00565F56"/>
    <w:rsid w:val="00567511"/>
    <w:rsid w:val="00567D59"/>
    <w:rsid w:val="0057213F"/>
    <w:rsid w:val="00572945"/>
    <w:rsid w:val="005729A1"/>
    <w:rsid w:val="005731F4"/>
    <w:rsid w:val="0057326C"/>
    <w:rsid w:val="00573E28"/>
    <w:rsid w:val="00574611"/>
    <w:rsid w:val="00575241"/>
    <w:rsid w:val="0057526B"/>
    <w:rsid w:val="005754FE"/>
    <w:rsid w:val="005759AB"/>
    <w:rsid w:val="00575A27"/>
    <w:rsid w:val="005767A5"/>
    <w:rsid w:val="00576C27"/>
    <w:rsid w:val="00577196"/>
    <w:rsid w:val="005778FF"/>
    <w:rsid w:val="00577B93"/>
    <w:rsid w:val="005805D6"/>
    <w:rsid w:val="00580D74"/>
    <w:rsid w:val="0058186B"/>
    <w:rsid w:val="00581D10"/>
    <w:rsid w:val="005827F0"/>
    <w:rsid w:val="005831E0"/>
    <w:rsid w:val="005832DF"/>
    <w:rsid w:val="00583718"/>
    <w:rsid w:val="00583CF9"/>
    <w:rsid w:val="0058540A"/>
    <w:rsid w:val="00585762"/>
    <w:rsid w:val="00587F35"/>
    <w:rsid w:val="005905FC"/>
    <w:rsid w:val="005911EE"/>
    <w:rsid w:val="0059139F"/>
    <w:rsid w:val="00591656"/>
    <w:rsid w:val="00591ED5"/>
    <w:rsid w:val="00592B8D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A5B"/>
    <w:rsid w:val="00597F53"/>
    <w:rsid w:val="00597FBF"/>
    <w:rsid w:val="005A066D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DAA"/>
    <w:rsid w:val="005A5EAF"/>
    <w:rsid w:val="005A632F"/>
    <w:rsid w:val="005A685C"/>
    <w:rsid w:val="005A7B2B"/>
    <w:rsid w:val="005B17A9"/>
    <w:rsid w:val="005B1EEA"/>
    <w:rsid w:val="005B2120"/>
    <w:rsid w:val="005B24B9"/>
    <w:rsid w:val="005B24E8"/>
    <w:rsid w:val="005B2C2C"/>
    <w:rsid w:val="005B2D41"/>
    <w:rsid w:val="005B2E02"/>
    <w:rsid w:val="005B2F38"/>
    <w:rsid w:val="005B34F5"/>
    <w:rsid w:val="005B37D7"/>
    <w:rsid w:val="005B4286"/>
    <w:rsid w:val="005B44E4"/>
    <w:rsid w:val="005B45C5"/>
    <w:rsid w:val="005B462B"/>
    <w:rsid w:val="005B4F92"/>
    <w:rsid w:val="005B5054"/>
    <w:rsid w:val="005B53B3"/>
    <w:rsid w:val="005B661F"/>
    <w:rsid w:val="005B6F5D"/>
    <w:rsid w:val="005B7094"/>
    <w:rsid w:val="005B73F0"/>
    <w:rsid w:val="005B7BD0"/>
    <w:rsid w:val="005C09E3"/>
    <w:rsid w:val="005C1346"/>
    <w:rsid w:val="005C1601"/>
    <w:rsid w:val="005C24BF"/>
    <w:rsid w:val="005C2604"/>
    <w:rsid w:val="005C3F33"/>
    <w:rsid w:val="005C4256"/>
    <w:rsid w:val="005C53B8"/>
    <w:rsid w:val="005C5931"/>
    <w:rsid w:val="005C60DC"/>
    <w:rsid w:val="005C6558"/>
    <w:rsid w:val="005C6714"/>
    <w:rsid w:val="005C7203"/>
    <w:rsid w:val="005C7312"/>
    <w:rsid w:val="005C7F8F"/>
    <w:rsid w:val="005D030B"/>
    <w:rsid w:val="005D1409"/>
    <w:rsid w:val="005D233C"/>
    <w:rsid w:val="005D2931"/>
    <w:rsid w:val="005D2AAC"/>
    <w:rsid w:val="005D2DE6"/>
    <w:rsid w:val="005D3A12"/>
    <w:rsid w:val="005D3AC4"/>
    <w:rsid w:val="005D3E60"/>
    <w:rsid w:val="005D3F82"/>
    <w:rsid w:val="005D44CE"/>
    <w:rsid w:val="005D530A"/>
    <w:rsid w:val="005D539D"/>
    <w:rsid w:val="005D598C"/>
    <w:rsid w:val="005D5FD6"/>
    <w:rsid w:val="005D633C"/>
    <w:rsid w:val="005D66FC"/>
    <w:rsid w:val="005D67C4"/>
    <w:rsid w:val="005E164B"/>
    <w:rsid w:val="005E3254"/>
    <w:rsid w:val="005E3C43"/>
    <w:rsid w:val="005E3D84"/>
    <w:rsid w:val="005E4FDF"/>
    <w:rsid w:val="005E51B1"/>
    <w:rsid w:val="005E548A"/>
    <w:rsid w:val="005E5B12"/>
    <w:rsid w:val="005E5F9E"/>
    <w:rsid w:val="005E60ED"/>
    <w:rsid w:val="005E64EF"/>
    <w:rsid w:val="005E7266"/>
    <w:rsid w:val="005F0217"/>
    <w:rsid w:val="005F0830"/>
    <w:rsid w:val="005F0980"/>
    <w:rsid w:val="005F0C7C"/>
    <w:rsid w:val="005F0DD2"/>
    <w:rsid w:val="005F17FF"/>
    <w:rsid w:val="005F2545"/>
    <w:rsid w:val="005F2D54"/>
    <w:rsid w:val="005F312A"/>
    <w:rsid w:val="005F3E86"/>
    <w:rsid w:val="005F3FBE"/>
    <w:rsid w:val="005F46F9"/>
    <w:rsid w:val="005F470B"/>
    <w:rsid w:val="005F50F1"/>
    <w:rsid w:val="005F5654"/>
    <w:rsid w:val="005F6C9F"/>
    <w:rsid w:val="005F7CD9"/>
    <w:rsid w:val="006006B1"/>
    <w:rsid w:val="00600E68"/>
    <w:rsid w:val="006016AB"/>
    <w:rsid w:val="00601C06"/>
    <w:rsid w:val="00602340"/>
    <w:rsid w:val="00603100"/>
    <w:rsid w:val="006040AC"/>
    <w:rsid w:val="00604113"/>
    <w:rsid w:val="006044BF"/>
    <w:rsid w:val="006045EF"/>
    <w:rsid w:val="00605329"/>
    <w:rsid w:val="006056D3"/>
    <w:rsid w:val="0060646B"/>
    <w:rsid w:val="006067F0"/>
    <w:rsid w:val="00610B1F"/>
    <w:rsid w:val="00610CD9"/>
    <w:rsid w:val="006117EE"/>
    <w:rsid w:val="006138A8"/>
    <w:rsid w:val="006141B5"/>
    <w:rsid w:val="00614F90"/>
    <w:rsid w:val="006151EA"/>
    <w:rsid w:val="00615962"/>
    <w:rsid w:val="006162A7"/>
    <w:rsid w:val="00616DF6"/>
    <w:rsid w:val="00616E4A"/>
    <w:rsid w:val="00620955"/>
    <w:rsid w:val="00620F29"/>
    <w:rsid w:val="00620FA5"/>
    <w:rsid w:val="00621BDF"/>
    <w:rsid w:val="0062258D"/>
    <w:rsid w:val="00623AAD"/>
    <w:rsid w:val="00623ACA"/>
    <w:rsid w:val="0062422E"/>
    <w:rsid w:val="006244BB"/>
    <w:rsid w:val="00625731"/>
    <w:rsid w:val="00625BF0"/>
    <w:rsid w:val="00625D63"/>
    <w:rsid w:val="00626C90"/>
    <w:rsid w:val="006278D2"/>
    <w:rsid w:val="00627E26"/>
    <w:rsid w:val="006300AE"/>
    <w:rsid w:val="00630B8D"/>
    <w:rsid w:val="00631A90"/>
    <w:rsid w:val="00631CEA"/>
    <w:rsid w:val="00631D3C"/>
    <w:rsid w:val="006321E5"/>
    <w:rsid w:val="006328AF"/>
    <w:rsid w:val="00633302"/>
    <w:rsid w:val="0063332A"/>
    <w:rsid w:val="00633A65"/>
    <w:rsid w:val="0063411A"/>
    <w:rsid w:val="0063411E"/>
    <w:rsid w:val="00634246"/>
    <w:rsid w:val="00634708"/>
    <w:rsid w:val="0063492E"/>
    <w:rsid w:val="00634EC8"/>
    <w:rsid w:val="00634F15"/>
    <w:rsid w:val="006354E1"/>
    <w:rsid w:val="00636621"/>
    <w:rsid w:val="006367F9"/>
    <w:rsid w:val="00636DD8"/>
    <w:rsid w:val="00637048"/>
    <w:rsid w:val="00637090"/>
    <w:rsid w:val="00637449"/>
    <w:rsid w:val="006378D3"/>
    <w:rsid w:val="00637B93"/>
    <w:rsid w:val="00641055"/>
    <w:rsid w:val="00641355"/>
    <w:rsid w:val="006413D1"/>
    <w:rsid w:val="0064254E"/>
    <w:rsid w:val="00642819"/>
    <w:rsid w:val="00643C96"/>
    <w:rsid w:val="00644165"/>
    <w:rsid w:val="00645611"/>
    <w:rsid w:val="00646520"/>
    <w:rsid w:val="006465AF"/>
    <w:rsid w:val="00646C4E"/>
    <w:rsid w:val="00647294"/>
    <w:rsid w:val="00647337"/>
    <w:rsid w:val="00647895"/>
    <w:rsid w:val="00650452"/>
    <w:rsid w:val="0065046F"/>
    <w:rsid w:val="00650596"/>
    <w:rsid w:val="0065093D"/>
    <w:rsid w:val="00650CE1"/>
    <w:rsid w:val="006517AE"/>
    <w:rsid w:val="00651E4F"/>
    <w:rsid w:val="00652658"/>
    <w:rsid w:val="00652918"/>
    <w:rsid w:val="0065370D"/>
    <w:rsid w:val="00654119"/>
    <w:rsid w:val="00654A8B"/>
    <w:rsid w:val="00655175"/>
    <w:rsid w:val="006569DE"/>
    <w:rsid w:val="00657F55"/>
    <w:rsid w:val="00660257"/>
    <w:rsid w:val="00660E3B"/>
    <w:rsid w:val="006613FD"/>
    <w:rsid w:val="00661B17"/>
    <w:rsid w:val="00662BB5"/>
    <w:rsid w:val="00662DB6"/>
    <w:rsid w:val="00663F9A"/>
    <w:rsid w:val="00663F9B"/>
    <w:rsid w:val="00664481"/>
    <w:rsid w:val="00664A25"/>
    <w:rsid w:val="00665B4F"/>
    <w:rsid w:val="0066655A"/>
    <w:rsid w:val="00666F00"/>
    <w:rsid w:val="0066747C"/>
    <w:rsid w:val="006676C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04EF"/>
    <w:rsid w:val="00681213"/>
    <w:rsid w:val="00681231"/>
    <w:rsid w:val="00681E31"/>
    <w:rsid w:val="00682E4B"/>
    <w:rsid w:val="00684E9C"/>
    <w:rsid w:val="006854BC"/>
    <w:rsid w:val="00685665"/>
    <w:rsid w:val="0068658E"/>
    <w:rsid w:val="006866C7"/>
    <w:rsid w:val="006869A3"/>
    <w:rsid w:val="00686ABF"/>
    <w:rsid w:val="006905A4"/>
    <w:rsid w:val="00691A97"/>
    <w:rsid w:val="00691D49"/>
    <w:rsid w:val="00692183"/>
    <w:rsid w:val="006922A3"/>
    <w:rsid w:val="006922CB"/>
    <w:rsid w:val="006926BB"/>
    <w:rsid w:val="006933AA"/>
    <w:rsid w:val="0069350E"/>
    <w:rsid w:val="00693CDC"/>
    <w:rsid w:val="00694203"/>
    <w:rsid w:val="006942DB"/>
    <w:rsid w:val="006945D4"/>
    <w:rsid w:val="00694B6D"/>
    <w:rsid w:val="006958F0"/>
    <w:rsid w:val="00695EA4"/>
    <w:rsid w:val="006A0094"/>
    <w:rsid w:val="006A0424"/>
    <w:rsid w:val="006A08F4"/>
    <w:rsid w:val="006A0B46"/>
    <w:rsid w:val="006A0CA1"/>
    <w:rsid w:val="006A161C"/>
    <w:rsid w:val="006A1B37"/>
    <w:rsid w:val="006A2695"/>
    <w:rsid w:val="006A2BCB"/>
    <w:rsid w:val="006A2D27"/>
    <w:rsid w:val="006A333B"/>
    <w:rsid w:val="006A34F6"/>
    <w:rsid w:val="006A45F8"/>
    <w:rsid w:val="006A5906"/>
    <w:rsid w:val="006A5B0F"/>
    <w:rsid w:val="006A5CB6"/>
    <w:rsid w:val="006A608B"/>
    <w:rsid w:val="006A6774"/>
    <w:rsid w:val="006A6AA3"/>
    <w:rsid w:val="006A6ACF"/>
    <w:rsid w:val="006A708F"/>
    <w:rsid w:val="006A7C85"/>
    <w:rsid w:val="006A7FF2"/>
    <w:rsid w:val="006B028F"/>
    <w:rsid w:val="006B1743"/>
    <w:rsid w:val="006B17EB"/>
    <w:rsid w:val="006B2166"/>
    <w:rsid w:val="006B2C80"/>
    <w:rsid w:val="006B3609"/>
    <w:rsid w:val="006B37B1"/>
    <w:rsid w:val="006B39E6"/>
    <w:rsid w:val="006B3B4D"/>
    <w:rsid w:val="006B3D21"/>
    <w:rsid w:val="006B49F7"/>
    <w:rsid w:val="006B4B05"/>
    <w:rsid w:val="006B530E"/>
    <w:rsid w:val="006B5BF9"/>
    <w:rsid w:val="006B5D43"/>
    <w:rsid w:val="006B6F24"/>
    <w:rsid w:val="006B7275"/>
    <w:rsid w:val="006B7824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C760F"/>
    <w:rsid w:val="006C777A"/>
    <w:rsid w:val="006C785E"/>
    <w:rsid w:val="006D0479"/>
    <w:rsid w:val="006D0C4B"/>
    <w:rsid w:val="006D0D98"/>
    <w:rsid w:val="006D1625"/>
    <w:rsid w:val="006D168F"/>
    <w:rsid w:val="006D1A5F"/>
    <w:rsid w:val="006D1C8F"/>
    <w:rsid w:val="006D1FC6"/>
    <w:rsid w:val="006D2221"/>
    <w:rsid w:val="006D25AA"/>
    <w:rsid w:val="006D28B3"/>
    <w:rsid w:val="006D2B3D"/>
    <w:rsid w:val="006D2C44"/>
    <w:rsid w:val="006D2CAB"/>
    <w:rsid w:val="006D302C"/>
    <w:rsid w:val="006D524D"/>
    <w:rsid w:val="006D5466"/>
    <w:rsid w:val="006D6A0A"/>
    <w:rsid w:val="006D6B8D"/>
    <w:rsid w:val="006D77B1"/>
    <w:rsid w:val="006E02EB"/>
    <w:rsid w:val="006E0758"/>
    <w:rsid w:val="006E15AE"/>
    <w:rsid w:val="006E1725"/>
    <w:rsid w:val="006E2854"/>
    <w:rsid w:val="006E2BB6"/>
    <w:rsid w:val="006E3896"/>
    <w:rsid w:val="006E4DAA"/>
    <w:rsid w:val="006E5B17"/>
    <w:rsid w:val="006E5C1C"/>
    <w:rsid w:val="006E7099"/>
    <w:rsid w:val="006E754C"/>
    <w:rsid w:val="006E76B4"/>
    <w:rsid w:val="006E794E"/>
    <w:rsid w:val="006F098D"/>
    <w:rsid w:val="006F27DE"/>
    <w:rsid w:val="006F30BF"/>
    <w:rsid w:val="006F3E67"/>
    <w:rsid w:val="006F48EB"/>
    <w:rsid w:val="006F4F47"/>
    <w:rsid w:val="006F5506"/>
    <w:rsid w:val="006F5B58"/>
    <w:rsid w:val="006F66B2"/>
    <w:rsid w:val="006F6F6F"/>
    <w:rsid w:val="006F7097"/>
    <w:rsid w:val="006F7572"/>
    <w:rsid w:val="00700644"/>
    <w:rsid w:val="007017FE"/>
    <w:rsid w:val="00701B3B"/>
    <w:rsid w:val="00701E78"/>
    <w:rsid w:val="007021D3"/>
    <w:rsid w:val="00702287"/>
    <w:rsid w:val="00702691"/>
    <w:rsid w:val="00702A9F"/>
    <w:rsid w:val="0070380A"/>
    <w:rsid w:val="00704627"/>
    <w:rsid w:val="00704B75"/>
    <w:rsid w:val="00704D91"/>
    <w:rsid w:val="00704F70"/>
    <w:rsid w:val="0070527A"/>
    <w:rsid w:val="00705F89"/>
    <w:rsid w:val="0070704D"/>
    <w:rsid w:val="007077B5"/>
    <w:rsid w:val="00707939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47D7"/>
    <w:rsid w:val="00714A27"/>
    <w:rsid w:val="0071515E"/>
    <w:rsid w:val="00715473"/>
    <w:rsid w:val="00715475"/>
    <w:rsid w:val="00715477"/>
    <w:rsid w:val="0071588A"/>
    <w:rsid w:val="007158AB"/>
    <w:rsid w:val="00715D75"/>
    <w:rsid w:val="0071744E"/>
    <w:rsid w:val="00717E4A"/>
    <w:rsid w:val="00717EC1"/>
    <w:rsid w:val="00720458"/>
    <w:rsid w:val="007207A1"/>
    <w:rsid w:val="00721961"/>
    <w:rsid w:val="00721D6F"/>
    <w:rsid w:val="0072260F"/>
    <w:rsid w:val="00723056"/>
    <w:rsid w:val="00723321"/>
    <w:rsid w:val="00724085"/>
    <w:rsid w:val="0072563D"/>
    <w:rsid w:val="00725720"/>
    <w:rsid w:val="00725B0F"/>
    <w:rsid w:val="007275F3"/>
    <w:rsid w:val="00730433"/>
    <w:rsid w:val="00730B4D"/>
    <w:rsid w:val="00730E29"/>
    <w:rsid w:val="00731A0D"/>
    <w:rsid w:val="00732268"/>
    <w:rsid w:val="007322A3"/>
    <w:rsid w:val="00732493"/>
    <w:rsid w:val="00733489"/>
    <w:rsid w:val="00733C2E"/>
    <w:rsid w:val="00733F39"/>
    <w:rsid w:val="007352C0"/>
    <w:rsid w:val="00735370"/>
    <w:rsid w:val="00735EA5"/>
    <w:rsid w:val="0073600B"/>
    <w:rsid w:val="00736F65"/>
    <w:rsid w:val="00737A85"/>
    <w:rsid w:val="007403CA"/>
    <w:rsid w:val="007406B9"/>
    <w:rsid w:val="00741486"/>
    <w:rsid w:val="007423A0"/>
    <w:rsid w:val="007428C6"/>
    <w:rsid w:val="00742FEF"/>
    <w:rsid w:val="00743D83"/>
    <w:rsid w:val="00744592"/>
    <w:rsid w:val="00744A8C"/>
    <w:rsid w:val="00744F2E"/>
    <w:rsid w:val="00744FEF"/>
    <w:rsid w:val="007451BF"/>
    <w:rsid w:val="00745C4F"/>
    <w:rsid w:val="007460B3"/>
    <w:rsid w:val="00746C5D"/>
    <w:rsid w:val="00747354"/>
    <w:rsid w:val="0074736C"/>
    <w:rsid w:val="00747E74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6268"/>
    <w:rsid w:val="007567FD"/>
    <w:rsid w:val="00756FA5"/>
    <w:rsid w:val="00757032"/>
    <w:rsid w:val="007601A2"/>
    <w:rsid w:val="0076052A"/>
    <w:rsid w:val="00761F72"/>
    <w:rsid w:val="00762761"/>
    <w:rsid w:val="00762E69"/>
    <w:rsid w:val="0076347B"/>
    <w:rsid w:val="00763840"/>
    <w:rsid w:val="00763E81"/>
    <w:rsid w:val="00764067"/>
    <w:rsid w:val="00764137"/>
    <w:rsid w:val="007656B6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4EB7"/>
    <w:rsid w:val="007750C9"/>
    <w:rsid w:val="00775DE6"/>
    <w:rsid w:val="0077623C"/>
    <w:rsid w:val="0077647D"/>
    <w:rsid w:val="007764E0"/>
    <w:rsid w:val="00776DC3"/>
    <w:rsid w:val="00777E03"/>
    <w:rsid w:val="00780344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6AD"/>
    <w:rsid w:val="00786C38"/>
    <w:rsid w:val="00787073"/>
    <w:rsid w:val="007871D3"/>
    <w:rsid w:val="00787819"/>
    <w:rsid w:val="00787A18"/>
    <w:rsid w:val="00787C6A"/>
    <w:rsid w:val="007900B9"/>
    <w:rsid w:val="007912DD"/>
    <w:rsid w:val="00791F08"/>
    <w:rsid w:val="00793BE1"/>
    <w:rsid w:val="0079404F"/>
    <w:rsid w:val="00794F6F"/>
    <w:rsid w:val="00796046"/>
    <w:rsid w:val="007968F7"/>
    <w:rsid w:val="00797A45"/>
    <w:rsid w:val="00797E01"/>
    <w:rsid w:val="007A03BA"/>
    <w:rsid w:val="007A0711"/>
    <w:rsid w:val="007A076D"/>
    <w:rsid w:val="007A12F2"/>
    <w:rsid w:val="007A1AA5"/>
    <w:rsid w:val="007A1C7E"/>
    <w:rsid w:val="007A1DA3"/>
    <w:rsid w:val="007A3612"/>
    <w:rsid w:val="007A3917"/>
    <w:rsid w:val="007A3BA2"/>
    <w:rsid w:val="007A3E87"/>
    <w:rsid w:val="007A45CD"/>
    <w:rsid w:val="007A4BFA"/>
    <w:rsid w:val="007A5F88"/>
    <w:rsid w:val="007A607A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0FBB"/>
    <w:rsid w:val="007C16B9"/>
    <w:rsid w:val="007C2817"/>
    <w:rsid w:val="007C281B"/>
    <w:rsid w:val="007C2CAD"/>
    <w:rsid w:val="007C2E86"/>
    <w:rsid w:val="007C3B42"/>
    <w:rsid w:val="007C3CD5"/>
    <w:rsid w:val="007C48DD"/>
    <w:rsid w:val="007C5239"/>
    <w:rsid w:val="007C5CD3"/>
    <w:rsid w:val="007C6064"/>
    <w:rsid w:val="007C6497"/>
    <w:rsid w:val="007C6978"/>
    <w:rsid w:val="007C6B64"/>
    <w:rsid w:val="007C78C7"/>
    <w:rsid w:val="007D0750"/>
    <w:rsid w:val="007D07F0"/>
    <w:rsid w:val="007D0A81"/>
    <w:rsid w:val="007D0C57"/>
    <w:rsid w:val="007D0CA3"/>
    <w:rsid w:val="007D19A1"/>
    <w:rsid w:val="007D1AA0"/>
    <w:rsid w:val="007D22C1"/>
    <w:rsid w:val="007D3C2B"/>
    <w:rsid w:val="007D40B6"/>
    <w:rsid w:val="007D4155"/>
    <w:rsid w:val="007D57B3"/>
    <w:rsid w:val="007E054A"/>
    <w:rsid w:val="007E0B09"/>
    <w:rsid w:val="007E1AE3"/>
    <w:rsid w:val="007E1F90"/>
    <w:rsid w:val="007E2124"/>
    <w:rsid w:val="007E22B6"/>
    <w:rsid w:val="007E3621"/>
    <w:rsid w:val="007E3D77"/>
    <w:rsid w:val="007E503A"/>
    <w:rsid w:val="007E5296"/>
    <w:rsid w:val="007E53E8"/>
    <w:rsid w:val="007E5D55"/>
    <w:rsid w:val="007E63AD"/>
    <w:rsid w:val="007E669C"/>
    <w:rsid w:val="007E6F26"/>
    <w:rsid w:val="007E74B9"/>
    <w:rsid w:val="007E7559"/>
    <w:rsid w:val="007E7A61"/>
    <w:rsid w:val="007E7E94"/>
    <w:rsid w:val="007F0F0F"/>
    <w:rsid w:val="007F2B71"/>
    <w:rsid w:val="007F2E6D"/>
    <w:rsid w:val="007F31E0"/>
    <w:rsid w:val="007F4294"/>
    <w:rsid w:val="007F42A9"/>
    <w:rsid w:val="007F4E47"/>
    <w:rsid w:val="007F7118"/>
    <w:rsid w:val="007F7126"/>
    <w:rsid w:val="0080071D"/>
    <w:rsid w:val="00800836"/>
    <w:rsid w:val="00800C44"/>
    <w:rsid w:val="00800DBC"/>
    <w:rsid w:val="0080112F"/>
    <w:rsid w:val="008011DB"/>
    <w:rsid w:val="008021BA"/>
    <w:rsid w:val="0080231E"/>
    <w:rsid w:val="008028FB"/>
    <w:rsid w:val="00803896"/>
    <w:rsid w:val="00803A47"/>
    <w:rsid w:val="00804802"/>
    <w:rsid w:val="00804E58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1102"/>
    <w:rsid w:val="008121BA"/>
    <w:rsid w:val="00812B7B"/>
    <w:rsid w:val="0081331F"/>
    <w:rsid w:val="0081356A"/>
    <w:rsid w:val="0081453D"/>
    <w:rsid w:val="00814A98"/>
    <w:rsid w:val="00814E8A"/>
    <w:rsid w:val="00815005"/>
    <w:rsid w:val="008153AB"/>
    <w:rsid w:val="00815BE1"/>
    <w:rsid w:val="00815E98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2CB"/>
    <w:rsid w:val="008228A3"/>
    <w:rsid w:val="008228AD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79EF"/>
    <w:rsid w:val="00827BCF"/>
    <w:rsid w:val="008303EE"/>
    <w:rsid w:val="00830C7F"/>
    <w:rsid w:val="008313B7"/>
    <w:rsid w:val="00831EE5"/>
    <w:rsid w:val="0083226D"/>
    <w:rsid w:val="00832875"/>
    <w:rsid w:val="00832C93"/>
    <w:rsid w:val="00834CF8"/>
    <w:rsid w:val="00835C33"/>
    <w:rsid w:val="00835E39"/>
    <w:rsid w:val="008362DE"/>
    <w:rsid w:val="00837005"/>
    <w:rsid w:val="0083763A"/>
    <w:rsid w:val="00837D7E"/>
    <w:rsid w:val="0084112B"/>
    <w:rsid w:val="00841738"/>
    <w:rsid w:val="00843974"/>
    <w:rsid w:val="00843FB4"/>
    <w:rsid w:val="00844E82"/>
    <w:rsid w:val="00844FF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7C2"/>
    <w:rsid w:val="008551FF"/>
    <w:rsid w:val="008557FB"/>
    <w:rsid w:val="0085587C"/>
    <w:rsid w:val="00855A91"/>
    <w:rsid w:val="0085601F"/>
    <w:rsid w:val="0085643B"/>
    <w:rsid w:val="0085663D"/>
    <w:rsid w:val="00856A80"/>
    <w:rsid w:val="00857F42"/>
    <w:rsid w:val="00860235"/>
    <w:rsid w:val="0086050C"/>
    <w:rsid w:val="00860597"/>
    <w:rsid w:val="00860E73"/>
    <w:rsid w:val="00861273"/>
    <w:rsid w:val="0086142A"/>
    <w:rsid w:val="00861961"/>
    <w:rsid w:val="008620A9"/>
    <w:rsid w:val="0086213F"/>
    <w:rsid w:val="008621B0"/>
    <w:rsid w:val="0086264A"/>
    <w:rsid w:val="00862A5F"/>
    <w:rsid w:val="00862A8A"/>
    <w:rsid w:val="008653A7"/>
    <w:rsid w:val="008659BC"/>
    <w:rsid w:val="0086748A"/>
    <w:rsid w:val="008704F1"/>
    <w:rsid w:val="008712C6"/>
    <w:rsid w:val="008719F2"/>
    <w:rsid w:val="00871D1D"/>
    <w:rsid w:val="00871E8E"/>
    <w:rsid w:val="00871F3B"/>
    <w:rsid w:val="00872363"/>
    <w:rsid w:val="008728F5"/>
    <w:rsid w:val="00872EC5"/>
    <w:rsid w:val="00873714"/>
    <w:rsid w:val="00873BD2"/>
    <w:rsid w:val="00874B08"/>
    <w:rsid w:val="00874CB4"/>
    <w:rsid w:val="008758DA"/>
    <w:rsid w:val="00875B5C"/>
    <w:rsid w:val="00876D39"/>
    <w:rsid w:val="00876E98"/>
    <w:rsid w:val="00877703"/>
    <w:rsid w:val="00877A26"/>
    <w:rsid w:val="00877A66"/>
    <w:rsid w:val="00880F04"/>
    <w:rsid w:val="00880FAF"/>
    <w:rsid w:val="00881713"/>
    <w:rsid w:val="008822F9"/>
    <w:rsid w:val="00882459"/>
    <w:rsid w:val="0088249F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0F70"/>
    <w:rsid w:val="00891104"/>
    <w:rsid w:val="00892CFE"/>
    <w:rsid w:val="008930F4"/>
    <w:rsid w:val="008937B3"/>
    <w:rsid w:val="00893EF1"/>
    <w:rsid w:val="008944AF"/>
    <w:rsid w:val="008944BC"/>
    <w:rsid w:val="008949C7"/>
    <w:rsid w:val="0089564A"/>
    <w:rsid w:val="00895713"/>
    <w:rsid w:val="00896465"/>
    <w:rsid w:val="00896BDA"/>
    <w:rsid w:val="00896C99"/>
    <w:rsid w:val="00897795"/>
    <w:rsid w:val="008A0A0A"/>
    <w:rsid w:val="008A1033"/>
    <w:rsid w:val="008A12C0"/>
    <w:rsid w:val="008A1329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0D9F"/>
    <w:rsid w:val="008B10F1"/>
    <w:rsid w:val="008B1DC2"/>
    <w:rsid w:val="008B1F65"/>
    <w:rsid w:val="008B2106"/>
    <w:rsid w:val="008B24BC"/>
    <w:rsid w:val="008B25AC"/>
    <w:rsid w:val="008B2693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626B"/>
    <w:rsid w:val="008B6CB5"/>
    <w:rsid w:val="008B7538"/>
    <w:rsid w:val="008C0C55"/>
    <w:rsid w:val="008C15C9"/>
    <w:rsid w:val="008C1973"/>
    <w:rsid w:val="008C213A"/>
    <w:rsid w:val="008C2ED8"/>
    <w:rsid w:val="008C3A9F"/>
    <w:rsid w:val="008C3C99"/>
    <w:rsid w:val="008C3F05"/>
    <w:rsid w:val="008C4724"/>
    <w:rsid w:val="008C4BEF"/>
    <w:rsid w:val="008C4D1A"/>
    <w:rsid w:val="008C646B"/>
    <w:rsid w:val="008C65CF"/>
    <w:rsid w:val="008C706F"/>
    <w:rsid w:val="008C7729"/>
    <w:rsid w:val="008C7F47"/>
    <w:rsid w:val="008D022F"/>
    <w:rsid w:val="008D10DE"/>
    <w:rsid w:val="008D1B46"/>
    <w:rsid w:val="008D2F8B"/>
    <w:rsid w:val="008D369E"/>
    <w:rsid w:val="008D3BC0"/>
    <w:rsid w:val="008D43E0"/>
    <w:rsid w:val="008D508C"/>
    <w:rsid w:val="008D54B6"/>
    <w:rsid w:val="008D5952"/>
    <w:rsid w:val="008D5D6D"/>
    <w:rsid w:val="008D5E5F"/>
    <w:rsid w:val="008D6CD0"/>
    <w:rsid w:val="008D77C8"/>
    <w:rsid w:val="008D7A65"/>
    <w:rsid w:val="008E0CD3"/>
    <w:rsid w:val="008E143E"/>
    <w:rsid w:val="008E1CB6"/>
    <w:rsid w:val="008E1E16"/>
    <w:rsid w:val="008E1E2D"/>
    <w:rsid w:val="008E2044"/>
    <w:rsid w:val="008E3372"/>
    <w:rsid w:val="008E3975"/>
    <w:rsid w:val="008E3C1A"/>
    <w:rsid w:val="008E3F51"/>
    <w:rsid w:val="008E4041"/>
    <w:rsid w:val="008E43F9"/>
    <w:rsid w:val="008E44B9"/>
    <w:rsid w:val="008E44BE"/>
    <w:rsid w:val="008E479C"/>
    <w:rsid w:val="008E4BC3"/>
    <w:rsid w:val="008E55D4"/>
    <w:rsid w:val="008E60FF"/>
    <w:rsid w:val="008E69B4"/>
    <w:rsid w:val="008E6BFD"/>
    <w:rsid w:val="008E6E0F"/>
    <w:rsid w:val="008E6F66"/>
    <w:rsid w:val="008E716F"/>
    <w:rsid w:val="008E7CEB"/>
    <w:rsid w:val="008E7EEB"/>
    <w:rsid w:val="008F037B"/>
    <w:rsid w:val="008F0B59"/>
    <w:rsid w:val="008F0CE6"/>
    <w:rsid w:val="008F0ED8"/>
    <w:rsid w:val="008F113E"/>
    <w:rsid w:val="008F12E5"/>
    <w:rsid w:val="008F1354"/>
    <w:rsid w:val="008F13EC"/>
    <w:rsid w:val="008F2251"/>
    <w:rsid w:val="008F270D"/>
    <w:rsid w:val="008F392F"/>
    <w:rsid w:val="008F39F9"/>
    <w:rsid w:val="008F3F48"/>
    <w:rsid w:val="008F56E7"/>
    <w:rsid w:val="008F656C"/>
    <w:rsid w:val="008F65E6"/>
    <w:rsid w:val="008F6E88"/>
    <w:rsid w:val="008F742E"/>
    <w:rsid w:val="008F7B8A"/>
    <w:rsid w:val="008F7D96"/>
    <w:rsid w:val="009000E1"/>
    <w:rsid w:val="0090035B"/>
    <w:rsid w:val="009009EF"/>
    <w:rsid w:val="00900F7C"/>
    <w:rsid w:val="00901134"/>
    <w:rsid w:val="00901513"/>
    <w:rsid w:val="00901A6E"/>
    <w:rsid w:val="00901B14"/>
    <w:rsid w:val="00902274"/>
    <w:rsid w:val="009025FD"/>
    <w:rsid w:val="00902FBF"/>
    <w:rsid w:val="00903001"/>
    <w:rsid w:val="0090371C"/>
    <w:rsid w:val="009038A6"/>
    <w:rsid w:val="00903B7D"/>
    <w:rsid w:val="009044EF"/>
    <w:rsid w:val="00906761"/>
    <w:rsid w:val="009070AB"/>
    <w:rsid w:val="009073DE"/>
    <w:rsid w:val="009079E5"/>
    <w:rsid w:val="00907E21"/>
    <w:rsid w:val="00910716"/>
    <w:rsid w:val="00910903"/>
    <w:rsid w:val="00911699"/>
    <w:rsid w:val="00911711"/>
    <w:rsid w:val="00911ADF"/>
    <w:rsid w:val="00911DB1"/>
    <w:rsid w:val="00911EC9"/>
    <w:rsid w:val="0091307C"/>
    <w:rsid w:val="00913343"/>
    <w:rsid w:val="009135FA"/>
    <w:rsid w:val="00913986"/>
    <w:rsid w:val="00913EB6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50D"/>
    <w:rsid w:val="00921699"/>
    <w:rsid w:val="00921FE3"/>
    <w:rsid w:val="00922B85"/>
    <w:rsid w:val="009235A1"/>
    <w:rsid w:val="009235ED"/>
    <w:rsid w:val="009239FA"/>
    <w:rsid w:val="0092406A"/>
    <w:rsid w:val="0092427B"/>
    <w:rsid w:val="00924365"/>
    <w:rsid w:val="009247B2"/>
    <w:rsid w:val="009247D5"/>
    <w:rsid w:val="009249D7"/>
    <w:rsid w:val="00924C58"/>
    <w:rsid w:val="00924F8D"/>
    <w:rsid w:val="009256B4"/>
    <w:rsid w:val="00925AFE"/>
    <w:rsid w:val="00926EA6"/>
    <w:rsid w:val="00926F2A"/>
    <w:rsid w:val="00927E9E"/>
    <w:rsid w:val="0093105B"/>
    <w:rsid w:val="00932BA0"/>
    <w:rsid w:val="00933D95"/>
    <w:rsid w:val="0093431B"/>
    <w:rsid w:val="00934454"/>
    <w:rsid w:val="00934608"/>
    <w:rsid w:val="00935A77"/>
    <w:rsid w:val="00935D1B"/>
    <w:rsid w:val="00936025"/>
    <w:rsid w:val="009378F1"/>
    <w:rsid w:val="00937DBF"/>
    <w:rsid w:val="00937F80"/>
    <w:rsid w:val="00940CF6"/>
    <w:rsid w:val="00942262"/>
    <w:rsid w:val="0094242C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5A9E"/>
    <w:rsid w:val="009469A2"/>
    <w:rsid w:val="00947695"/>
    <w:rsid w:val="009479CA"/>
    <w:rsid w:val="00950473"/>
    <w:rsid w:val="00950A4C"/>
    <w:rsid w:val="00951236"/>
    <w:rsid w:val="00951495"/>
    <w:rsid w:val="00951815"/>
    <w:rsid w:val="009525E7"/>
    <w:rsid w:val="00953117"/>
    <w:rsid w:val="00954B19"/>
    <w:rsid w:val="009553B2"/>
    <w:rsid w:val="00955987"/>
    <w:rsid w:val="00956C26"/>
    <w:rsid w:val="009576B4"/>
    <w:rsid w:val="00957902"/>
    <w:rsid w:val="00957BD5"/>
    <w:rsid w:val="00957EE4"/>
    <w:rsid w:val="00961D07"/>
    <w:rsid w:val="00962208"/>
    <w:rsid w:val="00963B8A"/>
    <w:rsid w:val="0096429D"/>
    <w:rsid w:val="00964881"/>
    <w:rsid w:val="00964AB7"/>
    <w:rsid w:val="00964F78"/>
    <w:rsid w:val="00964FF9"/>
    <w:rsid w:val="0096514D"/>
    <w:rsid w:val="0096521E"/>
    <w:rsid w:val="009656F2"/>
    <w:rsid w:val="00965B88"/>
    <w:rsid w:val="009666DB"/>
    <w:rsid w:val="00966A63"/>
    <w:rsid w:val="00967476"/>
    <w:rsid w:val="0097029F"/>
    <w:rsid w:val="00970845"/>
    <w:rsid w:val="00970C34"/>
    <w:rsid w:val="009710C3"/>
    <w:rsid w:val="00971372"/>
    <w:rsid w:val="009714E4"/>
    <w:rsid w:val="00971620"/>
    <w:rsid w:val="0097163B"/>
    <w:rsid w:val="00973A9E"/>
    <w:rsid w:val="00974640"/>
    <w:rsid w:val="00974B83"/>
    <w:rsid w:val="00975653"/>
    <w:rsid w:val="00975751"/>
    <w:rsid w:val="00976EA8"/>
    <w:rsid w:val="009771CA"/>
    <w:rsid w:val="009776E7"/>
    <w:rsid w:val="00977EDC"/>
    <w:rsid w:val="00980289"/>
    <w:rsid w:val="009810BE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0407"/>
    <w:rsid w:val="00991E7B"/>
    <w:rsid w:val="0099200F"/>
    <w:rsid w:val="00992315"/>
    <w:rsid w:val="009923BC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283"/>
    <w:rsid w:val="009B2862"/>
    <w:rsid w:val="009B311F"/>
    <w:rsid w:val="009B4212"/>
    <w:rsid w:val="009B48C4"/>
    <w:rsid w:val="009B4FC6"/>
    <w:rsid w:val="009B50AA"/>
    <w:rsid w:val="009B5A95"/>
    <w:rsid w:val="009B5B9B"/>
    <w:rsid w:val="009B7DDA"/>
    <w:rsid w:val="009C0587"/>
    <w:rsid w:val="009C094D"/>
    <w:rsid w:val="009C0C22"/>
    <w:rsid w:val="009C1B68"/>
    <w:rsid w:val="009C1C22"/>
    <w:rsid w:val="009C2183"/>
    <w:rsid w:val="009C250C"/>
    <w:rsid w:val="009C2C09"/>
    <w:rsid w:val="009C2EE2"/>
    <w:rsid w:val="009C356A"/>
    <w:rsid w:val="009C3859"/>
    <w:rsid w:val="009C4269"/>
    <w:rsid w:val="009C4DA4"/>
    <w:rsid w:val="009C5132"/>
    <w:rsid w:val="009C58D3"/>
    <w:rsid w:val="009C5B4C"/>
    <w:rsid w:val="009C6C23"/>
    <w:rsid w:val="009C7481"/>
    <w:rsid w:val="009C7C83"/>
    <w:rsid w:val="009D02B8"/>
    <w:rsid w:val="009D06C2"/>
    <w:rsid w:val="009D07F9"/>
    <w:rsid w:val="009D0A85"/>
    <w:rsid w:val="009D142B"/>
    <w:rsid w:val="009D16A3"/>
    <w:rsid w:val="009D1D30"/>
    <w:rsid w:val="009D1EB4"/>
    <w:rsid w:val="009D2252"/>
    <w:rsid w:val="009D2335"/>
    <w:rsid w:val="009D26CA"/>
    <w:rsid w:val="009D27E8"/>
    <w:rsid w:val="009D391A"/>
    <w:rsid w:val="009D3E12"/>
    <w:rsid w:val="009D4F51"/>
    <w:rsid w:val="009D60E5"/>
    <w:rsid w:val="009D66E6"/>
    <w:rsid w:val="009D67E8"/>
    <w:rsid w:val="009D6DC3"/>
    <w:rsid w:val="009D72D0"/>
    <w:rsid w:val="009E0591"/>
    <w:rsid w:val="009E0CA7"/>
    <w:rsid w:val="009E16D8"/>
    <w:rsid w:val="009E292E"/>
    <w:rsid w:val="009E2CC1"/>
    <w:rsid w:val="009E355C"/>
    <w:rsid w:val="009E38B3"/>
    <w:rsid w:val="009E533E"/>
    <w:rsid w:val="009E548A"/>
    <w:rsid w:val="009E656F"/>
    <w:rsid w:val="009E794E"/>
    <w:rsid w:val="009F0E31"/>
    <w:rsid w:val="009F1365"/>
    <w:rsid w:val="009F14FB"/>
    <w:rsid w:val="009F1971"/>
    <w:rsid w:val="009F1BD5"/>
    <w:rsid w:val="009F2914"/>
    <w:rsid w:val="009F3356"/>
    <w:rsid w:val="009F3D2B"/>
    <w:rsid w:val="009F4AD3"/>
    <w:rsid w:val="009F5B2C"/>
    <w:rsid w:val="009F6763"/>
    <w:rsid w:val="009F678C"/>
    <w:rsid w:val="009F6DBA"/>
    <w:rsid w:val="009F6EAB"/>
    <w:rsid w:val="009F7448"/>
    <w:rsid w:val="009F7D13"/>
    <w:rsid w:val="00A00A7A"/>
    <w:rsid w:val="00A01646"/>
    <w:rsid w:val="00A01F38"/>
    <w:rsid w:val="00A024E0"/>
    <w:rsid w:val="00A02645"/>
    <w:rsid w:val="00A028DF"/>
    <w:rsid w:val="00A02B30"/>
    <w:rsid w:val="00A03574"/>
    <w:rsid w:val="00A041C4"/>
    <w:rsid w:val="00A059B7"/>
    <w:rsid w:val="00A0668A"/>
    <w:rsid w:val="00A06BE3"/>
    <w:rsid w:val="00A07047"/>
    <w:rsid w:val="00A07603"/>
    <w:rsid w:val="00A0782B"/>
    <w:rsid w:val="00A07D3D"/>
    <w:rsid w:val="00A10DA3"/>
    <w:rsid w:val="00A11005"/>
    <w:rsid w:val="00A1100B"/>
    <w:rsid w:val="00A116B0"/>
    <w:rsid w:val="00A12162"/>
    <w:rsid w:val="00A136E1"/>
    <w:rsid w:val="00A13C71"/>
    <w:rsid w:val="00A13C96"/>
    <w:rsid w:val="00A1425A"/>
    <w:rsid w:val="00A15006"/>
    <w:rsid w:val="00A1519E"/>
    <w:rsid w:val="00A15691"/>
    <w:rsid w:val="00A15DA8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2809"/>
    <w:rsid w:val="00A23E37"/>
    <w:rsid w:val="00A242DD"/>
    <w:rsid w:val="00A24651"/>
    <w:rsid w:val="00A24B50"/>
    <w:rsid w:val="00A24FEF"/>
    <w:rsid w:val="00A256BB"/>
    <w:rsid w:val="00A26484"/>
    <w:rsid w:val="00A266D1"/>
    <w:rsid w:val="00A27118"/>
    <w:rsid w:val="00A2717E"/>
    <w:rsid w:val="00A27581"/>
    <w:rsid w:val="00A27872"/>
    <w:rsid w:val="00A300A9"/>
    <w:rsid w:val="00A308B0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2E46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475D5"/>
    <w:rsid w:val="00A47A9B"/>
    <w:rsid w:val="00A50766"/>
    <w:rsid w:val="00A50816"/>
    <w:rsid w:val="00A50A05"/>
    <w:rsid w:val="00A5105D"/>
    <w:rsid w:val="00A518DF"/>
    <w:rsid w:val="00A51A11"/>
    <w:rsid w:val="00A51AB5"/>
    <w:rsid w:val="00A51AB6"/>
    <w:rsid w:val="00A525B2"/>
    <w:rsid w:val="00A5274F"/>
    <w:rsid w:val="00A528C8"/>
    <w:rsid w:val="00A52AB3"/>
    <w:rsid w:val="00A539B2"/>
    <w:rsid w:val="00A53BA6"/>
    <w:rsid w:val="00A541A7"/>
    <w:rsid w:val="00A541F8"/>
    <w:rsid w:val="00A545FC"/>
    <w:rsid w:val="00A56803"/>
    <w:rsid w:val="00A57214"/>
    <w:rsid w:val="00A60B06"/>
    <w:rsid w:val="00A61291"/>
    <w:rsid w:val="00A61D27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8D1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3BB"/>
    <w:rsid w:val="00A74461"/>
    <w:rsid w:val="00A755BF"/>
    <w:rsid w:val="00A761BD"/>
    <w:rsid w:val="00A7631F"/>
    <w:rsid w:val="00A7668B"/>
    <w:rsid w:val="00A76EED"/>
    <w:rsid w:val="00A7715F"/>
    <w:rsid w:val="00A77596"/>
    <w:rsid w:val="00A803D7"/>
    <w:rsid w:val="00A80AF7"/>
    <w:rsid w:val="00A81995"/>
    <w:rsid w:val="00A83862"/>
    <w:rsid w:val="00A84032"/>
    <w:rsid w:val="00A841A8"/>
    <w:rsid w:val="00A8499E"/>
    <w:rsid w:val="00A855EC"/>
    <w:rsid w:val="00A8589C"/>
    <w:rsid w:val="00A85E0E"/>
    <w:rsid w:val="00A86532"/>
    <w:rsid w:val="00A869B2"/>
    <w:rsid w:val="00A86C1B"/>
    <w:rsid w:val="00A86DD7"/>
    <w:rsid w:val="00A87730"/>
    <w:rsid w:val="00A9012A"/>
    <w:rsid w:val="00A90552"/>
    <w:rsid w:val="00A908E4"/>
    <w:rsid w:val="00A90F2E"/>
    <w:rsid w:val="00A911C0"/>
    <w:rsid w:val="00A91820"/>
    <w:rsid w:val="00A92723"/>
    <w:rsid w:val="00A927B8"/>
    <w:rsid w:val="00A92B28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2398"/>
    <w:rsid w:val="00AA25D6"/>
    <w:rsid w:val="00AA3760"/>
    <w:rsid w:val="00AA3BF1"/>
    <w:rsid w:val="00AA3CA3"/>
    <w:rsid w:val="00AA4FB7"/>
    <w:rsid w:val="00AA554A"/>
    <w:rsid w:val="00AA5791"/>
    <w:rsid w:val="00AA5CF2"/>
    <w:rsid w:val="00AA6C55"/>
    <w:rsid w:val="00AA7451"/>
    <w:rsid w:val="00AA7720"/>
    <w:rsid w:val="00AA7966"/>
    <w:rsid w:val="00AB01FB"/>
    <w:rsid w:val="00AB0236"/>
    <w:rsid w:val="00AB0C56"/>
    <w:rsid w:val="00AB0DF8"/>
    <w:rsid w:val="00AB0F6C"/>
    <w:rsid w:val="00AB1FB0"/>
    <w:rsid w:val="00AB327F"/>
    <w:rsid w:val="00AB4279"/>
    <w:rsid w:val="00AB458B"/>
    <w:rsid w:val="00AB52C8"/>
    <w:rsid w:val="00AB552D"/>
    <w:rsid w:val="00AB58B0"/>
    <w:rsid w:val="00AB59E3"/>
    <w:rsid w:val="00AB61FA"/>
    <w:rsid w:val="00AB6CAD"/>
    <w:rsid w:val="00AB6EFF"/>
    <w:rsid w:val="00AB700C"/>
    <w:rsid w:val="00AB7AC3"/>
    <w:rsid w:val="00AB7CD3"/>
    <w:rsid w:val="00AC016B"/>
    <w:rsid w:val="00AC09E6"/>
    <w:rsid w:val="00AC1002"/>
    <w:rsid w:val="00AC17B2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2F9A"/>
    <w:rsid w:val="00AD388E"/>
    <w:rsid w:val="00AD3974"/>
    <w:rsid w:val="00AD3A56"/>
    <w:rsid w:val="00AD3D70"/>
    <w:rsid w:val="00AD3E88"/>
    <w:rsid w:val="00AD4630"/>
    <w:rsid w:val="00AD4985"/>
    <w:rsid w:val="00AD573E"/>
    <w:rsid w:val="00AD5E35"/>
    <w:rsid w:val="00AD5F7D"/>
    <w:rsid w:val="00AD6A1B"/>
    <w:rsid w:val="00AD7138"/>
    <w:rsid w:val="00AD73B5"/>
    <w:rsid w:val="00AD756D"/>
    <w:rsid w:val="00AE03F2"/>
    <w:rsid w:val="00AE0AAC"/>
    <w:rsid w:val="00AE0E46"/>
    <w:rsid w:val="00AE0F50"/>
    <w:rsid w:val="00AE2244"/>
    <w:rsid w:val="00AE3296"/>
    <w:rsid w:val="00AE3AAD"/>
    <w:rsid w:val="00AE4FFB"/>
    <w:rsid w:val="00AE5B7D"/>
    <w:rsid w:val="00AE780B"/>
    <w:rsid w:val="00AE7819"/>
    <w:rsid w:val="00AE7A80"/>
    <w:rsid w:val="00AF0260"/>
    <w:rsid w:val="00AF18A8"/>
    <w:rsid w:val="00AF256D"/>
    <w:rsid w:val="00AF2EBC"/>
    <w:rsid w:val="00AF3056"/>
    <w:rsid w:val="00AF367B"/>
    <w:rsid w:val="00AF38F9"/>
    <w:rsid w:val="00AF3D48"/>
    <w:rsid w:val="00AF4006"/>
    <w:rsid w:val="00AF4717"/>
    <w:rsid w:val="00AF5573"/>
    <w:rsid w:val="00AF62C5"/>
    <w:rsid w:val="00AF682C"/>
    <w:rsid w:val="00AF6A1B"/>
    <w:rsid w:val="00AF7248"/>
    <w:rsid w:val="00AF73D4"/>
    <w:rsid w:val="00AF763E"/>
    <w:rsid w:val="00AF7D14"/>
    <w:rsid w:val="00B00195"/>
    <w:rsid w:val="00B00667"/>
    <w:rsid w:val="00B006ED"/>
    <w:rsid w:val="00B00857"/>
    <w:rsid w:val="00B01E7D"/>
    <w:rsid w:val="00B027DB"/>
    <w:rsid w:val="00B044C2"/>
    <w:rsid w:val="00B05B8A"/>
    <w:rsid w:val="00B06AF8"/>
    <w:rsid w:val="00B06E0F"/>
    <w:rsid w:val="00B07A23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65C9"/>
    <w:rsid w:val="00B268BB"/>
    <w:rsid w:val="00B269C3"/>
    <w:rsid w:val="00B27FA1"/>
    <w:rsid w:val="00B302CA"/>
    <w:rsid w:val="00B30C10"/>
    <w:rsid w:val="00B30DE6"/>
    <w:rsid w:val="00B30E31"/>
    <w:rsid w:val="00B317D8"/>
    <w:rsid w:val="00B31BCA"/>
    <w:rsid w:val="00B322C9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601B"/>
    <w:rsid w:val="00B36327"/>
    <w:rsid w:val="00B36AD2"/>
    <w:rsid w:val="00B3703F"/>
    <w:rsid w:val="00B370CC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47537"/>
    <w:rsid w:val="00B50217"/>
    <w:rsid w:val="00B504FC"/>
    <w:rsid w:val="00B50760"/>
    <w:rsid w:val="00B50B91"/>
    <w:rsid w:val="00B50D2D"/>
    <w:rsid w:val="00B51B93"/>
    <w:rsid w:val="00B5216C"/>
    <w:rsid w:val="00B52E6A"/>
    <w:rsid w:val="00B53311"/>
    <w:rsid w:val="00B550C8"/>
    <w:rsid w:val="00B555A5"/>
    <w:rsid w:val="00B558F4"/>
    <w:rsid w:val="00B55BE4"/>
    <w:rsid w:val="00B55F8E"/>
    <w:rsid w:val="00B562C2"/>
    <w:rsid w:val="00B5662B"/>
    <w:rsid w:val="00B569DC"/>
    <w:rsid w:val="00B57698"/>
    <w:rsid w:val="00B57D4B"/>
    <w:rsid w:val="00B60730"/>
    <w:rsid w:val="00B619B7"/>
    <w:rsid w:val="00B61DBC"/>
    <w:rsid w:val="00B61F25"/>
    <w:rsid w:val="00B620B8"/>
    <w:rsid w:val="00B646B9"/>
    <w:rsid w:val="00B646FF"/>
    <w:rsid w:val="00B64A63"/>
    <w:rsid w:val="00B65174"/>
    <w:rsid w:val="00B65288"/>
    <w:rsid w:val="00B665E7"/>
    <w:rsid w:val="00B666AE"/>
    <w:rsid w:val="00B66FDE"/>
    <w:rsid w:val="00B700B7"/>
    <w:rsid w:val="00B70A16"/>
    <w:rsid w:val="00B70AEA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46B4"/>
    <w:rsid w:val="00B74D88"/>
    <w:rsid w:val="00B766A5"/>
    <w:rsid w:val="00B767DF"/>
    <w:rsid w:val="00B76B38"/>
    <w:rsid w:val="00B77935"/>
    <w:rsid w:val="00B81142"/>
    <w:rsid w:val="00B8180F"/>
    <w:rsid w:val="00B81EAC"/>
    <w:rsid w:val="00B82C6E"/>
    <w:rsid w:val="00B83469"/>
    <w:rsid w:val="00B85B8B"/>
    <w:rsid w:val="00B861A7"/>
    <w:rsid w:val="00B868E2"/>
    <w:rsid w:val="00B870D5"/>
    <w:rsid w:val="00B87171"/>
    <w:rsid w:val="00B872C3"/>
    <w:rsid w:val="00B876AB"/>
    <w:rsid w:val="00B879E9"/>
    <w:rsid w:val="00B87E2B"/>
    <w:rsid w:val="00B91469"/>
    <w:rsid w:val="00B91705"/>
    <w:rsid w:val="00B925A5"/>
    <w:rsid w:val="00B92CFC"/>
    <w:rsid w:val="00B92E8F"/>
    <w:rsid w:val="00B9370A"/>
    <w:rsid w:val="00B94BE5"/>
    <w:rsid w:val="00B95295"/>
    <w:rsid w:val="00B958D2"/>
    <w:rsid w:val="00B96B3D"/>
    <w:rsid w:val="00BA0018"/>
    <w:rsid w:val="00BA0997"/>
    <w:rsid w:val="00BA2298"/>
    <w:rsid w:val="00BA2571"/>
    <w:rsid w:val="00BA263F"/>
    <w:rsid w:val="00BA277C"/>
    <w:rsid w:val="00BA2EF0"/>
    <w:rsid w:val="00BA3BBB"/>
    <w:rsid w:val="00BA4DB2"/>
    <w:rsid w:val="00BA4E9E"/>
    <w:rsid w:val="00BA5BC9"/>
    <w:rsid w:val="00BA6550"/>
    <w:rsid w:val="00BA699B"/>
    <w:rsid w:val="00BA6D76"/>
    <w:rsid w:val="00BA78A1"/>
    <w:rsid w:val="00BB0704"/>
    <w:rsid w:val="00BB1382"/>
    <w:rsid w:val="00BB277B"/>
    <w:rsid w:val="00BB32E1"/>
    <w:rsid w:val="00BB342E"/>
    <w:rsid w:val="00BB364D"/>
    <w:rsid w:val="00BB392B"/>
    <w:rsid w:val="00BB3A61"/>
    <w:rsid w:val="00BB3CA0"/>
    <w:rsid w:val="00BB4C43"/>
    <w:rsid w:val="00BB5F22"/>
    <w:rsid w:val="00BB614C"/>
    <w:rsid w:val="00BB61EB"/>
    <w:rsid w:val="00BB6AE7"/>
    <w:rsid w:val="00BB7133"/>
    <w:rsid w:val="00BB734A"/>
    <w:rsid w:val="00BC051D"/>
    <w:rsid w:val="00BC0523"/>
    <w:rsid w:val="00BC0BF1"/>
    <w:rsid w:val="00BC2665"/>
    <w:rsid w:val="00BC2F42"/>
    <w:rsid w:val="00BC398A"/>
    <w:rsid w:val="00BC3FD1"/>
    <w:rsid w:val="00BC3FF2"/>
    <w:rsid w:val="00BC4A17"/>
    <w:rsid w:val="00BC5FEF"/>
    <w:rsid w:val="00BC6620"/>
    <w:rsid w:val="00BD03C4"/>
    <w:rsid w:val="00BD0D25"/>
    <w:rsid w:val="00BD1369"/>
    <w:rsid w:val="00BD15E9"/>
    <w:rsid w:val="00BD1BA1"/>
    <w:rsid w:val="00BD258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0F7D"/>
    <w:rsid w:val="00BE149B"/>
    <w:rsid w:val="00BE1FC9"/>
    <w:rsid w:val="00BE2AC1"/>
    <w:rsid w:val="00BE2EF0"/>
    <w:rsid w:val="00BE554B"/>
    <w:rsid w:val="00BE6A7D"/>
    <w:rsid w:val="00BE6E9C"/>
    <w:rsid w:val="00BE7333"/>
    <w:rsid w:val="00BE799D"/>
    <w:rsid w:val="00BE7D6D"/>
    <w:rsid w:val="00BF00E5"/>
    <w:rsid w:val="00BF0A30"/>
    <w:rsid w:val="00BF136A"/>
    <w:rsid w:val="00BF1678"/>
    <w:rsid w:val="00BF1BC6"/>
    <w:rsid w:val="00BF23EA"/>
    <w:rsid w:val="00BF2463"/>
    <w:rsid w:val="00BF247A"/>
    <w:rsid w:val="00BF285E"/>
    <w:rsid w:val="00BF286B"/>
    <w:rsid w:val="00BF2E15"/>
    <w:rsid w:val="00BF3607"/>
    <w:rsid w:val="00BF420C"/>
    <w:rsid w:val="00BF43D4"/>
    <w:rsid w:val="00BF4591"/>
    <w:rsid w:val="00BF4F9D"/>
    <w:rsid w:val="00BF5111"/>
    <w:rsid w:val="00BF532D"/>
    <w:rsid w:val="00BF5ACD"/>
    <w:rsid w:val="00BF5F4A"/>
    <w:rsid w:val="00BF62BB"/>
    <w:rsid w:val="00BF70E5"/>
    <w:rsid w:val="00BF7288"/>
    <w:rsid w:val="00C0017C"/>
    <w:rsid w:val="00C00FA4"/>
    <w:rsid w:val="00C0195E"/>
    <w:rsid w:val="00C01AA5"/>
    <w:rsid w:val="00C01BAC"/>
    <w:rsid w:val="00C021BB"/>
    <w:rsid w:val="00C024D4"/>
    <w:rsid w:val="00C02881"/>
    <w:rsid w:val="00C02F08"/>
    <w:rsid w:val="00C03A9B"/>
    <w:rsid w:val="00C04184"/>
    <w:rsid w:val="00C04DE0"/>
    <w:rsid w:val="00C0520C"/>
    <w:rsid w:val="00C059D4"/>
    <w:rsid w:val="00C05C92"/>
    <w:rsid w:val="00C05F53"/>
    <w:rsid w:val="00C061AA"/>
    <w:rsid w:val="00C06B94"/>
    <w:rsid w:val="00C07D1F"/>
    <w:rsid w:val="00C1015A"/>
    <w:rsid w:val="00C11A2C"/>
    <w:rsid w:val="00C122A6"/>
    <w:rsid w:val="00C12810"/>
    <w:rsid w:val="00C14167"/>
    <w:rsid w:val="00C14528"/>
    <w:rsid w:val="00C1453F"/>
    <w:rsid w:val="00C14BB4"/>
    <w:rsid w:val="00C17D49"/>
    <w:rsid w:val="00C17E04"/>
    <w:rsid w:val="00C17FAC"/>
    <w:rsid w:val="00C20BDA"/>
    <w:rsid w:val="00C21314"/>
    <w:rsid w:val="00C21A83"/>
    <w:rsid w:val="00C21FD5"/>
    <w:rsid w:val="00C22045"/>
    <w:rsid w:val="00C22223"/>
    <w:rsid w:val="00C22462"/>
    <w:rsid w:val="00C22ABD"/>
    <w:rsid w:val="00C22FA4"/>
    <w:rsid w:val="00C22FE0"/>
    <w:rsid w:val="00C23145"/>
    <w:rsid w:val="00C237B9"/>
    <w:rsid w:val="00C23C09"/>
    <w:rsid w:val="00C24ED8"/>
    <w:rsid w:val="00C25CBF"/>
    <w:rsid w:val="00C2608E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2B44"/>
    <w:rsid w:val="00C32C58"/>
    <w:rsid w:val="00C33469"/>
    <w:rsid w:val="00C33799"/>
    <w:rsid w:val="00C3384E"/>
    <w:rsid w:val="00C33997"/>
    <w:rsid w:val="00C3425B"/>
    <w:rsid w:val="00C34496"/>
    <w:rsid w:val="00C345CF"/>
    <w:rsid w:val="00C34A5D"/>
    <w:rsid w:val="00C35FED"/>
    <w:rsid w:val="00C37CCA"/>
    <w:rsid w:val="00C37F8D"/>
    <w:rsid w:val="00C40165"/>
    <w:rsid w:val="00C409A8"/>
    <w:rsid w:val="00C4115F"/>
    <w:rsid w:val="00C416DB"/>
    <w:rsid w:val="00C42B38"/>
    <w:rsid w:val="00C430E7"/>
    <w:rsid w:val="00C432E7"/>
    <w:rsid w:val="00C43880"/>
    <w:rsid w:val="00C43AF1"/>
    <w:rsid w:val="00C43CFC"/>
    <w:rsid w:val="00C43E24"/>
    <w:rsid w:val="00C4521D"/>
    <w:rsid w:val="00C4598D"/>
    <w:rsid w:val="00C45D3A"/>
    <w:rsid w:val="00C4708D"/>
    <w:rsid w:val="00C5020D"/>
    <w:rsid w:val="00C50A57"/>
    <w:rsid w:val="00C50BE6"/>
    <w:rsid w:val="00C51122"/>
    <w:rsid w:val="00C516F9"/>
    <w:rsid w:val="00C52072"/>
    <w:rsid w:val="00C522DD"/>
    <w:rsid w:val="00C52B43"/>
    <w:rsid w:val="00C53400"/>
    <w:rsid w:val="00C53FD4"/>
    <w:rsid w:val="00C54D7C"/>
    <w:rsid w:val="00C54E5C"/>
    <w:rsid w:val="00C5500C"/>
    <w:rsid w:val="00C55319"/>
    <w:rsid w:val="00C55DCB"/>
    <w:rsid w:val="00C566D3"/>
    <w:rsid w:val="00C5717F"/>
    <w:rsid w:val="00C57193"/>
    <w:rsid w:val="00C576CF"/>
    <w:rsid w:val="00C577A8"/>
    <w:rsid w:val="00C57B08"/>
    <w:rsid w:val="00C60128"/>
    <w:rsid w:val="00C60660"/>
    <w:rsid w:val="00C61075"/>
    <w:rsid w:val="00C61258"/>
    <w:rsid w:val="00C61D1D"/>
    <w:rsid w:val="00C625A4"/>
    <w:rsid w:val="00C64F45"/>
    <w:rsid w:val="00C65CE6"/>
    <w:rsid w:val="00C65F29"/>
    <w:rsid w:val="00C66089"/>
    <w:rsid w:val="00C66CB2"/>
    <w:rsid w:val="00C67370"/>
    <w:rsid w:val="00C67D57"/>
    <w:rsid w:val="00C67FE9"/>
    <w:rsid w:val="00C701CA"/>
    <w:rsid w:val="00C70506"/>
    <w:rsid w:val="00C7131A"/>
    <w:rsid w:val="00C717BC"/>
    <w:rsid w:val="00C71ABA"/>
    <w:rsid w:val="00C71C43"/>
    <w:rsid w:val="00C7265A"/>
    <w:rsid w:val="00C72A62"/>
    <w:rsid w:val="00C72F9D"/>
    <w:rsid w:val="00C7343B"/>
    <w:rsid w:val="00C734BD"/>
    <w:rsid w:val="00C74DCC"/>
    <w:rsid w:val="00C752A0"/>
    <w:rsid w:val="00C75584"/>
    <w:rsid w:val="00C761D0"/>
    <w:rsid w:val="00C76CCF"/>
    <w:rsid w:val="00C76E91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86A6A"/>
    <w:rsid w:val="00C877FE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40C5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50C"/>
    <w:rsid w:val="00CB6A85"/>
    <w:rsid w:val="00CB702D"/>
    <w:rsid w:val="00CB7898"/>
    <w:rsid w:val="00CB7EB1"/>
    <w:rsid w:val="00CC0186"/>
    <w:rsid w:val="00CC0598"/>
    <w:rsid w:val="00CC0FA2"/>
    <w:rsid w:val="00CC13B0"/>
    <w:rsid w:val="00CC1459"/>
    <w:rsid w:val="00CC35F7"/>
    <w:rsid w:val="00CC4448"/>
    <w:rsid w:val="00CC53EE"/>
    <w:rsid w:val="00CC586C"/>
    <w:rsid w:val="00CC5921"/>
    <w:rsid w:val="00CC5BA9"/>
    <w:rsid w:val="00CC5E8A"/>
    <w:rsid w:val="00CC5E9B"/>
    <w:rsid w:val="00CC6474"/>
    <w:rsid w:val="00CC72EE"/>
    <w:rsid w:val="00CC77D0"/>
    <w:rsid w:val="00CD0DB9"/>
    <w:rsid w:val="00CD1012"/>
    <w:rsid w:val="00CD11A5"/>
    <w:rsid w:val="00CD1E43"/>
    <w:rsid w:val="00CD2370"/>
    <w:rsid w:val="00CD3BAC"/>
    <w:rsid w:val="00CD3F51"/>
    <w:rsid w:val="00CD40B7"/>
    <w:rsid w:val="00CD4E8C"/>
    <w:rsid w:val="00CD4ED7"/>
    <w:rsid w:val="00CD55B3"/>
    <w:rsid w:val="00CD5A7A"/>
    <w:rsid w:val="00CD6276"/>
    <w:rsid w:val="00CD69E7"/>
    <w:rsid w:val="00CE054F"/>
    <w:rsid w:val="00CE068D"/>
    <w:rsid w:val="00CE0CF2"/>
    <w:rsid w:val="00CE0EF3"/>
    <w:rsid w:val="00CE12D0"/>
    <w:rsid w:val="00CE167F"/>
    <w:rsid w:val="00CE16AB"/>
    <w:rsid w:val="00CE17D0"/>
    <w:rsid w:val="00CE28F6"/>
    <w:rsid w:val="00CE3F04"/>
    <w:rsid w:val="00CE4108"/>
    <w:rsid w:val="00CE4624"/>
    <w:rsid w:val="00CE46B6"/>
    <w:rsid w:val="00CE4918"/>
    <w:rsid w:val="00CE51BC"/>
    <w:rsid w:val="00CE53F2"/>
    <w:rsid w:val="00CE7132"/>
    <w:rsid w:val="00CE7511"/>
    <w:rsid w:val="00CE753A"/>
    <w:rsid w:val="00CE7877"/>
    <w:rsid w:val="00CE7A4E"/>
    <w:rsid w:val="00CF0ADA"/>
    <w:rsid w:val="00CF1824"/>
    <w:rsid w:val="00CF1B6E"/>
    <w:rsid w:val="00CF20AC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19DA"/>
    <w:rsid w:val="00D0250B"/>
    <w:rsid w:val="00D03197"/>
    <w:rsid w:val="00D03597"/>
    <w:rsid w:val="00D037CD"/>
    <w:rsid w:val="00D058EB"/>
    <w:rsid w:val="00D05A87"/>
    <w:rsid w:val="00D05D87"/>
    <w:rsid w:val="00D06A41"/>
    <w:rsid w:val="00D06CC8"/>
    <w:rsid w:val="00D0710A"/>
    <w:rsid w:val="00D07D5D"/>
    <w:rsid w:val="00D1035D"/>
    <w:rsid w:val="00D10C00"/>
    <w:rsid w:val="00D10FCE"/>
    <w:rsid w:val="00D117DB"/>
    <w:rsid w:val="00D11DCC"/>
    <w:rsid w:val="00D13694"/>
    <w:rsid w:val="00D1400F"/>
    <w:rsid w:val="00D14A68"/>
    <w:rsid w:val="00D1532A"/>
    <w:rsid w:val="00D1595F"/>
    <w:rsid w:val="00D15BA8"/>
    <w:rsid w:val="00D165CC"/>
    <w:rsid w:val="00D170B8"/>
    <w:rsid w:val="00D17348"/>
    <w:rsid w:val="00D1788F"/>
    <w:rsid w:val="00D17D84"/>
    <w:rsid w:val="00D2000B"/>
    <w:rsid w:val="00D20578"/>
    <w:rsid w:val="00D20D66"/>
    <w:rsid w:val="00D20ED1"/>
    <w:rsid w:val="00D20F01"/>
    <w:rsid w:val="00D20F89"/>
    <w:rsid w:val="00D21076"/>
    <w:rsid w:val="00D215D9"/>
    <w:rsid w:val="00D2297A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0FD7"/>
    <w:rsid w:val="00D31286"/>
    <w:rsid w:val="00D31328"/>
    <w:rsid w:val="00D31FB6"/>
    <w:rsid w:val="00D3239F"/>
    <w:rsid w:val="00D331CA"/>
    <w:rsid w:val="00D33209"/>
    <w:rsid w:val="00D33741"/>
    <w:rsid w:val="00D337C3"/>
    <w:rsid w:val="00D33ADF"/>
    <w:rsid w:val="00D3456C"/>
    <w:rsid w:val="00D35862"/>
    <w:rsid w:val="00D358AB"/>
    <w:rsid w:val="00D3734F"/>
    <w:rsid w:val="00D40284"/>
    <w:rsid w:val="00D404CB"/>
    <w:rsid w:val="00D405AF"/>
    <w:rsid w:val="00D40958"/>
    <w:rsid w:val="00D40B8A"/>
    <w:rsid w:val="00D4163E"/>
    <w:rsid w:val="00D41E18"/>
    <w:rsid w:val="00D4240B"/>
    <w:rsid w:val="00D42F23"/>
    <w:rsid w:val="00D43B05"/>
    <w:rsid w:val="00D441CC"/>
    <w:rsid w:val="00D4454E"/>
    <w:rsid w:val="00D445A4"/>
    <w:rsid w:val="00D44846"/>
    <w:rsid w:val="00D44894"/>
    <w:rsid w:val="00D45577"/>
    <w:rsid w:val="00D45B20"/>
    <w:rsid w:val="00D46367"/>
    <w:rsid w:val="00D46B50"/>
    <w:rsid w:val="00D46C57"/>
    <w:rsid w:val="00D47809"/>
    <w:rsid w:val="00D47BC0"/>
    <w:rsid w:val="00D50C86"/>
    <w:rsid w:val="00D50CAE"/>
    <w:rsid w:val="00D515C3"/>
    <w:rsid w:val="00D518D7"/>
    <w:rsid w:val="00D51FDD"/>
    <w:rsid w:val="00D520EE"/>
    <w:rsid w:val="00D52B05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7"/>
    <w:rsid w:val="00D55188"/>
    <w:rsid w:val="00D55642"/>
    <w:rsid w:val="00D55AB7"/>
    <w:rsid w:val="00D55D7D"/>
    <w:rsid w:val="00D55FC9"/>
    <w:rsid w:val="00D56578"/>
    <w:rsid w:val="00D575DD"/>
    <w:rsid w:val="00D60F2D"/>
    <w:rsid w:val="00D61151"/>
    <w:rsid w:val="00D615DF"/>
    <w:rsid w:val="00D61724"/>
    <w:rsid w:val="00D62286"/>
    <w:rsid w:val="00D62EFE"/>
    <w:rsid w:val="00D63642"/>
    <w:rsid w:val="00D638D9"/>
    <w:rsid w:val="00D6584A"/>
    <w:rsid w:val="00D67D73"/>
    <w:rsid w:val="00D7042F"/>
    <w:rsid w:val="00D70494"/>
    <w:rsid w:val="00D708E3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5803"/>
    <w:rsid w:val="00D75889"/>
    <w:rsid w:val="00D7633E"/>
    <w:rsid w:val="00D76B82"/>
    <w:rsid w:val="00D7708D"/>
    <w:rsid w:val="00D7746C"/>
    <w:rsid w:val="00D7755E"/>
    <w:rsid w:val="00D77A1C"/>
    <w:rsid w:val="00D77EEB"/>
    <w:rsid w:val="00D80AD4"/>
    <w:rsid w:val="00D80C31"/>
    <w:rsid w:val="00D81825"/>
    <w:rsid w:val="00D81AE6"/>
    <w:rsid w:val="00D82DFC"/>
    <w:rsid w:val="00D82E01"/>
    <w:rsid w:val="00D8306C"/>
    <w:rsid w:val="00D8369B"/>
    <w:rsid w:val="00D8394C"/>
    <w:rsid w:val="00D84287"/>
    <w:rsid w:val="00D84410"/>
    <w:rsid w:val="00D85D4E"/>
    <w:rsid w:val="00D867F2"/>
    <w:rsid w:val="00D8707F"/>
    <w:rsid w:val="00D87F77"/>
    <w:rsid w:val="00D91BF6"/>
    <w:rsid w:val="00D926C1"/>
    <w:rsid w:val="00D929A7"/>
    <w:rsid w:val="00D93A6B"/>
    <w:rsid w:val="00D946AF"/>
    <w:rsid w:val="00D953D3"/>
    <w:rsid w:val="00D95A5D"/>
    <w:rsid w:val="00D95B16"/>
    <w:rsid w:val="00D95F7A"/>
    <w:rsid w:val="00D96829"/>
    <w:rsid w:val="00D96BC9"/>
    <w:rsid w:val="00D97766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4E99"/>
    <w:rsid w:val="00DA5057"/>
    <w:rsid w:val="00DA63B5"/>
    <w:rsid w:val="00DA66BB"/>
    <w:rsid w:val="00DA6E0A"/>
    <w:rsid w:val="00DA73CF"/>
    <w:rsid w:val="00DB008F"/>
    <w:rsid w:val="00DB0120"/>
    <w:rsid w:val="00DB086E"/>
    <w:rsid w:val="00DB0EE6"/>
    <w:rsid w:val="00DB1050"/>
    <w:rsid w:val="00DB13E7"/>
    <w:rsid w:val="00DB1802"/>
    <w:rsid w:val="00DB1917"/>
    <w:rsid w:val="00DB1EBF"/>
    <w:rsid w:val="00DB2227"/>
    <w:rsid w:val="00DB2239"/>
    <w:rsid w:val="00DB279A"/>
    <w:rsid w:val="00DB2E32"/>
    <w:rsid w:val="00DB3375"/>
    <w:rsid w:val="00DB36B4"/>
    <w:rsid w:val="00DB388B"/>
    <w:rsid w:val="00DB3B2A"/>
    <w:rsid w:val="00DB591A"/>
    <w:rsid w:val="00DB74FF"/>
    <w:rsid w:val="00DB7FBD"/>
    <w:rsid w:val="00DC0559"/>
    <w:rsid w:val="00DC05E9"/>
    <w:rsid w:val="00DC0B17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9EA"/>
    <w:rsid w:val="00DC7AD2"/>
    <w:rsid w:val="00DD05D4"/>
    <w:rsid w:val="00DD1B08"/>
    <w:rsid w:val="00DD1BCB"/>
    <w:rsid w:val="00DD2354"/>
    <w:rsid w:val="00DD2993"/>
    <w:rsid w:val="00DD2B78"/>
    <w:rsid w:val="00DD35F2"/>
    <w:rsid w:val="00DD3720"/>
    <w:rsid w:val="00DD45CB"/>
    <w:rsid w:val="00DD4C42"/>
    <w:rsid w:val="00DD4FBB"/>
    <w:rsid w:val="00DD5F3B"/>
    <w:rsid w:val="00DD645B"/>
    <w:rsid w:val="00DD73C0"/>
    <w:rsid w:val="00DD7670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5313"/>
    <w:rsid w:val="00DF5F0B"/>
    <w:rsid w:val="00DF5F96"/>
    <w:rsid w:val="00DF7009"/>
    <w:rsid w:val="00DF71D3"/>
    <w:rsid w:val="00DF7D69"/>
    <w:rsid w:val="00E0098D"/>
    <w:rsid w:val="00E00A4F"/>
    <w:rsid w:val="00E00BE6"/>
    <w:rsid w:val="00E00EE5"/>
    <w:rsid w:val="00E0100C"/>
    <w:rsid w:val="00E0169B"/>
    <w:rsid w:val="00E019BE"/>
    <w:rsid w:val="00E01D2C"/>
    <w:rsid w:val="00E02432"/>
    <w:rsid w:val="00E02C64"/>
    <w:rsid w:val="00E03BC4"/>
    <w:rsid w:val="00E0435E"/>
    <w:rsid w:val="00E0465A"/>
    <w:rsid w:val="00E04A00"/>
    <w:rsid w:val="00E04EF4"/>
    <w:rsid w:val="00E04FE7"/>
    <w:rsid w:val="00E05DFD"/>
    <w:rsid w:val="00E062E9"/>
    <w:rsid w:val="00E06E8D"/>
    <w:rsid w:val="00E07466"/>
    <w:rsid w:val="00E078AD"/>
    <w:rsid w:val="00E10370"/>
    <w:rsid w:val="00E1490B"/>
    <w:rsid w:val="00E14A05"/>
    <w:rsid w:val="00E14C48"/>
    <w:rsid w:val="00E151FF"/>
    <w:rsid w:val="00E155AB"/>
    <w:rsid w:val="00E16457"/>
    <w:rsid w:val="00E20367"/>
    <w:rsid w:val="00E21DC7"/>
    <w:rsid w:val="00E226A7"/>
    <w:rsid w:val="00E228A3"/>
    <w:rsid w:val="00E22A63"/>
    <w:rsid w:val="00E22DAD"/>
    <w:rsid w:val="00E22E16"/>
    <w:rsid w:val="00E23EEC"/>
    <w:rsid w:val="00E2435C"/>
    <w:rsid w:val="00E24624"/>
    <w:rsid w:val="00E25F30"/>
    <w:rsid w:val="00E26168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6DF9"/>
    <w:rsid w:val="00E3765B"/>
    <w:rsid w:val="00E37857"/>
    <w:rsid w:val="00E37E08"/>
    <w:rsid w:val="00E418AE"/>
    <w:rsid w:val="00E41D51"/>
    <w:rsid w:val="00E42AC0"/>
    <w:rsid w:val="00E43C34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066D"/>
    <w:rsid w:val="00E50F0C"/>
    <w:rsid w:val="00E512DD"/>
    <w:rsid w:val="00E51951"/>
    <w:rsid w:val="00E52497"/>
    <w:rsid w:val="00E5274C"/>
    <w:rsid w:val="00E531C2"/>
    <w:rsid w:val="00E5409F"/>
    <w:rsid w:val="00E54EB6"/>
    <w:rsid w:val="00E55E5B"/>
    <w:rsid w:val="00E56DEB"/>
    <w:rsid w:val="00E571E1"/>
    <w:rsid w:val="00E5760B"/>
    <w:rsid w:val="00E57EED"/>
    <w:rsid w:val="00E6083B"/>
    <w:rsid w:val="00E61318"/>
    <w:rsid w:val="00E626A1"/>
    <w:rsid w:val="00E62AC5"/>
    <w:rsid w:val="00E62E16"/>
    <w:rsid w:val="00E63267"/>
    <w:rsid w:val="00E65890"/>
    <w:rsid w:val="00E65ACE"/>
    <w:rsid w:val="00E65BFC"/>
    <w:rsid w:val="00E65D74"/>
    <w:rsid w:val="00E6621B"/>
    <w:rsid w:val="00E66767"/>
    <w:rsid w:val="00E67900"/>
    <w:rsid w:val="00E67E3A"/>
    <w:rsid w:val="00E7092A"/>
    <w:rsid w:val="00E7114E"/>
    <w:rsid w:val="00E72192"/>
    <w:rsid w:val="00E72437"/>
    <w:rsid w:val="00E7337E"/>
    <w:rsid w:val="00E73F11"/>
    <w:rsid w:val="00E74163"/>
    <w:rsid w:val="00E74B50"/>
    <w:rsid w:val="00E75220"/>
    <w:rsid w:val="00E7550B"/>
    <w:rsid w:val="00E7569F"/>
    <w:rsid w:val="00E769C7"/>
    <w:rsid w:val="00E77FDA"/>
    <w:rsid w:val="00E808DF"/>
    <w:rsid w:val="00E80C3B"/>
    <w:rsid w:val="00E80C6A"/>
    <w:rsid w:val="00E814AB"/>
    <w:rsid w:val="00E8257D"/>
    <w:rsid w:val="00E829BD"/>
    <w:rsid w:val="00E8393B"/>
    <w:rsid w:val="00E845EA"/>
    <w:rsid w:val="00E847B7"/>
    <w:rsid w:val="00E84FB7"/>
    <w:rsid w:val="00E854E6"/>
    <w:rsid w:val="00E86E6E"/>
    <w:rsid w:val="00E87A07"/>
    <w:rsid w:val="00E87BD6"/>
    <w:rsid w:val="00E909FD"/>
    <w:rsid w:val="00E90C7C"/>
    <w:rsid w:val="00E913CA"/>
    <w:rsid w:val="00E92D61"/>
    <w:rsid w:val="00E95728"/>
    <w:rsid w:val="00E967D5"/>
    <w:rsid w:val="00E968D9"/>
    <w:rsid w:val="00E96B32"/>
    <w:rsid w:val="00E96C57"/>
    <w:rsid w:val="00E9722B"/>
    <w:rsid w:val="00E97484"/>
    <w:rsid w:val="00E97649"/>
    <w:rsid w:val="00E97865"/>
    <w:rsid w:val="00E97EFF"/>
    <w:rsid w:val="00EA0722"/>
    <w:rsid w:val="00EA0983"/>
    <w:rsid w:val="00EA0C4C"/>
    <w:rsid w:val="00EA0D93"/>
    <w:rsid w:val="00EA1707"/>
    <w:rsid w:val="00EA191D"/>
    <w:rsid w:val="00EA1B92"/>
    <w:rsid w:val="00EA223E"/>
    <w:rsid w:val="00EA267D"/>
    <w:rsid w:val="00EA2E32"/>
    <w:rsid w:val="00EA32BD"/>
    <w:rsid w:val="00EA34A8"/>
    <w:rsid w:val="00EA374F"/>
    <w:rsid w:val="00EA3E64"/>
    <w:rsid w:val="00EA4013"/>
    <w:rsid w:val="00EA42F2"/>
    <w:rsid w:val="00EA44A5"/>
    <w:rsid w:val="00EA57E3"/>
    <w:rsid w:val="00EA593F"/>
    <w:rsid w:val="00EA5CFE"/>
    <w:rsid w:val="00EA60C3"/>
    <w:rsid w:val="00EA7D20"/>
    <w:rsid w:val="00EB08C6"/>
    <w:rsid w:val="00EB1CA0"/>
    <w:rsid w:val="00EB1E18"/>
    <w:rsid w:val="00EB266D"/>
    <w:rsid w:val="00EB2AB1"/>
    <w:rsid w:val="00EB2B71"/>
    <w:rsid w:val="00EB2D2A"/>
    <w:rsid w:val="00EB2F1D"/>
    <w:rsid w:val="00EB3E11"/>
    <w:rsid w:val="00EB3EE9"/>
    <w:rsid w:val="00EB3F38"/>
    <w:rsid w:val="00EB4AE6"/>
    <w:rsid w:val="00EB4EC5"/>
    <w:rsid w:val="00EB52A2"/>
    <w:rsid w:val="00EB5A2C"/>
    <w:rsid w:val="00EB60B3"/>
    <w:rsid w:val="00EB6F68"/>
    <w:rsid w:val="00EB71BF"/>
    <w:rsid w:val="00EB7816"/>
    <w:rsid w:val="00EC06F6"/>
    <w:rsid w:val="00EC09B5"/>
    <w:rsid w:val="00EC1694"/>
    <w:rsid w:val="00EC1FF1"/>
    <w:rsid w:val="00EC2E8F"/>
    <w:rsid w:val="00EC2FE2"/>
    <w:rsid w:val="00EC3235"/>
    <w:rsid w:val="00EC3521"/>
    <w:rsid w:val="00EC3A81"/>
    <w:rsid w:val="00EC5F4E"/>
    <w:rsid w:val="00EC637C"/>
    <w:rsid w:val="00EC7677"/>
    <w:rsid w:val="00ED006A"/>
    <w:rsid w:val="00ED0173"/>
    <w:rsid w:val="00ED235C"/>
    <w:rsid w:val="00ED2C3E"/>
    <w:rsid w:val="00ED44A6"/>
    <w:rsid w:val="00ED49C8"/>
    <w:rsid w:val="00ED4FB6"/>
    <w:rsid w:val="00ED684F"/>
    <w:rsid w:val="00ED6991"/>
    <w:rsid w:val="00ED7C86"/>
    <w:rsid w:val="00ED7F3A"/>
    <w:rsid w:val="00EE15B2"/>
    <w:rsid w:val="00EE1C46"/>
    <w:rsid w:val="00EE246C"/>
    <w:rsid w:val="00EE25F2"/>
    <w:rsid w:val="00EE25F6"/>
    <w:rsid w:val="00EE277B"/>
    <w:rsid w:val="00EE3027"/>
    <w:rsid w:val="00EE3574"/>
    <w:rsid w:val="00EE4313"/>
    <w:rsid w:val="00EE455F"/>
    <w:rsid w:val="00EE5231"/>
    <w:rsid w:val="00EE5308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1F9A"/>
    <w:rsid w:val="00EF22F3"/>
    <w:rsid w:val="00EF23EE"/>
    <w:rsid w:val="00EF2694"/>
    <w:rsid w:val="00EF2F93"/>
    <w:rsid w:val="00EF3109"/>
    <w:rsid w:val="00EF36B2"/>
    <w:rsid w:val="00EF4406"/>
    <w:rsid w:val="00EF505A"/>
    <w:rsid w:val="00EF5249"/>
    <w:rsid w:val="00EF58AA"/>
    <w:rsid w:val="00EF600D"/>
    <w:rsid w:val="00EF610F"/>
    <w:rsid w:val="00EF735C"/>
    <w:rsid w:val="00EF753D"/>
    <w:rsid w:val="00EF7E34"/>
    <w:rsid w:val="00EF7FB0"/>
    <w:rsid w:val="00F00835"/>
    <w:rsid w:val="00F00DBD"/>
    <w:rsid w:val="00F01015"/>
    <w:rsid w:val="00F01941"/>
    <w:rsid w:val="00F0233B"/>
    <w:rsid w:val="00F027FC"/>
    <w:rsid w:val="00F03162"/>
    <w:rsid w:val="00F03DC8"/>
    <w:rsid w:val="00F042BD"/>
    <w:rsid w:val="00F0437E"/>
    <w:rsid w:val="00F044DC"/>
    <w:rsid w:val="00F04E85"/>
    <w:rsid w:val="00F05B64"/>
    <w:rsid w:val="00F0602C"/>
    <w:rsid w:val="00F067C7"/>
    <w:rsid w:val="00F06C5F"/>
    <w:rsid w:val="00F1032C"/>
    <w:rsid w:val="00F10B36"/>
    <w:rsid w:val="00F11C83"/>
    <w:rsid w:val="00F1201E"/>
    <w:rsid w:val="00F1259E"/>
    <w:rsid w:val="00F13C5F"/>
    <w:rsid w:val="00F13F51"/>
    <w:rsid w:val="00F14362"/>
    <w:rsid w:val="00F147DB"/>
    <w:rsid w:val="00F149CF"/>
    <w:rsid w:val="00F15451"/>
    <w:rsid w:val="00F16408"/>
    <w:rsid w:val="00F16581"/>
    <w:rsid w:val="00F16969"/>
    <w:rsid w:val="00F16A28"/>
    <w:rsid w:val="00F16A4A"/>
    <w:rsid w:val="00F17012"/>
    <w:rsid w:val="00F2000C"/>
    <w:rsid w:val="00F206AB"/>
    <w:rsid w:val="00F20A4B"/>
    <w:rsid w:val="00F20B0B"/>
    <w:rsid w:val="00F20B3F"/>
    <w:rsid w:val="00F21A32"/>
    <w:rsid w:val="00F2327A"/>
    <w:rsid w:val="00F2395F"/>
    <w:rsid w:val="00F239CD"/>
    <w:rsid w:val="00F23B5F"/>
    <w:rsid w:val="00F24FDE"/>
    <w:rsid w:val="00F2537F"/>
    <w:rsid w:val="00F25C12"/>
    <w:rsid w:val="00F25CC0"/>
    <w:rsid w:val="00F27E79"/>
    <w:rsid w:val="00F3042F"/>
    <w:rsid w:val="00F30CEF"/>
    <w:rsid w:val="00F32038"/>
    <w:rsid w:val="00F32442"/>
    <w:rsid w:val="00F329A6"/>
    <w:rsid w:val="00F32B73"/>
    <w:rsid w:val="00F32CA7"/>
    <w:rsid w:val="00F330C1"/>
    <w:rsid w:val="00F332E9"/>
    <w:rsid w:val="00F34089"/>
    <w:rsid w:val="00F35D62"/>
    <w:rsid w:val="00F35F4B"/>
    <w:rsid w:val="00F3604A"/>
    <w:rsid w:val="00F36E49"/>
    <w:rsid w:val="00F37398"/>
    <w:rsid w:val="00F3763D"/>
    <w:rsid w:val="00F37CA3"/>
    <w:rsid w:val="00F4028F"/>
    <w:rsid w:val="00F40F24"/>
    <w:rsid w:val="00F4206B"/>
    <w:rsid w:val="00F427BA"/>
    <w:rsid w:val="00F42B71"/>
    <w:rsid w:val="00F47373"/>
    <w:rsid w:val="00F47E42"/>
    <w:rsid w:val="00F512FD"/>
    <w:rsid w:val="00F52A12"/>
    <w:rsid w:val="00F52D73"/>
    <w:rsid w:val="00F53CD0"/>
    <w:rsid w:val="00F5431E"/>
    <w:rsid w:val="00F55341"/>
    <w:rsid w:val="00F5543C"/>
    <w:rsid w:val="00F558E9"/>
    <w:rsid w:val="00F5593B"/>
    <w:rsid w:val="00F55EB2"/>
    <w:rsid w:val="00F605AC"/>
    <w:rsid w:val="00F6100B"/>
    <w:rsid w:val="00F61157"/>
    <w:rsid w:val="00F61217"/>
    <w:rsid w:val="00F61567"/>
    <w:rsid w:val="00F6168A"/>
    <w:rsid w:val="00F61A0D"/>
    <w:rsid w:val="00F6251D"/>
    <w:rsid w:val="00F625B3"/>
    <w:rsid w:val="00F625FD"/>
    <w:rsid w:val="00F62C4D"/>
    <w:rsid w:val="00F632C3"/>
    <w:rsid w:val="00F636FA"/>
    <w:rsid w:val="00F63EA1"/>
    <w:rsid w:val="00F65F91"/>
    <w:rsid w:val="00F6601E"/>
    <w:rsid w:val="00F6606A"/>
    <w:rsid w:val="00F661D7"/>
    <w:rsid w:val="00F664E9"/>
    <w:rsid w:val="00F66564"/>
    <w:rsid w:val="00F669D8"/>
    <w:rsid w:val="00F700E5"/>
    <w:rsid w:val="00F70E24"/>
    <w:rsid w:val="00F71AE4"/>
    <w:rsid w:val="00F723D5"/>
    <w:rsid w:val="00F74A33"/>
    <w:rsid w:val="00F75223"/>
    <w:rsid w:val="00F75971"/>
    <w:rsid w:val="00F7602F"/>
    <w:rsid w:val="00F77B31"/>
    <w:rsid w:val="00F80096"/>
    <w:rsid w:val="00F81217"/>
    <w:rsid w:val="00F81B1E"/>
    <w:rsid w:val="00F81E28"/>
    <w:rsid w:val="00F822EC"/>
    <w:rsid w:val="00F82542"/>
    <w:rsid w:val="00F8282A"/>
    <w:rsid w:val="00F83FB0"/>
    <w:rsid w:val="00F849B2"/>
    <w:rsid w:val="00F85AA2"/>
    <w:rsid w:val="00F862BE"/>
    <w:rsid w:val="00F86FA4"/>
    <w:rsid w:val="00F87494"/>
    <w:rsid w:val="00F9016B"/>
    <w:rsid w:val="00F90429"/>
    <w:rsid w:val="00F91721"/>
    <w:rsid w:val="00F91F60"/>
    <w:rsid w:val="00F936F8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C8D"/>
    <w:rsid w:val="00FB1DC5"/>
    <w:rsid w:val="00FB225A"/>
    <w:rsid w:val="00FB23BB"/>
    <w:rsid w:val="00FB268A"/>
    <w:rsid w:val="00FB2CAB"/>
    <w:rsid w:val="00FB2D7D"/>
    <w:rsid w:val="00FB2F8C"/>
    <w:rsid w:val="00FB312F"/>
    <w:rsid w:val="00FB31C1"/>
    <w:rsid w:val="00FB31D5"/>
    <w:rsid w:val="00FB3465"/>
    <w:rsid w:val="00FB416A"/>
    <w:rsid w:val="00FB4D1F"/>
    <w:rsid w:val="00FB57EA"/>
    <w:rsid w:val="00FB6A8D"/>
    <w:rsid w:val="00FB6B6B"/>
    <w:rsid w:val="00FB6CC6"/>
    <w:rsid w:val="00FC0078"/>
    <w:rsid w:val="00FC0112"/>
    <w:rsid w:val="00FC0CCB"/>
    <w:rsid w:val="00FC0F01"/>
    <w:rsid w:val="00FC3409"/>
    <w:rsid w:val="00FC3CA0"/>
    <w:rsid w:val="00FC4080"/>
    <w:rsid w:val="00FC5022"/>
    <w:rsid w:val="00FC524B"/>
    <w:rsid w:val="00FC598E"/>
    <w:rsid w:val="00FC599D"/>
    <w:rsid w:val="00FC5F18"/>
    <w:rsid w:val="00FC626E"/>
    <w:rsid w:val="00FC70B9"/>
    <w:rsid w:val="00FC70FA"/>
    <w:rsid w:val="00FC771A"/>
    <w:rsid w:val="00FD02D6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05CF"/>
    <w:rsid w:val="00FE1F0D"/>
    <w:rsid w:val="00FE20FB"/>
    <w:rsid w:val="00FE2A09"/>
    <w:rsid w:val="00FE2B83"/>
    <w:rsid w:val="00FE35DB"/>
    <w:rsid w:val="00FE39D1"/>
    <w:rsid w:val="00FE7356"/>
    <w:rsid w:val="00FE74C1"/>
    <w:rsid w:val="00FE7B41"/>
    <w:rsid w:val="00FF0014"/>
    <w:rsid w:val="00FF0299"/>
    <w:rsid w:val="00FF0ABD"/>
    <w:rsid w:val="00FF10AC"/>
    <w:rsid w:val="00FF13E5"/>
    <w:rsid w:val="00FF1587"/>
    <w:rsid w:val="00FF185A"/>
    <w:rsid w:val="00FF1CBF"/>
    <w:rsid w:val="00FF1CE5"/>
    <w:rsid w:val="00FF27A5"/>
    <w:rsid w:val="00FF35C3"/>
    <w:rsid w:val="00FF4F6C"/>
    <w:rsid w:val="00FF5400"/>
    <w:rsid w:val="00FF5C22"/>
    <w:rsid w:val="00FF5F84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3647D0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36DF9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142055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4466CC9-D700-4F90-99F4-2985D5D59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F152D2-B7B8-4F39-824F-61F1EA3903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E35457-DBB5-4C89-9269-22ED88EAD5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5110E3-D965-43FC-86DA-7BA5F77BBA6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1575</TotalTime>
  <Pages>3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Nattawadee, Mekuntong</cp:lastModifiedBy>
  <cp:revision>173</cp:revision>
  <cp:lastPrinted>2025-08-13T04:23:00Z</cp:lastPrinted>
  <dcterms:created xsi:type="dcterms:W3CDTF">2023-10-24T08:34:00Z</dcterms:created>
  <dcterms:modified xsi:type="dcterms:W3CDTF">2026-05-07T12:39:00Z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