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32E9F" w14:textId="4608B583" w:rsidR="004C264D" w:rsidRPr="009013CB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9013CB" w:rsidRDefault="004C264D" w:rsidP="00592E5E">
      <w:pPr>
        <w:pStyle w:val="IndexHeading1"/>
        <w:tabs>
          <w:tab w:val="left" w:pos="2070"/>
        </w:tabs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0C4F72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0C4F72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0C4F7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Pr="000C4F72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0C4F7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0C4F72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0C4F72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0C4F72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0C4F7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388B933" w14:textId="00187F6F" w:rsidR="000C4F72" w:rsidRPr="000C4F72" w:rsidRDefault="000C4F72" w:rsidP="000C4F7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9D1629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0C4F72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0C208527" w14:textId="1BE99AE8" w:rsidR="00E27464" w:rsidRPr="000C4F72" w:rsidRDefault="000C4F72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6</w:t>
      </w:r>
      <w:r w:rsidR="00E27464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060DA1" w:rsidRPr="000C4F72">
        <w:rPr>
          <w:rFonts w:asciiTheme="majorBidi" w:hAnsiTheme="majorBidi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4355423" w14:textId="50BD6BA9" w:rsidR="00A038DA" w:rsidRPr="000C4F72" w:rsidRDefault="000C4F72" w:rsidP="00A038DA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7</w:t>
      </w:r>
      <w:r w:rsidR="002965EB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 w:rsidRPr="000C4F7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79091E2" w14:textId="373A0A5D" w:rsidR="00A038DA" w:rsidRPr="000C4F72" w:rsidRDefault="000C4F72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A038DA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                  </w:t>
      </w:r>
      <w:r w:rsidR="00A038DA" w:rsidRPr="000C4F7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038DA" w:rsidRPr="000C4F72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B1D427" w14:textId="77777777" w:rsidR="00BE7333" w:rsidRPr="009013CB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9013C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22"/>
          <w:szCs w:val="22"/>
        </w:rPr>
        <w:br w:type="page"/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013C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9013C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2633E499" w:rsidR="00982385" w:rsidRPr="009013C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9013CB">
        <w:rPr>
          <w:rFonts w:asciiTheme="majorBidi" w:hAnsiTheme="majorBidi" w:cstheme="majorBidi"/>
          <w:sz w:val="30"/>
          <w:szCs w:val="30"/>
          <w:cs/>
        </w:rPr>
        <w:t>นี้</w:t>
      </w:r>
      <w:r w:rsidRPr="009013C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013CB">
        <w:rPr>
          <w:rFonts w:asciiTheme="majorBidi" w:hAnsiTheme="majorBidi" w:cstheme="majorBidi"/>
          <w:sz w:val="30"/>
          <w:szCs w:val="30"/>
          <w:cs/>
        </w:rPr>
        <w:t>คณะ</w:t>
      </w:r>
      <w:r w:rsidRPr="009013C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F72E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25F69" w:rsidRPr="000F72E6">
        <w:rPr>
          <w:rFonts w:asciiTheme="majorBidi" w:hAnsiTheme="majorBidi" w:cstheme="majorBidi"/>
          <w:sz w:val="30"/>
          <w:szCs w:val="30"/>
        </w:rPr>
        <w:t xml:space="preserve"> </w:t>
      </w:r>
      <w:r w:rsidR="003D5413">
        <w:rPr>
          <w:rFonts w:asciiTheme="majorBidi" w:hAnsiTheme="majorBidi" w:cstheme="majorBidi"/>
          <w:sz w:val="30"/>
          <w:szCs w:val="30"/>
        </w:rPr>
        <w:t>15</w:t>
      </w:r>
      <w:r w:rsidR="00B97259">
        <w:rPr>
          <w:rFonts w:asciiTheme="majorBidi" w:hAnsiTheme="majorBidi" w:cstheme="majorBidi"/>
          <w:sz w:val="30"/>
          <w:szCs w:val="30"/>
        </w:rPr>
        <w:t xml:space="preserve"> </w:t>
      </w:r>
      <w:r w:rsidR="002D308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7422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22D2">
        <w:rPr>
          <w:rFonts w:asciiTheme="majorBidi" w:hAnsiTheme="majorBidi" w:cstheme="majorBidi"/>
          <w:sz w:val="30"/>
          <w:szCs w:val="30"/>
        </w:rPr>
        <w:t>256</w:t>
      </w:r>
      <w:r w:rsidR="002D308A">
        <w:rPr>
          <w:rFonts w:asciiTheme="majorBidi" w:hAnsiTheme="majorBidi" w:cstheme="majorBidi"/>
          <w:sz w:val="30"/>
          <w:szCs w:val="30"/>
        </w:rPr>
        <w:t>9</w:t>
      </w:r>
    </w:p>
    <w:p w14:paraId="67CCDF49" w14:textId="77777777" w:rsidR="00C31E08" w:rsidRPr="009013C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9013CB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9013CB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7B005005" w:rsidR="005F0C7C" w:rsidRPr="00860DD9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013CB">
        <w:rPr>
          <w:rFonts w:asciiTheme="majorBidi" w:hAnsiTheme="majorBidi" w:cstheme="majorBidi"/>
          <w:sz w:val="30"/>
          <w:szCs w:val="30"/>
        </w:rPr>
        <w:t xml:space="preserve">34 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15D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39F9" w:rsidRPr="009013CB">
        <w:rPr>
          <w:rFonts w:asciiTheme="majorBidi" w:hAnsiTheme="majorBidi" w:cstheme="majorBidi"/>
          <w:sz w:val="30"/>
          <w:szCs w:val="30"/>
        </w:rPr>
        <w:br/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5A70" w:rsidRPr="009013CB">
        <w:rPr>
          <w:rFonts w:asciiTheme="majorBidi" w:hAnsiTheme="majorBidi" w:cstheme="majorBidi"/>
          <w:sz w:val="30"/>
          <w:szCs w:val="30"/>
        </w:rPr>
        <w:t>256</w:t>
      </w:r>
      <w:r w:rsidR="00860DD9">
        <w:rPr>
          <w:rFonts w:asciiTheme="majorBidi" w:hAnsiTheme="majorBidi" w:cstheme="majorBidi"/>
          <w:sz w:val="30"/>
          <w:szCs w:val="30"/>
        </w:rPr>
        <w:t>8</w:t>
      </w:r>
    </w:p>
    <w:p w14:paraId="1E7C1712" w14:textId="77777777" w:rsidR="00063612" w:rsidRPr="009013CB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78CF767E" w:rsidR="005F0C7C" w:rsidRPr="009013CB" w:rsidRDefault="005F0C7C" w:rsidP="006138A8">
      <w:pPr>
        <w:tabs>
          <w:tab w:val="left" w:pos="936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13C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 w:rsidRPr="009013CB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013CB">
        <w:rPr>
          <w:rFonts w:asciiTheme="majorBidi" w:hAnsiTheme="majorBidi" w:cstheme="majorBidi"/>
          <w:bCs/>
          <w:sz w:val="30"/>
          <w:szCs w:val="30"/>
        </w:rPr>
        <w:t>31</w:t>
      </w:r>
      <w:r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 w:rsidRPr="009013CB">
        <w:rPr>
          <w:rFonts w:asciiTheme="majorBidi" w:hAnsiTheme="majorBidi" w:cstheme="majorBidi"/>
          <w:bCs/>
          <w:sz w:val="30"/>
          <w:szCs w:val="30"/>
        </w:rPr>
        <w:t>256</w:t>
      </w:r>
      <w:r w:rsidR="00860DD9">
        <w:rPr>
          <w:rFonts w:asciiTheme="majorBidi" w:hAnsiTheme="majorBidi" w:cstheme="majorBidi"/>
          <w:bCs/>
          <w:sz w:val="30"/>
          <w:szCs w:val="30"/>
        </w:rPr>
        <w:t>8</w:t>
      </w:r>
    </w:p>
    <w:p w14:paraId="6C32D346" w14:textId="1B1201B1" w:rsidR="00024D7C" w:rsidRPr="009013C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9013CB" w:rsidRDefault="008F39F9" w:rsidP="006138A8">
      <w:pPr>
        <w:pStyle w:val="BodyText2"/>
        <w:tabs>
          <w:tab w:val="left" w:pos="540"/>
          <w:tab w:val="left" w:pos="1710"/>
          <w:tab w:val="left" w:pos="1800"/>
          <w:tab w:val="left" w:pos="207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E6F564" w14:textId="77777777" w:rsidR="00B07A23" w:rsidRPr="009013CB" w:rsidRDefault="00B07A23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98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233"/>
        <w:gridCol w:w="1082"/>
        <w:gridCol w:w="236"/>
        <w:gridCol w:w="1069"/>
        <w:gridCol w:w="11"/>
        <w:gridCol w:w="242"/>
        <w:gridCol w:w="1071"/>
        <w:gridCol w:w="236"/>
        <w:gridCol w:w="1118"/>
      </w:tblGrid>
      <w:tr w:rsidR="006C265F" w:rsidRPr="009013CB" w14:paraId="095CFD88" w14:textId="77777777" w:rsidTr="00DA2C71">
        <w:trPr>
          <w:tblHeader/>
        </w:trPr>
        <w:tc>
          <w:tcPr>
            <w:tcW w:w="2276" w:type="pct"/>
          </w:tcPr>
          <w:p w14:paraId="27452F47" w14:textId="6CCEFB9C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4" w:type="pct"/>
            <w:gridSpan w:val="3"/>
          </w:tcPr>
          <w:p w14:paraId="24338A44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</w:tcPr>
          <w:p w14:paraId="684C1384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49958D5D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65F" w:rsidRPr="009013CB" w14:paraId="2F3623D8" w14:textId="77777777" w:rsidTr="00DA2C71">
        <w:trPr>
          <w:tblHeader/>
        </w:trPr>
        <w:tc>
          <w:tcPr>
            <w:tcW w:w="2276" w:type="pct"/>
          </w:tcPr>
          <w:p w14:paraId="4F770E97" w14:textId="582E2FAC" w:rsidR="006C265F" w:rsidRPr="009013CB" w:rsidRDefault="00860DD9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14:paraId="25779BF0" w14:textId="608E4FFB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78A5FAEF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2989E3C" w14:textId="4D0D437A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03FB1D92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AA1F3D" w14:textId="5DA1F0CB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407D3FA7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FB101" w14:textId="0CC17B61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C265F" w:rsidRPr="009013CB" w14:paraId="23DC6DB1" w14:textId="77777777" w:rsidTr="00927361">
        <w:trPr>
          <w:tblHeader/>
        </w:trPr>
        <w:tc>
          <w:tcPr>
            <w:tcW w:w="2276" w:type="pct"/>
          </w:tcPr>
          <w:p w14:paraId="4B09DCF3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4" w:type="pct"/>
            <w:gridSpan w:val="8"/>
          </w:tcPr>
          <w:p w14:paraId="546E3B0E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65F" w:rsidRPr="009013CB" w14:paraId="749D23E8" w14:textId="77777777" w:rsidTr="00DA2C71">
        <w:tc>
          <w:tcPr>
            <w:tcW w:w="2276" w:type="pct"/>
          </w:tcPr>
          <w:p w14:paraId="5A68DE77" w14:textId="77777777" w:rsidR="006C265F" w:rsidRPr="009013CB" w:rsidRDefault="006C265F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บริษัทใหญ่ของกลุ่มบริษัท</w:t>
            </w:r>
          </w:p>
        </w:tc>
        <w:tc>
          <w:tcPr>
            <w:tcW w:w="582" w:type="pct"/>
          </w:tcPr>
          <w:p w14:paraId="042B59CB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207D11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F6AB11F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B19B1BB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C400A3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15965C6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DA240D0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C4C" w:rsidRPr="009013CB" w14:paraId="26110463" w14:textId="77777777" w:rsidTr="00DA2C71">
        <w:tc>
          <w:tcPr>
            <w:tcW w:w="2276" w:type="pct"/>
          </w:tcPr>
          <w:p w14:paraId="4B776BE6" w14:textId="77777777" w:rsidR="00125C4C" w:rsidRPr="009013CB" w:rsidRDefault="00125C4C" w:rsidP="0012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3F7330B2" w14:textId="35A27309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3,162</w:t>
            </w:r>
          </w:p>
        </w:tc>
        <w:tc>
          <w:tcPr>
            <w:tcW w:w="127" w:type="pct"/>
          </w:tcPr>
          <w:p w14:paraId="411FE3D9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F74C4BC" w14:textId="52D6528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  <w:tc>
          <w:tcPr>
            <w:tcW w:w="130" w:type="pct"/>
          </w:tcPr>
          <w:p w14:paraId="3DAC5662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7AD1A2" w14:textId="4586F178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3,162</w:t>
            </w:r>
          </w:p>
        </w:tc>
        <w:tc>
          <w:tcPr>
            <w:tcW w:w="127" w:type="pct"/>
          </w:tcPr>
          <w:p w14:paraId="5DC8FA22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230D2BB" w14:textId="066F8386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</w:tr>
      <w:tr w:rsidR="00125C4C" w:rsidRPr="009013CB" w14:paraId="0D271BA8" w14:textId="77777777" w:rsidTr="00DA2C71">
        <w:tc>
          <w:tcPr>
            <w:tcW w:w="2276" w:type="pct"/>
          </w:tcPr>
          <w:p w14:paraId="75E20322" w14:textId="77777777" w:rsidR="00125C4C" w:rsidRPr="009013CB" w:rsidRDefault="00125C4C" w:rsidP="0012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A9F36E5" w14:textId="3839B7D6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1,902</w:t>
            </w:r>
          </w:p>
        </w:tc>
        <w:tc>
          <w:tcPr>
            <w:tcW w:w="127" w:type="pct"/>
          </w:tcPr>
          <w:p w14:paraId="4909DFA9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AD62299" w14:textId="53572620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4,020</w:t>
            </w:r>
          </w:p>
        </w:tc>
        <w:tc>
          <w:tcPr>
            <w:tcW w:w="130" w:type="pct"/>
          </w:tcPr>
          <w:p w14:paraId="23FA1702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516FE2" w14:textId="64EA5565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1,902</w:t>
            </w:r>
          </w:p>
        </w:tc>
        <w:tc>
          <w:tcPr>
            <w:tcW w:w="127" w:type="pct"/>
          </w:tcPr>
          <w:p w14:paraId="6B3E07DE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C0B686" w14:textId="72A84AEC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4,020</w:t>
            </w:r>
          </w:p>
        </w:tc>
      </w:tr>
      <w:tr w:rsidR="006C265F" w:rsidRPr="009013CB" w14:paraId="30514777" w14:textId="77777777" w:rsidTr="00DA2C71">
        <w:tc>
          <w:tcPr>
            <w:tcW w:w="2276" w:type="pct"/>
          </w:tcPr>
          <w:p w14:paraId="352C2D49" w14:textId="77777777" w:rsidR="00CC4052" w:rsidRDefault="00CC4052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bookmarkStart w:id="0" w:name="_Hlk212249881"/>
          </w:p>
          <w:p w14:paraId="6B330BA0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1A3769D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AA5BC64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184A16E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CE377F3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5C9CDE3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3FEEC27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05CC1DE" w14:textId="77777777" w:rsidR="000249AD" w:rsidRPr="009013CB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71862036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18EAB2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1948FAF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FD0C2FA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26D4C43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B785230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61F5DDF7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0"/>
      <w:tr w:rsidR="006C265F" w:rsidRPr="009013CB" w14:paraId="726EA168" w14:textId="77777777" w:rsidTr="00DA2C71">
        <w:tc>
          <w:tcPr>
            <w:tcW w:w="2276" w:type="pct"/>
          </w:tcPr>
          <w:p w14:paraId="588501B9" w14:textId="77777777" w:rsidR="006C265F" w:rsidRPr="009013CB" w:rsidRDefault="006C265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82" w:type="pct"/>
          </w:tcPr>
          <w:p w14:paraId="01A006D4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332A6B7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932A10E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26599517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B968B3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F2709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D661B2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C4C" w:rsidRPr="009013CB" w14:paraId="289E5A84" w14:textId="77777777" w:rsidTr="00DA2C71">
        <w:tc>
          <w:tcPr>
            <w:tcW w:w="2276" w:type="pct"/>
          </w:tcPr>
          <w:p w14:paraId="19331862" w14:textId="77777777" w:rsidR="00125C4C" w:rsidRPr="009013CB" w:rsidRDefault="00125C4C" w:rsidP="0012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583B15FB" w14:textId="10DC3238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DC728BB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C727304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DB31548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4420CD" w14:textId="31FE9843" w:rsidR="00125C4C" w:rsidRPr="009013CB" w:rsidRDefault="00FC3313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C3313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127" w:type="pct"/>
          </w:tcPr>
          <w:p w14:paraId="22AB5AC6" w14:textId="77777777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2C632FA" w14:textId="4D8DCC2A" w:rsidR="00125C4C" w:rsidRPr="009013CB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</w:tr>
      <w:tr w:rsidR="00125C4C" w:rsidRPr="009013CB" w14:paraId="7A8FE82F" w14:textId="77777777" w:rsidTr="00DA2C71">
        <w:tc>
          <w:tcPr>
            <w:tcW w:w="2276" w:type="pct"/>
          </w:tcPr>
          <w:p w14:paraId="5E034E8C" w14:textId="77777777" w:rsidR="00125C4C" w:rsidRPr="003C2206" w:rsidRDefault="00125C4C" w:rsidP="0012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3FE92D79" w14:textId="6A7F4723" w:rsidR="00125C4C" w:rsidRPr="003C2206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8241E9" w14:textId="77777777" w:rsidR="00125C4C" w:rsidRPr="003C2206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7327885E" w14:textId="77777777" w:rsidR="00125C4C" w:rsidRPr="003C2206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A780BF" w14:textId="77777777" w:rsidR="00125C4C" w:rsidRPr="003C2206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B03104F" w14:textId="331EFD97" w:rsidR="00125C4C" w:rsidRPr="003C2206" w:rsidRDefault="00CC4052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C2206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27" w:type="pct"/>
          </w:tcPr>
          <w:p w14:paraId="0F954FEA" w14:textId="77777777" w:rsidR="00125C4C" w:rsidRPr="003C2206" w:rsidRDefault="00125C4C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2773BC" w14:textId="2D46F0D8" w:rsidR="00125C4C" w:rsidRPr="003C2206" w:rsidRDefault="00FC3313" w:rsidP="00125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9D47C1" w:rsidRPr="003C2206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9D47C1" w:rsidRPr="009013CB" w14:paraId="2B540A97" w14:textId="77777777" w:rsidTr="00DA2C71">
        <w:tc>
          <w:tcPr>
            <w:tcW w:w="2276" w:type="pct"/>
          </w:tcPr>
          <w:p w14:paraId="59C06F1D" w14:textId="0185576F" w:rsidR="009D47C1" w:rsidRPr="003C2206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46738513" w14:textId="3DA55963" w:rsidR="009D47C1" w:rsidRPr="003C2206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8C50610" w14:textId="77777777" w:rsidR="009D47C1" w:rsidRPr="003C2206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19867DB0" w14:textId="0B63076E" w:rsidR="009D47C1" w:rsidRPr="003C2206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9095AA" w14:textId="77777777" w:rsidR="009D47C1" w:rsidRPr="003C2206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0CA7498" w14:textId="545CCA6E" w:rsidR="009D47C1" w:rsidRPr="003C2206" w:rsidRDefault="003C2206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27" w:type="pct"/>
          </w:tcPr>
          <w:p w14:paraId="51E7E341" w14:textId="77777777" w:rsidR="009D47C1" w:rsidRPr="003C2206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060E01" w14:textId="7C163AB8" w:rsidR="009D47C1" w:rsidRPr="003C2206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9D47C1" w:rsidRPr="009013CB" w14:paraId="3878DAA7" w14:textId="77777777" w:rsidTr="00DA2C71">
        <w:tc>
          <w:tcPr>
            <w:tcW w:w="2276" w:type="pct"/>
          </w:tcPr>
          <w:p w14:paraId="4C444DB5" w14:textId="77777777" w:rsidR="009D47C1" w:rsidRPr="00BB1D5E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73660552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E72290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5D25A6E2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8800B44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333CD70B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0128255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211EDFB5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47C1" w:rsidRPr="009013CB" w14:paraId="513DE19A" w14:textId="77777777" w:rsidTr="00DA2C71">
        <w:tc>
          <w:tcPr>
            <w:tcW w:w="2276" w:type="pct"/>
          </w:tcPr>
          <w:p w14:paraId="4FB52A15" w14:textId="0FF284FF" w:rsidR="009D47C1" w:rsidRPr="009013CB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41C3D7E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A70111E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384D9FF7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4FE8825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3B9BCE0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078F9127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29C04C5A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47C1" w:rsidRPr="009013CB" w14:paraId="4CFD55DE" w14:textId="77777777" w:rsidTr="00DA2C71">
        <w:tc>
          <w:tcPr>
            <w:tcW w:w="2276" w:type="pct"/>
          </w:tcPr>
          <w:p w14:paraId="4E04A0AB" w14:textId="725C1D61" w:rsidR="009D47C1" w:rsidRPr="009013CB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294A427" w14:textId="5CF70993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18,078</w:t>
            </w:r>
          </w:p>
        </w:tc>
        <w:tc>
          <w:tcPr>
            <w:tcW w:w="127" w:type="pct"/>
          </w:tcPr>
          <w:p w14:paraId="3B6A3274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41E4E26" w14:textId="06987B02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26,443</w:t>
            </w:r>
          </w:p>
        </w:tc>
        <w:tc>
          <w:tcPr>
            <w:tcW w:w="130" w:type="pct"/>
          </w:tcPr>
          <w:p w14:paraId="49A908FB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CA64B7" w14:textId="12A6968D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17,628</w:t>
            </w:r>
          </w:p>
        </w:tc>
        <w:tc>
          <w:tcPr>
            <w:tcW w:w="127" w:type="pct"/>
          </w:tcPr>
          <w:p w14:paraId="1386B107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142066D" w14:textId="0B64C713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26,374</w:t>
            </w:r>
          </w:p>
        </w:tc>
      </w:tr>
      <w:tr w:rsidR="009D47C1" w:rsidRPr="009013CB" w14:paraId="1767C85A" w14:textId="77777777" w:rsidTr="00DA2C71">
        <w:tc>
          <w:tcPr>
            <w:tcW w:w="2276" w:type="pct"/>
          </w:tcPr>
          <w:p w14:paraId="2DD4106C" w14:textId="07458464" w:rsidR="009D47C1" w:rsidRPr="009013CB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3B86D2DB" w14:textId="66DBB2A4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1,383</w:t>
            </w:r>
          </w:p>
        </w:tc>
        <w:tc>
          <w:tcPr>
            <w:tcW w:w="127" w:type="pct"/>
          </w:tcPr>
          <w:p w14:paraId="3E53EA4F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450AEDE" w14:textId="65436DCE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  <w:tc>
          <w:tcPr>
            <w:tcW w:w="130" w:type="pct"/>
          </w:tcPr>
          <w:p w14:paraId="16515025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7C5895" w14:textId="431F19E1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1,383</w:t>
            </w:r>
          </w:p>
        </w:tc>
        <w:tc>
          <w:tcPr>
            <w:tcW w:w="127" w:type="pct"/>
          </w:tcPr>
          <w:p w14:paraId="655F2E5C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F825E49" w14:textId="11692C58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</w:tr>
      <w:tr w:rsidR="009D47C1" w:rsidRPr="009013CB" w14:paraId="16A17A6D" w14:textId="77777777" w:rsidTr="00DA2C71">
        <w:tc>
          <w:tcPr>
            <w:tcW w:w="2276" w:type="pct"/>
          </w:tcPr>
          <w:p w14:paraId="4F4E964B" w14:textId="6CAB195B" w:rsidR="009D47C1" w:rsidRPr="009013CB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14E8AB7E" w14:textId="408EDD00" w:rsidR="009D47C1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07B7FF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C2A8674" w14:textId="443BE19F" w:rsidR="009D47C1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7501A8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CD6B10" w14:textId="5BC8D06C" w:rsidR="009D47C1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54CF0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254C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CF0">
              <w:rPr>
                <w:rFonts w:asciiTheme="majorBidi" w:hAnsiTheme="majorBidi" w:cs="Angsana New"/>
                <w:sz w:val="30"/>
                <w:szCs w:val="30"/>
                <w:cs/>
              </w:rPr>
              <w:t>500</w:t>
            </w:r>
          </w:p>
        </w:tc>
        <w:tc>
          <w:tcPr>
            <w:tcW w:w="127" w:type="pct"/>
          </w:tcPr>
          <w:p w14:paraId="00912746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B9C4F77" w14:textId="48638619" w:rsidR="009D47C1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47C1" w:rsidRPr="009013CB" w14:paraId="470E7271" w14:textId="77777777" w:rsidTr="00DA2C71">
        <w:tc>
          <w:tcPr>
            <w:tcW w:w="2276" w:type="pct"/>
          </w:tcPr>
          <w:p w14:paraId="54F08B4A" w14:textId="76167300" w:rsidR="009D47C1" w:rsidRPr="009013CB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B1C853A" w14:textId="73E6731D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B68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127" w:type="pct"/>
          </w:tcPr>
          <w:p w14:paraId="002FD8C4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69B90BF" w14:textId="0BF98EBB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30" w:type="pct"/>
          </w:tcPr>
          <w:p w14:paraId="590CDC68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D707505" w14:textId="6EAA5D9B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B68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127" w:type="pct"/>
          </w:tcPr>
          <w:p w14:paraId="3E462898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49018A7" w14:textId="2FDCECF5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</w:tr>
      <w:tr w:rsidR="009D47C1" w:rsidRPr="009013CB" w14:paraId="100865EB" w14:textId="77777777" w:rsidTr="00DA2C71">
        <w:tc>
          <w:tcPr>
            <w:tcW w:w="2276" w:type="pct"/>
          </w:tcPr>
          <w:p w14:paraId="18080380" w14:textId="77777777" w:rsidR="009D47C1" w:rsidRPr="009013CB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067B0AAA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954C1F9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3A2395D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17F5857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D6CB3E3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1E3DBA60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4123A89D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47C1" w:rsidRPr="009013CB" w14:paraId="7707404E" w14:textId="77777777" w:rsidTr="00DA2C71">
        <w:tc>
          <w:tcPr>
            <w:tcW w:w="2276" w:type="pct"/>
          </w:tcPr>
          <w:p w14:paraId="0DAE9F0A" w14:textId="3D6FDD16" w:rsidR="009D47C1" w:rsidRPr="00CC4052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C40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7F1806F7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7D024BF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71E8655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91447A5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3A0D3379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77C7B15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6D8A8B19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47C1" w:rsidRPr="009013CB" w14:paraId="7D92DFD4" w14:textId="77777777" w:rsidTr="00DA2C71">
        <w:tc>
          <w:tcPr>
            <w:tcW w:w="2276" w:type="pct"/>
          </w:tcPr>
          <w:p w14:paraId="6C3AE4D9" w14:textId="0D8B1BC7" w:rsidR="009D47C1" w:rsidRPr="00CC4052" w:rsidRDefault="009D47C1" w:rsidP="009D4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405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C40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2A6A440E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9C1A43A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4C6286D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09B1E4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FA5EEE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18A7E7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FEE21C8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47C1" w:rsidRPr="009013CB" w14:paraId="03E22D68" w14:textId="77777777" w:rsidTr="00DA2C71">
        <w:tc>
          <w:tcPr>
            <w:tcW w:w="2276" w:type="pct"/>
          </w:tcPr>
          <w:p w14:paraId="06A1B09F" w14:textId="41823242" w:rsidR="009D47C1" w:rsidRPr="007F2263" w:rsidRDefault="009D47C1" w:rsidP="009D47C1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040166C2" w14:textId="39475CF7" w:rsidR="009D47C1" w:rsidRPr="007F2263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127" w:type="pct"/>
          </w:tcPr>
          <w:p w14:paraId="44CFCD49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30334D2" w14:textId="287F4779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2,656</w:t>
            </w:r>
          </w:p>
        </w:tc>
        <w:tc>
          <w:tcPr>
            <w:tcW w:w="130" w:type="pct"/>
          </w:tcPr>
          <w:p w14:paraId="5D0E4B2E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671D53" w14:textId="5D18A65B" w:rsidR="009D47C1" w:rsidRPr="00CC4052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27" w:type="pct"/>
          </w:tcPr>
          <w:p w14:paraId="76DCA50F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9B51B3A" w14:textId="7F6B6BBB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  <w:tr w:rsidR="009D47C1" w:rsidRPr="009013CB" w14:paraId="600F8AF1" w14:textId="77777777" w:rsidTr="00DA2C71">
        <w:tc>
          <w:tcPr>
            <w:tcW w:w="2276" w:type="pct"/>
          </w:tcPr>
          <w:p w14:paraId="16F49E24" w14:textId="3747960A" w:rsidR="009D47C1" w:rsidRPr="007F2263" w:rsidRDefault="009D47C1" w:rsidP="009D47C1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16376C3" w14:textId="3BB3DF12" w:rsidR="009D47C1" w:rsidRPr="007F2263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27" w:type="pct"/>
          </w:tcPr>
          <w:p w14:paraId="1FCFECB6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06B8BBBE" w14:textId="48AF8CCF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30" w:type="pct"/>
          </w:tcPr>
          <w:p w14:paraId="78070F48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1E24441" w14:textId="775DDD75" w:rsidR="009D47C1" w:rsidRPr="00CC4052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27" w:type="pct"/>
          </w:tcPr>
          <w:p w14:paraId="20613846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CB893EB" w14:textId="3E6F9EAC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9D47C1" w:rsidRPr="009013CB" w14:paraId="2283C5E6" w14:textId="77777777" w:rsidTr="00DA2C71">
        <w:tc>
          <w:tcPr>
            <w:tcW w:w="2276" w:type="pct"/>
          </w:tcPr>
          <w:p w14:paraId="4F5220F5" w14:textId="6A5420F8" w:rsidR="009D47C1" w:rsidRPr="007F2263" w:rsidRDefault="009D47C1" w:rsidP="009D47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F2263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CC735F1" w14:textId="43007FA5" w:rsidR="009D47C1" w:rsidRPr="007F2263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</w:rPr>
              <w:t>2,597</w:t>
            </w:r>
          </w:p>
        </w:tc>
        <w:tc>
          <w:tcPr>
            <w:tcW w:w="127" w:type="pct"/>
          </w:tcPr>
          <w:p w14:paraId="216D1759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257F08" w14:textId="1FD00335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2,786</w:t>
            </w:r>
          </w:p>
        </w:tc>
        <w:tc>
          <w:tcPr>
            <w:tcW w:w="130" w:type="pct"/>
          </w:tcPr>
          <w:p w14:paraId="46873D9B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D534C22" w14:textId="27381DC1" w:rsidR="009D47C1" w:rsidRPr="00CC4052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27" w:type="pct"/>
          </w:tcPr>
          <w:p w14:paraId="0F9C929D" w14:textId="77777777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4B157D9" w14:textId="01A0A18C" w:rsidR="009D47C1" w:rsidRPr="009013CB" w:rsidRDefault="009D47C1" w:rsidP="009D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</w:tr>
    </w:tbl>
    <w:p w14:paraId="3E3C3524" w14:textId="51EF03BE" w:rsidR="00233730" w:rsidRDefault="00233730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674AFC9F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67F8C21A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74539437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  <w:cs/>
        </w:rPr>
      </w:pPr>
    </w:p>
    <w:p w14:paraId="0C1C96B1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550F9C6F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0A61F0A1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74AF0440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5E6EFD62" w14:textId="77777777" w:rsidR="00FC3313" w:rsidRDefault="00FC3313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3F8FCF11" w14:textId="77777777" w:rsidR="00E032D2" w:rsidRDefault="00E032D2" w:rsidP="0025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14:paraId="4261D5A2" w14:textId="77777777" w:rsidR="00254CF0" w:rsidRDefault="00254CF0" w:rsidP="0025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169"/>
        <w:gridCol w:w="1110"/>
        <w:gridCol w:w="236"/>
        <w:gridCol w:w="11"/>
        <w:gridCol w:w="1103"/>
        <w:gridCol w:w="272"/>
        <w:gridCol w:w="1079"/>
        <w:gridCol w:w="272"/>
        <w:gridCol w:w="22"/>
        <w:gridCol w:w="1056"/>
      </w:tblGrid>
      <w:tr w:rsidR="00BB3A61" w:rsidRPr="009013CB" w14:paraId="7B2F734C" w14:textId="77777777" w:rsidTr="002B4BCE">
        <w:trPr>
          <w:tblHeader/>
        </w:trPr>
        <w:tc>
          <w:tcPr>
            <w:tcW w:w="2234" w:type="pct"/>
          </w:tcPr>
          <w:p w14:paraId="3BF7D18A" w14:textId="77777777" w:rsidR="003D12BA" w:rsidRPr="00035CFE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D2E65C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35CFE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6802C061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2" w:type="pct"/>
            <w:gridSpan w:val="4"/>
          </w:tcPr>
          <w:p w14:paraId="4C9B419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6009" w:rsidRPr="009013CB" w14:paraId="03B402EA" w14:textId="77777777" w:rsidTr="002B4BCE">
        <w:trPr>
          <w:tblHeader/>
        </w:trPr>
        <w:tc>
          <w:tcPr>
            <w:tcW w:w="2234" w:type="pct"/>
          </w:tcPr>
          <w:p w14:paraId="66673513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06C0D85" w14:textId="3FB50DA4" w:rsidR="003D6009" w:rsidRPr="00035CFE" w:rsidRDefault="00860DD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D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DD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6C4F6534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CEA7D71" w14:textId="3DADCE63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ADB3424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166C05A0" w14:textId="1E424F91" w:rsidR="003D6009" w:rsidRPr="00035CFE" w:rsidRDefault="00860DD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D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0DD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8" w:type="pct"/>
            <w:gridSpan w:val="2"/>
          </w:tcPr>
          <w:p w14:paraId="4920759C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D4CBB22" w14:textId="047DAE93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D6009" w:rsidRPr="009013CB" w14:paraId="663DB555" w14:textId="77777777" w:rsidTr="002B4BCE">
        <w:trPr>
          <w:tblHeader/>
        </w:trPr>
        <w:tc>
          <w:tcPr>
            <w:tcW w:w="2234" w:type="pct"/>
          </w:tcPr>
          <w:p w14:paraId="2BE06C5A" w14:textId="789B417D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5C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5" w:type="pct"/>
          </w:tcPr>
          <w:p w14:paraId="5BA98C04" w14:textId="524F7273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126D4EB2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0670C2F5" w14:textId="4CDAD3C5" w:rsidR="003D6009" w:rsidRPr="00035CFE" w:rsidRDefault="00860DD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2EF3DEA3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CB0DE71" w14:textId="4075D0AF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8" w:type="pct"/>
            <w:gridSpan w:val="2"/>
          </w:tcPr>
          <w:p w14:paraId="08527CFB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F915A2F" w14:textId="3CB29B0C" w:rsidR="003D6009" w:rsidRPr="00035CFE" w:rsidRDefault="00860DD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D6009" w:rsidRPr="009013CB" w14:paraId="092D307F" w14:textId="77777777" w:rsidTr="002B4BCE">
        <w:trPr>
          <w:tblHeader/>
        </w:trPr>
        <w:tc>
          <w:tcPr>
            <w:tcW w:w="2234" w:type="pct"/>
          </w:tcPr>
          <w:p w14:paraId="68626C2C" w14:textId="0F085BA4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6" w:type="pct"/>
            <w:gridSpan w:val="9"/>
          </w:tcPr>
          <w:p w14:paraId="22DCBC36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6009" w:rsidRPr="009013CB" w14:paraId="0956CF10" w14:textId="77777777" w:rsidTr="002B4BCE">
        <w:tc>
          <w:tcPr>
            <w:tcW w:w="2234" w:type="pct"/>
          </w:tcPr>
          <w:p w14:paraId="5147DD26" w14:textId="2E6BFF9E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14:paraId="4CFBE6A0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6CB709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5AA992E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C37B90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26814E8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F70111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7F0BB86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0DD9" w:rsidRPr="009013CB" w14:paraId="12F0A090" w14:textId="77777777" w:rsidTr="002B4BCE">
        <w:tc>
          <w:tcPr>
            <w:tcW w:w="2234" w:type="pct"/>
          </w:tcPr>
          <w:p w14:paraId="25AA398D" w14:textId="07557F12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95" w:type="pct"/>
          </w:tcPr>
          <w:p w14:paraId="0E6E9FA8" w14:textId="471F648A" w:rsidR="00860DD9" w:rsidRPr="001C1D61" w:rsidRDefault="00FC3313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 w:rsidRPr="00FC3313"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  <w:tc>
          <w:tcPr>
            <w:tcW w:w="126" w:type="pct"/>
          </w:tcPr>
          <w:p w14:paraId="44EFA3CF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86C0362" w14:textId="3953CFCF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783</w:t>
            </w:r>
          </w:p>
        </w:tc>
        <w:tc>
          <w:tcPr>
            <w:tcW w:w="146" w:type="pct"/>
          </w:tcPr>
          <w:p w14:paraId="22CA8F82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F03DF3" w14:textId="5B89F6EF" w:rsidR="00860DD9" w:rsidRPr="009013CB" w:rsidRDefault="00FC3313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FC3313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146" w:type="pct"/>
          </w:tcPr>
          <w:p w14:paraId="4E85774E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13ED7FB" w14:textId="7033EA5A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783</w:t>
            </w:r>
          </w:p>
        </w:tc>
      </w:tr>
      <w:tr w:rsidR="00860DD9" w:rsidRPr="009013CB" w14:paraId="725F4E9D" w14:textId="77777777" w:rsidTr="002B4BCE">
        <w:trPr>
          <w:trHeight w:hRule="exact" w:val="371"/>
        </w:trPr>
        <w:tc>
          <w:tcPr>
            <w:tcW w:w="2234" w:type="pct"/>
          </w:tcPr>
          <w:p w14:paraId="344C68D7" w14:textId="77777777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725EC03E" w14:textId="633EEEDF" w:rsidR="00860DD9" w:rsidRPr="00826CFA" w:rsidRDefault="00CC4052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14,197</w:t>
            </w:r>
          </w:p>
        </w:tc>
        <w:tc>
          <w:tcPr>
            <w:tcW w:w="126" w:type="pct"/>
          </w:tcPr>
          <w:p w14:paraId="3801F6F2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E6B7576" w14:textId="4DDBDC48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220</w:t>
            </w:r>
          </w:p>
        </w:tc>
        <w:tc>
          <w:tcPr>
            <w:tcW w:w="146" w:type="pct"/>
          </w:tcPr>
          <w:p w14:paraId="3B85F7A6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D7A7599" w14:textId="2F53A32E" w:rsidR="00860DD9" w:rsidRPr="00826CFA" w:rsidRDefault="00CC4052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13,555</w:t>
            </w:r>
          </w:p>
        </w:tc>
        <w:tc>
          <w:tcPr>
            <w:tcW w:w="146" w:type="pct"/>
          </w:tcPr>
          <w:p w14:paraId="7DFE1D55" w14:textId="77777777" w:rsidR="00860DD9" w:rsidRPr="00DD426D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gridSpan w:val="2"/>
          </w:tcPr>
          <w:p w14:paraId="18B85345" w14:textId="60E9BB45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087</w:t>
            </w:r>
          </w:p>
        </w:tc>
      </w:tr>
      <w:tr w:rsidR="00860DD9" w:rsidRPr="009013CB" w14:paraId="25D8F1CE" w14:textId="77777777" w:rsidTr="002B4BCE">
        <w:tc>
          <w:tcPr>
            <w:tcW w:w="2234" w:type="pct"/>
          </w:tcPr>
          <w:p w14:paraId="0C2D3669" w14:textId="118DA74C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2849877E" w:rsidR="00860DD9" w:rsidRPr="00826CFA" w:rsidRDefault="00FC3313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FC33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15,027</w:t>
            </w:r>
          </w:p>
        </w:tc>
        <w:tc>
          <w:tcPr>
            <w:tcW w:w="126" w:type="pct"/>
          </w:tcPr>
          <w:p w14:paraId="6A8C392F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7AC23A" w14:textId="0E378218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003</w:t>
            </w:r>
          </w:p>
        </w:tc>
        <w:tc>
          <w:tcPr>
            <w:tcW w:w="146" w:type="pct"/>
          </w:tcPr>
          <w:p w14:paraId="2079F21B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31B678D3" w:rsidR="00860DD9" w:rsidRPr="00826CFA" w:rsidRDefault="00FC3313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FC33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14,385</w:t>
            </w:r>
          </w:p>
        </w:tc>
        <w:tc>
          <w:tcPr>
            <w:tcW w:w="146" w:type="pct"/>
          </w:tcPr>
          <w:p w14:paraId="030F9A43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B943" w14:textId="134B4B0C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19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870</w:t>
            </w:r>
          </w:p>
        </w:tc>
      </w:tr>
      <w:tr w:rsidR="003D6009" w:rsidRPr="009013CB" w14:paraId="29C5E453" w14:textId="77777777" w:rsidTr="002B4BCE">
        <w:trPr>
          <w:trHeight w:val="60"/>
        </w:trPr>
        <w:tc>
          <w:tcPr>
            <w:tcW w:w="2234" w:type="pct"/>
          </w:tcPr>
          <w:p w14:paraId="7691F936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bookmarkStart w:id="1" w:name="_Hlk212246796"/>
          </w:p>
        </w:tc>
        <w:tc>
          <w:tcPr>
            <w:tcW w:w="595" w:type="pct"/>
          </w:tcPr>
          <w:p w14:paraId="59128A32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" w:type="pct"/>
          </w:tcPr>
          <w:p w14:paraId="374C8A7D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7" w:type="pct"/>
            <w:gridSpan w:val="2"/>
          </w:tcPr>
          <w:p w14:paraId="0E69AD96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0735149C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78" w:type="pct"/>
          </w:tcPr>
          <w:p w14:paraId="1A64523B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15B365B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gridSpan w:val="2"/>
          </w:tcPr>
          <w:p w14:paraId="1E51235A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1"/>
      <w:tr w:rsidR="003D6009" w:rsidRPr="009013CB" w14:paraId="3816C38A" w14:textId="77777777" w:rsidTr="002B4BCE">
        <w:trPr>
          <w:trHeight w:val="60"/>
        </w:trPr>
        <w:tc>
          <w:tcPr>
            <w:tcW w:w="2234" w:type="pct"/>
          </w:tcPr>
          <w:p w14:paraId="34D58CF9" w14:textId="02A0316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7F8DE938" w14:textId="420551BF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2391577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2F91D1E" w14:textId="6337B39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EEC29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816865C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2D4A5F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B8AD4EA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0DD9" w:rsidRPr="009013CB" w14:paraId="5AEF8F1E" w14:textId="77777777" w:rsidTr="002B4BCE">
        <w:trPr>
          <w:trHeight w:val="60"/>
        </w:trPr>
        <w:tc>
          <w:tcPr>
            <w:tcW w:w="2234" w:type="pct"/>
          </w:tcPr>
          <w:p w14:paraId="68973F06" w14:textId="77777777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0D59A75E" w14:textId="039B469B" w:rsidR="00860DD9" w:rsidRPr="00826CFA" w:rsidRDefault="00CC4052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37680FD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43F3A76" w14:textId="446BAE81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B27E75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2AA342E" w14:textId="67BEFE6E" w:rsidR="00860DD9" w:rsidRPr="00826CFA" w:rsidRDefault="00CC4052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1,621</w:t>
            </w:r>
          </w:p>
        </w:tc>
        <w:tc>
          <w:tcPr>
            <w:tcW w:w="146" w:type="pct"/>
          </w:tcPr>
          <w:p w14:paraId="06A0B549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E576CA3" w14:textId="231EA4F9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066</w:t>
            </w:r>
          </w:p>
        </w:tc>
      </w:tr>
      <w:tr w:rsidR="00860DD9" w:rsidRPr="009013CB" w14:paraId="313E5554" w14:textId="77777777" w:rsidTr="002B4BCE">
        <w:tc>
          <w:tcPr>
            <w:tcW w:w="2234" w:type="pct"/>
          </w:tcPr>
          <w:p w14:paraId="33524CF0" w14:textId="77777777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775E6142" w14:textId="2B52BCF8" w:rsidR="00860DD9" w:rsidRPr="00826CFA" w:rsidRDefault="00254CF0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54CF0">
              <w:rPr>
                <w:rFonts w:asciiTheme="majorBidi" w:hAnsiTheme="majorBidi" w:cstheme="majorBidi"/>
                <w:sz w:val="30"/>
                <w:szCs w:val="30"/>
              </w:rPr>
              <w:t>24,445</w:t>
            </w:r>
          </w:p>
        </w:tc>
        <w:tc>
          <w:tcPr>
            <w:tcW w:w="126" w:type="pct"/>
          </w:tcPr>
          <w:p w14:paraId="7AC62B84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F80619D" w14:textId="46522333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,241</w:t>
            </w:r>
          </w:p>
        </w:tc>
        <w:tc>
          <w:tcPr>
            <w:tcW w:w="146" w:type="pct"/>
          </w:tcPr>
          <w:p w14:paraId="1B2D84DA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C4E573E" w14:textId="34399B08" w:rsidR="00860DD9" w:rsidRPr="00826CFA" w:rsidRDefault="00254CF0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54CF0">
              <w:rPr>
                <w:rFonts w:asciiTheme="majorBidi" w:hAnsiTheme="majorBidi" w:cstheme="majorBidi"/>
                <w:sz w:val="30"/>
                <w:szCs w:val="30"/>
              </w:rPr>
              <w:t>24,418</w:t>
            </w:r>
          </w:p>
        </w:tc>
        <w:tc>
          <w:tcPr>
            <w:tcW w:w="146" w:type="pct"/>
          </w:tcPr>
          <w:p w14:paraId="2475BA45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377AD40" w14:textId="7774B78B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,216</w:t>
            </w:r>
          </w:p>
        </w:tc>
      </w:tr>
      <w:tr w:rsidR="00860DD9" w:rsidRPr="009013CB" w14:paraId="178CF938" w14:textId="77777777" w:rsidTr="002B4BCE">
        <w:tc>
          <w:tcPr>
            <w:tcW w:w="2234" w:type="pct"/>
          </w:tcPr>
          <w:p w14:paraId="3F5C52A1" w14:textId="77777777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685AD3C8" w:rsidR="00860DD9" w:rsidRPr="00826CFA" w:rsidRDefault="0033479F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3479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24,445</w:t>
            </w:r>
          </w:p>
        </w:tc>
        <w:tc>
          <w:tcPr>
            <w:tcW w:w="126" w:type="pct"/>
          </w:tcPr>
          <w:p w14:paraId="09F2A478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C3DD3" w14:textId="760D8C5E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,241</w:t>
            </w:r>
          </w:p>
        </w:tc>
        <w:tc>
          <w:tcPr>
            <w:tcW w:w="146" w:type="pct"/>
          </w:tcPr>
          <w:p w14:paraId="50FCA443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23C91FF9" w:rsidR="00860DD9" w:rsidRPr="00826CFA" w:rsidRDefault="0033479F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3479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26,039</w:t>
            </w:r>
          </w:p>
        </w:tc>
        <w:tc>
          <w:tcPr>
            <w:tcW w:w="146" w:type="pct"/>
          </w:tcPr>
          <w:p w14:paraId="5298ACC2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86A90" w14:textId="7AED54AB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,282</w:t>
            </w:r>
          </w:p>
        </w:tc>
      </w:tr>
      <w:tr w:rsidR="00DE0577" w:rsidRPr="009013CB" w14:paraId="713D296B" w14:textId="77777777" w:rsidTr="002B4BCE">
        <w:tc>
          <w:tcPr>
            <w:tcW w:w="2234" w:type="pct"/>
          </w:tcPr>
          <w:p w14:paraId="3C288F29" w14:textId="77777777" w:rsidR="00DE0577" w:rsidRPr="009013CB" w:rsidRDefault="00DE0577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7B08E285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1EE70539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FC02DC1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AA81AFC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0E1FEF2C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7A27123E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gridSpan w:val="2"/>
          </w:tcPr>
          <w:p w14:paraId="47F3DB9E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D6009" w:rsidRPr="009013CB" w14:paraId="4C5EE4C7" w14:textId="77777777" w:rsidTr="002B4BCE">
        <w:tc>
          <w:tcPr>
            <w:tcW w:w="2234" w:type="pct"/>
          </w:tcPr>
          <w:p w14:paraId="4FBF9F5D" w14:textId="626E4141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5" w:type="pct"/>
          </w:tcPr>
          <w:p w14:paraId="055194F2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5CBB972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396005E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98C13B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39DF49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37A7E5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030D4C1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0DD9" w:rsidRPr="009013CB" w14:paraId="62BAB8AF" w14:textId="77777777" w:rsidTr="002B4BCE">
        <w:tc>
          <w:tcPr>
            <w:tcW w:w="2234" w:type="pct"/>
          </w:tcPr>
          <w:p w14:paraId="449E8664" w14:textId="66C75CE4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95" w:type="pct"/>
          </w:tcPr>
          <w:p w14:paraId="10967B07" w14:textId="3F9480BB" w:rsidR="00860DD9" w:rsidRPr="00826CFA" w:rsidRDefault="00CC4052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77FA8711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11C9AF9" w14:textId="093ED9C0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720</w:t>
            </w:r>
          </w:p>
        </w:tc>
        <w:tc>
          <w:tcPr>
            <w:tcW w:w="146" w:type="pct"/>
          </w:tcPr>
          <w:p w14:paraId="21722FC8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49FBFA8" w14:textId="3F1B6CA9" w:rsidR="00860DD9" w:rsidRPr="00826CFA" w:rsidRDefault="00CC4052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F886C1E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FA89DCD" w14:textId="2D630BFA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720</w:t>
            </w:r>
          </w:p>
        </w:tc>
      </w:tr>
      <w:tr w:rsidR="00860DD9" w:rsidRPr="009013CB" w14:paraId="1074C52D" w14:textId="77777777" w:rsidTr="002B4BCE">
        <w:tc>
          <w:tcPr>
            <w:tcW w:w="2234" w:type="pct"/>
          </w:tcPr>
          <w:p w14:paraId="304BEB0A" w14:textId="77777777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B84B3D3" w14:textId="7FF09451" w:rsidR="00860DD9" w:rsidRPr="00826CFA" w:rsidRDefault="007A5DFC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CF393A5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077413A9" w14:textId="2E487429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B22F165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936F9B" w14:textId="2C21B958" w:rsidR="00860DD9" w:rsidRPr="00826CFA" w:rsidRDefault="00FC3313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FC3313">
              <w:rPr>
                <w:rFonts w:asciiTheme="majorBidi" w:hAnsiTheme="majorBidi" w:cstheme="majorBidi"/>
                <w:sz w:val="30"/>
                <w:szCs w:val="30"/>
              </w:rPr>
              <w:t>8,83</w:t>
            </w:r>
            <w:r w:rsidR="009D47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12D64D2" w14:textId="77777777" w:rsidR="00860DD9" w:rsidRPr="0007276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gridSpan w:val="2"/>
          </w:tcPr>
          <w:p w14:paraId="7581D27C" w14:textId="6B88F40E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739</w:t>
            </w:r>
          </w:p>
        </w:tc>
      </w:tr>
      <w:tr w:rsidR="00860DD9" w:rsidRPr="009013CB" w14:paraId="0C17618F" w14:textId="77777777" w:rsidTr="002B4BCE">
        <w:tc>
          <w:tcPr>
            <w:tcW w:w="2234" w:type="pct"/>
          </w:tcPr>
          <w:p w14:paraId="6ABD1900" w14:textId="77777777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21322202" w:rsidR="00860DD9" w:rsidRPr="009013CB" w:rsidRDefault="007A5DFC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6B28FB2D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4A0967FA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60DD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1,720</w:t>
            </w:r>
          </w:p>
        </w:tc>
        <w:tc>
          <w:tcPr>
            <w:tcW w:w="146" w:type="pct"/>
          </w:tcPr>
          <w:p w14:paraId="06A26722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647397F4" w:rsidR="00860DD9" w:rsidRPr="009013CB" w:rsidRDefault="00CC4052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</w:t>
            </w:r>
            <w:r w:rsidR="0007159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83</w:t>
            </w:r>
            <w:r w:rsidR="009D47C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7C3A6AB" w14:textId="5741D045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D9E86" w14:textId="41FE8830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11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459</w:t>
            </w:r>
          </w:p>
        </w:tc>
      </w:tr>
      <w:tr w:rsidR="003D6009" w:rsidRPr="009013CB" w14:paraId="12272451" w14:textId="77777777" w:rsidTr="002B4BCE">
        <w:tc>
          <w:tcPr>
            <w:tcW w:w="2234" w:type="pct"/>
          </w:tcPr>
          <w:p w14:paraId="732A4A69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bookmarkStart w:id="2" w:name="_Hlk212250783"/>
          </w:p>
        </w:tc>
        <w:tc>
          <w:tcPr>
            <w:tcW w:w="595" w:type="pct"/>
          </w:tcPr>
          <w:p w14:paraId="38758878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100133D8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92EAD8D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EC4CA06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4E870CD0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E037017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gridSpan w:val="2"/>
          </w:tcPr>
          <w:p w14:paraId="54EFE4BE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2"/>
      <w:tr w:rsidR="003D6009" w:rsidRPr="00EF20C5" w14:paraId="4B220DF0" w14:textId="77777777" w:rsidTr="002B4BCE">
        <w:tc>
          <w:tcPr>
            <w:tcW w:w="2234" w:type="pct"/>
          </w:tcPr>
          <w:p w14:paraId="5F968FE9" w14:textId="2EF1C94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2E1BC77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ABF262B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122843F3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DC36C5D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20F045" w14:textId="4019F9C1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AE61A8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3E534A9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DFC" w:rsidRPr="009013CB" w14:paraId="083B4754" w14:textId="77777777" w:rsidTr="002B4BCE">
        <w:tc>
          <w:tcPr>
            <w:tcW w:w="2234" w:type="pct"/>
          </w:tcPr>
          <w:p w14:paraId="702E7264" w14:textId="284529EE" w:rsidR="007A5DFC" w:rsidRPr="009013CB" w:rsidRDefault="007A5DFC" w:rsidP="007A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40E75273" w14:textId="40C42DC7" w:rsidR="007A5DFC" w:rsidRPr="00EF20C5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552E3D1" w14:textId="77777777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57FA7AD4" w14:textId="75B8C8B2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46EFCE" w14:textId="77777777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6A950B" w14:textId="2AB7ABC4" w:rsidR="007A5DFC" w:rsidRPr="00D4218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46" w:type="pct"/>
          </w:tcPr>
          <w:p w14:paraId="56E48D5A" w14:textId="77777777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90FA50B" w14:textId="7460EAAC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252</w:t>
            </w:r>
          </w:p>
        </w:tc>
      </w:tr>
      <w:tr w:rsidR="007A5DFC" w:rsidRPr="009013CB" w14:paraId="309D4648" w14:textId="77777777" w:rsidTr="002B4BCE">
        <w:tc>
          <w:tcPr>
            <w:tcW w:w="2234" w:type="pct"/>
          </w:tcPr>
          <w:p w14:paraId="253EF792" w14:textId="148FAE0E" w:rsidR="007A5DFC" w:rsidRPr="009013CB" w:rsidRDefault="007A5DFC" w:rsidP="007A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7BAC5235" w14:textId="1EA4F6AF" w:rsidR="007A5DFC" w:rsidRPr="00D4218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132" w:type="pct"/>
            <w:gridSpan w:val="2"/>
          </w:tcPr>
          <w:p w14:paraId="1CDAC7F9" w14:textId="77777777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3653BB" w14:textId="6AD47D50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482</w:t>
            </w:r>
          </w:p>
        </w:tc>
        <w:tc>
          <w:tcPr>
            <w:tcW w:w="146" w:type="pct"/>
          </w:tcPr>
          <w:p w14:paraId="0F36F039" w14:textId="77777777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AA7287" w14:textId="7D7872B4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146" w:type="pct"/>
          </w:tcPr>
          <w:p w14:paraId="2AF88B3F" w14:textId="77777777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C02C070" w14:textId="3DB14BB8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482</w:t>
            </w:r>
          </w:p>
        </w:tc>
      </w:tr>
      <w:tr w:rsidR="007A5DFC" w:rsidRPr="009013CB" w14:paraId="0DDB93A5" w14:textId="77777777" w:rsidTr="002B4BCE">
        <w:tc>
          <w:tcPr>
            <w:tcW w:w="2234" w:type="pct"/>
          </w:tcPr>
          <w:p w14:paraId="1C9DF779" w14:textId="5097AF7D" w:rsidR="007A5DFC" w:rsidRPr="009013CB" w:rsidRDefault="007A5DFC" w:rsidP="007A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2BA316" w14:textId="15B2367F" w:rsidR="007A5DFC" w:rsidRPr="00DD426D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1,339</w:t>
            </w:r>
          </w:p>
        </w:tc>
        <w:tc>
          <w:tcPr>
            <w:tcW w:w="132" w:type="pct"/>
            <w:gridSpan w:val="2"/>
          </w:tcPr>
          <w:p w14:paraId="6C1C83CB" w14:textId="77777777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CF8E5E1" w14:textId="28182715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482</w:t>
            </w:r>
          </w:p>
        </w:tc>
        <w:tc>
          <w:tcPr>
            <w:tcW w:w="146" w:type="pct"/>
          </w:tcPr>
          <w:p w14:paraId="1397A835" w14:textId="77777777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C1CA6F6" w14:textId="256FAA82" w:rsidR="007A5DFC" w:rsidRPr="00DD426D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1,515</w:t>
            </w:r>
          </w:p>
        </w:tc>
        <w:tc>
          <w:tcPr>
            <w:tcW w:w="146" w:type="pct"/>
          </w:tcPr>
          <w:p w14:paraId="323DFD91" w14:textId="77777777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35611F" w14:textId="3FF5E6D4" w:rsidR="007A5DFC" w:rsidRPr="009013CB" w:rsidRDefault="007A5DFC" w:rsidP="007A5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734</w:t>
            </w:r>
          </w:p>
        </w:tc>
      </w:tr>
    </w:tbl>
    <w:p w14:paraId="3A5B9D65" w14:textId="1B8C6F08" w:rsidR="00233730" w:rsidRDefault="00233730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E4B059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88916A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37704C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405F5B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99DDA1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BE3DA2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D5AE7D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0C626F2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9E230F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8D5CBB" w14:textId="66252725" w:rsidR="00D05D87" w:rsidRPr="009013CB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80C17AC" w14:textId="77777777" w:rsidR="00A87730" w:rsidRPr="009013CB" w:rsidRDefault="00A87730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3B35C" w14:textId="42A51075" w:rsidR="00997875" w:rsidRPr="00652F54" w:rsidRDefault="00D05D87" w:rsidP="00652F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  <w:tab w:val="left" w:pos="6570"/>
          <w:tab w:val="left" w:pos="6660"/>
          <w:tab w:val="left" w:pos="9360"/>
          <w:tab w:val="left" w:pos="9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A5028A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กลุ่มบริษัทมีวงเงินสินเชื่อที่ยังมิได้เบิกใช้เป็นจำนวนเงิน </w:t>
      </w:r>
      <w:r w:rsidR="00F8089F" w:rsidRPr="00A5028A">
        <w:rPr>
          <w:rFonts w:asciiTheme="majorBidi" w:hAnsiTheme="majorBidi" w:cstheme="majorBidi"/>
          <w:sz w:val="30"/>
          <w:szCs w:val="30"/>
        </w:rPr>
        <w:t>129</w:t>
      </w:r>
      <w:r w:rsidR="00202B0E" w:rsidRPr="00A5028A">
        <w:rPr>
          <w:rFonts w:asciiTheme="majorBidi" w:hAnsiTheme="majorBidi" w:cstheme="majorBidi"/>
          <w:sz w:val="30"/>
          <w:szCs w:val="30"/>
        </w:rPr>
        <w:t xml:space="preserve"> </w:t>
      </w:r>
      <w:r w:rsidRPr="00A5028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16B0" w:rsidRPr="00A5028A">
        <w:rPr>
          <w:rFonts w:asciiTheme="majorBidi" w:hAnsiTheme="majorBidi" w:cstheme="majorBidi"/>
          <w:sz w:val="30"/>
          <w:szCs w:val="30"/>
        </w:rPr>
        <w:t xml:space="preserve"> </w:t>
      </w:r>
      <w:r w:rsidR="00014E23" w:rsidRPr="00A5028A">
        <w:rPr>
          <w:rFonts w:asciiTheme="majorBidi" w:hAnsiTheme="majorBidi" w:cstheme="majorBidi"/>
          <w:sz w:val="30"/>
          <w:szCs w:val="30"/>
          <w:cs/>
        </w:rPr>
        <w:t>และ</w:t>
      </w:r>
      <w:r w:rsidRPr="00A5028A">
        <w:rPr>
          <w:rFonts w:asciiTheme="majorBidi" w:hAnsiTheme="majorBidi" w:cstheme="majorBidi"/>
          <w:sz w:val="30"/>
          <w:szCs w:val="30"/>
          <w:cs/>
        </w:rPr>
        <w:t>บ</w:t>
      </w:r>
      <w:r w:rsidR="00014E23" w:rsidRPr="00A5028A">
        <w:rPr>
          <w:rFonts w:asciiTheme="majorBidi" w:hAnsiTheme="majorBidi" w:cstheme="majorBidi"/>
          <w:sz w:val="30"/>
          <w:szCs w:val="30"/>
          <w:cs/>
        </w:rPr>
        <w:t>ริษัทมีวงเงินสินเชื่อที่</w:t>
      </w:r>
      <w:r w:rsidR="003F2895" w:rsidRPr="00A5028A">
        <w:rPr>
          <w:rFonts w:asciiTheme="majorBidi" w:hAnsiTheme="majorBidi" w:cstheme="majorBidi"/>
          <w:sz w:val="30"/>
          <w:szCs w:val="30"/>
          <w:cs/>
        </w:rPr>
        <w:t>ยังมิได้</w:t>
      </w:r>
      <w:r w:rsidR="00014E23" w:rsidRPr="00A5028A">
        <w:rPr>
          <w:rFonts w:asciiTheme="majorBidi" w:hAnsiTheme="majorBidi" w:cstheme="majorBidi"/>
          <w:sz w:val="30"/>
          <w:szCs w:val="30"/>
          <w:cs/>
        </w:rPr>
        <w:t xml:space="preserve">เบิกใช้เป็นจำนวนเงิน </w:t>
      </w:r>
      <w:r w:rsidR="00F8089F" w:rsidRPr="00A5028A">
        <w:rPr>
          <w:rFonts w:asciiTheme="majorBidi" w:hAnsiTheme="majorBidi" w:cstheme="majorBidi"/>
          <w:sz w:val="30"/>
          <w:szCs w:val="30"/>
        </w:rPr>
        <w:t>110</w:t>
      </w:r>
      <w:r w:rsidR="00014E23" w:rsidRPr="00A5028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47E74" w:rsidRPr="00A502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028A">
        <w:rPr>
          <w:rFonts w:asciiTheme="majorBidi" w:hAnsiTheme="majorBidi" w:cstheme="majorBidi"/>
          <w:sz w:val="30"/>
          <w:szCs w:val="30"/>
          <w:cs/>
        </w:rPr>
        <w:t>ซึ่งค้ำประกันโด</w:t>
      </w:r>
      <w:r w:rsidR="00747E74" w:rsidRPr="00A5028A">
        <w:rPr>
          <w:rFonts w:asciiTheme="majorBidi" w:hAnsiTheme="majorBidi" w:cstheme="majorBidi"/>
          <w:sz w:val="30"/>
          <w:szCs w:val="30"/>
          <w:cs/>
        </w:rPr>
        <w:t>ย</w:t>
      </w:r>
      <w:r w:rsidRPr="00A5028A">
        <w:rPr>
          <w:rFonts w:asciiTheme="majorBidi" w:hAnsiTheme="majorBidi" w:cstheme="majorBidi"/>
          <w:sz w:val="30"/>
          <w:szCs w:val="30"/>
          <w:cs/>
        </w:rPr>
        <w:t>ที่ดิน รวมทั้งสิ่งปลูกสร้างที่มีอยู่และที่จะมีขึ้นในอนาคต แล</w:t>
      </w:r>
      <w:r w:rsidR="00DD3EB0" w:rsidRPr="00A5028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A5028A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เครื่องจักรและอุปกรณ์บางส่วนของกลุ่มบริษัทและบริษัท</w:t>
      </w:r>
      <w:r w:rsidR="00C44A2A" w:rsidRPr="00A502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028A">
        <w:rPr>
          <w:rFonts w:asciiTheme="majorBidi" w:hAnsiTheme="majorBidi" w:cstheme="majorBidi"/>
          <w:sz w:val="30"/>
          <w:szCs w:val="30"/>
          <w:cs/>
        </w:rPr>
        <w:t>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616105B2" w14:textId="77777777" w:rsidR="00997875" w:rsidRPr="009013CB" w:rsidRDefault="00997875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C2C6F7" w14:textId="0CE98FC6" w:rsidR="00D05D87" w:rsidRPr="009013CB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 มีดังนี้</w:t>
      </w:r>
    </w:p>
    <w:p w14:paraId="24A9513C" w14:textId="1F07DAF7" w:rsidR="001C1777" w:rsidRPr="009013CB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9013CB" w14:paraId="0C6EF7E7" w14:textId="77777777" w:rsidTr="00AA554A">
        <w:tc>
          <w:tcPr>
            <w:tcW w:w="3969" w:type="dxa"/>
          </w:tcPr>
          <w:p w14:paraId="27214FD2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8D7" w:rsidRPr="009013CB" w14:paraId="28599875" w14:textId="77777777" w:rsidTr="00AA554A">
        <w:tc>
          <w:tcPr>
            <w:tcW w:w="3969" w:type="dxa"/>
          </w:tcPr>
          <w:p w14:paraId="18290D72" w14:textId="77777777" w:rsidR="00C938D7" w:rsidRPr="009013CB" w:rsidRDefault="00C938D7" w:rsidP="00C9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16B6BFF4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38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38D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9" w:type="dxa"/>
          </w:tcPr>
          <w:p w14:paraId="5C6AA3A4" w14:textId="77777777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071A2365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C938D7" w:rsidRPr="009013CB" w:rsidRDefault="00C938D7" w:rsidP="00C9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664DEC9F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38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38D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0CCF377B" w14:textId="77777777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5CD9267F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38D7" w:rsidRPr="009013CB" w14:paraId="011694C2" w14:textId="77777777" w:rsidTr="00AA554A">
        <w:tc>
          <w:tcPr>
            <w:tcW w:w="3969" w:type="dxa"/>
          </w:tcPr>
          <w:p w14:paraId="103A770E" w14:textId="77777777" w:rsidR="00C938D7" w:rsidRPr="009013CB" w:rsidRDefault="00C938D7" w:rsidP="00C9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097C6472" w:rsidR="00C938D7" w:rsidRPr="007422D2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9" w:type="dxa"/>
          </w:tcPr>
          <w:p w14:paraId="53E5E177" w14:textId="77777777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47B02BA9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95979BE" w14:textId="77777777" w:rsidR="00C938D7" w:rsidRPr="009013CB" w:rsidRDefault="00C938D7" w:rsidP="00C9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10E3C946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3B7E122A" w14:textId="77777777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49E86C38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938D7" w:rsidRPr="009013CB" w14:paraId="38DFC728" w14:textId="77777777" w:rsidTr="00AA554A">
        <w:tc>
          <w:tcPr>
            <w:tcW w:w="3969" w:type="dxa"/>
          </w:tcPr>
          <w:p w14:paraId="5A5577F8" w14:textId="77777777" w:rsidR="00C938D7" w:rsidRPr="009013CB" w:rsidRDefault="00C938D7" w:rsidP="00C9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C938D7" w:rsidRPr="009013CB" w:rsidRDefault="00C938D7" w:rsidP="00C9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0CE" w:rsidRPr="009013CB" w14:paraId="10C29837" w14:textId="77777777" w:rsidTr="00AA554A">
        <w:tc>
          <w:tcPr>
            <w:tcW w:w="3969" w:type="dxa"/>
          </w:tcPr>
          <w:p w14:paraId="7BE828E9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1F7441D1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6,216</w:t>
            </w:r>
          </w:p>
        </w:tc>
        <w:tc>
          <w:tcPr>
            <w:tcW w:w="279" w:type="dxa"/>
          </w:tcPr>
          <w:p w14:paraId="20711160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0418B544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6,216</w:t>
            </w:r>
          </w:p>
        </w:tc>
        <w:tc>
          <w:tcPr>
            <w:tcW w:w="261" w:type="dxa"/>
          </w:tcPr>
          <w:p w14:paraId="1CF2A991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222D0C99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  <w:tc>
          <w:tcPr>
            <w:tcW w:w="236" w:type="dxa"/>
          </w:tcPr>
          <w:p w14:paraId="0A9637F5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14599924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</w:tr>
      <w:tr w:rsidR="005C40CE" w:rsidRPr="009013CB" w14:paraId="7CBC3DF5" w14:textId="77777777" w:rsidTr="00AA554A">
        <w:tc>
          <w:tcPr>
            <w:tcW w:w="3969" w:type="dxa"/>
          </w:tcPr>
          <w:p w14:paraId="14561D3F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4A0DA5EC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60,985</w:t>
            </w:r>
          </w:p>
        </w:tc>
        <w:tc>
          <w:tcPr>
            <w:tcW w:w="279" w:type="dxa"/>
          </w:tcPr>
          <w:p w14:paraId="6A8C0E8F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5A2691A8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60,985</w:t>
            </w:r>
          </w:p>
        </w:tc>
        <w:tc>
          <w:tcPr>
            <w:tcW w:w="261" w:type="dxa"/>
          </w:tcPr>
          <w:p w14:paraId="0E111913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354903A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65,560</w:t>
            </w:r>
          </w:p>
        </w:tc>
        <w:tc>
          <w:tcPr>
            <w:tcW w:w="236" w:type="dxa"/>
          </w:tcPr>
          <w:p w14:paraId="117ECB7F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67BB4773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65,560</w:t>
            </w:r>
          </w:p>
        </w:tc>
      </w:tr>
      <w:tr w:rsidR="005C40CE" w:rsidRPr="009013CB" w14:paraId="2C1F9548" w14:textId="77777777" w:rsidTr="00AA554A">
        <w:tc>
          <w:tcPr>
            <w:tcW w:w="3969" w:type="dxa"/>
          </w:tcPr>
          <w:p w14:paraId="5CA1D950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08A33504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79" w:type="dxa"/>
          </w:tcPr>
          <w:p w14:paraId="42B4896B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0CE10791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61" w:type="dxa"/>
          </w:tcPr>
          <w:p w14:paraId="1C50973A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4D1DEEBD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  <w:tc>
          <w:tcPr>
            <w:tcW w:w="236" w:type="dxa"/>
          </w:tcPr>
          <w:p w14:paraId="0247321F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1C12EEA6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</w:tr>
      <w:tr w:rsidR="005C40CE" w:rsidRPr="009013CB" w14:paraId="56E5AEB9" w14:textId="77777777" w:rsidTr="00AA554A">
        <w:tc>
          <w:tcPr>
            <w:tcW w:w="3969" w:type="dxa"/>
          </w:tcPr>
          <w:p w14:paraId="52AEC79D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3DCF3084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104,808</w:t>
            </w:r>
          </w:p>
        </w:tc>
        <w:tc>
          <w:tcPr>
            <w:tcW w:w="279" w:type="dxa"/>
          </w:tcPr>
          <w:p w14:paraId="492F748A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0BF890E0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104,808</w:t>
            </w:r>
          </w:p>
        </w:tc>
        <w:tc>
          <w:tcPr>
            <w:tcW w:w="261" w:type="dxa"/>
          </w:tcPr>
          <w:p w14:paraId="7D52C9FA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105CB708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100,193</w:t>
            </w:r>
          </w:p>
        </w:tc>
        <w:tc>
          <w:tcPr>
            <w:tcW w:w="236" w:type="dxa"/>
          </w:tcPr>
          <w:p w14:paraId="741033C1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2432D870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100,193</w:t>
            </w:r>
          </w:p>
        </w:tc>
      </w:tr>
    </w:tbl>
    <w:p w14:paraId="5B1200C3" w14:textId="77777777" w:rsidR="002D5C67" w:rsidRDefault="002D5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3D98A406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C7CA9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3D93FCA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70F868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68F68752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B230F3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 มีส่วนงานที่รายงานเพียงส่วนงานเดียว</w:t>
      </w:r>
    </w:p>
    <w:p w14:paraId="530CC426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DD8E5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69E4E144" w14:textId="77777777" w:rsidR="002D5C67" w:rsidRDefault="002D5C67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9DF2CB" w14:textId="77777777" w:rsidR="00E032D2" w:rsidRDefault="00E032D2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A12C5B" w14:textId="77777777" w:rsidR="00E032D2" w:rsidRDefault="00E032D2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ED64D8" w14:textId="77777777" w:rsidR="00E032D2" w:rsidRDefault="00E032D2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82E273" w14:textId="77777777" w:rsidR="00E032D2" w:rsidRDefault="00E032D2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5DA148B" w14:textId="5FC3E560" w:rsidR="00D52CC0" w:rsidRPr="00FC2519" w:rsidRDefault="00085901" w:rsidP="00FC2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  <w:r w:rsidR="00E56DEB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917D97F" w14:textId="319EFA5D" w:rsidR="00D52CC0" w:rsidRDefault="00450ECC" w:rsidP="00D5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>
        <w:rPr>
          <w:noProof/>
        </w:rPr>
        <w:drawing>
          <wp:inline distT="0" distB="0" distL="0" distR="0" wp14:anchorId="3AF790FC" wp14:editId="1623D903">
            <wp:extent cx="6099175" cy="3430905"/>
            <wp:effectExtent l="0" t="0" r="0" b="0"/>
            <wp:docPr id="1359050400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050400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43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EA87F" w14:textId="49B98518" w:rsidR="00450ECC" w:rsidRPr="00D52CC0" w:rsidRDefault="00450ECC" w:rsidP="00D5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>
        <w:rPr>
          <w:noProof/>
        </w:rPr>
        <w:drawing>
          <wp:inline distT="0" distB="0" distL="0" distR="0" wp14:anchorId="6D33C355" wp14:editId="68D285D5">
            <wp:extent cx="6099175" cy="3430905"/>
            <wp:effectExtent l="0" t="0" r="0" b="0"/>
            <wp:docPr id="857283377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283377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43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B492A" w14:textId="77777777" w:rsidR="002D5C67" w:rsidRDefault="002D5C67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7D3D15" w14:textId="4B6BD7B7" w:rsidR="002D5C67" w:rsidRDefault="002D5C67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906041" w14:textId="66C2DA12" w:rsidR="00343FE1" w:rsidRDefault="00343FE1" w:rsidP="00C9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C0B4930" w14:textId="77777777" w:rsidR="00FC2519" w:rsidRDefault="00FC2519" w:rsidP="00C9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3424716" w14:textId="5B1F0817" w:rsidR="000C4F72" w:rsidRDefault="000C4F72" w:rsidP="000C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9090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Pr="00343FE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C4F72">
        <w:rPr>
          <w:rFonts w:asciiTheme="majorBidi" w:hAnsiTheme="majorBidi" w:cs="Angsana New" w:hint="cs"/>
          <w:b/>
          <w:bCs/>
          <w:sz w:val="30"/>
          <w:szCs w:val="30"/>
          <w:cs/>
        </w:rPr>
        <w:t>ภาษีเงินได้</w:t>
      </w:r>
    </w:p>
    <w:p w14:paraId="2235BE5A" w14:textId="77777777" w:rsidR="000C4F72" w:rsidRPr="009013CB" w:rsidRDefault="000C4F72" w:rsidP="000C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43B7F" w14:textId="5BFEC412" w:rsidR="000C4F72" w:rsidRPr="009013CB" w:rsidRDefault="000C4F72" w:rsidP="000C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E14">
        <w:rPr>
          <w:rFonts w:asciiTheme="majorBidi" w:hAnsiTheme="majorBidi" w:cstheme="majorBidi"/>
          <w:spacing w:val="-2"/>
          <w:sz w:val="30"/>
          <w:szCs w:val="30"/>
          <w:cs/>
        </w:rPr>
        <w:t>อัตราภาษีเงินได้ที่แท้จริงรวมของกลุ่มบริษัทสำหรับระยะเวลา</w:t>
      </w:r>
      <w:r w:rsidRPr="00483E14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483E1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483E14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483E14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483E14">
        <w:rPr>
          <w:rFonts w:asciiTheme="majorBidi" w:hAnsiTheme="majorBidi" w:cstheme="majorBidi"/>
          <w:spacing w:val="-2"/>
          <w:sz w:val="30"/>
          <w:szCs w:val="30"/>
        </w:rPr>
        <w:t xml:space="preserve"> 2569</w:t>
      </w:r>
      <w:r w:rsidRPr="00483E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คือร้อยละ </w:t>
      </w:r>
      <w:r w:rsidRPr="00483E14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483E14" w:rsidRPr="00483E14">
        <w:rPr>
          <w:rFonts w:asciiTheme="majorBidi" w:hAnsiTheme="majorBidi" w:cstheme="majorBidi"/>
          <w:spacing w:val="-2"/>
          <w:sz w:val="30"/>
          <w:szCs w:val="30"/>
        </w:rPr>
        <w:t>22.6</w:t>
      </w:r>
      <w:r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i/>
          <w:iCs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19.1</w:t>
      </w:r>
      <w:r w:rsidRPr="00E7168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7168F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การเปลี่ยนแปลงในอัตราภาษีเงินได้ที่แท้จริงรวมของกลุ่มบริษัทมีสาเหตุหลักจากบริษัทย่อยมี</w:t>
      </w:r>
      <w:r w:rsidR="00E7168F" w:rsidRPr="00E7168F">
        <w:rPr>
          <w:rFonts w:asciiTheme="majorBidi" w:hAnsiTheme="majorBidi" w:cs="Angsana New" w:hint="cs"/>
          <w:sz w:val="30"/>
          <w:szCs w:val="30"/>
          <w:cs/>
        </w:rPr>
        <w:t>ผลขาดทุนใน</w:t>
      </w:r>
      <w:r w:rsidR="00DF2968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E7168F" w:rsidRPr="00E7168F">
        <w:rPr>
          <w:rFonts w:asciiTheme="majorBidi" w:hAnsiTheme="majorBidi" w:cs="Angsana New" w:hint="cs"/>
          <w:sz w:val="30"/>
          <w:szCs w:val="30"/>
          <w:cs/>
        </w:rPr>
        <w:t xml:space="preserve">ปัจจุบันที่ไม่รับรู้เป็นสินทรัพย์ภาษีเงินได้รอการตัดบัญชี </w:t>
      </w:r>
      <w:r w:rsidRPr="00E7168F">
        <w:rPr>
          <w:rFonts w:asciiTheme="majorBidi" w:hAnsiTheme="majorBidi" w:cstheme="majorBidi"/>
          <w:sz w:val="30"/>
          <w:szCs w:val="30"/>
          <w:cs/>
        </w:rPr>
        <w:t>และ</w:t>
      </w:r>
      <w:r w:rsidRPr="009013CB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อัตราภาษีเงินได้ที่แท้จริงของบริษัทสำหรับรอบระยะเวลา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013CB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2569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 คือร้อยละ </w:t>
      </w:r>
      <w:r>
        <w:rPr>
          <w:rFonts w:asciiTheme="majorBidi" w:hAnsiTheme="majorBidi" w:cstheme="majorBidi"/>
          <w:sz w:val="30"/>
          <w:szCs w:val="30"/>
        </w:rPr>
        <w:t>1.5</w:t>
      </w:r>
      <w:r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i/>
          <w:iCs/>
          <w:sz w:val="30"/>
          <w:szCs w:val="30"/>
        </w:rPr>
        <w:t>(25</w:t>
      </w:r>
      <w:r>
        <w:rPr>
          <w:rFonts w:asciiTheme="majorBidi" w:hAnsiTheme="majorBidi" w:cstheme="majorBidi"/>
          <w:i/>
          <w:iCs/>
          <w:sz w:val="30"/>
          <w:szCs w:val="30"/>
        </w:rPr>
        <w:t>68</w:t>
      </w:r>
      <w:r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>19.5</w:t>
      </w:r>
      <w:r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013C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ของบริษัทมีสาเหตุหลักจากเงินปันผลรับซึ่งได้รับยกเว้นในทางภาษี</w:t>
      </w:r>
    </w:p>
    <w:p w14:paraId="50B8D092" w14:textId="77777777" w:rsidR="000C4F72" w:rsidRDefault="000C4F72" w:rsidP="00776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0507DFC" w14:textId="1978612E" w:rsidR="00E27464" w:rsidRDefault="000C4F72" w:rsidP="00776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9090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343FE1" w:rsidRPr="00343FE1">
        <w:rPr>
          <w:rFonts w:asciiTheme="majorBidi" w:hAnsiTheme="majorBidi" w:cstheme="majorBidi"/>
          <w:b/>
          <w:bCs/>
          <w:sz w:val="30"/>
          <w:szCs w:val="30"/>
        </w:rPr>
        <w:tab/>
      </w:r>
      <w:r w:rsidR="00343FE1" w:rsidRPr="00343FE1">
        <w:rPr>
          <w:rFonts w:asciiTheme="majorBidi" w:hAnsiTheme="majorBidi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729A851" w14:textId="77777777" w:rsidR="00343FE1" w:rsidRPr="009013CB" w:rsidRDefault="00343FE1" w:rsidP="005C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CEE4BFC" w14:textId="77777777" w:rsidR="00343FE1" w:rsidRPr="00754CBA" w:rsidRDefault="00343FE1" w:rsidP="00343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CBA">
        <w:rPr>
          <w:rFonts w:asciiTheme="majorBidi" w:hAnsiTheme="majorBidi" w:cs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54CBA">
        <w:rPr>
          <w:rFonts w:asciiTheme="majorBidi" w:hAnsiTheme="majorBidi" w:cs="Angsana New"/>
          <w:i/>
          <w:iCs/>
          <w:sz w:val="30"/>
          <w:szCs w:val="30"/>
          <w:cs/>
        </w:rPr>
        <w:t xml:space="preserve">   </w:t>
      </w:r>
    </w:p>
    <w:p w14:paraId="649C8231" w14:textId="24B8CA32" w:rsidR="002D5C67" w:rsidRDefault="00343FE1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43FE1">
        <w:rPr>
          <w:rFonts w:asciiTheme="majorBidi" w:hAnsiTheme="majorBidi" w:cs="Angsana New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343F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43FE1">
        <w:rPr>
          <w:rFonts w:asciiTheme="majorBidi" w:hAnsiTheme="majorBidi" w:cs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69A6447D" w14:textId="77777777" w:rsidR="00E032D2" w:rsidRDefault="00E032D2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97F95C2" w14:textId="759D114C" w:rsidR="00D52CC0" w:rsidRDefault="000C4F72" w:rsidP="00D5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D52CC0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52CC0" w:rsidRPr="00D52CC0">
        <w:rPr>
          <w:rFonts w:asciiTheme="majorBidi" w:hAnsiTheme="majorBidi" w:cs="Angsana New"/>
          <w:b/>
          <w:bCs/>
          <w:sz w:val="30"/>
          <w:szCs w:val="30"/>
          <w:cs/>
        </w:rPr>
        <w:t>ภาระ</w:t>
      </w:r>
      <w:r w:rsidR="00D52CC0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18FC9239" w14:textId="77777777" w:rsidR="000C4F72" w:rsidRPr="009013CB" w:rsidRDefault="000C4F72" w:rsidP="00D5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15"/>
        <w:gridCol w:w="243"/>
        <w:gridCol w:w="1443"/>
      </w:tblGrid>
      <w:tr w:rsidR="00D52CC0" w:rsidRPr="009013CB" w14:paraId="05DB0F8C" w14:textId="77777777" w:rsidTr="009E697B">
        <w:tc>
          <w:tcPr>
            <w:tcW w:w="3302" w:type="pct"/>
            <w:vAlign w:val="bottom"/>
          </w:tcPr>
          <w:p w14:paraId="7EA0D74A" w14:textId="77777777" w:rsidR="00D52CC0" w:rsidRPr="009013CB" w:rsidRDefault="00D52CC0" w:rsidP="009E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38D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2569</w:t>
            </w:r>
          </w:p>
        </w:tc>
        <w:tc>
          <w:tcPr>
            <w:tcW w:w="775" w:type="pct"/>
            <w:vAlign w:val="bottom"/>
          </w:tcPr>
          <w:p w14:paraId="7B702B57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193B9362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1D91C3F0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167D8A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2CC0" w:rsidRPr="009013CB" w14:paraId="78D7B514" w14:textId="77777777" w:rsidTr="009E697B">
        <w:tc>
          <w:tcPr>
            <w:tcW w:w="3302" w:type="pct"/>
          </w:tcPr>
          <w:p w14:paraId="3FF01D70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79A638A3" w14:textId="77777777" w:rsidR="00D52CC0" w:rsidRPr="009013CB" w:rsidRDefault="00D52CC0" w:rsidP="009E6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2CC0" w:rsidRPr="009013CB" w14:paraId="6EAA7B07" w14:textId="77777777" w:rsidTr="009E697B">
        <w:tc>
          <w:tcPr>
            <w:tcW w:w="3302" w:type="pct"/>
          </w:tcPr>
          <w:p w14:paraId="064AC7D1" w14:textId="75401AC2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5C40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775" w:type="pct"/>
          </w:tcPr>
          <w:p w14:paraId="7DE040AA" w14:textId="77777777" w:rsidR="00D52CC0" w:rsidRPr="009013CB" w:rsidRDefault="00D52CC0" w:rsidP="009E69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F1DAC40" w14:textId="77777777" w:rsidR="00D52CC0" w:rsidRPr="009013CB" w:rsidRDefault="00D52CC0" w:rsidP="009E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5065DBB4" w14:textId="77777777" w:rsidR="00D52CC0" w:rsidRPr="009013CB" w:rsidRDefault="00D52CC0" w:rsidP="009E697B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CC0" w:rsidRPr="009013CB" w14:paraId="4FDB0BDC" w14:textId="77777777" w:rsidTr="005C40CE">
        <w:tc>
          <w:tcPr>
            <w:tcW w:w="3302" w:type="pct"/>
          </w:tcPr>
          <w:p w14:paraId="1D3EB84D" w14:textId="2611E58F" w:rsidR="00D52CC0" w:rsidRPr="006C45A3" w:rsidRDefault="00450ECC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ECC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450E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50ECC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75" w:type="pct"/>
            <w:tcBorders>
              <w:bottom w:val="double" w:sz="4" w:space="0" w:color="auto"/>
            </w:tcBorders>
            <w:vAlign w:val="bottom"/>
          </w:tcPr>
          <w:p w14:paraId="0A312616" w14:textId="67F8CD15" w:rsidR="00D52CC0" w:rsidRPr="00A55B29" w:rsidRDefault="005C40CE" w:rsidP="009E697B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5B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33" w:type="pct"/>
            <w:vAlign w:val="bottom"/>
          </w:tcPr>
          <w:p w14:paraId="1A8ED1BE" w14:textId="77777777" w:rsidR="00D52CC0" w:rsidRPr="00A55B29" w:rsidRDefault="00D52CC0" w:rsidP="009E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double" w:sz="4" w:space="0" w:color="auto"/>
            </w:tcBorders>
            <w:vAlign w:val="bottom"/>
          </w:tcPr>
          <w:p w14:paraId="74111EE4" w14:textId="4EE08B80" w:rsidR="00D52CC0" w:rsidRPr="00A55B29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B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C40CE" w:rsidRPr="009013CB" w14:paraId="46ED5F8B" w14:textId="77777777" w:rsidTr="005C40CE">
        <w:tc>
          <w:tcPr>
            <w:tcW w:w="3302" w:type="pct"/>
          </w:tcPr>
          <w:p w14:paraId="4B7DCB9A" w14:textId="77777777" w:rsidR="005C40CE" w:rsidRPr="009013CB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  <w:vAlign w:val="bottom"/>
          </w:tcPr>
          <w:p w14:paraId="33F8C2F7" w14:textId="77777777" w:rsidR="005C40CE" w:rsidRPr="00233875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  <w:vAlign w:val="bottom"/>
          </w:tcPr>
          <w:p w14:paraId="695C4669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  <w:vAlign w:val="bottom"/>
          </w:tcPr>
          <w:p w14:paraId="14060B54" w14:textId="77777777" w:rsidR="005C40CE" w:rsidRPr="00DD426D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40CE" w:rsidRPr="009013CB" w14:paraId="0168DCB0" w14:textId="77777777" w:rsidTr="009E697B">
        <w:tc>
          <w:tcPr>
            <w:tcW w:w="3302" w:type="pct"/>
          </w:tcPr>
          <w:p w14:paraId="706EDC3E" w14:textId="356E2205" w:rsidR="005C40CE" w:rsidRPr="009013CB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746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75" w:type="pct"/>
            <w:vAlign w:val="bottom"/>
          </w:tcPr>
          <w:p w14:paraId="68041D79" w14:textId="77777777" w:rsidR="005C40CE" w:rsidRPr="00233875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  <w:vAlign w:val="bottom"/>
          </w:tcPr>
          <w:p w14:paraId="00EB9AFB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69A53180" w14:textId="77777777" w:rsidR="005C40CE" w:rsidRPr="00DD426D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40CE" w:rsidRPr="009013CB" w14:paraId="0CBA7CDD" w14:textId="77777777" w:rsidTr="009E697B">
        <w:tc>
          <w:tcPr>
            <w:tcW w:w="3302" w:type="pct"/>
          </w:tcPr>
          <w:p w14:paraId="2EE6FB12" w14:textId="5D1BDB3A" w:rsidR="005C40CE" w:rsidRPr="009013CB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775" w:type="pct"/>
            <w:vAlign w:val="bottom"/>
          </w:tcPr>
          <w:p w14:paraId="6E3A9EAE" w14:textId="6AA9FE68" w:rsidR="005C40CE" w:rsidRPr="00233875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33" w:type="pct"/>
            <w:vAlign w:val="bottom"/>
          </w:tcPr>
          <w:p w14:paraId="59E666F1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708192B" w14:textId="2068CB53" w:rsidR="005C40CE" w:rsidRPr="00DD426D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</w:tr>
      <w:tr w:rsidR="005C40CE" w:rsidRPr="009013CB" w14:paraId="50CE3F9B" w14:textId="77777777" w:rsidTr="009E697B">
        <w:tc>
          <w:tcPr>
            <w:tcW w:w="3302" w:type="pct"/>
          </w:tcPr>
          <w:p w14:paraId="2162DAA7" w14:textId="77777777" w:rsidR="005C40CE" w:rsidRPr="009013CB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686B0970" w14:textId="4C4AE5D6" w:rsidR="005C40CE" w:rsidRPr="009013CB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1,841</w:t>
            </w:r>
          </w:p>
        </w:tc>
        <w:tc>
          <w:tcPr>
            <w:tcW w:w="133" w:type="pct"/>
            <w:vAlign w:val="bottom"/>
          </w:tcPr>
          <w:p w14:paraId="6D56068B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846022D" w14:textId="05398B95" w:rsidR="005C40CE" w:rsidRPr="00DD426D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1,600</w:t>
            </w:r>
          </w:p>
        </w:tc>
      </w:tr>
      <w:tr w:rsidR="005C40CE" w:rsidRPr="007F1BAC" w14:paraId="1A487AA6" w14:textId="77777777" w:rsidTr="009E697B">
        <w:tc>
          <w:tcPr>
            <w:tcW w:w="3302" w:type="pct"/>
          </w:tcPr>
          <w:p w14:paraId="136AED2F" w14:textId="77777777" w:rsidR="005C40CE" w:rsidRPr="00EF500F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9EFAE" w14:textId="4CAADB64" w:rsidR="005C40CE" w:rsidRPr="005B218D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1,962</w:t>
            </w:r>
          </w:p>
        </w:tc>
        <w:tc>
          <w:tcPr>
            <w:tcW w:w="133" w:type="pct"/>
            <w:vAlign w:val="bottom"/>
          </w:tcPr>
          <w:p w14:paraId="660CA440" w14:textId="77777777" w:rsidR="005C40CE" w:rsidRPr="005B218D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61461" w14:textId="2BB61A91" w:rsidR="005C40CE" w:rsidRPr="0055097A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1,636</w:t>
            </w:r>
          </w:p>
        </w:tc>
      </w:tr>
    </w:tbl>
    <w:p w14:paraId="0AC3532F" w14:textId="16C6421D" w:rsidR="009D1629" w:rsidRDefault="009D1629" w:rsidP="00D52C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E31F69" w14:textId="77777777" w:rsidR="009D1629" w:rsidRDefault="009D1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0A366A" w14:textId="0FC980FD" w:rsidR="00D52CC0" w:rsidRPr="00450ECC" w:rsidRDefault="00D52CC0" w:rsidP="00BB4959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450ECC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ประกันสำหรับการใช้ไฟฟ้าและสถานีน้ำมัน ซึ่งค้ำประกันโดยเงินฝากประจำของกลุ่มบริษัทและบริษัท</w:t>
      </w:r>
      <w:r w:rsidRPr="00450ECC">
        <w:rPr>
          <w:rFonts w:asciiTheme="majorBidi" w:hAnsiTheme="majorBidi" w:cstheme="majorBidi"/>
          <w:sz w:val="30"/>
          <w:szCs w:val="30"/>
          <w:cs/>
        </w:rPr>
        <w:br/>
      </w:r>
      <w:r w:rsidR="00450ECC" w:rsidRPr="00450EC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9D47C1">
        <w:rPr>
          <w:rFonts w:asciiTheme="majorBidi" w:hAnsiTheme="majorBidi" w:cstheme="majorBidi"/>
          <w:sz w:val="30"/>
          <w:szCs w:val="30"/>
        </w:rPr>
        <w:t xml:space="preserve"> 1.84</w:t>
      </w:r>
      <w:r w:rsidR="00450ECC" w:rsidRPr="00450E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ECC" w:rsidRPr="00450EC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17AC9">
        <w:rPr>
          <w:rFonts w:asciiTheme="majorBidi" w:hAnsiTheme="majorBidi" w:cstheme="majorBidi"/>
          <w:sz w:val="30"/>
          <w:szCs w:val="30"/>
        </w:rPr>
        <w:t xml:space="preserve"> </w:t>
      </w:r>
      <w:r w:rsidR="00450ECC" w:rsidRPr="00450EC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D47C1">
        <w:rPr>
          <w:rFonts w:asciiTheme="majorBidi" w:hAnsiTheme="majorBidi" w:cstheme="majorBidi"/>
          <w:sz w:val="30"/>
          <w:szCs w:val="30"/>
        </w:rPr>
        <w:t xml:space="preserve"> 1.60</w:t>
      </w:r>
      <w:r w:rsidR="00450ECC" w:rsidRPr="00450E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ECC" w:rsidRPr="002A761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50ECC" w:rsidRPr="00450EC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50ECC" w:rsidRPr="00450ECC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="00450ECC" w:rsidRPr="00450ECC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50E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(หมายเหตุข้อ </w:t>
      </w:r>
      <w:r w:rsidRPr="00450E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450EC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DD656C1" w14:textId="7C597AD0" w:rsidR="00D52CC0" w:rsidRPr="009013CB" w:rsidRDefault="00617AC9" w:rsidP="00D52C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FF2FFE7" w14:textId="6EA35202" w:rsidR="00776138" w:rsidRPr="00654502" w:rsidRDefault="00D52CC0" w:rsidP="00654502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E032D2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Pr="00E032D2">
        <w:rPr>
          <w:rFonts w:asciiTheme="majorBidi" w:hAnsiTheme="majorBidi" w:cstheme="majorBidi"/>
          <w:sz w:val="30"/>
          <w:szCs w:val="30"/>
        </w:rPr>
        <w:br/>
      </w:r>
      <w:r w:rsidR="00450EC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50ECC">
        <w:rPr>
          <w:rFonts w:asciiTheme="majorBidi" w:hAnsiTheme="majorBidi" w:cstheme="majorBidi"/>
          <w:sz w:val="30"/>
          <w:szCs w:val="30"/>
        </w:rPr>
        <w:t xml:space="preserve">160,000 </w:t>
      </w:r>
      <w:r w:rsidR="00450ECC">
        <w:rPr>
          <w:rFonts w:asciiTheme="majorBidi" w:hAnsiTheme="majorBidi" w:cstheme="majorBidi" w:hint="cs"/>
          <w:sz w:val="30"/>
          <w:szCs w:val="30"/>
          <w:cs/>
        </w:rPr>
        <w:t xml:space="preserve">ดอลล่าร์สหรัฐ </w:t>
      </w:r>
      <w:r w:rsidRPr="00E032D2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</w:t>
      </w:r>
      <w:r w:rsidR="00450EC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50ECC">
        <w:rPr>
          <w:rFonts w:asciiTheme="majorBidi" w:hAnsiTheme="majorBidi" w:cstheme="majorBidi"/>
          <w:sz w:val="30"/>
          <w:szCs w:val="30"/>
        </w:rPr>
        <w:t xml:space="preserve">4.38 </w:t>
      </w:r>
      <w:r w:rsidR="00450EC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032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32D2">
        <w:rPr>
          <w:rFonts w:asciiTheme="majorBidi" w:hAnsiTheme="majorBidi" w:cstheme="majorBidi"/>
          <w:i/>
          <w:iCs/>
          <w:sz w:val="30"/>
          <w:szCs w:val="30"/>
          <w:cs/>
        </w:rPr>
        <w:t>(หมายเหตุข้อ</w:t>
      </w:r>
      <w:r w:rsidRPr="00E032D2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E032D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40D6883" w14:textId="77777777" w:rsidR="00654502" w:rsidRPr="00654502" w:rsidRDefault="00654502" w:rsidP="0065450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9E849" w14:textId="2FEEEF27" w:rsidR="00450ECC" w:rsidRPr="00617AC9" w:rsidRDefault="00617AC9" w:rsidP="00617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50ECC" w:rsidRPr="00617AC9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06413055" w14:textId="77777777" w:rsidR="00450ECC" w:rsidRDefault="00450ECC" w:rsidP="00450ECC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3BC32F07" w14:textId="50E8F672" w:rsidR="00FC2519" w:rsidRPr="00FC2519" w:rsidRDefault="00FC2519" w:rsidP="00FC2519">
      <w:pPr>
        <w:pStyle w:val="a"/>
        <w:ind w:left="540"/>
        <w:jc w:val="thaiDistribute"/>
        <w:rPr>
          <w:rFonts w:ascii="Angsana New" w:hAnsi="Angsana New"/>
          <w:lang w:val="en-US"/>
        </w:rPr>
      </w:pPr>
      <w:r w:rsidRPr="00FC2519">
        <w:rPr>
          <w:rFonts w:ascii="Angsana New" w:hAnsi="Angsana New" w:cs="Angsana New" w:hint="cs"/>
          <w:cs/>
          <w:lang w:val="en-US"/>
        </w:rPr>
        <w:t>ในการประชุมสามัญประจำปีของผู้ถือหุ้นของบริษัทเมื</w:t>
      </w:r>
      <w:r>
        <w:rPr>
          <w:rFonts w:ascii="Angsana New" w:hAnsi="Angsana New" w:cs="Angsana New" w:hint="cs"/>
          <w:cs/>
          <w:lang w:val="en-US"/>
        </w:rPr>
        <w:t xml:space="preserve">่อวันที่ </w:t>
      </w:r>
      <w:r>
        <w:rPr>
          <w:rFonts w:ascii="Angsana New" w:hAnsi="Angsana New" w:cs="Angsana New"/>
          <w:lang w:val="en-US"/>
        </w:rPr>
        <w:t xml:space="preserve">28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>
        <w:rPr>
          <w:rFonts w:ascii="Angsana New" w:hAnsi="Angsana New" w:cs="Angsana New"/>
          <w:lang w:val="en-US"/>
        </w:rPr>
        <w:t xml:space="preserve">2569 </w:t>
      </w:r>
      <w:r w:rsidR="00D14174">
        <w:rPr>
          <w:rFonts w:ascii="Angsana New" w:hAnsi="Angsana New" w:cs="Angsana New" w:hint="cs"/>
          <w:cs/>
          <w:lang w:val="en-US"/>
        </w:rPr>
        <w:t>ผู้</w:t>
      </w:r>
      <w:r w:rsidRPr="00FC2519">
        <w:rPr>
          <w:rFonts w:ascii="Angsana New" w:hAnsi="Angsana New" w:cs="Angsana New" w:hint="cs"/>
          <w:cs/>
          <w:lang w:val="en-US"/>
        </w:rPr>
        <w:t>ถือหุ้นมีมติอนุมัติการจัดสรร</w:t>
      </w:r>
      <w:r>
        <w:rPr>
          <w:rFonts w:ascii="Angsana New" w:hAnsi="Angsana New" w:cs="Angsana New" w:hint="cs"/>
          <w:cs/>
          <w:lang w:val="en-US"/>
        </w:rPr>
        <w:t>กำไร</w:t>
      </w:r>
      <w:r w:rsidR="004129E5">
        <w:rPr>
          <w:rFonts w:ascii="Angsana New" w:hAnsi="Angsana New" w:cs="Angsana New" w:hint="cs"/>
          <w:cs/>
          <w:lang w:val="en-US"/>
        </w:rPr>
        <w:t xml:space="preserve">สำหรับปี </w:t>
      </w:r>
      <w:r w:rsidR="004129E5">
        <w:rPr>
          <w:rFonts w:ascii="Angsana New" w:hAnsi="Angsana New" w:cs="Angsana New"/>
          <w:lang w:val="en-US"/>
        </w:rPr>
        <w:t xml:space="preserve">2568 </w:t>
      </w:r>
      <w:r>
        <w:rPr>
          <w:rFonts w:ascii="Angsana New" w:hAnsi="Angsana New" w:cs="Angsana New" w:hint="cs"/>
          <w:cs/>
          <w:lang w:val="en-US"/>
        </w:rPr>
        <w:t>เป็นเงินปันผลในอัตราหุ้นละ</w:t>
      </w:r>
      <w:r w:rsidR="009D47C1">
        <w:rPr>
          <w:rFonts w:ascii="Angsana New" w:hAnsi="Angsana New" w:cs="Angsana New"/>
          <w:lang w:val="en-US"/>
        </w:rPr>
        <w:t xml:space="preserve"> 0.035</w:t>
      </w:r>
      <w:r>
        <w:rPr>
          <w:rFonts w:ascii="Angsana New" w:hAnsi="Angsana New" w:cs="Angsana New"/>
          <w:lang w:val="en-US"/>
        </w:rPr>
        <w:t xml:space="preserve"> </w:t>
      </w:r>
      <w:r w:rsidRPr="00FC2519">
        <w:rPr>
          <w:rFonts w:ascii="Angsana New" w:hAnsi="Angsana New" w:cs="Angsana New" w:hint="cs"/>
          <w:cs/>
          <w:lang w:val="en-US"/>
        </w:rPr>
        <w:t>บาท</w:t>
      </w:r>
      <w:r>
        <w:rPr>
          <w:rFonts w:ascii="Angsana New" w:hAnsi="Angsana New" w:cs="Angsana New"/>
          <w:lang w:val="en-US"/>
        </w:rPr>
        <w:t xml:space="preserve"> </w:t>
      </w:r>
      <w:r w:rsidRPr="00FC2519">
        <w:rPr>
          <w:rFonts w:ascii="Angsana New" w:hAnsi="Angsana New" w:cs="Angsana New" w:hint="cs"/>
          <w:cs/>
          <w:lang w:val="en-US"/>
        </w:rPr>
        <w:t>เป็นจำนวนเงิน</w:t>
      </w:r>
      <w:r>
        <w:rPr>
          <w:rFonts w:ascii="Angsana New" w:hAnsi="Angsana New" w:cs="Angsana New" w:hint="cs"/>
          <w:cs/>
          <w:lang w:val="en-US"/>
        </w:rPr>
        <w:t xml:space="preserve">ทั้งสิ้น </w:t>
      </w:r>
      <w:r w:rsidRPr="00FC2519">
        <w:rPr>
          <w:rFonts w:ascii="Angsana New" w:hAnsi="Angsana New"/>
          <w:lang w:val="en-US"/>
        </w:rPr>
        <w:t>6.97</w:t>
      </w:r>
      <w:r w:rsidRPr="00FC2519">
        <w:rPr>
          <w:rFonts w:ascii="Angsana New" w:hAnsi="Angsana New" w:cs="Angsana New"/>
          <w:lang w:val="en-US"/>
        </w:rPr>
        <w:t xml:space="preserve"> </w:t>
      </w:r>
      <w:r w:rsidRPr="00FC2519">
        <w:rPr>
          <w:rFonts w:ascii="Angsana New" w:hAnsi="Angsana New" w:cs="Angsana New" w:hint="cs"/>
          <w:cs/>
          <w:lang w:val="en-US"/>
        </w:rPr>
        <w:t>ล้านบาท</w:t>
      </w:r>
      <w:r>
        <w:rPr>
          <w:rFonts w:ascii="Angsana New" w:hAnsi="Angsana New" w:cs="Angsana New" w:hint="cs"/>
          <w:cs/>
          <w:lang w:val="en-US"/>
        </w:rPr>
        <w:t xml:space="preserve"> เงินปันผลดังกล่าว</w:t>
      </w:r>
      <w:r w:rsidR="00D14174">
        <w:rPr>
          <w:rFonts w:ascii="Angsana New" w:hAnsi="Angsana New" w:cs="Angsana New"/>
          <w:cs/>
          <w:lang w:val="en-US"/>
        </w:rPr>
        <w:br/>
      </w:r>
      <w:r>
        <w:rPr>
          <w:rFonts w:ascii="Angsana New" w:hAnsi="Angsana New" w:cs="Angsana New" w:hint="cs"/>
          <w:cs/>
          <w:lang w:val="en-US"/>
        </w:rPr>
        <w:t>จะจ่าย</w:t>
      </w:r>
      <w:r w:rsidRPr="008361FF">
        <w:rPr>
          <w:rFonts w:ascii="Angsana New" w:hAnsi="Angsana New" w:cs="Angsana New" w:hint="cs"/>
          <w:cs/>
          <w:lang w:val="en-US"/>
        </w:rPr>
        <w:t xml:space="preserve">ให้แก่ผู้ถือหุ้นในวันที่ </w:t>
      </w:r>
      <w:r w:rsidRPr="008361FF">
        <w:rPr>
          <w:rFonts w:ascii="Angsana New" w:hAnsi="Angsana New" w:cs="Angsana New"/>
          <w:lang w:val="en-US"/>
        </w:rPr>
        <w:t xml:space="preserve">26 </w:t>
      </w:r>
      <w:r w:rsidRPr="008361FF">
        <w:rPr>
          <w:rFonts w:ascii="Angsana New" w:hAnsi="Angsana New" w:cs="Angsana New" w:hint="cs"/>
          <w:cs/>
          <w:lang w:val="en-US"/>
        </w:rPr>
        <w:t xml:space="preserve">พฤษภาคม </w:t>
      </w:r>
      <w:r w:rsidRPr="008361FF">
        <w:rPr>
          <w:rFonts w:ascii="Angsana New" w:hAnsi="Angsana New" w:cs="Angsana New"/>
          <w:lang w:val="en-US"/>
        </w:rPr>
        <w:t>2569</w:t>
      </w:r>
    </w:p>
    <w:p w14:paraId="6FBE417A" w14:textId="77777777" w:rsidR="00D7070A" w:rsidRPr="00D7070A" w:rsidRDefault="00D7070A" w:rsidP="00D7070A">
      <w:pPr>
        <w:rPr>
          <w:cs/>
        </w:rPr>
      </w:pPr>
    </w:p>
    <w:sectPr w:rsidR="00D7070A" w:rsidRPr="00D7070A" w:rsidSect="00C81A9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90812" w14:textId="77777777" w:rsidR="000D496E" w:rsidRDefault="000D496E">
      <w:r>
        <w:separator/>
      </w:r>
    </w:p>
  </w:endnote>
  <w:endnote w:type="continuationSeparator" w:id="0">
    <w:p w14:paraId="1BAEA014" w14:textId="77777777" w:rsidR="000D496E" w:rsidRDefault="000D496E">
      <w:r>
        <w:continuationSeparator/>
      </w:r>
    </w:p>
  </w:endnote>
  <w:endnote w:type="continuationNotice" w:id="1">
    <w:p w14:paraId="4C4277AB" w14:textId="77777777" w:rsidR="000D496E" w:rsidRDefault="000D49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689C4" w14:textId="77777777" w:rsidR="000D496E" w:rsidRDefault="000D496E">
      <w:r>
        <w:separator/>
      </w:r>
    </w:p>
  </w:footnote>
  <w:footnote w:type="continuationSeparator" w:id="0">
    <w:p w14:paraId="58F4AE17" w14:textId="77777777" w:rsidR="000D496E" w:rsidRDefault="000D496E">
      <w:r>
        <w:continuationSeparator/>
      </w:r>
    </w:p>
  </w:footnote>
  <w:footnote w:type="continuationNotice" w:id="1">
    <w:p w14:paraId="2D7B0011" w14:textId="77777777" w:rsidR="000D496E" w:rsidRDefault="000D49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0FD4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EEEA85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B97259">
      <w:rPr>
        <w:rFonts w:ascii="Angsana New" w:hAnsi="Angsana New" w:cs="Angsana New" w:hint="cs"/>
        <w:b/>
        <w:bCs/>
        <w:sz w:val="32"/>
        <w:szCs w:val="32"/>
        <w:cs/>
      </w:rPr>
      <w:t>ระหว่าง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A7B420" w14:textId="66EE9FC5" w:rsidR="00685665" w:rsidRDefault="006C265F" w:rsidP="006856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2D308A" w:rsidRPr="002D308A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2D308A" w:rsidRPr="002D308A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D7628E" w:rsidRPr="00D37285">
      <w:rPr>
        <w:rFonts w:ascii="Angsana New" w:hAnsi="Angsana New" w:cs="Angsana New"/>
        <w:sz w:val="32"/>
        <w:szCs w:val="32"/>
        <w:lang w:bidi="th-TH"/>
      </w:rPr>
      <w:t>256</w:t>
    </w:r>
    <w:r w:rsidR="002D308A">
      <w:rPr>
        <w:rFonts w:ascii="Angsana New" w:hAnsi="Angsana New" w:cs="Angsana New"/>
        <w:sz w:val="32"/>
        <w:szCs w:val="32"/>
        <w:lang w:val="en-US" w:bidi="th-TH"/>
      </w:rPr>
      <w:t>9</w:t>
    </w:r>
    <w:r w:rsidR="00D7628E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(</w:t>
    </w:r>
    <w:r w:rsidR="00685665"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0A346E26" w14:textId="77777777" w:rsidR="000519A2" w:rsidRPr="001329D0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1DA2650"/>
    <w:multiLevelType w:val="hybridMultilevel"/>
    <w:tmpl w:val="F81ABD10"/>
    <w:lvl w:ilvl="0" w:tplc="090A1E32">
      <w:start w:val="7"/>
      <w:numFmt w:val="decimal"/>
      <w:lvlText w:val="%1"/>
      <w:lvlJc w:val="left"/>
      <w:pPr>
        <w:ind w:left="90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BB531F4"/>
    <w:multiLevelType w:val="hybridMultilevel"/>
    <w:tmpl w:val="3B1C10A0"/>
    <w:lvl w:ilvl="0" w:tplc="CD443532">
      <w:start w:val="8"/>
      <w:numFmt w:val="decimal"/>
      <w:lvlText w:val="%1"/>
      <w:lvlJc w:val="left"/>
      <w:pPr>
        <w:ind w:left="90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1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2705"/>
    <w:multiLevelType w:val="hybridMultilevel"/>
    <w:tmpl w:val="94200278"/>
    <w:lvl w:ilvl="0" w:tplc="38BE1B8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9"/>
  </w:num>
  <w:num w:numId="2" w16cid:durableId="2025131111">
    <w:abstractNumId w:val="14"/>
  </w:num>
  <w:num w:numId="3" w16cid:durableId="1461993465">
    <w:abstractNumId w:val="25"/>
  </w:num>
  <w:num w:numId="4" w16cid:durableId="1105347065">
    <w:abstractNumId w:val="27"/>
  </w:num>
  <w:num w:numId="5" w16cid:durableId="1768380292">
    <w:abstractNumId w:val="42"/>
  </w:num>
  <w:num w:numId="6" w16cid:durableId="1472791969">
    <w:abstractNumId w:val="20"/>
  </w:num>
  <w:num w:numId="7" w16cid:durableId="590360029">
    <w:abstractNumId w:val="41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4"/>
  </w:num>
  <w:num w:numId="20" w16cid:durableId="2057197689">
    <w:abstractNumId w:val="35"/>
  </w:num>
  <w:num w:numId="21" w16cid:durableId="1978946295">
    <w:abstractNumId w:val="10"/>
  </w:num>
  <w:num w:numId="22" w16cid:durableId="1522552247">
    <w:abstractNumId w:val="43"/>
  </w:num>
  <w:num w:numId="23" w16cid:durableId="1740905162">
    <w:abstractNumId w:val="30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4"/>
  </w:num>
  <w:num w:numId="27" w16cid:durableId="732656447">
    <w:abstractNumId w:val="26"/>
  </w:num>
  <w:num w:numId="28" w16cid:durableId="557978544">
    <w:abstractNumId w:val="28"/>
  </w:num>
  <w:num w:numId="29" w16cid:durableId="1442384721">
    <w:abstractNumId w:val="36"/>
  </w:num>
  <w:num w:numId="30" w16cid:durableId="2073388794">
    <w:abstractNumId w:val="38"/>
  </w:num>
  <w:num w:numId="31" w16cid:durableId="1830242174">
    <w:abstractNumId w:val="15"/>
  </w:num>
  <w:num w:numId="32" w16cid:durableId="1575970237">
    <w:abstractNumId w:val="33"/>
  </w:num>
  <w:num w:numId="33" w16cid:durableId="628899937">
    <w:abstractNumId w:val="31"/>
  </w:num>
  <w:num w:numId="34" w16cid:durableId="1092314747">
    <w:abstractNumId w:val="40"/>
  </w:num>
  <w:num w:numId="35" w16cid:durableId="1596666500">
    <w:abstractNumId w:val="17"/>
  </w:num>
  <w:num w:numId="36" w16cid:durableId="922883359">
    <w:abstractNumId w:val="32"/>
  </w:num>
  <w:num w:numId="37" w16cid:durableId="1573810295">
    <w:abstractNumId w:val="39"/>
  </w:num>
  <w:num w:numId="38" w16cid:durableId="801845648">
    <w:abstractNumId w:val="23"/>
  </w:num>
  <w:num w:numId="39" w16cid:durableId="1450082132">
    <w:abstractNumId w:val="11"/>
  </w:num>
  <w:num w:numId="40" w16cid:durableId="433328596">
    <w:abstractNumId w:val="21"/>
  </w:num>
  <w:num w:numId="41" w16cid:durableId="544298360">
    <w:abstractNumId w:val="22"/>
  </w:num>
  <w:num w:numId="42" w16cid:durableId="28650501">
    <w:abstractNumId w:val="37"/>
  </w:num>
  <w:num w:numId="43" w16cid:durableId="666858001">
    <w:abstractNumId w:val="29"/>
  </w:num>
  <w:num w:numId="44" w16cid:durableId="1672952356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1ADE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2EC5"/>
    <w:rsid w:val="000132DF"/>
    <w:rsid w:val="000135CB"/>
    <w:rsid w:val="00014E23"/>
    <w:rsid w:val="00015364"/>
    <w:rsid w:val="00015C52"/>
    <w:rsid w:val="00016540"/>
    <w:rsid w:val="000202DC"/>
    <w:rsid w:val="0002055E"/>
    <w:rsid w:val="000208DF"/>
    <w:rsid w:val="000215A2"/>
    <w:rsid w:val="00021C32"/>
    <w:rsid w:val="00022288"/>
    <w:rsid w:val="000224D3"/>
    <w:rsid w:val="00023605"/>
    <w:rsid w:val="00023831"/>
    <w:rsid w:val="00023CE6"/>
    <w:rsid w:val="000249AD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CFE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807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208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0DA1"/>
    <w:rsid w:val="00061A80"/>
    <w:rsid w:val="000624A5"/>
    <w:rsid w:val="0006276B"/>
    <w:rsid w:val="00062C4B"/>
    <w:rsid w:val="00063020"/>
    <w:rsid w:val="00063093"/>
    <w:rsid w:val="00063612"/>
    <w:rsid w:val="00063C95"/>
    <w:rsid w:val="000652EC"/>
    <w:rsid w:val="00066174"/>
    <w:rsid w:val="00066461"/>
    <w:rsid w:val="00066524"/>
    <w:rsid w:val="000667FD"/>
    <w:rsid w:val="000670CB"/>
    <w:rsid w:val="000675C1"/>
    <w:rsid w:val="00067939"/>
    <w:rsid w:val="00067A00"/>
    <w:rsid w:val="000701EB"/>
    <w:rsid w:val="00070D48"/>
    <w:rsid w:val="00071593"/>
    <w:rsid w:val="00071BA8"/>
    <w:rsid w:val="00071E82"/>
    <w:rsid w:val="0007276B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1786"/>
    <w:rsid w:val="000822FF"/>
    <w:rsid w:val="00083A6A"/>
    <w:rsid w:val="00085901"/>
    <w:rsid w:val="00085E4E"/>
    <w:rsid w:val="00085EAB"/>
    <w:rsid w:val="00086443"/>
    <w:rsid w:val="000867BA"/>
    <w:rsid w:val="00086E06"/>
    <w:rsid w:val="00087870"/>
    <w:rsid w:val="000901E2"/>
    <w:rsid w:val="0009177C"/>
    <w:rsid w:val="000917BC"/>
    <w:rsid w:val="00092224"/>
    <w:rsid w:val="00092CB6"/>
    <w:rsid w:val="000931D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B7492"/>
    <w:rsid w:val="000C00BB"/>
    <w:rsid w:val="000C00C1"/>
    <w:rsid w:val="000C12C2"/>
    <w:rsid w:val="000C1F3C"/>
    <w:rsid w:val="000C27FB"/>
    <w:rsid w:val="000C44F2"/>
    <w:rsid w:val="000C4DF0"/>
    <w:rsid w:val="000C4F72"/>
    <w:rsid w:val="000C5A4F"/>
    <w:rsid w:val="000C5B61"/>
    <w:rsid w:val="000C694C"/>
    <w:rsid w:val="000C6B3B"/>
    <w:rsid w:val="000C6DF3"/>
    <w:rsid w:val="000C77E0"/>
    <w:rsid w:val="000D0B66"/>
    <w:rsid w:val="000D0E5D"/>
    <w:rsid w:val="000D2AD0"/>
    <w:rsid w:val="000D3705"/>
    <w:rsid w:val="000D3B78"/>
    <w:rsid w:val="000D3D86"/>
    <w:rsid w:val="000D3F3E"/>
    <w:rsid w:val="000D4432"/>
    <w:rsid w:val="000D496E"/>
    <w:rsid w:val="000D498A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1CBD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E7F9F"/>
    <w:rsid w:val="000F0134"/>
    <w:rsid w:val="000F022D"/>
    <w:rsid w:val="000F0251"/>
    <w:rsid w:val="000F0E53"/>
    <w:rsid w:val="000F18E1"/>
    <w:rsid w:val="000F2257"/>
    <w:rsid w:val="000F2500"/>
    <w:rsid w:val="000F2E40"/>
    <w:rsid w:val="000F3074"/>
    <w:rsid w:val="000F30BE"/>
    <w:rsid w:val="000F72E6"/>
    <w:rsid w:val="000F7622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5AE0"/>
    <w:rsid w:val="00125C4C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4A09"/>
    <w:rsid w:val="0013611D"/>
    <w:rsid w:val="0013657B"/>
    <w:rsid w:val="00136A5F"/>
    <w:rsid w:val="00136F11"/>
    <w:rsid w:val="0013717D"/>
    <w:rsid w:val="00137743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307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1D6"/>
    <w:rsid w:val="001603D0"/>
    <w:rsid w:val="0016041F"/>
    <w:rsid w:val="00160499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67DB8"/>
    <w:rsid w:val="00170AC6"/>
    <w:rsid w:val="00170CB3"/>
    <w:rsid w:val="00170EB5"/>
    <w:rsid w:val="00170FEF"/>
    <w:rsid w:val="00171105"/>
    <w:rsid w:val="00171235"/>
    <w:rsid w:val="00171787"/>
    <w:rsid w:val="00172081"/>
    <w:rsid w:val="0017245A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3E9"/>
    <w:rsid w:val="001924E5"/>
    <w:rsid w:val="0019386D"/>
    <w:rsid w:val="00193BFA"/>
    <w:rsid w:val="00193CDA"/>
    <w:rsid w:val="00194187"/>
    <w:rsid w:val="001951B6"/>
    <w:rsid w:val="00195304"/>
    <w:rsid w:val="001958A6"/>
    <w:rsid w:val="00195C95"/>
    <w:rsid w:val="00196D6C"/>
    <w:rsid w:val="001970E8"/>
    <w:rsid w:val="001A0707"/>
    <w:rsid w:val="001A07B7"/>
    <w:rsid w:val="001A0FAD"/>
    <w:rsid w:val="001A123E"/>
    <w:rsid w:val="001A161A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28F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1D61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4DBF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242B"/>
    <w:rsid w:val="001E3763"/>
    <w:rsid w:val="001E47E6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452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55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51C4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2F8A"/>
    <w:rsid w:val="00233730"/>
    <w:rsid w:val="00233875"/>
    <w:rsid w:val="002338AE"/>
    <w:rsid w:val="00234038"/>
    <w:rsid w:val="002341D1"/>
    <w:rsid w:val="00236180"/>
    <w:rsid w:val="0023663C"/>
    <w:rsid w:val="002367FD"/>
    <w:rsid w:val="00236AFF"/>
    <w:rsid w:val="0023725C"/>
    <w:rsid w:val="002372CE"/>
    <w:rsid w:val="0023773C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8CE"/>
    <w:rsid w:val="002539C6"/>
    <w:rsid w:val="002539E7"/>
    <w:rsid w:val="0025486A"/>
    <w:rsid w:val="00254CF0"/>
    <w:rsid w:val="002557C0"/>
    <w:rsid w:val="0025598A"/>
    <w:rsid w:val="00255C1A"/>
    <w:rsid w:val="00256C6E"/>
    <w:rsid w:val="0025705F"/>
    <w:rsid w:val="00260F0D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D73"/>
    <w:rsid w:val="00280FC6"/>
    <w:rsid w:val="002814BE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1D1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6C72"/>
    <w:rsid w:val="002A761E"/>
    <w:rsid w:val="002A76F7"/>
    <w:rsid w:val="002A7BA5"/>
    <w:rsid w:val="002B037C"/>
    <w:rsid w:val="002B0856"/>
    <w:rsid w:val="002B087D"/>
    <w:rsid w:val="002B1F41"/>
    <w:rsid w:val="002B2AE8"/>
    <w:rsid w:val="002B3308"/>
    <w:rsid w:val="002B35E0"/>
    <w:rsid w:val="002B37B3"/>
    <w:rsid w:val="002B455C"/>
    <w:rsid w:val="002B4BCE"/>
    <w:rsid w:val="002B5CD9"/>
    <w:rsid w:val="002B70E1"/>
    <w:rsid w:val="002C16FC"/>
    <w:rsid w:val="002C35D9"/>
    <w:rsid w:val="002C35F3"/>
    <w:rsid w:val="002C3756"/>
    <w:rsid w:val="002C4228"/>
    <w:rsid w:val="002C5027"/>
    <w:rsid w:val="002C55A6"/>
    <w:rsid w:val="002C56BB"/>
    <w:rsid w:val="002C589E"/>
    <w:rsid w:val="002C62E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08A"/>
    <w:rsid w:val="002D3889"/>
    <w:rsid w:val="002D495C"/>
    <w:rsid w:val="002D4C04"/>
    <w:rsid w:val="002D4F84"/>
    <w:rsid w:val="002D55F4"/>
    <w:rsid w:val="002D5C67"/>
    <w:rsid w:val="002D6F4F"/>
    <w:rsid w:val="002D7384"/>
    <w:rsid w:val="002D7FA1"/>
    <w:rsid w:val="002E139B"/>
    <w:rsid w:val="002E2CF1"/>
    <w:rsid w:val="002E3315"/>
    <w:rsid w:val="002E409F"/>
    <w:rsid w:val="002E43BE"/>
    <w:rsid w:val="002E530B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0CD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166"/>
    <w:rsid w:val="002F7969"/>
    <w:rsid w:val="002F7E2C"/>
    <w:rsid w:val="002F7EBB"/>
    <w:rsid w:val="00300191"/>
    <w:rsid w:val="003010D9"/>
    <w:rsid w:val="00301746"/>
    <w:rsid w:val="00301C87"/>
    <w:rsid w:val="0030202B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2FF1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875"/>
    <w:rsid w:val="00316ABB"/>
    <w:rsid w:val="00317513"/>
    <w:rsid w:val="003177CF"/>
    <w:rsid w:val="003200ED"/>
    <w:rsid w:val="00320F09"/>
    <w:rsid w:val="00322E3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080"/>
    <w:rsid w:val="00330923"/>
    <w:rsid w:val="00330EA8"/>
    <w:rsid w:val="00331012"/>
    <w:rsid w:val="00331639"/>
    <w:rsid w:val="0033195A"/>
    <w:rsid w:val="00331D1B"/>
    <w:rsid w:val="00331ED2"/>
    <w:rsid w:val="00332460"/>
    <w:rsid w:val="00332A52"/>
    <w:rsid w:val="003331DA"/>
    <w:rsid w:val="00333484"/>
    <w:rsid w:val="00334396"/>
    <w:rsid w:val="0033479F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3FE1"/>
    <w:rsid w:val="003440F4"/>
    <w:rsid w:val="00344165"/>
    <w:rsid w:val="0034436B"/>
    <w:rsid w:val="0034495A"/>
    <w:rsid w:val="00344C39"/>
    <w:rsid w:val="0034585C"/>
    <w:rsid w:val="003463C0"/>
    <w:rsid w:val="00346A0B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6F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496"/>
    <w:rsid w:val="00371E0E"/>
    <w:rsid w:val="00371FE3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206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4FA6"/>
    <w:rsid w:val="003D5413"/>
    <w:rsid w:val="003D58D8"/>
    <w:rsid w:val="003D6009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3F21"/>
    <w:rsid w:val="003E424C"/>
    <w:rsid w:val="003E602B"/>
    <w:rsid w:val="003E6F42"/>
    <w:rsid w:val="003E754E"/>
    <w:rsid w:val="003F06E0"/>
    <w:rsid w:val="003F2895"/>
    <w:rsid w:val="003F2B11"/>
    <w:rsid w:val="003F2DC4"/>
    <w:rsid w:val="003F4D36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01FA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9E5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3FC7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2C7B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0ECC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B7C"/>
    <w:rsid w:val="00460D65"/>
    <w:rsid w:val="004618EC"/>
    <w:rsid w:val="00461CD3"/>
    <w:rsid w:val="00461FF3"/>
    <w:rsid w:val="00462046"/>
    <w:rsid w:val="00463333"/>
    <w:rsid w:val="00463C5E"/>
    <w:rsid w:val="00463FA1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AFC"/>
    <w:rsid w:val="00472BB2"/>
    <w:rsid w:val="00473046"/>
    <w:rsid w:val="00473CBE"/>
    <w:rsid w:val="00473FEB"/>
    <w:rsid w:val="004745E7"/>
    <w:rsid w:val="0047466D"/>
    <w:rsid w:val="0047494C"/>
    <w:rsid w:val="00475639"/>
    <w:rsid w:val="00476F9B"/>
    <w:rsid w:val="00477FD1"/>
    <w:rsid w:val="004802BB"/>
    <w:rsid w:val="00482024"/>
    <w:rsid w:val="00482817"/>
    <w:rsid w:val="00482872"/>
    <w:rsid w:val="00482DAC"/>
    <w:rsid w:val="00483D11"/>
    <w:rsid w:val="00483E14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2859"/>
    <w:rsid w:val="00492C76"/>
    <w:rsid w:val="00493216"/>
    <w:rsid w:val="00493FF3"/>
    <w:rsid w:val="00495AC1"/>
    <w:rsid w:val="00495C96"/>
    <w:rsid w:val="004960BE"/>
    <w:rsid w:val="00496258"/>
    <w:rsid w:val="00496730"/>
    <w:rsid w:val="00496E0A"/>
    <w:rsid w:val="0049716C"/>
    <w:rsid w:val="004973AE"/>
    <w:rsid w:val="004A0064"/>
    <w:rsid w:val="004A03B5"/>
    <w:rsid w:val="004A03D3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C781A"/>
    <w:rsid w:val="004D01C2"/>
    <w:rsid w:val="004D1B22"/>
    <w:rsid w:val="004D23DD"/>
    <w:rsid w:val="004D2901"/>
    <w:rsid w:val="004D29F8"/>
    <w:rsid w:val="004D2A09"/>
    <w:rsid w:val="004D2A74"/>
    <w:rsid w:val="004D2A99"/>
    <w:rsid w:val="004D2E74"/>
    <w:rsid w:val="004D3903"/>
    <w:rsid w:val="004D43FC"/>
    <w:rsid w:val="004D4827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1363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A71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197C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0CF1"/>
    <w:rsid w:val="005210C0"/>
    <w:rsid w:val="0052121C"/>
    <w:rsid w:val="0052141E"/>
    <w:rsid w:val="00521933"/>
    <w:rsid w:val="00521B5E"/>
    <w:rsid w:val="00521E77"/>
    <w:rsid w:val="0052221F"/>
    <w:rsid w:val="00522EA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4203"/>
    <w:rsid w:val="00547D5C"/>
    <w:rsid w:val="00550185"/>
    <w:rsid w:val="0055097A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6EF2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464A"/>
    <w:rsid w:val="00575241"/>
    <w:rsid w:val="0057526B"/>
    <w:rsid w:val="005754E5"/>
    <w:rsid w:val="005754FE"/>
    <w:rsid w:val="005759AB"/>
    <w:rsid w:val="00575A27"/>
    <w:rsid w:val="0057631E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5E7"/>
    <w:rsid w:val="005827F0"/>
    <w:rsid w:val="005831E0"/>
    <w:rsid w:val="005832DF"/>
    <w:rsid w:val="00583718"/>
    <w:rsid w:val="00583CF9"/>
    <w:rsid w:val="00584C67"/>
    <w:rsid w:val="0058540A"/>
    <w:rsid w:val="00585762"/>
    <w:rsid w:val="00587F35"/>
    <w:rsid w:val="005905FC"/>
    <w:rsid w:val="00590909"/>
    <w:rsid w:val="005911EE"/>
    <w:rsid w:val="0059139F"/>
    <w:rsid w:val="00591656"/>
    <w:rsid w:val="00591ED5"/>
    <w:rsid w:val="00592B8D"/>
    <w:rsid w:val="00592E5E"/>
    <w:rsid w:val="00592FED"/>
    <w:rsid w:val="0059334C"/>
    <w:rsid w:val="005939D8"/>
    <w:rsid w:val="00594C70"/>
    <w:rsid w:val="00594F42"/>
    <w:rsid w:val="005953D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572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18D"/>
    <w:rsid w:val="005B234F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2660"/>
    <w:rsid w:val="005C3F33"/>
    <w:rsid w:val="005C40CE"/>
    <w:rsid w:val="005C4256"/>
    <w:rsid w:val="005C438D"/>
    <w:rsid w:val="005C53B8"/>
    <w:rsid w:val="005C5931"/>
    <w:rsid w:val="005C60DC"/>
    <w:rsid w:val="005C6558"/>
    <w:rsid w:val="005C6714"/>
    <w:rsid w:val="005C7203"/>
    <w:rsid w:val="005C7312"/>
    <w:rsid w:val="005C7776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0DC"/>
    <w:rsid w:val="005D633C"/>
    <w:rsid w:val="005D66FC"/>
    <w:rsid w:val="005D67C4"/>
    <w:rsid w:val="005E1639"/>
    <w:rsid w:val="005E164B"/>
    <w:rsid w:val="005E3254"/>
    <w:rsid w:val="005E3C43"/>
    <w:rsid w:val="005E3D84"/>
    <w:rsid w:val="005E4FDF"/>
    <w:rsid w:val="005E51B1"/>
    <w:rsid w:val="005E548A"/>
    <w:rsid w:val="005E5B12"/>
    <w:rsid w:val="005E5B79"/>
    <w:rsid w:val="005E5F9E"/>
    <w:rsid w:val="005E60ED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329"/>
    <w:rsid w:val="005F46F9"/>
    <w:rsid w:val="005F470B"/>
    <w:rsid w:val="005F50F1"/>
    <w:rsid w:val="005F5654"/>
    <w:rsid w:val="005F6B49"/>
    <w:rsid w:val="005F6C9F"/>
    <w:rsid w:val="005F776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3A5"/>
    <w:rsid w:val="006138A8"/>
    <w:rsid w:val="006141B5"/>
    <w:rsid w:val="00614F90"/>
    <w:rsid w:val="006151EA"/>
    <w:rsid w:val="00615962"/>
    <w:rsid w:val="006162A7"/>
    <w:rsid w:val="00616DF6"/>
    <w:rsid w:val="00616E4A"/>
    <w:rsid w:val="00617AC9"/>
    <w:rsid w:val="00620955"/>
    <w:rsid w:val="00620F29"/>
    <w:rsid w:val="00620FA5"/>
    <w:rsid w:val="00621BDF"/>
    <w:rsid w:val="0062258D"/>
    <w:rsid w:val="00622DCE"/>
    <w:rsid w:val="00623AAD"/>
    <w:rsid w:val="00623ACA"/>
    <w:rsid w:val="0062422E"/>
    <w:rsid w:val="006244BB"/>
    <w:rsid w:val="00625731"/>
    <w:rsid w:val="00625BF0"/>
    <w:rsid w:val="00625D63"/>
    <w:rsid w:val="00626C90"/>
    <w:rsid w:val="006270E9"/>
    <w:rsid w:val="006278D2"/>
    <w:rsid w:val="00627E26"/>
    <w:rsid w:val="006300AE"/>
    <w:rsid w:val="00630B8D"/>
    <w:rsid w:val="00631A90"/>
    <w:rsid w:val="00631CEA"/>
    <w:rsid w:val="00631D3C"/>
    <w:rsid w:val="006321E5"/>
    <w:rsid w:val="006325BF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566"/>
    <w:rsid w:val="00636621"/>
    <w:rsid w:val="006367F9"/>
    <w:rsid w:val="00636BDA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8C4"/>
    <w:rsid w:val="00643C96"/>
    <w:rsid w:val="00644165"/>
    <w:rsid w:val="00645611"/>
    <w:rsid w:val="00646520"/>
    <w:rsid w:val="006465AF"/>
    <w:rsid w:val="00646C4E"/>
    <w:rsid w:val="00647294"/>
    <w:rsid w:val="00647337"/>
    <w:rsid w:val="0064741F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2F54"/>
    <w:rsid w:val="0065370D"/>
    <w:rsid w:val="006539FC"/>
    <w:rsid w:val="00654119"/>
    <w:rsid w:val="00654502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B7F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392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9624A"/>
    <w:rsid w:val="006A0094"/>
    <w:rsid w:val="006A0424"/>
    <w:rsid w:val="006A08F4"/>
    <w:rsid w:val="006A0B46"/>
    <w:rsid w:val="006A0CA1"/>
    <w:rsid w:val="006A13B6"/>
    <w:rsid w:val="006A161C"/>
    <w:rsid w:val="006A1B37"/>
    <w:rsid w:val="006A1D11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4EF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221"/>
    <w:rsid w:val="006B530E"/>
    <w:rsid w:val="006B5BF9"/>
    <w:rsid w:val="006B5D43"/>
    <w:rsid w:val="006B64C3"/>
    <w:rsid w:val="006B6F24"/>
    <w:rsid w:val="006B7275"/>
    <w:rsid w:val="006B7824"/>
    <w:rsid w:val="006C01F9"/>
    <w:rsid w:val="006C0D74"/>
    <w:rsid w:val="006C0EDD"/>
    <w:rsid w:val="006C1531"/>
    <w:rsid w:val="006C19BE"/>
    <w:rsid w:val="006C1C84"/>
    <w:rsid w:val="006C2465"/>
    <w:rsid w:val="006C265F"/>
    <w:rsid w:val="006C26E8"/>
    <w:rsid w:val="006C2A15"/>
    <w:rsid w:val="006C2B06"/>
    <w:rsid w:val="006C3157"/>
    <w:rsid w:val="006C45A3"/>
    <w:rsid w:val="006C4DE5"/>
    <w:rsid w:val="006C4F56"/>
    <w:rsid w:val="006C5080"/>
    <w:rsid w:val="006C51E9"/>
    <w:rsid w:val="006C760F"/>
    <w:rsid w:val="006C777A"/>
    <w:rsid w:val="006C785E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5C1D"/>
    <w:rsid w:val="006D6A0A"/>
    <w:rsid w:val="006D6B8D"/>
    <w:rsid w:val="006D77B1"/>
    <w:rsid w:val="006E02EB"/>
    <w:rsid w:val="006E0758"/>
    <w:rsid w:val="006E15AE"/>
    <w:rsid w:val="006E1725"/>
    <w:rsid w:val="006E1932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0A4A"/>
    <w:rsid w:val="006F1055"/>
    <w:rsid w:val="006F27DE"/>
    <w:rsid w:val="006F30BF"/>
    <w:rsid w:val="006F3D01"/>
    <w:rsid w:val="006F3E67"/>
    <w:rsid w:val="006F41E8"/>
    <w:rsid w:val="006F48EB"/>
    <w:rsid w:val="006F4F47"/>
    <w:rsid w:val="006F5506"/>
    <w:rsid w:val="006F5B58"/>
    <w:rsid w:val="006F66B2"/>
    <w:rsid w:val="006F6F6F"/>
    <w:rsid w:val="006F7097"/>
    <w:rsid w:val="006F7572"/>
    <w:rsid w:val="0070035A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00A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890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1E42"/>
    <w:rsid w:val="007422D2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4CBA"/>
    <w:rsid w:val="00756268"/>
    <w:rsid w:val="007567FD"/>
    <w:rsid w:val="00756FA5"/>
    <w:rsid w:val="00757032"/>
    <w:rsid w:val="007601A2"/>
    <w:rsid w:val="0076052A"/>
    <w:rsid w:val="00761BF1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67EAC"/>
    <w:rsid w:val="007705A6"/>
    <w:rsid w:val="00770666"/>
    <w:rsid w:val="00771381"/>
    <w:rsid w:val="0077221C"/>
    <w:rsid w:val="00772F04"/>
    <w:rsid w:val="007739E6"/>
    <w:rsid w:val="00773B1F"/>
    <w:rsid w:val="00773B2A"/>
    <w:rsid w:val="0077410E"/>
    <w:rsid w:val="00774464"/>
    <w:rsid w:val="00774EB7"/>
    <w:rsid w:val="007750C9"/>
    <w:rsid w:val="00775DE6"/>
    <w:rsid w:val="00776138"/>
    <w:rsid w:val="0077623C"/>
    <w:rsid w:val="0077647D"/>
    <w:rsid w:val="007764E0"/>
    <w:rsid w:val="00776DC3"/>
    <w:rsid w:val="00777E03"/>
    <w:rsid w:val="00780344"/>
    <w:rsid w:val="00780C2B"/>
    <w:rsid w:val="00780E2C"/>
    <w:rsid w:val="00781F8B"/>
    <w:rsid w:val="00782266"/>
    <w:rsid w:val="007825D0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AAB"/>
    <w:rsid w:val="00791F08"/>
    <w:rsid w:val="0079253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2B4C"/>
    <w:rsid w:val="007A3612"/>
    <w:rsid w:val="007A3917"/>
    <w:rsid w:val="007A3BA2"/>
    <w:rsid w:val="007A3E87"/>
    <w:rsid w:val="007A45CD"/>
    <w:rsid w:val="007A4BFA"/>
    <w:rsid w:val="007A5DFC"/>
    <w:rsid w:val="007A5F88"/>
    <w:rsid w:val="007A607A"/>
    <w:rsid w:val="007A659F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D60F1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1BAC"/>
    <w:rsid w:val="007F2263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696"/>
    <w:rsid w:val="00803896"/>
    <w:rsid w:val="00803A47"/>
    <w:rsid w:val="00804802"/>
    <w:rsid w:val="00804A5B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0FE4"/>
    <w:rsid w:val="00811102"/>
    <w:rsid w:val="00811D95"/>
    <w:rsid w:val="00811ECC"/>
    <w:rsid w:val="008121BA"/>
    <w:rsid w:val="00812B7B"/>
    <w:rsid w:val="0081331F"/>
    <w:rsid w:val="0081356A"/>
    <w:rsid w:val="0081453D"/>
    <w:rsid w:val="00814A98"/>
    <w:rsid w:val="00814B45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070"/>
    <w:rsid w:val="00820553"/>
    <w:rsid w:val="00820DF2"/>
    <w:rsid w:val="0082143C"/>
    <w:rsid w:val="00821D95"/>
    <w:rsid w:val="008222CB"/>
    <w:rsid w:val="008228A3"/>
    <w:rsid w:val="008228AD"/>
    <w:rsid w:val="00822CF5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6CFA"/>
    <w:rsid w:val="008279EF"/>
    <w:rsid w:val="00827BCF"/>
    <w:rsid w:val="008303EE"/>
    <w:rsid w:val="00830C7F"/>
    <w:rsid w:val="008313B7"/>
    <w:rsid w:val="00831AA5"/>
    <w:rsid w:val="00831EE5"/>
    <w:rsid w:val="0083226D"/>
    <w:rsid w:val="00832875"/>
    <w:rsid w:val="00832C93"/>
    <w:rsid w:val="00834CF8"/>
    <w:rsid w:val="00835C33"/>
    <w:rsid w:val="00835E39"/>
    <w:rsid w:val="008361FF"/>
    <w:rsid w:val="008362DE"/>
    <w:rsid w:val="00837005"/>
    <w:rsid w:val="0083763A"/>
    <w:rsid w:val="00837D7E"/>
    <w:rsid w:val="00840452"/>
    <w:rsid w:val="0084112B"/>
    <w:rsid w:val="00841738"/>
    <w:rsid w:val="00843974"/>
    <w:rsid w:val="00843FB4"/>
    <w:rsid w:val="00844912"/>
    <w:rsid w:val="00844E82"/>
    <w:rsid w:val="00844FF3"/>
    <w:rsid w:val="0084559F"/>
    <w:rsid w:val="0084565F"/>
    <w:rsid w:val="00845973"/>
    <w:rsid w:val="00845B17"/>
    <w:rsid w:val="00846506"/>
    <w:rsid w:val="00846FCE"/>
    <w:rsid w:val="00847836"/>
    <w:rsid w:val="008478B6"/>
    <w:rsid w:val="00850204"/>
    <w:rsid w:val="0085045B"/>
    <w:rsid w:val="008506FA"/>
    <w:rsid w:val="0085092F"/>
    <w:rsid w:val="00850D3B"/>
    <w:rsid w:val="00850E46"/>
    <w:rsid w:val="0085140E"/>
    <w:rsid w:val="008519A4"/>
    <w:rsid w:val="00852025"/>
    <w:rsid w:val="008522E2"/>
    <w:rsid w:val="008547C2"/>
    <w:rsid w:val="008551FF"/>
    <w:rsid w:val="00855717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DD9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3F1B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33D"/>
    <w:rsid w:val="0088488C"/>
    <w:rsid w:val="00884BC6"/>
    <w:rsid w:val="00884CB9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545"/>
    <w:rsid w:val="008A19B6"/>
    <w:rsid w:val="008A2285"/>
    <w:rsid w:val="008A25D4"/>
    <w:rsid w:val="008A2BC7"/>
    <w:rsid w:val="008A2D49"/>
    <w:rsid w:val="008A37EB"/>
    <w:rsid w:val="008A3F84"/>
    <w:rsid w:val="008A5186"/>
    <w:rsid w:val="008A6B69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7A7"/>
    <w:rsid w:val="008C4BEF"/>
    <w:rsid w:val="008C4D1A"/>
    <w:rsid w:val="008C646B"/>
    <w:rsid w:val="008C65CF"/>
    <w:rsid w:val="008C706F"/>
    <w:rsid w:val="008C71F8"/>
    <w:rsid w:val="008C7729"/>
    <w:rsid w:val="008C7F47"/>
    <w:rsid w:val="008D022F"/>
    <w:rsid w:val="008D10DE"/>
    <w:rsid w:val="008D15E0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A16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18DC"/>
    <w:rsid w:val="008F2251"/>
    <w:rsid w:val="008F270D"/>
    <w:rsid w:val="008F392F"/>
    <w:rsid w:val="008F39F9"/>
    <w:rsid w:val="008F3E1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0B9"/>
    <w:rsid w:val="00901134"/>
    <w:rsid w:val="009013CB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051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361"/>
    <w:rsid w:val="00927E9E"/>
    <w:rsid w:val="0093105B"/>
    <w:rsid w:val="0093283F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641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36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0D0"/>
    <w:rsid w:val="00981977"/>
    <w:rsid w:val="00981B9E"/>
    <w:rsid w:val="00982385"/>
    <w:rsid w:val="00982935"/>
    <w:rsid w:val="00983FAA"/>
    <w:rsid w:val="009840A4"/>
    <w:rsid w:val="00984241"/>
    <w:rsid w:val="00984BAB"/>
    <w:rsid w:val="009869D7"/>
    <w:rsid w:val="0098730F"/>
    <w:rsid w:val="00990217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97875"/>
    <w:rsid w:val="009A019D"/>
    <w:rsid w:val="009A0D62"/>
    <w:rsid w:val="009A0E1E"/>
    <w:rsid w:val="009A267F"/>
    <w:rsid w:val="009A318A"/>
    <w:rsid w:val="009A32F1"/>
    <w:rsid w:val="009A34CA"/>
    <w:rsid w:val="009A3B7C"/>
    <w:rsid w:val="009A3B8B"/>
    <w:rsid w:val="009A4627"/>
    <w:rsid w:val="009A4C7C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5BF3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0C6C"/>
    <w:rsid w:val="009D142B"/>
    <w:rsid w:val="009D1629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7C1"/>
    <w:rsid w:val="009D494F"/>
    <w:rsid w:val="009D4F51"/>
    <w:rsid w:val="009D60E5"/>
    <w:rsid w:val="009D66E6"/>
    <w:rsid w:val="009D67E8"/>
    <w:rsid w:val="009D6DC3"/>
    <w:rsid w:val="009D72D0"/>
    <w:rsid w:val="009E0591"/>
    <w:rsid w:val="009E0CA7"/>
    <w:rsid w:val="009E0D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540"/>
    <w:rsid w:val="009F6763"/>
    <w:rsid w:val="009F678C"/>
    <w:rsid w:val="009F6D91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3D"/>
    <w:rsid w:val="00A028DF"/>
    <w:rsid w:val="00A02B30"/>
    <w:rsid w:val="00A03574"/>
    <w:rsid w:val="00A038DA"/>
    <w:rsid w:val="00A041C4"/>
    <w:rsid w:val="00A05169"/>
    <w:rsid w:val="00A05321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69A"/>
    <w:rsid w:val="00A31842"/>
    <w:rsid w:val="00A318BF"/>
    <w:rsid w:val="00A327B9"/>
    <w:rsid w:val="00A33B68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28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093"/>
    <w:rsid w:val="00A541A7"/>
    <w:rsid w:val="00A541F8"/>
    <w:rsid w:val="00A545FC"/>
    <w:rsid w:val="00A55B29"/>
    <w:rsid w:val="00A56803"/>
    <w:rsid w:val="00A602EC"/>
    <w:rsid w:val="00A60B06"/>
    <w:rsid w:val="00A60C97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394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491C"/>
    <w:rsid w:val="00A755BF"/>
    <w:rsid w:val="00A760FB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436"/>
    <w:rsid w:val="00A8499E"/>
    <w:rsid w:val="00A855EC"/>
    <w:rsid w:val="00A8589C"/>
    <w:rsid w:val="00A85E0E"/>
    <w:rsid w:val="00A86532"/>
    <w:rsid w:val="00A869B2"/>
    <w:rsid w:val="00A86C1B"/>
    <w:rsid w:val="00A86DD7"/>
    <w:rsid w:val="00A87533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DFA"/>
    <w:rsid w:val="00AA0E9C"/>
    <w:rsid w:val="00AA12EC"/>
    <w:rsid w:val="00AA2398"/>
    <w:rsid w:val="00AA25D6"/>
    <w:rsid w:val="00AA2BC2"/>
    <w:rsid w:val="00AA3760"/>
    <w:rsid w:val="00AA3BF1"/>
    <w:rsid w:val="00AA3CA3"/>
    <w:rsid w:val="00AA4FB7"/>
    <w:rsid w:val="00AA554A"/>
    <w:rsid w:val="00AA5791"/>
    <w:rsid w:val="00AA5CF2"/>
    <w:rsid w:val="00AA5ED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0B"/>
    <w:rsid w:val="00AC016B"/>
    <w:rsid w:val="00AC09E6"/>
    <w:rsid w:val="00AC1002"/>
    <w:rsid w:val="00AC17B2"/>
    <w:rsid w:val="00AC1BFD"/>
    <w:rsid w:val="00AC27E6"/>
    <w:rsid w:val="00AC2A2C"/>
    <w:rsid w:val="00AC3455"/>
    <w:rsid w:val="00AC35D0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1F6D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A2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B50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3E"/>
    <w:rsid w:val="00B330DB"/>
    <w:rsid w:val="00B33DB9"/>
    <w:rsid w:val="00B35824"/>
    <w:rsid w:val="00B35D32"/>
    <w:rsid w:val="00B3600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2D7E"/>
    <w:rsid w:val="00B646B9"/>
    <w:rsid w:val="00B646FF"/>
    <w:rsid w:val="00B64A63"/>
    <w:rsid w:val="00B65174"/>
    <w:rsid w:val="00B65288"/>
    <w:rsid w:val="00B65454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77D94"/>
    <w:rsid w:val="00B81142"/>
    <w:rsid w:val="00B8180F"/>
    <w:rsid w:val="00B81EAC"/>
    <w:rsid w:val="00B82C6E"/>
    <w:rsid w:val="00B83469"/>
    <w:rsid w:val="00B861A7"/>
    <w:rsid w:val="00B8636B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97259"/>
    <w:rsid w:val="00BA0018"/>
    <w:rsid w:val="00BA0997"/>
    <w:rsid w:val="00BA2298"/>
    <w:rsid w:val="00BA2571"/>
    <w:rsid w:val="00BA263F"/>
    <w:rsid w:val="00BA277C"/>
    <w:rsid w:val="00BA2EF0"/>
    <w:rsid w:val="00BA3BBB"/>
    <w:rsid w:val="00BA3BCF"/>
    <w:rsid w:val="00BA3CAE"/>
    <w:rsid w:val="00BA4C62"/>
    <w:rsid w:val="00BA4DB2"/>
    <w:rsid w:val="00BA4E9E"/>
    <w:rsid w:val="00BA5BC9"/>
    <w:rsid w:val="00BA6550"/>
    <w:rsid w:val="00BA699B"/>
    <w:rsid w:val="00BA6D76"/>
    <w:rsid w:val="00BA77B9"/>
    <w:rsid w:val="00BA78A1"/>
    <w:rsid w:val="00BB0704"/>
    <w:rsid w:val="00BB1382"/>
    <w:rsid w:val="00BB1D5E"/>
    <w:rsid w:val="00BB2765"/>
    <w:rsid w:val="00BB277B"/>
    <w:rsid w:val="00BB32E1"/>
    <w:rsid w:val="00BB342E"/>
    <w:rsid w:val="00BB364D"/>
    <w:rsid w:val="00BB392B"/>
    <w:rsid w:val="00BB3A61"/>
    <w:rsid w:val="00BB3CA0"/>
    <w:rsid w:val="00BB4C43"/>
    <w:rsid w:val="00BB5C8E"/>
    <w:rsid w:val="00BB5F22"/>
    <w:rsid w:val="00BB614C"/>
    <w:rsid w:val="00BB61EB"/>
    <w:rsid w:val="00BB6AE7"/>
    <w:rsid w:val="00BB7133"/>
    <w:rsid w:val="00BB734A"/>
    <w:rsid w:val="00BC051D"/>
    <w:rsid w:val="00BC0523"/>
    <w:rsid w:val="00BC0BAD"/>
    <w:rsid w:val="00BC0BF1"/>
    <w:rsid w:val="00BC2665"/>
    <w:rsid w:val="00BC2A39"/>
    <w:rsid w:val="00BC2F42"/>
    <w:rsid w:val="00BC398A"/>
    <w:rsid w:val="00BC3FD1"/>
    <w:rsid w:val="00BC3FF2"/>
    <w:rsid w:val="00BC4A17"/>
    <w:rsid w:val="00BC4C6E"/>
    <w:rsid w:val="00BC5FEF"/>
    <w:rsid w:val="00BD0314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6B2"/>
    <w:rsid w:val="00BD699D"/>
    <w:rsid w:val="00BD7BAD"/>
    <w:rsid w:val="00BE0F7D"/>
    <w:rsid w:val="00BE149B"/>
    <w:rsid w:val="00BE1FC9"/>
    <w:rsid w:val="00BE2AC1"/>
    <w:rsid w:val="00BE2DD6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1DF0"/>
    <w:rsid w:val="00BF23EA"/>
    <w:rsid w:val="00BF2463"/>
    <w:rsid w:val="00BF247A"/>
    <w:rsid w:val="00BF285E"/>
    <w:rsid w:val="00BF286B"/>
    <w:rsid w:val="00BF2E15"/>
    <w:rsid w:val="00BF3311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AAE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3A73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2D0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50B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4A2A"/>
    <w:rsid w:val="00C4521D"/>
    <w:rsid w:val="00C4537D"/>
    <w:rsid w:val="00C4598D"/>
    <w:rsid w:val="00C45D3A"/>
    <w:rsid w:val="00C4708D"/>
    <w:rsid w:val="00C5020D"/>
    <w:rsid w:val="00C50A57"/>
    <w:rsid w:val="00C50BE6"/>
    <w:rsid w:val="00C5104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6ED1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1E7C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B57"/>
    <w:rsid w:val="00C71C43"/>
    <w:rsid w:val="00C7265A"/>
    <w:rsid w:val="00C72A62"/>
    <w:rsid w:val="00C72F9D"/>
    <w:rsid w:val="00C734BD"/>
    <w:rsid w:val="00C74296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1A94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8D7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4119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052"/>
    <w:rsid w:val="00CC4448"/>
    <w:rsid w:val="00CC521F"/>
    <w:rsid w:val="00CC53EE"/>
    <w:rsid w:val="00CC5469"/>
    <w:rsid w:val="00CC586C"/>
    <w:rsid w:val="00CC5921"/>
    <w:rsid w:val="00CC5BA9"/>
    <w:rsid w:val="00CC5E8A"/>
    <w:rsid w:val="00CC5E9B"/>
    <w:rsid w:val="00CC6474"/>
    <w:rsid w:val="00CC72EE"/>
    <w:rsid w:val="00CC77D0"/>
    <w:rsid w:val="00CC79BF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D7938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2D8A"/>
    <w:rsid w:val="00CE3D1E"/>
    <w:rsid w:val="00CE3F04"/>
    <w:rsid w:val="00CE4108"/>
    <w:rsid w:val="00CE4624"/>
    <w:rsid w:val="00CE46B6"/>
    <w:rsid w:val="00CE4918"/>
    <w:rsid w:val="00CE51BC"/>
    <w:rsid w:val="00CE59DB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72A"/>
    <w:rsid w:val="00CF3BAA"/>
    <w:rsid w:val="00CF3E3C"/>
    <w:rsid w:val="00CF4428"/>
    <w:rsid w:val="00CF57FB"/>
    <w:rsid w:val="00CF67B5"/>
    <w:rsid w:val="00CF6A21"/>
    <w:rsid w:val="00CF7FE1"/>
    <w:rsid w:val="00D01312"/>
    <w:rsid w:val="00D0176C"/>
    <w:rsid w:val="00D019DA"/>
    <w:rsid w:val="00D0250B"/>
    <w:rsid w:val="00D03197"/>
    <w:rsid w:val="00D03597"/>
    <w:rsid w:val="00D0364E"/>
    <w:rsid w:val="00D037CD"/>
    <w:rsid w:val="00D058EB"/>
    <w:rsid w:val="00D05A87"/>
    <w:rsid w:val="00D05D87"/>
    <w:rsid w:val="00D06068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174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1FC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A76"/>
    <w:rsid w:val="00D41E18"/>
    <w:rsid w:val="00D4218B"/>
    <w:rsid w:val="00D4240B"/>
    <w:rsid w:val="00D42B25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CC0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86D"/>
    <w:rsid w:val="00D55AB7"/>
    <w:rsid w:val="00D55D7D"/>
    <w:rsid w:val="00D55FC9"/>
    <w:rsid w:val="00D56B45"/>
    <w:rsid w:val="00D575DD"/>
    <w:rsid w:val="00D60F2D"/>
    <w:rsid w:val="00D61151"/>
    <w:rsid w:val="00D615DF"/>
    <w:rsid w:val="00D61724"/>
    <w:rsid w:val="00D62286"/>
    <w:rsid w:val="00D62864"/>
    <w:rsid w:val="00D63642"/>
    <w:rsid w:val="00D638D9"/>
    <w:rsid w:val="00D6584A"/>
    <w:rsid w:val="00D67D73"/>
    <w:rsid w:val="00D7042F"/>
    <w:rsid w:val="00D70494"/>
    <w:rsid w:val="00D7070A"/>
    <w:rsid w:val="00D708E3"/>
    <w:rsid w:val="00D70D9B"/>
    <w:rsid w:val="00D70EFC"/>
    <w:rsid w:val="00D71E28"/>
    <w:rsid w:val="00D72729"/>
    <w:rsid w:val="00D73515"/>
    <w:rsid w:val="00D73621"/>
    <w:rsid w:val="00D736B1"/>
    <w:rsid w:val="00D73B45"/>
    <w:rsid w:val="00D73C91"/>
    <w:rsid w:val="00D74C04"/>
    <w:rsid w:val="00D74CA4"/>
    <w:rsid w:val="00D7503E"/>
    <w:rsid w:val="00D75803"/>
    <w:rsid w:val="00D75889"/>
    <w:rsid w:val="00D7628E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2F85"/>
    <w:rsid w:val="00D8306C"/>
    <w:rsid w:val="00D8369B"/>
    <w:rsid w:val="00D8394C"/>
    <w:rsid w:val="00D83B03"/>
    <w:rsid w:val="00D84287"/>
    <w:rsid w:val="00D84410"/>
    <w:rsid w:val="00D85D4E"/>
    <w:rsid w:val="00D85F51"/>
    <w:rsid w:val="00D862F2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979F5"/>
    <w:rsid w:val="00DA074B"/>
    <w:rsid w:val="00DA0B05"/>
    <w:rsid w:val="00DA0C42"/>
    <w:rsid w:val="00DA186E"/>
    <w:rsid w:val="00DA1911"/>
    <w:rsid w:val="00DA2C71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44E7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3EB0"/>
    <w:rsid w:val="00DD426D"/>
    <w:rsid w:val="00DD45CB"/>
    <w:rsid w:val="00DD4C42"/>
    <w:rsid w:val="00DD4FBB"/>
    <w:rsid w:val="00DD5F3B"/>
    <w:rsid w:val="00DD645B"/>
    <w:rsid w:val="00DD73C0"/>
    <w:rsid w:val="00DD7670"/>
    <w:rsid w:val="00DE0577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244D"/>
    <w:rsid w:val="00DF2968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2D2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16888"/>
    <w:rsid w:val="00E20367"/>
    <w:rsid w:val="00E20771"/>
    <w:rsid w:val="00E21DC7"/>
    <w:rsid w:val="00E226A7"/>
    <w:rsid w:val="00E228A3"/>
    <w:rsid w:val="00E228E8"/>
    <w:rsid w:val="00E22A63"/>
    <w:rsid w:val="00E22DAD"/>
    <w:rsid w:val="00E22E16"/>
    <w:rsid w:val="00E23EEC"/>
    <w:rsid w:val="00E2435C"/>
    <w:rsid w:val="00E24624"/>
    <w:rsid w:val="00E25F30"/>
    <w:rsid w:val="00E26168"/>
    <w:rsid w:val="00E27464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CC9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6E6D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947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168F"/>
    <w:rsid w:val="00E71B92"/>
    <w:rsid w:val="00E72192"/>
    <w:rsid w:val="00E72437"/>
    <w:rsid w:val="00E7337E"/>
    <w:rsid w:val="00E73BD8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5E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94A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5C3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C7CA9"/>
    <w:rsid w:val="00ED006A"/>
    <w:rsid w:val="00ED0173"/>
    <w:rsid w:val="00ED03CE"/>
    <w:rsid w:val="00ED186A"/>
    <w:rsid w:val="00ED1D10"/>
    <w:rsid w:val="00ED235C"/>
    <w:rsid w:val="00ED2C3E"/>
    <w:rsid w:val="00ED44A6"/>
    <w:rsid w:val="00ED49C8"/>
    <w:rsid w:val="00ED4FB6"/>
    <w:rsid w:val="00ED51A2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0C5"/>
    <w:rsid w:val="00EF22F3"/>
    <w:rsid w:val="00EF23EE"/>
    <w:rsid w:val="00EF2694"/>
    <w:rsid w:val="00EF2F93"/>
    <w:rsid w:val="00EF3109"/>
    <w:rsid w:val="00EF36B2"/>
    <w:rsid w:val="00EF4406"/>
    <w:rsid w:val="00EF500F"/>
    <w:rsid w:val="00EF505A"/>
    <w:rsid w:val="00EF5249"/>
    <w:rsid w:val="00EF58AA"/>
    <w:rsid w:val="00EF600D"/>
    <w:rsid w:val="00EF610F"/>
    <w:rsid w:val="00EF61D7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53"/>
    <w:rsid w:val="00F147DB"/>
    <w:rsid w:val="00F149CF"/>
    <w:rsid w:val="00F15451"/>
    <w:rsid w:val="00F15F88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AEB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362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47D8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660"/>
    <w:rsid w:val="00F71AE4"/>
    <w:rsid w:val="00F723D5"/>
    <w:rsid w:val="00F74A33"/>
    <w:rsid w:val="00F75223"/>
    <w:rsid w:val="00F75971"/>
    <w:rsid w:val="00F7602F"/>
    <w:rsid w:val="00F77B31"/>
    <w:rsid w:val="00F80096"/>
    <w:rsid w:val="00F8089F"/>
    <w:rsid w:val="00F81217"/>
    <w:rsid w:val="00F81B1E"/>
    <w:rsid w:val="00F81E28"/>
    <w:rsid w:val="00F822EC"/>
    <w:rsid w:val="00F82542"/>
    <w:rsid w:val="00F8282A"/>
    <w:rsid w:val="00F83062"/>
    <w:rsid w:val="00F83FB0"/>
    <w:rsid w:val="00F849B2"/>
    <w:rsid w:val="00F85AA2"/>
    <w:rsid w:val="00F862BE"/>
    <w:rsid w:val="00F865B4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0855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2519"/>
    <w:rsid w:val="00FC2600"/>
    <w:rsid w:val="00FC3313"/>
    <w:rsid w:val="00FC3409"/>
    <w:rsid w:val="00FC3CA0"/>
    <w:rsid w:val="00FC4080"/>
    <w:rsid w:val="00FC5022"/>
    <w:rsid w:val="00FC524B"/>
    <w:rsid w:val="00FC598E"/>
    <w:rsid w:val="00FC599D"/>
    <w:rsid w:val="00FC5B07"/>
    <w:rsid w:val="00FC5F18"/>
    <w:rsid w:val="00FC626E"/>
    <w:rsid w:val="00FC68C3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16DC91C3-6693-4599-9F87-2F6AEE6A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AC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styleId="NormalWeb">
    <w:name w:val="Normal (Web)"/>
    <w:basedOn w:val="Normal"/>
    <w:semiHidden/>
    <w:unhideWhenUsed/>
    <w:rsid w:val="00D52CC0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02D619-773D-4DA4-8DE4-FB6301D9F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1619</TotalTime>
  <Pages>8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Sataporn, Benyasrisawat</cp:lastModifiedBy>
  <cp:revision>127</cp:revision>
  <cp:lastPrinted>2026-05-08T09:26:00Z</cp:lastPrinted>
  <dcterms:created xsi:type="dcterms:W3CDTF">2025-05-07T16:54:00Z</dcterms:created>
  <dcterms:modified xsi:type="dcterms:W3CDTF">2026-05-13T09:38:00Z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