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31684" w14:textId="23363D79" w:rsidR="00654E70" w:rsidRPr="00296BD8" w:rsidRDefault="00654E70" w:rsidP="00F57E7C">
      <w:pPr>
        <w:pStyle w:val="IndexHeading1"/>
        <w:tabs>
          <w:tab w:val="left" w:pos="3729"/>
        </w:tabs>
        <w:spacing w:after="0" w:line="240" w:lineRule="auto"/>
        <w:ind w:left="993" w:hanging="993"/>
        <w:outlineLvl w:val="0"/>
        <w:rPr>
          <w:rFonts w:asciiTheme="minorBidi" w:eastAsia="Cordia New" w:hAnsiTheme="minorBidi" w:cstheme="minorBidi"/>
          <w:b w:val="0"/>
          <w:bCs/>
          <w:sz w:val="28"/>
          <w:szCs w:val="28"/>
          <w:lang w:val="en-US" w:bidi="th-TH"/>
        </w:rPr>
      </w:pPr>
      <w:r w:rsidRPr="00296BD8">
        <w:rPr>
          <w:rFonts w:asciiTheme="minorBidi" w:eastAsia="Cordia New" w:hAnsiTheme="minorBidi" w:cstheme="minorBidi"/>
          <w:b w:val="0"/>
          <w:bCs/>
          <w:sz w:val="28"/>
          <w:szCs w:val="28"/>
          <w:cs/>
          <w:lang w:bidi="th-TH"/>
        </w:rPr>
        <w:t xml:space="preserve">หมายเหตุ   </w:t>
      </w:r>
      <w:r w:rsidRPr="00296BD8">
        <w:rPr>
          <w:rFonts w:asciiTheme="minorBidi" w:eastAsia="Cordia New" w:hAnsiTheme="minorBidi" w:cstheme="minorBidi"/>
          <w:b w:val="0"/>
          <w:bCs/>
          <w:sz w:val="28"/>
          <w:szCs w:val="28"/>
          <w:lang w:bidi="th-TH"/>
        </w:rPr>
        <w:t xml:space="preserve">   </w:t>
      </w:r>
      <w:r w:rsidRPr="00296BD8">
        <w:rPr>
          <w:rFonts w:asciiTheme="minorBidi" w:eastAsia="Cordia New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  <w:r w:rsidR="00F57E7C" w:rsidRPr="00296BD8">
        <w:rPr>
          <w:rFonts w:asciiTheme="minorBidi" w:eastAsia="Cordia New" w:hAnsiTheme="minorBidi" w:cstheme="minorBidi"/>
          <w:b w:val="0"/>
          <w:bCs/>
          <w:sz w:val="28"/>
          <w:szCs w:val="28"/>
          <w:cs/>
          <w:lang w:bidi="th-TH"/>
        </w:rPr>
        <w:tab/>
      </w:r>
    </w:p>
    <w:p w14:paraId="7563B897" w14:textId="77777777" w:rsidR="00654E70" w:rsidRPr="002350DA" w:rsidRDefault="00654E70" w:rsidP="00654E70">
      <w:pPr>
        <w:ind w:right="29"/>
        <w:jc w:val="thaiDistribute"/>
        <w:rPr>
          <w:rFonts w:asciiTheme="minorBidi" w:eastAsia="Cordia New" w:hAnsiTheme="minorBidi" w:cstheme="minorBidi"/>
          <w:sz w:val="16"/>
          <w:szCs w:val="16"/>
          <w:cs/>
        </w:rPr>
      </w:pPr>
    </w:p>
    <w:p w14:paraId="0DAD75C4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528B8BE3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4E825955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9A9F1DC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ลูกหนี้การค้าและลูกหนี้หมุนเวียนอื่น</w:t>
      </w:r>
    </w:p>
    <w:p w14:paraId="07B078EA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สินค้าคงเหลือ</w:t>
      </w:r>
    </w:p>
    <w:p w14:paraId="6DC046D1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41DECA43" w14:textId="77777777" w:rsidR="00BC5293" w:rsidRPr="00BC5293" w:rsidRDefault="00903604" w:rsidP="00BC529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สินทรัพย์</w:t>
      </w:r>
      <w:r w:rsidR="00E87690"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ต้นทุนของ</w:t>
      </w: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สัญญา</w:t>
      </w:r>
    </w:p>
    <w:p w14:paraId="2AF13AF5" w14:textId="4B72D9F2" w:rsidR="00683B23" w:rsidRPr="00476DEE" w:rsidRDefault="005A416F" w:rsidP="00BC529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>
        <w:rPr>
          <w:rFonts w:asciiTheme="minorBidi" w:eastAsia="Cordia New" w:hAnsiTheme="minorBidi" w:cs="Cordia New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0469C42E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6897BCC0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เงินปันผล</w:t>
      </w:r>
    </w:p>
    <w:p w14:paraId="66F1F9A4" w14:textId="0B359CDB" w:rsidR="00E16C62" w:rsidRPr="002C228B" w:rsidRDefault="00654E70" w:rsidP="002C228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CD12EC4" w14:textId="77777777" w:rsidR="00654E70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งบการเงินในสกุลเงินที่ใช้ในการดำเนินงาน</w:t>
      </w:r>
    </w:p>
    <w:p w14:paraId="3532501D" w14:textId="361969E3" w:rsidR="000856FC" w:rsidRPr="00C43471" w:rsidRDefault="000856FC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0856FC">
        <w:rPr>
          <w:rFonts w:asciiTheme="minorBidi" w:eastAsia="Cordia New" w:hAnsiTheme="minorBidi" w:cs="Cordia New" w:hint="cs"/>
          <w:sz w:val="28"/>
          <w:szCs w:val="28"/>
          <w:cs/>
          <w:lang w:bidi="th-TH"/>
        </w:rPr>
        <w:t>เหตุการณ์ภายหลังรอบระยะเวลาที่รายงาน</w:t>
      </w:r>
    </w:p>
    <w:p w14:paraId="0059A139" w14:textId="2C8C985B" w:rsidR="00376BC6" w:rsidRPr="00C43471" w:rsidRDefault="00DE39C1" w:rsidP="00DE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  <w:cs/>
        </w:rPr>
      </w:pPr>
      <w:r w:rsidRPr="00C43471">
        <w:rPr>
          <w:rFonts w:asciiTheme="minorBidi" w:eastAsia="Cordia New" w:hAnsiTheme="minorBidi" w:cstheme="minorBidi"/>
          <w:sz w:val="28"/>
          <w:szCs w:val="28"/>
        </w:rPr>
        <w:br w:type="page"/>
      </w:r>
    </w:p>
    <w:p w14:paraId="5F149528" w14:textId="239E0605" w:rsidR="009F37AC" w:rsidRPr="00C43471" w:rsidRDefault="009F37AC" w:rsidP="26453A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8" w:right="-43" w:hanging="23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33AB018A" w14:textId="4A377EF0" w:rsidR="009F37AC" w:rsidRPr="00C43471" w:rsidRDefault="009F37AC" w:rsidP="26453A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8" w:right="-43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4266D516" w14:textId="2A396E96" w:rsidR="009F37AC" w:rsidRPr="00C43471" w:rsidRDefault="009F37AC" w:rsidP="26453A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8" w:right="-43" w:hanging="23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BC28FF">
        <w:rPr>
          <w:rFonts w:asciiTheme="minorBidi" w:eastAsia="Cordia New" w:hAnsiTheme="minorBidi" w:cstheme="minorBidi"/>
          <w:sz w:val="28"/>
          <w:szCs w:val="28"/>
          <w:cs/>
        </w:rPr>
        <w:t>วันที่</w:t>
      </w:r>
      <w:r w:rsidRPr="00BC28FF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C679BD" w:rsidRPr="00BC28FF">
        <w:rPr>
          <w:rFonts w:asciiTheme="minorBidi" w:eastAsia="Cordia New" w:hAnsiTheme="minorBidi" w:cstheme="minorBidi"/>
          <w:sz w:val="28"/>
          <w:szCs w:val="28"/>
        </w:rPr>
        <w:t>8</w:t>
      </w:r>
      <w:r w:rsidR="00221DC3" w:rsidRPr="00BC28FF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595DB8" w:rsidRPr="00BC28FF">
        <w:rPr>
          <w:rFonts w:asciiTheme="minorBidi" w:eastAsia="Cordia New" w:hAnsiTheme="minorBidi" w:cstheme="minorBidi" w:hint="cs"/>
          <w:sz w:val="28"/>
          <w:szCs w:val="28"/>
          <w:cs/>
        </w:rPr>
        <w:t>พฤษภาคม</w:t>
      </w:r>
      <w:r w:rsidRPr="00BC28FF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Pr="00BC28FF">
        <w:rPr>
          <w:rFonts w:asciiTheme="minorBidi" w:eastAsia="Cordia New" w:hAnsiTheme="minorBidi" w:cstheme="minorBidi"/>
          <w:sz w:val="28"/>
          <w:szCs w:val="28"/>
        </w:rPr>
        <w:t>256</w:t>
      </w:r>
      <w:r w:rsidR="00595DB8" w:rsidRPr="00BC28FF">
        <w:rPr>
          <w:rFonts w:asciiTheme="minorBidi" w:eastAsia="Cordia New" w:hAnsiTheme="minorBidi" w:cstheme="minorBidi"/>
          <w:sz w:val="28"/>
          <w:szCs w:val="28"/>
        </w:rPr>
        <w:t>9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</w:p>
    <w:p w14:paraId="5C91658F" w14:textId="380407B4" w:rsidR="009F37AC" w:rsidRPr="00C43471" w:rsidRDefault="009F37AC" w:rsidP="00193409">
      <w:pPr>
        <w:rPr>
          <w:rFonts w:asciiTheme="minorBidi" w:eastAsia="Cordia New" w:hAnsiTheme="minorBidi" w:cstheme="minorBidi"/>
          <w:sz w:val="28"/>
          <w:szCs w:val="28"/>
        </w:rPr>
      </w:pPr>
    </w:p>
    <w:p w14:paraId="1317DEF7" w14:textId="5B2604C2" w:rsidR="008D4D4E" w:rsidRPr="00C43471" w:rsidRDefault="0068400E" w:rsidP="007B3263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7" w:right="-43"/>
        <w:jc w:val="thaiDistribute"/>
        <w:rPr>
          <w:rFonts w:asciiTheme="minorBidi" w:eastAsia="Cordia New" w:hAnsiTheme="minorBidi" w:cstheme="minorBidi"/>
          <w:sz w:val="28"/>
          <w:szCs w:val="28"/>
          <w:u w:val="none"/>
          <w:lang w:val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>ข้อมูลทั่วไป</w:t>
      </w:r>
    </w:p>
    <w:p w14:paraId="00A549BD" w14:textId="610A5512" w:rsidR="003A2995" w:rsidRPr="00C43471" w:rsidRDefault="003A2995" w:rsidP="00076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บริษัท เอ็ม.ซี.เอส. สตีล จำกัด (มหาชน) “บริษัท” เป็นนิติบุคคลที่จัดตั้งขึ้นในประเทศไทยเมื่อปี </w:t>
      </w:r>
      <w:r w:rsidR="00336E56" w:rsidRPr="00C43471">
        <w:rPr>
          <w:rFonts w:asciiTheme="minorBidi" w:eastAsia="Cordia New" w:hAnsiTheme="minorBidi" w:cstheme="minorBidi"/>
          <w:sz w:val="28"/>
          <w:szCs w:val="28"/>
        </w:rPr>
        <w:t>2535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และจดทะเบียนกับตลาดหลักทรัพย์แห่งประเทศไทยเมื่อกุมภาพันธ์ </w:t>
      </w:r>
      <w:r w:rsidR="00336E56" w:rsidRPr="00C43471">
        <w:rPr>
          <w:rFonts w:asciiTheme="minorBidi" w:eastAsia="Cordia New" w:hAnsiTheme="minorBidi" w:cstheme="minorBidi"/>
          <w:sz w:val="28"/>
          <w:szCs w:val="28"/>
        </w:rPr>
        <w:t>2548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โดยมีที่อยู่จดทะเบียนของบริษัทตั้งอยู่เลขที่ </w:t>
      </w:r>
      <w:r w:rsidR="00336E56" w:rsidRPr="00C43471">
        <w:rPr>
          <w:rFonts w:asciiTheme="minorBidi" w:eastAsia="Cordia New" w:hAnsiTheme="minorBidi" w:cstheme="minorBidi"/>
          <w:sz w:val="28"/>
          <w:szCs w:val="28"/>
        </w:rPr>
        <w:t>70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หมู่ที่ </w:t>
      </w:r>
      <w:r w:rsidR="00336E56" w:rsidRPr="00C43471">
        <w:rPr>
          <w:rFonts w:asciiTheme="minorBidi" w:eastAsia="Cordia New" w:hAnsiTheme="minorBidi" w:cstheme="minorBidi"/>
          <w:sz w:val="28"/>
          <w:szCs w:val="28"/>
        </w:rPr>
        <w:t>2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="00D04FE4" w:rsidRPr="00C43471">
        <w:rPr>
          <w:rFonts w:asciiTheme="minorBidi" w:eastAsia="Cordia New" w:hAnsiTheme="minorBidi" w:cstheme="minorBidi"/>
          <w:sz w:val="28"/>
          <w:szCs w:val="28"/>
          <w:cs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ตำบล</w:t>
      </w:r>
      <w:r w:rsidR="24A77937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ช้า</w:t>
      </w:r>
      <w:r w:rsidR="00636206" w:rsidRPr="00C43471">
        <w:rPr>
          <w:rFonts w:asciiTheme="minorBidi" w:eastAsia="Cordia New" w:hAnsiTheme="minorBidi" w:cstheme="minorBidi"/>
          <w:sz w:val="28"/>
          <w:szCs w:val="28"/>
          <w:cs/>
        </w:rPr>
        <w:t>ง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ใหญ่ อำเภอบางไทร จังหวัดพระนครศรีอยุธยา</w:t>
      </w:r>
    </w:p>
    <w:p w14:paraId="0F77502B" w14:textId="3A60435B" w:rsidR="003A2995" w:rsidRPr="00C43471" w:rsidRDefault="003A2995" w:rsidP="002E2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บริษัทและกลุ่มบริษัทดำเนินธุรกิจหลักเกี่ยวกับการผลิตและจำหน่ายสินค้าประเภทโครงเหล็กสำหรับงานก่อสร้างอาคาร</w:t>
      </w:r>
      <w:r w:rsidR="00DE6B13"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4C57C1"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4C57C1" w:rsidRPr="00C43471">
        <w:rPr>
          <w:rFonts w:asciiTheme="minorBidi" w:eastAsia="Cordia New" w:hAnsiTheme="minorBidi" w:cstheme="minorBidi"/>
          <w:sz w:val="28"/>
          <w:szCs w:val="28"/>
          <w:cs/>
        </w:rPr>
        <w:t>โดย</w:t>
      </w:r>
      <w:r w:rsidR="00AF3969" w:rsidRPr="00C43471">
        <w:rPr>
          <w:rFonts w:asciiTheme="minorBidi" w:eastAsia="Cordia New" w:hAnsiTheme="minorBidi" w:cstheme="minorBidi"/>
          <w:sz w:val="28"/>
          <w:szCs w:val="28"/>
          <w:cs/>
        </w:rPr>
        <w:t>รายละ</w:t>
      </w:r>
      <w:r w:rsidR="5DB00C86" w:rsidRPr="00C43471">
        <w:rPr>
          <w:rFonts w:asciiTheme="minorBidi" w:eastAsia="Cordia New" w:hAnsiTheme="minorBidi" w:cstheme="minorBidi"/>
          <w:sz w:val="28"/>
          <w:szCs w:val="28"/>
          <w:cs/>
        </w:rPr>
        <w:t>เ</w:t>
      </w:r>
      <w:r w:rsidR="00AF3969" w:rsidRPr="00C43471">
        <w:rPr>
          <w:rFonts w:asciiTheme="minorBidi" w:eastAsia="Cordia New" w:hAnsiTheme="minorBidi" w:cstheme="minorBidi"/>
          <w:sz w:val="28"/>
          <w:szCs w:val="28"/>
          <w:cs/>
        </w:rPr>
        <w:t>อียด</w:t>
      </w:r>
      <w:r w:rsidR="0080699B" w:rsidRPr="00C43471">
        <w:rPr>
          <w:rFonts w:asciiTheme="minorBidi" w:eastAsia="Cordia New" w:hAnsiTheme="minorBidi" w:cstheme="minorBidi"/>
          <w:sz w:val="28"/>
          <w:szCs w:val="28"/>
          <w:cs/>
        </w:rPr>
        <w:t>ของบริษัท</w:t>
      </w:r>
      <w:r w:rsidR="00F12FE9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ย่อย ณ วันที่ </w:t>
      </w:r>
      <w:r w:rsidR="00A020E5" w:rsidRPr="00A020E5">
        <w:rPr>
          <w:rFonts w:asciiTheme="minorBidi" w:eastAsia="Cordia New" w:hAnsiTheme="minorBidi" w:cstheme="minorBidi"/>
          <w:sz w:val="28"/>
          <w:szCs w:val="28"/>
        </w:rPr>
        <w:t>3</w:t>
      </w:r>
      <w:r w:rsidR="00C66FFE">
        <w:rPr>
          <w:rFonts w:asciiTheme="minorBidi" w:eastAsia="Cordia New" w:hAnsiTheme="minorBidi" w:cstheme="minorBidi"/>
          <w:sz w:val="28"/>
          <w:szCs w:val="28"/>
        </w:rPr>
        <w:t>1</w:t>
      </w:r>
      <w:r w:rsidR="00A020E5" w:rsidRPr="00A020E5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C66FFE">
        <w:rPr>
          <w:rFonts w:asciiTheme="minorBidi" w:eastAsia="Cordia New" w:hAnsiTheme="minorBidi" w:cs="Cordia New" w:hint="cs"/>
          <w:sz w:val="28"/>
          <w:szCs w:val="28"/>
          <w:cs/>
        </w:rPr>
        <w:t>มีนาคม</w:t>
      </w:r>
      <w:r w:rsidR="00AB14FE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="00AB14FE" w:rsidRPr="00C43471">
        <w:rPr>
          <w:rFonts w:asciiTheme="minorBidi" w:eastAsia="Cordia New" w:hAnsiTheme="minorBidi" w:cstheme="minorBidi"/>
          <w:sz w:val="28"/>
          <w:szCs w:val="28"/>
        </w:rPr>
        <w:t>256</w:t>
      </w:r>
      <w:r w:rsidR="00C66FFE">
        <w:rPr>
          <w:rFonts w:asciiTheme="minorBidi" w:eastAsia="Cordia New" w:hAnsiTheme="minorBidi" w:cstheme="minorBidi"/>
          <w:sz w:val="28"/>
          <w:szCs w:val="28"/>
        </w:rPr>
        <w:t>9</w:t>
      </w:r>
      <w:r w:rsidR="00335297"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335297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ได้เปิดเผยไว้ในหมายเหตุข้อ </w:t>
      </w:r>
      <w:r w:rsidR="00C10459" w:rsidRPr="00C43471">
        <w:rPr>
          <w:rFonts w:asciiTheme="minorBidi" w:eastAsia="Cordia New" w:hAnsiTheme="minorBidi" w:cstheme="minorBidi"/>
          <w:sz w:val="28"/>
          <w:szCs w:val="28"/>
        </w:rPr>
        <w:t>6</w:t>
      </w:r>
    </w:p>
    <w:p w14:paraId="398EA94F" w14:textId="600A8AAF" w:rsidR="0068400E" w:rsidRPr="00C43471" w:rsidRDefault="0068400E" w:rsidP="26453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hAnsiTheme="minorBidi" w:cstheme="minorBidi"/>
          <w:sz w:val="28"/>
          <w:szCs w:val="28"/>
          <w:cs/>
          <w:lang w:val="th-TH"/>
        </w:rPr>
        <w:tab/>
      </w:r>
      <w:r w:rsidRPr="00C43471">
        <w:rPr>
          <w:rFonts w:asciiTheme="minorBidi" w:hAnsiTheme="minorBidi" w:cstheme="minorBidi"/>
          <w:sz w:val="28"/>
          <w:szCs w:val="28"/>
          <w:cs/>
          <w:lang w:val="th-TH"/>
        </w:rPr>
        <w:tab/>
      </w:r>
    </w:p>
    <w:p w14:paraId="62009F4A" w14:textId="237B8C78" w:rsidR="00C11916" w:rsidRPr="00C43471" w:rsidRDefault="00804175" w:rsidP="004E4E0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7" w:right="-43"/>
        <w:jc w:val="thaiDistribute"/>
        <w:rPr>
          <w:rFonts w:asciiTheme="minorBidi" w:eastAsia="Cordia New" w:hAnsiTheme="minorBidi" w:cstheme="minorBidi"/>
          <w:sz w:val="28"/>
          <w:szCs w:val="28"/>
          <w:u w:val="none"/>
          <w:lang w:val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>งบ</w:t>
      </w: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 xml:space="preserve">การเงินระหว่างกาล </w:t>
      </w:r>
    </w:p>
    <w:p w14:paraId="074A7CDA" w14:textId="622F11F7" w:rsidR="004E4E0E" w:rsidRPr="00C43471" w:rsidRDefault="004E4E0E" w:rsidP="004E4E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hanging="547"/>
        <w:jc w:val="both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val="th-TH"/>
        </w:rPr>
        <w:t>(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ก)</w:t>
      </w:r>
      <w:r w:rsidRPr="00C43471">
        <w:rPr>
          <w:rFonts w:asciiTheme="minorBidi" w:hAnsiTheme="minorBidi" w:cstheme="minorBidi"/>
          <w:sz w:val="28"/>
          <w:szCs w:val="28"/>
        </w:rPr>
        <w:tab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เกณฑ์การถือปฏิบัติ</w:t>
      </w:r>
    </w:p>
    <w:p w14:paraId="366A0378" w14:textId="431A3491" w:rsidR="009E3087" w:rsidRPr="00BC28FF" w:rsidRDefault="004E4E0E" w:rsidP="00AA7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bookmarkStart w:id="0" w:name="_Hlk66464858"/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34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เรื่อง </w:t>
      </w:r>
      <w:r w:rsidRPr="00C43471">
        <w:rPr>
          <w:rFonts w:asciiTheme="minorBidi" w:eastAsia="Cordia New" w:hAnsiTheme="minorBidi" w:cstheme="minorBidi"/>
          <w:sz w:val="28"/>
          <w:szCs w:val="28"/>
        </w:rPr>
        <w:br/>
      </w:r>
      <w:r w:rsidRPr="006C712A">
        <w:rPr>
          <w:rFonts w:asciiTheme="minorBidi" w:eastAsia="Cordia New" w:hAnsiTheme="minorBidi" w:cstheme="min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bookmarkEnd w:id="0"/>
      <w:r w:rsidRPr="00C43471">
        <w:rPr>
          <w:rFonts w:asciiTheme="minorBidi" w:eastAsia="Cordia New" w:hAnsiTheme="minorBidi" w:cstheme="min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303EF9" w:rsidRPr="00C43471">
        <w:rPr>
          <w:rFonts w:asciiTheme="minorBidi" w:eastAsia="Cordia New" w:hAnsiTheme="minorBidi" w:cstheme="minorBidi"/>
          <w:sz w:val="28"/>
          <w:szCs w:val="28"/>
        </w:rPr>
        <w:br/>
      </w:r>
      <w:r w:rsidRPr="00BC28FF">
        <w:rPr>
          <w:rFonts w:asciiTheme="minorBidi" w:eastAsia="Cordia New" w:hAnsiTheme="minorBidi" w:cstheme="minorBidi"/>
          <w:sz w:val="28"/>
          <w:szCs w:val="28"/>
        </w:rPr>
        <w:t xml:space="preserve">31 </w:t>
      </w:r>
      <w:r w:rsidRPr="00BC28FF">
        <w:rPr>
          <w:rFonts w:asciiTheme="minorBidi" w:eastAsia="Cordia New" w:hAnsiTheme="minorBidi" w:cstheme="minorBidi"/>
          <w:sz w:val="28"/>
          <w:szCs w:val="28"/>
          <w:cs/>
        </w:rPr>
        <w:t>ธันวาคม</w:t>
      </w:r>
      <w:r w:rsidRPr="00BC28FF">
        <w:rPr>
          <w:rFonts w:asciiTheme="minorBidi" w:eastAsia="Cordia New" w:hAnsiTheme="minorBidi" w:cstheme="minorBidi"/>
          <w:sz w:val="28"/>
          <w:szCs w:val="28"/>
        </w:rPr>
        <w:t xml:space="preserve"> 256</w:t>
      </w:r>
      <w:r w:rsidR="00C66FFE" w:rsidRPr="00BC28FF">
        <w:rPr>
          <w:rFonts w:asciiTheme="minorBidi" w:eastAsia="Cordia New" w:hAnsiTheme="minorBidi" w:cstheme="minorBidi"/>
          <w:sz w:val="28"/>
          <w:szCs w:val="28"/>
        </w:rPr>
        <w:t>8</w:t>
      </w:r>
    </w:p>
    <w:p w14:paraId="3BF7D4C5" w14:textId="77777777" w:rsidR="008C3BD3" w:rsidRPr="00BC28FF" w:rsidRDefault="008C3BD3" w:rsidP="008C3BD3">
      <w:pPr>
        <w:spacing w:after="240"/>
        <w:ind w:left="540" w:right="-45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  <w:r w:rsidRPr="00BC28FF"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7A335B4A" w14:textId="617B3005" w:rsidR="008C3BD3" w:rsidRDefault="008C3BD3" w:rsidP="008C3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BC28FF">
        <w:rPr>
          <w:rFonts w:asciiTheme="minorBidi" w:eastAsia="Cordia New" w:hAnsiTheme="minorBidi" w:cstheme="minorBidi"/>
          <w:sz w:val="28"/>
          <w:szCs w:val="28"/>
          <w:cs/>
        </w:rPr>
        <w:t xml:space="preserve">มาตรฐานทางการรายงานทางการเงินหลายฉบับได้มีการออกและปรับปรุงใหม่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 </w:t>
      </w:r>
      <w:r w:rsidRPr="00BC28FF">
        <w:rPr>
          <w:rFonts w:asciiTheme="minorBidi" w:eastAsia="Cordia New" w:hAnsiTheme="minorBidi" w:cstheme="minorBidi"/>
          <w:sz w:val="28"/>
          <w:szCs w:val="28"/>
        </w:rPr>
        <w:t xml:space="preserve">1 </w:t>
      </w:r>
      <w:r w:rsidRPr="00BC28FF">
        <w:rPr>
          <w:rFonts w:asciiTheme="minorBidi" w:eastAsia="Cordia New" w:hAnsiTheme="minorBidi" w:cstheme="minorBidi"/>
          <w:sz w:val="28"/>
          <w:szCs w:val="28"/>
          <w:cs/>
        </w:rPr>
        <w:t xml:space="preserve">มกราคม </w:t>
      </w:r>
      <w:r w:rsidRPr="00BC28FF">
        <w:rPr>
          <w:rFonts w:asciiTheme="minorBidi" w:eastAsia="Cordia New" w:hAnsiTheme="minorBidi" w:cstheme="minorBidi"/>
          <w:sz w:val="28"/>
          <w:szCs w:val="28"/>
        </w:rPr>
        <w:t>256</w:t>
      </w:r>
      <w:r w:rsidR="00C66FFE" w:rsidRPr="00BC28FF">
        <w:rPr>
          <w:rFonts w:asciiTheme="minorBidi" w:eastAsia="Cordia New" w:hAnsiTheme="minorBidi" w:cstheme="minorBidi"/>
          <w:sz w:val="28"/>
          <w:szCs w:val="28"/>
        </w:rPr>
        <w:t>9</w:t>
      </w:r>
      <w:r w:rsidRPr="00BC28FF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BC28FF">
        <w:rPr>
          <w:rFonts w:asciiTheme="minorBidi" w:eastAsia="Cordia New" w:hAnsiTheme="minorBidi" w:cstheme="minorBidi"/>
          <w:sz w:val="28"/>
          <w:szCs w:val="28"/>
          <w:cs/>
        </w:rPr>
        <w:t>มา</w:t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t>บังคับใช้ ซึ่งไม่มีผลกระทบที่มีนัยสำคัญต่องบการเงินของกลุ่มบริษัท</w:t>
      </w:r>
    </w:p>
    <w:p w14:paraId="2DB18179" w14:textId="493B395D" w:rsidR="009D03EC" w:rsidRPr="00E36E38" w:rsidRDefault="009D03EC" w:rsidP="009D03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>
        <w:rPr>
          <w:rFonts w:asciiTheme="minorBidi" w:eastAsia="Cordia New" w:hAnsiTheme="minorBidi" w:cstheme="minorBidi" w:hint="cs"/>
          <w:sz w:val="28"/>
          <w:szCs w:val="28"/>
          <w:cs/>
        </w:rPr>
        <w:t>งบการเงินระหว่างกาลฉบับภาษาไทยเป็นงบการเงินที่บริษัทใช้เป็นทางการตามก</w:t>
      </w:r>
      <w:r w:rsidR="00380D9B">
        <w:rPr>
          <w:rFonts w:asciiTheme="minorBidi" w:eastAsia="Cordia New" w:hAnsiTheme="minorBidi" w:cstheme="minorBidi" w:hint="cs"/>
          <w:sz w:val="28"/>
          <w:szCs w:val="28"/>
          <w:cs/>
        </w:rPr>
        <w:t>ฎ</w:t>
      </w:r>
      <w:r>
        <w:rPr>
          <w:rFonts w:asciiTheme="minorBidi" w:eastAsia="Cordia New" w:hAnsiTheme="minorBidi" w:cstheme="minorBidi" w:hint="cs"/>
          <w:sz w:val="28"/>
          <w:szCs w:val="28"/>
          <w:cs/>
        </w:rPr>
        <w:t>หมาย งบกา</w:t>
      </w:r>
      <w:r w:rsidR="009931BC">
        <w:rPr>
          <w:rFonts w:asciiTheme="minorBidi" w:eastAsia="Cordia New" w:hAnsiTheme="minorBidi" w:cstheme="minorBidi" w:hint="cs"/>
          <w:sz w:val="28"/>
          <w:szCs w:val="28"/>
          <w:cs/>
        </w:rPr>
        <w:t>ร</w:t>
      </w:r>
      <w:r>
        <w:rPr>
          <w:rFonts w:asciiTheme="minorBidi" w:eastAsia="Cordia New" w:hAnsiTheme="minorBidi" w:cstheme="minorBidi" w:hint="cs"/>
          <w:sz w:val="28"/>
          <w:szCs w:val="28"/>
          <w:cs/>
        </w:rPr>
        <w:t>เงินระหว่างกาลฉบับภาษาอังกฤษแปลมาจากงบการเงินระหว่างกาลฉบับภาษาไทยนี้</w:t>
      </w:r>
    </w:p>
    <w:p w14:paraId="17106180" w14:textId="77777777" w:rsidR="008C3BD3" w:rsidRDefault="008C3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  <w:cs/>
        </w:rPr>
      </w:pPr>
      <w:r>
        <w:rPr>
          <w:rFonts w:asciiTheme="minorBidi" w:eastAsia="Cordia New" w:hAnsiTheme="minorBidi" w:cstheme="minorBidi"/>
          <w:sz w:val="28"/>
          <w:szCs w:val="28"/>
          <w:cs/>
        </w:rPr>
        <w:br w:type="page"/>
      </w:r>
    </w:p>
    <w:p w14:paraId="741C3A6F" w14:textId="088951B6" w:rsidR="004E4E0E" w:rsidRPr="00C43471" w:rsidRDefault="004E4E0E" w:rsidP="004E4E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hanging="547"/>
        <w:jc w:val="both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(ข)</w:t>
      </w:r>
      <w:r w:rsidRPr="00C43471">
        <w:rPr>
          <w:rFonts w:asciiTheme="minorBidi" w:hAnsiTheme="minorBidi" w:cstheme="minorBidi"/>
          <w:sz w:val="28"/>
          <w:szCs w:val="28"/>
        </w:rPr>
        <w:tab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การใช้วิจารณญาณและการประมาณการ</w:t>
      </w:r>
    </w:p>
    <w:p w14:paraId="1E7F8700" w14:textId="4505A961" w:rsidR="004E4E0E" w:rsidRPr="00C43471" w:rsidRDefault="004E4E0E" w:rsidP="004E4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303EF9" w:rsidRPr="00C43471">
        <w:rPr>
          <w:rFonts w:asciiTheme="minorBidi" w:eastAsia="Cordia New" w:hAnsiTheme="minorBidi" w:cstheme="minorBidi"/>
          <w:sz w:val="28"/>
          <w:szCs w:val="28"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</w:t>
      </w:r>
      <w:r w:rsidRPr="00BC28FF">
        <w:rPr>
          <w:rFonts w:asciiTheme="minorBidi" w:eastAsia="Cordia New" w:hAnsiTheme="minorBidi" w:cstheme="minorBidi"/>
          <w:sz w:val="28"/>
          <w:szCs w:val="28"/>
          <w:cs/>
        </w:rPr>
        <w:t xml:space="preserve">วันที่ </w:t>
      </w:r>
      <w:r w:rsidRPr="00BC28FF">
        <w:rPr>
          <w:rFonts w:asciiTheme="minorBidi" w:eastAsia="Cordia New" w:hAnsiTheme="minorBidi" w:cstheme="minorBidi"/>
          <w:sz w:val="28"/>
          <w:szCs w:val="28"/>
        </w:rPr>
        <w:t xml:space="preserve">31 </w:t>
      </w:r>
      <w:r w:rsidRPr="00BC28FF">
        <w:rPr>
          <w:rFonts w:asciiTheme="minorBidi" w:eastAsia="Cordia New" w:hAnsiTheme="minorBidi" w:cstheme="minorBidi"/>
          <w:sz w:val="28"/>
          <w:szCs w:val="28"/>
          <w:cs/>
        </w:rPr>
        <w:t xml:space="preserve">ธันวาคม </w:t>
      </w:r>
      <w:r w:rsidRPr="00BC28FF">
        <w:rPr>
          <w:rFonts w:asciiTheme="minorBidi" w:eastAsia="Cordia New" w:hAnsiTheme="minorBidi" w:cstheme="minorBidi"/>
          <w:sz w:val="28"/>
          <w:szCs w:val="28"/>
        </w:rPr>
        <w:t>256</w:t>
      </w:r>
      <w:r w:rsidR="00C66FFE" w:rsidRPr="00BC28FF">
        <w:rPr>
          <w:rFonts w:asciiTheme="minorBidi" w:eastAsia="Cordia New" w:hAnsiTheme="minorBidi" w:cstheme="minorBidi"/>
          <w:sz w:val="28"/>
          <w:szCs w:val="28"/>
        </w:rPr>
        <w:t>8</w:t>
      </w:r>
    </w:p>
    <w:p w14:paraId="591E17BF" w14:textId="22401538" w:rsidR="00B560F4" w:rsidRPr="00C43471" w:rsidRDefault="004E4E0E" w:rsidP="00B560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 w:hanging="547"/>
        <w:jc w:val="both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(ค)</w:t>
      </w:r>
      <w:r w:rsidRPr="00C43471">
        <w:rPr>
          <w:rFonts w:asciiTheme="minorBidi" w:hAnsiTheme="minorBidi" w:cstheme="minorBidi"/>
          <w:sz w:val="28"/>
          <w:szCs w:val="28"/>
        </w:rPr>
        <w:tab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09EE8640" w14:textId="77777777" w:rsidR="00B560F4" w:rsidRPr="00C43471" w:rsidRDefault="00B560F4" w:rsidP="008429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inorBidi" w:eastAsia="Cordia New" w:hAnsiTheme="minorBidi" w:cstheme="minorBidi"/>
          <w:szCs w:val="18"/>
        </w:rPr>
      </w:pPr>
    </w:p>
    <w:p w14:paraId="222DCEC3" w14:textId="772BAE4F" w:rsidR="00143782" w:rsidRPr="00C43471" w:rsidRDefault="004E4E0E" w:rsidP="00AE0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     ที่บริษัทดำเนินงานอยู่ (“สกุลที่ใช้ในการดำเนินงาน”) งบการเงินระหว่างกาลนี้แสดงหน่วยเงินตราเป็นสกุลเงินบาท            ซึ่งต่างจากสกุลเงินที่ใช้ในการดำเนินงานของบริษัท คือ สกุลเงินเยนญี่ปุ่น ซึ่งการนำเสนองบการเงินเป็นหน่วยเงินตรา   สกุลเงินบาทเพื่อให้เป็นไปตามกฎระเบียบของหน่วยงานในประเทศไทย ข้อมูลทางการเงินทั้งหมดที่แสดงด้วย                 สกุลเงินบาทในหมายเหตุประกอบงบการเงินได้มีการปัดเศษเพื่อให้แสดงเป็นหลักพันบาท ยกเว้นที่ระบุไว้เป็นอย่างอื่น           งบการเงินระหว่างกาลแสดงหน่วยเงินตราเป็นสกุลเยนญี่ปุ่นซึ่งเป็นสกุลเงินที่ใช้ในการดำเนินงานของบริษัทได้เปิดเผยไว้ในหมายเหตุข้อ </w:t>
      </w:r>
      <w:r w:rsidR="005A4243" w:rsidRPr="00C43471">
        <w:rPr>
          <w:rFonts w:asciiTheme="minorBidi" w:eastAsia="Cordia New" w:hAnsiTheme="minorBidi" w:cstheme="minorBidi"/>
          <w:sz w:val="28"/>
          <w:szCs w:val="28"/>
        </w:rPr>
        <w:t>1</w:t>
      </w:r>
      <w:r w:rsidR="00296BD8">
        <w:rPr>
          <w:rFonts w:asciiTheme="minorBidi" w:eastAsia="Cordia New" w:hAnsiTheme="minorBidi" w:cstheme="minorBidi"/>
          <w:sz w:val="28"/>
          <w:szCs w:val="28"/>
        </w:rPr>
        <w:t>2</w:t>
      </w:r>
    </w:p>
    <w:p w14:paraId="19A4159F" w14:textId="20DE2008" w:rsidR="00857AEA" w:rsidRPr="007B3263" w:rsidRDefault="00804175" w:rsidP="007B3263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7" w:right="-43"/>
        <w:jc w:val="thaiDistribute"/>
        <w:rPr>
          <w:rFonts w:asciiTheme="minorBidi" w:eastAsia="Cordia New" w:hAnsiTheme="minorBidi" w:cstheme="minorBidi"/>
          <w:sz w:val="28"/>
          <w:szCs w:val="28"/>
          <w:u w:val="none"/>
          <w:lang w:val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470A3EDA" w14:textId="775B896E" w:rsidR="00FA4822" w:rsidRPr="00C43471" w:rsidRDefault="00407CE8" w:rsidP="00FA4822">
      <w:pPr>
        <w:pStyle w:val="BodyText"/>
        <w:spacing w:after="0"/>
        <w:ind w:left="558" w:hanging="18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</w:t>
      </w:r>
      <w:r w:rsidRPr="00C43471">
        <w:rPr>
          <w:rFonts w:asciiTheme="minorBidi" w:hAnsiTheme="minorBidi" w:cstheme="minorBidi"/>
          <w:b/>
          <w:sz w:val="28"/>
          <w:szCs w:val="28"/>
          <w:cs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</w:t>
      </w:r>
      <w:r w:rsidR="009905C2" w:rsidRPr="00C43471">
        <w:rPr>
          <w:rFonts w:asciiTheme="minorBidi" w:eastAsia="Cordia New" w:hAnsiTheme="minorBidi" w:cstheme="minorBidi"/>
          <w:sz w:val="28"/>
          <w:szCs w:val="28"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71501A4" w14:textId="7A587A4B" w:rsidR="00407CE8" w:rsidRPr="00C43471" w:rsidRDefault="00407CE8" w:rsidP="00FA4822">
      <w:pPr>
        <w:pStyle w:val="BodyText"/>
        <w:spacing w:before="240" w:after="0"/>
        <w:ind w:left="558" w:hanging="18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ความสัมพันธ์ที่มีกับบริษัทย่อย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ได้เปิดเผยในหมายเหตุข้อ </w:t>
      </w:r>
      <w:r w:rsidR="00A86FA0" w:rsidRPr="00C43471">
        <w:rPr>
          <w:rFonts w:asciiTheme="minorBidi" w:eastAsia="Cordia New" w:hAnsiTheme="minorBidi" w:cstheme="minorBidi"/>
          <w:sz w:val="28"/>
          <w:szCs w:val="28"/>
        </w:rPr>
        <w:t>6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สำหรับบุคคลหรือกิจการอื่นที่เกี่ยวข้องกันที่ม</w:t>
      </w:r>
      <w:r w:rsidR="0003005B" w:rsidRPr="00C43471">
        <w:rPr>
          <w:rFonts w:asciiTheme="minorBidi" w:eastAsia="Cordia New" w:hAnsiTheme="minorBidi" w:cstheme="minorBidi"/>
          <w:sz w:val="28"/>
          <w:szCs w:val="28"/>
          <w:cs/>
        </w:rPr>
        <w:t>ี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รายการระหว่างกันที่มีนัยสำคัญกับกลุ่มบริษัท ในระหว่าง</w:t>
      </w:r>
      <w:r w:rsidR="00596671" w:rsidRPr="00C43471">
        <w:rPr>
          <w:rFonts w:asciiTheme="minorBidi" w:eastAsia="Cordia New" w:hAnsiTheme="minorBidi" w:cstheme="minorBidi"/>
          <w:sz w:val="28"/>
          <w:szCs w:val="28"/>
          <w:cs/>
        </w:rPr>
        <w:t>งวด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มีดังต่อไปนี้ </w:t>
      </w:r>
    </w:p>
    <w:p w14:paraId="4BECA46E" w14:textId="2F3452F0" w:rsidR="00407CE8" w:rsidRPr="00C43471" w:rsidRDefault="00407CE8" w:rsidP="26453A08">
      <w:pPr>
        <w:pStyle w:val="BodyText"/>
        <w:spacing w:after="0"/>
        <w:ind w:left="788"/>
        <w:jc w:val="thaiDistribute"/>
        <w:rPr>
          <w:rFonts w:asciiTheme="minorBidi" w:eastAsia="Cordia New" w:hAnsiTheme="minorBidi" w:cstheme="minorBidi"/>
          <w:sz w:val="28"/>
          <w:szCs w:val="28"/>
          <w:shd w:val="clear" w:color="auto" w:fill="D9D9D9" w:themeFill="background1" w:themeFillShade="D9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620"/>
        <w:gridCol w:w="5580"/>
      </w:tblGrid>
      <w:tr w:rsidR="00407CE8" w:rsidRPr="00C43471" w14:paraId="4C6C150C" w14:textId="77777777" w:rsidTr="26453A08">
        <w:trPr>
          <w:trHeight w:val="20"/>
          <w:tblHeader/>
        </w:trPr>
        <w:tc>
          <w:tcPr>
            <w:tcW w:w="2070" w:type="dxa"/>
          </w:tcPr>
          <w:p w14:paraId="506CDE1C" w14:textId="77777777" w:rsidR="00407CE8" w:rsidRPr="00C43471" w:rsidRDefault="00407CE8" w:rsidP="00596671">
            <w:pPr>
              <w:ind w:righ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บุคคล</w:t>
            </w:r>
          </w:p>
        </w:tc>
        <w:tc>
          <w:tcPr>
            <w:tcW w:w="1620" w:type="dxa"/>
          </w:tcPr>
          <w:p w14:paraId="7B91C351" w14:textId="77777777" w:rsidR="00407CE8" w:rsidRPr="00C43471" w:rsidRDefault="00407CE8" w:rsidP="00596671">
            <w:pPr>
              <w:ind w:left="-108" w:right="-10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5580" w:type="dxa"/>
          </w:tcPr>
          <w:p w14:paraId="21FEF0E4" w14:textId="77777777" w:rsidR="00407CE8" w:rsidRPr="00C43471" w:rsidRDefault="00407CE8" w:rsidP="00596671">
            <w:pPr>
              <w:ind w:left="252" w:right="-1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407CE8" w:rsidRPr="00C43471" w14:paraId="13991597" w14:textId="77777777" w:rsidTr="26453A08">
        <w:trPr>
          <w:trHeight w:val="20"/>
        </w:trPr>
        <w:tc>
          <w:tcPr>
            <w:tcW w:w="2070" w:type="dxa"/>
          </w:tcPr>
          <w:p w14:paraId="69704C5E" w14:textId="77777777" w:rsidR="00407CE8" w:rsidRPr="00C43471" w:rsidRDefault="00407CE8" w:rsidP="26453A08">
            <w:pPr>
              <w:ind w:right="-108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620" w:type="dxa"/>
          </w:tcPr>
          <w:p w14:paraId="142E9847" w14:textId="77777777" w:rsidR="00407CE8" w:rsidRPr="00C43471" w:rsidRDefault="00407CE8" w:rsidP="26453A08">
            <w:pPr>
              <w:ind w:right="-1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หลายสัญชาติ</w:t>
            </w:r>
          </w:p>
        </w:tc>
        <w:tc>
          <w:tcPr>
            <w:tcW w:w="5580" w:type="dxa"/>
          </w:tcPr>
          <w:p w14:paraId="5A94A55F" w14:textId="77777777" w:rsidR="00407CE8" w:rsidRPr="00C43471" w:rsidRDefault="00407CE8" w:rsidP="26453A08">
            <w:pPr>
              <w:ind w:left="434" w:right="-18" w:hanging="182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78E28EC0" w14:textId="7B3D8295" w:rsidR="008C3BD3" w:rsidRDefault="008C3BD3" w:rsidP="00DE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</w:rPr>
      </w:pPr>
    </w:p>
    <w:p w14:paraId="01C7911C" w14:textId="77777777" w:rsidR="008C3BD3" w:rsidRDefault="008C3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</w:rPr>
      </w:pPr>
      <w:r>
        <w:rPr>
          <w:rFonts w:asciiTheme="minorBidi" w:eastAsia="Cordia New" w:hAnsiTheme="minorBidi" w:cstheme="minorBidi"/>
          <w:sz w:val="28"/>
          <w:szCs w:val="28"/>
        </w:rPr>
        <w:br w:type="page"/>
      </w:r>
    </w:p>
    <w:p w14:paraId="5B08CA16" w14:textId="77777777" w:rsidR="00DE39C1" w:rsidRPr="00C43471" w:rsidRDefault="00DE39C1" w:rsidP="00DE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  <w:cs/>
        </w:rPr>
      </w:pPr>
    </w:p>
    <w:tbl>
      <w:tblPr>
        <w:tblW w:w="938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65"/>
        <w:gridCol w:w="1079"/>
        <w:gridCol w:w="270"/>
        <w:gridCol w:w="8"/>
        <w:gridCol w:w="1087"/>
        <w:gridCol w:w="270"/>
        <w:gridCol w:w="1085"/>
        <w:gridCol w:w="270"/>
        <w:gridCol w:w="1150"/>
      </w:tblGrid>
      <w:tr w:rsidR="00391A7A" w:rsidRPr="00C43471" w14:paraId="1A9519A1" w14:textId="77777777">
        <w:trPr>
          <w:tblHeader/>
        </w:trPr>
        <w:tc>
          <w:tcPr>
            <w:tcW w:w="2219" w:type="pct"/>
          </w:tcPr>
          <w:p w14:paraId="30C0058B" w14:textId="77777777" w:rsidR="00391A7A" w:rsidRPr="00C43471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</w:t>
            </w:r>
          </w:p>
        </w:tc>
        <w:tc>
          <w:tcPr>
            <w:tcW w:w="1302" w:type="pct"/>
            <w:gridSpan w:val="4"/>
          </w:tcPr>
          <w:p w14:paraId="51A1682E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8269FE0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335" w:type="pct"/>
            <w:gridSpan w:val="3"/>
          </w:tcPr>
          <w:p w14:paraId="3CD0352F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1A7A" w:rsidRPr="00C43471" w14:paraId="6FD4A155" w14:textId="77777777">
        <w:trPr>
          <w:tblHeader/>
        </w:trPr>
        <w:tc>
          <w:tcPr>
            <w:tcW w:w="2219" w:type="pct"/>
          </w:tcPr>
          <w:p w14:paraId="6504E8E3" w14:textId="0AE9AB46" w:rsidR="00391A7A" w:rsidRPr="00C43471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eastAsia="Cordia New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1</w:t>
            </w: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75" w:type="pct"/>
          </w:tcPr>
          <w:p w14:paraId="08673D89" w14:textId="5FE56C7C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44" w:type="pct"/>
          </w:tcPr>
          <w:p w14:paraId="7BB067EA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398F7039" w14:textId="5CFF0300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4" w:type="pct"/>
          </w:tcPr>
          <w:p w14:paraId="4ED10A0E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447BA2A3" w14:textId="64D35E32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44" w:type="pct"/>
          </w:tcPr>
          <w:p w14:paraId="561B221A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9F825F2" w14:textId="53D8049D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8</w:t>
            </w:r>
          </w:p>
        </w:tc>
      </w:tr>
      <w:tr w:rsidR="00391A7A" w:rsidRPr="00C43471" w14:paraId="7BE13F65" w14:textId="77777777">
        <w:trPr>
          <w:tblHeader/>
        </w:trPr>
        <w:tc>
          <w:tcPr>
            <w:tcW w:w="2219" w:type="pct"/>
          </w:tcPr>
          <w:p w14:paraId="4B3E33B6" w14:textId="77777777" w:rsidR="00391A7A" w:rsidRPr="00C43471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81" w:type="pct"/>
            <w:gridSpan w:val="8"/>
          </w:tcPr>
          <w:p w14:paraId="2C52B472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91A7A" w:rsidRPr="00C43471" w14:paraId="1EA6965B" w14:textId="77777777">
        <w:tc>
          <w:tcPr>
            <w:tcW w:w="2219" w:type="pct"/>
          </w:tcPr>
          <w:p w14:paraId="0B49F88F" w14:textId="77777777" w:rsidR="00391A7A" w:rsidRPr="00C43471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5" w:type="pct"/>
          </w:tcPr>
          <w:p w14:paraId="2FD14AF6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0B357E03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1E2FE6E0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EB8D22E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0363E809" w14:textId="77777777" w:rsidR="00391A7A" w:rsidRPr="00D10E4E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AC95306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0882D809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391A7A" w:rsidRPr="00C43471" w14:paraId="797E57C2" w14:textId="77777777">
        <w:tc>
          <w:tcPr>
            <w:tcW w:w="2219" w:type="pct"/>
            <w:vAlign w:val="bottom"/>
          </w:tcPr>
          <w:p w14:paraId="6648446E" w14:textId="77777777" w:rsidR="00391A7A" w:rsidRPr="00C43471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575" w:type="pct"/>
          </w:tcPr>
          <w:p w14:paraId="7D7625D2" w14:textId="77777777" w:rsidR="00391A7A" w:rsidRPr="00C43471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3895DEC7" w14:textId="77777777" w:rsidR="00391A7A" w:rsidRPr="00C43471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68904AF0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0297C071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12BE6E12" w14:textId="0C755FD9" w:rsidR="00391A7A" w:rsidRPr="00D10E4E" w:rsidRDefault="00873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</w:t>
            </w:r>
            <w:r w:rsidR="00977C41" w:rsidRPr="002559E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937</w:t>
            </w:r>
          </w:p>
        </w:tc>
        <w:tc>
          <w:tcPr>
            <w:tcW w:w="144" w:type="pct"/>
          </w:tcPr>
          <w:p w14:paraId="2E9152CD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18225E0A" w14:textId="4D4AD886" w:rsidR="00391A7A" w:rsidRPr="00AF107E" w:rsidRDefault="00977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="Cordia New"/>
                <w:sz w:val="28"/>
                <w:szCs w:val="28"/>
              </w:rPr>
            </w:pPr>
            <w:r w:rsidRPr="00977C41">
              <w:rPr>
                <w:rFonts w:asciiTheme="minorBidi" w:hAnsiTheme="minorBidi" w:cstheme="minorBidi"/>
                <w:sz w:val="28"/>
                <w:szCs w:val="28"/>
              </w:rPr>
              <w:t>456,732</w:t>
            </w:r>
          </w:p>
        </w:tc>
      </w:tr>
      <w:tr w:rsidR="00391A7A" w:rsidRPr="00C43471" w14:paraId="0D0703F1" w14:textId="77777777">
        <w:tc>
          <w:tcPr>
            <w:tcW w:w="2219" w:type="pct"/>
            <w:vAlign w:val="bottom"/>
          </w:tcPr>
          <w:p w14:paraId="7EF99B2B" w14:textId="77777777" w:rsidR="00391A7A" w:rsidRPr="00C43471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 xml:space="preserve">ค่าความช่วยเหลือทางเทคนิค </w:t>
            </w:r>
          </w:p>
        </w:tc>
        <w:tc>
          <w:tcPr>
            <w:tcW w:w="575" w:type="pct"/>
          </w:tcPr>
          <w:p w14:paraId="48C2BDD3" w14:textId="77777777" w:rsidR="00391A7A" w:rsidRPr="00C43471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71F93592" w14:textId="77777777" w:rsidR="00391A7A" w:rsidRPr="00C43471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00890DCA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24E2B9A7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28F90926" w14:textId="7DF58B9F" w:rsidR="00391A7A" w:rsidRPr="00D10E4E" w:rsidRDefault="00977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977C41">
              <w:rPr>
                <w:rFonts w:asciiTheme="minorBidi" w:eastAsia="Cordia New" w:hAnsiTheme="minorBidi" w:cstheme="minorBidi"/>
                <w:sz w:val="28"/>
                <w:szCs w:val="28"/>
              </w:rPr>
              <w:t>4,839</w:t>
            </w:r>
          </w:p>
        </w:tc>
        <w:tc>
          <w:tcPr>
            <w:tcW w:w="144" w:type="pct"/>
          </w:tcPr>
          <w:p w14:paraId="74E0AEBC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A9C6622" w14:textId="5219B65F" w:rsidR="00391A7A" w:rsidRPr="00AF107E" w:rsidRDefault="00977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="Cordia New"/>
                <w:sz w:val="28"/>
                <w:szCs w:val="28"/>
              </w:rPr>
            </w:pPr>
            <w:r w:rsidRPr="00977C41">
              <w:rPr>
                <w:rFonts w:asciiTheme="minorBidi" w:hAnsiTheme="minorBidi" w:cstheme="minorBidi"/>
                <w:sz w:val="28"/>
                <w:szCs w:val="28"/>
              </w:rPr>
              <w:t>5,</w:t>
            </w:r>
            <w:r w:rsidRPr="00977C41">
              <w:rPr>
                <w:rFonts w:asciiTheme="minorBidi" w:eastAsia="Cordia New" w:hAnsiTheme="minorBidi" w:cstheme="minorBidi"/>
                <w:sz w:val="28"/>
                <w:szCs w:val="28"/>
              </w:rPr>
              <w:t>348</w:t>
            </w:r>
          </w:p>
        </w:tc>
      </w:tr>
      <w:tr w:rsidR="00391A7A" w:rsidRPr="00C43471" w14:paraId="436F745F" w14:textId="77777777">
        <w:tc>
          <w:tcPr>
            <w:tcW w:w="2219" w:type="pct"/>
            <w:vAlign w:val="bottom"/>
          </w:tcPr>
          <w:p w14:paraId="612EE301" w14:textId="77777777" w:rsidR="00391A7A" w:rsidRPr="009558A0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="Cordia New"/>
                <w:sz w:val="28"/>
                <w:szCs w:val="28"/>
                <w:cs/>
              </w:rPr>
            </w:pPr>
            <w:r w:rsidRPr="00FA5185">
              <w:rPr>
                <w:rFonts w:asciiTheme="minorBidi" w:eastAsia="Cordia New" w:hAnsiTheme="minorBidi" w:cs="Cordia New" w:hint="cs"/>
                <w:sz w:val="28"/>
                <w:szCs w:val="28"/>
                <w:cs/>
              </w:rPr>
              <w:t>กำไรจากการขายเครื่องจักรและอุปกรณ์โรงงาน</w:t>
            </w:r>
          </w:p>
        </w:tc>
        <w:tc>
          <w:tcPr>
            <w:tcW w:w="575" w:type="pct"/>
            <w:vAlign w:val="bottom"/>
          </w:tcPr>
          <w:p w14:paraId="5EC78EE1" w14:textId="77777777" w:rsidR="00391A7A" w:rsidRPr="00C43471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10E4E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28C12EB2" w14:textId="77777777" w:rsidR="00391A7A" w:rsidRPr="00C43471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16293E28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10E4E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47422FB1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vAlign w:val="bottom"/>
          </w:tcPr>
          <w:p w14:paraId="512C64C1" w14:textId="7B15C197" w:rsidR="00391A7A" w:rsidRPr="00C43471" w:rsidRDefault="00977C41" w:rsidP="00977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977C4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2F221695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  <w:vAlign w:val="bottom"/>
          </w:tcPr>
          <w:p w14:paraId="49C91D22" w14:textId="74DF727E" w:rsidR="00391A7A" w:rsidRPr="00C43471" w:rsidRDefault="00977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7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977C41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Pr="00977C41">
              <w:rPr>
                <w:rFonts w:asciiTheme="minorBidi" w:eastAsia="Cordia New" w:hAnsiTheme="minorBidi" w:cstheme="minorBidi"/>
                <w:sz w:val="28"/>
                <w:szCs w:val="28"/>
              </w:rPr>
              <w:t>439</w:t>
            </w:r>
          </w:p>
        </w:tc>
      </w:tr>
      <w:tr w:rsidR="00391A7A" w:rsidRPr="00C43471" w14:paraId="266BE457" w14:textId="77777777">
        <w:tc>
          <w:tcPr>
            <w:tcW w:w="2219" w:type="pct"/>
            <w:vAlign w:val="bottom"/>
          </w:tcPr>
          <w:p w14:paraId="25D0443E" w14:textId="77777777" w:rsidR="00391A7A" w:rsidRPr="00C43471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5" w:type="pct"/>
          </w:tcPr>
          <w:p w14:paraId="41D6CF4C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8DB691A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445C0A20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19FD34E2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21E291FA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C06EF6D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011BE6A4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391A7A" w:rsidRPr="00C43471" w14:paraId="3839ABBD" w14:textId="77777777">
        <w:tc>
          <w:tcPr>
            <w:tcW w:w="2219" w:type="pct"/>
            <w:vAlign w:val="bottom"/>
          </w:tcPr>
          <w:p w14:paraId="1423B161" w14:textId="77777777" w:rsidR="00391A7A" w:rsidRPr="00C43471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5" w:type="pct"/>
          </w:tcPr>
          <w:p w14:paraId="38589810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39CE7A63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4139FE95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8E87311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38934451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4B0BBE9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0B257D04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391A7A" w:rsidRPr="00C43471" w14:paraId="098D4320" w14:textId="77777777">
        <w:tc>
          <w:tcPr>
            <w:tcW w:w="2219" w:type="pct"/>
            <w:vAlign w:val="bottom"/>
          </w:tcPr>
          <w:p w14:paraId="177E4EB9" w14:textId="77777777" w:rsidR="00391A7A" w:rsidRPr="00C43471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75" w:type="pct"/>
          </w:tcPr>
          <w:p w14:paraId="639ED99C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00F1DAC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3EF22DD2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BD49F10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56E7177B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A7CAE75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1C3DCA79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391A7A" w:rsidRPr="00C43471" w14:paraId="36F1E81D" w14:textId="77777777">
        <w:tc>
          <w:tcPr>
            <w:tcW w:w="2219" w:type="pct"/>
            <w:vAlign w:val="bottom"/>
          </w:tcPr>
          <w:p w14:paraId="0B54DAD3" w14:textId="77777777" w:rsidR="00391A7A" w:rsidRPr="00C43471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75" w:type="pct"/>
            <w:vAlign w:val="bottom"/>
          </w:tcPr>
          <w:p w14:paraId="515B8CF8" w14:textId="50F10200" w:rsidR="00391A7A" w:rsidRPr="00C43471" w:rsidRDefault="009F5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9F53E7">
              <w:rPr>
                <w:rFonts w:asciiTheme="minorBidi" w:eastAsia="Cordia New" w:hAnsiTheme="minorBidi" w:cstheme="minorBidi"/>
                <w:sz w:val="28"/>
                <w:szCs w:val="28"/>
              </w:rPr>
              <w:t>12,897</w:t>
            </w:r>
          </w:p>
        </w:tc>
        <w:tc>
          <w:tcPr>
            <w:tcW w:w="144" w:type="pct"/>
            <w:vAlign w:val="bottom"/>
          </w:tcPr>
          <w:p w14:paraId="403BE866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554F76E2" w14:textId="4F9D3DF8" w:rsidR="00391A7A" w:rsidRPr="00C43471" w:rsidRDefault="009F5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9F53E7">
              <w:rPr>
                <w:rFonts w:asciiTheme="minorBidi" w:eastAsia="Cordia New" w:hAnsiTheme="minorBidi" w:cstheme="minorBidi"/>
                <w:sz w:val="28"/>
                <w:szCs w:val="28"/>
              </w:rPr>
              <w:t>12,348</w:t>
            </w:r>
          </w:p>
        </w:tc>
        <w:tc>
          <w:tcPr>
            <w:tcW w:w="144" w:type="pct"/>
            <w:vAlign w:val="bottom"/>
          </w:tcPr>
          <w:p w14:paraId="6490902B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vAlign w:val="bottom"/>
          </w:tcPr>
          <w:p w14:paraId="18F7BA2F" w14:textId="03FB221F" w:rsidR="00391A7A" w:rsidRPr="00E365C1" w:rsidRDefault="009F5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9F53E7">
              <w:rPr>
                <w:rFonts w:asciiTheme="minorBidi" w:eastAsia="Cordia New" w:hAnsiTheme="minorBidi" w:cstheme="minorBidi"/>
                <w:sz w:val="28"/>
                <w:szCs w:val="28"/>
              </w:rPr>
              <w:t>10,797</w:t>
            </w:r>
          </w:p>
        </w:tc>
        <w:tc>
          <w:tcPr>
            <w:tcW w:w="144" w:type="pct"/>
            <w:vAlign w:val="bottom"/>
          </w:tcPr>
          <w:p w14:paraId="72AE5A83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  <w:vAlign w:val="bottom"/>
          </w:tcPr>
          <w:p w14:paraId="25D351B2" w14:textId="69C80E97" w:rsidR="00391A7A" w:rsidRPr="00C43471" w:rsidRDefault="009F5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9F53E7">
              <w:rPr>
                <w:rFonts w:asciiTheme="minorBidi" w:eastAsia="Cordia New" w:hAnsiTheme="minorBidi" w:cstheme="minorBidi"/>
                <w:sz w:val="28"/>
                <w:szCs w:val="28"/>
              </w:rPr>
              <w:t>10,257</w:t>
            </w:r>
          </w:p>
        </w:tc>
      </w:tr>
      <w:tr w:rsidR="00391A7A" w:rsidRPr="00C43471" w14:paraId="2BB52A8F" w14:textId="77777777">
        <w:tc>
          <w:tcPr>
            <w:tcW w:w="2219" w:type="pct"/>
            <w:vAlign w:val="bottom"/>
          </w:tcPr>
          <w:p w14:paraId="79628131" w14:textId="77777777" w:rsidR="00391A7A" w:rsidRPr="00C43471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53031AC7" w14:textId="6EBAC0E2" w:rsidR="00391A7A" w:rsidRPr="00C43471" w:rsidRDefault="009F5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9F53E7">
              <w:rPr>
                <w:rFonts w:asciiTheme="minorBidi" w:eastAsia="Cordia New" w:hAnsiTheme="minorBidi" w:cstheme="minorBidi"/>
                <w:sz w:val="28"/>
                <w:szCs w:val="28"/>
              </w:rPr>
              <w:t>57</w:t>
            </w:r>
          </w:p>
        </w:tc>
        <w:tc>
          <w:tcPr>
            <w:tcW w:w="144" w:type="pct"/>
            <w:vAlign w:val="bottom"/>
          </w:tcPr>
          <w:p w14:paraId="39272660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  <w:vAlign w:val="bottom"/>
          </w:tcPr>
          <w:p w14:paraId="2DF801CD" w14:textId="7F65B43C" w:rsidR="00391A7A" w:rsidRPr="00C43471" w:rsidRDefault="009F5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9F53E7">
              <w:rPr>
                <w:rFonts w:asciiTheme="minorBidi" w:eastAsia="Cordia New" w:hAnsiTheme="minorBidi" w:cstheme="minorBidi"/>
                <w:sz w:val="28"/>
                <w:szCs w:val="28"/>
              </w:rPr>
              <w:t>55</w:t>
            </w:r>
          </w:p>
        </w:tc>
        <w:tc>
          <w:tcPr>
            <w:tcW w:w="144" w:type="pct"/>
            <w:vAlign w:val="bottom"/>
          </w:tcPr>
          <w:p w14:paraId="1E69CF8B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5C4BD891" w14:textId="200639F5" w:rsidR="00391A7A" w:rsidRPr="00E365C1" w:rsidRDefault="009F5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9F53E7">
              <w:rPr>
                <w:rFonts w:asciiTheme="minorBidi" w:eastAsia="Cordia New" w:hAnsiTheme="minorBidi" w:cstheme="minorBidi"/>
                <w:sz w:val="28"/>
                <w:szCs w:val="28"/>
              </w:rPr>
              <w:t>57</w:t>
            </w:r>
          </w:p>
        </w:tc>
        <w:tc>
          <w:tcPr>
            <w:tcW w:w="144" w:type="pct"/>
            <w:vAlign w:val="bottom"/>
          </w:tcPr>
          <w:p w14:paraId="64C0210B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39C09231" w14:textId="1758F141" w:rsidR="00391A7A" w:rsidRPr="00C43471" w:rsidRDefault="009F5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9F53E7">
              <w:rPr>
                <w:rFonts w:asciiTheme="minorBidi" w:eastAsia="Cordia New" w:hAnsiTheme="minorBidi" w:cstheme="minorBidi"/>
                <w:sz w:val="28"/>
                <w:szCs w:val="28"/>
              </w:rPr>
              <w:t>55</w:t>
            </w:r>
          </w:p>
        </w:tc>
      </w:tr>
      <w:tr w:rsidR="00391A7A" w:rsidRPr="00C43471" w14:paraId="06E857C5" w14:textId="77777777">
        <w:tc>
          <w:tcPr>
            <w:tcW w:w="2219" w:type="pct"/>
            <w:vAlign w:val="bottom"/>
          </w:tcPr>
          <w:p w14:paraId="602E71BC" w14:textId="77777777" w:rsidR="00391A7A" w:rsidRPr="008E51C2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Pr="008E51C2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E2591" w14:textId="1474CD65" w:rsidR="00391A7A" w:rsidRPr="005F0D23" w:rsidRDefault="009F5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9F53E7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12,954</w:t>
            </w:r>
          </w:p>
        </w:tc>
        <w:tc>
          <w:tcPr>
            <w:tcW w:w="144" w:type="pct"/>
            <w:vAlign w:val="bottom"/>
          </w:tcPr>
          <w:p w14:paraId="2F841793" w14:textId="77777777" w:rsidR="00391A7A" w:rsidRPr="004A601E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92B74" w14:textId="52C004C7" w:rsidR="00391A7A" w:rsidRPr="004A601E" w:rsidRDefault="009F5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9F53E7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12,403</w:t>
            </w:r>
          </w:p>
        </w:tc>
        <w:tc>
          <w:tcPr>
            <w:tcW w:w="144" w:type="pct"/>
            <w:vAlign w:val="bottom"/>
          </w:tcPr>
          <w:p w14:paraId="1E55052B" w14:textId="77777777" w:rsidR="00391A7A" w:rsidRPr="004A601E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3F832" w14:textId="06EE48BC" w:rsidR="00391A7A" w:rsidRPr="005F0D23" w:rsidRDefault="009F5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9F53E7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10,854</w:t>
            </w:r>
          </w:p>
        </w:tc>
        <w:tc>
          <w:tcPr>
            <w:tcW w:w="144" w:type="pct"/>
            <w:vAlign w:val="bottom"/>
          </w:tcPr>
          <w:p w14:paraId="19456B23" w14:textId="77777777" w:rsidR="00391A7A" w:rsidRPr="004A601E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2BD072" w14:textId="1DDD8E4B" w:rsidR="00391A7A" w:rsidRPr="004A601E" w:rsidRDefault="009F5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9F53E7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10,312</w:t>
            </w:r>
          </w:p>
        </w:tc>
      </w:tr>
      <w:tr w:rsidR="00391A7A" w:rsidRPr="00C43471" w14:paraId="05D0F4A8" w14:textId="77777777">
        <w:tc>
          <w:tcPr>
            <w:tcW w:w="2219" w:type="pct"/>
            <w:vAlign w:val="bottom"/>
          </w:tcPr>
          <w:p w14:paraId="1A7BD671" w14:textId="77777777" w:rsidR="00391A7A" w:rsidRPr="00C43471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1BDE7788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409C6503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</w:tcBorders>
          </w:tcPr>
          <w:p w14:paraId="4ADBFE4E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4B7C47C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48F9B432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E82B26A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67035496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391A7A" w:rsidRPr="00C43471" w14:paraId="245D3213" w14:textId="77777777">
        <w:trPr>
          <w:trHeight w:val="144"/>
          <w:tblHeader/>
        </w:trPr>
        <w:tc>
          <w:tcPr>
            <w:tcW w:w="2219" w:type="pct"/>
          </w:tcPr>
          <w:p w14:paraId="3C4695AB" w14:textId="77777777" w:rsidR="00391A7A" w:rsidRPr="00C43471" w:rsidRDefault="00391A7A">
            <w:pPr>
              <w:pStyle w:val="Heading2"/>
              <w:ind w:right="-45"/>
              <w:jc w:val="thaiDistribute"/>
              <w:rPr>
                <w:rFonts w:asciiTheme="minorBidi" w:eastAsia="Cordia New" w:hAnsiTheme="minorBidi" w:cstheme="minorBidi"/>
                <w:i/>
                <w:iCs/>
                <w:spacing w:val="-6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i/>
                <w:iCs/>
                <w:spacing w:val="-6"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02" w:type="pct"/>
            <w:gridSpan w:val="4"/>
          </w:tcPr>
          <w:p w14:paraId="7AE88348" w14:textId="77777777" w:rsidR="00391A7A" w:rsidRPr="00C43471" w:rsidRDefault="00391A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50149E8" w14:textId="77777777" w:rsidR="00391A7A" w:rsidRPr="00C43471" w:rsidRDefault="00391A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5" w:type="pct"/>
            <w:gridSpan w:val="3"/>
          </w:tcPr>
          <w:p w14:paraId="5D7D20B9" w14:textId="77777777" w:rsidR="00391A7A" w:rsidRPr="00C43471" w:rsidRDefault="00391A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1A7A" w:rsidRPr="00C43471" w14:paraId="3983ED82" w14:textId="77777777">
        <w:trPr>
          <w:trHeight w:val="144"/>
          <w:tblHeader/>
        </w:trPr>
        <w:tc>
          <w:tcPr>
            <w:tcW w:w="2219" w:type="pct"/>
          </w:tcPr>
          <w:p w14:paraId="2656C6B7" w14:textId="77777777" w:rsidR="00391A7A" w:rsidRPr="00C43471" w:rsidRDefault="00391A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</w:t>
            </w:r>
          </w:p>
        </w:tc>
        <w:tc>
          <w:tcPr>
            <w:tcW w:w="575" w:type="pct"/>
            <w:vAlign w:val="center"/>
          </w:tcPr>
          <w:p w14:paraId="6A121CB7" w14:textId="7924B61E" w:rsidR="00391A7A" w:rsidRPr="00C43471" w:rsidRDefault="00391A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31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" w:type="pct"/>
            <w:vAlign w:val="center"/>
          </w:tcPr>
          <w:p w14:paraId="53E48833" w14:textId="77777777" w:rsidR="00391A7A" w:rsidRPr="00C43471" w:rsidRDefault="00391A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vAlign w:val="center"/>
          </w:tcPr>
          <w:p w14:paraId="0149DFB4" w14:textId="77777777" w:rsidR="00391A7A" w:rsidRPr="00C43471" w:rsidRDefault="00391A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" w:type="pct"/>
            <w:vAlign w:val="center"/>
          </w:tcPr>
          <w:p w14:paraId="0A17A155" w14:textId="77777777" w:rsidR="00391A7A" w:rsidRPr="00C43471" w:rsidRDefault="00391A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vAlign w:val="center"/>
          </w:tcPr>
          <w:p w14:paraId="47950269" w14:textId="386513D9" w:rsidR="00391A7A" w:rsidRPr="00C43471" w:rsidRDefault="00391A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4" w:type="pct"/>
            <w:vAlign w:val="center"/>
          </w:tcPr>
          <w:p w14:paraId="3A8A54E4" w14:textId="77777777" w:rsidR="00391A7A" w:rsidRPr="00C43471" w:rsidRDefault="00391A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67E78FC9" w14:textId="77777777" w:rsidR="00391A7A" w:rsidRPr="00C43471" w:rsidRDefault="00391A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391A7A" w:rsidRPr="00C43471" w14:paraId="2FEAB18F" w14:textId="77777777">
        <w:trPr>
          <w:trHeight w:val="144"/>
          <w:tblHeader/>
        </w:trPr>
        <w:tc>
          <w:tcPr>
            <w:tcW w:w="2219" w:type="pct"/>
          </w:tcPr>
          <w:p w14:paraId="153B65C0" w14:textId="77777777" w:rsidR="00391A7A" w:rsidRPr="00C43471" w:rsidRDefault="00391A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5" w:type="pct"/>
            <w:vAlign w:val="center"/>
          </w:tcPr>
          <w:p w14:paraId="22BB4234" w14:textId="506D7340" w:rsidR="00391A7A" w:rsidRPr="00C43471" w:rsidRDefault="00391A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44" w:type="pct"/>
            <w:vAlign w:val="center"/>
          </w:tcPr>
          <w:p w14:paraId="04E79B5D" w14:textId="77777777" w:rsidR="00391A7A" w:rsidRPr="00C43471" w:rsidRDefault="00391A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vAlign w:val="center"/>
          </w:tcPr>
          <w:p w14:paraId="443FE36D" w14:textId="075DC155" w:rsidR="00391A7A" w:rsidRPr="00C43471" w:rsidRDefault="00391A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4" w:type="pct"/>
            <w:vAlign w:val="center"/>
          </w:tcPr>
          <w:p w14:paraId="62049F9E" w14:textId="77777777" w:rsidR="00391A7A" w:rsidRPr="00C43471" w:rsidRDefault="00391A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vAlign w:val="center"/>
          </w:tcPr>
          <w:p w14:paraId="666C5420" w14:textId="3B5373BD" w:rsidR="00391A7A" w:rsidRPr="00C43471" w:rsidRDefault="00391A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44" w:type="pct"/>
            <w:vAlign w:val="center"/>
          </w:tcPr>
          <w:p w14:paraId="64E446C2" w14:textId="77777777" w:rsidR="00391A7A" w:rsidRPr="00C43471" w:rsidRDefault="00391A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247B7957" w14:textId="0F910F23" w:rsidR="00391A7A" w:rsidRPr="00C43471" w:rsidRDefault="00391A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8</w:t>
            </w:r>
          </w:p>
        </w:tc>
      </w:tr>
      <w:tr w:rsidR="00391A7A" w:rsidRPr="00C43471" w14:paraId="4D1BEC97" w14:textId="77777777">
        <w:trPr>
          <w:trHeight w:val="144"/>
          <w:tblHeader/>
        </w:trPr>
        <w:tc>
          <w:tcPr>
            <w:tcW w:w="2219" w:type="pct"/>
          </w:tcPr>
          <w:p w14:paraId="59AA8234" w14:textId="77777777" w:rsidR="00391A7A" w:rsidRPr="00C43471" w:rsidRDefault="00391A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81" w:type="pct"/>
            <w:gridSpan w:val="8"/>
            <w:vAlign w:val="center"/>
          </w:tcPr>
          <w:p w14:paraId="7D51FB20" w14:textId="77777777" w:rsidR="00391A7A" w:rsidRPr="00C43471" w:rsidRDefault="00391A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(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พันบาท)</w:t>
            </w:r>
          </w:p>
        </w:tc>
      </w:tr>
      <w:tr w:rsidR="00391A7A" w:rsidRPr="00C43471" w14:paraId="4F7314A4" w14:textId="77777777">
        <w:trPr>
          <w:trHeight w:val="144"/>
          <w:tblHeader/>
        </w:trPr>
        <w:tc>
          <w:tcPr>
            <w:tcW w:w="2219" w:type="pct"/>
          </w:tcPr>
          <w:p w14:paraId="43504156" w14:textId="77777777" w:rsidR="00391A7A" w:rsidRPr="00C43471" w:rsidRDefault="00391A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575" w:type="pct"/>
            <w:vAlign w:val="center"/>
          </w:tcPr>
          <w:p w14:paraId="78E749F8" w14:textId="77777777" w:rsidR="00391A7A" w:rsidRPr="00C43471" w:rsidRDefault="00391A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  <w:vAlign w:val="center"/>
          </w:tcPr>
          <w:p w14:paraId="5C0DA51B" w14:textId="77777777" w:rsidR="00391A7A" w:rsidRPr="00C43471" w:rsidRDefault="00391A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vAlign w:val="center"/>
          </w:tcPr>
          <w:p w14:paraId="1283D9F3" w14:textId="77777777" w:rsidR="00391A7A" w:rsidRPr="00C43471" w:rsidRDefault="00391A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  <w:vAlign w:val="center"/>
          </w:tcPr>
          <w:p w14:paraId="674CEA49" w14:textId="77777777" w:rsidR="00391A7A" w:rsidRPr="00C43471" w:rsidRDefault="00391A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vAlign w:val="center"/>
          </w:tcPr>
          <w:p w14:paraId="0CC4D667" w14:textId="77777777" w:rsidR="00391A7A" w:rsidRPr="00C43471" w:rsidRDefault="00391A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  <w:vAlign w:val="center"/>
          </w:tcPr>
          <w:p w14:paraId="7661E5C3" w14:textId="77777777" w:rsidR="00391A7A" w:rsidRPr="00C43471" w:rsidRDefault="00391A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24B85A76" w14:textId="77777777" w:rsidR="00391A7A" w:rsidRPr="00C43471" w:rsidRDefault="00391A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391A7A" w:rsidRPr="00C43471" w14:paraId="169AB58D" w14:textId="77777777">
        <w:trPr>
          <w:trHeight w:val="144"/>
        </w:trPr>
        <w:tc>
          <w:tcPr>
            <w:tcW w:w="2219" w:type="pct"/>
          </w:tcPr>
          <w:p w14:paraId="0CEBC520" w14:textId="77777777" w:rsidR="00391A7A" w:rsidRPr="00C43471" w:rsidRDefault="00391A7A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5" w:type="pct"/>
          </w:tcPr>
          <w:p w14:paraId="4BF62588" w14:textId="77777777" w:rsidR="00391A7A" w:rsidRPr="00401B4A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1B4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3D0AA221" w14:textId="77777777" w:rsidR="00391A7A" w:rsidRPr="00401B4A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5BFAB004" w14:textId="77777777" w:rsidR="00391A7A" w:rsidRPr="00401B4A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401B4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3B3F761A" w14:textId="77777777" w:rsidR="00391A7A" w:rsidRPr="00401B4A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08" w:right="166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0CA28576" w14:textId="6A6AE2C4" w:rsidR="00391A7A" w:rsidRPr="00D24A13" w:rsidRDefault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955B1">
              <w:rPr>
                <w:rFonts w:asciiTheme="minorBidi" w:eastAsia="Cordia New" w:hAnsiTheme="minorBidi" w:cstheme="minorBidi"/>
                <w:sz w:val="28"/>
                <w:szCs w:val="28"/>
              </w:rPr>
              <w:t>373,430</w:t>
            </w:r>
          </w:p>
        </w:tc>
        <w:tc>
          <w:tcPr>
            <w:tcW w:w="144" w:type="pct"/>
          </w:tcPr>
          <w:p w14:paraId="51E6B451" w14:textId="77777777" w:rsidR="00391A7A" w:rsidRPr="00C43471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1AA066F6" w14:textId="569FF0A0" w:rsidR="00391A7A" w:rsidRPr="00C43471" w:rsidRDefault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955B1">
              <w:rPr>
                <w:rFonts w:asciiTheme="minorBidi" w:eastAsia="Cordia New" w:hAnsiTheme="minorBidi" w:cstheme="minorBidi"/>
                <w:sz w:val="28"/>
                <w:szCs w:val="28"/>
              </w:rPr>
              <w:t>284,570</w:t>
            </w:r>
          </w:p>
        </w:tc>
      </w:tr>
      <w:tr w:rsidR="00391A7A" w:rsidRPr="00C43471" w14:paraId="4CC36B1A" w14:textId="77777777">
        <w:trPr>
          <w:trHeight w:val="144"/>
        </w:trPr>
        <w:tc>
          <w:tcPr>
            <w:tcW w:w="2219" w:type="pct"/>
          </w:tcPr>
          <w:p w14:paraId="48338EF4" w14:textId="77777777" w:rsidR="00391A7A" w:rsidRPr="00C43471" w:rsidRDefault="00391A7A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4629A2">
              <w:rPr>
                <w:rFonts w:asciiTheme="minorBidi" w:eastAsia="Cordia New" w:hAnsiTheme="minorBidi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7D001156" w14:textId="77777777" w:rsidR="00391A7A" w:rsidRPr="00401B4A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01B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06A60343" w14:textId="77777777" w:rsidR="00391A7A" w:rsidRPr="00401B4A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31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D7CDED" w14:textId="77777777" w:rsidR="00391A7A" w:rsidRPr="00401B4A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01B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5703B37F" w14:textId="77777777" w:rsidR="00391A7A" w:rsidRPr="00401B4A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4409E408" w14:textId="7435DAEE" w:rsidR="00391A7A" w:rsidRPr="00D24A13" w:rsidRDefault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955B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373,430</w:t>
            </w:r>
          </w:p>
        </w:tc>
        <w:tc>
          <w:tcPr>
            <w:tcW w:w="144" w:type="pct"/>
          </w:tcPr>
          <w:p w14:paraId="4A7DD907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BBE61" w14:textId="5A58C25E" w:rsidR="00391A7A" w:rsidRPr="00C43471" w:rsidRDefault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955B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284,570</w:t>
            </w:r>
          </w:p>
        </w:tc>
      </w:tr>
      <w:tr w:rsidR="00391A7A" w:rsidRPr="00C43471" w14:paraId="3EF9F426" w14:textId="77777777">
        <w:trPr>
          <w:tblHeader/>
        </w:trPr>
        <w:tc>
          <w:tcPr>
            <w:tcW w:w="2219" w:type="pct"/>
          </w:tcPr>
          <w:p w14:paraId="7FF09271" w14:textId="77777777" w:rsidR="00391A7A" w:rsidRPr="001426AA" w:rsidRDefault="00391A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vAlign w:val="bottom"/>
          </w:tcPr>
          <w:p w14:paraId="4B2EFCA0" w14:textId="77777777" w:rsidR="00391A7A" w:rsidRPr="00401B4A" w:rsidRDefault="00391A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649E5E77" w14:textId="77777777" w:rsidR="00391A7A" w:rsidRPr="00401B4A" w:rsidRDefault="00391A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vAlign w:val="bottom"/>
          </w:tcPr>
          <w:p w14:paraId="2A9ADAFE" w14:textId="77777777" w:rsidR="00391A7A" w:rsidRPr="00401B4A" w:rsidRDefault="00391A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11CFFAFF" w14:textId="77777777" w:rsidR="00391A7A" w:rsidRPr="00401B4A" w:rsidRDefault="00391A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72DCCF5E" w14:textId="77777777" w:rsidR="00391A7A" w:rsidRPr="00C43471" w:rsidRDefault="00391A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1C0C34F9" w14:textId="77777777" w:rsidR="00391A7A" w:rsidRPr="00C43471" w:rsidRDefault="00391A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1B58F69F" w14:textId="77777777" w:rsidR="00391A7A" w:rsidRPr="00C43471" w:rsidRDefault="00391A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391A7A" w:rsidRPr="00C43471" w14:paraId="0A7A6E12" w14:textId="77777777">
        <w:trPr>
          <w:trHeight w:val="144"/>
        </w:trPr>
        <w:tc>
          <w:tcPr>
            <w:tcW w:w="2219" w:type="pct"/>
          </w:tcPr>
          <w:p w14:paraId="16182D19" w14:textId="77777777" w:rsidR="00391A7A" w:rsidRPr="00C43471" w:rsidRDefault="00391A7A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75" w:type="pct"/>
          </w:tcPr>
          <w:p w14:paraId="3886E303" w14:textId="77777777" w:rsidR="00391A7A" w:rsidRPr="00C43471" w:rsidRDefault="00391A7A">
            <w:pPr>
              <w:tabs>
                <w:tab w:val="decimal" w:pos="615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  <w:gridSpan w:val="2"/>
          </w:tcPr>
          <w:p w14:paraId="29BFB625" w14:textId="77777777" w:rsidR="00391A7A" w:rsidRPr="00C43471" w:rsidRDefault="00391A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</w:tcPr>
          <w:p w14:paraId="3ABB6AEE" w14:textId="77777777" w:rsidR="00391A7A" w:rsidRPr="00C43471" w:rsidRDefault="00391A7A">
            <w:pPr>
              <w:tabs>
                <w:tab w:val="decimal" w:pos="615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4301FCDC" w14:textId="77777777" w:rsidR="00391A7A" w:rsidRPr="00C43471" w:rsidRDefault="00391A7A">
            <w:pPr>
              <w:pStyle w:val="BodyText"/>
              <w:spacing w:after="0"/>
              <w:ind w:left="-126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14:paraId="3E4E59F1" w14:textId="77777777" w:rsidR="00391A7A" w:rsidRPr="00C43471" w:rsidRDefault="00391A7A">
            <w:pPr>
              <w:pStyle w:val="BodyText"/>
              <w:spacing w:after="0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5EDD3A1B" w14:textId="77777777" w:rsidR="00391A7A" w:rsidRPr="00C43471" w:rsidRDefault="00391A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</w:tcPr>
          <w:p w14:paraId="680B098E" w14:textId="77777777" w:rsidR="00391A7A" w:rsidRPr="00C43471" w:rsidRDefault="00391A7A">
            <w:pPr>
              <w:pStyle w:val="BodyText"/>
              <w:tabs>
                <w:tab w:val="decimal" w:pos="860"/>
              </w:tabs>
              <w:spacing w:after="0"/>
              <w:ind w:left="-108" w:right="-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391A7A" w:rsidRPr="00C43471" w14:paraId="3439B6A4" w14:textId="77777777">
        <w:trPr>
          <w:trHeight w:val="144"/>
        </w:trPr>
        <w:tc>
          <w:tcPr>
            <w:tcW w:w="2219" w:type="pct"/>
          </w:tcPr>
          <w:p w14:paraId="15DD6815" w14:textId="77777777" w:rsidR="00391A7A" w:rsidRPr="00C43471" w:rsidRDefault="00391A7A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9EEA24D" w14:textId="77777777" w:rsidR="00391A7A" w:rsidRPr="00616FF6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616FF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</w:tcPr>
          <w:p w14:paraId="02D5586A" w14:textId="77777777" w:rsidR="00391A7A" w:rsidRPr="00616FF6" w:rsidRDefault="00391A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4DAD9853" w14:textId="77777777" w:rsidR="00391A7A" w:rsidRPr="00616FF6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616FF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17B97C60" w14:textId="77777777" w:rsidR="00391A7A" w:rsidRPr="00616FF6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1E53FA6" w14:textId="5256BFF7" w:rsidR="00391A7A" w:rsidRPr="00616FF6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1A3013">
              <w:rPr>
                <w:rFonts w:asciiTheme="minorBidi" w:eastAsia="Cordia New" w:hAnsiTheme="minorBidi" w:cstheme="minorBidi"/>
                <w:sz w:val="28"/>
                <w:szCs w:val="28"/>
              </w:rPr>
              <w:t>146</w:t>
            </w:r>
            <w:r w:rsidR="00C955B1" w:rsidRPr="00C955B1">
              <w:rPr>
                <w:rFonts w:asciiTheme="minorBidi" w:eastAsia="Cordia New" w:hAnsiTheme="minorBidi" w:cstheme="minorBidi"/>
                <w:sz w:val="28"/>
                <w:szCs w:val="28"/>
              </w:rPr>
              <w:t>,156</w:t>
            </w:r>
          </w:p>
        </w:tc>
        <w:tc>
          <w:tcPr>
            <w:tcW w:w="144" w:type="pct"/>
          </w:tcPr>
          <w:p w14:paraId="12C795CE" w14:textId="77777777" w:rsidR="00391A7A" w:rsidRPr="00616FF6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DCAB2CA" w14:textId="1546D18D" w:rsidR="00391A7A" w:rsidRPr="00616FF6" w:rsidRDefault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955B1">
              <w:rPr>
                <w:rFonts w:asciiTheme="minorBidi" w:eastAsia="Cordia New" w:hAnsiTheme="minorBidi" w:cstheme="minorBidi"/>
                <w:sz w:val="28"/>
                <w:szCs w:val="28"/>
              </w:rPr>
              <w:t>255,991</w:t>
            </w:r>
          </w:p>
        </w:tc>
      </w:tr>
      <w:tr w:rsidR="00391A7A" w:rsidRPr="00C43471" w14:paraId="021457AF" w14:textId="77777777">
        <w:trPr>
          <w:trHeight w:val="144"/>
        </w:trPr>
        <w:tc>
          <w:tcPr>
            <w:tcW w:w="2219" w:type="pct"/>
          </w:tcPr>
          <w:p w14:paraId="25208174" w14:textId="77777777" w:rsidR="00391A7A" w:rsidRPr="00C43471" w:rsidRDefault="00391A7A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6B130ABE" w14:textId="77777777" w:rsidR="00391A7A" w:rsidRPr="00616FF6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616FF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</w:tcPr>
          <w:p w14:paraId="548FFF6D" w14:textId="77777777" w:rsidR="00391A7A" w:rsidRPr="00616FF6" w:rsidRDefault="00391A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346E1B9" w14:textId="77777777" w:rsidR="00391A7A" w:rsidRPr="00616FF6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616FF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414E49FA" w14:textId="77777777" w:rsidR="00391A7A" w:rsidRPr="00616FF6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7378D881" w14:textId="27AA9BB1" w:rsidR="00391A7A" w:rsidRPr="00616FF6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146</w:t>
            </w:r>
            <w:r w:rsidR="00C955B1" w:rsidRPr="00C955B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,156</w:t>
            </w:r>
          </w:p>
        </w:tc>
        <w:tc>
          <w:tcPr>
            <w:tcW w:w="144" w:type="pct"/>
          </w:tcPr>
          <w:p w14:paraId="7E16C126" w14:textId="77777777" w:rsidR="00391A7A" w:rsidRPr="00616FF6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vAlign w:val="bottom"/>
          </w:tcPr>
          <w:p w14:paraId="49FCCB69" w14:textId="0D67BC3F" w:rsidR="00391A7A" w:rsidRPr="00616FF6" w:rsidRDefault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955B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255,991</w:t>
            </w:r>
          </w:p>
        </w:tc>
      </w:tr>
      <w:tr w:rsidR="00391A7A" w:rsidRPr="00C43471" w14:paraId="6920A441" w14:textId="77777777">
        <w:trPr>
          <w:trHeight w:val="144"/>
        </w:trPr>
        <w:tc>
          <w:tcPr>
            <w:tcW w:w="2219" w:type="pct"/>
          </w:tcPr>
          <w:p w14:paraId="61749490" w14:textId="77777777" w:rsidR="00391A7A" w:rsidRPr="00C43471" w:rsidRDefault="00391A7A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507436CC" w14:textId="77777777" w:rsidR="00391A7A" w:rsidRPr="00C43471" w:rsidRDefault="00391A7A">
            <w:pPr>
              <w:tabs>
                <w:tab w:val="decimal" w:pos="615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  <w:gridSpan w:val="2"/>
          </w:tcPr>
          <w:p w14:paraId="156722D4" w14:textId="77777777" w:rsidR="00391A7A" w:rsidRPr="00C43471" w:rsidRDefault="00391A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30AFD604" w14:textId="77777777" w:rsidR="00391A7A" w:rsidRPr="00C43471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64B2175D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1F3748AB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26EB8198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  <w:vAlign w:val="bottom"/>
          </w:tcPr>
          <w:p w14:paraId="33D763E9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391A7A" w:rsidRPr="00C43471" w14:paraId="3BDC4EBD" w14:textId="77777777">
        <w:trPr>
          <w:trHeight w:val="144"/>
        </w:trPr>
        <w:tc>
          <w:tcPr>
            <w:tcW w:w="2219" w:type="pct"/>
          </w:tcPr>
          <w:p w14:paraId="244A3DD0" w14:textId="77777777" w:rsidR="00391A7A" w:rsidRPr="00C43471" w:rsidRDefault="00391A7A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575" w:type="pct"/>
          </w:tcPr>
          <w:p w14:paraId="4F321321" w14:textId="77777777" w:rsidR="00391A7A" w:rsidRPr="00C43471" w:rsidRDefault="00391A7A">
            <w:pPr>
              <w:tabs>
                <w:tab w:val="decimal" w:pos="615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  <w:gridSpan w:val="2"/>
          </w:tcPr>
          <w:p w14:paraId="4F14A62A" w14:textId="77777777" w:rsidR="00391A7A" w:rsidRPr="00C43471" w:rsidRDefault="00391A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</w:tcPr>
          <w:p w14:paraId="6637768B" w14:textId="77777777" w:rsidR="00391A7A" w:rsidRPr="00C43471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78CB91CD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14:paraId="34A56779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487F6C7E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vAlign w:val="bottom"/>
          </w:tcPr>
          <w:p w14:paraId="5B71E7F3" w14:textId="77777777" w:rsidR="00391A7A" w:rsidRPr="00C43471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391A7A" w:rsidRPr="00C43471" w14:paraId="39FEA0D7" w14:textId="77777777">
        <w:trPr>
          <w:trHeight w:val="144"/>
        </w:trPr>
        <w:tc>
          <w:tcPr>
            <w:tcW w:w="2219" w:type="pct"/>
          </w:tcPr>
          <w:p w14:paraId="0DC56D00" w14:textId="77777777" w:rsidR="00391A7A" w:rsidRPr="00C43471" w:rsidRDefault="00391A7A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9F33F49" w14:textId="77777777" w:rsidR="00391A7A" w:rsidRPr="00616FF6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616FF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</w:tcPr>
          <w:p w14:paraId="33CFCCC1" w14:textId="77777777" w:rsidR="00391A7A" w:rsidRPr="00616FF6" w:rsidRDefault="00391A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45EEDDE8" w14:textId="77777777" w:rsidR="00391A7A" w:rsidRPr="00616FF6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616FF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77C3E64B" w14:textId="77777777" w:rsidR="00391A7A" w:rsidRPr="00616FF6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166C35B" w14:textId="6B280F81" w:rsidR="00391A7A" w:rsidRPr="00616FF6" w:rsidRDefault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955B1">
              <w:rPr>
                <w:rFonts w:asciiTheme="minorBidi" w:eastAsia="Cordia New" w:hAnsiTheme="minorBidi" w:cstheme="minorBidi"/>
                <w:sz w:val="28"/>
                <w:szCs w:val="28"/>
              </w:rPr>
              <w:t>87,112</w:t>
            </w:r>
          </w:p>
        </w:tc>
        <w:tc>
          <w:tcPr>
            <w:tcW w:w="144" w:type="pct"/>
          </w:tcPr>
          <w:p w14:paraId="4E615A7E" w14:textId="77777777" w:rsidR="00391A7A" w:rsidRPr="00616FF6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7D964D9" w14:textId="24D9D534" w:rsidR="00391A7A" w:rsidRPr="00616FF6" w:rsidRDefault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955B1">
              <w:rPr>
                <w:rFonts w:asciiTheme="minorBidi" w:eastAsia="Cordia New" w:hAnsiTheme="minorBidi" w:cstheme="minorBidi"/>
                <w:sz w:val="28"/>
                <w:szCs w:val="28"/>
              </w:rPr>
              <w:t>85,311</w:t>
            </w:r>
          </w:p>
        </w:tc>
      </w:tr>
      <w:tr w:rsidR="00391A7A" w:rsidRPr="00C43471" w14:paraId="58B259AA" w14:textId="77777777">
        <w:trPr>
          <w:trHeight w:val="144"/>
        </w:trPr>
        <w:tc>
          <w:tcPr>
            <w:tcW w:w="2219" w:type="pct"/>
          </w:tcPr>
          <w:p w14:paraId="786D20EF" w14:textId="77777777" w:rsidR="00391A7A" w:rsidRPr="00C43471" w:rsidRDefault="00391A7A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0D955FF2" w14:textId="77777777" w:rsidR="00391A7A" w:rsidRPr="00616FF6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616FF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</w:tcPr>
          <w:p w14:paraId="368E88C7" w14:textId="77777777" w:rsidR="00391A7A" w:rsidRPr="00616FF6" w:rsidRDefault="00391A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522072C" w14:textId="77777777" w:rsidR="00391A7A" w:rsidRPr="00616FF6" w:rsidRDefault="0039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616FF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5579E465" w14:textId="77777777" w:rsidR="00391A7A" w:rsidRPr="00616FF6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403BE67C" w14:textId="70670C15" w:rsidR="00391A7A" w:rsidRPr="00616FF6" w:rsidRDefault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955B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87,112</w:t>
            </w:r>
          </w:p>
        </w:tc>
        <w:tc>
          <w:tcPr>
            <w:tcW w:w="144" w:type="pct"/>
          </w:tcPr>
          <w:p w14:paraId="5505FD2F" w14:textId="77777777" w:rsidR="00391A7A" w:rsidRPr="00616FF6" w:rsidRDefault="00391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EE19E" w14:textId="1C1E3B32" w:rsidR="00391A7A" w:rsidRPr="00616FF6" w:rsidRDefault="00C95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955B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85,311</w:t>
            </w:r>
          </w:p>
        </w:tc>
      </w:tr>
    </w:tbl>
    <w:p w14:paraId="33019901" w14:textId="77777777" w:rsidR="00CA39BE" w:rsidRPr="00C43471" w:rsidRDefault="00CA39BE" w:rsidP="00D03F58">
      <w:pPr>
        <w:spacing w:after="240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</w:p>
    <w:p w14:paraId="32BF800E" w14:textId="77777777" w:rsidR="009558A0" w:rsidRDefault="00955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</w:pPr>
      <w:r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br w:type="page"/>
      </w:r>
    </w:p>
    <w:p w14:paraId="2A0F02DA" w14:textId="1AAB2537" w:rsidR="00AF754B" w:rsidRPr="00C43471" w:rsidRDefault="00AF754B" w:rsidP="00287AAC">
      <w:pPr>
        <w:spacing w:after="240"/>
        <w:ind w:firstLine="567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  <w:r w:rsidRPr="00C43471"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  <w:r w:rsidRPr="00C43471"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65D871C2" w14:textId="5BC40520" w:rsidR="00667036" w:rsidRPr="00C43471" w:rsidRDefault="00667036" w:rsidP="00287AAC">
      <w:pPr>
        <w:tabs>
          <w:tab w:val="clear" w:pos="907"/>
          <w:tab w:val="left" w:pos="540"/>
          <w:tab w:val="left" w:pos="900"/>
        </w:tabs>
        <w:spacing w:after="240"/>
        <w:ind w:left="54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i/>
          <w:iCs/>
          <w:sz w:val="28"/>
          <w:szCs w:val="28"/>
          <w:cs/>
        </w:rPr>
        <w:t>สัญญาบริการ</w:t>
      </w:r>
    </w:p>
    <w:p w14:paraId="48B5C7AE" w14:textId="467781DF" w:rsidR="00667036" w:rsidRPr="00C43471" w:rsidRDefault="00BB1DEC" w:rsidP="00287AAC">
      <w:pPr>
        <w:spacing w:after="240"/>
        <w:ind w:left="540"/>
        <w:jc w:val="thaiDistribute"/>
        <w:rPr>
          <w:rFonts w:asciiTheme="minorBidi" w:eastAsia="Cordia New" w:hAnsiTheme="minorBidi" w:cstheme="minorBidi"/>
          <w:sz w:val="28"/>
          <w:szCs w:val="28"/>
          <w:cs/>
        </w:rPr>
      </w:pPr>
      <w:r w:rsidRPr="00BB1DEC">
        <w:rPr>
          <w:rFonts w:asciiTheme="minorBidi" w:eastAsia="Cordia New" w:hAnsiTheme="minorBidi" w:cs="Cordia New" w:hint="cs"/>
          <w:sz w:val="28"/>
          <w:szCs w:val="28"/>
          <w:cs/>
        </w:rPr>
        <w:t>บริษัทได้ทำสัญญาใช้บริการจ้างผลิตชิ้นงานกับบริษัท</w:t>
      </w:r>
      <w:r w:rsidRPr="00BB1DEC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BB1DEC">
        <w:rPr>
          <w:rFonts w:asciiTheme="minorBidi" w:eastAsia="Cordia New" w:hAnsiTheme="minorBidi" w:cstheme="minorBidi"/>
          <w:sz w:val="28"/>
          <w:szCs w:val="28"/>
        </w:rPr>
        <w:t xml:space="preserve">M.C.S. Steel (Xiamen) Co., Ltd. </w:t>
      </w:r>
      <w:r w:rsidRPr="00BB1DEC">
        <w:rPr>
          <w:rFonts w:asciiTheme="minorBidi" w:eastAsia="Cordia New" w:hAnsiTheme="minorBidi" w:cs="Cordia New" w:hint="cs"/>
          <w:sz w:val="28"/>
          <w:szCs w:val="28"/>
          <w:cs/>
        </w:rPr>
        <w:t>เพื่อรับบริการแปรรูปโครงสร้างเหล็กตามแบบงานและขนส่งชิ้นงานตามกำหนดการที่บริษัทกำหนดภายใต้เงื่อนไขสัญญา</w:t>
      </w:r>
      <w:r w:rsidRPr="00BB1DEC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BB1DEC">
        <w:rPr>
          <w:rFonts w:asciiTheme="minorBidi" w:eastAsia="Cordia New" w:hAnsiTheme="minorBidi" w:cs="Cordia New" w:hint="cs"/>
          <w:sz w:val="28"/>
          <w:szCs w:val="28"/>
          <w:cs/>
        </w:rPr>
        <w:t>บริษัทต้องชำระเงินล่วงหน้าให้กับบริษัท</w:t>
      </w:r>
      <w:r w:rsidRPr="00BB1DEC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BB1DEC">
        <w:rPr>
          <w:rFonts w:asciiTheme="minorBidi" w:eastAsia="Cordia New" w:hAnsiTheme="minorBidi" w:cstheme="minorBidi"/>
          <w:sz w:val="28"/>
          <w:szCs w:val="28"/>
        </w:rPr>
        <w:t xml:space="preserve">M.C.S. Steel (Xiamen) Co., Ltd. </w:t>
      </w:r>
      <w:r w:rsidRPr="00BB1DEC">
        <w:rPr>
          <w:rFonts w:asciiTheme="minorBidi" w:eastAsia="Cordia New" w:hAnsiTheme="minorBidi" w:cs="Cordia New" w:hint="cs"/>
          <w:sz w:val="28"/>
          <w:szCs w:val="28"/>
          <w:cs/>
        </w:rPr>
        <w:t>ในการจัดหาเหล็กแผ่นและเหล็กรูปพรรณที่ใช้เป็นวัตถุดิบหลักในการผลิตและแปรรูปตามมาตรฐานที่บริษัทกำหนดและระบุในสัญญา</w:t>
      </w:r>
    </w:p>
    <w:p w14:paraId="035878A6" w14:textId="396701AF" w:rsidR="00667036" w:rsidRPr="00C43471" w:rsidRDefault="00667036" w:rsidP="00287AAC">
      <w:pPr>
        <w:tabs>
          <w:tab w:val="clear" w:pos="907"/>
          <w:tab w:val="left" w:pos="900"/>
        </w:tabs>
        <w:spacing w:after="240"/>
        <w:ind w:left="540"/>
        <w:rPr>
          <w:rFonts w:asciiTheme="minorBidi" w:eastAsia="Cordia New" w:hAnsiTheme="minorBidi" w:cstheme="minorBidi"/>
          <w:i/>
          <w:iCs/>
          <w:sz w:val="28"/>
          <w:szCs w:val="28"/>
        </w:rPr>
      </w:pPr>
      <w:r w:rsidRPr="00C43471">
        <w:rPr>
          <w:rFonts w:asciiTheme="minorBidi" w:eastAsia="Cordia New" w:hAnsiTheme="minorBidi" w:cstheme="minorBidi"/>
          <w:i/>
          <w:iCs/>
          <w:sz w:val="28"/>
          <w:szCs w:val="28"/>
          <w:cs/>
        </w:rPr>
        <w:t>สัญญาการฝึกอบรมทางเทคนิค</w:t>
      </w:r>
    </w:p>
    <w:p w14:paraId="28C66370" w14:textId="6D055AD8" w:rsidR="00AF754B" w:rsidRPr="00C43471" w:rsidRDefault="00A945CD" w:rsidP="00EC6B46">
      <w:pPr>
        <w:tabs>
          <w:tab w:val="left" w:pos="540"/>
        </w:tabs>
        <w:ind w:left="54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A945CD">
        <w:rPr>
          <w:rFonts w:asciiTheme="minorBidi" w:eastAsia="Cordia New" w:hAnsiTheme="minorBidi" w:cs="Cordia New" w:hint="cs"/>
          <w:sz w:val="28"/>
          <w:szCs w:val="28"/>
          <w:cs/>
        </w:rPr>
        <w:t>บริษัทได้ทำสัญญาการฝึกอบรมทางเทคนิคกับบริษัท</w:t>
      </w:r>
      <w:r w:rsidRPr="00A945CD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A945CD">
        <w:rPr>
          <w:rFonts w:asciiTheme="minorBidi" w:eastAsia="Cordia New" w:hAnsiTheme="minorBidi" w:cstheme="minorBidi"/>
          <w:sz w:val="28"/>
          <w:szCs w:val="28"/>
        </w:rPr>
        <w:t xml:space="preserve">M.C.S. - JAPAN Co., Ltd. </w:t>
      </w:r>
      <w:r w:rsidRPr="00A945CD">
        <w:rPr>
          <w:rFonts w:asciiTheme="minorBidi" w:eastAsia="Cordia New" w:hAnsiTheme="minorBidi" w:cs="Cordia New" w:hint="cs"/>
          <w:sz w:val="28"/>
          <w:szCs w:val="28"/>
          <w:cs/>
        </w:rPr>
        <w:t>เพื่อรับบริการการฝึกอบรมทาง</w:t>
      </w:r>
      <w:r w:rsidR="00EC6B46">
        <w:rPr>
          <w:rFonts w:asciiTheme="minorBidi" w:eastAsia="Cordia New" w:hAnsiTheme="minorBidi" w:cs="Cordia New"/>
          <w:sz w:val="28"/>
          <w:szCs w:val="28"/>
          <w:cs/>
        </w:rPr>
        <w:br/>
      </w:r>
      <w:r w:rsidRPr="00A945CD">
        <w:rPr>
          <w:rFonts w:asciiTheme="minorBidi" w:eastAsia="Cordia New" w:hAnsiTheme="minorBidi" w:cs="Cordia New" w:hint="cs"/>
          <w:sz w:val="28"/>
          <w:szCs w:val="28"/>
          <w:cs/>
        </w:rPr>
        <w:t>ด้านเทคนิคและความชำนาญโดยมีจุดประสงค์ในการปรับปรุงประสิทธิภาพการผลิต</w:t>
      </w:r>
      <w:r w:rsidRPr="00A945CD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A945CD">
        <w:rPr>
          <w:rFonts w:asciiTheme="minorBidi" w:eastAsia="Cordia New" w:hAnsiTheme="minorBidi" w:cs="Cordia New" w:hint="cs"/>
          <w:sz w:val="28"/>
          <w:szCs w:val="28"/>
          <w:cs/>
        </w:rPr>
        <w:t>บริษัทมีภาระผูกพันในการจ่ายค่าบริการตามที่ตกลงกันในสัญญา</w:t>
      </w:r>
      <w:r w:rsidRPr="00A945CD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A945CD">
        <w:rPr>
          <w:rFonts w:asciiTheme="minorBidi" w:eastAsia="Cordia New" w:hAnsiTheme="minorBidi" w:cs="Cordia New" w:hint="cs"/>
          <w:sz w:val="28"/>
          <w:szCs w:val="28"/>
          <w:cs/>
        </w:rPr>
        <w:t>สัญญามีกำหนดระยะเวลาภายในหนึ่งปีต่อสัญญาโดยอัตโนมัติจนกว่าฝ่ายหนึ่งฝ่ายใดจะบอกยกเลิ</w:t>
      </w:r>
      <w:r w:rsidR="00667036" w:rsidRPr="00C43471">
        <w:rPr>
          <w:rFonts w:asciiTheme="minorBidi" w:eastAsia="Cordia New" w:hAnsiTheme="minorBidi" w:cstheme="minorBidi"/>
          <w:sz w:val="28"/>
          <w:szCs w:val="28"/>
          <w:cs/>
        </w:rPr>
        <w:t>ก</w:t>
      </w:r>
    </w:p>
    <w:p w14:paraId="383B9C33" w14:textId="773CA3BB" w:rsidR="007B3263" w:rsidRPr="00C43471" w:rsidRDefault="007B3263" w:rsidP="007B3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</w:rPr>
      </w:pPr>
    </w:p>
    <w:p w14:paraId="14CAC37D" w14:textId="00E7C072" w:rsidR="00A30598" w:rsidRPr="00C43471" w:rsidRDefault="00BF03CC" w:rsidP="00BE563F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t>ลูกหนี้การค้า</w:t>
      </w:r>
      <w:r w:rsidR="00B30C51"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t>และลูกหนี้</w:t>
      </w:r>
      <w:r w:rsidR="000571E8"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t>หมุนเวียน</w:t>
      </w:r>
      <w:r w:rsidR="00B30C51"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t>อื่น</w:t>
      </w:r>
    </w:p>
    <w:tbl>
      <w:tblPr>
        <w:tblW w:w="92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44"/>
        <w:gridCol w:w="1089"/>
        <w:gridCol w:w="236"/>
        <w:gridCol w:w="1058"/>
        <w:gridCol w:w="265"/>
        <w:gridCol w:w="1056"/>
        <w:gridCol w:w="279"/>
        <w:gridCol w:w="1077"/>
      </w:tblGrid>
      <w:tr w:rsidR="00A30598" w:rsidRPr="00C43471" w14:paraId="7C3E1F2D" w14:textId="77777777" w:rsidTr="00F003F1">
        <w:trPr>
          <w:trHeight w:val="385"/>
          <w:tblHeader/>
        </w:trPr>
        <w:tc>
          <w:tcPr>
            <w:tcW w:w="3330" w:type="dxa"/>
          </w:tcPr>
          <w:p w14:paraId="41BA42AA" w14:textId="77777777" w:rsidR="00A30598" w:rsidRPr="00C43471" w:rsidRDefault="00A30598" w:rsidP="26453A0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bookmarkStart w:id="1" w:name="_Hlk62201096"/>
          </w:p>
        </w:tc>
        <w:tc>
          <w:tcPr>
            <w:tcW w:w="844" w:type="dxa"/>
          </w:tcPr>
          <w:p w14:paraId="219C4CB3" w14:textId="711577AD" w:rsidR="00A30598" w:rsidRPr="00C43471" w:rsidRDefault="00A30598" w:rsidP="26453A08">
            <w:pPr>
              <w:pStyle w:val="BodyText"/>
              <w:spacing w:after="0"/>
              <w:ind w:left="-108" w:right="-108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3" w:type="dxa"/>
            <w:gridSpan w:val="3"/>
          </w:tcPr>
          <w:p w14:paraId="043739CF" w14:textId="77777777" w:rsidR="00A30598" w:rsidRPr="00C43471" w:rsidRDefault="00A30598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" w:type="dxa"/>
          </w:tcPr>
          <w:p w14:paraId="55B17850" w14:textId="7F1638C2" w:rsidR="00A30598" w:rsidRPr="00C43471" w:rsidRDefault="00A30598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12" w:type="dxa"/>
            <w:gridSpan w:val="3"/>
          </w:tcPr>
          <w:p w14:paraId="14618529" w14:textId="77777777" w:rsidR="00A30598" w:rsidRPr="00C43471" w:rsidRDefault="00A30598" w:rsidP="26453A08">
            <w:pPr>
              <w:tabs>
                <w:tab w:val="left" w:pos="720"/>
              </w:tabs>
              <w:ind w:lef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"/>
      <w:tr w:rsidR="005D622E" w:rsidRPr="00C43471" w14:paraId="1A004268" w14:textId="77777777" w:rsidTr="00F003F1">
        <w:trPr>
          <w:trHeight w:val="385"/>
          <w:tblHeader/>
        </w:trPr>
        <w:tc>
          <w:tcPr>
            <w:tcW w:w="3330" w:type="dxa"/>
          </w:tcPr>
          <w:p w14:paraId="3AD8FDE4" w14:textId="52327D7E" w:rsidR="005D622E" w:rsidRPr="00C43471" w:rsidRDefault="005D622E" w:rsidP="005D622E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</w:tcPr>
          <w:p w14:paraId="3190EC65" w14:textId="7C707855" w:rsidR="005D622E" w:rsidRPr="00C43471" w:rsidRDefault="005D622E" w:rsidP="005D622E">
            <w:pPr>
              <w:pStyle w:val="BodyText"/>
              <w:spacing w:after="0"/>
              <w:ind w:left="-108" w:right="-108"/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1FC9ACFE" w14:textId="25D4F747" w:rsidR="005D622E" w:rsidRPr="00C43471" w:rsidRDefault="005D622E" w:rsidP="005D622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1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vAlign w:val="center"/>
          </w:tcPr>
          <w:p w14:paraId="16FE5EFF" w14:textId="7A8C14C3" w:rsidR="005D622E" w:rsidRPr="00C43471" w:rsidRDefault="005D622E" w:rsidP="005D622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14:paraId="378F247E" w14:textId="7A82634B" w:rsidR="005D622E" w:rsidRPr="00C43471" w:rsidRDefault="005D622E" w:rsidP="005D622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5" w:type="dxa"/>
          </w:tcPr>
          <w:p w14:paraId="0977D709" w14:textId="3FF0C578" w:rsidR="005D622E" w:rsidRPr="00C43471" w:rsidRDefault="005D622E" w:rsidP="005D622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55811EE7" w14:textId="1362F1E1" w:rsidR="005D622E" w:rsidRPr="00C43471" w:rsidRDefault="005D622E" w:rsidP="005D622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1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9" w:type="dxa"/>
            <w:vAlign w:val="center"/>
          </w:tcPr>
          <w:p w14:paraId="558B6B51" w14:textId="40CA8D0F" w:rsidR="005D622E" w:rsidRPr="00C43471" w:rsidRDefault="005D622E" w:rsidP="005D622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14:paraId="60A0F5BD" w14:textId="781CFA22" w:rsidR="005D622E" w:rsidRPr="00C43471" w:rsidRDefault="005D622E" w:rsidP="005D622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5D622E" w:rsidRPr="00C43471" w14:paraId="75519F7B" w14:textId="77777777" w:rsidTr="00F003F1">
        <w:trPr>
          <w:trHeight w:val="385"/>
          <w:tblHeader/>
        </w:trPr>
        <w:tc>
          <w:tcPr>
            <w:tcW w:w="3330" w:type="dxa"/>
          </w:tcPr>
          <w:p w14:paraId="763F04C5" w14:textId="789A3927" w:rsidR="005D622E" w:rsidRPr="00C43471" w:rsidRDefault="005D622E" w:rsidP="005D622E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</w:tcPr>
          <w:p w14:paraId="6AA6EA7B" w14:textId="458A5280" w:rsidR="005D622E" w:rsidRPr="00C43471" w:rsidRDefault="005D622E" w:rsidP="005D622E">
            <w:pPr>
              <w:pStyle w:val="BodyText"/>
              <w:spacing w:after="0"/>
              <w:ind w:left="-108" w:right="-108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207E66B3" w14:textId="255F60F3" w:rsidR="005D622E" w:rsidRPr="00C43471" w:rsidRDefault="005D622E" w:rsidP="005D622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center"/>
          </w:tcPr>
          <w:p w14:paraId="2C3697BA" w14:textId="70B90262" w:rsidR="005D622E" w:rsidRPr="00C43471" w:rsidRDefault="005D622E" w:rsidP="005D622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14:paraId="456784F9" w14:textId="09AE7742" w:rsidR="005D622E" w:rsidRPr="00C43471" w:rsidRDefault="005D622E" w:rsidP="005D622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65" w:type="dxa"/>
          </w:tcPr>
          <w:p w14:paraId="2F652C75" w14:textId="40BA06FD" w:rsidR="005D622E" w:rsidRPr="00C43471" w:rsidRDefault="005D622E" w:rsidP="005D622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576762D6" w14:textId="712E3622" w:rsidR="005D622E" w:rsidRPr="00C43471" w:rsidRDefault="005D622E" w:rsidP="005D622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79" w:type="dxa"/>
            <w:vAlign w:val="center"/>
          </w:tcPr>
          <w:p w14:paraId="34479FE2" w14:textId="131126F8" w:rsidR="005D622E" w:rsidRPr="00C43471" w:rsidRDefault="005D622E" w:rsidP="005D622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14:paraId="3ACD6968" w14:textId="7DA79CE7" w:rsidR="005D622E" w:rsidRPr="00C43471" w:rsidRDefault="005D622E" w:rsidP="005D622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593C78" w:rsidRPr="00C43471" w14:paraId="357B03E7" w14:textId="77777777" w:rsidTr="00F003F1">
        <w:trPr>
          <w:trHeight w:val="399"/>
          <w:tblHeader/>
        </w:trPr>
        <w:tc>
          <w:tcPr>
            <w:tcW w:w="3330" w:type="dxa"/>
          </w:tcPr>
          <w:p w14:paraId="576036AE" w14:textId="12A35A01" w:rsidR="00593C78" w:rsidRPr="00C43471" w:rsidRDefault="00593C78" w:rsidP="00593C7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211E9AF0" w14:textId="033870A5" w:rsidR="00593C78" w:rsidRPr="00C43471" w:rsidRDefault="00593C78" w:rsidP="00593C78">
            <w:pPr>
              <w:pStyle w:val="BodyText"/>
              <w:spacing w:after="0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  <w:hideMark/>
          </w:tcPr>
          <w:p w14:paraId="2E2AA7FB" w14:textId="77777777" w:rsidR="00593C78" w:rsidRPr="00C43471" w:rsidRDefault="00593C78" w:rsidP="00593C7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93C78" w:rsidRPr="00C43471" w14:paraId="3FB94D43" w14:textId="77777777" w:rsidTr="26453A08">
        <w:trPr>
          <w:trHeight w:val="399"/>
        </w:trPr>
        <w:tc>
          <w:tcPr>
            <w:tcW w:w="3330" w:type="dxa"/>
          </w:tcPr>
          <w:p w14:paraId="4B5185D7" w14:textId="395805FD" w:rsidR="00593C78" w:rsidRPr="00C43471" w:rsidRDefault="00593C78" w:rsidP="00593C7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44" w:type="dxa"/>
          </w:tcPr>
          <w:p w14:paraId="1188698B" w14:textId="7828A799" w:rsidR="00593C78" w:rsidRPr="00C43471" w:rsidRDefault="00593C78" w:rsidP="00593C78">
            <w:pPr>
              <w:pStyle w:val="BodyText"/>
              <w:spacing w:after="0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</w:tcPr>
          <w:p w14:paraId="3945A435" w14:textId="0C912FD9" w:rsidR="00593C78" w:rsidRPr="00C43471" w:rsidRDefault="00593C78" w:rsidP="00593C7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593C78" w:rsidRPr="00C43471" w14:paraId="5B9F4897" w14:textId="77777777" w:rsidTr="26453A08">
        <w:trPr>
          <w:trHeight w:val="399"/>
        </w:trPr>
        <w:tc>
          <w:tcPr>
            <w:tcW w:w="3330" w:type="dxa"/>
          </w:tcPr>
          <w:p w14:paraId="0380AAAB" w14:textId="3B353729" w:rsidR="00593C78" w:rsidRPr="00C43471" w:rsidRDefault="00593C78" w:rsidP="00593C78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4" w:type="dxa"/>
          </w:tcPr>
          <w:p w14:paraId="7A201A17" w14:textId="77777777" w:rsidR="00593C78" w:rsidRPr="00C43471" w:rsidRDefault="00593C78" w:rsidP="00593C78">
            <w:pPr>
              <w:pStyle w:val="BodyText"/>
              <w:spacing w:after="0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</w:tcPr>
          <w:p w14:paraId="3C95D87F" w14:textId="77777777" w:rsidR="00593C78" w:rsidRPr="00C43471" w:rsidRDefault="00593C78" w:rsidP="00593C7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5C730F" w:rsidRPr="00C43471" w14:paraId="596ACFD5" w14:textId="77777777" w:rsidTr="00207339">
        <w:trPr>
          <w:trHeight w:val="399"/>
        </w:trPr>
        <w:tc>
          <w:tcPr>
            <w:tcW w:w="3330" w:type="dxa"/>
          </w:tcPr>
          <w:p w14:paraId="3A15C04F" w14:textId="77777777" w:rsidR="005C730F" w:rsidRPr="00C43471" w:rsidRDefault="005C730F" w:rsidP="005C730F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44" w:type="dxa"/>
          </w:tcPr>
          <w:p w14:paraId="6F7F79FA" w14:textId="2057106F" w:rsidR="005C730F" w:rsidRPr="00C43471" w:rsidRDefault="005C730F" w:rsidP="005C730F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08775F83" w14:textId="12DC4F9B" w:rsidR="005C730F" w:rsidRPr="00C43471" w:rsidRDefault="00752005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752005">
              <w:rPr>
                <w:rFonts w:asciiTheme="minorBidi" w:hAnsiTheme="minorBidi" w:cstheme="minorBidi"/>
                <w:sz w:val="28"/>
                <w:szCs w:val="28"/>
              </w:rPr>
              <w:t>661,322</w:t>
            </w:r>
          </w:p>
        </w:tc>
        <w:tc>
          <w:tcPr>
            <w:tcW w:w="236" w:type="dxa"/>
            <w:vAlign w:val="bottom"/>
          </w:tcPr>
          <w:p w14:paraId="6697E972" w14:textId="515D4DA6" w:rsidR="005C730F" w:rsidRPr="00C43471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6CE3B7D7" w14:textId="0A0DF39B" w:rsidR="005C730F" w:rsidRPr="00C43471" w:rsidRDefault="005C730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875,728</w:t>
            </w:r>
          </w:p>
        </w:tc>
        <w:tc>
          <w:tcPr>
            <w:tcW w:w="265" w:type="dxa"/>
            <w:vAlign w:val="bottom"/>
          </w:tcPr>
          <w:p w14:paraId="7710B5DA" w14:textId="4F8A1282" w:rsidR="005C730F" w:rsidRPr="00C43471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571D6B0C" w14:textId="49B7BACE" w:rsidR="005C730F" w:rsidRPr="00C43471" w:rsidRDefault="006F7AAD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6F7AAD">
              <w:rPr>
                <w:rFonts w:asciiTheme="minorBidi" w:eastAsia="Cordia New" w:hAnsiTheme="minorBidi" w:cstheme="minorBidi"/>
                <w:sz w:val="28"/>
                <w:szCs w:val="28"/>
              </w:rPr>
              <w:t>661,321</w:t>
            </w:r>
          </w:p>
        </w:tc>
        <w:tc>
          <w:tcPr>
            <w:tcW w:w="279" w:type="dxa"/>
            <w:vAlign w:val="bottom"/>
          </w:tcPr>
          <w:p w14:paraId="1EA09922" w14:textId="01707890" w:rsidR="005C730F" w:rsidRPr="00C43471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121F64CD" w14:textId="36697620" w:rsidR="005C730F" w:rsidRPr="00C43471" w:rsidRDefault="005C730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875,728</w:t>
            </w:r>
          </w:p>
        </w:tc>
      </w:tr>
      <w:tr w:rsidR="005C730F" w:rsidRPr="00C43471" w14:paraId="3AC37A9F" w14:textId="77777777" w:rsidTr="00207339">
        <w:trPr>
          <w:trHeight w:val="399"/>
        </w:trPr>
        <w:tc>
          <w:tcPr>
            <w:tcW w:w="3330" w:type="dxa"/>
          </w:tcPr>
          <w:p w14:paraId="71B40388" w14:textId="77777777" w:rsidR="005C730F" w:rsidRPr="00C43471" w:rsidRDefault="005C730F" w:rsidP="005C730F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bookmarkStart w:id="2" w:name="_Hlk93926467"/>
            <w:bookmarkStart w:id="3" w:name="_Hlk93926472"/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44" w:type="dxa"/>
          </w:tcPr>
          <w:p w14:paraId="21F85A7D" w14:textId="57119331" w:rsidR="005C730F" w:rsidRPr="00C43471" w:rsidRDefault="005C730F" w:rsidP="005C730F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4FB43E68" w14:textId="3B0E97EB" w:rsidR="005C730F" w:rsidRPr="00C43471" w:rsidRDefault="005C730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CB032E" w14:textId="2AEF20CB" w:rsidR="005C730F" w:rsidRPr="00C43471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1745EF07" w14:textId="51801E13" w:rsidR="005C730F" w:rsidRPr="00C43471" w:rsidRDefault="005C730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70EFA7EC" w14:textId="38520B3C" w:rsidR="005C730F" w:rsidRPr="00C43471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3509F468" w14:textId="010254E9" w:rsidR="005C730F" w:rsidRPr="00C43471" w:rsidRDefault="005C730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59F2145E" w14:textId="4B91460D" w:rsidR="005C730F" w:rsidRPr="00C43471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37044B24" w14:textId="6651CD93" w:rsidR="005C730F" w:rsidRPr="00C43471" w:rsidRDefault="005C730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5C730F" w:rsidRPr="00C43471" w14:paraId="561C61E0" w14:textId="77777777" w:rsidTr="00207339">
        <w:trPr>
          <w:trHeight w:val="399"/>
        </w:trPr>
        <w:tc>
          <w:tcPr>
            <w:tcW w:w="3330" w:type="dxa"/>
          </w:tcPr>
          <w:p w14:paraId="7843F7BB" w14:textId="77777777" w:rsidR="005C730F" w:rsidRPr="00C43471" w:rsidRDefault="005C730F" w:rsidP="005C730F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น้อยกว่า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6283B632" w14:textId="1CFEFB99" w:rsidR="005C730F" w:rsidRPr="00C43471" w:rsidRDefault="005C730F" w:rsidP="005C730F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71F18057" w14:textId="6358797D" w:rsidR="005C730F" w:rsidRPr="00C43471" w:rsidRDefault="00752005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752005">
              <w:rPr>
                <w:rFonts w:asciiTheme="minorBidi" w:hAnsiTheme="minorBidi" w:cstheme="minorBidi"/>
                <w:sz w:val="28"/>
                <w:szCs w:val="28"/>
              </w:rPr>
              <w:t>22,99</w:t>
            </w:r>
            <w:r w:rsidR="001D765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58D58430" w14:textId="1CB2E9BF" w:rsidR="005C730F" w:rsidRPr="00C43471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123D0593" w14:textId="54473169" w:rsidR="005C730F" w:rsidRPr="001D5337" w:rsidRDefault="005C730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63,512</w:t>
            </w:r>
          </w:p>
        </w:tc>
        <w:tc>
          <w:tcPr>
            <w:tcW w:w="265" w:type="dxa"/>
            <w:vAlign w:val="bottom"/>
          </w:tcPr>
          <w:p w14:paraId="4A0B8D9A" w14:textId="2C4184FD" w:rsidR="005C730F" w:rsidRPr="001D5337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38442570" w14:textId="79528F9B" w:rsidR="005C730F" w:rsidRPr="00C43471" w:rsidRDefault="006F7AAD" w:rsidP="006F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295D0105" w14:textId="1B133F1F" w:rsidR="005C730F" w:rsidRPr="00C43471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6FFCF3A8" w14:textId="06E571DC" w:rsidR="005C730F" w:rsidRPr="00453E5E" w:rsidRDefault="005C730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C730F" w:rsidRPr="00C43471" w14:paraId="4C6CD15F" w14:textId="77777777" w:rsidTr="00207339">
        <w:trPr>
          <w:trHeight w:val="399"/>
        </w:trPr>
        <w:tc>
          <w:tcPr>
            <w:tcW w:w="3330" w:type="dxa"/>
          </w:tcPr>
          <w:p w14:paraId="174D7615" w14:textId="3F686B93" w:rsidR="005C730F" w:rsidRPr="00C43471" w:rsidRDefault="005C730F" w:rsidP="005C730F">
            <w:pPr>
              <w:ind w:left="163"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- 6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11B7CCFD" w14:textId="1754979D" w:rsidR="005C730F" w:rsidRPr="00C43471" w:rsidRDefault="005C730F" w:rsidP="005C730F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533FB2B7" w14:textId="00687F02" w:rsidR="005C730F" w:rsidRPr="00C43471" w:rsidRDefault="00752005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752005">
              <w:rPr>
                <w:rFonts w:asciiTheme="minorBidi" w:hAnsiTheme="minorBidi" w:cstheme="minorBidi"/>
                <w:sz w:val="28"/>
                <w:szCs w:val="28"/>
              </w:rPr>
              <w:t>15,712</w:t>
            </w:r>
          </w:p>
        </w:tc>
        <w:tc>
          <w:tcPr>
            <w:tcW w:w="236" w:type="dxa"/>
            <w:vAlign w:val="bottom"/>
          </w:tcPr>
          <w:p w14:paraId="4DB80825" w14:textId="60942514" w:rsidR="005C730F" w:rsidRPr="00C43471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281D6256" w14:textId="4A3F7A83" w:rsidR="005C730F" w:rsidRPr="00C43471" w:rsidRDefault="005C730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0A52507E" w14:textId="3EAC71D1" w:rsidR="005C730F" w:rsidRPr="00C43471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12E69DAF" w14:textId="6F5C2604" w:rsidR="005C730F" w:rsidRPr="00C43471" w:rsidRDefault="006F7AAD" w:rsidP="006F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343C06FC" w14:textId="161E0BE1" w:rsidR="005C730F" w:rsidRPr="00C43471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7DE4C52A" w14:textId="2B4DBC4C" w:rsidR="005C730F" w:rsidRPr="00453E5E" w:rsidRDefault="005C730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C730F" w:rsidRPr="00C43471" w14:paraId="42BD2796" w14:textId="77777777" w:rsidTr="00207339">
        <w:trPr>
          <w:trHeight w:val="399"/>
        </w:trPr>
        <w:tc>
          <w:tcPr>
            <w:tcW w:w="3330" w:type="dxa"/>
          </w:tcPr>
          <w:p w14:paraId="7C48A20A" w14:textId="77777777" w:rsidR="005C730F" w:rsidRPr="00C43471" w:rsidRDefault="005C730F" w:rsidP="005C730F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6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เดือน -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12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097D5112" w14:textId="5F856846" w:rsidR="005C730F" w:rsidRPr="00C43471" w:rsidRDefault="005C730F" w:rsidP="005C730F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279BE7B2" w14:textId="0380C638" w:rsidR="005C730F" w:rsidRPr="00C43471" w:rsidRDefault="00AD3709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AD3709">
              <w:rPr>
                <w:rFonts w:asciiTheme="minorBidi" w:hAnsiTheme="minorBidi" w:cstheme="minorBidi"/>
                <w:sz w:val="28"/>
                <w:szCs w:val="28"/>
              </w:rPr>
              <w:t>10,313</w:t>
            </w:r>
          </w:p>
        </w:tc>
        <w:tc>
          <w:tcPr>
            <w:tcW w:w="236" w:type="dxa"/>
            <w:vAlign w:val="bottom"/>
          </w:tcPr>
          <w:p w14:paraId="23146E6F" w14:textId="0D8EACC4" w:rsidR="005C730F" w:rsidRPr="00C43471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61DD58D6" w14:textId="004BC69D" w:rsidR="005C730F" w:rsidRPr="0027242F" w:rsidRDefault="005C730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929</w:t>
            </w:r>
          </w:p>
        </w:tc>
        <w:tc>
          <w:tcPr>
            <w:tcW w:w="265" w:type="dxa"/>
            <w:vAlign w:val="bottom"/>
          </w:tcPr>
          <w:p w14:paraId="03A5F2A5" w14:textId="0DF149B0" w:rsidR="005C730F" w:rsidRPr="00C43471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</w:tcPr>
          <w:p w14:paraId="105A62CF" w14:textId="1D304F63" w:rsidR="005C730F" w:rsidRPr="00C43471" w:rsidRDefault="006F7AAD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6F7AAD">
              <w:rPr>
                <w:rFonts w:asciiTheme="minorBidi" w:hAnsiTheme="minorBidi" w:cstheme="minorBidi"/>
                <w:sz w:val="28"/>
                <w:szCs w:val="28"/>
              </w:rPr>
              <w:t>369</w:t>
            </w:r>
          </w:p>
        </w:tc>
        <w:tc>
          <w:tcPr>
            <w:tcW w:w="279" w:type="dxa"/>
            <w:vAlign w:val="bottom"/>
          </w:tcPr>
          <w:p w14:paraId="768D61E2" w14:textId="6179DFE6" w:rsidR="005C730F" w:rsidRPr="00C43471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28F10E45" w14:textId="603D6C00" w:rsidR="005C730F" w:rsidRPr="00C43471" w:rsidRDefault="005C730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929</w:t>
            </w:r>
          </w:p>
        </w:tc>
      </w:tr>
      <w:tr w:rsidR="005C730F" w:rsidRPr="00C43471" w14:paraId="2A28F49E" w14:textId="77777777" w:rsidTr="00207339">
        <w:trPr>
          <w:trHeight w:val="399"/>
        </w:trPr>
        <w:tc>
          <w:tcPr>
            <w:tcW w:w="3330" w:type="dxa"/>
          </w:tcPr>
          <w:p w14:paraId="6DA47A02" w14:textId="77777777" w:rsidR="005C730F" w:rsidRPr="00C43471" w:rsidRDefault="005C730F" w:rsidP="005C730F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มากกว่า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59E99ABB" w14:textId="35914106" w:rsidR="005C730F" w:rsidRPr="00C43471" w:rsidRDefault="005C730F" w:rsidP="005C730F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71E1E972" w14:textId="4089F649" w:rsidR="005C730F" w:rsidRPr="00C43471" w:rsidRDefault="00AD3709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AD3709">
              <w:rPr>
                <w:rFonts w:asciiTheme="minorBidi" w:hAnsiTheme="minorBidi" w:cstheme="minorBidi"/>
                <w:sz w:val="28"/>
                <w:szCs w:val="28"/>
              </w:rPr>
              <w:t>64,496</w:t>
            </w:r>
          </w:p>
        </w:tc>
        <w:tc>
          <w:tcPr>
            <w:tcW w:w="236" w:type="dxa"/>
            <w:vAlign w:val="bottom"/>
          </w:tcPr>
          <w:p w14:paraId="02C5C1BD" w14:textId="60A60576" w:rsidR="005C730F" w:rsidRPr="00C43471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77A624EE" w14:textId="760F3266" w:rsidR="005C730F" w:rsidRPr="002A0E00" w:rsidRDefault="005C730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46,821</w:t>
            </w:r>
          </w:p>
        </w:tc>
        <w:tc>
          <w:tcPr>
            <w:tcW w:w="265" w:type="dxa"/>
            <w:vAlign w:val="bottom"/>
          </w:tcPr>
          <w:p w14:paraId="3BE3C449" w14:textId="68DC554D" w:rsidR="005C730F" w:rsidRPr="00C43471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2BEDFECF" w14:textId="1D184486" w:rsidR="005C730F" w:rsidRPr="00C43471" w:rsidRDefault="006F7AAD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6F7AAD">
              <w:rPr>
                <w:rFonts w:asciiTheme="minorBidi" w:hAnsiTheme="minorBidi" w:cstheme="minorBidi"/>
                <w:sz w:val="28"/>
                <w:szCs w:val="28"/>
              </w:rPr>
              <w:t>576</w:t>
            </w:r>
          </w:p>
        </w:tc>
        <w:tc>
          <w:tcPr>
            <w:tcW w:w="279" w:type="dxa"/>
            <w:vAlign w:val="bottom"/>
          </w:tcPr>
          <w:p w14:paraId="64552051" w14:textId="7B523183" w:rsidR="005C730F" w:rsidRPr="00C43471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0C5AA74" w14:textId="2F652547" w:rsidR="005C730F" w:rsidRPr="00C43471" w:rsidRDefault="005C730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bookmarkEnd w:id="2"/>
      <w:bookmarkEnd w:id="3"/>
      <w:tr w:rsidR="005C730F" w:rsidRPr="00C43471" w14:paraId="76141F6A" w14:textId="77777777" w:rsidTr="00207339">
        <w:trPr>
          <w:trHeight w:val="399"/>
        </w:trPr>
        <w:tc>
          <w:tcPr>
            <w:tcW w:w="3330" w:type="dxa"/>
          </w:tcPr>
          <w:p w14:paraId="003D0806" w14:textId="77777777" w:rsidR="005C730F" w:rsidRPr="00C43471" w:rsidRDefault="005C730F" w:rsidP="005C730F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4" w:type="dxa"/>
          </w:tcPr>
          <w:p w14:paraId="4069919E" w14:textId="50415904" w:rsidR="005C730F" w:rsidRPr="00C43471" w:rsidRDefault="005C730F" w:rsidP="005C730F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42029" w14:textId="13DC7356" w:rsidR="005C730F" w:rsidRPr="00C43471" w:rsidRDefault="001E4429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1E4429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774,835</w:t>
            </w:r>
          </w:p>
        </w:tc>
        <w:tc>
          <w:tcPr>
            <w:tcW w:w="236" w:type="dxa"/>
            <w:vAlign w:val="bottom"/>
          </w:tcPr>
          <w:p w14:paraId="12528AE1" w14:textId="73517702" w:rsidR="005C730F" w:rsidRPr="00C43471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6A63E" w14:textId="400D6A31" w:rsidR="005C730F" w:rsidRPr="00C43471" w:rsidRDefault="005C730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986,990</w:t>
            </w:r>
          </w:p>
        </w:tc>
        <w:tc>
          <w:tcPr>
            <w:tcW w:w="265" w:type="dxa"/>
            <w:vAlign w:val="bottom"/>
          </w:tcPr>
          <w:p w14:paraId="2B445D76" w14:textId="05F2C269" w:rsidR="005C730F" w:rsidRPr="00C43471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22F89" w14:textId="004B2A4F" w:rsidR="005C730F" w:rsidRPr="00C43471" w:rsidRDefault="006F7AAD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6F7AAD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662,266</w:t>
            </w:r>
          </w:p>
        </w:tc>
        <w:tc>
          <w:tcPr>
            <w:tcW w:w="279" w:type="dxa"/>
            <w:vAlign w:val="bottom"/>
          </w:tcPr>
          <w:p w14:paraId="4CA69966" w14:textId="79AC002E" w:rsidR="005C730F" w:rsidRPr="00C43471" w:rsidRDefault="005C730F" w:rsidP="005C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7B6FF" w14:textId="5653D023" w:rsidR="005C730F" w:rsidRPr="00C43471" w:rsidRDefault="005C730F" w:rsidP="005C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876,657</w:t>
            </w:r>
          </w:p>
        </w:tc>
      </w:tr>
      <w:tr w:rsidR="007134C3" w:rsidRPr="00C43471" w14:paraId="58AB7963" w14:textId="77777777" w:rsidTr="00207339">
        <w:trPr>
          <w:trHeight w:val="399"/>
        </w:trPr>
        <w:tc>
          <w:tcPr>
            <w:tcW w:w="3330" w:type="dxa"/>
          </w:tcPr>
          <w:p w14:paraId="0C5008ED" w14:textId="77777777" w:rsidR="007134C3" w:rsidRPr="00C43471" w:rsidRDefault="007134C3" w:rsidP="007134C3">
            <w:pPr>
              <w:ind w:left="163" w:right="-108" w:hanging="172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 </w:t>
            </w:r>
          </w:p>
          <w:p w14:paraId="7D0609FC" w14:textId="6F4C99EF" w:rsidR="007134C3" w:rsidRPr="00C43471" w:rsidRDefault="007134C3" w:rsidP="007134C3">
            <w:pPr>
              <w:tabs>
                <w:tab w:val="clear" w:pos="227"/>
                <w:tab w:val="clear" w:pos="454"/>
              </w:tabs>
              <w:ind w:left="457" w:right="-108" w:hanging="17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844" w:type="dxa"/>
          </w:tcPr>
          <w:p w14:paraId="6BB9F8B6" w14:textId="7C5A54EC" w:rsidR="007134C3" w:rsidRPr="00C43471" w:rsidRDefault="007134C3" w:rsidP="007134C3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58875B2C" w14:textId="5FA9CB1F" w:rsidR="007134C3" w:rsidRPr="00C43471" w:rsidRDefault="00974216" w:rsidP="00713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974216">
              <w:rPr>
                <w:rFonts w:asciiTheme="minorBidi" w:eastAsia="Cordia New" w:hAnsiTheme="minorBidi" w:cstheme="minorBidi"/>
                <w:sz w:val="28"/>
                <w:szCs w:val="28"/>
              </w:rPr>
              <w:t>(86,557)</w:t>
            </w:r>
          </w:p>
        </w:tc>
        <w:tc>
          <w:tcPr>
            <w:tcW w:w="236" w:type="dxa"/>
            <w:vAlign w:val="bottom"/>
          </w:tcPr>
          <w:p w14:paraId="5BC186F7" w14:textId="133946B2" w:rsidR="007134C3" w:rsidRPr="00C43471" w:rsidRDefault="007134C3" w:rsidP="0071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A63A5B9" w14:textId="32FA8174" w:rsidR="007134C3" w:rsidRPr="00C43471" w:rsidRDefault="007134C3" w:rsidP="00713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(77,897)</w:t>
            </w:r>
          </w:p>
        </w:tc>
        <w:tc>
          <w:tcPr>
            <w:tcW w:w="265" w:type="dxa"/>
            <w:vAlign w:val="bottom"/>
          </w:tcPr>
          <w:p w14:paraId="4BD96493" w14:textId="2BE6C6E1" w:rsidR="007134C3" w:rsidRPr="00C43471" w:rsidRDefault="007134C3" w:rsidP="0071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6DF44858" w14:textId="5EA2CCC6" w:rsidR="007134C3" w:rsidRPr="00C43471" w:rsidRDefault="006F7AAD" w:rsidP="00713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4F885C37" w14:textId="4F7E98FB" w:rsidR="007134C3" w:rsidRPr="00C43471" w:rsidRDefault="007134C3" w:rsidP="0071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D469ABF" w14:textId="4BC49AA3" w:rsidR="007134C3" w:rsidRPr="00C43471" w:rsidRDefault="007134C3" w:rsidP="00713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</w:tr>
      <w:tr w:rsidR="007134C3" w:rsidRPr="00C43471" w14:paraId="50622ED5" w14:textId="77777777" w:rsidTr="00207339">
        <w:trPr>
          <w:trHeight w:val="399"/>
        </w:trPr>
        <w:tc>
          <w:tcPr>
            <w:tcW w:w="3330" w:type="dxa"/>
          </w:tcPr>
          <w:p w14:paraId="0C6B49B3" w14:textId="77777777" w:rsidR="007134C3" w:rsidRPr="00C43471" w:rsidRDefault="007134C3" w:rsidP="007134C3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844" w:type="dxa"/>
          </w:tcPr>
          <w:p w14:paraId="0AF71E2B" w14:textId="3843F995" w:rsidR="007134C3" w:rsidRPr="00C43471" w:rsidRDefault="007134C3" w:rsidP="007134C3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CFC54" w14:textId="74733130" w:rsidR="007134C3" w:rsidRPr="00C43471" w:rsidRDefault="00C76933" w:rsidP="00713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7693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688,278</w:t>
            </w:r>
          </w:p>
        </w:tc>
        <w:tc>
          <w:tcPr>
            <w:tcW w:w="236" w:type="dxa"/>
            <w:vAlign w:val="bottom"/>
          </w:tcPr>
          <w:p w14:paraId="3578ED40" w14:textId="1C90C93A" w:rsidR="007134C3" w:rsidRPr="00C43471" w:rsidRDefault="007134C3" w:rsidP="0071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26ED0" w14:textId="4F4516BB" w:rsidR="007134C3" w:rsidRPr="00C43471" w:rsidRDefault="007134C3" w:rsidP="00713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909,093</w:t>
            </w:r>
          </w:p>
        </w:tc>
        <w:tc>
          <w:tcPr>
            <w:tcW w:w="265" w:type="dxa"/>
            <w:vAlign w:val="bottom"/>
          </w:tcPr>
          <w:p w14:paraId="58D2151A" w14:textId="4BBBE08F" w:rsidR="007134C3" w:rsidRPr="00C43471" w:rsidRDefault="007134C3" w:rsidP="0071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063E2" w14:textId="74E96104" w:rsidR="007134C3" w:rsidRPr="00C43471" w:rsidRDefault="006F7AAD" w:rsidP="00713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F7AA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662,266</w:t>
            </w:r>
          </w:p>
        </w:tc>
        <w:tc>
          <w:tcPr>
            <w:tcW w:w="279" w:type="dxa"/>
            <w:vAlign w:val="bottom"/>
          </w:tcPr>
          <w:p w14:paraId="6E849BFB" w14:textId="718EC6AE" w:rsidR="007134C3" w:rsidRPr="00C43471" w:rsidRDefault="007134C3" w:rsidP="0071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0E5F0" w14:textId="506D3B60" w:rsidR="007134C3" w:rsidRPr="00C43471" w:rsidRDefault="007134C3" w:rsidP="00713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876,657</w:t>
            </w:r>
          </w:p>
        </w:tc>
      </w:tr>
    </w:tbl>
    <w:p w14:paraId="6F224766" w14:textId="0B10DFB8" w:rsidR="00A30598" w:rsidRPr="00C43471" w:rsidRDefault="00A30598" w:rsidP="26453A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81"/>
        </w:tabs>
        <w:spacing w:after="0"/>
        <w:ind w:right="-150"/>
        <w:rPr>
          <w:rFonts w:asciiTheme="minorBidi" w:eastAsia="Cordia New" w:hAnsiTheme="minorBidi" w:cstheme="minorBidi"/>
          <w:sz w:val="2"/>
          <w:szCs w:val="2"/>
        </w:rPr>
      </w:pPr>
    </w:p>
    <w:p w14:paraId="0D0A3955" w14:textId="393D234A" w:rsidR="00F45566" w:rsidRPr="00C43471" w:rsidRDefault="00400545" w:rsidP="00400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"/>
          <w:szCs w:val="2"/>
        </w:rPr>
      </w:pPr>
      <w:r>
        <w:rPr>
          <w:rFonts w:asciiTheme="minorBidi" w:eastAsia="Cordia New" w:hAnsiTheme="minorBidi" w:cstheme="minorBidi"/>
          <w:sz w:val="2"/>
          <w:szCs w:val="2"/>
        </w:rPr>
        <w:br w:type="page"/>
      </w:r>
    </w:p>
    <w:tbl>
      <w:tblPr>
        <w:tblW w:w="9234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8"/>
        <w:gridCol w:w="843"/>
        <w:gridCol w:w="1089"/>
        <w:gridCol w:w="239"/>
        <w:gridCol w:w="1058"/>
        <w:gridCol w:w="265"/>
        <w:gridCol w:w="1056"/>
        <w:gridCol w:w="279"/>
        <w:gridCol w:w="1077"/>
      </w:tblGrid>
      <w:tr w:rsidR="004943C7" w:rsidRPr="00C43471" w14:paraId="41D91674" w14:textId="77777777" w:rsidTr="000703C5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7B63A71D" w14:textId="77777777" w:rsidR="004943C7" w:rsidRPr="00C43471" w:rsidRDefault="004943C7" w:rsidP="004943C7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390F022A" w14:textId="77777777" w:rsidR="004943C7" w:rsidRPr="00C43471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tcBorders>
              <w:top w:val="nil"/>
              <w:bottom w:val="nil"/>
            </w:tcBorders>
            <w:vAlign w:val="bottom"/>
          </w:tcPr>
          <w:p w14:paraId="367535D1" w14:textId="0E088629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499E5CA8" w14:textId="77777777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tcBorders>
              <w:top w:val="nil"/>
              <w:bottom w:val="nil"/>
            </w:tcBorders>
            <w:vAlign w:val="bottom"/>
          </w:tcPr>
          <w:p w14:paraId="1BB31FD6" w14:textId="780F8DDC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622E" w:rsidRPr="00C43471" w14:paraId="23A58713" w14:textId="77777777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1824D84C" w14:textId="77777777" w:rsidR="005D622E" w:rsidRPr="00C43471" w:rsidRDefault="005D622E" w:rsidP="005D622E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588A98C0" w14:textId="77777777" w:rsidR="005D622E" w:rsidRPr="00C43471" w:rsidRDefault="005D622E" w:rsidP="005D622E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5812DFFB" w14:textId="4B03F19D" w:rsidR="005D622E" w:rsidRPr="00C43471" w:rsidRDefault="005D622E" w:rsidP="005D622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1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67277F0A" w14:textId="77777777" w:rsidR="005D622E" w:rsidRPr="00C43471" w:rsidRDefault="005D622E" w:rsidP="005D622E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vAlign w:val="bottom"/>
          </w:tcPr>
          <w:p w14:paraId="7141A12F" w14:textId="3F9B8DAE" w:rsidR="005D622E" w:rsidRPr="00C43471" w:rsidRDefault="005D622E" w:rsidP="005D622E">
            <w:pPr>
              <w:pStyle w:val="BodyText"/>
              <w:tabs>
                <w:tab w:val="decimal" w:pos="511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7DD18041" w14:textId="77777777" w:rsidR="005D622E" w:rsidRPr="00C43471" w:rsidRDefault="005D622E" w:rsidP="005D622E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69324B4D" w14:textId="2A9CBA8A" w:rsidR="005D622E" w:rsidRPr="00C43471" w:rsidRDefault="005D622E" w:rsidP="005D622E">
            <w:pPr>
              <w:pStyle w:val="BodyText"/>
              <w:tabs>
                <w:tab w:val="decimal" w:pos="773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1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497FB565" w14:textId="77777777" w:rsidR="005D622E" w:rsidRPr="00C43471" w:rsidRDefault="005D622E" w:rsidP="005D622E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435EB729" w14:textId="3AD22FF0" w:rsidR="005D622E" w:rsidRPr="00C43471" w:rsidRDefault="005D622E" w:rsidP="005D622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5D622E" w:rsidRPr="00C43471" w14:paraId="66EA457E" w14:textId="77777777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0B7A9B42" w14:textId="77777777" w:rsidR="005D622E" w:rsidRPr="00C43471" w:rsidRDefault="005D622E" w:rsidP="005D622E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79A2F9C8" w14:textId="77777777" w:rsidR="005D622E" w:rsidRPr="00C43471" w:rsidRDefault="005D622E" w:rsidP="005D622E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7C556071" w14:textId="7EB29920" w:rsidR="005D622E" w:rsidRPr="00C43471" w:rsidRDefault="005D622E" w:rsidP="005D622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7261D9BE" w14:textId="77777777" w:rsidR="005D622E" w:rsidRPr="00C43471" w:rsidRDefault="005D622E" w:rsidP="005D622E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vAlign w:val="bottom"/>
          </w:tcPr>
          <w:p w14:paraId="2EEB3041" w14:textId="585D35CE" w:rsidR="005D622E" w:rsidRPr="00C43471" w:rsidRDefault="005D622E" w:rsidP="005D622E">
            <w:pPr>
              <w:pStyle w:val="BodyText"/>
              <w:tabs>
                <w:tab w:val="decimal" w:pos="511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0FA70C8D" w14:textId="77777777" w:rsidR="005D622E" w:rsidRPr="00C43471" w:rsidRDefault="005D622E" w:rsidP="005D622E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16993605" w14:textId="5C88C824" w:rsidR="005D622E" w:rsidRPr="00C43471" w:rsidRDefault="005D622E" w:rsidP="005D622E">
            <w:pPr>
              <w:pStyle w:val="BodyText"/>
              <w:tabs>
                <w:tab w:val="decimal" w:pos="773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0EBA2B85" w14:textId="77777777" w:rsidR="005D622E" w:rsidRPr="00C43471" w:rsidRDefault="005D622E" w:rsidP="005D622E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17244EA8" w14:textId="354EC082" w:rsidR="005D622E" w:rsidRPr="00C43471" w:rsidRDefault="005D622E" w:rsidP="005D622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593C78" w:rsidRPr="00C43471" w14:paraId="700795B8" w14:textId="77777777" w:rsidTr="000703C5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2B270B63" w14:textId="77777777" w:rsidR="00593C78" w:rsidRPr="00C43471" w:rsidRDefault="00593C78" w:rsidP="00593C78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13ECA30B" w14:textId="77777777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63" w:type="dxa"/>
            <w:gridSpan w:val="7"/>
            <w:tcBorders>
              <w:top w:val="nil"/>
              <w:bottom w:val="nil"/>
            </w:tcBorders>
            <w:vAlign w:val="bottom"/>
          </w:tcPr>
          <w:p w14:paraId="62AF0960" w14:textId="3D47AA46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93C78" w:rsidRPr="00C43471" w14:paraId="6BE59561" w14:textId="77777777" w:rsidTr="00EA04E6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  <w:vAlign w:val="center"/>
          </w:tcPr>
          <w:p w14:paraId="4254F79F" w14:textId="52213B25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50AC5AD0" w14:textId="7B1A087D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7F24C569" w14:textId="07756093" w:rsidR="00593C78" w:rsidRPr="00EA04E6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40B643E8" w14:textId="193FC3F3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vAlign w:val="bottom"/>
          </w:tcPr>
          <w:p w14:paraId="2B57F160" w14:textId="2AA98936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67D3BE66" w14:textId="4AE7F293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vAlign w:val="bottom"/>
          </w:tcPr>
          <w:p w14:paraId="413C36AE" w14:textId="429415DE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3E0A9311" w14:textId="2C6B5005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36B8D58F" w14:textId="7DBAA25E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593C78" w:rsidRPr="00C43471" w14:paraId="5740EE2C" w14:textId="77777777" w:rsidTr="00EA04E6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  <w:vAlign w:val="center"/>
          </w:tcPr>
          <w:p w14:paraId="68C21966" w14:textId="5FE6E3A4" w:rsidR="00593C78" w:rsidRPr="00C43471" w:rsidRDefault="00593C78" w:rsidP="00593C7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79554680" w14:textId="77777777" w:rsidR="00593C78" w:rsidRPr="00C43471" w:rsidRDefault="00593C78" w:rsidP="00593C7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577EA4A5" w14:textId="77777777" w:rsidR="00593C78" w:rsidRPr="00EA04E6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307F296E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vAlign w:val="bottom"/>
          </w:tcPr>
          <w:p w14:paraId="1965327C" w14:textId="77777777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5A4E8A80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vAlign w:val="bottom"/>
          </w:tcPr>
          <w:p w14:paraId="122426F8" w14:textId="77777777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0FF7C31A" w14:textId="77777777" w:rsidR="00593C78" w:rsidRPr="00C43471" w:rsidRDefault="00593C78" w:rsidP="0059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2F04691B" w14:textId="77777777" w:rsidR="00593C78" w:rsidRPr="00C43471" w:rsidRDefault="00593C78" w:rsidP="00593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DE58A6" w:rsidRPr="00C43471" w14:paraId="4556ECE6" w14:textId="77777777" w:rsidTr="00207339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1A6820F0" w14:textId="0B03B641" w:rsidR="00DE58A6" w:rsidRPr="00C43471" w:rsidRDefault="00DE58A6" w:rsidP="00DE58A6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ค่าสินค้าและบริการจ่ายล่วงหน้า 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27C4512F" w14:textId="77777777" w:rsidR="00DE58A6" w:rsidRPr="00C43471" w:rsidRDefault="00DE58A6" w:rsidP="00DE58A6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316B422E" w14:textId="1B639D9B" w:rsidR="00DE58A6" w:rsidRPr="00F45566" w:rsidRDefault="00207339" w:rsidP="00DE5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7AD6AAD6" w14:textId="77777777" w:rsidR="00DE58A6" w:rsidRPr="00C43471" w:rsidRDefault="00DE58A6" w:rsidP="00DE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vAlign w:val="bottom"/>
          </w:tcPr>
          <w:p w14:paraId="1864C290" w14:textId="6782EA3A" w:rsidR="00DE58A6" w:rsidRPr="006B26F2" w:rsidRDefault="00DE58A6" w:rsidP="00DE5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6C88DAA9" w14:textId="77777777" w:rsidR="00DE58A6" w:rsidRPr="00C43471" w:rsidRDefault="00DE58A6" w:rsidP="00DE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vAlign w:val="bottom"/>
          </w:tcPr>
          <w:p w14:paraId="5939891E" w14:textId="23C838F5" w:rsidR="00DE58A6" w:rsidRPr="00C43471" w:rsidRDefault="002B14D0" w:rsidP="00DE5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2B14D0">
              <w:rPr>
                <w:rFonts w:asciiTheme="minorBidi" w:eastAsia="Cordia New" w:hAnsiTheme="minorBidi" w:cstheme="minorBidi"/>
                <w:sz w:val="28"/>
                <w:szCs w:val="28"/>
              </w:rPr>
              <w:t>370,546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0F4E2A54" w14:textId="77777777" w:rsidR="00DE58A6" w:rsidRPr="00C43471" w:rsidRDefault="00DE58A6" w:rsidP="00DE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44BA979B" w14:textId="1B077F8E" w:rsidR="00DE58A6" w:rsidRPr="009F217D" w:rsidRDefault="00DE58A6" w:rsidP="00DE5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281,736</w:t>
            </w:r>
          </w:p>
        </w:tc>
      </w:tr>
      <w:tr w:rsidR="00DE58A6" w:rsidRPr="00C43471" w14:paraId="162A9677" w14:textId="77777777" w:rsidTr="00207339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0A34F2C4" w14:textId="3C08EBF5" w:rsidR="00DE58A6" w:rsidRPr="00C43471" w:rsidRDefault="00DE58A6" w:rsidP="00DE58A6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2C5200E0" w14:textId="77777777" w:rsidR="00DE58A6" w:rsidRPr="00C43471" w:rsidRDefault="00DE58A6" w:rsidP="00DE58A6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vAlign w:val="bottom"/>
          </w:tcPr>
          <w:p w14:paraId="60F869A4" w14:textId="57A20A57" w:rsidR="00DE58A6" w:rsidRPr="00F45566" w:rsidRDefault="00207339" w:rsidP="00DE5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34F9915F" w14:textId="77777777" w:rsidR="00DE58A6" w:rsidRPr="00C43471" w:rsidRDefault="00DE58A6" w:rsidP="00DE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vAlign w:val="bottom"/>
          </w:tcPr>
          <w:p w14:paraId="654AA65A" w14:textId="246097DA" w:rsidR="00DE58A6" w:rsidRPr="006B26F2" w:rsidRDefault="00DE58A6" w:rsidP="00DE5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7BDCB76A" w14:textId="77777777" w:rsidR="00DE58A6" w:rsidRPr="00C43471" w:rsidRDefault="00DE58A6" w:rsidP="00DE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single" w:sz="4" w:space="0" w:color="auto"/>
            </w:tcBorders>
            <w:vAlign w:val="bottom"/>
          </w:tcPr>
          <w:p w14:paraId="5D754CDA" w14:textId="1CAC99F6" w:rsidR="00DE58A6" w:rsidRPr="00C43471" w:rsidRDefault="002B14D0" w:rsidP="00DE5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2B14D0">
              <w:rPr>
                <w:rFonts w:asciiTheme="minorBidi" w:eastAsia="Cordia New" w:hAnsiTheme="minorBidi" w:cstheme="minorBidi"/>
                <w:sz w:val="28"/>
                <w:szCs w:val="28"/>
              </w:rPr>
              <w:t>2,884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78121E09" w14:textId="77777777" w:rsidR="00DE58A6" w:rsidRPr="00C43471" w:rsidRDefault="00DE58A6" w:rsidP="00DE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</w:tcPr>
          <w:p w14:paraId="6A172D1D" w14:textId="09B52974" w:rsidR="00DE58A6" w:rsidRPr="009F217D" w:rsidRDefault="00DE58A6" w:rsidP="00DE5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2,834 </w:t>
            </w:r>
          </w:p>
        </w:tc>
      </w:tr>
      <w:tr w:rsidR="00DE58A6" w:rsidRPr="00C43471" w14:paraId="4CB3D3D2" w14:textId="77777777" w:rsidTr="00207339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4D90DF86" w14:textId="65067830" w:rsidR="00DE58A6" w:rsidRPr="00C43471" w:rsidRDefault="00DE58A6" w:rsidP="00DE58A6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49DC017A" w14:textId="77777777" w:rsidR="00DE58A6" w:rsidRPr="00C43471" w:rsidRDefault="00DE58A6" w:rsidP="00DE58A6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19172" w14:textId="7E738CEF" w:rsidR="00DE58A6" w:rsidRPr="006B26F2" w:rsidRDefault="00207339" w:rsidP="00DE5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40A57A03" w14:textId="77777777" w:rsidR="00DE58A6" w:rsidRPr="00C43471" w:rsidRDefault="00DE58A6" w:rsidP="00DE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69664" w14:textId="28AE4570" w:rsidR="00DE58A6" w:rsidRPr="00F45566" w:rsidRDefault="00DE58A6" w:rsidP="00DE5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5A0430E0" w14:textId="77777777" w:rsidR="00DE58A6" w:rsidRPr="00C43471" w:rsidRDefault="00DE58A6" w:rsidP="00DE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3E434" w14:textId="6366D789" w:rsidR="00DE58A6" w:rsidRPr="009F217D" w:rsidRDefault="002B14D0" w:rsidP="00DE5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2B14D0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373,430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74E68F21" w14:textId="77777777" w:rsidR="00DE58A6" w:rsidRPr="00C43471" w:rsidRDefault="00DE58A6" w:rsidP="00DE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DE916" w14:textId="060409D5" w:rsidR="00DE58A6" w:rsidRPr="009F217D" w:rsidRDefault="00DE58A6" w:rsidP="00DE5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284,570</w:t>
            </w:r>
          </w:p>
        </w:tc>
      </w:tr>
      <w:tr w:rsidR="007B5E70" w:rsidRPr="00C43471" w14:paraId="3DCA18C8" w14:textId="77777777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  <w:vAlign w:val="center"/>
          </w:tcPr>
          <w:p w14:paraId="0E803E1F" w14:textId="72123E78" w:rsidR="007B5E70" w:rsidRPr="00C43471" w:rsidRDefault="007B5E70" w:rsidP="007B5E70">
            <w:pPr>
              <w:ind w:left="163" w:right="-108" w:hanging="172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กิจการอื่</w:t>
            </w:r>
            <w:r w:rsidRPr="000A50B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น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68DBE960" w14:textId="77777777" w:rsidR="007B5E70" w:rsidRPr="00C43471" w:rsidRDefault="007B5E70" w:rsidP="007B5E70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nil"/>
            </w:tcBorders>
            <w:vAlign w:val="bottom"/>
          </w:tcPr>
          <w:p w14:paraId="5794F7F7" w14:textId="77777777" w:rsidR="007B5E70" w:rsidRPr="00F45566" w:rsidRDefault="007B5E70" w:rsidP="007B5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08F9B4BF" w14:textId="77777777" w:rsidR="007B5E70" w:rsidRPr="00C43471" w:rsidRDefault="007B5E70" w:rsidP="007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vAlign w:val="bottom"/>
          </w:tcPr>
          <w:p w14:paraId="6E97BA15" w14:textId="77777777" w:rsidR="007B5E70" w:rsidRPr="006B26F2" w:rsidRDefault="007B5E70" w:rsidP="007B5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4DCAA865" w14:textId="77777777" w:rsidR="007B5E70" w:rsidRPr="00C43471" w:rsidRDefault="007B5E70" w:rsidP="007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vAlign w:val="bottom"/>
          </w:tcPr>
          <w:p w14:paraId="72AB12C4" w14:textId="77777777" w:rsidR="007B5E70" w:rsidRPr="00C43471" w:rsidRDefault="007B5E70" w:rsidP="007B5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27FBCE82" w14:textId="77777777" w:rsidR="007B5E70" w:rsidRPr="00C43471" w:rsidRDefault="007B5E70" w:rsidP="007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nil"/>
            </w:tcBorders>
            <w:vAlign w:val="bottom"/>
          </w:tcPr>
          <w:p w14:paraId="022E1AE3" w14:textId="77777777" w:rsidR="007B5E70" w:rsidRPr="00C43471" w:rsidRDefault="007B5E70" w:rsidP="007B5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C25141" w:rsidRPr="00C43471" w14:paraId="6BD7802B" w14:textId="77777777" w:rsidTr="00207339">
        <w:trPr>
          <w:trHeight w:val="399"/>
        </w:trPr>
        <w:tc>
          <w:tcPr>
            <w:tcW w:w="3328" w:type="dxa"/>
            <w:tcBorders>
              <w:bottom w:val="nil"/>
            </w:tcBorders>
            <w:vAlign w:val="center"/>
          </w:tcPr>
          <w:p w14:paraId="0D2591D8" w14:textId="40F382FF" w:rsidR="00C25141" w:rsidRPr="00C43471" w:rsidRDefault="00C25141" w:rsidP="00C25141">
            <w:pPr>
              <w:ind w:left="163" w:right="-108" w:hanging="172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7558C622" w14:textId="77777777" w:rsidR="00C25141" w:rsidRPr="00C43471" w:rsidRDefault="00C25141" w:rsidP="00C25141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69B60F2B" w14:textId="321597A7" w:rsidR="00C25141" w:rsidRPr="00F45566" w:rsidRDefault="00C76933" w:rsidP="0037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76933">
              <w:rPr>
                <w:rFonts w:asciiTheme="minorBidi" w:eastAsia="Cordia New" w:hAnsiTheme="minorBidi" w:cstheme="minorBidi"/>
                <w:sz w:val="28"/>
                <w:szCs w:val="28"/>
              </w:rPr>
              <w:t>262,966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0870D88A" w14:textId="77777777" w:rsidR="00C25141" w:rsidRPr="00C43471" w:rsidRDefault="00C25141" w:rsidP="00C2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14:paraId="6C2FD988" w14:textId="50D26A58" w:rsidR="00C25141" w:rsidRPr="00C25141" w:rsidRDefault="00C25141" w:rsidP="00C25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25141">
              <w:rPr>
                <w:rFonts w:asciiTheme="minorBidi" w:eastAsia="Cordia New" w:hAnsiTheme="minorBidi" w:cstheme="minorBidi"/>
                <w:sz w:val="28"/>
                <w:szCs w:val="28"/>
              </w:rPr>
              <w:t>220,355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02B9277A" w14:textId="77777777" w:rsidR="00C25141" w:rsidRPr="00C43471" w:rsidRDefault="00C25141" w:rsidP="00C2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vAlign w:val="bottom"/>
          </w:tcPr>
          <w:p w14:paraId="142C2A8C" w14:textId="07527423" w:rsidR="00C25141" w:rsidRPr="00C43471" w:rsidRDefault="00AD04A5" w:rsidP="00AD0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AD04A5">
              <w:rPr>
                <w:rFonts w:asciiTheme="minorBidi" w:eastAsia="Cordia New" w:hAnsiTheme="minorBidi" w:cstheme="minorBidi"/>
                <w:sz w:val="28"/>
                <w:szCs w:val="28"/>
              </w:rPr>
              <w:t>262,966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7D68EB50" w14:textId="77777777" w:rsidR="00C25141" w:rsidRPr="00C43471" w:rsidRDefault="00C25141" w:rsidP="00C2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3D186495" w14:textId="4A7E94DE" w:rsidR="00C25141" w:rsidRPr="00C43471" w:rsidRDefault="00C25141" w:rsidP="00C25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220,355</w:t>
            </w:r>
          </w:p>
        </w:tc>
      </w:tr>
      <w:tr w:rsidR="00C25141" w:rsidRPr="00C43471" w14:paraId="75235195" w14:textId="77777777" w:rsidTr="00207339">
        <w:trPr>
          <w:trHeight w:val="399"/>
        </w:trPr>
        <w:tc>
          <w:tcPr>
            <w:tcW w:w="3328" w:type="dxa"/>
            <w:tcBorders>
              <w:bottom w:val="nil"/>
            </w:tcBorders>
            <w:vAlign w:val="center"/>
          </w:tcPr>
          <w:p w14:paraId="14D40DDE" w14:textId="58F53EC9" w:rsidR="00C25141" w:rsidRPr="00C43471" w:rsidRDefault="00C25141" w:rsidP="00C25141">
            <w:pPr>
              <w:ind w:left="163" w:right="-108" w:hanging="172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ค่าสินค้าและบริการจ่ายล่วงหน้า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2624A8F5" w14:textId="77777777" w:rsidR="00C25141" w:rsidRPr="00C43471" w:rsidRDefault="00C25141" w:rsidP="00C25141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67729864" w14:textId="5782890A" w:rsidR="00C25141" w:rsidRPr="00F45566" w:rsidRDefault="00C76933" w:rsidP="0037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76933">
              <w:rPr>
                <w:rFonts w:asciiTheme="minorBidi" w:eastAsia="Cordia New" w:hAnsiTheme="minorBidi" w:cstheme="minorBidi"/>
                <w:sz w:val="28"/>
                <w:szCs w:val="28"/>
              </w:rPr>
              <w:t>94,065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324D28EB" w14:textId="77777777" w:rsidR="00C25141" w:rsidRPr="00C43471" w:rsidRDefault="00C25141" w:rsidP="00C2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14:paraId="55278B1F" w14:textId="33469EC4" w:rsidR="00C25141" w:rsidRPr="00C25141" w:rsidRDefault="00C25141" w:rsidP="00C25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25141">
              <w:rPr>
                <w:rFonts w:asciiTheme="minorBidi" w:eastAsia="Cordia New" w:hAnsiTheme="minorBidi" w:cstheme="minorBidi"/>
                <w:sz w:val="28"/>
                <w:szCs w:val="28"/>
              </w:rPr>
              <w:t>104,248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6911169A" w14:textId="77777777" w:rsidR="00C25141" w:rsidRPr="00C43471" w:rsidRDefault="00C25141" w:rsidP="00C2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vAlign w:val="bottom"/>
          </w:tcPr>
          <w:p w14:paraId="4F9CF2D4" w14:textId="05738207" w:rsidR="00C25141" w:rsidRPr="00C43471" w:rsidRDefault="00AD04A5" w:rsidP="00AD0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AD04A5">
              <w:rPr>
                <w:rFonts w:asciiTheme="minorBidi" w:eastAsia="Cordia New" w:hAnsiTheme="minorBidi" w:cstheme="minorBidi"/>
                <w:sz w:val="28"/>
                <w:szCs w:val="28"/>
              </w:rPr>
              <w:t>59,571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531C8389" w14:textId="77777777" w:rsidR="00C25141" w:rsidRPr="00C43471" w:rsidRDefault="00C25141" w:rsidP="00C2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07EEF46B" w14:textId="7521E30C" w:rsidR="00C25141" w:rsidRPr="00C43471" w:rsidRDefault="00C25141" w:rsidP="00C25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25141">
              <w:rPr>
                <w:rFonts w:asciiTheme="minorBidi" w:eastAsia="Cordia New" w:hAnsiTheme="minorBidi" w:cstheme="minorBidi"/>
                <w:sz w:val="28"/>
                <w:szCs w:val="28"/>
              </w:rPr>
              <w:t>44,031</w:t>
            </w:r>
          </w:p>
        </w:tc>
      </w:tr>
      <w:tr w:rsidR="00C25141" w:rsidRPr="00C43471" w14:paraId="3E4BB214" w14:textId="77777777" w:rsidTr="00207339">
        <w:trPr>
          <w:trHeight w:val="399"/>
        </w:trPr>
        <w:tc>
          <w:tcPr>
            <w:tcW w:w="3328" w:type="dxa"/>
            <w:tcBorders>
              <w:bottom w:val="nil"/>
            </w:tcBorders>
            <w:vAlign w:val="center"/>
          </w:tcPr>
          <w:p w14:paraId="66FDC17B" w14:textId="5376902B" w:rsidR="00C25141" w:rsidRPr="00C43471" w:rsidRDefault="00C25141" w:rsidP="00C25141">
            <w:pPr>
              <w:ind w:left="163" w:right="-108" w:hanging="172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2FF46B5E" w14:textId="77777777" w:rsidR="00C25141" w:rsidRPr="00C43471" w:rsidRDefault="00C25141" w:rsidP="00C25141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4EC7CD43" w14:textId="4CE83144" w:rsidR="00C25141" w:rsidRPr="00F45566" w:rsidRDefault="00C76933" w:rsidP="0037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76933">
              <w:rPr>
                <w:rFonts w:asciiTheme="minorBidi" w:eastAsia="Cordia New" w:hAnsiTheme="minorBidi" w:cstheme="minorBidi"/>
                <w:sz w:val="28"/>
                <w:szCs w:val="28"/>
              </w:rPr>
              <w:t>32,873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621A748E" w14:textId="77777777" w:rsidR="00C25141" w:rsidRPr="00C43471" w:rsidRDefault="00C25141" w:rsidP="00C2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14:paraId="2BF65709" w14:textId="37459527" w:rsidR="00C25141" w:rsidRPr="00C25141" w:rsidRDefault="00C25141" w:rsidP="00C25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25141">
              <w:rPr>
                <w:rFonts w:asciiTheme="minorBidi" w:eastAsia="Cordia New" w:hAnsiTheme="minorBidi" w:cstheme="minorBidi"/>
                <w:sz w:val="28"/>
                <w:szCs w:val="28"/>
              </w:rPr>
              <w:t>24,261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2475B9E1" w14:textId="77777777" w:rsidR="00C25141" w:rsidRPr="00C43471" w:rsidRDefault="00C25141" w:rsidP="00C2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vAlign w:val="bottom"/>
          </w:tcPr>
          <w:p w14:paraId="5368BCC3" w14:textId="2463FD00" w:rsidR="00C25141" w:rsidRPr="00C43471" w:rsidRDefault="00AD04A5" w:rsidP="00AD0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AD04A5">
              <w:rPr>
                <w:rFonts w:asciiTheme="minorBidi" w:eastAsia="Cordia New" w:hAnsiTheme="minorBidi" w:cstheme="minorBidi"/>
                <w:sz w:val="28"/>
                <w:szCs w:val="28"/>
              </w:rPr>
              <w:t>8,062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741E5E60" w14:textId="77777777" w:rsidR="00C25141" w:rsidRPr="00C43471" w:rsidRDefault="00C25141" w:rsidP="00C2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4C178B66" w14:textId="30103627" w:rsidR="00C25141" w:rsidRPr="00C43471" w:rsidRDefault="00C25141" w:rsidP="00C25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6,307</w:t>
            </w:r>
          </w:p>
        </w:tc>
      </w:tr>
      <w:tr w:rsidR="00C25141" w:rsidRPr="00C43471" w14:paraId="65AFD703" w14:textId="77777777" w:rsidTr="00207339">
        <w:trPr>
          <w:trHeight w:val="399"/>
        </w:trPr>
        <w:tc>
          <w:tcPr>
            <w:tcW w:w="3328" w:type="dxa"/>
            <w:vAlign w:val="center"/>
          </w:tcPr>
          <w:p w14:paraId="78FB83ED" w14:textId="068591B9" w:rsidR="00C25141" w:rsidRPr="00C43471" w:rsidRDefault="00C25141" w:rsidP="00C25141">
            <w:pPr>
              <w:ind w:left="163" w:right="-108" w:hanging="172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6401130E" w14:textId="77777777" w:rsidR="00C25141" w:rsidRPr="00C43471" w:rsidRDefault="00C25141" w:rsidP="00C25141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vAlign w:val="bottom"/>
          </w:tcPr>
          <w:p w14:paraId="1844F8F3" w14:textId="5117A94E" w:rsidR="00C25141" w:rsidRPr="00F45566" w:rsidRDefault="001100D2" w:rsidP="0037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1100D2">
              <w:rPr>
                <w:rFonts w:asciiTheme="minorBidi" w:eastAsia="Cordia New" w:hAnsiTheme="minorBidi" w:cstheme="minorBidi"/>
                <w:sz w:val="28"/>
                <w:szCs w:val="28"/>
              </w:rPr>
              <w:t>48,612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290F353B" w14:textId="77777777" w:rsidR="00C25141" w:rsidRPr="00C43471" w:rsidRDefault="00C25141" w:rsidP="00C2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4779DFB1" w14:textId="0377CBBE" w:rsidR="00C25141" w:rsidRPr="00C25141" w:rsidRDefault="00C25141" w:rsidP="00C25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22,976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2987592D" w14:textId="77777777" w:rsidR="00C25141" w:rsidRPr="00C43471" w:rsidRDefault="00C25141" w:rsidP="00C2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single" w:sz="4" w:space="0" w:color="auto"/>
            </w:tcBorders>
            <w:vAlign w:val="bottom"/>
          </w:tcPr>
          <w:p w14:paraId="4874DEF3" w14:textId="090BE005" w:rsidR="00C25141" w:rsidRPr="00C43471" w:rsidRDefault="00AD04A5" w:rsidP="00AD0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AD04A5">
              <w:rPr>
                <w:rFonts w:asciiTheme="minorBidi" w:eastAsia="Cordia New" w:hAnsiTheme="minorBidi" w:cstheme="minorBidi"/>
                <w:sz w:val="28"/>
                <w:szCs w:val="28"/>
              </w:rPr>
              <w:t>24,241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4699F4AE" w14:textId="77777777" w:rsidR="00C25141" w:rsidRPr="00C43471" w:rsidRDefault="00C25141" w:rsidP="00C2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B4CA057" w14:textId="78FA3421" w:rsidR="00C25141" w:rsidRPr="00C43471" w:rsidRDefault="00C25141" w:rsidP="00C25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9,661</w:t>
            </w:r>
          </w:p>
        </w:tc>
      </w:tr>
      <w:tr w:rsidR="00C25141" w:rsidRPr="00C43471" w14:paraId="4C49BB46" w14:textId="77777777" w:rsidTr="00207339">
        <w:trPr>
          <w:trHeight w:val="399"/>
        </w:trPr>
        <w:tc>
          <w:tcPr>
            <w:tcW w:w="3328" w:type="dxa"/>
            <w:vAlign w:val="center"/>
          </w:tcPr>
          <w:p w14:paraId="455CDBDF" w14:textId="4D34205A" w:rsidR="00C25141" w:rsidRPr="00C43471" w:rsidRDefault="00C25141" w:rsidP="00C25141">
            <w:pPr>
              <w:ind w:left="163" w:right="-108" w:hanging="172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166BC35F" w14:textId="77777777" w:rsidR="00C25141" w:rsidRPr="00C43471" w:rsidRDefault="00C25141" w:rsidP="00C25141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2C052" w14:textId="33A4B9C0" w:rsidR="00C25141" w:rsidRPr="003754F3" w:rsidRDefault="001100D2" w:rsidP="0037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3754F3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438,516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1908D518" w14:textId="77777777" w:rsidR="00C25141" w:rsidRPr="00C43471" w:rsidRDefault="00C25141" w:rsidP="00C2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3C241" w14:textId="25CFF1F2" w:rsidR="00C25141" w:rsidRPr="00C25141" w:rsidRDefault="00C25141" w:rsidP="00C25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2514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371,840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769FE47E" w14:textId="77777777" w:rsidR="00C25141" w:rsidRPr="00C43471" w:rsidRDefault="00C25141" w:rsidP="00C2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DAE68" w14:textId="023E82E6" w:rsidR="00C25141" w:rsidRPr="00AD04A5" w:rsidRDefault="00AD04A5" w:rsidP="00AD0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AD04A5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354,840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7AE8CDA1" w14:textId="77777777" w:rsidR="00C25141" w:rsidRPr="00C43471" w:rsidRDefault="00C25141" w:rsidP="00C2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59173" w14:textId="31AEDE82" w:rsidR="00C25141" w:rsidRPr="00C43471" w:rsidRDefault="00C25141" w:rsidP="00C25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280,354</w:t>
            </w:r>
          </w:p>
        </w:tc>
      </w:tr>
      <w:tr w:rsidR="00EE4FB3" w:rsidRPr="00C43471" w14:paraId="7E82ADC4" w14:textId="77777777" w:rsidTr="00207339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2E1BA9EF" w14:textId="77777777" w:rsidR="00EE4FB3" w:rsidRPr="00C43471" w:rsidRDefault="00EE4FB3" w:rsidP="00EE4FB3">
            <w:pPr>
              <w:ind w:left="163" w:right="-108" w:hanging="172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 </w:t>
            </w:r>
          </w:p>
          <w:p w14:paraId="66607C19" w14:textId="7652F30A" w:rsidR="00EE4FB3" w:rsidRPr="00C43471" w:rsidRDefault="00EE4FB3" w:rsidP="00EE4FB3">
            <w:pPr>
              <w:tabs>
                <w:tab w:val="clear" w:pos="227"/>
                <w:tab w:val="clear" w:pos="454"/>
              </w:tabs>
              <w:ind w:left="457" w:right="-108" w:hanging="172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1E85BC4D" w14:textId="77777777" w:rsidR="00EE4FB3" w:rsidRPr="00C43471" w:rsidRDefault="00EE4FB3" w:rsidP="00EE4FB3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59B0F" w14:textId="12E67E61" w:rsidR="00EE4FB3" w:rsidRPr="00F45566" w:rsidRDefault="001100D2" w:rsidP="0037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1100D2">
              <w:rPr>
                <w:rFonts w:asciiTheme="minorBidi" w:eastAsia="Cordia New" w:hAnsiTheme="minorBidi" w:cstheme="minorBidi"/>
                <w:sz w:val="28"/>
                <w:szCs w:val="28"/>
              </w:rPr>
              <w:t>(11,320)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056A5410" w14:textId="77777777" w:rsidR="00EE4FB3" w:rsidRPr="00C43471" w:rsidRDefault="00EE4FB3" w:rsidP="00EE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79379" w14:textId="5EF76AA4" w:rsidR="00EE4FB3" w:rsidRPr="006B26F2" w:rsidRDefault="00EE4FB3" w:rsidP="00EE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D6053C">
              <w:rPr>
                <w:rFonts w:asciiTheme="minorBidi" w:hAnsiTheme="minorBidi" w:cstheme="minorBidi"/>
                <w:sz w:val="28"/>
                <w:szCs w:val="28"/>
              </w:rPr>
              <w:t>(10,741)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18516280" w14:textId="77777777" w:rsidR="00EE4FB3" w:rsidRPr="00C43471" w:rsidRDefault="00EE4FB3" w:rsidP="00EE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C7E4D" w14:textId="718FE734" w:rsidR="00EE4FB3" w:rsidRPr="00C43471" w:rsidRDefault="00AD04A5" w:rsidP="00EE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7CC6137B" w14:textId="77777777" w:rsidR="00EE4FB3" w:rsidRPr="00C43471" w:rsidRDefault="00EE4FB3" w:rsidP="00EE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648C6" w14:textId="7D9AE5D4" w:rsidR="00EE4FB3" w:rsidRPr="00C43471" w:rsidRDefault="00EE4FB3" w:rsidP="00EE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</w:tr>
      <w:tr w:rsidR="00EE4FB3" w:rsidRPr="00C43471" w14:paraId="1689CEF7" w14:textId="77777777" w:rsidTr="00207339">
        <w:trPr>
          <w:trHeight w:val="399"/>
        </w:trPr>
        <w:tc>
          <w:tcPr>
            <w:tcW w:w="3328" w:type="dxa"/>
            <w:tcBorders>
              <w:bottom w:val="nil"/>
            </w:tcBorders>
          </w:tcPr>
          <w:p w14:paraId="24FC1846" w14:textId="77777777" w:rsidR="00EE4FB3" w:rsidRPr="00C43471" w:rsidRDefault="00EE4FB3" w:rsidP="00EE4FB3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3" w:type="dxa"/>
            <w:tcBorders>
              <w:bottom w:val="nil"/>
            </w:tcBorders>
          </w:tcPr>
          <w:p w14:paraId="763C0D78" w14:textId="2C68C748" w:rsidR="00EE4FB3" w:rsidRPr="00C43471" w:rsidRDefault="00EE4FB3" w:rsidP="00EE4FB3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D9ED7" w14:textId="051C608B" w:rsidR="00EE4FB3" w:rsidRPr="00C43471" w:rsidRDefault="00F204B8" w:rsidP="00EE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F204B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427,196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69238DD2" w14:textId="0FAA8B1E" w:rsidR="00EE4FB3" w:rsidRPr="00C43471" w:rsidRDefault="00EE4FB3" w:rsidP="00EE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4AAE7" w14:textId="59F1ECBD" w:rsidR="00EE4FB3" w:rsidRPr="00C43471" w:rsidRDefault="00EE4FB3" w:rsidP="00EE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361,099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121D0BD4" w14:textId="5082BFE9" w:rsidR="00EE4FB3" w:rsidRPr="00C43471" w:rsidRDefault="00EE4FB3" w:rsidP="00EE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B886C" w14:textId="25A6CF03" w:rsidR="00EE4FB3" w:rsidRPr="00C43471" w:rsidRDefault="00AD04A5" w:rsidP="00EE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AD04A5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354,840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758D9137" w14:textId="4DFCB068" w:rsidR="00EE4FB3" w:rsidRPr="00C43471" w:rsidRDefault="00EE4FB3" w:rsidP="00EE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8E018" w14:textId="3A6FF23F" w:rsidR="00EE4FB3" w:rsidRPr="00C43471" w:rsidRDefault="00EE4FB3" w:rsidP="00EE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280,354</w:t>
            </w:r>
          </w:p>
        </w:tc>
      </w:tr>
      <w:tr w:rsidR="00EE4FB3" w:rsidRPr="00C43471" w14:paraId="524FB431" w14:textId="77777777" w:rsidTr="00207339">
        <w:trPr>
          <w:trHeight w:val="399"/>
        </w:trPr>
        <w:tc>
          <w:tcPr>
            <w:tcW w:w="3328" w:type="dxa"/>
            <w:tcBorders>
              <w:bottom w:val="nil"/>
            </w:tcBorders>
          </w:tcPr>
          <w:p w14:paraId="3FD58FD4" w14:textId="77777777" w:rsidR="00EE4FB3" w:rsidRPr="00C43471" w:rsidRDefault="00EE4FB3" w:rsidP="00EE4FB3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ลูกหนี้หมุนเวียนอื่น - สุทธิ</w:t>
            </w:r>
          </w:p>
        </w:tc>
        <w:tc>
          <w:tcPr>
            <w:tcW w:w="843" w:type="dxa"/>
            <w:tcBorders>
              <w:bottom w:val="nil"/>
            </w:tcBorders>
          </w:tcPr>
          <w:p w14:paraId="7EFB9765" w14:textId="5043B2D6" w:rsidR="00EE4FB3" w:rsidRPr="00C43471" w:rsidRDefault="00EE4FB3" w:rsidP="00EE4FB3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C06AA" w14:textId="7B6030A8" w:rsidR="00EE4FB3" w:rsidRPr="00C43471" w:rsidRDefault="002658E2" w:rsidP="00EE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2658E2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427,196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3DC85CBC" w14:textId="5AA511E1" w:rsidR="00EE4FB3" w:rsidRPr="00C43471" w:rsidRDefault="00EE4FB3" w:rsidP="00EE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A5BE2" w14:textId="3113FEAE" w:rsidR="00EE4FB3" w:rsidRPr="00C43471" w:rsidRDefault="00EE4FB3" w:rsidP="00EE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361,099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1EC3C0CC" w14:textId="403E83D3" w:rsidR="00EE4FB3" w:rsidRPr="00C43471" w:rsidRDefault="00EE4FB3" w:rsidP="00EE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827D4" w14:textId="08C6870D" w:rsidR="00EE4FB3" w:rsidRPr="00C43471" w:rsidRDefault="00CB511E" w:rsidP="00EE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B511E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728,270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57ACC210" w14:textId="23EB8AE6" w:rsidR="00EE4FB3" w:rsidRPr="00C43471" w:rsidRDefault="00EE4FB3" w:rsidP="00EE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DB5AF" w14:textId="73AD3B04" w:rsidR="00EE4FB3" w:rsidRPr="00C43471" w:rsidRDefault="00EE4FB3" w:rsidP="00EE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564,924</w:t>
            </w:r>
          </w:p>
        </w:tc>
      </w:tr>
      <w:tr w:rsidR="00EE4FB3" w:rsidRPr="00C43471" w14:paraId="6736B5EB" w14:textId="77777777" w:rsidTr="00207339">
        <w:trPr>
          <w:trHeight w:val="399"/>
        </w:trPr>
        <w:tc>
          <w:tcPr>
            <w:tcW w:w="3328" w:type="dxa"/>
            <w:tcBorders>
              <w:bottom w:val="nil"/>
            </w:tcBorders>
          </w:tcPr>
          <w:p w14:paraId="56C0AFCA" w14:textId="77777777" w:rsidR="00EE4FB3" w:rsidRPr="00C43471" w:rsidRDefault="00EE4FB3" w:rsidP="00EE4FB3">
            <w:pPr>
              <w:ind w:left="165" w:right="-108" w:hanging="16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C43471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  <w:t xml:space="preserve">- </w:t>
            </w:r>
            <w:r w:rsidRPr="00C43471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3" w:type="dxa"/>
            <w:tcBorders>
              <w:bottom w:val="nil"/>
            </w:tcBorders>
          </w:tcPr>
          <w:p w14:paraId="3924B91E" w14:textId="16E25084" w:rsidR="00EE4FB3" w:rsidRPr="00C43471" w:rsidRDefault="00EE4FB3" w:rsidP="00EE4FB3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E7A7B" w14:textId="5CCF82F4" w:rsidR="00EE4FB3" w:rsidRPr="00C43471" w:rsidRDefault="003754F3" w:rsidP="00EE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3754F3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1,115,474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020D9E93" w14:textId="6117B669" w:rsidR="00EE4FB3" w:rsidRPr="00C43471" w:rsidRDefault="00EE4FB3" w:rsidP="00EE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9115E" w14:textId="671E21E4" w:rsidR="00EE4FB3" w:rsidRPr="00C43471" w:rsidRDefault="00EE4FB3" w:rsidP="00EE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1,270,192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286C242F" w14:textId="2EAA3C49" w:rsidR="00EE4FB3" w:rsidRPr="00C43471" w:rsidRDefault="00EE4FB3" w:rsidP="00EE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B4F22B" w14:textId="270A10AA" w:rsidR="00EE4FB3" w:rsidRPr="00C43471" w:rsidRDefault="00CB511E" w:rsidP="00EE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B511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1,390,536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53BB4651" w14:textId="74225938" w:rsidR="00EE4FB3" w:rsidRPr="00C43471" w:rsidRDefault="00EE4FB3" w:rsidP="00EE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58471" w14:textId="57BE0A61" w:rsidR="00EE4FB3" w:rsidRPr="00C43471" w:rsidRDefault="00EE4FB3" w:rsidP="00EE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1,441,581</w:t>
            </w:r>
          </w:p>
        </w:tc>
      </w:tr>
    </w:tbl>
    <w:p w14:paraId="4B38A2B9" w14:textId="211722B2" w:rsidR="00A30598" w:rsidRPr="00C43471" w:rsidRDefault="00A30598" w:rsidP="00683B23">
      <w:pPr>
        <w:spacing w:after="240"/>
        <w:rPr>
          <w:rFonts w:asciiTheme="minorBidi" w:eastAsia="Cordia New" w:hAnsiTheme="minorBidi" w:cstheme="minorBidi"/>
          <w:sz w:val="28"/>
          <w:szCs w:val="28"/>
        </w:rPr>
      </w:pPr>
    </w:p>
    <w:p w14:paraId="679CA63C" w14:textId="77777777" w:rsidR="008B756A" w:rsidRDefault="008B756A" w:rsidP="00683B23">
      <w:pPr>
        <w:spacing w:after="240"/>
        <w:rPr>
          <w:rFonts w:asciiTheme="minorBidi" w:eastAsia="Cordia New" w:hAnsiTheme="minorBidi" w:cstheme="minorBidi"/>
          <w:sz w:val="28"/>
          <w:szCs w:val="28"/>
        </w:rPr>
      </w:pPr>
    </w:p>
    <w:p w14:paraId="0D3C90DA" w14:textId="77777777" w:rsidR="008B756A" w:rsidRDefault="008B756A" w:rsidP="00683B23">
      <w:pPr>
        <w:spacing w:after="240"/>
        <w:rPr>
          <w:rFonts w:asciiTheme="minorBidi" w:eastAsia="Cordia New" w:hAnsiTheme="minorBidi" w:cstheme="minorBidi"/>
          <w:sz w:val="28"/>
          <w:szCs w:val="28"/>
        </w:rPr>
      </w:pPr>
    </w:p>
    <w:p w14:paraId="42A94030" w14:textId="77777777" w:rsidR="008B756A" w:rsidRDefault="008B756A" w:rsidP="00683B23">
      <w:pPr>
        <w:spacing w:after="240"/>
        <w:rPr>
          <w:rFonts w:asciiTheme="minorBidi" w:eastAsia="Cordia New" w:hAnsiTheme="minorBidi" w:cstheme="minorBidi"/>
          <w:sz w:val="28"/>
          <w:szCs w:val="28"/>
        </w:rPr>
      </w:pPr>
    </w:p>
    <w:p w14:paraId="785DDADB" w14:textId="77777777" w:rsidR="008B756A" w:rsidRDefault="008B756A" w:rsidP="00683B23">
      <w:pPr>
        <w:spacing w:after="240"/>
        <w:rPr>
          <w:rFonts w:asciiTheme="minorBidi" w:eastAsia="Cordia New" w:hAnsiTheme="minorBidi" w:cstheme="minorBidi"/>
          <w:sz w:val="28"/>
          <w:szCs w:val="28"/>
        </w:rPr>
      </w:pPr>
    </w:p>
    <w:p w14:paraId="25453E31" w14:textId="77777777" w:rsidR="00087255" w:rsidRDefault="00087255" w:rsidP="00683B23">
      <w:pPr>
        <w:spacing w:after="240"/>
        <w:rPr>
          <w:rFonts w:asciiTheme="minorBidi" w:eastAsia="Cordia New" w:hAnsiTheme="minorBidi" w:cstheme="minorBidi"/>
          <w:sz w:val="28"/>
          <w:szCs w:val="28"/>
        </w:rPr>
      </w:pPr>
    </w:p>
    <w:p w14:paraId="10BA703C" w14:textId="77777777" w:rsidR="00087255" w:rsidRPr="00C43471" w:rsidRDefault="00087255" w:rsidP="00683B23">
      <w:pPr>
        <w:spacing w:after="240"/>
        <w:rPr>
          <w:rFonts w:asciiTheme="minorBidi" w:eastAsia="Cordia New" w:hAnsiTheme="minorBidi" w:cstheme="minorBidi"/>
          <w:sz w:val="28"/>
          <w:szCs w:val="28"/>
        </w:rPr>
      </w:pPr>
    </w:p>
    <w:p w14:paraId="265ADCA7" w14:textId="7F721B51" w:rsidR="00B30C51" w:rsidRPr="00C43471" w:rsidRDefault="00B30C51" w:rsidP="1AA827B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  <w:u w:val="none"/>
          <w:cs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t>สินค้าคงเหลือ</w:t>
      </w:r>
    </w:p>
    <w:p w14:paraId="7BE04783" w14:textId="14D2FCD8" w:rsidR="00A30598" w:rsidRPr="00C43471" w:rsidRDefault="00A30598" w:rsidP="26453A08">
      <w:pPr>
        <w:pStyle w:val="ListParagraph"/>
        <w:ind w:left="788"/>
        <w:jc w:val="thaiDistribute"/>
        <w:rPr>
          <w:rFonts w:asciiTheme="minorBidi" w:eastAsia="Cordia New" w:hAnsiTheme="minorBidi" w:cstheme="minorBidi"/>
          <w:sz w:val="28"/>
          <w:szCs w:val="28"/>
          <w:cs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136"/>
        <w:gridCol w:w="283"/>
        <w:gridCol w:w="1124"/>
        <w:gridCol w:w="263"/>
        <w:gridCol w:w="1080"/>
        <w:gridCol w:w="279"/>
        <w:gridCol w:w="1070"/>
      </w:tblGrid>
      <w:tr w:rsidR="00A30598" w:rsidRPr="00C43471" w14:paraId="6A51B23B" w14:textId="77777777" w:rsidTr="00B11CD2">
        <w:trPr>
          <w:tblHeader/>
        </w:trPr>
        <w:tc>
          <w:tcPr>
            <w:tcW w:w="2149" w:type="pct"/>
          </w:tcPr>
          <w:p w14:paraId="6624715C" w14:textId="5F507243" w:rsidR="00A30598" w:rsidRPr="00C43471" w:rsidRDefault="00A30598" w:rsidP="26453A08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eastAsia="Cordia New" w:hAnsiTheme="minorBidi" w:cstheme="minorBidi"/>
                <w:color w:val="0000FF"/>
                <w:sz w:val="28"/>
                <w:szCs w:val="28"/>
              </w:rPr>
            </w:pPr>
          </w:p>
        </w:tc>
        <w:tc>
          <w:tcPr>
            <w:tcW w:w="1385" w:type="pct"/>
            <w:gridSpan w:val="3"/>
            <w:hideMark/>
          </w:tcPr>
          <w:p w14:paraId="55FC1297" w14:textId="77777777" w:rsidR="00A30598" w:rsidRPr="00C43471" w:rsidRDefault="00A30598" w:rsidP="00B11CD2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2620FEF" w14:textId="2FB9F4ED" w:rsidR="00A30598" w:rsidRPr="00C43471" w:rsidRDefault="00A30598" w:rsidP="00B11CD2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23" w:type="pct"/>
            <w:gridSpan w:val="3"/>
            <w:hideMark/>
          </w:tcPr>
          <w:p w14:paraId="470A1EF0" w14:textId="77777777" w:rsidR="00A30598" w:rsidRPr="00C43471" w:rsidRDefault="00A30598" w:rsidP="00B11CD2">
            <w:pPr>
              <w:tabs>
                <w:tab w:val="left" w:pos="720"/>
              </w:tabs>
              <w:ind w:lef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622E" w:rsidRPr="00C43471" w14:paraId="1E4A5F53" w14:textId="77777777">
        <w:trPr>
          <w:tblHeader/>
        </w:trPr>
        <w:tc>
          <w:tcPr>
            <w:tcW w:w="2149" w:type="pct"/>
          </w:tcPr>
          <w:p w14:paraId="52839014" w14:textId="24DAFD20" w:rsidR="005D622E" w:rsidRPr="00C43471" w:rsidRDefault="005D622E" w:rsidP="005D622E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9" w:type="pct"/>
            <w:vAlign w:val="center"/>
          </w:tcPr>
          <w:p w14:paraId="24FDDE79" w14:textId="435E3CA4" w:rsidR="005D622E" w:rsidRPr="00C43471" w:rsidRDefault="005D622E" w:rsidP="005D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1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54" w:type="pct"/>
          </w:tcPr>
          <w:p w14:paraId="3A4C94AF" w14:textId="67CA2180" w:rsidR="005D622E" w:rsidRPr="00C43471" w:rsidRDefault="005D622E" w:rsidP="005D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26F0D76A" w14:textId="7ECDA6C2" w:rsidR="005D622E" w:rsidRPr="00C43471" w:rsidRDefault="005D622E" w:rsidP="005D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3" w:type="pct"/>
          </w:tcPr>
          <w:p w14:paraId="0084CF2F" w14:textId="41CE72D6" w:rsidR="005D622E" w:rsidRPr="00C43471" w:rsidRDefault="005D622E" w:rsidP="005D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center"/>
          </w:tcPr>
          <w:p w14:paraId="020CF11B" w14:textId="4E3CA169" w:rsidR="005D622E" w:rsidRPr="00C43471" w:rsidRDefault="005D622E" w:rsidP="005D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1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52" w:type="pct"/>
          </w:tcPr>
          <w:p w14:paraId="458A40AC" w14:textId="15BF231D" w:rsidR="005D622E" w:rsidRPr="00C43471" w:rsidRDefault="005D622E" w:rsidP="005D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63DFDDBC" w14:textId="648DE74D" w:rsidR="005D622E" w:rsidRPr="00C43471" w:rsidRDefault="005D622E" w:rsidP="005D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5D622E" w:rsidRPr="00C43471" w14:paraId="6934C150" w14:textId="77777777">
        <w:trPr>
          <w:tblHeader/>
        </w:trPr>
        <w:tc>
          <w:tcPr>
            <w:tcW w:w="2149" w:type="pct"/>
          </w:tcPr>
          <w:p w14:paraId="5B2F617E" w14:textId="6AD96290" w:rsidR="005D622E" w:rsidRPr="00C43471" w:rsidRDefault="005D622E" w:rsidP="005D622E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9" w:type="pct"/>
            <w:vAlign w:val="center"/>
            <w:hideMark/>
          </w:tcPr>
          <w:p w14:paraId="1C7439C3" w14:textId="3F0BC116" w:rsidR="005D622E" w:rsidRPr="00C43471" w:rsidRDefault="005D622E" w:rsidP="005D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54" w:type="pct"/>
          </w:tcPr>
          <w:p w14:paraId="31D8B4CC" w14:textId="3D7E3BCD" w:rsidR="005D622E" w:rsidRPr="00C43471" w:rsidRDefault="005D622E" w:rsidP="005D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hideMark/>
          </w:tcPr>
          <w:p w14:paraId="619CD079" w14:textId="574BE7F8" w:rsidR="005D622E" w:rsidRPr="00C43471" w:rsidRDefault="005D622E" w:rsidP="005D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3" w:type="pct"/>
          </w:tcPr>
          <w:p w14:paraId="57F68E0B" w14:textId="2F1F99EA" w:rsidR="005D622E" w:rsidRPr="00C43471" w:rsidRDefault="005D622E" w:rsidP="005D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center"/>
            <w:hideMark/>
          </w:tcPr>
          <w:p w14:paraId="28B41EE7" w14:textId="0160E847" w:rsidR="005D622E" w:rsidRPr="00C43471" w:rsidRDefault="005D622E" w:rsidP="005D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52" w:type="pct"/>
          </w:tcPr>
          <w:p w14:paraId="211254C5" w14:textId="71F71A93" w:rsidR="005D622E" w:rsidRPr="00C43471" w:rsidRDefault="005D622E" w:rsidP="005D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hideMark/>
          </w:tcPr>
          <w:p w14:paraId="574ABCAB" w14:textId="57B46431" w:rsidR="005D622E" w:rsidRPr="00C43471" w:rsidRDefault="005D622E" w:rsidP="005D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593C78" w:rsidRPr="00C43471" w14:paraId="6EDBBDA7" w14:textId="77777777" w:rsidTr="00B11CD2">
        <w:trPr>
          <w:tblHeader/>
        </w:trPr>
        <w:tc>
          <w:tcPr>
            <w:tcW w:w="2149" w:type="pct"/>
          </w:tcPr>
          <w:p w14:paraId="27E9080F" w14:textId="650024D9" w:rsidR="00593C78" w:rsidRPr="00C43471" w:rsidRDefault="00593C78" w:rsidP="00593C78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851" w:type="pct"/>
            <w:gridSpan w:val="7"/>
            <w:hideMark/>
          </w:tcPr>
          <w:p w14:paraId="0423DCD6" w14:textId="77777777" w:rsidR="00593C78" w:rsidRPr="00C43471" w:rsidRDefault="00593C78" w:rsidP="00593C7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44004" w:rsidRPr="00C43471" w14:paraId="665F0C8F" w14:textId="77777777" w:rsidTr="00EF4010">
        <w:tc>
          <w:tcPr>
            <w:tcW w:w="2149" w:type="pct"/>
            <w:hideMark/>
          </w:tcPr>
          <w:p w14:paraId="7F07AD8B" w14:textId="77777777" w:rsidR="00344004" w:rsidRPr="00C43471" w:rsidRDefault="00344004" w:rsidP="00344004">
            <w:pPr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สินค้าระหว่างผลิต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619" w:type="pct"/>
          </w:tcPr>
          <w:p w14:paraId="778F736D" w14:textId="08A98B49" w:rsidR="00344004" w:rsidRPr="00C43471" w:rsidRDefault="00EB15C4" w:rsidP="00344004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</w:pPr>
            <w:r w:rsidRPr="00EB15C4"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  <w:t>1,456,391</w:t>
            </w:r>
          </w:p>
        </w:tc>
        <w:tc>
          <w:tcPr>
            <w:tcW w:w="154" w:type="pct"/>
          </w:tcPr>
          <w:p w14:paraId="554C0C8A" w14:textId="41584F1E" w:rsidR="00344004" w:rsidRPr="00C43471" w:rsidRDefault="00344004" w:rsidP="00344004">
            <w:pPr>
              <w:tabs>
                <w:tab w:val="left" w:pos="720"/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</w:tcPr>
          <w:p w14:paraId="6189F25B" w14:textId="33746EA4" w:rsidR="00344004" w:rsidRPr="00C43471" w:rsidRDefault="00344004" w:rsidP="00344004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  <w:t>1,166,344</w:t>
            </w:r>
          </w:p>
        </w:tc>
        <w:tc>
          <w:tcPr>
            <w:tcW w:w="143" w:type="pct"/>
          </w:tcPr>
          <w:p w14:paraId="0423804D" w14:textId="454F115B" w:rsidR="00344004" w:rsidRPr="00C43471" w:rsidRDefault="00344004" w:rsidP="00344004">
            <w:pPr>
              <w:tabs>
                <w:tab w:val="left" w:pos="720"/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</w:tcPr>
          <w:p w14:paraId="60FDCB62" w14:textId="799D38A5" w:rsidR="00344004" w:rsidRPr="00C43471" w:rsidRDefault="00C0718D" w:rsidP="0034400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0718D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1,201,82</w:t>
            </w:r>
            <w:r w:rsidR="00CF352B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52" w:type="pct"/>
          </w:tcPr>
          <w:p w14:paraId="03705E66" w14:textId="1990E1FB" w:rsidR="00344004" w:rsidRPr="00C43471" w:rsidRDefault="00344004" w:rsidP="00344004">
            <w:pPr>
              <w:tabs>
                <w:tab w:val="left" w:pos="720"/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</w:tcPr>
          <w:p w14:paraId="08E222D5" w14:textId="44AC1F7D" w:rsidR="00344004" w:rsidRPr="00C43471" w:rsidRDefault="00344004" w:rsidP="00344004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974,046</w:t>
            </w:r>
          </w:p>
        </w:tc>
      </w:tr>
      <w:tr w:rsidR="00344004" w:rsidRPr="00C43471" w14:paraId="5308AAB6" w14:textId="77777777" w:rsidTr="00EF4010">
        <w:tc>
          <w:tcPr>
            <w:tcW w:w="2149" w:type="pct"/>
            <w:hideMark/>
          </w:tcPr>
          <w:p w14:paraId="6771B937" w14:textId="77777777" w:rsidR="00344004" w:rsidRPr="00C43471" w:rsidRDefault="00344004" w:rsidP="00344004">
            <w:pPr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619" w:type="pct"/>
          </w:tcPr>
          <w:p w14:paraId="4C5A9534" w14:textId="7B6A4240" w:rsidR="00344004" w:rsidRPr="007F177A" w:rsidRDefault="00EB15C4" w:rsidP="00344004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cs/>
                <w:lang w:val="en-US" w:bidi="th-TH"/>
              </w:rPr>
            </w:pPr>
            <w:r w:rsidRPr="00EB15C4"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  <w:t>892,141</w:t>
            </w:r>
          </w:p>
        </w:tc>
        <w:tc>
          <w:tcPr>
            <w:tcW w:w="154" w:type="pct"/>
          </w:tcPr>
          <w:p w14:paraId="4A1AD889" w14:textId="026A5121" w:rsidR="00344004" w:rsidRPr="00C43471" w:rsidRDefault="00344004" w:rsidP="00344004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</w:tcPr>
          <w:p w14:paraId="02F1E826" w14:textId="14C55EED" w:rsidR="00344004" w:rsidRPr="00C43471" w:rsidRDefault="00344004" w:rsidP="00344004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  <w:t>749,647</w:t>
            </w:r>
          </w:p>
        </w:tc>
        <w:tc>
          <w:tcPr>
            <w:tcW w:w="143" w:type="pct"/>
          </w:tcPr>
          <w:p w14:paraId="1563AE42" w14:textId="2363096E" w:rsidR="00344004" w:rsidRPr="00C43471" w:rsidRDefault="00344004" w:rsidP="00344004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</w:tcPr>
          <w:p w14:paraId="2C20D327" w14:textId="14696172" w:rsidR="00344004" w:rsidRPr="00C43471" w:rsidRDefault="00C0718D" w:rsidP="0034400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cs/>
                <w:lang w:bidi="th-TH"/>
              </w:rPr>
            </w:pPr>
            <w:r w:rsidRPr="00C0718D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799,723</w:t>
            </w:r>
          </w:p>
        </w:tc>
        <w:tc>
          <w:tcPr>
            <w:tcW w:w="152" w:type="pct"/>
          </w:tcPr>
          <w:p w14:paraId="025139FE" w14:textId="078BF2A4" w:rsidR="00344004" w:rsidRPr="00C43471" w:rsidRDefault="00344004" w:rsidP="00344004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</w:tcPr>
          <w:p w14:paraId="012A68F2" w14:textId="1A40C811" w:rsidR="00344004" w:rsidRPr="00C43471" w:rsidRDefault="00344004" w:rsidP="00344004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698,419</w:t>
            </w:r>
          </w:p>
        </w:tc>
      </w:tr>
      <w:tr w:rsidR="00344004" w:rsidRPr="00C43471" w14:paraId="172B782D" w14:textId="77777777" w:rsidTr="00EF4010">
        <w:tc>
          <w:tcPr>
            <w:tcW w:w="2149" w:type="pct"/>
          </w:tcPr>
          <w:p w14:paraId="0E89EBB2" w14:textId="77777777" w:rsidR="00344004" w:rsidRPr="00C43471" w:rsidRDefault="00344004" w:rsidP="00344004">
            <w:pPr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619" w:type="pct"/>
          </w:tcPr>
          <w:p w14:paraId="61D8E037" w14:textId="2135E88B" w:rsidR="00344004" w:rsidRPr="00C43471" w:rsidRDefault="00EB15C4" w:rsidP="00344004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B15C4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339,008</w:t>
            </w:r>
          </w:p>
        </w:tc>
        <w:tc>
          <w:tcPr>
            <w:tcW w:w="154" w:type="pct"/>
          </w:tcPr>
          <w:p w14:paraId="581E859B" w14:textId="7E0B475E" w:rsidR="00344004" w:rsidRPr="00C43471" w:rsidRDefault="00344004" w:rsidP="00344004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</w:tcPr>
          <w:p w14:paraId="25F86D2B" w14:textId="72D7594D" w:rsidR="00344004" w:rsidRPr="00C43471" w:rsidRDefault="00344004" w:rsidP="00344004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264,657</w:t>
            </w:r>
          </w:p>
        </w:tc>
        <w:tc>
          <w:tcPr>
            <w:tcW w:w="143" w:type="pct"/>
          </w:tcPr>
          <w:p w14:paraId="4680C6A3" w14:textId="3ECC1AED" w:rsidR="00344004" w:rsidRPr="00C43471" w:rsidRDefault="00344004" w:rsidP="00344004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</w:tcPr>
          <w:p w14:paraId="55514802" w14:textId="71DBE923" w:rsidR="00344004" w:rsidRPr="00C43471" w:rsidRDefault="00C0718D" w:rsidP="0034400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0718D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187,959</w:t>
            </w:r>
          </w:p>
        </w:tc>
        <w:tc>
          <w:tcPr>
            <w:tcW w:w="152" w:type="pct"/>
          </w:tcPr>
          <w:p w14:paraId="2A446B0A" w14:textId="79745CF8" w:rsidR="00344004" w:rsidRPr="00C43471" w:rsidRDefault="00344004" w:rsidP="00344004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</w:tcPr>
          <w:p w14:paraId="1DCB3135" w14:textId="4247FCDB" w:rsidR="00344004" w:rsidRPr="00C43471" w:rsidRDefault="00344004" w:rsidP="00344004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191,847</w:t>
            </w:r>
          </w:p>
        </w:tc>
      </w:tr>
      <w:tr w:rsidR="00344004" w:rsidRPr="00C43471" w14:paraId="44C104FD" w14:textId="77777777" w:rsidTr="00EF4010">
        <w:tc>
          <w:tcPr>
            <w:tcW w:w="2149" w:type="pct"/>
            <w:hideMark/>
          </w:tcPr>
          <w:p w14:paraId="79AE197B" w14:textId="77777777" w:rsidR="00344004" w:rsidRPr="00C43471" w:rsidRDefault="00344004" w:rsidP="00344004">
            <w:pPr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47DC4" w14:textId="6A2C286E" w:rsidR="00344004" w:rsidRPr="00C43471" w:rsidRDefault="00EB15C4" w:rsidP="00344004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B15C4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74,270</w:t>
            </w:r>
          </w:p>
        </w:tc>
        <w:tc>
          <w:tcPr>
            <w:tcW w:w="154" w:type="pct"/>
          </w:tcPr>
          <w:p w14:paraId="5C799EF8" w14:textId="15EA6FBB" w:rsidR="00344004" w:rsidRPr="00C43471" w:rsidRDefault="00344004" w:rsidP="00344004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476F8" w14:textId="4A89C972" w:rsidR="00344004" w:rsidRPr="00C43471" w:rsidRDefault="00344004" w:rsidP="00344004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165,805</w:t>
            </w:r>
          </w:p>
        </w:tc>
        <w:tc>
          <w:tcPr>
            <w:tcW w:w="143" w:type="pct"/>
          </w:tcPr>
          <w:p w14:paraId="31E4F0FF" w14:textId="58B61A46" w:rsidR="00344004" w:rsidRPr="00C43471" w:rsidRDefault="00344004" w:rsidP="00344004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FE2581" w14:textId="49DC2530" w:rsidR="00344004" w:rsidRPr="00C43471" w:rsidRDefault="00C0718D" w:rsidP="0034400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0718D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74,270</w:t>
            </w:r>
          </w:p>
        </w:tc>
        <w:tc>
          <w:tcPr>
            <w:tcW w:w="152" w:type="pct"/>
          </w:tcPr>
          <w:p w14:paraId="4EF1888D" w14:textId="5DAB6D67" w:rsidR="00344004" w:rsidRPr="00C43471" w:rsidRDefault="00344004" w:rsidP="00344004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05607" w14:textId="5EBC3EBD" w:rsidR="00344004" w:rsidRPr="00C43471" w:rsidRDefault="00344004" w:rsidP="00344004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165,804</w:t>
            </w:r>
          </w:p>
        </w:tc>
      </w:tr>
      <w:tr w:rsidR="00344004" w:rsidRPr="00C43471" w14:paraId="62EA9FD0" w14:textId="77777777" w:rsidTr="00EF4010">
        <w:trPr>
          <w:trHeight w:val="445"/>
        </w:trPr>
        <w:tc>
          <w:tcPr>
            <w:tcW w:w="2149" w:type="pct"/>
            <w:hideMark/>
          </w:tcPr>
          <w:p w14:paraId="3BE92B76" w14:textId="77777777" w:rsidR="00344004" w:rsidRPr="00C43471" w:rsidRDefault="00344004" w:rsidP="00344004">
            <w:pP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3E3C8E" w14:textId="6A6B6F8B" w:rsidR="00344004" w:rsidRPr="00C43471" w:rsidRDefault="00EB15C4" w:rsidP="00344004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B15C4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2,761,810</w:t>
            </w:r>
          </w:p>
        </w:tc>
        <w:tc>
          <w:tcPr>
            <w:tcW w:w="154" w:type="pct"/>
            <w:vAlign w:val="bottom"/>
          </w:tcPr>
          <w:p w14:paraId="0BA5F12D" w14:textId="24A0516F" w:rsidR="00344004" w:rsidRPr="00C43471" w:rsidRDefault="00344004" w:rsidP="00344004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21F9CD" w14:textId="2301F89A" w:rsidR="00344004" w:rsidRPr="00C43471" w:rsidRDefault="00344004" w:rsidP="00344004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2,346,453</w:t>
            </w:r>
          </w:p>
        </w:tc>
        <w:tc>
          <w:tcPr>
            <w:tcW w:w="143" w:type="pct"/>
            <w:vAlign w:val="bottom"/>
          </w:tcPr>
          <w:p w14:paraId="4A791EFD" w14:textId="270FFDCD" w:rsidR="00344004" w:rsidRPr="00C43471" w:rsidRDefault="00344004" w:rsidP="00344004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A6B0F2" w14:textId="678AEE6E" w:rsidR="00344004" w:rsidRPr="00C43471" w:rsidRDefault="00C0718D" w:rsidP="0034400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C0718D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2,263,77</w:t>
            </w:r>
            <w:r w:rsidR="00CF352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152" w:type="pct"/>
            <w:vAlign w:val="bottom"/>
          </w:tcPr>
          <w:p w14:paraId="4CDEF002" w14:textId="388F9C33" w:rsidR="00344004" w:rsidRPr="00C43471" w:rsidRDefault="00344004" w:rsidP="00344004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AA4A21" w14:textId="76BFC90D" w:rsidR="00344004" w:rsidRPr="00C43471" w:rsidRDefault="00344004" w:rsidP="00344004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2,030,116</w:t>
            </w:r>
          </w:p>
        </w:tc>
      </w:tr>
      <w:tr w:rsidR="00593C78" w:rsidRPr="006370C8" w14:paraId="203D8FC3" w14:textId="77777777" w:rsidTr="00000253">
        <w:trPr>
          <w:trHeight w:val="445"/>
        </w:trPr>
        <w:tc>
          <w:tcPr>
            <w:tcW w:w="2149" w:type="pct"/>
          </w:tcPr>
          <w:p w14:paraId="12D3AAED" w14:textId="77777777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50F347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54" w:type="pct"/>
            <w:vAlign w:val="bottom"/>
          </w:tcPr>
          <w:p w14:paraId="0591D8F1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73C497A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6EDBA270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F389B6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52" w:type="pct"/>
            <w:vAlign w:val="bottom"/>
          </w:tcPr>
          <w:p w14:paraId="6BF70207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15AA92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</w:tr>
      <w:tr w:rsidR="00593C78" w:rsidRPr="006370C8" w14:paraId="601C6019" w14:textId="77777777" w:rsidTr="008438D1">
        <w:trPr>
          <w:trHeight w:val="317"/>
        </w:trPr>
        <w:tc>
          <w:tcPr>
            <w:tcW w:w="2149" w:type="pct"/>
          </w:tcPr>
          <w:p w14:paraId="3768F32F" w14:textId="7FEE550B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B054B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A81516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DB054B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3</w:t>
            </w:r>
            <w:r w:rsidR="005D622E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1</w:t>
            </w:r>
            <w:r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D622E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85" w:type="pct"/>
            <w:gridSpan w:val="3"/>
            <w:tcBorders>
              <w:left w:val="nil"/>
              <w:right w:val="nil"/>
            </w:tcBorders>
          </w:tcPr>
          <w:p w14:paraId="0F37EEE8" w14:textId="5187355B" w:rsidR="00593C78" w:rsidRPr="006370C8" w:rsidRDefault="00593C78" w:rsidP="00593C78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  <w:vAlign w:val="bottom"/>
          </w:tcPr>
          <w:p w14:paraId="6FD4F0D4" w14:textId="77777777" w:rsidR="00593C78" w:rsidRPr="006370C8" w:rsidRDefault="00593C78" w:rsidP="00593C78">
            <w:pPr>
              <w:tabs>
                <w:tab w:val="left" w:pos="720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1323" w:type="pct"/>
            <w:gridSpan w:val="3"/>
            <w:tcBorders>
              <w:left w:val="nil"/>
              <w:right w:val="nil"/>
            </w:tcBorders>
          </w:tcPr>
          <w:p w14:paraId="75372892" w14:textId="2A5CAF09" w:rsidR="00593C78" w:rsidRPr="006370C8" w:rsidRDefault="00593C78" w:rsidP="00593C78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3C78" w:rsidRPr="006370C8" w14:paraId="1FC3E7F2" w14:textId="77777777" w:rsidTr="008438D1">
        <w:trPr>
          <w:trHeight w:val="362"/>
        </w:trPr>
        <w:tc>
          <w:tcPr>
            <w:tcW w:w="2149" w:type="pct"/>
          </w:tcPr>
          <w:p w14:paraId="7187A3BC" w14:textId="77777777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left w:val="nil"/>
              <w:right w:val="nil"/>
            </w:tcBorders>
          </w:tcPr>
          <w:p w14:paraId="7BA15230" w14:textId="698B84B4" w:rsidR="00593C78" w:rsidRPr="005D622E" w:rsidRDefault="00593C78" w:rsidP="00593C78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D622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54" w:type="pct"/>
          </w:tcPr>
          <w:p w14:paraId="76DAF50B" w14:textId="77777777" w:rsidR="00593C78" w:rsidRPr="006370C8" w:rsidRDefault="00593C78" w:rsidP="00593C78">
            <w:pPr>
              <w:tabs>
                <w:tab w:val="left" w:pos="720"/>
              </w:tabs>
              <w:ind w:right="-195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</w:tcPr>
          <w:p w14:paraId="48F79FB5" w14:textId="3D484F52" w:rsidR="00593C78" w:rsidRPr="006370C8" w:rsidRDefault="00593C78" w:rsidP="00593C78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D622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3" w:type="pct"/>
          </w:tcPr>
          <w:p w14:paraId="5EB6AE35" w14:textId="77777777" w:rsidR="00593C78" w:rsidRPr="006370C8" w:rsidRDefault="00593C78" w:rsidP="00593C78">
            <w:pPr>
              <w:tabs>
                <w:tab w:val="left" w:pos="720"/>
              </w:tabs>
              <w:ind w:right="-195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2145FDB9" w14:textId="1FA5CF42" w:rsidR="00593C78" w:rsidRPr="006370C8" w:rsidRDefault="00593C78" w:rsidP="00593C78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D622E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52" w:type="pct"/>
          </w:tcPr>
          <w:p w14:paraId="15236D37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</w:tcPr>
          <w:p w14:paraId="0B2183A4" w14:textId="021B662B" w:rsidR="00593C78" w:rsidRPr="006370C8" w:rsidRDefault="00593C78" w:rsidP="00593C78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D622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593C78" w:rsidRPr="006370C8" w14:paraId="176F3E1A" w14:textId="77777777" w:rsidTr="008438D1">
        <w:trPr>
          <w:trHeight w:val="344"/>
        </w:trPr>
        <w:tc>
          <w:tcPr>
            <w:tcW w:w="2149" w:type="pct"/>
          </w:tcPr>
          <w:p w14:paraId="124D3271" w14:textId="77777777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51" w:type="pct"/>
            <w:gridSpan w:val="7"/>
            <w:tcBorders>
              <w:left w:val="nil"/>
              <w:right w:val="nil"/>
            </w:tcBorders>
          </w:tcPr>
          <w:p w14:paraId="24818244" w14:textId="28FEE4FA" w:rsidR="00593C78" w:rsidRPr="006370C8" w:rsidRDefault="00593C78" w:rsidP="00593C78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93C78" w:rsidRPr="006370C8" w14:paraId="0619C17F" w14:textId="77777777" w:rsidTr="00CE1556">
        <w:trPr>
          <w:trHeight w:val="389"/>
        </w:trPr>
        <w:tc>
          <w:tcPr>
            <w:tcW w:w="2149" w:type="pct"/>
          </w:tcPr>
          <w:p w14:paraId="647FD8ED" w14:textId="28A13D89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ต้นทุนขายของสินค้าคงเหลือที่บันทึกรวม</w:t>
            </w:r>
          </w:p>
        </w:tc>
        <w:tc>
          <w:tcPr>
            <w:tcW w:w="619" w:type="pct"/>
            <w:tcBorders>
              <w:left w:val="nil"/>
              <w:right w:val="nil"/>
            </w:tcBorders>
            <w:vAlign w:val="bottom"/>
          </w:tcPr>
          <w:p w14:paraId="17B1F7A8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54" w:type="pct"/>
            <w:vAlign w:val="bottom"/>
          </w:tcPr>
          <w:p w14:paraId="2176AFAA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vAlign w:val="bottom"/>
          </w:tcPr>
          <w:p w14:paraId="613DD91C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1CBEE489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62521BAE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52" w:type="pct"/>
            <w:vAlign w:val="bottom"/>
          </w:tcPr>
          <w:p w14:paraId="02FCE018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vAlign w:val="bottom"/>
          </w:tcPr>
          <w:p w14:paraId="3A2DB230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</w:tr>
      <w:tr w:rsidR="00593C78" w:rsidRPr="006370C8" w14:paraId="4F7E2751" w14:textId="77777777" w:rsidTr="009D0C82">
        <w:trPr>
          <w:trHeight w:val="362"/>
        </w:trPr>
        <w:tc>
          <w:tcPr>
            <w:tcW w:w="2149" w:type="pct"/>
          </w:tcPr>
          <w:p w14:paraId="6997CA4E" w14:textId="4CC2860A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ในบัญชีต้นทุนขายและการให้บริการ</w:t>
            </w:r>
          </w:p>
        </w:tc>
        <w:tc>
          <w:tcPr>
            <w:tcW w:w="619" w:type="pct"/>
            <w:tcBorders>
              <w:left w:val="nil"/>
              <w:right w:val="nil"/>
            </w:tcBorders>
            <w:vAlign w:val="bottom"/>
          </w:tcPr>
          <w:p w14:paraId="7F38F889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54" w:type="pct"/>
            <w:vAlign w:val="bottom"/>
          </w:tcPr>
          <w:p w14:paraId="47A396AE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vAlign w:val="bottom"/>
          </w:tcPr>
          <w:p w14:paraId="69D8753D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301691CF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6CE47435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52" w:type="pct"/>
            <w:vAlign w:val="bottom"/>
          </w:tcPr>
          <w:p w14:paraId="134B166F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vAlign w:val="bottom"/>
          </w:tcPr>
          <w:p w14:paraId="42A8597F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</w:tr>
      <w:tr w:rsidR="00593C78" w:rsidRPr="006370C8" w14:paraId="303FDFE0" w14:textId="77777777" w:rsidTr="009D0C82">
        <w:trPr>
          <w:trHeight w:val="425"/>
        </w:trPr>
        <w:tc>
          <w:tcPr>
            <w:tcW w:w="2149" w:type="pct"/>
          </w:tcPr>
          <w:p w14:paraId="59B73F14" w14:textId="5D9CFC3B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และต้นทุนงานตามสัญญา</w:t>
            </w:r>
          </w:p>
        </w:tc>
        <w:tc>
          <w:tcPr>
            <w:tcW w:w="619" w:type="pct"/>
            <w:tcBorders>
              <w:left w:val="nil"/>
              <w:right w:val="nil"/>
            </w:tcBorders>
            <w:vAlign w:val="bottom"/>
          </w:tcPr>
          <w:p w14:paraId="65FBB9C8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54" w:type="pct"/>
            <w:vAlign w:val="bottom"/>
          </w:tcPr>
          <w:p w14:paraId="05130D7E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vAlign w:val="bottom"/>
          </w:tcPr>
          <w:p w14:paraId="46F95A76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671049D7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76EDA94D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52" w:type="pct"/>
            <w:vAlign w:val="bottom"/>
          </w:tcPr>
          <w:p w14:paraId="1684D3E7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vAlign w:val="bottom"/>
          </w:tcPr>
          <w:p w14:paraId="00C2122C" w14:textId="77777777" w:rsidR="00593C78" w:rsidRPr="006370C8" w:rsidRDefault="00593C78" w:rsidP="00593C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</w:tr>
      <w:tr w:rsidR="00593C78" w:rsidRPr="006370C8" w14:paraId="29669AA5" w14:textId="77777777" w:rsidTr="00EF4010">
        <w:trPr>
          <w:trHeight w:val="362"/>
        </w:trPr>
        <w:tc>
          <w:tcPr>
            <w:tcW w:w="2149" w:type="pct"/>
          </w:tcPr>
          <w:p w14:paraId="6FC6E14E" w14:textId="6A855207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 -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619" w:type="pct"/>
            <w:tcBorders>
              <w:left w:val="nil"/>
              <w:bottom w:val="single" w:sz="4" w:space="0" w:color="auto"/>
              <w:right w:val="nil"/>
            </w:tcBorders>
          </w:tcPr>
          <w:p w14:paraId="3BBE6260" w14:textId="75BDFFEE" w:rsidR="00593C78" w:rsidRPr="006370C8" w:rsidRDefault="00EB15C4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B15C4">
              <w:rPr>
                <w:rFonts w:asciiTheme="minorBidi" w:eastAsia="Cordia New" w:hAnsiTheme="minorBidi" w:cstheme="minorBidi"/>
                <w:sz w:val="28"/>
                <w:szCs w:val="28"/>
              </w:rPr>
              <w:t>523,828</w:t>
            </w:r>
          </w:p>
        </w:tc>
        <w:tc>
          <w:tcPr>
            <w:tcW w:w="154" w:type="pct"/>
          </w:tcPr>
          <w:p w14:paraId="11D0CC3A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left w:val="nil"/>
              <w:bottom w:val="single" w:sz="4" w:space="0" w:color="auto"/>
              <w:right w:val="nil"/>
            </w:tcBorders>
          </w:tcPr>
          <w:p w14:paraId="12378E43" w14:textId="1FC661A5" w:rsidR="00593C78" w:rsidRPr="00DA1891" w:rsidRDefault="004A48FF" w:rsidP="00756FCF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val="en-US"/>
              </w:rPr>
            </w:pPr>
            <w:r w:rsidRPr="004A48FF">
              <w:rPr>
                <w:rFonts w:asciiTheme="minorBidi" w:eastAsia="Cordia New" w:hAnsiTheme="minorBidi" w:cstheme="minorBidi"/>
                <w:sz w:val="28"/>
                <w:szCs w:val="28"/>
                <w:lang w:val="en-US"/>
              </w:rPr>
              <w:t>1,061,519</w:t>
            </w:r>
          </w:p>
        </w:tc>
        <w:tc>
          <w:tcPr>
            <w:tcW w:w="143" w:type="pct"/>
          </w:tcPr>
          <w:p w14:paraId="785954DD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bottom w:val="single" w:sz="4" w:space="0" w:color="auto"/>
              <w:right w:val="nil"/>
            </w:tcBorders>
          </w:tcPr>
          <w:p w14:paraId="161988CA" w14:textId="335F3CDD" w:rsidR="00593C78" w:rsidRPr="006370C8" w:rsidRDefault="00C0718D" w:rsidP="00593C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0718D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522,871</w:t>
            </w:r>
          </w:p>
        </w:tc>
        <w:tc>
          <w:tcPr>
            <w:tcW w:w="152" w:type="pct"/>
            <w:vAlign w:val="bottom"/>
          </w:tcPr>
          <w:p w14:paraId="6CA17370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left w:val="nil"/>
              <w:bottom w:val="single" w:sz="4" w:space="0" w:color="auto"/>
              <w:right w:val="nil"/>
            </w:tcBorders>
          </w:tcPr>
          <w:p w14:paraId="08D68986" w14:textId="75B57A44" w:rsidR="00593C78" w:rsidRPr="00C33E29" w:rsidRDefault="00443116" w:rsidP="00593C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443116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1,103,269</w:t>
            </w:r>
          </w:p>
        </w:tc>
      </w:tr>
      <w:tr w:rsidR="00593C78" w:rsidRPr="006370C8" w14:paraId="23A514C2" w14:textId="77777777" w:rsidTr="00EF4010">
        <w:trPr>
          <w:trHeight w:val="445"/>
        </w:trPr>
        <w:tc>
          <w:tcPr>
            <w:tcW w:w="2149" w:type="pct"/>
            <w:vAlign w:val="bottom"/>
          </w:tcPr>
          <w:p w14:paraId="0014E354" w14:textId="17A8B448" w:rsidR="00593C78" w:rsidRPr="006370C8" w:rsidRDefault="00593C78" w:rsidP="00593C7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61D034" w14:textId="1D6C64A1" w:rsidR="00593C78" w:rsidRPr="0008110F" w:rsidRDefault="00EB15C4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B15C4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523,828</w:t>
            </w:r>
          </w:p>
        </w:tc>
        <w:tc>
          <w:tcPr>
            <w:tcW w:w="154" w:type="pct"/>
            <w:vAlign w:val="bottom"/>
          </w:tcPr>
          <w:p w14:paraId="0F7D27B2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689FBF" w14:textId="70BCB507" w:rsidR="00593C78" w:rsidRPr="005E432E" w:rsidRDefault="004A48FF" w:rsidP="00593C78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4A48FF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1,061,519</w:t>
            </w:r>
          </w:p>
        </w:tc>
        <w:tc>
          <w:tcPr>
            <w:tcW w:w="143" w:type="pct"/>
            <w:vAlign w:val="bottom"/>
          </w:tcPr>
          <w:p w14:paraId="7BC5322F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232012" w14:textId="5005B9BD" w:rsidR="00593C78" w:rsidRPr="00D34822" w:rsidRDefault="00C0718D" w:rsidP="00593C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C0718D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522,871</w:t>
            </w:r>
          </w:p>
        </w:tc>
        <w:tc>
          <w:tcPr>
            <w:tcW w:w="152" w:type="pct"/>
            <w:vAlign w:val="bottom"/>
          </w:tcPr>
          <w:p w14:paraId="79923B10" w14:textId="77777777" w:rsidR="00593C78" w:rsidRPr="006370C8" w:rsidRDefault="00593C78" w:rsidP="00593C78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F0BD8F" w14:textId="7BFA3CEB" w:rsidR="00593C78" w:rsidRPr="00C33E29" w:rsidRDefault="00443116" w:rsidP="00593C7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443116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US" w:bidi="th-TH"/>
              </w:rPr>
              <w:t>1,103,269</w:t>
            </w:r>
          </w:p>
        </w:tc>
      </w:tr>
    </w:tbl>
    <w:p w14:paraId="5D6B6EF8" w14:textId="36C7B2D7" w:rsidR="00A061B0" w:rsidRPr="00C43471" w:rsidRDefault="00A061B0" w:rsidP="00E74605">
      <w:pPr>
        <w:jc w:val="thaiDistribute"/>
        <w:rPr>
          <w:rFonts w:asciiTheme="minorBidi" w:eastAsia="Cordia New" w:hAnsiTheme="minorBidi" w:cstheme="minorBidi"/>
          <w:sz w:val="28"/>
          <w:szCs w:val="28"/>
          <w:cs/>
        </w:rPr>
        <w:sectPr w:rsidR="00A061B0" w:rsidRPr="00C43471" w:rsidSect="00C9052B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9"/>
          <w:cols w:space="720"/>
          <w:docGrid w:linePitch="360"/>
        </w:sectPr>
      </w:pPr>
    </w:p>
    <w:p w14:paraId="6635FB12" w14:textId="77777777" w:rsidR="006045B8" w:rsidRPr="00C43471" w:rsidRDefault="006045B8" w:rsidP="008F5C6F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</w:rPr>
      </w:pPr>
      <w:r w:rsidRPr="00C43471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เงินลงทุนในบริษัทย่อย </w:t>
      </w:r>
    </w:p>
    <w:p w14:paraId="555827C5" w14:textId="77777777" w:rsidR="00F10FBE" w:rsidRPr="00C43471" w:rsidRDefault="00F10FBE" w:rsidP="00F10FBE">
      <w:pPr>
        <w:rPr>
          <w:rFonts w:asciiTheme="minorBidi" w:hAnsiTheme="minorBidi" w:cstheme="minorBidi"/>
        </w:rPr>
      </w:pPr>
    </w:p>
    <w:p w14:paraId="35191EF8" w14:textId="6256CDED" w:rsidR="00F268DA" w:rsidRPr="00C43471" w:rsidRDefault="007A5F01" w:rsidP="00F268DA">
      <w:pPr>
        <w:ind w:left="540" w:hanging="180"/>
        <w:jc w:val="thaiDistribute"/>
        <w:rPr>
          <w:rFonts w:asciiTheme="minorBidi" w:hAnsiTheme="minorBidi" w:cstheme="minorBidi"/>
        </w:rPr>
      </w:pPr>
      <w:r>
        <w:rPr>
          <w:rFonts w:asciiTheme="minorBidi" w:eastAsia="Cordia New" w:hAnsiTheme="minorBidi" w:cstheme="minorBidi"/>
          <w:sz w:val="28"/>
          <w:szCs w:val="28"/>
        </w:rPr>
        <w:t xml:space="preserve">    </w:t>
      </w:r>
      <w:r w:rsidR="00F268DA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เงินลงทุนในบริษัทย่อยในงบการเงินเฉพาะกิจการซึ่งแสดงในยอดตามวิธีราคาทุน ณ วันที่ </w:t>
      </w:r>
      <w:r w:rsidR="00F268DA" w:rsidRPr="00C43471">
        <w:rPr>
          <w:rFonts w:asciiTheme="minorBidi" w:eastAsia="Cordia New" w:hAnsiTheme="minorBidi" w:cstheme="minorBidi"/>
          <w:sz w:val="28"/>
          <w:szCs w:val="28"/>
        </w:rPr>
        <w:t>3</w:t>
      </w:r>
      <w:r w:rsidR="00A81516">
        <w:rPr>
          <w:rFonts w:asciiTheme="minorBidi" w:eastAsia="Cordia New" w:hAnsiTheme="minorBidi" w:cstheme="minorBidi"/>
          <w:sz w:val="28"/>
          <w:szCs w:val="28"/>
        </w:rPr>
        <w:t>1</w:t>
      </w:r>
      <w:r w:rsidR="00F268DA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="00A81516">
        <w:rPr>
          <w:rFonts w:asciiTheme="minorBidi" w:eastAsia="Cordia New" w:hAnsiTheme="minorBidi" w:cstheme="minorBidi" w:hint="cs"/>
          <w:sz w:val="28"/>
          <w:szCs w:val="28"/>
          <w:cs/>
        </w:rPr>
        <w:t>มีนาคม</w:t>
      </w:r>
      <w:r w:rsidR="00F268DA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="00F268DA" w:rsidRPr="00C43471">
        <w:rPr>
          <w:rFonts w:asciiTheme="minorBidi" w:eastAsia="Cordia New" w:hAnsiTheme="minorBidi" w:cstheme="minorBidi"/>
          <w:sz w:val="28"/>
          <w:szCs w:val="28"/>
        </w:rPr>
        <w:t>256</w:t>
      </w:r>
      <w:r w:rsidR="00A81516">
        <w:rPr>
          <w:rFonts w:asciiTheme="minorBidi" w:eastAsia="Cordia New" w:hAnsiTheme="minorBidi" w:cstheme="minorBidi"/>
          <w:sz w:val="28"/>
          <w:szCs w:val="28"/>
        </w:rPr>
        <w:t>9</w:t>
      </w:r>
      <w:r w:rsidR="00F268DA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และ </w:t>
      </w:r>
      <w:r w:rsidR="00F268DA" w:rsidRPr="00C43471">
        <w:rPr>
          <w:rFonts w:asciiTheme="minorBidi" w:eastAsia="Cordia New" w:hAnsiTheme="minorBidi" w:cstheme="minorBidi"/>
          <w:sz w:val="28"/>
          <w:szCs w:val="28"/>
        </w:rPr>
        <w:t>31</w:t>
      </w:r>
      <w:r w:rsidR="00F268DA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ธันวาคม </w:t>
      </w:r>
      <w:r w:rsidR="00F268DA" w:rsidRPr="00C43471">
        <w:rPr>
          <w:rFonts w:asciiTheme="minorBidi" w:eastAsia="Cordia New" w:hAnsiTheme="minorBidi" w:cstheme="minorBidi"/>
          <w:sz w:val="28"/>
          <w:szCs w:val="28"/>
        </w:rPr>
        <w:t>256</w:t>
      </w:r>
      <w:r w:rsidR="00A81516">
        <w:rPr>
          <w:rFonts w:asciiTheme="minorBidi" w:eastAsia="Cordia New" w:hAnsiTheme="minorBidi" w:cstheme="minorBidi"/>
          <w:sz w:val="28"/>
          <w:szCs w:val="28"/>
        </w:rPr>
        <w:t>8</w:t>
      </w:r>
      <w:r w:rsidR="00F268DA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มีดังนี้</w:t>
      </w:r>
    </w:p>
    <w:p w14:paraId="1F0C2079" w14:textId="0564963E" w:rsidR="006045B8" w:rsidRDefault="006045B8" w:rsidP="00651C7A">
      <w:pPr>
        <w:pStyle w:val="ListParagraph"/>
        <w:tabs>
          <w:tab w:val="left" w:pos="540"/>
          <w:tab w:val="left" w:pos="1080"/>
        </w:tabs>
        <w:spacing w:line="240" w:lineRule="auto"/>
        <w:ind w:left="702" w:right="29" w:hanging="162"/>
        <w:rPr>
          <w:rFonts w:asciiTheme="minorBidi" w:hAnsiTheme="minorBidi" w:cstheme="minorBidi"/>
          <w:sz w:val="28"/>
          <w:szCs w:val="28"/>
        </w:rPr>
      </w:pPr>
    </w:p>
    <w:tbl>
      <w:tblPr>
        <w:tblpPr w:leftFromText="180" w:rightFromText="180" w:vertAnchor="text" w:horzAnchor="margin" w:tblpXSpec="center" w:tblpY="-53"/>
        <w:tblW w:w="1476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720"/>
        <w:gridCol w:w="720"/>
        <w:gridCol w:w="180"/>
        <w:gridCol w:w="720"/>
        <w:gridCol w:w="180"/>
        <w:gridCol w:w="1170"/>
        <w:gridCol w:w="180"/>
        <w:gridCol w:w="1154"/>
        <w:gridCol w:w="178"/>
        <w:gridCol w:w="815"/>
        <w:gridCol w:w="179"/>
        <w:gridCol w:w="813"/>
        <w:gridCol w:w="178"/>
        <w:gridCol w:w="783"/>
        <w:gridCol w:w="181"/>
        <w:gridCol w:w="727"/>
        <w:gridCol w:w="180"/>
        <w:gridCol w:w="805"/>
        <w:gridCol w:w="185"/>
        <w:gridCol w:w="810"/>
        <w:gridCol w:w="180"/>
        <w:gridCol w:w="808"/>
        <w:gridCol w:w="182"/>
        <w:gridCol w:w="932"/>
      </w:tblGrid>
      <w:tr w:rsidR="00E402CA" w:rsidRPr="00E36E38" w14:paraId="6F4CB6D4" w14:textId="77777777" w:rsidTr="00700D51">
        <w:trPr>
          <w:cantSplit/>
          <w:trHeight w:val="288"/>
          <w:tblHeader/>
        </w:trPr>
        <w:tc>
          <w:tcPr>
            <w:tcW w:w="1800" w:type="dxa"/>
            <w:vAlign w:val="bottom"/>
          </w:tcPr>
          <w:p w14:paraId="68D19D70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C91C9CC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tcBorders>
              <w:bottom w:val="nil"/>
            </w:tcBorders>
            <w:vAlign w:val="bottom"/>
          </w:tcPr>
          <w:p w14:paraId="0FF77778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3AF00B3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tcBorders>
              <w:bottom w:val="nil"/>
            </w:tcBorders>
            <w:vAlign w:val="bottom"/>
          </w:tcPr>
          <w:p w14:paraId="0BBA9F28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bottom w:val="nil"/>
            </w:tcBorders>
            <w:vAlign w:val="bottom"/>
          </w:tcPr>
          <w:p w14:paraId="117889FD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58" w:type="dxa"/>
            <w:gridSpan w:val="15"/>
            <w:tcBorders>
              <w:bottom w:val="nil"/>
            </w:tcBorders>
          </w:tcPr>
          <w:p w14:paraId="58527B30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402CA" w:rsidRPr="00E36E38" w14:paraId="26F8AECF" w14:textId="77777777" w:rsidTr="00700D51">
        <w:trPr>
          <w:cantSplit/>
          <w:trHeight w:val="549"/>
          <w:tblHeader/>
        </w:trPr>
        <w:tc>
          <w:tcPr>
            <w:tcW w:w="1800" w:type="dxa"/>
            <w:vAlign w:val="bottom"/>
          </w:tcPr>
          <w:p w14:paraId="6D0ECD69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BEB32A6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620" w:type="dxa"/>
            <w:gridSpan w:val="3"/>
            <w:tcBorders>
              <w:top w:val="nil"/>
              <w:bottom w:val="nil"/>
            </w:tcBorders>
            <w:vAlign w:val="bottom"/>
          </w:tcPr>
          <w:p w14:paraId="3902EDBC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406720A2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F5BD0CD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14:paraId="10661C2C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38537357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47CA2A6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07" w:type="dxa"/>
            <w:gridSpan w:val="3"/>
            <w:tcBorders>
              <w:top w:val="nil"/>
              <w:bottom w:val="nil"/>
            </w:tcBorders>
            <w:vAlign w:val="bottom"/>
          </w:tcPr>
          <w:p w14:paraId="6C78B689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6DFF85E6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EC0CA8D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691" w:type="dxa"/>
            <w:gridSpan w:val="3"/>
            <w:tcBorders>
              <w:top w:val="nil"/>
              <w:bottom w:val="nil"/>
            </w:tcBorders>
            <w:vAlign w:val="bottom"/>
          </w:tcPr>
          <w:p w14:paraId="4527891F" w14:textId="77777777" w:rsidR="00E402CA" w:rsidRPr="00E36E38" w:rsidRDefault="00E402CA" w:rsidP="0075484A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18C43485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A1F8605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tcBorders>
              <w:top w:val="nil"/>
              <w:bottom w:val="nil"/>
            </w:tcBorders>
            <w:vAlign w:val="bottom"/>
          </w:tcPr>
          <w:p w14:paraId="66652E07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52A3B5EF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ราคาทุน</w:t>
            </w: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D87612C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22" w:type="dxa"/>
            <w:gridSpan w:val="3"/>
            <w:tcBorders>
              <w:top w:val="nil"/>
              <w:bottom w:val="nil"/>
            </w:tcBorders>
            <w:vAlign w:val="bottom"/>
          </w:tcPr>
          <w:p w14:paraId="7DA7BC88" w14:textId="0A53E54E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เงินปันผล</w:t>
            </w: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>สำหรับ</w:t>
            </w:r>
            <w:r w:rsidR="00B962F9"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>งวด</w:t>
            </w:r>
          </w:p>
        </w:tc>
      </w:tr>
      <w:tr w:rsidR="008F23FC" w:rsidRPr="00E36E38" w14:paraId="741013F4" w14:textId="77777777" w:rsidTr="00E72155">
        <w:trPr>
          <w:cantSplit/>
          <w:trHeight w:val="180"/>
          <w:tblHeader/>
        </w:trPr>
        <w:tc>
          <w:tcPr>
            <w:tcW w:w="1800" w:type="dxa"/>
            <w:vAlign w:val="bottom"/>
          </w:tcPr>
          <w:p w14:paraId="2D57095A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F0E867A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07AF0FC" w14:textId="605CFD9A" w:rsidR="008F23FC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</w:t>
            </w:r>
          </w:p>
          <w:p w14:paraId="63D221E1" w14:textId="624F1B49" w:rsidR="008F23FC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  <w:p w14:paraId="6B49ECC8" w14:textId="36E00EEE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E0D953E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D61E864" w14:textId="77777777" w:rsidR="008F23FC" w:rsidRPr="00C43471" w:rsidRDefault="008F23FC" w:rsidP="008F23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</w:p>
          <w:p w14:paraId="201D0299" w14:textId="77777777" w:rsidR="008F23FC" w:rsidRPr="00C43471" w:rsidRDefault="008F23FC" w:rsidP="008F23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</w:p>
          <w:p w14:paraId="3A23243F" w14:textId="43C7D956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324B9E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FD438FF" w14:textId="77777777" w:rsidR="008F23FC" w:rsidRPr="00B16354" w:rsidRDefault="008F23FC" w:rsidP="008F23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1635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31</w:t>
            </w:r>
          </w:p>
          <w:p w14:paraId="7B9B6DA4" w14:textId="77777777" w:rsidR="008F23FC" w:rsidRPr="00B16354" w:rsidRDefault="008F23FC" w:rsidP="008F23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16354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  <w:p w14:paraId="318BD839" w14:textId="14CA3912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B1635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F2C4DE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5A0E1FD2" w14:textId="77777777" w:rsidR="008F23FC" w:rsidRPr="00C43471" w:rsidRDefault="008F23FC" w:rsidP="008F23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</w:p>
          <w:p w14:paraId="6AE7A503" w14:textId="77777777" w:rsidR="008F23FC" w:rsidRPr="00C43471" w:rsidRDefault="008F23FC" w:rsidP="008F23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</w:p>
          <w:p w14:paraId="68776165" w14:textId="52AB35F5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6E05D59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bottom w:val="nil"/>
            </w:tcBorders>
          </w:tcPr>
          <w:p w14:paraId="0214B6CB" w14:textId="77777777" w:rsidR="008F23FC" w:rsidRPr="00B16354" w:rsidRDefault="008F23FC" w:rsidP="008F23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1635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31</w:t>
            </w:r>
          </w:p>
          <w:p w14:paraId="6FB52B3D" w14:textId="77777777" w:rsidR="008F23FC" w:rsidRPr="00B16354" w:rsidRDefault="008F23FC" w:rsidP="008F23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16354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  <w:p w14:paraId="2869EA43" w14:textId="1448A46C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B1635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79" w:type="dxa"/>
            <w:tcBorders>
              <w:top w:val="nil"/>
              <w:bottom w:val="nil"/>
            </w:tcBorders>
          </w:tcPr>
          <w:p w14:paraId="024CD865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bottom w:val="nil"/>
            </w:tcBorders>
          </w:tcPr>
          <w:p w14:paraId="45F80E2E" w14:textId="77777777" w:rsidR="008F23FC" w:rsidRPr="00C43471" w:rsidRDefault="008F23FC" w:rsidP="008F23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</w:p>
          <w:p w14:paraId="5844C543" w14:textId="77777777" w:rsidR="008F23FC" w:rsidRPr="00C43471" w:rsidRDefault="008F23FC" w:rsidP="008F23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</w:p>
          <w:p w14:paraId="59165C2D" w14:textId="73F425F1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9DB211C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</w:tcPr>
          <w:p w14:paraId="7FFEDB2E" w14:textId="77777777" w:rsidR="008F23FC" w:rsidRPr="00B16354" w:rsidRDefault="008F23FC" w:rsidP="008F23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1635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31</w:t>
            </w:r>
          </w:p>
          <w:p w14:paraId="6F2B5F3B" w14:textId="77777777" w:rsidR="008F23FC" w:rsidRPr="00B16354" w:rsidRDefault="008F23FC" w:rsidP="008F23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16354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  <w:p w14:paraId="76921C31" w14:textId="6DF14D72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B1635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5E5068A7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bottom w:val="nil"/>
            </w:tcBorders>
          </w:tcPr>
          <w:p w14:paraId="00FAA0FE" w14:textId="77777777" w:rsidR="008F23FC" w:rsidRPr="00C43471" w:rsidRDefault="008F23FC" w:rsidP="008F23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</w:p>
          <w:p w14:paraId="29FEF18A" w14:textId="77777777" w:rsidR="008F23FC" w:rsidRPr="00C43471" w:rsidRDefault="008F23FC" w:rsidP="008F23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</w:p>
          <w:p w14:paraId="4DCBBB63" w14:textId="2746826B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BE0B450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11A66492" w14:textId="77777777" w:rsidR="008F23FC" w:rsidRPr="00B16354" w:rsidRDefault="008F23FC" w:rsidP="008F23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1635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31</w:t>
            </w:r>
          </w:p>
          <w:p w14:paraId="376CE764" w14:textId="77777777" w:rsidR="008F23FC" w:rsidRPr="00B16354" w:rsidRDefault="008F23FC" w:rsidP="008F23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16354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  <w:p w14:paraId="16721165" w14:textId="67F5C390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B1635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3112093D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E9061EA" w14:textId="77777777" w:rsidR="008F23FC" w:rsidRPr="00C43471" w:rsidRDefault="008F23FC" w:rsidP="008F23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</w:p>
          <w:p w14:paraId="14093231" w14:textId="77777777" w:rsidR="008F23FC" w:rsidRPr="00C43471" w:rsidRDefault="008F23FC" w:rsidP="008F23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</w:p>
          <w:p w14:paraId="1BF92FD2" w14:textId="1FA24E23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1AC49C8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nil"/>
              <w:bottom w:val="nil"/>
            </w:tcBorders>
          </w:tcPr>
          <w:p w14:paraId="7BBF6284" w14:textId="77777777" w:rsidR="008F23FC" w:rsidRPr="00B16354" w:rsidRDefault="008F23FC" w:rsidP="008F23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1635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31</w:t>
            </w:r>
          </w:p>
          <w:p w14:paraId="78336573" w14:textId="77777777" w:rsidR="008F23FC" w:rsidRPr="00B16354" w:rsidRDefault="008F23FC" w:rsidP="008F23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16354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  <w:p w14:paraId="099743DE" w14:textId="66C7E496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1635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B1356B2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14157781" w14:textId="77777777" w:rsidR="008F23FC" w:rsidRPr="00B16354" w:rsidRDefault="008F23FC" w:rsidP="008F23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1635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31</w:t>
            </w:r>
          </w:p>
          <w:p w14:paraId="169658D9" w14:textId="77777777" w:rsidR="008F23FC" w:rsidRPr="00B16354" w:rsidRDefault="008F23FC" w:rsidP="008F23F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16354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  <w:p w14:paraId="7FF1A33B" w14:textId="08E8DE7E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B1635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256</w:t>
            </w:r>
            <w:r w:rsidR="00394D2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</w:t>
            </w:r>
          </w:p>
        </w:tc>
      </w:tr>
      <w:tr w:rsidR="008F23FC" w:rsidRPr="00E36E38" w14:paraId="47DFCA76" w14:textId="77777777" w:rsidTr="00700D51">
        <w:trPr>
          <w:cantSplit/>
          <w:trHeight w:val="314"/>
          <w:tblHeader/>
        </w:trPr>
        <w:tc>
          <w:tcPr>
            <w:tcW w:w="1800" w:type="dxa"/>
            <w:vAlign w:val="bottom"/>
          </w:tcPr>
          <w:p w14:paraId="27DA6BDB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1687FE9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tcBorders>
              <w:top w:val="nil"/>
            </w:tcBorders>
          </w:tcPr>
          <w:p w14:paraId="20FFCED6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tcBorders>
              <w:top w:val="nil"/>
            </w:tcBorders>
          </w:tcPr>
          <w:p w14:paraId="10AE9C45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10440" w:type="dxa"/>
            <w:gridSpan w:val="19"/>
            <w:tcBorders>
              <w:top w:val="nil"/>
            </w:tcBorders>
          </w:tcPr>
          <w:p w14:paraId="15ADCEB6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center" w:pos="5167"/>
                <w:tab w:val="left" w:pos="6236"/>
              </w:tabs>
              <w:spacing w:line="240" w:lineRule="auto"/>
              <w:ind w:left="-79" w:right="-72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F23FC" w:rsidRPr="00E36E38" w14:paraId="2FDCE8A4" w14:textId="77777777" w:rsidTr="00E72155">
        <w:trPr>
          <w:cantSplit/>
          <w:trHeight w:val="248"/>
        </w:trPr>
        <w:tc>
          <w:tcPr>
            <w:tcW w:w="1800" w:type="dxa"/>
            <w:vAlign w:val="bottom"/>
          </w:tcPr>
          <w:p w14:paraId="6F66E4BF" w14:textId="77777777" w:rsidR="008F23FC" w:rsidRPr="00E36E38" w:rsidRDefault="008F23FC" w:rsidP="008F23FC">
            <w:pPr>
              <w:ind w:left="11" w:firstLine="3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720" w:type="dxa"/>
            <w:vAlign w:val="bottom"/>
          </w:tcPr>
          <w:p w14:paraId="59626DAB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01623BF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661C12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44FB588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F3F7D4" w14:textId="77777777" w:rsidR="008F23FC" w:rsidRPr="00E36E38" w:rsidRDefault="008F23FC" w:rsidP="008F23F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A77362F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66B5CA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154" w:type="dxa"/>
            <w:vAlign w:val="bottom"/>
          </w:tcPr>
          <w:p w14:paraId="6158E504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2A56B41B" w14:textId="77777777" w:rsidR="008F23FC" w:rsidRPr="00E36E38" w:rsidRDefault="008F23FC" w:rsidP="008F23F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B4827A1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7A2531B0" w14:textId="77777777" w:rsidR="008F23FC" w:rsidRPr="00E36E38" w:rsidRDefault="008F23FC" w:rsidP="008F23F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7FF023D8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A9C1FDD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127F27A5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3320ADEC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</w:tcPr>
          <w:p w14:paraId="07BD0D6E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AB8EE81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23A2B7E3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34753E08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0D98616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3F9B0EB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</w:tcPr>
          <w:p w14:paraId="1D04E052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7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5F1E5F10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353"/>
                <w:tab w:val="decimal" w:pos="824"/>
              </w:tabs>
              <w:spacing w:line="240" w:lineRule="auto"/>
              <w:ind w:left="-79" w:right="-77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932" w:type="dxa"/>
          </w:tcPr>
          <w:p w14:paraId="2B31C846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left="-79" w:right="-78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</w:tr>
      <w:tr w:rsidR="008F23FC" w:rsidRPr="00E36E38" w14:paraId="00BBF766" w14:textId="77777777" w:rsidTr="00EF4010">
        <w:trPr>
          <w:cantSplit/>
          <w:trHeight w:val="746"/>
        </w:trPr>
        <w:tc>
          <w:tcPr>
            <w:tcW w:w="1800" w:type="dxa"/>
            <w:vAlign w:val="bottom"/>
          </w:tcPr>
          <w:p w14:paraId="48D5B2CB" w14:textId="77777777" w:rsidR="008F23FC" w:rsidRPr="00E36E38" w:rsidRDefault="008F23FC" w:rsidP="008F23FC">
            <w:pPr>
              <w:ind w:left="11" w:firstLine="3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ทานากะ เวลดิ้ง</w:t>
            </w:r>
          </w:p>
          <w:p w14:paraId="49390012" w14:textId="005B806C" w:rsidR="008F23FC" w:rsidRPr="00E36E38" w:rsidRDefault="008F23FC" w:rsidP="008F23FC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เซ็นเตอร์  จำกัด</w:t>
            </w: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(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</w:rPr>
              <w:t>1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720" w:type="dxa"/>
            <w:vAlign w:val="bottom"/>
          </w:tcPr>
          <w:p w14:paraId="2AC482B7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4FD76798" w14:textId="77777777" w:rsidR="008F23FC" w:rsidRPr="00EB5A73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99.92</w:t>
            </w:r>
          </w:p>
        </w:tc>
        <w:tc>
          <w:tcPr>
            <w:tcW w:w="180" w:type="dxa"/>
            <w:vAlign w:val="bottom"/>
          </w:tcPr>
          <w:p w14:paraId="15AE0624" w14:textId="77777777" w:rsidR="008F23FC" w:rsidRPr="00EB5A73" w:rsidRDefault="008F23FC" w:rsidP="008F23F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02E5756" w14:textId="77777777" w:rsidR="008F23FC" w:rsidRPr="00EB5A73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99.92</w:t>
            </w:r>
          </w:p>
        </w:tc>
        <w:tc>
          <w:tcPr>
            <w:tcW w:w="180" w:type="dxa"/>
          </w:tcPr>
          <w:p w14:paraId="1CD96A4B" w14:textId="77777777" w:rsidR="008F23FC" w:rsidRPr="00EB5A73" w:rsidRDefault="008F23FC" w:rsidP="008F23F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BCF6FE0" w14:textId="77777777" w:rsidR="008F23FC" w:rsidRPr="00EB5A73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14.85 </w:t>
            </w:r>
            <w:r w:rsidRPr="00EB5A73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4003B9CB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154" w:type="dxa"/>
            <w:vAlign w:val="bottom"/>
          </w:tcPr>
          <w:p w14:paraId="69FB7D48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14.85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178" w:type="dxa"/>
          </w:tcPr>
          <w:p w14:paraId="70021981" w14:textId="77777777" w:rsidR="008F23FC" w:rsidRPr="00E36E38" w:rsidRDefault="008F23FC" w:rsidP="008F23F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96EB7" w14:textId="4F7B9165" w:rsidR="008F23FC" w:rsidRPr="00E36E38" w:rsidRDefault="0099273D" w:rsidP="008F23F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99273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8,349</w:t>
            </w:r>
          </w:p>
        </w:tc>
        <w:tc>
          <w:tcPr>
            <w:tcW w:w="179" w:type="dxa"/>
          </w:tcPr>
          <w:p w14:paraId="683917E7" w14:textId="77777777" w:rsidR="008F23FC" w:rsidRPr="00E36E38" w:rsidRDefault="008F23FC" w:rsidP="008F23F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6E650" w14:textId="49EC3321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8,203</w:t>
            </w:r>
          </w:p>
        </w:tc>
        <w:tc>
          <w:tcPr>
            <w:tcW w:w="178" w:type="dxa"/>
          </w:tcPr>
          <w:p w14:paraId="2DCE6C65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632136BB" w14:textId="426E6F8E" w:rsidR="008F23FC" w:rsidRPr="00E36E38" w:rsidRDefault="00CA0F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A0FF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(633)</w:t>
            </w:r>
          </w:p>
        </w:tc>
        <w:tc>
          <w:tcPr>
            <w:tcW w:w="181" w:type="dxa"/>
            <w:vAlign w:val="bottom"/>
          </w:tcPr>
          <w:p w14:paraId="0C3D8E2F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vAlign w:val="bottom"/>
          </w:tcPr>
          <w:p w14:paraId="30846A48" w14:textId="12AD90CC" w:rsidR="008F23FC" w:rsidRPr="00E36E38" w:rsidRDefault="008F23FC" w:rsidP="008F23F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(459)</w:t>
            </w:r>
          </w:p>
        </w:tc>
        <w:tc>
          <w:tcPr>
            <w:tcW w:w="180" w:type="dxa"/>
            <w:vAlign w:val="bottom"/>
          </w:tcPr>
          <w:p w14:paraId="62EE1163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14:paraId="621DFCDF" w14:textId="2630754C" w:rsidR="008F23FC" w:rsidRPr="00E36E38" w:rsidRDefault="00CA0F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A0FF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7,716</w:t>
            </w:r>
          </w:p>
        </w:tc>
        <w:tc>
          <w:tcPr>
            <w:tcW w:w="185" w:type="dxa"/>
            <w:vAlign w:val="bottom"/>
          </w:tcPr>
          <w:p w14:paraId="337AE528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CB609D3" w14:textId="71E2F626" w:rsidR="008F23FC" w:rsidRPr="00E36E38" w:rsidRDefault="008F23FC" w:rsidP="008F23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7,744</w:t>
            </w:r>
          </w:p>
        </w:tc>
        <w:tc>
          <w:tcPr>
            <w:tcW w:w="180" w:type="dxa"/>
          </w:tcPr>
          <w:p w14:paraId="3EA39268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43486CF" w14:textId="509B63D4" w:rsidR="008F23FC" w:rsidRPr="00E36E38" w:rsidRDefault="00BB0CEF" w:rsidP="008F23F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E2483AD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353"/>
                <w:tab w:val="decimal" w:pos="824"/>
              </w:tabs>
              <w:spacing w:line="240" w:lineRule="auto"/>
              <w:ind w:left="-79" w:right="-77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932" w:type="dxa"/>
            <w:vAlign w:val="bottom"/>
          </w:tcPr>
          <w:p w14:paraId="29DC3A79" w14:textId="2D8C4DEE" w:rsidR="008F23FC" w:rsidRPr="00E36E38" w:rsidRDefault="008F23FC" w:rsidP="008F23F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</w:tr>
      <w:tr w:rsidR="008F23FC" w:rsidRPr="00E36E38" w14:paraId="5722102B" w14:textId="77777777" w:rsidTr="00EF4010">
        <w:trPr>
          <w:cantSplit/>
          <w:trHeight w:val="460"/>
        </w:trPr>
        <w:tc>
          <w:tcPr>
            <w:tcW w:w="1800" w:type="dxa"/>
            <w:vAlign w:val="bottom"/>
          </w:tcPr>
          <w:p w14:paraId="460EA373" w14:textId="150786EF" w:rsidR="008F23FC" w:rsidRPr="00E36E38" w:rsidRDefault="008F23FC" w:rsidP="008F23FC">
            <w:pPr>
              <w:ind w:left="11" w:firstLine="3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 xml:space="preserve">M.C.S. - JAPAN </w:t>
            </w:r>
            <w:r>
              <w:rPr>
                <w:rFonts w:asciiTheme="minorBidi" w:hAnsiTheme="minorBidi" w:cstheme="minorBidi"/>
                <w:sz w:val="24"/>
                <w:szCs w:val="24"/>
                <w:cs/>
              </w:rPr>
              <w:br/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E36E38">
              <w:rPr>
                <w:rFonts w:asciiTheme="minorBidi" w:hAnsiTheme="minorBidi" w:cstheme="minorBidi"/>
                <w:sz w:val="24"/>
                <w:szCs w:val="24"/>
              </w:rPr>
              <w:t>Co., Ltd</w:t>
            </w:r>
            <w:r w:rsidR="007A306A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(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</w:rPr>
              <w:t>2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720" w:type="dxa"/>
            <w:vAlign w:val="bottom"/>
          </w:tcPr>
          <w:p w14:paraId="3AA150BD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ญี่ปุ่น</w:t>
            </w:r>
          </w:p>
        </w:tc>
        <w:tc>
          <w:tcPr>
            <w:tcW w:w="720" w:type="dxa"/>
            <w:vAlign w:val="bottom"/>
          </w:tcPr>
          <w:p w14:paraId="59A33F6C" w14:textId="77777777" w:rsidR="008F23FC" w:rsidRPr="00EB5A73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98.00</w:t>
            </w:r>
          </w:p>
        </w:tc>
        <w:tc>
          <w:tcPr>
            <w:tcW w:w="180" w:type="dxa"/>
            <w:vAlign w:val="bottom"/>
          </w:tcPr>
          <w:p w14:paraId="66C4E720" w14:textId="77777777" w:rsidR="008F23FC" w:rsidRPr="00EB5A73" w:rsidRDefault="008F23FC" w:rsidP="008F23F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AE3AF1C" w14:textId="77777777" w:rsidR="008F23FC" w:rsidRPr="00EB5A73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98.00</w:t>
            </w:r>
          </w:p>
        </w:tc>
        <w:tc>
          <w:tcPr>
            <w:tcW w:w="180" w:type="dxa"/>
          </w:tcPr>
          <w:p w14:paraId="7BC1A201" w14:textId="77777777" w:rsidR="008F23FC" w:rsidRPr="00EB5A73" w:rsidRDefault="008F23FC" w:rsidP="008F23F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E710297" w14:textId="77777777" w:rsidR="008F23FC" w:rsidRPr="00EB5A73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50 </w:t>
            </w:r>
            <w:r w:rsidRPr="00EB5A73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ล้านเยน</w:t>
            </w:r>
          </w:p>
        </w:tc>
        <w:tc>
          <w:tcPr>
            <w:tcW w:w="180" w:type="dxa"/>
            <w:vAlign w:val="bottom"/>
          </w:tcPr>
          <w:p w14:paraId="607D2901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154" w:type="dxa"/>
            <w:vAlign w:val="bottom"/>
          </w:tcPr>
          <w:p w14:paraId="3C9AF683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50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ล้านเยน</w:t>
            </w:r>
          </w:p>
        </w:tc>
        <w:tc>
          <w:tcPr>
            <w:tcW w:w="178" w:type="dxa"/>
          </w:tcPr>
          <w:p w14:paraId="1FEFCFB1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F7372" w14:textId="648A0674" w:rsidR="008F23FC" w:rsidRPr="00E36E38" w:rsidRDefault="00CA0F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A0FF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9,928</w:t>
            </w:r>
          </w:p>
        </w:tc>
        <w:tc>
          <w:tcPr>
            <w:tcW w:w="179" w:type="dxa"/>
          </w:tcPr>
          <w:p w14:paraId="5BFCB474" w14:textId="77777777" w:rsidR="008F23FC" w:rsidRPr="00E36E38" w:rsidRDefault="008F23FC" w:rsidP="008F23F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3B065" w14:textId="10C31F74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9,756</w:t>
            </w:r>
          </w:p>
        </w:tc>
        <w:tc>
          <w:tcPr>
            <w:tcW w:w="178" w:type="dxa"/>
          </w:tcPr>
          <w:p w14:paraId="0AB2B589" w14:textId="77777777" w:rsidR="008F23FC" w:rsidRPr="00E36E38" w:rsidRDefault="008F23FC" w:rsidP="008F23F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04EB0E02" w14:textId="21BA7314" w:rsidR="008F23FC" w:rsidRPr="00E36E38" w:rsidRDefault="00CA0FFC" w:rsidP="008F23F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340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8850FE8" w14:textId="77777777" w:rsidR="008F23FC" w:rsidRPr="00E36E38" w:rsidRDefault="008F23FC" w:rsidP="008F23F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7" w:type="dxa"/>
            <w:vAlign w:val="bottom"/>
          </w:tcPr>
          <w:p w14:paraId="33C0256D" w14:textId="24E01F75" w:rsidR="008F23FC" w:rsidRPr="00E36E38" w:rsidRDefault="008F23FC" w:rsidP="008F23F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68A0E2" w14:textId="77777777" w:rsidR="008F23FC" w:rsidRPr="00E36E38" w:rsidRDefault="008F23FC" w:rsidP="008F23F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14:paraId="61F0F995" w14:textId="4DE97E23" w:rsidR="008F23FC" w:rsidRPr="00E36E38" w:rsidRDefault="00CA0F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A0FF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9,928</w:t>
            </w:r>
          </w:p>
        </w:tc>
        <w:tc>
          <w:tcPr>
            <w:tcW w:w="185" w:type="dxa"/>
            <w:vAlign w:val="bottom"/>
          </w:tcPr>
          <w:p w14:paraId="74A3B027" w14:textId="77777777" w:rsidR="008F23FC" w:rsidRPr="00E36E38" w:rsidRDefault="008F23FC" w:rsidP="008F23F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6A9BF01" w14:textId="39B949A2" w:rsidR="008F23FC" w:rsidRPr="00E36E38" w:rsidRDefault="008F23FC" w:rsidP="008F23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9,756</w:t>
            </w:r>
          </w:p>
        </w:tc>
        <w:tc>
          <w:tcPr>
            <w:tcW w:w="180" w:type="dxa"/>
          </w:tcPr>
          <w:p w14:paraId="7911667F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B960DE0" w14:textId="745196C0" w:rsidR="008F23FC" w:rsidRPr="00E36E38" w:rsidRDefault="00BB0CEF" w:rsidP="008F23F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69F080B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932" w:type="dxa"/>
            <w:vAlign w:val="bottom"/>
          </w:tcPr>
          <w:p w14:paraId="0E045448" w14:textId="4B014D56" w:rsidR="008F23FC" w:rsidRPr="00E36E38" w:rsidRDefault="008F23FC" w:rsidP="008F23F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</w:tr>
      <w:tr w:rsidR="008F23FC" w:rsidRPr="00E36E38" w14:paraId="39CA94B0" w14:textId="77777777" w:rsidTr="00EF4010">
        <w:trPr>
          <w:cantSplit/>
          <w:trHeight w:val="409"/>
        </w:trPr>
        <w:tc>
          <w:tcPr>
            <w:tcW w:w="1800" w:type="dxa"/>
            <w:tcBorders>
              <w:bottom w:val="nil"/>
            </w:tcBorders>
            <w:vAlign w:val="bottom"/>
          </w:tcPr>
          <w:p w14:paraId="52431448" w14:textId="77777777" w:rsidR="008F23FC" w:rsidRDefault="008F23FC" w:rsidP="008F23FC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M.C.S. Steel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</w:p>
          <w:p w14:paraId="50D31C6F" w14:textId="6A3D863F" w:rsidR="008F23FC" w:rsidRPr="00E36E38" w:rsidRDefault="008F23FC" w:rsidP="008F23FC">
            <w:pPr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(</w:t>
            </w:r>
            <w:r w:rsidRPr="00E36E38">
              <w:rPr>
                <w:rFonts w:asciiTheme="minorBidi" w:hAnsiTheme="minorBidi" w:cstheme="minorBidi"/>
                <w:sz w:val="24"/>
                <w:szCs w:val="24"/>
              </w:rPr>
              <w:t>Xiamen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)</w:t>
            </w:r>
            <w:r w:rsidRPr="00E36E38">
              <w:rPr>
                <w:rFonts w:asciiTheme="minorBidi" w:hAnsiTheme="minorBidi" w:cstheme="minorBidi"/>
                <w:sz w:val="24"/>
                <w:szCs w:val="24"/>
              </w:rPr>
              <w:t xml:space="preserve"> Co., Ltd.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4DF6ADDB" w14:textId="77777777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จีน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B789B1B" w14:textId="77777777" w:rsidR="008F23FC" w:rsidRPr="00EB5A73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74.00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CE3078B" w14:textId="77777777" w:rsidR="008F23FC" w:rsidRPr="00EB5A73" w:rsidRDefault="008F23FC" w:rsidP="008F23F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CA523D5" w14:textId="77777777" w:rsidR="008F23FC" w:rsidRPr="00EB5A73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74.00</w:t>
            </w:r>
          </w:p>
        </w:tc>
        <w:tc>
          <w:tcPr>
            <w:tcW w:w="180" w:type="dxa"/>
            <w:tcBorders>
              <w:bottom w:val="nil"/>
            </w:tcBorders>
          </w:tcPr>
          <w:p w14:paraId="065C6F09" w14:textId="77777777" w:rsidR="008F23FC" w:rsidRPr="00EB5A73" w:rsidRDefault="008F23FC" w:rsidP="008F23F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31C58C7" w14:textId="77777777" w:rsidR="008F23FC" w:rsidRPr="00EB5A73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EB5A73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64 </w:t>
            </w:r>
            <w:r w:rsidRPr="00EB5A73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ล้านหยวน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1186A017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74B84501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53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64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ล้านหยวน</w:t>
            </w:r>
          </w:p>
        </w:tc>
        <w:tc>
          <w:tcPr>
            <w:tcW w:w="178" w:type="dxa"/>
            <w:tcBorders>
              <w:bottom w:val="nil"/>
            </w:tcBorders>
          </w:tcPr>
          <w:p w14:paraId="5C3C2F79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61565" w14:textId="517EC3A4" w:rsidR="008F23FC" w:rsidRPr="00E36E38" w:rsidRDefault="00CA0F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CA0FF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128,221</w:t>
            </w:r>
          </w:p>
        </w:tc>
        <w:tc>
          <w:tcPr>
            <w:tcW w:w="179" w:type="dxa"/>
            <w:tcBorders>
              <w:bottom w:val="nil"/>
            </w:tcBorders>
          </w:tcPr>
          <w:p w14:paraId="7A9F6E66" w14:textId="77777777" w:rsidR="008F23FC" w:rsidRPr="00E36E38" w:rsidRDefault="008F23FC" w:rsidP="008F23F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B2D6C" w14:textId="4676FDDA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125,992</w:t>
            </w:r>
          </w:p>
        </w:tc>
        <w:tc>
          <w:tcPr>
            <w:tcW w:w="178" w:type="dxa"/>
            <w:tcBorders>
              <w:bottom w:val="nil"/>
            </w:tcBorders>
          </w:tcPr>
          <w:p w14:paraId="31EA7781" w14:textId="77777777" w:rsidR="008F23FC" w:rsidRPr="00E36E38" w:rsidRDefault="008F23FC" w:rsidP="008F23F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0AF75F97" w14:textId="08DD8D9A" w:rsidR="008F23FC" w:rsidRPr="00E36E38" w:rsidRDefault="00CA0FFC" w:rsidP="008F23F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340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4F1AE185" w14:textId="77777777" w:rsidR="008F23FC" w:rsidRPr="00E36E38" w:rsidRDefault="008F23FC" w:rsidP="008F23F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vAlign w:val="bottom"/>
          </w:tcPr>
          <w:p w14:paraId="554A97F6" w14:textId="01408D07" w:rsidR="008F23FC" w:rsidRPr="00E36E38" w:rsidRDefault="008F23FC" w:rsidP="008F23F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9B4A0BE" w14:textId="77777777" w:rsidR="008F23FC" w:rsidRPr="00E36E38" w:rsidRDefault="008F23FC" w:rsidP="008F23F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vAlign w:val="bottom"/>
          </w:tcPr>
          <w:p w14:paraId="118773D7" w14:textId="5D121838" w:rsidR="008F23FC" w:rsidRPr="00E36E38" w:rsidRDefault="00CA0F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CA0FFC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128,221</w:t>
            </w:r>
          </w:p>
        </w:tc>
        <w:tc>
          <w:tcPr>
            <w:tcW w:w="185" w:type="dxa"/>
            <w:tcBorders>
              <w:bottom w:val="nil"/>
            </w:tcBorders>
            <w:vAlign w:val="bottom"/>
          </w:tcPr>
          <w:p w14:paraId="1473B847" w14:textId="77777777" w:rsidR="008F23FC" w:rsidRPr="00E36E38" w:rsidRDefault="008F23FC" w:rsidP="008F23F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67145F9" w14:textId="0D33BAF4" w:rsidR="008F23FC" w:rsidRPr="00E36E38" w:rsidRDefault="008F23FC" w:rsidP="008F23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0A50BB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125,992</w:t>
            </w:r>
          </w:p>
        </w:tc>
        <w:tc>
          <w:tcPr>
            <w:tcW w:w="180" w:type="dxa"/>
            <w:tcBorders>
              <w:bottom w:val="nil"/>
            </w:tcBorders>
          </w:tcPr>
          <w:p w14:paraId="3296348E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476AEFEC" w14:textId="791142AD" w:rsidR="008F23FC" w:rsidRPr="00E36E38" w:rsidRDefault="00BB0CEF" w:rsidP="008F23F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tcBorders>
              <w:bottom w:val="nil"/>
            </w:tcBorders>
          </w:tcPr>
          <w:p w14:paraId="6C82FD62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783F91D5" w14:textId="76201003" w:rsidR="008F23FC" w:rsidRPr="00E36E38" w:rsidRDefault="008F23FC" w:rsidP="008F23F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</w:tr>
      <w:tr w:rsidR="008F23FC" w:rsidRPr="00E36E38" w14:paraId="103FBEAC" w14:textId="77777777" w:rsidTr="00EF4010">
        <w:trPr>
          <w:cantSplit/>
          <w:trHeight w:val="187"/>
        </w:trPr>
        <w:tc>
          <w:tcPr>
            <w:tcW w:w="1800" w:type="dxa"/>
            <w:tcBorders>
              <w:bottom w:val="nil"/>
            </w:tcBorders>
            <w:vAlign w:val="bottom"/>
          </w:tcPr>
          <w:p w14:paraId="2BB6E49A" w14:textId="77777777" w:rsidR="008F23FC" w:rsidRPr="00E36E38" w:rsidRDefault="008F23FC" w:rsidP="008F23FC">
            <w:pPr>
              <w:ind w:left="123" w:firstLine="3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  <w:tcBorders>
              <w:bottom w:val="nil"/>
            </w:tcBorders>
          </w:tcPr>
          <w:p w14:paraId="226CB86C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FEBBDDC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51DF645B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0219E32F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62D39AC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00A4CCA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6308892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nil"/>
            </w:tcBorders>
          </w:tcPr>
          <w:p w14:paraId="2EF422CE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bottom w:val="nil"/>
            </w:tcBorders>
            <w:vAlign w:val="bottom"/>
          </w:tcPr>
          <w:p w14:paraId="66E8112D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7CB1A" w14:textId="27000F21" w:rsidR="008F23FC" w:rsidRPr="00E36E38" w:rsidRDefault="00CA0F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  <w:r w:rsidRPr="00CA0FF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146,498</w:t>
            </w:r>
          </w:p>
        </w:tc>
        <w:tc>
          <w:tcPr>
            <w:tcW w:w="179" w:type="dxa"/>
            <w:tcBorders>
              <w:bottom w:val="nil"/>
            </w:tcBorders>
          </w:tcPr>
          <w:p w14:paraId="2A67A9E5" w14:textId="77777777" w:rsidR="008F23FC" w:rsidRPr="00E36E38" w:rsidRDefault="008F23FC" w:rsidP="008F23F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ED7CFF" w14:textId="2BC77E3A" w:rsidR="008F23FC" w:rsidRPr="00E36E38" w:rsidRDefault="008F23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143,951</w:t>
            </w:r>
          </w:p>
        </w:tc>
        <w:tc>
          <w:tcPr>
            <w:tcW w:w="178" w:type="dxa"/>
            <w:tcBorders>
              <w:bottom w:val="nil"/>
            </w:tcBorders>
          </w:tcPr>
          <w:p w14:paraId="62E1356D" w14:textId="77777777" w:rsidR="008F23FC" w:rsidRPr="00E36E38" w:rsidRDefault="008F23FC" w:rsidP="008F23F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B7AEC" w14:textId="58C75002" w:rsidR="008F23FC" w:rsidRPr="00E36E38" w:rsidRDefault="00CA0FFC" w:rsidP="008F23F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  <w:r w:rsidRPr="00CA0FFC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(633)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3D37B841" w14:textId="77777777" w:rsidR="008F23FC" w:rsidRPr="00E36E38" w:rsidRDefault="008F23FC" w:rsidP="008F23F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46DA8" w14:textId="4FC44CF4" w:rsidR="008F23FC" w:rsidRPr="00E36E38" w:rsidRDefault="008F23FC" w:rsidP="008F23F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(459)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80F89EB" w14:textId="77777777" w:rsidR="008F23FC" w:rsidRPr="00E36E38" w:rsidRDefault="008F23FC" w:rsidP="008F23F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2AC594" w14:textId="2EE6472A" w:rsidR="008F23FC" w:rsidRPr="00E36E38" w:rsidRDefault="00B51B7E" w:rsidP="008F23FC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  <w:r w:rsidRPr="00B51B7E"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  <w:t>145,865</w:t>
            </w:r>
          </w:p>
        </w:tc>
        <w:tc>
          <w:tcPr>
            <w:tcW w:w="185" w:type="dxa"/>
            <w:tcBorders>
              <w:bottom w:val="nil"/>
            </w:tcBorders>
            <w:vAlign w:val="bottom"/>
          </w:tcPr>
          <w:p w14:paraId="5EEA83FF" w14:textId="77777777" w:rsidR="008F23FC" w:rsidRPr="00E36E38" w:rsidRDefault="008F23FC" w:rsidP="008F23FC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6C78B" w14:textId="1F8833E0" w:rsidR="008F23FC" w:rsidRPr="00E36E38" w:rsidRDefault="008F23FC" w:rsidP="008F23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  <w:t>143,492</w:t>
            </w:r>
          </w:p>
        </w:tc>
        <w:tc>
          <w:tcPr>
            <w:tcW w:w="180" w:type="dxa"/>
            <w:tcBorders>
              <w:bottom w:val="nil"/>
            </w:tcBorders>
          </w:tcPr>
          <w:p w14:paraId="7BB20DA3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78C226DD" w14:textId="47348F92" w:rsidR="008F23FC" w:rsidRPr="00E36E38" w:rsidRDefault="00BB0CEF" w:rsidP="008F23F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tcBorders>
              <w:bottom w:val="nil"/>
            </w:tcBorders>
          </w:tcPr>
          <w:p w14:paraId="4B59E7D7" w14:textId="77777777" w:rsidR="008F23FC" w:rsidRPr="00E36E38" w:rsidRDefault="008F23FC" w:rsidP="008F23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5320112D" w14:textId="77777777" w:rsidR="008F23FC" w:rsidRPr="00E36E38" w:rsidRDefault="008F23FC" w:rsidP="00CC28B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52FC510C" w14:textId="77777777" w:rsidR="00530ABB" w:rsidRPr="00E36E38" w:rsidRDefault="00530ABB" w:rsidP="00530ABB">
      <w:pPr>
        <w:numPr>
          <w:ilvl w:val="0"/>
          <w:numId w:val="3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E36E38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E36E38">
        <w:rPr>
          <w:rFonts w:ascii="Cordia New" w:hAnsi="Cordia New" w:cs="Cordia New" w:hint="cs"/>
          <w:sz w:val="24"/>
          <w:szCs w:val="24"/>
          <w:cs/>
        </w:rPr>
        <w:t>รับฝึกอบรมช่างเชื่อมและอสังหาริมทรัพย์</w:t>
      </w:r>
    </w:p>
    <w:p w14:paraId="34BE23C2" w14:textId="77777777" w:rsidR="00530ABB" w:rsidRPr="00E36E38" w:rsidRDefault="00530ABB" w:rsidP="00530ABB">
      <w:pPr>
        <w:numPr>
          <w:ilvl w:val="0"/>
          <w:numId w:val="3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E36E38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E36E38">
        <w:rPr>
          <w:rFonts w:ascii="Cordia New" w:hAnsi="Cordia New" w:cs="Cordia New" w:hint="cs"/>
          <w:sz w:val="24"/>
          <w:szCs w:val="24"/>
          <w:cs/>
        </w:rPr>
        <w:t>ออกแบบและผลิตโครงสร้างเหล็ก</w:t>
      </w:r>
    </w:p>
    <w:p w14:paraId="7D6EA09D" w14:textId="77777777" w:rsidR="00530ABB" w:rsidRPr="00E36E38" w:rsidRDefault="00530ABB" w:rsidP="00530ABB">
      <w:pPr>
        <w:numPr>
          <w:ilvl w:val="0"/>
          <w:numId w:val="3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Theme="minorBidi" w:hAnsiTheme="minorBidi" w:cstheme="min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  <w:r w:rsidRPr="00E36E38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E36E38">
        <w:rPr>
          <w:rFonts w:ascii="Cordia New" w:hAnsi="Cordia New" w:cs="Cordia New" w:hint="cs"/>
          <w:sz w:val="24"/>
          <w:szCs w:val="24"/>
          <w:cs/>
        </w:rPr>
        <w:t>ผลิตและจำหน่ายสินค้าประเภทโครงสร้างเหล็ก</w:t>
      </w:r>
    </w:p>
    <w:p w14:paraId="02EFD8A0" w14:textId="47D1C7A5" w:rsidR="005742C9" w:rsidRPr="00C43471" w:rsidRDefault="005742C9" w:rsidP="001217B6">
      <w:pPr>
        <w:ind w:right="-45"/>
        <w:jc w:val="thaiDistribute"/>
        <w:rPr>
          <w:rFonts w:asciiTheme="minorBidi" w:hAnsiTheme="minorBidi" w:cstheme="minorBidi"/>
          <w:color w:val="000000"/>
          <w:sz w:val="28"/>
          <w:szCs w:val="28"/>
          <w:cs/>
        </w:rPr>
        <w:sectPr w:rsidR="005742C9" w:rsidRPr="00C43471" w:rsidSect="002B297B">
          <w:pgSz w:w="16834" w:h="11909" w:orient="landscape" w:code="9"/>
          <w:pgMar w:top="1152" w:right="1084" w:bottom="1152" w:left="576" w:header="720" w:footer="720" w:gutter="0"/>
          <w:cols w:space="720"/>
          <w:docGrid w:linePitch="360"/>
        </w:sectPr>
      </w:pPr>
    </w:p>
    <w:p w14:paraId="19304311" w14:textId="76ADC2BA" w:rsidR="00C43471" w:rsidRDefault="0039116F" w:rsidP="00C43471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</w:rPr>
      </w:pPr>
      <w:r w:rsidRPr="00C43471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สินทรัพย์ต้นทุนของสัญญา</w:t>
      </w:r>
    </w:p>
    <w:p w14:paraId="4B4CC6AD" w14:textId="77777777" w:rsidR="00CD5B01" w:rsidRPr="00CD5B01" w:rsidRDefault="00CD5B01" w:rsidP="00CD5B01">
      <w:pPr>
        <w:rPr>
          <w:rFonts w:asciiTheme="minorBidi" w:hAnsiTheme="minorBidi" w:cstheme="minorBidi"/>
          <w:sz w:val="28"/>
          <w:szCs w:val="28"/>
        </w:rPr>
      </w:pPr>
    </w:p>
    <w:p w14:paraId="7C05080A" w14:textId="764F01B0" w:rsidR="009530D6" w:rsidRPr="009D5891" w:rsidRDefault="00E50006" w:rsidP="009D5891">
      <w:pPr>
        <w:tabs>
          <w:tab w:val="left" w:pos="540"/>
        </w:tabs>
        <w:spacing w:after="240"/>
        <w:ind w:left="540"/>
        <w:jc w:val="thaiDistribute"/>
        <w:rPr>
          <w:rFonts w:asciiTheme="minorBidi" w:eastAsia="Cordia New" w:hAnsiTheme="minorBidi" w:cstheme="minorBidi"/>
          <w:spacing w:val="-4"/>
          <w:sz w:val="28"/>
          <w:szCs w:val="28"/>
        </w:rPr>
      </w:pPr>
      <w:r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โดยกลุ่มบริษัทคาดว่าจะสามารถ</w:t>
      </w:r>
      <w:r w:rsidR="00D90986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เรี</w:t>
      </w:r>
      <w:r w:rsidR="009D5891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ยก</w:t>
      </w:r>
      <w:r w:rsidR="00D90986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เก็บต้นทุนดังกล่าวได้</w:t>
      </w:r>
    </w:p>
    <w:p w14:paraId="3CB00E3A" w14:textId="2D6487C1" w:rsidR="00D90986" w:rsidRPr="009D5891" w:rsidRDefault="00D90986" w:rsidP="009D5891">
      <w:pPr>
        <w:tabs>
          <w:tab w:val="left" w:pos="540"/>
        </w:tabs>
        <w:spacing w:after="240"/>
        <w:ind w:left="540"/>
        <w:jc w:val="thaiDistribute"/>
        <w:rPr>
          <w:rFonts w:asciiTheme="minorBidi" w:eastAsia="Cordia New" w:hAnsiTheme="minorBidi" w:cstheme="minorBidi"/>
          <w:spacing w:val="-4"/>
          <w:sz w:val="28"/>
          <w:szCs w:val="28"/>
        </w:rPr>
      </w:pPr>
      <w:r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สินทรัพย์ต้นทุนของสัญญาวัดมูลค่าด้วยราคาทุนหักค่า</w:t>
      </w:r>
      <w:r w:rsidR="00A823A6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ตัดจำหน่ายสะสมและขาดทุนจากการด้อยค่า ค่าตัดจำหน่ายบันทึกเป็นค่าใช้จ่ายในกำไร</w:t>
      </w:r>
      <w:r w:rsidR="0067328C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หรือขาดทุน คำนวณตามเกณฑ์อย่างเป็นระบบตลอดอายุของสัญญาที่เกี่ยวข้องซึ่ง</w:t>
      </w:r>
      <w:r w:rsidR="00867E4D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สอดคล้องกับการรับร</w:t>
      </w:r>
      <w:r w:rsidR="00AB42DF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ู้</w:t>
      </w:r>
      <w:r w:rsidR="00867E4D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รายได้ของสัญญานั้น</w:t>
      </w:r>
    </w:p>
    <w:tbl>
      <w:tblPr>
        <w:tblW w:w="91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08"/>
        <w:gridCol w:w="783"/>
        <w:gridCol w:w="1710"/>
        <w:gridCol w:w="269"/>
        <w:gridCol w:w="1675"/>
      </w:tblGrid>
      <w:tr w:rsidR="00363059" w:rsidRPr="00C43471" w14:paraId="00F600F5" w14:textId="77777777" w:rsidTr="00183563">
        <w:trPr>
          <w:trHeight w:val="659"/>
        </w:trPr>
        <w:tc>
          <w:tcPr>
            <w:tcW w:w="2574" w:type="pct"/>
          </w:tcPr>
          <w:p w14:paraId="2E7A4F8B" w14:textId="77777777" w:rsidR="00363059" w:rsidRPr="00C43471" w:rsidRDefault="00363059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8" w:type="pct"/>
          </w:tcPr>
          <w:p w14:paraId="254A44B7" w14:textId="77777777" w:rsidR="00363059" w:rsidRPr="00C43471" w:rsidRDefault="00363059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98" w:type="pct"/>
            <w:gridSpan w:val="3"/>
          </w:tcPr>
          <w:p w14:paraId="472F752A" w14:textId="317E1EEC" w:rsidR="00363059" w:rsidRPr="00C43471" w:rsidRDefault="00363059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02AEA4D4" w14:textId="77777777" w:rsidR="00363059" w:rsidRPr="00C43471" w:rsidRDefault="00363059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745F66" w:rsidRPr="00C43471" w14:paraId="37983ED2" w14:textId="77777777" w:rsidTr="00183563">
        <w:trPr>
          <w:trHeight w:val="87"/>
        </w:trPr>
        <w:tc>
          <w:tcPr>
            <w:tcW w:w="2574" w:type="pct"/>
          </w:tcPr>
          <w:p w14:paraId="16049F93" w14:textId="63CF60C9" w:rsidR="001D2F97" w:rsidRPr="00C43471" w:rsidRDefault="001C2C07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28" w:type="pct"/>
          </w:tcPr>
          <w:p w14:paraId="4A6A97A7" w14:textId="77777777" w:rsidR="001D2F97" w:rsidRPr="00C43471" w:rsidRDefault="001D2F97" w:rsidP="0012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5" w:type="pct"/>
          </w:tcPr>
          <w:p w14:paraId="7648C5EB" w14:textId="03BBA24D" w:rsidR="001D2F97" w:rsidRPr="00745F66" w:rsidRDefault="00911CF2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11CF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669D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911CF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36DC6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Pr="00911CF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911CF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669D8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47" w:type="pct"/>
          </w:tcPr>
          <w:p w14:paraId="348B1AB6" w14:textId="77777777" w:rsidR="001D2F97" w:rsidRPr="00745F66" w:rsidRDefault="001D2F97" w:rsidP="00126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pct"/>
          </w:tcPr>
          <w:p w14:paraId="60DDC9EC" w14:textId="0E60A3BE" w:rsidR="001D2F97" w:rsidRPr="00745F66" w:rsidRDefault="00745F66" w:rsidP="00126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5F6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45F66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ธันวาคม </w:t>
            </w:r>
            <w:r w:rsidR="00E15838" w:rsidRPr="00745F6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669D8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1C2C07" w:rsidRPr="00C43471" w14:paraId="636865A5" w14:textId="77777777" w:rsidTr="00183563">
        <w:trPr>
          <w:trHeight w:val="87"/>
        </w:trPr>
        <w:tc>
          <w:tcPr>
            <w:tcW w:w="2574" w:type="pct"/>
          </w:tcPr>
          <w:p w14:paraId="476C8E4E" w14:textId="77777777" w:rsidR="001C2C07" w:rsidRPr="00C43471" w:rsidRDefault="001C2C07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8" w:type="pct"/>
          </w:tcPr>
          <w:p w14:paraId="2A9C26EC" w14:textId="77777777" w:rsidR="001C2C07" w:rsidRPr="00C43471" w:rsidRDefault="001C2C07" w:rsidP="0012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pct"/>
            <w:gridSpan w:val="3"/>
          </w:tcPr>
          <w:p w14:paraId="6E4836BA" w14:textId="0D899153" w:rsidR="001C2C07" w:rsidRPr="00745F66" w:rsidRDefault="001C2C07" w:rsidP="00126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C0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1C2C07">
              <w:rPr>
                <w:rFonts w:asciiTheme="minorBidi" w:hAnsiTheme="minorBidi" w:cs="Cordia New" w:hint="cs"/>
                <w:sz w:val="28"/>
                <w:szCs w:val="28"/>
                <w:cs/>
                <w:lang w:bidi="th-TH"/>
              </w:rPr>
              <w:t>พันบาท</w:t>
            </w:r>
            <w:r w:rsidRPr="001C2C07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536BA" w:rsidRPr="00126F5C" w14:paraId="2E5AEB02" w14:textId="77777777" w:rsidTr="00B56E5F">
        <w:tc>
          <w:tcPr>
            <w:tcW w:w="2574" w:type="pct"/>
          </w:tcPr>
          <w:p w14:paraId="0E3B2D9F" w14:textId="1DC7948F" w:rsidR="004536BA" w:rsidRPr="00126F5C" w:rsidRDefault="0054295F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126F5C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428" w:type="pct"/>
          </w:tcPr>
          <w:p w14:paraId="0F51D6CD" w14:textId="77777777" w:rsidR="004536BA" w:rsidRPr="00126F5C" w:rsidRDefault="004536BA" w:rsidP="00126F5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5" w:type="pct"/>
            <w:tcBorders>
              <w:bottom w:val="single" w:sz="4" w:space="0" w:color="auto"/>
            </w:tcBorders>
          </w:tcPr>
          <w:p w14:paraId="51AA2620" w14:textId="1C1F637A" w:rsidR="004536BA" w:rsidRPr="00126F5C" w:rsidRDefault="00B56E5F" w:rsidP="00F0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22"/>
              <w:rPr>
                <w:rFonts w:asciiTheme="minorBidi" w:hAnsiTheme="minorBidi" w:cstheme="minorBidi"/>
                <w:sz w:val="28"/>
                <w:szCs w:val="28"/>
              </w:rPr>
            </w:pPr>
            <w:r w:rsidRPr="00B56E5F">
              <w:rPr>
                <w:rFonts w:asciiTheme="minorBidi" w:hAnsiTheme="minorBidi" w:cstheme="minorBidi"/>
                <w:sz w:val="28"/>
                <w:szCs w:val="28"/>
              </w:rPr>
              <w:t>70,703</w:t>
            </w:r>
          </w:p>
        </w:tc>
        <w:tc>
          <w:tcPr>
            <w:tcW w:w="147" w:type="pct"/>
          </w:tcPr>
          <w:p w14:paraId="0785878C" w14:textId="77777777" w:rsidR="004536BA" w:rsidRPr="00126F5C" w:rsidRDefault="004536BA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single" w:sz="4" w:space="0" w:color="auto"/>
            </w:tcBorders>
          </w:tcPr>
          <w:p w14:paraId="28ADCB3F" w14:textId="02ACFA15" w:rsidR="004536BA" w:rsidRPr="00126F5C" w:rsidRDefault="00785EF8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22"/>
              <w:rPr>
                <w:rFonts w:asciiTheme="minorBidi" w:hAnsiTheme="minorBidi" w:cstheme="minorBidi"/>
                <w:sz w:val="28"/>
                <w:szCs w:val="28"/>
              </w:rPr>
            </w:pPr>
            <w:r w:rsidRPr="00785EF8">
              <w:rPr>
                <w:rFonts w:asciiTheme="minorBidi" w:hAnsiTheme="minorBidi" w:cstheme="minorBidi"/>
                <w:sz w:val="28"/>
                <w:szCs w:val="28"/>
              </w:rPr>
              <w:t>78,042</w:t>
            </w:r>
          </w:p>
        </w:tc>
      </w:tr>
      <w:tr w:rsidR="009B2DF8" w:rsidRPr="00126F5C" w14:paraId="3E7B97A6" w14:textId="77777777" w:rsidTr="00B56E5F">
        <w:tc>
          <w:tcPr>
            <w:tcW w:w="2574" w:type="pct"/>
          </w:tcPr>
          <w:p w14:paraId="18AFC42A" w14:textId="48207897" w:rsidR="001D2F97" w:rsidRPr="00126F5C" w:rsidRDefault="0054295F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28" w:type="pct"/>
          </w:tcPr>
          <w:p w14:paraId="2A053223" w14:textId="77777777" w:rsidR="001D2F97" w:rsidRPr="00126F5C" w:rsidRDefault="001D2F97" w:rsidP="00126F5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35" w:type="pct"/>
            <w:tcBorders>
              <w:top w:val="single" w:sz="4" w:space="0" w:color="auto"/>
              <w:bottom w:val="double" w:sz="4" w:space="0" w:color="auto"/>
            </w:tcBorders>
          </w:tcPr>
          <w:p w14:paraId="24612901" w14:textId="792AAD10" w:rsidR="001D2F97" w:rsidRPr="00126F5C" w:rsidRDefault="00B56E5F" w:rsidP="00F0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2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56E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70,703</w:t>
            </w:r>
          </w:p>
        </w:tc>
        <w:tc>
          <w:tcPr>
            <w:tcW w:w="147" w:type="pct"/>
          </w:tcPr>
          <w:p w14:paraId="1BF4F108" w14:textId="77777777" w:rsidR="001D2F97" w:rsidRPr="00126F5C" w:rsidRDefault="001D2F97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16" w:type="pct"/>
            <w:tcBorders>
              <w:top w:val="single" w:sz="4" w:space="0" w:color="auto"/>
              <w:bottom w:val="double" w:sz="4" w:space="0" w:color="auto"/>
            </w:tcBorders>
          </w:tcPr>
          <w:p w14:paraId="3E6EDF5C" w14:textId="41029CCB" w:rsidR="001D2F97" w:rsidRPr="00126F5C" w:rsidRDefault="00785EF8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2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785EF8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78,042</w:t>
            </w:r>
          </w:p>
        </w:tc>
      </w:tr>
    </w:tbl>
    <w:p w14:paraId="7E947397" w14:textId="77777777" w:rsidR="00E87690" w:rsidRPr="00126F5C" w:rsidRDefault="00E87690" w:rsidP="00126F5C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1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05"/>
        <w:gridCol w:w="799"/>
        <w:gridCol w:w="1701"/>
        <w:gridCol w:w="283"/>
        <w:gridCol w:w="1657"/>
      </w:tblGrid>
      <w:tr w:rsidR="00A07A1D" w:rsidRPr="00126F5C" w14:paraId="12CCF253" w14:textId="77777777" w:rsidTr="00705387">
        <w:trPr>
          <w:trHeight w:val="659"/>
        </w:trPr>
        <w:tc>
          <w:tcPr>
            <w:tcW w:w="2572" w:type="pct"/>
          </w:tcPr>
          <w:p w14:paraId="48F460D4" w14:textId="3042684E" w:rsidR="00A07A1D" w:rsidRPr="00126F5C" w:rsidRDefault="00DB054B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E81B47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126F5C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="001C2C07" w:rsidRPr="00126F5C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891EBF" w:rsidRPr="00126F5C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3</w:t>
            </w:r>
            <w:r w:rsidR="00E81B47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1</w:t>
            </w:r>
            <w:r w:rsidR="00911CF2" w:rsidRPr="00126F5C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81B47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437" w:type="pct"/>
          </w:tcPr>
          <w:p w14:paraId="62337A95" w14:textId="77777777" w:rsidR="00A07A1D" w:rsidRPr="00126F5C" w:rsidRDefault="00A07A1D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91" w:type="pct"/>
            <w:gridSpan w:val="3"/>
          </w:tcPr>
          <w:p w14:paraId="6BF2909A" w14:textId="77777777" w:rsidR="00A07A1D" w:rsidRPr="00126F5C" w:rsidRDefault="00A07A1D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53A2420E" w14:textId="77777777" w:rsidR="00A07A1D" w:rsidRPr="00126F5C" w:rsidRDefault="00A07A1D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26F5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07A1D" w:rsidRPr="00126F5C" w14:paraId="35BE777D" w14:textId="77777777" w:rsidTr="00705387">
        <w:trPr>
          <w:trHeight w:val="87"/>
        </w:trPr>
        <w:tc>
          <w:tcPr>
            <w:tcW w:w="2572" w:type="pct"/>
          </w:tcPr>
          <w:p w14:paraId="55EA29AD" w14:textId="77777777" w:rsidR="00A07A1D" w:rsidRPr="00126F5C" w:rsidRDefault="00A07A1D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7" w:type="pct"/>
          </w:tcPr>
          <w:p w14:paraId="134DC684" w14:textId="77777777" w:rsidR="00A07A1D" w:rsidRPr="00126F5C" w:rsidRDefault="00A07A1D" w:rsidP="0012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0" w:type="pct"/>
          </w:tcPr>
          <w:p w14:paraId="29C56250" w14:textId="1903C9EE" w:rsidR="00A07A1D" w:rsidRPr="00126F5C" w:rsidRDefault="00A07A1D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26F5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81B47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55" w:type="pct"/>
          </w:tcPr>
          <w:p w14:paraId="14595EEC" w14:textId="77777777" w:rsidR="00A07A1D" w:rsidRPr="00126F5C" w:rsidRDefault="00A07A1D" w:rsidP="00126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6" w:type="pct"/>
          </w:tcPr>
          <w:p w14:paraId="439B3EA1" w14:textId="1119556A" w:rsidR="00A07A1D" w:rsidRPr="00126F5C" w:rsidRDefault="00A07A1D" w:rsidP="00126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26F5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81B47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B857E7" w:rsidRPr="00126F5C" w14:paraId="5DD99428" w14:textId="77777777" w:rsidTr="00705387">
        <w:trPr>
          <w:trHeight w:val="87"/>
        </w:trPr>
        <w:tc>
          <w:tcPr>
            <w:tcW w:w="2572" w:type="pct"/>
          </w:tcPr>
          <w:p w14:paraId="168D5C80" w14:textId="77777777" w:rsidR="00B857E7" w:rsidRPr="00126F5C" w:rsidRDefault="00B857E7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7" w:type="pct"/>
          </w:tcPr>
          <w:p w14:paraId="48225C37" w14:textId="77777777" w:rsidR="00B857E7" w:rsidRPr="00126F5C" w:rsidRDefault="00B857E7" w:rsidP="0012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1" w:type="pct"/>
            <w:gridSpan w:val="3"/>
          </w:tcPr>
          <w:p w14:paraId="39E69471" w14:textId="4717155E" w:rsidR="00B857E7" w:rsidRPr="00126F5C" w:rsidRDefault="00B857E7" w:rsidP="00126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26F5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126F5C">
              <w:rPr>
                <w:rFonts w:asciiTheme="minorBidi" w:hAnsiTheme="minorBidi" w:cs="Cordia New" w:hint="cs"/>
                <w:sz w:val="28"/>
                <w:szCs w:val="28"/>
                <w:cs/>
                <w:lang w:bidi="th-TH"/>
              </w:rPr>
              <w:t>พันบาท</w:t>
            </w:r>
            <w:r w:rsidRPr="00126F5C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875922" w:rsidRPr="00126F5C" w14:paraId="13C53E3A" w14:textId="77777777" w:rsidTr="00B56E5F">
        <w:tc>
          <w:tcPr>
            <w:tcW w:w="2572" w:type="pct"/>
          </w:tcPr>
          <w:p w14:paraId="66FAB772" w14:textId="77777777" w:rsidR="00875922" w:rsidRPr="00126F5C" w:rsidRDefault="00875922" w:rsidP="00126F5C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126F5C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26F5C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437" w:type="pct"/>
          </w:tcPr>
          <w:p w14:paraId="3B5C83BB" w14:textId="77777777" w:rsidR="00875922" w:rsidRPr="00126F5C" w:rsidRDefault="00875922" w:rsidP="00126F5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0" w:type="pct"/>
          </w:tcPr>
          <w:p w14:paraId="67366550" w14:textId="3988F581" w:rsidR="00875922" w:rsidRPr="00126F5C" w:rsidRDefault="00B56E5F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B56E5F">
              <w:rPr>
                <w:rFonts w:asciiTheme="minorBidi" w:hAnsiTheme="minorBidi" w:cstheme="minorBidi"/>
                <w:sz w:val="28"/>
                <w:szCs w:val="28"/>
              </w:rPr>
              <w:t>78,042</w:t>
            </w:r>
          </w:p>
        </w:tc>
        <w:tc>
          <w:tcPr>
            <w:tcW w:w="155" w:type="pct"/>
          </w:tcPr>
          <w:p w14:paraId="2CD999BC" w14:textId="77777777" w:rsidR="00875922" w:rsidRPr="00126F5C" w:rsidRDefault="00875922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6" w:type="pct"/>
          </w:tcPr>
          <w:p w14:paraId="32EB9BD0" w14:textId="2AB4FF12" w:rsidR="00875922" w:rsidRPr="00126F5C" w:rsidRDefault="008816A1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22"/>
              <w:rPr>
                <w:rFonts w:asciiTheme="minorBidi" w:hAnsiTheme="minorBidi" w:cs="Cordia New"/>
                <w:sz w:val="28"/>
                <w:szCs w:val="28"/>
              </w:rPr>
            </w:pPr>
            <w:r w:rsidRPr="008816A1">
              <w:rPr>
                <w:rFonts w:asciiTheme="minorBidi" w:hAnsiTheme="minorBidi" w:cs="Cordia New"/>
                <w:sz w:val="28"/>
                <w:szCs w:val="28"/>
              </w:rPr>
              <w:t>149,593</w:t>
            </w:r>
          </w:p>
        </w:tc>
      </w:tr>
      <w:tr w:rsidR="00875922" w:rsidRPr="00126F5C" w14:paraId="119D9DE6" w14:textId="77777777" w:rsidTr="00B56E5F">
        <w:tc>
          <w:tcPr>
            <w:tcW w:w="2572" w:type="pct"/>
          </w:tcPr>
          <w:p w14:paraId="770E5307" w14:textId="284D1ADF" w:rsidR="00875922" w:rsidRPr="00126F5C" w:rsidRDefault="00875922" w:rsidP="00126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437" w:type="pct"/>
          </w:tcPr>
          <w:p w14:paraId="7B941D43" w14:textId="77777777" w:rsidR="00875922" w:rsidRPr="00126F5C" w:rsidRDefault="00875922" w:rsidP="00126F5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0" w:type="pct"/>
          </w:tcPr>
          <w:p w14:paraId="7C339EEE" w14:textId="3E536036" w:rsidR="00875922" w:rsidRPr="00126F5C" w:rsidRDefault="00B56E5F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B56E5F">
              <w:rPr>
                <w:rFonts w:asciiTheme="minorBidi" w:hAnsiTheme="minorBidi" w:cstheme="minorBidi"/>
                <w:sz w:val="28"/>
                <w:szCs w:val="28"/>
              </w:rPr>
              <w:t>(8,677)</w:t>
            </w:r>
          </w:p>
        </w:tc>
        <w:tc>
          <w:tcPr>
            <w:tcW w:w="155" w:type="pct"/>
          </w:tcPr>
          <w:p w14:paraId="6364F995" w14:textId="77777777" w:rsidR="00875922" w:rsidRPr="00126F5C" w:rsidRDefault="00875922" w:rsidP="0012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6" w:type="pct"/>
          </w:tcPr>
          <w:p w14:paraId="33C7C357" w14:textId="7ABCC734" w:rsidR="00875922" w:rsidRPr="00126F5C" w:rsidRDefault="008816A1" w:rsidP="001A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22"/>
              <w:rPr>
                <w:rFonts w:asciiTheme="minorBidi" w:hAnsiTheme="minorBidi" w:cs="Cordia New"/>
                <w:sz w:val="28"/>
                <w:szCs w:val="28"/>
              </w:rPr>
            </w:pPr>
            <w:r w:rsidRPr="008816A1">
              <w:rPr>
                <w:rFonts w:asciiTheme="minorBidi" w:hAnsiTheme="minorBidi" w:cs="Cordia New"/>
                <w:sz w:val="28"/>
                <w:szCs w:val="28"/>
              </w:rPr>
              <w:t>(</w:t>
            </w:r>
            <w:r w:rsidR="005C5E86">
              <w:rPr>
                <w:rFonts w:asciiTheme="minorBidi" w:hAnsiTheme="minorBidi" w:cs="Cordia New"/>
                <w:sz w:val="28"/>
                <w:szCs w:val="28"/>
              </w:rPr>
              <w:t>21,315</w:t>
            </w:r>
            <w:r w:rsidRPr="008816A1">
              <w:rPr>
                <w:rFonts w:asciiTheme="minorBidi" w:hAnsiTheme="minorBidi" w:cs="Cordia New"/>
                <w:sz w:val="28"/>
                <w:szCs w:val="28"/>
              </w:rPr>
              <w:t>)</w:t>
            </w:r>
          </w:p>
        </w:tc>
      </w:tr>
      <w:tr w:rsidR="00724B5E" w:rsidRPr="00126F5C" w14:paraId="6AFF08D0" w14:textId="77777777" w:rsidTr="00B56E5F">
        <w:tc>
          <w:tcPr>
            <w:tcW w:w="2572" w:type="pct"/>
          </w:tcPr>
          <w:p w14:paraId="613667EE" w14:textId="77777777" w:rsidR="00724B5E" w:rsidRPr="00126F5C" w:rsidRDefault="00724B5E" w:rsidP="00724B5E">
            <w:pPr>
              <w:ind w:left="163" w:right="-108" w:hanging="172"/>
              <w:rPr>
                <w:rFonts w:asciiTheme="minorBidi" w:hAnsiTheme="minorBidi" w:cstheme="minorBidi"/>
                <w:sz w:val="28"/>
                <w:szCs w:val="28"/>
              </w:rPr>
            </w:pPr>
            <w:r w:rsidRPr="00126F5C">
              <w:rPr>
                <w:rFonts w:asciiTheme="minorBidi" w:hAnsiTheme="minorBidi" w:cstheme="minorBidi"/>
                <w:sz w:val="28"/>
                <w:szCs w:val="28"/>
                <w:cs/>
              </w:rPr>
              <w:t>ผล</w:t>
            </w:r>
            <w:r w:rsidRPr="00126F5C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ต่างจากการเปลี่ยนแปลงอัตราแลกเปลี่ยนเงินตรา</w:t>
            </w:r>
          </w:p>
          <w:p w14:paraId="34D25B82" w14:textId="5F372863" w:rsidR="00724B5E" w:rsidRPr="00126F5C" w:rsidRDefault="00724B5E" w:rsidP="00724B5E">
            <w:pPr>
              <w:ind w:left="-20" w:right="-108" w:firstLine="27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437" w:type="pct"/>
          </w:tcPr>
          <w:p w14:paraId="050D5D40" w14:textId="77777777" w:rsidR="00724B5E" w:rsidRPr="00126F5C" w:rsidRDefault="00724B5E" w:rsidP="00724B5E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0" w:type="pct"/>
            <w:tcBorders>
              <w:bottom w:val="single" w:sz="4" w:space="0" w:color="auto"/>
            </w:tcBorders>
            <w:vAlign w:val="bottom"/>
          </w:tcPr>
          <w:p w14:paraId="6CBF1D9D" w14:textId="4374191F" w:rsidR="00724B5E" w:rsidRPr="00126F5C" w:rsidRDefault="00B56E5F" w:rsidP="0072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B56E5F">
              <w:rPr>
                <w:rFonts w:asciiTheme="minorBidi" w:hAnsiTheme="minorBidi" w:cstheme="minorBidi"/>
                <w:sz w:val="28"/>
                <w:szCs w:val="28"/>
              </w:rPr>
              <w:t>1,338</w:t>
            </w:r>
          </w:p>
        </w:tc>
        <w:tc>
          <w:tcPr>
            <w:tcW w:w="155" w:type="pct"/>
            <w:vAlign w:val="bottom"/>
          </w:tcPr>
          <w:p w14:paraId="7AE0072B" w14:textId="77777777" w:rsidR="00724B5E" w:rsidRPr="00126F5C" w:rsidRDefault="00724B5E" w:rsidP="0072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7FF5A0" w14:textId="0CC0D2C7" w:rsidR="00724B5E" w:rsidRPr="00126F5C" w:rsidRDefault="005357C9" w:rsidP="0072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22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8,316</w:t>
            </w:r>
          </w:p>
        </w:tc>
      </w:tr>
      <w:tr w:rsidR="00724B5E" w:rsidRPr="00C43471" w14:paraId="2732E966" w14:textId="77777777" w:rsidTr="00B56E5F">
        <w:tc>
          <w:tcPr>
            <w:tcW w:w="2572" w:type="pct"/>
          </w:tcPr>
          <w:p w14:paraId="5501FFFC" w14:textId="7CA0F196" w:rsidR="00724B5E" w:rsidRPr="00126F5C" w:rsidRDefault="00724B5E" w:rsidP="00724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26F5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81B47" w:rsidRPr="00E81B4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="00E81B47" w:rsidRPr="00E81B4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437" w:type="pct"/>
          </w:tcPr>
          <w:p w14:paraId="48C63A17" w14:textId="77777777" w:rsidR="00724B5E" w:rsidRPr="00126F5C" w:rsidRDefault="00724B5E" w:rsidP="00724B5E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F727F" w14:textId="32B8CD31" w:rsidR="00724B5E" w:rsidRPr="00126F5C" w:rsidRDefault="00B56E5F" w:rsidP="0072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56E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70,703</w:t>
            </w:r>
          </w:p>
        </w:tc>
        <w:tc>
          <w:tcPr>
            <w:tcW w:w="155" w:type="pct"/>
            <w:vAlign w:val="bottom"/>
          </w:tcPr>
          <w:p w14:paraId="20C872CA" w14:textId="77777777" w:rsidR="00724B5E" w:rsidRPr="00126F5C" w:rsidRDefault="00724B5E" w:rsidP="0072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E88494" w14:textId="7529ADEC" w:rsidR="00724B5E" w:rsidRPr="00183563" w:rsidRDefault="001D1DBD" w:rsidP="0072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2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136,594</w:t>
            </w:r>
          </w:p>
        </w:tc>
      </w:tr>
    </w:tbl>
    <w:p w14:paraId="1DFE89AD" w14:textId="23691CBB" w:rsidR="00A07A1D" w:rsidRPr="00A07A1D" w:rsidRDefault="00A07A1D" w:rsidP="0039116F">
      <w:pPr>
        <w:rPr>
          <w:rFonts w:asciiTheme="minorBidi" w:hAnsiTheme="minorBidi" w:cstheme="minorBidi"/>
          <w:sz w:val="28"/>
          <w:szCs w:val="28"/>
          <w:cs/>
        </w:rPr>
      </w:pPr>
    </w:p>
    <w:p w14:paraId="2619BE83" w14:textId="77777777" w:rsidR="002916CD" w:rsidRDefault="00291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="Cordia New"/>
          <w:b/>
          <w:bCs/>
          <w:color w:val="000000"/>
          <w:sz w:val="28"/>
          <w:szCs w:val="28"/>
          <w:cs/>
        </w:rPr>
      </w:pPr>
      <w:r>
        <w:rPr>
          <w:rFonts w:asciiTheme="minorBidi" w:hAnsiTheme="minorBidi" w:cs="Cordia New"/>
          <w:color w:val="000000"/>
          <w:sz w:val="28"/>
          <w:szCs w:val="28"/>
          <w:cs/>
        </w:rPr>
        <w:br w:type="page"/>
      </w:r>
    </w:p>
    <w:p w14:paraId="69240B8E" w14:textId="4715B050" w:rsidR="00AC48E9" w:rsidRDefault="006C58B2" w:rsidP="0029766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="Cordia New"/>
          <w:color w:val="000000"/>
          <w:sz w:val="28"/>
          <w:szCs w:val="28"/>
          <w:u w:val="none"/>
        </w:rPr>
      </w:pPr>
      <w:r>
        <w:rPr>
          <w:rFonts w:asciiTheme="minorBidi" w:hAnsiTheme="minorBidi" w:cs="Cordia New" w:hint="cs"/>
          <w:color w:val="000000"/>
          <w:sz w:val="28"/>
          <w:szCs w:val="28"/>
          <w:u w:val="none"/>
          <w:cs/>
        </w:rPr>
        <w:t>หนี้สิน</w:t>
      </w:r>
      <w:r w:rsidR="00CD6AF0">
        <w:rPr>
          <w:rFonts w:asciiTheme="minorBidi" w:hAnsiTheme="minorBidi" w:cs="Cordia New" w:hint="cs"/>
          <w:color w:val="000000"/>
          <w:sz w:val="28"/>
          <w:szCs w:val="28"/>
          <w:u w:val="none"/>
          <w:cs/>
        </w:rPr>
        <w:t>ที่มีภาระดอกเบี้ย</w:t>
      </w:r>
    </w:p>
    <w:p w14:paraId="0CEA385F" w14:textId="77777777" w:rsidR="00BA460B" w:rsidRPr="00E40CAE" w:rsidRDefault="00BA460B" w:rsidP="00E40CAE">
      <w:pPr>
        <w:pStyle w:val="ListParagraph"/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7617AB6B" w14:textId="194C03F5" w:rsidR="00CD6AF0" w:rsidRDefault="00CD6AF0" w:rsidP="00BE35F0">
      <w:pPr>
        <w:pStyle w:val="ListParagraph"/>
        <w:spacing w:after="120"/>
        <w:ind w:left="547"/>
        <w:jc w:val="thaiDistribute"/>
        <w:rPr>
          <w:rFonts w:ascii="Cordia New" w:hAnsi="Cordia New" w:cs="Cordia New"/>
          <w:b/>
          <w:bCs/>
          <w:spacing w:val="-6"/>
          <w:sz w:val="28"/>
          <w:szCs w:val="28"/>
        </w:rPr>
      </w:pPr>
      <w:r w:rsidRPr="00BA460B">
        <w:rPr>
          <w:rFonts w:ascii="Cordia New" w:hAnsi="Cordia New" w:cs="Cordia New" w:hint="cs"/>
          <w:b/>
          <w:bCs/>
          <w:spacing w:val="-6"/>
          <w:sz w:val="28"/>
          <w:szCs w:val="28"/>
          <w:cs/>
        </w:rPr>
        <w:t>เงิน</w:t>
      </w:r>
      <w:r w:rsidR="00BA460B" w:rsidRPr="00BA460B">
        <w:rPr>
          <w:rFonts w:ascii="Cordia New" w:hAnsi="Cordia New" w:cs="Cordia New" w:hint="cs"/>
          <w:b/>
          <w:bCs/>
          <w:spacing w:val="-6"/>
          <w:sz w:val="28"/>
          <w:szCs w:val="28"/>
          <w:cs/>
        </w:rPr>
        <w:t>กู้ยืมระยะสั้น</w:t>
      </w:r>
    </w:p>
    <w:tbl>
      <w:tblPr>
        <w:tblW w:w="906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6000"/>
        <w:gridCol w:w="270"/>
        <w:gridCol w:w="1260"/>
        <w:gridCol w:w="270"/>
        <w:gridCol w:w="1260"/>
      </w:tblGrid>
      <w:tr w:rsidR="009323F4" w:rsidRPr="00EB0C5D" w14:paraId="68D7B951" w14:textId="77777777" w:rsidTr="00EB0C5D">
        <w:trPr>
          <w:trHeight w:val="399"/>
        </w:trPr>
        <w:tc>
          <w:tcPr>
            <w:tcW w:w="6000" w:type="dxa"/>
            <w:vAlign w:val="bottom"/>
          </w:tcPr>
          <w:p w14:paraId="3EB61DA2" w14:textId="77777777" w:rsidR="009323F4" w:rsidRPr="00337A57" w:rsidRDefault="009323F4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9BAF88" w14:textId="77777777" w:rsidR="009323F4" w:rsidRPr="00337A57" w:rsidRDefault="009323F4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4EA9F2E2" w14:textId="77777777" w:rsidR="009323F4" w:rsidRPr="00EB0C5D" w:rsidRDefault="009323F4" w:rsidP="00F76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B0C5D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7918C9" w:rsidRPr="00EB0C5D" w14:paraId="4BF4D8F9" w14:textId="77777777">
        <w:trPr>
          <w:trHeight w:val="385"/>
        </w:trPr>
        <w:tc>
          <w:tcPr>
            <w:tcW w:w="6000" w:type="dxa"/>
            <w:vAlign w:val="bottom"/>
          </w:tcPr>
          <w:p w14:paraId="36ED43E0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51ADFC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38C6C93" w14:textId="39F5E2E7" w:rsidR="007918C9" w:rsidRPr="00EB0C5D" w:rsidRDefault="004C2CD5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5D2DF694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5967ED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C5D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EB0C5D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918C9" w:rsidRPr="00EB0C5D" w14:paraId="5E931C84" w14:textId="77777777" w:rsidTr="00EB0C5D">
        <w:trPr>
          <w:trHeight w:val="385"/>
        </w:trPr>
        <w:tc>
          <w:tcPr>
            <w:tcW w:w="6000" w:type="dxa"/>
            <w:vAlign w:val="bottom"/>
          </w:tcPr>
          <w:p w14:paraId="0B349530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4C05E9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8BB3AE" w14:textId="2FACC922" w:rsidR="007918C9" w:rsidRPr="00EB0C5D" w:rsidRDefault="007918C9" w:rsidP="007918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B0C5D">
              <w:rPr>
                <w:rFonts w:asciiTheme="minorBidi" w:eastAsia="MS Mincho" w:hAnsiTheme="minorBidi" w:cstheme="minorBidi"/>
                <w:sz w:val="28"/>
                <w:szCs w:val="28"/>
              </w:rPr>
              <w:t>256</w:t>
            </w:r>
            <w:r w:rsidR="004C2CD5">
              <w:rPr>
                <w:rFonts w:asciiTheme="minorBidi" w:eastAsia="MS Mincho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4078F3C0" w14:textId="77777777" w:rsidR="007918C9" w:rsidRPr="00EB0C5D" w:rsidRDefault="007918C9" w:rsidP="007918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2BE8E9" w14:textId="0CB710F7" w:rsidR="007918C9" w:rsidRPr="00EB0C5D" w:rsidRDefault="007918C9" w:rsidP="007918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B0C5D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</w:t>
            </w:r>
            <w:r w:rsidR="004C2CD5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8</w:t>
            </w:r>
          </w:p>
        </w:tc>
      </w:tr>
      <w:tr w:rsidR="007918C9" w:rsidRPr="00EB0C5D" w14:paraId="7BA7BD19" w14:textId="77777777" w:rsidTr="00EB0C5D">
        <w:trPr>
          <w:trHeight w:val="399"/>
        </w:trPr>
        <w:tc>
          <w:tcPr>
            <w:tcW w:w="6000" w:type="dxa"/>
            <w:vAlign w:val="bottom"/>
          </w:tcPr>
          <w:p w14:paraId="4CB9E71E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E44AB5" w14:textId="77777777" w:rsidR="007918C9" w:rsidRPr="00EB0C5D" w:rsidRDefault="007918C9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5B12CF4E" w14:textId="77777777" w:rsidR="007918C9" w:rsidRPr="00EB0C5D" w:rsidRDefault="007918C9" w:rsidP="007918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B0C5D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918C9" w:rsidRPr="00EB0C5D" w14:paraId="3C227922" w14:textId="77777777" w:rsidTr="00B56E5F">
        <w:trPr>
          <w:trHeight w:val="399"/>
        </w:trPr>
        <w:tc>
          <w:tcPr>
            <w:tcW w:w="6000" w:type="dxa"/>
            <w:vAlign w:val="bottom"/>
          </w:tcPr>
          <w:p w14:paraId="6D0E5925" w14:textId="77777777" w:rsidR="007918C9" w:rsidRPr="00EB0C5D" w:rsidRDefault="007918C9" w:rsidP="007918C9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C5D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</w:t>
            </w:r>
            <w:r w:rsidRPr="00EB0C5D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สั้น</w:t>
            </w:r>
            <w:r w:rsidRPr="00EB0C5D">
              <w:rPr>
                <w:rFonts w:asciiTheme="minorBidi" w:hAnsiTheme="minorBidi" w:cstheme="min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270" w:type="dxa"/>
            <w:vAlign w:val="bottom"/>
          </w:tcPr>
          <w:p w14:paraId="5A7EE464" w14:textId="77777777" w:rsidR="007918C9" w:rsidRPr="00EB0C5D" w:rsidRDefault="007918C9" w:rsidP="00791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0CA539" w14:textId="3DFC1171" w:rsidR="007918C9" w:rsidRPr="00B56E5F" w:rsidRDefault="008464A5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8464A5">
              <w:rPr>
                <w:rFonts w:asciiTheme="minorBidi" w:hAnsiTheme="minorBidi" w:cstheme="minorBidi"/>
                <w:sz w:val="28"/>
                <w:szCs w:val="28"/>
              </w:rPr>
              <w:t>59,472</w:t>
            </w:r>
          </w:p>
        </w:tc>
        <w:tc>
          <w:tcPr>
            <w:tcW w:w="270" w:type="dxa"/>
          </w:tcPr>
          <w:p w14:paraId="6D2B4DD3" w14:textId="77777777" w:rsidR="007918C9" w:rsidRPr="00EB0C5D" w:rsidRDefault="007918C9" w:rsidP="00791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559ADA" w14:textId="700BE9EE" w:rsidR="007918C9" w:rsidRPr="00EB0C5D" w:rsidRDefault="001B11E2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1B11E2">
              <w:rPr>
                <w:rFonts w:ascii="Cordia New" w:hAnsi="Cordia New"/>
                <w:sz w:val="28"/>
                <w:szCs w:val="28"/>
              </w:rPr>
              <w:t>54,732</w:t>
            </w:r>
          </w:p>
        </w:tc>
      </w:tr>
      <w:tr w:rsidR="007918C9" w:rsidRPr="00337A57" w14:paraId="05D9FC74" w14:textId="77777777" w:rsidTr="00B56E5F">
        <w:trPr>
          <w:trHeight w:val="399"/>
        </w:trPr>
        <w:tc>
          <w:tcPr>
            <w:tcW w:w="6000" w:type="dxa"/>
            <w:vAlign w:val="bottom"/>
          </w:tcPr>
          <w:p w14:paraId="118DE253" w14:textId="77777777" w:rsidR="007918C9" w:rsidRPr="00EB0C5D" w:rsidRDefault="007918C9" w:rsidP="007918C9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B0C5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</w:t>
            </w:r>
            <w:r w:rsidRPr="00EB0C5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สั้น</w:t>
            </w:r>
            <w:r w:rsidRPr="00EB0C5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270" w:type="dxa"/>
            <w:vAlign w:val="bottom"/>
          </w:tcPr>
          <w:p w14:paraId="0B303CE2" w14:textId="77777777" w:rsidR="007918C9" w:rsidRPr="00EB0C5D" w:rsidRDefault="007918C9" w:rsidP="00791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C5C74" w14:textId="6727C2DD" w:rsidR="007918C9" w:rsidRPr="00B56E5F" w:rsidRDefault="008464A5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46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59,472</w:t>
            </w:r>
          </w:p>
        </w:tc>
        <w:tc>
          <w:tcPr>
            <w:tcW w:w="270" w:type="dxa"/>
            <w:vAlign w:val="bottom"/>
          </w:tcPr>
          <w:p w14:paraId="0D93AA61" w14:textId="77777777" w:rsidR="007918C9" w:rsidRPr="00EB0C5D" w:rsidRDefault="007918C9" w:rsidP="00791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C15B7" w14:textId="0ACCC5B5" w:rsidR="007918C9" w:rsidRPr="00CA5897" w:rsidRDefault="002E27F7" w:rsidP="00791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E27F7">
              <w:rPr>
                <w:rFonts w:ascii="Cordia New" w:hAnsi="Cordia New"/>
                <w:b/>
                <w:bCs/>
                <w:sz w:val="28"/>
                <w:szCs w:val="28"/>
              </w:rPr>
              <w:t>54,732</w:t>
            </w:r>
          </w:p>
        </w:tc>
      </w:tr>
    </w:tbl>
    <w:p w14:paraId="5EEF749A" w14:textId="77777777" w:rsidR="002916CD" w:rsidRDefault="002916CD" w:rsidP="00BE35F0">
      <w:pPr>
        <w:pStyle w:val="ListParagraph"/>
        <w:spacing w:after="120"/>
        <w:ind w:left="547"/>
        <w:jc w:val="thaiDistribute"/>
        <w:rPr>
          <w:rFonts w:ascii="Cordia New" w:hAnsi="Cordia New" w:cs="Cordia New"/>
          <w:b/>
          <w:bCs/>
          <w:spacing w:val="-6"/>
          <w:sz w:val="28"/>
          <w:szCs w:val="28"/>
        </w:rPr>
      </w:pPr>
    </w:p>
    <w:p w14:paraId="4EBEE4F5" w14:textId="27E6DCB6" w:rsidR="00BE35F0" w:rsidRDefault="00BE35F0" w:rsidP="00642307">
      <w:pPr>
        <w:pStyle w:val="ListParagraph"/>
        <w:spacing w:before="120" w:after="120"/>
        <w:ind w:left="547"/>
        <w:jc w:val="distribute"/>
        <w:rPr>
          <w:rFonts w:ascii="Cordia New" w:hAnsi="Cordia New" w:cs="Cordia New"/>
          <w:spacing w:val="-6"/>
          <w:sz w:val="28"/>
          <w:szCs w:val="28"/>
        </w:rPr>
      </w:pPr>
      <w:r w:rsidRPr="00125C8C">
        <w:rPr>
          <w:rFonts w:ascii="Cordia New" w:hAnsi="Cordia New" w:cs="Cordia New"/>
          <w:spacing w:val="-6"/>
          <w:sz w:val="28"/>
          <w:szCs w:val="28"/>
          <w:cs/>
        </w:rPr>
        <w:t>รายการเคลื่อนไหวของเงินกู้ยืมระยะ</w:t>
      </w:r>
      <w:r w:rsidR="008E6312">
        <w:rPr>
          <w:rFonts w:ascii="Cordia New" w:hAnsi="Cordia New" w:cs="Cordia New" w:hint="cs"/>
          <w:spacing w:val="-6"/>
          <w:sz w:val="28"/>
          <w:szCs w:val="28"/>
          <w:cs/>
        </w:rPr>
        <w:t>สั้น</w:t>
      </w:r>
      <w:r w:rsidRPr="00125C8C">
        <w:rPr>
          <w:rFonts w:ascii="Cordia New" w:hAnsi="Cordia New" w:cs="Cordia New"/>
          <w:spacing w:val="-6"/>
          <w:sz w:val="28"/>
          <w:szCs w:val="28"/>
          <w:cs/>
        </w:rPr>
        <w:t>จากสถาบันการเงินสำหรับงวด</w:t>
      </w:r>
      <w:r w:rsidR="002E27F7">
        <w:rPr>
          <w:rFonts w:ascii="Cordia New" w:hAnsi="Cordia New" w:cs="Cordia New" w:hint="cs"/>
          <w:spacing w:val="-6"/>
          <w:sz w:val="28"/>
          <w:szCs w:val="28"/>
          <w:cs/>
        </w:rPr>
        <w:t>สาม</w:t>
      </w:r>
      <w:r w:rsidRPr="00125C8C">
        <w:rPr>
          <w:rFonts w:ascii="Cordia New" w:hAnsi="Cordia New" w:cs="Cordia New"/>
          <w:spacing w:val="-6"/>
          <w:sz w:val="28"/>
          <w:szCs w:val="28"/>
          <w:cs/>
        </w:rPr>
        <w:t xml:space="preserve">เดือนสิ้นสุดวันที่ </w:t>
      </w:r>
      <w:r>
        <w:rPr>
          <w:rFonts w:ascii="Cordia New" w:hAnsi="Cordia New" w:cs="Cordia New"/>
          <w:spacing w:val="-6"/>
          <w:sz w:val="28"/>
          <w:szCs w:val="28"/>
        </w:rPr>
        <w:t>3</w:t>
      </w:r>
      <w:r w:rsidR="002E27F7">
        <w:rPr>
          <w:rFonts w:ascii="Cordia New" w:hAnsi="Cordia New" w:cs="Cordia New"/>
          <w:spacing w:val="-6"/>
          <w:sz w:val="28"/>
          <w:szCs w:val="28"/>
        </w:rPr>
        <w:t>1</w:t>
      </w:r>
      <w:r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="002E27F7">
        <w:rPr>
          <w:rFonts w:ascii="Cordia New" w:hAnsi="Cordia New" w:cs="Cordia New" w:hint="cs"/>
          <w:spacing w:val="-6"/>
          <w:sz w:val="28"/>
          <w:szCs w:val="28"/>
          <w:cs/>
        </w:rPr>
        <w:t>มีนาคม</w:t>
      </w:r>
      <w:r w:rsidRPr="00125C8C">
        <w:rPr>
          <w:rFonts w:ascii="Cordia New" w:hAnsi="Cordia New" w:cs="Cordia New" w:hint="cs"/>
          <w:spacing w:val="-6"/>
          <w:sz w:val="28"/>
          <w:szCs w:val="28"/>
          <w:cs/>
        </w:rPr>
        <w:t xml:space="preserve"> </w:t>
      </w:r>
      <w:r>
        <w:rPr>
          <w:rFonts w:ascii="Cordia New" w:hAnsi="Cordia New" w:cs="Cordia New"/>
          <w:spacing w:val="-6"/>
          <w:sz w:val="28"/>
          <w:szCs w:val="28"/>
        </w:rPr>
        <w:t>256</w:t>
      </w:r>
      <w:r w:rsidR="002E27F7">
        <w:rPr>
          <w:rFonts w:ascii="Cordia New" w:hAnsi="Cordia New" w:cs="Cordia New"/>
          <w:spacing w:val="-6"/>
          <w:sz w:val="28"/>
          <w:szCs w:val="28"/>
        </w:rPr>
        <w:t>9</w:t>
      </w:r>
      <w:r w:rsidRPr="00125C8C">
        <w:rPr>
          <w:rFonts w:ascii="Cordia New" w:hAnsi="Cordia New" w:cs="Cordia New"/>
          <w:spacing w:val="-6"/>
          <w:sz w:val="28"/>
          <w:szCs w:val="28"/>
          <w:cs/>
        </w:rPr>
        <w:t xml:space="preserve"> และ </w:t>
      </w:r>
      <w:r>
        <w:rPr>
          <w:rFonts w:ascii="Cordia New" w:hAnsi="Cordia New" w:cs="Cordia New"/>
          <w:spacing w:val="-6"/>
          <w:sz w:val="28"/>
          <w:szCs w:val="28"/>
        </w:rPr>
        <w:t>256</w:t>
      </w:r>
      <w:r w:rsidR="002E27F7">
        <w:rPr>
          <w:rFonts w:ascii="Cordia New" w:hAnsi="Cordia New" w:cs="Cordia New"/>
          <w:spacing w:val="-6"/>
          <w:sz w:val="28"/>
          <w:szCs w:val="28"/>
        </w:rPr>
        <w:t>8</w:t>
      </w:r>
      <w:r w:rsidRPr="00125C8C">
        <w:rPr>
          <w:rFonts w:ascii="Cordia New" w:hAnsi="Cordia New" w:cs="Cordia New"/>
          <w:spacing w:val="-6"/>
          <w:sz w:val="28"/>
          <w:szCs w:val="28"/>
          <w:cs/>
        </w:rPr>
        <w:t xml:space="preserve"> มีดังนี้</w:t>
      </w:r>
    </w:p>
    <w:tbl>
      <w:tblPr>
        <w:tblW w:w="904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5985"/>
        <w:gridCol w:w="270"/>
        <w:gridCol w:w="1259"/>
        <w:gridCol w:w="270"/>
        <w:gridCol w:w="1261"/>
      </w:tblGrid>
      <w:tr w:rsidR="00A907B0" w:rsidRPr="00337A57" w14:paraId="39C05638" w14:textId="77777777" w:rsidTr="00A907B0">
        <w:trPr>
          <w:tblHeader/>
        </w:trPr>
        <w:tc>
          <w:tcPr>
            <w:tcW w:w="3308" w:type="pct"/>
          </w:tcPr>
          <w:p w14:paraId="34F48D74" w14:textId="77777777" w:rsidR="00A907B0" w:rsidRPr="00337A57" w:rsidRDefault="00A907B0" w:rsidP="0075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24E36A58" w14:textId="77777777" w:rsidR="00A907B0" w:rsidRPr="00337A57" w:rsidRDefault="00A907B0" w:rsidP="0075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42" w:type="pct"/>
            <w:gridSpan w:val="3"/>
          </w:tcPr>
          <w:p w14:paraId="43736538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907B0" w:rsidRPr="00337A57" w14:paraId="2613436F" w14:textId="77777777" w:rsidTr="00A907B0">
        <w:trPr>
          <w:tblHeader/>
        </w:trPr>
        <w:tc>
          <w:tcPr>
            <w:tcW w:w="3308" w:type="pct"/>
          </w:tcPr>
          <w:p w14:paraId="22B878AA" w14:textId="77777777" w:rsidR="00A907B0" w:rsidRPr="00337A57" w:rsidRDefault="00A907B0" w:rsidP="0075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9" w:type="pct"/>
          </w:tcPr>
          <w:p w14:paraId="19F9CED4" w14:textId="77777777" w:rsidR="00A907B0" w:rsidRPr="00337A57" w:rsidRDefault="00A907B0" w:rsidP="0075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96" w:type="pct"/>
          </w:tcPr>
          <w:p w14:paraId="1F804FEB" w14:textId="74D4B602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C7B0D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49" w:type="pct"/>
          </w:tcPr>
          <w:p w14:paraId="1886A6FE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00C10FBB" w14:textId="774962A8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C7B0D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BE35F0" w:rsidRPr="00337A57" w14:paraId="2B23C7C1" w14:textId="77777777" w:rsidTr="00A907B0">
        <w:trPr>
          <w:tblHeader/>
        </w:trPr>
        <w:tc>
          <w:tcPr>
            <w:tcW w:w="3308" w:type="pct"/>
          </w:tcPr>
          <w:p w14:paraId="4C0ECBE5" w14:textId="77777777" w:rsidR="00BE35F0" w:rsidRPr="00337A57" w:rsidRDefault="00BE35F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6EB0F079" w14:textId="77777777" w:rsidR="00BE35F0" w:rsidRPr="00337A57" w:rsidRDefault="00BE35F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42" w:type="pct"/>
            <w:gridSpan w:val="3"/>
          </w:tcPr>
          <w:p w14:paraId="15063B76" w14:textId="77777777" w:rsidR="00BE35F0" w:rsidRPr="00337A57" w:rsidRDefault="00BE35F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45A14" w:rsidRPr="00337A57" w14:paraId="289E2F25" w14:textId="77777777" w:rsidTr="00B56E5F">
        <w:tc>
          <w:tcPr>
            <w:tcW w:w="3308" w:type="pct"/>
          </w:tcPr>
          <w:p w14:paraId="16B2FF32" w14:textId="77777777" w:rsidR="00245A14" w:rsidRPr="00337A57" w:rsidRDefault="00245A14" w:rsidP="00245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9" w:type="pct"/>
          </w:tcPr>
          <w:p w14:paraId="6BF4F0F6" w14:textId="77777777" w:rsidR="00245A14" w:rsidRPr="00337A57" w:rsidRDefault="00245A14" w:rsidP="00245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2ECCF85E" w14:textId="317ED2D7" w:rsidR="00245A14" w:rsidRPr="00337A57" w:rsidRDefault="008464A5" w:rsidP="00245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8464A5">
              <w:rPr>
                <w:rFonts w:asciiTheme="minorBidi" w:hAnsiTheme="minorBidi" w:cstheme="minorBidi"/>
                <w:sz w:val="28"/>
                <w:szCs w:val="28"/>
              </w:rPr>
              <w:t>54,732</w:t>
            </w:r>
          </w:p>
        </w:tc>
        <w:tc>
          <w:tcPr>
            <w:tcW w:w="149" w:type="pct"/>
          </w:tcPr>
          <w:p w14:paraId="0860F050" w14:textId="77777777" w:rsidR="00245A14" w:rsidRPr="00337A57" w:rsidRDefault="00245A14" w:rsidP="00245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09EFEF74" w14:textId="387772CB" w:rsidR="00245A14" w:rsidRPr="00337A57" w:rsidRDefault="004A3023" w:rsidP="00245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4A3023">
              <w:rPr>
                <w:rFonts w:ascii="Cordia New" w:hAnsi="Cordia New"/>
                <w:sz w:val="28"/>
                <w:szCs w:val="28"/>
              </w:rPr>
              <w:t>222,905</w:t>
            </w:r>
          </w:p>
        </w:tc>
      </w:tr>
      <w:tr w:rsidR="00245A14" w:rsidRPr="00337A57" w14:paraId="3D091396" w14:textId="77777777" w:rsidTr="00B56E5F">
        <w:tc>
          <w:tcPr>
            <w:tcW w:w="3308" w:type="pct"/>
          </w:tcPr>
          <w:p w14:paraId="57837475" w14:textId="77777777" w:rsidR="00245A14" w:rsidRPr="00337A57" w:rsidRDefault="00245A14" w:rsidP="00245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62CF">
              <w:rPr>
                <w:rFonts w:asciiTheme="minorBidi" w:hAnsiTheme="minorBidi" w:cs="Cordia New" w:hint="cs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149" w:type="pct"/>
          </w:tcPr>
          <w:p w14:paraId="69179A6C" w14:textId="77777777" w:rsidR="00245A14" w:rsidRPr="00337A57" w:rsidRDefault="00245A14" w:rsidP="00245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498C0CFB" w14:textId="06DB23E3" w:rsidR="00245A14" w:rsidRPr="008438D1" w:rsidRDefault="008464A5" w:rsidP="00245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64A5">
              <w:rPr>
                <w:rFonts w:asciiTheme="minorBidi" w:hAnsiTheme="minorBidi" w:cstheme="minorBidi"/>
                <w:sz w:val="28"/>
                <w:szCs w:val="28"/>
              </w:rPr>
              <w:t>35,491</w:t>
            </w:r>
          </w:p>
        </w:tc>
        <w:tc>
          <w:tcPr>
            <w:tcW w:w="149" w:type="pct"/>
          </w:tcPr>
          <w:p w14:paraId="1CDADAAB" w14:textId="77777777" w:rsidR="00245A14" w:rsidRPr="00337A57" w:rsidRDefault="00245A14" w:rsidP="00245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130391AA" w14:textId="7CC5181E" w:rsidR="00245A14" w:rsidRPr="006C40DC" w:rsidRDefault="006C555D" w:rsidP="00245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6C555D">
              <w:rPr>
                <w:rFonts w:ascii="Cordia New" w:hAnsi="Cordia New"/>
                <w:sz w:val="28"/>
                <w:szCs w:val="28"/>
              </w:rPr>
              <w:t>33,046</w:t>
            </w:r>
          </w:p>
        </w:tc>
      </w:tr>
      <w:tr w:rsidR="00245A14" w:rsidRPr="00337A57" w14:paraId="2DFB6065" w14:textId="77777777" w:rsidTr="00B56E5F">
        <w:tc>
          <w:tcPr>
            <w:tcW w:w="3308" w:type="pct"/>
          </w:tcPr>
          <w:p w14:paraId="20413D0F" w14:textId="77777777" w:rsidR="00245A14" w:rsidRPr="00337A57" w:rsidRDefault="00245A14" w:rsidP="00245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จ่ายชำระคืนเงินกู้</w:t>
            </w:r>
          </w:p>
        </w:tc>
        <w:tc>
          <w:tcPr>
            <w:tcW w:w="149" w:type="pct"/>
          </w:tcPr>
          <w:p w14:paraId="01D01A95" w14:textId="77777777" w:rsidR="00245A14" w:rsidRPr="00337A57" w:rsidRDefault="00245A14" w:rsidP="00245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27986719" w14:textId="792F3FF1" w:rsidR="00245A14" w:rsidRPr="009D5988" w:rsidRDefault="008464A5" w:rsidP="00245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64A5">
              <w:rPr>
                <w:rFonts w:asciiTheme="minorBidi" w:hAnsiTheme="minorBidi" w:cstheme="minorBidi"/>
                <w:sz w:val="28"/>
                <w:szCs w:val="28"/>
              </w:rPr>
              <w:t>(33,573)</w:t>
            </w:r>
          </w:p>
        </w:tc>
        <w:tc>
          <w:tcPr>
            <w:tcW w:w="149" w:type="pct"/>
          </w:tcPr>
          <w:p w14:paraId="1CB800EE" w14:textId="77777777" w:rsidR="00245A14" w:rsidRPr="00337A57" w:rsidRDefault="00245A14" w:rsidP="00245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5A086295" w14:textId="79943ABB" w:rsidR="00245A14" w:rsidRPr="001573AB" w:rsidRDefault="006C555D" w:rsidP="00245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6C555D">
              <w:rPr>
                <w:rFonts w:ascii="Cordia New" w:hAnsi="Cordia New"/>
                <w:sz w:val="28"/>
                <w:szCs w:val="28"/>
              </w:rPr>
              <w:t>(32,951)</w:t>
            </w:r>
          </w:p>
        </w:tc>
      </w:tr>
      <w:tr w:rsidR="00245A14" w:rsidRPr="00337A57" w14:paraId="71ED1303" w14:textId="77777777" w:rsidTr="00B56E5F">
        <w:tc>
          <w:tcPr>
            <w:tcW w:w="3308" w:type="pct"/>
          </w:tcPr>
          <w:p w14:paraId="1FADBE43" w14:textId="77777777" w:rsidR="00245A14" w:rsidRPr="00BD0668" w:rsidRDefault="00245A14" w:rsidP="00245A14">
            <w:pPr>
              <w:ind w:left="163" w:right="-108" w:hanging="17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4C0F">
              <w:rPr>
                <w:rFonts w:asciiTheme="minorBidi" w:hAnsiTheme="minorBidi" w:cstheme="minorBidi"/>
                <w:sz w:val="28"/>
                <w:szCs w:val="28"/>
                <w:cs/>
              </w:rPr>
              <w:t>ผล</w:t>
            </w:r>
            <w:r w:rsidRPr="00D84C0F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ต่างจากการเปลี่ยนแปลงอัตราแลกเปลี่ยนเงินตราต่างประเทศ</w:t>
            </w:r>
          </w:p>
        </w:tc>
        <w:tc>
          <w:tcPr>
            <w:tcW w:w="149" w:type="pct"/>
          </w:tcPr>
          <w:p w14:paraId="6768D353" w14:textId="77777777" w:rsidR="00245A14" w:rsidRPr="00BD0668" w:rsidRDefault="00245A14" w:rsidP="00245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3B7FFFD4" w14:textId="38CB1D79" w:rsidR="00245A14" w:rsidRPr="008438D1" w:rsidRDefault="008464A5" w:rsidP="00245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8464A5">
              <w:rPr>
                <w:rFonts w:asciiTheme="minorBidi" w:hAnsiTheme="minorBidi" w:cstheme="minorBidi"/>
                <w:sz w:val="28"/>
                <w:szCs w:val="28"/>
              </w:rPr>
              <w:t>2,822</w:t>
            </w:r>
          </w:p>
        </w:tc>
        <w:tc>
          <w:tcPr>
            <w:tcW w:w="149" w:type="pct"/>
          </w:tcPr>
          <w:p w14:paraId="38863857" w14:textId="77777777" w:rsidR="00245A14" w:rsidRPr="00BD0668" w:rsidRDefault="00245A14" w:rsidP="00245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102C30A8" w14:textId="56205191" w:rsidR="00245A14" w:rsidRPr="001573AB" w:rsidRDefault="006C555D" w:rsidP="00BC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6C555D">
              <w:rPr>
                <w:rFonts w:asciiTheme="minorBidi" w:hAnsiTheme="minorBidi" w:cstheme="minorBidi"/>
                <w:sz w:val="28"/>
                <w:szCs w:val="28"/>
              </w:rPr>
              <w:t>1,568</w:t>
            </w:r>
          </w:p>
        </w:tc>
      </w:tr>
      <w:tr w:rsidR="00245A14" w:rsidRPr="00337A57" w14:paraId="0581724A" w14:textId="77777777" w:rsidTr="00B56E5F">
        <w:tc>
          <w:tcPr>
            <w:tcW w:w="3308" w:type="pct"/>
            <w:vAlign w:val="center"/>
          </w:tcPr>
          <w:p w14:paraId="4E443A5E" w14:textId="24D068DA" w:rsidR="00245A14" w:rsidRPr="00337A57" w:rsidRDefault="00245A14" w:rsidP="00245A14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9" w:type="pct"/>
          </w:tcPr>
          <w:p w14:paraId="2A7FFCE5" w14:textId="77777777" w:rsidR="00245A14" w:rsidRPr="00337A57" w:rsidRDefault="00245A14" w:rsidP="00245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5A161" w14:textId="3DB0A288" w:rsidR="00245A14" w:rsidRPr="004A0814" w:rsidRDefault="008464A5" w:rsidP="00245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46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59,472</w:t>
            </w:r>
          </w:p>
        </w:tc>
        <w:tc>
          <w:tcPr>
            <w:tcW w:w="149" w:type="pct"/>
          </w:tcPr>
          <w:p w14:paraId="57DCC4F4" w14:textId="77777777" w:rsidR="00245A14" w:rsidRPr="00337A57" w:rsidRDefault="00245A14" w:rsidP="00245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C9FC1" w14:textId="3E792112" w:rsidR="00245A14" w:rsidRPr="006C40DC" w:rsidRDefault="006C555D" w:rsidP="00245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6C555D">
              <w:rPr>
                <w:rFonts w:ascii="Cordia New" w:hAnsi="Cordia New"/>
                <w:b/>
                <w:bCs/>
                <w:sz w:val="28"/>
                <w:szCs w:val="28"/>
              </w:rPr>
              <w:t>224,568</w:t>
            </w:r>
          </w:p>
        </w:tc>
      </w:tr>
    </w:tbl>
    <w:p w14:paraId="38BD76B6" w14:textId="77777777" w:rsidR="00AC48E9" w:rsidRDefault="00AC48E9" w:rsidP="00AC48E9">
      <w:pPr>
        <w:rPr>
          <w:rFonts w:cstheme="minorBidi"/>
          <w:lang w:val="th-TH"/>
        </w:rPr>
      </w:pPr>
    </w:p>
    <w:p w14:paraId="41755D4F" w14:textId="4AE7BF9D" w:rsidR="00FC2073" w:rsidRPr="00AC48E9" w:rsidRDefault="00FC2073" w:rsidP="00C028AE">
      <w:pPr>
        <w:spacing w:line="240" w:lineRule="auto"/>
        <w:ind w:left="540" w:right="45"/>
        <w:jc w:val="thaiDistribute"/>
        <w:rPr>
          <w:rFonts w:asciiTheme="minorBidi" w:hAnsiTheme="minorBidi" w:cstheme="minorBidi"/>
          <w:sz w:val="28"/>
          <w:szCs w:val="28"/>
        </w:rPr>
      </w:pPr>
      <w:r w:rsidRPr="008438D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8438D1">
        <w:rPr>
          <w:rFonts w:asciiTheme="minorBidi" w:hAnsiTheme="minorBidi" w:cstheme="minorBidi"/>
          <w:sz w:val="28"/>
          <w:szCs w:val="28"/>
        </w:rPr>
        <w:t>3</w:t>
      </w:r>
      <w:r w:rsidR="00414494">
        <w:rPr>
          <w:rFonts w:asciiTheme="minorBidi" w:hAnsiTheme="minorBidi" w:cstheme="minorBidi"/>
          <w:sz w:val="28"/>
          <w:szCs w:val="28"/>
        </w:rPr>
        <w:t>1</w:t>
      </w:r>
      <w:r w:rsidRPr="008438D1">
        <w:rPr>
          <w:rFonts w:asciiTheme="minorBidi" w:hAnsiTheme="minorBidi" w:cstheme="minorBidi"/>
          <w:sz w:val="28"/>
          <w:szCs w:val="28"/>
        </w:rPr>
        <w:t xml:space="preserve"> </w:t>
      </w:r>
      <w:r w:rsidR="00414494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8438D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438D1">
        <w:rPr>
          <w:rFonts w:asciiTheme="minorBidi" w:hAnsiTheme="minorBidi" w:cstheme="minorBidi"/>
          <w:sz w:val="28"/>
          <w:szCs w:val="28"/>
        </w:rPr>
        <w:t>256</w:t>
      </w:r>
      <w:r w:rsidR="00414494">
        <w:rPr>
          <w:rFonts w:asciiTheme="minorBidi" w:hAnsiTheme="minorBidi" w:cstheme="minorBidi"/>
          <w:sz w:val="28"/>
          <w:szCs w:val="28"/>
        </w:rPr>
        <w:t>9</w:t>
      </w:r>
      <w:r w:rsidRPr="008438D1">
        <w:rPr>
          <w:rFonts w:asciiTheme="minorBidi" w:hAnsiTheme="minorBidi" w:cstheme="minorBidi"/>
          <w:sz w:val="28"/>
          <w:szCs w:val="28"/>
        </w:rPr>
        <w:t xml:space="preserve"> </w:t>
      </w:r>
      <w:r w:rsidRPr="00056A0A">
        <w:rPr>
          <w:rFonts w:asciiTheme="minorBidi" w:hAnsiTheme="minorBidi" w:cstheme="minorBidi"/>
          <w:sz w:val="28"/>
          <w:szCs w:val="28"/>
          <w:cs/>
        </w:rPr>
        <w:t xml:space="preserve">บริษัทย่อยแห่งหนึ่งมียอดคงเหลือเงินกู้ยืมระยะสั้นจากสถาบันการเงินแห่งหนึ่งจำนวน </w:t>
      </w:r>
      <w:r w:rsidR="00C028AE">
        <w:rPr>
          <w:rFonts w:asciiTheme="minorBidi" w:hAnsiTheme="minorBidi" w:cstheme="minorBidi"/>
          <w:sz w:val="28"/>
          <w:szCs w:val="28"/>
        </w:rPr>
        <w:br/>
      </w:r>
      <w:r w:rsidR="003A27BA" w:rsidRPr="00B56E5F">
        <w:rPr>
          <w:rFonts w:asciiTheme="minorBidi" w:hAnsiTheme="minorBidi" w:cstheme="minorBidi"/>
          <w:sz w:val="28"/>
          <w:szCs w:val="28"/>
        </w:rPr>
        <w:t>12</w:t>
      </w:r>
      <w:r w:rsidR="004A4A6D" w:rsidRPr="00B56E5F">
        <w:rPr>
          <w:rFonts w:asciiTheme="minorBidi" w:hAnsiTheme="minorBidi" w:cstheme="minorBidi"/>
          <w:sz w:val="28"/>
          <w:szCs w:val="28"/>
        </w:rPr>
        <w:t>.</w:t>
      </w:r>
      <w:r w:rsidR="003A27BA" w:rsidRPr="00B56E5F">
        <w:rPr>
          <w:rFonts w:asciiTheme="minorBidi" w:hAnsiTheme="minorBidi" w:cstheme="minorBidi"/>
          <w:sz w:val="28"/>
          <w:szCs w:val="28"/>
        </w:rPr>
        <w:t>40</w:t>
      </w:r>
      <w:r w:rsidRPr="00B56E5F">
        <w:rPr>
          <w:rFonts w:asciiTheme="minorBidi" w:hAnsiTheme="minorBidi" w:cstheme="minorBidi"/>
          <w:sz w:val="28"/>
          <w:szCs w:val="28"/>
        </w:rPr>
        <w:t xml:space="preserve"> </w:t>
      </w:r>
      <w:r w:rsidRPr="00B56E5F">
        <w:rPr>
          <w:rFonts w:asciiTheme="minorBidi" w:hAnsiTheme="minorBidi" w:cstheme="minorBidi"/>
          <w:sz w:val="28"/>
          <w:szCs w:val="28"/>
          <w:cs/>
        </w:rPr>
        <w:t xml:space="preserve">ล้านหยวนหรือเทียบเท่ากับ </w:t>
      </w:r>
      <w:r w:rsidR="003A27BA" w:rsidRPr="00B56E5F">
        <w:rPr>
          <w:rFonts w:asciiTheme="minorBidi" w:hAnsiTheme="minorBidi" w:cstheme="minorBidi"/>
          <w:sz w:val="28"/>
          <w:szCs w:val="28"/>
        </w:rPr>
        <w:t>59.</w:t>
      </w:r>
      <w:r w:rsidR="00AF1F92" w:rsidRPr="00B56E5F">
        <w:rPr>
          <w:rFonts w:asciiTheme="minorBidi" w:hAnsiTheme="minorBidi" w:cstheme="minorBidi"/>
          <w:sz w:val="28"/>
          <w:szCs w:val="28"/>
        </w:rPr>
        <w:t>47</w:t>
      </w:r>
      <w:r w:rsidRPr="00B56E5F">
        <w:rPr>
          <w:rFonts w:asciiTheme="minorBidi" w:hAnsiTheme="minorBidi" w:cstheme="minorBidi"/>
          <w:sz w:val="28"/>
          <w:szCs w:val="28"/>
        </w:rPr>
        <w:t xml:space="preserve"> </w:t>
      </w:r>
      <w:r w:rsidRPr="00B56E5F">
        <w:rPr>
          <w:rFonts w:asciiTheme="minorBidi" w:hAnsiTheme="minorBidi" w:cstheme="minorBidi"/>
          <w:sz w:val="28"/>
          <w:szCs w:val="28"/>
          <w:cs/>
        </w:rPr>
        <w:t xml:space="preserve">ล้านบาท โดยมีอัตราดอกเบี้ยร้อยละ </w:t>
      </w:r>
      <w:r w:rsidRPr="00B56E5F">
        <w:rPr>
          <w:rFonts w:asciiTheme="minorBidi" w:hAnsiTheme="minorBidi" w:cstheme="minorBidi"/>
          <w:sz w:val="28"/>
          <w:szCs w:val="28"/>
        </w:rPr>
        <w:t>3.</w:t>
      </w:r>
      <w:r w:rsidR="00AF1F92" w:rsidRPr="00B56E5F">
        <w:rPr>
          <w:rFonts w:asciiTheme="minorBidi" w:hAnsiTheme="minorBidi" w:cstheme="minorBidi"/>
          <w:sz w:val="28"/>
          <w:szCs w:val="28"/>
        </w:rPr>
        <w:t>3</w:t>
      </w:r>
      <w:r w:rsidRPr="00B56E5F">
        <w:rPr>
          <w:rFonts w:asciiTheme="minorBidi" w:hAnsiTheme="minorBidi" w:cstheme="minorBidi"/>
          <w:sz w:val="28"/>
          <w:szCs w:val="28"/>
        </w:rPr>
        <w:t xml:space="preserve">0 </w:t>
      </w:r>
      <w:r w:rsidRPr="00B56E5F">
        <w:rPr>
          <w:rFonts w:asciiTheme="minorBidi" w:hAnsiTheme="minorBidi" w:cstheme="minorBidi"/>
          <w:sz w:val="28"/>
          <w:szCs w:val="28"/>
          <w:cs/>
        </w:rPr>
        <w:t xml:space="preserve">ถึงร้อยละ </w:t>
      </w:r>
      <w:r w:rsidRPr="00B56E5F">
        <w:rPr>
          <w:rFonts w:asciiTheme="minorBidi" w:hAnsiTheme="minorBidi" w:cstheme="minorBidi"/>
          <w:sz w:val="28"/>
          <w:szCs w:val="28"/>
        </w:rPr>
        <w:t>3.</w:t>
      </w:r>
      <w:r w:rsidR="00AF1F92" w:rsidRPr="00B56E5F">
        <w:rPr>
          <w:rFonts w:asciiTheme="minorBidi" w:hAnsiTheme="minorBidi" w:cstheme="minorBidi"/>
          <w:sz w:val="28"/>
          <w:szCs w:val="28"/>
        </w:rPr>
        <w:t>6</w:t>
      </w:r>
      <w:r w:rsidRPr="00B56E5F">
        <w:rPr>
          <w:rFonts w:asciiTheme="minorBidi" w:hAnsiTheme="minorBidi" w:cstheme="minorBidi"/>
          <w:sz w:val="28"/>
          <w:szCs w:val="28"/>
        </w:rPr>
        <w:t xml:space="preserve">0 </w:t>
      </w:r>
      <w:r w:rsidRPr="00B56E5F">
        <w:rPr>
          <w:rFonts w:asciiTheme="minorBidi" w:hAnsiTheme="minorBidi" w:cstheme="minorBidi"/>
          <w:sz w:val="28"/>
          <w:szCs w:val="28"/>
          <w:cs/>
        </w:rPr>
        <w:t>ต่อปีและ</w:t>
      </w:r>
      <w:r w:rsidR="00C028AE" w:rsidRPr="00B56E5F">
        <w:rPr>
          <w:rFonts w:asciiTheme="minorBidi" w:hAnsiTheme="minorBidi" w:cstheme="minorBidi"/>
          <w:sz w:val="28"/>
          <w:szCs w:val="28"/>
        </w:rPr>
        <w:br/>
      </w:r>
      <w:r w:rsidRPr="00B56E5F">
        <w:rPr>
          <w:rFonts w:asciiTheme="minorBidi" w:hAnsiTheme="minorBidi" w:cstheme="minorBidi"/>
          <w:sz w:val="28"/>
          <w:szCs w:val="28"/>
          <w:cs/>
        </w:rPr>
        <w:t>จะถึงกำหนดชำระภายในเดือน</w:t>
      </w:r>
      <w:r w:rsidR="00BC15CB" w:rsidRPr="00B56E5F">
        <w:rPr>
          <w:rFonts w:asciiTheme="minorBidi" w:hAnsiTheme="minorBidi" w:cstheme="minorBidi"/>
          <w:sz w:val="28"/>
          <w:szCs w:val="28"/>
          <w:cs/>
        </w:rPr>
        <w:t>มีนาคม</w:t>
      </w:r>
      <w:r w:rsidRPr="00B56E5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56E5F">
        <w:rPr>
          <w:rFonts w:asciiTheme="minorBidi" w:hAnsiTheme="minorBidi" w:cstheme="minorBidi"/>
          <w:sz w:val="28"/>
          <w:szCs w:val="28"/>
        </w:rPr>
        <w:t>25</w:t>
      </w:r>
      <w:r w:rsidR="00BC15CB">
        <w:rPr>
          <w:rFonts w:asciiTheme="minorBidi" w:hAnsiTheme="minorBidi" w:cstheme="minorBidi"/>
          <w:sz w:val="28"/>
          <w:szCs w:val="28"/>
        </w:rPr>
        <w:t>70</w:t>
      </w:r>
      <w:r w:rsidRPr="00056A0A">
        <w:rPr>
          <w:rFonts w:asciiTheme="minorBidi" w:hAnsiTheme="minorBidi" w:cstheme="minorBidi"/>
          <w:sz w:val="28"/>
          <w:szCs w:val="28"/>
        </w:rPr>
        <w:t xml:space="preserve"> </w:t>
      </w:r>
      <w:r w:rsidRPr="00056A0A">
        <w:rPr>
          <w:rFonts w:asciiTheme="minorBidi" w:hAnsiTheme="minorBidi" w:cstheme="minorBidi"/>
          <w:sz w:val="28"/>
          <w:szCs w:val="28"/>
          <w:cs/>
        </w:rPr>
        <w:t>เงินกู้ยืมดังกล่าวค้ำประกันโดยสินทรัพย์สิทธิการใช้ของบริษัทย่อย</w:t>
      </w:r>
    </w:p>
    <w:p w14:paraId="44BA3A28" w14:textId="77777777" w:rsidR="00084B6E" w:rsidRPr="00AC48E9" w:rsidRDefault="00084B6E" w:rsidP="00AC48E9">
      <w:pPr>
        <w:rPr>
          <w:rFonts w:cstheme="minorBidi"/>
          <w:lang w:val="th-TH"/>
        </w:rPr>
      </w:pPr>
    </w:p>
    <w:p w14:paraId="40742402" w14:textId="2DC8EBC6" w:rsidR="009E3CFD" w:rsidRPr="00C43471" w:rsidRDefault="009E3CFD" w:rsidP="00303B4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C43471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เงินกู้ยืม</w:t>
      </w:r>
      <w:r w:rsidRPr="00C43471">
        <w:rPr>
          <w:rFonts w:asciiTheme="minorBidi" w:eastAsia="Cordia New" w:hAnsiTheme="minorBidi" w:cstheme="minorBidi"/>
          <w:color w:val="000000"/>
          <w:sz w:val="28"/>
          <w:szCs w:val="28"/>
          <w:u w:val="none"/>
          <w:cs/>
          <w:lang w:val="th-TH"/>
        </w:rPr>
        <w:t>ระยะ</w:t>
      </w:r>
      <w:r w:rsidR="00AC48E9">
        <w:rPr>
          <w:rFonts w:asciiTheme="minorBidi" w:eastAsia="Cordia New" w:hAnsiTheme="minorBidi" w:cstheme="minorBidi" w:hint="cs"/>
          <w:color w:val="000000"/>
          <w:sz w:val="28"/>
          <w:szCs w:val="28"/>
          <w:u w:val="none"/>
          <w:cs/>
          <w:lang w:val="th-TH"/>
        </w:rPr>
        <w:t>ยาว</w:t>
      </w:r>
    </w:p>
    <w:tbl>
      <w:tblPr>
        <w:tblW w:w="906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6000"/>
        <w:gridCol w:w="270"/>
        <w:gridCol w:w="1260"/>
        <w:gridCol w:w="270"/>
        <w:gridCol w:w="1260"/>
      </w:tblGrid>
      <w:tr w:rsidR="004509AE" w:rsidRPr="00EB0C5D" w14:paraId="284BF654" w14:textId="77777777" w:rsidTr="00EB0C5D">
        <w:trPr>
          <w:trHeight w:val="399"/>
        </w:trPr>
        <w:tc>
          <w:tcPr>
            <w:tcW w:w="6000" w:type="dxa"/>
            <w:vAlign w:val="bottom"/>
          </w:tcPr>
          <w:p w14:paraId="1BAEF10A" w14:textId="77777777" w:rsidR="004509AE" w:rsidRPr="00337A57" w:rsidRDefault="004509AE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61DD42" w14:textId="77777777" w:rsidR="004509AE" w:rsidRPr="00337A57" w:rsidRDefault="004509AE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4271F189" w14:textId="77777777" w:rsidR="004509AE" w:rsidRPr="00EB0C5D" w:rsidRDefault="004509AE" w:rsidP="00F76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B0C5D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760901" w:rsidRPr="00EB0C5D" w14:paraId="07C7CF6F" w14:textId="77777777">
        <w:trPr>
          <w:trHeight w:val="385"/>
        </w:trPr>
        <w:tc>
          <w:tcPr>
            <w:tcW w:w="6000" w:type="dxa"/>
            <w:vAlign w:val="bottom"/>
          </w:tcPr>
          <w:p w14:paraId="0535BB07" w14:textId="77777777" w:rsidR="00760901" w:rsidRPr="00EB0C5D" w:rsidRDefault="00760901" w:rsidP="0076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954AC18" w14:textId="77777777" w:rsidR="00760901" w:rsidRPr="00EB0C5D" w:rsidRDefault="00760901" w:rsidP="0076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05B0988" w14:textId="26BB0224" w:rsidR="00760901" w:rsidRPr="00EB0C5D" w:rsidRDefault="00760901" w:rsidP="0076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7F898723" w14:textId="77777777" w:rsidR="00760901" w:rsidRPr="00EB0C5D" w:rsidRDefault="00760901" w:rsidP="0076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1236A9" w14:textId="77777777" w:rsidR="00760901" w:rsidRPr="00EB0C5D" w:rsidRDefault="00760901" w:rsidP="0076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C5D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EB0C5D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60901" w:rsidRPr="00EB0C5D" w14:paraId="162CA9E8" w14:textId="77777777" w:rsidTr="00EB0C5D">
        <w:trPr>
          <w:trHeight w:val="385"/>
        </w:trPr>
        <w:tc>
          <w:tcPr>
            <w:tcW w:w="6000" w:type="dxa"/>
            <w:vAlign w:val="bottom"/>
          </w:tcPr>
          <w:p w14:paraId="176D873B" w14:textId="77777777" w:rsidR="00760901" w:rsidRPr="00EB0C5D" w:rsidRDefault="00760901" w:rsidP="0076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E994DC" w14:textId="77777777" w:rsidR="00760901" w:rsidRPr="00EB0C5D" w:rsidRDefault="00760901" w:rsidP="0076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009F21" w14:textId="1A3CA49C" w:rsidR="00760901" w:rsidRPr="00EB0C5D" w:rsidRDefault="00760901" w:rsidP="007609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B0C5D">
              <w:rPr>
                <w:rFonts w:asciiTheme="minorBidi" w:eastAsia="MS Mincho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eastAsia="MS Mincho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75E57B58" w14:textId="77777777" w:rsidR="00760901" w:rsidRPr="00EB0C5D" w:rsidRDefault="00760901" w:rsidP="007609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B9CE4F" w14:textId="1E3ECE66" w:rsidR="00760901" w:rsidRPr="00EB0C5D" w:rsidRDefault="00760901" w:rsidP="007609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B0C5D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8</w:t>
            </w:r>
          </w:p>
        </w:tc>
      </w:tr>
      <w:tr w:rsidR="00451CCA" w:rsidRPr="00EB0C5D" w14:paraId="66E911BB" w14:textId="77777777" w:rsidTr="00EB0C5D">
        <w:trPr>
          <w:trHeight w:val="399"/>
        </w:trPr>
        <w:tc>
          <w:tcPr>
            <w:tcW w:w="6000" w:type="dxa"/>
            <w:vAlign w:val="bottom"/>
          </w:tcPr>
          <w:p w14:paraId="4A7EF0D6" w14:textId="77777777" w:rsidR="00451CCA" w:rsidRPr="00EB0C5D" w:rsidRDefault="00451CCA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EA2D7E" w14:textId="77777777" w:rsidR="00451CCA" w:rsidRPr="00EB0C5D" w:rsidRDefault="00451CCA" w:rsidP="00451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6CDFF5E4" w14:textId="77777777" w:rsidR="00451CCA" w:rsidRPr="00EB0C5D" w:rsidRDefault="00451CCA" w:rsidP="00451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B0C5D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4651" w:rsidRPr="00EB0C5D" w14:paraId="461BDDFF" w14:textId="77777777" w:rsidTr="00B56E5F">
        <w:trPr>
          <w:trHeight w:val="399"/>
        </w:trPr>
        <w:tc>
          <w:tcPr>
            <w:tcW w:w="6000" w:type="dxa"/>
          </w:tcPr>
          <w:p w14:paraId="165A250D" w14:textId="77777777" w:rsidR="00554651" w:rsidRPr="00EB0C5D" w:rsidRDefault="00554651" w:rsidP="00554651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C5D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vAlign w:val="bottom"/>
          </w:tcPr>
          <w:p w14:paraId="1B4C2FB4" w14:textId="77777777" w:rsidR="00554651" w:rsidRPr="00EB0C5D" w:rsidRDefault="00554651" w:rsidP="00554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CEC6E9" w14:textId="1AAB2B2F" w:rsidR="00554651" w:rsidRPr="00F342A4" w:rsidRDefault="00BC15CB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BC15CB">
              <w:rPr>
                <w:rFonts w:asciiTheme="minorBidi" w:hAnsiTheme="minorBidi" w:cstheme="minorBidi"/>
                <w:sz w:val="28"/>
                <w:szCs w:val="28"/>
              </w:rPr>
              <w:t>218,880</w:t>
            </w:r>
          </w:p>
        </w:tc>
        <w:tc>
          <w:tcPr>
            <w:tcW w:w="270" w:type="dxa"/>
          </w:tcPr>
          <w:p w14:paraId="1BB1AD2B" w14:textId="77777777" w:rsidR="00554651" w:rsidRPr="00EB0C5D" w:rsidRDefault="00554651" w:rsidP="00554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4CF9E8" w14:textId="2DF84133" w:rsidR="00554651" w:rsidRPr="00EB0C5D" w:rsidRDefault="00554651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="Cordia New"/>
                <w:sz w:val="28"/>
                <w:szCs w:val="28"/>
              </w:rPr>
              <w:t>221,61</w:t>
            </w:r>
            <w:r w:rsidR="006B47AF">
              <w:rPr>
                <w:rFonts w:asciiTheme="minorBidi" w:hAnsiTheme="minorBidi" w:cs="Cordia New"/>
                <w:sz w:val="28"/>
                <w:szCs w:val="28"/>
              </w:rPr>
              <w:t>0</w:t>
            </w:r>
          </w:p>
        </w:tc>
      </w:tr>
      <w:tr w:rsidR="00554651" w:rsidRPr="00EB0C5D" w14:paraId="16BCE8C4" w14:textId="77777777" w:rsidTr="00B56E5F">
        <w:trPr>
          <w:trHeight w:val="399"/>
        </w:trPr>
        <w:tc>
          <w:tcPr>
            <w:tcW w:w="6000" w:type="dxa"/>
          </w:tcPr>
          <w:p w14:paraId="362059A0" w14:textId="77777777" w:rsidR="00554651" w:rsidRPr="00EB0C5D" w:rsidRDefault="00554651" w:rsidP="00554651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C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B0C5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B0C5D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0" w:type="dxa"/>
          </w:tcPr>
          <w:p w14:paraId="121B2EBD" w14:textId="77777777" w:rsidR="00554651" w:rsidRPr="00EB0C5D" w:rsidRDefault="00554651" w:rsidP="00554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DCB372" w14:textId="5D5BA5AF" w:rsidR="00554651" w:rsidRPr="00F342A4" w:rsidRDefault="00BC15CB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BC15CB">
              <w:rPr>
                <w:rFonts w:asciiTheme="minorBidi" w:hAnsiTheme="minorBidi" w:cstheme="minorBidi"/>
                <w:sz w:val="28"/>
                <w:szCs w:val="28"/>
              </w:rPr>
              <w:t>(25,015)</w:t>
            </w:r>
          </w:p>
        </w:tc>
        <w:tc>
          <w:tcPr>
            <w:tcW w:w="270" w:type="dxa"/>
          </w:tcPr>
          <w:p w14:paraId="28DCEB64" w14:textId="77777777" w:rsidR="00554651" w:rsidRPr="00EB0C5D" w:rsidRDefault="00554651" w:rsidP="00554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E3F200A" w14:textId="1BD2FEF5" w:rsidR="00554651" w:rsidRPr="00EB0C5D" w:rsidRDefault="00554651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Pr="000A50BB">
              <w:rPr>
                <w:rFonts w:asciiTheme="minorBidi" w:hAnsiTheme="minorBidi" w:cstheme="minorBidi"/>
                <w:sz w:val="28"/>
                <w:szCs w:val="28"/>
              </w:rPr>
              <w:t>24,623</w:t>
            </w:r>
            <w:r w:rsidRPr="000A50BB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</w:tr>
      <w:tr w:rsidR="00554651" w:rsidRPr="00337A57" w14:paraId="3FC3529E" w14:textId="77777777" w:rsidTr="00B56E5F">
        <w:trPr>
          <w:trHeight w:val="399"/>
        </w:trPr>
        <w:tc>
          <w:tcPr>
            <w:tcW w:w="6000" w:type="dxa"/>
            <w:vAlign w:val="bottom"/>
          </w:tcPr>
          <w:p w14:paraId="683A6577" w14:textId="77777777" w:rsidR="00554651" w:rsidRPr="00EB0C5D" w:rsidRDefault="00554651" w:rsidP="00554651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B0C5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270" w:type="dxa"/>
            <w:vAlign w:val="bottom"/>
          </w:tcPr>
          <w:p w14:paraId="23538443" w14:textId="77777777" w:rsidR="00554651" w:rsidRPr="00EB0C5D" w:rsidRDefault="00554651" w:rsidP="00554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5C5BF" w14:textId="470A5B1B" w:rsidR="00554651" w:rsidRPr="00F342A4" w:rsidRDefault="00BC15CB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C15C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193,865</w:t>
            </w:r>
          </w:p>
        </w:tc>
        <w:tc>
          <w:tcPr>
            <w:tcW w:w="270" w:type="dxa"/>
            <w:vAlign w:val="bottom"/>
          </w:tcPr>
          <w:p w14:paraId="36800E33" w14:textId="77777777" w:rsidR="00554651" w:rsidRPr="00EB0C5D" w:rsidRDefault="00554651" w:rsidP="00554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D7DE3" w14:textId="5987E992" w:rsidR="00554651" w:rsidRPr="0052248B" w:rsidRDefault="00554651" w:rsidP="00522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2248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196,98</w:t>
            </w:r>
            <w:r w:rsidR="006B47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</w:tr>
    </w:tbl>
    <w:p w14:paraId="67C2E68C" w14:textId="77777777" w:rsidR="00B55D3A" w:rsidRPr="00033A03" w:rsidRDefault="00B55D3A" w:rsidP="00033A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762ACA9A" w14:textId="77777777" w:rsidR="00C85691" w:rsidRDefault="00C8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6"/>
          <w:sz w:val="28"/>
          <w:szCs w:val="28"/>
          <w:cs/>
        </w:rPr>
      </w:pPr>
      <w:r>
        <w:rPr>
          <w:rFonts w:asciiTheme="minorBidi" w:hAnsiTheme="minorBidi" w:cstheme="minorBidi"/>
          <w:spacing w:val="-6"/>
          <w:sz w:val="28"/>
          <w:szCs w:val="28"/>
          <w:cs/>
        </w:rPr>
        <w:br w:type="page"/>
      </w:r>
    </w:p>
    <w:p w14:paraId="28CD1090" w14:textId="150AACFE" w:rsidR="0011344A" w:rsidRPr="00A907B0" w:rsidRDefault="0011344A" w:rsidP="00A907B0">
      <w:pPr>
        <w:pStyle w:val="ListParagraph"/>
        <w:spacing w:after="120" w:line="240" w:lineRule="auto"/>
        <w:ind w:left="547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A907B0">
        <w:rPr>
          <w:rFonts w:asciiTheme="minorBidi" w:hAnsiTheme="minorBidi" w:cstheme="minorBidi"/>
          <w:spacing w:val="-6"/>
          <w:sz w:val="28"/>
          <w:szCs w:val="28"/>
          <w:cs/>
        </w:rPr>
        <w:t>รายการเคลื่อนไหวของเงินกู้ยืมระยะยาวจากสถาบันการเงินสำหรับงวด</w:t>
      </w:r>
      <w:r w:rsidR="00820267">
        <w:rPr>
          <w:rFonts w:asciiTheme="minorBidi" w:hAnsiTheme="minorBidi" w:cstheme="minorBidi" w:hint="cs"/>
          <w:spacing w:val="-6"/>
          <w:sz w:val="28"/>
          <w:szCs w:val="28"/>
          <w:cs/>
        </w:rPr>
        <w:t>สาม</w:t>
      </w:r>
      <w:r w:rsidRPr="00A907B0">
        <w:rPr>
          <w:rFonts w:asciiTheme="minorBidi" w:hAnsiTheme="minorBidi" w:cstheme="minorBidi"/>
          <w:spacing w:val="-6"/>
          <w:sz w:val="28"/>
          <w:szCs w:val="28"/>
          <w:cs/>
        </w:rPr>
        <w:t xml:space="preserve">เดือนสิ้นสุดวันที่ </w:t>
      </w:r>
      <w:r w:rsidRPr="00A907B0">
        <w:rPr>
          <w:rFonts w:asciiTheme="minorBidi" w:hAnsiTheme="minorBidi" w:cstheme="minorBidi"/>
          <w:spacing w:val="-6"/>
          <w:sz w:val="28"/>
          <w:szCs w:val="28"/>
        </w:rPr>
        <w:t>3</w:t>
      </w:r>
      <w:r w:rsidR="00554651">
        <w:rPr>
          <w:rFonts w:asciiTheme="minorBidi" w:hAnsiTheme="minorBidi" w:cstheme="minorBidi"/>
          <w:spacing w:val="-6"/>
          <w:sz w:val="28"/>
          <w:szCs w:val="28"/>
        </w:rPr>
        <w:t>1</w:t>
      </w:r>
      <w:r w:rsidRPr="00A907B0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554651">
        <w:rPr>
          <w:rFonts w:asciiTheme="minorBidi" w:hAnsiTheme="minorBidi" w:cstheme="minorBidi" w:hint="cs"/>
          <w:spacing w:val="-6"/>
          <w:sz w:val="28"/>
          <w:szCs w:val="28"/>
          <w:cs/>
        </w:rPr>
        <w:t>มีนาคม</w:t>
      </w:r>
      <w:r w:rsidRPr="00A907B0">
        <w:rPr>
          <w:rFonts w:asciiTheme="minorBidi" w:hAnsiTheme="minorBidi" w:cstheme="minorBidi"/>
          <w:spacing w:val="-6"/>
          <w:sz w:val="28"/>
          <w:szCs w:val="28"/>
          <w:cs/>
        </w:rPr>
        <w:t xml:space="preserve"> </w:t>
      </w:r>
      <w:r w:rsidRPr="00A907B0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554651">
        <w:rPr>
          <w:rFonts w:asciiTheme="minorBidi" w:hAnsiTheme="minorBidi" w:cstheme="minorBidi"/>
          <w:spacing w:val="-6"/>
          <w:sz w:val="28"/>
          <w:szCs w:val="28"/>
        </w:rPr>
        <w:t>9</w:t>
      </w:r>
      <w:r w:rsidRPr="00A907B0">
        <w:rPr>
          <w:rFonts w:asciiTheme="minorBidi" w:hAnsiTheme="minorBidi" w:cstheme="minorBidi"/>
          <w:spacing w:val="-6"/>
          <w:sz w:val="28"/>
          <w:szCs w:val="28"/>
          <w:cs/>
        </w:rPr>
        <w:t xml:space="preserve"> และ </w:t>
      </w:r>
      <w:r w:rsidRPr="00A907B0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554651">
        <w:rPr>
          <w:rFonts w:asciiTheme="minorBidi" w:hAnsiTheme="minorBidi" w:cstheme="minorBidi"/>
          <w:spacing w:val="-6"/>
          <w:sz w:val="28"/>
          <w:szCs w:val="28"/>
        </w:rPr>
        <w:t>8</w:t>
      </w:r>
      <w:r w:rsidRPr="00A907B0">
        <w:rPr>
          <w:rFonts w:asciiTheme="minorBidi" w:hAnsiTheme="minorBidi" w:cstheme="minorBidi"/>
          <w:spacing w:val="-6"/>
          <w:sz w:val="28"/>
          <w:szCs w:val="28"/>
          <w:cs/>
        </w:rPr>
        <w:t xml:space="preserve"> มีดังนี้</w:t>
      </w:r>
    </w:p>
    <w:tbl>
      <w:tblPr>
        <w:tblW w:w="904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5985"/>
        <w:gridCol w:w="270"/>
        <w:gridCol w:w="1259"/>
        <w:gridCol w:w="270"/>
        <w:gridCol w:w="1261"/>
      </w:tblGrid>
      <w:tr w:rsidR="00A907B0" w:rsidRPr="00A907B0" w14:paraId="15805185" w14:textId="77777777" w:rsidTr="00A907B0">
        <w:trPr>
          <w:tblHeader/>
        </w:trPr>
        <w:tc>
          <w:tcPr>
            <w:tcW w:w="3308" w:type="pct"/>
          </w:tcPr>
          <w:p w14:paraId="5E0131A3" w14:textId="77777777" w:rsidR="00A907B0" w:rsidRPr="00A907B0" w:rsidRDefault="00A907B0" w:rsidP="00A9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6EDA256F" w14:textId="77777777" w:rsidR="00A907B0" w:rsidRPr="00A907B0" w:rsidRDefault="00A907B0" w:rsidP="00A9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42" w:type="pct"/>
            <w:gridSpan w:val="3"/>
          </w:tcPr>
          <w:p w14:paraId="41DB10C1" w14:textId="77777777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907B0" w:rsidRPr="00A907B0" w14:paraId="3C68247F" w14:textId="77777777" w:rsidTr="00A907B0">
        <w:trPr>
          <w:tblHeader/>
        </w:trPr>
        <w:tc>
          <w:tcPr>
            <w:tcW w:w="3308" w:type="pct"/>
          </w:tcPr>
          <w:p w14:paraId="76C410AA" w14:textId="77777777" w:rsidR="00A907B0" w:rsidRPr="00A907B0" w:rsidRDefault="00A907B0" w:rsidP="00A9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9" w:type="pct"/>
          </w:tcPr>
          <w:p w14:paraId="5AC0302F" w14:textId="77777777" w:rsidR="00A907B0" w:rsidRPr="00A907B0" w:rsidRDefault="00A907B0" w:rsidP="00A9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96" w:type="pct"/>
          </w:tcPr>
          <w:p w14:paraId="1A05609B" w14:textId="40E839EF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54651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49" w:type="pct"/>
          </w:tcPr>
          <w:p w14:paraId="5B57D281" w14:textId="77777777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5333818B" w14:textId="21778818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54651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11344A" w:rsidRPr="00A907B0" w14:paraId="2B0C3BD3" w14:textId="77777777" w:rsidTr="00A907B0">
        <w:trPr>
          <w:tblHeader/>
        </w:trPr>
        <w:tc>
          <w:tcPr>
            <w:tcW w:w="3308" w:type="pct"/>
          </w:tcPr>
          <w:p w14:paraId="024CF442" w14:textId="77777777" w:rsidR="0011344A" w:rsidRPr="00A907B0" w:rsidRDefault="0011344A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5D432C77" w14:textId="77777777" w:rsidR="0011344A" w:rsidRPr="00A907B0" w:rsidRDefault="0011344A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42" w:type="pct"/>
            <w:gridSpan w:val="3"/>
          </w:tcPr>
          <w:p w14:paraId="750DBCAD" w14:textId="77777777" w:rsidR="0011344A" w:rsidRPr="00A907B0" w:rsidRDefault="0011344A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4651" w:rsidRPr="00A907B0" w14:paraId="73F1E565" w14:textId="77777777" w:rsidTr="00B56E5F">
        <w:tc>
          <w:tcPr>
            <w:tcW w:w="3308" w:type="pct"/>
          </w:tcPr>
          <w:p w14:paraId="0F5FD49D" w14:textId="77777777" w:rsidR="00554651" w:rsidRPr="00A907B0" w:rsidRDefault="00554651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A907B0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A907B0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9" w:type="pct"/>
          </w:tcPr>
          <w:p w14:paraId="6A6C3F08" w14:textId="77777777" w:rsidR="00554651" w:rsidRPr="00A907B0" w:rsidRDefault="00554651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55BB185B" w14:textId="6AE3A4EE" w:rsidR="00554651" w:rsidRPr="00A907B0" w:rsidRDefault="004B54C3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4B54C3">
              <w:rPr>
                <w:rFonts w:asciiTheme="minorBidi" w:hAnsiTheme="minorBidi" w:cstheme="minorBidi"/>
                <w:sz w:val="28"/>
                <w:szCs w:val="28"/>
              </w:rPr>
              <w:t>221,610</w:t>
            </w:r>
          </w:p>
        </w:tc>
        <w:tc>
          <w:tcPr>
            <w:tcW w:w="149" w:type="pct"/>
          </w:tcPr>
          <w:p w14:paraId="05A23DF8" w14:textId="77777777" w:rsidR="00554651" w:rsidRPr="00A907B0" w:rsidRDefault="00554651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3C2FFD94" w14:textId="019BB51F" w:rsidR="00554651" w:rsidRPr="009A63C4" w:rsidRDefault="00D9706F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D9706F">
              <w:rPr>
                <w:rFonts w:asciiTheme="minorBidi" w:hAnsiTheme="minorBidi" w:cstheme="minorBidi"/>
                <w:sz w:val="28"/>
                <w:szCs w:val="28"/>
              </w:rPr>
              <w:t>301,554</w:t>
            </w:r>
          </w:p>
        </w:tc>
      </w:tr>
      <w:tr w:rsidR="00554651" w:rsidRPr="007D5F3A" w14:paraId="32ECBB9C" w14:textId="77777777" w:rsidTr="00B56E5F">
        <w:tc>
          <w:tcPr>
            <w:tcW w:w="3308" w:type="pct"/>
          </w:tcPr>
          <w:p w14:paraId="2CC4B955" w14:textId="77777777" w:rsidR="00554651" w:rsidRPr="00A907B0" w:rsidRDefault="00554651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sz w:val="28"/>
                <w:szCs w:val="28"/>
                <w:cs/>
              </w:rPr>
              <w:t>จ่ายชำระคืนเงินกู้</w:t>
            </w:r>
          </w:p>
        </w:tc>
        <w:tc>
          <w:tcPr>
            <w:tcW w:w="149" w:type="pct"/>
          </w:tcPr>
          <w:p w14:paraId="1206C2BB" w14:textId="77777777" w:rsidR="00554651" w:rsidRPr="00A907B0" w:rsidRDefault="00554651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28693309" w14:textId="398E85B4" w:rsidR="00554651" w:rsidRPr="00A907B0" w:rsidRDefault="004B54C3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B54C3">
              <w:rPr>
                <w:rFonts w:asciiTheme="minorBidi" w:hAnsiTheme="minorBidi" w:cstheme="minorBidi"/>
                <w:sz w:val="28"/>
                <w:szCs w:val="28"/>
              </w:rPr>
              <w:t>(6,254)</w:t>
            </w:r>
          </w:p>
        </w:tc>
        <w:tc>
          <w:tcPr>
            <w:tcW w:w="149" w:type="pct"/>
          </w:tcPr>
          <w:p w14:paraId="66D7B576" w14:textId="77777777" w:rsidR="00554651" w:rsidRPr="00A907B0" w:rsidRDefault="00554651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7C595DDC" w14:textId="78FF980D" w:rsidR="00554651" w:rsidRPr="009A63C4" w:rsidRDefault="00D9706F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D9706F">
              <w:rPr>
                <w:rFonts w:asciiTheme="minorBidi" w:hAnsiTheme="minorBidi" w:cstheme="minorBidi"/>
                <w:sz w:val="28"/>
                <w:szCs w:val="28"/>
              </w:rPr>
              <w:t>(7,289)</w:t>
            </w:r>
          </w:p>
        </w:tc>
      </w:tr>
      <w:tr w:rsidR="00554651" w:rsidRPr="00A907B0" w14:paraId="107EC74E" w14:textId="77777777" w:rsidTr="00B56E5F">
        <w:tc>
          <w:tcPr>
            <w:tcW w:w="3308" w:type="pct"/>
          </w:tcPr>
          <w:p w14:paraId="553B76EB" w14:textId="6789FAB4" w:rsidR="00554651" w:rsidRPr="00A907B0" w:rsidRDefault="00554651" w:rsidP="00554651">
            <w:pPr>
              <w:spacing w:line="240" w:lineRule="auto"/>
              <w:ind w:left="163" w:right="-108" w:hanging="17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907B0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9" w:type="pct"/>
          </w:tcPr>
          <w:p w14:paraId="654DFE1E" w14:textId="77777777" w:rsidR="00554651" w:rsidRPr="00A907B0" w:rsidRDefault="00554651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7C1AC28D" w14:textId="0BFE5C32" w:rsidR="00554651" w:rsidRPr="00A907B0" w:rsidRDefault="004B54C3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4B54C3">
              <w:rPr>
                <w:rFonts w:asciiTheme="minorBidi" w:hAnsiTheme="minorBidi" w:cstheme="minorBidi"/>
                <w:sz w:val="28"/>
                <w:szCs w:val="28"/>
              </w:rPr>
              <w:t>3,524</w:t>
            </w:r>
          </w:p>
        </w:tc>
        <w:tc>
          <w:tcPr>
            <w:tcW w:w="149" w:type="pct"/>
          </w:tcPr>
          <w:p w14:paraId="29A68C84" w14:textId="77777777" w:rsidR="00554651" w:rsidRPr="00A907B0" w:rsidRDefault="00554651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75697001" w14:textId="66A4C617" w:rsidR="00554651" w:rsidRPr="009A63C4" w:rsidRDefault="00D9706F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D9706F">
              <w:rPr>
                <w:rFonts w:asciiTheme="minorBidi" w:hAnsiTheme="minorBidi" w:cstheme="minorBidi"/>
                <w:sz w:val="28"/>
                <w:szCs w:val="28"/>
              </w:rPr>
              <w:t>12,654</w:t>
            </w:r>
          </w:p>
        </w:tc>
      </w:tr>
      <w:tr w:rsidR="00554651" w:rsidRPr="00A907B0" w14:paraId="70B36EA2" w14:textId="77777777" w:rsidTr="00B56E5F">
        <w:tc>
          <w:tcPr>
            <w:tcW w:w="3308" w:type="pct"/>
          </w:tcPr>
          <w:p w14:paraId="3EE60BD7" w14:textId="77777777" w:rsidR="00554651" w:rsidRPr="00A907B0" w:rsidRDefault="00554651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9" w:type="pct"/>
          </w:tcPr>
          <w:p w14:paraId="1A6119DD" w14:textId="77777777" w:rsidR="00554651" w:rsidRPr="00A907B0" w:rsidRDefault="00554651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1A29F633" w14:textId="6653BB05" w:rsidR="00554651" w:rsidRPr="00A907B0" w:rsidRDefault="004B54C3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B54C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218,880</w:t>
            </w:r>
          </w:p>
        </w:tc>
        <w:tc>
          <w:tcPr>
            <w:tcW w:w="149" w:type="pct"/>
          </w:tcPr>
          <w:p w14:paraId="56D6BDDF" w14:textId="77777777" w:rsidR="00554651" w:rsidRPr="00A907B0" w:rsidRDefault="00554651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14:paraId="073EE876" w14:textId="47DEA4C5" w:rsidR="00554651" w:rsidRPr="00187F9A" w:rsidRDefault="00F35489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87F9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306,919</w:t>
            </w:r>
          </w:p>
        </w:tc>
      </w:tr>
      <w:tr w:rsidR="00554651" w:rsidRPr="00A907B0" w14:paraId="26C89349" w14:textId="77777777" w:rsidTr="00B56E5F">
        <w:tc>
          <w:tcPr>
            <w:tcW w:w="3308" w:type="pct"/>
          </w:tcPr>
          <w:p w14:paraId="2EA83749" w14:textId="77777777" w:rsidR="00554651" w:rsidRPr="00A907B0" w:rsidRDefault="00554651" w:rsidP="00554651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A907B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9" w:type="pct"/>
          </w:tcPr>
          <w:p w14:paraId="065DBDDF" w14:textId="77777777" w:rsidR="00554651" w:rsidRPr="00A907B0" w:rsidRDefault="00554651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5549B906" w14:textId="42D7C1C2" w:rsidR="00554651" w:rsidRPr="00A907B0" w:rsidRDefault="004B54C3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4B54C3">
              <w:rPr>
                <w:rFonts w:asciiTheme="minorBidi" w:hAnsiTheme="minorBidi" w:cstheme="minorBidi"/>
                <w:sz w:val="28"/>
                <w:szCs w:val="28"/>
              </w:rPr>
              <w:t>(25,015)</w:t>
            </w:r>
          </w:p>
        </w:tc>
        <w:tc>
          <w:tcPr>
            <w:tcW w:w="149" w:type="pct"/>
          </w:tcPr>
          <w:p w14:paraId="084C110C" w14:textId="77777777" w:rsidR="00554651" w:rsidRPr="00A907B0" w:rsidRDefault="00554651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6936A21E" w14:textId="3D9F8252" w:rsidR="00554651" w:rsidRPr="00554651" w:rsidRDefault="00F35489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F35489">
              <w:rPr>
                <w:rFonts w:asciiTheme="minorBidi" w:hAnsiTheme="minorBidi" w:cstheme="minorBidi"/>
                <w:sz w:val="28"/>
                <w:szCs w:val="28"/>
              </w:rPr>
              <w:t>(27,644)</w:t>
            </w:r>
          </w:p>
        </w:tc>
      </w:tr>
      <w:tr w:rsidR="00554651" w:rsidRPr="00A907B0" w14:paraId="7BFA8C32" w14:textId="77777777" w:rsidTr="00B56E5F">
        <w:tc>
          <w:tcPr>
            <w:tcW w:w="3308" w:type="pct"/>
            <w:vAlign w:val="bottom"/>
          </w:tcPr>
          <w:p w14:paraId="232609EC" w14:textId="051DA559" w:rsidR="00554651" w:rsidRPr="00A907B0" w:rsidRDefault="00554651" w:rsidP="00554651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465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554651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9" w:type="pct"/>
          </w:tcPr>
          <w:p w14:paraId="0557589D" w14:textId="77777777" w:rsidR="00554651" w:rsidRPr="00A907B0" w:rsidRDefault="00554651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F2328" w14:textId="54AACF48" w:rsidR="00554651" w:rsidRPr="0052248B" w:rsidRDefault="004B54C3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B54C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193,865</w:t>
            </w:r>
          </w:p>
        </w:tc>
        <w:tc>
          <w:tcPr>
            <w:tcW w:w="149" w:type="pct"/>
          </w:tcPr>
          <w:p w14:paraId="2B2457C6" w14:textId="77777777" w:rsidR="00554651" w:rsidRPr="0052248B" w:rsidRDefault="00554651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82126" w14:textId="4102C19E" w:rsidR="00554651" w:rsidRPr="0052248B" w:rsidRDefault="00F35489" w:rsidP="00554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2248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279,275</w:t>
            </w:r>
          </w:p>
        </w:tc>
      </w:tr>
    </w:tbl>
    <w:p w14:paraId="5FADC452" w14:textId="77777777" w:rsidR="0089090E" w:rsidRPr="00A907B0" w:rsidRDefault="0089090E" w:rsidP="00A907B0">
      <w:pPr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3DDE0803" w14:textId="615D85BE" w:rsidR="00606985" w:rsidRPr="008438D1" w:rsidRDefault="000C4814" w:rsidP="00A907B0">
      <w:pPr>
        <w:spacing w:line="240" w:lineRule="auto"/>
        <w:ind w:left="540" w:right="45"/>
        <w:jc w:val="thaiDistribute"/>
        <w:rPr>
          <w:rFonts w:asciiTheme="minorBidi" w:hAnsiTheme="minorBidi" w:cstheme="minorBidi"/>
          <w:spacing w:val="-4"/>
          <w:sz w:val="28"/>
          <w:szCs w:val="28"/>
          <w:cs/>
        </w:rPr>
      </w:pPr>
      <w:r w:rsidRPr="008438D1">
        <w:rPr>
          <w:rFonts w:asciiTheme="minorBidi" w:hAnsiTheme="minorBidi" w:cstheme="minorBidi"/>
          <w:spacing w:val="-4"/>
          <w:sz w:val="28"/>
          <w:szCs w:val="28"/>
          <w:cs/>
        </w:rPr>
        <w:t xml:space="preserve">ณ วันที่ </w:t>
      </w:r>
      <w:r w:rsidR="00F30C65" w:rsidRPr="00F30C65">
        <w:rPr>
          <w:rFonts w:asciiTheme="minorBidi" w:hAnsiTheme="minorBidi" w:cstheme="minorBidi"/>
          <w:spacing w:val="-4"/>
          <w:sz w:val="28"/>
          <w:szCs w:val="28"/>
        </w:rPr>
        <w:t xml:space="preserve">31 </w:t>
      </w:r>
      <w:r w:rsidR="00F30C65" w:rsidRPr="00F30C65">
        <w:rPr>
          <w:rFonts w:asciiTheme="minorBidi" w:hAnsiTheme="minorBidi" w:cs="Cordia New" w:hint="cs"/>
          <w:spacing w:val="-4"/>
          <w:sz w:val="28"/>
          <w:szCs w:val="28"/>
          <w:cs/>
        </w:rPr>
        <w:t>มีนาคม</w:t>
      </w:r>
      <w:r w:rsidR="00F30C65" w:rsidRPr="00F30C65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F30C65" w:rsidRPr="00F30C65">
        <w:rPr>
          <w:rFonts w:asciiTheme="minorBidi" w:hAnsiTheme="minorBidi" w:cstheme="minorBidi"/>
          <w:spacing w:val="-4"/>
          <w:sz w:val="28"/>
          <w:szCs w:val="28"/>
        </w:rPr>
        <w:t xml:space="preserve">2569 </w:t>
      </w:r>
      <w:r w:rsidRPr="00056A0A">
        <w:rPr>
          <w:rFonts w:asciiTheme="minorBidi" w:hAnsiTheme="minorBidi" w:cstheme="minorBidi"/>
          <w:spacing w:val="-4"/>
          <w:sz w:val="28"/>
          <w:szCs w:val="28"/>
          <w:cs/>
        </w:rPr>
        <w:t>บริษัทย่อย</w:t>
      </w:r>
      <w:r w:rsidRPr="005A55A5">
        <w:rPr>
          <w:rFonts w:asciiTheme="minorBidi" w:hAnsiTheme="minorBidi" w:cstheme="minorBidi"/>
          <w:spacing w:val="-4"/>
          <w:sz w:val="28"/>
          <w:szCs w:val="28"/>
          <w:cs/>
        </w:rPr>
        <w:t xml:space="preserve">อีกแห่งหนึ่งมียอดคงเหลือเงินกู้ยืมจากสถาบันการเงินแห่งหนึ่ง </w:t>
      </w:r>
      <w:r w:rsidRPr="00B56E5F">
        <w:rPr>
          <w:rFonts w:asciiTheme="minorBidi" w:hAnsiTheme="minorBidi" w:cstheme="minorBidi"/>
          <w:spacing w:val="-4"/>
          <w:sz w:val="28"/>
          <w:szCs w:val="28"/>
          <w:cs/>
        </w:rPr>
        <w:t xml:space="preserve">จำนวน </w:t>
      </w:r>
      <w:r w:rsidR="00CE74B1" w:rsidRPr="00B56E5F">
        <w:rPr>
          <w:rFonts w:asciiTheme="minorBidi" w:hAnsiTheme="minorBidi" w:cstheme="minorBidi"/>
          <w:spacing w:val="-4"/>
          <w:sz w:val="28"/>
          <w:szCs w:val="28"/>
        </w:rPr>
        <w:t>1</w:t>
      </w:r>
      <w:r w:rsidRPr="00B56E5F">
        <w:rPr>
          <w:rFonts w:asciiTheme="minorBidi" w:hAnsiTheme="minorBidi" w:cstheme="minorBidi"/>
          <w:spacing w:val="-4"/>
          <w:sz w:val="28"/>
          <w:szCs w:val="28"/>
        </w:rPr>
        <w:t>,</w:t>
      </w:r>
      <w:r w:rsidR="00813FDD" w:rsidRPr="00B56E5F">
        <w:rPr>
          <w:rFonts w:asciiTheme="minorBidi" w:hAnsiTheme="minorBidi" w:cstheme="minorBidi"/>
          <w:spacing w:val="-4"/>
          <w:sz w:val="28"/>
          <w:szCs w:val="28"/>
        </w:rPr>
        <w:t>05</w:t>
      </w:r>
      <w:r w:rsidR="0050505E" w:rsidRPr="00B56E5F">
        <w:rPr>
          <w:rFonts w:asciiTheme="minorBidi" w:hAnsiTheme="minorBidi" w:cstheme="minorBidi"/>
          <w:spacing w:val="-4"/>
          <w:sz w:val="28"/>
          <w:szCs w:val="28"/>
        </w:rPr>
        <w:t>0</w:t>
      </w:r>
      <w:r w:rsidRPr="00B56E5F">
        <w:rPr>
          <w:rFonts w:asciiTheme="minorBidi" w:hAnsiTheme="minorBidi" w:cstheme="minorBidi"/>
          <w:spacing w:val="-4"/>
          <w:sz w:val="28"/>
          <w:szCs w:val="28"/>
          <w:cs/>
        </w:rPr>
        <w:t xml:space="preserve"> ล้านเยนหรือเทียบเท่ากับ </w:t>
      </w:r>
      <w:r w:rsidR="004D60BB" w:rsidRPr="00B56E5F">
        <w:rPr>
          <w:rFonts w:asciiTheme="minorBidi" w:hAnsiTheme="minorBidi" w:cstheme="minorBidi"/>
          <w:spacing w:val="-4"/>
          <w:sz w:val="28"/>
          <w:szCs w:val="28"/>
        </w:rPr>
        <w:t>2</w:t>
      </w:r>
      <w:r w:rsidR="00813FDD" w:rsidRPr="00B56E5F">
        <w:rPr>
          <w:rFonts w:asciiTheme="minorBidi" w:hAnsiTheme="minorBidi" w:cstheme="minorBidi"/>
          <w:spacing w:val="-4"/>
          <w:sz w:val="28"/>
          <w:szCs w:val="28"/>
        </w:rPr>
        <w:t>18.88</w:t>
      </w:r>
      <w:r w:rsidRPr="00B56E5F">
        <w:rPr>
          <w:rFonts w:asciiTheme="minorBidi" w:hAnsiTheme="minorBidi" w:cstheme="minorBidi"/>
          <w:spacing w:val="-4"/>
          <w:sz w:val="28"/>
          <w:szCs w:val="28"/>
          <w:cs/>
        </w:rPr>
        <w:t xml:space="preserve"> ล้านบาท โดยมีอัตราดอกเบี้ย </w:t>
      </w:r>
      <w:r w:rsidRPr="00B56E5F">
        <w:rPr>
          <w:rFonts w:asciiTheme="minorBidi" w:hAnsiTheme="minorBidi" w:cstheme="minorBidi"/>
          <w:spacing w:val="-4"/>
          <w:sz w:val="28"/>
          <w:szCs w:val="28"/>
        </w:rPr>
        <w:t xml:space="preserve">TIBOR </w:t>
      </w:r>
      <w:r w:rsidRPr="00B56E5F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และจะถึงกำหนดชำระภายในเดือนธันวาคม </w:t>
      </w:r>
      <w:r w:rsidR="00CE74B1" w:rsidRPr="00B56E5F">
        <w:rPr>
          <w:rFonts w:asciiTheme="minorBidi" w:hAnsiTheme="minorBidi" w:cstheme="minorBidi"/>
          <w:spacing w:val="-4"/>
          <w:sz w:val="28"/>
          <w:szCs w:val="28"/>
        </w:rPr>
        <w:t>25</w:t>
      </w:r>
      <w:r w:rsidRPr="00B56E5F">
        <w:rPr>
          <w:rFonts w:asciiTheme="minorBidi" w:hAnsiTheme="minorBidi" w:cstheme="minorBidi"/>
          <w:spacing w:val="-4"/>
          <w:sz w:val="28"/>
          <w:szCs w:val="28"/>
          <w:cs/>
        </w:rPr>
        <w:t>72</w:t>
      </w:r>
      <w:r w:rsidRPr="005A55A5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4D60BB" w:rsidRPr="005A55A5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Pr="005A55A5">
        <w:rPr>
          <w:rFonts w:asciiTheme="minorBidi" w:hAnsiTheme="minorBidi" w:cstheme="minorBidi"/>
          <w:spacing w:val="-4"/>
          <w:sz w:val="28"/>
          <w:szCs w:val="28"/>
          <w:cs/>
        </w:rPr>
        <w:t>เงินกู้ยืมดังกล่าวค้ำประกัน</w:t>
      </w:r>
      <w:r w:rsidRPr="00056A0A">
        <w:rPr>
          <w:rFonts w:asciiTheme="minorBidi" w:hAnsiTheme="minorBidi" w:cstheme="minorBidi"/>
          <w:spacing w:val="-4"/>
          <w:sz w:val="28"/>
          <w:szCs w:val="28"/>
          <w:cs/>
        </w:rPr>
        <w:t>โดยสินทรัพย์ของ</w:t>
      </w:r>
      <w:r w:rsidR="00363404" w:rsidRPr="00056A0A">
        <w:rPr>
          <w:rFonts w:asciiTheme="minorBidi" w:hAnsiTheme="minorBidi" w:cstheme="minorBidi" w:hint="cs"/>
          <w:spacing w:val="-4"/>
          <w:sz w:val="28"/>
          <w:szCs w:val="28"/>
          <w:cs/>
        </w:rPr>
        <w:t>บริษัทและ</w:t>
      </w:r>
      <w:r w:rsidRPr="00056A0A">
        <w:rPr>
          <w:rFonts w:asciiTheme="minorBidi" w:hAnsiTheme="minorBidi" w:cstheme="minorBidi"/>
          <w:spacing w:val="-4"/>
          <w:sz w:val="28"/>
          <w:szCs w:val="28"/>
          <w:cs/>
        </w:rPr>
        <w:t>บริษัทย่อย</w:t>
      </w:r>
    </w:p>
    <w:p w14:paraId="5698B713" w14:textId="1A03323B" w:rsidR="00F564EB" w:rsidRPr="00A907B0" w:rsidRDefault="00F564EB" w:rsidP="00A90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</w:rPr>
      </w:pPr>
    </w:p>
    <w:p w14:paraId="426B5688" w14:textId="613558B3" w:rsidR="00297667" w:rsidRPr="00A907B0" w:rsidRDefault="00297667" w:rsidP="00A907B0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A907B0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ส่วนงานดำเนินง</w:t>
      </w:r>
      <w:r w:rsidR="00A92D47" w:rsidRPr="00A907B0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านและการจำแนกรายได้</w:t>
      </w:r>
    </w:p>
    <w:p w14:paraId="2AE3828A" w14:textId="77777777" w:rsidR="00297667" w:rsidRPr="00A907B0" w:rsidRDefault="00297667" w:rsidP="00A907B0">
      <w:pPr>
        <w:spacing w:line="240" w:lineRule="auto"/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  <w:cs/>
        </w:rPr>
      </w:pPr>
    </w:p>
    <w:p w14:paraId="5743435F" w14:textId="027E1E88" w:rsidR="007C72F0" w:rsidRPr="00A907B0" w:rsidRDefault="007C72F0" w:rsidP="00A907B0">
      <w:pPr>
        <w:spacing w:line="240" w:lineRule="auto"/>
        <w:ind w:left="540" w:right="45"/>
        <w:jc w:val="thaiDistribute"/>
        <w:rPr>
          <w:rFonts w:asciiTheme="minorBidi" w:hAnsiTheme="minorBidi" w:cstheme="minorBidi"/>
          <w:sz w:val="28"/>
          <w:szCs w:val="28"/>
        </w:rPr>
      </w:pPr>
      <w:r w:rsidRPr="00A907B0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 </w:t>
      </w:r>
      <w:r w:rsidR="00303116" w:rsidRPr="00A907B0">
        <w:rPr>
          <w:rFonts w:asciiTheme="minorBidi" w:hAnsiTheme="minorBidi" w:cstheme="minorBidi"/>
          <w:sz w:val="28"/>
          <w:szCs w:val="28"/>
        </w:rPr>
        <w:t>3</w:t>
      </w:r>
      <w:r w:rsidRPr="00A907B0">
        <w:rPr>
          <w:rFonts w:asciiTheme="minorBidi" w:hAnsiTheme="minorBidi" w:cstheme="minorBidi"/>
          <w:sz w:val="28"/>
          <w:szCs w:val="28"/>
          <w:cs/>
        </w:rPr>
        <w:t xml:space="preserve"> ส่วนงานที่รายงาน ดังรายละเอียดข้างล่างโดยอ้างอิงที่ตั้งภูมิศาสตร์ของหน่วยงาน ซึ่งเป็นหน่วยงานธุรกิจ</w:t>
      </w:r>
      <w:r w:rsidR="00CE369B" w:rsidRPr="00A907B0">
        <w:rPr>
          <w:rFonts w:asciiTheme="minorBidi" w:hAnsiTheme="minorBidi" w:cstheme="minorBidi"/>
          <w:sz w:val="28"/>
          <w:szCs w:val="28"/>
          <w:cs/>
        </w:rPr>
        <w:t xml:space="preserve">    </w:t>
      </w:r>
      <w:r w:rsidRPr="00A907B0">
        <w:rPr>
          <w:rFonts w:asciiTheme="minorBidi" w:hAnsiTheme="minorBidi" w:cstheme="minorBidi"/>
          <w:sz w:val="28"/>
          <w:szCs w:val="28"/>
          <w:cs/>
        </w:rPr>
        <w:t>ที่สำคัญของกลุ่มบริษัท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2070E84D" w14:textId="77777777" w:rsidR="00C42F7E" w:rsidRPr="00A907B0" w:rsidRDefault="00C42F7E" w:rsidP="00A907B0">
      <w:pPr>
        <w:spacing w:line="240" w:lineRule="auto"/>
        <w:ind w:left="540" w:right="45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A7C6628" w14:textId="6E3E401A" w:rsidR="007C72F0" w:rsidRPr="00A907B0" w:rsidRDefault="007C72F0" w:rsidP="00A907B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spacing w:line="240" w:lineRule="auto"/>
        <w:ind w:left="880"/>
        <w:jc w:val="thaiDistribute"/>
        <w:rPr>
          <w:rFonts w:asciiTheme="minorBidi" w:hAnsiTheme="minorBidi" w:cstheme="minorBidi"/>
          <w:sz w:val="28"/>
          <w:szCs w:val="28"/>
        </w:rPr>
      </w:pPr>
      <w:r w:rsidRPr="00A907B0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303116" w:rsidRPr="00A907B0">
        <w:rPr>
          <w:rFonts w:asciiTheme="minorBidi" w:hAnsiTheme="minorBidi" w:cstheme="minorBidi"/>
          <w:sz w:val="28"/>
          <w:szCs w:val="28"/>
        </w:rPr>
        <w:t>1</w:t>
      </w:r>
      <w:r w:rsidRPr="00A907B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907B0">
        <w:rPr>
          <w:rFonts w:asciiTheme="minorBidi" w:hAnsiTheme="minorBidi" w:cstheme="minorBidi"/>
          <w:spacing w:val="-4"/>
          <w:sz w:val="28"/>
          <w:szCs w:val="28"/>
          <w:cs/>
        </w:rPr>
        <w:t>ประเทศไทย</w:t>
      </w:r>
    </w:p>
    <w:p w14:paraId="2167F3C9" w14:textId="084D4E78" w:rsidR="007C72F0" w:rsidRPr="00A907B0" w:rsidRDefault="007C72F0" w:rsidP="00A907B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spacing w:line="240" w:lineRule="auto"/>
        <w:ind w:left="880"/>
        <w:jc w:val="thaiDistribute"/>
        <w:rPr>
          <w:rFonts w:asciiTheme="minorBidi" w:hAnsiTheme="minorBidi" w:cstheme="minorBidi"/>
          <w:sz w:val="28"/>
          <w:szCs w:val="28"/>
        </w:rPr>
      </w:pPr>
      <w:r w:rsidRPr="00A907B0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303116" w:rsidRPr="00A907B0">
        <w:rPr>
          <w:rFonts w:asciiTheme="minorBidi" w:hAnsiTheme="minorBidi" w:cstheme="minorBidi"/>
          <w:sz w:val="28"/>
          <w:szCs w:val="28"/>
        </w:rPr>
        <w:t>2</w:t>
      </w:r>
      <w:r w:rsidRPr="00A907B0">
        <w:rPr>
          <w:rFonts w:asciiTheme="minorBidi" w:hAnsiTheme="minorBidi" w:cstheme="minorBidi"/>
          <w:sz w:val="28"/>
          <w:szCs w:val="28"/>
          <w:cs/>
        </w:rPr>
        <w:t xml:space="preserve"> ประเทศจีน</w:t>
      </w:r>
    </w:p>
    <w:p w14:paraId="2C002509" w14:textId="3B2961F6" w:rsidR="007C72F0" w:rsidRPr="00A907B0" w:rsidRDefault="007C72F0" w:rsidP="00A907B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spacing w:line="240" w:lineRule="auto"/>
        <w:ind w:left="880"/>
        <w:jc w:val="thaiDistribute"/>
        <w:rPr>
          <w:rFonts w:asciiTheme="minorBidi" w:hAnsiTheme="minorBidi" w:cstheme="minorBidi"/>
          <w:sz w:val="28"/>
          <w:szCs w:val="28"/>
        </w:rPr>
      </w:pPr>
      <w:r w:rsidRPr="00A907B0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303116" w:rsidRPr="00A907B0">
        <w:rPr>
          <w:rFonts w:asciiTheme="minorBidi" w:hAnsiTheme="minorBidi" w:cstheme="minorBidi"/>
          <w:sz w:val="28"/>
          <w:szCs w:val="28"/>
        </w:rPr>
        <w:t>3</w:t>
      </w:r>
      <w:r w:rsidRPr="00A907B0">
        <w:rPr>
          <w:rFonts w:asciiTheme="minorBidi" w:hAnsiTheme="minorBidi" w:cstheme="minorBidi"/>
          <w:sz w:val="28"/>
          <w:szCs w:val="28"/>
          <w:cs/>
        </w:rPr>
        <w:t xml:space="preserve"> ประเทศญี่ปุ่น</w:t>
      </w:r>
    </w:p>
    <w:p w14:paraId="223BEE92" w14:textId="77777777" w:rsidR="00C42F7E" w:rsidRPr="00A907B0" w:rsidRDefault="00C42F7E" w:rsidP="00A907B0">
      <w:pPr>
        <w:pStyle w:val="ListParagraph"/>
        <w:tabs>
          <w:tab w:val="clear" w:pos="680"/>
          <w:tab w:val="clear" w:pos="907"/>
        </w:tabs>
        <w:spacing w:line="240" w:lineRule="auto"/>
        <w:ind w:left="880"/>
        <w:jc w:val="thaiDistribute"/>
        <w:rPr>
          <w:rFonts w:asciiTheme="minorBidi" w:hAnsiTheme="minorBidi" w:cstheme="minorBidi"/>
          <w:sz w:val="28"/>
          <w:szCs w:val="28"/>
        </w:rPr>
      </w:pPr>
    </w:p>
    <w:p w14:paraId="4BD807C0" w14:textId="19926F4E" w:rsidR="007C72F0" w:rsidRPr="00C43471" w:rsidRDefault="007C72F0" w:rsidP="00A907B0">
      <w:pPr>
        <w:pStyle w:val="ListParagraph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bookmarkStart w:id="4" w:name="_Hlk69322219"/>
      <w:r w:rsidRPr="00A907B0">
        <w:rPr>
          <w:rFonts w:asciiTheme="minorBidi" w:hAnsiTheme="minorBidi" w:cstheme="min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2D734C" w:rsidRPr="00A907B0">
        <w:rPr>
          <w:rFonts w:asciiTheme="minorBidi" w:hAnsiTheme="minorBidi" w:cstheme="minorBidi"/>
          <w:sz w:val="28"/>
          <w:szCs w:val="28"/>
        </w:rPr>
        <w:br/>
      </w:r>
      <w:r w:rsidRPr="00A907B0">
        <w:rPr>
          <w:rFonts w:asciiTheme="minorBidi" w:hAnsiTheme="minorBidi" w:cstheme="minorBidi"/>
          <w:sz w:val="28"/>
          <w:szCs w:val="28"/>
          <w:cs/>
        </w:rPr>
        <w:t>กำไรจากการดำเนินงาน</w:t>
      </w:r>
      <w:r w:rsidRPr="00A907B0">
        <w:rPr>
          <w:rFonts w:asciiTheme="minorBidi" w:hAnsiTheme="minorBidi" w:cstheme="minorBidi"/>
          <w:color w:val="FFFFFF"/>
          <w:sz w:val="28"/>
          <w:szCs w:val="28"/>
          <w:cs/>
        </w:rPr>
        <w:t>.</w:t>
      </w:r>
      <w:r w:rsidRPr="00A907B0">
        <w:rPr>
          <w:rFonts w:asciiTheme="minorBidi" w:hAnsiTheme="minorBidi" w:cstheme="minorBidi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</w:t>
      </w:r>
      <w:r w:rsidRPr="00C43471">
        <w:rPr>
          <w:rFonts w:asciiTheme="minorBidi" w:hAnsiTheme="minorBidi" w:cstheme="minorBidi"/>
          <w:sz w:val="28"/>
          <w:szCs w:val="28"/>
          <w:cs/>
        </w:rPr>
        <w:t>เดียวกัน</w:t>
      </w:r>
    </w:p>
    <w:bookmarkEnd w:id="4"/>
    <w:p w14:paraId="35AA2D34" w14:textId="0420F57A" w:rsidR="000035AF" w:rsidRPr="00C43471" w:rsidRDefault="000035AF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inorBidi" w:hAnsiTheme="minorBidi" w:cstheme="minorBidi"/>
          <w:b/>
          <w:sz w:val="28"/>
          <w:szCs w:val="28"/>
          <w:cs/>
        </w:rPr>
        <w:sectPr w:rsidR="000035AF" w:rsidRPr="00C43471" w:rsidSect="002B297B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"/>
        <w:tblW w:w="1483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92"/>
        <w:gridCol w:w="851"/>
        <w:gridCol w:w="283"/>
        <w:gridCol w:w="851"/>
        <w:gridCol w:w="283"/>
        <w:gridCol w:w="851"/>
        <w:gridCol w:w="283"/>
        <w:gridCol w:w="851"/>
        <w:gridCol w:w="283"/>
        <w:gridCol w:w="851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850"/>
      </w:tblGrid>
      <w:tr w:rsidR="00864CA7" w:rsidRPr="00C43471" w14:paraId="71D36349" w14:textId="77777777" w:rsidTr="00AA5249">
        <w:trPr>
          <w:trHeight w:val="144"/>
          <w:tblHeader/>
        </w:trPr>
        <w:tc>
          <w:tcPr>
            <w:tcW w:w="3492" w:type="dxa"/>
            <w:vMerge w:val="restart"/>
            <w:vAlign w:val="bottom"/>
          </w:tcPr>
          <w:p w14:paraId="0EB5A81B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72" w:right="-108"/>
              <w:rPr>
                <w:rFonts w:asciiTheme="minorBidi" w:hAnsiTheme="minorBidi" w:cstheme="minorBidi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340" w:type="dxa"/>
            <w:gridSpan w:val="19"/>
            <w:vAlign w:val="bottom"/>
          </w:tcPr>
          <w:p w14:paraId="69FEDF8F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C058B" w:rsidRPr="00C43471" w14:paraId="274E2BED" w14:textId="77777777" w:rsidTr="00AA5249">
        <w:trPr>
          <w:trHeight w:val="144"/>
          <w:tblHeader/>
        </w:trPr>
        <w:tc>
          <w:tcPr>
            <w:tcW w:w="3492" w:type="dxa"/>
            <w:vMerge/>
            <w:vAlign w:val="bottom"/>
          </w:tcPr>
          <w:p w14:paraId="5594EEC4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3"/>
            <w:vAlign w:val="bottom"/>
          </w:tcPr>
          <w:p w14:paraId="4D98A9CC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ส่วนงานประเทศไทย</w:t>
            </w:r>
          </w:p>
        </w:tc>
        <w:tc>
          <w:tcPr>
            <w:tcW w:w="283" w:type="dxa"/>
            <w:vAlign w:val="bottom"/>
          </w:tcPr>
          <w:p w14:paraId="74B6D3B8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bottom"/>
          </w:tcPr>
          <w:p w14:paraId="24E5272B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ส่วนงานประเทศจีน</w:t>
            </w:r>
          </w:p>
        </w:tc>
        <w:tc>
          <w:tcPr>
            <w:tcW w:w="283" w:type="dxa"/>
            <w:vAlign w:val="bottom"/>
          </w:tcPr>
          <w:p w14:paraId="061C50B3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bottom"/>
          </w:tcPr>
          <w:p w14:paraId="07509FB9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ส่วนงานประเทศญี่ปุ่น</w:t>
            </w:r>
          </w:p>
        </w:tc>
        <w:tc>
          <w:tcPr>
            <w:tcW w:w="283" w:type="dxa"/>
            <w:vAlign w:val="bottom"/>
          </w:tcPr>
          <w:p w14:paraId="3B0C34A1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5E4BD5B6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ตัดรายการบัญชีระหว่างกัน</w:t>
            </w:r>
          </w:p>
        </w:tc>
        <w:tc>
          <w:tcPr>
            <w:tcW w:w="284" w:type="dxa"/>
            <w:vAlign w:val="bottom"/>
          </w:tcPr>
          <w:p w14:paraId="1E527D10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bottom"/>
          </w:tcPr>
          <w:p w14:paraId="5D948F66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</w:tr>
      <w:tr w:rsidR="00EC698A" w:rsidRPr="00C43471" w14:paraId="35D4E04E" w14:textId="77777777" w:rsidTr="00AA5249">
        <w:trPr>
          <w:trHeight w:val="144"/>
          <w:tblHeader/>
        </w:trPr>
        <w:tc>
          <w:tcPr>
            <w:tcW w:w="3492" w:type="dxa"/>
            <w:vAlign w:val="bottom"/>
          </w:tcPr>
          <w:p w14:paraId="7CF7DDD7" w14:textId="39AC7CDA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2F425E"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>3</w:t>
            </w:r>
            <w:r w:rsidR="002F425E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>1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2F425E"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851" w:type="dxa"/>
            <w:vAlign w:val="bottom"/>
          </w:tcPr>
          <w:p w14:paraId="4C066A87" w14:textId="142CF36F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F425E"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283" w:type="dxa"/>
            <w:vAlign w:val="bottom"/>
          </w:tcPr>
          <w:p w14:paraId="2D31ACC3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5BD8802" w14:textId="23513414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F425E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283" w:type="dxa"/>
            <w:vAlign w:val="bottom"/>
          </w:tcPr>
          <w:p w14:paraId="3317A665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D573939" w14:textId="3FFB76D9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F425E"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283" w:type="dxa"/>
            <w:vAlign w:val="bottom"/>
          </w:tcPr>
          <w:p w14:paraId="063B12F5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352ECEA" w14:textId="2414D94B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F425E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283" w:type="dxa"/>
            <w:vAlign w:val="bottom"/>
          </w:tcPr>
          <w:p w14:paraId="3F57916B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D72897E" w14:textId="259A1BFE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F425E"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283" w:type="dxa"/>
            <w:vAlign w:val="bottom"/>
          </w:tcPr>
          <w:p w14:paraId="4E117586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ED66BDA" w14:textId="7BC76460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F425E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283" w:type="dxa"/>
            <w:vAlign w:val="bottom"/>
          </w:tcPr>
          <w:p w14:paraId="52F43953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E4808A7" w14:textId="06B9F922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F425E"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283" w:type="dxa"/>
            <w:vAlign w:val="bottom"/>
          </w:tcPr>
          <w:p w14:paraId="2C80F744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A9AA446" w14:textId="736A967C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F425E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284" w:type="dxa"/>
            <w:vAlign w:val="bottom"/>
          </w:tcPr>
          <w:p w14:paraId="499CF097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4C69E8F" w14:textId="5ABD2261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F425E"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284" w:type="dxa"/>
            <w:vAlign w:val="bottom"/>
          </w:tcPr>
          <w:p w14:paraId="72BD9549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E14FA57" w14:textId="441A90C1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F425E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</w:tr>
      <w:tr w:rsidR="008B6FEE" w:rsidRPr="00C43471" w14:paraId="42D574B3" w14:textId="77777777" w:rsidTr="00AA5249">
        <w:trPr>
          <w:trHeight w:val="216"/>
          <w:tblHeader/>
        </w:trPr>
        <w:tc>
          <w:tcPr>
            <w:tcW w:w="3492" w:type="dxa"/>
            <w:vAlign w:val="bottom"/>
          </w:tcPr>
          <w:p w14:paraId="42ADDE30" w14:textId="08836F49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340" w:type="dxa"/>
            <w:gridSpan w:val="19"/>
            <w:vAlign w:val="bottom"/>
          </w:tcPr>
          <w:p w14:paraId="2331A6B7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04D94" w:rsidRPr="00C43471" w14:paraId="1D2FBB51" w14:textId="77777777" w:rsidTr="00813A83">
        <w:trPr>
          <w:trHeight w:val="144"/>
        </w:trPr>
        <w:tc>
          <w:tcPr>
            <w:tcW w:w="3492" w:type="dxa"/>
          </w:tcPr>
          <w:p w14:paraId="11EAD60A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51" w:type="dxa"/>
            <w:vAlign w:val="bottom"/>
          </w:tcPr>
          <w:p w14:paraId="7921FD65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802FBA3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57C5E14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72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F31F224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2336DB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29" w:right="-86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3FC38FD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E231C0D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3F7E5E7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3BBE31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6FC073C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AE73CC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89D1B45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E2C0ED0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B413F38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23125A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3983B35A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84676E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4E809CD5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0D8839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B52B9" w:rsidRPr="00C43471" w14:paraId="6DBD9975" w14:textId="77777777" w:rsidTr="00D375A1">
        <w:trPr>
          <w:trHeight w:val="144"/>
        </w:trPr>
        <w:tc>
          <w:tcPr>
            <w:tcW w:w="3492" w:type="dxa"/>
          </w:tcPr>
          <w:p w14:paraId="4B31C647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51" w:type="dxa"/>
            <w:vAlign w:val="bottom"/>
          </w:tcPr>
          <w:p w14:paraId="4F905FF1" w14:textId="4E5CB393" w:rsidR="007B52B9" w:rsidRPr="00E549DF" w:rsidRDefault="00AD5CB8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D5CB8">
              <w:rPr>
                <w:rFonts w:asciiTheme="minorBidi" w:hAnsiTheme="minorBidi" w:cstheme="minorBidi"/>
                <w:sz w:val="24"/>
                <w:szCs w:val="24"/>
              </w:rPr>
              <w:t>795,154</w:t>
            </w:r>
          </w:p>
        </w:tc>
        <w:tc>
          <w:tcPr>
            <w:tcW w:w="283" w:type="dxa"/>
          </w:tcPr>
          <w:p w14:paraId="70BD8BB2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2A52220" w14:textId="639BD23C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7415">
              <w:rPr>
                <w:rFonts w:asciiTheme="minorBidi" w:hAnsiTheme="minorBidi" w:cstheme="minorBidi"/>
                <w:sz w:val="24"/>
                <w:szCs w:val="24"/>
              </w:rPr>
              <w:t>1,405,15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14:paraId="041B0636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C9FE44" w14:textId="26600C5E" w:rsidR="007B52B9" w:rsidRPr="00E549DF" w:rsidRDefault="000726E6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726E6">
              <w:rPr>
                <w:rFonts w:asciiTheme="minorBidi" w:hAnsiTheme="minorBidi" w:cs="Cordia New"/>
                <w:sz w:val="24"/>
                <w:szCs w:val="24"/>
                <w:cs/>
              </w:rPr>
              <w:t>2</w:t>
            </w:r>
            <w:r w:rsidRPr="000726E6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0726E6">
              <w:rPr>
                <w:rFonts w:asciiTheme="minorBidi" w:hAnsiTheme="minorBidi" w:cs="Cordia New"/>
                <w:sz w:val="24"/>
                <w:szCs w:val="24"/>
                <w:cs/>
              </w:rPr>
              <w:t>174</w:t>
            </w:r>
          </w:p>
        </w:tc>
        <w:tc>
          <w:tcPr>
            <w:tcW w:w="283" w:type="dxa"/>
          </w:tcPr>
          <w:p w14:paraId="2F2C3678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E32632C" w14:textId="48A7EDCF" w:rsidR="007B52B9" w:rsidRPr="00C43471" w:rsidRDefault="007B52B9" w:rsidP="00F1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E13770E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CB5FC0" w14:textId="191A3A62" w:rsidR="007B52B9" w:rsidRPr="00E549DF" w:rsidRDefault="004A096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4A0969">
              <w:rPr>
                <w:rFonts w:asciiTheme="minorBidi" w:hAnsiTheme="minorBidi" w:cs="Cordia New"/>
                <w:sz w:val="24"/>
                <w:szCs w:val="24"/>
              </w:rPr>
              <w:t>1,380</w:t>
            </w:r>
          </w:p>
        </w:tc>
        <w:tc>
          <w:tcPr>
            <w:tcW w:w="283" w:type="dxa"/>
          </w:tcPr>
          <w:p w14:paraId="542538C4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2FFA63F" w14:textId="2BFD7261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7282A">
              <w:rPr>
                <w:rFonts w:asciiTheme="minorBidi" w:hAnsiTheme="minorBidi" w:cs="Cordia New"/>
                <w:sz w:val="24"/>
                <w:szCs w:val="24"/>
              </w:rPr>
              <w:t>333</w:t>
            </w:r>
          </w:p>
        </w:tc>
        <w:tc>
          <w:tcPr>
            <w:tcW w:w="283" w:type="dxa"/>
          </w:tcPr>
          <w:p w14:paraId="1499A012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49E9C91" w14:textId="007B6ACF" w:rsidR="007B52B9" w:rsidRPr="00E549DF" w:rsidRDefault="0017470B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3E95233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9033B1B" w14:textId="577D70C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2BFF46B6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B488E07" w14:textId="565C4AEF" w:rsidR="007B52B9" w:rsidRPr="00E549DF" w:rsidRDefault="006B6BF5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B6BF5">
              <w:rPr>
                <w:rFonts w:asciiTheme="minorBidi" w:hAnsiTheme="minorBidi" w:cstheme="minorBidi"/>
                <w:sz w:val="24"/>
                <w:szCs w:val="24"/>
              </w:rPr>
              <w:t>798,708</w:t>
            </w:r>
          </w:p>
        </w:tc>
        <w:tc>
          <w:tcPr>
            <w:tcW w:w="284" w:type="dxa"/>
          </w:tcPr>
          <w:p w14:paraId="297DA18C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3AB4D34" w14:textId="72E03BCD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52C5">
              <w:rPr>
                <w:rFonts w:asciiTheme="minorBidi" w:hAnsiTheme="minorBidi" w:cstheme="minorBidi"/>
                <w:sz w:val="24"/>
                <w:szCs w:val="24"/>
              </w:rPr>
              <w:t>1,405,48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</w:tr>
      <w:tr w:rsidR="007B52B9" w:rsidRPr="00C43471" w14:paraId="66C2B06C" w14:textId="77777777" w:rsidTr="00D375A1">
        <w:trPr>
          <w:trHeight w:val="144"/>
        </w:trPr>
        <w:tc>
          <w:tcPr>
            <w:tcW w:w="3492" w:type="dxa"/>
          </w:tcPr>
          <w:p w14:paraId="1DB507FB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4FFE001" w14:textId="4AD766C4" w:rsidR="007B52B9" w:rsidRPr="00E549DF" w:rsidRDefault="00BC408F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7416C91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3EEC73A" w14:textId="1DD056D8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A5DB9A9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A86E13" w14:textId="28652FFC" w:rsidR="007B52B9" w:rsidRPr="00E549DF" w:rsidRDefault="000726E6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726E6">
              <w:rPr>
                <w:rFonts w:asciiTheme="minorBidi" w:hAnsiTheme="minorBidi" w:cs="Cordia New"/>
                <w:sz w:val="24"/>
                <w:szCs w:val="24"/>
                <w:cs/>
              </w:rPr>
              <w:t>58</w:t>
            </w:r>
            <w:r w:rsidRPr="000726E6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0726E6">
              <w:rPr>
                <w:rFonts w:asciiTheme="minorBidi" w:hAnsiTheme="minorBidi" w:cs="Cordia New"/>
                <w:sz w:val="24"/>
                <w:szCs w:val="24"/>
                <w:cs/>
              </w:rPr>
              <w:t>302</w:t>
            </w:r>
          </w:p>
        </w:tc>
        <w:tc>
          <w:tcPr>
            <w:tcW w:w="283" w:type="dxa"/>
          </w:tcPr>
          <w:p w14:paraId="40939509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8C954B4" w14:textId="54CDD61B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10A61">
              <w:rPr>
                <w:rFonts w:asciiTheme="minorBidi" w:hAnsiTheme="minorBidi" w:cstheme="minorBidi"/>
                <w:sz w:val="24"/>
                <w:szCs w:val="24"/>
              </w:rPr>
              <w:t>429,457</w:t>
            </w:r>
          </w:p>
        </w:tc>
        <w:tc>
          <w:tcPr>
            <w:tcW w:w="283" w:type="dxa"/>
          </w:tcPr>
          <w:p w14:paraId="5EC386CF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E179223" w14:textId="323153DC" w:rsidR="007B52B9" w:rsidRPr="00E549DF" w:rsidRDefault="004A096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4A0969">
              <w:rPr>
                <w:rFonts w:asciiTheme="minorBidi" w:hAnsiTheme="minorBidi" w:cs="Cordia New"/>
                <w:sz w:val="24"/>
                <w:szCs w:val="24"/>
              </w:rPr>
              <w:t>101,037</w:t>
            </w:r>
          </w:p>
        </w:tc>
        <w:tc>
          <w:tcPr>
            <w:tcW w:w="283" w:type="dxa"/>
          </w:tcPr>
          <w:p w14:paraId="394E0183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09CCC4B" w14:textId="3570BCE5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282A">
              <w:rPr>
                <w:rFonts w:asciiTheme="minorBidi" w:hAnsiTheme="minorBidi" w:cs="Cordia New"/>
                <w:sz w:val="24"/>
                <w:szCs w:val="24"/>
              </w:rPr>
              <w:t>23,606</w:t>
            </w:r>
          </w:p>
        </w:tc>
        <w:tc>
          <w:tcPr>
            <w:tcW w:w="283" w:type="dxa"/>
          </w:tcPr>
          <w:p w14:paraId="1A561A96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446AEF4" w14:textId="23CA9749" w:rsidR="007B52B9" w:rsidRPr="00E549DF" w:rsidRDefault="0017470B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470B">
              <w:rPr>
                <w:rFonts w:asciiTheme="minorBidi" w:hAnsiTheme="minorBidi" w:cstheme="minorBidi"/>
                <w:sz w:val="24"/>
                <w:szCs w:val="24"/>
              </w:rPr>
              <w:t>(159,339)</w:t>
            </w:r>
          </w:p>
        </w:tc>
        <w:tc>
          <w:tcPr>
            <w:tcW w:w="283" w:type="dxa"/>
          </w:tcPr>
          <w:p w14:paraId="56B2B067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02634EA" w14:textId="30242989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A5FE1">
              <w:rPr>
                <w:rFonts w:asciiTheme="minorBidi" w:hAnsiTheme="minorBidi" w:cstheme="minorBidi"/>
                <w:sz w:val="24"/>
                <w:szCs w:val="24"/>
              </w:rPr>
              <w:t>(453,063)</w:t>
            </w:r>
          </w:p>
        </w:tc>
        <w:tc>
          <w:tcPr>
            <w:tcW w:w="284" w:type="dxa"/>
          </w:tcPr>
          <w:p w14:paraId="74C8B225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2673E09" w14:textId="00707B61" w:rsidR="007B52B9" w:rsidRPr="00E549DF" w:rsidRDefault="006B6BF5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5DC3BE34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964B00D" w14:textId="36471404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7B52B9" w:rsidRPr="00C43471" w14:paraId="38549545" w14:textId="77777777" w:rsidTr="00D375A1">
        <w:trPr>
          <w:trHeight w:val="144"/>
        </w:trPr>
        <w:tc>
          <w:tcPr>
            <w:tcW w:w="3492" w:type="dxa"/>
          </w:tcPr>
          <w:p w14:paraId="55F706EF" w14:textId="1A8C4F2E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1E7A7" w14:textId="18FB816C" w:rsidR="007B52B9" w:rsidRPr="00E549DF" w:rsidRDefault="00AD5CB8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D5CB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795,154</w:t>
            </w:r>
          </w:p>
        </w:tc>
        <w:tc>
          <w:tcPr>
            <w:tcW w:w="283" w:type="dxa"/>
          </w:tcPr>
          <w:p w14:paraId="0FB0A991" w14:textId="77777777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5E67D" w14:textId="11C25391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2741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1,405,15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14:paraId="6B47FAF9" w14:textId="77777777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374156F" w14:textId="0FAA4B3C" w:rsidR="007B52B9" w:rsidRPr="00E549DF" w:rsidRDefault="00A1420C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1420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60,476</w:t>
            </w:r>
          </w:p>
        </w:tc>
        <w:tc>
          <w:tcPr>
            <w:tcW w:w="283" w:type="dxa"/>
          </w:tcPr>
          <w:p w14:paraId="57672601" w14:textId="77777777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B29D6AC" w14:textId="2C79BF98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10A6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429,457</w:t>
            </w:r>
          </w:p>
        </w:tc>
        <w:tc>
          <w:tcPr>
            <w:tcW w:w="283" w:type="dxa"/>
          </w:tcPr>
          <w:p w14:paraId="7F1D43F2" w14:textId="77777777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0C49559" w14:textId="6995E9A4" w:rsidR="007B52B9" w:rsidRPr="00E549DF" w:rsidRDefault="00D60E0A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</w:rPr>
            </w:pPr>
            <w:r w:rsidRPr="00D60E0A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102,417</w:t>
            </w:r>
          </w:p>
        </w:tc>
        <w:tc>
          <w:tcPr>
            <w:tcW w:w="283" w:type="dxa"/>
          </w:tcPr>
          <w:p w14:paraId="30A249AE" w14:textId="77777777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CF16396" w14:textId="6BEE6D19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7282A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23,939</w:t>
            </w:r>
          </w:p>
        </w:tc>
        <w:tc>
          <w:tcPr>
            <w:tcW w:w="283" w:type="dxa"/>
          </w:tcPr>
          <w:p w14:paraId="3386675B" w14:textId="77777777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637DD2F" w14:textId="6A01A26D" w:rsidR="007B52B9" w:rsidRPr="00E549DF" w:rsidRDefault="006B7B83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7470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(159,339)</w:t>
            </w:r>
          </w:p>
        </w:tc>
        <w:tc>
          <w:tcPr>
            <w:tcW w:w="283" w:type="dxa"/>
          </w:tcPr>
          <w:p w14:paraId="682D26B8" w14:textId="77777777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7334819" w14:textId="00877506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451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(453,063)</w:t>
            </w:r>
          </w:p>
        </w:tc>
        <w:tc>
          <w:tcPr>
            <w:tcW w:w="284" w:type="dxa"/>
          </w:tcPr>
          <w:p w14:paraId="7561A618" w14:textId="77777777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E2DDDB5" w14:textId="614AC4FB" w:rsidR="007B52B9" w:rsidRPr="00E549DF" w:rsidRDefault="002C52A2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C52A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798,708</w:t>
            </w:r>
          </w:p>
        </w:tc>
        <w:tc>
          <w:tcPr>
            <w:tcW w:w="284" w:type="dxa"/>
          </w:tcPr>
          <w:p w14:paraId="009F2D51" w14:textId="77777777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759A379E" w14:textId="6E32D15C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C52C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1,405,48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</w:t>
            </w:r>
          </w:p>
        </w:tc>
      </w:tr>
      <w:tr w:rsidR="007B52B9" w:rsidRPr="00C43471" w14:paraId="638A96A4" w14:textId="77777777" w:rsidTr="00D375A1">
        <w:trPr>
          <w:trHeight w:val="177"/>
        </w:trPr>
        <w:tc>
          <w:tcPr>
            <w:tcW w:w="3492" w:type="dxa"/>
          </w:tcPr>
          <w:p w14:paraId="1FEF5A99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3C7373F4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4341F59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EA36CA7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E8C1BE8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01779F0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FAD99F7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71F89841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8F5FBCF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3FCA1A54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760D218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6868CACB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738B30D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7539C360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40928EB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E73A0B4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4E8F15C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17801357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772BDEF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77ED3EAE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B52B9" w:rsidRPr="00C43471" w14:paraId="659F5885" w14:textId="77777777" w:rsidTr="00D375A1">
        <w:trPr>
          <w:trHeight w:val="144"/>
        </w:trPr>
        <w:tc>
          <w:tcPr>
            <w:tcW w:w="3492" w:type="dxa"/>
            <w:vAlign w:val="bottom"/>
          </w:tcPr>
          <w:p w14:paraId="56C1EE1D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51" w:type="dxa"/>
            <w:vAlign w:val="bottom"/>
          </w:tcPr>
          <w:p w14:paraId="68D8B4E3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CA046F3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BCEB3FE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3DBD757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3E0E3B1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58BFB42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632D37E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6E84B4F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9DFAEE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FB03F26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773619B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074581D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A654472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9FFC98B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4E3A432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C1F1609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9D4B7C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4065A352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6376160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B52B9" w:rsidRPr="00C43471" w14:paraId="223281DB" w14:textId="77777777" w:rsidTr="00D375A1">
        <w:trPr>
          <w:trHeight w:val="144"/>
        </w:trPr>
        <w:tc>
          <w:tcPr>
            <w:tcW w:w="3492" w:type="dxa"/>
          </w:tcPr>
          <w:p w14:paraId="2D13CC72" w14:textId="77777777" w:rsidR="007B52B9" w:rsidRPr="00E549DF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51" w:type="dxa"/>
            <w:vAlign w:val="bottom"/>
          </w:tcPr>
          <w:p w14:paraId="6B96FAFE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A27CA5A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38A9DB7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7D11FBD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CBB8096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040B5C3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89C751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9B04138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C2F689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789C8B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1A51DF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1C39586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74C3AC0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276C85E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F19849" w14:textId="00CAC273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C6C1611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975315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D5B1C5B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B5B8CBA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B52B9" w:rsidRPr="00C43471" w14:paraId="5CD6531A" w14:textId="77777777" w:rsidTr="00D375A1">
        <w:trPr>
          <w:trHeight w:val="144"/>
        </w:trPr>
        <w:tc>
          <w:tcPr>
            <w:tcW w:w="3492" w:type="dxa"/>
          </w:tcPr>
          <w:p w14:paraId="06AC7093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851" w:type="dxa"/>
            <w:vAlign w:val="bottom"/>
          </w:tcPr>
          <w:p w14:paraId="20676BDB" w14:textId="6D4ADEF8" w:rsidR="007B52B9" w:rsidRPr="00E549DF" w:rsidRDefault="00BC408F" w:rsidP="00044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C408F">
              <w:rPr>
                <w:rFonts w:asciiTheme="minorBidi" w:hAnsiTheme="minorBidi" w:cstheme="minorBidi"/>
                <w:sz w:val="24"/>
                <w:szCs w:val="24"/>
              </w:rPr>
              <w:t>72,961</w:t>
            </w:r>
          </w:p>
        </w:tc>
        <w:tc>
          <w:tcPr>
            <w:tcW w:w="283" w:type="dxa"/>
          </w:tcPr>
          <w:p w14:paraId="3AA169BB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61F51C" w14:textId="68724E75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2052CA2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8E072F" w14:textId="74E348F6" w:rsidR="007B52B9" w:rsidRPr="00E549DF" w:rsidRDefault="00675BC4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75BC4">
              <w:rPr>
                <w:rFonts w:asciiTheme="minorBidi" w:hAnsiTheme="minorBidi" w:cstheme="minorBidi"/>
                <w:sz w:val="24"/>
                <w:szCs w:val="24"/>
              </w:rPr>
              <w:t>58,30</w:t>
            </w:r>
            <w:r w:rsidR="008A5F4D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14:paraId="42B68917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FB60A4C" w14:textId="0D4D1E79" w:rsidR="007B52B9" w:rsidRPr="00B140B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C6744C">
              <w:rPr>
                <w:rFonts w:asciiTheme="minorBidi" w:hAnsiTheme="minorBidi" w:cstheme="minorBidi"/>
                <w:sz w:val="24"/>
                <w:szCs w:val="24"/>
              </w:rPr>
              <w:t>429,457</w:t>
            </w:r>
          </w:p>
        </w:tc>
        <w:tc>
          <w:tcPr>
            <w:tcW w:w="283" w:type="dxa"/>
          </w:tcPr>
          <w:p w14:paraId="35B608BC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79E958" w14:textId="11C55947" w:rsidR="007B52B9" w:rsidRPr="00E549DF" w:rsidRDefault="00CB06E4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B06E4">
              <w:rPr>
                <w:rFonts w:asciiTheme="minorBidi" w:hAnsiTheme="minorBidi" w:cstheme="minorBidi"/>
                <w:sz w:val="24"/>
                <w:szCs w:val="24"/>
              </w:rPr>
              <w:t>99,343</w:t>
            </w:r>
          </w:p>
        </w:tc>
        <w:tc>
          <w:tcPr>
            <w:tcW w:w="283" w:type="dxa"/>
          </w:tcPr>
          <w:p w14:paraId="16F98EAB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EE2E459" w14:textId="030E8776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5588D">
              <w:rPr>
                <w:rFonts w:asciiTheme="minorBidi" w:hAnsiTheme="minorBidi" w:cstheme="minorBidi"/>
                <w:sz w:val="24"/>
                <w:szCs w:val="24"/>
              </w:rPr>
              <w:t>20,808</w:t>
            </w:r>
          </w:p>
        </w:tc>
        <w:tc>
          <w:tcPr>
            <w:tcW w:w="283" w:type="dxa"/>
          </w:tcPr>
          <w:p w14:paraId="615F2D4E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1B59F6A9" w14:textId="10F80865" w:rsidR="007B52B9" w:rsidRPr="00E549DF" w:rsidRDefault="0017470B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470B">
              <w:rPr>
                <w:rFonts w:asciiTheme="minorBidi" w:hAnsiTheme="minorBidi" w:cstheme="minorBidi"/>
                <w:sz w:val="24"/>
                <w:szCs w:val="24"/>
              </w:rPr>
              <w:t>(157,645)</w:t>
            </w:r>
          </w:p>
        </w:tc>
        <w:tc>
          <w:tcPr>
            <w:tcW w:w="283" w:type="dxa"/>
          </w:tcPr>
          <w:p w14:paraId="65586565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B36AFC8" w14:textId="297FFC9B" w:rsidR="007B52B9" w:rsidRPr="008639E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E6C53">
              <w:rPr>
                <w:rFonts w:asciiTheme="minorBidi" w:hAnsiTheme="minorBidi" w:cstheme="minorBidi"/>
                <w:sz w:val="24"/>
                <w:szCs w:val="24"/>
              </w:rPr>
              <w:t>(450,265)</w:t>
            </w:r>
          </w:p>
        </w:tc>
        <w:tc>
          <w:tcPr>
            <w:tcW w:w="284" w:type="dxa"/>
          </w:tcPr>
          <w:p w14:paraId="4C024833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989D61" w14:textId="40799FAA" w:rsidR="007B52B9" w:rsidRPr="00E549DF" w:rsidRDefault="0086152B" w:rsidP="0086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6152B">
              <w:rPr>
                <w:rFonts w:asciiTheme="minorBidi" w:hAnsiTheme="minorBidi" w:cstheme="minorBidi"/>
                <w:sz w:val="24"/>
                <w:szCs w:val="24"/>
              </w:rPr>
              <w:t>72,96</w:t>
            </w:r>
            <w:r w:rsidR="008265D0">
              <w:rPr>
                <w:rFonts w:asciiTheme="minorBidi" w:hAnsiTheme="minorBidi" w:cstheme="minorBidi"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14:paraId="0FDA4558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A2EFCD" w14:textId="657BDA38" w:rsidR="007B52B9" w:rsidRPr="00C43471" w:rsidRDefault="007B52B9" w:rsidP="00F1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7B52B9" w:rsidRPr="00C43471" w14:paraId="0307EEEF" w14:textId="77777777" w:rsidTr="00D375A1">
        <w:trPr>
          <w:trHeight w:val="144"/>
        </w:trPr>
        <w:tc>
          <w:tcPr>
            <w:tcW w:w="3492" w:type="dxa"/>
          </w:tcPr>
          <w:p w14:paraId="1D288A56" w14:textId="5A38C6C9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ประเทศจีน</w:t>
            </w:r>
          </w:p>
        </w:tc>
        <w:tc>
          <w:tcPr>
            <w:tcW w:w="851" w:type="dxa"/>
            <w:vAlign w:val="bottom"/>
          </w:tcPr>
          <w:p w14:paraId="374FC0BC" w14:textId="4F154F92" w:rsidR="007B52B9" w:rsidRPr="00E549DF" w:rsidRDefault="00044CE2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9A1CEAE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82AFA5" w14:textId="14BED7B0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3991CE3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3F62966" w14:textId="2EF1350B" w:rsidR="007B52B9" w:rsidRPr="00E549DF" w:rsidRDefault="00675BC4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75BC4">
              <w:rPr>
                <w:rFonts w:asciiTheme="minorBidi" w:hAnsiTheme="minorBidi" w:cstheme="minorBidi"/>
                <w:sz w:val="24"/>
                <w:szCs w:val="24"/>
              </w:rPr>
              <w:t>51</w:t>
            </w:r>
            <w:r w:rsidR="008A5F4D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259F0E7D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1FBA27B" w14:textId="4BE0A027" w:rsidR="007B52B9" w:rsidRPr="00C43471" w:rsidRDefault="007B52B9" w:rsidP="00F1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D95370E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06DDCEB" w14:textId="4331B8B2" w:rsidR="007B52B9" w:rsidRPr="00E549DF" w:rsidRDefault="00CB06E4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CB06E4">
              <w:rPr>
                <w:rFonts w:asciiTheme="minorBidi" w:hAnsiTheme="minorBidi" w:cs="Cordia New"/>
                <w:sz w:val="24"/>
                <w:szCs w:val="24"/>
              </w:rPr>
              <w:t>1,694</w:t>
            </w:r>
          </w:p>
        </w:tc>
        <w:tc>
          <w:tcPr>
            <w:tcW w:w="283" w:type="dxa"/>
          </w:tcPr>
          <w:p w14:paraId="01C0EC21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12F6FC6" w14:textId="517D723C" w:rsidR="007B52B9" w:rsidRPr="007E098A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7282A">
              <w:rPr>
                <w:rFonts w:asciiTheme="minorBidi" w:hAnsiTheme="minorBidi" w:cs="Cordia New"/>
                <w:sz w:val="24"/>
                <w:szCs w:val="24"/>
              </w:rPr>
              <w:t>2,798</w:t>
            </w:r>
          </w:p>
        </w:tc>
        <w:tc>
          <w:tcPr>
            <w:tcW w:w="283" w:type="dxa"/>
          </w:tcPr>
          <w:p w14:paraId="73DFEB33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04F066D" w14:textId="642FD660" w:rsidR="007B52B9" w:rsidRPr="00E549DF" w:rsidRDefault="0017470B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470B">
              <w:rPr>
                <w:rFonts w:asciiTheme="minorBidi" w:hAnsiTheme="minorBidi" w:cstheme="minorBidi"/>
                <w:sz w:val="24"/>
                <w:szCs w:val="24"/>
              </w:rPr>
              <w:t>(1,694)</w:t>
            </w:r>
          </w:p>
        </w:tc>
        <w:tc>
          <w:tcPr>
            <w:tcW w:w="283" w:type="dxa"/>
          </w:tcPr>
          <w:p w14:paraId="22B66A07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0E4DB5" w14:textId="63E8FA70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34514">
              <w:rPr>
                <w:rFonts w:asciiTheme="minorBidi" w:hAnsiTheme="minorBidi" w:cstheme="minorBidi"/>
                <w:sz w:val="24"/>
                <w:szCs w:val="24"/>
              </w:rPr>
              <w:t>(2,798)</w:t>
            </w:r>
          </w:p>
        </w:tc>
        <w:tc>
          <w:tcPr>
            <w:tcW w:w="284" w:type="dxa"/>
          </w:tcPr>
          <w:p w14:paraId="7EC7F74F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679ABE" w14:textId="3076FD75" w:rsidR="007B52B9" w:rsidRPr="00E549DF" w:rsidRDefault="0086152B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6152B">
              <w:rPr>
                <w:rFonts w:asciiTheme="minorBidi" w:hAnsiTheme="minorBidi" w:cstheme="minorBidi"/>
                <w:sz w:val="24"/>
                <w:szCs w:val="24"/>
              </w:rPr>
              <w:t>51</w:t>
            </w:r>
            <w:r w:rsidR="008265D0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284" w:type="dxa"/>
          </w:tcPr>
          <w:p w14:paraId="19A84D68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AE5536" w14:textId="60D002F9" w:rsidR="007B52B9" w:rsidRPr="00C43471" w:rsidRDefault="007B52B9" w:rsidP="00F1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7B52B9" w:rsidRPr="00C43471" w14:paraId="226993F7" w14:textId="77777777" w:rsidTr="00D375A1">
        <w:trPr>
          <w:trHeight w:val="144"/>
        </w:trPr>
        <w:tc>
          <w:tcPr>
            <w:tcW w:w="3492" w:type="dxa"/>
          </w:tcPr>
          <w:p w14:paraId="7452C461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ประเทศญี่ปุ่น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644C2B0" w14:textId="543FB169" w:rsidR="007B52B9" w:rsidRPr="00E549DF" w:rsidRDefault="00044CE2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44CE2">
              <w:rPr>
                <w:rFonts w:asciiTheme="minorBidi" w:hAnsiTheme="minorBidi" w:cstheme="minorBidi"/>
                <w:sz w:val="24"/>
                <w:szCs w:val="24"/>
              </w:rPr>
              <w:t>722,193</w:t>
            </w:r>
          </w:p>
        </w:tc>
        <w:tc>
          <w:tcPr>
            <w:tcW w:w="283" w:type="dxa"/>
          </w:tcPr>
          <w:p w14:paraId="36EDA0BF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53C8BD0" w14:textId="5DDD5CBA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7415">
              <w:rPr>
                <w:rFonts w:asciiTheme="minorBidi" w:hAnsiTheme="minorBidi" w:cstheme="minorBidi"/>
                <w:sz w:val="24"/>
                <w:szCs w:val="24"/>
              </w:rPr>
              <w:t>1,405,15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14:paraId="0ECC8EE5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892A2FC" w14:textId="73FDC95E" w:rsidR="007B52B9" w:rsidRPr="003B26BC" w:rsidRDefault="003D1016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3D1016">
              <w:rPr>
                <w:rFonts w:asciiTheme="minorBidi" w:hAnsiTheme="minorBidi" w:cs="Cordia New"/>
                <w:sz w:val="24"/>
                <w:szCs w:val="24"/>
              </w:rPr>
              <w:t>1,659</w:t>
            </w:r>
          </w:p>
        </w:tc>
        <w:tc>
          <w:tcPr>
            <w:tcW w:w="283" w:type="dxa"/>
          </w:tcPr>
          <w:p w14:paraId="0C837571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3D2600" w14:textId="7E99813A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6E79F73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EDCC342" w14:textId="4BE901F6" w:rsidR="007B52B9" w:rsidRPr="00E549DF" w:rsidRDefault="004A096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4A0969">
              <w:rPr>
                <w:rFonts w:asciiTheme="minorBidi" w:hAnsiTheme="minorBidi" w:cs="Cordia New"/>
                <w:sz w:val="24"/>
                <w:szCs w:val="24"/>
              </w:rPr>
              <w:t>1,380</w:t>
            </w:r>
          </w:p>
        </w:tc>
        <w:tc>
          <w:tcPr>
            <w:tcW w:w="283" w:type="dxa"/>
          </w:tcPr>
          <w:p w14:paraId="763BBBED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CA56429" w14:textId="5A21F3CB" w:rsidR="007B52B9" w:rsidRPr="00B57DD8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2E6C53">
              <w:rPr>
                <w:rFonts w:asciiTheme="minorBidi" w:hAnsiTheme="minorBidi" w:cs="Cordia New"/>
                <w:sz w:val="24"/>
                <w:szCs w:val="24"/>
              </w:rPr>
              <w:t>333</w:t>
            </w:r>
          </w:p>
        </w:tc>
        <w:tc>
          <w:tcPr>
            <w:tcW w:w="283" w:type="dxa"/>
          </w:tcPr>
          <w:p w14:paraId="20007CD8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DC23F5D" w14:textId="0DAE61B1" w:rsidR="007B52B9" w:rsidRPr="00E549DF" w:rsidRDefault="0017470B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005A4E8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394351E" w14:textId="5720E62A" w:rsidR="007B52B9" w:rsidRPr="00C43471" w:rsidRDefault="007B52B9" w:rsidP="00F1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47C69BC3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95255D8" w14:textId="20E2F555" w:rsidR="007B52B9" w:rsidRPr="00E549DF" w:rsidRDefault="0086152B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6152B">
              <w:rPr>
                <w:rFonts w:asciiTheme="minorBidi" w:hAnsiTheme="minorBidi" w:cstheme="minorBidi"/>
                <w:sz w:val="24"/>
                <w:szCs w:val="24"/>
              </w:rPr>
              <w:t>725,232</w:t>
            </w:r>
          </w:p>
        </w:tc>
        <w:tc>
          <w:tcPr>
            <w:tcW w:w="284" w:type="dxa"/>
          </w:tcPr>
          <w:p w14:paraId="56B3F651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0FD59C4" w14:textId="03055604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52C5">
              <w:rPr>
                <w:rFonts w:asciiTheme="minorBidi" w:hAnsiTheme="minorBidi" w:cstheme="minorBidi"/>
                <w:sz w:val="24"/>
                <w:szCs w:val="24"/>
              </w:rPr>
              <w:t>1,405,48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</w:tr>
      <w:tr w:rsidR="007B52B9" w:rsidRPr="00C43471" w14:paraId="449F6EEA" w14:textId="77777777" w:rsidTr="00D375A1">
        <w:trPr>
          <w:trHeight w:val="144"/>
        </w:trPr>
        <w:tc>
          <w:tcPr>
            <w:tcW w:w="3492" w:type="dxa"/>
          </w:tcPr>
          <w:p w14:paraId="475E2373" w14:textId="7C122958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2DFE1" w14:textId="5EDC422B" w:rsidR="007B52B9" w:rsidRPr="00E549DF" w:rsidRDefault="00AD5CB8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D5CB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795,154</w:t>
            </w:r>
          </w:p>
        </w:tc>
        <w:tc>
          <w:tcPr>
            <w:tcW w:w="283" w:type="dxa"/>
          </w:tcPr>
          <w:p w14:paraId="14D359D6" w14:textId="77777777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A28D5" w14:textId="4CCE4880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741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1,405,15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14:paraId="6B6D3A4C" w14:textId="77777777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8625FAB" w14:textId="68529BF3" w:rsidR="007B52B9" w:rsidRPr="00E549DF" w:rsidRDefault="00A1420C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1420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60,476</w:t>
            </w:r>
          </w:p>
        </w:tc>
        <w:tc>
          <w:tcPr>
            <w:tcW w:w="283" w:type="dxa"/>
          </w:tcPr>
          <w:p w14:paraId="50FD147D" w14:textId="77777777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1807D26F" w14:textId="21C8BEC9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10A6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429,457</w:t>
            </w:r>
          </w:p>
        </w:tc>
        <w:tc>
          <w:tcPr>
            <w:tcW w:w="283" w:type="dxa"/>
          </w:tcPr>
          <w:p w14:paraId="7F20A9B0" w14:textId="77777777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31ABC13" w14:textId="7DAFD618" w:rsidR="007B52B9" w:rsidRPr="00E549DF" w:rsidRDefault="00D60E0A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</w:rPr>
            </w:pPr>
            <w:r w:rsidRPr="00D60E0A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102,417</w:t>
            </w:r>
          </w:p>
        </w:tc>
        <w:tc>
          <w:tcPr>
            <w:tcW w:w="283" w:type="dxa"/>
          </w:tcPr>
          <w:p w14:paraId="53ADF78C" w14:textId="77777777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3FE9D1C" w14:textId="0C1BFAA5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F374B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23,939</w:t>
            </w:r>
          </w:p>
        </w:tc>
        <w:tc>
          <w:tcPr>
            <w:tcW w:w="283" w:type="dxa"/>
          </w:tcPr>
          <w:p w14:paraId="69DE208C" w14:textId="77777777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99391D9" w14:textId="31B52738" w:rsidR="007B52B9" w:rsidRPr="00E549DF" w:rsidRDefault="0017470B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7470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(159,339)</w:t>
            </w:r>
          </w:p>
        </w:tc>
        <w:tc>
          <w:tcPr>
            <w:tcW w:w="283" w:type="dxa"/>
          </w:tcPr>
          <w:p w14:paraId="7D4EF663" w14:textId="77777777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94F3BE2" w14:textId="18DFECD2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451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(453,063)</w:t>
            </w:r>
          </w:p>
        </w:tc>
        <w:tc>
          <w:tcPr>
            <w:tcW w:w="284" w:type="dxa"/>
          </w:tcPr>
          <w:p w14:paraId="4FB93A1F" w14:textId="77777777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FF79C1E" w14:textId="29F61FD9" w:rsidR="007B52B9" w:rsidRPr="00E549DF" w:rsidRDefault="002C52A2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C52A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798,708</w:t>
            </w:r>
          </w:p>
        </w:tc>
        <w:tc>
          <w:tcPr>
            <w:tcW w:w="284" w:type="dxa"/>
          </w:tcPr>
          <w:p w14:paraId="292CF11C" w14:textId="77777777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C2A7A37" w14:textId="61E1BF4C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C52C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1,405,48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</w:t>
            </w:r>
          </w:p>
        </w:tc>
      </w:tr>
      <w:tr w:rsidR="007B52B9" w:rsidRPr="00C43471" w14:paraId="4F5AD3C5" w14:textId="77777777" w:rsidTr="00D375A1">
        <w:trPr>
          <w:trHeight w:val="144"/>
        </w:trPr>
        <w:tc>
          <w:tcPr>
            <w:tcW w:w="3492" w:type="dxa"/>
          </w:tcPr>
          <w:p w14:paraId="336EE62B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080CD52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851AA7E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6006663C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08CEA0E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68FC0841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7D5987B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8476B9E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6F86A6E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3317FC97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A4205CC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1E52DE4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01E41F2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43D4AAA5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A34B97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397BCEB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F374DC7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57AF8CEE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4BE64CD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172DB3E3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B52B9" w:rsidRPr="00C43471" w14:paraId="7DF5FF6F" w14:textId="77777777" w:rsidTr="00D375A1">
        <w:trPr>
          <w:trHeight w:val="144"/>
        </w:trPr>
        <w:tc>
          <w:tcPr>
            <w:tcW w:w="3492" w:type="dxa"/>
          </w:tcPr>
          <w:p w14:paraId="6A7B1145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ประเภทสินค้าและบริการหลัก</w:t>
            </w:r>
          </w:p>
        </w:tc>
        <w:tc>
          <w:tcPr>
            <w:tcW w:w="851" w:type="dxa"/>
            <w:vAlign w:val="bottom"/>
          </w:tcPr>
          <w:p w14:paraId="0E5262B4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A156AE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D870909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0725E1D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E9128B9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1D3FECC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E2BDC9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197B497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3F7E656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84C5726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3B8017B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51D99C3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BA08BA8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91A8040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B6F762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E3D462A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B991BF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D193A16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BD60E79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B52B9" w:rsidRPr="00C43471" w14:paraId="7FC66AE9" w14:textId="77777777" w:rsidTr="00D375A1">
        <w:trPr>
          <w:trHeight w:val="144"/>
        </w:trPr>
        <w:tc>
          <w:tcPr>
            <w:tcW w:w="3492" w:type="dxa"/>
          </w:tcPr>
          <w:p w14:paraId="61555077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851" w:type="dxa"/>
            <w:vAlign w:val="bottom"/>
          </w:tcPr>
          <w:p w14:paraId="20FCCAE9" w14:textId="6AC456E4" w:rsidR="007B52B9" w:rsidRPr="00C43471" w:rsidRDefault="00ED529A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D529A">
              <w:rPr>
                <w:rFonts w:asciiTheme="minorBidi" w:hAnsiTheme="minorBidi" w:cstheme="minorBidi"/>
                <w:sz w:val="24"/>
                <w:szCs w:val="24"/>
              </w:rPr>
              <w:t>668,986</w:t>
            </w:r>
          </w:p>
        </w:tc>
        <w:tc>
          <w:tcPr>
            <w:tcW w:w="283" w:type="dxa"/>
          </w:tcPr>
          <w:p w14:paraId="1D0112C8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3A36BB" w14:textId="074D93D1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F700E">
              <w:rPr>
                <w:rFonts w:asciiTheme="minorBidi" w:hAnsiTheme="minorBidi" w:cstheme="minorBidi"/>
                <w:sz w:val="24"/>
                <w:szCs w:val="24"/>
              </w:rPr>
              <w:t>1,334,23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4D5286FD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1176B1" w14:textId="22BEDE60" w:rsidR="007B52B9" w:rsidRPr="00C43471" w:rsidRDefault="003D1016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D1016">
              <w:rPr>
                <w:rFonts w:asciiTheme="minorBidi" w:hAnsiTheme="minorBidi" w:cstheme="minorBidi"/>
                <w:sz w:val="24"/>
                <w:szCs w:val="24"/>
              </w:rPr>
              <w:t>58,817</w:t>
            </w:r>
          </w:p>
        </w:tc>
        <w:tc>
          <w:tcPr>
            <w:tcW w:w="283" w:type="dxa"/>
          </w:tcPr>
          <w:p w14:paraId="23035BE3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2E8E968" w14:textId="544414B6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10A61">
              <w:rPr>
                <w:rFonts w:asciiTheme="minorBidi" w:hAnsiTheme="minorBidi" w:cstheme="minorBidi"/>
                <w:sz w:val="24"/>
                <w:szCs w:val="24"/>
              </w:rPr>
              <w:t>429,457</w:t>
            </w:r>
          </w:p>
        </w:tc>
        <w:tc>
          <w:tcPr>
            <w:tcW w:w="283" w:type="dxa"/>
          </w:tcPr>
          <w:p w14:paraId="4C4F21BB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2CDF2CE" w14:textId="7855B26A" w:rsidR="007B52B9" w:rsidRPr="008E5AC5" w:rsidRDefault="00CB06E4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CB06E4">
              <w:rPr>
                <w:rFonts w:asciiTheme="minorBidi" w:hAnsiTheme="minorBidi" w:cs="Cordia New"/>
                <w:sz w:val="24"/>
                <w:szCs w:val="24"/>
              </w:rPr>
              <w:t>101,037</w:t>
            </w:r>
          </w:p>
        </w:tc>
        <w:tc>
          <w:tcPr>
            <w:tcW w:w="283" w:type="dxa"/>
          </w:tcPr>
          <w:p w14:paraId="01E88395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0CAE30" w14:textId="366F71E8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F374B">
              <w:rPr>
                <w:rFonts w:asciiTheme="minorBidi" w:hAnsiTheme="minorBidi" w:cs="Cordia New"/>
                <w:sz w:val="24"/>
                <w:szCs w:val="24"/>
              </w:rPr>
              <w:t>23,939</w:t>
            </w:r>
          </w:p>
        </w:tc>
        <w:tc>
          <w:tcPr>
            <w:tcW w:w="283" w:type="dxa"/>
          </w:tcPr>
          <w:p w14:paraId="11835716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6B0A3D5" w14:textId="70621C9F" w:rsidR="007B52B9" w:rsidRPr="00C43471" w:rsidRDefault="00730333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30333">
              <w:rPr>
                <w:rFonts w:asciiTheme="minorBidi" w:hAnsiTheme="minorBidi" w:cstheme="minorBidi"/>
                <w:sz w:val="24"/>
                <w:szCs w:val="24"/>
              </w:rPr>
              <w:t>(159,339)</w:t>
            </w:r>
          </w:p>
        </w:tc>
        <w:tc>
          <w:tcPr>
            <w:tcW w:w="283" w:type="dxa"/>
          </w:tcPr>
          <w:p w14:paraId="718A0F19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722180" w14:textId="7781466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34514">
              <w:rPr>
                <w:rFonts w:asciiTheme="minorBidi" w:hAnsiTheme="minorBidi" w:cstheme="minorBidi"/>
                <w:sz w:val="24"/>
                <w:szCs w:val="24"/>
              </w:rPr>
              <w:t>(453,063)</w:t>
            </w:r>
          </w:p>
        </w:tc>
        <w:tc>
          <w:tcPr>
            <w:tcW w:w="284" w:type="dxa"/>
          </w:tcPr>
          <w:p w14:paraId="2D7C093D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A7B258E" w14:textId="0E3BCB93" w:rsidR="007B52B9" w:rsidRPr="00C43471" w:rsidRDefault="00FF3A8C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F3A8C">
              <w:rPr>
                <w:rFonts w:asciiTheme="minorBidi" w:hAnsiTheme="minorBidi" w:cstheme="minorBidi"/>
                <w:sz w:val="24"/>
                <w:szCs w:val="24"/>
              </w:rPr>
              <w:t>669,501</w:t>
            </w:r>
          </w:p>
        </w:tc>
        <w:tc>
          <w:tcPr>
            <w:tcW w:w="284" w:type="dxa"/>
          </w:tcPr>
          <w:p w14:paraId="315C7B80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FA98D8" w14:textId="146C88B9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82AEB">
              <w:rPr>
                <w:rFonts w:asciiTheme="minorBidi" w:hAnsiTheme="minorBidi" w:cstheme="minorBidi"/>
                <w:sz w:val="24"/>
                <w:szCs w:val="24"/>
              </w:rPr>
              <w:t>1,334,56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</w:tr>
      <w:tr w:rsidR="007B52B9" w:rsidRPr="00C43471" w14:paraId="70E9B2B9" w14:textId="77777777" w:rsidTr="00D375A1">
        <w:trPr>
          <w:trHeight w:val="144"/>
        </w:trPr>
        <w:tc>
          <w:tcPr>
            <w:tcW w:w="3492" w:type="dxa"/>
          </w:tcPr>
          <w:p w14:paraId="7A0061AE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ผลิตพร้อมติดตั้งโครงเหล็ก</w:t>
            </w:r>
          </w:p>
        </w:tc>
        <w:tc>
          <w:tcPr>
            <w:tcW w:w="851" w:type="dxa"/>
            <w:vAlign w:val="bottom"/>
          </w:tcPr>
          <w:p w14:paraId="7BB045EC" w14:textId="0B0E2A11" w:rsidR="007B52B9" w:rsidRPr="00C43471" w:rsidRDefault="00ED529A" w:rsidP="00ED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D529A">
              <w:rPr>
                <w:rFonts w:asciiTheme="minorBidi" w:hAnsiTheme="minorBidi" w:cstheme="minorBidi"/>
                <w:sz w:val="24"/>
                <w:szCs w:val="24"/>
              </w:rPr>
              <w:t>72,961</w:t>
            </w:r>
          </w:p>
        </w:tc>
        <w:tc>
          <w:tcPr>
            <w:tcW w:w="283" w:type="dxa"/>
          </w:tcPr>
          <w:p w14:paraId="3477565C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138E95A" w14:textId="31BA77EB" w:rsidR="007B52B9" w:rsidRPr="00C43471" w:rsidRDefault="007B52B9" w:rsidP="00F1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5F5D0B0B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F7D8DAD" w14:textId="16FBE8E1" w:rsidR="007B52B9" w:rsidRPr="00C43471" w:rsidRDefault="003E28E6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5EB0CFCE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0210740" w14:textId="448B2BB4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E1FEDED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9F78878" w14:textId="2CBA22C2" w:rsidR="007B52B9" w:rsidRPr="00206256" w:rsidRDefault="00CB06E4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454" w:right="-120"/>
              <w:jc w:val="both"/>
              <w:rPr>
                <w:rFonts w:asciiTheme="minorBidi" w:hAnsiTheme="minorBidi" w:cs="Cordia New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83B4898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55CE9BA" w14:textId="5BD642F0" w:rsidR="007B52B9" w:rsidRPr="00206256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454" w:right="-120"/>
              <w:jc w:val="both"/>
              <w:rPr>
                <w:rFonts w:asciiTheme="minorBidi" w:hAnsiTheme="minorBidi" w:cs="Cordia New"/>
                <w:sz w:val="24"/>
                <w:szCs w:val="24"/>
              </w:rPr>
            </w:pPr>
            <w:r w:rsidRPr="00206256">
              <w:rPr>
                <w:rFonts w:asciiTheme="minorBidi" w:hAnsiTheme="minorBidi" w:cs="Cordi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87F5DBD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  <w:tab w:val="decimal" w:pos="497"/>
              </w:tabs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93BD4FA" w14:textId="28EBBC5D" w:rsidR="007B52B9" w:rsidRPr="00C43471" w:rsidRDefault="00730333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766794D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4849D3" w14:textId="2D06E42A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D450F19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D611E34" w14:textId="7AE4F98A" w:rsidR="007B52B9" w:rsidRPr="00C43471" w:rsidRDefault="00FF3A8C" w:rsidP="00FF3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F3A8C">
              <w:rPr>
                <w:rFonts w:asciiTheme="minorBidi" w:hAnsiTheme="minorBidi" w:cstheme="minorBidi"/>
                <w:sz w:val="24"/>
                <w:szCs w:val="24"/>
              </w:rPr>
              <w:t>72,961</w:t>
            </w:r>
          </w:p>
        </w:tc>
        <w:tc>
          <w:tcPr>
            <w:tcW w:w="284" w:type="dxa"/>
          </w:tcPr>
          <w:p w14:paraId="71D08EEC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907F25C" w14:textId="1D402F6F" w:rsidR="007B52B9" w:rsidRPr="00C43471" w:rsidRDefault="007B52B9" w:rsidP="00F10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7B52B9" w:rsidRPr="00C43471" w14:paraId="3033B2C4" w14:textId="77777777" w:rsidTr="00D375A1">
        <w:trPr>
          <w:trHeight w:val="144"/>
        </w:trPr>
        <w:tc>
          <w:tcPr>
            <w:tcW w:w="3492" w:type="dxa"/>
          </w:tcPr>
          <w:p w14:paraId="507A5459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002BEF7" w14:textId="5808E4B7" w:rsidR="007B52B9" w:rsidRPr="00C43471" w:rsidRDefault="00ED529A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D529A">
              <w:rPr>
                <w:rFonts w:asciiTheme="minorBidi" w:hAnsiTheme="minorBidi" w:cstheme="minorBidi"/>
                <w:sz w:val="24"/>
                <w:szCs w:val="24"/>
              </w:rPr>
              <w:t>53,207</w:t>
            </w:r>
          </w:p>
        </w:tc>
        <w:tc>
          <w:tcPr>
            <w:tcW w:w="283" w:type="dxa"/>
          </w:tcPr>
          <w:p w14:paraId="0464BB0A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7680FAE" w14:textId="1A8D59BA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F700E">
              <w:rPr>
                <w:rFonts w:asciiTheme="minorBidi" w:hAnsiTheme="minorBidi" w:cstheme="minorBidi"/>
                <w:sz w:val="24"/>
                <w:szCs w:val="24"/>
              </w:rPr>
              <w:t>70,918</w:t>
            </w:r>
          </w:p>
        </w:tc>
        <w:tc>
          <w:tcPr>
            <w:tcW w:w="283" w:type="dxa"/>
          </w:tcPr>
          <w:p w14:paraId="5E2E4B7D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112F3DF" w14:textId="3554291E" w:rsidR="007B52B9" w:rsidRPr="00C43471" w:rsidRDefault="003E28E6" w:rsidP="003E2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E28E6">
              <w:rPr>
                <w:rFonts w:asciiTheme="minorBidi" w:hAnsiTheme="minorBidi" w:cstheme="minorBidi"/>
                <w:sz w:val="24"/>
                <w:szCs w:val="24"/>
              </w:rPr>
              <w:t>1,659</w:t>
            </w:r>
          </w:p>
        </w:tc>
        <w:tc>
          <w:tcPr>
            <w:tcW w:w="283" w:type="dxa"/>
          </w:tcPr>
          <w:p w14:paraId="3F227659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82300FC" w14:textId="06C37488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1E9966A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3C5CAA" w14:textId="28504826" w:rsidR="007B52B9" w:rsidRPr="00206256" w:rsidRDefault="00CB06E4" w:rsidP="00CB0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CB06E4">
              <w:rPr>
                <w:rFonts w:asciiTheme="minorBidi" w:hAnsiTheme="minorBidi" w:cs="Cordia New"/>
                <w:sz w:val="24"/>
                <w:szCs w:val="24"/>
              </w:rPr>
              <w:t>1,380</w:t>
            </w:r>
          </w:p>
        </w:tc>
        <w:tc>
          <w:tcPr>
            <w:tcW w:w="283" w:type="dxa"/>
          </w:tcPr>
          <w:p w14:paraId="7BBBBEC5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C9283AD" w14:textId="44EB8462" w:rsidR="007B52B9" w:rsidRPr="00206256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454" w:right="-120"/>
              <w:jc w:val="both"/>
              <w:rPr>
                <w:rFonts w:asciiTheme="minorBidi" w:hAnsiTheme="minorBidi" w:cs="Cordia New"/>
                <w:sz w:val="24"/>
                <w:szCs w:val="24"/>
              </w:rPr>
            </w:pPr>
            <w:r w:rsidRPr="00206256">
              <w:rPr>
                <w:rFonts w:asciiTheme="minorBidi" w:hAnsiTheme="minorBidi" w:cs="Cordi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BD26448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  <w:tab w:val="decimal" w:pos="497"/>
              </w:tabs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15DEF4D" w14:textId="0FCA15D9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BB2524F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30C8BC6" w14:textId="52D041D1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035AF423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354A7F3" w14:textId="01C1FA22" w:rsidR="007B52B9" w:rsidRPr="00C43471" w:rsidRDefault="00FF3A8C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F3A8C">
              <w:rPr>
                <w:rFonts w:asciiTheme="minorBidi" w:hAnsiTheme="minorBidi" w:cstheme="minorBidi"/>
                <w:sz w:val="24"/>
                <w:szCs w:val="24"/>
              </w:rPr>
              <w:t>56,246</w:t>
            </w:r>
          </w:p>
        </w:tc>
        <w:tc>
          <w:tcPr>
            <w:tcW w:w="284" w:type="dxa"/>
          </w:tcPr>
          <w:p w14:paraId="71BBE8D2" w14:textId="77777777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0DFAE6F" w14:textId="3DC52CE6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82AEB">
              <w:rPr>
                <w:rFonts w:asciiTheme="minorBidi" w:hAnsiTheme="minorBidi" w:cstheme="minorBidi"/>
                <w:sz w:val="24"/>
                <w:szCs w:val="24"/>
              </w:rPr>
              <w:t>70,918</w:t>
            </w:r>
          </w:p>
        </w:tc>
      </w:tr>
      <w:tr w:rsidR="007B52B9" w:rsidRPr="00C43471" w14:paraId="3C2C8F2D" w14:textId="77777777" w:rsidTr="00D375A1">
        <w:trPr>
          <w:trHeight w:val="144"/>
        </w:trPr>
        <w:tc>
          <w:tcPr>
            <w:tcW w:w="3492" w:type="dxa"/>
          </w:tcPr>
          <w:p w14:paraId="4A5DC5E5" w14:textId="319416CC" w:rsidR="007B52B9" w:rsidRPr="00C43471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DC0FB" w14:textId="72DAB179" w:rsidR="007B52B9" w:rsidRPr="00D36737" w:rsidRDefault="00BC408F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C408F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795,154</w:t>
            </w:r>
          </w:p>
        </w:tc>
        <w:tc>
          <w:tcPr>
            <w:tcW w:w="283" w:type="dxa"/>
          </w:tcPr>
          <w:p w14:paraId="1561080C" w14:textId="77777777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E63F0" w14:textId="1914689F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F700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1,405,15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14:paraId="79CCD523" w14:textId="77777777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2198F95" w14:textId="04D02090" w:rsidR="007B52B9" w:rsidRPr="00D36737" w:rsidRDefault="00A1420C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1420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60,476</w:t>
            </w:r>
          </w:p>
        </w:tc>
        <w:tc>
          <w:tcPr>
            <w:tcW w:w="283" w:type="dxa"/>
          </w:tcPr>
          <w:p w14:paraId="69A6284F" w14:textId="77777777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6654F18" w14:textId="083F1C87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11C2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429,457</w:t>
            </w:r>
          </w:p>
        </w:tc>
        <w:tc>
          <w:tcPr>
            <w:tcW w:w="283" w:type="dxa"/>
          </w:tcPr>
          <w:p w14:paraId="179810E1" w14:textId="77777777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FCC5451" w14:textId="79F5F0D5" w:rsidR="007B52B9" w:rsidRPr="00D36737" w:rsidRDefault="00D60E0A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</w:rPr>
            </w:pPr>
            <w:r w:rsidRPr="00D60E0A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102,417</w:t>
            </w:r>
          </w:p>
        </w:tc>
        <w:tc>
          <w:tcPr>
            <w:tcW w:w="283" w:type="dxa"/>
          </w:tcPr>
          <w:p w14:paraId="1CCB7355" w14:textId="77777777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414376E" w14:textId="05E9D1AC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F374B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23,939</w:t>
            </w:r>
          </w:p>
        </w:tc>
        <w:tc>
          <w:tcPr>
            <w:tcW w:w="283" w:type="dxa"/>
          </w:tcPr>
          <w:p w14:paraId="569F4F9A" w14:textId="77777777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8BD9C37" w14:textId="38762EBC" w:rsidR="007B52B9" w:rsidRPr="00D36737" w:rsidRDefault="00730333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3033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(159,339)</w:t>
            </w:r>
          </w:p>
        </w:tc>
        <w:tc>
          <w:tcPr>
            <w:tcW w:w="283" w:type="dxa"/>
          </w:tcPr>
          <w:p w14:paraId="5D1EB894" w14:textId="77777777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E9BF45B" w14:textId="4ED284F5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451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(453,063)</w:t>
            </w:r>
          </w:p>
        </w:tc>
        <w:tc>
          <w:tcPr>
            <w:tcW w:w="284" w:type="dxa"/>
          </w:tcPr>
          <w:p w14:paraId="3FFA4B28" w14:textId="77777777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022205E" w14:textId="5B1CAD35" w:rsidR="007B52B9" w:rsidRPr="00D36737" w:rsidRDefault="00806B2B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806B2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798,708</w:t>
            </w:r>
          </w:p>
        </w:tc>
        <w:tc>
          <w:tcPr>
            <w:tcW w:w="284" w:type="dxa"/>
          </w:tcPr>
          <w:p w14:paraId="384059AA" w14:textId="77777777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17BCAC59" w14:textId="66E8AA00" w:rsidR="007B52B9" w:rsidRPr="00D36737" w:rsidRDefault="007B52B9" w:rsidP="007B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E3A6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1,405,48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</w:t>
            </w:r>
          </w:p>
        </w:tc>
      </w:tr>
      <w:tr w:rsidR="0083320E" w:rsidRPr="00C43471" w14:paraId="1DEFCA09" w14:textId="77777777" w:rsidTr="007279C7">
        <w:trPr>
          <w:trHeight w:val="144"/>
        </w:trPr>
        <w:tc>
          <w:tcPr>
            <w:tcW w:w="3492" w:type="dxa"/>
          </w:tcPr>
          <w:p w14:paraId="568FDE1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E40C95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8511BF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47D77B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C6623B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575B9F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06CFED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07884F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A911CD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C0C57A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08B323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12BA6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6484F6E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BFFCED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7FAEAAF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AE129D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5B0FA0E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19BCE5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51481AC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638141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4067ACD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645DAE6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78F9B05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263E1" w:rsidRPr="00C43471" w14:paraId="453D8726" w14:textId="77777777" w:rsidTr="007279C7">
        <w:trPr>
          <w:trHeight w:val="144"/>
        </w:trPr>
        <w:tc>
          <w:tcPr>
            <w:tcW w:w="3492" w:type="dxa"/>
          </w:tcPr>
          <w:p w14:paraId="7F93864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51" w:type="dxa"/>
            <w:vAlign w:val="bottom"/>
          </w:tcPr>
          <w:p w14:paraId="5992BC2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D48780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031CBA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15DE21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B756D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98B185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31E88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DB3110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A064D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4AB57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20C38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DFA642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9E09F3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9487DD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103C7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2EC137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5B2C61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7665693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826A8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F4AFF" w:rsidRPr="00C43471" w14:paraId="374D7546" w14:textId="77777777" w:rsidTr="00D375A1">
        <w:trPr>
          <w:trHeight w:val="144"/>
        </w:trPr>
        <w:tc>
          <w:tcPr>
            <w:tcW w:w="3492" w:type="dxa"/>
          </w:tcPr>
          <w:p w14:paraId="647688EE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51" w:type="dxa"/>
          </w:tcPr>
          <w:p w14:paraId="32700148" w14:textId="02D1A7DE" w:rsidR="003F4AFF" w:rsidRPr="00C43471" w:rsidRDefault="009E38C9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E38C9">
              <w:rPr>
                <w:rFonts w:asciiTheme="minorBidi" w:hAnsiTheme="minorBidi" w:cstheme="minorBidi"/>
                <w:sz w:val="24"/>
                <w:szCs w:val="24"/>
              </w:rPr>
              <w:t>668,986</w:t>
            </w:r>
          </w:p>
        </w:tc>
        <w:tc>
          <w:tcPr>
            <w:tcW w:w="283" w:type="dxa"/>
          </w:tcPr>
          <w:p w14:paraId="0DEDF370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CA0BFB7" w14:textId="627E75D4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F700E">
              <w:rPr>
                <w:rFonts w:asciiTheme="minorBidi" w:hAnsiTheme="minorBidi" w:cstheme="minorBidi"/>
                <w:sz w:val="24"/>
                <w:szCs w:val="24"/>
              </w:rPr>
              <w:t>1,334,23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3DE7B9E1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DD2C3E0" w14:textId="4CB11DD8" w:rsidR="003F4AFF" w:rsidRPr="00C43471" w:rsidRDefault="003E28E6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E28E6">
              <w:rPr>
                <w:rFonts w:asciiTheme="minorBidi" w:hAnsiTheme="minorBidi" w:cstheme="minorBidi"/>
                <w:sz w:val="24"/>
                <w:szCs w:val="24"/>
              </w:rPr>
              <w:t>60,476</w:t>
            </w:r>
          </w:p>
        </w:tc>
        <w:tc>
          <w:tcPr>
            <w:tcW w:w="283" w:type="dxa"/>
          </w:tcPr>
          <w:p w14:paraId="19B17219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72D72A" w14:textId="38BFE071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1C24">
              <w:rPr>
                <w:rFonts w:asciiTheme="minorBidi" w:hAnsiTheme="minorBidi" w:cstheme="minorBidi"/>
                <w:sz w:val="24"/>
                <w:szCs w:val="24"/>
              </w:rPr>
              <w:t>429,457</w:t>
            </w:r>
          </w:p>
        </w:tc>
        <w:tc>
          <w:tcPr>
            <w:tcW w:w="283" w:type="dxa"/>
          </w:tcPr>
          <w:p w14:paraId="1BB534EF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1BC8407" w14:textId="41A0ADCC" w:rsidR="003F4AFF" w:rsidRPr="00C43471" w:rsidRDefault="00554551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54551">
              <w:rPr>
                <w:rFonts w:asciiTheme="minorBidi" w:hAnsiTheme="minorBidi" w:cstheme="minorBidi"/>
                <w:sz w:val="24"/>
                <w:szCs w:val="24"/>
              </w:rPr>
              <w:t>101,037</w:t>
            </w:r>
          </w:p>
        </w:tc>
        <w:tc>
          <w:tcPr>
            <w:tcW w:w="283" w:type="dxa"/>
          </w:tcPr>
          <w:p w14:paraId="0821B3CC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FFB55E1" w14:textId="2A075176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0F374B">
              <w:rPr>
                <w:rFonts w:asciiTheme="minorBidi" w:hAnsiTheme="minorBidi" w:cstheme="minorBidi"/>
                <w:sz w:val="24"/>
                <w:szCs w:val="24"/>
              </w:rPr>
              <w:t>23,939</w:t>
            </w:r>
          </w:p>
        </w:tc>
        <w:tc>
          <w:tcPr>
            <w:tcW w:w="283" w:type="dxa"/>
          </w:tcPr>
          <w:p w14:paraId="381A5821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B3B716" w14:textId="35A5CE7B" w:rsidR="003F4AFF" w:rsidRPr="00C43471" w:rsidRDefault="00730333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30333">
              <w:rPr>
                <w:rFonts w:asciiTheme="minorBidi" w:hAnsiTheme="minorBidi" w:cstheme="minorBidi"/>
                <w:sz w:val="24"/>
                <w:szCs w:val="24"/>
              </w:rPr>
              <w:t>(159,339)</w:t>
            </w:r>
          </w:p>
        </w:tc>
        <w:tc>
          <w:tcPr>
            <w:tcW w:w="283" w:type="dxa"/>
          </w:tcPr>
          <w:p w14:paraId="3A83C3AC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F680E9" w14:textId="1B2EA190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D34514">
              <w:rPr>
                <w:rFonts w:asciiTheme="minorBidi" w:hAnsiTheme="minorBidi" w:cstheme="minorBidi"/>
                <w:sz w:val="24"/>
                <w:szCs w:val="24"/>
              </w:rPr>
              <w:t>(453,063)</w:t>
            </w:r>
          </w:p>
        </w:tc>
        <w:tc>
          <w:tcPr>
            <w:tcW w:w="284" w:type="dxa"/>
          </w:tcPr>
          <w:p w14:paraId="6ABC6C45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927632" w14:textId="45A80378" w:rsidR="003F4AFF" w:rsidRPr="00C43471" w:rsidRDefault="00F071C7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071C7">
              <w:rPr>
                <w:rFonts w:asciiTheme="minorBidi" w:hAnsiTheme="minorBidi" w:cstheme="minorBidi"/>
                <w:sz w:val="24"/>
                <w:szCs w:val="24"/>
              </w:rPr>
              <w:t>671,160</w:t>
            </w:r>
          </w:p>
        </w:tc>
        <w:tc>
          <w:tcPr>
            <w:tcW w:w="284" w:type="dxa"/>
          </w:tcPr>
          <w:p w14:paraId="62CD41EA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766A178" w14:textId="7D41E814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82AEB">
              <w:rPr>
                <w:rFonts w:asciiTheme="minorBidi" w:hAnsiTheme="minorBidi" w:cstheme="minorBidi"/>
                <w:sz w:val="24"/>
                <w:szCs w:val="24"/>
              </w:rPr>
              <w:t>1,334,56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</w:tr>
      <w:tr w:rsidR="003F4AFF" w:rsidRPr="00C43471" w14:paraId="7E5B1769" w14:textId="77777777" w:rsidTr="00D375A1">
        <w:trPr>
          <w:trHeight w:val="144"/>
        </w:trPr>
        <w:tc>
          <w:tcPr>
            <w:tcW w:w="3492" w:type="dxa"/>
          </w:tcPr>
          <w:p w14:paraId="3198E1DC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11D902F" w14:textId="235E6B6A" w:rsidR="003F4AFF" w:rsidRPr="00C43471" w:rsidRDefault="009E38C9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E38C9">
              <w:rPr>
                <w:rFonts w:asciiTheme="minorBidi" w:hAnsiTheme="minorBidi" w:cstheme="minorBidi"/>
                <w:sz w:val="24"/>
                <w:szCs w:val="24"/>
              </w:rPr>
              <w:t>126,168</w:t>
            </w:r>
          </w:p>
        </w:tc>
        <w:tc>
          <w:tcPr>
            <w:tcW w:w="283" w:type="dxa"/>
          </w:tcPr>
          <w:p w14:paraId="76313E0D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A2676E7" w14:textId="287B4013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F700E">
              <w:rPr>
                <w:rFonts w:asciiTheme="minorBidi" w:hAnsiTheme="minorBidi" w:cstheme="minorBidi"/>
                <w:sz w:val="24"/>
                <w:szCs w:val="24"/>
              </w:rPr>
              <w:t>70,918</w:t>
            </w:r>
          </w:p>
        </w:tc>
        <w:tc>
          <w:tcPr>
            <w:tcW w:w="283" w:type="dxa"/>
          </w:tcPr>
          <w:p w14:paraId="10AC5144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DB64CE9" w14:textId="41D2C9BD" w:rsidR="003F4AFF" w:rsidRPr="00C43471" w:rsidRDefault="003E28E6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5B14AC2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D8DAC39" w14:textId="34122059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F14E5F1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FC62338" w14:textId="4721A4D1" w:rsidR="003F4AFF" w:rsidRPr="00C43471" w:rsidRDefault="00554551" w:rsidP="00554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54551">
              <w:rPr>
                <w:rFonts w:asciiTheme="minorBidi" w:hAnsiTheme="minorBidi" w:cstheme="minorBidi"/>
                <w:sz w:val="24"/>
                <w:szCs w:val="24"/>
              </w:rPr>
              <w:t>1,380</w:t>
            </w:r>
          </w:p>
        </w:tc>
        <w:tc>
          <w:tcPr>
            <w:tcW w:w="283" w:type="dxa"/>
          </w:tcPr>
          <w:p w14:paraId="1F41FEED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1DD8D02" w14:textId="75CCEAC4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ind w:left="454" w:right="-120" w:hanging="367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B77676E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EC7E1C4" w14:textId="6E08F7A8" w:rsidR="003F4AFF" w:rsidRPr="00C43471" w:rsidRDefault="00730333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52D1151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FE2699" w14:textId="66F8C7DC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5D1B6AB6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FD9AB9E" w14:textId="0ADA518F" w:rsidR="003F4AFF" w:rsidRPr="00C43471" w:rsidRDefault="00F071C7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071C7">
              <w:rPr>
                <w:rFonts w:asciiTheme="minorBidi" w:hAnsiTheme="minorBidi" w:cstheme="minorBidi"/>
                <w:sz w:val="24"/>
                <w:szCs w:val="24"/>
              </w:rPr>
              <w:t>127,548</w:t>
            </w:r>
          </w:p>
        </w:tc>
        <w:tc>
          <w:tcPr>
            <w:tcW w:w="284" w:type="dxa"/>
          </w:tcPr>
          <w:p w14:paraId="5C99D4FE" w14:textId="6EBBD33E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48CF336" w14:textId="64713E06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82AEB">
              <w:rPr>
                <w:rFonts w:asciiTheme="minorBidi" w:hAnsiTheme="minorBidi" w:cstheme="minorBidi"/>
                <w:sz w:val="24"/>
                <w:szCs w:val="24"/>
              </w:rPr>
              <w:t>70,918</w:t>
            </w:r>
          </w:p>
        </w:tc>
      </w:tr>
      <w:tr w:rsidR="003F4AFF" w:rsidRPr="00C43471" w14:paraId="710D3DB8" w14:textId="77777777" w:rsidTr="00D375A1">
        <w:trPr>
          <w:trHeight w:val="144"/>
        </w:trPr>
        <w:tc>
          <w:tcPr>
            <w:tcW w:w="3492" w:type="dxa"/>
          </w:tcPr>
          <w:p w14:paraId="079E0B36" w14:textId="2B1296EC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0D807" w14:textId="12C45D54" w:rsidR="003F4AFF" w:rsidRPr="00C43471" w:rsidRDefault="009E38C9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9E38C9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795,154</w:t>
            </w:r>
          </w:p>
        </w:tc>
        <w:tc>
          <w:tcPr>
            <w:tcW w:w="283" w:type="dxa"/>
          </w:tcPr>
          <w:p w14:paraId="680C7455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7E162" w14:textId="1B55EE9F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F700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1,405,15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14:paraId="34EE33C9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1456EED" w14:textId="0C3EA5B5" w:rsidR="003F4AFF" w:rsidRPr="00C43471" w:rsidRDefault="00A1420C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1420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60,476</w:t>
            </w:r>
          </w:p>
        </w:tc>
        <w:tc>
          <w:tcPr>
            <w:tcW w:w="283" w:type="dxa"/>
          </w:tcPr>
          <w:p w14:paraId="4FBD49D2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BC5E152" w14:textId="366FD33E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11C2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429,457</w:t>
            </w:r>
          </w:p>
        </w:tc>
        <w:tc>
          <w:tcPr>
            <w:tcW w:w="283" w:type="dxa"/>
          </w:tcPr>
          <w:p w14:paraId="6161CD12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000513EB" w14:textId="7C44AC27" w:rsidR="003F4AFF" w:rsidRPr="00C43471" w:rsidRDefault="00D60E0A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60E0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102,417</w:t>
            </w:r>
          </w:p>
        </w:tc>
        <w:tc>
          <w:tcPr>
            <w:tcW w:w="283" w:type="dxa"/>
          </w:tcPr>
          <w:p w14:paraId="5DD9D2D2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0879A1D4" w14:textId="5157454E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9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F374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23,939</w:t>
            </w:r>
          </w:p>
        </w:tc>
        <w:tc>
          <w:tcPr>
            <w:tcW w:w="283" w:type="dxa"/>
          </w:tcPr>
          <w:p w14:paraId="3D41F3B2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262EB78D" w14:textId="01351F93" w:rsidR="003F4AFF" w:rsidRPr="00C43471" w:rsidRDefault="00730333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3033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(159,339)</w:t>
            </w:r>
          </w:p>
        </w:tc>
        <w:tc>
          <w:tcPr>
            <w:tcW w:w="283" w:type="dxa"/>
          </w:tcPr>
          <w:p w14:paraId="6944656D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FF3F231" w14:textId="711825C0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451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(453,063)</w:t>
            </w:r>
          </w:p>
        </w:tc>
        <w:tc>
          <w:tcPr>
            <w:tcW w:w="284" w:type="dxa"/>
          </w:tcPr>
          <w:p w14:paraId="4C9F3BB5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13C27CFA" w14:textId="4A6531D2" w:rsidR="003F4AFF" w:rsidRPr="00C43471" w:rsidRDefault="00806B2B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806B2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798,708</w:t>
            </w:r>
          </w:p>
        </w:tc>
        <w:tc>
          <w:tcPr>
            <w:tcW w:w="284" w:type="dxa"/>
          </w:tcPr>
          <w:p w14:paraId="27413DB7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CE9667B" w14:textId="676568A2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682A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1,405,48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</w:t>
            </w:r>
          </w:p>
        </w:tc>
      </w:tr>
      <w:tr w:rsidR="003F4AFF" w:rsidRPr="00C43471" w14:paraId="2E89C3B4" w14:textId="77777777" w:rsidTr="00D375A1">
        <w:trPr>
          <w:trHeight w:val="144"/>
        </w:trPr>
        <w:tc>
          <w:tcPr>
            <w:tcW w:w="3492" w:type="dxa"/>
          </w:tcPr>
          <w:p w14:paraId="2405AF29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091D805B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BD1C8F9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A17CED9" w14:textId="69383732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E67453C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AD7BF94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1DD4DC2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11FCDFC6" w14:textId="7337A55C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D216FAB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6C5CA8F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CF8CF2E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1030DBAD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D6825A8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5F798581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403A025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A239611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3240CFDC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7B7301E9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61D436E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2BB08923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F4AFF" w:rsidRPr="00C43471" w14:paraId="7E714EBB" w14:textId="77777777" w:rsidTr="00D375A1">
        <w:trPr>
          <w:trHeight w:val="144"/>
        </w:trPr>
        <w:tc>
          <w:tcPr>
            <w:tcW w:w="3492" w:type="dxa"/>
          </w:tcPr>
          <w:p w14:paraId="7625AEDF" w14:textId="01D620BD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กำไร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)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ตามส่วนงานก่อนหักภาษีเงินได้</w:t>
            </w:r>
          </w:p>
        </w:tc>
        <w:tc>
          <w:tcPr>
            <w:tcW w:w="851" w:type="dxa"/>
            <w:vAlign w:val="bottom"/>
          </w:tcPr>
          <w:p w14:paraId="1EB2A317" w14:textId="4B65EB92" w:rsidR="003F4AFF" w:rsidRPr="007C1AA6" w:rsidRDefault="002032B7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032B7">
              <w:rPr>
                <w:rFonts w:asciiTheme="minorBidi" w:hAnsiTheme="minorBidi" w:cstheme="minorBidi"/>
                <w:sz w:val="24"/>
                <w:szCs w:val="24"/>
              </w:rPr>
              <w:t>115,782</w:t>
            </w:r>
          </w:p>
        </w:tc>
        <w:tc>
          <w:tcPr>
            <w:tcW w:w="283" w:type="dxa"/>
            <w:vAlign w:val="bottom"/>
          </w:tcPr>
          <w:p w14:paraId="4627696B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1041352" w14:textId="4AB01BCF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F700E">
              <w:rPr>
                <w:rFonts w:asciiTheme="minorBidi" w:hAnsiTheme="minorBidi" w:cstheme="minorBidi"/>
                <w:sz w:val="24"/>
                <w:szCs w:val="24"/>
              </w:rPr>
              <w:t>187,</w:t>
            </w:r>
            <w:r w:rsidRPr="005D6E8E">
              <w:rPr>
                <w:rFonts w:asciiTheme="minorBidi" w:hAnsiTheme="minorBidi" w:cstheme="minorBidi"/>
                <w:sz w:val="24"/>
                <w:szCs w:val="24"/>
              </w:rPr>
              <w:t>051</w:t>
            </w:r>
          </w:p>
        </w:tc>
        <w:tc>
          <w:tcPr>
            <w:tcW w:w="283" w:type="dxa"/>
            <w:vAlign w:val="bottom"/>
          </w:tcPr>
          <w:p w14:paraId="44662EBE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F1C15E7" w14:textId="5CF2082B" w:rsidR="003F4AFF" w:rsidRPr="00C43471" w:rsidRDefault="003E28E6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E28E6">
              <w:rPr>
                <w:rFonts w:asciiTheme="minorBidi" w:hAnsiTheme="minorBidi" w:cstheme="minorBidi"/>
                <w:sz w:val="24"/>
                <w:szCs w:val="24"/>
              </w:rPr>
              <w:t>(17,468)</w:t>
            </w:r>
          </w:p>
        </w:tc>
        <w:tc>
          <w:tcPr>
            <w:tcW w:w="283" w:type="dxa"/>
            <w:vAlign w:val="bottom"/>
          </w:tcPr>
          <w:p w14:paraId="13810175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721A45E" w14:textId="7B07D45A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1C24">
              <w:rPr>
                <w:rFonts w:asciiTheme="minorBidi" w:hAnsiTheme="minorBidi" w:cstheme="minorBidi"/>
                <w:sz w:val="24"/>
                <w:szCs w:val="24"/>
              </w:rPr>
              <w:t>49,939</w:t>
            </w:r>
          </w:p>
        </w:tc>
        <w:tc>
          <w:tcPr>
            <w:tcW w:w="283" w:type="dxa"/>
            <w:vAlign w:val="bottom"/>
          </w:tcPr>
          <w:p w14:paraId="40AB9333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13AD855" w14:textId="4E0C6D77" w:rsidR="003F4AFF" w:rsidRPr="00C43471" w:rsidRDefault="0073143A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3143A">
              <w:rPr>
                <w:rFonts w:asciiTheme="minorBidi" w:hAnsiTheme="minorBidi" w:cstheme="minorBidi"/>
                <w:sz w:val="24"/>
                <w:szCs w:val="24"/>
              </w:rPr>
              <w:t>(2,496)</w:t>
            </w:r>
          </w:p>
        </w:tc>
        <w:tc>
          <w:tcPr>
            <w:tcW w:w="283" w:type="dxa"/>
            <w:vAlign w:val="bottom"/>
          </w:tcPr>
          <w:p w14:paraId="1989EF53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BAF10B4" w14:textId="1C0AB4F4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657E03">
              <w:rPr>
                <w:rFonts w:asciiTheme="minorBidi" w:hAnsiTheme="minorBidi" w:cstheme="minorBidi"/>
                <w:sz w:val="24"/>
                <w:szCs w:val="24"/>
              </w:rPr>
              <w:t>(6,206)</w:t>
            </w:r>
          </w:p>
        </w:tc>
        <w:tc>
          <w:tcPr>
            <w:tcW w:w="283" w:type="dxa"/>
            <w:vAlign w:val="bottom"/>
          </w:tcPr>
          <w:p w14:paraId="6620A327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D20003D" w14:textId="4DDBC0E9" w:rsidR="003F4AFF" w:rsidRPr="00C43471" w:rsidRDefault="00741A9B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20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41A9B">
              <w:rPr>
                <w:rFonts w:asciiTheme="minorBidi" w:hAnsiTheme="minorBidi" w:cstheme="minorBidi"/>
                <w:sz w:val="24"/>
                <w:szCs w:val="24"/>
              </w:rPr>
              <w:t>(3,230)</w:t>
            </w:r>
          </w:p>
        </w:tc>
        <w:tc>
          <w:tcPr>
            <w:tcW w:w="283" w:type="dxa"/>
            <w:vAlign w:val="bottom"/>
          </w:tcPr>
          <w:p w14:paraId="1FB5DB4F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EAB338D" w14:textId="466D26FE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87727C">
              <w:rPr>
                <w:rFonts w:asciiTheme="minorBidi" w:hAnsiTheme="minorBidi" w:cstheme="minorBidi"/>
                <w:sz w:val="24"/>
                <w:szCs w:val="24"/>
              </w:rPr>
              <w:t>8,919</w:t>
            </w:r>
          </w:p>
        </w:tc>
        <w:tc>
          <w:tcPr>
            <w:tcW w:w="284" w:type="dxa"/>
            <w:vAlign w:val="bottom"/>
          </w:tcPr>
          <w:p w14:paraId="28E57780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62623B9" w14:textId="662C005D" w:rsidR="003F4AFF" w:rsidRPr="00C43471" w:rsidRDefault="00806B2B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06B2B">
              <w:rPr>
                <w:rFonts w:asciiTheme="minorBidi" w:hAnsiTheme="minorBidi" w:cstheme="minorBidi"/>
                <w:sz w:val="24"/>
                <w:szCs w:val="24"/>
              </w:rPr>
              <w:t>92,588</w:t>
            </w:r>
          </w:p>
        </w:tc>
        <w:tc>
          <w:tcPr>
            <w:tcW w:w="284" w:type="dxa"/>
            <w:vAlign w:val="bottom"/>
          </w:tcPr>
          <w:p w14:paraId="003528DB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26D1953" w14:textId="386C03BE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E78C6">
              <w:rPr>
                <w:rFonts w:asciiTheme="minorBidi" w:hAnsiTheme="minorBidi" w:cstheme="minorBidi"/>
                <w:sz w:val="24"/>
                <w:szCs w:val="24"/>
              </w:rPr>
              <w:t>239,703</w:t>
            </w:r>
          </w:p>
        </w:tc>
      </w:tr>
      <w:tr w:rsidR="003F4AFF" w:rsidRPr="00C43471" w14:paraId="2CB7024F" w14:textId="77777777" w:rsidTr="00D375A1">
        <w:trPr>
          <w:trHeight w:val="144"/>
        </w:trPr>
        <w:tc>
          <w:tcPr>
            <w:tcW w:w="3492" w:type="dxa"/>
          </w:tcPr>
          <w:p w14:paraId="5BE65260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bottom"/>
          </w:tcPr>
          <w:p w14:paraId="2DF31540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1831310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C7F2C58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5D51C83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B3A0D6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52E0403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15CD1DE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0EBDEE8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3D33907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93FBE13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D6BB465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7F46A33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69AE265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EEC1B8D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E9C86B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5DBA5C54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174E9D8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D3BE075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D1EABF0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F4AFF" w:rsidRPr="00C43471" w14:paraId="33940BE4" w14:textId="77777777" w:rsidTr="00D375A1">
        <w:trPr>
          <w:trHeight w:val="144"/>
        </w:trPr>
        <w:tc>
          <w:tcPr>
            <w:tcW w:w="3492" w:type="dxa"/>
          </w:tcPr>
          <w:p w14:paraId="03E06EAA" w14:textId="02DEB83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48773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48773E">
              <w:rPr>
                <w:rFonts w:asciiTheme="minorBidi" w:hAnsiTheme="minorBidi" w:cs="Cordia New" w:hint="cs"/>
                <w:sz w:val="24"/>
                <w:szCs w:val="24"/>
                <w:cs/>
              </w:rPr>
              <w:t>มีนาคม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 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9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และ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bottom"/>
          </w:tcPr>
          <w:p w14:paraId="54021AB1" w14:textId="7C4ABA9C" w:rsidR="003F4AFF" w:rsidRPr="00C43471" w:rsidRDefault="00DE24EB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E24EB">
              <w:rPr>
                <w:rFonts w:asciiTheme="minorBidi" w:hAnsiTheme="minorBidi" w:cstheme="minorBidi"/>
                <w:sz w:val="24"/>
                <w:szCs w:val="24"/>
              </w:rPr>
              <w:t>5,250,557</w:t>
            </w:r>
          </w:p>
        </w:tc>
        <w:tc>
          <w:tcPr>
            <w:tcW w:w="283" w:type="dxa"/>
            <w:vAlign w:val="bottom"/>
          </w:tcPr>
          <w:p w14:paraId="6FC6D536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9EE5B73" w14:textId="607DA178" w:rsidR="003F4AFF" w:rsidRPr="00C43471" w:rsidRDefault="00731569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31569">
              <w:rPr>
                <w:rFonts w:asciiTheme="minorBidi" w:hAnsiTheme="minorBidi" w:cstheme="minorBidi"/>
                <w:sz w:val="24"/>
                <w:szCs w:val="24"/>
              </w:rPr>
              <w:t>5,199,402</w:t>
            </w:r>
          </w:p>
        </w:tc>
        <w:tc>
          <w:tcPr>
            <w:tcW w:w="283" w:type="dxa"/>
            <w:vAlign w:val="bottom"/>
          </w:tcPr>
          <w:p w14:paraId="083714BC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4232E7D" w14:textId="7F1884ED" w:rsidR="003F4AFF" w:rsidRPr="00C43471" w:rsidRDefault="0080109C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0109C">
              <w:rPr>
                <w:rFonts w:asciiTheme="minorBidi" w:hAnsiTheme="minorBidi" w:cstheme="minorBidi"/>
                <w:sz w:val="24"/>
                <w:szCs w:val="24"/>
              </w:rPr>
              <w:t>735,642</w:t>
            </w:r>
          </w:p>
        </w:tc>
        <w:tc>
          <w:tcPr>
            <w:tcW w:w="283" w:type="dxa"/>
            <w:vAlign w:val="bottom"/>
          </w:tcPr>
          <w:p w14:paraId="14BB421C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EE3F7B2" w14:textId="2C57D4B7" w:rsidR="003F4AFF" w:rsidRPr="00C43471" w:rsidRDefault="0080109C" w:rsidP="00BE3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0109C">
              <w:rPr>
                <w:rFonts w:asciiTheme="minorBidi" w:hAnsiTheme="minorBidi" w:cstheme="minorBidi"/>
                <w:sz w:val="24"/>
                <w:szCs w:val="24"/>
              </w:rPr>
              <w:t>728,038</w:t>
            </w:r>
          </w:p>
        </w:tc>
        <w:tc>
          <w:tcPr>
            <w:tcW w:w="283" w:type="dxa"/>
            <w:vAlign w:val="bottom"/>
          </w:tcPr>
          <w:p w14:paraId="3AA26B77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4017B31" w14:textId="3B9AB44C" w:rsidR="003F4AFF" w:rsidRPr="00C43471" w:rsidRDefault="0073143A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3143A">
              <w:rPr>
                <w:rFonts w:asciiTheme="minorBidi" w:hAnsiTheme="minorBidi" w:cstheme="minorBidi"/>
                <w:sz w:val="24"/>
                <w:szCs w:val="24"/>
              </w:rPr>
              <w:t>677,658</w:t>
            </w:r>
          </w:p>
        </w:tc>
        <w:tc>
          <w:tcPr>
            <w:tcW w:w="283" w:type="dxa"/>
            <w:vAlign w:val="bottom"/>
          </w:tcPr>
          <w:p w14:paraId="47DFBACD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D0E268F" w14:textId="0E9FC6D5" w:rsidR="003F4AFF" w:rsidRPr="00C43471" w:rsidRDefault="0073143A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73143A">
              <w:rPr>
                <w:rFonts w:asciiTheme="minorBidi" w:hAnsiTheme="minorBidi" w:cstheme="minorBidi"/>
                <w:sz w:val="24"/>
                <w:szCs w:val="24"/>
              </w:rPr>
              <w:t>609,578</w:t>
            </w:r>
          </w:p>
        </w:tc>
        <w:tc>
          <w:tcPr>
            <w:tcW w:w="283" w:type="dxa"/>
            <w:vAlign w:val="bottom"/>
          </w:tcPr>
          <w:p w14:paraId="52EA1EDB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AAE8867" w14:textId="736D8C66" w:rsidR="003F4AFF" w:rsidRPr="00C43471" w:rsidRDefault="00741A9B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41A9B">
              <w:rPr>
                <w:rFonts w:asciiTheme="minorBidi" w:hAnsiTheme="minorBidi" w:cstheme="minorBidi"/>
                <w:sz w:val="24"/>
                <w:szCs w:val="24"/>
              </w:rPr>
              <w:t>(747,591)</w:t>
            </w:r>
          </w:p>
        </w:tc>
        <w:tc>
          <w:tcPr>
            <w:tcW w:w="283" w:type="dxa"/>
            <w:vAlign w:val="bottom"/>
          </w:tcPr>
          <w:p w14:paraId="14B3D740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255613B" w14:textId="67009FA7" w:rsidR="003F4AFF" w:rsidRPr="00C43471" w:rsidRDefault="00806B2B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806B2B">
              <w:rPr>
                <w:rFonts w:asciiTheme="minorBidi" w:hAnsiTheme="minorBidi" w:cstheme="minorBidi"/>
                <w:sz w:val="24"/>
                <w:szCs w:val="24"/>
              </w:rPr>
              <w:t>(776,937)</w:t>
            </w:r>
          </w:p>
        </w:tc>
        <w:tc>
          <w:tcPr>
            <w:tcW w:w="284" w:type="dxa"/>
            <w:vAlign w:val="bottom"/>
          </w:tcPr>
          <w:p w14:paraId="307FEA01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40EC79" w14:textId="38B5078B" w:rsidR="003F4AFF" w:rsidRPr="00C43471" w:rsidRDefault="00806B2B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06B2B">
              <w:rPr>
                <w:rFonts w:asciiTheme="minorBidi" w:hAnsiTheme="minorBidi" w:cstheme="minorBidi"/>
                <w:sz w:val="24"/>
                <w:szCs w:val="24"/>
              </w:rPr>
              <w:t>5,916,266</w:t>
            </w:r>
          </w:p>
        </w:tc>
        <w:tc>
          <w:tcPr>
            <w:tcW w:w="284" w:type="dxa"/>
            <w:vAlign w:val="bottom"/>
          </w:tcPr>
          <w:p w14:paraId="73BCBC10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87B769" w14:textId="21A09C37" w:rsidR="003F4AFF" w:rsidRPr="00C43471" w:rsidRDefault="00806B2B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06B2B">
              <w:rPr>
                <w:rFonts w:asciiTheme="minorBidi" w:hAnsiTheme="minorBidi" w:cstheme="minorBidi"/>
                <w:sz w:val="24"/>
                <w:szCs w:val="24"/>
              </w:rPr>
              <w:t>5,760,081</w:t>
            </w:r>
          </w:p>
        </w:tc>
      </w:tr>
      <w:tr w:rsidR="003F4AFF" w:rsidRPr="00C43471" w14:paraId="1E29BE17" w14:textId="77777777" w:rsidTr="00D375A1">
        <w:trPr>
          <w:trHeight w:val="144"/>
        </w:trPr>
        <w:tc>
          <w:tcPr>
            <w:tcW w:w="3492" w:type="dxa"/>
          </w:tcPr>
          <w:p w14:paraId="5198EE03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bottom"/>
          </w:tcPr>
          <w:p w14:paraId="72EFCE2A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4C522BB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9D25B57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606F8BE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814638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E6FD133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B958EF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B95A6A2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267E94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AD2B28E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018D3AB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37D180C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1103E6E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737D309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3A7C847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76BB149F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21306E2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2EFBCDF7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D19499D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F4AFF" w:rsidRPr="00C43471" w14:paraId="78A1D0ED" w14:textId="77777777" w:rsidTr="00D375A1">
        <w:trPr>
          <w:trHeight w:val="144"/>
        </w:trPr>
        <w:tc>
          <w:tcPr>
            <w:tcW w:w="3492" w:type="dxa"/>
          </w:tcPr>
          <w:p w14:paraId="426E38B8" w14:textId="01DABA5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หนี้สินส่วนงาน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ณ วันที่ </w:t>
            </w:r>
            <w:r w:rsidRPr="0048773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48773E">
              <w:rPr>
                <w:rFonts w:asciiTheme="minorBidi" w:hAnsiTheme="minorBidi" w:cs="Cordia New" w:hint="cs"/>
                <w:sz w:val="24"/>
                <w:szCs w:val="24"/>
                <w:cs/>
              </w:rPr>
              <w:t>มีนาคม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 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9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และ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br/>
              <w:t xml:space="preserve">31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bottom"/>
          </w:tcPr>
          <w:p w14:paraId="1982C5CF" w14:textId="66B36DF8" w:rsidR="003F4AFF" w:rsidRPr="00C43471" w:rsidRDefault="00DE24EB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E24EB">
              <w:rPr>
                <w:rFonts w:asciiTheme="minorBidi" w:hAnsiTheme="minorBidi" w:cstheme="minorBidi"/>
                <w:sz w:val="24"/>
                <w:szCs w:val="24"/>
              </w:rPr>
              <w:t>1,383,117</w:t>
            </w:r>
          </w:p>
        </w:tc>
        <w:tc>
          <w:tcPr>
            <w:tcW w:w="283" w:type="dxa"/>
            <w:vAlign w:val="bottom"/>
          </w:tcPr>
          <w:p w14:paraId="48EB5D4E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86761A4" w14:textId="6DB1E2E1" w:rsidR="003F4AFF" w:rsidRPr="00C43471" w:rsidRDefault="00731569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31569">
              <w:rPr>
                <w:rFonts w:asciiTheme="minorBidi" w:hAnsiTheme="minorBidi" w:cstheme="minorBidi"/>
                <w:sz w:val="24"/>
                <w:szCs w:val="24"/>
              </w:rPr>
              <w:t>1,520,328</w:t>
            </w:r>
          </w:p>
        </w:tc>
        <w:tc>
          <w:tcPr>
            <w:tcW w:w="283" w:type="dxa"/>
            <w:vAlign w:val="bottom"/>
          </w:tcPr>
          <w:p w14:paraId="01197E10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A05E91B" w14:textId="1745BD42" w:rsidR="003F4AFF" w:rsidRPr="00C43471" w:rsidRDefault="00597411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97411">
              <w:rPr>
                <w:rFonts w:asciiTheme="minorBidi" w:hAnsiTheme="minorBidi" w:cstheme="minorBidi"/>
                <w:sz w:val="24"/>
                <w:szCs w:val="24"/>
              </w:rPr>
              <w:t>156,881</w:t>
            </w:r>
          </w:p>
        </w:tc>
        <w:tc>
          <w:tcPr>
            <w:tcW w:w="283" w:type="dxa"/>
            <w:vAlign w:val="bottom"/>
          </w:tcPr>
          <w:p w14:paraId="5FCC7A9D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288BB1E" w14:textId="32074933" w:rsidR="003F4AFF" w:rsidRPr="00C43471" w:rsidRDefault="0080109C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0109C">
              <w:rPr>
                <w:rFonts w:asciiTheme="minorBidi" w:hAnsiTheme="minorBidi" w:cstheme="minorBidi"/>
                <w:sz w:val="24"/>
                <w:szCs w:val="24"/>
              </w:rPr>
              <w:t>169,774</w:t>
            </w:r>
          </w:p>
        </w:tc>
        <w:tc>
          <w:tcPr>
            <w:tcW w:w="283" w:type="dxa"/>
            <w:vAlign w:val="bottom"/>
          </w:tcPr>
          <w:p w14:paraId="127F3ED3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699DEB9" w14:textId="026764AC" w:rsidR="003F4AFF" w:rsidRPr="00C43471" w:rsidRDefault="00597411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97411">
              <w:rPr>
                <w:rFonts w:asciiTheme="minorBidi" w:hAnsiTheme="minorBidi" w:cstheme="minorBidi"/>
                <w:sz w:val="24"/>
                <w:szCs w:val="24"/>
              </w:rPr>
              <w:t>644,726</w:t>
            </w:r>
          </w:p>
        </w:tc>
        <w:tc>
          <w:tcPr>
            <w:tcW w:w="283" w:type="dxa"/>
            <w:vAlign w:val="bottom"/>
          </w:tcPr>
          <w:p w14:paraId="48023047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03022A" w14:textId="4334AA92" w:rsidR="003F4AFF" w:rsidRPr="00C43471" w:rsidRDefault="0073143A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73143A">
              <w:rPr>
                <w:rFonts w:asciiTheme="minorBidi" w:hAnsiTheme="minorBidi" w:cstheme="minorBidi"/>
                <w:sz w:val="24"/>
                <w:szCs w:val="24"/>
              </w:rPr>
              <w:t>579,790</w:t>
            </w:r>
          </w:p>
        </w:tc>
        <w:tc>
          <w:tcPr>
            <w:tcW w:w="283" w:type="dxa"/>
            <w:vAlign w:val="bottom"/>
          </w:tcPr>
          <w:p w14:paraId="6976CE16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DCD111D" w14:textId="146DE648" w:rsidR="003F4AFF" w:rsidRPr="00C43471" w:rsidRDefault="00597411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97411">
              <w:rPr>
                <w:rFonts w:asciiTheme="minorBidi" w:hAnsiTheme="minorBidi" w:cstheme="minorBidi"/>
                <w:sz w:val="24"/>
                <w:szCs w:val="24"/>
              </w:rPr>
              <w:t>(618,569)</w:t>
            </w:r>
          </w:p>
        </w:tc>
        <w:tc>
          <w:tcPr>
            <w:tcW w:w="283" w:type="dxa"/>
            <w:vAlign w:val="bottom"/>
          </w:tcPr>
          <w:p w14:paraId="0F164753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4BB010F" w14:textId="3F4DD5F5" w:rsidR="003F4AFF" w:rsidRPr="00C43471" w:rsidRDefault="00806B2B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806B2B">
              <w:rPr>
                <w:rFonts w:asciiTheme="minorBidi" w:hAnsiTheme="minorBidi" w:cstheme="minorBidi"/>
                <w:sz w:val="24"/>
                <w:szCs w:val="24"/>
              </w:rPr>
              <w:t>(646,392)</w:t>
            </w:r>
          </w:p>
        </w:tc>
        <w:tc>
          <w:tcPr>
            <w:tcW w:w="284" w:type="dxa"/>
            <w:vAlign w:val="bottom"/>
          </w:tcPr>
          <w:p w14:paraId="75248858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8F8764" w14:textId="381FDD5D" w:rsidR="003F4AFF" w:rsidRPr="00C43471" w:rsidRDefault="0061299D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1299D">
              <w:rPr>
                <w:rFonts w:asciiTheme="minorBidi" w:hAnsiTheme="minorBidi" w:cstheme="minorBidi"/>
                <w:sz w:val="24"/>
                <w:szCs w:val="24"/>
              </w:rPr>
              <w:t>1,566,155</w:t>
            </w:r>
          </w:p>
        </w:tc>
        <w:tc>
          <w:tcPr>
            <w:tcW w:w="284" w:type="dxa"/>
            <w:vAlign w:val="bottom"/>
          </w:tcPr>
          <w:p w14:paraId="3E49BEB3" w14:textId="77777777" w:rsidR="003F4AFF" w:rsidRPr="00C43471" w:rsidRDefault="003F4AFF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25BBC9" w14:textId="521F4D4D" w:rsidR="003F4AFF" w:rsidRPr="00C43471" w:rsidRDefault="00806B2B" w:rsidP="003F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06B2B">
              <w:rPr>
                <w:rFonts w:asciiTheme="minorBidi" w:hAnsiTheme="minorBidi" w:cstheme="minorBidi"/>
                <w:sz w:val="24"/>
                <w:szCs w:val="24"/>
              </w:rPr>
              <w:t>1,623,500</w:t>
            </w:r>
          </w:p>
        </w:tc>
      </w:tr>
    </w:tbl>
    <w:p w14:paraId="0EB9B783" w14:textId="77777777" w:rsidR="00BB0ECF" w:rsidRPr="00C43471" w:rsidRDefault="00BB0ECF" w:rsidP="00BB0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3D8642BF" w14:textId="6BFC3B08" w:rsidR="00EF4876" w:rsidRPr="00C43471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8"/>
          <w:szCs w:val="28"/>
        </w:rPr>
        <w:sectPr w:rsidR="00EF4876" w:rsidRPr="00C43471" w:rsidSect="002B297B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47B378C" w14:textId="1199EB88" w:rsidR="003C1CC6" w:rsidRPr="00BC28FF" w:rsidRDefault="00804175" w:rsidP="00BB43C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u w:val="none"/>
        </w:rPr>
      </w:pPr>
      <w:r w:rsidRPr="00BC28FF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เงินปันผล</w:t>
      </w:r>
      <w:r w:rsidR="00580C31" w:rsidRPr="00BC28FF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 xml:space="preserve"> </w:t>
      </w:r>
    </w:p>
    <w:p w14:paraId="745E1761" w14:textId="77777777" w:rsidR="00BB43C6" w:rsidRPr="00BB43C6" w:rsidRDefault="00BB43C6" w:rsidP="00BB43C6">
      <w:pPr>
        <w:spacing w:line="240" w:lineRule="auto"/>
        <w:rPr>
          <w:rFonts w:asciiTheme="minorBidi" w:hAnsiTheme="minorBidi" w:cstheme="minorBidi"/>
          <w:sz w:val="28"/>
          <w:szCs w:val="28"/>
          <w:cs/>
        </w:rPr>
      </w:pPr>
    </w:p>
    <w:tbl>
      <w:tblPr>
        <w:tblStyle w:val="TableGrid"/>
        <w:tblW w:w="8910" w:type="dxa"/>
        <w:tblInd w:w="450" w:type="dxa"/>
        <w:tblLook w:val="04A0" w:firstRow="1" w:lastRow="0" w:firstColumn="1" w:lastColumn="0" w:noHBand="0" w:noVBand="1"/>
      </w:tblPr>
      <w:tblGrid>
        <w:gridCol w:w="2520"/>
        <w:gridCol w:w="1800"/>
        <w:gridCol w:w="1800"/>
        <w:gridCol w:w="1260"/>
        <w:gridCol w:w="270"/>
        <w:gridCol w:w="1260"/>
      </w:tblGrid>
      <w:tr w:rsidR="00B816A4" w:rsidRPr="00BB43C6" w14:paraId="74563A6B" w14:textId="77777777" w:rsidTr="006915FA">
        <w:trPr>
          <w:trHeight w:val="115"/>
          <w:tblHeader/>
        </w:trPr>
        <w:tc>
          <w:tcPr>
            <w:tcW w:w="2520" w:type="dxa"/>
            <w:vAlign w:val="bottom"/>
          </w:tcPr>
          <w:p w14:paraId="03548E9D" w14:textId="77777777" w:rsidR="00B816A4" w:rsidRPr="00BB43C6" w:rsidRDefault="00B816A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DEFC08D" w14:textId="77777777" w:rsidR="00B816A4" w:rsidRPr="00BB43C6" w:rsidRDefault="00B816A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0436F706" w14:textId="452D173F" w:rsidR="00B816A4" w:rsidRPr="00BB43C6" w:rsidRDefault="00B816A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4BAF6344" w14:textId="6DE1AE7D" w:rsidR="00B816A4" w:rsidRPr="00BB43C6" w:rsidRDefault="00B816A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2280097D" w14:textId="77777777" w:rsidR="00B816A4" w:rsidRPr="00BB43C6" w:rsidRDefault="00B816A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4F8B576" w14:textId="77777777" w:rsidR="00B816A4" w:rsidRPr="00BB43C6" w:rsidDel="00D43E7A" w:rsidRDefault="00B816A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2153AF" w:rsidRPr="00BB43C6" w14:paraId="5C433074" w14:textId="77777777" w:rsidTr="006915FA">
        <w:trPr>
          <w:trHeight w:val="115"/>
          <w:tblHeader/>
        </w:trPr>
        <w:tc>
          <w:tcPr>
            <w:tcW w:w="2520" w:type="dxa"/>
            <w:vAlign w:val="bottom"/>
          </w:tcPr>
          <w:p w14:paraId="7C70F889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4FB9F86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1423A5FC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6A360E8" w14:textId="6AA9C40D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34C96C23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E465BF9" w14:textId="0DD30AFB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A39B7" w:rsidRPr="00BB43C6" w14:paraId="5CDE8FDA" w14:textId="77777777" w:rsidTr="009E5727">
        <w:trPr>
          <w:trHeight w:val="115"/>
          <w:tblHeader/>
        </w:trPr>
        <w:tc>
          <w:tcPr>
            <w:tcW w:w="2520" w:type="dxa"/>
          </w:tcPr>
          <w:p w14:paraId="6A4B88C0" w14:textId="09C1C1E9" w:rsidR="006A39B7" w:rsidRPr="00BB43C6" w:rsidRDefault="006A39B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BB43C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  <w:t>8</w:t>
            </w:r>
          </w:p>
        </w:tc>
        <w:tc>
          <w:tcPr>
            <w:tcW w:w="1800" w:type="dxa"/>
            <w:vAlign w:val="bottom"/>
          </w:tcPr>
          <w:p w14:paraId="6ECA0BB5" w14:textId="77777777" w:rsidR="006A39B7" w:rsidRPr="00BB43C6" w:rsidRDefault="006A39B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830166A" w14:textId="77777777" w:rsidR="006A39B7" w:rsidRPr="00BB43C6" w:rsidRDefault="006A39B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7D8BD7E" w14:textId="77777777" w:rsidR="006A39B7" w:rsidRPr="00BB43C6" w:rsidRDefault="006A39B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0EA7492" w14:textId="77777777" w:rsidR="006A39B7" w:rsidRPr="00BB43C6" w:rsidRDefault="006A39B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D86F12A" w14:textId="77777777" w:rsidR="006A39B7" w:rsidRPr="00BB43C6" w:rsidRDefault="006A39B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6A39B7" w:rsidRPr="00BB43C6" w14:paraId="09AC5ECC" w14:textId="77777777" w:rsidTr="00557ACC">
        <w:trPr>
          <w:trHeight w:val="115"/>
          <w:tblHeader/>
        </w:trPr>
        <w:tc>
          <w:tcPr>
            <w:tcW w:w="2520" w:type="dxa"/>
          </w:tcPr>
          <w:p w14:paraId="0E9F3904" w14:textId="73513C55" w:rsidR="006A39B7" w:rsidRPr="00BB43C6" w:rsidRDefault="006A39B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6A39B7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เงินปันผลประจำปี</w:t>
            </w:r>
            <w:r w:rsidRPr="006A39B7">
              <w:rPr>
                <w:rFonts w:asciiTheme="minorBidi" w:hAnsiTheme="minorBidi" w:cstheme="minorBidi"/>
                <w:sz w:val="28"/>
                <w:szCs w:val="28"/>
              </w:rPr>
              <w:t xml:space="preserve"> 2567</w:t>
            </w:r>
          </w:p>
        </w:tc>
        <w:tc>
          <w:tcPr>
            <w:tcW w:w="1800" w:type="dxa"/>
            <w:vAlign w:val="bottom"/>
          </w:tcPr>
          <w:p w14:paraId="0D5B017C" w14:textId="1780D568" w:rsidR="006A39B7" w:rsidRPr="00961DA4" w:rsidRDefault="00B03C20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61DA4">
              <w:rPr>
                <w:rFonts w:asciiTheme="minorBidi" w:hAnsiTheme="minorBidi" w:cstheme="minorBidi"/>
                <w:sz w:val="28"/>
                <w:szCs w:val="28"/>
              </w:rPr>
              <w:t xml:space="preserve">10 </w:t>
            </w:r>
            <w:r w:rsidRPr="00961DA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เมษายน </w:t>
            </w:r>
            <w:r w:rsidRPr="00961DA4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800" w:type="dxa"/>
            <w:vAlign w:val="bottom"/>
          </w:tcPr>
          <w:p w14:paraId="775499E8" w14:textId="7FAA4405" w:rsidR="006A39B7" w:rsidRPr="00961DA4" w:rsidRDefault="00B03C20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61DA4">
              <w:rPr>
                <w:rFonts w:asciiTheme="minorBidi" w:hAnsiTheme="minorBidi" w:cstheme="minorBidi"/>
                <w:sz w:val="28"/>
                <w:szCs w:val="28"/>
              </w:rPr>
              <w:t xml:space="preserve">7 </w:t>
            </w:r>
            <w:r w:rsidRPr="00961DA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พฤษภาคม </w:t>
            </w:r>
            <w:r w:rsidRPr="00961DA4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03A14B67" w14:textId="57C6ADB5" w:rsidR="006A39B7" w:rsidRPr="00961DA4" w:rsidRDefault="00B03C20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61DA4">
              <w:rPr>
                <w:rFonts w:asciiTheme="minorBidi" w:hAnsiTheme="minorBidi" w:cstheme="minorBidi"/>
                <w:sz w:val="28"/>
                <w:szCs w:val="28"/>
              </w:rPr>
              <w:t>0.50</w:t>
            </w:r>
          </w:p>
        </w:tc>
        <w:tc>
          <w:tcPr>
            <w:tcW w:w="270" w:type="dxa"/>
          </w:tcPr>
          <w:p w14:paraId="5DD6541B" w14:textId="77777777" w:rsidR="006A39B7" w:rsidRPr="00BB43C6" w:rsidRDefault="006A39B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26577AA" w14:textId="577EDBD5" w:rsidR="006A39B7" w:rsidRPr="00B03C20" w:rsidRDefault="009E3658" w:rsidP="00B0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238,489</w:t>
            </w:r>
          </w:p>
        </w:tc>
      </w:tr>
      <w:tr w:rsidR="00E667B5" w:rsidRPr="00BB43C6" w14:paraId="024E570B" w14:textId="77777777" w:rsidTr="00557ACC">
        <w:trPr>
          <w:trHeight w:val="115"/>
          <w:tblHeader/>
        </w:trPr>
        <w:tc>
          <w:tcPr>
            <w:tcW w:w="2520" w:type="dxa"/>
          </w:tcPr>
          <w:p w14:paraId="726A3A0F" w14:textId="00DA2241" w:rsidR="00E667B5" w:rsidRPr="006A39B7" w:rsidRDefault="00E667B5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เงินปันผลระหว่างกาลปี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800" w:type="dxa"/>
            <w:vAlign w:val="bottom"/>
          </w:tcPr>
          <w:p w14:paraId="70424C5E" w14:textId="5D456AEF" w:rsidR="00E667B5" w:rsidRPr="00961DA4" w:rsidRDefault="00FA26CB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Pr="006A39B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สิงหาคม</w:t>
            </w:r>
            <w:r w:rsidRPr="006A39B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A39B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800" w:type="dxa"/>
            <w:vAlign w:val="bottom"/>
          </w:tcPr>
          <w:p w14:paraId="3A789E92" w14:textId="54683D2B" w:rsidR="00E667B5" w:rsidRPr="00961DA4" w:rsidRDefault="00FA26CB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Pr="006A39B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6A39B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A39B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40681A96" w14:textId="0F07EF8D" w:rsidR="00E667B5" w:rsidRPr="00961DA4" w:rsidRDefault="00FA26CB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74D0B445" w14:textId="77777777" w:rsidR="00E667B5" w:rsidRPr="00BB43C6" w:rsidRDefault="00E667B5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A0BBB9" w14:textId="45A25F07" w:rsidR="009E5727" w:rsidRDefault="009E5727" w:rsidP="009E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119,249</w:t>
            </w:r>
          </w:p>
        </w:tc>
      </w:tr>
      <w:tr w:rsidR="00B03C20" w:rsidRPr="00BB43C6" w14:paraId="084F30A3" w14:textId="77777777" w:rsidTr="00AA44C4">
        <w:trPr>
          <w:trHeight w:val="115"/>
          <w:tblHeader/>
        </w:trPr>
        <w:tc>
          <w:tcPr>
            <w:tcW w:w="2520" w:type="dxa"/>
          </w:tcPr>
          <w:p w14:paraId="5078E346" w14:textId="77777777" w:rsidR="00B03C20" w:rsidRPr="00BB43C6" w:rsidRDefault="00B03C20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48B3DA7B" w14:textId="77777777" w:rsidR="00B03C20" w:rsidRPr="00BB43C6" w:rsidRDefault="00B03C20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6D189A9" w14:textId="77777777" w:rsidR="00B03C20" w:rsidRPr="00BB43C6" w:rsidRDefault="00B03C20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F9ADE3B" w14:textId="77777777" w:rsidR="00B03C20" w:rsidRPr="00BB43C6" w:rsidRDefault="00B03C20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34C3C00" w14:textId="77777777" w:rsidR="00B03C20" w:rsidRPr="00BB43C6" w:rsidRDefault="00B03C20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A6992C" w14:textId="2E52DA33" w:rsidR="00B03C20" w:rsidRPr="00961301" w:rsidRDefault="009E5727" w:rsidP="00B0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6130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357</w:t>
            </w:r>
            <w:r w:rsidR="009E3658" w:rsidRPr="0096130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96130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738</w:t>
            </w:r>
          </w:p>
        </w:tc>
      </w:tr>
      <w:tr w:rsidR="002153AF" w:rsidRPr="00BB43C6" w14:paraId="1548E897" w14:textId="77777777" w:rsidTr="0092796C">
        <w:trPr>
          <w:trHeight w:val="115"/>
          <w:tblHeader/>
        </w:trPr>
        <w:tc>
          <w:tcPr>
            <w:tcW w:w="2520" w:type="dxa"/>
          </w:tcPr>
          <w:p w14:paraId="1D9A58DE" w14:textId="6A1D7E65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454FEC27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6237427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92BC9CB" w14:textId="18050E79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FE9517A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4E7A245" w14:textId="7EDDA4B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</w:tbl>
    <w:p w14:paraId="7AE2B311" w14:textId="77777777" w:rsidR="00280176" w:rsidRPr="00BB43C6" w:rsidRDefault="00280176" w:rsidP="00BB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1AC3D0CC" w14:textId="79004401" w:rsidR="00195AD7" w:rsidRPr="00BB43C6" w:rsidRDefault="00804175" w:rsidP="00BB43C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u w:val="none"/>
        </w:rPr>
      </w:pPr>
      <w:r w:rsidRPr="00BB43C6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621EDE4" w14:textId="77777777" w:rsidR="00BB43C6" w:rsidRPr="00BB43C6" w:rsidRDefault="00BB43C6" w:rsidP="00BB43C6">
      <w:pPr>
        <w:spacing w:line="240" w:lineRule="auto"/>
        <w:rPr>
          <w:rFonts w:asciiTheme="minorBidi" w:hAnsiTheme="minorBidi" w:cstheme="minorBidi"/>
          <w:sz w:val="28"/>
          <w:szCs w:val="28"/>
        </w:rPr>
      </w:pPr>
    </w:p>
    <w:tbl>
      <w:tblPr>
        <w:tblW w:w="89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5"/>
        <w:gridCol w:w="1704"/>
        <w:gridCol w:w="236"/>
        <w:gridCol w:w="48"/>
        <w:gridCol w:w="1709"/>
      </w:tblGrid>
      <w:tr w:rsidR="00A01D97" w:rsidRPr="00BB43C6" w14:paraId="1884D884" w14:textId="77777777" w:rsidTr="00BB43C6">
        <w:trPr>
          <w:trHeight w:val="506"/>
          <w:tblHeader/>
        </w:trPr>
        <w:tc>
          <w:tcPr>
            <w:tcW w:w="2926" w:type="pct"/>
            <w:vAlign w:val="bottom"/>
          </w:tcPr>
          <w:p w14:paraId="41F884E0" w14:textId="77777777" w:rsidR="00A01D97" w:rsidRPr="00BB43C6" w:rsidRDefault="00A01D9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4F0EC937" w14:textId="73E4B3C1" w:rsidR="00A01D97" w:rsidRPr="00BB43C6" w:rsidRDefault="00A01D9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74" w:type="pct"/>
            <w:gridSpan w:val="4"/>
            <w:vAlign w:val="bottom"/>
          </w:tcPr>
          <w:p w14:paraId="40A14563" w14:textId="4F97B90A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4509801E" w14:textId="66EAB899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01D97" w:rsidRPr="00BB43C6" w14:paraId="2CBDD9B7" w14:textId="77777777" w:rsidTr="00BB43C6">
        <w:trPr>
          <w:trHeight w:val="72"/>
          <w:tblHeader/>
        </w:trPr>
        <w:tc>
          <w:tcPr>
            <w:tcW w:w="2926" w:type="pct"/>
            <w:vAlign w:val="bottom"/>
          </w:tcPr>
          <w:p w14:paraId="19EAD665" w14:textId="580204B6" w:rsidR="00A01D97" w:rsidRPr="00BB43C6" w:rsidRDefault="00DE762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56" w:type="pct"/>
            <w:vAlign w:val="bottom"/>
          </w:tcPr>
          <w:p w14:paraId="612FA65F" w14:textId="256AE170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DF6CDD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BB43C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F6CDD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B43C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F6CDD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59" w:type="pct"/>
            <w:gridSpan w:val="2"/>
            <w:vAlign w:val="bottom"/>
          </w:tcPr>
          <w:p w14:paraId="7C0E87DD" w14:textId="77777777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9" w:type="pct"/>
            <w:vAlign w:val="bottom"/>
          </w:tcPr>
          <w:p w14:paraId="547F2511" w14:textId="3B3FA360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BB43C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F6CDD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A01D97" w:rsidRPr="00BB43C6" w14:paraId="27A01039" w14:textId="77777777" w:rsidTr="00BB43C6">
        <w:trPr>
          <w:trHeight w:val="20"/>
        </w:trPr>
        <w:tc>
          <w:tcPr>
            <w:tcW w:w="2926" w:type="pct"/>
          </w:tcPr>
          <w:p w14:paraId="39D6808A" w14:textId="77777777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74" w:type="pct"/>
            <w:gridSpan w:val="4"/>
            <w:vAlign w:val="bottom"/>
          </w:tcPr>
          <w:p w14:paraId="47D73F31" w14:textId="59DF24B2" w:rsidR="00A01D97" w:rsidRPr="00BB43C6" w:rsidRDefault="00A01D97" w:rsidP="00BB43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 w:rsidRPr="00BB43C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A01D97" w:rsidRPr="00BB43C6" w14:paraId="1328B773" w14:textId="77777777" w:rsidTr="001F6C96">
        <w:trPr>
          <w:trHeight w:val="20"/>
        </w:trPr>
        <w:tc>
          <w:tcPr>
            <w:tcW w:w="2926" w:type="pct"/>
            <w:vAlign w:val="bottom"/>
          </w:tcPr>
          <w:p w14:paraId="522802B1" w14:textId="5B56A5C3" w:rsidR="00D225F4" w:rsidRPr="00BB43C6" w:rsidRDefault="00D225F4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BB43C6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956" w:type="pct"/>
            <w:vAlign w:val="bottom"/>
          </w:tcPr>
          <w:p w14:paraId="63FC236E" w14:textId="77777777" w:rsidR="00D225F4" w:rsidRPr="00BB43C6" w:rsidRDefault="00D225F4" w:rsidP="00BB43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5AE818B6" w14:textId="77777777" w:rsidR="00D225F4" w:rsidRPr="00BB43C6" w:rsidRDefault="00D225F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86" w:type="pct"/>
            <w:gridSpan w:val="2"/>
          </w:tcPr>
          <w:p w14:paraId="1508F196" w14:textId="77777777" w:rsidR="00D225F4" w:rsidRPr="00BB43C6" w:rsidRDefault="00D225F4" w:rsidP="00BB43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891B9C" w:rsidRPr="00BB43C6" w14:paraId="510201CA" w14:textId="77777777" w:rsidTr="00AA3AE4">
        <w:trPr>
          <w:trHeight w:val="72"/>
        </w:trPr>
        <w:tc>
          <w:tcPr>
            <w:tcW w:w="2926" w:type="pct"/>
            <w:vAlign w:val="bottom"/>
          </w:tcPr>
          <w:p w14:paraId="61DDA8A6" w14:textId="26220661" w:rsidR="00891B9C" w:rsidRPr="00BB43C6" w:rsidRDefault="00891B9C" w:rsidP="00891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956" w:type="pct"/>
            <w:tcBorders>
              <w:bottom w:val="single" w:sz="4" w:space="0" w:color="auto"/>
            </w:tcBorders>
          </w:tcPr>
          <w:p w14:paraId="0F9BC957" w14:textId="451A607B" w:rsidR="00891B9C" w:rsidRPr="00BC28FF" w:rsidRDefault="00D3309E" w:rsidP="00891B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C28FF">
              <w:rPr>
                <w:rFonts w:asciiTheme="minorBidi" w:hAnsiTheme="minorBidi" w:cstheme="minorBidi"/>
                <w:sz w:val="28"/>
                <w:szCs w:val="28"/>
              </w:rPr>
              <w:t>22,923</w:t>
            </w:r>
          </w:p>
        </w:tc>
        <w:tc>
          <w:tcPr>
            <w:tcW w:w="132" w:type="pct"/>
          </w:tcPr>
          <w:p w14:paraId="6687CAB2" w14:textId="77777777" w:rsidR="00891B9C" w:rsidRPr="00BB43C6" w:rsidRDefault="00891B9C" w:rsidP="00891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6" w:type="pct"/>
            <w:gridSpan w:val="2"/>
            <w:tcBorders>
              <w:bottom w:val="single" w:sz="4" w:space="0" w:color="auto"/>
            </w:tcBorders>
          </w:tcPr>
          <w:p w14:paraId="0278026F" w14:textId="297E454F" w:rsidR="00891B9C" w:rsidRPr="00BB43C6" w:rsidRDefault="00891B9C" w:rsidP="00891B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21,013</w:t>
            </w:r>
          </w:p>
        </w:tc>
      </w:tr>
      <w:tr w:rsidR="00891B9C" w:rsidRPr="00BB43C6" w14:paraId="08E5A0C8" w14:textId="77777777" w:rsidTr="00AA3AE4">
        <w:trPr>
          <w:trHeight w:val="72"/>
        </w:trPr>
        <w:tc>
          <w:tcPr>
            <w:tcW w:w="2926" w:type="pct"/>
            <w:vAlign w:val="bottom"/>
          </w:tcPr>
          <w:p w14:paraId="04AD0CDC" w14:textId="025B773B" w:rsidR="00891B9C" w:rsidRPr="00BB43C6" w:rsidRDefault="00891B9C" w:rsidP="00891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3018D" w14:textId="6B1262E1" w:rsidR="00891B9C" w:rsidRPr="00BC28FF" w:rsidRDefault="00D3309E" w:rsidP="00891B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C28F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22,923</w:t>
            </w:r>
          </w:p>
        </w:tc>
        <w:tc>
          <w:tcPr>
            <w:tcW w:w="132" w:type="pct"/>
          </w:tcPr>
          <w:p w14:paraId="22EF6FD1" w14:textId="77777777" w:rsidR="00891B9C" w:rsidRPr="00BB43C6" w:rsidRDefault="00891B9C" w:rsidP="00891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1667D" w14:textId="630FB6AB" w:rsidR="00891B9C" w:rsidRPr="00BB43C6" w:rsidRDefault="00891B9C" w:rsidP="00891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21,013</w:t>
            </w:r>
          </w:p>
        </w:tc>
      </w:tr>
      <w:tr w:rsidR="00A01D97" w:rsidRPr="00BB43C6" w14:paraId="7EEDD6C5" w14:textId="77777777" w:rsidTr="006915FA">
        <w:trPr>
          <w:trHeight w:val="20"/>
        </w:trPr>
        <w:tc>
          <w:tcPr>
            <w:tcW w:w="2926" w:type="pct"/>
          </w:tcPr>
          <w:p w14:paraId="6CBDE80C" w14:textId="77777777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56" w:type="pct"/>
            <w:tcBorders>
              <w:top w:val="double" w:sz="4" w:space="0" w:color="auto"/>
            </w:tcBorders>
          </w:tcPr>
          <w:p w14:paraId="4C7C00C8" w14:textId="77777777" w:rsidR="00A01D97" w:rsidRPr="00BC28FF" w:rsidRDefault="00A01D97" w:rsidP="00BB43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4C36CC33" w14:textId="77777777" w:rsidR="00A01D97" w:rsidRPr="00BB43C6" w:rsidRDefault="00A01D9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6" w:type="pct"/>
            <w:gridSpan w:val="2"/>
            <w:tcBorders>
              <w:top w:val="double" w:sz="4" w:space="0" w:color="auto"/>
            </w:tcBorders>
          </w:tcPr>
          <w:p w14:paraId="6D44AEAB" w14:textId="77777777" w:rsidR="00A01D97" w:rsidRPr="00BB43C6" w:rsidRDefault="00A01D97" w:rsidP="00BB43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01D97" w:rsidRPr="00BB43C6" w14:paraId="5E8CAB69" w14:textId="77777777" w:rsidTr="00270A1F">
        <w:trPr>
          <w:trHeight w:val="43"/>
        </w:trPr>
        <w:tc>
          <w:tcPr>
            <w:tcW w:w="2926" w:type="pct"/>
          </w:tcPr>
          <w:p w14:paraId="7E7034A9" w14:textId="75C192C5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 ๆ</w:t>
            </w:r>
          </w:p>
        </w:tc>
        <w:tc>
          <w:tcPr>
            <w:tcW w:w="956" w:type="pct"/>
          </w:tcPr>
          <w:p w14:paraId="31A13846" w14:textId="77777777" w:rsidR="00A01D97" w:rsidRPr="00BC28FF" w:rsidRDefault="00A01D97" w:rsidP="00BB43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10F89918" w14:textId="77777777" w:rsidR="00A01D97" w:rsidRPr="00BB43C6" w:rsidRDefault="00A01D9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6" w:type="pct"/>
            <w:gridSpan w:val="2"/>
          </w:tcPr>
          <w:p w14:paraId="2C15E205" w14:textId="77777777" w:rsidR="00A01D97" w:rsidRPr="00BB43C6" w:rsidRDefault="00A01D97" w:rsidP="00BB43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D127C" w:rsidRPr="00BB43C6" w14:paraId="0AB1B42E" w14:textId="77777777" w:rsidTr="00AA3AE4">
        <w:trPr>
          <w:trHeight w:val="72"/>
        </w:trPr>
        <w:tc>
          <w:tcPr>
            <w:tcW w:w="2926" w:type="pct"/>
          </w:tcPr>
          <w:p w14:paraId="65E9A4AA" w14:textId="77777777" w:rsidR="00ED127C" w:rsidRPr="00BB43C6" w:rsidRDefault="00ED127C" w:rsidP="00ED1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เลตเตอร์ออฟเครดิตสำหรับซื้อสินค้าและวัสดุที่เปิดแล้ว</w:t>
            </w:r>
          </w:p>
          <w:p w14:paraId="146C9E5C" w14:textId="1D8392F0" w:rsidR="00ED127C" w:rsidRPr="00BB43C6" w:rsidRDefault="00ED127C" w:rsidP="00ED127C">
            <w:pPr>
              <w:spacing w:line="240" w:lineRule="auto"/>
              <w:ind w:left="16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956" w:type="pct"/>
            <w:vAlign w:val="bottom"/>
          </w:tcPr>
          <w:p w14:paraId="2603E692" w14:textId="601BA8FD" w:rsidR="00ED127C" w:rsidRPr="00BC28FF" w:rsidRDefault="00D873BF" w:rsidP="00ED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C28FF">
              <w:rPr>
                <w:rFonts w:asciiTheme="minorBidi" w:hAnsiTheme="minorBidi" w:cstheme="minorBidi"/>
                <w:sz w:val="28"/>
                <w:szCs w:val="28"/>
              </w:rPr>
              <w:t>823,918</w:t>
            </w:r>
          </w:p>
        </w:tc>
        <w:tc>
          <w:tcPr>
            <w:tcW w:w="132" w:type="pct"/>
            <w:vAlign w:val="bottom"/>
          </w:tcPr>
          <w:p w14:paraId="7EB13CE3" w14:textId="77777777" w:rsidR="00ED127C" w:rsidRPr="00BB43C6" w:rsidRDefault="00ED127C" w:rsidP="00ED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pct"/>
            <w:gridSpan w:val="2"/>
          </w:tcPr>
          <w:p w14:paraId="2D125968" w14:textId="77777777" w:rsidR="00ED127C" w:rsidRDefault="00ED127C" w:rsidP="00ED127C">
            <w:pPr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079C61A" w14:textId="33FCBB68" w:rsidR="00ED127C" w:rsidRPr="00BB43C6" w:rsidRDefault="00ED127C" w:rsidP="00ED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1,068,540</w:t>
            </w:r>
          </w:p>
        </w:tc>
      </w:tr>
      <w:tr w:rsidR="00ED127C" w:rsidRPr="00BB43C6" w14:paraId="55928E8D" w14:textId="77777777" w:rsidTr="00AA3AE4">
        <w:trPr>
          <w:trHeight w:val="72"/>
        </w:trPr>
        <w:tc>
          <w:tcPr>
            <w:tcW w:w="2926" w:type="pct"/>
          </w:tcPr>
          <w:p w14:paraId="5D0D712C" w14:textId="3D004F64" w:rsidR="00ED127C" w:rsidRPr="00BB43C6" w:rsidRDefault="00ED127C" w:rsidP="00ED1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56" w:type="pct"/>
          </w:tcPr>
          <w:p w14:paraId="67BB850A" w14:textId="7F0416EE" w:rsidR="00ED127C" w:rsidRPr="00BC28FF" w:rsidRDefault="0079483D" w:rsidP="00ED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C28FF">
              <w:rPr>
                <w:rFonts w:asciiTheme="minorBidi" w:hAnsiTheme="minorBidi" w:cstheme="minorBidi"/>
                <w:sz w:val="28"/>
                <w:szCs w:val="28"/>
              </w:rPr>
              <w:t>4,805</w:t>
            </w:r>
          </w:p>
        </w:tc>
        <w:tc>
          <w:tcPr>
            <w:tcW w:w="132" w:type="pct"/>
          </w:tcPr>
          <w:p w14:paraId="1FEBCB98" w14:textId="77777777" w:rsidR="00ED127C" w:rsidRPr="00BB43C6" w:rsidRDefault="00ED127C" w:rsidP="00ED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pct"/>
            <w:gridSpan w:val="2"/>
          </w:tcPr>
          <w:p w14:paraId="33EE3C78" w14:textId="1640702A" w:rsidR="00ED127C" w:rsidRPr="00BB43C6" w:rsidRDefault="00ED127C" w:rsidP="00ED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5,743</w:t>
            </w:r>
          </w:p>
        </w:tc>
      </w:tr>
      <w:tr w:rsidR="00ED127C" w:rsidRPr="00BB43C6" w14:paraId="33A771D2" w14:textId="77777777" w:rsidTr="00AA3AE4">
        <w:trPr>
          <w:trHeight w:val="72"/>
        </w:trPr>
        <w:tc>
          <w:tcPr>
            <w:tcW w:w="2926" w:type="pct"/>
          </w:tcPr>
          <w:p w14:paraId="4AC0957E" w14:textId="474E2724" w:rsidR="00ED127C" w:rsidRPr="00BB43C6" w:rsidRDefault="00ED127C" w:rsidP="00ED1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956" w:type="pct"/>
          </w:tcPr>
          <w:p w14:paraId="5933D079" w14:textId="1FE59618" w:rsidR="00ED127C" w:rsidRPr="00BC28FF" w:rsidRDefault="0079483D" w:rsidP="00ED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C28FF">
              <w:rPr>
                <w:rFonts w:asciiTheme="minorBidi" w:hAnsiTheme="minorBidi" w:cstheme="minorBidi"/>
                <w:sz w:val="28"/>
                <w:szCs w:val="28"/>
              </w:rPr>
              <w:t>1,245,964</w:t>
            </w:r>
          </w:p>
        </w:tc>
        <w:tc>
          <w:tcPr>
            <w:tcW w:w="132" w:type="pct"/>
          </w:tcPr>
          <w:p w14:paraId="33D199A9" w14:textId="77777777" w:rsidR="00ED127C" w:rsidRPr="00BB43C6" w:rsidRDefault="00ED127C" w:rsidP="00ED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pct"/>
            <w:gridSpan w:val="2"/>
          </w:tcPr>
          <w:p w14:paraId="0B00AADC" w14:textId="60E56A1F" w:rsidR="00ED127C" w:rsidRPr="00BB43C6" w:rsidRDefault="00ED127C" w:rsidP="00ED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1,270,462</w:t>
            </w:r>
          </w:p>
        </w:tc>
      </w:tr>
      <w:tr w:rsidR="00ED127C" w:rsidRPr="00BB43C6" w14:paraId="3A59B2EE" w14:textId="77777777" w:rsidTr="00AA3AE4">
        <w:trPr>
          <w:trHeight w:val="72"/>
        </w:trPr>
        <w:tc>
          <w:tcPr>
            <w:tcW w:w="2926" w:type="pct"/>
          </w:tcPr>
          <w:p w14:paraId="1B60CC28" w14:textId="7E41DDFA" w:rsidR="00ED127C" w:rsidRPr="00BB43C6" w:rsidRDefault="00ED127C" w:rsidP="00ED1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สัญญาอื่น ๆ</w:t>
            </w:r>
          </w:p>
        </w:tc>
        <w:tc>
          <w:tcPr>
            <w:tcW w:w="956" w:type="pct"/>
          </w:tcPr>
          <w:p w14:paraId="6B84E622" w14:textId="20440850" w:rsidR="00ED127C" w:rsidRPr="00BC28FF" w:rsidRDefault="00037585" w:rsidP="00ED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C28FF">
              <w:rPr>
                <w:rFonts w:asciiTheme="minorBidi" w:hAnsiTheme="minorBidi" w:cstheme="minorBidi"/>
                <w:sz w:val="28"/>
                <w:szCs w:val="28"/>
              </w:rPr>
              <w:t>3,272</w:t>
            </w:r>
          </w:p>
        </w:tc>
        <w:tc>
          <w:tcPr>
            <w:tcW w:w="132" w:type="pct"/>
          </w:tcPr>
          <w:p w14:paraId="647D8AC1" w14:textId="77777777" w:rsidR="00ED127C" w:rsidRPr="00BB43C6" w:rsidRDefault="00ED127C" w:rsidP="00ED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pct"/>
            <w:gridSpan w:val="2"/>
          </w:tcPr>
          <w:p w14:paraId="3F40F73D" w14:textId="15571536" w:rsidR="00ED127C" w:rsidRPr="00BB43C6" w:rsidRDefault="00ED127C" w:rsidP="00ED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3,293</w:t>
            </w:r>
          </w:p>
        </w:tc>
      </w:tr>
      <w:tr w:rsidR="00ED127C" w:rsidRPr="00BB43C6" w14:paraId="608C7F08" w14:textId="77777777" w:rsidTr="00AA3AE4">
        <w:trPr>
          <w:trHeight w:val="72"/>
        </w:trPr>
        <w:tc>
          <w:tcPr>
            <w:tcW w:w="2926" w:type="pct"/>
          </w:tcPr>
          <w:p w14:paraId="3BD5E052" w14:textId="08F252D1" w:rsidR="00ED127C" w:rsidRPr="00BB43C6" w:rsidRDefault="00ED127C" w:rsidP="00ED1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B7B3D" w14:textId="409F618E" w:rsidR="00ED127C" w:rsidRPr="00BC28FF" w:rsidRDefault="00D108D9" w:rsidP="00ED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C28F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2,077,959</w:t>
            </w:r>
          </w:p>
        </w:tc>
        <w:tc>
          <w:tcPr>
            <w:tcW w:w="132" w:type="pct"/>
            <w:vAlign w:val="bottom"/>
          </w:tcPr>
          <w:p w14:paraId="2E8397A5" w14:textId="77777777" w:rsidR="00ED127C" w:rsidRPr="00BB43C6" w:rsidRDefault="00ED127C" w:rsidP="00ED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D6F89" w14:textId="406F7192" w:rsidR="00ED127C" w:rsidRPr="00BB43C6" w:rsidRDefault="00ED127C" w:rsidP="00ED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2,348,038</w:t>
            </w:r>
          </w:p>
        </w:tc>
      </w:tr>
    </w:tbl>
    <w:p w14:paraId="75F5E2DF" w14:textId="1893F374" w:rsidR="003045C1" w:rsidRPr="00BB43C6" w:rsidRDefault="003045C1" w:rsidP="00BB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288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14FC1D15" w14:textId="77777777" w:rsidR="00740CBF" w:rsidRDefault="00740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i/>
          <w:iCs/>
          <w:sz w:val="28"/>
          <w:szCs w:val="28"/>
        </w:rPr>
      </w:pPr>
      <w:r>
        <w:rPr>
          <w:rFonts w:asciiTheme="minorBidi" w:hAnsiTheme="minorBidi" w:cstheme="minorBidi"/>
          <w:i/>
          <w:iCs/>
          <w:sz w:val="28"/>
          <w:szCs w:val="28"/>
          <w:cs/>
        </w:rPr>
        <w:br w:type="page"/>
      </w:r>
    </w:p>
    <w:p w14:paraId="0B6FFA6F" w14:textId="039C0F1A" w:rsidR="00AC32F2" w:rsidRPr="00BB43C6" w:rsidRDefault="00AC32F2" w:rsidP="00BB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284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BB43C6">
        <w:rPr>
          <w:rFonts w:asciiTheme="minorBidi" w:hAnsiTheme="minorBidi" w:cstheme="minorBidi"/>
          <w:i/>
          <w:iCs/>
          <w:sz w:val="28"/>
          <w:szCs w:val="28"/>
          <w:cs/>
        </w:rPr>
        <w:tab/>
        <w:t>สัญญาว่าจ้างตัวแทนหางาน</w:t>
      </w:r>
    </w:p>
    <w:p w14:paraId="0A5834F9" w14:textId="77777777" w:rsidR="00BB43C6" w:rsidRPr="00BB43C6" w:rsidRDefault="00BB43C6" w:rsidP="00BB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284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2D07F2DF" w14:textId="1C298F89" w:rsidR="00FC4C13" w:rsidRPr="00BB43C6" w:rsidRDefault="00AC32F2" w:rsidP="00BB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inorBidi" w:hAnsiTheme="minorBidi" w:cstheme="minorBidi"/>
          <w:sz w:val="28"/>
          <w:szCs w:val="28"/>
        </w:rPr>
      </w:pPr>
      <w:bookmarkStart w:id="5" w:name="_Hlk69326039"/>
      <w:r w:rsidRPr="00BB43C6">
        <w:rPr>
          <w:rFonts w:asciiTheme="minorBidi" w:hAnsiTheme="minorBidi" w:cstheme="minorBidi"/>
          <w:i/>
          <w:iCs/>
          <w:sz w:val="28"/>
          <w:szCs w:val="28"/>
          <w:cs/>
        </w:rPr>
        <w:tab/>
      </w:r>
      <w:r w:rsidR="009652EF" w:rsidRPr="00BB43C6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303116" w:rsidRPr="00BB43C6">
        <w:rPr>
          <w:rFonts w:asciiTheme="minorBidi" w:hAnsiTheme="minorBidi" w:cstheme="minorBidi"/>
          <w:sz w:val="28"/>
          <w:szCs w:val="28"/>
        </w:rPr>
        <w:t>1</w:t>
      </w:r>
      <w:r w:rsidR="009652EF" w:rsidRPr="00BB43C6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303116" w:rsidRPr="00BB43C6">
        <w:rPr>
          <w:rFonts w:asciiTheme="minorBidi" w:hAnsiTheme="minorBidi" w:cstheme="minorBidi"/>
          <w:sz w:val="28"/>
          <w:szCs w:val="28"/>
        </w:rPr>
        <w:t>2561</w:t>
      </w:r>
      <w:r w:rsidR="009652EF" w:rsidRPr="00BB43C6">
        <w:rPr>
          <w:rFonts w:asciiTheme="minorBidi" w:hAnsiTheme="minorBidi" w:cstheme="minorBidi"/>
          <w:sz w:val="28"/>
          <w:szCs w:val="28"/>
          <w:cs/>
        </w:rPr>
        <w:t xml:space="preserve"> บริษัทได้ทำสัญญาข้อตกลงการหางานกับบริษัท</w:t>
      </w:r>
      <w:r w:rsidR="007F70E9" w:rsidRPr="00BB43C6">
        <w:rPr>
          <w:rFonts w:asciiTheme="minorBidi" w:hAnsiTheme="minorBidi" w:cstheme="minorBidi"/>
          <w:sz w:val="28"/>
          <w:szCs w:val="28"/>
          <w:cs/>
        </w:rPr>
        <w:t xml:space="preserve">แห่งหนึ่ง </w:t>
      </w:r>
      <w:r w:rsidR="009652EF" w:rsidRPr="00BB43C6">
        <w:rPr>
          <w:rFonts w:asciiTheme="minorBidi" w:hAnsiTheme="minorBidi" w:cstheme="minorBidi"/>
          <w:sz w:val="28"/>
          <w:szCs w:val="28"/>
          <w:cs/>
        </w:rPr>
        <w:t xml:space="preserve">โดยบริษัทดังกล่าวจะเข้ามาเป็นตัวแทนของบริษัทในการเจรจากับลูกค้าใหม่กับบริษัท โดยสัญญาดังกล่าวมีอัตราค่าบริการตามเงื่อนไขที่ระบุในสัญญา มีระยะเวลาของสัญญา </w:t>
      </w:r>
      <w:r w:rsidR="00303116" w:rsidRPr="00BB43C6">
        <w:rPr>
          <w:rFonts w:asciiTheme="minorBidi" w:hAnsiTheme="minorBidi" w:cstheme="minorBidi"/>
          <w:sz w:val="28"/>
          <w:szCs w:val="28"/>
        </w:rPr>
        <w:t>2</w:t>
      </w:r>
      <w:r w:rsidR="009652EF" w:rsidRPr="00BB43C6">
        <w:rPr>
          <w:rFonts w:asciiTheme="minorBidi" w:hAnsiTheme="minorBidi" w:cstheme="minorBidi"/>
          <w:sz w:val="28"/>
          <w:szCs w:val="28"/>
          <w:cs/>
        </w:rPr>
        <w:t xml:space="preserve"> ปี ทั้งนี้หากคู่สัญญาฝ่ายใดฝ่ายหนึ่งมิได้แจ้งบอกเลิกล่วงหน้าไม่น้อยกว่า </w:t>
      </w:r>
      <w:r w:rsidR="00303116" w:rsidRPr="00BB43C6">
        <w:rPr>
          <w:rFonts w:asciiTheme="minorBidi" w:hAnsiTheme="minorBidi" w:cstheme="minorBidi"/>
          <w:sz w:val="28"/>
          <w:szCs w:val="28"/>
        </w:rPr>
        <w:t>3</w:t>
      </w:r>
      <w:r w:rsidR="009652EF" w:rsidRPr="00BB43C6">
        <w:rPr>
          <w:rFonts w:asciiTheme="minorBidi" w:hAnsiTheme="minorBidi" w:cstheme="minorBidi"/>
          <w:sz w:val="28"/>
          <w:szCs w:val="28"/>
          <w:cs/>
        </w:rPr>
        <w:t xml:space="preserve"> เดือน ให้ถือว่าข้อกำหนดนี้ขยายเวลาออกไป</w:t>
      </w:r>
      <w:bookmarkEnd w:id="5"/>
    </w:p>
    <w:p w14:paraId="327C20D1" w14:textId="77777777" w:rsidR="000328FA" w:rsidRPr="00BB43C6" w:rsidRDefault="000328FA" w:rsidP="00BB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8" w:hanging="274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52BC71DF" w14:textId="0AC88D22" w:rsidR="00385DB3" w:rsidRPr="00C43471" w:rsidRDefault="00F55BAA" w:rsidP="00B4714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0" w:right="-45"/>
        <w:jc w:val="thaiDistribute"/>
        <w:rPr>
          <w:rFonts w:asciiTheme="minorBidi" w:hAnsiTheme="minorBidi" w:cstheme="minorBidi"/>
          <w:i/>
          <w:iCs/>
          <w:color w:val="365F91" w:themeColor="accent1" w:themeShade="BF"/>
          <w:sz w:val="28"/>
          <w:szCs w:val="28"/>
          <w:u w:val="none"/>
          <w:lang w:val="th-TH"/>
        </w:rPr>
      </w:pPr>
      <w:r w:rsidRPr="00C43471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งบการเงินในสกุลเงินที่ใช้ในการดำเนินงาน</w:t>
      </w:r>
    </w:p>
    <w:p w14:paraId="3C5676CD" w14:textId="5A9016B9" w:rsidR="00385DB3" w:rsidRDefault="000D542A" w:rsidP="00BA70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C43471">
        <w:rPr>
          <w:rFonts w:asciiTheme="minorBidi" w:hAnsiTheme="minorBidi" w:cstheme="minorBidi"/>
          <w:sz w:val="28"/>
          <w:szCs w:val="28"/>
          <w:cs/>
        </w:rPr>
        <w:t xml:space="preserve">งบฐานะการเงิน ณ วันที่ </w:t>
      </w:r>
      <w:r w:rsidR="00025E48" w:rsidRPr="00C43471">
        <w:rPr>
          <w:rFonts w:asciiTheme="minorBidi" w:hAnsiTheme="minorBidi" w:cstheme="minorBidi"/>
          <w:sz w:val="28"/>
          <w:szCs w:val="28"/>
        </w:rPr>
        <w:t>3</w:t>
      </w:r>
      <w:r w:rsidR="001E6C5D">
        <w:rPr>
          <w:rFonts w:asciiTheme="minorBidi" w:hAnsiTheme="minorBidi" w:cstheme="minorBidi"/>
          <w:sz w:val="28"/>
          <w:szCs w:val="28"/>
        </w:rPr>
        <w:t>1</w:t>
      </w:r>
      <w:r w:rsidR="00025E48"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="001E6C5D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03116" w:rsidRPr="00C43471">
        <w:rPr>
          <w:rFonts w:asciiTheme="minorBidi" w:hAnsiTheme="minorBidi" w:cstheme="minorBidi"/>
          <w:sz w:val="28"/>
          <w:szCs w:val="28"/>
        </w:rPr>
        <w:t>256</w:t>
      </w:r>
      <w:r w:rsidR="001E6C5D">
        <w:rPr>
          <w:rFonts w:asciiTheme="minorBidi" w:hAnsiTheme="minorBidi" w:cstheme="minorBidi"/>
          <w:sz w:val="28"/>
          <w:szCs w:val="28"/>
        </w:rPr>
        <w:t>9</w:t>
      </w:r>
      <w:r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303116" w:rsidRPr="00C43471">
        <w:rPr>
          <w:rFonts w:asciiTheme="minorBidi" w:hAnsiTheme="minorBidi" w:cstheme="minorBidi"/>
          <w:sz w:val="28"/>
          <w:szCs w:val="28"/>
        </w:rPr>
        <w:t>31</w:t>
      </w:r>
      <w:r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303116" w:rsidRPr="00C43471">
        <w:rPr>
          <w:rFonts w:asciiTheme="minorBidi" w:hAnsiTheme="minorBidi" w:cstheme="minorBidi"/>
          <w:sz w:val="28"/>
          <w:szCs w:val="28"/>
        </w:rPr>
        <w:t>256</w:t>
      </w:r>
      <w:r w:rsidR="001E6C5D">
        <w:rPr>
          <w:rFonts w:asciiTheme="minorBidi" w:hAnsiTheme="minorBidi" w:cstheme="minorBidi"/>
          <w:sz w:val="28"/>
          <w:szCs w:val="28"/>
        </w:rPr>
        <w:t>8</w:t>
      </w:r>
      <w:r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Pr="00C43471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และงบกำไรขาดทุนเบ็ดเสร็จสำหรับงวด</w:t>
      </w:r>
      <w:r w:rsidR="003426F8" w:rsidRPr="00C43471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8A2115" w:rsidRPr="008A2115">
        <w:rPr>
          <w:rFonts w:asciiTheme="minorBidi" w:hAnsiTheme="minorBidi" w:cstheme="minorBidi"/>
          <w:sz w:val="28"/>
          <w:szCs w:val="28"/>
        </w:rPr>
        <w:t>3</w:t>
      </w:r>
      <w:r w:rsidR="0089141C">
        <w:rPr>
          <w:rFonts w:asciiTheme="minorBidi" w:hAnsiTheme="minorBidi" w:cstheme="minorBidi"/>
          <w:sz w:val="28"/>
          <w:szCs w:val="28"/>
        </w:rPr>
        <w:t>1</w:t>
      </w:r>
      <w:r w:rsidR="008A2115" w:rsidRPr="008A2115">
        <w:rPr>
          <w:rFonts w:asciiTheme="minorBidi" w:hAnsiTheme="minorBidi" w:cstheme="minorBidi"/>
          <w:sz w:val="28"/>
          <w:szCs w:val="28"/>
        </w:rPr>
        <w:t xml:space="preserve"> </w:t>
      </w:r>
      <w:r w:rsidR="0089141C" w:rsidRPr="0089141C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="008A2115" w:rsidRPr="008A211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03116" w:rsidRPr="00C43471">
        <w:rPr>
          <w:rFonts w:asciiTheme="minorBidi" w:hAnsiTheme="minorBidi" w:cstheme="minorBidi"/>
          <w:sz w:val="28"/>
          <w:szCs w:val="28"/>
        </w:rPr>
        <w:t>256</w:t>
      </w:r>
      <w:r w:rsidR="0089141C">
        <w:rPr>
          <w:rFonts w:asciiTheme="minorBidi" w:hAnsiTheme="minorBidi" w:cstheme="minorBidi"/>
          <w:sz w:val="28"/>
          <w:szCs w:val="28"/>
        </w:rPr>
        <w:t>9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303116" w:rsidRPr="00C43471">
        <w:rPr>
          <w:rFonts w:asciiTheme="minorBidi" w:hAnsiTheme="minorBidi" w:cstheme="minorBidi"/>
          <w:sz w:val="28"/>
          <w:szCs w:val="28"/>
        </w:rPr>
        <w:t>256</w:t>
      </w:r>
      <w:r w:rsidR="0089141C">
        <w:rPr>
          <w:rFonts w:asciiTheme="minorBidi" w:hAnsiTheme="minorBidi" w:cstheme="minorBidi"/>
          <w:sz w:val="28"/>
          <w:szCs w:val="28"/>
        </w:rPr>
        <w:t>8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แสดงในสกุลเงินเยนญี่ปุ่น ซึ่งเป็นสกุลเงินที่ใช้ในการดำเนินงาน</w:t>
      </w:r>
      <w:r w:rsidR="00824829" w:rsidRPr="00C43471">
        <w:rPr>
          <w:rFonts w:asciiTheme="minorBidi" w:hAnsiTheme="minorBidi" w:cstheme="minorBidi"/>
          <w:sz w:val="28"/>
          <w:szCs w:val="28"/>
          <w:cs/>
        </w:rPr>
        <w:t>เ</w:t>
      </w:r>
      <w:r w:rsidRPr="00C43471">
        <w:rPr>
          <w:rFonts w:asciiTheme="minorBidi" w:hAnsiTheme="minorBidi" w:cstheme="minorBidi"/>
          <w:sz w:val="28"/>
          <w:szCs w:val="28"/>
          <w:cs/>
        </w:rPr>
        <w:t>นื่องจากรายการหลักในการซื้อขายสินค้าของบริษัทเป็นสกุลเงินเยนญี่ปุ่น โดยแสดงรายการดังนี้</w:t>
      </w:r>
    </w:p>
    <w:p w14:paraId="2EB0274D" w14:textId="77777777" w:rsidR="00F50341" w:rsidRPr="00F50341" w:rsidRDefault="00F50341" w:rsidP="00F50341">
      <w:pPr>
        <w:pStyle w:val="ListParagraph"/>
        <w:tabs>
          <w:tab w:val="clear" w:pos="227"/>
          <w:tab w:val="clear" w:pos="454"/>
          <w:tab w:val="clear" w:pos="680"/>
          <w:tab w:val="left" w:pos="540"/>
          <w:tab w:val="num" w:pos="1080"/>
        </w:tabs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p w14:paraId="00519D78" w14:textId="77777777" w:rsidR="00FD3BCF" w:rsidRDefault="00FD3BCF">
      <w:r>
        <w:br w:type="page"/>
      </w: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34"/>
        <w:gridCol w:w="1232"/>
        <w:gridCol w:w="178"/>
        <w:gridCol w:w="1267"/>
        <w:gridCol w:w="236"/>
        <w:gridCol w:w="1107"/>
        <w:gridCol w:w="181"/>
        <w:gridCol w:w="1213"/>
      </w:tblGrid>
      <w:tr w:rsidR="00BB0ECF" w:rsidRPr="00C43471" w14:paraId="4F464CF5" w14:textId="77777777" w:rsidTr="00FF03D4">
        <w:trPr>
          <w:cantSplit/>
          <w:trHeight w:val="39"/>
          <w:tblHeader/>
        </w:trPr>
        <w:tc>
          <w:tcPr>
            <w:tcW w:w="3634" w:type="dxa"/>
          </w:tcPr>
          <w:p w14:paraId="18D6A90B" w14:textId="3907EE66" w:rsidR="00BB0ECF" w:rsidRPr="00C43471" w:rsidRDefault="00BB0ECF" w:rsidP="00BB0ECF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77" w:type="dxa"/>
            <w:gridSpan w:val="3"/>
          </w:tcPr>
          <w:p w14:paraId="7E1FB8EC" w14:textId="77777777" w:rsidR="00BB0ECF" w:rsidRPr="00C43471" w:rsidRDefault="00BB0ECF" w:rsidP="00BB0ECF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22064333" w14:textId="77777777" w:rsidR="00BB0ECF" w:rsidRPr="00C43471" w:rsidRDefault="00BB0ECF" w:rsidP="00BB0ECF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1" w:type="dxa"/>
            <w:gridSpan w:val="3"/>
          </w:tcPr>
          <w:p w14:paraId="654CD2F7" w14:textId="77777777" w:rsidR="00BB0ECF" w:rsidRPr="00C43471" w:rsidRDefault="00BB0ECF" w:rsidP="00BB0ECF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89141C" w:rsidRPr="00C43471" w14:paraId="3A580CCA" w14:textId="77777777" w:rsidTr="00FF03D4">
        <w:trPr>
          <w:cantSplit/>
          <w:tblHeader/>
        </w:trPr>
        <w:tc>
          <w:tcPr>
            <w:tcW w:w="3634" w:type="dxa"/>
          </w:tcPr>
          <w:p w14:paraId="7346746B" w14:textId="77777777" w:rsidR="0089141C" w:rsidRPr="00C43471" w:rsidRDefault="0089141C" w:rsidP="0089141C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center"/>
          </w:tcPr>
          <w:p w14:paraId="70ED19AA" w14:textId="7C6DE3E9" w:rsidR="0089141C" w:rsidRPr="003E3C42" w:rsidRDefault="0089141C" w:rsidP="0089141C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89141C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 xml:space="preserve">31 </w:t>
            </w:r>
            <w:r w:rsidRPr="0089141C">
              <w:rPr>
                <w:rFonts w:asciiTheme="minorBidi" w:eastAsia="Cordia New" w:hAnsiTheme="minorBidi" w:cs="Cordia New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78" w:type="dxa"/>
          </w:tcPr>
          <w:p w14:paraId="52FE8512" w14:textId="77777777" w:rsidR="0089141C" w:rsidRPr="00C43471" w:rsidRDefault="0089141C" w:rsidP="0089141C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0943D630" w14:textId="6F6F2658" w:rsidR="0089141C" w:rsidRPr="00C43471" w:rsidRDefault="0089141C" w:rsidP="0089141C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C43471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0A7CB054" w14:textId="77777777" w:rsidR="0089141C" w:rsidRPr="00C43471" w:rsidRDefault="0089141C" w:rsidP="0089141C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center"/>
          </w:tcPr>
          <w:p w14:paraId="6C854587" w14:textId="65EADCE0" w:rsidR="0089141C" w:rsidRPr="00C43471" w:rsidRDefault="0089141C" w:rsidP="0089141C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9141C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 xml:space="preserve">31 </w:t>
            </w:r>
            <w:r w:rsidRPr="0089141C">
              <w:rPr>
                <w:rFonts w:asciiTheme="minorBidi" w:eastAsia="Cordia New" w:hAnsiTheme="minorBidi" w:cs="Cordia New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1" w:type="dxa"/>
          </w:tcPr>
          <w:p w14:paraId="4FC94307" w14:textId="77777777" w:rsidR="0089141C" w:rsidRPr="00C43471" w:rsidRDefault="0089141C" w:rsidP="0089141C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771D4E76" w14:textId="62A23530" w:rsidR="0089141C" w:rsidRPr="00C43471" w:rsidRDefault="0089141C" w:rsidP="0089141C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C43471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89141C" w:rsidRPr="00C43471" w14:paraId="5313E858" w14:textId="77777777" w:rsidTr="00FF03D4">
        <w:trPr>
          <w:cantSplit/>
          <w:tblHeader/>
        </w:trPr>
        <w:tc>
          <w:tcPr>
            <w:tcW w:w="3634" w:type="dxa"/>
          </w:tcPr>
          <w:p w14:paraId="57033D2D" w14:textId="7822FC00" w:rsidR="0089141C" w:rsidRPr="00C43471" w:rsidRDefault="0089141C" w:rsidP="0089141C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32" w:type="dxa"/>
          </w:tcPr>
          <w:p w14:paraId="324ECFF3" w14:textId="48ED4B0B" w:rsidR="0089141C" w:rsidRPr="00C43471" w:rsidRDefault="0089141C" w:rsidP="0089141C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78" w:type="dxa"/>
          </w:tcPr>
          <w:p w14:paraId="148C66A3" w14:textId="77777777" w:rsidR="0089141C" w:rsidRPr="00C43471" w:rsidRDefault="0089141C" w:rsidP="0089141C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694A2805" w14:textId="3EA13385" w:rsidR="0089141C" w:rsidRPr="00C43471" w:rsidRDefault="0089141C" w:rsidP="0089141C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</w:tcPr>
          <w:p w14:paraId="5CEE397B" w14:textId="77777777" w:rsidR="0089141C" w:rsidRPr="00C43471" w:rsidRDefault="0089141C" w:rsidP="0089141C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3A201294" w14:textId="6D5602C3" w:rsidR="0089141C" w:rsidRPr="00C43471" w:rsidRDefault="0089141C" w:rsidP="0089141C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1" w:type="dxa"/>
          </w:tcPr>
          <w:p w14:paraId="7B758B02" w14:textId="77777777" w:rsidR="0089141C" w:rsidRPr="00C43471" w:rsidRDefault="0089141C" w:rsidP="0089141C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6762C45C" w14:textId="0EC41024" w:rsidR="0089141C" w:rsidRPr="00C43471" w:rsidRDefault="0089141C" w:rsidP="0089141C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8</w:t>
            </w:r>
          </w:p>
        </w:tc>
      </w:tr>
      <w:tr w:rsidR="00644469" w:rsidRPr="00C43471" w14:paraId="75ED3623" w14:textId="77777777" w:rsidTr="00FF03D4">
        <w:trPr>
          <w:cantSplit/>
          <w:trHeight w:val="60"/>
          <w:tblHeader/>
        </w:trPr>
        <w:tc>
          <w:tcPr>
            <w:tcW w:w="3634" w:type="dxa"/>
          </w:tcPr>
          <w:p w14:paraId="3DC55987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14" w:type="dxa"/>
            <w:gridSpan w:val="7"/>
          </w:tcPr>
          <w:p w14:paraId="5708568D" w14:textId="77777777" w:rsidR="00644469" w:rsidRPr="00C43471" w:rsidRDefault="00644469" w:rsidP="00644469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644469" w:rsidRPr="00C43471" w14:paraId="411837DF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6DEB3B53" w14:textId="77777777" w:rsidR="00644469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2842D188" w14:textId="42310720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32" w:type="dxa"/>
            <w:vAlign w:val="bottom"/>
          </w:tcPr>
          <w:p w14:paraId="266D08C7" w14:textId="77777777" w:rsidR="00644469" w:rsidRPr="00C43471" w:rsidRDefault="00644469" w:rsidP="00644469">
            <w:pPr>
              <w:pStyle w:val="acctmergecolhdg"/>
              <w:spacing w:line="240" w:lineRule="auto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FF680E0" w14:textId="77777777" w:rsidR="00644469" w:rsidRPr="00C43471" w:rsidRDefault="00644469" w:rsidP="00644469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6EBAEF42" w14:textId="77777777" w:rsidR="00644469" w:rsidRPr="00C43471" w:rsidRDefault="00644469" w:rsidP="00644469">
            <w:pPr>
              <w:pStyle w:val="acctmergecolhdg"/>
              <w:spacing w:line="240" w:lineRule="auto"/>
              <w:ind w:left="-88" w:right="-9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79A7AC" w14:textId="77777777" w:rsidR="00644469" w:rsidRPr="00C43471" w:rsidRDefault="00644469" w:rsidP="00644469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1A222C28" w14:textId="77777777" w:rsidR="00644469" w:rsidRPr="00C43471" w:rsidRDefault="00644469" w:rsidP="00644469">
            <w:pPr>
              <w:pStyle w:val="acctmergecolhdg"/>
              <w:spacing w:line="240" w:lineRule="auto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2C04B6A0" w14:textId="77777777" w:rsidR="00644469" w:rsidRPr="00C43471" w:rsidRDefault="00644469" w:rsidP="00644469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4BDEE587" w14:textId="77777777" w:rsidR="00644469" w:rsidRPr="00C43471" w:rsidRDefault="00644469" w:rsidP="00644469">
            <w:pPr>
              <w:pStyle w:val="acctmergecolhdg"/>
              <w:spacing w:line="240" w:lineRule="auto"/>
              <w:ind w:left="-88" w:right="-9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644469" w:rsidRPr="00C43471" w14:paraId="47AB1B0F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592438F5" w14:textId="77777777" w:rsidR="00644469" w:rsidRPr="00C43471" w:rsidRDefault="00644469" w:rsidP="00644469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32" w:type="dxa"/>
            <w:vAlign w:val="bottom"/>
          </w:tcPr>
          <w:p w14:paraId="5DA9EBC3" w14:textId="77777777" w:rsidR="00644469" w:rsidRPr="00C43471" w:rsidRDefault="00644469" w:rsidP="00644469">
            <w:pPr>
              <w:pStyle w:val="acctmergecolhdg"/>
              <w:spacing w:line="240" w:lineRule="auto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AC69318" w14:textId="77777777" w:rsidR="00644469" w:rsidRPr="00C43471" w:rsidRDefault="00644469" w:rsidP="00644469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0F05F835" w14:textId="77777777" w:rsidR="00644469" w:rsidRPr="00C43471" w:rsidRDefault="00644469" w:rsidP="00644469">
            <w:pPr>
              <w:pStyle w:val="acctmergecolhdg"/>
              <w:spacing w:line="240" w:lineRule="auto"/>
              <w:ind w:left="-88" w:right="-9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0FBFB9" w14:textId="77777777" w:rsidR="00644469" w:rsidRPr="00C43471" w:rsidRDefault="00644469" w:rsidP="00644469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3E3B1E6F" w14:textId="77777777" w:rsidR="00644469" w:rsidRPr="00C43471" w:rsidRDefault="00644469" w:rsidP="00644469">
            <w:pPr>
              <w:pStyle w:val="acctmergecolhdg"/>
              <w:spacing w:line="240" w:lineRule="auto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7D0B5679" w14:textId="77777777" w:rsidR="00644469" w:rsidRPr="00C43471" w:rsidRDefault="00644469" w:rsidP="00644469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37014B1B" w14:textId="77777777" w:rsidR="00644469" w:rsidRPr="00C43471" w:rsidRDefault="00644469" w:rsidP="00644469">
            <w:pPr>
              <w:pStyle w:val="acctmergecolhdg"/>
              <w:spacing w:line="240" w:lineRule="auto"/>
              <w:ind w:left="-88" w:right="-9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C93532" w:rsidRPr="00C43471" w14:paraId="622D987D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0A39D689" w14:textId="77777777" w:rsidR="00C93532" w:rsidRPr="00C43471" w:rsidRDefault="00C93532" w:rsidP="00C93532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2" w:type="dxa"/>
            <w:vAlign w:val="bottom"/>
          </w:tcPr>
          <w:p w14:paraId="67E7EF34" w14:textId="1DBFCEED" w:rsidR="00C93532" w:rsidRPr="00C43471" w:rsidRDefault="00444D13" w:rsidP="00C9353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444D1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1,922,756</w:t>
            </w:r>
          </w:p>
        </w:tc>
        <w:tc>
          <w:tcPr>
            <w:tcW w:w="178" w:type="dxa"/>
            <w:vAlign w:val="bottom"/>
          </w:tcPr>
          <w:p w14:paraId="47D088E3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262054FE" w14:textId="66BCDFD7" w:rsidR="00C93532" w:rsidRPr="00D76985" w:rsidRDefault="00C93532" w:rsidP="00C9353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2,701,409</w:t>
            </w:r>
          </w:p>
        </w:tc>
        <w:tc>
          <w:tcPr>
            <w:tcW w:w="236" w:type="dxa"/>
            <w:vAlign w:val="bottom"/>
          </w:tcPr>
          <w:p w14:paraId="416956A9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012E68B1" w14:textId="070B264A" w:rsidR="00C93532" w:rsidRPr="00C43471" w:rsidRDefault="00D74B26" w:rsidP="00C9353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74B2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1,384,100</w:t>
            </w:r>
          </w:p>
        </w:tc>
        <w:tc>
          <w:tcPr>
            <w:tcW w:w="181" w:type="dxa"/>
            <w:vAlign w:val="bottom"/>
          </w:tcPr>
          <w:p w14:paraId="6C72F2DD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10DBFAB4" w14:textId="375855DB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2,244,140</w:t>
            </w:r>
          </w:p>
        </w:tc>
      </w:tr>
      <w:tr w:rsidR="00C93532" w:rsidRPr="00C43471" w14:paraId="7F9F8B6C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0A3FF018" w14:textId="77777777" w:rsidR="00C93532" w:rsidRPr="00C43471" w:rsidRDefault="00C93532" w:rsidP="00C93532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32" w:type="dxa"/>
            <w:vAlign w:val="bottom"/>
          </w:tcPr>
          <w:p w14:paraId="51EA85C9" w14:textId="084790A6" w:rsidR="00C93532" w:rsidRPr="00C43471" w:rsidRDefault="00075F35" w:rsidP="00C9353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75F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5,504,846</w:t>
            </w:r>
          </w:p>
        </w:tc>
        <w:tc>
          <w:tcPr>
            <w:tcW w:w="178" w:type="dxa"/>
            <w:vAlign w:val="bottom"/>
          </w:tcPr>
          <w:p w14:paraId="2D1B4B49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0B23EC24" w14:textId="76E42966" w:rsidR="00C93532" w:rsidRPr="00D76985" w:rsidRDefault="00C93532" w:rsidP="00C9353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6,379,306</w:t>
            </w:r>
          </w:p>
        </w:tc>
        <w:tc>
          <w:tcPr>
            <w:tcW w:w="236" w:type="dxa"/>
            <w:vAlign w:val="bottom"/>
          </w:tcPr>
          <w:p w14:paraId="7C26D287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786780BF" w14:textId="34BE7C21" w:rsidR="00C93532" w:rsidRPr="00C43471" w:rsidRDefault="00D74B26" w:rsidP="00C9353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74B2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6,862,949</w:t>
            </w:r>
          </w:p>
        </w:tc>
        <w:tc>
          <w:tcPr>
            <w:tcW w:w="181" w:type="dxa"/>
            <w:vAlign w:val="bottom"/>
          </w:tcPr>
          <w:p w14:paraId="35C31B65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18FEBCD9" w14:textId="52E290AB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7,240,707</w:t>
            </w:r>
          </w:p>
        </w:tc>
      </w:tr>
      <w:tr w:rsidR="00C93532" w:rsidRPr="00C43471" w14:paraId="527948EE" w14:textId="77777777" w:rsidTr="00655B4F">
        <w:trPr>
          <w:cantSplit/>
          <w:tblHeader/>
        </w:trPr>
        <w:tc>
          <w:tcPr>
            <w:tcW w:w="3634" w:type="dxa"/>
            <w:vAlign w:val="bottom"/>
          </w:tcPr>
          <w:p w14:paraId="17F96FAD" w14:textId="4349F759" w:rsidR="00C93532" w:rsidRPr="00C43471" w:rsidRDefault="00C93532" w:rsidP="00C93532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กำหนดชำระภายในหนึ่งปี</w:t>
            </w:r>
          </w:p>
        </w:tc>
        <w:tc>
          <w:tcPr>
            <w:tcW w:w="1232" w:type="dxa"/>
            <w:vAlign w:val="bottom"/>
          </w:tcPr>
          <w:p w14:paraId="573E0754" w14:textId="6E13E640" w:rsidR="00C93532" w:rsidRPr="00C43471" w:rsidRDefault="007D5F3A" w:rsidP="00655B4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D5F3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25,049</w:t>
            </w:r>
          </w:p>
        </w:tc>
        <w:tc>
          <w:tcPr>
            <w:tcW w:w="178" w:type="dxa"/>
            <w:vAlign w:val="bottom"/>
          </w:tcPr>
          <w:p w14:paraId="01AC064C" w14:textId="77777777" w:rsidR="00C93532" w:rsidRPr="00C43471" w:rsidRDefault="00C93532" w:rsidP="00655B4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3F7A50D9" w14:textId="0604951D" w:rsidR="00C93532" w:rsidRPr="00D76985" w:rsidRDefault="00C93532" w:rsidP="00655B4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21,321</w:t>
            </w:r>
          </w:p>
        </w:tc>
        <w:tc>
          <w:tcPr>
            <w:tcW w:w="236" w:type="dxa"/>
            <w:vAlign w:val="bottom"/>
          </w:tcPr>
          <w:p w14:paraId="527C7A5D" w14:textId="77777777" w:rsidR="00C93532" w:rsidRPr="00C43471" w:rsidRDefault="00C93532" w:rsidP="00655B4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0C6F10FD" w14:textId="6539A3BC" w:rsidR="00C93532" w:rsidRPr="00C43471" w:rsidRDefault="00527145" w:rsidP="00655B4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52714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25,049</w:t>
            </w:r>
          </w:p>
        </w:tc>
        <w:tc>
          <w:tcPr>
            <w:tcW w:w="181" w:type="dxa"/>
            <w:vAlign w:val="bottom"/>
          </w:tcPr>
          <w:p w14:paraId="1BEB6D2A" w14:textId="77777777" w:rsidR="00C93532" w:rsidRPr="00C43471" w:rsidRDefault="00C93532" w:rsidP="00655B4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31C7A107" w14:textId="7723AAB9" w:rsidR="00C93532" w:rsidRPr="00C43471" w:rsidRDefault="00C93532" w:rsidP="00655B4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21,321</w:t>
            </w:r>
          </w:p>
        </w:tc>
      </w:tr>
      <w:tr w:rsidR="00961BB2" w:rsidRPr="00C43471" w14:paraId="759C50C6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65909210" w14:textId="3D28F062" w:rsidR="00961BB2" w:rsidRPr="00C43471" w:rsidRDefault="007B291F" w:rsidP="00C93532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B291F">
              <w:rPr>
                <w:rFonts w:asciiTheme="minorBidi" w:hAnsiTheme="minorBidi" w:cs="Cordia New"/>
                <w:sz w:val="28"/>
                <w:szCs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232" w:type="dxa"/>
            <w:vAlign w:val="bottom"/>
          </w:tcPr>
          <w:p w14:paraId="76406ED0" w14:textId="42E2A45D" w:rsidR="00961BB2" w:rsidRPr="00C43471" w:rsidRDefault="00A775CD" w:rsidP="00C9353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A775C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78,179</w:t>
            </w:r>
          </w:p>
        </w:tc>
        <w:tc>
          <w:tcPr>
            <w:tcW w:w="178" w:type="dxa"/>
            <w:vAlign w:val="bottom"/>
          </w:tcPr>
          <w:p w14:paraId="20E81D32" w14:textId="77777777" w:rsidR="00961BB2" w:rsidRPr="00C43471" w:rsidRDefault="00961BB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03B4D5EB" w14:textId="669AC44E" w:rsidR="00961BB2" w:rsidRPr="000A50BB" w:rsidRDefault="007B291F" w:rsidP="007B291F">
            <w:pPr>
              <w:pStyle w:val="acctmergecolhdg"/>
              <w:tabs>
                <w:tab w:val="decimal" w:pos="769"/>
              </w:tabs>
              <w:spacing w:line="360" w:lineRule="exact"/>
              <w:ind w:left="794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B7F482D" w14:textId="77777777" w:rsidR="00961BB2" w:rsidRPr="00C43471" w:rsidRDefault="00961BB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6D00BBD7" w14:textId="4CD2E239" w:rsidR="00961BB2" w:rsidRPr="00C43471" w:rsidRDefault="00D74B26" w:rsidP="00C9353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74B2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78,179</w:t>
            </w:r>
          </w:p>
        </w:tc>
        <w:tc>
          <w:tcPr>
            <w:tcW w:w="181" w:type="dxa"/>
            <w:vAlign w:val="bottom"/>
          </w:tcPr>
          <w:p w14:paraId="50330A9C" w14:textId="77777777" w:rsidR="00961BB2" w:rsidRPr="00C43471" w:rsidRDefault="00961BB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512AE4E7" w14:textId="38080004" w:rsidR="00961BB2" w:rsidRPr="000A50BB" w:rsidRDefault="007B291F" w:rsidP="007B291F">
            <w:pPr>
              <w:pStyle w:val="acctmergecolhdg"/>
              <w:tabs>
                <w:tab w:val="decimal" w:pos="816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C93532" w:rsidRPr="00C43471" w14:paraId="2699D1CE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11EFC5EE" w14:textId="77777777" w:rsidR="00C93532" w:rsidRPr="00C43471" w:rsidRDefault="00C93532" w:rsidP="00C93532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3688EB6A" w14:textId="0DD5A913" w:rsidR="00C93532" w:rsidRPr="00C43471" w:rsidRDefault="00A775CD" w:rsidP="00C9353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A775C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13,630,826</w:t>
            </w:r>
          </w:p>
        </w:tc>
        <w:tc>
          <w:tcPr>
            <w:tcW w:w="178" w:type="dxa"/>
            <w:vAlign w:val="bottom"/>
          </w:tcPr>
          <w:p w14:paraId="3DBC24F0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5E1E672" w14:textId="78D91B8D" w:rsidR="00C93532" w:rsidRPr="00D76985" w:rsidRDefault="00C93532" w:rsidP="00C9353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11,785,653</w:t>
            </w:r>
          </w:p>
        </w:tc>
        <w:tc>
          <w:tcPr>
            <w:tcW w:w="236" w:type="dxa"/>
            <w:vAlign w:val="bottom"/>
          </w:tcPr>
          <w:p w14:paraId="7652ACC1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5CBA665E" w14:textId="56603742" w:rsidR="00C93532" w:rsidRPr="00C43471" w:rsidRDefault="00D74B26" w:rsidP="00C9353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74B2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11,172,787</w:t>
            </w:r>
          </w:p>
        </w:tc>
        <w:tc>
          <w:tcPr>
            <w:tcW w:w="181" w:type="dxa"/>
            <w:vAlign w:val="bottom"/>
          </w:tcPr>
          <w:p w14:paraId="75F60088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797F602F" w14:textId="2E59852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10,196,773</w:t>
            </w:r>
          </w:p>
        </w:tc>
      </w:tr>
      <w:tr w:rsidR="00C93532" w:rsidRPr="00C43471" w14:paraId="3D2C8304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76128082" w14:textId="77777777" w:rsidR="00C93532" w:rsidRPr="00C43471" w:rsidRDefault="00C93532" w:rsidP="00C93532">
            <w:pPr>
              <w:spacing w:line="240" w:lineRule="auto"/>
              <w:ind w:left="188" w:hanging="18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8EFAA" w14:textId="41B48D1B" w:rsidR="00C93532" w:rsidRPr="00C43471" w:rsidRDefault="00056FDB" w:rsidP="00C9353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56FD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21,161,656</w:t>
            </w:r>
          </w:p>
        </w:tc>
        <w:tc>
          <w:tcPr>
            <w:tcW w:w="178" w:type="dxa"/>
            <w:vAlign w:val="bottom"/>
          </w:tcPr>
          <w:p w14:paraId="236F3117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AFB25" w14:textId="3C02DBE5" w:rsidR="00C93532" w:rsidRPr="00D76985" w:rsidRDefault="00C93532" w:rsidP="00C9353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20,887,689</w:t>
            </w:r>
          </w:p>
        </w:tc>
        <w:tc>
          <w:tcPr>
            <w:tcW w:w="236" w:type="dxa"/>
            <w:vAlign w:val="bottom"/>
          </w:tcPr>
          <w:p w14:paraId="4F41B8B2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7610D" w14:textId="0B02BC9F" w:rsidR="00C93532" w:rsidRPr="00C43471" w:rsidRDefault="00310E97" w:rsidP="00C9353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310E9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19,523,064</w:t>
            </w:r>
          </w:p>
        </w:tc>
        <w:tc>
          <w:tcPr>
            <w:tcW w:w="181" w:type="dxa"/>
            <w:vAlign w:val="bottom"/>
          </w:tcPr>
          <w:p w14:paraId="5E330823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C0D71" w14:textId="3B55EC14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19,702,941</w:t>
            </w:r>
          </w:p>
        </w:tc>
      </w:tr>
      <w:tr w:rsidR="00C93532" w:rsidRPr="00C43471" w14:paraId="555C9B2A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0CA7BEF8" w14:textId="77777777" w:rsidR="00C93532" w:rsidRPr="00C43471" w:rsidRDefault="00C93532" w:rsidP="00C93532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1A55F1A9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E249165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BEAC7F4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905A3A6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7863E022" w14:textId="77777777" w:rsidR="00C93532" w:rsidRPr="00C43471" w:rsidRDefault="00C93532" w:rsidP="00C9353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A9A6779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00804ED3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C93532" w:rsidRPr="00C43471" w14:paraId="69C52FEE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2135EBB0" w14:textId="1DF37346" w:rsidR="00C93532" w:rsidRPr="00C43471" w:rsidRDefault="00C93532" w:rsidP="00C93532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32" w:type="dxa"/>
            <w:vAlign w:val="bottom"/>
          </w:tcPr>
          <w:p w14:paraId="2C9F75DD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C79583A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563AAB12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3C1B113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58B2F015" w14:textId="77777777" w:rsidR="00C93532" w:rsidRPr="00C43471" w:rsidRDefault="00C93532" w:rsidP="00C9353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3B128B9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1E742BE8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C93532" w:rsidRPr="00C43471" w14:paraId="00E96B75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021ADF05" w14:textId="40AD1342" w:rsidR="00C93532" w:rsidRPr="00C43471" w:rsidRDefault="00C93532" w:rsidP="00C93532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32" w:type="dxa"/>
            <w:vAlign w:val="bottom"/>
          </w:tcPr>
          <w:p w14:paraId="5BEA77A4" w14:textId="242F68B8" w:rsidR="00C93532" w:rsidRPr="00C43471" w:rsidRDefault="004F7C6E" w:rsidP="004F7C6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4F7C6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5,731</w:t>
            </w:r>
          </w:p>
        </w:tc>
        <w:tc>
          <w:tcPr>
            <w:tcW w:w="178" w:type="dxa"/>
            <w:vAlign w:val="bottom"/>
          </w:tcPr>
          <w:p w14:paraId="4CFCAA98" w14:textId="77777777" w:rsidR="00C93532" w:rsidRPr="00C43471" w:rsidRDefault="00C93532" w:rsidP="00C93532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142955CC" w14:textId="6FFD9D84" w:rsidR="00C93532" w:rsidRPr="00D73501" w:rsidRDefault="00C93532" w:rsidP="00C9353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5,812</w:t>
            </w:r>
          </w:p>
        </w:tc>
        <w:tc>
          <w:tcPr>
            <w:tcW w:w="236" w:type="dxa"/>
            <w:vAlign w:val="bottom"/>
          </w:tcPr>
          <w:p w14:paraId="10CD3F04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2CF73001" w14:textId="6125EB81" w:rsidR="00C93532" w:rsidRPr="00C43471" w:rsidRDefault="00D74B26" w:rsidP="00C9353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74B2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4,261</w:t>
            </w:r>
          </w:p>
        </w:tc>
        <w:tc>
          <w:tcPr>
            <w:tcW w:w="181" w:type="dxa"/>
            <w:vAlign w:val="bottom"/>
          </w:tcPr>
          <w:p w14:paraId="21F96F01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79244EA1" w14:textId="6A4E9CF8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1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4,315</w:t>
            </w:r>
          </w:p>
        </w:tc>
      </w:tr>
      <w:tr w:rsidR="00C93532" w:rsidRPr="00C43471" w14:paraId="27300124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4CCCB6B2" w14:textId="77777777" w:rsidR="00C93532" w:rsidRPr="00C43471" w:rsidRDefault="00C93532" w:rsidP="00C93532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32" w:type="dxa"/>
            <w:vAlign w:val="bottom"/>
          </w:tcPr>
          <w:p w14:paraId="6489A074" w14:textId="182FB66B" w:rsidR="00C93532" w:rsidRPr="00C43471" w:rsidRDefault="004F7C6E" w:rsidP="00C93532">
            <w:pPr>
              <w:pStyle w:val="acctmergecolhdg"/>
              <w:tabs>
                <w:tab w:val="decimal" w:pos="769"/>
              </w:tabs>
              <w:spacing w:line="360" w:lineRule="exact"/>
              <w:ind w:left="794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EDD8186" w14:textId="77777777" w:rsidR="00C93532" w:rsidRPr="00C43471" w:rsidRDefault="00C93532" w:rsidP="00C93532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62BE9D10" w14:textId="6F90C743" w:rsidR="00C93532" w:rsidRPr="00D73501" w:rsidRDefault="00C93532" w:rsidP="00C93532">
            <w:pPr>
              <w:pStyle w:val="acctmergecolhdg"/>
              <w:tabs>
                <w:tab w:val="decimal" w:pos="769"/>
              </w:tabs>
              <w:spacing w:line="360" w:lineRule="exact"/>
              <w:ind w:left="794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59C4F2C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18961517" w14:textId="4D2291B1" w:rsidR="00C93532" w:rsidRPr="00C43471" w:rsidRDefault="006B765A" w:rsidP="00C9353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B765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719,911</w:t>
            </w:r>
          </w:p>
        </w:tc>
        <w:tc>
          <w:tcPr>
            <w:tcW w:w="181" w:type="dxa"/>
            <w:vAlign w:val="bottom"/>
          </w:tcPr>
          <w:p w14:paraId="50B3DF7B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1F916081" w14:textId="64E8D0E6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1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720,727</w:t>
            </w:r>
          </w:p>
        </w:tc>
      </w:tr>
      <w:tr w:rsidR="00C93532" w:rsidRPr="00C43471" w14:paraId="14A28A56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3CE04C04" w14:textId="77777777" w:rsidR="00C93532" w:rsidRPr="00C43471" w:rsidRDefault="00C93532" w:rsidP="00C93532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32" w:type="dxa"/>
            <w:vAlign w:val="bottom"/>
          </w:tcPr>
          <w:p w14:paraId="03D11D28" w14:textId="6844D06B" w:rsidR="00C93532" w:rsidRPr="00C43471" w:rsidRDefault="00056FDB" w:rsidP="00C9353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56FD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218,922</w:t>
            </w:r>
          </w:p>
        </w:tc>
        <w:tc>
          <w:tcPr>
            <w:tcW w:w="178" w:type="dxa"/>
            <w:vAlign w:val="bottom"/>
          </w:tcPr>
          <w:p w14:paraId="085849FF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3E1B7389" w14:textId="20394E5A" w:rsidR="00C93532" w:rsidRPr="00D76985" w:rsidRDefault="00C93532" w:rsidP="00C9353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238,231</w:t>
            </w:r>
          </w:p>
        </w:tc>
        <w:tc>
          <w:tcPr>
            <w:tcW w:w="236" w:type="dxa"/>
            <w:vAlign w:val="bottom"/>
          </w:tcPr>
          <w:p w14:paraId="3E2C1594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3C449B31" w14:textId="63BE5B3C" w:rsidR="00C93532" w:rsidRPr="00C43471" w:rsidRDefault="00310E97" w:rsidP="00C9353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310E9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218,922</w:t>
            </w:r>
          </w:p>
        </w:tc>
        <w:tc>
          <w:tcPr>
            <w:tcW w:w="181" w:type="dxa"/>
            <w:vAlign w:val="bottom"/>
          </w:tcPr>
          <w:p w14:paraId="2F028B22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0FA05326" w14:textId="52A2FC98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238,231</w:t>
            </w:r>
          </w:p>
        </w:tc>
      </w:tr>
      <w:tr w:rsidR="00C93532" w:rsidRPr="00C43471" w14:paraId="658CE679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3AA1BB31" w14:textId="77777777" w:rsidR="00C93532" w:rsidRPr="00C43471" w:rsidRDefault="00C93532" w:rsidP="00C93532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 อาคารและอุปกรณ์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32" w:type="dxa"/>
            <w:vAlign w:val="bottom"/>
          </w:tcPr>
          <w:p w14:paraId="6997183F" w14:textId="3433CFE7" w:rsidR="00C93532" w:rsidRPr="00C43471" w:rsidRDefault="00302FC8" w:rsidP="00C9353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302FC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6,792,142</w:t>
            </w:r>
          </w:p>
        </w:tc>
        <w:tc>
          <w:tcPr>
            <w:tcW w:w="178" w:type="dxa"/>
            <w:vAlign w:val="bottom"/>
          </w:tcPr>
          <w:p w14:paraId="648A13BC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2023EDE3" w14:textId="517F93A8" w:rsidR="00C93532" w:rsidRPr="00D76985" w:rsidRDefault="00C93532" w:rsidP="00C9353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6,760,450</w:t>
            </w:r>
          </w:p>
        </w:tc>
        <w:tc>
          <w:tcPr>
            <w:tcW w:w="236" w:type="dxa"/>
            <w:vAlign w:val="bottom"/>
          </w:tcPr>
          <w:p w14:paraId="1D69E819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02F9B744" w14:textId="5BF92CC2" w:rsidR="00C93532" w:rsidRPr="00C43471" w:rsidRDefault="006B765A" w:rsidP="00C9353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6B765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4,943,176</w:t>
            </w:r>
          </w:p>
        </w:tc>
        <w:tc>
          <w:tcPr>
            <w:tcW w:w="181" w:type="dxa"/>
            <w:vAlign w:val="bottom"/>
          </w:tcPr>
          <w:p w14:paraId="40F85750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123A66F8" w14:textId="51C1226B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4,908,950</w:t>
            </w:r>
          </w:p>
        </w:tc>
      </w:tr>
      <w:tr w:rsidR="00C93532" w:rsidRPr="00C43471" w14:paraId="382FBAA3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69729A81" w14:textId="77777777" w:rsidR="00C93532" w:rsidRPr="00C43471" w:rsidRDefault="00C93532" w:rsidP="00C93532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32" w:type="dxa"/>
            <w:vAlign w:val="bottom"/>
          </w:tcPr>
          <w:p w14:paraId="6C9E2BF0" w14:textId="35D2097C" w:rsidR="00C93532" w:rsidRPr="00C43471" w:rsidRDefault="00995F58" w:rsidP="00C9353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995F5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575,453</w:t>
            </w:r>
          </w:p>
        </w:tc>
        <w:tc>
          <w:tcPr>
            <w:tcW w:w="178" w:type="dxa"/>
            <w:vAlign w:val="bottom"/>
          </w:tcPr>
          <w:p w14:paraId="0B0897AB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63AF29CD" w14:textId="26508061" w:rsidR="00C93532" w:rsidRPr="00D76985" w:rsidRDefault="00C93532" w:rsidP="00C9353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563,451</w:t>
            </w:r>
          </w:p>
        </w:tc>
        <w:tc>
          <w:tcPr>
            <w:tcW w:w="236" w:type="dxa"/>
            <w:vAlign w:val="bottom"/>
          </w:tcPr>
          <w:p w14:paraId="51E37D88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1F539F01" w14:textId="166959F3" w:rsidR="00C93532" w:rsidRPr="00C43471" w:rsidRDefault="006B765A" w:rsidP="00C9353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B765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22,866</w:t>
            </w:r>
          </w:p>
        </w:tc>
        <w:tc>
          <w:tcPr>
            <w:tcW w:w="181" w:type="dxa"/>
            <w:vAlign w:val="bottom"/>
          </w:tcPr>
          <w:p w14:paraId="66079F9C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4D8310FE" w14:textId="79523C7B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25,550</w:t>
            </w:r>
          </w:p>
        </w:tc>
      </w:tr>
      <w:tr w:rsidR="00C93532" w:rsidRPr="00C43471" w14:paraId="19942800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0B234E04" w14:textId="77777777" w:rsidR="00C93532" w:rsidRPr="00C43471" w:rsidRDefault="00C93532" w:rsidP="00C93532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232" w:type="dxa"/>
            <w:vAlign w:val="bottom"/>
          </w:tcPr>
          <w:p w14:paraId="6474B6B5" w14:textId="00D200D8" w:rsidR="00C93532" w:rsidRPr="00C43471" w:rsidRDefault="00995F58" w:rsidP="00C9353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995F5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57,817</w:t>
            </w:r>
          </w:p>
        </w:tc>
        <w:tc>
          <w:tcPr>
            <w:tcW w:w="178" w:type="dxa"/>
            <w:vAlign w:val="bottom"/>
          </w:tcPr>
          <w:p w14:paraId="6C9233FD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3FE162E0" w14:textId="7959D5BD" w:rsidR="00C93532" w:rsidRPr="00D76985" w:rsidRDefault="00C93532" w:rsidP="00C9353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58,092</w:t>
            </w:r>
          </w:p>
        </w:tc>
        <w:tc>
          <w:tcPr>
            <w:tcW w:w="236" w:type="dxa"/>
            <w:vAlign w:val="bottom"/>
          </w:tcPr>
          <w:p w14:paraId="449B0FDB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0BBC0E4B" w14:textId="0337172D" w:rsidR="00C93532" w:rsidRPr="00C43471" w:rsidRDefault="006B765A" w:rsidP="00C9353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6B765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36,952</w:t>
            </w:r>
          </w:p>
        </w:tc>
        <w:tc>
          <w:tcPr>
            <w:tcW w:w="181" w:type="dxa"/>
            <w:vAlign w:val="bottom"/>
          </w:tcPr>
          <w:p w14:paraId="487CFC88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7DF0CA77" w14:textId="62E7442D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38,337</w:t>
            </w:r>
          </w:p>
        </w:tc>
      </w:tr>
      <w:tr w:rsidR="00C93532" w:rsidRPr="00C43471" w14:paraId="15EAA9BE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63CF49B6" w14:textId="77777777" w:rsidR="00C93532" w:rsidRPr="00C43471" w:rsidRDefault="00C93532" w:rsidP="00C93532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2" w:type="dxa"/>
            <w:vAlign w:val="bottom"/>
          </w:tcPr>
          <w:p w14:paraId="224BB06C" w14:textId="5DE5B3F2" w:rsidR="00C93532" w:rsidRPr="00C43471" w:rsidRDefault="00BF7126" w:rsidP="00C93532">
            <w:pPr>
              <w:pStyle w:val="acctmergecolhdg"/>
              <w:tabs>
                <w:tab w:val="decimal" w:pos="769"/>
              </w:tabs>
              <w:spacing w:line="360" w:lineRule="exact"/>
              <w:ind w:left="794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CBBE8E3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794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5FE23B82" w14:textId="06699EF6" w:rsidR="00C93532" w:rsidRPr="00C43471" w:rsidRDefault="00C93532" w:rsidP="00C93532">
            <w:pPr>
              <w:pStyle w:val="acctmergecolhdg"/>
              <w:tabs>
                <w:tab w:val="decimal" w:pos="820"/>
              </w:tabs>
              <w:spacing w:line="360" w:lineRule="exact"/>
              <w:ind w:left="794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511CB6A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16B5452D" w14:textId="53F49339" w:rsidR="00C93532" w:rsidRPr="00C43471" w:rsidRDefault="006B765A" w:rsidP="00C9353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B765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15,944</w:t>
            </w:r>
          </w:p>
        </w:tc>
        <w:tc>
          <w:tcPr>
            <w:tcW w:w="181" w:type="dxa"/>
            <w:vAlign w:val="bottom"/>
          </w:tcPr>
          <w:p w14:paraId="432B9482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79ED0BCD" w14:textId="5D2F582C" w:rsidR="00C93532" w:rsidRPr="00C43471" w:rsidRDefault="00C93532" w:rsidP="00D36724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16,377</w:t>
            </w:r>
          </w:p>
        </w:tc>
      </w:tr>
      <w:tr w:rsidR="00C93532" w:rsidRPr="00C43471" w14:paraId="74A21184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667E91A6" w14:textId="77777777" w:rsidR="00C93532" w:rsidRPr="00C43471" w:rsidRDefault="00C93532" w:rsidP="00C93532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232" w:type="dxa"/>
            <w:vAlign w:val="bottom"/>
          </w:tcPr>
          <w:p w14:paraId="20A66CEA" w14:textId="3456C268" w:rsidR="00C93532" w:rsidRPr="00C43471" w:rsidRDefault="00BF7126" w:rsidP="00C9353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F712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348,953</w:t>
            </w:r>
          </w:p>
        </w:tc>
        <w:tc>
          <w:tcPr>
            <w:tcW w:w="178" w:type="dxa"/>
            <w:vAlign w:val="bottom"/>
          </w:tcPr>
          <w:p w14:paraId="2BAD1E28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2B6AB382" w14:textId="1D03FB0B" w:rsidR="00C93532" w:rsidRPr="00D76985" w:rsidRDefault="00C93532" w:rsidP="00C9353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391,986</w:t>
            </w:r>
          </w:p>
        </w:tc>
        <w:tc>
          <w:tcPr>
            <w:tcW w:w="236" w:type="dxa"/>
            <w:vAlign w:val="bottom"/>
          </w:tcPr>
          <w:p w14:paraId="377546F0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292F2E52" w14:textId="151DFB1A" w:rsidR="00C93532" w:rsidRPr="00C43471" w:rsidRDefault="006B765A" w:rsidP="00C9353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B765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348,953</w:t>
            </w:r>
          </w:p>
        </w:tc>
        <w:tc>
          <w:tcPr>
            <w:tcW w:w="181" w:type="dxa"/>
            <w:vAlign w:val="bottom"/>
          </w:tcPr>
          <w:p w14:paraId="1210BE0F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2757F6C1" w14:textId="7C568A6A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391,986</w:t>
            </w:r>
          </w:p>
        </w:tc>
      </w:tr>
      <w:tr w:rsidR="00C93532" w:rsidRPr="00C43471" w14:paraId="47E845DE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0886F921" w14:textId="77777777" w:rsidR="00C93532" w:rsidRPr="00C43471" w:rsidRDefault="00C93532" w:rsidP="00C93532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3D102A59" w14:textId="5E977E78" w:rsidR="00C93532" w:rsidRPr="00C43471" w:rsidRDefault="0084245D" w:rsidP="00C9353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4245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38,331</w:t>
            </w:r>
          </w:p>
        </w:tc>
        <w:tc>
          <w:tcPr>
            <w:tcW w:w="178" w:type="dxa"/>
            <w:vAlign w:val="bottom"/>
          </w:tcPr>
          <w:p w14:paraId="30357D7D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F1BE022" w14:textId="3CC286E6" w:rsidR="00C93532" w:rsidRPr="00D76985" w:rsidRDefault="00C93532" w:rsidP="00C9353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25,199</w:t>
            </w:r>
          </w:p>
        </w:tc>
        <w:tc>
          <w:tcPr>
            <w:tcW w:w="236" w:type="dxa"/>
            <w:vAlign w:val="bottom"/>
          </w:tcPr>
          <w:p w14:paraId="3B7222E9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24B22514" w14:textId="7141B7D2" w:rsidR="00C93532" w:rsidRPr="00C43471" w:rsidRDefault="006B765A" w:rsidP="00C9353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B765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35,786</w:t>
            </w:r>
          </w:p>
        </w:tc>
        <w:tc>
          <w:tcPr>
            <w:tcW w:w="181" w:type="dxa"/>
            <w:vAlign w:val="bottom"/>
          </w:tcPr>
          <w:p w14:paraId="61454156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38E86E9D" w14:textId="1F08FD12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22,703</w:t>
            </w:r>
          </w:p>
        </w:tc>
      </w:tr>
      <w:tr w:rsidR="00C93532" w:rsidRPr="00C43471" w14:paraId="35E25001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34CD1E68" w14:textId="77777777" w:rsidR="00C93532" w:rsidRPr="00C43471" w:rsidRDefault="00C93532" w:rsidP="00C93532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43D92" w14:textId="4D80BE13" w:rsidR="00C93532" w:rsidRPr="00C43471" w:rsidRDefault="00056FDB" w:rsidP="00C9353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56FD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8,037,349</w:t>
            </w:r>
          </w:p>
        </w:tc>
        <w:tc>
          <w:tcPr>
            <w:tcW w:w="178" w:type="dxa"/>
            <w:vAlign w:val="bottom"/>
          </w:tcPr>
          <w:p w14:paraId="6F8ACFF2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862D0" w14:textId="0DBDFE59" w:rsidR="00C93532" w:rsidRPr="00D76985" w:rsidRDefault="00C93532" w:rsidP="00C9353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8,043,221</w:t>
            </w:r>
          </w:p>
        </w:tc>
        <w:tc>
          <w:tcPr>
            <w:tcW w:w="236" w:type="dxa"/>
            <w:vAlign w:val="bottom"/>
          </w:tcPr>
          <w:p w14:paraId="48D38E9E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3210E" w14:textId="76BB7BA7" w:rsidR="00C93532" w:rsidRPr="00C43471" w:rsidRDefault="00310E97" w:rsidP="00C9353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310E9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6,346,771</w:t>
            </w:r>
          </w:p>
        </w:tc>
        <w:tc>
          <w:tcPr>
            <w:tcW w:w="181" w:type="dxa"/>
            <w:vAlign w:val="bottom"/>
          </w:tcPr>
          <w:p w14:paraId="33E8183D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6A344" w14:textId="36E1590E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6,367,176</w:t>
            </w:r>
          </w:p>
        </w:tc>
      </w:tr>
      <w:tr w:rsidR="00C93532" w:rsidRPr="00C43471" w14:paraId="11D74836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46240A35" w14:textId="77777777" w:rsidR="00C93532" w:rsidRPr="00C43471" w:rsidRDefault="00C93532" w:rsidP="00C93532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876E8" w14:textId="27EF2CCC" w:rsidR="00C93532" w:rsidRPr="00C43471" w:rsidRDefault="00056FDB" w:rsidP="00C93532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056FD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29,199,005</w:t>
            </w:r>
          </w:p>
        </w:tc>
        <w:tc>
          <w:tcPr>
            <w:tcW w:w="178" w:type="dxa"/>
            <w:vAlign w:val="bottom"/>
          </w:tcPr>
          <w:p w14:paraId="2CE69273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D1C79" w14:textId="4CD3592C" w:rsidR="00C93532" w:rsidRPr="00D76985" w:rsidRDefault="00C93532" w:rsidP="00C93532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28,930,910</w:t>
            </w:r>
          </w:p>
        </w:tc>
        <w:tc>
          <w:tcPr>
            <w:tcW w:w="236" w:type="dxa"/>
            <w:vAlign w:val="bottom"/>
          </w:tcPr>
          <w:p w14:paraId="548A0780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EA685" w14:textId="53E400F5" w:rsidR="00C93532" w:rsidRPr="00C43471" w:rsidRDefault="00310E97" w:rsidP="00C9353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310E9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25,869,835</w:t>
            </w:r>
          </w:p>
        </w:tc>
        <w:tc>
          <w:tcPr>
            <w:tcW w:w="181" w:type="dxa"/>
            <w:vAlign w:val="bottom"/>
          </w:tcPr>
          <w:p w14:paraId="3A57212C" w14:textId="77777777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05B31" w14:textId="7E224CCB" w:rsidR="00C93532" w:rsidRPr="00C43471" w:rsidRDefault="00C93532" w:rsidP="00C9353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26,070,117</w:t>
            </w:r>
          </w:p>
        </w:tc>
      </w:tr>
      <w:tr w:rsidR="00644469" w:rsidRPr="00C43471" w14:paraId="3F7A338D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0C29321A" w14:textId="77777777" w:rsidR="00644469" w:rsidRPr="00C43471" w:rsidRDefault="00644469" w:rsidP="00644469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double" w:sz="4" w:space="0" w:color="auto"/>
            </w:tcBorders>
            <w:vAlign w:val="bottom"/>
          </w:tcPr>
          <w:p w14:paraId="2373BB35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9E1ADB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bottom"/>
          </w:tcPr>
          <w:p w14:paraId="51D255C1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D30B082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vAlign w:val="bottom"/>
          </w:tcPr>
          <w:p w14:paraId="1FF02FDD" w14:textId="77777777" w:rsidR="00644469" w:rsidRPr="00C43471" w:rsidRDefault="00644469" w:rsidP="006444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C68F372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4150452A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644469" w:rsidRPr="00C43471" w14:paraId="103252E1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389725C6" w14:textId="77777777" w:rsidR="00644469" w:rsidRDefault="00644469" w:rsidP="00FC3EF1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6DC93AEB" w14:textId="77777777" w:rsidR="00644469" w:rsidRDefault="00644469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  <w:p w14:paraId="2B53ED27" w14:textId="77777777" w:rsidR="00644469" w:rsidRDefault="00644469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  <w:p w14:paraId="71C06FD8" w14:textId="77777777" w:rsidR="00FC3EF1" w:rsidRDefault="00FC3EF1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  <w:p w14:paraId="69216AEB" w14:textId="77777777" w:rsidR="00FC3EF1" w:rsidRDefault="00FC3EF1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  <w:p w14:paraId="6FB994CC" w14:textId="77777777" w:rsidR="00FC3EF1" w:rsidRDefault="00FC3EF1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  <w:p w14:paraId="3A21C1CC" w14:textId="77777777" w:rsidR="00644469" w:rsidRDefault="00644469" w:rsidP="007B291F">
            <w:pPr>
              <w:pStyle w:val="acctmergecolhdg"/>
              <w:tabs>
                <w:tab w:val="decimal" w:pos="940"/>
              </w:tabs>
              <w:spacing w:line="360" w:lineRule="exact"/>
              <w:ind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  <w:p w14:paraId="19910036" w14:textId="77777777" w:rsidR="007B291F" w:rsidRPr="00C43471" w:rsidRDefault="007B291F" w:rsidP="007B291F">
            <w:pPr>
              <w:pStyle w:val="acctmergecolhdg"/>
              <w:tabs>
                <w:tab w:val="decimal" w:pos="940"/>
              </w:tabs>
              <w:spacing w:line="360" w:lineRule="exact"/>
              <w:ind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AC1E4F1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2B78DCC6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6BA6EFF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49410906" w14:textId="77777777" w:rsidR="00644469" w:rsidRPr="00C43471" w:rsidRDefault="00644469" w:rsidP="00644469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F040398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380AC4F2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644469" w:rsidRPr="00C43471" w14:paraId="1239EEC6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37F02BB0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77" w:type="dxa"/>
            <w:gridSpan w:val="3"/>
          </w:tcPr>
          <w:p w14:paraId="5047CF14" w14:textId="2B805A34" w:rsidR="00644469" w:rsidRPr="00C43471" w:rsidRDefault="00644469" w:rsidP="00644469">
            <w:pPr>
              <w:pStyle w:val="acctmergecolhdg"/>
              <w:spacing w:line="360" w:lineRule="exact"/>
              <w:ind w:left="-88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6DE024E7" w14:textId="77777777" w:rsidR="00644469" w:rsidRPr="00C43471" w:rsidRDefault="00644469" w:rsidP="00644469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501" w:type="dxa"/>
            <w:gridSpan w:val="3"/>
          </w:tcPr>
          <w:p w14:paraId="06F2231E" w14:textId="6FCA11C5" w:rsidR="00644469" w:rsidRPr="00C43471" w:rsidRDefault="00644469" w:rsidP="00644469">
            <w:pPr>
              <w:pStyle w:val="acctmergecolhdg"/>
              <w:spacing w:line="360" w:lineRule="exact"/>
              <w:ind w:left="-88" w:right="-3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FC3EF1" w:rsidRPr="00C43471" w14:paraId="0012CCFC" w14:textId="77777777">
        <w:trPr>
          <w:cantSplit/>
          <w:tblHeader/>
        </w:trPr>
        <w:tc>
          <w:tcPr>
            <w:tcW w:w="3634" w:type="dxa"/>
          </w:tcPr>
          <w:p w14:paraId="12F10E90" w14:textId="77777777" w:rsidR="00FC3EF1" w:rsidRDefault="00FC3EF1" w:rsidP="00FC3EF1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 w14:paraId="44C86881" w14:textId="3FA34C70" w:rsidR="00FC3EF1" w:rsidRPr="003045C1" w:rsidRDefault="00FC3EF1" w:rsidP="00FC3EF1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9141C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 xml:space="preserve">31 </w:t>
            </w:r>
            <w:r w:rsidRPr="0089141C">
              <w:rPr>
                <w:rFonts w:asciiTheme="minorBidi" w:eastAsia="Cordia New" w:hAnsiTheme="minorBidi" w:cs="Cordia New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78" w:type="dxa"/>
          </w:tcPr>
          <w:p w14:paraId="575DED8F" w14:textId="77777777" w:rsidR="00FC3EF1" w:rsidRPr="003045C1" w:rsidRDefault="00FC3EF1" w:rsidP="00FC3EF1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496F78D7" w14:textId="169103B7" w:rsidR="00FC3EF1" w:rsidRPr="003045C1" w:rsidRDefault="00FC3EF1" w:rsidP="00FC3EF1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C43471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547BAD8A" w14:textId="77777777" w:rsidR="00FC3EF1" w:rsidRPr="003045C1" w:rsidRDefault="00FC3EF1" w:rsidP="00FC3EF1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center"/>
          </w:tcPr>
          <w:p w14:paraId="27BD7461" w14:textId="747F037F" w:rsidR="00FC3EF1" w:rsidRPr="003045C1" w:rsidRDefault="00FC3EF1" w:rsidP="00FC3EF1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9141C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 xml:space="preserve">31 </w:t>
            </w:r>
            <w:r w:rsidRPr="0089141C">
              <w:rPr>
                <w:rFonts w:asciiTheme="minorBidi" w:eastAsia="Cordia New" w:hAnsiTheme="minorBidi" w:cs="Cordia New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1" w:type="dxa"/>
          </w:tcPr>
          <w:p w14:paraId="2A2680A3" w14:textId="77777777" w:rsidR="00FC3EF1" w:rsidRPr="003045C1" w:rsidRDefault="00FC3EF1" w:rsidP="00FC3EF1">
            <w:pPr>
              <w:pStyle w:val="acctmergecolhdg"/>
              <w:spacing w:line="240" w:lineRule="auto"/>
              <w:ind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2221A710" w14:textId="2F89ED9D" w:rsidR="00FC3EF1" w:rsidRPr="003045C1" w:rsidRDefault="00FC3EF1" w:rsidP="00FC3EF1">
            <w:pPr>
              <w:pStyle w:val="acctmergecolhdg"/>
              <w:spacing w:line="240" w:lineRule="auto"/>
              <w:ind w:left="-8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C43471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FC3EF1" w:rsidRPr="00C43471" w14:paraId="1AE58DDF" w14:textId="77777777" w:rsidTr="00FF03D4">
        <w:trPr>
          <w:cantSplit/>
          <w:tblHeader/>
        </w:trPr>
        <w:tc>
          <w:tcPr>
            <w:tcW w:w="3634" w:type="dxa"/>
          </w:tcPr>
          <w:p w14:paraId="171789C4" w14:textId="0EBF7864" w:rsidR="00FC3EF1" w:rsidRDefault="00FC3EF1" w:rsidP="00FC3EF1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32" w:type="dxa"/>
          </w:tcPr>
          <w:p w14:paraId="7D0CEB28" w14:textId="57064243" w:rsidR="00FC3EF1" w:rsidRPr="003045C1" w:rsidRDefault="00FC3EF1" w:rsidP="00FC3EF1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78" w:type="dxa"/>
          </w:tcPr>
          <w:p w14:paraId="73A65E41" w14:textId="77777777" w:rsidR="00FC3EF1" w:rsidRPr="003045C1" w:rsidRDefault="00FC3EF1" w:rsidP="00FC3EF1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507AE636" w14:textId="0B9ADCF6" w:rsidR="00FC3EF1" w:rsidRPr="003045C1" w:rsidRDefault="00FC3EF1" w:rsidP="00FC3EF1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</w:tcPr>
          <w:p w14:paraId="15DE9689" w14:textId="77777777" w:rsidR="00FC3EF1" w:rsidRPr="003045C1" w:rsidRDefault="00FC3EF1" w:rsidP="00FC3EF1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1741D559" w14:textId="6BE7A3C5" w:rsidR="00FC3EF1" w:rsidRPr="003045C1" w:rsidRDefault="00FC3EF1" w:rsidP="00FC3EF1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1" w:type="dxa"/>
          </w:tcPr>
          <w:p w14:paraId="53A2670F" w14:textId="77777777" w:rsidR="00FC3EF1" w:rsidRPr="003045C1" w:rsidRDefault="00FC3EF1" w:rsidP="00FC3EF1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18589F57" w14:textId="1EB0F002" w:rsidR="00FC3EF1" w:rsidRPr="003045C1" w:rsidRDefault="00FC3EF1" w:rsidP="00FC3EF1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8</w:t>
            </w:r>
          </w:p>
        </w:tc>
      </w:tr>
      <w:tr w:rsidR="00644469" w:rsidRPr="00C43471" w14:paraId="2BC81C41" w14:textId="77777777" w:rsidTr="00FF03D4">
        <w:trPr>
          <w:cantSplit/>
          <w:tblHeader/>
        </w:trPr>
        <w:tc>
          <w:tcPr>
            <w:tcW w:w="3634" w:type="dxa"/>
            <w:vAlign w:val="bottom"/>
          </w:tcPr>
          <w:p w14:paraId="268D15F4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14" w:type="dxa"/>
            <w:gridSpan w:val="7"/>
          </w:tcPr>
          <w:p w14:paraId="06454DD8" w14:textId="627C9DA1" w:rsidR="00644469" w:rsidRPr="00C43471" w:rsidRDefault="00644469" w:rsidP="00644469">
            <w:pPr>
              <w:pStyle w:val="acctmergecolhdg"/>
              <w:spacing w:line="360" w:lineRule="exact"/>
              <w:ind w:left="-88" w:right="-45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644469" w:rsidRPr="00C43471" w14:paraId="0896F8CC" w14:textId="77777777" w:rsidTr="004B35B2">
        <w:trPr>
          <w:cantSplit/>
          <w:trHeight w:val="577"/>
          <w:tblHeader/>
        </w:trPr>
        <w:tc>
          <w:tcPr>
            <w:tcW w:w="3634" w:type="dxa"/>
            <w:vAlign w:val="bottom"/>
          </w:tcPr>
          <w:p w14:paraId="14EA97BA" w14:textId="7CF4B181" w:rsidR="00644469" w:rsidRPr="00C43471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232" w:type="dxa"/>
            <w:vAlign w:val="bottom"/>
          </w:tcPr>
          <w:p w14:paraId="06CB6C1A" w14:textId="77777777" w:rsidR="00644469" w:rsidRPr="00C43471" w:rsidRDefault="00644469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4FED765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7F9A0F23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4439C90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40DA1B0D" w14:textId="77777777" w:rsidR="00644469" w:rsidRPr="00C43471" w:rsidRDefault="00644469" w:rsidP="00644469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A4C9A4B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37C7D72F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644469" w:rsidRPr="00C43471" w14:paraId="41CC38A4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22D371F8" w14:textId="77777777" w:rsidR="00644469" w:rsidRPr="00C43471" w:rsidRDefault="00644469" w:rsidP="00644469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32" w:type="dxa"/>
            <w:vAlign w:val="bottom"/>
          </w:tcPr>
          <w:p w14:paraId="24C7F1FD" w14:textId="77777777" w:rsidR="00644469" w:rsidRPr="00C43471" w:rsidRDefault="00644469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59B47E9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512276AE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2FE487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725ED76C" w14:textId="77777777" w:rsidR="00644469" w:rsidRPr="00C43471" w:rsidRDefault="00644469" w:rsidP="00644469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B7B35E8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00CFDFE0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223496" w:rsidRPr="00C43471" w14:paraId="220990C2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2955B3EB" w14:textId="6F6D261A" w:rsidR="00223496" w:rsidRPr="00C43471" w:rsidRDefault="00223496" w:rsidP="00223496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2" w:type="dxa"/>
            <w:vAlign w:val="bottom"/>
          </w:tcPr>
          <w:p w14:paraId="57E40AA6" w14:textId="3E9DE183" w:rsidR="00223496" w:rsidRPr="00C43471" w:rsidRDefault="00855C67" w:rsidP="00223496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55C6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285,295</w:t>
            </w:r>
          </w:p>
        </w:tc>
        <w:tc>
          <w:tcPr>
            <w:tcW w:w="178" w:type="dxa"/>
            <w:vAlign w:val="bottom"/>
          </w:tcPr>
          <w:p w14:paraId="627958B2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644C8F0F" w14:textId="314B35CB" w:rsidR="00223496" w:rsidRPr="00D76985" w:rsidRDefault="00223496" w:rsidP="00223496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266,733</w:t>
            </w:r>
          </w:p>
        </w:tc>
        <w:tc>
          <w:tcPr>
            <w:tcW w:w="236" w:type="dxa"/>
            <w:vAlign w:val="bottom"/>
          </w:tcPr>
          <w:p w14:paraId="68192FF4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295186FF" w14:textId="08B72D5C" w:rsidR="00223496" w:rsidRPr="00C43471" w:rsidRDefault="007C3944" w:rsidP="00223496">
            <w:pPr>
              <w:pStyle w:val="acctmergecolhdg"/>
              <w:tabs>
                <w:tab w:val="decimal" w:pos="751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7B4B8EF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2B276990" w14:textId="5EE12B52" w:rsidR="00223496" w:rsidRPr="00C43471" w:rsidRDefault="00223496" w:rsidP="00223496">
            <w:pPr>
              <w:pStyle w:val="acctmergecolhdg"/>
              <w:tabs>
                <w:tab w:val="decimal" w:pos="816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223496" w:rsidRPr="00C43471" w14:paraId="0A7DCE98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52A5C21F" w14:textId="77777777" w:rsidR="00223496" w:rsidRPr="00C43471" w:rsidRDefault="00223496" w:rsidP="00223496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2" w:type="dxa"/>
            <w:vAlign w:val="bottom"/>
          </w:tcPr>
          <w:p w14:paraId="3C14FCB3" w14:textId="177E8EE5" w:rsidR="00223496" w:rsidRPr="00C43471" w:rsidRDefault="00056FDB" w:rsidP="00223496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56FD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5,659,347</w:t>
            </w:r>
          </w:p>
        </w:tc>
        <w:tc>
          <w:tcPr>
            <w:tcW w:w="178" w:type="dxa"/>
            <w:vAlign w:val="bottom"/>
          </w:tcPr>
          <w:p w14:paraId="0C2F25EA" w14:textId="77777777" w:rsidR="00223496" w:rsidRPr="00C43471" w:rsidRDefault="00223496" w:rsidP="00223496">
            <w:pPr>
              <w:pStyle w:val="acctmergecolhdg"/>
              <w:tabs>
                <w:tab w:val="left" w:pos="926"/>
                <w:tab w:val="decimal" w:pos="1050"/>
                <w:tab w:val="left" w:pos="110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07CE2F0B" w14:textId="2D5B6A90" w:rsidR="00223496" w:rsidRPr="00D76985" w:rsidRDefault="00223496" w:rsidP="00223496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6,032,119</w:t>
            </w:r>
          </w:p>
        </w:tc>
        <w:tc>
          <w:tcPr>
            <w:tcW w:w="236" w:type="dxa"/>
            <w:vAlign w:val="bottom"/>
          </w:tcPr>
          <w:p w14:paraId="0BEF72D8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7C1584A2" w14:textId="44F87B9F" w:rsidR="00223496" w:rsidRPr="00C43471" w:rsidRDefault="00A609A3" w:rsidP="00223496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A609A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6,227,627</w:t>
            </w:r>
          </w:p>
        </w:tc>
        <w:tc>
          <w:tcPr>
            <w:tcW w:w="181" w:type="dxa"/>
            <w:vAlign w:val="bottom"/>
          </w:tcPr>
          <w:p w14:paraId="608E3595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4AAA8359" w14:textId="7F47CD1D" w:rsidR="00223496" w:rsidRPr="00C43471" w:rsidRDefault="00223496" w:rsidP="00D36724">
            <w:pPr>
              <w:pStyle w:val="acctmergecolhdg"/>
              <w:tabs>
                <w:tab w:val="decimal" w:pos="106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7,030,231</w:t>
            </w:r>
          </w:p>
        </w:tc>
      </w:tr>
      <w:tr w:rsidR="00223496" w:rsidRPr="00C43471" w14:paraId="07418253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176B47DB" w14:textId="77777777" w:rsidR="00223496" w:rsidRPr="00C43471" w:rsidRDefault="00223496" w:rsidP="00223496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32" w:type="dxa"/>
            <w:vAlign w:val="bottom"/>
          </w:tcPr>
          <w:p w14:paraId="09B05D9A" w14:textId="77777777" w:rsidR="00223496" w:rsidRPr="00C43471" w:rsidRDefault="00223496" w:rsidP="00223496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E038388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77D9E726" w14:textId="77777777" w:rsidR="00223496" w:rsidRPr="00D76985" w:rsidRDefault="00223496" w:rsidP="00223496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D858879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06D18AEA" w14:textId="77777777" w:rsidR="00223496" w:rsidRPr="00C43471" w:rsidRDefault="00223496" w:rsidP="00223496">
            <w:pPr>
              <w:pStyle w:val="acctmergecolhdg"/>
              <w:tabs>
                <w:tab w:val="decimal" w:pos="950"/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FCAD759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13B44ED8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223496" w:rsidRPr="00C43471" w14:paraId="26F9AD57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7731530F" w14:textId="77777777" w:rsidR="00223496" w:rsidRPr="00C43471" w:rsidRDefault="00223496" w:rsidP="00223496">
            <w:pPr>
              <w:spacing w:line="360" w:lineRule="exact"/>
              <w:ind w:left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ชำระภายในหนึ่งปี </w:t>
            </w:r>
          </w:p>
        </w:tc>
        <w:tc>
          <w:tcPr>
            <w:tcW w:w="1232" w:type="dxa"/>
            <w:vAlign w:val="bottom"/>
          </w:tcPr>
          <w:p w14:paraId="3A4C6D65" w14:textId="6D4BB13F" w:rsidR="00223496" w:rsidRPr="00C43471" w:rsidRDefault="00745F81" w:rsidP="00223496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45F8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7,114</w:t>
            </w:r>
          </w:p>
        </w:tc>
        <w:tc>
          <w:tcPr>
            <w:tcW w:w="178" w:type="dxa"/>
            <w:vAlign w:val="bottom"/>
          </w:tcPr>
          <w:p w14:paraId="210D9AC7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21F78B07" w14:textId="2713EA89" w:rsidR="00223496" w:rsidRPr="00D76985" w:rsidRDefault="00223496" w:rsidP="00223496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8,651</w:t>
            </w:r>
          </w:p>
        </w:tc>
        <w:tc>
          <w:tcPr>
            <w:tcW w:w="236" w:type="dxa"/>
            <w:vAlign w:val="bottom"/>
          </w:tcPr>
          <w:p w14:paraId="309D5101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1E395574" w14:textId="56770961" w:rsidR="00223496" w:rsidRPr="00C43471" w:rsidRDefault="007C3944" w:rsidP="00223496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C3944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6,289</w:t>
            </w:r>
          </w:p>
        </w:tc>
        <w:tc>
          <w:tcPr>
            <w:tcW w:w="181" w:type="dxa"/>
            <w:vAlign w:val="bottom"/>
          </w:tcPr>
          <w:p w14:paraId="188FFE90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67258F5C" w14:textId="0094DA0F" w:rsidR="00223496" w:rsidRPr="00C43471" w:rsidRDefault="00223496" w:rsidP="00D36724">
            <w:pPr>
              <w:pStyle w:val="acctmergecolhdg"/>
              <w:tabs>
                <w:tab w:val="decimal" w:pos="106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7,826</w:t>
            </w:r>
          </w:p>
        </w:tc>
      </w:tr>
      <w:tr w:rsidR="00223496" w:rsidRPr="00C43471" w14:paraId="38D6FACF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7E33DE13" w14:textId="3FB500B1" w:rsidR="00223496" w:rsidRPr="00C43471" w:rsidRDefault="00223496" w:rsidP="00223496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D30DE">
              <w:rPr>
                <w:rFonts w:asciiTheme="minorBidi" w:hAnsiTheme="minorBidi" w:cs="Cordia New" w:hint="cs"/>
                <w:sz w:val="28"/>
                <w:szCs w:val="28"/>
                <w:cs/>
              </w:rPr>
              <w:t>ส่วนของเงินกู้ยืมระยะยาวจากสถาบัน</w:t>
            </w:r>
          </w:p>
        </w:tc>
        <w:tc>
          <w:tcPr>
            <w:tcW w:w="1232" w:type="dxa"/>
            <w:vAlign w:val="bottom"/>
          </w:tcPr>
          <w:p w14:paraId="26DB75F7" w14:textId="77777777" w:rsidR="00223496" w:rsidRPr="0074029E" w:rsidRDefault="00223496" w:rsidP="00223496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C495055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339BB149" w14:textId="77777777" w:rsidR="00223496" w:rsidRPr="00E36E38" w:rsidRDefault="00223496" w:rsidP="00223496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6ED0047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7D309DEC" w14:textId="77777777" w:rsidR="00223496" w:rsidRPr="00B8412B" w:rsidRDefault="00223496" w:rsidP="00223496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D2769EF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7C17D1C2" w14:textId="77777777" w:rsidR="00223496" w:rsidRPr="00E36E38" w:rsidRDefault="00223496" w:rsidP="00223496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223496" w:rsidRPr="00C43471" w14:paraId="32976EB9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308C25D5" w14:textId="3C98DD36" w:rsidR="00223496" w:rsidRPr="00C43471" w:rsidRDefault="00223496" w:rsidP="00223496">
            <w:pPr>
              <w:spacing w:line="360" w:lineRule="exact"/>
              <w:ind w:left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71FFF">
              <w:rPr>
                <w:rFonts w:asciiTheme="minorBidi" w:hAnsiTheme="minorBidi" w:cs="Cordia New" w:hint="cs"/>
                <w:sz w:val="28"/>
                <w:szCs w:val="28"/>
                <w:cs/>
              </w:rPr>
              <w:t>การเงินที่ถึงกำหนดชำระภายในหนึ่งปี</w:t>
            </w:r>
          </w:p>
        </w:tc>
        <w:tc>
          <w:tcPr>
            <w:tcW w:w="1232" w:type="dxa"/>
            <w:vAlign w:val="bottom"/>
          </w:tcPr>
          <w:p w14:paraId="0B942690" w14:textId="71263094" w:rsidR="00223496" w:rsidRPr="00793E2B" w:rsidRDefault="00113A06" w:rsidP="00223496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13A0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120,000</w:t>
            </w:r>
          </w:p>
        </w:tc>
        <w:tc>
          <w:tcPr>
            <w:tcW w:w="178" w:type="dxa"/>
            <w:vAlign w:val="bottom"/>
          </w:tcPr>
          <w:p w14:paraId="4D980F0B" w14:textId="77777777" w:rsidR="00223496" w:rsidRPr="00A2388B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5D8603B1" w14:textId="4219438A" w:rsidR="00223496" w:rsidRPr="00A2388B" w:rsidRDefault="00223496" w:rsidP="00223496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120,000</w:t>
            </w:r>
          </w:p>
        </w:tc>
        <w:tc>
          <w:tcPr>
            <w:tcW w:w="236" w:type="dxa"/>
            <w:vAlign w:val="bottom"/>
          </w:tcPr>
          <w:p w14:paraId="79489050" w14:textId="77777777" w:rsidR="00223496" w:rsidRPr="00A2388B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6FD5464B" w14:textId="2FAFC021" w:rsidR="00223496" w:rsidRPr="00A2388B" w:rsidRDefault="007C3944" w:rsidP="00223496">
            <w:pPr>
              <w:pStyle w:val="acctmergecolhdg"/>
              <w:tabs>
                <w:tab w:val="decimal" w:pos="751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3F6A78D" w14:textId="77777777" w:rsidR="00223496" w:rsidRPr="00A2388B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0886B341" w14:textId="697E2320" w:rsidR="00223496" w:rsidRPr="00A2388B" w:rsidRDefault="00223496" w:rsidP="00223496">
            <w:pPr>
              <w:pStyle w:val="acctmergecolhdg"/>
              <w:tabs>
                <w:tab w:val="decimal" w:pos="816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223496" w:rsidRPr="00C43471" w14:paraId="0E80936A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08B990E6" w14:textId="17FA6C30" w:rsidR="00223496" w:rsidRPr="00C43471" w:rsidRDefault="00223496" w:rsidP="00223496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232" w:type="dxa"/>
            <w:vAlign w:val="bottom"/>
          </w:tcPr>
          <w:p w14:paraId="51F87EA0" w14:textId="6198E5C0" w:rsidR="00223496" w:rsidRPr="00C43471" w:rsidRDefault="00113A06" w:rsidP="00223496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78" w:type="dxa"/>
            <w:vAlign w:val="bottom"/>
          </w:tcPr>
          <w:p w14:paraId="451EAD5F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44EDE8E8" w14:textId="5E40E0B2" w:rsidR="00223496" w:rsidRPr="00D76985" w:rsidRDefault="00223496" w:rsidP="00223496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F8515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35,150</w:t>
            </w:r>
          </w:p>
        </w:tc>
        <w:tc>
          <w:tcPr>
            <w:tcW w:w="236" w:type="dxa"/>
            <w:vAlign w:val="bottom"/>
          </w:tcPr>
          <w:p w14:paraId="760CEC7C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68D959F0" w14:textId="046A8F6E" w:rsidR="00223496" w:rsidRPr="00C43471" w:rsidRDefault="007C3944" w:rsidP="00223496">
            <w:pPr>
              <w:pStyle w:val="acctmergecolhdg"/>
              <w:tabs>
                <w:tab w:val="decimal" w:pos="751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55C46FE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701C734F" w14:textId="27166CE0" w:rsidR="00223496" w:rsidRPr="00C43471" w:rsidRDefault="00223496" w:rsidP="00223496">
            <w:pPr>
              <w:pStyle w:val="acctmergecolhdg"/>
              <w:tabs>
                <w:tab w:val="decimal" w:pos="816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223496" w:rsidRPr="00C43471" w14:paraId="3B787A39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75A40AC4" w14:textId="77777777" w:rsidR="00223496" w:rsidRPr="00C43471" w:rsidRDefault="00223496" w:rsidP="00223496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E096D" w14:textId="48D0976A" w:rsidR="00223496" w:rsidRPr="00C43471" w:rsidRDefault="0085561F" w:rsidP="00223496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5561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6,071,806</w:t>
            </w:r>
          </w:p>
        </w:tc>
        <w:tc>
          <w:tcPr>
            <w:tcW w:w="178" w:type="dxa"/>
            <w:vAlign w:val="bottom"/>
          </w:tcPr>
          <w:p w14:paraId="33FC56C4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97192" w14:textId="79F8E527" w:rsidR="00223496" w:rsidRPr="00D76985" w:rsidRDefault="00223496" w:rsidP="00223496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8E5C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6,462,653</w:t>
            </w:r>
          </w:p>
        </w:tc>
        <w:tc>
          <w:tcPr>
            <w:tcW w:w="236" w:type="dxa"/>
            <w:vAlign w:val="bottom"/>
          </w:tcPr>
          <w:p w14:paraId="03A6DC1D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6F191" w14:textId="72ED99E2" w:rsidR="00223496" w:rsidRPr="00C43471" w:rsidRDefault="00A609A3" w:rsidP="00223496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609A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6,233,916</w:t>
            </w:r>
          </w:p>
        </w:tc>
        <w:tc>
          <w:tcPr>
            <w:tcW w:w="181" w:type="dxa"/>
            <w:vAlign w:val="bottom"/>
          </w:tcPr>
          <w:p w14:paraId="297E27E3" w14:textId="77777777" w:rsidR="00223496" w:rsidRPr="00C43471" w:rsidRDefault="00223496" w:rsidP="0022349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CEBA1" w14:textId="225BA20C" w:rsidR="00223496" w:rsidRPr="00C43471" w:rsidRDefault="00223496" w:rsidP="00D36724">
            <w:pPr>
              <w:pStyle w:val="acctmergecolhdg"/>
              <w:tabs>
                <w:tab w:val="decimal" w:pos="106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7,038,057</w:t>
            </w:r>
          </w:p>
        </w:tc>
      </w:tr>
      <w:tr w:rsidR="00644469" w:rsidRPr="00C43471" w14:paraId="042B58AB" w14:textId="77777777" w:rsidTr="004B35B2">
        <w:trPr>
          <w:cantSplit/>
          <w:trHeight w:val="550"/>
          <w:tblHeader/>
        </w:trPr>
        <w:tc>
          <w:tcPr>
            <w:tcW w:w="3634" w:type="dxa"/>
            <w:vAlign w:val="bottom"/>
          </w:tcPr>
          <w:p w14:paraId="69E7D67A" w14:textId="4CE72CE0" w:rsidR="00644469" w:rsidRPr="00C43471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32" w:type="dxa"/>
            <w:vAlign w:val="bottom"/>
          </w:tcPr>
          <w:p w14:paraId="7E1BF0A4" w14:textId="77777777" w:rsidR="00644469" w:rsidRPr="00C43471" w:rsidRDefault="00644469" w:rsidP="0064446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0EBBA1E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3E4FD22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73E50C1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4CACB821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920B6C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17110CF9" w14:textId="77777777" w:rsidR="00644469" w:rsidRPr="00C43471" w:rsidRDefault="00644469" w:rsidP="006444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E34B7F" w:rsidRPr="00C43471" w14:paraId="5342BB90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13473FDF" w14:textId="77777777" w:rsidR="00E34B7F" w:rsidRPr="00C43471" w:rsidRDefault="00E34B7F" w:rsidP="00E34B7F">
            <w:pPr>
              <w:spacing w:line="360" w:lineRule="exact"/>
              <w:ind w:left="206" w:hanging="20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32" w:type="dxa"/>
            <w:vAlign w:val="bottom"/>
          </w:tcPr>
          <w:p w14:paraId="2F6A144C" w14:textId="092FBC4C" w:rsidR="00E34B7F" w:rsidRPr="00C43471" w:rsidRDefault="00517AF4" w:rsidP="00E34B7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517AF4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20,220</w:t>
            </w:r>
          </w:p>
        </w:tc>
        <w:tc>
          <w:tcPr>
            <w:tcW w:w="178" w:type="dxa"/>
            <w:vAlign w:val="bottom"/>
          </w:tcPr>
          <w:p w14:paraId="139969A0" w14:textId="77777777" w:rsidR="00E34B7F" w:rsidRPr="00C43471" w:rsidRDefault="00E34B7F" w:rsidP="00E34B7F">
            <w:pPr>
              <w:pStyle w:val="acctmergecolhdg"/>
              <w:tabs>
                <w:tab w:val="left" w:pos="926"/>
                <w:tab w:val="decimal" w:pos="1050"/>
                <w:tab w:val="left" w:pos="110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7F75D392" w14:textId="20570891" w:rsidR="00E34B7F" w:rsidRPr="00D76985" w:rsidRDefault="006F0AF6" w:rsidP="00E34B7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6F0AF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22,428</w:t>
            </w:r>
          </w:p>
        </w:tc>
        <w:tc>
          <w:tcPr>
            <w:tcW w:w="236" w:type="dxa"/>
            <w:vAlign w:val="bottom"/>
          </w:tcPr>
          <w:p w14:paraId="66428DEF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224BFA72" w14:textId="16FD28E8" w:rsidR="00E34B7F" w:rsidRPr="00C43471" w:rsidRDefault="007C3944" w:rsidP="00E34B7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C3944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18,001</w:t>
            </w:r>
          </w:p>
        </w:tc>
        <w:tc>
          <w:tcPr>
            <w:tcW w:w="181" w:type="dxa"/>
            <w:vAlign w:val="bottom"/>
          </w:tcPr>
          <w:p w14:paraId="57D39B1D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6BF28E1C" w14:textId="7EC77DB9" w:rsidR="00E34B7F" w:rsidRPr="00C43471" w:rsidRDefault="00E34B7F" w:rsidP="00D36724">
            <w:pPr>
              <w:pStyle w:val="acctmergecolhdg"/>
              <w:tabs>
                <w:tab w:val="decimal" w:pos="106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20,003</w:t>
            </w:r>
          </w:p>
        </w:tc>
      </w:tr>
      <w:tr w:rsidR="00E34B7F" w:rsidRPr="00C43471" w14:paraId="293D1243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52FE8207" w14:textId="1021DBCF" w:rsidR="00E34B7F" w:rsidRPr="00C43471" w:rsidRDefault="00E34B7F" w:rsidP="00E34B7F">
            <w:pPr>
              <w:spacing w:line="360" w:lineRule="exact"/>
              <w:ind w:left="206" w:hanging="20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</w:t>
            </w:r>
            <w:r w:rsidRPr="00E36E38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ยาว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232" w:type="dxa"/>
            <w:vAlign w:val="bottom"/>
          </w:tcPr>
          <w:p w14:paraId="08CF2555" w14:textId="06F5A5D5" w:rsidR="00E34B7F" w:rsidRPr="00ED35ED" w:rsidRDefault="002E52EE" w:rsidP="00E34B7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E52E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930,000</w:t>
            </w:r>
          </w:p>
        </w:tc>
        <w:tc>
          <w:tcPr>
            <w:tcW w:w="178" w:type="dxa"/>
            <w:vAlign w:val="bottom"/>
          </w:tcPr>
          <w:p w14:paraId="0DD7D8BE" w14:textId="77777777" w:rsidR="00E34B7F" w:rsidRPr="00C43471" w:rsidRDefault="00E34B7F" w:rsidP="00E34B7F">
            <w:pPr>
              <w:pStyle w:val="acctmergecolhdg"/>
              <w:tabs>
                <w:tab w:val="left" w:pos="926"/>
                <w:tab w:val="decimal" w:pos="1050"/>
                <w:tab w:val="left" w:pos="110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2CA2A09B" w14:textId="0A94051A" w:rsidR="00E34B7F" w:rsidRPr="00D76985" w:rsidRDefault="00E34B7F" w:rsidP="00E34B7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960,000</w:t>
            </w:r>
          </w:p>
        </w:tc>
        <w:tc>
          <w:tcPr>
            <w:tcW w:w="236" w:type="dxa"/>
            <w:vAlign w:val="bottom"/>
          </w:tcPr>
          <w:p w14:paraId="75F81AE5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4A2CB30F" w14:textId="6E288547" w:rsidR="00E34B7F" w:rsidRPr="00B90FC6" w:rsidRDefault="007C3944" w:rsidP="00E34B7F">
            <w:pPr>
              <w:pStyle w:val="acctmergecolhdg"/>
              <w:tabs>
                <w:tab w:val="decimal" w:pos="720"/>
              </w:tabs>
              <w:spacing w:line="360" w:lineRule="exact"/>
              <w:ind w:left="-22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FDE27A2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78A33BE1" w14:textId="462F22A2" w:rsidR="00E34B7F" w:rsidRPr="00C43471" w:rsidRDefault="00E34B7F" w:rsidP="00E34B7F">
            <w:pPr>
              <w:pStyle w:val="acctmergecolhdg"/>
              <w:tabs>
                <w:tab w:val="decimal" w:pos="816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E34B7F" w:rsidRPr="00C43471" w14:paraId="4D047620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422252A9" w14:textId="77777777" w:rsidR="00E34B7F" w:rsidRPr="00C43471" w:rsidRDefault="00E34B7F" w:rsidP="00E34B7F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2" w:type="dxa"/>
            <w:vAlign w:val="bottom"/>
          </w:tcPr>
          <w:p w14:paraId="39CA04F2" w14:textId="217AD8BA" w:rsidR="00E34B7F" w:rsidRPr="00C43471" w:rsidRDefault="00D66CB0" w:rsidP="00E34B7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D66CB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113,359</w:t>
            </w:r>
          </w:p>
        </w:tc>
        <w:tc>
          <w:tcPr>
            <w:tcW w:w="178" w:type="dxa"/>
            <w:vAlign w:val="bottom"/>
          </w:tcPr>
          <w:p w14:paraId="162C92CE" w14:textId="77777777" w:rsidR="00E34B7F" w:rsidRPr="00C43471" w:rsidRDefault="00E34B7F" w:rsidP="00E34B7F">
            <w:pPr>
              <w:pStyle w:val="acctmergecolhdg"/>
              <w:tabs>
                <w:tab w:val="decimal" w:pos="1050"/>
                <w:tab w:val="left" w:pos="110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4708A8F9" w14:textId="28276463" w:rsidR="00E34B7F" w:rsidRPr="00D76985" w:rsidRDefault="006F0AF6" w:rsidP="00E34B7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6F0AF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110,879</w:t>
            </w:r>
          </w:p>
        </w:tc>
        <w:tc>
          <w:tcPr>
            <w:tcW w:w="236" w:type="dxa"/>
            <w:vAlign w:val="bottom"/>
          </w:tcPr>
          <w:p w14:paraId="324744E1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732A3F35" w14:textId="238DEBEE" w:rsidR="00E34B7F" w:rsidRPr="00C43471" w:rsidRDefault="007C3944" w:rsidP="00E34B7F">
            <w:pPr>
              <w:pStyle w:val="acctmergecolhdg"/>
              <w:tabs>
                <w:tab w:val="decimal" w:pos="720"/>
              </w:tabs>
              <w:spacing w:line="360" w:lineRule="exact"/>
              <w:ind w:left="-22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6C7BB6E" w14:textId="77777777" w:rsidR="00E34B7F" w:rsidRPr="00C43471" w:rsidRDefault="00E34B7F" w:rsidP="00E34B7F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276E4973" w14:textId="19508795" w:rsidR="00E34B7F" w:rsidRPr="00C43471" w:rsidRDefault="00E34B7F" w:rsidP="00E34B7F">
            <w:pPr>
              <w:pStyle w:val="acctmergecolhdg"/>
              <w:tabs>
                <w:tab w:val="decimal" w:pos="816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E34B7F" w:rsidRPr="00C43471" w14:paraId="0BD7D6A1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3F34900D" w14:textId="77777777" w:rsidR="00E34B7F" w:rsidRPr="00C43471" w:rsidRDefault="00E34B7F" w:rsidP="00E34B7F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32" w:type="dxa"/>
            <w:vAlign w:val="bottom"/>
          </w:tcPr>
          <w:p w14:paraId="5E87282D" w14:textId="3DD4BF47" w:rsidR="00E34B7F" w:rsidRPr="00C43471" w:rsidRDefault="00E34B7F" w:rsidP="00E34B7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21D1DF1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321266FE" w14:textId="77777777" w:rsidR="00E34B7F" w:rsidRPr="00D76985" w:rsidRDefault="00E34B7F" w:rsidP="00E34B7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705D9D9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06830D76" w14:textId="77777777" w:rsidR="00E34B7F" w:rsidRPr="00C43471" w:rsidRDefault="00E34B7F" w:rsidP="00E34B7F">
            <w:pPr>
              <w:pStyle w:val="acctmergecolhdg"/>
              <w:tabs>
                <w:tab w:val="decimal" w:pos="10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CA8211C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090B26B0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E34B7F" w:rsidRPr="00C43471" w14:paraId="4CDE1121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725183CD" w14:textId="77777777" w:rsidR="00E34B7F" w:rsidRPr="00C43471" w:rsidRDefault="00E34B7F" w:rsidP="00E34B7F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ผลประโยชน์พนักงาน</w:t>
            </w:r>
          </w:p>
        </w:tc>
        <w:tc>
          <w:tcPr>
            <w:tcW w:w="1232" w:type="dxa"/>
            <w:vAlign w:val="bottom"/>
          </w:tcPr>
          <w:p w14:paraId="3C3A3AD8" w14:textId="222988C7" w:rsidR="00E34B7F" w:rsidRPr="00C43471" w:rsidRDefault="00965270" w:rsidP="00E34B7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96527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156,147</w:t>
            </w:r>
          </w:p>
        </w:tc>
        <w:tc>
          <w:tcPr>
            <w:tcW w:w="178" w:type="dxa"/>
            <w:vAlign w:val="bottom"/>
          </w:tcPr>
          <w:p w14:paraId="20F0558D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3F0EB6F9" w14:textId="3AD25053" w:rsidR="00E34B7F" w:rsidRPr="00D76985" w:rsidRDefault="00E34B7F" w:rsidP="00E34B7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158,206</w:t>
            </w:r>
          </w:p>
        </w:tc>
        <w:tc>
          <w:tcPr>
            <w:tcW w:w="236" w:type="dxa"/>
            <w:vAlign w:val="bottom"/>
          </w:tcPr>
          <w:p w14:paraId="328E4380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16C06590" w14:textId="1164B0FC" w:rsidR="00E34B7F" w:rsidRPr="00C43471" w:rsidRDefault="007C3944" w:rsidP="00E34B7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C3944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156,147</w:t>
            </w:r>
          </w:p>
        </w:tc>
        <w:tc>
          <w:tcPr>
            <w:tcW w:w="181" w:type="dxa"/>
            <w:vAlign w:val="bottom"/>
          </w:tcPr>
          <w:p w14:paraId="6E04F38A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4EFFF81B" w14:textId="416E13BB" w:rsidR="00E34B7F" w:rsidRPr="00C43471" w:rsidRDefault="00E34B7F" w:rsidP="00D36724">
            <w:pPr>
              <w:pStyle w:val="acctmergecolhdg"/>
              <w:tabs>
                <w:tab w:val="decimal" w:pos="106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158,206</w:t>
            </w:r>
          </w:p>
        </w:tc>
      </w:tr>
      <w:tr w:rsidR="00E34B7F" w:rsidRPr="00C43471" w14:paraId="04102A7F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7E43F959" w14:textId="77777777" w:rsidR="00E34B7F" w:rsidRPr="00C43471" w:rsidRDefault="00E34B7F" w:rsidP="00E34B7F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10C1CDC9" w14:textId="232FEFD8" w:rsidR="00E34B7F" w:rsidRPr="00C43471" w:rsidRDefault="006F4970" w:rsidP="00E34B7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6F497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221,106</w:t>
            </w:r>
          </w:p>
        </w:tc>
        <w:tc>
          <w:tcPr>
            <w:tcW w:w="178" w:type="dxa"/>
            <w:vAlign w:val="bottom"/>
          </w:tcPr>
          <w:p w14:paraId="760054A2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5BBC909" w14:textId="31605ABE" w:rsidR="00E34B7F" w:rsidRPr="00D76985" w:rsidRDefault="00E34B7F" w:rsidP="00E34B7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197,</w:t>
            </w:r>
            <w:r w:rsidRPr="008E5CE2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335</w:t>
            </w:r>
          </w:p>
        </w:tc>
        <w:tc>
          <w:tcPr>
            <w:tcW w:w="236" w:type="dxa"/>
            <w:vAlign w:val="bottom"/>
          </w:tcPr>
          <w:p w14:paraId="101C0D41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F3525D2" w14:textId="17D554F2" w:rsidR="00E34B7F" w:rsidRPr="00C43471" w:rsidRDefault="007C3944" w:rsidP="00E34B7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C3944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221,106</w:t>
            </w:r>
          </w:p>
        </w:tc>
        <w:tc>
          <w:tcPr>
            <w:tcW w:w="181" w:type="dxa"/>
            <w:vAlign w:val="bottom"/>
          </w:tcPr>
          <w:p w14:paraId="54F8AD66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6321002A" w14:textId="36F7B40B" w:rsidR="00E34B7F" w:rsidRPr="00C43471" w:rsidRDefault="00E34B7F" w:rsidP="00D36724">
            <w:pPr>
              <w:pStyle w:val="acctmergecolhdg"/>
              <w:tabs>
                <w:tab w:val="decimal" w:pos="106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186,842</w:t>
            </w:r>
          </w:p>
        </w:tc>
      </w:tr>
      <w:tr w:rsidR="00E34B7F" w:rsidRPr="00C43471" w14:paraId="4CC0A345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7B3AF870" w14:textId="77777777" w:rsidR="00E34B7F" w:rsidRPr="00C43471" w:rsidRDefault="00E34B7F" w:rsidP="00E34B7F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รวมหนี้สินไม่หมุนเวียน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9EAA2" w14:textId="5994E171" w:rsidR="00E34B7F" w:rsidRPr="00C43471" w:rsidRDefault="00C64F48" w:rsidP="00E34B7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64F4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1,440,832</w:t>
            </w:r>
          </w:p>
        </w:tc>
        <w:tc>
          <w:tcPr>
            <w:tcW w:w="178" w:type="dxa"/>
            <w:vAlign w:val="bottom"/>
          </w:tcPr>
          <w:p w14:paraId="348B0BC3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F198C" w14:textId="5885F5A7" w:rsidR="00E34B7F" w:rsidRPr="00D76985" w:rsidRDefault="00E34B7F" w:rsidP="00E34B7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1,448,</w:t>
            </w:r>
            <w:r w:rsidRPr="008E5CE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848</w:t>
            </w:r>
          </w:p>
        </w:tc>
        <w:tc>
          <w:tcPr>
            <w:tcW w:w="236" w:type="dxa"/>
            <w:vAlign w:val="bottom"/>
          </w:tcPr>
          <w:p w14:paraId="5693E44D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A5304" w14:textId="59BFCCCD" w:rsidR="00E34B7F" w:rsidRPr="00C43471" w:rsidRDefault="00582635" w:rsidP="00E34B7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5826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395,254</w:t>
            </w:r>
          </w:p>
        </w:tc>
        <w:tc>
          <w:tcPr>
            <w:tcW w:w="181" w:type="dxa"/>
            <w:vAlign w:val="bottom"/>
          </w:tcPr>
          <w:p w14:paraId="5B3F694A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71580" w14:textId="57C2CBEF" w:rsidR="00E34B7F" w:rsidRPr="00C43471" w:rsidRDefault="00E34B7F" w:rsidP="00D36724">
            <w:pPr>
              <w:pStyle w:val="acctmergecolhdg"/>
              <w:tabs>
                <w:tab w:val="decimal" w:pos="106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365,051</w:t>
            </w:r>
          </w:p>
        </w:tc>
      </w:tr>
      <w:tr w:rsidR="00E34B7F" w:rsidRPr="00C43471" w14:paraId="2A37F3CC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15446AC1" w14:textId="77777777" w:rsidR="00E34B7F" w:rsidRPr="00C43471" w:rsidRDefault="00E34B7F" w:rsidP="00E34B7F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03C09" w14:textId="62E8FD7A" w:rsidR="00E34B7F" w:rsidRPr="00C43471" w:rsidRDefault="0085561F" w:rsidP="00E34B7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85561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7,512,638</w:t>
            </w:r>
          </w:p>
        </w:tc>
        <w:tc>
          <w:tcPr>
            <w:tcW w:w="178" w:type="dxa"/>
            <w:vAlign w:val="bottom"/>
          </w:tcPr>
          <w:p w14:paraId="75CC21DF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C6AEA" w14:textId="262DDE36" w:rsidR="00E34B7F" w:rsidRPr="00D76985" w:rsidRDefault="00E34B7F" w:rsidP="00E34B7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7F3A9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7,911,501</w:t>
            </w:r>
          </w:p>
        </w:tc>
        <w:tc>
          <w:tcPr>
            <w:tcW w:w="236" w:type="dxa"/>
            <w:vAlign w:val="bottom"/>
          </w:tcPr>
          <w:p w14:paraId="2FDE5313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5BEFD" w14:textId="383AC331" w:rsidR="00E34B7F" w:rsidRPr="00C43471" w:rsidRDefault="003D472B" w:rsidP="00E34B7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3D472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6,629,170</w:t>
            </w:r>
          </w:p>
        </w:tc>
        <w:tc>
          <w:tcPr>
            <w:tcW w:w="181" w:type="dxa"/>
            <w:vAlign w:val="bottom"/>
          </w:tcPr>
          <w:p w14:paraId="661CEDDD" w14:textId="77777777" w:rsidR="00E34B7F" w:rsidRPr="00C43471" w:rsidRDefault="00E34B7F" w:rsidP="00E3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E1E28" w14:textId="671663AB" w:rsidR="00E34B7F" w:rsidRPr="00C43471" w:rsidRDefault="00E34B7F" w:rsidP="00D36724">
            <w:pPr>
              <w:pStyle w:val="acctmergecolhdg"/>
              <w:tabs>
                <w:tab w:val="decimal" w:pos="106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7,403,108</w:t>
            </w:r>
          </w:p>
        </w:tc>
      </w:tr>
      <w:tr w:rsidR="00644469" w:rsidRPr="00C43471" w14:paraId="2989B389" w14:textId="77777777" w:rsidTr="00FF03D4">
        <w:trPr>
          <w:cantSplit/>
          <w:trHeight w:val="487"/>
          <w:tblHeader/>
        </w:trPr>
        <w:tc>
          <w:tcPr>
            <w:tcW w:w="3634" w:type="dxa"/>
            <w:vAlign w:val="bottom"/>
          </w:tcPr>
          <w:p w14:paraId="65A750E9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1BC84AA6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7286F44E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368F8CAD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7BACCE65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018DA27F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541B841C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50165DA4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4B834AE8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7BED66E5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2B1CCD6D" w14:textId="77777777" w:rsidR="00644469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11B25DB2" w14:textId="77777777" w:rsidR="00644469" w:rsidRPr="00C43471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02C121A7" w14:textId="77777777" w:rsidR="00644469" w:rsidRPr="00C43471" w:rsidRDefault="00644469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634A8AF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6D381113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F3EC08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1AB2B890" w14:textId="77777777" w:rsidR="00644469" w:rsidRPr="00C43471" w:rsidRDefault="00644469" w:rsidP="00644469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55F34FE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4080D575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644469" w:rsidRPr="00C43471" w14:paraId="3472E738" w14:textId="77777777" w:rsidTr="007C4131">
        <w:trPr>
          <w:cantSplit/>
          <w:trHeight w:val="389"/>
          <w:tblHeader/>
        </w:trPr>
        <w:tc>
          <w:tcPr>
            <w:tcW w:w="3634" w:type="dxa"/>
            <w:vAlign w:val="bottom"/>
          </w:tcPr>
          <w:p w14:paraId="5FB30CBE" w14:textId="77777777" w:rsidR="00644469" w:rsidRPr="00C43471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77" w:type="dxa"/>
            <w:gridSpan w:val="3"/>
          </w:tcPr>
          <w:p w14:paraId="45285AF8" w14:textId="466D7DAA" w:rsidR="00644469" w:rsidRPr="00C43471" w:rsidRDefault="00644469" w:rsidP="00644469">
            <w:pPr>
              <w:pStyle w:val="acctmergecolhdg"/>
              <w:spacing w:line="360" w:lineRule="exact"/>
              <w:ind w:left="-88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3836B050" w14:textId="77777777" w:rsidR="00644469" w:rsidRPr="00C43471" w:rsidRDefault="00644469" w:rsidP="00644469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501" w:type="dxa"/>
            <w:gridSpan w:val="3"/>
          </w:tcPr>
          <w:p w14:paraId="5E03020F" w14:textId="717AC489" w:rsidR="00644469" w:rsidRPr="00C43471" w:rsidRDefault="00644469" w:rsidP="00644469">
            <w:pPr>
              <w:pStyle w:val="acctmergecolhdg"/>
              <w:spacing w:line="360" w:lineRule="exact"/>
              <w:ind w:left="-88" w:right="-3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30823" w:rsidRPr="00C43471" w14:paraId="23F5380D" w14:textId="77777777" w:rsidTr="007C4131">
        <w:trPr>
          <w:cantSplit/>
          <w:trHeight w:val="362"/>
          <w:tblHeader/>
        </w:trPr>
        <w:tc>
          <w:tcPr>
            <w:tcW w:w="3634" w:type="dxa"/>
          </w:tcPr>
          <w:p w14:paraId="1652068F" w14:textId="77777777" w:rsidR="00830823" w:rsidRPr="00C43471" w:rsidRDefault="00830823" w:rsidP="00830823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center"/>
          </w:tcPr>
          <w:p w14:paraId="63D26527" w14:textId="642A0F63" w:rsidR="00830823" w:rsidRPr="00FD3BCF" w:rsidRDefault="00830823" w:rsidP="00F12A57">
            <w:pPr>
              <w:pStyle w:val="acctmergecolhdg"/>
              <w:spacing w:line="276" w:lineRule="auto"/>
              <w:ind w:right="-79"/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</w:pPr>
            <w:r w:rsidRPr="0089141C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 xml:space="preserve">31 </w:t>
            </w:r>
            <w:r w:rsidRPr="0089141C">
              <w:rPr>
                <w:rFonts w:asciiTheme="minorBidi" w:eastAsia="Cordia New" w:hAnsiTheme="minorBidi" w:cs="Cordia New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78" w:type="dxa"/>
          </w:tcPr>
          <w:p w14:paraId="197F74C5" w14:textId="77777777" w:rsidR="00830823" w:rsidRPr="00C43471" w:rsidRDefault="00830823" w:rsidP="00F12A57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49AF56BF" w14:textId="76102AB1" w:rsidR="00830823" w:rsidRPr="00FD3BCF" w:rsidRDefault="00830823" w:rsidP="00F12A57">
            <w:pPr>
              <w:pStyle w:val="acctmergecolhdg"/>
              <w:spacing w:line="276" w:lineRule="auto"/>
              <w:ind w:left="-72" w:right="-72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C43471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669FCB87" w14:textId="77777777" w:rsidR="00830823" w:rsidRPr="00C43471" w:rsidRDefault="00830823" w:rsidP="00F12A57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center"/>
          </w:tcPr>
          <w:p w14:paraId="1B4FFAB3" w14:textId="4B8EEB94" w:rsidR="00830823" w:rsidRPr="00FD3BCF" w:rsidRDefault="00830823" w:rsidP="00F12A57">
            <w:pPr>
              <w:pStyle w:val="acctmergecolhdg"/>
              <w:spacing w:line="276" w:lineRule="auto"/>
              <w:ind w:left="-79" w:right="-79"/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</w:pPr>
            <w:r w:rsidRPr="0089141C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 xml:space="preserve">31 </w:t>
            </w:r>
            <w:r w:rsidRPr="0089141C">
              <w:rPr>
                <w:rFonts w:asciiTheme="minorBidi" w:eastAsia="Cordia New" w:hAnsiTheme="minorBidi" w:cs="Cordia New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1" w:type="dxa"/>
          </w:tcPr>
          <w:p w14:paraId="665153C8" w14:textId="77777777" w:rsidR="00830823" w:rsidRPr="00C43471" w:rsidRDefault="00830823" w:rsidP="00F12A57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590806AE" w14:textId="56F32A97" w:rsidR="00830823" w:rsidRPr="00FD3BCF" w:rsidRDefault="00830823" w:rsidP="00F12A57">
            <w:pPr>
              <w:pStyle w:val="acctmergecolhdg"/>
              <w:spacing w:line="276" w:lineRule="auto"/>
              <w:ind w:left="-8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C43471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830823" w:rsidRPr="00C43471" w14:paraId="0F13902D" w14:textId="77777777" w:rsidTr="007C4131">
        <w:trPr>
          <w:cantSplit/>
          <w:trHeight w:val="317"/>
          <w:tblHeader/>
        </w:trPr>
        <w:tc>
          <w:tcPr>
            <w:tcW w:w="3634" w:type="dxa"/>
          </w:tcPr>
          <w:p w14:paraId="386F92EF" w14:textId="1F365AD3" w:rsidR="00830823" w:rsidRPr="00C43471" w:rsidRDefault="00830823" w:rsidP="00830823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32" w:type="dxa"/>
          </w:tcPr>
          <w:p w14:paraId="2B64BD5B" w14:textId="5D429CC1" w:rsidR="00830823" w:rsidRPr="00FD3BCF" w:rsidRDefault="00830823" w:rsidP="00F12A57">
            <w:pPr>
              <w:pStyle w:val="acctmergecolhdg"/>
              <w:spacing w:line="240" w:lineRule="auto"/>
              <w:ind w:left="-79" w:right="-79"/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78" w:type="dxa"/>
          </w:tcPr>
          <w:p w14:paraId="52C1206D" w14:textId="77777777" w:rsidR="00830823" w:rsidRPr="00C43471" w:rsidRDefault="00830823" w:rsidP="00F12A57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5605E3AB" w14:textId="7B27E05D" w:rsidR="00830823" w:rsidRPr="00FD3BCF" w:rsidRDefault="00830823" w:rsidP="00F12A57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</w:tcPr>
          <w:p w14:paraId="3AFBEA71" w14:textId="77777777" w:rsidR="00830823" w:rsidRPr="00C43471" w:rsidRDefault="00830823" w:rsidP="00F12A57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6D5DCA4A" w14:textId="361BCEF9" w:rsidR="00830823" w:rsidRPr="00FD3BCF" w:rsidRDefault="00830823" w:rsidP="00F12A57">
            <w:pPr>
              <w:pStyle w:val="acctmergecolhdg"/>
              <w:spacing w:line="240" w:lineRule="auto"/>
              <w:ind w:left="-79" w:right="-79"/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1" w:type="dxa"/>
          </w:tcPr>
          <w:p w14:paraId="42265F89" w14:textId="77777777" w:rsidR="00830823" w:rsidRPr="00C43471" w:rsidRDefault="00830823" w:rsidP="00F12A57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552BDEEA" w14:textId="1F8182F0" w:rsidR="00830823" w:rsidRPr="00FD3BCF" w:rsidRDefault="00830823" w:rsidP="00F12A57">
            <w:pPr>
              <w:pStyle w:val="acctmergecolhdg"/>
              <w:spacing w:line="240" w:lineRule="auto"/>
              <w:ind w:left="-8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8</w:t>
            </w:r>
          </w:p>
        </w:tc>
      </w:tr>
      <w:tr w:rsidR="00644469" w:rsidRPr="00C43471" w14:paraId="55BAF3D6" w14:textId="77777777" w:rsidTr="007C4131">
        <w:trPr>
          <w:cantSplit/>
          <w:trHeight w:val="290"/>
          <w:tblHeader/>
        </w:trPr>
        <w:tc>
          <w:tcPr>
            <w:tcW w:w="3634" w:type="dxa"/>
            <w:vAlign w:val="bottom"/>
          </w:tcPr>
          <w:p w14:paraId="67FFF718" w14:textId="77777777" w:rsidR="00644469" w:rsidRPr="00C43471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14" w:type="dxa"/>
            <w:gridSpan w:val="7"/>
          </w:tcPr>
          <w:p w14:paraId="53C55E2E" w14:textId="2CC1C36C" w:rsidR="00644469" w:rsidRPr="00C43471" w:rsidRDefault="00644469" w:rsidP="00644469">
            <w:pPr>
              <w:pStyle w:val="acctmergecolhdg"/>
              <w:spacing w:line="360" w:lineRule="exact"/>
              <w:ind w:left="-88" w:right="-45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644469" w:rsidRPr="00C43471" w14:paraId="38E4F489" w14:textId="77777777" w:rsidTr="00FF03D4">
        <w:trPr>
          <w:cantSplit/>
          <w:trHeight w:val="487"/>
          <w:tblHeader/>
        </w:trPr>
        <w:tc>
          <w:tcPr>
            <w:tcW w:w="3634" w:type="dxa"/>
            <w:vAlign w:val="bottom"/>
          </w:tcPr>
          <w:p w14:paraId="24E8BBF2" w14:textId="4C0A3F61" w:rsidR="00644469" w:rsidRPr="00C43471" w:rsidRDefault="00644469" w:rsidP="006444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232" w:type="dxa"/>
            <w:vAlign w:val="bottom"/>
          </w:tcPr>
          <w:p w14:paraId="0F7EE964" w14:textId="77777777" w:rsidR="00644469" w:rsidRPr="00C43471" w:rsidRDefault="00644469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2CC56D4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442BD104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FFE63AA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3D424919" w14:textId="77777777" w:rsidR="00644469" w:rsidRPr="00C43471" w:rsidRDefault="00644469" w:rsidP="00644469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2FB23D7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679ACE30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644469" w:rsidRPr="00C43471" w14:paraId="2A24964F" w14:textId="77777777" w:rsidTr="00F93AF2">
        <w:trPr>
          <w:cantSplit/>
          <w:tblHeader/>
        </w:trPr>
        <w:tc>
          <w:tcPr>
            <w:tcW w:w="3634" w:type="dxa"/>
            <w:vAlign w:val="bottom"/>
          </w:tcPr>
          <w:p w14:paraId="4285F13A" w14:textId="07BB0516" w:rsidR="00644469" w:rsidRPr="00C43471" w:rsidRDefault="00644469" w:rsidP="0064446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32" w:type="dxa"/>
            <w:vAlign w:val="bottom"/>
          </w:tcPr>
          <w:p w14:paraId="27842686" w14:textId="77777777" w:rsidR="00644469" w:rsidRPr="00C43471" w:rsidRDefault="00644469" w:rsidP="006444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3C69E1A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45AC007F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9BD2B0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EEE9FE0" w14:textId="77777777" w:rsidR="00644469" w:rsidRPr="00C43471" w:rsidRDefault="00644469" w:rsidP="00644469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3782A9F" w14:textId="77777777" w:rsidR="00644469" w:rsidRPr="00C43471" w:rsidRDefault="00644469" w:rsidP="006444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3407CBDC" w14:textId="77777777" w:rsidR="00644469" w:rsidRPr="00C43471" w:rsidRDefault="00644469" w:rsidP="0064446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185709" w:rsidRPr="00C43471" w14:paraId="0B16E713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58A710F1" w14:textId="3611ACD2" w:rsidR="00185709" w:rsidRPr="00C43471" w:rsidRDefault="00185709" w:rsidP="0018570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ทุนจดทะเบียน</w:t>
            </w:r>
          </w:p>
        </w:tc>
        <w:tc>
          <w:tcPr>
            <w:tcW w:w="1232" w:type="dxa"/>
            <w:tcBorders>
              <w:bottom w:val="double" w:sz="4" w:space="0" w:color="auto"/>
            </w:tcBorders>
            <w:vAlign w:val="bottom"/>
          </w:tcPr>
          <w:p w14:paraId="1C41C8E4" w14:textId="37ED0A6A" w:rsidR="00185709" w:rsidRPr="00C43471" w:rsidRDefault="00C70135" w:rsidP="0018570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701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78" w:type="dxa"/>
            <w:vAlign w:val="bottom"/>
          </w:tcPr>
          <w:p w14:paraId="22C4966A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6ACB3433" w14:textId="6A799EDF" w:rsidR="00185709" w:rsidRPr="00C43471" w:rsidRDefault="00185709" w:rsidP="0018570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236" w:type="dxa"/>
            <w:vAlign w:val="bottom"/>
          </w:tcPr>
          <w:p w14:paraId="109E849D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2C5226B8" w14:textId="067F26EA" w:rsidR="00185709" w:rsidRPr="00C43471" w:rsidRDefault="00582635" w:rsidP="0018570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5826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81" w:type="dxa"/>
            <w:vAlign w:val="bottom"/>
          </w:tcPr>
          <w:p w14:paraId="66A436B6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14:paraId="44D3C41A" w14:textId="1044DF62" w:rsidR="00185709" w:rsidRPr="00C43471" w:rsidRDefault="00185709" w:rsidP="00D36724">
            <w:pPr>
              <w:pStyle w:val="acctmergecolhdg"/>
              <w:tabs>
                <w:tab w:val="decimal" w:pos="106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</w:tr>
      <w:tr w:rsidR="00185709" w:rsidRPr="00C43471" w14:paraId="0FB645D5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08AB7E46" w14:textId="2CBA249F" w:rsidR="00185709" w:rsidRPr="00C43471" w:rsidRDefault="00185709" w:rsidP="0018570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232" w:type="dxa"/>
            <w:vAlign w:val="bottom"/>
          </w:tcPr>
          <w:p w14:paraId="36180A03" w14:textId="702F8D5A" w:rsidR="00185709" w:rsidRPr="00C43471" w:rsidRDefault="00C70135" w:rsidP="0018570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701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78" w:type="dxa"/>
            <w:vAlign w:val="bottom"/>
          </w:tcPr>
          <w:p w14:paraId="5344F2F9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172A2B27" w14:textId="211CDD81" w:rsidR="00185709" w:rsidRPr="00C43471" w:rsidRDefault="00185709" w:rsidP="0018570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236" w:type="dxa"/>
            <w:vAlign w:val="bottom"/>
          </w:tcPr>
          <w:p w14:paraId="47C631D6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1972C133" w14:textId="151C727C" w:rsidR="00185709" w:rsidRPr="00C43471" w:rsidRDefault="00582635" w:rsidP="0018570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5826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81" w:type="dxa"/>
            <w:vAlign w:val="bottom"/>
          </w:tcPr>
          <w:p w14:paraId="626A8EED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2CFA0C4A" w14:textId="07507D93" w:rsidR="00185709" w:rsidRPr="00C43471" w:rsidRDefault="00185709" w:rsidP="00D36724">
            <w:pPr>
              <w:pStyle w:val="acctmergecolhdg"/>
              <w:tabs>
                <w:tab w:val="decimal" w:pos="106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</w:tr>
      <w:tr w:rsidR="00185709" w:rsidRPr="00C43471" w14:paraId="3C652745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5EA1B2C6" w14:textId="77777777" w:rsidR="00185709" w:rsidRPr="00C43471" w:rsidRDefault="00185709" w:rsidP="0018570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232" w:type="dxa"/>
            <w:vAlign w:val="bottom"/>
          </w:tcPr>
          <w:p w14:paraId="7C54512F" w14:textId="675D2C98" w:rsidR="00185709" w:rsidRPr="00C43471" w:rsidRDefault="00C70135" w:rsidP="0018570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701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  <w:tc>
          <w:tcPr>
            <w:tcW w:w="178" w:type="dxa"/>
            <w:vAlign w:val="bottom"/>
          </w:tcPr>
          <w:p w14:paraId="49BB708F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36D9FAC9" w14:textId="6A51B62B" w:rsidR="00185709" w:rsidRPr="00C43471" w:rsidRDefault="00185709" w:rsidP="0018570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  <w:tc>
          <w:tcPr>
            <w:tcW w:w="236" w:type="dxa"/>
            <w:vAlign w:val="bottom"/>
          </w:tcPr>
          <w:p w14:paraId="6376CCE1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F9EC81A" w14:textId="0C830F7F" w:rsidR="00185709" w:rsidRPr="00C43471" w:rsidRDefault="00582635" w:rsidP="0018570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5826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  <w:tc>
          <w:tcPr>
            <w:tcW w:w="181" w:type="dxa"/>
            <w:vAlign w:val="bottom"/>
          </w:tcPr>
          <w:p w14:paraId="696F6AA7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725B875E" w14:textId="0D75AE4F" w:rsidR="00185709" w:rsidRPr="00C43471" w:rsidRDefault="00185709" w:rsidP="00D36724">
            <w:pPr>
              <w:pStyle w:val="acctmergecolhdg"/>
              <w:tabs>
                <w:tab w:val="decimal" w:pos="106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</w:tr>
      <w:tr w:rsidR="00185709" w:rsidRPr="00C43471" w14:paraId="66CBACDE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0FA0614E" w14:textId="77777777" w:rsidR="00185709" w:rsidRPr="00C43471" w:rsidRDefault="00185709" w:rsidP="0018570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232" w:type="dxa"/>
            <w:vAlign w:val="bottom"/>
          </w:tcPr>
          <w:p w14:paraId="16C19BA5" w14:textId="77777777" w:rsidR="00185709" w:rsidRPr="00C43471" w:rsidRDefault="00185709" w:rsidP="0018570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C7CC629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79CAD5BA" w14:textId="77777777" w:rsidR="00185709" w:rsidRPr="00C43471" w:rsidRDefault="00185709" w:rsidP="0018570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7641AB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4C23C20" w14:textId="77777777" w:rsidR="00185709" w:rsidRPr="00C43471" w:rsidRDefault="00185709" w:rsidP="00185709">
            <w:pPr>
              <w:pStyle w:val="acctmergecolhdg"/>
              <w:tabs>
                <w:tab w:val="decimal" w:pos="950"/>
              </w:tabs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A896CF8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45263BA9" w14:textId="77777777" w:rsidR="00185709" w:rsidRPr="00C43471" w:rsidRDefault="00185709" w:rsidP="0018570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185709" w:rsidRPr="00C43471" w14:paraId="1C7C8F97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2EB39EC2" w14:textId="77777777" w:rsidR="00185709" w:rsidRPr="00C43471" w:rsidRDefault="00185709" w:rsidP="0018570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จัดสรรแล้ว</w:t>
            </w:r>
          </w:p>
        </w:tc>
        <w:tc>
          <w:tcPr>
            <w:tcW w:w="1232" w:type="dxa"/>
            <w:vAlign w:val="bottom"/>
          </w:tcPr>
          <w:p w14:paraId="3BDE57B6" w14:textId="77777777" w:rsidR="00185709" w:rsidRPr="00E7378D" w:rsidRDefault="00185709" w:rsidP="0018570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BD7B5C9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7D65C399" w14:textId="77777777" w:rsidR="00185709" w:rsidRPr="00C43471" w:rsidRDefault="00185709" w:rsidP="0018570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0DADC8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BD0AC65" w14:textId="77777777" w:rsidR="00185709" w:rsidRPr="00C43471" w:rsidRDefault="00185709" w:rsidP="00185709">
            <w:pPr>
              <w:pStyle w:val="acctmergecolhdg"/>
              <w:tabs>
                <w:tab w:val="decimal" w:pos="950"/>
              </w:tabs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6F727741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1555ED48" w14:textId="77777777" w:rsidR="00185709" w:rsidRPr="00C43471" w:rsidRDefault="00185709" w:rsidP="0018570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185709" w:rsidRPr="00C43471" w14:paraId="6539BD3E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719D62AD" w14:textId="77777777" w:rsidR="00185709" w:rsidRPr="00C43471" w:rsidRDefault="00185709" w:rsidP="0018570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232" w:type="dxa"/>
            <w:vAlign w:val="bottom"/>
          </w:tcPr>
          <w:p w14:paraId="3DDF8A59" w14:textId="2DB27872" w:rsidR="00185709" w:rsidRPr="00E7378D" w:rsidRDefault="00C70135" w:rsidP="0018570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701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  <w:tc>
          <w:tcPr>
            <w:tcW w:w="178" w:type="dxa"/>
            <w:vAlign w:val="bottom"/>
          </w:tcPr>
          <w:p w14:paraId="43CB49C7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68DA4223" w14:textId="6B43666D" w:rsidR="00185709" w:rsidRPr="00C43471" w:rsidRDefault="00185709" w:rsidP="0018570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  <w:tc>
          <w:tcPr>
            <w:tcW w:w="236" w:type="dxa"/>
            <w:vAlign w:val="bottom"/>
          </w:tcPr>
          <w:p w14:paraId="182839AB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A391FC0" w14:textId="5C0EEB51" w:rsidR="00185709" w:rsidRPr="00C43471" w:rsidRDefault="00582635" w:rsidP="0018570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5826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  <w:tc>
          <w:tcPr>
            <w:tcW w:w="181" w:type="dxa"/>
            <w:vAlign w:val="bottom"/>
          </w:tcPr>
          <w:p w14:paraId="5C83DF4A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4A1A1238" w14:textId="5C0A9361" w:rsidR="00185709" w:rsidRPr="00C43471" w:rsidRDefault="00185709" w:rsidP="00D36724">
            <w:pPr>
              <w:pStyle w:val="acctmergecolhdg"/>
              <w:tabs>
                <w:tab w:val="decimal" w:pos="106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</w:tr>
      <w:tr w:rsidR="00185709" w:rsidRPr="00C43471" w14:paraId="26301E5F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731DD7A0" w14:textId="77777777" w:rsidR="00185709" w:rsidRPr="00C43471" w:rsidRDefault="00185709" w:rsidP="0018570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232" w:type="dxa"/>
            <w:vAlign w:val="bottom"/>
          </w:tcPr>
          <w:p w14:paraId="5AE608BD" w14:textId="23A80043" w:rsidR="00185709" w:rsidRPr="00E7378D" w:rsidRDefault="00E74D0C" w:rsidP="0018570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74D0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18,517,21</w:t>
            </w:r>
            <w:r w:rsidR="00FB6DE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45EA1EFD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41B3B211" w14:textId="612C5DEE" w:rsidR="00185709" w:rsidRPr="00C43471" w:rsidRDefault="00185709" w:rsidP="0018570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8E51C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17,968,697</w:t>
            </w:r>
          </w:p>
        </w:tc>
        <w:tc>
          <w:tcPr>
            <w:tcW w:w="236" w:type="dxa"/>
            <w:vAlign w:val="bottom"/>
          </w:tcPr>
          <w:p w14:paraId="25C30E12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46FF7E7D" w14:textId="4416062B" w:rsidR="00185709" w:rsidRPr="00C43471" w:rsidRDefault="00582635" w:rsidP="0018570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5826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17,446,735</w:t>
            </w:r>
          </w:p>
        </w:tc>
        <w:tc>
          <w:tcPr>
            <w:tcW w:w="181" w:type="dxa"/>
            <w:vAlign w:val="bottom"/>
          </w:tcPr>
          <w:p w14:paraId="52A452DB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050B8669" w14:textId="4906FF35" w:rsidR="00185709" w:rsidRPr="00C43471" w:rsidRDefault="00185709" w:rsidP="00D36724">
            <w:pPr>
              <w:pStyle w:val="acctmergecolhdg"/>
              <w:tabs>
                <w:tab w:val="decimal" w:pos="106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16,873,079</w:t>
            </w:r>
          </w:p>
        </w:tc>
      </w:tr>
      <w:tr w:rsidR="00185709" w:rsidRPr="00C43471" w14:paraId="2FDE3011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1F09ED25" w14:textId="7E987CBF" w:rsidR="00185709" w:rsidRPr="00C43471" w:rsidRDefault="00185709" w:rsidP="0018570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5ADB549E" w14:textId="763F47AD" w:rsidR="00185709" w:rsidRPr="00E7378D" w:rsidRDefault="00E37062" w:rsidP="0018570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7062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719,195</w:t>
            </w:r>
          </w:p>
        </w:tc>
        <w:tc>
          <w:tcPr>
            <w:tcW w:w="178" w:type="dxa"/>
            <w:vAlign w:val="bottom"/>
          </w:tcPr>
          <w:p w14:paraId="2B4A29BC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72FE032" w14:textId="1EE8337C" w:rsidR="00185709" w:rsidRPr="00C43471" w:rsidRDefault="00185709" w:rsidP="0018570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D54B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613,445</w:t>
            </w:r>
          </w:p>
        </w:tc>
        <w:tc>
          <w:tcPr>
            <w:tcW w:w="236" w:type="dxa"/>
            <w:vAlign w:val="bottom"/>
          </w:tcPr>
          <w:p w14:paraId="62B8C244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65019E51" w14:textId="1BF78A9F" w:rsidR="00185709" w:rsidRPr="00C43471" w:rsidRDefault="00582635" w:rsidP="00185709">
            <w:pPr>
              <w:pStyle w:val="acctmergecolhdg"/>
              <w:tabs>
                <w:tab w:val="decimal" w:pos="751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0A236DAF" w14:textId="77777777" w:rsidR="00185709" w:rsidRPr="00C43471" w:rsidRDefault="00185709" w:rsidP="00185709">
            <w:pPr>
              <w:pStyle w:val="acctmergecolhdg"/>
              <w:tabs>
                <w:tab w:val="decimal" w:pos="769"/>
              </w:tabs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0C338767" w14:textId="499E1F19" w:rsidR="00185709" w:rsidRPr="00C43471" w:rsidRDefault="00185709" w:rsidP="00185709">
            <w:pPr>
              <w:pStyle w:val="acctmergecolhdg"/>
              <w:tabs>
                <w:tab w:val="decimal" w:pos="816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185709" w:rsidRPr="00C43471" w14:paraId="4896A8DC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79E6D81C" w14:textId="77777777" w:rsidR="00185709" w:rsidRPr="00C43471" w:rsidRDefault="00185709" w:rsidP="00185709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รวมส่วนของบริษัทใหญ่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27FDA581" w14:textId="6BBCED4F" w:rsidR="00185709" w:rsidRPr="00E7378D" w:rsidRDefault="0042087D" w:rsidP="0018570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2087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21,030,343</w:t>
            </w:r>
          </w:p>
        </w:tc>
        <w:tc>
          <w:tcPr>
            <w:tcW w:w="178" w:type="dxa"/>
            <w:vAlign w:val="bottom"/>
          </w:tcPr>
          <w:p w14:paraId="48C31F1A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08D0F1A" w14:textId="594797CC" w:rsidR="00185709" w:rsidRPr="00C43471" w:rsidRDefault="00185709" w:rsidP="0018570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0D54B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20,376,072</w:t>
            </w:r>
          </w:p>
        </w:tc>
        <w:tc>
          <w:tcPr>
            <w:tcW w:w="236" w:type="dxa"/>
            <w:vAlign w:val="bottom"/>
          </w:tcPr>
          <w:p w14:paraId="3E890614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29BAF87F" w14:textId="45DE48B4" w:rsidR="00185709" w:rsidRPr="00C43471" w:rsidRDefault="00582635" w:rsidP="0018570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582635">
              <w:rPr>
                <w:rFonts w:asciiTheme="minorBidi" w:hAnsiTheme="minorBidi" w:cstheme="minorBidi"/>
                <w:sz w:val="28"/>
                <w:szCs w:val="28"/>
              </w:rPr>
              <w:t>19,240,665</w:t>
            </w:r>
          </w:p>
        </w:tc>
        <w:tc>
          <w:tcPr>
            <w:tcW w:w="181" w:type="dxa"/>
            <w:vAlign w:val="bottom"/>
          </w:tcPr>
          <w:p w14:paraId="04DBED2B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0426339C" w14:textId="1152441A" w:rsidR="00185709" w:rsidRPr="00C43471" w:rsidRDefault="00185709" w:rsidP="00D36724">
            <w:pPr>
              <w:pStyle w:val="acctmergecolhdg"/>
              <w:tabs>
                <w:tab w:val="decimal" w:pos="106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</w:rPr>
              <w:t>18,667,009</w:t>
            </w:r>
          </w:p>
        </w:tc>
      </w:tr>
      <w:tr w:rsidR="00185709" w:rsidRPr="00C43471" w14:paraId="384C5FEA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56D8DACF" w14:textId="77777777" w:rsidR="00185709" w:rsidRPr="00C43471" w:rsidRDefault="00185709" w:rsidP="0018570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584F1DB3" w14:textId="67FA352A" w:rsidR="00185709" w:rsidRPr="00C43471" w:rsidRDefault="00235DFA" w:rsidP="0018570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35DF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656,024</w:t>
            </w:r>
          </w:p>
        </w:tc>
        <w:tc>
          <w:tcPr>
            <w:tcW w:w="178" w:type="dxa"/>
            <w:vAlign w:val="bottom"/>
          </w:tcPr>
          <w:p w14:paraId="6E334872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06F373F" w14:textId="0C8EBBA7" w:rsidR="00185709" w:rsidRPr="00C43471" w:rsidRDefault="00185709" w:rsidP="0018570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3858D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643,337</w:t>
            </w:r>
          </w:p>
        </w:tc>
        <w:tc>
          <w:tcPr>
            <w:tcW w:w="236" w:type="dxa"/>
            <w:vAlign w:val="bottom"/>
          </w:tcPr>
          <w:p w14:paraId="05A75337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7F302AF6" w14:textId="6B4CAB49" w:rsidR="00185709" w:rsidRPr="00C43471" w:rsidRDefault="004503F6" w:rsidP="00185709">
            <w:pPr>
              <w:pStyle w:val="acctmergecolhdg"/>
              <w:tabs>
                <w:tab w:val="decimal" w:pos="751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5ED123B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22E14CCF" w14:textId="76EF1E49" w:rsidR="00185709" w:rsidRPr="00C43471" w:rsidRDefault="00185709" w:rsidP="00185709">
            <w:pPr>
              <w:pStyle w:val="acctmergecolhdg"/>
              <w:tabs>
                <w:tab w:val="decimal" w:pos="816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185709" w:rsidRPr="00C43471" w14:paraId="18E99E5A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65086F1E" w14:textId="77777777" w:rsidR="00185709" w:rsidRPr="00C43471" w:rsidRDefault="00185709" w:rsidP="00185709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BCD4F" w14:textId="23BB2147" w:rsidR="00185709" w:rsidRPr="00C43471" w:rsidRDefault="00D97D2A" w:rsidP="0018570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97D2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21,686,367</w:t>
            </w:r>
          </w:p>
        </w:tc>
        <w:tc>
          <w:tcPr>
            <w:tcW w:w="178" w:type="dxa"/>
            <w:vAlign w:val="bottom"/>
          </w:tcPr>
          <w:p w14:paraId="67200964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53C49" w14:textId="55909EF0" w:rsidR="00185709" w:rsidRPr="00D76985" w:rsidRDefault="00185709" w:rsidP="0018570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3858D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21,019,409</w:t>
            </w:r>
          </w:p>
        </w:tc>
        <w:tc>
          <w:tcPr>
            <w:tcW w:w="236" w:type="dxa"/>
            <w:vAlign w:val="bottom"/>
          </w:tcPr>
          <w:p w14:paraId="70B69921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D744F" w14:textId="7C768EAE" w:rsidR="00185709" w:rsidRPr="00C43471" w:rsidRDefault="004503F6" w:rsidP="0018570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</w:pPr>
            <w:r w:rsidRPr="004503F6"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  <w:t>19,240,665</w:t>
            </w:r>
          </w:p>
        </w:tc>
        <w:tc>
          <w:tcPr>
            <w:tcW w:w="181" w:type="dxa"/>
            <w:vAlign w:val="bottom"/>
          </w:tcPr>
          <w:p w14:paraId="0D03D524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482C5" w14:textId="4B7C5EAE" w:rsidR="00185709" w:rsidRPr="00BB62F2" w:rsidRDefault="00185709" w:rsidP="00D36724">
            <w:pPr>
              <w:pStyle w:val="acctmergecolhdg"/>
              <w:tabs>
                <w:tab w:val="decimal" w:pos="106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  <w:t>18,667,009</w:t>
            </w:r>
          </w:p>
        </w:tc>
      </w:tr>
      <w:tr w:rsidR="00185709" w:rsidRPr="00C43471" w14:paraId="1E078B35" w14:textId="77777777" w:rsidTr="004B35B2">
        <w:trPr>
          <w:cantSplit/>
          <w:tblHeader/>
        </w:trPr>
        <w:tc>
          <w:tcPr>
            <w:tcW w:w="3634" w:type="dxa"/>
            <w:vAlign w:val="bottom"/>
          </w:tcPr>
          <w:p w14:paraId="556CB3EB" w14:textId="77777777" w:rsidR="00185709" w:rsidRPr="00C43471" w:rsidRDefault="00185709" w:rsidP="0018570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F1450" w14:textId="3962F6CC" w:rsidR="00185709" w:rsidRPr="00C43471" w:rsidRDefault="00C5329D" w:rsidP="0018570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C5329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29,199,005</w:t>
            </w:r>
          </w:p>
        </w:tc>
        <w:tc>
          <w:tcPr>
            <w:tcW w:w="178" w:type="dxa"/>
            <w:vAlign w:val="bottom"/>
          </w:tcPr>
          <w:p w14:paraId="7CFB2803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AEAF5" w14:textId="0EAEA87B" w:rsidR="00185709" w:rsidRPr="00C43471" w:rsidRDefault="00185709" w:rsidP="0018570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28,930,910</w:t>
            </w:r>
          </w:p>
        </w:tc>
        <w:tc>
          <w:tcPr>
            <w:tcW w:w="236" w:type="dxa"/>
            <w:vAlign w:val="bottom"/>
          </w:tcPr>
          <w:p w14:paraId="51549A2F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ABED78" w14:textId="17325D42" w:rsidR="00185709" w:rsidRPr="00C43471" w:rsidRDefault="004D128C" w:rsidP="0018570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D128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25,869,835</w:t>
            </w:r>
          </w:p>
        </w:tc>
        <w:tc>
          <w:tcPr>
            <w:tcW w:w="181" w:type="dxa"/>
            <w:vAlign w:val="bottom"/>
          </w:tcPr>
          <w:p w14:paraId="1FC1D9C1" w14:textId="77777777" w:rsidR="00185709" w:rsidRPr="00C43471" w:rsidRDefault="00185709" w:rsidP="0018570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B8DB0" w14:textId="78ABBD09" w:rsidR="00185709" w:rsidRPr="00C43471" w:rsidRDefault="00185709" w:rsidP="00D36724">
            <w:pPr>
              <w:pStyle w:val="acctmergecolhdg"/>
              <w:tabs>
                <w:tab w:val="decimal" w:pos="106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A50B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26,070,117</w:t>
            </w:r>
          </w:p>
        </w:tc>
      </w:tr>
    </w:tbl>
    <w:p w14:paraId="16E514C2" w14:textId="6B9CC7C9" w:rsidR="00CB5AD3" w:rsidRPr="002A152C" w:rsidRDefault="006F7945" w:rsidP="002A152C">
      <w:r>
        <w:br w:type="page"/>
      </w: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7"/>
        <w:gridCol w:w="1269"/>
        <w:gridCol w:w="236"/>
        <w:gridCol w:w="1209"/>
        <w:gridCol w:w="236"/>
        <w:gridCol w:w="1159"/>
        <w:gridCol w:w="243"/>
        <w:gridCol w:w="1099"/>
      </w:tblGrid>
      <w:tr w:rsidR="00CB5AD3" w:rsidRPr="00C43471" w14:paraId="1CECEBFE" w14:textId="77777777">
        <w:trPr>
          <w:trHeight w:val="385"/>
          <w:tblHeader/>
        </w:trPr>
        <w:tc>
          <w:tcPr>
            <w:tcW w:w="3597" w:type="dxa"/>
          </w:tcPr>
          <w:p w14:paraId="345C1034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14" w:type="dxa"/>
            <w:gridSpan w:val="3"/>
          </w:tcPr>
          <w:p w14:paraId="4AE67212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05B2F033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501" w:type="dxa"/>
            <w:gridSpan w:val="3"/>
          </w:tcPr>
          <w:p w14:paraId="3CB5939E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5AD3" w:rsidRPr="00C43471" w14:paraId="564324B5" w14:textId="77777777">
        <w:trPr>
          <w:trHeight w:val="385"/>
          <w:tblHeader/>
        </w:trPr>
        <w:tc>
          <w:tcPr>
            <w:tcW w:w="3597" w:type="dxa"/>
          </w:tcPr>
          <w:p w14:paraId="48262FB6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5451" w:type="dxa"/>
            <w:gridSpan w:val="7"/>
          </w:tcPr>
          <w:p w14:paraId="7C013B0C" w14:textId="0849F102" w:rsidR="00CB5AD3" w:rsidRPr="00D47B7A" w:rsidRDefault="00CB5A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="002A152C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สาม</w:t>
            </w: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เดือนสิ้นสุดวันที่ 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="00185709">
              <w:rPr>
                <w:rFonts w:asciiTheme="minorBidi" w:hAnsiTheme="minorBidi" w:cstheme="minorBidi"/>
                <w:bCs/>
                <w:sz w:val="28"/>
                <w:szCs w:val="28"/>
              </w:rPr>
              <w:t>1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</w:t>
            </w:r>
            <w:r w:rsidR="00185709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มีนาคม</w:t>
            </w:r>
          </w:p>
        </w:tc>
      </w:tr>
      <w:tr w:rsidR="00CB5AD3" w:rsidRPr="00C43471" w14:paraId="6CEDD2AD" w14:textId="77777777">
        <w:trPr>
          <w:trHeight w:val="385"/>
          <w:tblHeader/>
        </w:trPr>
        <w:tc>
          <w:tcPr>
            <w:tcW w:w="3597" w:type="dxa"/>
          </w:tcPr>
          <w:p w14:paraId="68E41C94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9" w:type="dxa"/>
          </w:tcPr>
          <w:p w14:paraId="12293807" w14:textId="24A638D1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10DD9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52572B59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9" w:type="dxa"/>
          </w:tcPr>
          <w:p w14:paraId="7526E81F" w14:textId="4424FCEF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85709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70A3D197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7AC7016" w14:textId="08C9C210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85709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43" w:type="dxa"/>
          </w:tcPr>
          <w:p w14:paraId="0D54DAEE" w14:textId="77777777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B5F9543" w14:textId="4526F87A" w:rsidR="00CB5AD3" w:rsidRPr="00C43471" w:rsidRDefault="00CB5A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85709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CB5AD3" w:rsidRPr="00C43471" w14:paraId="28DE1CE9" w14:textId="77777777">
        <w:trPr>
          <w:trHeight w:val="399"/>
          <w:tblHeader/>
        </w:trPr>
        <w:tc>
          <w:tcPr>
            <w:tcW w:w="3597" w:type="dxa"/>
          </w:tcPr>
          <w:p w14:paraId="7AB81E8C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51" w:type="dxa"/>
            <w:gridSpan w:val="7"/>
            <w:hideMark/>
          </w:tcPr>
          <w:p w14:paraId="0478C9B0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CB5AD3" w:rsidRPr="00C43471" w14:paraId="4E3A0B5D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6C07E46B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vAlign w:val="bottom"/>
          </w:tcPr>
          <w:p w14:paraId="05D2CB8B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/>
              <w:ind w:right="-38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2D751EA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196E3D40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307F6B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2094FB13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0E70BB28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15C8AA4D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64B7F" w:rsidRPr="00C43471" w14:paraId="40D15792" w14:textId="77777777" w:rsidTr="004B35B2">
        <w:trPr>
          <w:trHeight w:val="399"/>
          <w:tblHeader/>
        </w:trPr>
        <w:tc>
          <w:tcPr>
            <w:tcW w:w="3597" w:type="dxa"/>
            <w:vAlign w:val="bottom"/>
          </w:tcPr>
          <w:p w14:paraId="23D2BBE3" w14:textId="77777777" w:rsidR="00664B7F" w:rsidRPr="00C43471" w:rsidRDefault="00664B7F" w:rsidP="0066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69" w:type="dxa"/>
            <w:vAlign w:val="bottom"/>
          </w:tcPr>
          <w:p w14:paraId="667EC9C8" w14:textId="78F5BA68" w:rsidR="00664B7F" w:rsidRPr="00694003" w:rsidRDefault="00AD113E" w:rsidP="00664B7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/>
              </w:rPr>
            </w:pPr>
            <w:r w:rsidRPr="00AD113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3,599,261</w:t>
            </w:r>
          </w:p>
        </w:tc>
        <w:tc>
          <w:tcPr>
            <w:tcW w:w="236" w:type="dxa"/>
            <w:vAlign w:val="bottom"/>
          </w:tcPr>
          <w:p w14:paraId="290FE116" w14:textId="77777777" w:rsidR="00664B7F" w:rsidRPr="00C43471" w:rsidRDefault="00664B7F" w:rsidP="0066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613AE441" w14:textId="12AB051C" w:rsidR="00664B7F" w:rsidRPr="00D76985" w:rsidRDefault="00664B7F" w:rsidP="0066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507A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6,307,909</w:t>
            </w:r>
          </w:p>
        </w:tc>
        <w:tc>
          <w:tcPr>
            <w:tcW w:w="236" w:type="dxa"/>
            <w:vAlign w:val="bottom"/>
          </w:tcPr>
          <w:p w14:paraId="2B537498" w14:textId="77777777" w:rsidR="00664B7F" w:rsidRPr="00C43471" w:rsidRDefault="00664B7F" w:rsidP="00664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BACC309" w14:textId="4F023A2F" w:rsidR="00664B7F" w:rsidRPr="0088224B" w:rsidRDefault="00807E6A" w:rsidP="00664B7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highlight w:val="yellow"/>
                <w:lang w:val="en-US" w:bidi="th-TH"/>
              </w:rPr>
            </w:pPr>
            <w:r w:rsidRPr="00807E6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3,581,634</w:t>
            </w:r>
          </w:p>
        </w:tc>
        <w:tc>
          <w:tcPr>
            <w:tcW w:w="243" w:type="dxa"/>
            <w:vAlign w:val="bottom"/>
          </w:tcPr>
          <w:p w14:paraId="6DC3059C" w14:textId="77777777" w:rsidR="00664B7F" w:rsidRPr="00C43471" w:rsidRDefault="00664B7F" w:rsidP="0066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6DBB2D9A" w14:textId="2291734D" w:rsidR="00664B7F" w:rsidRPr="00CD74B3" w:rsidRDefault="00664B7F" w:rsidP="00EC7C19">
            <w:pPr>
              <w:pStyle w:val="acctmergecolhdg"/>
              <w:tabs>
                <w:tab w:val="decimal" w:pos="8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F8388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6,306,414</w:t>
            </w:r>
          </w:p>
        </w:tc>
      </w:tr>
      <w:tr w:rsidR="00664B7F" w:rsidRPr="00C43471" w14:paraId="39CE5005" w14:textId="77777777" w:rsidTr="004B35B2">
        <w:trPr>
          <w:trHeight w:val="399"/>
          <w:tblHeader/>
        </w:trPr>
        <w:tc>
          <w:tcPr>
            <w:tcW w:w="3597" w:type="dxa"/>
            <w:vAlign w:val="bottom"/>
          </w:tcPr>
          <w:p w14:paraId="3A1941CC" w14:textId="77777777" w:rsidR="00664B7F" w:rsidRPr="00C43471" w:rsidRDefault="00664B7F" w:rsidP="0066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1269" w:type="dxa"/>
            <w:vAlign w:val="bottom"/>
          </w:tcPr>
          <w:p w14:paraId="75FE0D11" w14:textId="14AE65D0" w:rsidR="00664B7F" w:rsidRPr="004D60BB" w:rsidRDefault="00764E9B" w:rsidP="00600651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/>
              </w:rPr>
            </w:pPr>
            <w:r w:rsidRPr="00764E9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361,839</w:t>
            </w:r>
          </w:p>
        </w:tc>
        <w:tc>
          <w:tcPr>
            <w:tcW w:w="236" w:type="dxa"/>
            <w:vAlign w:val="bottom"/>
          </w:tcPr>
          <w:p w14:paraId="2E483CD6" w14:textId="77777777" w:rsidR="00664B7F" w:rsidRPr="00C43471" w:rsidRDefault="00664B7F" w:rsidP="0066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2452BABB" w14:textId="45EFBDD7" w:rsidR="00664B7F" w:rsidRPr="00D76985" w:rsidRDefault="00664B7F" w:rsidP="00664B7F">
            <w:pPr>
              <w:pStyle w:val="acctmergecolhdg"/>
              <w:tabs>
                <w:tab w:val="decimal" w:pos="819"/>
              </w:tabs>
              <w:spacing w:line="360" w:lineRule="exact"/>
              <w:ind w:left="-88" w:right="-453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4D6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4D25B5F" w14:textId="77777777" w:rsidR="00664B7F" w:rsidRPr="00C43471" w:rsidRDefault="00664B7F" w:rsidP="0066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65081145" w14:textId="6D0D0225" w:rsidR="00664B7F" w:rsidRPr="004D60BB" w:rsidRDefault="00764E9B" w:rsidP="00600651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64E9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361,839</w:t>
            </w:r>
          </w:p>
        </w:tc>
        <w:tc>
          <w:tcPr>
            <w:tcW w:w="243" w:type="dxa"/>
            <w:vAlign w:val="bottom"/>
          </w:tcPr>
          <w:p w14:paraId="018B6208" w14:textId="77777777" w:rsidR="00664B7F" w:rsidRPr="00C43471" w:rsidRDefault="00664B7F" w:rsidP="0066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5B3C77D7" w14:textId="41012591" w:rsidR="00664B7F" w:rsidRPr="00CD74B3" w:rsidRDefault="00664B7F" w:rsidP="00EC7C19">
            <w:pPr>
              <w:pStyle w:val="acctmergecolhdg"/>
              <w:tabs>
                <w:tab w:val="decimal" w:pos="67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4D6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E871F9" w:rsidRPr="00C43471" w14:paraId="69D79638" w14:textId="77777777" w:rsidTr="004B35B2">
        <w:trPr>
          <w:trHeight w:val="399"/>
          <w:tblHeader/>
        </w:trPr>
        <w:tc>
          <w:tcPr>
            <w:tcW w:w="3597" w:type="dxa"/>
            <w:vAlign w:val="bottom"/>
          </w:tcPr>
          <w:p w14:paraId="2893F2D5" w14:textId="1ED1F394" w:rsidR="00E871F9" w:rsidRPr="00C43471" w:rsidRDefault="00E871F9" w:rsidP="00E8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269" w:type="dxa"/>
            <w:vAlign w:val="bottom"/>
          </w:tcPr>
          <w:p w14:paraId="4ED790CC" w14:textId="02241356" w:rsidR="00E871F9" w:rsidRPr="00764E9B" w:rsidRDefault="007D4473" w:rsidP="00E871F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 w:rsidRPr="007D447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67,285</w:t>
            </w:r>
          </w:p>
        </w:tc>
        <w:tc>
          <w:tcPr>
            <w:tcW w:w="236" w:type="dxa"/>
            <w:vAlign w:val="bottom"/>
          </w:tcPr>
          <w:p w14:paraId="3EDABD86" w14:textId="77777777" w:rsidR="00E871F9" w:rsidRPr="00C43471" w:rsidRDefault="00E871F9" w:rsidP="00E8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68A5883B" w14:textId="777A3460" w:rsidR="00E871F9" w:rsidRPr="004D60BB" w:rsidRDefault="00E871F9" w:rsidP="00296F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 w:rsidRPr="0009729C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36</w:t>
            </w:r>
            <w:r w:rsidRPr="0009729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09729C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870</w:t>
            </w:r>
          </w:p>
        </w:tc>
        <w:tc>
          <w:tcPr>
            <w:tcW w:w="236" w:type="dxa"/>
            <w:vAlign w:val="bottom"/>
          </w:tcPr>
          <w:p w14:paraId="3168355F" w14:textId="77777777" w:rsidR="00E871F9" w:rsidRPr="00C43471" w:rsidRDefault="00E871F9" w:rsidP="00E8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05D4539C" w14:textId="26384F3F" w:rsidR="00E871F9" w:rsidRPr="00764E9B" w:rsidRDefault="00E871F9" w:rsidP="00E871F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846C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61,901</w:t>
            </w:r>
          </w:p>
        </w:tc>
        <w:tc>
          <w:tcPr>
            <w:tcW w:w="243" w:type="dxa"/>
            <w:vAlign w:val="bottom"/>
          </w:tcPr>
          <w:p w14:paraId="3D982FD5" w14:textId="77777777" w:rsidR="00E871F9" w:rsidRPr="00C43471" w:rsidRDefault="00E871F9" w:rsidP="00E8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126FE602" w14:textId="5944EDD7" w:rsidR="00E871F9" w:rsidRPr="004D60BB" w:rsidRDefault="00E871F9" w:rsidP="00EC7C19">
            <w:pPr>
              <w:pStyle w:val="acctmergecolhdg"/>
              <w:tabs>
                <w:tab w:val="decimal" w:pos="8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F8388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42,103</w:t>
            </w:r>
          </w:p>
        </w:tc>
      </w:tr>
      <w:tr w:rsidR="00664B7F" w:rsidRPr="00C43471" w14:paraId="553BA9A9" w14:textId="77777777" w:rsidTr="004B35B2">
        <w:trPr>
          <w:trHeight w:val="399"/>
          <w:tblHeader/>
        </w:trPr>
        <w:tc>
          <w:tcPr>
            <w:tcW w:w="3597" w:type="dxa"/>
            <w:vAlign w:val="bottom"/>
          </w:tcPr>
          <w:p w14:paraId="064CBC2F" w14:textId="44BFCB6A" w:rsidR="00664B7F" w:rsidRPr="00C43471" w:rsidRDefault="00664B7F" w:rsidP="0066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กำไรจากอัตราแลกเปลี่ยนสุทธิ</w:t>
            </w:r>
          </w:p>
        </w:tc>
        <w:tc>
          <w:tcPr>
            <w:tcW w:w="1269" w:type="dxa"/>
            <w:vAlign w:val="bottom"/>
          </w:tcPr>
          <w:p w14:paraId="48DC0022" w14:textId="3D0688BC" w:rsidR="00664B7F" w:rsidRPr="0085522B" w:rsidRDefault="007D4473" w:rsidP="00CE4431">
            <w:pPr>
              <w:pStyle w:val="acctmergecolhdg"/>
              <w:tabs>
                <w:tab w:val="decimal" w:pos="769"/>
              </w:tabs>
              <w:spacing w:line="360" w:lineRule="exact"/>
              <w:ind w:left="794" w:right="-270"/>
              <w:jc w:val="left"/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AFE06DF" w14:textId="77777777" w:rsidR="00664B7F" w:rsidRPr="00617C67" w:rsidRDefault="00664B7F" w:rsidP="0066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3E5A6FC7" w14:textId="1952C390" w:rsidR="00664B7F" w:rsidRPr="004D60BB" w:rsidRDefault="00664B7F" w:rsidP="0066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94003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89</w:t>
            </w:r>
            <w:r w:rsidRPr="00694003">
              <w:rPr>
                <w:rFonts w:asciiTheme="minorBidi" w:hAnsiTheme="minorBidi" w:cs="Cordia New"/>
                <w:sz w:val="28"/>
                <w:szCs w:val="28"/>
                <w:lang w:val="en-US" w:bidi="th-TH"/>
              </w:rPr>
              <w:t>,</w:t>
            </w:r>
            <w:r w:rsidRPr="00694003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920</w:t>
            </w:r>
          </w:p>
        </w:tc>
        <w:tc>
          <w:tcPr>
            <w:tcW w:w="236" w:type="dxa"/>
            <w:vAlign w:val="bottom"/>
          </w:tcPr>
          <w:p w14:paraId="2E7F0C2C" w14:textId="77777777" w:rsidR="00664B7F" w:rsidRPr="001355CF" w:rsidRDefault="00664B7F" w:rsidP="0066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5B02B685" w14:textId="1C4D7A02" w:rsidR="00664B7F" w:rsidRPr="004D60BB" w:rsidRDefault="008846C8" w:rsidP="00600651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220F18C" w14:textId="77777777" w:rsidR="00664B7F" w:rsidRPr="001355CF" w:rsidRDefault="00664B7F" w:rsidP="0066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14DF4A8C" w14:textId="640B0849" w:rsidR="00664B7F" w:rsidRPr="003404E7" w:rsidRDefault="00664B7F" w:rsidP="00EC7C19">
            <w:pPr>
              <w:pStyle w:val="acctmergecolhdg"/>
              <w:tabs>
                <w:tab w:val="decimal" w:pos="67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4D6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664B7F" w:rsidRPr="00C43471" w14:paraId="103AB76D" w14:textId="77777777" w:rsidTr="004B35B2">
        <w:trPr>
          <w:trHeight w:val="399"/>
          <w:tblHeader/>
        </w:trPr>
        <w:tc>
          <w:tcPr>
            <w:tcW w:w="3597" w:type="dxa"/>
            <w:vAlign w:val="bottom"/>
          </w:tcPr>
          <w:p w14:paraId="75E9AC4D" w14:textId="77777777" w:rsidR="00664B7F" w:rsidRPr="00C43471" w:rsidRDefault="00664B7F" w:rsidP="0066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3F099" w14:textId="2C6A1029" w:rsidR="00664B7F" w:rsidRPr="00DE46CF" w:rsidRDefault="00AD113E" w:rsidP="00664B7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D113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4,028,385</w:t>
            </w:r>
          </w:p>
        </w:tc>
        <w:tc>
          <w:tcPr>
            <w:tcW w:w="236" w:type="dxa"/>
            <w:vAlign w:val="bottom"/>
          </w:tcPr>
          <w:p w14:paraId="00B1E358" w14:textId="77777777" w:rsidR="00664B7F" w:rsidRPr="00C43471" w:rsidRDefault="00664B7F" w:rsidP="00664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B5E91" w14:textId="09FD9050" w:rsidR="00664B7F" w:rsidRPr="00141D7C" w:rsidRDefault="00664B7F" w:rsidP="00664B7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AC633E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6</w:t>
            </w:r>
            <w:r w:rsidRPr="00AC633E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,</w:t>
            </w:r>
            <w:r w:rsidRPr="00AC633E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434</w:t>
            </w:r>
            <w:r w:rsidRPr="00AC633E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,</w:t>
            </w:r>
            <w:r w:rsidRPr="00AC633E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699</w:t>
            </w:r>
          </w:p>
        </w:tc>
        <w:tc>
          <w:tcPr>
            <w:tcW w:w="236" w:type="dxa"/>
            <w:vAlign w:val="bottom"/>
          </w:tcPr>
          <w:p w14:paraId="0917B1FA" w14:textId="77777777" w:rsidR="00664B7F" w:rsidRPr="00C43471" w:rsidRDefault="00664B7F" w:rsidP="0066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385D4" w14:textId="4474DCA9" w:rsidR="00664B7F" w:rsidRPr="004D60BB" w:rsidRDefault="00D609FF" w:rsidP="00664B7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609F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4,005,374</w:t>
            </w:r>
          </w:p>
        </w:tc>
        <w:tc>
          <w:tcPr>
            <w:tcW w:w="243" w:type="dxa"/>
            <w:vAlign w:val="bottom"/>
          </w:tcPr>
          <w:p w14:paraId="21021732" w14:textId="77777777" w:rsidR="00664B7F" w:rsidRPr="00C43471" w:rsidRDefault="00664B7F" w:rsidP="0066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09255" w14:textId="2737A379" w:rsidR="00664B7F" w:rsidRPr="00C43471" w:rsidRDefault="00664B7F" w:rsidP="00EC7C19">
            <w:pPr>
              <w:pStyle w:val="acctmergecolhdg"/>
              <w:tabs>
                <w:tab w:val="decimal" w:pos="8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33CA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6,348,517</w:t>
            </w:r>
          </w:p>
        </w:tc>
      </w:tr>
      <w:tr w:rsidR="00CB5AD3" w:rsidRPr="00C43471" w14:paraId="10EDBDBE" w14:textId="77777777" w:rsidTr="004B35B2">
        <w:trPr>
          <w:trHeight w:val="218"/>
          <w:tblHeader/>
        </w:trPr>
        <w:tc>
          <w:tcPr>
            <w:tcW w:w="3597" w:type="dxa"/>
            <w:vAlign w:val="bottom"/>
          </w:tcPr>
          <w:p w14:paraId="379B7D55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69" w:type="dxa"/>
            <w:vAlign w:val="bottom"/>
          </w:tcPr>
          <w:p w14:paraId="6323EA36" w14:textId="77777777" w:rsidR="00CB5AD3" w:rsidRPr="004D60BB" w:rsidRDefault="00CB5AD3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3DD0CA1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023A75BA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C31027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14F68C2" w14:textId="77777777" w:rsidR="00CB5AD3" w:rsidRPr="004D60BB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4E72BAFC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227C2D97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5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10EDE" w:rsidRPr="00C43471" w14:paraId="65EB9E33" w14:textId="77777777" w:rsidTr="004B35B2">
        <w:trPr>
          <w:trHeight w:val="399"/>
          <w:tblHeader/>
        </w:trPr>
        <w:tc>
          <w:tcPr>
            <w:tcW w:w="3597" w:type="dxa"/>
            <w:vAlign w:val="bottom"/>
          </w:tcPr>
          <w:p w14:paraId="0B94EB3B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269" w:type="dxa"/>
            <w:vAlign w:val="bottom"/>
          </w:tcPr>
          <w:p w14:paraId="6B10FBAA" w14:textId="3E01F3BA" w:rsidR="00410EDE" w:rsidRPr="00DE46CF" w:rsidRDefault="007D4473" w:rsidP="00410ED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D447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2,336,864</w:t>
            </w:r>
          </w:p>
        </w:tc>
        <w:tc>
          <w:tcPr>
            <w:tcW w:w="236" w:type="dxa"/>
            <w:vAlign w:val="bottom"/>
          </w:tcPr>
          <w:p w14:paraId="0593A2AC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0BD441FB" w14:textId="64883352" w:rsidR="00410EDE" w:rsidRPr="00C43471" w:rsidRDefault="00410EDE" w:rsidP="00410ED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91509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4</w:t>
            </w:r>
            <w:r w:rsidRPr="00E9150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E91509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764</w:t>
            </w:r>
            <w:r w:rsidRPr="00E9150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E91509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072</w:t>
            </w:r>
          </w:p>
        </w:tc>
        <w:tc>
          <w:tcPr>
            <w:tcW w:w="236" w:type="dxa"/>
            <w:vAlign w:val="bottom"/>
          </w:tcPr>
          <w:p w14:paraId="68F3F513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20DD143" w14:textId="7DCA9924" w:rsidR="00410EDE" w:rsidRPr="004D60BB" w:rsidRDefault="004D528A" w:rsidP="00410EDE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4D528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2,360,049</w:t>
            </w:r>
          </w:p>
        </w:tc>
        <w:tc>
          <w:tcPr>
            <w:tcW w:w="243" w:type="dxa"/>
            <w:vAlign w:val="bottom"/>
          </w:tcPr>
          <w:p w14:paraId="1721DEBE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96AEBFA" w14:textId="2861EB0D" w:rsidR="00410EDE" w:rsidRPr="00CD74B3" w:rsidRDefault="00410EDE" w:rsidP="00EC7C19">
            <w:pPr>
              <w:pStyle w:val="acctmergecolhdg"/>
              <w:tabs>
                <w:tab w:val="decimal" w:pos="8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F8388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4,951,546</w:t>
            </w:r>
          </w:p>
        </w:tc>
      </w:tr>
      <w:tr w:rsidR="00410EDE" w:rsidRPr="00C43471" w14:paraId="2B75576D" w14:textId="77777777" w:rsidTr="004B35B2">
        <w:trPr>
          <w:trHeight w:val="399"/>
          <w:tblHeader/>
        </w:trPr>
        <w:tc>
          <w:tcPr>
            <w:tcW w:w="3597" w:type="dxa"/>
            <w:vAlign w:val="bottom"/>
          </w:tcPr>
          <w:p w14:paraId="1B20F634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269" w:type="dxa"/>
            <w:vAlign w:val="bottom"/>
          </w:tcPr>
          <w:p w14:paraId="5A91DD0A" w14:textId="10224C82" w:rsidR="00410EDE" w:rsidRPr="004D60BB" w:rsidRDefault="004D528A" w:rsidP="00600651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 w:rsidRPr="004D528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233,069</w:t>
            </w:r>
          </w:p>
        </w:tc>
        <w:tc>
          <w:tcPr>
            <w:tcW w:w="236" w:type="dxa"/>
            <w:vAlign w:val="bottom"/>
          </w:tcPr>
          <w:p w14:paraId="28D9B2A8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42A7B1B2" w14:textId="5825B38B" w:rsidR="00410EDE" w:rsidRPr="00C43471" w:rsidRDefault="00410EDE" w:rsidP="00290624">
            <w:pPr>
              <w:pStyle w:val="acctmergecolhdg"/>
              <w:tabs>
                <w:tab w:val="decimal" w:pos="819"/>
              </w:tabs>
              <w:spacing w:line="360" w:lineRule="exact"/>
              <w:ind w:left="-88" w:right="-453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4D6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658CB43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077A9BC4" w14:textId="5C0AC9B3" w:rsidR="00410EDE" w:rsidRPr="004D60BB" w:rsidRDefault="004D528A" w:rsidP="00600651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4D528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233,069</w:t>
            </w:r>
          </w:p>
        </w:tc>
        <w:tc>
          <w:tcPr>
            <w:tcW w:w="243" w:type="dxa"/>
            <w:vAlign w:val="bottom"/>
          </w:tcPr>
          <w:p w14:paraId="05B65A31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3FAEAED1" w14:textId="4F83153C" w:rsidR="00410EDE" w:rsidRPr="00CD74B3" w:rsidRDefault="00410EDE" w:rsidP="00EC7C19">
            <w:pPr>
              <w:pStyle w:val="acctmergecolhdg"/>
              <w:tabs>
                <w:tab w:val="decimal" w:pos="67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4D6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410EDE" w:rsidRPr="00C43471" w14:paraId="6D7E2779" w14:textId="77777777" w:rsidTr="004B35B2">
        <w:trPr>
          <w:trHeight w:val="399"/>
          <w:tblHeader/>
        </w:trPr>
        <w:tc>
          <w:tcPr>
            <w:tcW w:w="3597" w:type="dxa"/>
            <w:vAlign w:val="bottom"/>
          </w:tcPr>
          <w:p w14:paraId="4FA7BFB9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269" w:type="dxa"/>
            <w:vAlign w:val="bottom"/>
          </w:tcPr>
          <w:p w14:paraId="7172EEDA" w14:textId="6193A1D3" w:rsidR="00410EDE" w:rsidRPr="00DE46CF" w:rsidRDefault="007D4473" w:rsidP="00410ED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D447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505,708</w:t>
            </w:r>
          </w:p>
        </w:tc>
        <w:tc>
          <w:tcPr>
            <w:tcW w:w="236" w:type="dxa"/>
            <w:vAlign w:val="bottom"/>
          </w:tcPr>
          <w:p w14:paraId="61420872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3D4AE2F1" w14:textId="3965C4C5" w:rsidR="00410EDE" w:rsidRPr="00C43471" w:rsidRDefault="00410EDE" w:rsidP="00410ED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355CF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293</w:t>
            </w:r>
            <w:r w:rsidRPr="001355C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1355CF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693</w:t>
            </w:r>
          </w:p>
        </w:tc>
        <w:tc>
          <w:tcPr>
            <w:tcW w:w="236" w:type="dxa"/>
            <w:vAlign w:val="bottom"/>
          </w:tcPr>
          <w:p w14:paraId="7CF1161B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7EA12DA" w14:textId="798AAE3D" w:rsidR="00410EDE" w:rsidRPr="004D60BB" w:rsidRDefault="004D528A" w:rsidP="00410EDE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4D528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505,708</w:t>
            </w:r>
          </w:p>
        </w:tc>
        <w:tc>
          <w:tcPr>
            <w:tcW w:w="243" w:type="dxa"/>
            <w:vAlign w:val="bottom"/>
          </w:tcPr>
          <w:p w14:paraId="79E21793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71AF4F32" w14:textId="72D26B85" w:rsidR="00410EDE" w:rsidRPr="00EC7C19" w:rsidRDefault="00410EDE" w:rsidP="00EC7C19">
            <w:pPr>
              <w:pStyle w:val="acctmergecolhdg"/>
              <w:tabs>
                <w:tab w:val="decimal" w:pos="8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F8388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295,970</w:t>
            </w:r>
          </w:p>
        </w:tc>
      </w:tr>
      <w:tr w:rsidR="00410EDE" w:rsidRPr="00C43471" w14:paraId="0BAD638B" w14:textId="77777777" w:rsidTr="004B35B2">
        <w:trPr>
          <w:trHeight w:val="399"/>
          <w:tblHeader/>
        </w:trPr>
        <w:tc>
          <w:tcPr>
            <w:tcW w:w="3597" w:type="dxa"/>
            <w:vAlign w:val="bottom"/>
          </w:tcPr>
          <w:p w14:paraId="1BBD45F8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269" w:type="dxa"/>
            <w:vAlign w:val="bottom"/>
          </w:tcPr>
          <w:p w14:paraId="4731FC0E" w14:textId="36160964" w:rsidR="00410EDE" w:rsidRPr="00DE46CF" w:rsidRDefault="003C2B58" w:rsidP="00410ED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3C2B5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389,785</w:t>
            </w:r>
          </w:p>
        </w:tc>
        <w:tc>
          <w:tcPr>
            <w:tcW w:w="236" w:type="dxa"/>
            <w:vAlign w:val="bottom"/>
          </w:tcPr>
          <w:p w14:paraId="639F916E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7B9B1BD3" w14:textId="103A9B47" w:rsidR="00410EDE" w:rsidRPr="00C43471" w:rsidRDefault="00410EDE" w:rsidP="00410ED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355CF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279</w:t>
            </w:r>
            <w:r w:rsidRPr="001355C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1355CF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117</w:t>
            </w:r>
          </w:p>
        </w:tc>
        <w:tc>
          <w:tcPr>
            <w:tcW w:w="236" w:type="dxa"/>
            <w:vAlign w:val="bottom"/>
          </w:tcPr>
          <w:p w14:paraId="088758F4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B6C4050" w14:textId="725B3EA4" w:rsidR="00410EDE" w:rsidRPr="004D60BB" w:rsidRDefault="00B65453" w:rsidP="00410EDE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6545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316,973</w:t>
            </w:r>
          </w:p>
        </w:tc>
        <w:tc>
          <w:tcPr>
            <w:tcW w:w="243" w:type="dxa"/>
            <w:vAlign w:val="bottom"/>
          </w:tcPr>
          <w:p w14:paraId="12EC1555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5FB104F" w14:textId="0D73CD86" w:rsidR="00410EDE" w:rsidRPr="00EC7C19" w:rsidRDefault="00410EDE" w:rsidP="00EC7C19">
            <w:pPr>
              <w:pStyle w:val="acctmergecolhdg"/>
              <w:tabs>
                <w:tab w:val="decimal" w:pos="8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F8388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212,671</w:t>
            </w:r>
          </w:p>
        </w:tc>
      </w:tr>
      <w:tr w:rsidR="00410EDE" w:rsidRPr="00C43471" w14:paraId="20B62EFC" w14:textId="77777777" w:rsidTr="004B35B2">
        <w:trPr>
          <w:trHeight w:val="399"/>
          <w:tblHeader/>
        </w:trPr>
        <w:tc>
          <w:tcPr>
            <w:tcW w:w="3597" w:type="dxa"/>
            <w:vAlign w:val="bottom"/>
          </w:tcPr>
          <w:p w14:paraId="15D091DB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ขาดทุนจากอัตราแลกเปลี่ยนสุทธิ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D784789" w14:textId="76AA4F85" w:rsidR="00410EDE" w:rsidRPr="004D60BB" w:rsidRDefault="00B61E56" w:rsidP="00410ED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 w:rsidRPr="00B61E5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50,175</w:t>
            </w:r>
          </w:p>
        </w:tc>
        <w:tc>
          <w:tcPr>
            <w:tcW w:w="236" w:type="dxa"/>
            <w:vAlign w:val="bottom"/>
          </w:tcPr>
          <w:p w14:paraId="0A5D4FD4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38CC31A3" w14:textId="3363A0E0" w:rsidR="00410EDE" w:rsidRPr="00C43471" w:rsidRDefault="00410EDE" w:rsidP="00290624">
            <w:pPr>
              <w:pStyle w:val="acctmergecolhdg"/>
              <w:tabs>
                <w:tab w:val="decimal" w:pos="819"/>
              </w:tabs>
              <w:spacing w:line="360" w:lineRule="exact"/>
              <w:ind w:left="-88" w:right="-453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4D6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C9907D8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65CEA3D6" w14:textId="38A909EF" w:rsidR="00410EDE" w:rsidRPr="004D60BB" w:rsidRDefault="00B65453" w:rsidP="00410EDE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6545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7,363</w:t>
            </w:r>
          </w:p>
        </w:tc>
        <w:tc>
          <w:tcPr>
            <w:tcW w:w="243" w:type="dxa"/>
            <w:vAlign w:val="bottom"/>
          </w:tcPr>
          <w:p w14:paraId="437035B0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42C87ED3" w14:textId="2EA03911" w:rsidR="00410EDE" w:rsidRPr="00EC7C19" w:rsidRDefault="00410EDE" w:rsidP="00EC7C19">
            <w:pPr>
              <w:pStyle w:val="acctmergecolhdg"/>
              <w:tabs>
                <w:tab w:val="decimal" w:pos="8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F8388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45,702</w:t>
            </w:r>
          </w:p>
        </w:tc>
      </w:tr>
      <w:tr w:rsidR="00410EDE" w:rsidRPr="00C43471" w14:paraId="41CB94B2" w14:textId="77777777" w:rsidTr="004B35B2">
        <w:trPr>
          <w:trHeight w:val="399"/>
          <w:tblHeader/>
        </w:trPr>
        <w:tc>
          <w:tcPr>
            <w:tcW w:w="3597" w:type="dxa"/>
            <w:vAlign w:val="bottom"/>
          </w:tcPr>
          <w:p w14:paraId="08353438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1046F" w14:textId="16C4D4BD" w:rsidR="00410EDE" w:rsidRPr="00DE46CF" w:rsidRDefault="00B61E56" w:rsidP="00410ED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61E5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3,515,601</w:t>
            </w:r>
          </w:p>
        </w:tc>
        <w:tc>
          <w:tcPr>
            <w:tcW w:w="236" w:type="dxa"/>
            <w:vAlign w:val="bottom"/>
          </w:tcPr>
          <w:p w14:paraId="19B40A17" w14:textId="77777777" w:rsidR="00410EDE" w:rsidRPr="00C43471" w:rsidRDefault="00410EDE" w:rsidP="0041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3E042" w14:textId="101F800E" w:rsidR="00410EDE" w:rsidRPr="00C43471" w:rsidRDefault="00410EDE" w:rsidP="00410ED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E91509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5</w:t>
            </w:r>
            <w:r w:rsidRPr="00E9150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91509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336</w:t>
            </w:r>
            <w:r w:rsidRPr="00E9150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91509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882</w:t>
            </w:r>
          </w:p>
        </w:tc>
        <w:tc>
          <w:tcPr>
            <w:tcW w:w="236" w:type="dxa"/>
            <w:vAlign w:val="bottom"/>
          </w:tcPr>
          <w:p w14:paraId="68EF1DE3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A8C78" w14:textId="2E95F756" w:rsidR="00410EDE" w:rsidRPr="004D60BB" w:rsidRDefault="00D609FF" w:rsidP="00410EDE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609F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3,423,162</w:t>
            </w:r>
          </w:p>
        </w:tc>
        <w:tc>
          <w:tcPr>
            <w:tcW w:w="243" w:type="dxa"/>
            <w:vAlign w:val="bottom"/>
          </w:tcPr>
          <w:p w14:paraId="04CBACDE" w14:textId="77777777" w:rsidR="00410EDE" w:rsidRPr="00C43471" w:rsidRDefault="00410EDE" w:rsidP="00410EDE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368E3" w14:textId="53B9FB2B" w:rsidR="00410EDE" w:rsidRPr="00C43471" w:rsidRDefault="00410EDE" w:rsidP="00EC7C19">
            <w:pPr>
              <w:pStyle w:val="acctmergecolhdg"/>
              <w:tabs>
                <w:tab w:val="decimal" w:pos="8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8388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5,505,889</w:t>
            </w:r>
          </w:p>
        </w:tc>
      </w:tr>
      <w:tr w:rsidR="00410EDE" w:rsidRPr="00C43471" w14:paraId="0FAE753F" w14:textId="77777777" w:rsidTr="004B35B2">
        <w:trPr>
          <w:trHeight w:val="399"/>
          <w:tblHeader/>
        </w:trPr>
        <w:tc>
          <w:tcPr>
            <w:tcW w:w="3597" w:type="dxa"/>
            <w:vAlign w:val="bottom"/>
          </w:tcPr>
          <w:p w14:paraId="3A144E66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269" w:type="dxa"/>
            <w:vAlign w:val="bottom"/>
          </w:tcPr>
          <w:p w14:paraId="381081D0" w14:textId="6CDD37B6" w:rsidR="00410EDE" w:rsidRPr="00DE46CF" w:rsidRDefault="00B61E56" w:rsidP="00410ED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61E5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512,784</w:t>
            </w:r>
          </w:p>
        </w:tc>
        <w:tc>
          <w:tcPr>
            <w:tcW w:w="236" w:type="dxa"/>
            <w:vAlign w:val="bottom"/>
          </w:tcPr>
          <w:p w14:paraId="6C50CB79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729AC2A9" w14:textId="238041ED" w:rsidR="00410EDE" w:rsidRPr="00C43471" w:rsidRDefault="00410EDE" w:rsidP="00410ED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1</w:t>
            </w: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097</w:t>
            </w: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817</w:t>
            </w:r>
          </w:p>
        </w:tc>
        <w:tc>
          <w:tcPr>
            <w:tcW w:w="236" w:type="dxa"/>
            <w:vAlign w:val="bottom"/>
          </w:tcPr>
          <w:p w14:paraId="362AC834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224F41A4" w14:textId="7FFDC604" w:rsidR="00410EDE" w:rsidRPr="004D60BB" w:rsidRDefault="005107F4" w:rsidP="00410EDE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5107F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582,212</w:t>
            </w:r>
          </w:p>
        </w:tc>
        <w:tc>
          <w:tcPr>
            <w:tcW w:w="243" w:type="dxa"/>
            <w:vAlign w:val="bottom"/>
          </w:tcPr>
          <w:p w14:paraId="559606BF" w14:textId="77777777" w:rsidR="00410EDE" w:rsidRPr="00C43471" w:rsidRDefault="00410EDE" w:rsidP="00410EDE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99" w:type="dxa"/>
            <w:vAlign w:val="bottom"/>
          </w:tcPr>
          <w:p w14:paraId="778DA2E0" w14:textId="20E59117" w:rsidR="00410EDE" w:rsidRPr="009A4632" w:rsidRDefault="00410EDE" w:rsidP="00EC7C19">
            <w:pPr>
              <w:pStyle w:val="acctmergecolhdg"/>
              <w:tabs>
                <w:tab w:val="decimal" w:pos="8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A463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842,628</w:t>
            </w:r>
          </w:p>
        </w:tc>
      </w:tr>
      <w:tr w:rsidR="00410EDE" w:rsidRPr="00C43471" w14:paraId="3A46C545" w14:textId="77777777" w:rsidTr="004B35B2">
        <w:trPr>
          <w:trHeight w:val="399"/>
          <w:tblHeader/>
        </w:trPr>
        <w:tc>
          <w:tcPr>
            <w:tcW w:w="3597" w:type="dxa"/>
            <w:vAlign w:val="bottom"/>
          </w:tcPr>
          <w:p w14:paraId="32D4ADC1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241AA3F9" w14:textId="6A7A78A5" w:rsidR="00410EDE" w:rsidRPr="00DE46CF" w:rsidRDefault="00F16E9B" w:rsidP="00410ED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F16E9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25,620</w:t>
            </w:r>
          </w:p>
        </w:tc>
        <w:tc>
          <w:tcPr>
            <w:tcW w:w="236" w:type="dxa"/>
            <w:vAlign w:val="bottom"/>
          </w:tcPr>
          <w:p w14:paraId="2D115FA6" w14:textId="77777777" w:rsidR="00410EDE" w:rsidRPr="00C43471" w:rsidRDefault="00410EDE" w:rsidP="0041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0E8F3521" w14:textId="0A6DD45A" w:rsidR="00410EDE" w:rsidRPr="00AA421C" w:rsidRDefault="00410EDE" w:rsidP="00410ED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91509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22</w:t>
            </w:r>
            <w:r w:rsidRPr="00E9150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E91509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581</w:t>
            </w:r>
          </w:p>
        </w:tc>
        <w:tc>
          <w:tcPr>
            <w:tcW w:w="236" w:type="dxa"/>
            <w:vAlign w:val="bottom"/>
          </w:tcPr>
          <w:p w14:paraId="26F5F3F4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449C9DA0" w14:textId="56049780" w:rsidR="00410EDE" w:rsidRPr="0088224B" w:rsidRDefault="005107F4" w:rsidP="00410EDE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highlight w:val="yellow"/>
                <w:lang w:val="en-US" w:bidi="th-TH"/>
              </w:rPr>
            </w:pPr>
            <w:r w:rsidRPr="005107F4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8,431</w:t>
            </w:r>
          </w:p>
        </w:tc>
        <w:tc>
          <w:tcPr>
            <w:tcW w:w="243" w:type="dxa"/>
            <w:vAlign w:val="bottom"/>
          </w:tcPr>
          <w:p w14:paraId="4757CFA0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0EC5186D" w14:textId="21FBEB7C" w:rsidR="00410EDE" w:rsidRPr="0086117B" w:rsidRDefault="00410EDE" w:rsidP="00EC7C19">
            <w:pPr>
              <w:pStyle w:val="acctmergecolhdg"/>
              <w:tabs>
                <w:tab w:val="decimal" w:pos="8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9A4632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4,213</w:t>
            </w:r>
          </w:p>
        </w:tc>
      </w:tr>
      <w:tr w:rsidR="00410EDE" w:rsidRPr="00C43471" w14:paraId="591474F2" w14:textId="77777777" w:rsidTr="004B35B2">
        <w:trPr>
          <w:trHeight w:val="399"/>
          <w:tblHeader/>
        </w:trPr>
        <w:tc>
          <w:tcPr>
            <w:tcW w:w="3597" w:type="dxa"/>
            <w:vAlign w:val="bottom"/>
          </w:tcPr>
          <w:p w14:paraId="480AC055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69" w:type="dxa"/>
            <w:vAlign w:val="bottom"/>
          </w:tcPr>
          <w:p w14:paraId="5F8155AB" w14:textId="196028D0" w:rsidR="00410EDE" w:rsidRPr="00DE46CF" w:rsidRDefault="003F429B" w:rsidP="00410ED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3F429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487,164</w:t>
            </w:r>
          </w:p>
        </w:tc>
        <w:tc>
          <w:tcPr>
            <w:tcW w:w="236" w:type="dxa"/>
            <w:vAlign w:val="bottom"/>
          </w:tcPr>
          <w:p w14:paraId="7FC06453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12D5B0E0" w14:textId="32783D77" w:rsidR="00410EDE" w:rsidRPr="00C43471" w:rsidRDefault="00410EDE" w:rsidP="00410ED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1</w:t>
            </w: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075</w:t>
            </w: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236</w:t>
            </w:r>
          </w:p>
        </w:tc>
        <w:tc>
          <w:tcPr>
            <w:tcW w:w="236" w:type="dxa"/>
            <w:vAlign w:val="bottom"/>
          </w:tcPr>
          <w:p w14:paraId="2AEF4A6F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9073B9F" w14:textId="55A5A59B" w:rsidR="00410EDE" w:rsidRPr="0088224B" w:rsidRDefault="00B722C4" w:rsidP="00410EDE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bidi="th-TH"/>
              </w:rPr>
            </w:pPr>
            <w:r w:rsidRPr="00B722C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573,781</w:t>
            </w:r>
          </w:p>
        </w:tc>
        <w:tc>
          <w:tcPr>
            <w:tcW w:w="243" w:type="dxa"/>
            <w:vAlign w:val="bottom"/>
          </w:tcPr>
          <w:p w14:paraId="65871E8C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BABCE42" w14:textId="5885BC80" w:rsidR="00410EDE" w:rsidRPr="00C43471" w:rsidRDefault="00410EDE" w:rsidP="00EC7C19">
            <w:pPr>
              <w:pStyle w:val="acctmergecolhdg"/>
              <w:tabs>
                <w:tab w:val="decimal" w:pos="8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A463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838,415</w:t>
            </w:r>
          </w:p>
        </w:tc>
      </w:tr>
      <w:tr w:rsidR="00410EDE" w:rsidRPr="00C43471" w14:paraId="259D3CA3" w14:textId="77777777" w:rsidTr="004B35B2">
        <w:trPr>
          <w:trHeight w:val="399"/>
          <w:tblHeader/>
        </w:trPr>
        <w:tc>
          <w:tcPr>
            <w:tcW w:w="3597" w:type="dxa"/>
            <w:vAlign w:val="bottom"/>
          </w:tcPr>
          <w:p w14:paraId="00D73FE2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5CBA7E04" w14:textId="51CCFF31" w:rsidR="00410EDE" w:rsidRPr="00DE46CF" w:rsidRDefault="00BD4637" w:rsidP="00410ED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D463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(2,196)</w:t>
            </w:r>
          </w:p>
        </w:tc>
        <w:tc>
          <w:tcPr>
            <w:tcW w:w="236" w:type="dxa"/>
            <w:vAlign w:val="bottom"/>
          </w:tcPr>
          <w:p w14:paraId="79815324" w14:textId="77777777" w:rsidR="00410EDE" w:rsidRPr="00C43471" w:rsidRDefault="00410EDE" w:rsidP="0041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715F82C3" w14:textId="49DABD9F" w:rsidR="00410EDE" w:rsidRPr="00AA421C" w:rsidRDefault="00410EDE" w:rsidP="00410ED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91509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39</w:t>
            </w:r>
            <w:r w:rsidRPr="00E9150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E91509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595</w:t>
            </w:r>
          </w:p>
        </w:tc>
        <w:tc>
          <w:tcPr>
            <w:tcW w:w="236" w:type="dxa"/>
            <w:vAlign w:val="bottom"/>
          </w:tcPr>
          <w:p w14:paraId="78286840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4134515E" w14:textId="0616B0B8" w:rsidR="00410EDE" w:rsidRPr="0088224B" w:rsidRDefault="00B722C4" w:rsidP="00410EDE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highlight w:val="yellow"/>
                <w:lang w:val="en-US" w:bidi="th-TH"/>
              </w:rPr>
            </w:pPr>
            <w:r w:rsidRPr="00B722C4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125</w:t>
            </w:r>
          </w:p>
        </w:tc>
        <w:tc>
          <w:tcPr>
            <w:tcW w:w="243" w:type="dxa"/>
            <w:vAlign w:val="bottom"/>
          </w:tcPr>
          <w:p w14:paraId="0F224F34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32453F61" w14:textId="1D9D6D25" w:rsidR="00410EDE" w:rsidRPr="00CD74B3" w:rsidRDefault="00410EDE" w:rsidP="00EC7C19">
            <w:pPr>
              <w:pStyle w:val="acctmergecolhdg"/>
              <w:tabs>
                <w:tab w:val="decimal" w:pos="8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9A4632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(379)</w:t>
            </w:r>
          </w:p>
        </w:tc>
      </w:tr>
      <w:tr w:rsidR="00410EDE" w:rsidRPr="00C43471" w14:paraId="4D32C88A" w14:textId="77777777" w:rsidTr="004B35B2">
        <w:trPr>
          <w:trHeight w:val="145"/>
          <w:tblHeader/>
        </w:trPr>
        <w:tc>
          <w:tcPr>
            <w:tcW w:w="3597" w:type="dxa"/>
            <w:vAlign w:val="bottom"/>
          </w:tcPr>
          <w:p w14:paraId="1C2C0F3C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1385A" w14:textId="7B23D4DC" w:rsidR="00410EDE" w:rsidRPr="006930A6" w:rsidRDefault="003F429B" w:rsidP="00410ED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3F429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489,360</w:t>
            </w:r>
          </w:p>
        </w:tc>
        <w:tc>
          <w:tcPr>
            <w:tcW w:w="236" w:type="dxa"/>
            <w:vAlign w:val="bottom"/>
          </w:tcPr>
          <w:p w14:paraId="03EBC072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29089" w14:textId="67A949DC" w:rsidR="00410EDE" w:rsidRPr="00C43471" w:rsidRDefault="00410EDE" w:rsidP="00410EDE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1</w:t>
            </w: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035</w:t>
            </w: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641</w:t>
            </w:r>
          </w:p>
        </w:tc>
        <w:tc>
          <w:tcPr>
            <w:tcW w:w="236" w:type="dxa"/>
            <w:vAlign w:val="bottom"/>
          </w:tcPr>
          <w:p w14:paraId="42AF974F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C8CBC" w14:textId="694352D5" w:rsidR="00410EDE" w:rsidRPr="0088224B" w:rsidRDefault="00B722C4" w:rsidP="00410EDE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bidi="th-TH"/>
              </w:rPr>
            </w:pPr>
            <w:r w:rsidRPr="00B722C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573,656</w:t>
            </w:r>
          </w:p>
        </w:tc>
        <w:tc>
          <w:tcPr>
            <w:tcW w:w="243" w:type="dxa"/>
            <w:vAlign w:val="bottom"/>
          </w:tcPr>
          <w:p w14:paraId="44BFFCBC" w14:textId="77777777" w:rsidR="00410EDE" w:rsidRPr="00C43471" w:rsidRDefault="00410EDE" w:rsidP="0041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F9C7B" w14:textId="3B70D479" w:rsidR="00410EDE" w:rsidRPr="00C43471" w:rsidRDefault="00410EDE" w:rsidP="00EC7C19">
            <w:pPr>
              <w:pStyle w:val="acctmergecolhdg"/>
              <w:tabs>
                <w:tab w:val="decimal" w:pos="8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A463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838,794</w:t>
            </w:r>
          </w:p>
        </w:tc>
      </w:tr>
      <w:tr w:rsidR="00410790" w:rsidRPr="00C43471" w14:paraId="010042D3" w14:textId="77777777" w:rsidTr="004B35B2">
        <w:trPr>
          <w:trHeight w:val="144"/>
          <w:tblHeader/>
        </w:trPr>
        <w:tc>
          <w:tcPr>
            <w:tcW w:w="3597" w:type="dxa"/>
            <w:vAlign w:val="bottom"/>
          </w:tcPr>
          <w:p w14:paraId="30443644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vAlign w:val="bottom"/>
          </w:tcPr>
          <w:p w14:paraId="43E2AA44" w14:textId="77777777" w:rsidR="00410790" w:rsidRPr="00694003" w:rsidRDefault="00410790" w:rsidP="0041079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9AACB31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5842047F" w14:textId="77777777" w:rsidR="00410790" w:rsidRPr="00C43471" w:rsidRDefault="00410790" w:rsidP="0041079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eastAsia="Arial Unicode MS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7B352FA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14:paraId="35832EAB" w14:textId="77777777" w:rsidR="00410790" w:rsidRPr="0088224B" w:rsidRDefault="00410790" w:rsidP="00410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eastAsia="Calibri" w:hAnsiTheme="minorBidi" w:cstheme="min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04A214B1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vAlign w:val="bottom"/>
          </w:tcPr>
          <w:p w14:paraId="5900711D" w14:textId="77777777" w:rsidR="00410790" w:rsidRPr="00C43471" w:rsidRDefault="00410790" w:rsidP="00410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</w:tr>
      <w:tr w:rsidR="00410790" w:rsidRPr="00C43471" w14:paraId="01FF214F" w14:textId="77777777" w:rsidTr="004B35B2">
        <w:trPr>
          <w:trHeight w:val="399"/>
          <w:tblHeader/>
        </w:trPr>
        <w:tc>
          <w:tcPr>
            <w:tcW w:w="3597" w:type="dxa"/>
            <w:vAlign w:val="bottom"/>
          </w:tcPr>
          <w:p w14:paraId="0210519A" w14:textId="72A248E2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="00B81DC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="00B81DC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ขาดทุน)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9" w:type="dxa"/>
            <w:vAlign w:val="bottom"/>
          </w:tcPr>
          <w:p w14:paraId="47173638" w14:textId="77777777" w:rsidR="00410790" w:rsidRPr="00694003" w:rsidRDefault="00410790" w:rsidP="0041079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6087ED4D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59A7843A" w14:textId="77777777" w:rsidR="00410790" w:rsidRPr="00C43471" w:rsidRDefault="00410790" w:rsidP="00410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0A889C6F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5E60F5D" w14:textId="77777777" w:rsidR="00410790" w:rsidRPr="0088224B" w:rsidRDefault="00410790" w:rsidP="00410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55E82FBC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477C2E0A" w14:textId="77777777" w:rsidR="00410790" w:rsidRPr="00C43471" w:rsidRDefault="00410790" w:rsidP="00410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410790" w:rsidRPr="00C43471" w14:paraId="3F092332" w14:textId="77777777" w:rsidTr="004B35B2">
        <w:trPr>
          <w:trHeight w:val="399"/>
          <w:tblHeader/>
        </w:trPr>
        <w:tc>
          <w:tcPr>
            <w:tcW w:w="3597" w:type="dxa"/>
            <w:vAlign w:val="bottom"/>
          </w:tcPr>
          <w:p w14:paraId="33AD87DA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69" w:type="dxa"/>
            <w:vAlign w:val="bottom"/>
          </w:tcPr>
          <w:p w14:paraId="234179DC" w14:textId="77777777" w:rsidR="00410790" w:rsidRPr="00694003" w:rsidRDefault="00410790" w:rsidP="0041079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1ECB83A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1164519B" w14:textId="77777777" w:rsidR="00410790" w:rsidRPr="00C43471" w:rsidRDefault="00410790" w:rsidP="00410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509B5431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1F9AE12" w14:textId="77777777" w:rsidR="00410790" w:rsidRPr="0088224B" w:rsidRDefault="00410790" w:rsidP="00410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1297D351" w14:textId="77777777" w:rsidR="00410790" w:rsidRPr="00C43471" w:rsidRDefault="00410790" w:rsidP="0041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659277C1" w14:textId="77777777" w:rsidR="00410790" w:rsidRPr="00C43471" w:rsidRDefault="00410790" w:rsidP="00410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290624" w:rsidRPr="00C43471" w14:paraId="66F0B114" w14:textId="77777777" w:rsidTr="004B35B2">
        <w:trPr>
          <w:trHeight w:val="399"/>
          <w:tblHeader/>
        </w:trPr>
        <w:tc>
          <w:tcPr>
            <w:tcW w:w="3597" w:type="dxa"/>
            <w:vAlign w:val="bottom"/>
          </w:tcPr>
          <w:p w14:paraId="5C980736" w14:textId="77777777" w:rsidR="00290624" w:rsidRPr="00C43471" w:rsidRDefault="00290624" w:rsidP="002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4F59787C" w14:textId="11A51AD5" w:rsidR="00290624" w:rsidRPr="00C332F6" w:rsidRDefault="003F429B" w:rsidP="00290624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3F429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177,598</w:t>
            </w:r>
          </w:p>
        </w:tc>
        <w:tc>
          <w:tcPr>
            <w:tcW w:w="236" w:type="dxa"/>
            <w:vAlign w:val="bottom"/>
          </w:tcPr>
          <w:p w14:paraId="36700D08" w14:textId="77777777" w:rsidR="00290624" w:rsidRPr="00C43471" w:rsidRDefault="00290624" w:rsidP="002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03B0B989" w14:textId="1B65E7F3" w:rsidR="00290624" w:rsidRPr="00C43471" w:rsidRDefault="00290624" w:rsidP="00290624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694003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(192</w:t>
            </w:r>
            <w:r w:rsidRPr="00694003">
              <w:rPr>
                <w:rFonts w:asciiTheme="minorBidi" w:hAnsiTheme="minorBidi" w:cs="Cordia New"/>
                <w:sz w:val="28"/>
                <w:szCs w:val="28"/>
                <w:lang w:val="en-US" w:bidi="th-TH"/>
              </w:rPr>
              <w:t>,</w:t>
            </w:r>
            <w:r w:rsidRPr="00694003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762)</w:t>
            </w:r>
          </w:p>
        </w:tc>
        <w:tc>
          <w:tcPr>
            <w:tcW w:w="236" w:type="dxa"/>
            <w:vAlign w:val="bottom"/>
          </w:tcPr>
          <w:p w14:paraId="2DCA7724" w14:textId="77777777" w:rsidR="00290624" w:rsidRPr="00C43471" w:rsidRDefault="00290624" w:rsidP="002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4B4966A9" w14:textId="223C6D8D" w:rsidR="00290624" w:rsidRPr="00D73501" w:rsidRDefault="00600651" w:rsidP="00290624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59F43F47" w14:textId="77777777" w:rsidR="00290624" w:rsidRPr="00C43471" w:rsidRDefault="00290624" w:rsidP="002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0A2C777D" w14:textId="24E9D75E" w:rsidR="00290624" w:rsidRPr="003404E7" w:rsidRDefault="00290624" w:rsidP="00EC7C19">
            <w:pPr>
              <w:pStyle w:val="acctmergecolhdg"/>
              <w:tabs>
                <w:tab w:val="decimal" w:pos="67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73501"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  <w:t>-</w:t>
            </w:r>
          </w:p>
        </w:tc>
      </w:tr>
      <w:tr w:rsidR="00290624" w:rsidRPr="00C43471" w14:paraId="11865E91" w14:textId="77777777" w:rsidTr="004B35B2">
        <w:trPr>
          <w:trHeight w:val="399"/>
          <w:tblHeader/>
        </w:trPr>
        <w:tc>
          <w:tcPr>
            <w:tcW w:w="3597" w:type="dxa"/>
            <w:vAlign w:val="bottom"/>
          </w:tcPr>
          <w:p w14:paraId="3AC62EB9" w14:textId="17DCF2D1" w:rsidR="00290624" w:rsidRPr="00C43471" w:rsidRDefault="00290624" w:rsidP="002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vAlign w:val="bottom"/>
          </w:tcPr>
          <w:p w14:paraId="5FFB3C9B" w14:textId="119B384B" w:rsidR="00290624" w:rsidRPr="00C332F6" w:rsidRDefault="00DB0601" w:rsidP="00290624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B060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666,958</w:t>
            </w:r>
          </w:p>
        </w:tc>
        <w:tc>
          <w:tcPr>
            <w:tcW w:w="236" w:type="dxa"/>
            <w:vAlign w:val="bottom"/>
          </w:tcPr>
          <w:p w14:paraId="4450F880" w14:textId="77777777" w:rsidR="00290624" w:rsidRPr="00C43471" w:rsidRDefault="00290624" w:rsidP="002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715A1971" w14:textId="2F8014BE" w:rsidR="00290624" w:rsidRPr="00072F85" w:rsidRDefault="00290624" w:rsidP="00290624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F730F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842</w:t>
            </w:r>
            <w:r w:rsidRPr="00BF730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BF730F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879</w:t>
            </w:r>
          </w:p>
        </w:tc>
        <w:tc>
          <w:tcPr>
            <w:tcW w:w="236" w:type="dxa"/>
            <w:vAlign w:val="bottom"/>
          </w:tcPr>
          <w:p w14:paraId="288F072D" w14:textId="77777777" w:rsidR="00290624" w:rsidRPr="00C43471" w:rsidRDefault="00290624" w:rsidP="002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12131E65" w14:textId="2B3ACA6E" w:rsidR="00290624" w:rsidRPr="009A4632" w:rsidRDefault="00600651" w:rsidP="00290624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</w:rPr>
            </w:pPr>
            <w:r w:rsidRPr="00600651">
              <w:rPr>
                <w:rFonts w:asciiTheme="minorBidi" w:hAnsiTheme="minorBidi" w:cstheme="minorBidi"/>
                <w:bCs/>
                <w:sz w:val="28"/>
                <w:szCs w:val="28"/>
              </w:rPr>
              <w:t>573,656</w:t>
            </w:r>
          </w:p>
        </w:tc>
        <w:tc>
          <w:tcPr>
            <w:tcW w:w="243" w:type="dxa"/>
            <w:vAlign w:val="bottom"/>
          </w:tcPr>
          <w:p w14:paraId="0281C264" w14:textId="77777777" w:rsidR="00290624" w:rsidRPr="00C43471" w:rsidRDefault="00290624" w:rsidP="0029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vAlign w:val="bottom"/>
          </w:tcPr>
          <w:p w14:paraId="470B248F" w14:textId="39F7E6A6" w:rsidR="00290624" w:rsidRPr="00C43471" w:rsidRDefault="00290624" w:rsidP="00EC7C19">
            <w:pPr>
              <w:pStyle w:val="acctmergecolhdg"/>
              <w:tabs>
                <w:tab w:val="decimal" w:pos="8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9A4632">
              <w:rPr>
                <w:rFonts w:asciiTheme="minorBidi" w:hAnsiTheme="minorBidi" w:cstheme="minorBidi"/>
                <w:bCs/>
                <w:sz w:val="28"/>
                <w:szCs w:val="28"/>
              </w:rPr>
              <w:t>838,</w:t>
            </w:r>
            <w:r w:rsidRPr="00EC7C1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794</w:t>
            </w:r>
          </w:p>
        </w:tc>
      </w:tr>
      <w:tr w:rsidR="00CB5AD3" w:rsidRPr="00C43471" w14:paraId="27A7F7FD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6AE69845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2B6C86BA" w14:textId="77777777" w:rsidR="00CB5AD3" w:rsidRPr="00C43471" w:rsidRDefault="00CB5AD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D796A8E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35F9B363" w14:textId="77777777" w:rsidR="00CB5AD3" w:rsidRPr="00C43471" w:rsidRDefault="00CB5AD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763A2B9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5466712B" w14:textId="77777777" w:rsidR="00CB5AD3" w:rsidRPr="00C43471" w:rsidRDefault="00CB5AD3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79104FEA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1D6C749" w14:textId="77777777" w:rsidR="00CB5AD3" w:rsidRPr="00C43471" w:rsidRDefault="00CB5AD3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CB5AD3" w:rsidRPr="00C43471" w14:paraId="6EC651DA" w14:textId="77777777">
        <w:trPr>
          <w:trHeight w:val="399"/>
          <w:tblHeader/>
        </w:trPr>
        <w:tc>
          <w:tcPr>
            <w:tcW w:w="3597" w:type="dxa"/>
          </w:tcPr>
          <w:p w14:paraId="59B01650" w14:textId="77777777" w:rsidR="00CB5AD3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  <w:p w14:paraId="081B62D0" w14:textId="77777777" w:rsidR="00CD1FCD" w:rsidRDefault="00CD1FCD" w:rsidP="00290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  <w:p w14:paraId="71E16ECA" w14:textId="77777777" w:rsidR="00290624" w:rsidRPr="00C43471" w:rsidRDefault="00290624" w:rsidP="00290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51" w:type="dxa"/>
            <w:gridSpan w:val="7"/>
          </w:tcPr>
          <w:p w14:paraId="7C1FE5F8" w14:textId="77777777" w:rsidR="00CB5AD3" w:rsidRPr="00C43471" w:rsidRDefault="00CB5AD3" w:rsidP="002906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CB5AD3" w:rsidRPr="00C43471" w14:paraId="574A83B9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493F14A7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4" w:type="dxa"/>
            <w:gridSpan w:val="3"/>
          </w:tcPr>
          <w:p w14:paraId="14081945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5BE344D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1" w:type="dxa"/>
            <w:gridSpan w:val="3"/>
          </w:tcPr>
          <w:p w14:paraId="3CE92558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5AD3" w:rsidRPr="00C43471" w14:paraId="2FA9A1C6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60AC397B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51" w:type="dxa"/>
            <w:gridSpan w:val="7"/>
            <w:vAlign w:val="bottom"/>
          </w:tcPr>
          <w:p w14:paraId="4A260564" w14:textId="37F98E39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="0058155B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สา</w:t>
            </w:r>
            <w:r w:rsidR="009F4DE3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ม</w:t>
            </w: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เดือนสิ้นสุดวันที่ </w:t>
            </w:r>
            <w:r w:rsidR="00A716F0" w:rsidRPr="00A716F0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31 </w:t>
            </w:r>
            <w:r w:rsidR="00A716F0" w:rsidRPr="00A716F0">
              <w:rPr>
                <w:rFonts w:asciiTheme="minorBidi" w:hAnsiTheme="minorBidi" w:cs="Cordia New" w:hint="cs"/>
                <w:b/>
                <w:sz w:val="28"/>
                <w:szCs w:val="28"/>
                <w:cs/>
              </w:rPr>
              <w:t>มีนาคม</w:t>
            </w:r>
          </w:p>
        </w:tc>
      </w:tr>
      <w:tr w:rsidR="006859F3" w:rsidRPr="00C43471" w14:paraId="42169AEC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19AFF79B" w14:textId="77777777" w:rsidR="006859F3" w:rsidRPr="00C43471" w:rsidRDefault="006859F3" w:rsidP="00685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</w:tcPr>
          <w:p w14:paraId="0EBAC483" w14:textId="5B2BF5A8" w:rsidR="006859F3" w:rsidRPr="00C43471" w:rsidRDefault="006859F3" w:rsidP="006859F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2E1188D8" w14:textId="77777777" w:rsidR="006859F3" w:rsidRPr="00C43471" w:rsidRDefault="006859F3" w:rsidP="006859F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9" w:type="dxa"/>
          </w:tcPr>
          <w:p w14:paraId="71BB833C" w14:textId="708ECFF5" w:rsidR="006859F3" w:rsidRPr="00C43471" w:rsidRDefault="006859F3" w:rsidP="006859F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41A67A8D" w14:textId="77777777" w:rsidR="006859F3" w:rsidRPr="00C43471" w:rsidRDefault="006859F3" w:rsidP="006859F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2AB8407A" w14:textId="1C788E0E" w:rsidR="006859F3" w:rsidRPr="00C43471" w:rsidRDefault="006859F3" w:rsidP="006859F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43" w:type="dxa"/>
          </w:tcPr>
          <w:p w14:paraId="798E4635" w14:textId="77777777" w:rsidR="006859F3" w:rsidRPr="00C43471" w:rsidRDefault="006859F3" w:rsidP="006859F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622860CE" w14:textId="733EB254" w:rsidR="006859F3" w:rsidRPr="00C43471" w:rsidRDefault="006859F3" w:rsidP="006859F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CB5AD3" w:rsidRPr="00C43471" w14:paraId="1D6DC524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784232A3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51" w:type="dxa"/>
            <w:gridSpan w:val="7"/>
            <w:vAlign w:val="bottom"/>
          </w:tcPr>
          <w:p w14:paraId="1E9D8E6E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CB5AD3" w:rsidRPr="00C43471" w14:paraId="2A530A77" w14:textId="77777777">
        <w:trPr>
          <w:trHeight w:val="399"/>
          <w:tblHeader/>
        </w:trPr>
        <w:tc>
          <w:tcPr>
            <w:tcW w:w="3597" w:type="dxa"/>
            <w:vAlign w:val="bottom"/>
          </w:tcPr>
          <w:p w14:paraId="1730ABE1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269" w:type="dxa"/>
            <w:vAlign w:val="bottom"/>
          </w:tcPr>
          <w:p w14:paraId="413E9A40" w14:textId="77777777" w:rsidR="00CB5AD3" w:rsidRPr="00C43471" w:rsidRDefault="00CB5AD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B055FB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1CDF31A9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80F211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22D34F91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1FA03BE7" w14:textId="77777777" w:rsidR="00CB5AD3" w:rsidRPr="00C43471" w:rsidRDefault="00CB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6126D8AB" w14:textId="77777777" w:rsidR="00CB5AD3" w:rsidRPr="00C43471" w:rsidRDefault="00CB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3405A3" w:rsidRPr="00C43471" w14:paraId="5282FC28" w14:textId="77777777" w:rsidTr="004B35B2">
        <w:trPr>
          <w:trHeight w:val="399"/>
          <w:tblHeader/>
        </w:trPr>
        <w:tc>
          <w:tcPr>
            <w:tcW w:w="3597" w:type="dxa"/>
            <w:vAlign w:val="bottom"/>
          </w:tcPr>
          <w:p w14:paraId="4EC531C0" w14:textId="77777777" w:rsidR="003405A3" w:rsidRPr="00C43471" w:rsidRDefault="003405A3" w:rsidP="003405A3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9" w:type="dxa"/>
            <w:vAlign w:val="bottom"/>
          </w:tcPr>
          <w:p w14:paraId="7E126744" w14:textId="2E7B3938" w:rsidR="003405A3" w:rsidRPr="002257C0" w:rsidRDefault="00662761" w:rsidP="003405A3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6276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511,221</w:t>
            </w:r>
          </w:p>
        </w:tc>
        <w:tc>
          <w:tcPr>
            <w:tcW w:w="236" w:type="dxa"/>
            <w:vAlign w:val="bottom"/>
          </w:tcPr>
          <w:p w14:paraId="231097B6" w14:textId="77777777" w:rsidR="003405A3" w:rsidRPr="00C43471" w:rsidRDefault="003405A3" w:rsidP="0034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4E98EC45" w14:textId="54894FFA" w:rsidR="003405A3" w:rsidRPr="00D653E6" w:rsidRDefault="003405A3" w:rsidP="003405A3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94003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987</w:t>
            </w:r>
            <w:r w:rsidRPr="00694003">
              <w:rPr>
                <w:rFonts w:asciiTheme="minorBidi" w:hAnsiTheme="minorBidi" w:cs="Cordia New"/>
                <w:sz w:val="28"/>
                <w:szCs w:val="28"/>
                <w:lang w:val="en-US" w:bidi="th-TH"/>
              </w:rPr>
              <w:t>,</w:t>
            </w:r>
            <w:r w:rsidRPr="00694003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675</w:t>
            </w:r>
          </w:p>
        </w:tc>
        <w:tc>
          <w:tcPr>
            <w:tcW w:w="236" w:type="dxa"/>
            <w:vAlign w:val="bottom"/>
          </w:tcPr>
          <w:p w14:paraId="5BACF406" w14:textId="77777777" w:rsidR="003405A3" w:rsidRPr="00096C67" w:rsidRDefault="003405A3" w:rsidP="0034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9" w:type="dxa"/>
            <w:vAlign w:val="bottom"/>
          </w:tcPr>
          <w:p w14:paraId="151A65AC" w14:textId="6AF61240" w:rsidR="003405A3" w:rsidRPr="00D73501" w:rsidRDefault="00600651" w:rsidP="003405A3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0065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573,656</w:t>
            </w:r>
          </w:p>
        </w:tc>
        <w:tc>
          <w:tcPr>
            <w:tcW w:w="243" w:type="dxa"/>
            <w:vAlign w:val="bottom"/>
          </w:tcPr>
          <w:p w14:paraId="30BB22A5" w14:textId="77777777" w:rsidR="003405A3" w:rsidRPr="00096C67" w:rsidRDefault="003405A3" w:rsidP="0034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14:paraId="162CDF66" w14:textId="49B622C1" w:rsidR="003405A3" w:rsidRPr="00883213" w:rsidRDefault="003405A3" w:rsidP="00EC7C19">
            <w:pPr>
              <w:pStyle w:val="acctmergecolhdg"/>
              <w:tabs>
                <w:tab w:val="decimal" w:pos="8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EC7C19">
              <w:rPr>
                <w:rFonts w:asciiTheme="minorBidi" w:hAnsiTheme="minorBidi" w:cstheme="minorBidi"/>
                <w:b w:val="0"/>
                <w:sz w:val="28"/>
                <w:szCs w:val="28"/>
              </w:rPr>
              <w:t>838</w:t>
            </w:r>
            <w:r w:rsidRPr="009A4632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,794</w:t>
            </w:r>
          </w:p>
        </w:tc>
      </w:tr>
      <w:tr w:rsidR="003405A3" w:rsidRPr="00C43471" w14:paraId="4C95A2C8" w14:textId="77777777" w:rsidTr="004B35B2">
        <w:trPr>
          <w:trHeight w:val="399"/>
          <w:tblHeader/>
        </w:trPr>
        <w:tc>
          <w:tcPr>
            <w:tcW w:w="3597" w:type="dxa"/>
            <w:vAlign w:val="bottom"/>
          </w:tcPr>
          <w:p w14:paraId="06107BE7" w14:textId="77777777" w:rsidR="003405A3" w:rsidRPr="00C43471" w:rsidRDefault="003405A3" w:rsidP="003405A3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416DF993" w14:textId="31B5055D" w:rsidR="003405A3" w:rsidRPr="002257C0" w:rsidRDefault="00D67F4B" w:rsidP="003405A3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67F4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(21,861)</w:t>
            </w:r>
          </w:p>
        </w:tc>
        <w:tc>
          <w:tcPr>
            <w:tcW w:w="236" w:type="dxa"/>
            <w:vAlign w:val="bottom"/>
          </w:tcPr>
          <w:p w14:paraId="330C6022" w14:textId="77777777" w:rsidR="003405A3" w:rsidRPr="00C43471" w:rsidRDefault="003405A3" w:rsidP="0034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7CD0C91F" w14:textId="32CE08AE" w:rsidR="003405A3" w:rsidRPr="00D653E6" w:rsidRDefault="003405A3" w:rsidP="003405A3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F730F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47</w:t>
            </w:r>
            <w:r w:rsidRPr="00BF730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BF730F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966</w:t>
            </w:r>
          </w:p>
        </w:tc>
        <w:tc>
          <w:tcPr>
            <w:tcW w:w="236" w:type="dxa"/>
            <w:vAlign w:val="bottom"/>
          </w:tcPr>
          <w:p w14:paraId="70C0A31E" w14:textId="77777777" w:rsidR="003405A3" w:rsidRPr="00C43471" w:rsidRDefault="003405A3" w:rsidP="0034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293EB5A7" w14:textId="7D270786" w:rsidR="003405A3" w:rsidRPr="00D73501" w:rsidRDefault="00600651" w:rsidP="003405A3">
            <w:pPr>
              <w:pStyle w:val="acctmergecolhdg"/>
              <w:tabs>
                <w:tab w:val="decimal" w:pos="729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5CB95F7" w14:textId="77777777" w:rsidR="003405A3" w:rsidRPr="00C43471" w:rsidRDefault="003405A3" w:rsidP="0034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4E451DD0" w14:textId="6B602F33" w:rsidR="003405A3" w:rsidRPr="00C43471" w:rsidRDefault="003405A3" w:rsidP="00EC7C19">
            <w:pPr>
              <w:pStyle w:val="acctmergecolhdg"/>
              <w:tabs>
                <w:tab w:val="decimal" w:pos="67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7350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3405A3" w:rsidRPr="00C43471" w14:paraId="4231900B" w14:textId="77777777" w:rsidTr="004B35B2">
        <w:trPr>
          <w:trHeight w:val="363"/>
          <w:tblHeader/>
        </w:trPr>
        <w:tc>
          <w:tcPr>
            <w:tcW w:w="3597" w:type="dxa"/>
            <w:vAlign w:val="bottom"/>
          </w:tcPr>
          <w:p w14:paraId="2392B3EA" w14:textId="77777777" w:rsidR="003405A3" w:rsidRPr="00C43471" w:rsidRDefault="003405A3" w:rsidP="003405A3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CE901" w14:textId="7197F72E" w:rsidR="003405A3" w:rsidRPr="002257C0" w:rsidRDefault="00662761" w:rsidP="003405A3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6276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489,360</w:t>
            </w:r>
          </w:p>
        </w:tc>
        <w:tc>
          <w:tcPr>
            <w:tcW w:w="236" w:type="dxa"/>
            <w:vAlign w:val="bottom"/>
          </w:tcPr>
          <w:p w14:paraId="6053B2C3" w14:textId="77777777" w:rsidR="003405A3" w:rsidRPr="00C43471" w:rsidRDefault="003405A3" w:rsidP="0034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DD629" w14:textId="252FD367" w:rsidR="003405A3" w:rsidRPr="00D653E6" w:rsidRDefault="003405A3" w:rsidP="003405A3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1</w:t>
            </w: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035</w:t>
            </w: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641</w:t>
            </w:r>
          </w:p>
        </w:tc>
        <w:tc>
          <w:tcPr>
            <w:tcW w:w="236" w:type="dxa"/>
            <w:vAlign w:val="bottom"/>
          </w:tcPr>
          <w:p w14:paraId="760D84E9" w14:textId="77777777" w:rsidR="003405A3" w:rsidRPr="00C43471" w:rsidRDefault="003405A3" w:rsidP="0034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0CA50" w14:textId="6379479E" w:rsidR="003405A3" w:rsidRPr="00D73501" w:rsidRDefault="00600651" w:rsidP="003405A3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600651">
              <w:rPr>
                <w:rFonts w:asciiTheme="minorBidi" w:hAnsiTheme="minorBidi" w:cstheme="minorBidi"/>
                <w:sz w:val="28"/>
                <w:szCs w:val="28"/>
              </w:rPr>
              <w:t>573,656</w:t>
            </w:r>
          </w:p>
        </w:tc>
        <w:tc>
          <w:tcPr>
            <w:tcW w:w="243" w:type="dxa"/>
            <w:vAlign w:val="bottom"/>
          </w:tcPr>
          <w:p w14:paraId="3C4E6004" w14:textId="77777777" w:rsidR="003405A3" w:rsidRPr="00C43471" w:rsidRDefault="003405A3" w:rsidP="0034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C64429" w14:textId="63FF9B08" w:rsidR="003405A3" w:rsidRPr="00C9358C" w:rsidRDefault="003405A3" w:rsidP="00EC7C19">
            <w:pPr>
              <w:pStyle w:val="acctmergecolhdg"/>
              <w:tabs>
                <w:tab w:val="decimal" w:pos="8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9A4632">
              <w:rPr>
                <w:rFonts w:asciiTheme="minorBidi" w:hAnsiTheme="minorBidi" w:cstheme="minorBidi"/>
                <w:sz w:val="28"/>
                <w:szCs w:val="28"/>
              </w:rPr>
              <w:t>838,</w:t>
            </w:r>
            <w:r w:rsidRPr="00EC7C1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794</w:t>
            </w:r>
          </w:p>
        </w:tc>
      </w:tr>
      <w:tr w:rsidR="003405A3" w:rsidRPr="00C43471" w14:paraId="5022A311" w14:textId="77777777" w:rsidTr="004B35B2">
        <w:trPr>
          <w:trHeight w:val="363"/>
          <w:tblHeader/>
        </w:trPr>
        <w:tc>
          <w:tcPr>
            <w:tcW w:w="3597" w:type="dxa"/>
            <w:vAlign w:val="bottom"/>
          </w:tcPr>
          <w:p w14:paraId="026FC3DA" w14:textId="77777777" w:rsidR="003405A3" w:rsidRPr="00C43471" w:rsidRDefault="003405A3" w:rsidP="003405A3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14B92B1C" w14:textId="77777777" w:rsidR="003405A3" w:rsidRPr="00D73501" w:rsidRDefault="003405A3" w:rsidP="003405A3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EB78B65" w14:textId="77777777" w:rsidR="003405A3" w:rsidRPr="00C43471" w:rsidRDefault="003405A3" w:rsidP="0034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026B7158" w14:textId="77777777" w:rsidR="003405A3" w:rsidRPr="00C43471" w:rsidRDefault="003405A3" w:rsidP="003405A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E7F3AA" w14:textId="77777777" w:rsidR="003405A3" w:rsidRPr="00C43471" w:rsidRDefault="003405A3" w:rsidP="0034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537BB187" w14:textId="77777777" w:rsidR="003405A3" w:rsidRPr="00D73501" w:rsidRDefault="003405A3" w:rsidP="00340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4B5660AF" w14:textId="77777777" w:rsidR="003405A3" w:rsidRPr="00C43471" w:rsidRDefault="003405A3" w:rsidP="0034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4BC7EED8" w14:textId="77777777" w:rsidR="003405A3" w:rsidRPr="00C43471" w:rsidRDefault="003405A3" w:rsidP="00340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3405A3" w:rsidRPr="00C43471" w14:paraId="3D54B183" w14:textId="77777777" w:rsidTr="004B35B2">
        <w:trPr>
          <w:trHeight w:val="404"/>
          <w:tblHeader/>
        </w:trPr>
        <w:tc>
          <w:tcPr>
            <w:tcW w:w="3597" w:type="dxa"/>
            <w:vAlign w:val="bottom"/>
          </w:tcPr>
          <w:p w14:paraId="5BD6B1C5" w14:textId="77777777" w:rsidR="003405A3" w:rsidRPr="00C43471" w:rsidRDefault="003405A3" w:rsidP="003405A3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การแบ่งปันกำไรเบ็ดเสร็จรวม</w:t>
            </w:r>
          </w:p>
        </w:tc>
        <w:tc>
          <w:tcPr>
            <w:tcW w:w="1269" w:type="dxa"/>
            <w:vAlign w:val="bottom"/>
          </w:tcPr>
          <w:p w14:paraId="566EB04D" w14:textId="77777777" w:rsidR="003405A3" w:rsidRPr="00D73501" w:rsidRDefault="003405A3" w:rsidP="003405A3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F6E5CBA" w14:textId="77777777" w:rsidR="003405A3" w:rsidRPr="00C43471" w:rsidRDefault="003405A3" w:rsidP="0034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77E834D7" w14:textId="77777777" w:rsidR="003405A3" w:rsidRPr="00C43471" w:rsidRDefault="003405A3" w:rsidP="00340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402441" w14:textId="77777777" w:rsidR="003405A3" w:rsidRPr="00C43471" w:rsidRDefault="003405A3" w:rsidP="0034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11BB86BE" w14:textId="77777777" w:rsidR="003405A3" w:rsidRPr="00D73501" w:rsidRDefault="003405A3" w:rsidP="00340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622CD22E" w14:textId="77777777" w:rsidR="003405A3" w:rsidRPr="00C43471" w:rsidRDefault="003405A3" w:rsidP="0034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6C882086" w14:textId="77777777" w:rsidR="003405A3" w:rsidRPr="00C43471" w:rsidRDefault="003405A3" w:rsidP="00340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3405A3" w:rsidRPr="00C43471" w14:paraId="793977D1" w14:textId="77777777" w:rsidTr="004B35B2">
        <w:trPr>
          <w:trHeight w:val="404"/>
          <w:tblHeader/>
        </w:trPr>
        <w:tc>
          <w:tcPr>
            <w:tcW w:w="3597" w:type="dxa"/>
            <w:vAlign w:val="bottom"/>
          </w:tcPr>
          <w:p w14:paraId="752AB9BD" w14:textId="77777777" w:rsidR="003405A3" w:rsidRPr="00C43471" w:rsidRDefault="003405A3" w:rsidP="003405A3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9" w:type="dxa"/>
            <w:vAlign w:val="bottom"/>
          </w:tcPr>
          <w:p w14:paraId="03248EFC" w14:textId="5B048748" w:rsidR="003405A3" w:rsidRPr="002257C0" w:rsidRDefault="00204A37" w:rsidP="003405A3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04A3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654,271</w:t>
            </w:r>
          </w:p>
        </w:tc>
        <w:tc>
          <w:tcPr>
            <w:tcW w:w="236" w:type="dxa"/>
            <w:vAlign w:val="bottom"/>
          </w:tcPr>
          <w:p w14:paraId="2C8E0ED3" w14:textId="77777777" w:rsidR="003405A3" w:rsidRPr="00C43471" w:rsidRDefault="003405A3" w:rsidP="0034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60DB6DC0" w14:textId="36CDE83E" w:rsidR="003405A3" w:rsidRPr="00DF7A59" w:rsidRDefault="003405A3" w:rsidP="003405A3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F730F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815</w:t>
            </w:r>
            <w:r w:rsidRPr="00694003">
              <w:rPr>
                <w:rFonts w:asciiTheme="minorBidi" w:hAnsiTheme="minorBidi" w:cs="Cordia New"/>
                <w:sz w:val="28"/>
                <w:szCs w:val="28"/>
                <w:lang w:val="en-US" w:bidi="th-TH"/>
              </w:rPr>
              <w:t>,</w:t>
            </w:r>
            <w:r w:rsidRPr="00BF730F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727</w:t>
            </w:r>
          </w:p>
        </w:tc>
        <w:tc>
          <w:tcPr>
            <w:tcW w:w="236" w:type="dxa"/>
            <w:vAlign w:val="bottom"/>
          </w:tcPr>
          <w:p w14:paraId="5D0E38F6" w14:textId="77777777" w:rsidR="003405A3" w:rsidRPr="00C43471" w:rsidRDefault="003405A3" w:rsidP="00340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201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05AC29E2" w14:textId="43844C34" w:rsidR="003405A3" w:rsidRPr="00D73501" w:rsidRDefault="00600651" w:rsidP="00340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00651">
              <w:rPr>
                <w:rFonts w:asciiTheme="minorBidi" w:hAnsiTheme="minorBidi" w:cstheme="minorBidi"/>
                <w:bCs/>
                <w:sz w:val="28"/>
                <w:szCs w:val="28"/>
              </w:rPr>
              <w:t>573,656</w:t>
            </w:r>
          </w:p>
        </w:tc>
        <w:tc>
          <w:tcPr>
            <w:tcW w:w="243" w:type="dxa"/>
            <w:vAlign w:val="bottom"/>
          </w:tcPr>
          <w:p w14:paraId="38CF87E3" w14:textId="77777777" w:rsidR="003405A3" w:rsidRPr="00C43471" w:rsidRDefault="003405A3" w:rsidP="0034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C9CDF91" w14:textId="5FEB6423" w:rsidR="003405A3" w:rsidRPr="00EC7C19" w:rsidRDefault="003405A3" w:rsidP="00EC7C19">
            <w:pPr>
              <w:pStyle w:val="acctmergecolhdg"/>
              <w:tabs>
                <w:tab w:val="decimal" w:pos="8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EC7C19">
              <w:rPr>
                <w:rFonts w:asciiTheme="minorBidi" w:hAnsiTheme="minorBidi" w:cstheme="minorBidi"/>
                <w:b w:val="0"/>
                <w:sz w:val="28"/>
                <w:szCs w:val="28"/>
              </w:rPr>
              <w:t>838,</w:t>
            </w:r>
            <w:r w:rsidRPr="00EC7C19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794</w:t>
            </w:r>
          </w:p>
        </w:tc>
      </w:tr>
      <w:tr w:rsidR="003405A3" w:rsidRPr="00C43471" w14:paraId="368D05C4" w14:textId="77777777" w:rsidTr="004B35B2">
        <w:trPr>
          <w:trHeight w:val="404"/>
          <w:tblHeader/>
        </w:trPr>
        <w:tc>
          <w:tcPr>
            <w:tcW w:w="3597" w:type="dxa"/>
            <w:vAlign w:val="bottom"/>
          </w:tcPr>
          <w:p w14:paraId="2CB68B55" w14:textId="77777777" w:rsidR="003405A3" w:rsidRPr="00C43471" w:rsidRDefault="003405A3" w:rsidP="003405A3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20BFFD6" w14:textId="21425E17" w:rsidR="003405A3" w:rsidRPr="002257C0" w:rsidRDefault="00204A37" w:rsidP="003405A3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04A3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12,687</w:t>
            </w:r>
          </w:p>
        </w:tc>
        <w:tc>
          <w:tcPr>
            <w:tcW w:w="236" w:type="dxa"/>
            <w:vAlign w:val="bottom"/>
          </w:tcPr>
          <w:p w14:paraId="5162AB47" w14:textId="77777777" w:rsidR="003405A3" w:rsidRPr="00C43471" w:rsidRDefault="003405A3" w:rsidP="0034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5151AA6B" w14:textId="1453537D" w:rsidR="003405A3" w:rsidRPr="00DF7A59" w:rsidRDefault="003405A3" w:rsidP="003405A3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F730F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27</w:t>
            </w:r>
            <w:r w:rsidRPr="00BF730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BF730F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152</w:t>
            </w:r>
          </w:p>
        </w:tc>
        <w:tc>
          <w:tcPr>
            <w:tcW w:w="236" w:type="dxa"/>
            <w:vAlign w:val="bottom"/>
          </w:tcPr>
          <w:p w14:paraId="4503ACBA" w14:textId="77777777" w:rsidR="003405A3" w:rsidRPr="00C43471" w:rsidRDefault="003405A3" w:rsidP="0034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39063DF4" w14:textId="456C49CC" w:rsidR="003405A3" w:rsidRPr="00D73501" w:rsidRDefault="00600651" w:rsidP="003405A3">
            <w:pPr>
              <w:pStyle w:val="acctmergecolhdg"/>
              <w:tabs>
                <w:tab w:val="decimal" w:pos="729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3F838013" w14:textId="77777777" w:rsidR="003405A3" w:rsidRPr="00C43471" w:rsidRDefault="003405A3" w:rsidP="0034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32D528DA" w14:textId="646D7192" w:rsidR="003405A3" w:rsidRPr="00C43471" w:rsidRDefault="003405A3" w:rsidP="00EC7C19">
            <w:pPr>
              <w:pStyle w:val="acctmergecolhdg"/>
              <w:tabs>
                <w:tab w:val="decimal" w:pos="67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7350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</w:tr>
      <w:tr w:rsidR="003405A3" w:rsidRPr="00C43471" w14:paraId="19FBD2DD" w14:textId="77777777" w:rsidTr="004B35B2">
        <w:trPr>
          <w:trHeight w:val="404"/>
          <w:tblHeader/>
        </w:trPr>
        <w:tc>
          <w:tcPr>
            <w:tcW w:w="3597" w:type="dxa"/>
            <w:vAlign w:val="bottom"/>
          </w:tcPr>
          <w:p w14:paraId="5B23107C" w14:textId="77777777" w:rsidR="003405A3" w:rsidRPr="00C43471" w:rsidRDefault="003405A3" w:rsidP="003405A3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C4E8B" w14:textId="7FF785C1" w:rsidR="003405A3" w:rsidRPr="002257C0" w:rsidRDefault="00653E88" w:rsidP="003405A3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53E8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666,958</w:t>
            </w:r>
          </w:p>
        </w:tc>
        <w:tc>
          <w:tcPr>
            <w:tcW w:w="236" w:type="dxa"/>
            <w:vAlign w:val="bottom"/>
          </w:tcPr>
          <w:p w14:paraId="039E211D" w14:textId="77777777" w:rsidR="003405A3" w:rsidRPr="00C43471" w:rsidRDefault="003405A3" w:rsidP="0034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8F753" w14:textId="5BB6A864" w:rsidR="003405A3" w:rsidRPr="00DF7A59" w:rsidRDefault="003405A3" w:rsidP="003405A3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F730F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842</w:t>
            </w:r>
            <w:r w:rsidRPr="00BF730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BF730F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879</w:t>
            </w:r>
          </w:p>
        </w:tc>
        <w:tc>
          <w:tcPr>
            <w:tcW w:w="236" w:type="dxa"/>
            <w:vAlign w:val="bottom"/>
          </w:tcPr>
          <w:p w14:paraId="29E52849" w14:textId="77777777" w:rsidR="003405A3" w:rsidRPr="00C43471" w:rsidRDefault="003405A3" w:rsidP="0034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473908" w14:textId="59BC56DC" w:rsidR="003405A3" w:rsidRPr="00D73501" w:rsidRDefault="00600651" w:rsidP="00340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00651">
              <w:rPr>
                <w:rFonts w:asciiTheme="minorBidi" w:hAnsiTheme="minorBidi" w:cstheme="minorBidi"/>
                <w:b/>
                <w:sz w:val="28"/>
                <w:szCs w:val="28"/>
              </w:rPr>
              <w:t>573,656</w:t>
            </w:r>
          </w:p>
        </w:tc>
        <w:tc>
          <w:tcPr>
            <w:tcW w:w="243" w:type="dxa"/>
            <w:vAlign w:val="bottom"/>
          </w:tcPr>
          <w:p w14:paraId="6263D0CE" w14:textId="77777777" w:rsidR="003405A3" w:rsidRPr="00C43471" w:rsidRDefault="003405A3" w:rsidP="0034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4E5411" w14:textId="55AAEC98" w:rsidR="003405A3" w:rsidRPr="00C43471" w:rsidRDefault="003405A3" w:rsidP="00EC7C19">
            <w:pPr>
              <w:pStyle w:val="acctmergecolhdg"/>
              <w:tabs>
                <w:tab w:val="decimal" w:pos="8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9A4632">
              <w:rPr>
                <w:rFonts w:asciiTheme="minorBidi" w:hAnsiTheme="minorBidi" w:cstheme="minorBidi"/>
                <w:sz w:val="28"/>
                <w:szCs w:val="28"/>
              </w:rPr>
              <w:t>838,</w:t>
            </w:r>
            <w:r w:rsidRPr="00EC7C1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794</w:t>
            </w:r>
          </w:p>
        </w:tc>
      </w:tr>
      <w:tr w:rsidR="003405A3" w:rsidRPr="00C43471" w14:paraId="1DF029BB" w14:textId="77777777" w:rsidTr="004B35B2">
        <w:trPr>
          <w:trHeight w:val="404"/>
          <w:tblHeader/>
        </w:trPr>
        <w:tc>
          <w:tcPr>
            <w:tcW w:w="3597" w:type="dxa"/>
            <w:vAlign w:val="bottom"/>
          </w:tcPr>
          <w:p w14:paraId="6CD53516" w14:textId="77777777" w:rsidR="003405A3" w:rsidRPr="00C43471" w:rsidRDefault="003405A3" w:rsidP="003405A3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vAlign w:val="bottom"/>
          </w:tcPr>
          <w:p w14:paraId="4A626DCD" w14:textId="77777777" w:rsidR="003405A3" w:rsidRPr="00D73501" w:rsidRDefault="003405A3" w:rsidP="003405A3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D1B1F06" w14:textId="77777777" w:rsidR="003405A3" w:rsidRPr="00C43471" w:rsidRDefault="003405A3" w:rsidP="0034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548202F1" w14:textId="77777777" w:rsidR="003405A3" w:rsidRPr="00C43471" w:rsidRDefault="003405A3" w:rsidP="003405A3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B7C89F" w14:textId="77777777" w:rsidR="003405A3" w:rsidRPr="00C43471" w:rsidRDefault="003405A3" w:rsidP="0034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14:paraId="179832E9" w14:textId="77777777" w:rsidR="003405A3" w:rsidRPr="00D73501" w:rsidRDefault="003405A3" w:rsidP="00340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44E5E27F" w14:textId="77777777" w:rsidR="003405A3" w:rsidRPr="00C43471" w:rsidRDefault="003405A3" w:rsidP="0034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vAlign w:val="bottom"/>
          </w:tcPr>
          <w:p w14:paraId="422EF169" w14:textId="77777777" w:rsidR="003405A3" w:rsidRPr="00C43471" w:rsidRDefault="003405A3" w:rsidP="00340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3405A3" w:rsidRPr="00C43471" w14:paraId="0642809C" w14:textId="77777777" w:rsidTr="004B35B2">
        <w:trPr>
          <w:trHeight w:val="404"/>
          <w:tblHeader/>
        </w:trPr>
        <w:tc>
          <w:tcPr>
            <w:tcW w:w="3597" w:type="dxa"/>
            <w:vAlign w:val="bottom"/>
          </w:tcPr>
          <w:p w14:paraId="217DA395" w14:textId="77777777" w:rsidR="003405A3" w:rsidRPr="00C43471" w:rsidRDefault="003405A3" w:rsidP="003405A3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(เยน)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vAlign w:val="bottom"/>
          </w:tcPr>
          <w:p w14:paraId="6BF94AE4" w14:textId="46EBE857" w:rsidR="003405A3" w:rsidRPr="00D73501" w:rsidRDefault="00653E88" w:rsidP="00340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40" w:lineRule="exact"/>
              <w:ind w:right="-10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1.0</w:t>
            </w:r>
            <w:r w:rsidR="00C260D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55BAFCC5" w14:textId="77777777" w:rsidR="003405A3" w:rsidRPr="00C43471" w:rsidRDefault="003405A3" w:rsidP="0034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017FF9CC" w14:textId="0966F732" w:rsidR="003405A3" w:rsidRPr="00694003" w:rsidRDefault="003405A3" w:rsidP="00340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40" w:lineRule="exact"/>
              <w:ind w:right="-109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D7350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2.</w:t>
            </w:r>
            <w:r w:rsidRPr="006940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236" w:type="dxa"/>
            <w:vAlign w:val="bottom"/>
          </w:tcPr>
          <w:p w14:paraId="259EADA0" w14:textId="77777777" w:rsidR="003405A3" w:rsidRPr="00E259BE" w:rsidRDefault="003405A3" w:rsidP="0034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5377948A" w14:textId="46D77E77" w:rsidR="003405A3" w:rsidRPr="00D73501" w:rsidRDefault="00BF7736" w:rsidP="00340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40" w:lineRule="exact"/>
              <w:ind w:right="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1.20</w:t>
            </w:r>
          </w:p>
        </w:tc>
        <w:tc>
          <w:tcPr>
            <w:tcW w:w="243" w:type="dxa"/>
            <w:vAlign w:val="bottom"/>
          </w:tcPr>
          <w:p w14:paraId="2D8A4711" w14:textId="77777777" w:rsidR="003405A3" w:rsidRPr="00C43471" w:rsidRDefault="003405A3" w:rsidP="0034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vAlign w:val="bottom"/>
          </w:tcPr>
          <w:p w14:paraId="2CD51990" w14:textId="1943550B" w:rsidR="003405A3" w:rsidRPr="00E259BE" w:rsidRDefault="003405A3" w:rsidP="00EC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D7350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1.76</w:t>
            </w:r>
          </w:p>
        </w:tc>
      </w:tr>
    </w:tbl>
    <w:p w14:paraId="0C5F0554" w14:textId="77777777" w:rsidR="00CB5AD3" w:rsidRDefault="00CB5AD3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19B8E70C" w14:textId="77777777" w:rsidR="00E06106" w:rsidRPr="004F61E5" w:rsidRDefault="00E06106" w:rsidP="00E06106">
      <w:pPr>
        <w:keepNext/>
        <w:keepLines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788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ind w:left="518"/>
        <w:jc w:val="both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4F61E5">
        <w:rPr>
          <w:rFonts w:asciiTheme="minorBidi" w:hAnsiTheme="minorBidi" w:cstheme="minorBidi"/>
          <w:b/>
          <w:bCs/>
          <w:sz w:val="28"/>
          <w:szCs w:val="28"/>
          <w:cs/>
        </w:rPr>
        <w:t>เหตุการณ์ภายหลังรอบระยะเวลาที่รายงาน</w:t>
      </w:r>
      <w:r w:rsidRPr="004F61E5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p w14:paraId="65848761" w14:textId="77777777" w:rsidR="00E06106" w:rsidRPr="004F61E5" w:rsidRDefault="00E06106" w:rsidP="00E06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  <w:cs/>
        </w:rPr>
      </w:pPr>
    </w:p>
    <w:p w14:paraId="284A9425" w14:textId="77777777" w:rsidR="00E06106" w:rsidRPr="004F61E5" w:rsidRDefault="00E06106" w:rsidP="00E06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inorBidi" w:hAnsiTheme="minorBidi" w:cstheme="minorBidi"/>
          <w:i/>
          <w:iCs/>
          <w:sz w:val="28"/>
          <w:szCs w:val="28"/>
        </w:rPr>
      </w:pPr>
      <w:r w:rsidRPr="004F61E5">
        <w:rPr>
          <w:rFonts w:asciiTheme="minorBidi" w:hAnsiTheme="minorBidi" w:cstheme="minorBidi"/>
          <w:i/>
          <w:iCs/>
          <w:sz w:val="28"/>
          <w:szCs w:val="28"/>
          <w:cs/>
        </w:rPr>
        <w:t>การอนุมัติการจ่ายเงินปันผลประจำปี</w:t>
      </w:r>
    </w:p>
    <w:p w14:paraId="5022053D" w14:textId="77777777" w:rsidR="00E06106" w:rsidRPr="004F61E5" w:rsidRDefault="00E06106" w:rsidP="00E06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p w14:paraId="23E82572" w14:textId="5D7DEDB6" w:rsidR="002A152C" w:rsidRPr="00E06106" w:rsidRDefault="0080169A" w:rsidP="008016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F61E5">
        <w:rPr>
          <w:rFonts w:asciiTheme="minorBidi" w:hAnsiTheme="minorBidi" w:cstheme="minorBidi"/>
          <w:sz w:val="28"/>
          <w:szCs w:val="28"/>
          <w:cs/>
        </w:rPr>
        <w:t xml:space="preserve">ในการประชุมสามัญผู้ถือหุ้นประจำปี เมื่อวันที่ </w:t>
      </w:r>
      <w:r w:rsidR="00D9029F" w:rsidRPr="004F61E5">
        <w:rPr>
          <w:rFonts w:asciiTheme="minorBidi" w:hAnsiTheme="minorBidi" w:cstheme="minorBidi"/>
          <w:sz w:val="28"/>
          <w:szCs w:val="28"/>
        </w:rPr>
        <w:t>8</w:t>
      </w:r>
      <w:r w:rsidRPr="004F61E5">
        <w:rPr>
          <w:rFonts w:asciiTheme="minorBidi" w:hAnsiTheme="minorBidi" w:cstheme="minorBidi"/>
          <w:sz w:val="28"/>
          <w:szCs w:val="28"/>
          <w:cs/>
        </w:rPr>
        <w:t xml:space="preserve"> เมษายน </w:t>
      </w:r>
      <w:r w:rsidR="00D9029F" w:rsidRPr="004F61E5">
        <w:rPr>
          <w:rFonts w:asciiTheme="minorBidi" w:hAnsiTheme="minorBidi" w:cstheme="minorBidi"/>
          <w:sz w:val="28"/>
          <w:szCs w:val="28"/>
        </w:rPr>
        <w:t>2569</w:t>
      </w:r>
      <w:r w:rsidRPr="004F61E5">
        <w:rPr>
          <w:rFonts w:asciiTheme="minorBidi" w:hAnsiTheme="minorBidi" w:cstheme="minorBidi"/>
          <w:sz w:val="28"/>
          <w:szCs w:val="28"/>
          <w:cs/>
        </w:rPr>
        <w:t xml:space="preserve"> ที่ประชุมได้มีมติอนุมัติการประกาศจ่ายเงินปันผล     เป็นเงินสดสำหรับผลการดำเนินงานประจำปี </w:t>
      </w:r>
      <w:r w:rsidR="00E14B21" w:rsidRPr="004F61E5">
        <w:rPr>
          <w:rFonts w:asciiTheme="minorBidi" w:hAnsiTheme="minorBidi" w:cstheme="minorBidi"/>
          <w:sz w:val="28"/>
          <w:szCs w:val="28"/>
        </w:rPr>
        <w:t>2568</w:t>
      </w:r>
      <w:r w:rsidRPr="004F61E5">
        <w:rPr>
          <w:rFonts w:asciiTheme="minorBidi" w:hAnsiTheme="minorBidi" w:cstheme="minorBidi"/>
          <w:sz w:val="28"/>
          <w:szCs w:val="28"/>
          <w:cs/>
        </w:rPr>
        <w:t xml:space="preserve"> ในอัตราหุ้นละ </w:t>
      </w:r>
      <w:r w:rsidR="008E5091" w:rsidRPr="004F61E5">
        <w:rPr>
          <w:rFonts w:asciiTheme="minorBidi" w:hAnsiTheme="minorBidi" w:cstheme="minorBidi"/>
          <w:sz w:val="28"/>
          <w:szCs w:val="28"/>
        </w:rPr>
        <w:t>0.</w:t>
      </w:r>
      <w:r w:rsidR="007F72CA" w:rsidRPr="004F61E5">
        <w:rPr>
          <w:rFonts w:asciiTheme="minorBidi" w:hAnsiTheme="minorBidi" w:cstheme="minorBidi"/>
          <w:sz w:val="28"/>
          <w:szCs w:val="28"/>
        </w:rPr>
        <w:t>7</w:t>
      </w:r>
      <w:r w:rsidR="008E5091" w:rsidRPr="004F61E5">
        <w:rPr>
          <w:rFonts w:asciiTheme="minorBidi" w:hAnsiTheme="minorBidi" w:cstheme="minorBidi"/>
          <w:sz w:val="28"/>
          <w:szCs w:val="28"/>
        </w:rPr>
        <w:t>0</w:t>
      </w:r>
      <w:r w:rsidRPr="004F61E5">
        <w:rPr>
          <w:rFonts w:asciiTheme="minorBidi" w:hAnsiTheme="minorBidi" w:cstheme="minorBidi"/>
          <w:sz w:val="28"/>
          <w:szCs w:val="28"/>
          <w:cs/>
        </w:rPr>
        <w:t xml:space="preserve"> บาท รวมเป็นเงินทั้งสิ้น </w:t>
      </w:r>
      <w:r w:rsidR="002A5993" w:rsidRPr="004F61E5">
        <w:rPr>
          <w:rFonts w:asciiTheme="minorBidi" w:hAnsiTheme="minorBidi" w:cstheme="minorBidi"/>
          <w:sz w:val="28"/>
          <w:szCs w:val="28"/>
        </w:rPr>
        <w:t>333.90</w:t>
      </w:r>
      <w:r w:rsidRPr="004F61E5">
        <w:rPr>
          <w:rFonts w:asciiTheme="minorBidi" w:hAnsiTheme="minorBidi" w:cstheme="minorBidi"/>
          <w:sz w:val="28"/>
          <w:szCs w:val="28"/>
          <w:cs/>
        </w:rPr>
        <w:t xml:space="preserve"> ล้านบาท    โดยเงินปันผลนี้ได้จ่ายให้แก่ผู้ถือหุ้นแล้วเมื่อวันที่ </w:t>
      </w:r>
      <w:r w:rsidR="00F511A4" w:rsidRPr="004F61E5">
        <w:rPr>
          <w:rFonts w:asciiTheme="minorBidi" w:hAnsiTheme="minorBidi" w:cstheme="minorBidi"/>
          <w:sz w:val="28"/>
          <w:szCs w:val="28"/>
        </w:rPr>
        <w:t>7</w:t>
      </w:r>
      <w:r w:rsidRPr="004F61E5">
        <w:rPr>
          <w:rFonts w:asciiTheme="minorBidi" w:hAnsiTheme="minorBidi" w:cstheme="minorBidi"/>
          <w:sz w:val="28"/>
          <w:szCs w:val="28"/>
          <w:cs/>
        </w:rPr>
        <w:t xml:space="preserve"> พฤษภาคม </w:t>
      </w:r>
      <w:r w:rsidR="00F511A4" w:rsidRPr="004F61E5">
        <w:rPr>
          <w:rFonts w:asciiTheme="minorBidi" w:hAnsiTheme="minorBidi" w:cstheme="minorBidi"/>
          <w:sz w:val="28"/>
          <w:szCs w:val="28"/>
        </w:rPr>
        <w:t>2569</w:t>
      </w:r>
    </w:p>
    <w:p w14:paraId="13AACA72" w14:textId="77777777" w:rsidR="002A152C" w:rsidRPr="000E0D75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22101A4A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lang w:val="en-GB"/>
        </w:rPr>
      </w:pPr>
    </w:p>
    <w:p w14:paraId="07CCEAD5" w14:textId="77777777" w:rsidR="002A152C" w:rsidRDefault="002A152C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cs/>
          <w:lang w:val="en-GB"/>
        </w:rPr>
      </w:pPr>
    </w:p>
    <w:sectPr w:rsidR="002A152C" w:rsidSect="002B297B">
      <w:headerReference w:type="default" r:id="rId14"/>
      <w:pgSz w:w="11909" w:h="16834" w:code="9"/>
      <w:pgMar w:top="691" w:right="1109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44809" w14:textId="77777777" w:rsidR="00904779" w:rsidRDefault="00904779">
      <w:r>
        <w:separator/>
      </w:r>
    </w:p>
  </w:endnote>
  <w:endnote w:type="continuationSeparator" w:id="0">
    <w:p w14:paraId="3525712A" w14:textId="77777777" w:rsidR="00904779" w:rsidRDefault="00904779">
      <w:r>
        <w:continuationSeparator/>
      </w:r>
    </w:p>
  </w:endnote>
  <w:endnote w:type="continuationNotice" w:id="1">
    <w:p w14:paraId="73FCF5C8" w14:textId="77777777" w:rsidR="00904779" w:rsidRDefault="0090477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5730048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4"/>
        <w:szCs w:val="24"/>
      </w:rPr>
    </w:sdtEndPr>
    <w:sdtContent>
      <w:p w14:paraId="6EDE7D6E" w14:textId="5549BDEF" w:rsidR="00161A8F" w:rsidRPr="00014CAC" w:rsidRDefault="00161A8F">
        <w:pPr>
          <w:pStyle w:val="Footer"/>
          <w:jc w:val="right"/>
          <w:rPr>
            <w:rFonts w:asciiTheme="minorBidi" w:hAnsiTheme="minorBidi" w:cstheme="minorBidi"/>
            <w:sz w:val="24"/>
            <w:szCs w:val="24"/>
          </w:rPr>
        </w:pPr>
        <w:r w:rsidRPr="00014CAC">
          <w:rPr>
            <w:rFonts w:asciiTheme="minorBidi" w:hAnsiTheme="minorBidi" w:cstheme="minorBidi"/>
            <w:sz w:val="24"/>
            <w:szCs w:val="24"/>
          </w:rPr>
          <w:fldChar w:fldCharType="begin"/>
        </w:r>
        <w:r w:rsidRPr="00014CAC">
          <w:rPr>
            <w:rFonts w:asciiTheme="minorBidi" w:hAnsiTheme="minorBidi" w:cstheme="minorBidi"/>
            <w:sz w:val="24"/>
            <w:szCs w:val="24"/>
          </w:rPr>
          <w:instrText xml:space="preserve"> PAGE   \* MERGEFORMAT </w:instrText>
        </w:r>
        <w:r w:rsidRPr="00014CAC">
          <w:rPr>
            <w:rFonts w:asciiTheme="minorBidi" w:hAnsiTheme="minorBidi" w:cstheme="minorBidi"/>
            <w:sz w:val="24"/>
            <w:szCs w:val="24"/>
          </w:rPr>
          <w:fldChar w:fldCharType="separate"/>
        </w:r>
        <w:r w:rsidRPr="00014CAC">
          <w:rPr>
            <w:rFonts w:asciiTheme="minorBidi" w:hAnsiTheme="minorBidi" w:cstheme="minorBidi"/>
            <w:noProof/>
            <w:sz w:val="24"/>
            <w:szCs w:val="24"/>
          </w:rPr>
          <w:t>2</w:t>
        </w:r>
        <w:r w:rsidRPr="00014CAC">
          <w:rPr>
            <w:rFonts w:asciiTheme="minorBidi" w:hAnsiTheme="minorBidi" w:cstheme="minorBidi"/>
            <w:noProof/>
            <w:sz w:val="24"/>
            <w:szCs w:val="24"/>
          </w:rPr>
          <w:fldChar w:fldCharType="end"/>
        </w:r>
      </w:p>
    </w:sdtContent>
  </w:sdt>
  <w:p w14:paraId="4753BFBB" w14:textId="6488CAF1" w:rsidR="0033775F" w:rsidRDefault="0033775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60D77" w14:textId="77777777" w:rsidR="00904779" w:rsidRDefault="00904779">
      <w:r>
        <w:separator/>
      </w:r>
    </w:p>
  </w:footnote>
  <w:footnote w:type="continuationSeparator" w:id="0">
    <w:p w14:paraId="71FF46EC" w14:textId="77777777" w:rsidR="00904779" w:rsidRDefault="00904779">
      <w:r>
        <w:continuationSeparator/>
      </w:r>
    </w:p>
  </w:footnote>
  <w:footnote w:type="continuationNotice" w:id="1">
    <w:p w14:paraId="5A4817F8" w14:textId="77777777" w:rsidR="00904779" w:rsidRDefault="0090477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F5F0" w14:textId="2A39D355" w:rsidR="0033775F" w:rsidRPr="00D37951" w:rsidRDefault="1BB28255" w:rsidP="1BB282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eastAsia="Cordia New" w:hAnsiTheme="minorBidi" w:cstheme="minorBidi"/>
        <w:b/>
        <w:bCs/>
        <w:sz w:val="30"/>
        <w:szCs w:val="30"/>
        <w:cs/>
      </w:rPr>
    </w:pPr>
    <w:r w:rsidRPr="00D37951">
      <w:rPr>
        <w:rFonts w:asciiTheme="minorBidi" w:eastAsia="Cordia New" w:hAnsiTheme="minorBidi" w:cstheme="minorBidi"/>
        <w:b/>
        <w:bCs/>
        <w:sz w:val="30"/>
        <w:szCs w:val="30"/>
        <w:cs/>
      </w:rPr>
      <w:t>บริษัท เอ็ม.ซี.เอส. สตีล จำกัด (มหาชน) และบริษัทย่อย</w:t>
    </w:r>
  </w:p>
  <w:p w14:paraId="4D0D4C88" w14:textId="77777777" w:rsidR="00B800DD" w:rsidRPr="00D37951" w:rsidRDefault="1BB28255" w:rsidP="1BB282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eastAsia="Cordia New" w:hAnsiTheme="minorBidi" w:cstheme="minorBidi"/>
        <w:b/>
        <w:bCs/>
        <w:sz w:val="30"/>
        <w:szCs w:val="30"/>
      </w:rPr>
    </w:pPr>
    <w:r w:rsidRPr="00D37951">
      <w:rPr>
        <w:rFonts w:asciiTheme="minorBidi" w:eastAsia="Cordia New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4D598152" w14:textId="48204BCA" w:rsidR="008C21D1" w:rsidRPr="00D37951" w:rsidRDefault="1BB28255" w:rsidP="1BB28255">
    <w:pPr>
      <w:pStyle w:val="acctmainheading"/>
      <w:spacing w:after="0" w:line="240" w:lineRule="atLeast"/>
      <w:rPr>
        <w:rFonts w:asciiTheme="minorBidi" w:eastAsia="Cordia New" w:hAnsiTheme="minorBidi" w:cstheme="minorBidi"/>
        <w:bCs/>
        <w:sz w:val="30"/>
        <w:szCs w:val="30"/>
        <w:lang w:bidi="th-TH"/>
      </w:rPr>
    </w:pPr>
    <w:r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="00E43A0C">
      <w:rPr>
        <w:rFonts w:asciiTheme="minorBidi" w:eastAsia="Cordia New" w:hAnsiTheme="minorBidi" w:cstheme="minorBidi"/>
        <w:bCs/>
        <w:sz w:val="30"/>
        <w:szCs w:val="30"/>
        <w:lang w:val="en-US" w:bidi="th-TH"/>
      </w:rPr>
      <w:t>31</w:t>
    </w:r>
    <w:r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 </w:t>
    </w:r>
    <w:r w:rsidR="00E43A0C">
      <w:rPr>
        <w:rFonts w:asciiTheme="minorBidi" w:eastAsia="Cordia New" w:hAnsiTheme="minorBidi" w:cstheme="minorBidi" w:hint="cs"/>
        <w:bCs/>
        <w:sz w:val="30"/>
        <w:szCs w:val="30"/>
        <w:cs/>
        <w:lang w:bidi="th-TH"/>
      </w:rPr>
      <w:t>มีนาคม</w:t>
    </w:r>
    <w:r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 </w:t>
    </w:r>
    <w:r w:rsidRPr="00D37951">
      <w:rPr>
        <w:rFonts w:asciiTheme="minorBidi" w:eastAsia="Cordia New" w:hAnsiTheme="minorBidi" w:cstheme="minorBidi"/>
        <w:bCs/>
        <w:sz w:val="30"/>
        <w:szCs w:val="30"/>
        <w:lang w:val="en-US" w:bidi="th-TH"/>
      </w:rPr>
      <w:t>256</w:t>
    </w:r>
    <w:r w:rsidR="00E43A0C">
      <w:rPr>
        <w:rFonts w:asciiTheme="minorBidi" w:eastAsia="Cordia New" w:hAnsiTheme="minorBidi" w:cstheme="minorBidi"/>
        <w:bCs/>
        <w:sz w:val="30"/>
        <w:szCs w:val="30"/>
        <w:lang w:val="en-US" w:bidi="th-TH"/>
      </w:rPr>
      <w:t>9</w:t>
    </w:r>
    <w:r w:rsidRPr="00D37951">
      <w:rPr>
        <w:rFonts w:asciiTheme="minorBidi" w:eastAsia="Cordia New" w:hAnsiTheme="minorBidi" w:cstheme="minorBidi"/>
        <w:bCs/>
        <w:sz w:val="30"/>
        <w:szCs w:val="30"/>
        <w:lang w:bidi="th-TH"/>
      </w:rPr>
      <w:t xml:space="preserve"> </w:t>
    </w:r>
    <w:r w:rsidR="00CC635E" w:rsidRPr="00CC635E">
      <w:rPr>
        <w:rFonts w:asciiTheme="minorBidi" w:eastAsia="Cordia New" w:hAnsiTheme="minorBidi" w:cstheme="minorBidi"/>
        <w:bCs/>
        <w:sz w:val="30"/>
        <w:szCs w:val="30"/>
        <w:lang w:bidi="th-TH"/>
      </w:rPr>
      <w:t>(</w:t>
    </w:r>
    <w:r w:rsidR="00CC635E" w:rsidRPr="00CC635E">
      <w:rPr>
        <w:rFonts w:asciiTheme="minorBidi" w:eastAsia="Cordia New" w:hAnsiTheme="minorBidi" w:cs="Cordia New" w:hint="cs"/>
        <w:bCs/>
        <w:sz w:val="30"/>
        <w:szCs w:val="30"/>
        <w:cs/>
        <w:lang w:bidi="th-TH"/>
      </w:rPr>
      <w:t>ยังไม่ได้ตรวจสอบ</w:t>
    </w:r>
    <w:r w:rsidR="00CC635E" w:rsidRPr="00CC635E">
      <w:rPr>
        <w:rFonts w:asciiTheme="minorBidi" w:eastAsia="Cordia New" w:hAnsiTheme="minorBidi" w:cs="Cordia New"/>
        <w:bCs/>
        <w:sz w:val="30"/>
        <w:szCs w:val="30"/>
        <w:cs/>
        <w:lang w:bidi="th-TH"/>
      </w:rPr>
      <w:t xml:space="preserve"> </w:t>
    </w:r>
    <w:r w:rsidR="00CC635E" w:rsidRPr="00CC635E">
      <w:rPr>
        <w:rFonts w:asciiTheme="minorBidi" w:eastAsia="Cordia New" w:hAnsiTheme="minorBidi" w:cs="Cordia New" w:hint="cs"/>
        <w:bCs/>
        <w:sz w:val="30"/>
        <w:szCs w:val="30"/>
        <w:cs/>
        <w:lang w:bidi="th-TH"/>
      </w:rPr>
      <w:t>แต่สอบทานแล้ว</w:t>
    </w:r>
    <w:r w:rsidR="00CC635E" w:rsidRPr="00CC635E">
      <w:rPr>
        <w:rFonts w:asciiTheme="minorBidi" w:eastAsia="Cordia New" w:hAnsiTheme="minorBidi" w:cs="Cordia New"/>
        <w:bCs/>
        <w:sz w:val="30"/>
        <w:szCs w:val="30"/>
        <w:cs/>
        <w:lang w:bidi="th-TH"/>
      </w:rPr>
      <w:t>)</w:t>
    </w:r>
  </w:p>
  <w:p w14:paraId="60D49F88" w14:textId="77777777" w:rsidR="0033775F" w:rsidRPr="00B800DD" w:rsidRDefault="0033775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16F2F" w14:textId="77777777" w:rsidR="005A41B2" w:rsidRPr="007E194A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บริษัท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เอ็ม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>.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ซี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>.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เอส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 xml:space="preserve">. 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สตีล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จำกัด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 xml:space="preserve"> (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มหาชน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>) และบริษัทย่อย</w:t>
    </w:r>
  </w:p>
  <w:p w14:paraId="35434BEC" w14:textId="77777777" w:rsidR="005A41B2" w:rsidRPr="007E194A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</w:rPr>
    </w:pPr>
    <w:r w:rsidRPr="007E194A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DD5C7E8" w14:textId="69420AE2" w:rsidR="00BB0ECF" w:rsidRDefault="009641D4" w:rsidP="009641D4">
    <w:pPr>
      <w:pStyle w:val="acctmainheading"/>
      <w:tabs>
        <w:tab w:val="left" w:pos="7643"/>
      </w:tabs>
      <w:spacing w:after="0" w:line="240" w:lineRule="atLeast"/>
      <w:rPr>
        <w:rFonts w:asciiTheme="minorBidi" w:hAnsiTheme="minorBidi" w:cs="Cordia New"/>
        <w:b w:val="0"/>
        <w:bCs/>
        <w:sz w:val="30"/>
        <w:szCs w:val="30"/>
        <w:lang w:bidi="th-TH"/>
      </w:rPr>
    </w:pPr>
    <w:r w:rsidRPr="009641D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สำหรับงวดสามเดือน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สิ้นสุดวันที่ 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lang w:val="en-US" w:bidi="th-TH"/>
      </w:rPr>
      <w:t>3</w:t>
    </w:r>
    <w:r w:rsidR="002F425E">
      <w:rPr>
        <w:rFonts w:asciiTheme="minorBidi" w:eastAsia="Cordia New" w:hAnsiTheme="minorBidi" w:cstheme="minorBidi"/>
        <w:bCs/>
        <w:sz w:val="30"/>
        <w:szCs w:val="30"/>
        <w:lang w:val="en-US" w:bidi="th-TH"/>
      </w:rPr>
      <w:t>1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 </w:t>
    </w:r>
    <w:r w:rsidR="002F425E">
      <w:rPr>
        <w:rFonts w:asciiTheme="minorBidi" w:eastAsia="Cordia New" w:hAnsiTheme="minorBidi" w:cstheme="minorBidi" w:hint="cs"/>
        <w:bCs/>
        <w:sz w:val="30"/>
        <w:szCs w:val="30"/>
        <w:cs/>
        <w:lang w:bidi="th-TH"/>
      </w:rPr>
      <w:t>มีนาคม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 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lang w:val="en-US" w:bidi="th-TH"/>
      </w:rPr>
      <w:t>256</w:t>
    </w:r>
    <w:r w:rsidR="002F425E">
      <w:rPr>
        <w:rFonts w:asciiTheme="minorBidi" w:eastAsia="Cordia New" w:hAnsiTheme="minorBidi" w:cstheme="minorBidi"/>
        <w:bCs/>
        <w:sz w:val="30"/>
        <w:szCs w:val="30"/>
        <w:lang w:val="en-US" w:bidi="th-TH"/>
      </w:rPr>
      <w:t>9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lang w:bidi="th-TH"/>
      </w:rPr>
      <w:t xml:space="preserve"> </w:t>
    </w:r>
    <w:r w:rsidR="006C36E4" w:rsidRPr="006C36E4">
      <w:rPr>
        <w:rFonts w:asciiTheme="minorBidi" w:hAnsiTheme="minorBidi" w:cs="Cordia New"/>
        <w:b w:val="0"/>
        <w:bCs/>
        <w:sz w:val="30"/>
        <w:szCs w:val="30"/>
        <w:cs/>
        <w:lang w:bidi="th-TH"/>
      </w:rPr>
      <w:t>(</w:t>
    </w:r>
    <w:r w:rsidR="006C36E4" w:rsidRPr="006C36E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ยังไม่ได้ตรวจสอบ</w:t>
    </w:r>
    <w:r w:rsidR="006C36E4" w:rsidRPr="006C36E4">
      <w:rPr>
        <w:rFonts w:asciiTheme="minorBidi" w:hAnsiTheme="minorBidi" w:cs="Cordia New"/>
        <w:b w:val="0"/>
        <w:bCs/>
        <w:sz w:val="30"/>
        <w:szCs w:val="30"/>
        <w:cs/>
        <w:lang w:bidi="th-TH"/>
      </w:rPr>
      <w:t xml:space="preserve"> </w:t>
    </w:r>
    <w:r w:rsidR="006C36E4" w:rsidRPr="006C36E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แต่สอบทานแล้ว</w:t>
    </w:r>
    <w:r w:rsidR="006C36E4" w:rsidRPr="006C36E4">
      <w:rPr>
        <w:rFonts w:asciiTheme="minorBidi" w:hAnsiTheme="minorBidi" w:cs="Cordia New"/>
        <w:b w:val="0"/>
        <w:bCs/>
        <w:sz w:val="30"/>
        <w:szCs w:val="30"/>
        <w:cs/>
        <w:lang w:bidi="th-TH"/>
      </w:rPr>
      <w:t>)</w:t>
    </w:r>
    <w:r>
      <w:rPr>
        <w:rFonts w:asciiTheme="minorBidi" w:hAnsiTheme="minorBidi" w:cs="Cordia New"/>
        <w:b w:val="0"/>
        <w:bCs/>
        <w:sz w:val="30"/>
        <w:szCs w:val="30"/>
        <w:cs/>
        <w:lang w:bidi="th-TH"/>
      </w:rPr>
      <w:tab/>
    </w:r>
  </w:p>
  <w:p w14:paraId="5723AF35" w14:textId="77777777" w:rsidR="009641D4" w:rsidRPr="00B800DD" w:rsidRDefault="009641D4" w:rsidP="009641D4">
    <w:pPr>
      <w:pStyle w:val="acctmainheading"/>
      <w:tabs>
        <w:tab w:val="left" w:pos="7643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9A669" w14:textId="77777777" w:rsidR="005A41B2" w:rsidRPr="00AB6C26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บริษัท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เอ็ม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>.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ซี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>.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เอส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 xml:space="preserve">. 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สตีล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จำกัด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 xml:space="preserve"> (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มหาชน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>) และบริษัทย่อย</w:t>
    </w:r>
  </w:p>
  <w:p w14:paraId="62A1C94F" w14:textId="77777777" w:rsidR="005A41B2" w:rsidRPr="00AB6C26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</w:rPr>
    </w:pPr>
    <w:r w:rsidRPr="00AB6C26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EAED60C" w14:textId="68844896" w:rsidR="009C0002" w:rsidRDefault="00EB2215" w:rsidP="00D25572">
    <w:pPr>
      <w:pStyle w:val="acctmainheading"/>
      <w:spacing w:after="0" w:line="240" w:lineRule="atLeast"/>
      <w:rPr>
        <w:rFonts w:asciiTheme="minorBidi" w:hAnsiTheme="minorBidi" w:cs="Cordia New"/>
        <w:b w:val="0"/>
        <w:bCs/>
        <w:sz w:val="30"/>
        <w:szCs w:val="30"/>
        <w:lang w:bidi="th-TH"/>
      </w:rPr>
    </w:pPr>
    <w:r w:rsidRPr="00EB2215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สำหรับงวดสามเดือนสิ้นสุดวันที่</w:t>
    </w:r>
    <w:r w:rsidRPr="00EB2215">
      <w:rPr>
        <w:rFonts w:asciiTheme="minorBidi" w:hAnsiTheme="minorBidi" w:cs="Cordia New"/>
        <w:b w:val="0"/>
        <w:bCs/>
        <w:sz w:val="30"/>
        <w:szCs w:val="30"/>
        <w:cs/>
        <w:lang w:bidi="th-TH"/>
      </w:rPr>
      <w:t xml:space="preserve"> </w:t>
    </w:r>
    <w:r w:rsidRPr="00EB2215">
      <w:rPr>
        <w:rFonts w:asciiTheme="minorBidi" w:hAnsiTheme="minorBidi" w:cs="Cordia New"/>
        <w:sz w:val="30"/>
        <w:szCs w:val="30"/>
        <w:lang w:bidi="th-TH"/>
      </w:rPr>
      <w:t>31</w:t>
    </w:r>
    <w:r w:rsidRPr="00EB2215">
      <w:rPr>
        <w:rFonts w:asciiTheme="minorBidi" w:hAnsiTheme="minorBidi" w:cs="Cordia New"/>
        <w:b w:val="0"/>
        <w:bCs/>
        <w:sz w:val="30"/>
        <w:szCs w:val="30"/>
        <w:cs/>
        <w:lang w:bidi="th-TH"/>
      </w:rPr>
      <w:t xml:space="preserve"> </w:t>
    </w:r>
    <w:r w:rsidRPr="00EB2215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มีนาคม</w:t>
    </w:r>
    <w:r w:rsidRPr="00EB2215">
      <w:rPr>
        <w:rFonts w:asciiTheme="minorBidi" w:hAnsiTheme="minorBidi" w:cs="Cordia New"/>
        <w:b w:val="0"/>
        <w:bCs/>
        <w:sz w:val="30"/>
        <w:szCs w:val="30"/>
        <w:cs/>
        <w:lang w:bidi="th-TH"/>
      </w:rPr>
      <w:t xml:space="preserve"> </w:t>
    </w:r>
    <w:r w:rsidRPr="00EB2215">
      <w:rPr>
        <w:rFonts w:asciiTheme="minorBidi" w:hAnsiTheme="minorBidi" w:cs="Cordia New"/>
        <w:sz w:val="30"/>
        <w:szCs w:val="30"/>
        <w:lang w:bidi="th-TH"/>
      </w:rPr>
      <w:t>2569</w:t>
    </w:r>
    <w:r w:rsidRPr="00EB2215">
      <w:rPr>
        <w:rFonts w:asciiTheme="minorBidi" w:hAnsiTheme="minorBidi" w:cs="Cordia New"/>
        <w:b w:val="0"/>
        <w:bCs/>
        <w:sz w:val="30"/>
        <w:szCs w:val="30"/>
        <w:cs/>
        <w:lang w:bidi="th-TH"/>
      </w:rPr>
      <w:t xml:space="preserve"> (</w:t>
    </w:r>
    <w:r w:rsidRPr="00EB2215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ยังไม่ได้ตรวจสอบ</w:t>
    </w:r>
    <w:r w:rsidRPr="00EB2215">
      <w:rPr>
        <w:rFonts w:asciiTheme="minorBidi" w:hAnsiTheme="minorBidi" w:cs="Cordia New"/>
        <w:b w:val="0"/>
        <w:bCs/>
        <w:sz w:val="30"/>
        <w:szCs w:val="30"/>
        <w:cs/>
        <w:lang w:bidi="th-TH"/>
      </w:rPr>
      <w:t xml:space="preserve"> </w:t>
    </w:r>
    <w:r w:rsidRPr="00EB2215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แต่สอบทานแล้ว</w:t>
    </w:r>
    <w:r w:rsidRPr="00EB2215">
      <w:rPr>
        <w:rFonts w:asciiTheme="minorBidi" w:hAnsiTheme="minorBidi" w:cs="Cordia New"/>
        <w:b w:val="0"/>
        <w:bCs/>
        <w:sz w:val="30"/>
        <w:szCs w:val="30"/>
        <w:cs/>
        <w:lang w:bidi="th-TH"/>
      </w:rPr>
      <w:t>)</w:t>
    </w:r>
  </w:p>
  <w:p w14:paraId="0B185677" w14:textId="77777777" w:rsidR="009641D4" w:rsidRPr="007B107B" w:rsidRDefault="009641D4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+XUFtP+1mQE5UA" int2:id="J04v4eWa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518CCE6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26275E1"/>
    <w:multiLevelType w:val="multilevel"/>
    <w:tmpl w:val="3DA085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83776A3"/>
    <w:multiLevelType w:val="multilevel"/>
    <w:tmpl w:val="BACCD79C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7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A02F7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86DAFDAA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inorBidi" w:hAnsiTheme="minorBidi" w:cstheme="minorBidi"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D90A2E"/>
    <w:multiLevelType w:val="hybridMultilevel"/>
    <w:tmpl w:val="D1485162"/>
    <w:lvl w:ilvl="0" w:tplc="AEF6A4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0686F25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55AE2FF0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3" w15:restartNumberingAfterBreak="0">
    <w:nsid w:val="7EA41B8E"/>
    <w:multiLevelType w:val="multilevel"/>
    <w:tmpl w:val="C89E0568"/>
    <w:lvl w:ilvl="0">
      <w:start w:val="1"/>
      <w:numFmt w:val="decimal"/>
      <w:lvlText w:val="(%1)"/>
      <w:lvlJc w:val="left"/>
      <w:pPr>
        <w:ind w:left="630" w:hanging="360"/>
      </w:pPr>
      <w:rPr>
        <w:rFonts w:eastAsia="Calibri" w:hint="default"/>
        <w:i w:val="0"/>
        <w:iCs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num w:numId="1" w16cid:durableId="1583177663">
    <w:abstractNumId w:val="0"/>
  </w:num>
  <w:num w:numId="2" w16cid:durableId="1258489272">
    <w:abstractNumId w:val="3"/>
  </w:num>
  <w:num w:numId="3" w16cid:durableId="1671373491">
    <w:abstractNumId w:val="12"/>
  </w:num>
  <w:num w:numId="4" w16cid:durableId="843670007">
    <w:abstractNumId w:val="8"/>
  </w:num>
  <w:num w:numId="5" w16cid:durableId="335889290">
    <w:abstractNumId w:val="5"/>
  </w:num>
  <w:num w:numId="6" w16cid:durableId="1945074257">
    <w:abstractNumId w:val="20"/>
  </w:num>
  <w:num w:numId="7" w16cid:durableId="750084898">
    <w:abstractNumId w:val="21"/>
  </w:num>
  <w:num w:numId="8" w16cid:durableId="1709140651">
    <w:abstractNumId w:val="14"/>
  </w:num>
  <w:num w:numId="9" w16cid:durableId="97454305">
    <w:abstractNumId w:val="1"/>
  </w:num>
  <w:num w:numId="10" w16cid:durableId="1094664347">
    <w:abstractNumId w:val="11"/>
  </w:num>
  <w:num w:numId="11" w16cid:durableId="944262752">
    <w:abstractNumId w:val="19"/>
  </w:num>
  <w:num w:numId="12" w16cid:durableId="926571078">
    <w:abstractNumId w:val="2"/>
  </w:num>
  <w:num w:numId="13" w16cid:durableId="38865071">
    <w:abstractNumId w:val="10"/>
  </w:num>
  <w:num w:numId="14" w16cid:durableId="1194463322">
    <w:abstractNumId w:val="15"/>
  </w:num>
  <w:num w:numId="15" w16cid:durableId="848527140">
    <w:abstractNumId w:val="7"/>
  </w:num>
  <w:num w:numId="16" w16cid:durableId="1259632954">
    <w:abstractNumId w:val="22"/>
  </w:num>
  <w:num w:numId="17" w16cid:durableId="629435443">
    <w:abstractNumId w:val="0"/>
  </w:num>
  <w:num w:numId="18" w16cid:durableId="739837514">
    <w:abstractNumId w:val="0"/>
  </w:num>
  <w:num w:numId="19" w16cid:durableId="430318063">
    <w:abstractNumId w:val="0"/>
  </w:num>
  <w:num w:numId="20" w16cid:durableId="981151229">
    <w:abstractNumId w:val="18"/>
  </w:num>
  <w:num w:numId="21" w16cid:durableId="1743285222">
    <w:abstractNumId w:val="0"/>
  </w:num>
  <w:num w:numId="22" w16cid:durableId="1697079389">
    <w:abstractNumId w:val="0"/>
  </w:num>
  <w:num w:numId="23" w16cid:durableId="989477001">
    <w:abstractNumId w:val="0"/>
  </w:num>
  <w:num w:numId="24" w16cid:durableId="1146318016">
    <w:abstractNumId w:val="0"/>
  </w:num>
  <w:num w:numId="25" w16cid:durableId="1003046538">
    <w:abstractNumId w:val="0"/>
  </w:num>
  <w:num w:numId="26" w16cid:durableId="1841459428">
    <w:abstractNumId w:val="0"/>
  </w:num>
  <w:num w:numId="27" w16cid:durableId="1078863364">
    <w:abstractNumId w:val="17"/>
  </w:num>
  <w:num w:numId="28" w16cid:durableId="947008463">
    <w:abstractNumId w:val="16"/>
  </w:num>
  <w:num w:numId="29" w16cid:durableId="1607536767">
    <w:abstractNumId w:val="9"/>
  </w:num>
  <w:num w:numId="30" w16cid:durableId="2084402439">
    <w:abstractNumId w:val="6"/>
  </w:num>
  <w:num w:numId="31" w16cid:durableId="1081024657">
    <w:abstractNumId w:val="0"/>
  </w:num>
  <w:num w:numId="32" w16cid:durableId="640577483">
    <w:abstractNumId w:val="0"/>
  </w:num>
  <w:num w:numId="33" w16cid:durableId="2035418025">
    <w:abstractNumId w:val="13"/>
  </w:num>
  <w:num w:numId="34" w16cid:durableId="788932103">
    <w:abstractNumId w:val="4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35" w16cid:durableId="200703345">
    <w:abstractNumId w:val="0"/>
  </w:num>
  <w:num w:numId="36" w16cid:durableId="1680111116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122"/>
    <w:rsid w:val="00000253"/>
    <w:rsid w:val="000002C4"/>
    <w:rsid w:val="000006F0"/>
    <w:rsid w:val="00000779"/>
    <w:rsid w:val="00000834"/>
    <w:rsid w:val="00000AB6"/>
    <w:rsid w:val="00000D98"/>
    <w:rsid w:val="0000107B"/>
    <w:rsid w:val="000010BB"/>
    <w:rsid w:val="000012C3"/>
    <w:rsid w:val="00001555"/>
    <w:rsid w:val="000015A1"/>
    <w:rsid w:val="000019CD"/>
    <w:rsid w:val="00001BEF"/>
    <w:rsid w:val="00001CDC"/>
    <w:rsid w:val="00001E16"/>
    <w:rsid w:val="0000200C"/>
    <w:rsid w:val="000025CB"/>
    <w:rsid w:val="0000274A"/>
    <w:rsid w:val="0000275F"/>
    <w:rsid w:val="000027AA"/>
    <w:rsid w:val="000027F0"/>
    <w:rsid w:val="00002859"/>
    <w:rsid w:val="00002C59"/>
    <w:rsid w:val="00002D6B"/>
    <w:rsid w:val="00002F50"/>
    <w:rsid w:val="00003093"/>
    <w:rsid w:val="00003133"/>
    <w:rsid w:val="00003190"/>
    <w:rsid w:val="000033D5"/>
    <w:rsid w:val="000033DE"/>
    <w:rsid w:val="000034F2"/>
    <w:rsid w:val="000034F5"/>
    <w:rsid w:val="000035A5"/>
    <w:rsid w:val="000035AF"/>
    <w:rsid w:val="000035C8"/>
    <w:rsid w:val="00003891"/>
    <w:rsid w:val="0000389F"/>
    <w:rsid w:val="000039AE"/>
    <w:rsid w:val="00003C16"/>
    <w:rsid w:val="0000435C"/>
    <w:rsid w:val="000045E4"/>
    <w:rsid w:val="0000464A"/>
    <w:rsid w:val="00004819"/>
    <w:rsid w:val="00004A86"/>
    <w:rsid w:val="00005185"/>
    <w:rsid w:val="000052FA"/>
    <w:rsid w:val="00005434"/>
    <w:rsid w:val="00005556"/>
    <w:rsid w:val="00005ACB"/>
    <w:rsid w:val="00005BAB"/>
    <w:rsid w:val="00005D4F"/>
    <w:rsid w:val="00005DC0"/>
    <w:rsid w:val="00006121"/>
    <w:rsid w:val="00006390"/>
    <w:rsid w:val="000064DE"/>
    <w:rsid w:val="00006518"/>
    <w:rsid w:val="000065C1"/>
    <w:rsid w:val="00006690"/>
    <w:rsid w:val="00006B52"/>
    <w:rsid w:val="00006DC7"/>
    <w:rsid w:val="00006DD8"/>
    <w:rsid w:val="0000720B"/>
    <w:rsid w:val="00007376"/>
    <w:rsid w:val="000074BD"/>
    <w:rsid w:val="00007873"/>
    <w:rsid w:val="00007A10"/>
    <w:rsid w:val="00007B57"/>
    <w:rsid w:val="00007D76"/>
    <w:rsid w:val="00007DEE"/>
    <w:rsid w:val="00007E85"/>
    <w:rsid w:val="00007EE9"/>
    <w:rsid w:val="00007F8E"/>
    <w:rsid w:val="00010027"/>
    <w:rsid w:val="00010159"/>
    <w:rsid w:val="00010374"/>
    <w:rsid w:val="00010584"/>
    <w:rsid w:val="00010738"/>
    <w:rsid w:val="000108AF"/>
    <w:rsid w:val="00010963"/>
    <w:rsid w:val="00010969"/>
    <w:rsid w:val="00010A0D"/>
    <w:rsid w:val="00010A61"/>
    <w:rsid w:val="00010B91"/>
    <w:rsid w:val="00010D83"/>
    <w:rsid w:val="00010F04"/>
    <w:rsid w:val="000112EE"/>
    <w:rsid w:val="000115FB"/>
    <w:rsid w:val="0001192B"/>
    <w:rsid w:val="00011A18"/>
    <w:rsid w:val="00011AE0"/>
    <w:rsid w:val="0001214D"/>
    <w:rsid w:val="000122D8"/>
    <w:rsid w:val="0001235D"/>
    <w:rsid w:val="0001258C"/>
    <w:rsid w:val="00012B16"/>
    <w:rsid w:val="00012D42"/>
    <w:rsid w:val="00012E83"/>
    <w:rsid w:val="000131F4"/>
    <w:rsid w:val="0001324D"/>
    <w:rsid w:val="00013312"/>
    <w:rsid w:val="00013405"/>
    <w:rsid w:val="000135F7"/>
    <w:rsid w:val="0001364C"/>
    <w:rsid w:val="0001367E"/>
    <w:rsid w:val="0001370F"/>
    <w:rsid w:val="00013716"/>
    <w:rsid w:val="00013862"/>
    <w:rsid w:val="00013C02"/>
    <w:rsid w:val="000140C4"/>
    <w:rsid w:val="000140E2"/>
    <w:rsid w:val="00014265"/>
    <w:rsid w:val="000146E1"/>
    <w:rsid w:val="000148F7"/>
    <w:rsid w:val="00014A12"/>
    <w:rsid w:val="00014A4A"/>
    <w:rsid w:val="00014CAC"/>
    <w:rsid w:val="0001501E"/>
    <w:rsid w:val="0001529F"/>
    <w:rsid w:val="00015360"/>
    <w:rsid w:val="0001562E"/>
    <w:rsid w:val="00015845"/>
    <w:rsid w:val="000159A6"/>
    <w:rsid w:val="000159E2"/>
    <w:rsid w:val="00015B38"/>
    <w:rsid w:val="00015C52"/>
    <w:rsid w:val="00015C5A"/>
    <w:rsid w:val="00016044"/>
    <w:rsid w:val="0001604B"/>
    <w:rsid w:val="000160A4"/>
    <w:rsid w:val="00016225"/>
    <w:rsid w:val="0001623D"/>
    <w:rsid w:val="000162E3"/>
    <w:rsid w:val="000163E0"/>
    <w:rsid w:val="00016548"/>
    <w:rsid w:val="0001664D"/>
    <w:rsid w:val="00016690"/>
    <w:rsid w:val="000167EF"/>
    <w:rsid w:val="00016879"/>
    <w:rsid w:val="0001688E"/>
    <w:rsid w:val="000169AF"/>
    <w:rsid w:val="00016E14"/>
    <w:rsid w:val="00016E53"/>
    <w:rsid w:val="00016FAF"/>
    <w:rsid w:val="000172CC"/>
    <w:rsid w:val="00017535"/>
    <w:rsid w:val="00017563"/>
    <w:rsid w:val="000178E2"/>
    <w:rsid w:val="000179E0"/>
    <w:rsid w:val="000179F5"/>
    <w:rsid w:val="00017F4B"/>
    <w:rsid w:val="00020021"/>
    <w:rsid w:val="00020144"/>
    <w:rsid w:val="00020199"/>
    <w:rsid w:val="00020292"/>
    <w:rsid w:val="0002055E"/>
    <w:rsid w:val="000206FA"/>
    <w:rsid w:val="00020700"/>
    <w:rsid w:val="00020882"/>
    <w:rsid w:val="00020945"/>
    <w:rsid w:val="00020E2A"/>
    <w:rsid w:val="00020E35"/>
    <w:rsid w:val="00020E95"/>
    <w:rsid w:val="00020F08"/>
    <w:rsid w:val="00021255"/>
    <w:rsid w:val="00021A4A"/>
    <w:rsid w:val="00021CA2"/>
    <w:rsid w:val="00021FCB"/>
    <w:rsid w:val="0002207C"/>
    <w:rsid w:val="00022087"/>
    <w:rsid w:val="000220CE"/>
    <w:rsid w:val="00022140"/>
    <w:rsid w:val="000221F6"/>
    <w:rsid w:val="0002222C"/>
    <w:rsid w:val="000223B8"/>
    <w:rsid w:val="00022BB4"/>
    <w:rsid w:val="00022CE8"/>
    <w:rsid w:val="000232C5"/>
    <w:rsid w:val="0002335B"/>
    <w:rsid w:val="0002372B"/>
    <w:rsid w:val="00023B9C"/>
    <w:rsid w:val="00023CE6"/>
    <w:rsid w:val="00023DFC"/>
    <w:rsid w:val="00023E1E"/>
    <w:rsid w:val="000241A5"/>
    <w:rsid w:val="00024304"/>
    <w:rsid w:val="000243CE"/>
    <w:rsid w:val="00024642"/>
    <w:rsid w:val="000246AD"/>
    <w:rsid w:val="000247B0"/>
    <w:rsid w:val="00024953"/>
    <w:rsid w:val="00024B71"/>
    <w:rsid w:val="00024BB0"/>
    <w:rsid w:val="00024C4B"/>
    <w:rsid w:val="00024C5A"/>
    <w:rsid w:val="00024F30"/>
    <w:rsid w:val="00025129"/>
    <w:rsid w:val="00025287"/>
    <w:rsid w:val="00025518"/>
    <w:rsid w:val="00025A2F"/>
    <w:rsid w:val="00025B1F"/>
    <w:rsid w:val="00025B80"/>
    <w:rsid w:val="00025E48"/>
    <w:rsid w:val="000260BC"/>
    <w:rsid w:val="00026132"/>
    <w:rsid w:val="000261DD"/>
    <w:rsid w:val="000262FB"/>
    <w:rsid w:val="000265CB"/>
    <w:rsid w:val="0002666D"/>
    <w:rsid w:val="000266AB"/>
    <w:rsid w:val="00026B06"/>
    <w:rsid w:val="00026CD3"/>
    <w:rsid w:val="000272F2"/>
    <w:rsid w:val="00027805"/>
    <w:rsid w:val="00027A4F"/>
    <w:rsid w:val="00027BD5"/>
    <w:rsid w:val="00027E00"/>
    <w:rsid w:val="00027ED2"/>
    <w:rsid w:val="0003003E"/>
    <w:rsid w:val="0003005B"/>
    <w:rsid w:val="0003010E"/>
    <w:rsid w:val="0003012C"/>
    <w:rsid w:val="00030329"/>
    <w:rsid w:val="0003035B"/>
    <w:rsid w:val="000307C0"/>
    <w:rsid w:val="000307FB"/>
    <w:rsid w:val="00030827"/>
    <w:rsid w:val="00030AE0"/>
    <w:rsid w:val="00030B1D"/>
    <w:rsid w:val="00030C23"/>
    <w:rsid w:val="00031583"/>
    <w:rsid w:val="000315C3"/>
    <w:rsid w:val="000316A7"/>
    <w:rsid w:val="000316AF"/>
    <w:rsid w:val="00031974"/>
    <w:rsid w:val="00031980"/>
    <w:rsid w:val="00031A44"/>
    <w:rsid w:val="00031A57"/>
    <w:rsid w:val="00031A8B"/>
    <w:rsid w:val="00031ADE"/>
    <w:rsid w:val="00031F4C"/>
    <w:rsid w:val="000320BC"/>
    <w:rsid w:val="0003217F"/>
    <w:rsid w:val="000323E3"/>
    <w:rsid w:val="000324D0"/>
    <w:rsid w:val="0003250C"/>
    <w:rsid w:val="000325AC"/>
    <w:rsid w:val="000328BB"/>
    <w:rsid w:val="000328FA"/>
    <w:rsid w:val="00032ABF"/>
    <w:rsid w:val="00032D8E"/>
    <w:rsid w:val="0003340E"/>
    <w:rsid w:val="00033483"/>
    <w:rsid w:val="0003358E"/>
    <w:rsid w:val="00033950"/>
    <w:rsid w:val="00033993"/>
    <w:rsid w:val="000339D5"/>
    <w:rsid w:val="00033A03"/>
    <w:rsid w:val="00033D3C"/>
    <w:rsid w:val="00033EC0"/>
    <w:rsid w:val="00033EFB"/>
    <w:rsid w:val="000340C0"/>
    <w:rsid w:val="0003450C"/>
    <w:rsid w:val="0003464D"/>
    <w:rsid w:val="000348B3"/>
    <w:rsid w:val="00034DA9"/>
    <w:rsid w:val="000350B5"/>
    <w:rsid w:val="000351D6"/>
    <w:rsid w:val="000351EC"/>
    <w:rsid w:val="00035579"/>
    <w:rsid w:val="000356B4"/>
    <w:rsid w:val="00035878"/>
    <w:rsid w:val="00035963"/>
    <w:rsid w:val="000359D5"/>
    <w:rsid w:val="00035A15"/>
    <w:rsid w:val="00035A25"/>
    <w:rsid w:val="00035BFA"/>
    <w:rsid w:val="00035C76"/>
    <w:rsid w:val="00035CDB"/>
    <w:rsid w:val="00035D7C"/>
    <w:rsid w:val="00036224"/>
    <w:rsid w:val="00036576"/>
    <w:rsid w:val="00036714"/>
    <w:rsid w:val="000367E5"/>
    <w:rsid w:val="00036B63"/>
    <w:rsid w:val="00036BD9"/>
    <w:rsid w:val="00036C1A"/>
    <w:rsid w:val="00036C21"/>
    <w:rsid w:val="00036C24"/>
    <w:rsid w:val="00036E95"/>
    <w:rsid w:val="00036F52"/>
    <w:rsid w:val="000370B1"/>
    <w:rsid w:val="000370E4"/>
    <w:rsid w:val="00037585"/>
    <w:rsid w:val="00037609"/>
    <w:rsid w:val="0003760B"/>
    <w:rsid w:val="000378C7"/>
    <w:rsid w:val="00037979"/>
    <w:rsid w:val="000379B5"/>
    <w:rsid w:val="00037C0C"/>
    <w:rsid w:val="00037F26"/>
    <w:rsid w:val="00040161"/>
    <w:rsid w:val="0004028F"/>
    <w:rsid w:val="00040331"/>
    <w:rsid w:val="0004033E"/>
    <w:rsid w:val="000404E2"/>
    <w:rsid w:val="00040642"/>
    <w:rsid w:val="00040768"/>
    <w:rsid w:val="00040791"/>
    <w:rsid w:val="000407EC"/>
    <w:rsid w:val="00040952"/>
    <w:rsid w:val="00040A36"/>
    <w:rsid w:val="00040AD0"/>
    <w:rsid w:val="00040D4A"/>
    <w:rsid w:val="00040D59"/>
    <w:rsid w:val="00040E69"/>
    <w:rsid w:val="0004144F"/>
    <w:rsid w:val="00041597"/>
    <w:rsid w:val="0004178D"/>
    <w:rsid w:val="000417FD"/>
    <w:rsid w:val="00041A8D"/>
    <w:rsid w:val="00041BF7"/>
    <w:rsid w:val="00041C82"/>
    <w:rsid w:val="00041CC7"/>
    <w:rsid w:val="00041DFE"/>
    <w:rsid w:val="00041E25"/>
    <w:rsid w:val="00041E42"/>
    <w:rsid w:val="00041E59"/>
    <w:rsid w:val="00041E72"/>
    <w:rsid w:val="00042021"/>
    <w:rsid w:val="00042179"/>
    <w:rsid w:val="0004220E"/>
    <w:rsid w:val="00042315"/>
    <w:rsid w:val="000424AA"/>
    <w:rsid w:val="000425EC"/>
    <w:rsid w:val="00042911"/>
    <w:rsid w:val="00042A57"/>
    <w:rsid w:val="00042ACF"/>
    <w:rsid w:val="00042B99"/>
    <w:rsid w:val="00042CE9"/>
    <w:rsid w:val="00042E58"/>
    <w:rsid w:val="00042F02"/>
    <w:rsid w:val="00042F74"/>
    <w:rsid w:val="00042FD1"/>
    <w:rsid w:val="0004334B"/>
    <w:rsid w:val="00043355"/>
    <w:rsid w:val="0004338B"/>
    <w:rsid w:val="00043404"/>
    <w:rsid w:val="000434F1"/>
    <w:rsid w:val="000437CB"/>
    <w:rsid w:val="00043A61"/>
    <w:rsid w:val="00043DDD"/>
    <w:rsid w:val="00043E93"/>
    <w:rsid w:val="00043EF5"/>
    <w:rsid w:val="00043F4B"/>
    <w:rsid w:val="0004445C"/>
    <w:rsid w:val="000444A8"/>
    <w:rsid w:val="00044500"/>
    <w:rsid w:val="000445AA"/>
    <w:rsid w:val="00044872"/>
    <w:rsid w:val="00044CB0"/>
    <w:rsid w:val="00044CE2"/>
    <w:rsid w:val="00044DAA"/>
    <w:rsid w:val="00045154"/>
    <w:rsid w:val="00045551"/>
    <w:rsid w:val="00045740"/>
    <w:rsid w:val="000458D3"/>
    <w:rsid w:val="00045A5E"/>
    <w:rsid w:val="00045BC3"/>
    <w:rsid w:val="00045E6A"/>
    <w:rsid w:val="000463AC"/>
    <w:rsid w:val="00046429"/>
    <w:rsid w:val="0004667E"/>
    <w:rsid w:val="0004699B"/>
    <w:rsid w:val="00046A1F"/>
    <w:rsid w:val="00046D56"/>
    <w:rsid w:val="00046DDF"/>
    <w:rsid w:val="00046FDE"/>
    <w:rsid w:val="00047017"/>
    <w:rsid w:val="00047271"/>
    <w:rsid w:val="0004791D"/>
    <w:rsid w:val="00047AC7"/>
    <w:rsid w:val="00047FDA"/>
    <w:rsid w:val="000500C2"/>
    <w:rsid w:val="0005031A"/>
    <w:rsid w:val="00050385"/>
    <w:rsid w:val="000505AE"/>
    <w:rsid w:val="0005062C"/>
    <w:rsid w:val="0005087C"/>
    <w:rsid w:val="00050935"/>
    <w:rsid w:val="00050BEF"/>
    <w:rsid w:val="00050C98"/>
    <w:rsid w:val="00050D27"/>
    <w:rsid w:val="00050DDE"/>
    <w:rsid w:val="00050EDF"/>
    <w:rsid w:val="0005101A"/>
    <w:rsid w:val="000510B3"/>
    <w:rsid w:val="00051417"/>
    <w:rsid w:val="00051537"/>
    <w:rsid w:val="00051580"/>
    <w:rsid w:val="000518C8"/>
    <w:rsid w:val="00051A9D"/>
    <w:rsid w:val="00051D01"/>
    <w:rsid w:val="00051E25"/>
    <w:rsid w:val="00051F69"/>
    <w:rsid w:val="0005218F"/>
    <w:rsid w:val="00052251"/>
    <w:rsid w:val="00052426"/>
    <w:rsid w:val="000528EF"/>
    <w:rsid w:val="000529F4"/>
    <w:rsid w:val="00052BDD"/>
    <w:rsid w:val="00052E03"/>
    <w:rsid w:val="00052E17"/>
    <w:rsid w:val="00052E39"/>
    <w:rsid w:val="00052EB3"/>
    <w:rsid w:val="00052FF6"/>
    <w:rsid w:val="00053470"/>
    <w:rsid w:val="00053483"/>
    <w:rsid w:val="000534C4"/>
    <w:rsid w:val="00053520"/>
    <w:rsid w:val="000538F8"/>
    <w:rsid w:val="00053989"/>
    <w:rsid w:val="00053B54"/>
    <w:rsid w:val="00054318"/>
    <w:rsid w:val="00054433"/>
    <w:rsid w:val="000545E1"/>
    <w:rsid w:val="00054663"/>
    <w:rsid w:val="00054911"/>
    <w:rsid w:val="0005509E"/>
    <w:rsid w:val="00055274"/>
    <w:rsid w:val="000553C1"/>
    <w:rsid w:val="0005542F"/>
    <w:rsid w:val="000554AC"/>
    <w:rsid w:val="00055589"/>
    <w:rsid w:val="000555B9"/>
    <w:rsid w:val="000557DB"/>
    <w:rsid w:val="000558C4"/>
    <w:rsid w:val="00055D4B"/>
    <w:rsid w:val="00055E69"/>
    <w:rsid w:val="00055F34"/>
    <w:rsid w:val="00055F4D"/>
    <w:rsid w:val="00056222"/>
    <w:rsid w:val="0005634B"/>
    <w:rsid w:val="00056510"/>
    <w:rsid w:val="00056664"/>
    <w:rsid w:val="000569A6"/>
    <w:rsid w:val="00056A0A"/>
    <w:rsid w:val="00056A85"/>
    <w:rsid w:val="00056CA4"/>
    <w:rsid w:val="00056DFE"/>
    <w:rsid w:val="00056E2E"/>
    <w:rsid w:val="00056F2D"/>
    <w:rsid w:val="00056FDB"/>
    <w:rsid w:val="00056FE6"/>
    <w:rsid w:val="000570A0"/>
    <w:rsid w:val="000571E8"/>
    <w:rsid w:val="0005750A"/>
    <w:rsid w:val="0005767D"/>
    <w:rsid w:val="00057928"/>
    <w:rsid w:val="00057A0E"/>
    <w:rsid w:val="00057AD1"/>
    <w:rsid w:val="00057ADD"/>
    <w:rsid w:val="00057B11"/>
    <w:rsid w:val="00057F41"/>
    <w:rsid w:val="000602A0"/>
    <w:rsid w:val="00060317"/>
    <w:rsid w:val="0006059A"/>
    <w:rsid w:val="00060676"/>
    <w:rsid w:val="00060759"/>
    <w:rsid w:val="00060899"/>
    <w:rsid w:val="00060AA1"/>
    <w:rsid w:val="00060AB1"/>
    <w:rsid w:val="00060C89"/>
    <w:rsid w:val="000610D9"/>
    <w:rsid w:val="000610E4"/>
    <w:rsid w:val="000613DF"/>
    <w:rsid w:val="00061623"/>
    <w:rsid w:val="0006165F"/>
    <w:rsid w:val="000616BD"/>
    <w:rsid w:val="00061955"/>
    <w:rsid w:val="00061A77"/>
    <w:rsid w:val="00061B0E"/>
    <w:rsid w:val="00061B18"/>
    <w:rsid w:val="00061C7D"/>
    <w:rsid w:val="00061CDD"/>
    <w:rsid w:val="00061E0B"/>
    <w:rsid w:val="000626A6"/>
    <w:rsid w:val="00062766"/>
    <w:rsid w:val="0006276B"/>
    <w:rsid w:val="0006292F"/>
    <w:rsid w:val="000629BD"/>
    <w:rsid w:val="00062B25"/>
    <w:rsid w:val="00062B2D"/>
    <w:rsid w:val="00062B71"/>
    <w:rsid w:val="0006324D"/>
    <w:rsid w:val="000632B1"/>
    <w:rsid w:val="000632F6"/>
    <w:rsid w:val="00063400"/>
    <w:rsid w:val="000634C2"/>
    <w:rsid w:val="00063866"/>
    <w:rsid w:val="000639A9"/>
    <w:rsid w:val="00063A6E"/>
    <w:rsid w:val="00063DC3"/>
    <w:rsid w:val="00063F1A"/>
    <w:rsid w:val="00064068"/>
    <w:rsid w:val="000640C2"/>
    <w:rsid w:val="000641F4"/>
    <w:rsid w:val="00064217"/>
    <w:rsid w:val="000642A6"/>
    <w:rsid w:val="000643EC"/>
    <w:rsid w:val="0006480D"/>
    <w:rsid w:val="00064837"/>
    <w:rsid w:val="000649C8"/>
    <w:rsid w:val="00064A63"/>
    <w:rsid w:val="00064DF1"/>
    <w:rsid w:val="00064FF1"/>
    <w:rsid w:val="00065008"/>
    <w:rsid w:val="00065061"/>
    <w:rsid w:val="0006537A"/>
    <w:rsid w:val="000654B1"/>
    <w:rsid w:val="00065604"/>
    <w:rsid w:val="000656C3"/>
    <w:rsid w:val="00065ADE"/>
    <w:rsid w:val="00065BEE"/>
    <w:rsid w:val="00065C76"/>
    <w:rsid w:val="00065DF8"/>
    <w:rsid w:val="00065E8B"/>
    <w:rsid w:val="00065F17"/>
    <w:rsid w:val="000660AB"/>
    <w:rsid w:val="0006619F"/>
    <w:rsid w:val="0006644C"/>
    <w:rsid w:val="0006646D"/>
    <w:rsid w:val="00066618"/>
    <w:rsid w:val="0006662F"/>
    <w:rsid w:val="00066B40"/>
    <w:rsid w:val="00066F7E"/>
    <w:rsid w:val="000672DA"/>
    <w:rsid w:val="000672F9"/>
    <w:rsid w:val="00067355"/>
    <w:rsid w:val="0006742A"/>
    <w:rsid w:val="00067445"/>
    <w:rsid w:val="000675C1"/>
    <w:rsid w:val="000675C4"/>
    <w:rsid w:val="0006763E"/>
    <w:rsid w:val="0006774B"/>
    <w:rsid w:val="00067840"/>
    <w:rsid w:val="00067886"/>
    <w:rsid w:val="00067BEB"/>
    <w:rsid w:val="000703C5"/>
    <w:rsid w:val="000703FD"/>
    <w:rsid w:val="00070411"/>
    <w:rsid w:val="00070464"/>
    <w:rsid w:val="000704B7"/>
    <w:rsid w:val="00070559"/>
    <w:rsid w:val="000705C4"/>
    <w:rsid w:val="0007075C"/>
    <w:rsid w:val="000708C8"/>
    <w:rsid w:val="000708D6"/>
    <w:rsid w:val="00070B87"/>
    <w:rsid w:val="00070C82"/>
    <w:rsid w:val="000710DC"/>
    <w:rsid w:val="0007127A"/>
    <w:rsid w:val="000712A2"/>
    <w:rsid w:val="000713D3"/>
    <w:rsid w:val="00071403"/>
    <w:rsid w:val="00071410"/>
    <w:rsid w:val="0007151D"/>
    <w:rsid w:val="00071983"/>
    <w:rsid w:val="000719EE"/>
    <w:rsid w:val="00071AE2"/>
    <w:rsid w:val="00071B84"/>
    <w:rsid w:val="00071C6C"/>
    <w:rsid w:val="00071C80"/>
    <w:rsid w:val="00071C94"/>
    <w:rsid w:val="00071E82"/>
    <w:rsid w:val="00071EF1"/>
    <w:rsid w:val="00072012"/>
    <w:rsid w:val="00072132"/>
    <w:rsid w:val="00072213"/>
    <w:rsid w:val="0007228C"/>
    <w:rsid w:val="000724C9"/>
    <w:rsid w:val="000724F6"/>
    <w:rsid w:val="00072552"/>
    <w:rsid w:val="00072686"/>
    <w:rsid w:val="000726DB"/>
    <w:rsid w:val="000726E6"/>
    <w:rsid w:val="000726FD"/>
    <w:rsid w:val="00072A47"/>
    <w:rsid w:val="00072C1D"/>
    <w:rsid w:val="00072DCE"/>
    <w:rsid w:val="00072F00"/>
    <w:rsid w:val="00072F3C"/>
    <w:rsid w:val="00072F85"/>
    <w:rsid w:val="00072FAD"/>
    <w:rsid w:val="0007302E"/>
    <w:rsid w:val="000732DB"/>
    <w:rsid w:val="00073367"/>
    <w:rsid w:val="00073600"/>
    <w:rsid w:val="000736E0"/>
    <w:rsid w:val="00073C23"/>
    <w:rsid w:val="00074280"/>
    <w:rsid w:val="000743B2"/>
    <w:rsid w:val="000743DD"/>
    <w:rsid w:val="00074621"/>
    <w:rsid w:val="00074727"/>
    <w:rsid w:val="00074735"/>
    <w:rsid w:val="00074838"/>
    <w:rsid w:val="00074891"/>
    <w:rsid w:val="0007499E"/>
    <w:rsid w:val="00074A65"/>
    <w:rsid w:val="00074AF2"/>
    <w:rsid w:val="00074BBC"/>
    <w:rsid w:val="00074BC8"/>
    <w:rsid w:val="00074D50"/>
    <w:rsid w:val="00074F14"/>
    <w:rsid w:val="00074F69"/>
    <w:rsid w:val="00075041"/>
    <w:rsid w:val="00075163"/>
    <w:rsid w:val="000753AC"/>
    <w:rsid w:val="00075730"/>
    <w:rsid w:val="000758AE"/>
    <w:rsid w:val="00075907"/>
    <w:rsid w:val="00075927"/>
    <w:rsid w:val="00075BC1"/>
    <w:rsid w:val="00075D21"/>
    <w:rsid w:val="00075F2C"/>
    <w:rsid w:val="00075F35"/>
    <w:rsid w:val="00075F38"/>
    <w:rsid w:val="00075FFE"/>
    <w:rsid w:val="00076170"/>
    <w:rsid w:val="00076448"/>
    <w:rsid w:val="00076A0B"/>
    <w:rsid w:val="00076A33"/>
    <w:rsid w:val="00076BDC"/>
    <w:rsid w:val="00076E25"/>
    <w:rsid w:val="000770E1"/>
    <w:rsid w:val="00077245"/>
    <w:rsid w:val="000774CD"/>
    <w:rsid w:val="00077858"/>
    <w:rsid w:val="000779F4"/>
    <w:rsid w:val="00077B20"/>
    <w:rsid w:val="00077C5C"/>
    <w:rsid w:val="00077E11"/>
    <w:rsid w:val="00077EC4"/>
    <w:rsid w:val="00077F9C"/>
    <w:rsid w:val="000809FC"/>
    <w:rsid w:val="00080A5F"/>
    <w:rsid w:val="00080A94"/>
    <w:rsid w:val="00080C17"/>
    <w:rsid w:val="00080FC0"/>
    <w:rsid w:val="0008106E"/>
    <w:rsid w:val="0008110F"/>
    <w:rsid w:val="00081319"/>
    <w:rsid w:val="000814F1"/>
    <w:rsid w:val="0008157C"/>
    <w:rsid w:val="00081947"/>
    <w:rsid w:val="000819B2"/>
    <w:rsid w:val="00081A78"/>
    <w:rsid w:val="00081F3B"/>
    <w:rsid w:val="00081F88"/>
    <w:rsid w:val="00082132"/>
    <w:rsid w:val="0008235C"/>
    <w:rsid w:val="00082360"/>
    <w:rsid w:val="0008241F"/>
    <w:rsid w:val="000826D6"/>
    <w:rsid w:val="000826F9"/>
    <w:rsid w:val="00082881"/>
    <w:rsid w:val="00082944"/>
    <w:rsid w:val="00082966"/>
    <w:rsid w:val="00082B08"/>
    <w:rsid w:val="00082CD7"/>
    <w:rsid w:val="00082DBF"/>
    <w:rsid w:val="00083497"/>
    <w:rsid w:val="00083811"/>
    <w:rsid w:val="0008399D"/>
    <w:rsid w:val="00083A90"/>
    <w:rsid w:val="00083E1D"/>
    <w:rsid w:val="00084299"/>
    <w:rsid w:val="0008442B"/>
    <w:rsid w:val="00084701"/>
    <w:rsid w:val="000848CA"/>
    <w:rsid w:val="00084AE2"/>
    <w:rsid w:val="00084B15"/>
    <w:rsid w:val="00084B6E"/>
    <w:rsid w:val="00084BC4"/>
    <w:rsid w:val="00084E43"/>
    <w:rsid w:val="00084E93"/>
    <w:rsid w:val="00085178"/>
    <w:rsid w:val="00085378"/>
    <w:rsid w:val="00085406"/>
    <w:rsid w:val="00085461"/>
    <w:rsid w:val="00085561"/>
    <w:rsid w:val="000856FC"/>
    <w:rsid w:val="0008577C"/>
    <w:rsid w:val="00085C50"/>
    <w:rsid w:val="00085C97"/>
    <w:rsid w:val="00085EAB"/>
    <w:rsid w:val="00085F5F"/>
    <w:rsid w:val="000861EF"/>
    <w:rsid w:val="00086220"/>
    <w:rsid w:val="000864EF"/>
    <w:rsid w:val="00086674"/>
    <w:rsid w:val="00086754"/>
    <w:rsid w:val="00086763"/>
    <w:rsid w:val="00086A3B"/>
    <w:rsid w:val="00086EB9"/>
    <w:rsid w:val="0008700B"/>
    <w:rsid w:val="000871BB"/>
    <w:rsid w:val="00087249"/>
    <w:rsid w:val="00087255"/>
    <w:rsid w:val="0008735C"/>
    <w:rsid w:val="000874B9"/>
    <w:rsid w:val="00087633"/>
    <w:rsid w:val="00087679"/>
    <w:rsid w:val="00087870"/>
    <w:rsid w:val="00087F67"/>
    <w:rsid w:val="00087FC1"/>
    <w:rsid w:val="00090064"/>
    <w:rsid w:val="000900AB"/>
    <w:rsid w:val="000900D2"/>
    <w:rsid w:val="000900E8"/>
    <w:rsid w:val="00090103"/>
    <w:rsid w:val="000901E2"/>
    <w:rsid w:val="00090290"/>
    <w:rsid w:val="000902EE"/>
    <w:rsid w:val="000903BF"/>
    <w:rsid w:val="000904B7"/>
    <w:rsid w:val="00090737"/>
    <w:rsid w:val="0009079A"/>
    <w:rsid w:val="00090908"/>
    <w:rsid w:val="00090A18"/>
    <w:rsid w:val="00090A9A"/>
    <w:rsid w:val="00090CA7"/>
    <w:rsid w:val="00090EBA"/>
    <w:rsid w:val="00090F48"/>
    <w:rsid w:val="000911C3"/>
    <w:rsid w:val="000913A0"/>
    <w:rsid w:val="000915AA"/>
    <w:rsid w:val="00091634"/>
    <w:rsid w:val="000917DF"/>
    <w:rsid w:val="0009184D"/>
    <w:rsid w:val="00091EA7"/>
    <w:rsid w:val="00091F1D"/>
    <w:rsid w:val="00092061"/>
    <w:rsid w:val="00092224"/>
    <w:rsid w:val="00092513"/>
    <w:rsid w:val="0009253A"/>
    <w:rsid w:val="000926A7"/>
    <w:rsid w:val="00092969"/>
    <w:rsid w:val="00092B09"/>
    <w:rsid w:val="00092B1D"/>
    <w:rsid w:val="00092E8A"/>
    <w:rsid w:val="00092EEE"/>
    <w:rsid w:val="0009300A"/>
    <w:rsid w:val="0009316C"/>
    <w:rsid w:val="000931F0"/>
    <w:rsid w:val="0009336C"/>
    <w:rsid w:val="000933E3"/>
    <w:rsid w:val="0009353D"/>
    <w:rsid w:val="000937B2"/>
    <w:rsid w:val="00093B30"/>
    <w:rsid w:val="00093B78"/>
    <w:rsid w:val="00093F01"/>
    <w:rsid w:val="000941C0"/>
    <w:rsid w:val="0009433F"/>
    <w:rsid w:val="0009470A"/>
    <w:rsid w:val="0009496F"/>
    <w:rsid w:val="00094BAF"/>
    <w:rsid w:val="00094D1B"/>
    <w:rsid w:val="00094FB4"/>
    <w:rsid w:val="0009534C"/>
    <w:rsid w:val="00095674"/>
    <w:rsid w:val="00095918"/>
    <w:rsid w:val="00095999"/>
    <w:rsid w:val="00095A5F"/>
    <w:rsid w:val="00095B3D"/>
    <w:rsid w:val="00095E09"/>
    <w:rsid w:val="00095E95"/>
    <w:rsid w:val="000960EF"/>
    <w:rsid w:val="000961DB"/>
    <w:rsid w:val="000963D2"/>
    <w:rsid w:val="000967D6"/>
    <w:rsid w:val="00096970"/>
    <w:rsid w:val="00096A7A"/>
    <w:rsid w:val="00096A8E"/>
    <w:rsid w:val="00096AD4"/>
    <w:rsid w:val="00096B2E"/>
    <w:rsid w:val="00096C67"/>
    <w:rsid w:val="00096F65"/>
    <w:rsid w:val="00097067"/>
    <w:rsid w:val="000970FD"/>
    <w:rsid w:val="000971EC"/>
    <w:rsid w:val="0009729C"/>
    <w:rsid w:val="00097659"/>
    <w:rsid w:val="0009769F"/>
    <w:rsid w:val="0009773E"/>
    <w:rsid w:val="00097B22"/>
    <w:rsid w:val="00097EE1"/>
    <w:rsid w:val="00097EF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641"/>
    <w:rsid w:val="000A171A"/>
    <w:rsid w:val="000A1CBE"/>
    <w:rsid w:val="000A1E4E"/>
    <w:rsid w:val="000A1F12"/>
    <w:rsid w:val="000A2225"/>
    <w:rsid w:val="000A23DA"/>
    <w:rsid w:val="000A26A7"/>
    <w:rsid w:val="000A28AB"/>
    <w:rsid w:val="000A2B4D"/>
    <w:rsid w:val="000A2C01"/>
    <w:rsid w:val="000A2E34"/>
    <w:rsid w:val="000A3093"/>
    <w:rsid w:val="000A3381"/>
    <w:rsid w:val="000A372E"/>
    <w:rsid w:val="000A37E2"/>
    <w:rsid w:val="000A390B"/>
    <w:rsid w:val="000A398B"/>
    <w:rsid w:val="000A3CBA"/>
    <w:rsid w:val="000A3DCB"/>
    <w:rsid w:val="000A3E36"/>
    <w:rsid w:val="000A40B0"/>
    <w:rsid w:val="000A4114"/>
    <w:rsid w:val="000A42BF"/>
    <w:rsid w:val="000A4553"/>
    <w:rsid w:val="000A4989"/>
    <w:rsid w:val="000A4B0B"/>
    <w:rsid w:val="000A4B3F"/>
    <w:rsid w:val="000A4C2E"/>
    <w:rsid w:val="000A4C3B"/>
    <w:rsid w:val="000A4C7F"/>
    <w:rsid w:val="000A4C94"/>
    <w:rsid w:val="000A4CDA"/>
    <w:rsid w:val="000A4D19"/>
    <w:rsid w:val="000A50E3"/>
    <w:rsid w:val="000A5169"/>
    <w:rsid w:val="000A534B"/>
    <w:rsid w:val="000A5401"/>
    <w:rsid w:val="000A5879"/>
    <w:rsid w:val="000A5890"/>
    <w:rsid w:val="000A5BE8"/>
    <w:rsid w:val="000A5DFD"/>
    <w:rsid w:val="000A5F4D"/>
    <w:rsid w:val="000A662E"/>
    <w:rsid w:val="000A6842"/>
    <w:rsid w:val="000A6B33"/>
    <w:rsid w:val="000A6D5A"/>
    <w:rsid w:val="000A6E57"/>
    <w:rsid w:val="000A6E80"/>
    <w:rsid w:val="000A6F12"/>
    <w:rsid w:val="000A7376"/>
    <w:rsid w:val="000A74A7"/>
    <w:rsid w:val="000A7635"/>
    <w:rsid w:val="000A763B"/>
    <w:rsid w:val="000A76A9"/>
    <w:rsid w:val="000A78E1"/>
    <w:rsid w:val="000A79CC"/>
    <w:rsid w:val="000A7B43"/>
    <w:rsid w:val="000A7B48"/>
    <w:rsid w:val="000A7BA7"/>
    <w:rsid w:val="000A7C1C"/>
    <w:rsid w:val="000A7C89"/>
    <w:rsid w:val="000A7CD7"/>
    <w:rsid w:val="000A7DB4"/>
    <w:rsid w:val="000A7E68"/>
    <w:rsid w:val="000B00A5"/>
    <w:rsid w:val="000B0188"/>
    <w:rsid w:val="000B02D1"/>
    <w:rsid w:val="000B09DC"/>
    <w:rsid w:val="000B0BED"/>
    <w:rsid w:val="000B0C1D"/>
    <w:rsid w:val="000B0D32"/>
    <w:rsid w:val="000B0DFE"/>
    <w:rsid w:val="000B1006"/>
    <w:rsid w:val="000B119A"/>
    <w:rsid w:val="000B132A"/>
    <w:rsid w:val="000B13D9"/>
    <w:rsid w:val="000B142E"/>
    <w:rsid w:val="000B14A1"/>
    <w:rsid w:val="000B1666"/>
    <w:rsid w:val="000B18F0"/>
    <w:rsid w:val="000B1A0D"/>
    <w:rsid w:val="000B1C16"/>
    <w:rsid w:val="000B1C88"/>
    <w:rsid w:val="000B1CB1"/>
    <w:rsid w:val="000B218B"/>
    <w:rsid w:val="000B2199"/>
    <w:rsid w:val="000B21CA"/>
    <w:rsid w:val="000B2581"/>
    <w:rsid w:val="000B268E"/>
    <w:rsid w:val="000B27F6"/>
    <w:rsid w:val="000B287F"/>
    <w:rsid w:val="000B2A6D"/>
    <w:rsid w:val="000B2E2A"/>
    <w:rsid w:val="000B310A"/>
    <w:rsid w:val="000B33FE"/>
    <w:rsid w:val="000B38C7"/>
    <w:rsid w:val="000B3A53"/>
    <w:rsid w:val="000B3CE4"/>
    <w:rsid w:val="000B3D02"/>
    <w:rsid w:val="000B3DCD"/>
    <w:rsid w:val="000B3E03"/>
    <w:rsid w:val="000B409C"/>
    <w:rsid w:val="000B4223"/>
    <w:rsid w:val="000B4306"/>
    <w:rsid w:val="000B435B"/>
    <w:rsid w:val="000B4460"/>
    <w:rsid w:val="000B44E3"/>
    <w:rsid w:val="000B4D04"/>
    <w:rsid w:val="000B4D11"/>
    <w:rsid w:val="000B4D54"/>
    <w:rsid w:val="000B4D87"/>
    <w:rsid w:val="000B4F74"/>
    <w:rsid w:val="000B50E8"/>
    <w:rsid w:val="000B518E"/>
    <w:rsid w:val="000B52DB"/>
    <w:rsid w:val="000B5306"/>
    <w:rsid w:val="000B5333"/>
    <w:rsid w:val="000B552B"/>
    <w:rsid w:val="000B5589"/>
    <w:rsid w:val="000B5614"/>
    <w:rsid w:val="000B57F9"/>
    <w:rsid w:val="000B5895"/>
    <w:rsid w:val="000B599C"/>
    <w:rsid w:val="000B5A06"/>
    <w:rsid w:val="000B5A36"/>
    <w:rsid w:val="000B5A81"/>
    <w:rsid w:val="000B5B76"/>
    <w:rsid w:val="000B5F3F"/>
    <w:rsid w:val="000B61AC"/>
    <w:rsid w:val="000B6408"/>
    <w:rsid w:val="000B68D0"/>
    <w:rsid w:val="000B6B2A"/>
    <w:rsid w:val="000B6C2A"/>
    <w:rsid w:val="000B6CDD"/>
    <w:rsid w:val="000B6CF1"/>
    <w:rsid w:val="000B6FC3"/>
    <w:rsid w:val="000B6FCE"/>
    <w:rsid w:val="000B6FD3"/>
    <w:rsid w:val="000B7081"/>
    <w:rsid w:val="000B7292"/>
    <w:rsid w:val="000B7375"/>
    <w:rsid w:val="000B73B3"/>
    <w:rsid w:val="000B740E"/>
    <w:rsid w:val="000B74BB"/>
    <w:rsid w:val="000B74CF"/>
    <w:rsid w:val="000B76CD"/>
    <w:rsid w:val="000B7961"/>
    <w:rsid w:val="000B7E96"/>
    <w:rsid w:val="000B7FA8"/>
    <w:rsid w:val="000C00BB"/>
    <w:rsid w:val="000C0286"/>
    <w:rsid w:val="000C0354"/>
    <w:rsid w:val="000C0362"/>
    <w:rsid w:val="000C064C"/>
    <w:rsid w:val="000C09D7"/>
    <w:rsid w:val="000C0B62"/>
    <w:rsid w:val="000C0CD4"/>
    <w:rsid w:val="000C0D1C"/>
    <w:rsid w:val="000C0DBC"/>
    <w:rsid w:val="000C0FF3"/>
    <w:rsid w:val="000C1276"/>
    <w:rsid w:val="000C135C"/>
    <w:rsid w:val="000C13EE"/>
    <w:rsid w:val="000C1448"/>
    <w:rsid w:val="000C1494"/>
    <w:rsid w:val="000C154D"/>
    <w:rsid w:val="000C1616"/>
    <w:rsid w:val="000C1687"/>
    <w:rsid w:val="000C17CD"/>
    <w:rsid w:val="000C180A"/>
    <w:rsid w:val="000C199A"/>
    <w:rsid w:val="000C1A9C"/>
    <w:rsid w:val="000C1ABC"/>
    <w:rsid w:val="000C2074"/>
    <w:rsid w:val="000C21DB"/>
    <w:rsid w:val="000C2252"/>
    <w:rsid w:val="000C25AF"/>
    <w:rsid w:val="000C26DD"/>
    <w:rsid w:val="000C2847"/>
    <w:rsid w:val="000C28E3"/>
    <w:rsid w:val="000C29D7"/>
    <w:rsid w:val="000C2B77"/>
    <w:rsid w:val="000C2DE1"/>
    <w:rsid w:val="000C2DF8"/>
    <w:rsid w:val="000C3273"/>
    <w:rsid w:val="000C329D"/>
    <w:rsid w:val="000C33CD"/>
    <w:rsid w:val="000C3485"/>
    <w:rsid w:val="000C3546"/>
    <w:rsid w:val="000C3693"/>
    <w:rsid w:val="000C373F"/>
    <w:rsid w:val="000C374A"/>
    <w:rsid w:val="000C38FA"/>
    <w:rsid w:val="000C3ACA"/>
    <w:rsid w:val="000C3CF9"/>
    <w:rsid w:val="000C3D6C"/>
    <w:rsid w:val="000C3DA0"/>
    <w:rsid w:val="000C40E5"/>
    <w:rsid w:val="000C410D"/>
    <w:rsid w:val="000C41C4"/>
    <w:rsid w:val="000C431B"/>
    <w:rsid w:val="000C4386"/>
    <w:rsid w:val="000C451D"/>
    <w:rsid w:val="000C4562"/>
    <w:rsid w:val="000C45B1"/>
    <w:rsid w:val="000C46CF"/>
    <w:rsid w:val="000C4814"/>
    <w:rsid w:val="000C49CD"/>
    <w:rsid w:val="000C4ACA"/>
    <w:rsid w:val="000C4CAA"/>
    <w:rsid w:val="000C4DF0"/>
    <w:rsid w:val="000C507B"/>
    <w:rsid w:val="000C50C1"/>
    <w:rsid w:val="000C521E"/>
    <w:rsid w:val="000C5243"/>
    <w:rsid w:val="000C531B"/>
    <w:rsid w:val="000C5376"/>
    <w:rsid w:val="000C539F"/>
    <w:rsid w:val="000C5463"/>
    <w:rsid w:val="000C55BB"/>
    <w:rsid w:val="000C582A"/>
    <w:rsid w:val="000C5A29"/>
    <w:rsid w:val="000C5D19"/>
    <w:rsid w:val="000C602A"/>
    <w:rsid w:val="000C629D"/>
    <w:rsid w:val="000C6330"/>
    <w:rsid w:val="000C633A"/>
    <w:rsid w:val="000C6348"/>
    <w:rsid w:val="000C644B"/>
    <w:rsid w:val="000C64AA"/>
    <w:rsid w:val="000C6761"/>
    <w:rsid w:val="000C67A5"/>
    <w:rsid w:val="000C698D"/>
    <w:rsid w:val="000C6AB3"/>
    <w:rsid w:val="000C6B3B"/>
    <w:rsid w:val="000C6DBF"/>
    <w:rsid w:val="000C6DDD"/>
    <w:rsid w:val="000C6F4D"/>
    <w:rsid w:val="000C70D1"/>
    <w:rsid w:val="000C7237"/>
    <w:rsid w:val="000C7417"/>
    <w:rsid w:val="000C75EA"/>
    <w:rsid w:val="000C7710"/>
    <w:rsid w:val="000C7B4A"/>
    <w:rsid w:val="000C7C98"/>
    <w:rsid w:val="000D00D4"/>
    <w:rsid w:val="000D01FE"/>
    <w:rsid w:val="000D0397"/>
    <w:rsid w:val="000D041B"/>
    <w:rsid w:val="000D0562"/>
    <w:rsid w:val="000D064C"/>
    <w:rsid w:val="000D06A7"/>
    <w:rsid w:val="000D07A6"/>
    <w:rsid w:val="000D0813"/>
    <w:rsid w:val="000D08FD"/>
    <w:rsid w:val="000D0A7A"/>
    <w:rsid w:val="000D0A7E"/>
    <w:rsid w:val="000D0AE2"/>
    <w:rsid w:val="000D0AF7"/>
    <w:rsid w:val="000D0C3E"/>
    <w:rsid w:val="000D0CDC"/>
    <w:rsid w:val="000D0FED"/>
    <w:rsid w:val="000D1123"/>
    <w:rsid w:val="000D152F"/>
    <w:rsid w:val="000D1617"/>
    <w:rsid w:val="000D165D"/>
    <w:rsid w:val="000D16F5"/>
    <w:rsid w:val="000D17C3"/>
    <w:rsid w:val="000D1837"/>
    <w:rsid w:val="000D1929"/>
    <w:rsid w:val="000D1937"/>
    <w:rsid w:val="000D1947"/>
    <w:rsid w:val="000D1979"/>
    <w:rsid w:val="000D1B69"/>
    <w:rsid w:val="000D1F08"/>
    <w:rsid w:val="000D1F12"/>
    <w:rsid w:val="000D2198"/>
    <w:rsid w:val="000D2246"/>
    <w:rsid w:val="000D2500"/>
    <w:rsid w:val="000D262E"/>
    <w:rsid w:val="000D2B20"/>
    <w:rsid w:val="000D2D38"/>
    <w:rsid w:val="000D2D82"/>
    <w:rsid w:val="000D2EF9"/>
    <w:rsid w:val="000D30D7"/>
    <w:rsid w:val="000D30DE"/>
    <w:rsid w:val="000D31E5"/>
    <w:rsid w:val="000D32A0"/>
    <w:rsid w:val="000D3327"/>
    <w:rsid w:val="000D3420"/>
    <w:rsid w:val="000D3629"/>
    <w:rsid w:val="000D3725"/>
    <w:rsid w:val="000D373F"/>
    <w:rsid w:val="000D3785"/>
    <w:rsid w:val="000D38E9"/>
    <w:rsid w:val="000D3A6A"/>
    <w:rsid w:val="000D3B7D"/>
    <w:rsid w:val="000D3C01"/>
    <w:rsid w:val="000D3D4E"/>
    <w:rsid w:val="000D3DC9"/>
    <w:rsid w:val="000D3E01"/>
    <w:rsid w:val="000D3EDE"/>
    <w:rsid w:val="000D3F3E"/>
    <w:rsid w:val="000D3F3F"/>
    <w:rsid w:val="000D43B0"/>
    <w:rsid w:val="000D4655"/>
    <w:rsid w:val="000D4881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63A"/>
    <w:rsid w:val="000D5A31"/>
    <w:rsid w:val="000D5A9D"/>
    <w:rsid w:val="000D5DA1"/>
    <w:rsid w:val="000D5F35"/>
    <w:rsid w:val="000D6054"/>
    <w:rsid w:val="000D614D"/>
    <w:rsid w:val="000D6183"/>
    <w:rsid w:val="000D623E"/>
    <w:rsid w:val="000D6296"/>
    <w:rsid w:val="000D63FB"/>
    <w:rsid w:val="000D6590"/>
    <w:rsid w:val="000D6696"/>
    <w:rsid w:val="000D66BA"/>
    <w:rsid w:val="000D671F"/>
    <w:rsid w:val="000D68B7"/>
    <w:rsid w:val="000D6971"/>
    <w:rsid w:val="000D69A5"/>
    <w:rsid w:val="000D6C70"/>
    <w:rsid w:val="000D6DAE"/>
    <w:rsid w:val="000D6E16"/>
    <w:rsid w:val="000D6FB3"/>
    <w:rsid w:val="000D7072"/>
    <w:rsid w:val="000D71CC"/>
    <w:rsid w:val="000D795B"/>
    <w:rsid w:val="000D7A0C"/>
    <w:rsid w:val="000D7A2B"/>
    <w:rsid w:val="000E015E"/>
    <w:rsid w:val="000E0429"/>
    <w:rsid w:val="000E0629"/>
    <w:rsid w:val="000E069E"/>
    <w:rsid w:val="000E0B75"/>
    <w:rsid w:val="000E0BB8"/>
    <w:rsid w:val="000E0D75"/>
    <w:rsid w:val="000E0F5D"/>
    <w:rsid w:val="000E0FB1"/>
    <w:rsid w:val="000E10DB"/>
    <w:rsid w:val="000E14C0"/>
    <w:rsid w:val="000E16D7"/>
    <w:rsid w:val="000E1929"/>
    <w:rsid w:val="000E1BF7"/>
    <w:rsid w:val="000E20BA"/>
    <w:rsid w:val="000E20F9"/>
    <w:rsid w:val="000E23F3"/>
    <w:rsid w:val="000E268A"/>
    <w:rsid w:val="000E27F3"/>
    <w:rsid w:val="000E28E6"/>
    <w:rsid w:val="000E2A26"/>
    <w:rsid w:val="000E2C42"/>
    <w:rsid w:val="000E2C49"/>
    <w:rsid w:val="000E2CC8"/>
    <w:rsid w:val="000E2EAF"/>
    <w:rsid w:val="000E2F85"/>
    <w:rsid w:val="000E3026"/>
    <w:rsid w:val="000E3283"/>
    <w:rsid w:val="000E3890"/>
    <w:rsid w:val="000E38CE"/>
    <w:rsid w:val="000E39D3"/>
    <w:rsid w:val="000E39EE"/>
    <w:rsid w:val="000E3DC1"/>
    <w:rsid w:val="000E3E57"/>
    <w:rsid w:val="000E42B7"/>
    <w:rsid w:val="000E44BF"/>
    <w:rsid w:val="000E4B14"/>
    <w:rsid w:val="000E4BD7"/>
    <w:rsid w:val="000E4F65"/>
    <w:rsid w:val="000E50B5"/>
    <w:rsid w:val="000E50C7"/>
    <w:rsid w:val="000E511D"/>
    <w:rsid w:val="000E54C4"/>
    <w:rsid w:val="000E56AF"/>
    <w:rsid w:val="000E5A15"/>
    <w:rsid w:val="000E5A38"/>
    <w:rsid w:val="000E5B32"/>
    <w:rsid w:val="000E5B65"/>
    <w:rsid w:val="000E5F52"/>
    <w:rsid w:val="000E5FA0"/>
    <w:rsid w:val="000E6403"/>
    <w:rsid w:val="000E6694"/>
    <w:rsid w:val="000E6751"/>
    <w:rsid w:val="000E6788"/>
    <w:rsid w:val="000E69D1"/>
    <w:rsid w:val="000E6C55"/>
    <w:rsid w:val="000E6DC1"/>
    <w:rsid w:val="000E6DE5"/>
    <w:rsid w:val="000E71B0"/>
    <w:rsid w:val="000E72FF"/>
    <w:rsid w:val="000E73BD"/>
    <w:rsid w:val="000E7766"/>
    <w:rsid w:val="000E78E2"/>
    <w:rsid w:val="000E7937"/>
    <w:rsid w:val="000E7AEE"/>
    <w:rsid w:val="000F003B"/>
    <w:rsid w:val="000F0217"/>
    <w:rsid w:val="000F0436"/>
    <w:rsid w:val="000F050D"/>
    <w:rsid w:val="000F0637"/>
    <w:rsid w:val="000F0742"/>
    <w:rsid w:val="000F0832"/>
    <w:rsid w:val="000F08E2"/>
    <w:rsid w:val="000F0AF8"/>
    <w:rsid w:val="000F0BC6"/>
    <w:rsid w:val="000F0CD3"/>
    <w:rsid w:val="000F1147"/>
    <w:rsid w:val="000F16A3"/>
    <w:rsid w:val="000F172B"/>
    <w:rsid w:val="000F173C"/>
    <w:rsid w:val="000F1A6F"/>
    <w:rsid w:val="000F1B66"/>
    <w:rsid w:val="000F1BC9"/>
    <w:rsid w:val="000F1C55"/>
    <w:rsid w:val="000F2006"/>
    <w:rsid w:val="000F2239"/>
    <w:rsid w:val="000F2770"/>
    <w:rsid w:val="000F29FC"/>
    <w:rsid w:val="000F2C64"/>
    <w:rsid w:val="000F2D2C"/>
    <w:rsid w:val="000F2DC7"/>
    <w:rsid w:val="000F2EE7"/>
    <w:rsid w:val="000F2F20"/>
    <w:rsid w:val="000F3104"/>
    <w:rsid w:val="000F3123"/>
    <w:rsid w:val="000F33B7"/>
    <w:rsid w:val="000F374B"/>
    <w:rsid w:val="000F398F"/>
    <w:rsid w:val="000F3B1D"/>
    <w:rsid w:val="000F3D9C"/>
    <w:rsid w:val="000F3E46"/>
    <w:rsid w:val="000F412F"/>
    <w:rsid w:val="000F44C7"/>
    <w:rsid w:val="000F4749"/>
    <w:rsid w:val="000F48BF"/>
    <w:rsid w:val="000F4AB7"/>
    <w:rsid w:val="000F4B62"/>
    <w:rsid w:val="000F4B7F"/>
    <w:rsid w:val="000F4CA1"/>
    <w:rsid w:val="000F4D71"/>
    <w:rsid w:val="000F4DDD"/>
    <w:rsid w:val="000F4E29"/>
    <w:rsid w:val="000F4EB7"/>
    <w:rsid w:val="000F525F"/>
    <w:rsid w:val="000F5586"/>
    <w:rsid w:val="000F5844"/>
    <w:rsid w:val="000F59B5"/>
    <w:rsid w:val="000F5ADA"/>
    <w:rsid w:val="000F5F18"/>
    <w:rsid w:val="000F6169"/>
    <w:rsid w:val="000F6231"/>
    <w:rsid w:val="000F62CB"/>
    <w:rsid w:val="000F64AD"/>
    <w:rsid w:val="000F65F5"/>
    <w:rsid w:val="000F66A7"/>
    <w:rsid w:val="000F6722"/>
    <w:rsid w:val="000F696A"/>
    <w:rsid w:val="000F6BE2"/>
    <w:rsid w:val="000F6F02"/>
    <w:rsid w:val="000F6F4B"/>
    <w:rsid w:val="000F6F85"/>
    <w:rsid w:val="000F6FBD"/>
    <w:rsid w:val="000F6FFF"/>
    <w:rsid w:val="000F700E"/>
    <w:rsid w:val="000F700F"/>
    <w:rsid w:val="000F71DD"/>
    <w:rsid w:val="000F7354"/>
    <w:rsid w:val="000F769E"/>
    <w:rsid w:val="000F7A36"/>
    <w:rsid w:val="000F7C66"/>
    <w:rsid w:val="000F7CA7"/>
    <w:rsid w:val="00100142"/>
    <w:rsid w:val="001001AA"/>
    <w:rsid w:val="0010049A"/>
    <w:rsid w:val="0010067E"/>
    <w:rsid w:val="001006AA"/>
    <w:rsid w:val="00100A6A"/>
    <w:rsid w:val="00100FE3"/>
    <w:rsid w:val="0010102E"/>
    <w:rsid w:val="001010A3"/>
    <w:rsid w:val="001011B7"/>
    <w:rsid w:val="001012A4"/>
    <w:rsid w:val="00101A27"/>
    <w:rsid w:val="00101A8B"/>
    <w:rsid w:val="00101B91"/>
    <w:rsid w:val="00101CFC"/>
    <w:rsid w:val="00101D62"/>
    <w:rsid w:val="00101E1D"/>
    <w:rsid w:val="001021D6"/>
    <w:rsid w:val="00102817"/>
    <w:rsid w:val="001028C1"/>
    <w:rsid w:val="00102F93"/>
    <w:rsid w:val="00103052"/>
    <w:rsid w:val="001031F9"/>
    <w:rsid w:val="00103224"/>
    <w:rsid w:val="001032E3"/>
    <w:rsid w:val="00103304"/>
    <w:rsid w:val="00103465"/>
    <w:rsid w:val="0010370F"/>
    <w:rsid w:val="00103748"/>
    <w:rsid w:val="00103853"/>
    <w:rsid w:val="001038AB"/>
    <w:rsid w:val="001038C6"/>
    <w:rsid w:val="00103989"/>
    <w:rsid w:val="00103DD6"/>
    <w:rsid w:val="00103FE9"/>
    <w:rsid w:val="00104204"/>
    <w:rsid w:val="00104534"/>
    <w:rsid w:val="001046F0"/>
    <w:rsid w:val="001046FC"/>
    <w:rsid w:val="00104860"/>
    <w:rsid w:val="00104960"/>
    <w:rsid w:val="00104B27"/>
    <w:rsid w:val="00104BE9"/>
    <w:rsid w:val="0010503C"/>
    <w:rsid w:val="00105195"/>
    <w:rsid w:val="001052A8"/>
    <w:rsid w:val="00105868"/>
    <w:rsid w:val="001058A1"/>
    <w:rsid w:val="00105B93"/>
    <w:rsid w:val="00105E29"/>
    <w:rsid w:val="00105E7C"/>
    <w:rsid w:val="001060B0"/>
    <w:rsid w:val="00106136"/>
    <w:rsid w:val="0010617C"/>
    <w:rsid w:val="00106190"/>
    <w:rsid w:val="0010625D"/>
    <w:rsid w:val="001063D4"/>
    <w:rsid w:val="00106B84"/>
    <w:rsid w:val="00106D49"/>
    <w:rsid w:val="00107004"/>
    <w:rsid w:val="00107610"/>
    <w:rsid w:val="0010767C"/>
    <w:rsid w:val="001077B1"/>
    <w:rsid w:val="00107AB8"/>
    <w:rsid w:val="00107B8A"/>
    <w:rsid w:val="00107C10"/>
    <w:rsid w:val="00107C41"/>
    <w:rsid w:val="00107EA8"/>
    <w:rsid w:val="001100D2"/>
    <w:rsid w:val="0011021A"/>
    <w:rsid w:val="001106B5"/>
    <w:rsid w:val="00110774"/>
    <w:rsid w:val="00110B24"/>
    <w:rsid w:val="00110B7B"/>
    <w:rsid w:val="00110C30"/>
    <w:rsid w:val="00110DA3"/>
    <w:rsid w:val="0011110C"/>
    <w:rsid w:val="001111E1"/>
    <w:rsid w:val="0011133F"/>
    <w:rsid w:val="00111498"/>
    <w:rsid w:val="00111815"/>
    <w:rsid w:val="00111928"/>
    <w:rsid w:val="00111B59"/>
    <w:rsid w:val="00111B99"/>
    <w:rsid w:val="001124B1"/>
    <w:rsid w:val="001125EA"/>
    <w:rsid w:val="0011266C"/>
    <w:rsid w:val="00112677"/>
    <w:rsid w:val="00112736"/>
    <w:rsid w:val="00112D60"/>
    <w:rsid w:val="00112E3C"/>
    <w:rsid w:val="00113150"/>
    <w:rsid w:val="001131B7"/>
    <w:rsid w:val="00113288"/>
    <w:rsid w:val="0011344A"/>
    <w:rsid w:val="001135D0"/>
    <w:rsid w:val="0011377B"/>
    <w:rsid w:val="001137F2"/>
    <w:rsid w:val="001138F2"/>
    <w:rsid w:val="00113A06"/>
    <w:rsid w:val="00113B1A"/>
    <w:rsid w:val="00113E35"/>
    <w:rsid w:val="00113E44"/>
    <w:rsid w:val="00113FF0"/>
    <w:rsid w:val="00114041"/>
    <w:rsid w:val="00114236"/>
    <w:rsid w:val="00114277"/>
    <w:rsid w:val="0011430C"/>
    <w:rsid w:val="0011442C"/>
    <w:rsid w:val="001144C8"/>
    <w:rsid w:val="00114D64"/>
    <w:rsid w:val="00114DEB"/>
    <w:rsid w:val="00114E30"/>
    <w:rsid w:val="00114F9E"/>
    <w:rsid w:val="001150B1"/>
    <w:rsid w:val="00115321"/>
    <w:rsid w:val="00115431"/>
    <w:rsid w:val="0011596A"/>
    <w:rsid w:val="00115B5F"/>
    <w:rsid w:val="00115B7F"/>
    <w:rsid w:val="00115D9F"/>
    <w:rsid w:val="00115E52"/>
    <w:rsid w:val="00116572"/>
    <w:rsid w:val="00116574"/>
    <w:rsid w:val="0011673B"/>
    <w:rsid w:val="0011673C"/>
    <w:rsid w:val="00116769"/>
    <w:rsid w:val="001168D5"/>
    <w:rsid w:val="00116924"/>
    <w:rsid w:val="00116AA6"/>
    <w:rsid w:val="00116B11"/>
    <w:rsid w:val="00116EC2"/>
    <w:rsid w:val="00116F60"/>
    <w:rsid w:val="00116FB6"/>
    <w:rsid w:val="001171E1"/>
    <w:rsid w:val="00117685"/>
    <w:rsid w:val="001179E6"/>
    <w:rsid w:val="00117B00"/>
    <w:rsid w:val="00117B77"/>
    <w:rsid w:val="00117BE6"/>
    <w:rsid w:val="00117CC7"/>
    <w:rsid w:val="00117D0F"/>
    <w:rsid w:val="001201B0"/>
    <w:rsid w:val="001202FD"/>
    <w:rsid w:val="00120641"/>
    <w:rsid w:val="001206E9"/>
    <w:rsid w:val="0012097E"/>
    <w:rsid w:val="00120A0C"/>
    <w:rsid w:val="00120AD3"/>
    <w:rsid w:val="00120AE5"/>
    <w:rsid w:val="00120B4C"/>
    <w:rsid w:val="00120C4E"/>
    <w:rsid w:val="00120DB4"/>
    <w:rsid w:val="00120E82"/>
    <w:rsid w:val="00120EDE"/>
    <w:rsid w:val="00120F23"/>
    <w:rsid w:val="00121011"/>
    <w:rsid w:val="001211E1"/>
    <w:rsid w:val="001213A5"/>
    <w:rsid w:val="001214B7"/>
    <w:rsid w:val="001216E4"/>
    <w:rsid w:val="001217B6"/>
    <w:rsid w:val="0012182C"/>
    <w:rsid w:val="00121944"/>
    <w:rsid w:val="00121A6F"/>
    <w:rsid w:val="00121F24"/>
    <w:rsid w:val="00121F27"/>
    <w:rsid w:val="00122064"/>
    <w:rsid w:val="00122402"/>
    <w:rsid w:val="0012295A"/>
    <w:rsid w:val="00122A8E"/>
    <w:rsid w:val="00122B08"/>
    <w:rsid w:val="00122BAF"/>
    <w:rsid w:val="00122C2A"/>
    <w:rsid w:val="00122D3A"/>
    <w:rsid w:val="0012318C"/>
    <w:rsid w:val="00123587"/>
    <w:rsid w:val="001235E4"/>
    <w:rsid w:val="001238A0"/>
    <w:rsid w:val="001239A4"/>
    <w:rsid w:val="001239B7"/>
    <w:rsid w:val="001239BC"/>
    <w:rsid w:val="00123DBE"/>
    <w:rsid w:val="00123F2D"/>
    <w:rsid w:val="00123FDD"/>
    <w:rsid w:val="001246CB"/>
    <w:rsid w:val="0012477B"/>
    <w:rsid w:val="00124898"/>
    <w:rsid w:val="0012490F"/>
    <w:rsid w:val="00124BCC"/>
    <w:rsid w:val="00124C1F"/>
    <w:rsid w:val="00124D32"/>
    <w:rsid w:val="00124E6D"/>
    <w:rsid w:val="00124FCF"/>
    <w:rsid w:val="0012508D"/>
    <w:rsid w:val="0012564E"/>
    <w:rsid w:val="001256B8"/>
    <w:rsid w:val="00125754"/>
    <w:rsid w:val="00125877"/>
    <w:rsid w:val="001259C4"/>
    <w:rsid w:val="00125ED2"/>
    <w:rsid w:val="0012644B"/>
    <w:rsid w:val="0012656B"/>
    <w:rsid w:val="00126A7E"/>
    <w:rsid w:val="00126C30"/>
    <w:rsid w:val="00126C48"/>
    <w:rsid w:val="00126F5C"/>
    <w:rsid w:val="00127053"/>
    <w:rsid w:val="001271F3"/>
    <w:rsid w:val="00127418"/>
    <w:rsid w:val="001275B9"/>
    <w:rsid w:val="00127717"/>
    <w:rsid w:val="0012795F"/>
    <w:rsid w:val="00127973"/>
    <w:rsid w:val="0012797C"/>
    <w:rsid w:val="0013011B"/>
    <w:rsid w:val="00130588"/>
    <w:rsid w:val="001305BB"/>
    <w:rsid w:val="0013060A"/>
    <w:rsid w:val="00130698"/>
    <w:rsid w:val="001306D5"/>
    <w:rsid w:val="00130A25"/>
    <w:rsid w:val="00130BCE"/>
    <w:rsid w:val="00130F2C"/>
    <w:rsid w:val="00131098"/>
    <w:rsid w:val="00131191"/>
    <w:rsid w:val="001311D3"/>
    <w:rsid w:val="001314A3"/>
    <w:rsid w:val="00131843"/>
    <w:rsid w:val="00131892"/>
    <w:rsid w:val="00131B88"/>
    <w:rsid w:val="00131C8D"/>
    <w:rsid w:val="00131EB2"/>
    <w:rsid w:val="00131ED4"/>
    <w:rsid w:val="00131F55"/>
    <w:rsid w:val="00131FEB"/>
    <w:rsid w:val="00132222"/>
    <w:rsid w:val="001327E4"/>
    <w:rsid w:val="0013281F"/>
    <w:rsid w:val="00132980"/>
    <w:rsid w:val="00132B37"/>
    <w:rsid w:val="00132F01"/>
    <w:rsid w:val="00132F21"/>
    <w:rsid w:val="00132F57"/>
    <w:rsid w:val="00133301"/>
    <w:rsid w:val="001333FA"/>
    <w:rsid w:val="00133736"/>
    <w:rsid w:val="00133A5E"/>
    <w:rsid w:val="00133AF3"/>
    <w:rsid w:val="00133E3B"/>
    <w:rsid w:val="00133E5B"/>
    <w:rsid w:val="00133FEA"/>
    <w:rsid w:val="001342EA"/>
    <w:rsid w:val="00134349"/>
    <w:rsid w:val="001346D4"/>
    <w:rsid w:val="00134B38"/>
    <w:rsid w:val="00134D5F"/>
    <w:rsid w:val="00134D84"/>
    <w:rsid w:val="00135009"/>
    <w:rsid w:val="00135138"/>
    <w:rsid w:val="0013534B"/>
    <w:rsid w:val="001353C9"/>
    <w:rsid w:val="0013549D"/>
    <w:rsid w:val="00135511"/>
    <w:rsid w:val="0013557B"/>
    <w:rsid w:val="001355CF"/>
    <w:rsid w:val="001357BF"/>
    <w:rsid w:val="001357F2"/>
    <w:rsid w:val="00135914"/>
    <w:rsid w:val="00135AB7"/>
    <w:rsid w:val="00135F5A"/>
    <w:rsid w:val="001362AB"/>
    <w:rsid w:val="00136319"/>
    <w:rsid w:val="00136356"/>
    <w:rsid w:val="001363AF"/>
    <w:rsid w:val="0013657B"/>
    <w:rsid w:val="00136640"/>
    <w:rsid w:val="001366D1"/>
    <w:rsid w:val="00137083"/>
    <w:rsid w:val="0013717D"/>
    <w:rsid w:val="0013720D"/>
    <w:rsid w:val="00137322"/>
    <w:rsid w:val="00137656"/>
    <w:rsid w:val="001377AE"/>
    <w:rsid w:val="001378A3"/>
    <w:rsid w:val="0013796D"/>
    <w:rsid w:val="001379B1"/>
    <w:rsid w:val="00137BCE"/>
    <w:rsid w:val="00137C7E"/>
    <w:rsid w:val="00137E2C"/>
    <w:rsid w:val="001400CC"/>
    <w:rsid w:val="001401E0"/>
    <w:rsid w:val="00140292"/>
    <w:rsid w:val="0014034F"/>
    <w:rsid w:val="001403A2"/>
    <w:rsid w:val="0014052A"/>
    <w:rsid w:val="001409A4"/>
    <w:rsid w:val="00140A8A"/>
    <w:rsid w:val="00140BB9"/>
    <w:rsid w:val="00140BDB"/>
    <w:rsid w:val="001416FF"/>
    <w:rsid w:val="00141A20"/>
    <w:rsid w:val="00141A23"/>
    <w:rsid w:val="00141B1E"/>
    <w:rsid w:val="00141D16"/>
    <w:rsid w:val="00141D2E"/>
    <w:rsid w:val="00141D7C"/>
    <w:rsid w:val="00141DCC"/>
    <w:rsid w:val="00141FC7"/>
    <w:rsid w:val="001422FE"/>
    <w:rsid w:val="0014236C"/>
    <w:rsid w:val="00142451"/>
    <w:rsid w:val="001424C2"/>
    <w:rsid w:val="001426AA"/>
    <w:rsid w:val="00142965"/>
    <w:rsid w:val="00142A43"/>
    <w:rsid w:val="00142B35"/>
    <w:rsid w:val="00142B4E"/>
    <w:rsid w:val="00142C28"/>
    <w:rsid w:val="00142C71"/>
    <w:rsid w:val="00142D0F"/>
    <w:rsid w:val="001430E7"/>
    <w:rsid w:val="0014329A"/>
    <w:rsid w:val="00143301"/>
    <w:rsid w:val="001435C0"/>
    <w:rsid w:val="00143762"/>
    <w:rsid w:val="00143782"/>
    <w:rsid w:val="00143A0B"/>
    <w:rsid w:val="00143A1A"/>
    <w:rsid w:val="00143A81"/>
    <w:rsid w:val="00143A89"/>
    <w:rsid w:val="00143A97"/>
    <w:rsid w:val="00143D93"/>
    <w:rsid w:val="00143DD2"/>
    <w:rsid w:val="00143F40"/>
    <w:rsid w:val="001440F3"/>
    <w:rsid w:val="001441A1"/>
    <w:rsid w:val="001443E3"/>
    <w:rsid w:val="001444D8"/>
    <w:rsid w:val="001447D3"/>
    <w:rsid w:val="00144E06"/>
    <w:rsid w:val="00144F79"/>
    <w:rsid w:val="00144FED"/>
    <w:rsid w:val="0014504B"/>
    <w:rsid w:val="00145074"/>
    <w:rsid w:val="0014507B"/>
    <w:rsid w:val="0014514D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2D0"/>
    <w:rsid w:val="00146334"/>
    <w:rsid w:val="00146385"/>
    <w:rsid w:val="00146509"/>
    <w:rsid w:val="001466A1"/>
    <w:rsid w:val="0014683D"/>
    <w:rsid w:val="0014689B"/>
    <w:rsid w:val="00146C91"/>
    <w:rsid w:val="00146E20"/>
    <w:rsid w:val="00146F44"/>
    <w:rsid w:val="0014738E"/>
    <w:rsid w:val="00147402"/>
    <w:rsid w:val="00147629"/>
    <w:rsid w:val="001476E8"/>
    <w:rsid w:val="0014772E"/>
    <w:rsid w:val="0014774F"/>
    <w:rsid w:val="0014776A"/>
    <w:rsid w:val="001477CB"/>
    <w:rsid w:val="001478A7"/>
    <w:rsid w:val="00147D09"/>
    <w:rsid w:val="00147D99"/>
    <w:rsid w:val="001501A3"/>
    <w:rsid w:val="00150273"/>
    <w:rsid w:val="0015042B"/>
    <w:rsid w:val="0015060B"/>
    <w:rsid w:val="001508F8"/>
    <w:rsid w:val="00150B54"/>
    <w:rsid w:val="00150F3E"/>
    <w:rsid w:val="00151459"/>
    <w:rsid w:val="0015161D"/>
    <w:rsid w:val="0015162A"/>
    <w:rsid w:val="00151890"/>
    <w:rsid w:val="00151AD7"/>
    <w:rsid w:val="00151B9D"/>
    <w:rsid w:val="00151CA8"/>
    <w:rsid w:val="00151D0D"/>
    <w:rsid w:val="00151E2C"/>
    <w:rsid w:val="00151F81"/>
    <w:rsid w:val="00151FAD"/>
    <w:rsid w:val="001520E7"/>
    <w:rsid w:val="001522E2"/>
    <w:rsid w:val="0015252B"/>
    <w:rsid w:val="001525FB"/>
    <w:rsid w:val="00152756"/>
    <w:rsid w:val="0015288D"/>
    <w:rsid w:val="001528B3"/>
    <w:rsid w:val="00152942"/>
    <w:rsid w:val="001529D7"/>
    <w:rsid w:val="00152B40"/>
    <w:rsid w:val="00152E00"/>
    <w:rsid w:val="00152E38"/>
    <w:rsid w:val="00152EE1"/>
    <w:rsid w:val="00153055"/>
    <w:rsid w:val="00153071"/>
    <w:rsid w:val="001536AC"/>
    <w:rsid w:val="0015394E"/>
    <w:rsid w:val="00153A70"/>
    <w:rsid w:val="00153B37"/>
    <w:rsid w:val="00153B4E"/>
    <w:rsid w:val="00153B92"/>
    <w:rsid w:val="00153CFB"/>
    <w:rsid w:val="00153D66"/>
    <w:rsid w:val="00153E26"/>
    <w:rsid w:val="00153FCA"/>
    <w:rsid w:val="00153FFB"/>
    <w:rsid w:val="0015437F"/>
    <w:rsid w:val="001544E3"/>
    <w:rsid w:val="0015451C"/>
    <w:rsid w:val="001545E7"/>
    <w:rsid w:val="00154776"/>
    <w:rsid w:val="001547A1"/>
    <w:rsid w:val="00154D56"/>
    <w:rsid w:val="00154D62"/>
    <w:rsid w:val="00154EB7"/>
    <w:rsid w:val="00154F2C"/>
    <w:rsid w:val="001550B0"/>
    <w:rsid w:val="00155187"/>
    <w:rsid w:val="00155479"/>
    <w:rsid w:val="00155582"/>
    <w:rsid w:val="0015565B"/>
    <w:rsid w:val="00155747"/>
    <w:rsid w:val="001557BD"/>
    <w:rsid w:val="00155A8A"/>
    <w:rsid w:val="00155C20"/>
    <w:rsid w:val="00155D02"/>
    <w:rsid w:val="00155D10"/>
    <w:rsid w:val="00156307"/>
    <w:rsid w:val="001564F0"/>
    <w:rsid w:val="00156552"/>
    <w:rsid w:val="00156719"/>
    <w:rsid w:val="00156943"/>
    <w:rsid w:val="001569A1"/>
    <w:rsid w:val="00156B2B"/>
    <w:rsid w:val="00156D01"/>
    <w:rsid w:val="00157027"/>
    <w:rsid w:val="001572A8"/>
    <w:rsid w:val="0015735A"/>
    <w:rsid w:val="001573AB"/>
    <w:rsid w:val="001573FD"/>
    <w:rsid w:val="00157412"/>
    <w:rsid w:val="001575F0"/>
    <w:rsid w:val="001577F3"/>
    <w:rsid w:val="001579CD"/>
    <w:rsid w:val="00157A17"/>
    <w:rsid w:val="00157C97"/>
    <w:rsid w:val="00157E27"/>
    <w:rsid w:val="001600B5"/>
    <w:rsid w:val="00160128"/>
    <w:rsid w:val="0016014A"/>
    <w:rsid w:val="0016031D"/>
    <w:rsid w:val="001603BE"/>
    <w:rsid w:val="00160585"/>
    <w:rsid w:val="00160624"/>
    <w:rsid w:val="00160632"/>
    <w:rsid w:val="0016065B"/>
    <w:rsid w:val="00160680"/>
    <w:rsid w:val="001606B7"/>
    <w:rsid w:val="00160769"/>
    <w:rsid w:val="001608CB"/>
    <w:rsid w:val="001609F5"/>
    <w:rsid w:val="00160A32"/>
    <w:rsid w:val="00160BAE"/>
    <w:rsid w:val="00160EBC"/>
    <w:rsid w:val="0016105E"/>
    <w:rsid w:val="00161111"/>
    <w:rsid w:val="001615E0"/>
    <w:rsid w:val="00161720"/>
    <w:rsid w:val="0016178C"/>
    <w:rsid w:val="00161A8F"/>
    <w:rsid w:val="00161AC9"/>
    <w:rsid w:val="00161BDE"/>
    <w:rsid w:val="00161C6E"/>
    <w:rsid w:val="00161E3A"/>
    <w:rsid w:val="00162451"/>
    <w:rsid w:val="00162CD9"/>
    <w:rsid w:val="00162CF1"/>
    <w:rsid w:val="00162E95"/>
    <w:rsid w:val="00162EFF"/>
    <w:rsid w:val="00162FFC"/>
    <w:rsid w:val="00163226"/>
    <w:rsid w:val="001632C9"/>
    <w:rsid w:val="001634A2"/>
    <w:rsid w:val="00163757"/>
    <w:rsid w:val="0016378C"/>
    <w:rsid w:val="001639BA"/>
    <w:rsid w:val="00163BBE"/>
    <w:rsid w:val="00163C6B"/>
    <w:rsid w:val="00163CC0"/>
    <w:rsid w:val="00163E3F"/>
    <w:rsid w:val="00163E84"/>
    <w:rsid w:val="00163FB1"/>
    <w:rsid w:val="00164422"/>
    <w:rsid w:val="00164551"/>
    <w:rsid w:val="001647E3"/>
    <w:rsid w:val="00164BF3"/>
    <w:rsid w:val="00164FA7"/>
    <w:rsid w:val="0016501A"/>
    <w:rsid w:val="00165170"/>
    <w:rsid w:val="00165177"/>
    <w:rsid w:val="00165513"/>
    <w:rsid w:val="0016556C"/>
    <w:rsid w:val="001657B2"/>
    <w:rsid w:val="00165A2C"/>
    <w:rsid w:val="00165ABE"/>
    <w:rsid w:val="00165AFD"/>
    <w:rsid w:val="00165B50"/>
    <w:rsid w:val="00165CD4"/>
    <w:rsid w:val="00165CDA"/>
    <w:rsid w:val="00166027"/>
    <w:rsid w:val="001662EE"/>
    <w:rsid w:val="00166CC4"/>
    <w:rsid w:val="00166DB8"/>
    <w:rsid w:val="00167004"/>
    <w:rsid w:val="00167256"/>
    <w:rsid w:val="001672A6"/>
    <w:rsid w:val="0016760F"/>
    <w:rsid w:val="00167728"/>
    <w:rsid w:val="00167761"/>
    <w:rsid w:val="00167C5D"/>
    <w:rsid w:val="00167EB5"/>
    <w:rsid w:val="00167ED1"/>
    <w:rsid w:val="00170371"/>
    <w:rsid w:val="00170380"/>
    <w:rsid w:val="00170451"/>
    <w:rsid w:val="0017045E"/>
    <w:rsid w:val="00170461"/>
    <w:rsid w:val="001704F4"/>
    <w:rsid w:val="00170693"/>
    <w:rsid w:val="001708FA"/>
    <w:rsid w:val="00170A67"/>
    <w:rsid w:val="00170D50"/>
    <w:rsid w:val="00170EB5"/>
    <w:rsid w:val="0017111E"/>
    <w:rsid w:val="00171351"/>
    <w:rsid w:val="00171361"/>
    <w:rsid w:val="00171385"/>
    <w:rsid w:val="001713B2"/>
    <w:rsid w:val="00171633"/>
    <w:rsid w:val="001717D4"/>
    <w:rsid w:val="00171880"/>
    <w:rsid w:val="001719AF"/>
    <w:rsid w:val="00171D7E"/>
    <w:rsid w:val="00171D82"/>
    <w:rsid w:val="001723F7"/>
    <w:rsid w:val="00172429"/>
    <w:rsid w:val="001724FC"/>
    <w:rsid w:val="001727D4"/>
    <w:rsid w:val="001728D0"/>
    <w:rsid w:val="00172C21"/>
    <w:rsid w:val="00172D60"/>
    <w:rsid w:val="00172EE9"/>
    <w:rsid w:val="00173059"/>
    <w:rsid w:val="00173207"/>
    <w:rsid w:val="001735E8"/>
    <w:rsid w:val="00173610"/>
    <w:rsid w:val="00173659"/>
    <w:rsid w:val="00173786"/>
    <w:rsid w:val="00173B3B"/>
    <w:rsid w:val="00173B3E"/>
    <w:rsid w:val="00173D47"/>
    <w:rsid w:val="00173DA5"/>
    <w:rsid w:val="00174060"/>
    <w:rsid w:val="00174161"/>
    <w:rsid w:val="0017439B"/>
    <w:rsid w:val="001746CE"/>
    <w:rsid w:val="0017470B"/>
    <w:rsid w:val="00174897"/>
    <w:rsid w:val="00174A18"/>
    <w:rsid w:val="00174AAC"/>
    <w:rsid w:val="00174BF5"/>
    <w:rsid w:val="001751A8"/>
    <w:rsid w:val="00175447"/>
    <w:rsid w:val="00175590"/>
    <w:rsid w:val="001757CF"/>
    <w:rsid w:val="0017582F"/>
    <w:rsid w:val="00175873"/>
    <w:rsid w:val="001758A5"/>
    <w:rsid w:val="00175C50"/>
    <w:rsid w:val="00175D2A"/>
    <w:rsid w:val="00175E89"/>
    <w:rsid w:val="00175F1A"/>
    <w:rsid w:val="001761B3"/>
    <w:rsid w:val="001768D4"/>
    <w:rsid w:val="00176AB3"/>
    <w:rsid w:val="00176AC3"/>
    <w:rsid w:val="00176C9D"/>
    <w:rsid w:val="00176DB3"/>
    <w:rsid w:val="00176DEB"/>
    <w:rsid w:val="00177112"/>
    <w:rsid w:val="001772A5"/>
    <w:rsid w:val="001772B7"/>
    <w:rsid w:val="001773ED"/>
    <w:rsid w:val="0017761B"/>
    <w:rsid w:val="0017763B"/>
    <w:rsid w:val="00177655"/>
    <w:rsid w:val="0017765D"/>
    <w:rsid w:val="001778C3"/>
    <w:rsid w:val="00177EE2"/>
    <w:rsid w:val="00177F28"/>
    <w:rsid w:val="001801F8"/>
    <w:rsid w:val="00180230"/>
    <w:rsid w:val="001804E5"/>
    <w:rsid w:val="0018071A"/>
    <w:rsid w:val="0018075B"/>
    <w:rsid w:val="00180A9A"/>
    <w:rsid w:val="00180AB0"/>
    <w:rsid w:val="00180DB8"/>
    <w:rsid w:val="00180E4D"/>
    <w:rsid w:val="00180EC0"/>
    <w:rsid w:val="00181088"/>
    <w:rsid w:val="00181148"/>
    <w:rsid w:val="0018127B"/>
    <w:rsid w:val="00181313"/>
    <w:rsid w:val="001816E8"/>
    <w:rsid w:val="001818B1"/>
    <w:rsid w:val="001818DA"/>
    <w:rsid w:val="00181B8C"/>
    <w:rsid w:val="00181C5D"/>
    <w:rsid w:val="00181C6E"/>
    <w:rsid w:val="00181D49"/>
    <w:rsid w:val="0018205D"/>
    <w:rsid w:val="00182234"/>
    <w:rsid w:val="00182379"/>
    <w:rsid w:val="001826FA"/>
    <w:rsid w:val="001826FB"/>
    <w:rsid w:val="001828F0"/>
    <w:rsid w:val="0018299A"/>
    <w:rsid w:val="00182D71"/>
    <w:rsid w:val="00182DD6"/>
    <w:rsid w:val="00182E29"/>
    <w:rsid w:val="00183160"/>
    <w:rsid w:val="0018324C"/>
    <w:rsid w:val="00183341"/>
    <w:rsid w:val="001834A9"/>
    <w:rsid w:val="001834E1"/>
    <w:rsid w:val="00183563"/>
    <w:rsid w:val="001835BA"/>
    <w:rsid w:val="0018374E"/>
    <w:rsid w:val="00183A4D"/>
    <w:rsid w:val="00183AB0"/>
    <w:rsid w:val="00183C30"/>
    <w:rsid w:val="00183CB9"/>
    <w:rsid w:val="00183D47"/>
    <w:rsid w:val="00183E94"/>
    <w:rsid w:val="00183F7F"/>
    <w:rsid w:val="00183FB5"/>
    <w:rsid w:val="001841D0"/>
    <w:rsid w:val="001842AB"/>
    <w:rsid w:val="00184715"/>
    <w:rsid w:val="001848EF"/>
    <w:rsid w:val="00184997"/>
    <w:rsid w:val="00184D2C"/>
    <w:rsid w:val="00184FDB"/>
    <w:rsid w:val="00185178"/>
    <w:rsid w:val="001851B1"/>
    <w:rsid w:val="001851D7"/>
    <w:rsid w:val="00185324"/>
    <w:rsid w:val="001853AC"/>
    <w:rsid w:val="001854C0"/>
    <w:rsid w:val="0018561C"/>
    <w:rsid w:val="0018565A"/>
    <w:rsid w:val="00185709"/>
    <w:rsid w:val="00185764"/>
    <w:rsid w:val="00185851"/>
    <w:rsid w:val="00185888"/>
    <w:rsid w:val="001858AC"/>
    <w:rsid w:val="00185959"/>
    <w:rsid w:val="00185C65"/>
    <w:rsid w:val="00185D16"/>
    <w:rsid w:val="00185F89"/>
    <w:rsid w:val="00185FDB"/>
    <w:rsid w:val="0018600C"/>
    <w:rsid w:val="0018625E"/>
    <w:rsid w:val="001863F0"/>
    <w:rsid w:val="001865C5"/>
    <w:rsid w:val="001866C7"/>
    <w:rsid w:val="0018681D"/>
    <w:rsid w:val="00186AC3"/>
    <w:rsid w:val="00186B25"/>
    <w:rsid w:val="00186E89"/>
    <w:rsid w:val="00186F1B"/>
    <w:rsid w:val="00187057"/>
    <w:rsid w:val="00187351"/>
    <w:rsid w:val="00187423"/>
    <w:rsid w:val="00187720"/>
    <w:rsid w:val="0018774F"/>
    <w:rsid w:val="00187822"/>
    <w:rsid w:val="0018795F"/>
    <w:rsid w:val="001879C1"/>
    <w:rsid w:val="00187C92"/>
    <w:rsid w:val="00187D20"/>
    <w:rsid w:val="00187F9A"/>
    <w:rsid w:val="00190035"/>
    <w:rsid w:val="001900F7"/>
    <w:rsid w:val="00190277"/>
    <w:rsid w:val="001902EA"/>
    <w:rsid w:val="0019039A"/>
    <w:rsid w:val="001903D8"/>
    <w:rsid w:val="00190404"/>
    <w:rsid w:val="00190501"/>
    <w:rsid w:val="00190538"/>
    <w:rsid w:val="001905C7"/>
    <w:rsid w:val="001906D8"/>
    <w:rsid w:val="00190CD1"/>
    <w:rsid w:val="00190D01"/>
    <w:rsid w:val="00191068"/>
    <w:rsid w:val="001910D8"/>
    <w:rsid w:val="00191564"/>
    <w:rsid w:val="00191699"/>
    <w:rsid w:val="0019174A"/>
    <w:rsid w:val="001917F6"/>
    <w:rsid w:val="00191940"/>
    <w:rsid w:val="0019198D"/>
    <w:rsid w:val="00191B7A"/>
    <w:rsid w:val="00191BD1"/>
    <w:rsid w:val="00191C22"/>
    <w:rsid w:val="00191C9F"/>
    <w:rsid w:val="001921AD"/>
    <w:rsid w:val="001921AF"/>
    <w:rsid w:val="00192567"/>
    <w:rsid w:val="0019269D"/>
    <w:rsid w:val="0019285F"/>
    <w:rsid w:val="00192B84"/>
    <w:rsid w:val="00192CB0"/>
    <w:rsid w:val="00192D4C"/>
    <w:rsid w:val="00192E22"/>
    <w:rsid w:val="00192F1D"/>
    <w:rsid w:val="00192F3E"/>
    <w:rsid w:val="00193035"/>
    <w:rsid w:val="00193371"/>
    <w:rsid w:val="00193409"/>
    <w:rsid w:val="00193725"/>
    <w:rsid w:val="00193798"/>
    <w:rsid w:val="00193BFA"/>
    <w:rsid w:val="00193EE8"/>
    <w:rsid w:val="00193F4D"/>
    <w:rsid w:val="0019403B"/>
    <w:rsid w:val="001940EA"/>
    <w:rsid w:val="0019437F"/>
    <w:rsid w:val="001946E8"/>
    <w:rsid w:val="001949BC"/>
    <w:rsid w:val="00194ABA"/>
    <w:rsid w:val="00194B6B"/>
    <w:rsid w:val="00194BF1"/>
    <w:rsid w:val="00194D35"/>
    <w:rsid w:val="00194D7B"/>
    <w:rsid w:val="00194DD2"/>
    <w:rsid w:val="001950C9"/>
    <w:rsid w:val="00195149"/>
    <w:rsid w:val="001951B6"/>
    <w:rsid w:val="001951FA"/>
    <w:rsid w:val="00195304"/>
    <w:rsid w:val="00195382"/>
    <w:rsid w:val="0019543E"/>
    <w:rsid w:val="00195516"/>
    <w:rsid w:val="00195935"/>
    <w:rsid w:val="00195AD7"/>
    <w:rsid w:val="00195B1F"/>
    <w:rsid w:val="00195DC1"/>
    <w:rsid w:val="00195F77"/>
    <w:rsid w:val="00196228"/>
    <w:rsid w:val="001964A9"/>
    <w:rsid w:val="0019687E"/>
    <w:rsid w:val="001968C7"/>
    <w:rsid w:val="00196B08"/>
    <w:rsid w:val="00196C0A"/>
    <w:rsid w:val="00196CB8"/>
    <w:rsid w:val="00196CBF"/>
    <w:rsid w:val="00196EFC"/>
    <w:rsid w:val="00196F13"/>
    <w:rsid w:val="001971F4"/>
    <w:rsid w:val="0019739F"/>
    <w:rsid w:val="001973AB"/>
    <w:rsid w:val="001973B5"/>
    <w:rsid w:val="00197437"/>
    <w:rsid w:val="00197539"/>
    <w:rsid w:val="00197591"/>
    <w:rsid w:val="0019762E"/>
    <w:rsid w:val="00197C94"/>
    <w:rsid w:val="00197CBB"/>
    <w:rsid w:val="00197E1E"/>
    <w:rsid w:val="00197E2D"/>
    <w:rsid w:val="00197EE5"/>
    <w:rsid w:val="00197FCB"/>
    <w:rsid w:val="001A038B"/>
    <w:rsid w:val="001A040C"/>
    <w:rsid w:val="001A0493"/>
    <w:rsid w:val="001A06E4"/>
    <w:rsid w:val="001A07E7"/>
    <w:rsid w:val="001A087F"/>
    <w:rsid w:val="001A0A40"/>
    <w:rsid w:val="001A0B1A"/>
    <w:rsid w:val="001A0B75"/>
    <w:rsid w:val="001A0D87"/>
    <w:rsid w:val="001A0DC4"/>
    <w:rsid w:val="001A0E1E"/>
    <w:rsid w:val="001A1C17"/>
    <w:rsid w:val="001A1CC9"/>
    <w:rsid w:val="001A1E46"/>
    <w:rsid w:val="001A1FC0"/>
    <w:rsid w:val="001A214A"/>
    <w:rsid w:val="001A23E9"/>
    <w:rsid w:val="001A269D"/>
    <w:rsid w:val="001A2944"/>
    <w:rsid w:val="001A2A52"/>
    <w:rsid w:val="001A2ACE"/>
    <w:rsid w:val="001A2D64"/>
    <w:rsid w:val="001A2D74"/>
    <w:rsid w:val="001A2DFC"/>
    <w:rsid w:val="001A3013"/>
    <w:rsid w:val="001A319E"/>
    <w:rsid w:val="001A31C2"/>
    <w:rsid w:val="001A3281"/>
    <w:rsid w:val="001A3508"/>
    <w:rsid w:val="001A35BC"/>
    <w:rsid w:val="001A3CCE"/>
    <w:rsid w:val="001A442F"/>
    <w:rsid w:val="001A4641"/>
    <w:rsid w:val="001A4825"/>
    <w:rsid w:val="001A485D"/>
    <w:rsid w:val="001A4A19"/>
    <w:rsid w:val="001A4B91"/>
    <w:rsid w:val="001A5082"/>
    <w:rsid w:val="001A50E4"/>
    <w:rsid w:val="001A5552"/>
    <w:rsid w:val="001A575C"/>
    <w:rsid w:val="001A58E8"/>
    <w:rsid w:val="001A5B05"/>
    <w:rsid w:val="001A5CAA"/>
    <w:rsid w:val="001A5E35"/>
    <w:rsid w:val="001A65B3"/>
    <w:rsid w:val="001A6721"/>
    <w:rsid w:val="001A6BB5"/>
    <w:rsid w:val="001A6F8B"/>
    <w:rsid w:val="001A727B"/>
    <w:rsid w:val="001A727E"/>
    <w:rsid w:val="001A72D9"/>
    <w:rsid w:val="001A7304"/>
    <w:rsid w:val="001A74B6"/>
    <w:rsid w:val="001A76CF"/>
    <w:rsid w:val="001A77A6"/>
    <w:rsid w:val="001A77F0"/>
    <w:rsid w:val="001A7A47"/>
    <w:rsid w:val="001A7B28"/>
    <w:rsid w:val="001A7C47"/>
    <w:rsid w:val="001A7DEB"/>
    <w:rsid w:val="001A7EBC"/>
    <w:rsid w:val="001B025A"/>
    <w:rsid w:val="001B02E7"/>
    <w:rsid w:val="001B0380"/>
    <w:rsid w:val="001B0394"/>
    <w:rsid w:val="001B03CE"/>
    <w:rsid w:val="001B072B"/>
    <w:rsid w:val="001B07DC"/>
    <w:rsid w:val="001B087C"/>
    <w:rsid w:val="001B09BC"/>
    <w:rsid w:val="001B0ABA"/>
    <w:rsid w:val="001B0CF7"/>
    <w:rsid w:val="001B0F87"/>
    <w:rsid w:val="001B11A1"/>
    <w:rsid w:val="001B11E2"/>
    <w:rsid w:val="001B127F"/>
    <w:rsid w:val="001B1480"/>
    <w:rsid w:val="001B15BE"/>
    <w:rsid w:val="001B1625"/>
    <w:rsid w:val="001B1B48"/>
    <w:rsid w:val="001B1BE6"/>
    <w:rsid w:val="001B1C49"/>
    <w:rsid w:val="001B1D5B"/>
    <w:rsid w:val="001B1EFC"/>
    <w:rsid w:val="001B24DE"/>
    <w:rsid w:val="001B27CE"/>
    <w:rsid w:val="001B28B1"/>
    <w:rsid w:val="001B2937"/>
    <w:rsid w:val="001B2939"/>
    <w:rsid w:val="001B2CD4"/>
    <w:rsid w:val="001B2E84"/>
    <w:rsid w:val="001B33CB"/>
    <w:rsid w:val="001B33F9"/>
    <w:rsid w:val="001B375C"/>
    <w:rsid w:val="001B37F6"/>
    <w:rsid w:val="001B3890"/>
    <w:rsid w:val="001B41A9"/>
    <w:rsid w:val="001B420D"/>
    <w:rsid w:val="001B4233"/>
    <w:rsid w:val="001B4748"/>
    <w:rsid w:val="001B48FC"/>
    <w:rsid w:val="001B48FE"/>
    <w:rsid w:val="001B49E6"/>
    <w:rsid w:val="001B4AEA"/>
    <w:rsid w:val="001B4F5D"/>
    <w:rsid w:val="001B4F5E"/>
    <w:rsid w:val="001B4FC1"/>
    <w:rsid w:val="001B4FCE"/>
    <w:rsid w:val="001B50D8"/>
    <w:rsid w:val="001B514E"/>
    <w:rsid w:val="001B521F"/>
    <w:rsid w:val="001B53FA"/>
    <w:rsid w:val="001B5591"/>
    <w:rsid w:val="001B55E2"/>
    <w:rsid w:val="001B5774"/>
    <w:rsid w:val="001B5798"/>
    <w:rsid w:val="001B57AB"/>
    <w:rsid w:val="001B5928"/>
    <w:rsid w:val="001B5933"/>
    <w:rsid w:val="001B5DA1"/>
    <w:rsid w:val="001B5F0C"/>
    <w:rsid w:val="001B5FAE"/>
    <w:rsid w:val="001B631D"/>
    <w:rsid w:val="001B662B"/>
    <w:rsid w:val="001B6882"/>
    <w:rsid w:val="001B6A47"/>
    <w:rsid w:val="001B6D32"/>
    <w:rsid w:val="001B6D8B"/>
    <w:rsid w:val="001B6DC0"/>
    <w:rsid w:val="001B6E98"/>
    <w:rsid w:val="001B71E7"/>
    <w:rsid w:val="001B71ED"/>
    <w:rsid w:val="001B7369"/>
    <w:rsid w:val="001B73AF"/>
    <w:rsid w:val="001B749F"/>
    <w:rsid w:val="001B75E2"/>
    <w:rsid w:val="001B764F"/>
    <w:rsid w:val="001B7900"/>
    <w:rsid w:val="001B799E"/>
    <w:rsid w:val="001B7B63"/>
    <w:rsid w:val="001B7B73"/>
    <w:rsid w:val="001B7E14"/>
    <w:rsid w:val="001B7E1F"/>
    <w:rsid w:val="001C019B"/>
    <w:rsid w:val="001C036A"/>
    <w:rsid w:val="001C0423"/>
    <w:rsid w:val="001C069E"/>
    <w:rsid w:val="001C0765"/>
    <w:rsid w:val="001C0CE9"/>
    <w:rsid w:val="001C0FF4"/>
    <w:rsid w:val="001C1262"/>
    <w:rsid w:val="001C1415"/>
    <w:rsid w:val="001C1653"/>
    <w:rsid w:val="001C178B"/>
    <w:rsid w:val="001C1823"/>
    <w:rsid w:val="001C1A36"/>
    <w:rsid w:val="001C1B7E"/>
    <w:rsid w:val="001C1CAA"/>
    <w:rsid w:val="001C2102"/>
    <w:rsid w:val="001C2307"/>
    <w:rsid w:val="001C246C"/>
    <w:rsid w:val="001C2657"/>
    <w:rsid w:val="001C26D8"/>
    <w:rsid w:val="001C28A3"/>
    <w:rsid w:val="001C2AA0"/>
    <w:rsid w:val="001C2C07"/>
    <w:rsid w:val="001C2D74"/>
    <w:rsid w:val="001C2F43"/>
    <w:rsid w:val="001C2FF9"/>
    <w:rsid w:val="001C316C"/>
    <w:rsid w:val="001C330C"/>
    <w:rsid w:val="001C351A"/>
    <w:rsid w:val="001C35E0"/>
    <w:rsid w:val="001C367A"/>
    <w:rsid w:val="001C3859"/>
    <w:rsid w:val="001C3B09"/>
    <w:rsid w:val="001C3C91"/>
    <w:rsid w:val="001C3DAA"/>
    <w:rsid w:val="001C3DE8"/>
    <w:rsid w:val="001C3EEF"/>
    <w:rsid w:val="001C41BF"/>
    <w:rsid w:val="001C42A9"/>
    <w:rsid w:val="001C4325"/>
    <w:rsid w:val="001C4476"/>
    <w:rsid w:val="001C48D9"/>
    <w:rsid w:val="001C4995"/>
    <w:rsid w:val="001C4A99"/>
    <w:rsid w:val="001C50F2"/>
    <w:rsid w:val="001C5556"/>
    <w:rsid w:val="001C57BA"/>
    <w:rsid w:val="001C5927"/>
    <w:rsid w:val="001C5939"/>
    <w:rsid w:val="001C5979"/>
    <w:rsid w:val="001C5BDD"/>
    <w:rsid w:val="001C60E0"/>
    <w:rsid w:val="001C615F"/>
    <w:rsid w:val="001C619A"/>
    <w:rsid w:val="001C619F"/>
    <w:rsid w:val="001C65F2"/>
    <w:rsid w:val="001C68E0"/>
    <w:rsid w:val="001C6956"/>
    <w:rsid w:val="001C6A84"/>
    <w:rsid w:val="001C6B2D"/>
    <w:rsid w:val="001C6D27"/>
    <w:rsid w:val="001C6D57"/>
    <w:rsid w:val="001C7210"/>
    <w:rsid w:val="001C7218"/>
    <w:rsid w:val="001C74C6"/>
    <w:rsid w:val="001C769E"/>
    <w:rsid w:val="001C77C0"/>
    <w:rsid w:val="001C7E92"/>
    <w:rsid w:val="001C7F7B"/>
    <w:rsid w:val="001D003C"/>
    <w:rsid w:val="001D016A"/>
    <w:rsid w:val="001D0217"/>
    <w:rsid w:val="001D042D"/>
    <w:rsid w:val="001D0DFC"/>
    <w:rsid w:val="001D0E47"/>
    <w:rsid w:val="001D0EFA"/>
    <w:rsid w:val="001D0FC6"/>
    <w:rsid w:val="001D0FFF"/>
    <w:rsid w:val="001D1001"/>
    <w:rsid w:val="001D1140"/>
    <w:rsid w:val="001D12AA"/>
    <w:rsid w:val="001D13A9"/>
    <w:rsid w:val="001D14FF"/>
    <w:rsid w:val="001D1638"/>
    <w:rsid w:val="001D174E"/>
    <w:rsid w:val="001D17BF"/>
    <w:rsid w:val="001D1889"/>
    <w:rsid w:val="001D18DC"/>
    <w:rsid w:val="001D1DBD"/>
    <w:rsid w:val="001D1F2A"/>
    <w:rsid w:val="001D21CA"/>
    <w:rsid w:val="001D2273"/>
    <w:rsid w:val="001D23B9"/>
    <w:rsid w:val="001D2824"/>
    <w:rsid w:val="001D2916"/>
    <w:rsid w:val="001D2BAE"/>
    <w:rsid w:val="001D2C80"/>
    <w:rsid w:val="001D2D12"/>
    <w:rsid w:val="001D2E48"/>
    <w:rsid w:val="001D2F97"/>
    <w:rsid w:val="001D2FEC"/>
    <w:rsid w:val="001D3172"/>
    <w:rsid w:val="001D33C9"/>
    <w:rsid w:val="001D38AB"/>
    <w:rsid w:val="001D3B47"/>
    <w:rsid w:val="001D3D79"/>
    <w:rsid w:val="001D3DA4"/>
    <w:rsid w:val="001D3DFA"/>
    <w:rsid w:val="001D3F89"/>
    <w:rsid w:val="001D3FF9"/>
    <w:rsid w:val="001D414B"/>
    <w:rsid w:val="001D4174"/>
    <w:rsid w:val="001D4460"/>
    <w:rsid w:val="001D44D1"/>
    <w:rsid w:val="001D4640"/>
    <w:rsid w:val="001D4BE1"/>
    <w:rsid w:val="001D5059"/>
    <w:rsid w:val="001D5179"/>
    <w:rsid w:val="001D522E"/>
    <w:rsid w:val="001D5337"/>
    <w:rsid w:val="001D5580"/>
    <w:rsid w:val="001D5645"/>
    <w:rsid w:val="001D5820"/>
    <w:rsid w:val="001D5867"/>
    <w:rsid w:val="001D5D99"/>
    <w:rsid w:val="001D5F4D"/>
    <w:rsid w:val="001D61F7"/>
    <w:rsid w:val="001D65E4"/>
    <w:rsid w:val="001D6B0E"/>
    <w:rsid w:val="001D6C8E"/>
    <w:rsid w:val="001D6F41"/>
    <w:rsid w:val="001D7247"/>
    <w:rsid w:val="001D73E2"/>
    <w:rsid w:val="001D765C"/>
    <w:rsid w:val="001D792D"/>
    <w:rsid w:val="001D793C"/>
    <w:rsid w:val="001D7992"/>
    <w:rsid w:val="001D7A67"/>
    <w:rsid w:val="001D7B6C"/>
    <w:rsid w:val="001D7DA1"/>
    <w:rsid w:val="001E02D5"/>
    <w:rsid w:val="001E04AF"/>
    <w:rsid w:val="001E0976"/>
    <w:rsid w:val="001E0CE4"/>
    <w:rsid w:val="001E0F40"/>
    <w:rsid w:val="001E0F97"/>
    <w:rsid w:val="001E0FF5"/>
    <w:rsid w:val="001E1520"/>
    <w:rsid w:val="001E152F"/>
    <w:rsid w:val="001E1546"/>
    <w:rsid w:val="001E16E3"/>
    <w:rsid w:val="001E17A1"/>
    <w:rsid w:val="001E181B"/>
    <w:rsid w:val="001E185E"/>
    <w:rsid w:val="001E189B"/>
    <w:rsid w:val="001E1C32"/>
    <w:rsid w:val="001E1C5F"/>
    <w:rsid w:val="001E1CD2"/>
    <w:rsid w:val="001E1ED0"/>
    <w:rsid w:val="001E1F36"/>
    <w:rsid w:val="001E207C"/>
    <w:rsid w:val="001E20AB"/>
    <w:rsid w:val="001E221E"/>
    <w:rsid w:val="001E24EC"/>
    <w:rsid w:val="001E2503"/>
    <w:rsid w:val="001E2593"/>
    <w:rsid w:val="001E25BB"/>
    <w:rsid w:val="001E294E"/>
    <w:rsid w:val="001E2AE6"/>
    <w:rsid w:val="001E2C14"/>
    <w:rsid w:val="001E2C64"/>
    <w:rsid w:val="001E2FAD"/>
    <w:rsid w:val="001E3221"/>
    <w:rsid w:val="001E34FA"/>
    <w:rsid w:val="001E356F"/>
    <w:rsid w:val="001E3A64"/>
    <w:rsid w:val="001E3A83"/>
    <w:rsid w:val="001E3CA4"/>
    <w:rsid w:val="001E3E83"/>
    <w:rsid w:val="001E3F31"/>
    <w:rsid w:val="001E42B0"/>
    <w:rsid w:val="001E4429"/>
    <w:rsid w:val="001E45B6"/>
    <w:rsid w:val="001E45BD"/>
    <w:rsid w:val="001E4733"/>
    <w:rsid w:val="001E479C"/>
    <w:rsid w:val="001E485A"/>
    <w:rsid w:val="001E4992"/>
    <w:rsid w:val="001E4BC7"/>
    <w:rsid w:val="001E4CD7"/>
    <w:rsid w:val="001E4E7E"/>
    <w:rsid w:val="001E4F86"/>
    <w:rsid w:val="001E4F93"/>
    <w:rsid w:val="001E4FB5"/>
    <w:rsid w:val="001E5203"/>
    <w:rsid w:val="001E528E"/>
    <w:rsid w:val="001E5382"/>
    <w:rsid w:val="001E53B2"/>
    <w:rsid w:val="001E5633"/>
    <w:rsid w:val="001E56F2"/>
    <w:rsid w:val="001E570A"/>
    <w:rsid w:val="001E5730"/>
    <w:rsid w:val="001E59EF"/>
    <w:rsid w:val="001E5AB6"/>
    <w:rsid w:val="001E5AC3"/>
    <w:rsid w:val="001E5FEE"/>
    <w:rsid w:val="001E6103"/>
    <w:rsid w:val="001E6377"/>
    <w:rsid w:val="001E6380"/>
    <w:rsid w:val="001E656B"/>
    <w:rsid w:val="001E67CA"/>
    <w:rsid w:val="001E6C5D"/>
    <w:rsid w:val="001E6CDC"/>
    <w:rsid w:val="001E6F38"/>
    <w:rsid w:val="001E6F80"/>
    <w:rsid w:val="001E7058"/>
    <w:rsid w:val="001E7154"/>
    <w:rsid w:val="001E7168"/>
    <w:rsid w:val="001E7278"/>
    <w:rsid w:val="001E72BF"/>
    <w:rsid w:val="001E74D2"/>
    <w:rsid w:val="001E770C"/>
    <w:rsid w:val="001E7747"/>
    <w:rsid w:val="001E7A88"/>
    <w:rsid w:val="001E7C25"/>
    <w:rsid w:val="001E7D72"/>
    <w:rsid w:val="001E7EF8"/>
    <w:rsid w:val="001F0508"/>
    <w:rsid w:val="001F096A"/>
    <w:rsid w:val="001F0A56"/>
    <w:rsid w:val="001F0B07"/>
    <w:rsid w:val="001F0D11"/>
    <w:rsid w:val="001F0EFA"/>
    <w:rsid w:val="001F101E"/>
    <w:rsid w:val="001F125E"/>
    <w:rsid w:val="001F12CF"/>
    <w:rsid w:val="001F1349"/>
    <w:rsid w:val="001F134A"/>
    <w:rsid w:val="001F13AC"/>
    <w:rsid w:val="001F157E"/>
    <w:rsid w:val="001F1603"/>
    <w:rsid w:val="001F160F"/>
    <w:rsid w:val="001F18C1"/>
    <w:rsid w:val="001F18CF"/>
    <w:rsid w:val="001F1A04"/>
    <w:rsid w:val="001F1A85"/>
    <w:rsid w:val="001F1C27"/>
    <w:rsid w:val="001F1D3F"/>
    <w:rsid w:val="001F1EF5"/>
    <w:rsid w:val="001F1F39"/>
    <w:rsid w:val="001F1F51"/>
    <w:rsid w:val="001F1F6F"/>
    <w:rsid w:val="001F1FCF"/>
    <w:rsid w:val="001F2043"/>
    <w:rsid w:val="001F205C"/>
    <w:rsid w:val="001F21B2"/>
    <w:rsid w:val="001F21C6"/>
    <w:rsid w:val="001F2343"/>
    <w:rsid w:val="001F2468"/>
    <w:rsid w:val="001F248C"/>
    <w:rsid w:val="001F2870"/>
    <w:rsid w:val="001F2953"/>
    <w:rsid w:val="001F2B01"/>
    <w:rsid w:val="001F2C64"/>
    <w:rsid w:val="001F2D35"/>
    <w:rsid w:val="001F2E68"/>
    <w:rsid w:val="001F2E8C"/>
    <w:rsid w:val="001F2ECD"/>
    <w:rsid w:val="001F2F98"/>
    <w:rsid w:val="001F3291"/>
    <w:rsid w:val="001F3559"/>
    <w:rsid w:val="001F3A53"/>
    <w:rsid w:val="001F3B45"/>
    <w:rsid w:val="001F3B85"/>
    <w:rsid w:val="001F3BBD"/>
    <w:rsid w:val="001F3CD1"/>
    <w:rsid w:val="001F3CEB"/>
    <w:rsid w:val="001F3D49"/>
    <w:rsid w:val="001F3D9B"/>
    <w:rsid w:val="001F3F4F"/>
    <w:rsid w:val="001F414A"/>
    <w:rsid w:val="001F41C8"/>
    <w:rsid w:val="001F4788"/>
    <w:rsid w:val="001F48A5"/>
    <w:rsid w:val="001F48CE"/>
    <w:rsid w:val="001F497A"/>
    <w:rsid w:val="001F4AC3"/>
    <w:rsid w:val="001F4DB6"/>
    <w:rsid w:val="001F5060"/>
    <w:rsid w:val="001F50AB"/>
    <w:rsid w:val="001F50F6"/>
    <w:rsid w:val="001F54CC"/>
    <w:rsid w:val="001F5668"/>
    <w:rsid w:val="001F568E"/>
    <w:rsid w:val="001F587B"/>
    <w:rsid w:val="001F5B18"/>
    <w:rsid w:val="001F5C19"/>
    <w:rsid w:val="001F5C3D"/>
    <w:rsid w:val="001F5F9E"/>
    <w:rsid w:val="001F6027"/>
    <w:rsid w:val="001F6124"/>
    <w:rsid w:val="001F619A"/>
    <w:rsid w:val="001F624B"/>
    <w:rsid w:val="001F6556"/>
    <w:rsid w:val="001F663E"/>
    <w:rsid w:val="001F680F"/>
    <w:rsid w:val="001F68AD"/>
    <w:rsid w:val="001F69AD"/>
    <w:rsid w:val="001F6A23"/>
    <w:rsid w:val="001F6AB7"/>
    <w:rsid w:val="001F6BDF"/>
    <w:rsid w:val="001F6C49"/>
    <w:rsid w:val="001F6C96"/>
    <w:rsid w:val="001F6DAD"/>
    <w:rsid w:val="001F710E"/>
    <w:rsid w:val="001F729A"/>
    <w:rsid w:val="001F755E"/>
    <w:rsid w:val="001F7627"/>
    <w:rsid w:val="001F7909"/>
    <w:rsid w:val="001F799C"/>
    <w:rsid w:val="001F7BC6"/>
    <w:rsid w:val="001F7CA1"/>
    <w:rsid w:val="001F7EBC"/>
    <w:rsid w:val="001F7FFA"/>
    <w:rsid w:val="002001A5"/>
    <w:rsid w:val="002005CE"/>
    <w:rsid w:val="00200685"/>
    <w:rsid w:val="00200746"/>
    <w:rsid w:val="002007EE"/>
    <w:rsid w:val="00200861"/>
    <w:rsid w:val="002008E9"/>
    <w:rsid w:val="0020094B"/>
    <w:rsid w:val="002009B6"/>
    <w:rsid w:val="00200AAE"/>
    <w:rsid w:val="00200ACA"/>
    <w:rsid w:val="00200B51"/>
    <w:rsid w:val="00200C05"/>
    <w:rsid w:val="00200D8F"/>
    <w:rsid w:val="00200DC9"/>
    <w:rsid w:val="00200F80"/>
    <w:rsid w:val="002011EF"/>
    <w:rsid w:val="00201484"/>
    <w:rsid w:val="002014D4"/>
    <w:rsid w:val="00201552"/>
    <w:rsid w:val="0020157D"/>
    <w:rsid w:val="002015A0"/>
    <w:rsid w:val="002015CC"/>
    <w:rsid w:val="0020162C"/>
    <w:rsid w:val="002016C6"/>
    <w:rsid w:val="00201944"/>
    <w:rsid w:val="002019AC"/>
    <w:rsid w:val="00201AA0"/>
    <w:rsid w:val="00201C81"/>
    <w:rsid w:val="00201CDE"/>
    <w:rsid w:val="00201CF8"/>
    <w:rsid w:val="00201FB1"/>
    <w:rsid w:val="002020D7"/>
    <w:rsid w:val="002020EC"/>
    <w:rsid w:val="00202183"/>
    <w:rsid w:val="002022E2"/>
    <w:rsid w:val="002023A8"/>
    <w:rsid w:val="00202491"/>
    <w:rsid w:val="00202507"/>
    <w:rsid w:val="002027FD"/>
    <w:rsid w:val="00202885"/>
    <w:rsid w:val="00202B12"/>
    <w:rsid w:val="00202B38"/>
    <w:rsid w:val="00202E26"/>
    <w:rsid w:val="00202E28"/>
    <w:rsid w:val="00202E9D"/>
    <w:rsid w:val="00203012"/>
    <w:rsid w:val="00203045"/>
    <w:rsid w:val="002032B7"/>
    <w:rsid w:val="002034EA"/>
    <w:rsid w:val="00203A1C"/>
    <w:rsid w:val="00203B9F"/>
    <w:rsid w:val="00203CE9"/>
    <w:rsid w:val="00203D30"/>
    <w:rsid w:val="00203DC9"/>
    <w:rsid w:val="00203E44"/>
    <w:rsid w:val="002041BE"/>
    <w:rsid w:val="00204A37"/>
    <w:rsid w:val="00204A9C"/>
    <w:rsid w:val="00204E6B"/>
    <w:rsid w:val="00204E7A"/>
    <w:rsid w:val="00204EA3"/>
    <w:rsid w:val="00204F5D"/>
    <w:rsid w:val="0020518E"/>
    <w:rsid w:val="002052B3"/>
    <w:rsid w:val="00205425"/>
    <w:rsid w:val="002057BD"/>
    <w:rsid w:val="0020590F"/>
    <w:rsid w:val="00205FDF"/>
    <w:rsid w:val="002060E5"/>
    <w:rsid w:val="002061D9"/>
    <w:rsid w:val="00206210"/>
    <w:rsid w:val="00206256"/>
    <w:rsid w:val="0020643A"/>
    <w:rsid w:val="0020684D"/>
    <w:rsid w:val="0020690E"/>
    <w:rsid w:val="002069D4"/>
    <w:rsid w:val="00206B50"/>
    <w:rsid w:val="00206CB0"/>
    <w:rsid w:val="00206DEC"/>
    <w:rsid w:val="00206F4C"/>
    <w:rsid w:val="00207168"/>
    <w:rsid w:val="0020719B"/>
    <w:rsid w:val="00207339"/>
    <w:rsid w:val="00207395"/>
    <w:rsid w:val="00207454"/>
    <w:rsid w:val="0020745F"/>
    <w:rsid w:val="002076C9"/>
    <w:rsid w:val="002078E5"/>
    <w:rsid w:val="002079CA"/>
    <w:rsid w:val="00207BC8"/>
    <w:rsid w:val="00207C56"/>
    <w:rsid w:val="00210584"/>
    <w:rsid w:val="002105A9"/>
    <w:rsid w:val="002105C1"/>
    <w:rsid w:val="002106D7"/>
    <w:rsid w:val="0021072A"/>
    <w:rsid w:val="00210967"/>
    <w:rsid w:val="00210987"/>
    <w:rsid w:val="00210A03"/>
    <w:rsid w:val="00210A44"/>
    <w:rsid w:val="00211165"/>
    <w:rsid w:val="002111C9"/>
    <w:rsid w:val="00211220"/>
    <w:rsid w:val="00211292"/>
    <w:rsid w:val="00211375"/>
    <w:rsid w:val="0021139F"/>
    <w:rsid w:val="002113E9"/>
    <w:rsid w:val="002115C2"/>
    <w:rsid w:val="002115CB"/>
    <w:rsid w:val="002115E0"/>
    <w:rsid w:val="0021161A"/>
    <w:rsid w:val="0021170C"/>
    <w:rsid w:val="002117DD"/>
    <w:rsid w:val="00211962"/>
    <w:rsid w:val="00211A4C"/>
    <w:rsid w:val="00211A67"/>
    <w:rsid w:val="00212021"/>
    <w:rsid w:val="002121B2"/>
    <w:rsid w:val="00212214"/>
    <w:rsid w:val="0021287D"/>
    <w:rsid w:val="002128A7"/>
    <w:rsid w:val="00212A62"/>
    <w:rsid w:val="00212B16"/>
    <w:rsid w:val="00212CF9"/>
    <w:rsid w:val="00212DDA"/>
    <w:rsid w:val="00212E2F"/>
    <w:rsid w:val="00213026"/>
    <w:rsid w:val="002131C8"/>
    <w:rsid w:val="0021327C"/>
    <w:rsid w:val="0021327E"/>
    <w:rsid w:val="0021345E"/>
    <w:rsid w:val="002134EA"/>
    <w:rsid w:val="002135AD"/>
    <w:rsid w:val="002135F6"/>
    <w:rsid w:val="002139F4"/>
    <w:rsid w:val="00213A1E"/>
    <w:rsid w:val="00213B00"/>
    <w:rsid w:val="00213C1F"/>
    <w:rsid w:val="00213E10"/>
    <w:rsid w:val="00213EB2"/>
    <w:rsid w:val="002140E9"/>
    <w:rsid w:val="00214171"/>
    <w:rsid w:val="00214177"/>
    <w:rsid w:val="002141E8"/>
    <w:rsid w:val="002141F0"/>
    <w:rsid w:val="00214467"/>
    <w:rsid w:val="00214863"/>
    <w:rsid w:val="002148A9"/>
    <w:rsid w:val="00214B88"/>
    <w:rsid w:val="00214C30"/>
    <w:rsid w:val="00214DD8"/>
    <w:rsid w:val="00214FA5"/>
    <w:rsid w:val="00215113"/>
    <w:rsid w:val="00215365"/>
    <w:rsid w:val="002153AF"/>
    <w:rsid w:val="002153E0"/>
    <w:rsid w:val="00215457"/>
    <w:rsid w:val="00215496"/>
    <w:rsid w:val="002157E7"/>
    <w:rsid w:val="002158F7"/>
    <w:rsid w:val="00215947"/>
    <w:rsid w:val="00215A71"/>
    <w:rsid w:val="00215A97"/>
    <w:rsid w:val="00215A9D"/>
    <w:rsid w:val="00215AF7"/>
    <w:rsid w:val="00215CB0"/>
    <w:rsid w:val="00215F74"/>
    <w:rsid w:val="00216313"/>
    <w:rsid w:val="00216395"/>
    <w:rsid w:val="00216960"/>
    <w:rsid w:val="00216ADD"/>
    <w:rsid w:val="00216BB8"/>
    <w:rsid w:val="00216F18"/>
    <w:rsid w:val="00217196"/>
    <w:rsid w:val="002171B7"/>
    <w:rsid w:val="00217227"/>
    <w:rsid w:val="00217302"/>
    <w:rsid w:val="0021730F"/>
    <w:rsid w:val="0021731C"/>
    <w:rsid w:val="00217551"/>
    <w:rsid w:val="002175E4"/>
    <w:rsid w:val="00217890"/>
    <w:rsid w:val="0021790A"/>
    <w:rsid w:val="00217A34"/>
    <w:rsid w:val="00217A8A"/>
    <w:rsid w:val="00217ABA"/>
    <w:rsid w:val="00217AC3"/>
    <w:rsid w:val="00217C0A"/>
    <w:rsid w:val="00217C4E"/>
    <w:rsid w:val="00217E08"/>
    <w:rsid w:val="00217F39"/>
    <w:rsid w:val="0022014A"/>
    <w:rsid w:val="002203BA"/>
    <w:rsid w:val="0022048A"/>
    <w:rsid w:val="0022067C"/>
    <w:rsid w:val="00220853"/>
    <w:rsid w:val="00220AF3"/>
    <w:rsid w:val="00220B5A"/>
    <w:rsid w:val="00220D28"/>
    <w:rsid w:val="00220DAF"/>
    <w:rsid w:val="00220E86"/>
    <w:rsid w:val="00220F09"/>
    <w:rsid w:val="00220F81"/>
    <w:rsid w:val="00220FDE"/>
    <w:rsid w:val="00221079"/>
    <w:rsid w:val="0022127F"/>
    <w:rsid w:val="002213C4"/>
    <w:rsid w:val="00221578"/>
    <w:rsid w:val="0022159F"/>
    <w:rsid w:val="002217E2"/>
    <w:rsid w:val="00221AE2"/>
    <w:rsid w:val="00221C10"/>
    <w:rsid w:val="00221C3F"/>
    <w:rsid w:val="00221C45"/>
    <w:rsid w:val="00221DC3"/>
    <w:rsid w:val="00221EB8"/>
    <w:rsid w:val="00221ECC"/>
    <w:rsid w:val="00221F0A"/>
    <w:rsid w:val="00221F43"/>
    <w:rsid w:val="00221F88"/>
    <w:rsid w:val="002221E4"/>
    <w:rsid w:val="002222FB"/>
    <w:rsid w:val="00222360"/>
    <w:rsid w:val="002223E2"/>
    <w:rsid w:val="00222499"/>
    <w:rsid w:val="00222558"/>
    <w:rsid w:val="00222634"/>
    <w:rsid w:val="0022264A"/>
    <w:rsid w:val="00222793"/>
    <w:rsid w:val="0022283B"/>
    <w:rsid w:val="00222AB6"/>
    <w:rsid w:val="00223006"/>
    <w:rsid w:val="002233AC"/>
    <w:rsid w:val="00223496"/>
    <w:rsid w:val="00223623"/>
    <w:rsid w:val="00223650"/>
    <w:rsid w:val="002237E9"/>
    <w:rsid w:val="002238A7"/>
    <w:rsid w:val="002238C4"/>
    <w:rsid w:val="0022392A"/>
    <w:rsid w:val="002239D8"/>
    <w:rsid w:val="00223AEC"/>
    <w:rsid w:val="00223B0A"/>
    <w:rsid w:val="00223CD5"/>
    <w:rsid w:val="00223DD1"/>
    <w:rsid w:val="00223F8E"/>
    <w:rsid w:val="002241CE"/>
    <w:rsid w:val="002249DE"/>
    <w:rsid w:val="00224BB2"/>
    <w:rsid w:val="00224D67"/>
    <w:rsid w:val="00224E01"/>
    <w:rsid w:val="00225417"/>
    <w:rsid w:val="002254D7"/>
    <w:rsid w:val="002254E4"/>
    <w:rsid w:val="00225627"/>
    <w:rsid w:val="002256F3"/>
    <w:rsid w:val="002257C0"/>
    <w:rsid w:val="00225AA8"/>
    <w:rsid w:val="00225BA9"/>
    <w:rsid w:val="00225D4D"/>
    <w:rsid w:val="00225D50"/>
    <w:rsid w:val="00225D70"/>
    <w:rsid w:val="00225D96"/>
    <w:rsid w:val="00225EFB"/>
    <w:rsid w:val="0022636A"/>
    <w:rsid w:val="002263EF"/>
    <w:rsid w:val="0022644B"/>
    <w:rsid w:val="00226498"/>
    <w:rsid w:val="002264FF"/>
    <w:rsid w:val="002265D8"/>
    <w:rsid w:val="0022662D"/>
    <w:rsid w:val="00226652"/>
    <w:rsid w:val="002266EB"/>
    <w:rsid w:val="002268EA"/>
    <w:rsid w:val="0022693A"/>
    <w:rsid w:val="00226976"/>
    <w:rsid w:val="002269D4"/>
    <w:rsid w:val="00226C7A"/>
    <w:rsid w:val="00226F9A"/>
    <w:rsid w:val="00227207"/>
    <w:rsid w:val="0022736F"/>
    <w:rsid w:val="00227406"/>
    <w:rsid w:val="0022756F"/>
    <w:rsid w:val="00227570"/>
    <w:rsid w:val="00227589"/>
    <w:rsid w:val="002277BF"/>
    <w:rsid w:val="00227969"/>
    <w:rsid w:val="00227E99"/>
    <w:rsid w:val="00227F48"/>
    <w:rsid w:val="00227FC1"/>
    <w:rsid w:val="00230032"/>
    <w:rsid w:val="00230112"/>
    <w:rsid w:val="00230246"/>
    <w:rsid w:val="00230384"/>
    <w:rsid w:val="00230506"/>
    <w:rsid w:val="002306A6"/>
    <w:rsid w:val="00230B55"/>
    <w:rsid w:val="00230F97"/>
    <w:rsid w:val="00230FE6"/>
    <w:rsid w:val="0023112B"/>
    <w:rsid w:val="0023122D"/>
    <w:rsid w:val="00231323"/>
    <w:rsid w:val="00231420"/>
    <w:rsid w:val="00231565"/>
    <w:rsid w:val="0023162B"/>
    <w:rsid w:val="0023163F"/>
    <w:rsid w:val="0023171C"/>
    <w:rsid w:val="0023176A"/>
    <w:rsid w:val="00231796"/>
    <w:rsid w:val="002318FC"/>
    <w:rsid w:val="00231A7F"/>
    <w:rsid w:val="00231C4B"/>
    <w:rsid w:val="00231CF5"/>
    <w:rsid w:val="00231EE0"/>
    <w:rsid w:val="0023200A"/>
    <w:rsid w:val="00232012"/>
    <w:rsid w:val="002321A2"/>
    <w:rsid w:val="002321AA"/>
    <w:rsid w:val="00232495"/>
    <w:rsid w:val="002325EE"/>
    <w:rsid w:val="0023266F"/>
    <w:rsid w:val="002327EF"/>
    <w:rsid w:val="00232A65"/>
    <w:rsid w:val="00232B4C"/>
    <w:rsid w:val="00232CA8"/>
    <w:rsid w:val="00232F4A"/>
    <w:rsid w:val="00233062"/>
    <w:rsid w:val="00233306"/>
    <w:rsid w:val="0023357C"/>
    <w:rsid w:val="002335BC"/>
    <w:rsid w:val="002338AE"/>
    <w:rsid w:val="00233D83"/>
    <w:rsid w:val="00233F08"/>
    <w:rsid w:val="00233F79"/>
    <w:rsid w:val="00234014"/>
    <w:rsid w:val="00234033"/>
    <w:rsid w:val="0023412E"/>
    <w:rsid w:val="00234177"/>
    <w:rsid w:val="002347E5"/>
    <w:rsid w:val="00234B12"/>
    <w:rsid w:val="00234C61"/>
    <w:rsid w:val="00234D95"/>
    <w:rsid w:val="002350DA"/>
    <w:rsid w:val="0023559E"/>
    <w:rsid w:val="00235989"/>
    <w:rsid w:val="002359D4"/>
    <w:rsid w:val="002359E3"/>
    <w:rsid w:val="00235DFA"/>
    <w:rsid w:val="00235F09"/>
    <w:rsid w:val="00236096"/>
    <w:rsid w:val="0023632E"/>
    <w:rsid w:val="002363BD"/>
    <w:rsid w:val="002367F7"/>
    <w:rsid w:val="0023687A"/>
    <w:rsid w:val="00236EFF"/>
    <w:rsid w:val="00236F74"/>
    <w:rsid w:val="00236F9C"/>
    <w:rsid w:val="00236FDF"/>
    <w:rsid w:val="00237122"/>
    <w:rsid w:val="00237317"/>
    <w:rsid w:val="002374A7"/>
    <w:rsid w:val="002374EF"/>
    <w:rsid w:val="00237580"/>
    <w:rsid w:val="00237A65"/>
    <w:rsid w:val="00237DA6"/>
    <w:rsid w:val="00237EF0"/>
    <w:rsid w:val="0024005E"/>
    <w:rsid w:val="002402EF"/>
    <w:rsid w:val="002403EE"/>
    <w:rsid w:val="0024055E"/>
    <w:rsid w:val="00240B99"/>
    <w:rsid w:val="00240E48"/>
    <w:rsid w:val="00240E83"/>
    <w:rsid w:val="00240FB9"/>
    <w:rsid w:val="00241164"/>
    <w:rsid w:val="00241254"/>
    <w:rsid w:val="0024154A"/>
    <w:rsid w:val="0024162C"/>
    <w:rsid w:val="00241680"/>
    <w:rsid w:val="00241923"/>
    <w:rsid w:val="00241C5A"/>
    <w:rsid w:val="00241C9F"/>
    <w:rsid w:val="00241DDA"/>
    <w:rsid w:val="00241DDE"/>
    <w:rsid w:val="00241F55"/>
    <w:rsid w:val="00241F6E"/>
    <w:rsid w:val="00241FD4"/>
    <w:rsid w:val="002420AA"/>
    <w:rsid w:val="002421FD"/>
    <w:rsid w:val="00242375"/>
    <w:rsid w:val="002423E1"/>
    <w:rsid w:val="002424EE"/>
    <w:rsid w:val="002425E4"/>
    <w:rsid w:val="002426E5"/>
    <w:rsid w:val="00242804"/>
    <w:rsid w:val="00242AF0"/>
    <w:rsid w:val="00242AF7"/>
    <w:rsid w:val="00242C9C"/>
    <w:rsid w:val="002431B1"/>
    <w:rsid w:val="00243234"/>
    <w:rsid w:val="00243466"/>
    <w:rsid w:val="0024351C"/>
    <w:rsid w:val="002435F9"/>
    <w:rsid w:val="00243648"/>
    <w:rsid w:val="0024392E"/>
    <w:rsid w:val="0024399A"/>
    <w:rsid w:val="00243C61"/>
    <w:rsid w:val="00243D71"/>
    <w:rsid w:val="00243DB8"/>
    <w:rsid w:val="002442ED"/>
    <w:rsid w:val="002443B7"/>
    <w:rsid w:val="00244490"/>
    <w:rsid w:val="002447E4"/>
    <w:rsid w:val="002448B2"/>
    <w:rsid w:val="00244B90"/>
    <w:rsid w:val="00245271"/>
    <w:rsid w:val="00245333"/>
    <w:rsid w:val="00245379"/>
    <w:rsid w:val="00245472"/>
    <w:rsid w:val="00245A14"/>
    <w:rsid w:val="00245AA3"/>
    <w:rsid w:val="00245DED"/>
    <w:rsid w:val="002465FC"/>
    <w:rsid w:val="0024684A"/>
    <w:rsid w:val="002469A7"/>
    <w:rsid w:val="00246C27"/>
    <w:rsid w:val="00246C64"/>
    <w:rsid w:val="00246CE7"/>
    <w:rsid w:val="00246D3A"/>
    <w:rsid w:val="00246D96"/>
    <w:rsid w:val="00246EB1"/>
    <w:rsid w:val="0024704D"/>
    <w:rsid w:val="002470E8"/>
    <w:rsid w:val="0024767A"/>
    <w:rsid w:val="00247A0C"/>
    <w:rsid w:val="00247D36"/>
    <w:rsid w:val="00247E7D"/>
    <w:rsid w:val="00247EE4"/>
    <w:rsid w:val="0025022B"/>
    <w:rsid w:val="00250290"/>
    <w:rsid w:val="0025029C"/>
    <w:rsid w:val="0025034C"/>
    <w:rsid w:val="00250423"/>
    <w:rsid w:val="002504F9"/>
    <w:rsid w:val="0025091D"/>
    <w:rsid w:val="00250A07"/>
    <w:rsid w:val="00250A7F"/>
    <w:rsid w:val="00250B66"/>
    <w:rsid w:val="00250C40"/>
    <w:rsid w:val="0025105F"/>
    <w:rsid w:val="0025142D"/>
    <w:rsid w:val="0025164D"/>
    <w:rsid w:val="002516E2"/>
    <w:rsid w:val="002519BC"/>
    <w:rsid w:val="00251BB8"/>
    <w:rsid w:val="00251BEC"/>
    <w:rsid w:val="00251F58"/>
    <w:rsid w:val="00251FFE"/>
    <w:rsid w:val="002523D6"/>
    <w:rsid w:val="00252647"/>
    <w:rsid w:val="002526D4"/>
    <w:rsid w:val="002526FD"/>
    <w:rsid w:val="00252A29"/>
    <w:rsid w:val="00252A5D"/>
    <w:rsid w:val="00252AFE"/>
    <w:rsid w:val="00252D05"/>
    <w:rsid w:val="00253264"/>
    <w:rsid w:val="0025326E"/>
    <w:rsid w:val="0025367D"/>
    <w:rsid w:val="0025386D"/>
    <w:rsid w:val="00253895"/>
    <w:rsid w:val="002538E4"/>
    <w:rsid w:val="0025390D"/>
    <w:rsid w:val="002539C6"/>
    <w:rsid w:val="002539DF"/>
    <w:rsid w:val="00253ECD"/>
    <w:rsid w:val="00253EF8"/>
    <w:rsid w:val="00253F3A"/>
    <w:rsid w:val="0025422D"/>
    <w:rsid w:val="002543A0"/>
    <w:rsid w:val="00254490"/>
    <w:rsid w:val="002544AB"/>
    <w:rsid w:val="00254AB4"/>
    <w:rsid w:val="00254BD0"/>
    <w:rsid w:val="00254D6B"/>
    <w:rsid w:val="00254D9B"/>
    <w:rsid w:val="00254E70"/>
    <w:rsid w:val="00254FD9"/>
    <w:rsid w:val="00255041"/>
    <w:rsid w:val="00255332"/>
    <w:rsid w:val="00255642"/>
    <w:rsid w:val="00255666"/>
    <w:rsid w:val="002559E6"/>
    <w:rsid w:val="00255BA3"/>
    <w:rsid w:val="00255C1A"/>
    <w:rsid w:val="00255C3F"/>
    <w:rsid w:val="00255CEE"/>
    <w:rsid w:val="00255EA1"/>
    <w:rsid w:val="00255EA4"/>
    <w:rsid w:val="00255F8C"/>
    <w:rsid w:val="00255FAD"/>
    <w:rsid w:val="00256033"/>
    <w:rsid w:val="002560AE"/>
    <w:rsid w:val="0025646A"/>
    <w:rsid w:val="0025659F"/>
    <w:rsid w:val="00256729"/>
    <w:rsid w:val="0025694E"/>
    <w:rsid w:val="00256BFC"/>
    <w:rsid w:val="00256C9E"/>
    <w:rsid w:val="00256CA6"/>
    <w:rsid w:val="00256ED8"/>
    <w:rsid w:val="002571B5"/>
    <w:rsid w:val="002571E3"/>
    <w:rsid w:val="00257394"/>
    <w:rsid w:val="002573B5"/>
    <w:rsid w:val="002576D5"/>
    <w:rsid w:val="0025787A"/>
    <w:rsid w:val="002578CE"/>
    <w:rsid w:val="00257ACF"/>
    <w:rsid w:val="00257B25"/>
    <w:rsid w:val="00257B65"/>
    <w:rsid w:val="00257BAB"/>
    <w:rsid w:val="00257C78"/>
    <w:rsid w:val="00257EEF"/>
    <w:rsid w:val="00260034"/>
    <w:rsid w:val="0026009D"/>
    <w:rsid w:val="002600EF"/>
    <w:rsid w:val="002601F7"/>
    <w:rsid w:val="002603B1"/>
    <w:rsid w:val="0026063D"/>
    <w:rsid w:val="0026085C"/>
    <w:rsid w:val="002608C3"/>
    <w:rsid w:val="00260911"/>
    <w:rsid w:val="0026092F"/>
    <w:rsid w:val="0026098C"/>
    <w:rsid w:val="00260C89"/>
    <w:rsid w:val="00260CA0"/>
    <w:rsid w:val="00260F18"/>
    <w:rsid w:val="00261074"/>
    <w:rsid w:val="00261143"/>
    <w:rsid w:val="002612FF"/>
    <w:rsid w:val="00261318"/>
    <w:rsid w:val="0026188E"/>
    <w:rsid w:val="00261991"/>
    <w:rsid w:val="00261DAB"/>
    <w:rsid w:val="00261E9B"/>
    <w:rsid w:val="00261FE6"/>
    <w:rsid w:val="002620C2"/>
    <w:rsid w:val="002620C9"/>
    <w:rsid w:val="0026228D"/>
    <w:rsid w:val="00262497"/>
    <w:rsid w:val="002624E7"/>
    <w:rsid w:val="0026256A"/>
    <w:rsid w:val="002626C0"/>
    <w:rsid w:val="002627E8"/>
    <w:rsid w:val="00262A94"/>
    <w:rsid w:val="00262ADE"/>
    <w:rsid w:val="00262AFD"/>
    <w:rsid w:val="00262B31"/>
    <w:rsid w:val="00262F05"/>
    <w:rsid w:val="00263041"/>
    <w:rsid w:val="002631F0"/>
    <w:rsid w:val="00263417"/>
    <w:rsid w:val="00263795"/>
    <w:rsid w:val="00263C01"/>
    <w:rsid w:val="0026403D"/>
    <w:rsid w:val="002640E5"/>
    <w:rsid w:val="00264106"/>
    <w:rsid w:val="00264142"/>
    <w:rsid w:val="002643D6"/>
    <w:rsid w:val="00264686"/>
    <w:rsid w:val="002646D4"/>
    <w:rsid w:val="002648A8"/>
    <w:rsid w:val="002649E5"/>
    <w:rsid w:val="00264CE1"/>
    <w:rsid w:val="00264D2E"/>
    <w:rsid w:val="0026521A"/>
    <w:rsid w:val="002652F6"/>
    <w:rsid w:val="0026536A"/>
    <w:rsid w:val="00265461"/>
    <w:rsid w:val="002654B1"/>
    <w:rsid w:val="002655BF"/>
    <w:rsid w:val="00265655"/>
    <w:rsid w:val="002657D7"/>
    <w:rsid w:val="002657FA"/>
    <w:rsid w:val="002658E2"/>
    <w:rsid w:val="00265EE3"/>
    <w:rsid w:val="00265F36"/>
    <w:rsid w:val="00265F65"/>
    <w:rsid w:val="0026602F"/>
    <w:rsid w:val="002662D6"/>
    <w:rsid w:val="0026651B"/>
    <w:rsid w:val="00266557"/>
    <w:rsid w:val="002665F4"/>
    <w:rsid w:val="00266610"/>
    <w:rsid w:val="00266777"/>
    <w:rsid w:val="0026680E"/>
    <w:rsid w:val="00266A03"/>
    <w:rsid w:val="00266C32"/>
    <w:rsid w:val="00266CF3"/>
    <w:rsid w:val="00266DC1"/>
    <w:rsid w:val="00266E75"/>
    <w:rsid w:val="00266FED"/>
    <w:rsid w:val="0026786B"/>
    <w:rsid w:val="00267877"/>
    <w:rsid w:val="00267A30"/>
    <w:rsid w:val="00267A61"/>
    <w:rsid w:val="00267B76"/>
    <w:rsid w:val="00267C84"/>
    <w:rsid w:val="002700DB"/>
    <w:rsid w:val="002701B3"/>
    <w:rsid w:val="002702B4"/>
    <w:rsid w:val="00270319"/>
    <w:rsid w:val="00270429"/>
    <w:rsid w:val="00270A1F"/>
    <w:rsid w:val="00270C49"/>
    <w:rsid w:val="00270E9F"/>
    <w:rsid w:val="00270F60"/>
    <w:rsid w:val="00270FF4"/>
    <w:rsid w:val="0027107E"/>
    <w:rsid w:val="002710F0"/>
    <w:rsid w:val="00271216"/>
    <w:rsid w:val="0027125B"/>
    <w:rsid w:val="00271B65"/>
    <w:rsid w:val="00272031"/>
    <w:rsid w:val="0027215C"/>
    <w:rsid w:val="00272342"/>
    <w:rsid w:val="0027242F"/>
    <w:rsid w:val="0027256C"/>
    <w:rsid w:val="002728C3"/>
    <w:rsid w:val="00272B7E"/>
    <w:rsid w:val="00272C03"/>
    <w:rsid w:val="00272D23"/>
    <w:rsid w:val="00272FC2"/>
    <w:rsid w:val="0027325D"/>
    <w:rsid w:val="002733B5"/>
    <w:rsid w:val="002734AC"/>
    <w:rsid w:val="0027358C"/>
    <w:rsid w:val="00273638"/>
    <w:rsid w:val="0027366A"/>
    <w:rsid w:val="0027370B"/>
    <w:rsid w:val="00273833"/>
    <w:rsid w:val="0027389A"/>
    <w:rsid w:val="00273A10"/>
    <w:rsid w:val="00273C7F"/>
    <w:rsid w:val="00273EE4"/>
    <w:rsid w:val="00274203"/>
    <w:rsid w:val="00274364"/>
    <w:rsid w:val="002743E4"/>
    <w:rsid w:val="00274496"/>
    <w:rsid w:val="0027486D"/>
    <w:rsid w:val="00274B49"/>
    <w:rsid w:val="002753F0"/>
    <w:rsid w:val="00275696"/>
    <w:rsid w:val="002759A8"/>
    <w:rsid w:val="00275AD1"/>
    <w:rsid w:val="00275B69"/>
    <w:rsid w:val="00275D10"/>
    <w:rsid w:val="00275E19"/>
    <w:rsid w:val="00275EA3"/>
    <w:rsid w:val="00275EA6"/>
    <w:rsid w:val="00275EE8"/>
    <w:rsid w:val="00275F51"/>
    <w:rsid w:val="0027604B"/>
    <w:rsid w:val="0027615D"/>
    <w:rsid w:val="00276171"/>
    <w:rsid w:val="00276423"/>
    <w:rsid w:val="00276BE2"/>
    <w:rsid w:val="00276DF1"/>
    <w:rsid w:val="00276F0F"/>
    <w:rsid w:val="0027703D"/>
    <w:rsid w:val="002771E8"/>
    <w:rsid w:val="0027724F"/>
    <w:rsid w:val="002773C2"/>
    <w:rsid w:val="0027745D"/>
    <w:rsid w:val="002775DC"/>
    <w:rsid w:val="00280176"/>
    <w:rsid w:val="0028026F"/>
    <w:rsid w:val="0028029D"/>
    <w:rsid w:val="002803F6"/>
    <w:rsid w:val="002804CC"/>
    <w:rsid w:val="002805EF"/>
    <w:rsid w:val="002807E8"/>
    <w:rsid w:val="00280B2C"/>
    <w:rsid w:val="00280CB6"/>
    <w:rsid w:val="00280CDA"/>
    <w:rsid w:val="00280EBB"/>
    <w:rsid w:val="00280ED6"/>
    <w:rsid w:val="00280FFC"/>
    <w:rsid w:val="002811B8"/>
    <w:rsid w:val="0028132A"/>
    <w:rsid w:val="00281381"/>
    <w:rsid w:val="002817BB"/>
    <w:rsid w:val="00281CF9"/>
    <w:rsid w:val="0028212B"/>
    <w:rsid w:val="002822FC"/>
    <w:rsid w:val="00282587"/>
    <w:rsid w:val="00282600"/>
    <w:rsid w:val="002826FE"/>
    <w:rsid w:val="00282A52"/>
    <w:rsid w:val="00282A9D"/>
    <w:rsid w:val="00282AE8"/>
    <w:rsid w:val="00282BB1"/>
    <w:rsid w:val="00282D52"/>
    <w:rsid w:val="002830BC"/>
    <w:rsid w:val="00283130"/>
    <w:rsid w:val="00283239"/>
    <w:rsid w:val="00283275"/>
    <w:rsid w:val="0028327B"/>
    <w:rsid w:val="00283551"/>
    <w:rsid w:val="002835F6"/>
    <w:rsid w:val="00283A50"/>
    <w:rsid w:val="00284070"/>
    <w:rsid w:val="00284100"/>
    <w:rsid w:val="0028485B"/>
    <w:rsid w:val="00284E05"/>
    <w:rsid w:val="00284E2D"/>
    <w:rsid w:val="00284FE0"/>
    <w:rsid w:val="0028509B"/>
    <w:rsid w:val="00285113"/>
    <w:rsid w:val="002853AE"/>
    <w:rsid w:val="00285418"/>
    <w:rsid w:val="00285442"/>
    <w:rsid w:val="0028559F"/>
    <w:rsid w:val="0028575C"/>
    <w:rsid w:val="002858DA"/>
    <w:rsid w:val="00285AF5"/>
    <w:rsid w:val="002860B8"/>
    <w:rsid w:val="002865F4"/>
    <w:rsid w:val="00286617"/>
    <w:rsid w:val="00286671"/>
    <w:rsid w:val="0028684D"/>
    <w:rsid w:val="00286871"/>
    <w:rsid w:val="00286BB0"/>
    <w:rsid w:val="00286DD8"/>
    <w:rsid w:val="0028703C"/>
    <w:rsid w:val="00287187"/>
    <w:rsid w:val="00287416"/>
    <w:rsid w:val="0028799B"/>
    <w:rsid w:val="00287AAC"/>
    <w:rsid w:val="00287BD2"/>
    <w:rsid w:val="00287CAC"/>
    <w:rsid w:val="00287D45"/>
    <w:rsid w:val="00287EC6"/>
    <w:rsid w:val="00287FD5"/>
    <w:rsid w:val="002900A6"/>
    <w:rsid w:val="002900E7"/>
    <w:rsid w:val="0029021C"/>
    <w:rsid w:val="00290228"/>
    <w:rsid w:val="002904B9"/>
    <w:rsid w:val="00290624"/>
    <w:rsid w:val="002907CC"/>
    <w:rsid w:val="00290EAB"/>
    <w:rsid w:val="00291624"/>
    <w:rsid w:val="002916CD"/>
    <w:rsid w:val="002917D4"/>
    <w:rsid w:val="002917DD"/>
    <w:rsid w:val="002918CD"/>
    <w:rsid w:val="00291971"/>
    <w:rsid w:val="0029199E"/>
    <w:rsid w:val="00291A03"/>
    <w:rsid w:val="00291B7F"/>
    <w:rsid w:val="00291D1B"/>
    <w:rsid w:val="00291D68"/>
    <w:rsid w:val="00291FC2"/>
    <w:rsid w:val="0029204D"/>
    <w:rsid w:val="0029225D"/>
    <w:rsid w:val="002922A3"/>
    <w:rsid w:val="002922B7"/>
    <w:rsid w:val="00292302"/>
    <w:rsid w:val="002925F7"/>
    <w:rsid w:val="00292AD5"/>
    <w:rsid w:val="00292CC2"/>
    <w:rsid w:val="00292E76"/>
    <w:rsid w:val="00293041"/>
    <w:rsid w:val="002930C9"/>
    <w:rsid w:val="0029323D"/>
    <w:rsid w:val="002932B6"/>
    <w:rsid w:val="00293609"/>
    <w:rsid w:val="00293648"/>
    <w:rsid w:val="00293662"/>
    <w:rsid w:val="002936B1"/>
    <w:rsid w:val="00293743"/>
    <w:rsid w:val="002938E2"/>
    <w:rsid w:val="00293A6E"/>
    <w:rsid w:val="00293A85"/>
    <w:rsid w:val="00293BE2"/>
    <w:rsid w:val="00293C47"/>
    <w:rsid w:val="00293C8C"/>
    <w:rsid w:val="00293CB1"/>
    <w:rsid w:val="00293D22"/>
    <w:rsid w:val="00293D88"/>
    <w:rsid w:val="00293E6E"/>
    <w:rsid w:val="00293F37"/>
    <w:rsid w:val="002942CE"/>
    <w:rsid w:val="00294672"/>
    <w:rsid w:val="002946E5"/>
    <w:rsid w:val="0029489D"/>
    <w:rsid w:val="00294959"/>
    <w:rsid w:val="00294A27"/>
    <w:rsid w:val="00294BBB"/>
    <w:rsid w:val="00294C17"/>
    <w:rsid w:val="00294C21"/>
    <w:rsid w:val="00294C8E"/>
    <w:rsid w:val="00294D99"/>
    <w:rsid w:val="00294F97"/>
    <w:rsid w:val="002952EA"/>
    <w:rsid w:val="0029537C"/>
    <w:rsid w:val="002953C7"/>
    <w:rsid w:val="0029563C"/>
    <w:rsid w:val="0029569B"/>
    <w:rsid w:val="002956D5"/>
    <w:rsid w:val="002958AD"/>
    <w:rsid w:val="00295919"/>
    <w:rsid w:val="002959FB"/>
    <w:rsid w:val="00295F4E"/>
    <w:rsid w:val="00295FF9"/>
    <w:rsid w:val="00296054"/>
    <w:rsid w:val="002962D9"/>
    <w:rsid w:val="002962FA"/>
    <w:rsid w:val="0029640F"/>
    <w:rsid w:val="0029672F"/>
    <w:rsid w:val="002968DE"/>
    <w:rsid w:val="00296A92"/>
    <w:rsid w:val="00296BD8"/>
    <w:rsid w:val="00296F69"/>
    <w:rsid w:val="00296FD6"/>
    <w:rsid w:val="002975B1"/>
    <w:rsid w:val="00297667"/>
    <w:rsid w:val="0029768C"/>
    <w:rsid w:val="002977C9"/>
    <w:rsid w:val="002977F9"/>
    <w:rsid w:val="0029793E"/>
    <w:rsid w:val="00297AB3"/>
    <w:rsid w:val="00297BE8"/>
    <w:rsid w:val="00297D7A"/>
    <w:rsid w:val="00297E6F"/>
    <w:rsid w:val="00297F72"/>
    <w:rsid w:val="002A000B"/>
    <w:rsid w:val="002A0047"/>
    <w:rsid w:val="002A03F0"/>
    <w:rsid w:val="002A09C2"/>
    <w:rsid w:val="002A0D5F"/>
    <w:rsid w:val="002A0E00"/>
    <w:rsid w:val="002A0E56"/>
    <w:rsid w:val="002A11D2"/>
    <w:rsid w:val="002A11D5"/>
    <w:rsid w:val="002A1252"/>
    <w:rsid w:val="002A13A6"/>
    <w:rsid w:val="002A13CA"/>
    <w:rsid w:val="002A152C"/>
    <w:rsid w:val="002A16A8"/>
    <w:rsid w:val="002A16E9"/>
    <w:rsid w:val="002A1777"/>
    <w:rsid w:val="002A17C4"/>
    <w:rsid w:val="002A18E9"/>
    <w:rsid w:val="002A1922"/>
    <w:rsid w:val="002A1988"/>
    <w:rsid w:val="002A1A79"/>
    <w:rsid w:val="002A1B70"/>
    <w:rsid w:val="002A1B9C"/>
    <w:rsid w:val="002A1F87"/>
    <w:rsid w:val="002A2066"/>
    <w:rsid w:val="002A23D7"/>
    <w:rsid w:val="002A2683"/>
    <w:rsid w:val="002A27D5"/>
    <w:rsid w:val="002A28E1"/>
    <w:rsid w:val="002A2D02"/>
    <w:rsid w:val="002A2D24"/>
    <w:rsid w:val="002A2DBB"/>
    <w:rsid w:val="002A2F75"/>
    <w:rsid w:val="002A348E"/>
    <w:rsid w:val="002A356D"/>
    <w:rsid w:val="002A370B"/>
    <w:rsid w:val="002A37CB"/>
    <w:rsid w:val="002A384E"/>
    <w:rsid w:val="002A385E"/>
    <w:rsid w:val="002A3DA2"/>
    <w:rsid w:val="002A3DB9"/>
    <w:rsid w:val="002A3DD1"/>
    <w:rsid w:val="002A3EEF"/>
    <w:rsid w:val="002A4358"/>
    <w:rsid w:val="002A443C"/>
    <w:rsid w:val="002A4469"/>
    <w:rsid w:val="002A447F"/>
    <w:rsid w:val="002A450D"/>
    <w:rsid w:val="002A457D"/>
    <w:rsid w:val="002A4659"/>
    <w:rsid w:val="002A495F"/>
    <w:rsid w:val="002A4A05"/>
    <w:rsid w:val="002A4B3E"/>
    <w:rsid w:val="002A4C02"/>
    <w:rsid w:val="002A4D5E"/>
    <w:rsid w:val="002A5635"/>
    <w:rsid w:val="002A5647"/>
    <w:rsid w:val="002A58ED"/>
    <w:rsid w:val="002A5993"/>
    <w:rsid w:val="002A6176"/>
    <w:rsid w:val="002A6302"/>
    <w:rsid w:val="002A633E"/>
    <w:rsid w:val="002A6368"/>
    <w:rsid w:val="002A644B"/>
    <w:rsid w:val="002A652A"/>
    <w:rsid w:val="002A6783"/>
    <w:rsid w:val="002A689B"/>
    <w:rsid w:val="002A6908"/>
    <w:rsid w:val="002A6930"/>
    <w:rsid w:val="002A6B9A"/>
    <w:rsid w:val="002A6C0B"/>
    <w:rsid w:val="002A6DA2"/>
    <w:rsid w:val="002A7603"/>
    <w:rsid w:val="002A78B6"/>
    <w:rsid w:val="002A7A23"/>
    <w:rsid w:val="002A7BA5"/>
    <w:rsid w:val="002A7D0F"/>
    <w:rsid w:val="002A7D8F"/>
    <w:rsid w:val="002A7E36"/>
    <w:rsid w:val="002A7E5D"/>
    <w:rsid w:val="002A7FE4"/>
    <w:rsid w:val="002B0098"/>
    <w:rsid w:val="002B03A4"/>
    <w:rsid w:val="002B0878"/>
    <w:rsid w:val="002B0B76"/>
    <w:rsid w:val="002B0C4D"/>
    <w:rsid w:val="002B0C74"/>
    <w:rsid w:val="002B0F23"/>
    <w:rsid w:val="002B14D0"/>
    <w:rsid w:val="002B1773"/>
    <w:rsid w:val="002B193A"/>
    <w:rsid w:val="002B1A0E"/>
    <w:rsid w:val="002B1A76"/>
    <w:rsid w:val="002B1AAD"/>
    <w:rsid w:val="002B1C30"/>
    <w:rsid w:val="002B1D72"/>
    <w:rsid w:val="002B1D78"/>
    <w:rsid w:val="002B2141"/>
    <w:rsid w:val="002B2354"/>
    <w:rsid w:val="002B238F"/>
    <w:rsid w:val="002B243E"/>
    <w:rsid w:val="002B245C"/>
    <w:rsid w:val="002B270C"/>
    <w:rsid w:val="002B27D3"/>
    <w:rsid w:val="002B297B"/>
    <w:rsid w:val="002B2E0A"/>
    <w:rsid w:val="002B2F17"/>
    <w:rsid w:val="002B3096"/>
    <w:rsid w:val="002B351C"/>
    <w:rsid w:val="002B35E0"/>
    <w:rsid w:val="002B361E"/>
    <w:rsid w:val="002B3735"/>
    <w:rsid w:val="002B3B74"/>
    <w:rsid w:val="002B3CF6"/>
    <w:rsid w:val="002B3D19"/>
    <w:rsid w:val="002B3EC7"/>
    <w:rsid w:val="002B3EFF"/>
    <w:rsid w:val="002B3FF8"/>
    <w:rsid w:val="002B4006"/>
    <w:rsid w:val="002B4075"/>
    <w:rsid w:val="002B41AE"/>
    <w:rsid w:val="002B42FB"/>
    <w:rsid w:val="002B48B0"/>
    <w:rsid w:val="002B49B1"/>
    <w:rsid w:val="002B49E6"/>
    <w:rsid w:val="002B4F5D"/>
    <w:rsid w:val="002B5240"/>
    <w:rsid w:val="002B54D5"/>
    <w:rsid w:val="002B55C6"/>
    <w:rsid w:val="002B5715"/>
    <w:rsid w:val="002B57A1"/>
    <w:rsid w:val="002B58B3"/>
    <w:rsid w:val="002B5B13"/>
    <w:rsid w:val="002B5B7D"/>
    <w:rsid w:val="002B5B9A"/>
    <w:rsid w:val="002B5BD7"/>
    <w:rsid w:val="002B5DA6"/>
    <w:rsid w:val="002B5DD8"/>
    <w:rsid w:val="002B6159"/>
    <w:rsid w:val="002B61BE"/>
    <w:rsid w:val="002B641A"/>
    <w:rsid w:val="002B64A4"/>
    <w:rsid w:val="002B6A85"/>
    <w:rsid w:val="002B6DED"/>
    <w:rsid w:val="002B6FC1"/>
    <w:rsid w:val="002B6FC3"/>
    <w:rsid w:val="002B7001"/>
    <w:rsid w:val="002B70A4"/>
    <w:rsid w:val="002B71F8"/>
    <w:rsid w:val="002B7257"/>
    <w:rsid w:val="002B73AD"/>
    <w:rsid w:val="002B73CC"/>
    <w:rsid w:val="002B749D"/>
    <w:rsid w:val="002B74FB"/>
    <w:rsid w:val="002B750B"/>
    <w:rsid w:val="002B75DA"/>
    <w:rsid w:val="002B7981"/>
    <w:rsid w:val="002B7C5A"/>
    <w:rsid w:val="002B7CB0"/>
    <w:rsid w:val="002B7F8A"/>
    <w:rsid w:val="002C00E3"/>
    <w:rsid w:val="002C03D9"/>
    <w:rsid w:val="002C0607"/>
    <w:rsid w:val="002C08A2"/>
    <w:rsid w:val="002C09A4"/>
    <w:rsid w:val="002C0A39"/>
    <w:rsid w:val="002C0B6E"/>
    <w:rsid w:val="002C0DD0"/>
    <w:rsid w:val="002C0E72"/>
    <w:rsid w:val="002C0E74"/>
    <w:rsid w:val="002C0EA1"/>
    <w:rsid w:val="002C0EED"/>
    <w:rsid w:val="002C0F5E"/>
    <w:rsid w:val="002C155B"/>
    <w:rsid w:val="002C165A"/>
    <w:rsid w:val="002C17F3"/>
    <w:rsid w:val="002C1DC5"/>
    <w:rsid w:val="002C1E10"/>
    <w:rsid w:val="002C204D"/>
    <w:rsid w:val="002C207E"/>
    <w:rsid w:val="002C2128"/>
    <w:rsid w:val="002C228B"/>
    <w:rsid w:val="002C22BA"/>
    <w:rsid w:val="002C23D0"/>
    <w:rsid w:val="002C25B7"/>
    <w:rsid w:val="002C25C9"/>
    <w:rsid w:val="002C26CC"/>
    <w:rsid w:val="002C27E2"/>
    <w:rsid w:val="002C284C"/>
    <w:rsid w:val="002C2921"/>
    <w:rsid w:val="002C2954"/>
    <w:rsid w:val="002C2BA8"/>
    <w:rsid w:val="002C2CB9"/>
    <w:rsid w:val="002C2F42"/>
    <w:rsid w:val="002C31F8"/>
    <w:rsid w:val="002C335E"/>
    <w:rsid w:val="002C36F6"/>
    <w:rsid w:val="002C3728"/>
    <w:rsid w:val="002C39C7"/>
    <w:rsid w:val="002C3C07"/>
    <w:rsid w:val="002C3EB0"/>
    <w:rsid w:val="002C405C"/>
    <w:rsid w:val="002C41B0"/>
    <w:rsid w:val="002C4417"/>
    <w:rsid w:val="002C461D"/>
    <w:rsid w:val="002C4AF6"/>
    <w:rsid w:val="002C519B"/>
    <w:rsid w:val="002C521E"/>
    <w:rsid w:val="002C52A2"/>
    <w:rsid w:val="002C52C5"/>
    <w:rsid w:val="002C52E0"/>
    <w:rsid w:val="002C5778"/>
    <w:rsid w:val="002C57C6"/>
    <w:rsid w:val="002C583E"/>
    <w:rsid w:val="002C5EE5"/>
    <w:rsid w:val="002C5F67"/>
    <w:rsid w:val="002C60A7"/>
    <w:rsid w:val="002C6125"/>
    <w:rsid w:val="002C660F"/>
    <w:rsid w:val="002C6713"/>
    <w:rsid w:val="002C67A0"/>
    <w:rsid w:val="002C7217"/>
    <w:rsid w:val="002C7277"/>
    <w:rsid w:val="002C752B"/>
    <w:rsid w:val="002C7739"/>
    <w:rsid w:val="002C77BE"/>
    <w:rsid w:val="002C7A01"/>
    <w:rsid w:val="002C7A1B"/>
    <w:rsid w:val="002C7B66"/>
    <w:rsid w:val="002C7FB8"/>
    <w:rsid w:val="002D0113"/>
    <w:rsid w:val="002D0385"/>
    <w:rsid w:val="002D03C5"/>
    <w:rsid w:val="002D03EF"/>
    <w:rsid w:val="002D04E1"/>
    <w:rsid w:val="002D051D"/>
    <w:rsid w:val="002D0541"/>
    <w:rsid w:val="002D05C0"/>
    <w:rsid w:val="002D07E9"/>
    <w:rsid w:val="002D0826"/>
    <w:rsid w:val="002D0958"/>
    <w:rsid w:val="002D0BAE"/>
    <w:rsid w:val="002D0DF7"/>
    <w:rsid w:val="002D0E8D"/>
    <w:rsid w:val="002D0EC0"/>
    <w:rsid w:val="002D1083"/>
    <w:rsid w:val="002D10B0"/>
    <w:rsid w:val="002D1247"/>
    <w:rsid w:val="002D1248"/>
    <w:rsid w:val="002D16AB"/>
    <w:rsid w:val="002D16AE"/>
    <w:rsid w:val="002D170C"/>
    <w:rsid w:val="002D18B5"/>
    <w:rsid w:val="002D18BF"/>
    <w:rsid w:val="002D19F2"/>
    <w:rsid w:val="002D1C3F"/>
    <w:rsid w:val="002D21F1"/>
    <w:rsid w:val="002D25FB"/>
    <w:rsid w:val="002D262D"/>
    <w:rsid w:val="002D27BD"/>
    <w:rsid w:val="002D2979"/>
    <w:rsid w:val="002D29C0"/>
    <w:rsid w:val="002D2A01"/>
    <w:rsid w:val="002D3049"/>
    <w:rsid w:val="002D304C"/>
    <w:rsid w:val="002D3165"/>
    <w:rsid w:val="002D31D5"/>
    <w:rsid w:val="002D369B"/>
    <w:rsid w:val="002D3ADF"/>
    <w:rsid w:val="002D3C1E"/>
    <w:rsid w:val="002D3C70"/>
    <w:rsid w:val="002D3CE3"/>
    <w:rsid w:val="002D3E6A"/>
    <w:rsid w:val="002D3FBF"/>
    <w:rsid w:val="002D456F"/>
    <w:rsid w:val="002D45A1"/>
    <w:rsid w:val="002D4818"/>
    <w:rsid w:val="002D4A85"/>
    <w:rsid w:val="002D4A98"/>
    <w:rsid w:val="002D4F70"/>
    <w:rsid w:val="002D5094"/>
    <w:rsid w:val="002D50A4"/>
    <w:rsid w:val="002D51D9"/>
    <w:rsid w:val="002D53F4"/>
    <w:rsid w:val="002D54CF"/>
    <w:rsid w:val="002D55E7"/>
    <w:rsid w:val="002D55F2"/>
    <w:rsid w:val="002D5678"/>
    <w:rsid w:val="002D567B"/>
    <w:rsid w:val="002D56BF"/>
    <w:rsid w:val="002D5BE0"/>
    <w:rsid w:val="002D5C46"/>
    <w:rsid w:val="002D5D53"/>
    <w:rsid w:val="002D5F26"/>
    <w:rsid w:val="002D5F3F"/>
    <w:rsid w:val="002D60DD"/>
    <w:rsid w:val="002D60EF"/>
    <w:rsid w:val="002D65D8"/>
    <w:rsid w:val="002D6693"/>
    <w:rsid w:val="002D67C0"/>
    <w:rsid w:val="002D68C2"/>
    <w:rsid w:val="002D68ED"/>
    <w:rsid w:val="002D6A34"/>
    <w:rsid w:val="002D6B7D"/>
    <w:rsid w:val="002D6C51"/>
    <w:rsid w:val="002D6D42"/>
    <w:rsid w:val="002D734C"/>
    <w:rsid w:val="002D7384"/>
    <w:rsid w:val="002D74C4"/>
    <w:rsid w:val="002D7595"/>
    <w:rsid w:val="002D7A15"/>
    <w:rsid w:val="002D7E0D"/>
    <w:rsid w:val="002D7FA1"/>
    <w:rsid w:val="002E00A6"/>
    <w:rsid w:val="002E0128"/>
    <w:rsid w:val="002E02A1"/>
    <w:rsid w:val="002E031E"/>
    <w:rsid w:val="002E07B3"/>
    <w:rsid w:val="002E07C7"/>
    <w:rsid w:val="002E07D2"/>
    <w:rsid w:val="002E0A88"/>
    <w:rsid w:val="002E0A98"/>
    <w:rsid w:val="002E101D"/>
    <w:rsid w:val="002E1088"/>
    <w:rsid w:val="002E10A1"/>
    <w:rsid w:val="002E10A6"/>
    <w:rsid w:val="002E10F4"/>
    <w:rsid w:val="002E1140"/>
    <w:rsid w:val="002E1150"/>
    <w:rsid w:val="002E12CB"/>
    <w:rsid w:val="002E13CA"/>
    <w:rsid w:val="002E15C5"/>
    <w:rsid w:val="002E1AC4"/>
    <w:rsid w:val="002E1AEB"/>
    <w:rsid w:val="002E208C"/>
    <w:rsid w:val="002E21A5"/>
    <w:rsid w:val="002E22BF"/>
    <w:rsid w:val="002E2391"/>
    <w:rsid w:val="002E2783"/>
    <w:rsid w:val="002E27F7"/>
    <w:rsid w:val="002E29E9"/>
    <w:rsid w:val="002E2AD3"/>
    <w:rsid w:val="002E2B73"/>
    <w:rsid w:val="002E2B8D"/>
    <w:rsid w:val="002E2B9C"/>
    <w:rsid w:val="002E2C49"/>
    <w:rsid w:val="002E30DD"/>
    <w:rsid w:val="002E3213"/>
    <w:rsid w:val="002E32BA"/>
    <w:rsid w:val="002E3461"/>
    <w:rsid w:val="002E35F4"/>
    <w:rsid w:val="002E36E9"/>
    <w:rsid w:val="002E3A8F"/>
    <w:rsid w:val="002E3B65"/>
    <w:rsid w:val="002E3B80"/>
    <w:rsid w:val="002E3BA7"/>
    <w:rsid w:val="002E3C5F"/>
    <w:rsid w:val="002E3F00"/>
    <w:rsid w:val="002E3F7D"/>
    <w:rsid w:val="002E3F9A"/>
    <w:rsid w:val="002E3FC1"/>
    <w:rsid w:val="002E4442"/>
    <w:rsid w:val="002E49A4"/>
    <w:rsid w:val="002E49C6"/>
    <w:rsid w:val="002E4A9D"/>
    <w:rsid w:val="002E4BB3"/>
    <w:rsid w:val="002E4C88"/>
    <w:rsid w:val="002E4D02"/>
    <w:rsid w:val="002E4E1E"/>
    <w:rsid w:val="002E4F78"/>
    <w:rsid w:val="002E506E"/>
    <w:rsid w:val="002E50A6"/>
    <w:rsid w:val="002E52EE"/>
    <w:rsid w:val="002E532F"/>
    <w:rsid w:val="002E539D"/>
    <w:rsid w:val="002E5432"/>
    <w:rsid w:val="002E5802"/>
    <w:rsid w:val="002E58D5"/>
    <w:rsid w:val="002E5955"/>
    <w:rsid w:val="002E5D6C"/>
    <w:rsid w:val="002E5DBD"/>
    <w:rsid w:val="002E5E86"/>
    <w:rsid w:val="002E6263"/>
    <w:rsid w:val="002E6264"/>
    <w:rsid w:val="002E654A"/>
    <w:rsid w:val="002E6591"/>
    <w:rsid w:val="002E69EB"/>
    <w:rsid w:val="002E6B96"/>
    <w:rsid w:val="002E6C53"/>
    <w:rsid w:val="002E6C5F"/>
    <w:rsid w:val="002E6C8E"/>
    <w:rsid w:val="002E6CAB"/>
    <w:rsid w:val="002E6F62"/>
    <w:rsid w:val="002E7061"/>
    <w:rsid w:val="002E729E"/>
    <w:rsid w:val="002E7852"/>
    <w:rsid w:val="002E78FC"/>
    <w:rsid w:val="002E7AF2"/>
    <w:rsid w:val="002E7B7D"/>
    <w:rsid w:val="002E7D2E"/>
    <w:rsid w:val="002E7E32"/>
    <w:rsid w:val="002F00F7"/>
    <w:rsid w:val="002F03CC"/>
    <w:rsid w:val="002F03D8"/>
    <w:rsid w:val="002F066B"/>
    <w:rsid w:val="002F0763"/>
    <w:rsid w:val="002F0A68"/>
    <w:rsid w:val="002F0B15"/>
    <w:rsid w:val="002F0B28"/>
    <w:rsid w:val="002F0B8B"/>
    <w:rsid w:val="002F0E1A"/>
    <w:rsid w:val="002F0F2C"/>
    <w:rsid w:val="002F141F"/>
    <w:rsid w:val="002F16A8"/>
    <w:rsid w:val="002F178A"/>
    <w:rsid w:val="002F182A"/>
    <w:rsid w:val="002F1907"/>
    <w:rsid w:val="002F1A0B"/>
    <w:rsid w:val="002F1AEB"/>
    <w:rsid w:val="002F1CBD"/>
    <w:rsid w:val="002F1CCE"/>
    <w:rsid w:val="002F1D40"/>
    <w:rsid w:val="002F1E27"/>
    <w:rsid w:val="002F1F54"/>
    <w:rsid w:val="002F223A"/>
    <w:rsid w:val="002F22BB"/>
    <w:rsid w:val="002F2683"/>
    <w:rsid w:val="002F285E"/>
    <w:rsid w:val="002F2B05"/>
    <w:rsid w:val="002F2C93"/>
    <w:rsid w:val="002F30C1"/>
    <w:rsid w:val="002F325A"/>
    <w:rsid w:val="002F339B"/>
    <w:rsid w:val="002F33BD"/>
    <w:rsid w:val="002F356D"/>
    <w:rsid w:val="002F3597"/>
    <w:rsid w:val="002F373D"/>
    <w:rsid w:val="002F3811"/>
    <w:rsid w:val="002F3B3D"/>
    <w:rsid w:val="002F3BED"/>
    <w:rsid w:val="002F3C9A"/>
    <w:rsid w:val="002F3F31"/>
    <w:rsid w:val="002F425E"/>
    <w:rsid w:val="002F42FC"/>
    <w:rsid w:val="002F435E"/>
    <w:rsid w:val="002F4377"/>
    <w:rsid w:val="002F478A"/>
    <w:rsid w:val="002F4879"/>
    <w:rsid w:val="002F48A4"/>
    <w:rsid w:val="002F4AC4"/>
    <w:rsid w:val="002F4B48"/>
    <w:rsid w:val="002F4C49"/>
    <w:rsid w:val="002F4E5B"/>
    <w:rsid w:val="002F516A"/>
    <w:rsid w:val="002F5220"/>
    <w:rsid w:val="002F52A2"/>
    <w:rsid w:val="002F54D6"/>
    <w:rsid w:val="002F5558"/>
    <w:rsid w:val="002F5633"/>
    <w:rsid w:val="002F5694"/>
    <w:rsid w:val="002F573C"/>
    <w:rsid w:val="002F58D3"/>
    <w:rsid w:val="002F59AC"/>
    <w:rsid w:val="002F5AD4"/>
    <w:rsid w:val="002F5E95"/>
    <w:rsid w:val="002F608A"/>
    <w:rsid w:val="002F6148"/>
    <w:rsid w:val="002F6417"/>
    <w:rsid w:val="002F6419"/>
    <w:rsid w:val="002F65EA"/>
    <w:rsid w:val="002F664E"/>
    <w:rsid w:val="002F665E"/>
    <w:rsid w:val="002F66D3"/>
    <w:rsid w:val="002F675E"/>
    <w:rsid w:val="002F69C4"/>
    <w:rsid w:val="002F6A3A"/>
    <w:rsid w:val="002F6B1D"/>
    <w:rsid w:val="002F6CF1"/>
    <w:rsid w:val="002F6D38"/>
    <w:rsid w:val="002F6EE2"/>
    <w:rsid w:val="002F6F5B"/>
    <w:rsid w:val="002F6FC6"/>
    <w:rsid w:val="002F7041"/>
    <w:rsid w:val="002F7050"/>
    <w:rsid w:val="002F70E6"/>
    <w:rsid w:val="002F741D"/>
    <w:rsid w:val="002F758A"/>
    <w:rsid w:val="002F78A1"/>
    <w:rsid w:val="002F7AEB"/>
    <w:rsid w:val="002F7E26"/>
    <w:rsid w:val="002F7E31"/>
    <w:rsid w:val="002F7E78"/>
    <w:rsid w:val="002F7EA5"/>
    <w:rsid w:val="002F7F7F"/>
    <w:rsid w:val="00300313"/>
    <w:rsid w:val="00300518"/>
    <w:rsid w:val="00300592"/>
    <w:rsid w:val="0030069F"/>
    <w:rsid w:val="00300750"/>
    <w:rsid w:val="0030077F"/>
    <w:rsid w:val="00300904"/>
    <w:rsid w:val="0030091B"/>
    <w:rsid w:val="00300CAF"/>
    <w:rsid w:val="00300E71"/>
    <w:rsid w:val="00301595"/>
    <w:rsid w:val="003015B1"/>
    <w:rsid w:val="0030171E"/>
    <w:rsid w:val="00301825"/>
    <w:rsid w:val="0030199D"/>
    <w:rsid w:val="00301AAC"/>
    <w:rsid w:val="00301C87"/>
    <w:rsid w:val="00301E5C"/>
    <w:rsid w:val="00302012"/>
    <w:rsid w:val="0030205F"/>
    <w:rsid w:val="0030209C"/>
    <w:rsid w:val="003020AF"/>
    <w:rsid w:val="00302130"/>
    <w:rsid w:val="003021AC"/>
    <w:rsid w:val="0030230B"/>
    <w:rsid w:val="003024E2"/>
    <w:rsid w:val="003024E4"/>
    <w:rsid w:val="00302E85"/>
    <w:rsid w:val="00302EE6"/>
    <w:rsid w:val="00302FC8"/>
    <w:rsid w:val="00303116"/>
    <w:rsid w:val="00303409"/>
    <w:rsid w:val="00303461"/>
    <w:rsid w:val="0030347A"/>
    <w:rsid w:val="003034E8"/>
    <w:rsid w:val="003035D9"/>
    <w:rsid w:val="003038A7"/>
    <w:rsid w:val="00303AE6"/>
    <w:rsid w:val="00303B4B"/>
    <w:rsid w:val="00303BE3"/>
    <w:rsid w:val="00303D1E"/>
    <w:rsid w:val="00303D44"/>
    <w:rsid w:val="00303DFD"/>
    <w:rsid w:val="00303EF9"/>
    <w:rsid w:val="0030459E"/>
    <w:rsid w:val="003045C1"/>
    <w:rsid w:val="00304717"/>
    <w:rsid w:val="00304721"/>
    <w:rsid w:val="00304790"/>
    <w:rsid w:val="0030490B"/>
    <w:rsid w:val="00304997"/>
    <w:rsid w:val="00304D2A"/>
    <w:rsid w:val="00304D39"/>
    <w:rsid w:val="00305255"/>
    <w:rsid w:val="0030534A"/>
    <w:rsid w:val="00305355"/>
    <w:rsid w:val="003055F1"/>
    <w:rsid w:val="003056F8"/>
    <w:rsid w:val="003058D4"/>
    <w:rsid w:val="0030592E"/>
    <w:rsid w:val="00305948"/>
    <w:rsid w:val="00305B63"/>
    <w:rsid w:val="00305FC2"/>
    <w:rsid w:val="00306214"/>
    <w:rsid w:val="0030636F"/>
    <w:rsid w:val="00306676"/>
    <w:rsid w:val="00306703"/>
    <w:rsid w:val="00306851"/>
    <w:rsid w:val="00306929"/>
    <w:rsid w:val="0030698E"/>
    <w:rsid w:val="00306B33"/>
    <w:rsid w:val="00306C19"/>
    <w:rsid w:val="00306D4A"/>
    <w:rsid w:val="00306D98"/>
    <w:rsid w:val="00306DA0"/>
    <w:rsid w:val="00306EFB"/>
    <w:rsid w:val="00307352"/>
    <w:rsid w:val="003073C8"/>
    <w:rsid w:val="0030744F"/>
    <w:rsid w:val="003075E8"/>
    <w:rsid w:val="00307BC3"/>
    <w:rsid w:val="00307BF9"/>
    <w:rsid w:val="00307C65"/>
    <w:rsid w:val="00307E12"/>
    <w:rsid w:val="00307F22"/>
    <w:rsid w:val="00307F62"/>
    <w:rsid w:val="0031029F"/>
    <w:rsid w:val="003106FE"/>
    <w:rsid w:val="00310776"/>
    <w:rsid w:val="0031089B"/>
    <w:rsid w:val="00310B22"/>
    <w:rsid w:val="00310BAA"/>
    <w:rsid w:val="00310C8F"/>
    <w:rsid w:val="00310CC6"/>
    <w:rsid w:val="00310E97"/>
    <w:rsid w:val="003110B4"/>
    <w:rsid w:val="0031116E"/>
    <w:rsid w:val="003114A5"/>
    <w:rsid w:val="003114BD"/>
    <w:rsid w:val="00311506"/>
    <w:rsid w:val="0031155B"/>
    <w:rsid w:val="003118E8"/>
    <w:rsid w:val="00311C35"/>
    <w:rsid w:val="00311EF5"/>
    <w:rsid w:val="00311F22"/>
    <w:rsid w:val="003120D9"/>
    <w:rsid w:val="00312238"/>
    <w:rsid w:val="003124AB"/>
    <w:rsid w:val="003125CC"/>
    <w:rsid w:val="00312967"/>
    <w:rsid w:val="00312A74"/>
    <w:rsid w:val="00312B7B"/>
    <w:rsid w:val="00312BEF"/>
    <w:rsid w:val="00312CDE"/>
    <w:rsid w:val="00312D54"/>
    <w:rsid w:val="0031329D"/>
    <w:rsid w:val="00313335"/>
    <w:rsid w:val="003133F9"/>
    <w:rsid w:val="0031346D"/>
    <w:rsid w:val="003134B6"/>
    <w:rsid w:val="003135EB"/>
    <w:rsid w:val="0031369E"/>
    <w:rsid w:val="00313761"/>
    <w:rsid w:val="003137A6"/>
    <w:rsid w:val="0031399E"/>
    <w:rsid w:val="00314048"/>
    <w:rsid w:val="00314088"/>
    <w:rsid w:val="003140AC"/>
    <w:rsid w:val="003140CB"/>
    <w:rsid w:val="0031433B"/>
    <w:rsid w:val="00314485"/>
    <w:rsid w:val="003147B4"/>
    <w:rsid w:val="003148A4"/>
    <w:rsid w:val="00314A06"/>
    <w:rsid w:val="00314B5D"/>
    <w:rsid w:val="00314B8A"/>
    <w:rsid w:val="003150BC"/>
    <w:rsid w:val="003158A2"/>
    <w:rsid w:val="00315931"/>
    <w:rsid w:val="0031598E"/>
    <w:rsid w:val="00315B11"/>
    <w:rsid w:val="003160B5"/>
    <w:rsid w:val="003160E6"/>
    <w:rsid w:val="003161E3"/>
    <w:rsid w:val="003161F9"/>
    <w:rsid w:val="003161FB"/>
    <w:rsid w:val="00316660"/>
    <w:rsid w:val="003166A7"/>
    <w:rsid w:val="003166CD"/>
    <w:rsid w:val="00316909"/>
    <w:rsid w:val="00316A40"/>
    <w:rsid w:val="00316DC3"/>
    <w:rsid w:val="0031703C"/>
    <w:rsid w:val="0031721A"/>
    <w:rsid w:val="00317382"/>
    <w:rsid w:val="003177CF"/>
    <w:rsid w:val="00317C3A"/>
    <w:rsid w:val="00317CDD"/>
    <w:rsid w:val="00317D07"/>
    <w:rsid w:val="00317E7E"/>
    <w:rsid w:val="0032006C"/>
    <w:rsid w:val="00320144"/>
    <w:rsid w:val="00320367"/>
    <w:rsid w:val="003203C5"/>
    <w:rsid w:val="0032044C"/>
    <w:rsid w:val="003204E4"/>
    <w:rsid w:val="00320689"/>
    <w:rsid w:val="00320792"/>
    <w:rsid w:val="0032083B"/>
    <w:rsid w:val="0032089A"/>
    <w:rsid w:val="003209F0"/>
    <w:rsid w:val="003212AC"/>
    <w:rsid w:val="00321476"/>
    <w:rsid w:val="00321924"/>
    <w:rsid w:val="00321C79"/>
    <w:rsid w:val="00321EAC"/>
    <w:rsid w:val="00322774"/>
    <w:rsid w:val="0032287A"/>
    <w:rsid w:val="003228CC"/>
    <w:rsid w:val="003228ED"/>
    <w:rsid w:val="00322CC6"/>
    <w:rsid w:val="00322FF2"/>
    <w:rsid w:val="00323033"/>
    <w:rsid w:val="003230CE"/>
    <w:rsid w:val="00323554"/>
    <w:rsid w:val="0032361C"/>
    <w:rsid w:val="003238AE"/>
    <w:rsid w:val="00323CB8"/>
    <w:rsid w:val="00323CE9"/>
    <w:rsid w:val="00323F20"/>
    <w:rsid w:val="00324055"/>
    <w:rsid w:val="0032405B"/>
    <w:rsid w:val="003242EE"/>
    <w:rsid w:val="003243EA"/>
    <w:rsid w:val="00324478"/>
    <w:rsid w:val="003245D6"/>
    <w:rsid w:val="003246AE"/>
    <w:rsid w:val="003246BB"/>
    <w:rsid w:val="0032480C"/>
    <w:rsid w:val="0032485B"/>
    <w:rsid w:val="00324AC9"/>
    <w:rsid w:val="00324B0E"/>
    <w:rsid w:val="0032529C"/>
    <w:rsid w:val="0032560E"/>
    <w:rsid w:val="0032562C"/>
    <w:rsid w:val="003258E1"/>
    <w:rsid w:val="0032590B"/>
    <w:rsid w:val="00325AD7"/>
    <w:rsid w:val="00325C89"/>
    <w:rsid w:val="00325CF2"/>
    <w:rsid w:val="00325E2D"/>
    <w:rsid w:val="00325ED6"/>
    <w:rsid w:val="00325FA9"/>
    <w:rsid w:val="0032611A"/>
    <w:rsid w:val="00326130"/>
    <w:rsid w:val="003261CD"/>
    <w:rsid w:val="003262C7"/>
    <w:rsid w:val="00326361"/>
    <w:rsid w:val="00326577"/>
    <w:rsid w:val="003267BF"/>
    <w:rsid w:val="00326801"/>
    <w:rsid w:val="003269EE"/>
    <w:rsid w:val="00326A81"/>
    <w:rsid w:val="0032711A"/>
    <w:rsid w:val="00327557"/>
    <w:rsid w:val="00327756"/>
    <w:rsid w:val="0032780B"/>
    <w:rsid w:val="00327892"/>
    <w:rsid w:val="00327EB6"/>
    <w:rsid w:val="00330278"/>
    <w:rsid w:val="003302EB"/>
    <w:rsid w:val="00330745"/>
    <w:rsid w:val="003307EA"/>
    <w:rsid w:val="00330856"/>
    <w:rsid w:val="0033085C"/>
    <w:rsid w:val="00330A9E"/>
    <w:rsid w:val="00330D8A"/>
    <w:rsid w:val="00330DB4"/>
    <w:rsid w:val="00330E9E"/>
    <w:rsid w:val="00331012"/>
    <w:rsid w:val="00331205"/>
    <w:rsid w:val="003312F4"/>
    <w:rsid w:val="00331862"/>
    <w:rsid w:val="00331920"/>
    <w:rsid w:val="00331B2A"/>
    <w:rsid w:val="00331BDC"/>
    <w:rsid w:val="00331BE3"/>
    <w:rsid w:val="00331D6A"/>
    <w:rsid w:val="00331EA3"/>
    <w:rsid w:val="003321C3"/>
    <w:rsid w:val="003322DA"/>
    <w:rsid w:val="0033232A"/>
    <w:rsid w:val="00332534"/>
    <w:rsid w:val="0033276F"/>
    <w:rsid w:val="00332962"/>
    <w:rsid w:val="003329F0"/>
    <w:rsid w:val="00332A97"/>
    <w:rsid w:val="00332B7C"/>
    <w:rsid w:val="00332C18"/>
    <w:rsid w:val="00332D2E"/>
    <w:rsid w:val="00332EAE"/>
    <w:rsid w:val="00332F0D"/>
    <w:rsid w:val="00333482"/>
    <w:rsid w:val="003336A0"/>
    <w:rsid w:val="0033390A"/>
    <w:rsid w:val="00333B8E"/>
    <w:rsid w:val="00333C23"/>
    <w:rsid w:val="00333C6E"/>
    <w:rsid w:val="00333C93"/>
    <w:rsid w:val="00333CEE"/>
    <w:rsid w:val="00333CEF"/>
    <w:rsid w:val="00333E34"/>
    <w:rsid w:val="00333EEB"/>
    <w:rsid w:val="00333F17"/>
    <w:rsid w:val="00333FB3"/>
    <w:rsid w:val="00334154"/>
    <w:rsid w:val="003342CC"/>
    <w:rsid w:val="00334526"/>
    <w:rsid w:val="0033468B"/>
    <w:rsid w:val="0033481B"/>
    <w:rsid w:val="00334A9B"/>
    <w:rsid w:val="00334C2F"/>
    <w:rsid w:val="00334F8C"/>
    <w:rsid w:val="00335251"/>
    <w:rsid w:val="00335297"/>
    <w:rsid w:val="0033533E"/>
    <w:rsid w:val="003353E4"/>
    <w:rsid w:val="003357FE"/>
    <w:rsid w:val="00335D0D"/>
    <w:rsid w:val="00335EA2"/>
    <w:rsid w:val="003362B4"/>
    <w:rsid w:val="0033632C"/>
    <w:rsid w:val="003363E9"/>
    <w:rsid w:val="003365E6"/>
    <w:rsid w:val="003367A9"/>
    <w:rsid w:val="0033683D"/>
    <w:rsid w:val="00336A5E"/>
    <w:rsid w:val="00336CE6"/>
    <w:rsid w:val="00336E56"/>
    <w:rsid w:val="0033705D"/>
    <w:rsid w:val="00337062"/>
    <w:rsid w:val="00337168"/>
    <w:rsid w:val="00337372"/>
    <w:rsid w:val="003373F4"/>
    <w:rsid w:val="0033775F"/>
    <w:rsid w:val="0033781D"/>
    <w:rsid w:val="003378B0"/>
    <w:rsid w:val="00337B13"/>
    <w:rsid w:val="00337B58"/>
    <w:rsid w:val="00337D25"/>
    <w:rsid w:val="00337FC7"/>
    <w:rsid w:val="00340310"/>
    <w:rsid w:val="00340488"/>
    <w:rsid w:val="003404E7"/>
    <w:rsid w:val="003405A3"/>
    <w:rsid w:val="003405C6"/>
    <w:rsid w:val="00340952"/>
    <w:rsid w:val="00340A60"/>
    <w:rsid w:val="00340AD1"/>
    <w:rsid w:val="00340B12"/>
    <w:rsid w:val="0034141D"/>
    <w:rsid w:val="003414C0"/>
    <w:rsid w:val="0034156A"/>
    <w:rsid w:val="003415D7"/>
    <w:rsid w:val="00341605"/>
    <w:rsid w:val="003417F1"/>
    <w:rsid w:val="00341BC6"/>
    <w:rsid w:val="00341DC1"/>
    <w:rsid w:val="00341FBF"/>
    <w:rsid w:val="003420F3"/>
    <w:rsid w:val="003421B5"/>
    <w:rsid w:val="0034224C"/>
    <w:rsid w:val="003422D4"/>
    <w:rsid w:val="00342477"/>
    <w:rsid w:val="0034250B"/>
    <w:rsid w:val="003425E9"/>
    <w:rsid w:val="003426F8"/>
    <w:rsid w:val="00342876"/>
    <w:rsid w:val="003428B5"/>
    <w:rsid w:val="0034294F"/>
    <w:rsid w:val="00342A22"/>
    <w:rsid w:val="00342A46"/>
    <w:rsid w:val="00342AAD"/>
    <w:rsid w:val="00342B45"/>
    <w:rsid w:val="00342C77"/>
    <w:rsid w:val="00342D1C"/>
    <w:rsid w:val="003430A8"/>
    <w:rsid w:val="003432F4"/>
    <w:rsid w:val="00343324"/>
    <w:rsid w:val="003435CE"/>
    <w:rsid w:val="003435E9"/>
    <w:rsid w:val="003438AA"/>
    <w:rsid w:val="00343AEF"/>
    <w:rsid w:val="00343E33"/>
    <w:rsid w:val="00344004"/>
    <w:rsid w:val="00344210"/>
    <w:rsid w:val="003442BC"/>
    <w:rsid w:val="0034454A"/>
    <w:rsid w:val="003445A1"/>
    <w:rsid w:val="00344BA3"/>
    <w:rsid w:val="00344E37"/>
    <w:rsid w:val="00344E89"/>
    <w:rsid w:val="00344E9F"/>
    <w:rsid w:val="0034504C"/>
    <w:rsid w:val="00345080"/>
    <w:rsid w:val="00345374"/>
    <w:rsid w:val="00345551"/>
    <w:rsid w:val="0034571E"/>
    <w:rsid w:val="0034576D"/>
    <w:rsid w:val="003459D3"/>
    <w:rsid w:val="00345D2B"/>
    <w:rsid w:val="00345FDC"/>
    <w:rsid w:val="00346051"/>
    <w:rsid w:val="003463C0"/>
    <w:rsid w:val="003464F4"/>
    <w:rsid w:val="003465E7"/>
    <w:rsid w:val="00346771"/>
    <w:rsid w:val="0034681F"/>
    <w:rsid w:val="003468CF"/>
    <w:rsid w:val="00346A13"/>
    <w:rsid w:val="00346AF1"/>
    <w:rsid w:val="00346B4A"/>
    <w:rsid w:val="00346BE8"/>
    <w:rsid w:val="00346CD7"/>
    <w:rsid w:val="003470F8"/>
    <w:rsid w:val="003475AD"/>
    <w:rsid w:val="003475D0"/>
    <w:rsid w:val="00347600"/>
    <w:rsid w:val="00347769"/>
    <w:rsid w:val="00347A5E"/>
    <w:rsid w:val="00347C1D"/>
    <w:rsid w:val="00347D72"/>
    <w:rsid w:val="00347E70"/>
    <w:rsid w:val="00347F6E"/>
    <w:rsid w:val="003501A3"/>
    <w:rsid w:val="003503BC"/>
    <w:rsid w:val="0035043F"/>
    <w:rsid w:val="00350686"/>
    <w:rsid w:val="0035088F"/>
    <w:rsid w:val="00350981"/>
    <w:rsid w:val="00350AAE"/>
    <w:rsid w:val="00350CFD"/>
    <w:rsid w:val="00350F0A"/>
    <w:rsid w:val="00351089"/>
    <w:rsid w:val="0035123D"/>
    <w:rsid w:val="0035154B"/>
    <w:rsid w:val="00351677"/>
    <w:rsid w:val="0035173D"/>
    <w:rsid w:val="00351862"/>
    <w:rsid w:val="00351B78"/>
    <w:rsid w:val="00351D9F"/>
    <w:rsid w:val="00351DA4"/>
    <w:rsid w:val="00351E44"/>
    <w:rsid w:val="00351F0D"/>
    <w:rsid w:val="0035226E"/>
    <w:rsid w:val="00352377"/>
    <w:rsid w:val="00352407"/>
    <w:rsid w:val="00352440"/>
    <w:rsid w:val="0035281F"/>
    <w:rsid w:val="00352A84"/>
    <w:rsid w:val="00352F27"/>
    <w:rsid w:val="00352F50"/>
    <w:rsid w:val="0035305B"/>
    <w:rsid w:val="003533B9"/>
    <w:rsid w:val="00353649"/>
    <w:rsid w:val="003536CF"/>
    <w:rsid w:val="00353730"/>
    <w:rsid w:val="00353734"/>
    <w:rsid w:val="00353BDC"/>
    <w:rsid w:val="00353CB0"/>
    <w:rsid w:val="00353E4D"/>
    <w:rsid w:val="00353EE4"/>
    <w:rsid w:val="00354165"/>
    <w:rsid w:val="00354205"/>
    <w:rsid w:val="0035424A"/>
    <w:rsid w:val="00354621"/>
    <w:rsid w:val="003547D7"/>
    <w:rsid w:val="00354899"/>
    <w:rsid w:val="003549F5"/>
    <w:rsid w:val="00354A33"/>
    <w:rsid w:val="00354A4A"/>
    <w:rsid w:val="00354FD5"/>
    <w:rsid w:val="003551B3"/>
    <w:rsid w:val="003551DC"/>
    <w:rsid w:val="00355252"/>
    <w:rsid w:val="00355358"/>
    <w:rsid w:val="0035564A"/>
    <w:rsid w:val="003556F0"/>
    <w:rsid w:val="0035578B"/>
    <w:rsid w:val="003557CF"/>
    <w:rsid w:val="0035585D"/>
    <w:rsid w:val="003558A6"/>
    <w:rsid w:val="003559E6"/>
    <w:rsid w:val="00355CA1"/>
    <w:rsid w:val="00355CA7"/>
    <w:rsid w:val="00355DCF"/>
    <w:rsid w:val="00355F44"/>
    <w:rsid w:val="003561AB"/>
    <w:rsid w:val="003561FB"/>
    <w:rsid w:val="00356539"/>
    <w:rsid w:val="0035657A"/>
    <w:rsid w:val="00356F4A"/>
    <w:rsid w:val="00357151"/>
    <w:rsid w:val="00357199"/>
    <w:rsid w:val="003573C0"/>
    <w:rsid w:val="003573DD"/>
    <w:rsid w:val="003574C6"/>
    <w:rsid w:val="003574CE"/>
    <w:rsid w:val="00357553"/>
    <w:rsid w:val="00357678"/>
    <w:rsid w:val="00357890"/>
    <w:rsid w:val="00357985"/>
    <w:rsid w:val="00357A30"/>
    <w:rsid w:val="00357C5A"/>
    <w:rsid w:val="00357CEB"/>
    <w:rsid w:val="0036011A"/>
    <w:rsid w:val="00360161"/>
    <w:rsid w:val="00360185"/>
    <w:rsid w:val="0036061E"/>
    <w:rsid w:val="0036067A"/>
    <w:rsid w:val="00360B28"/>
    <w:rsid w:val="00360CFD"/>
    <w:rsid w:val="003610A2"/>
    <w:rsid w:val="00361401"/>
    <w:rsid w:val="003614E0"/>
    <w:rsid w:val="00361530"/>
    <w:rsid w:val="00361892"/>
    <w:rsid w:val="00361A00"/>
    <w:rsid w:val="00361B11"/>
    <w:rsid w:val="00361B88"/>
    <w:rsid w:val="00361BA2"/>
    <w:rsid w:val="00361E10"/>
    <w:rsid w:val="00361F2A"/>
    <w:rsid w:val="003621D0"/>
    <w:rsid w:val="00362289"/>
    <w:rsid w:val="003623D5"/>
    <w:rsid w:val="0036252F"/>
    <w:rsid w:val="00362703"/>
    <w:rsid w:val="003627C3"/>
    <w:rsid w:val="003628E3"/>
    <w:rsid w:val="00362A1B"/>
    <w:rsid w:val="00362A74"/>
    <w:rsid w:val="00362D09"/>
    <w:rsid w:val="00362E09"/>
    <w:rsid w:val="00362E0F"/>
    <w:rsid w:val="00362E50"/>
    <w:rsid w:val="00363059"/>
    <w:rsid w:val="0036310E"/>
    <w:rsid w:val="0036329E"/>
    <w:rsid w:val="00363404"/>
    <w:rsid w:val="00363A3E"/>
    <w:rsid w:val="00363B9C"/>
    <w:rsid w:val="00363C00"/>
    <w:rsid w:val="00363C35"/>
    <w:rsid w:val="0036415B"/>
    <w:rsid w:val="003642E0"/>
    <w:rsid w:val="003644C6"/>
    <w:rsid w:val="00364A19"/>
    <w:rsid w:val="00364A9A"/>
    <w:rsid w:val="00364B0C"/>
    <w:rsid w:val="00364BA3"/>
    <w:rsid w:val="00364BAC"/>
    <w:rsid w:val="00364ED1"/>
    <w:rsid w:val="00364FB3"/>
    <w:rsid w:val="003651FC"/>
    <w:rsid w:val="003652E6"/>
    <w:rsid w:val="00365305"/>
    <w:rsid w:val="003654F7"/>
    <w:rsid w:val="00365570"/>
    <w:rsid w:val="0036574B"/>
    <w:rsid w:val="003657EC"/>
    <w:rsid w:val="003658D4"/>
    <w:rsid w:val="00365ACE"/>
    <w:rsid w:val="00365C7A"/>
    <w:rsid w:val="00365C86"/>
    <w:rsid w:val="00365D4C"/>
    <w:rsid w:val="00365F41"/>
    <w:rsid w:val="0036608E"/>
    <w:rsid w:val="00366294"/>
    <w:rsid w:val="00366348"/>
    <w:rsid w:val="00366510"/>
    <w:rsid w:val="0036681E"/>
    <w:rsid w:val="00366869"/>
    <w:rsid w:val="00366CF3"/>
    <w:rsid w:val="00366E2C"/>
    <w:rsid w:val="00367606"/>
    <w:rsid w:val="003676C6"/>
    <w:rsid w:val="0036784A"/>
    <w:rsid w:val="003679C8"/>
    <w:rsid w:val="00367A93"/>
    <w:rsid w:val="00367AC6"/>
    <w:rsid w:val="00367E0E"/>
    <w:rsid w:val="00367E33"/>
    <w:rsid w:val="00367E97"/>
    <w:rsid w:val="00367E9C"/>
    <w:rsid w:val="00367F44"/>
    <w:rsid w:val="0037025A"/>
    <w:rsid w:val="0037028F"/>
    <w:rsid w:val="003702A6"/>
    <w:rsid w:val="003702BE"/>
    <w:rsid w:val="00370313"/>
    <w:rsid w:val="00370B31"/>
    <w:rsid w:val="00370CD5"/>
    <w:rsid w:val="00370CFD"/>
    <w:rsid w:val="00370EEC"/>
    <w:rsid w:val="00370F1D"/>
    <w:rsid w:val="00371019"/>
    <w:rsid w:val="00371225"/>
    <w:rsid w:val="003712B1"/>
    <w:rsid w:val="00371360"/>
    <w:rsid w:val="0037161D"/>
    <w:rsid w:val="00371738"/>
    <w:rsid w:val="003719D3"/>
    <w:rsid w:val="003719EE"/>
    <w:rsid w:val="00371AC8"/>
    <w:rsid w:val="00371BBF"/>
    <w:rsid w:val="00371C93"/>
    <w:rsid w:val="00371C96"/>
    <w:rsid w:val="00371F14"/>
    <w:rsid w:val="00372176"/>
    <w:rsid w:val="0037226D"/>
    <w:rsid w:val="00372389"/>
    <w:rsid w:val="003723E4"/>
    <w:rsid w:val="0037242C"/>
    <w:rsid w:val="0037248A"/>
    <w:rsid w:val="00372572"/>
    <w:rsid w:val="00372857"/>
    <w:rsid w:val="00372A4F"/>
    <w:rsid w:val="00372AAC"/>
    <w:rsid w:val="00372C7C"/>
    <w:rsid w:val="00372EFD"/>
    <w:rsid w:val="00372F25"/>
    <w:rsid w:val="00372F70"/>
    <w:rsid w:val="00373123"/>
    <w:rsid w:val="00373167"/>
    <w:rsid w:val="00373217"/>
    <w:rsid w:val="00373258"/>
    <w:rsid w:val="00373274"/>
    <w:rsid w:val="003733BB"/>
    <w:rsid w:val="003734BE"/>
    <w:rsid w:val="0037352F"/>
    <w:rsid w:val="0037354E"/>
    <w:rsid w:val="003735D3"/>
    <w:rsid w:val="00373783"/>
    <w:rsid w:val="00373B0B"/>
    <w:rsid w:val="00373B57"/>
    <w:rsid w:val="00373B92"/>
    <w:rsid w:val="00373BAD"/>
    <w:rsid w:val="00373D19"/>
    <w:rsid w:val="00373ED9"/>
    <w:rsid w:val="003740D0"/>
    <w:rsid w:val="003742ED"/>
    <w:rsid w:val="003743F7"/>
    <w:rsid w:val="0037448C"/>
    <w:rsid w:val="003744C2"/>
    <w:rsid w:val="003744FD"/>
    <w:rsid w:val="00374593"/>
    <w:rsid w:val="003746CC"/>
    <w:rsid w:val="003748AA"/>
    <w:rsid w:val="00374961"/>
    <w:rsid w:val="00374C40"/>
    <w:rsid w:val="0037525F"/>
    <w:rsid w:val="003752ED"/>
    <w:rsid w:val="003754A4"/>
    <w:rsid w:val="003754CE"/>
    <w:rsid w:val="003754F3"/>
    <w:rsid w:val="0037559B"/>
    <w:rsid w:val="00375A82"/>
    <w:rsid w:val="00375BE7"/>
    <w:rsid w:val="00375D98"/>
    <w:rsid w:val="00375E67"/>
    <w:rsid w:val="00375ED2"/>
    <w:rsid w:val="00375F66"/>
    <w:rsid w:val="00375FEE"/>
    <w:rsid w:val="003760D4"/>
    <w:rsid w:val="00376166"/>
    <w:rsid w:val="003765F3"/>
    <w:rsid w:val="0037665B"/>
    <w:rsid w:val="0037669B"/>
    <w:rsid w:val="003766BC"/>
    <w:rsid w:val="00376738"/>
    <w:rsid w:val="00376937"/>
    <w:rsid w:val="00376B2D"/>
    <w:rsid w:val="00376BAE"/>
    <w:rsid w:val="00376BC6"/>
    <w:rsid w:val="00376DEC"/>
    <w:rsid w:val="00377325"/>
    <w:rsid w:val="003774D6"/>
    <w:rsid w:val="003775C7"/>
    <w:rsid w:val="00377712"/>
    <w:rsid w:val="00377838"/>
    <w:rsid w:val="00377856"/>
    <w:rsid w:val="003779BF"/>
    <w:rsid w:val="003779C0"/>
    <w:rsid w:val="00377CE9"/>
    <w:rsid w:val="00377DDD"/>
    <w:rsid w:val="00377F9E"/>
    <w:rsid w:val="0038010C"/>
    <w:rsid w:val="00380491"/>
    <w:rsid w:val="0038051B"/>
    <w:rsid w:val="0038062D"/>
    <w:rsid w:val="00380948"/>
    <w:rsid w:val="00380B3C"/>
    <w:rsid w:val="00380D0D"/>
    <w:rsid w:val="00380D9B"/>
    <w:rsid w:val="00380E4B"/>
    <w:rsid w:val="00381198"/>
    <w:rsid w:val="0038139A"/>
    <w:rsid w:val="003818F6"/>
    <w:rsid w:val="00381BC4"/>
    <w:rsid w:val="00381BE2"/>
    <w:rsid w:val="00381CC6"/>
    <w:rsid w:val="00381F6C"/>
    <w:rsid w:val="003820E4"/>
    <w:rsid w:val="00382179"/>
    <w:rsid w:val="003821E0"/>
    <w:rsid w:val="00382233"/>
    <w:rsid w:val="003823C2"/>
    <w:rsid w:val="00382890"/>
    <w:rsid w:val="00382906"/>
    <w:rsid w:val="00382A61"/>
    <w:rsid w:val="00382BF5"/>
    <w:rsid w:val="00382C43"/>
    <w:rsid w:val="00382F30"/>
    <w:rsid w:val="003830F0"/>
    <w:rsid w:val="00383184"/>
    <w:rsid w:val="003832E4"/>
    <w:rsid w:val="00383390"/>
    <w:rsid w:val="0038347C"/>
    <w:rsid w:val="00383858"/>
    <w:rsid w:val="00383A98"/>
    <w:rsid w:val="00383FBB"/>
    <w:rsid w:val="0038411E"/>
    <w:rsid w:val="003841DC"/>
    <w:rsid w:val="00384203"/>
    <w:rsid w:val="003845EC"/>
    <w:rsid w:val="0038462C"/>
    <w:rsid w:val="00384667"/>
    <w:rsid w:val="00384776"/>
    <w:rsid w:val="00384A43"/>
    <w:rsid w:val="00384B8F"/>
    <w:rsid w:val="00384E19"/>
    <w:rsid w:val="00384E3B"/>
    <w:rsid w:val="00385469"/>
    <w:rsid w:val="003854F8"/>
    <w:rsid w:val="00385570"/>
    <w:rsid w:val="0038573F"/>
    <w:rsid w:val="003858C5"/>
    <w:rsid w:val="00385CB5"/>
    <w:rsid w:val="00385CFC"/>
    <w:rsid w:val="00385DB3"/>
    <w:rsid w:val="0038609D"/>
    <w:rsid w:val="0038642A"/>
    <w:rsid w:val="0038644E"/>
    <w:rsid w:val="0038654D"/>
    <w:rsid w:val="003865CD"/>
    <w:rsid w:val="003865F6"/>
    <w:rsid w:val="00386651"/>
    <w:rsid w:val="003869CF"/>
    <w:rsid w:val="00386AF4"/>
    <w:rsid w:val="00386B73"/>
    <w:rsid w:val="00386C2C"/>
    <w:rsid w:val="00386C39"/>
    <w:rsid w:val="0038715F"/>
    <w:rsid w:val="0038731C"/>
    <w:rsid w:val="0038759D"/>
    <w:rsid w:val="003876FE"/>
    <w:rsid w:val="00387720"/>
    <w:rsid w:val="00387CC2"/>
    <w:rsid w:val="00387E46"/>
    <w:rsid w:val="00387E76"/>
    <w:rsid w:val="00387FBD"/>
    <w:rsid w:val="0039014E"/>
    <w:rsid w:val="003902CF"/>
    <w:rsid w:val="0039072E"/>
    <w:rsid w:val="0039079E"/>
    <w:rsid w:val="00390943"/>
    <w:rsid w:val="0039094B"/>
    <w:rsid w:val="00390979"/>
    <w:rsid w:val="00390CE2"/>
    <w:rsid w:val="00390E5F"/>
    <w:rsid w:val="00390EB8"/>
    <w:rsid w:val="00390FD4"/>
    <w:rsid w:val="0039116F"/>
    <w:rsid w:val="0039139A"/>
    <w:rsid w:val="003913A6"/>
    <w:rsid w:val="003914C5"/>
    <w:rsid w:val="00391515"/>
    <w:rsid w:val="003916AC"/>
    <w:rsid w:val="00391A73"/>
    <w:rsid w:val="00391A7A"/>
    <w:rsid w:val="00391AC0"/>
    <w:rsid w:val="00391B41"/>
    <w:rsid w:val="00391CD1"/>
    <w:rsid w:val="00391E76"/>
    <w:rsid w:val="00391EEB"/>
    <w:rsid w:val="0039214C"/>
    <w:rsid w:val="00392195"/>
    <w:rsid w:val="003921EC"/>
    <w:rsid w:val="003923AC"/>
    <w:rsid w:val="00392647"/>
    <w:rsid w:val="00392790"/>
    <w:rsid w:val="00392AA4"/>
    <w:rsid w:val="00392BAB"/>
    <w:rsid w:val="0039313C"/>
    <w:rsid w:val="00393504"/>
    <w:rsid w:val="0039387A"/>
    <w:rsid w:val="00393D8D"/>
    <w:rsid w:val="00393E33"/>
    <w:rsid w:val="00393EF7"/>
    <w:rsid w:val="00393F41"/>
    <w:rsid w:val="00394178"/>
    <w:rsid w:val="00394265"/>
    <w:rsid w:val="00394291"/>
    <w:rsid w:val="00394557"/>
    <w:rsid w:val="0039456C"/>
    <w:rsid w:val="00394895"/>
    <w:rsid w:val="003948F9"/>
    <w:rsid w:val="00394ABF"/>
    <w:rsid w:val="00394B94"/>
    <w:rsid w:val="00394C1B"/>
    <w:rsid w:val="00394C4C"/>
    <w:rsid w:val="00394D2C"/>
    <w:rsid w:val="00394DA9"/>
    <w:rsid w:val="00394FA5"/>
    <w:rsid w:val="003954B5"/>
    <w:rsid w:val="003954DE"/>
    <w:rsid w:val="0039558C"/>
    <w:rsid w:val="003955B1"/>
    <w:rsid w:val="003955BA"/>
    <w:rsid w:val="003959E1"/>
    <w:rsid w:val="003959FD"/>
    <w:rsid w:val="00395A15"/>
    <w:rsid w:val="00395A80"/>
    <w:rsid w:val="00395D09"/>
    <w:rsid w:val="00396074"/>
    <w:rsid w:val="003960C6"/>
    <w:rsid w:val="003964E8"/>
    <w:rsid w:val="003965A8"/>
    <w:rsid w:val="0039673E"/>
    <w:rsid w:val="00396930"/>
    <w:rsid w:val="003969E7"/>
    <w:rsid w:val="00396DDB"/>
    <w:rsid w:val="00396F61"/>
    <w:rsid w:val="003974E7"/>
    <w:rsid w:val="003975C2"/>
    <w:rsid w:val="00397662"/>
    <w:rsid w:val="003976EF"/>
    <w:rsid w:val="00397855"/>
    <w:rsid w:val="0039787B"/>
    <w:rsid w:val="00397900"/>
    <w:rsid w:val="00397A0D"/>
    <w:rsid w:val="00397B22"/>
    <w:rsid w:val="00397C26"/>
    <w:rsid w:val="00397FB2"/>
    <w:rsid w:val="003A000F"/>
    <w:rsid w:val="003A00DB"/>
    <w:rsid w:val="003A01DA"/>
    <w:rsid w:val="003A02A1"/>
    <w:rsid w:val="003A0B4D"/>
    <w:rsid w:val="003A0B4F"/>
    <w:rsid w:val="003A0E2D"/>
    <w:rsid w:val="003A0E8B"/>
    <w:rsid w:val="003A0EF4"/>
    <w:rsid w:val="003A0F1F"/>
    <w:rsid w:val="003A0F38"/>
    <w:rsid w:val="003A0F8E"/>
    <w:rsid w:val="003A1095"/>
    <w:rsid w:val="003A10CE"/>
    <w:rsid w:val="003A1105"/>
    <w:rsid w:val="003A110D"/>
    <w:rsid w:val="003A117B"/>
    <w:rsid w:val="003A11BD"/>
    <w:rsid w:val="003A1425"/>
    <w:rsid w:val="003A1648"/>
    <w:rsid w:val="003A1700"/>
    <w:rsid w:val="003A1738"/>
    <w:rsid w:val="003A19FF"/>
    <w:rsid w:val="003A1BDF"/>
    <w:rsid w:val="003A1DAF"/>
    <w:rsid w:val="003A1E5B"/>
    <w:rsid w:val="003A1FE0"/>
    <w:rsid w:val="003A2094"/>
    <w:rsid w:val="003A20B0"/>
    <w:rsid w:val="003A2394"/>
    <w:rsid w:val="003A24E7"/>
    <w:rsid w:val="003A25D3"/>
    <w:rsid w:val="003A2691"/>
    <w:rsid w:val="003A2785"/>
    <w:rsid w:val="003A27BA"/>
    <w:rsid w:val="003A2800"/>
    <w:rsid w:val="003A28C9"/>
    <w:rsid w:val="003A2995"/>
    <w:rsid w:val="003A2A67"/>
    <w:rsid w:val="003A2BBB"/>
    <w:rsid w:val="003A2C3A"/>
    <w:rsid w:val="003A2E84"/>
    <w:rsid w:val="003A30E3"/>
    <w:rsid w:val="003A32E0"/>
    <w:rsid w:val="003A3354"/>
    <w:rsid w:val="003A3567"/>
    <w:rsid w:val="003A3575"/>
    <w:rsid w:val="003A3817"/>
    <w:rsid w:val="003A38DF"/>
    <w:rsid w:val="003A3924"/>
    <w:rsid w:val="003A3A77"/>
    <w:rsid w:val="003A3B2C"/>
    <w:rsid w:val="003A3C1F"/>
    <w:rsid w:val="003A3E3E"/>
    <w:rsid w:val="003A3F3C"/>
    <w:rsid w:val="003A40E3"/>
    <w:rsid w:val="003A412D"/>
    <w:rsid w:val="003A42F1"/>
    <w:rsid w:val="003A4876"/>
    <w:rsid w:val="003A49D9"/>
    <w:rsid w:val="003A4C7C"/>
    <w:rsid w:val="003A4DFC"/>
    <w:rsid w:val="003A4FF8"/>
    <w:rsid w:val="003A52E8"/>
    <w:rsid w:val="003A5627"/>
    <w:rsid w:val="003A56D2"/>
    <w:rsid w:val="003A58AA"/>
    <w:rsid w:val="003A5A2F"/>
    <w:rsid w:val="003A5C8C"/>
    <w:rsid w:val="003A5CFF"/>
    <w:rsid w:val="003A5F37"/>
    <w:rsid w:val="003A607E"/>
    <w:rsid w:val="003A61C3"/>
    <w:rsid w:val="003A6331"/>
    <w:rsid w:val="003A6754"/>
    <w:rsid w:val="003A6847"/>
    <w:rsid w:val="003A699A"/>
    <w:rsid w:val="003A6CFC"/>
    <w:rsid w:val="003A6F0C"/>
    <w:rsid w:val="003A733B"/>
    <w:rsid w:val="003A74C6"/>
    <w:rsid w:val="003A788D"/>
    <w:rsid w:val="003A7A04"/>
    <w:rsid w:val="003A7AF9"/>
    <w:rsid w:val="003A7B4B"/>
    <w:rsid w:val="003A7DBD"/>
    <w:rsid w:val="003A7F51"/>
    <w:rsid w:val="003B00BF"/>
    <w:rsid w:val="003B03DF"/>
    <w:rsid w:val="003B0568"/>
    <w:rsid w:val="003B0582"/>
    <w:rsid w:val="003B059C"/>
    <w:rsid w:val="003B0729"/>
    <w:rsid w:val="003B075D"/>
    <w:rsid w:val="003B0A78"/>
    <w:rsid w:val="003B0BE2"/>
    <w:rsid w:val="003B0BE6"/>
    <w:rsid w:val="003B0C08"/>
    <w:rsid w:val="003B0C7B"/>
    <w:rsid w:val="003B0CA7"/>
    <w:rsid w:val="003B1009"/>
    <w:rsid w:val="003B144F"/>
    <w:rsid w:val="003B158D"/>
    <w:rsid w:val="003B1597"/>
    <w:rsid w:val="003B15F0"/>
    <w:rsid w:val="003B161C"/>
    <w:rsid w:val="003B1826"/>
    <w:rsid w:val="003B190B"/>
    <w:rsid w:val="003B1C8E"/>
    <w:rsid w:val="003B1E77"/>
    <w:rsid w:val="003B1E7C"/>
    <w:rsid w:val="003B1EF0"/>
    <w:rsid w:val="003B1F86"/>
    <w:rsid w:val="003B1FD7"/>
    <w:rsid w:val="003B207D"/>
    <w:rsid w:val="003B22C4"/>
    <w:rsid w:val="003B24C0"/>
    <w:rsid w:val="003B26A1"/>
    <w:rsid w:val="003B26BC"/>
    <w:rsid w:val="003B2737"/>
    <w:rsid w:val="003B2B6D"/>
    <w:rsid w:val="003B2D3C"/>
    <w:rsid w:val="003B314F"/>
    <w:rsid w:val="003B3458"/>
    <w:rsid w:val="003B34FA"/>
    <w:rsid w:val="003B37EC"/>
    <w:rsid w:val="003B383F"/>
    <w:rsid w:val="003B392D"/>
    <w:rsid w:val="003B3E5A"/>
    <w:rsid w:val="003B3FDB"/>
    <w:rsid w:val="003B4037"/>
    <w:rsid w:val="003B421B"/>
    <w:rsid w:val="003B4480"/>
    <w:rsid w:val="003B48F2"/>
    <w:rsid w:val="003B490A"/>
    <w:rsid w:val="003B4E31"/>
    <w:rsid w:val="003B4ED8"/>
    <w:rsid w:val="003B4F9A"/>
    <w:rsid w:val="003B5005"/>
    <w:rsid w:val="003B507A"/>
    <w:rsid w:val="003B50D2"/>
    <w:rsid w:val="003B5403"/>
    <w:rsid w:val="003B5466"/>
    <w:rsid w:val="003B5751"/>
    <w:rsid w:val="003B580C"/>
    <w:rsid w:val="003B5DE7"/>
    <w:rsid w:val="003B5F66"/>
    <w:rsid w:val="003B60EC"/>
    <w:rsid w:val="003B6231"/>
    <w:rsid w:val="003B6259"/>
    <w:rsid w:val="003B62C4"/>
    <w:rsid w:val="003B6776"/>
    <w:rsid w:val="003B6790"/>
    <w:rsid w:val="003B68AE"/>
    <w:rsid w:val="003B68CF"/>
    <w:rsid w:val="003B6B27"/>
    <w:rsid w:val="003B6B81"/>
    <w:rsid w:val="003B6DDD"/>
    <w:rsid w:val="003B6E4E"/>
    <w:rsid w:val="003B6E9B"/>
    <w:rsid w:val="003B6ED6"/>
    <w:rsid w:val="003B6FE6"/>
    <w:rsid w:val="003B70C3"/>
    <w:rsid w:val="003B751A"/>
    <w:rsid w:val="003B78FE"/>
    <w:rsid w:val="003B7C45"/>
    <w:rsid w:val="003B7D5B"/>
    <w:rsid w:val="003B7DB4"/>
    <w:rsid w:val="003B7EDB"/>
    <w:rsid w:val="003C04D6"/>
    <w:rsid w:val="003C0946"/>
    <w:rsid w:val="003C094B"/>
    <w:rsid w:val="003C0C19"/>
    <w:rsid w:val="003C0C88"/>
    <w:rsid w:val="003C0CF5"/>
    <w:rsid w:val="003C0EB3"/>
    <w:rsid w:val="003C0EE4"/>
    <w:rsid w:val="003C10AD"/>
    <w:rsid w:val="003C110C"/>
    <w:rsid w:val="003C1195"/>
    <w:rsid w:val="003C13D9"/>
    <w:rsid w:val="003C14DA"/>
    <w:rsid w:val="003C1535"/>
    <w:rsid w:val="003C16F8"/>
    <w:rsid w:val="003C18B0"/>
    <w:rsid w:val="003C18F3"/>
    <w:rsid w:val="003C19A4"/>
    <w:rsid w:val="003C19ED"/>
    <w:rsid w:val="003C1B73"/>
    <w:rsid w:val="003C1CC6"/>
    <w:rsid w:val="003C1D64"/>
    <w:rsid w:val="003C1ED9"/>
    <w:rsid w:val="003C2133"/>
    <w:rsid w:val="003C2172"/>
    <w:rsid w:val="003C29AF"/>
    <w:rsid w:val="003C29EA"/>
    <w:rsid w:val="003C2B58"/>
    <w:rsid w:val="003C2DA4"/>
    <w:rsid w:val="003C2F43"/>
    <w:rsid w:val="003C30A8"/>
    <w:rsid w:val="003C30BF"/>
    <w:rsid w:val="003C30FC"/>
    <w:rsid w:val="003C312D"/>
    <w:rsid w:val="003C3236"/>
    <w:rsid w:val="003C32AE"/>
    <w:rsid w:val="003C3450"/>
    <w:rsid w:val="003C3452"/>
    <w:rsid w:val="003C34A8"/>
    <w:rsid w:val="003C37B1"/>
    <w:rsid w:val="003C38D1"/>
    <w:rsid w:val="003C39D9"/>
    <w:rsid w:val="003C3AA1"/>
    <w:rsid w:val="003C3AAC"/>
    <w:rsid w:val="003C3DF1"/>
    <w:rsid w:val="003C414D"/>
    <w:rsid w:val="003C4423"/>
    <w:rsid w:val="003C4573"/>
    <w:rsid w:val="003C485E"/>
    <w:rsid w:val="003C4923"/>
    <w:rsid w:val="003C4AB5"/>
    <w:rsid w:val="003C4E45"/>
    <w:rsid w:val="003C52A2"/>
    <w:rsid w:val="003C53C6"/>
    <w:rsid w:val="003C5426"/>
    <w:rsid w:val="003C54D4"/>
    <w:rsid w:val="003C57F0"/>
    <w:rsid w:val="003C5A34"/>
    <w:rsid w:val="003C5DD8"/>
    <w:rsid w:val="003C5DDE"/>
    <w:rsid w:val="003C5ED3"/>
    <w:rsid w:val="003C5EFF"/>
    <w:rsid w:val="003C5F0F"/>
    <w:rsid w:val="003C5FB7"/>
    <w:rsid w:val="003C617E"/>
    <w:rsid w:val="003C62CC"/>
    <w:rsid w:val="003C6419"/>
    <w:rsid w:val="003C675C"/>
    <w:rsid w:val="003C681F"/>
    <w:rsid w:val="003C6D9F"/>
    <w:rsid w:val="003C71C7"/>
    <w:rsid w:val="003C71E0"/>
    <w:rsid w:val="003C7367"/>
    <w:rsid w:val="003C73E4"/>
    <w:rsid w:val="003C763B"/>
    <w:rsid w:val="003C789A"/>
    <w:rsid w:val="003C78F0"/>
    <w:rsid w:val="003C7908"/>
    <w:rsid w:val="003C79E7"/>
    <w:rsid w:val="003C7B78"/>
    <w:rsid w:val="003C7FBB"/>
    <w:rsid w:val="003D00B2"/>
    <w:rsid w:val="003D01D2"/>
    <w:rsid w:val="003D06B8"/>
    <w:rsid w:val="003D08E1"/>
    <w:rsid w:val="003D0AAA"/>
    <w:rsid w:val="003D0BA2"/>
    <w:rsid w:val="003D0C17"/>
    <w:rsid w:val="003D0C6B"/>
    <w:rsid w:val="003D0C71"/>
    <w:rsid w:val="003D0DA6"/>
    <w:rsid w:val="003D1016"/>
    <w:rsid w:val="003D10FA"/>
    <w:rsid w:val="003D140D"/>
    <w:rsid w:val="003D166E"/>
    <w:rsid w:val="003D1AF0"/>
    <w:rsid w:val="003D1C00"/>
    <w:rsid w:val="003D1E40"/>
    <w:rsid w:val="003D2105"/>
    <w:rsid w:val="003D2145"/>
    <w:rsid w:val="003D23BB"/>
    <w:rsid w:val="003D2437"/>
    <w:rsid w:val="003D271B"/>
    <w:rsid w:val="003D2957"/>
    <w:rsid w:val="003D2D83"/>
    <w:rsid w:val="003D2F72"/>
    <w:rsid w:val="003D3236"/>
    <w:rsid w:val="003D32B4"/>
    <w:rsid w:val="003D3339"/>
    <w:rsid w:val="003D3510"/>
    <w:rsid w:val="003D365B"/>
    <w:rsid w:val="003D36A5"/>
    <w:rsid w:val="003D36E9"/>
    <w:rsid w:val="003D3907"/>
    <w:rsid w:val="003D3B95"/>
    <w:rsid w:val="003D3BB4"/>
    <w:rsid w:val="003D3BFF"/>
    <w:rsid w:val="003D3C62"/>
    <w:rsid w:val="003D3D3C"/>
    <w:rsid w:val="003D3F81"/>
    <w:rsid w:val="003D44E2"/>
    <w:rsid w:val="003D472B"/>
    <w:rsid w:val="003D479B"/>
    <w:rsid w:val="003D480D"/>
    <w:rsid w:val="003D49F3"/>
    <w:rsid w:val="003D49FD"/>
    <w:rsid w:val="003D4C0D"/>
    <w:rsid w:val="003D4EB3"/>
    <w:rsid w:val="003D501E"/>
    <w:rsid w:val="003D525F"/>
    <w:rsid w:val="003D5362"/>
    <w:rsid w:val="003D536B"/>
    <w:rsid w:val="003D5470"/>
    <w:rsid w:val="003D5472"/>
    <w:rsid w:val="003D5A59"/>
    <w:rsid w:val="003D5B91"/>
    <w:rsid w:val="003D5BC3"/>
    <w:rsid w:val="003D5BD9"/>
    <w:rsid w:val="003D5BFF"/>
    <w:rsid w:val="003D5C2E"/>
    <w:rsid w:val="003D5C98"/>
    <w:rsid w:val="003D5F01"/>
    <w:rsid w:val="003D5FE3"/>
    <w:rsid w:val="003D61FD"/>
    <w:rsid w:val="003D64FD"/>
    <w:rsid w:val="003D6595"/>
    <w:rsid w:val="003D6828"/>
    <w:rsid w:val="003D6BA4"/>
    <w:rsid w:val="003D74AD"/>
    <w:rsid w:val="003D7654"/>
    <w:rsid w:val="003D771B"/>
    <w:rsid w:val="003D77F5"/>
    <w:rsid w:val="003D7855"/>
    <w:rsid w:val="003D788E"/>
    <w:rsid w:val="003D78FA"/>
    <w:rsid w:val="003D79DF"/>
    <w:rsid w:val="003D7DCF"/>
    <w:rsid w:val="003D7EEB"/>
    <w:rsid w:val="003E0045"/>
    <w:rsid w:val="003E00B5"/>
    <w:rsid w:val="003E00F9"/>
    <w:rsid w:val="003E01FA"/>
    <w:rsid w:val="003E0234"/>
    <w:rsid w:val="003E05CC"/>
    <w:rsid w:val="003E0BCC"/>
    <w:rsid w:val="003E0E8E"/>
    <w:rsid w:val="003E0FB3"/>
    <w:rsid w:val="003E10D2"/>
    <w:rsid w:val="003E11E6"/>
    <w:rsid w:val="003E12A9"/>
    <w:rsid w:val="003E1490"/>
    <w:rsid w:val="003E1731"/>
    <w:rsid w:val="003E1AD9"/>
    <w:rsid w:val="003E1DD4"/>
    <w:rsid w:val="003E1E19"/>
    <w:rsid w:val="003E1F4C"/>
    <w:rsid w:val="003E2001"/>
    <w:rsid w:val="003E210B"/>
    <w:rsid w:val="003E2186"/>
    <w:rsid w:val="003E21A5"/>
    <w:rsid w:val="003E23FA"/>
    <w:rsid w:val="003E2414"/>
    <w:rsid w:val="003E2450"/>
    <w:rsid w:val="003E259B"/>
    <w:rsid w:val="003E265E"/>
    <w:rsid w:val="003E2695"/>
    <w:rsid w:val="003E276F"/>
    <w:rsid w:val="003E2849"/>
    <w:rsid w:val="003E287B"/>
    <w:rsid w:val="003E2897"/>
    <w:rsid w:val="003E28E6"/>
    <w:rsid w:val="003E2A2F"/>
    <w:rsid w:val="003E2BBA"/>
    <w:rsid w:val="003E3044"/>
    <w:rsid w:val="003E3222"/>
    <w:rsid w:val="003E3602"/>
    <w:rsid w:val="003E372F"/>
    <w:rsid w:val="003E3873"/>
    <w:rsid w:val="003E3C42"/>
    <w:rsid w:val="003E3E9D"/>
    <w:rsid w:val="003E3F39"/>
    <w:rsid w:val="003E4295"/>
    <w:rsid w:val="003E44C3"/>
    <w:rsid w:val="003E45EC"/>
    <w:rsid w:val="003E46A5"/>
    <w:rsid w:val="003E4800"/>
    <w:rsid w:val="003E4DD7"/>
    <w:rsid w:val="003E5044"/>
    <w:rsid w:val="003E5293"/>
    <w:rsid w:val="003E52A5"/>
    <w:rsid w:val="003E5868"/>
    <w:rsid w:val="003E5C63"/>
    <w:rsid w:val="003E5CA4"/>
    <w:rsid w:val="003E5D73"/>
    <w:rsid w:val="003E609F"/>
    <w:rsid w:val="003E63A3"/>
    <w:rsid w:val="003E664F"/>
    <w:rsid w:val="003E667B"/>
    <w:rsid w:val="003E6709"/>
    <w:rsid w:val="003E67CA"/>
    <w:rsid w:val="003E6A17"/>
    <w:rsid w:val="003E6A5C"/>
    <w:rsid w:val="003E6AD0"/>
    <w:rsid w:val="003E6D58"/>
    <w:rsid w:val="003E6E06"/>
    <w:rsid w:val="003E71ED"/>
    <w:rsid w:val="003E72C7"/>
    <w:rsid w:val="003E73E5"/>
    <w:rsid w:val="003E75D5"/>
    <w:rsid w:val="003E7613"/>
    <w:rsid w:val="003E7BB9"/>
    <w:rsid w:val="003E7D98"/>
    <w:rsid w:val="003F00B1"/>
    <w:rsid w:val="003F03F0"/>
    <w:rsid w:val="003F0524"/>
    <w:rsid w:val="003F06E0"/>
    <w:rsid w:val="003F08F5"/>
    <w:rsid w:val="003F0994"/>
    <w:rsid w:val="003F0C1C"/>
    <w:rsid w:val="003F0CE8"/>
    <w:rsid w:val="003F131A"/>
    <w:rsid w:val="003F135E"/>
    <w:rsid w:val="003F140B"/>
    <w:rsid w:val="003F148A"/>
    <w:rsid w:val="003F1732"/>
    <w:rsid w:val="003F18ED"/>
    <w:rsid w:val="003F1916"/>
    <w:rsid w:val="003F19D5"/>
    <w:rsid w:val="003F1A2E"/>
    <w:rsid w:val="003F1CCC"/>
    <w:rsid w:val="003F1DF1"/>
    <w:rsid w:val="003F1E00"/>
    <w:rsid w:val="003F1F48"/>
    <w:rsid w:val="003F1F53"/>
    <w:rsid w:val="003F21E8"/>
    <w:rsid w:val="003F226E"/>
    <w:rsid w:val="003F2371"/>
    <w:rsid w:val="003F2751"/>
    <w:rsid w:val="003F2D6D"/>
    <w:rsid w:val="003F2DC4"/>
    <w:rsid w:val="003F2E6C"/>
    <w:rsid w:val="003F2F66"/>
    <w:rsid w:val="003F2FB2"/>
    <w:rsid w:val="003F31F5"/>
    <w:rsid w:val="003F32B5"/>
    <w:rsid w:val="003F3325"/>
    <w:rsid w:val="003F34B6"/>
    <w:rsid w:val="003F3601"/>
    <w:rsid w:val="003F37AA"/>
    <w:rsid w:val="003F3881"/>
    <w:rsid w:val="003F3A99"/>
    <w:rsid w:val="003F3D32"/>
    <w:rsid w:val="003F3F16"/>
    <w:rsid w:val="003F3F95"/>
    <w:rsid w:val="003F3FAC"/>
    <w:rsid w:val="003F404C"/>
    <w:rsid w:val="003F429B"/>
    <w:rsid w:val="003F42DD"/>
    <w:rsid w:val="003F4A01"/>
    <w:rsid w:val="003F4AFF"/>
    <w:rsid w:val="003F4B0B"/>
    <w:rsid w:val="003F4B0E"/>
    <w:rsid w:val="003F4CA6"/>
    <w:rsid w:val="003F4F40"/>
    <w:rsid w:val="003F51A4"/>
    <w:rsid w:val="003F51A6"/>
    <w:rsid w:val="003F5326"/>
    <w:rsid w:val="003F542D"/>
    <w:rsid w:val="003F5512"/>
    <w:rsid w:val="003F5E2B"/>
    <w:rsid w:val="003F606A"/>
    <w:rsid w:val="003F61C2"/>
    <w:rsid w:val="003F61FA"/>
    <w:rsid w:val="003F62FF"/>
    <w:rsid w:val="003F691F"/>
    <w:rsid w:val="003F6B7A"/>
    <w:rsid w:val="003F6F38"/>
    <w:rsid w:val="003F759B"/>
    <w:rsid w:val="003F7692"/>
    <w:rsid w:val="003F76F8"/>
    <w:rsid w:val="003F798F"/>
    <w:rsid w:val="003F7FB3"/>
    <w:rsid w:val="003F7FEE"/>
    <w:rsid w:val="0040014F"/>
    <w:rsid w:val="00400169"/>
    <w:rsid w:val="004001FF"/>
    <w:rsid w:val="004003D7"/>
    <w:rsid w:val="00400545"/>
    <w:rsid w:val="00400819"/>
    <w:rsid w:val="004009A3"/>
    <w:rsid w:val="00400B20"/>
    <w:rsid w:val="00400DB4"/>
    <w:rsid w:val="00400E06"/>
    <w:rsid w:val="00400F8A"/>
    <w:rsid w:val="004011B4"/>
    <w:rsid w:val="0040121A"/>
    <w:rsid w:val="00401310"/>
    <w:rsid w:val="00401335"/>
    <w:rsid w:val="004013E2"/>
    <w:rsid w:val="00401518"/>
    <w:rsid w:val="00401589"/>
    <w:rsid w:val="00401B4A"/>
    <w:rsid w:val="00401B88"/>
    <w:rsid w:val="00401CE5"/>
    <w:rsid w:val="00401D6C"/>
    <w:rsid w:val="00401D91"/>
    <w:rsid w:val="00401F9C"/>
    <w:rsid w:val="0040201E"/>
    <w:rsid w:val="00402021"/>
    <w:rsid w:val="0040243D"/>
    <w:rsid w:val="00402678"/>
    <w:rsid w:val="004027F0"/>
    <w:rsid w:val="00402824"/>
    <w:rsid w:val="00402907"/>
    <w:rsid w:val="0040297E"/>
    <w:rsid w:val="00402C06"/>
    <w:rsid w:val="0040306B"/>
    <w:rsid w:val="004030BF"/>
    <w:rsid w:val="0040321A"/>
    <w:rsid w:val="004032F8"/>
    <w:rsid w:val="0040349F"/>
    <w:rsid w:val="004034A6"/>
    <w:rsid w:val="004034BE"/>
    <w:rsid w:val="00403717"/>
    <w:rsid w:val="00403A57"/>
    <w:rsid w:val="00403A62"/>
    <w:rsid w:val="00403A67"/>
    <w:rsid w:val="00403AFE"/>
    <w:rsid w:val="00403B8E"/>
    <w:rsid w:val="00403CE1"/>
    <w:rsid w:val="00403D66"/>
    <w:rsid w:val="00403D9F"/>
    <w:rsid w:val="00403E1C"/>
    <w:rsid w:val="00403ECE"/>
    <w:rsid w:val="00404039"/>
    <w:rsid w:val="00404495"/>
    <w:rsid w:val="00404609"/>
    <w:rsid w:val="004046C8"/>
    <w:rsid w:val="00404CE6"/>
    <w:rsid w:val="00404DFE"/>
    <w:rsid w:val="00404EC4"/>
    <w:rsid w:val="00405062"/>
    <w:rsid w:val="00405108"/>
    <w:rsid w:val="004051B9"/>
    <w:rsid w:val="004051D7"/>
    <w:rsid w:val="00405635"/>
    <w:rsid w:val="004056C0"/>
    <w:rsid w:val="0040570A"/>
    <w:rsid w:val="00405A25"/>
    <w:rsid w:val="00405C7A"/>
    <w:rsid w:val="004061BF"/>
    <w:rsid w:val="004062B0"/>
    <w:rsid w:val="004062E3"/>
    <w:rsid w:val="004064A8"/>
    <w:rsid w:val="004065C3"/>
    <w:rsid w:val="004066EA"/>
    <w:rsid w:val="00406AA4"/>
    <w:rsid w:val="00406B6D"/>
    <w:rsid w:val="00406BBA"/>
    <w:rsid w:val="00406C22"/>
    <w:rsid w:val="00406D0B"/>
    <w:rsid w:val="00406E82"/>
    <w:rsid w:val="004071F6"/>
    <w:rsid w:val="00407303"/>
    <w:rsid w:val="00407351"/>
    <w:rsid w:val="00407B9E"/>
    <w:rsid w:val="00407CE8"/>
    <w:rsid w:val="00407EC8"/>
    <w:rsid w:val="00407EDF"/>
    <w:rsid w:val="004103FF"/>
    <w:rsid w:val="00410495"/>
    <w:rsid w:val="0041059E"/>
    <w:rsid w:val="00410601"/>
    <w:rsid w:val="00410770"/>
    <w:rsid w:val="00410790"/>
    <w:rsid w:val="0041089C"/>
    <w:rsid w:val="00410966"/>
    <w:rsid w:val="004109BB"/>
    <w:rsid w:val="00410E02"/>
    <w:rsid w:val="00410EDE"/>
    <w:rsid w:val="0041106F"/>
    <w:rsid w:val="004110A6"/>
    <w:rsid w:val="00411269"/>
    <w:rsid w:val="00411513"/>
    <w:rsid w:val="004119BC"/>
    <w:rsid w:val="00411A17"/>
    <w:rsid w:val="00411D30"/>
    <w:rsid w:val="00411EB4"/>
    <w:rsid w:val="00411EEF"/>
    <w:rsid w:val="00412332"/>
    <w:rsid w:val="004123F4"/>
    <w:rsid w:val="0041250E"/>
    <w:rsid w:val="00412542"/>
    <w:rsid w:val="0041263B"/>
    <w:rsid w:val="00412680"/>
    <w:rsid w:val="00412856"/>
    <w:rsid w:val="00412867"/>
    <w:rsid w:val="0041299E"/>
    <w:rsid w:val="00412B1C"/>
    <w:rsid w:val="00412D50"/>
    <w:rsid w:val="00412D7B"/>
    <w:rsid w:val="004131AA"/>
    <w:rsid w:val="0041352F"/>
    <w:rsid w:val="00413666"/>
    <w:rsid w:val="00413945"/>
    <w:rsid w:val="00413E23"/>
    <w:rsid w:val="00413F17"/>
    <w:rsid w:val="0041426D"/>
    <w:rsid w:val="0041433F"/>
    <w:rsid w:val="00414347"/>
    <w:rsid w:val="00414494"/>
    <w:rsid w:val="004145A9"/>
    <w:rsid w:val="004146E0"/>
    <w:rsid w:val="00414843"/>
    <w:rsid w:val="00414936"/>
    <w:rsid w:val="00414A6F"/>
    <w:rsid w:val="00414AFD"/>
    <w:rsid w:val="00414BD3"/>
    <w:rsid w:val="00414BD7"/>
    <w:rsid w:val="00414C04"/>
    <w:rsid w:val="00414E9B"/>
    <w:rsid w:val="00414EC1"/>
    <w:rsid w:val="00415091"/>
    <w:rsid w:val="00415268"/>
    <w:rsid w:val="0041541C"/>
    <w:rsid w:val="004156EF"/>
    <w:rsid w:val="0041599E"/>
    <w:rsid w:val="00415BA7"/>
    <w:rsid w:val="00415DFA"/>
    <w:rsid w:val="00415E02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6E6C"/>
    <w:rsid w:val="004172D5"/>
    <w:rsid w:val="004172F8"/>
    <w:rsid w:val="00417AF8"/>
    <w:rsid w:val="00417B69"/>
    <w:rsid w:val="00417D5F"/>
    <w:rsid w:val="00417F29"/>
    <w:rsid w:val="00420121"/>
    <w:rsid w:val="00420591"/>
    <w:rsid w:val="0042064A"/>
    <w:rsid w:val="0042070F"/>
    <w:rsid w:val="00420763"/>
    <w:rsid w:val="0042087D"/>
    <w:rsid w:val="00420884"/>
    <w:rsid w:val="004208C3"/>
    <w:rsid w:val="0042095D"/>
    <w:rsid w:val="004209D0"/>
    <w:rsid w:val="00420E79"/>
    <w:rsid w:val="00420E92"/>
    <w:rsid w:val="00420EDC"/>
    <w:rsid w:val="004210F2"/>
    <w:rsid w:val="00421243"/>
    <w:rsid w:val="00421340"/>
    <w:rsid w:val="00421508"/>
    <w:rsid w:val="00421814"/>
    <w:rsid w:val="004219E7"/>
    <w:rsid w:val="00421A5B"/>
    <w:rsid w:val="00421ABB"/>
    <w:rsid w:val="00421D7F"/>
    <w:rsid w:val="00421E82"/>
    <w:rsid w:val="004221FD"/>
    <w:rsid w:val="004223A5"/>
    <w:rsid w:val="0042280E"/>
    <w:rsid w:val="0042284D"/>
    <w:rsid w:val="0042290E"/>
    <w:rsid w:val="00422A42"/>
    <w:rsid w:val="00422AAB"/>
    <w:rsid w:val="00422DAA"/>
    <w:rsid w:val="00422E9E"/>
    <w:rsid w:val="00423034"/>
    <w:rsid w:val="004230AE"/>
    <w:rsid w:val="004230CC"/>
    <w:rsid w:val="00423130"/>
    <w:rsid w:val="00423594"/>
    <w:rsid w:val="0042397C"/>
    <w:rsid w:val="004239A3"/>
    <w:rsid w:val="00423D1A"/>
    <w:rsid w:val="00424154"/>
    <w:rsid w:val="00424279"/>
    <w:rsid w:val="0042436C"/>
    <w:rsid w:val="004243A9"/>
    <w:rsid w:val="0042444C"/>
    <w:rsid w:val="0042452A"/>
    <w:rsid w:val="00424575"/>
    <w:rsid w:val="0042468B"/>
    <w:rsid w:val="004248D6"/>
    <w:rsid w:val="0042491D"/>
    <w:rsid w:val="00424F01"/>
    <w:rsid w:val="00424FCC"/>
    <w:rsid w:val="004251B2"/>
    <w:rsid w:val="0042530E"/>
    <w:rsid w:val="0042534C"/>
    <w:rsid w:val="0042587C"/>
    <w:rsid w:val="004259BA"/>
    <w:rsid w:val="00425A2B"/>
    <w:rsid w:val="00425A7C"/>
    <w:rsid w:val="00425BCE"/>
    <w:rsid w:val="00425EBE"/>
    <w:rsid w:val="0042632F"/>
    <w:rsid w:val="004263E8"/>
    <w:rsid w:val="00426470"/>
    <w:rsid w:val="0042657F"/>
    <w:rsid w:val="0042667F"/>
    <w:rsid w:val="0042693F"/>
    <w:rsid w:val="00426AD6"/>
    <w:rsid w:val="00426B34"/>
    <w:rsid w:val="00426BD2"/>
    <w:rsid w:val="00426CAC"/>
    <w:rsid w:val="00426E45"/>
    <w:rsid w:val="00426EE8"/>
    <w:rsid w:val="004270FB"/>
    <w:rsid w:val="00427443"/>
    <w:rsid w:val="004274AC"/>
    <w:rsid w:val="004274B7"/>
    <w:rsid w:val="004275E5"/>
    <w:rsid w:val="0042765C"/>
    <w:rsid w:val="00427724"/>
    <w:rsid w:val="0042781E"/>
    <w:rsid w:val="00427971"/>
    <w:rsid w:val="004279C6"/>
    <w:rsid w:val="004279E3"/>
    <w:rsid w:val="00427BF1"/>
    <w:rsid w:val="00427C44"/>
    <w:rsid w:val="00427D4A"/>
    <w:rsid w:val="00427E1A"/>
    <w:rsid w:val="00427EB9"/>
    <w:rsid w:val="00427FB0"/>
    <w:rsid w:val="00427FCC"/>
    <w:rsid w:val="00430113"/>
    <w:rsid w:val="004301E6"/>
    <w:rsid w:val="004307E8"/>
    <w:rsid w:val="00430D53"/>
    <w:rsid w:val="00430D70"/>
    <w:rsid w:val="004317AE"/>
    <w:rsid w:val="00431917"/>
    <w:rsid w:val="004319E7"/>
    <w:rsid w:val="004319EC"/>
    <w:rsid w:val="00431A87"/>
    <w:rsid w:val="00431EC7"/>
    <w:rsid w:val="00431FD9"/>
    <w:rsid w:val="004323EA"/>
    <w:rsid w:val="00432509"/>
    <w:rsid w:val="00432516"/>
    <w:rsid w:val="00432555"/>
    <w:rsid w:val="00432B27"/>
    <w:rsid w:val="00432D2B"/>
    <w:rsid w:val="00432D2D"/>
    <w:rsid w:val="00432FB3"/>
    <w:rsid w:val="0043302F"/>
    <w:rsid w:val="0043315F"/>
    <w:rsid w:val="004332E8"/>
    <w:rsid w:val="00433398"/>
    <w:rsid w:val="00433456"/>
    <w:rsid w:val="004334B8"/>
    <w:rsid w:val="00433567"/>
    <w:rsid w:val="004336E0"/>
    <w:rsid w:val="00433753"/>
    <w:rsid w:val="00433893"/>
    <w:rsid w:val="00433BD3"/>
    <w:rsid w:val="00433CCE"/>
    <w:rsid w:val="00433D45"/>
    <w:rsid w:val="00433E84"/>
    <w:rsid w:val="0043416E"/>
    <w:rsid w:val="00434226"/>
    <w:rsid w:val="00434231"/>
    <w:rsid w:val="004342D5"/>
    <w:rsid w:val="004346FE"/>
    <w:rsid w:val="0043471E"/>
    <w:rsid w:val="0043479C"/>
    <w:rsid w:val="00434CA3"/>
    <w:rsid w:val="00434CE5"/>
    <w:rsid w:val="00434F2D"/>
    <w:rsid w:val="0043508A"/>
    <w:rsid w:val="004350AE"/>
    <w:rsid w:val="00435264"/>
    <w:rsid w:val="0043526D"/>
    <w:rsid w:val="004355A7"/>
    <w:rsid w:val="00435625"/>
    <w:rsid w:val="0043563A"/>
    <w:rsid w:val="0043571E"/>
    <w:rsid w:val="00435C24"/>
    <w:rsid w:val="00435C4D"/>
    <w:rsid w:val="00435DC0"/>
    <w:rsid w:val="00435FF2"/>
    <w:rsid w:val="00436075"/>
    <w:rsid w:val="0043655D"/>
    <w:rsid w:val="00436643"/>
    <w:rsid w:val="00436757"/>
    <w:rsid w:val="00436BA2"/>
    <w:rsid w:val="00436CF3"/>
    <w:rsid w:val="00436DF8"/>
    <w:rsid w:val="00436E1F"/>
    <w:rsid w:val="0043728C"/>
    <w:rsid w:val="0043740F"/>
    <w:rsid w:val="004374F2"/>
    <w:rsid w:val="00437A8A"/>
    <w:rsid w:val="00437BA7"/>
    <w:rsid w:val="00437CCC"/>
    <w:rsid w:val="00437D37"/>
    <w:rsid w:val="00440002"/>
    <w:rsid w:val="00440222"/>
    <w:rsid w:val="004402DF"/>
    <w:rsid w:val="004403B5"/>
    <w:rsid w:val="0044068F"/>
    <w:rsid w:val="004406AA"/>
    <w:rsid w:val="0044075B"/>
    <w:rsid w:val="00440816"/>
    <w:rsid w:val="00440A6D"/>
    <w:rsid w:val="00440A80"/>
    <w:rsid w:val="00440D05"/>
    <w:rsid w:val="00440E84"/>
    <w:rsid w:val="004412A1"/>
    <w:rsid w:val="004412DF"/>
    <w:rsid w:val="004414A1"/>
    <w:rsid w:val="00441C4C"/>
    <w:rsid w:val="00441D7D"/>
    <w:rsid w:val="00441E8F"/>
    <w:rsid w:val="004424A2"/>
    <w:rsid w:val="00442631"/>
    <w:rsid w:val="004426ED"/>
    <w:rsid w:val="00442725"/>
    <w:rsid w:val="0044274C"/>
    <w:rsid w:val="0044275B"/>
    <w:rsid w:val="00442971"/>
    <w:rsid w:val="00442B2B"/>
    <w:rsid w:val="004430C2"/>
    <w:rsid w:val="00443116"/>
    <w:rsid w:val="0044312A"/>
    <w:rsid w:val="004434B3"/>
    <w:rsid w:val="004434E0"/>
    <w:rsid w:val="004434FD"/>
    <w:rsid w:val="00443937"/>
    <w:rsid w:val="00443A4C"/>
    <w:rsid w:val="00443C83"/>
    <w:rsid w:val="00443CFE"/>
    <w:rsid w:val="00443E0C"/>
    <w:rsid w:val="0044411B"/>
    <w:rsid w:val="0044421B"/>
    <w:rsid w:val="00444262"/>
    <w:rsid w:val="004442DF"/>
    <w:rsid w:val="00444552"/>
    <w:rsid w:val="004445E1"/>
    <w:rsid w:val="0044478B"/>
    <w:rsid w:val="004448EA"/>
    <w:rsid w:val="0044498E"/>
    <w:rsid w:val="00444A7C"/>
    <w:rsid w:val="00444AA2"/>
    <w:rsid w:val="00444B71"/>
    <w:rsid w:val="00444C5D"/>
    <w:rsid w:val="00444D05"/>
    <w:rsid w:val="00444D13"/>
    <w:rsid w:val="00445196"/>
    <w:rsid w:val="00445271"/>
    <w:rsid w:val="0044534A"/>
    <w:rsid w:val="00445414"/>
    <w:rsid w:val="0044554D"/>
    <w:rsid w:val="0044574C"/>
    <w:rsid w:val="00445A9C"/>
    <w:rsid w:val="00445C45"/>
    <w:rsid w:val="00445D10"/>
    <w:rsid w:val="00445D56"/>
    <w:rsid w:val="00446155"/>
    <w:rsid w:val="00446229"/>
    <w:rsid w:val="00446250"/>
    <w:rsid w:val="00446314"/>
    <w:rsid w:val="0044640F"/>
    <w:rsid w:val="004464BE"/>
    <w:rsid w:val="00446A78"/>
    <w:rsid w:val="00446BFC"/>
    <w:rsid w:val="00446F21"/>
    <w:rsid w:val="0044723A"/>
    <w:rsid w:val="004474F9"/>
    <w:rsid w:val="00447976"/>
    <w:rsid w:val="00447B04"/>
    <w:rsid w:val="00447B2F"/>
    <w:rsid w:val="00447BB8"/>
    <w:rsid w:val="00447DC2"/>
    <w:rsid w:val="00450012"/>
    <w:rsid w:val="00450237"/>
    <w:rsid w:val="00450320"/>
    <w:rsid w:val="004503F6"/>
    <w:rsid w:val="0045041F"/>
    <w:rsid w:val="00450590"/>
    <w:rsid w:val="004505D6"/>
    <w:rsid w:val="00450718"/>
    <w:rsid w:val="004509AE"/>
    <w:rsid w:val="00450EBB"/>
    <w:rsid w:val="004511FA"/>
    <w:rsid w:val="0045141E"/>
    <w:rsid w:val="00451545"/>
    <w:rsid w:val="00451874"/>
    <w:rsid w:val="00451BC0"/>
    <w:rsid w:val="00451CCA"/>
    <w:rsid w:val="00452011"/>
    <w:rsid w:val="0045203F"/>
    <w:rsid w:val="0045207E"/>
    <w:rsid w:val="004520B2"/>
    <w:rsid w:val="00452861"/>
    <w:rsid w:val="004531DB"/>
    <w:rsid w:val="00453583"/>
    <w:rsid w:val="004536BA"/>
    <w:rsid w:val="00453953"/>
    <w:rsid w:val="004539CE"/>
    <w:rsid w:val="00453AE0"/>
    <w:rsid w:val="00453C21"/>
    <w:rsid w:val="00453E5E"/>
    <w:rsid w:val="00453E77"/>
    <w:rsid w:val="00453F18"/>
    <w:rsid w:val="00454204"/>
    <w:rsid w:val="00454215"/>
    <w:rsid w:val="00454289"/>
    <w:rsid w:val="00454455"/>
    <w:rsid w:val="0045446A"/>
    <w:rsid w:val="004545A6"/>
    <w:rsid w:val="0045490C"/>
    <w:rsid w:val="00454974"/>
    <w:rsid w:val="0045498B"/>
    <w:rsid w:val="00454B7F"/>
    <w:rsid w:val="00454E95"/>
    <w:rsid w:val="00454FC6"/>
    <w:rsid w:val="0045504D"/>
    <w:rsid w:val="00455078"/>
    <w:rsid w:val="004550BD"/>
    <w:rsid w:val="004553B0"/>
    <w:rsid w:val="0045540C"/>
    <w:rsid w:val="00455411"/>
    <w:rsid w:val="00455481"/>
    <w:rsid w:val="00455490"/>
    <w:rsid w:val="00455534"/>
    <w:rsid w:val="00455597"/>
    <w:rsid w:val="004555CB"/>
    <w:rsid w:val="004556F2"/>
    <w:rsid w:val="00455735"/>
    <w:rsid w:val="00455809"/>
    <w:rsid w:val="00455BA5"/>
    <w:rsid w:val="00455BAE"/>
    <w:rsid w:val="00455C44"/>
    <w:rsid w:val="00455CDA"/>
    <w:rsid w:val="00455DF9"/>
    <w:rsid w:val="00455E94"/>
    <w:rsid w:val="00456002"/>
    <w:rsid w:val="00456142"/>
    <w:rsid w:val="004561B5"/>
    <w:rsid w:val="0045640D"/>
    <w:rsid w:val="00456509"/>
    <w:rsid w:val="004567A8"/>
    <w:rsid w:val="004568A2"/>
    <w:rsid w:val="00456A03"/>
    <w:rsid w:val="00456B53"/>
    <w:rsid w:val="00456D15"/>
    <w:rsid w:val="00456D39"/>
    <w:rsid w:val="00456EF8"/>
    <w:rsid w:val="00456F03"/>
    <w:rsid w:val="00456F63"/>
    <w:rsid w:val="004570BD"/>
    <w:rsid w:val="0045716D"/>
    <w:rsid w:val="004573DB"/>
    <w:rsid w:val="004574C4"/>
    <w:rsid w:val="00457594"/>
    <w:rsid w:val="004575C8"/>
    <w:rsid w:val="00457CC1"/>
    <w:rsid w:val="00460046"/>
    <w:rsid w:val="004604E1"/>
    <w:rsid w:val="004604FD"/>
    <w:rsid w:val="00460722"/>
    <w:rsid w:val="00460743"/>
    <w:rsid w:val="004607C8"/>
    <w:rsid w:val="0046095F"/>
    <w:rsid w:val="00460AD1"/>
    <w:rsid w:val="00460BD8"/>
    <w:rsid w:val="00461041"/>
    <w:rsid w:val="00461198"/>
    <w:rsid w:val="00461257"/>
    <w:rsid w:val="00461413"/>
    <w:rsid w:val="00461586"/>
    <w:rsid w:val="00461622"/>
    <w:rsid w:val="00461869"/>
    <w:rsid w:val="004618C2"/>
    <w:rsid w:val="004619D1"/>
    <w:rsid w:val="00461B95"/>
    <w:rsid w:val="00461C6D"/>
    <w:rsid w:val="00461C7F"/>
    <w:rsid w:val="00461F1E"/>
    <w:rsid w:val="00462322"/>
    <w:rsid w:val="004623B6"/>
    <w:rsid w:val="00462598"/>
    <w:rsid w:val="0046260A"/>
    <w:rsid w:val="0046260F"/>
    <w:rsid w:val="00462670"/>
    <w:rsid w:val="00462970"/>
    <w:rsid w:val="004629A2"/>
    <w:rsid w:val="004629E4"/>
    <w:rsid w:val="00462B95"/>
    <w:rsid w:val="00462C0B"/>
    <w:rsid w:val="00462FA9"/>
    <w:rsid w:val="0046326D"/>
    <w:rsid w:val="00463292"/>
    <w:rsid w:val="00463475"/>
    <w:rsid w:val="0046377C"/>
    <w:rsid w:val="004638AA"/>
    <w:rsid w:val="0046397B"/>
    <w:rsid w:val="004639BA"/>
    <w:rsid w:val="00463B99"/>
    <w:rsid w:val="00463BC2"/>
    <w:rsid w:val="00463C3A"/>
    <w:rsid w:val="00463C6C"/>
    <w:rsid w:val="00463E1C"/>
    <w:rsid w:val="00463E44"/>
    <w:rsid w:val="0046413C"/>
    <w:rsid w:val="004646B7"/>
    <w:rsid w:val="004647C4"/>
    <w:rsid w:val="004648C8"/>
    <w:rsid w:val="00464955"/>
    <w:rsid w:val="00464C0E"/>
    <w:rsid w:val="00464CBA"/>
    <w:rsid w:val="00464EC3"/>
    <w:rsid w:val="00464FDC"/>
    <w:rsid w:val="0046519F"/>
    <w:rsid w:val="004651C8"/>
    <w:rsid w:val="00465258"/>
    <w:rsid w:val="00465276"/>
    <w:rsid w:val="004655B7"/>
    <w:rsid w:val="004655C7"/>
    <w:rsid w:val="004656B4"/>
    <w:rsid w:val="0046570B"/>
    <w:rsid w:val="00465888"/>
    <w:rsid w:val="00465B92"/>
    <w:rsid w:val="00465BBC"/>
    <w:rsid w:val="00465BCB"/>
    <w:rsid w:val="00465BE4"/>
    <w:rsid w:val="00465C1F"/>
    <w:rsid w:val="00465D59"/>
    <w:rsid w:val="00465EDC"/>
    <w:rsid w:val="004661CA"/>
    <w:rsid w:val="004661DB"/>
    <w:rsid w:val="004664B3"/>
    <w:rsid w:val="00466578"/>
    <w:rsid w:val="0046669B"/>
    <w:rsid w:val="004667FA"/>
    <w:rsid w:val="0046683E"/>
    <w:rsid w:val="00466B47"/>
    <w:rsid w:val="00466E04"/>
    <w:rsid w:val="0046709F"/>
    <w:rsid w:val="0046758B"/>
    <w:rsid w:val="00467649"/>
    <w:rsid w:val="00467932"/>
    <w:rsid w:val="00467949"/>
    <w:rsid w:val="00467B7A"/>
    <w:rsid w:val="00467CF1"/>
    <w:rsid w:val="00467D5D"/>
    <w:rsid w:val="00467E5E"/>
    <w:rsid w:val="004700C9"/>
    <w:rsid w:val="0047042B"/>
    <w:rsid w:val="00470444"/>
    <w:rsid w:val="00470484"/>
    <w:rsid w:val="004706A7"/>
    <w:rsid w:val="00470992"/>
    <w:rsid w:val="004709A0"/>
    <w:rsid w:val="00470A6E"/>
    <w:rsid w:val="00470AC8"/>
    <w:rsid w:val="00470D3A"/>
    <w:rsid w:val="00470E45"/>
    <w:rsid w:val="00470FC8"/>
    <w:rsid w:val="0047103F"/>
    <w:rsid w:val="00471291"/>
    <w:rsid w:val="004712A2"/>
    <w:rsid w:val="004713AC"/>
    <w:rsid w:val="00471430"/>
    <w:rsid w:val="004715A5"/>
    <w:rsid w:val="004715B8"/>
    <w:rsid w:val="004716EA"/>
    <w:rsid w:val="00471882"/>
    <w:rsid w:val="00471900"/>
    <w:rsid w:val="0047193B"/>
    <w:rsid w:val="004719E1"/>
    <w:rsid w:val="00471DC9"/>
    <w:rsid w:val="00471FC2"/>
    <w:rsid w:val="0047202B"/>
    <w:rsid w:val="004720C7"/>
    <w:rsid w:val="00472353"/>
    <w:rsid w:val="004723F6"/>
    <w:rsid w:val="00472633"/>
    <w:rsid w:val="0047272D"/>
    <w:rsid w:val="00472B9A"/>
    <w:rsid w:val="00472BB2"/>
    <w:rsid w:val="00472C6F"/>
    <w:rsid w:val="00472CAD"/>
    <w:rsid w:val="00472CC8"/>
    <w:rsid w:val="00472F32"/>
    <w:rsid w:val="004732E8"/>
    <w:rsid w:val="00473667"/>
    <w:rsid w:val="004737B9"/>
    <w:rsid w:val="0047386D"/>
    <w:rsid w:val="00473A5D"/>
    <w:rsid w:val="00473AF2"/>
    <w:rsid w:val="00473B34"/>
    <w:rsid w:val="0047402E"/>
    <w:rsid w:val="004740BC"/>
    <w:rsid w:val="004741D1"/>
    <w:rsid w:val="0047428E"/>
    <w:rsid w:val="00474494"/>
    <w:rsid w:val="004745E7"/>
    <w:rsid w:val="00474634"/>
    <w:rsid w:val="0047468C"/>
    <w:rsid w:val="00474B62"/>
    <w:rsid w:val="00474EA7"/>
    <w:rsid w:val="00475045"/>
    <w:rsid w:val="0047516C"/>
    <w:rsid w:val="00475300"/>
    <w:rsid w:val="00475357"/>
    <w:rsid w:val="00475578"/>
    <w:rsid w:val="004755C9"/>
    <w:rsid w:val="004756C0"/>
    <w:rsid w:val="00475812"/>
    <w:rsid w:val="004758D4"/>
    <w:rsid w:val="0047593D"/>
    <w:rsid w:val="00475CEC"/>
    <w:rsid w:val="00475ED0"/>
    <w:rsid w:val="004760FC"/>
    <w:rsid w:val="00476322"/>
    <w:rsid w:val="00476655"/>
    <w:rsid w:val="004767A0"/>
    <w:rsid w:val="00476DEE"/>
    <w:rsid w:val="00477144"/>
    <w:rsid w:val="004774F2"/>
    <w:rsid w:val="0047777E"/>
    <w:rsid w:val="00477904"/>
    <w:rsid w:val="00477C2F"/>
    <w:rsid w:val="00477E11"/>
    <w:rsid w:val="00480171"/>
    <w:rsid w:val="0048057C"/>
    <w:rsid w:val="00480DC5"/>
    <w:rsid w:val="00480E57"/>
    <w:rsid w:val="00480F35"/>
    <w:rsid w:val="0048106D"/>
    <w:rsid w:val="0048140E"/>
    <w:rsid w:val="00481464"/>
    <w:rsid w:val="004816D0"/>
    <w:rsid w:val="00481741"/>
    <w:rsid w:val="004817E3"/>
    <w:rsid w:val="00481826"/>
    <w:rsid w:val="004819C1"/>
    <w:rsid w:val="004819F5"/>
    <w:rsid w:val="00481BE3"/>
    <w:rsid w:val="00481E55"/>
    <w:rsid w:val="00481F04"/>
    <w:rsid w:val="00481F41"/>
    <w:rsid w:val="00482187"/>
    <w:rsid w:val="004824D8"/>
    <w:rsid w:val="004826ED"/>
    <w:rsid w:val="004829AD"/>
    <w:rsid w:val="00482B18"/>
    <w:rsid w:val="00482D8E"/>
    <w:rsid w:val="00482DAC"/>
    <w:rsid w:val="00482E45"/>
    <w:rsid w:val="0048307D"/>
    <w:rsid w:val="004830E6"/>
    <w:rsid w:val="00483120"/>
    <w:rsid w:val="00483311"/>
    <w:rsid w:val="004833C9"/>
    <w:rsid w:val="00483453"/>
    <w:rsid w:val="004836C5"/>
    <w:rsid w:val="00483AB5"/>
    <w:rsid w:val="00483CAD"/>
    <w:rsid w:val="00483D53"/>
    <w:rsid w:val="00483F88"/>
    <w:rsid w:val="004841A9"/>
    <w:rsid w:val="0048481B"/>
    <w:rsid w:val="004850EE"/>
    <w:rsid w:val="004852E8"/>
    <w:rsid w:val="004853C8"/>
    <w:rsid w:val="00485432"/>
    <w:rsid w:val="00485661"/>
    <w:rsid w:val="00485795"/>
    <w:rsid w:val="0048595D"/>
    <w:rsid w:val="00485AA2"/>
    <w:rsid w:val="00485F7F"/>
    <w:rsid w:val="004861CD"/>
    <w:rsid w:val="004862C4"/>
    <w:rsid w:val="00486317"/>
    <w:rsid w:val="00486382"/>
    <w:rsid w:val="00486725"/>
    <w:rsid w:val="00486847"/>
    <w:rsid w:val="00486BAC"/>
    <w:rsid w:val="00486BB9"/>
    <w:rsid w:val="004873C5"/>
    <w:rsid w:val="0048748A"/>
    <w:rsid w:val="004874BE"/>
    <w:rsid w:val="004876E2"/>
    <w:rsid w:val="0048773E"/>
    <w:rsid w:val="004877FB"/>
    <w:rsid w:val="004878AA"/>
    <w:rsid w:val="00487A07"/>
    <w:rsid w:val="00487B1B"/>
    <w:rsid w:val="00487F36"/>
    <w:rsid w:val="00487F3F"/>
    <w:rsid w:val="00490166"/>
    <w:rsid w:val="004903FF"/>
    <w:rsid w:val="00490624"/>
    <w:rsid w:val="0049073E"/>
    <w:rsid w:val="0049093D"/>
    <w:rsid w:val="00490E7C"/>
    <w:rsid w:val="00490F5C"/>
    <w:rsid w:val="004910CA"/>
    <w:rsid w:val="00491132"/>
    <w:rsid w:val="00491342"/>
    <w:rsid w:val="00491395"/>
    <w:rsid w:val="004914B8"/>
    <w:rsid w:val="00491B2A"/>
    <w:rsid w:val="00491E6B"/>
    <w:rsid w:val="00492225"/>
    <w:rsid w:val="004922FD"/>
    <w:rsid w:val="00492307"/>
    <w:rsid w:val="00492697"/>
    <w:rsid w:val="00492710"/>
    <w:rsid w:val="00492876"/>
    <w:rsid w:val="00492881"/>
    <w:rsid w:val="00492C09"/>
    <w:rsid w:val="00492EA2"/>
    <w:rsid w:val="00493061"/>
    <w:rsid w:val="00493080"/>
    <w:rsid w:val="004931CF"/>
    <w:rsid w:val="004932BC"/>
    <w:rsid w:val="00493381"/>
    <w:rsid w:val="004935A4"/>
    <w:rsid w:val="004937F6"/>
    <w:rsid w:val="00493862"/>
    <w:rsid w:val="00493868"/>
    <w:rsid w:val="004939F9"/>
    <w:rsid w:val="00493E2C"/>
    <w:rsid w:val="00493EEC"/>
    <w:rsid w:val="00493FE9"/>
    <w:rsid w:val="0049427C"/>
    <w:rsid w:val="004942B2"/>
    <w:rsid w:val="00494348"/>
    <w:rsid w:val="004943B7"/>
    <w:rsid w:val="004943C7"/>
    <w:rsid w:val="0049450D"/>
    <w:rsid w:val="00494624"/>
    <w:rsid w:val="004946F2"/>
    <w:rsid w:val="004947A8"/>
    <w:rsid w:val="00494E54"/>
    <w:rsid w:val="004952BA"/>
    <w:rsid w:val="004952F4"/>
    <w:rsid w:val="00495604"/>
    <w:rsid w:val="0049568A"/>
    <w:rsid w:val="00495765"/>
    <w:rsid w:val="00495E01"/>
    <w:rsid w:val="00495F7C"/>
    <w:rsid w:val="0049602D"/>
    <w:rsid w:val="0049647A"/>
    <w:rsid w:val="0049673C"/>
    <w:rsid w:val="004967EA"/>
    <w:rsid w:val="0049688E"/>
    <w:rsid w:val="00496B61"/>
    <w:rsid w:val="00496E96"/>
    <w:rsid w:val="00497162"/>
    <w:rsid w:val="0049732C"/>
    <w:rsid w:val="004973AE"/>
    <w:rsid w:val="004975CC"/>
    <w:rsid w:val="00497C3D"/>
    <w:rsid w:val="00497E7B"/>
    <w:rsid w:val="004A0164"/>
    <w:rsid w:val="004A03B5"/>
    <w:rsid w:val="004A04DE"/>
    <w:rsid w:val="004A060B"/>
    <w:rsid w:val="004A0626"/>
    <w:rsid w:val="004A0814"/>
    <w:rsid w:val="004A090A"/>
    <w:rsid w:val="004A0969"/>
    <w:rsid w:val="004A0C45"/>
    <w:rsid w:val="004A0EE0"/>
    <w:rsid w:val="004A0FA8"/>
    <w:rsid w:val="004A105B"/>
    <w:rsid w:val="004A10BF"/>
    <w:rsid w:val="004A12A7"/>
    <w:rsid w:val="004A140B"/>
    <w:rsid w:val="004A1442"/>
    <w:rsid w:val="004A1504"/>
    <w:rsid w:val="004A18D8"/>
    <w:rsid w:val="004A18F8"/>
    <w:rsid w:val="004A195A"/>
    <w:rsid w:val="004A1FA1"/>
    <w:rsid w:val="004A1FFB"/>
    <w:rsid w:val="004A211E"/>
    <w:rsid w:val="004A2284"/>
    <w:rsid w:val="004A249F"/>
    <w:rsid w:val="004A2683"/>
    <w:rsid w:val="004A276A"/>
    <w:rsid w:val="004A2877"/>
    <w:rsid w:val="004A2E72"/>
    <w:rsid w:val="004A3023"/>
    <w:rsid w:val="004A3146"/>
    <w:rsid w:val="004A330A"/>
    <w:rsid w:val="004A3342"/>
    <w:rsid w:val="004A339F"/>
    <w:rsid w:val="004A351E"/>
    <w:rsid w:val="004A3819"/>
    <w:rsid w:val="004A3890"/>
    <w:rsid w:val="004A4182"/>
    <w:rsid w:val="004A4234"/>
    <w:rsid w:val="004A430D"/>
    <w:rsid w:val="004A4359"/>
    <w:rsid w:val="004A4433"/>
    <w:rsid w:val="004A4586"/>
    <w:rsid w:val="004A45E6"/>
    <w:rsid w:val="004A4699"/>
    <w:rsid w:val="004A472B"/>
    <w:rsid w:val="004A4778"/>
    <w:rsid w:val="004A4792"/>
    <w:rsid w:val="004A4816"/>
    <w:rsid w:val="004A48D8"/>
    <w:rsid w:val="004A48FF"/>
    <w:rsid w:val="004A4A6D"/>
    <w:rsid w:val="004A4B2E"/>
    <w:rsid w:val="004A4FF9"/>
    <w:rsid w:val="004A5192"/>
    <w:rsid w:val="004A5300"/>
    <w:rsid w:val="004A5433"/>
    <w:rsid w:val="004A5676"/>
    <w:rsid w:val="004A57EE"/>
    <w:rsid w:val="004A58F7"/>
    <w:rsid w:val="004A5955"/>
    <w:rsid w:val="004A59F2"/>
    <w:rsid w:val="004A5F17"/>
    <w:rsid w:val="004A5F59"/>
    <w:rsid w:val="004A601E"/>
    <w:rsid w:val="004A6217"/>
    <w:rsid w:val="004A651F"/>
    <w:rsid w:val="004A662E"/>
    <w:rsid w:val="004A69B8"/>
    <w:rsid w:val="004A69DA"/>
    <w:rsid w:val="004A6A7D"/>
    <w:rsid w:val="004A6C18"/>
    <w:rsid w:val="004A6C7A"/>
    <w:rsid w:val="004A6D26"/>
    <w:rsid w:val="004A7091"/>
    <w:rsid w:val="004A7174"/>
    <w:rsid w:val="004A71C1"/>
    <w:rsid w:val="004A72D3"/>
    <w:rsid w:val="004A7388"/>
    <w:rsid w:val="004A75CD"/>
    <w:rsid w:val="004A7671"/>
    <w:rsid w:val="004A7712"/>
    <w:rsid w:val="004A7838"/>
    <w:rsid w:val="004A79A3"/>
    <w:rsid w:val="004A7B84"/>
    <w:rsid w:val="004A7C08"/>
    <w:rsid w:val="004A7C5E"/>
    <w:rsid w:val="004A7CF8"/>
    <w:rsid w:val="004A7D06"/>
    <w:rsid w:val="004A7EC2"/>
    <w:rsid w:val="004B01B2"/>
    <w:rsid w:val="004B076E"/>
    <w:rsid w:val="004B0A87"/>
    <w:rsid w:val="004B0CFB"/>
    <w:rsid w:val="004B0E5F"/>
    <w:rsid w:val="004B0F6F"/>
    <w:rsid w:val="004B17B5"/>
    <w:rsid w:val="004B1A7A"/>
    <w:rsid w:val="004B1A85"/>
    <w:rsid w:val="004B1A95"/>
    <w:rsid w:val="004B1B63"/>
    <w:rsid w:val="004B1F80"/>
    <w:rsid w:val="004B226C"/>
    <w:rsid w:val="004B234C"/>
    <w:rsid w:val="004B244F"/>
    <w:rsid w:val="004B2B59"/>
    <w:rsid w:val="004B2C1F"/>
    <w:rsid w:val="004B2E43"/>
    <w:rsid w:val="004B2EB2"/>
    <w:rsid w:val="004B3228"/>
    <w:rsid w:val="004B34A7"/>
    <w:rsid w:val="004B352C"/>
    <w:rsid w:val="004B359E"/>
    <w:rsid w:val="004B35B1"/>
    <w:rsid w:val="004B35B2"/>
    <w:rsid w:val="004B3719"/>
    <w:rsid w:val="004B374D"/>
    <w:rsid w:val="004B3A44"/>
    <w:rsid w:val="004B3B45"/>
    <w:rsid w:val="004B3D23"/>
    <w:rsid w:val="004B3D60"/>
    <w:rsid w:val="004B3F61"/>
    <w:rsid w:val="004B4180"/>
    <w:rsid w:val="004B419A"/>
    <w:rsid w:val="004B41CD"/>
    <w:rsid w:val="004B42AB"/>
    <w:rsid w:val="004B4443"/>
    <w:rsid w:val="004B4516"/>
    <w:rsid w:val="004B457A"/>
    <w:rsid w:val="004B4723"/>
    <w:rsid w:val="004B492A"/>
    <w:rsid w:val="004B4A25"/>
    <w:rsid w:val="004B4A44"/>
    <w:rsid w:val="004B4A7A"/>
    <w:rsid w:val="004B4B6B"/>
    <w:rsid w:val="004B4C8D"/>
    <w:rsid w:val="004B4E7F"/>
    <w:rsid w:val="004B5280"/>
    <w:rsid w:val="004B54C3"/>
    <w:rsid w:val="004B57E9"/>
    <w:rsid w:val="004B5840"/>
    <w:rsid w:val="004B5B8D"/>
    <w:rsid w:val="004B5C1C"/>
    <w:rsid w:val="004B5EF7"/>
    <w:rsid w:val="004B5FA9"/>
    <w:rsid w:val="004B636C"/>
    <w:rsid w:val="004B65F6"/>
    <w:rsid w:val="004B6795"/>
    <w:rsid w:val="004B67A3"/>
    <w:rsid w:val="004B6BB8"/>
    <w:rsid w:val="004B6C07"/>
    <w:rsid w:val="004B6C51"/>
    <w:rsid w:val="004B6D1F"/>
    <w:rsid w:val="004B6DD6"/>
    <w:rsid w:val="004B6E2F"/>
    <w:rsid w:val="004B6FC7"/>
    <w:rsid w:val="004B7350"/>
    <w:rsid w:val="004B7795"/>
    <w:rsid w:val="004B779F"/>
    <w:rsid w:val="004B77BA"/>
    <w:rsid w:val="004B78A9"/>
    <w:rsid w:val="004B7953"/>
    <w:rsid w:val="004B7957"/>
    <w:rsid w:val="004B79B2"/>
    <w:rsid w:val="004B7F7B"/>
    <w:rsid w:val="004C01C0"/>
    <w:rsid w:val="004C03BE"/>
    <w:rsid w:val="004C067E"/>
    <w:rsid w:val="004C08CA"/>
    <w:rsid w:val="004C0ADE"/>
    <w:rsid w:val="004C0AE8"/>
    <w:rsid w:val="004C0BCC"/>
    <w:rsid w:val="004C0C97"/>
    <w:rsid w:val="004C0F1D"/>
    <w:rsid w:val="004C0F31"/>
    <w:rsid w:val="004C0F3C"/>
    <w:rsid w:val="004C0F54"/>
    <w:rsid w:val="004C1517"/>
    <w:rsid w:val="004C16F0"/>
    <w:rsid w:val="004C180C"/>
    <w:rsid w:val="004C1D05"/>
    <w:rsid w:val="004C1DAB"/>
    <w:rsid w:val="004C1E22"/>
    <w:rsid w:val="004C1F2C"/>
    <w:rsid w:val="004C1F5B"/>
    <w:rsid w:val="004C218D"/>
    <w:rsid w:val="004C21DA"/>
    <w:rsid w:val="004C2261"/>
    <w:rsid w:val="004C236D"/>
    <w:rsid w:val="004C25C6"/>
    <w:rsid w:val="004C2742"/>
    <w:rsid w:val="004C283F"/>
    <w:rsid w:val="004C2890"/>
    <w:rsid w:val="004C28A8"/>
    <w:rsid w:val="004C2936"/>
    <w:rsid w:val="004C2997"/>
    <w:rsid w:val="004C2BB0"/>
    <w:rsid w:val="004C2CD5"/>
    <w:rsid w:val="004C2E75"/>
    <w:rsid w:val="004C308A"/>
    <w:rsid w:val="004C30AC"/>
    <w:rsid w:val="004C331E"/>
    <w:rsid w:val="004C3578"/>
    <w:rsid w:val="004C3651"/>
    <w:rsid w:val="004C366B"/>
    <w:rsid w:val="004C36C7"/>
    <w:rsid w:val="004C370E"/>
    <w:rsid w:val="004C389E"/>
    <w:rsid w:val="004C38EC"/>
    <w:rsid w:val="004C393B"/>
    <w:rsid w:val="004C3A2C"/>
    <w:rsid w:val="004C3E0C"/>
    <w:rsid w:val="004C3E2A"/>
    <w:rsid w:val="004C3F86"/>
    <w:rsid w:val="004C42F8"/>
    <w:rsid w:val="004C435F"/>
    <w:rsid w:val="004C446A"/>
    <w:rsid w:val="004C44DC"/>
    <w:rsid w:val="004C455E"/>
    <w:rsid w:val="004C4660"/>
    <w:rsid w:val="004C4713"/>
    <w:rsid w:val="004C48A2"/>
    <w:rsid w:val="004C49B3"/>
    <w:rsid w:val="004C4AD8"/>
    <w:rsid w:val="004C4B6E"/>
    <w:rsid w:val="004C4F30"/>
    <w:rsid w:val="004C5026"/>
    <w:rsid w:val="004C50B5"/>
    <w:rsid w:val="004C521B"/>
    <w:rsid w:val="004C5712"/>
    <w:rsid w:val="004C57C1"/>
    <w:rsid w:val="004C591A"/>
    <w:rsid w:val="004C5C36"/>
    <w:rsid w:val="004C5C7E"/>
    <w:rsid w:val="004C6184"/>
    <w:rsid w:val="004C6267"/>
    <w:rsid w:val="004C6289"/>
    <w:rsid w:val="004C6642"/>
    <w:rsid w:val="004C6927"/>
    <w:rsid w:val="004C6A57"/>
    <w:rsid w:val="004C6FC6"/>
    <w:rsid w:val="004C7020"/>
    <w:rsid w:val="004C711D"/>
    <w:rsid w:val="004C712C"/>
    <w:rsid w:val="004C7B36"/>
    <w:rsid w:val="004D01C2"/>
    <w:rsid w:val="004D0255"/>
    <w:rsid w:val="004D02F7"/>
    <w:rsid w:val="004D051D"/>
    <w:rsid w:val="004D075D"/>
    <w:rsid w:val="004D07F5"/>
    <w:rsid w:val="004D0D96"/>
    <w:rsid w:val="004D1076"/>
    <w:rsid w:val="004D10B7"/>
    <w:rsid w:val="004D116E"/>
    <w:rsid w:val="004D128C"/>
    <w:rsid w:val="004D1357"/>
    <w:rsid w:val="004D142F"/>
    <w:rsid w:val="004D14A5"/>
    <w:rsid w:val="004D15C2"/>
    <w:rsid w:val="004D1613"/>
    <w:rsid w:val="004D1B22"/>
    <w:rsid w:val="004D1DDC"/>
    <w:rsid w:val="004D1E33"/>
    <w:rsid w:val="004D1F2B"/>
    <w:rsid w:val="004D1F6C"/>
    <w:rsid w:val="004D21E7"/>
    <w:rsid w:val="004D2354"/>
    <w:rsid w:val="004D2547"/>
    <w:rsid w:val="004D2606"/>
    <w:rsid w:val="004D2693"/>
    <w:rsid w:val="004D26A9"/>
    <w:rsid w:val="004D28AB"/>
    <w:rsid w:val="004D28C9"/>
    <w:rsid w:val="004D2F54"/>
    <w:rsid w:val="004D303B"/>
    <w:rsid w:val="004D351F"/>
    <w:rsid w:val="004D3542"/>
    <w:rsid w:val="004D380F"/>
    <w:rsid w:val="004D3870"/>
    <w:rsid w:val="004D3953"/>
    <w:rsid w:val="004D39FA"/>
    <w:rsid w:val="004D3A22"/>
    <w:rsid w:val="004D3A5C"/>
    <w:rsid w:val="004D3E9B"/>
    <w:rsid w:val="004D3FA0"/>
    <w:rsid w:val="004D40C4"/>
    <w:rsid w:val="004D40F5"/>
    <w:rsid w:val="004D4267"/>
    <w:rsid w:val="004D4726"/>
    <w:rsid w:val="004D478A"/>
    <w:rsid w:val="004D4C0F"/>
    <w:rsid w:val="004D526E"/>
    <w:rsid w:val="004D5277"/>
    <w:rsid w:val="004D528A"/>
    <w:rsid w:val="004D5353"/>
    <w:rsid w:val="004D58B9"/>
    <w:rsid w:val="004D5AD5"/>
    <w:rsid w:val="004D5E90"/>
    <w:rsid w:val="004D60BB"/>
    <w:rsid w:val="004D62BA"/>
    <w:rsid w:val="004D62E3"/>
    <w:rsid w:val="004D6349"/>
    <w:rsid w:val="004D67AD"/>
    <w:rsid w:val="004D6926"/>
    <w:rsid w:val="004D69E8"/>
    <w:rsid w:val="004D6A69"/>
    <w:rsid w:val="004D6B58"/>
    <w:rsid w:val="004D6E68"/>
    <w:rsid w:val="004D7417"/>
    <w:rsid w:val="004D74E8"/>
    <w:rsid w:val="004D75C3"/>
    <w:rsid w:val="004D7794"/>
    <w:rsid w:val="004D7893"/>
    <w:rsid w:val="004D7A1D"/>
    <w:rsid w:val="004D7A58"/>
    <w:rsid w:val="004D7C70"/>
    <w:rsid w:val="004D7C8D"/>
    <w:rsid w:val="004D7CC1"/>
    <w:rsid w:val="004D7EC5"/>
    <w:rsid w:val="004D7F6C"/>
    <w:rsid w:val="004E029E"/>
    <w:rsid w:val="004E02AD"/>
    <w:rsid w:val="004E04DA"/>
    <w:rsid w:val="004E085B"/>
    <w:rsid w:val="004E095C"/>
    <w:rsid w:val="004E09E0"/>
    <w:rsid w:val="004E0AB6"/>
    <w:rsid w:val="004E0BCD"/>
    <w:rsid w:val="004E0CBC"/>
    <w:rsid w:val="004E0DBA"/>
    <w:rsid w:val="004E13B7"/>
    <w:rsid w:val="004E1521"/>
    <w:rsid w:val="004E2078"/>
    <w:rsid w:val="004E24AD"/>
    <w:rsid w:val="004E27A4"/>
    <w:rsid w:val="004E27B8"/>
    <w:rsid w:val="004E287A"/>
    <w:rsid w:val="004E288B"/>
    <w:rsid w:val="004E2B41"/>
    <w:rsid w:val="004E2C12"/>
    <w:rsid w:val="004E2DC6"/>
    <w:rsid w:val="004E2E1D"/>
    <w:rsid w:val="004E2E23"/>
    <w:rsid w:val="004E2FA7"/>
    <w:rsid w:val="004E3406"/>
    <w:rsid w:val="004E353C"/>
    <w:rsid w:val="004E35FC"/>
    <w:rsid w:val="004E36E6"/>
    <w:rsid w:val="004E390B"/>
    <w:rsid w:val="004E397A"/>
    <w:rsid w:val="004E3A1B"/>
    <w:rsid w:val="004E3B02"/>
    <w:rsid w:val="004E3BE5"/>
    <w:rsid w:val="004E3CBA"/>
    <w:rsid w:val="004E3D57"/>
    <w:rsid w:val="004E3E50"/>
    <w:rsid w:val="004E3F52"/>
    <w:rsid w:val="004E403D"/>
    <w:rsid w:val="004E41F1"/>
    <w:rsid w:val="004E420A"/>
    <w:rsid w:val="004E426E"/>
    <w:rsid w:val="004E438B"/>
    <w:rsid w:val="004E44F3"/>
    <w:rsid w:val="004E450A"/>
    <w:rsid w:val="004E4565"/>
    <w:rsid w:val="004E472C"/>
    <w:rsid w:val="004E478A"/>
    <w:rsid w:val="004E4941"/>
    <w:rsid w:val="004E4A0E"/>
    <w:rsid w:val="004E4A39"/>
    <w:rsid w:val="004E4C8F"/>
    <w:rsid w:val="004E4CC8"/>
    <w:rsid w:val="004E4CED"/>
    <w:rsid w:val="004E4E06"/>
    <w:rsid w:val="004E4E0E"/>
    <w:rsid w:val="004E4F48"/>
    <w:rsid w:val="004E519D"/>
    <w:rsid w:val="004E532E"/>
    <w:rsid w:val="004E55D6"/>
    <w:rsid w:val="004E5682"/>
    <w:rsid w:val="004E5775"/>
    <w:rsid w:val="004E5793"/>
    <w:rsid w:val="004E57BF"/>
    <w:rsid w:val="004E5C96"/>
    <w:rsid w:val="004E5D53"/>
    <w:rsid w:val="004E5EDA"/>
    <w:rsid w:val="004E63B1"/>
    <w:rsid w:val="004E664E"/>
    <w:rsid w:val="004E682B"/>
    <w:rsid w:val="004E68DF"/>
    <w:rsid w:val="004E6993"/>
    <w:rsid w:val="004E69B8"/>
    <w:rsid w:val="004E70DA"/>
    <w:rsid w:val="004E7465"/>
    <w:rsid w:val="004E790C"/>
    <w:rsid w:val="004E7A55"/>
    <w:rsid w:val="004E7C61"/>
    <w:rsid w:val="004E7C71"/>
    <w:rsid w:val="004E7E69"/>
    <w:rsid w:val="004F0116"/>
    <w:rsid w:val="004F04EA"/>
    <w:rsid w:val="004F06BB"/>
    <w:rsid w:val="004F07AA"/>
    <w:rsid w:val="004F0A18"/>
    <w:rsid w:val="004F0E6F"/>
    <w:rsid w:val="004F0F48"/>
    <w:rsid w:val="004F10DE"/>
    <w:rsid w:val="004F11F7"/>
    <w:rsid w:val="004F120F"/>
    <w:rsid w:val="004F1647"/>
    <w:rsid w:val="004F16EF"/>
    <w:rsid w:val="004F1BBD"/>
    <w:rsid w:val="004F1D7C"/>
    <w:rsid w:val="004F1E24"/>
    <w:rsid w:val="004F1E7F"/>
    <w:rsid w:val="004F1FAD"/>
    <w:rsid w:val="004F22EE"/>
    <w:rsid w:val="004F2334"/>
    <w:rsid w:val="004F2459"/>
    <w:rsid w:val="004F245F"/>
    <w:rsid w:val="004F255B"/>
    <w:rsid w:val="004F278D"/>
    <w:rsid w:val="004F27EE"/>
    <w:rsid w:val="004F2971"/>
    <w:rsid w:val="004F2988"/>
    <w:rsid w:val="004F2FA3"/>
    <w:rsid w:val="004F303B"/>
    <w:rsid w:val="004F3491"/>
    <w:rsid w:val="004F3823"/>
    <w:rsid w:val="004F39BB"/>
    <w:rsid w:val="004F3FA9"/>
    <w:rsid w:val="004F41B7"/>
    <w:rsid w:val="004F45A2"/>
    <w:rsid w:val="004F45EC"/>
    <w:rsid w:val="004F467E"/>
    <w:rsid w:val="004F472E"/>
    <w:rsid w:val="004F4A84"/>
    <w:rsid w:val="004F4BA6"/>
    <w:rsid w:val="004F4BDF"/>
    <w:rsid w:val="004F4D50"/>
    <w:rsid w:val="004F50A8"/>
    <w:rsid w:val="004F51A6"/>
    <w:rsid w:val="004F5258"/>
    <w:rsid w:val="004F52BA"/>
    <w:rsid w:val="004F531E"/>
    <w:rsid w:val="004F53F4"/>
    <w:rsid w:val="004F5648"/>
    <w:rsid w:val="004F5ACA"/>
    <w:rsid w:val="004F5C8C"/>
    <w:rsid w:val="004F61E5"/>
    <w:rsid w:val="004F6397"/>
    <w:rsid w:val="004F63BB"/>
    <w:rsid w:val="004F6763"/>
    <w:rsid w:val="004F686B"/>
    <w:rsid w:val="004F6C36"/>
    <w:rsid w:val="004F6F40"/>
    <w:rsid w:val="004F7037"/>
    <w:rsid w:val="004F710D"/>
    <w:rsid w:val="004F7223"/>
    <w:rsid w:val="004F72A9"/>
    <w:rsid w:val="004F7310"/>
    <w:rsid w:val="004F7A44"/>
    <w:rsid w:val="004F7A8E"/>
    <w:rsid w:val="004F7A9B"/>
    <w:rsid w:val="004F7B12"/>
    <w:rsid w:val="004F7BB4"/>
    <w:rsid w:val="004F7C6E"/>
    <w:rsid w:val="004F7E5E"/>
    <w:rsid w:val="004F7E7E"/>
    <w:rsid w:val="004F7E8A"/>
    <w:rsid w:val="004F7EB8"/>
    <w:rsid w:val="004F7EDB"/>
    <w:rsid w:val="005001F9"/>
    <w:rsid w:val="0050047C"/>
    <w:rsid w:val="005004C4"/>
    <w:rsid w:val="00500575"/>
    <w:rsid w:val="00500768"/>
    <w:rsid w:val="00500B22"/>
    <w:rsid w:val="00500B64"/>
    <w:rsid w:val="00500B7F"/>
    <w:rsid w:val="00500C77"/>
    <w:rsid w:val="00500F1C"/>
    <w:rsid w:val="00501129"/>
    <w:rsid w:val="0050129F"/>
    <w:rsid w:val="00501332"/>
    <w:rsid w:val="005013BA"/>
    <w:rsid w:val="005014FD"/>
    <w:rsid w:val="00501565"/>
    <w:rsid w:val="005015EB"/>
    <w:rsid w:val="005016D6"/>
    <w:rsid w:val="0050177E"/>
    <w:rsid w:val="00501860"/>
    <w:rsid w:val="0050197D"/>
    <w:rsid w:val="005019BB"/>
    <w:rsid w:val="00501C87"/>
    <w:rsid w:val="00501E1C"/>
    <w:rsid w:val="00501ED5"/>
    <w:rsid w:val="00502195"/>
    <w:rsid w:val="0050222D"/>
    <w:rsid w:val="00502265"/>
    <w:rsid w:val="005024CE"/>
    <w:rsid w:val="00502542"/>
    <w:rsid w:val="00502604"/>
    <w:rsid w:val="00502850"/>
    <w:rsid w:val="0050290E"/>
    <w:rsid w:val="00502AC8"/>
    <w:rsid w:val="00502BA9"/>
    <w:rsid w:val="00502CA0"/>
    <w:rsid w:val="00502CEB"/>
    <w:rsid w:val="00502EC3"/>
    <w:rsid w:val="00502F66"/>
    <w:rsid w:val="005032F5"/>
    <w:rsid w:val="005034A2"/>
    <w:rsid w:val="005038CE"/>
    <w:rsid w:val="00503A39"/>
    <w:rsid w:val="00503F43"/>
    <w:rsid w:val="00504036"/>
    <w:rsid w:val="00504129"/>
    <w:rsid w:val="0050423B"/>
    <w:rsid w:val="005042FD"/>
    <w:rsid w:val="0050466E"/>
    <w:rsid w:val="005046AB"/>
    <w:rsid w:val="005048E0"/>
    <w:rsid w:val="00504D94"/>
    <w:rsid w:val="00504DC5"/>
    <w:rsid w:val="00504DF9"/>
    <w:rsid w:val="00504FF2"/>
    <w:rsid w:val="0050505E"/>
    <w:rsid w:val="005053F1"/>
    <w:rsid w:val="0050546F"/>
    <w:rsid w:val="0050550D"/>
    <w:rsid w:val="00505869"/>
    <w:rsid w:val="00505872"/>
    <w:rsid w:val="00505CBC"/>
    <w:rsid w:val="00505D2F"/>
    <w:rsid w:val="00505EE9"/>
    <w:rsid w:val="00506248"/>
    <w:rsid w:val="0050636D"/>
    <w:rsid w:val="0050643C"/>
    <w:rsid w:val="00506504"/>
    <w:rsid w:val="005065ED"/>
    <w:rsid w:val="0050661C"/>
    <w:rsid w:val="005066CF"/>
    <w:rsid w:val="00506719"/>
    <w:rsid w:val="005067A9"/>
    <w:rsid w:val="00506A7A"/>
    <w:rsid w:val="00506A9D"/>
    <w:rsid w:val="00506E99"/>
    <w:rsid w:val="00506F3C"/>
    <w:rsid w:val="005070F2"/>
    <w:rsid w:val="0050744D"/>
    <w:rsid w:val="00507485"/>
    <w:rsid w:val="0050765F"/>
    <w:rsid w:val="00507706"/>
    <w:rsid w:val="00507CE0"/>
    <w:rsid w:val="00507DBA"/>
    <w:rsid w:val="00507E9E"/>
    <w:rsid w:val="0051012E"/>
    <w:rsid w:val="00510272"/>
    <w:rsid w:val="00510636"/>
    <w:rsid w:val="00510665"/>
    <w:rsid w:val="005107A2"/>
    <w:rsid w:val="005107F4"/>
    <w:rsid w:val="00510CCA"/>
    <w:rsid w:val="00510E28"/>
    <w:rsid w:val="00510F12"/>
    <w:rsid w:val="0051126D"/>
    <w:rsid w:val="0051161C"/>
    <w:rsid w:val="005117B1"/>
    <w:rsid w:val="005118C4"/>
    <w:rsid w:val="00511CF3"/>
    <w:rsid w:val="00511F35"/>
    <w:rsid w:val="00512023"/>
    <w:rsid w:val="0051252D"/>
    <w:rsid w:val="00512644"/>
    <w:rsid w:val="005127E5"/>
    <w:rsid w:val="0051291B"/>
    <w:rsid w:val="0051299D"/>
    <w:rsid w:val="005129A8"/>
    <w:rsid w:val="00512A9E"/>
    <w:rsid w:val="00512AA2"/>
    <w:rsid w:val="00512BB5"/>
    <w:rsid w:val="00512F27"/>
    <w:rsid w:val="00512F2E"/>
    <w:rsid w:val="00512FE9"/>
    <w:rsid w:val="00512FED"/>
    <w:rsid w:val="0051347A"/>
    <w:rsid w:val="00513618"/>
    <w:rsid w:val="00513669"/>
    <w:rsid w:val="0051387D"/>
    <w:rsid w:val="005139C8"/>
    <w:rsid w:val="00513B9C"/>
    <w:rsid w:val="00513F65"/>
    <w:rsid w:val="00513F73"/>
    <w:rsid w:val="00514152"/>
    <w:rsid w:val="005141CF"/>
    <w:rsid w:val="0051421C"/>
    <w:rsid w:val="0051422A"/>
    <w:rsid w:val="00514490"/>
    <w:rsid w:val="005146B0"/>
    <w:rsid w:val="00514831"/>
    <w:rsid w:val="005149D0"/>
    <w:rsid w:val="00514AF2"/>
    <w:rsid w:val="00514DAE"/>
    <w:rsid w:val="00514ECA"/>
    <w:rsid w:val="00514F48"/>
    <w:rsid w:val="00514FF3"/>
    <w:rsid w:val="005150C6"/>
    <w:rsid w:val="005153FC"/>
    <w:rsid w:val="00515595"/>
    <w:rsid w:val="00515A9C"/>
    <w:rsid w:val="00515E19"/>
    <w:rsid w:val="00515F99"/>
    <w:rsid w:val="005165CF"/>
    <w:rsid w:val="00516892"/>
    <w:rsid w:val="00516B36"/>
    <w:rsid w:val="00516DAB"/>
    <w:rsid w:val="00516EF2"/>
    <w:rsid w:val="005170DF"/>
    <w:rsid w:val="005170FF"/>
    <w:rsid w:val="00517106"/>
    <w:rsid w:val="005171A5"/>
    <w:rsid w:val="00517632"/>
    <w:rsid w:val="005178FA"/>
    <w:rsid w:val="00517A12"/>
    <w:rsid w:val="00517AF4"/>
    <w:rsid w:val="00517B8B"/>
    <w:rsid w:val="005200AC"/>
    <w:rsid w:val="005200AE"/>
    <w:rsid w:val="00520479"/>
    <w:rsid w:val="00520771"/>
    <w:rsid w:val="00520831"/>
    <w:rsid w:val="00520C24"/>
    <w:rsid w:val="00520D97"/>
    <w:rsid w:val="00521054"/>
    <w:rsid w:val="00521298"/>
    <w:rsid w:val="00521448"/>
    <w:rsid w:val="0052154D"/>
    <w:rsid w:val="005215C3"/>
    <w:rsid w:val="00521661"/>
    <w:rsid w:val="005216B0"/>
    <w:rsid w:val="005218A5"/>
    <w:rsid w:val="00521933"/>
    <w:rsid w:val="00521D97"/>
    <w:rsid w:val="00521DC5"/>
    <w:rsid w:val="00521DE0"/>
    <w:rsid w:val="00521E1E"/>
    <w:rsid w:val="00521F4C"/>
    <w:rsid w:val="00521F7F"/>
    <w:rsid w:val="00521FED"/>
    <w:rsid w:val="00522023"/>
    <w:rsid w:val="00522124"/>
    <w:rsid w:val="00522223"/>
    <w:rsid w:val="0052248B"/>
    <w:rsid w:val="0052270A"/>
    <w:rsid w:val="005227D7"/>
    <w:rsid w:val="00522A6E"/>
    <w:rsid w:val="00522BB3"/>
    <w:rsid w:val="00522F35"/>
    <w:rsid w:val="00522FB2"/>
    <w:rsid w:val="005230C4"/>
    <w:rsid w:val="005231F6"/>
    <w:rsid w:val="00523226"/>
    <w:rsid w:val="00523228"/>
    <w:rsid w:val="005232F7"/>
    <w:rsid w:val="00523617"/>
    <w:rsid w:val="005237D8"/>
    <w:rsid w:val="00523B7B"/>
    <w:rsid w:val="00523DF7"/>
    <w:rsid w:val="005240BF"/>
    <w:rsid w:val="00524244"/>
    <w:rsid w:val="00524356"/>
    <w:rsid w:val="005245C2"/>
    <w:rsid w:val="0052466E"/>
    <w:rsid w:val="00524A2F"/>
    <w:rsid w:val="00524B6E"/>
    <w:rsid w:val="00524CC1"/>
    <w:rsid w:val="00524E9F"/>
    <w:rsid w:val="00524FD9"/>
    <w:rsid w:val="00524FEE"/>
    <w:rsid w:val="005250BE"/>
    <w:rsid w:val="0052527F"/>
    <w:rsid w:val="00525398"/>
    <w:rsid w:val="005253C3"/>
    <w:rsid w:val="0052574C"/>
    <w:rsid w:val="00525BB3"/>
    <w:rsid w:val="00525CAA"/>
    <w:rsid w:val="00525E1E"/>
    <w:rsid w:val="005260A3"/>
    <w:rsid w:val="0052626B"/>
    <w:rsid w:val="0052643A"/>
    <w:rsid w:val="00526E2F"/>
    <w:rsid w:val="00527145"/>
    <w:rsid w:val="0052718D"/>
    <w:rsid w:val="00527211"/>
    <w:rsid w:val="005274D8"/>
    <w:rsid w:val="0052765D"/>
    <w:rsid w:val="00527B95"/>
    <w:rsid w:val="00527D7E"/>
    <w:rsid w:val="00527E09"/>
    <w:rsid w:val="00527F49"/>
    <w:rsid w:val="0053004C"/>
    <w:rsid w:val="00530078"/>
    <w:rsid w:val="0053010F"/>
    <w:rsid w:val="0053019A"/>
    <w:rsid w:val="00530411"/>
    <w:rsid w:val="0053057E"/>
    <w:rsid w:val="00530693"/>
    <w:rsid w:val="00530ABB"/>
    <w:rsid w:val="00530BAE"/>
    <w:rsid w:val="00530DC1"/>
    <w:rsid w:val="00530FAC"/>
    <w:rsid w:val="0053154E"/>
    <w:rsid w:val="00531665"/>
    <w:rsid w:val="00531857"/>
    <w:rsid w:val="005319C4"/>
    <w:rsid w:val="005319FF"/>
    <w:rsid w:val="00531A02"/>
    <w:rsid w:val="00531B20"/>
    <w:rsid w:val="00531CA2"/>
    <w:rsid w:val="00531D37"/>
    <w:rsid w:val="00531F73"/>
    <w:rsid w:val="005321B6"/>
    <w:rsid w:val="005322CE"/>
    <w:rsid w:val="0053241C"/>
    <w:rsid w:val="00532874"/>
    <w:rsid w:val="005329D0"/>
    <w:rsid w:val="00532C28"/>
    <w:rsid w:val="00532E62"/>
    <w:rsid w:val="00532EE6"/>
    <w:rsid w:val="00532F06"/>
    <w:rsid w:val="00532F1D"/>
    <w:rsid w:val="005337CE"/>
    <w:rsid w:val="00533A8F"/>
    <w:rsid w:val="00533B0D"/>
    <w:rsid w:val="00533D9A"/>
    <w:rsid w:val="00534152"/>
    <w:rsid w:val="00534317"/>
    <w:rsid w:val="005343C4"/>
    <w:rsid w:val="00534491"/>
    <w:rsid w:val="005345F0"/>
    <w:rsid w:val="005346B5"/>
    <w:rsid w:val="0053489B"/>
    <w:rsid w:val="00534927"/>
    <w:rsid w:val="0053498F"/>
    <w:rsid w:val="00534A89"/>
    <w:rsid w:val="00534ACD"/>
    <w:rsid w:val="00534B4D"/>
    <w:rsid w:val="00534C39"/>
    <w:rsid w:val="00534C85"/>
    <w:rsid w:val="00534CD8"/>
    <w:rsid w:val="00534E3E"/>
    <w:rsid w:val="00534F7B"/>
    <w:rsid w:val="00535066"/>
    <w:rsid w:val="0053517A"/>
    <w:rsid w:val="00535555"/>
    <w:rsid w:val="005355FE"/>
    <w:rsid w:val="005357C9"/>
    <w:rsid w:val="00535C91"/>
    <w:rsid w:val="00535CFF"/>
    <w:rsid w:val="00535DB6"/>
    <w:rsid w:val="005360DE"/>
    <w:rsid w:val="00536186"/>
    <w:rsid w:val="0053619C"/>
    <w:rsid w:val="005364D1"/>
    <w:rsid w:val="00536813"/>
    <w:rsid w:val="00536A47"/>
    <w:rsid w:val="00536A54"/>
    <w:rsid w:val="00536B8E"/>
    <w:rsid w:val="00536C20"/>
    <w:rsid w:val="00536C5D"/>
    <w:rsid w:val="00536E5F"/>
    <w:rsid w:val="005373A9"/>
    <w:rsid w:val="005373CE"/>
    <w:rsid w:val="00537427"/>
    <w:rsid w:val="00537948"/>
    <w:rsid w:val="00537A61"/>
    <w:rsid w:val="00537C53"/>
    <w:rsid w:val="00537C92"/>
    <w:rsid w:val="00537C93"/>
    <w:rsid w:val="00537DB7"/>
    <w:rsid w:val="00537DF0"/>
    <w:rsid w:val="00537EAF"/>
    <w:rsid w:val="00537FE9"/>
    <w:rsid w:val="0054021D"/>
    <w:rsid w:val="00540236"/>
    <w:rsid w:val="0054080D"/>
    <w:rsid w:val="005408B2"/>
    <w:rsid w:val="00540A12"/>
    <w:rsid w:val="00540A38"/>
    <w:rsid w:val="00540AF3"/>
    <w:rsid w:val="00540F1B"/>
    <w:rsid w:val="00541155"/>
    <w:rsid w:val="0054148D"/>
    <w:rsid w:val="00541713"/>
    <w:rsid w:val="00541A47"/>
    <w:rsid w:val="00541A72"/>
    <w:rsid w:val="00541C3C"/>
    <w:rsid w:val="00541C99"/>
    <w:rsid w:val="00541CB8"/>
    <w:rsid w:val="00541D7B"/>
    <w:rsid w:val="00541EC7"/>
    <w:rsid w:val="00541FA0"/>
    <w:rsid w:val="00542104"/>
    <w:rsid w:val="0054218D"/>
    <w:rsid w:val="00542549"/>
    <w:rsid w:val="005425D6"/>
    <w:rsid w:val="0054286A"/>
    <w:rsid w:val="00542888"/>
    <w:rsid w:val="00542903"/>
    <w:rsid w:val="0054295F"/>
    <w:rsid w:val="00542A7E"/>
    <w:rsid w:val="00542E8E"/>
    <w:rsid w:val="005432F4"/>
    <w:rsid w:val="00543436"/>
    <w:rsid w:val="005434C7"/>
    <w:rsid w:val="00543515"/>
    <w:rsid w:val="00543611"/>
    <w:rsid w:val="00543CC3"/>
    <w:rsid w:val="00544124"/>
    <w:rsid w:val="00544316"/>
    <w:rsid w:val="0054440C"/>
    <w:rsid w:val="00544622"/>
    <w:rsid w:val="005446C0"/>
    <w:rsid w:val="0054489F"/>
    <w:rsid w:val="00544940"/>
    <w:rsid w:val="00544941"/>
    <w:rsid w:val="00544A56"/>
    <w:rsid w:val="00544B13"/>
    <w:rsid w:val="00544DC1"/>
    <w:rsid w:val="00544E44"/>
    <w:rsid w:val="00545087"/>
    <w:rsid w:val="005450DD"/>
    <w:rsid w:val="0054518A"/>
    <w:rsid w:val="005453D8"/>
    <w:rsid w:val="005456AB"/>
    <w:rsid w:val="00545876"/>
    <w:rsid w:val="00545BFA"/>
    <w:rsid w:val="00545D68"/>
    <w:rsid w:val="00546164"/>
    <w:rsid w:val="005461F8"/>
    <w:rsid w:val="005462B7"/>
    <w:rsid w:val="005463E3"/>
    <w:rsid w:val="0054667F"/>
    <w:rsid w:val="00546904"/>
    <w:rsid w:val="0054698B"/>
    <w:rsid w:val="00546C4A"/>
    <w:rsid w:val="00546CD7"/>
    <w:rsid w:val="00546E71"/>
    <w:rsid w:val="00547042"/>
    <w:rsid w:val="005473D4"/>
    <w:rsid w:val="005473F1"/>
    <w:rsid w:val="00547495"/>
    <w:rsid w:val="005474CF"/>
    <w:rsid w:val="005475D4"/>
    <w:rsid w:val="00547671"/>
    <w:rsid w:val="005476F5"/>
    <w:rsid w:val="005478B5"/>
    <w:rsid w:val="0054797C"/>
    <w:rsid w:val="005479FA"/>
    <w:rsid w:val="00547B7A"/>
    <w:rsid w:val="00547B7B"/>
    <w:rsid w:val="00547C42"/>
    <w:rsid w:val="00547C4F"/>
    <w:rsid w:val="00547CB2"/>
    <w:rsid w:val="00547DCC"/>
    <w:rsid w:val="00547E98"/>
    <w:rsid w:val="00547F10"/>
    <w:rsid w:val="00550027"/>
    <w:rsid w:val="0055005D"/>
    <w:rsid w:val="00550267"/>
    <w:rsid w:val="00550519"/>
    <w:rsid w:val="00550565"/>
    <w:rsid w:val="0055063E"/>
    <w:rsid w:val="00550851"/>
    <w:rsid w:val="00550AB9"/>
    <w:rsid w:val="00550B2A"/>
    <w:rsid w:val="00550B8A"/>
    <w:rsid w:val="00550C5E"/>
    <w:rsid w:val="00550E98"/>
    <w:rsid w:val="00550FD2"/>
    <w:rsid w:val="00551192"/>
    <w:rsid w:val="005512F8"/>
    <w:rsid w:val="00551353"/>
    <w:rsid w:val="005516F8"/>
    <w:rsid w:val="00551C78"/>
    <w:rsid w:val="00551FB4"/>
    <w:rsid w:val="00552099"/>
    <w:rsid w:val="005523B5"/>
    <w:rsid w:val="00552640"/>
    <w:rsid w:val="005526C1"/>
    <w:rsid w:val="005528DF"/>
    <w:rsid w:val="00552B75"/>
    <w:rsid w:val="00552C6E"/>
    <w:rsid w:val="005530F0"/>
    <w:rsid w:val="005530FC"/>
    <w:rsid w:val="0055337A"/>
    <w:rsid w:val="005538AF"/>
    <w:rsid w:val="005539A3"/>
    <w:rsid w:val="00553D3B"/>
    <w:rsid w:val="00553EA8"/>
    <w:rsid w:val="00554287"/>
    <w:rsid w:val="00554523"/>
    <w:rsid w:val="00554551"/>
    <w:rsid w:val="00554651"/>
    <w:rsid w:val="005547E8"/>
    <w:rsid w:val="0055491B"/>
    <w:rsid w:val="00554AF2"/>
    <w:rsid w:val="00554B27"/>
    <w:rsid w:val="00554E22"/>
    <w:rsid w:val="00555078"/>
    <w:rsid w:val="00555292"/>
    <w:rsid w:val="0055532F"/>
    <w:rsid w:val="00555547"/>
    <w:rsid w:val="0055564D"/>
    <w:rsid w:val="00555659"/>
    <w:rsid w:val="0055565A"/>
    <w:rsid w:val="0055581C"/>
    <w:rsid w:val="00555C5E"/>
    <w:rsid w:val="00555ECC"/>
    <w:rsid w:val="00555EDF"/>
    <w:rsid w:val="00555F77"/>
    <w:rsid w:val="00556193"/>
    <w:rsid w:val="00556242"/>
    <w:rsid w:val="005562B8"/>
    <w:rsid w:val="005563C2"/>
    <w:rsid w:val="005563F9"/>
    <w:rsid w:val="00556669"/>
    <w:rsid w:val="005566FB"/>
    <w:rsid w:val="00556800"/>
    <w:rsid w:val="00556837"/>
    <w:rsid w:val="00556874"/>
    <w:rsid w:val="00556ABE"/>
    <w:rsid w:val="00556C74"/>
    <w:rsid w:val="00556CD1"/>
    <w:rsid w:val="00556F18"/>
    <w:rsid w:val="00557086"/>
    <w:rsid w:val="00557099"/>
    <w:rsid w:val="00557171"/>
    <w:rsid w:val="00557203"/>
    <w:rsid w:val="0055747F"/>
    <w:rsid w:val="005574B5"/>
    <w:rsid w:val="00557649"/>
    <w:rsid w:val="00557655"/>
    <w:rsid w:val="00557855"/>
    <w:rsid w:val="005578E0"/>
    <w:rsid w:val="00557A37"/>
    <w:rsid w:val="00557ACC"/>
    <w:rsid w:val="00557B07"/>
    <w:rsid w:val="00557B08"/>
    <w:rsid w:val="00557C9C"/>
    <w:rsid w:val="00557E92"/>
    <w:rsid w:val="0056004A"/>
    <w:rsid w:val="00560059"/>
    <w:rsid w:val="0056026A"/>
    <w:rsid w:val="0056035C"/>
    <w:rsid w:val="005606B7"/>
    <w:rsid w:val="00560A71"/>
    <w:rsid w:val="00560BE2"/>
    <w:rsid w:val="00560C50"/>
    <w:rsid w:val="00561060"/>
    <w:rsid w:val="00561430"/>
    <w:rsid w:val="005614B8"/>
    <w:rsid w:val="0056195B"/>
    <w:rsid w:val="00561ACF"/>
    <w:rsid w:val="00561C66"/>
    <w:rsid w:val="00561E4B"/>
    <w:rsid w:val="00562345"/>
    <w:rsid w:val="005624DE"/>
    <w:rsid w:val="00562729"/>
    <w:rsid w:val="00562944"/>
    <w:rsid w:val="005629D6"/>
    <w:rsid w:val="00562B04"/>
    <w:rsid w:val="00562B99"/>
    <w:rsid w:val="00562E4D"/>
    <w:rsid w:val="0056326D"/>
    <w:rsid w:val="005633C0"/>
    <w:rsid w:val="005635C5"/>
    <w:rsid w:val="0056381E"/>
    <w:rsid w:val="005638F4"/>
    <w:rsid w:val="00563BDC"/>
    <w:rsid w:val="00563E03"/>
    <w:rsid w:val="00563FD0"/>
    <w:rsid w:val="00564041"/>
    <w:rsid w:val="005642BC"/>
    <w:rsid w:val="005643F2"/>
    <w:rsid w:val="0056454E"/>
    <w:rsid w:val="00564934"/>
    <w:rsid w:val="0056495A"/>
    <w:rsid w:val="00564985"/>
    <w:rsid w:val="00564C5B"/>
    <w:rsid w:val="00564F83"/>
    <w:rsid w:val="0056511B"/>
    <w:rsid w:val="00565356"/>
    <w:rsid w:val="00565491"/>
    <w:rsid w:val="005654C0"/>
    <w:rsid w:val="0056581F"/>
    <w:rsid w:val="00565C9F"/>
    <w:rsid w:val="005662B9"/>
    <w:rsid w:val="005663BD"/>
    <w:rsid w:val="0056643C"/>
    <w:rsid w:val="005668AF"/>
    <w:rsid w:val="00566BEB"/>
    <w:rsid w:val="00566DA0"/>
    <w:rsid w:val="00566ED6"/>
    <w:rsid w:val="00567399"/>
    <w:rsid w:val="00567442"/>
    <w:rsid w:val="00567C81"/>
    <w:rsid w:val="00570159"/>
    <w:rsid w:val="0057049A"/>
    <w:rsid w:val="00570692"/>
    <w:rsid w:val="005709BC"/>
    <w:rsid w:val="00570D29"/>
    <w:rsid w:val="00570DF9"/>
    <w:rsid w:val="00570E22"/>
    <w:rsid w:val="00570E62"/>
    <w:rsid w:val="00570EA9"/>
    <w:rsid w:val="005714DC"/>
    <w:rsid w:val="0057161B"/>
    <w:rsid w:val="00571B3F"/>
    <w:rsid w:val="00571D76"/>
    <w:rsid w:val="00571D9F"/>
    <w:rsid w:val="0057213F"/>
    <w:rsid w:val="0057225E"/>
    <w:rsid w:val="00572333"/>
    <w:rsid w:val="0057240D"/>
    <w:rsid w:val="00572823"/>
    <w:rsid w:val="005728F5"/>
    <w:rsid w:val="00572BA7"/>
    <w:rsid w:val="00572CA5"/>
    <w:rsid w:val="00572D2A"/>
    <w:rsid w:val="00572F22"/>
    <w:rsid w:val="00572F97"/>
    <w:rsid w:val="00572FBF"/>
    <w:rsid w:val="0057324D"/>
    <w:rsid w:val="00573256"/>
    <w:rsid w:val="0057338B"/>
    <w:rsid w:val="00573433"/>
    <w:rsid w:val="005734D5"/>
    <w:rsid w:val="005735FC"/>
    <w:rsid w:val="005736C7"/>
    <w:rsid w:val="00573A26"/>
    <w:rsid w:val="00573AC4"/>
    <w:rsid w:val="00573E2A"/>
    <w:rsid w:val="00573EE6"/>
    <w:rsid w:val="00573F6D"/>
    <w:rsid w:val="00574055"/>
    <w:rsid w:val="005742C9"/>
    <w:rsid w:val="00574392"/>
    <w:rsid w:val="005745EA"/>
    <w:rsid w:val="00574611"/>
    <w:rsid w:val="005746CA"/>
    <w:rsid w:val="00574A0F"/>
    <w:rsid w:val="00574CEA"/>
    <w:rsid w:val="00574DDB"/>
    <w:rsid w:val="00574DEA"/>
    <w:rsid w:val="00574FB3"/>
    <w:rsid w:val="00575241"/>
    <w:rsid w:val="0057547F"/>
    <w:rsid w:val="005754FE"/>
    <w:rsid w:val="00575591"/>
    <w:rsid w:val="0057565B"/>
    <w:rsid w:val="005757CA"/>
    <w:rsid w:val="00575839"/>
    <w:rsid w:val="0057590C"/>
    <w:rsid w:val="00575969"/>
    <w:rsid w:val="00575A16"/>
    <w:rsid w:val="00575B1E"/>
    <w:rsid w:val="00575DAB"/>
    <w:rsid w:val="00575E5C"/>
    <w:rsid w:val="00575EE3"/>
    <w:rsid w:val="00575FF6"/>
    <w:rsid w:val="005764CC"/>
    <w:rsid w:val="005765FE"/>
    <w:rsid w:val="005768C7"/>
    <w:rsid w:val="00576A47"/>
    <w:rsid w:val="00576B12"/>
    <w:rsid w:val="00576B28"/>
    <w:rsid w:val="00576B85"/>
    <w:rsid w:val="00576B9B"/>
    <w:rsid w:val="00576DD3"/>
    <w:rsid w:val="00576E13"/>
    <w:rsid w:val="00576E93"/>
    <w:rsid w:val="00577291"/>
    <w:rsid w:val="00577331"/>
    <w:rsid w:val="00577492"/>
    <w:rsid w:val="005774E2"/>
    <w:rsid w:val="005774FB"/>
    <w:rsid w:val="00577518"/>
    <w:rsid w:val="0057762A"/>
    <w:rsid w:val="005776AA"/>
    <w:rsid w:val="00577781"/>
    <w:rsid w:val="005779C9"/>
    <w:rsid w:val="00577AB5"/>
    <w:rsid w:val="00577B93"/>
    <w:rsid w:val="00577C40"/>
    <w:rsid w:val="00577DE1"/>
    <w:rsid w:val="00580275"/>
    <w:rsid w:val="0058029F"/>
    <w:rsid w:val="005804B6"/>
    <w:rsid w:val="005807C1"/>
    <w:rsid w:val="00580C31"/>
    <w:rsid w:val="00580CFC"/>
    <w:rsid w:val="00580D24"/>
    <w:rsid w:val="00581045"/>
    <w:rsid w:val="005813D8"/>
    <w:rsid w:val="0058155B"/>
    <w:rsid w:val="005815C0"/>
    <w:rsid w:val="0058170F"/>
    <w:rsid w:val="005817B4"/>
    <w:rsid w:val="00581A14"/>
    <w:rsid w:val="00581AAF"/>
    <w:rsid w:val="00581B8D"/>
    <w:rsid w:val="00581CFA"/>
    <w:rsid w:val="00581EEB"/>
    <w:rsid w:val="00581F3B"/>
    <w:rsid w:val="005821BB"/>
    <w:rsid w:val="005821DB"/>
    <w:rsid w:val="005821ED"/>
    <w:rsid w:val="005822AD"/>
    <w:rsid w:val="0058234C"/>
    <w:rsid w:val="00582635"/>
    <w:rsid w:val="00582A95"/>
    <w:rsid w:val="00582B5E"/>
    <w:rsid w:val="00582C2C"/>
    <w:rsid w:val="00582C30"/>
    <w:rsid w:val="00582E09"/>
    <w:rsid w:val="00583BFA"/>
    <w:rsid w:val="00583C2E"/>
    <w:rsid w:val="00583CF9"/>
    <w:rsid w:val="00583D32"/>
    <w:rsid w:val="00583F0B"/>
    <w:rsid w:val="005840FD"/>
    <w:rsid w:val="00584131"/>
    <w:rsid w:val="0058425B"/>
    <w:rsid w:val="0058435E"/>
    <w:rsid w:val="005843DB"/>
    <w:rsid w:val="00584474"/>
    <w:rsid w:val="00584616"/>
    <w:rsid w:val="00584A06"/>
    <w:rsid w:val="00584BA5"/>
    <w:rsid w:val="00584D79"/>
    <w:rsid w:val="00585144"/>
    <w:rsid w:val="00585291"/>
    <w:rsid w:val="005852BB"/>
    <w:rsid w:val="00585772"/>
    <w:rsid w:val="00585A2B"/>
    <w:rsid w:val="00585A4A"/>
    <w:rsid w:val="00585B9B"/>
    <w:rsid w:val="0058608A"/>
    <w:rsid w:val="005861B9"/>
    <w:rsid w:val="005867B8"/>
    <w:rsid w:val="005868B9"/>
    <w:rsid w:val="0058691F"/>
    <w:rsid w:val="00586A06"/>
    <w:rsid w:val="00586ABA"/>
    <w:rsid w:val="00586D37"/>
    <w:rsid w:val="00586ED9"/>
    <w:rsid w:val="005870F1"/>
    <w:rsid w:val="005870F4"/>
    <w:rsid w:val="00587168"/>
    <w:rsid w:val="005874B5"/>
    <w:rsid w:val="005874CD"/>
    <w:rsid w:val="0058753F"/>
    <w:rsid w:val="00587A1A"/>
    <w:rsid w:val="00587A48"/>
    <w:rsid w:val="00587ACE"/>
    <w:rsid w:val="00587D6F"/>
    <w:rsid w:val="00587EC4"/>
    <w:rsid w:val="005901B3"/>
    <w:rsid w:val="005902C7"/>
    <w:rsid w:val="00590341"/>
    <w:rsid w:val="00590622"/>
    <w:rsid w:val="00590634"/>
    <w:rsid w:val="005906E0"/>
    <w:rsid w:val="005907EB"/>
    <w:rsid w:val="005908FE"/>
    <w:rsid w:val="00590A11"/>
    <w:rsid w:val="00590C49"/>
    <w:rsid w:val="00590CC3"/>
    <w:rsid w:val="00590EA5"/>
    <w:rsid w:val="0059120C"/>
    <w:rsid w:val="005914CC"/>
    <w:rsid w:val="00591749"/>
    <w:rsid w:val="0059192C"/>
    <w:rsid w:val="00591A8D"/>
    <w:rsid w:val="00591B0E"/>
    <w:rsid w:val="00591D6C"/>
    <w:rsid w:val="00591EA6"/>
    <w:rsid w:val="00591EEF"/>
    <w:rsid w:val="005925BC"/>
    <w:rsid w:val="0059263D"/>
    <w:rsid w:val="0059292F"/>
    <w:rsid w:val="0059294A"/>
    <w:rsid w:val="00592D7D"/>
    <w:rsid w:val="00592E37"/>
    <w:rsid w:val="00592EA1"/>
    <w:rsid w:val="005931F7"/>
    <w:rsid w:val="00593262"/>
    <w:rsid w:val="0059334C"/>
    <w:rsid w:val="0059371A"/>
    <w:rsid w:val="00593751"/>
    <w:rsid w:val="005937C0"/>
    <w:rsid w:val="005937ED"/>
    <w:rsid w:val="00593891"/>
    <w:rsid w:val="005939D1"/>
    <w:rsid w:val="00593BB5"/>
    <w:rsid w:val="00593BD3"/>
    <w:rsid w:val="00593C68"/>
    <w:rsid w:val="00593C78"/>
    <w:rsid w:val="005941B3"/>
    <w:rsid w:val="00594295"/>
    <w:rsid w:val="00594653"/>
    <w:rsid w:val="00594704"/>
    <w:rsid w:val="005948E5"/>
    <w:rsid w:val="00594963"/>
    <w:rsid w:val="00594E63"/>
    <w:rsid w:val="0059526D"/>
    <w:rsid w:val="005952FE"/>
    <w:rsid w:val="0059539E"/>
    <w:rsid w:val="005953E8"/>
    <w:rsid w:val="005954A6"/>
    <w:rsid w:val="00595591"/>
    <w:rsid w:val="0059571B"/>
    <w:rsid w:val="00595A3D"/>
    <w:rsid w:val="00595A86"/>
    <w:rsid w:val="00595C2B"/>
    <w:rsid w:val="00595C95"/>
    <w:rsid w:val="00595DB8"/>
    <w:rsid w:val="00595E8C"/>
    <w:rsid w:val="005962FD"/>
    <w:rsid w:val="00596671"/>
    <w:rsid w:val="005967D1"/>
    <w:rsid w:val="00596934"/>
    <w:rsid w:val="0059698A"/>
    <w:rsid w:val="005969C5"/>
    <w:rsid w:val="00596CA5"/>
    <w:rsid w:val="00596D27"/>
    <w:rsid w:val="00596EF7"/>
    <w:rsid w:val="00597128"/>
    <w:rsid w:val="005971F5"/>
    <w:rsid w:val="00597411"/>
    <w:rsid w:val="005978E5"/>
    <w:rsid w:val="0059795F"/>
    <w:rsid w:val="005979D1"/>
    <w:rsid w:val="00597A62"/>
    <w:rsid w:val="00597AE0"/>
    <w:rsid w:val="00597D00"/>
    <w:rsid w:val="00597E89"/>
    <w:rsid w:val="00597F53"/>
    <w:rsid w:val="00597FEB"/>
    <w:rsid w:val="005A0052"/>
    <w:rsid w:val="005A01A1"/>
    <w:rsid w:val="005A0334"/>
    <w:rsid w:val="005A0619"/>
    <w:rsid w:val="005A07AF"/>
    <w:rsid w:val="005A07FC"/>
    <w:rsid w:val="005A0990"/>
    <w:rsid w:val="005A0F29"/>
    <w:rsid w:val="005A1128"/>
    <w:rsid w:val="005A129C"/>
    <w:rsid w:val="005A12C5"/>
    <w:rsid w:val="005A1437"/>
    <w:rsid w:val="005A16DD"/>
    <w:rsid w:val="005A174F"/>
    <w:rsid w:val="005A1900"/>
    <w:rsid w:val="005A1978"/>
    <w:rsid w:val="005A1A7E"/>
    <w:rsid w:val="005A1C71"/>
    <w:rsid w:val="005A1D8A"/>
    <w:rsid w:val="005A1F71"/>
    <w:rsid w:val="005A232D"/>
    <w:rsid w:val="005A2621"/>
    <w:rsid w:val="005A2674"/>
    <w:rsid w:val="005A26C6"/>
    <w:rsid w:val="005A29D4"/>
    <w:rsid w:val="005A2A2A"/>
    <w:rsid w:val="005A2C1B"/>
    <w:rsid w:val="005A2C97"/>
    <w:rsid w:val="005A2E8C"/>
    <w:rsid w:val="005A2F57"/>
    <w:rsid w:val="005A314B"/>
    <w:rsid w:val="005A356F"/>
    <w:rsid w:val="005A35E4"/>
    <w:rsid w:val="005A362D"/>
    <w:rsid w:val="005A364F"/>
    <w:rsid w:val="005A3650"/>
    <w:rsid w:val="005A36DF"/>
    <w:rsid w:val="005A388C"/>
    <w:rsid w:val="005A38B2"/>
    <w:rsid w:val="005A39FC"/>
    <w:rsid w:val="005A3B6F"/>
    <w:rsid w:val="005A3B82"/>
    <w:rsid w:val="005A3C1A"/>
    <w:rsid w:val="005A3C27"/>
    <w:rsid w:val="005A3E46"/>
    <w:rsid w:val="005A3F43"/>
    <w:rsid w:val="005A402B"/>
    <w:rsid w:val="005A40B4"/>
    <w:rsid w:val="005A414C"/>
    <w:rsid w:val="005A416F"/>
    <w:rsid w:val="005A41B2"/>
    <w:rsid w:val="005A4243"/>
    <w:rsid w:val="005A42D3"/>
    <w:rsid w:val="005A4513"/>
    <w:rsid w:val="005A45EB"/>
    <w:rsid w:val="005A468A"/>
    <w:rsid w:val="005A4735"/>
    <w:rsid w:val="005A4992"/>
    <w:rsid w:val="005A4AFE"/>
    <w:rsid w:val="005A4B77"/>
    <w:rsid w:val="005A4B94"/>
    <w:rsid w:val="005A4E94"/>
    <w:rsid w:val="005A5412"/>
    <w:rsid w:val="005A54E9"/>
    <w:rsid w:val="005A55A5"/>
    <w:rsid w:val="005A57E1"/>
    <w:rsid w:val="005A58B4"/>
    <w:rsid w:val="005A5A4B"/>
    <w:rsid w:val="005A5A66"/>
    <w:rsid w:val="005A5ADB"/>
    <w:rsid w:val="005A5FE1"/>
    <w:rsid w:val="005A6172"/>
    <w:rsid w:val="005A6197"/>
    <w:rsid w:val="005A6263"/>
    <w:rsid w:val="005A63A2"/>
    <w:rsid w:val="005A6414"/>
    <w:rsid w:val="005A657D"/>
    <w:rsid w:val="005A65AF"/>
    <w:rsid w:val="005A662A"/>
    <w:rsid w:val="005A6908"/>
    <w:rsid w:val="005A6C9D"/>
    <w:rsid w:val="005A72BD"/>
    <w:rsid w:val="005A7343"/>
    <w:rsid w:val="005A7387"/>
    <w:rsid w:val="005A7400"/>
    <w:rsid w:val="005A7402"/>
    <w:rsid w:val="005A7500"/>
    <w:rsid w:val="005A76CC"/>
    <w:rsid w:val="005A7BB3"/>
    <w:rsid w:val="005B0013"/>
    <w:rsid w:val="005B02D1"/>
    <w:rsid w:val="005B034D"/>
    <w:rsid w:val="005B04D0"/>
    <w:rsid w:val="005B0A35"/>
    <w:rsid w:val="005B0A9E"/>
    <w:rsid w:val="005B0CFA"/>
    <w:rsid w:val="005B0F57"/>
    <w:rsid w:val="005B104E"/>
    <w:rsid w:val="005B107A"/>
    <w:rsid w:val="005B114D"/>
    <w:rsid w:val="005B125A"/>
    <w:rsid w:val="005B1282"/>
    <w:rsid w:val="005B12EB"/>
    <w:rsid w:val="005B1333"/>
    <w:rsid w:val="005B144A"/>
    <w:rsid w:val="005B1578"/>
    <w:rsid w:val="005B16DD"/>
    <w:rsid w:val="005B16DF"/>
    <w:rsid w:val="005B17A9"/>
    <w:rsid w:val="005B1853"/>
    <w:rsid w:val="005B1C37"/>
    <w:rsid w:val="005B1D3E"/>
    <w:rsid w:val="005B1DAB"/>
    <w:rsid w:val="005B1DE6"/>
    <w:rsid w:val="005B1E01"/>
    <w:rsid w:val="005B1EA5"/>
    <w:rsid w:val="005B1F77"/>
    <w:rsid w:val="005B20B6"/>
    <w:rsid w:val="005B2292"/>
    <w:rsid w:val="005B23DC"/>
    <w:rsid w:val="005B2431"/>
    <w:rsid w:val="005B293A"/>
    <w:rsid w:val="005B294D"/>
    <w:rsid w:val="005B2A16"/>
    <w:rsid w:val="005B2CB6"/>
    <w:rsid w:val="005B2D26"/>
    <w:rsid w:val="005B2D66"/>
    <w:rsid w:val="005B2E49"/>
    <w:rsid w:val="005B2FF8"/>
    <w:rsid w:val="005B31BA"/>
    <w:rsid w:val="005B31DC"/>
    <w:rsid w:val="005B32BD"/>
    <w:rsid w:val="005B3304"/>
    <w:rsid w:val="005B33F5"/>
    <w:rsid w:val="005B353C"/>
    <w:rsid w:val="005B35AB"/>
    <w:rsid w:val="005B3852"/>
    <w:rsid w:val="005B3B56"/>
    <w:rsid w:val="005B3BD6"/>
    <w:rsid w:val="005B3CE9"/>
    <w:rsid w:val="005B40EA"/>
    <w:rsid w:val="005B4286"/>
    <w:rsid w:val="005B440D"/>
    <w:rsid w:val="005B4420"/>
    <w:rsid w:val="005B4549"/>
    <w:rsid w:val="005B459C"/>
    <w:rsid w:val="005B45C5"/>
    <w:rsid w:val="005B463F"/>
    <w:rsid w:val="005B4701"/>
    <w:rsid w:val="005B473E"/>
    <w:rsid w:val="005B483E"/>
    <w:rsid w:val="005B49CC"/>
    <w:rsid w:val="005B4A00"/>
    <w:rsid w:val="005B4B0F"/>
    <w:rsid w:val="005B4D69"/>
    <w:rsid w:val="005B4DA4"/>
    <w:rsid w:val="005B4FEC"/>
    <w:rsid w:val="005B5026"/>
    <w:rsid w:val="005B537B"/>
    <w:rsid w:val="005B5476"/>
    <w:rsid w:val="005B5840"/>
    <w:rsid w:val="005B606E"/>
    <w:rsid w:val="005B64A8"/>
    <w:rsid w:val="005B6585"/>
    <w:rsid w:val="005B65DC"/>
    <w:rsid w:val="005B677E"/>
    <w:rsid w:val="005B696F"/>
    <w:rsid w:val="005B6AED"/>
    <w:rsid w:val="005B6E1D"/>
    <w:rsid w:val="005B6EAA"/>
    <w:rsid w:val="005B6EE0"/>
    <w:rsid w:val="005B6F5D"/>
    <w:rsid w:val="005B70D5"/>
    <w:rsid w:val="005B730D"/>
    <w:rsid w:val="005B7495"/>
    <w:rsid w:val="005B7577"/>
    <w:rsid w:val="005B762D"/>
    <w:rsid w:val="005B76D1"/>
    <w:rsid w:val="005B773A"/>
    <w:rsid w:val="005B7747"/>
    <w:rsid w:val="005B78DD"/>
    <w:rsid w:val="005B7A78"/>
    <w:rsid w:val="005B7CBC"/>
    <w:rsid w:val="005B7D83"/>
    <w:rsid w:val="005C0000"/>
    <w:rsid w:val="005C00AF"/>
    <w:rsid w:val="005C0729"/>
    <w:rsid w:val="005C0AA0"/>
    <w:rsid w:val="005C0BC9"/>
    <w:rsid w:val="005C0E5E"/>
    <w:rsid w:val="005C0E8F"/>
    <w:rsid w:val="005C1245"/>
    <w:rsid w:val="005C162A"/>
    <w:rsid w:val="005C1997"/>
    <w:rsid w:val="005C19AE"/>
    <w:rsid w:val="005C1A8A"/>
    <w:rsid w:val="005C1F48"/>
    <w:rsid w:val="005C1F5C"/>
    <w:rsid w:val="005C1F97"/>
    <w:rsid w:val="005C21F2"/>
    <w:rsid w:val="005C227D"/>
    <w:rsid w:val="005C22B1"/>
    <w:rsid w:val="005C2437"/>
    <w:rsid w:val="005C25BA"/>
    <w:rsid w:val="005C286B"/>
    <w:rsid w:val="005C28EC"/>
    <w:rsid w:val="005C2AAD"/>
    <w:rsid w:val="005C2CC1"/>
    <w:rsid w:val="005C2D4F"/>
    <w:rsid w:val="005C2DA1"/>
    <w:rsid w:val="005C2DFE"/>
    <w:rsid w:val="005C328F"/>
    <w:rsid w:val="005C3298"/>
    <w:rsid w:val="005C32FE"/>
    <w:rsid w:val="005C3457"/>
    <w:rsid w:val="005C34E3"/>
    <w:rsid w:val="005C3592"/>
    <w:rsid w:val="005C35F2"/>
    <w:rsid w:val="005C39BF"/>
    <w:rsid w:val="005C39C7"/>
    <w:rsid w:val="005C3AEC"/>
    <w:rsid w:val="005C41DD"/>
    <w:rsid w:val="005C4256"/>
    <w:rsid w:val="005C43CB"/>
    <w:rsid w:val="005C43CC"/>
    <w:rsid w:val="005C44B4"/>
    <w:rsid w:val="005C4631"/>
    <w:rsid w:val="005C484D"/>
    <w:rsid w:val="005C48B8"/>
    <w:rsid w:val="005C48EB"/>
    <w:rsid w:val="005C4991"/>
    <w:rsid w:val="005C4BB7"/>
    <w:rsid w:val="005C4C48"/>
    <w:rsid w:val="005C5030"/>
    <w:rsid w:val="005C538A"/>
    <w:rsid w:val="005C538C"/>
    <w:rsid w:val="005C55C6"/>
    <w:rsid w:val="005C55F6"/>
    <w:rsid w:val="005C5834"/>
    <w:rsid w:val="005C584C"/>
    <w:rsid w:val="005C5AA5"/>
    <w:rsid w:val="005C5DCD"/>
    <w:rsid w:val="005C5E19"/>
    <w:rsid w:val="005C5E86"/>
    <w:rsid w:val="005C5EF2"/>
    <w:rsid w:val="005C61A5"/>
    <w:rsid w:val="005C6436"/>
    <w:rsid w:val="005C64E2"/>
    <w:rsid w:val="005C650A"/>
    <w:rsid w:val="005C6738"/>
    <w:rsid w:val="005C677C"/>
    <w:rsid w:val="005C69D9"/>
    <w:rsid w:val="005C6B86"/>
    <w:rsid w:val="005C6DAD"/>
    <w:rsid w:val="005C6DFC"/>
    <w:rsid w:val="005C6F01"/>
    <w:rsid w:val="005C6F53"/>
    <w:rsid w:val="005C7039"/>
    <w:rsid w:val="005C730F"/>
    <w:rsid w:val="005C76AF"/>
    <w:rsid w:val="005C76C7"/>
    <w:rsid w:val="005C7701"/>
    <w:rsid w:val="005C77EF"/>
    <w:rsid w:val="005C7A18"/>
    <w:rsid w:val="005C7A29"/>
    <w:rsid w:val="005D01AE"/>
    <w:rsid w:val="005D01B5"/>
    <w:rsid w:val="005D02E1"/>
    <w:rsid w:val="005D03B7"/>
    <w:rsid w:val="005D0466"/>
    <w:rsid w:val="005D08DD"/>
    <w:rsid w:val="005D0911"/>
    <w:rsid w:val="005D0C96"/>
    <w:rsid w:val="005D0EF8"/>
    <w:rsid w:val="005D0F71"/>
    <w:rsid w:val="005D0FAD"/>
    <w:rsid w:val="005D1027"/>
    <w:rsid w:val="005D1034"/>
    <w:rsid w:val="005D1091"/>
    <w:rsid w:val="005D121D"/>
    <w:rsid w:val="005D12CD"/>
    <w:rsid w:val="005D1325"/>
    <w:rsid w:val="005D1337"/>
    <w:rsid w:val="005D138B"/>
    <w:rsid w:val="005D1409"/>
    <w:rsid w:val="005D1475"/>
    <w:rsid w:val="005D1690"/>
    <w:rsid w:val="005D18C0"/>
    <w:rsid w:val="005D1A55"/>
    <w:rsid w:val="005D1C08"/>
    <w:rsid w:val="005D2931"/>
    <w:rsid w:val="005D2E2B"/>
    <w:rsid w:val="005D36B7"/>
    <w:rsid w:val="005D36EC"/>
    <w:rsid w:val="005D3D58"/>
    <w:rsid w:val="005D438D"/>
    <w:rsid w:val="005D465E"/>
    <w:rsid w:val="005D4751"/>
    <w:rsid w:val="005D4981"/>
    <w:rsid w:val="005D4A89"/>
    <w:rsid w:val="005D4ED9"/>
    <w:rsid w:val="005D4F41"/>
    <w:rsid w:val="005D50E6"/>
    <w:rsid w:val="005D51D2"/>
    <w:rsid w:val="005D53A4"/>
    <w:rsid w:val="005D53E7"/>
    <w:rsid w:val="005D5503"/>
    <w:rsid w:val="005D5728"/>
    <w:rsid w:val="005D5C41"/>
    <w:rsid w:val="005D5FD6"/>
    <w:rsid w:val="005D6004"/>
    <w:rsid w:val="005D606D"/>
    <w:rsid w:val="005D6132"/>
    <w:rsid w:val="005D622E"/>
    <w:rsid w:val="005D637B"/>
    <w:rsid w:val="005D68AF"/>
    <w:rsid w:val="005D68B5"/>
    <w:rsid w:val="005D6B8D"/>
    <w:rsid w:val="005D6C39"/>
    <w:rsid w:val="005D6E8E"/>
    <w:rsid w:val="005D6F14"/>
    <w:rsid w:val="005D73EC"/>
    <w:rsid w:val="005D74C7"/>
    <w:rsid w:val="005D7681"/>
    <w:rsid w:val="005D79B8"/>
    <w:rsid w:val="005D7CDE"/>
    <w:rsid w:val="005D7DFB"/>
    <w:rsid w:val="005E02B4"/>
    <w:rsid w:val="005E0412"/>
    <w:rsid w:val="005E045C"/>
    <w:rsid w:val="005E0682"/>
    <w:rsid w:val="005E07DC"/>
    <w:rsid w:val="005E0895"/>
    <w:rsid w:val="005E08F6"/>
    <w:rsid w:val="005E0974"/>
    <w:rsid w:val="005E0B4B"/>
    <w:rsid w:val="005E0B67"/>
    <w:rsid w:val="005E0E10"/>
    <w:rsid w:val="005E0EA8"/>
    <w:rsid w:val="005E122B"/>
    <w:rsid w:val="005E14FF"/>
    <w:rsid w:val="005E1521"/>
    <w:rsid w:val="005E1636"/>
    <w:rsid w:val="005E1CB9"/>
    <w:rsid w:val="005E1DE1"/>
    <w:rsid w:val="005E1E85"/>
    <w:rsid w:val="005E1ED1"/>
    <w:rsid w:val="005E2121"/>
    <w:rsid w:val="005E2219"/>
    <w:rsid w:val="005E22A5"/>
    <w:rsid w:val="005E2602"/>
    <w:rsid w:val="005E2731"/>
    <w:rsid w:val="005E28E2"/>
    <w:rsid w:val="005E292D"/>
    <w:rsid w:val="005E2998"/>
    <w:rsid w:val="005E2AA6"/>
    <w:rsid w:val="005E2BAC"/>
    <w:rsid w:val="005E2F2D"/>
    <w:rsid w:val="005E2FA0"/>
    <w:rsid w:val="005E2FF8"/>
    <w:rsid w:val="005E347D"/>
    <w:rsid w:val="005E34CC"/>
    <w:rsid w:val="005E3950"/>
    <w:rsid w:val="005E39E2"/>
    <w:rsid w:val="005E3D5D"/>
    <w:rsid w:val="005E3E25"/>
    <w:rsid w:val="005E3EB0"/>
    <w:rsid w:val="005E4112"/>
    <w:rsid w:val="005E432E"/>
    <w:rsid w:val="005E4AFD"/>
    <w:rsid w:val="005E4B91"/>
    <w:rsid w:val="005E4C1E"/>
    <w:rsid w:val="005E4DC2"/>
    <w:rsid w:val="005E51C3"/>
    <w:rsid w:val="005E51C8"/>
    <w:rsid w:val="005E53A8"/>
    <w:rsid w:val="005E550D"/>
    <w:rsid w:val="005E56F9"/>
    <w:rsid w:val="005E5773"/>
    <w:rsid w:val="005E57C0"/>
    <w:rsid w:val="005E5A12"/>
    <w:rsid w:val="005E5A71"/>
    <w:rsid w:val="005E5B33"/>
    <w:rsid w:val="005E6027"/>
    <w:rsid w:val="005E60D6"/>
    <w:rsid w:val="005E618D"/>
    <w:rsid w:val="005E621C"/>
    <w:rsid w:val="005E6289"/>
    <w:rsid w:val="005E6382"/>
    <w:rsid w:val="005E64EF"/>
    <w:rsid w:val="005E6520"/>
    <w:rsid w:val="005E6EAE"/>
    <w:rsid w:val="005E6FCE"/>
    <w:rsid w:val="005E6FFC"/>
    <w:rsid w:val="005E7117"/>
    <w:rsid w:val="005E7166"/>
    <w:rsid w:val="005E7266"/>
    <w:rsid w:val="005E73AC"/>
    <w:rsid w:val="005E7466"/>
    <w:rsid w:val="005E749B"/>
    <w:rsid w:val="005E75D8"/>
    <w:rsid w:val="005E75EB"/>
    <w:rsid w:val="005E7734"/>
    <w:rsid w:val="005E7A01"/>
    <w:rsid w:val="005E7B4F"/>
    <w:rsid w:val="005E7D05"/>
    <w:rsid w:val="005E7D4F"/>
    <w:rsid w:val="005F00A9"/>
    <w:rsid w:val="005F043C"/>
    <w:rsid w:val="005F0536"/>
    <w:rsid w:val="005F05DC"/>
    <w:rsid w:val="005F0602"/>
    <w:rsid w:val="005F075B"/>
    <w:rsid w:val="005F0B25"/>
    <w:rsid w:val="005F0D23"/>
    <w:rsid w:val="005F0E19"/>
    <w:rsid w:val="005F0E66"/>
    <w:rsid w:val="005F1007"/>
    <w:rsid w:val="005F1278"/>
    <w:rsid w:val="005F141D"/>
    <w:rsid w:val="005F14A3"/>
    <w:rsid w:val="005F14D2"/>
    <w:rsid w:val="005F14E1"/>
    <w:rsid w:val="005F17FF"/>
    <w:rsid w:val="005F1A71"/>
    <w:rsid w:val="005F1AC4"/>
    <w:rsid w:val="005F1ACD"/>
    <w:rsid w:val="005F1B80"/>
    <w:rsid w:val="005F1CA6"/>
    <w:rsid w:val="005F1CC2"/>
    <w:rsid w:val="005F1E8D"/>
    <w:rsid w:val="005F2356"/>
    <w:rsid w:val="005F243E"/>
    <w:rsid w:val="005F2484"/>
    <w:rsid w:val="005F251C"/>
    <w:rsid w:val="005F266C"/>
    <w:rsid w:val="005F26AC"/>
    <w:rsid w:val="005F27D3"/>
    <w:rsid w:val="005F2FB8"/>
    <w:rsid w:val="005F347B"/>
    <w:rsid w:val="005F3512"/>
    <w:rsid w:val="005F3533"/>
    <w:rsid w:val="005F354E"/>
    <w:rsid w:val="005F384B"/>
    <w:rsid w:val="005F3B25"/>
    <w:rsid w:val="005F3E86"/>
    <w:rsid w:val="005F3FE4"/>
    <w:rsid w:val="005F4293"/>
    <w:rsid w:val="005F4495"/>
    <w:rsid w:val="005F45F7"/>
    <w:rsid w:val="005F4698"/>
    <w:rsid w:val="005F47CA"/>
    <w:rsid w:val="005F4AEB"/>
    <w:rsid w:val="005F4BA7"/>
    <w:rsid w:val="005F4BFC"/>
    <w:rsid w:val="005F4C47"/>
    <w:rsid w:val="005F4D0A"/>
    <w:rsid w:val="005F5186"/>
    <w:rsid w:val="005F53C4"/>
    <w:rsid w:val="005F5487"/>
    <w:rsid w:val="005F55C4"/>
    <w:rsid w:val="005F5693"/>
    <w:rsid w:val="005F578D"/>
    <w:rsid w:val="005F581E"/>
    <w:rsid w:val="005F5A4A"/>
    <w:rsid w:val="005F5D64"/>
    <w:rsid w:val="005F5DDB"/>
    <w:rsid w:val="005F5F83"/>
    <w:rsid w:val="005F6190"/>
    <w:rsid w:val="005F61CD"/>
    <w:rsid w:val="005F6351"/>
    <w:rsid w:val="005F63EC"/>
    <w:rsid w:val="005F6489"/>
    <w:rsid w:val="005F6564"/>
    <w:rsid w:val="005F6573"/>
    <w:rsid w:val="005F6587"/>
    <w:rsid w:val="005F65F9"/>
    <w:rsid w:val="005F6682"/>
    <w:rsid w:val="005F66CA"/>
    <w:rsid w:val="005F68DF"/>
    <w:rsid w:val="005F6A2F"/>
    <w:rsid w:val="005F6B83"/>
    <w:rsid w:val="005F6F12"/>
    <w:rsid w:val="005F7038"/>
    <w:rsid w:val="005F70A6"/>
    <w:rsid w:val="005F7239"/>
    <w:rsid w:val="005F72ED"/>
    <w:rsid w:val="005F74ED"/>
    <w:rsid w:val="005F786D"/>
    <w:rsid w:val="005F7A65"/>
    <w:rsid w:val="005F7A85"/>
    <w:rsid w:val="005F7B16"/>
    <w:rsid w:val="005F7B88"/>
    <w:rsid w:val="005F7BF8"/>
    <w:rsid w:val="006000AD"/>
    <w:rsid w:val="00600114"/>
    <w:rsid w:val="00600248"/>
    <w:rsid w:val="006005B5"/>
    <w:rsid w:val="00600651"/>
    <w:rsid w:val="00600698"/>
    <w:rsid w:val="00600AE5"/>
    <w:rsid w:val="00600B2D"/>
    <w:rsid w:val="00600E72"/>
    <w:rsid w:val="00600FD2"/>
    <w:rsid w:val="00601007"/>
    <w:rsid w:val="006015CA"/>
    <w:rsid w:val="00601898"/>
    <w:rsid w:val="00601A14"/>
    <w:rsid w:val="00601A59"/>
    <w:rsid w:val="00601A61"/>
    <w:rsid w:val="00601B5A"/>
    <w:rsid w:val="00601BBB"/>
    <w:rsid w:val="00601D1C"/>
    <w:rsid w:val="00601D5F"/>
    <w:rsid w:val="00601FC5"/>
    <w:rsid w:val="0060217D"/>
    <w:rsid w:val="006021B7"/>
    <w:rsid w:val="006023B2"/>
    <w:rsid w:val="0060242B"/>
    <w:rsid w:val="006027C6"/>
    <w:rsid w:val="006027F2"/>
    <w:rsid w:val="00602D2D"/>
    <w:rsid w:val="00602EFB"/>
    <w:rsid w:val="00603102"/>
    <w:rsid w:val="00603933"/>
    <w:rsid w:val="006039ED"/>
    <w:rsid w:val="00603A65"/>
    <w:rsid w:val="00603B4E"/>
    <w:rsid w:val="00603F8A"/>
    <w:rsid w:val="006040AC"/>
    <w:rsid w:val="006040EA"/>
    <w:rsid w:val="00604343"/>
    <w:rsid w:val="00604351"/>
    <w:rsid w:val="00604392"/>
    <w:rsid w:val="006045B8"/>
    <w:rsid w:val="00604714"/>
    <w:rsid w:val="0060495C"/>
    <w:rsid w:val="00604977"/>
    <w:rsid w:val="00604BA3"/>
    <w:rsid w:val="00604BD3"/>
    <w:rsid w:val="00604DEE"/>
    <w:rsid w:val="00604FE8"/>
    <w:rsid w:val="006054C0"/>
    <w:rsid w:val="006054EF"/>
    <w:rsid w:val="006055A7"/>
    <w:rsid w:val="006057E1"/>
    <w:rsid w:val="006057E5"/>
    <w:rsid w:val="00605A61"/>
    <w:rsid w:val="00605ABB"/>
    <w:rsid w:val="00605DCA"/>
    <w:rsid w:val="00605E2D"/>
    <w:rsid w:val="00605FA8"/>
    <w:rsid w:val="006060A5"/>
    <w:rsid w:val="006062FA"/>
    <w:rsid w:val="006065B7"/>
    <w:rsid w:val="0060675A"/>
    <w:rsid w:val="00606970"/>
    <w:rsid w:val="00606985"/>
    <w:rsid w:val="00606B89"/>
    <w:rsid w:val="00606EE9"/>
    <w:rsid w:val="0060706F"/>
    <w:rsid w:val="006073CA"/>
    <w:rsid w:val="00607480"/>
    <w:rsid w:val="00607695"/>
    <w:rsid w:val="006076D2"/>
    <w:rsid w:val="00607A93"/>
    <w:rsid w:val="00607C99"/>
    <w:rsid w:val="00607CD0"/>
    <w:rsid w:val="00607CFD"/>
    <w:rsid w:val="00607D3B"/>
    <w:rsid w:val="00610152"/>
    <w:rsid w:val="006103EC"/>
    <w:rsid w:val="0061071E"/>
    <w:rsid w:val="00610728"/>
    <w:rsid w:val="00610873"/>
    <w:rsid w:val="00610948"/>
    <w:rsid w:val="006109A5"/>
    <w:rsid w:val="00610AB2"/>
    <w:rsid w:val="00610BA6"/>
    <w:rsid w:val="00610CEA"/>
    <w:rsid w:val="00611081"/>
    <w:rsid w:val="006113B6"/>
    <w:rsid w:val="00611519"/>
    <w:rsid w:val="00611527"/>
    <w:rsid w:val="00611C8D"/>
    <w:rsid w:val="0061214F"/>
    <w:rsid w:val="0061229C"/>
    <w:rsid w:val="006123C5"/>
    <w:rsid w:val="00612414"/>
    <w:rsid w:val="00612512"/>
    <w:rsid w:val="00612561"/>
    <w:rsid w:val="0061279F"/>
    <w:rsid w:val="0061297D"/>
    <w:rsid w:val="0061299D"/>
    <w:rsid w:val="00612B25"/>
    <w:rsid w:val="00612C4A"/>
    <w:rsid w:val="00612CD3"/>
    <w:rsid w:val="00612D72"/>
    <w:rsid w:val="00612E20"/>
    <w:rsid w:val="006130E7"/>
    <w:rsid w:val="00613128"/>
    <w:rsid w:val="006133C3"/>
    <w:rsid w:val="006135A4"/>
    <w:rsid w:val="0061365A"/>
    <w:rsid w:val="006137EF"/>
    <w:rsid w:val="0061391C"/>
    <w:rsid w:val="00613B65"/>
    <w:rsid w:val="00613BC7"/>
    <w:rsid w:val="00613C70"/>
    <w:rsid w:val="00613DEF"/>
    <w:rsid w:val="00613E48"/>
    <w:rsid w:val="006141B5"/>
    <w:rsid w:val="006144C0"/>
    <w:rsid w:val="0061451D"/>
    <w:rsid w:val="00615052"/>
    <w:rsid w:val="00615233"/>
    <w:rsid w:val="00615340"/>
    <w:rsid w:val="006155C5"/>
    <w:rsid w:val="006156CC"/>
    <w:rsid w:val="00615754"/>
    <w:rsid w:val="006158D0"/>
    <w:rsid w:val="0061594E"/>
    <w:rsid w:val="006159DD"/>
    <w:rsid w:val="00615BEC"/>
    <w:rsid w:val="00615D6B"/>
    <w:rsid w:val="00615F52"/>
    <w:rsid w:val="00616155"/>
    <w:rsid w:val="00616581"/>
    <w:rsid w:val="00616605"/>
    <w:rsid w:val="0061674B"/>
    <w:rsid w:val="0061679B"/>
    <w:rsid w:val="006167B3"/>
    <w:rsid w:val="00616804"/>
    <w:rsid w:val="00616917"/>
    <w:rsid w:val="00616D82"/>
    <w:rsid w:val="00616FF6"/>
    <w:rsid w:val="006170FB"/>
    <w:rsid w:val="0061715A"/>
    <w:rsid w:val="00617192"/>
    <w:rsid w:val="00617354"/>
    <w:rsid w:val="006176F8"/>
    <w:rsid w:val="006179C5"/>
    <w:rsid w:val="00617B41"/>
    <w:rsid w:val="00617C0C"/>
    <w:rsid w:val="00617C67"/>
    <w:rsid w:val="00620094"/>
    <w:rsid w:val="00620341"/>
    <w:rsid w:val="00620564"/>
    <w:rsid w:val="0062070A"/>
    <w:rsid w:val="0062071B"/>
    <w:rsid w:val="006208B0"/>
    <w:rsid w:val="00620955"/>
    <w:rsid w:val="00620D95"/>
    <w:rsid w:val="00620E1D"/>
    <w:rsid w:val="00621298"/>
    <w:rsid w:val="00621731"/>
    <w:rsid w:val="00621781"/>
    <w:rsid w:val="00621B42"/>
    <w:rsid w:val="00621F24"/>
    <w:rsid w:val="006222E6"/>
    <w:rsid w:val="00622540"/>
    <w:rsid w:val="00622820"/>
    <w:rsid w:val="006228D3"/>
    <w:rsid w:val="0062292C"/>
    <w:rsid w:val="00622933"/>
    <w:rsid w:val="00622A8D"/>
    <w:rsid w:val="00622AD3"/>
    <w:rsid w:val="00622B55"/>
    <w:rsid w:val="00622BF3"/>
    <w:rsid w:val="00622FA1"/>
    <w:rsid w:val="00622FCE"/>
    <w:rsid w:val="006230F8"/>
    <w:rsid w:val="00623369"/>
    <w:rsid w:val="006236E7"/>
    <w:rsid w:val="00623DAD"/>
    <w:rsid w:val="00624113"/>
    <w:rsid w:val="0062420A"/>
    <w:rsid w:val="006243DE"/>
    <w:rsid w:val="0062441D"/>
    <w:rsid w:val="006247E4"/>
    <w:rsid w:val="0062487C"/>
    <w:rsid w:val="00624884"/>
    <w:rsid w:val="006249FF"/>
    <w:rsid w:val="00624A52"/>
    <w:rsid w:val="00624BC8"/>
    <w:rsid w:val="006250B8"/>
    <w:rsid w:val="00625123"/>
    <w:rsid w:val="006255ED"/>
    <w:rsid w:val="0062567B"/>
    <w:rsid w:val="00625701"/>
    <w:rsid w:val="00625730"/>
    <w:rsid w:val="006259DC"/>
    <w:rsid w:val="00625A0F"/>
    <w:rsid w:val="00625BB8"/>
    <w:rsid w:val="00625C41"/>
    <w:rsid w:val="00625C7C"/>
    <w:rsid w:val="00625E34"/>
    <w:rsid w:val="00625E52"/>
    <w:rsid w:val="00625E9B"/>
    <w:rsid w:val="00625F92"/>
    <w:rsid w:val="006260A2"/>
    <w:rsid w:val="006261FB"/>
    <w:rsid w:val="00626219"/>
    <w:rsid w:val="006262F3"/>
    <w:rsid w:val="006265E6"/>
    <w:rsid w:val="00626618"/>
    <w:rsid w:val="00626AD2"/>
    <w:rsid w:val="00626B5A"/>
    <w:rsid w:val="00626C07"/>
    <w:rsid w:val="00626E0E"/>
    <w:rsid w:val="00626F4A"/>
    <w:rsid w:val="00627184"/>
    <w:rsid w:val="0062748B"/>
    <w:rsid w:val="0062761F"/>
    <w:rsid w:val="00627912"/>
    <w:rsid w:val="00627C3E"/>
    <w:rsid w:val="00627C4A"/>
    <w:rsid w:val="00627C7B"/>
    <w:rsid w:val="00627E0A"/>
    <w:rsid w:val="00627E26"/>
    <w:rsid w:val="00627F46"/>
    <w:rsid w:val="006301A6"/>
    <w:rsid w:val="006301F2"/>
    <w:rsid w:val="0063022F"/>
    <w:rsid w:val="00630245"/>
    <w:rsid w:val="006306D0"/>
    <w:rsid w:val="00630784"/>
    <w:rsid w:val="00630C48"/>
    <w:rsid w:val="00630C5D"/>
    <w:rsid w:val="00630CCC"/>
    <w:rsid w:val="00631000"/>
    <w:rsid w:val="006311F1"/>
    <w:rsid w:val="0063134C"/>
    <w:rsid w:val="006313E9"/>
    <w:rsid w:val="00631852"/>
    <w:rsid w:val="00631AEB"/>
    <w:rsid w:val="00631B03"/>
    <w:rsid w:val="00631DCF"/>
    <w:rsid w:val="00631EA6"/>
    <w:rsid w:val="006321F1"/>
    <w:rsid w:val="006323E4"/>
    <w:rsid w:val="00632687"/>
    <w:rsid w:val="00632755"/>
    <w:rsid w:val="00632788"/>
    <w:rsid w:val="00632A3E"/>
    <w:rsid w:val="00632A4A"/>
    <w:rsid w:val="00632B19"/>
    <w:rsid w:val="00632C54"/>
    <w:rsid w:val="00632C71"/>
    <w:rsid w:val="00632F53"/>
    <w:rsid w:val="00632FF1"/>
    <w:rsid w:val="00633374"/>
    <w:rsid w:val="0063346A"/>
    <w:rsid w:val="00633AB0"/>
    <w:rsid w:val="00633CA8"/>
    <w:rsid w:val="00633DDC"/>
    <w:rsid w:val="00633E47"/>
    <w:rsid w:val="00634010"/>
    <w:rsid w:val="00634118"/>
    <w:rsid w:val="00634141"/>
    <w:rsid w:val="00634258"/>
    <w:rsid w:val="006342AD"/>
    <w:rsid w:val="00634344"/>
    <w:rsid w:val="006345AA"/>
    <w:rsid w:val="0063473E"/>
    <w:rsid w:val="00634A2B"/>
    <w:rsid w:val="00634C65"/>
    <w:rsid w:val="00634C7D"/>
    <w:rsid w:val="00634CFC"/>
    <w:rsid w:val="00634DC3"/>
    <w:rsid w:val="00634DCB"/>
    <w:rsid w:val="00634F15"/>
    <w:rsid w:val="00634F1A"/>
    <w:rsid w:val="00635057"/>
    <w:rsid w:val="00635521"/>
    <w:rsid w:val="00635556"/>
    <w:rsid w:val="006356C3"/>
    <w:rsid w:val="00635BD3"/>
    <w:rsid w:val="00635D8A"/>
    <w:rsid w:val="006360FB"/>
    <w:rsid w:val="006361F4"/>
    <w:rsid w:val="00636206"/>
    <w:rsid w:val="00636374"/>
    <w:rsid w:val="006363D6"/>
    <w:rsid w:val="006364C5"/>
    <w:rsid w:val="006365A9"/>
    <w:rsid w:val="006366C3"/>
    <w:rsid w:val="006367CA"/>
    <w:rsid w:val="006368F6"/>
    <w:rsid w:val="00636BAD"/>
    <w:rsid w:val="00636D59"/>
    <w:rsid w:val="00636DD8"/>
    <w:rsid w:val="006370C8"/>
    <w:rsid w:val="00637106"/>
    <w:rsid w:val="006374CA"/>
    <w:rsid w:val="00637573"/>
    <w:rsid w:val="006375B7"/>
    <w:rsid w:val="00637766"/>
    <w:rsid w:val="006378B1"/>
    <w:rsid w:val="006378D3"/>
    <w:rsid w:val="00637970"/>
    <w:rsid w:val="00637BB0"/>
    <w:rsid w:val="00637D2D"/>
    <w:rsid w:val="00637D9F"/>
    <w:rsid w:val="00640134"/>
    <w:rsid w:val="00640341"/>
    <w:rsid w:val="00640547"/>
    <w:rsid w:val="006406C8"/>
    <w:rsid w:val="0064078B"/>
    <w:rsid w:val="006407F1"/>
    <w:rsid w:val="00640801"/>
    <w:rsid w:val="006409D1"/>
    <w:rsid w:val="00640BD8"/>
    <w:rsid w:val="00640C78"/>
    <w:rsid w:val="00640D25"/>
    <w:rsid w:val="00640D85"/>
    <w:rsid w:val="00640F82"/>
    <w:rsid w:val="00640FE2"/>
    <w:rsid w:val="0064116B"/>
    <w:rsid w:val="006411B1"/>
    <w:rsid w:val="00641286"/>
    <w:rsid w:val="00641385"/>
    <w:rsid w:val="0064163C"/>
    <w:rsid w:val="00641B33"/>
    <w:rsid w:val="00641E08"/>
    <w:rsid w:val="00641E35"/>
    <w:rsid w:val="00641E6F"/>
    <w:rsid w:val="00641EAE"/>
    <w:rsid w:val="00642307"/>
    <w:rsid w:val="006426F2"/>
    <w:rsid w:val="0064279E"/>
    <w:rsid w:val="006427AD"/>
    <w:rsid w:val="00642A91"/>
    <w:rsid w:val="00642C03"/>
    <w:rsid w:val="00642E57"/>
    <w:rsid w:val="006431DA"/>
    <w:rsid w:val="00643A5B"/>
    <w:rsid w:val="00643ACA"/>
    <w:rsid w:val="00643C41"/>
    <w:rsid w:val="00643CA7"/>
    <w:rsid w:val="00643CD0"/>
    <w:rsid w:val="00643D35"/>
    <w:rsid w:val="00643DA3"/>
    <w:rsid w:val="00643E5C"/>
    <w:rsid w:val="00643F0D"/>
    <w:rsid w:val="006440B2"/>
    <w:rsid w:val="00644296"/>
    <w:rsid w:val="00644324"/>
    <w:rsid w:val="00644354"/>
    <w:rsid w:val="00644469"/>
    <w:rsid w:val="00644473"/>
    <w:rsid w:val="00644B04"/>
    <w:rsid w:val="00644B95"/>
    <w:rsid w:val="00644CA0"/>
    <w:rsid w:val="00644D43"/>
    <w:rsid w:val="00644E8D"/>
    <w:rsid w:val="00644EB1"/>
    <w:rsid w:val="00644FE7"/>
    <w:rsid w:val="00645069"/>
    <w:rsid w:val="006451EA"/>
    <w:rsid w:val="00645243"/>
    <w:rsid w:val="00645304"/>
    <w:rsid w:val="0064552B"/>
    <w:rsid w:val="00645726"/>
    <w:rsid w:val="00645791"/>
    <w:rsid w:val="00645A78"/>
    <w:rsid w:val="00645BAB"/>
    <w:rsid w:val="00645C13"/>
    <w:rsid w:val="00645EA9"/>
    <w:rsid w:val="00645F98"/>
    <w:rsid w:val="0064609F"/>
    <w:rsid w:val="00646164"/>
    <w:rsid w:val="006461CB"/>
    <w:rsid w:val="0064620C"/>
    <w:rsid w:val="00646221"/>
    <w:rsid w:val="0064625B"/>
    <w:rsid w:val="00646260"/>
    <w:rsid w:val="006462C3"/>
    <w:rsid w:val="0064655F"/>
    <w:rsid w:val="006466BA"/>
    <w:rsid w:val="006469D5"/>
    <w:rsid w:val="00646B74"/>
    <w:rsid w:val="00646C12"/>
    <w:rsid w:val="00646EB1"/>
    <w:rsid w:val="00646FCA"/>
    <w:rsid w:val="0064734B"/>
    <w:rsid w:val="006473E1"/>
    <w:rsid w:val="006475F3"/>
    <w:rsid w:val="00647742"/>
    <w:rsid w:val="00647930"/>
    <w:rsid w:val="00647BE1"/>
    <w:rsid w:val="00647C44"/>
    <w:rsid w:val="00647C5F"/>
    <w:rsid w:val="00647CCE"/>
    <w:rsid w:val="00647D38"/>
    <w:rsid w:val="00647EE0"/>
    <w:rsid w:val="00650006"/>
    <w:rsid w:val="006502FA"/>
    <w:rsid w:val="0065053C"/>
    <w:rsid w:val="00650915"/>
    <w:rsid w:val="00650B17"/>
    <w:rsid w:val="00650C44"/>
    <w:rsid w:val="00650CB6"/>
    <w:rsid w:val="00650D47"/>
    <w:rsid w:val="00650D77"/>
    <w:rsid w:val="006511BA"/>
    <w:rsid w:val="006511F7"/>
    <w:rsid w:val="00651289"/>
    <w:rsid w:val="00651304"/>
    <w:rsid w:val="00651313"/>
    <w:rsid w:val="006513C5"/>
    <w:rsid w:val="00651449"/>
    <w:rsid w:val="006517D9"/>
    <w:rsid w:val="00651904"/>
    <w:rsid w:val="00651BE5"/>
    <w:rsid w:val="00651C2C"/>
    <w:rsid w:val="00651C7A"/>
    <w:rsid w:val="00651E4F"/>
    <w:rsid w:val="00652571"/>
    <w:rsid w:val="0065265F"/>
    <w:rsid w:val="00652852"/>
    <w:rsid w:val="006528AF"/>
    <w:rsid w:val="00652B0D"/>
    <w:rsid w:val="00652B1E"/>
    <w:rsid w:val="00652B56"/>
    <w:rsid w:val="00652C79"/>
    <w:rsid w:val="0065301E"/>
    <w:rsid w:val="0065304C"/>
    <w:rsid w:val="00653072"/>
    <w:rsid w:val="006530AB"/>
    <w:rsid w:val="006531C4"/>
    <w:rsid w:val="00653274"/>
    <w:rsid w:val="00653284"/>
    <w:rsid w:val="006533DD"/>
    <w:rsid w:val="006535BC"/>
    <w:rsid w:val="00653763"/>
    <w:rsid w:val="00653855"/>
    <w:rsid w:val="006538C2"/>
    <w:rsid w:val="00653930"/>
    <w:rsid w:val="00653948"/>
    <w:rsid w:val="00653AC0"/>
    <w:rsid w:val="00653BB8"/>
    <w:rsid w:val="00653C0A"/>
    <w:rsid w:val="00653E88"/>
    <w:rsid w:val="00653ECB"/>
    <w:rsid w:val="00653F5A"/>
    <w:rsid w:val="00654266"/>
    <w:rsid w:val="0065426D"/>
    <w:rsid w:val="0065450E"/>
    <w:rsid w:val="00654583"/>
    <w:rsid w:val="0065459B"/>
    <w:rsid w:val="00654729"/>
    <w:rsid w:val="0065473B"/>
    <w:rsid w:val="00654A8B"/>
    <w:rsid w:val="00654E70"/>
    <w:rsid w:val="00654ECB"/>
    <w:rsid w:val="00654ED5"/>
    <w:rsid w:val="00654F31"/>
    <w:rsid w:val="006551DA"/>
    <w:rsid w:val="006552CD"/>
    <w:rsid w:val="0065543D"/>
    <w:rsid w:val="00655443"/>
    <w:rsid w:val="00655471"/>
    <w:rsid w:val="006559B4"/>
    <w:rsid w:val="00655B4F"/>
    <w:rsid w:val="00655D89"/>
    <w:rsid w:val="006561BE"/>
    <w:rsid w:val="00656218"/>
    <w:rsid w:val="006564E9"/>
    <w:rsid w:val="0065659A"/>
    <w:rsid w:val="006565BD"/>
    <w:rsid w:val="0065663B"/>
    <w:rsid w:val="00656669"/>
    <w:rsid w:val="006566C3"/>
    <w:rsid w:val="00656B0B"/>
    <w:rsid w:val="0065728B"/>
    <w:rsid w:val="0065739A"/>
    <w:rsid w:val="006574A3"/>
    <w:rsid w:val="006574D9"/>
    <w:rsid w:val="006574EF"/>
    <w:rsid w:val="00657634"/>
    <w:rsid w:val="006579C3"/>
    <w:rsid w:val="006579FB"/>
    <w:rsid w:val="00657D2D"/>
    <w:rsid w:val="00657E03"/>
    <w:rsid w:val="00657E1E"/>
    <w:rsid w:val="00657E2A"/>
    <w:rsid w:val="00657F55"/>
    <w:rsid w:val="0066007E"/>
    <w:rsid w:val="0066040A"/>
    <w:rsid w:val="00660489"/>
    <w:rsid w:val="006604F3"/>
    <w:rsid w:val="006605CB"/>
    <w:rsid w:val="00660747"/>
    <w:rsid w:val="0066086F"/>
    <w:rsid w:val="0066091A"/>
    <w:rsid w:val="00660D5C"/>
    <w:rsid w:val="00660D74"/>
    <w:rsid w:val="00660DC7"/>
    <w:rsid w:val="006610BF"/>
    <w:rsid w:val="006611E7"/>
    <w:rsid w:val="006612A4"/>
    <w:rsid w:val="006617E8"/>
    <w:rsid w:val="00661AA4"/>
    <w:rsid w:val="00661B29"/>
    <w:rsid w:val="00661C26"/>
    <w:rsid w:val="00661CFD"/>
    <w:rsid w:val="00661E49"/>
    <w:rsid w:val="00661E98"/>
    <w:rsid w:val="00661ECC"/>
    <w:rsid w:val="00662173"/>
    <w:rsid w:val="006621D3"/>
    <w:rsid w:val="006622F6"/>
    <w:rsid w:val="00662401"/>
    <w:rsid w:val="006624CD"/>
    <w:rsid w:val="006626AF"/>
    <w:rsid w:val="00662761"/>
    <w:rsid w:val="00662832"/>
    <w:rsid w:val="006628A7"/>
    <w:rsid w:val="00662B04"/>
    <w:rsid w:val="00662BB5"/>
    <w:rsid w:val="00662E8A"/>
    <w:rsid w:val="00662E99"/>
    <w:rsid w:val="00662ED8"/>
    <w:rsid w:val="0066363F"/>
    <w:rsid w:val="0066364D"/>
    <w:rsid w:val="0066372A"/>
    <w:rsid w:val="006637F7"/>
    <w:rsid w:val="00663B6A"/>
    <w:rsid w:val="00663D08"/>
    <w:rsid w:val="00663FB5"/>
    <w:rsid w:val="006640BB"/>
    <w:rsid w:val="00664117"/>
    <w:rsid w:val="00664481"/>
    <w:rsid w:val="0066474E"/>
    <w:rsid w:val="00664AF3"/>
    <w:rsid w:val="00664B7F"/>
    <w:rsid w:val="00664C33"/>
    <w:rsid w:val="006650DA"/>
    <w:rsid w:val="0066511E"/>
    <w:rsid w:val="00665120"/>
    <w:rsid w:val="006654B7"/>
    <w:rsid w:val="00665596"/>
    <w:rsid w:val="006656A0"/>
    <w:rsid w:val="006659BF"/>
    <w:rsid w:val="00665A2E"/>
    <w:rsid w:val="00665DC6"/>
    <w:rsid w:val="00665FA7"/>
    <w:rsid w:val="0066608E"/>
    <w:rsid w:val="00666276"/>
    <w:rsid w:val="0066648B"/>
    <w:rsid w:val="006667F0"/>
    <w:rsid w:val="00666BD9"/>
    <w:rsid w:val="00666C58"/>
    <w:rsid w:val="00666D77"/>
    <w:rsid w:val="00666D8C"/>
    <w:rsid w:val="00667036"/>
    <w:rsid w:val="006670C2"/>
    <w:rsid w:val="00667260"/>
    <w:rsid w:val="0066727C"/>
    <w:rsid w:val="006672D4"/>
    <w:rsid w:val="006673E6"/>
    <w:rsid w:val="0066747C"/>
    <w:rsid w:val="0066752D"/>
    <w:rsid w:val="00667662"/>
    <w:rsid w:val="00667667"/>
    <w:rsid w:val="0066781E"/>
    <w:rsid w:val="0066783F"/>
    <w:rsid w:val="006678D7"/>
    <w:rsid w:val="00667F02"/>
    <w:rsid w:val="00670033"/>
    <w:rsid w:val="0067005C"/>
    <w:rsid w:val="0067024C"/>
    <w:rsid w:val="0067030A"/>
    <w:rsid w:val="006707C8"/>
    <w:rsid w:val="00670838"/>
    <w:rsid w:val="00670AFA"/>
    <w:rsid w:val="00670DEB"/>
    <w:rsid w:val="00671060"/>
    <w:rsid w:val="006715B2"/>
    <w:rsid w:val="006715BF"/>
    <w:rsid w:val="006715FA"/>
    <w:rsid w:val="00671822"/>
    <w:rsid w:val="006720D4"/>
    <w:rsid w:val="0067234C"/>
    <w:rsid w:val="00672A0F"/>
    <w:rsid w:val="00672BC4"/>
    <w:rsid w:val="00672DDB"/>
    <w:rsid w:val="00672E3E"/>
    <w:rsid w:val="006730EA"/>
    <w:rsid w:val="0067328C"/>
    <w:rsid w:val="00673438"/>
    <w:rsid w:val="00673582"/>
    <w:rsid w:val="006735DA"/>
    <w:rsid w:val="00673668"/>
    <w:rsid w:val="006736B9"/>
    <w:rsid w:val="00673769"/>
    <w:rsid w:val="006737C8"/>
    <w:rsid w:val="00673842"/>
    <w:rsid w:val="00673BA5"/>
    <w:rsid w:val="00673DD1"/>
    <w:rsid w:val="00673EB6"/>
    <w:rsid w:val="00673FCF"/>
    <w:rsid w:val="0067402B"/>
    <w:rsid w:val="006742B3"/>
    <w:rsid w:val="00674334"/>
    <w:rsid w:val="00674596"/>
    <w:rsid w:val="00674633"/>
    <w:rsid w:val="00674891"/>
    <w:rsid w:val="00674A1E"/>
    <w:rsid w:val="00674B2D"/>
    <w:rsid w:val="00674BA2"/>
    <w:rsid w:val="00674C60"/>
    <w:rsid w:val="00674E6D"/>
    <w:rsid w:val="00674EFD"/>
    <w:rsid w:val="00674F22"/>
    <w:rsid w:val="00675076"/>
    <w:rsid w:val="006751B3"/>
    <w:rsid w:val="006752B8"/>
    <w:rsid w:val="0067536C"/>
    <w:rsid w:val="0067542F"/>
    <w:rsid w:val="006757AD"/>
    <w:rsid w:val="0067584C"/>
    <w:rsid w:val="0067595B"/>
    <w:rsid w:val="00675AD1"/>
    <w:rsid w:val="00675BC4"/>
    <w:rsid w:val="00675C2E"/>
    <w:rsid w:val="00675C8F"/>
    <w:rsid w:val="00675D39"/>
    <w:rsid w:val="00675DEF"/>
    <w:rsid w:val="00675E36"/>
    <w:rsid w:val="00675EC6"/>
    <w:rsid w:val="0067606B"/>
    <w:rsid w:val="00676197"/>
    <w:rsid w:val="006761DE"/>
    <w:rsid w:val="006764FA"/>
    <w:rsid w:val="00676683"/>
    <w:rsid w:val="006766F8"/>
    <w:rsid w:val="00676DE9"/>
    <w:rsid w:val="00676EEC"/>
    <w:rsid w:val="006770BA"/>
    <w:rsid w:val="00677171"/>
    <w:rsid w:val="006776B0"/>
    <w:rsid w:val="00677732"/>
    <w:rsid w:val="0067782D"/>
    <w:rsid w:val="00677837"/>
    <w:rsid w:val="006778AA"/>
    <w:rsid w:val="00677973"/>
    <w:rsid w:val="00677B8B"/>
    <w:rsid w:val="00677C1E"/>
    <w:rsid w:val="00677C9B"/>
    <w:rsid w:val="00677DA2"/>
    <w:rsid w:val="00677F93"/>
    <w:rsid w:val="00680050"/>
    <w:rsid w:val="0068018E"/>
    <w:rsid w:val="00680326"/>
    <w:rsid w:val="006803CE"/>
    <w:rsid w:val="006803F1"/>
    <w:rsid w:val="0068049D"/>
    <w:rsid w:val="006804E2"/>
    <w:rsid w:val="006805DE"/>
    <w:rsid w:val="00680632"/>
    <w:rsid w:val="006807C8"/>
    <w:rsid w:val="00680C44"/>
    <w:rsid w:val="00680E9A"/>
    <w:rsid w:val="00680F6D"/>
    <w:rsid w:val="00681003"/>
    <w:rsid w:val="0068125C"/>
    <w:rsid w:val="0068125F"/>
    <w:rsid w:val="0068128C"/>
    <w:rsid w:val="006812AF"/>
    <w:rsid w:val="00681447"/>
    <w:rsid w:val="00681521"/>
    <w:rsid w:val="00681696"/>
    <w:rsid w:val="00681712"/>
    <w:rsid w:val="00681791"/>
    <w:rsid w:val="006819F6"/>
    <w:rsid w:val="00681AB4"/>
    <w:rsid w:val="00681FC8"/>
    <w:rsid w:val="0068229C"/>
    <w:rsid w:val="00682877"/>
    <w:rsid w:val="00682982"/>
    <w:rsid w:val="00682A48"/>
    <w:rsid w:val="00682AEB"/>
    <w:rsid w:val="00682B0F"/>
    <w:rsid w:val="00682BE5"/>
    <w:rsid w:val="00682C32"/>
    <w:rsid w:val="00682FCB"/>
    <w:rsid w:val="0068301C"/>
    <w:rsid w:val="00683346"/>
    <w:rsid w:val="006836CC"/>
    <w:rsid w:val="006837BA"/>
    <w:rsid w:val="00683869"/>
    <w:rsid w:val="00683B23"/>
    <w:rsid w:val="00683BB3"/>
    <w:rsid w:val="00683FEA"/>
    <w:rsid w:val="0068400E"/>
    <w:rsid w:val="006841EC"/>
    <w:rsid w:val="0068426B"/>
    <w:rsid w:val="00684291"/>
    <w:rsid w:val="00684443"/>
    <w:rsid w:val="0068445A"/>
    <w:rsid w:val="00684568"/>
    <w:rsid w:val="00684642"/>
    <w:rsid w:val="006846AC"/>
    <w:rsid w:val="00684769"/>
    <w:rsid w:val="006847C8"/>
    <w:rsid w:val="00684823"/>
    <w:rsid w:val="00684DE5"/>
    <w:rsid w:val="00684F1C"/>
    <w:rsid w:val="006850FE"/>
    <w:rsid w:val="00685149"/>
    <w:rsid w:val="006853A1"/>
    <w:rsid w:val="0068540D"/>
    <w:rsid w:val="00685444"/>
    <w:rsid w:val="00685572"/>
    <w:rsid w:val="00685607"/>
    <w:rsid w:val="00685629"/>
    <w:rsid w:val="006856D1"/>
    <w:rsid w:val="00685845"/>
    <w:rsid w:val="0068597C"/>
    <w:rsid w:val="006859BC"/>
    <w:rsid w:val="006859F3"/>
    <w:rsid w:val="00685B00"/>
    <w:rsid w:val="00685B8F"/>
    <w:rsid w:val="0068607D"/>
    <w:rsid w:val="0068619B"/>
    <w:rsid w:val="00686523"/>
    <w:rsid w:val="006868D9"/>
    <w:rsid w:val="00686BF6"/>
    <w:rsid w:val="00686FE7"/>
    <w:rsid w:val="0068742A"/>
    <w:rsid w:val="0068767A"/>
    <w:rsid w:val="006877E1"/>
    <w:rsid w:val="00687AB4"/>
    <w:rsid w:val="00687BFD"/>
    <w:rsid w:val="00687E1C"/>
    <w:rsid w:val="00687E5F"/>
    <w:rsid w:val="00687EBF"/>
    <w:rsid w:val="00687FBF"/>
    <w:rsid w:val="006900D8"/>
    <w:rsid w:val="0069033F"/>
    <w:rsid w:val="00690357"/>
    <w:rsid w:val="00690435"/>
    <w:rsid w:val="00690532"/>
    <w:rsid w:val="006905A4"/>
    <w:rsid w:val="006905FA"/>
    <w:rsid w:val="0069070A"/>
    <w:rsid w:val="006908EB"/>
    <w:rsid w:val="00690924"/>
    <w:rsid w:val="00690B03"/>
    <w:rsid w:val="00690C3E"/>
    <w:rsid w:val="00691403"/>
    <w:rsid w:val="006914C5"/>
    <w:rsid w:val="00691597"/>
    <w:rsid w:val="006915FA"/>
    <w:rsid w:val="00691757"/>
    <w:rsid w:val="00691985"/>
    <w:rsid w:val="00691B32"/>
    <w:rsid w:val="00691B76"/>
    <w:rsid w:val="00691E95"/>
    <w:rsid w:val="00691EAE"/>
    <w:rsid w:val="006921D8"/>
    <w:rsid w:val="0069253A"/>
    <w:rsid w:val="0069256D"/>
    <w:rsid w:val="00692865"/>
    <w:rsid w:val="00692882"/>
    <w:rsid w:val="006928DC"/>
    <w:rsid w:val="00692985"/>
    <w:rsid w:val="00692CB6"/>
    <w:rsid w:val="00692E0A"/>
    <w:rsid w:val="00692E15"/>
    <w:rsid w:val="00692E75"/>
    <w:rsid w:val="00692EC8"/>
    <w:rsid w:val="006930A6"/>
    <w:rsid w:val="006930F5"/>
    <w:rsid w:val="00693147"/>
    <w:rsid w:val="006931FB"/>
    <w:rsid w:val="006932E3"/>
    <w:rsid w:val="006934EB"/>
    <w:rsid w:val="00693622"/>
    <w:rsid w:val="00693A19"/>
    <w:rsid w:val="00693A80"/>
    <w:rsid w:val="00693BA8"/>
    <w:rsid w:val="00693DAD"/>
    <w:rsid w:val="00694003"/>
    <w:rsid w:val="006941A8"/>
    <w:rsid w:val="006941D4"/>
    <w:rsid w:val="006941FE"/>
    <w:rsid w:val="0069426A"/>
    <w:rsid w:val="00694277"/>
    <w:rsid w:val="006945ED"/>
    <w:rsid w:val="006947E9"/>
    <w:rsid w:val="0069491F"/>
    <w:rsid w:val="006949F4"/>
    <w:rsid w:val="00694AC7"/>
    <w:rsid w:val="00694AF9"/>
    <w:rsid w:val="00694B77"/>
    <w:rsid w:val="00694D4C"/>
    <w:rsid w:val="00694F4D"/>
    <w:rsid w:val="006950EC"/>
    <w:rsid w:val="006951AC"/>
    <w:rsid w:val="00695211"/>
    <w:rsid w:val="00695369"/>
    <w:rsid w:val="0069536A"/>
    <w:rsid w:val="006955B0"/>
    <w:rsid w:val="0069560B"/>
    <w:rsid w:val="0069563B"/>
    <w:rsid w:val="00695900"/>
    <w:rsid w:val="00695AD3"/>
    <w:rsid w:val="00695AFC"/>
    <w:rsid w:val="00695B4E"/>
    <w:rsid w:val="00695DCF"/>
    <w:rsid w:val="0069610A"/>
    <w:rsid w:val="00696244"/>
    <w:rsid w:val="0069632C"/>
    <w:rsid w:val="0069635C"/>
    <w:rsid w:val="00696376"/>
    <w:rsid w:val="0069668C"/>
    <w:rsid w:val="00696990"/>
    <w:rsid w:val="00696A00"/>
    <w:rsid w:val="00696A35"/>
    <w:rsid w:val="00696C06"/>
    <w:rsid w:val="00696D7E"/>
    <w:rsid w:val="006970CA"/>
    <w:rsid w:val="0069714C"/>
    <w:rsid w:val="0069765B"/>
    <w:rsid w:val="006977BA"/>
    <w:rsid w:val="0069784B"/>
    <w:rsid w:val="00697862"/>
    <w:rsid w:val="00697B2F"/>
    <w:rsid w:val="00697C55"/>
    <w:rsid w:val="00697F3E"/>
    <w:rsid w:val="00697FAC"/>
    <w:rsid w:val="006A0094"/>
    <w:rsid w:val="006A0115"/>
    <w:rsid w:val="006A03AF"/>
    <w:rsid w:val="006A0451"/>
    <w:rsid w:val="006A0725"/>
    <w:rsid w:val="006A08AF"/>
    <w:rsid w:val="006A0AFB"/>
    <w:rsid w:val="006A0E0F"/>
    <w:rsid w:val="006A0FC6"/>
    <w:rsid w:val="006A10A5"/>
    <w:rsid w:val="006A1293"/>
    <w:rsid w:val="006A14CC"/>
    <w:rsid w:val="006A1AC6"/>
    <w:rsid w:val="006A1AF9"/>
    <w:rsid w:val="006A1B0E"/>
    <w:rsid w:val="006A1B37"/>
    <w:rsid w:val="006A1BA5"/>
    <w:rsid w:val="006A1DD2"/>
    <w:rsid w:val="006A1FF4"/>
    <w:rsid w:val="006A2597"/>
    <w:rsid w:val="006A2695"/>
    <w:rsid w:val="006A270E"/>
    <w:rsid w:val="006A27DD"/>
    <w:rsid w:val="006A27E1"/>
    <w:rsid w:val="006A2895"/>
    <w:rsid w:val="006A2A59"/>
    <w:rsid w:val="006A2DDF"/>
    <w:rsid w:val="006A2F21"/>
    <w:rsid w:val="006A3135"/>
    <w:rsid w:val="006A314A"/>
    <w:rsid w:val="006A3153"/>
    <w:rsid w:val="006A323D"/>
    <w:rsid w:val="006A3427"/>
    <w:rsid w:val="006A3450"/>
    <w:rsid w:val="006A34BB"/>
    <w:rsid w:val="006A34C8"/>
    <w:rsid w:val="006A3679"/>
    <w:rsid w:val="006A3698"/>
    <w:rsid w:val="006A370F"/>
    <w:rsid w:val="006A3814"/>
    <w:rsid w:val="006A39B7"/>
    <w:rsid w:val="006A3A32"/>
    <w:rsid w:val="006A3C31"/>
    <w:rsid w:val="006A3DF3"/>
    <w:rsid w:val="006A3E33"/>
    <w:rsid w:val="006A3E5E"/>
    <w:rsid w:val="006A3ED8"/>
    <w:rsid w:val="006A3F0A"/>
    <w:rsid w:val="006A43E3"/>
    <w:rsid w:val="006A45B7"/>
    <w:rsid w:val="006A4782"/>
    <w:rsid w:val="006A4856"/>
    <w:rsid w:val="006A49CB"/>
    <w:rsid w:val="006A4A09"/>
    <w:rsid w:val="006A4B1C"/>
    <w:rsid w:val="006A4D35"/>
    <w:rsid w:val="006A4D7E"/>
    <w:rsid w:val="006A5420"/>
    <w:rsid w:val="006A551C"/>
    <w:rsid w:val="006A57A8"/>
    <w:rsid w:val="006A57EA"/>
    <w:rsid w:val="006A59C4"/>
    <w:rsid w:val="006A5B98"/>
    <w:rsid w:val="006A5BF4"/>
    <w:rsid w:val="006A5C5C"/>
    <w:rsid w:val="006A5D7E"/>
    <w:rsid w:val="006A6185"/>
    <w:rsid w:val="006A6359"/>
    <w:rsid w:val="006A6386"/>
    <w:rsid w:val="006A643D"/>
    <w:rsid w:val="006A6559"/>
    <w:rsid w:val="006A6615"/>
    <w:rsid w:val="006A68FB"/>
    <w:rsid w:val="006A6B4C"/>
    <w:rsid w:val="006A6DCC"/>
    <w:rsid w:val="006A6FA3"/>
    <w:rsid w:val="006A708F"/>
    <w:rsid w:val="006A70A9"/>
    <w:rsid w:val="006A72C0"/>
    <w:rsid w:val="006A7568"/>
    <w:rsid w:val="006A756E"/>
    <w:rsid w:val="006A76D5"/>
    <w:rsid w:val="006A787C"/>
    <w:rsid w:val="006A7903"/>
    <w:rsid w:val="006A7AB5"/>
    <w:rsid w:val="006A7BD2"/>
    <w:rsid w:val="006A7E4B"/>
    <w:rsid w:val="006B0316"/>
    <w:rsid w:val="006B0636"/>
    <w:rsid w:val="006B0666"/>
    <w:rsid w:val="006B0752"/>
    <w:rsid w:val="006B0823"/>
    <w:rsid w:val="006B088F"/>
    <w:rsid w:val="006B0BC4"/>
    <w:rsid w:val="006B0C71"/>
    <w:rsid w:val="006B0D72"/>
    <w:rsid w:val="006B105C"/>
    <w:rsid w:val="006B10E9"/>
    <w:rsid w:val="006B121A"/>
    <w:rsid w:val="006B1442"/>
    <w:rsid w:val="006B163E"/>
    <w:rsid w:val="006B1916"/>
    <w:rsid w:val="006B1943"/>
    <w:rsid w:val="006B1C94"/>
    <w:rsid w:val="006B2356"/>
    <w:rsid w:val="006B236E"/>
    <w:rsid w:val="006B24CE"/>
    <w:rsid w:val="006B25D7"/>
    <w:rsid w:val="006B268E"/>
    <w:rsid w:val="006B26F2"/>
    <w:rsid w:val="006B27A8"/>
    <w:rsid w:val="006B2953"/>
    <w:rsid w:val="006B2C14"/>
    <w:rsid w:val="006B2CA4"/>
    <w:rsid w:val="006B2D9A"/>
    <w:rsid w:val="006B2E77"/>
    <w:rsid w:val="006B2F26"/>
    <w:rsid w:val="006B3016"/>
    <w:rsid w:val="006B3702"/>
    <w:rsid w:val="006B3754"/>
    <w:rsid w:val="006B3B4D"/>
    <w:rsid w:val="006B3E47"/>
    <w:rsid w:val="006B3E7C"/>
    <w:rsid w:val="006B4216"/>
    <w:rsid w:val="006B44BA"/>
    <w:rsid w:val="006B45D2"/>
    <w:rsid w:val="006B45E4"/>
    <w:rsid w:val="006B4638"/>
    <w:rsid w:val="006B47AF"/>
    <w:rsid w:val="006B4B7E"/>
    <w:rsid w:val="006B4BE1"/>
    <w:rsid w:val="006B4C1D"/>
    <w:rsid w:val="006B4E32"/>
    <w:rsid w:val="006B5428"/>
    <w:rsid w:val="006B563D"/>
    <w:rsid w:val="006B5784"/>
    <w:rsid w:val="006B5B69"/>
    <w:rsid w:val="006B5D41"/>
    <w:rsid w:val="006B5DA1"/>
    <w:rsid w:val="006B6110"/>
    <w:rsid w:val="006B6230"/>
    <w:rsid w:val="006B6299"/>
    <w:rsid w:val="006B62AE"/>
    <w:rsid w:val="006B640E"/>
    <w:rsid w:val="006B65F6"/>
    <w:rsid w:val="006B6835"/>
    <w:rsid w:val="006B68F4"/>
    <w:rsid w:val="006B6A07"/>
    <w:rsid w:val="006B6ACF"/>
    <w:rsid w:val="006B6BF5"/>
    <w:rsid w:val="006B6CD2"/>
    <w:rsid w:val="006B6E94"/>
    <w:rsid w:val="006B7072"/>
    <w:rsid w:val="006B70F7"/>
    <w:rsid w:val="006B7272"/>
    <w:rsid w:val="006B746B"/>
    <w:rsid w:val="006B763D"/>
    <w:rsid w:val="006B765A"/>
    <w:rsid w:val="006B7A1B"/>
    <w:rsid w:val="006B7B83"/>
    <w:rsid w:val="006B7E43"/>
    <w:rsid w:val="006B7EBC"/>
    <w:rsid w:val="006B7F6B"/>
    <w:rsid w:val="006B7F84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C9F"/>
    <w:rsid w:val="006C0EDD"/>
    <w:rsid w:val="006C0F0B"/>
    <w:rsid w:val="006C100A"/>
    <w:rsid w:val="006C1012"/>
    <w:rsid w:val="006C1241"/>
    <w:rsid w:val="006C19BE"/>
    <w:rsid w:val="006C1BC4"/>
    <w:rsid w:val="006C1C84"/>
    <w:rsid w:val="006C1CAB"/>
    <w:rsid w:val="006C1D76"/>
    <w:rsid w:val="006C205D"/>
    <w:rsid w:val="006C2077"/>
    <w:rsid w:val="006C20BD"/>
    <w:rsid w:val="006C231B"/>
    <w:rsid w:val="006C2341"/>
    <w:rsid w:val="006C2411"/>
    <w:rsid w:val="006C2465"/>
    <w:rsid w:val="006C27ED"/>
    <w:rsid w:val="006C29EB"/>
    <w:rsid w:val="006C2A15"/>
    <w:rsid w:val="006C2C62"/>
    <w:rsid w:val="006C2D61"/>
    <w:rsid w:val="006C2D9E"/>
    <w:rsid w:val="006C2EBD"/>
    <w:rsid w:val="006C32C0"/>
    <w:rsid w:val="006C354A"/>
    <w:rsid w:val="006C36D9"/>
    <w:rsid w:val="006C36E4"/>
    <w:rsid w:val="006C371F"/>
    <w:rsid w:val="006C380E"/>
    <w:rsid w:val="006C3810"/>
    <w:rsid w:val="006C389D"/>
    <w:rsid w:val="006C39D3"/>
    <w:rsid w:val="006C3C42"/>
    <w:rsid w:val="006C3C48"/>
    <w:rsid w:val="006C3DB1"/>
    <w:rsid w:val="006C3EE5"/>
    <w:rsid w:val="006C3F91"/>
    <w:rsid w:val="006C3F9D"/>
    <w:rsid w:val="006C409A"/>
    <w:rsid w:val="006C40DC"/>
    <w:rsid w:val="006C41D3"/>
    <w:rsid w:val="006C442D"/>
    <w:rsid w:val="006C4725"/>
    <w:rsid w:val="006C47B3"/>
    <w:rsid w:val="006C47ED"/>
    <w:rsid w:val="006C4AB7"/>
    <w:rsid w:val="006C4F56"/>
    <w:rsid w:val="006C5198"/>
    <w:rsid w:val="006C51CD"/>
    <w:rsid w:val="006C555D"/>
    <w:rsid w:val="006C56F6"/>
    <w:rsid w:val="006C58B2"/>
    <w:rsid w:val="006C5943"/>
    <w:rsid w:val="006C5BB5"/>
    <w:rsid w:val="006C5D8A"/>
    <w:rsid w:val="006C5E44"/>
    <w:rsid w:val="006C6387"/>
    <w:rsid w:val="006C64A4"/>
    <w:rsid w:val="006C66A7"/>
    <w:rsid w:val="006C695D"/>
    <w:rsid w:val="006C6B0A"/>
    <w:rsid w:val="006C6B9A"/>
    <w:rsid w:val="006C6DBB"/>
    <w:rsid w:val="006C6E4C"/>
    <w:rsid w:val="006C6E61"/>
    <w:rsid w:val="006C6F01"/>
    <w:rsid w:val="006C6FBF"/>
    <w:rsid w:val="006C712A"/>
    <w:rsid w:val="006C723F"/>
    <w:rsid w:val="006C753F"/>
    <w:rsid w:val="006C75BB"/>
    <w:rsid w:val="006C768F"/>
    <w:rsid w:val="006C7AAE"/>
    <w:rsid w:val="006C7AF0"/>
    <w:rsid w:val="006C7B0D"/>
    <w:rsid w:val="006C7BB5"/>
    <w:rsid w:val="006C7D11"/>
    <w:rsid w:val="006C7D44"/>
    <w:rsid w:val="006C7DA1"/>
    <w:rsid w:val="006C7E08"/>
    <w:rsid w:val="006C7F33"/>
    <w:rsid w:val="006D0083"/>
    <w:rsid w:val="006D0121"/>
    <w:rsid w:val="006D02B0"/>
    <w:rsid w:val="006D03D2"/>
    <w:rsid w:val="006D0615"/>
    <w:rsid w:val="006D064E"/>
    <w:rsid w:val="006D0C4B"/>
    <w:rsid w:val="006D0D55"/>
    <w:rsid w:val="006D0EFB"/>
    <w:rsid w:val="006D106E"/>
    <w:rsid w:val="006D116F"/>
    <w:rsid w:val="006D1249"/>
    <w:rsid w:val="006D1287"/>
    <w:rsid w:val="006D1512"/>
    <w:rsid w:val="006D15A0"/>
    <w:rsid w:val="006D15F0"/>
    <w:rsid w:val="006D1762"/>
    <w:rsid w:val="006D17AE"/>
    <w:rsid w:val="006D1951"/>
    <w:rsid w:val="006D1AE4"/>
    <w:rsid w:val="006D1BA6"/>
    <w:rsid w:val="006D1D2F"/>
    <w:rsid w:val="006D1FFE"/>
    <w:rsid w:val="006D253E"/>
    <w:rsid w:val="006D25B9"/>
    <w:rsid w:val="006D2602"/>
    <w:rsid w:val="006D279C"/>
    <w:rsid w:val="006D2974"/>
    <w:rsid w:val="006D2BEB"/>
    <w:rsid w:val="006D2C41"/>
    <w:rsid w:val="006D2E0A"/>
    <w:rsid w:val="006D2E7B"/>
    <w:rsid w:val="006D2ED9"/>
    <w:rsid w:val="006D2EDF"/>
    <w:rsid w:val="006D3009"/>
    <w:rsid w:val="006D32CA"/>
    <w:rsid w:val="006D32E8"/>
    <w:rsid w:val="006D3608"/>
    <w:rsid w:val="006D376F"/>
    <w:rsid w:val="006D3A91"/>
    <w:rsid w:val="006D3AA0"/>
    <w:rsid w:val="006D3EFC"/>
    <w:rsid w:val="006D4136"/>
    <w:rsid w:val="006D4582"/>
    <w:rsid w:val="006D46AE"/>
    <w:rsid w:val="006D4A57"/>
    <w:rsid w:val="006D4D45"/>
    <w:rsid w:val="006D50B9"/>
    <w:rsid w:val="006D5396"/>
    <w:rsid w:val="006D548B"/>
    <w:rsid w:val="006D5535"/>
    <w:rsid w:val="006D55D3"/>
    <w:rsid w:val="006D55D8"/>
    <w:rsid w:val="006D5691"/>
    <w:rsid w:val="006D5751"/>
    <w:rsid w:val="006D5B79"/>
    <w:rsid w:val="006D5B8B"/>
    <w:rsid w:val="006D5B97"/>
    <w:rsid w:val="006D5F10"/>
    <w:rsid w:val="006D61F3"/>
    <w:rsid w:val="006D66D7"/>
    <w:rsid w:val="006D670F"/>
    <w:rsid w:val="006D69C0"/>
    <w:rsid w:val="006D6A93"/>
    <w:rsid w:val="006D6AEA"/>
    <w:rsid w:val="006D6B03"/>
    <w:rsid w:val="006D6BDC"/>
    <w:rsid w:val="006D6ED6"/>
    <w:rsid w:val="006D6F1A"/>
    <w:rsid w:val="006D7294"/>
    <w:rsid w:val="006D7336"/>
    <w:rsid w:val="006D7705"/>
    <w:rsid w:val="006D77CF"/>
    <w:rsid w:val="006D77D7"/>
    <w:rsid w:val="006D7AB2"/>
    <w:rsid w:val="006D7B95"/>
    <w:rsid w:val="006D7DD8"/>
    <w:rsid w:val="006D7E58"/>
    <w:rsid w:val="006D7E97"/>
    <w:rsid w:val="006E029C"/>
    <w:rsid w:val="006E02BB"/>
    <w:rsid w:val="006E030E"/>
    <w:rsid w:val="006E0619"/>
    <w:rsid w:val="006E0758"/>
    <w:rsid w:val="006E0A5A"/>
    <w:rsid w:val="006E1138"/>
    <w:rsid w:val="006E1361"/>
    <w:rsid w:val="006E141D"/>
    <w:rsid w:val="006E1428"/>
    <w:rsid w:val="006E157F"/>
    <w:rsid w:val="006E17A6"/>
    <w:rsid w:val="006E1881"/>
    <w:rsid w:val="006E1B3A"/>
    <w:rsid w:val="006E1B98"/>
    <w:rsid w:val="006E1C63"/>
    <w:rsid w:val="006E1E32"/>
    <w:rsid w:val="006E1F18"/>
    <w:rsid w:val="006E2018"/>
    <w:rsid w:val="006E2433"/>
    <w:rsid w:val="006E25D5"/>
    <w:rsid w:val="006E265D"/>
    <w:rsid w:val="006E26B4"/>
    <w:rsid w:val="006E2732"/>
    <w:rsid w:val="006E288C"/>
    <w:rsid w:val="006E2CCA"/>
    <w:rsid w:val="006E2DC9"/>
    <w:rsid w:val="006E2DD8"/>
    <w:rsid w:val="006E2F21"/>
    <w:rsid w:val="006E3065"/>
    <w:rsid w:val="006E316C"/>
    <w:rsid w:val="006E32AE"/>
    <w:rsid w:val="006E34DB"/>
    <w:rsid w:val="006E3509"/>
    <w:rsid w:val="006E3658"/>
    <w:rsid w:val="006E3AC6"/>
    <w:rsid w:val="006E3AE1"/>
    <w:rsid w:val="006E3B23"/>
    <w:rsid w:val="006E3B59"/>
    <w:rsid w:val="006E3C77"/>
    <w:rsid w:val="006E3EDB"/>
    <w:rsid w:val="006E3F4C"/>
    <w:rsid w:val="006E4017"/>
    <w:rsid w:val="006E4042"/>
    <w:rsid w:val="006E419C"/>
    <w:rsid w:val="006E41F1"/>
    <w:rsid w:val="006E42E5"/>
    <w:rsid w:val="006E43AF"/>
    <w:rsid w:val="006E43C7"/>
    <w:rsid w:val="006E47ED"/>
    <w:rsid w:val="006E4A2C"/>
    <w:rsid w:val="006E4E4B"/>
    <w:rsid w:val="006E5476"/>
    <w:rsid w:val="006E5780"/>
    <w:rsid w:val="006E5988"/>
    <w:rsid w:val="006E5BDC"/>
    <w:rsid w:val="006E5C1C"/>
    <w:rsid w:val="006E5CD9"/>
    <w:rsid w:val="006E5DA8"/>
    <w:rsid w:val="006E616E"/>
    <w:rsid w:val="006E62AF"/>
    <w:rsid w:val="006E6402"/>
    <w:rsid w:val="006E6420"/>
    <w:rsid w:val="006E64F1"/>
    <w:rsid w:val="006E6698"/>
    <w:rsid w:val="006E66A2"/>
    <w:rsid w:val="006E69D5"/>
    <w:rsid w:val="006E6A4A"/>
    <w:rsid w:val="006E6A7F"/>
    <w:rsid w:val="006E6C31"/>
    <w:rsid w:val="006E721F"/>
    <w:rsid w:val="006E7736"/>
    <w:rsid w:val="006E7928"/>
    <w:rsid w:val="006E7AA7"/>
    <w:rsid w:val="006E7C30"/>
    <w:rsid w:val="006F03F0"/>
    <w:rsid w:val="006F04DA"/>
    <w:rsid w:val="006F05B5"/>
    <w:rsid w:val="006F0796"/>
    <w:rsid w:val="006F0AF6"/>
    <w:rsid w:val="006F0BC1"/>
    <w:rsid w:val="006F0D16"/>
    <w:rsid w:val="006F0D23"/>
    <w:rsid w:val="006F107B"/>
    <w:rsid w:val="006F1343"/>
    <w:rsid w:val="006F13BF"/>
    <w:rsid w:val="006F18C1"/>
    <w:rsid w:val="006F1B26"/>
    <w:rsid w:val="006F1B35"/>
    <w:rsid w:val="006F1BB5"/>
    <w:rsid w:val="006F23B4"/>
    <w:rsid w:val="006F2B1E"/>
    <w:rsid w:val="006F2DF9"/>
    <w:rsid w:val="006F2E17"/>
    <w:rsid w:val="006F2E1F"/>
    <w:rsid w:val="006F2EA0"/>
    <w:rsid w:val="006F30BF"/>
    <w:rsid w:val="006F32EC"/>
    <w:rsid w:val="006F33E0"/>
    <w:rsid w:val="006F347C"/>
    <w:rsid w:val="006F365C"/>
    <w:rsid w:val="006F36A3"/>
    <w:rsid w:val="006F36ED"/>
    <w:rsid w:val="006F3A73"/>
    <w:rsid w:val="006F3FD9"/>
    <w:rsid w:val="006F4159"/>
    <w:rsid w:val="006F41C1"/>
    <w:rsid w:val="006F4540"/>
    <w:rsid w:val="006F4724"/>
    <w:rsid w:val="006F4970"/>
    <w:rsid w:val="006F49F7"/>
    <w:rsid w:val="006F4FD3"/>
    <w:rsid w:val="006F4FD7"/>
    <w:rsid w:val="006F514E"/>
    <w:rsid w:val="006F5356"/>
    <w:rsid w:val="006F5506"/>
    <w:rsid w:val="006F561F"/>
    <w:rsid w:val="006F586F"/>
    <w:rsid w:val="006F5AB0"/>
    <w:rsid w:val="006F5C86"/>
    <w:rsid w:val="006F5D80"/>
    <w:rsid w:val="006F6039"/>
    <w:rsid w:val="006F634F"/>
    <w:rsid w:val="006F649D"/>
    <w:rsid w:val="006F654F"/>
    <w:rsid w:val="006F6643"/>
    <w:rsid w:val="006F6688"/>
    <w:rsid w:val="006F66B2"/>
    <w:rsid w:val="006F673B"/>
    <w:rsid w:val="006F6773"/>
    <w:rsid w:val="006F6785"/>
    <w:rsid w:val="006F6816"/>
    <w:rsid w:val="006F6B5F"/>
    <w:rsid w:val="006F6D44"/>
    <w:rsid w:val="006F6EEE"/>
    <w:rsid w:val="006F707F"/>
    <w:rsid w:val="006F70C6"/>
    <w:rsid w:val="006F71E9"/>
    <w:rsid w:val="006F7243"/>
    <w:rsid w:val="006F7410"/>
    <w:rsid w:val="006F748B"/>
    <w:rsid w:val="006F74C4"/>
    <w:rsid w:val="006F778F"/>
    <w:rsid w:val="006F77E6"/>
    <w:rsid w:val="006F7945"/>
    <w:rsid w:val="006F7A05"/>
    <w:rsid w:val="006F7AAD"/>
    <w:rsid w:val="006F7E73"/>
    <w:rsid w:val="006F7F9B"/>
    <w:rsid w:val="0070080E"/>
    <w:rsid w:val="0070086A"/>
    <w:rsid w:val="00700B70"/>
    <w:rsid w:val="00700BF4"/>
    <w:rsid w:val="00700D51"/>
    <w:rsid w:val="00701005"/>
    <w:rsid w:val="007015DC"/>
    <w:rsid w:val="007017E0"/>
    <w:rsid w:val="00701C8E"/>
    <w:rsid w:val="0070209D"/>
    <w:rsid w:val="007024AC"/>
    <w:rsid w:val="00702795"/>
    <w:rsid w:val="00702A11"/>
    <w:rsid w:val="00702A9F"/>
    <w:rsid w:val="00703036"/>
    <w:rsid w:val="00703290"/>
    <w:rsid w:val="007036EA"/>
    <w:rsid w:val="007037E4"/>
    <w:rsid w:val="0070380A"/>
    <w:rsid w:val="00703EEA"/>
    <w:rsid w:val="00703F3D"/>
    <w:rsid w:val="00704117"/>
    <w:rsid w:val="00704231"/>
    <w:rsid w:val="007043E8"/>
    <w:rsid w:val="0070444B"/>
    <w:rsid w:val="00704710"/>
    <w:rsid w:val="00704890"/>
    <w:rsid w:val="00704893"/>
    <w:rsid w:val="00704B0F"/>
    <w:rsid w:val="00704C76"/>
    <w:rsid w:val="00704C79"/>
    <w:rsid w:val="00704CEF"/>
    <w:rsid w:val="00705117"/>
    <w:rsid w:val="0070527A"/>
    <w:rsid w:val="00705387"/>
    <w:rsid w:val="007053B1"/>
    <w:rsid w:val="0070567E"/>
    <w:rsid w:val="007057D1"/>
    <w:rsid w:val="007059AD"/>
    <w:rsid w:val="00705B08"/>
    <w:rsid w:val="00705B7F"/>
    <w:rsid w:val="00705BD2"/>
    <w:rsid w:val="00705CF9"/>
    <w:rsid w:val="00705EFC"/>
    <w:rsid w:val="00705F7F"/>
    <w:rsid w:val="00706117"/>
    <w:rsid w:val="00706252"/>
    <w:rsid w:val="0070629F"/>
    <w:rsid w:val="007063BB"/>
    <w:rsid w:val="007064AE"/>
    <w:rsid w:val="00706534"/>
    <w:rsid w:val="007069D0"/>
    <w:rsid w:val="00706C12"/>
    <w:rsid w:val="00706CA1"/>
    <w:rsid w:val="00706D04"/>
    <w:rsid w:val="00706D3D"/>
    <w:rsid w:val="00706E70"/>
    <w:rsid w:val="00706F56"/>
    <w:rsid w:val="00706FAA"/>
    <w:rsid w:val="00707093"/>
    <w:rsid w:val="00707107"/>
    <w:rsid w:val="0070727B"/>
    <w:rsid w:val="007073C8"/>
    <w:rsid w:val="0070749B"/>
    <w:rsid w:val="00707617"/>
    <w:rsid w:val="007076E9"/>
    <w:rsid w:val="0070773F"/>
    <w:rsid w:val="007077B5"/>
    <w:rsid w:val="00707AAC"/>
    <w:rsid w:val="00707BE2"/>
    <w:rsid w:val="00707D69"/>
    <w:rsid w:val="007100B1"/>
    <w:rsid w:val="007102DF"/>
    <w:rsid w:val="00710308"/>
    <w:rsid w:val="00710403"/>
    <w:rsid w:val="0071041A"/>
    <w:rsid w:val="00710864"/>
    <w:rsid w:val="007108B1"/>
    <w:rsid w:val="00710AA6"/>
    <w:rsid w:val="00710B90"/>
    <w:rsid w:val="00710C38"/>
    <w:rsid w:val="00710E7D"/>
    <w:rsid w:val="0071119A"/>
    <w:rsid w:val="00711215"/>
    <w:rsid w:val="00711286"/>
    <w:rsid w:val="00711316"/>
    <w:rsid w:val="0071134F"/>
    <w:rsid w:val="00711450"/>
    <w:rsid w:val="00711570"/>
    <w:rsid w:val="00711598"/>
    <w:rsid w:val="00711848"/>
    <w:rsid w:val="00711CBE"/>
    <w:rsid w:val="00711D65"/>
    <w:rsid w:val="00711E48"/>
    <w:rsid w:val="007129EE"/>
    <w:rsid w:val="00712B6F"/>
    <w:rsid w:val="00712D37"/>
    <w:rsid w:val="00712F07"/>
    <w:rsid w:val="00712F60"/>
    <w:rsid w:val="007131B0"/>
    <w:rsid w:val="007132DF"/>
    <w:rsid w:val="00713409"/>
    <w:rsid w:val="007134C3"/>
    <w:rsid w:val="00713609"/>
    <w:rsid w:val="007139BC"/>
    <w:rsid w:val="00713B3D"/>
    <w:rsid w:val="00713BC1"/>
    <w:rsid w:val="00713C50"/>
    <w:rsid w:val="00713D42"/>
    <w:rsid w:val="00713D63"/>
    <w:rsid w:val="00713E0A"/>
    <w:rsid w:val="00714304"/>
    <w:rsid w:val="007144E8"/>
    <w:rsid w:val="007147B4"/>
    <w:rsid w:val="0071485A"/>
    <w:rsid w:val="00714B65"/>
    <w:rsid w:val="00714C0E"/>
    <w:rsid w:val="00714CB7"/>
    <w:rsid w:val="00714D1A"/>
    <w:rsid w:val="00714D4A"/>
    <w:rsid w:val="00714F05"/>
    <w:rsid w:val="0071500E"/>
    <w:rsid w:val="00715105"/>
    <w:rsid w:val="0071520C"/>
    <w:rsid w:val="00715251"/>
    <w:rsid w:val="00715475"/>
    <w:rsid w:val="00715738"/>
    <w:rsid w:val="00715A7E"/>
    <w:rsid w:val="00715B96"/>
    <w:rsid w:val="00715C66"/>
    <w:rsid w:val="00715D75"/>
    <w:rsid w:val="00716264"/>
    <w:rsid w:val="007163D1"/>
    <w:rsid w:val="0071655A"/>
    <w:rsid w:val="007165E2"/>
    <w:rsid w:val="007168E7"/>
    <w:rsid w:val="007169A9"/>
    <w:rsid w:val="00716A80"/>
    <w:rsid w:val="00716AA2"/>
    <w:rsid w:val="00716C88"/>
    <w:rsid w:val="00716DEE"/>
    <w:rsid w:val="00716E81"/>
    <w:rsid w:val="00716EAF"/>
    <w:rsid w:val="007170E7"/>
    <w:rsid w:val="0071715F"/>
    <w:rsid w:val="007172AA"/>
    <w:rsid w:val="00717318"/>
    <w:rsid w:val="00717571"/>
    <w:rsid w:val="00717761"/>
    <w:rsid w:val="00717863"/>
    <w:rsid w:val="00717B70"/>
    <w:rsid w:val="00717CE9"/>
    <w:rsid w:val="00717E4A"/>
    <w:rsid w:val="00717E8E"/>
    <w:rsid w:val="00717FDD"/>
    <w:rsid w:val="007200FA"/>
    <w:rsid w:val="00720458"/>
    <w:rsid w:val="007206E4"/>
    <w:rsid w:val="00720995"/>
    <w:rsid w:val="0072099A"/>
    <w:rsid w:val="0072099F"/>
    <w:rsid w:val="007209C6"/>
    <w:rsid w:val="00720EA5"/>
    <w:rsid w:val="00720F09"/>
    <w:rsid w:val="00721009"/>
    <w:rsid w:val="00721152"/>
    <w:rsid w:val="00721351"/>
    <w:rsid w:val="0072137A"/>
    <w:rsid w:val="00721633"/>
    <w:rsid w:val="00721723"/>
    <w:rsid w:val="0072181C"/>
    <w:rsid w:val="00721857"/>
    <w:rsid w:val="0072199E"/>
    <w:rsid w:val="00721D72"/>
    <w:rsid w:val="00721E25"/>
    <w:rsid w:val="00721E6C"/>
    <w:rsid w:val="00721F77"/>
    <w:rsid w:val="0072224F"/>
    <w:rsid w:val="007223FA"/>
    <w:rsid w:val="00722583"/>
    <w:rsid w:val="0072260F"/>
    <w:rsid w:val="007228C3"/>
    <w:rsid w:val="00722947"/>
    <w:rsid w:val="00722B36"/>
    <w:rsid w:val="00722D05"/>
    <w:rsid w:val="00722D34"/>
    <w:rsid w:val="00722E31"/>
    <w:rsid w:val="00722ECC"/>
    <w:rsid w:val="00722F58"/>
    <w:rsid w:val="00722F5E"/>
    <w:rsid w:val="0072327F"/>
    <w:rsid w:val="0072328B"/>
    <w:rsid w:val="007235FD"/>
    <w:rsid w:val="007236E6"/>
    <w:rsid w:val="007236EA"/>
    <w:rsid w:val="00723710"/>
    <w:rsid w:val="0072383B"/>
    <w:rsid w:val="007238C9"/>
    <w:rsid w:val="00723937"/>
    <w:rsid w:val="00723A96"/>
    <w:rsid w:val="00723EFA"/>
    <w:rsid w:val="007242D6"/>
    <w:rsid w:val="007243E5"/>
    <w:rsid w:val="0072440E"/>
    <w:rsid w:val="00724807"/>
    <w:rsid w:val="00724A34"/>
    <w:rsid w:val="00724B5E"/>
    <w:rsid w:val="00724B6C"/>
    <w:rsid w:val="00724C6B"/>
    <w:rsid w:val="00724D58"/>
    <w:rsid w:val="00724FB3"/>
    <w:rsid w:val="007250D9"/>
    <w:rsid w:val="00725188"/>
    <w:rsid w:val="007253C0"/>
    <w:rsid w:val="0072560E"/>
    <w:rsid w:val="00725720"/>
    <w:rsid w:val="00725962"/>
    <w:rsid w:val="00725D9A"/>
    <w:rsid w:val="0072601C"/>
    <w:rsid w:val="00726220"/>
    <w:rsid w:val="007263E1"/>
    <w:rsid w:val="00726447"/>
    <w:rsid w:val="007265B0"/>
    <w:rsid w:val="0072680C"/>
    <w:rsid w:val="0072686E"/>
    <w:rsid w:val="0072698B"/>
    <w:rsid w:val="00726A5E"/>
    <w:rsid w:val="00726BED"/>
    <w:rsid w:val="00726E70"/>
    <w:rsid w:val="007270A1"/>
    <w:rsid w:val="007270D8"/>
    <w:rsid w:val="0072722B"/>
    <w:rsid w:val="00727257"/>
    <w:rsid w:val="007272AD"/>
    <w:rsid w:val="007273DC"/>
    <w:rsid w:val="00727800"/>
    <w:rsid w:val="007278F1"/>
    <w:rsid w:val="007279C7"/>
    <w:rsid w:val="007279C9"/>
    <w:rsid w:val="00727C01"/>
    <w:rsid w:val="00727C3E"/>
    <w:rsid w:val="00727D63"/>
    <w:rsid w:val="00727DA1"/>
    <w:rsid w:val="007301E1"/>
    <w:rsid w:val="00730333"/>
    <w:rsid w:val="00730376"/>
    <w:rsid w:val="0073049E"/>
    <w:rsid w:val="007305FB"/>
    <w:rsid w:val="00730615"/>
    <w:rsid w:val="0073067C"/>
    <w:rsid w:val="007307D6"/>
    <w:rsid w:val="0073082D"/>
    <w:rsid w:val="007308A1"/>
    <w:rsid w:val="007309D5"/>
    <w:rsid w:val="00730B4D"/>
    <w:rsid w:val="00730B66"/>
    <w:rsid w:val="00730BF2"/>
    <w:rsid w:val="00730C91"/>
    <w:rsid w:val="00730C99"/>
    <w:rsid w:val="00730D1E"/>
    <w:rsid w:val="00730E37"/>
    <w:rsid w:val="00731227"/>
    <w:rsid w:val="00731238"/>
    <w:rsid w:val="0073143A"/>
    <w:rsid w:val="0073153B"/>
    <w:rsid w:val="00731569"/>
    <w:rsid w:val="00731630"/>
    <w:rsid w:val="007316AD"/>
    <w:rsid w:val="0073189E"/>
    <w:rsid w:val="007318F5"/>
    <w:rsid w:val="00731C43"/>
    <w:rsid w:val="00731DBF"/>
    <w:rsid w:val="00732160"/>
    <w:rsid w:val="00732268"/>
    <w:rsid w:val="0073228F"/>
    <w:rsid w:val="0073244E"/>
    <w:rsid w:val="00732638"/>
    <w:rsid w:val="007326CC"/>
    <w:rsid w:val="0073272A"/>
    <w:rsid w:val="00732821"/>
    <w:rsid w:val="00732D89"/>
    <w:rsid w:val="00733118"/>
    <w:rsid w:val="00733148"/>
    <w:rsid w:val="0073330D"/>
    <w:rsid w:val="00733452"/>
    <w:rsid w:val="0073350B"/>
    <w:rsid w:val="00733691"/>
    <w:rsid w:val="00733A42"/>
    <w:rsid w:val="00733C2E"/>
    <w:rsid w:val="00733E69"/>
    <w:rsid w:val="00733F66"/>
    <w:rsid w:val="0073408A"/>
    <w:rsid w:val="007340EF"/>
    <w:rsid w:val="007341DB"/>
    <w:rsid w:val="0073453D"/>
    <w:rsid w:val="0073486D"/>
    <w:rsid w:val="007349C5"/>
    <w:rsid w:val="00734BA5"/>
    <w:rsid w:val="00734D0C"/>
    <w:rsid w:val="00734EB2"/>
    <w:rsid w:val="00734EEF"/>
    <w:rsid w:val="00735005"/>
    <w:rsid w:val="007351BE"/>
    <w:rsid w:val="007355AE"/>
    <w:rsid w:val="007357FF"/>
    <w:rsid w:val="0073581C"/>
    <w:rsid w:val="00735AC4"/>
    <w:rsid w:val="00735BCC"/>
    <w:rsid w:val="00735C62"/>
    <w:rsid w:val="00735F10"/>
    <w:rsid w:val="00735FA2"/>
    <w:rsid w:val="00736188"/>
    <w:rsid w:val="00736240"/>
    <w:rsid w:val="007362B4"/>
    <w:rsid w:val="0073637D"/>
    <w:rsid w:val="00736801"/>
    <w:rsid w:val="00736C34"/>
    <w:rsid w:val="00736C92"/>
    <w:rsid w:val="00736F65"/>
    <w:rsid w:val="007370A0"/>
    <w:rsid w:val="00737145"/>
    <w:rsid w:val="00737196"/>
    <w:rsid w:val="007372B7"/>
    <w:rsid w:val="00737C5A"/>
    <w:rsid w:val="00737CFD"/>
    <w:rsid w:val="00737E72"/>
    <w:rsid w:val="0074001C"/>
    <w:rsid w:val="0074029E"/>
    <w:rsid w:val="00740357"/>
    <w:rsid w:val="00740359"/>
    <w:rsid w:val="0074035E"/>
    <w:rsid w:val="00740453"/>
    <w:rsid w:val="00740626"/>
    <w:rsid w:val="00740647"/>
    <w:rsid w:val="00740690"/>
    <w:rsid w:val="007406BC"/>
    <w:rsid w:val="007408F9"/>
    <w:rsid w:val="00740ABA"/>
    <w:rsid w:val="00740AD9"/>
    <w:rsid w:val="00740C8D"/>
    <w:rsid w:val="00740CBF"/>
    <w:rsid w:val="00740D12"/>
    <w:rsid w:val="00740F36"/>
    <w:rsid w:val="007412C4"/>
    <w:rsid w:val="00741364"/>
    <w:rsid w:val="0074136C"/>
    <w:rsid w:val="00741486"/>
    <w:rsid w:val="0074171D"/>
    <w:rsid w:val="00741798"/>
    <w:rsid w:val="007419BA"/>
    <w:rsid w:val="007419DE"/>
    <w:rsid w:val="00741A9B"/>
    <w:rsid w:val="00741B82"/>
    <w:rsid w:val="00741BE9"/>
    <w:rsid w:val="00741D8F"/>
    <w:rsid w:val="00742115"/>
    <w:rsid w:val="0074217E"/>
    <w:rsid w:val="0074224F"/>
    <w:rsid w:val="007423DA"/>
    <w:rsid w:val="007426DA"/>
    <w:rsid w:val="007428B2"/>
    <w:rsid w:val="00742B5F"/>
    <w:rsid w:val="00742C89"/>
    <w:rsid w:val="0074334F"/>
    <w:rsid w:val="007436C9"/>
    <w:rsid w:val="00743ABB"/>
    <w:rsid w:val="0074414F"/>
    <w:rsid w:val="007444F5"/>
    <w:rsid w:val="00744503"/>
    <w:rsid w:val="007446FA"/>
    <w:rsid w:val="00744973"/>
    <w:rsid w:val="00744CA5"/>
    <w:rsid w:val="00744F2E"/>
    <w:rsid w:val="007451D0"/>
    <w:rsid w:val="00745527"/>
    <w:rsid w:val="00745534"/>
    <w:rsid w:val="007455AC"/>
    <w:rsid w:val="00745884"/>
    <w:rsid w:val="00745950"/>
    <w:rsid w:val="007459F7"/>
    <w:rsid w:val="00745AAA"/>
    <w:rsid w:val="00745F66"/>
    <w:rsid w:val="00745F81"/>
    <w:rsid w:val="007464D0"/>
    <w:rsid w:val="00746634"/>
    <w:rsid w:val="0074677A"/>
    <w:rsid w:val="00746AAD"/>
    <w:rsid w:val="00746B4F"/>
    <w:rsid w:val="00746D72"/>
    <w:rsid w:val="00746F04"/>
    <w:rsid w:val="00746FA1"/>
    <w:rsid w:val="0074701B"/>
    <w:rsid w:val="007471AB"/>
    <w:rsid w:val="007472B3"/>
    <w:rsid w:val="007472E0"/>
    <w:rsid w:val="00747354"/>
    <w:rsid w:val="0074786B"/>
    <w:rsid w:val="0074797D"/>
    <w:rsid w:val="00747F02"/>
    <w:rsid w:val="007501BE"/>
    <w:rsid w:val="007503E4"/>
    <w:rsid w:val="0075070C"/>
    <w:rsid w:val="00750867"/>
    <w:rsid w:val="007508BE"/>
    <w:rsid w:val="00750E34"/>
    <w:rsid w:val="00750EC8"/>
    <w:rsid w:val="00750ED8"/>
    <w:rsid w:val="00751058"/>
    <w:rsid w:val="007511C8"/>
    <w:rsid w:val="007513C1"/>
    <w:rsid w:val="007513D6"/>
    <w:rsid w:val="007513EB"/>
    <w:rsid w:val="00751A99"/>
    <w:rsid w:val="00751BED"/>
    <w:rsid w:val="00752005"/>
    <w:rsid w:val="00752006"/>
    <w:rsid w:val="0075201B"/>
    <w:rsid w:val="007521C3"/>
    <w:rsid w:val="007523E9"/>
    <w:rsid w:val="007525CC"/>
    <w:rsid w:val="00752741"/>
    <w:rsid w:val="0075280E"/>
    <w:rsid w:val="00752892"/>
    <w:rsid w:val="00752B04"/>
    <w:rsid w:val="00752EC2"/>
    <w:rsid w:val="007530EC"/>
    <w:rsid w:val="007531D6"/>
    <w:rsid w:val="00753237"/>
    <w:rsid w:val="007532AC"/>
    <w:rsid w:val="0075379C"/>
    <w:rsid w:val="007539D6"/>
    <w:rsid w:val="00753A3C"/>
    <w:rsid w:val="00753B4E"/>
    <w:rsid w:val="00753CAD"/>
    <w:rsid w:val="007542FD"/>
    <w:rsid w:val="00754356"/>
    <w:rsid w:val="00754627"/>
    <w:rsid w:val="0075465C"/>
    <w:rsid w:val="007546A1"/>
    <w:rsid w:val="00754709"/>
    <w:rsid w:val="007547A8"/>
    <w:rsid w:val="0075483B"/>
    <w:rsid w:val="0075484A"/>
    <w:rsid w:val="007548F7"/>
    <w:rsid w:val="00754AD9"/>
    <w:rsid w:val="00754B02"/>
    <w:rsid w:val="00754CE9"/>
    <w:rsid w:val="00754E32"/>
    <w:rsid w:val="00754FD8"/>
    <w:rsid w:val="00755249"/>
    <w:rsid w:val="0075526E"/>
    <w:rsid w:val="00755579"/>
    <w:rsid w:val="00755706"/>
    <w:rsid w:val="0075576D"/>
    <w:rsid w:val="00755825"/>
    <w:rsid w:val="00755ADF"/>
    <w:rsid w:val="00755E82"/>
    <w:rsid w:val="007562AE"/>
    <w:rsid w:val="007562BC"/>
    <w:rsid w:val="007564C5"/>
    <w:rsid w:val="00756834"/>
    <w:rsid w:val="00756B01"/>
    <w:rsid w:val="00756E1D"/>
    <w:rsid w:val="00756FCA"/>
    <w:rsid w:val="00756FCF"/>
    <w:rsid w:val="00757032"/>
    <w:rsid w:val="007571A8"/>
    <w:rsid w:val="007573B8"/>
    <w:rsid w:val="007574B8"/>
    <w:rsid w:val="007574C2"/>
    <w:rsid w:val="0075760D"/>
    <w:rsid w:val="007579B5"/>
    <w:rsid w:val="00757B29"/>
    <w:rsid w:val="00757E1B"/>
    <w:rsid w:val="00757E3A"/>
    <w:rsid w:val="00757FF8"/>
    <w:rsid w:val="007601A1"/>
    <w:rsid w:val="007601A2"/>
    <w:rsid w:val="007607C0"/>
    <w:rsid w:val="00760901"/>
    <w:rsid w:val="00760B29"/>
    <w:rsid w:val="00760EA3"/>
    <w:rsid w:val="00760F10"/>
    <w:rsid w:val="00760FC5"/>
    <w:rsid w:val="007612C2"/>
    <w:rsid w:val="00761310"/>
    <w:rsid w:val="00761378"/>
    <w:rsid w:val="007614C0"/>
    <w:rsid w:val="007614CE"/>
    <w:rsid w:val="007614F2"/>
    <w:rsid w:val="0076160F"/>
    <w:rsid w:val="00761716"/>
    <w:rsid w:val="00761794"/>
    <w:rsid w:val="00761819"/>
    <w:rsid w:val="0076187C"/>
    <w:rsid w:val="007618EF"/>
    <w:rsid w:val="00761A87"/>
    <w:rsid w:val="00761E47"/>
    <w:rsid w:val="00761F9F"/>
    <w:rsid w:val="00761FCF"/>
    <w:rsid w:val="00762034"/>
    <w:rsid w:val="007622CB"/>
    <w:rsid w:val="00762654"/>
    <w:rsid w:val="0076290E"/>
    <w:rsid w:val="00762D0F"/>
    <w:rsid w:val="00762F08"/>
    <w:rsid w:val="00762F47"/>
    <w:rsid w:val="00763160"/>
    <w:rsid w:val="007632FE"/>
    <w:rsid w:val="0076385F"/>
    <w:rsid w:val="00763B81"/>
    <w:rsid w:val="00763CCB"/>
    <w:rsid w:val="00763E0D"/>
    <w:rsid w:val="00764192"/>
    <w:rsid w:val="007644B1"/>
    <w:rsid w:val="00764726"/>
    <w:rsid w:val="007649DC"/>
    <w:rsid w:val="00764C34"/>
    <w:rsid w:val="00764D14"/>
    <w:rsid w:val="00764E5F"/>
    <w:rsid w:val="00764E9B"/>
    <w:rsid w:val="00764F67"/>
    <w:rsid w:val="00764F95"/>
    <w:rsid w:val="00765145"/>
    <w:rsid w:val="0076555C"/>
    <w:rsid w:val="00765573"/>
    <w:rsid w:val="007658F3"/>
    <w:rsid w:val="00765B1C"/>
    <w:rsid w:val="00765D64"/>
    <w:rsid w:val="00765E48"/>
    <w:rsid w:val="007664DC"/>
    <w:rsid w:val="007665F7"/>
    <w:rsid w:val="00766856"/>
    <w:rsid w:val="007668D7"/>
    <w:rsid w:val="00766966"/>
    <w:rsid w:val="00766BC9"/>
    <w:rsid w:val="007670CF"/>
    <w:rsid w:val="00767427"/>
    <w:rsid w:val="0076769E"/>
    <w:rsid w:val="007676DA"/>
    <w:rsid w:val="00767765"/>
    <w:rsid w:val="007677FC"/>
    <w:rsid w:val="0076798D"/>
    <w:rsid w:val="00767AED"/>
    <w:rsid w:val="00767B43"/>
    <w:rsid w:val="00767B7A"/>
    <w:rsid w:val="00767C41"/>
    <w:rsid w:val="00767CD3"/>
    <w:rsid w:val="00767D96"/>
    <w:rsid w:val="00767FC5"/>
    <w:rsid w:val="007704DB"/>
    <w:rsid w:val="007704E8"/>
    <w:rsid w:val="00770519"/>
    <w:rsid w:val="007705F6"/>
    <w:rsid w:val="00770718"/>
    <w:rsid w:val="007709FB"/>
    <w:rsid w:val="00770ACA"/>
    <w:rsid w:val="00770C98"/>
    <w:rsid w:val="00770E7F"/>
    <w:rsid w:val="00771059"/>
    <w:rsid w:val="007711FC"/>
    <w:rsid w:val="007713B1"/>
    <w:rsid w:val="00771459"/>
    <w:rsid w:val="0077184B"/>
    <w:rsid w:val="00771A8E"/>
    <w:rsid w:val="00771B1F"/>
    <w:rsid w:val="00771B5D"/>
    <w:rsid w:val="00771DBB"/>
    <w:rsid w:val="00771EA7"/>
    <w:rsid w:val="0077204A"/>
    <w:rsid w:val="0077204B"/>
    <w:rsid w:val="00772093"/>
    <w:rsid w:val="00772168"/>
    <w:rsid w:val="007721DE"/>
    <w:rsid w:val="007722BE"/>
    <w:rsid w:val="00772693"/>
    <w:rsid w:val="00772818"/>
    <w:rsid w:val="0077290C"/>
    <w:rsid w:val="00772C11"/>
    <w:rsid w:val="00772C73"/>
    <w:rsid w:val="00772DF0"/>
    <w:rsid w:val="00772F4F"/>
    <w:rsid w:val="00772FEE"/>
    <w:rsid w:val="00773005"/>
    <w:rsid w:val="0077328E"/>
    <w:rsid w:val="007732E0"/>
    <w:rsid w:val="00773441"/>
    <w:rsid w:val="00773741"/>
    <w:rsid w:val="007737E5"/>
    <w:rsid w:val="00773B22"/>
    <w:rsid w:val="0077401C"/>
    <w:rsid w:val="0077413F"/>
    <w:rsid w:val="0077432E"/>
    <w:rsid w:val="00774686"/>
    <w:rsid w:val="00774723"/>
    <w:rsid w:val="00774752"/>
    <w:rsid w:val="007748C5"/>
    <w:rsid w:val="00774909"/>
    <w:rsid w:val="00774A6B"/>
    <w:rsid w:val="00774B0B"/>
    <w:rsid w:val="00774D10"/>
    <w:rsid w:val="00775174"/>
    <w:rsid w:val="00775281"/>
    <w:rsid w:val="007752EF"/>
    <w:rsid w:val="0077551E"/>
    <w:rsid w:val="007757D8"/>
    <w:rsid w:val="00775A04"/>
    <w:rsid w:val="00775A5A"/>
    <w:rsid w:val="00775C9F"/>
    <w:rsid w:val="00775F7F"/>
    <w:rsid w:val="00776274"/>
    <w:rsid w:val="0077647D"/>
    <w:rsid w:val="007764C7"/>
    <w:rsid w:val="00776D43"/>
    <w:rsid w:val="00776E11"/>
    <w:rsid w:val="00776E35"/>
    <w:rsid w:val="00777195"/>
    <w:rsid w:val="00777235"/>
    <w:rsid w:val="007773CD"/>
    <w:rsid w:val="007775EE"/>
    <w:rsid w:val="00777B68"/>
    <w:rsid w:val="00777BE9"/>
    <w:rsid w:val="00777CB5"/>
    <w:rsid w:val="00777CBD"/>
    <w:rsid w:val="00777E07"/>
    <w:rsid w:val="00777E80"/>
    <w:rsid w:val="00777EA8"/>
    <w:rsid w:val="00780304"/>
    <w:rsid w:val="007804C7"/>
    <w:rsid w:val="007804F3"/>
    <w:rsid w:val="00780558"/>
    <w:rsid w:val="0078074B"/>
    <w:rsid w:val="007807DB"/>
    <w:rsid w:val="007807DD"/>
    <w:rsid w:val="00780F39"/>
    <w:rsid w:val="00780F9B"/>
    <w:rsid w:val="00781068"/>
    <w:rsid w:val="007814B0"/>
    <w:rsid w:val="007814E0"/>
    <w:rsid w:val="00781546"/>
    <w:rsid w:val="00781554"/>
    <w:rsid w:val="007815AD"/>
    <w:rsid w:val="0078164B"/>
    <w:rsid w:val="00781878"/>
    <w:rsid w:val="0078197E"/>
    <w:rsid w:val="00781982"/>
    <w:rsid w:val="00781B1E"/>
    <w:rsid w:val="00782330"/>
    <w:rsid w:val="007823EA"/>
    <w:rsid w:val="0078259F"/>
    <w:rsid w:val="007825FE"/>
    <w:rsid w:val="00782642"/>
    <w:rsid w:val="00782BB6"/>
    <w:rsid w:val="00782C27"/>
    <w:rsid w:val="00782DA7"/>
    <w:rsid w:val="00782EDE"/>
    <w:rsid w:val="00782F39"/>
    <w:rsid w:val="00782FAC"/>
    <w:rsid w:val="0078344B"/>
    <w:rsid w:val="00783963"/>
    <w:rsid w:val="00783B3A"/>
    <w:rsid w:val="00783B40"/>
    <w:rsid w:val="007840E5"/>
    <w:rsid w:val="0078456B"/>
    <w:rsid w:val="00784577"/>
    <w:rsid w:val="00784597"/>
    <w:rsid w:val="00784CAD"/>
    <w:rsid w:val="00784CDB"/>
    <w:rsid w:val="00784E2D"/>
    <w:rsid w:val="00784E75"/>
    <w:rsid w:val="00784EE4"/>
    <w:rsid w:val="0078502C"/>
    <w:rsid w:val="0078522E"/>
    <w:rsid w:val="007853EC"/>
    <w:rsid w:val="0078549E"/>
    <w:rsid w:val="007855B8"/>
    <w:rsid w:val="007855B9"/>
    <w:rsid w:val="00785703"/>
    <w:rsid w:val="007859AA"/>
    <w:rsid w:val="007859B6"/>
    <w:rsid w:val="00785BF7"/>
    <w:rsid w:val="00785C0F"/>
    <w:rsid w:val="00785E86"/>
    <w:rsid w:val="00785EA2"/>
    <w:rsid w:val="00785EF8"/>
    <w:rsid w:val="0078614E"/>
    <w:rsid w:val="007863D2"/>
    <w:rsid w:val="00786729"/>
    <w:rsid w:val="0078692E"/>
    <w:rsid w:val="0078706D"/>
    <w:rsid w:val="0078724A"/>
    <w:rsid w:val="00787333"/>
    <w:rsid w:val="00787366"/>
    <w:rsid w:val="007873CF"/>
    <w:rsid w:val="007874DD"/>
    <w:rsid w:val="0078760C"/>
    <w:rsid w:val="007877FA"/>
    <w:rsid w:val="00787819"/>
    <w:rsid w:val="00787ADC"/>
    <w:rsid w:val="00787C6A"/>
    <w:rsid w:val="00787DB0"/>
    <w:rsid w:val="00787DBC"/>
    <w:rsid w:val="00787F33"/>
    <w:rsid w:val="007900E4"/>
    <w:rsid w:val="007903F8"/>
    <w:rsid w:val="00790626"/>
    <w:rsid w:val="007908A0"/>
    <w:rsid w:val="00790919"/>
    <w:rsid w:val="00790C16"/>
    <w:rsid w:val="00790C65"/>
    <w:rsid w:val="00790DAF"/>
    <w:rsid w:val="00790DCD"/>
    <w:rsid w:val="00790DD1"/>
    <w:rsid w:val="00790E34"/>
    <w:rsid w:val="00791069"/>
    <w:rsid w:val="00791139"/>
    <w:rsid w:val="007916B1"/>
    <w:rsid w:val="0079185B"/>
    <w:rsid w:val="007918C9"/>
    <w:rsid w:val="00791D8F"/>
    <w:rsid w:val="00791DC6"/>
    <w:rsid w:val="00792112"/>
    <w:rsid w:val="0079224A"/>
    <w:rsid w:val="00792468"/>
    <w:rsid w:val="00792860"/>
    <w:rsid w:val="00792A5D"/>
    <w:rsid w:val="00792AB8"/>
    <w:rsid w:val="0079301C"/>
    <w:rsid w:val="0079302C"/>
    <w:rsid w:val="00793253"/>
    <w:rsid w:val="00793293"/>
    <w:rsid w:val="007934E7"/>
    <w:rsid w:val="00793522"/>
    <w:rsid w:val="00793638"/>
    <w:rsid w:val="007936D8"/>
    <w:rsid w:val="007938B5"/>
    <w:rsid w:val="00793A49"/>
    <w:rsid w:val="00793B86"/>
    <w:rsid w:val="00793CF0"/>
    <w:rsid w:val="00793E2B"/>
    <w:rsid w:val="00793FBF"/>
    <w:rsid w:val="0079406C"/>
    <w:rsid w:val="00794259"/>
    <w:rsid w:val="00794376"/>
    <w:rsid w:val="00794392"/>
    <w:rsid w:val="007943AE"/>
    <w:rsid w:val="007945F0"/>
    <w:rsid w:val="00794687"/>
    <w:rsid w:val="00794714"/>
    <w:rsid w:val="0079483D"/>
    <w:rsid w:val="00794A7A"/>
    <w:rsid w:val="00794C9A"/>
    <w:rsid w:val="00794DD2"/>
    <w:rsid w:val="00794FFB"/>
    <w:rsid w:val="00795423"/>
    <w:rsid w:val="00795880"/>
    <w:rsid w:val="00795A06"/>
    <w:rsid w:val="00795A7D"/>
    <w:rsid w:val="00795A84"/>
    <w:rsid w:val="00795B1D"/>
    <w:rsid w:val="00795BE6"/>
    <w:rsid w:val="00795CE3"/>
    <w:rsid w:val="00795F94"/>
    <w:rsid w:val="00795F9A"/>
    <w:rsid w:val="0079600D"/>
    <w:rsid w:val="00796142"/>
    <w:rsid w:val="00796527"/>
    <w:rsid w:val="0079688E"/>
    <w:rsid w:val="00796BDE"/>
    <w:rsid w:val="00796C16"/>
    <w:rsid w:val="00796C64"/>
    <w:rsid w:val="00796C65"/>
    <w:rsid w:val="00796D70"/>
    <w:rsid w:val="00796F45"/>
    <w:rsid w:val="0079701D"/>
    <w:rsid w:val="0079709C"/>
    <w:rsid w:val="00797103"/>
    <w:rsid w:val="007976A3"/>
    <w:rsid w:val="007976E6"/>
    <w:rsid w:val="0079786D"/>
    <w:rsid w:val="00797A4D"/>
    <w:rsid w:val="00797AB8"/>
    <w:rsid w:val="00797C5D"/>
    <w:rsid w:val="00797E3D"/>
    <w:rsid w:val="00797E8B"/>
    <w:rsid w:val="00797E94"/>
    <w:rsid w:val="00797FF4"/>
    <w:rsid w:val="007A015D"/>
    <w:rsid w:val="007A0204"/>
    <w:rsid w:val="007A0236"/>
    <w:rsid w:val="007A02BA"/>
    <w:rsid w:val="007A02EE"/>
    <w:rsid w:val="007A03BA"/>
    <w:rsid w:val="007A03FF"/>
    <w:rsid w:val="007A046F"/>
    <w:rsid w:val="007A04BF"/>
    <w:rsid w:val="007A05F7"/>
    <w:rsid w:val="007A06AD"/>
    <w:rsid w:val="007A085B"/>
    <w:rsid w:val="007A0AF1"/>
    <w:rsid w:val="007A0CA8"/>
    <w:rsid w:val="007A0CB3"/>
    <w:rsid w:val="007A1058"/>
    <w:rsid w:val="007A111D"/>
    <w:rsid w:val="007A11CF"/>
    <w:rsid w:val="007A16C1"/>
    <w:rsid w:val="007A1978"/>
    <w:rsid w:val="007A1AB1"/>
    <w:rsid w:val="007A1ACA"/>
    <w:rsid w:val="007A1D6D"/>
    <w:rsid w:val="007A1DA3"/>
    <w:rsid w:val="007A1DDE"/>
    <w:rsid w:val="007A23E9"/>
    <w:rsid w:val="007A2521"/>
    <w:rsid w:val="007A283F"/>
    <w:rsid w:val="007A2AEC"/>
    <w:rsid w:val="007A2B61"/>
    <w:rsid w:val="007A2BED"/>
    <w:rsid w:val="007A2CFD"/>
    <w:rsid w:val="007A2D94"/>
    <w:rsid w:val="007A306A"/>
    <w:rsid w:val="007A31E6"/>
    <w:rsid w:val="007A3229"/>
    <w:rsid w:val="007A3770"/>
    <w:rsid w:val="007A3996"/>
    <w:rsid w:val="007A3A0A"/>
    <w:rsid w:val="007A3BA2"/>
    <w:rsid w:val="007A3CD6"/>
    <w:rsid w:val="007A3D51"/>
    <w:rsid w:val="007A3DD1"/>
    <w:rsid w:val="007A3EDC"/>
    <w:rsid w:val="007A4131"/>
    <w:rsid w:val="007A472D"/>
    <w:rsid w:val="007A4742"/>
    <w:rsid w:val="007A4883"/>
    <w:rsid w:val="007A4B8D"/>
    <w:rsid w:val="007A4C09"/>
    <w:rsid w:val="007A4C22"/>
    <w:rsid w:val="007A4FE4"/>
    <w:rsid w:val="007A511F"/>
    <w:rsid w:val="007A5188"/>
    <w:rsid w:val="007A53E9"/>
    <w:rsid w:val="007A55B2"/>
    <w:rsid w:val="007A581F"/>
    <w:rsid w:val="007A59E1"/>
    <w:rsid w:val="007A5EE2"/>
    <w:rsid w:val="007A5F01"/>
    <w:rsid w:val="007A5FA5"/>
    <w:rsid w:val="007A6250"/>
    <w:rsid w:val="007A626D"/>
    <w:rsid w:val="007A6899"/>
    <w:rsid w:val="007A68B4"/>
    <w:rsid w:val="007A6A96"/>
    <w:rsid w:val="007A6AC6"/>
    <w:rsid w:val="007A6B06"/>
    <w:rsid w:val="007A6BE1"/>
    <w:rsid w:val="007A6C2A"/>
    <w:rsid w:val="007A6CC5"/>
    <w:rsid w:val="007A6D98"/>
    <w:rsid w:val="007A737B"/>
    <w:rsid w:val="007A73AA"/>
    <w:rsid w:val="007A7410"/>
    <w:rsid w:val="007A7602"/>
    <w:rsid w:val="007A7763"/>
    <w:rsid w:val="007A78A8"/>
    <w:rsid w:val="007A7CC1"/>
    <w:rsid w:val="007A7F11"/>
    <w:rsid w:val="007B006B"/>
    <w:rsid w:val="007B0348"/>
    <w:rsid w:val="007B0C07"/>
    <w:rsid w:val="007B0D41"/>
    <w:rsid w:val="007B0D4A"/>
    <w:rsid w:val="007B0F51"/>
    <w:rsid w:val="007B0FB7"/>
    <w:rsid w:val="007B107B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B08"/>
    <w:rsid w:val="007B1DB6"/>
    <w:rsid w:val="007B1E72"/>
    <w:rsid w:val="007B2016"/>
    <w:rsid w:val="007B20C3"/>
    <w:rsid w:val="007B20EE"/>
    <w:rsid w:val="007B268D"/>
    <w:rsid w:val="007B27F2"/>
    <w:rsid w:val="007B291F"/>
    <w:rsid w:val="007B2BF0"/>
    <w:rsid w:val="007B2C80"/>
    <w:rsid w:val="007B2D39"/>
    <w:rsid w:val="007B301B"/>
    <w:rsid w:val="007B3213"/>
    <w:rsid w:val="007B3263"/>
    <w:rsid w:val="007B3436"/>
    <w:rsid w:val="007B34D5"/>
    <w:rsid w:val="007B3636"/>
    <w:rsid w:val="007B3736"/>
    <w:rsid w:val="007B39A8"/>
    <w:rsid w:val="007B3AAB"/>
    <w:rsid w:val="007B3B06"/>
    <w:rsid w:val="007B3CD8"/>
    <w:rsid w:val="007B3E67"/>
    <w:rsid w:val="007B3ED8"/>
    <w:rsid w:val="007B3F21"/>
    <w:rsid w:val="007B3F40"/>
    <w:rsid w:val="007B3F58"/>
    <w:rsid w:val="007B42B0"/>
    <w:rsid w:val="007B43BA"/>
    <w:rsid w:val="007B46E8"/>
    <w:rsid w:val="007B48C8"/>
    <w:rsid w:val="007B49FD"/>
    <w:rsid w:val="007B4FC6"/>
    <w:rsid w:val="007B5145"/>
    <w:rsid w:val="007B51B5"/>
    <w:rsid w:val="007B520B"/>
    <w:rsid w:val="007B52B9"/>
    <w:rsid w:val="007B5381"/>
    <w:rsid w:val="007B5544"/>
    <w:rsid w:val="007B55D7"/>
    <w:rsid w:val="007B5650"/>
    <w:rsid w:val="007B57A5"/>
    <w:rsid w:val="007B585C"/>
    <w:rsid w:val="007B5AF0"/>
    <w:rsid w:val="007B5BCD"/>
    <w:rsid w:val="007B5D09"/>
    <w:rsid w:val="007B5E70"/>
    <w:rsid w:val="007B5ECA"/>
    <w:rsid w:val="007B5F61"/>
    <w:rsid w:val="007B6323"/>
    <w:rsid w:val="007B6374"/>
    <w:rsid w:val="007B6654"/>
    <w:rsid w:val="007B6743"/>
    <w:rsid w:val="007B6768"/>
    <w:rsid w:val="007B6A41"/>
    <w:rsid w:val="007B6A45"/>
    <w:rsid w:val="007B6A57"/>
    <w:rsid w:val="007B6B2E"/>
    <w:rsid w:val="007B6DDF"/>
    <w:rsid w:val="007B6F73"/>
    <w:rsid w:val="007B6F97"/>
    <w:rsid w:val="007B6FFE"/>
    <w:rsid w:val="007B7111"/>
    <w:rsid w:val="007B7257"/>
    <w:rsid w:val="007B745F"/>
    <w:rsid w:val="007B74F5"/>
    <w:rsid w:val="007B76AB"/>
    <w:rsid w:val="007B777E"/>
    <w:rsid w:val="007B7976"/>
    <w:rsid w:val="007B79B9"/>
    <w:rsid w:val="007B7AD3"/>
    <w:rsid w:val="007B7DA3"/>
    <w:rsid w:val="007B7EB7"/>
    <w:rsid w:val="007C003B"/>
    <w:rsid w:val="007C031C"/>
    <w:rsid w:val="007C04AA"/>
    <w:rsid w:val="007C058B"/>
    <w:rsid w:val="007C1364"/>
    <w:rsid w:val="007C14D5"/>
    <w:rsid w:val="007C1521"/>
    <w:rsid w:val="007C1929"/>
    <w:rsid w:val="007C1941"/>
    <w:rsid w:val="007C19A2"/>
    <w:rsid w:val="007C1AA6"/>
    <w:rsid w:val="007C1BB2"/>
    <w:rsid w:val="007C1CAC"/>
    <w:rsid w:val="007C1CE5"/>
    <w:rsid w:val="007C1E31"/>
    <w:rsid w:val="007C1E3E"/>
    <w:rsid w:val="007C1F55"/>
    <w:rsid w:val="007C2014"/>
    <w:rsid w:val="007C20EC"/>
    <w:rsid w:val="007C21A7"/>
    <w:rsid w:val="007C2332"/>
    <w:rsid w:val="007C2519"/>
    <w:rsid w:val="007C2684"/>
    <w:rsid w:val="007C27BE"/>
    <w:rsid w:val="007C28B2"/>
    <w:rsid w:val="007C28D3"/>
    <w:rsid w:val="007C2A16"/>
    <w:rsid w:val="007C2A45"/>
    <w:rsid w:val="007C2CD6"/>
    <w:rsid w:val="007C302B"/>
    <w:rsid w:val="007C3061"/>
    <w:rsid w:val="007C3306"/>
    <w:rsid w:val="007C3339"/>
    <w:rsid w:val="007C34D0"/>
    <w:rsid w:val="007C36ED"/>
    <w:rsid w:val="007C37AF"/>
    <w:rsid w:val="007C38A7"/>
    <w:rsid w:val="007C3944"/>
    <w:rsid w:val="007C3CEA"/>
    <w:rsid w:val="007C3D11"/>
    <w:rsid w:val="007C3D35"/>
    <w:rsid w:val="007C3D4A"/>
    <w:rsid w:val="007C3E12"/>
    <w:rsid w:val="007C3E30"/>
    <w:rsid w:val="007C3F99"/>
    <w:rsid w:val="007C404B"/>
    <w:rsid w:val="007C4052"/>
    <w:rsid w:val="007C4131"/>
    <w:rsid w:val="007C413A"/>
    <w:rsid w:val="007C414F"/>
    <w:rsid w:val="007C417C"/>
    <w:rsid w:val="007C41FB"/>
    <w:rsid w:val="007C446B"/>
    <w:rsid w:val="007C448F"/>
    <w:rsid w:val="007C44DF"/>
    <w:rsid w:val="007C4583"/>
    <w:rsid w:val="007C48B0"/>
    <w:rsid w:val="007C5207"/>
    <w:rsid w:val="007C529B"/>
    <w:rsid w:val="007C53F2"/>
    <w:rsid w:val="007C578F"/>
    <w:rsid w:val="007C5ACF"/>
    <w:rsid w:val="007C5CAE"/>
    <w:rsid w:val="007C5ED5"/>
    <w:rsid w:val="007C62F3"/>
    <w:rsid w:val="007C63E7"/>
    <w:rsid w:val="007C65DC"/>
    <w:rsid w:val="007C66A2"/>
    <w:rsid w:val="007C6D03"/>
    <w:rsid w:val="007C6F33"/>
    <w:rsid w:val="007C6F6A"/>
    <w:rsid w:val="007C70B5"/>
    <w:rsid w:val="007C72F0"/>
    <w:rsid w:val="007C739E"/>
    <w:rsid w:val="007C75E4"/>
    <w:rsid w:val="007C7AD8"/>
    <w:rsid w:val="007C7E29"/>
    <w:rsid w:val="007C7E43"/>
    <w:rsid w:val="007C7FAD"/>
    <w:rsid w:val="007D0109"/>
    <w:rsid w:val="007D01AE"/>
    <w:rsid w:val="007D07F0"/>
    <w:rsid w:val="007D0959"/>
    <w:rsid w:val="007D0C2A"/>
    <w:rsid w:val="007D0DCF"/>
    <w:rsid w:val="007D1023"/>
    <w:rsid w:val="007D1034"/>
    <w:rsid w:val="007D11CB"/>
    <w:rsid w:val="007D13C5"/>
    <w:rsid w:val="007D1473"/>
    <w:rsid w:val="007D1522"/>
    <w:rsid w:val="007D157E"/>
    <w:rsid w:val="007D1652"/>
    <w:rsid w:val="007D167C"/>
    <w:rsid w:val="007D16BD"/>
    <w:rsid w:val="007D17BB"/>
    <w:rsid w:val="007D185E"/>
    <w:rsid w:val="007D18D9"/>
    <w:rsid w:val="007D19A8"/>
    <w:rsid w:val="007D1A2C"/>
    <w:rsid w:val="007D1CEA"/>
    <w:rsid w:val="007D1E97"/>
    <w:rsid w:val="007D1F17"/>
    <w:rsid w:val="007D1F96"/>
    <w:rsid w:val="007D2060"/>
    <w:rsid w:val="007D2284"/>
    <w:rsid w:val="007D2364"/>
    <w:rsid w:val="007D2454"/>
    <w:rsid w:val="007D251A"/>
    <w:rsid w:val="007D2AD0"/>
    <w:rsid w:val="007D2B1B"/>
    <w:rsid w:val="007D2B7F"/>
    <w:rsid w:val="007D2D32"/>
    <w:rsid w:val="007D2F3D"/>
    <w:rsid w:val="007D2FBC"/>
    <w:rsid w:val="007D2FF1"/>
    <w:rsid w:val="007D3285"/>
    <w:rsid w:val="007D3381"/>
    <w:rsid w:val="007D3769"/>
    <w:rsid w:val="007D37AD"/>
    <w:rsid w:val="007D37D0"/>
    <w:rsid w:val="007D3C2B"/>
    <w:rsid w:val="007D3D1F"/>
    <w:rsid w:val="007D3DB2"/>
    <w:rsid w:val="007D3FC2"/>
    <w:rsid w:val="007D40A6"/>
    <w:rsid w:val="007D40B6"/>
    <w:rsid w:val="007D4155"/>
    <w:rsid w:val="007D4360"/>
    <w:rsid w:val="007D4473"/>
    <w:rsid w:val="007D44C3"/>
    <w:rsid w:val="007D4B06"/>
    <w:rsid w:val="007D4E03"/>
    <w:rsid w:val="007D4EB1"/>
    <w:rsid w:val="007D4F86"/>
    <w:rsid w:val="007D5145"/>
    <w:rsid w:val="007D552F"/>
    <w:rsid w:val="007D5640"/>
    <w:rsid w:val="007D56BB"/>
    <w:rsid w:val="007D5B07"/>
    <w:rsid w:val="007D5B26"/>
    <w:rsid w:val="007D5F3A"/>
    <w:rsid w:val="007D5FEC"/>
    <w:rsid w:val="007D60A5"/>
    <w:rsid w:val="007D60DD"/>
    <w:rsid w:val="007D61D9"/>
    <w:rsid w:val="007D6247"/>
    <w:rsid w:val="007D64D1"/>
    <w:rsid w:val="007D6519"/>
    <w:rsid w:val="007D66A5"/>
    <w:rsid w:val="007D67E5"/>
    <w:rsid w:val="007D6959"/>
    <w:rsid w:val="007D6B05"/>
    <w:rsid w:val="007D6B1E"/>
    <w:rsid w:val="007D6E06"/>
    <w:rsid w:val="007D709A"/>
    <w:rsid w:val="007D70FC"/>
    <w:rsid w:val="007D713C"/>
    <w:rsid w:val="007D76F8"/>
    <w:rsid w:val="007D781E"/>
    <w:rsid w:val="007D7CF5"/>
    <w:rsid w:val="007E01F0"/>
    <w:rsid w:val="007E03BE"/>
    <w:rsid w:val="007E03D1"/>
    <w:rsid w:val="007E04C2"/>
    <w:rsid w:val="007E0578"/>
    <w:rsid w:val="007E098A"/>
    <w:rsid w:val="007E0A85"/>
    <w:rsid w:val="007E0CA5"/>
    <w:rsid w:val="007E0CD3"/>
    <w:rsid w:val="007E0D65"/>
    <w:rsid w:val="007E0E6D"/>
    <w:rsid w:val="007E1331"/>
    <w:rsid w:val="007E194A"/>
    <w:rsid w:val="007E19F7"/>
    <w:rsid w:val="007E1ADF"/>
    <w:rsid w:val="007E1B50"/>
    <w:rsid w:val="007E1BBC"/>
    <w:rsid w:val="007E1C72"/>
    <w:rsid w:val="007E1CA3"/>
    <w:rsid w:val="007E1E05"/>
    <w:rsid w:val="007E1ED3"/>
    <w:rsid w:val="007E1EE3"/>
    <w:rsid w:val="007E1F44"/>
    <w:rsid w:val="007E1FE9"/>
    <w:rsid w:val="007E2097"/>
    <w:rsid w:val="007E2201"/>
    <w:rsid w:val="007E249A"/>
    <w:rsid w:val="007E2609"/>
    <w:rsid w:val="007E26A3"/>
    <w:rsid w:val="007E26E4"/>
    <w:rsid w:val="007E2A7A"/>
    <w:rsid w:val="007E2E6C"/>
    <w:rsid w:val="007E2EB7"/>
    <w:rsid w:val="007E2FD0"/>
    <w:rsid w:val="007E2FE6"/>
    <w:rsid w:val="007E3041"/>
    <w:rsid w:val="007E32E8"/>
    <w:rsid w:val="007E34F2"/>
    <w:rsid w:val="007E3566"/>
    <w:rsid w:val="007E35F5"/>
    <w:rsid w:val="007E36E3"/>
    <w:rsid w:val="007E386B"/>
    <w:rsid w:val="007E3ADF"/>
    <w:rsid w:val="007E3DEC"/>
    <w:rsid w:val="007E3EC7"/>
    <w:rsid w:val="007E3FF2"/>
    <w:rsid w:val="007E411D"/>
    <w:rsid w:val="007E41E1"/>
    <w:rsid w:val="007E42FC"/>
    <w:rsid w:val="007E43DB"/>
    <w:rsid w:val="007E45C6"/>
    <w:rsid w:val="007E47A3"/>
    <w:rsid w:val="007E4893"/>
    <w:rsid w:val="007E48CE"/>
    <w:rsid w:val="007E48D0"/>
    <w:rsid w:val="007E4A65"/>
    <w:rsid w:val="007E4A79"/>
    <w:rsid w:val="007E4DAD"/>
    <w:rsid w:val="007E5029"/>
    <w:rsid w:val="007E52AE"/>
    <w:rsid w:val="007E556E"/>
    <w:rsid w:val="007E56C6"/>
    <w:rsid w:val="007E5777"/>
    <w:rsid w:val="007E5962"/>
    <w:rsid w:val="007E5B6B"/>
    <w:rsid w:val="007E5BE2"/>
    <w:rsid w:val="007E5D68"/>
    <w:rsid w:val="007E622C"/>
    <w:rsid w:val="007E627C"/>
    <w:rsid w:val="007E62F3"/>
    <w:rsid w:val="007E63AD"/>
    <w:rsid w:val="007E6534"/>
    <w:rsid w:val="007E6746"/>
    <w:rsid w:val="007E6A51"/>
    <w:rsid w:val="007E6A69"/>
    <w:rsid w:val="007E6B8E"/>
    <w:rsid w:val="007E6CBB"/>
    <w:rsid w:val="007E6E35"/>
    <w:rsid w:val="007E6F26"/>
    <w:rsid w:val="007E6F94"/>
    <w:rsid w:val="007E6FA2"/>
    <w:rsid w:val="007E7559"/>
    <w:rsid w:val="007E785A"/>
    <w:rsid w:val="007E79C6"/>
    <w:rsid w:val="007E7B8A"/>
    <w:rsid w:val="007E7D2D"/>
    <w:rsid w:val="007E7E60"/>
    <w:rsid w:val="007E7FE8"/>
    <w:rsid w:val="007F010C"/>
    <w:rsid w:val="007F03C3"/>
    <w:rsid w:val="007F03E4"/>
    <w:rsid w:val="007F0498"/>
    <w:rsid w:val="007F060C"/>
    <w:rsid w:val="007F0659"/>
    <w:rsid w:val="007F0882"/>
    <w:rsid w:val="007F08BF"/>
    <w:rsid w:val="007F0EFE"/>
    <w:rsid w:val="007F0F90"/>
    <w:rsid w:val="007F1107"/>
    <w:rsid w:val="007F166F"/>
    <w:rsid w:val="007F177A"/>
    <w:rsid w:val="007F1A89"/>
    <w:rsid w:val="007F1B17"/>
    <w:rsid w:val="007F1B5B"/>
    <w:rsid w:val="007F1C56"/>
    <w:rsid w:val="007F1C60"/>
    <w:rsid w:val="007F1D57"/>
    <w:rsid w:val="007F1F75"/>
    <w:rsid w:val="007F1F8A"/>
    <w:rsid w:val="007F2026"/>
    <w:rsid w:val="007F215A"/>
    <w:rsid w:val="007F23D2"/>
    <w:rsid w:val="007F26AB"/>
    <w:rsid w:val="007F2968"/>
    <w:rsid w:val="007F2991"/>
    <w:rsid w:val="007F2C6A"/>
    <w:rsid w:val="007F2DF7"/>
    <w:rsid w:val="007F2E47"/>
    <w:rsid w:val="007F2FF7"/>
    <w:rsid w:val="007F3162"/>
    <w:rsid w:val="007F3248"/>
    <w:rsid w:val="007F3496"/>
    <w:rsid w:val="007F35B5"/>
    <w:rsid w:val="007F372E"/>
    <w:rsid w:val="007F37B4"/>
    <w:rsid w:val="007F37B7"/>
    <w:rsid w:val="007F39D6"/>
    <w:rsid w:val="007F3A6B"/>
    <w:rsid w:val="007F3AF7"/>
    <w:rsid w:val="007F421C"/>
    <w:rsid w:val="007F440B"/>
    <w:rsid w:val="007F465D"/>
    <w:rsid w:val="007F46E0"/>
    <w:rsid w:val="007F4704"/>
    <w:rsid w:val="007F499A"/>
    <w:rsid w:val="007F4A8F"/>
    <w:rsid w:val="007F4ACF"/>
    <w:rsid w:val="007F4C04"/>
    <w:rsid w:val="007F4E6D"/>
    <w:rsid w:val="007F511D"/>
    <w:rsid w:val="007F51FF"/>
    <w:rsid w:val="007F528A"/>
    <w:rsid w:val="007F53C7"/>
    <w:rsid w:val="007F555D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59"/>
    <w:rsid w:val="007F6568"/>
    <w:rsid w:val="007F6665"/>
    <w:rsid w:val="007F68BB"/>
    <w:rsid w:val="007F6951"/>
    <w:rsid w:val="007F6C48"/>
    <w:rsid w:val="007F6C82"/>
    <w:rsid w:val="007F6E92"/>
    <w:rsid w:val="007F70E9"/>
    <w:rsid w:val="007F70F5"/>
    <w:rsid w:val="007F71DC"/>
    <w:rsid w:val="007F72CA"/>
    <w:rsid w:val="007F741B"/>
    <w:rsid w:val="007F748C"/>
    <w:rsid w:val="007F7575"/>
    <w:rsid w:val="007F786B"/>
    <w:rsid w:val="007F78A0"/>
    <w:rsid w:val="007F79F0"/>
    <w:rsid w:val="007F7AED"/>
    <w:rsid w:val="007F7CE3"/>
    <w:rsid w:val="007F7D1E"/>
    <w:rsid w:val="007F7FAE"/>
    <w:rsid w:val="00800048"/>
    <w:rsid w:val="00800097"/>
    <w:rsid w:val="008001BA"/>
    <w:rsid w:val="008001F3"/>
    <w:rsid w:val="0080054E"/>
    <w:rsid w:val="00800931"/>
    <w:rsid w:val="00800B37"/>
    <w:rsid w:val="00800C0F"/>
    <w:rsid w:val="00800C25"/>
    <w:rsid w:val="0080109C"/>
    <w:rsid w:val="0080169A"/>
    <w:rsid w:val="00801D6C"/>
    <w:rsid w:val="00801FE7"/>
    <w:rsid w:val="0080227C"/>
    <w:rsid w:val="008022A4"/>
    <w:rsid w:val="0080231E"/>
    <w:rsid w:val="00802587"/>
    <w:rsid w:val="00802769"/>
    <w:rsid w:val="008027C1"/>
    <w:rsid w:val="00802A7B"/>
    <w:rsid w:val="00802ACA"/>
    <w:rsid w:val="00802BB0"/>
    <w:rsid w:val="008031C0"/>
    <w:rsid w:val="00803308"/>
    <w:rsid w:val="00803424"/>
    <w:rsid w:val="00803454"/>
    <w:rsid w:val="0080382F"/>
    <w:rsid w:val="00803A47"/>
    <w:rsid w:val="00803BFA"/>
    <w:rsid w:val="00803C88"/>
    <w:rsid w:val="00803DEF"/>
    <w:rsid w:val="008040B2"/>
    <w:rsid w:val="00804175"/>
    <w:rsid w:val="008043F2"/>
    <w:rsid w:val="008044E3"/>
    <w:rsid w:val="008046B7"/>
    <w:rsid w:val="00804798"/>
    <w:rsid w:val="008048BF"/>
    <w:rsid w:val="008049D0"/>
    <w:rsid w:val="00804B6C"/>
    <w:rsid w:val="00804E07"/>
    <w:rsid w:val="00804EBD"/>
    <w:rsid w:val="00804EE1"/>
    <w:rsid w:val="00804FC5"/>
    <w:rsid w:val="008052D8"/>
    <w:rsid w:val="008054F9"/>
    <w:rsid w:val="008055D8"/>
    <w:rsid w:val="00805818"/>
    <w:rsid w:val="008059F6"/>
    <w:rsid w:val="00805C4A"/>
    <w:rsid w:val="00805D1D"/>
    <w:rsid w:val="00805D93"/>
    <w:rsid w:val="0080602B"/>
    <w:rsid w:val="00806129"/>
    <w:rsid w:val="0080612C"/>
    <w:rsid w:val="008063B0"/>
    <w:rsid w:val="00806667"/>
    <w:rsid w:val="0080699B"/>
    <w:rsid w:val="00806B23"/>
    <w:rsid w:val="00806B2B"/>
    <w:rsid w:val="00806C25"/>
    <w:rsid w:val="00806D3E"/>
    <w:rsid w:val="00806D79"/>
    <w:rsid w:val="00806F9D"/>
    <w:rsid w:val="00806FAF"/>
    <w:rsid w:val="00807025"/>
    <w:rsid w:val="0080707E"/>
    <w:rsid w:val="00807427"/>
    <w:rsid w:val="00807431"/>
    <w:rsid w:val="008074E9"/>
    <w:rsid w:val="00807565"/>
    <w:rsid w:val="00807AC3"/>
    <w:rsid w:val="00807B5A"/>
    <w:rsid w:val="00807BA5"/>
    <w:rsid w:val="00807BB6"/>
    <w:rsid w:val="00807C2E"/>
    <w:rsid w:val="00807C8E"/>
    <w:rsid w:val="00807DCE"/>
    <w:rsid w:val="00807E6A"/>
    <w:rsid w:val="0081025D"/>
    <w:rsid w:val="00810446"/>
    <w:rsid w:val="00810537"/>
    <w:rsid w:val="00810579"/>
    <w:rsid w:val="00810596"/>
    <w:rsid w:val="008106A9"/>
    <w:rsid w:val="00810768"/>
    <w:rsid w:val="008107C1"/>
    <w:rsid w:val="008108B0"/>
    <w:rsid w:val="0081098C"/>
    <w:rsid w:val="00810996"/>
    <w:rsid w:val="00810C3A"/>
    <w:rsid w:val="00810F7C"/>
    <w:rsid w:val="00811524"/>
    <w:rsid w:val="00811551"/>
    <w:rsid w:val="008116EC"/>
    <w:rsid w:val="00811AB0"/>
    <w:rsid w:val="00811AEA"/>
    <w:rsid w:val="00811B05"/>
    <w:rsid w:val="00811B9D"/>
    <w:rsid w:val="00811C6F"/>
    <w:rsid w:val="00811E38"/>
    <w:rsid w:val="0081214B"/>
    <w:rsid w:val="008121E7"/>
    <w:rsid w:val="0081249E"/>
    <w:rsid w:val="0081255B"/>
    <w:rsid w:val="00812767"/>
    <w:rsid w:val="0081281F"/>
    <w:rsid w:val="0081298B"/>
    <w:rsid w:val="00812A4F"/>
    <w:rsid w:val="00812F12"/>
    <w:rsid w:val="00812F56"/>
    <w:rsid w:val="00812FD1"/>
    <w:rsid w:val="00813066"/>
    <w:rsid w:val="008131BF"/>
    <w:rsid w:val="008131D0"/>
    <w:rsid w:val="0081370F"/>
    <w:rsid w:val="0081397B"/>
    <w:rsid w:val="00813A83"/>
    <w:rsid w:val="00813B63"/>
    <w:rsid w:val="00813B90"/>
    <w:rsid w:val="00813CBB"/>
    <w:rsid w:val="00813EF8"/>
    <w:rsid w:val="00813FDD"/>
    <w:rsid w:val="008141EE"/>
    <w:rsid w:val="00814209"/>
    <w:rsid w:val="0081436B"/>
    <w:rsid w:val="0081441B"/>
    <w:rsid w:val="008145C7"/>
    <w:rsid w:val="008145ED"/>
    <w:rsid w:val="00814806"/>
    <w:rsid w:val="00814B6B"/>
    <w:rsid w:val="00814BCF"/>
    <w:rsid w:val="00814E65"/>
    <w:rsid w:val="00815005"/>
    <w:rsid w:val="00815293"/>
    <w:rsid w:val="00815762"/>
    <w:rsid w:val="00815BCC"/>
    <w:rsid w:val="00815BE1"/>
    <w:rsid w:val="00815CD8"/>
    <w:rsid w:val="00815F97"/>
    <w:rsid w:val="008160A6"/>
    <w:rsid w:val="00816400"/>
    <w:rsid w:val="00816692"/>
    <w:rsid w:val="00816AAC"/>
    <w:rsid w:val="00816C38"/>
    <w:rsid w:val="00816C7C"/>
    <w:rsid w:val="00816CAA"/>
    <w:rsid w:val="00816D78"/>
    <w:rsid w:val="00816E11"/>
    <w:rsid w:val="00816FB7"/>
    <w:rsid w:val="00817070"/>
    <w:rsid w:val="008173D6"/>
    <w:rsid w:val="008176A0"/>
    <w:rsid w:val="008176CD"/>
    <w:rsid w:val="00820076"/>
    <w:rsid w:val="008201FB"/>
    <w:rsid w:val="00820267"/>
    <w:rsid w:val="0082050F"/>
    <w:rsid w:val="00820553"/>
    <w:rsid w:val="00820888"/>
    <w:rsid w:val="008208A4"/>
    <w:rsid w:val="008208C1"/>
    <w:rsid w:val="00820A0A"/>
    <w:rsid w:val="00820B22"/>
    <w:rsid w:val="00820C48"/>
    <w:rsid w:val="00820CEE"/>
    <w:rsid w:val="00820E4C"/>
    <w:rsid w:val="00820E89"/>
    <w:rsid w:val="00820EBC"/>
    <w:rsid w:val="00820ED4"/>
    <w:rsid w:val="00821129"/>
    <w:rsid w:val="0082115F"/>
    <w:rsid w:val="008212D5"/>
    <w:rsid w:val="00821410"/>
    <w:rsid w:val="0082143C"/>
    <w:rsid w:val="00821527"/>
    <w:rsid w:val="00821720"/>
    <w:rsid w:val="008217A3"/>
    <w:rsid w:val="00821AC9"/>
    <w:rsid w:val="00821AFB"/>
    <w:rsid w:val="00821B99"/>
    <w:rsid w:val="00821D1D"/>
    <w:rsid w:val="00821FF5"/>
    <w:rsid w:val="00822146"/>
    <w:rsid w:val="0082228F"/>
    <w:rsid w:val="0082245D"/>
    <w:rsid w:val="008224C2"/>
    <w:rsid w:val="00822651"/>
    <w:rsid w:val="00822787"/>
    <w:rsid w:val="008227B7"/>
    <w:rsid w:val="008227BF"/>
    <w:rsid w:val="00822989"/>
    <w:rsid w:val="00822A98"/>
    <w:rsid w:val="00822D4D"/>
    <w:rsid w:val="00822D7E"/>
    <w:rsid w:val="00822E4B"/>
    <w:rsid w:val="00822F74"/>
    <w:rsid w:val="008230DB"/>
    <w:rsid w:val="0082321D"/>
    <w:rsid w:val="008232D0"/>
    <w:rsid w:val="008239B2"/>
    <w:rsid w:val="00823AC9"/>
    <w:rsid w:val="00823B0F"/>
    <w:rsid w:val="00823F59"/>
    <w:rsid w:val="0082410B"/>
    <w:rsid w:val="008245FB"/>
    <w:rsid w:val="00824769"/>
    <w:rsid w:val="00824829"/>
    <w:rsid w:val="00824B74"/>
    <w:rsid w:val="00824E59"/>
    <w:rsid w:val="00824F69"/>
    <w:rsid w:val="008255DF"/>
    <w:rsid w:val="0082579E"/>
    <w:rsid w:val="0082585C"/>
    <w:rsid w:val="00825976"/>
    <w:rsid w:val="00825B05"/>
    <w:rsid w:val="00825C7C"/>
    <w:rsid w:val="00825CA8"/>
    <w:rsid w:val="008261E4"/>
    <w:rsid w:val="0082647A"/>
    <w:rsid w:val="008265D0"/>
    <w:rsid w:val="0082664C"/>
    <w:rsid w:val="0082668F"/>
    <w:rsid w:val="00826957"/>
    <w:rsid w:val="00826B8D"/>
    <w:rsid w:val="00826E7E"/>
    <w:rsid w:val="00826EA1"/>
    <w:rsid w:val="00826FA9"/>
    <w:rsid w:val="00827008"/>
    <w:rsid w:val="0082705B"/>
    <w:rsid w:val="0082718E"/>
    <w:rsid w:val="00827324"/>
    <w:rsid w:val="008273A6"/>
    <w:rsid w:val="00827529"/>
    <w:rsid w:val="008275CE"/>
    <w:rsid w:val="00827962"/>
    <w:rsid w:val="00827B7A"/>
    <w:rsid w:val="00827BC9"/>
    <w:rsid w:val="00827E45"/>
    <w:rsid w:val="00827F45"/>
    <w:rsid w:val="00830208"/>
    <w:rsid w:val="00830823"/>
    <w:rsid w:val="008308DC"/>
    <w:rsid w:val="00830B42"/>
    <w:rsid w:val="00830B8F"/>
    <w:rsid w:val="00830BE1"/>
    <w:rsid w:val="00830C14"/>
    <w:rsid w:val="00830C92"/>
    <w:rsid w:val="00830CCA"/>
    <w:rsid w:val="00830F51"/>
    <w:rsid w:val="008311CC"/>
    <w:rsid w:val="008313E4"/>
    <w:rsid w:val="0083161A"/>
    <w:rsid w:val="00831A7C"/>
    <w:rsid w:val="00831B32"/>
    <w:rsid w:val="00831DEA"/>
    <w:rsid w:val="00831E6B"/>
    <w:rsid w:val="00831F42"/>
    <w:rsid w:val="008323BF"/>
    <w:rsid w:val="0083246E"/>
    <w:rsid w:val="008324F4"/>
    <w:rsid w:val="008324FC"/>
    <w:rsid w:val="0083259F"/>
    <w:rsid w:val="008326B4"/>
    <w:rsid w:val="00832A37"/>
    <w:rsid w:val="00832B59"/>
    <w:rsid w:val="00832F83"/>
    <w:rsid w:val="008331DC"/>
    <w:rsid w:val="0083320E"/>
    <w:rsid w:val="008332C9"/>
    <w:rsid w:val="008333E5"/>
    <w:rsid w:val="00833576"/>
    <w:rsid w:val="008335BB"/>
    <w:rsid w:val="00833A6B"/>
    <w:rsid w:val="00833A8D"/>
    <w:rsid w:val="00834106"/>
    <w:rsid w:val="00834161"/>
    <w:rsid w:val="008341F6"/>
    <w:rsid w:val="00834312"/>
    <w:rsid w:val="00834359"/>
    <w:rsid w:val="00834656"/>
    <w:rsid w:val="00834723"/>
    <w:rsid w:val="00834884"/>
    <w:rsid w:val="008348F6"/>
    <w:rsid w:val="008349E8"/>
    <w:rsid w:val="00834C10"/>
    <w:rsid w:val="0083521C"/>
    <w:rsid w:val="00835253"/>
    <w:rsid w:val="008353D5"/>
    <w:rsid w:val="008353E3"/>
    <w:rsid w:val="00835458"/>
    <w:rsid w:val="008354C8"/>
    <w:rsid w:val="0083575D"/>
    <w:rsid w:val="00835C7C"/>
    <w:rsid w:val="00835F3E"/>
    <w:rsid w:val="00836557"/>
    <w:rsid w:val="0083679D"/>
    <w:rsid w:val="008368B9"/>
    <w:rsid w:val="008369CC"/>
    <w:rsid w:val="00836AEC"/>
    <w:rsid w:val="00836AF3"/>
    <w:rsid w:val="00836C77"/>
    <w:rsid w:val="00836C80"/>
    <w:rsid w:val="00836D2B"/>
    <w:rsid w:val="00836DB6"/>
    <w:rsid w:val="00837473"/>
    <w:rsid w:val="008375B4"/>
    <w:rsid w:val="00837663"/>
    <w:rsid w:val="00837731"/>
    <w:rsid w:val="00837921"/>
    <w:rsid w:val="00837A41"/>
    <w:rsid w:val="00837C29"/>
    <w:rsid w:val="00837FCA"/>
    <w:rsid w:val="00840006"/>
    <w:rsid w:val="00840451"/>
    <w:rsid w:val="00840532"/>
    <w:rsid w:val="008407D1"/>
    <w:rsid w:val="008409B4"/>
    <w:rsid w:val="008409E1"/>
    <w:rsid w:val="00840E0C"/>
    <w:rsid w:val="008410C6"/>
    <w:rsid w:val="00841324"/>
    <w:rsid w:val="008413FD"/>
    <w:rsid w:val="008415F4"/>
    <w:rsid w:val="0084162B"/>
    <w:rsid w:val="00841636"/>
    <w:rsid w:val="008416DB"/>
    <w:rsid w:val="00841A8E"/>
    <w:rsid w:val="00841DFA"/>
    <w:rsid w:val="00841E6E"/>
    <w:rsid w:val="00841E89"/>
    <w:rsid w:val="00841F6F"/>
    <w:rsid w:val="0084245D"/>
    <w:rsid w:val="00842516"/>
    <w:rsid w:val="00842534"/>
    <w:rsid w:val="008428BE"/>
    <w:rsid w:val="00842927"/>
    <w:rsid w:val="0084294A"/>
    <w:rsid w:val="00842DAC"/>
    <w:rsid w:val="00842DD0"/>
    <w:rsid w:val="00843043"/>
    <w:rsid w:val="008432B4"/>
    <w:rsid w:val="008432DF"/>
    <w:rsid w:val="008433BF"/>
    <w:rsid w:val="00843416"/>
    <w:rsid w:val="008435F0"/>
    <w:rsid w:val="008438D1"/>
    <w:rsid w:val="00843B33"/>
    <w:rsid w:val="00843B82"/>
    <w:rsid w:val="00843BA4"/>
    <w:rsid w:val="00843D73"/>
    <w:rsid w:val="00843DC1"/>
    <w:rsid w:val="0084412D"/>
    <w:rsid w:val="008441AB"/>
    <w:rsid w:val="00844550"/>
    <w:rsid w:val="00844579"/>
    <w:rsid w:val="00844591"/>
    <w:rsid w:val="00844611"/>
    <w:rsid w:val="0084473D"/>
    <w:rsid w:val="00844784"/>
    <w:rsid w:val="008447A6"/>
    <w:rsid w:val="00844880"/>
    <w:rsid w:val="00844E84"/>
    <w:rsid w:val="008450E5"/>
    <w:rsid w:val="00845116"/>
    <w:rsid w:val="00845313"/>
    <w:rsid w:val="00845384"/>
    <w:rsid w:val="00845663"/>
    <w:rsid w:val="008456F6"/>
    <w:rsid w:val="00845723"/>
    <w:rsid w:val="008458ED"/>
    <w:rsid w:val="00845BBE"/>
    <w:rsid w:val="00845F06"/>
    <w:rsid w:val="00845FF6"/>
    <w:rsid w:val="0084613E"/>
    <w:rsid w:val="00846243"/>
    <w:rsid w:val="00846477"/>
    <w:rsid w:val="008464A5"/>
    <w:rsid w:val="00846506"/>
    <w:rsid w:val="008465CE"/>
    <w:rsid w:val="00846609"/>
    <w:rsid w:val="00846A6F"/>
    <w:rsid w:val="00846B61"/>
    <w:rsid w:val="00846D75"/>
    <w:rsid w:val="00847170"/>
    <w:rsid w:val="00847451"/>
    <w:rsid w:val="00847836"/>
    <w:rsid w:val="00847A73"/>
    <w:rsid w:val="00847BD2"/>
    <w:rsid w:val="00847EA7"/>
    <w:rsid w:val="00847F5D"/>
    <w:rsid w:val="00847FC5"/>
    <w:rsid w:val="00850030"/>
    <w:rsid w:val="0085012B"/>
    <w:rsid w:val="00850177"/>
    <w:rsid w:val="008501C9"/>
    <w:rsid w:val="0085059E"/>
    <w:rsid w:val="00850982"/>
    <w:rsid w:val="0085099E"/>
    <w:rsid w:val="008509D2"/>
    <w:rsid w:val="00850D3B"/>
    <w:rsid w:val="00851069"/>
    <w:rsid w:val="0085144F"/>
    <w:rsid w:val="00851481"/>
    <w:rsid w:val="008515A3"/>
    <w:rsid w:val="00851861"/>
    <w:rsid w:val="008518D7"/>
    <w:rsid w:val="00851930"/>
    <w:rsid w:val="00851AAD"/>
    <w:rsid w:val="00851C2A"/>
    <w:rsid w:val="00851CFD"/>
    <w:rsid w:val="00851D33"/>
    <w:rsid w:val="00851D9B"/>
    <w:rsid w:val="00851F95"/>
    <w:rsid w:val="00851FF7"/>
    <w:rsid w:val="008520C6"/>
    <w:rsid w:val="008521AC"/>
    <w:rsid w:val="00852318"/>
    <w:rsid w:val="008523F5"/>
    <w:rsid w:val="0085246B"/>
    <w:rsid w:val="008524F0"/>
    <w:rsid w:val="0085290D"/>
    <w:rsid w:val="00852A8C"/>
    <w:rsid w:val="00852BB6"/>
    <w:rsid w:val="008537D2"/>
    <w:rsid w:val="0085380B"/>
    <w:rsid w:val="00853862"/>
    <w:rsid w:val="008539E0"/>
    <w:rsid w:val="00853B9B"/>
    <w:rsid w:val="00853D16"/>
    <w:rsid w:val="0085409E"/>
    <w:rsid w:val="00854175"/>
    <w:rsid w:val="0085428B"/>
    <w:rsid w:val="008542F6"/>
    <w:rsid w:val="008543BA"/>
    <w:rsid w:val="008543F9"/>
    <w:rsid w:val="008544D2"/>
    <w:rsid w:val="00854535"/>
    <w:rsid w:val="008547C2"/>
    <w:rsid w:val="0085484B"/>
    <w:rsid w:val="008548C4"/>
    <w:rsid w:val="00854A21"/>
    <w:rsid w:val="00854AD5"/>
    <w:rsid w:val="00854BF3"/>
    <w:rsid w:val="00854C42"/>
    <w:rsid w:val="00854C87"/>
    <w:rsid w:val="00854D75"/>
    <w:rsid w:val="00854E03"/>
    <w:rsid w:val="00855023"/>
    <w:rsid w:val="0085504B"/>
    <w:rsid w:val="0085522B"/>
    <w:rsid w:val="008554F0"/>
    <w:rsid w:val="0085557E"/>
    <w:rsid w:val="0085561F"/>
    <w:rsid w:val="00855631"/>
    <w:rsid w:val="0085570E"/>
    <w:rsid w:val="008559AE"/>
    <w:rsid w:val="00855A8F"/>
    <w:rsid w:val="00855AAA"/>
    <w:rsid w:val="00855C67"/>
    <w:rsid w:val="00855C94"/>
    <w:rsid w:val="00855ECF"/>
    <w:rsid w:val="008562B3"/>
    <w:rsid w:val="0085643B"/>
    <w:rsid w:val="0085663D"/>
    <w:rsid w:val="0085668C"/>
    <w:rsid w:val="0085675A"/>
    <w:rsid w:val="00856844"/>
    <w:rsid w:val="00856939"/>
    <w:rsid w:val="0085693A"/>
    <w:rsid w:val="00856D46"/>
    <w:rsid w:val="00856F0F"/>
    <w:rsid w:val="00856F23"/>
    <w:rsid w:val="0085714F"/>
    <w:rsid w:val="0085718A"/>
    <w:rsid w:val="0085730E"/>
    <w:rsid w:val="008573C8"/>
    <w:rsid w:val="0085758E"/>
    <w:rsid w:val="00857769"/>
    <w:rsid w:val="00857781"/>
    <w:rsid w:val="008577F7"/>
    <w:rsid w:val="00857963"/>
    <w:rsid w:val="00857AEA"/>
    <w:rsid w:val="00857D8D"/>
    <w:rsid w:val="0086050C"/>
    <w:rsid w:val="008607E0"/>
    <w:rsid w:val="0086083D"/>
    <w:rsid w:val="00860889"/>
    <w:rsid w:val="00860AA7"/>
    <w:rsid w:val="00860B0A"/>
    <w:rsid w:val="00860CDA"/>
    <w:rsid w:val="00860CF4"/>
    <w:rsid w:val="00860DF7"/>
    <w:rsid w:val="00861103"/>
    <w:rsid w:val="0086117B"/>
    <w:rsid w:val="00861314"/>
    <w:rsid w:val="008613DA"/>
    <w:rsid w:val="00861468"/>
    <w:rsid w:val="0086152B"/>
    <w:rsid w:val="00861747"/>
    <w:rsid w:val="00861A00"/>
    <w:rsid w:val="00861A2D"/>
    <w:rsid w:val="00861A38"/>
    <w:rsid w:val="00861A6E"/>
    <w:rsid w:val="00861C83"/>
    <w:rsid w:val="00861D20"/>
    <w:rsid w:val="00861E7A"/>
    <w:rsid w:val="00861FA0"/>
    <w:rsid w:val="008620A9"/>
    <w:rsid w:val="008621D0"/>
    <w:rsid w:val="00862284"/>
    <w:rsid w:val="00862753"/>
    <w:rsid w:val="00862809"/>
    <w:rsid w:val="0086292C"/>
    <w:rsid w:val="008629E3"/>
    <w:rsid w:val="00862A7F"/>
    <w:rsid w:val="00862A8A"/>
    <w:rsid w:val="00862B3A"/>
    <w:rsid w:val="00862C5F"/>
    <w:rsid w:val="00862DF8"/>
    <w:rsid w:val="00863206"/>
    <w:rsid w:val="0086328F"/>
    <w:rsid w:val="008639E7"/>
    <w:rsid w:val="00863AB6"/>
    <w:rsid w:val="00863C11"/>
    <w:rsid w:val="00863C19"/>
    <w:rsid w:val="00863EB7"/>
    <w:rsid w:val="0086418B"/>
    <w:rsid w:val="008642DD"/>
    <w:rsid w:val="008643B3"/>
    <w:rsid w:val="008644EF"/>
    <w:rsid w:val="00864612"/>
    <w:rsid w:val="0086467B"/>
    <w:rsid w:val="0086471C"/>
    <w:rsid w:val="008647D4"/>
    <w:rsid w:val="0086481B"/>
    <w:rsid w:val="00864A67"/>
    <w:rsid w:val="00864BAB"/>
    <w:rsid w:val="00864CA7"/>
    <w:rsid w:val="00864E4E"/>
    <w:rsid w:val="00864FF4"/>
    <w:rsid w:val="00865063"/>
    <w:rsid w:val="008654A2"/>
    <w:rsid w:val="0086554F"/>
    <w:rsid w:val="00865568"/>
    <w:rsid w:val="008656CB"/>
    <w:rsid w:val="008656F3"/>
    <w:rsid w:val="008659BC"/>
    <w:rsid w:val="00865B66"/>
    <w:rsid w:val="00866595"/>
    <w:rsid w:val="0086684F"/>
    <w:rsid w:val="00866AFB"/>
    <w:rsid w:val="00866BA5"/>
    <w:rsid w:val="00866DA4"/>
    <w:rsid w:val="00866E5C"/>
    <w:rsid w:val="00866EBE"/>
    <w:rsid w:val="00866EED"/>
    <w:rsid w:val="00866F1E"/>
    <w:rsid w:val="00866F52"/>
    <w:rsid w:val="00867232"/>
    <w:rsid w:val="00867B9E"/>
    <w:rsid w:val="00867E4D"/>
    <w:rsid w:val="00870339"/>
    <w:rsid w:val="00870492"/>
    <w:rsid w:val="0087080E"/>
    <w:rsid w:val="0087099E"/>
    <w:rsid w:val="008709BC"/>
    <w:rsid w:val="00870DA6"/>
    <w:rsid w:val="008710EC"/>
    <w:rsid w:val="0087113A"/>
    <w:rsid w:val="00871184"/>
    <w:rsid w:val="0087125A"/>
    <w:rsid w:val="00871283"/>
    <w:rsid w:val="00871482"/>
    <w:rsid w:val="008714D3"/>
    <w:rsid w:val="008715CA"/>
    <w:rsid w:val="00871879"/>
    <w:rsid w:val="008719F2"/>
    <w:rsid w:val="00871C01"/>
    <w:rsid w:val="00871C4C"/>
    <w:rsid w:val="00871F4D"/>
    <w:rsid w:val="0087241D"/>
    <w:rsid w:val="0087257E"/>
    <w:rsid w:val="008728C8"/>
    <w:rsid w:val="00872944"/>
    <w:rsid w:val="00872A11"/>
    <w:rsid w:val="00872A55"/>
    <w:rsid w:val="00872BE2"/>
    <w:rsid w:val="00872C45"/>
    <w:rsid w:val="00872EE8"/>
    <w:rsid w:val="00872F52"/>
    <w:rsid w:val="008732D9"/>
    <w:rsid w:val="00873354"/>
    <w:rsid w:val="00873370"/>
    <w:rsid w:val="008733F5"/>
    <w:rsid w:val="008735C5"/>
    <w:rsid w:val="008736CB"/>
    <w:rsid w:val="008739C9"/>
    <w:rsid w:val="00873C66"/>
    <w:rsid w:val="00873F70"/>
    <w:rsid w:val="00873FFE"/>
    <w:rsid w:val="00874729"/>
    <w:rsid w:val="008749E8"/>
    <w:rsid w:val="00874CB4"/>
    <w:rsid w:val="00874D28"/>
    <w:rsid w:val="00874EB7"/>
    <w:rsid w:val="008753BF"/>
    <w:rsid w:val="00875922"/>
    <w:rsid w:val="00875CDB"/>
    <w:rsid w:val="0087613F"/>
    <w:rsid w:val="008762E1"/>
    <w:rsid w:val="00876338"/>
    <w:rsid w:val="008763EB"/>
    <w:rsid w:val="0087672C"/>
    <w:rsid w:val="0087673B"/>
    <w:rsid w:val="00876778"/>
    <w:rsid w:val="00876C29"/>
    <w:rsid w:val="00876F09"/>
    <w:rsid w:val="00877002"/>
    <w:rsid w:val="008771B0"/>
    <w:rsid w:val="0087727C"/>
    <w:rsid w:val="00877572"/>
    <w:rsid w:val="0087760C"/>
    <w:rsid w:val="0087765E"/>
    <w:rsid w:val="00877833"/>
    <w:rsid w:val="00877A51"/>
    <w:rsid w:val="00877AE7"/>
    <w:rsid w:val="00877BE6"/>
    <w:rsid w:val="0088008F"/>
    <w:rsid w:val="008800B4"/>
    <w:rsid w:val="00880584"/>
    <w:rsid w:val="008807BB"/>
    <w:rsid w:val="008808EC"/>
    <w:rsid w:val="008809BC"/>
    <w:rsid w:val="00880B58"/>
    <w:rsid w:val="00880BB9"/>
    <w:rsid w:val="00880CAF"/>
    <w:rsid w:val="00880DAD"/>
    <w:rsid w:val="00880EF9"/>
    <w:rsid w:val="00881525"/>
    <w:rsid w:val="008816A1"/>
    <w:rsid w:val="00881799"/>
    <w:rsid w:val="00881933"/>
    <w:rsid w:val="00881A10"/>
    <w:rsid w:val="00881AAB"/>
    <w:rsid w:val="00881C08"/>
    <w:rsid w:val="00881D0F"/>
    <w:rsid w:val="00881DE5"/>
    <w:rsid w:val="00881E3C"/>
    <w:rsid w:val="00881F19"/>
    <w:rsid w:val="00881F39"/>
    <w:rsid w:val="0088207D"/>
    <w:rsid w:val="0088224B"/>
    <w:rsid w:val="008822F9"/>
    <w:rsid w:val="008822FC"/>
    <w:rsid w:val="0088230B"/>
    <w:rsid w:val="00882472"/>
    <w:rsid w:val="00882488"/>
    <w:rsid w:val="00882498"/>
    <w:rsid w:val="008824AA"/>
    <w:rsid w:val="00882C29"/>
    <w:rsid w:val="00882F2F"/>
    <w:rsid w:val="00883072"/>
    <w:rsid w:val="0088310F"/>
    <w:rsid w:val="00883213"/>
    <w:rsid w:val="008832E2"/>
    <w:rsid w:val="008832ED"/>
    <w:rsid w:val="008834BE"/>
    <w:rsid w:val="0088396D"/>
    <w:rsid w:val="008839B1"/>
    <w:rsid w:val="00883AC1"/>
    <w:rsid w:val="00883B8F"/>
    <w:rsid w:val="00883CC1"/>
    <w:rsid w:val="00883D0A"/>
    <w:rsid w:val="00884310"/>
    <w:rsid w:val="008846C8"/>
    <w:rsid w:val="00884721"/>
    <w:rsid w:val="00884BC6"/>
    <w:rsid w:val="00884CAA"/>
    <w:rsid w:val="00884E4B"/>
    <w:rsid w:val="00884E51"/>
    <w:rsid w:val="00885245"/>
    <w:rsid w:val="008852FA"/>
    <w:rsid w:val="00885452"/>
    <w:rsid w:val="00885594"/>
    <w:rsid w:val="00885673"/>
    <w:rsid w:val="00885890"/>
    <w:rsid w:val="008858E7"/>
    <w:rsid w:val="00885925"/>
    <w:rsid w:val="00885975"/>
    <w:rsid w:val="008859A5"/>
    <w:rsid w:val="00885AFE"/>
    <w:rsid w:val="00885B13"/>
    <w:rsid w:val="00885B85"/>
    <w:rsid w:val="00885BFC"/>
    <w:rsid w:val="00885C2B"/>
    <w:rsid w:val="00885DA8"/>
    <w:rsid w:val="00886076"/>
    <w:rsid w:val="00886177"/>
    <w:rsid w:val="008862AE"/>
    <w:rsid w:val="00886635"/>
    <w:rsid w:val="00886691"/>
    <w:rsid w:val="008867B5"/>
    <w:rsid w:val="0088694D"/>
    <w:rsid w:val="00886F5C"/>
    <w:rsid w:val="00887412"/>
    <w:rsid w:val="00887433"/>
    <w:rsid w:val="00887A03"/>
    <w:rsid w:val="00887A10"/>
    <w:rsid w:val="00887A9B"/>
    <w:rsid w:val="00887B46"/>
    <w:rsid w:val="00887C32"/>
    <w:rsid w:val="00887C84"/>
    <w:rsid w:val="00887E44"/>
    <w:rsid w:val="008901F1"/>
    <w:rsid w:val="008902C8"/>
    <w:rsid w:val="00890355"/>
    <w:rsid w:val="0089075A"/>
    <w:rsid w:val="0089090E"/>
    <w:rsid w:val="00890A19"/>
    <w:rsid w:val="00890A92"/>
    <w:rsid w:val="00890BAB"/>
    <w:rsid w:val="00890D1F"/>
    <w:rsid w:val="00890F85"/>
    <w:rsid w:val="0089116A"/>
    <w:rsid w:val="008911DD"/>
    <w:rsid w:val="008913DC"/>
    <w:rsid w:val="0089141C"/>
    <w:rsid w:val="008914CE"/>
    <w:rsid w:val="008917AE"/>
    <w:rsid w:val="008917DC"/>
    <w:rsid w:val="008918A8"/>
    <w:rsid w:val="008918B1"/>
    <w:rsid w:val="00891B9C"/>
    <w:rsid w:val="00891CC9"/>
    <w:rsid w:val="00891D19"/>
    <w:rsid w:val="00891E42"/>
    <w:rsid w:val="00891EBF"/>
    <w:rsid w:val="00892596"/>
    <w:rsid w:val="008925E3"/>
    <w:rsid w:val="0089262D"/>
    <w:rsid w:val="00892B9B"/>
    <w:rsid w:val="00892CAA"/>
    <w:rsid w:val="00892D9A"/>
    <w:rsid w:val="00892EA8"/>
    <w:rsid w:val="00893085"/>
    <w:rsid w:val="008930F4"/>
    <w:rsid w:val="008931E2"/>
    <w:rsid w:val="008934F6"/>
    <w:rsid w:val="00893537"/>
    <w:rsid w:val="00893783"/>
    <w:rsid w:val="008938FD"/>
    <w:rsid w:val="00893AB5"/>
    <w:rsid w:val="00893D9D"/>
    <w:rsid w:val="008940E7"/>
    <w:rsid w:val="00894143"/>
    <w:rsid w:val="008942F2"/>
    <w:rsid w:val="0089449A"/>
    <w:rsid w:val="008948C4"/>
    <w:rsid w:val="008949FC"/>
    <w:rsid w:val="00894BB2"/>
    <w:rsid w:val="00894DAB"/>
    <w:rsid w:val="00894EAE"/>
    <w:rsid w:val="00894EEE"/>
    <w:rsid w:val="00894FA7"/>
    <w:rsid w:val="00895165"/>
    <w:rsid w:val="008952C7"/>
    <w:rsid w:val="00895419"/>
    <w:rsid w:val="0089555F"/>
    <w:rsid w:val="00895713"/>
    <w:rsid w:val="008959A0"/>
    <w:rsid w:val="00895A78"/>
    <w:rsid w:val="00895B9B"/>
    <w:rsid w:val="0089603D"/>
    <w:rsid w:val="0089621A"/>
    <w:rsid w:val="00896465"/>
    <w:rsid w:val="008964FF"/>
    <w:rsid w:val="0089671C"/>
    <w:rsid w:val="00896858"/>
    <w:rsid w:val="00896AF4"/>
    <w:rsid w:val="00896BF6"/>
    <w:rsid w:val="00896E11"/>
    <w:rsid w:val="008971BB"/>
    <w:rsid w:val="00897262"/>
    <w:rsid w:val="00897341"/>
    <w:rsid w:val="00897381"/>
    <w:rsid w:val="00897515"/>
    <w:rsid w:val="00897795"/>
    <w:rsid w:val="008978E1"/>
    <w:rsid w:val="008978FB"/>
    <w:rsid w:val="00897F43"/>
    <w:rsid w:val="008A027F"/>
    <w:rsid w:val="008A085A"/>
    <w:rsid w:val="008A0A0A"/>
    <w:rsid w:val="008A0AA5"/>
    <w:rsid w:val="008A0B38"/>
    <w:rsid w:val="008A0B3F"/>
    <w:rsid w:val="008A0B91"/>
    <w:rsid w:val="008A129D"/>
    <w:rsid w:val="008A14D8"/>
    <w:rsid w:val="008A159E"/>
    <w:rsid w:val="008A178B"/>
    <w:rsid w:val="008A1A59"/>
    <w:rsid w:val="008A1BF0"/>
    <w:rsid w:val="008A1C9D"/>
    <w:rsid w:val="008A1CED"/>
    <w:rsid w:val="008A1E08"/>
    <w:rsid w:val="008A207C"/>
    <w:rsid w:val="008A2115"/>
    <w:rsid w:val="008A2408"/>
    <w:rsid w:val="008A242D"/>
    <w:rsid w:val="008A2604"/>
    <w:rsid w:val="008A2655"/>
    <w:rsid w:val="008A29FD"/>
    <w:rsid w:val="008A2BC7"/>
    <w:rsid w:val="008A2CB2"/>
    <w:rsid w:val="008A2CC6"/>
    <w:rsid w:val="008A2D53"/>
    <w:rsid w:val="008A30C7"/>
    <w:rsid w:val="008A331C"/>
    <w:rsid w:val="008A34E6"/>
    <w:rsid w:val="008A34E8"/>
    <w:rsid w:val="008A352D"/>
    <w:rsid w:val="008A3935"/>
    <w:rsid w:val="008A3BFB"/>
    <w:rsid w:val="008A3DC9"/>
    <w:rsid w:val="008A3F84"/>
    <w:rsid w:val="008A3FDA"/>
    <w:rsid w:val="008A419A"/>
    <w:rsid w:val="008A42CB"/>
    <w:rsid w:val="008A438E"/>
    <w:rsid w:val="008A4604"/>
    <w:rsid w:val="008A4654"/>
    <w:rsid w:val="008A46C2"/>
    <w:rsid w:val="008A48A0"/>
    <w:rsid w:val="008A4949"/>
    <w:rsid w:val="008A4997"/>
    <w:rsid w:val="008A4E04"/>
    <w:rsid w:val="008A4F01"/>
    <w:rsid w:val="008A4F0B"/>
    <w:rsid w:val="008A50ED"/>
    <w:rsid w:val="008A5176"/>
    <w:rsid w:val="008A5191"/>
    <w:rsid w:val="008A5500"/>
    <w:rsid w:val="008A5601"/>
    <w:rsid w:val="008A598D"/>
    <w:rsid w:val="008A5B41"/>
    <w:rsid w:val="008A5C2B"/>
    <w:rsid w:val="008A5F4D"/>
    <w:rsid w:val="008A6214"/>
    <w:rsid w:val="008A623B"/>
    <w:rsid w:val="008A63A9"/>
    <w:rsid w:val="008A65B0"/>
    <w:rsid w:val="008A6608"/>
    <w:rsid w:val="008A663B"/>
    <w:rsid w:val="008A6905"/>
    <w:rsid w:val="008A6998"/>
    <w:rsid w:val="008A6CF3"/>
    <w:rsid w:val="008A75C3"/>
    <w:rsid w:val="008A7629"/>
    <w:rsid w:val="008A76F7"/>
    <w:rsid w:val="008A79EF"/>
    <w:rsid w:val="008A7ACF"/>
    <w:rsid w:val="008A7D7A"/>
    <w:rsid w:val="008B0059"/>
    <w:rsid w:val="008B0062"/>
    <w:rsid w:val="008B0324"/>
    <w:rsid w:val="008B0430"/>
    <w:rsid w:val="008B04FB"/>
    <w:rsid w:val="008B07DF"/>
    <w:rsid w:val="008B09A3"/>
    <w:rsid w:val="008B0A14"/>
    <w:rsid w:val="008B0D29"/>
    <w:rsid w:val="008B105E"/>
    <w:rsid w:val="008B10F1"/>
    <w:rsid w:val="008B1475"/>
    <w:rsid w:val="008B14F0"/>
    <w:rsid w:val="008B169A"/>
    <w:rsid w:val="008B16EE"/>
    <w:rsid w:val="008B1AEC"/>
    <w:rsid w:val="008B1BBE"/>
    <w:rsid w:val="008B1C3A"/>
    <w:rsid w:val="008B1DF8"/>
    <w:rsid w:val="008B1F80"/>
    <w:rsid w:val="008B1FF0"/>
    <w:rsid w:val="008B2020"/>
    <w:rsid w:val="008B214A"/>
    <w:rsid w:val="008B2153"/>
    <w:rsid w:val="008B224B"/>
    <w:rsid w:val="008B22E8"/>
    <w:rsid w:val="008B24BC"/>
    <w:rsid w:val="008B2535"/>
    <w:rsid w:val="008B2636"/>
    <w:rsid w:val="008B280F"/>
    <w:rsid w:val="008B2905"/>
    <w:rsid w:val="008B2BF7"/>
    <w:rsid w:val="008B2EE3"/>
    <w:rsid w:val="008B3352"/>
    <w:rsid w:val="008B3559"/>
    <w:rsid w:val="008B36E1"/>
    <w:rsid w:val="008B3969"/>
    <w:rsid w:val="008B3A33"/>
    <w:rsid w:val="008B3C3B"/>
    <w:rsid w:val="008B403B"/>
    <w:rsid w:val="008B403D"/>
    <w:rsid w:val="008B417E"/>
    <w:rsid w:val="008B42B2"/>
    <w:rsid w:val="008B42BC"/>
    <w:rsid w:val="008B43FC"/>
    <w:rsid w:val="008B43FE"/>
    <w:rsid w:val="008B45C9"/>
    <w:rsid w:val="008B4631"/>
    <w:rsid w:val="008B463B"/>
    <w:rsid w:val="008B46BC"/>
    <w:rsid w:val="008B4775"/>
    <w:rsid w:val="008B482C"/>
    <w:rsid w:val="008B5002"/>
    <w:rsid w:val="008B51AE"/>
    <w:rsid w:val="008B5468"/>
    <w:rsid w:val="008B57FC"/>
    <w:rsid w:val="008B5885"/>
    <w:rsid w:val="008B5B13"/>
    <w:rsid w:val="008B60BE"/>
    <w:rsid w:val="008B649F"/>
    <w:rsid w:val="008B66D6"/>
    <w:rsid w:val="008B66ED"/>
    <w:rsid w:val="008B6802"/>
    <w:rsid w:val="008B6855"/>
    <w:rsid w:val="008B68A4"/>
    <w:rsid w:val="008B6D30"/>
    <w:rsid w:val="008B6D6D"/>
    <w:rsid w:val="008B6DAB"/>
    <w:rsid w:val="008B6DD8"/>
    <w:rsid w:val="008B6FEE"/>
    <w:rsid w:val="008B7106"/>
    <w:rsid w:val="008B7177"/>
    <w:rsid w:val="008B7356"/>
    <w:rsid w:val="008B744A"/>
    <w:rsid w:val="008B756A"/>
    <w:rsid w:val="008B7615"/>
    <w:rsid w:val="008B7CAF"/>
    <w:rsid w:val="008B7E93"/>
    <w:rsid w:val="008C054C"/>
    <w:rsid w:val="008C0604"/>
    <w:rsid w:val="008C0652"/>
    <w:rsid w:val="008C0857"/>
    <w:rsid w:val="008C0885"/>
    <w:rsid w:val="008C0C72"/>
    <w:rsid w:val="008C0C96"/>
    <w:rsid w:val="008C0DA9"/>
    <w:rsid w:val="008C0E3C"/>
    <w:rsid w:val="008C0EF0"/>
    <w:rsid w:val="008C13BD"/>
    <w:rsid w:val="008C1639"/>
    <w:rsid w:val="008C173A"/>
    <w:rsid w:val="008C1844"/>
    <w:rsid w:val="008C1928"/>
    <w:rsid w:val="008C1A41"/>
    <w:rsid w:val="008C1A65"/>
    <w:rsid w:val="008C1AE2"/>
    <w:rsid w:val="008C1D9F"/>
    <w:rsid w:val="008C213C"/>
    <w:rsid w:val="008C21D1"/>
    <w:rsid w:val="008C2286"/>
    <w:rsid w:val="008C2531"/>
    <w:rsid w:val="008C27F4"/>
    <w:rsid w:val="008C289A"/>
    <w:rsid w:val="008C2C97"/>
    <w:rsid w:val="008C313A"/>
    <w:rsid w:val="008C3261"/>
    <w:rsid w:val="008C3322"/>
    <w:rsid w:val="008C3374"/>
    <w:rsid w:val="008C3634"/>
    <w:rsid w:val="008C364C"/>
    <w:rsid w:val="008C3A64"/>
    <w:rsid w:val="008C3B86"/>
    <w:rsid w:val="008C3BD3"/>
    <w:rsid w:val="008C4266"/>
    <w:rsid w:val="008C4547"/>
    <w:rsid w:val="008C48AF"/>
    <w:rsid w:val="008C49A6"/>
    <w:rsid w:val="008C4A02"/>
    <w:rsid w:val="008C4BD5"/>
    <w:rsid w:val="008C4BD6"/>
    <w:rsid w:val="008C4BEF"/>
    <w:rsid w:val="008C4F48"/>
    <w:rsid w:val="008C50D1"/>
    <w:rsid w:val="008C5930"/>
    <w:rsid w:val="008C5C1D"/>
    <w:rsid w:val="008C5CE7"/>
    <w:rsid w:val="008C5E39"/>
    <w:rsid w:val="008C61F0"/>
    <w:rsid w:val="008C63B6"/>
    <w:rsid w:val="008C6491"/>
    <w:rsid w:val="008C651F"/>
    <w:rsid w:val="008C65D1"/>
    <w:rsid w:val="008C6874"/>
    <w:rsid w:val="008C69C9"/>
    <w:rsid w:val="008C6A31"/>
    <w:rsid w:val="008C6A58"/>
    <w:rsid w:val="008C6AB4"/>
    <w:rsid w:val="008C6B48"/>
    <w:rsid w:val="008C735B"/>
    <w:rsid w:val="008C77A3"/>
    <w:rsid w:val="008C7880"/>
    <w:rsid w:val="008C7996"/>
    <w:rsid w:val="008C7B4B"/>
    <w:rsid w:val="008C7D2E"/>
    <w:rsid w:val="008C7DCB"/>
    <w:rsid w:val="008C7E24"/>
    <w:rsid w:val="008C7E8C"/>
    <w:rsid w:val="008C7EDA"/>
    <w:rsid w:val="008C7F47"/>
    <w:rsid w:val="008D004C"/>
    <w:rsid w:val="008D047C"/>
    <w:rsid w:val="008D0565"/>
    <w:rsid w:val="008D06F6"/>
    <w:rsid w:val="008D0BE7"/>
    <w:rsid w:val="008D0CCA"/>
    <w:rsid w:val="008D0F22"/>
    <w:rsid w:val="008D0FE3"/>
    <w:rsid w:val="008D10DE"/>
    <w:rsid w:val="008D1191"/>
    <w:rsid w:val="008D143F"/>
    <w:rsid w:val="008D14A2"/>
    <w:rsid w:val="008D154F"/>
    <w:rsid w:val="008D167E"/>
    <w:rsid w:val="008D18A7"/>
    <w:rsid w:val="008D19C7"/>
    <w:rsid w:val="008D1B2E"/>
    <w:rsid w:val="008D1B47"/>
    <w:rsid w:val="008D1D9D"/>
    <w:rsid w:val="008D205D"/>
    <w:rsid w:val="008D24D5"/>
    <w:rsid w:val="008D2582"/>
    <w:rsid w:val="008D29B8"/>
    <w:rsid w:val="008D29E7"/>
    <w:rsid w:val="008D2A21"/>
    <w:rsid w:val="008D2C15"/>
    <w:rsid w:val="008D2D1E"/>
    <w:rsid w:val="008D2DC5"/>
    <w:rsid w:val="008D3022"/>
    <w:rsid w:val="008D3086"/>
    <w:rsid w:val="008D349F"/>
    <w:rsid w:val="008D34EA"/>
    <w:rsid w:val="008D3706"/>
    <w:rsid w:val="008D37BE"/>
    <w:rsid w:val="008D3806"/>
    <w:rsid w:val="008D3D3C"/>
    <w:rsid w:val="008D4048"/>
    <w:rsid w:val="008D41DA"/>
    <w:rsid w:val="008D42B7"/>
    <w:rsid w:val="008D42DF"/>
    <w:rsid w:val="008D4409"/>
    <w:rsid w:val="008D469A"/>
    <w:rsid w:val="008D4A3D"/>
    <w:rsid w:val="008D4B3E"/>
    <w:rsid w:val="008D4D4E"/>
    <w:rsid w:val="008D4E0F"/>
    <w:rsid w:val="008D4F6E"/>
    <w:rsid w:val="008D51DB"/>
    <w:rsid w:val="008D5693"/>
    <w:rsid w:val="008D575E"/>
    <w:rsid w:val="008D58A6"/>
    <w:rsid w:val="008D58CA"/>
    <w:rsid w:val="008D5929"/>
    <w:rsid w:val="008D5B84"/>
    <w:rsid w:val="008D5EAC"/>
    <w:rsid w:val="008D5EB1"/>
    <w:rsid w:val="008D60C1"/>
    <w:rsid w:val="008D611E"/>
    <w:rsid w:val="008D62DD"/>
    <w:rsid w:val="008D6387"/>
    <w:rsid w:val="008D65D0"/>
    <w:rsid w:val="008D65E1"/>
    <w:rsid w:val="008D664C"/>
    <w:rsid w:val="008D667A"/>
    <w:rsid w:val="008D679C"/>
    <w:rsid w:val="008D6875"/>
    <w:rsid w:val="008D6A5F"/>
    <w:rsid w:val="008D701C"/>
    <w:rsid w:val="008D75FE"/>
    <w:rsid w:val="008D76CA"/>
    <w:rsid w:val="008D78DF"/>
    <w:rsid w:val="008D7981"/>
    <w:rsid w:val="008D7989"/>
    <w:rsid w:val="008D79F9"/>
    <w:rsid w:val="008D7EF0"/>
    <w:rsid w:val="008D7FD8"/>
    <w:rsid w:val="008D7FF9"/>
    <w:rsid w:val="008E0064"/>
    <w:rsid w:val="008E00ED"/>
    <w:rsid w:val="008E027F"/>
    <w:rsid w:val="008E0440"/>
    <w:rsid w:val="008E04CB"/>
    <w:rsid w:val="008E05A7"/>
    <w:rsid w:val="008E0768"/>
    <w:rsid w:val="008E08C5"/>
    <w:rsid w:val="008E0AFE"/>
    <w:rsid w:val="008E0BF4"/>
    <w:rsid w:val="008E0C9F"/>
    <w:rsid w:val="008E0D4B"/>
    <w:rsid w:val="008E0F15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8AE"/>
    <w:rsid w:val="008E2A44"/>
    <w:rsid w:val="008E2F12"/>
    <w:rsid w:val="008E2F1C"/>
    <w:rsid w:val="008E320D"/>
    <w:rsid w:val="008E36B9"/>
    <w:rsid w:val="008E387C"/>
    <w:rsid w:val="008E3B21"/>
    <w:rsid w:val="008E3C1A"/>
    <w:rsid w:val="008E3ECE"/>
    <w:rsid w:val="008E3F75"/>
    <w:rsid w:val="008E411C"/>
    <w:rsid w:val="008E430E"/>
    <w:rsid w:val="008E43F9"/>
    <w:rsid w:val="008E443A"/>
    <w:rsid w:val="008E464F"/>
    <w:rsid w:val="008E4696"/>
    <w:rsid w:val="008E4A62"/>
    <w:rsid w:val="008E4A70"/>
    <w:rsid w:val="008E4EC4"/>
    <w:rsid w:val="008E5091"/>
    <w:rsid w:val="008E51C2"/>
    <w:rsid w:val="008E524A"/>
    <w:rsid w:val="008E5787"/>
    <w:rsid w:val="008E5A95"/>
    <w:rsid w:val="008E5AC5"/>
    <w:rsid w:val="008E5B59"/>
    <w:rsid w:val="008E5EF5"/>
    <w:rsid w:val="008E60BA"/>
    <w:rsid w:val="008E6196"/>
    <w:rsid w:val="008E629F"/>
    <w:rsid w:val="008E6312"/>
    <w:rsid w:val="008E6372"/>
    <w:rsid w:val="008E64ED"/>
    <w:rsid w:val="008E64F5"/>
    <w:rsid w:val="008E666A"/>
    <w:rsid w:val="008E66C5"/>
    <w:rsid w:val="008E67BA"/>
    <w:rsid w:val="008E69B4"/>
    <w:rsid w:val="008E6BA2"/>
    <w:rsid w:val="008E6E0F"/>
    <w:rsid w:val="008E6E4B"/>
    <w:rsid w:val="008E6F57"/>
    <w:rsid w:val="008E7126"/>
    <w:rsid w:val="008E716F"/>
    <w:rsid w:val="008E72D2"/>
    <w:rsid w:val="008E77FF"/>
    <w:rsid w:val="008E795E"/>
    <w:rsid w:val="008E7DE7"/>
    <w:rsid w:val="008E7F7A"/>
    <w:rsid w:val="008F0307"/>
    <w:rsid w:val="008F05C9"/>
    <w:rsid w:val="008F08A5"/>
    <w:rsid w:val="008F09DC"/>
    <w:rsid w:val="008F0B05"/>
    <w:rsid w:val="008F0B59"/>
    <w:rsid w:val="008F0ED8"/>
    <w:rsid w:val="008F0F8A"/>
    <w:rsid w:val="008F1006"/>
    <w:rsid w:val="008F1044"/>
    <w:rsid w:val="008F1273"/>
    <w:rsid w:val="008F1432"/>
    <w:rsid w:val="008F1833"/>
    <w:rsid w:val="008F18FD"/>
    <w:rsid w:val="008F1B74"/>
    <w:rsid w:val="008F1D2E"/>
    <w:rsid w:val="008F1E63"/>
    <w:rsid w:val="008F21F6"/>
    <w:rsid w:val="008F22A0"/>
    <w:rsid w:val="008F23FC"/>
    <w:rsid w:val="008F25D5"/>
    <w:rsid w:val="008F26C0"/>
    <w:rsid w:val="008F2985"/>
    <w:rsid w:val="008F2A72"/>
    <w:rsid w:val="008F2A87"/>
    <w:rsid w:val="008F2E65"/>
    <w:rsid w:val="008F2EFD"/>
    <w:rsid w:val="008F3031"/>
    <w:rsid w:val="008F3135"/>
    <w:rsid w:val="008F31A9"/>
    <w:rsid w:val="008F31BD"/>
    <w:rsid w:val="008F32D5"/>
    <w:rsid w:val="008F3407"/>
    <w:rsid w:val="008F3F48"/>
    <w:rsid w:val="008F4089"/>
    <w:rsid w:val="008F4184"/>
    <w:rsid w:val="008F41B1"/>
    <w:rsid w:val="008F45FA"/>
    <w:rsid w:val="008F47D1"/>
    <w:rsid w:val="008F47F1"/>
    <w:rsid w:val="008F482B"/>
    <w:rsid w:val="008F48A9"/>
    <w:rsid w:val="008F48BA"/>
    <w:rsid w:val="008F4A9D"/>
    <w:rsid w:val="008F4ABC"/>
    <w:rsid w:val="008F4AF8"/>
    <w:rsid w:val="008F4B4A"/>
    <w:rsid w:val="008F4BD5"/>
    <w:rsid w:val="008F4E85"/>
    <w:rsid w:val="008F50B2"/>
    <w:rsid w:val="008F5101"/>
    <w:rsid w:val="008F511C"/>
    <w:rsid w:val="008F5155"/>
    <w:rsid w:val="008F51EF"/>
    <w:rsid w:val="008F5261"/>
    <w:rsid w:val="008F529A"/>
    <w:rsid w:val="008F5468"/>
    <w:rsid w:val="008F5538"/>
    <w:rsid w:val="008F56A5"/>
    <w:rsid w:val="008F56A9"/>
    <w:rsid w:val="008F59BA"/>
    <w:rsid w:val="008F5A7B"/>
    <w:rsid w:val="008F5BE3"/>
    <w:rsid w:val="008F5C6F"/>
    <w:rsid w:val="008F5DB1"/>
    <w:rsid w:val="008F5E45"/>
    <w:rsid w:val="008F5E4E"/>
    <w:rsid w:val="008F5F17"/>
    <w:rsid w:val="008F6110"/>
    <w:rsid w:val="008F6116"/>
    <w:rsid w:val="008F6123"/>
    <w:rsid w:val="008F625B"/>
    <w:rsid w:val="008F6316"/>
    <w:rsid w:val="008F63A3"/>
    <w:rsid w:val="008F6448"/>
    <w:rsid w:val="008F64FD"/>
    <w:rsid w:val="008F656C"/>
    <w:rsid w:val="008F6852"/>
    <w:rsid w:val="008F6969"/>
    <w:rsid w:val="008F6A16"/>
    <w:rsid w:val="008F6A30"/>
    <w:rsid w:val="008F6B55"/>
    <w:rsid w:val="008F6DD9"/>
    <w:rsid w:val="008F6F36"/>
    <w:rsid w:val="008F6FCD"/>
    <w:rsid w:val="008F7144"/>
    <w:rsid w:val="008F717B"/>
    <w:rsid w:val="008F7242"/>
    <w:rsid w:val="008F7269"/>
    <w:rsid w:val="008F734B"/>
    <w:rsid w:val="008F7527"/>
    <w:rsid w:val="008F7689"/>
    <w:rsid w:val="008F7726"/>
    <w:rsid w:val="008F7786"/>
    <w:rsid w:val="008F7CFE"/>
    <w:rsid w:val="008F7D41"/>
    <w:rsid w:val="008F7FCB"/>
    <w:rsid w:val="00900070"/>
    <w:rsid w:val="0090022D"/>
    <w:rsid w:val="009003EB"/>
    <w:rsid w:val="009005EB"/>
    <w:rsid w:val="009009B6"/>
    <w:rsid w:val="009009EF"/>
    <w:rsid w:val="00900E1A"/>
    <w:rsid w:val="00900F40"/>
    <w:rsid w:val="00900F7E"/>
    <w:rsid w:val="00901021"/>
    <w:rsid w:val="009010EC"/>
    <w:rsid w:val="00901167"/>
    <w:rsid w:val="009011C7"/>
    <w:rsid w:val="009013CB"/>
    <w:rsid w:val="0090144F"/>
    <w:rsid w:val="009015BC"/>
    <w:rsid w:val="00901888"/>
    <w:rsid w:val="00901951"/>
    <w:rsid w:val="00901A2B"/>
    <w:rsid w:val="00901A7E"/>
    <w:rsid w:val="00901C5B"/>
    <w:rsid w:val="00901E84"/>
    <w:rsid w:val="009020C5"/>
    <w:rsid w:val="00902221"/>
    <w:rsid w:val="0090246C"/>
    <w:rsid w:val="00902538"/>
    <w:rsid w:val="00902541"/>
    <w:rsid w:val="009025FD"/>
    <w:rsid w:val="009026E8"/>
    <w:rsid w:val="009027DB"/>
    <w:rsid w:val="00902812"/>
    <w:rsid w:val="00902A72"/>
    <w:rsid w:val="00902C2F"/>
    <w:rsid w:val="00902D76"/>
    <w:rsid w:val="00902E06"/>
    <w:rsid w:val="00902E2D"/>
    <w:rsid w:val="00903001"/>
    <w:rsid w:val="0090324A"/>
    <w:rsid w:val="00903518"/>
    <w:rsid w:val="009035FC"/>
    <w:rsid w:val="00903604"/>
    <w:rsid w:val="00903A54"/>
    <w:rsid w:val="00903C45"/>
    <w:rsid w:val="00903DEC"/>
    <w:rsid w:val="00903EC7"/>
    <w:rsid w:val="00903F86"/>
    <w:rsid w:val="009041B6"/>
    <w:rsid w:val="00904375"/>
    <w:rsid w:val="009045F2"/>
    <w:rsid w:val="00904779"/>
    <w:rsid w:val="009047C1"/>
    <w:rsid w:val="00904860"/>
    <w:rsid w:val="009048D4"/>
    <w:rsid w:val="009049E5"/>
    <w:rsid w:val="00904B20"/>
    <w:rsid w:val="00904BF9"/>
    <w:rsid w:val="00904D07"/>
    <w:rsid w:val="00904D8A"/>
    <w:rsid w:val="00904E27"/>
    <w:rsid w:val="009050BF"/>
    <w:rsid w:val="00905594"/>
    <w:rsid w:val="009059C3"/>
    <w:rsid w:val="00905A6B"/>
    <w:rsid w:val="00905B4D"/>
    <w:rsid w:val="00905D00"/>
    <w:rsid w:val="00905D3D"/>
    <w:rsid w:val="00905D55"/>
    <w:rsid w:val="00905D99"/>
    <w:rsid w:val="00905F9B"/>
    <w:rsid w:val="009061F6"/>
    <w:rsid w:val="00906245"/>
    <w:rsid w:val="009063A1"/>
    <w:rsid w:val="00906405"/>
    <w:rsid w:val="009067CE"/>
    <w:rsid w:val="0090680E"/>
    <w:rsid w:val="00906A07"/>
    <w:rsid w:val="00906A3E"/>
    <w:rsid w:val="00906D67"/>
    <w:rsid w:val="00906D79"/>
    <w:rsid w:val="00906E6F"/>
    <w:rsid w:val="00906E70"/>
    <w:rsid w:val="00906F4D"/>
    <w:rsid w:val="0090701E"/>
    <w:rsid w:val="0090717C"/>
    <w:rsid w:val="009075D1"/>
    <w:rsid w:val="0090768A"/>
    <w:rsid w:val="00907884"/>
    <w:rsid w:val="0090789C"/>
    <w:rsid w:val="009079E5"/>
    <w:rsid w:val="00907B35"/>
    <w:rsid w:val="00907B75"/>
    <w:rsid w:val="00907E44"/>
    <w:rsid w:val="00907EE1"/>
    <w:rsid w:val="0091013D"/>
    <w:rsid w:val="00910161"/>
    <w:rsid w:val="0091065D"/>
    <w:rsid w:val="009106AA"/>
    <w:rsid w:val="00910792"/>
    <w:rsid w:val="009109DA"/>
    <w:rsid w:val="00910A9E"/>
    <w:rsid w:val="00910D84"/>
    <w:rsid w:val="00910D96"/>
    <w:rsid w:val="00910F78"/>
    <w:rsid w:val="0091144B"/>
    <w:rsid w:val="0091148B"/>
    <w:rsid w:val="00911699"/>
    <w:rsid w:val="009119E1"/>
    <w:rsid w:val="009119E7"/>
    <w:rsid w:val="00911BC0"/>
    <w:rsid w:val="00911CF2"/>
    <w:rsid w:val="00911DB1"/>
    <w:rsid w:val="00911EC9"/>
    <w:rsid w:val="009120B1"/>
    <w:rsid w:val="009122D0"/>
    <w:rsid w:val="009123B9"/>
    <w:rsid w:val="009126C5"/>
    <w:rsid w:val="009126CD"/>
    <w:rsid w:val="00912CD5"/>
    <w:rsid w:val="00912EEE"/>
    <w:rsid w:val="00913498"/>
    <w:rsid w:val="009136A3"/>
    <w:rsid w:val="00913831"/>
    <w:rsid w:val="00913FE7"/>
    <w:rsid w:val="009145E9"/>
    <w:rsid w:val="009146C5"/>
    <w:rsid w:val="009147FA"/>
    <w:rsid w:val="00914910"/>
    <w:rsid w:val="00914A34"/>
    <w:rsid w:val="00914AC7"/>
    <w:rsid w:val="00914BF2"/>
    <w:rsid w:val="00914CE0"/>
    <w:rsid w:val="00914D86"/>
    <w:rsid w:val="00914EE3"/>
    <w:rsid w:val="00914F63"/>
    <w:rsid w:val="00915350"/>
    <w:rsid w:val="00915501"/>
    <w:rsid w:val="00915626"/>
    <w:rsid w:val="0091592E"/>
    <w:rsid w:val="00915DAD"/>
    <w:rsid w:val="00915E57"/>
    <w:rsid w:val="00915F73"/>
    <w:rsid w:val="00915FF2"/>
    <w:rsid w:val="009161C2"/>
    <w:rsid w:val="009161E8"/>
    <w:rsid w:val="00916274"/>
    <w:rsid w:val="009164C5"/>
    <w:rsid w:val="0091665A"/>
    <w:rsid w:val="00916988"/>
    <w:rsid w:val="00916B2A"/>
    <w:rsid w:val="00916B48"/>
    <w:rsid w:val="00916C6E"/>
    <w:rsid w:val="00916CC4"/>
    <w:rsid w:val="00916E00"/>
    <w:rsid w:val="00916E8F"/>
    <w:rsid w:val="00916F3D"/>
    <w:rsid w:val="00916F59"/>
    <w:rsid w:val="009170BE"/>
    <w:rsid w:val="00917300"/>
    <w:rsid w:val="009173D3"/>
    <w:rsid w:val="00917866"/>
    <w:rsid w:val="00917B2D"/>
    <w:rsid w:val="00917C5F"/>
    <w:rsid w:val="00920455"/>
    <w:rsid w:val="0092077E"/>
    <w:rsid w:val="00920A47"/>
    <w:rsid w:val="00920BC0"/>
    <w:rsid w:val="00920F77"/>
    <w:rsid w:val="00921065"/>
    <w:rsid w:val="009210C2"/>
    <w:rsid w:val="00921275"/>
    <w:rsid w:val="009214C6"/>
    <w:rsid w:val="0092178F"/>
    <w:rsid w:val="009217CE"/>
    <w:rsid w:val="00921858"/>
    <w:rsid w:val="00921932"/>
    <w:rsid w:val="00921C74"/>
    <w:rsid w:val="00921CE6"/>
    <w:rsid w:val="00921D7D"/>
    <w:rsid w:val="00921E60"/>
    <w:rsid w:val="009221F1"/>
    <w:rsid w:val="00922239"/>
    <w:rsid w:val="0092255E"/>
    <w:rsid w:val="00922576"/>
    <w:rsid w:val="009225F7"/>
    <w:rsid w:val="009229CD"/>
    <w:rsid w:val="00922A13"/>
    <w:rsid w:val="00922B6F"/>
    <w:rsid w:val="00922C3B"/>
    <w:rsid w:val="00922E7A"/>
    <w:rsid w:val="009230E7"/>
    <w:rsid w:val="009234A9"/>
    <w:rsid w:val="00923F54"/>
    <w:rsid w:val="00924121"/>
    <w:rsid w:val="00924343"/>
    <w:rsid w:val="00924365"/>
    <w:rsid w:val="00924679"/>
    <w:rsid w:val="00924BF8"/>
    <w:rsid w:val="00924C1B"/>
    <w:rsid w:val="00924D01"/>
    <w:rsid w:val="00924D82"/>
    <w:rsid w:val="00924E72"/>
    <w:rsid w:val="00924EBB"/>
    <w:rsid w:val="00924F5B"/>
    <w:rsid w:val="00924FFD"/>
    <w:rsid w:val="009250CC"/>
    <w:rsid w:val="0092526C"/>
    <w:rsid w:val="009253EE"/>
    <w:rsid w:val="00925529"/>
    <w:rsid w:val="00925623"/>
    <w:rsid w:val="009256B4"/>
    <w:rsid w:val="009257CC"/>
    <w:rsid w:val="009259E2"/>
    <w:rsid w:val="00925AFE"/>
    <w:rsid w:val="00925B31"/>
    <w:rsid w:val="00925CBF"/>
    <w:rsid w:val="00925CF5"/>
    <w:rsid w:val="00925F58"/>
    <w:rsid w:val="0092608C"/>
    <w:rsid w:val="009261A6"/>
    <w:rsid w:val="00926266"/>
    <w:rsid w:val="0092635C"/>
    <w:rsid w:val="0092653C"/>
    <w:rsid w:val="00926615"/>
    <w:rsid w:val="00926874"/>
    <w:rsid w:val="00926985"/>
    <w:rsid w:val="00926A39"/>
    <w:rsid w:val="00926AFC"/>
    <w:rsid w:val="00926FFB"/>
    <w:rsid w:val="0092719E"/>
    <w:rsid w:val="009272A5"/>
    <w:rsid w:val="00927635"/>
    <w:rsid w:val="0092783E"/>
    <w:rsid w:val="009278C3"/>
    <w:rsid w:val="009278CB"/>
    <w:rsid w:val="0092796C"/>
    <w:rsid w:val="00927AEC"/>
    <w:rsid w:val="00927CB9"/>
    <w:rsid w:val="00927F84"/>
    <w:rsid w:val="00930130"/>
    <w:rsid w:val="009301E8"/>
    <w:rsid w:val="00930459"/>
    <w:rsid w:val="009304CA"/>
    <w:rsid w:val="009306EF"/>
    <w:rsid w:val="00930746"/>
    <w:rsid w:val="00930A82"/>
    <w:rsid w:val="00930EB7"/>
    <w:rsid w:val="00930FA1"/>
    <w:rsid w:val="00931016"/>
    <w:rsid w:val="00931763"/>
    <w:rsid w:val="00931777"/>
    <w:rsid w:val="0093182A"/>
    <w:rsid w:val="00931ABE"/>
    <w:rsid w:val="00931BAB"/>
    <w:rsid w:val="00931C8F"/>
    <w:rsid w:val="00932050"/>
    <w:rsid w:val="0093210F"/>
    <w:rsid w:val="009321EB"/>
    <w:rsid w:val="009323F4"/>
    <w:rsid w:val="00932438"/>
    <w:rsid w:val="009324F9"/>
    <w:rsid w:val="009325BD"/>
    <w:rsid w:val="00932686"/>
    <w:rsid w:val="00932C37"/>
    <w:rsid w:val="00932E1B"/>
    <w:rsid w:val="00932E39"/>
    <w:rsid w:val="00932E70"/>
    <w:rsid w:val="00932EF1"/>
    <w:rsid w:val="00932F6B"/>
    <w:rsid w:val="00933321"/>
    <w:rsid w:val="009334D2"/>
    <w:rsid w:val="00933574"/>
    <w:rsid w:val="009337DA"/>
    <w:rsid w:val="009337FE"/>
    <w:rsid w:val="00933893"/>
    <w:rsid w:val="009338FC"/>
    <w:rsid w:val="00933989"/>
    <w:rsid w:val="009339BF"/>
    <w:rsid w:val="00933A1A"/>
    <w:rsid w:val="00933B5E"/>
    <w:rsid w:val="00933BD7"/>
    <w:rsid w:val="00934048"/>
    <w:rsid w:val="00934127"/>
    <w:rsid w:val="009342FE"/>
    <w:rsid w:val="0093442A"/>
    <w:rsid w:val="009347B1"/>
    <w:rsid w:val="00934A16"/>
    <w:rsid w:val="00934A74"/>
    <w:rsid w:val="00934DC3"/>
    <w:rsid w:val="00934DED"/>
    <w:rsid w:val="00934E3D"/>
    <w:rsid w:val="00934F59"/>
    <w:rsid w:val="009350C9"/>
    <w:rsid w:val="009351B0"/>
    <w:rsid w:val="009353C3"/>
    <w:rsid w:val="00935C57"/>
    <w:rsid w:val="00935C9A"/>
    <w:rsid w:val="00935D1B"/>
    <w:rsid w:val="00935FF1"/>
    <w:rsid w:val="00936613"/>
    <w:rsid w:val="00936992"/>
    <w:rsid w:val="00936ADF"/>
    <w:rsid w:val="00936C1A"/>
    <w:rsid w:val="00936C89"/>
    <w:rsid w:val="00936E28"/>
    <w:rsid w:val="00936E66"/>
    <w:rsid w:val="00936EC6"/>
    <w:rsid w:val="00936F18"/>
    <w:rsid w:val="00937167"/>
    <w:rsid w:val="009371DB"/>
    <w:rsid w:val="00937274"/>
    <w:rsid w:val="00937803"/>
    <w:rsid w:val="00937976"/>
    <w:rsid w:val="0093798B"/>
    <w:rsid w:val="00937A8D"/>
    <w:rsid w:val="00937C2B"/>
    <w:rsid w:val="00937C5D"/>
    <w:rsid w:val="00937CCD"/>
    <w:rsid w:val="00937DBF"/>
    <w:rsid w:val="00937E40"/>
    <w:rsid w:val="00937F80"/>
    <w:rsid w:val="0094029C"/>
    <w:rsid w:val="009402ED"/>
    <w:rsid w:val="00940339"/>
    <w:rsid w:val="0094036A"/>
    <w:rsid w:val="009404E1"/>
    <w:rsid w:val="009405A4"/>
    <w:rsid w:val="00940617"/>
    <w:rsid w:val="009407AC"/>
    <w:rsid w:val="009407DD"/>
    <w:rsid w:val="00940811"/>
    <w:rsid w:val="009408F1"/>
    <w:rsid w:val="00940A59"/>
    <w:rsid w:val="00940A8F"/>
    <w:rsid w:val="00940C72"/>
    <w:rsid w:val="00941353"/>
    <w:rsid w:val="00941386"/>
    <w:rsid w:val="009413AD"/>
    <w:rsid w:val="0094165C"/>
    <w:rsid w:val="00941D5F"/>
    <w:rsid w:val="00941E9B"/>
    <w:rsid w:val="00941FE4"/>
    <w:rsid w:val="0094225A"/>
    <w:rsid w:val="009424AF"/>
    <w:rsid w:val="009424DD"/>
    <w:rsid w:val="00942591"/>
    <w:rsid w:val="0094265E"/>
    <w:rsid w:val="009426BB"/>
    <w:rsid w:val="00942716"/>
    <w:rsid w:val="00942835"/>
    <w:rsid w:val="00942904"/>
    <w:rsid w:val="00943257"/>
    <w:rsid w:val="00943331"/>
    <w:rsid w:val="00943439"/>
    <w:rsid w:val="009436EC"/>
    <w:rsid w:val="009436EF"/>
    <w:rsid w:val="00943710"/>
    <w:rsid w:val="009437B6"/>
    <w:rsid w:val="0094390A"/>
    <w:rsid w:val="00943BDC"/>
    <w:rsid w:val="00943CCF"/>
    <w:rsid w:val="00943E4C"/>
    <w:rsid w:val="00943EBE"/>
    <w:rsid w:val="00943F4B"/>
    <w:rsid w:val="009442F8"/>
    <w:rsid w:val="0094433F"/>
    <w:rsid w:val="00944477"/>
    <w:rsid w:val="009444BA"/>
    <w:rsid w:val="0094467B"/>
    <w:rsid w:val="009447D9"/>
    <w:rsid w:val="00944A96"/>
    <w:rsid w:val="00944A9F"/>
    <w:rsid w:val="00944B4A"/>
    <w:rsid w:val="00944CD7"/>
    <w:rsid w:val="00944E1C"/>
    <w:rsid w:val="00944E2C"/>
    <w:rsid w:val="00944E6A"/>
    <w:rsid w:val="00944EB8"/>
    <w:rsid w:val="00944F3A"/>
    <w:rsid w:val="0094511A"/>
    <w:rsid w:val="00945295"/>
    <w:rsid w:val="009456E6"/>
    <w:rsid w:val="0094572A"/>
    <w:rsid w:val="00945749"/>
    <w:rsid w:val="009458BD"/>
    <w:rsid w:val="0094594F"/>
    <w:rsid w:val="00945AAB"/>
    <w:rsid w:val="00945DDA"/>
    <w:rsid w:val="00945DE1"/>
    <w:rsid w:val="00945E72"/>
    <w:rsid w:val="009460FB"/>
    <w:rsid w:val="00946364"/>
    <w:rsid w:val="0094683F"/>
    <w:rsid w:val="00946A3F"/>
    <w:rsid w:val="00946B65"/>
    <w:rsid w:val="00946C58"/>
    <w:rsid w:val="00946C8D"/>
    <w:rsid w:val="00946DC7"/>
    <w:rsid w:val="00946F34"/>
    <w:rsid w:val="0094715A"/>
    <w:rsid w:val="009472F1"/>
    <w:rsid w:val="00947400"/>
    <w:rsid w:val="00947415"/>
    <w:rsid w:val="00947437"/>
    <w:rsid w:val="009477B9"/>
    <w:rsid w:val="0094793C"/>
    <w:rsid w:val="009479CA"/>
    <w:rsid w:val="00947AA2"/>
    <w:rsid w:val="00947C9E"/>
    <w:rsid w:val="00947E2A"/>
    <w:rsid w:val="00947E39"/>
    <w:rsid w:val="00947F9D"/>
    <w:rsid w:val="00950015"/>
    <w:rsid w:val="009500FB"/>
    <w:rsid w:val="009501F4"/>
    <w:rsid w:val="00950215"/>
    <w:rsid w:val="009502AB"/>
    <w:rsid w:val="009502C4"/>
    <w:rsid w:val="0095059B"/>
    <w:rsid w:val="00950827"/>
    <w:rsid w:val="00950865"/>
    <w:rsid w:val="009509FE"/>
    <w:rsid w:val="00950A4B"/>
    <w:rsid w:val="00950CA2"/>
    <w:rsid w:val="00951236"/>
    <w:rsid w:val="0095133C"/>
    <w:rsid w:val="0095148C"/>
    <w:rsid w:val="00951492"/>
    <w:rsid w:val="00951498"/>
    <w:rsid w:val="00951518"/>
    <w:rsid w:val="00951844"/>
    <w:rsid w:val="00951A7E"/>
    <w:rsid w:val="00951AF4"/>
    <w:rsid w:val="00951D32"/>
    <w:rsid w:val="00951D3D"/>
    <w:rsid w:val="00952248"/>
    <w:rsid w:val="00952372"/>
    <w:rsid w:val="009526A7"/>
    <w:rsid w:val="009527FE"/>
    <w:rsid w:val="0095280E"/>
    <w:rsid w:val="00952967"/>
    <w:rsid w:val="009529E5"/>
    <w:rsid w:val="00952A91"/>
    <w:rsid w:val="00952E09"/>
    <w:rsid w:val="00952E16"/>
    <w:rsid w:val="0095302A"/>
    <w:rsid w:val="00953097"/>
    <w:rsid w:val="009530D6"/>
    <w:rsid w:val="009533D1"/>
    <w:rsid w:val="00953494"/>
    <w:rsid w:val="00953613"/>
    <w:rsid w:val="00953716"/>
    <w:rsid w:val="009537EF"/>
    <w:rsid w:val="0095389F"/>
    <w:rsid w:val="00953A9A"/>
    <w:rsid w:val="00953AA9"/>
    <w:rsid w:val="00953F4F"/>
    <w:rsid w:val="00954162"/>
    <w:rsid w:val="009543AF"/>
    <w:rsid w:val="00954591"/>
    <w:rsid w:val="009548F2"/>
    <w:rsid w:val="00954970"/>
    <w:rsid w:val="00954A37"/>
    <w:rsid w:val="00954C49"/>
    <w:rsid w:val="00954D7F"/>
    <w:rsid w:val="00954E28"/>
    <w:rsid w:val="0095515A"/>
    <w:rsid w:val="00955229"/>
    <w:rsid w:val="0095522E"/>
    <w:rsid w:val="009553A9"/>
    <w:rsid w:val="009553B2"/>
    <w:rsid w:val="009554A1"/>
    <w:rsid w:val="00955585"/>
    <w:rsid w:val="00955617"/>
    <w:rsid w:val="009558A0"/>
    <w:rsid w:val="00955D47"/>
    <w:rsid w:val="00955E2B"/>
    <w:rsid w:val="00956384"/>
    <w:rsid w:val="009563B9"/>
    <w:rsid w:val="009564DD"/>
    <w:rsid w:val="00956664"/>
    <w:rsid w:val="0095685C"/>
    <w:rsid w:val="009568D9"/>
    <w:rsid w:val="00956BB5"/>
    <w:rsid w:val="00957082"/>
    <w:rsid w:val="00957152"/>
    <w:rsid w:val="009572CC"/>
    <w:rsid w:val="009573C6"/>
    <w:rsid w:val="009574E5"/>
    <w:rsid w:val="00957562"/>
    <w:rsid w:val="009575A5"/>
    <w:rsid w:val="009575F4"/>
    <w:rsid w:val="00957706"/>
    <w:rsid w:val="00957775"/>
    <w:rsid w:val="00957B02"/>
    <w:rsid w:val="00957BC2"/>
    <w:rsid w:val="00957F1E"/>
    <w:rsid w:val="00957F81"/>
    <w:rsid w:val="00960109"/>
    <w:rsid w:val="0096028F"/>
    <w:rsid w:val="00960645"/>
    <w:rsid w:val="009607F1"/>
    <w:rsid w:val="00960811"/>
    <w:rsid w:val="009608A3"/>
    <w:rsid w:val="00960AB3"/>
    <w:rsid w:val="00960D37"/>
    <w:rsid w:val="00960D9A"/>
    <w:rsid w:val="00960DA6"/>
    <w:rsid w:val="00960DE8"/>
    <w:rsid w:val="00960FEF"/>
    <w:rsid w:val="00961047"/>
    <w:rsid w:val="009610D0"/>
    <w:rsid w:val="0096119C"/>
    <w:rsid w:val="009611C1"/>
    <w:rsid w:val="00961301"/>
    <w:rsid w:val="00961547"/>
    <w:rsid w:val="009616E3"/>
    <w:rsid w:val="009617F1"/>
    <w:rsid w:val="00961853"/>
    <w:rsid w:val="0096189C"/>
    <w:rsid w:val="00961BB2"/>
    <w:rsid w:val="00961BD5"/>
    <w:rsid w:val="00961DA4"/>
    <w:rsid w:val="00961FC8"/>
    <w:rsid w:val="00962252"/>
    <w:rsid w:val="0096244B"/>
    <w:rsid w:val="0096265C"/>
    <w:rsid w:val="009626F2"/>
    <w:rsid w:val="009627AA"/>
    <w:rsid w:val="00962855"/>
    <w:rsid w:val="00962A6B"/>
    <w:rsid w:val="00962AA5"/>
    <w:rsid w:val="00962B86"/>
    <w:rsid w:val="00962C07"/>
    <w:rsid w:val="00962C82"/>
    <w:rsid w:val="00962DA2"/>
    <w:rsid w:val="00962DDE"/>
    <w:rsid w:val="00962F7B"/>
    <w:rsid w:val="0096318F"/>
    <w:rsid w:val="00963294"/>
    <w:rsid w:val="0096329C"/>
    <w:rsid w:val="009632FA"/>
    <w:rsid w:val="00963423"/>
    <w:rsid w:val="00963523"/>
    <w:rsid w:val="009635F3"/>
    <w:rsid w:val="00963808"/>
    <w:rsid w:val="009638A7"/>
    <w:rsid w:val="009638D2"/>
    <w:rsid w:val="00963929"/>
    <w:rsid w:val="00963FE2"/>
    <w:rsid w:val="009641D4"/>
    <w:rsid w:val="009642C4"/>
    <w:rsid w:val="00964411"/>
    <w:rsid w:val="0096449D"/>
    <w:rsid w:val="00964774"/>
    <w:rsid w:val="00964DEE"/>
    <w:rsid w:val="009650E1"/>
    <w:rsid w:val="00965270"/>
    <w:rsid w:val="009652EF"/>
    <w:rsid w:val="00965493"/>
    <w:rsid w:val="009654B8"/>
    <w:rsid w:val="009655D7"/>
    <w:rsid w:val="00965935"/>
    <w:rsid w:val="009659D7"/>
    <w:rsid w:val="00965B93"/>
    <w:rsid w:val="00965C05"/>
    <w:rsid w:val="00965EE7"/>
    <w:rsid w:val="0096604D"/>
    <w:rsid w:val="0096608C"/>
    <w:rsid w:val="00966332"/>
    <w:rsid w:val="0096673C"/>
    <w:rsid w:val="00966AFD"/>
    <w:rsid w:val="00966BE1"/>
    <w:rsid w:val="00966FC9"/>
    <w:rsid w:val="009673F4"/>
    <w:rsid w:val="00967463"/>
    <w:rsid w:val="00967476"/>
    <w:rsid w:val="00967700"/>
    <w:rsid w:val="00967B14"/>
    <w:rsid w:val="00967B27"/>
    <w:rsid w:val="00967C8E"/>
    <w:rsid w:val="00967D19"/>
    <w:rsid w:val="00967EA8"/>
    <w:rsid w:val="00967F4D"/>
    <w:rsid w:val="00970072"/>
    <w:rsid w:val="009702FB"/>
    <w:rsid w:val="009704F5"/>
    <w:rsid w:val="009708C8"/>
    <w:rsid w:val="009709AD"/>
    <w:rsid w:val="00970BB9"/>
    <w:rsid w:val="00971042"/>
    <w:rsid w:val="0097113E"/>
    <w:rsid w:val="009714BC"/>
    <w:rsid w:val="00971947"/>
    <w:rsid w:val="00971963"/>
    <w:rsid w:val="00971980"/>
    <w:rsid w:val="00971A94"/>
    <w:rsid w:val="00971F7E"/>
    <w:rsid w:val="00971F8C"/>
    <w:rsid w:val="0097201D"/>
    <w:rsid w:val="009723D3"/>
    <w:rsid w:val="009725FE"/>
    <w:rsid w:val="0097260E"/>
    <w:rsid w:val="009726A6"/>
    <w:rsid w:val="0097271E"/>
    <w:rsid w:val="00972866"/>
    <w:rsid w:val="009728D3"/>
    <w:rsid w:val="00972AE8"/>
    <w:rsid w:val="00972B5A"/>
    <w:rsid w:val="00972CC9"/>
    <w:rsid w:val="00972CCA"/>
    <w:rsid w:val="00972D2A"/>
    <w:rsid w:val="00972D9E"/>
    <w:rsid w:val="00972E85"/>
    <w:rsid w:val="0097305F"/>
    <w:rsid w:val="009730FA"/>
    <w:rsid w:val="00973A27"/>
    <w:rsid w:val="00973A74"/>
    <w:rsid w:val="00973A91"/>
    <w:rsid w:val="00973C1A"/>
    <w:rsid w:val="00973DFD"/>
    <w:rsid w:val="00973E84"/>
    <w:rsid w:val="00974033"/>
    <w:rsid w:val="009741C6"/>
    <w:rsid w:val="00974216"/>
    <w:rsid w:val="00974514"/>
    <w:rsid w:val="00974537"/>
    <w:rsid w:val="009747F2"/>
    <w:rsid w:val="00974AB7"/>
    <w:rsid w:val="00974AF5"/>
    <w:rsid w:val="00974B5C"/>
    <w:rsid w:val="00974C8D"/>
    <w:rsid w:val="00974EA6"/>
    <w:rsid w:val="0097506E"/>
    <w:rsid w:val="009755E6"/>
    <w:rsid w:val="009756C4"/>
    <w:rsid w:val="00975769"/>
    <w:rsid w:val="009757AC"/>
    <w:rsid w:val="00975F2E"/>
    <w:rsid w:val="00976298"/>
    <w:rsid w:val="00976367"/>
    <w:rsid w:val="009763D3"/>
    <w:rsid w:val="0097650A"/>
    <w:rsid w:val="009767C5"/>
    <w:rsid w:val="00976B32"/>
    <w:rsid w:val="00976DF4"/>
    <w:rsid w:val="00976ED2"/>
    <w:rsid w:val="00977017"/>
    <w:rsid w:val="0097739B"/>
    <w:rsid w:val="00977466"/>
    <w:rsid w:val="0097747D"/>
    <w:rsid w:val="009775BD"/>
    <w:rsid w:val="009777AF"/>
    <w:rsid w:val="0097788C"/>
    <w:rsid w:val="009778DF"/>
    <w:rsid w:val="00977922"/>
    <w:rsid w:val="009779DA"/>
    <w:rsid w:val="00977AEC"/>
    <w:rsid w:val="00977C41"/>
    <w:rsid w:val="00977DE8"/>
    <w:rsid w:val="00977E65"/>
    <w:rsid w:val="00977F07"/>
    <w:rsid w:val="009800DD"/>
    <w:rsid w:val="0098017F"/>
    <w:rsid w:val="009801AA"/>
    <w:rsid w:val="00980505"/>
    <w:rsid w:val="009807EC"/>
    <w:rsid w:val="009809C9"/>
    <w:rsid w:val="00980B2B"/>
    <w:rsid w:val="00980C4A"/>
    <w:rsid w:val="00980F4D"/>
    <w:rsid w:val="00981383"/>
    <w:rsid w:val="00981477"/>
    <w:rsid w:val="0098169A"/>
    <w:rsid w:val="009817AE"/>
    <w:rsid w:val="00981832"/>
    <w:rsid w:val="0098192E"/>
    <w:rsid w:val="00981B9E"/>
    <w:rsid w:val="00981D05"/>
    <w:rsid w:val="00981D5E"/>
    <w:rsid w:val="00981E15"/>
    <w:rsid w:val="00981FC2"/>
    <w:rsid w:val="00982265"/>
    <w:rsid w:val="009822C5"/>
    <w:rsid w:val="00982385"/>
    <w:rsid w:val="0098238C"/>
    <w:rsid w:val="00982635"/>
    <w:rsid w:val="00982BD4"/>
    <w:rsid w:val="00982C19"/>
    <w:rsid w:val="00982F4C"/>
    <w:rsid w:val="00983024"/>
    <w:rsid w:val="0098319B"/>
    <w:rsid w:val="009831DB"/>
    <w:rsid w:val="009834A5"/>
    <w:rsid w:val="0098352A"/>
    <w:rsid w:val="00983533"/>
    <w:rsid w:val="009835AF"/>
    <w:rsid w:val="00983693"/>
    <w:rsid w:val="00983819"/>
    <w:rsid w:val="009838D9"/>
    <w:rsid w:val="00983AA5"/>
    <w:rsid w:val="00983ABA"/>
    <w:rsid w:val="00983BDD"/>
    <w:rsid w:val="00983C17"/>
    <w:rsid w:val="00983D89"/>
    <w:rsid w:val="00983F2D"/>
    <w:rsid w:val="00983FB3"/>
    <w:rsid w:val="00983FF9"/>
    <w:rsid w:val="009840FC"/>
    <w:rsid w:val="00984426"/>
    <w:rsid w:val="009846BF"/>
    <w:rsid w:val="00984879"/>
    <w:rsid w:val="009848B5"/>
    <w:rsid w:val="00984A78"/>
    <w:rsid w:val="00984BBC"/>
    <w:rsid w:val="00984BC4"/>
    <w:rsid w:val="00984BFA"/>
    <w:rsid w:val="009853B4"/>
    <w:rsid w:val="00985454"/>
    <w:rsid w:val="009859AA"/>
    <w:rsid w:val="009859F9"/>
    <w:rsid w:val="00985D69"/>
    <w:rsid w:val="00985D91"/>
    <w:rsid w:val="00985EC8"/>
    <w:rsid w:val="00985FAB"/>
    <w:rsid w:val="00986140"/>
    <w:rsid w:val="009863D1"/>
    <w:rsid w:val="009865EE"/>
    <w:rsid w:val="00986632"/>
    <w:rsid w:val="00986997"/>
    <w:rsid w:val="009869D7"/>
    <w:rsid w:val="00986D8A"/>
    <w:rsid w:val="00986F20"/>
    <w:rsid w:val="009870DC"/>
    <w:rsid w:val="00987112"/>
    <w:rsid w:val="00987174"/>
    <w:rsid w:val="00987383"/>
    <w:rsid w:val="00987385"/>
    <w:rsid w:val="009873D4"/>
    <w:rsid w:val="0098771B"/>
    <w:rsid w:val="0098773F"/>
    <w:rsid w:val="0098797A"/>
    <w:rsid w:val="00987CAA"/>
    <w:rsid w:val="00987DCC"/>
    <w:rsid w:val="00987DE5"/>
    <w:rsid w:val="00987FEE"/>
    <w:rsid w:val="009905B8"/>
    <w:rsid w:val="009905C2"/>
    <w:rsid w:val="00990878"/>
    <w:rsid w:val="0099090D"/>
    <w:rsid w:val="00990A1E"/>
    <w:rsid w:val="00990DC0"/>
    <w:rsid w:val="00990DD0"/>
    <w:rsid w:val="00990EEE"/>
    <w:rsid w:val="00990F85"/>
    <w:rsid w:val="00990F90"/>
    <w:rsid w:val="00990F9C"/>
    <w:rsid w:val="00991076"/>
    <w:rsid w:val="00991336"/>
    <w:rsid w:val="00991432"/>
    <w:rsid w:val="00991581"/>
    <w:rsid w:val="0099160F"/>
    <w:rsid w:val="009916E0"/>
    <w:rsid w:val="00991825"/>
    <w:rsid w:val="009918B9"/>
    <w:rsid w:val="009919D1"/>
    <w:rsid w:val="00991C4C"/>
    <w:rsid w:val="00991E3D"/>
    <w:rsid w:val="00991E7B"/>
    <w:rsid w:val="009920C6"/>
    <w:rsid w:val="0099224C"/>
    <w:rsid w:val="00992478"/>
    <w:rsid w:val="0099273D"/>
    <w:rsid w:val="009928EF"/>
    <w:rsid w:val="00992BEF"/>
    <w:rsid w:val="00992C2A"/>
    <w:rsid w:val="00992E9A"/>
    <w:rsid w:val="0099306C"/>
    <w:rsid w:val="009931BC"/>
    <w:rsid w:val="009932BB"/>
    <w:rsid w:val="009932FC"/>
    <w:rsid w:val="009933FE"/>
    <w:rsid w:val="009936AD"/>
    <w:rsid w:val="009936B9"/>
    <w:rsid w:val="009936F4"/>
    <w:rsid w:val="009937DD"/>
    <w:rsid w:val="00993842"/>
    <w:rsid w:val="009938E5"/>
    <w:rsid w:val="0099397D"/>
    <w:rsid w:val="00993B24"/>
    <w:rsid w:val="00993C87"/>
    <w:rsid w:val="00993CCF"/>
    <w:rsid w:val="00993D11"/>
    <w:rsid w:val="00993D7F"/>
    <w:rsid w:val="00993E2B"/>
    <w:rsid w:val="00994192"/>
    <w:rsid w:val="00994269"/>
    <w:rsid w:val="009949BE"/>
    <w:rsid w:val="00994BBD"/>
    <w:rsid w:val="00994D83"/>
    <w:rsid w:val="00994F06"/>
    <w:rsid w:val="00994FA8"/>
    <w:rsid w:val="00995624"/>
    <w:rsid w:val="00995815"/>
    <w:rsid w:val="00995C97"/>
    <w:rsid w:val="00995CF5"/>
    <w:rsid w:val="00995F58"/>
    <w:rsid w:val="00995FDA"/>
    <w:rsid w:val="00996137"/>
    <w:rsid w:val="00996243"/>
    <w:rsid w:val="00996307"/>
    <w:rsid w:val="009963AA"/>
    <w:rsid w:val="00996593"/>
    <w:rsid w:val="009966A3"/>
    <w:rsid w:val="00996852"/>
    <w:rsid w:val="009968ED"/>
    <w:rsid w:val="00996A0B"/>
    <w:rsid w:val="00996BAC"/>
    <w:rsid w:val="00996E82"/>
    <w:rsid w:val="00996EBB"/>
    <w:rsid w:val="0099711C"/>
    <w:rsid w:val="009971A7"/>
    <w:rsid w:val="00997BC2"/>
    <w:rsid w:val="00997DF5"/>
    <w:rsid w:val="00997FF9"/>
    <w:rsid w:val="009A023B"/>
    <w:rsid w:val="009A07FC"/>
    <w:rsid w:val="009A08B4"/>
    <w:rsid w:val="009A08F2"/>
    <w:rsid w:val="009A0AA6"/>
    <w:rsid w:val="009A0BB6"/>
    <w:rsid w:val="009A0E1E"/>
    <w:rsid w:val="009A0E33"/>
    <w:rsid w:val="009A0F3D"/>
    <w:rsid w:val="009A0F7D"/>
    <w:rsid w:val="009A1035"/>
    <w:rsid w:val="009A11A4"/>
    <w:rsid w:val="009A1244"/>
    <w:rsid w:val="009A15C0"/>
    <w:rsid w:val="009A1622"/>
    <w:rsid w:val="009A18FD"/>
    <w:rsid w:val="009A19E0"/>
    <w:rsid w:val="009A1A9E"/>
    <w:rsid w:val="009A1C69"/>
    <w:rsid w:val="009A1D19"/>
    <w:rsid w:val="009A1D2B"/>
    <w:rsid w:val="009A1E59"/>
    <w:rsid w:val="009A22AB"/>
    <w:rsid w:val="009A22D9"/>
    <w:rsid w:val="009A267F"/>
    <w:rsid w:val="009A26A1"/>
    <w:rsid w:val="009A292F"/>
    <w:rsid w:val="009A295C"/>
    <w:rsid w:val="009A2978"/>
    <w:rsid w:val="009A29F8"/>
    <w:rsid w:val="009A2A1E"/>
    <w:rsid w:val="009A2E5F"/>
    <w:rsid w:val="009A2E97"/>
    <w:rsid w:val="009A2F00"/>
    <w:rsid w:val="009A315B"/>
    <w:rsid w:val="009A3295"/>
    <w:rsid w:val="009A3330"/>
    <w:rsid w:val="009A3353"/>
    <w:rsid w:val="009A3363"/>
    <w:rsid w:val="009A35F5"/>
    <w:rsid w:val="009A36A6"/>
    <w:rsid w:val="009A3B8B"/>
    <w:rsid w:val="009A3C80"/>
    <w:rsid w:val="009A3C81"/>
    <w:rsid w:val="009A3E11"/>
    <w:rsid w:val="009A401E"/>
    <w:rsid w:val="009A4328"/>
    <w:rsid w:val="009A43A9"/>
    <w:rsid w:val="009A43C8"/>
    <w:rsid w:val="009A44D2"/>
    <w:rsid w:val="009A4632"/>
    <w:rsid w:val="009A47AE"/>
    <w:rsid w:val="009A48D5"/>
    <w:rsid w:val="009A4A95"/>
    <w:rsid w:val="009A4CA7"/>
    <w:rsid w:val="009A4CCF"/>
    <w:rsid w:val="009A4CD3"/>
    <w:rsid w:val="009A4DA8"/>
    <w:rsid w:val="009A5056"/>
    <w:rsid w:val="009A53C6"/>
    <w:rsid w:val="009A569D"/>
    <w:rsid w:val="009A57B8"/>
    <w:rsid w:val="009A5B16"/>
    <w:rsid w:val="009A5C3E"/>
    <w:rsid w:val="009A60C4"/>
    <w:rsid w:val="009A6189"/>
    <w:rsid w:val="009A63C4"/>
    <w:rsid w:val="009A63F7"/>
    <w:rsid w:val="009A6536"/>
    <w:rsid w:val="009A661F"/>
    <w:rsid w:val="009A66E1"/>
    <w:rsid w:val="009A6941"/>
    <w:rsid w:val="009A6B22"/>
    <w:rsid w:val="009A6B96"/>
    <w:rsid w:val="009A6C6C"/>
    <w:rsid w:val="009A6E39"/>
    <w:rsid w:val="009A6F76"/>
    <w:rsid w:val="009A70D3"/>
    <w:rsid w:val="009A70DB"/>
    <w:rsid w:val="009A714B"/>
    <w:rsid w:val="009A730A"/>
    <w:rsid w:val="009A73DF"/>
    <w:rsid w:val="009A7405"/>
    <w:rsid w:val="009A77DF"/>
    <w:rsid w:val="009A78C9"/>
    <w:rsid w:val="009A78DD"/>
    <w:rsid w:val="009A7A53"/>
    <w:rsid w:val="009A7E5B"/>
    <w:rsid w:val="009A7EF8"/>
    <w:rsid w:val="009A7F8B"/>
    <w:rsid w:val="009B024C"/>
    <w:rsid w:val="009B02A4"/>
    <w:rsid w:val="009B0351"/>
    <w:rsid w:val="009B03B0"/>
    <w:rsid w:val="009B0650"/>
    <w:rsid w:val="009B087E"/>
    <w:rsid w:val="009B0BA8"/>
    <w:rsid w:val="009B0CA1"/>
    <w:rsid w:val="009B0CA7"/>
    <w:rsid w:val="009B0E72"/>
    <w:rsid w:val="009B1611"/>
    <w:rsid w:val="009B1673"/>
    <w:rsid w:val="009B1809"/>
    <w:rsid w:val="009B196F"/>
    <w:rsid w:val="009B1C7B"/>
    <w:rsid w:val="009B1CBA"/>
    <w:rsid w:val="009B1DEB"/>
    <w:rsid w:val="009B1E92"/>
    <w:rsid w:val="009B1F57"/>
    <w:rsid w:val="009B1FCD"/>
    <w:rsid w:val="009B247B"/>
    <w:rsid w:val="009B24A5"/>
    <w:rsid w:val="009B259C"/>
    <w:rsid w:val="009B26D5"/>
    <w:rsid w:val="009B2A89"/>
    <w:rsid w:val="009B2B80"/>
    <w:rsid w:val="009B2BC3"/>
    <w:rsid w:val="009B2D73"/>
    <w:rsid w:val="009B2DF8"/>
    <w:rsid w:val="009B2EE9"/>
    <w:rsid w:val="009B34D6"/>
    <w:rsid w:val="009B34DB"/>
    <w:rsid w:val="009B3A39"/>
    <w:rsid w:val="009B3DEB"/>
    <w:rsid w:val="009B3E26"/>
    <w:rsid w:val="009B3E41"/>
    <w:rsid w:val="009B3EA6"/>
    <w:rsid w:val="009B41D7"/>
    <w:rsid w:val="009B4212"/>
    <w:rsid w:val="009B4213"/>
    <w:rsid w:val="009B42D6"/>
    <w:rsid w:val="009B4360"/>
    <w:rsid w:val="009B43CE"/>
    <w:rsid w:val="009B48D8"/>
    <w:rsid w:val="009B491F"/>
    <w:rsid w:val="009B4A4A"/>
    <w:rsid w:val="009B4B10"/>
    <w:rsid w:val="009B4B3D"/>
    <w:rsid w:val="009B4E04"/>
    <w:rsid w:val="009B4E0B"/>
    <w:rsid w:val="009B50AA"/>
    <w:rsid w:val="009B517D"/>
    <w:rsid w:val="009B565F"/>
    <w:rsid w:val="009B56FF"/>
    <w:rsid w:val="009B579D"/>
    <w:rsid w:val="009B58FE"/>
    <w:rsid w:val="009B5901"/>
    <w:rsid w:val="009B5A84"/>
    <w:rsid w:val="009B5AE7"/>
    <w:rsid w:val="009B5D72"/>
    <w:rsid w:val="009B5DC9"/>
    <w:rsid w:val="009B5E91"/>
    <w:rsid w:val="009B60B7"/>
    <w:rsid w:val="009B61AB"/>
    <w:rsid w:val="009B62C1"/>
    <w:rsid w:val="009B6341"/>
    <w:rsid w:val="009B635C"/>
    <w:rsid w:val="009B6440"/>
    <w:rsid w:val="009B646D"/>
    <w:rsid w:val="009B65AF"/>
    <w:rsid w:val="009B65F6"/>
    <w:rsid w:val="009B6722"/>
    <w:rsid w:val="009B69C8"/>
    <w:rsid w:val="009B69CB"/>
    <w:rsid w:val="009B6DB6"/>
    <w:rsid w:val="009B700E"/>
    <w:rsid w:val="009B70B2"/>
    <w:rsid w:val="009B7681"/>
    <w:rsid w:val="009B77F9"/>
    <w:rsid w:val="009B7844"/>
    <w:rsid w:val="009B7A56"/>
    <w:rsid w:val="009C0002"/>
    <w:rsid w:val="009C0089"/>
    <w:rsid w:val="009C0101"/>
    <w:rsid w:val="009C02A1"/>
    <w:rsid w:val="009C036C"/>
    <w:rsid w:val="009C044E"/>
    <w:rsid w:val="009C07AB"/>
    <w:rsid w:val="009C07C8"/>
    <w:rsid w:val="009C0843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83"/>
    <w:rsid w:val="009C2D96"/>
    <w:rsid w:val="009C30EC"/>
    <w:rsid w:val="009C3269"/>
    <w:rsid w:val="009C3287"/>
    <w:rsid w:val="009C32BE"/>
    <w:rsid w:val="009C338B"/>
    <w:rsid w:val="009C35D7"/>
    <w:rsid w:val="009C382E"/>
    <w:rsid w:val="009C384C"/>
    <w:rsid w:val="009C3859"/>
    <w:rsid w:val="009C3891"/>
    <w:rsid w:val="009C3E02"/>
    <w:rsid w:val="009C451A"/>
    <w:rsid w:val="009C4945"/>
    <w:rsid w:val="009C49AB"/>
    <w:rsid w:val="009C4EE8"/>
    <w:rsid w:val="009C526E"/>
    <w:rsid w:val="009C54AD"/>
    <w:rsid w:val="009C5970"/>
    <w:rsid w:val="009C59AA"/>
    <w:rsid w:val="009C5AD3"/>
    <w:rsid w:val="009C5D1D"/>
    <w:rsid w:val="009C5E34"/>
    <w:rsid w:val="009C600B"/>
    <w:rsid w:val="009C607C"/>
    <w:rsid w:val="009C6099"/>
    <w:rsid w:val="009C642E"/>
    <w:rsid w:val="009C6540"/>
    <w:rsid w:val="009C665B"/>
    <w:rsid w:val="009C6786"/>
    <w:rsid w:val="009C69EB"/>
    <w:rsid w:val="009C6A2B"/>
    <w:rsid w:val="009C6A49"/>
    <w:rsid w:val="009C6DD1"/>
    <w:rsid w:val="009C6DF7"/>
    <w:rsid w:val="009C6F97"/>
    <w:rsid w:val="009C7211"/>
    <w:rsid w:val="009C736B"/>
    <w:rsid w:val="009C7504"/>
    <w:rsid w:val="009C75F4"/>
    <w:rsid w:val="009C79DA"/>
    <w:rsid w:val="009C7A60"/>
    <w:rsid w:val="009D01B6"/>
    <w:rsid w:val="009D03EC"/>
    <w:rsid w:val="009D04F1"/>
    <w:rsid w:val="009D050E"/>
    <w:rsid w:val="009D06B0"/>
    <w:rsid w:val="009D06C2"/>
    <w:rsid w:val="009D06E0"/>
    <w:rsid w:val="009D07F9"/>
    <w:rsid w:val="009D0991"/>
    <w:rsid w:val="009D09B6"/>
    <w:rsid w:val="009D0C82"/>
    <w:rsid w:val="009D0E1B"/>
    <w:rsid w:val="009D0ECE"/>
    <w:rsid w:val="009D0FB6"/>
    <w:rsid w:val="009D0FBA"/>
    <w:rsid w:val="009D10C5"/>
    <w:rsid w:val="009D1381"/>
    <w:rsid w:val="009D1674"/>
    <w:rsid w:val="009D16A3"/>
    <w:rsid w:val="009D170B"/>
    <w:rsid w:val="009D17C0"/>
    <w:rsid w:val="009D182E"/>
    <w:rsid w:val="009D18FC"/>
    <w:rsid w:val="009D1A81"/>
    <w:rsid w:val="009D1B4C"/>
    <w:rsid w:val="009D1B8B"/>
    <w:rsid w:val="009D1C63"/>
    <w:rsid w:val="009D1C9E"/>
    <w:rsid w:val="009D1CBF"/>
    <w:rsid w:val="009D1D83"/>
    <w:rsid w:val="009D1E53"/>
    <w:rsid w:val="009D1EB0"/>
    <w:rsid w:val="009D1EC8"/>
    <w:rsid w:val="009D1F80"/>
    <w:rsid w:val="009D2055"/>
    <w:rsid w:val="009D2241"/>
    <w:rsid w:val="009D2255"/>
    <w:rsid w:val="009D22E7"/>
    <w:rsid w:val="009D2335"/>
    <w:rsid w:val="009D25E5"/>
    <w:rsid w:val="009D2841"/>
    <w:rsid w:val="009D2864"/>
    <w:rsid w:val="009D2916"/>
    <w:rsid w:val="009D2920"/>
    <w:rsid w:val="009D298B"/>
    <w:rsid w:val="009D2A49"/>
    <w:rsid w:val="009D2AC5"/>
    <w:rsid w:val="009D2B53"/>
    <w:rsid w:val="009D2C68"/>
    <w:rsid w:val="009D2C80"/>
    <w:rsid w:val="009D2E49"/>
    <w:rsid w:val="009D2EA1"/>
    <w:rsid w:val="009D30F7"/>
    <w:rsid w:val="009D34CC"/>
    <w:rsid w:val="009D3602"/>
    <w:rsid w:val="009D39FC"/>
    <w:rsid w:val="009D3B01"/>
    <w:rsid w:val="009D3B30"/>
    <w:rsid w:val="009D3CEC"/>
    <w:rsid w:val="009D4135"/>
    <w:rsid w:val="009D41BD"/>
    <w:rsid w:val="009D45F9"/>
    <w:rsid w:val="009D4717"/>
    <w:rsid w:val="009D4732"/>
    <w:rsid w:val="009D47BB"/>
    <w:rsid w:val="009D4877"/>
    <w:rsid w:val="009D4C42"/>
    <w:rsid w:val="009D4E38"/>
    <w:rsid w:val="009D4F26"/>
    <w:rsid w:val="009D5195"/>
    <w:rsid w:val="009D51BE"/>
    <w:rsid w:val="009D520C"/>
    <w:rsid w:val="009D55F0"/>
    <w:rsid w:val="009D5891"/>
    <w:rsid w:val="009D5988"/>
    <w:rsid w:val="009D5A77"/>
    <w:rsid w:val="009D5E07"/>
    <w:rsid w:val="009D5E95"/>
    <w:rsid w:val="009D6071"/>
    <w:rsid w:val="009D60E5"/>
    <w:rsid w:val="009D63EA"/>
    <w:rsid w:val="009D64B4"/>
    <w:rsid w:val="009D663E"/>
    <w:rsid w:val="009D66AF"/>
    <w:rsid w:val="009D68C8"/>
    <w:rsid w:val="009D68D2"/>
    <w:rsid w:val="009D69F0"/>
    <w:rsid w:val="009D69F9"/>
    <w:rsid w:val="009D6A1F"/>
    <w:rsid w:val="009D6B17"/>
    <w:rsid w:val="009D6ED7"/>
    <w:rsid w:val="009D6FD4"/>
    <w:rsid w:val="009D7190"/>
    <w:rsid w:val="009D721C"/>
    <w:rsid w:val="009D72D0"/>
    <w:rsid w:val="009D733E"/>
    <w:rsid w:val="009D7490"/>
    <w:rsid w:val="009D77D6"/>
    <w:rsid w:val="009D7A5C"/>
    <w:rsid w:val="009D7ABA"/>
    <w:rsid w:val="009D7D74"/>
    <w:rsid w:val="009D7E3E"/>
    <w:rsid w:val="009D7E85"/>
    <w:rsid w:val="009D7EB6"/>
    <w:rsid w:val="009E013F"/>
    <w:rsid w:val="009E043E"/>
    <w:rsid w:val="009E0819"/>
    <w:rsid w:val="009E0981"/>
    <w:rsid w:val="009E0A33"/>
    <w:rsid w:val="009E0A74"/>
    <w:rsid w:val="009E0BB7"/>
    <w:rsid w:val="009E0BC0"/>
    <w:rsid w:val="009E0C92"/>
    <w:rsid w:val="009E0CB6"/>
    <w:rsid w:val="009E0E04"/>
    <w:rsid w:val="009E0F0E"/>
    <w:rsid w:val="009E11D6"/>
    <w:rsid w:val="009E1249"/>
    <w:rsid w:val="009E1611"/>
    <w:rsid w:val="009E17EB"/>
    <w:rsid w:val="009E19B5"/>
    <w:rsid w:val="009E1A48"/>
    <w:rsid w:val="009E1D4B"/>
    <w:rsid w:val="009E1D70"/>
    <w:rsid w:val="009E1F45"/>
    <w:rsid w:val="009E1FA4"/>
    <w:rsid w:val="009E22E3"/>
    <w:rsid w:val="009E25BF"/>
    <w:rsid w:val="009E2721"/>
    <w:rsid w:val="009E278D"/>
    <w:rsid w:val="009E28DE"/>
    <w:rsid w:val="009E2986"/>
    <w:rsid w:val="009E2BCC"/>
    <w:rsid w:val="009E2CC1"/>
    <w:rsid w:val="009E2DEB"/>
    <w:rsid w:val="009E3087"/>
    <w:rsid w:val="009E3146"/>
    <w:rsid w:val="009E3225"/>
    <w:rsid w:val="009E3586"/>
    <w:rsid w:val="009E3658"/>
    <w:rsid w:val="009E38C9"/>
    <w:rsid w:val="009E3AD1"/>
    <w:rsid w:val="009E3B76"/>
    <w:rsid w:val="009E3CDD"/>
    <w:rsid w:val="009E3CFD"/>
    <w:rsid w:val="009E3D85"/>
    <w:rsid w:val="009E3D8E"/>
    <w:rsid w:val="009E3F14"/>
    <w:rsid w:val="009E3F58"/>
    <w:rsid w:val="009E3FEC"/>
    <w:rsid w:val="009E404B"/>
    <w:rsid w:val="009E407B"/>
    <w:rsid w:val="009E4123"/>
    <w:rsid w:val="009E42B1"/>
    <w:rsid w:val="009E43A6"/>
    <w:rsid w:val="009E4444"/>
    <w:rsid w:val="009E4771"/>
    <w:rsid w:val="009E4794"/>
    <w:rsid w:val="009E4905"/>
    <w:rsid w:val="009E491C"/>
    <w:rsid w:val="009E4CDF"/>
    <w:rsid w:val="009E4D40"/>
    <w:rsid w:val="009E4F0F"/>
    <w:rsid w:val="009E5068"/>
    <w:rsid w:val="009E5328"/>
    <w:rsid w:val="009E5727"/>
    <w:rsid w:val="009E573D"/>
    <w:rsid w:val="009E5893"/>
    <w:rsid w:val="009E598A"/>
    <w:rsid w:val="009E5BD0"/>
    <w:rsid w:val="009E5CCE"/>
    <w:rsid w:val="009E5DA7"/>
    <w:rsid w:val="009E5E64"/>
    <w:rsid w:val="009E5F1D"/>
    <w:rsid w:val="009E60BF"/>
    <w:rsid w:val="009E6117"/>
    <w:rsid w:val="009E626E"/>
    <w:rsid w:val="009E640E"/>
    <w:rsid w:val="009E658C"/>
    <w:rsid w:val="009E6C10"/>
    <w:rsid w:val="009E6D31"/>
    <w:rsid w:val="009E70F5"/>
    <w:rsid w:val="009E719C"/>
    <w:rsid w:val="009E7306"/>
    <w:rsid w:val="009E753E"/>
    <w:rsid w:val="009E7762"/>
    <w:rsid w:val="009E7818"/>
    <w:rsid w:val="009E78D5"/>
    <w:rsid w:val="009E79EE"/>
    <w:rsid w:val="009E7A12"/>
    <w:rsid w:val="009E7E22"/>
    <w:rsid w:val="009E7E2E"/>
    <w:rsid w:val="009F0516"/>
    <w:rsid w:val="009F06E4"/>
    <w:rsid w:val="009F0986"/>
    <w:rsid w:val="009F0F6B"/>
    <w:rsid w:val="009F1066"/>
    <w:rsid w:val="009F11D9"/>
    <w:rsid w:val="009F12AB"/>
    <w:rsid w:val="009F12BE"/>
    <w:rsid w:val="009F1617"/>
    <w:rsid w:val="009F1719"/>
    <w:rsid w:val="009F17A4"/>
    <w:rsid w:val="009F17DD"/>
    <w:rsid w:val="009F184D"/>
    <w:rsid w:val="009F1971"/>
    <w:rsid w:val="009F1D27"/>
    <w:rsid w:val="009F1D7F"/>
    <w:rsid w:val="009F1DB5"/>
    <w:rsid w:val="009F1E29"/>
    <w:rsid w:val="009F20CD"/>
    <w:rsid w:val="009F20E5"/>
    <w:rsid w:val="009F2118"/>
    <w:rsid w:val="009F217D"/>
    <w:rsid w:val="009F22DD"/>
    <w:rsid w:val="009F23AC"/>
    <w:rsid w:val="009F2421"/>
    <w:rsid w:val="009F2503"/>
    <w:rsid w:val="009F267B"/>
    <w:rsid w:val="009F28AA"/>
    <w:rsid w:val="009F2A79"/>
    <w:rsid w:val="009F2AA9"/>
    <w:rsid w:val="009F2C92"/>
    <w:rsid w:val="009F2CB5"/>
    <w:rsid w:val="009F2CE1"/>
    <w:rsid w:val="009F2CED"/>
    <w:rsid w:val="009F2EE1"/>
    <w:rsid w:val="009F2F27"/>
    <w:rsid w:val="009F3380"/>
    <w:rsid w:val="009F3426"/>
    <w:rsid w:val="009F37AC"/>
    <w:rsid w:val="009F3829"/>
    <w:rsid w:val="009F39A8"/>
    <w:rsid w:val="009F3A05"/>
    <w:rsid w:val="009F3A06"/>
    <w:rsid w:val="009F3A69"/>
    <w:rsid w:val="009F3ABF"/>
    <w:rsid w:val="009F3D95"/>
    <w:rsid w:val="009F3F5E"/>
    <w:rsid w:val="009F4121"/>
    <w:rsid w:val="009F4265"/>
    <w:rsid w:val="009F43D7"/>
    <w:rsid w:val="009F4446"/>
    <w:rsid w:val="009F47A8"/>
    <w:rsid w:val="009F47B4"/>
    <w:rsid w:val="009F4969"/>
    <w:rsid w:val="009F4B99"/>
    <w:rsid w:val="009F4D10"/>
    <w:rsid w:val="009F4DE3"/>
    <w:rsid w:val="009F503C"/>
    <w:rsid w:val="009F50CE"/>
    <w:rsid w:val="009F5135"/>
    <w:rsid w:val="009F5145"/>
    <w:rsid w:val="009F51D5"/>
    <w:rsid w:val="009F51E8"/>
    <w:rsid w:val="009F53B5"/>
    <w:rsid w:val="009F53E7"/>
    <w:rsid w:val="009F54AF"/>
    <w:rsid w:val="009F56FE"/>
    <w:rsid w:val="009F62E5"/>
    <w:rsid w:val="009F63A3"/>
    <w:rsid w:val="009F6763"/>
    <w:rsid w:val="009F6835"/>
    <w:rsid w:val="009F6866"/>
    <w:rsid w:val="009F69D3"/>
    <w:rsid w:val="009F6A28"/>
    <w:rsid w:val="009F6ABC"/>
    <w:rsid w:val="009F6AC3"/>
    <w:rsid w:val="009F6F28"/>
    <w:rsid w:val="009F7028"/>
    <w:rsid w:val="009F7073"/>
    <w:rsid w:val="009F71D7"/>
    <w:rsid w:val="009F721D"/>
    <w:rsid w:val="009F72AF"/>
    <w:rsid w:val="009F76E0"/>
    <w:rsid w:val="009F7801"/>
    <w:rsid w:val="009F7814"/>
    <w:rsid w:val="009F79AC"/>
    <w:rsid w:val="009F79DB"/>
    <w:rsid w:val="009F7B63"/>
    <w:rsid w:val="009F7DCB"/>
    <w:rsid w:val="00A000A0"/>
    <w:rsid w:val="00A00145"/>
    <w:rsid w:val="00A002DB"/>
    <w:rsid w:val="00A003EA"/>
    <w:rsid w:val="00A00827"/>
    <w:rsid w:val="00A00971"/>
    <w:rsid w:val="00A00B77"/>
    <w:rsid w:val="00A00C61"/>
    <w:rsid w:val="00A00E6C"/>
    <w:rsid w:val="00A00F21"/>
    <w:rsid w:val="00A00FB2"/>
    <w:rsid w:val="00A01157"/>
    <w:rsid w:val="00A011C1"/>
    <w:rsid w:val="00A0126B"/>
    <w:rsid w:val="00A01394"/>
    <w:rsid w:val="00A015E0"/>
    <w:rsid w:val="00A01609"/>
    <w:rsid w:val="00A0162E"/>
    <w:rsid w:val="00A018D9"/>
    <w:rsid w:val="00A01A62"/>
    <w:rsid w:val="00A01A84"/>
    <w:rsid w:val="00A01D97"/>
    <w:rsid w:val="00A01EB9"/>
    <w:rsid w:val="00A020E5"/>
    <w:rsid w:val="00A0219F"/>
    <w:rsid w:val="00A02213"/>
    <w:rsid w:val="00A02254"/>
    <w:rsid w:val="00A02398"/>
    <w:rsid w:val="00A02399"/>
    <w:rsid w:val="00A023C1"/>
    <w:rsid w:val="00A0268F"/>
    <w:rsid w:val="00A02BFE"/>
    <w:rsid w:val="00A02CF7"/>
    <w:rsid w:val="00A03007"/>
    <w:rsid w:val="00A031E2"/>
    <w:rsid w:val="00A03290"/>
    <w:rsid w:val="00A035BE"/>
    <w:rsid w:val="00A03CE0"/>
    <w:rsid w:val="00A03E1D"/>
    <w:rsid w:val="00A04674"/>
    <w:rsid w:val="00A04680"/>
    <w:rsid w:val="00A046BD"/>
    <w:rsid w:val="00A04954"/>
    <w:rsid w:val="00A04BAD"/>
    <w:rsid w:val="00A04E3D"/>
    <w:rsid w:val="00A04F38"/>
    <w:rsid w:val="00A05543"/>
    <w:rsid w:val="00A05844"/>
    <w:rsid w:val="00A05905"/>
    <w:rsid w:val="00A059B7"/>
    <w:rsid w:val="00A05A08"/>
    <w:rsid w:val="00A05B19"/>
    <w:rsid w:val="00A05B3F"/>
    <w:rsid w:val="00A0601B"/>
    <w:rsid w:val="00A061B0"/>
    <w:rsid w:val="00A064CD"/>
    <w:rsid w:val="00A06B1D"/>
    <w:rsid w:val="00A06B69"/>
    <w:rsid w:val="00A06BE3"/>
    <w:rsid w:val="00A06E1C"/>
    <w:rsid w:val="00A06F53"/>
    <w:rsid w:val="00A0707C"/>
    <w:rsid w:val="00A07099"/>
    <w:rsid w:val="00A0714D"/>
    <w:rsid w:val="00A0753A"/>
    <w:rsid w:val="00A07555"/>
    <w:rsid w:val="00A076AC"/>
    <w:rsid w:val="00A07804"/>
    <w:rsid w:val="00A07865"/>
    <w:rsid w:val="00A07987"/>
    <w:rsid w:val="00A07A1D"/>
    <w:rsid w:val="00A07AC3"/>
    <w:rsid w:val="00A07AE2"/>
    <w:rsid w:val="00A07B12"/>
    <w:rsid w:val="00A07BAD"/>
    <w:rsid w:val="00A07CAB"/>
    <w:rsid w:val="00A07E1E"/>
    <w:rsid w:val="00A10101"/>
    <w:rsid w:val="00A1025F"/>
    <w:rsid w:val="00A1031D"/>
    <w:rsid w:val="00A10388"/>
    <w:rsid w:val="00A10575"/>
    <w:rsid w:val="00A10648"/>
    <w:rsid w:val="00A107A2"/>
    <w:rsid w:val="00A108A2"/>
    <w:rsid w:val="00A10974"/>
    <w:rsid w:val="00A109DD"/>
    <w:rsid w:val="00A10B3F"/>
    <w:rsid w:val="00A10C6C"/>
    <w:rsid w:val="00A10CA4"/>
    <w:rsid w:val="00A10E43"/>
    <w:rsid w:val="00A11047"/>
    <w:rsid w:val="00A1137E"/>
    <w:rsid w:val="00A1139E"/>
    <w:rsid w:val="00A113D5"/>
    <w:rsid w:val="00A11430"/>
    <w:rsid w:val="00A115E6"/>
    <w:rsid w:val="00A11626"/>
    <w:rsid w:val="00A11627"/>
    <w:rsid w:val="00A119E2"/>
    <w:rsid w:val="00A11A6D"/>
    <w:rsid w:val="00A11D22"/>
    <w:rsid w:val="00A11E52"/>
    <w:rsid w:val="00A11F11"/>
    <w:rsid w:val="00A1202A"/>
    <w:rsid w:val="00A12056"/>
    <w:rsid w:val="00A12089"/>
    <w:rsid w:val="00A120BA"/>
    <w:rsid w:val="00A121B9"/>
    <w:rsid w:val="00A123FC"/>
    <w:rsid w:val="00A12453"/>
    <w:rsid w:val="00A12455"/>
    <w:rsid w:val="00A1249D"/>
    <w:rsid w:val="00A127D9"/>
    <w:rsid w:val="00A128C3"/>
    <w:rsid w:val="00A129CC"/>
    <w:rsid w:val="00A12B28"/>
    <w:rsid w:val="00A12B59"/>
    <w:rsid w:val="00A12B5B"/>
    <w:rsid w:val="00A12CD7"/>
    <w:rsid w:val="00A134E5"/>
    <w:rsid w:val="00A13D5D"/>
    <w:rsid w:val="00A13E35"/>
    <w:rsid w:val="00A13F52"/>
    <w:rsid w:val="00A140E3"/>
    <w:rsid w:val="00A1420C"/>
    <w:rsid w:val="00A1443E"/>
    <w:rsid w:val="00A14696"/>
    <w:rsid w:val="00A14709"/>
    <w:rsid w:val="00A14949"/>
    <w:rsid w:val="00A149CD"/>
    <w:rsid w:val="00A14B6A"/>
    <w:rsid w:val="00A14D84"/>
    <w:rsid w:val="00A14E1C"/>
    <w:rsid w:val="00A152FB"/>
    <w:rsid w:val="00A1544E"/>
    <w:rsid w:val="00A15691"/>
    <w:rsid w:val="00A1580F"/>
    <w:rsid w:val="00A15837"/>
    <w:rsid w:val="00A15A80"/>
    <w:rsid w:val="00A15B27"/>
    <w:rsid w:val="00A15C07"/>
    <w:rsid w:val="00A15C44"/>
    <w:rsid w:val="00A15CAB"/>
    <w:rsid w:val="00A15CF9"/>
    <w:rsid w:val="00A15D78"/>
    <w:rsid w:val="00A15EE7"/>
    <w:rsid w:val="00A15EEC"/>
    <w:rsid w:val="00A15FE8"/>
    <w:rsid w:val="00A16172"/>
    <w:rsid w:val="00A16450"/>
    <w:rsid w:val="00A16610"/>
    <w:rsid w:val="00A16777"/>
    <w:rsid w:val="00A168CF"/>
    <w:rsid w:val="00A16AE4"/>
    <w:rsid w:val="00A16B5B"/>
    <w:rsid w:val="00A16D2D"/>
    <w:rsid w:val="00A16D7E"/>
    <w:rsid w:val="00A16EB2"/>
    <w:rsid w:val="00A1702C"/>
    <w:rsid w:val="00A174C0"/>
    <w:rsid w:val="00A17645"/>
    <w:rsid w:val="00A17678"/>
    <w:rsid w:val="00A1769C"/>
    <w:rsid w:val="00A17ED2"/>
    <w:rsid w:val="00A17F53"/>
    <w:rsid w:val="00A2006D"/>
    <w:rsid w:val="00A200F9"/>
    <w:rsid w:val="00A203B3"/>
    <w:rsid w:val="00A20844"/>
    <w:rsid w:val="00A20917"/>
    <w:rsid w:val="00A209F2"/>
    <w:rsid w:val="00A20A0A"/>
    <w:rsid w:val="00A20CA4"/>
    <w:rsid w:val="00A20F7C"/>
    <w:rsid w:val="00A21013"/>
    <w:rsid w:val="00A21078"/>
    <w:rsid w:val="00A21149"/>
    <w:rsid w:val="00A211B8"/>
    <w:rsid w:val="00A216AE"/>
    <w:rsid w:val="00A21B2C"/>
    <w:rsid w:val="00A21CF7"/>
    <w:rsid w:val="00A21D4E"/>
    <w:rsid w:val="00A21EFF"/>
    <w:rsid w:val="00A21F24"/>
    <w:rsid w:val="00A220A5"/>
    <w:rsid w:val="00A220C9"/>
    <w:rsid w:val="00A2215F"/>
    <w:rsid w:val="00A22430"/>
    <w:rsid w:val="00A2268E"/>
    <w:rsid w:val="00A226EB"/>
    <w:rsid w:val="00A22ADC"/>
    <w:rsid w:val="00A22AF1"/>
    <w:rsid w:val="00A22C2B"/>
    <w:rsid w:val="00A22CE9"/>
    <w:rsid w:val="00A22EE9"/>
    <w:rsid w:val="00A23183"/>
    <w:rsid w:val="00A23218"/>
    <w:rsid w:val="00A233D4"/>
    <w:rsid w:val="00A234F3"/>
    <w:rsid w:val="00A235F6"/>
    <w:rsid w:val="00A2388B"/>
    <w:rsid w:val="00A239B1"/>
    <w:rsid w:val="00A23C12"/>
    <w:rsid w:val="00A23D21"/>
    <w:rsid w:val="00A23EFD"/>
    <w:rsid w:val="00A23FAE"/>
    <w:rsid w:val="00A241D0"/>
    <w:rsid w:val="00A24276"/>
    <w:rsid w:val="00A243AD"/>
    <w:rsid w:val="00A24708"/>
    <w:rsid w:val="00A247A4"/>
    <w:rsid w:val="00A2483A"/>
    <w:rsid w:val="00A24897"/>
    <w:rsid w:val="00A249AC"/>
    <w:rsid w:val="00A24C4E"/>
    <w:rsid w:val="00A24E99"/>
    <w:rsid w:val="00A250B6"/>
    <w:rsid w:val="00A253B9"/>
    <w:rsid w:val="00A25418"/>
    <w:rsid w:val="00A2550F"/>
    <w:rsid w:val="00A256BB"/>
    <w:rsid w:val="00A2584E"/>
    <w:rsid w:val="00A25876"/>
    <w:rsid w:val="00A25911"/>
    <w:rsid w:val="00A25BD2"/>
    <w:rsid w:val="00A25C8A"/>
    <w:rsid w:val="00A265CC"/>
    <w:rsid w:val="00A265FB"/>
    <w:rsid w:val="00A2669D"/>
    <w:rsid w:val="00A267ED"/>
    <w:rsid w:val="00A27240"/>
    <w:rsid w:val="00A2729F"/>
    <w:rsid w:val="00A275F4"/>
    <w:rsid w:val="00A279B1"/>
    <w:rsid w:val="00A27A9E"/>
    <w:rsid w:val="00A27AC2"/>
    <w:rsid w:val="00A300AC"/>
    <w:rsid w:val="00A30160"/>
    <w:rsid w:val="00A301AA"/>
    <w:rsid w:val="00A30244"/>
    <w:rsid w:val="00A30308"/>
    <w:rsid w:val="00A30598"/>
    <w:rsid w:val="00A307C5"/>
    <w:rsid w:val="00A3084A"/>
    <w:rsid w:val="00A308B0"/>
    <w:rsid w:val="00A30A34"/>
    <w:rsid w:val="00A30C4C"/>
    <w:rsid w:val="00A30CAB"/>
    <w:rsid w:val="00A3108F"/>
    <w:rsid w:val="00A3113B"/>
    <w:rsid w:val="00A3176A"/>
    <w:rsid w:val="00A31842"/>
    <w:rsid w:val="00A31936"/>
    <w:rsid w:val="00A319F3"/>
    <w:rsid w:val="00A31D15"/>
    <w:rsid w:val="00A31D8A"/>
    <w:rsid w:val="00A3209A"/>
    <w:rsid w:val="00A320F8"/>
    <w:rsid w:val="00A32134"/>
    <w:rsid w:val="00A32298"/>
    <w:rsid w:val="00A323FB"/>
    <w:rsid w:val="00A32584"/>
    <w:rsid w:val="00A326B0"/>
    <w:rsid w:val="00A32787"/>
    <w:rsid w:val="00A327C3"/>
    <w:rsid w:val="00A32842"/>
    <w:rsid w:val="00A329EC"/>
    <w:rsid w:val="00A32AFD"/>
    <w:rsid w:val="00A32BF1"/>
    <w:rsid w:val="00A32C3C"/>
    <w:rsid w:val="00A32D3B"/>
    <w:rsid w:val="00A32EA7"/>
    <w:rsid w:val="00A330B5"/>
    <w:rsid w:val="00A33194"/>
    <w:rsid w:val="00A33232"/>
    <w:rsid w:val="00A33301"/>
    <w:rsid w:val="00A334B3"/>
    <w:rsid w:val="00A335FE"/>
    <w:rsid w:val="00A3375C"/>
    <w:rsid w:val="00A3379B"/>
    <w:rsid w:val="00A337DA"/>
    <w:rsid w:val="00A337F2"/>
    <w:rsid w:val="00A339E7"/>
    <w:rsid w:val="00A33CB2"/>
    <w:rsid w:val="00A33E19"/>
    <w:rsid w:val="00A33E2C"/>
    <w:rsid w:val="00A33EC5"/>
    <w:rsid w:val="00A33EE6"/>
    <w:rsid w:val="00A33F99"/>
    <w:rsid w:val="00A33FA1"/>
    <w:rsid w:val="00A33FEF"/>
    <w:rsid w:val="00A340B3"/>
    <w:rsid w:val="00A34498"/>
    <w:rsid w:val="00A34581"/>
    <w:rsid w:val="00A34951"/>
    <w:rsid w:val="00A34B4C"/>
    <w:rsid w:val="00A34B7A"/>
    <w:rsid w:val="00A34CE9"/>
    <w:rsid w:val="00A34D66"/>
    <w:rsid w:val="00A34E19"/>
    <w:rsid w:val="00A34E7F"/>
    <w:rsid w:val="00A350AA"/>
    <w:rsid w:val="00A3514A"/>
    <w:rsid w:val="00A353E0"/>
    <w:rsid w:val="00A35494"/>
    <w:rsid w:val="00A35599"/>
    <w:rsid w:val="00A35871"/>
    <w:rsid w:val="00A358CB"/>
    <w:rsid w:val="00A35E16"/>
    <w:rsid w:val="00A35FFD"/>
    <w:rsid w:val="00A36055"/>
    <w:rsid w:val="00A3608C"/>
    <w:rsid w:val="00A362C5"/>
    <w:rsid w:val="00A36381"/>
    <w:rsid w:val="00A36386"/>
    <w:rsid w:val="00A36391"/>
    <w:rsid w:val="00A36489"/>
    <w:rsid w:val="00A36628"/>
    <w:rsid w:val="00A36661"/>
    <w:rsid w:val="00A3683B"/>
    <w:rsid w:val="00A368E3"/>
    <w:rsid w:val="00A368F7"/>
    <w:rsid w:val="00A36DD0"/>
    <w:rsid w:val="00A36FBD"/>
    <w:rsid w:val="00A371A4"/>
    <w:rsid w:val="00A3724B"/>
    <w:rsid w:val="00A3742D"/>
    <w:rsid w:val="00A37543"/>
    <w:rsid w:val="00A37552"/>
    <w:rsid w:val="00A3764D"/>
    <w:rsid w:val="00A376B9"/>
    <w:rsid w:val="00A3773E"/>
    <w:rsid w:val="00A3777C"/>
    <w:rsid w:val="00A37934"/>
    <w:rsid w:val="00A37941"/>
    <w:rsid w:val="00A37C7F"/>
    <w:rsid w:val="00A40070"/>
    <w:rsid w:val="00A4007F"/>
    <w:rsid w:val="00A401E7"/>
    <w:rsid w:val="00A401F4"/>
    <w:rsid w:val="00A40231"/>
    <w:rsid w:val="00A404C4"/>
    <w:rsid w:val="00A407A5"/>
    <w:rsid w:val="00A40893"/>
    <w:rsid w:val="00A408D6"/>
    <w:rsid w:val="00A40A4A"/>
    <w:rsid w:val="00A40AA0"/>
    <w:rsid w:val="00A40D5D"/>
    <w:rsid w:val="00A40E0C"/>
    <w:rsid w:val="00A40F4B"/>
    <w:rsid w:val="00A41074"/>
    <w:rsid w:val="00A41164"/>
    <w:rsid w:val="00A411BF"/>
    <w:rsid w:val="00A417A4"/>
    <w:rsid w:val="00A41E61"/>
    <w:rsid w:val="00A42299"/>
    <w:rsid w:val="00A4230F"/>
    <w:rsid w:val="00A4250C"/>
    <w:rsid w:val="00A42E17"/>
    <w:rsid w:val="00A43099"/>
    <w:rsid w:val="00A43434"/>
    <w:rsid w:val="00A43ADA"/>
    <w:rsid w:val="00A43D04"/>
    <w:rsid w:val="00A43D44"/>
    <w:rsid w:val="00A43D50"/>
    <w:rsid w:val="00A43D93"/>
    <w:rsid w:val="00A43EEC"/>
    <w:rsid w:val="00A43F2C"/>
    <w:rsid w:val="00A43F7E"/>
    <w:rsid w:val="00A44348"/>
    <w:rsid w:val="00A443DB"/>
    <w:rsid w:val="00A4451C"/>
    <w:rsid w:val="00A44536"/>
    <w:rsid w:val="00A445EB"/>
    <w:rsid w:val="00A446FC"/>
    <w:rsid w:val="00A44975"/>
    <w:rsid w:val="00A44AA2"/>
    <w:rsid w:val="00A44B5C"/>
    <w:rsid w:val="00A44CDC"/>
    <w:rsid w:val="00A44E76"/>
    <w:rsid w:val="00A44ECA"/>
    <w:rsid w:val="00A44EE2"/>
    <w:rsid w:val="00A44EEE"/>
    <w:rsid w:val="00A44F0C"/>
    <w:rsid w:val="00A450FE"/>
    <w:rsid w:val="00A45207"/>
    <w:rsid w:val="00A45425"/>
    <w:rsid w:val="00A454BC"/>
    <w:rsid w:val="00A45582"/>
    <w:rsid w:val="00A455AF"/>
    <w:rsid w:val="00A4581F"/>
    <w:rsid w:val="00A4585F"/>
    <w:rsid w:val="00A45A5C"/>
    <w:rsid w:val="00A45AC5"/>
    <w:rsid w:val="00A45F8C"/>
    <w:rsid w:val="00A45FD0"/>
    <w:rsid w:val="00A46028"/>
    <w:rsid w:val="00A461F7"/>
    <w:rsid w:val="00A46235"/>
    <w:rsid w:val="00A46382"/>
    <w:rsid w:val="00A463C1"/>
    <w:rsid w:val="00A46405"/>
    <w:rsid w:val="00A4649A"/>
    <w:rsid w:val="00A46567"/>
    <w:rsid w:val="00A46657"/>
    <w:rsid w:val="00A469CC"/>
    <w:rsid w:val="00A46A81"/>
    <w:rsid w:val="00A46B0D"/>
    <w:rsid w:val="00A46B65"/>
    <w:rsid w:val="00A46E07"/>
    <w:rsid w:val="00A46E92"/>
    <w:rsid w:val="00A47079"/>
    <w:rsid w:val="00A47086"/>
    <w:rsid w:val="00A471F1"/>
    <w:rsid w:val="00A47312"/>
    <w:rsid w:val="00A474A2"/>
    <w:rsid w:val="00A476A4"/>
    <w:rsid w:val="00A47A3F"/>
    <w:rsid w:val="00A47A47"/>
    <w:rsid w:val="00A47A53"/>
    <w:rsid w:val="00A50766"/>
    <w:rsid w:val="00A50A42"/>
    <w:rsid w:val="00A50B57"/>
    <w:rsid w:val="00A50CD5"/>
    <w:rsid w:val="00A50DF7"/>
    <w:rsid w:val="00A5179A"/>
    <w:rsid w:val="00A517A2"/>
    <w:rsid w:val="00A517F2"/>
    <w:rsid w:val="00A518A0"/>
    <w:rsid w:val="00A51988"/>
    <w:rsid w:val="00A51ACF"/>
    <w:rsid w:val="00A51B78"/>
    <w:rsid w:val="00A520E3"/>
    <w:rsid w:val="00A5214F"/>
    <w:rsid w:val="00A52184"/>
    <w:rsid w:val="00A5240E"/>
    <w:rsid w:val="00A5245C"/>
    <w:rsid w:val="00A528C8"/>
    <w:rsid w:val="00A528E7"/>
    <w:rsid w:val="00A5295C"/>
    <w:rsid w:val="00A52AB3"/>
    <w:rsid w:val="00A52B64"/>
    <w:rsid w:val="00A52C48"/>
    <w:rsid w:val="00A52E0D"/>
    <w:rsid w:val="00A52E9C"/>
    <w:rsid w:val="00A52F36"/>
    <w:rsid w:val="00A530B4"/>
    <w:rsid w:val="00A53306"/>
    <w:rsid w:val="00A53548"/>
    <w:rsid w:val="00A53757"/>
    <w:rsid w:val="00A53825"/>
    <w:rsid w:val="00A53827"/>
    <w:rsid w:val="00A538D8"/>
    <w:rsid w:val="00A53C65"/>
    <w:rsid w:val="00A53D69"/>
    <w:rsid w:val="00A540B5"/>
    <w:rsid w:val="00A540BC"/>
    <w:rsid w:val="00A5411E"/>
    <w:rsid w:val="00A5418D"/>
    <w:rsid w:val="00A5425D"/>
    <w:rsid w:val="00A542A9"/>
    <w:rsid w:val="00A54405"/>
    <w:rsid w:val="00A54557"/>
    <w:rsid w:val="00A545FC"/>
    <w:rsid w:val="00A54697"/>
    <w:rsid w:val="00A546F3"/>
    <w:rsid w:val="00A54914"/>
    <w:rsid w:val="00A5492B"/>
    <w:rsid w:val="00A54B20"/>
    <w:rsid w:val="00A54BF8"/>
    <w:rsid w:val="00A54C75"/>
    <w:rsid w:val="00A54E02"/>
    <w:rsid w:val="00A54FB4"/>
    <w:rsid w:val="00A54FDE"/>
    <w:rsid w:val="00A5536E"/>
    <w:rsid w:val="00A553BB"/>
    <w:rsid w:val="00A556E5"/>
    <w:rsid w:val="00A55757"/>
    <w:rsid w:val="00A557C1"/>
    <w:rsid w:val="00A5588D"/>
    <w:rsid w:val="00A55A90"/>
    <w:rsid w:val="00A55BA5"/>
    <w:rsid w:val="00A56306"/>
    <w:rsid w:val="00A564BC"/>
    <w:rsid w:val="00A567BF"/>
    <w:rsid w:val="00A56875"/>
    <w:rsid w:val="00A56EC1"/>
    <w:rsid w:val="00A57118"/>
    <w:rsid w:val="00A57189"/>
    <w:rsid w:val="00A57538"/>
    <w:rsid w:val="00A57579"/>
    <w:rsid w:val="00A575B9"/>
    <w:rsid w:val="00A575EC"/>
    <w:rsid w:val="00A576AE"/>
    <w:rsid w:val="00A5784D"/>
    <w:rsid w:val="00A57873"/>
    <w:rsid w:val="00A579EE"/>
    <w:rsid w:val="00A60138"/>
    <w:rsid w:val="00A60254"/>
    <w:rsid w:val="00A602B8"/>
    <w:rsid w:val="00A603FD"/>
    <w:rsid w:val="00A6058B"/>
    <w:rsid w:val="00A6059E"/>
    <w:rsid w:val="00A605E7"/>
    <w:rsid w:val="00A60649"/>
    <w:rsid w:val="00A60898"/>
    <w:rsid w:val="00A60900"/>
    <w:rsid w:val="00A60905"/>
    <w:rsid w:val="00A6095F"/>
    <w:rsid w:val="00A609A3"/>
    <w:rsid w:val="00A60C56"/>
    <w:rsid w:val="00A60DE7"/>
    <w:rsid w:val="00A6108E"/>
    <w:rsid w:val="00A611B2"/>
    <w:rsid w:val="00A612F2"/>
    <w:rsid w:val="00A61497"/>
    <w:rsid w:val="00A6152D"/>
    <w:rsid w:val="00A615CC"/>
    <w:rsid w:val="00A616C6"/>
    <w:rsid w:val="00A61A25"/>
    <w:rsid w:val="00A61BD9"/>
    <w:rsid w:val="00A61DEF"/>
    <w:rsid w:val="00A61EBC"/>
    <w:rsid w:val="00A62017"/>
    <w:rsid w:val="00A621F2"/>
    <w:rsid w:val="00A62279"/>
    <w:rsid w:val="00A622C2"/>
    <w:rsid w:val="00A622FF"/>
    <w:rsid w:val="00A626C9"/>
    <w:rsid w:val="00A629AB"/>
    <w:rsid w:val="00A62A2E"/>
    <w:rsid w:val="00A62A95"/>
    <w:rsid w:val="00A62BE6"/>
    <w:rsid w:val="00A62D88"/>
    <w:rsid w:val="00A62DAF"/>
    <w:rsid w:val="00A62EBE"/>
    <w:rsid w:val="00A62F6B"/>
    <w:rsid w:val="00A62FC0"/>
    <w:rsid w:val="00A63007"/>
    <w:rsid w:val="00A6331A"/>
    <w:rsid w:val="00A63436"/>
    <w:rsid w:val="00A638B9"/>
    <w:rsid w:val="00A63901"/>
    <w:rsid w:val="00A63909"/>
    <w:rsid w:val="00A63E4E"/>
    <w:rsid w:val="00A6404A"/>
    <w:rsid w:val="00A6421A"/>
    <w:rsid w:val="00A644D7"/>
    <w:rsid w:val="00A6453D"/>
    <w:rsid w:val="00A6458E"/>
    <w:rsid w:val="00A64670"/>
    <w:rsid w:val="00A646DB"/>
    <w:rsid w:val="00A647A3"/>
    <w:rsid w:val="00A64B73"/>
    <w:rsid w:val="00A64C4F"/>
    <w:rsid w:val="00A64D20"/>
    <w:rsid w:val="00A64DA1"/>
    <w:rsid w:val="00A64FC0"/>
    <w:rsid w:val="00A6508A"/>
    <w:rsid w:val="00A650DA"/>
    <w:rsid w:val="00A6529B"/>
    <w:rsid w:val="00A6530B"/>
    <w:rsid w:val="00A65514"/>
    <w:rsid w:val="00A655A1"/>
    <w:rsid w:val="00A6567A"/>
    <w:rsid w:val="00A6572C"/>
    <w:rsid w:val="00A6593A"/>
    <w:rsid w:val="00A659A3"/>
    <w:rsid w:val="00A65A25"/>
    <w:rsid w:val="00A65A37"/>
    <w:rsid w:val="00A65ADB"/>
    <w:rsid w:val="00A65B15"/>
    <w:rsid w:val="00A65D2C"/>
    <w:rsid w:val="00A65E27"/>
    <w:rsid w:val="00A66268"/>
    <w:rsid w:val="00A669D8"/>
    <w:rsid w:val="00A66C93"/>
    <w:rsid w:val="00A66F35"/>
    <w:rsid w:val="00A6734F"/>
    <w:rsid w:val="00A67650"/>
    <w:rsid w:val="00A676D2"/>
    <w:rsid w:val="00A67833"/>
    <w:rsid w:val="00A67940"/>
    <w:rsid w:val="00A679D0"/>
    <w:rsid w:val="00A67A0F"/>
    <w:rsid w:val="00A67D89"/>
    <w:rsid w:val="00A67DB0"/>
    <w:rsid w:val="00A67E3F"/>
    <w:rsid w:val="00A67E79"/>
    <w:rsid w:val="00A67F40"/>
    <w:rsid w:val="00A67FD0"/>
    <w:rsid w:val="00A700FB"/>
    <w:rsid w:val="00A7013A"/>
    <w:rsid w:val="00A70295"/>
    <w:rsid w:val="00A7036D"/>
    <w:rsid w:val="00A705CB"/>
    <w:rsid w:val="00A705CC"/>
    <w:rsid w:val="00A705ED"/>
    <w:rsid w:val="00A706FF"/>
    <w:rsid w:val="00A70A73"/>
    <w:rsid w:val="00A70CFA"/>
    <w:rsid w:val="00A70D32"/>
    <w:rsid w:val="00A70F45"/>
    <w:rsid w:val="00A71039"/>
    <w:rsid w:val="00A7131B"/>
    <w:rsid w:val="00A7136F"/>
    <w:rsid w:val="00A7160C"/>
    <w:rsid w:val="00A716F0"/>
    <w:rsid w:val="00A71AC3"/>
    <w:rsid w:val="00A71B5D"/>
    <w:rsid w:val="00A71C24"/>
    <w:rsid w:val="00A71C8F"/>
    <w:rsid w:val="00A71CA1"/>
    <w:rsid w:val="00A71E89"/>
    <w:rsid w:val="00A720FF"/>
    <w:rsid w:val="00A722F3"/>
    <w:rsid w:val="00A72441"/>
    <w:rsid w:val="00A724F6"/>
    <w:rsid w:val="00A7251C"/>
    <w:rsid w:val="00A72590"/>
    <w:rsid w:val="00A7269F"/>
    <w:rsid w:val="00A726EC"/>
    <w:rsid w:val="00A726F1"/>
    <w:rsid w:val="00A72711"/>
    <w:rsid w:val="00A7296C"/>
    <w:rsid w:val="00A72A70"/>
    <w:rsid w:val="00A72BD2"/>
    <w:rsid w:val="00A72C6A"/>
    <w:rsid w:val="00A72CA4"/>
    <w:rsid w:val="00A72D19"/>
    <w:rsid w:val="00A72F50"/>
    <w:rsid w:val="00A72FBA"/>
    <w:rsid w:val="00A73194"/>
    <w:rsid w:val="00A731B0"/>
    <w:rsid w:val="00A73393"/>
    <w:rsid w:val="00A736A3"/>
    <w:rsid w:val="00A736CD"/>
    <w:rsid w:val="00A737FA"/>
    <w:rsid w:val="00A73A88"/>
    <w:rsid w:val="00A73DA4"/>
    <w:rsid w:val="00A73FF6"/>
    <w:rsid w:val="00A74021"/>
    <w:rsid w:val="00A7406F"/>
    <w:rsid w:val="00A74355"/>
    <w:rsid w:val="00A7445B"/>
    <w:rsid w:val="00A74461"/>
    <w:rsid w:val="00A74746"/>
    <w:rsid w:val="00A74901"/>
    <w:rsid w:val="00A7494F"/>
    <w:rsid w:val="00A74FF5"/>
    <w:rsid w:val="00A75047"/>
    <w:rsid w:val="00A7511A"/>
    <w:rsid w:val="00A75268"/>
    <w:rsid w:val="00A75335"/>
    <w:rsid w:val="00A754C2"/>
    <w:rsid w:val="00A7559A"/>
    <w:rsid w:val="00A755C4"/>
    <w:rsid w:val="00A755EE"/>
    <w:rsid w:val="00A756CC"/>
    <w:rsid w:val="00A7579D"/>
    <w:rsid w:val="00A757D6"/>
    <w:rsid w:val="00A75847"/>
    <w:rsid w:val="00A7597A"/>
    <w:rsid w:val="00A75B6B"/>
    <w:rsid w:val="00A75C8E"/>
    <w:rsid w:val="00A75CB4"/>
    <w:rsid w:val="00A75E43"/>
    <w:rsid w:val="00A764D0"/>
    <w:rsid w:val="00A76663"/>
    <w:rsid w:val="00A766CE"/>
    <w:rsid w:val="00A76716"/>
    <w:rsid w:val="00A7676C"/>
    <w:rsid w:val="00A769B2"/>
    <w:rsid w:val="00A76D48"/>
    <w:rsid w:val="00A76F39"/>
    <w:rsid w:val="00A77557"/>
    <w:rsid w:val="00A775CD"/>
    <w:rsid w:val="00A776C9"/>
    <w:rsid w:val="00A77B4C"/>
    <w:rsid w:val="00A77B4E"/>
    <w:rsid w:val="00A77B4F"/>
    <w:rsid w:val="00A77C15"/>
    <w:rsid w:val="00A77E88"/>
    <w:rsid w:val="00A80141"/>
    <w:rsid w:val="00A801E0"/>
    <w:rsid w:val="00A8042E"/>
    <w:rsid w:val="00A8044A"/>
    <w:rsid w:val="00A8071B"/>
    <w:rsid w:val="00A807A2"/>
    <w:rsid w:val="00A8086B"/>
    <w:rsid w:val="00A80A1E"/>
    <w:rsid w:val="00A80A29"/>
    <w:rsid w:val="00A80D12"/>
    <w:rsid w:val="00A80D71"/>
    <w:rsid w:val="00A80EA1"/>
    <w:rsid w:val="00A81222"/>
    <w:rsid w:val="00A8129C"/>
    <w:rsid w:val="00A813D4"/>
    <w:rsid w:val="00A813DD"/>
    <w:rsid w:val="00A81516"/>
    <w:rsid w:val="00A81559"/>
    <w:rsid w:val="00A81883"/>
    <w:rsid w:val="00A81995"/>
    <w:rsid w:val="00A819DD"/>
    <w:rsid w:val="00A81A76"/>
    <w:rsid w:val="00A81C89"/>
    <w:rsid w:val="00A8224B"/>
    <w:rsid w:val="00A823A6"/>
    <w:rsid w:val="00A82414"/>
    <w:rsid w:val="00A82775"/>
    <w:rsid w:val="00A82A5A"/>
    <w:rsid w:val="00A82A8E"/>
    <w:rsid w:val="00A82B81"/>
    <w:rsid w:val="00A82EC3"/>
    <w:rsid w:val="00A82F46"/>
    <w:rsid w:val="00A8300B"/>
    <w:rsid w:val="00A8325E"/>
    <w:rsid w:val="00A836C8"/>
    <w:rsid w:val="00A83726"/>
    <w:rsid w:val="00A8374B"/>
    <w:rsid w:val="00A838A0"/>
    <w:rsid w:val="00A83A6D"/>
    <w:rsid w:val="00A83BC8"/>
    <w:rsid w:val="00A83C34"/>
    <w:rsid w:val="00A83E25"/>
    <w:rsid w:val="00A83E6D"/>
    <w:rsid w:val="00A83FCF"/>
    <w:rsid w:val="00A8427B"/>
    <w:rsid w:val="00A8429A"/>
    <w:rsid w:val="00A842A8"/>
    <w:rsid w:val="00A8472B"/>
    <w:rsid w:val="00A8474E"/>
    <w:rsid w:val="00A8494E"/>
    <w:rsid w:val="00A84AD4"/>
    <w:rsid w:val="00A84B2C"/>
    <w:rsid w:val="00A8551D"/>
    <w:rsid w:val="00A858DB"/>
    <w:rsid w:val="00A85993"/>
    <w:rsid w:val="00A85D30"/>
    <w:rsid w:val="00A86270"/>
    <w:rsid w:val="00A862AB"/>
    <w:rsid w:val="00A86429"/>
    <w:rsid w:val="00A86619"/>
    <w:rsid w:val="00A86725"/>
    <w:rsid w:val="00A8674C"/>
    <w:rsid w:val="00A86830"/>
    <w:rsid w:val="00A86A05"/>
    <w:rsid w:val="00A86A85"/>
    <w:rsid w:val="00A86B46"/>
    <w:rsid w:val="00A86C1B"/>
    <w:rsid w:val="00A86D37"/>
    <w:rsid w:val="00A86E27"/>
    <w:rsid w:val="00A86FA0"/>
    <w:rsid w:val="00A8702D"/>
    <w:rsid w:val="00A870FA"/>
    <w:rsid w:val="00A873A0"/>
    <w:rsid w:val="00A8747F"/>
    <w:rsid w:val="00A8785B"/>
    <w:rsid w:val="00A87C12"/>
    <w:rsid w:val="00A87E3C"/>
    <w:rsid w:val="00A87E53"/>
    <w:rsid w:val="00A87F98"/>
    <w:rsid w:val="00A90327"/>
    <w:rsid w:val="00A9042C"/>
    <w:rsid w:val="00A90493"/>
    <w:rsid w:val="00A904E0"/>
    <w:rsid w:val="00A90552"/>
    <w:rsid w:val="00A9064E"/>
    <w:rsid w:val="00A90693"/>
    <w:rsid w:val="00A907B0"/>
    <w:rsid w:val="00A90813"/>
    <w:rsid w:val="00A9093E"/>
    <w:rsid w:val="00A90984"/>
    <w:rsid w:val="00A90998"/>
    <w:rsid w:val="00A90B6E"/>
    <w:rsid w:val="00A90FA3"/>
    <w:rsid w:val="00A90FC8"/>
    <w:rsid w:val="00A913A4"/>
    <w:rsid w:val="00A91645"/>
    <w:rsid w:val="00A9164B"/>
    <w:rsid w:val="00A916DC"/>
    <w:rsid w:val="00A917B8"/>
    <w:rsid w:val="00A918C4"/>
    <w:rsid w:val="00A9199A"/>
    <w:rsid w:val="00A91A09"/>
    <w:rsid w:val="00A91B66"/>
    <w:rsid w:val="00A91B95"/>
    <w:rsid w:val="00A91E16"/>
    <w:rsid w:val="00A91EFC"/>
    <w:rsid w:val="00A9213A"/>
    <w:rsid w:val="00A92160"/>
    <w:rsid w:val="00A92228"/>
    <w:rsid w:val="00A92265"/>
    <w:rsid w:val="00A922D1"/>
    <w:rsid w:val="00A924A4"/>
    <w:rsid w:val="00A924D3"/>
    <w:rsid w:val="00A92715"/>
    <w:rsid w:val="00A92769"/>
    <w:rsid w:val="00A92CFF"/>
    <w:rsid w:val="00A92D47"/>
    <w:rsid w:val="00A92E4F"/>
    <w:rsid w:val="00A92E89"/>
    <w:rsid w:val="00A92EA7"/>
    <w:rsid w:val="00A92F49"/>
    <w:rsid w:val="00A931ED"/>
    <w:rsid w:val="00A9329F"/>
    <w:rsid w:val="00A93478"/>
    <w:rsid w:val="00A9347C"/>
    <w:rsid w:val="00A9348F"/>
    <w:rsid w:val="00A93504"/>
    <w:rsid w:val="00A935F0"/>
    <w:rsid w:val="00A9380F"/>
    <w:rsid w:val="00A93858"/>
    <w:rsid w:val="00A93B63"/>
    <w:rsid w:val="00A93E97"/>
    <w:rsid w:val="00A94122"/>
    <w:rsid w:val="00A94329"/>
    <w:rsid w:val="00A94450"/>
    <w:rsid w:val="00A945CD"/>
    <w:rsid w:val="00A947AE"/>
    <w:rsid w:val="00A948B4"/>
    <w:rsid w:val="00A94A89"/>
    <w:rsid w:val="00A94B49"/>
    <w:rsid w:val="00A94B5B"/>
    <w:rsid w:val="00A94EC8"/>
    <w:rsid w:val="00A94F3D"/>
    <w:rsid w:val="00A950B2"/>
    <w:rsid w:val="00A950DC"/>
    <w:rsid w:val="00A95165"/>
    <w:rsid w:val="00A951BB"/>
    <w:rsid w:val="00A951BF"/>
    <w:rsid w:val="00A95218"/>
    <w:rsid w:val="00A952AD"/>
    <w:rsid w:val="00A952CD"/>
    <w:rsid w:val="00A95376"/>
    <w:rsid w:val="00A954BA"/>
    <w:rsid w:val="00A95631"/>
    <w:rsid w:val="00A95A0A"/>
    <w:rsid w:val="00A95B3E"/>
    <w:rsid w:val="00A95B4A"/>
    <w:rsid w:val="00A95C1E"/>
    <w:rsid w:val="00A95C50"/>
    <w:rsid w:val="00A95D70"/>
    <w:rsid w:val="00A95D7C"/>
    <w:rsid w:val="00A95DE7"/>
    <w:rsid w:val="00A95EDA"/>
    <w:rsid w:val="00A9605F"/>
    <w:rsid w:val="00A96079"/>
    <w:rsid w:val="00A960EF"/>
    <w:rsid w:val="00A962A9"/>
    <w:rsid w:val="00A96507"/>
    <w:rsid w:val="00A96539"/>
    <w:rsid w:val="00A9655B"/>
    <w:rsid w:val="00A965F1"/>
    <w:rsid w:val="00A966EB"/>
    <w:rsid w:val="00A96859"/>
    <w:rsid w:val="00A96BDD"/>
    <w:rsid w:val="00A96F3C"/>
    <w:rsid w:val="00A97083"/>
    <w:rsid w:val="00A97112"/>
    <w:rsid w:val="00A97485"/>
    <w:rsid w:val="00A97716"/>
    <w:rsid w:val="00A97773"/>
    <w:rsid w:val="00A977A7"/>
    <w:rsid w:val="00A977D4"/>
    <w:rsid w:val="00A978AC"/>
    <w:rsid w:val="00A979FE"/>
    <w:rsid w:val="00A97AD6"/>
    <w:rsid w:val="00A97AD8"/>
    <w:rsid w:val="00A97CAC"/>
    <w:rsid w:val="00A97D87"/>
    <w:rsid w:val="00A97EC3"/>
    <w:rsid w:val="00A97FD3"/>
    <w:rsid w:val="00AA00F2"/>
    <w:rsid w:val="00AA0171"/>
    <w:rsid w:val="00AA0197"/>
    <w:rsid w:val="00AA021A"/>
    <w:rsid w:val="00AA03B9"/>
    <w:rsid w:val="00AA03E8"/>
    <w:rsid w:val="00AA049B"/>
    <w:rsid w:val="00AA065F"/>
    <w:rsid w:val="00AA06DB"/>
    <w:rsid w:val="00AA070E"/>
    <w:rsid w:val="00AA0760"/>
    <w:rsid w:val="00AA07A8"/>
    <w:rsid w:val="00AA0DF7"/>
    <w:rsid w:val="00AA1314"/>
    <w:rsid w:val="00AA13C6"/>
    <w:rsid w:val="00AA13EB"/>
    <w:rsid w:val="00AA14A3"/>
    <w:rsid w:val="00AA1706"/>
    <w:rsid w:val="00AA186B"/>
    <w:rsid w:val="00AA1A60"/>
    <w:rsid w:val="00AA1B40"/>
    <w:rsid w:val="00AA1C99"/>
    <w:rsid w:val="00AA1D8A"/>
    <w:rsid w:val="00AA1DF3"/>
    <w:rsid w:val="00AA1E32"/>
    <w:rsid w:val="00AA216D"/>
    <w:rsid w:val="00AA2200"/>
    <w:rsid w:val="00AA2275"/>
    <w:rsid w:val="00AA284E"/>
    <w:rsid w:val="00AA28E1"/>
    <w:rsid w:val="00AA29E2"/>
    <w:rsid w:val="00AA2A4D"/>
    <w:rsid w:val="00AA2ABA"/>
    <w:rsid w:val="00AA2D9D"/>
    <w:rsid w:val="00AA2DF5"/>
    <w:rsid w:val="00AA2E6E"/>
    <w:rsid w:val="00AA3331"/>
    <w:rsid w:val="00AA3389"/>
    <w:rsid w:val="00AA3425"/>
    <w:rsid w:val="00AA342C"/>
    <w:rsid w:val="00AA3477"/>
    <w:rsid w:val="00AA37C8"/>
    <w:rsid w:val="00AA38BD"/>
    <w:rsid w:val="00AA3AE4"/>
    <w:rsid w:val="00AA3BE3"/>
    <w:rsid w:val="00AA3C9F"/>
    <w:rsid w:val="00AA3F9D"/>
    <w:rsid w:val="00AA3FC6"/>
    <w:rsid w:val="00AA4007"/>
    <w:rsid w:val="00AA412B"/>
    <w:rsid w:val="00AA41C7"/>
    <w:rsid w:val="00AA421C"/>
    <w:rsid w:val="00AA43EE"/>
    <w:rsid w:val="00AA44C4"/>
    <w:rsid w:val="00AA4796"/>
    <w:rsid w:val="00AA4A17"/>
    <w:rsid w:val="00AA4A88"/>
    <w:rsid w:val="00AA4F08"/>
    <w:rsid w:val="00AA4FE4"/>
    <w:rsid w:val="00AA5249"/>
    <w:rsid w:val="00AA5263"/>
    <w:rsid w:val="00AA5D5B"/>
    <w:rsid w:val="00AA5E68"/>
    <w:rsid w:val="00AA6151"/>
    <w:rsid w:val="00AA61A9"/>
    <w:rsid w:val="00AA6541"/>
    <w:rsid w:val="00AA6690"/>
    <w:rsid w:val="00AA6ACE"/>
    <w:rsid w:val="00AA6B6C"/>
    <w:rsid w:val="00AA6B7A"/>
    <w:rsid w:val="00AA6E1C"/>
    <w:rsid w:val="00AA6E41"/>
    <w:rsid w:val="00AA6EDF"/>
    <w:rsid w:val="00AA6F82"/>
    <w:rsid w:val="00AA702A"/>
    <w:rsid w:val="00AA706A"/>
    <w:rsid w:val="00AA7325"/>
    <w:rsid w:val="00AA7481"/>
    <w:rsid w:val="00AA7555"/>
    <w:rsid w:val="00AA7590"/>
    <w:rsid w:val="00AA76D5"/>
    <w:rsid w:val="00AA7782"/>
    <w:rsid w:val="00AA7C7B"/>
    <w:rsid w:val="00AA7D57"/>
    <w:rsid w:val="00AB0087"/>
    <w:rsid w:val="00AB0319"/>
    <w:rsid w:val="00AB049B"/>
    <w:rsid w:val="00AB0592"/>
    <w:rsid w:val="00AB070D"/>
    <w:rsid w:val="00AB08B5"/>
    <w:rsid w:val="00AB08D7"/>
    <w:rsid w:val="00AB0925"/>
    <w:rsid w:val="00AB0CE4"/>
    <w:rsid w:val="00AB0E5B"/>
    <w:rsid w:val="00AB0F32"/>
    <w:rsid w:val="00AB0F6C"/>
    <w:rsid w:val="00AB0F83"/>
    <w:rsid w:val="00AB0F92"/>
    <w:rsid w:val="00AB1070"/>
    <w:rsid w:val="00AB1099"/>
    <w:rsid w:val="00AB10F4"/>
    <w:rsid w:val="00AB14FE"/>
    <w:rsid w:val="00AB1713"/>
    <w:rsid w:val="00AB1791"/>
    <w:rsid w:val="00AB18C6"/>
    <w:rsid w:val="00AB1F7D"/>
    <w:rsid w:val="00AB212D"/>
    <w:rsid w:val="00AB239D"/>
    <w:rsid w:val="00AB26FC"/>
    <w:rsid w:val="00AB2866"/>
    <w:rsid w:val="00AB2A42"/>
    <w:rsid w:val="00AB2E53"/>
    <w:rsid w:val="00AB2F4A"/>
    <w:rsid w:val="00AB3166"/>
    <w:rsid w:val="00AB336D"/>
    <w:rsid w:val="00AB350D"/>
    <w:rsid w:val="00AB37C0"/>
    <w:rsid w:val="00AB3BF1"/>
    <w:rsid w:val="00AB3C9D"/>
    <w:rsid w:val="00AB3CC5"/>
    <w:rsid w:val="00AB3DCD"/>
    <w:rsid w:val="00AB3E65"/>
    <w:rsid w:val="00AB3FD1"/>
    <w:rsid w:val="00AB4004"/>
    <w:rsid w:val="00AB4279"/>
    <w:rsid w:val="00AB42DF"/>
    <w:rsid w:val="00AB4775"/>
    <w:rsid w:val="00AB4AEF"/>
    <w:rsid w:val="00AB4F0F"/>
    <w:rsid w:val="00AB5034"/>
    <w:rsid w:val="00AB505B"/>
    <w:rsid w:val="00AB507D"/>
    <w:rsid w:val="00AB5300"/>
    <w:rsid w:val="00AB543B"/>
    <w:rsid w:val="00AB545A"/>
    <w:rsid w:val="00AB5690"/>
    <w:rsid w:val="00AB5796"/>
    <w:rsid w:val="00AB58F9"/>
    <w:rsid w:val="00AB5A85"/>
    <w:rsid w:val="00AB5B72"/>
    <w:rsid w:val="00AB5C4A"/>
    <w:rsid w:val="00AB5FC9"/>
    <w:rsid w:val="00AB6552"/>
    <w:rsid w:val="00AB663A"/>
    <w:rsid w:val="00AB6747"/>
    <w:rsid w:val="00AB6824"/>
    <w:rsid w:val="00AB6A10"/>
    <w:rsid w:val="00AB6AE8"/>
    <w:rsid w:val="00AB6B40"/>
    <w:rsid w:val="00AB6C26"/>
    <w:rsid w:val="00AB6E82"/>
    <w:rsid w:val="00AB6F2F"/>
    <w:rsid w:val="00AB71D7"/>
    <w:rsid w:val="00AB724F"/>
    <w:rsid w:val="00AB75EB"/>
    <w:rsid w:val="00AB76C0"/>
    <w:rsid w:val="00AB76E8"/>
    <w:rsid w:val="00AB77F7"/>
    <w:rsid w:val="00AB7820"/>
    <w:rsid w:val="00AB7AC3"/>
    <w:rsid w:val="00AB7B0F"/>
    <w:rsid w:val="00AB7D1D"/>
    <w:rsid w:val="00AB7DFE"/>
    <w:rsid w:val="00AB7EDA"/>
    <w:rsid w:val="00AB7FB2"/>
    <w:rsid w:val="00AC000B"/>
    <w:rsid w:val="00AC0296"/>
    <w:rsid w:val="00AC04A3"/>
    <w:rsid w:val="00AC0848"/>
    <w:rsid w:val="00AC09E6"/>
    <w:rsid w:val="00AC0CE8"/>
    <w:rsid w:val="00AC1058"/>
    <w:rsid w:val="00AC1077"/>
    <w:rsid w:val="00AC11EE"/>
    <w:rsid w:val="00AC1361"/>
    <w:rsid w:val="00AC1475"/>
    <w:rsid w:val="00AC16D0"/>
    <w:rsid w:val="00AC1D4D"/>
    <w:rsid w:val="00AC1E4D"/>
    <w:rsid w:val="00AC1EAE"/>
    <w:rsid w:val="00AC1F39"/>
    <w:rsid w:val="00AC2050"/>
    <w:rsid w:val="00AC23AE"/>
    <w:rsid w:val="00AC24A5"/>
    <w:rsid w:val="00AC2642"/>
    <w:rsid w:val="00AC2646"/>
    <w:rsid w:val="00AC29D5"/>
    <w:rsid w:val="00AC2BE9"/>
    <w:rsid w:val="00AC2CBF"/>
    <w:rsid w:val="00AC2DE3"/>
    <w:rsid w:val="00AC3091"/>
    <w:rsid w:val="00AC30B4"/>
    <w:rsid w:val="00AC31BF"/>
    <w:rsid w:val="00AC31F8"/>
    <w:rsid w:val="00AC32F2"/>
    <w:rsid w:val="00AC3399"/>
    <w:rsid w:val="00AC3679"/>
    <w:rsid w:val="00AC375F"/>
    <w:rsid w:val="00AC389B"/>
    <w:rsid w:val="00AC395C"/>
    <w:rsid w:val="00AC39A7"/>
    <w:rsid w:val="00AC3BBD"/>
    <w:rsid w:val="00AC3C4A"/>
    <w:rsid w:val="00AC3CC5"/>
    <w:rsid w:val="00AC3EEB"/>
    <w:rsid w:val="00AC3F12"/>
    <w:rsid w:val="00AC3FAC"/>
    <w:rsid w:val="00AC408A"/>
    <w:rsid w:val="00AC40F8"/>
    <w:rsid w:val="00AC4402"/>
    <w:rsid w:val="00AC45F3"/>
    <w:rsid w:val="00AC48E9"/>
    <w:rsid w:val="00AC492D"/>
    <w:rsid w:val="00AC49F4"/>
    <w:rsid w:val="00AC4BAB"/>
    <w:rsid w:val="00AC5038"/>
    <w:rsid w:val="00AC53CD"/>
    <w:rsid w:val="00AC54F3"/>
    <w:rsid w:val="00AC5673"/>
    <w:rsid w:val="00AC5825"/>
    <w:rsid w:val="00AC5AEE"/>
    <w:rsid w:val="00AC5F44"/>
    <w:rsid w:val="00AC5FD6"/>
    <w:rsid w:val="00AC5FF0"/>
    <w:rsid w:val="00AC6074"/>
    <w:rsid w:val="00AC60D3"/>
    <w:rsid w:val="00AC6218"/>
    <w:rsid w:val="00AC633E"/>
    <w:rsid w:val="00AC6448"/>
    <w:rsid w:val="00AC64B4"/>
    <w:rsid w:val="00AC64B5"/>
    <w:rsid w:val="00AC65B8"/>
    <w:rsid w:val="00AC6887"/>
    <w:rsid w:val="00AC68DA"/>
    <w:rsid w:val="00AC6D94"/>
    <w:rsid w:val="00AC7276"/>
    <w:rsid w:val="00AC747C"/>
    <w:rsid w:val="00AC75E5"/>
    <w:rsid w:val="00AC77A5"/>
    <w:rsid w:val="00AC7980"/>
    <w:rsid w:val="00AC7B62"/>
    <w:rsid w:val="00AD01D3"/>
    <w:rsid w:val="00AD02D5"/>
    <w:rsid w:val="00AD0387"/>
    <w:rsid w:val="00AD04A5"/>
    <w:rsid w:val="00AD04AD"/>
    <w:rsid w:val="00AD0745"/>
    <w:rsid w:val="00AD0844"/>
    <w:rsid w:val="00AD0C61"/>
    <w:rsid w:val="00AD0D93"/>
    <w:rsid w:val="00AD0E30"/>
    <w:rsid w:val="00AD1002"/>
    <w:rsid w:val="00AD105D"/>
    <w:rsid w:val="00AD113E"/>
    <w:rsid w:val="00AD122E"/>
    <w:rsid w:val="00AD1295"/>
    <w:rsid w:val="00AD1546"/>
    <w:rsid w:val="00AD1A1A"/>
    <w:rsid w:val="00AD1A1E"/>
    <w:rsid w:val="00AD1B19"/>
    <w:rsid w:val="00AD1C5B"/>
    <w:rsid w:val="00AD1D25"/>
    <w:rsid w:val="00AD1D39"/>
    <w:rsid w:val="00AD1EA7"/>
    <w:rsid w:val="00AD1EA9"/>
    <w:rsid w:val="00AD1EBE"/>
    <w:rsid w:val="00AD2155"/>
    <w:rsid w:val="00AD2157"/>
    <w:rsid w:val="00AD218E"/>
    <w:rsid w:val="00AD21E8"/>
    <w:rsid w:val="00AD25E2"/>
    <w:rsid w:val="00AD26EE"/>
    <w:rsid w:val="00AD27DC"/>
    <w:rsid w:val="00AD2861"/>
    <w:rsid w:val="00AD2A42"/>
    <w:rsid w:val="00AD2BB3"/>
    <w:rsid w:val="00AD2CF6"/>
    <w:rsid w:val="00AD2FFA"/>
    <w:rsid w:val="00AD3001"/>
    <w:rsid w:val="00AD302C"/>
    <w:rsid w:val="00AD3158"/>
    <w:rsid w:val="00AD31F9"/>
    <w:rsid w:val="00AD3248"/>
    <w:rsid w:val="00AD3338"/>
    <w:rsid w:val="00AD3462"/>
    <w:rsid w:val="00AD3534"/>
    <w:rsid w:val="00AD3709"/>
    <w:rsid w:val="00AD38CB"/>
    <w:rsid w:val="00AD3B28"/>
    <w:rsid w:val="00AD41AF"/>
    <w:rsid w:val="00AD41C2"/>
    <w:rsid w:val="00AD4304"/>
    <w:rsid w:val="00AD4318"/>
    <w:rsid w:val="00AD4406"/>
    <w:rsid w:val="00AD47A7"/>
    <w:rsid w:val="00AD4A09"/>
    <w:rsid w:val="00AD4A52"/>
    <w:rsid w:val="00AD4B69"/>
    <w:rsid w:val="00AD4C92"/>
    <w:rsid w:val="00AD4D8E"/>
    <w:rsid w:val="00AD4EDA"/>
    <w:rsid w:val="00AD5401"/>
    <w:rsid w:val="00AD573E"/>
    <w:rsid w:val="00AD5972"/>
    <w:rsid w:val="00AD59F9"/>
    <w:rsid w:val="00AD5CB8"/>
    <w:rsid w:val="00AD5F7D"/>
    <w:rsid w:val="00AD5FA6"/>
    <w:rsid w:val="00AD6136"/>
    <w:rsid w:val="00AD6380"/>
    <w:rsid w:val="00AD6493"/>
    <w:rsid w:val="00AD665E"/>
    <w:rsid w:val="00AD6797"/>
    <w:rsid w:val="00AD6935"/>
    <w:rsid w:val="00AD69CC"/>
    <w:rsid w:val="00AD6AB8"/>
    <w:rsid w:val="00AD6C4B"/>
    <w:rsid w:val="00AD6C4F"/>
    <w:rsid w:val="00AD6F4E"/>
    <w:rsid w:val="00AD6F74"/>
    <w:rsid w:val="00AD7100"/>
    <w:rsid w:val="00AD713D"/>
    <w:rsid w:val="00AD729C"/>
    <w:rsid w:val="00AD75EE"/>
    <w:rsid w:val="00AD7766"/>
    <w:rsid w:val="00AD77F0"/>
    <w:rsid w:val="00AD7FFC"/>
    <w:rsid w:val="00AE003C"/>
    <w:rsid w:val="00AE00AE"/>
    <w:rsid w:val="00AE03AD"/>
    <w:rsid w:val="00AE0428"/>
    <w:rsid w:val="00AE0553"/>
    <w:rsid w:val="00AE06D8"/>
    <w:rsid w:val="00AE070F"/>
    <w:rsid w:val="00AE083E"/>
    <w:rsid w:val="00AE08E3"/>
    <w:rsid w:val="00AE099B"/>
    <w:rsid w:val="00AE0B98"/>
    <w:rsid w:val="00AE0C2B"/>
    <w:rsid w:val="00AE0CC1"/>
    <w:rsid w:val="00AE0CD8"/>
    <w:rsid w:val="00AE0F27"/>
    <w:rsid w:val="00AE102E"/>
    <w:rsid w:val="00AE132B"/>
    <w:rsid w:val="00AE13E6"/>
    <w:rsid w:val="00AE1539"/>
    <w:rsid w:val="00AE180A"/>
    <w:rsid w:val="00AE1818"/>
    <w:rsid w:val="00AE1B2C"/>
    <w:rsid w:val="00AE2233"/>
    <w:rsid w:val="00AE22AE"/>
    <w:rsid w:val="00AE23E2"/>
    <w:rsid w:val="00AE260B"/>
    <w:rsid w:val="00AE269B"/>
    <w:rsid w:val="00AE272C"/>
    <w:rsid w:val="00AE2842"/>
    <w:rsid w:val="00AE2B3E"/>
    <w:rsid w:val="00AE2BA8"/>
    <w:rsid w:val="00AE2DBF"/>
    <w:rsid w:val="00AE2E53"/>
    <w:rsid w:val="00AE3254"/>
    <w:rsid w:val="00AE3321"/>
    <w:rsid w:val="00AE36D9"/>
    <w:rsid w:val="00AE37B6"/>
    <w:rsid w:val="00AE39AD"/>
    <w:rsid w:val="00AE3A62"/>
    <w:rsid w:val="00AE3A74"/>
    <w:rsid w:val="00AE3AB1"/>
    <w:rsid w:val="00AE3FD0"/>
    <w:rsid w:val="00AE4060"/>
    <w:rsid w:val="00AE4314"/>
    <w:rsid w:val="00AE4658"/>
    <w:rsid w:val="00AE467F"/>
    <w:rsid w:val="00AE4A9A"/>
    <w:rsid w:val="00AE4B06"/>
    <w:rsid w:val="00AE4BFC"/>
    <w:rsid w:val="00AE4D27"/>
    <w:rsid w:val="00AE4F6D"/>
    <w:rsid w:val="00AE4FFB"/>
    <w:rsid w:val="00AE505D"/>
    <w:rsid w:val="00AE5182"/>
    <w:rsid w:val="00AE52A6"/>
    <w:rsid w:val="00AE54F9"/>
    <w:rsid w:val="00AE58AA"/>
    <w:rsid w:val="00AE598C"/>
    <w:rsid w:val="00AE5B76"/>
    <w:rsid w:val="00AE5BAC"/>
    <w:rsid w:val="00AE5C1B"/>
    <w:rsid w:val="00AE5C21"/>
    <w:rsid w:val="00AE5D55"/>
    <w:rsid w:val="00AE6136"/>
    <w:rsid w:val="00AE61B7"/>
    <w:rsid w:val="00AE622B"/>
    <w:rsid w:val="00AE6494"/>
    <w:rsid w:val="00AE64E0"/>
    <w:rsid w:val="00AE653E"/>
    <w:rsid w:val="00AE66F1"/>
    <w:rsid w:val="00AE6774"/>
    <w:rsid w:val="00AE677F"/>
    <w:rsid w:val="00AE6A57"/>
    <w:rsid w:val="00AE6A8E"/>
    <w:rsid w:val="00AE6AFD"/>
    <w:rsid w:val="00AE6B53"/>
    <w:rsid w:val="00AE6ECD"/>
    <w:rsid w:val="00AE6FFF"/>
    <w:rsid w:val="00AE701B"/>
    <w:rsid w:val="00AE7047"/>
    <w:rsid w:val="00AE707F"/>
    <w:rsid w:val="00AE729F"/>
    <w:rsid w:val="00AE72EA"/>
    <w:rsid w:val="00AE73E5"/>
    <w:rsid w:val="00AE743C"/>
    <w:rsid w:val="00AE7619"/>
    <w:rsid w:val="00AE7842"/>
    <w:rsid w:val="00AE78C6"/>
    <w:rsid w:val="00AE7900"/>
    <w:rsid w:val="00AE7A80"/>
    <w:rsid w:val="00AE7DA4"/>
    <w:rsid w:val="00AF0140"/>
    <w:rsid w:val="00AF0260"/>
    <w:rsid w:val="00AF0647"/>
    <w:rsid w:val="00AF06AE"/>
    <w:rsid w:val="00AF06E0"/>
    <w:rsid w:val="00AF0725"/>
    <w:rsid w:val="00AF077E"/>
    <w:rsid w:val="00AF0800"/>
    <w:rsid w:val="00AF0971"/>
    <w:rsid w:val="00AF0ABF"/>
    <w:rsid w:val="00AF0CE3"/>
    <w:rsid w:val="00AF0DE4"/>
    <w:rsid w:val="00AF0FAA"/>
    <w:rsid w:val="00AF107E"/>
    <w:rsid w:val="00AF1105"/>
    <w:rsid w:val="00AF1124"/>
    <w:rsid w:val="00AF1250"/>
    <w:rsid w:val="00AF163C"/>
    <w:rsid w:val="00AF17C0"/>
    <w:rsid w:val="00AF1852"/>
    <w:rsid w:val="00AF18FF"/>
    <w:rsid w:val="00AF1BDA"/>
    <w:rsid w:val="00AF1BE2"/>
    <w:rsid w:val="00AF1C2E"/>
    <w:rsid w:val="00AF1CAC"/>
    <w:rsid w:val="00AF1CF4"/>
    <w:rsid w:val="00AF1F15"/>
    <w:rsid w:val="00AF1F64"/>
    <w:rsid w:val="00AF1F92"/>
    <w:rsid w:val="00AF21F7"/>
    <w:rsid w:val="00AF2313"/>
    <w:rsid w:val="00AF23FC"/>
    <w:rsid w:val="00AF2426"/>
    <w:rsid w:val="00AF2499"/>
    <w:rsid w:val="00AF256D"/>
    <w:rsid w:val="00AF25F1"/>
    <w:rsid w:val="00AF2621"/>
    <w:rsid w:val="00AF282E"/>
    <w:rsid w:val="00AF2A28"/>
    <w:rsid w:val="00AF311E"/>
    <w:rsid w:val="00AF316E"/>
    <w:rsid w:val="00AF3424"/>
    <w:rsid w:val="00AF35D9"/>
    <w:rsid w:val="00AF367B"/>
    <w:rsid w:val="00AF371D"/>
    <w:rsid w:val="00AF3969"/>
    <w:rsid w:val="00AF3C29"/>
    <w:rsid w:val="00AF3E56"/>
    <w:rsid w:val="00AF41CC"/>
    <w:rsid w:val="00AF4283"/>
    <w:rsid w:val="00AF42A4"/>
    <w:rsid w:val="00AF4390"/>
    <w:rsid w:val="00AF4459"/>
    <w:rsid w:val="00AF4489"/>
    <w:rsid w:val="00AF44E6"/>
    <w:rsid w:val="00AF475D"/>
    <w:rsid w:val="00AF4971"/>
    <w:rsid w:val="00AF4AF1"/>
    <w:rsid w:val="00AF4B48"/>
    <w:rsid w:val="00AF4B97"/>
    <w:rsid w:val="00AF4E28"/>
    <w:rsid w:val="00AF4F98"/>
    <w:rsid w:val="00AF5049"/>
    <w:rsid w:val="00AF505C"/>
    <w:rsid w:val="00AF5089"/>
    <w:rsid w:val="00AF5161"/>
    <w:rsid w:val="00AF5187"/>
    <w:rsid w:val="00AF51DD"/>
    <w:rsid w:val="00AF5268"/>
    <w:rsid w:val="00AF52B0"/>
    <w:rsid w:val="00AF577F"/>
    <w:rsid w:val="00AF58E9"/>
    <w:rsid w:val="00AF590A"/>
    <w:rsid w:val="00AF5B43"/>
    <w:rsid w:val="00AF5D33"/>
    <w:rsid w:val="00AF5D5F"/>
    <w:rsid w:val="00AF5DC2"/>
    <w:rsid w:val="00AF6053"/>
    <w:rsid w:val="00AF6175"/>
    <w:rsid w:val="00AF61E9"/>
    <w:rsid w:val="00AF6384"/>
    <w:rsid w:val="00AF682C"/>
    <w:rsid w:val="00AF6A2E"/>
    <w:rsid w:val="00AF6AAC"/>
    <w:rsid w:val="00AF6BED"/>
    <w:rsid w:val="00AF6C72"/>
    <w:rsid w:val="00AF6FDF"/>
    <w:rsid w:val="00AF7056"/>
    <w:rsid w:val="00AF725F"/>
    <w:rsid w:val="00AF7509"/>
    <w:rsid w:val="00AF754B"/>
    <w:rsid w:val="00AF7620"/>
    <w:rsid w:val="00AF766F"/>
    <w:rsid w:val="00AF777B"/>
    <w:rsid w:val="00AF7792"/>
    <w:rsid w:val="00AF77C9"/>
    <w:rsid w:val="00AF79E0"/>
    <w:rsid w:val="00AF7BA4"/>
    <w:rsid w:val="00AF7C29"/>
    <w:rsid w:val="00AF7D14"/>
    <w:rsid w:val="00AF7D5C"/>
    <w:rsid w:val="00AF7F54"/>
    <w:rsid w:val="00B00119"/>
    <w:rsid w:val="00B001B1"/>
    <w:rsid w:val="00B001DF"/>
    <w:rsid w:val="00B00366"/>
    <w:rsid w:val="00B003C8"/>
    <w:rsid w:val="00B003F6"/>
    <w:rsid w:val="00B00452"/>
    <w:rsid w:val="00B004BE"/>
    <w:rsid w:val="00B00667"/>
    <w:rsid w:val="00B0084C"/>
    <w:rsid w:val="00B00A3E"/>
    <w:rsid w:val="00B00B5E"/>
    <w:rsid w:val="00B00C33"/>
    <w:rsid w:val="00B00D82"/>
    <w:rsid w:val="00B00E8F"/>
    <w:rsid w:val="00B00F5C"/>
    <w:rsid w:val="00B00FC4"/>
    <w:rsid w:val="00B0101B"/>
    <w:rsid w:val="00B01232"/>
    <w:rsid w:val="00B01345"/>
    <w:rsid w:val="00B013FB"/>
    <w:rsid w:val="00B01560"/>
    <w:rsid w:val="00B016F3"/>
    <w:rsid w:val="00B016FF"/>
    <w:rsid w:val="00B0177D"/>
    <w:rsid w:val="00B01AAE"/>
    <w:rsid w:val="00B02323"/>
    <w:rsid w:val="00B02437"/>
    <w:rsid w:val="00B025EC"/>
    <w:rsid w:val="00B02705"/>
    <w:rsid w:val="00B028E0"/>
    <w:rsid w:val="00B02C22"/>
    <w:rsid w:val="00B02D39"/>
    <w:rsid w:val="00B02DD1"/>
    <w:rsid w:val="00B030EB"/>
    <w:rsid w:val="00B0328B"/>
    <w:rsid w:val="00B032B1"/>
    <w:rsid w:val="00B03318"/>
    <w:rsid w:val="00B034D6"/>
    <w:rsid w:val="00B038DD"/>
    <w:rsid w:val="00B03B7D"/>
    <w:rsid w:val="00B03BF5"/>
    <w:rsid w:val="00B03C20"/>
    <w:rsid w:val="00B03FC9"/>
    <w:rsid w:val="00B0404A"/>
    <w:rsid w:val="00B042E2"/>
    <w:rsid w:val="00B04416"/>
    <w:rsid w:val="00B044A8"/>
    <w:rsid w:val="00B044E0"/>
    <w:rsid w:val="00B04523"/>
    <w:rsid w:val="00B047A5"/>
    <w:rsid w:val="00B048DB"/>
    <w:rsid w:val="00B04DB7"/>
    <w:rsid w:val="00B04DC2"/>
    <w:rsid w:val="00B04DE7"/>
    <w:rsid w:val="00B04F5D"/>
    <w:rsid w:val="00B0511F"/>
    <w:rsid w:val="00B051BA"/>
    <w:rsid w:val="00B05212"/>
    <w:rsid w:val="00B052BB"/>
    <w:rsid w:val="00B05316"/>
    <w:rsid w:val="00B05467"/>
    <w:rsid w:val="00B05520"/>
    <w:rsid w:val="00B057FA"/>
    <w:rsid w:val="00B0588C"/>
    <w:rsid w:val="00B05A73"/>
    <w:rsid w:val="00B05D40"/>
    <w:rsid w:val="00B06092"/>
    <w:rsid w:val="00B06195"/>
    <w:rsid w:val="00B061EE"/>
    <w:rsid w:val="00B064B7"/>
    <w:rsid w:val="00B0650B"/>
    <w:rsid w:val="00B06733"/>
    <w:rsid w:val="00B06F3D"/>
    <w:rsid w:val="00B071DB"/>
    <w:rsid w:val="00B07330"/>
    <w:rsid w:val="00B07FCE"/>
    <w:rsid w:val="00B10004"/>
    <w:rsid w:val="00B100CE"/>
    <w:rsid w:val="00B102FA"/>
    <w:rsid w:val="00B10327"/>
    <w:rsid w:val="00B103BF"/>
    <w:rsid w:val="00B104CB"/>
    <w:rsid w:val="00B10542"/>
    <w:rsid w:val="00B10581"/>
    <w:rsid w:val="00B1071D"/>
    <w:rsid w:val="00B1086D"/>
    <w:rsid w:val="00B108ED"/>
    <w:rsid w:val="00B10A1A"/>
    <w:rsid w:val="00B10BE5"/>
    <w:rsid w:val="00B10C66"/>
    <w:rsid w:val="00B10D79"/>
    <w:rsid w:val="00B10F4D"/>
    <w:rsid w:val="00B1118C"/>
    <w:rsid w:val="00B111BA"/>
    <w:rsid w:val="00B112AC"/>
    <w:rsid w:val="00B11441"/>
    <w:rsid w:val="00B1148B"/>
    <w:rsid w:val="00B114E7"/>
    <w:rsid w:val="00B11629"/>
    <w:rsid w:val="00B1168F"/>
    <w:rsid w:val="00B11890"/>
    <w:rsid w:val="00B1199B"/>
    <w:rsid w:val="00B11AB0"/>
    <w:rsid w:val="00B11BD2"/>
    <w:rsid w:val="00B11CD2"/>
    <w:rsid w:val="00B11D38"/>
    <w:rsid w:val="00B1224D"/>
    <w:rsid w:val="00B122B2"/>
    <w:rsid w:val="00B12319"/>
    <w:rsid w:val="00B12A5B"/>
    <w:rsid w:val="00B12AC4"/>
    <w:rsid w:val="00B12C36"/>
    <w:rsid w:val="00B12C6E"/>
    <w:rsid w:val="00B12CC6"/>
    <w:rsid w:val="00B12FC0"/>
    <w:rsid w:val="00B13125"/>
    <w:rsid w:val="00B13134"/>
    <w:rsid w:val="00B133DE"/>
    <w:rsid w:val="00B13444"/>
    <w:rsid w:val="00B134AD"/>
    <w:rsid w:val="00B134E2"/>
    <w:rsid w:val="00B13A06"/>
    <w:rsid w:val="00B13AE6"/>
    <w:rsid w:val="00B13B2B"/>
    <w:rsid w:val="00B13C3F"/>
    <w:rsid w:val="00B13D58"/>
    <w:rsid w:val="00B13EE0"/>
    <w:rsid w:val="00B140B1"/>
    <w:rsid w:val="00B140F3"/>
    <w:rsid w:val="00B144BD"/>
    <w:rsid w:val="00B1482C"/>
    <w:rsid w:val="00B1486A"/>
    <w:rsid w:val="00B14FAE"/>
    <w:rsid w:val="00B14FD9"/>
    <w:rsid w:val="00B15053"/>
    <w:rsid w:val="00B151F2"/>
    <w:rsid w:val="00B1560A"/>
    <w:rsid w:val="00B156EE"/>
    <w:rsid w:val="00B1576D"/>
    <w:rsid w:val="00B1591A"/>
    <w:rsid w:val="00B15DB2"/>
    <w:rsid w:val="00B15E00"/>
    <w:rsid w:val="00B15F66"/>
    <w:rsid w:val="00B16031"/>
    <w:rsid w:val="00B16190"/>
    <w:rsid w:val="00B161AD"/>
    <w:rsid w:val="00B16354"/>
    <w:rsid w:val="00B166E7"/>
    <w:rsid w:val="00B16700"/>
    <w:rsid w:val="00B16898"/>
    <w:rsid w:val="00B16D1C"/>
    <w:rsid w:val="00B16E03"/>
    <w:rsid w:val="00B16E74"/>
    <w:rsid w:val="00B17110"/>
    <w:rsid w:val="00B17120"/>
    <w:rsid w:val="00B171EF"/>
    <w:rsid w:val="00B17677"/>
    <w:rsid w:val="00B179F9"/>
    <w:rsid w:val="00B17A9A"/>
    <w:rsid w:val="00B17BB7"/>
    <w:rsid w:val="00B17D53"/>
    <w:rsid w:val="00B20424"/>
    <w:rsid w:val="00B20554"/>
    <w:rsid w:val="00B2076D"/>
    <w:rsid w:val="00B20772"/>
    <w:rsid w:val="00B207EB"/>
    <w:rsid w:val="00B2084A"/>
    <w:rsid w:val="00B20D54"/>
    <w:rsid w:val="00B20DB5"/>
    <w:rsid w:val="00B20E62"/>
    <w:rsid w:val="00B2103D"/>
    <w:rsid w:val="00B213E6"/>
    <w:rsid w:val="00B214CA"/>
    <w:rsid w:val="00B219FD"/>
    <w:rsid w:val="00B21D3F"/>
    <w:rsid w:val="00B21FCF"/>
    <w:rsid w:val="00B2223E"/>
    <w:rsid w:val="00B22308"/>
    <w:rsid w:val="00B2238D"/>
    <w:rsid w:val="00B2249B"/>
    <w:rsid w:val="00B22555"/>
    <w:rsid w:val="00B229AF"/>
    <w:rsid w:val="00B22CB4"/>
    <w:rsid w:val="00B22D4F"/>
    <w:rsid w:val="00B23192"/>
    <w:rsid w:val="00B231BC"/>
    <w:rsid w:val="00B232AF"/>
    <w:rsid w:val="00B23398"/>
    <w:rsid w:val="00B234ED"/>
    <w:rsid w:val="00B23832"/>
    <w:rsid w:val="00B238DB"/>
    <w:rsid w:val="00B23934"/>
    <w:rsid w:val="00B2399B"/>
    <w:rsid w:val="00B23BB5"/>
    <w:rsid w:val="00B23C95"/>
    <w:rsid w:val="00B23D4F"/>
    <w:rsid w:val="00B2429E"/>
    <w:rsid w:val="00B24429"/>
    <w:rsid w:val="00B246A7"/>
    <w:rsid w:val="00B24975"/>
    <w:rsid w:val="00B24D16"/>
    <w:rsid w:val="00B24F22"/>
    <w:rsid w:val="00B250DC"/>
    <w:rsid w:val="00B25118"/>
    <w:rsid w:val="00B2562E"/>
    <w:rsid w:val="00B257C1"/>
    <w:rsid w:val="00B259A4"/>
    <w:rsid w:val="00B25BFB"/>
    <w:rsid w:val="00B25D2C"/>
    <w:rsid w:val="00B264F7"/>
    <w:rsid w:val="00B26694"/>
    <w:rsid w:val="00B26709"/>
    <w:rsid w:val="00B26793"/>
    <w:rsid w:val="00B26810"/>
    <w:rsid w:val="00B2697C"/>
    <w:rsid w:val="00B269CE"/>
    <w:rsid w:val="00B26B3F"/>
    <w:rsid w:val="00B2753B"/>
    <w:rsid w:val="00B27544"/>
    <w:rsid w:val="00B27702"/>
    <w:rsid w:val="00B277D8"/>
    <w:rsid w:val="00B27844"/>
    <w:rsid w:val="00B27934"/>
    <w:rsid w:val="00B27D5F"/>
    <w:rsid w:val="00B27E47"/>
    <w:rsid w:val="00B27F53"/>
    <w:rsid w:val="00B27FA1"/>
    <w:rsid w:val="00B30509"/>
    <w:rsid w:val="00B3050D"/>
    <w:rsid w:val="00B305B4"/>
    <w:rsid w:val="00B3089B"/>
    <w:rsid w:val="00B3092B"/>
    <w:rsid w:val="00B30BFB"/>
    <w:rsid w:val="00B30C51"/>
    <w:rsid w:val="00B30DE6"/>
    <w:rsid w:val="00B30EA7"/>
    <w:rsid w:val="00B30EED"/>
    <w:rsid w:val="00B30EF5"/>
    <w:rsid w:val="00B30F22"/>
    <w:rsid w:val="00B31276"/>
    <w:rsid w:val="00B31343"/>
    <w:rsid w:val="00B31358"/>
    <w:rsid w:val="00B3139D"/>
    <w:rsid w:val="00B3149C"/>
    <w:rsid w:val="00B3166A"/>
    <w:rsid w:val="00B31697"/>
    <w:rsid w:val="00B317D8"/>
    <w:rsid w:val="00B31C8C"/>
    <w:rsid w:val="00B31E07"/>
    <w:rsid w:val="00B31F70"/>
    <w:rsid w:val="00B3219B"/>
    <w:rsid w:val="00B32368"/>
    <w:rsid w:val="00B32608"/>
    <w:rsid w:val="00B32AC9"/>
    <w:rsid w:val="00B32B43"/>
    <w:rsid w:val="00B32B83"/>
    <w:rsid w:val="00B32C09"/>
    <w:rsid w:val="00B32C1A"/>
    <w:rsid w:val="00B32F3E"/>
    <w:rsid w:val="00B332D8"/>
    <w:rsid w:val="00B333CA"/>
    <w:rsid w:val="00B334E6"/>
    <w:rsid w:val="00B3374C"/>
    <w:rsid w:val="00B337F4"/>
    <w:rsid w:val="00B33962"/>
    <w:rsid w:val="00B33968"/>
    <w:rsid w:val="00B33BB0"/>
    <w:rsid w:val="00B33BE2"/>
    <w:rsid w:val="00B33F66"/>
    <w:rsid w:val="00B34031"/>
    <w:rsid w:val="00B342EB"/>
    <w:rsid w:val="00B34A48"/>
    <w:rsid w:val="00B34B59"/>
    <w:rsid w:val="00B34B8A"/>
    <w:rsid w:val="00B34FD4"/>
    <w:rsid w:val="00B35052"/>
    <w:rsid w:val="00B35500"/>
    <w:rsid w:val="00B35732"/>
    <w:rsid w:val="00B357DF"/>
    <w:rsid w:val="00B35A12"/>
    <w:rsid w:val="00B35A84"/>
    <w:rsid w:val="00B35ACC"/>
    <w:rsid w:val="00B35BFD"/>
    <w:rsid w:val="00B36135"/>
    <w:rsid w:val="00B361B0"/>
    <w:rsid w:val="00B36339"/>
    <w:rsid w:val="00B36382"/>
    <w:rsid w:val="00B36387"/>
    <w:rsid w:val="00B36414"/>
    <w:rsid w:val="00B3654B"/>
    <w:rsid w:val="00B36681"/>
    <w:rsid w:val="00B36A5C"/>
    <w:rsid w:val="00B36AD2"/>
    <w:rsid w:val="00B36B16"/>
    <w:rsid w:val="00B36BE2"/>
    <w:rsid w:val="00B36C29"/>
    <w:rsid w:val="00B36D61"/>
    <w:rsid w:val="00B36DC6"/>
    <w:rsid w:val="00B36E8C"/>
    <w:rsid w:val="00B36FCA"/>
    <w:rsid w:val="00B37311"/>
    <w:rsid w:val="00B37545"/>
    <w:rsid w:val="00B37756"/>
    <w:rsid w:val="00B37799"/>
    <w:rsid w:val="00B3781F"/>
    <w:rsid w:val="00B37C52"/>
    <w:rsid w:val="00B37DC8"/>
    <w:rsid w:val="00B4004D"/>
    <w:rsid w:val="00B40084"/>
    <w:rsid w:val="00B400D5"/>
    <w:rsid w:val="00B40697"/>
    <w:rsid w:val="00B40A4C"/>
    <w:rsid w:val="00B40B05"/>
    <w:rsid w:val="00B40D65"/>
    <w:rsid w:val="00B40E0C"/>
    <w:rsid w:val="00B4127B"/>
    <w:rsid w:val="00B4139A"/>
    <w:rsid w:val="00B41456"/>
    <w:rsid w:val="00B41646"/>
    <w:rsid w:val="00B41660"/>
    <w:rsid w:val="00B416FA"/>
    <w:rsid w:val="00B418BB"/>
    <w:rsid w:val="00B41B73"/>
    <w:rsid w:val="00B41C2A"/>
    <w:rsid w:val="00B41FC3"/>
    <w:rsid w:val="00B42252"/>
    <w:rsid w:val="00B422F9"/>
    <w:rsid w:val="00B42383"/>
    <w:rsid w:val="00B424F8"/>
    <w:rsid w:val="00B424FC"/>
    <w:rsid w:val="00B42823"/>
    <w:rsid w:val="00B4289D"/>
    <w:rsid w:val="00B428C2"/>
    <w:rsid w:val="00B42906"/>
    <w:rsid w:val="00B42BB9"/>
    <w:rsid w:val="00B42C99"/>
    <w:rsid w:val="00B43003"/>
    <w:rsid w:val="00B4307D"/>
    <w:rsid w:val="00B430A1"/>
    <w:rsid w:val="00B431B4"/>
    <w:rsid w:val="00B431B6"/>
    <w:rsid w:val="00B432E2"/>
    <w:rsid w:val="00B43368"/>
    <w:rsid w:val="00B43379"/>
    <w:rsid w:val="00B4399A"/>
    <w:rsid w:val="00B43C37"/>
    <w:rsid w:val="00B43D53"/>
    <w:rsid w:val="00B43E90"/>
    <w:rsid w:val="00B44104"/>
    <w:rsid w:val="00B441B0"/>
    <w:rsid w:val="00B44273"/>
    <w:rsid w:val="00B443CD"/>
    <w:rsid w:val="00B4468C"/>
    <w:rsid w:val="00B446D0"/>
    <w:rsid w:val="00B44793"/>
    <w:rsid w:val="00B448B1"/>
    <w:rsid w:val="00B44CE9"/>
    <w:rsid w:val="00B44F7B"/>
    <w:rsid w:val="00B44FBF"/>
    <w:rsid w:val="00B450E4"/>
    <w:rsid w:val="00B451C4"/>
    <w:rsid w:val="00B45295"/>
    <w:rsid w:val="00B45830"/>
    <w:rsid w:val="00B458C2"/>
    <w:rsid w:val="00B45A6C"/>
    <w:rsid w:val="00B45D7B"/>
    <w:rsid w:val="00B45D83"/>
    <w:rsid w:val="00B45D84"/>
    <w:rsid w:val="00B46201"/>
    <w:rsid w:val="00B4632B"/>
    <w:rsid w:val="00B465AA"/>
    <w:rsid w:val="00B4676E"/>
    <w:rsid w:val="00B46909"/>
    <w:rsid w:val="00B46BE1"/>
    <w:rsid w:val="00B47049"/>
    <w:rsid w:val="00B47142"/>
    <w:rsid w:val="00B4737A"/>
    <w:rsid w:val="00B47438"/>
    <w:rsid w:val="00B474D3"/>
    <w:rsid w:val="00B475A4"/>
    <w:rsid w:val="00B47633"/>
    <w:rsid w:val="00B4773C"/>
    <w:rsid w:val="00B47806"/>
    <w:rsid w:val="00B478CB"/>
    <w:rsid w:val="00B47A77"/>
    <w:rsid w:val="00B47A87"/>
    <w:rsid w:val="00B47C7B"/>
    <w:rsid w:val="00B47E86"/>
    <w:rsid w:val="00B47E97"/>
    <w:rsid w:val="00B50225"/>
    <w:rsid w:val="00B50256"/>
    <w:rsid w:val="00B502F5"/>
    <w:rsid w:val="00B505C1"/>
    <w:rsid w:val="00B506B2"/>
    <w:rsid w:val="00B508C6"/>
    <w:rsid w:val="00B50D2D"/>
    <w:rsid w:val="00B50E6C"/>
    <w:rsid w:val="00B515CB"/>
    <w:rsid w:val="00B51854"/>
    <w:rsid w:val="00B51B7E"/>
    <w:rsid w:val="00B51CC6"/>
    <w:rsid w:val="00B51D45"/>
    <w:rsid w:val="00B520A6"/>
    <w:rsid w:val="00B5223B"/>
    <w:rsid w:val="00B52605"/>
    <w:rsid w:val="00B526AE"/>
    <w:rsid w:val="00B528DF"/>
    <w:rsid w:val="00B52992"/>
    <w:rsid w:val="00B52AEA"/>
    <w:rsid w:val="00B52B99"/>
    <w:rsid w:val="00B52BCC"/>
    <w:rsid w:val="00B52CA6"/>
    <w:rsid w:val="00B52E7D"/>
    <w:rsid w:val="00B52EB4"/>
    <w:rsid w:val="00B53065"/>
    <w:rsid w:val="00B530B4"/>
    <w:rsid w:val="00B53240"/>
    <w:rsid w:val="00B53311"/>
    <w:rsid w:val="00B53317"/>
    <w:rsid w:val="00B53341"/>
    <w:rsid w:val="00B536CF"/>
    <w:rsid w:val="00B5373F"/>
    <w:rsid w:val="00B5382C"/>
    <w:rsid w:val="00B53882"/>
    <w:rsid w:val="00B538AC"/>
    <w:rsid w:val="00B53A67"/>
    <w:rsid w:val="00B53D29"/>
    <w:rsid w:val="00B53DE5"/>
    <w:rsid w:val="00B53E76"/>
    <w:rsid w:val="00B53F28"/>
    <w:rsid w:val="00B53F72"/>
    <w:rsid w:val="00B54678"/>
    <w:rsid w:val="00B5470F"/>
    <w:rsid w:val="00B54781"/>
    <w:rsid w:val="00B549F0"/>
    <w:rsid w:val="00B54B3C"/>
    <w:rsid w:val="00B552A6"/>
    <w:rsid w:val="00B552AB"/>
    <w:rsid w:val="00B5556B"/>
    <w:rsid w:val="00B5565C"/>
    <w:rsid w:val="00B556EB"/>
    <w:rsid w:val="00B55771"/>
    <w:rsid w:val="00B55936"/>
    <w:rsid w:val="00B55B6E"/>
    <w:rsid w:val="00B55D3A"/>
    <w:rsid w:val="00B55D77"/>
    <w:rsid w:val="00B55F5F"/>
    <w:rsid w:val="00B560B9"/>
    <w:rsid w:val="00B560F4"/>
    <w:rsid w:val="00B5615E"/>
    <w:rsid w:val="00B566CF"/>
    <w:rsid w:val="00B56784"/>
    <w:rsid w:val="00B56793"/>
    <w:rsid w:val="00B5685E"/>
    <w:rsid w:val="00B56BF5"/>
    <w:rsid w:val="00B56C2A"/>
    <w:rsid w:val="00B56C55"/>
    <w:rsid w:val="00B56CD1"/>
    <w:rsid w:val="00B56D68"/>
    <w:rsid w:val="00B56DE1"/>
    <w:rsid w:val="00B56E5F"/>
    <w:rsid w:val="00B56E9F"/>
    <w:rsid w:val="00B5708A"/>
    <w:rsid w:val="00B57316"/>
    <w:rsid w:val="00B574CE"/>
    <w:rsid w:val="00B57571"/>
    <w:rsid w:val="00B579FC"/>
    <w:rsid w:val="00B57A6B"/>
    <w:rsid w:val="00B57BDE"/>
    <w:rsid w:val="00B57D9D"/>
    <w:rsid w:val="00B57DD8"/>
    <w:rsid w:val="00B6007F"/>
    <w:rsid w:val="00B60183"/>
    <w:rsid w:val="00B6022A"/>
    <w:rsid w:val="00B60C42"/>
    <w:rsid w:val="00B60CB3"/>
    <w:rsid w:val="00B60CD6"/>
    <w:rsid w:val="00B61213"/>
    <w:rsid w:val="00B6126D"/>
    <w:rsid w:val="00B617D0"/>
    <w:rsid w:val="00B6187C"/>
    <w:rsid w:val="00B61ABC"/>
    <w:rsid w:val="00B61CA1"/>
    <w:rsid w:val="00B61CAD"/>
    <w:rsid w:val="00B61E56"/>
    <w:rsid w:val="00B61EB9"/>
    <w:rsid w:val="00B62023"/>
    <w:rsid w:val="00B62027"/>
    <w:rsid w:val="00B6207A"/>
    <w:rsid w:val="00B620BA"/>
    <w:rsid w:val="00B620EE"/>
    <w:rsid w:val="00B62165"/>
    <w:rsid w:val="00B62239"/>
    <w:rsid w:val="00B623AF"/>
    <w:rsid w:val="00B62413"/>
    <w:rsid w:val="00B62489"/>
    <w:rsid w:val="00B6284F"/>
    <w:rsid w:val="00B63054"/>
    <w:rsid w:val="00B63083"/>
    <w:rsid w:val="00B6332F"/>
    <w:rsid w:val="00B6348B"/>
    <w:rsid w:val="00B634AD"/>
    <w:rsid w:val="00B635D5"/>
    <w:rsid w:val="00B63749"/>
    <w:rsid w:val="00B6379A"/>
    <w:rsid w:val="00B6379F"/>
    <w:rsid w:val="00B63B49"/>
    <w:rsid w:val="00B63C74"/>
    <w:rsid w:val="00B63ED4"/>
    <w:rsid w:val="00B64232"/>
    <w:rsid w:val="00B643BB"/>
    <w:rsid w:val="00B644AA"/>
    <w:rsid w:val="00B645A7"/>
    <w:rsid w:val="00B64634"/>
    <w:rsid w:val="00B6468F"/>
    <w:rsid w:val="00B649F2"/>
    <w:rsid w:val="00B64ABC"/>
    <w:rsid w:val="00B64C6B"/>
    <w:rsid w:val="00B651DA"/>
    <w:rsid w:val="00B65292"/>
    <w:rsid w:val="00B65453"/>
    <w:rsid w:val="00B654D7"/>
    <w:rsid w:val="00B655C1"/>
    <w:rsid w:val="00B65705"/>
    <w:rsid w:val="00B65B2E"/>
    <w:rsid w:val="00B65C55"/>
    <w:rsid w:val="00B65CDF"/>
    <w:rsid w:val="00B65F82"/>
    <w:rsid w:val="00B660A8"/>
    <w:rsid w:val="00B661BE"/>
    <w:rsid w:val="00B662A4"/>
    <w:rsid w:val="00B662EB"/>
    <w:rsid w:val="00B6675C"/>
    <w:rsid w:val="00B66862"/>
    <w:rsid w:val="00B66919"/>
    <w:rsid w:val="00B669F7"/>
    <w:rsid w:val="00B66B61"/>
    <w:rsid w:val="00B66C2D"/>
    <w:rsid w:val="00B66DDB"/>
    <w:rsid w:val="00B66E1F"/>
    <w:rsid w:val="00B66F02"/>
    <w:rsid w:val="00B670A4"/>
    <w:rsid w:val="00B67160"/>
    <w:rsid w:val="00B67264"/>
    <w:rsid w:val="00B67668"/>
    <w:rsid w:val="00B6769B"/>
    <w:rsid w:val="00B677DA"/>
    <w:rsid w:val="00B67BC4"/>
    <w:rsid w:val="00B67D66"/>
    <w:rsid w:val="00B67D8D"/>
    <w:rsid w:val="00B7017C"/>
    <w:rsid w:val="00B701E2"/>
    <w:rsid w:val="00B70329"/>
    <w:rsid w:val="00B70621"/>
    <w:rsid w:val="00B706E8"/>
    <w:rsid w:val="00B70763"/>
    <w:rsid w:val="00B7083A"/>
    <w:rsid w:val="00B70925"/>
    <w:rsid w:val="00B70988"/>
    <w:rsid w:val="00B709C4"/>
    <w:rsid w:val="00B70A99"/>
    <w:rsid w:val="00B70BC6"/>
    <w:rsid w:val="00B70E2C"/>
    <w:rsid w:val="00B711E5"/>
    <w:rsid w:val="00B711F4"/>
    <w:rsid w:val="00B7121F"/>
    <w:rsid w:val="00B71425"/>
    <w:rsid w:val="00B71610"/>
    <w:rsid w:val="00B7177C"/>
    <w:rsid w:val="00B7192C"/>
    <w:rsid w:val="00B71BA7"/>
    <w:rsid w:val="00B71BAA"/>
    <w:rsid w:val="00B71E2A"/>
    <w:rsid w:val="00B72040"/>
    <w:rsid w:val="00B721EC"/>
    <w:rsid w:val="00B722C4"/>
    <w:rsid w:val="00B7234C"/>
    <w:rsid w:val="00B72364"/>
    <w:rsid w:val="00B7236E"/>
    <w:rsid w:val="00B72388"/>
    <w:rsid w:val="00B72686"/>
    <w:rsid w:val="00B7287C"/>
    <w:rsid w:val="00B72894"/>
    <w:rsid w:val="00B72B73"/>
    <w:rsid w:val="00B72D8F"/>
    <w:rsid w:val="00B72DEE"/>
    <w:rsid w:val="00B72E44"/>
    <w:rsid w:val="00B72E54"/>
    <w:rsid w:val="00B72F32"/>
    <w:rsid w:val="00B73098"/>
    <w:rsid w:val="00B731EE"/>
    <w:rsid w:val="00B732BF"/>
    <w:rsid w:val="00B733AB"/>
    <w:rsid w:val="00B73439"/>
    <w:rsid w:val="00B73483"/>
    <w:rsid w:val="00B73787"/>
    <w:rsid w:val="00B73908"/>
    <w:rsid w:val="00B73BB4"/>
    <w:rsid w:val="00B73BDA"/>
    <w:rsid w:val="00B73FF6"/>
    <w:rsid w:val="00B74385"/>
    <w:rsid w:val="00B745B6"/>
    <w:rsid w:val="00B746BF"/>
    <w:rsid w:val="00B747A4"/>
    <w:rsid w:val="00B74853"/>
    <w:rsid w:val="00B74864"/>
    <w:rsid w:val="00B74AE5"/>
    <w:rsid w:val="00B74C4F"/>
    <w:rsid w:val="00B74ECE"/>
    <w:rsid w:val="00B751E6"/>
    <w:rsid w:val="00B7522F"/>
    <w:rsid w:val="00B759C8"/>
    <w:rsid w:val="00B75B12"/>
    <w:rsid w:val="00B75C91"/>
    <w:rsid w:val="00B75FC3"/>
    <w:rsid w:val="00B76229"/>
    <w:rsid w:val="00B76532"/>
    <w:rsid w:val="00B76658"/>
    <w:rsid w:val="00B76758"/>
    <w:rsid w:val="00B767DF"/>
    <w:rsid w:val="00B768C4"/>
    <w:rsid w:val="00B76C05"/>
    <w:rsid w:val="00B76C91"/>
    <w:rsid w:val="00B76CD9"/>
    <w:rsid w:val="00B76D09"/>
    <w:rsid w:val="00B7702B"/>
    <w:rsid w:val="00B77143"/>
    <w:rsid w:val="00B77174"/>
    <w:rsid w:val="00B7733F"/>
    <w:rsid w:val="00B77340"/>
    <w:rsid w:val="00B775F5"/>
    <w:rsid w:val="00B77772"/>
    <w:rsid w:val="00B7779A"/>
    <w:rsid w:val="00B77901"/>
    <w:rsid w:val="00B77914"/>
    <w:rsid w:val="00B80053"/>
    <w:rsid w:val="00B800DD"/>
    <w:rsid w:val="00B802D6"/>
    <w:rsid w:val="00B80440"/>
    <w:rsid w:val="00B8058C"/>
    <w:rsid w:val="00B8071F"/>
    <w:rsid w:val="00B80752"/>
    <w:rsid w:val="00B807E8"/>
    <w:rsid w:val="00B80943"/>
    <w:rsid w:val="00B80AB1"/>
    <w:rsid w:val="00B80E64"/>
    <w:rsid w:val="00B80EDF"/>
    <w:rsid w:val="00B80F4C"/>
    <w:rsid w:val="00B80FBB"/>
    <w:rsid w:val="00B8113F"/>
    <w:rsid w:val="00B8140D"/>
    <w:rsid w:val="00B81410"/>
    <w:rsid w:val="00B815E5"/>
    <w:rsid w:val="00B81625"/>
    <w:rsid w:val="00B816A4"/>
    <w:rsid w:val="00B81C5A"/>
    <w:rsid w:val="00B81DC6"/>
    <w:rsid w:val="00B81F89"/>
    <w:rsid w:val="00B82206"/>
    <w:rsid w:val="00B8226D"/>
    <w:rsid w:val="00B82403"/>
    <w:rsid w:val="00B8241E"/>
    <w:rsid w:val="00B829D9"/>
    <w:rsid w:val="00B82A2C"/>
    <w:rsid w:val="00B82E90"/>
    <w:rsid w:val="00B82F45"/>
    <w:rsid w:val="00B832C0"/>
    <w:rsid w:val="00B836A2"/>
    <w:rsid w:val="00B837CA"/>
    <w:rsid w:val="00B83EA6"/>
    <w:rsid w:val="00B840CC"/>
    <w:rsid w:val="00B8412B"/>
    <w:rsid w:val="00B845E6"/>
    <w:rsid w:val="00B84898"/>
    <w:rsid w:val="00B84BA6"/>
    <w:rsid w:val="00B84C53"/>
    <w:rsid w:val="00B84CC8"/>
    <w:rsid w:val="00B84D43"/>
    <w:rsid w:val="00B84EA8"/>
    <w:rsid w:val="00B84EDC"/>
    <w:rsid w:val="00B851C3"/>
    <w:rsid w:val="00B85757"/>
    <w:rsid w:val="00B85792"/>
    <w:rsid w:val="00B857E7"/>
    <w:rsid w:val="00B85924"/>
    <w:rsid w:val="00B85A37"/>
    <w:rsid w:val="00B85A41"/>
    <w:rsid w:val="00B85C84"/>
    <w:rsid w:val="00B85E4C"/>
    <w:rsid w:val="00B860AB"/>
    <w:rsid w:val="00B861A7"/>
    <w:rsid w:val="00B861E8"/>
    <w:rsid w:val="00B861F3"/>
    <w:rsid w:val="00B863D5"/>
    <w:rsid w:val="00B8655C"/>
    <w:rsid w:val="00B86702"/>
    <w:rsid w:val="00B86860"/>
    <w:rsid w:val="00B8686E"/>
    <w:rsid w:val="00B869BB"/>
    <w:rsid w:val="00B86E04"/>
    <w:rsid w:val="00B86E2B"/>
    <w:rsid w:val="00B870C7"/>
    <w:rsid w:val="00B872C3"/>
    <w:rsid w:val="00B87325"/>
    <w:rsid w:val="00B87361"/>
    <w:rsid w:val="00B8752F"/>
    <w:rsid w:val="00B87645"/>
    <w:rsid w:val="00B876F8"/>
    <w:rsid w:val="00B87782"/>
    <w:rsid w:val="00B877A1"/>
    <w:rsid w:val="00B87A73"/>
    <w:rsid w:val="00B87E2B"/>
    <w:rsid w:val="00B87FE4"/>
    <w:rsid w:val="00B903CF"/>
    <w:rsid w:val="00B906DE"/>
    <w:rsid w:val="00B90771"/>
    <w:rsid w:val="00B90848"/>
    <w:rsid w:val="00B90F8C"/>
    <w:rsid w:val="00B90FC6"/>
    <w:rsid w:val="00B913EE"/>
    <w:rsid w:val="00B918EE"/>
    <w:rsid w:val="00B918FF"/>
    <w:rsid w:val="00B91A26"/>
    <w:rsid w:val="00B91A7E"/>
    <w:rsid w:val="00B91ADF"/>
    <w:rsid w:val="00B91B2D"/>
    <w:rsid w:val="00B92022"/>
    <w:rsid w:val="00B9220B"/>
    <w:rsid w:val="00B92765"/>
    <w:rsid w:val="00B9298D"/>
    <w:rsid w:val="00B92999"/>
    <w:rsid w:val="00B92A60"/>
    <w:rsid w:val="00B92C4A"/>
    <w:rsid w:val="00B92C51"/>
    <w:rsid w:val="00B92E48"/>
    <w:rsid w:val="00B92E83"/>
    <w:rsid w:val="00B92E95"/>
    <w:rsid w:val="00B92FD4"/>
    <w:rsid w:val="00B9320A"/>
    <w:rsid w:val="00B933F6"/>
    <w:rsid w:val="00B939FE"/>
    <w:rsid w:val="00B93C38"/>
    <w:rsid w:val="00B93FE8"/>
    <w:rsid w:val="00B940D7"/>
    <w:rsid w:val="00B943F5"/>
    <w:rsid w:val="00B9444B"/>
    <w:rsid w:val="00B9451D"/>
    <w:rsid w:val="00B9469E"/>
    <w:rsid w:val="00B9482D"/>
    <w:rsid w:val="00B94CEA"/>
    <w:rsid w:val="00B94D84"/>
    <w:rsid w:val="00B94D9C"/>
    <w:rsid w:val="00B94E57"/>
    <w:rsid w:val="00B94EFB"/>
    <w:rsid w:val="00B95295"/>
    <w:rsid w:val="00B954ED"/>
    <w:rsid w:val="00B95537"/>
    <w:rsid w:val="00B95854"/>
    <w:rsid w:val="00B95D35"/>
    <w:rsid w:val="00B95D4B"/>
    <w:rsid w:val="00B95F51"/>
    <w:rsid w:val="00B96020"/>
    <w:rsid w:val="00B960D1"/>
    <w:rsid w:val="00B9624B"/>
    <w:rsid w:val="00B962F9"/>
    <w:rsid w:val="00B9639D"/>
    <w:rsid w:val="00B96622"/>
    <w:rsid w:val="00B966B7"/>
    <w:rsid w:val="00B9685A"/>
    <w:rsid w:val="00B96881"/>
    <w:rsid w:val="00B96A50"/>
    <w:rsid w:val="00B96A52"/>
    <w:rsid w:val="00B96B92"/>
    <w:rsid w:val="00B96D74"/>
    <w:rsid w:val="00B96E6D"/>
    <w:rsid w:val="00B9736E"/>
    <w:rsid w:val="00B97568"/>
    <w:rsid w:val="00B978EB"/>
    <w:rsid w:val="00B97A28"/>
    <w:rsid w:val="00B97B34"/>
    <w:rsid w:val="00B97C6D"/>
    <w:rsid w:val="00B97C70"/>
    <w:rsid w:val="00B97D6B"/>
    <w:rsid w:val="00B97E17"/>
    <w:rsid w:val="00B97E9E"/>
    <w:rsid w:val="00B97FE5"/>
    <w:rsid w:val="00BA00DC"/>
    <w:rsid w:val="00BA0210"/>
    <w:rsid w:val="00BA02B9"/>
    <w:rsid w:val="00BA035F"/>
    <w:rsid w:val="00BA082A"/>
    <w:rsid w:val="00BA0973"/>
    <w:rsid w:val="00BA0A0C"/>
    <w:rsid w:val="00BA0A62"/>
    <w:rsid w:val="00BA0BF8"/>
    <w:rsid w:val="00BA0D80"/>
    <w:rsid w:val="00BA0DFB"/>
    <w:rsid w:val="00BA0F18"/>
    <w:rsid w:val="00BA10D2"/>
    <w:rsid w:val="00BA1341"/>
    <w:rsid w:val="00BA139C"/>
    <w:rsid w:val="00BA13AA"/>
    <w:rsid w:val="00BA1526"/>
    <w:rsid w:val="00BA1B68"/>
    <w:rsid w:val="00BA1E52"/>
    <w:rsid w:val="00BA1F24"/>
    <w:rsid w:val="00BA212B"/>
    <w:rsid w:val="00BA2298"/>
    <w:rsid w:val="00BA2364"/>
    <w:rsid w:val="00BA23B3"/>
    <w:rsid w:val="00BA26CF"/>
    <w:rsid w:val="00BA2703"/>
    <w:rsid w:val="00BA27CD"/>
    <w:rsid w:val="00BA292D"/>
    <w:rsid w:val="00BA2981"/>
    <w:rsid w:val="00BA2C35"/>
    <w:rsid w:val="00BA32F2"/>
    <w:rsid w:val="00BA375C"/>
    <w:rsid w:val="00BA385B"/>
    <w:rsid w:val="00BA3BBE"/>
    <w:rsid w:val="00BA3EFC"/>
    <w:rsid w:val="00BA404C"/>
    <w:rsid w:val="00BA40BD"/>
    <w:rsid w:val="00BA42C1"/>
    <w:rsid w:val="00BA4340"/>
    <w:rsid w:val="00BA4417"/>
    <w:rsid w:val="00BA452C"/>
    <w:rsid w:val="00BA45C7"/>
    <w:rsid w:val="00BA460B"/>
    <w:rsid w:val="00BA4871"/>
    <w:rsid w:val="00BA4922"/>
    <w:rsid w:val="00BA4A81"/>
    <w:rsid w:val="00BA4EA7"/>
    <w:rsid w:val="00BA4F5F"/>
    <w:rsid w:val="00BA4F89"/>
    <w:rsid w:val="00BA4FDA"/>
    <w:rsid w:val="00BA51A4"/>
    <w:rsid w:val="00BA5406"/>
    <w:rsid w:val="00BA54A3"/>
    <w:rsid w:val="00BA5522"/>
    <w:rsid w:val="00BA568F"/>
    <w:rsid w:val="00BA5701"/>
    <w:rsid w:val="00BA580C"/>
    <w:rsid w:val="00BA59C6"/>
    <w:rsid w:val="00BA5F81"/>
    <w:rsid w:val="00BA6276"/>
    <w:rsid w:val="00BA62FA"/>
    <w:rsid w:val="00BA630A"/>
    <w:rsid w:val="00BA6397"/>
    <w:rsid w:val="00BA647E"/>
    <w:rsid w:val="00BA64B1"/>
    <w:rsid w:val="00BA6505"/>
    <w:rsid w:val="00BA6577"/>
    <w:rsid w:val="00BA699B"/>
    <w:rsid w:val="00BA69EC"/>
    <w:rsid w:val="00BA6C88"/>
    <w:rsid w:val="00BA6D33"/>
    <w:rsid w:val="00BA6ED0"/>
    <w:rsid w:val="00BA70AD"/>
    <w:rsid w:val="00BA70B1"/>
    <w:rsid w:val="00BA70B7"/>
    <w:rsid w:val="00BA7100"/>
    <w:rsid w:val="00BA74F3"/>
    <w:rsid w:val="00BA7663"/>
    <w:rsid w:val="00BA7AB3"/>
    <w:rsid w:val="00BA7B88"/>
    <w:rsid w:val="00BB00BD"/>
    <w:rsid w:val="00BB0362"/>
    <w:rsid w:val="00BB03D7"/>
    <w:rsid w:val="00BB045D"/>
    <w:rsid w:val="00BB049E"/>
    <w:rsid w:val="00BB09D0"/>
    <w:rsid w:val="00BB0AEE"/>
    <w:rsid w:val="00BB0CEF"/>
    <w:rsid w:val="00BB0ECF"/>
    <w:rsid w:val="00BB0F0C"/>
    <w:rsid w:val="00BB0FB9"/>
    <w:rsid w:val="00BB102D"/>
    <w:rsid w:val="00BB1B88"/>
    <w:rsid w:val="00BB1C4B"/>
    <w:rsid w:val="00BB1DEC"/>
    <w:rsid w:val="00BB20EB"/>
    <w:rsid w:val="00BB24A3"/>
    <w:rsid w:val="00BB259F"/>
    <w:rsid w:val="00BB25CB"/>
    <w:rsid w:val="00BB284D"/>
    <w:rsid w:val="00BB293C"/>
    <w:rsid w:val="00BB297B"/>
    <w:rsid w:val="00BB29AF"/>
    <w:rsid w:val="00BB2A71"/>
    <w:rsid w:val="00BB2CA9"/>
    <w:rsid w:val="00BB2F31"/>
    <w:rsid w:val="00BB310A"/>
    <w:rsid w:val="00BB32E1"/>
    <w:rsid w:val="00BB3377"/>
    <w:rsid w:val="00BB339F"/>
    <w:rsid w:val="00BB399A"/>
    <w:rsid w:val="00BB3CA0"/>
    <w:rsid w:val="00BB3E4D"/>
    <w:rsid w:val="00BB4024"/>
    <w:rsid w:val="00BB4070"/>
    <w:rsid w:val="00BB40F1"/>
    <w:rsid w:val="00BB420D"/>
    <w:rsid w:val="00BB43AA"/>
    <w:rsid w:val="00BB43C6"/>
    <w:rsid w:val="00BB4588"/>
    <w:rsid w:val="00BB4AA7"/>
    <w:rsid w:val="00BB4B49"/>
    <w:rsid w:val="00BB4D94"/>
    <w:rsid w:val="00BB50C7"/>
    <w:rsid w:val="00BB51DC"/>
    <w:rsid w:val="00BB54B9"/>
    <w:rsid w:val="00BB5821"/>
    <w:rsid w:val="00BB5B44"/>
    <w:rsid w:val="00BB5B8C"/>
    <w:rsid w:val="00BB5CA2"/>
    <w:rsid w:val="00BB5DA1"/>
    <w:rsid w:val="00BB604F"/>
    <w:rsid w:val="00BB60EA"/>
    <w:rsid w:val="00BB61EB"/>
    <w:rsid w:val="00BB62F2"/>
    <w:rsid w:val="00BB6675"/>
    <w:rsid w:val="00BB66B1"/>
    <w:rsid w:val="00BB6873"/>
    <w:rsid w:val="00BB6AA8"/>
    <w:rsid w:val="00BB6E80"/>
    <w:rsid w:val="00BB6EAE"/>
    <w:rsid w:val="00BB7077"/>
    <w:rsid w:val="00BB7175"/>
    <w:rsid w:val="00BB734A"/>
    <w:rsid w:val="00BB77B2"/>
    <w:rsid w:val="00BB7A09"/>
    <w:rsid w:val="00BB7B03"/>
    <w:rsid w:val="00BB7BF9"/>
    <w:rsid w:val="00BB7F2B"/>
    <w:rsid w:val="00BC00D3"/>
    <w:rsid w:val="00BC0162"/>
    <w:rsid w:val="00BC041E"/>
    <w:rsid w:val="00BC0468"/>
    <w:rsid w:val="00BC04EB"/>
    <w:rsid w:val="00BC05E9"/>
    <w:rsid w:val="00BC0705"/>
    <w:rsid w:val="00BC07DE"/>
    <w:rsid w:val="00BC0844"/>
    <w:rsid w:val="00BC08EA"/>
    <w:rsid w:val="00BC0AD9"/>
    <w:rsid w:val="00BC0B84"/>
    <w:rsid w:val="00BC0C82"/>
    <w:rsid w:val="00BC0DD2"/>
    <w:rsid w:val="00BC1278"/>
    <w:rsid w:val="00BC1453"/>
    <w:rsid w:val="00BC149D"/>
    <w:rsid w:val="00BC15CB"/>
    <w:rsid w:val="00BC199A"/>
    <w:rsid w:val="00BC1A85"/>
    <w:rsid w:val="00BC1C19"/>
    <w:rsid w:val="00BC23F8"/>
    <w:rsid w:val="00BC2665"/>
    <w:rsid w:val="00BC280D"/>
    <w:rsid w:val="00BC28F6"/>
    <w:rsid w:val="00BC28FF"/>
    <w:rsid w:val="00BC2918"/>
    <w:rsid w:val="00BC295F"/>
    <w:rsid w:val="00BC2E1F"/>
    <w:rsid w:val="00BC3034"/>
    <w:rsid w:val="00BC3061"/>
    <w:rsid w:val="00BC32A3"/>
    <w:rsid w:val="00BC32B8"/>
    <w:rsid w:val="00BC3445"/>
    <w:rsid w:val="00BC345D"/>
    <w:rsid w:val="00BC35D4"/>
    <w:rsid w:val="00BC36BE"/>
    <w:rsid w:val="00BC38BB"/>
    <w:rsid w:val="00BC3953"/>
    <w:rsid w:val="00BC3A7C"/>
    <w:rsid w:val="00BC3B4B"/>
    <w:rsid w:val="00BC3C8E"/>
    <w:rsid w:val="00BC3D41"/>
    <w:rsid w:val="00BC3D4D"/>
    <w:rsid w:val="00BC3D58"/>
    <w:rsid w:val="00BC407F"/>
    <w:rsid w:val="00BC408F"/>
    <w:rsid w:val="00BC409F"/>
    <w:rsid w:val="00BC40B7"/>
    <w:rsid w:val="00BC41B9"/>
    <w:rsid w:val="00BC41F4"/>
    <w:rsid w:val="00BC435C"/>
    <w:rsid w:val="00BC436C"/>
    <w:rsid w:val="00BC449C"/>
    <w:rsid w:val="00BC456D"/>
    <w:rsid w:val="00BC48AB"/>
    <w:rsid w:val="00BC48DC"/>
    <w:rsid w:val="00BC4CB1"/>
    <w:rsid w:val="00BC4FA2"/>
    <w:rsid w:val="00BC5235"/>
    <w:rsid w:val="00BC5293"/>
    <w:rsid w:val="00BC53D5"/>
    <w:rsid w:val="00BC5400"/>
    <w:rsid w:val="00BC5599"/>
    <w:rsid w:val="00BC5964"/>
    <w:rsid w:val="00BC59D0"/>
    <w:rsid w:val="00BC5A35"/>
    <w:rsid w:val="00BC5F4D"/>
    <w:rsid w:val="00BC5FDD"/>
    <w:rsid w:val="00BC63F7"/>
    <w:rsid w:val="00BC6466"/>
    <w:rsid w:val="00BC65B3"/>
    <w:rsid w:val="00BC6872"/>
    <w:rsid w:val="00BC6B7C"/>
    <w:rsid w:val="00BC6BE4"/>
    <w:rsid w:val="00BC6E23"/>
    <w:rsid w:val="00BC6EA1"/>
    <w:rsid w:val="00BC6F42"/>
    <w:rsid w:val="00BC6F5A"/>
    <w:rsid w:val="00BC6F9B"/>
    <w:rsid w:val="00BC7089"/>
    <w:rsid w:val="00BC70C3"/>
    <w:rsid w:val="00BC7409"/>
    <w:rsid w:val="00BC7863"/>
    <w:rsid w:val="00BC7A3F"/>
    <w:rsid w:val="00BC7A78"/>
    <w:rsid w:val="00BC7BDB"/>
    <w:rsid w:val="00BC7CC9"/>
    <w:rsid w:val="00BC7D0C"/>
    <w:rsid w:val="00BD0307"/>
    <w:rsid w:val="00BD032A"/>
    <w:rsid w:val="00BD03B2"/>
    <w:rsid w:val="00BD0570"/>
    <w:rsid w:val="00BD0576"/>
    <w:rsid w:val="00BD0655"/>
    <w:rsid w:val="00BD0668"/>
    <w:rsid w:val="00BD06DF"/>
    <w:rsid w:val="00BD0ACA"/>
    <w:rsid w:val="00BD0AF0"/>
    <w:rsid w:val="00BD0B58"/>
    <w:rsid w:val="00BD0ECF"/>
    <w:rsid w:val="00BD103F"/>
    <w:rsid w:val="00BD1162"/>
    <w:rsid w:val="00BD15E9"/>
    <w:rsid w:val="00BD16C9"/>
    <w:rsid w:val="00BD1B53"/>
    <w:rsid w:val="00BD1C16"/>
    <w:rsid w:val="00BD1D8B"/>
    <w:rsid w:val="00BD2011"/>
    <w:rsid w:val="00BD2053"/>
    <w:rsid w:val="00BD2433"/>
    <w:rsid w:val="00BD25A1"/>
    <w:rsid w:val="00BD2767"/>
    <w:rsid w:val="00BD2EBD"/>
    <w:rsid w:val="00BD2EEF"/>
    <w:rsid w:val="00BD2FA1"/>
    <w:rsid w:val="00BD3166"/>
    <w:rsid w:val="00BD329C"/>
    <w:rsid w:val="00BD3376"/>
    <w:rsid w:val="00BD33CA"/>
    <w:rsid w:val="00BD361B"/>
    <w:rsid w:val="00BD3741"/>
    <w:rsid w:val="00BD3974"/>
    <w:rsid w:val="00BD39DE"/>
    <w:rsid w:val="00BD3D4C"/>
    <w:rsid w:val="00BD3DA3"/>
    <w:rsid w:val="00BD3DA8"/>
    <w:rsid w:val="00BD3E8D"/>
    <w:rsid w:val="00BD414C"/>
    <w:rsid w:val="00BD4314"/>
    <w:rsid w:val="00BD4393"/>
    <w:rsid w:val="00BD43E0"/>
    <w:rsid w:val="00BD44D0"/>
    <w:rsid w:val="00BD454A"/>
    <w:rsid w:val="00BD45D1"/>
    <w:rsid w:val="00BD4637"/>
    <w:rsid w:val="00BD4674"/>
    <w:rsid w:val="00BD482D"/>
    <w:rsid w:val="00BD4A5C"/>
    <w:rsid w:val="00BD4A82"/>
    <w:rsid w:val="00BD4FDE"/>
    <w:rsid w:val="00BD50A5"/>
    <w:rsid w:val="00BD50FC"/>
    <w:rsid w:val="00BD5473"/>
    <w:rsid w:val="00BD55B6"/>
    <w:rsid w:val="00BD59E5"/>
    <w:rsid w:val="00BD59E8"/>
    <w:rsid w:val="00BD5A52"/>
    <w:rsid w:val="00BD5B37"/>
    <w:rsid w:val="00BD5B4D"/>
    <w:rsid w:val="00BD5CBA"/>
    <w:rsid w:val="00BD5D64"/>
    <w:rsid w:val="00BD5EDA"/>
    <w:rsid w:val="00BD5EFA"/>
    <w:rsid w:val="00BD5FC1"/>
    <w:rsid w:val="00BD66B3"/>
    <w:rsid w:val="00BD6AB0"/>
    <w:rsid w:val="00BD6B70"/>
    <w:rsid w:val="00BD6D37"/>
    <w:rsid w:val="00BD6DED"/>
    <w:rsid w:val="00BD6EB7"/>
    <w:rsid w:val="00BD6F08"/>
    <w:rsid w:val="00BD6FC3"/>
    <w:rsid w:val="00BD6FD5"/>
    <w:rsid w:val="00BD700C"/>
    <w:rsid w:val="00BD73D3"/>
    <w:rsid w:val="00BD7596"/>
    <w:rsid w:val="00BD7662"/>
    <w:rsid w:val="00BD7797"/>
    <w:rsid w:val="00BD77A1"/>
    <w:rsid w:val="00BD79D7"/>
    <w:rsid w:val="00BD7B66"/>
    <w:rsid w:val="00BD7CCE"/>
    <w:rsid w:val="00BD7F5A"/>
    <w:rsid w:val="00BE01BF"/>
    <w:rsid w:val="00BE08DD"/>
    <w:rsid w:val="00BE08F6"/>
    <w:rsid w:val="00BE09F1"/>
    <w:rsid w:val="00BE0B34"/>
    <w:rsid w:val="00BE0DA2"/>
    <w:rsid w:val="00BE0EFD"/>
    <w:rsid w:val="00BE13B9"/>
    <w:rsid w:val="00BE17B0"/>
    <w:rsid w:val="00BE17DC"/>
    <w:rsid w:val="00BE190B"/>
    <w:rsid w:val="00BE1929"/>
    <w:rsid w:val="00BE1FC9"/>
    <w:rsid w:val="00BE2128"/>
    <w:rsid w:val="00BE212E"/>
    <w:rsid w:val="00BE2480"/>
    <w:rsid w:val="00BE24D6"/>
    <w:rsid w:val="00BE262E"/>
    <w:rsid w:val="00BE2858"/>
    <w:rsid w:val="00BE2A29"/>
    <w:rsid w:val="00BE2AC1"/>
    <w:rsid w:val="00BE2C6B"/>
    <w:rsid w:val="00BE2C6C"/>
    <w:rsid w:val="00BE2D03"/>
    <w:rsid w:val="00BE2E17"/>
    <w:rsid w:val="00BE305E"/>
    <w:rsid w:val="00BE30FF"/>
    <w:rsid w:val="00BE3418"/>
    <w:rsid w:val="00BE3566"/>
    <w:rsid w:val="00BE35F0"/>
    <w:rsid w:val="00BE3758"/>
    <w:rsid w:val="00BE396E"/>
    <w:rsid w:val="00BE3B2D"/>
    <w:rsid w:val="00BE3B31"/>
    <w:rsid w:val="00BE3B48"/>
    <w:rsid w:val="00BE3B98"/>
    <w:rsid w:val="00BE3BEA"/>
    <w:rsid w:val="00BE3D64"/>
    <w:rsid w:val="00BE3E55"/>
    <w:rsid w:val="00BE441E"/>
    <w:rsid w:val="00BE470D"/>
    <w:rsid w:val="00BE485A"/>
    <w:rsid w:val="00BE48F9"/>
    <w:rsid w:val="00BE4D8F"/>
    <w:rsid w:val="00BE4F63"/>
    <w:rsid w:val="00BE519A"/>
    <w:rsid w:val="00BE5301"/>
    <w:rsid w:val="00BE536D"/>
    <w:rsid w:val="00BE53BF"/>
    <w:rsid w:val="00BE554B"/>
    <w:rsid w:val="00BE563F"/>
    <w:rsid w:val="00BE580E"/>
    <w:rsid w:val="00BE5823"/>
    <w:rsid w:val="00BE5C37"/>
    <w:rsid w:val="00BE5CBB"/>
    <w:rsid w:val="00BE5E65"/>
    <w:rsid w:val="00BE607B"/>
    <w:rsid w:val="00BE6136"/>
    <w:rsid w:val="00BE6156"/>
    <w:rsid w:val="00BE619C"/>
    <w:rsid w:val="00BE61E8"/>
    <w:rsid w:val="00BE6328"/>
    <w:rsid w:val="00BE6677"/>
    <w:rsid w:val="00BE667B"/>
    <w:rsid w:val="00BE67E1"/>
    <w:rsid w:val="00BE6953"/>
    <w:rsid w:val="00BE6A9E"/>
    <w:rsid w:val="00BE6CDC"/>
    <w:rsid w:val="00BE6DC3"/>
    <w:rsid w:val="00BE6E9C"/>
    <w:rsid w:val="00BE7489"/>
    <w:rsid w:val="00BE76A3"/>
    <w:rsid w:val="00BE7AA7"/>
    <w:rsid w:val="00BE7CEE"/>
    <w:rsid w:val="00BE7D6D"/>
    <w:rsid w:val="00BE7DE8"/>
    <w:rsid w:val="00BE7E08"/>
    <w:rsid w:val="00BF014C"/>
    <w:rsid w:val="00BF03CC"/>
    <w:rsid w:val="00BF0491"/>
    <w:rsid w:val="00BF0585"/>
    <w:rsid w:val="00BF0604"/>
    <w:rsid w:val="00BF061C"/>
    <w:rsid w:val="00BF0927"/>
    <w:rsid w:val="00BF0B34"/>
    <w:rsid w:val="00BF0B89"/>
    <w:rsid w:val="00BF0BF9"/>
    <w:rsid w:val="00BF0E06"/>
    <w:rsid w:val="00BF0ED1"/>
    <w:rsid w:val="00BF1167"/>
    <w:rsid w:val="00BF1422"/>
    <w:rsid w:val="00BF15E8"/>
    <w:rsid w:val="00BF1614"/>
    <w:rsid w:val="00BF16CF"/>
    <w:rsid w:val="00BF173A"/>
    <w:rsid w:val="00BF173D"/>
    <w:rsid w:val="00BF1753"/>
    <w:rsid w:val="00BF183D"/>
    <w:rsid w:val="00BF1A20"/>
    <w:rsid w:val="00BF1A39"/>
    <w:rsid w:val="00BF1A66"/>
    <w:rsid w:val="00BF1A70"/>
    <w:rsid w:val="00BF2148"/>
    <w:rsid w:val="00BF21C4"/>
    <w:rsid w:val="00BF23EA"/>
    <w:rsid w:val="00BF2477"/>
    <w:rsid w:val="00BF2517"/>
    <w:rsid w:val="00BF2727"/>
    <w:rsid w:val="00BF2847"/>
    <w:rsid w:val="00BF292E"/>
    <w:rsid w:val="00BF294B"/>
    <w:rsid w:val="00BF294E"/>
    <w:rsid w:val="00BF2C02"/>
    <w:rsid w:val="00BF2E5D"/>
    <w:rsid w:val="00BF3027"/>
    <w:rsid w:val="00BF3151"/>
    <w:rsid w:val="00BF31C1"/>
    <w:rsid w:val="00BF3331"/>
    <w:rsid w:val="00BF35BC"/>
    <w:rsid w:val="00BF3621"/>
    <w:rsid w:val="00BF36D7"/>
    <w:rsid w:val="00BF36EC"/>
    <w:rsid w:val="00BF36F9"/>
    <w:rsid w:val="00BF36FB"/>
    <w:rsid w:val="00BF43B6"/>
    <w:rsid w:val="00BF4CC3"/>
    <w:rsid w:val="00BF4F05"/>
    <w:rsid w:val="00BF505F"/>
    <w:rsid w:val="00BF5111"/>
    <w:rsid w:val="00BF5366"/>
    <w:rsid w:val="00BF5693"/>
    <w:rsid w:val="00BF58A5"/>
    <w:rsid w:val="00BF59D0"/>
    <w:rsid w:val="00BF5A0E"/>
    <w:rsid w:val="00BF5AF9"/>
    <w:rsid w:val="00BF5F4A"/>
    <w:rsid w:val="00BF608F"/>
    <w:rsid w:val="00BF62DA"/>
    <w:rsid w:val="00BF639E"/>
    <w:rsid w:val="00BF6680"/>
    <w:rsid w:val="00BF683C"/>
    <w:rsid w:val="00BF69EF"/>
    <w:rsid w:val="00BF6B90"/>
    <w:rsid w:val="00BF6FEE"/>
    <w:rsid w:val="00BF7126"/>
    <w:rsid w:val="00BF730F"/>
    <w:rsid w:val="00BF745D"/>
    <w:rsid w:val="00BF7736"/>
    <w:rsid w:val="00BF7892"/>
    <w:rsid w:val="00BF7AC6"/>
    <w:rsid w:val="00BF7B91"/>
    <w:rsid w:val="00C007F9"/>
    <w:rsid w:val="00C0081C"/>
    <w:rsid w:val="00C0082E"/>
    <w:rsid w:val="00C0094B"/>
    <w:rsid w:val="00C0097A"/>
    <w:rsid w:val="00C00D2A"/>
    <w:rsid w:val="00C01286"/>
    <w:rsid w:val="00C01301"/>
    <w:rsid w:val="00C014D9"/>
    <w:rsid w:val="00C0156A"/>
    <w:rsid w:val="00C01593"/>
    <w:rsid w:val="00C01648"/>
    <w:rsid w:val="00C01752"/>
    <w:rsid w:val="00C01887"/>
    <w:rsid w:val="00C01DC9"/>
    <w:rsid w:val="00C01E42"/>
    <w:rsid w:val="00C022FB"/>
    <w:rsid w:val="00C02471"/>
    <w:rsid w:val="00C024D4"/>
    <w:rsid w:val="00C027A4"/>
    <w:rsid w:val="00C02881"/>
    <w:rsid w:val="00C028AE"/>
    <w:rsid w:val="00C02907"/>
    <w:rsid w:val="00C02B20"/>
    <w:rsid w:val="00C02D23"/>
    <w:rsid w:val="00C02E3D"/>
    <w:rsid w:val="00C02EEE"/>
    <w:rsid w:val="00C0316B"/>
    <w:rsid w:val="00C03464"/>
    <w:rsid w:val="00C0367D"/>
    <w:rsid w:val="00C038C7"/>
    <w:rsid w:val="00C038F8"/>
    <w:rsid w:val="00C03933"/>
    <w:rsid w:val="00C03AD7"/>
    <w:rsid w:val="00C040F9"/>
    <w:rsid w:val="00C04390"/>
    <w:rsid w:val="00C043AB"/>
    <w:rsid w:val="00C044C7"/>
    <w:rsid w:val="00C046DB"/>
    <w:rsid w:val="00C04793"/>
    <w:rsid w:val="00C04A1B"/>
    <w:rsid w:val="00C04A61"/>
    <w:rsid w:val="00C04AD8"/>
    <w:rsid w:val="00C04B11"/>
    <w:rsid w:val="00C04D07"/>
    <w:rsid w:val="00C04DC9"/>
    <w:rsid w:val="00C04DE0"/>
    <w:rsid w:val="00C04DEE"/>
    <w:rsid w:val="00C04FA9"/>
    <w:rsid w:val="00C05004"/>
    <w:rsid w:val="00C051C7"/>
    <w:rsid w:val="00C05295"/>
    <w:rsid w:val="00C0541B"/>
    <w:rsid w:val="00C054E5"/>
    <w:rsid w:val="00C05553"/>
    <w:rsid w:val="00C0555D"/>
    <w:rsid w:val="00C055C1"/>
    <w:rsid w:val="00C05C60"/>
    <w:rsid w:val="00C05F3F"/>
    <w:rsid w:val="00C06397"/>
    <w:rsid w:val="00C063E4"/>
    <w:rsid w:val="00C0651D"/>
    <w:rsid w:val="00C067D0"/>
    <w:rsid w:val="00C06A95"/>
    <w:rsid w:val="00C06B34"/>
    <w:rsid w:val="00C06F54"/>
    <w:rsid w:val="00C070ED"/>
    <w:rsid w:val="00C0718D"/>
    <w:rsid w:val="00C07344"/>
    <w:rsid w:val="00C0736D"/>
    <w:rsid w:val="00C073B5"/>
    <w:rsid w:val="00C07594"/>
    <w:rsid w:val="00C075E5"/>
    <w:rsid w:val="00C07696"/>
    <w:rsid w:val="00C076C3"/>
    <w:rsid w:val="00C076EC"/>
    <w:rsid w:val="00C07831"/>
    <w:rsid w:val="00C07A18"/>
    <w:rsid w:val="00C07B49"/>
    <w:rsid w:val="00C07BAC"/>
    <w:rsid w:val="00C07CB3"/>
    <w:rsid w:val="00C07F3A"/>
    <w:rsid w:val="00C07F5B"/>
    <w:rsid w:val="00C101E8"/>
    <w:rsid w:val="00C10219"/>
    <w:rsid w:val="00C102ED"/>
    <w:rsid w:val="00C10459"/>
    <w:rsid w:val="00C10519"/>
    <w:rsid w:val="00C105C7"/>
    <w:rsid w:val="00C10793"/>
    <w:rsid w:val="00C10918"/>
    <w:rsid w:val="00C1093E"/>
    <w:rsid w:val="00C10B2C"/>
    <w:rsid w:val="00C10BBC"/>
    <w:rsid w:val="00C10E66"/>
    <w:rsid w:val="00C11167"/>
    <w:rsid w:val="00C111A9"/>
    <w:rsid w:val="00C11916"/>
    <w:rsid w:val="00C11933"/>
    <w:rsid w:val="00C11A43"/>
    <w:rsid w:val="00C11C24"/>
    <w:rsid w:val="00C11E56"/>
    <w:rsid w:val="00C11EE4"/>
    <w:rsid w:val="00C11FC9"/>
    <w:rsid w:val="00C1219E"/>
    <w:rsid w:val="00C12204"/>
    <w:rsid w:val="00C12373"/>
    <w:rsid w:val="00C1257A"/>
    <w:rsid w:val="00C12653"/>
    <w:rsid w:val="00C126F8"/>
    <w:rsid w:val="00C12810"/>
    <w:rsid w:val="00C12B99"/>
    <w:rsid w:val="00C12C33"/>
    <w:rsid w:val="00C12E2F"/>
    <w:rsid w:val="00C12EDD"/>
    <w:rsid w:val="00C13087"/>
    <w:rsid w:val="00C130F0"/>
    <w:rsid w:val="00C1331C"/>
    <w:rsid w:val="00C134DA"/>
    <w:rsid w:val="00C137F8"/>
    <w:rsid w:val="00C138D4"/>
    <w:rsid w:val="00C13965"/>
    <w:rsid w:val="00C13A18"/>
    <w:rsid w:val="00C13DA2"/>
    <w:rsid w:val="00C13DC7"/>
    <w:rsid w:val="00C13F48"/>
    <w:rsid w:val="00C1401D"/>
    <w:rsid w:val="00C140EF"/>
    <w:rsid w:val="00C142AE"/>
    <w:rsid w:val="00C143AD"/>
    <w:rsid w:val="00C1453F"/>
    <w:rsid w:val="00C14BA7"/>
    <w:rsid w:val="00C14C24"/>
    <w:rsid w:val="00C14C2B"/>
    <w:rsid w:val="00C14C75"/>
    <w:rsid w:val="00C14D12"/>
    <w:rsid w:val="00C14E9E"/>
    <w:rsid w:val="00C150B1"/>
    <w:rsid w:val="00C15377"/>
    <w:rsid w:val="00C153E3"/>
    <w:rsid w:val="00C1565D"/>
    <w:rsid w:val="00C1588C"/>
    <w:rsid w:val="00C158D7"/>
    <w:rsid w:val="00C1590D"/>
    <w:rsid w:val="00C15EF5"/>
    <w:rsid w:val="00C16279"/>
    <w:rsid w:val="00C16524"/>
    <w:rsid w:val="00C16535"/>
    <w:rsid w:val="00C166DE"/>
    <w:rsid w:val="00C16737"/>
    <w:rsid w:val="00C1674D"/>
    <w:rsid w:val="00C16A54"/>
    <w:rsid w:val="00C16B4D"/>
    <w:rsid w:val="00C16BD3"/>
    <w:rsid w:val="00C16D65"/>
    <w:rsid w:val="00C170A5"/>
    <w:rsid w:val="00C17214"/>
    <w:rsid w:val="00C17253"/>
    <w:rsid w:val="00C173D1"/>
    <w:rsid w:val="00C1748A"/>
    <w:rsid w:val="00C1751B"/>
    <w:rsid w:val="00C177F0"/>
    <w:rsid w:val="00C17954"/>
    <w:rsid w:val="00C17977"/>
    <w:rsid w:val="00C17B60"/>
    <w:rsid w:val="00C17C65"/>
    <w:rsid w:val="00C17D33"/>
    <w:rsid w:val="00C17FDF"/>
    <w:rsid w:val="00C200AA"/>
    <w:rsid w:val="00C2030C"/>
    <w:rsid w:val="00C204C2"/>
    <w:rsid w:val="00C20768"/>
    <w:rsid w:val="00C207F4"/>
    <w:rsid w:val="00C20B72"/>
    <w:rsid w:val="00C20C0B"/>
    <w:rsid w:val="00C20D6D"/>
    <w:rsid w:val="00C21314"/>
    <w:rsid w:val="00C21416"/>
    <w:rsid w:val="00C21752"/>
    <w:rsid w:val="00C21978"/>
    <w:rsid w:val="00C21DE6"/>
    <w:rsid w:val="00C22013"/>
    <w:rsid w:val="00C2211F"/>
    <w:rsid w:val="00C22207"/>
    <w:rsid w:val="00C2233C"/>
    <w:rsid w:val="00C22420"/>
    <w:rsid w:val="00C224E6"/>
    <w:rsid w:val="00C22657"/>
    <w:rsid w:val="00C22765"/>
    <w:rsid w:val="00C227DC"/>
    <w:rsid w:val="00C22853"/>
    <w:rsid w:val="00C2291C"/>
    <w:rsid w:val="00C229F5"/>
    <w:rsid w:val="00C23036"/>
    <w:rsid w:val="00C23145"/>
    <w:rsid w:val="00C237B9"/>
    <w:rsid w:val="00C23A18"/>
    <w:rsid w:val="00C23A5A"/>
    <w:rsid w:val="00C23AD4"/>
    <w:rsid w:val="00C23C09"/>
    <w:rsid w:val="00C23C83"/>
    <w:rsid w:val="00C24224"/>
    <w:rsid w:val="00C242B7"/>
    <w:rsid w:val="00C24346"/>
    <w:rsid w:val="00C24491"/>
    <w:rsid w:val="00C24567"/>
    <w:rsid w:val="00C2482F"/>
    <w:rsid w:val="00C248A9"/>
    <w:rsid w:val="00C249DA"/>
    <w:rsid w:val="00C24A9B"/>
    <w:rsid w:val="00C24B52"/>
    <w:rsid w:val="00C24B8B"/>
    <w:rsid w:val="00C24D9D"/>
    <w:rsid w:val="00C24E9D"/>
    <w:rsid w:val="00C24ED8"/>
    <w:rsid w:val="00C25141"/>
    <w:rsid w:val="00C25275"/>
    <w:rsid w:val="00C2537D"/>
    <w:rsid w:val="00C25446"/>
    <w:rsid w:val="00C25580"/>
    <w:rsid w:val="00C257DB"/>
    <w:rsid w:val="00C25AF0"/>
    <w:rsid w:val="00C25B6E"/>
    <w:rsid w:val="00C25C74"/>
    <w:rsid w:val="00C25F44"/>
    <w:rsid w:val="00C260D4"/>
    <w:rsid w:val="00C261A2"/>
    <w:rsid w:val="00C2641A"/>
    <w:rsid w:val="00C26470"/>
    <w:rsid w:val="00C266C7"/>
    <w:rsid w:val="00C267CB"/>
    <w:rsid w:val="00C26C37"/>
    <w:rsid w:val="00C26E1D"/>
    <w:rsid w:val="00C27235"/>
    <w:rsid w:val="00C27497"/>
    <w:rsid w:val="00C278AC"/>
    <w:rsid w:val="00C27B16"/>
    <w:rsid w:val="00C27B6F"/>
    <w:rsid w:val="00C27BEC"/>
    <w:rsid w:val="00C301AE"/>
    <w:rsid w:val="00C302B1"/>
    <w:rsid w:val="00C3054C"/>
    <w:rsid w:val="00C306FC"/>
    <w:rsid w:val="00C3092E"/>
    <w:rsid w:val="00C30A64"/>
    <w:rsid w:val="00C30CA1"/>
    <w:rsid w:val="00C30D3E"/>
    <w:rsid w:val="00C30E0F"/>
    <w:rsid w:val="00C30F4A"/>
    <w:rsid w:val="00C310C1"/>
    <w:rsid w:val="00C31326"/>
    <w:rsid w:val="00C313C1"/>
    <w:rsid w:val="00C319B0"/>
    <w:rsid w:val="00C31A5D"/>
    <w:rsid w:val="00C31B67"/>
    <w:rsid w:val="00C31BAD"/>
    <w:rsid w:val="00C31BB3"/>
    <w:rsid w:val="00C31EF6"/>
    <w:rsid w:val="00C31F27"/>
    <w:rsid w:val="00C323B4"/>
    <w:rsid w:val="00C32630"/>
    <w:rsid w:val="00C3275F"/>
    <w:rsid w:val="00C32A9F"/>
    <w:rsid w:val="00C32AAE"/>
    <w:rsid w:val="00C32DB9"/>
    <w:rsid w:val="00C33184"/>
    <w:rsid w:val="00C331EF"/>
    <w:rsid w:val="00C332DB"/>
    <w:rsid w:val="00C332F6"/>
    <w:rsid w:val="00C332F7"/>
    <w:rsid w:val="00C334A7"/>
    <w:rsid w:val="00C33682"/>
    <w:rsid w:val="00C33799"/>
    <w:rsid w:val="00C3379C"/>
    <w:rsid w:val="00C33852"/>
    <w:rsid w:val="00C33E29"/>
    <w:rsid w:val="00C3402B"/>
    <w:rsid w:val="00C34280"/>
    <w:rsid w:val="00C343A5"/>
    <w:rsid w:val="00C343DD"/>
    <w:rsid w:val="00C34496"/>
    <w:rsid w:val="00C34525"/>
    <w:rsid w:val="00C34539"/>
    <w:rsid w:val="00C345EC"/>
    <w:rsid w:val="00C346B6"/>
    <w:rsid w:val="00C34836"/>
    <w:rsid w:val="00C34844"/>
    <w:rsid w:val="00C348E7"/>
    <w:rsid w:val="00C3501E"/>
    <w:rsid w:val="00C35397"/>
    <w:rsid w:val="00C354D2"/>
    <w:rsid w:val="00C35526"/>
    <w:rsid w:val="00C35688"/>
    <w:rsid w:val="00C35A54"/>
    <w:rsid w:val="00C35AB8"/>
    <w:rsid w:val="00C35B58"/>
    <w:rsid w:val="00C35BD8"/>
    <w:rsid w:val="00C35F09"/>
    <w:rsid w:val="00C35F2E"/>
    <w:rsid w:val="00C35FC9"/>
    <w:rsid w:val="00C36063"/>
    <w:rsid w:val="00C360C5"/>
    <w:rsid w:val="00C360E7"/>
    <w:rsid w:val="00C360EB"/>
    <w:rsid w:val="00C36198"/>
    <w:rsid w:val="00C362FD"/>
    <w:rsid w:val="00C36535"/>
    <w:rsid w:val="00C3663C"/>
    <w:rsid w:val="00C369DC"/>
    <w:rsid w:val="00C36B7F"/>
    <w:rsid w:val="00C36BAC"/>
    <w:rsid w:val="00C36C24"/>
    <w:rsid w:val="00C36E50"/>
    <w:rsid w:val="00C3716D"/>
    <w:rsid w:val="00C372D5"/>
    <w:rsid w:val="00C37310"/>
    <w:rsid w:val="00C3743A"/>
    <w:rsid w:val="00C3749D"/>
    <w:rsid w:val="00C3756F"/>
    <w:rsid w:val="00C37589"/>
    <w:rsid w:val="00C375A4"/>
    <w:rsid w:val="00C377C9"/>
    <w:rsid w:val="00C378FD"/>
    <w:rsid w:val="00C37B2F"/>
    <w:rsid w:val="00C37B70"/>
    <w:rsid w:val="00C37E29"/>
    <w:rsid w:val="00C37E41"/>
    <w:rsid w:val="00C37F8D"/>
    <w:rsid w:val="00C4012A"/>
    <w:rsid w:val="00C40165"/>
    <w:rsid w:val="00C409F4"/>
    <w:rsid w:val="00C40A61"/>
    <w:rsid w:val="00C40B9D"/>
    <w:rsid w:val="00C40D16"/>
    <w:rsid w:val="00C40F9B"/>
    <w:rsid w:val="00C41427"/>
    <w:rsid w:val="00C41456"/>
    <w:rsid w:val="00C415E5"/>
    <w:rsid w:val="00C417DE"/>
    <w:rsid w:val="00C41825"/>
    <w:rsid w:val="00C41BE8"/>
    <w:rsid w:val="00C41D72"/>
    <w:rsid w:val="00C41DED"/>
    <w:rsid w:val="00C41F88"/>
    <w:rsid w:val="00C42306"/>
    <w:rsid w:val="00C42614"/>
    <w:rsid w:val="00C42A0A"/>
    <w:rsid w:val="00C42B5C"/>
    <w:rsid w:val="00C42E1B"/>
    <w:rsid w:val="00C42F2B"/>
    <w:rsid w:val="00C42F7E"/>
    <w:rsid w:val="00C431DC"/>
    <w:rsid w:val="00C432E7"/>
    <w:rsid w:val="00C43471"/>
    <w:rsid w:val="00C435CB"/>
    <w:rsid w:val="00C4369D"/>
    <w:rsid w:val="00C4391D"/>
    <w:rsid w:val="00C4391F"/>
    <w:rsid w:val="00C43C36"/>
    <w:rsid w:val="00C43D34"/>
    <w:rsid w:val="00C43E5D"/>
    <w:rsid w:val="00C44140"/>
    <w:rsid w:val="00C444D8"/>
    <w:rsid w:val="00C44542"/>
    <w:rsid w:val="00C44622"/>
    <w:rsid w:val="00C4463E"/>
    <w:rsid w:val="00C44AA3"/>
    <w:rsid w:val="00C44CB9"/>
    <w:rsid w:val="00C44EE0"/>
    <w:rsid w:val="00C4512F"/>
    <w:rsid w:val="00C45295"/>
    <w:rsid w:val="00C45439"/>
    <w:rsid w:val="00C45576"/>
    <w:rsid w:val="00C457F3"/>
    <w:rsid w:val="00C4592F"/>
    <w:rsid w:val="00C459B3"/>
    <w:rsid w:val="00C45D3A"/>
    <w:rsid w:val="00C462B3"/>
    <w:rsid w:val="00C46599"/>
    <w:rsid w:val="00C465D4"/>
    <w:rsid w:val="00C4692A"/>
    <w:rsid w:val="00C46AF9"/>
    <w:rsid w:val="00C46C3D"/>
    <w:rsid w:val="00C46CE9"/>
    <w:rsid w:val="00C46E51"/>
    <w:rsid w:val="00C46E5D"/>
    <w:rsid w:val="00C4702D"/>
    <w:rsid w:val="00C471B8"/>
    <w:rsid w:val="00C471BF"/>
    <w:rsid w:val="00C4726B"/>
    <w:rsid w:val="00C47384"/>
    <w:rsid w:val="00C475A0"/>
    <w:rsid w:val="00C47736"/>
    <w:rsid w:val="00C479BB"/>
    <w:rsid w:val="00C47A7A"/>
    <w:rsid w:val="00C47C53"/>
    <w:rsid w:val="00C47CE7"/>
    <w:rsid w:val="00C50A49"/>
    <w:rsid w:val="00C50B98"/>
    <w:rsid w:val="00C50C6C"/>
    <w:rsid w:val="00C50E23"/>
    <w:rsid w:val="00C50F40"/>
    <w:rsid w:val="00C51395"/>
    <w:rsid w:val="00C5157D"/>
    <w:rsid w:val="00C51B2F"/>
    <w:rsid w:val="00C51B5B"/>
    <w:rsid w:val="00C51D02"/>
    <w:rsid w:val="00C51D5C"/>
    <w:rsid w:val="00C51D73"/>
    <w:rsid w:val="00C52334"/>
    <w:rsid w:val="00C52363"/>
    <w:rsid w:val="00C5264A"/>
    <w:rsid w:val="00C526FA"/>
    <w:rsid w:val="00C52713"/>
    <w:rsid w:val="00C52C95"/>
    <w:rsid w:val="00C52DD0"/>
    <w:rsid w:val="00C53051"/>
    <w:rsid w:val="00C53091"/>
    <w:rsid w:val="00C531E4"/>
    <w:rsid w:val="00C53206"/>
    <w:rsid w:val="00C5329D"/>
    <w:rsid w:val="00C532A9"/>
    <w:rsid w:val="00C5334D"/>
    <w:rsid w:val="00C53429"/>
    <w:rsid w:val="00C53631"/>
    <w:rsid w:val="00C53B6F"/>
    <w:rsid w:val="00C53C06"/>
    <w:rsid w:val="00C53C78"/>
    <w:rsid w:val="00C53E4C"/>
    <w:rsid w:val="00C53E95"/>
    <w:rsid w:val="00C541D3"/>
    <w:rsid w:val="00C5443B"/>
    <w:rsid w:val="00C544F6"/>
    <w:rsid w:val="00C54580"/>
    <w:rsid w:val="00C54591"/>
    <w:rsid w:val="00C547F1"/>
    <w:rsid w:val="00C54A96"/>
    <w:rsid w:val="00C54EA3"/>
    <w:rsid w:val="00C550A9"/>
    <w:rsid w:val="00C550EF"/>
    <w:rsid w:val="00C550F5"/>
    <w:rsid w:val="00C551C8"/>
    <w:rsid w:val="00C552DB"/>
    <w:rsid w:val="00C55365"/>
    <w:rsid w:val="00C553F8"/>
    <w:rsid w:val="00C55498"/>
    <w:rsid w:val="00C5553B"/>
    <w:rsid w:val="00C556C2"/>
    <w:rsid w:val="00C5584C"/>
    <w:rsid w:val="00C5592E"/>
    <w:rsid w:val="00C55DC8"/>
    <w:rsid w:val="00C55FC5"/>
    <w:rsid w:val="00C56144"/>
    <w:rsid w:val="00C56273"/>
    <w:rsid w:val="00C563D8"/>
    <w:rsid w:val="00C563F8"/>
    <w:rsid w:val="00C566E4"/>
    <w:rsid w:val="00C569A7"/>
    <w:rsid w:val="00C56F54"/>
    <w:rsid w:val="00C5707C"/>
    <w:rsid w:val="00C5712A"/>
    <w:rsid w:val="00C571B5"/>
    <w:rsid w:val="00C573ED"/>
    <w:rsid w:val="00C5746D"/>
    <w:rsid w:val="00C575D0"/>
    <w:rsid w:val="00C576CF"/>
    <w:rsid w:val="00C577AC"/>
    <w:rsid w:val="00C5785E"/>
    <w:rsid w:val="00C5787C"/>
    <w:rsid w:val="00C57CB2"/>
    <w:rsid w:val="00C57DC4"/>
    <w:rsid w:val="00C57E7C"/>
    <w:rsid w:val="00C57E80"/>
    <w:rsid w:val="00C57F3F"/>
    <w:rsid w:val="00C6009B"/>
    <w:rsid w:val="00C6015B"/>
    <w:rsid w:val="00C6028F"/>
    <w:rsid w:val="00C60617"/>
    <w:rsid w:val="00C60975"/>
    <w:rsid w:val="00C61282"/>
    <w:rsid w:val="00C61562"/>
    <w:rsid w:val="00C615A4"/>
    <w:rsid w:val="00C615DB"/>
    <w:rsid w:val="00C61646"/>
    <w:rsid w:val="00C618DF"/>
    <w:rsid w:val="00C61C7D"/>
    <w:rsid w:val="00C61D1D"/>
    <w:rsid w:val="00C61DB1"/>
    <w:rsid w:val="00C61DFE"/>
    <w:rsid w:val="00C62280"/>
    <w:rsid w:val="00C622F5"/>
    <w:rsid w:val="00C62564"/>
    <w:rsid w:val="00C625A4"/>
    <w:rsid w:val="00C62868"/>
    <w:rsid w:val="00C628F4"/>
    <w:rsid w:val="00C62D5F"/>
    <w:rsid w:val="00C638DD"/>
    <w:rsid w:val="00C63AF5"/>
    <w:rsid w:val="00C63B99"/>
    <w:rsid w:val="00C63CC5"/>
    <w:rsid w:val="00C63DF8"/>
    <w:rsid w:val="00C63E54"/>
    <w:rsid w:val="00C6416C"/>
    <w:rsid w:val="00C64205"/>
    <w:rsid w:val="00C642B6"/>
    <w:rsid w:val="00C64487"/>
    <w:rsid w:val="00C645CC"/>
    <w:rsid w:val="00C646A3"/>
    <w:rsid w:val="00C647F6"/>
    <w:rsid w:val="00C647FF"/>
    <w:rsid w:val="00C64B7F"/>
    <w:rsid w:val="00C64CF5"/>
    <w:rsid w:val="00C64F0A"/>
    <w:rsid w:val="00C64F45"/>
    <w:rsid w:val="00C64F48"/>
    <w:rsid w:val="00C650C1"/>
    <w:rsid w:val="00C65259"/>
    <w:rsid w:val="00C652A2"/>
    <w:rsid w:val="00C6533E"/>
    <w:rsid w:val="00C654C1"/>
    <w:rsid w:val="00C654ED"/>
    <w:rsid w:val="00C655CA"/>
    <w:rsid w:val="00C65610"/>
    <w:rsid w:val="00C656BD"/>
    <w:rsid w:val="00C656F1"/>
    <w:rsid w:val="00C65D1C"/>
    <w:rsid w:val="00C6616C"/>
    <w:rsid w:val="00C6618B"/>
    <w:rsid w:val="00C661DC"/>
    <w:rsid w:val="00C6625D"/>
    <w:rsid w:val="00C66356"/>
    <w:rsid w:val="00C66499"/>
    <w:rsid w:val="00C666EA"/>
    <w:rsid w:val="00C66921"/>
    <w:rsid w:val="00C66922"/>
    <w:rsid w:val="00C669BF"/>
    <w:rsid w:val="00C66C65"/>
    <w:rsid w:val="00C66FFE"/>
    <w:rsid w:val="00C670F9"/>
    <w:rsid w:val="00C6744C"/>
    <w:rsid w:val="00C679BD"/>
    <w:rsid w:val="00C67C00"/>
    <w:rsid w:val="00C67D57"/>
    <w:rsid w:val="00C67E93"/>
    <w:rsid w:val="00C67FA8"/>
    <w:rsid w:val="00C67FE9"/>
    <w:rsid w:val="00C700C1"/>
    <w:rsid w:val="00C70135"/>
    <w:rsid w:val="00C702D4"/>
    <w:rsid w:val="00C70356"/>
    <w:rsid w:val="00C706F0"/>
    <w:rsid w:val="00C707EB"/>
    <w:rsid w:val="00C70903"/>
    <w:rsid w:val="00C70A47"/>
    <w:rsid w:val="00C70C17"/>
    <w:rsid w:val="00C70CA1"/>
    <w:rsid w:val="00C70D7E"/>
    <w:rsid w:val="00C70DC7"/>
    <w:rsid w:val="00C716A9"/>
    <w:rsid w:val="00C716BD"/>
    <w:rsid w:val="00C71EEF"/>
    <w:rsid w:val="00C71EF0"/>
    <w:rsid w:val="00C72057"/>
    <w:rsid w:val="00C72135"/>
    <w:rsid w:val="00C7243E"/>
    <w:rsid w:val="00C724B9"/>
    <w:rsid w:val="00C72557"/>
    <w:rsid w:val="00C726FE"/>
    <w:rsid w:val="00C7282A"/>
    <w:rsid w:val="00C72A0C"/>
    <w:rsid w:val="00C72A69"/>
    <w:rsid w:val="00C72B07"/>
    <w:rsid w:val="00C72D32"/>
    <w:rsid w:val="00C72FD1"/>
    <w:rsid w:val="00C73269"/>
    <w:rsid w:val="00C73332"/>
    <w:rsid w:val="00C734BD"/>
    <w:rsid w:val="00C736EB"/>
    <w:rsid w:val="00C73704"/>
    <w:rsid w:val="00C73710"/>
    <w:rsid w:val="00C737B0"/>
    <w:rsid w:val="00C741CA"/>
    <w:rsid w:val="00C74424"/>
    <w:rsid w:val="00C747C5"/>
    <w:rsid w:val="00C74817"/>
    <w:rsid w:val="00C7496A"/>
    <w:rsid w:val="00C74A97"/>
    <w:rsid w:val="00C74AEA"/>
    <w:rsid w:val="00C752DA"/>
    <w:rsid w:val="00C75333"/>
    <w:rsid w:val="00C75583"/>
    <w:rsid w:val="00C7558F"/>
    <w:rsid w:val="00C75619"/>
    <w:rsid w:val="00C756F9"/>
    <w:rsid w:val="00C75728"/>
    <w:rsid w:val="00C7573A"/>
    <w:rsid w:val="00C75819"/>
    <w:rsid w:val="00C758B4"/>
    <w:rsid w:val="00C758BE"/>
    <w:rsid w:val="00C7593A"/>
    <w:rsid w:val="00C75B95"/>
    <w:rsid w:val="00C75CD3"/>
    <w:rsid w:val="00C75D7A"/>
    <w:rsid w:val="00C75F68"/>
    <w:rsid w:val="00C762DB"/>
    <w:rsid w:val="00C763DD"/>
    <w:rsid w:val="00C764E7"/>
    <w:rsid w:val="00C768C5"/>
    <w:rsid w:val="00C76933"/>
    <w:rsid w:val="00C76BEA"/>
    <w:rsid w:val="00C76ED6"/>
    <w:rsid w:val="00C76F15"/>
    <w:rsid w:val="00C770C9"/>
    <w:rsid w:val="00C7712E"/>
    <w:rsid w:val="00C77218"/>
    <w:rsid w:val="00C77236"/>
    <w:rsid w:val="00C7748B"/>
    <w:rsid w:val="00C774EB"/>
    <w:rsid w:val="00C77504"/>
    <w:rsid w:val="00C7753B"/>
    <w:rsid w:val="00C7776B"/>
    <w:rsid w:val="00C77869"/>
    <w:rsid w:val="00C77AE8"/>
    <w:rsid w:val="00C77D6C"/>
    <w:rsid w:val="00C77E4A"/>
    <w:rsid w:val="00C77ED7"/>
    <w:rsid w:val="00C77FD7"/>
    <w:rsid w:val="00C804DD"/>
    <w:rsid w:val="00C80570"/>
    <w:rsid w:val="00C805C1"/>
    <w:rsid w:val="00C8060A"/>
    <w:rsid w:val="00C80627"/>
    <w:rsid w:val="00C809DC"/>
    <w:rsid w:val="00C80AC8"/>
    <w:rsid w:val="00C80B2A"/>
    <w:rsid w:val="00C80B91"/>
    <w:rsid w:val="00C80D19"/>
    <w:rsid w:val="00C81494"/>
    <w:rsid w:val="00C815AB"/>
    <w:rsid w:val="00C815DE"/>
    <w:rsid w:val="00C81A0F"/>
    <w:rsid w:val="00C81A9E"/>
    <w:rsid w:val="00C81E76"/>
    <w:rsid w:val="00C8206A"/>
    <w:rsid w:val="00C820C9"/>
    <w:rsid w:val="00C82117"/>
    <w:rsid w:val="00C821DC"/>
    <w:rsid w:val="00C82282"/>
    <w:rsid w:val="00C82437"/>
    <w:rsid w:val="00C8270E"/>
    <w:rsid w:val="00C82715"/>
    <w:rsid w:val="00C82729"/>
    <w:rsid w:val="00C827F6"/>
    <w:rsid w:val="00C82912"/>
    <w:rsid w:val="00C82C6A"/>
    <w:rsid w:val="00C82CD6"/>
    <w:rsid w:val="00C82D74"/>
    <w:rsid w:val="00C82D77"/>
    <w:rsid w:val="00C830C3"/>
    <w:rsid w:val="00C83195"/>
    <w:rsid w:val="00C837DD"/>
    <w:rsid w:val="00C83D9D"/>
    <w:rsid w:val="00C83E7E"/>
    <w:rsid w:val="00C83F3E"/>
    <w:rsid w:val="00C84108"/>
    <w:rsid w:val="00C84614"/>
    <w:rsid w:val="00C846FB"/>
    <w:rsid w:val="00C84868"/>
    <w:rsid w:val="00C8498B"/>
    <w:rsid w:val="00C84CA9"/>
    <w:rsid w:val="00C84DAF"/>
    <w:rsid w:val="00C84F35"/>
    <w:rsid w:val="00C85029"/>
    <w:rsid w:val="00C8538B"/>
    <w:rsid w:val="00C853E7"/>
    <w:rsid w:val="00C85403"/>
    <w:rsid w:val="00C85422"/>
    <w:rsid w:val="00C8546E"/>
    <w:rsid w:val="00C85470"/>
    <w:rsid w:val="00C85645"/>
    <w:rsid w:val="00C8567D"/>
    <w:rsid w:val="00C85691"/>
    <w:rsid w:val="00C85694"/>
    <w:rsid w:val="00C8581A"/>
    <w:rsid w:val="00C85898"/>
    <w:rsid w:val="00C858D6"/>
    <w:rsid w:val="00C85A09"/>
    <w:rsid w:val="00C85A25"/>
    <w:rsid w:val="00C85CFC"/>
    <w:rsid w:val="00C85D20"/>
    <w:rsid w:val="00C861D3"/>
    <w:rsid w:val="00C86579"/>
    <w:rsid w:val="00C86800"/>
    <w:rsid w:val="00C869AE"/>
    <w:rsid w:val="00C86A1A"/>
    <w:rsid w:val="00C86D76"/>
    <w:rsid w:val="00C86DDC"/>
    <w:rsid w:val="00C86E5E"/>
    <w:rsid w:val="00C86FE2"/>
    <w:rsid w:val="00C8707E"/>
    <w:rsid w:val="00C870DB"/>
    <w:rsid w:val="00C8716A"/>
    <w:rsid w:val="00C87217"/>
    <w:rsid w:val="00C87317"/>
    <w:rsid w:val="00C8740C"/>
    <w:rsid w:val="00C875BC"/>
    <w:rsid w:val="00C876D9"/>
    <w:rsid w:val="00C87861"/>
    <w:rsid w:val="00C87972"/>
    <w:rsid w:val="00C879AA"/>
    <w:rsid w:val="00C87AD2"/>
    <w:rsid w:val="00C87F19"/>
    <w:rsid w:val="00C87F86"/>
    <w:rsid w:val="00C90199"/>
    <w:rsid w:val="00C9052B"/>
    <w:rsid w:val="00C90551"/>
    <w:rsid w:val="00C905D7"/>
    <w:rsid w:val="00C906BB"/>
    <w:rsid w:val="00C90A41"/>
    <w:rsid w:val="00C90C44"/>
    <w:rsid w:val="00C90D36"/>
    <w:rsid w:val="00C90D56"/>
    <w:rsid w:val="00C90F0E"/>
    <w:rsid w:val="00C910C5"/>
    <w:rsid w:val="00C91166"/>
    <w:rsid w:val="00C91235"/>
    <w:rsid w:val="00C914EA"/>
    <w:rsid w:val="00C914EC"/>
    <w:rsid w:val="00C9159E"/>
    <w:rsid w:val="00C918E3"/>
    <w:rsid w:val="00C919AF"/>
    <w:rsid w:val="00C919E3"/>
    <w:rsid w:val="00C91A08"/>
    <w:rsid w:val="00C91AFB"/>
    <w:rsid w:val="00C91B2A"/>
    <w:rsid w:val="00C91DBA"/>
    <w:rsid w:val="00C91EAB"/>
    <w:rsid w:val="00C91F02"/>
    <w:rsid w:val="00C91FFB"/>
    <w:rsid w:val="00C922D9"/>
    <w:rsid w:val="00C92358"/>
    <w:rsid w:val="00C92638"/>
    <w:rsid w:val="00C926CE"/>
    <w:rsid w:val="00C926DA"/>
    <w:rsid w:val="00C9276B"/>
    <w:rsid w:val="00C92A23"/>
    <w:rsid w:val="00C92B2E"/>
    <w:rsid w:val="00C92BED"/>
    <w:rsid w:val="00C92E5B"/>
    <w:rsid w:val="00C92EB1"/>
    <w:rsid w:val="00C92F0B"/>
    <w:rsid w:val="00C932AB"/>
    <w:rsid w:val="00C932AD"/>
    <w:rsid w:val="00C933B6"/>
    <w:rsid w:val="00C934D5"/>
    <w:rsid w:val="00C93532"/>
    <w:rsid w:val="00C9358C"/>
    <w:rsid w:val="00C9368A"/>
    <w:rsid w:val="00C936C8"/>
    <w:rsid w:val="00C936ED"/>
    <w:rsid w:val="00C937BB"/>
    <w:rsid w:val="00C9390B"/>
    <w:rsid w:val="00C93980"/>
    <w:rsid w:val="00C93AFC"/>
    <w:rsid w:val="00C93BB1"/>
    <w:rsid w:val="00C9400F"/>
    <w:rsid w:val="00C94029"/>
    <w:rsid w:val="00C940BE"/>
    <w:rsid w:val="00C941B5"/>
    <w:rsid w:val="00C943F7"/>
    <w:rsid w:val="00C945E9"/>
    <w:rsid w:val="00C946C6"/>
    <w:rsid w:val="00C94889"/>
    <w:rsid w:val="00C94969"/>
    <w:rsid w:val="00C94C56"/>
    <w:rsid w:val="00C94C90"/>
    <w:rsid w:val="00C94E38"/>
    <w:rsid w:val="00C9503D"/>
    <w:rsid w:val="00C953E8"/>
    <w:rsid w:val="00C954C7"/>
    <w:rsid w:val="00C955B1"/>
    <w:rsid w:val="00C95D23"/>
    <w:rsid w:val="00C95D55"/>
    <w:rsid w:val="00C95FD0"/>
    <w:rsid w:val="00C96058"/>
    <w:rsid w:val="00C96320"/>
    <w:rsid w:val="00C9642B"/>
    <w:rsid w:val="00C965D0"/>
    <w:rsid w:val="00C96759"/>
    <w:rsid w:val="00C9680C"/>
    <w:rsid w:val="00C96A46"/>
    <w:rsid w:val="00C96D56"/>
    <w:rsid w:val="00C96F96"/>
    <w:rsid w:val="00C971B3"/>
    <w:rsid w:val="00C972FF"/>
    <w:rsid w:val="00C97365"/>
    <w:rsid w:val="00C97552"/>
    <w:rsid w:val="00C97811"/>
    <w:rsid w:val="00C97903"/>
    <w:rsid w:val="00C9794A"/>
    <w:rsid w:val="00C97A64"/>
    <w:rsid w:val="00C97C47"/>
    <w:rsid w:val="00C97C9C"/>
    <w:rsid w:val="00C97D10"/>
    <w:rsid w:val="00C97D53"/>
    <w:rsid w:val="00CA0185"/>
    <w:rsid w:val="00CA02AB"/>
    <w:rsid w:val="00CA02C9"/>
    <w:rsid w:val="00CA0440"/>
    <w:rsid w:val="00CA04DE"/>
    <w:rsid w:val="00CA0595"/>
    <w:rsid w:val="00CA07FD"/>
    <w:rsid w:val="00CA098D"/>
    <w:rsid w:val="00CA09A9"/>
    <w:rsid w:val="00CA0B9E"/>
    <w:rsid w:val="00CA0C52"/>
    <w:rsid w:val="00CA0D7C"/>
    <w:rsid w:val="00CA0FFC"/>
    <w:rsid w:val="00CA11CB"/>
    <w:rsid w:val="00CA11D5"/>
    <w:rsid w:val="00CA1578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4C6"/>
    <w:rsid w:val="00CA28AB"/>
    <w:rsid w:val="00CA2AD3"/>
    <w:rsid w:val="00CA2B5D"/>
    <w:rsid w:val="00CA325C"/>
    <w:rsid w:val="00CA326E"/>
    <w:rsid w:val="00CA32FA"/>
    <w:rsid w:val="00CA3419"/>
    <w:rsid w:val="00CA34CF"/>
    <w:rsid w:val="00CA3728"/>
    <w:rsid w:val="00CA39BE"/>
    <w:rsid w:val="00CA3D09"/>
    <w:rsid w:val="00CA3F07"/>
    <w:rsid w:val="00CA3F49"/>
    <w:rsid w:val="00CA4529"/>
    <w:rsid w:val="00CA46CA"/>
    <w:rsid w:val="00CA4721"/>
    <w:rsid w:val="00CA4974"/>
    <w:rsid w:val="00CA4C0E"/>
    <w:rsid w:val="00CA4E24"/>
    <w:rsid w:val="00CA4ED8"/>
    <w:rsid w:val="00CA4F32"/>
    <w:rsid w:val="00CA508D"/>
    <w:rsid w:val="00CA5458"/>
    <w:rsid w:val="00CA57FA"/>
    <w:rsid w:val="00CA587F"/>
    <w:rsid w:val="00CA5897"/>
    <w:rsid w:val="00CA59E8"/>
    <w:rsid w:val="00CA5B94"/>
    <w:rsid w:val="00CA5E63"/>
    <w:rsid w:val="00CA6148"/>
    <w:rsid w:val="00CA671A"/>
    <w:rsid w:val="00CA6849"/>
    <w:rsid w:val="00CA68A1"/>
    <w:rsid w:val="00CA69D3"/>
    <w:rsid w:val="00CA6A8E"/>
    <w:rsid w:val="00CA6B0E"/>
    <w:rsid w:val="00CA712D"/>
    <w:rsid w:val="00CA71F0"/>
    <w:rsid w:val="00CA7244"/>
    <w:rsid w:val="00CA742D"/>
    <w:rsid w:val="00CA743C"/>
    <w:rsid w:val="00CA7562"/>
    <w:rsid w:val="00CA75E5"/>
    <w:rsid w:val="00CA75E7"/>
    <w:rsid w:val="00CA781F"/>
    <w:rsid w:val="00CA7917"/>
    <w:rsid w:val="00CA79BB"/>
    <w:rsid w:val="00CA7A5A"/>
    <w:rsid w:val="00CA7DD7"/>
    <w:rsid w:val="00CB006A"/>
    <w:rsid w:val="00CB024D"/>
    <w:rsid w:val="00CB0448"/>
    <w:rsid w:val="00CB0468"/>
    <w:rsid w:val="00CB06CE"/>
    <w:rsid w:val="00CB06E4"/>
    <w:rsid w:val="00CB0C9F"/>
    <w:rsid w:val="00CB0D23"/>
    <w:rsid w:val="00CB0EE2"/>
    <w:rsid w:val="00CB0F41"/>
    <w:rsid w:val="00CB0F79"/>
    <w:rsid w:val="00CB11E3"/>
    <w:rsid w:val="00CB15C7"/>
    <w:rsid w:val="00CB167E"/>
    <w:rsid w:val="00CB17B2"/>
    <w:rsid w:val="00CB17C6"/>
    <w:rsid w:val="00CB1823"/>
    <w:rsid w:val="00CB19C0"/>
    <w:rsid w:val="00CB1BA6"/>
    <w:rsid w:val="00CB1D50"/>
    <w:rsid w:val="00CB225F"/>
    <w:rsid w:val="00CB2567"/>
    <w:rsid w:val="00CB259C"/>
    <w:rsid w:val="00CB283C"/>
    <w:rsid w:val="00CB29F8"/>
    <w:rsid w:val="00CB2B7B"/>
    <w:rsid w:val="00CB2BA4"/>
    <w:rsid w:val="00CB2BD0"/>
    <w:rsid w:val="00CB2D64"/>
    <w:rsid w:val="00CB2E53"/>
    <w:rsid w:val="00CB2FEE"/>
    <w:rsid w:val="00CB314C"/>
    <w:rsid w:val="00CB3218"/>
    <w:rsid w:val="00CB32B3"/>
    <w:rsid w:val="00CB32B5"/>
    <w:rsid w:val="00CB354A"/>
    <w:rsid w:val="00CB36E3"/>
    <w:rsid w:val="00CB38E3"/>
    <w:rsid w:val="00CB3900"/>
    <w:rsid w:val="00CB391D"/>
    <w:rsid w:val="00CB39B5"/>
    <w:rsid w:val="00CB3A22"/>
    <w:rsid w:val="00CB3B09"/>
    <w:rsid w:val="00CB3BF5"/>
    <w:rsid w:val="00CB4258"/>
    <w:rsid w:val="00CB4382"/>
    <w:rsid w:val="00CB4888"/>
    <w:rsid w:val="00CB4B87"/>
    <w:rsid w:val="00CB504E"/>
    <w:rsid w:val="00CB511E"/>
    <w:rsid w:val="00CB5569"/>
    <w:rsid w:val="00CB55EC"/>
    <w:rsid w:val="00CB579E"/>
    <w:rsid w:val="00CB5946"/>
    <w:rsid w:val="00CB5AD3"/>
    <w:rsid w:val="00CB5B33"/>
    <w:rsid w:val="00CB5BB6"/>
    <w:rsid w:val="00CB5C83"/>
    <w:rsid w:val="00CB5C8A"/>
    <w:rsid w:val="00CB5D65"/>
    <w:rsid w:val="00CB5DE2"/>
    <w:rsid w:val="00CB6066"/>
    <w:rsid w:val="00CB61D9"/>
    <w:rsid w:val="00CB61EA"/>
    <w:rsid w:val="00CB633B"/>
    <w:rsid w:val="00CB6394"/>
    <w:rsid w:val="00CB680B"/>
    <w:rsid w:val="00CB681A"/>
    <w:rsid w:val="00CB6A90"/>
    <w:rsid w:val="00CB6AA0"/>
    <w:rsid w:val="00CB6B63"/>
    <w:rsid w:val="00CB6B89"/>
    <w:rsid w:val="00CB6CB2"/>
    <w:rsid w:val="00CB70CC"/>
    <w:rsid w:val="00CB71AF"/>
    <w:rsid w:val="00CB71C8"/>
    <w:rsid w:val="00CB74AF"/>
    <w:rsid w:val="00CB75F5"/>
    <w:rsid w:val="00CB7627"/>
    <w:rsid w:val="00CB7712"/>
    <w:rsid w:val="00CB771E"/>
    <w:rsid w:val="00CB776C"/>
    <w:rsid w:val="00CB78DE"/>
    <w:rsid w:val="00CB790F"/>
    <w:rsid w:val="00CB7945"/>
    <w:rsid w:val="00CB79AD"/>
    <w:rsid w:val="00CB7C17"/>
    <w:rsid w:val="00CB7C71"/>
    <w:rsid w:val="00CB7D54"/>
    <w:rsid w:val="00CB7E64"/>
    <w:rsid w:val="00CC0145"/>
    <w:rsid w:val="00CC018C"/>
    <w:rsid w:val="00CC025E"/>
    <w:rsid w:val="00CC03F1"/>
    <w:rsid w:val="00CC04B1"/>
    <w:rsid w:val="00CC0598"/>
    <w:rsid w:val="00CC076F"/>
    <w:rsid w:val="00CC07B8"/>
    <w:rsid w:val="00CC09FF"/>
    <w:rsid w:val="00CC0A0B"/>
    <w:rsid w:val="00CC0DD7"/>
    <w:rsid w:val="00CC131E"/>
    <w:rsid w:val="00CC1372"/>
    <w:rsid w:val="00CC1407"/>
    <w:rsid w:val="00CC1534"/>
    <w:rsid w:val="00CC15FC"/>
    <w:rsid w:val="00CC178D"/>
    <w:rsid w:val="00CC1841"/>
    <w:rsid w:val="00CC1895"/>
    <w:rsid w:val="00CC197A"/>
    <w:rsid w:val="00CC19B6"/>
    <w:rsid w:val="00CC19D5"/>
    <w:rsid w:val="00CC1A7B"/>
    <w:rsid w:val="00CC1CB0"/>
    <w:rsid w:val="00CC1CC1"/>
    <w:rsid w:val="00CC1E88"/>
    <w:rsid w:val="00CC1F76"/>
    <w:rsid w:val="00CC22D5"/>
    <w:rsid w:val="00CC24E2"/>
    <w:rsid w:val="00CC250C"/>
    <w:rsid w:val="00CC26D4"/>
    <w:rsid w:val="00CC277C"/>
    <w:rsid w:val="00CC2810"/>
    <w:rsid w:val="00CC2892"/>
    <w:rsid w:val="00CC28B5"/>
    <w:rsid w:val="00CC2B16"/>
    <w:rsid w:val="00CC2BE9"/>
    <w:rsid w:val="00CC2D44"/>
    <w:rsid w:val="00CC2ED5"/>
    <w:rsid w:val="00CC2ED9"/>
    <w:rsid w:val="00CC2EE2"/>
    <w:rsid w:val="00CC2FF2"/>
    <w:rsid w:val="00CC318D"/>
    <w:rsid w:val="00CC31C4"/>
    <w:rsid w:val="00CC3597"/>
    <w:rsid w:val="00CC38D6"/>
    <w:rsid w:val="00CC39AB"/>
    <w:rsid w:val="00CC3BED"/>
    <w:rsid w:val="00CC3C01"/>
    <w:rsid w:val="00CC3CF1"/>
    <w:rsid w:val="00CC3DE2"/>
    <w:rsid w:val="00CC3E3D"/>
    <w:rsid w:val="00CC3E68"/>
    <w:rsid w:val="00CC3F2D"/>
    <w:rsid w:val="00CC4082"/>
    <w:rsid w:val="00CC435B"/>
    <w:rsid w:val="00CC44DA"/>
    <w:rsid w:val="00CC4620"/>
    <w:rsid w:val="00CC4C85"/>
    <w:rsid w:val="00CC513D"/>
    <w:rsid w:val="00CC516F"/>
    <w:rsid w:val="00CC54A2"/>
    <w:rsid w:val="00CC54A9"/>
    <w:rsid w:val="00CC5588"/>
    <w:rsid w:val="00CC566C"/>
    <w:rsid w:val="00CC5751"/>
    <w:rsid w:val="00CC5921"/>
    <w:rsid w:val="00CC5973"/>
    <w:rsid w:val="00CC5CFA"/>
    <w:rsid w:val="00CC5D98"/>
    <w:rsid w:val="00CC5E8A"/>
    <w:rsid w:val="00CC5F68"/>
    <w:rsid w:val="00CC5FE8"/>
    <w:rsid w:val="00CC5FFE"/>
    <w:rsid w:val="00CC62E9"/>
    <w:rsid w:val="00CC635E"/>
    <w:rsid w:val="00CC66DA"/>
    <w:rsid w:val="00CC691C"/>
    <w:rsid w:val="00CC69B9"/>
    <w:rsid w:val="00CC6BA6"/>
    <w:rsid w:val="00CC6C00"/>
    <w:rsid w:val="00CC6D0A"/>
    <w:rsid w:val="00CC6D0B"/>
    <w:rsid w:val="00CC6D8A"/>
    <w:rsid w:val="00CC6F3D"/>
    <w:rsid w:val="00CC712C"/>
    <w:rsid w:val="00CC72EE"/>
    <w:rsid w:val="00CC739A"/>
    <w:rsid w:val="00CC76A3"/>
    <w:rsid w:val="00CC7D4B"/>
    <w:rsid w:val="00CC7F1E"/>
    <w:rsid w:val="00CD0082"/>
    <w:rsid w:val="00CD01AD"/>
    <w:rsid w:val="00CD01D9"/>
    <w:rsid w:val="00CD0474"/>
    <w:rsid w:val="00CD0517"/>
    <w:rsid w:val="00CD0602"/>
    <w:rsid w:val="00CD0611"/>
    <w:rsid w:val="00CD064B"/>
    <w:rsid w:val="00CD0695"/>
    <w:rsid w:val="00CD0B4E"/>
    <w:rsid w:val="00CD0BAE"/>
    <w:rsid w:val="00CD0CDF"/>
    <w:rsid w:val="00CD0CE6"/>
    <w:rsid w:val="00CD0EA8"/>
    <w:rsid w:val="00CD0FDE"/>
    <w:rsid w:val="00CD1038"/>
    <w:rsid w:val="00CD115F"/>
    <w:rsid w:val="00CD1178"/>
    <w:rsid w:val="00CD11E5"/>
    <w:rsid w:val="00CD129C"/>
    <w:rsid w:val="00CD137F"/>
    <w:rsid w:val="00CD138C"/>
    <w:rsid w:val="00CD15AF"/>
    <w:rsid w:val="00CD18CB"/>
    <w:rsid w:val="00CD1916"/>
    <w:rsid w:val="00CD1935"/>
    <w:rsid w:val="00CD1BEA"/>
    <w:rsid w:val="00CD1E43"/>
    <w:rsid w:val="00CD1FCD"/>
    <w:rsid w:val="00CD2698"/>
    <w:rsid w:val="00CD2A23"/>
    <w:rsid w:val="00CD2C3A"/>
    <w:rsid w:val="00CD2FBA"/>
    <w:rsid w:val="00CD304E"/>
    <w:rsid w:val="00CD322E"/>
    <w:rsid w:val="00CD3237"/>
    <w:rsid w:val="00CD3406"/>
    <w:rsid w:val="00CD3474"/>
    <w:rsid w:val="00CD34AD"/>
    <w:rsid w:val="00CD3640"/>
    <w:rsid w:val="00CD36F3"/>
    <w:rsid w:val="00CD37F5"/>
    <w:rsid w:val="00CD3885"/>
    <w:rsid w:val="00CD38EC"/>
    <w:rsid w:val="00CD39C2"/>
    <w:rsid w:val="00CD3D49"/>
    <w:rsid w:val="00CD3DD7"/>
    <w:rsid w:val="00CD3F51"/>
    <w:rsid w:val="00CD44AE"/>
    <w:rsid w:val="00CD452E"/>
    <w:rsid w:val="00CD4661"/>
    <w:rsid w:val="00CD4981"/>
    <w:rsid w:val="00CD4AC0"/>
    <w:rsid w:val="00CD4D01"/>
    <w:rsid w:val="00CD4D8E"/>
    <w:rsid w:val="00CD4F9C"/>
    <w:rsid w:val="00CD4FFC"/>
    <w:rsid w:val="00CD5087"/>
    <w:rsid w:val="00CD5240"/>
    <w:rsid w:val="00CD526B"/>
    <w:rsid w:val="00CD5409"/>
    <w:rsid w:val="00CD5486"/>
    <w:rsid w:val="00CD54F6"/>
    <w:rsid w:val="00CD557F"/>
    <w:rsid w:val="00CD5617"/>
    <w:rsid w:val="00CD57C4"/>
    <w:rsid w:val="00CD57F4"/>
    <w:rsid w:val="00CD592B"/>
    <w:rsid w:val="00CD5B01"/>
    <w:rsid w:val="00CD5CDB"/>
    <w:rsid w:val="00CD6001"/>
    <w:rsid w:val="00CD6075"/>
    <w:rsid w:val="00CD61B4"/>
    <w:rsid w:val="00CD626F"/>
    <w:rsid w:val="00CD6642"/>
    <w:rsid w:val="00CD66AE"/>
    <w:rsid w:val="00CD670A"/>
    <w:rsid w:val="00CD6854"/>
    <w:rsid w:val="00CD6AF0"/>
    <w:rsid w:val="00CD6F0D"/>
    <w:rsid w:val="00CD6FF1"/>
    <w:rsid w:val="00CD71F4"/>
    <w:rsid w:val="00CD73BA"/>
    <w:rsid w:val="00CD74B3"/>
    <w:rsid w:val="00CD763B"/>
    <w:rsid w:val="00CD78BD"/>
    <w:rsid w:val="00CD7A00"/>
    <w:rsid w:val="00CD7C3A"/>
    <w:rsid w:val="00CD7CF5"/>
    <w:rsid w:val="00CD7E5F"/>
    <w:rsid w:val="00CD7EE5"/>
    <w:rsid w:val="00CD7EF1"/>
    <w:rsid w:val="00CD7F94"/>
    <w:rsid w:val="00CE039D"/>
    <w:rsid w:val="00CE0476"/>
    <w:rsid w:val="00CE07CB"/>
    <w:rsid w:val="00CE0B27"/>
    <w:rsid w:val="00CE0B52"/>
    <w:rsid w:val="00CE0C1C"/>
    <w:rsid w:val="00CE0C72"/>
    <w:rsid w:val="00CE0E04"/>
    <w:rsid w:val="00CE1074"/>
    <w:rsid w:val="00CE10CD"/>
    <w:rsid w:val="00CE11E2"/>
    <w:rsid w:val="00CE11F0"/>
    <w:rsid w:val="00CE1345"/>
    <w:rsid w:val="00CE1391"/>
    <w:rsid w:val="00CE1400"/>
    <w:rsid w:val="00CE1556"/>
    <w:rsid w:val="00CE181F"/>
    <w:rsid w:val="00CE1888"/>
    <w:rsid w:val="00CE1910"/>
    <w:rsid w:val="00CE1CF9"/>
    <w:rsid w:val="00CE1D2D"/>
    <w:rsid w:val="00CE1EB5"/>
    <w:rsid w:val="00CE1FE9"/>
    <w:rsid w:val="00CE2205"/>
    <w:rsid w:val="00CE23D6"/>
    <w:rsid w:val="00CE244F"/>
    <w:rsid w:val="00CE2462"/>
    <w:rsid w:val="00CE2483"/>
    <w:rsid w:val="00CE260B"/>
    <w:rsid w:val="00CE2625"/>
    <w:rsid w:val="00CE2716"/>
    <w:rsid w:val="00CE2B5F"/>
    <w:rsid w:val="00CE2EC6"/>
    <w:rsid w:val="00CE2FC5"/>
    <w:rsid w:val="00CE30F3"/>
    <w:rsid w:val="00CE369B"/>
    <w:rsid w:val="00CE37AF"/>
    <w:rsid w:val="00CE3C51"/>
    <w:rsid w:val="00CE3DF7"/>
    <w:rsid w:val="00CE3F70"/>
    <w:rsid w:val="00CE4108"/>
    <w:rsid w:val="00CE41ED"/>
    <w:rsid w:val="00CE4414"/>
    <w:rsid w:val="00CE4431"/>
    <w:rsid w:val="00CE459B"/>
    <w:rsid w:val="00CE4666"/>
    <w:rsid w:val="00CE481C"/>
    <w:rsid w:val="00CE48AC"/>
    <w:rsid w:val="00CE4CD3"/>
    <w:rsid w:val="00CE51BC"/>
    <w:rsid w:val="00CE550C"/>
    <w:rsid w:val="00CE551F"/>
    <w:rsid w:val="00CE554D"/>
    <w:rsid w:val="00CE57E8"/>
    <w:rsid w:val="00CE5C77"/>
    <w:rsid w:val="00CE6291"/>
    <w:rsid w:val="00CE661D"/>
    <w:rsid w:val="00CE6BEB"/>
    <w:rsid w:val="00CE6ED5"/>
    <w:rsid w:val="00CE72F1"/>
    <w:rsid w:val="00CE7340"/>
    <w:rsid w:val="00CE7355"/>
    <w:rsid w:val="00CE73CA"/>
    <w:rsid w:val="00CE74B1"/>
    <w:rsid w:val="00CE753A"/>
    <w:rsid w:val="00CE76F1"/>
    <w:rsid w:val="00CE7877"/>
    <w:rsid w:val="00CE78A1"/>
    <w:rsid w:val="00CE78F9"/>
    <w:rsid w:val="00CE7A7D"/>
    <w:rsid w:val="00CE7B7E"/>
    <w:rsid w:val="00CE7C22"/>
    <w:rsid w:val="00CE7CE9"/>
    <w:rsid w:val="00CE7D7C"/>
    <w:rsid w:val="00CE7ED6"/>
    <w:rsid w:val="00CE7F78"/>
    <w:rsid w:val="00CF0320"/>
    <w:rsid w:val="00CF0381"/>
    <w:rsid w:val="00CF04DF"/>
    <w:rsid w:val="00CF062F"/>
    <w:rsid w:val="00CF0AD8"/>
    <w:rsid w:val="00CF12A7"/>
    <w:rsid w:val="00CF1494"/>
    <w:rsid w:val="00CF14D3"/>
    <w:rsid w:val="00CF15D4"/>
    <w:rsid w:val="00CF170A"/>
    <w:rsid w:val="00CF1727"/>
    <w:rsid w:val="00CF1AB3"/>
    <w:rsid w:val="00CF1CB7"/>
    <w:rsid w:val="00CF1D02"/>
    <w:rsid w:val="00CF1D1A"/>
    <w:rsid w:val="00CF1FA4"/>
    <w:rsid w:val="00CF22CB"/>
    <w:rsid w:val="00CF23F3"/>
    <w:rsid w:val="00CF240E"/>
    <w:rsid w:val="00CF2471"/>
    <w:rsid w:val="00CF24D0"/>
    <w:rsid w:val="00CF25EC"/>
    <w:rsid w:val="00CF28E8"/>
    <w:rsid w:val="00CF2C0B"/>
    <w:rsid w:val="00CF2DA6"/>
    <w:rsid w:val="00CF30A3"/>
    <w:rsid w:val="00CF30B9"/>
    <w:rsid w:val="00CF318F"/>
    <w:rsid w:val="00CF3230"/>
    <w:rsid w:val="00CF3429"/>
    <w:rsid w:val="00CF347A"/>
    <w:rsid w:val="00CF34C0"/>
    <w:rsid w:val="00CF352B"/>
    <w:rsid w:val="00CF3550"/>
    <w:rsid w:val="00CF417F"/>
    <w:rsid w:val="00CF4414"/>
    <w:rsid w:val="00CF451F"/>
    <w:rsid w:val="00CF4697"/>
    <w:rsid w:val="00CF4AF3"/>
    <w:rsid w:val="00CF4BDA"/>
    <w:rsid w:val="00CF4EFD"/>
    <w:rsid w:val="00CF5311"/>
    <w:rsid w:val="00CF535A"/>
    <w:rsid w:val="00CF55A1"/>
    <w:rsid w:val="00CF55DC"/>
    <w:rsid w:val="00CF561F"/>
    <w:rsid w:val="00CF5805"/>
    <w:rsid w:val="00CF58D8"/>
    <w:rsid w:val="00CF5E81"/>
    <w:rsid w:val="00CF6370"/>
    <w:rsid w:val="00CF6691"/>
    <w:rsid w:val="00CF6819"/>
    <w:rsid w:val="00CF6A53"/>
    <w:rsid w:val="00CF6D66"/>
    <w:rsid w:val="00CF6DEC"/>
    <w:rsid w:val="00CF6E82"/>
    <w:rsid w:val="00CF6EBE"/>
    <w:rsid w:val="00CF7037"/>
    <w:rsid w:val="00CF704A"/>
    <w:rsid w:val="00CF77B7"/>
    <w:rsid w:val="00CF77EC"/>
    <w:rsid w:val="00CF784C"/>
    <w:rsid w:val="00CF7B97"/>
    <w:rsid w:val="00CF7DCC"/>
    <w:rsid w:val="00CF7E80"/>
    <w:rsid w:val="00CF7FDE"/>
    <w:rsid w:val="00CF7FDF"/>
    <w:rsid w:val="00D0004C"/>
    <w:rsid w:val="00D00492"/>
    <w:rsid w:val="00D004F3"/>
    <w:rsid w:val="00D00818"/>
    <w:rsid w:val="00D00917"/>
    <w:rsid w:val="00D00923"/>
    <w:rsid w:val="00D00A62"/>
    <w:rsid w:val="00D00B0B"/>
    <w:rsid w:val="00D00C9D"/>
    <w:rsid w:val="00D00E8A"/>
    <w:rsid w:val="00D00F3D"/>
    <w:rsid w:val="00D0100F"/>
    <w:rsid w:val="00D0125F"/>
    <w:rsid w:val="00D012AF"/>
    <w:rsid w:val="00D01312"/>
    <w:rsid w:val="00D01367"/>
    <w:rsid w:val="00D014CB"/>
    <w:rsid w:val="00D01665"/>
    <w:rsid w:val="00D0172F"/>
    <w:rsid w:val="00D018D9"/>
    <w:rsid w:val="00D0197B"/>
    <w:rsid w:val="00D01C53"/>
    <w:rsid w:val="00D01E08"/>
    <w:rsid w:val="00D01E46"/>
    <w:rsid w:val="00D01ECF"/>
    <w:rsid w:val="00D01FA5"/>
    <w:rsid w:val="00D021B6"/>
    <w:rsid w:val="00D02480"/>
    <w:rsid w:val="00D024A5"/>
    <w:rsid w:val="00D024F0"/>
    <w:rsid w:val="00D026E6"/>
    <w:rsid w:val="00D02B78"/>
    <w:rsid w:val="00D02E9D"/>
    <w:rsid w:val="00D02F36"/>
    <w:rsid w:val="00D02F41"/>
    <w:rsid w:val="00D02FDE"/>
    <w:rsid w:val="00D030F9"/>
    <w:rsid w:val="00D03126"/>
    <w:rsid w:val="00D032D9"/>
    <w:rsid w:val="00D03349"/>
    <w:rsid w:val="00D0342E"/>
    <w:rsid w:val="00D03519"/>
    <w:rsid w:val="00D039B5"/>
    <w:rsid w:val="00D03AAA"/>
    <w:rsid w:val="00D03EB6"/>
    <w:rsid w:val="00D03F58"/>
    <w:rsid w:val="00D03FAE"/>
    <w:rsid w:val="00D03FE7"/>
    <w:rsid w:val="00D04026"/>
    <w:rsid w:val="00D0404E"/>
    <w:rsid w:val="00D0406D"/>
    <w:rsid w:val="00D0419F"/>
    <w:rsid w:val="00D0438F"/>
    <w:rsid w:val="00D04464"/>
    <w:rsid w:val="00D04B3F"/>
    <w:rsid w:val="00D04DA4"/>
    <w:rsid w:val="00D04EFD"/>
    <w:rsid w:val="00D04F83"/>
    <w:rsid w:val="00D04FE4"/>
    <w:rsid w:val="00D050A4"/>
    <w:rsid w:val="00D05163"/>
    <w:rsid w:val="00D0518D"/>
    <w:rsid w:val="00D051B9"/>
    <w:rsid w:val="00D05286"/>
    <w:rsid w:val="00D05756"/>
    <w:rsid w:val="00D059D3"/>
    <w:rsid w:val="00D05A11"/>
    <w:rsid w:val="00D05B41"/>
    <w:rsid w:val="00D05CC3"/>
    <w:rsid w:val="00D05F61"/>
    <w:rsid w:val="00D0622D"/>
    <w:rsid w:val="00D062B5"/>
    <w:rsid w:val="00D06347"/>
    <w:rsid w:val="00D0640E"/>
    <w:rsid w:val="00D06477"/>
    <w:rsid w:val="00D0668E"/>
    <w:rsid w:val="00D067FB"/>
    <w:rsid w:val="00D069E3"/>
    <w:rsid w:val="00D06AF5"/>
    <w:rsid w:val="00D07242"/>
    <w:rsid w:val="00D07336"/>
    <w:rsid w:val="00D074C6"/>
    <w:rsid w:val="00D076DA"/>
    <w:rsid w:val="00D07705"/>
    <w:rsid w:val="00D0770B"/>
    <w:rsid w:val="00D07975"/>
    <w:rsid w:val="00D07D5D"/>
    <w:rsid w:val="00D07E34"/>
    <w:rsid w:val="00D07E79"/>
    <w:rsid w:val="00D07E91"/>
    <w:rsid w:val="00D07F4F"/>
    <w:rsid w:val="00D103D5"/>
    <w:rsid w:val="00D104D0"/>
    <w:rsid w:val="00D106DF"/>
    <w:rsid w:val="00D1089A"/>
    <w:rsid w:val="00D108D9"/>
    <w:rsid w:val="00D10B87"/>
    <w:rsid w:val="00D10C4A"/>
    <w:rsid w:val="00D10E4E"/>
    <w:rsid w:val="00D112E0"/>
    <w:rsid w:val="00D11329"/>
    <w:rsid w:val="00D115C5"/>
    <w:rsid w:val="00D115CD"/>
    <w:rsid w:val="00D11775"/>
    <w:rsid w:val="00D11857"/>
    <w:rsid w:val="00D118BD"/>
    <w:rsid w:val="00D11C8B"/>
    <w:rsid w:val="00D11C98"/>
    <w:rsid w:val="00D1204B"/>
    <w:rsid w:val="00D12083"/>
    <w:rsid w:val="00D124EC"/>
    <w:rsid w:val="00D126D2"/>
    <w:rsid w:val="00D1276B"/>
    <w:rsid w:val="00D127F4"/>
    <w:rsid w:val="00D12B05"/>
    <w:rsid w:val="00D12CA4"/>
    <w:rsid w:val="00D12D48"/>
    <w:rsid w:val="00D13284"/>
    <w:rsid w:val="00D13541"/>
    <w:rsid w:val="00D13689"/>
    <w:rsid w:val="00D136E9"/>
    <w:rsid w:val="00D1396C"/>
    <w:rsid w:val="00D13AB5"/>
    <w:rsid w:val="00D13D29"/>
    <w:rsid w:val="00D13DC7"/>
    <w:rsid w:val="00D13DD3"/>
    <w:rsid w:val="00D1400F"/>
    <w:rsid w:val="00D14071"/>
    <w:rsid w:val="00D1413F"/>
    <w:rsid w:val="00D14262"/>
    <w:rsid w:val="00D142AA"/>
    <w:rsid w:val="00D14461"/>
    <w:rsid w:val="00D144E6"/>
    <w:rsid w:val="00D14584"/>
    <w:rsid w:val="00D145FE"/>
    <w:rsid w:val="00D14616"/>
    <w:rsid w:val="00D147B5"/>
    <w:rsid w:val="00D149F2"/>
    <w:rsid w:val="00D14AE9"/>
    <w:rsid w:val="00D14B1E"/>
    <w:rsid w:val="00D14B2E"/>
    <w:rsid w:val="00D14B37"/>
    <w:rsid w:val="00D14BA7"/>
    <w:rsid w:val="00D14C6A"/>
    <w:rsid w:val="00D15094"/>
    <w:rsid w:val="00D15112"/>
    <w:rsid w:val="00D152F2"/>
    <w:rsid w:val="00D1532A"/>
    <w:rsid w:val="00D15982"/>
    <w:rsid w:val="00D15A4C"/>
    <w:rsid w:val="00D15BA8"/>
    <w:rsid w:val="00D15C9E"/>
    <w:rsid w:val="00D1621C"/>
    <w:rsid w:val="00D16352"/>
    <w:rsid w:val="00D16560"/>
    <w:rsid w:val="00D16569"/>
    <w:rsid w:val="00D16613"/>
    <w:rsid w:val="00D167C2"/>
    <w:rsid w:val="00D167D4"/>
    <w:rsid w:val="00D168CB"/>
    <w:rsid w:val="00D16966"/>
    <w:rsid w:val="00D16ADA"/>
    <w:rsid w:val="00D16BEE"/>
    <w:rsid w:val="00D16DD8"/>
    <w:rsid w:val="00D16F5D"/>
    <w:rsid w:val="00D17195"/>
    <w:rsid w:val="00D17313"/>
    <w:rsid w:val="00D17348"/>
    <w:rsid w:val="00D1743C"/>
    <w:rsid w:val="00D174CA"/>
    <w:rsid w:val="00D177C5"/>
    <w:rsid w:val="00D1788F"/>
    <w:rsid w:val="00D178AE"/>
    <w:rsid w:val="00D179F0"/>
    <w:rsid w:val="00D17A0A"/>
    <w:rsid w:val="00D17B35"/>
    <w:rsid w:val="00D17B43"/>
    <w:rsid w:val="00D17D93"/>
    <w:rsid w:val="00D2000B"/>
    <w:rsid w:val="00D20098"/>
    <w:rsid w:val="00D202E0"/>
    <w:rsid w:val="00D20375"/>
    <w:rsid w:val="00D20504"/>
    <w:rsid w:val="00D20611"/>
    <w:rsid w:val="00D20A05"/>
    <w:rsid w:val="00D20B12"/>
    <w:rsid w:val="00D20C3F"/>
    <w:rsid w:val="00D20EE7"/>
    <w:rsid w:val="00D210C6"/>
    <w:rsid w:val="00D2123D"/>
    <w:rsid w:val="00D2139C"/>
    <w:rsid w:val="00D2144C"/>
    <w:rsid w:val="00D21507"/>
    <w:rsid w:val="00D215AC"/>
    <w:rsid w:val="00D21711"/>
    <w:rsid w:val="00D218A4"/>
    <w:rsid w:val="00D218C1"/>
    <w:rsid w:val="00D2195E"/>
    <w:rsid w:val="00D219A6"/>
    <w:rsid w:val="00D21C71"/>
    <w:rsid w:val="00D21DA3"/>
    <w:rsid w:val="00D21DDA"/>
    <w:rsid w:val="00D2214F"/>
    <w:rsid w:val="00D221FD"/>
    <w:rsid w:val="00D225DC"/>
    <w:rsid w:val="00D225F4"/>
    <w:rsid w:val="00D227B5"/>
    <w:rsid w:val="00D22C44"/>
    <w:rsid w:val="00D22C80"/>
    <w:rsid w:val="00D22E09"/>
    <w:rsid w:val="00D2310C"/>
    <w:rsid w:val="00D2362B"/>
    <w:rsid w:val="00D23873"/>
    <w:rsid w:val="00D238F1"/>
    <w:rsid w:val="00D23909"/>
    <w:rsid w:val="00D23D5B"/>
    <w:rsid w:val="00D23E67"/>
    <w:rsid w:val="00D23F45"/>
    <w:rsid w:val="00D23FC8"/>
    <w:rsid w:val="00D241EB"/>
    <w:rsid w:val="00D2424C"/>
    <w:rsid w:val="00D24270"/>
    <w:rsid w:val="00D243D7"/>
    <w:rsid w:val="00D244EC"/>
    <w:rsid w:val="00D2454A"/>
    <w:rsid w:val="00D24843"/>
    <w:rsid w:val="00D24A13"/>
    <w:rsid w:val="00D24F10"/>
    <w:rsid w:val="00D25073"/>
    <w:rsid w:val="00D2539F"/>
    <w:rsid w:val="00D253C2"/>
    <w:rsid w:val="00D254AA"/>
    <w:rsid w:val="00D254E9"/>
    <w:rsid w:val="00D25572"/>
    <w:rsid w:val="00D258D8"/>
    <w:rsid w:val="00D25D58"/>
    <w:rsid w:val="00D25D77"/>
    <w:rsid w:val="00D25F4E"/>
    <w:rsid w:val="00D25F5D"/>
    <w:rsid w:val="00D26036"/>
    <w:rsid w:val="00D2605C"/>
    <w:rsid w:val="00D26235"/>
    <w:rsid w:val="00D262A5"/>
    <w:rsid w:val="00D263A4"/>
    <w:rsid w:val="00D26591"/>
    <w:rsid w:val="00D265A6"/>
    <w:rsid w:val="00D26855"/>
    <w:rsid w:val="00D26921"/>
    <w:rsid w:val="00D26A4B"/>
    <w:rsid w:val="00D26D8C"/>
    <w:rsid w:val="00D26FE7"/>
    <w:rsid w:val="00D27009"/>
    <w:rsid w:val="00D272E6"/>
    <w:rsid w:val="00D27415"/>
    <w:rsid w:val="00D27799"/>
    <w:rsid w:val="00D27806"/>
    <w:rsid w:val="00D27835"/>
    <w:rsid w:val="00D278B6"/>
    <w:rsid w:val="00D278B9"/>
    <w:rsid w:val="00D2793B"/>
    <w:rsid w:val="00D2797B"/>
    <w:rsid w:val="00D27AB3"/>
    <w:rsid w:val="00D27D6A"/>
    <w:rsid w:val="00D27E29"/>
    <w:rsid w:val="00D30050"/>
    <w:rsid w:val="00D3020D"/>
    <w:rsid w:val="00D304E8"/>
    <w:rsid w:val="00D3053D"/>
    <w:rsid w:val="00D30716"/>
    <w:rsid w:val="00D30B5F"/>
    <w:rsid w:val="00D31117"/>
    <w:rsid w:val="00D31152"/>
    <w:rsid w:val="00D31249"/>
    <w:rsid w:val="00D31286"/>
    <w:rsid w:val="00D3155F"/>
    <w:rsid w:val="00D315F9"/>
    <w:rsid w:val="00D317E9"/>
    <w:rsid w:val="00D31877"/>
    <w:rsid w:val="00D31C69"/>
    <w:rsid w:val="00D31DDA"/>
    <w:rsid w:val="00D31E37"/>
    <w:rsid w:val="00D31FE3"/>
    <w:rsid w:val="00D32042"/>
    <w:rsid w:val="00D32171"/>
    <w:rsid w:val="00D32290"/>
    <w:rsid w:val="00D323C3"/>
    <w:rsid w:val="00D3246D"/>
    <w:rsid w:val="00D32559"/>
    <w:rsid w:val="00D3268B"/>
    <w:rsid w:val="00D32866"/>
    <w:rsid w:val="00D328CE"/>
    <w:rsid w:val="00D32D93"/>
    <w:rsid w:val="00D33018"/>
    <w:rsid w:val="00D33068"/>
    <w:rsid w:val="00D3309E"/>
    <w:rsid w:val="00D33127"/>
    <w:rsid w:val="00D33192"/>
    <w:rsid w:val="00D331CA"/>
    <w:rsid w:val="00D335AA"/>
    <w:rsid w:val="00D33632"/>
    <w:rsid w:val="00D3364E"/>
    <w:rsid w:val="00D33741"/>
    <w:rsid w:val="00D3388B"/>
    <w:rsid w:val="00D33BD9"/>
    <w:rsid w:val="00D33CE5"/>
    <w:rsid w:val="00D33E5F"/>
    <w:rsid w:val="00D33EB8"/>
    <w:rsid w:val="00D34014"/>
    <w:rsid w:val="00D34235"/>
    <w:rsid w:val="00D3438C"/>
    <w:rsid w:val="00D343EB"/>
    <w:rsid w:val="00D34403"/>
    <w:rsid w:val="00D34514"/>
    <w:rsid w:val="00D34538"/>
    <w:rsid w:val="00D3456C"/>
    <w:rsid w:val="00D346EF"/>
    <w:rsid w:val="00D34776"/>
    <w:rsid w:val="00D34822"/>
    <w:rsid w:val="00D348E6"/>
    <w:rsid w:val="00D34BEF"/>
    <w:rsid w:val="00D34ED3"/>
    <w:rsid w:val="00D34EF7"/>
    <w:rsid w:val="00D352B3"/>
    <w:rsid w:val="00D35702"/>
    <w:rsid w:val="00D3575E"/>
    <w:rsid w:val="00D35A0C"/>
    <w:rsid w:val="00D35A3E"/>
    <w:rsid w:val="00D35A56"/>
    <w:rsid w:val="00D35DF0"/>
    <w:rsid w:val="00D35E5D"/>
    <w:rsid w:val="00D35F35"/>
    <w:rsid w:val="00D362CF"/>
    <w:rsid w:val="00D3654E"/>
    <w:rsid w:val="00D365AB"/>
    <w:rsid w:val="00D36612"/>
    <w:rsid w:val="00D36724"/>
    <w:rsid w:val="00D36737"/>
    <w:rsid w:val="00D36967"/>
    <w:rsid w:val="00D369CA"/>
    <w:rsid w:val="00D36A66"/>
    <w:rsid w:val="00D36C3F"/>
    <w:rsid w:val="00D36ED5"/>
    <w:rsid w:val="00D36F70"/>
    <w:rsid w:val="00D370C0"/>
    <w:rsid w:val="00D370E1"/>
    <w:rsid w:val="00D373F5"/>
    <w:rsid w:val="00D37463"/>
    <w:rsid w:val="00D375A1"/>
    <w:rsid w:val="00D3767C"/>
    <w:rsid w:val="00D37951"/>
    <w:rsid w:val="00D37971"/>
    <w:rsid w:val="00D37A72"/>
    <w:rsid w:val="00D37C49"/>
    <w:rsid w:val="00D37FC3"/>
    <w:rsid w:val="00D401A4"/>
    <w:rsid w:val="00D40344"/>
    <w:rsid w:val="00D40381"/>
    <w:rsid w:val="00D40792"/>
    <w:rsid w:val="00D40995"/>
    <w:rsid w:val="00D40A2C"/>
    <w:rsid w:val="00D40C1C"/>
    <w:rsid w:val="00D41014"/>
    <w:rsid w:val="00D41155"/>
    <w:rsid w:val="00D414C0"/>
    <w:rsid w:val="00D415CC"/>
    <w:rsid w:val="00D415F1"/>
    <w:rsid w:val="00D41616"/>
    <w:rsid w:val="00D41666"/>
    <w:rsid w:val="00D41A12"/>
    <w:rsid w:val="00D41CD7"/>
    <w:rsid w:val="00D41D0B"/>
    <w:rsid w:val="00D41E75"/>
    <w:rsid w:val="00D424E0"/>
    <w:rsid w:val="00D4251E"/>
    <w:rsid w:val="00D42537"/>
    <w:rsid w:val="00D4276F"/>
    <w:rsid w:val="00D427D4"/>
    <w:rsid w:val="00D42938"/>
    <w:rsid w:val="00D429C3"/>
    <w:rsid w:val="00D42AAF"/>
    <w:rsid w:val="00D42D4E"/>
    <w:rsid w:val="00D4318E"/>
    <w:rsid w:val="00D431F6"/>
    <w:rsid w:val="00D43304"/>
    <w:rsid w:val="00D43654"/>
    <w:rsid w:val="00D436E5"/>
    <w:rsid w:val="00D439BB"/>
    <w:rsid w:val="00D43BD6"/>
    <w:rsid w:val="00D43E7A"/>
    <w:rsid w:val="00D4436B"/>
    <w:rsid w:val="00D4439B"/>
    <w:rsid w:val="00D443EC"/>
    <w:rsid w:val="00D44425"/>
    <w:rsid w:val="00D445A4"/>
    <w:rsid w:val="00D445D4"/>
    <w:rsid w:val="00D44603"/>
    <w:rsid w:val="00D44660"/>
    <w:rsid w:val="00D44B73"/>
    <w:rsid w:val="00D44DCA"/>
    <w:rsid w:val="00D44ED0"/>
    <w:rsid w:val="00D451B9"/>
    <w:rsid w:val="00D451CB"/>
    <w:rsid w:val="00D451EE"/>
    <w:rsid w:val="00D45577"/>
    <w:rsid w:val="00D456A0"/>
    <w:rsid w:val="00D45AEC"/>
    <w:rsid w:val="00D45B0A"/>
    <w:rsid w:val="00D45B20"/>
    <w:rsid w:val="00D45C47"/>
    <w:rsid w:val="00D46022"/>
    <w:rsid w:val="00D46367"/>
    <w:rsid w:val="00D463C8"/>
    <w:rsid w:val="00D464B9"/>
    <w:rsid w:val="00D46551"/>
    <w:rsid w:val="00D468B7"/>
    <w:rsid w:val="00D46A23"/>
    <w:rsid w:val="00D46C92"/>
    <w:rsid w:val="00D46CE7"/>
    <w:rsid w:val="00D46D2F"/>
    <w:rsid w:val="00D46DD4"/>
    <w:rsid w:val="00D46E5D"/>
    <w:rsid w:val="00D47516"/>
    <w:rsid w:val="00D47869"/>
    <w:rsid w:val="00D47A0C"/>
    <w:rsid w:val="00D47B7A"/>
    <w:rsid w:val="00D47CA2"/>
    <w:rsid w:val="00D506B9"/>
    <w:rsid w:val="00D507A0"/>
    <w:rsid w:val="00D508CC"/>
    <w:rsid w:val="00D50987"/>
    <w:rsid w:val="00D50A83"/>
    <w:rsid w:val="00D50AFD"/>
    <w:rsid w:val="00D50B84"/>
    <w:rsid w:val="00D50C01"/>
    <w:rsid w:val="00D50C86"/>
    <w:rsid w:val="00D50CAE"/>
    <w:rsid w:val="00D50CFF"/>
    <w:rsid w:val="00D51252"/>
    <w:rsid w:val="00D5150C"/>
    <w:rsid w:val="00D515D6"/>
    <w:rsid w:val="00D51923"/>
    <w:rsid w:val="00D519C2"/>
    <w:rsid w:val="00D51A39"/>
    <w:rsid w:val="00D51AF0"/>
    <w:rsid w:val="00D51BB7"/>
    <w:rsid w:val="00D51D62"/>
    <w:rsid w:val="00D51E4F"/>
    <w:rsid w:val="00D51FFA"/>
    <w:rsid w:val="00D520EE"/>
    <w:rsid w:val="00D5247F"/>
    <w:rsid w:val="00D52495"/>
    <w:rsid w:val="00D5249F"/>
    <w:rsid w:val="00D52772"/>
    <w:rsid w:val="00D5281D"/>
    <w:rsid w:val="00D52F7C"/>
    <w:rsid w:val="00D52FD7"/>
    <w:rsid w:val="00D532DA"/>
    <w:rsid w:val="00D53475"/>
    <w:rsid w:val="00D536A6"/>
    <w:rsid w:val="00D539C7"/>
    <w:rsid w:val="00D53C16"/>
    <w:rsid w:val="00D53C55"/>
    <w:rsid w:val="00D53E09"/>
    <w:rsid w:val="00D53FD0"/>
    <w:rsid w:val="00D54006"/>
    <w:rsid w:val="00D54082"/>
    <w:rsid w:val="00D540CF"/>
    <w:rsid w:val="00D541BE"/>
    <w:rsid w:val="00D54938"/>
    <w:rsid w:val="00D54AEB"/>
    <w:rsid w:val="00D54B18"/>
    <w:rsid w:val="00D54EEE"/>
    <w:rsid w:val="00D54F5F"/>
    <w:rsid w:val="00D55110"/>
    <w:rsid w:val="00D552EE"/>
    <w:rsid w:val="00D55443"/>
    <w:rsid w:val="00D55469"/>
    <w:rsid w:val="00D5569C"/>
    <w:rsid w:val="00D55910"/>
    <w:rsid w:val="00D55ABA"/>
    <w:rsid w:val="00D55D8E"/>
    <w:rsid w:val="00D55DD3"/>
    <w:rsid w:val="00D55F27"/>
    <w:rsid w:val="00D56281"/>
    <w:rsid w:val="00D562E3"/>
    <w:rsid w:val="00D56423"/>
    <w:rsid w:val="00D5644C"/>
    <w:rsid w:val="00D564CA"/>
    <w:rsid w:val="00D566F9"/>
    <w:rsid w:val="00D56749"/>
    <w:rsid w:val="00D568F6"/>
    <w:rsid w:val="00D56AFC"/>
    <w:rsid w:val="00D56F1A"/>
    <w:rsid w:val="00D56F60"/>
    <w:rsid w:val="00D56F75"/>
    <w:rsid w:val="00D57131"/>
    <w:rsid w:val="00D571B3"/>
    <w:rsid w:val="00D5736D"/>
    <w:rsid w:val="00D57385"/>
    <w:rsid w:val="00D57427"/>
    <w:rsid w:val="00D5749E"/>
    <w:rsid w:val="00D57C2D"/>
    <w:rsid w:val="00D57DBB"/>
    <w:rsid w:val="00D57EF1"/>
    <w:rsid w:val="00D57F41"/>
    <w:rsid w:val="00D600F0"/>
    <w:rsid w:val="00D60153"/>
    <w:rsid w:val="00D60231"/>
    <w:rsid w:val="00D6047C"/>
    <w:rsid w:val="00D604D3"/>
    <w:rsid w:val="00D6053C"/>
    <w:rsid w:val="00D60664"/>
    <w:rsid w:val="00D609FF"/>
    <w:rsid w:val="00D60B62"/>
    <w:rsid w:val="00D60C34"/>
    <w:rsid w:val="00D60E0A"/>
    <w:rsid w:val="00D610E0"/>
    <w:rsid w:val="00D612A9"/>
    <w:rsid w:val="00D61418"/>
    <w:rsid w:val="00D61A9B"/>
    <w:rsid w:val="00D61C09"/>
    <w:rsid w:val="00D62180"/>
    <w:rsid w:val="00D621B1"/>
    <w:rsid w:val="00D6242B"/>
    <w:rsid w:val="00D624D4"/>
    <w:rsid w:val="00D626B8"/>
    <w:rsid w:val="00D62798"/>
    <w:rsid w:val="00D628F8"/>
    <w:rsid w:val="00D628FE"/>
    <w:rsid w:val="00D62905"/>
    <w:rsid w:val="00D62BC6"/>
    <w:rsid w:val="00D62CA5"/>
    <w:rsid w:val="00D62FC4"/>
    <w:rsid w:val="00D62FF4"/>
    <w:rsid w:val="00D6317D"/>
    <w:rsid w:val="00D632A0"/>
    <w:rsid w:val="00D63524"/>
    <w:rsid w:val="00D63A0E"/>
    <w:rsid w:val="00D63A62"/>
    <w:rsid w:val="00D63CBB"/>
    <w:rsid w:val="00D63ECE"/>
    <w:rsid w:val="00D642A5"/>
    <w:rsid w:val="00D6432F"/>
    <w:rsid w:val="00D6434B"/>
    <w:rsid w:val="00D6467B"/>
    <w:rsid w:val="00D646EF"/>
    <w:rsid w:val="00D64B9A"/>
    <w:rsid w:val="00D64BE5"/>
    <w:rsid w:val="00D64DDF"/>
    <w:rsid w:val="00D64E65"/>
    <w:rsid w:val="00D64EA2"/>
    <w:rsid w:val="00D65184"/>
    <w:rsid w:val="00D653E6"/>
    <w:rsid w:val="00D65452"/>
    <w:rsid w:val="00D654AD"/>
    <w:rsid w:val="00D654E3"/>
    <w:rsid w:val="00D6552E"/>
    <w:rsid w:val="00D65559"/>
    <w:rsid w:val="00D657D0"/>
    <w:rsid w:val="00D658E2"/>
    <w:rsid w:val="00D65A85"/>
    <w:rsid w:val="00D65C9C"/>
    <w:rsid w:val="00D65E75"/>
    <w:rsid w:val="00D65F3A"/>
    <w:rsid w:val="00D6616F"/>
    <w:rsid w:val="00D66184"/>
    <w:rsid w:val="00D66206"/>
    <w:rsid w:val="00D66355"/>
    <w:rsid w:val="00D663DB"/>
    <w:rsid w:val="00D668A9"/>
    <w:rsid w:val="00D66B2E"/>
    <w:rsid w:val="00D66CB0"/>
    <w:rsid w:val="00D66CC7"/>
    <w:rsid w:val="00D66F31"/>
    <w:rsid w:val="00D67307"/>
    <w:rsid w:val="00D674B1"/>
    <w:rsid w:val="00D679BD"/>
    <w:rsid w:val="00D67ACF"/>
    <w:rsid w:val="00D67B8E"/>
    <w:rsid w:val="00D67E4B"/>
    <w:rsid w:val="00D67EA4"/>
    <w:rsid w:val="00D67F4B"/>
    <w:rsid w:val="00D67F85"/>
    <w:rsid w:val="00D70060"/>
    <w:rsid w:val="00D70099"/>
    <w:rsid w:val="00D7009A"/>
    <w:rsid w:val="00D7013E"/>
    <w:rsid w:val="00D7047F"/>
    <w:rsid w:val="00D70494"/>
    <w:rsid w:val="00D707E7"/>
    <w:rsid w:val="00D70807"/>
    <w:rsid w:val="00D70A3C"/>
    <w:rsid w:val="00D70D63"/>
    <w:rsid w:val="00D70FA2"/>
    <w:rsid w:val="00D71139"/>
    <w:rsid w:val="00D7116E"/>
    <w:rsid w:val="00D71397"/>
    <w:rsid w:val="00D71471"/>
    <w:rsid w:val="00D71E36"/>
    <w:rsid w:val="00D71FFF"/>
    <w:rsid w:val="00D72128"/>
    <w:rsid w:val="00D72129"/>
    <w:rsid w:val="00D72585"/>
    <w:rsid w:val="00D72A72"/>
    <w:rsid w:val="00D72A8A"/>
    <w:rsid w:val="00D72D43"/>
    <w:rsid w:val="00D72F05"/>
    <w:rsid w:val="00D72FDB"/>
    <w:rsid w:val="00D731DB"/>
    <w:rsid w:val="00D7327C"/>
    <w:rsid w:val="00D73501"/>
    <w:rsid w:val="00D736B1"/>
    <w:rsid w:val="00D73996"/>
    <w:rsid w:val="00D73C91"/>
    <w:rsid w:val="00D73D4D"/>
    <w:rsid w:val="00D73E09"/>
    <w:rsid w:val="00D73E49"/>
    <w:rsid w:val="00D741FE"/>
    <w:rsid w:val="00D744A5"/>
    <w:rsid w:val="00D7457F"/>
    <w:rsid w:val="00D745C5"/>
    <w:rsid w:val="00D74A64"/>
    <w:rsid w:val="00D74B26"/>
    <w:rsid w:val="00D74D93"/>
    <w:rsid w:val="00D74F8C"/>
    <w:rsid w:val="00D74FBF"/>
    <w:rsid w:val="00D754C9"/>
    <w:rsid w:val="00D756AF"/>
    <w:rsid w:val="00D758FE"/>
    <w:rsid w:val="00D75AC0"/>
    <w:rsid w:val="00D75CE8"/>
    <w:rsid w:val="00D75D6E"/>
    <w:rsid w:val="00D75E7B"/>
    <w:rsid w:val="00D75EBA"/>
    <w:rsid w:val="00D76297"/>
    <w:rsid w:val="00D763CC"/>
    <w:rsid w:val="00D76645"/>
    <w:rsid w:val="00D76666"/>
    <w:rsid w:val="00D76863"/>
    <w:rsid w:val="00D7694B"/>
    <w:rsid w:val="00D76985"/>
    <w:rsid w:val="00D76BB5"/>
    <w:rsid w:val="00D76C6C"/>
    <w:rsid w:val="00D76CF5"/>
    <w:rsid w:val="00D76D50"/>
    <w:rsid w:val="00D76D62"/>
    <w:rsid w:val="00D76F66"/>
    <w:rsid w:val="00D77157"/>
    <w:rsid w:val="00D7739E"/>
    <w:rsid w:val="00D7755E"/>
    <w:rsid w:val="00D77772"/>
    <w:rsid w:val="00D7798A"/>
    <w:rsid w:val="00D7799A"/>
    <w:rsid w:val="00D77A7B"/>
    <w:rsid w:val="00D77D8D"/>
    <w:rsid w:val="00D77EF8"/>
    <w:rsid w:val="00D77F12"/>
    <w:rsid w:val="00D8018F"/>
    <w:rsid w:val="00D80619"/>
    <w:rsid w:val="00D806EF"/>
    <w:rsid w:val="00D8099E"/>
    <w:rsid w:val="00D809A7"/>
    <w:rsid w:val="00D80A9B"/>
    <w:rsid w:val="00D80AD4"/>
    <w:rsid w:val="00D80C31"/>
    <w:rsid w:val="00D80E0E"/>
    <w:rsid w:val="00D81A85"/>
    <w:rsid w:val="00D81BCA"/>
    <w:rsid w:val="00D81CEE"/>
    <w:rsid w:val="00D820DE"/>
    <w:rsid w:val="00D820EA"/>
    <w:rsid w:val="00D822C9"/>
    <w:rsid w:val="00D8237A"/>
    <w:rsid w:val="00D82422"/>
    <w:rsid w:val="00D82A47"/>
    <w:rsid w:val="00D82DEF"/>
    <w:rsid w:val="00D82F80"/>
    <w:rsid w:val="00D8306F"/>
    <w:rsid w:val="00D83536"/>
    <w:rsid w:val="00D835B0"/>
    <w:rsid w:val="00D83604"/>
    <w:rsid w:val="00D8364B"/>
    <w:rsid w:val="00D8369B"/>
    <w:rsid w:val="00D836E3"/>
    <w:rsid w:val="00D83768"/>
    <w:rsid w:val="00D83811"/>
    <w:rsid w:val="00D8394C"/>
    <w:rsid w:val="00D83AD1"/>
    <w:rsid w:val="00D83AD8"/>
    <w:rsid w:val="00D84013"/>
    <w:rsid w:val="00D841C7"/>
    <w:rsid w:val="00D84287"/>
    <w:rsid w:val="00D84AF3"/>
    <w:rsid w:val="00D84C0F"/>
    <w:rsid w:val="00D84D56"/>
    <w:rsid w:val="00D85011"/>
    <w:rsid w:val="00D85060"/>
    <w:rsid w:val="00D85228"/>
    <w:rsid w:val="00D8557B"/>
    <w:rsid w:val="00D85A06"/>
    <w:rsid w:val="00D85A54"/>
    <w:rsid w:val="00D85C12"/>
    <w:rsid w:val="00D85C82"/>
    <w:rsid w:val="00D85DD5"/>
    <w:rsid w:val="00D8615A"/>
    <w:rsid w:val="00D865B8"/>
    <w:rsid w:val="00D86A51"/>
    <w:rsid w:val="00D86AAC"/>
    <w:rsid w:val="00D86AF3"/>
    <w:rsid w:val="00D86D5E"/>
    <w:rsid w:val="00D86E64"/>
    <w:rsid w:val="00D871C9"/>
    <w:rsid w:val="00D871D9"/>
    <w:rsid w:val="00D8729F"/>
    <w:rsid w:val="00D873BF"/>
    <w:rsid w:val="00D8785C"/>
    <w:rsid w:val="00D87B4F"/>
    <w:rsid w:val="00D87EF2"/>
    <w:rsid w:val="00D90007"/>
    <w:rsid w:val="00D900F8"/>
    <w:rsid w:val="00D901A5"/>
    <w:rsid w:val="00D9029F"/>
    <w:rsid w:val="00D90329"/>
    <w:rsid w:val="00D90507"/>
    <w:rsid w:val="00D90591"/>
    <w:rsid w:val="00D905BB"/>
    <w:rsid w:val="00D908BF"/>
    <w:rsid w:val="00D90955"/>
    <w:rsid w:val="00D90986"/>
    <w:rsid w:val="00D90A48"/>
    <w:rsid w:val="00D90AEA"/>
    <w:rsid w:val="00D90D69"/>
    <w:rsid w:val="00D90E1E"/>
    <w:rsid w:val="00D910CB"/>
    <w:rsid w:val="00D91220"/>
    <w:rsid w:val="00D913A3"/>
    <w:rsid w:val="00D9173C"/>
    <w:rsid w:val="00D91799"/>
    <w:rsid w:val="00D917B6"/>
    <w:rsid w:val="00D9196E"/>
    <w:rsid w:val="00D91CA9"/>
    <w:rsid w:val="00D91CB1"/>
    <w:rsid w:val="00D91E32"/>
    <w:rsid w:val="00D92025"/>
    <w:rsid w:val="00D9210F"/>
    <w:rsid w:val="00D92542"/>
    <w:rsid w:val="00D92692"/>
    <w:rsid w:val="00D92F01"/>
    <w:rsid w:val="00D93122"/>
    <w:rsid w:val="00D933C6"/>
    <w:rsid w:val="00D9351C"/>
    <w:rsid w:val="00D935A7"/>
    <w:rsid w:val="00D93663"/>
    <w:rsid w:val="00D936D8"/>
    <w:rsid w:val="00D937EB"/>
    <w:rsid w:val="00D9388C"/>
    <w:rsid w:val="00D939A5"/>
    <w:rsid w:val="00D939F0"/>
    <w:rsid w:val="00D93AC9"/>
    <w:rsid w:val="00D93D3A"/>
    <w:rsid w:val="00D94201"/>
    <w:rsid w:val="00D9424A"/>
    <w:rsid w:val="00D94430"/>
    <w:rsid w:val="00D946AF"/>
    <w:rsid w:val="00D94917"/>
    <w:rsid w:val="00D94C02"/>
    <w:rsid w:val="00D94E57"/>
    <w:rsid w:val="00D950BF"/>
    <w:rsid w:val="00D951F7"/>
    <w:rsid w:val="00D9520C"/>
    <w:rsid w:val="00D9549F"/>
    <w:rsid w:val="00D95546"/>
    <w:rsid w:val="00D955B0"/>
    <w:rsid w:val="00D959AE"/>
    <w:rsid w:val="00D95A76"/>
    <w:rsid w:val="00D95C4E"/>
    <w:rsid w:val="00D95EC4"/>
    <w:rsid w:val="00D9604E"/>
    <w:rsid w:val="00D960FB"/>
    <w:rsid w:val="00D96302"/>
    <w:rsid w:val="00D9673D"/>
    <w:rsid w:val="00D967C5"/>
    <w:rsid w:val="00D967E0"/>
    <w:rsid w:val="00D96DF5"/>
    <w:rsid w:val="00D96EB9"/>
    <w:rsid w:val="00D96FE8"/>
    <w:rsid w:val="00D9706F"/>
    <w:rsid w:val="00D9710E"/>
    <w:rsid w:val="00D972DE"/>
    <w:rsid w:val="00D97314"/>
    <w:rsid w:val="00D97516"/>
    <w:rsid w:val="00D9753D"/>
    <w:rsid w:val="00D9754B"/>
    <w:rsid w:val="00D97790"/>
    <w:rsid w:val="00D977D4"/>
    <w:rsid w:val="00D97A15"/>
    <w:rsid w:val="00D97B45"/>
    <w:rsid w:val="00D97D2A"/>
    <w:rsid w:val="00D97D5F"/>
    <w:rsid w:val="00D97ED2"/>
    <w:rsid w:val="00DA01BE"/>
    <w:rsid w:val="00DA02EF"/>
    <w:rsid w:val="00DA056F"/>
    <w:rsid w:val="00DA0685"/>
    <w:rsid w:val="00DA0841"/>
    <w:rsid w:val="00DA0CC5"/>
    <w:rsid w:val="00DA0F93"/>
    <w:rsid w:val="00DA11A6"/>
    <w:rsid w:val="00DA12DF"/>
    <w:rsid w:val="00DA1355"/>
    <w:rsid w:val="00DA13D4"/>
    <w:rsid w:val="00DA1487"/>
    <w:rsid w:val="00DA17D2"/>
    <w:rsid w:val="00DA1837"/>
    <w:rsid w:val="00DA1891"/>
    <w:rsid w:val="00DA1936"/>
    <w:rsid w:val="00DA20D7"/>
    <w:rsid w:val="00DA2167"/>
    <w:rsid w:val="00DA2484"/>
    <w:rsid w:val="00DA2908"/>
    <w:rsid w:val="00DA2A8C"/>
    <w:rsid w:val="00DA2B7C"/>
    <w:rsid w:val="00DA3025"/>
    <w:rsid w:val="00DA32EE"/>
    <w:rsid w:val="00DA369F"/>
    <w:rsid w:val="00DA37F2"/>
    <w:rsid w:val="00DA395C"/>
    <w:rsid w:val="00DA3D0D"/>
    <w:rsid w:val="00DA3FD1"/>
    <w:rsid w:val="00DA407C"/>
    <w:rsid w:val="00DA4692"/>
    <w:rsid w:val="00DA47A3"/>
    <w:rsid w:val="00DA4A2B"/>
    <w:rsid w:val="00DA4AF1"/>
    <w:rsid w:val="00DA4D88"/>
    <w:rsid w:val="00DA4DC3"/>
    <w:rsid w:val="00DA4FDF"/>
    <w:rsid w:val="00DA5049"/>
    <w:rsid w:val="00DA5120"/>
    <w:rsid w:val="00DA5464"/>
    <w:rsid w:val="00DA5769"/>
    <w:rsid w:val="00DA578B"/>
    <w:rsid w:val="00DA57BA"/>
    <w:rsid w:val="00DA5840"/>
    <w:rsid w:val="00DA5916"/>
    <w:rsid w:val="00DA6361"/>
    <w:rsid w:val="00DA63F2"/>
    <w:rsid w:val="00DA6DAE"/>
    <w:rsid w:val="00DA6E06"/>
    <w:rsid w:val="00DA6E34"/>
    <w:rsid w:val="00DA7290"/>
    <w:rsid w:val="00DA7882"/>
    <w:rsid w:val="00DA7895"/>
    <w:rsid w:val="00DA7C66"/>
    <w:rsid w:val="00DA7CF9"/>
    <w:rsid w:val="00DA7D3D"/>
    <w:rsid w:val="00DA7DF2"/>
    <w:rsid w:val="00DA7EDD"/>
    <w:rsid w:val="00DB008F"/>
    <w:rsid w:val="00DB00B5"/>
    <w:rsid w:val="00DB0120"/>
    <w:rsid w:val="00DB02D5"/>
    <w:rsid w:val="00DB054B"/>
    <w:rsid w:val="00DB0601"/>
    <w:rsid w:val="00DB09F2"/>
    <w:rsid w:val="00DB0D5C"/>
    <w:rsid w:val="00DB10A0"/>
    <w:rsid w:val="00DB16D4"/>
    <w:rsid w:val="00DB1AF1"/>
    <w:rsid w:val="00DB2148"/>
    <w:rsid w:val="00DB214B"/>
    <w:rsid w:val="00DB215F"/>
    <w:rsid w:val="00DB2227"/>
    <w:rsid w:val="00DB242C"/>
    <w:rsid w:val="00DB246F"/>
    <w:rsid w:val="00DB2779"/>
    <w:rsid w:val="00DB2BEB"/>
    <w:rsid w:val="00DB2BFB"/>
    <w:rsid w:val="00DB2E5C"/>
    <w:rsid w:val="00DB2E88"/>
    <w:rsid w:val="00DB2EA9"/>
    <w:rsid w:val="00DB2F8E"/>
    <w:rsid w:val="00DB308D"/>
    <w:rsid w:val="00DB33B6"/>
    <w:rsid w:val="00DB33C8"/>
    <w:rsid w:val="00DB3A9D"/>
    <w:rsid w:val="00DB3FD7"/>
    <w:rsid w:val="00DB4029"/>
    <w:rsid w:val="00DB49B6"/>
    <w:rsid w:val="00DB4A03"/>
    <w:rsid w:val="00DB500D"/>
    <w:rsid w:val="00DB5133"/>
    <w:rsid w:val="00DB5165"/>
    <w:rsid w:val="00DB5365"/>
    <w:rsid w:val="00DB5580"/>
    <w:rsid w:val="00DB5621"/>
    <w:rsid w:val="00DB5888"/>
    <w:rsid w:val="00DB591A"/>
    <w:rsid w:val="00DB592F"/>
    <w:rsid w:val="00DB59AF"/>
    <w:rsid w:val="00DB5B49"/>
    <w:rsid w:val="00DB5FB8"/>
    <w:rsid w:val="00DB6020"/>
    <w:rsid w:val="00DB6234"/>
    <w:rsid w:val="00DB6391"/>
    <w:rsid w:val="00DB65C7"/>
    <w:rsid w:val="00DB66BD"/>
    <w:rsid w:val="00DB678D"/>
    <w:rsid w:val="00DB6B97"/>
    <w:rsid w:val="00DB6BBD"/>
    <w:rsid w:val="00DB6C55"/>
    <w:rsid w:val="00DB6CD0"/>
    <w:rsid w:val="00DB6D39"/>
    <w:rsid w:val="00DB701D"/>
    <w:rsid w:val="00DB705C"/>
    <w:rsid w:val="00DB715E"/>
    <w:rsid w:val="00DB727B"/>
    <w:rsid w:val="00DB74AA"/>
    <w:rsid w:val="00DB74F6"/>
    <w:rsid w:val="00DB75F2"/>
    <w:rsid w:val="00DB783D"/>
    <w:rsid w:val="00DB7958"/>
    <w:rsid w:val="00DB7A38"/>
    <w:rsid w:val="00DB7D30"/>
    <w:rsid w:val="00DC020F"/>
    <w:rsid w:val="00DC0383"/>
    <w:rsid w:val="00DC0499"/>
    <w:rsid w:val="00DC0562"/>
    <w:rsid w:val="00DC05F1"/>
    <w:rsid w:val="00DC06FB"/>
    <w:rsid w:val="00DC09FD"/>
    <w:rsid w:val="00DC0AB4"/>
    <w:rsid w:val="00DC0CE6"/>
    <w:rsid w:val="00DC0D9D"/>
    <w:rsid w:val="00DC0DD7"/>
    <w:rsid w:val="00DC0E85"/>
    <w:rsid w:val="00DC0FBE"/>
    <w:rsid w:val="00DC11A7"/>
    <w:rsid w:val="00DC1239"/>
    <w:rsid w:val="00DC1355"/>
    <w:rsid w:val="00DC1783"/>
    <w:rsid w:val="00DC18EC"/>
    <w:rsid w:val="00DC1A07"/>
    <w:rsid w:val="00DC1AF3"/>
    <w:rsid w:val="00DC1BF6"/>
    <w:rsid w:val="00DC1CD5"/>
    <w:rsid w:val="00DC1F38"/>
    <w:rsid w:val="00DC1F43"/>
    <w:rsid w:val="00DC1F7A"/>
    <w:rsid w:val="00DC232A"/>
    <w:rsid w:val="00DC2351"/>
    <w:rsid w:val="00DC243F"/>
    <w:rsid w:val="00DC25C5"/>
    <w:rsid w:val="00DC270B"/>
    <w:rsid w:val="00DC2893"/>
    <w:rsid w:val="00DC28DB"/>
    <w:rsid w:val="00DC2C5E"/>
    <w:rsid w:val="00DC2D70"/>
    <w:rsid w:val="00DC2DAC"/>
    <w:rsid w:val="00DC2EDA"/>
    <w:rsid w:val="00DC2FBB"/>
    <w:rsid w:val="00DC303D"/>
    <w:rsid w:val="00DC329F"/>
    <w:rsid w:val="00DC33B1"/>
    <w:rsid w:val="00DC3455"/>
    <w:rsid w:val="00DC3676"/>
    <w:rsid w:val="00DC37E6"/>
    <w:rsid w:val="00DC397D"/>
    <w:rsid w:val="00DC3A02"/>
    <w:rsid w:val="00DC3AE0"/>
    <w:rsid w:val="00DC3C18"/>
    <w:rsid w:val="00DC3F0D"/>
    <w:rsid w:val="00DC4063"/>
    <w:rsid w:val="00DC4083"/>
    <w:rsid w:val="00DC4089"/>
    <w:rsid w:val="00DC439D"/>
    <w:rsid w:val="00DC4866"/>
    <w:rsid w:val="00DC4F66"/>
    <w:rsid w:val="00DC4F99"/>
    <w:rsid w:val="00DC5011"/>
    <w:rsid w:val="00DC5051"/>
    <w:rsid w:val="00DC522D"/>
    <w:rsid w:val="00DC5323"/>
    <w:rsid w:val="00DC539D"/>
    <w:rsid w:val="00DC5508"/>
    <w:rsid w:val="00DC5651"/>
    <w:rsid w:val="00DC5751"/>
    <w:rsid w:val="00DC5A75"/>
    <w:rsid w:val="00DC5BB5"/>
    <w:rsid w:val="00DC5DC8"/>
    <w:rsid w:val="00DC5F1E"/>
    <w:rsid w:val="00DC5FC7"/>
    <w:rsid w:val="00DC641F"/>
    <w:rsid w:val="00DC6496"/>
    <w:rsid w:val="00DC64AE"/>
    <w:rsid w:val="00DC6606"/>
    <w:rsid w:val="00DC6645"/>
    <w:rsid w:val="00DC682B"/>
    <w:rsid w:val="00DC685D"/>
    <w:rsid w:val="00DC68A7"/>
    <w:rsid w:val="00DC694B"/>
    <w:rsid w:val="00DC6BFC"/>
    <w:rsid w:val="00DC6C8C"/>
    <w:rsid w:val="00DC6CA0"/>
    <w:rsid w:val="00DC6EE8"/>
    <w:rsid w:val="00DC70B8"/>
    <w:rsid w:val="00DC70F1"/>
    <w:rsid w:val="00DC7108"/>
    <w:rsid w:val="00DC7211"/>
    <w:rsid w:val="00DC72C5"/>
    <w:rsid w:val="00DC739E"/>
    <w:rsid w:val="00DC7A02"/>
    <w:rsid w:val="00DC7DB4"/>
    <w:rsid w:val="00DC7DCC"/>
    <w:rsid w:val="00DC7FC8"/>
    <w:rsid w:val="00DD018C"/>
    <w:rsid w:val="00DD024D"/>
    <w:rsid w:val="00DD0290"/>
    <w:rsid w:val="00DD041B"/>
    <w:rsid w:val="00DD0572"/>
    <w:rsid w:val="00DD08D1"/>
    <w:rsid w:val="00DD0B98"/>
    <w:rsid w:val="00DD0BA3"/>
    <w:rsid w:val="00DD0C27"/>
    <w:rsid w:val="00DD0CB0"/>
    <w:rsid w:val="00DD0D01"/>
    <w:rsid w:val="00DD0E60"/>
    <w:rsid w:val="00DD10DF"/>
    <w:rsid w:val="00DD1123"/>
    <w:rsid w:val="00DD1175"/>
    <w:rsid w:val="00DD11BF"/>
    <w:rsid w:val="00DD12B9"/>
    <w:rsid w:val="00DD1439"/>
    <w:rsid w:val="00DD15B2"/>
    <w:rsid w:val="00DD184F"/>
    <w:rsid w:val="00DD1A88"/>
    <w:rsid w:val="00DD1A9E"/>
    <w:rsid w:val="00DD1D18"/>
    <w:rsid w:val="00DD1FC5"/>
    <w:rsid w:val="00DD2003"/>
    <w:rsid w:val="00DD2042"/>
    <w:rsid w:val="00DD21F0"/>
    <w:rsid w:val="00DD2248"/>
    <w:rsid w:val="00DD22F9"/>
    <w:rsid w:val="00DD2427"/>
    <w:rsid w:val="00DD2477"/>
    <w:rsid w:val="00DD26EE"/>
    <w:rsid w:val="00DD2969"/>
    <w:rsid w:val="00DD2993"/>
    <w:rsid w:val="00DD2C06"/>
    <w:rsid w:val="00DD2FA2"/>
    <w:rsid w:val="00DD34A6"/>
    <w:rsid w:val="00DD35C9"/>
    <w:rsid w:val="00DD37DF"/>
    <w:rsid w:val="00DD3D22"/>
    <w:rsid w:val="00DD47DE"/>
    <w:rsid w:val="00DD49DF"/>
    <w:rsid w:val="00DD4B89"/>
    <w:rsid w:val="00DD4BE9"/>
    <w:rsid w:val="00DD4C5D"/>
    <w:rsid w:val="00DD4EA0"/>
    <w:rsid w:val="00DD4F10"/>
    <w:rsid w:val="00DD50E2"/>
    <w:rsid w:val="00DD5272"/>
    <w:rsid w:val="00DD52FB"/>
    <w:rsid w:val="00DD5564"/>
    <w:rsid w:val="00DD5581"/>
    <w:rsid w:val="00DD58C9"/>
    <w:rsid w:val="00DD5A95"/>
    <w:rsid w:val="00DD5D22"/>
    <w:rsid w:val="00DD5F1F"/>
    <w:rsid w:val="00DD5F3B"/>
    <w:rsid w:val="00DD6226"/>
    <w:rsid w:val="00DD6262"/>
    <w:rsid w:val="00DD62F3"/>
    <w:rsid w:val="00DD62F5"/>
    <w:rsid w:val="00DD638F"/>
    <w:rsid w:val="00DD650A"/>
    <w:rsid w:val="00DD672B"/>
    <w:rsid w:val="00DD67C1"/>
    <w:rsid w:val="00DD6968"/>
    <w:rsid w:val="00DD6C36"/>
    <w:rsid w:val="00DD6D28"/>
    <w:rsid w:val="00DD6E63"/>
    <w:rsid w:val="00DD73C0"/>
    <w:rsid w:val="00DD7670"/>
    <w:rsid w:val="00DD76B3"/>
    <w:rsid w:val="00DD76B4"/>
    <w:rsid w:val="00DD776C"/>
    <w:rsid w:val="00DD78CB"/>
    <w:rsid w:val="00DD793F"/>
    <w:rsid w:val="00DD7AA9"/>
    <w:rsid w:val="00DD7C97"/>
    <w:rsid w:val="00DD7E9A"/>
    <w:rsid w:val="00DD7EBF"/>
    <w:rsid w:val="00DE00A7"/>
    <w:rsid w:val="00DE02AE"/>
    <w:rsid w:val="00DE0324"/>
    <w:rsid w:val="00DE04AD"/>
    <w:rsid w:val="00DE055F"/>
    <w:rsid w:val="00DE06AC"/>
    <w:rsid w:val="00DE08DF"/>
    <w:rsid w:val="00DE0B07"/>
    <w:rsid w:val="00DE0B35"/>
    <w:rsid w:val="00DE0B8B"/>
    <w:rsid w:val="00DE0E49"/>
    <w:rsid w:val="00DE0FF2"/>
    <w:rsid w:val="00DE1135"/>
    <w:rsid w:val="00DE1187"/>
    <w:rsid w:val="00DE1195"/>
    <w:rsid w:val="00DE11AA"/>
    <w:rsid w:val="00DE1305"/>
    <w:rsid w:val="00DE16A0"/>
    <w:rsid w:val="00DE1740"/>
    <w:rsid w:val="00DE1975"/>
    <w:rsid w:val="00DE1995"/>
    <w:rsid w:val="00DE1BD9"/>
    <w:rsid w:val="00DE1D2B"/>
    <w:rsid w:val="00DE1DCC"/>
    <w:rsid w:val="00DE222C"/>
    <w:rsid w:val="00DE2402"/>
    <w:rsid w:val="00DE249A"/>
    <w:rsid w:val="00DE24EB"/>
    <w:rsid w:val="00DE2780"/>
    <w:rsid w:val="00DE27E6"/>
    <w:rsid w:val="00DE2A14"/>
    <w:rsid w:val="00DE2B9E"/>
    <w:rsid w:val="00DE2C5A"/>
    <w:rsid w:val="00DE2E4E"/>
    <w:rsid w:val="00DE2F47"/>
    <w:rsid w:val="00DE2F91"/>
    <w:rsid w:val="00DE3021"/>
    <w:rsid w:val="00DE305E"/>
    <w:rsid w:val="00DE3108"/>
    <w:rsid w:val="00DE3271"/>
    <w:rsid w:val="00DE3298"/>
    <w:rsid w:val="00DE33B3"/>
    <w:rsid w:val="00DE3723"/>
    <w:rsid w:val="00DE376B"/>
    <w:rsid w:val="00DE3912"/>
    <w:rsid w:val="00DE39C1"/>
    <w:rsid w:val="00DE39E4"/>
    <w:rsid w:val="00DE3AA5"/>
    <w:rsid w:val="00DE3B6D"/>
    <w:rsid w:val="00DE3D8E"/>
    <w:rsid w:val="00DE3EBC"/>
    <w:rsid w:val="00DE4176"/>
    <w:rsid w:val="00DE4524"/>
    <w:rsid w:val="00DE455D"/>
    <w:rsid w:val="00DE46CF"/>
    <w:rsid w:val="00DE4814"/>
    <w:rsid w:val="00DE4829"/>
    <w:rsid w:val="00DE4950"/>
    <w:rsid w:val="00DE4AFE"/>
    <w:rsid w:val="00DE4C98"/>
    <w:rsid w:val="00DE4CF6"/>
    <w:rsid w:val="00DE4D22"/>
    <w:rsid w:val="00DE50FF"/>
    <w:rsid w:val="00DE5448"/>
    <w:rsid w:val="00DE545D"/>
    <w:rsid w:val="00DE58A6"/>
    <w:rsid w:val="00DE5971"/>
    <w:rsid w:val="00DE5C6C"/>
    <w:rsid w:val="00DE5DB7"/>
    <w:rsid w:val="00DE61FC"/>
    <w:rsid w:val="00DE64F8"/>
    <w:rsid w:val="00DE65D6"/>
    <w:rsid w:val="00DE664F"/>
    <w:rsid w:val="00DE6686"/>
    <w:rsid w:val="00DE66E6"/>
    <w:rsid w:val="00DE675F"/>
    <w:rsid w:val="00DE688B"/>
    <w:rsid w:val="00DE69A2"/>
    <w:rsid w:val="00DE6A32"/>
    <w:rsid w:val="00DE6A57"/>
    <w:rsid w:val="00DE6A5F"/>
    <w:rsid w:val="00DE6A86"/>
    <w:rsid w:val="00DE6B13"/>
    <w:rsid w:val="00DE6CC4"/>
    <w:rsid w:val="00DE6D8B"/>
    <w:rsid w:val="00DE6EAA"/>
    <w:rsid w:val="00DE6F9F"/>
    <w:rsid w:val="00DE7173"/>
    <w:rsid w:val="00DE73AF"/>
    <w:rsid w:val="00DE73D0"/>
    <w:rsid w:val="00DE7483"/>
    <w:rsid w:val="00DE74BA"/>
    <w:rsid w:val="00DE7624"/>
    <w:rsid w:val="00DE7CC9"/>
    <w:rsid w:val="00DE7F27"/>
    <w:rsid w:val="00DE7F34"/>
    <w:rsid w:val="00DF00CD"/>
    <w:rsid w:val="00DF00EE"/>
    <w:rsid w:val="00DF00EF"/>
    <w:rsid w:val="00DF014A"/>
    <w:rsid w:val="00DF0263"/>
    <w:rsid w:val="00DF02F7"/>
    <w:rsid w:val="00DF0897"/>
    <w:rsid w:val="00DF08E8"/>
    <w:rsid w:val="00DF0D4B"/>
    <w:rsid w:val="00DF0F8B"/>
    <w:rsid w:val="00DF1350"/>
    <w:rsid w:val="00DF138A"/>
    <w:rsid w:val="00DF13DE"/>
    <w:rsid w:val="00DF153A"/>
    <w:rsid w:val="00DF173B"/>
    <w:rsid w:val="00DF176F"/>
    <w:rsid w:val="00DF1878"/>
    <w:rsid w:val="00DF1AF1"/>
    <w:rsid w:val="00DF1C50"/>
    <w:rsid w:val="00DF1DF4"/>
    <w:rsid w:val="00DF1EA1"/>
    <w:rsid w:val="00DF203D"/>
    <w:rsid w:val="00DF21A3"/>
    <w:rsid w:val="00DF21BC"/>
    <w:rsid w:val="00DF22A0"/>
    <w:rsid w:val="00DF2677"/>
    <w:rsid w:val="00DF2775"/>
    <w:rsid w:val="00DF2AD3"/>
    <w:rsid w:val="00DF2D22"/>
    <w:rsid w:val="00DF3305"/>
    <w:rsid w:val="00DF3658"/>
    <w:rsid w:val="00DF38EA"/>
    <w:rsid w:val="00DF3956"/>
    <w:rsid w:val="00DF3CAF"/>
    <w:rsid w:val="00DF3D76"/>
    <w:rsid w:val="00DF3E13"/>
    <w:rsid w:val="00DF3EEA"/>
    <w:rsid w:val="00DF4038"/>
    <w:rsid w:val="00DF4362"/>
    <w:rsid w:val="00DF4382"/>
    <w:rsid w:val="00DF4404"/>
    <w:rsid w:val="00DF487D"/>
    <w:rsid w:val="00DF49FC"/>
    <w:rsid w:val="00DF5035"/>
    <w:rsid w:val="00DF50A7"/>
    <w:rsid w:val="00DF51A2"/>
    <w:rsid w:val="00DF595C"/>
    <w:rsid w:val="00DF59CB"/>
    <w:rsid w:val="00DF5A42"/>
    <w:rsid w:val="00DF5B46"/>
    <w:rsid w:val="00DF5C36"/>
    <w:rsid w:val="00DF5C79"/>
    <w:rsid w:val="00DF5D5B"/>
    <w:rsid w:val="00DF5DA2"/>
    <w:rsid w:val="00DF6002"/>
    <w:rsid w:val="00DF622D"/>
    <w:rsid w:val="00DF62C4"/>
    <w:rsid w:val="00DF6362"/>
    <w:rsid w:val="00DF63DD"/>
    <w:rsid w:val="00DF6549"/>
    <w:rsid w:val="00DF66FA"/>
    <w:rsid w:val="00DF69A0"/>
    <w:rsid w:val="00DF6A20"/>
    <w:rsid w:val="00DF6B97"/>
    <w:rsid w:val="00DF6CDD"/>
    <w:rsid w:val="00DF6EE7"/>
    <w:rsid w:val="00DF7010"/>
    <w:rsid w:val="00DF7452"/>
    <w:rsid w:val="00DF7460"/>
    <w:rsid w:val="00DF7509"/>
    <w:rsid w:val="00DF7935"/>
    <w:rsid w:val="00DF7A59"/>
    <w:rsid w:val="00DF7ABB"/>
    <w:rsid w:val="00DF7B0A"/>
    <w:rsid w:val="00DF7B4E"/>
    <w:rsid w:val="00DF7B72"/>
    <w:rsid w:val="00DF7C3B"/>
    <w:rsid w:val="00DF7CB1"/>
    <w:rsid w:val="00DF7DCB"/>
    <w:rsid w:val="00DF7FE6"/>
    <w:rsid w:val="00E00075"/>
    <w:rsid w:val="00E0079F"/>
    <w:rsid w:val="00E0083E"/>
    <w:rsid w:val="00E0094F"/>
    <w:rsid w:val="00E00B57"/>
    <w:rsid w:val="00E00BD9"/>
    <w:rsid w:val="00E00F89"/>
    <w:rsid w:val="00E012C8"/>
    <w:rsid w:val="00E0144C"/>
    <w:rsid w:val="00E014C1"/>
    <w:rsid w:val="00E015E8"/>
    <w:rsid w:val="00E01698"/>
    <w:rsid w:val="00E01CE7"/>
    <w:rsid w:val="00E01E65"/>
    <w:rsid w:val="00E01E6D"/>
    <w:rsid w:val="00E020E7"/>
    <w:rsid w:val="00E0210E"/>
    <w:rsid w:val="00E02142"/>
    <w:rsid w:val="00E0231A"/>
    <w:rsid w:val="00E02432"/>
    <w:rsid w:val="00E02748"/>
    <w:rsid w:val="00E0280A"/>
    <w:rsid w:val="00E02885"/>
    <w:rsid w:val="00E02ACC"/>
    <w:rsid w:val="00E0307E"/>
    <w:rsid w:val="00E0315A"/>
    <w:rsid w:val="00E031C5"/>
    <w:rsid w:val="00E031DE"/>
    <w:rsid w:val="00E035CA"/>
    <w:rsid w:val="00E03995"/>
    <w:rsid w:val="00E03AE0"/>
    <w:rsid w:val="00E03C76"/>
    <w:rsid w:val="00E03DE5"/>
    <w:rsid w:val="00E03FF9"/>
    <w:rsid w:val="00E0406F"/>
    <w:rsid w:val="00E040DA"/>
    <w:rsid w:val="00E0429F"/>
    <w:rsid w:val="00E043C8"/>
    <w:rsid w:val="00E04896"/>
    <w:rsid w:val="00E04C76"/>
    <w:rsid w:val="00E05068"/>
    <w:rsid w:val="00E05137"/>
    <w:rsid w:val="00E05285"/>
    <w:rsid w:val="00E055D3"/>
    <w:rsid w:val="00E0561C"/>
    <w:rsid w:val="00E057B9"/>
    <w:rsid w:val="00E059E6"/>
    <w:rsid w:val="00E05ACC"/>
    <w:rsid w:val="00E05B81"/>
    <w:rsid w:val="00E05C99"/>
    <w:rsid w:val="00E05CCB"/>
    <w:rsid w:val="00E05DA5"/>
    <w:rsid w:val="00E05DFD"/>
    <w:rsid w:val="00E05E98"/>
    <w:rsid w:val="00E05F7D"/>
    <w:rsid w:val="00E06106"/>
    <w:rsid w:val="00E0638C"/>
    <w:rsid w:val="00E06729"/>
    <w:rsid w:val="00E0691C"/>
    <w:rsid w:val="00E06A02"/>
    <w:rsid w:val="00E06A61"/>
    <w:rsid w:val="00E06BDB"/>
    <w:rsid w:val="00E06CAC"/>
    <w:rsid w:val="00E06EE0"/>
    <w:rsid w:val="00E06EF3"/>
    <w:rsid w:val="00E0718F"/>
    <w:rsid w:val="00E07253"/>
    <w:rsid w:val="00E0759A"/>
    <w:rsid w:val="00E075B1"/>
    <w:rsid w:val="00E076CC"/>
    <w:rsid w:val="00E07745"/>
    <w:rsid w:val="00E077A8"/>
    <w:rsid w:val="00E077EE"/>
    <w:rsid w:val="00E0782D"/>
    <w:rsid w:val="00E07B1A"/>
    <w:rsid w:val="00E07C7A"/>
    <w:rsid w:val="00E07DCC"/>
    <w:rsid w:val="00E07F0B"/>
    <w:rsid w:val="00E07F39"/>
    <w:rsid w:val="00E10370"/>
    <w:rsid w:val="00E1044F"/>
    <w:rsid w:val="00E10613"/>
    <w:rsid w:val="00E10902"/>
    <w:rsid w:val="00E10B64"/>
    <w:rsid w:val="00E10CE5"/>
    <w:rsid w:val="00E10F44"/>
    <w:rsid w:val="00E111D6"/>
    <w:rsid w:val="00E11266"/>
    <w:rsid w:val="00E112DB"/>
    <w:rsid w:val="00E114C3"/>
    <w:rsid w:val="00E11527"/>
    <w:rsid w:val="00E11622"/>
    <w:rsid w:val="00E11AED"/>
    <w:rsid w:val="00E11C62"/>
    <w:rsid w:val="00E1213E"/>
    <w:rsid w:val="00E121CF"/>
    <w:rsid w:val="00E12266"/>
    <w:rsid w:val="00E12586"/>
    <w:rsid w:val="00E12754"/>
    <w:rsid w:val="00E127CE"/>
    <w:rsid w:val="00E12835"/>
    <w:rsid w:val="00E128A9"/>
    <w:rsid w:val="00E128D7"/>
    <w:rsid w:val="00E12DD3"/>
    <w:rsid w:val="00E130CA"/>
    <w:rsid w:val="00E13109"/>
    <w:rsid w:val="00E13122"/>
    <w:rsid w:val="00E136B2"/>
    <w:rsid w:val="00E137D6"/>
    <w:rsid w:val="00E138FD"/>
    <w:rsid w:val="00E13AB4"/>
    <w:rsid w:val="00E13B63"/>
    <w:rsid w:val="00E13F16"/>
    <w:rsid w:val="00E13FBE"/>
    <w:rsid w:val="00E14040"/>
    <w:rsid w:val="00E1416E"/>
    <w:rsid w:val="00E141F3"/>
    <w:rsid w:val="00E143D1"/>
    <w:rsid w:val="00E144F6"/>
    <w:rsid w:val="00E146E7"/>
    <w:rsid w:val="00E148A8"/>
    <w:rsid w:val="00E14B21"/>
    <w:rsid w:val="00E14C63"/>
    <w:rsid w:val="00E14E0F"/>
    <w:rsid w:val="00E14FF1"/>
    <w:rsid w:val="00E150B6"/>
    <w:rsid w:val="00E15355"/>
    <w:rsid w:val="00E154C4"/>
    <w:rsid w:val="00E15820"/>
    <w:rsid w:val="00E15838"/>
    <w:rsid w:val="00E15864"/>
    <w:rsid w:val="00E15B15"/>
    <w:rsid w:val="00E15B7A"/>
    <w:rsid w:val="00E15CF4"/>
    <w:rsid w:val="00E15E17"/>
    <w:rsid w:val="00E16164"/>
    <w:rsid w:val="00E163C5"/>
    <w:rsid w:val="00E16414"/>
    <w:rsid w:val="00E16511"/>
    <w:rsid w:val="00E168EC"/>
    <w:rsid w:val="00E16966"/>
    <w:rsid w:val="00E1697B"/>
    <w:rsid w:val="00E16991"/>
    <w:rsid w:val="00E16B8D"/>
    <w:rsid w:val="00E16BBC"/>
    <w:rsid w:val="00E16C20"/>
    <w:rsid w:val="00E16C62"/>
    <w:rsid w:val="00E16EAB"/>
    <w:rsid w:val="00E16F3B"/>
    <w:rsid w:val="00E171E6"/>
    <w:rsid w:val="00E1720F"/>
    <w:rsid w:val="00E1722D"/>
    <w:rsid w:val="00E173A5"/>
    <w:rsid w:val="00E174B6"/>
    <w:rsid w:val="00E17574"/>
    <w:rsid w:val="00E17659"/>
    <w:rsid w:val="00E1793B"/>
    <w:rsid w:val="00E17D5B"/>
    <w:rsid w:val="00E17DE8"/>
    <w:rsid w:val="00E17E08"/>
    <w:rsid w:val="00E17F6E"/>
    <w:rsid w:val="00E17FC9"/>
    <w:rsid w:val="00E2001C"/>
    <w:rsid w:val="00E20210"/>
    <w:rsid w:val="00E202D5"/>
    <w:rsid w:val="00E202FA"/>
    <w:rsid w:val="00E204B5"/>
    <w:rsid w:val="00E2052F"/>
    <w:rsid w:val="00E207C9"/>
    <w:rsid w:val="00E2084A"/>
    <w:rsid w:val="00E20891"/>
    <w:rsid w:val="00E2093A"/>
    <w:rsid w:val="00E20F25"/>
    <w:rsid w:val="00E210CE"/>
    <w:rsid w:val="00E21227"/>
    <w:rsid w:val="00E214D9"/>
    <w:rsid w:val="00E216CD"/>
    <w:rsid w:val="00E21A08"/>
    <w:rsid w:val="00E21AB0"/>
    <w:rsid w:val="00E21C4F"/>
    <w:rsid w:val="00E21CCE"/>
    <w:rsid w:val="00E21CD3"/>
    <w:rsid w:val="00E21E8B"/>
    <w:rsid w:val="00E21F35"/>
    <w:rsid w:val="00E2235D"/>
    <w:rsid w:val="00E22583"/>
    <w:rsid w:val="00E225E0"/>
    <w:rsid w:val="00E227EF"/>
    <w:rsid w:val="00E22811"/>
    <w:rsid w:val="00E22904"/>
    <w:rsid w:val="00E22ABD"/>
    <w:rsid w:val="00E22CFE"/>
    <w:rsid w:val="00E22ED4"/>
    <w:rsid w:val="00E23077"/>
    <w:rsid w:val="00E231C7"/>
    <w:rsid w:val="00E23431"/>
    <w:rsid w:val="00E2378C"/>
    <w:rsid w:val="00E23970"/>
    <w:rsid w:val="00E23B06"/>
    <w:rsid w:val="00E23DE1"/>
    <w:rsid w:val="00E24113"/>
    <w:rsid w:val="00E2418A"/>
    <w:rsid w:val="00E245EE"/>
    <w:rsid w:val="00E2489C"/>
    <w:rsid w:val="00E248CA"/>
    <w:rsid w:val="00E249D9"/>
    <w:rsid w:val="00E24DBB"/>
    <w:rsid w:val="00E24E76"/>
    <w:rsid w:val="00E25039"/>
    <w:rsid w:val="00E25295"/>
    <w:rsid w:val="00E25545"/>
    <w:rsid w:val="00E2560E"/>
    <w:rsid w:val="00E258C6"/>
    <w:rsid w:val="00E258C9"/>
    <w:rsid w:val="00E25990"/>
    <w:rsid w:val="00E259BE"/>
    <w:rsid w:val="00E25A27"/>
    <w:rsid w:val="00E25A73"/>
    <w:rsid w:val="00E25B90"/>
    <w:rsid w:val="00E25BF2"/>
    <w:rsid w:val="00E25BFB"/>
    <w:rsid w:val="00E25CDB"/>
    <w:rsid w:val="00E25D4C"/>
    <w:rsid w:val="00E25DA0"/>
    <w:rsid w:val="00E25E93"/>
    <w:rsid w:val="00E25F4C"/>
    <w:rsid w:val="00E263CF"/>
    <w:rsid w:val="00E26505"/>
    <w:rsid w:val="00E26761"/>
    <w:rsid w:val="00E267AE"/>
    <w:rsid w:val="00E26882"/>
    <w:rsid w:val="00E26902"/>
    <w:rsid w:val="00E2692F"/>
    <w:rsid w:val="00E26D70"/>
    <w:rsid w:val="00E26F98"/>
    <w:rsid w:val="00E26FE7"/>
    <w:rsid w:val="00E27029"/>
    <w:rsid w:val="00E27202"/>
    <w:rsid w:val="00E27482"/>
    <w:rsid w:val="00E27693"/>
    <w:rsid w:val="00E2770A"/>
    <w:rsid w:val="00E27802"/>
    <w:rsid w:val="00E278A0"/>
    <w:rsid w:val="00E278BB"/>
    <w:rsid w:val="00E27937"/>
    <w:rsid w:val="00E27CFA"/>
    <w:rsid w:val="00E3006C"/>
    <w:rsid w:val="00E300AE"/>
    <w:rsid w:val="00E30473"/>
    <w:rsid w:val="00E304B2"/>
    <w:rsid w:val="00E304F1"/>
    <w:rsid w:val="00E3055E"/>
    <w:rsid w:val="00E3056C"/>
    <w:rsid w:val="00E3056F"/>
    <w:rsid w:val="00E30727"/>
    <w:rsid w:val="00E3079A"/>
    <w:rsid w:val="00E307A2"/>
    <w:rsid w:val="00E30DF2"/>
    <w:rsid w:val="00E3110F"/>
    <w:rsid w:val="00E3112C"/>
    <w:rsid w:val="00E3140D"/>
    <w:rsid w:val="00E3143F"/>
    <w:rsid w:val="00E314D6"/>
    <w:rsid w:val="00E31552"/>
    <w:rsid w:val="00E3155F"/>
    <w:rsid w:val="00E3161E"/>
    <w:rsid w:val="00E3190D"/>
    <w:rsid w:val="00E31A59"/>
    <w:rsid w:val="00E31AA6"/>
    <w:rsid w:val="00E31B37"/>
    <w:rsid w:val="00E31D0E"/>
    <w:rsid w:val="00E31D75"/>
    <w:rsid w:val="00E31E98"/>
    <w:rsid w:val="00E32164"/>
    <w:rsid w:val="00E3218E"/>
    <w:rsid w:val="00E321C0"/>
    <w:rsid w:val="00E32235"/>
    <w:rsid w:val="00E32396"/>
    <w:rsid w:val="00E324D9"/>
    <w:rsid w:val="00E32614"/>
    <w:rsid w:val="00E32B37"/>
    <w:rsid w:val="00E32B47"/>
    <w:rsid w:val="00E32DAF"/>
    <w:rsid w:val="00E331E7"/>
    <w:rsid w:val="00E333A9"/>
    <w:rsid w:val="00E33580"/>
    <w:rsid w:val="00E33634"/>
    <w:rsid w:val="00E3376E"/>
    <w:rsid w:val="00E33B1B"/>
    <w:rsid w:val="00E33BD0"/>
    <w:rsid w:val="00E34230"/>
    <w:rsid w:val="00E345A7"/>
    <w:rsid w:val="00E34800"/>
    <w:rsid w:val="00E34870"/>
    <w:rsid w:val="00E3487D"/>
    <w:rsid w:val="00E348D9"/>
    <w:rsid w:val="00E34B7F"/>
    <w:rsid w:val="00E34BA2"/>
    <w:rsid w:val="00E34CBA"/>
    <w:rsid w:val="00E34DA4"/>
    <w:rsid w:val="00E34FB1"/>
    <w:rsid w:val="00E35029"/>
    <w:rsid w:val="00E35070"/>
    <w:rsid w:val="00E350CB"/>
    <w:rsid w:val="00E352AF"/>
    <w:rsid w:val="00E35648"/>
    <w:rsid w:val="00E356CF"/>
    <w:rsid w:val="00E35706"/>
    <w:rsid w:val="00E35885"/>
    <w:rsid w:val="00E359C8"/>
    <w:rsid w:val="00E35B8E"/>
    <w:rsid w:val="00E35E03"/>
    <w:rsid w:val="00E363B8"/>
    <w:rsid w:val="00E36566"/>
    <w:rsid w:val="00E365C1"/>
    <w:rsid w:val="00E36ABE"/>
    <w:rsid w:val="00E36BD3"/>
    <w:rsid w:val="00E37062"/>
    <w:rsid w:val="00E37457"/>
    <w:rsid w:val="00E378B4"/>
    <w:rsid w:val="00E37A46"/>
    <w:rsid w:val="00E37B2A"/>
    <w:rsid w:val="00E37E05"/>
    <w:rsid w:val="00E37E08"/>
    <w:rsid w:val="00E401D8"/>
    <w:rsid w:val="00E402CA"/>
    <w:rsid w:val="00E404EE"/>
    <w:rsid w:val="00E40541"/>
    <w:rsid w:val="00E4079E"/>
    <w:rsid w:val="00E409C0"/>
    <w:rsid w:val="00E409E1"/>
    <w:rsid w:val="00E40A1B"/>
    <w:rsid w:val="00E40BC0"/>
    <w:rsid w:val="00E40C2B"/>
    <w:rsid w:val="00E40CAE"/>
    <w:rsid w:val="00E40F2B"/>
    <w:rsid w:val="00E4104A"/>
    <w:rsid w:val="00E41154"/>
    <w:rsid w:val="00E4118B"/>
    <w:rsid w:val="00E411EB"/>
    <w:rsid w:val="00E414DB"/>
    <w:rsid w:val="00E41663"/>
    <w:rsid w:val="00E41696"/>
    <w:rsid w:val="00E416C9"/>
    <w:rsid w:val="00E41876"/>
    <w:rsid w:val="00E418AE"/>
    <w:rsid w:val="00E41BAA"/>
    <w:rsid w:val="00E41BE3"/>
    <w:rsid w:val="00E41C1E"/>
    <w:rsid w:val="00E41D25"/>
    <w:rsid w:val="00E41E92"/>
    <w:rsid w:val="00E4203F"/>
    <w:rsid w:val="00E42114"/>
    <w:rsid w:val="00E4213C"/>
    <w:rsid w:val="00E42165"/>
    <w:rsid w:val="00E421CE"/>
    <w:rsid w:val="00E423A8"/>
    <w:rsid w:val="00E4257C"/>
    <w:rsid w:val="00E426FF"/>
    <w:rsid w:val="00E427E9"/>
    <w:rsid w:val="00E42C27"/>
    <w:rsid w:val="00E42C38"/>
    <w:rsid w:val="00E42E6F"/>
    <w:rsid w:val="00E42EAD"/>
    <w:rsid w:val="00E430EE"/>
    <w:rsid w:val="00E432D2"/>
    <w:rsid w:val="00E4390A"/>
    <w:rsid w:val="00E43A0C"/>
    <w:rsid w:val="00E43A28"/>
    <w:rsid w:val="00E43B9E"/>
    <w:rsid w:val="00E43E90"/>
    <w:rsid w:val="00E4437A"/>
    <w:rsid w:val="00E4459F"/>
    <w:rsid w:val="00E44846"/>
    <w:rsid w:val="00E44B29"/>
    <w:rsid w:val="00E44B86"/>
    <w:rsid w:val="00E44EC0"/>
    <w:rsid w:val="00E44F25"/>
    <w:rsid w:val="00E44F72"/>
    <w:rsid w:val="00E45038"/>
    <w:rsid w:val="00E4515F"/>
    <w:rsid w:val="00E45277"/>
    <w:rsid w:val="00E4534E"/>
    <w:rsid w:val="00E4546B"/>
    <w:rsid w:val="00E4548E"/>
    <w:rsid w:val="00E456FB"/>
    <w:rsid w:val="00E45796"/>
    <w:rsid w:val="00E459A8"/>
    <w:rsid w:val="00E45A5A"/>
    <w:rsid w:val="00E45BD5"/>
    <w:rsid w:val="00E45C2E"/>
    <w:rsid w:val="00E45C9C"/>
    <w:rsid w:val="00E45FAE"/>
    <w:rsid w:val="00E45FB2"/>
    <w:rsid w:val="00E4649E"/>
    <w:rsid w:val="00E46A17"/>
    <w:rsid w:val="00E46DB2"/>
    <w:rsid w:val="00E46FAF"/>
    <w:rsid w:val="00E471B7"/>
    <w:rsid w:val="00E471EC"/>
    <w:rsid w:val="00E4750C"/>
    <w:rsid w:val="00E47C25"/>
    <w:rsid w:val="00E50006"/>
    <w:rsid w:val="00E505A1"/>
    <w:rsid w:val="00E50622"/>
    <w:rsid w:val="00E507AA"/>
    <w:rsid w:val="00E50974"/>
    <w:rsid w:val="00E50BB9"/>
    <w:rsid w:val="00E50C86"/>
    <w:rsid w:val="00E50DAE"/>
    <w:rsid w:val="00E5127A"/>
    <w:rsid w:val="00E51396"/>
    <w:rsid w:val="00E5145D"/>
    <w:rsid w:val="00E5146D"/>
    <w:rsid w:val="00E51501"/>
    <w:rsid w:val="00E51514"/>
    <w:rsid w:val="00E51527"/>
    <w:rsid w:val="00E515B3"/>
    <w:rsid w:val="00E51657"/>
    <w:rsid w:val="00E51660"/>
    <w:rsid w:val="00E5184E"/>
    <w:rsid w:val="00E519E7"/>
    <w:rsid w:val="00E51C30"/>
    <w:rsid w:val="00E51D39"/>
    <w:rsid w:val="00E51E2A"/>
    <w:rsid w:val="00E51F70"/>
    <w:rsid w:val="00E52114"/>
    <w:rsid w:val="00E52456"/>
    <w:rsid w:val="00E5260F"/>
    <w:rsid w:val="00E52642"/>
    <w:rsid w:val="00E527E5"/>
    <w:rsid w:val="00E52889"/>
    <w:rsid w:val="00E529C1"/>
    <w:rsid w:val="00E52C4A"/>
    <w:rsid w:val="00E52C9D"/>
    <w:rsid w:val="00E52ECC"/>
    <w:rsid w:val="00E533CA"/>
    <w:rsid w:val="00E53427"/>
    <w:rsid w:val="00E5344E"/>
    <w:rsid w:val="00E53693"/>
    <w:rsid w:val="00E53986"/>
    <w:rsid w:val="00E53BFD"/>
    <w:rsid w:val="00E53FA0"/>
    <w:rsid w:val="00E5409F"/>
    <w:rsid w:val="00E54244"/>
    <w:rsid w:val="00E5448F"/>
    <w:rsid w:val="00E544A0"/>
    <w:rsid w:val="00E545C7"/>
    <w:rsid w:val="00E5461B"/>
    <w:rsid w:val="00E546F1"/>
    <w:rsid w:val="00E54751"/>
    <w:rsid w:val="00E5499C"/>
    <w:rsid w:val="00E549CA"/>
    <w:rsid w:val="00E549DF"/>
    <w:rsid w:val="00E54AE0"/>
    <w:rsid w:val="00E54B9E"/>
    <w:rsid w:val="00E54CCD"/>
    <w:rsid w:val="00E54E38"/>
    <w:rsid w:val="00E54E52"/>
    <w:rsid w:val="00E55254"/>
    <w:rsid w:val="00E55327"/>
    <w:rsid w:val="00E55328"/>
    <w:rsid w:val="00E5573B"/>
    <w:rsid w:val="00E55867"/>
    <w:rsid w:val="00E55AD8"/>
    <w:rsid w:val="00E560CA"/>
    <w:rsid w:val="00E56173"/>
    <w:rsid w:val="00E564EC"/>
    <w:rsid w:val="00E56848"/>
    <w:rsid w:val="00E56891"/>
    <w:rsid w:val="00E568C8"/>
    <w:rsid w:val="00E56966"/>
    <w:rsid w:val="00E56C32"/>
    <w:rsid w:val="00E56E7D"/>
    <w:rsid w:val="00E56F08"/>
    <w:rsid w:val="00E5713F"/>
    <w:rsid w:val="00E57402"/>
    <w:rsid w:val="00E574B7"/>
    <w:rsid w:val="00E5760B"/>
    <w:rsid w:val="00E577DD"/>
    <w:rsid w:val="00E57D8E"/>
    <w:rsid w:val="00E57E48"/>
    <w:rsid w:val="00E57F88"/>
    <w:rsid w:val="00E60065"/>
    <w:rsid w:val="00E601B2"/>
    <w:rsid w:val="00E60248"/>
    <w:rsid w:val="00E602A4"/>
    <w:rsid w:val="00E60300"/>
    <w:rsid w:val="00E60480"/>
    <w:rsid w:val="00E604DE"/>
    <w:rsid w:val="00E6063C"/>
    <w:rsid w:val="00E60AC1"/>
    <w:rsid w:val="00E60B7B"/>
    <w:rsid w:val="00E60C23"/>
    <w:rsid w:val="00E60CC6"/>
    <w:rsid w:val="00E60D30"/>
    <w:rsid w:val="00E60D83"/>
    <w:rsid w:val="00E60E33"/>
    <w:rsid w:val="00E61047"/>
    <w:rsid w:val="00E610B5"/>
    <w:rsid w:val="00E611DB"/>
    <w:rsid w:val="00E61202"/>
    <w:rsid w:val="00E61211"/>
    <w:rsid w:val="00E61274"/>
    <w:rsid w:val="00E61745"/>
    <w:rsid w:val="00E619D8"/>
    <w:rsid w:val="00E61AAE"/>
    <w:rsid w:val="00E61DD8"/>
    <w:rsid w:val="00E62163"/>
    <w:rsid w:val="00E621EC"/>
    <w:rsid w:val="00E6231A"/>
    <w:rsid w:val="00E6236C"/>
    <w:rsid w:val="00E626A1"/>
    <w:rsid w:val="00E62704"/>
    <w:rsid w:val="00E62899"/>
    <w:rsid w:val="00E6291C"/>
    <w:rsid w:val="00E6293F"/>
    <w:rsid w:val="00E62B50"/>
    <w:rsid w:val="00E62D97"/>
    <w:rsid w:val="00E62DE3"/>
    <w:rsid w:val="00E62F32"/>
    <w:rsid w:val="00E630C2"/>
    <w:rsid w:val="00E63169"/>
    <w:rsid w:val="00E6357F"/>
    <w:rsid w:val="00E6367B"/>
    <w:rsid w:val="00E63C09"/>
    <w:rsid w:val="00E63D75"/>
    <w:rsid w:val="00E63E51"/>
    <w:rsid w:val="00E64A14"/>
    <w:rsid w:val="00E64D21"/>
    <w:rsid w:val="00E65494"/>
    <w:rsid w:val="00E654C1"/>
    <w:rsid w:val="00E65506"/>
    <w:rsid w:val="00E65523"/>
    <w:rsid w:val="00E65543"/>
    <w:rsid w:val="00E65654"/>
    <w:rsid w:val="00E65BFC"/>
    <w:rsid w:val="00E65C96"/>
    <w:rsid w:val="00E65CC2"/>
    <w:rsid w:val="00E66385"/>
    <w:rsid w:val="00E664C8"/>
    <w:rsid w:val="00E6651F"/>
    <w:rsid w:val="00E66550"/>
    <w:rsid w:val="00E667B5"/>
    <w:rsid w:val="00E66827"/>
    <w:rsid w:val="00E66D12"/>
    <w:rsid w:val="00E66E21"/>
    <w:rsid w:val="00E66EEA"/>
    <w:rsid w:val="00E66F07"/>
    <w:rsid w:val="00E670B2"/>
    <w:rsid w:val="00E67276"/>
    <w:rsid w:val="00E6745E"/>
    <w:rsid w:val="00E6777E"/>
    <w:rsid w:val="00E67860"/>
    <w:rsid w:val="00E67AAE"/>
    <w:rsid w:val="00E67DED"/>
    <w:rsid w:val="00E67E37"/>
    <w:rsid w:val="00E67EE6"/>
    <w:rsid w:val="00E67F13"/>
    <w:rsid w:val="00E700D2"/>
    <w:rsid w:val="00E704EC"/>
    <w:rsid w:val="00E7058F"/>
    <w:rsid w:val="00E705E5"/>
    <w:rsid w:val="00E70870"/>
    <w:rsid w:val="00E7092A"/>
    <w:rsid w:val="00E70955"/>
    <w:rsid w:val="00E70AA9"/>
    <w:rsid w:val="00E70BCC"/>
    <w:rsid w:val="00E70CD5"/>
    <w:rsid w:val="00E70DEA"/>
    <w:rsid w:val="00E70F7A"/>
    <w:rsid w:val="00E71299"/>
    <w:rsid w:val="00E71806"/>
    <w:rsid w:val="00E71851"/>
    <w:rsid w:val="00E71AE8"/>
    <w:rsid w:val="00E71B31"/>
    <w:rsid w:val="00E71B88"/>
    <w:rsid w:val="00E71BC9"/>
    <w:rsid w:val="00E71ED5"/>
    <w:rsid w:val="00E72151"/>
    <w:rsid w:val="00E72155"/>
    <w:rsid w:val="00E722C1"/>
    <w:rsid w:val="00E72708"/>
    <w:rsid w:val="00E72901"/>
    <w:rsid w:val="00E72B06"/>
    <w:rsid w:val="00E72DC7"/>
    <w:rsid w:val="00E731E2"/>
    <w:rsid w:val="00E733AA"/>
    <w:rsid w:val="00E736D8"/>
    <w:rsid w:val="00E7378D"/>
    <w:rsid w:val="00E73B77"/>
    <w:rsid w:val="00E73BC9"/>
    <w:rsid w:val="00E74163"/>
    <w:rsid w:val="00E74179"/>
    <w:rsid w:val="00E7417D"/>
    <w:rsid w:val="00E74357"/>
    <w:rsid w:val="00E74417"/>
    <w:rsid w:val="00E74605"/>
    <w:rsid w:val="00E7466C"/>
    <w:rsid w:val="00E74813"/>
    <w:rsid w:val="00E74A11"/>
    <w:rsid w:val="00E74D0C"/>
    <w:rsid w:val="00E74D40"/>
    <w:rsid w:val="00E74D7F"/>
    <w:rsid w:val="00E74E6C"/>
    <w:rsid w:val="00E750F4"/>
    <w:rsid w:val="00E751E5"/>
    <w:rsid w:val="00E7527D"/>
    <w:rsid w:val="00E753B6"/>
    <w:rsid w:val="00E755DE"/>
    <w:rsid w:val="00E75637"/>
    <w:rsid w:val="00E7569F"/>
    <w:rsid w:val="00E75887"/>
    <w:rsid w:val="00E75C52"/>
    <w:rsid w:val="00E762D0"/>
    <w:rsid w:val="00E7633B"/>
    <w:rsid w:val="00E76420"/>
    <w:rsid w:val="00E764A8"/>
    <w:rsid w:val="00E766D1"/>
    <w:rsid w:val="00E768A6"/>
    <w:rsid w:val="00E76AA1"/>
    <w:rsid w:val="00E76DD2"/>
    <w:rsid w:val="00E76EC8"/>
    <w:rsid w:val="00E77323"/>
    <w:rsid w:val="00E77372"/>
    <w:rsid w:val="00E775F4"/>
    <w:rsid w:val="00E776E5"/>
    <w:rsid w:val="00E77A07"/>
    <w:rsid w:val="00E77A9C"/>
    <w:rsid w:val="00E77C21"/>
    <w:rsid w:val="00E77C32"/>
    <w:rsid w:val="00E77C96"/>
    <w:rsid w:val="00E801E5"/>
    <w:rsid w:val="00E80229"/>
    <w:rsid w:val="00E8039D"/>
    <w:rsid w:val="00E804D5"/>
    <w:rsid w:val="00E80608"/>
    <w:rsid w:val="00E80AAC"/>
    <w:rsid w:val="00E80B55"/>
    <w:rsid w:val="00E80C3B"/>
    <w:rsid w:val="00E80E24"/>
    <w:rsid w:val="00E80FB6"/>
    <w:rsid w:val="00E80FD1"/>
    <w:rsid w:val="00E81235"/>
    <w:rsid w:val="00E8128E"/>
    <w:rsid w:val="00E81353"/>
    <w:rsid w:val="00E81381"/>
    <w:rsid w:val="00E814D4"/>
    <w:rsid w:val="00E8176A"/>
    <w:rsid w:val="00E81896"/>
    <w:rsid w:val="00E819CC"/>
    <w:rsid w:val="00E819D0"/>
    <w:rsid w:val="00E81A1D"/>
    <w:rsid w:val="00E81B47"/>
    <w:rsid w:val="00E81C07"/>
    <w:rsid w:val="00E81D2A"/>
    <w:rsid w:val="00E81DF1"/>
    <w:rsid w:val="00E81ECF"/>
    <w:rsid w:val="00E82227"/>
    <w:rsid w:val="00E82556"/>
    <w:rsid w:val="00E827A7"/>
    <w:rsid w:val="00E82B06"/>
    <w:rsid w:val="00E82DD1"/>
    <w:rsid w:val="00E82DD2"/>
    <w:rsid w:val="00E83245"/>
    <w:rsid w:val="00E83370"/>
    <w:rsid w:val="00E83612"/>
    <w:rsid w:val="00E83649"/>
    <w:rsid w:val="00E83651"/>
    <w:rsid w:val="00E836E3"/>
    <w:rsid w:val="00E838F4"/>
    <w:rsid w:val="00E83929"/>
    <w:rsid w:val="00E83A84"/>
    <w:rsid w:val="00E83BF2"/>
    <w:rsid w:val="00E83C0D"/>
    <w:rsid w:val="00E83C53"/>
    <w:rsid w:val="00E83CAF"/>
    <w:rsid w:val="00E83D4E"/>
    <w:rsid w:val="00E83E69"/>
    <w:rsid w:val="00E8415C"/>
    <w:rsid w:val="00E84461"/>
    <w:rsid w:val="00E84465"/>
    <w:rsid w:val="00E8453A"/>
    <w:rsid w:val="00E847B7"/>
    <w:rsid w:val="00E847BB"/>
    <w:rsid w:val="00E847C2"/>
    <w:rsid w:val="00E84818"/>
    <w:rsid w:val="00E84910"/>
    <w:rsid w:val="00E849C6"/>
    <w:rsid w:val="00E84A12"/>
    <w:rsid w:val="00E84B5C"/>
    <w:rsid w:val="00E84C52"/>
    <w:rsid w:val="00E84F33"/>
    <w:rsid w:val="00E84FD5"/>
    <w:rsid w:val="00E8531F"/>
    <w:rsid w:val="00E853D3"/>
    <w:rsid w:val="00E85443"/>
    <w:rsid w:val="00E8555C"/>
    <w:rsid w:val="00E859CE"/>
    <w:rsid w:val="00E85CA9"/>
    <w:rsid w:val="00E85D79"/>
    <w:rsid w:val="00E85F3E"/>
    <w:rsid w:val="00E862A7"/>
    <w:rsid w:val="00E86396"/>
    <w:rsid w:val="00E8648B"/>
    <w:rsid w:val="00E8650C"/>
    <w:rsid w:val="00E86940"/>
    <w:rsid w:val="00E86B5E"/>
    <w:rsid w:val="00E86E3E"/>
    <w:rsid w:val="00E86F56"/>
    <w:rsid w:val="00E87117"/>
    <w:rsid w:val="00E87198"/>
    <w:rsid w:val="00E8719B"/>
    <w:rsid w:val="00E871F9"/>
    <w:rsid w:val="00E8738A"/>
    <w:rsid w:val="00E87659"/>
    <w:rsid w:val="00E87690"/>
    <w:rsid w:val="00E87797"/>
    <w:rsid w:val="00E877BE"/>
    <w:rsid w:val="00E877C5"/>
    <w:rsid w:val="00E877CE"/>
    <w:rsid w:val="00E87ACE"/>
    <w:rsid w:val="00E87B32"/>
    <w:rsid w:val="00E90019"/>
    <w:rsid w:val="00E90120"/>
    <w:rsid w:val="00E90714"/>
    <w:rsid w:val="00E907B0"/>
    <w:rsid w:val="00E90AFA"/>
    <w:rsid w:val="00E90B94"/>
    <w:rsid w:val="00E90C44"/>
    <w:rsid w:val="00E90E79"/>
    <w:rsid w:val="00E90EE9"/>
    <w:rsid w:val="00E911DD"/>
    <w:rsid w:val="00E91388"/>
    <w:rsid w:val="00E914EA"/>
    <w:rsid w:val="00E91509"/>
    <w:rsid w:val="00E915B1"/>
    <w:rsid w:val="00E915F7"/>
    <w:rsid w:val="00E916AC"/>
    <w:rsid w:val="00E919AB"/>
    <w:rsid w:val="00E91E04"/>
    <w:rsid w:val="00E920B4"/>
    <w:rsid w:val="00E922C3"/>
    <w:rsid w:val="00E92368"/>
    <w:rsid w:val="00E92448"/>
    <w:rsid w:val="00E924E4"/>
    <w:rsid w:val="00E926B9"/>
    <w:rsid w:val="00E927E1"/>
    <w:rsid w:val="00E928A6"/>
    <w:rsid w:val="00E929C5"/>
    <w:rsid w:val="00E929E0"/>
    <w:rsid w:val="00E92A27"/>
    <w:rsid w:val="00E92AF9"/>
    <w:rsid w:val="00E92B66"/>
    <w:rsid w:val="00E9300B"/>
    <w:rsid w:val="00E930BD"/>
    <w:rsid w:val="00E930DC"/>
    <w:rsid w:val="00E936CE"/>
    <w:rsid w:val="00E936FA"/>
    <w:rsid w:val="00E93A26"/>
    <w:rsid w:val="00E93A62"/>
    <w:rsid w:val="00E93B00"/>
    <w:rsid w:val="00E93B75"/>
    <w:rsid w:val="00E93BA8"/>
    <w:rsid w:val="00E9421D"/>
    <w:rsid w:val="00E94447"/>
    <w:rsid w:val="00E9474B"/>
    <w:rsid w:val="00E9486E"/>
    <w:rsid w:val="00E9491D"/>
    <w:rsid w:val="00E94961"/>
    <w:rsid w:val="00E949BE"/>
    <w:rsid w:val="00E949EC"/>
    <w:rsid w:val="00E94B7A"/>
    <w:rsid w:val="00E94DEB"/>
    <w:rsid w:val="00E94DF7"/>
    <w:rsid w:val="00E94E39"/>
    <w:rsid w:val="00E94EB9"/>
    <w:rsid w:val="00E95019"/>
    <w:rsid w:val="00E95062"/>
    <w:rsid w:val="00E952F9"/>
    <w:rsid w:val="00E95441"/>
    <w:rsid w:val="00E954AE"/>
    <w:rsid w:val="00E954FC"/>
    <w:rsid w:val="00E956F2"/>
    <w:rsid w:val="00E958AC"/>
    <w:rsid w:val="00E95B29"/>
    <w:rsid w:val="00E95D60"/>
    <w:rsid w:val="00E95E63"/>
    <w:rsid w:val="00E9602C"/>
    <w:rsid w:val="00E9609F"/>
    <w:rsid w:val="00E960D2"/>
    <w:rsid w:val="00E96116"/>
    <w:rsid w:val="00E96364"/>
    <w:rsid w:val="00E96562"/>
    <w:rsid w:val="00E966BA"/>
    <w:rsid w:val="00E969A5"/>
    <w:rsid w:val="00E969F7"/>
    <w:rsid w:val="00E96A43"/>
    <w:rsid w:val="00E96C94"/>
    <w:rsid w:val="00E96D1E"/>
    <w:rsid w:val="00E96DA3"/>
    <w:rsid w:val="00E96E0F"/>
    <w:rsid w:val="00E96FAE"/>
    <w:rsid w:val="00E9717B"/>
    <w:rsid w:val="00E97467"/>
    <w:rsid w:val="00E9759B"/>
    <w:rsid w:val="00E975A5"/>
    <w:rsid w:val="00E97679"/>
    <w:rsid w:val="00E97B0D"/>
    <w:rsid w:val="00E97B86"/>
    <w:rsid w:val="00EA0048"/>
    <w:rsid w:val="00EA0305"/>
    <w:rsid w:val="00EA04D1"/>
    <w:rsid w:val="00EA04E6"/>
    <w:rsid w:val="00EA0C4C"/>
    <w:rsid w:val="00EA0FA0"/>
    <w:rsid w:val="00EA1112"/>
    <w:rsid w:val="00EA120C"/>
    <w:rsid w:val="00EA1365"/>
    <w:rsid w:val="00EA142C"/>
    <w:rsid w:val="00EA160D"/>
    <w:rsid w:val="00EA16B3"/>
    <w:rsid w:val="00EA1E18"/>
    <w:rsid w:val="00EA20FD"/>
    <w:rsid w:val="00EA26D1"/>
    <w:rsid w:val="00EA28C8"/>
    <w:rsid w:val="00EA297B"/>
    <w:rsid w:val="00EA29D3"/>
    <w:rsid w:val="00EA2AA6"/>
    <w:rsid w:val="00EA2B1C"/>
    <w:rsid w:val="00EA2C26"/>
    <w:rsid w:val="00EA323E"/>
    <w:rsid w:val="00EA32BD"/>
    <w:rsid w:val="00EA34F8"/>
    <w:rsid w:val="00EA3510"/>
    <w:rsid w:val="00EA3839"/>
    <w:rsid w:val="00EA388B"/>
    <w:rsid w:val="00EA426C"/>
    <w:rsid w:val="00EA42D0"/>
    <w:rsid w:val="00EA42F2"/>
    <w:rsid w:val="00EA4676"/>
    <w:rsid w:val="00EA48B9"/>
    <w:rsid w:val="00EA4915"/>
    <w:rsid w:val="00EA49AD"/>
    <w:rsid w:val="00EA4A90"/>
    <w:rsid w:val="00EA4BB7"/>
    <w:rsid w:val="00EA4BBC"/>
    <w:rsid w:val="00EA4BE9"/>
    <w:rsid w:val="00EA4EA3"/>
    <w:rsid w:val="00EA5072"/>
    <w:rsid w:val="00EA5276"/>
    <w:rsid w:val="00EA5348"/>
    <w:rsid w:val="00EA53F5"/>
    <w:rsid w:val="00EA557B"/>
    <w:rsid w:val="00EA5745"/>
    <w:rsid w:val="00EA58D2"/>
    <w:rsid w:val="00EA59CF"/>
    <w:rsid w:val="00EA5A06"/>
    <w:rsid w:val="00EA5A5D"/>
    <w:rsid w:val="00EA5DC2"/>
    <w:rsid w:val="00EA603A"/>
    <w:rsid w:val="00EA6268"/>
    <w:rsid w:val="00EA6594"/>
    <w:rsid w:val="00EA6783"/>
    <w:rsid w:val="00EA67E7"/>
    <w:rsid w:val="00EA6C27"/>
    <w:rsid w:val="00EA6E27"/>
    <w:rsid w:val="00EA6E4C"/>
    <w:rsid w:val="00EA73F0"/>
    <w:rsid w:val="00EA744A"/>
    <w:rsid w:val="00EA762E"/>
    <w:rsid w:val="00EA7703"/>
    <w:rsid w:val="00EA7705"/>
    <w:rsid w:val="00EA77B6"/>
    <w:rsid w:val="00EA7823"/>
    <w:rsid w:val="00EA7A1A"/>
    <w:rsid w:val="00EA7BCC"/>
    <w:rsid w:val="00EA7D20"/>
    <w:rsid w:val="00EA7F14"/>
    <w:rsid w:val="00EA7F47"/>
    <w:rsid w:val="00EA7F5F"/>
    <w:rsid w:val="00EB010E"/>
    <w:rsid w:val="00EB01C2"/>
    <w:rsid w:val="00EB0409"/>
    <w:rsid w:val="00EB0592"/>
    <w:rsid w:val="00EB09D0"/>
    <w:rsid w:val="00EB0B98"/>
    <w:rsid w:val="00EB0C5D"/>
    <w:rsid w:val="00EB0CAD"/>
    <w:rsid w:val="00EB0FA2"/>
    <w:rsid w:val="00EB0FC7"/>
    <w:rsid w:val="00EB122E"/>
    <w:rsid w:val="00EB1325"/>
    <w:rsid w:val="00EB1518"/>
    <w:rsid w:val="00EB1574"/>
    <w:rsid w:val="00EB15C4"/>
    <w:rsid w:val="00EB160B"/>
    <w:rsid w:val="00EB16A9"/>
    <w:rsid w:val="00EB16EF"/>
    <w:rsid w:val="00EB1ACA"/>
    <w:rsid w:val="00EB1E1C"/>
    <w:rsid w:val="00EB1FBC"/>
    <w:rsid w:val="00EB2018"/>
    <w:rsid w:val="00EB2215"/>
    <w:rsid w:val="00EB22A4"/>
    <w:rsid w:val="00EB25FB"/>
    <w:rsid w:val="00EB2949"/>
    <w:rsid w:val="00EB2AB1"/>
    <w:rsid w:val="00EB2AEC"/>
    <w:rsid w:val="00EB2B1C"/>
    <w:rsid w:val="00EB2BB9"/>
    <w:rsid w:val="00EB2BEC"/>
    <w:rsid w:val="00EB2D2A"/>
    <w:rsid w:val="00EB2E65"/>
    <w:rsid w:val="00EB2F8B"/>
    <w:rsid w:val="00EB2FB7"/>
    <w:rsid w:val="00EB30A0"/>
    <w:rsid w:val="00EB30F6"/>
    <w:rsid w:val="00EB3159"/>
    <w:rsid w:val="00EB3488"/>
    <w:rsid w:val="00EB349E"/>
    <w:rsid w:val="00EB34A7"/>
    <w:rsid w:val="00EB36B6"/>
    <w:rsid w:val="00EB36C7"/>
    <w:rsid w:val="00EB3804"/>
    <w:rsid w:val="00EB3992"/>
    <w:rsid w:val="00EB3A60"/>
    <w:rsid w:val="00EB3CB2"/>
    <w:rsid w:val="00EB3CD4"/>
    <w:rsid w:val="00EB3E82"/>
    <w:rsid w:val="00EB3EB5"/>
    <w:rsid w:val="00EB44A7"/>
    <w:rsid w:val="00EB480A"/>
    <w:rsid w:val="00EB484F"/>
    <w:rsid w:val="00EB48CD"/>
    <w:rsid w:val="00EB49E6"/>
    <w:rsid w:val="00EB4B34"/>
    <w:rsid w:val="00EB4C68"/>
    <w:rsid w:val="00EB4D3D"/>
    <w:rsid w:val="00EB4EDC"/>
    <w:rsid w:val="00EB4F01"/>
    <w:rsid w:val="00EB5432"/>
    <w:rsid w:val="00EB55DF"/>
    <w:rsid w:val="00EB560D"/>
    <w:rsid w:val="00EB568E"/>
    <w:rsid w:val="00EB5945"/>
    <w:rsid w:val="00EB59EC"/>
    <w:rsid w:val="00EB5A73"/>
    <w:rsid w:val="00EB5A9D"/>
    <w:rsid w:val="00EB5BFA"/>
    <w:rsid w:val="00EB5D39"/>
    <w:rsid w:val="00EB5DB8"/>
    <w:rsid w:val="00EB5F9B"/>
    <w:rsid w:val="00EB6022"/>
    <w:rsid w:val="00EB6304"/>
    <w:rsid w:val="00EB6325"/>
    <w:rsid w:val="00EB63D2"/>
    <w:rsid w:val="00EB64D2"/>
    <w:rsid w:val="00EB6697"/>
    <w:rsid w:val="00EB6884"/>
    <w:rsid w:val="00EB6B10"/>
    <w:rsid w:val="00EB6B8D"/>
    <w:rsid w:val="00EB6D00"/>
    <w:rsid w:val="00EB6DFB"/>
    <w:rsid w:val="00EB6E4B"/>
    <w:rsid w:val="00EB7068"/>
    <w:rsid w:val="00EB70E5"/>
    <w:rsid w:val="00EB7213"/>
    <w:rsid w:val="00EB7575"/>
    <w:rsid w:val="00EB7613"/>
    <w:rsid w:val="00EB76BE"/>
    <w:rsid w:val="00EB7885"/>
    <w:rsid w:val="00EB7DFB"/>
    <w:rsid w:val="00EC0303"/>
    <w:rsid w:val="00EC0780"/>
    <w:rsid w:val="00EC0B3F"/>
    <w:rsid w:val="00EC0B83"/>
    <w:rsid w:val="00EC0EBD"/>
    <w:rsid w:val="00EC0FA4"/>
    <w:rsid w:val="00EC119B"/>
    <w:rsid w:val="00EC12FB"/>
    <w:rsid w:val="00EC1359"/>
    <w:rsid w:val="00EC153B"/>
    <w:rsid w:val="00EC169A"/>
    <w:rsid w:val="00EC1BD2"/>
    <w:rsid w:val="00EC1D37"/>
    <w:rsid w:val="00EC1DD6"/>
    <w:rsid w:val="00EC1FDE"/>
    <w:rsid w:val="00EC226F"/>
    <w:rsid w:val="00EC2501"/>
    <w:rsid w:val="00EC257D"/>
    <w:rsid w:val="00EC25E8"/>
    <w:rsid w:val="00EC2703"/>
    <w:rsid w:val="00EC277B"/>
    <w:rsid w:val="00EC285E"/>
    <w:rsid w:val="00EC2914"/>
    <w:rsid w:val="00EC29CA"/>
    <w:rsid w:val="00EC2A04"/>
    <w:rsid w:val="00EC2B6C"/>
    <w:rsid w:val="00EC2C5E"/>
    <w:rsid w:val="00EC2C96"/>
    <w:rsid w:val="00EC2D40"/>
    <w:rsid w:val="00EC2E6D"/>
    <w:rsid w:val="00EC3038"/>
    <w:rsid w:val="00EC3075"/>
    <w:rsid w:val="00EC31A1"/>
    <w:rsid w:val="00EC3235"/>
    <w:rsid w:val="00EC344A"/>
    <w:rsid w:val="00EC365F"/>
    <w:rsid w:val="00EC38AA"/>
    <w:rsid w:val="00EC3B9E"/>
    <w:rsid w:val="00EC3F07"/>
    <w:rsid w:val="00EC3FBE"/>
    <w:rsid w:val="00EC412E"/>
    <w:rsid w:val="00EC424F"/>
    <w:rsid w:val="00EC4281"/>
    <w:rsid w:val="00EC42F3"/>
    <w:rsid w:val="00EC4640"/>
    <w:rsid w:val="00EC46B6"/>
    <w:rsid w:val="00EC492E"/>
    <w:rsid w:val="00EC4BC5"/>
    <w:rsid w:val="00EC4CCD"/>
    <w:rsid w:val="00EC4CDC"/>
    <w:rsid w:val="00EC4FAE"/>
    <w:rsid w:val="00EC5017"/>
    <w:rsid w:val="00EC515B"/>
    <w:rsid w:val="00EC51B7"/>
    <w:rsid w:val="00EC534E"/>
    <w:rsid w:val="00EC5422"/>
    <w:rsid w:val="00EC55DC"/>
    <w:rsid w:val="00EC577B"/>
    <w:rsid w:val="00EC5856"/>
    <w:rsid w:val="00EC5B73"/>
    <w:rsid w:val="00EC5DA4"/>
    <w:rsid w:val="00EC6032"/>
    <w:rsid w:val="00EC62F8"/>
    <w:rsid w:val="00EC64AB"/>
    <w:rsid w:val="00EC64CE"/>
    <w:rsid w:val="00EC694B"/>
    <w:rsid w:val="00EC698A"/>
    <w:rsid w:val="00EC6A36"/>
    <w:rsid w:val="00EC6A95"/>
    <w:rsid w:val="00EC6B35"/>
    <w:rsid w:val="00EC6B46"/>
    <w:rsid w:val="00EC6E90"/>
    <w:rsid w:val="00EC6EA3"/>
    <w:rsid w:val="00EC6F6E"/>
    <w:rsid w:val="00EC718C"/>
    <w:rsid w:val="00EC71AD"/>
    <w:rsid w:val="00EC733D"/>
    <w:rsid w:val="00EC7618"/>
    <w:rsid w:val="00EC765C"/>
    <w:rsid w:val="00EC7693"/>
    <w:rsid w:val="00EC7847"/>
    <w:rsid w:val="00EC79A9"/>
    <w:rsid w:val="00EC7BCD"/>
    <w:rsid w:val="00EC7C19"/>
    <w:rsid w:val="00EC7E73"/>
    <w:rsid w:val="00EC7FFC"/>
    <w:rsid w:val="00ED0012"/>
    <w:rsid w:val="00ED0094"/>
    <w:rsid w:val="00ED00BB"/>
    <w:rsid w:val="00ED0237"/>
    <w:rsid w:val="00ED025C"/>
    <w:rsid w:val="00ED057F"/>
    <w:rsid w:val="00ED066B"/>
    <w:rsid w:val="00ED06F9"/>
    <w:rsid w:val="00ED07DC"/>
    <w:rsid w:val="00ED084A"/>
    <w:rsid w:val="00ED1182"/>
    <w:rsid w:val="00ED11A8"/>
    <w:rsid w:val="00ED127C"/>
    <w:rsid w:val="00ED132E"/>
    <w:rsid w:val="00ED1625"/>
    <w:rsid w:val="00ED16C5"/>
    <w:rsid w:val="00ED170F"/>
    <w:rsid w:val="00ED1A5B"/>
    <w:rsid w:val="00ED1C7C"/>
    <w:rsid w:val="00ED1CC3"/>
    <w:rsid w:val="00ED1E43"/>
    <w:rsid w:val="00ED1F01"/>
    <w:rsid w:val="00ED1F74"/>
    <w:rsid w:val="00ED2275"/>
    <w:rsid w:val="00ED22FC"/>
    <w:rsid w:val="00ED2381"/>
    <w:rsid w:val="00ED255E"/>
    <w:rsid w:val="00ED25AA"/>
    <w:rsid w:val="00ED26BF"/>
    <w:rsid w:val="00ED2AEE"/>
    <w:rsid w:val="00ED320E"/>
    <w:rsid w:val="00ED3516"/>
    <w:rsid w:val="00ED3594"/>
    <w:rsid w:val="00ED35ED"/>
    <w:rsid w:val="00ED3647"/>
    <w:rsid w:val="00ED3792"/>
    <w:rsid w:val="00ED37F4"/>
    <w:rsid w:val="00ED38E4"/>
    <w:rsid w:val="00ED38F3"/>
    <w:rsid w:val="00ED39C8"/>
    <w:rsid w:val="00ED3ACC"/>
    <w:rsid w:val="00ED3B5F"/>
    <w:rsid w:val="00ED3BC2"/>
    <w:rsid w:val="00ED3C1D"/>
    <w:rsid w:val="00ED3C77"/>
    <w:rsid w:val="00ED3DF4"/>
    <w:rsid w:val="00ED3F0E"/>
    <w:rsid w:val="00ED3F28"/>
    <w:rsid w:val="00ED3FB0"/>
    <w:rsid w:val="00ED4138"/>
    <w:rsid w:val="00ED4199"/>
    <w:rsid w:val="00ED424A"/>
    <w:rsid w:val="00ED42E9"/>
    <w:rsid w:val="00ED46CB"/>
    <w:rsid w:val="00ED48AD"/>
    <w:rsid w:val="00ED4A2F"/>
    <w:rsid w:val="00ED4A62"/>
    <w:rsid w:val="00ED4B11"/>
    <w:rsid w:val="00ED4BDD"/>
    <w:rsid w:val="00ED4E1A"/>
    <w:rsid w:val="00ED4EB8"/>
    <w:rsid w:val="00ED4EC8"/>
    <w:rsid w:val="00ED5101"/>
    <w:rsid w:val="00ED5256"/>
    <w:rsid w:val="00ED529A"/>
    <w:rsid w:val="00ED531D"/>
    <w:rsid w:val="00ED5695"/>
    <w:rsid w:val="00ED57B9"/>
    <w:rsid w:val="00ED58EF"/>
    <w:rsid w:val="00ED59DA"/>
    <w:rsid w:val="00ED5A5C"/>
    <w:rsid w:val="00ED5E0E"/>
    <w:rsid w:val="00ED6098"/>
    <w:rsid w:val="00ED60FC"/>
    <w:rsid w:val="00ED6146"/>
    <w:rsid w:val="00ED61BF"/>
    <w:rsid w:val="00ED6206"/>
    <w:rsid w:val="00ED6361"/>
    <w:rsid w:val="00ED6635"/>
    <w:rsid w:val="00ED675E"/>
    <w:rsid w:val="00ED68D0"/>
    <w:rsid w:val="00ED697D"/>
    <w:rsid w:val="00ED6B2C"/>
    <w:rsid w:val="00ED6CD2"/>
    <w:rsid w:val="00ED6E94"/>
    <w:rsid w:val="00ED6EB2"/>
    <w:rsid w:val="00ED6ED6"/>
    <w:rsid w:val="00ED6FE0"/>
    <w:rsid w:val="00ED73B1"/>
    <w:rsid w:val="00ED746C"/>
    <w:rsid w:val="00ED7479"/>
    <w:rsid w:val="00ED74BD"/>
    <w:rsid w:val="00ED7534"/>
    <w:rsid w:val="00ED7615"/>
    <w:rsid w:val="00ED7722"/>
    <w:rsid w:val="00ED7758"/>
    <w:rsid w:val="00ED776E"/>
    <w:rsid w:val="00ED783F"/>
    <w:rsid w:val="00ED78C8"/>
    <w:rsid w:val="00ED797A"/>
    <w:rsid w:val="00ED7D8A"/>
    <w:rsid w:val="00EE01CB"/>
    <w:rsid w:val="00EE0533"/>
    <w:rsid w:val="00EE0543"/>
    <w:rsid w:val="00EE0551"/>
    <w:rsid w:val="00EE07CE"/>
    <w:rsid w:val="00EE0D0B"/>
    <w:rsid w:val="00EE14B3"/>
    <w:rsid w:val="00EE15CC"/>
    <w:rsid w:val="00EE18A3"/>
    <w:rsid w:val="00EE1AD2"/>
    <w:rsid w:val="00EE1BD8"/>
    <w:rsid w:val="00EE1E06"/>
    <w:rsid w:val="00EE20B2"/>
    <w:rsid w:val="00EE22C7"/>
    <w:rsid w:val="00EE235B"/>
    <w:rsid w:val="00EE2367"/>
    <w:rsid w:val="00EE23BB"/>
    <w:rsid w:val="00EE2568"/>
    <w:rsid w:val="00EE258A"/>
    <w:rsid w:val="00EE2697"/>
    <w:rsid w:val="00EE278A"/>
    <w:rsid w:val="00EE293A"/>
    <w:rsid w:val="00EE2949"/>
    <w:rsid w:val="00EE2984"/>
    <w:rsid w:val="00EE2A6E"/>
    <w:rsid w:val="00EE2C92"/>
    <w:rsid w:val="00EE2DAB"/>
    <w:rsid w:val="00EE3076"/>
    <w:rsid w:val="00EE33D3"/>
    <w:rsid w:val="00EE3537"/>
    <w:rsid w:val="00EE357D"/>
    <w:rsid w:val="00EE36BE"/>
    <w:rsid w:val="00EE3703"/>
    <w:rsid w:val="00EE373D"/>
    <w:rsid w:val="00EE3C43"/>
    <w:rsid w:val="00EE3E23"/>
    <w:rsid w:val="00EE3E97"/>
    <w:rsid w:val="00EE3EC9"/>
    <w:rsid w:val="00EE3FA8"/>
    <w:rsid w:val="00EE4237"/>
    <w:rsid w:val="00EE4287"/>
    <w:rsid w:val="00EE4398"/>
    <w:rsid w:val="00EE445C"/>
    <w:rsid w:val="00EE459D"/>
    <w:rsid w:val="00EE47CE"/>
    <w:rsid w:val="00EE47D8"/>
    <w:rsid w:val="00EE4AEC"/>
    <w:rsid w:val="00EE4C20"/>
    <w:rsid w:val="00EE4EA4"/>
    <w:rsid w:val="00EE4EB3"/>
    <w:rsid w:val="00EE4FB3"/>
    <w:rsid w:val="00EE51F4"/>
    <w:rsid w:val="00EE52E0"/>
    <w:rsid w:val="00EE54B9"/>
    <w:rsid w:val="00EE54C6"/>
    <w:rsid w:val="00EE553D"/>
    <w:rsid w:val="00EE565B"/>
    <w:rsid w:val="00EE5D96"/>
    <w:rsid w:val="00EE6143"/>
    <w:rsid w:val="00EE6199"/>
    <w:rsid w:val="00EE6313"/>
    <w:rsid w:val="00EE6374"/>
    <w:rsid w:val="00EE652E"/>
    <w:rsid w:val="00EE686F"/>
    <w:rsid w:val="00EE69C7"/>
    <w:rsid w:val="00EE6D2A"/>
    <w:rsid w:val="00EE6D2C"/>
    <w:rsid w:val="00EE6EDD"/>
    <w:rsid w:val="00EE6F3E"/>
    <w:rsid w:val="00EE742B"/>
    <w:rsid w:val="00EE74C4"/>
    <w:rsid w:val="00EE7510"/>
    <w:rsid w:val="00EE7522"/>
    <w:rsid w:val="00EE7524"/>
    <w:rsid w:val="00EE75D3"/>
    <w:rsid w:val="00EE7776"/>
    <w:rsid w:val="00EE7968"/>
    <w:rsid w:val="00EE79FD"/>
    <w:rsid w:val="00EF01A0"/>
    <w:rsid w:val="00EF01A2"/>
    <w:rsid w:val="00EF03CB"/>
    <w:rsid w:val="00EF0703"/>
    <w:rsid w:val="00EF07CD"/>
    <w:rsid w:val="00EF07EA"/>
    <w:rsid w:val="00EF0ADF"/>
    <w:rsid w:val="00EF0EE1"/>
    <w:rsid w:val="00EF0FF1"/>
    <w:rsid w:val="00EF10BA"/>
    <w:rsid w:val="00EF13B8"/>
    <w:rsid w:val="00EF16F9"/>
    <w:rsid w:val="00EF1944"/>
    <w:rsid w:val="00EF1B04"/>
    <w:rsid w:val="00EF1DD2"/>
    <w:rsid w:val="00EF1DEF"/>
    <w:rsid w:val="00EF1E3D"/>
    <w:rsid w:val="00EF1F78"/>
    <w:rsid w:val="00EF2714"/>
    <w:rsid w:val="00EF27C7"/>
    <w:rsid w:val="00EF2A40"/>
    <w:rsid w:val="00EF2C1B"/>
    <w:rsid w:val="00EF2ED2"/>
    <w:rsid w:val="00EF2EDF"/>
    <w:rsid w:val="00EF2EFF"/>
    <w:rsid w:val="00EF2F83"/>
    <w:rsid w:val="00EF3109"/>
    <w:rsid w:val="00EF322D"/>
    <w:rsid w:val="00EF3389"/>
    <w:rsid w:val="00EF34D2"/>
    <w:rsid w:val="00EF3572"/>
    <w:rsid w:val="00EF35F2"/>
    <w:rsid w:val="00EF36F9"/>
    <w:rsid w:val="00EF3792"/>
    <w:rsid w:val="00EF3875"/>
    <w:rsid w:val="00EF39A3"/>
    <w:rsid w:val="00EF39C3"/>
    <w:rsid w:val="00EF39E9"/>
    <w:rsid w:val="00EF3A0A"/>
    <w:rsid w:val="00EF3B05"/>
    <w:rsid w:val="00EF4010"/>
    <w:rsid w:val="00EF40B1"/>
    <w:rsid w:val="00EF416F"/>
    <w:rsid w:val="00EF42CB"/>
    <w:rsid w:val="00EF45A2"/>
    <w:rsid w:val="00EF47DA"/>
    <w:rsid w:val="00EF4857"/>
    <w:rsid w:val="00EF4876"/>
    <w:rsid w:val="00EF4887"/>
    <w:rsid w:val="00EF48CF"/>
    <w:rsid w:val="00EF48D4"/>
    <w:rsid w:val="00EF4A53"/>
    <w:rsid w:val="00EF4A69"/>
    <w:rsid w:val="00EF4BC5"/>
    <w:rsid w:val="00EF4E88"/>
    <w:rsid w:val="00EF50A3"/>
    <w:rsid w:val="00EF5266"/>
    <w:rsid w:val="00EF5358"/>
    <w:rsid w:val="00EF53F2"/>
    <w:rsid w:val="00EF54FC"/>
    <w:rsid w:val="00EF5879"/>
    <w:rsid w:val="00EF5885"/>
    <w:rsid w:val="00EF58AA"/>
    <w:rsid w:val="00EF5B06"/>
    <w:rsid w:val="00EF5C8B"/>
    <w:rsid w:val="00EF5CDE"/>
    <w:rsid w:val="00EF5E71"/>
    <w:rsid w:val="00EF6035"/>
    <w:rsid w:val="00EF6287"/>
    <w:rsid w:val="00EF64DA"/>
    <w:rsid w:val="00EF6511"/>
    <w:rsid w:val="00EF65FD"/>
    <w:rsid w:val="00EF6621"/>
    <w:rsid w:val="00EF6861"/>
    <w:rsid w:val="00EF6938"/>
    <w:rsid w:val="00EF69B5"/>
    <w:rsid w:val="00EF6B33"/>
    <w:rsid w:val="00EF6BA6"/>
    <w:rsid w:val="00EF6E35"/>
    <w:rsid w:val="00EF6F2A"/>
    <w:rsid w:val="00EF6F42"/>
    <w:rsid w:val="00EF7006"/>
    <w:rsid w:val="00EF71AE"/>
    <w:rsid w:val="00EF735C"/>
    <w:rsid w:val="00EF74CF"/>
    <w:rsid w:val="00EF7504"/>
    <w:rsid w:val="00EF77CE"/>
    <w:rsid w:val="00EF77F0"/>
    <w:rsid w:val="00EF7860"/>
    <w:rsid w:val="00EF78D9"/>
    <w:rsid w:val="00EF7D16"/>
    <w:rsid w:val="00EF7D63"/>
    <w:rsid w:val="00EF7DA2"/>
    <w:rsid w:val="00EF7E34"/>
    <w:rsid w:val="00EF7ECE"/>
    <w:rsid w:val="00F00087"/>
    <w:rsid w:val="00F00236"/>
    <w:rsid w:val="00F0025D"/>
    <w:rsid w:val="00F003CA"/>
    <w:rsid w:val="00F003F1"/>
    <w:rsid w:val="00F0073C"/>
    <w:rsid w:val="00F008DA"/>
    <w:rsid w:val="00F00AC8"/>
    <w:rsid w:val="00F00BC0"/>
    <w:rsid w:val="00F00D9F"/>
    <w:rsid w:val="00F00F96"/>
    <w:rsid w:val="00F0100C"/>
    <w:rsid w:val="00F0103D"/>
    <w:rsid w:val="00F01085"/>
    <w:rsid w:val="00F0169D"/>
    <w:rsid w:val="00F019E4"/>
    <w:rsid w:val="00F01C8B"/>
    <w:rsid w:val="00F01F6B"/>
    <w:rsid w:val="00F0222E"/>
    <w:rsid w:val="00F0233B"/>
    <w:rsid w:val="00F0245D"/>
    <w:rsid w:val="00F02518"/>
    <w:rsid w:val="00F0259C"/>
    <w:rsid w:val="00F029D4"/>
    <w:rsid w:val="00F02BD3"/>
    <w:rsid w:val="00F02C5A"/>
    <w:rsid w:val="00F02CB8"/>
    <w:rsid w:val="00F02D70"/>
    <w:rsid w:val="00F02D8B"/>
    <w:rsid w:val="00F02DB0"/>
    <w:rsid w:val="00F02E74"/>
    <w:rsid w:val="00F02F1B"/>
    <w:rsid w:val="00F03063"/>
    <w:rsid w:val="00F03162"/>
    <w:rsid w:val="00F0321D"/>
    <w:rsid w:val="00F03521"/>
    <w:rsid w:val="00F03612"/>
    <w:rsid w:val="00F036C6"/>
    <w:rsid w:val="00F03AB3"/>
    <w:rsid w:val="00F03B94"/>
    <w:rsid w:val="00F03D67"/>
    <w:rsid w:val="00F03E87"/>
    <w:rsid w:val="00F03ECC"/>
    <w:rsid w:val="00F03F24"/>
    <w:rsid w:val="00F0422E"/>
    <w:rsid w:val="00F042A9"/>
    <w:rsid w:val="00F042D2"/>
    <w:rsid w:val="00F04629"/>
    <w:rsid w:val="00F04730"/>
    <w:rsid w:val="00F04DE7"/>
    <w:rsid w:val="00F04E6F"/>
    <w:rsid w:val="00F04F51"/>
    <w:rsid w:val="00F04FAC"/>
    <w:rsid w:val="00F05062"/>
    <w:rsid w:val="00F05703"/>
    <w:rsid w:val="00F057E3"/>
    <w:rsid w:val="00F05A35"/>
    <w:rsid w:val="00F05A81"/>
    <w:rsid w:val="00F05BB8"/>
    <w:rsid w:val="00F05E5D"/>
    <w:rsid w:val="00F06128"/>
    <w:rsid w:val="00F06585"/>
    <w:rsid w:val="00F0678A"/>
    <w:rsid w:val="00F067C7"/>
    <w:rsid w:val="00F06A90"/>
    <w:rsid w:val="00F06B27"/>
    <w:rsid w:val="00F0711E"/>
    <w:rsid w:val="00F0714B"/>
    <w:rsid w:val="00F071C7"/>
    <w:rsid w:val="00F07422"/>
    <w:rsid w:val="00F07470"/>
    <w:rsid w:val="00F0760E"/>
    <w:rsid w:val="00F076E8"/>
    <w:rsid w:val="00F07C4B"/>
    <w:rsid w:val="00F07CB9"/>
    <w:rsid w:val="00F07CEB"/>
    <w:rsid w:val="00F07CF2"/>
    <w:rsid w:val="00F1019E"/>
    <w:rsid w:val="00F103AD"/>
    <w:rsid w:val="00F10774"/>
    <w:rsid w:val="00F107F8"/>
    <w:rsid w:val="00F10856"/>
    <w:rsid w:val="00F108CA"/>
    <w:rsid w:val="00F1099E"/>
    <w:rsid w:val="00F10B80"/>
    <w:rsid w:val="00F10C14"/>
    <w:rsid w:val="00F10C80"/>
    <w:rsid w:val="00F10DD9"/>
    <w:rsid w:val="00F10E89"/>
    <w:rsid w:val="00F10FBE"/>
    <w:rsid w:val="00F1146A"/>
    <w:rsid w:val="00F116C1"/>
    <w:rsid w:val="00F11A2C"/>
    <w:rsid w:val="00F11B8C"/>
    <w:rsid w:val="00F11BA9"/>
    <w:rsid w:val="00F11BF4"/>
    <w:rsid w:val="00F11F65"/>
    <w:rsid w:val="00F1201E"/>
    <w:rsid w:val="00F120BC"/>
    <w:rsid w:val="00F121F6"/>
    <w:rsid w:val="00F12566"/>
    <w:rsid w:val="00F1256A"/>
    <w:rsid w:val="00F12A57"/>
    <w:rsid w:val="00F12D48"/>
    <w:rsid w:val="00F12D81"/>
    <w:rsid w:val="00F12E4E"/>
    <w:rsid w:val="00F12E65"/>
    <w:rsid w:val="00F12E94"/>
    <w:rsid w:val="00F12FA5"/>
    <w:rsid w:val="00F12FE9"/>
    <w:rsid w:val="00F13147"/>
    <w:rsid w:val="00F134F7"/>
    <w:rsid w:val="00F1364F"/>
    <w:rsid w:val="00F139A5"/>
    <w:rsid w:val="00F13E03"/>
    <w:rsid w:val="00F13E85"/>
    <w:rsid w:val="00F13F14"/>
    <w:rsid w:val="00F13FE0"/>
    <w:rsid w:val="00F14563"/>
    <w:rsid w:val="00F14572"/>
    <w:rsid w:val="00F14A8D"/>
    <w:rsid w:val="00F14C63"/>
    <w:rsid w:val="00F14F74"/>
    <w:rsid w:val="00F1500A"/>
    <w:rsid w:val="00F151FD"/>
    <w:rsid w:val="00F15235"/>
    <w:rsid w:val="00F15275"/>
    <w:rsid w:val="00F152EE"/>
    <w:rsid w:val="00F15451"/>
    <w:rsid w:val="00F155DF"/>
    <w:rsid w:val="00F15878"/>
    <w:rsid w:val="00F15B09"/>
    <w:rsid w:val="00F15B3E"/>
    <w:rsid w:val="00F15B54"/>
    <w:rsid w:val="00F15D49"/>
    <w:rsid w:val="00F15F24"/>
    <w:rsid w:val="00F15F5A"/>
    <w:rsid w:val="00F15F6F"/>
    <w:rsid w:val="00F160ED"/>
    <w:rsid w:val="00F16554"/>
    <w:rsid w:val="00F16754"/>
    <w:rsid w:val="00F16969"/>
    <w:rsid w:val="00F16E9B"/>
    <w:rsid w:val="00F17246"/>
    <w:rsid w:val="00F17846"/>
    <w:rsid w:val="00F17873"/>
    <w:rsid w:val="00F1793C"/>
    <w:rsid w:val="00F17FD7"/>
    <w:rsid w:val="00F2000C"/>
    <w:rsid w:val="00F20333"/>
    <w:rsid w:val="00F204B8"/>
    <w:rsid w:val="00F204BC"/>
    <w:rsid w:val="00F206F9"/>
    <w:rsid w:val="00F207D4"/>
    <w:rsid w:val="00F20A1F"/>
    <w:rsid w:val="00F20B0B"/>
    <w:rsid w:val="00F20DD8"/>
    <w:rsid w:val="00F20F1F"/>
    <w:rsid w:val="00F20FDF"/>
    <w:rsid w:val="00F21054"/>
    <w:rsid w:val="00F212C0"/>
    <w:rsid w:val="00F2148C"/>
    <w:rsid w:val="00F215B8"/>
    <w:rsid w:val="00F2179A"/>
    <w:rsid w:val="00F2197A"/>
    <w:rsid w:val="00F21AC7"/>
    <w:rsid w:val="00F21E89"/>
    <w:rsid w:val="00F22430"/>
    <w:rsid w:val="00F22538"/>
    <w:rsid w:val="00F225CF"/>
    <w:rsid w:val="00F22969"/>
    <w:rsid w:val="00F22A61"/>
    <w:rsid w:val="00F22B20"/>
    <w:rsid w:val="00F22C56"/>
    <w:rsid w:val="00F2318F"/>
    <w:rsid w:val="00F23195"/>
    <w:rsid w:val="00F231D3"/>
    <w:rsid w:val="00F2327A"/>
    <w:rsid w:val="00F23553"/>
    <w:rsid w:val="00F237F7"/>
    <w:rsid w:val="00F239CD"/>
    <w:rsid w:val="00F23B62"/>
    <w:rsid w:val="00F23C2D"/>
    <w:rsid w:val="00F23C94"/>
    <w:rsid w:val="00F23F77"/>
    <w:rsid w:val="00F23F93"/>
    <w:rsid w:val="00F240CF"/>
    <w:rsid w:val="00F24122"/>
    <w:rsid w:val="00F24239"/>
    <w:rsid w:val="00F24368"/>
    <w:rsid w:val="00F24504"/>
    <w:rsid w:val="00F24769"/>
    <w:rsid w:val="00F249A1"/>
    <w:rsid w:val="00F249CF"/>
    <w:rsid w:val="00F24B82"/>
    <w:rsid w:val="00F24C5F"/>
    <w:rsid w:val="00F24CC9"/>
    <w:rsid w:val="00F24D03"/>
    <w:rsid w:val="00F24D3E"/>
    <w:rsid w:val="00F24EAF"/>
    <w:rsid w:val="00F25085"/>
    <w:rsid w:val="00F250B5"/>
    <w:rsid w:val="00F254BF"/>
    <w:rsid w:val="00F256FF"/>
    <w:rsid w:val="00F25A81"/>
    <w:rsid w:val="00F25BE3"/>
    <w:rsid w:val="00F262E6"/>
    <w:rsid w:val="00F2662B"/>
    <w:rsid w:val="00F266E4"/>
    <w:rsid w:val="00F2684E"/>
    <w:rsid w:val="00F2685E"/>
    <w:rsid w:val="00F268DA"/>
    <w:rsid w:val="00F269A4"/>
    <w:rsid w:val="00F26A48"/>
    <w:rsid w:val="00F26AC7"/>
    <w:rsid w:val="00F27072"/>
    <w:rsid w:val="00F273CA"/>
    <w:rsid w:val="00F276B0"/>
    <w:rsid w:val="00F276FB"/>
    <w:rsid w:val="00F2798C"/>
    <w:rsid w:val="00F27C44"/>
    <w:rsid w:val="00F27C85"/>
    <w:rsid w:val="00F27D6B"/>
    <w:rsid w:val="00F27E39"/>
    <w:rsid w:val="00F27E3F"/>
    <w:rsid w:val="00F27EB4"/>
    <w:rsid w:val="00F3021D"/>
    <w:rsid w:val="00F3042C"/>
    <w:rsid w:val="00F306C8"/>
    <w:rsid w:val="00F3083F"/>
    <w:rsid w:val="00F30BA9"/>
    <w:rsid w:val="00F30C65"/>
    <w:rsid w:val="00F30CE7"/>
    <w:rsid w:val="00F30D0A"/>
    <w:rsid w:val="00F310F1"/>
    <w:rsid w:val="00F312CE"/>
    <w:rsid w:val="00F31512"/>
    <w:rsid w:val="00F3162F"/>
    <w:rsid w:val="00F31B96"/>
    <w:rsid w:val="00F31B9D"/>
    <w:rsid w:val="00F31BCA"/>
    <w:rsid w:val="00F32038"/>
    <w:rsid w:val="00F32170"/>
    <w:rsid w:val="00F3220F"/>
    <w:rsid w:val="00F3229E"/>
    <w:rsid w:val="00F32384"/>
    <w:rsid w:val="00F325AD"/>
    <w:rsid w:val="00F325C1"/>
    <w:rsid w:val="00F32632"/>
    <w:rsid w:val="00F3266E"/>
    <w:rsid w:val="00F32695"/>
    <w:rsid w:val="00F32868"/>
    <w:rsid w:val="00F32A01"/>
    <w:rsid w:val="00F32C6D"/>
    <w:rsid w:val="00F32E47"/>
    <w:rsid w:val="00F32ED8"/>
    <w:rsid w:val="00F33421"/>
    <w:rsid w:val="00F336B8"/>
    <w:rsid w:val="00F3381F"/>
    <w:rsid w:val="00F33915"/>
    <w:rsid w:val="00F33A3C"/>
    <w:rsid w:val="00F33C12"/>
    <w:rsid w:val="00F33C23"/>
    <w:rsid w:val="00F33DBB"/>
    <w:rsid w:val="00F340C1"/>
    <w:rsid w:val="00F342A4"/>
    <w:rsid w:val="00F34367"/>
    <w:rsid w:val="00F3499F"/>
    <w:rsid w:val="00F34DD2"/>
    <w:rsid w:val="00F35271"/>
    <w:rsid w:val="00F352A6"/>
    <w:rsid w:val="00F3535B"/>
    <w:rsid w:val="00F35489"/>
    <w:rsid w:val="00F354B2"/>
    <w:rsid w:val="00F358FC"/>
    <w:rsid w:val="00F3593E"/>
    <w:rsid w:val="00F35990"/>
    <w:rsid w:val="00F35C21"/>
    <w:rsid w:val="00F35C8C"/>
    <w:rsid w:val="00F35FEF"/>
    <w:rsid w:val="00F361B5"/>
    <w:rsid w:val="00F36258"/>
    <w:rsid w:val="00F363FB"/>
    <w:rsid w:val="00F366B3"/>
    <w:rsid w:val="00F367AD"/>
    <w:rsid w:val="00F36842"/>
    <w:rsid w:val="00F36872"/>
    <w:rsid w:val="00F36926"/>
    <w:rsid w:val="00F36A8C"/>
    <w:rsid w:val="00F36A91"/>
    <w:rsid w:val="00F36A96"/>
    <w:rsid w:val="00F36DBF"/>
    <w:rsid w:val="00F36F26"/>
    <w:rsid w:val="00F370DE"/>
    <w:rsid w:val="00F3722F"/>
    <w:rsid w:val="00F3743E"/>
    <w:rsid w:val="00F375AD"/>
    <w:rsid w:val="00F376D9"/>
    <w:rsid w:val="00F376F6"/>
    <w:rsid w:val="00F3776A"/>
    <w:rsid w:val="00F378CA"/>
    <w:rsid w:val="00F37904"/>
    <w:rsid w:val="00F37966"/>
    <w:rsid w:val="00F379FD"/>
    <w:rsid w:val="00F37D61"/>
    <w:rsid w:val="00F37DA6"/>
    <w:rsid w:val="00F37F63"/>
    <w:rsid w:val="00F40211"/>
    <w:rsid w:val="00F404A1"/>
    <w:rsid w:val="00F406D0"/>
    <w:rsid w:val="00F40742"/>
    <w:rsid w:val="00F409A2"/>
    <w:rsid w:val="00F40ECD"/>
    <w:rsid w:val="00F40EDD"/>
    <w:rsid w:val="00F41052"/>
    <w:rsid w:val="00F4136D"/>
    <w:rsid w:val="00F4190C"/>
    <w:rsid w:val="00F41CA4"/>
    <w:rsid w:val="00F41E3B"/>
    <w:rsid w:val="00F422A6"/>
    <w:rsid w:val="00F423CE"/>
    <w:rsid w:val="00F425DE"/>
    <w:rsid w:val="00F42979"/>
    <w:rsid w:val="00F42A9F"/>
    <w:rsid w:val="00F430EB"/>
    <w:rsid w:val="00F43107"/>
    <w:rsid w:val="00F4315E"/>
    <w:rsid w:val="00F4323B"/>
    <w:rsid w:val="00F432BE"/>
    <w:rsid w:val="00F43457"/>
    <w:rsid w:val="00F43669"/>
    <w:rsid w:val="00F43714"/>
    <w:rsid w:val="00F43715"/>
    <w:rsid w:val="00F43B7D"/>
    <w:rsid w:val="00F43D5B"/>
    <w:rsid w:val="00F43EB3"/>
    <w:rsid w:val="00F44077"/>
    <w:rsid w:val="00F440A4"/>
    <w:rsid w:val="00F440D9"/>
    <w:rsid w:val="00F441D6"/>
    <w:rsid w:val="00F441DB"/>
    <w:rsid w:val="00F4420F"/>
    <w:rsid w:val="00F4459A"/>
    <w:rsid w:val="00F44759"/>
    <w:rsid w:val="00F44971"/>
    <w:rsid w:val="00F449C6"/>
    <w:rsid w:val="00F45013"/>
    <w:rsid w:val="00F450D2"/>
    <w:rsid w:val="00F45100"/>
    <w:rsid w:val="00F454EF"/>
    <w:rsid w:val="00F45566"/>
    <w:rsid w:val="00F456C3"/>
    <w:rsid w:val="00F45A58"/>
    <w:rsid w:val="00F45ABB"/>
    <w:rsid w:val="00F45B53"/>
    <w:rsid w:val="00F45CBD"/>
    <w:rsid w:val="00F45D11"/>
    <w:rsid w:val="00F45E3D"/>
    <w:rsid w:val="00F46321"/>
    <w:rsid w:val="00F46389"/>
    <w:rsid w:val="00F4647B"/>
    <w:rsid w:val="00F465B5"/>
    <w:rsid w:val="00F46815"/>
    <w:rsid w:val="00F46896"/>
    <w:rsid w:val="00F468A9"/>
    <w:rsid w:val="00F46AAD"/>
    <w:rsid w:val="00F46C5B"/>
    <w:rsid w:val="00F46D33"/>
    <w:rsid w:val="00F46FFE"/>
    <w:rsid w:val="00F47018"/>
    <w:rsid w:val="00F472E7"/>
    <w:rsid w:val="00F474C6"/>
    <w:rsid w:val="00F47713"/>
    <w:rsid w:val="00F47846"/>
    <w:rsid w:val="00F47847"/>
    <w:rsid w:val="00F478B9"/>
    <w:rsid w:val="00F47A01"/>
    <w:rsid w:val="00F47C39"/>
    <w:rsid w:val="00F47D7D"/>
    <w:rsid w:val="00F47E68"/>
    <w:rsid w:val="00F47F08"/>
    <w:rsid w:val="00F5030E"/>
    <w:rsid w:val="00F50341"/>
    <w:rsid w:val="00F50407"/>
    <w:rsid w:val="00F5043B"/>
    <w:rsid w:val="00F504DC"/>
    <w:rsid w:val="00F505AE"/>
    <w:rsid w:val="00F5065B"/>
    <w:rsid w:val="00F50729"/>
    <w:rsid w:val="00F5079C"/>
    <w:rsid w:val="00F507BE"/>
    <w:rsid w:val="00F50B62"/>
    <w:rsid w:val="00F50DD0"/>
    <w:rsid w:val="00F511A4"/>
    <w:rsid w:val="00F512FD"/>
    <w:rsid w:val="00F515F5"/>
    <w:rsid w:val="00F5178C"/>
    <w:rsid w:val="00F517A9"/>
    <w:rsid w:val="00F51868"/>
    <w:rsid w:val="00F519D7"/>
    <w:rsid w:val="00F51A50"/>
    <w:rsid w:val="00F51AD7"/>
    <w:rsid w:val="00F51F5E"/>
    <w:rsid w:val="00F51FBB"/>
    <w:rsid w:val="00F5223F"/>
    <w:rsid w:val="00F52464"/>
    <w:rsid w:val="00F5270C"/>
    <w:rsid w:val="00F52A17"/>
    <w:rsid w:val="00F52A4F"/>
    <w:rsid w:val="00F52BC4"/>
    <w:rsid w:val="00F52D25"/>
    <w:rsid w:val="00F53004"/>
    <w:rsid w:val="00F5316C"/>
    <w:rsid w:val="00F5320F"/>
    <w:rsid w:val="00F53230"/>
    <w:rsid w:val="00F53550"/>
    <w:rsid w:val="00F53650"/>
    <w:rsid w:val="00F5376B"/>
    <w:rsid w:val="00F5399A"/>
    <w:rsid w:val="00F53AA7"/>
    <w:rsid w:val="00F53BF3"/>
    <w:rsid w:val="00F53C4B"/>
    <w:rsid w:val="00F53C83"/>
    <w:rsid w:val="00F53D11"/>
    <w:rsid w:val="00F53D5E"/>
    <w:rsid w:val="00F53EFC"/>
    <w:rsid w:val="00F54320"/>
    <w:rsid w:val="00F543F5"/>
    <w:rsid w:val="00F546DE"/>
    <w:rsid w:val="00F5480E"/>
    <w:rsid w:val="00F54B85"/>
    <w:rsid w:val="00F550AC"/>
    <w:rsid w:val="00F552C8"/>
    <w:rsid w:val="00F559A3"/>
    <w:rsid w:val="00F55A0C"/>
    <w:rsid w:val="00F55BAA"/>
    <w:rsid w:val="00F55CD6"/>
    <w:rsid w:val="00F55F1F"/>
    <w:rsid w:val="00F55F53"/>
    <w:rsid w:val="00F564EB"/>
    <w:rsid w:val="00F56604"/>
    <w:rsid w:val="00F56709"/>
    <w:rsid w:val="00F5677C"/>
    <w:rsid w:val="00F56869"/>
    <w:rsid w:val="00F569CA"/>
    <w:rsid w:val="00F569CD"/>
    <w:rsid w:val="00F56AC9"/>
    <w:rsid w:val="00F56D71"/>
    <w:rsid w:val="00F56FC9"/>
    <w:rsid w:val="00F57405"/>
    <w:rsid w:val="00F57487"/>
    <w:rsid w:val="00F575D7"/>
    <w:rsid w:val="00F575E5"/>
    <w:rsid w:val="00F57627"/>
    <w:rsid w:val="00F57B79"/>
    <w:rsid w:val="00F57E7C"/>
    <w:rsid w:val="00F57FED"/>
    <w:rsid w:val="00F600C6"/>
    <w:rsid w:val="00F600E0"/>
    <w:rsid w:val="00F600E4"/>
    <w:rsid w:val="00F601D0"/>
    <w:rsid w:val="00F6032D"/>
    <w:rsid w:val="00F603B2"/>
    <w:rsid w:val="00F6061F"/>
    <w:rsid w:val="00F60634"/>
    <w:rsid w:val="00F60810"/>
    <w:rsid w:val="00F609DA"/>
    <w:rsid w:val="00F60A49"/>
    <w:rsid w:val="00F60A51"/>
    <w:rsid w:val="00F60A86"/>
    <w:rsid w:val="00F60E34"/>
    <w:rsid w:val="00F61023"/>
    <w:rsid w:val="00F610BD"/>
    <w:rsid w:val="00F613D4"/>
    <w:rsid w:val="00F614EF"/>
    <w:rsid w:val="00F61547"/>
    <w:rsid w:val="00F61861"/>
    <w:rsid w:val="00F61981"/>
    <w:rsid w:val="00F61A84"/>
    <w:rsid w:val="00F61B3E"/>
    <w:rsid w:val="00F61BE5"/>
    <w:rsid w:val="00F61EBF"/>
    <w:rsid w:val="00F621DF"/>
    <w:rsid w:val="00F623BE"/>
    <w:rsid w:val="00F6242C"/>
    <w:rsid w:val="00F62501"/>
    <w:rsid w:val="00F625FD"/>
    <w:rsid w:val="00F62673"/>
    <w:rsid w:val="00F626E8"/>
    <w:rsid w:val="00F62A4E"/>
    <w:rsid w:val="00F62D00"/>
    <w:rsid w:val="00F6304A"/>
    <w:rsid w:val="00F631C4"/>
    <w:rsid w:val="00F63211"/>
    <w:rsid w:val="00F6342D"/>
    <w:rsid w:val="00F63615"/>
    <w:rsid w:val="00F63773"/>
    <w:rsid w:val="00F63B62"/>
    <w:rsid w:val="00F63E2A"/>
    <w:rsid w:val="00F641BC"/>
    <w:rsid w:val="00F641E8"/>
    <w:rsid w:val="00F6475A"/>
    <w:rsid w:val="00F648F5"/>
    <w:rsid w:val="00F64B89"/>
    <w:rsid w:val="00F64CD9"/>
    <w:rsid w:val="00F64FAE"/>
    <w:rsid w:val="00F65368"/>
    <w:rsid w:val="00F656A2"/>
    <w:rsid w:val="00F6577F"/>
    <w:rsid w:val="00F65968"/>
    <w:rsid w:val="00F65A25"/>
    <w:rsid w:val="00F65D23"/>
    <w:rsid w:val="00F65DC4"/>
    <w:rsid w:val="00F65F91"/>
    <w:rsid w:val="00F6603A"/>
    <w:rsid w:val="00F66048"/>
    <w:rsid w:val="00F6606A"/>
    <w:rsid w:val="00F66547"/>
    <w:rsid w:val="00F665CE"/>
    <w:rsid w:val="00F667F0"/>
    <w:rsid w:val="00F6681F"/>
    <w:rsid w:val="00F66896"/>
    <w:rsid w:val="00F668BE"/>
    <w:rsid w:val="00F66C8B"/>
    <w:rsid w:val="00F66F5D"/>
    <w:rsid w:val="00F670CD"/>
    <w:rsid w:val="00F67133"/>
    <w:rsid w:val="00F6714D"/>
    <w:rsid w:val="00F6715F"/>
    <w:rsid w:val="00F672B6"/>
    <w:rsid w:val="00F673F2"/>
    <w:rsid w:val="00F674DE"/>
    <w:rsid w:val="00F6750B"/>
    <w:rsid w:val="00F67988"/>
    <w:rsid w:val="00F6798E"/>
    <w:rsid w:val="00F67995"/>
    <w:rsid w:val="00F6799D"/>
    <w:rsid w:val="00F679A1"/>
    <w:rsid w:val="00F679D8"/>
    <w:rsid w:val="00F67AE3"/>
    <w:rsid w:val="00F67B73"/>
    <w:rsid w:val="00F67D14"/>
    <w:rsid w:val="00F67D8F"/>
    <w:rsid w:val="00F67DCF"/>
    <w:rsid w:val="00F702DB"/>
    <w:rsid w:val="00F70611"/>
    <w:rsid w:val="00F707E2"/>
    <w:rsid w:val="00F708EA"/>
    <w:rsid w:val="00F70A75"/>
    <w:rsid w:val="00F70C13"/>
    <w:rsid w:val="00F70C54"/>
    <w:rsid w:val="00F70C98"/>
    <w:rsid w:val="00F70FB1"/>
    <w:rsid w:val="00F70FED"/>
    <w:rsid w:val="00F713A1"/>
    <w:rsid w:val="00F713D0"/>
    <w:rsid w:val="00F71596"/>
    <w:rsid w:val="00F71621"/>
    <w:rsid w:val="00F7167A"/>
    <w:rsid w:val="00F71ED9"/>
    <w:rsid w:val="00F71F5A"/>
    <w:rsid w:val="00F7256F"/>
    <w:rsid w:val="00F725D1"/>
    <w:rsid w:val="00F72998"/>
    <w:rsid w:val="00F72BEC"/>
    <w:rsid w:val="00F72C17"/>
    <w:rsid w:val="00F72C71"/>
    <w:rsid w:val="00F72C96"/>
    <w:rsid w:val="00F72D34"/>
    <w:rsid w:val="00F72D42"/>
    <w:rsid w:val="00F7301F"/>
    <w:rsid w:val="00F731A7"/>
    <w:rsid w:val="00F734A9"/>
    <w:rsid w:val="00F73509"/>
    <w:rsid w:val="00F7360F"/>
    <w:rsid w:val="00F738AE"/>
    <w:rsid w:val="00F73A36"/>
    <w:rsid w:val="00F73B99"/>
    <w:rsid w:val="00F742EF"/>
    <w:rsid w:val="00F74381"/>
    <w:rsid w:val="00F7487B"/>
    <w:rsid w:val="00F7490A"/>
    <w:rsid w:val="00F7493A"/>
    <w:rsid w:val="00F74A94"/>
    <w:rsid w:val="00F74AEB"/>
    <w:rsid w:val="00F74BB3"/>
    <w:rsid w:val="00F74E0F"/>
    <w:rsid w:val="00F74F15"/>
    <w:rsid w:val="00F752FF"/>
    <w:rsid w:val="00F7535B"/>
    <w:rsid w:val="00F753DC"/>
    <w:rsid w:val="00F755BC"/>
    <w:rsid w:val="00F75695"/>
    <w:rsid w:val="00F756C1"/>
    <w:rsid w:val="00F7583A"/>
    <w:rsid w:val="00F759BB"/>
    <w:rsid w:val="00F75A27"/>
    <w:rsid w:val="00F75A52"/>
    <w:rsid w:val="00F75B2D"/>
    <w:rsid w:val="00F75B9C"/>
    <w:rsid w:val="00F75CD1"/>
    <w:rsid w:val="00F75DB6"/>
    <w:rsid w:val="00F760EF"/>
    <w:rsid w:val="00F763EE"/>
    <w:rsid w:val="00F76488"/>
    <w:rsid w:val="00F7666E"/>
    <w:rsid w:val="00F766A9"/>
    <w:rsid w:val="00F767B4"/>
    <w:rsid w:val="00F76A95"/>
    <w:rsid w:val="00F76C24"/>
    <w:rsid w:val="00F76DB2"/>
    <w:rsid w:val="00F76E4D"/>
    <w:rsid w:val="00F76E9C"/>
    <w:rsid w:val="00F771DB"/>
    <w:rsid w:val="00F77233"/>
    <w:rsid w:val="00F7728E"/>
    <w:rsid w:val="00F774FE"/>
    <w:rsid w:val="00F7760F"/>
    <w:rsid w:val="00F777BD"/>
    <w:rsid w:val="00F77945"/>
    <w:rsid w:val="00F77D5D"/>
    <w:rsid w:val="00F77DD5"/>
    <w:rsid w:val="00F80070"/>
    <w:rsid w:val="00F80170"/>
    <w:rsid w:val="00F802E2"/>
    <w:rsid w:val="00F8045D"/>
    <w:rsid w:val="00F804F1"/>
    <w:rsid w:val="00F80703"/>
    <w:rsid w:val="00F807F0"/>
    <w:rsid w:val="00F808EC"/>
    <w:rsid w:val="00F80D99"/>
    <w:rsid w:val="00F81225"/>
    <w:rsid w:val="00F8145B"/>
    <w:rsid w:val="00F81460"/>
    <w:rsid w:val="00F814B7"/>
    <w:rsid w:val="00F814E0"/>
    <w:rsid w:val="00F817E0"/>
    <w:rsid w:val="00F8185E"/>
    <w:rsid w:val="00F819C8"/>
    <w:rsid w:val="00F81B65"/>
    <w:rsid w:val="00F81C69"/>
    <w:rsid w:val="00F81E27"/>
    <w:rsid w:val="00F820BA"/>
    <w:rsid w:val="00F82169"/>
    <w:rsid w:val="00F8220D"/>
    <w:rsid w:val="00F82359"/>
    <w:rsid w:val="00F823D3"/>
    <w:rsid w:val="00F82610"/>
    <w:rsid w:val="00F826D5"/>
    <w:rsid w:val="00F8282A"/>
    <w:rsid w:val="00F82846"/>
    <w:rsid w:val="00F82959"/>
    <w:rsid w:val="00F82A3D"/>
    <w:rsid w:val="00F82B11"/>
    <w:rsid w:val="00F82C5B"/>
    <w:rsid w:val="00F82CE2"/>
    <w:rsid w:val="00F82D1D"/>
    <w:rsid w:val="00F82DDF"/>
    <w:rsid w:val="00F82F43"/>
    <w:rsid w:val="00F8326F"/>
    <w:rsid w:val="00F83278"/>
    <w:rsid w:val="00F832E0"/>
    <w:rsid w:val="00F833FA"/>
    <w:rsid w:val="00F8366C"/>
    <w:rsid w:val="00F83881"/>
    <w:rsid w:val="00F8398D"/>
    <w:rsid w:val="00F83C71"/>
    <w:rsid w:val="00F83E3D"/>
    <w:rsid w:val="00F83EB4"/>
    <w:rsid w:val="00F841F9"/>
    <w:rsid w:val="00F8424B"/>
    <w:rsid w:val="00F842CA"/>
    <w:rsid w:val="00F842EC"/>
    <w:rsid w:val="00F8471D"/>
    <w:rsid w:val="00F847DD"/>
    <w:rsid w:val="00F847E2"/>
    <w:rsid w:val="00F84885"/>
    <w:rsid w:val="00F84937"/>
    <w:rsid w:val="00F849B9"/>
    <w:rsid w:val="00F849EC"/>
    <w:rsid w:val="00F84A36"/>
    <w:rsid w:val="00F84C80"/>
    <w:rsid w:val="00F84CEF"/>
    <w:rsid w:val="00F84D16"/>
    <w:rsid w:val="00F84F51"/>
    <w:rsid w:val="00F84FAC"/>
    <w:rsid w:val="00F853AE"/>
    <w:rsid w:val="00F854AD"/>
    <w:rsid w:val="00F85624"/>
    <w:rsid w:val="00F85737"/>
    <w:rsid w:val="00F85766"/>
    <w:rsid w:val="00F8588B"/>
    <w:rsid w:val="00F85969"/>
    <w:rsid w:val="00F859CC"/>
    <w:rsid w:val="00F85A0C"/>
    <w:rsid w:val="00F85A86"/>
    <w:rsid w:val="00F85AA2"/>
    <w:rsid w:val="00F85B70"/>
    <w:rsid w:val="00F85B8D"/>
    <w:rsid w:val="00F85BB7"/>
    <w:rsid w:val="00F85C2F"/>
    <w:rsid w:val="00F85CF1"/>
    <w:rsid w:val="00F85E16"/>
    <w:rsid w:val="00F85F20"/>
    <w:rsid w:val="00F86186"/>
    <w:rsid w:val="00F8628F"/>
    <w:rsid w:val="00F86290"/>
    <w:rsid w:val="00F863B7"/>
    <w:rsid w:val="00F865C4"/>
    <w:rsid w:val="00F8664E"/>
    <w:rsid w:val="00F866DB"/>
    <w:rsid w:val="00F86D87"/>
    <w:rsid w:val="00F86E95"/>
    <w:rsid w:val="00F86EE4"/>
    <w:rsid w:val="00F8710A"/>
    <w:rsid w:val="00F872C2"/>
    <w:rsid w:val="00F872D3"/>
    <w:rsid w:val="00F874A8"/>
    <w:rsid w:val="00F876C2"/>
    <w:rsid w:val="00F878AE"/>
    <w:rsid w:val="00F8792E"/>
    <w:rsid w:val="00F87D60"/>
    <w:rsid w:val="00F9001B"/>
    <w:rsid w:val="00F90322"/>
    <w:rsid w:val="00F90472"/>
    <w:rsid w:val="00F90520"/>
    <w:rsid w:val="00F9057B"/>
    <w:rsid w:val="00F905FA"/>
    <w:rsid w:val="00F90A66"/>
    <w:rsid w:val="00F90A9D"/>
    <w:rsid w:val="00F91153"/>
    <w:rsid w:val="00F9136E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782"/>
    <w:rsid w:val="00F927FB"/>
    <w:rsid w:val="00F92A72"/>
    <w:rsid w:val="00F92B8A"/>
    <w:rsid w:val="00F92E61"/>
    <w:rsid w:val="00F92EBB"/>
    <w:rsid w:val="00F92ED8"/>
    <w:rsid w:val="00F930E9"/>
    <w:rsid w:val="00F932E7"/>
    <w:rsid w:val="00F9354B"/>
    <w:rsid w:val="00F935DD"/>
    <w:rsid w:val="00F93720"/>
    <w:rsid w:val="00F93AF2"/>
    <w:rsid w:val="00F93BDD"/>
    <w:rsid w:val="00F93BF8"/>
    <w:rsid w:val="00F93EA0"/>
    <w:rsid w:val="00F9405C"/>
    <w:rsid w:val="00F94197"/>
    <w:rsid w:val="00F94551"/>
    <w:rsid w:val="00F94A67"/>
    <w:rsid w:val="00F94B2D"/>
    <w:rsid w:val="00F94B35"/>
    <w:rsid w:val="00F94C26"/>
    <w:rsid w:val="00F95002"/>
    <w:rsid w:val="00F95116"/>
    <w:rsid w:val="00F95452"/>
    <w:rsid w:val="00F95637"/>
    <w:rsid w:val="00F95680"/>
    <w:rsid w:val="00F956B7"/>
    <w:rsid w:val="00F957DE"/>
    <w:rsid w:val="00F9592D"/>
    <w:rsid w:val="00F95961"/>
    <w:rsid w:val="00F9598F"/>
    <w:rsid w:val="00F95E33"/>
    <w:rsid w:val="00F961D0"/>
    <w:rsid w:val="00F96398"/>
    <w:rsid w:val="00F963E3"/>
    <w:rsid w:val="00F963F8"/>
    <w:rsid w:val="00F96554"/>
    <w:rsid w:val="00F96745"/>
    <w:rsid w:val="00F96A72"/>
    <w:rsid w:val="00F96B40"/>
    <w:rsid w:val="00F96BC0"/>
    <w:rsid w:val="00F96E32"/>
    <w:rsid w:val="00F96E90"/>
    <w:rsid w:val="00F96EBF"/>
    <w:rsid w:val="00F96F42"/>
    <w:rsid w:val="00F96F92"/>
    <w:rsid w:val="00F970AE"/>
    <w:rsid w:val="00F971B9"/>
    <w:rsid w:val="00F97410"/>
    <w:rsid w:val="00F975CC"/>
    <w:rsid w:val="00F9760C"/>
    <w:rsid w:val="00F9768C"/>
    <w:rsid w:val="00F97917"/>
    <w:rsid w:val="00F97C70"/>
    <w:rsid w:val="00F97DD8"/>
    <w:rsid w:val="00FA006E"/>
    <w:rsid w:val="00FA023C"/>
    <w:rsid w:val="00FA0420"/>
    <w:rsid w:val="00FA04C5"/>
    <w:rsid w:val="00FA0547"/>
    <w:rsid w:val="00FA0577"/>
    <w:rsid w:val="00FA066F"/>
    <w:rsid w:val="00FA06F8"/>
    <w:rsid w:val="00FA0772"/>
    <w:rsid w:val="00FA09C3"/>
    <w:rsid w:val="00FA0A32"/>
    <w:rsid w:val="00FA0BA2"/>
    <w:rsid w:val="00FA0D34"/>
    <w:rsid w:val="00FA0EBD"/>
    <w:rsid w:val="00FA133F"/>
    <w:rsid w:val="00FA146C"/>
    <w:rsid w:val="00FA1552"/>
    <w:rsid w:val="00FA161C"/>
    <w:rsid w:val="00FA16F2"/>
    <w:rsid w:val="00FA197E"/>
    <w:rsid w:val="00FA1A08"/>
    <w:rsid w:val="00FA1AC9"/>
    <w:rsid w:val="00FA1AD0"/>
    <w:rsid w:val="00FA1AE9"/>
    <w:rsid w:val="00FA1E1E"/>
    <w:rsid w:val="00FA1EC2"/>
    <w:rsid w:val="00FA210F"/>
    <w:rsid w:val="00FA21EE"/>
    <w:rsid w:val="00FA226A"/>
    <w:rsid w:val="00FA22D4"/>
    <w:rsid w:val="00FA2326"/>
    <w:rsid w:val="00FA2377"/>
    <w:rsid w:val="00FA2444"/>
    <w:rsid w:val="00FA25A3"/>
    <w:rsid w:val="00FA2607"/>
    <w:rsid w:val="00FA26CB"/>
    <w:rsid w:val="00FA285A"/>
    <w:rsid w:val="00FA29DC"/>
    <w:rsid w:val="00FA2B1D"/>
    <w:rsid w:val="00FA2C69"/>
    <w:rsid w:val="00FA2F16"/>
    <w:rsid w:val="00FA31BD"/>
    <w:rsid w:val="00FA35C3"/>
    <w:rsid w:val="00FA387B"/>
    <w:rsid w:val="00FA38AD"/>
    <w:rsid w:val="00FA3ABD"/>
    <w:rsid w:val="00FA3C64"/>
    <w:rsid w:val="00FA3FE5"/>
    <w:rsid w:val="00FA416A"/>
    <w:rsid w:val="00FA41F9"/>
    <w:rsid w:val="00FA4377"/>
    <w:rsid w:val="00FA4439"/>
    <w:rsid w:val="00FA46C8"/>
    <w:rsid w:val="00FA47D8"/>
    <w:rsid w:val="00FA4822"/>
    <w:rsid w:val="00FA487B"/>
    <w:rsid w:val="00FA4C63"/>
    <w:rsid w:val="00FA4DAA"/>
    <w:rsid w:val="00FA4E02"/>
    <w:rsid w:val="00FA4E25"/>
    <w:rsid w:val="00FA4E82"/>
    <w:rsid w:val="00FA50F6"/>
    <w:rsid w:val="00FA5185"/>
    <w:rsid w:val="00FA51F3"/>
    <w:rsid w:val="00FA543B"/>
    <w:rsid w:val="00FA5981"/>
    <w:rsid w:val="00FA59BD"/>
    <w:rsid w:val="00FA5B4B"/>
    <w:rsid w:val="00FA5D75"/>
    <w:rsid w:val="00FA5DC1"/>
    <w:rsid w:val="00FA6063"/>
    <w:rsid w:val="00FA61CE"/>
    <w:rsid w:val="00FA6431"/>
    <w:rsid w:val="00FA6601"/>
    <w:rsid w:val="00FA6C1E"/>
    <w:rsid w:val="00FA6D1A"/>
    <w:rsid w:val="00FA6DA9"/>
    <w:rsid w:val="00FA7105"/>
    <w:rsid w:val="00FA7157"/>
    <w:rsid w:val="00FA76DA"/>
    <w:rsid w:val="00FA7747"/>
    <w:rsid w:val="00FA7831"/>
    <w:rsid w:val="00FA785E"/>
    <w:rsid w:val="00FA7A53"/>
    <w:rsid w:val="00FA7B7C"/>
    <w:rsid w:val="00FA7C53"/>
    <w:rsid w:val="00FA7C5C"/>
    <w:rsid w:val="00FA7CAE"/>
    <w:rsid w:val="00FA7E2F"/>
    <w:rsid w:val="00FB029E"/>
    <w:rsid w:val="00FB02FD"/>
    <w:rsid w:val="00FB0309"/>
    <w:rsid w:val="00FB0322"/>
    <w:rsid w:val="00FB04BA"/>
    <w:rsid w:val="00FB0512"/>
    <w:rsid w:val="00FB06F6"/>
    <w:rsid w:val="00FB0861"/>
    <w:rsid w:val="00FB09D2"/>
    <w:rsid w:val="00FB0AE2"/>
    <w:rsid w:val="00FB0BA2"/>
    <w:rsid w:val="00FB0CFF"/>
    <w:rsid w:val="00FB0D57"/>
    <w:rsid w:val="00FB0F64"/>
    <w:rsid w:val="00FB10C0"/>
    <w:rsid w:val="00FB1123"/>
    <w:rsid w:val="00FB1384"/>
    <w:rsid w:val="00FB1699"/>
    <w:rsid w:val="00FB1860"/>
    <w:rsid w:val="00FB1B6F"/>
    <w:rsid w:val="00FB1C39"/>
    <w:rsid w:val="00FB1D3A"/>
    <w:rsid w:val="00FB1DC5"/>
    <w:rsid w:val="00FB1FC8"/>
    <w:rsid w:val="00FB24CB"/>
    <w:rsid w:val="00FB253A"/>
    <w:rsid w:val="00FB2594"/>
    <w:rsid w:val="00FB26DC"/>
    <w:rsid w:val="00FB2763"/>
    <w:rsid w:val="00FB2944"/>
    <w:rsid w:val="00FB2A04"/>
    <w:rsid w:val="00FB2C47"/>
    <w:rsid w:val="00FB2EAE"/>
    <w:rsid w:val="00FB3238"/>
    <w:rsid w:val="00FB3316"/>
    <w:rsid w:val="00FB3356"/>
    <w:rsid w:val="00FB346D"/>
    <w:rsid w:val="00FB368B"/>
    <w:rsid w:val="00FB3A76"/>
    <w:rsid w:val="00FB3AE3"/>
    <w:rsid w:val="00FB3B7F"/>
    <w:rsid w:val="00FB3D33"/>
    <w:rsid w:val="00FB3E29"/>
    <w:rsid w:val="00FB3EDC"/>
    <w:rsid w:val="00FB416A"/>
    <w:rsid w:val="00FB42B7"/>
    <w:rsid w:val="00FB43F4"/>
    <w:rsid w:val="00FB44A4"/>
    <w:rsid w:val="00FB44ED"/>
    <w:rsid w:val="00FB466D"/>
    <w:rsid w:val="00FB499C"/>
    <w:rsid w:val="00FB4A53"/>
    <w:rsid w:val="00FB4BB3"/>
    <w:rsid w:val="00FB4F33"/>
    <w:rsid w:val="00FB5020"/>
    <w:rsid w:val="00FB5252"/>
    <w:rsid w:val="00FB5254"/>
    <w:rsid w:val="00FB59A8"/>
    <w:rsid w:val="00FB5A28"/>
    <w:rsid w:val="00FB5D89"/>
    <w:rsid w:val="00FB5F60"/>
    <w:rsid w:val="00FB5F83"/>
    <w:rsid w:val="00FB624F"/>
    <w:rsid w:val="00FB62A0"/>
    <w:rsid w:val="00FB668D"/>
    <w:rsid w:val="00FB678E"/>
    <w:rsid w:val="00FB699B"/>
    <w:rsid w:val="00FB6A87"/>
    <w:rsid w:val="00FB6DED"/>
    <w:rsid w:val="00FB6F33"/>
    <w:rsid w:val="00FB7013"/>
    <w:rsid w:val="00FB73EE"/>
    <w:rsid w:val="00FB745D"/>
    <w:rsid w:val="00FB7464"/>
    <w:rsid w:val="00FB765A"/>
    <w:rsid w:val="00FB77FE"/>
    <w:rsid w:val="00FB788D"/>
    <w:rsid w:val="00FB78D9"/>
    <w:rsid w:val="00FB7BBF"/>
    <w:rsid w:val="00FB7D1A"/>
    <w:rsid w:val="00FB7EC1"/>
    <w:rsid w:val="00FB7FBF"/>
    <w:rsid w:val="00FC0078"/>
    <w:rsid w:val="00FC013B"/>
    <w:rsid w:val="00FC02E3"/>
    <w:rsid w:val="00FC02FE"/>
    <w:rsid w:val="00FC049A"/>
    <w:rsid w:val="00FC0741"/>
    <w:rsid w:val="00FC0B06"/>
    <w:rsid w:val="00FC0BC4"/>
    <w:rsid w:val="00FC0CAC"/>
    <w:rsid w:val="00FC102F"/>
    <w:rsid w:val="00FC1131"/>
    <w:rsid w:val="00FC1497"/>
    <w:rsid w:val="00FC166A"/>
    <w:rsid w:val="00FC1775"/>
    <w:rsid w:val="00FC18DE"/>
    <w:rsid w:val="00FC1915"/>
    <w:rsid w:val="00FC1B89"/>
    <w:rsid w:val="00FC1C44"/>
    <w:rsid w:val="00FC1CDC"/>
    <w:rsid w:val="00FC2073"/>
    <w:rsid w:val="00FC20ED"/>
    <w:rsid w:val="00FC23D3"/>
    <w:rsid w:val="00FC256D"/>
    <w:rsid w:val="00FC26DF"/>
    <w:rsid w:val="00FC284D"/>
    <w:rsid w:val="00FC2931"/>
    <w:rsid w:val="00FC29B0"/>
    <w:rsid w:val="00FC29C6"/>
    <w:rsid w:val="00FC2A43"/>
    <w:rsid w:val="00FC2B76"/>
    <w:rsid w:val="00FC3083"/>
    <w:rsid w:val="00FC3103"/>
    <w:rsid w:val="00FC314A"/>
    <w:rsid w:val="00FC3227"/>
    <w:rsid w:val="00FC3488"/>
    <w:rsid w:val="00FC34BD"/>
    <w:rsid w:val="00FC3778"/>
    <w:rsid w:val="00FC3937"/>
    <w:rsid w:val="00FC3A25"/>
    <w:rsid w:val="00FC3A30"/>
    <w:rsid w:val="00FC3BBB"/>
    <w:rsid w:val="00FC3CA0"/>
    <w:rsid w:val="00FC3CEE"/>
    <w:rsid w:val="00FC3CF0"/>
    <w:rsid w:val="00FC3EF1"/>
    <w:rsid w:val="00FC3F4E"/>
    <w:rsid w:val="00FC4084"/>
    <w:rsid w:val="00FC4169"/>
    <w:rsid w:val="00FC423B"/>
    <w:rsid w:val="00FC427D"/>
    <w:rsid w:val="00FC449E"/>
    <w:rsid w:val="00FC454D"/>
    <w:rsid w:val="00FC482F"/>
    <w:rsid w:val="00FC48B1"/>
    <w:rsid w:val="00FC49A1"/>
    <w:rsid w:val="00FC4A72"/>
    <w:rsid w:val="00FC4A98"/>
    <w:rsid w:val="00FC4C13"/>
    <w:rsid w:val="00FC5182"/>
    <w:rsid w:val="00FC5202"/>
    <w:rsid w:val="00FC55BA"/>
    <w:rsid w:val="00FC598E"/>
    <w:rsid w:val="00FC5A1C"/>
    <w:rsid w:val="00FC5A83"/>
    <w:rsid w:val="00FC5B08"/>
    <w:rsid w:val="00FC5C1F"/>
    <w:rsid w:val="00FC5C9E"/>
    <w:rsid w:val="00FC5E1E"/>
    <w:rsid w:val="00FC6000"/>
    <w:rsid w:val="00FC626E"/>
    <w:rsid w:val="00FC63AD"/>
    <w:rsid w:val="00FC63BE"/>
    <w:rsid w:val="00FC6661"/>
    <w:rsid w:val="00FC68BF"/>
    <w:rsid w:val="00FC6DD9"/>
    <w:rsid w:val="00FC6F5F"/>
    <w:rsid w:val="00FC727F"/>
    <w:rsid w:val="00FC731F"/>
    <w:rsid w:val="00FC74E0"/>
    <w:rsid w:val="00FC771A"/>
    <w:rsid w:val="00FC7905"/>
    <w:rsid w:val="00FC7A9E"/>
    <w:rsid w:val="00FC7BEC"/>
    <w:rsid w:val="00FD002C"/>
    <w:rsid w:val="00FD02C9"/>
    <w:rsid w:val="00FD0300"/>
    <w:rsid w:val="00FD0322"/>
    <w:rsid w:val="00FD0789"/>
    <w:rsid w:val="00FD086A"/>
    <w:rsid w:val="00FD08D2"/>
    <w:rsid w:val="00FD0DDD"/>
    <w:rsid w:val="00FD0F28"/>
    <w:rsid w:val="00FD109A"/>
    <w:rsid w:val="00FD11DF"/>
    <w:rsid w:val="00FD128F"/>
    <w:rsid w:val="00FD131D"/>
    <w:rsid w:val="00FD1431"/>
    <w:rsid w:val="00FD1A11"/>
    <w:rsid w:val="00FD1B05"/>
    <w:rsid w:val="00FD1B7A"/>
    <w:rsid w:val="00FD1DE3"/>
    <w:rsid w:val="00FD1EE6"/>
    <w:rsid w:val="00FD1F3A"/>
    <w:rsid w:val="00FD2001"/>
    <w:rsid w:val="00FD201E"/>
    <w:rsid w:val="00FD2344"/>
    <w:rsid w:val="00FD25BA"/>
    <w:rsid w:val="00FD267C"/>
    <w:rsid w:val="00FD2CD0"/>
    <w:rsid w:val="00FD2D13"/>
    <w:rsid w:val="00FD2FBD"/>
    <w:rsid w:val="00FD31C3"/>
    <w:rsid w:val="00FD38DA"/>
    <w:rsid w:val="00FD39C5"/>
    <w:rsid w:val="00FD3AAE"/>
    <w:rsid w:val="00FD3BCF"/>
    <w:rsid w:val="00FD3E56"/>
    <w:rsid w:val="00FD4188"/>
    <w:rsid w:val="00FD4897"/>
    <w:rsid w:val="00FD48C2"/>
    <w:rsid w:val="00FD4A56"/>
    <w:rsid w:val="00FD4C1F"/>
    <w:rsid w:val="00FD4F45"/>
    <w:rsid w:val="00FD4F8C"/>
    <w:rsid w:val="00FD5071"/>
    <w:rsid w:val="00FD50A1"/>
    <w:rsid w:val="00FD53B3"/>
    <w:rsid w:val="00FD5528"/>
    <w:rsid w:val="00FD562C"/>
    <w:rsid w:val="00FD568D"/>
    <w:rsid w:val="00FD56CE"/>
    <w:rsid w:val="00FD5A03"/>
    <w:rsid w:val="00FD5C04"/>
    <w:rsid w:val="00FD5DD2"/>
    <w:rsid w:val="00FD6102"/>
    <w:rsid w:val="00FD623D"/>
    <w:rsid w:val="00FD62EE"/>
    <w:rsid w:val="00FD62F3"/>
    <w:rsid w:val="00FD66F9"/>
    <w:rsid w:val="00FD7229"/>
    <w:rsid w:val="00FD7248"/>
    <w:rsid w:val="00FD74EB"/>
    <w:rsid w:val="00FD78E6"/>
    <w:rsid w:val="00FD7C61"/>
    <w:rsid w:val="00FD7EE3"/>
    <w:rsid w:val="00FE044E"/>
    <w:rsid w:val="00FE051F"/>
    <w:rsid w:val="00FE069B"/>
    <w:rsid w:val="00FE078C"/>
    <w:rsid w:val="00FE0AD9"/>
    <w:rsid w:val="00FE0BF4"/>
    <w:rsid w:val="00FE0E48"/>
    <w:rsid w:val="00FE0EB5"/>
    <w:rsid w:val="00FE0ECF"/>
    <w:rsid w:val="00FE10DB"/>
    <w:rsid w:val="00FE11AC"/>
    <w:rsid w:val="00FE1240"/>
    <w:rsid w:val="00FE1460"/>
    <w:rsid w:val="00FE18E1"/>
    <w:rsid w:val="00FE19FF"/>
    <w:rsid w:val="00FE1E3F"/>
    <w:rsid w:val="00FE1EC1"/>
    <w:rsid w:val="00FE2147"/>
    <w:rsid w:val="00FE282D"/>
    <w:rsid w:val="00FE28EF"/>
    <w:rsid w:val="00FE2914"/>
    <w:rsid w:val="00FE29B6"/>
    <w:rsid w:val="00FE2A87"/>
    <w:rsid w:val="00FE2DDD"/>
    <w:rsid w:val="00FE311D"/>
    <w:rsid w:val="00FE34C3"/>
    <w:rsid w:val="00FE3512"/>
    <w:rsid w:val="00FE3519"/>
    <w:rsid w:val="00FE361E"/>
    <w:rsid w:val="00FE3620"/>
    <w:rsid w:val="00FE3958"/>
    <w:rsid w:val="00FE3AAC"/>
    <w:rsid w:val="00FE3BCF"/>
    <w:rsid w:val="00FE3D44"/>
    <w:rsid w:val="00FE3EA6"/>
    <w:rsid w:val="00FE41F8"/>
    <w:rsid w:val="00FE42BD"/>
    <w:rsid w:val="00FE47E9"/>
    <w:rsid w:val="00FE4A89"/>
    <w:rsid w:val="00FE4D97"/>
    <w:rsid w:val="00FE4EF9"/>
    <w:rsid w:val="00FE4F74"/>
    <w:rsid w:val="00FE5275"/>
    <w:rsid w:val="00FE52EA"/>
    <w:rsid w:val="00FE56C6"/>
    <w:rsid w:val="00FE5C0E"/>
    <w:rsid w:val="00FE6059"/>
    <w:rsid w:val="00FE61F8"/>
    <w:rsid w:val="00FE68A9"/>
    <w:rsid w:val="00FE6AAE"/>
    <w:rsid w:val="00FE6AF3"/>
    <w:rsid w:val="00FE6B84"/>
    <w:rsid w:val="00FE7009"/>
    <w:rsid w:val="00FE70EE"/>
    <w:rsid w:val="00FE7318"/>
    <w:rsid w:val="00FE740E"/>
    <w:rsid w:val="00FE79AB"/>
    <w:rsid w:val="00FE7A85"/>
    <w:rsid w:val="00FE7B3F"/>
    <w:rsid w:val="00FE7C71"/>
    <w:rsid w:val="00FE7CAF"/>
    <w:rsid w:val="00FE7D57"/>
    <w:rsid w:val="00FE7FD9"/>
    <w:rsid w:val="00FF01E6"/>
    <w:rsid w:val="00FF0257"/>
    <w:rsid w:val="00FF02A9"/>
    <w:rsid w:val="00FF03D4"/>
    <w:rsid w:val="00FF06F6"/>
    <w:rsid w:val="00FF0780"/>
    <w:rsid w:val="00FF07AF"/>
    <w:rsid w:val="00FF081D"/>
    <w:rsid w:val="00FF092A"/>
    <w:rsid w:val="00FF0964"/>
    <w:rsid w:val="00FF09E9"/>
    <w:rsid w:val="00FF0BAC"/>
    <w:rsid w:val="00FF0EEC"/>
    <w:rsid w:val="00FF11CF"/>
    <w:rsid w:val="00FF12DC"/>
    <w:rsid w:val="00FF132E"/>
    <w:rsid w:val="00FF13A0"/>
    <w:rsid w:val="00FF14B2"/>
    <w:rsid w:val="00FF14D8"/>
    <w:rsid w:val="00FF170F"/>
    <w:rsid w:val="00FF17EF"/>
    <w:rsid w:val="00FF18BE"/>
    <w:rsid w:val="00FF19D8"/>
    <w:rsid w:val="00FF1A6E"/>
    <w:rsid w:val="00FF1BEA"/>
    <w:rsid w:val="00FF1CBF"/>
    <w:rsid w:val="00FF1F14"/>
    <w:rsid w:val="00FF21CB"/>
    <w:rsid w:val="00FF26A5"/>
    <w:rsid w:val="00FF2750"/>
    <w:rsid w:val="00FF275F"/>
    <w:rsid w:val="00FF27DD"/>
    <w:rsid w:val="00FF287A"/>
    <w:rsid w:val="00FF29CB"/>
    <w:rsid w:val="00FF2A0B"/>
    <w:rsid w:val="00FF2CBF"/>
    <w:rsid w:val="00FF2F05"/>
    <w:rsid w:val="00FF3018"/>
    <w:rsid w:val="00FF3061"/>
    <w:rsid w:val="00FF3227"/>
    <w:rsid w:val="00FF33C6"/>
    <w:rsid w:val="00FF3591"/>
    <w:rsid w:val="00FF35E8"/>
    <w:rsid w:val="00FF37CE"/>
    <w:rsid w:val="00FF37D2"/>
    <w:rsid w:val="00FF3827"/>
    <w:rsid w:val="00FF3897"/>
    <w:rsid w:val="00FF3939"/>
    <w:rsid w:val="00FF3A8C"/>
    <w:rsid w:val="00FF3AB7"/>
    <w:rsid w:val="00FF3AE1"/>
    <w:rsid w:val="00FF3B4C"/>
    <w:rsid w:val="00FF3BCE"/>
    <w:rsid w:val="00FF3CC0"/>
    <w:rsid w:val="00FF3EAA"/>
    <w:rsid w:val="00FF4010"/>
    <w:rsid w:val="00FF40CC"/>
    <w:rsid w:val="00FF4285"/>
    <w:rsid w:val="00FF4320"/>
    <w:rsid w:val="00FF43DD"/>
    <w:rsid w:val="00FF445B"/>
    <w:rsid w:val="00FF46E0"/>
    <w:rsid w:val="00FF471B"/>
    <w:rsid w:val="00FF4927"/>
    <w:rsid w:val="00FF4972"/>
    <w:rsid w:val="00FF505B"/>
    <w:rsid w:val="00FF53AD"/>
    <w:rsid w:val="00FF54F3"/>
    <w:rsid w:val="00FF5530"/>
    <w:rsid w:val="00FF58CD"/>
    <w:rsid w:val="00FF599F"/>
    <w:rsid w:val="00FF5A3C"/>
    <w:rsid w:val="00FF5AE0"/>
    <w:rsid w:val="00FF5E72"/>
    <w:rsid w:val="00FF615A"/>
    <w:rsid w:val="00FF6337"/>
    <w:rsid w:val="00FF63DF"/>
    <w:rsid w:val="00FF6411"/>
    <w:rsid w:val="00FF6529"/>
    <w:rsid w:val="00FF6560"/>
    <w:rsid w:val="00FF6631"/>
    <w:rsid w:val="00FF6987"/>
    <w:rsid w:val="00FF6AD5"/>
    <w:rsid w:val="00FF6B4C"/>
    <w:rsid w:val="00FF6BAD"/>
    <w:rsid w:val="00FF6BD9"/>
    <w:rsid w:val="00FF6C1C"/>
    <w:rsid w:val="00FF6D4A"/>
    <w:rsid w:val="00FF6D94"/>
    <w:rsid w:val="00FF6F01"/>
    <w:rsid w:val="00FF73D4"/>
    <w:rsid w:val="00FF7403"/>
    <w:rsid w:val="00FF769D"/>
    <w:rsid w:val="00FF77DC"/>
    <w:rsid w:val="00FF78B8"/>
    <w:rsid w:val="00FF793B"/>
    <w:rsid w:val="00FF79B1"/>
    <w:rsid w:val="00FF7BA6"/>
    <w:rsid w:val="00FF7CBB"/>
    <w:rsid w:val="00FF7CE8"/>
    <w:rsid w:val="00FF7E14"/>
    <w:rsid w:val="02D35F28"/>
    <w:rsid w:val="02E3CFB6"/>
    <w:rsid w:val="02E7465B"/>
    <w:rsid w:val="036DF065"/>
    <w:rsid w:val="039A9A3F"/>
    <w:rsid w:val="03FDD290"/>
    <w:rsid w:val="0452B408"/>
    <w:rsid w:val="05160E07"/>
    <w:rsid w:val="06C7A360"/>
    <w:rsid w:val="0875B41D"/>
    <w:rsid w:val="08C03AB2"/>
    <w:rsid w:val="0950235D"/>
    <w:rsid w:val="09561BC3"/>
    <w:rsid w:val="09797494"/>
    <w:rsid w:val="0A951968"/>
    <w:rsid w:val="0B04984E"/>
    <w:rsid w:val="0C5B896B"/>
    <w:rsid w:val="0CA15C55"/>
    <w:rsid w:val="0F33858C"/>
    <w:rsid w:val="0F961CEB"/>
    <w:rsid w:val="115B9369"/>
    <w:rsid w:val="11C4177C"/>
    <w:rsid w:val="11CC2FA5"/>
    <w:rsid w:val="1241A75A"/>
    <w:rsid w:val="135BA939"/>
    <w:rsid w:val="13FA6956"/>
    <w:rsid w:val="14AC6E3A"/>
    <w:rsid w:val="1533B9B5"/>
    <w:rsid w:val="1576C592"/>
    <w:rsid w:val="158F77CB"/>
    <w:rsid w:val="16526129"/>
    <w:rsid w:val="176443AC"/>
    <w:rsid w:val="17EA890F"/>
    <w:rsid w:val="18004838"/>
    <w:rsid w:val="18D52F8C"/>
    <w:rsid w:val="19D40733"/>
    <w:rsid w:val="1AA827B6"/>
    <w:rsid w:val="1B0ADD20"/>
    <w:rsid w:val="1BB28255"/>
    <w:rsid w:val="1D1859DD"/>
    <w:rsid w:val="1D46864F"/>
    <w:rsid w:val="1EC25911"/>
    <w:rsid w:val="1EDBB274"/>
    <w:rsid w:val="1FC7A153"/>
    <w:rsid w:val="2171C8E5"/>
    <w:rsid w:val="24027977"/>
    <w:rsid w:val="249537B1"/>
    <w:rsid w:val="24A77937"/>
    <w:rsid w:val="24ED86E9"/>
    <w:rsid w:val="2524360B"/>
    <w:rsid w:val="255D80CE"/>
    <w:rsid w:val="2579AB02"/>
    <w:rsid w:val="259652FC"/>
    <w:rsid w:val="26453A08"/>
    <w:rsid w:val="27A28D8D"/>
    <w:rsid w:val="2879C487"/>
    <w:rsid w:val="28B4D5B2"/>
    <w:rsid w:val="28B79839"/>
    <w:rsid w:val="2A0CDBB5"/>
    <w:rsid w:val="2A39441E"/>
    <w:rsid w:val="2A53689A"/>
    <w:rsid w:val="2AD33D01"/>
    <w:rsid w:val="2B90F8FF"/>
    <w:rsid w:val="2BB3F4FF"/>
    <w:rsid w:val="2D37A637"/>
    <w:rsid w:val="2DDC805D"/>
    <w:rsid w:val="2E84F272"/>
    <w:rsid w:val="3074536C"/>
    <w:rsid w:val="30E50FA3"/>
    <w:rsid w:val="3294165F"/>
    <w:rsid w:val="32BF9BDA"/>
    <w:rsid w:val="33D2CF54"/>
    <w:rsid w:val="37C4BCB6"/>
    <w:rsid w:val="3865D494"/>
    <w:rsid w:val="3BB55122"/>
    <w:rsid w:val="3BF1E0FE"/>
    <w:rsid w:val="3D625D55"/>
    <w:rsid w:val="3D7AB5E2"/>
    <w:rsid w:val="3E0841B9"/>
    <w:rsid w:val="3F3A4FC0"/>
    <w:rsid w:val="40829C22"/>
    <w:rsid w:val="40D28B47"/>
    <w:rsid w:val="41B3CD25"/>
    <w:rsid w:val="41D09DA1"/>
    <w:rsid w:val="4201ADB9"/>
    <w:rsid w:val="43F1BEB4"/>
    <w:rsid w:val="44F19505"/>
    <w:rsid w:val="45352A33"/>
    <w:rsid w:val="4674D481"/>
    <w:rsid w:val="470F15D7"/>
    <w:rsid w:val="479AE733"/>
    <w:rsid w:val="4812A020"/>
    <w:rsid w:val="4823417A"/>
    <w:rsid w:val="484F100C"/>
    <w:rsid w:val="485F5CD5"/>
    <w:rsid w:val="4860190D"/>
    <w:rsid w:val="48764C12"/>
    <w:rsid w:val="48AF96D5"/>
    <w:rsid w:val="49132504"/>
    <w:rsid w:val="4A02F7FD"/>
    <w:rsid w:val="4A0F59EC"/>
    <w:rsid w:val="4B3E9B3E"/>
    <w:rsid w:val="4B5A4AC4"/>
    <w:rsid w:val="4C2D5D76"/>
    <w:rsid w:val="4D343D53"/>
    <w:rsid w:val="4D709EB9"/>
    <w:rsid w:val="4DA48282"/>
    <w:rsid w:val="4EA34303"/>
    <w:rsid w:val="4FD066E4"/>
    <w:rsid w:val="50FAEBFE"/>
    <w:rsid w:val="5164AF61"/>
    <w:rsid w:val="5246D1DB"/>
    <w:rsid w:val="528C2D71"/>
    <w:rsid w:val="52E3C0F8"/>
    <w:rsid w:val="54132C8E"/>
    <w:rsid w:val="545D24F7"/>
    <w:rsid w:val="55664926"/>
    <w:rsid w:val="5568A43F"/>
    <w:rsid w:val="5643B2D8"/>
    <w:rsid w:val="573D6CCA"/>
    <w:rsid w:val="580BBA1F"/>
    <w:rsid w:val="58B33CFE"/>
    <w:rsid w:val="5B488126"/>
    <w:rsid w:val="5BF063A4"/>
    <w:rsid w:val="5DB00C86"/>
    <w:rsid w:val="5E630236"/>
    <w:rsid w:val="5ED01F3C"/>
    <w:rsid w:val="5EFD619D"/>
    <w:rsid w:val="5F1EFBDD"/>
    <w:rsid w:val="5FB29CC0"/>
    <w:rsid w:val="6069025A"/>
    <w:rsid w:val="60CB763B"/>
    <w:rsid w:val="614ACC9F"/>
    <w:rsid w:val="620AB556"/>
    <w:rsid w:val="6255D268"/>
    <w:rsid w:val="627DD8B7"/>
    <w:rsid w:val="63059AB2"/>
    <w:rsid w:val="63BA8A69"/>
    <w:rsid w:val="64C333F2"/>
    <w:rsid w:val="65234B20"/>
    <w:rsid w:val="660471D7"/>
    <w:rsid w:val="670B7763"/>
    <w:rsid w:val="678D2453"/>
    <w:rsid w:val="69703A4F"/>
    <w:rsid w:val="6C737F84"/>
    <w:rsid w:val="6CAEC486"/>
    <w:rsid w:val="6E311E0E"/>
    <w:rsid w:val="6ED8C6D5"/>
    <w:rsid w:val="6F6C1EC1"/>
    <w:rsid w:val="703B3648"/>
    <w:rsid w:val="707ABE54"/>
    <w:rsid w:val="7133D4C3"/>
    <w:rsid w:val="71CE8CE7"/>
    <w:rsid w:val="73B22C45"/>
    <w:rsid w:val="73E56A9A"/>
    <w:rsid w:val="74987307"/>
    <w:rsid w:val="773AD4C9"/>
    <w:rsid w:val="77AC803E"/>
    <w:rsid w:val="78089621"/>
    <w:rsid w:val="7878FD32"/>
    <w:rsid w:val="78EDA194"/>
    <w:rsid w:val="794BAA42"/>
    <w:rsid w:val="795E5AA3"/>
    <w:rsid w:val="7A725F60"/>
    <w:rsid w:val="7C3526E8"/>
    <w:rsid w:val="7CD378FC"/>
    <w:rsid w:val="7DCC06E8"/>
    <w:rsid w:val="7E50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BEAFA296-0B43-48EF-8FEE-48FA53873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uiPriority w:val="99"/>
    <w:qFormat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1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/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/>
    <w:tblStylePr w:type="firstRow">
      <w:rPr>
        <w:b/>
        <w:bCs/>
      </w:rPr>
    </w:tblStylePr>
    <w:tblStylePr w:type="swCell">
      <w:rPr>
        <w:b/>
        <w:bCs/>
      </w:r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C1D64"/>
    <w:rPr>
      <w:rFonts w:ascii="Arial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EB16A9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51cc5-887f-45a8-a78e-77aa50c9dad8">
      <Terms xmlns="http://schemas.microsoft.com/office/infopath/2007/PartnerControls"/>
    </lcf76f155ced4ddcb4097134ff3c332f>
    <TaxCatchAll xmlns="51dfdfde-8af9-4378-bc97-7699a286b8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72AFFAB50F4A4CA759393167C4A67B" ma:contentTypeVersion="11" ma:contentTypeDescription="Create a new document." ma:contentTypeScope="" ma:versionID="ac7e9014f593f9dc57dccddfa1a96b72">
  <xsd:schema xmlns:xsd="http://www.w3.org/2001/XMLSchema" xmlns:xs="http://www.w3.org/2001/XMLSchema" xmlns:p="http://schemas.microsoft.com/office/2006/metadata/properties" xmlns:ns2="42a51cc5-887f-45a8-a78e-77aa50c9dad8" xmlns:ns3="51dfdfde-8af9-4378-bc97-7699a286b86b" targetNamespace="http://schemas.microsoft.com/office/2006/metadata/properties" ma:root="true" ma:fieldsID="23abbbeae4b4f32ee9c7f2b667af04e2" ns2:_="" ns3:_="">
    <xsd:import namespace="42a51cc5-887f-45a8-a78e-77aa50c9dad8"/>
    <xsd:import namespace="51dfdfde-8af9-4378-bc97-7699a286b8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51cc5-887f-45a8-a78e-77aa50c9d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fdfde-8af9-4378-bc97-7699a286b8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787dd0-db1d-4056-a0aa-93bbcb5e8105}" ma:internalName="TaxCatchAll" ma:showField="CatchAllData" ma:web="51dfdfde-8af9-4378-bc97-7699a286b8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87327E-09D1-4BC5-85A1-B65B3570F103}">
  <ds:schemaRefs>
    <ds:schemaRef ds:uri="http://schemas.microsoft.com/office/2006/metadata/properties"/>
    <ds:schemaRef ds:uri="http://schemas.microsoft.com/office/infopath/2007/PartnerControls"/>
    <ds:schemaRef ds:uri="42a51cc5-887f-45a8-a78e-77aa50c9dad8"/>
    <ds:schemaRef ds:uri="51dfdfde-8af9-4378-bc97-7699a286b86b"/>
  </ds:schemaRefs>
</ds:datastoreItem>
</file>

<file path=customXml/itemProps2.xml><?xml version="1.0" encoding="utf-8"?>
<ds:datastoreItem xmlns:ds="http://schemas.openxmlformats.org/officeDocument/2006/customXml" ds:itemID="{D33434A7-A94D-4EE2-AB35-A0CCA14885CC}"/>
</file>

<file path=customXml/itemProps3.xml><?xml version="1.0" encoding="utf-8"?>
<ds:datastoreItem xmlns:ds="http://schemas.openxmlformats.org/officeDocument/2006/customXml" ds:itemID="{24402C0D-7899-4EA8-B396-02A04943B1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67CDD7-6172-432C-8F73-BB33B2C89A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5975</TotalTime>
  <Pages>1</Pages>
  <Words>3341</Words>
  <Characters>19046</Characters>
  <Application>Microsoft Office Word</Application>
  <DocSecurity>4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Tanin Likhittienthong</cp:lastModifiedBy>
  <cp:revision>3555</cp:revision>
  <cp:lastPrinted>2025-11-10T03:49:00Z</cp:lastPrinted>
  <dcterms:created xsi:type="dcterms:W3CDTF">2024-03-30T00:06:00Z</dcterms:created>
  <dcterms:modified xsi:type="dcterms:W3CDTF">2026-05-08T04:30:00Z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0x0101000772AFFAB50F4A4CA759393167C4A67B</vt:lpwstr>
  </property>
  <property fmtid="{D5CDD505-2E9C-101B-9397-08002B2CF9AE}" pid="5" name="GrammarlyDocumentId">
    <vt:lpwstr>912777a24f8c5ac9274764bb2b700a5a0e0345776d775ff8a1f07d1bf3327741</vt:lpwstr>
  </property>
  <property fmtid="{D5CDD505-2E9C-101B-9397-08002B2CF9AE}" pid="6" name="MediaServiceImageTags">
    <vt:lpwstr/>
  </property>
  <property fmtid="{D5CDD505-2E9C-101B-9397-08002B2CF9AE}" pid="7" name="docLang">
    <vt:lpwstr>th</vt:lpwstr>
  </property>
</Properties>
</file>