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54EC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Pr="001D520A">
        <w:rPr>
          <w:rFonts w:ascii="Angsana New" w:hAnsi="Angsana New" w:cs="Angsana New"/>
          <w:sz w:val="52"/>
          <w:szCs w:val="52"/>
          <w:cs/>
        </w:rPr>
        <w:t xml:space="preserve">จำกัด (มหาชน) </w:t>
      </w:r>
    </w:p>
    <w:p w14:paraId="036B689C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1D520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4A98CD0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8C70FC0" w14:textId="77777777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33D9E90" w14:textId="72682186" w:rsidR="00824251" w:rsidRDefault="00E2007D" w:rsidP="0082425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4B203B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4B20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4B203B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40291453" w14:textId="77777777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44095F4" w14:textId="02FD848E" w:rsidR="00100571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5AEE115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0FDC8C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30B840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BD5F529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A2B0B33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0596D30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1BE6CC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15F094D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5F48104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00636E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9760F3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AC70BD4" w14:textId="77777777" w:rsidR="00965FE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965FE8" w:rsidSect="00965FE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6166ED9" w14:textId="77777777" w:rsidR="00965FE8" w:rsidRPr="004B634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634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5A7689A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1264B9D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D520A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เดอะ สตีล จำกัด (มหาชน) </w:t>
      </w:r>
    </w:p>
    <w:p w14:paraId="3D39EAB5" w14:textId="77777777" w:rsidR="00965FE8" w:rsidRPr="001D520A" w:rsidRDefault="00965FE8" w:rsidP="00D47A6F">
      <w:pPr>
        <w:ind w:right="29"/>
        <w:jc w:val="center"/>
        <w:rPr>
          <w:rFonts w:ascii="Angsana New" w:hAnsi="Angsana New" w:cs="Angsana New"/>
          <w:sz w:val="30"/>
          <w:szCs w:val="30"/>
        </w:rPr>
      </w:pPr>
    </w:p>
    <w:p w14:paraId="386C591B" w14:textId="3A8C05F4" w:rsidR="00E2007D" w:rsidRDefault="00E2007D" w:rsidP="00E2007D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>
        <w:rPr>
          <w:rFonts w:ascii="Angsana New" w:hAnsi="Angsana New" w:cs="Angsana New" w:hint="cs"/>
          <w:spacing w:val="-2"/>
          <w:cs/>
        </w:rPr>
        <w:t>ข้าพเจ้า</w:t>
      </w:r>
      <w:r>
        <w:rPr>
          <w:rFonts w:ascii="Angsana New" w:hAnsi="Angsana New" w:cs="Angsana New" w:hint="cs"/>
          <w:spacing w:val="6"/>
          <w:cs/>
        </w:rPr>
        <w:t>ได้สอบทานงบฐานะการเงินรวมและงบฐานะการเงินเฉพาะกิจกา</w:t>
      </w:r>
      <w:r>
        <w:rPr>
          <w:rFonts w:ascii="Angsana New" w:hAnsi="Angsana New" w:cs="Angsana New" w:hint="cs"/>
          <w:spacing w:val="-2"/>
          <w:cs/>
        </w:rPr>
        <w:t>ร</w:t>
      </w:r>
      <w:r>
        <w:rPr>
          <w:rFonts w:ascii="Angsana New" w:hAnsi="Angsana New" w:cs="Angsana New" w:hint="cs"/>
          <w:spacing w:val="-10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cs/>
        </w:rPr>
        <w:t>ณ</w:t>
      </w:r>
      <w:r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cs/>
        </w:rPr>
        <w:t>วันที่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4B203B" w:rsidRPr="004B203B">
        <w:rPr>
          <w:rFonts w:ascii="Angsana New" w:hAnsi="Angsana New" w:cs="Angsana New"/>
          <w:spacing w:val="-2"/>
          <w:lang w:val="en-US"/>
        </w:rPr>
        <w:t xml:space="preserve">31 </w:t>
      </w:r>
      <w:r w:rsidR="004B203B" w:rsidRPr="004B203B">
        <w:rPr>
          <w:rFonts w:ascii="Angsana New" w:hAnsi="Angsana New" w:cs="Angsana New" w:hint="cs"/>
          <w:spacing w:val="-2"/>
          <w:cs/>
          <w:lang w:val="en-US"/>
        </w:rPr>
        <w:t xml:space="preserve">มีนาคม </w:t>
      </w:r>
      <w:r w:rsidR="004B203B" w:rsidRPr="004B203B">
        <w:rPr>
          <w:rFonts w:ascii="Angsana New" w:hAnsi="Angsana New" w:cs="Angsana New"/>
          <w:spacing w:val="-2"/>
          <w:lang w:val="en-US"/>
        </w:rPr>
        <w:t>256</w:t>
      </w:r>
      <w:r w:rsidR="004B203B">
        <w:rPr>
          <w:rFonts w:ascii="Angsana New" w:hAnsi="Angsana New" w:cs="Angsana New"/>
          <w:spacing w:val="-2"/>
          <w:lang w:val="en-US"/>
        </w:rPr>
        <w:t>9</w:t>
      </w:r>
      <w:r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cs/>
        </w:rPr>
        <w:t>งบกำไรขาดทุน</w:t>
      </w:r>
      <w:r w:rsidRPr="00D72F90">
        <w:rPr>
          <w:rFonts w:ascii="Angsana New" w:hAnsi="Angsana New" w:cs="Angsana New" w:hint="cs"/>
          <w:cs/>
        </w:rPr>
        <w:t>เบ็ดเสร็จรวมและงบกำไรขาดทุนเบ็ดเสร็จเฉพาะกิจการ</w:t>
      </w:r>
      <w:r w:rsidR="004B203B" w:rsidRPr="00D72F90">
        <w:rPr>
          <w:rFonts w:ascii="Angsana New" w:hAnsi="Angsana New" w:cs="Angsana New"/>
          <w:lang w:val="en-US"/>
        </w:rPr>
        <w:t xml:space="preserve"> </w:t>
      </w:r>
      <w:r w:rsidRPr="00D72F90">
        <w:rPr>
          <w:rFonts w:ascii="Angsana New" w:hAnsi="Angsana New" w:cs="Angsana New" w:hint="cs"/>
          <w:cs/>
        </w:rPr>
        <w:t>งบการเปลี่ยนแปลงส่วนของผู้ถือหุ้น</w:t>
      </w:r>
      <w:r w:rsidR="00D72F90">
        <w:rPr>
          <w:rFonts w:ascii="Angsana New" w:hAnsi="Angsana New" w:cs="Angsana New" w:hint="cs"/>
          <w:cs/>
        </w:rPr>
        <w:t>รวมและ</w:t>
      </w:r>
      <w:r w:rsidR="00C22A1B">
        <w:rPr>
          <w:rFonts w:ascii="Angsana New" w:hAnsi="Angsana New" w:cs="Angsana New"/>
          <w:lang w:val="en-US"/>
        </w:rPr>
        <w:br/>
      </w:r>
      <w:r w:rsidR="00D72F90">
        <w:rPr>
          <w:rFonts w:ascii="Angsana New" w:hAnsi="Angsana New" w:cs="Angsana New" w:hint="cs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spacing w:val="-2"/>
          <w:cs/>
        </w:rPr>
        <w:t>เฉพาะกิจการ</w:t>
      </w:r>
      <w:r w:rsidR="00D72F90">
        <w:rPr>
          <w:rFonts w:ascii="Angsana New" w:hAnsi="Angsana New" w:cs="Angsana New" w:hint="cs"/>
          <w:spacing w:val="-2"/>
          <w:cs/>
        </w:rPr>
        <w:t xml:space="preserve"> และงบกระแสเงินสดรวมและงบกระแสเงินสดเฉพาะกิจการ</w:t>
      </w:r>
      <w:r w:rsidR="00D72F90">
        <w:rPr>
          <w:rFonts w:ascii="Angsana New" w:hAnsi="Angsana New" w:cs="Angsana New"/>
          <w:spacing w:val="-2"/>
          <w:cs/>
        </w:rPr>
        <w:br/>
      </w:r>
      <w:r>
        <w:rPr>
          <w:rFonts w:ascii="Angsana New" w:hAnsi="Angsana New" w:cs="Angsana New" w:hint="cs"/>
          <w:spacing w:val="-2"/>
          <w:cs/>
        </w:rPr>
        <w:t>สำหรับงวด</w:t>
      </w:r>
      <w:r w:rsidR="00D72F90">
        <w:rPr>
          <w:rFonts w:ascii="Angsana New" w:hAnsi="Angsana New" w:cs="Angsana New" w:hint="cs"/>
          <w:spacing w:val="-2"/>
          <w:cs/>
        </w:rPr>
        <w:t>สาม</w:t>
      </w:r>
      <w:r>
        <w:rPr>
          <w:rFonts w:ascii="Angsana New" w:hAnsi="Angsana New" w:cs="Angsana New" w:hint="cs"/>
          <w:spacing w:val="-2"/>
          <w:cs/>
        </w:rPr>
        <w:t xml:space="preserve">เดือนสิ้นสุดวันที่ </w:t>
      </w:r>
      <w:r w:rsidR="004B203B" w:rsidRPr="004B203B">
        <w:rPr>
          <w:rFonts w:ascii="Angsana New" w:hAnsi="Angsana New" w:cs="Angsana New"/>
          <w:spacing w:val="-2"/>
          <w:lang w:val="en-US"/>
        </w:rPr>
        <w:t xml:space="preserve">31 </w:t>
      </w:r>
      <w:r w:rsidR="004B203B" w:rsidRPr="004B203B">
        <w:rPr>
          <w:rFonts w:ascii="Angsana New" w:hAnsi="Angsana New" w:cs="Angsana New" w:hint="cs"/>
          <w:spacing w:val="-2"/>
          <w:cs/>
          <w:lang w:val="en-US"/>
        </w:rPr>
        <w:t xml:space="preserve">มีนาคม </w:t>
      </w:r>
      <w:r w:rsidR="004B203B" w:rsidRPr="004B203B">
        <w:rPr>
          <w:rFonts w:ascii="Angsana New" w:hAnsi="Angsana New" w:cs="Angsana New"/>
          <w:spacing w:val="-2"/>
          <w:lang w:val="en-US"/>
        </w:rPr>
        <w:t>256</w:t>
      </w:r>
      <w:r w:rsidR="004B203B">
        <w:rPr>
          <w:rFonts w:ascii="Angsana New" w:hAnsi="Angsana New" w:cs="Angsana New"/>
          <w:spacing w:val="-2"/>
          <w:lang w:val="en-US"/>
        </w:rPr>
        <w:t xml:space="preserve">9 </w:t>
      </w:r>
      <w:r>
        <w:rPr>
          <w:rFonts w:ascii="Angsana New" w:hAnsi="Angsana New" w:cs="Angsana New" w:hint="cs"/>
          <w:spacing w:val="-2"/>
          <w:cs/>
        </w:rPr>
        <w:t>และหมายเหตุประกอบงบการเงินแบบย่อ (ข้อมูลทางการเงินระหว่างกาล) ของบริษัท เดอะ สตีล จำกัด (มหาชน) และบริษัทย่อย และของเฉพาะบริษัท เดอะ สตีล จำกัด (มหาชน) ตามลำดับ</w:t>
      </w:r>
      <w:r w:rsidR="00D72F90">
        <w:rPr>
          <w:rFonts w:ascii="Angsana New" w:hAnsi="Angsana New" w:cs="Angsana New"/>
          <w:spacing w:val="-2"/>
          <w:cs/>
        </w:rPr>
        <w:br/>
      </w:r>
      <w:r>
        <w:rPr>
          <w:rFonts w:ascii="Angsana New" w:hAnsi="Angsana New" w:cs="Angsana New" w:hint="cs"/>
          <w:spacing w:val="-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 New" w:hAnsi="Angsana New" w:cs="Angsana New" w:hint="cs"/>
          <w:spacing w:val="-2"/>
          <w:lang w:val="en-US"/>
        </w:rPr>
        <w:t>34</w:t>
      </w:r>
      <w:r>
        <w:rPr>
          <w:rFonts w:ascii="Angsana New" w:hAnsi="Angsana New" w:cs="Angsana New" w:hint="cs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EDBB79" w14:textId="77777777" w:rsidR="00965FE8" w:rsidRPr="001D520A" w:rsidRDefault="00965FE8" w:rsidP="00E744D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53E04E0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74DB8C7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BB674FF" w14:textId="394967C2" w:rsidR="00965FE8" w:rsidRPr="00677790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67779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="00642FCD" w:rsidRPr="00677790">
        <w:rPr>
          <w:rFonts w:ascii="Angsana New" w:hAnsi="Angsana New" w:cs="Angsana New"/>
          <w:sz w:val="30"/>
          <w:szCs w:val="30"/>
        </w:rPr>
        <w:t>2410</w:t>
      </w:r>
      <w:r w:rsidRPr="00677790">
        <w:rPr>
          <w:rFonts w:ascii="Angsana New" w:hAnsi="Angsana New" w:cs="Angsana New"/>
          <w:sz w:val="30"/>
          <w:szCs w:val="30"/>
        </w:rPr>
        <w:t xml:space="preserve"> “</w:t>
      </w:r>
      <w:r w:rsidRPr="0067779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7790">
        <w:rPr>
          <w:rFonts w:ascii="Angsana New" w:hAnsi="Angsana New" w:cs="Angsana New"/>
          <w:sz w:val="30"/>
          <w:szCs w:val="30"/>
        </w:rPr>
        <w:t>”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</w:t>
      </w:r>
      <w:r w:rsidR="00677790" w:rsidRPr="00677790">
        <w:rPr>
          <w:rFonts w:ascii="Angsana New" w:hAnsi="Angsana New" w:cs="Angsana New" w:hint="cs"/>
          <w:sz w:val="30"/>
          <w:szCs w:val="30"/>
          <w:cs/>
        </w:rPr>
        <w:t xml:space="preserve">ซึ่งอาจพบได้จากการตรวจสอบ </w:t>
      </w:r>
      <w:r w:rsidRPr="00677790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1B3382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37DD7A8" w14:textId="77777777" w:rsidR="00965FE8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965FE8" w:rsidSect="00EC64C4">
          <w:headerReference w:type="first" r:id="rId17"/>
          <w:footerReference w:type="first" r:id="rId18"/>
          <w:pgSz w:w="11909" w:h="16834" w:code="9"/>
          <w:pgMar w:top="209" w:right="1152" w:bottom="576" w:left="1152" w:header="0" w:footer="720" w:gutter="0"/>
          <w:pgNumType w:start="1"/>
          <w:cols w:space="720"/>
          <w:titlePg/>
          <w:docGrid w:linePitch="245"/>
        </w:sectPr>
      </w:pPr>
    </w:p>
    <w:p w14:paraId="59D5EBEB" w14:textId="708800CD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7EC87574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B4ED03C" w14:textId="0B9D7E22" w:rsidR="00965FE8" w:rsidRPr="001D520A" w:rsidRDefault="00965FE8" w:rsidP="00965F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642FCD" w:rsidRPr="00642FCD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997799E" w14:textId="77777777" w:rsidR="00965FE8" w:rsidRPr="009E1D94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53218AEC" w14:textId="77777777" w:rsidR="00965FE8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48DB687C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24443457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6798B888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 w:rsidRPr="001D520A">
        <w:rPr>
          <w:rFonts w:ascii="Angsana New" w:hAnsi="Angsana New" w:cs="Angsana New"/>
          <w:cs/>
          <w:lang w:val="en-US"/>
        </w:rPr>
        <w:t>(อารีย์ ก่อปิ่นไพฑูรย์)</w:t>
      </w:r>
    </w:p>
    <w:p w14:paraId="68EC2BD2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1D520A">
        <w:rPr>
          <w:rFonts w:ascii="Angsana New" w:hAnsi="Angsana New" w:cs="Angsana New"/>
          <w:cs/>
        </w:rPr>
        <w:t>ผู้สอบบัญชีรับอนุญาต</w:t>
      </w:r>
    </w:p>
    <w:p w14:paraId="4759FF24" w14:textId="0D3209F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1D520A">
        <w:rPr>
          <w:rFonts w:ascii="Angsana New" w:hAnsi="Angsana New" w:cs="Angsana New"/>
          <w:cs/>
        </w:rPr>
        <w:t xml:space="preserve">เลขทะเบียน </w:t>
      </w:r>
      <w:r w:rsidR="00642FCD" w:rsidRPr="00642FCD">
        <w:rPr>
          <w:rFonts w:ascii="Angsana New" w:hAnsi="Angsana New" w:cs="Angsana New"/>
          <w:lang w:val="en-US"/>
        </w:rPr>
        <w:t>10882</w:t>
      </w:r>
    </w:p>
    <w:p w14:paraId="629DD879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5C869656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424F2A" w14:textId="61A1E86F" w:rsidR="00965FE8" w:rsidRPr="001D520A" w:rsidRDefault="00965FE8" w:rsidP="00965FE8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D520A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20C79EC9" w14:textId="17F75B6D" w:rsidR="004B203B" w:rsidRPr="004B203B" w:rsidRDefault="00665C35" w:rsidP="004B203B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12</w:t>
      </w:r>
      <w:r w:rsidR="004B203B" w:rsidRPr="004B203B">
        <w:rPr>
          <w:rFonts w:ascii="Angsana New" w:hAnsi="Angsana New" w:cs="Angsana New"/>
          <w:sz w:val="30"/>
          <w:szCs w:val="30"/>
        </w:rPr>
        <w:t xml:space="preserve"> </w:t>
      </w:r>
      <w:r w:rsidR="004B203B" w:rsidRPr="004B203B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4B203B" w:rsidRPr="004B203B">
        <w:rPr>
          <w:rFonts w:ascii="Angsana New" w:hAnsi="Angsana New" w:cs="Angsana New"/>
          <w:sz w:val="30"/>
          <w:szCs w:val="30"/>
        </w:rPr>
        <w:t>256</w:t>
      </w:r>
      <w:r w:rsidR="004B203B">
        <w:rPr>
          <w:rFonts w:ascii="Angsana New" w:hAnsi="Angsana New" w:cs="Angsana New"/>
          <w:sz w:val="30"/>
          <w:szCs w:val="30"/>
        </w:rPr>
        <w:t>9</w:t>
      </w:r>
    </w:p>
    <w:p w14:paraId="20D54C10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1D3C15A" w14:textId="77777777" w:rsidR="00965FE8" w:rsidRPr="001D520A" w:rsidRDefault="00965FE8" w:rsidP="00965FE8">
      <w:pPr>
        <w:rPr>
          <w:rFonts w:ascii="Angsana New" w:hAnsi="Angsana New" w:cs="Angsana New"/>
          <w:sz w:val="30"/>
          <w:szCs w:val="30"/>
          <w:cs/>
        </w:rPr>
      </w:pPr>
    </w:p>
    <w:p w14:paraId="23AD74BC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0641E5F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BEE06B1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sectPr w:rsidR="00965FE8" w:rsidRPr="001D520A" w:rsidSect="00EC64C4">
      <w:headerReference w:type="default" r:id="rId19"/>
      <w:footerReference w:type="default" r:id="rId20"/>
      <w:headerReference w:type="first" r:id="rId21"/>
      <w:footerReference w:type="first" r:id="rId22"/>
      <w:type w:val="nextColumn"/>
      <w:pgSz w:w="11909" w:h="16834" w:code="9"/>
      <w:pgMar w:top="691" w:right="1152" w:bottom="576" w:left="1152" w:header="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6930F" w14:textId="77777777" w:rsidR="00D7510B" w:rsidRDefault="00D7510B">
      <w:r>
        <w:separator/>
      </w:r>
    </w:p>
  </w:endnote>
  <w:endnote w:type="continuationSeparator" w:id="0">
    <w:p w14:paraId="0BAAA49F" w14:textId="77777777" w:rsidR="00D7510B" w:rsidRDefault="00D7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0E3B7" w14:textId="77777777" w:rsidR="00965FE8" w:rsidRDefault="00965FE8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719CC08B" w14:textId="77777777" w:rsidR="00965FE8" w:rsidRDefault="00965F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0B294D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0B294D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EFDDB" w14:textId="77777777" w:rsidR="00965FE8" w:rsidRPr="00745CC3" w:rsidRDefault="00965FE8" w:rsidP="00745CC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745CC3">
      <w:rPr>
        <w:rStyle w:val="PageNumber"/>
        <w:rFonts w:asciiTheme="majorBidi" w:hAnsiTheme="majorBidi" w:cstheme="majorBidi"/>
        <w:sz w:val="30"/>
        <w:szCs w:val="30"/>
      </w:rPr>
      <w:instrText>page \* arabic</w:instrTex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Pr="00745CC3">
      <w:rPr>
        <w:rStyle w:val="PageNumber"/>
        <w:rFonts w:asciiTheme="majorBidi" w:hAnsiTheme="majorBidi" w:cstheme="majorBidi"/>
        <w:noProof/>
        <w:sz w:val="30"/>
        <w:szCs w:val="30"/>
      </w:rPr>
      <w:t>1</w:t>
    </w:r>
    <w:r w:rsidRPr="000B294D">
      <w:rPr>
        <w:rStyle w:val="PageNumber"/>
        <w:rFonts w:asciiTheme="majorBidi" w:hAnsiTheme="majorBidi" w:cstheme="majorBidi"/>
        <w:noProof/>
        <w:sz w:val="30"/>
        <w:szCs w:val="30"/>
      </w:rPr>
      <w:t>5</w: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4BBB" w14:textId="77777777" w:rsidR="00965FE8" w:rsidRDefault="00965FE8" w:rsidP="00F2000C">
    <w:pPr>
      <w:pStyle w:val="Footer"/>
      <w:framePr w:wrap="around" w:vAnchor="text" w:hAnchor="margin" w:xAlign="right" w:y="1"/>
      <w:rPr>
        <w:rStyle w:val="PageNumber"/>
      </w:rPr>
    </w:pPr>
  </w:p>
  <w:p w14:paraId="474B1CD3" w14:textId="77777777" w:rsidR="00965FE8" w:rsidRPr="00C11A43" w:rsidRDefault="00965FE8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7741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B50EB2" w14:textId="6F527386" w:rsidR="003E64AA" w:rsidRPr="003E64AA" w:rsidRDefault="0000000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1158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D430638" w14:textId="77777777" w:rsidR="003E64AA" w:rsidRPr="003E64AA" w:rsidRDefault="003E64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E64A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64A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64A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3FC89" w14:textId="77777777" w:rsidR="00D7510B" w:rsidRDefault="00D7510B">
      <w:r>
        <w:separator/>
      </w:r>
    </w:p>
  </w:footnote>
  <w:footnote w:type="continuationSeparator" w:id="0">
    <w:p w14:paraId="0B21FD95" w14:textId="77777777" w:rsidR="00D7510B" w:rsidRDefault="00D7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AB558" w14:textId="77777777" w:rsidR="00965FE8" w:rsidRDefault="00000000" w:rsidP="00713C50">
    <w:pPr>
      <w:pStyle w:val="Header"/>
    </w:pPr>
    <w:r>
      <w:rPr>
        <w:noProof/>
      </w:rPr>
      <w:pict w14:anchorId="02193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CD46B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027DDABA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313CBA7B" w14:textId="77777777" w:rsidR="00965FE8" w:rsidRPr="00745CC3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F37C3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424AF52D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0ACA82C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0ABC7E3F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7C43FDB1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7686217" w14:textId="77777777" w:rsidR="00965FE8" w:rsidRPr="00824251" w:rsidRDefault="00965FE8" w:rsidP="00824251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5D52E" w14:textId="77777777" w:rsidR="00D47A6F" w:rsidRPr="00824251" w:rsidRDefault="00D47A6F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2B01595" w14:textId="77777777" w:rsidR="00D47A6F" w:rsidRPr="00824251" w:rsidRDefault="00D47A6F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838E718" w14:textId="0E2225AA" w:rsidR="00D47A6F" w:rsidRDefault="00D47A6F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C1CD33D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A04C6C2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A4D0C07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D10AAFB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C7F910F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0F61E1E" w14:textId="77777777" w:rsidR="00BE5F00" w:rsidRDefault="00BE5F00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6661E51" w14:textId="77777777" w:rsidR="00BE5F00" w:rsidRDefault="00BE5F00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B4DA3B3" w14:textId="77777777" w:rsidR="00D47A6F" w:rsidRPr="001D520A" w:rsidRDefault="00D47A6F" w:rsidP="00D47A6F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มีนาคม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2EAED60C" w14:textId="77777777" w:rsidR="003B1C03" w:rsidRPr="008110EB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CE9C1" w14:textId="77777777" w:rsidR="005B4D1C" w:rsidRPr="00824251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6905D03" w14:textId="77777777" w:rsidR="005B4D1C" w:rsidRPr="00824251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4B4D3C5E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6D11BAC9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C37ACA6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710F11F" w14:textId="77777777" w:rsidR="005B4D1C" w:rsidRDefault="005B4D1C" w:rsidP="00824251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3"/>
  </w:num>
  <w:num w:numId="3" w16cid:durableId="768886798">
    <w:abstractNumId w:val="11"/>
  </w:num>
  <w:num w:numId="4" w16cid:durableId="654378809">
    <w:abstractNumId w:val="8"/>
  </w:num>
  <w:num w:numId="5" w16cid:durableId="241566052">
    <w:abstractNumId w:val="4"/>
  </w:num>
  <w:num w:numId="6" w16cid:durableId="1177963787">
    <w:abstractNumId w:val="18"/>
  </w:num>
  <w:num w:numId="7" w16cid:durableId="1883711327">
    <w:abstractNumId w:val="19"/>
  </w:num>
  <w:num w:numId="8" w16cid:durableId="1509248978">
    <w:abstractNumId w:val="13"/>
  </w:num>
  <w:num w:numId="9" w16cid:durableId="185483998">
    <w:abstractNumId w:val="1"/>
  </w:num>
  <w:num w:numId="10" w16cid:durableId="1897547140">
    <w:abstractNumId w:val="10"/>
  </w:num>
  <w:num w:numId="11" w16cid:durableId="803278717">
    <w:abstractNumId w:val="16"/>
  </w:num>
  <w:num w:numId="12" w16cid:durableId="1909613701">
    <w:abstractNumId w:val="2"/>
  </w:num>
  <w:num w:numId="13" w16cid:durableId="146560874">
    <w:abstractNumId w:val="9"/>
  </w:num>
  <w:num w:numId="14" w16cid:durableId="1820655917">
    <w:abstractNumId w:val="14"/>
  </w:num>
  <w:num w:numId="15" w16cid:durableId="1090587272">
    <w:abstractNumId w:val="6"/>
  </w:num>
  <w:num w:numId="16" w16cid:durableId="1986201781">
    <w:abstractNumId w:val="7"/>
  </w:num>
  <w:num w:numId="17" w16cid:durableId="556934305">
    <w:abstractNumId w:val="15"/>
  </w:num>
  <w:num w:numId="18" w16cid:durableId="165171494">
    <w:abstractNumId w:val="17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2"/>
  </w:num>
  <w:num w:numId="24" w16cid:durableId="1422678983">
    <w:abstractNumId w:val="20"/>
  </w:num>
  <w:num w:numId="25" w16cid:durableId="1215655901">
    <w:abstractNumId w:val="5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1"/>
  </w:num>
  <w:num w:numId="33" w16cid:durableId="1081634188">
    <w:abstractNumId w:val="0"/>
  </w:num>
  <w:num w:numId="34" w16cid:durableId="88305580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BB3"/>
    <w:rsid w:val="00020E2A"/>
    <w:rsid w:val="00020E35"/>
    <w:rsid w:val="00020F08"/>
    <w:rsid w:val="00021255"/>
    <w:rsid w:val="000216EB"/>
    <w:rsid w:val="00021A4A"/>
    <w:rsid w:val="00021B3C"/>
    <w:rsid w:val="00021FCB"/>
    <w:rsid w:val="0002207C"/>
    <w:rsid w:val="00022087"/>
    <w:rsid w:val="000221F6"/>
    <w:rsid w:val="00022BB4"/>
    <w:rsid w:val="00022CE8"/>
    <w:rsid w:val="00022D72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6E3B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3AA6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B1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217"/>
    <w:rsid w:val="000D6590"/>
    <w:rsid w:val="000D6696"/>
    <w:rsid w:val="000D66BA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D32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571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0DE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BE0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64E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6A6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84E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30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A19"/>
    <w:rsid w:val="001A50BD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A7D21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1B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06F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4337"/>
    <w:rsid w:val="001F451F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707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3FA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5A8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438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495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DDC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08D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3BE6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32"/>
    <w:rsid w:val="002654B1"/>
    <w:rsid w:val="002657FA"/>
    <w:rsid w:val="00265F36"/>
    <w:rsid w:val="00265F65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0C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756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33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7D1"/>
    <w:rsid w:val="002D2979"/>
    <w:rsid w:val="002D304C"/>
    <w:rsid w:val="002D3165"/>
    <w:rsid w:val="002D3451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039"/>
    <w:rsid w:val="003041C1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0D74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5E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48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2B2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6E2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4E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684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6DB"/>
    <w:rsid w:val="003C094B"/>
    <w:rsid w:val="003C09B1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452"/>
    <w:rsid w:val="003D77F5"/>
    <w:rsid w:val="003D78FA"/>
    <w:rsid w:val="003D79DF"/>
    <w:rsid w:val="003D7E4D"/>
    <w:rsid w:val="003E00F9"/>
    <w:rsid w:val="003E0BCC"/>
    <w:rsid w:val="003E0FB3"/>
    <w:rsid w:val="003E10D2"/>
    <w:rsid w:val="003E1295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4AA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33C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AA8"/>
    <w:rsid w:val="00412B1C"/>
    <w:rsid w:val="00412D69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662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37CDC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DB2"/>
    <w:rsid w:val="00441E8F"/>
    <w:rsid w:val="0044202D"/>
    <w:rsid w:val="004424A2"/>
    <w:rsid w:val="0044274C"/>
    <w:rsid w:val="0044275B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28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03B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547E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05D"/>
    <w:rsid w:val="004F4460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9B3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0DC1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C4"/>
    <w:rsid w:val="00523228"/>
    <w:rsid w:val="0052361C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4EB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27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057"/>
    <w:rsid w:val="005543BE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2B1C"/>
    <w:rsid w:val="0056326D"/>
    <w:rsid w:val="005633C0"/>
    <w:rsid w:val="005635C5"/>
    <w:rsid w:val="005638F4"/>
    <w:rsid w:val="00563BDC"/>
    <w:rsid w:val="00563FD0"/>
    <w:rsid w:val="00564041"/>
    <w:rsid w:val="0056425B"/>
    <w:rsid w:val="005642BC"/>
    <w:rsid w:val="005643F2"/>
    <w:rsid w:val="0056454E"/>
    <w:rsid w:val="00564934"/>
    <w:rsid w:val="00564985"/>
    <w:rsid w:val="0056527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4E7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B79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6E03"/>
    <w:rsid w:val="00597128"/>
    <w:rsid w:val="005978E5"/>
    <w:rsid w:val="00597B27"/>
    <w:rsid w:val="00597D00"/>
    <w:rsid w:val="00597F53"/>
    <w:rsid w:val="005A0990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1C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328F"/>
    <w:rsid w:val="005C3298"/>
    <w:rsid w:val="005C3457"/>
    <w:rsid w:val="005C35F2"/>
    <w:rsid w:val="005C39BF"/>
    <w:rsid w:val="005C41DD"/>
    <w:rsid w:val="005C4256"/>
    <w:rsid w:val="005C43CC"/>
    <w:rsid w:val="005C468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1F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3A0"/>
    <w:rsid w:val="005F243E"/>
    <w:rsid w:val="005F266C"/>
    <w:rsid w:val="005F2FB8"/>
    <w:rsid w:val="005F30B0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354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5A7"/>
    <w:rsid w:val="006057E5"/>
    <w:rsid w:val="00605A61"/>
    <w:rsid w:val="00605E2D"/>
    <w:rsid w:val="006065B7"/>
    <w:rsid w:val="00606970"/>
    <w:rsid w:val="006069CA"/>
    <w:rsid w:val="00606AC3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443"/>
    <w:rsid w:val="00611519"/>
    <w:rsid w:val="00611B45"/>
    <w:rsid w:val="00611C8D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341"/>
    <w:rsid w:val="0062046C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2BB"/>
    <w:rsid w:val="0062487C"/>
    <w:rsid w:val="00624A53"/>
    <w:rsid w:val="00624BC8"/>
    <w:rsid w:val="00624C9E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C3B"/>
    <w:rsid w:val="00632FF1"/>
    <w:rsid w:val="00633DDC"/>
    <w:rsid w:val="00633E47"/>
    <w:rsid w:val="00634010"/>
    <w:rsid w:val="00634118"/>
    <w:rsid w:val="00634258"/>
    <w:rsid w:val="006345AA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2FCD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5F68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B6B"/>
    <w:rsid w:val="00665C35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20"/>
    <w:rsid w:val="00673EB6"/>
    <w:rsid w:val="00673FCF"/>
    <w:rsid w:val="0067402B"/>
    <w:rsid w:val="00674093"/>
    <w:rsid w:val="006742B3"/>
    <w:rsid w:val="00674334"/>
    <w:rsid w:val="00674633"/>
    <w:rsid w:val="00674E6D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345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CA5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4EF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961"/>
    <w:rsid w:val="006F3A73"/>
    <w:rsid w:val="006F41C1"/>
    <w:rsid w:val="006F43B8"/>
    <w:rsid w:val="006F4578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3A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D19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892"/>
    <w:rsid w:val="007508BE"/>
    <w:rsid w:val="00750AFE"/>
    <w:rsid w:val="00750E34"/>
    <w:rsid w:val="00750EC8"/>
    <w:rsid w:val="00750ED8"/>
    <w:rsid w:val="00751058"/>
    <w:rsid w:val="00751A14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11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0C9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B00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01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298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2CD"/>
    <w:rsid w:val="007A55B2"/>
    <w:rsid w:val="007A563E"/>
    <w:rsid w:val="007A581F"/>
    <w:rsid w:val="007A5FA5"/>
    <w:rsid w:val="007A626D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652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67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1BCB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98A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0EB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E62"/>
    <w:rsid w:val="00823F59"/>
    <w:rsid w:val="00824251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3FE7"/>
    <w:rsid w:val="008341F6"/>
    <w:rsid w:val="00834312"/>
    <w:rsid w:val="00834359"/>
    <w:rsid w:val="0083486C"/>
    <w:rsid w:val="008349E8"/>
    <w:rsid w:val="00834C10"/>
    <w:rsid w:val="00834C8E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25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3EC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5F1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3FD6"/>
    <w:rsid w:val="008E411C"/>
    <w:rsid w:val="008E43F9"/>
    <w:rsid w:val="008E4427"/>
    <w:rsid w:val="008E443A"/>
    <w:rsid w:val="008E4A62"/>
    <w:rsid w:val="008E4EC4"/>
    <w:rsid w:val="008E56CF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142"/>
    <w:rsid w:val="008F09DC"/>
    <w:rsid w:val="008F0B05"/>
    <w:rsid w:val="008F0B59"/>
    <w:rsid w:val="008F0ED8"/>
    <w:rsid w:val="008F1006"/>
    <w:rsid w:val="008F11CB"/>
    <w:rsid w:val="008F1833"/>
    <w:rsid w:val="008F1915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996"/>
    <w:rsid w:val="00924A3F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1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AE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03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5FE8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03"/>
    <w:rsid w:val="00987A46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1F7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29B1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874"/>
    <w:rsid w:val="009C69EB"/>
    <w:rsid w:val="009C6A49"/>
    <w:rsid w:val="009C6DF7"/>
    <w:rsid w:val="009C7504"/>
    <w:rsid w:val="009C7A60"/>
    <w:rsid w:val="009C7FF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C9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D7EFE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061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60"/>
    <w:rsid w:val="00A134E5"/>
    <w:rsid w:val="00A1372B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597"/>
    <w:rsid w:val="00A41E61"/>
    <w:rsid w:val="00A4230F"/>
    <w:rsid w:val="00A4239A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12A"/>
    <w:rsid w:val="00A5617D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20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4A"/>
    <w:rsid w:val="00A978AC"/>
    <w:rsid w:val="00A979FE"/>
    <w:rsid w:val="00A97AD6"/>
    <w:rsid w:val="00A97AD8"/>
    <w:rsid w:val="00A97CAC"/>
    <w:rsid w:val="00A97D87"/>
    <w:rsid w:val="00A97FD3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970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C59"/>
    <w:rsid w:val="00AB5FC9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1EF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CA6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1D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E8"/>
    <w:rsid w:val="00B140F3"/>
    <w:rsid w:val="00B144BD"/>
    <w:rsid w:val="00B1486A"/>
    <w:rsid w:val="00B14FAE"/>
    <w:rsid w:val="00B14FD9"/>
    <w:rsid w:val="00B15053"/>
    <w:rsid w:val="00B1576D"/>
    <w:rsid w:val="00B1591A"/>
    <w:rsid w:val="00B15DE4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2FB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2F09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71C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4A1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3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98C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CD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5F00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D4C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235"/>
    <w:rsid w:val="00C153E3"/>
    <w:rsid w:val="00C1575C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682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2A1B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623"/>
    <w:rsid w:val="00C24702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6BF4"/>
    <w:rsid w:val="00C27142"/>
    <w:rsid w:val="00C27235"/>
    <w:rsid w:val="00C27497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DC1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AE7"/>
    <w:rsid w:val="00C37B2F"/>
    <w:rsid w:val="00C37F8D"/>
    <w:rsid w:val="00C400B7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E1B"/>
    <w:rsid w:val="00C42F2B"/>
    <w:rsid w:val="00C431DC"/>
    <w:rsid w:val="00C432E7"/>
    <w:rsid w:val="00C435CB"/>
    <w:rsid w:val="00C4391F"/>
    <w:rsid w:val="00C43E5D"/>
    <w:rsid w:val="00C44140"/>
    <w:rsid w:val="00C44329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0C1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2F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923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C4"/>
    <w:rsid w:val="00CC24E2"/>
    <w:rsid w:val="00CC250C"/>
    <w:rsid w:val="00CC26D4"/>
    <w:rsid w:val="00CC277C"/>
    <w:rsid w:val="00CC2859"/>
    <w:rsid w:val="00CC2922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2EF9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632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5F4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432F"/>
    <w:rsid w:val="00D6487B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A59"/>
    <w:rsid w:val="00D71139"/>
    <w:rsid w:val="00D7131A"/>
    <w:rsid w:val="00D71471"/>
    <w:rsid w:val="00D71E36"/>
    <w:rsid w:val="00D72129"/>
    <w:rsid w:val="00D72585"/>
    <w:rsid w:val="00D72A72"/>
    <w:rsid w:val="00D72F90"/>
    <w:rsid w:val="00D72FDB"/>
    <w:rsid w:val="00D736B1"/>
    <w:rsid w:val="00D73C91"/>
    <w:rsid w:val="00D73F26"/>
    <w:rsid w:val="00D741FE"/>
    <w:rsid w:val="00D744A5"/>
    <w:rsid w:val="00D745C5"/>
    <w:rsid w:val="00D74D93"/>
    <w:rsid w:val="00D7510B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CC5"/>
    <w:rsid w:val="00DA1355"/>
    <w:rsid w:val="00DA20D7"/>
    <w:rsid w:val="00DA2167"/>
    <w:rsid w:val="00DA2818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12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07D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2A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1E6C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DFA"/>
    <w:rsid w:val="00E53EF9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3B0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6BA"/>
    <w:rsid w:val="00E65BFC"/>
    <w:rsid w:val="00E65C00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4DD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53F"/>
    <w:rsid w:val="00E8176A"/>
    <w:rsid w:val="00E819CC"/>
    <w:rsid w:val="00E819D0"/>
    <w:rsid w:val="00E81DF1"/>
    <w:rsid w:val="00E82227"/>
    <w:rsid w:val="00E8292C"/>
    <w:rsid w:val="00E82DD1"/>
    <w:rsid w:val="00E836DA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92C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395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93B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4C4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17F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6E93"/>
    <w:rsid w:val="00F17873"/>
    <w:rsid w:val="00F17BD0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7072"/>
    <w:rsid w:val="00F273CA"/>
    <w:rsid w:val="00F276FB"/>
    <w:rsid w:val="00F2798C"/>
    <w:rsid w:val="00F27E39"/>
    <w:rsid w:val="00F312CE"/>
    <w:rsid w:val="00F3162F"/>
    <w:rsid w:val="00F31B96"/>
    <w:rsid w:val="00F31DAB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484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1ED"/>
    <w:rsid w:val="00F41CA4"/>
    <w:rsid w:val="00F41D94"/>
    <w:rsid w:val="00F42075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0F7E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5EF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3E5"/>
    <w:rsid w:val="00F66547"/>
    <w:rsid w:val="00F665CE"/>
    <w:rsid w:val="00F667F0"/>
    <w:rsid w:val="00F66C8B"/>
    <w:rsid w:val="00F66F5D"/>
    <w:rsid w:val="00F670CD"/>
    <w:rsid w:val="00F67133"/>
    <w:rsid w:val="00F677CE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2D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2C42"/>
    <w:rsid w:val="00F83278"/>
    <w:rsid w:val="00F833FA"/>
    <w:rsid w:val="00F83C71"/>
    <w:rsid w:val="00F83EB4"/>
    <w:rsid w:val="00F83FF1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3F0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22C"/>
    <w:rsid w:val="00F95637"/>
    <w:rsid w:val="00F95680"/>
    <w:rsid w:val="00F957DE"/>
    <w:rsid w:val="00F9592D"/>
    <w:rsid w:val="00F9598F"/>
    <w:rsid w:val="00F961EE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46D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299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4315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C7F7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CB5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55B"/>
    <w:rsid w:val="00FE5A1C"/>
    <w:rsid w:val="00FE5EE9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F4DFB6-CD3D-4934-83D3-4C653C22B32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C81BA4-D4A5-486E-A284-A560B1E60F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5BE9C5-C667-4629-8A71-CFBA0A8B21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50</TotalTime>
  <Pages>3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Nuntaporn, Kerdphokee</cp:lastModifiedBy>
  <cp:revision>13</cp:revision>
  <cp:lastPrinted>2025-08-06T14:15:00Z</cp:lastPrinted>
  <dcterms:created xsi:type="dcterms:W3CDTF">2025-08-06T14:13:00Z</dcterms:created>
  <dcterms:modified xsi:type="dcterms:W3CDTF">2026-05-04T03:28:00Z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  <property fmtid="{D5CDD505-2E9C-101B-9397-08002B2CF9AE}" pid="5" name="ContentTypeId">
    <vt:lpwstr>0x010100FC3C573FF70E394A86433F5E112C33AA</vt:lpwstr>
  </property>
</Properties>
</file>