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E5759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775F34A" w14:textId="77777777" w:rsidR="00F30B12" w:rsidRDefault="00F30B12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54013DB" w14:textId="591438DA" w:rsidR="003F45F6" w:rsidRDefault="003F45F6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5759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BAFECE1" w14:textId="43A97804" w:rsidR="003A6E59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EE5EA8D" w14:textId="77777777" w:rsidR="0003532C" w:rsidRPr="0047099B" w:rsidRDefault="0003532C" w:rsidP="00C050D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07CD67" w14:textId="2CEC3401" w:rsidR="00804175" w:rsidRPr="0037574F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  <w:lang w:val="en-US"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17C4B74C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4101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C0F58" w:rsidRPr="00141014">
        <w:rPr>
          <w:rFonts w:asciiTheme="majorBidi" w:hAnsiTheme="majorBidi" w:cstheme="majorBidi"/>
          <w:sz w:val="30"/>
          <w:szCs w:val="30"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12</w:t>
      </w:r>
      <w:r w:rsidR="009505C6" w:rsidRPr="009505C6">
        <w:rPr>
          <w:rFonts w:asciiTheme="majorBidi" w:hAnsiTheme="majorBidi" w:cstheme="majorBidi"/>
          <w:sz w:val="30"/>
          <w:szCs w:val="30"/>
        </w:rPr>
        <w:t xml:space="preserve"> </w:t>
      </w:r>
      <w:r w:rsidR="009505C6" w:rsidRPr="009505C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2569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537630D6" w:rsidR="000F4CA1" w:rsidRPr="00554057" w:rsidRDefault="000F4CA1" w:rsidP="004D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Pr="004D729A">
        <w:rPr>
          <w:rFonts w:asciiTheme="majorBidi" w:hAnsiTheme="majorBidi" w:cstheme="majorBidi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="004D729A">
        <w:rPr>
          <w:rFonts w:asciiTheme="majorBidi" w:hAnsiTheme="majorBidi" w:cstheme="majorBidi"/>
          <w:sz w:val="30"/>
          <w:szCs w:val="30"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และตลาดหลักทรัพย์ที่เกี่ยวข้อง</w:t>
      </w:r>
      <w:r w:rsidRPr="00A133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1CFB" w:rsidRPr="00A133CD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E53DFA" w:rsidRPr="00A133C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กาลนี้เน้นการให้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ใหม่ๆ 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เพื่อไม่ให้ซ้ำซ้อนกับข้อมูลที่ได้นำเสนอไ</w:t>
      </w:r>
      <w:r w:rsidR="00A133CD" w:rsidRPr="00A133CD">
        <w:rPr>
          <w:rFonts w:asciiTheme="majorBidi" w:hAnsiTheme="majorBidi" w:cstheme="majorBidi" w:hint="cs"/>
          <w:spacing w:val="-4"/>
          <w:sz w:val="30"/>
          <w:szCs w:val="30"/>
          <w:cs/>
        </w:rPr>
        <w:t>ป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</w:t>
      </w:r>
      <w:r w:rsidR="00FF2CE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2568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3FC2E718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F22E3" w:rsidRPr="003F22E3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2568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7375CB69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</w:t>
      </w:r>
      <w:r w:rsidR="00601384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F22E3" w:rsidRPr="003F22E3">
        <w:rPr>
          <w:rFonts w:asciiTheme="majorBidi" w:hAnsiTheme="majorBidi" w:cstheme="majorBidi"/>
          <w:bCs/>
          <w:sz w:val="30"/>
          <w:szCs w:val="30"/>
        </w:rPr>
        <w:t>31</w:t>
      </w:r>
      <w:r w:rsidR="00601384" w:rsidRPr="0060138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01384" w:rsidRPr="00C573BC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01384" w:rsidRPr="0060138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F22E3" w:rsidRPr="003F22E3">
        <w:rPr>
          <w:rFonts w:asciiTheme="majorBidi" w:hAnsiTheme="majorBidi" w:cstheme="majorBidi"/>
          <w:bCs/>
          <w:sz w:val="30"/>
          <w:szCs w:val="30"/>
        </w:rPr>
        <w:t>2569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3DE44304" w14:textId="4C691018" w:rsidR="003E1C07" w:rsidRPr="00554057" w:rsidRDefault="00F328B2" w:rsidP="003E1C07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C35B10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F22E3" w:rsidRPr="003F22E3">
        <w:rPr>
          <w:rFonts w:asciiTheme="majorBidi" w:hAnsiTheme="majorBidi" w:cstheme="majorBidi"/>
          <w:bCs/>
          <w:sz w:val="30"/>
          <w:szCs w:val="30"/>
        </w:rPr>
        <w:t>31</w:t>
      </w:r>
      <w:r w:rsidR="006938D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6938D0" w:rsidRPr="006938D0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6938D0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3F22E3" w:rsidRPr="003F22E3">
        <w:rPr>
          <w:rFonts w:asciiTheme="majorBidi" w:hAnsiTheme="majorBidi" w:cstheme="majorBidi"/>
          <w:bCs/>
          <w:sz w:val="30"/>
          <w:szCs w:val="30"/>
        </w:rPr>
        <w:t>2569</w:t>
      </w:r>
      <w:r w:rsidR="003E1C07" w:rsidRPr="00303EB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3F22E3" w:rsidRPr="003F22E3">
        <w:rPr>
          <w:rFonts w:asciiTheme="majorBidi" w:hAnsiTheme="majorBidi" w:cstheme="majorBidi"/>
          <w:bCs/>
          <w:sz w:val="30"/>
          <w:szCs w:val="30"/>
        </w:rPr>
        <w:t>2568</w:t>
      </w:r>
      <w:r w:rsidR="003E1C07"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1C07">
        <w:rPr>
          <w:rFonts w:asciiTheme="majorBidi" w:hAnsiTheme="majorBidi" w:cstheme="majorBidi"/>
          <w:b/>
          <w:sz w:val="30"/>
          <w:szCs w:val="30"/>
        </w:rPr>
        <w:br/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8EBB2C3" w:rsidR="00641E4C" w:rsidRDefault="00641E4C" w:rsidP="003E1C07">
      <w:pPr>
        <w:tabs>
          <w:tab w:val="left" w:pos="9270"/>
        </w:tabs>
        <w:ind w:left="540" w:right="63"/>
        <w:rPr>
          <w:rFonts w:ascii="Angsana New" w:hAnsi="Angsana New" w:cs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2"/>
        <w:gridCol w:w="1160"/>
        <w:gridCol w:w="237"/>
        <w:gridCol w:w="1125"/>
        <w:gridCol w:w="270"/>
        <w:gridCol w:w="1080"/>
      </w:tblGrid>
      <w:tr w:rsidR="00641E4C" w:rsidRPr="001D520A" w14:paraId="2E81DD68" w14:textId="77777777" w:rsidTr="00EF6BD0">
        <w:trPr>
          <w:tblHeader/>
        </w:trPr>
        <w:tc>
          <w:tcPr>
            <w:tcW w:w="2106" w:type="pct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50FD" w:rsidRPr="001D520A" w14:paraId="1E564771" w14:textId="77777777" w:rsidTr="00A72CE7">
        <w:trPr>
          <w:tblHeader/>
        </w:trPr>
        <w:tc>
          <w:tcPr>
            <w:tcW w:w="2106" w:type="pct"/>
          </w:tcPr>
          <w:p w14:paraId="4717B181" w14:textId="578FDF2A" w:rsidR="000C50FD" w:rsidRPr="001D520A" w:rsidRDefault="000C50FD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F22E3" w:rsidRPr="003F22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0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50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</w:tcPr>
          <w:p w14:paraId="730169B7" w14:textId="6274812D" w:rsidR="000C50FD" w:rsidRPr="00923E18" w:rsidRDefault="003F22E3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1841991A" w14:textId="77777777" w:rsidR="000C50FD" w:rsidRPr="00923E18" w:rsidRDefault="000C50FD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9B4B98" w14:textId="0F1BDE08" w:rsidR="000C50FD" w:rsidRPr="00923E18" w:rsidRDefault="003F22E3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BAFD532" w14:textId="77777777" w:rsidR="000C50FD" w:rsidRPr="00923E18" w:rsidRDefault="000C50FD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392A3DF" w14:textId="6D6C5696" w:rsidR="000C50FD" w:rsidRPr="00923E18" w:rsidRDefault="003F22E3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BA59181" w14:textId="77777777" w:rsidR="000C50FD" w:rsidRPr="00923E18" w:rsidRDefault="000C50FD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CBE67D" w14:textId="1324457B" w:rsidR="000C50FD" w:rsidRPr="00923E18" w:rsidRDefault="003F22E3" w:rsidP="000C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41E4C" w:rsidRPr="001D520A" w14:paraId="5CAE11B7" w14:textId="77777777" w:rsidTr="00A72CE7">
        <w:trPr>
          <w:tblHeader/>
        </w:trPr>
        <w:tc>
          <w:tcPr>
            <w:tcW w:w="2106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0D09740" w14:textId="77777777" w:rsidTr="00A72CE7">
        <w:tc>
          <w:tcPr>
            <w:tcW w:w="2106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62F5B" w:rsidRPr="001D520A" w14:paraId="03B4C64C" w14:textId="77777777" w:rsidTr="00A72CE7">
        <w:tc>
          <w:tcPr>
            <w:tcW w:w="2106" w:type="pct"/>
          </w:tcPr>
          <w:p w14:paraId="79B81A8B" w14:textId="4748EB6B" w:rsidR="00F62F5B" w:rsidRPr="002039E8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9E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7" w:type="pct"/>
          </w:tcPr>
          <w:p w14:paraId="26DF4DBE" w14:textId="2570BCB8" w:rsidR="00F62F5B" w:rsidRPr="00EE33D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B6469E" w14:textId="77777777" w:rsidR="00F62F5B" w:rsidRPr="00EE33D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BFF802" w14:textId="2619AC68" w:rsidR="00F62F5B" w:rsidRPr="00EE33D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9A520C" w14:textId="77777777" w:rsidR="00F62F5B" w:rsidRPr="00EE33D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4A70CD" w14:textId="00ECB08A" w:rsidR="00F62F5B" w:rsidRPr="00EE33D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ED62529" w14:textId="77777777" w:rsidR="00F62F5B" w:rsidRPr="00EE33D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5C9B0B" w14:textId="38FDFF2E" w:rsidR="00F62F5B" w:rsidRPr="00EE33D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F62F5B" w:rsidRPr="001D520A" w14:paraId="72466BCB" w14:textId="77777777" w:rsidTr="00A72CE7">
        <w:tc>
          <w:tcPr>
            <w:tcW w:w="2106" w:type="pct"/>
            <w:vAlign w:val="bottom"/>
          </w:tcPr>
          <w:p w14:paraId="4E5F3DDD" w14:textId="77777777" w:rsidR="00F62F5B" w:rsidRPr="001D520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36D515A9" w14:textId="7104B29C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ACCE16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2B6AE5BB" w14:textId="41F7D71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FBF234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287825D" w14:textId="343C8AA7" w:rsidR="00F62F5B" w:rsidRPr="00F9043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03A122F3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7C66CBD" w14:textId="4321103D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F62F5B" w:rsidRPr="001D520A" w14:paraId="76BE5FC0" w14:textId="77777777" w:rsidTr="00A72CE7">
        <w:tc>
          <w:tcPr>
            <w:tcW w:w="2106" w:type="pct"/>
          </w:tcPr>
          <w:p w14:paraId="12A2427C" w14:textId="77777777" w:rsidR="00F62F5B" w:rsidRPr="001D520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7" w:type="pct"/>
          </w:tcPr>
          <w:p w14:paraId="75DD4CB6" w14:textId="5C450DB8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D4CEC3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0CF75E" w14:textId="5C0367DE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A9389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57AC60F" w14:textId="3AF05C86" w:rsidR="00F62F5B" w:rsidRPr="00F9043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2F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47" w:type="pct"/>
          </w:tcPr>
          <w:p w14:paraId="320D1EBE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C612B14" w14:textId="5F212ED2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2F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</w:tr>
      <w:tr w:rsidR="00F62F5B" w:rsidRPr="001D520A" w14:paraId="0AFB14F7" w14:textId="77777777" w:rsidTr="00A72CE7">
        <w:tc>
          <w:tcPr>
            <w:tcW w:w="2106" w:type="pct"/>
          </w:tcPr>
          <w:p w14:paraId="006C3F84" w14:textId="77777777" w:rsidR="00F62F5B" w:rsidRPr="001D520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53CD5AAE" w14:textId="602C4035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1CBA1B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1C442C" w14:textId="09B499AD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7025D3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D67E154" w14:textId="7A2D1246" w:rsidR="00F62F5B" w:rsidRPr="00F9043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47" w:type="pct"/>
          </w:tcPr>
          <w:p w14:paraId="353C068B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AD3D0B8" w14:textId="36F89E89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F62F5B" w:rsidRPr="001D520A" w14:paraId="5142BE43" w14:textId="77777777" w:rsidTr="00A72CE7">
        <w:tc>
          <w:tcPr>
            <w:tcW w:w="2106" w:type="pct"/>
          </w:tcPr>
          <w:p w14:paraId="2958124A" w14:textId="5E661FA1" w:rsidR="00F62F5B" w:rsidRPr="001D520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37" w:type="pct"/>
          </w:tcPr>
          <w:p w14:paraId="32C264B2" w14:textId="1CA80E78" w:rsidR="00F62F5B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9DC2E6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4AE146" w14:textId="70783625" w:rsidR="00F62F5B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B10D9A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3F639840" w14:textId="45F74CFC" w:rsidR="00F62F5B" w:rsidRPr="004E7AB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62F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47" w:type="pct"/>
          </w:tcPr>
          <w:p w14:paraId="6AD497C7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CFA6E6" w14:textId="38F8FB45" w:rsidR="00F62F5B" w:rsidRPr="004E7AB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62F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</w:tr>
      <w:tr w:rsidR="00F62F5B" w:rsidRPr="001D520A" w14:paraId="2F2B20F7" w14:textId="77777777" w:rsidTr="004309BF">
        <w:tc>
          <w:tcPr>
            <w:tcW w:w="2106" w:type="pct"/>
            <w:vAlign w:val="bottom"/>
          </w:tcPr>
          <w:p w14:paraId="6C61C11D" w14:textId="4AFB4EC9" w:rsidR="00F62F5B" w:rsidRPr="001D520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96F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37" w:type="pct"/>
          </w:tcPr>
          <w:p w14:paraId="7D3A6733" w14:textId="763FC391" w:rsidR="00F62F5B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95FE7F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51286D" w14:textId="4EC22167" w:rsidR="00F62F5B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88B2B7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C3CFD82" w14:textId="371A86D9" w:rsidR="00F62F5B" w:rsidRPr="00884AA6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F62F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147" w:type="pct"/>
          </w:tcPr>
          <w:p w14:paraId="6AD634B2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6B09404" w14:textId="149EFA85" w:rsidR="00F62F5B" w:rsidRPr="00884AA6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F62F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</w:tr>
      <w:tr w:rsidR="00F62F5B" w:rsidRPr="001D520A" w14:paraId="49904C2C" w14:textId="77777777" w:rsidTr="00A72CE7">
        <w:tc>
          <w:tcPr>
            <w:tcW w:w="2106" w:type="pct"/>
            <w:vAlign w:val="bottom"/>
          </w:tcPr>
          <w:p w14:paraId="5953B1C1" w14:textId="14B630D4" w:rsidR="00F62F5B" w:rsidRPr="001D520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7AD7102D" w14:textId="073E97CD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949119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8F4493" w14:textId="08883EEB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4682BC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4123D24" w14:textId="7D1395E6" w:rsidR="00F62F5B" w:rsidRPr="00F9043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  <w:tc>
          <w:tcPr>
            <w:tcW w:w="147" w:type="pct"/>
          </w:tcPr>
          <w:p w14:paraId="6AC0558F" w14:textId="77777777" w:rsidR="00F62F5B" w:rsidRPr="00F92D6E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F9F33BA" w14:textId="5CB7ED88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tr w:rsidR="00F62F5B" w:rsidRPr="001D520A" w14:paraId="2A7775AF" w14:textId="77777777" w:rsidTr="00A72CE7">
        <w:tc>
          <w:tcPr>
            <w:tcW w:w="2106" w:type="pct"/>
            <w:vAlign w:val="bottom"/>
          </w:tcPr>
          <w:p w14:paraId="3FC71983" w14:textId="6423938A" w:rsidR="00F62F5B" w:rsidRPr="00E53C49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42A9526" w14:textId="43E00D78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A8B57D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347385A" w14:textId="0571837F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49BA86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D858637" w14:textId="6ECE5CE0" w:rsidR="00F62F5B" w:rsidRPr="00F9043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7AB628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CAB15FD" w14:textId="7DCDF0FC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F5B" w:rsidRPr="00961AC1" w14:paraId="7F839395" w14:textId="77777777" w:rsidTr="00A72CE7">
        <w:tc>
          <w:tcPr>
            <w:tcW w:w="2106" w:type="pct"/>
            <w:vAlign w:val="bottom"/>
          </w:tcPr>
          <w:p w14:paraId="31A7BA3F" w14:textId="60A2FE3D" w:rsidR="00F62F5B" w:rsidRPr="00961AC1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0AA0DBD5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1E1ECB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90363A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7D18CD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B2D4020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01C253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0888B48F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2F5B" w:rsidRPr="001D520A" w14:paraId="5A6895D4" w14:textId="77777777" w:rsidTr="00A72CE7">
        <w:tc>
          <w:tcPr>
            <w:tcW w:w="2106" w:type="pct"/>
            <w:vAlign w:val="bottom"/>
          </w:tcPr>
          <w:p w14:paraId="75C1BFD3" w14:textId="6E7F772F" w:rsidR="00F62F5B" w:rsidRPr="00FF08A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24E8F5DE" w14:textId="7F1D8487" w:rsidR="00F62F5B" w:rsidRPr="00782F98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82F98" w:rsidRPr="00782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637</w:t>
            </w:r>
          </w:p>
        </w:tc>
        <w:tc>
          <w:tcPr>
            <w:tcW w:w="148" w:type="pct"/>
          </w:tcPr>
          <w:p w14:paraId="182D1500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148B6231" w14:textId="14242A8A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62F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129" w:type="pct"/>
          </w:tcPr>
          <w:p w14:paraId="4242A653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1F3A4A8" w14:textId="090C3786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147" w:type="pct"/>
          </w:tcPr>
          <w:p w14:paraId="4B008717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E4B50D3" w14:textId="76E4F427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</w:tr>
      <w:tr w:rsidR="00F62F5B" w:rsidRPr="001D520A" w14:paraId="6BFB896A" w14:textId="77777777" w:rsidTr="00A72CE7">
        <w:tc>
          <w:tcPr>
            <w:tcW w:w="2106" w:type="pct"/>
            <w:vAlign w:val="bottom"/>
          </w:tcPr>
          <w:p w14:paraId="7948C47F" w14:textId="546E4029" w:rsidR="00F62F5B" w:rsidRPr="001D520A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77A73E36" w14:textId="32799A2C" w:rsidR="00F62F5B" w:rsidRPr="00782F98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8" w:type="pct"/>
          </w:tcPr>
          <w:p w14:paraId="660A840B" w14:textId="77777777" w:rsidR="00F62F5B" w:rsidRPr="00F9043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787F86" w14:textId="1E20B603" w:rsidR="00F62F5B" w:rsidRPr="00F9043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29" w:type="pct"/>
          </w:tcPr>
          <w:p w14:paraId="75C1163C" w14:textId="77777777" w:rsidR="00F62F5B" w:rsidRPr="00F9043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7F04D8" w14:textId="7F06CD64" w:rsidR="00F62F5B" w:rsidRPr="00F90430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22E98E7D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0C17D7" w14:textId="4E754A66" w:rsidR="00F62F5B" w:rsidRPr="001D520A" w:rsidRDefault="003F22E3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6E20E4" w:rsidRPr="001D520A" w14:paraId="32DE9547" w14:textId="77777777" w:rsidTr="00A72CE7">
        <w:tc>
          <w:tcPr>
            <w:tcW w:w="2106" w:type="pct"/>
            <w:vAlign w:val="bottom"/>
          </w:tcPr>
          <w:p w14:paraId="7F55AE3E" w14:textId="5E8DEDF8" w:rsidR="006E20E4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150A787D" w14:textId="0EDF34C0" w:rsidR="006E20E4" w:rsidRPr="00782F98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393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148" w:type="pct"/>
          </w:tcPr>
          <w:p w14:paraId="4DBCFF8B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450CF" w14:textId="6447394B" w:rsidR="006E20E4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129" w:type="pct"/>
          </w:tcPr>
          <w:p w14:paraId="48BD02D2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22022A" w14:textId="7B40B7AA" w:rsidR="006E20E4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393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147" w:type="pct"/>
          </w:tcPr>
          <w:p w14:paraId="31B9D0DD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E6C53" w14:textId="628B0800" w:rsidR="006E20E4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</w:tr>
      <w:tr w:rsidR="006E20E4" w:rsidRPr="001D520A" w14:paraId="59707B26" w14:textId="77777777" w:rsidTr="00A72CE7">
        <w:tc>
          <w:tcPr>
            <w:tcW w:w="2106" w:type="pct"/>
            <w:vAlign w:val="bottom"/>
          </w:tcPr>
          <w:p w14:paraId="43D86B8E" w14:textId="5CEEA671" w:rsidR="006E20E4" w:rsidRPr="001D520A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60A2F1AA" w14:textId="1A7064E2" w:rsidR="006E20E4" w:rsidRPr="00782F98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1DE0BF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43DEFF" w14:textId="282ADA05" w:rsidR="006E20E4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29" w:type="pct"/>
          </w:tcPr>
          <w:p w14:paraId="7DCEADC8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CEDC6FE" w14:textId="1E795B80" w:rsidR="006E20E4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7E97F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C58447" w14:textId="447DF38F" w:rsidR="006E20E4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</w:tr>
      <w:tr w:rsidR="006E20E4" w:rsidRPr="001D520A" w14:paraId="168A3F0A" w14:textId="77777777" w:rsidTr="00A72CE7">
        <w:tc>
          <w:tcPr>
            <w:tcW w:w="2106" w:type="pct"/>
            <w:vAlign w:val="bottom"/>
          </w:tcPr>
          <w:p w14:paraId="3B61F999" w14:textId="4A6C72DF" w:rsidR="006E20E4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B12DF6" w14:textId="3D7FA6C2" w:rsidR="006E20E4" w:rsidRPr="00782F98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D05DF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16E4C6" w14:textId="652D40D5" w:rsidR="006E20E4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535294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93C70B" w14:textId="141D1BD9" w:rsidR="006E20E4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47AB37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803BFE" w14:textId="3BC21FF6" w:rsidR="006E20E4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20E4" w:rsidRPr="00961AC1" w14:paraId="093D3BD2" w14:textId="77777777" w:rsidTr="00A72CE7">
        <w:trPr>
          <w:trHeight w:val="281"/>
        </w:trPr>
        <w:tc>
          <w:tcPr>
            <w:tcW w:w="2106" w:type="pct"/>
            <w:vAlign w:val="bottom"/>
          </w:tcPr>
          <w:p w14:paraId="411C00C7" w14:textId="2150E8D3" w:rsidR="006E20E4" w:rsidRPr="00961AC1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7" w:type="pct"/>
          </w:tcPr>
          <w:p w14:paraId="6A56973A" w14:textId="77777777" w:rsidR="006E20E4" w:rsidRPr="00782F98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F46A1C" w14:textId="77777777" w:rsidR="006E20E4" w:rsidRPr="00961AC1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976613" w14:textId="77777777" w:rsidR="006E20E4" w:rsidRPr="00961AC1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33BFB2" w14:textId="77777777" w:rsidR="006E20E4" w:rsidRPr="00961AC1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C4DCC81" w14:textId="77777777" w:rsidR="006E20E4" w:rsidRPr="00961AC1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AB5D96" w14:textId="77777777" w:rsidR="006E20E4" w:rsidRPr="00961AC1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321ADB" w14:textId="77777777" w:rsidR="006E20E4" w:rsidRPr="00961AC1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20E4" w:rsidRPr="001D520A" w14:paraId="1B313806" w14:textId="77777777" w:rsidTr="004309BF">
        <w:tc>
          <w:tcPr>
            <w:tcW w:w="2106" w:type="pct"/>
          </w:tcPr>
          <w:p w14:paraId="0D2CAF39" w14:textId="0DDD2ADB" w:rsidR="006E20E4" w:rsidRPr="001D520A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064ADF93" w14:textId="4A3A6972" w:rsidR="006E20E4" w:rsidRPr="00782F98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48" w:type="pct"/>
          </w:tcPr>
          <w:p w14:paraId="016FB0EB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E2E8C9" w14:textId="653587F0" w:rsidR="006E20E4" w:rsidRPr="001D520A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129" w:type="pct"/>
          </w:tcPr>
          <w:p w14:paraId="00093074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94916A" w14:textId="0D5DA232" w:rsidR="006E20E4" w:rsidRPr="001D520A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47" w:type="pct"/>
          </w:tcPr>
          <w:p w14:paraId="0D9B8BB5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B4F62" w14:textId="31C7B459" w:rsidR="006E20E4" w:rsidRPr="001D520A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6E20E4" w:rsidRPr="001D520A" w14:paraId="4C6512B5" w14:textId="77777777" w:rsidTr="004309BF">
        <w:tc>
          <w:tcPr>
            <w:tcW w:w="2106" w:type="pct"/>
            <w:vAlign w:val="bottom"/>
          </w:tcPr>
          <w:p w14:paraId="4A3EF45A" w14:textId="0B9DE6DE" w:rsidR="006E20E4" w:rsidRPr="001D520A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6C31070C" w14:textId="123A1EB8" w:rsidR="006E20E4" w:rsidRPr="00782F98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48" w:type="pct"/>
          </w:tcPr>
          <w:p w14:paraId="2FE835D8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667B41" w14:textId="0E22E17A" w:rsidR="006E20E4" w:rsidRPr="00F90430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29" w:type="pct"/>
          </w:tcPr>
          <w:p w14:paraId="48935A02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F0E00F" w14:textId="0F4D3BCA" w:rsidR="006E20E4" w:rsidRPr="00F90430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47" w:type="pct"/>
          </w:tcPr>
          <w:p w14:paraId="4ED0776A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8200CA" w14:textId="704A3E3C" w:rsidR="006E20E4" w:rsidRPr="001D520A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6E20E4" w:rsidRPr="001D520A" w14:paraId="1FFE1EBF" w14:textId="77777777" w:rsidTr="00A72CE7">
        <w:tc>
          <w:tcPr>
            <w:tcW w:w="2106" w:type="pct"/>
            <w:vAlign w:val="bottom"/>
          </w:tcPr>
          <w:p w14:paraId="602DE458" w14:textId="71475E12" w:rsidR="006E20E4" w:rsidRPr="001D520A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5B9DE287" w14:textId="44D58A10" w:rsidR="006E20E4" w:rsidRPr="00782F98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148" w:type="pct"/>
          </w:tcPr>
          <w:p w14:paraId="530837B9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4E9682" w14:textId="59956C5C" w:rsidR="006E20E4" w:rsidRPr="00F90430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29" w:type="pct"/>
          </w:tcPr>
          <w:p w14:paraId="4AF1056B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69AE05" w14:textId="23A4D7C6" w:rsidR="006E20E4" w:rsidRPr="00F90430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147" w:type="pct"/>
          </w:tcPr>
          <w:p w14:paraId="4045A89E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629515" w14:textId="5B9A7B43" w:rsidR="006E20E4" w:rsidRPr="001D520A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6E20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6E20E4" w:rsidRPr="001D520A" w14:paraId="66CFACF4" w14:textId="77777777" w:rsidTr="00A72CE7">
        <w:tc>
          <w:tcPr>
            <w:tcW w:w="2106" w:type="pct"/>
            <w:vAlign w:val="bottom"/>
          </w:tcPr>
          <w:p w14:paraId="101AF5AE" w14:textId="3E4BC177" w:rsidR="006E20E4" w:rsidRPr="001D520A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754FC882" w14:textId="01AD12F8" w:rsidR="006E20E4" w:rsidRPr="00782F98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CC1B31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13BD2F0" w14:textId="192A7CCC" w:rsidR="006E20E4" w:rsidRPr="00F90430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29" w:type="pct"/>
          </w:tcPr>
          <w:p w14:paraId="6F17F423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4FDD057" w14:textId="1CF1E97E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2E4EBB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8F2D75" w14:textId="0987FE99" w:rsidR="006E20E4" w:rsidRPr="001D520A" w:rsidRDefault="003F22E3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</w:tr>
      <w:tr w:rsidR="006E20E4" w:rsidRPr="001D520A" w14:paraId="638F82A4" w14:textId="77777777" w:rsidTr="00A72CE7">
        <w:tc>
          <w:tcPr>
            <w:tcW w:w="2106" w:type="pct"/>
            <w:vAlign w:val="bottom"/>
          </w:tcPr>
          <w:p w14:paraId="4061D1CC" w14:textId="6A6BFDA9" w:rsidR="006E20E4" w:rsidRPr="001D520A" w:rsidRDefault="006E20E4" w:rsidP="006E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3BA50DC" w14:textId="2D6DDAB4" w:rsidR="006E20E4" w:rsidRPr="00782F98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BCC1EB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81E79" w14:textId="572123F9" w:rsidR="006E20E4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65FA72" w14:textId="77777777" w:rsidR="006E20E4" w:rsidRPr="00F90430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45D63C" w14:textId="70931F35" w:rsidR="006E20E4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88813" w14:textId="77777777" w:rsidR="006E20E4" w:rsidRPr="001D520A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C9174B" w14:textId="49B2EF4C" w:rsidR="006E20E4" w:rsidRDefault="006E20E4" w:rsidP="006E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0"/>
        <w:gridCol w:w="1171"/>
        <w:gridCol w:w="270"/>
        <w:gridCol w:w="1080"/>
        <w:gridCol w:w="270"/>
        <w:gridCol w:w="1081"/>
      </w:tblGrid>
      <w:tr w:rsidR="00641E4C" w:rsidRPr="001D520A" w14:paraId="63458A47" w14:textId="77777777" w:rsidTr="00482075">
        <w:tc>
          <w:tcPr>
            <w:tcW w:w="2107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CE7" w:rsidRPr="001D520A" w14:paraId="4CF759DA" w14:textId="77777777" w:rsidTr="00482075">
        <w:tc>
          <w:tcPr>
            <w:tcW w:w="2107" w:type="pct"/>
          </w:tcPr>
          <w:p w14:paraId="7DD6BD3A" w14:textId="1BFE62D8" w:rsidR="00780CE7" w:rsidRPr="001D520A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0C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F22E3" w:rsidRPr="003F22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80C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0C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</w:tcPr>
          <w:p w14:paraId="32264871" w14:textId="2812DB04" w:rsidR="00780CE7" w:rsidRPr="001D520A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01B5DFF6" w14:textId="77777777" w:rsidR="00780CE7" w:rsidRPr="001D520A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5D89BA" w14:textId="6C912E10" w:rsidR="00780CE7" w:rsidRPr="001D520A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479889A" w14:textId="77777777" w:rsidR="00780CE7" w:rsidRPr="001D520A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7A593B" w14:textId="3298AACD" w:rsidR="00780CE7" w:rsidRPr="001D520A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1BE0BBE" w14:textId="77777777" w:rsidR="00780CE7" w:rsidRPr="001D520A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D553AA" w14:textId="72BA90E0" w:rsidR="00780CE7" w:rsidRPr="001D520A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41E4C" w:rsidRPr="001D520A" w14:paraId="4912B847" w14:textId="77777777" w:rsidTr="00482075">
        <w:trPr>
          <w:tblHeader/>
        </w:trPr>
        <w:tc>
          <w:tcPr>
            <w:tcW w:w="2107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DB5632B" w14:textId="77777777" w:rsidTr="00482075">
        <w:tc>
          <w:tcPr>
            <w:tcW w:w="2107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7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A05A62" w14:paraId="5524C64F" w14:textId="77777777" w:rsidTr="00482075">
        <w:tc>
          <w:tcPr>
            <w:tcW w:w="2107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CE7" w:rsidRPr="001D520A" w14:paraId="4125378F" w14:textId="77777777" w:rsidTr="00482075">
        <w:tc>
          <w:tcPr>
            <w:tcW w:w="2107" w:type="pct"/>
          </w:tcPr>
          <w:p w14:paraId="7ED8AB1F" w14:textId="77777777" w:rsidR="00780CE7" w:rsidRPr="00DE3C52" w:rsidRDefault="00780CE7" w:rsidP="0078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7" w:type="pct"/>
          </w:tcPr>
          <w:p w14:paraId="5929D014" w14:textId="37BBC9F1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20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147" w:type="pct"/>
          </w:tcPr>
          <w:p w14:paraId="34206702" w14:textId="77777777" w:rsidR="00780CE7" w:rsidRPr="00DE3C5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A1C861A" w14:textId="1F144EAA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80C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147" w:type="pct"/>
          </w:tcPr>
          <w:p w14:paraId="13516D23" w14:textId="77777777" w:rsidR="00780CE7" w:rsidRPr="00DE3C5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D49B73" w14:textId="25D49723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20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  <w:tc>
          <w:tcPr>
            <w:tcW w:w="147" w:type="pct"/>
          </w:tcPr>
          <w:p w14:paraId="385C6C69" w14:textId="77777777" w:rsidR="00780CE7" w:rsidRPr="00DE3C5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B7C59F" w14:textId="6E48FBAC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</w:tr>
      <w:tr w:rsidR="00780CE7" w:rsidRPr="001D520A" w14:paraId="5DE2412E" w14:textId="77777777" w:rsidTr="00482075">
        <w:tc>
          <w:tcPr>
            <w:tcW w:w="2107" w:type="pct"/>
          </w:tcPr>
          <w:p w14:paraId="4BD137C6" w14:textId="77777777" w:rsidR="00780CE7" w:rsidRPr="00DE3C52" w:rsidRDefault="00780CE7" w:rsidP="0078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4558411" w14:textId="446E2BB9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FB8518C" w14:textId="77777777" w:rsidR="00780CE7" w:rsidRPr="00DE3C5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1D4BBD" w14:textId="1DC62BD0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17EF705F" w14:textId="77777777" w:rsidR="00780CE7" w:rsidRPr="00DE3C5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7B6B6C4" w14:textId="711302F1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178E5745" w14:textId="77777777" w:rsidR="00780CE7" w:rsidRPr="00DE3C5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B6B248" w14:textId="2D954C18" w:rsidR="00780CE7" w:rsidRPr="00DE3C5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780CE7" w:rsidRPr="001D520A" w14:paraId="04D56B25" w14:textId="77777777" w:rsidTr="00482075">
        <w:tc>
          <w:tcPr>
            <w:tcW w:w="2107" w:type="pct"/>
          </w:tcPr>
          <w:p w14:paraId="4BEB776C" w14:textId="77777777" w:rsidR="00780CE7" w:rsidRPr="001D520A" w:rsidRDefault="00780CE7" w:rsidP="0078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1EED91B9" w:rsidR="00780CE7" w:rsidRPr="004C700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20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47" w:type="pct"/>
          </w:tcPr>
          <w:p w14:paraId="01BB66E9" w14:textId="77777777" w:rsidR="00780CE7" w:rsidRPr="004C700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1B93AEF4" w:rsidR="00780CE7" w:rsidRPr="004C700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780C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47" w:type="pct"/>
          </w:tcPr>
          <w:p w14:paraId="5F28BD14" w14:textId="77777777" w:rsidR="00780CE7" w:rsidRPr="004C7002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4EB788B4" w:rsidR="00780CE7" w:rsidRPr="00A55102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20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147" w:type="pct"/>
          </w:tcPr>
          <w:p w14:paraId="1A0C3AC6" w14:textId="77777777" w:rsidR="00780CE7" w:rsidRPr="00534A77" w:rsidRDefault="00780CE7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2A46B6BE" w:rsidR="00780CE7" w:rsidRPr="00534A77" w:rsidRDefault="003F22E3" w:rsidP="00780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</w:t>
            </w:r>
          </w:p>
        </w:tc>
      </w:tr>
    </w:tbl>
    <w:p w14:paraId="53A37D53" w14:textId="77777777" w:rsidR="00641E4C" w:rsidRDefault="00641E4C" w:rsidP="0023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47125011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F22E3" w:rsidRPr="003F22E3">
        <w:rPr>
          <w:rFonts w:ascii="Angsana New" w:hAnsi="Angsana New" w:cs="Angsana New"/>
          <w:bCs/>
          <w:sz w:val="30"/>
          <w:szCs w:val="30"/>
        </w:rPr>
        <w:t>31</w:t>
      </w:r>
      <w:r w:rsidR="006248DA">
        <w:rPr>
          <w:rFonts w:ascii="Angsana New" w:hAnsi="Angsana New" w:cs="Angsana New"/>
          <w:bCs/>
          <w:sz w:val="30"/>
          <w:szCs w:val="30"/>
        </w:rPr>
        <w:t xml:space="preserve"> </w:t>
      </w:r>
      <w:r w:rsidR="006248D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2569</w:t>
      </w:r>
      <w:r w:rsidR="006248DA">
        <w:rPr>
          <w:rFonts w:asciiTheme="majorBidi" w:hAnsiTheme="majorBidi" w:cstheme="majorBidi"/>
          <w:sz w:val="30"/>
          <w:szCs w:val="30"/>
        </w:rPr>
        <w:t xml:space="preserve"> </w:t>
      </w:r>
      <w:r w:rsidR="006248DA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3F22E3" w:rsidRPr="003F22E3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2568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610DCA8C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0"/>
        <w:gridCol w:w="1171"/>
        <w:gridCol w:w="270"/>
        <w:gridCol w:w="1080"/>
        <w:gridCol w:w="270"/>
        <w:gridCol w:w="1081"/>
      </w:tblGrid>
      <w:tr w:rsidR="0009030C" w:rsidRPr="00554057" w14:paraId="6D81CB54" w14:textId="77777777" w:rsidTr="001A2E70">
        <w:trPr>
          <w:tblHeader/>
        </w:trPr>
        <w:tc>
          <w:tcPr>
            <w:tcW w:w="2107" w:type="pct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2" w:type="pct"/>
            <w:gridSpan w:val="3"/>
          </w:tcPr>
          <w:p w14:paraId="7E2B12F5" w14:textId="039327EE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A1CE3BE" w14:textId="77777777" w:rsidTr="00F71314">
        <w:trPr>
          <w:tblHeader/>
        </w:trPr>
        <w:tc>
          <w:tcPr>
            <w:tcW w:w="2107" w:type="pct"/>
          </w:tcPr>
          <w:p w14:paraId="0AA644F6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7B04DFC" w14:textId="2C08520B" w:rsidR="00641E4C" w:rsidRPr="00554057" w:rsidRDefault="003F22E3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1A2E7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1A2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31AC945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4C48921" w14:textId="79973CD8" w:rsidR="00641E4C" w:rsidRPr="00554057" w:rsidRDefault="003F22E3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2CD8C8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2960E0F" w14:textId="19665CD2" w:rsidR="00641E4C" w:rsidRPr="00554057" w:rsidRDefault="003F22E3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1A2E7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1A2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31A6338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014D42F" w14:textId="31B696CC" w:rsidR="00641E4C" w:rsidRPr="00554057" w:rsidRDefault="003F22E3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2E70" w:rsidRPr="00554057" w14:paraId="6FB6D6F7" w14:textId="77777777" w:rsidTr="00F71314">
        <w:trPr>
          <w:tblHeader/>
        </w:trPr>
        <w:tc>
          <w:tcPr>
            <w:tcW w:w="2107" w:type="pct"/>
          </w:tcPr>
          <w:p w14:paraId="27624649" w14:textId="77777777" w:rsidR="001A2E70" w:rsidRPr="00554057" w:rsidRDefault="001A2E70" w:rsidP="001A2E7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02F203C" w14:textId="3AF54C3B" w:rsidR="001A2E70" w:rsidRPr="00554057" w:rsidRDefault="003F22E3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2AF45CBD" w14:textId="77777777" w:rsidR="001A2E70" w:rsidRPr="00554057" w:rsidRDefault="001A2E70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7B968850" w14:textId="0A1F30C3" w:rsidR="001A2E70" w:rsidRPr="00554057" w:rsidRDefault="003F22E3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58F8627E" w14:textId="77777777" w:rsidR="001A2E70" w:rsidRPr="00554057" w:rsidRDefault="001A2E70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BE7584F" w14:textId="3F7524D0" w:rsidR="001A2E70" w:rsidRPr="00554057" w:rsidRDefault="003F22E3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0533B50E" w14:textId="77777777" w:rsidR="001A2E70" w:rsidRPr="00554057" w:rsidRDefault="001A2E70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BB59235" w14:textId="7BC6DB67" w:rsidR="001A2E70" w:rsidRPr="00554057" w:rsidRDefault="003F22E3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7078DA02" w14:textId="77777777" w:rsidTr="001A2E70">
        <w:trPr>
          <w:tblHeader/>
        </w:trPr>
        <w:tc>
          <w:tcPr>
            <w:tcW w:w="2107" w:type="pct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17CEC0F" w14:textId="2365381F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314" w:rsidRPr="00554057" w14:paraId="061E76CE" w14:textId="77777777" w:rsidTr="00F71314">
        <w:trPr>
          <w:trHeight w:val="144"/>
        </w:trPr>
        <w:tc>
          <w:tcPr>
            <w:tcW w:w="2107" w:type="pct"/>
          </w:tcPr>
          <w:p w14:paraId="67506168" w14:textId="2163C998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3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11B5B52A" w14:textId="7C0516C5" w:rsidR="00F71314" w:rsidRPr="00554057" w:rsidRDefault="00A05A62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2F3D2B2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EE6A03F" w14:textId="6AD5206C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9E89D3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1A3493" w14:textId="362A85BC" w:rsidR="00F71314" w:rsidRPr="00554057" w:rsidRDefault="004C7D9C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5FCBD6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31BA1E3" w14:textId="52068305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71314" w:rsidRPr="00554057" w14:paraId="34EFF891" w14:textId="77777777" w:rsidTr="00F71314">
        <w:trPr>
          <w:trHeight w:val="144"/>
        </w:trPr>
        <w:tc>
          <w:tcPr>
            <w:tcW w:w="2107" w:type="pct"/>
          </w:tcPr>
          <w:p w14:paraId="04653A81" w14:textId="12CEF83A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3A821BB0" w14:textId="2C73E0F4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47" w:type="pct"/>
          </w:tcPr>
          <w:p w14:paraId="2C6D0AF3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49E836" w14:textId="653AE194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47" w:type="pct"/>
          </w:tcPr>
          <w:p w14:paraId="245E5AF4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D3F584" w14:textId="37622086" w:rsidR="00F71314" w:rsidRPr="00554057" w:rsidRDefault="004C7D9C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7EAF9B" w14:textId="01F236D9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23A14E" w14:textId="35492F2E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F71314" w:rsidRPr="0007034F" w14:paraId="0ED527D6" w14:textId="77777777" w:rsidTr="00F71314">
        <w:trPr>
          <w:trHeight w:val="144"/>
        </w:trPr>
        <w:tc>
          <w:tcPr>
            <w:tcW w:w="2107" w:type="pct"/>
          </w:tcPr>
          <w:p w14:paraId="59C081B2" w14:textId="7857DF92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93C60BB" w14:textId="7E392937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05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7" w:type="pct"/>
          </w:tcPr>
          <w:p w14:paraId="2C57C252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DC69C34" w14:textId="7E9E4E63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47" w:type="pct"/>
          </w:tcPr>
          <w:p w14:paraId="07635D9F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0B515D" w14:textId="3E76185D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4C7D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14:paraId="6F3D23E4" w14:textId="28D9845F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796CA22" w14:textId="2782970D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</w:tr>
      <w:tr w:rsidR="00F71314" w:rsidRPr="00554057" w14:paraId="5E298BC0" w14:textId="77777777" w:rsidTr="00F71314">
        <w:tc>
          <w:tcPr>
            <w:tcW w:w="2107" w:type="pct"/>
          </w:tcPr>
          <w:p w14:paraId="2265FA09" w14:textId="77777777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D35F513" w14:textId="12451A2F" w:rsidR="00F71314" w:rsidRPr="00554057" w:rsidRDefault="003F22E3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A05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47" w:type="pct"/>
          </w:tcPr>
          <w:p w14:paraId="5A07B085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BB741" w14:textId="3797CA76" w:rsidR="00F71314" w:rsidRPr="00554057" w:rsidRDefault="003F22E3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F71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47" w:type="pct"/>
          </w:tcPr>
          <w:p w14:paraId="008229C2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C88B5BF" w14:textId="1E908E3C" w:rsidR="00F71314" w:rsidRPr="00554057" w:rsidRDefault="003F22E3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4C7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14:paraId="43B111B1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B008635" w14:textId="6A9C4977" w:rsidR="00F71314" w:rsidRPr="00554057" w:rsidRDefault="003F22E3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  <w:r w:rsidR="00F71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</w:tr>
    </w:tbl>
    <w:p w14:paraId="7AE31F2F" w14:textId="67A734AE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0"/>
        <w:gridCol w:w="1171"/>
        <w:gridCol w:w="270"/>
        <w:gridCol w:w="1080"/>
        <w:gridCol w:w="270"/>
        <w:gridCol w:w="1081"/>
      </w:tblGrid>
      <w:tr w:rsidR="002025D0" w:rsidRPr="00554057" w14:paraId="6AD6FAB9" w14:textId="77777777" w:rsidTr="00F71314">
        <w:trPr>
          <w:tblHeader/>
        </w:trPr>
        <w:tc>
          <w:tcPr>
            <w:tcW w:w="2107" w:type="pct"/>
          </w:tcPr>
          <w:p w14:paraId="3271E1FF" w14:textId="3F0883B7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22" w:type="pct"/>
            <w:gridSpan w:val="3"/>
          </w:tcPr>
          <w:p w14:paraId="55F7CBE7" w14:textId="44BA3771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314" w:rsidRPr="00554057" w14:paraId="12C7A3AC" w14:textId="77777777" w:rsidTr="00F71314">
        <w:trPr>
          <w:tblHeader/>
        </w:trPr>
        <w:tc>
          <w:tcPr>
            <w:tcW w:w="2107" w:type="pct"/>
          </w:tcPr>
          <w:p w14:paraId="545D7AA0" w14:textId="77777777" w:rsidR="00F71314" w:rsidRPr="00554057" w:rsidRDefault="00F71314" w:rsidP="00F7131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13629DD" w14:textId="0E5B00E0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F71314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F713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35F0BFAE" w14:textId="77777777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6FF6391F" w14:textId="4D229565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713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3FA3BF8" w14:textId="77777777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1DB6D8A" w14:textId="5D68ECC2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F71314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F713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1A0615CF" w14:textId="77777777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67F7565" w14:textId="18D5A51A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713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71314" w:rsidRPr="00554057" w14:paraId="39F40858" w14:textId="77777777" w:rsidTr="00F71314">
        <w:trPr>
          <w:tblHeader/>
        </w:trPr>
        <w:tc>
          <w:tcPr>
            <w:tcW w:w="2107" w:type="pct"/>
          </w:tcPr>
          <w:p w14:paraId="0FDEBA41" w14:textId="77777777" w:rsidR="00F71314" w:rsidRPr="00554057" w:rsidRDefault="00F71314" w:rsidP="00F7131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E9C0F00" w14:textId="14E858C0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73F86676" w14:textId="7544FA4C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1B7FB9A0" w14:textId="20AAD1C5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0E00F33D" w14:textId="77777777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58022E8" w14:textId="3FC04A5E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2FC7FD84" w14:textId="77777777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65585A0" w14:textId="713D5CAC" w:rsidR="00F71314" w:rsidRPr="00554057" w:rsidRDefault="003F22E3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54883EF7" w14:textId="77777777" w:rsidTr="00F71314">
        <w:trPr>
          <w:tblHeader/>
        </w:trPr>
        <w:tc>
          <w:tcPr>
            <w:tcW w:w="2107" w:type="pct"/>
          </w:tcPr>
          <w:p w14:paraId="61F0DACE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7006EB9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314" w:rsidRPr="00554057" w14:paraId="2786B6E6" w14:textId="77777777" w:rsidTr="00F71314">
        <w:trPr>
          <w:trHeight w:val="144"/>
        </w:trPr>
        <w:tc>
          <w:tcPr>
            <w:tcW w:w="2107" w:type="pct"/>
          </w:tcPr>
          <w:p w14:paraId="09E47E8C" w14:textId="0B0225E2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1DD77B28" w14:textId="54812ED7" w:rsidR="00F71314" w:rsidRPr="00554057" w:rsidRDefault="00A11A4D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9C6D25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140674" w14:textId="38D5524B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4833BB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F5717D" w14:textId="3ED01F25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C7D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5C0FB01C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0E40AFF" w14:textId="2DBE4C55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F71314" w:rsidRPr="00554057" w14:paraId="5D87B239" w14:textId="77777777" w:rsidTr="00F71314">
        <w:trPr>
          <w:trHeight w:val="144"/>
        </w:trPr>
        <w:tc>
          <w:tcPr>
            <w:tcW w:w="2107" w:type="pct"/>
          </w:tcPr>
          <w:p w14:paraId="5981B47B" w14:textId="102416D0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5FF5A853" w14:textId="30B5F6F6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6E476997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4AAC635" w14:textId="7B3DB5C5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6682BEEF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E3D54E" w14:textId="255AD1BB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7F7ADC30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5E08E3" w14:textId="56BEDBDF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F71314" w:rsidRPr="0007034F" w14:paraId="7683B908" w14:textId="77777777" w:rsidTr="00F71314">
        <w:trPr>
          <w:trHeight w:val="144"/>
        </w:trPr>
        <w:tc>
          <w:tcPr>
            <w:tcW w:w="2107" w:type="pct"/>
          </w:tcPr>
          <w:p w14:paraId="76235C5C" w14:textId="52636E08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59B2836" w14:textId="4853B04F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6C6283F2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A6CBD13" w14:textId="02992062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589E3394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2D9F04" w14:textId="7AE54F91" w:rsidR="00F71314" w:rsidRPr="00554057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193A25A9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C389A0" w14:textId="5858E766" w:rsidR="00F71314" w:rsidRPr="0007034F" w:rsidRDefault="003F22E3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F71314" w:rsidRPr="00554057" w14:paraId="71EF4C7E" w14:textId="77777777" w:rsidTr="00F71314">
        <w:tc>
          <w:tcPr>
            <w:tcW w:w="2107" w:type="pct"/>
          </w:tcPr>
          <w:p w14:paraId="365E560D" w14:textId="3FCEDB12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C180B29" w14:textId="613D37E9" w:rsidR="00F71314" w:rsidRPr="00554057" w:rsidRDefault="003F22E3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217106F4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8247711" w14:textId="28BAED03" w:rsidR="00F71314" w:rsidRPr="008409BF" w:rsidRDefault="003F22E3" w:rsidP="00F0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7" w:type="pct"/>
          </w:tcPr>
          <w:p w14:paraId="79F87208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B3B9936" w14:textId="5CD5E7A9" w:rsidR="00F71314" w:rsidRPr="00554057" w:rsidRDefault="003F22E3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C7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487193A5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839F16A" w14:textId="61E0634D" w:rsidR="00F71314" w:rsidRPr="0007034F" w:rsidRDefault="003F22E3" w:rsidP="0007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F71314" w:rsidRPr="00070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</w:tr>
    </w:tbl>
    <w:p w14:paraId="07A91008" w14:textId="15E9A7BD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438757E8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8"/>
        <w:gridCol w:w="1171"/>
        <w:gridCol w:w="270"/>
        <w:gridCol w:w="1079"/>
        <w:gridCol w:w="272"/>
        <w:gridCol w:w="1017"/>
      </w:tblGrid>
      <w:tr w:rsidR="005309AA" w:rsidRPr="00554057" w14:paraId="5F5A47EA" w14:textId="77777777" w:rsidTr="00165696">
        <w:trPr>
          <w:tblHeader/>
        </w:trPr>
        <w:tc>
          <w:tcPr>
            <w:tcW w:w="2122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78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017" w:rsidRPr="00554057" w14:paraId="217A118A" w14:textId="77777777" w:rsidTr="00165696">
        <w:trPr>
          <w:tblHeader/>
        </w:trPr>
        <w:tc>
          <w:tcPr>
            <w:tcW w:w="2122" w:type="pct"/>
          </w:tcPr>
          <w:p w14:paraId="2585B480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56A59D6" w14:textId="79F36011" w:rsidR="00B97017" w:rsidRPr="00554057" w:rsidRDefault="003F22E3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97017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7017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vAlign w:val="bottom"/>
          </w:tcPr>
          <w:p w14:paraId="2C051739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A58AD30" w14:textId="36B9AB21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6F8EF38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6FDF695" w14:textId="0BE6D44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7E997A8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76BE698" w14:textId="4A888D8B" w:rsidR="00B97017" w:rsidRPr="00554057" w:rsidRDefault="003F22E3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970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9701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97017" w:rsidRPr="00554057" w14:paraId="59C39DE6" w14:textId="77777777" w:rsidTr="00165696">
        <w:trPr>
          <w:tblHeader/>
        </w:trPr>
        <w:tc>
          <w:tcPr>
            <w:tcW w:w="2122" w:type="pct"/>
          </w:tcPr>
          <w:p w14:paraId="62FF9713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025399BC" w14:textId="170031B4" w:rsidR="00B97017" w:rsidRPr="00554057" w:rsidRDefault="003F22E3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5C3D6F00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BD84B90" w14:textId="32EA8AF2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  <w:vAlign w:val="bottom"/>
          </w:tcPr>
          <w:p w14:paraId="73D7A7C1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34B8C27" w14:textId="59F9731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9" w:type="pct"/>
            <w:vAlign w:val="bottom"/>
          </w:tcPr>
          <w:p w14:paraId="744C8384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365E4681" w14:textId="4CD473D0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309AA" w:rsidRPr="00554057" w14:paraId="368CEE5C" w14:textId="77777777" w:rsidTr="00165696">
        <w:trPr>
          <w:tblHeader/>
        </w:trPr>
        <w:tc>
          <w:tcPr>
            <w:tcW w:w="2122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8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165696">
        <w:tc>
          <w:tcPr>
            <w:tcW w:w="2122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5B446626" w14:textId="74BBE42A" w:rsidR="005309AA" w:rsidRPr="00554057" w:rsidRDefault="003F22E3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  <w:r w:rsidR="00B97017" w:rsidRPr="00B97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35262F0" w14:textId="06EC9453" w:rsidR="005309AA" w:rsidRPr="00554057" w:rsidRDefault="00183B3C" w:rsidP="00B33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258040" w14:textId="79993397" w:rsidR="005309AA" w:rsidRPr="00554057" w:rsidRDefault="004C7D9C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2CDE1456" w14:textId="5FFF2E67" w:rsidR="005309AA" w:rsidRPr="00554057" w:rsidRDefault="003F22E3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4C7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</w:tr>
    </w:tbl>
    <w:p w14:paraId="3BE7FB7C" w14:textId="77777777" w:rsidR="007F0445" w:rsidRPr="00E55304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43CE2" w14:textId="420AC488" w:rsidR="00437397" w:rsidRDefault="00437397" w:rsidP="005E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75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22E3" w:rsidRPr="003F22E3">
        <w:rPr>
          <w:rFonts w:ascii="Angsana New" w:hAnsi="Angsana New" w:cs="Angsana New"/>
          <w:sz w:val="30"/>
          <w:szCs w:val="30"/>
        </w:rPr>
        <w:t>31</w:t>
      </w:r>
      <w:r w:rsidR="005B622B" w:rsidRPr="005B622B">
        <w:rPr>
          <w:rFonts w:ascii="Angsana New" w:hAnsi="Angsana New" w:cs="Angsana New"/>
          <w:sz w:val="30"/>
          <w:szCs w:val="30"/>
        </w:rPr>
        <w:t xml:space="preserve"> </w:t>
      </w:r>
      <w:r w:rsidR="005B622B" w:rsidRPr="005B622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F22E3" w:rsidRPr="003F22E3">
        <w:rPr>
          <w:rFonts w:ascii="Angsana New" w:hAnsi="Angsana New" w:cs="Angsana New"/>
          <w:sz w:val="30"/>
          <w:szCs w:val="30"/>
        </w:rPr>
        <w:t>2569</w:t>
      </w:r>
      <w:r w:rsidR="005B622B">
        <w:rPr>
          <w:rFonts w:ascii="Angsana New" w:hAnsi="Angsana New" w:cs="Angsana New"/>
          <w:sz w:val="30"/>
          <w:szCs w:val="30"/>
        </w:rPr>
        <w:t xml:space="preserve"> </w:t>
      </w:r>
      <w:r w:rsidR="005B622B" w:rsidRPr="005B6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22E3" w:rsidRPr="003F22E3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2568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5</w:t>
      </w:r>
      <w:r w:rsidR="004C7D9C">
        <w:rPr>
          <w:rFonts w:asciiTheme="majorBidi" w:hAnsiTheme="majorBidi" w:cstheme="majorBidi"/>
          <w:sz w:val="30"/>
          <w:szCs w:val="30"/>
        </w:rPr>
        <w:t>.</w:t>
      </w:r>
      <w:r w:rsidR="003F22E3" w:rsidRPr="003F22E3">
        <w:rPr>
          <w:rFonts w:asciiTheme="majorBidi" w:hAnsiTheme="majorBidi" w:cstheme="majorBidi"/>
          <w:sz w:val="30"/>
          <w:szCs w:val="30"/>
        </w:rPr>
        <w:t>5</w:t>
      </w:r>
      <w:r w:rsidR="005B622B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>รับ</w:t>
      </w:r>
      <w:r w:rsidRPr="00FA412D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51BAC6EA" w:rsidR="00B86C66" w:rsidRPr="00E55304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72"/>
        <w:gridCol w:w="270"/>
        <w:gridCol w:w="1171"/>
        <w:gridCol w:w="270"/>
        <w:gridCol w:w="1080"/>
        <w:gridCol w:w="270"/>
        <w:gridCol w:w="1030"/>
      </w:tblGrid>
      <w:tr w:rsidR="005B7397" w:rsidRPr="00554057" w14:paraId="6BDA21D8" w14:textId="77777777" w:rsidTr="008B7829">
        <w:tc>
          <w:tcPr>
            <w:tcW w:w="2119" w:type="pct"/>
          </w:tcPr>
          <w:p w14:paraId="00CF7CDB" w14:textId="366F955C" w:rsidR="00266569" w:rsidRPr="00E55304" w:rsidRDefault="00266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30" w:type="pct"/>
            <w:gridSpan w:val="3"/>
          </w:tcPr>
          <w:p w14:paraId="32F5841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FD88E52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1D88E5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85" w:rsidRPr="00554057" w14:paraId="63FDC9A0" w14:textId="77777777" w:rsidTr="008B7829">
        <w:tc>
          <w:tcPr>
            <w:tcW w:w="2119" w:type="pct"/>
          </w:tcPr>
          <w:p w14:paraId="2A51496E" w14:textId="77777777" w:rsidR="007F3385" w:rsidRPr="00E55304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B7ACDC4" w14:textId="0792177A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7F3385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7F33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vAlign w:val="center"/>
          </w:tcPr>
          <w:p w14:paraId="013492A7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8EAB7DB" w14:textId="027217E6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F3385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3F9C2653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4771451" w14:textId="4D2FBAEA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7F3385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7F33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vAlign w:val="center"/>
          </w:tcPr>
          <w:p w14:paraId="47536348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6514A4A9" w14:textId="34B4E729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F3385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3385" w:rsidRPr="00554057" w14:paraId="727EC44A" w14:textId="77777777" w:rsidTr="008B7829">
        <w:tc>
          <w:tcPr>
            <w:tcW w:w="2119" w:type="pct"/>
          </w:tcPr>
          <w:p w14:paraId="1A2CDDFD" w14:textId="548CC803" w:rsidR="007F3385" w:rsidRPr="00E55304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464CE4BD" w14:textId="6C55099A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0EEFF87C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271C6E03" w14:textId="4742BD0C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8B52F14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9DBB868" w14:textId="5D7B108D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6D3E32B6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062C7485" w14:textId="5792ADDB" w:rsidR="007F3385" w:rsidRPr="00554057" w:rsidRDefault="003F22E3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66569" w:rsidRPr="00554057" w14:paraId="658E2C40" w14:textId="77777777" w:rsidTr="008D0ADD">
        <w:tc>
          <w:tcPr>
            <w:tcW w:w="2119" w:type="pct"/>
          </w:tcPr>
          <w:p w14:paraId="043D5102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  <w:gridSpan w:val="7"/>
          </w:tcPr>
          <w:p w14:paraId="3F597299" w14:textId="16862302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696" w:rsidRPr="00554057" w14:paraId="1254E245" w14:textId="77777777" w:rsidTr="008D0ADD">
        <w:trPr>
          <w:trHeight w:val="343"/>
        </w:trPr>
        <w:tc>
          <w:tcPr>
            <w:tcW w:w="2119" w:type="pct"/>
          </w:tcPr>
          <w:p w14:paraId="6749983D" w14:textId="1DE69B0F" w:rsidR="00165696" w:rsidRPr="008B7829" w:rsidRDefault="008D0ADD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1" w:type="pct"/>
          </w:tcPr>
          <w:p w14:paraId="0D6239D3" w14:textId="6023584C" w:rsidR="00165696" w:rsidRPr="00BF5D4E" w:rsidRDefault="003F22E3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626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48" w:type="pct"/>
          </w:tcPr>
          <w:p w14:paraId="0C510914" w14:textId="77777777" w:rsidR="00165696" w:rsidRPr="00BF5D4E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BD60B4D" w14:textId="5C89CCA3" w:rsidR="00165696" w:rsidRPr="00BF5D4E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7C43F0" w14:textId="77777777" w:rsidR="00165696" w:rsidRPr="00BF5D4E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474C85" w14:textId="47565296" w:rsidR="00165696" w:rsidRPr="00BF5D4E" w:rsidRDefault="003F22E3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0ADD" w:rsidRPr="00BF5D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48" w:type="pct"/>
          </w:tcPr>
          <w:p w14:paraId="014F4763" w14:textId="77777777" w:rsidR="00165696" w:rsidRPr="00BF5D4E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97255DD" w14:textId="1D262C9A" w:rsidR="00165696" w:rsidRPr="00BF5D4E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0ADD" w:rsidRPr="00554057" w14:paraId="6B786CB2" w14:textId="77777777" w:rsidTr="008D0ADD">
        <w:trPr>
          <w:trHeight w:val="343"/>
        </w:trPr>
        <w:tc>
          <w:tcPr>
            <w:tcW w:w="2119" w:type="pct"/>
          </w:tcPr>
          <w:p w14:paraId="49D808A9" w14:textId="33DBC89C" w:rsidR="008D0ADD" w:rsidRPr="008B7829" w:rsidRDefault="008D0ADD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B7829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FD115C1" w14:textId="779710F9" w:rsidR="008D0ADD" w:rsidRPr="00BF5D4E" w:rsidRDefault="003F22E3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133C8F91" w14:textId="77777777" w:rsidR="008D0ADD" w:rsidRPr="00BF5D4E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55C6A4C" w14:textId="6C8884A3" w:rsidR="008D0ADD" w:rsidRPr="00BF5D4E" w:rsidRDefault="003F22E3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8D0ADD" w:rsidRPr="00BF5D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48" w:type="pct"/>
          </w:tcPr>
          <w:p w14:paraId="15669711" w14:textId="77777777" w:rsidR="008D0ADD" w:rsidRPr="00BF5D4E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BBE1629" w14:textId="16F0440E" w:rsidR="008D0ADD" w:rsidRPr="00BF5D4E" w:rsidRDefault="003F22E3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6664D219" w14:textId="77777777" w:rsidR="008D0ADD" w:rsidRPr="00BF5D4E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4DCF38E" w14:textId="0313F136" w:rsidR="008D0ADD" w:rsidRPr="00BF5D4E" w:rsidRDefault="003F22E3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8D0ADD" w:rsidRPr="00BF5D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8D0ADD" w:rsidRPr="00554057" w14:paraId="16EC9D6B" w14:textId="77777777" w:rsidTr="008D0ADD">
        <w:trPr>
          <w:trHeight w:val="343"/>
        </w:trPr>
        <w:tc>
          <w:tcPr>
            <w:tcW w:w="2119" w:type="pct"/>
          </w:tcPr>
          <w:p w14:paraId="6E435D78" w14:textId="12AC46B9" w:rsidR="008D0ADD" w:rsidRPr="00997A14" w:rsidRDefault="00997A14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97A1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965B570" w14:textId="3363879D" w:rsidR="008D0ADD" w:rsidRPr="003B0B07" w:rsidRDefault="003F22E3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62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148" w:type="pct"/>
          </w:tcPr>
          <w:p w14:paraId="3DEE5271" w14:textId="77777777" w:rsidR="008D0ADD" w:rsidRPr="003B0B07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ADDA133" w14:textId="78C014A0" w:rsidR="008D0ADD" w:rsidRPr="008B7829" w:rsidRDefault="003F22E3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BF5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48" w:type="pct"/>
          </w:tcPr>
          <w:p w14:paraId="237E0DCD" w14:textId="77777777" w:rsidR="008D0ADD" w:rsidRPr="003B0B07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5E43715" w14:textId="685BBA3B" w:rsidR="008D0ADD" w:rsidRPr="003B0B07" w:rsidRDefault="003F22E3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F5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148" w:type="pct"/>
          </w:tcPr>
          <w:p w14:paraId="0F21F0A8" w14:textId="77777777" w:rsidR="008D0ADD" w:rsidRPr="003B0B07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41A1036" w14:textId="7CB0FFD9" w:rsidR="008D0ADD" w:rsidRPr="008B7829" w:rsidRDefault="003F22E3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BF5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</w:tr>
    </w:tbl>
    <w:p w14:paraId="1431AEE5" w14:textId="77777777" w:rsidR="008E56CF" w:rsidRPr="00E55304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72"/>
        <w:gridCol w:w="270"/>
        <w:gridCol w:w="1167"/>
        <w:gridCol w:w="272"/>
        <w:gridCol w:w="1078"/>
        <w:gridCol w:w="270"/>
        <w:gridCol w:w="1034"/>
      </w:tblGrid>
      <w:tr w:rsidR="005B7397" w:rsidRPr="00554057" w14:paraId="52B8A952" w14:textId="77777777" w:rsidTr="00ED5D9C">
        <w:tc>
          <w:tcPr>
            <w:tcW w:w="2119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8" w:type="pct"/>
            <w:gridSpan w:val="3"/>
          </w:tcPr>
          <w:p w14:paraId="7D12AF84" w14:textId="32EEA48E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4BD7183" w14:textId="4C8CC31E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829" w:rsidRPr="00554057" w14:paraId="4E5FE717" w14:textId="77777777" w:rsidTr="00ED5D9C">
        <w:tc>
          <w:tcPr>
            <w:tcW w:w="2119" w:type="pct"/>
          </w:tcPr>
          <w:p w14:paraId="11449CDD" w14:textId="77777777" w:rsidR="008B7829" w:rsidRPr="00E55304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042773F" w14:textId="0B0124FB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8B782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8B7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vAlign w:val="center"/>
          </w:tcPr>
          <w:p w14:paraId="60E55EC3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A71457E" w14:textId="4AF4A282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B782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683C6C5" w14:textId="5303C59A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86D3ECB" w14:textId="151F5C1A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8B782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8B7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vAlign w:val="center"/>
          </w:tcPr>
          <w:p w14:paraId="220ED9AC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EC172DA" w14:textId="493E2D4B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7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B782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7829" w:rsidRPr="00554057" w14:paraId="1D03B9AE" w14:textId="77777777" w:rsidTr="00ED5D9C">
        <w:tc>
          <w:tcPr>
            <w:tcW w:w="2119" w:type="pct"/>
          </w:tcPr>
          <w:p w14:paraId="50314BA6" w14:textId="7BB9D6F1" w:rsidR="008B7829" w:rsidRPr="00E55304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E300789" w14:textId="1905C10F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639DB948" w14:textId="249739E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4D9E6EF" w14:textId="232A185C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267D2841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7E1FC1" w14:textId="102373E1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4394F64C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4B98A84" w14:textId="7D428776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B7397" w:rsidRPr="00554057" w14:paraId="7F495B30" w14:textId="77777777" w:rsidTr="00ED5D9C">
        <w:tc>
          <w:tcPr>
            <w:tcW w:w="2119" w:type="pct"/>
          </w:tcPr>
          <w:p w14:paraId="32F705E1" w14:textId="77777777" w:rsidR="00641E4C" w:rsidRPr="00E5530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7DC" w:rsidRPr="00554057" w14:paraId="4901FCC0" w14:textId="77777777" w:rsidTr="00ED5D9C">
        <w:tc>
          <w:tcPr>
            <w:tcW w:w="2119" w:type="pct"/>
          </w:tcPr>
          <w:p w14:paraId="3C3C419D" w14:textId="76D41D39" w:rsidR="001D27DC" w:rsidRPr="00E55304" w:rsidRDefault="001D27DC" w:rsidP="001D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1" w:type="pct"/>
          </w:tcPr>
          <w:p w14:paraId="6EAE0391" w14:textId="7204B539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EB0E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48" w:type="pct"/>
          </w:tcPr>
          <w:p w14:paraId="24CBC238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7E6B197" w14:textId="6FCD64CA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D2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9" w:type="pct"/>
          </w:tcPr>
          <w:p w14:paraId="2837C021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D27665" w14:textId="2A684E4B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BF5D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48" w:type="pct"/>
          </w:tcPr>
          <w:p w14:paraId="0E14FAAE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5E18D99" w14:textId="3A49E28C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D2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1D27DC" w:rsidRPr="00554057" w14:paraId="746966FA" w14:textId="77777777" w:rsidTr="00ED5D9C">
        <w:tc>
          <w:tcPr>
            <w:tcW w:w="2119" w:type="pct"/>
          </w:tcPr>
          <w:p w14:paraId="72A026DB" w14:textId="7BF59C36" w:rsidR="001D27DC" w:rsidRPr="00E55304" w:rsidRDefault="001D27DC" w:rsidP="001D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</w:tcPr>
          <w:p w14:paraId="04FF853D" w14:textId="28D661E1" w:rsidR="001D27DC" w:rsidRPr="00554057" w:rsidRDefault="003F22E3" w:rsidP="00BF5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9A73B5E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F9D668D" w14:textId="43C35C56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4743485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0FB18E" w14:textId="172CF057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3A1B42E4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2E20868" w14:textId="5E6293A6" w:rsidR="001D27DC" w:rsidRPr="00ED5D9C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27DC" w:rsidRPr="00554057" w14:paraId="4B12C3CA" w14:textId="77777777" w:rsidTr="00ED5D9C">
        <w:tc>
          <w:tcPr>
            <w:tcW w:w="2119" w:type="pct"/>
          </w:tcPr>
          <w:p w14:paraId="233CB1FD" w14:textId="39B048B7" w:rsidR="001D27DC" w:rsidRPr="00E55304" w:rsidRDefault="001D27DC" w:rsidP="001D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033A7340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BF5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148" w:type="pct"/>
          </w:tcPr>
          <w:p w14:paraId="0BDDDE93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6CC3BAAE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1D2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9" w:type="pct"/>
          </w:tcPr>
          <w:p w14:paraId="5FC07B0E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3C7C3018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BF5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148" w:type="pct"/>
          </w:tcPr>
          <w:p w14:paraId="35D8AE81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1BA814DF" w:rsidR="001D27DC" w:rsidRPr="00554057" w:rsidRDefault="003F22E3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1D2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</w:tr>
    </w:tbl>
    <w:p w14:paraId="52B5D742" w14:textId="77777777" w:rsidR="00A13C9F" w:rsidRPr="00E55304" w:rsidRDefault="00A13C9F" w:rsidP="00CB745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3"/>
        <w:gridCol w:w="258"/>
        <w:gridCol w:w="1190"/>
        <w:gridCol w:w="267"/>
        <w:gridCol w:w="989"/>
        <w:gridCol w:w="86"/>
        <w:gridCol w:w="183"/>
        <w:gridCol w:w="99"/>
        <w:gridCol w:w="1042"/>
      </w:tblGrid>
      <w:tr w:rsidR="00CB745D" w:rsidRPr="00554057" w14:paraId="32CE6133" w14:textId="77777777" w:rsidTr="008B7829">
        <w:tc>
          <w:tcPr>
            <w:tcW w:w="2112" w:type="pct"/>
          </w:tcPr>
          <w:p w14:paraId="5957CF5E" w14:textId="293F13D1" w:rsidR="00CB745D" w:rsidRPr="00E55304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32" w:type="pct"/>
            <w:gridSpan w:val="3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829" w:rsidRPr="00554057" w14:paraId="2B2523BA" w14:textId="77777777" w:rsidTr="00ED5D9C">
        <w:tc>
          <w:tcPr>
            <w:tcW w:w="2112" w:type="pct"/>
          </w:tcPr>
          <w:p w14:paraId="32739F45" w14:textId="77777777" w:rsidR="008B7829" w:rsidRPr="00E55304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8B1E752" w14:textId="12206740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8B782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8B7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vAlign w:val="center"/>
          </w:tcPr>
          <w:p w14:paraId="7C03F2AD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3E81D866" w14:textId="44151715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B782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6579D25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A3450FC" w14:textId="01CAF134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8B782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8B78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  <w:gridSpan w:val="2"/>
            <w:vAlign w:val="center"/>
          </w:tcPr>
          <w:p w14:paraId="0413A466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00969029" w14:textId="08DDD74F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B782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7829" w:rsidRPr="00554057" w14:paraId="49C57D5D" w14:textId="77777777" w:rsidTr="00997A14">
        <w:tc>
          <w:tcPr>
            <w:tcW w:w="2112" w:type="pct"/>
          </w:tcPr>
          <w:p w14:paraId="4AD85E34" w14:textId="77777777" w:rsidR="008B7829" w:rsidRPr="00E55304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69A2C8BE" w14:textId="03DDD62A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" w:type="pct"/>
            <w:vAlign w:val="center"/>
          </w:tcPr>
          <w:p w14:paraId="24FC0D12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748E4287" w14:textId="30E86F60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09B30D4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2CACEB31" w14:textId="3D6FA426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4" w:type="pct"/>
            <w:gridSpan w:val="2"/>
            <w:vAlign w:val="center"/>
          </w:tcPr>
          <w:p w14:paraId="00C776CB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7F2501DD" w14:textId="50787060" w:rsidR="008B7829" w:rsidRPr="00554057" w:rsidRDefault="003F22E3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171C2" w:rsidRPr="00554057" w14:paraId="5C58D545" w14:textId="77777777" w:rsidTr="00BF5D4E">
        <w:tc>
          <w:tcPr>
            <w:tcW w:w="2112" w:type="pct"/>
          </w:tcPr>
          <w:p w14:paraId="38672463" w14:textId="77777777" w:rsidR="00C171C2" w:rsidRPr="00E55304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  <w:gridSpan w:val="9"/>
          </w:tcPr>
          <w:p w14:paraId="67EBCE5E" w14:textId="527D070C" w:rsidR="00C171C2" w:rsidRPr="00554057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CE1" w:rsidRPr="00554057" w14:paraId="1F6ED73B" w14:textId="77777777" w:rsidTr="00997A14">
        <w:tc>
          <w:tcPr>
            <w:tcW w:w="2112" w:type="pct"/>
          </w:tcPr>
          <w:p w14:paraId="4B990A6A" w14:textId="4A91C229" w:rsidR="00007CE1" w:rsidRPr="00BF5D4E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9315967" w14:textId="42C833E1" w:rsidR="00007CE1" w:rsidRPr="00554057" w:rsidRDefault="00007CE1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3F968B" w14:textId="77777777" w:rsidR="00007CE1" w:rsidRPr="00554057" w:rsidRDefault="00007CE1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737F08F7" w14:textId="2991B407" w:rsidR="00007CE1" w:rsidRPr="00554057" w:rsidRDefault="00007CE1" w:rsidP="007D4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87EDF4" w14:textId="77777777" w:rsidR="00007CE1" w:rsidRPr="00554057" w:rsidRDefault="00007CE1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58C09E27" w14:textId="1FC27912" w:rsidR="00007CE1" w:rsidRPr="00554057" w:rsidRDefault="003F22E3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007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54" w:type="pct"/>
            <w:gridSpan w:val="2"/>
          </w:tcPr>
          <w:p w14:paraId="70802963" w14:textId="77777777" w:rsidR="00007CE1" w:rsidRPr="00554057" w:rsidRDefault="00007CE1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FC0B864" w14:textId="3725C445" w:rsidR="00007CE1" w:rsidRPr="00554057" w:rsidRDefault="003F22E3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07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997A14" w:rsidRPr="00554057" w14:paraId="00AEE40A" w14:textId="77777777" w:rsidTr="00C23F22">
        <w:tc>
          <w:tcPr>
            <w:tcW w:w="2112" w:type="pct"/>
          </w:tcPr>
          <w:p w14:paraId="53752DC0" w14:textId="77777777" w:rsidR="00997A14" w:rsidRPr="00BF5D4E" w:rsidRDefault="00997A14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51690FBE" w14:textId="77777777" w:rsidR="00997A14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68DC291" w14:textId="77777777" w:rsidR="00997A14" w:rsidRPr="00554057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476E06A6" w14:textId="77777777" w:rsidR="00997A14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301DD34" w14:textId="77777777" w:rsidR="00997A14" w:rsidRPr="00554057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98FF7FE" w14:textId="77777777" w:rsidR="00997A14" w:rsidRPr="000E7E11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0329BEE4" w14:textId="77777777" w:rsidR="00997A14" w:rsidRPr="00554057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38CEEB7" w14:textId="77777777" w:rsidR="00997A14" w:rsidRPr="000E7E11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BB9" w:rsidRPr="00554057" w14:paraId="163FD9F5" w14:textId="77777777" w:rsidTr="00C23F22">
        <w:tc>
          <w:tcPr>
            <w:tcW w:w="2112" w:type="pct"/>
          </w:tcPr>
          <w:p w14:paraId="28B104B8" w14:textId="77777777" w:rsidR="002E4BB9" w:rsidRPr="00BF5D4E" w:rsidRDefault="002E4BB9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2A0EC962" w14:textId="77777777" w:rsidR="002E4BB9" w:rsidRDefault="002E4BB9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4507378" w14:textId="77777777" w:rsidR="002E4BB9" w:rsidRPr="00554057" w:rsidRDefault="002E4BB9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6D6A8547" w14:textId="77777777" w:rsidR="002E4BB9" w:rsidRDefault="002E4BB9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A87E7F6" w14:textId="77777777" w:rsidR="002E4BB9" w:rsidRPr="00554057" w:rsidRDefault="002E4BB9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ADA82E3" w14:textId="77777777" w:rsidR="002E4BB9" w:rsidRPr="000E7E11" w:rsidRDefault="002E4BB9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6BDC12FB" w14:textId="77777777" w:rsidR="002E4BB9" w:rsidRPr="00554057" w:rsidRDefault="002E4BB9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4D12330" w14:textId="77777777" w:rsidR="002E4BB9" w:rsidRPr="000E7E11" w:rsidRDefault="002E4BB9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7CE1" w:rsidRPr="00554057" w14:paraId="18C3BE4D" w14:textId="77777777" w:rsidTr="00BF5D4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6786E9F" w14:textId="5C15D52D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888" w:type="pct"/>
            <w:gridSpan w:val="9"/>
            <w:vAlign w:val="bottom"/>
          </w:tcPr>
          <w:p w14:paraId="7538A2A0" w14:textId="4C894A64" w:rsidR="00007CE1" w:rsidRPr="00554057" w:rsidRDefault="00C23F22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CE1" w:rsidRPr="00554057" w14:paraId="7A6BF538" w14:textId="77777777" w:rsidTr="008B782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8685249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41" w:type="pct"/>
            <w:vAlign w:val="bottom"/>
          </w:tcPr>
          <w:p w14:paraId="65C04F84" w14:textId="681B0E0C" w:rsidR="00007CE1" w:rsidRPr="00554057" w:rsidRDefault="003F22E3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07CE1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7CE1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" w:type="pct"/>
            <w:vAlign w:val="bottom"/>
          </w:tcPr>
          <w:p w14:paraId="1DB76CFF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20DD37A6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61AC99F1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59AAD0F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09EDF19E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center"/>
          </w:tcPr>
          <w:p w14:paraId="2444B1F6" w14:textId="4992692B" w:rsidR="00007CE1" w:rsidRPr="00554057" w:rsidRDefault="003F22E3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007CE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00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007CE1" w:rsidRPr="00554057" w14:paraId="536B4CB0" w14:textId="77777777" w:rsidTr="008B782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1AAB50CB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39474181" w14:textId="2A2EE365" w:rsidR="00007CE1" w:rsidRPr="00554057" w:rsidRDefault="003F22E3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  <w:vAlign w:val="bottom"/>
          </w:tcPr>
          <w:p w14:paraId="7DA8CFD2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5039A2F3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" w:type="pct"/>
            <w:vAlign w:val="bottom"/>
          </w:tcPr>
          <w:p w14:paraId="4E2D2143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461F124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gridSpan w:val="2"/>
            <w:vAlign w:val="bottom"/>
          </w:tcPr>
          <w:p w14:paraId="2C6CB7D6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61D56AB3" w14:textId="4AA191C9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07CE1" w:rsidRPr="00554057" w14:paraId="5D8146A3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</w:tcPr>
          <w:p w14:paraId="5669D8D9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pct"/>
            <w:gridSpan w:val="9"/>
          </w:tcPr>
          <w:p w14:paraId="35B0DFAA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CE1" w:rsidRPr="00554057" w14:paraId="1FA29685" w14:textId="77777777" w:rsidTr="008B7829">
        <w:tblPrEx>
          <w:tblLook w:val="04A0" w:firstRow="1" w:lastRow="0" w:firstColumn="1" w:lastColumn="0" w:noHBand="0" w:noVBand="1"/>
        </w:tblPrEx>
        <w:tc>
          <w:tcPr>
            <w:tcW w:w="2112" w:type="pct"/>
          </w:tcPr>
          <w:p w14:paraId="1AE44291" w14:textId="5D27F196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1DA763D" w14:textId="2FD3F6DD" w:rsidR="00007CE1" w:rsidRPr="00554057" w:rsidRDefault="003F22E3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F45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1" w:type="pct"/>
          </w:tcPr>
          <w:p w14:paraId="74F6D986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03E1F1" w14:textId="31282CBA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FFA28E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20C10C7" w14:textId="6D489856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3EC916A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2593514C" w14:textId="5E9C7DF4" w:rsidR="00007CE1" w:rsidRPr="00554057" w:rsidRDefault="003F22E3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007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</w:tr>
    </w:tbl>
    <w:p w14:paraId="2921D216" w14:textId="77777777" w:rsidR="00C81E0F" w:rsidRPr="00554057" w:rsidRDefault="00C81E0F" w:rsidP="005F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55B011" w14:textId="6AEEF5AD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22E3" w:rsidRPr="003F22E3">
        <w:rPr>
          <w:rFonts w:ascii="Angsana New" w:hAnsi="Angsana New" w:cs="Angsana New"/>
          <w:sz w:val="30"/>
          <w:szCs w:val="30"/>
        </w:rPr>
        <w:t>31</w:t>
      </w:r>
      <w:r w:rsidR="00BF590F" w:rsidRPr="00BF590F">
        <w:rPr>
          <w:rFonts w:ascii="Angsana New" w:hAnsi="Angsana New" w:cs="Angsana New"/>
          <w:sz w:val="30"/>
          <w:szCs w:val="30"/>
        </w:rPr>
        <w:t xml:space="preserve"> </w:t>
      </w:r>
      <w:r w:rsidR="00BF590F" w:rsidRPr="00BF590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F22E3" w:rsidRPr="003F22E3">
        <w:rPr>
          <w:rFonts w:ascii="Angsana New" w:hAnsi="Angsana New" w:cs="Angsana New"/>
          <w:sz w:val="30"/>
          <w:szCs w:val="30"/>
        </w:rPr>
        <w:t>2569</w:t>
      </w:r>
      <w:r w:rsidR="00BF590F" w:rsidRPr="00BF59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22E3" w:rsidRPr="003F22E3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2568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9A0A6F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5</w:t>
      </w:r>
      <w:r w:rsidR="002E1A8A">
        <w:rPr>
          <w:rFonts w:asciiTheme="majorBidi" w:hAnsiTheme="majorBidi" w:cstheme="majorBidi"/>
          <w:sz w:val="30"/>
          <w:szCs w:val="30"/>
        </w:rPr>
        <w:t>.</w:t>
      </w:r>
      <w:r w:rsidR="003F22E3" w:rsidRPr="003F22E3">
        <w:rPr>
          <w:rFonts w:asciiTheme="majorBidi" w:hAnsiTheme="majorBidi" w:cstheme="majorBidi"/>
          <w:sz w:val="30"/>
          <w:szCs w:val="30"/>
        </w:rPr>
        <w:t>5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271BEDD" w14:textId="77777777" w:rsidR="00433F39" w:rsidRDefault="00433F39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00"/>
        <w:gridCol w:w="270"/>
        <w:gridCol w:w="1170"/>
        <w:gridCol w:w="270"/>
        <w:gridCol w:w="990"/>
        <w:gridCol w:w="270"/>
        <w:gridCol w:w="1170"/>
      </w:tblGrid>
      <w:tr w:rsidR="00433F39" w:rsidRPr="002A17B2" w14:paraId="03D78F00" w14:textId="77777777" w:rsidTr="00A72CE7">
        <w:trPr>
          <w:tblHeader/>
        </w:trPr>
        <w:tc>
          <w:tcPr>
            <w:tcW w:w="2092" w:type="pct"/>
          </w:tcPr>
          <w:p w14:paraId="49AD673C" w14:textId="77777777" w:rsidR="00433F39" w:rsidRPr="002A17B2" w:rsidRDefault="00433F3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38" w:type="pct"/>
            <w:gridSpan w:val="3"/>
          </w:tcPr>
          <w:p w14:paraId="1C5E4DC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B859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48A1D790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90F" w:rsidRPr="002A17B2" w14:paraId="60C581F4" w14:textId="77777777" w:rsidTr="00F820A1">
        <w:trPr>
          <w:tblHeader/>
        </w:trPr>
        <w:tc>
          <w:tcPr>
            <w:tcW w:w="2092" w:type="pct"/>
          </w:tcPr>
          <w:p w14:paraId="7F95A4C0" w14:textId="77777777" w:rsidR="00BF590F" w:rsidRPr="002A17B2" w:rsidRDefault="00BF590F" w:rsidP="00BF590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2ADE4AF8" w14:textId="7D6E8143" w:rsidR="00BF590F" w:rsidRPr="002A17B2" w:rsidRDefault="003F22E3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BF590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BF59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2CEED141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0DE7730" w14:textId="2FFF3119" w:rsidR="00BF590F" w:rsidRPr="002A17B2" w:rsidRDefault="003F22E3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590F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590F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</w:tcPr>
          <w:p w14:paraId="518F5EB4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0430F94F" w14:textId="0A9FD3F0" w:rsidR="00BF590F" w:rsidRPr="002A17B2" w:rsidRDefault="003F22E3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BF590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BF59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65D8FDF9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0943517" w14:textId="798A2A76" w:rsidR="00BF590F" w:rsidRPr="002A17B2" w:rsidRDefault="003F22E3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590F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590F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F590F" w:rsidRPr="002A17B2" w14:paraId="097306D2" w14:textId="77777777" w:rsidTr="00F820A1">
        <w:trPr>
          <w:tblHeader/>
        </w:trPr>
        <w:tc>
          <w:tcPr>
            <w:tcW w:w="2092" w:type="pct"/>
          </w:tcPr>
          <w:p w14:paraId="33D73B89" w14:textId="77777777" w:rsidR="00BF590F" w:rsidRPr="002A17B2" w:rsidRDefault="00BF590F" w:rsidP="00BF590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313D002" w14:textId="6A5640AD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0A1FC362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F97343B" w14:textId="7BFFC61B" w:rsidR="00BF590F" w:rsidRPr="002A17B2" w:rsidRDefault="003F22E3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66BBAD06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8E9A71B" w14:textId="267C49E2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46BC8E2D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AA7263E" w14:textId="62889C86" w:rsidR="00BF590F" w:rsidRPr="002A17B2" w:rsidRDefault="003F22E3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33F39" w:rsidRPr="002A17B2" w14:paraId="59D70F29" w14:textId="77777777" w:rsidTr="00A72CE7">
        <w:trPr>
          <w:tblHeader/>
        </w:trPr>
        <w:tc>
          <w:tcPr>
            <w:tcW w:w="2092" w:type="pct"/>
          </w:tcPr>
          <w:p w14:paraId="14175C3D" w14:textId="77777777" w:rsidR="00433F39" w:rsidRPr="002A17B2" w:rsidRDefault="00433F3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5F3A4788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F39" w:rsidRPr="002A17B2" w14:paraId="5DF2D603" w14:textId="77777777" w:rsidTr="00A72CE7">
        <w:trPr>
          <w:trHeight w:val="144"/>
        </w:trPr>
        <w:tc>
          <w:tcPr>
            <w:tcW w:w="2092" w:type="pct"/>
          </w:tcPr>
          <w:p w14:paraId="2A6D812C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54" w:type="pct"/>
          </w:tcPr>
          <w:p w14:paraId="46013054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6A7DAF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87DE0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75E1B3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4626C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4A836D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A0ABF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1412" w:rsidRPr="002A17B2" w14:paraId="1B002968" w14:textId="77777777" w:rsidTr="00A72CE7">
        <w:trPr>
          <w:trHeight w:val="144"/>
        </w:trPr>
        <w:tc>
          <w:tcPr>
            <w:tcW w:w="2092" w:type="pct"/>
          </w:tcPr>
          <w:p w14:paraId="4809077B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1D70E416" w14:textId="3FF047E4" w:rsidR="00751412" w:rsidRPr="002A17B2" w:rsidRDefault="00751412" w:rsidP="00751412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EAD0C6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57F8EB" w14:textId="21785952" w:rsidR="00751412" w:rsidRPr="002A17B2" w:rsidRDefault="00751412" w:rsidP="00751412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F54A08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B25D5A6" w14:textId="5A777F1A" w:rsidR="00751412" w:rsidRPr="002A17B2" w:rsidRDefault="003F22E3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51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47" w:type="pct"/>
          </w:tcPr>
          <w:p w14:paraId="4581F262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3C7278" w14:textId="7B0116A0" w:rsidR="00751412" w:rsidRPr="002A17B2" w:rsidRDefault="003F22E3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1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751412" w:rsidRPr="002A17B2" w14:paraId="53942268" w14:textId="77777777" w:rsidTr="00A72CE7">
        <w:trPr>
          <w:trHeight w:val="144"/>
        </w:trPr>
        <w:tc>
          <w:tcPr>
            <w:tcW w:w="2092" w:type="pct"/>
          </w:tcPr>
          <w:p w14:paraId="70413D04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1CEB22D" w14:textId="0002D105" w:rsidR="00751412" w:rsidRPr="002A17B2" w:rsidRDefault="00751412" w:rsidP="00751412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96153B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B94AB5" w14:textId="210770EA" w:rsidR="00751412" w:rsidRPr="002A17B2" w:rsidRDefault="00751412" w:rsidP="00751412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73C62A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4860CE1" w14:textId="6F534E39" w:rsidR="00751412" w:rsidRPr="002A17B2" w:rsidRDefault="003F22E3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56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7" w:type="pct"/>
          </w:tcPr>
          <w:p w14:paraId="75A8E27C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B05AB93" w14:textId="04E2A0BE" w:rsidR="00751412" w:rsidRPr="002A17B2" w:rsidRDefault="003F22E3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751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751412" w:rsidRPr="002A17B2" w14:paraId="08CDC902" w14:textId="77777777" w:rsidTr="00A72CE7">
        <w:trPr>
          <w:trHeight w:val="370"/>
        </w:trPr>
        <w:tc>
          <w:tcPr>
            <w:tcW w:w="2092" w:type="pct"/>
          </w:tcPr>
          <w:p w14:paraId="1E451292" w14:textId="5D30517B" w:rsidR="00751412" w:rsidRPr="0015362E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6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AE621A9" w14:textId="07196278" w:rsidR="00751412" w:rsidRPr="001D0D98" w:rsidRDefault="00751412" w:rsidP="00751412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63A31" w14:textId="77777777" w:rsidR="00751412" w:rsidRPr="0015362E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91355ED" w14:textId="3583777B" w:rsidR="00751412" w:rsidRPr="001D0D98" w:rsidRDefault="00751412" w:rsidP="00751412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D41CB2" w14:textId="77777777" w:rsidR="00751412" w:rsidRPr="0015362E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55DA9F5" w14:textId="5A784307" w:rsidR="00751412" w:rsidRPr="0015362E" w:rsidRDefault="003F22E3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751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147" w:type="pct"/>
          </w:tcPr>
          <w:p w14:paraId="254E1F48" w14:textId="77777777" w:rsidR="00751412" w:rsidRPr="0015362E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112C9A0" w14:textId="3BF68500" w:rsidR="00751412" w:rsidRPr="0015362E" w:rsidRDefault="003F22E3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751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  <w:tr w:rsidR="00751412" w:rsidRPr="002A17B2" w14:paraId="7F5F0D81" w14:textId="77777777" w:rsidTr="00A72CE7">
        <w:trPr>
          <w:trHeight w:val="144"/>
        </w:trPr>
        <w:tc>
          <w:tcPr>
            <w:tcW w:w="2092" w:type="pct"/>
          </w:tcPr>
          <w:p w14:paraId="538D7BBE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5D110C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D5338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2EE7CB7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2332536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5F277350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FB71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99F4D23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1412" w:rsidRPr="002A17B2" w14:paraId="75B45AA0" w14:textId="77777777" w:rsidTr="00A72CE7">
        <w:trPr>
          <w:trHeight w:val="144"/>
        </w:trPr>
        <w:tc>
          <w:tcPr>
            <w:tcW w:w="2092" w:type="pct"/>
          </w:tcPr>
          <w:p w14:paraId="59A508F3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2B552719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CC9B53B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3A9FC1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0F8AC1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4AC73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BC925D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BD0D4F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6841" w:rsidRPr="002A17B2" w14:paraId="256EAF06" w14:textId="77777777" w:rsidTr="00A72CE7">
        <w:trPr>
          <w:trHeight w:val="144"/>
        </w:trPr>
        <w:tc>
          <w:tcPr>
            <w:tcW w:w="2092" w:type="pct"/>
          </w:tcPr>
          <w:p w14:paraId="23059E8B" w14:textId="77777777" w:rsidR="00206841" w:rsidRPr="002A17B2" w:rsidRDefault="00206841" w:rsidP="002068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299FFC0F" w14:textId="5A5052D6" w:rsidR="00206841" w:rsidRPr="002A17B2" w:rsidRDefault="003F22E3" w:rsidP="00206841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7995A2D0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3FDD2" w14:textId="19E0B0DE" w:rsidR="00206841" w:rsidRPr="002A17B2" w:rsidRDefault="003F22E3" w:rsidP="00206841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547D4FA8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665CF4C" w14:textId="33F961F0" w:rsidR="00206841" w:rsidRPr="002A17B2" w:rsidRDefault="00206841" w:rsidP="0020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CE8CB2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F86CB2" w14:textId="422205F4" w:rsidR="00206841" w:rsidRPr="002A17B2" w:rsidRDefault="00206841" w:rsidP="0020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841" w:rsidRPr="002A17B2" w14:paraId="42BF3A0F" w14:textId="77777777" w:rsidTr="00A72CE7">
        <w:trPr>
          <w:trHeight w:val="144"/>
        </w:trPr>
        <w:tc>
          <w:tcPr>
            <w:tcW w:w="2092" w:type="pct"/>
          </w:tcPr>
          <w:p w14:paraId="223D4229" w14:textId="77777777" w:rsidR="00206841" w:rsidRPr="002A17B2" w:rsidRDefault="00206841" w:rsidP="002068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31FF597" w14:textId="18A5D0E6" w:rsidR="00206841" w:rsidRPr="002A17B2" w:rsidRDefault="00206841" w:rsidP="00206841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1D5B67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D484514" w14:textId="4849A616" w:rsidR="00206841" w:rsidRPr="002A17B2" w:rsidRDefault="00206841" w:rsidP="00206841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8ECEC1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99EAEB0" w14:textId="012EF2FB" w:rsidR="00206841" w:rsidRPr="002A17B2" w:rsidRDefault="00206841" w:rsidP="0020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A050FB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C4F8C1E" w14:textId="2E4B43A6" w:rsidR="00206841" w:rsidRPr="002A17B2" w:rsidRDefault="00206841" w:rsidP="0020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841" w:rsidRPr="002A17B2" w14:paraId="18EE0D0B" w14:textId="77777777" w:rsidTr="00A72CE7">
        <w:trPr>
          <w:trHeight w:val="325"/>
        </w:trPr>
        <w:tc>
          <w:tcPr>
            <w:tcW w:w="2092" w:type="pct"/>
          </w:tcPr>
          <w:p w14:paraId="14E60E3A" w14:textId="40A4A9C8" w:rsidR="00206841" w:rsidRPr="006D6C8B" w:rsidRDefault="00206841" w:rsidP="0020684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C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BC71A1" w14:textId="0907E5C5" w:rsidR="00206841" w:rsidRPr="00C46A0E" w:rsidRDefault="003F22E3" w:rsidP="00206841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50600DEC" w14:textId="77777777" w:rsidR="00206841" w:rsidRPr="00C46A0E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02E7CF" w14:textId="51F199A8" w:rsidR="00206841" w:rsidRPr="00C46A0E" w:rsidRDefault="003F22E3" w:rsidP="00206841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5A83B834" w14:textId="77777777" w:rsidR="00206841" w:rsidRPr="00C46A0E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A3E9216" w14:textId="012C42E8" w:rsidR="00206841" w:rsidRPr="00C46A0E" w:rsidRDefault="00206841" w:rsidP="0020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771EC0" w14:textId="77777777" w:rsidR="00206841" w:rsidRPr="00C46A0E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E36D89" w14:textId="186F0143" w:rsidR="00206841" w:rsidRPr="00C46A0E" w:rsidRDefault="00206841" w:rsidP="0020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33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263AB260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</w:t>
      </w:r>
      <w:r w:rsidR="001F71D9" w:rsidRPr="001F71D9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3F22E3" w:rsidRPr="003F22E3">
        <w:rPr>
          <w:rFonts w:asciiTheme="majorBidi" w:hAnsiTheme="majorBidi" w:cstheme="majorBidi"/>
          <w:sz w:val="30"/>
          <w:szCs w:val="30"/>
        </w:rPr>
        <w:t>31</w:t>
      </w:r>
      <w:r w:rsidR="001F71D9" w:rsidRPr="001F71D9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2569</w:t>
      </w:r>
    </w:p>
    <w:p w14:paraId="64B0C98D" w14:textId="06E37E8E" w:rsidR="007626D3" w:rsidRPr="00884AA6" w:rsidRDefault="003832F2" w:rsidP="0005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CDA31A" w14:textId="3FB67293" w:rsidR="004D547E" w:rsidRDefault="00BF03CC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 w:hanging="529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64B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AC7F8BC" w14:textId="77777777" w:rsidR="00C159D7" w:rsidRPr="00DC2868" w:rsidRDefault="00C159D7" w:rsidP="00C159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9"/>
        <w:gridCol w:w="11"/>
        <w:gridCol w:w="1079"/>
        <w:gridCol w:w="272"/>
        <w:gridCol w:w="1081"/>
        <w:gridCol w:w="270"/>
        <w:gridCol w:w="6"/>
        <w:gridCol w:w="1091"/>
        <w:gridCol w:w="252"/>
        <w:gridCol w:w="1081"/>
        <w:gridCol w:w="8"/>
      </w:tblGrid>
      <w:tr w:rsidR="004D547E" w:rsidRPr="00554057" w14:paraId="02512A99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5C0" w:rsidRPr="00554057" w14:paraId="16834B28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38966955" w14:textId="77777777" w:rsidR="00AD15C0" w:rsidRPr="00554057" w:rsidRDefault="00AD15C0" w:rsidP="00AD15C0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7D53AE3A" w14:textId="4747A7AC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D1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1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vAlign w:val="center"/>
          </w:tcPr>
          <w:p w14:paraId="0E4FEACC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AEF542D" w14:textId="2ADE9BC8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D15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68ACFD47" w14:textId="79E8C420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D1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1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14:paraId="4F7D7398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AC87027" w14:textId="6188D658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D15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15C0" w:rsidRPr="00554057" w14:paraId="243E3B90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EDBE707" w14:textId="77777777" w:rsidR="00AD15C0" w:rsidRPr="00554057" w:rsidRDefault="00AD15C0" w:rsidP="00AD15C0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553AE145" w14:textId="2366EF55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2" w:type="dxa"/>
            <w:vAlign w:val="center"/>
          </w:tcPr>
          <w:p w14:paraId="4EE0E9DC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57875F0" w14:textId="7A5FF679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5149F0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5E8E362E" w14:textId="566D7E05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2" w:type="dxa"/>
            <w:vAlign w:val="center"/>
          </w:tcPr>
          <w:p w14:paraId="10C1732E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686C77D6" w14:textId="08C6E04A" w:rsidR="00AD15C0" w:rsidRPr="00554057" w:rsidRDefault="003F22E3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7DCF1D49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3" w:type="dxa"/>
            <w:gridSpan w:val="9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A45" w:rsidRPr="00554057" w14:paraId="1CD7A73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DA367BE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50CF9EFE" w14:textId="50DF4D00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2" w:type="dxa"/>
          </w:tcPr>
          <w:p w14:paraId="48134E3D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7AD5D71" w14:textId="2B3FD9DF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40E68561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6979F18" w14:textId="75E0F568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52" w:type="dxa"/>
          </w:tcPr>
          <w:p w14:paraId="61BF5926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CBE332" w14:textId="6856349F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B06A45" w:rsidRPr="00554057" w14:paraId="6448DFB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1836CFB6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09CB2DB8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9CEFC94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0917D53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881C952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152568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A45" w:rsidRPr="00554057" w14:paraId="41D9D49C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ABB86FC" w14:textId="4C469603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67365606" w14:textId="48D528F9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2" w:type="dxa"/>
          </w:tcPr>
          <w:p w14:paraId="2A8F1446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E099114" w14:textId="5C553B73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600F8953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F1425EB" w14:textId="6E45114F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52" w:type="dxa"/>
          </w:tcPr>
          <w:p w14:paraId="52FF905F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1526AD9" w14:textId="5805D3A9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B06A45" w:rsidRPr="00554057" w14:paraId="0E93D56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CBE2CFA" w14:textId="5DC14686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06D05787" w14:textId="7A0FC70D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72" w:type="dxa"/>
          </w:tcPr>
          <w:p w14:paraId="01BA8E51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F27CB5" w14:textId="489387C5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2DA7304E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1F4F72F" w14:textId="1B01140E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52" w:type="dxa"/>
          </w:tcPr>
          <w:p w14:paraId="2DBB6732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972A796" w14:textId="6611C74F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B06A45" w:rsidRPr="00554057" w14:paraId="2737E63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86D79F9" w14:textId="641DA65A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7AED24D6" w14:textId="57DAD855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2" w:type="dxa"/>
          </w:tcPr>
          <w:p w14:paraId="76AB2EB5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02BD775" w14:textId="11EDA1DF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4CF5672A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D8390EB" w14:textId="761462B7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52" w:type="dxa"/>
          </w:tcPr>
          <w:p w14:paraId="3B5B7F55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030B260" w14:textId="74075020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B06A45" w:rsidRPr="00554057" w14:paraId="3C810CB4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686AD0F" w14:textId="08FAE045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17A9E853" w14:textId="56BC44E6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72" w:type="dxa"/>
          </w:tcPr>
          <w:p w14:paraId="6C4283C1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EC56784" w14:textId="5A0F0502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06211C15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3F3EFF09" w14:textId="55C50073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52" w:type="dxa"/>
          </w:tcPr>
          <w:p w14:paraId="6ECAD8F4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6F1FCED" w14:textId="1A3B2B7C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B06A45" w:rsidRPr="00554057" w14:paraId="4C09711F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3DD131ED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bottom"/>
          </w:tcPr>
          <w:p w14:paraId="1D753774" w14:textId="51CCE92F" w:rsidR="00B06A45" w:rsidRPr="00A55102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272" w:type="dxa"/>
          </w:tcPr>
          <w:p w14:paraId="34DD1543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085870E" w14:textId="34532647" w:rsidR="00B06A45" w:rsidRPr="00A55102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70" w:type="dxa"/>
          </w:tcPr>
          <w:p w14:paraId="3D9AE426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7A2F6B41" w14:textId="665813EF" w:rsidR="00B06A45" w:rsidRPr="00A55102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52" w:type="dxa"/>
          </w:tcPr>
          <w:p w14:paraId="08329A92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860938E" w14:textId="012A6BD4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</w:tr>
      <w:tr w:rsidR="00B06A45" w:rsidRPr="00554057" w14:paraId="5E7C924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145977E" w14:textId="77777777" w:rsidR="00B06A45" w:rsidRPr="00554057" w:rsidRDefault="00B06A45" w:rsidP="00B06A45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5D17F77" w14:textId="46AAB0FC" w:rsidR="00B06A45" w:rsidRPr="00A55102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1139EAB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8BAE6ED" w14:textId="510B71C3" w:rsidR="00B06A45" w:rsidRPr="00A55102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A0603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0E057AEF" w14:textId="1F2A5DDB" w:rsidR="00B06A45" w:rsidRPr="00A55102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349CE23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175C7BE" w14:textId="5EB19BE5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6A45" w:rsidRPr="00554057" w14:paraId="2E5927FD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6C038401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DEC03A3" w14:textId="7AFE5112" w:rsidR="00B06A45" w:rsidRPr="00A55102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2" w:type="dxa"/>
          </w:tcPr>
          <w:p w14:paraId="425465FF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5F147838" w:rsidR="00B06A45" w:rsidRPr="00A55102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4F1C9447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1375F" w14:textId="534CF2C2" w:rsidR="00B06A45" w:rsidRPr="00A55102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52" w:type="dxa"/>
          </w:tcPr>
          <w:p w14:paraId="1065E73F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1E0C01B0" w:rsidR="00B06A45" w:rsidRPr="00554057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</w:tr>
      <w:tr w:rsidR="00B06A45" w:rsidRPr="00DC2868" w14:paraId="359D43E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4100ADB5" w14:textId="77777777" w:rsidR="00B06A45" w:rsidRPr="00DC2868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5214D776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B06A45" w:rsidRPr="00DC2868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F1011C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B06A45" w:rsidRPr="00DC2868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  <w:vAlign w:val="bottom"/>
          </w:tcPr>
          <w:p w14:paraId="11E613C8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29188A4" w14:textId="77777777" w:rsidR="00B06A45" w:rsidRPr="00DC2868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433E321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6A45" w:rsidRPr="00E741BF" w14:paraId="53725B8B" w14:textId="77777777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3ED76BFD" w14:textId="0CAC7446" w:rsidR="00B06A45" w:rsidRPr="00E741BF" w:rsidRDefault="00B06A45" w:rsidP="00B06A4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695697BC" w14:textId="28B22F1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3A07E46F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14:paraId="5BD347B2" w14:textId="4CD59175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6A45" w:rsidRPr="00E741BF" w14:paraId="6CACC05E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52EC234" w14:textId="54B5433D" w:rsidR="00B06A45" w:rsidRPr="00E741BF" w:rsidRDefault="00B06A45" w:rsidP="007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CE347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E347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22E3" w:rsidRPr="003F22E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E347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347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9" w:type="dxa"/>
          </w:tcPr>
          <w:p w14:paraId="4DDD3582" w14:textId="789800AF" w:rsidR="00B06A45" w:rsidRPr="00E741BF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2" w:type="dxa"/>
          </w:tcPr>
          <w:p w14:paraId="3A5A964B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0447B76" w14:textId="273AA709" w:rsidR="00B06A45" w:rsidRPr="00E741BF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6" w:type="dxa"/>
            <w:gridSpan w:val="2"/>
          </w:tcPr>
          <w:p w14:paraId="1E412AE5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17628A" w14:textId="32B9B325" w:rsidR="00B06A45" w:rsidRPr="00E741BF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2D2C2FAF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32E2777" w14:textId="3D7FD137" w:rsidR="00B06A45" w:rsidRPr="00E741BF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06A45" w:rsidRPr="00E741BF" w14:paraId="143521ED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E644F94" w14:textId="77777777" w:rsidR="00B06A45" w:rsidRPr="009112F4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0" w:type="dxa"/>
            <w:gridSpan w:val="9"/>
          </w:tcPr>
          <w:p w14:paraId="3BBB1C30" w14:textId="62466FBA" w:rsidR="00B06A45" w:rsidRPr="00DB6D95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A45" w:rsidRPr="002C29BC" w14:paraId="3880DC20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D356FB7" w14:textId="4B2255C7" w:rsidR="00B06A45" w:rsidRPr="00E741BF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A00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0087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8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087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A008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79" w:type="dxa"/>
          </w:tcPr>
          <w:p w14:paraId="360BBAF7" w14:textId="68AE3650" w:rsidR="00B06A45" w:rsidRPr="002C29BC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2" w:type="dxa"/>
          </w:tcPr>
          <w:p w14:paraId="7B105664" w14:textId="77777777" w:rsidR="00B06A45" w:rsidRPr="002C29BC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CF312A" w14:textId="298B9697" w:rsidR="00B06A45" w:rsidRPr="002C29BC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8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A008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14:paraId="739DF564" w14:textId="77777777" w:rsidR="00B06A45" w:rsidRPr="002C29BC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DDBF511" w14:textId="3D827DDD" w:rsidR="00B06A45" w:rsidRPr="002C29BC" w:rsidRDefault="003F22E3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52" w:type="dxa"/>
          </w:tcPr>
          <w:p w14:paraId="4A554AD7" w14:textId="77777777" w:rsidR="00B06A45" w:rsidRPr="002C29BC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52506C0" w14:textId="50BA1F21" w:rsidR="00B06A45" w:rsidRPr="002C29BC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87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F22E3" w:rsidRPr="003F22E3">
              <w:rPr>
                <w:rFonts w:asciiTheme="majorBidi" w:hAnsiTheme="majorBidi" w:cs="Angsana New"/>
                <w:sz w:val="30"/>
                <w:szCs w:val="30"/>
              </w:rPr>
              <w:t>338</w:t>
            </w:r>
            <w:r w:rsidRPr="00A0087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</w:tbl>
    <w:p w14:paraId="3E3E704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17B252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F3F3E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4357E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563B8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4ED3C9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0374A1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F8B9F4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10F0CB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C1F048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B21E4C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D13C4C" w14:textId="4C157F29" w:rsidR="00D762E4" w:rsidRPr="00554057" w:rsidRDefault="00D762E4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</w:p>
    <w:p w14:paraId="0EF2188C" w14:textId="15988C55" w:rsidR="00254786" w:rsidRPr="00DC2868" w:rsidRDefault="00254786" w:rsidP="00DC2868">
      <w:pPr>
        <w:ind w:firstLine="706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5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146848">
        <w:trPr>
          <w:trHeight w:val="385"/>
          <w:tblHeader/>
        </w:trPr>
        <w:tc>
          <w:tcPr>
            <w:tcW w:w="3915" w:type="dxa"/>
          </w:tcPr>
          <w:p w14:paraId="3F22BABE" w14:textId="77777777" w:rsidR="00DA2A2B" w:rsidRPr="009112F4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47D" w:rsidRPr="00554057" w14:paraId="1A7E4504" w14:textId="77777777" w:rsidTr="00146848">
        <w:trPr>
          <w:trHeight w:val="385"/>
          <w:tblHeader/>
        </w:trPr>
        <w:tc>
          <w:tcPr>
            <w:tcW w:w="3915" w:type="dxa"/>
          </w:tcPr>
          <w:p w14:paraId="6C4A6461" w14:textId="77777777" w:rsidR="00CE347D" w:rsidRPr="009112F4" w:rsidRDefault="00CE347D" w:rsidP="00CE347D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3B860C" w14:textId="7C29ED12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E34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347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492419F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09E7B5DC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E347D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22812F4D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E34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347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7BDCDC5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16658312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E347D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7D" w:rsidRPr="00554057" w14:paraId="6A3F87D1" w14:textId="77777777" w:rsidTr="00146848">
        <w:trPr>
          <w:trHeight w:val="385"/>
          <w:tblHeader/>
        </w:trPr>
        <w:tc>
          <w:tcPr>
            <w:tcW w:w="3915" w:type="dxa"/>
          </w:tcPr>
          <w:p w14:paraId="3B05962B" w14:textId="77777777" w:rsidR="00CE347D" w:rsidRPr="00554057" w:rsidRDefault="00CE347D" w:rsidP="00CE347D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269ECD7C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50D6552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027F9909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36E8318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1F7AA93B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14FC9636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543BC490" w:rsidR="00CE347D" w:rsidRPr="00554057" w:rsidRDefault="003F22E3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15D83999" w14:textId="77777777" w:rsidTr="00146848">
        <w:trPr>
          <w:trHeight w:val="399"/>
          <w:tblHeader/>
        </w:trPr>
        <w:tc>
          <w:tcPr>
            <w:tcW w:w="3915" w:type="dxa"/>
          </w:tcPr>
          <w:p w14:paraId="224A3B43" w14:textId="77777777" w:rsidR="00641E4C" w:rsidRPr="009112F4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293" w:rsidRPr="00554057" w14:paraId="09F50B95" w14:textId="77777777" w:rsidTr="005221E1">
        <w:trPr>
          <w:trHeight w:val="399"/>
        </w:trPr>
        <w:tc>
          <w:tcPr>
            <w:tcW w:w="3915" w:type="dxa"/>
          </w:tcPr>
          <w:p w14:paraId="23265ADB" w14:textId="77777777" w:rsidR="00EE1293" w:rsidRPr="00554057" w:rsidRDefault="00EE1293" w:rsidP="00EE129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vAlign w:val="bottom"/>
          </w:tcPr>
          <w:p w14:paraId="4E42AAA7" w14:textId="35DEF665" w:rsidR="00EE1293" w:rsidRPr="00554057" w:rsidRDefault="003F22E3" w:rsidP="00522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6E99AEDE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033BFC2E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75CF5EFA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7B8978" w14:textId="64ACB412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315582C2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316B512A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EE1293" w:rsidRPr="00554057" w14:paraId="1CBCBAC1" w14:textId="77777777" w:rsidTr="005221E1">
        <w:trPr>
          <w:trHeight w:val="399"/>
        </w:trPr>
        <w:tc>
          <w:tcPr>
            <w:tcW w:w="3915" w:type="dxa"/>
          </w:tcPr>
          <w:p w14:paraId="18C9F7B2" w14:textId="77777777" w:rsidR="00EE1293" w:rsidRPr="00554057" w:rsidRDefault="00EE1293" w:rsidP="00EE129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vAlign w:val="bottom"/>
          </w:tcPr>
          <w:p w14:paraId="2F3CDB55" w14:textId="0ABBFE75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4CB71C47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13277138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E19E41F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513EA6" w14:textId="2C9A45A6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01DD216D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0DA0FB90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EE1293" w:rsidRPr="00554057" w14:paraId="37EAEA83" w14:textId="77777777" w:rsidTr="005221E1">
        <w:trPr>
          <w:trHeight w:val="399"/>
        </w:trPr>
        <w:tc>
          <w:tcPr>
            <w:tcW w:w="3915" w:type="dxa"/>
          </w:tcPr>
          <w:p w14:paraId="0F553B7C" w14:textId="77777777" w:rsidR="00EE1293" w:rsidRPr="00554057" w:rsidRDefault="00EE1293" w:rsidP="00EE129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vAlign w:val="bottom"/>
          </w:tcPr>
          <w:p w14:paraId="144C9101" w14:textId="32015DEB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58638650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613E59A3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00024174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5A487" w14:textId="1C010E40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14D5C163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4A0E8846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EE1293" w:rsidRPr="00554057" w14:paraId="4881BA66" w14:textId="77777777" w:rsidTr="005221E1">
        <w:trPr>
          <w:trHeight w:val="399"/>
        </w:trPr>
        <w:tc>
          <w:tcPr>
            <w:tcW w:w="3915" w:type="dxa"/>
          </w:tcPr>
          <w:p w14:paraId="16278F89" w14:textId="6CFC75E0" w:rsidR="00EE1293" w:rsidRPr="00554057" w:rsidRDefault="00EE1293" w:rsidP="00EE129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vAlign w:val="bottom"/>
          </w:tcPr>
          <w:p w14:paraId="06BA421B" w14:textId="3D8A522A" w:rsidR="00EE1293" w:rsidRPr="00554057" w:rsidRDefault="003F22E3" w:rsidP="0057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3286B64A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4AFFED5A" w:rsidR="00EE1293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D6090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CE59FE" w14:textId="6365C942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315F2B68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0618DEF5" w:rsidR="00EE1293" w:rsidRPr="00554057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1293" w:rsidRPr="00554057" w14:paraId="08644D18" w14:textId="77777777" w:rsidTr="005221E1">
        <w:trPr>
          <w:trHeight w:val="399"/>
        </w:trPr>
        <w:tc>
          <w:tcPr>
            <w:tcW w:w="3915" w:type="dxa"/>
          </w:tcPr>
          <w:p w14:paraId="4A3379FB" w14:textId="77777777" w:rsidR="00EE1293" w:rsidRPr="00554057" w:rsidRDefault="00EE1293" w:rsidP="00EE129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473746" w14:textId="7A9B9448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7520356B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593D4721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0B87D639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3200D3" w14:textId="089BE05C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1A56A0BB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5E3209AB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</w:tr>
      <w:tr w:rsidR="00EE1293" w:rsidRPr="00554057" w14:paraId="3866DE44" w14:textId="77777777" w:rsidTr="005221E1">
        <w:trPr>
          <w:trHeight w:val="399"/>
        </w:trPr>
        <w:tc>
          <w:tcPr>
            <w:tcW w:w="3915" w:type="dxa"/>
          </w:tcPr>
          <w:p w14:paraId="0AEE42F3" w14:textId="77777777" w:rsidR="00EE1293" w:rsidRPr="00554057" w:rsidRDefault="00EE1293" w:rsidP="00EE129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C626A" w14:textId="5349CA58" w:rsidR="00EE1293" w:rsidRPr="00554057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83F92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462F2258" w:rsidR="00EE1293" w:rsidRPr="00554057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0965FF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9AADFF" w14:textId="63F4E620" w:rsidR="00EE1293" w:rsidRPr="00554057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2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1820D635" w:rsidR="00EE1293" w:rsidRPr="00554057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1293" w:rsidRPr="00554057" w14:paraId="27996E36" w14:textId="77777777" w:rsidTr="005221E1">
        <w:trPr>
          <w:trHeight w:val="399"/>
        </w:trPr>
        <w:tc>
          <w:tcPr>
            <w:tcW w:w="3915" w:type="dxa"/>
          </w:tcPr>
          <w:p w14:paraId="5D699D5C" w14:textId="77777777" w:rsidR="00EE1293" w:rsidRPr="00554057" w:rsidRDefault="00EE1293" w:rsidP="00EE129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1E500" w14:textId="5A2707A5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756B1267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61862162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591191B7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FEE27" w14:textId="4218CF1C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08300B63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21201312" w:rsidR="00EE1293" w:rsidRPr="00554057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</w:tr>
    </w:tbl>
    <w:p w14:paraId="06CD913D" w14:textId="77777777" w:rsidR="00641E4C" w:rsidRPr="00DC2868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4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146848">
        <w:trPr>
          <w:trHeight w:val="399"/>
        </w:trPr>
        <w:tc>
          <w:tcPr>
            <w:tcW w:w="3924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6F326B84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="00C23F22" w:rsidRPr="00F27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3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404" w:rsidRPr="00A245D0" w14:paraId="778234B0" w14:textId="77777777" w:rsidTr="00F820A1">
        <w:trPr>
          <w:trHeight w:val="399"/>
        </w:trPr>
        <w:tc>
          <w:tcPr>
            <w:tcW w:w="3924" w:type="dxa"/>
          </w:tcPr>
          <w:p w14:paraId="7D002040" w14:textId="3193F43A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F27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27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F22E3" w:rsidRPr="003F22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7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7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08E24325" w14:textId="1A99EF1B" w:rsidR="00F27404" w:rsidRPr="00A245D0" w:rsidRDefault="003F22E3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6B369AB6" w14:textId="77777777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DA21C5" w14:textId="6E089E8B" w:rsidR="00F27404" w:rsidRPr="00A245D0" w:rsidRDefault="003F22E3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34E3A89" w14:textId="77777777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B288DE8" w14:textId="45864FD0" w:rsidR="00F27404" w:rsidRPr="00A245D0" w:rsidRDefault="003F22E3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DD8EBF3" w14:textId="77777777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5E0AE0E" w14:textId="1B432598" w:rsidR="00F27404" w:rsidRPr="00A245D0" w:rsidRDefault="003F22E3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0B294D" w14:paraId="38D83FEF" w14:textId="77777777" w:rsidTr="00146848">
        <w:trPr>
          <w:trHeight w:val="399"/>
        </w:trPr>
        <w:tc>
          <w:tcPr>
            <w:tcW w:w="3924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293" w:rsidRPr="000B294D" w14:paraId="6C309F84" w14:textId="77777777" w:rsidTr="005221E1">
        <w:trPr>
          <w:trHeight w:val="399"/>
        </w:trPr>
        <w:tc>
          <w:tcPr>
            <w:tcW w:w="3924" w:type="dxa"/>
          </w:tcPr>
          <w:p w14:paraId="5B199202" w14:textId="3572CAE4" w:rsidR="00EE1293" w:rsidRPr="00264CBF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FD73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7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7F033CED" w14:textId="32995959" w:rsidR="00EE1293" w:rsidRPr="0061638D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558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3A454702" w14:textId="77777777" w:rsidR="00EE1293" w:rsidRPr="00A245D0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5B9A37FF" w:rsidR="00EE1293" w:rsidRPr="00410995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14:paraId="42E407C2" w14:textId="77777777" w:rsidR="00EE1293" w:rsidRPr="00A245D0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0A85DA" w14:textId="2FFDAD35" w:rsidR="00EE1293" w:rsidRPr="000B294D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732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70" w:type="dxa"/>
          </w:tcPr>
          <w:p w14:paraId="4BBDD702" w14:textId="77777777" w:rsidR="00EE1293" w:rsidRPr="00A245D0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1097CA8D" w:rsidR="00EE1293" w:rsidRPr="000B294D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 w:rsidR="00EE12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EE1293" w:rsidRPr="00A245D0" w14:paraId="127111DB" w14:textId="77777777" w:rsidTr="005221E1">
        <w:trPr>
          <w:trHeight w:val="399"/>
        </w:trPr>
        <w:tc>
          <w:tcPr>
            <w:tcW w:w="3924" w:type="dxa"/>
          </w:tcPr>
          <w:p w14:paraId="74A926A2" w14:textId="66D7FB93" w:rsidR="00EE1293" w:rsidRPr="00A245D0" w:rsidRDefault="004E5297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กลับรายการกา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3BF8CF" w14:textId="6B1A794D" w:rsidR="00EE1293" w:rsidRPr="0061638D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C4DCAA" w14:textId="77777777" w:rsidR="00EE1293" w:rsidRPr="00A245D0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03A50C56" w:rsidR="00EE1293" w:rsidRPr="00A245D0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814C36" w14:textId="77777777" w:rsidR="00EE1293" w:rsidRPr="00A245D0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55976C" w14:textId="00614111" w:rsidR="00EE1293" w:rsidRPr="00A245D0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EE1FA" w14:textId="77777777" w:rsidR="00EE1293" w:rsidRPr="00A245D0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5A3B01AE" w:rsidR="00EE1293" w:rsidRPr="00A245D0" w:rsidRDefault="00EE129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1293" w:rsidRPr="00A245D0" w14:paraId="0A181E38" w14:textId="77777777" w:rsidTr="005221E1">
        <w:trPr>
          <w:trHeight w:val="399"/>
        </w:trPr>
        <w:tc>
          <w:tcPr>
            <w:tcW w:w="3924" w:type="dxa"/>
          </w:tcPr>
          <w:p w14:paraId="16C6C24C" w14:textId="77777777" w:rsidR="00EE1293" w:rsidRPr="00A245D0" w:rsidRDefault="00EE1293" w:rsidP="00EE129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898E0" w14:textId="2F118CAE" w:rsidR="00EE1293" w:rsidRPr="0061638D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  <w:r w:rsidR="00B55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64ADBD36" w14:textId="77777777" w:rsidR="00EE1293" w:rsidRPr="00410995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19B80999" w:rsidR="00EE1293" w:rsidRPr="00410995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6623D61E" w14:textId="77777777" w:rsidR="00EE1293" w:rsidRPr="00A245D0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A1A0A" w14:textId="53CBDBD4" w:rsidR="00EE1293" w:rsidRPr="00302B14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55259CA4" w14:textId="77777777" w:rsidR="00EE1293" w:rsidRPr="00302B14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0C464E5E" w:rsidR="00EE1293" w:rsidRPr="00A245D0" w:rsidRDefault="003F22E3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</w:p>
        </w:tc>
      </w:tr>
    </w:tbl>
    <w:p w14:paraId="546B181A" w14:textId="77777777" w:rsidR="009A26C3" w:rsidRPr="00DC2868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44B28B01" w:rsidR="009F0710" w:rsidRDefault="001E641E" w:rsidP="006D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F06E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3F22E3" w:rsidRPr="003F22E3">
        <w:rPr>
          <w:rFonts w:ascii="Angsana New" w:hAnsi="Angsana New" w:cs="Angsana New"/>
          <w:sz w:val="30"/>
          <w:szCs w:val="30"/>
        </w:rPr>
        <w:t>31</w:t>
      </w:r>
      <w:r w:rsidR="0007541A" w:rsidRPr="0007541A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07541A" w:rsidRPr="0007541A">
        <w:rPr>
          <w:rFonts w:ascii="Angsana New" w:hAnsi="Angsana New" w:cs="Angsana New"/>
          <w:sz w:val="30"/>
          <w:szCs w:val="30"/>
          <w:cs/>
        </w:rPr>
        <w:t xml:space="preserve"> </w:t>
      </w:r>
      <w:r w:rsidR="003F22E3" w:rsidRPr="003F22E3">
        <w:rPr>
          <w:rFonts w:ascii="Angsana New" w:hAnsi="Angsana New" w:cs="Angsana New"/>
          <w:sz w:val="30"/>
          <w:szCs w:val="30"/>
        </w:rPr>
        <w:t>2569</w:t>
      </w:r>
      <w:r w:rsidR="0007541A" w:rsidRPr="00075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3F22E3" w:rsidRPr="003F22E3">
        <w:rPr>
          <w:rFonts w:asciiTheme="majorBidi" w:hAnsiTheme="majorBidi" w:cstheme="majorBidi"/>
          <w:sz w:val="30"/>
          <w:szCs w:val="30"/>
        </w:rPr>
        <w:t>1</w:t>
      </w:r>
      <w:r w:rsidR="00E962E3">
        <w:rPr>
          <w:rFonts w:asciiTheme="majorBidi" w:hAnsiTheme="majorBidi" w:cstheme="majorBidi"/>
          <w:sz w:val="30"/>
          <w:szCs w:val="30"/>
        </w:rPr>
        <w:t>,</w:t>
      </w:r>
      <w:r w:rsidR="003F22E3" w:rsidRPr="003F22E3">
        <w:rPr>
          <w:rFonts w:asciiTheme="majorBidi" w:hAnsiTheme="majorBidi" w:cstheme="majorBidi"/>
          <w:sz w:val="30"/>
          <w:szCs w:val="30"/>
        </w:rPr>
        <w:t>013</w:t>
      </w:r>
      <w:r w:rsidR="00B95A53">
        <w:rPr>
          <w:rFonts w:asciiTheme="majorBidi" w:hAnsiTheme="majorBidi" w:cstheme="majorBidi"/>
          <w:sz w:val="30"/>
          <w:szCs w:val="30"/>
        </w:rPr>
        <w:t>.</w:t>
      </w:r>
      <w:r w:rsidR="003F22E3" w:rsidRPr="003F22E3">
        <w:rPr>
          <w:rFonts w:asciiTheme="majorBidi" w:hAnsiTheme="majorBidi" w:cstheme="majorBidi"/>
          <w:sz w:val="30"/>
          <w:szCs w:val="30"/>
        </w:rPr>
        <w:t>2</w:t>
      </w:r>
      <w:r w:rsidRPr="009D04B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3F22E3" w:rsidRPr="003F22E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3F22E3" w:rsidRPr="003F22E3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3F22E3" w:rsidRPr="003F22E3">
        <w:rPr>
          <w:rFonts w:asciiTheme="majorBidi" w:hAnsiTheme="majorBidi" w:cstheme="majorBidi"/>
          <w:i/>
          <w:iCs/>
          <w:sz w:val="30"/>
          <w:szCs w:val="30"/>
        </w:rPr>
        <w:t>945</w:t>
      </w:r>
      <w:r w:rsidR="00B95A5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22E3" w:rsidRPr="003F22E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B95A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โดยมีอัตราดอกเบี้ยร้อยละ</w:t>
      </w:r>
      <w:r w:rsidR="00BB360F" w:rsidRPr="00B95A5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3F22E3" w:rsidRPr="003F22E3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A2997" w:rsidRPr="00B95A53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="003F22E3" w:rsidRPr="003F22E3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22345B" w:rsidRPr="00B95A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209EF" w:rsidRPr="00B95A53"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="00571E1B" w:rsidRPr="00B95A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ร้อยละ</w:t>
      </w:r>
      <w:r w:rsidR="00BB360F" w:rsidRPr="00B95A5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3F22E3" w:rsidRPr="003F22E3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6A2997" w:rsidRPr="00B95A5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F22E3" w:rsidRPr="003F22E3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07541A" w:rsidRPr="00B95A5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2674B" w:rsidRPr="00B95A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ต่อปี</w:t>
      </w:r>
      <w:r w:rsidR="00377C8F" w:rsidRPr="00B95A53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="003F22E3" w:rsidRPr="003F22E3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 ธันวาคม </w:t>
      </w:r>
      <w:r w:rsidR="003F22E3" w:rsidRPr="003F22E3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ร้อยละ </w:t>
      </w:r>
      <w:r w:rsidR="003F22E3" w:rsidRPr="003F22E3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.</w:t>
      </w:r>
      <w:r w:rsidR="003F22E3" w:rsidRPr="003F22E3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 ถึงร้อยละ </w:t>
      </w:r>
      <w:r w:rsidR="003F22E3" w:rsidRPr="003F22E3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.</w:t>
      </w:r>
      <w:r w:rsidR="003F22E3" w:rsidRPr="003F22E3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 ต่อปี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4D8F3C6F" w14:textId="04570911" w:rsidR="00CC6FEE" w:rsidRPr="000E7E11" w:rsidRDefault="00773D65" w:rsidP="000E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br w:type="page"/>
      </w:r>
    </w:p>
    <w:p w14:paraId="4BC787CB" w14:textId="49036A92" w:rsidR="003F45F6" w:rsidRPr="00052654" w:rsidRDefault="003F45F6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52654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0E380D26" w14:textId="77777777" w:rsidR="001C072A" w:rsidRDefault="001C072A" w:rsidP="001C072A"/>
    <w:p w14:paraId="6DCC3A62" w14:textId="554AC0A7" w:rsidR="001C072A" w:rsidRDefault="001C072A" w:rsidP="00E645A6">
      <w:pPr>
        <w:ind w:left="540"/>
        <w:rPr>
          <w:rFonts w:asciiTheme="majorBidi" w:hAnsiTheme="majorBidi" w:cstheme="majorBidi"/>
          <w:spacing w:val="-2"/>
          <w:sz w:val="30"/>
          <w:szCs w:val="30"/>
        </w:rPr>
      </w:pP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>รายการเคลื่อนไหวใน</w:t>
      </w:r>
      <w:r w:rsidRPr="00E645A6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181F28" w:rsidRPr="00DC2868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181F28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181F28" w:rsidRPr="00DC2868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="00181F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F22E3" w:rsidRPr="003F22E3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181F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81F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3F22E3" w:rsidRPr="003F22E3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181F28" w:rsidRPr="00DC28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มีดังนี้</w:t>
      </w:r>
    </w:p>
    <w:p w14:paraId="29E10DB2" w14:textId="77777777" w:rsidR="00B95A53" w:rsidRDefault="00B95A53" w:rsidP="00E645A6">
      <w:pPr>
        <w:ind w:left="540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4"/>
        <w:gridCol w:w="1080"/>
        <w:gridCol w:w="270"/>
        <w:gridCol w:w="1080"/>
        <w:gridCol w:w="270"/>
        <w:gridCol w:w="1080"/>
        <w:gridCol w:w="270"/>
        <w:gridCol w:w="1170"/>
      </w:tblGrid>
      <w:tr w:rsidR="00B95A53" w:rsidRPr="00A245D0" w14:paraId="4D44893C" w14:textId="77777777" w:rsidTr="000475A6">
        <w:trPr>
          <w:trHeight w:val="399"/>
        </w:trPr>
        <w:tc>
          <w:tcPr>
            <w:tcW w:w="3924" w:type="dxa"/>
          </w:tcPr>
          <w:p w14:paraId="61883A49" w14:textId="3B08BE08" w:rsidR="00B95A53" w:rsidRPr="00A245D0" w:rsidRDefault="00B95A53" w:rsidP="000475A6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230F9CE" w14:textId="77777777" w:rsidR="00B95A53" w:rsidRPr="00A245D0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EC3444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F9E0C23" w14:textId="77777777" w:rsidR="00B95A53" w:rsidRPr="00A245D0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A53" w:rsidRPr="00A245D0" w14:paraId="435D29B0" w14:textId="77777777" w:rsidTr="000475A6">
        <w:trPr>
          <w:trHeight w:val="399"/>
        </w:trPr>
        <w:tc>
          <w:tcPr>
            <w:tcW w:w="3924" w:type="dxa"/>
          </w:tcPr>
          <w:p w14:paraId="59519990" w14:textId="596F13B8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A7D1031" w14:textId="00623815" w:rsidR="00B95A53" w:rsidRPr="00A245D0" w:rsidRDefault="003F22E3" w:rsidP="00D3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1AE2EA57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E44CA79" w14:textId="2AD23CC1" w:rsidR="00B95A53" w:rsidRPr="00A245D0" w:rsidRDefault="003F22E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01846A6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5AF4BE" w14:textId="60BB5EC9" w:rsidR="00B95A53" w:rsidRPr="00A245D0" w:rsidRDefault="003F22E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426BFDD5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F5AF91" w14:textId="4546D755" w:rsidR="00B95A53" w:rsidRPr="00A245D0" w:rsidRDefault="003F22E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95A53" w:rsidRPr="000B294D" w14:paraId="0F4F3710" w14:textId="77777777" w:rsidTr="000475A6">
        <w:trPr>
          <w:trHeight w:val="399"/>
        </w:trPr>
        <w:tc>
          <w:tcPr>
            <w:tcW w:w="3924" w:type="dxa"/>
          </w:tcPr>
          <w:p w14:paraId="681520DF" w14:textId="77777777" w:rsidR="00B95A53" w:rsidRPr="00E741BF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D9B0659" w14:textId="066DE9B3" w:rsidR="00B95A53" w:rsidRPr="000B294D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A53" w:rsidRPr="000B294D" w14:paraId="1D934027" w14:textId="77777777" w:rsidTr="00EA74CF">
        <w:trPr>
          <w:trHeight w:val="399"/>
        </w:trPr>
        <w:tc>
          <w:tcPr>
            <w:tcW w:w="3924" w:type="dxa"/>
          </w:tcPr>
          <w:p w14:paraId="6D001329" w14:textId="4DE72F56" w:rsidR="00B95A53" w:rsidRPr="00B95A53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080" w:type="dxa"/>
            <w:vAlign w:val="bottom"/>
          </w:tcPr>
          <w:p w14:paraId="36EC0E7F" w14:textId="0C78C6A3" w:rsidR="00B95A53" w:rsidRPr="0061638D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B95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18F4E8B1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F9DE1" w14:textId="2C4DEC7B" w:rsidR="00B95A53" w:rsidRPr="00410995" w:rsidRDefault="003F22E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B95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4EA87078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F7A1F" w14:textId="7B6E5D9E" w:rsidR="00B95A53" w:rsidRPr="000B294D" w:rsidRDefault="003F22E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B95A53" w:rsidRPr="00AE2A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342CB886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FCE8A" w14:textId="6A9DED7D" w:rsidR="00B95A53" w:rsidRPr="000B294D" w:rsidRDefault="00B95A5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A53" w:rsidRPr="00A245D0" w14:paraId="4DD5BD8A" w14:textId="77777777" w:rsidTr="003D7917">
        <w:trPr>
          <w:trHeight w:val="399"/>
        </w:trPr>
        <w:tc>
          <w:tcPr>
            <w:tcW w:w="3924" w:type="dxa"/>
          </w:tcPr>
          <w:p w14:paraId="58889E8B" w14:textId="2CAF5C7C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371D08" w14:textId="52C30FB2" w:rsidR="00B95A53" w:rsidRPr="0061638D" w:rsidRDefault="00B95A5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860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6169EA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28FDB6" w14:textId="2D1BD0D9" w:rsidR="00B95A53" w:rsidRPr="00A245D0" w:rsidRDefault="00B95A5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A28CC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1C19B7" w14:textId="057F9131" w:rsidR="00B95A53" w:rsidRPr="00A245D0" w:rsidRDefault="00B95A53" w:rsidP="00404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860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1341C6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EF68F" w14:textId="47ACBCDC" w:rsidR="00B95A53" w:rsidRPr="00A245D0" w:rsidRDefault="00B95A5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A53" w:rsidRPr="00A245D0" w14:paraId="3EC73ECC" w14:textId="77777777" w:rsidTr="003D7917">
        <w:trPr>
          <w:trHeight w:val="399"/>
        </w:trPr>
        <w:tc>
          <w:tcPr>
            <w:tcW w:w="3924" w:type="dxa"/>
          </w:tcPr>
          <w:p w14:paraId="1BD53F10" w14:textId="5E7BDC4F" w:rsidR="00B95A53" w:rsidRPr="00A245D0" w:rsidRDefault="00B95A53" w:rsidP="00B95A5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0F9D0" w14:textId="762026F8" w:rsidR="00B95A53" w:rsidRPr="0061638D" w:rsidRDefault="003F22E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  <w:r w:rsidR="00B95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77DC98D2" w14:textId="77777777" w:rsidR="00B95A53" w:rsidRPr="00410995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F9E95" w14:textId="413B8B90" w:rsidR="00B95A53" w:rsidRPr="00410995" w:rsidRDefault="003F22E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B95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71D3A25A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849EF" w14:textId="2FD6C1CF" w:rsidR="00B95A53" w:rsidRPr="00302B14" w:rsidRDefault="003F22E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="00B95A53" w:rsidRPr="000526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5C093DC0" w14:textId="77777777" w:rsidR="00B95A53" w:rsidRPr="00302B14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2C61D" w14:textId="48D625B4" w:rsidR="00B95A53" w:rsidRPr="00A245D0" w:rsidRDefault="00B95A53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95A53" w:rsidRPr="00A245D0" w14:paraId="356909D4" w14:textId="77777777" w:rsidTr="003D7917">
        <w:trPr>
          <w:trHeight w:val="399"/>
        </w:trPr>
        <w:tc>
          <w:tcPr>
            <w:tcW w:w="3924" w:type="dxa"/>
          </w:tcPr>
          <w:p w14:paraId="26988F40" w14:textId="4E143D3A" w:rsidR="00B95A53" w:rsidRPr="004E3EAC" w:rsidRDefault="00B95A53" w:rsidP="000475A6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4E3EAC">
              <w:rPr>
                <w:rFonts w:asciiTheme="majorBidi" w:eastAsia="Calibri" w:hAnsiTheme="majorBidi" w:cstheme="majorBidi" w:hint="cs"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="003F22E3" w:rsidRPr="003F22E3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31</w:t>
            </w:r>
            <w:r w:rsidRPr="004E3EAC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 xml:space="preserve"> </w:t>
            </w:r>
            <w:r w:rsidRPr="004E3EAC">
              <w:rPr>
                <w:rFonts w:asciiTheme="majorBidi" w:eastAsia="Calibri" w:hAnsiTheme="majorBidi" w:cstheme="majorBidi" w:hint="cs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BC54F4" w14:textId="77777777" w:rsidR="00B95A53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3F226" w14:textId="77777777" w:rsidR="00B95A53" w:rsidRPr="00410995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3D9005" w14:textId="7778499E" w:rsidR="00B95A53" w:rsidRPr="000E7E11" w:rsidRDefault="003F22E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 w:rsidR="00B95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59CADF17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DD55F0" w14:textId="77777777" w:rsidR="00B95A53" w:rsidRPr="000E7E11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6B733" w14:textId="77777777" w:rsidR="00B95A53" w:rsidRPr="00302B14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1EDF4B" w14:textId="7C5B975E" w:rsidR="00B95A53" w:rsidRPr="000E7E11" w:rsidRDefault="003F22E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="00B95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</w:tr>
    </w:tbl>
    <w:p w14:paraId="3D7CB737" w14:textId="77777777" w:rsidR="00270C4D" w:rsidRDefault="00270C4D" w:rsidP="00DD6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FA1D3" w14:textId="26198E81" w:rsidR="0096683C" w:rsidRDefault="0096683C" w:rsidP="00DD6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83C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อสังหาริมทรัพย์เพื่อการลงทุนประเภทที่ดิน</w:t>
      </w:r>
      <w:r w:rsidR="002C3B0D">
        <w:rPr>
          <w:rFonts w:asciiTheme="majorBidi" w:hAnsiTheme="majorBidi" w:cstheme="majorBidi"/>
          <w:sz w:val="30"/>
          <w:szCs w:val="30"/>
        </w:rPr>
        <w:t xml:space="preserve"> </w:t>
      </w:r>
      <w:r w:rsidR="002C3B0D">
        <w:rPr>
          <w:rFonts w:asciiTheme="majorBidi" w:hAnsiTheme="majorBidi" w:cstheme="majorBidi" w:hint="cs"/>
          <w:sz w:val="30"/>
          <w:szCs w:val="30"/>
          <w:cs/>
        </w:rPr>
        <w:t>อาคารและส่วนปรับปรุงอาคาร</w:t>
      </w:r>
      <w:r w:rsidRPr="0096683C">
        <w:rPr>
          <w:rFonts w:asciiTheme="majorBidi" w:hAnsiTheme="majorBidi" w:cstheme="majorBidi" w:hint="cs"/>
          <w:sz w:val="30"/>
          <w:szCs w:val="30"/>
          <w:cs/>
        </w:rPr>
        <w:t>ที่บริษัท</w:t>
      </w:r>
      <w:r w:rsidR="002C3B0D">
        <w:rPr>
          <w:rFonts w:asciiTheme="majorBidi" w:hAnsiTheme="majorBidi" w:cstheme="majorBidi" w:hint="cs"/>
          <w:sz w:val="30"/>
          <w:szCs w:val="30"/>
          <w:cs/>
        </w:rPr>
        <w:t>และกลุ่มบริษัท</w:t>
      </w:r>
      <w:r w:rsidRPr="0096683C">
        <w:rPr>
          <w:rFonts w:asciiTheme="majorBidi" w:hAnsiTheme="majorBidi" w:cstheme="majorBidi" w:hint="cs"/>
          <w:sz w:val="30"/>
          <w:szCs w:val="30"/>
          <w:cs/>
        </w:rPr>
        <w:t>ยังมิได้ระบุวัตถุประสงค์ของการใช้</w:t>
      </w:r>
    </w:p>
    <w:p w14:paraId="3A470B7A" w14:textId="2D959F43" w:rsidR="00B27816" w:rsidRPr="00730F29" w:rsidRDefault="00B27816" w:rsidP="00B75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DDE2A5E" w14:textId="45F10E89" w:rsidR="00925F84" w:rsidRPr="00DC2868" w:rsidRDefault="00925F84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2B584C05" w14:textId="77777777" w:rsidR="00641E4C" w:rsidRPr="00DC2868" w:rsidRDefault="00641E4C" w:rsidP="00791B08">
      <w:pPr>
        <w:pStyle w:val="ListParagraph"/>
        <w:ind w:left="788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6C6BC2" w:rsidRPr="00DC2868" w14:paraId="590D64F0" w14:textId="77777777" w:rsidTr="006C6BC2">
        <w:trPr>
          <w:trHeight w:val="385"/>
          <w:tblHeader/>
        </w:trPr>
        <w:tc>
          <w:tcPr>
            <w:tcW w:w="3870" w:type="dxa"/>
          </w:tcPr>
          <w:p w14:paraId="756927B7" w14:textId="77777777" w:rsidR="006C6BC2" w:rsidRPr="00DC2868" w:rsidRDefault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3BC61D" w14:textId="77777777" w:rsidR="006C6BC2" w:rsidRPr="00DC2868" w:rsidRDefault="006C6B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C6BC2" w:rsidRPr="00DC2868" w:rsidRDefault="006C6B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7F33A39" w14:textId="77777777" w:rsidR="006C6BC2" w:rsidRPr="00DC2868" w:rsidRDefault="006C6B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BC2" w:rsidRPr="00DC2868" w14:paraId="2A12DD8E" w14:textId="77777777" w:rsidTr="006C6BC2">
        <w:trPr>
          <w:trHeight w:val="385"/>
        </w:trPr>
        <w:tc>
          <w:tcPr>
            <w:tcW w:w="3870" w:type="dxa"/>
          </w:tcPr>
          <w:p w14:paraId="71E628EC" w14:textId="1B88F9E6" w:rsidR="006C6BC2" w:rsidRPr="00DC2868" w:rsidRDefault="006C6BC2" w:rsidP="00D14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41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F22E3" w:rsidRPr="003F22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141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141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56644CD5" w14:textId="64FE76FD" w:rsidR="006C6BC2" w:rsidRPr="00DC2868" w:rsidRDefault="003F22E3" w:rsidP="00D3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0E47705" w14:textId="77777777" w:rsidR="006C6BC2" w:rsidRPr="00DC2868" w:rsidRDefault="006C6BC2" w:rsidP="00D141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6ED62" w14:textId="309995F2" w:rsidR="006C6BC2" w:rsidRPr="00DC2868" w:rsidRDefault="003F22E3" w:rsidP="00D3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FBD9806" w14:textId="77777777" w:rsidR="006C6BC2" w:rsidRPr="00DC2868" w:rsidRDefault="006C6BC2" w:rsidP="00D141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3BDC0D3D" w:rsidR="006C6BC2" w:rsidRPr="00DC2868" w:rsidRDefault="003F22E3" w:rsidP="00D3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9BA05DF" w14:textId="77777777" w:rsidR="006C6BC2" w:rsidRPr="00DC2868" w:rsidRDefault="006C6BC2" w:rsidP="00D141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0037E" w14:textId="7D703D93" w:rsidR="006C6BC2" w:rsidRPr="00DC2868" w:rsidRDefault="003F22E3" w:rsidP="00D3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C6BC2" w:rsidRPr="00DC2868" w14:paraId="2E4A3FC0" w14:textId="77777777" w:rsidTr="006C6BC2">
        <w:trPr>
          <w:trHeight w:val="399"/>
        </w:trPr>
        <w:tc>
          <w:tcPr>
            <w:tcW w:w="3870" w:type="dxa"/>
          </w:tcPr>
          <w:p w14:paraId="30CA4FD4" w14:textId="77777777" w:rsidR="006C6BC2" w:rsidRPr="00DC2868" w:rsidRDefault="006C6B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3202BE46" w14:textId="77777777" w:rsidR="006C6BC2" w:rsidRPr="00DC2868" w:rsidRDefault="006C6BC2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BC2" w:rsidRPr="00DC2868" w14:paraId="19ACBBA5" w14:textId="77777777" w:rsidTr="006C6BC2">
        <w:trPr>
          <w:trHeight w:val="399"/>
        </w:trPr>
        <w:tc>
          <w:tcPr>
            <w:tcW w:w="3870" w:type="dxa"/>
          </w:tcPr>
          <w:p w14:paraId="717C64B1" w14:textId="1ACF114E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EA8622" w14:textId="5AE451C9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="006C6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66289F84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7C6AA3" w14:textId="13385BA4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770</w:t>
            </w:r>
            <w:r w:rsidR="006C6B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2313C755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2D2BB" w14:textId="3B5EE468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6C6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5AEB3B61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1E437" w14:textId="74A85DDA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553</w:t>
            </w:r>
            <w:r w:rsidR="006C6B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</w:tr>
      <w:tr w:rsidR="006C6BC2" w:rsidRPr="00DC2868" w14:paraId="351FCB05" w14:textId="77777777" w:rsidTr="006C6BC2">
        <w:trPr>
          <w:trHeight w:val="399"/>
        </w:trPr>
        <w:tc>
          <w:tcPr>
            <w:tcW w:w="3870" w:type="dxa"/>
          </w:tcPr>
          <w:p w14:paraId="12A75C1F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C327452" w14:textId="0AE953A1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16A560E2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827193" w14:textId="61102836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644C0C70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85FE13" w14:textId="7F998410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3371137E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59487" w14:textId="0619472E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6C6BC2" w:rsidRPr="00DC2868" w14:paraId="61AC3323" w14:textId="77777777" w:rsidTr="006C6BC2">
        <w:trPr>
          <w:trHeight w:val="399"/>
        </w:trPr>
        <w:tc>
          <w:tcPr>
            <w:tcW w:w="3870" w:type="dxa"/>
          </w:tcPr>
          <w:p w14:paraId="1FBC5FB3" w14:textId="47AAB673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โอนไปสินค้าคงเหลือ</w:t>
            </w:r>
          </w:p>
        </w:tc>
        <w:tc>
          <w:tcPr>
            <w:tcW w:w="1080" w:type="dxa"/>
            <w:vAlign w:val="bottom"/>
          </w:tcPr>
          <w:p w14:paraId="395D1281" w14:textId="22265B3D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9BA9F1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D35C8A" w14:textId="0D5D59A3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sz w:val="30"/>
                <w:szCs w:val="30"/>
              </w:rPr>
              <w:t>347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91F9BF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26BF2B" w14:textId="3DE2B05C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80C9F5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D0A739" w14:textId="4D5AB6D5" w:rsidR="006C6BC2" w:rsidRPr="00910459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04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sz w:val="30"/>
                <w:szCs w:val="30"/>
              </w:rPr>
              <w:t>347</w:t>
            </w:r>
            <w:r w:rsidRPr="009104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C6BC2" w:rsidRPr="00DC2868" w14:paraId="76816521" w14:textId="77777777" w:rsidTr="006C6BC2">
        <w:trPr>
          <w:trHeight w:val="399"/>
        </w:trPr>
        <w:tc>
          <w:tcPr>
            <w:tcW w:w="3870" w:type="dxa"/>
          </w:tcPr>
          <w:p w14:paraId="77834C3B" w14:textId="523C3D9C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514F54C" w14:textId="3C51A44F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32ABF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5BAC76" w14:textId="3CDFA517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C6B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59F42B38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2AE2F5" w14:textId="2DC2B3F6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17BCB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06C35C" w14:textId="670D19F7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BC2" w:rsidRPr="00DC2868" w14:paraId="14D8116D" w14:textId="77777777" w:rsidTr="006C6BC2">
        <w:trPr>
          <w:trHeight w:val="399"/>
        </w:trPr>
        <w:tc>
          <w:tcPr>
            <w:tcW w:w="3870" w:type="dxa"/>
          </w:tcPr>
          <w:p w14:paraId="682F6B8B" w14:textId="678367E9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1DD94616" w14:textId="23192D3D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269DF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846C79" w14:textId="485EBF14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sz w:val="30"/>
                <w:szCs w:val="30"/>
              </w:rPr>
              <w:t>587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423D58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81535" w14:textId="15EF2D74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293F5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2E1AB" w14:textId="7CA9FCE8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6BC2" w:rsidRPr="00971368" w14:paraId="0D592DFC" w14:textId="77777777" w:rsidTr="006C6BC2">
        <w:trPr>
          <w:trHeight w:val="399"/>
        </w:trPr>
        <w:tc>
          <w:tcPr>
            <w:tcW w:w="3870" w:type="dxa"/>
          </w:tcPr>
          <w:p w14:paraId="094083F2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8EB3C7" w14:textId="2BBCB92F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93B6BA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D5EAD2" w14:textId="27F371ED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sz w:val="30"/>
                <w:szCs w:val="30"/>
              </w:rPr>
              <w:t>959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E2752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5754FF" w14:textId="138625EB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649D2B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EE4EFD" w14:textId="138A87C3" w:rsidR="006C6BC2" w:rsidRPr="009713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97136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9713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Pr="009713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C6BC2" w:rsidRPr="00DC2868" w14:paraId="76449E16" w14:textId="77777777" w:rsidTr="006C6BC2">
        <w:trPr>
          <w:trHeight w:val="399"/>
        </w:trPr>
        <w:tc>
          <w:tcPr>
            <w:tcW w:w="3870" w:type="dxa"/>
          </w:tcPr>
          <w:p w14:paraId="3145C994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BBCFD" w14:textId="0A689D7A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  <w:r w:rsidR="006C6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785E0A47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1CB77562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  <w:r w:rsidR="006C6B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577B78AE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D18B6B" w14:textId="3587E71C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  <w:r w:rsidR="006C6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1FDE6A67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0F2A417F" w:rsidR="006C6BC2" w:rsidRPr="002C3B0D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544</w:t>
            </w:r>
            <w:r w:rsidR="006C6B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</w:t>
            </w:r>
          </w:p>
        </w:tc>
      </w:tr>
      <w:tr w:rsidR="006C6BC2" w:rsidRPr="00DC2868" w14:paraId="646389BA" w14:textId="77777777" w:rsidTr="006C6BC2">
        <w:trPr>
          <w:trHeight w:val="399"/>
        </w:trPr>
        <w:tc>
          <w:tcPr>
            <w:tcW w:w="3870" w:type="dxa"/>
          </w:tcPr>
          <w:p w14:paraId="4171ABAD" w14:textId="69E23766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213192623"/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="003F22E3"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bookmarkEnd w:id="0"/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0863A5" w14:textId="77777777" w:rsidR="006C6BC2" w:rsidRPr="00DC2868" w:rsidRDefault="006C6BC2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435DFECE" w:rsidR="006C6BC2" w:rsidRPr="00DC2868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  <w:r w:rsidR="006C6BC2" w:rsidRPr="00963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27B5E86F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8A2C1B2" w14:textId="77777777" w:rsidR="006C6BC2" w:rsidRPr="00DC2868" w:rsidRDefault="006C6BC2" w:rsidP="00505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6C6BC2" w:rsidRPr="00DC2868" w:rsidRDefault="006C6BC2" w:rsidP="005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40ED7891" w:rsidR="006C6BC2" w:rsidRPr="002C3B0D" w:rsidRDefault="003F22E3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  <w:r w:rsidR="006C6BC2" w:rsidRPr="00963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</w:tbl>
    <w:p w14:paraId="5F2F2703" w14:textId="09DCBAF3" w:rsidR="00BA5EB9" w:rsidRDefault="00BA5EB9" w:rsidP="00D5601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362B4EA6" w14:textId="77777777" w:rsidR="006D3CC2" w:rsidRDefault="006D3CC2" w:rsidP="006D3CC2"/>
    <w:p w14:paraId="4197C888" w14:textId="77777777" w:rsidR="006D3CC2" w:rsidRDefault="006D3CC2" w:rsidP="006D3CC2"/>
    <w:p w14:paraId="2A600957" w14:textId="77777777" w:rsidR="006D3CC2" w:rsidRPr="006D3CC2" w:rsidRDefault="006D3CC2" w:rsidP="006D3CC2">
      <w:pPr>
        <w:rPr>
          <w:cs/>
        </w:rPr>
      </w:pPr>
    </w:p>
    <w:p w14:paraId="426B5688" w14:textId="59F1853D" w:rsidR="00297667" w:rsidRPr="00DC2868" w:rsidRDefault="00297667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</w:t>
      </w:r>
      <w:r w:rsidR="00A92D47" w:rsidRPr="00DC2868">
        <w:rPr>
          <w:rFonts w:asciiTheme="majorBidi" w:hAnsiTheme="majorBidi" w:cstheme="majorBidi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DC2868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DC2868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286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DC2868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7989C672" w:rsidR="00297667" w:rsidRPr="00DC2868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3F22E3" w:rsidRPr="003F22E3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</w:rPr>
        <w:t xml:space="preserve"> </w:t>
      </w:r>
      <w:r w:rsidRPr="00DC286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5C8C0012" w:rsidR="00297667" w:rsidRPr="00DC2868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1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 w:rsidRPr="00DC2868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4C1FE3D6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DC2868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35AA2D34" w14:textId="4C91D632" w:rsidR="006E7BAE" w:rsidRPr="001D520A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  <w:sectPr w:rsidR="006E7BAE" w:rsidRPr="001D520A" w:rsidSect="00D805EF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2F32D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BCD0" w14:textId="77777777" w:rsidR="00623EA8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</w:p>
          <w:p w14:paraId="1FD1D40D" w14:textId="00D85958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70A9" w14:textId="60C84F9B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  <w:r w:rsidR="00623EA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</w:t>
            </w:r>
            <w:r w:rsidR="00623E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16CE9" w:rsidRPr="00F411ED" w14:paraId="2646CE49" w14:textId="77777777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1CE2EF66" w:rsidR="00216CE9" w:rsidRPr="00F411ED" w:rsidRDefault="00216CE9" w:rsidP="00216CE9">
            <w:pPr>
              <w:spacing w:line="240" w:lineRule="auto"/>
              <w:ind w:left="-111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C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F22E3" w:rsidRPr="003F22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16C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C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6A9FCD8C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216CE9" w:rsidRPr="00F411ED" w:rsidRDefault="00216CE9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4F820985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216CE9" w:rsidRPr="00F411ED" w:rsidRDefault="00216CE9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25B1248A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216CE9" w:rsidRPr="00F411ED" w:rsidRDefault="00216CE9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79A5BAF9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216CE9" w:rsidRPr="00F411ED" w:rsidRDefault="00216CE9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293F11B9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216CE9" w:rsidRPr="00F411ED" w:rsidRDefault="00216CE9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18BB33C3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216CE9" w:rsidRPr="00F411ED" w:rsidRDefault="00216CE9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1A45DC5E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65A2EEB8" w14:textId="77777777" w:rsidR="00216CE9" w:rsidRPr="00F411ED" w:rsidRDefault="00216CE9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631CACA2" w:rsidR="00216CE9" w:rsidRPr="00F411ED" w:rsidRDefault="003F22E3" w:rsidP="002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641E4C" w:rsidRPr="00F411ED" w14:paraId="69135464" w14:textId="77777777" w:rsidTr="002F32DD">
        <w:trPr>
          <w:trHeight w:val="26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FF2CE1">
              <w:rPr>
                <w:rFonts w:ascii="Angsana New" w:hAnsi="Angsana New" w:cs="Angsana New" w:hint="cs"/>
                <w:b/>
                <w:i/>
                <w:iCs/>
                <w:color w:val="000000"/>
                <w:sz w:val="32"/>
                <w:szCs w:val="32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8D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09F2" w:rsidRPr="00F411ED" w14:paraId="378C925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FF09F2" w:rsidRPr="00F411ED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4A171DA8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808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4A625A1A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691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3F4B3920" w:rsidR="00FF09F2" w:rsidRPr="00AF79E9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2516C31F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3836ABD9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246B79DA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DCDA442" w14:textId="7D0C68B2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821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261</w:t>
            </w:r>
          </w:p>
        </w:tc>
        <w:tc>
          <w:tcPr>
            <w:tcW w:w="270" w:type="dxa"/>
            <w:vAlign w:val="bottom"/>
          </w:tcPr>
          <w:p w14:paraId="15235245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717CFD3" w14:textId="525F0D34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704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714</w:t>
            </w:r>
          </w:p>
        </w:tc>
      </w:tr>
      <w:tr w:rsidR="00FF09F2" w:rsidRPr="00F411ED" w14:paraId="4347804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FF09F2" w:rsidRPr="00F411ED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4E029D3E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3D4C95D7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4CB92DFB" w:rsidR="00FF09F2" w:rsidRPr="00AF79E9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057DCC59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00A0FCDD" w:rsidR="00FF09F2" w:rsidRPr="00AF79E9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959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40C99CA0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5809D6D9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0C841CC0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F09F2" w:rsidRPr="00F411ED" w14:paraId="52C521BA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FF09F2" w:rsidRPr="00F411ED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FF09F2" w:rsidRPr="00AF79E9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09F2" w:rsidRPr="00F411ED" w14:paraId="036697F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73BC" w14:textId="68F28008" w:rsidR="00C174BF" w:rsidRDefault="00FF09F2" w:rsidP="00C17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="004B5D4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  <w:r w:rsidRPr="00C174B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จังหวะการรับรู้รายได้</w:t>
            </w:r>
          </w:p>
          <w:p w14:paraId="2D392103" w14:textId="4EE7AB36" w:rsidR="00FF09F2" w:rsidRPr="00C174BF" w:rsidRDefault="00C174BF" w:rsidP="00C17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  </w:t>
            </w:r>
            <w:r w:rsidR="00FF09F2" w:rsidRPr="00C174B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6FB4EEF6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808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269F987C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691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2D82AF00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35637E02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37B63504" w:rsidR="00FF09F2" w:rsidRPr="00AF79E9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959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FF09F2" w:rsidRPr="00BA5EB9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3AF57333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42F0BF66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821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261</w:t>
            </w:r>
          </w:p>
        </w:tc>
        <w:tc>
          <w:tcPr>
            <w:tcW w:w="270" w:type="dxa"/>
            <w:vAlign w:val="bottom"/>
          </w:tcPr>
          <w:p w14:paraId="490C2738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1E397CBE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704</w:t>
            </w:r>
            <w:r w:rsidR="00FF09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714</w:t>
            </w:r>
          </w:p>
        </w:tc>
      </w:tr>
      <w:tr w:rsidR="00FF09F2" w:rsidRPr="00F411ED" w14:paraId="7126A5C6" w14:textId="77777777" w:rsidTr="00EF512A">
        <w:trPr>
          <w:trHeight w:val="13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FF09F2" w:rsidRPr="006B3291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FF09F2" w:rsidRPr="00AF79E9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F09F2" w:rsidRPr="001F5766" w14:paraId="796D00A4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04CDF845" w:rsidR="00FF09F2" w:rsidRPr="00F411ED" w:rsidRDefault="00270C4D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="00FF09F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F09F2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FF09F2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FF09F2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6ED58FDA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3CB62D7D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466F7D74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19F9C4CF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4612686A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853A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6AD96592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F0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622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</w:tcPr>
          <w:p w14:paraId="5D40E861" w14:textId="4571C57D" w:rsidR="00FF09F2" w:rsidRPr="00CF6A6B" w:rsidRDefault="003F22E3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  <w:r w:rsidR="00432F6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70" w:type="dxa"/>
            <w:vAlign w:val="bottom"/>
          </w:tcPr>
          <w:p w14:paraId="1E1FB29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126301" w14:textId="20F8F231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color w:val="000000"/>
                <w:sz w:val="30"/>
                <w:szCs w:val="30"/>
              </w:rPr>
              <w:t>330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F09F2" w:rsidRPr="00F411ED" w14:paraId="669CC04F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5680D8" w14:textId="77777777" w:rsidR="00FF09F2" w:rsidRPr="002249CD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999743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CE4E8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F6686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0F31C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F4446E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F1F3D9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24950A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67CE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A1417E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5A476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7139EA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7B294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106" w:type="dxa"/>
          </w:tcPr>
          <w:p w14:paraId="261AB940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A418BC9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9" w:type="dxa"/>
          </w:tcPr>
          <w:p w14:paraId="6F9C9F6B" w14:textId="77777777" w:rsidR="00FF09F2" w:rsidRPr="00CF6A6B" w:rsidRDefault="00FF09F2" w:rsidP="00F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</w:tr>
      <w:tr w:rsidR="00C578B3" w:rsidRPr="00F411ED" w14:paraId="027BADA0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474A2347" w:rsidR="00C578B3" w:rsidRPr="00F411ED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3F22E3"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3F22E3"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5FED8194" w:rsidR="00C578B3" w:rsidRPr="00CF6A6B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392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65007B54" w:rsidR="00C578B3" w:rsidRPr="00CF6A6B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C578B3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279</w:t>
            </w:r>
            <w:r w:rsidR="00C578B3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483D9A84" w:rsidR="00C578B3" w:rsidRPr="00CF6A6B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497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673AE192" w:rsidR="00C578B3" w:rsidRPr="00CF6A6B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509</w:t>
            </w:r>
            <w:r w:rsidR="00C578B3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3A5E7142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404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06579B08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429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157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7611B79F" w:rsidR="00C578B3" w:rsidRPr="00CF6A6B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C578B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485</w:t>
            </w:r>
            <w:r w:rsidR="00C578B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710</w:t>
            </w:r>
          </w:p>
        </w:tc>
        <w:tc>
          <w:tcPr>
            <w:tcW w:w="270" w:type="dxa"/>
            <w:vAlign w:val="bottom"/>
          </w:tcPr>
          <w:p w14:paraId="69E8E8B0" w14:textId="77777777" w:rsidR="00C578B3" w:rsidRPr="00CF6A6B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3F0AD583" w:rsidR="00C578B3" w:rsidRPr="00CF6A6B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9F45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360</w:t>
            </w:r>
            <w:r w:rsidR="009F45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508</w:t>
            </w:r>
          </w:p>
        </w:tc>
      </w:tr>
      <w:tr w:rsidR="00C578B3" w:rsidRPr="00F411ED" w14:paraId="43FA6B4F" w14:textId="77777777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382EE7AF" w:rsidR="00C578B3" w:rsidRPr="00F411ED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3F22E3"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3F22E3" w:rsidRPr="003F22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4A4A9BE1" w:rsidR="00C578B3" w:rsidRPr="006A4E79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596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C578B3" w:rsidRPr="00924996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31A95352" w:rsidR="00C578B3" w:rsidRPr="006A4E79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C578B3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534</w:t>
            </w:r>
            <w:r w:rsidR="00C578B3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C578B3" w:rsidRPr="00924996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7411CE5D" w:rsidR="00C578B3" w:rsidRPr="00700428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373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C578B3" w:rsidRPr="00700428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31B42679" w:rsidR="00C578B3" w:rsidRPr="00700428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388</w:t>
            </w:r>
            <w:r w:rsidR="00C578B3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C578B3" w:rsidRPr="00700428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1EE3B0" w14:textId="6FCF6189" w:rsidR="00C578B3" w:rsidRPr="00700428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406</w:t>
            </w:r>
            <w:r w:rsidR="00415E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C578B3" w:rsidRPr="00924996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33B21804" w:rsidR="00C578B3" w:rsidRPr="006A4E79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3F22E3"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428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F22E3"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774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C578B3" w:rsidRPr="00924996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6A33778F" w:rsidR="00C578B3" w:rsidRPr="006A4E79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8853A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563</w:t>
            </w:r>
            <w:r w:rsidR="008853A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991</w:t>
            </w:r>
          </w:p>
        </w:tc>
        <w:tc>
          <w:tcPr>
            <w:tcW w:w="270" w:type="dxa"/>
            <w:vAlign w:val="bottom"/>
          </w:tcPr>
          <w:p w14:paraId="64AC850C" w14:textId="77777777" w:rsidR="00C578B3" w:rsidRPr="00924996" w:rsidRDefault="00C578B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3B1846C4" w:rsidR="00C578B3" w:rsidRPr="00F411ED" w:rsidRDefault="003F22E3" w:rsidP="00C5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9F45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493</w:t>
            </w:r>
            <w:r w:rsidR="009F45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843</w:t>
            </w:r>
          </w:p>
        </w:tc>
      </w:tr>
    </w:tbl>
    <w:p w14:paraId="28673DB5" w14:textId="77777777" w:rsidR="00BD42BC" w:rsidRDefault="00BD42BC" w:rsidP="00C0032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61"/>
        <w:jc w:val="thaiDistribute"/>
        <w:rPr>
          <w:rFonts w:ascii="Angsana New" w:hAnsi="Angsana New" w:cs="Angsana New"/>
          <w:sz w:val="30"/>
          <w:szCs w:val="30"/>
        </w:rPr>
      </w:pPr>
    </w:p>
    <w:p w14:paraId="11AF241B" w14:textId="578524C3" w:rsidR="00E25B7F" w:rsidRPr="00E25B7F" w:rsidRDefault="00E25B7F" w:rsidP="008D3F85">
      <w:pPr>
        <w:tabs>
          <w:tab w:val="left" w:pos="9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623EA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ทาง</w:t>
      </w: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0708E379" w14:textId="77777777" w:rsidR="00E25B7F" w:rsidRPr="00E25B7F" w:rsidRDefault="00E25B7F" w:rsidP="00E25B7F">
      <w:pPr>
        <w:rPr>
          <w:rFonts w:ascii="Angsana New" w:hAnsi="Angsana New"/>
          <w:sz w:val="30"/>
          <w:szCs w:val="30"/>
        </w:rPr>
      </w:pPr>
    </w:p>
    <w:p w14:paraId="7CC0197C" w14:textId="1B3FCD9D" w:rsidR="00E25B7F" w:rsidRPr="00E25B7F" w:rsidRDefault="00E25B7F" w:rsidP="00E25B7F">
      <w:pPr>
        <w:rPr>
          <w:rFonts w:ascii="Angsana New" w:hAnsi="Angsana New" w:cs="Angsana New"/>
          <w:sz w:val="30"/>
          <w:szCs w:val="30"/>
          <w:cs/>
        </w:rPr>
        <w:sectPr w:rsidR="00E25B7F" w:rsidRPr="00E25B7F" w:rsidSect="00C470D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25B7F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กลุ่มบริษัทดำเนินธุรกิจในประเทศไทย</w:t>
      </w:r>
      <w:r w:rsidRPr="00E25B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5B7F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</w:t>
      </w:r>
      <w:r w:rsidR="00C36903">
        <w:rPr>
          <w:rFonts w:ascii="Angsana New" w:hAnsi="Angsana New" w:cs="Angsana New" w:hint="cs"/>
          <w:sz w:val="30"/>
          <w:szCs w:val="30"/>
          <w:cs/>
        </w:rPr>
        <w:t>ศ</w:t>
      </w:r>
    </w:p>
    <w:p w14:paraId="3B32DA59" w14:textId="4D4BC1C4" w:rsidR="006D0480" w:rsidRPr="00F57CF5" w:rsidRDefault="007C52D2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57CF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C33038" w:rsidRPr="00961103" w14:paraId="1EF1D057" w14:textId="77777777" w:rsidTr="006038D6">
        <w:trPr>
          <w:trHeight w:val="263"/>
          <w:tblHeader/>
        </w:trPr>
        <w:tc>
          <w:tcPr>
            <w:tcW w:w="3798" w:type="pct"/>
            <w:vAlign w:val="bottom"/>
          </w:tcPr>
          <w:p w14:paraId="73BDFEE8" w14:textId="48CC0BDA" w:rsidR="00C33038" w:rsidRPr="00961103" w:rsidRDefault="00B30994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09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22E3" w:rsidRPr="003F22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309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09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F22E3" w:rsidRPr="003F22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02" w:type="pct"/>
            <w:vAlign w:val="bottom"/>
          </w:tcPr>
          <w:p w14:paraId="2378A67A" w14:textId="4DCA70E0" w:rsidR="00C33038" w:rsidRPr="00961103" w:rsidRDefault="00C33038" w:rsidP="00C3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23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038" w:rsidRPr="00961103" w14:paraId="2A1FF51D" w14:textId="77777777" w:rsidTr="006038D6">
        <w:trPr>
          <w:tblHeader/>
        </w:trPr>
        <w:tc>
          <w:tcPr>
            <w:tcW w:w="3798" w:type="pct"/>
          </w:tcPr>
          <w:p w14:paraId="3DD24BE2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pct"/>
          </w:tcPr>
          <w:p w14:paraId="59A98DE0" w14:textId="0CF4F68D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303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3303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303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33038" w:rsidRPr="0012321D" w14:paraId="0884EC1B" w14:textId="77777777" w:rsidTr="006038D6">
        <w:tc>
          <w:tcPr>
            <w:tcW w:w="3798" w:type="pct"/>
          </w:tcPr>
          <w:p w14:paraId="270B21C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02" w:type="pct"/>
            <w:vAlign w:val="bottom"/>
          </w:tcPr>
          <w:p w14:paraId="711B39F0" w14:textId="5812E371" w:rsidR="00C33038" w:rsidRPr="00BB3F50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3038" w:rsidRPr="00961103" w14:paraId="0D9C3724" w14:textId="77777777" w:rsidTr="006038D6">
        <w:tc>
          <w:tcPr>
            <w:tcW w:w="3798" w:type="pct"/>
          </w:tcPr>
          <w:p w14:paraId="6E626DA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2" w:type="pct"/>
          </w:tcPr>
          <w:p w14:paraId="511548BA" w14:textId="40E3FA57" w:rsidR="00C33038" w:rsidRPr="00961103" w:rsidRDefault="003F22E3" w:rsidP="001D0D98">
            <w:pPr>
              <w:pStyle w:val="acctfourfigures"/>
              <w:tabs>
                <w:tab w:val="clear" w:pos="765"/>
                <w:tab w:val="left" w:pos="124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F6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C33038" w:rsidRPr="00DC2868" w14:paraId="130780CC" w14:textId="77777777" w:rsidTr="006038D6">
        <w:trPr>
          <w:trHeight w:val="179"/>
        </w:trPr>
        <w:tc>
          <w:tcPr>
            <w:tcW w:w="3798" w:type="pct"/>
          </w:tcPr>
          <w:p w14:paraId="3CFC229D" w14:textId="77777777" w:rsidR="00C33038" w:rsidRPr="00DC2868" w:rsidRDefault="00C33038" w:rsidP="00961103">
            <w:pPr>
              <w:pStyle w:val="NoSpacing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tcBorders>
              <w:top w:val="double" w:sz="4" w:space="0" w:color="auto"/>
            </w:tcBorders>
          </w:tcPr>
          <w:p w14:paraId="2FC8C644" w14:textId="77777777" w:rsidR="00C33038" w:rsidRPr="00DC2868" w:rsidRDefault="00C330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67FDBC91" w14:textId="77777777" w:rsidTr="006038D6">
        <w:tc>
          <w:tcPr>
            <w:tcW w:w="3798" w:type="pct"/>
          </w:tcPr>
          <w:p w14:paraId="21E4DFAA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02" w:type="pct"/>
          </w:tcPr>
          <w:p w14:paraId="64653028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038" w:rsidRPr="00961103" w14:paraId="62DFD45C" w14:textId="77777777" w:rsidTr="006038D6">
        <w:tc>
          <w:tcPr>
            <w:tcW w:w="3798" w:type="pct"/>
          </w:tcPr>
          <w:p w14:paraId="0C37FC51" w14:textId="77777777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202" w:type="pct"/>
          </w:tcPr>
          <w:p w14:paraId="5AD769A5" w14:textId="53C56501" w:rsidR="00C33038" w:rsidRPr="00961103" w:rsidRDefault="003F22E3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805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</w:tr>
      <w:tr w:rsidR="007A462D" w:rsidRPr="00961103" w14:paraId="1B3966A9" w14:textId="77777777" w:rsidTr="006038D6">
        <w:tc>
          <w:tcPr>
            <w:tcW w:w="3798" w:type="pct"/>
          </w:tcPr>
          <w:p w14:paraId="1C4C2F38" w14:textId="71A17691" w:rsidR="007A462D" w:rsidRPr="00961103" w:rsidRDefault="009C48A5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8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202" w:type="pct"/>
          </w:tcPr>
          <w:p w14:paraId="31BC2DE5" w14:textId="0E1E8B78" w:rsidR="007A462D" w:rsidRDefault="003F22E3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C48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</w:tr>
      <w:tr w:rsidR="00C33038" w:rsidRPr="00961103" w14:paraId="18714AE0" w14:textId="77777777" w:rsidTr="006038D6">
        <w:tc>
          <w:tcPr>
            <w:tcW w:w="3798" w:type="pct"/>
          </w:tcPr>
          <w:p w14:paraId="51BC1425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02" w:type="pct"/>
          </w:tcPr>
          <w:p w14:paraId="375DBB57" w14:textId="227BA606" w:rsidR="00C33038" w:rsidRPr="00C516B2" w:rsidRDefault="003F22E3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9C48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</w:tr>
      <w:tr w:rsidR="00C33038" w:rsidRPr="00961103" w14:paraId="4EE4275A" w14:textId="77777777" w:rsidTr="006038D6">
        <w:tc>
          <w:tcPr>
            <w:tcW w:w="3798" w:type="pct"/>
          </w:tcPr>
          <w:p w14:paraId="4D523A7B" w14:textId="457F1FB4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02" w:type="pct"/>
          </w:tcPr>
          <w:p w14:paraId="669A68FB" w14:textId="2FB9CCCB" w:rsidR="00C33038" w:rsidRPr="00961103" w:rsidRDefault="003F22E3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2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C48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2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</w:tr>
      <w:tr w:rsidR="00C33038" w:rsidRPr="00C042A6" w14:paraId="421E01AE" w14:textId="77777777" w:rsidTr="006038D6">
        <w:tc>
          <w:tcPr>
            <w:tcW w:w="3798" w:type="pct"/>
          </w:tcPr>
          <w:p w14:paraId="21C67E51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2185BE59" w:rsidR="00C33038" w:rsidRPr="0083486C" w:rsidRDefault="003F22E3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  <w:r w:rsidR="009C48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22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5DB31FD4" w:rsidR="00386FF9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F22E3" w:rsidRPr="003F22E3">
        <w:rPr>
          <w:rFonts w:asciiTheme="majorBidi" w:hAnsiTheme="majorBidi" w:cstheme="majorBidi"/>
          <w:sz w:val="30"/>
          <w:szCs w:val="30"/>
        </w:rPr>
        <w:t>31</w:t>
      </w:r>
      <w:r w:rsidR="00B30994" w:rsidRPr="00B30994">
        <w:rPr>
          <w:rFonts w:asciiTheme="majorBidi" w:hAnsiTheme="majorBidi" w:cstheme="majorBidi"/>
          <w:sz w:val="30"/>
          <w:szCs w:val="30"/>
        </w:rPr>
        <w:t xml:space="preserve"> </w:t>
      </w:r>
      <w:r w:rsidR="00B30994" w:rsidRPr="00B3099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F22E3" w:rsidRPr="003F22E3">
        <w:rPr>
          <w:rFonts w:asciiTheme="majorBidi" w:hAnsiTheme="majorBidi" w:cstheme="majorBidi"/>
          <w:sz w:val="30"/>
          <w:szCs w:val="30"/>
        </w:rPr>
        <w:t>2569</w:t>
      </w:r>
      <w:r w:rsidR="00B30994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บริษัทมีวงเงินสินเชื่อที่ยังมิได้เบิกใช้เป็นจำนวนเงิน</w:t>
      </w:r>
      <w:r w:rsidRPr="00092A8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341ED4" w:rsidRPr="00092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22E3" w:rsidRPr="003F22E3">
        <w:rPr>
          <w:rFonts w:asciiTheme="majorBidi" w:hAnsiTheme="majorBidi" w:cstheme="majorBidi"/>
          <w:sz w:val="30"/>
          <w:szCs w:val="30"/>
        </w:rPr>
        <w:t>639</w:t>
      </w:r>
      <w:r w:rsidR="00F4565D">
        <w:rPr>
          <w:rFonts w:asciiTheme="majorBidi" w:hAnsiTheme="majorBidi" w:cstheme="majorBidi"/>
          <w:sz w:val="30"/>
          <w:szCs w:val="30"/>
        </w:rPr>
        <w:t>.</w:t>
      </w:r>
      <w:r w:rsidR="003F22E3" w:rsidRPr="003F22E3">
        <w:rPr>
          <w:rFonts w:asciiTheme="majorBidi" w:hAnsiTheme="majorBidi" w:cstheme="majorBidi"/>
          <w:sz w:val="30"/>
          <w:szCs w:val="30"/>
        </w:rPr>
        <w:t>2</w:t>
      </w:r>
      <w:r w:rsidRPr="00092A83">
        <w:rPr>
          <w:rFonts w:asciiTheme="majorBidi" w:hAnsiTheme="majorBidi" w:cstheme="majorBidi"/>
          <w:sz w:val="30"/>
          <w:szCs w:val="30"/>
        </w:rPr>
        <w:t xml:space="preserve"> </w:t>
      </w:r>
      <w:r w:rsidRPr="00092A8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40733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sectPr w:rsidR="00386FF9" w:rsidSect="00C470D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D7C13" w14:textId="77777777" w:rsidR="00965327" w:rsidRDefault="00965327">
      <w:r>
        <w:separator/>
      </w:r>
    </w:p>
  </w:endnote>
  <w:endnote w:type="continuationSeparator" w:id="0">
    <w:p w14:paraId="60B67B0F" w14:textId="77777777" w:rsidR="00965327" w:rsidRDefault="00965327">
      <w:r>
        <w:continuationSeparator/>
      </w:r>
    </w:p>
  </w:endnote>
  <w:endnote w:type="continuationNotice" w:id="1">
    <w:p w14:paraId="1C6AB905" w14:textId="77777777" w:rsidR="00965327" w:rsidRDefault="009653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50EC281D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3F22E3" w:rsidRPr="003F22E3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08410626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E5297">
      <w:rPr>
        <w:rFonts w:ascii="Angsana New" w:hAnsi="Angsana New"/>
        <w:noProof/>
        <w:sz w:val="30"/>
        <w:szCs w:val="30"/>
        <w:lang w:val="fr-FR"/>
      </w:rPr>
      <w:t>0000000_2026Dec_FSA_The Steel Public Company Limited_03t_Q1 21 V8.docx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3F22E3" w:rsidRPr="003F22E3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2BA8" w14:textId="70BF6905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3F22E3" w:rsidRPr="003F22E3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5147F32B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3F22E3" w:rsidRPr="003F22E3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BD4A3" w14:textId="77777777" w:rsidR="00965327" w:rsidRDefault="00965327">
      <w:r>
        <w:separator/>
      </w:r>
    </w:p>
  </w:footnote>
  <w:footnote w:type="continuationSeparator" w:id="0">
    <w:p w14:paraId="78BD9798" w14:textId="77777777" w:rsidR="00965327" w:rsidRDefault="00965327">
      <w:r>
        <w:continuationSeparator/>
      </w:r>
    </w:p>
  </w:footnote>
  <w:footnote w:type="continuationNotice" w:id="1">
    <w:p w14:paraId="3205FD20" w14:textId="77777777" w:rsidR="00965327" w:rsidRDefault="0096532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02B0283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3F22E3" w:rsidRPr="003F22E3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3F22E3" w:rsidRPr="003F22E3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D27D84" w14:textId="157F9736" w:rsidR="00791B08" w:rsidRPr="001D520A" w:rsidRDefault="003E1C07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3F22E3" w:rsidRPr="003F22E3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9505C6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มีนาคม </w:t>
    </w:r>
    <w:r w:rsidR="003F22E3" w:rsidRPr="003F22E3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="00791B08"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659A13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CB2A15" w14:textId="48230D74" w:rsidR="004F26BF" w:rsidRPr="001D520A" w:rsidRDefault="004F26BF" w:rsidP="004F26B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3F22E3" w:rsidRPr="003F22E3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มีนาคม </w:t>
    </w:r>
    <w:r w:rsidR="003F22E3" w:rsidRPr="003F22E3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91A0D04" w14:textId="2AEB3D64" w:rsidR="004F26BF" w:rsidRPr="001D520A" w:rsidRDefault="004F26BF" w:rsidP="004F26B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3F22E3" w:rsidRPr="003F22E3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มีนาคม </w:t>
    </w:r>
    <w:r w:rsidR="003F22E3" w:rsidRPr="003F22E3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7D227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1483C"/>
    <w:multiLevelType w:val="singleLevel"/>
    <w:tmpl w:val="650CDC2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752AC4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234"/>
        </w:tabs>
        <w:ind w:left="23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234"/>
        </w:tabs>
        <w:ind w:left="23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</w:abstractNum>
  <w:abstractNum w:abstractNumId="15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5"/>
  </w:num>
  <w:num w:numId="3" w16cid:durableId="768886798">
    <w:abstractNumId w:val="14"/>
  </w:num>
  <w:num w:numId="4" w16cid:durableId="654378809">
    <w:abstractNumId w:val="11"/>
  </w:num>
  <w:num w:numId="5" w16cid:durableId="241566052">
    <w:abstractNumId w:val="7"/>
  </w:num>
  <w:num w:numId="6" w16cid:durableId="1177963787">
    <w:abstractNumId w:val="21"/>
  </w:num>
  <w:num w:numId="7" w16cid:durableId="1883711327">
    <w:abstractNumId w:val="22"/>
  </w:num>
  <w:num w:numId="8" w16cid:durableId="1509248978">
    <w:abstractNumId w:val="16"/>
  </w:num>
  <w:num w:numId="9" w16cid:durableId="185483998">
    <w:abstractNumId w:val="1"/>
  </w:num>
  <w:num w:numId="10" w16cid:durableId="1897547140">
    <w:abstractNumId w:val="13"/>
  </w:num>
  <w:num w:numId="11" w16cid:durableId="803278717">
    <w:abstractNumId w:val="19"/>
  </w:num>
  <w:num w:numId="12" w16cid:durableId="1909613701">
    <w:abstractNumId w:val="4"/>
  </w:num>
  <w:num w:numId="13" w16cid:durableId="146560874">
    <w:abstractNumId w:val="12"/>
  </w:num>
  <w:num w:numId="14" w16cid:durableId="1820655917">
    <w:abstractNumId w:val="17"/>
  </w:num>
  <w:num w:numId="15" w16cid:durableId="1090587272">
    <w:abstractNumId w:val="9"/>
  </w:num>
  <w:num w:numId="16" w16cid:durableId="1986201781">
    <w:abstractNumId w:val="10"/>
  </w:num>
  <w:num w:numId="17" w16cid:durableId="556934305">
    <w:abstractNumId w:val="18"/>
  </w:num>
  <w:num w:numId="18" w16cid:durableId="165171494">
    <w:abstractNumId w:val="20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5"/>
  </w:num>
  <w:num w:numId="24" w16cid:durableId="1422678983">
    <w:abstractNumId w:val="23"/>
  </w:num>
  <w:num w:numId="25" w16cid:durableId="1215655901">
    <w:abstractNumId w:val="8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4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 w:numId="36" w16cid:durableId="1604609264">
    <w:abstractNumId w:val="3"/>
  </w:num>
  <w:num w:numId="37" w16cid:durableId="1606230453">
    <w:abstractNumId w:val="2"/>
  </w:num>
  <w:num w:numId="38" w16cid:durableId="1431703539">
    <w:abstractNumId w:val="0"/>
  </w:num>
  <w:num w:numId="39" w16cid:durableId="459763880">
    <w:abstractNumId w:val="0"/>
  </w:num>
  <w:num w:numId="40" w16cid:durableId="1835144181">
    <w:abstractNumId w:val="0"/>
  </w:num>
  <w:num w:numId="41" w16cid:durableId="1465586645">
    <w:abstractNumId w:val="0"/>
  </w:num>
  <w:num w:numId="42" w16cid:durableId="1908031588">
    <w:abstractNumId w:val="0"/>
  </w:num>
  <w:num w:numId="43" w16cid:durableId="215314896">
    <w:abstractNumId w:val="0"/>
  </w:num>
  <w:num w:numId="44" w16cid:durableId="134427846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3B4"/>
    <w:rsid w:val="000025CB"/>
    <w:rsid w:val="00002986"/>
    <w:rsid w:val="00002C59"/>
    <w:rsid w:val="00002D6B"/>
    <w:rsid w:val="00002F50"/>
    <w:rsid w:val="00003133"/>
    <w:rsid w:val="000032A1"/>
    <w:rsid w:val="000033A8"/>
    <w:rsid w:val="000034F2"/>
    <w:rsid w:val="000035AF"/>
    <w:rsid w:val="000036E9"/>
    <w:rsid w:val="00003891"/>
    <w:rsid w:val="000038D2"/>
    <w:rsid w:val="000039AE"/>
    <w:rsid w:val="0000435C"/>
    <w:rsid w:val="0000464A"/>
    <w:rsid w:val="00004819"/>
    <w:rsid w:val="00004A86"/>
    <w:rsid w:val="00004C63"/>
    <w:rsid w:val="00004F29"/>
    <w:rsid w:val="00005185"/>
    <w:rsid w:val="000052EC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101"/>
    <w:rsid w:val="00007873"/>
    <w:rsid w:val="00007B57"/>
    <w:rsid w:val="00007CE1"/>
    <w:rsid w:val="00007D76"/>
    <w:rsid w:val="00007EE9"/>
    <w:rsid w:val="00007F8E"/>
    <w:rsid w:val="00007FDA"/>
    <w:rsid w:val="00010374"/>
    <w:rsid w:val="000105CB"/>
    <w:rsid w:val="00010738"/>
    <w:rsid w:val="000112EE"/>
    <w:rsid w:val="000115FB"/>
    <w:rsid w:val="0001192B"/>
    <w:rsid w:val="00012659"/>
    <w:rsid w:val="00012C66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2C"/>
    <w:rsid w:val="00015C4E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2CE"/>
    <w:rsid w:val="000216EB"/>
    <w:rsid w:val="00021A4A"/>
    <w:rsid w:val="00021B3C"/>
    <w:rsid w:val="00021FCB"/>
    <w:rsid w:val="0002207C"/>
    <w:rsid w:val="00022087"/>
    <w:rsid w:val="000221F6"/>
    <w:rsid w:val="000226C7"/>
    <w:rsid w:val="00022BB4"/>
    <w:rsid w:val="00022CE8"/>
    <w:rsid w:val="00022D72"/>
    <w:rsid w:val="00023283"/>
    <w:rsid w:val="0002390B"/>
    <w:rsid w:val="00023936"/>
    <w:rsid w:val="00023CE6"/>
    <w:rsid w:val="00023DFC"/>
    <w:rsid w:val="00024304"/>
    <w:rsid w:val="000243CE"/>
    <w:rsid w:val="00024644"/>
    <w:rsid w:val="00024953"/>
    <w:rsid w:val="00024A0F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3EF"/>
    <w:rsid w:val="00027881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CB7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CD8"/>
    <w:rsid w:val="00033D3C"/>
    <w:rsid w:val="00033EFB"/>
    <w:rsid w:val="0003464D"/>
    <w:rsid w:val="00034BA7"/>
    <w:rsid w:val="00034D19"/>
    <w:rsid w:val="00034D83"/>
    <w:rsid w:val="000350B5"/>
    <w:rsid w:val="000351D6"/>
    <w:rsid w:val="000351EC"/>
    <w:rsid w:val="0003532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D9D"/>
    <w:rsid w:val="00036E95"/>
    <w:rsid w:val="00036EF0"/>
    <w:rsid w:val="00036F52"/>
    <w:rsid w:val="00037609"/>
    <w:rsid w:val="000378C7"/>
    <w:rsid w:val="00037979"/>
    <w:rsid w:val="000401A7"/>
    <w:rsid w:val="0004021B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98E"/>
    <w:rsid w:val="00041C82"/>
    <w:rsid w:val="00041E25"/>
    <w:rsid w:val="00041E72"/>
    <w:rsid w:val="00042021"/>
    <w:rsid w:val="00042145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3AD"/>
    <w:rsid w:val="000434F1"/>
    <w:rsid w:val="000437CB"/>
    <w:rsid w:val="00043DDD"/>
    <w:rsid w:val="00043EF5"/>
    <w:rsid w:val="00043F4B"/>
    <w:rsid w:val="00044184"/>
    <w:rsid w:val="0004445C"/>
    <w:rsid w:val="000444A8"/>
    <w:rsid w:val="00044500"/>
    <w:rsid w:val="00044770"/>
    <w:rsid w:val="00044872"/>
    <w:rsid w:val="00044DAA"/>
    <w:rsid w:val="00044E2A"/>
    <w:rsid w:val="00045154"/>
    <w:rsid w:val="0004553E"/>
    <w:rsid w:val="00045740"/>
    <w:rsid w:val="000458D3"/>
    <w:rsid w:val="000459CD"/>
    <w:rsid w:val="00045BC3"/>
    <w:rsid w:val="00045CFE"/>
    <w:rsid w:val="00045E6A"/>
    <w:rsid w:val="000463AC"/>
    <w:rsid w:val="00046429"/>
    <w:rsid w:val="0004676D"/>
    <w:rsid w:val="00046E3B"/>
    <w:rsid w:val="00047017"/>
    <w:rsid w:val="00047AC6"/>
    <w:rsid w:val="0005007D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E33"/>
    <w:rsid w:val="00051F69"/>
    <w:rsid w:val="00052251"/>
    <w:rsid w:val="00052654"/>
    <w:rsid w:val="000528EF"/>
    <w:rsid w:val="000529F4"/>
    <w:rsid w:val="00052EB3"/>
    <w:rsid w:val="00052FF6"/>
    <w:rsid w:val="00053483"/>
    <w:rsid w:val="0005409C"/>
    <w:rsid w:val="000540F2"/>
    <w:rsid w:val="00054433"/>
    <w:rsid w:val="00054663"/>
    <w:rsid w:val="0005484A"/>
    <w:rsid w:val="00054892"/>
    <w:rsid w:val="000549D2"/>
    <w:rsid w:val="00054F8D"/>
    <w:rsid w:val="000553C1"/>
    <w:rsid w:val="0005542F"/>
    <w:rsid w:val="00055589"/>
    <w:rsid w:val="000555B9"/>
    <w:rsid w:val="000558C4"/>
    <w:rsid w:val="00055F34"/>
    <w:rsid w:val="00056295"/>
    <w:rsid w:val="00056664"/>
    <w:rsid w:val="00056788"/>
    <w:rsid w:val="000569A6"/>
    <w:rsid w:val="00056DFE"/>
    <w:rsid w:val="00056EBC"/>
    <w:rsid w:val="00056F04"/>
    <w:rsid w:val="00056F2D"/>
    <w:rsid w:val="000570A0"/>
    <w:rsid w:val="00057A0E"/>
    <w:rsid w:val="00057AD1"/>
    <w:rsid w:val="00060287"/>
    <w:rsid w:val="000604FC"/>
    <w:rsid w:val="00060AB1"/>
    <w:rsid w:val="00060C25"/>
    <w:rsid w:val="00060CA8"/>
    <w:rsid w:val="000611D4"/>
    <w:rsid w:val="0006130A"/>
    <w:rsid w:val="00061623"/>
    <w:rsid w:val="0006165F"/>
    <w:rsid w:val="000616BD"/>
    <w:rsid w:val="00061736"/>
    <w:rsid w:val="00061955"/>
    <w:rsid w:val="00061A77"/>
    <w:rsid w:val="00061A7C"/>
    <w:rsid w:val="00061B0E"/>
    <w:rsid w:val="00061C48"/>
    <w:rsid w:val="00061CDD"/>
    <w:rsid w:val="00061E0B"/>
    <w:rsid w:val="0006227F"/>
    <w:rsid w:val="00062766"/>
    <w:rsid w:val="0006276B"/>
    <w:rsid w:val="000629BD"/>
    <w:rsid w:val="00062AF0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568"/>
    <w:rsid w:val="00065604"/>
    <w:rsid w:val="00065628"/>
    <w:rsid w:val="000656C3"/>
    <w:rsid w:val="00065B07"/>
    <w:rsid w:val="00065C76"/>
    <w:rsid w:val="00065E8B"/>
    <w:rsid w:val="00065F17"/>
    <w:rsid w:val="000660AB"/>
    <w:rsid w:val="0006644C"/>
    <w:rsid w:val="0006646D"/>
    <w:rsid w:val="000668B8"/>
    <w:rsid w:val="00066AA9"/>
    <w:rsid w:val="00066B30"/>
    <w:rsid w:val="00066B40"/>
    <w:rsid w:val="0006704C"/>
    <w:rsid w:val="000672DA"/>
    <w:rsid w:val="000672F9"/>
    <w:rsid w:val="000675C1"/>
    <w:rsid w:val="000675C4"/>
    <w:rsid w:val="000676B6"/>
    <w:rsid w:val="0006774B"/>
    <w:rsid w:val="00067BEB"/>
    <w:rsid w:val="00067F21"/>
    <w:rsid w:val="0007034F"/>
    <w:rsid w:val="000704B7"/>
    <w:rsid w:val="00070559"/>
    <w:rsid w:val="0007075C"/>
    <w:rsid w:val="00070816"/>
    <w:rsid w:val="000708C8"/>
    <w:rsid w:val="000708D6"/>
    <w:rsid w:val="00070C82"/>
    <w:rsid w:val="000714D0"/>
    <w:rsid w:val="000719EE"/>
    <w:rsid w:val="00071C80"/>
    <w:rsid w:val="00071E82"/>
    <w:rsid w:val="00072121"/>
    <w:rsid w:val="00072132"/>
    <w:rsid w:val="00072552"/>
    <w:rsid w:val="000726DB"/>
    <w:rsid w:val="00072A47"/>
    <w:rsid w:val="00072CA5"/>
    <w:rsid w:val="000731F6"/>
    <w:rsid w:val="000732DB"/>
    <w:rsid w:val="00073367"/>
    <w:rsid w:val="000736E0"/>
    <w:rsid w:val="00073C23"/>
    <w:rsid w:val="00074329"/>
    <w:rsid w:val="00074419"/>
    <w:rsid w:val="00074621"/>
    <w:rsid w:val="00074727"/>
    <w:rsid w:val="00074891"/>
    <w:rsid w:val="000748C8"/>
    <w:rsid w:val="00074AEB"/>
    <w:rsid w:val="00074AF2"/>
    <w:rsid w:val="00074BBC"/>
    <w:rsid w:val="00074D50"/>
    <w:rsid w:val="00074DD5"/>
    <w:rsid w:val="00074F14"/>
    <w:rsid w:val="00074F69"/>
    <w:rsid w:val="00075041"/>
    <w:rsid w:val="000751CA"/>
    <w:rsid w:val="00075341"/>
    <w:rsid w:val="0007541A"/>
    <w:rsid w:val="0007577E"/>
    <w:rsid w:val="000758AE"/>
    <w:rsid w:val="00075907"/>
    <w:rsid w:val="00075927"/>
    <w:rsid w:val="00075BC1"/>
    <w:rsid w:val="00075D21"/>
    <w:rsid w:val="00075FFE"/>
    <w:rsid w:val="00076170"/>
    <w:rsid w:val="00076559"/>
    <w:rsid w:val="00076759"/>
    <w:rsid w:val="00076BAF"/>
    <w:rsid w:val="00076BDC"/>
    <w:rsid w:val="00076CED"/>
    <w:rsid w:val="00076E25"/>
    <w:rsid w:val="000770C9"/>
    <w:rsid w:val="00077245"/>
    <w:rsid w:val="0007734B"/>
    <w:rsid w:val="00077B20"/>
    <w:rsid w:val="00077C5C"/>
    <w:rsid w:val="00077E11"/>
    <w:rsid w:val="00077F9C"/>
    <w:rsid w:val="00080A5F"/>
    <w:rsid w:val="0008106E"/>
    <w:rsid w:val="0008109A"/>
    <w:rsid w:val="000812B8"/>
    <w:rsid w:val="0008157C"/>
    <w:rsid w:val="000818EA"/>
    <w:rsid w:val="00081947"/>
    <w:rsid w:val="000819B2"/>
    <w:rsid w:val="00081A3C"/>
    <w:rsid w:val="00081F3B"/>
    <w:rsid w:val="00081F88"/>
    <w:rsid w:val="000821CE"/>
    <w:rsid w:val="00082360"/>
    <w:rsid w:val="000826F9"/>
    <w:rsid w:val="00082775"/>
    <w:rsid w:val="00082881"/>
    <w:rsid w:val="00082944"/>
    <w:rsid w:val="00083497"/>
    <w:rsid w:val="000836C2"/>
    <w:rsid w:val="00083A90"/>
    <w:rsid w:val="00083E1D"/>
    <w:rsid w:val="00084299"/>
    <w:rsid w:val="000842F4"/>
    <w:rsid w:val="000845A5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283"/>
    <w:rsid w:val="00086754"/>
    <w:rsid w:val="00086E0E"/>
    <w:rsid w:val="00086EB9"/>
    <w:rsid w:val="0008735C"/>
    <w:rsid w:val="000874B9"/>
    <w:rsid w:val="00087633"/>
    <w:rsid w:val="00087679"/>
    <w:rsid w:val="00087870"/>
    <w:rsid w:val="00087D93"/>
    <w:rsid w:val="00087F67"/>
    <w:rsid w:val="00087FC1"/>
    <w:rsid w:val="000900D2"/>
    <w:rsid w:val="000901E2"/>
    <w:rsid w:val="000902EE"/>
    <w:rsid w:val="0009030C"/>
    <w:rsid w:val="000903B4"/>
    <w:rsid w:val="000904B7"/>
    <w:rsid w:val="0009071C"/>
    <w:rsid w:val="00090737"/>
    <w:rsid w:val="00090A18"/>
    <w:rsid w:val="00090A5D"/>
    <w:rsid w:val="00090BEA"/>
    <w:rsid w:val="00090D27"/>
    <w:rsid w:val="00090D40"/>
    <w:rsid w:val="00090EBA"/>
    <w:rsid w:val="00090F48"/>
    <w:rsid w:val="00090FE3"/>
    <w:rsid w:val="000911C3"/>
    <w:rsid w:val="000913A0"/>
    <w:rsid w:val="0009169D"/>
    <w:rsid w:val="0009169E"/>
    <w:rsid w:val="00092224"/>
    <w:rsid w:val="00092483"/>
    <w:rsid w:val="000924E6"/>
    <w:rsid w:val="000926A7"/>
    <w:rsid w:val="00092A05"/>
    <w:rsid w:val="00092A7B"/>
    <w:rsid w:val="00092A83"/>
    <w:rsid w:val="00092B09"/>
    <w:rsid w:val="00092C10"/>
    <w:rsid w:val="00092EEE"/>
    <w:rsid w:val="0009316C"/>
    <w:rsid w:val="00093381"/>
    <w:rsid w:val="000933E3"/>
    <w:rsid w:val="0009350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4AF"/>
    <w:rsid w:val="000967D6"/>
    <w:rsid w:val="00096847"/>
    <w:rsid w:val="00096A7A"/>
    <w:rsid w:val="00096A8E"/>
    <w:rsid w:val="00096AFD"/>
    <w:rsid w:val="00096F65"/>
    <w:rsid w:val="00097067"/>
    <w:rsid w:val="000970D3"/>
    <w:rsid w:val="000970FD"/>
    <w:rsid w:val="00097659"/>
    <w:rsid w:val="00097F1F"/>
    <w:rsid w:val="000A0559"/>
    <w:rsid w:val="000A07B1"/>
    <w:rsid w:val="000A09EB"/>
    <w:rsid w:val="000A0BB9"/>
    <w:rsid w:val="000A0C9E"/>
    <w:rsid w:val="000A0E02"/>
    <w:rsid w:val="000A0F49"/>
    <w:rsid w:val="000A0FBB"/>
    <w:rsid w:val="000A0FF1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70D"/>
    <w:rsid w:val="000A28AB"/>
    <w:rsid w:val="000A3093"/>
    <w:rsid w:val="000A37E2"/>
    <w:rsid w:val="000A390B"/>
    <w:rsid w:val="000A398B"/>
    <w:rsid w:val="000A3993"/>
    <w:rsid w:val="000A3B5E"/>
    <w:rsid w:val="000A4114"/>
    <w:rsid w:val="000A42BF"/>
    <w:rsid w:val="000A4553"/>
    <w:rsid w:val="000A470D"/>
    <w:rsid w:val="000A4B0B"/>
    <w:rsid w:val="000A4C2E"/>
    <w:rsid w:val="000A4C7F"/>
    <w:rsid w:val="000A4D19"/>
    <w:rsid w:val="000A5188"/>
    <w:rsid w:val="000A534B"/>
    <w:rsid w:val="000A5401"/>
    <w:rsid w:val="000A549F"/>
    <w:rsid w:val="000A63E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50C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F1A"/>
    <w:rsid w:val="000B21CA"/>
    <w:rsid w:val="000B2235"/>
    <w:rsid w:val="000B2679"/>
    <w:rsid w:val="000B268E"/>
    <w:rsid w:val="000B287F"/>
    <w:rsid w:val="000B294D"/>
    <w:rsid w:val="000B3105"/>
    <w:rsid w:val="000B33FE"/>
    <w:rsid w:val="000B3D31"/>
    <w:rsid w:val="000B3DCD"/>
    <w:rsid w:val="000B44E3"/>
    <w:rsid w:val="000B4C54"/>
    <w:rsid w:val="000B4D11"/>
    <w:rsid w:val="000B4D54"/>
    <w:rsid w:val="000B4D87"/>
    <w:rsid w:val="000B4F74"/>
    <w:rsid w:val="000B508E"/>
    <w:rsid w:val="000B52DB"/>
    <w:rsid w:val="000B5306"/>
    <w:rsid w:val="000B5333"/>
    <w:rsid w:val="000B5589"/>
    <w:rsid w:val="000B57F9"/>
    <w:rsid w:val="000B599C"/>
    <w:rsid w:val="000B5A36"/>
    <w:rsid w:val="000B5F3F"/>
    <w:rsid w:val="000B627B"/>
    <w:rsid w:val="000B63A8"/>
    <w:rsid w:val="000B68D0"/>
    <w:rsid w:val="000B6B2A"/>
    <w:rsid w:val="000B6B6A"/>
    <w:rsid w:val="000B6C2A"/>
    <w:rsid w:val="000B6CDD"/>
    <w:rsid w:val="000B6CF1"/>
    <w:rsid w:val="000B6FC3"/>
    <w:rsid w:val="000B6FD3"/>
    <w:rsid w:val="000B7081"/>
    <w:rsid w:val="000B7292"/>
    <w:rsid w:val="000B734C"/>
    <w:rsid w:val="000B7375"/>
    <w:rsid w:val="000B74CF"/>
    <w:rsid w:val="000B78F9"/>
    <w:rsid w:val="000B7941"/>
    <w:rsid w:val="000B7961"/>
    <w:rsid w:val="000C00BB"/>
    <w:rsid w:val="000C0354"/>
    <w:rsid w:val="000C0362"/>
    <w:rsid w:val="000C0689"/>
    <w:rsid w:val="000C09D7"/>
    <w:rsid w:val="000C0B3E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2F69"/>
    <w:rsid w:val="000C2FBC"/>
    <w:rsid w:val="000C30E5"/>
    <w:rsid w:val="000C3273"/>
    <w:rsid w:val="000C34DB"/>
    <w:rsid w:val="000C3693"/>
    <w:rsid w:val="000C38FA"/>
    <w:rsid w:val="000C3C1D"/>
    <w:rsid w:val="000C3CF9"/>
    <w:rsid w:val="000C3D55"/>
    <w:rsid w:val="000C3DA0"/>
    <w:rsid w:val="000C41C4"/>
    <w:rsid w:val="000C4221"/>
    <w:rsid w:val="000C431B"/>
    <w:rsid w:val="000C451D"/>
    <w:rsid w:val="000C45B1"/>
    <w:rsid w:val="000C49CD"/>
    <w:rsid w:val="000C4ACA"/>
    <w:rsid w:val="000C4C7B"/>
    <w:rsid w:val="000C4CAA"/>
    <w:rsid w:val="000C4DF0"/>
    <w:rsid w:val="000C507B"/>
    <w:rsid w:val="000C50FD"/>
    <w:rsid w:val="000C5243"/>
    <w:rsid w:val="000C5376"/>
    <w:rsid w:val="000C539F"/>
    <w:rsid w:val="000C5828"/>
    <w:rsid w:val="000C582A"/>
    <w:rsid w:val="000C5AF0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E8A"/>
    <w:rsid w:val="000C6F4D"/>
    <w:rsid w:val="000C7237"/>
    <w:rsid w:val="000C7A16"/>
    <w:rsid w:val="000C7C98"/>
    <w:rsid w:val="000D01FE"/>
    <w:rsid w:val="000D02BA"/>
    <w:rsid w:val="000D041B"/>
    <w:rsid w:val="000D0562"/>
    <w:rsid w:val="000D08FD"/>
    <w:rsid w:val="000D0A7A"/>
    <w:rsid w:val="000D0AE2"/>
    <w:rsid w:val="000D0CDC"/>
    <w:rsid w:val="000D0FED"/>
    <w:rsid w:val="000D10E2"/>
    <w:rsid w:val="000D120F"/>
    <w:rsid w:val="000D14DB"/>
    <w:rsid w:val="000D161D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1F36"/>
    <w:rsid w:val="000D1F71"/>
    <w:rsid w:val="000D2246"/>
    <w:rsid w:val="000D2500"/>
    <w:rsid w:val="000D262E"/>
    <w:rsid w:val="000D2C3F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029"/>
    <w:rsid w:val="000D41CE"/>
    <w:rsid w:val="000D4807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5AE"/>
    <w:rsid w:val="000D7619"/>
    <w:rsid w:val="000D78D7"/>
    <w:rsid w:val="000D7FF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1F4C"/>
    <w:rsid w:val="000E23F3"/>
    <w:rsid w:val="000E28E6"/>
    <w:rsid w:val="000E2A04"/>
    <w:rsid w:val="000E2B56"/>
    <w:rsid w:val="000E2C49"/>
    <w:rsid w:val="000E2EAF"/>
    <w:rsid w:val="000E2F85"/>
    <w:rsid w:val="000E3283"/>
    <w:rsid w:val="000E32EA"/>
    <w:rsid w:val="000E3890"/>
    <w:rsid w:val="000E38C1"/>
    <w:rsid w:val="000E39D3"/>
    <w:rsid w:val="000E3CD4"/>
    <w:rsid w:val="000E4157"/>
    <w:rsid w:val="000E42B7"/>
    <w:rsid w:val="000E44BF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621"/>
    <w:rsid w:val="000E6788"/>
    <w:rsid w:val="000E69D1"/>
    <w:rsid w:val="000E6DE5"/>
    <w:rsid w:val="000E6F73"/>
    <w:rsid w:val="000E7766"/>
    <w:rsid w:val="000E7AEE"/>
    <w:rsid w:val="000E7E11"/>
    <w:rsid w:val="000F0217"/>
    <w:rsid w:val="000F057D"/>
    <w:rsid w:val="000F0637"/>
    <w:rsid w:val="000F07EA"/>
    <w:rsid w:val="000F0832"/>
    <w:rsid w:val="000F08E2"/>
    <w:rsid w:val="000F0913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2B6"/>
    <w:rsid w:val="000F2770"/>
    <w:rsid w:val="000F2948"/>
    <w:rsid w:val="000F2B01"/>
    <w:rsid w:val="000F2C64"/>
    <w:rsid w:val="000F2D2C"/>
    <w:rsid w:val="000F2D92"/>
    <w:rsid w:val="000F2DC7"/>
    <w:rsid w:val="000F2EE7"/>
    <w:rsid w:val="000F3123"/>
    <w:rsid w:val="000F32D0"/>
    <w:rsid w:val="000F32E4"/>
    <w:rsid w:val="000F39C8"/>
    <w:rsid w:val="000F3B1D"/>
    <w:rsid w:val="000F412F"/>
    <w:rsid w:val="000F48BF"/>
    <w:rsid w:val="000F4A4D"/>
    <w:rsid w:val="000F4CA1"/>
    <w:rsid w:val="000F4D71"/>
    <w:rsid w:val="000F4D8A"/>
    <w:rsid w:val="000F56E6"/>
    <w:rsid w:val="000F5850"/>
    <w:rsid w:val="000F59B5"/>
    <w:rsid w:val="000F5D3E"/>
    <w:rsid w:val="000F5DF0"/>
    <w:rsid w:val="000F6169"/>
    <w:rsid w:val="000F6231"/>
    <w:rsid w:val="000F65F5"/>
    <w:rsid w:val="000F6626"/>
    <w:rsid w:val="000F6F02"/>
    <w:rsid w:val="000F6F4B"/>
    <w:rsid w:val="000F6FBD"/>
    <w:rsid w:val="000F700F"/>
    <w:rsid w:val="000F70EB"/>
    <w:rsid w:val="000F71DD"/>
    <w:rsid w:val="000F71ED"/>
    <w:rsid w:val="000F7354"/>
    <w:rsid w:val="000F7658"/>
    <w:rsid w:val="00100142"/>
    <w:rsid w:val="0010016C"/>
    <w:rsid w:val="0010049A"/>
    <w:rsid w:val="0010067E"/>
    <w:rsid w:val="00100A6A"/>
    <w:rsid w:val="00100D8B"/>
    <w:rsid w:val="001011B7"/>
    <w:rsid w:val="00101345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5A1"/>
    <w:rsid w:val="00103853"/>
    <w:rsid w:val="001038AB"/>
    <w:rsid w:val="001038C6"/>
    <w:rsid w:val="00103DD6"/>
    <w:rsid w:val="00103F14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06"/>
    <w:rsid w:val="00106136"/>
    <w:rsid w:val="00106190"/>
    <w:rsid w:val="001063D4"/>
    <w:rsid w:val="001065D8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0EAA"/>
    <w:rsid w:val="001111E1"/>
    <w:rsid w:val="00111498"/>
    <w:rsid w:val="001114F7"/>
    <w:rsid w:val="00111815"/>
    <w:rsid w:val="00111928"/>
    <w:rsid w:val="00111B59"/>
    <w:rsid w:val="00111B99"/>
    <w:rsid w:val="00111F98"/>
    <w:rsid w:val="001122F9"/>
    <w:rsid w:val="00112677"/>
    <w:rsid w:val="0011282E"/>
    <w:rsid w:val="00112A0F"/>
    <w:rsid w:val="00112A35"/>
    <w:rsid w:val="00112D60"/>
    <w:rsid w:val="00113150"/>
    <w:rsid w:val="001131B7"/>
    <w:rsid w:val="0011327E"/>
    <w:rsid w:val="00113288"/>
    <w:rsid w:val="001132F7"/>
    <w:rsid w:val="00113469"/>
    <w:rsid w:val="0011364C"/>
    <w:rsid w:val="00113E35"/>
    <w:rsid w:val="00113FF0"/>
    <w:rsid w:val="00114277"/>
    <w:rsid w:val="001142D0"/>
    <w:rsid w:val="0011430C"/>
    <w:rsid w:val="001144C8"/>
    <w:rsid w:val="0011464E"/>
    <w:rsid w:val="00114D64"/>
    <w:rsid w:val="00114DEB"/>
    <w:rsid w:val="00114FDA"/>
    <w:rsid w:val="0011532B"/>
    <w:rsid w:val="00115431"/>
    <w:rsid w:val="001155C8"/>
    <w:rsid w:val="0011567B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99B"/>
    <w:rsid w:val="00116AA6"/>
    <w:rsid w:val="00116EC2"/>
    <w:rsid w:val="00116F60"/>
    <w:rsid w:val="0011701B"/>
    <w:rsid w:val="00117222"/>
    <w:rsid w:val="0011751A"/>
    <w:rsid w:val="00117668"/>
    <w:rsid w:val="001179E6"/>
    <w:rsid w:val="00117B77"/>
    <w:rsid w:val="00117BE6"/>
    <w:rsid w:val="00117D0F"/>
    <w:rsid w:val="001201B0"/>
    <w:rsid w:val="001202FD"/>
    <w:rsid w:val="00120605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21D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A6A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0875"/>
    <w:rsid w:val="00130CA7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6D1"/>
    <w:rsid w:val="00132980"/>
    <w:rsid w:val="00132B37"/>
    <w:rsid w:val="00132C09"/>
    <w:rsid w:val="00132F57"/>
    <w:rsid w:val="001333FA"/>
    <w:rsid w:val="00133720"/>
    <w:rsid w:val="00133AF3"/>
    <w:rsid w:val="00133F45"/>
    <w:rsid w:val="00133FEA"/>
    <w:rsid w:val="001342D9"/>
    <w:rsid w:val="00134349"/>
    <w:rsid w:val="001345A2"/>
    <w:rsid w:val="00134607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DC4"/>
    <w:rsid w:val="00135F5A"/>
    <w:rsid w:val="0013606B"/>
    <w:rsid w:val="001362AB"/>
    <w:rsid w:val="001363AF"/>
    <w:rsid w:val="0013657B"/>
    <w:rsid w:val="00136640"/>
    <w:rsid w:val="001366D1"/>
    <w:rsid w:val="00136890"/>
    <w:rsid w:val="00136BC6"/>
    <w:rsid w:val="00137083"/>
    <w:rsid w:val="0013717D"/>
    <w:rsid w:val="00137343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83F"/>
    <w:rsid w:val="00140A90"/>
    <w:rsid w:val="00140BB9"/>
    <w:rsid w:val="00141014"/>
    <w:rsid w:val="001412C0"/>
    <w:rsid w:val="0014191D"/>
    <w:rsid w:val="00141A20"/>
    <w:rsid w:val="00141A57"/>
    <w:rsid w:val="00141AE5"/>
    <w:rsid w:val="00141D2E"/>
    <w:rsid w:val="00141EEC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167"/>
    <w:rsid w:val="0014329A"/>
    <w:rsid w:val="001435C0"/>
    <w:rsid w:val="00143A1A"/>
    <w:rsid w:val="00143A89"/>
    <w:rsid w:val="00143F40"/>
    <w:rsid w:val="001441A1"/>
    <w:rsid w:val="001447D3"/>
    <w:rsid w:val="00144C7D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3DC"/>
    <w:rsid w:val="00146669"/>
    <w:rsid w:val="0014683D"/>
    <w:rsid w:val="00146848"/>
    <w:rsid w:val="00146AFF"/>
    <w:rsid w:val="00146C91"/>
    <w:rsid w:val="00146DF0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0B35"/>
    <w:rsid w:val="0015151E"/>
    <w:rsid w:val="0015162A"/>
    <w:rsid w:val="00151AD7"/>
    <w:rsid w:val="00151B63"/>
    <w:rsid w:val="00151CA8"/>
    <w:rsid w:val="001520E7"/>
    <w:rsid w:val="00152403"/>
    <w:rsid w:val="001525FB"/>
    <w:rsid w:val="0015288D"/>
    <w:rsid w:val="00152942"/>
    <w:rsid w:val="00152C2A"/>
    <w:rsid w:val="00152E00"/>
    <w:rsid w:val="00152E38"/>
    <w:rsid w:val="0015362E"/>
    <w:rsid w:val="00153A70"/>
    <w:rsid w:val="00153ACE"/>
    <w:rsid w:val="00153B37"/>
    <w:rsid w:val="00153B4E"/>
    <w:rsid w:val="00153B92"/>
    <w:rsid w:val="00153E26"/>
    <w:rsid w:val="00153FFB"/>
    <w:rsid w:val="00154099"/>
    <w:rsid w:val="001542EA"/>
    <w:rsid w:val="001544E3"/>
    <w:rsid w:val="0015451C"/>
    <w:rsid w:val="001545E7"/>
    <w:rsid w:val="00154776"/>
    <w:rsid w:val="001547A1"/>
    <w:rsid w:val="0015485F"/>
    <w:rsid w:val="0015498B"/>
    <w:rsid w:val="00154D62"/>
    <w:rsid w:val="00154EB7"/>
    <w:rsid w:val="001550B0"/>
    <w:rsid w:val="00155479"/>
    <w:rsid w:val="00155582"/>
    <w:rsid w:val="001557BD"/>
    <w:rsid w:val="001557D4"/>
    <w:rsid w:val="00155A8A"/>
    <w:rsid w:val="00155AC6"/>
    <w:rsid w:val="00155D02"/>
    <w:rsid w:val="00155D10"/>
    <w:rsid w:val="00155F11"/>
    <w:rsid w:val="00156307"/>
    <w:rsid w:val="00156719"/>
    <w:rsid w:val="001569A1"/>
    <w:rsid w:val="00156D01"/>
    <w:rsid w:val="001570D8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56C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1E14"/>
    <w:rsid w:val="00162451"/>
    <w:rsid w:val="00162E95"/>
    <w:rsid w:val="00162FFC"/>
    <w:rsid w:val="001634A2"/>
    <w:rsid w:val="001639BA"/>
    <w:rsid w:val="00163E84"/>
    <w:rsid w:val="00163FB1"/>
    <w:rsid w:val="001647E3"/>
    <w:rsid w:val="00164915"/>
    <w:rsid w:val="00164BF3"/>
    <w:rsid w:val="00164FA7"/>
    <w:rsid w:val="0016501A"/>
    <w:rsid w:val="001651BD"/>
    <w:rsid w:val="001652E0"/>
    <w:rsid w:val="001654F8"/>
    <w:rsid w:val="0016556C"/>
    <w:rsid w:val="00165696"/>
    <w:rsid w:val="001657B2"/>
    <w:rsid w:val="00165A2C"/>
    <w:rsid w:val="00165AFD"/>
    <w:rsid w:val="00165B9A"/>
    <w:rsid w:val="00165CD4"/>
    <w:rsid w:val="00165F7A"/>
    <w:rsid w:val="00166027"/>
    <w:rsid w:val="001662EE"/>
    <w:rsid w:val="00166EDD"/>
    <w:rsid w:val="001673A2"/>
    <w:rsid w:val="0016760F"/>
    <w:rsid w:val="00167648"/>
    <w:rsid w:val="00167728"/>
    <w:rsid w:val="00167BAC"/>
    <w:rsid w:val="00167EB5"/>
    <w:rsid w:val="001702C2"/>
    <w:rsid w:val="00170371"/>
    <w:rsid w:val="00170380"/>
    <w:rsid w:val="00170411"/>
    <w:rsid w:val="00170451"/>
    <w:rsid w:val="0017045E"/>
    <w:rsid w:val="001704F4"/>
    <w:rsid w:val="001705C3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3D6"/>
    <w:rsid w:val="00173659"/>
    <w:rsid w:val="001736F4"/>
    <w:rsid w:val="00173786"/>
    <w:rsid w:val="00173C35"/>
    <w:rsid w:val="00173D47"/>
    <w:rsid w:val="00174060"/>
    <w:rsid w:val="00174161"/>
    <w:rsid w:val="0017439B"/>
    <w:rsid w:val="0017492A"/>
    <w:rsid w:val="00174AAC"/>
    <w:rsid w:val="00174BF5"/>
    <w:rsid w:val="00174C9B"/>
    <w:rsid w:val="00174F5D"/>
    <w:rsid w:val="001751A8"/>
    <w:rsid w:val="00175590"/>
    <w:rsid w:val="001757CF"/>
    <w:rsid w:val="001758A5"/>
    <w:rsid w:val="00175AD6"/>
    <w:rsid w:val="00175E89"/>
    <w:rsid w:val="00175EB5"/>
    <w:rsid w:val="00175F1A"/>
    <w:rsid w:val="00176033"/>
    <w:rsid w:val="0017626F"/>
    <w:rsid w:val="0017657B"/>
    <w:rsid w:val="001765FE"/>
    <w:rsid w:val="001766C3"/>
    <w:rsid w:val="001768D4"/>
    <w:rsid w:val="00176C9D"/>
    <w:rsid w:val="00176CDC"/>
    <w:rsid w:val="00176EE5"/>
    <w:rsid w:val="00177297"/>
    <w:rsid w:val="0017765D"/>
    <w:rsid w:val="00177664"/>
    <w:rsid w:val="00177BA5"/>
    <w:rsid w:val="00177EE2"/>
    <w:rsid w:val="00180285"/>
    <w:rsid w:val="001804E5"/>
    <w:rsid w:val="00180655"/>
    <w:rsid w:val="0018075B"/>
    <w:rsid w:val="00180947"/>
    <w:rsid w:val="00180DB8"/>
    <w:rsid w:val="00180F0D"/>
    <w:rsid w:val="00181088"/>
    <w:rsid w:val="0018127B"/>
    <w:rsid w:val="00181592"/>
    <w:rsid w:val="001816E8"/>
    <w:rsid w:val="001818DA"/>
    <w:rsid w:val="00181B8C"/>
    <w:rsid w:val="00181D49"/>
    <w:rsid w:val="00181F28"/>
    <w:rsid w:val="00182234"/>
    <w:rsid w:val="001826FA"/>
    <w:rsid w:val="001826FB"/>
    <w:rsid w:val="00182AEA"/>
    <w:rsid w:val="00182D71"/>
    <w:rsid w:val="00183341"/>
    <w:rsid w:val="001835BA"/>
    <w:rsid w:val="00183A4D"/>
    <w:rsid w:val="00183B3C"/>
    <w:rsid w:val="00183D47"/>
    <w:rsid w:val="00183E94"/>
    <w:rsid w:val="00183FB5"/>
    <w:rsid w:val="001841D0"/>
    <w:rsid w:val="00184715"/>
    <w:rsid w:val="00184997"/>
    <w:rsid w:val="00184A25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433"/>
    <w:rsid w:val="001865C5"/>
    <w:rsid w:val="0018681D"/>
    <w:rsid w:val="00186AC3"/>
    <w:rsid w:val="00186E89"/>
    <w:rsid w:val="00187057"/>
    <w:rsid w:val="00187423"/>
    <w:rsid w:val="0018763B"/>
    <w:rsid w:val="00187912"/>
    <w:rsid w:val="0018795F"/>
    <w:rsid w:val="001879C1"/>
    <w:rsid w:val="00187C92"/>
    <w:rsid w:val="00187D20"/>
    <w:rsid w:val="00187DB6"/>
    <w:rsid w:val="00187E6E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1BAE"/>
    <w:rsid w:val="001921AD"/>
    <w:rsid w:val="001921AF"/>
    <w:rsid w:val="00192399"/>
    <w:rsid w:val="00192F3E"/>
    <w:rsid w:val="00193035"/>
    <w:rsid w:val="001933B3"/>
    <w:rsid w:val="00193725"/>
    <w:rsid w:val="00193BFA"/>
    <w:rsid w:val="00193EE8"/>
    <w:rsid w:val="00193F4D"/>
    <w:rsid w:val="0019403B"/>
    <w:rsid w:val="001940EA"/>
    <w:rsid w:val="0019437F"/>
    <w:rsid w:val="001949BC"/>
    <w:rsid w:val="001949F9"/>
    <w:rsid w:val="00194D35"/>
    <w:rsid w:val="00194D7B"/>
    <w:rsid w:val="00194D9D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00C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CD"/>
    <w:rsid w:val="001A06E4"/>
    <w:rsid w:val="001A0A40"/>
    <w:rsid w:val="001A0B1A"/>
    <w:rsid w:val="001A0B75"/>
    <w:rsid w:val="001A0DC4"/>
    <w:rsid w:val="001A0E1E"/>
    <w:rsid w:val="001A0FDB"/>
    <w:rsid w:val="001A12D2"/>
    <w:rsid w:val="001A162A"/>
    <w:rsid w:val="001A17AE"/>
    <w:rsid w:val="001A1FC0"/>
    <w:rsid w:val="001A269D"/>
    <w:rsid w:val="001A2944"/>
    <w:rsid w:val="001A2ACE"/>
    <w:rsid w:val="001A2B3B"/>
    <w:rsid w:val="001A2E70"/>
    <w:rsid w:val="001A3281"/>
    <w:rsid w:val="001A35BC"/>
    <w:rsid w:val="001A442F"/>
    <w:rsid w:val="001A4514"/>
    <w:rsid w:val="001A4825"/>
    <w:rsid w:val="001A485D"/>
    <w:rsid w:val="001A4917"/>
    <w:rsid w:val="001A4A19"/>
    <w:rsid w:val="001A4EA2"/>
    <w:rsid w:val="001A50BD"/>
    <w:rsid w:val="001A5CAA"/>
    <w:rsid w:val="001A5E35"/>
    <w:rsid w:val="001A633E"/>
    <w:rsid w:val="001A64BB"/>
    <w:rsid w:val="001A65B3"/>
    <w:rsid w:val="001A6BB5"/>
    <w:rsid w:val="001A6D75"/>
    <w:rsid w:val="001A71CE"/>
    <w:rsid w:val="001A727B"/>
    <w:rsid w:val="001A72D9"/>
    <w:rsid w:val="001A74B6"/>
    <w:rsid w:val="001A7500"/>
    <w:rsid w:val="001A76CF"/>
    <w:rsid w:val="001A77F0"/>
    <w:rsid w:val="001A7852"/>
    <w:rsid w:val="001A7A47"/>
    <w:rsid w:val="001A7C47"/>
    <w:rsid w:val="001A7D21"/>
    <w:rsid w:val="001B025A"/>
    <w:rsid w:val="001B02CC"/>
    <w:rsid w:val="001B0394"/>
    <w:rsid w:val="001B0579"/>
    <w:rsid w:val="001B087C"/>
    <w:rsid w:val="001B09BC"/>
    <w:rsid w:val="001B0CEB"/>
    <w:rsid w:val="001B0CF7"/>
    <w:rsid w:val="001B0F87"/>
    <w:rsid w:val="001B0F92"/>
    <w:rsid w:val="001B127F"/>
    <w:rsid w:val="001B1480"/>
    <w:rsid w:val="001B15BE"/>
    <w:rsid w:val="001B15CA"/>
    <w:rsid w:val="001B1625"/>
    <w:rsid w:val="001B162B"/>
    <w:rsid w:val="001B18C9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389D"/>
    <w:rsid w:val="001B4233"/>
    <w:rsid w:val="001B45C3"/>
    <w:rsid w:val="001B49E6"/>
    <w:rsid w:val="001B4E9D"/>
    <w:rsid w:val="001B4F5D"/>
    <w:rsid w:val="001B4F5E"/>
    <w:rsid w:val="001B508D"/>
    <w:rsid w:val="001B514E"/>
    <w:rsid w:val="001B53FA"/>
    <w:rsid w:val="001B5774"/>
    <w:rsid w:val="001B57B6"/>
    <w:rsid w:val="001B58F9"/>
    <w:rsid w:val="001B5928"/>
    <w:rsid w:val="001B5F0C"/>
    <w:rsid w:val="001B5FAE"/>
    <w:rsid w:val="001B6475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C5D"/>
    <w:rsid w:val="001B7E1F"/>
    <w:rsid w:val="001C036A"/>
    <w:rsid w:val="001C069E"/>
    <w:rsid w:val="001C072A"/>
    <w:rsid w:val="001C0CE9"/>
    <w:rsid w:val="001C125D"/>
    <w:rsid w:val="001C1415"/>
    <w:rsid w:val="001C15DA"/>
    <w:rsid w:val="001C1823"/>
    <w:rsid w:val="001C1873"/>
    <w:rsid w:val="001C1A36"/>
    <w:rsid w:val="001C1B7E"/>
    <w:rsid w:val="001C1DD9"/>
    <w:rsid w:val="001C2102"/>
    <w:rsid w:val="001C218E"/>
    <w:rsid w:val="001C2307"/>
    <w:rsid w:val="001C246C"/>
    <w:rsid w:val="001C28A3"/>
    <w:rsid w:val="001C2C7F"/>
    <w:rsid w:val="001C2D4E"/>
    <w:rsid w:val="001C2FEA"/>
    <w:rsid w:val="001C2FF9"/>
    <w:rsid w:val="001C330C"/>
    <w:rsid w:val="001C33A4"/>
    <w:rsid w:val="001C351A"/>
    <w:rsid w:val="001C35E0"/>
    <w:rsid w:val="001C367A"/>
    <w:rsid w:val="001C391E"/>
    <w:rsid w:val="001C3B09"/>
    <w:rsid w:val="001C3C91"/>
    <w:rsid w:val="001C4276"/>
    <w:rsid w:val="001C4325"/>
    <w:rsid w:val="001C4623"/>
    <w:rsid w:val="001C468F"/>
    <w:rsid w:val="001C4995"/>
    <w:rsid w:val="001C4A99"/>
    <w:rsid w:val="001C50F2"/>
    <w:rsid w:val="001C5927"/>
    <w:rsid w:val="001C5939"/>
    <w:rsid w:val="001C5C12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6D5B"/>
    <w:rsid w:val="001C71E0"/>
    <w:rsid w:val="001C7210"/>
    <w:rsid w:val="001C7218"/>
    <w:rsid w:val="001C74C6"/>
    <w:rsid w:val="001C79F2"/>
    <w:rsid w:val="001C7F2C"/>
    <w:rsid w:val="001D00A0"/>
    <w:rsid w:val="001D0217"/>
    <w:rsid w:val="001D0D98"/>
    <w:rsid w:val="001D0DFC"/>
    <w:rsid w:val="001D0EFA"/>
    <w:rsid w:val="001D0FFF"/>
    <w:rsid w:val="001D11BF"/>
    <w:rsid w:val="001D13A9"/>
    <w:rsid w:val="001D15C8"/>
    <w:rsid w:val="001D1638"/>
    <w:rsid w:val="001D166A"/>
    <w:rsid w:val="001D174E"/>
    <w:rsid w:val="001D17BF"/>
    <w:rsid w:val="001D1889"/>
    <w:rsid w:val="001D1E32"/>
    <w:rsid w:val="001D2724"/>
    <w:rsid w:val="001D27DC"/>
    <w:rsid w:val="001D2824"/>
    <w:rsid w:val="001D2C80"/>
    <w:rsid w:val="001D2FEC"/>
    <w:rsid w:val="001D311C"/>
    <w:rsid w:val="001D38AB"/>
    <w:rsid w:val="001D3A40"/>
    <w:rsid w:val="001D3C5F"/>
    <w:rsid w:val="001D3DA4"/>
    <w:rsid w:val="001D3DFA"/>
    <w:rsid w:val="001D40D7"/>
    <w:rsid w:val="001D4174"/>
    <w:rsid w:val="001D433C"/>
    <w:rsid w:val="001D4460"/>
    <w:rsid w:val="001D463D"/>
    <w:rsid w:val="001D4733"/>
    <w:rsid w:val="001D4F05"/>
    <w:rsid w:val="001D520A"/>
    <w:rsid w:val="001D522E"/>
    <w:rsid w:val="001D5645"/>
    <w:rsid w:val="001D5D99"/>
    <w:rsid w:val="001D5FA3"/>
    <w:rsid w:val="001D6042"/>
    <w:rsid w:val="001D65E4"/>
    <w:rsid w:val="001D6687"/>
    <w:rsid w:val="001D6F41"/>
    <w:rsid w:val="001D73E2"/>
    <w:rsid w:val="001D74CD"/>
    <w:rsid w:val="001D7696"/>
    <w:rsid w:val="001D78B1"/>
    <w:rsid w:val="001D792D"/>
    <w:rsid w:val="001D7AF9"/>
    <w:rsid w:val="001D7DA1"/>
    <w:rsid w:val="001E0111"/>
    <w:rsid w:val="001E0931"/>
    <w:rsid w:val="001E0976"/>
    <w:rsid w:val="001E0CE4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99E"/>
    <w:rsid w:val="001E2AE6"/>
    <w:rsid w:val="001E2B0E"/>
    <w:rsid w:val="001E2C14"/>
    <w:rsid w:val="001E2FAD"/>
    <w:rsid w:val="001E33EA"/>
    <w:rsid w:val="001E386C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99F"/>
    <w:rsid w:val="001E4E89"/>
    <w:rsid w:val="001E4F38"/>
    <w:rsid w:val="001E4FB5"/>
    <w:rsid w:val="001E5081"/>
    <w:rsid w:val="001E5163"/>
    <w:rsid w:val="001E5203"/>
    <w:rsid w:val="001E528E"/>
    <w:rsid w:val="001E55C9"/>
    <w:rsid w:val="001E56F2"/>
    <w:rsid w:val="001E5768"/>
    <w:rsid w:val="001E6005"/>
    <w:rsid w:val="001E61EC"/>
    <w:rsid w:val="001E6380"/>
    <w:rsid w:val="001E641E"/>
    <w:rsid w:val="001E656B"/>
    <w:rsid w:val="001E6CDC"/>
    <w:rsid w:val="001E6F38"/>
    <w:rsid w:val="001E7047"/>
    <w:rsid w:val="001E7058"/>
    <w:rsid w:val="001E7168"/>
    <w:rsid w:val="001E7335"/>
    <w:rsid w:val="001E7747"/>
    <w:rsid w:val="001E7A88"/>
    <w:rsid w:val="001E7C1F"/>
    <w:rsid w:val="001E7EF8"/>
    <w:rsid w:val="001F007C"/>
    <w:rsid w:val="001F00AD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435"/>
    <w:rsid w:val="001F160F"/>
    <w:rsid w:val="001F18CF"/>
    <w:rsid w:val="001F19AA"/>
    <w:rsid w:val="001F1A85"/>
    <w:rsid w:val="001F1B34"/>
    <w:rsid w:val="001F1B4D"/>
    <w:rsid w:val="001F1C27"/>
    <w:rsid w:val="001F1D3F"/>
    <w:rsid w:val="001F1ECC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4"/>
    <w:rsid w:val="001F2ECD"/>
    <w:rsid w:val="001F2F34"/>
    <w:rsid w:val="001F2F98"/>
    <w:rsid w:val="001F344E"/>
    <w:rsid w:val="001F3A07"/>
    <w:rsid w:val="001F3A53"/>
    <w:rsid w:val="001F3CD1"/>
    <w:rsid w:val="001F3D49"/>
    <w:rsid w:val="001F3D9E"/>
    <w:rsid w:val="001F4337"/>
    <w:rsid w:val="001F4D37"/>
    <w:rsid w:val="001F568E"/>
    <w:rsid w:val="001F56D8"/>
    <w:rsid w:val="001F5766"/>
    <w:rsid w:val="001F5B18"/>
    <w:rsid w:val="001F5C19"/>
    <w:rsid w:val="001F5C3D"/>
    <w:rsid w:val="001F6027"/>
    <w:rsid w:val="001F623D"/>
    <w:rsid w:val="001F624B"/>
    <w:rsid w:val="001F6556"/>
    <w:rsid w:val="001F663E"/>
    <w:rsid w:val="001F6784"/>
    <w:rsid w:val="001F680F"/>
    <w:rsid w:val="001F684D"/>
    <w:rsid w:val="001F69AD"/>
    <w:rsid w:val="001F6DAD"/>
    <w:rsid w:val="001F71D9"/>
    <w:rsid w:val="001F7228"/>
    <w:rsid w:val="001F7627"/>
    <w:rsid w:val="001F7810"/>
    <w:rsid w:val="001F7BC6"/>
    <w:rsid w:val="001F7CA1"/>
    <w:rsid w:val="001F7FFA"/>
    <w:rsid w:val="002001C9"/>
    <w:rsid w:val="002002F7"/>
    <w:rsid w:val="002004A0"/>
    <w:rsid w:val="002005CE"/>
    <w:rsid w:val="00200666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AA"/>
    <w:rsid w:val="002025D0"/>
    <w:rsid w:val="00202B12"/>
    <w:rsid w:val="00202E26"/>
    <w:rsid w:val="00202E28"/>
    <w:rsid w:val="00202E9D"/>
    <w:rsid w:val="00202EC5"/>
    <w:rsid w:val="00203012"/>
    <w:rsid w:val="0020382D"/>
    <w:rsid w:val="002039E8"/>
    <w:rsid w:val="00203A1C"/>
    <w:rsid w:val="00203B9F"/>
    <w:rsid w:val="00203D30"/>
    <w:rsid w:val="00203E44"/>
    <w:rsid w:val="0020423F"/>
    <w:rsid w:val="00204341"/>
    <w:rsid w:val="00204633"/>
    <w:rsid w:val="00204707"/>
    <w:rsid w:val="00204ACD"/>
    <w:rsid w:val="00204E6B"/>
    <w:rsid w:val="00204E7A"/>
    <w:rsid w:val="00204EA3"/>
    <w:rsid w:val="00204F5D"/>
    <w:rsid w:val="0020514B"/>
    <w:rsid w:val="0020518E"/>
    <w:rsid w:val="0020590F"/>
    <w:rsid w:val="00206067"/>
    <w:rsid w:val="002060EE"/>
    <w:rsid w:val="00206210"/>
    <w:rsid w:val="00206841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A0"/>
    <w:rsid w:val="002076C5"/>
    <w:rsid w:val="002076C9"/>
    <w:rsid w:val="002078E0"/>
    <w:rsid w:val="00207C56"/>
    <w:rsid w:val="002106C3"/>
    <w:rsid w:val="00210987"/>
    <w:rsid w:val="00210A44"/>
    <w:rsid w:val="00210DF1"/>
    <w:rsid w:val="00211165"/>
    <w:rsid w:val="00211262"/>
    <w:rsid w:val="0021139F"/>
    <w:rsid w:val="002115C2"/>
    <w:rsid w:val="002115CB"/>
    <w:rsid w:val="002115E0"/>
    <w:rsid w:val="002117DD"/>
    <w:rsid w:val="00211A8D"/>
    <w:rsid w:val="00211F17"/>
    <w:rsid w:val="00212021"/>
    <w:rsid w:val="00212214"/>
    <w:rsid w:val="0021221A"/>
    <w:rsid w:val="002125ED"/>
    <w:rsid w:val="0021287D"/>
    <w:rsid w:val="00212B8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ABF"/>
    <w:rsid w:val="00213B00"/>
    <w:rsid w:val="00213BC3"/>
    <w:rsid w:val="00213C1F"/>
    <w:rsid w:val="002140E9"/>
    <w:rsid w:val="00214132"/>
    <w:rsid w:val="00214177"/>
    <w:rsid w:val="002141E8"/>
    <w:rsid w:val="002141F0"/>
    <w:rsid w:val="00214863"/>
    <w:rsid w:val="002148A9"/>
    <w:rsid w:val="00214C30"/>
    <w:rsid w:val="00214DD8"/>
    <w:rsid w:val="00214FB4"/>
    <w:rsid w:val="00215113"/>
    <w:rsid w:val="002153E0"/>
    <w:rsid w:val="002158F7"/>
    <w:rsid w:val="00215947"/>
    <w:rsid w:val="00215A71"/>
    <w:rsid w:val="00215A81"/>
    <w:rsid w:val="00215ACF"/>
    <w:rsid w:val="00216130"/>
    <w:rsid w:val="00216313"/>
    <w:rsid w:val="00216931"/>
    <w:rsid w:val="002169BB"/>
    <w:rsid w:val="00216ADD"/>
    <w:rsid w:val="00216CE9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2"/>
    <w:rsid w:val="0022048A"/>
    <w:rsid w:val="00220853"/>
    <w:rsid w:val="00220AF3"/>
    <w:rsid w:val="00220D28"/>
    <w:rsid w:val="00220E2A"/>
    <w:rsid w:val="00220EE3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23"/>
    <w:rsid w:val="00223DCD"/>
    <w:rsid w:val="00223DD1"/>
    <w:rsid w:val="00223F8E"/>
    <w:rsid w:val="002241CE"/>
    <w:rsid w:val="002243A2"/>
    <w:rsid w:val="002247D0"/>
    <w:rsid w:val="002249CD"/>
    <w:rsid w:val="002249DE"/>
    <w:rsid w:val="00224BB2"/>
    <w:rsid w:val="00224D67"/>
    <w:rsid w:val="0022549C"/>
    <w:rsid w:val="002254D7"/>
    <w:rsid w:val="002255A4"/>
    <w:rsid w:val="00225627"/>
    <w:rsid w:val="002256F3"/>
    <w:rsid w:val="00225D4D"/>
    <w:rsid w:val="0022607A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073"/>
    <w:rsid w:val="00230246"/>
    <w:rsid w:val="002308D6"/>
    <w:rsid w:val="00230AB5"/>
    <w:rsid w:val="00230D73"/>
    <w:rsid w:val="00230FE6"/>
    <w:rsid w:val="0023112B"/>
    <w:rsid w:val="0023128E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7C3"/>
    <w:rsid w:val="002338AE"/>
    <w:rsid w:val="00233979"/>
    <w:rsid w:val="00233F08"/>
    <w:rsid w:val="00234014"/>
    <w:rsid w:val="0023412E"/>
    <w:rsid w:val="002341E6"/>
    <w:rsid w:val="00234B12"/>
    <w:rsid w:val="00234C85"/>
    <w:rsid w:val="0023559E"/>
    <w:rsid w:val="002355D2"/>
    <w:rsid w:val="002359D4"/>
    <w:rsid w:val="00236096"/>
    <w:rsid w:val="00236583"/>
    <w:rsid w:val="0023677D"/>
    <w:rsid w:val="0023687A"/>
    <w:rsid w:val="00236C64"/>
    <w:rsid w:val="00236EFF"/>
    <w:rsid w:val="00236F74"/>
    <w:rsid w:val="00237122"/>
    <w:rsid w:val="00237317"/>
    <w:rsid w:val="00237469"/>
    <w:rsid w:val="002374A7"/>
    <w:rsid w:val="00237580"/>
    <w:rsid w:val="00237DA6"/>
    <w:rsid w:val="00237DDC"/>
    <w:rsid w:val="00237EF0"/>
    <w:rsid w:val="002402EF"/>
    <w:rsid w:val="002403EE"/>
    <w:rsid w:val="00240B99"/>
    <w:rsid w:val="00240C59"/>
    <w:rsid w:val="00240CF4"/>
    <w:rsid w:val="00240E83"/>
    <w:rsid w:val="00240FB9"/>
    <w:rsid w:val="00241164"/>
    <w:rsid w:val="002413F7"/>
    <w:rsid w:val="0024154A"/>
    <w:rsid w:val="00241905"/>
    <w:rsid w:val="00241923"/>
    <w:rsid w:val="0024196F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682"/>
    <w:rsid w:val="0024399A"/>
    <w:rsid w:val="00243C61"/>
    <w:rsid w:val="002442ED"/>
    <w:rsid w:val="002443B7"/>
    <w:rsid w:val="002447B0"/>
    <w:rsid w:val="002447E4"/>
    <w:rsid w:val="00244B90"/>
    <w:rsid w:val="00244CEE"/>
    <w:rsid w:val="00244E3B"/>
    <w:rsid w:val="00244FEF"/>
    <w:rsid w:val="0024508D"/>
    <w:rsid w:val="00245271"/>
    <w:rsid w:val="00245379"/>
    <w:rsid w:val="002455A9"/>
    <w:rsid w:val="00245A3B"/>
    <w:rsid w:val="00245AA3"/>
    <w:rsid w:val="00245FDE"/>
    <w:rsid w:val="002469A7"/>
    <w:rsid w:val="00246C27"/>
    <w:rsid w:val="00246C64"/>
    <w:rsid w:val="00246EB1"/>
    <w:rsid w:val="0024704D"/>
    <w:rsid w:val="0024705D"/>
    <w:rsid w:val="002470E8"/>
    <w:rsid w:val="002471E6"/>
    <w:rsid w:val="00247887"/>
    <w:rsid w:val="00247C62"/>
    <w:rsid w:val="00247D36"/>
    <w:rsid w:val="00247E39"/>
    <w:rsid w:val="00247E7D"/>
    <w:rsid w:val="00247EE4"/>
    <w:rsid w:val="0025022B"/>
    <w:rsid w:val="00250290"/>
    <w:rsid w:val="00250309"/>
    <w:rsid w:val="00250423"/>
    <w:rsid w:val="002507B4"/>
    <w:rsid w:val="00250A7F"/>
    <w:rsid w:val="00250A9A"/>
    <w:rsid w:val="00250B66"/>
    <w:rsid w:val="00250BFB"/>
    <w:rsid w:val="0025105F"/>
    <w:rsid w:val="0025142D"/>
    <w:rsid w:val="0025164D"/>
    <w:rsid w:val="0025177E"/>
    <w:rsid w:val="00251B21"/>
    <w:rsid w:val="00251B3C"/>
    <w:rsid w:val="00251BB8"/>
    <w:rsid w:val="00251BEC"/>
    <w:rsid w:val="00251F58"/>
    <w:rsid w:val="00252647"/>
    <w:rsid w:val="00252714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607"/>
    <w:rsid w:val="00254786"/>
    <w:rsid w:val="00254BB2"/>
    <w:rsid w:val="00254E70"/>
    <w:rsid w:val="00254F3E"/>
    <w:rsid w:val="00254FD9"/>
    <w:rsid w:val="00255041"/>
    <w:rsid w:val="00255332"/>
    <w:rsid w:val="00255666"/>
    <w:rsid w:val="00255989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636"/>
    <w:rsid w:val="0026082E"/>
    <w:rsid w:val="0026085C"/>
    <w:rsid w:val="002608C3"/>
    <w:rsid w:val="00260911"/>
    <w:rsid w:val="0026092F"/>
    <w:rsid w:val="00260CA0"/>
    <w:rsid w:val="00260F18"/>
    <w:rsid w:val="00261074"/>
    <w:rsid w:val="00261210"/>
    <w:rsid w:val="002617FA"/>
    <w:rsid w:val="00261A09"/>
    <w:rsid w:val="00261DAB"/>
    <w:rsid w:val="00261E9B"/>
    <w:rsid w:val="00261FE6"/>
    <w:rsid w:val="00262497"/>
    <w:rsid w:val="0026256A"/>
    <w:rsid w:val="002626C0"/>
    <w:rsid w:val="00262822"/>
    <w:rsid w:val="00262A14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67E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790"/>
    <w:rsid w:val="0026680E"/>
    <w:rsid w:val="00266CF3"/>
    <w:rsid w:val="00267877"/>
    <w:rsid w:val="00267B76"/>
    <w:rsid w:val="002700DB"/>
    <w:rsid w:val="002701B3"/>
    <w:rsid w:val="00270429"/>
    <w:rsid w:val="00270793"/>
    <w:rsid w:val="002709D5"/>
    <w:rsid w:val="00270C49"/>
    <w:rsid w:val="00270C4D"/>
    <w:rsid w:val="00270E9F"/>
    <w:rsid w:val="00270F60"/>
    <w:rsid w:val="0027107E"/>
    <w:rsid w:val="00271216"/>
    <w:rsid w:val="00271E1D"/>
    <w:rsid w:val="00272031"/>
    <w:rsid w:val="0027215C"/>
    <w:rsid w:val="00272192"/>
    <w:rsid w:val="00272342"/>
    <w:rsid w:val="002728C3"/>
    <w:rsid w:val="00272C03"/>
    <w:rsid w:val="00272D23"/>
    <w:rsid w:val="00272FC2"/>
    <w:rsid w:val="002732E3"/>
    <w:rsid w:val="002734AC"/>
    <w:rsid w:val="0027358C"/>
    <w:rsid w:val="00273638"/>
    <w:rsid w:val="0027366A"/>
    <w:rsid w:val="0027370B"/>
    <w:rsid w:val="00273712"/>
    <w:rsid w:val="0027389A"/>
    <w:rsid w:val="00273C7F"/>
    <w:rsid w:val="00273FBB"/>
    <w:rsid w:val="002749DC"/>
    <w:rsid w:val="00274B49"/>
    <w:rsid w:val="00274EC9"/>
    <w:rsid w:val="0027550E"/>
    <w:rsid w:val="002759A8"/>
    <w:rsid w:val="00275A0C"/>
    <w:rsid w:val="00275AD1"/>
    <w:rsid w:val="00275B1C"/>
    <w:rsid w:val="00275B69"/>
    <w:rsid w:val="00275D10"/>
    <w:rsid w:val="00275E19"/>
    <w:rsid w:val="0027604B"/>
    <w:rsid w:val="00276053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77B1C"/>
    <w:rsid w:val="00280093"/>
    <w:rsid w:val="0028029D"/>
    <w:rsid w:val="002803F6"/>
    <w:rsid w:val="00280489"/>
    <w:rsid w:val="002804DF"/>
    <w:rsid w:val="002807E8"/>
    <w:rsid w:val="00280AF8"/>
    <w:rsid w:val="00280B2C"/>
    <w:rsid w:val="00280CB6"/>
    <w:rsid w:val="00280ED8"/>
    <w:rsid w:val="00280FFC"/>
    <w:rsid w:val="002811B8"/>
    <w:rsid w:val="00281354"/>
    <w:rsid w:val="0028167E"/>
    <w:rsid w:val="00281709"/>
    <w:rsid w:val="002820CA"/>
    <w:rsid w:val="00282577"/>
    <w:rsid w:val="00282600"/>
    <w:rsid w:val="002826FE"/>
    <w:rsid w:val="002827B7"/>
    <w:rsid w:val="00282AE8"/>
    <w:rsid w:val="00282B29"/>
    <w:rsid w:val="00282ECE"/>
    <w:rsid w:val="00282F35"/>
    <w:rsid w:val="00283130"/>
    <w:rsid w:val="00283275"/>
    <w:rsid w:val="0028327B"/>
    <w:rsid w:val="0028354F"/>
    <w:rsid w:val="002835F6"/>
    <w:rsid w:val="00283955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E5"/>
    <w:rsid w:val="00285AEB"/>
    <w:rsid w:val="00285AF5"/>
    <w:rsid w:val="00285DF4"/>
    <w:rsid w:val="002865F4"/>
    <w:rsid w:val="00286617"/>
    <w:rsid w:val="00286671"/>
    <w:rsid w:val="002868B7"/>
    <w:rsid w:val="00287416"/>
    <w:rsid w:val="00287446"/>
    <w:rsid w:val="0028799B"/>
    <w:rsid w:val="00287BD2"/>
    <w:rsid w:val="00287EB2"/>
    <w:rsid w:val="00287F9A"/>
    <w:rsid w:val="00287FD5"/>
    <w:rsid w:val="002900A6"/>
    <w:rsid w:val="002900E7"/>
    <w:rsid w:val="00290154"/>
    <w:rsid w:val="00290249"/>
    <w:rsid w:val="002904B9"/>
    <w:rsid w:val="002907CC"/>
    <w:rsid w:val="00291067"/>
    <w:rsid w:val="0029165F"/>
    <w:rsid w:val="002917D4"/>
    <w:rsid w:val="002917DD"/>
    <w:rsid w:val="0029199E"/>
    <w:rsid w:val="00291A03"/>
    <w:rsid w:val="00291D2D"/>
    <w:rsid w:val="00291D68"/>
    <w:rsid w:val="00291FC2"/>
    <w:rsid w:val="0029204D"/>
    <w:rsid w:val="002925F7"/>
    <w:rsid w:val="00292776"/>
    <w:rsid w:val="0029295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872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40C"/>
    <w:rsid w:val="002A06FD"/>
    <w:rsid w:val="002A0756"/>
    <w:rsid w:val="002A09C2"/>
    <w:rsid w:val="002A0A1B"/>
    <w:rsid w:val="002A0AD4"/>
    <w:rsid w:val="002A10D7"/>
    <w:rsid w:val="002A1196"/>
    <w:rsid w:val="002A11D5"/>
    <w:rsid w:val="002A1252"/>
    <w:rsid w:val="002A13A6"/>
    <w:rsid w:val="002A13CA"/>
    <w:rsid w:val="002A1698"/>
    <w:rsid w:val="002A16E9"/>
    <w:rsid w:val="002A1922"/>
    <w:rsid w:val="002A1C74"/>
    <w:rsid w:val="002A1F87"/>
    <w:rsid w:val="002A1FCB"/>
    <w:rsid w:val="002A27D5"/>
    <w:rsid w:val="002A2853"/>
    <w:rsid w:val="002A28E1"/>
    <w:rsid w:val="002A2D02"/>
    <w:rsid w:val="002A2D24"/>
    <w:rsid w:val="002A2DBB"/>
    <w:rsid w:val="002A370B"/>
    <w:rsid w:val="002A37CB"/>
    <w:rsid w:val="002A38B6"/>
    <w:rsid w:val="002A3A6C"/>
    <w:rsid w:val="002A3DA2"/>
    <w:rsid w:val="002A443C"/>
    <w:rsid w:val="002A4469"/>
    <w:rsid w:val="002A447F"/>
    <w:rsid w:val="002A495F"/>
    <w:rsid w:val="002A49C1"/>
    <w:rsid w:val="002A4B3E"/>
    <w:rsid w:val="002A4C02"/>
    <w:rsid w:val="002A51A6"/>
    <w:rsid w:val="002A5342"/>
    <w:rsid w:val="002A5647"/>
    <w:rsid w:val="002A58ED"/>
    <w:rsid w:val="002A592E"/>
    <w:rsid w:val="002A5C06"/>
    <w:rsid w:val="002A5C7D"/>
    <w:rsid w:val="002A6176"/>
    <w:rsid w:val="002A6302"/>
    <w:rsid w:val="002A644B"/>
    <w:rsid w:val="002A689B"/>
    <w:rsid w:val="002A6908"/>
    <w:rsid w:val="002A6930"/>
    <w:rsid w:val="002A69F7"/>
    <w:rsid w:val="002A6B9A"/>
    <w:rsid w:val="002A6C0B"/>
    <w:rsid w:val="002A6F40"/>
    <w:rsid w:val="002A7028"/>
    <w:rsid w:val="002A7603"/>
    <w:rsid w:val="002A7663"/>
    <w:rsid w:val="002A78B6"/>
    <w:rsid w:val="002A7BA5"/>
    <w:rsid w:val="002A7D0F"/>
    <w:rsid w:val="002A7D8F"/>
    <w:rsid w:val="002A7E5D"/>
    <w:rsid w:val="002A7FE4"/>
    <w:rsid w:val="002B03C4"/>
    <w:rsid w:val="002B0674"/>
    <w:rsid w:val="002B06EF"/>
    <w:rsid w:val="002B0878"/>
    <w:rsid w:val="002B0DCD"/>
    <w:rsid w:val="002B10A9"/>
    <w:rsid w:val="002B11F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04"/>
    <w:rsid w:val="002B3608"/>
    <w:rsid w:val="002B361E"/>
    <w:rsid w:val="002B3735"/>
    <w:rsid w:val="002B3B74"/>
    <w:rsid w:val="002B3CF6"/>
    <w:rsid w:val="002B3EC7"/>
    <w:rsid w:val="002B3FE7"/>
    <w:rsid w:val="002B3FF8"/>
    <w:rsid w:val="002B41AE"/>
    <w:rsid w:val="002B42FB"/>
    <w:rsid w:val="002B4537"/>
    <w:rsid w:val="002B4F5D"/>
    <w:rsid w:val="002B5240"/>
    <w:rsid w:val="002B54D5"/>
    <w:rsid w:val="002B55C6"/>
    <w:rsid w:val="002B5715"/>
    <w:rsid w:val="002B57A1"/>
    <w:rsid w:val="002B5ACC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E77"/>
    <w:rsid w:val="002B7001"/>
    <w:rsid w:val="002B71F8"/>
    <w:rsid w:val="002B749D"/>
    <w:rsid w:val="002B750B"/>
    <w:rsid w:val="002B75DA"/>
    <w:rsid w:val="002B770C"/>
    <w:rsid w:val="002B7882"/>
    <w:rsid w:val="002B7981"/>
    <w:rsid w:val="002B7BF4"/>
    <w:rsid w:val="002B7C5A"/>
    <w:rsid w:val="002C03D9"/>
    <w:rsid w:val="002C0607"/>
    <w:rsid w:val="002C08A2"/>
    <w:rsid w:val="002C0E74"/>
    <w:rsid w:val="002C0EED"/>
    <w:rsid w:val="002C1095"/>
    <w:rsid w:val="002C133D"/>
    <w:rsid w:val="002C1548"/>
    <w:rsid w:val="002C155B"/>
    <w:rsid w:val="002C17F3"/>
    <w:rsid w:val="002C21AD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B0D"/>
    <w:rsid w:val="002C3C07"/>
    <w:rsid w:val="002C4414"/>
    <w:rsid w:val="002C4417"/>
    <w:rsid w:val="002C45FA"/>
    <w:rsid w:val="002C461D"/>
    <w:rsid w:val="002C4AF6"/>
    <w:rsid w:val="002C4E1B"/>
    <w:rsid w:val="002C519B"/>
    <w:rsid w:val="002C51A2"/>
    <w:rsid w:val="002C5617"/>
    <w:rsid w:val="002C5638"/>
    <w:rsid w:val="002C5778"/>
    <w:rsid w:val="002C57C6"/>
    <w:rsid w:val="002C583E"/>
    <w:rsid w:val="002C5F67"/>
    <w:rsid w:val="002C60A7"/>
    <w:rsid w:val="002C6350"/>
    <w:rsid w:val="002C6447"/>
    <w:rsid w:val="002C6EB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1EFC"/>
    <w:rsid w:val="002D24BA"/>
    <w:rsid w:val="002D2667"/>
    <w:rsid w:val="002D27BD"/>
    <w:rsid w:val="002D27D1"/>
    <w:rsid w:val="002D2979"/>
    <w:rsid w:val="002D304C"/>
    <w:rsid w:val="002D3165"/>
    <w:rsid w:val="002D3451"/>
    <w:rsid w:val="002D369B"/>
    <w:rsid w:val="002D3B4A"/>
    <w:rsid w:val="002D456F"/>
    <w:rsid w:val="002D45A1"/>
    <w:rsid w:val="002D47A9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0BF"/>
    <w:rsid w:val="002D7384"/>
    <w:rsid w:val="002D74C4"/>
    <w:rsid w:val="002D79AE"/>
    <w:rsid w:val="002D7A15"/>
    <w:rsid w:val="002D7A20"/>
    <w:rsid w:val="002D7FA1"/>
    <w:rsid w:val="002E00A6"/>
    <w:rsid w:val="002E0128"/>
    <w:rsid w:val="002E01B9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17"/>
    <w:rsid w:val="002E15C5"/>
    <w:rsid w:val="002E1712"/>
    <w:rsid w:val="002E1A8A"/>
    <w:rsid w:val="002E1C7F"/>
    <w:rsid w:val="002E1CDA"/>
    <w:rsid w:val="002E1F70"/>
    <w:rsid w:val="002E21A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0B9"/>
    <w:rsid w:val="002E4442"/>
    <w:rsid w:val="002E48F3"/>
    <w:rsid w:val="002E4A9D"/>
    <w:rsid w:val="002E4B4D"/>
    <w:rsid w:val="002E4BB9"/>
    <w:rsid w:val="002E4C88"/>
    <w:rsid w:val="002E4D02"/>
    <w:rsid w:val="002E50A6"/>
    <w:rsid w:val="002E52BC"/>
    <w:rsid w:val="002E556A"/>
    <w:rsid w:val="002E5803"/>
    <w:rsid w:val="002E5D6C"/>
    <w:rsid w:val="002E5E86"/>
    <w:rsid w:val="002E6150"/>
    <w:rsid w:val="002E6263"/>
    <w:rsid w:val="002E654A"/>
    <w:rsid w:val="002E6591"/>
    <w:rsid w:val="002E6874"/>
    <w:rsid w:val="002E69EB"/>
    <w:rsid w:val="002E6C5F"/>
    <w:rsid w:val="002E6C8E"/>
    <w:rsid w:val="002E6CAB"/>
    <w:rsid w:val="002E6F62"/>
    <w:rsid w:val="002E6FD0"/>
    <w:rsid w:val="002E729E"/>
    <w:rsid w:val="002E7852"/>
    <w:rsid w:val="002E7AF2"/>
    <w:rsid w:val="002E7B7D"/>
    <w:rsid w:val="002E7D2E"/>
    <w:rsid w:val="002E7FC7"/>
    <w:rsid w:val="002F0273"/>
    <w:rsid w:val="002F03D8"/>
    <w:rsid w:val="002F03DA"/>
    <w:rsid w:val="002F06EF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17"/>
    <w:rsid w:val="002F1D40"/>
    <w:rsid w:val="002F1F54"/>
    <w:rsid w:val="002F22BB"/>
    <w:rsid w:val="002F295B"/>
    <w:rsid w:val="002F2F47"/>
    <w:rsid w:val="002F32DD"/>
    <w:rsid w:val="002F33BD"/>
    <w:rsid w:val="002F373D"/>
    <w:rsid w:val="002F37E9"/>
    <w:rsid w:val="002F3F31"/>
    <w:rsid w:val="002F48A4"/>
    <w:rsid w:val="002F4B48"/>
    <w:rsid w:val="002F4C49"/>
    <w:rsid w:val="002F516A"/>
    <w:rsid w:val="002F5220"/>
    <w:rsid w:val="002F54A4"/>
    <w:rsid w:val="002F54D6"/>
    <w:rsid w:val="002F54DE"/>
    <w:rsid w:val="002F5558"/>
    <w:rsid w:val="002F573C"/>
    <w:rsid w:val="002F5E95"/>
    <w:rsid w:val="002F6125"/>
    <w:rsid w:val="002F6148"/>
    <w:rsid w:val="002F6213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3A"/>
    <w:rsid w:val="002F7041"/>
    <w:rsid w:val="002F78A1"/>
    <w:rsid w:val="002F78DB"/>
    <w:rsid w:val="002F79A3"/>
    <w:rsid w:val="002F7E78"/>
    <w:rsid w:val="002F7EA5"/>
    <w:rsid w:val="003006FA"/>
    <w:rsid w:val="00300723"/>
    <w:rsid w:val="00300750"/>
    <w:rsid w:val="0030077F"/>
    <w:rsid w:val="00300904"/>
    <w:rsid w:val="00300CAF"/>
    <w:rsid w:val="00300DCB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3D8"/>
    <w:rsid w:val="003027F4"/>
    <w:rsid w:val="00302B14"/>
    <w:rsid w:val="00302CEB"/>
    <w:rsid w:val="00302E85"/>
    <w:rsid w:val="00302EE6"/>
    <w:rsid w:val="00303409"/>
    <w:rsid w:val="003034E8"/>
    <w:rsid w:val="003035B3"/>
    <w:rsid w:val="003035D9"/>
    <w:rsid w:val="00303701"/>
    <w:rsid w:val="00303D44"/>
    <w:rsid w:val="00303DFD"/>
    <w:rsid w:val="00303E26"/>
    <w:rsid w:val="00303E57"/>
    <w:rsid w:val="00304039"/>
    <w:rsid w:val="0030490B"/>
    <w:rsid w:val="00304997"/>
    <w:rsid w:val="00304A5A"/>
    <w:rsid w:val="00304D2A"/>
    <w:rsid w:val="00304D39"/>
    <w:rsid w:val="00305255"/>
    <w:rsid w:val="003053C9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18"/>
    <w:rsid w:val="00307BC3"/>
    <w:rsid w:val="00307C65"/>
    <w:rsid w:val="00307F22"/>
    <w:rsid w:val="00310164"/>
    <w:rsid w:val="0031029C"/>
    <w:rsid w:val="0031089B"/>
    <w:rsid w:val="003109A0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39E0"/>
    <w:rsid w:val="00313AA8"/>
    <w:rsid w:val="00314048"/>
    <w:rsid w:val="00314088"/>
    <w:rsid w:val="003140CB"/>
    <w:rsid w:val="00314340"/>
    <w:rsid w:val="003147B4"/>
    <w:rsid w:val="003148A4"/>
    <w:rsid w:val="00314A06"/>
    <w:rsid w:val="00314B8A"/>
    <w:rsid w:val="00314FEA"/>
    <w:rsid w:val="0031536A"/>
    <w:rsid w:val="00315739"/>
    <w:rsid w:val="003161E3"/>
    <w:rsid w:val="00316253"/>
    <w:rsid w:val="003166A7"/>
    <w:rsid w:val="003166CD"/>
    <w:rsid w:val="00316852"/>
    <w:rsid w:val="00316A40"/>
    <w:rsid w:val="00316DC3"/>
    <w:rsid w:val="003176B0"/>
    <w:rsid w:val="003177CF"/>
    <w:rsid w:val="00317C3A"/>
    <w:rsid w:val="00317D07"/>
    <w:rsid w:val="00317E7E"/>
    <w:rsid w:val="00317F4C"/>
    <w:rsid w:val="003203C5"/>
    <w:rsid w:val="0032044C"/>
    <w:rsid w:val="00320792"/>
    <w:rsid w:val="0032083B"/>
    <w:rsid w:val="003209F0"/>
    <w:rsid w:val="00320C10"/>
    <w:rsid w:val="00320DC8"/>
    <w:rsid w:val="00321305"/>
    <w:rsid w:val="0032165F"/>
    <w:rsid w:val="00321924"/>
    <w:rsid w:val="00321A0D"/>
    <w:rsid w:val="00322774"/>
    <w:rsid w:val="0032287A"/>
    <w:rsid w:val="003228CC"/>
    <w:rsid w:val="00322CC6"/>
    <w:rsid w:val="00322FAD"/>
    <w:rsid w:val="003230CE"/>
    <w:rsid w:val="00323554"/>
    <w:rsid w:val="0032361C"/>
    <w:rsid w:val="00323884"/>
    <w:rsid w:val="0032398A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D7E"/>
    <w:rsid w:val="00325E2D"/>
    <w:rsid w:val="00325ED6"/>
    <w:rsid w:val="00325FA9"/>
    <w:rsid w:val="00326130"/>
    <w:rsid w:val="003261CD"/>
    <w:rsid w:val="003262C7"/>
    <w:rsid w:val="00326361"/>
    <w:rsid w:val="003264EB"/>
    <w:rsid w:val="003267BF"/>
    <w:rsid w:val="00326801"/>
    <w:rsid w:val="00326BA0"/>
    <w:rsid w:val="003271BC"/>
    <w:rsid w:val="00327557"/>
    <w:rsid w:val="00327892"/>
    <w:rsid w:val="00327EFB"/>
    <w:rsid w:val="00330068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999"/>
    <w:rsid w:val="00332A97"/>
    <w:rsid w:val="00332D2E"/>
    <w:rsid w:val="00332E02"/>
    <w:rsid w:val="00333482"/>
    <w:rsid w:val="003336E5"/>
    <w:rsid w:val="00333AB6"/>
    <w:rsid w:val="00333CEF"/>
    <w:rsid w:val="00333E34"/>
    <w:rsid w:val="00334526"/>
    <w:rsid w:val="0033457F"/>
    <w:rsid w:val="0033481B"/>
    <w:rsid w:val="003348E6"/>
    <w:rsid w:val="00334ABD"/>
    <w:rsid w:val="003353E4"/>
    <w:rsid w:val="003355CF"/>
    <w:rsid w:val="003357ED"/>
    <w:rsid w:val="00335D0D"/>
    <w:rsid w:val="00335F9A"/>
    <w:rsid w:val="003363E9"/>
    <w:rsid w:val="003365E6"/>
    <w:rsid w:val="003367A9"/>
    <w:rsid w:val="00336A5E"/>
    <w:rsid w:val="00336CE6"/>
    <w:rsid w:val="0033705D"/>
    <w:rsid w:val="003373F4"/>
    <w:rsid w:val="0033781D"/>
    <w:rsid w:val="003379D6"/>
    <w:rsid w:val="00337D25"/>
    <w:rsid w:val="00340123"/>
    <w:rsid w:val="00340488"/>
    <w:rsid w:val="003405C6"/>
    <w:rsid w:val="00340952"/>
    <w:rsid w:val="00340AD1"/>
    <w:rsid w:val="00340B12"/>
    <w:rsid w:val="00340C4F"/>
    <w:rsid w:val="0034122E"/>
    <w:rsid w:val="0034141D"/>
    <w:rsid w:val="003414C0"/>
    <w:rsid w:val="0034156A"/>
    <w:rsid w:val="00341605"/>
    <w:rsid w:val="00341ED4"/>
    <w:rsid w:val="00342230"/>
    <w:rsid w:val="0034224C"/>
    <w:rsid w:val="00342477"/>
    <w:rsid w:val="0034250B"/>
    <w:rsid w:val="003425E9"/>
    <w:rsid w:val="00342897"/>
    <w:rsid w:val="00342AAD"/>
    <w:rsid w:val="00342B45"/>
    <w:rsid w:val="00342C77"/>
    <w:rsid w:val="00342EC9"/>
    <w:rsid w:val="00343324"/>
    <w:rsid w:val="003435CE"/>
    <w:rsid w:val="003435E9"/>
    <w:rsid w:val="0034377F"/>
    <w:rsid w:val="0034388D"/>
    <w:rsid w:val="00344210"/>
    <w:rsid w:val="00344416"/>
    <w:rsid w:val="003445A1"/>
    <w:rsid w:val="00344B98"/>
    <w:rsid w:val="00344BA3"/>
    <w:rsid w:val="00344E37"/>
    <w:rsid w:val="00344F8E"/>
    <w:rsid w:val="0034504C"/>
    <w:rsid w:val="00345374"/>
    <w:rsid w:val="00345602"/>
    <w:rsid w:val="0034571E"/>
    <w:rsid w:val="0034576D"/>
    <w:rsid w:val="003459DE"/>
    <w:rsid w:val="00345D2B"/>
    <w:rsid w:val="00345D45"/>
    <w:rsid w:val="00345FDC"/>
    <w:rsid w:val="00346051"/>
    <w:rsid w:val="0034635E"/>
    <w:rsid w:val="003463C0"/>
    <w:rsid w:val="003468CF"/>
    <w:rsid w:val="00346AF1"/>
    <w:rsid w:val="00346B95"/>
    <w:rsid w:val="00346CD7"/>
    <w:rsid w:val="003470E1"/>
    <w:rsid w:val="003470F8"/>
    <w:rsid w:val="003471B2"/>
    <w:rsid w:val="003475AD"/>
    <w:rsid w:val="003475D0"/>
    <w:rsid w:val="00347769"/>
    <w:rsid w:val="00347A5E"/>
    <w:rsid w:val="00347C1D"/>
    <w:rsid w:val="00347CC3"/>
    <w:rsid w:val="00347F88"/>
    <w:rsid w:val="0035005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875"/>
    <w:rsid w:val="00351D0D"/>
    <w:rsid w:val="00351D9F"/>
    <w:rsid w:val="00351DB7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684"/>
    <w:rsid w:val="00355848"/>
    <w:rsid w:val="0035585D"/>
    <w:rsid w:val="00355CA1"/>
    <w:rsid w:val="00355CA7"/>
    <w:rsid w:val="00355F44"/>
    <w:rsid w:val="00356539"/>
    <w:rsid w:val="00356B19"/>
    <w:rsid w:val="00356E2D"/>
    <w:rsid w:val="00357151"/>
    <w:rsid w:val="0035716E"/>
    <w:rsid w:val="003573C0"/>
    <w:rsid w:val="003573DD"/>
    <w:rsid w:val="003574C6"/>
    <w:rsid w:val="00357553"/>
    <w:rsid w:val="003577BA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CEC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C4C"/>
    <w:rsid w:val="00364ED1"/>
    <w:rsid w:val="00364F7E"/>
    <w:rsid w:val="00364FB3"/>
    <w:rsid w:val="003651FC"/>
    <w:rsid w:val="00365275"/>
    <w:rsid w:val="00365305"/>
    <w:rsid w:val="0036574B"/>
    <w:rsid w:val="003657EC"/>
    <w:rsid w:val="003658D4"/>
    <w:rsid w:val="00365A0F"/>
    <w:rsid w:val="00365C7A"/>
    <w:rsid w:val="00365C86"/>
    <w:rsid w:val="00365F41"/>
    <w:rsid w:val="00366306"/>
    <w:rsid w:val="00366510"/>
    <w:rsid w:val="003666C7"/>
    <w:rsid w:val="003667E4"/>
    <w:rsid w:val="00366869"/>
    <w:rsid w:val="00366AF5"/>
    <w:rsid w:val="00366CF3"/>
    <w:rsid w:val="003670FE"/>
    <w:rsid w:val="00367606"/>
    <w:rsid w:val="003676C6"/>
    <w:rsid w:val="0036784A"/>
    <w:rsid w:val="003679C8"/>
    <w:rsid w:val="00367A93"/>
    <w:rsid w:val="00367BA9"/>
    <w:rsid w:val="00367E0E"/>
    <w:rsid w:val="00367E33"/>
    <w:rsid w:val="00367E97"/>
    <w:rsid w:val="00367E9C"/>
    <w:rsid w:val="0037017C"/>
    <w:rsid w:val="003701A6"/>
    <w:rsid w:val="0037028F"/>
    <w:rsid w:val="003702BC"/>
    <w:rsid w:val="003702BE"/>
    <w:rsid w:val="00370CD5"/>
    <w:rsid w:val="00370EEC"/>
    <w:rsid w:val="00371084"/>
    <w:rsid w:val="003711F0"/>
    <w:rsid w:val="00371225"/>
    <w:rsid w:val="00371360"/>
    <w:rsid w:val="00371AC8"/>
    <w:rsid w:val="00371BBF"/>
    <w:rsid w:val="00371C96"/>
    <w:rsid w:val="0037226D"/>
    <w:rsid w:val="0037242C"/>
    <w:rsid w:val="0037248A"/>
    <w:rsid w:val="003726B6"/>
    <w:rsid w:val="00372790"/>
    <w:rsid w:val="00372A4F"/>
    <w:rsid w:val="00372AAC"/>
    <w:rsid w:val="00372C4E"/>
    <w:rsid w:val="00372CD0"/>
    <w:rsid w:val="00372EFD"/>
    <w:rsid w:val="00373258"/>
    <w:rsid w:val="0037352F"/>
    <w:rsid w:val="0037354E"/>
    <w:rsid w:val="003735D3"/>
    <w:rsid w:val="003739C6"/>
    <w:rsid w:val="00373B0B"/>
    <w:rsid w:val="00373BAD"/>
    <w:rsid w:val="00373E0B"/>
    <w:rsid w:val="00373ED9"/>
    <w:rsid w:val="003740D4"/>
    <w:rsid w:val="00374207"/>
    <w:rsid w:val="003743F7"/>
    <w:rsid w:val="0037448C"/>
    <w:rsid w:val="003744FD"/>
    <w:rsid w:val="003748AA"/>
    <w:rsid w:val="00374C40"/>
    <w:rsid w:val="0037520A"/>
    <w:rsid w:val="003752ED"/>
    <w:rsid w:val="0037559B"/>
    <w:rsid w:val="0037574F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CCD"/>
    <w:rsid w:val="00376E9C"/>
    <w:rsid w:val="00376F87"/>
    <w:rsid w:val="00377084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5E8"/>
    <w:rsid w:val="0038062D"/>
    <w:rsid w:val="0038071B"/>
    <w:rsid w:val="00380948"/>
    <w:rsid w:val="00380D0D"/>
    <w:rsid w:val="00381262"/>
    <w:rsid w:val="0038139A"/>
    <w:rsid w:val="00382179"/>
    <w:rsid w:val="003821E0"/>
    <w:rsid w:val="0038234C"/>
    <w:rsid w:val="003824A9"/>
    <w:rsid w:val="003825CE"/>
    <w:rsid w:val="003826C9"/>
    <w:rsid w:val="00382906"/>
    <w:rsid w:val="00382C43"/>
    <w:rsid w:val="003830F0"/>
    <w:rsid w:val="00383184"/>
    <w:rsid w:val="003832F2"/>
    <w:rsid w:val="00383390"/>
    <w:rsid w:val="00383511"/>
    <w:rsid w:val="00383858"/>
    <w:rsid w:val="00383A98"/>
    <w:rsid w:val="00383DBC"/>
    <w:rsid w:val="003841D9"/>
    <w:rsid w:val="003841DC"/>
    <w:rsid w:val="0038429D"/>
    <w:rsid w:val="0038462C"/>
    <w:rsid w:val="00384667"/>
    <w:rsid w:val="00384B8F"/>
    <w:rsid w:val="00384D47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720"/>
    <w:rsid w:val="00387892"/>
    <w:rsid w:val="00387CA6"/>
    <w:rsid w:val="00387E46"/>
    <w:rsid w:val="00387E76"/>
    <w:rsid w:val="00387FBD"/>
    <w:rsid w:val="00390943"/>
    <w:rsid w:val="0039094B"/>
    <w:rsid w:val="00390979"/>
    <w:rsid w:val="00390C09"/>
    <w:rsid w:val="00390FD4"/>
    <w:rsid w:val="00391237"/>
    <w:rsid w:val="003913A6"/>
    <w:rsid w:val="003914B3"/>
    <w:rsid w:val="00391515"/>
    <w:rsid w:val="00391A32"/>
    <w:rsid w:val="00391A73"/>
    <w:rsid w:val="00391AC0"/>
    <w:rsid w:val="00391B41"/>
    <w:rsid w:val="00391C7C"/>
    <w:rsid w:val="00391CD1"/>
    <w:rsid w:val="00392195"/>
    <w:rsid w:val="003923AC"/>
    <w:rsid w:val="003927DC"/>
    <w:rsid w:val="00392AA4"/>
    <w:rsid w:val="00392BAB"/>
    <w:rsid w:val="00393335"/>
    <w:rsid w:val="0039346B"/>
    <w:rsid w:val="0039387A"/>
    <w:rsid w:val="00394291"/>
    <w:rsid w:val="0039452C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AD6"/>
    <w:rsid w:val="00397B22"/>
    <w:rsid w:val="003A000F"/>
    <w:rsid w:val="003A00DB"/>
    <w:rsid w:val="003A017D"/>
    <w:rsid w:val="003A01DA"/>
    <w:rsid w:val="003A02A1"/>
    <w:rsid w:val="003A09E5"/>
    <w:rsid w:val="003A0B4F"/>
    <w:rsid w:val="003A0C79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7B1"/>
    <w:rsid w:val="003A1DAF"/>
    <w:rsid w:val="003A1FE0"/>
    <w:rsid w:val="003A20B0"/>
    <w:rsid w:val="003A24E7"/>
    <w:rsid w:val="003A25E6"/>
    <w:rsid w:val="003A2785"/>
    <w:rsid w:val="003A2800"/>
    <w:rsid w:val="003A28C9"/>
    <w:rsid w:val="003A2A67"/>
    <w:rsid w:val="003A2E84"/>
    <w:rsid w:val="003A3180"/>
    <w:rsid w:val="003A3354"/>
    <w:rsid w:val="003A3567"/>
    <w:rsid w:val="003A3575"/>
    <w:rsid w:val="003A3924"/>
    <w:rsid w:val="003A3B2C"/>
    <w:rsid w:val="003A3C1F"/>
    <w:rsid w:val="003A3E40"/>
    <w:rsid w:val="003A40A1"/>
    <w:rsid w:val="003A40E3"/>
    <w:rsid w:val="003A412D"/>
    <w:rsid w:val="003A42F1"/>
    <w:rsid w:val="003A4876"/>
    <w:rsid w:val="003A49D9"/>
    <w:rsid w:val="003A4C7C"/>
    <w:rsid w:val="003A4FF8"/>
    <w:rsid w:val="003A5238"/>
    <w:rsid w:val="003A52E8"/>
    <w:rsid w:val="003A5627"/>
    <w:rsid w:val="003A57A8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2F"/>
    <w:rsid w:val="003B00BF"/>
    <w:rsid w:val="003B03DF"/>
    <w:rsid w:val="003B059C"/>
    <w:rsid w:val="003B075D"/>
    <w:rsid w:val="003B0A78"/>
    <w:rsid w:val="003B0B07"/>
    <w:rsid w:val="003B0BE2"/>
    <w:rsid w:val="003B0BE6"/>
    <w:rsid w:val="003B0C7B"/>
    <w:rsid w:val="003B0CA7"/>
    <w:rsid w:val="003B0CFF"/>
    <w:rsid w:val="003B0D74"/>
    <w:rsid w:val="003B0ECB"/>
    <w:rsid w:val="003B1009"/>
    <w:rsid w:val="003B1138"/>
    <w:rsid w:val="003B144F"/>
    <w:rsid w:val="003B151D"/>
    <w:rsid w:val="003B15F0"/>
    <w:rsid w:val="003B161C"/>
    <w:rsid w:val="003B1781"/>
    <w:rsid w:val="003B1826"/>
    <w:rsid w:val="003B1B3F"/>
    <w:rsid w:val="003B1C03"/>
    <w:rsid w:val="003B1E77"/>
    <w:rsid w:val="003B1E7C"/>
    <w:rsid w:val="003B1F86"/>
    <w:rsid w:val="003B22C4"/>
    <w:rsid w:val="003B2417"/>
    <w:rsid w:val="003B279A"/>
    <w:rsid w:val="003B314F"/>
    <w:rsid w:val="003B37EC"/>
    <w:rsid w:val="003B392D"/>
    <w:rsid w:val="003B3DF8"/>
    <w:rsid w:val="003B3FDB"/>
    <w:rsid w:val="003B4613"/>
    <w:rsid w:val="003B4A3F"/>
    <w:rsid w:val="003B5005"/>
    <w:rsid w:val="003B507A"/>
    <w:rsid w:val="003B50D2"/>
    <w:rsid w:val="003B5185"/>
    <w:rsid w:val="003B5403"/>
    <w:rsid w:val="003B580C"/>
    <w:rsid w:val="003B59AF"/>
    <w:rsid w:val="003B6254"/>
    <w:rsid w:val="003B652D"/>
    <w:rsid w:val="003B6684"/>
    <w:rsid w:val="003B6706"/>
    <w:rsid w:val="003B6776"/>
    <w:rsid w:val="003B68AE"/>
    <w:rsid w:val="003B68CF"/>
    <w:rsid w:val="003B6B27"/>
    <w:rsid w:val="003B6BC2"/>
    <w:rsid w:val="003B6D65"/>
    <w:rsid w:val="003B6DDD"/>
    <w:rsid w:val="003B6E9B"/>
    <w:rsid w:val="003B6FE6"/>
    <w:rsid w:val="003B70C3"/>
    <w:rsid w:val="003B751A"/>
    <w:rsid w:val="003B78FE"/>
    <w:rsid w:val="003B7C45"/>
    <w:rsid w:val="003B7DB4"/>
    <w:rsid w:val="003B7F1E"/>
    <w:rsid w:val="003C094B"/>
    <w:rsid w:val="003C0C88"/>
    <w:rsid w:val="003C0E7F"/>
    <w:rsid w:val="003C105D"/>
    <w:rsid w:val="003C1195"/>
    <w:rsid w:val="003C134B"/>
    <w:rsid w:val="003C18B0"/>
    <w:rsid w:val="003C18F3"/>
    <w:rsid w:val="003C19A4"/>
    <w:rsid w:val="003C1B73"/>
    <w:rsid w:val="003C1CC6"/>
    <w:rsid w:val="003C2025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54F"/>
    <w:rsid w:val="003C4B61"/>
    <w:rsid w:val="003C5100"/>
    <w:rsid w:val="003C5F0F"/>
    <w:rsid w:val="003C617E"/>
    <w:rsid w:val="003C62CC"/>
    <w:rsid w:val="003C675C"/>
    <w:rsid w:val="003C681F"/>
    <w:rsid w:val="003C685A"/>
    <w:rsid w:val="003C6C7F"/>
    <w:rsid w:val="003C6D9F"/>
    <w:rsid w:val="003C7008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8BB"/>
    <w:rsid w:val="003D1AF0"/>
    <w:rsid w:val="003D1C00"/>
    <w:rsid w:val="003D1C9D"/>
    <w:rsid w:val="003D1E40"/>
    <w:rsid w:val="003D1FB5"/>
    <w:rsid w:val="003D2105"/>
    <w:rsid w:val="003D2247"/>
    <w:rsid w:val="003D23BB"/>
    <w:rsid w:val="003D2437"/>
    <w:rsid w:val="003D271B"/>
    <w:rsid w:val="003D2D83"/>
    <w:rsid w:val="003D2E1B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32B"/>
    <w:rsid w:val="003D49CF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6C44"/>
    <w:rsid w:val="003D7005"/>
    <w:rsid w:val="003D7452"/>
    <w:rsid w:val="003D77CE"/>
    <w:rsid w:val="003D77F5"/>
    <w:rsid w:val="003D78FA"/>
    <w:rsid w:val="003D7917"/>
    <w:rsid w:val="003D79DF"/>
    <w:rsid w:val="003D7E4D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C07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2C5D"/>
    <w:rsid w:val="003E3222"/>
    <w:rsid w:val="003E32B6"/>
    <w:rsid w:val="003E3602"/>
    <w:rsid w:val="003E3873"/>
    <w:rsid w:val="003E3B61"/>
    <w:rsid w:val="003E3F1B"/>
    <w:rsid w:val="003E4295"/>
    <w:rsid w:val="003E4430"/>
    <w:rsid w:val="003E44C3"/>
    <w:rsid w:val="003E45EC"/>
    <w:rsid w:val="003E4752"/>
    <w:rsid w:val="003E4800"/>
    <w:rsid w:val="003E5BDD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2A"/>
    <w:rsid w:val="003E71ED"/>
    <w:rsid w:val="003E7613"/>
    <w:rsid w:val="003E7D98"/>
    <w:rsid w:val="003E7EA2"/>
    <w:rsid w:val="003F0238"/>
    <w:rsid w:val="003F0524"/>
    <w:rsid w:val="003F06E0"/>
    <w:rsid w:val="003F0C1C"/>
    <w:rsid w:val="003F0CE8"/>
    <w:rsid w:val="003F0F60"/>
    <w:rsid w:val="003F11B0"/>
    <w:rsid w:val="003F126C"/>
    <w:rsid w:val="003F148A"/>
    <w:rsid w:val="003F1EFD"/>
    <w:rsid w:val="003F1F53"/>
    <w:rsid w:val="003F226E"/>
    <w:rsid w:val="003F22E3"/>
    <w:rsid w:val="003F2371"/>
    <w:rsid w:val="003F240E"/>
    <w:rsid w:val="003F2751"/>
    <w:rsid w:val="003F2D38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5F6"/>
    <w:rsid w:val="003F4921"/>
    <w:rsid w:val="003F498C"/>
    <w:rsid w:val="003F4A01"/>
    <w:rsid w:val="003F4B0E"/>
    <w:rsid w:val="003F4CA6"/>
    <w:rsid w:val="003F4EBE"/>
    <w:rsid w:val="003F51A4"/>
    <w:rsid w:val="003F5326"/>
    <w:rsid w:val="003F542D"/>
    <w:rsid w:val="003F55B2"/>
    <w:rsid w:val="003F61FA"/>
    <w:rsid w:val="003F62FF"/>
    <w:rsid w:val="003F636D"/>
    <w:rsid w:val="003F691F"/>
    <w:rsid w:val="003F6B7A"/>
    <w:rsid w:val="003F6F38"/>
    <w:rsid w:val="003F71DC"/>
    <w:rsid w:val="003F7225"/>
    <w:rsid w:val="003F733C"/>
    <w:rsid w:val="003F759B"/>
    <w:rsid w:val="003F7692"/>
    <w:rsid w:val="003F771A"/>
    <w:rsid w:val="003F77CF"/>
    <w:rsid w:val="003F7E18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2BA0"/>
    <w:rsid w:val="00402FC4"/>
    <w:rsid w:val="0040306B"/>
    <w:rsid w:val="004034BE"/>
    <w:rsid w:val="004036AC"/>
    <w:rsid w:val="00403717"/>
    <w:rsid w:val="00403A57"/>
    <w:rsid w:val="00403A67"/>
    <w:rsid w:val="00403CDD"/>
    <w:rsid w:val="00403D66"/>
    <w:rsid w:val="00403D9F"/>
    <w:rsid w:val="00403E1C"/>
    <w:rsid w:val="00403ECE"/>
    <w:rsid w:val="00404039"/>
    <w:rsid w:val="00404609"/>
    <w:rsid w:val="00404CE6"/>
    <w:rsid w:val="00404D8A"/>
    <w:rsid w:val="00405062"/>
    <w:rsid w:val="004050FB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D4B"/>
    <w:rsid w:val="00406E82"/>
    <w:rsid w:val="00407303"/>
    <w:rsid w:val="004078F2"/>
    <w:rsid w:val="00407B9E"/>
    <w:rsid w:val="00407EF0"/>
    <w:rsid w:val="00407FD2"/>
    <w:rsid w:val="00410770"/>
    <w:rsid w:val="0041089C"/>
    <w:rsid w:val="00410966"/>
    <w:rsid w:val="00410995"/>
    <w:rsid w:val="00410BD0"/>
    <w:rsid w:val="00410CFE"/>
    <w:rsid w:val="00410DB2"/>
    <w:rsid w:val="00410E02"/>
    <w:rsid w:val="0041106F"/>
    <w:rsid w:val="00411269"/>
    <w:rsid w:val="0041147D"/>
    <w:rsid w:val="004119BC"/>
    <w:rsid w:val="004119F7"/>
    <w:rsid w:val="0041224D"/>
    <w:rsid w:val="004123F4"/>
    <w:rsid w:val="00412542"/>
    <w:rsid w:val="00412856"/>
    <w:rsid w:val="0041299E"/>
    <w:rsid w:val="00412AA8"/>
    <w:rsid w:val="00412B1C"/>
    <w:rsid w:val="00412D69"/>
    <w:rsid w:val="00412D7B"/>
    <w:rsid w:val="00412F5E"/>
    <w:rsid w:val="00413445"/>
    <w:rsid w:val="00413471"/>
    <w:rsid w:val="004134B9"/>
    <w:rsid w:val="00413666"/>
    <w:rsid w:val="00413945"/>
    <w:rsid w:val="00413AEE"/>
    <w:rsid w:val="00413E23"/>
    <w:rsid w:val="00413EC2"/>
    <w:rsid w:val="00413F17"/>
    <w:rsid w:val="00413FE3"/>
    <w:rsid w:val="00414347"/>
    <w:rsid w:val="004146E0"/>
    <w:rsid w:val="00414843"/>
    <w:rsid w:val="004148A8"/>
    <w:rsid w:val="00414BD3"/>
    <w:rsid w:val="00414C03"/>
    <w:rsid w:val="00415332"/>
    <w:rsid w:val="0041541C"/>
    <w:rsid w:val="004156EF"/>
    <w:rsid w:val="00415B27"/>
    <w:rsid w:val="00415BA7"/>
    <w:rsid w:val="00415DFA"/>
    <w:rsid w:val="00415E1A"/>
    <w:rsid w:val="00415E3E"/>
    <w:rsid w:val="00415E92"/>
    <w:rsid w:val="004161FE"/>
    <w:rsid w:val="004162A3"/>
    <w:rsid w:val="004162EB"/>
    <w:rsid w:val="00416332"/>
    <w:rsid w:val="0041648E"/>
    <w:rsid w:val="0041650A"/>
    <w:rsid w:val="00416AE5"/>
    <w:rsid w:val="00416BD0"/>
    <w:rsid w:val="00416D19"/>
    <w:rsid w:val="00417145"/>
    <w:rsid w:val="004172D5"/>
    <w:rsid w:val="004172F8"/>
    <w:rsid w:val="00417962"/>
    <w:rsid w:val="00417AF8"/>
    <w:rsid w:val="00417B69"/>
    <w:rsid w:val="00417EB3"/>
    <w:rsid w:val="00417F29"/>
    <w:rsid w:val="00420121"/>
    <w:rsid w:val="0042019A"/>
    <w:rsid w:val="00420591"/>
    <w:rsid w:val="00420642"/>
    <w:rsid w:val="0042064A"/>
    <w:rsid w:val="0042070F"/>
    <w:rsid w:val="00420763"/>
    <w:rsid w:val="00420884"/>
    <w:rsid w:val="00420896"/>
    <w:rsid w:val="0042095D"/>
    <w:rsid w:val="00420EDC"/>
    <w:rsid w:val="004210F2"/>
    <w:rsid w:val="00421243"/>
    <w:rsid w:val="00421340"/>
    <w:rsid w:val="00421508"/>
    <w:rsid w:val="00421814"/>
    <w:rsid w:val="00421ABF"/>
    <w:rsid w:val="00421D7F"/>
    <w:rsid w:val="00421E82"/>
    <w:rsid w:val="004221FD"/>
    <w:rsid w:val="00422526"/>
    <w:rsid w:val="004227CA"/>
    <w:rsid w:val="0042290E"/>
    <w:rsid w:val="00422AAB"/>
    <w:rsid w:val="00422BB4"/>
    <w:rsid w:val="00422E9E"/>
    <w:rsid w:val="004230AE"/>
    <w:rsid w:val="00423119"/>
    <w:rsid w:val="00424154"/>
    <w:rsid w:val="00424279"/>
    <w:rsid w:val="0042436C"/>
    <w:rsid w:val="004243A9"/>
    <w:rsid w:val="0042444C"/>
    <w:rsid w:val="0042468B"/>
    <w:rsid w:val="0042491D"/>
    <w:rsid w:val="00424CE4"/>
    <w:rsid w:val="00424CEA"/>
    <w:rsid w:val="00424F3D"/>
    <w:rsid w:val="00424FCC"/>
    <w:rsid w:val="0042534C"/>
    <w:rsid w:val="00425666"/>
    <w:rsid w:val="0042587C"/>
    <w:rsid w:val="00425A7C"/>
    <w:rsid w:val="00425B05"/>
    <w:rsid w:val="00426497"/>
    <w:rsid w:val="0042657F"/>
    <w:rsid w:val="0042693F"/>
    <w:rsid w:val="00426BD2"/>
    <w:rsid w:val="00426CAC"/>
    <w:rsid w:val="00426D24"/>
    <w:rsid w:val="00426E45"/>
    <w:rsid w:val="00426E8A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4F6"/>
    <w:rsid w:val="004309BF"/>
    <w:rsid w:val="00430D53"/>
    <w:rsid w:val="00430D70"/>
    <w:rsid w:val="00430D86"/>
    <w:rsid w:val="0043113B"/>
    <w:rsid w:val="004312CA"/>
    <w:rsid w:val="00431917"/>
    <w:rsid w:val="004319EC"/>
    <w:rsid w:val="00431EC7"/>
    <w:rsid w:val="00432488"/>
    <w:rsid w:val="004328F7"/>
    <w:rsid w:val="00432A9C"/>
    <w:rsid w:val="00432B27"/>
    <w:rsid w:val="00432B8B"/>
    <w:rsid w:val="00432D2B"/>
    <w:rsid w:val="00432F63"/>
    <w:rsid w:val="0043302F"/>
    <w:rsid w:val="0043315F"/>
    <w:rsid w:val="004332E8"/>
    <w:rsid w:val="00433456"/>
    <w:rsid w:val="00433567"/>
    <w:rsid w:val="004336E0"/>
    <w:rsid w:val="00433753"/>
    <w:rsid w:val="00433893"/>
    <w:rsid w:val="004339A4"/>
    <w:rsid w:val="00433BD3"/>
    <w:rsid w:val="00433C40"/>
    <w:rsid w:val="00433C43"/>
    <w:rsid w:val="00433D45"/>
    <w:rsid w:val="00433E84"/>
    <w:rsid w:val="00433F39"/>
    <w:rsid w:val="0043416E"/>
    <w:rsid w:val="00434231"/>
    <w:rsid w:val="004342D5"/>
    <w:rsid w:val="0043440A"/>
    <w:rsid w:val="00434A40"/>
    <w:rsid w:val="00434D7E"/>
    <w:rsid w:val="0043508A"/>
    <w:rsid w:val="004350AE"/>
    <w:rsid w:val="0043526D"/>
    <w:rsid w:val="00435C4D"/>
    <w:rsid w:val="00435DC0"/>
    <w:rsid w:val="00435FC1"/>
    <w:rsid w:val="00435FE4"/>
    <w:rsid w:val="00436BA2"/>
    <w:rsid w:val="00436BBC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0"/>
    <w:rsid w:val="00441C4C"/>
    <w:rsid w:val="00441C82"/>
    <w:rsid w:val="00441D7D"/>
    <w:rsid w:val="00441DB2"/>
    <w:rsid w:val="00441E8F"/>
    <w:rsid w:val="0044202D"/>
    <w:rsid w:val="004420D1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9BF"/>
    <w:rsid w:val="00444A7C"/>
    <w:rsid w:val="00444AA2"/>
    <w:rsid w:val="00445113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07F"/>
    <w:rsid w:val="00450237"/>
    <w:rsid w:val="00450590"/>
    <w:rsid w:val="004510AA"/>
    <w:rsid w:val="004511FA"/>
    <w:rsid w:val="004513D8"/>
    <w:rsid w:val="0045141E"/>
    <w:rsid w:val="00451545"/>
    <w:rsid w:val="00451BC0"/>
    <w:rsid w:val="00452011"/>
    <w:rsid w:val="0045203F"/>
    <w:rsid w:val="0045207E"/>
    <w:rsid w:val="004521D2"/>
    <w:rsid w:val="00452B7C"/>
    <w:rsid w:val="00452FF8"/>
    <w:rsid w:val="00453583"/>
    <w:rsid w:val="00453E77"/>
    <w:rsid w:val="00453F18"/>
    <w:rsid w:val="00454215"/>
    <w:rsid w:val="00454289"/>
    <w:rsid w:val="0045440B"/>
    <w:rsid w:val="00454455"/>
    <w:rsid w:val="0045490C"/>
    <w:rsid w:val="00454974"/>
    <w:rsid w:val="004550BD"/>
    <w:rsid w:val="0045522B"/>
    <w:rsid w:val="004553B0"/>
    <w:rsid w:val="0045540C"/>
    <w:rsid w:val="00455481"/>
    <w:rsid w:val="00455597"/>
    <w:rsid w:val="004555CB"/>
    <w:rsid w:val="00455761"/>
    <w:rsid w:val="00455B72"/>
    <w:rsid w:val="00455BA5"/>
    <w:rsid w:val="00455C44"/>
    <w:rsid w:val="00455CDA"/>
    <w:rsid w:val="00455D4D"/>
    <w:rsid w:val="00455DF9"/>
    <w:rsid w:val="00456142"/>
    <w:rsid w:val="004561B5"/>
    <w:rsid w:val="004567A8"/>
    <w:rsid w:val="004568A2"/>
    <w:rsid w:val="00456B53"/>
    <w:rsid w:val="00456D39"/>
    <w:rsid w:val="00456F3C"/>
    <w:rsid w:val="004570BD"/>
    <w:rsid w:val="0045716D"/>
    <w:rsid w:val="004573DB"/>
    <w:rsid w:val="004603A1"/>
    <w:rsid w:val="00460584"/>
    <w:rsid w:val="00460722"/>
    <w:rsid w:val="004608F4"/>
    <w:rsid w:val="00461007"/>
    <w:rsid w:val="00461041"/>
    <w:rsid w:val="004611E6"/>
    <w:rsid w:val="00461586"/>
    <w:rsid w:val="00461869"/>
    <w:rsid w:val="00461976"/>
    <w:rsid w:val="004619D1"/>
    <w:rsid w:val="00462322"/>
    <w:rsid w:val="00462378"/>
    <w:rsid w:val="00462597"/>
    <w:rsid w:val="0046260A"/>
    <w:rsid w:val="00462970"/>
    <w:rsid w:val="00462B95"/>
    <w:rsid w:val="00462FA9"/>
    <w:rsid w:val="0046326D"/>
    <w:rsid w:val="0046372A"/>
    <w:rsid w:val="0046377C"/>
    <w:rsid w:val="004638AA"/>
    <w:rsid w:val="0046390B"/>
    <w:rsid w:val="0046397B"/>
    <w:rsid w:val="004647C4"/>
    <w:rsid w:val="0046487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1DF"/>
    <w:rsid w:val="0046758B"/>
    <w:rsid w:val="004678E5"/>
    <w:rsid w:val="00467968"/>
    <w:rsid w:val="00467CF1"/>
    <w:rsid w:val="00467D5D"/>
    <w:rsid w:val="00467ECF"/>
    <w:rsid w:val="00470143"/>
    <w:rsid w:val="004702CC"/>
    <w:rsid w:val="0047042B"/>
    <w:rsid w:val="00470444"/>
    <w:rsid w:val="00470992"/>
    <w:rsid w:val="0047099B"/>
    <w:rsid w:val="00470A6E"/>
    <w:rsid w:val="00470AC8"/>
    <w:rsid w:val="00470E45"/>
    <w:rsid w:val="004712A2"/>
    <w:rsid w:val="00471364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361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5A96"/>
    <w:rsid w:val="00475CC2"/>
    <w:rsid w:val="00475F73"/>
    <w:rsid w:val="00476294"/>
    <w:rsid w:val="00476322"/>
    <w:rsid w:val="0047646D"/>
    <w:rsid w:val="0047648F"/>
    <w:rsid w:val="00476524"/>
    <w:rsid w:val="00476655"/>
    <w:rsid w:val="0047777E"/>
    <w:rsid w:val="00477904"/>
    <w:rsid w:val="00480171"/>
    <w:rsid w:val="00480462"/>
    <w:rsid w:val="0048057C"/>
    <w:rsid w:val="00480AEF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075"/>
    <w:rsid w:val="00482282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4BE9"/>
    <w:rsid w:val="004850EE"/>
    <w:rsid w:val="004852E8"/>
    <w:rsid w:val="00485432"/>
    <w:rsid w:val="00485552"/>
    <w:rsid w:val="004858BB"/>
    <w:rsid w:val="00485AA2"/>
    <w:rsid w:val="00485B03"/>
    <w:rsid w:val="00485BD2"/>
    <w:rsid w:val="00485F7F"/>
    <w:rsid w:val="004862C4"/>
    <w:rsid w:val="00486725"/>
    <w:rsid w:val="00486847"/>
    <w:rsid w:val="00486943"/>
    <w:rsid w:val="0048698F"/>
    <w:rsid w:val="00486BAC"/>
    <w:rsid w:val="00486BB9"/>
    <w:rsid w:val="00486C74"/>
    <w:rsid w:val="00486DC1"/>
    <w:rsid w:val="004873C5"/>
    <w:rsid w:val="004876E2"/>
    <w:rsid w:val="004878AA"/>
    <w:rsid w:val="00487A07"/>
    <w:rsid w:val="00487B1B"/>
    <w:rsid w:val="00487F3F"/>
    <w:rsid w:val="004900EA"/>
    <w:rsid w:val="004903E9"/>
    <w:rsid w:val="00490624"/>
    <w:rsid w:val="00490972"/>
    <w:rsid w:val="00490C88"/>
    <w:rsid w:val="00490F5C"/>
    <w:rsid w:val="004910CA"/>
    <w:rsid w:val="00491395"/>
    <w:rsid w:val="00491595"/>
    <w:rsid w:val="004915A4"/>
    <w:rsid w:val="004915AD"/>
    <w:rsid w:val="004916F6"/>
    <w:rsid w:val="00491849"/>
    <w:rsid w:val="00491B2A"/>
    <w:rsid w:val="00491E6B"/>
    <w:rsid w:val="004922FD"/>
    <w:rsid w:val="00492697"/>
    <w:rsid w:val="00492876"/>
    <w:rsid w:val="00492A9C"/>
    <w:rsid w:val="00492C09"/>
    <w:rsid w:val="00493061"/>
    <w:rsid w:val="00493080"/>
    <w:rsid w:val="004931CF"/>
    <w:rsid w:val="00493862"/>
    <w:rsid w:val="00493B5D"/>
    <w:rsid w:val="00493BE7"/>
    <w:rsid w:val="00493DB8"/>
    <w:rsid w:val="00493EEC"/>
    <w:rsid w:val="00493FE9"/>
    <w:rsid w:val="0049404D"/>
    <w:rsid w:val="0049427C"/>
    <w:rsid w:val="00494348"/>
    <w:rsid w:val="00494F26"/>
    <w:rsid w:val="00495072"/>
    <w:rsid w:val="004952F4"/>
    <w:rsid w:val="00495765"/>
    <w:rsid w:val="00495788"/>
    <w:rsid w:val="00495FE4"/>
    <w:rsid w:val="0049602D"/>
    <w:rsid w:val="00496031"/>
    <w:rsid w:val="0049688E"/>
    <w:rsid w:val="00496B61"/>
    <w:rsid w:val="00496DE2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5F"/>
    <w:rsid w:val="004A2683"/>
    <w:rsid w:val="004A2684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4AC8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6D68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2BB"/>
    <w:rsid w:val="004B17EA"/>
    <w:rsid w:val="004B1A85"/>
    <w:rsid w:val="004B1A95"/>
    <w:rsid w:val="004B1F44"/>
    <w:rsid w:val="004B2011"/>
    <w:rsid w:val="004B2045"/>
    <w:rsid w:val="004B205F"/>
    <w:rsid w:val="004B226C"/>
    <w:rsid w:val="004B234C"/>
    <w:rsid w:val="004B239B"/>
    <w:rsid w:val="004B2C1F"/>
    <w:rsid w:val="004B3239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94D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D47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486"/>
    <w:rsid w:val="004C067E"/>
    <w:rsid w:val="004C0753"/>
    <w:rsid w:val="004C08CA"/>
    <w:rsid w:val="004C08F8"/>
    <w:rsid w:val="004C0ADE"/>
    <w:rsid w:val="004C0BCC"/>
    <w:rsid w:val="004C0C97"/>
    <w:rsid w:val="004C190B"/>
    <w:rsid w:val="004C1AA4"/>
    <w:rsid w:val="004C1BEB"/>
    <w:rsid w:val="004C218D"/>
    <w:rsid w:val="004C21DA"/>
    <w:rsid w:val="004C25C6"/>
    <w:rsid w:val="004C2742"/>
    <w:rsid w:val="004C2890"/>
    <w:rsid w:val="004C2936"/>
    <w:rsid w:val="004C2997"/>
    <w:rsid w:val="004C2BB0"/>
    <w:rsid w:val="004C2D49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4CC"/>
    <w:rsid w:val="004C6642"/>
    <w:rsid w:val="004C6A57"/>
    <w:rsid w:val="004C6ECE"/>
    <w:rsid w:val="004C7002"/>
    <w:rsid w:val="004C7020"/>
    <w:rsid w:val="004C7459"/>
    <w:rsid w:val="004C752B"/>
    <w:rsid w:val="004C7CBC"/>
    <w:rsid w:val="004C7D9C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707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33"/>
    <w:rsid w:val="004D35F1"/>
    <w:rsid w:val="004D3953"/>
    <w:rsid w:val="004D3C5C"/>
    <w:rsid w:val="004D3FA0"/>
    <w:rsid w:val="004D478A"/>
    <w:rsid w:val="004D4C0F"/>
    <w:rsid w:val="004D4E87"/>
    <w:rsid w:val="004D4F20"/>
    <w:rsid w:val="004D5277"/>
    <w:rsid w:val="004D547E"/>
    <w:rsid w:val="004D69E8"/>
    <w:rsid w:val="004D6B71"/>
    <w:rsid w:val="004D6C27"/>
    <w:rsid w:val="004D729A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E76"/>
    <w:rsid w:val="004E1521"/>
    <w:rsid w:val="004E169C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AC"/>
    <w:rsid w:val="004E41E7"/>
    <w:rsid w:val="004E44F3"/>
    <w:rsid w:val="004E4565"/>
    <w:rsid w:val="004E478A"/>
    <w:rsid w:val="004E4941"/>
    <w:rsid w:val="004E4A39"/>
    <w:rsid w:val="004E4CC8"/>
    <w:rsid w:val="004E4E0C"/>
    <w:rsid w:val="004E519D"/>
    <w:rsid w:val="004E5297"/>
    <w:rsid w:val="004E532E"/>
    <w:rsid w:val="004E55D6"/>
    <w:rsid w:val="004E59F3"/>
    <w:rsid w:val="004E5C96"/>
    <w:rsid w:val="004E5D53"/>
    <w:rsid w:val="004E63B1"/>
    <w:rsid w:val="004E683B"/>
    <w:rsid w:val="004E68DF"/>
    <w:rsid w:val="004E69B8"/>
    <w:rsid w:val="004E6E00"/>
    <w:rsid w:val="004E70DA"/>
    <w:rsid w:val="004E74A3"/>
    <w:rsid w:val="004E790C"/>
    <w:rsid w:val="004E7A55"/>
    <w:rsid w:val="004E7ABA"/>
    <w:rsid w:val="004E7C71"/>
    <w:rsid w:val="004F0116"/>
    <w:rsid w:val="004F04EA"/>
    <w:rsid w:val="004F06BB"/>
    <w:rsid w:val="004F11F7"/>
    <w:rsid w:val="004F1647"/>
    <w:rsid w:val="004F16EF"/>
    <w:rsid w:val="004F1A23"/>
    <w:rsid w:val="004F1D7C"/>
    <w:rsid w:val="004F1E7F"/>
    <w:rsid w:val="004F23AF"/>
    <w:rsid w:val="004F255B"/>
    <w:rsid w:val="004F25BF"/>
    <w:rsid w:val="004F26BF"/>
    <w:rsid w:val="004F277D"/>
    <w:rsid w:val="004F27EE"/>
    <w:rsid w:val="004F2971"/>
    <w:rsid w:val="004F2988"/>
    <w:rsid w:val="004F2CDB"/>
    <w:rsid w:val="004F2FA3"/>
    <w:rsid w:val="004F3823"/>
    <w:rsid w:val="004F39BB"/>
    <w:rsid w:val="004F39E4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B90"/>
    <w:rsid w:val="004F5BEB"/>
    <w:rsid w:val="004F5C8C"/>
    <w:rsid w:val="004F6397"/>
    <w:rsid w:val="004F63BB"/>
    <w:rsid w:val="004F686B"/>
    <w:rsid w:val="004F7037"/>
    <w:rsid w:val="004F7223"/>
    <w:rsid w:val="004F72A9"/>
    <w:rsid w:val="004F7310"/>
    <w:rsid w:val="004F77FA"/>
    <w:rsid w:val="004F7A9B"/>
    <w:rsid w:val="004F7BB4"/>
    <w:rsid w:val="004F7EB8"/>
    <w:rsid w:val="004F7EDB"/>
    <w:rsid w:val="00500459"/>
    <w:rsid w:val="005004A3"/>
    <w:rsid w:val="005004C4"/>
    <w:rsid w:val="005004DE"/>
    <w:rsid w:val="00500768"/>
    <w:rsid w:val="0050083A"/>
    <w:rsid w:val="00500B7F"/>
    <w:rsid w:val="00500C77"/>
    <w:rsid w:val="00500F1C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C70"/>
    <w:rsid w:val="00503C8E"/>
    <w:rsid w:val="00503F43"/>
    <w:rsid w:val="00504036"/>
    <w:rsid w:val="005046AB"/>
    <w:rsid w:val="005048E0"/>
    <w:rsid w:val="00504BA0"/>
    <w:rsid w:val="00504DC5"/>
    <w:rsid w:val="00504DF9"/>
    <w:rsid w:val="00505046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6FA6"/>
    <w:rsid w:val="005070F2"/>
    <w:rsid w:val="0050744D"/>
    <w:rsid w:val="00507CE0"/>
    <w:rsid w:val="005100AA"/>
    <w:rsid w:val="0051012E"/>
    <w:rsid w:val="00510272"/>
    <w:rsid w:val="00510583"/>
    <w:rsid w:val="00510665"/>
    <w:rsid w:val="0051072B"/>
    <w:rsid w:val="00510B00"/>
    <w:rsid w:val="00510CCA"/>
    <w:rsid w:val="00510E28"/>
    <w:rsid w:val="0051161C"/>
    <w:rsid w:val="005118D1"/>
    <w:rsid w:val="005119DB"/>
    <w:rsid w:val="00511CF3"/>
    <w:rsid w:val="00511F35"/>
    <w:rsid w:val="00511F8A"/>
    <w:rsid w:val="005121F3"/>
    <w:rsid w:val="005127E5"/>
    <w:rsid w:val="00512911"/>
    <w:rsid w:val="0051291B"/>
    <w:rsid w:val="00512BB5"/>
    <w:rsid w:val="00512D29"/>
    <w:rsid w:val="00512F27"/>
    <w:rsid w:val="00512FE9"/>
    <w:rsid w:val="00512FED"/>
    <w:rsid w:val="00513618"/>
    <w:rsid w:val="00513669"/>
    <w:rsid w:val="005137E1"/>
    <w:rsid w:val="005139B3"/>
    <w:rsid w:val="00513F65"/>
    <w:rsid w:val="0051403E"/>
    <w:rsid w:val="00514152"/>
    <w:rsid w:val="0051421C"/>
    <w:rsid w:val="00514A80"/>
    <w:rsid w:val="00514AA9"/>
    <w:rsid w:val="00514AF2"/>
    <w:rsid w:val="00514B01"/>
    <w:rsid w:val="00515271"/>
    <w:rsid w:val="00515595"/>
    <w:rsid w:val="0051564F"/>
    <w:rsid w:val="00515A9C"/>
    <w:rsid w:val="00515CDA"/>
    <w:rsid w:val="00516431"/>
    <w:rsid w:val="00516892"/>
    <w:rsid w:val="00516BA5"/>
    <w:rsid w:val="00516DAB"/>
    <w:rsid w:val="00516EF2"/>
    <w:rsid w:val="005170FF"/>
    <w:rsid w:val="00517106"/>
    <w:rsid w:val="005171A5"/>
    <w:rsid w:val="00517623"/>
    <w:rsid w:val="00517632"/>
    <w:rsid w:val="00517A12"/>
    <w:rsid w:val="00517FFD"/>
    <w:rsid w:val="005200AE"/>
    <w:rsid w:val="00520831"/>
    <w:rsid w:val="00520BD9"/>
    <w:rsid w:val="00520D97"/>
    <w:rsid w:val="00520DC1"/>
    <w:rsid w:val="00520DC5"/>
    <w:rsid w:val="00521054"/>
    <w:rsid w:val="00521501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1E1"/>
    <w:rsid w:val="0052270A"/>
    <w:rsid w:val="0052286C"/>
    <w:rsid w:val="00522BB3"/>
    <w:rsid w:val="00522F05"/>
    <w:rsid w:val="00522F35"/>
    <w:rsid w:val="00522FB2"/>
    <w:rsid w:val="0052303F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75A"/>
    <w:rsid w:val="00524B6E"/>
    <w:rsid w:val="00524CC1"/>
    <w:rsid w:val="005250BE"/>
    <w:rsid w:val="0052527F"/>
    <w:rsid w:val="00525BB3"/>
    <w:rsid w:val="00525CD7"/>
    <w:rsid w:val="00526A3F"/>
    <w:rsid w:val="00526E2F"/>
    <w:rsid w:val="0052708C"/>
    <w:rsid w:val="00527211"/>
    <w:rsid w:val="005273F3"/>
    <w:rsid w:val="0052765D"/>
    <w:rsid w:val="00527A9B"/>
    <w:rsid w:val="00527FC7"/>
    <w:rsid w:val="00530045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01A"/>
    <w:rsid w:val="00534152"/>
    <w:rsid w:val="00534491"/>
    <w:rsid w:val="005345F0"/>
    <w:rsid w:val="005346B5"/>
    <w:rsid w:val="0053498F"/>
    <w:rsid w:val="005349CA"/>
    <w:rsid w:val="00534A77"/>
    <w:rsid w:val="00534B4D"/>
    <w:rsid w:val="00534C39"/>
    <w:rsid w:val="00534C85"/>
    <w:rsid w:val="00534E3E"/>
    <w:rsid w:val="005350ED"/>
    <w:rsid w:val="0053526B"/>
    <w:rsid w:val="005354EB"/>
    <w:rsid w:val="005355FE"/>
    <w:rsid w:val="00535A6D"/>
    <w:rsid w:val="00535CFF"/>
    <w:rsid w:val="00535D2C"/>
    <w:rsid w:val="00535DB6"/>
    <w:rsid w:val="00535FB2"/>
    <w:rsid w:val="0053603D"/>
    <w:rsid w:val="0053619C"/>
    <w:rsid w:val="00536387"/>
    <w:rsid w:val="005364D1"/>
    <w:rsid w:val="00536A54"/>
    <w:rsid w:val="00536B8E"/>
    <w:rsid w:val="00536C20"/>
    <w:rsid w:val="005373A9"/>
    <w:rsid w:val="005373CE"/>
    <w:rsid w:val="00537486"/>
    <w:rsid w:val="00537948"/>
    <w:rsid w:val="00537A61"/>
    <w:rsid w:val="0054021D"/>
    <w:rsid w:val="0054080D"/>
    <w:rsid w:val="00540A38"/>
    <w:rsid w:val="00540AF3"/>
    <w:rsid w:val="00540CEA"/>
    <w:rsid w:val="0054118A"/>
    <w:rsid w:val="0054120F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37C"/>
    <w:rsid w:val="0054337D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AAD"/>
    <w:rsid w:val="00544B13"/>
    <w:rsid w:val="00544DC1"/>
    <w:rsid w:val="00544E8B"/>
    <w:rsid w:val="005450DD"/>
    <w:rsid w:val="00545D68"/>
    <w:rsid w:val="00545E9D"/>
    <w:rsid w:val="0054626F"/>
    <w:rsid w:val="0054667F"/>
    <w:rsid w:val="005468D2"/>
    <w:rsid w:val="00546C4A"/>
    <w:rsid w:val="00547042"/>
    <w:rsid w:val="00547172"/>
    <w:rsid w:val="0054727F"/>
    <w:rsid w:val="005472F9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877"/>
    <w:rsid w:val="00551C78"/>
    <w:rsid w:val="00551E74"/>
    <w:rsid w:val="00551FB4"/>
    <w:rsid w:val="0055208C"/>
    <w:rsid w:val="00552099"/>
    <w:rsid w:val="00552357"/>
    <w:rsid w:val="005526C1"/>
    <w:rsid w:val="005528DF"/>
    <w:rsid w:val="00552C6E"/>
    <w:rsid w:val="005530FC"/>
    <w:rsid w:val="00553326"/>
    <w:rsid w:val="0055337A"/>
    <w:rsid w:val="00553D3B"/>
    <w:rsid w:val="00554057"/>
    <w:rsid w:val="0055436B"/>
    <w:rsid w:val="005543BE"/>
    <w:rsid w:val="00554523"/>
    <w:rsid w:val="00554706"/>
    <w:rsid w:val="0055491B"/>
    <w:rsid w:val="00554D5D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CBB"/>
    <w:rsid w:val="00557E92"/>
    <w:rsid w:val="0056001F"/>
    <w:rsid w:val="00560059"/>
    <w:rsid w:val="005606B7"/>
    <w:rsid w:val="00561060"/>
    <w:rsid w:val="00561430"/>
    <w:rsid w:val="005614B8"/>
    <w:rsid w:val="0056195B"/>
    <w:rsid w:val="00561C66"/>
    <w:rsid w:val="00561C9E"/>
    <w:rsid w:val="00561E4B"/>
    <w:rsid w:val="00561F5B"/>
    <w:rsid w:val="005620F0"/>
    <w:rsid w:val="00562345"/>
    <w:rsid w:val="0056236D"/>
    <w:rsid w:val="005626C4"/>
    <w:rsid w:val="00562729"/>
    <w:rsid w:val="00562944"/>
    <w:rsid w:val="00562B1C"/>
    <w:rsid w:val="00562F35"/>
    <w:rsid w:val="0056326D"/>
    <w:rsid w:val="005633C0"/>
    <w:rsid w:val="005635C5"/>
    <w:rsid w:val="00563686"/>
    <w:rsid w:val="005638F4"/>
    <w:rsid w:val="00563BDC"/>
    <w:rsid w:val="00563CA5"/>
    <w:rsid w:val="00563FD0"/>
    <w:rsid w:val="00564041"/>
    <w:rsid w:val="0056425B"/>
    <w:rsid w:val="005642BC"/>
    <w:rsid w:val="005643F2"/>
    <w:rsid w:val="00564507"/>
    <w:rsid w:val="0056454E"/>
    <w:rsid w:val="00564934"/>
    <w:rsid w:val="00564984"/>
    <w:rsid w:val="00564985"/>
    <w:rsid w:val="00564F7F"/>
    <w:rsid w:val="00565275"/>
    <w:rsid w:val="005652BA"/>
    <w:rsid w:val="005654C0"/>
    <w:rsid w:val="0056581F"/>
    <w:rsid w:val="00565D20"/>
    <w:rsid w:val="005662B9"/>
    <w:rsid w:val="0056643C"/>
    <w:rsid w:val="0056644A"/>
    <w:rsid w:val="00566B2E"/>
    <w:rsid w:val="00566DA0"/>
    <w:rsid w:val="00567442"/>
    <w:rsid w:val="00567662"/>
    <w:rsid w:val="00567B29"/>
    <w:rsid w:val="00567C81"/>
    <w:rsid w:val="0057013F"/>
    <w:rsid w:val="00570159"/>
    <w:rsid w:val="005707A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7F4"/>
    <w:rsid w:val="00572823"/>
    <w:rsid w:val="0057286B"/>
    <w:rsid w:val="005728F5"/>
    <w:rsid w:val="00572931"/>
    <w:rsid w:val="00572AC5"/>
    <w:rsid w:val="00572B07"/>
    <w:rsid w:val="00572D2A"/>
    <w:rsid w:val="00572F22"/>
    <w:rsid w:val="00572F97"/>
    <w:rsid w:val="005731FC"/>
    <w:rsid w:val="005734D5"/>
    <w:rsid w:val="00573A60"/>
    <w:rsid w:val="00573AC4"/>
    <w:rsid w:val="00573F6D"/>
    <w:rsid w:val="005745EA"/>
    <w:rsid w:val="00574611"/>
    <w:rsid w:val="005746CA"/>
    <w:rsid w:val="00574A0F"/>
    <w:rsid w:val="00574CEA"/>
    <w:rsid w:val="00574FDF"/>
    <w:rsid w:val="005751B0"/>
    <w:rsid w:val="00575241"/>
    <w:rsid w:val="0057547F"/>
    <w:rsid w:val="00575480"/>
    <w:rsid w:val="005754FE"/>
    <w:rsid w:val="00575591"/>
    <w:rsid w:val="00575839"/>
    <w:rsid w:val="0057590C"/>
    <w:rsid w:val="005759CF"/>
    <w:rsid w:val="00575CD7"/>
    <w:rsid w:val="00575EE3"/>
    <w:rsid w:val="00575FCB"/>
    <w:rsid w:val="005764CC"/>
    <w:rsid w:val="00576A47"/>
    <w:rsid w:val="00576DD3"/>
    <w:rsid w:val="00576E93"/>
    <w:rsid w:val="005771AF"/>
    <w:rsid w:val="00577291"/>
    <w:rsid w:val="00577331"/>
    <w:rsid w:val="005774E2"/>
    <w:rsid w:val="0057758B"/>
    <w:rsid w:val="00577B93"/>
    <w:rsid w:val="00577CD1"/>
    <w:rsid w:val="00577DE1"/>
    <w:rsid w:val="0058029F"/>
    <w:rsid w:val="005804B6"/>
    <w:rsid w:val="00580C31"/>
    <w:rsid w:val="00580DF0"/>
    <w:rsid w:val="005810D4"/>
    <w:rsid w:val="0058131F"/>
    <w:rsid w:val="0058170F"/>
    <w:rsid w:val="00581A14"/>
    <w:rsid w:val="00581AAF"/>
    <w:rsid w:val="005821DB"/>
    <w:rsid w:val="0058234C"/>
    <w:rsid w:val="005824F0"/>
    <w:rsid w:val="005834E7"/>
    <w:rsid w:val="00583C2E"/>
    <w:rsid w:val="00583CF9"/>
    <w:rsid w:val="00583D32"/>
    <w:rsid w:val="0058435E"/>
    <w:rsid w:val="005843DB"/>
    <w:rsid w:val="00584474"/>
    <w:rsid w:val="005846F7"/>
    <w:rsid w:val="0058495A"/>
    <w:rsid w:val="00584D79"/>
    <w:rsid w:val="00585144"/>
    <w:rsid w:val="005851E9"/>
    <w:rsid w:val="005852BB"/>
    <w:rsid w:val="00585772"/>
    <w:rsid w:val="00585A2B"/>
    <w:rsid w:val="00585EBE"/>
    <w:rsid w:val="00585F6E"/>
    <w:rsid w:val="005861B9"/>
    <w:rsid w:val="00586357"/>
    <w:rsid w:val="00586412"/>
    <w:rsid w:val="005867B8"/>
    <w:rsid w:val="0058691F"/>
    <w:rsid w:val="00586ABA"/>
    <w:rsid w:val="00586D37"/>
    <w:rsid w:val="00586ED9"/>
    <w:rsid w:val="005874CD"/>
    <w:rsid w:val="005874F5"/>
    <w:rsid w:val="0058753F"/>
    <w:rsid w:val="00587A48"/>
    <w:rsid w:val="00587ACE"/>
    <w:rsid w:val="00587BE0"/>
    <w:rsid w:val="00587E32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644"/>
    <w:rsid w:val="00591749"/>
    <w:rsid w:val="0059192C"/>
    <w:rsid w:val="00591A8D"/>
    <w:rsid w:val="00591B79"/>
    <w:rsid w:val="00591EEF"/>
    <w:rsid w:val="00592212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4737"/>
    <w:rsid w:val="0059526D"/>
    <w:rsid w:val="0059527A"/>
    <w:rsid w:val="0059571B"/>
    <w:rsid w:val="0059583C"/>
    <w:rsid w:val="00595A86"/>
    <w:rsid w:val="00595C95"/>
    <w:rsid w:val="00595E8C"/>
    <w:rsid w:val="0059602C"/>
    <w:rsid w:val="00596149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D39"/>
    <w:rsid w:val="00597F53"/>
    <w:rsid w:val="005A0990"/>
    <w:rsid w:val="005A0C95"/>
    <w:rsid w:val="005A1437"/>
    <w:rsid w:val="005A15DA"/>
    <w:rsid w:val="005A1978"/>
    <w:rsid w:val="005A1F71"/>
    <w:rsid w:val="005A2674"/>
    <w:rsid w:val="005A29B2"/>
    <w:rsid w:val="005A2C97"/>
    <w:rsid w:val="005A2E8C"/>
    <w:rsid w:val="005A356F"/>
    <w:rsid w:val="005A35EE"/>
    <w:rsid w:val="005A362D"/>
    <w:rsid w:val="005A364F"/>
    <w:rsid w:val="005A3656"/>
    <w:rsid w:val="005A388C"/>
    <w:rsid w:val="005A38B2"/>
    <w:rsid w:val="005A39FC"/>
    <w:rsid w:val="005A3F43"/>
    <w:rsid w:val="005A402B"/>
    <w:rsid w:val="005A4282"/>
    <w:rsid w:val="005A42D3"/>
    <w:rsid w:val="005A44C3"/>
    <w:rsid w:val="005A468A"/>
    <w:rsid w:val="005A4735"/>
    <w:rsid w:val="005A4AFE"/>
    <w:rsid w:val="005A4B77"/>
    <w:rsid w:val="005A5412"/>
    <w:rsid w:val="005A57A7"/>
    <w:rsid w:val="005A58B4"/>
    <w:rsid w:val="005A6263"/>
    <w:rsid w:val="005A6414"/>
    <w:rsid w:val="005A65AF"/>
    <w:rsid w:val="005A662A"/>
    <w:rsid w:val="005A6C9D"/>
    <w:rsid w:val="005A6E13"/>
    <w:rsid w:val="005A6F09"/>
    <w:rsid w:val="005A7400"/>
    <w:rsid w:val="005A7402"/>
    <w:rsid w:val="005A7500"/>
    <w:rsid w:val="005A7539"/>
    <w:rsid w:val="005A76CC"/>
    <w:rsid w:val="005A7BB3"/>
    <w:rsid w:val="005B04D0"/>
    <w:rsid w:val="005B0762"/>
    <w:rsid w:val="005B0A35"/>
    <w:rsid w:val="005B0F4C"/>
    <w:rsid w:val="005B0F57"/>
    <w:rsid w:val="005B117B"/>
    <w:rsid w:val="005B125A"/>
    <w:rsid w:val="005B1282"/>
    <w:rsid w:val="005B139E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293"/>
    <w:rsid w:val="005B293A"/>
    <w:rsid w:val="005B294D"/>
    <w:rsid w:val="005B2963"/>
    <w:rsid w:val="005B2A16"/>
    <w:rsid w:val="005B2D66"/>
    <w:rsid w:val="005B32BD"/>
    <w:rsid w:val="005B3304"/>
    <w:rsid w:val="005B33F5"/>
    <w:rsid w:val="005B353C"/>
    <w:rsid w:val="005B35AB"/>
    <w:rsid w:val="005B35E7"/>
    <w:rsid w:val="005B377A"/>
    <w:rsid w:val="005B3852"/>
    <w:rsid w:val="005B3A88"/>
    <w:rsid w:val="005B3B56"/>
    <w:rsid w:val="005B3C87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85"/>
    <w:rsid w:val="005B4DA4"/>
    <w:rsid w:val="005B537B"/>
    <w:rsid w:val="005B544A"/>
    <w:rsid w:val="005B5476"/>
    <w:rsid w:val="005B5840"/>
    <w:rsid w:val="005B5915"/>
    <w:rsid w:val="005B622B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A78"/>
    <w:rsid w:val="005B7CBC"/>
    <w:rsid w:val="005C00AF"/>
    <w:rsid w:val="005C062B"/>
    <w:rsid w:val="005C0AA0"/>
    <w:rsid w:val="005C0E8F"/>
    <w:rsid w:val="005C1245"/>
    <w:rsid w:val="005C138F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AED"/>
    <w:rsid w:val="005C2CC1"/>
    <w:rsid w:val="005C2D4F"/>
    <w:rsid w:val="005C2D93"/>
    <w:rsid w:val="005C2F0B"/>
    <w:rsid w:val="005C328F"/>
    <w:rsid w:val="005C3298"/>
    <w:rsid w:val="005C3457"/>
    <w:rsid w:val="005C3516"/>
    <w:rsid w:val="005C35F2"/>
    <w:rsid w:val="005C39BF"/>
    <w:rsid w:val="005C41DD"/>
    <w:rsid w:val="005C4256"/>
    <w:rsid w:val="005C43CC"/>
    <w:rsid w:val="005C468C"/>
    <w:rsid w:val="005C47D5"/>
    <w:rsid w:val="005C48B8"/>
    <w:rsid w:val="005C4991"/>
    <w:rsid w:val="005C5030"/>
    <w:rsid w:val="005C5277"/>
    <w:rsid w:val="005C55C6"/>
    <w:rsid w:val="005C55F6"/>
    <w:rsid w:val="005C5834"/>
    <w:rsid w:val="005C5AA5"/>
    <w:rsid w:val="005C5BD2"/>
    <w:rsid w:val="005C5DCD"/>
    <w:rsid w:val="005C5EF2"/>
    <w:rsid w:val="005C61A5"/>
    <w:rsid w:val="005C6436"/>
    <w:rsid w:val="005C650A"/>
    <w:rsid w:val="005C6B86"/>
    <w:rsid w:val="005C6FC5"/>
    <w:rsid w:val="005C7039"/>
    <w:rsid w:val="005C7346"/>
    <w:rsid w:val="005C7612"/>
    <w:rsid w:val="005C76AF"/>
    <w:rsid w:val="005C76C7"/>
    <w:rsid w:val="005C77EF"/>
    <w:rsid w:val="005C786D"/>
    <w:rsid w:val="005D01AE"/>
    <w:rsid w:val="005D01B5"/>
    <w:rsid w:val="005D02E1"/>
    <w:rsid w:val="005D0440"/>
    <w:rsid w:val="005D0466"/>
    <w:rsid w:val="005D08DD"/>
    <w:rsid w:val="005D0D02"/>
    <w:rsid w:val="005D0EF8"/>
    <w:rsid w:val="005D0F71"/>
    <w:rsid w:val="005D0FAD"/>
    <w:rsid w:val="005D1027"/>
    <w:rsid w:val="005D1034"/>
    <w:rsid w:val="005D12AE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2E86"/>
    <w:rsid w:val="005D36EC"/>
    <w:rsid w:val="005D4254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6C88"/>
    <w:rsid w:val="005D7600"/>
    <w:rsid w:val="005D79B8"/>
    <w:rsid w:val="005D7FBC"/>
    <w:rsid w:val="005E0113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78F"/>
    <w:rsid w:val="005E288A"/>
    <w:rsid w:val="005E28E2"/>
    <w:rsid w:val="005E2E59"/>
    <w:rsid w:val="005E3246"/>
    <w:rsid w:val="005E347D"/>
    <w:rsid w:val="005E39E2"/>
    <w:rsid w:val="005E3EB0"/>
    <w:rsid w:val="005E4093"/>
    <w:rsid w:val="005E4112"/>
    <w:rsid w:val="005E4BD6"/>
    <w:rsid w:val="005E4C1E"/>
    <w:rsid w:val="005E4DC2"/>
    <w:rsid w:val="005E51C3"/>
    <w:rsid w:val="005E5773"/>
    <w:rsid w:val="005E5A12"/>
    <w:rsid w:val="005E5A71"/>
    <w:rsid w:val="005E5A8F"/>
    <w:rsid w:val="005E5B33"/>
    <w:rsid w:val="005E6027"/>
    <w:rsid w:val="005E618D"/>
    <w:rsid w:val="005E6232"/>
    <w:rsid w:val="005E6289"/>
    <w:rsid w:val="005E64EF"/>
    <w:rsid w:val="005E6520"/>
    <w:rsid w:val="005E672A"/>
    <w:rsid w:val="005E672E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82E"/>
    <w:rsid w:val="005E78A5"/>
    <w:rsid w:val="005E7A01"/>
    <w:rsid w:val="005E7B4F"/>
    <w:rsid w:val="005E7D4F"/>
    <w:rsid w:val="005F00A9"/>
    <w:rsid w:val="005F0218"/>
    <w:rsid w:val="005F075B"/>
    <w:rsid w:val="005F077E"/>
    <w:rsid w:val="005F11AA"/>
    <w:rsid w:val="005F1278"/>
    <w:rsid w:val="005F14E1"/>
    <w:rsid w:val="005F17FF"/>
    <w:rsid w:val="005F19D3"/>
    <w:rsid w:val="005F19EA"/>
    <w:rsid w:val="005F1A71"/>
    <w:rsid w:val="005F1B80"/>
    <w:rsid w:val="005F1CC2"/>
    <w:rsid w:val="005F1E8D"/>
    <w:rsid w:val="005F1EE3"/>
    <w:rsid w:val="005F243E"/>
    <w:rsid w:val="005F266C"/>
    <w:rsid w:val="005F2FB8"/>
    <w:rsid w:val="005F30B0"/>
    <w:rsid w:val="005F347B"/>
    <w:rsid w:val="005F39FC"/>
    <w:rsid w:val="005F3B07"/>
    <w:rsid w:val="005F3B44"/>
    <w:rsid w:val="005F3CA0"/>
    <w:rsid w:val="005F3E86"/>
    <w:rsid w:val="005F3EDE"/>
    <w:rsid w:val="005F447F"/>
    <w:rsid w:val="005F4495"/>
    <w:rsid w:val="005F478C"/>
    <w:rsid w:val="005F47CA"/>
    <w:rsid w:val="005F4833"/>
    <w:rsid w:val="005F4AEB"/>
    <w:rsid w:val="005F4C47"/>
    <w:rsid w:val="005F4D0A"/>
    <w:rsid w:val="005F51ED"/>
    <w:rsid w:val="005F53C4"/>
    <w:rsid w:val="005F578D"/>
    <w:rsid w:val="005F5A2F"/>
    <w:rsid w:val="005F5D64"/>
    <w:rsid w:val="005F5DDB"/>
    <w:rsid w:val="005F5E47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6D3"/>
    <w:rsid w:val="00600AE5"/>
    <w:rsid w:val="00600B2D"/>
    <w:rsid w:val="00600FD2"/>
    <w:rsid w:val="00601384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8D6"/>
    <w:rsid w:val="00603A0C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1FF"/>
    <w:rsid w:val="00605237"/>
    <w:rsid w:val="006055A7"/>
    <w:rsid w:val="0060560F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2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1EE7"/>
    <w:rsid w:val="00611F5C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286"/>
    <w:rsid w:val="0061337E"/>
    <w:rsid w:val="006133C3"/>
    <w:rsid w:val="006135A4"/>
    <w:rsid w:val="0061391C"/>
    <w:rsid w:val="006139E0"/>
    <w:rsid w:val="00613C70"/>
    <w:rsid w:val="00613E1E"/>
    <w:rsid w:val="00613E48"/>
    <w:rsid w:val="006141B5"/>
    <w:rsid w:val="00614323"/>
    <w:rsid w:val="006144C0"/>
    <w:rsid w:val="00615052"/>
    <w:rsid w:val="00615233"/>
    <w:rsid w:val="006156CC"/>
    <w:rsid w:val="00615754"/>
    <w:rsid w:val="0061584F"/>
    <w:rsid w:val="006159DD"/>
    <w:rsid w:val="00615A24"/>
    <w:rsid w:val="00615B6B"/>
    <w:rsid w:val="00615BEC"/>
    <w:rsid w:val="00615D6B"/>
    <w:rsid w:val="00615E47"/>
    <w:rsid w:val="00615F52"/>
    <w:rsid w:val="0061615A"/>
    <w:rsid w:val="0061638D"/>
    <w:rsid w:val="00616581"/>
    <w:rsid w:val="0061679B"/>
    <w:rsid w:val="00616D82"/>
    <w:rsid w:val="00617354"/>
    <w:rsid w:val="0061739B"/>
    <w:rsid w:val="006178A5"/>
    <w:rsid w:val="00617941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CE6"/>
    <w:rsid w:val="00620E1D"/>
    <w:rsid w:val="006214AA"/>
    <w:rsid w:val="00621781"/>
    <w:rsid w:val="00622540"/>
    <w:rsid w:val="00622676"/>
    <w:rsid w:val="0062292C"/>
    <w:rsid w:val="00622933"/>
    <w:rsid w:val="00622A8D"/>
    <w:rsid w:val="00622AD3"/>
    <w:rsid w:val="00622D4C"/>
    <w:rsid w:val="00622FCE"/>
    <w:rsid w:val="006230F8"/>
    <w:rsid w:val="006232BB"/>
    <w:rsid w:val="00623478"/>
    <w:rsid w:val="006234F1"/>
    <w:rsid w:val="00623EA8"/>
    <w:rsid w:val="0062433C"/>
    <w:rsid w:val="00624543"/>
    <w:rsid w:val="006245ED"/>
    <w:rsid w:val="0062487C"/>
    <w:rsid w:val="006248DA"/>
    <w:rsid w:val="00624A53"/>
    <w:rsid w:val="00624BC8"/>
    <w:rsid w:val="00624C29"/>
    <w:rsid w:val="00624C9E"/>
    <w:rsid w:val="006250B8"/>
    <w:rsid w:val="00625123"/>
    <w:rsid w:val="006254F7"/>
    <w:rsid w:val="00625701"/>
    <w:rsid w:val="006258F4"/>
    <w:rsid w:val="00625A0F"/>
    <w:rsid w:val="00625C7C"/>
    <w:rsid w:val="00625E34"/>
    <w:rsid w:val="00625E9B"/>
    <w:rsid w:val="00626050"/>
    <w:rsid w:val="006260F0"/>
    <w:rsid w:val="00626338"/>
    <w:rsid w:val="00626618"/>
    <w:rsid w:val="00626B5A"/>
    <w:rsid w:val="00626E98"/>
    <w:rsid w:val="0062710B"/>
    <w:rsid w:val="00627184"/>
    <w:rsid w:val="0062748B"/>
    <w:rsid w:val="0062761F"/>
    <w:rsid w:val="00627BD2"/>
    <w:rsid w:val="00627C7B"/>
    <w:rsid w:val="00627E26"/>
    <w:rsid w:val="006301F2"/>
    <w:rsid w:val="0063022F"/>
    <w:rsid w:val="00630245"/>
    <w:rsid w:val="00630611"/>
    <w:rsid w:val="00630A10"/>
    <w:rsid w:val="00630C48"/>
    <w:rsid w:val="00630CCC"/>
    <w:rsid w:val="00631000"/>
    <w:rsid w:val="006311F1"/>
    <w:rsid w:val="0063134C"/>
    <w:rsid w:val="00631852"/>
    <w:rsid w:val="00631927"/>
    <w:rsid w:val="00631B03"/>
    <w:rsid w:val="00631D90"/>
    <w:rsid w:val="00632074"/>
    <w:rsid w:val="006323E4"/>
    <w:rsid w:val="00632B8A"/>
    <w:rsid w:val="00632FF1"/>
    <w:rsid w:val="00633B1D"/>
    <w:rsid w:val="00633D8D"/>
    <w:rsid w:val="00633DDC"/>
    <w:rsid w:val="00633E47"/>
    <w:rsid w:val="00634010"/>
    <w:rsid w:val="00634118"/>
    <w:rsid w:val="006341A5"/>
    <w:rsid w:val="00634258"/>
    <w:rsid w:val="006345AA"/>
    <w:rsid w:val="006347FC"/>
    <w:rsid w:val="00634B9F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10"/>
    <w:rsid w:val="006361A6"/>
    <w:rsid w:val="006361F4"/>
    <w:rsid w:val="00636374"/>
    <w:rsid w:val="006363D6"/>
    <w:rsid w:val="006365A9"/>
    <w:rsid w:val="006366C3"/>
    <w:rsid w:val="00636BAD"/>
    <w:rsid w:val="00636D59"/>
    <w:rsid w:val="00636DD8"/>
    <w:rsid w:val="00636E22"/>
    <w:rsid w:val="00636F0C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AD5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C54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269"/>
    <w:rsid w:val="00645A78"/>
    <w:rsid w:val="00645CA2"/>
    <w:rsid w:val="00645EA9"/>
    <w:rsid w:val="00645F68"/>
    <w:rsid w:val="00646061"/>
    <w:rsid w:val="00646221"/>
    <w:rsid w:val="006463FE"/>
    <w:rsid w:val="006466BA"/>
    <w:rsid w:val="0064681A"/>
    <w:rsid w:val="006469D5"/>
    <w:rsid w:val="00646B74"/>
    <w:rsid w:val="00646EB1"/>
    <w:rsid w:val="00646FCA"/>
    <w:rsid w:val="006475F3"/>
    <w:rsid w:val="00647644"/>
    <w:rsid w:val="00647930"/>
    <w:rsid w:val="00647BE1"/>
    <w:rsid w:val="00647D38"/>
    <w:rsid w:val="00650006"/>
    <w:rsid w:val="00650988"/>
    <w:rsid w:val="00650B17"/>
    <w:rsid w:val="00650BDB"/>
    <w:rsid w:val="00650BDF"/>
    <w:rsid w:val="00650D47"/>
    <w:rsid w:val="00651289"/>
    <w:rsid w:val="00651313"/>
    <w:rsid w:val="006513C5"/>
    <w:rsid w:val="006515F2"/>
    <w:rsid w:val="006517D9"/>
    <w:rsid w:val="00651937"/>
    <w:rsid w:val="00651BE5"/>
    <w:rsid w:val="00651C2C"/>
    <w:rsid w:val="00651E4F"/>
    <w:rsid w:val="0065228C"/>
    <w:rsid w:val="00652571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41F"/>
    <w:rsid w:val="0065459B"/>
    <w:rsid w:val="0065473B"/>
    <w:rsid w:val="006548F5"/>
    <w:rsid w:val="00654A8B"/>
    <w:rsid w:val="00654AE8"/>
    <w:rsid w:val="0065523A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0F01"/>
    <w:rsid w:val="006610BF"/>
    <w:rsid w:val="006611E7"/>
    <w:rsid w:val="0066138D"/>
    <w:rsid w:val="006613CC"/>
    <w:rsid w:val="00661AA4"/>
    <w:rsid w:val="00661B5F"/>
    <w:rsid w:val="00661CFD"/>
    <w:rsid w:val="00661E49"/>
    <w:rsid w:val="00661ECC"/>
    <w:rsid w:val="006620C7"/>
    <w:rsid w:val="00662173"/>
    <w:rsid w:val="006621D3"/>
    <w:rsid w:val="006622F6"/>
    <w:rsid w:val="00662401"/>
    <w:rsid w:val="00662619"/>
    <w:rsid w:val="006626AF"/>
    <w:rsid w:val="006628A7"/>
    <w:rsid w:val="00662B04"/>
    <w:rsid w:val="00662BB5"/>
    <w:rsid w:val="00662E8A"/>
    <w:rsid w:val="00662ED8"/>
    <w:rsid w:val="00662F64"/>
    <w:rsid w:val="0066324B"/>
    <w:rsid w:val="0066372A"/>
    <w:rsid w:val="006637F7"/>
    <w:rsid w:val="00663AA5"/>
    <w:rsid w:val="00663E31"/>
    <w:rsid w:val="00663FB5"/>
    <w:rsid w:val="006640BB"/>
    <w:rsid w:val="00664117"/>
    <w:rsid w:val="006641A8"/>
    <w:rsid w:val="00664481"/>
    <w:rsid w:val="006647BD"/>
    <w:rsid w:val="006649E7"/>
    <w:rsid w:val="00664C33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9B7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98"/>
    <w:rsid w:val="006715B2"/>
    <w:rsid w:val="006715BF"/>
    <w:rsid w:val="00671822"/>
    <w:rsid w:val="006719E6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975"/>
    <w:rsid w:val="00673E20"/>
    <w:rsid w:val="00673EB6"/>
    <w:rsid w:val="00673FCF"/>
    <w:rsid w:val="0067402B"/>
    <w:rsid w:val="00674093"/>
    <w:rsid w:val="006742B3"/>
    <w:rsid w:val="00674334"/>
    <w:rsid w:val="00674633"/>
    <w:rsid w:val="00674DD1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8D2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A88"/>
    <w:rsid w:val="00685B00"/>
    <w:rsid w:val="00685B6D"/>
    <w:rsid w:val="00685B8F"/>
    <w:rsid w:val="0068607D"/>
    <w:rsid w:val="00686362"/>
    <w:rsid w:val="00686FE7"/>
    <w:rsid w:val="0068742A"/>
    <w:rsid w:val="00687673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08D"/>
    <w:rsid w:val="006914C5"/>
    <w:rsid w:val="00691757"/>
    <w:rsid w:val="00691985"/>
    <w:rsid w:val="00691B32"/>
    <w:rsid w:val="00691B76"/>
    <w:rsid w:val="00691BDA"/>
    <w:rsid w:val="00691E19"/>
    <w:rsid w:val="00691F5E"/>
    <w:rsid w:val="006921D8"/>
    <w:rsid w:val="006921DD"/>
    <w:rsid w:val="0069236B"/>
    <w:rsid w:val="0069256D"/>
    <w:rsid w:val="00692882"/>
    <w:rsid w:val="006928DC"/>
    <w:rsid w:val="00692E15"/>
    <w:rsid w:val="00692E75"/>
    <w:rsid w:val="00692EC8"/>
    <w:rsid w:val="00693147"/>
    <w:rsid w:val="00693739"/>
    <w:rsid w:val="006938D0"/>
    <w:rsid w:val="0069399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89"/>
    <w:rsid w:val="00694AF9"/>
    <w:rsid w:val="00694B77"/>
    <w:rsid w:val="00694F4D"/>
    <w:rsid w:val="006950A8"/>
    <w:rsid w:val="00695211"/>
    <w:rsid w:val="00695345"/>
    <w:rsid w:val="00695369"/>
    <w:rsid w:val="0069563B"/>
    <w:rsid w:val="00695900"/>
    <w:rsid w:val="00695AD3"/>
    <w:rsid w:val="00695DCF"/>
    <w:rsid w:val="00695F62"/>
    <w:rsid w:val="00696244"/>
    <w:rsid w:val="0069632C"/>
    <w:rsid w:val="00696376"/>
    <w:rsid w:val="00696A00"/>
    <w:rsid w:val="00696D7E"/>
    <w:rsid w:val="0069714C"/>
    <w:rsid w:val="00697243"/>
    <w:rsid w:val="00697297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66C"/>
    <w:rsid w:val="006A1B0E"/>
    <w:rsid w:val="006A1B37"/>
    <w:rsid w:val="006A1DD2"/>
    <w:rsid w:val="006A1FF4"/>
    <w:rsid w:val="006A2695"/>
    <w:rsid w:val="006A270E"/>
    <w:rsid w:val="006A27E1"/>
    <w:rsid w:val="006A2997"/>
    <w:rsid w:val="006A2F21"/>
    <w:rsid w:val="006A30FF"/>
    <w:rsid w:val="006A3135"/>
    <w:rsid w:val="006A314A"/>
    <w:rsid w:val="006A3427"/>
    <w:rsid w:val="006A34BB"/>
    <w:rsid w:val="006A34BC"/>
    <w:rsid w:val="006A3698"/>
    <w:rsid w:val="006A370F"/>
    <w:rsid w:val="006A3A32"/>
    <w:rsid w:val="006A3DF3"/>
    <w:rsid w:val="006A3E5E"/>
    <w:rsid w:val="006A3ED8"/>
    <w:rsid w:val="006A43E3"/>
    <w:rsid w:val="006A45B7"/>
    <w:rsid w:val="006A4A17"/>
    <w:rsid w:val="006A4A35"/>
    <w:rsid w:val="006A4D35"/>
    <w:rsid w:val="006A4E79"/>
    <w:rsid w:val="006A551C"/>
    <w:rsid w:val="006A5B89"/>
    <w:rsid w:val="006A5B98"/>
    <w:rsid w:val="006A5C5C"/>
    <w:rsid w:val="006A5D6B"/>
    <w:rsid w:val="006A6185"/>
    <w:rsid w:val="006A643D"/>
    <w:rsid w:val="006A6615"/>
    <w:rsid w:val="006A68FB"/>
    <w:rsid w:val="006A6F58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0D9A"/>
    <w:rsid w:val="006B105C"/>
    <w:rsid w:val="006B121A"/>
    <w:rsid w:val="006B1442"/>
    <w:rsid w:val="006B16BA"/>
    <w:rsid w:val="006B1847"/>
    <w:rsid w:val="006B1916"/>
    <w:rsid w:val="006B19D2"/>
    <w:rsid w:val="006B1C94"/>
    <w:rsid w:val="006B2356"/>
    <w:rsid w:val="006B236E"/>
    <w:rsid w:val="006B24CE"/>
    <w:rsid w:val="006B268E"/>
    <w:rsid w:val="006B27A8"/>
    <w:rsid w:val="006B2F26"/>
    <w:rsid w:val="006B2F65"/>
    <w:rsid w:val="006B3016"/>
    <w:rsid w:val="006B3291"/>
    <w:rsid w:val="006B3754"/>
    <w:rsid w:val="006B3B4D"/>
    <w:rsid w:val="006B3CE2"/>
    <w:rsid w:val="006B3E7C"/>
    <w:rsid w:val="006B4558"/>
    <w:rsid w:val="006B4638"/>
    <w:rsid w:val="006B4B7E"/>
    <w:rsid w:val="006B4E32"/>
    <w:rsid w:val="006B5345"/>
    <w:rsid w:val="006B5428"/>
    <w:rsid w:val="006B5B69"/>
    <w:rsid w:val="006B604D"/>
    <w:rsid w:val="006B6283"/>
    <w:rsid w:val="006B6299"/>
    <w:rsid w:val="006B640E"/>
    <w:rsid w:val="006B6557"/>
    <w:rsid w:val="006B65F6"/>
    <w:rsid w:val="006B6835"/>
    <w:rsid w:val="006B68F4"/>
    <w:rsid w:val="006B6A07"/>
    <w:rsid w:val="006B6ACF"/>
    <w:rsid w:val="006B6CD2"/>
    <w:rsid w:val="006B6E94"/>
    <w:rsid w:val="006B6EAE"/>
    <w:rsid w:val="006B7072"/>
    <w:rsid w:val="006B746B"/>
    <w:rsid w:val="006B7694"/>
    <w:rsid w:val="006B7A1B"/>
    <w:rsid w:val="006B7E38"/>
    <w:rsid w:val="006B7F04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559"/>
    <w:rsid w:val="006C27ED"/>
    <w:rsid w:val="006C2A15"/>
    <w:rsid w:val="006C2D05"/>
    <w:rsid w:val="006C2D61"/>
    <w:rsid w:val="006C2D9E"/>
    <w:rsid w:val="006C2EBD"/>
    <w:rsid w:val="006C3481"/>
    <w:rsid w:val="006C3572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B3"/>
    <w:rsid w:val="006C4F56"/>
    <w:rsid w:val="006C56F6"/>
    <w:rsid w:val="006C5943"/>
    <w:rsid w:val="006C5BA8"/>
    <w:rsid w:val="006C5D8A"/>
    <w:rsid w:val="006C5E61"/>
    <w:rsid w:val="006C6283"/>
    <w:rsid w:val="006C6B9A"/>
    <w:rsid w:val="006C6BC2"/>
    <w:rsid w:val="006C6E4C"/>
    <w:rsid w:val="006C6F21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BF"/>
    <w:rsid w:val="006D03D2"/>
    <w:rsid w:val="006D0480"/>
    <w:rsid w:val="006D0615"/>
    <w:rsid w:val="006D0C4B"/>
    <w:rsid w:val="006D0E57"/>
    <w:rsid w:val="006D0EFB"/>
    <w:rsid w:val="006D113B"/>
    <w:rsid w:val="006D116F"/>
    <w:rsid w:val="006D11AA"/>
    <w:rsid w:val="006D1249"/>
    <w:rsid w:val="006D14CE"/>
    <w:rsid w:val="006D14D2"/>
    <w:rsid w:val="006D1512"/>
    <w:rsid w:val="006D15F0"/>
    <w:rsid w:val="006D17AE"/>
    <w:rsid w:val="006D1BA6"/>
    <w:rsid w:val="006D1D2F"/>
    <w:rsid w:val="006D1E2C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BDC"/>
    <w:rsid w:val="006D3CC2"/>
    <w:rsid w:val="006D3EFC"/>
    <w:rsid w:val="006D413E"/>
    <w:rsid w:val="006D42DC"/>
    <w:rsid w:val="006D4582"/>
    <w:rsid w:val="006D4995"/>
    <w:rsid w:val="006D49D2"/>
    <w:rsid w:val="006D4A57"/>
    <w:rsid w:val="006D4B7B"/>
    <w:rsid w:val="006D50B9"/>
    <w:rsid w:val="006D515D"/>
    <w:rsid w:val="006D5295"/>
    <w:rsid w:val="006D52F2"/>
    <w:rsid w:val="006D548B"/>
    <w:rsid w:val="006D5584"/>
    <w:rsid w:val="006D55D3"/>
    <w:rsid w:val="006D5691"/>
    <w:rsid w:val="006D5751"/>
    <w:rsid w:val="006D5B79"/>
    <w:rsid w:val="006D5B97"/>
    <w:rsid w:val="006D5D0A"/>
    <w:rsid w:val="006D5EF0"/>
    <w:rsid w:val="006D5F10"/>
    <w:rsid w:val="006D6A93"/>
    <w:rsid w:val="006D6BDC"/>
    <w:rsid w:val="006D6C2C"/>
    <w:rsid w:val="006D6C8B"/>
    <w:rsid w:val="006D6F1A"/>
    <w:rsid w:val="006D6FA0"/>
    <w:rsid w:val="006D742C"/>
    <w:rsid w:val="006D7705"/>
    <w:rsid w:val="006D7DD8"/>
    <w:rsid w:val="006D7E58"/>
    <w:rsid w:val="006D7E97"/>
    <w:rsid w:val="006D7EF5"/>
    <w:rsid w:val="006E05E6"/>
    <w:rsid w:val="006E0758"/>
    <w:rsid w:val="006E0A5A"/>
    <w:rsid w:val="006E0D15"/>
    <w:rsid w:val="006E10B9"/>
    <w:rsid w:val="006E1138"/>
    <w:rsid w:val="006E141D"/>
    <w:rsid w:val="006E1428"/>
    <w:rsid w:val="006E1B98"/>
    <w:rsid w:val="006E1C63"/>
    <w:rsid w:val="006E1E4E"/>
    <w:rsid w:val="006E1F18"/>
    <w:rsid w:val="006E20E4"/>
    <w:rsid w:val="006E21D4"/>
    <w:rsid w:val="006E2299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23"/>
    <w:rsid w:val="006E3C77"/>
    <w:rsid w:val="006E3E89"/>
    <w:rsid w:val="006E4009"/>
    <w:rsid w:val="006E4017"/>
    <w:rsid w:val="006E42E5"/>
    <w:rsid w:val="006E43AF"/>
    <w:rsid w:val="006E43C7"/>
    <w:rsid w:val="006E47ED"/>
    <w:rsid w:val="006E48DB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67A"/>
    <w:rsid w:val="006E7736"/>
    <w:rsid w:val="006E7928"/>
    <w:rsid w:val="006E7AA7"/>
    <w:rsid w:val="006E7BAE"/>
    <w:rsid w:val="006E7CC1"/>
    <w:rsid w:val="006F02CA"/>
    <w:rsid w:val="006F03F0"/>
    <w:rsid w:val="006F14B5"/>
    <w:rsid w:val="006F18C1"/>
    <w:rsid w:val="006F1A7C"/>
    <w:rsid w:val="006F1B26"/>
    <w:rsid w:val="006F1BB5"/>
    <w:rsid w:val="006F1D73"/>
    <w:rsid w:val="006F2038"/>
    <w:rsid w:val="006F23B4"/>
    <w:rsid w:val="006F2430"/>
    <w:rsid w:val="006F2497"/>
    <w:rsid w:val="006F2B1E"/>
    <w:rsid w:val="006F2DF9"/>
    <w:rsid w:val="006F2E17"/>
    <w:rsid w:val="006F3094"/>
    <w:rsid w:val="006F30BF"/>
    <w:rsid w:val="006F32EC"/>
    <w:rsid w:val="006F3318"/>
    <w:rsid w:val="006F347C"/>
    <w:rsid w:val="006F3961"/>
    <w:rsid w:val="006F3A73"/>
    <w:rsid w:val="006F3D29"/>
    <w:rsid w:val="006F404E"/>
    <w:rsid w:val="006F41C1"/>
    <w:rsid w:val="006F4578"/>
    <w:rsid w:val="006F4724"/>
    <w:rsid w:val="006F4908"/>
    <w:rsid w:val="006F49F7"/>
    <w:rsid w:val="006F4A15"/>
    <w:rsid w:val="006F4FD7"/>
    <w:rsid w:val="006F514E"/>
    <w:rsid w:val="006F54A4"/>
    <w:rsid w:val="006F5506"/>
    <w:rsid w:val="006F5A40"/>
    <w:rsid w:val="006F5AB0"/>
    <w:rsid w:val="006F5C03"/>
    <w:rsid w:val="006F5C69"/>
    <w:rsid w:val="006F5D80"/>
    <w:rsid w:val="006F60D0"/>
    <w:rsid w:val="006F6243"/>
    <w:rsid w:val="006F66B2"/>
    <w:rsid w:val="006F6773"/>
    <w:rsid w:val="006F6816"/>
    <w:rsid w:val="006F6939"/>
    <w:rsid w:val="006F6B5F"/>
    <w:rsid w:val="006F6B79"/>
    <w:rsid w:val="006F6C0D"/>
    <w:rsid w:val="006F6D44"/>
    <w:rsid w:val="006F6EEE"/>
    <w:rsid w:val="006F707F"/>
    <w:rsid w:val="006F70C6"/>
    <w:rsid w:val="006F71E9"/>
    <w:rsid w:val="006F7243"/>
    <w:rsid w:val="006F7354"/>
    <w:rsid w:val="006F748B"/>
    <w:rsid w:val="006F7595"/>
    <w:rsid w:val="00700428"/>
    <w:rsid w:val="0070080E"/>
    <w:rsid w:val="00700B61"/>
    <w:rsid w:val="00700BF4"/>
    <w:rsid w:val="00700C52"/>
    <w:rsid w:val="00700E3E"/>
    <w:rsid w:val="007014E1"/>
    <w:rsid w:val="00701504"/>
    <w:rsid w:val="007015DC"/>
    <w:rsid w:val="00701C8E"/>
    <w:rsid w:val="00701F52"/>
    <w:rsid w:val="00702176"/>
    <w:rsid w:val="007024AC"/>
    <w:rsid w:val="0070256A"/>
    <w:rsid w:val="00702695"/>
    <w:rsid w:val="00702A9F"/>
    <w:rsid w:val="00703062"/>
    <w:rsid w:val="0070307B"/>
    <w:rsid w:val="00703290"/>
    <w:rsid w:val="00703795"/>
    <w:rsid w:val="0070380A"/>
    <w:rsid w:val="00703B4B"/>
    <w:rsid w:val="00703F3D"/>
    <w:rsid w:val="00704231"/>
    <w:rsid w:val="0070434A"/>
    <w:rsid w:val="007043E8"/>
    <w:rsid w:val="0070444B"/>
    <w:rsid w:val="0070474D"/>
    <w:rsid w:val="00704890"/>
    <w:rsid w:val="00704C79"/>
    <w:rsid w:val="00704CEF"/>
    <w:rsid w:val="00705117"/>
    <w:rsid w:val="0070518D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07"/>
    <w:rsid w:val="00706252"/>
    <w:rsid w:val="007063BB"/>
    <w:rsid w:val="00706534"/>
    <w:rsid w:val="007065F1"/>
    <w:rsid w:val="007069BC"/>
    <w:rsid w:val="00706CA1"/>
    <w:rsid w:val="00706D04"/>
    <w:rsid w:val="00706FAA"/>
    <w:rsid w:val="00707107"/>
    <w:rsid w:val="0070727B"/>
    <w:rsid w:val="007073F6"/>
    <w:rsid w:val="00707617"/>
    <w:rsid w:val="007076E9"/>
    <w:rsid w:val="0070773F"/>
    <w:rsid w:val="007077B5"/>
    <w:rsid w:val="007079FF"/>
    <w:rsid w:val="00707D69"/>
    <w:rsid w:val="00707E61"/>
    <w:rsid w:val="00707E66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1E83"/>
    <w:rsid w:val="007123BF"/>
    <w:rsid w:val="007129EE"/>
    <w:rsid w:val="00712D37"/>
    <w:rsid w:val="00712F07"/>
    <w:rsid w:val="00712F1F"/>
    <w:rsid w:val="00712F32"/>
    <w:rsid w:val="00712F60"/>
    <w:rsid w:val="00713292"/>
    <w:rsid w:val="007132DF"/>
    <w:rsid w:val="00713409"/>
    <w:rsid w:val="00713609"/>
    <w:rsid w:val="00713936"/>
    <w:rsid w:val="007139BC"/>
    <w:rsid w:val="00713A0D"/>
    <w:rsid w:val="00713AC3"/>
    <w:rsid w:val="00713AF7"/>
    <w:rsid w:val="00713BC1"/>
    <w:rsid w:val="00713C50"/>
    <w:rsid w:val="00713D42"/>
    <w:rsid w:val="00713D63"/>
    <w:rsid w:val="00713E18"/>
    <w:rsid w:val="00714304"/>
    <w:rsid w:val="007143A4"/>
    <w:rsid w:val="00714982"/>
    <w:rsid w:val="00714AD1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32"/>
    <w:rsid w:val="00715F9B"/>
    <w:rsid w:val="00716662"/>
    <w:rsid w:val="00716697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7FF"/>
    <w:rsid w:val="00720995"/>
    <w:rsid w:val="007209AA"/>
    <w:rsid w:val="007209C6"/>
    <w:rsid w:val="00720CC9"/>
    <w:rsid w:val="00720EA5"/>
    <w:rsid w:val="00720F17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33D"/>
    <w:rsid w:val="007235FD"/>
    <w:rsid w:val="007236E6"/>
    <w:rsid w:val="00723710"/>
    <w:rsid w:val="0072383B"/>
    <w:rsid w:val="007238C9"/>
    <w:rsid w:val="00723934"/>
    <w:rsid w:val="00723937"/>
    <w:rsid w:val="00723FDF"/>
    <w:rsid w:val="00724003"/>
    <w:rsid w:val="007243E5"/>
    <w:rsid w:val="0072440E"/>
    <w:rsid w:val="0072441D"/>
    <w:rsid w:val="00724807"/>
    <w:rsid w:val="00724A34"/>
    <w:rsid w:val="00724BE6"/>
    <w:rsid w:val="00725188"/>
    <w:rsid w:val="00725394"/>
    <w:rsid w:val="0072560E"/>
    <w:rsid w:val="00725720"/>
    <w:rsid w:val="007259DF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491"/>
    <w:rsid w:val="007275A8"/>
    <w:rsid w:val="00727A72"/>
    <w:rsid w:val="00727C3E"/>
    <w:rsid w:val="0073034A"/>
    <w:rsid w:val="00730361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F29"/>
    <w:rsid w:val="00731227"/>
    <w:rsid w:val="00731238"/>
    <w:rsid w:val="00731346"/>
    <w:rsid w:val="00731630"/>
    <w:rsid w:val="007316AD"/>
    <w:rsid w:val="007318F5"/>
    <w:rsid w:val="00731DBF"/>
    <w:rsid w:val="00732268"/>
    <w:rsid w:val="00732430"/>
    <w:rsid w:val="007326CC"/>
    <w:rsid w:val="0073272A"/>
    <w:rsid w:val="0073296F"/>
    <w:rsid w:val="00732CD9"/>
    <w:rsid w:val="00732D89"/>
    <w:rsid w:val="0073350B"/>
    <w:rsid w:val="00733768"/>
    <w:rsid w:val="00733C2E"/>
    <w:rsid w:val="00733E69"/>
    <w:rsid w:val="00733E70"/>
    <w:rsid w:val="0073408A"/>
    <w:rsid w:val="007341DB"/>
    <w:rsid w:val="0073453D"/>
    <w:rsid w:val="007349C5"/>
    <w:rsid w:val="00734AC3"/>
    <w:rsid w:val="00735005"/>
    <w:rsid w:val="007351BE"/>
    <w:rsid w:val="0073581C"/>
    <w:rsid w:val="00735AFA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02D"/>
    <w:rsid w:val="0074035E"/>
    <w:rsid w:val="00740626"/>
    <w:rsid w:val="00740647"/>
    <w:rsid w:val="00740690"/>
    <w:rsid w:val="00740ABA"/>
    <w:rsid w:val="00740D12"/>
    <w:rsid w:val="00741215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04"/>
    <w:rsid w:val="007423DA"/>
    <w:rsid w:val="007423F7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BBF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27A"/>
    <w:rsid w:val="00751412"/>
    <w:rsid w:val="0075159F"/>
    <w:rsid w:val="00751787"/>
    <w:rsid w:val="00751A14"/>
    <w:rsid w:val="00751B19"/>
    <w:rsid w:val="0075201B"/>
    <w:rsid w:val="007523E9"/>
    <w:rsid w:val="00752594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2F5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76D"/>
    <w:rsid w:val="007557DD"/>
    <w:rsid w:val="00755825"/>
    <w:rsid w:val="00755990"/>
    <w:rsid w:val="00755BE5"/>
    <w:rsid w:val="00755F2A"/>
    <w:rsid w:val="00755F86"/>
    <w:rsid w:val="00756160"/>
    <w:rsid w:val="007564C5"/>
    <w:rsid w:val="00756834"/>
    <w:rsid w:val="00756FCA"/>
    <w:rsid w:val="00757032"/>
    <w:rsid w:val="0075710D"/>
    <w:rsid w:val="0075741D"/>
    <w:rsid w:val="007574C2"/>
    <w:rsid w:val="0075760D"/>
    <w:rsid w:val="00757B82"/>
    <w:rsid w:val="00757E1B"/>
    <w:rsid w:val="00757EF6"/>
    <w:rsid w:val="007601A2"/>
    <w:rsid w:val="007607C0"/>
    <w:rsid w:val="00760F10"/>
    <w:rsid w:val="0076110D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5CA"/>
    <w:rsid w:val="00762654"/>
    <w:rsid w:val="007626D3"/>
    <w:rsid w:val="0076290E"/>
    <w:rsid w:val="00762D0F"/>
    <w:rsid w:val="00763031"/>
    <w:rsid w:val="00763211"/>
    <w:rsid w:val="007632FE"/>
    <w:rsid w:val="007635B8"/>
    <w:rsid w:val="0076385F"/>
    <w:rsid w:val="00763B56"/>
    <w:rsid w:val="00763B81"/>
    <w:rsid w:val="00763B83"/>
    <w:rsid w:val="00763B9B"/>
    <w:rsid w:val="007640DC"/>
    <w:rsid w:val="007644B1"/>
    <w:rsid w:val="00764603"/>
    <w:rsid w:val="00764726"/>
    <w:rsid w:val="007649DC"/>
    <w:rsid w:val="00764CB0"/>
    <w:rsid w:val="0076509F"/>
    <w:rsid w:val="00765145"/>
    <w:rsid w:val="007658F3"/>
    <w:rsid w:val="00765B1C"/>
    <w:rsid w:val="00765C70"/>
    <w:rsid w:val="00765D64"/>
    <w:rsid w:val="00765F0D"/>
    <w:rsid w:val="007664DC"/>
    <w:rsid w:val="00766856"/>
    <w:rsid w:val="00766BC9"/>
    <w:rsid w:val="00767427"/>
    <w:rsid w:val="0076769E"/>
    <w:rsid w:val="007676DA"/>
    <w:rsid w:val="0076786A"/>
    <w:rsid w:val="00767AED"/>
    <w:rsid w:val="00767B43"/>
    <w:rsid w:val="00767C2D"/>
    <w:rsid w:val="00767C41"/>
    <w:rsid w:val="00767C7D"/>
    <w:rsid w:val="007702D7"/>
    <w:rsid w:val="007704E8"/>
    <w:rsid w:val="007708B2"/>
    <w:rsid w:val="007709FB"/>
    <w:rsid w:val="00770A5F"/>
    <w:rsid w:val="00770E7F"/>
    <w:rsid w:val="007711FC"/>
    <w:rsid w:val="0077177D"/>
    <w:rsid w:val="0077184B"/>
    <w:rsid w:val="00771B5D"/>
    <w:rsid w:val="00771C3A"/>
    <w:rsid w:val="00772168"/>
    <w:rsid w:val="007721DE"/>
    <w:rsid w:val="007722BE"/>
    <w:rsid w:val="00772412"/>
    <w:rsid w:val="00772693"/>
    <w:rsid w:val="0077290C"/>
    <w:rsid w:val="00772ED8"/>
    <w:rsid w:val="00772F4F"/>
    <w:rsid w:val="00773247"/>
    <w:rsid w:val="0077328E"/>
    <w:rsid w:val="007732E0"/>
    <w:rsid w:val="00773441"/>
    <w:rsid w:val="0077359D"/>
    <w:rsid w:val="00773B22"/>
    <w:rsid w:val="00773D65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3F9"/>
    <w:rsid w:val="0077551E"/>
    <w:rsid w:val="007757D8"/>
    <w:rsid w:val="00775A5A"/>
    <w:rsid w:val="00775C9F"/>
    <w:rsid w:val="00775D37"/>
    <w:rsid w:val="00775E13"/>
    <w:rsid w:val="0077610F"/>
    <w:rsid w:val="0077647D"/>
    <w:rsid w:val="007765CB"/>
    <w:rsid w:val="00776D43"/>
    <w:rsid w:val="00776E11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59F"/>
    <w:rsid w:val="007807DB"/>
    <w:rsid w:val="007807DD"/>
    <w:rsid w:val="00780B7B"/>
    <w:rsid w:val="00780C31"/>
    <w:rsid w:val="00780CE7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7EB"/>
    <w:rsid w:val="00782BB6"/>
    <w:rsid w:val="00782E71"/>
    <w:rsid w:val="00782EDE"/>
    <w:rsid w:val="00782F39"/>
    <w:rsid w:val="00782F98"/>
    <w:rsid w:val="00782FAC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4FD0"/>
    <w:rsid w:val="007855B8"/>
    <w:rsid w:val="00785703"/>
    <w:rsid w:val="00785B97"/>
    <w:rsid w:val="00785C0F"/>
    <w:rsid w:val="0078614E"/>
    <w:rsid w:val="007863D2"/>
    <w:rsid w:val="00786621"/>
    <w:rsid w:val="00786729"/>
    <w:rsid w:val="0078692E"/>
    <w:rsid w:val="00786939"/>
    <w:rsid w:val="00787366"/>
    <w:rsid w:val="0078760C"/>
    <w:rsid w:val="00787819"/>
    <w:rsid w:val="00787A54"/>
    <w:rsid w:val="00787A5F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2BD6"/>
    <w:rsid w:val="00792C96"/>
    <w:rsid w:val="0079301C"/>
    <w:rsid w:val="00793195"/>
    <w:rsid w:val="00793293"/>
    <w:rsid w:val="007934C3"/>
    <w:rsid w:val="007934E7"/>
    <w:rsid w:val="00793522"/>
    <w:rsid w:val="0079363D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59"/>
    <w:rsid w:val="00795BE6"/>
    <w:rsid w:val="00795D35"/>
    <w:rsid w:val="00795F9A"/>
    <w:rsid w:val="0079600D"/>
    <w:rsid w:val="00796080"/>
    <w:rsid w:val="007964CC"/>
    <w:rsid w:val="00796BDE"/>
    <w:rsid w:val="00796C16"/>
    <w:rsid w:val="00796C65"/>
    <w:rsid w:val="0079709C"/>
    <w:rsid w:val="00797103"/>
    <w:rsid w:val="007976A3"/>
    <w:rsid w:val="0079778A"/>
    <w:rsid w:val="00797AB8"/>
    <w:rsid w:val="00797BE5"/>
    <w:rsid w:val="00797C5D"/>
    <w:rsid w:val="007A0016"/>
    <w:rsid w:val="007A015D"/>
    <w:rsid w:val="007A02BA"/>
    <w:rsid w:val="007A03BA"/>
    <w:rsid w:val="007A03FF"/>
    <w:rsid w:val="007A046F"/>
    <w:rsid w:val="007A04BF"/>
    <w:rsid w:val="007A0924"/>
    <w:rsid w:val="007A0944"/>
    <w:rsid w:val="007A0AF1"/>
    <w:rsid w:val="007A0CA8"/>
    <w:rsid w:val="007A0CB3"/>
    <w:rsid w:val="007A0FB0"/>
    <w:rsid w:val="007A1058"/>
    <w:rsid w:val="007A1071"/>
    <w:rsid w:val="007A107E"/>
    <w:rsid w:val="007A111D"/>
    <w:rsid w:val="007A1242"/>
    <w:rsid w:val="007A182F"/>
    <w:rsid w:val="007A1AB1"/>
    <w:rsid w:val="007A1DA3"/>
    <w:rsid w:val="007A1DDE"/>
    <w:rsid w:val="007A200E"/>
    <w:rsid w:val="007A2521"/>
    <w:rsid w:val="007A283F"/>
    <w:rsid w:val="007A2A6E"/>
    <w:rsid w:val="007A2AFF"/>
    <w:rsid w:val="007A2BED"/>
    <w:rsid w:val="007A31E6"/>
    <w:rsid w:val="007A3770"/>
    <w:rsid w:val="007A3996"/>
    <w:rsid w:val="007A3BA2"/>
    <w:rsid w:val="007A3CD6"/>
    <w:rsid w:val="007A3DD1"/>
    <w:rsid w:val="007A3DEF"/>
    <w:rsid w:val="007A3EDC"/>
    <w:rsid w:val="007A3FBA"/>
    <w:rsid w:val="007A4494"/>
    <w:rsid w:val="007A462D"/>
    <w:rsid w:val="007A4820"/>
    <w:rsid w:val="007A4842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0DA"/>
    <w:rsid w:val="007A626D"/>
    <w:rsid w:val="007A65E3"/>
    <w:rsid w:val="007A69DC"/>
    <w:rsid w:val="007A6A96"/>
    <w:rsid w:val="007A6AC6"/>
    <w:rsid w:val="007A6C2A"/>
    <w:rsid w:val="007A73AA"/>
    <w:rsid w:val="007A7602"/>
    <w:rsid w:val="007A79B9"/>
    <w:rsid w:val="007B0348"/>
    <w:rsid w:val="007B08AB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24D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3F32"/>
    <w:rsid w:val="007B48C8"/>
    <w:rsid w:val="007B4E14"/>
    <w:rsid w:val="007B4FC6"/>
    <w:rsid w:val="007B520B"/>
    <w:rsid w:val="007B5329"/>
    <w:rsid w:val="007B538E"/>
    <w:rsid w:val="007B5544"/>
    <w:rsid w:val="007B55D7"/>
    <w:rsid w:val="007B585C"/>
    <w:rsid w:val="007B5BCD"/>
    <w:rsid w:val="007B5F61"/>
    <w:rsid w:val="007B5F78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500"/>
    <w:rsid w:val="007B751B"/>
    <w:rsid w:val="007B76AB"/>
    <w:rsid w:val="007B79B9"/>
    <w:rsid w:val="007B7AD3"/>
    <w:rsid w:val="007C0195"/>
    <w:rsid w:val="007C031C"/>
    <w:rsid w:val="007C1197"/>
    <w:rsid w:val="007C1364"/>
    <w:rsid w:val="007C14D5"/>
    <w:rsid w:val="007C1723"/>
    <w:rsid w:val="007C2014"/>
    <w:rsid w:val="007C2579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1D"/>
    <w:rsid w:val="007C5ACF"/>
    <w:rsid w:val="007C5CAE"/>
    <w:rsid w:val="007C5ED5"/>
    <w:rsid w:val="007C6175"/>
    <w:rsid w:val="007C62F3"/>
    <w:rsid w:val="007C655E"/>
    <w:rsid w:val="007C65DC"/>
    <w:rsid w:val="007C6780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3ED"/>
    <w:rsid w:val="007D3C2B"/>
    <w:rsid w:val="007D3D1F"/>
    <w:rsid w:val="007D3FC2"/>
    <w:rsid w:val="007D40B6"/>
    <w:rsid w:val="007D4155"/>
    <w:rsid w:val="007D44C3"/>
    <w:rsid w:val="007D4652"/>
    <w:rsid w:val="007D47DC"/>
    <w:rsid w:val="007D48DB"/>
    <w:rsid w:val="007D49FF"/>
    <w:rsid w:val="007D4B06"/>
    <w:rsid w:val="007D4E95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A5C"/>
    <w:rsid w:val="007E1B50"/>
    <w:rsid w:val="007E1BBC"/>
    <w:rsid w:val="007E1C72"/>
    <w:rsid w:val="007E1CA3"/>
    <w:rsid w:val="007E1F44"/>
    <w:rsid w:val="007E1FE9"/>
    <w:rsid w:val="007E2097"/>
    <w:rsid w:val="007E20E0"/>
    <w:rsid w:val="007E24C9"/>
    <w:rsid w:val="007E24E5"/>
    <w:rsid w:val="007E2601"/>
    <w:rsid w:val="007E2609"/>
    <w:rsid w:val="007E2D56"/>
    <w:rsid w:val="007E2E6C"/>
    <w:rsid w:val="007E2E9E"/>
    <w:rsid w:val="007E2EB7"/>
    <w:rsid w:val="007E32E8"/>
    <w:rsid w:val="007E34F2"/>
    <w:rsid w:val="007E35F5"/>
    <w:rsid w:val="007E36E3"/>
    <w:rsid w:val="007E36F2"/>
    <w:rsid w:val="007E3DEC"/>
    <w:rsid w:val="007E3FF2"/>
    <w:rsid w:val="007E411D"/>
    <w:rsid w:val="007E4177"/>
    <w:rsid w:val="007E42FC"/>
    <w:rsid w:val="007E48D0"/>
    <w:rsid w:val="007E4A65"/>
    <w:rsid w:val="007E5029"/>
    <w:rsid w:val="007E5777"/>
    <w:rsid w:val="007E5962"/>
    <w:rsid w:val="007E5B6B"/>
    <w:rsid w:val="007E6346"/>
    <w:rsid w:val="007E63AD"/>
    <w:rsid w:val="007E6501"/>
    <w:rsid w:val="007E6534"/>
    <w:rsid w:val="007E6B2F"/>
    <w:rsid w:val="007E6B8E"/>
    <w:rsid w:val="007E6F26"/>
    <w:rsid w:val="007E6FA2"/>
    <w:rsid w:val="007E6FF3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4CD"/>
    <w:rsid w:val="007F060C"/>
    <w:rsid w:val="007F0659"/>
    <w:rsid w:val="007F09A6"/>
    <w:rsid w:val="007F0F90"/>
    <w:rsid w:val="007F1107"/>
    <w:rsid w:val="007F1636"/>
    <w:rsid w:val="007F1A89"/>
    <w:rsid w:val="007F1C60"/>
    <w:rsid w:val="007F1D57"/>
    <w:rsid w:val="007F200F"/>
    <w:rsid w:val="007F2477"/>
    <w:rsid w:val="007F27B3"/>
    <w:rsid w:val="007F2C6A"/>
    <w:rsid w:val="007F2E47"/>
    <w:rsid w:val="007F2FF7"/>
    <w:rsid w:val="007F3162"/>
    <w:rsid w:val="007F3385"/>
    <w:rsid w:val="007F35B5"/>
    <w:rsid w:val="007F372E"/>
    <w:rsid w:val="007F39D6"/>
    <w:rsid w:val="007F3DFE"/>
    <w:rsid w:val="007F408F"/>
    <w:rsid w:val="007F413D"/>
    <w:rsid w:val="007F432A"/>
    <w:rsid w:val="007F465D"/>
    <w:rsid w:val="007F46E0"/>
    <w:rsid w:val="007F4A8F"/>
    <w:rsid w:val="007F4ACF"/>
    <w:rsid w:val="007F51D0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5E8"/>
    <w:rsid w:val="007F6665"/>
    <w:rsid w:val="007F67D3"/>
    <w:rsid w:val="007F6951"/>
    <w:rsid w:val="007F6C48"/>
    <w:rsid w:val="007F71DC"/>
    <w:rsid w:val="007F73B8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97A"/>
    <w:rsid w:val="00800C72"/>
    <w:rsid w:val="008010F6"/>
    <w:rsid w:val="0080118A"/>
    <w:rsid w:val="0080125B"/>
    <w:rsid w:val="008014EA"/>
    <w:rsid w:val="00801892"/>
    <w:rsid w:val="0080231E"/>
    <w:rsid w:val="00802769"/>
    <w:rsid w:val="00802A7B"/>
    <w:rsid w:val="00802ACA"/>
    <w:rsid w:val="00802D08"/>
    <w:rsid w:val="00803038"/>
    <w:rsid w:val="008036E1"/>
    <w:rsid w:val="008038BB"/>
    <w:rsid w:val="0080397A"/>
    <w:rsid w:val="00803A47"/>
    <w:rsid w:val="00803DEF"/>
    <w:rsid w:val="008040B2"/>
    <w:rsid w:val="00804175"/>
    <w:rsid w:val="008043F2"/>
    <w:rsid w:val="008046B7"/>
    <w:rsid w:val="008048BB"/>
    <w:rsid w:val="008048BF"/>
    <w:rsid w:val="00804E07"/>
    <w:rsid w:val="00804E1B"/>
    <w:rsid w:val="0080520E"/>
    <w:rsid w:val="00805283"/>
    <w:rsid w:val="008054F9"/>
    <w:rsid w:val="008058D7"/>
    <w:rsid w:val="008059F6"/>
    <w:rsid w:val="00805C4A"/>
    <w:rsid w:val="00805D1D"/>
    <w:rsid w:val="00805D93"/>
    <w:rsid w:val="00806129"/>
    <w:rsid w:val="00806249"/>
    <w:rsid w:val="008063B0"/>
    <w:rsid w:val="00806667"/>
    <w:rsid w:val="008066C3"/>
    <w:rsid w:val="00806C48"/>
    <w:rsid w:val="00806D3E"/>
    <w:rsid w:val="0080707E"/>
    <w:rsid w:val="008073D1"/>
    <w:rsid w:val="00807431"/>
    <w:rsid w:val="008074E9"/>
    <w:rsid w:val="0080755D"/>
    <w:rsid w:val="00807B5A"/>
    <w:rsid w:val="00807C2E"/>
    <w:rsid w:val="00807DCE"/>
    <w:rsid w:val="008101A5"/>
    <w:rsid w:val="0081025D"/>
    <w:rsid w:val="00810596"/>
    <w:rsid w:val="008107C1"/>
    <w:rsid w:val="008108AB"/>
    <w:rsid w:val="008108B0"/>
    <w:rsid w:val="0081098C"/>
    <w:rsid w:val="00810F7C"/>
    <w:rsid w:val="008110EB"/>
    <w:rsid w:val="00811199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3C"/>
    <w:rsid w:val="0081397B"/>
    <w:rsid w:val="00813E9D"/>
    <w:rsid w:val="00814157"/>
    <w:rsid w:val="00814209"/>
    <w:rsid w:val="008145C7"/>
    <w:rsid w:val="008145ED"/>
    <w:rsid w:val="00814806"/>
    <w:rsid w:val="00814B6B"/>
    <w:rsid w:val="00815005"/>
    <w:rsid w:val="0081517F"/>
    <w:rsid w:val="008156A9"/>
    <w:rsid w:val="00815B11"/>
    <w:rsid w:val="00815BCC"/>
    <w:rsid w:val="00815BE1"/>
    <w:rsid w:val="00815E9B"/>
    <w:rsid w:val="00816484"/>
    <w:rsid w:val="00816692"/>
    <w:rsid w:val="00816C38"/>
    <w:rsid w:val="00816CAA"/>
    <w:rsid w:val="00816E11"/>
    <w:rsid w:val="00817070"/>
    <w:rsid w:val="008173D6"/>
    <w:rsid w:val="00817E00"/>
    <w:rsid w:val="008201FB"/>
    <w:rsid w:val="008204D3"/>
    <w:rsid w:val="0082050F"/>
    <w:rsid w:val="00820553"/>
    <w:rsid w:val="00820866"/>
    <w:rsid w:val="008208A4"/>
    <w:rsid w:val="00820CEE"/>
    <w:rsid w:val="00820EBC"/>
    <w:rsid w:val="008212D5"/>
    <w:rsid w:val="008213E0"/>
    <w:rsid w:val="0082143C"/>
    <w:rsid w:val="008217A3"/>
    <w:rsid w:val="00821AC9"/>
    <w:rsid w:val="00821B32"/>
    <w:rsid w:val="00821B99"/>
    <w:rsid w:val="00821D1D"/>
    <w:rsid w:val="0082204A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8B0"/>
    <w:rsid w:val="00824B74"/>
    <w:rsid w:val="00824F69"/>
    <w:rsid w:val="008255DF"/>
    <w:rsid w:val="008256E2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6F"/>
    <w:rsid w:val="00827BC9"/>
    <w:rsid w:val="00827DB7"/>
    <w:rsid w:val="00827E45"/>
    <w:rsid w:val="00827F45"/>
    <w:rsid w:val="00830147"/>
    <w:rsid w:val="008307C4"/>
    <w:rsid w:val="008308DC"/>
    <w:rsid w:val="00830A29"/>
    <w:rsid w:val="00830B8F"/>
    <w:rsid w:val="00830C14"/>
    <w:rsid w:val="00830CCA"/>
    <w:rsid w:val="008311CC"/>
    <w:rsid w:val="008313E4"/>
    <w:rsid w:val="0083181D"/>
    <w:rsid w:val="00831ABE"/>
    <w:rsid w:val="00831B32"/>
    <w:rsid w:val="008324F4"/>
    <w:rsid w:val="008331DC"/>
    <w:rsid w:val="00833906"/>
    <w:rsid w:val="008339AD"/>
    <w:rsid w:val="00833FE7"/>
    <w:rsid w:val="008341F6"/>
    <w:rsid w:val="00834312"/>
    <w:rsid w:val="00834359"/>
    <w:rsid w:val="0083486C"/>
    <w:rsid w:val="008349E8"/>
    <w:rsid w:val="00834C10"/>
    <w:rsid w:val="00834C8E"/>
    <w:rsid w:val="00835071"/>
    <w:rsid w:val="0083521C"/>
    <w:rsid w:val="00835253"/>
    <w:rsid w:val="008353E3"/>
    <w:rsid w:val="00835458"/>
    <w:rsid w:val="0083563B"/>
    <w:rsid w:val="00835742"/>
    <w:rsid w:val="00835907"/>
    <w:rsid w:val="00835C7C"/>
    <w:rsid w:val="0083605D"/>
    <w:rsid w:val="00836125"/>
    <w:rsid w:val="0083614D"/>
    <w:rsid w:val="00836277"/>
    <w:rsid w:val="00836431"/>
    <w:rsid w:val="0083662D"/>
    <w:rsid w:val="00836728"/>
    <w:rsid w:val="008369CC"/>
    <w:rsid w:val="00836AF3"/>
    <w:rsid w:val="00836B1F"/>
    <w:rsid w:val="00836C30"/>
    <w:rsid w:val="00836C77"/>
    <w:rsid w:val="00836CD9"/>
    <w:rsid w:val="00837473"/>
    <w:rsid w:val="008375B4"/>
    <w:rsid w:val="00837663"/>
    <w:rsid w:val="00837731"/>
    <w:rsid w:val="00837C69"/>
    <w:rsid w:val="00837FCA"/>
    <w:rsid w:val="00840532"/>
    <w:rsid w:val="008407D1"/>
    <w:rsid w:val="008409B4"/>
    <w:rsid w:val="008409BF"/>
    <w:rsid w:val="008409E1"/>
    <w:rsid w:val="008410C6"/>
    <w:rsid w:val="00841324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7C"/>
    <w:rsid w:val="008435F0"/>
    <w:rsid w:val="00843B4B"/>
    <w:rsid w:val="00843B82"/>
    <w:rsid w:val="00843BA4"/>
    <w:rsid w:val="00843D49"/>
    <w:rsid w:val="00843D73"/>
    <w:rsid w:val="0084412D"/>
    <w:rsid w:val="0084435F"/>
    <w:rsid w:val="00844579"/>
    <w:rsid w:val="00844608"/>
    <w:rsid w:val="00844611"/>
    <w:rsid w:val="0084473D"/>
    <w:rsid w:val="00844784"/>
    <w:rsid w:val="00845663"/>
    <w:rsid w:val="008456F6"/>
    <w:rsid w:val="00845C1F"/>
    <w:rsid w:val="00845C99"/>
    <w:rsid w:val="00845E27"/>
    <w:rsid w:val="00845F06"/>
    <w:rsid w:val="00845FF6"/>
    <w:rsid w:val="0084613E"/>
    <w:rsid w:val="00846243"/>
    <w:rsid w:val="008462CD"/>
    <w:rsid w:val="00846506"/>
    <w:rsid w:val="008465CE"/>
    <w:rsid w:val="008465CF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9B0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2B"/>
    <w:rsid w:val="008531AD"/>
    <w:rsid w:val="0085380B"/>
    <w:rsid w:val="00853866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AA4"/>
    <w:rsid w:val="00856D46"/>
    <w:rsid w:val="00856F0F"/>
    <w:rsid w:val="00856FB2"/>
    <w:rsid w:val="0085718A"/>
    <w:rsid w:val="0085718C"/>
    <w:rsid w:val="0085730E"/>
    <w:rsid w:val="008573C8"/>
    <w:rsid w:val="0085758E"/>
    <w:rsid w:val="0085770C"/>
    <w:rsid w:val="00857781"/>
    <w:rsid w:val="008577F7"/>
    <w:rsid w:val="008601EC"/>
    <w:rsid w:val="008604E5"/>
    <w:rsid w:val="0086050C"/>
    <w:rsid w:val="0086083D"/>
    <w:rsid w:val="00860AA7"/>
    <w:rsid w:val="00860B0A"/>
    <w:rsid w:val="00860BCF"/>
    <w:rsid w:val="00860CF4"/>
    <w:rsid w:val="00860DF7"/>
    <w:rsid w:val="00861103"/>
    <w:rsid w:val="00861314"/>
    <w:rsid w:val="008614CD"/>
    <w:rsid w:val="00861747"/>
    <w:rsid w:val="00861840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F51"/>
    <w:rsid w:val="0086328F"/>
    <w:rsid w:val="00863AB6"/>
    <w:rsid w:val="00863B7F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BAD"/>
    <w:rsid w:val="00864E4E"/>
    <w:rsid w:val="00864FF4"/>
    <w:rsid w:val="0086554F"/>
    <w:rsid w:val="00865995"/>
    <w:rsid w:val="008659BC"/>
    <w:rsid w:val="00865B66"/>
    <w:rsid w:val="008663C6"/>
    <w:rsid w:val="00866595"/>
    <w:rsid w:val="00866763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4E2"/>
    <w:rsid w:val="008715CA"/>
    <w:rsid w:val="00871862"/>
    <w:rsid w:val="00871879"/>
    <w:rsid w:val="0087188F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32"/>
    <w:rsid w:val="00873C66"/>
    <w:rsid w:val="00873FFE"/>
    <w:rsid w:val="00874015"/>
    <w:rsid w:val="00874729"/>
    <w:rsid w:val="00874794"/>
    <w:rsid w:val="00874969"/>
    <w:rsid w:val="008749E8"/>
    <w:rsid w:val="00874CB4"/>
    <w:rsid w:val="00874D28"/>
    <w:rsid w:val="00874F1D"/>
    <w:rsid w:val="008753BF"/>
    <w:rsid w:val="008758D4"/>
    <w:rsid w:val="00875CDB"/>
    <w:rsid w:val="0087613F"/>
    <w:rsid w:val="008762E1"/>
    <w:rsid w:val="008763EB"/>
    <w:rsid w:val="0087672C"/>
    <w:rsid w:val="0087673B"/>
    <w:rsid w:val="00876BE6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584"/>
    <w:rsid w:val="0088079B"/>
    <w:rsid w:val="008807BB"/>
    <w:rsid w:val="008809BC"/>
    <w:rsid w:val="00880B58"/>
    <w:rsid w:val="00880BB9"/>
    <w:rsid w:val="00880CAF"/>
    <w:rsid w:val="00880EF9"/>
    <w:rsid w:val="008814F5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2CAC"/>
    <w:rsid w:val="00882DAC"/>
    <w:rsid w:val="0088310F"/>
    <w:rsid w:val="00883254"/>
    <w:rsid w:val="008832E2"/>
    <w:rsid w:val="008832ED"/>
    <w:rsid w:val="008833B6"/>
    <w:rsid w:val="008834BE"/>
    <w:rsid w:val="00883628"/>
    <w:rsid w:val="0088396D"/>
    <w:rsid w:val="00883D0A"/>
    <w:rsid w:val="00884310"/>
    <w:rsid w:val="00884721"/>
    <w:rsid w:val="00884AA6"/>
    <w:rsid w:val="00884BC6"/>
    <w:rsid w:val="00884D95"/>
    <w:rsid w:val="00885149"/>
    <w:rsid w:val="008852FA"/>
    <w:rsid w:val="008853AF"/>
    <w:rsid w:val="00885452"/>
    <w:rsid w:val="00885594"/>
    <w:rsid w:val="00885673"/>
    <w:rsid w:val="0088582C"/>
    <w:rsid w:val="008858E7"/>
    <w:rsid w:val="00885975"/>
    <w:rsid w:val="008859A5"/>
    <w:rsid w:val="00885B85"/>
    <w:rsid w:val="00885C2B"/>
    <w:rsid w:val="00885DA8"/>
    <w:rsid w:val="00885E69"/>
    <w:rsid w:val="00886076"/>
    <w:rsid w:val="00886177"/>
    <w:rsid w:val="008862AE"/>
    <w:rsid w:val="00886691"/>
    <w:rsid w:val="008867B5"/>
    <w:rsid w:val="00886C18"/>
    <w:rsid w:val="00886F5C"/>
    <w:rsid w:val="00887197"/>
    <w:rsid w:val="00887A03"/>
    <w:rsid w:val="00887A9B"/>
    <w:rsid w:val="00887B46"/>
    <w:rsid w:val="00887C32"/>
    <w:rsid w:val="00887CEA"/>
    <w:rsid w:val="00887E44"/>
    <w:rsid w:val="008901F1"/>
    <w:rsid w:val="008902C8"/>
    <w:rsid w:val="008904B3"/>
    <w:rsid w:val="00890A11"/>
    <w:rsid w:val="00890A5A"/>
    <w:rsid w:val="00890A92"/>
    <w:rsid w:val="00890AB9"/>
    <w:rsid w:val="00890BAB"/>
    <w:rsid w:val="008911DD"/>
    <w:rsid w:val="008913DC"/>
    <w:rsid w:val="008914CE"/>
    <w:rsid w:val="008917DC"/>
    <w:rsid w:val="008918B1"/>
    <w:rsid w:val="00891D91"/>
    <w:rsid w:val="00891E88"/>
    <w:rsid w:val="00892596"/>
    <w:rsid w:val="008925E3"/>
    <w:rsid w:val="00892A04"/>
    <w:rsid w:val="00892B69"/>
    <w:rsid w:val="00892D9A"/>
    <w:rsid w:val="00892DA7"/>
    <w:rsid w:val="00893085"/>
    <w:rsid w:val="008930F4"/>
    <w:rsid w:val="008934F6"/>
    <w:rsid w:val="00893537"/>
    <w:rsid w:val="00893783"/>
    <w:rsid w:val="008938FD"/>
    <w:rsid w:val="00893D9D"/>
    <w:rsid w:val="008940E7"/>
    <w:rsid w:val="008942BB"/>
    <w:rsid w:val="008942F2"/>
    <w:rsid w:val="0089449A"/>
    <w:rsid w:val="008948C4"/>
    <w:rsid w:val="00894E79"/>
    <w:rsid w:val="00894EEE"/>
    <w:rsid w:val="00894FA7"/>
    <w:rsid w:val="008952C7"/>
    <w:rsid w:val="00895419"/>
    <w:rsid w:val="008955D0"/>
    <w:rsid w:val="00895630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6EFF"/>
    <w:rsid w:val="00897262"/>
    <w:rsid w:val="00897341"/>
    <w:rsid w:val="00897795"/>
    <w:rsid w:val="008978FB"/>
    <w:rsid w:val="00897A28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81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5CE7"/>
    <w:rsid w:val="008A5D05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44"/>
    <w:rsid w:val="008B13B1"/>
    <w:rsid w:val="008B169A"/>
    <w:rsid w:val="008B1A88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AC6"/>
    <w:rsid w:val="008B2EE3"/>
    <w:rsid w:val="008B303C"/>
    <w:rsid w:val="008B30B1"/>
    <w:rsid w:val="008B3559"/>
    <w:rsid w:val="008B36E1"/>
    <w:rsid w:val="008B3969"/>
    <w:rsid w:val="008B3A33"/>
    <w:rsid w:val="008B3C3B"/>
    <w:rsid w:val="008B403D"/>
    <w:rsid w:val="008B45C9"/>
    <w:rsid w:val="008B46BC"/>
    <w:rsid w:val="008B47A3"/>
    <w:rsid w:val="008B4B42"/>
    <w:rsid w:val="008B53B4"/>
    <w:rsid w:val="008B5468"/>
    <w:rsid w:val="008B5885"/>
    <w:rsid w:val="008B5AAD"/>
    <w:rsid w:val="008B5B3D"/>
    <w:rsid w:val="008B5CDB"/>
    <w:rsid w:val="008B60BE"/>
    <w:rsid w:val="008B6130"/>
    <w:rsid w:val="008B6281"/>
    <w:rsid w:val="008B6342"/>
    <w:rsid w:val="008B636E"/>
    <w:rsid w:val="008B6B19"/>
    <w:rsid w:val="008B6D30"/>
    <w:rsid w:val="008B6D6D"/>
    <w:rsid w:val="008B6DD8"/>
    <w:rsid w:val="008B7177"/>
    <w:rsid w:val="008B7829"/>
    <w:rsid w:val="008C0652"/>
    <w:rsid w:val="008C0857"/>
    <w:rsid w:val="008C0E3C"/>
    <w:rsid w:val="008C0E5B"/>
    <w:rsid w:val="008C0EF0"/>
    <w:rsid w:val="008C109D"/>
    <w:rsid w:val="008C14AC"/>
    <w:rsid w:val="008C15DD"/>
    <w:rsid w:val="008C1928"/>
    <w:rsid w:val="008C1A65"/>
    <w:rsid w:val="008C1AE2"/>
    <w:rsid w:val="008C1D81"/>
    <w:rsid w:val="008C1D9F"/>
    <w:rsid w:val="008C1E2F"/>
    <w:rsid w:val="008C22A6"/>
    <w:rsid w:val="008C2531"/>
    <w:rsid w:val="008C257F"/>
    <w:rsid w:val="008C2BEA"/>
    <w:rsid w:val="008C2C7E"/>
    <w:rsid w:val="008C2C97"/>
    <w:rsid w:val="008C2E33"/>
    <w:rsid w:val="008C2F0D"/>
    <w:rsid w:val="008C3634"/>
    <w:rsid w:val="008C364C"/>
    <w:rsid w:val="008C3A64"/>
    <w:rsid w:val="008C3C01"/>
    <w:rsid w:val="008C3C04"/>
    <w:rsid w:val="008C48AF"/>
    <w:rsid w:val="008C49A6"/>
    <w:rsid w:val="008C4A02"/>
    <w:rsid w:val="008C4BD5"/>
    <w:rsid w:val="008C4BD6"/>
    <w:rsid w:val="008C4BEF"/>
    <w:rsid w:val="008C50CA"/>
    <w:rsid w:val="008C50D1"/>
    <w:rsid w:val="008C557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ADD"/>
    <w:rsid w:val="008D0CCA"/>
    <w:rsid w:val="008D0D0F"/>
    <w:rsid w:val="008D10DE"/>
    <w:rsid w:val="008D12E0"/>
    <w:rsid w:val="008D14A2"/>
    <w:rsid w:val="008D154F"/>
    <w:rsid w:val="008D174A"/>
    <w:rsid w:val="008D19C7"/>
    <w:rsid w:val="008D1B47"/>
    <w:rsid w:val="008D1D9D"/>
    <w:rsid w:val="008D2053"/>
    <w:rsid w:val="008D24D5"/>
    <w:rsid w:val="008D2582"/>
    <w:rsid w:val="008D26F7"/>
    <w:rsid w:val="008D29B8"/>
    <w:rsid w:val="008D29E7"/>
    <w:rsid w:val="008D2A21"/>
    <w:rsid w:val="008D2BF4"/>
    <w:rsid w:val="008D2C15"/>
    <w:rsid w:val="008D2D1E"/>
    <w:rsid w:val="008D2E11"/>
    <w:rsid w:val="008D3626"/>
    <w:rsid w:val="008D3706"/>
    <w:rsid w:val="008D37A3"/>
    <w:rsid w:val="008D3806"/>
    <w:rsid w:val="008D3D3C"/>
    <w:rsid w:val="008D3F85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30"/>
    <w:rsid w:val="008D664C"/>
    <w:rsid w:val="008D679C"/>
    <w:rsid w:val="008D7981"/>
    <w:rsid w:val="008D7989"/>
    <w:rsid w:val="008D79DE"/>
    <w:rsid w:val="008D7EEB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7A"/>
    <w:rsid w:val="008E2151"/>
    <w:rsid w:val="008E2701"/>
    <w:rsid w:val="008E2A34"/>
    <w:rsid w:val="008E2A44"/>
    <w:rsid w:val="008E2CE3"/>
    <w:rsid w:val="008E320D"/>
    <w:rsid w:val="008E3B21"/>
    <w:rsid w:val="008E3C1A"/>
    <w:rsid w:val="008E411C"/>
    <w:rsid w:val="008E43F9"/>
    <w:rsid w:val="008E443A"/>
    <w:rsid w:val="008E48EC"/>
    <w:rsid w:val="008E4A62"/>
    <w:rsid w:val="008E4EC4"/>
    <w:rsid w:val="008E4F1B"/>
    <w:rsid w:val="008E5066"/>
    <w:rsid w:val="008E512F"/>
    <w:rsid w:val="008E56CF"/>
    <w:rsid w:val="008E58CB"/>
    <w:rsid w:val="008E5A95"/>
    <w:rsid w:val="008E5B59"/>
    <w:rsid w:val="008E5EAC"/>
    <w:rsid w:val="008E5EF5"/>
    <w:rsid w:val="008E5F6D"/>
    <w:rsid w:val="008E6196"/>
    <w:rsid w:val="008E629F"/>
    <w:rsid w:val="008E6372"/>
    <w:rsid w:val="008E6439"/>
    <w:rsid w:val="008E64ED"/>
    <w:rsid w:val="008E666A"/>
    <w:rsid w:val="008E66C5"/>
    <w:rsid w:val="008E69B4"/>
    <w:rsid w:val="008E6CE8"/>
    <w:rsid w:val="008E6E0F"/>
    <w:rsid w:val="008E6FF3"/>
    <w:rsid w:val="008E716F"/>
    <w:rsid w:val="008E72D2"/>
    <w:rsid w:val="008E734B"/>
    <w:rsid w:val="008E77FF"/>
    <w:rsid w:val="008E795E"/>
    <w:rsid w:val="008E7A66"/>
    <w:rsid w:val="008E7B8B"/>
    <w:rsid w:val="008E7DE7"/>
    <w:rsid w:val="008E7F7A"/>
    <w:rsid w:val="008F0142"/>
    <w:rsid w:val="008F05E8"/>
    <w:rsid w:val="008F09DC"/>
    <w:rsid w:val="008F0B05"/>
    <w:rsid w:val="008F0B59"/>
    <w:rsid w:val="008F0DE2"/>
    <w:rsid w:val="008F0ED8"/>
    <w:rsid w:val="008F1006"/>
    <w:rsid w:val="008F11CB"/>
    <w:rsid w:val="008F127F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783"/>
    <w:rsid w:val="008F3A9C"/>
    <w:rsid w:val="008F3D91"/>
    <w:rsid w:val="008F3F48"/>
    <w:rsid w:val="008F4184"/>
    <w:rsid w:val="008F47D1"/>
    <w:rsid w:val="008F47F1"/>
    <w:rsid w:val="008F4ABC"/>
    <w:rsid w:val="008F4BD5"/>
    <w:rsid w:val="008F5069"/>
    <w:rsid w:val="008F50B2"/>
    <w:rsid w:val="008F511C"/>
    <w:rsid w:val="008F5468"/>
    <w:rsid w:val="008F5672"/>
    <w:rsid w:val="008F56A5"/>
    <w:rsid w:val="008F5C7B"/>
    <w:rsid w:val="008F5DB1"/>
    <w:rsid w:val="008F5F17"/>
    <w:rsid w:val="008F6123"/>
    <w:rsid w:val="008F625B"/>
    <w:rsid w:val="008F643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89E"/>
    <w:rsid w:val="008F7E96"/>
    <w:rsid w:val="0090011C"/>
    <w:rsid w:val="0090022D"/>
    <w:rsid w:val="009003EB"/>
    <w:rsid w:val="009005EB"/>
    <w:rsid w:val="009009EF"/>
    <w:rsid w:val="009010EC"/>
    <w:rsid w:val="0090113B"/>
    <w:rsid w:val="009013D9"/>
    <w:rsid w:val="0090156D"/>
    <w:rsid w:val="00901B1E"/>
    <w:rsid w:val="00901F60"/>
    <w:rsid w:val="00901FC0"/>
    <w:rsid w:val="00902538"/>
    <w:rsid w:val="00902541"/>
    <w:rsid w:val="009025FD"/>
    <w:rsid w:val="00902776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72A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459"/>
    <w:rsid w:val="009106AA"/>
    <w:rsid w:val="00910792"/>
    <w:rsid w:val="00910D96"/>
    <w:rsid w:val="00910DA1"/>
    <w:rsid w:val="009112F4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2FB4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59C6"/>
    <w:rsid w:val="00915EB0"/>
    <w:rsid w:val="00916274"/>
    <w:rsid w:val="00916352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17F93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095"/>
    <w:rsid w:val="0092225A"/>
    <w:rsid w:val="009223E8"/>
    <w:rsid w:val="00922576"/>
    <w:rsid w:val="009225F7"/>
    <w:rsid w:val="009229CD"/>
    <w:rsid w:val="00922A13"/>
    <w:rsid w:val="00923089"/>
    <w:rsid w:val="009230E7"/>
    <w:rsid w:val="009234A9"/>
    <w:rsid w:val="00923D21"/>
    <w:rsid w:val="00923E18"/>
    <w:rsid w:val="00924343"/>
    <w:rsid w:val="00924365"/>
    <w:rsid w:val="00924996"/>
    <w:rsid w:val="00924A3F"/>
    <w:rsid w:val="00924B5A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897"/>
    <w:rsid w:val="00925AFE"/>
    <w:rsid w:val="00925CF5"/>
    <w:rsid w:val="00925F58"/>
    <w:rsid w:val="00925F84"/>
    <w:rsid w:val="00925F93"/>
    <w:rsid w:val="0092608C"/>
    <w:rsid w:val="009261A6"/>
    <w:rsid w:val="00926266"/>
    <w:rsid w:val="00926615"/>
    <w:rsid w:val="009266CF"/>
    <w:rsid w:val="009266F7"/>
    <w:rsid w:val="00926AFC"/>
    <w:rsid w:val="00926FFB"/>
    <w:rsid w:val="0092719E"/>
    <w:rsid w:val="00927635"/>
    <w:rsid w:val="0092774D"/>
    <w:rsid w:val="009278C3"/>
    <w:rsid w:val="00927AEC"/>
    <w:rsid w:val="00927CB9"/>
    <w:rsid w:val="00927F84"/>
    <w:rsid w:val="009301E8"/>
    <w:rsid w:val="009303E9"/>
    <w:rsid w:val="00930459"/>
    <w:rsid w:val="00930746"/>
    <w:rsid w:val="00930AD4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2C5"/>
    <w:rsid w:val="00932438"/>
    <w:rsid w:val="00932789"/>
    <w:rsid w:val="00932AD1"/>
    <w:rsid w:val="00932DE6"/>
    <w:rsid w:val="00932E39"/>
    <w:rsid w:val="00932E70"/>
    <w:rsid w:val="00932F0B"/>
    <w:rsid w:val="00932F6B"/>
    <w:rsid w:val="00933373"/>
    <w:rsid w:val="009334D2"/>
    <w:rsid w:val="009337FE"/>
    <w:rsid w:val="00933BD7"/>
    <w:rsid w:val="00933D88"/>
    <w:rsid w:val="00934048"/>
    <w:rsid w:val="00934127"/>
    <w:rsid w:val="009342FE"/>
    <w:rsid w:val="009343F1"/>
    <w:rsid w:val="0093442A"/>
    <w:rsid w:val="009347B1"/>
    <w:rsid w:val="00934B4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C89"/>
    <w:rsid w:val="00936E66"/>
    <w:rsid w:val="00936FDC"/>
    <w:rsid w:val="00937274"/>
    <w:rsid w:val="00937722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98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43A"/>
    <w:rsid w:val="00943502"/>
    <w:rsid w:val="009436D7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1F2"/>
    <w:rsid w:val="00945295"/>
    <w:rsid w:val="009456E6"/>
    <w:rsid w:val="009459AE"/>
    <w:rsid w:val="009459DB"/>
    <w:rsid w:val="00945B7A"/>
    <w:rsid w:val="00945DE1"/>
    <w:rsid w:val="00945E72"/>
    <w:rsid w:val="009460B9"/>
    <w:rsid w:val="009460FB"/>
    <w:rsid w:val="00946240"/>
    <w:rsid w:val="0094627F"/>
    <w:rsid w:val="009466ED"/>
    <w:rsid w:val="00946C8D"/>
    <w:rsid w:val="00946F34"/>
    <w:rsid w:val="00946FAA"/>
    <w:rsid w:val="0094701C"/>
    <w:rsid w:val="0094722A"/>
    <w:rsid w:val="00947437"/>
    <w:rsid w:val="009477C8"/>
    <w:rsid w:val="0094793C"/>
    <w:rsid w:val="009479C1"/>
    <w:rsid w:val="009479CA"/>
    <w:rsid w:val="00947A47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51"/>
    <w:rsid w:val="0095059B"/>
    <w:rsid w:val="009505C6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775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03"/>
    <w:rsid w:val="0095685C"/>
    <w:rsid w:val="00957082"/>
    <w:rsid w:val="009572CC"/>
    <w:rsid w:val="00957362"/>
    <w:rsid w:val="009573C6"/>
    <w:rsid w:val="009574BA"/>
    <w:rsid w:val="00957775"/>
    <w:rsid w:val="00957B02"/>
    <w:rsid w:val="00957BC2"/>
    <w:rsid w:val="00957F1E"/>
    <w:rsid w:val="00957F81"/>
    <w:rsid w:val="009601CE"/>
    <w:rsid w:val="00960442"/>
    <w:rsid w:val="00960645"/>
    <w:rsid w:val="00960E6D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3AFC"/>
    <w:rsid w:val="00963E3B"/>
    <w:rsid w:val="009642C4"/>
    <w:rsid w:val="009643EF"/>
    <w:rsid w:val="0096449D"/>
    <w:rsid w:val="00964774"/>
    <w:rsid w:val="00964A0E"/>
    <w:rsid w:val="009650F0"/>
    <w:rsid w:val="00965327"/>
    <w:rsid w:val="00965493"/>
    <w:rsid w:val="009654B8"/>
    <w:rsid w:val="009659D7"/>
    <w:rsid w:val="00965EE7"/>
    <w:rsid w:val="00965FE8"/>
    <w:rsid w:val="0096604D"/>
    <w:rsid w:val="0096673C"/>
    <w:rsid w:val="00966753"/>
    <w:rsid w:val="0096683C"/>
    <w:rsid w:val="00966BE1"/>
    <w:rsid w:val="00966BF0"/>
    <w:rsid w:val="00967476"/>
    <w:rsid w:val="009675B7"/>
    <w:rsid w:val="00967700"/>
    <w:rsid w:val="00967B14"/>
    <w:rsid w:val="00967B27"/>
    <w:rsid w:val="00967D3B"/>
    <w:rsid w:val="00970251"/>
    <w:rsid w:val="009704F5"/>
    <w:rsid w:val="009709AD"/>
    <w:rsid w:val="00970BB9"/>
    <w:rsid w:val="00970FE7"/>
    <w:rsid w:val="00971253"/>
    <w:rsid w:val="00971368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5B5"/>
    <w:rsid w:val="00973A74"/>
    <w:rsid w:val="00973AB1"/>
    <w:rsid w:val="00973C1A"/>
    <w:rsid w:val="00973F8A"/>
    <w:rsid w:val="00974514"/>
    <w:rsid w:val="00974AB7"/>
    <w:rsid w:val="00974B5C"/>
    <w:rsid w:val="00974C8D"/>
    <w:rsid w:val="00974FC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7B5"/>
    <w:rsid w:val="00977841"/>
    <w:rsid w:val="0097788C"/>
    <w:rsid w:val="009778DF"/>
    <w:rsid w:val="00977AEC"/>
    <w:rsid w:val="00977DC1"/>
    <w:rsid w:val="00977F07"/>
    <w:rsid w:val="009801AA"/>
    <w:rsid w:val="009801F0"/>
    <w:rsid w:val="00980615"/>
    <w:rsid w:val="009809C9"/>
    <w:rsid w:val="00980B2B"/>
    <w:rsid w:val="00980C4A"/>
    <w:rsid w:val="00980EAA"/>
    <w:rsid w:val="00981383"/>
    <w:rsid w:val="00981477"/>
    <w:rsid w:val="009815A5"/>
    <w:rsid w:val="0098192E"/>
    <w:rsid w:val="00981B9E"/>
    <w:rsid w:val="00981D05"/>
    <w:rsid w:val="009822C5"/>
    <w:rsid w:val="00982385"/>
    <w:rsid w:val="009829C4"/>
    <w:rsid w:val="00982A54"/>
    <w:rsid w:val="00982C19"/>
    <w:rsid w:val="0098319B"/>
    <w:rsid w:val="00983693"/>
    <w:rsid w:val="009838D9"/>
    <w:rsid w:val="009839D3"/>
    <w:rsid w:val="00983AA5"/>
    <w:rsid w:val="00983ABA"/>
    <w:rsid w:val="00983D89"/>
    <w:rsid w:val="00983FB3"/>
    <w:rsid w:val="009840FC"/>
    <w:rsid w:val="00984426"/>
    <w:rsid w:val="009846BF"/>
    <w:rsid w:val="00984820"/>
    <w:rsid w:val="009848B5"/>
    <w:rsid w:val="00984BFA"/>
    <w:rsid w:val="009853B3"/>
    <w:rsid w:val="009859AA"/>
    <w:rsid w:val="00985EC8"/>
    <w:rsid w:val="00985FAB"/>
    <w:rsid w:val="00986140"/>
    <w:rsid w:val="009863D1"/>
    <w:rsid w:val="009865EE"/>
    <w:rsid w:val="00986632"/>
    <w:rsid w:val="00986708"/>
    <w:rsid w:val="0098678F"/>
    <w:rsid w:val="009869D7"/>
    <w:rsid w:val="00986F20"/>
    <w:rsid w:val="009870DC"/>
    <w:rsid w:val="00987112"/>
    <w:rsid w:val="00987174"/>
    <w:rsid w:val="0098796A"/>
    <w:rsid w:val="00987A03"/>
    <w:rsid w:val="00987DE5"/>
    <w:rsid w:val="00987E2D"/>
    <w:rsid w:val="009905B8"/>
    <w:rsid w:val="00990DC0"/>
    <w:rsid w:val="00990DD0"/>
    <w:rsid w:val="00990F85"/>
    <w:rsid w:val="00990F9C"/>
    <w:rsid w:val="00991244"/>
    <w:rsid w:val="00991336"/>
    <w:rsid w:val="00991581"/>
    <w:rsid w:val="009915F6"/>
    <w:rsid w:val="0099172F"/>
    <w:rsid w:val="009918B9"/>
    <w:rsid w:val="00991E7B"/>
    <w:rsid w:val="009920C6"/>
    <w:rsid w:val="0099213D"/>
    <w:rsid w:val="009926DA"/>
    <w:rsid w:val="00992770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E4F"/>
    <w:rsid w:val="00994ED7"/>
    <w:rsid w:val="00994F06"/>
    <w:rsid w:val="00994FA8"/>
    <w:rsid w:val="009950E7"/>
    <w:rsid w:val="0099513A"/>
    <w:rsid w:val="00995787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A14"/>
    <w:rsid w:val="00997FF9"/>
    <w:rsid w:val="009A03EE"/>
    <w:rsid w:val="009A041F"/>
    <w:rsid w:val="009A08F2"/>
    <w:rsid w:val="009A0A6F"/>
    <w:rsid w:val="009A0AA6"/>
    <w:rsid w:val="009A0BB6"/>
    <w:rsid w:val="009A0E1E"/>
    <w:rsid w:val="009A0E33"/>
    <w:rsid w:val="009A0E54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0F"/>
    <w:rsid w:val="009A295C"/>
    <w:rsid w:val="009A2978"/>
    <w:rsid w:val="009A29F8"/>
    <w:rsid w:val="009A2E07"/>
    <w:rsid w:val="009A2E97"/>
    <w:rsid w:val="009A2F00"/>
    <w:rsid w:val="009A3295"/>
    <w:rsid w:val="009A3317"/>
    <w:rsid w:val="009A3330"/>
    <w:rsid w:val="009A3353"/>
    <w:rsid w:val="009A3B8B"/>
    <w:rsid w:val="009A401E"/>
    <w:rsid w:val="009A4328"/>
    <w:rsid w:val="009A43A9"/>
    <w:rsid w:val="009A4CA7"/>
    <w:rsid w:val="009A4CD3"/>
    <w:rsid w:val="009A4DA2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20"/>
    <w:rsid w:val="009B0E72"/>
    <w:rsid w:val="009B1611"/>
    <w:rsid w:val="009B1809"/>
    <w:rsid w:val="009B186F"/>
    <w:rsid w:val="009B196F"/>
    <w:rsid w:val="009B19E0"/>
    <w:rsid w:val="009B1CBA"/>
    <w:rsid w:val="009B1EF6"/>
    <w:rsid w:val="009B1F57"/>
    <w:rsid w:val="009B1FCD"/>
    <w:rsid w:val="009B2A89"/>
    <w:rsid w:val="009B2B80"/>
    <w:rsid w:val="009B2B85"/>
    <w:rsid w:val="009B2BC3"/>
    <w:rsid w:val="009B2D73"/>
    <w:rsid w:val="009B2EE9"/>
    <w:rsid w:val="009B34D6"/>
    <w:rsid w:val="009B34DB"/>
    <w:rsid w:val="009B35D1"/>
    <w:rsid w:val="009B3A77"/>
    <w:rsid w:val="009B3D76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B9F"/>
    <w:rsid w:val="009B5D72"/>
    <w:rsid w:val="009B5DCB"/>
    <w:rsid w:val="009B60B7"/>
    <w:rsid w:val="009B614F"/>
    <w:rsid w:val="009B61AB"/>
    <w:rsid w:val="009B6341"/>
    <w:rsid w:val="009B65F6"/>
    <w:rsid w:val="009B66B0"/>
    <w:rsid w:val="009B6722"/>
    <w:rsid w:val="009B69C8"/>
    <w:rsid w:val="009B6CD5"/>
    <w:rsid w:val="009B6DB6"/>
    <w:rsid w:val="009B70B2"/>
    <w:rsid w:val="009B70F4"/>
    <w:rsid w:val="009B7681"/>
    <w:rsid w:val="009B77F9"/>
    <w:rsid w:val="009B7A14"/>
    <w:rsid w:val="009B7A56"/>
    <w:rsid w:val="009B7C41"/>
    <w:rsid w:val="009B7D45"/>
    <w:rsid w:val="009B7DEF"/>
    <w:rsid w:val="009C0263"/>
    <w:rsid w:val="009C036C"/>
    <w:rsid w:val="009C0A7D"/>
    <w:rsid w:val="009C0CFD"/>
    <w:rsid w:val="009C0E8F"/>
    <w:rsid w:val="009C0FC6"/>
    <w:rsid w:val="009C123C"/>
    <w:rsid w:val="009C1276"/>
    <w:rsid w:val="009C1483"/>
    <w:rsid w:val="009C14CC"/>
    <w:rsid w:val="009C170F"/>
    <w:rsid w:val="009C175B"/>
    <w:rsid w:val="009C1915"/>
    <w:rsid w:val="009C1A7B"/>
    <w:rsid w:val="009C1C22"/>
    <w:rsid w:val="009C1FCE"/>
    <w:rsid w:val="009C21E0"/>
    <w:rsid w:val="009C29B1"/>
    <w:rsid w:val="009C30EC"/>
    <w:rsid w:val="009C3287"/>
    <w:rsid w:val="009C34F7"/>
    <w:rsid w:val="009C35D7"/>
    <w:rsid w:val="009C382E"/>
    <w:rsid w:val="009C384C"/>
    <w:rsid w:val="009C3859"/>
    <w:rsid w:val="009C3DBE"/>
    <w:rsid w:val="009C451A"/>
    <w:rsid w:val="009C48A5"/>
    <w:rsid w:val="009C49AB"/>
    <w:rsid w:val="009C4EE8"/>
    <w:rsid w:val="009C4FBB"/>
    <w:rsid w:val="009C526E"/>
    <w:rsid w:val="009C5400"/>
    <w:rsid w:val="009C5970"/>
    <w:rsid w:val="009C59AA"/>
    <w:rsid w:val="009C5A1A"/>
    <w:rsid w:val="009C5AD3"/>
    <w:rsid w:val="009C5D1D"/>
    <w:rsid w:val="009C5E34"/>
    <w:rsid w:val="009C600B"/>
    <w:rsid w:val="009C6099"/>
    <w:rsid w:val="009C60A5"/>
    <w:rsid w:val="009C6540"/>
    <w:rsid w:val="009C665B"/>
    <w:rsid w:val="009C66D5"/>
    <w:rsid w:val="009C6786"/>
    <w:rsid w:val="009C6874"/>
    <w:rsid w:val="009C69EB"/>
    <w:rsid w:val="009C6A49"/>
    <w:rsid w:val="009C6DF7"/>
    <w:rsid w:val="009C7504"/>
    <w:rsid w:val="009C7A60"/>
    <w:rsid w:val="009C7AA5"/>
    <w:rsid w:val="009C7FF5"/>
    <w:rsid w:val="009D012D"/>
    <w:rsid w:val="009D01B6"/>
    <w:rsid w:val="009D04B0"/>
    <w:rsid w:val="009D04F1"/>
    <w:rsid w:val="009D06B0"/>
    <w:rsid w:val="009D06C2"/>
    <w:rsid w:val="009D06E0"/>
    <w:rsid w:val="009D0713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1C3"/>
    <w:rsid w:val="009D22FC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D2A"/>
    <w:rsid w:val="009D2E49"/>
    <w:rsid w:val="009D3230"/>
    <w:rsid w:val="009D3602"/>
    <w:rsid w:val="009D3717"/>
    <w:rsid w:val="009D39C9"/>
    <w:rsid w:val="009D39FC"/>
    <w:rsid w:val="009D3B01"/>
    <w:rsid w:val="009D3BA7"/>
    <w:rsid w:val="009D3C5D"/>
    <w:rsid w:val="009D3D84"/>
    <w:rsid w:val="009D3DB5"/>
    <w:rsid w:val="009D3DEC"/>
    <w:rsid w:val="009D4000"/>
    <w:rsid w:val="009D4135"/>
    <w:rsid w:val="009D4458"/>
    <w:rsid w:val="009D4E38"/>
    <w:rsid w:val="009D51BE"/>
    <w:rsid w:val="009D52E0"/>
    <w:rsid w:val="009D534E"/>
    <w:rsid w:val="009D5755"/>
    <w:rsid w:val="009D5E07"/>
    <w:rsid w:val="009D5E38"/>
    <w:rsid w:val="009D6071"/>
    <w:rsid w:val="009D60E5"/>
    <w:rsid w:val="009D64B4"/>
    <w:rsid w:val="009D663E"/>
    <w:rsid w:val="009D665D"/>
    <w:rsid w:val="009D66AF"/>
    <w:rsid w:val="009D68C8"/>
    <w:rsid w:val="009D68D2"/>
    <w:rsid w:val="009D6B17"/>
    <w:rsid w:val="009D7190"/>
    <w:rsid w:val="009D72D0"/>
    <w:rsid w:val="009D733E"/>
    <w:rsid w:val="009D7A5C"/>
    <w:rsid w:val="009D7D93"/>
    <w:rsid w:val="009D7E85"/>
    <w:rsid w:val="009E02CF"/>
    <w:rsid w:val="009E043E"/>
    <w:rsid w:val="009E0789"/>
    <w:rsid w:val="009E09C5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2F18"/>
    <w:rsid w:val="009E3146"/>
    <w:rsid w:val="009E3172"/>
    <w:rsid w:val="009E3225"/>
    <w:rsid w:val="009E36AE"/>
    <w:rsid w:val="009E3D85"/>
    <w:rsid w:val="009E3D8E"/>
    <w:rsid w:val="009E404B"/>
    <w:rsid w:val="009E40F2"/>
    <w:rsid w:val="009E4222"/>
    <w:rsid w:val="009E42B1"/>
    <w:rsid w:val="009E43A6"/>
    <w:rsid w:val="009E4440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7F3"/>
    <w:rsid w:val="009E6D31"/>
    <w:rsid w:val="009E70F5"/>
    <w:rsid w:val="009E719C"/>
    <w:rsid w:val="009E7306"/>
    <w:rsid w:val="009E7762"/>
    <w:rsid w:val="009E77CD"/>
    <w:rsid w:val="009E7818"/>
    <w:rsid w:val="009E78D5"/>
    <w:rsid w:val="009E7A12"/>
    <w:rsid w:val="009E7E22"/>
    <w:rsid w:val="009E7E2E"/>
    <w:rsid w:val="009F0446"/>
    <w:rsid w:val="009F0516"/>
    <w:rsid w:val="009F0710"/>
    <w:rsid w:val="009F0986"/>
    <w:rsid w:val="009F0CAD"/>
    <w:rsid w:val="009F0F2E"/>
    <w:rsid w:val="009F12BE"/>
    <w:rsid w:val="009F184D"/>
    <w:rsid w:val="009F1971"/>
    <w:rsid w:val="009F1D7F"/>
    <w:rsid w:val="009F1DB5"/>
    <w:rsid w:val="009F1F61"/>
    <w:rsid w:val="009F1FA5"/>
    <w:rsid w:val="009F22DD"/>
    <w:rsid w:val="009F2421"/>
    <w:rsid w:val="009F24A5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3F89"/>
    <w:rsid w:val="009F43D7"/>
    <w:rsid w:val="009F4446"/>
    <w:rsid w:val="009F45DC"/>
    <w:rsid w:val="009F45FF"/>
    <w:rsid w:val="009F47A8"/>
    <w:rsid w:val="009F4969"/>
    <w:rsid w:val="009F4B99"/>
    <w:rsid w:val="009F503C"/>
    <w:rsid w:val="009F51D5"/>
    <w:rsid w:val="009F51E8"/>
    <w:rsid w:val="009F53B5"/>
    <w:rsid w:val="009F56FE"/>
    <w:rsid w:val="009F585D"/>
    <w:rsid w:val="009F596D"/>
    <w:rsid w:val="009F59DB"/>
    <w:rsid w:val="009F5B30"/>
    <w:rsid w:val="009F657D"/>
    <w:rsid w:val="009F6763"/>
    <w:rsid w:val="009F6835"/>
    <w:rsid w:val="009F69D3"/>
    <w:rsid w:val="009F6A28"/>
    <w:rsid w:val="009F6AC3"/>
    <w:rsid w:val="009F721D"/>
    <w:rsid w:val="009F7801"/>
    <w:rsid w:val="009F79DB"/>
    <w:rsid w:val="009F79E7"/>
    <w:rsid w:val="009F7B12"/>
    <w:rsid w:val="009F7B63"/>
    <w:rsid w:val="00A00358"/>
    <w:rsid w:val="00A00878"/>
    <w:rsid w:val="00A00B77"/>
    <w:rsid w:val="00A00CAF"/>
    <w:rsid w:val="00A00F21"/>
    <w:rsid w:val="00A00FB2"/>
    <w:rsid w:val="00A011C1"/>
    <w:rsid w:val="00A01234"/>
    <w:rsid w:val="00A0126B"/>
    <w:rsid w:val="00A01394"/>
    <w:rsid w:val="00A015E0"/>
    <w:rsid w:val="00A0162E"/>
    <w:rsid w:val="00A018D9"/>
    <w:rsid w:val="00A0196D"/>
    <w:rsid w:val="00A01A84"/>
    <w:rsid w:val="00A01AE3"/>
    <w:rsid w:val="00A01EB9"/>
    <w:rsid w:val="00A02065"/>
    <w:rsid w:val="00A02254"/>
    <w:rsid w:val="00A02398"/>
    <w:rsid w:val="00A0261F"/>
    <w:rsid w:val="00A0268F"/>
    <w:rsid w:val="00A02CF7"/>
    <w:rsid w:val="00A03193"/>
    <w:rsid w:val="00A031E2"/>
    <w:rsid w:val="00A03290"/>
    <w:rsid w:val="00A03458"/>
    <w:rsid w:val="00A034F7"/>
    <w:rsid w:val="00A038C5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A1C"/>
    <w:rsid w:val="00A05A62"/>
    <w:rsid w:val="00A05B19"/>
    <w:rsid w:val="00A064CD"/>
    <w:rsid w:val="00A06B1D"/>
    <w:rsid w:val="00A06BE3"/>
    <w:rsid w:val="00A06F53"/>
    <w:rsid w:val="00A0707C"/>
    <w:rsid w:val="00A07099"/>
    <w:rsid w:val="00A070BA"/>
    <w:rsid w:val="00A0753A"/>
    <w:rsid w:val="00A07804"/>
    <w:rsid w:val="00A079CD"/>
    <w:rsid w:val="00A07AC3"/>
    <w:rsid w:val="00A07AE2"/>
    <w:rsid w:val="00A07CAB"/>
    <w:rsid w:val="00A10101"/>
    <w:rsid w:val="00A10388"/>
    <w:rsid w:val="00A1051E"/>
    <w:rsid w:val="00A107A2"/>
    <w:rsid w:val="00A10832"/>
    <w:rsid w:val="00A108A2"/>
    <w:rsid w:val="00A109DD"/>
    <w:rsid w:val="00A10C6C"/>
    <w:rsid w:val="00A10CA4"/>
    <w:rsid w:val="00A10D1B"/>
    <w:rsid w:val="00A10EA3"/>
    <w:rsid w:val="00A1137E"/>
    <w:rsid w:val="00A1139E"/>
    <w:rsid w:val="00A115E6"/>
    <w:rsid w:val="00A119E2"/>
    <w:rsid w:val="00A11A4D"/>
    <w:rsid w:val="00A11A6D"/>
    <w:rsid w:val="00A11D22"/>
    <w:rsid w:val="00A11E52"/>
    <w:rsid w:val="00A120BA"/>
    <w:rsid w:val="00A121B9"/>
    <w:rsid w:val="00A121ED"/>
    <w:rsid w:val="00A123FC"/>
    <w:rsid w:val="00A12453"/>
    <w:rsid w:val="00A12457"/>
    <w:rsid w:val="00A1249D"/>
    <w:rsid w:val="00A125EC"/>
    <w:rsid w:val="00A128C3"/>
    <w:rsid w:val="00A12B28"/>
    <w:rsid w:val="00A12B59"/>
    <w:rsid w:val="00A12B5B"/>
    <w:rsid w:val="00A13215"/>
    <w:rsid w:val="00A13260"/>
    <w:rsid w:val="00A133CD"/>
    <w:rsid w:val="00A134E5"/>
    <w:rsid w:val="00A1372B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923"/>
    <w:rsid w:val="00A16AE4"/>
    <w:rsid w:val="00A16DC9"/>
    <w:rsid w:val="00A17ED2"/>
    <w:rsid w:val="00A200F9"/>
    <w:rsid w:val="00A20359"/>
    <w:rsid w:val="00A203B3"/>
    <w:rsid w:val="00A20844"/>
    <w:rsid w:val="00A20A0A"/>
    <w:rsid w:val="00A20BA9"/>
    <w:rsid w:val="00A20D7B"/>
    <w:rsid w:val="00A21078"/>
    <w:rsid w:val="00A21A70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88F"/>
    <w:rsid w:val="00A22C42"/>
    <w:rsid w:val="00A22EE9"/>
    <w:rsid w:val="00A23218"/>
    <w:rsid w:val="00A234F3"/>
    <w:rsid w:val="00A23D21"/>
    <w:rsid w:val="00A23EFD"/>
    <w:rsid w:val="00A24571"/>
    <w:rsid w:val="00A245D0"/>
    <w:rsid w:val="00A2483A"/>
    <w:rsid w:val="00A24897"/>
    <w:rsid w:val="00A24C4E"/>
    <w:rsid w:val="00A24E93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6E8F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7D3"/>
    <w:rsid w:val="00A3084A"/>
    <w:rsid w:val="00A308B0"/>
    <w:rsid w:val="00A30CAB"/>
    <w:rsid w:val="00A3106B"/>
    <w:rsid w:val="00A3108F"/>
    <w:rsid w:val="00A316F6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6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5A"/>
    <w:rsid w:val="00A33FEF"/>
    <w:rsid w:val="00A34498"/>
    <w:rsid w:val="00A34A61"/>
    <w:rsid w:val="00A34CE9"/>
    <w:rsid w:val="00A34D66"/>
    <w:rsid w:val="00A34E7F"/>
    <w:rsid w:val="00A350AA"/>
    <w:rsid w:val="00A35751"/>
    <w:rsid w:val="00A35792"/>
    <w:rsid w:val="00A35835"/>
    <w:rsid w:val="00A358CB"/>
    <w:rsid w:val="00A35B73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1"/>
    <w:rsid w:val="00A408D6"/>
    <w:rsid w:val="00A40A4A"/>
    <w:rsid w:val="00A41074"/>
    <w:rsid w:val="00A41597"/>
    <w:rsid w:val="00A41E61"/>
    <w:rsid w:val="00A42308"/>
    <w:rsid w:val="00A4230F"/>
    <w:rsid w:val="00A4239A"/>
    <w:rsid w:val="00A4250C"/>
    <w:rsid w:val="00A43099"/>
    <w:rsid w:val="00A43434"/>
    <w:rsid w:val="00A43496"/>
    <w:rsid w:val="00A4352A"/>
    <w:rsid w:val="00A4363E"/>
    <w:rsid w:val="00A43ADA"/>
    <w:rsid w:val="00A43D69"/>
    <w:rsid w:val="00A43F2C"/>
    <w:rsid w:val="00A43F7E"/>
    <w:rsid w:val="00A441CE"/>
    <w:rsid w:val="00A44536"/>
    <w:rsid w:val="00A445EB"/>
    <w:rsid w:val="00A446FC"/>
    <w:rsid w:val="00A4483A"/>
    <w:rsid w:val="00A449F3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C98"/>
    <w:rsid w:val="00A46E07"/>
    <w:rsid w:val="00A46FDE"/>
    <w:rsid w:val="00A47079"/>
    <w:rsid w:val="00A471F1"/>
    <w:rsid w:val="00A47312"/>
    <w:rsid w:val="00A47424"/>
    <w:rsid w:val="00A474A2"/>
    <w:rsid w:val="00A50766"/>
    <w:rsid w:val="00A50B6C"/>
    <w:rsid w:val="00A50E08"/>
    <w:rsid w:val="00A5179A"/>
    <w:rsid w:val="00A517F2"/>
    <w:rsid w:val="00A518CC"/>
    <w:rsid w:val="00A5195B"/>
    <w:rsid w:val="00A51B78"/>
    <w:rsid w:val="00A51EBF"/>
    <w:rsid w:val="00A520E3"/>
    <w:rsid w:val="00A52184"/>
    <w:rsid w:val="00A52316"/>
    <w:rsid w:val="00A528C8"/>
    <w:rsid w:val="00A52AB3"/>
    <w:rsid w:val="00A52B64"/>
    <w:rsid w:val="00A52E9C"/>
    <w:rsid w:val="00A52EEC"/>
    <w:rsid w:val="00A52F36"/>
    <w:rsid w:val="00A530B4"/>
    <w:rsid w:val="00A53306"/>
    <w:rsid w:val="00A53312"/>
    <w:rsid w:val="00A53548"/>
    <w:rsid w:val="00A5411E"/>
    <w:rsid w:val="00A542A9"/>
    <w:rsid w:val="00A543C4"/>
    <w:rsid w:val="00A54405"/>
    <w:rsid w:val="00A545FC"/>
    <w:rsid w:val="00A54640"/>
    <w:rsid w:val="00A54697"/>
    <w:rsid w:val="00A546F3"/>
    <w:rsid w:val="00A54914"/>
    <w:rsid w:val="00A5492B"/>
    <w:rsid w:val="00A54C75"/>
    <w:rsid w:val="00A5504E"/>
    <w:rsid w:val="00A55102"/>
    <w:rsid w:val="00A5536E"/>
    <w:rsid w:val="00A553BB"/>
    <w:rsid w:val="00A557C1"/>
    <w:rsid w:val="00A55930"/>
    <w:rsid w:val="00A55A99"/>
    <w:rsid w:val="00A55EDF"/>
    <w:rsid w:val="00A5612A"/>
    <w:rsid w:val="00A5617D"/>
    <w:rsid w:val="00A56306"/>
    <w:rsid w:val="00A56636"/>
    <w:rsid w:val="00A56875"/>
    <w:rsid w:val="00A56BFD"/>
    <w:rsid w:val="00A57118"/>
    <w:rsid w:val="00A57189"/>
    <w:rsid w:val="00A57579"/>
    <w:rsid w:val="00A575B9"/>
    <w:rsid w:val="00A576AB"/>
    <w:rsid w:val="00A576AE"/>
    <w:rsid w:val="00A57B3E"/>
    <w:rsid w:val="00A60334"/>
    <w:rsid w:val="00A6058B"/>
    <w:rsid w:val="00A605E7"/>
    <w:rsid w:val="00A60905"/>
    <w:rsid w:val="00A6095F"/>
    <w:rsid w:val="00A60C56"/>
    <w:rsid w:val="00A60F96"/>
    <w:rsid w:val="00A61451"/>
    <w:rsid w:val="00A61497"/>
    <w:rsid w:val="00A6152D"/>
    <w:rsid w:val="00A616C6"/>
    <w:rsid w:val="00A61A25"/>
    <w:rsid w:val="00A61A3F"/>
    <w:rsid w:val="00A61DEF"/>
    <w:rsid w:val="00A61EBC"/>
    <w:rsid w:val="00A62017"/>
    <w:rsid w:val="00A622C1"/>
    <w:rsid w:val="00A63007"/>
    <w:rsid w:val="00A638B9"/>
    <w:rsid w:val="00A63D1F"/>
    <w:rsid w:val="00A63D4C"/>
    <w:rsid w:val="00A63E4E"/>
    <w:rsid w:val="00A63E5A"/>
    <w:rsid w:val="00A6404A"/>
    <w:rsid w:val="00A64670"/>
    <w:rsid w:val="00A64D20"/>
    <w:rsid w:val="00A64E4E"/>
    <w:rsid w:val="00A64FC0"/>
    <w:rsid w:val="00A6508A"/>
    <w:rsid w:val="00A65243"/>
    <w:rsid w:val="00A652B8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4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14D"/>
    <w:rsid w:val="00A70295"/>
    <w:rsid w:val="00A705CB"/>
    <w:rsid w:val="00A705CC"/>
    <w:rsid w:val="00A7090C"/>
    <w:rsid w:val="00A70A73"/>
    <w:rsid w:val="00A70D32"/>
    <w:rsid w:val="00A7117D"/>
    <w:rsid w:val="00A71223"/>
    <w:rsid w:val="00A7136F"/>
    <w:rsid w:val="00A71388"/>
    <w:rsid w:val="00A7179E"/>
    <w:rsid w:val="00A71AB1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CE7"/>
    <w:rsid w:val="00A72D19"/>
    <w:rsid w:val="00A72F50"/>
    <w:rsid w:val="00A72FBA"/>
    <w:rsid w:val="00A73194"/>
    <w:rsid w:val="00A7341C"/>
    <w:rsid w:val="00A73989"/>
    <w:rsid w:val="00A73AC5"/>
    <w:rsid w:val="00A73DA4"/>
    <w:rsid w:val="00A73FF6"/>
    <w:rsid w:val="00A74355"/>
    <w:rsid w:val="00A7445B"/>
    <w:rsid w:val="00A74461"/>
    <w:rsid w:val="00A74901"/>
    <w:rsid w:val="00A74BE6"/>
    <w:rsid w:val="00A75233"/>
    <w:rsid w:val="00A75613"/>
    <w:rsid w:val="00A756CC"/>
    <w:rsid w:val="00A7579D"/>
    <w:rsid w:val="00A757D6"/>
    <w:rsid w:val="00A75847"/>
    <w:rsid w:val="00A75B6B"/>
    <w:rsid w:val="00A75C64"/>
    <w:rsid w:val="00A75C8E"/>
    <w:rsid w:val="00A75CB4"/>
    <w:rsid w:val="00A764D0"/>
    <w:rsid w:val="00A76663"/>
    <w:rsid w:val="00A766CE"/>
    <w:rsid w:val="00A76D48"/>
    <w:rsid w:val="00A77564"/>
    <w:rsid w:val="00A77851"/>
    <w:rsid w:val="00A778C0"/>
    <w:rsid w:val="00A77B4C"/>
    <w:rsid w:val="00A77B4E"/>
    <w:rsid w:val="00A77B4F"/>
    <w:rsid w:val="00A77C15"/>
    <w:rsid w:val="00A77E88"/>
    <w:rsid w:val="00A77F8D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6E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895"/>
    <w:rsid w:val="00A83A6D"/>
    <w:rsid w:val="00A83AC3"/>
    <w:rsid w:val="00A83C88"/>
    <w:rsid w:val="00A83D96"/>
    <w:rsid w:val="00A8406A"/>
    <w:rsid w:val="00A8429A"/>
    <w:rsid w:val="00A8447C"/>
    <w:rsid w:val="00A844FA"/>
    <w:rsid w:val="00A8472B"/>
    <w:rsid w:val="00A84813"/>
    <w:rsid w:val="00A8494E"/>
    <w:rsid w:val="00A84AD4"/>
    <w:rsid w:val="00A84B2C"/>
    <w:rsid w:val="00A8573F"/>
    <w:rsid w:val="00A8582A"/>
    <w:rsid w:val="00A85D30"/>
    <w:rsid w:val="00A85FD4"/>
    <w:rsid w:val="00A86270"/>
    <w:rsid w:val="00A862AB"/>
    <w:rsid w:val="00A865D6"/>
    <w:rsid w:val="00A8674C"/>
    <w:rsid w:val="00A8678E"/>
    <w:rsid w:val="00A86A05"/>
    <w:rsid w:val="00A86B46"/>
    <w:rsid w:val="00A86C1B"/>
    <w:rsid w:val="00A86D37"/>
    <w:rsid w:val="00A86E27"/>
    <w:rsid w:val="00A8727A"/>
    <w:rsid w:val="00A87369"/>
    <w:rsid w:val="00A873A0"/>
    <w:rsid w:val="00A873C6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9E8"/>
    <w:rsid w:val="00A91B66"/>
    <w:rsid w:val="00A91B95"/>
    <w:rsid w:val="00A91E16"/>
    <w:rsid w:val="00A92160"/>
    <w:rsid w:val="00A92228"/>
    <w:rsid w:val="00A92410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07"/>
    <w:rsid w:val="00A950DC"/>
    <w:rsid w:val="00A95120"/>
    <w:rsid w:val="00A95165"/>
    <w:rsid w:val="00A9530E"/>
    <w:rsid w:val="00A95376"/>
    <w:rsid w:val="00A95386"/>
    <w:rsid w:val="00A954BA"/>
    <w:rsid w:val="00A95518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6D77"/>
    <w:rsid w:val="00A97083"/>
    <w:rsid w:val="00A97485"/>
    <w:rsid w:val="00A977A7"/>
    <w:rsid w:val="00A9784A"/>
    <w:rsid w:val="00A978AC"/>
    <w:rsid w:val="00A978CB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0F2C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2CA"/>
    <w:rsid w:val="00AA342C"/>
    <w:rsid w:val="00AA3477"/>
    <w:rsid w:val="00AA3597"/>
    <w:rsid w:val="00AA3C9F"/>
    <w:rsid w:val="00AA3E54"/>
    <w:rsid w:val="00AA3F9D"/>
    <w:rsid w:val="00AA41C7"/>
    <w:rsid w:val="00AA43EE"/>
    <w:rsid w:val="00AA4970"/>
    <w:rsid w:val="00AA4FE4"/>
    <w:rsid w:val="00AA5263"/>
    <w:rsid w:val="00AA598A"/>
    <w:rsid w:val="00AA5C1E"/>
    <w:rsid w:val="00AA5DFF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04"/>
    <w:rsid w:val="00AA76D5"/>
    <w:rsid w:val="00AA7782"/>
    <w:rsid w:val="00AA7AF1"/>
    <w:rsid w:val="00AA7C5E"/>
    <w:rsid w:val="00AA7C7B"/>
    <w:rsid w:val="00AA7F69"/>
    <w:rsid w:val="00AB01F8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2FE2"/>
    <w:rsid w:val="00AB3068"/>
    <w:rsid w:val="00AB32F9"/>
    <w:rsid w:val="00AB336D"/>
    <w:rsid w:val="00AB3768"/>
    <w:rsid w:val="00AB3C9D"/>
    <w:rsid w:val="00AB3FD1"/>
    <w:rsid w:val="00AB4004"/>
    <w:rsid w:val="00AB4279"/>
    <w:rsid w:val="00AB4775"/>
    <w:rsid w:val="00AB4ADB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7C2"/>
    <w:rsid w:val="00AB6824"/>
    <w:rsid w:val="00AB6D83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30"/>
    <w:rsid w:val="00AC16D0"/>
    <w:rsid w:val="00AC18F1"/>
    <w:rsid w:val="00AC1A4E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7F"/>
    <w:rsid w:val="00AC389B"/>
    <w:rsid w:val="00AC39A7"/>
    <w:rsid w:val="00AC3C4A"/>
    <w:rsid w:val="00AC3CC5"/>
    <w:rsid w:val="00AC3EEB"/>
    <w:rsid w:val="00AC3F12"/>
    <w:rsid w:val="00AC3FAC"/>
    <w:rsid w:val="00AC408A"/>
    <w:rsid w:val="00AC437E"/>
    <w:rsid w:val="00AC4402"/>
    <w:rsid w:val="00AC492D"/>
    <w:rsid w:val="00AC4B28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9FA"/>
    <w:rsid w:val="00AC6D94"/>
    <w:rsid w:val="00AC71A9"/>
    <w:rsid w:val="00AC7851"/>
    <w:rsid w:val="00AD01D3"/>
    <w:rsid w:val="00AD0387"/>
    <w:rsid w:val="00AD0844"/>
    <w:rsid w:val="00AD0C61"/>
    <w:rsid w:val="00AD0D93"/>
    <w:rsid w:val="00AD0DFE"/>
    <w:rsid w:val="00AD1002"/>
    <w:rsid w:val="00AD105D"/>
    <w:rsid w:val="00AD11EF"/>
    <w:rsid w:val="00AD1260"/>
    <w:rsid w:val="00AD12FA"/>
    <w:rsid w:val="00AD1382"/>
    <w:rsid w:val="00AD1546"/>
    <w:rsid w:val="00AD15C0"/>
    <w:rsid w:val="00AD1A1A"/>
    <w:rsid w:val="00AD1A1E"/>
    <w:rsid w:val="00AD1B19"/>
    <w:rsid w:val="00AD1C5B"/>
    <w:rsid w:val="00AD1D25"/>
    <w:rsid w:val="00AD1D39"/>
    <w:rsid w:val="00AD1EA7"/>
    <w:rsid w:val="00AD1EBE"/>
    <w:rsid w:val="00AD1FEB"/>
    <w:rsid w:val="00AD25E2"/>
    <w:rsid w:val="00AD26EE"/>
    <w:rsid w:val="00AD27DC"/>
    <w:rsid w:val="00AD2A42"/>
    <w:rsid w:val="00AD2BB3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445"/>
    <w:rsid w:val="00AD47A7"/>
    <w:rsid w:val="00AD49B1"/>
    <w:rsid w:val="00AD4A48"/>
    <w:rsid w:val="00AD4A52"/>
    <w:rsid w:val="00AD4B69"/>
    <w:rsid w:val="00AD4D8E"/>
    <w:rsid w:val="00AD51D5"/>
    <w:rsid w:val="00AD5401"/>
    <w:rsid w:val="00AD5522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6E9"/>
    <w:rsid w:val="00AD7766"/>
    <w:rsid w:val="00AD77F0"/>
    <w:rsid w:val="00AD7A3C"/>
    <w:rsid w:val="00AD7C39"/>
    <w:rsid w:val="00AD7F9E"/>
    <w:rsid w:val="00AD7FFC"/>
    <w:rsid w:val="00AE003C"/>
    <w:rsid w:val="00AE0428"/>
    <w:rsid w:val="00AE0553"/>
    <w:rsid w:val="00AE05B1"/>
    <w:rsid w:val="00AE06D8"/>
    <w:rsid w:val="00AE06F2"/>
    <w:rsid w:val="00AE099B"/>
    <w:rsid w:val="00AE0CD8"/>
    <w:rsid w:val="00AE13E6"/>
    <w:rsid w:val="00AE180A"/>
    <w:rsid w:val="00AE1C9F"/>
    <w:rsid w:val="00AE22AE"/>
    <w:rsid w:val="00AE23E2"/>
    <w:rsid w:val="00AE260B"/>
    <w:rsid w:val="00AE269B"/>
    <w:rsid w:val="00AE2842"/>
    <w:rsid w:val="00AE2A18"/>
    <w:rsid w:val="00AE2B3E"/>
    <w:rsid w:val="00AE2BA8"/>
    <w:rsid w:val="00AE2E86"/>
    <w:rsid w:val="00AE3254"/>
    <w:rsid w:val="00AE397E"/>
    <w:rsid w:val="00AE39AD"/>
    <w:rsid w:val="00AE3A62"/>
    <w:rsid w:val="00AE3A74"/>
    <w:rsid w:val="00AE3FD0"/>
    <w:rsid w:val="00AE40BD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0C0"/>
    <w:rsid w:val="00AE62F1"/>
    <w:rsid w:val="00AE64E0"/>
    <w:rsid w:val="00AE653E"/>
    <w:rsid w:val="00AE657F"/>
    <w:rsid w:val="00AE66F1"/>
    <w:rsid w:val="00AE6731"/>
    <w:rsid w:val="00AE6A8E"/>
    <w:rsid w:val="00AE6AA1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ACB"/>
    <w:rsid w:val="00AE7DA4"/>
    <w:rsid w:val="00AF0140"/>
    <w:rsid w:val="00AF0260"/>
    <w:rsid w:val="00AF0568"/>
    <w:rsid w:val="00AF0647"/>
    <w:rsid w:val="00AF06AE"/>
    <w:rsid w:val="00AF077E"/>
    <w:rsid w:val="00AF0800"/>
    <w:rsid w:val="00AF0DE4"/>
    <w:rsid w:val="00AF0F03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46"/>
    <w:rsid w:val="00AF41CC"/>
    <w:rsid w:val="00AF42A4"/>
    <w:rsid w:val="00AF4489"/>
    <w:rsid w:val="00AF44E6"/>
    <w:rsid w:val="00AF45FE"/>
    <w:rsid w:val="00AF4971"/>
    <w:rsid w:val="00AF4E28"/>
    <w:rsid w:val="00AF505C"/>
    <w:rsid w:val="00AF5089"/>
    <w:rsid w:val="00AF5268"/>
    <w:rsid w:val="00AF55B9"/>
    <w:rsid w:val="00AF590A"/>
    <w:rsid w:val="00AF5C9B"/>
    <w:rsid w:val="00AF5D33"/>
    <w:rsid w:val="00AF5F2F"/>
    <w:rsid w:val="00AF6175"/>
    <w:rsid w:val="00AF6384"/>
    <w:rsid w:val="00AF682C"/>
    <w:rsid w:val="00AF6AB3"/>
    <w:rsid w:val="00AF6C72"/>
    <w:rsid w:val="00AF6EA7"/>
    <w:rsid w:val="00AF7056"/>
    <w:rsid w:val="00AF725F"/>
    <w:rsid w:val="00AF766F"/>
    <w:rsid w:val="00AF777B"/>
    <w:rsid w:val="00AF77C9"/>
    <w:rsid w:val="00AF7849"/>
    <w:rsid w:val="00AF79E0"/>
    <w:rsid w:val="00AF79E9"/>
    <w:rsid w:val="00AF7D14"/>
    <w:rsid w:val="00B00119"/>
    <w:rsid w:val="00B001DF"/>
    <w:rsid w:val="00B003F6"/>
    <w:rsid w:val="00B004BE"/>
    <w:rsid w:val="00B0055E"/>
    <w:rsid w:val="00B00667"/>
    <w:rsid w:val="00B00A3E"/>
    <w:rsid w:val="00B00C33"/>
    <w:rsid w:val="00B00DBD"/>
    <w:rsid w:val="00B00E1D"/>
    <w:rsid w:val="00B00E8F"/>
    <w:rsid w:val="00B00FC4"/>
    <w:rsid w:val="00B0101B"/>
    <w:rsid w:val="00B01345"/>
    <w:rsid w:val="00B013FB"/>
    <w:rsid w:val="00B016FF"/>
    <w:rsid w:val="00B0177D"/>
    <w:rsid w:val="00B018E6"/>
    <w:rsid w:val="00B01914"/>
    <w:rsid w:val="00B01CFF"/>
    <w:rsid w:val="00B01DAC"/>
    <w:rsid w:val="00B02178"/>
    <w:rsid w:val="00B02323"/>
    <w:rsid w:val="00B02437"/>
    <w:rsid w:val="00B02705"/>
    <w:rsid w:val="00B02C22"/>
    <w:rsid w:val="00B02C34"/>
    <w:rsid w:val="00B032B1"/>
    <w:rsid w:val="00B03318"/>
    <w:rsid w:val="00B034D6"/>
    <w:rsid w:val="00B03BE3"/>
    <w:rsid w:val="00B03BF5"/>
    <w:rsid w:val="00B03FC9"/>
    <w:rsid w:val="00B04331"/>
    <w:rsid w:val="00B044E0"/>
    <w:rsid w:val="00B04523"/>
    <w:rsid w:val="00B0460F"/>
    <w:rsid w:val="00B048DB"/>
    <w:rsid w:val="00B049EE"/>
    <w:rsid w:val="00B04DB7"/>
    <w:rsid w:val="00B04DC2"/>
    <w:rsid w:val="00B0511F"/>
    <w:rsid w:val="00B05316"/>
    <w:rsid w:val="00B05467"/>
    <w:rsid w:val="00B0575D"/>
    <w:rsid w:val="00B057FA"/>
    <w:rsid w:val="00B05A73"/>
    <w:rsid w:val="00B05BBD"/>
    <w:rsid w:val="00B05E85"/>
    <w:rsid w:val="00B061DA"/>
    <w:rsid w:val="00B061EE"/>
    <w:rsid w:val="00B06733"/>
    <w:rsid w:val="00B06A45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ABD"/>
    <w:rsid w:val="00B10BE5"/>
    <w:rsid w:val="00B10D79"/>
    <w:rsid w:val="00B10EF3"/>
    <w:rsid w:val="00B10F4D"/>
    <w:rsid w:val="00B1118C"/>
    <w:rsid w:val="00B112AC"/>
    <w:rsid w:val="00B11324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56"/>
    <w:rsid w:val="00B155F8"/>
    <w:rsid w:val="00B1576D"/>
    <w:rsid w:val="00B1591A"/>
    <w:rsid w:val="00B15DD3"/>
    <w:rsid w:val="00B15DE4"/>
    <w:rsid w:val="00B15E92"/>
    <w:rsid w:val="00B15EF0"/>
    <w:rsid w:val="00B15F66"/>
    <w:rsid w:val="00B16134"/>
    <w:rsid w:val="00B166E7"/>
    <w:rsid w:val="00B16700"/>
    <w:rsid w:val="00B16898"/>
    <w:rsid w:val="00B16D1C"/>
    <w:rsid w:val="00B16E03"/>
    <w:rsid w:val="00B17120"/>
    <w:rsid w:val="00B171EF"/>
    <w:rsid w:val="00B17677"/>
    <w:rsid w:val="00B1779E"/>
    <w:rsid w:val="00B179F9"/>
    <w:rsid w:val="00B17D53"/>
    <w:rsid w:val="00B20424"/>
    <w:rsid w:val="00B2053F"/>
    <w:rsid w:val="00B20772"/>
    <w:rsid w:val="00B20BDC"/>
    <w:rsid w:val="00B20D54"/>
    <w:rsid w:val="00B20E57"/>
    <w:rsid w:val="00B212E5"/>
    <w:rsid w:val="00B213E6"/>
    <w:rsid w:val="00B214CA"/>
    <w:rsid w:val="00B219FD"/>
    <w:rsid w:val="00B21D3F"/>
    <w:rsid w:val="00B22308"/>
    <w:rsid w:val="00B2241B"/>
    <w:rsid w:val="00B2249B"/>
    <w:rsid w:val="00B22555"/>
    <w:rsid w:val="00B22FAB"/>
    <w:rsid w:val="00B232AF"/>
    <w:rsid w:val="00B234ED"/>
    <w:rsid w:val="00B2371B"/>
    <w:rsid w:val="00B2380F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59A"/>
    <w:rsid w:val="00B2562E"/>
    <w:rsid w:val="00B259A4"/>
    <w:rsid w:val="00B262FB"/>
    <w:rsid w:val="00B2641C"/>
    <w:rsid w:val="00B264F7"/>
    <w:rsid w:val="00B2664E"/>
    <w:rsid w:val="00B26709"/>
    <w:rsid w:val="00B2684F"/>
    <w:rsid w:val="00B26B1F"/>
    <w:rsid w:val="00B26B3F"/>
    <w:rsid w:val="00B274C3"/>
    <w:rsid w:val="00B27625"/>
    <w:rsid w:val="00B27816"/>
    <w:rsid w:val="00B27934"/>
    <w:rsid w:val="00B27C90"/>
    <w:rsid w:val="00B27E47"/>
    <w:rsid w:val="00B27F53"/>
    <w:rsid w:val="00B27FA1"/>
    <w:rsid w:val="00B30781"/>
    <w:rsid w:val="00B3089B"/>
    <w:rsid w:val="00B30994"/>
    <w:rsid w:val="00B30C51"/>
    <w:rsid w:val="00B30DE6"/>
    <w:rsid w:val="00B30EED"/>
    <w:rsid w:val="00B31135"/>
    <w:rsid w:val="00B31343"/>
    <w:rsid w:val="00B31358"/>
    <w:rsid w:val="00B3149C"/>
    <w:rsid w:val="00B315AE"/>
    <w:rsid w:val="00B315F9"/>
    <w:rsid w:val="00B3166A"/>
    <w:rsid w:val="00B31697"/>
    <w:rsid w:val="00B317D8"/>
    <w:rsid w:val="00B31C8C"/>
    <w:rsid w:val="00B31F70"/>
    <w:rsid w:val="00B32910"/>
    <w:rsid w:val="00B329F9"/>
    <w:rsid w:val="00B32B83"/>
    <w:rsid w:val="00B32C1A"/>
    <w:rsid w:val="00B32F3E"/>
    <w:rsid w:val="00B3302F"/>
    <w:rsid w:val="00B33275"/>
    <w:rsid w:val="00B334E0"/>
    <w:rsid w:val="00B3389D"/>
    <w:rsid w:val="00B338E7"/>
    <w:rsid w:val="00B33966"/>
    <w:rsid w:val="00B3396F"/>
    <w:rsid w:val="00B33BB0"/>
    <w:rsid w:val="00B33BE2"/>
    <w:rsid w:val="00B33FBB"/>
    <w:rsid w:val="00B34007"/>
    <w:rsid w:val="00B34031"/>
    <w:rsid w:val="00B3420A"/>
    <w:rsid w:val="00B34921"/>
    <w:rsid w:val="00B34A48"/>
    <w:rsid w:val="00B34A73"/>
    <w:rsid w:val="00B34B23"/>
    <w:rsid w:val="00B34B59"/>
    <w:rsid w:val="00B34B8A"/>
    <w:rsid w:val="00B35052"/>
    <w:rsid w:val="00B357DF"/>
    <w:rsid w:val="00B35820"/>
    <w:rsid w:val="00B359F0"/>
    <w:rsid w:val="00B35A6D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EE7"/>
    <w:rsid w:val="00B36FCA"/>
    <w:rsid w:val="00B37268"/>
    <w:rsid w:val="00B3727E"/>
    <w:rsid w:val="00B373A2"/>
    <w:rsid w:val="00B37878"/>
    <w:rsid w:val="00B4004D"/>
    <w:rsid w:val="00B400D5"/>
    <w:rsid w:val="00B405F5"/>
    <w:rsid w:val="00B40620"/>
    <w:rsid w:val="00B40697"/>
    <w:rsid w:val="00B40D65"/>
    <w:rsid w:val="00B41581"/>
    <w:rsid w:val="00B41644"/>
    <w:rsid w:val="00B41646"/>
    <w:rsid w:val="00B41660"/>
    <w:rsid w:val="00B4179D"/>
    <w:rsid w:val="00B417CF"/>
    <w:rsid w:val="00B41C2A"/>
    <w:rsid w:val="00B41FC3"/>
    <w:rsid w:val="00B42171"/>
    <w:rsid w:val="00B42224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2B"/>
    <w:rsid w:val="00B431B6"/>
    <w:rsid w:val="00B43368"/>
    <w:rsid w:val="00B4342F"/>
    <w:rsid w:val="00B4399A"/>
    <w:rsid w:val="00B43A43"/>
    <w:rsid w:val="00B43E90"/>
    <w:rsid w:val="00B43F98"/>
    <w:rsid w:val="00B443B4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5EF5"/>
    <w:rsid w:val="00B4676E"/>
    <w:rsid w:val="00B46B98"/>
    <w:rsid w:val="00B46C33"/>
    <w:rsid w:val="00B47049"/>
    <w:rsid w:val="00B4737A"/>
    <w:rsid w:val="00B4744B"/>
    <w:rsid w:val="00B474D3"/>
    <w:rsid w:val="00B475A4"/>
    <w:rsid w:val="00B47633"/>
    <w:rsid w:val="00B4773C"/>
    <w:rsid w:val="00B478CB"/>
    <w:rsid w:val="00B47A77"/>
    <w:rsid w:val="00B47A87"/>
    <w:rsid w:val="00B47B83"/>
    <w:rsid w:val="00B47E97"/>
    <w:rsid w:val="00B50225"/>
    <w:rsid w:val="00B50256"/>
    <w:rsid w:val="00B505C1"/>
    <w:rsid w:val="00B506B2"/>
    <w:rsid w:val="00B50D2D"/>
    <w:rsid w:val="00B515CB"/>
    <w:rsid w:val="00B5207B"/>
    <w:rsid w:val="00B5223B"/>
    <w:rsid w:val="00B525B8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BCF"/>
    <w:rsid w:val="00B53DE5"/>
    <w:rsid w:val="00B53F72"/>
    <w:rsid w:val="00B540D3"/>
    <w:rsid w:val="00B5436E"/>
    <w:rsid w:val="00B5441C"/>
    <w:rsid w:val="00B544E9"/>
    <w:rsid w:val="00B54678"/>
    <w:rsid w:val="00B5470F"/>
    <w:rsid w:val="00B547B9"/>
    <w:rsid w:val="00B549F0"/>
    <w:rsid w:val="00B54B3C"/>
    <w:rsid w:val="00B552A6"/>
    <w:rsid w:val="00B552AB"/>
    <w:rsid w:val="00B5556B"/>
    <w:rsid w:val="00B5565C"/>
    <w:rsid w:val="00B557D0"/>
    <w:rsid w:val="00B55816"/>
    <w:rsid w:val="00B55936"/>
    <w:rsid w:val="00B55B6E"/>
    <w:rsid w:val="00B55D75"/>
    <w:rsid w:val="00B55F5F"/>
    <w:rsid w:val="00B566CF"/>
    <w:rsid w:val="00B56784"/>
    <w:rsid w:val="00B56AB1"/>
    <w:rsid w:val="00B56BF5"/>
    <w:rsid w:val="00B56C2A"/>
    <w:rsid w:val="00B56C55"/>
    <w:rsid w:val="00B56D68"/>
    <w:rsid w:val="00B56DE1"/>
    <w:rsid w:val="00B56E9F"/>
    <w:rsid w:val="00B574CE"/>
    <w:rsid w:val="00B579FC"/>
    <w:rsid w:val="00B601AE"/>
    <w:rsid w:val="00B6022A"/>
    <w:rsid w:val="00B60C42"/>
    <w:rsid w:val="00B61070"/>
    <w:rsid w:val="00B6126D"/>
    <w:rsid w:val="00B613A7"/>
    <w:rsid w:val="00B6187C"/>
    <w:rsid w:val="00B61ABC"/>
    <w:rsid w:val="00B61CAD"/>
    <w:rsid w:val="00B61CFC"/>
    <w:rsid w:val="00B61DC0"/>
    <w:rsid w:val="00B62023"/>
    <w:rsid w:val="00B62027"/>
    <w:rsid w:val="00B6207A"/>
    <w:rsid w:val="00B620BA"/>
    <w:rsid w:val="00B620EE"/>
    <w:rsid w:val="00B626CB"/>
    <w:rsid w:val="00B62F09"/>
    <w:rsid w:val="00B63054"/>
    <w:rsid w:val="00B6332F"/>
    <w:rsid w:val="00B634AD"/>
    <w:rsid w:val="00B635D5"/>
    <w:rsid w:val="00B6379A"/>
    <w:rsid w:val="00B63B0F"/>
    <w:rsid w:val="00B63B49"/>
    <w:rsid w:val="00B63C74"/>
    <w:rsid w:val="00B63DE5"/>
    <w:rsid w:val="00B644AA"/>
    <w:rsid w:val="00B645A7"/>
    <w:rsid w:val="00B64634"/>
    <w:rsid w:val="00B64ABC"/>
    <w:rsid w:val="00B64AD3"/>
    <w:rsid w:val="00B64B33"/>
    <w:rsid w:val="00B64C55"/>
    <w:rsid w:val="00B64C6B"/>
    <w:rsid w:val="00B65515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67DFB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486"/>
    <w:rsid w:val="00B71610"/>
    <w:rsid w:val="00B7177C"/>
    <w:rsid w:val="00B71BAA"/>
    <w:rsid w:val="00B71E2A"/>
    <w:rsid w:val="00B72040"/>
    <w:rsid w:val="00B721EC"/>
    <w:rsid w:val="00B72364"/>
    <w:rsid w:val="00B7236E"/>
    <w:rsid w:val="00B72682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356"/>
    <w:rsid w:val="00B7581B"/>
    <w:rsid w:val="00B759C8"/>
    <w:rsid w:val="00B75B12"/>
    <w:rsid w:val="00B75BDC"/>
    <w:rsid w:val="00B76069"/>
    <w:rsid w:val="00B7614A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8F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314"/>
    <w:rsid w:val="00B8241E"/>
    <w:rsid w:val="00B829D9"/>
    <w:rsid w:val="00B82A2C"/>
    <w:rsid w:val="00B82F45"/>
    <w:rsid w:val="00B82FD7"/>
    <w:rsid w:val="00B8347C"/>
    <w:rsid w:val="00B835A8"/>
    <w:rsid w:val="00B83676"/>
    <w:rsid w:val="00B837CA"/>
    <w:rsid w:val="00B840CC"/>
    <w:rsid w:val="00B8441D"/>
    <w:rsid w:val="00B844D9"/>
    <w:rsid w:val="00B845E6"/>
    <w:rsid w:val="00B84898"/>
    <w:rsid w:val="00B84C53"/>
    <w:rsid w:val="00B84D43"/>
    <w:rsid w:val="00B84E56"/>
    <w:rsid w:val="00B851C3"/>
    <w:rsid w:val="00B85708"/>
    <w:rsid w:val="00B85757"/>
    <w:rsid w:val="00B85792"/>
    <w:rsid w:val="00B857C4"/>
    <w:rsid w:val="00B85A41"/>
    <w:rsid w:val="00B85C6F"/>
    <w:rsid w:val="00B85D82"/>
    <w:rsid w:val="00B85E4C"/>
    <w:rsid w:val="00B860AB"/>
    <w:rsid w:val="00B861A7"/>
    <w:rsid w:val="00B861E8"/>
    <w:rsid w:val="00B8655C"/>
    <w:rsid w:val="00B8661E"/>
    <w:rsid w:val="00B86702"/>
    <w:rsid w:val="00B86860"/>
    <w:rsid w:val="00B8686E"/>
    <w:rsid w:val="00B86C66"/>
    <w:rsid w:val="00B86CB0"/>
    <w:rsid w:val="00B86E04"/>
    <w:rsid w:val="00B86E2B"/>
    <w:rsid w:val="00B86EE9"/>
    <w:rsid w:val="00B872C3"/>
    <w:rsid w:val="00B87503"/>
    <w:rsid w:val="00B8752F"/>
    <w:rsid w:val="00B87645"/>
    <w:rsid w:val="00B877A1"/>
    <w:rsid w:val="00B87E2B"/>
    <w:rsid w:val="00B903CF"/>
    <w:rsid w:val="00B9076C"/>
    <w:rsid w:val="00B90848"/>
    <w:rsid w:val="00B9125D"/>
    <w:rsid w:val="00B915BE"/>
    <w:rsid w:val="00B918FF"/>
    <w:rsid w:val="00B91A7E"/>
    <w:rsid w:val="00B92765"/>
    <w:rsid w:val="00B9298D"/>
    <w:rsid w:val="00B92BF3"/>
    <w:rsid w:val="00B92C4A"/>
    <w:rsid w:val="00B92DF6"/>
    <w:rsid w:val="00B92E48"/>
    <w:rsid w:val="00B92E83"/>
    <w:rsid w:val="00B92FD4"/>
    <w:rsid w:val="00B9320A"/>
    <w:rsid w:val="00B933F6"/>
    <w:rsid w:val="00B93778"/>
    <w:rsid w:val="00B939FE"/>
    <w:rsid w:val="00B93CA3"/>
    <w:rsid w:val="00B940D7"/>
    <w:rsid w:val="00B94384"/>
    <w:rsid w:val="00B943F5"/>
    <w:rsid w:val="00B94D84"/>
    <w:rsid w:val="00B94D9C"/>
    <w:rsid w:val="00B94F2A"/>
    <w:rsid w:val="00B95295"/>
    <w:rsid w:val="00B954ED"/>
    <w:rsid w:val="00B95537"/>
    <w:rsid w:val="00B956C6"/>
    <w:rsid w:val="00B95854"/>
    <w:rsid w:val="00B95933"/>
    <w:rsid w:val="00B95A53"/>
    <w:rsid w:val="00B95D4B"/>
    <w:rsid w:val="00B95EC9"/>
    <w:rsid w:val="00B95F51"/>
    <w:rsid w:val="00B960D1"/>
    <w:rsid w:val="00B963B5"/>
    <w:rsid w:val="00B966B7"/>
    <w:rsid w:val="00B96801"/>
    <w:rsid w:val="00B9685A"/>
    <w:rsid w:val="00B96A52"/>
    <w:rsid w:val="00B96B92"/>
    <w:rsid w:val="00B96BE0"/>
    <w:rsid w:val="00B96E6D"/>
    <w:rsid w:val="00B97017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9CF"/>
    <w:rsid w:val="00BA0DFB"/>
    <w:rsid w:val="00BA1341"/>
    <w:rsid w:val="00BA1804"/>
    <w:rsid w:val="00BA1E52"/>
    <w:rsid w:val="00BA2121"/>
    <w:rsid w:val="00BA212B"/>
    <w:rsid w:val="00BA2298"/>
    <w:rsid w:val="00BA2364"/>
    <w:rsid w:val="00BA23B3"/>
    <w:rsid w:val="00BA24F9"/>
    <w:rsid w:val="00BA26CF"/>
    <w:rsid w:val="00BA292D"/>
    <w:rsid w:val="00BA313E"/>
    <w:rsid w:val="00BA37CA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B29"/>
    <w:rsid w:val="00BA5C71"/>
    <w:rsid w:val="00BA5EB9"/>
    <w:rsid w:val="00BA5F81"/>
    <w:rsid w:val="00BA6276"/>
    <w:rsid w:val="00BA630A"/>
    <w:rsid w:val="00BA647E"/>
    <w:rsid w:val="00BA64B1"/>
    <w:rsid w:val="00BA6505"/>
    <w:rsid w:val="00BA6573"/>
    <w:rsid w:val="00BA6577"/>
    <w:rsid w:val="00BA685F"/>
    <w:rsid w:val="00BA699B"/>
    <w:rsid w:val="00BA69EC"/>
    <w:rsid w:val="00BA6D33"/>
    <w:rsid w:val="00BA70AD"/>
    <w:rsid w:val="00BA7100"/>
    <w:rsid w:val="00BA7663"/>
    <w:rsid w:val="00BA7A50"/>
    <w:rsid w:val="00BA7B88"/>
    <w:rsid w:val="00BB0362"/>
    <w:rsid w:val="00BB03D7"/>
    <w:rsid w:val="00BB049E"/>
    <w:rsid w:val="00BB0AEE"/>
    <w:rsid w:val="00BB0CDD"/>
    <w:rsid w:val="00BB102D"/>
    <w:rsid w:val="00BB119C"/>
    <w:rsid w:val="00BB1B3D"/>
    <w:rsid w:val="00BB1B88"/>
    <w:rsid w:val="00BB293C"/>
    <w:rsid w:val="00BB29A2"/>
    <w:rsid w:val="00BB2F31"/>
    <w:rsid w:val="00BB310A"/>
    <w:rsid w:val="00BB32E1"/>
    <w:rsid w:val="00BB352C"/>
    <w:rsid w:val="00BB360F"/>
    <w:rsid w:val="00BB399A"/>
    <w:rsid w:val="00BB3CA0"/>
    <w:rsid w:val="00BB3F50"/>
    <w:rsid w:val="00BB4024"/>
    <w:rsid w:val="00BB4070"/>
    <w:rsid w:val="00BB40F1"/>
    <w:rsid w:val="00BB420D"/>
    <w:rsid w:val="00BB4588"/>
    <w:rsid w:val="00BB4651"/>
    <w:rsid w:val="00BB4AA7"/>
    <w:rsid w:val="00BB4B7C"/>
    <w:rsid w:val="00BB50F3"/>
    <w:rsid w:val="00BB5371"/>
    <w:rsid w:val="00BB598C"/>
    <w:rsid w:val="00BB5B44"/>
    <w:rsid w:val="00BB5B8C"/>
    <w:rsid w:val="00BB5DA1"/>
    <w:rsid w:val="00BB61EB"/>
    <w:rsid w:val="00BB632D"/>
    <w:rsid w:val="00BB6675"/>
    <w:rsid w:val="00BB66B1"/>
    <w:rsid w:val="00BB67B3"/>
    <w:rsid w:val="00BB6873"/>
    <w:rsid w:val="00BB6AA8"/>
    <w:rsid w:val="00BB6EAE"/>
    <w:rsid w:val="00BB7044"/>
    <w:rsid w:val="00BB72CD"/>
    <w:rsid w:val="00BB734A"/>
    <w:rsid w:val="00BB79B9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A84"/>
    <w:rsid w:val="00BC1C19"/>
    <w:rsid w:val="00BC2665"/>
    <w:rsid w:val="00BC26D1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5D6"/>
    <w:rsid w:val="00BC38BB"/>
    <w:rsid w:val="00BC3B4B"/>
    <w:rsid w:val="00BC3D41"/>
    <w:rsid w:val="00BC3D4D"/>
    <w:rsid w:val="00BC409F"/>
    <w:rsid w:val="00BC41F4"/>
    <w:rsid w:val="00BC435C"/>
    <w:rsid w:val="00BC456D"/>
    <w:rsid w:val="00BC46E0"/>
    <w:rsid w:val="00BC48AB"/>
    <w:rsid w:val="00BC48DC"/>
    <w:rsid w:val="00BC4FF1"/>
    <w:rsid w:val="00BC53D5"/>
    <w:rsid w:val="00BC54C7"/>
    <w:rsid w:val="00BC5964"/>
    <w:rsid w:val="00BC5A35"/>
    <w:rsid w:val="00BC5A93"/>
    <w:rsid w:val="00BC5F4D"/>
    <w:rsid w:val="00BC6080"/>
    <w:rsid w:val="00BC62B1"/>
    <w:rsid w:val="00BC63F7"/>
    <w:rsid w:val="00BC65B3"/>
    <w:rsid w:val="00BC6E23"/>
    <w:rsid w:val="00BC6EA1"/>
    <w:rsid w:val="00BC6EB2"/>
    <w:rsid w:val="00BC6F42"/>
    <w:rsid w:val="00BC7089"/>
    <w:rsid w:val="00BC7A3F"/>
    <w:rsid w:val="00BC7A78"/>
    <w:rsid w:val="00BC7B61"/>
    <w:rsid w:val="00BC7C19"/>
    <w:rsid w:val="00BC7CC9"/>
    <w:rsid w:val="00BD06DF"/>
    <w:rsid w:val="00BD0ACA"/>
    <w:rsid w:val="00BD0F41"/>
    <w:rsid w:val="00BD15E9"/>
    <w:rsid w:val="00BD16C9"/>
    <w:rsid w:val="00BD189A"/>
    <w:rsid w:val="00BD2011"/>
    <w:rsid w:val="00BD21C4"/>
    <w:rsid w:val="00BD3058"/>
    <w:rsid w:val="00BD3166"/>
    <w:rsid w:val="00BD3376"/>
    <w:rsid w:val="00BD361B"/>
    <w:rsid w:val="00BD3741"/>
    <w:rsid w:val="00BD39DE"/>
    <w:rsid w:val="00BD3B0A"/>
    <w:rsid w:val="00BD42BC"/>
    <w:rsid w:val="00BD4314"/>
    <w:rsid w:val="00BD43E0"/>
    <w:rsid w:val="00BD4502"/>
    <w:rsid w:val="00BD454A"/>
    <w:rsid w:val="00BD4674"/>
    <w:rsid w:val="00BD4A82"/>
    <w:rsid w:val="00BD4B13"/>
    <w:rsid w:val="00BD50FC"/>
    <w:rsid w:val="00BD55B6"/>
    <w:rsid w:val="00BD5A52"/>
    <w:rsid w:val="00BD5B37"/>
    <w:rsid w:val="00BD5B4D"/>
    <w:rsid w:val="00BD5C72"/>
    <w:rsid w:val="00BD5D64"/>
    <w:rsid w:val="00BD5EFA"/>
    <w:rsid w:val="00BD6022"/>
    <w:rsid w:val="00BD6834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313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5CF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7E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9CD"/>
    <w:rsid w:val="00BE6CDC"/>
    <w:rsid w:val="00BE6DE8"/>
    <w:rsid w:val="00BE6E9C"/>
    <w:rsid w:val="00BE6FA3"/>
    <w:rsid w:val="00BE7AA7"/>
    <w:rsid w:val="00BE7C1A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1FD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093"/>
    <w:rsid w:val="00BF3331"/>
    <w:rsid w:val="00BF35BC"/>
    <w:rsid w:val="00BF3621"/>
    <w:rsid w:val="00BF36CF"/>
    <w:rsid w:val="00BF36D7"/>
    <w:rsid w:val="00BF36EC"/>
    <w:rsid w:val="00BF47A7"/>
    <w:rsid w:val="00BF4CC3"/>
    <w:rsid w:val="00BF4DB5"/>
    <w:rsid w:val="00BF4E2C"/>
    <w:rsid w:val="00BF4EEF"/>
    <w:rsid w:val="00BF505F"/>
    <w:rsid w:val="00BF5111"/>
    <w:rsid w:val="00BF51BC"/>
    <w:rsid w:val="00BF5366"/>
    <w:rsid w:val="00BF58A5"/>
    <w:rsid w:val="00BF590F"/>
    <w:rsid w:val="00BF5A0E"/>
    <w:rsid w:val="00BF5AF9"/>
    <w:rsid w:val="00BF5D4E"/>
    <w:rsid w:val="00BF5F4A"/>
    <w:rsid w:val="00BF608F"/>
    <w:rsid w:val="00BF651E"/>
    <w:rsid w:val="00BF6680"/>
    <w:rsid w:val="00BF69EF"/>
    <w:rsid w:val="00BF6B90"/>
    <w:rsid w:val="00BF6D6D"/>
    <w:rsid w:val="00BF6FEE"/>
    <w:rsid w:val="00BF70D5"/>
    <w:rsid w:val="00BF745D"/>
    <w:rsid w:val="00BF77D6"/>
    <w:rsid w:val="00BF7892"/>
    <w:rsid w:val="00BF7B91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AD8"/>
    <w:rsid w:val="00C01D16"/>
    <w:rsid w:val="00C01E42"/>
    <w:rsid w:val="00C024D4"/>
    <w:rsid w:val="00C027A4"/>
    <w:rsid w:val="00C02881"/>
    <w:rsid w:val="00C0313A"/>
    <w:rsid w:val="00C036F9"/>
    <w:rsid w:val="00C03AD7"/>
    <w:rsid w:val="00C03D28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0D6"/>
    <w:rsid w:val="00C051C7"/>
    <w:rsid w:val="00C051EC"/>
    <w:rsid w:val="00C054E5"/>
    <w:rsid w:val="00C05553"/>
    <w:rsid w:val="00C0555D"/>
    <w:rsid w:val="00C05F3F"/>
    <w:rsid w:val="00C0627E"/>
    <w:rsid w:val="00C06397"/>
    <w:rsid w:val="00C0651D"/>
    <w:rsid w:val="00C066D9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07FD0"/>
    <w:rsid w:val="00C10519"/>
    <w:rsid w:val="00C106D8"/>
    <w:rsid w:val="00C10793"/>
    <w:rsid w:val="00C10AFD"/>
    <w:rsid w:val="00C10B73"/>
    <w:rsid w:val="00C10FD3"/>
    <w:rsid w:val="00C11167"/>
    <w:rsid w:val="00C111A9"/>
    <w:rsid w:val="00C11916"/>
    <w:rsid w:val="00C11933"/>
    <w:rsid w:val="00C11A43"/>
    <w:rsid w:val="00C11D2A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1FF"/>
    <w:rsid w:val="00C142AE"/>
    <w:rsid w:val="00C1453F"/>
    <w:rsid w:val="00C14BA7"/>
    <w:rsid w:val="00C14C2B"/>
    <w:rsid w:val="00C14C75"/>
    <w:rsid w:val="00C14D12"/>
    <w:rsid w:val="00C150B1"/>
    <w:rsid w:val="00C150E4"/>
    <w:rsid w:val="00C153E3"/>
    <w:rsid w:val="00C1540F"/>
    <w:rsid w:val="00C156CD"/>
    <w:rsid w:val="00C1575C"/>
    <w:rsid w:val="00C158D7"/>
    <w:rsid w:val="00C158E7"/>
    <w:rsid w:val="00C159D7"/>
    <w:rsid w:val="00C15A1F"/>
    <w:rsid w:val="00C16279"/>
    <w:rsid w:val="00C163A2"/>
    <w:rsid w:val="00C1674D"/>
    <w:rsid w:val="00C16A54"/>
    <w:rsid w:val="00C16B4D"/>
    <w:rsid w:val="00C16BD3"/>
    <w:rsid w:val="00C170A5"/>
    <w:rsid w:val="00C171C2"/>
    <w:rsid w:val="00C17253"/>
    <w:rsid w:val="00C17394"/>
    <w:rsid w:val="00C1748A"/>
    <w:rsid w:val="00C174BF"/>
    <w:rsid w:val="00C1751B"/>
    <w:rsid w:val="00C17682"/>
    <w:rsid w:val="00C17B7D"/>
    <w:rsid w:val="00C17C65"/>
    <w:rsid w:val="00C17D33"/>
    <w:rsid w:val="00C17F47"/>
    <w:rsid w:val="00C17FDF"/>
    <w:rsid w:val="00C20106"/>
    <w:rsid w:val="00C2030C"/>
    <w:rsid w:val="00C204C2"/>
    <w:rsid w:val="00C2065D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3A0"/>
    <w:rsid w:val="00C233FF"/>
    <w:rsid w:val="00C234DE"/>
    <w:rsid w:val="00C237B9"/>
    <w:rsid w:val="00C23A18"/>
    <w:rsid w:val="00C23AD4"/>
    <w:rsid w:val="00C23BF6"/>
    <w:rsid w:val="00C23C09"/>
    <w:rsid w:val="00C23DF2"/>
    <w:rsid w:val="00C23E22"/>
    <w:rsid w:val="00C23F22"/>
    <w:rsid w:val="00C242B7"/>
    <w:rsid w:val="00C24346"/>
    <w:rsid w:val="00C24491"/>
    <w:rsid w:val="00C244F4"/>
    <w:rsid w:val="00C24623"/>
    <w:rsid w:val="00C24702"/>
    <w:rsid w:val="00C2482F"/>
    <w:rsid w:val="00C24902"/>
    <w:rsid w:val="00C249DA"/>
    <w:rsid w:val="00C24D1A"/>
    <w:rsid w:val="00C24D9D"/>
    <w:rsid w:val="00C24ED8"/>
    <w:rsid w:val="00C25DB8"/>
    <w:rsid w:val="00C25F0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4D"/>
    <w:rsid w:val="00C278AC"/>
    <w:rsid w:val="00C27B16"/>
    <w:rsid w:val="00C27BEC"/>
    <w:rsid w:val="00C3001B"/>
    <w:rsid w:val="00C302B1"/>
    <w:rsid w:val="00C30422"/>
    <w:rsid w:val="00C3054C"/>
    <w:rsid w:val="00C30724"/>
    <w:rsid w:val="00C308EE"/>
    <w:rsid w:val="00C3092E"/>
    <w:rsid w:val="00C30A49"/>
    <w:rsid w:val="00C30CA1"/>
    <w:rsid w:val="00C31326"/>
    <w:rsid w:val="00C313C1"/>
    <w:rsid w:val="00C319B0"/>
    <w:rsid w:val="00C31A5D"/>
    <w:rsid w:val="00C31B67"/>
    <w:rsid w:val="00C31BAD"/>
    <w:rsid w:val="00C322B1"/>
    <w:rsid w:val="00C323B4"/>
    <w:rsid w:val="00C32630"/>
    <w:rsid w:val="00C3275F"/>
    <w:rsid w:val="00C32AAE"/>
    <w:rsid w:val="00C3300A"/>
    <w:rsid w:val="00C33038"/>
    <w:rsid w:val="00C3321B"/>
    <w:rsid w:val="00C332F7"/>
    <w:rsid w:val="00C334A7"/>
    <w:rsid w:val="00C334C9"/>
    <w:rsid w:val="00C33682"/>
    <w:rsid w:val="00C33799"/>
    <w:rsid w:val="00C33808"/>
    <w:rsid w:val="00C3402B"/>
    <w:rsid w:val="00C34208"/>
    <w:rsid w:val="00C34496"/>
    <w:rsid w:val="00C34525"/>
    <w:rsid w:val="00C34844"/>
    <w:rsid w:val="00C348E7"/>
    <w:rsid w:val="00C34C21"/>
    <w:rsid w:val="00C35312"/>
    <w:rsid w:val="00C35397"/>
    <w:rsid w:val="00C35688"/>
    <w:rsid w:val="00C356D3"/>
    <w:rsid w:val="00C35872"/>
    <w:rsid w:val="00C35AB8"/>
    <w:rsid w:val="00C35B10"/>
    <w:rsid w:val="00C35BD8"/>
    <w:rsid w:val="00C35C02"/>
    <w:rsid w:val="00C35F09"/>
    <w:rsid w:val="00C35F2E"/>
    <w:rsid w:val="00C35FC9"/>
    <w:rsid w:val="00C35FCC"/>
    <w:rsid w:val="00C360C5"/>
    <w:rsid w:val="00C360E7"/>
    <w:rsid w:val="00C360EB"/>
    <w:rsid w:val="00C361DC"/>
    <w:rsid w:val="00C362FD"/>
    <w:rsid w:val="00C36535"/>
    <w:rsid w:val="00C3663C"/>
    <w:rsid w:val="00C36903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4B4"/>
    <w:rsid w:val="00C4054E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CF3"/>
    <w:rsid w:val="00C42E1B"/>
    <w:rsid w:val="00C42F2B"/>
    <w:rsid w:val="00C431DC"/>
    <w:rsid w:val="00C432E7"/>
    <w:rsid w:val="00C435CB"/>
    <w:rsid w:val="00C4391F"/>
    <w:rsid w:val="00C43E5D"/>
    <w:rsid w:val="00C43F4C"/>
    <w:rsid w:val="00C44140"/>
    <w:rsid w:val="00C44329"/>
    <w:rsid w:val="00C444D8"/>
    <w:rsid w:val="00C44542"/>
    <w:rsid w:val="00C44622"/>
    <w:rsid w:val="00C44A0A"/>
    <w:rsid w:val="00C44AA3"/>
    <w:rsid w:val="00C44C1C"/>
    <w:rsid w:val="00C45D3A"/>
    <w:rsid w:val="00C4643D"/>
    <w:rsid w:val="00C465D4"/>
    <w:rsid w:val="00C46A0E"/>
    <w:rsid w:val="00C46B79"/>
    <w:rsid w:val="00C46E51"/>
    <w:rsid w:val="00C46ECF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130"/>
    <w:rsid w:val="00C50A49"/>
    <w:rsid w:val="00C50B98"/>
    <w:rsid w:val="00C50D45"/>
    <w:rsid w:val="00C50E23"/>
    <w:rsid w:val="00C50F40"/>
    <w:rsid w:val="00C51395"/>
    <w:rsid w:val="00C516B2"/>
    <w:rsid w:val="00C51B2F"/>
    <w:rsid w:val="00C51B5B"/>
    <w:rsid w:val="00C51D5C"/>
    <w:rsid w:val="00C51F3C"/>
    <w:rsid w:val="00C52363"/>
    <w:rsid w:val="00C52DD0"/>
    <w:rsid w:val="00C52DEF"/>
    <w:rsid w:val="00C53051"/>
    <w:rsid w:val="00C53091"/>
    <w:rsid w:val="00C53206"/>
    <w:rsid w:val="00C532A9"/>
    <w:rsid w:val="00C53429"/>
    <w:rsid w:val="00C5395C"/>
    <w:rsid w:val="00C5443B"/>
    <w:rsid w:val="00C544F6"/>
    <w:rsid w:val="00C54580"/>
    <w:rsid w:val="00C54591"/>
    <w:rsid w:val="00C545E4"/>
    <w:rsid w:val="00C550A9"/>
    <w:rsid w:val="00C550F5"/>
    <w:rsid w:val="00C55140"/>
    <w:rsid w:val="00C551C8"/>
    <w:rsid w:val="00C5553B"/>
    <w:rsid w:val="00C55603"/>
    <w:rsid w:val="00C5584C"/>
    <w:rsid w:val="00C5592E"/>
    <w:rsid w:val="00C55DC8"/>
    <w:rsid w:val="00C560C1"/>
    <w:rsid w:val="00C563C4"/>
    <w:rsid w:val="00C563F8"/>
    <w:rsid w:val="00C56959"/>
    <w:rsid w:val="00C56C5A"/>
    <w:rsid w:val="00C56E28"/>
    <w:rsid w:val="00C56E9A"/>
    <w:rsid w:val="00C56F54"/>
    <w:rsid w:val="00C5707C"/>
    <w:rsid w:val="00C5712A"/>
    <w:rsid w:val="00C571B5"/>
    <w:rsid w:val="00C573BC"/>
    <w:rsid w:val="00C573ED"/>
    <w:rsid w:val="00C576CF"/>
    <w:rsid w:val="00C577AC"/>
    <w:rsid w:val="00C578B3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8EB"/>
    <w:rsid w:val="00C63C50"/>
    <w:rsid w:val="00C63E54"/>
    <w:rsid w:val="00C64207"/>
    <w:rsid w:val="00C642B6"/>
    <w:rsid w:val="00C64487"/>
    <w:rsid w:val="00C646A3"/>
    <w:rsid w:val="00C6475B"/>
    <w:rsid w:val="00C6495A"/>
    <w:rsid w:val="00C64ACB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499"/>
    <w:rsid w:val="00C6672D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6A9"/>
    <w:rsid w:val="00C71EEF"/>
    <w:rsid w:val="00C72057"/>
    <w:rsid w:val="00C72135"/>
    <w:rsid w:val="00C72211"/>
    <w:rsid w:val="00C72388"/>
    <w:rsid w:val="00C7243E"/>
    <w:rsid w:val="00C72A69"/>
    <w:rsid w:val="00C734BD"/>
    <w:rsid w:val="00C73704"/>
    <w:rsid w:val="00C73705"/>
    <w:rsid w:val="00C737B0"/>
    <w:rsid w:val="00C74301"/>
    <w:rsid w:val="00C747C5"/>
    <w:rsid w:val="00C74817"/>
    <w:rsid w:val="00C7496A"/>
    <w:rsid w:val="00C74AEA"/>
    <w:rsid w:val="00C75250"/>
    <w:rsid w:val="00C752DA"/>
    <w:rsid w:val="00C75368"/>
    <w:rsid w:val="00C758B4"/>
    <w:rsid w:val="00C75A88"/>
    <w:rsid w:val="00C75B95"/>
    <w:rsid w:val="00C75C0F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6DC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4C8"/>
    <w:rsid w:val="00C815AB"/>
    <w:rsid w:val="00C816BA"/>
    <w:rsid w:val="00C817DF"/>
    <w:rsid w:val="00C81E0F"/>
    <w:rsid w:val="00C81E76"/>
    <w:rsid w:val="00C821F9"/>
    <w:rsid w:val="00C827F6"/>
    <w:rsid w:val="00C82912"/>
    <w:rsid w:val="00C82D74"/>
    <w:rsid w:val="00C830C3"/>
    <w:rsid w:val="00C83195"/>
    <w:rsid w:val="00C837DD"/>
    <w:rsid w:val="00C83ACA"/>
    <w:rsid w:val="00C83EE0"/>
    <w:rsid w:val="00C83EF0"/>
    <w:rsid w:val="00C83F3E"/>
    <w:rsid w:val="00C8498B"/>
    <w:rsid w:val="00C84FA5"/>
    <w:rsid w:val="00C85029"/>
    <w:rsid w:val="00C8538B"/>
    <w:rsid w:val="00C85403"/>
    <w:rsid w:val="00C85898"/>
    <w:rsid w:val="00C85A09"/>
    <w:rsid w:val="00C85FE7"/>
    <w:rsid w:val="00C86143"/>
    <w:rsid w:val="00C86420"/>
    <w:rsid w:val="00C86579"/>
    <w:rsid w:val="00C867A5"/>
    <w:rsid w:val="00C869AE"/>
    <w:rsid w:val="00C86C98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1C7"/>
    <w:rsid w:val="00C90358"/>
    <w:rsid w:val="00C90416"/>
    <w:rsid w:val="00C90551"/>
    <w:rsid w:val="00C9067F"/>
    <w:rsid w:val="00C90BE5"/>
    <w:rsid w:val="00C90C44"/>
    <w:rsid w:val="00C90D36"/>
    <w:rsid w:val="00C910C5"/>
    <w:rsid w:val="00C9159E"/>
    <w:rsid w:val="00C91740"/>
    <w:rsid w:val="00C919E3"/>
    <w:rsid w:val="00C91A08"/>
    <w:rsid w:val="00C91AFB"/>
    <w:rsid w:val="00C91DBA"/>
    <w:rsid w:val="00C921B8"/>
    <w:rsid w:val="00C921FD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3C37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59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0BA"/>
    <w:rsid w:val="00CA02AB"/>
    <w:rsid w:val="00CA0470"/>
    <w:rsid w:val="00CA04DE"/>
    <w:rsid w:val="00CA0595"/>
    <w:rsid w:val="00CA09A9"/>
    <w:rsid w:val="00CA0B9E"/>
    <w:rsid w:val="00CA0C52"/>
    <w:rsid w:val="00CA11CB"/>
    <w:rsid w:val="00CA11D5"/>
    <w:rsid w:val="00CA17BC"/>
    <w:rsid w:val="00CA1A7A"/>
    <w:rsid w:val="00CA1B6A"/>
    <w:rsid w:val="00CA1B90"/>
    <w:rsid w:val="00CA1C33"/>
    <w:rsid w:val="00CA1E5B"/>
    <w:rsid w:val="00CA1E6E"/>
    <w:rsid w:val="00CA1F8C"/>
    <w:rsid w:val="00CA1F8F"/>
    <w:rsid w:val="00CA1FDB"/>
    <w:rsid w:val="00CA21AA"/>
    <w:rsid w:val="00CA28AB"/>
    <w:rsid w:val="00CA2B5D"/>
    <w:rsid w:val="00CA325C"/>
    <w:rsid w:val="00CA3302"/>
    <w:rsid w:val="00CA338A"/>
    <w:rsid w:val="00CA3419"/>
    <w:rsid w:val="00CA34CF"/>
    <w:rsid w:val="00CA3A9C"/>
    <w:rsid w:val="00CA3D09"/>
    <w:rsid w:val="00CA3F49"/>
    <w:rsid w:val="00CA4491"/>
    <w:rsid w:val="00CA46CA"/>
    <w:rsid w:val="00CA4721"/>
    <w:rsid w:val="00CA4974"/>
    <w:rsid w:val="00CA4DB6"/>
    <w:rsid w:val="00CA508D"/>
    <w:rsid w:val="00CA57FA"/>
    <w:rsid w:val="00CA590C"/>
    <w:rsid w:val="00CA5985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C22"/>
    <w:rsid w:val="00CA7DD7"/>
    <w:rsid w:val="00CB006A"/>
    <w:rsid w:val="00CB024D"/>
    <w:rsid w:val="00CB06D3"/>
    <w:rsid w:val="00CB0840"/>
    <w:rsid w:val="00CB0B7D"/>
    <w:rsid w:val="00CB0F41"/>
    <w:rsid w:val="00CB1049"/>
    <w:rsid w:val="00CB15C7"/>
    <w:rsid w:val="00CB167E"/>
    <w:rsid w:val="00CB17C6"/>
    <w:rsid w:val="00CB19C0"/>
    <w:rsid w:val="00CB1AD1"/>
    <w:rsid w:val="00CB225F"/>
    <w:rsid w:val="00CB2567"/>
    <w:rsid w:val="00CB259C"/>
    <w:rsid w:val="00CB266C"/>
    <w:rsid w:val="00CB283C"/>
    <w:rsid w:val="00CB2B7B"/>
    <w:rsid w:val="00CB2D64"/>
    <w:rsid w:val="00CB2E53"/>
    <w:rsid w:val="00CB2FEE"/>
    <w:rsid w:val="00CB36E3"/>
    <w:rsid w:val="00CB3900"/>
    <w:rsid w:val="00CB3A63"/>
    <w:rsid w:val="00CB3B09"/>
    <w:rsid w:val="00CB4012"/>
    <w:rsid w:val="00CB4517"/>
    <w:rsid w:val="00CB4778"/>
    <w:rsid w:val="00CB4A74"/>
    <w:rsid w:val="00CB4AC8"/>
    <w:rsid w:val="00CB4B87"/>
    <w:rsid w:val="00CB5012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6CB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2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52F"/>
    <w:rsid w:val="00CC3BED"/>
    <w:rsid w:val="00CC3F2D"/>
    <w:rsid w:val="00CC41CC"/>
    <w:rsid w:val="00CC513D"/>
    <w:rsid w:val="00CC516F"/>
    <w:rsid w:val="00CC566C"/>
    <w:rsid w:val="00CC5921"/>
    <w:rsid w:val="00CC5935"/>
    <w:rsid w:val="00CC5CFA"/>
    <w:rsid w:val="00CC5D98"/>
    <w:rsid w:val="00CC5E8A"/>
    <w:rsid w:val="00CC5EBA"/>
    <w:rsid w:val="00CC5F68"/>
    <w:rsid w:val="00CC5FFE"/>
    <w:rsid w:val="00CC6031"/>
    <w:rsid w:val="00CC66D8"/>
    <w:rsid w:val="00CC69B9"/>
    <w:rsid w:val="00CC6D0B"/>
    <w:rsid w:val="00CC6FEE"/>
    <w:rsid w:val="00CC70C0"/>
    <w:rsid w:val="00CC712C"/>
    <w:rsid w:val="00CC72EE"/>
    <w:rsid w:val="00CC739A"/>
    <w:rsid w:val="00CC790C"/>
    <w:rsid w:val="00CC7F1E"/>
    <w:rsid w:val="00CD0082"/>
    <w:rsid w:val="00CD01D1"/>
    <w:rsid w:val="00CD01D9"/>
    <w:rsid w:val="00CD038B"/>
    <w:rsid w:val="00CD0602"/>
    <w:rsid w:val="00CD0611"/>
    <w:rsid w:val="00CD0724"/>
    <w:rsid w:val="00CD0B4E"/>
    <w:rsid w:val="00CD0CDF"/>
    <w:rsid w:val="00CD0EA8"/>
    <w:rsid w:val="00CD0FDE"/>
    <w:rsid w:val="00CD129C"/>
    <w:rsid w:val="00CD15AF"/>
    <w:rsid w:val="00CD161B"/>
    <w:rsid w:val="00CD1935"/>
    <w:rsid w:val="00CD1C47"/>
    <w:rsid w:val="00CD1E43"/>
    <w:rsid w:val="00CD20BC"/>
    <w:rsid w:val="00CD22E9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A42"/>
    <w:rsid w:val="00CD3DD7"/>
    <w:rsid w:val="00CD3F51"/>
    <w:rsid w:val="00CD4661"/>
    <w:rsid w:val="00CD48CE"/>
    <w:rsid w:val="00CD4C96"/>
    <w:rsid w:val="00CD4D01"/>
    <w:rsid w:val="00CD4D36"/>
    <w:rsid w:val="00CD4FFC"/>
    <w:rsid w:val="00CD5010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3EB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D01"/>
    <w:rsid w:val="00CE2FC5"/>
    <w:rsid w:val="00CE30F3"/>
    <w:rsid w:val="00CE347D"/>
    <w:rsid w:val="00CE37AF"/>
    <w:rsid w:val="00CE3C51"/>
    <w:rsid w:val="00CE4108"/>
    <w:rsid w:val="00CE4132"/>
    <w:rsid w:val="00CE4138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5F6C"/>
    <w:rsid w:val="00CE64BB"/>
    <w:rsid w:val="00CE6A67"/>
    <w:rsid w:val="00CE6EA6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CC3"/>
    <w:rsid w:val="00CE7ED6"/>
    <w:rsid w:val="00CE7F78"/>
    <w:rsid w:val="00CE7FCF"/>
    <w:rsid w:val="00CE7FF0"/>
    <w:rsid w:val="00CF0320"/>
    <w:rsid w:val="00CF0381"/>
    <w:rsid w:val="00CF062F"/>
    <w:rsid w:val="00CF095B"/>
    <w:rsid w:val="00CF0E9E"/>
    <w:rsid w:val="00CF120C"/>
    <w:rsid w:val="00CF12A7"/>
    <w:rsid w:val="00CF1494"/>
    <w:rsid w:val="00CF14D3"/>
    <w:rsid w:val="00CF15D4"/>
    <w:rsid w:val="00CF1AB3"/>
    <w:rsid w:val="00CF1D02"/>
    <w:rsid w:val="00CF1DF5"/>
    <w:rsid w:val="00CF202F"/>
    <w:rsid w:val="00CF23F3"/>
    <w:rsid w:val="00CF25EC"/>
    <w:rsid w:val="00CF28E8"/>
    <w:rsid w:val="00CF2D20"/>
    <w:rsid w:val="00CF2EF9"/>
    <w:rsid w:val="00CF3230"/>
    <w:rsid w:val="00CF34C0"/>
    <w:rsid w:val="00CF35DB"/>
    <w:rsid w:val="00CF417F"/>
    <w:rsid w:val="00CF4414"/>
    <w:rsid w:val="00CF451F"/>
    <w:rsid w:val="00CF4697"/>
    <w:rsid w:val="00CF4903"/>
    <w:rsid w:val="00CF4AAA"/>
    <w:rsid w:val="00CF4AF3"/>
    <w:rsid w:val="00CF4EFD"/>
    <w:rsid w:val="00CF512B"/>
    <w:rsid w:val="00CF55A1"/>
    <w:rsid w:val="00CF55DC"/>
    <w:rsid w:val="00CF561F"/>
    <w:rsid w:val="00CF5805"/>
    <w:rsid w:val="00CF585E"/>
    <w:rsid w:val="00CF58D8"/>
    <w:rsid w:val="00CF58F9"/>
    <w:rsid w:val="00CF5B34"/>
    <w:rsid w:val="00CF5E81"/>
    <w:rsid w:val="00CF6370"/>
    <w:rsid w:val="00CF6465"/>
    <w:rsid w:val="00CF66E0"/>
    <w:rsid w:val="00CF6819"/>
    <w:rsid w:val="00CF6A53"/>
    <w:rsid w:val="00CF6A6B"/>
    <w:rsid w:val="00CF6DEC"/>
    <w:rsid w:val="00CF7037"/>
    <w:rsid w:val="00CF77B7"/>
    <w:rsid w:val="00CF77EC"/>
    <w:rsid w:val="00CF7AFF"/>
    <w:rsid w:val="00D00129"/>
    <w:rsid w:val="00D0022F"/>
    <w:rsid w:val="00D00629"/>
    <w:rsid w:val="00D00818"/>
    <w:rsid w:val="00D00B0B"/>
    <w:rsid w:val="00D00C9D"/>
    <w:rsid w:val="00D0100F"/>
    <w:rsid w:val="00D0114F"/>
    <w:rsid w:val="00D0115F"/>
    <w:rsid w:val="00D011D1"/>
    <w:rsid w:val="00D0125F"/>
    <w:rsid w:val="00D012AF"/>
    <w:rsid w:val="00D01312"/>
    <w:rsid w:val="00D01367"/>
    <w:rsid w:val="00D014CB"/>
    <w:rsid w:val="00D01665"/>
    <w:rsid w:val="00D0172F"/>
    <w:rsid w:val="00D0181B"/>
    <w:rsid w:val="00D01F78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3FB0"/>
    <w:rsid w:val="00D0404E"/>
    <w:rsid w:val="00D0406D"/>
    <w:rsid w:val="00D0438F"/>
    <w:rsid w:val="00D04464"/>
    <w:rsid w:val="00D047D7"/>
    <w:rsid w:val="00D048A5"/>
    <w:rsid w:val="00D04975"/>
    <w:rsid w:val="00D04A3F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819"/>
    <w:rsid w:val="00D069E3"/>
    <w:rsid w:val="00D06AF5"/>
    <w:rsid w:val="00D06BBE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130"/>
    <w:rsid w:val="00D112E0"/>
    <w:rsid w:val="00D11329"/>
    <w:rsid w:val="00D115C5"/>
    <w:rsid w:val="00D1174C"/>
    <w:rsid w:val="00D11775"/>
    <w:rsid w:val="00D11C8B"/>
    <w:rsid w:val="00D11EA7"/>
    <w:rsid w:val="00D11F86"/>
    <w:rsid w:val="00D1204B"/>
    <w:rsid w:val="00D12368"/>
    <w:rsid w:val="00D126D2"/>
    <w:rsid w:val="00D1276B"/>
    <w:rsid w:val="00D127F4"/>
    <w:rsid w:val="00D12D44"/>
    <w:rsid w:val="00D13689"/>
    <w:rsid w:val="00D136E9"/>
    <w:rsid w:val="00D13D29"/>
    <w:rsid w:val="00D13DD3"/>
    <w:rsid w:val="00D1400F"/>
    <w:rsid w:val="00D14071"/>
    <w:rsid w:val="00D14118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4EDB"/>
    <w:rsid w:val="00D14FE8"/>
    <w:rsid w:val="00D15094"/>
    <w:rsid w:val="00D152F2"/>
    <w:rsid w:val="00D1532A"/>
    <w:rsid w:val="00D15BA8"/>
    <w:rsid w:val="00D15C9E"/>
    <w:rsid w:val="00D163C3"/>
    <w:rsid w:val="00D1656A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8E7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269"/>
    <w:rsid w:val="00D225DC"/>
    <w:rsid w:val="00D22787"/>
    <w:rsid w:val="00D22C44"/>
    <w:rsid w:val="00D22E09"/>
    <w:rsid w:val="00D2310C"/>
    <w:rsid w:val="00D2362B"/>
    <w:rsid w:val="00D237F3"/>
    <w:rsid w:val="00D23873"/>
    <w:rsid w:val="00D238F1"/>
    <w:rsid w:val="00D23E67"/>
    <w:rsid w:val="00D2405B"/>
    <w:rsid w:val="00D241EB"/>
    <w:rsid w:val="00D24270"/>
    <w:rsid w:val="00D244EC"/>
    <w:rsid w:val="00D2454A"/>
    <w:rsid w:val="00D24F10"/>
    <w:rsid w:val="00D25073"/>
    <w:rsid w:val="00D253A5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893"/>
    <w:rsid w:val="00D26D8C"/>
    <w:rsid w:val="00D26E3D"/>
    <w:rsid w:val="00D27009"/>
    <w:rsid w:val="00D272E6"/>
    <w:rsid w:val="00D27555"/>
    <w:rsid w:val="00D27799"/>
    <w:rsid w:val="00D27835"/>
    <w:rsid w:val="00D278B6"/>
    <w:rsid w:val="00D2797B"/>
    <w:rsid w:val="00D27D6A"/>
    <w:rsid w:val="00D27E1A"/>
    <w:rsid w:val="00D27E29"/>
    <w:rsid w:val="00D30050"/>
    <w:rsid w:val="00D30308"/>
    <w:rsid w:val="00D3053D"/>
    <w:rsid w:val="00D305F4"/>
    <w:rsid w:val="00D30716"/>
    <w:rsid w:val="00D30A87"/>
    <w:rsid w:val="00D30B5F"/>
    <w:rsid w:val="00D30C9F"/>
    <w:rsid w:val="00D30D50"/>
    <w:rsid w:val="00D31117"/>
    <w:rsid w:val="00D31152"/>
    <w:rsid w:val="00D31286"/>
    <w:rsid w:val="00D315F9"/>
    <w:rsid w:val="00D31747"/>
    <w:rsid w:val="00D317D5"/>
    <w:rsid w:val="00D317E9"/>
    <w:rsid w:val="00D31877"/>
    <w:rsid w:val="00D31C69"/>
    <w:rsid w:val="00D31C7D"/>
    <w:rsid w:val="00D31DDA"/>
    <w:rsid w:val="00D32171"/>
    <w:rsid w:val="00D323C3"/>
    <w:rsid w:val="00D3246D"/>
    <w:rsid w:val="00D32661"/>
    <w:rsid w:val="00D3279B"/>
    <w:rsid w:val="00D32866"/>
    <w:rsid w:val="00D328CE"/>
    <w:rsid w:val="00D32B46"/>
    <w:rsid w:val="00D32DE8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161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1D4"/>
    <w:rsid w:val="00D40344"/>
    <w:rsid w:val="00D40381"/>
    <w:rsid w:val="00D40662"/>
    <w:rsid w:val="00D40733"/>
    <w:rsid w:val="00D40995"/>
    <w:rsid w:val="00D413F7"/>
    <w:rsid w:val="00D4143F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2D15"/>
    <w:rsid w:val="00D42D7D"/>
    <w:rsid w:val="00D4311E"/>
    <w:rsid w:val="00D4318E"/>
    <w:rsid w:val="00D431F6"/>
    <w:rsid w:val="00D43314"/>
    <w:rsid w:val="00D43654"/>
    <w:rsid w:val="00D43B0E"/>
    <w:rsid w:val="00D43BD6"/>
    <w:rsid w:val="00D43C04"/>
    <w:rsid w:val="00D43E7A"/>
    <w:rsid w:val="00D4436B"/>
    <w:rsid w:val="00D445A4"/>
    <w:rsid w:val="00D44603"/>
    <w:rsid w:val="00D448BF"/>
    <w:rsid w:val="00D44AD8"/>
    <w:rsid w:val="00D44DCA"/>
    <w:rsid w:val="00D451EE"/>
    <w:rsid w:val="00D452E3"/>
    <w:rsid w:val="00D45577"/>
    <w:rsid w:val="00D456A0"/>
    <w:rsid w:val="00D45B0A"/>
    <w:rsid w:val="00D45B20"/>
    <w:rsid w:val="00D45C25"/>
    <w:rsid w:val="00D45C47"/>
    <w:rsid w:val="00D45DF1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6E81"/>
    <w:rsid w:val="00D476AE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CF2"/>
    <w:rsid w:val="00D51E4F"/>
    <w:rsid w:val="00D51E85"/>
    <w:rsid w:val="00D51FFA"/>
    <w:rsid w:val="00D520EE"/>
    <w:rsid w:val="00D5281D"/>
    <w:rsid w:val="00D52B00"/>
    <w:rsid w:val="00D52F7C"/>
    <w:rsid w:val="00D530D6"/>
    <w:rsid w:val="00D532DA"/>
    <w:rsid w:val="00D536A6"/>
    <w:rsid w:val="00D53BC2"/>
    <w:rsid w:val="00D53C16"/>
    <w:rsid w:val="00D53E09"/>
    <w:rsid w:val="00D53E50"/>
    <w:rsid w:val="00D53FD0"/>
    <w:rsid w:val="00D54006"/>
    <w:rsid w:val="00D54252"/>
    <w:rsid w:val="00D54357"/>
    <w:rsid w:val="00D545D0"/>
    <w:rsid w:val="00D54652"/>
    <w:rsid w:val="00D548BD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0A"/>
    <w:rsid w:val="00D55D8E"/>
    <w:rsid w:val="00D55F27"/>
    <w:rsid w:val="00D56014"/>
    <w:rsid w:val="00D56229"/>
    <w:rsid w:val="00D562E3"/>
    <w:rsid w:val="00D5644C"/>
    <w:rsid w:val="00D564CA"/>
    <w:rsid w:val="00D568F6"/>
    <w:rsid w:val="00D56AFC"/>
    <w:rsid w:val="00D56D56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0C4A"/>
    <w:rsid w:val="00D60D0C"/>
    <w:rsid w:val="00D610E0"/>
    <w:rsid w:val="00D612A9"/>
    <w:rsid w:val="00D61418"/>
    <w:rsid w:val="00D61971"/>
    <w:rsid w:val="00D61C09"/>
    <w:rsid w:val="00D61DCD"/>
    <w:rsid w:val="00D62180"/>
    <w:rsid w:val="00D624D4"/>
    <w:rsid w:val="00D626F7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89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13"/>
    <w:rsid w:val="00D67095"/>
    <w:rsid w:val="00D67307"/>
    <w:rsid w:val="00D67951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1A7"/>
    <w:rsid w:val="00D7131A"/>
    <w:rsid w:val="00D71471"/>
    <w:rsid w:val="00D71E36"/>
    <w:rsid w:val="00D71FF8"/>
    <w:rsid w:val="00D72129"/>
    <w:rsid w:val="00D724A9"/>
    <w:rsid w:val="00D72585"/>
    <w:rsid w:val="00D727B0"/>
    <w:rsid w:val="00D72881"/>
    <w:rsid w:val="00D72A72"/>
    <w:rsid w:val="00D72B96"/>
    <w:rsid w:val="00D72EF4"/>
    <w:rsid w:val="00D72F7A"/>
    <w:rsid w:val="00D72FDB"/>
    <w:rsid w:val="00D73512"/>
    <w:rsid w:val="00D736B1"/>
    <w:rsid w:val="00D73C91"/>
    <w:rsid w:val="00D73F26"/>
    <w:rsid w:val="00D741FE"/>
    <w:rsid w:val="00D744A5"/>
    <w:rsid w:val="00D745C5"/>
    <w:rsid w:val="00D74849"/>
    <w:rsid w:val="00D749A3"/>
    <w:rsid w:val="00D74D93"/>
    <w:rsid w:val="00D74E66"/>
    <w:rsid w:val="00D754C9"/>
    <w:rsid w:val="00D756AF"/>
    <w:rsid w:val="00D756F3"/>
    <w:rsid w:val="00D758FE"/>
    <w:rsid w:val="00D75B07"/>
    <w:rsid w:val="00D75C73"/>
    <w:rsid w:val="00D75CE8"/>
    <w:rsid w:val="00D75D6E"/>
    <w:rsid w:val="00D762E4"/>
    <w:rsid w:val="00D763CC"/>
    <w:rsid w:val="00D76863"/>
    <w:rsid w:val="00D7694B"/>
    <w:rsid w:val="00D76BB5"/>
    <w:rsid w:val="00D76C70"/>
    <w:rsid w:val="00D76D50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5EF"/>
    <w:rsid w:val="00D80619"/>
    <w:rsid w:val="00D8099E"/>
    <w:rsid w:val="00D809A7"/>
    <w:rsid w:val="00D80AD4"/>
    <w:rsid w:val="00D80C31"/>
    <w:rsid w:val="00D80E0E"/>
    <w:rsid w:val="00D80F75"/>
    <w:rsid w:val="00D81CEE"/>
    <w:rsid w:val="00D822C9"/>
    <w:rsid w:val="00D82B59"/>
    <w:rsid w:val="00D82BEF"/>
    <w:rsid w:val="00D82F80"/>
    <w:rsid w:val="00D835B0"/>
    <w:rsid w:val="00D8369B"/>
    <w:rsid w:val="00D836E3"/>
    <w:rsid w:val="00D83768"/>
    <w:rsid w:val="00D8394C"/>
    <w:rsid w:val="00D84287"/>
    <w:rsid w:val="00D84B05"/>
    <w:rsid w:val="00D84DB0"/>
    <w:rsid w:val="00D85060"/>
    <w:rsid w:val="00D85114"/>
    <w:rsid w:val="00D851DB"/>
    <w:rsid w:val="00D85228"/>
    <w:rsid w:val="00D85244"/>
    <w:rsid w:val="00D85534"/>
    <w:rsid w:val="00D85A54"/>
    <w:rsid w:val="00D85ACE"/>
    <w:rsid w:val="00D85C12"/>
    <w:rsid w:val="00D85C82"/>
    <w:rsid w:val="00D85D5A"/>
    <w:rsid w:val="00D85DD5"/>
    <w:rsid w:val="00D865B8"/>
    <w:rsid w:val="00D86AAC"/>
    <w:rsid w:val="00D86AF3"/>
    <w:rsid w:val="00D8709F"/>
    <w:rsid w:val="00D871C9"/>
    <w:rsid w:val="00D871D9"/>
    <w:rsid w:val="00D87336"/>
    <w:rsid w:val="00D900F8"/>
    <w:rsid w:val="00D9017E"/>
    <w:rsid w:val="00D901A5"/>
    <w:rsid w:val="00D902C3"/>
    <w:rsid w:val="00D90509"/>
    <w:rsid w:val="00D905BB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200"/>
    <w:rsid w:val="00D92692"/>
    <w:rsid w:val="00D92F01"/>
    <w:rsid w:val="00D933C6"/>
    <w:rsid w:val="00D935A7"/>
    <w:rsid w:val="00D937EB"/>
    <w:rsid w:val="00D9388C"/>
    <w:rsid w:val="00D939F0"/>
    <w:rsid w:val="00D93AE2"/>
    <w:rsid w:val="00D93D3A"/>
    <w:rsid w:val="00D94201"/>
    <w:rsid w:val="00D9424A"/>
    <w:rsid w:val="00D9441C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A1D"/>
    <w:rsid w:val="00D96B65"/>
    <w:rsid w:val="00D96C2E"/>
    <w:rsid w:val="00D96DF5"/>
    <w:rsid w:val="00D96FE8"/>
    <w:rsid w:val="00D9710E"/>
    <w:rsid w:val="00D972DE"/>
    <w:rsid w:val="00D97314"/>
    <w:rsid w:val="00D974A8"/>
    <w:rsid w:val="00D97790"/>
    <w:rsid w:val="00D977D4"/>
    <w:rsid w:val="00D97A15"/>
    <w:rsid w:val="00D97B45"/>
    <w:rsid w:val="00D97D5F"/>
    <w:rsid w:val="00D97ED2"/>
    <w:rsid w:val="00DA01BE"/>
    <w:rsid w:val="00DA0206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755"/>
    <w:rsid w:val="00DA2818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35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1FF"/>
    <w:rsid w:val="00DA7895"/>
    <w:rsid w:val="00DA7CF9"/>
    <w:rsid w:val="00DA7D3D"/>
    <w:rsid w:val="00DA7EDD"/>
    <w:rsid w:val="00DB008F"/>
    <w:rsid w:val="00DB00B5"/>
    <w:rsid w:val="00DB0120"/>
    <w:rsid w:val="00DB02D5"/>
    <w:rsid w:val="00DB09AF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2F24"/>
    <w:rsid w:val="00DB30B5"/>
    <w:rsid w:val="00DB3EFE"/>
    <w:rsid w:val="00DB3FD7"/>
    <w:rsid w:val="00DB49B6"/>
    <w:rsid w:val="00DB4A5B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C0F"/>
    <w:rsid w:val="00DB6234"/>
    <w:rsid w:val="00DB66BD"/>
    <w:rsid w:val="00DB674A"/>
    <w:rsid w:val="00DB678D"/>
    <w:rsid w:val="00DB6B97"/>
    <w:rsid w:val="00DB6D39"/>
    <w:rsid w:val="00DB6D95"/>
    <w:rsid w:val="00DB727B"/>
    <w:rsid w:val="00DB74F6"/>
    <w:rsid w:val="00DB783D"/>
    <w:rsid w:val="00DB783E"/>
    <w:rsid w:val="00DB7D30"/>
    <w:rsid w:val="00DC01B8"/>
    <w:rsid w:val="00DC020F"/>
    <w:rsid w:val="00DC0271"/>
    <w:rsid w:val="00DC0383"/>
    <w:rsid w:val="00DC06FB"/>
    <w:rsid w:val="00DC08A9"/>
    <w:rsid w:val="00DC09FD"/>
    <w:rsid w:val="00DC0AB4"/>
    <w:rsid w:val="00DC0AC5"/>
    <w:rsid w:val="00DC0AE4"/>
    <w:rsid w:val="00DC0C2A"/>
    <w:rsid w:val="00DC0CE6"/>
    <w:rsid w:val="00DC0DD7"/>
    <w:rsid w:val="00DC0E85"/>
    <w:rsid w:val="00DC0FBE"/>
    <w:rsid w:val="00DC11A7"/>
    <w:rsid w:val="00DC13B5"/>
    <w:rsid w:val="00DC1DD2"/>
    <w:rsid w:val="00DC2351"/>
    <w:rsid w:val="00DC24C5"/>
    <w:rsid w:val="00DC270B"/>
    <w:rsid w:val="00DC2868"/>
    <w:rsid w:val="00DC2893"/>
    <w:rsid w:val="00DC2C5E"/>
    <w:rsid w:val="00DC2D97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979"/>
    <w:rsid w:val="00DC4C61"/>
    <w:rsid w:val="00DC4F71"/>
    <w:rsid w:val="00DC4F99"/>
    <w:rsid w:val="00DC522D"/>
    <w:rsid w:val="00DC5323"/>
    <w:rsid w:val="00DC539D"/>
    <w:rsid w:val="00DC5508"/>
    <w:rsid w:val="00DC5651"/>
    <w:rsid w:val="00DC59B0"/>
    <w:rsid w:val="00DC59D8"/>
    <w:rsid w:val="00DC5A75"/>
    <w:rsid w:val="00DC6621"/>
    <w:rsid w:val="00DC6645"/>
    <w:rsid w:val="00DC66D2"/>
    <w:rsid w:val="00DC682B"/>
    <w:rsid w:val="00DC685D"/>
    <w:rsid w:val="00DC694B"/>
    <w:rsid w:val="00DC6BFC"/>
    <w:rsid w:val="00DC6C8C"/>
    <w:rsid w:val="00DC70B8"/>
    <w:rsid w:val="00DC70F1"/>
    <w:rsid w:val="00DC7932"/>
    <w:rsid w:val="00DC7C27"/>
    <w:rsid w:val="00DC7DCC"/>
    <w:rsid w:val="00DD04F0"/>
    <w:rsid w:val="00DD0572"/>
    <w:rsid w:val="00DD05BE"/>
    <w:rsid w:val="00DD08D1"/>
    <w:rsid w:val="00DD0AEF"/>
    <w:rsid w:val="00DD0B98"/>
    <w:rsid w:val="00DD0C27"/>
    <w:rsid w:val="00DD0D01"/>
    <w:rsid w:val="00DD0D2D"/>
    <w:rsid w:val="00DD0E60"/>
    <w:rsid w:val="00DD1123"/>
    <w:rsid w:val="00DD12B9"/>
    <w:rsid w:val="00DD1326"/>
    <w:rsid w:val="00DD1439"/>
    <w:rsid w:val="00DD16D4"/>
    <w:rsid w:val="00DD1FC5"/>
    <w:rsid w:val="00DD21F0"/>
    <w:rsid w:val="00DD2248"/>
    <w:rsid w:val="00DD22F9"/>
    <w:rsid w:val="00DD2477"/>
    <w:rsid w:val="00DD279F"/>
    <w:rsid w:val="00DD2969"/>
    <w:rsid w:val="00DD2993"/>
    <w:rsid w:val="00DD2C06"/>
    <w:rsid w:val="00DD33B3"/>
    <w:rsid w:val="00DD34A6"/>
    <w:rsid w:val="00DD3509"/>
    <w:rsid w:val="00DD37DF"/>
    <w:rsid w:val="00DD3D22"/>
    <w:rsid w:val="00DD41A3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6D6"/>
    <w:rsid w:val="00DD5F1F"/>
    <w:rsid w:val="00DD5F3B"/>
    <w:rsid w:val="00DD6226"/>
    <w:rsid w:val="00DD6262"/>
    <w:rsid w:val="00DD62B6"/>
    <w:rsid w:val="00DD638F"/>
    <w:rsid w:val="00DD6401"/>
    <w:rsid w:val="00DD650A"/>
    <w:rsid w:val="00DD6EB1"/>
    <w:rsid w:val="00DD70E2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64"/>
    <w:rsid w:val="00DE06AC"/>
    <w:rsid w:val="00DE070C"/>
    <w:rsid w:val="00DE08DF"/>
    <w:rsid w:val="00DE0B8B"/>
    <w:rsid w:val="00DE0FF2"/>
    <w:rsid w:val="00DE10C5"/>
    <w:rsid w:val="00DE1135"/>
    <w:rsid w:val="00DE1195"/>
    <w:rsid w:val="00DE11AA"/>
    <w:rsid w:val="00DE1305"/>
    <w:rsid w:val="00DE15AA"/>
    <w:rsid w:val="00DE1612"/>
    <w:rsid w:val="00DE16A0"/>
    <w:rsid w:val="00DE1740"/>
    <w:rsid w:val="00DE18FE"/>
    <w:rsid w:val="00DE1975"/>
    <w:rsid w:val="00DE1995"/>
    <w:rsid w:val="00DE1D9D"/>
    <w:rsid w:val="00DE2014"/>
    <w:rsid w:val="00DE2402"/>
    <w:rsid w:val="00DE249A"/>
    <w:rsid w:val="00DE2A14"/>
    <w:rsid w:val="00DE2AF9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52"/>
    <w:rsid w:val="00DE3CEB"/>
    <w:rsid w:val="00DE3EBC"/>
    <w:rsid w:val="00DE404A"/>
    <w:rsid w:val="00DE4814"/>
    <w:rsid w:val="00DE4950"/>
    <w:rsid w:val="00DE4980"/>
    <w:rsid w:val="00DE4A42"/>
    <w:rsid w:val="00DE4B0F"/>
    <w:rsid w:val="00DE4D22"/>
    <w:rsid w:val="00DE52A8"/>
    <w:rsid w:val="00DE5448"/>
    <w:rsid w:val="00DE545D"/>
    <w:rsid w:val="00DE55AD"/>
    <w:rsid w:val="00DE5971"/>
    <w:rsid w:val="00DE5DB7"/>
    <w:rsid w:val="00DE5DF7"/>
    <w:rsid w:val="00DE61FC"/>
    <w:rsid w:val="00DE6417"/>
    <w:rsid w:val="00DE65D6"/>
    <w:rsid w:val="00DE664F"/>
    <w:rsid w:val="00DE6686"/>
    <w:rsid w:val="00DE66E8"/>
    <w:rsid w:val="00DE69A2"/>
    <w:rsid w:val="00DE6D8B"/>
    <w:rsid w:val="00DE6F9F"/>
    <w:rsid w:val="00DE7483"/>
    <w:rsid w:val="00DE74BA"/>
    <w:rsid w:val="00DE7835"/>
    <w:rsid w:val="00DE7871"/>
    <w:rsid w:val="00DE7CC9"/>
    <w:rsid w:val="00DE7E1F"/>
    <w:rsid w:val="00DE7F27"/>
    <w:rsid w:val="00DF00EF"/>
    <w:rsid w:val="00DF014A"/>
    <w:rsid w:val="00DF04E9"/>
    <w:rsid w:val="00DF080A"/>
    <w:rsid w:val="00DF0C4A"/>
    <w:rsid w:val="00DF0D4B"/>
    <w:rsid w:val="00DF1350"/>
    <w:rsid w:val="00DF1353"/>
    <w:rsid w:val="00DF138A"/>
    <w:rsid w:val="00DF153A"/>
    <w:rsid w:val="00DF1566"/>
    <w:rsid w:val="00DF173B"/>
    <w:rsid w:val="00DF176F"/>
    <w:rsid w:val="00DF1AF1"/>
    <w:rsid w:val="00DF1DCE"/>
    <w:rsid w:val="00DF203D"/>
    <w:rsid w:val="00DF21BC"/>
    <w:rsid w:val="00DF21E3"/>
    <w:rsid w:val="00DF2677"/>
    <w:rsid w:val="00DF2775"/>
    <w:rsid w:val="00DF2D22"/>
    <w:rsid w:val="00DF3658"/>
    <w:rsid w:val="00DF385B"/>
    <w:rsid w:val="00DF38EA"/>
    <w:rsid w:val="00DF3A12"/>
    <w:rsid w:val="00DF3E13"/>
    <w:rsid w:val="00DF3EEA"/>
    <w:rsid w:val="00DF4038"/>
    <w:rsid w:val="00DF42C1"/>
    <w:rsid w:val="00DF4362"/>
    <w:rsid w:val="00DF4382"/>
    <w:rsid w:val="00DF47FF"/>
    <w:rsid w:val="00DF49FC"/>
    <w:rsid w:val="00DF4BE0"/>
    <w:rsid w:val="00DF4D65"/>
    <w:rsid w:val="00DF4F93"/>
    <w:rsid w:val="00DF50A7"/>
    <w:rsid w:val="00DF51A2"/>
    <w:rsid w:val="00DF53B6"/>
    <w:rsid w:val="00DF59CB"/>
    <w:rsid w:val="00DF5A42"/>
    <w:rsid w:val="00DF5B46"/>
    <w:rsid w:val="00DF5C36"/>
    <w:rsid w:val="00DF5D5B"/>
    <w:rsid w:val="00DF5DA2"/>
    <w:rsid w:val="00DF6002"/>
    <w:rsid w:val="00DF6027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DE2"/>
    <w:rsid w:val="00E01E6D"/>
    <w:rsid w:val="00E0210E"/>
    <w:rsid w:val="00E02142"/>
    <w:rsid w:val="00E0231A"/>
    <w:rsid w:val="00E02432"/>
    <w:rsid w:val="00E02494"/>
    <w:rsid w:val="00E02748"/>
    <w:rsid w:val="00E0280A"/>
    <w:rsid w:val="00E02C5A"/>
    <w:rsid w:val="00E02FD8"/>
    <w:rsid w:val="00E0307E"/>
    <w:rsid w:val="00E0315A"/>
    <w:rsid w:val="00E03995"/>
    <w:rsid w:val="00E03C76"/>
    <w:rsid w:val="00E03DE5"/>
    <w:rsid w:val="00E0406F"/>
    <w:rsid w:val="00E040DA"/>
    <w:rsid w:val="00E04229"/>
    <w:rsid w:val="00E0429F"/>
    <w:rsid w:val="00E047B2"/>
    <w:rsid w:val="00E04811"/>
    <w:rsid w:val="00E04896"/>
    <w:rsid w:val="00E04AA7"/>
    <w:rsid w:val="00E05068"/>
    <w:rsid w:val="00E057B9"/>
    <w:rsid w:val="00E057C0"/>
    <w:rsid w:val="00E0580D"/>
    <w:rsid w:val="00E059E6"/>
    <w:rsid w:val="00E05CCB"/>
    <w:rsid w:val="00E05DA5"/>
    <w:rsid w:val="00E05DFD"/>
    <w:rsid w:val="00E05E98"/>
    <w:rsid w:val="00E05F7D"/>
    <w:rsid w:val="00E063AF"/>
    <w:rsid w:val="00E0691C"/>
    <w:rsid w:val="00E06A02"/>
    <w:rsid w:val="00E06A61"/>
    <w:rsid w:val="00E06A99"/>
    <w:rsid w:val="00E06B65"/>
    <w:rsid w:val="00E06CAC"/>
    <w:rsid w:val="00E0718F"/>
    <w:rsid w:val="00E074E6"/>
    <w:rsid w:val="00E0759A"/>
    <w:rsid w:val="00E075B1"/>
    <w:rsid w:val="00E076CC"/>
    <w:rsid w:val="00E077A8"/>
    <w:rsid w:val="00E07BF0"/>
    <w:rsid w:val="00E07C7A"/>
    <w:rsid w:val="00E07F39"/>
    <w:rsid w:val="00E10246"/>
    <w:rsid w:val="00E10370"/>
    <w:rsid w:val="00E1057B"/>
    <w:rsid w:val="00E10902"/>
    <w:rsid w:val="00E10B64"/>
    <w:rsid w:val="00E111D6"/>
    <w:rsid w:val="00E112DB"/>
    <w:rsid w:val="00E11527"/>
    <w:rsid w:val="00E11578"/>
    <w:rsid w:val="00E11964"/>
    <w:rsid w:val="00E11AED"/>
    <w:rsid w:val="00E11CC8"/>
    <w:rsid w:val="00E12266"/>
    <w:rsid w:val="00E12586"/>
    <w:rsid w:val="00E127CE"/>
    <w:rsid w:val="00E12868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02F"/>
    <w:rsid w:val="00E14852"/>
    <w:rsid w:val="00E148AD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7D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907"/>
    <w:rsid w:val="00E21A08"/>
    <w:rsid w:val="00E21AB0"/>
    <w:rsid w:val="00E21C4F"/>
    <w:rsid w:val="00E21D60"/>
    <w:rsid w:val="00E2235D"/>
    <w:rsid w:val="00E225A8"/>
    <w:rsid w:val="00E22904"/>
    <w:rsid w:val="00E22ABD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912"/>
    <w:rsid w:val="00E25A27"/>
    <w:rsid w:val="00E25A73"/>
    <w:rsid w:val="00E25B7F"/>
    <w:rsid w:val="00E25BFB"/>
    <w:rsid w:val="00E25E93"/>
    <w:rsid w:val="00E25EFC"/>
    <w:rsid w:val="00E264F7"/>
    <w:rsid w:val="00E26505"/>
    <w:rsid w:val="00E26751"/>
    <w:rsid w:val="00E26A7E"/>
    <w:rsid w:val="00E26C66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27D94"/>
    <w:rsid w:val="00E30044"/>
    <w:rsid w:val="00E302C4"/>
    <w:rsid w:val="00E30413"/>
    <w:rsid w:val="00E304B2"/>
    <w:rsid w:val="00E304F1"/>
    <w:rsid w:val="00E3055E"/>
    <w:rsid w:val="00E3079A"/>
    <w:rsid w:val="00E307A2"/>
    <w:rsid w:val="00E30BD5"/>
    <w:rsid w:val="00E30DF2"/>
    <w:rsid w:val="00E314D6"/>
    <w:rsid w:val="00E31554"/>
    <w:rsid w:val="00E31A59"/>
    <w:rsid w:val="00E32164"/>
    <w:rsid w:val="00E321D8"/>
    <w:rsid w:val="00E32235"/>
    <w:rsid w:val="00E32396"/>
    <w:rsid w:val="00E324D9"/>
    <w:rsid w:val="00E325C1"/>
    <w:rsid w:val="00E3271B"/>
    <w:rsid w:val="00E331E7"/>
    <w:rsid w:val="00E332CF"/>
    <w:rsid w:val="00E33580"/>
    <w:rsid w:val="00E33634"/>
    <w:rsid w:val="00E3376E"/>
    <w:rsid w:val="00E338A4"/>
    <w:rsid w:val="00E33B1B"/>
    <w:rsid w:val="00E33BFC"/>
    <w:rsid w:val="00E34404"/>
    <w:rsid w:val="00E345A7"/>
    <w:rsid w:val="00E34800"/>
    <w:rsid w:val="00E34870"/>
    <w:rsid w:val="00E34BA2"/>
    <w:rsid w:val="00E34FB1"/>
    <w:rsid w:val="00E35029"/>
    <w:rsid w:val="00E35070"/>
    <w:rsid w:val="00E352AF"/>
    <w:rsid w:val="00E35310"/>
    <w:rsid w:val="00E35648"/>
    <w:rsid w:val="00E356CF"/>
    <w:rsid w:val="00E35885"/>
    <w:rsid w:val="00E35E03"/>
    <w:rsid w:val="00E363B8"/>
    <w:rsid w:val="00E36566"/>
    <w:rsid w:val="00E36746"/>
    <w:rsid w:val="00E36ABE"/>
    <w:rsid w:val="00E371E6"/>
    <w:rsid w:val="00E371EB"/>
    <w:rsid w:val="00E37429"/>
    <w:rsid w:val="00E37457"/>
    <w:rsid w:val="00E37666"/>
    <w:rsid w:val="00E37CA3"/>
    <w:rsid w:val="00E37E05"/>
    <w:rsid w:val="00E37E08"/>
    <w:rsid w:val="00E400B3"/>
    <w:rsid w:val="00E40541"/>
    <w:rsid w:val="00E4079E"/>
    <w:rsid w:val="00E4083E"/>
    <w:rsid w:val="00E409C0"/>
    <w:rsid w:val="00E409E1"/>
    <w:rsid w:val="00E40A1B"/>
    <w:rsid w:val="00E40F2B"/>
    <w:rsid w:val="00E41477"/>
    <w:rsid w:val="00E41588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2FA"/>
    <w:rsid w:val="00E42377"/>
    <w:rsid w:val="00E426FF"/>
    <w:rsid w:val="00E42823"/>
    <w:rsid w:val="00E42A97"/>
    <w:rsid w:val="00E42C0C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218"/>
    <w:rsid w:val="00E46A17"/>
    <w:rsid w:val="00E46DB2"/>
    <w:rsid w:val="00E46F2A"/>
    <w:rsid w:val="00E46FAF"/>
    <w:rsid w:val="00E471EC"/>
    <w:rsid w:val="00E4750C"/>
    <w:rsid w:val="00E4751F"/>
    <w:rsid w:val="00E47DC8"/>
    <w:rsid w:val="00E47FD6"/>
    <w:rsid w:val="00E500E8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2CB"/>
    <w:rsid w:val="00E527E5"/>
    <w:rsid w:val="00E52889"/>
    <w:rsid w:val="00E529C1"/>
    <w:rsid w:val="00E52C4A"/>
    <w:rsid w:val="00E52ECC"/>
    <w:rsid w:val="00E533CA"/>
    <w:rsid w:val="00E5344E"/>
    <w:rsid w:val="00E53693"/>
    <w:rsid w:val="00E536CE"/>
    <w:rsid w:val="00E53986"/>
    <w:rsid w:val="00E53A40"/>
    <w:rsid w:val="00E53A84"/>
    <w:rsid w:val="00E53B28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DCC"/>
    <w:rsid w:val="00E54E52"/>
    <w:rsid w:val="00E54EDF"/>
    <w:rsid w:val="00E55304"/>
    <w:rsid w:val="00E55327"/>
    <w:rsid w:val="00E55867"/>
    <w:rsid w:val="00E55AD8"/>
    <w:rsid w:val="00E560CA"/>
    <w:rsid w:val="00E56173"/>
    <w:rsid w:val="00E5618D"/>
    <w:rsid w:val="00E5646C"/>
    <w:rsid w:val="00E564EC"/>
    <w:rsid w:val="00E568C8"/>
    <w:rsid w:val="00E56D52"/>
    <w:rsid w:val="00E573B0"/>
    <w:rsid w:val="00E57402"/>
    <w:rsid w:val="00E574B7"/>
    <w:rsid w:val="00E57590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DD8"/>
    <w:rsid w:val="00E61F3E"/>
    <w:rsid w:val="00E62163"/>
    <w:rsid w:val="00E62320"/>
    <w:rsid w:val="00E6236C"/>
    <w:rsid w:val="00E626A1"/>
    <w:rsid w:val="00E62704"/>
    <w:rsid w:val="00E62899"/>
    <w:rsid w:val="00E6293F"/>
    <w:rsid w:val="00E62AE9"/>
    <w:rsid w:val="00E630C2"/>
    <w:rsid w:val="00E63169"/>
    <w:rsid w:val="00E6357F"/>
    <w:rsid w:val="00E63D75"/>
    <w:rsid w:val="00E640D4"/>
    <w:rsid w:val="00E645A6"/>
    <w:rsid w:val="00E6492A"/>
    <w:rsid w:val="00E652C5"/>
    <w:rsid w:val="00E65494"/>
    <w:rsid w:val="00E654C1"/>
    <w:rsid w:val="00E65654"/>
    <w:rsid w:val="00E656BA"/>
    <w:rsid w:val="00E658E1"/>
    <w:rsid w:val="00E65BFC"/>
    <w:rsid w:val="00E65C00"/>
    <w:rsid w:val="00E65C96"/>
    <w:rsid w:val="00E65CC2"/>
    <w:rsid w:val="00E65DC1"/>
    <w:rsid w:val="00E660D2"/>
    <w:rsid w:val="00E664C8"/>
    <w:rsid w:val="00E6651F"/>
    <w:rsid w:val="00E66550"/>
    <w:rsid w:val="00E6663C"/>
    <w:rsid w:val="00E66695"/>
    <w:rsid w:val="00E66827"/>
    <w:rsid w:val="00E66DE3"/>
    <w:rsid w:val="00E66F07"/>
    <w:rsid w:val="00E671F4"/>
    <w:rsid w:val="00E67276"/>
    <w:rsid w:val="00E67A46"/>
    <w:rsid w:val="00E67AAE"/>
    <w:rsid w:val="00E67D04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0D0"/>
    <w:rsid w:val="00E721F1"/>
    <w:rsid w:val="00E724AB"/>
    <w:rsid w:val="00E72779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3F4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528"/>
    <w:rsid w:val="00E80608"/>
    <w:rsid w:val="00E80C3B"/>
    <w:rsid w:val="00E80FD1"/>
    <w:rsid w:val="00E8128E"/>
    <w:rsid w:val="00E81353"/>
    <w:rsid w:val="00E81381"/>
    <w:rsid w:val="00E8153F"/>
    <w:rsid w:val="00E8176A"/>
    <w:rsid w:val="00E818BC"/>
    <w:rsid w:val="00E819CC"/>
    <w:rsid w:val="00E819D0"/>
    <w:rsid w:val="00E81DF1"/>
    <w:rsid w:val="00E82227"/>
    <w:rsid w:val="00E82560"/>
    <w:rsid w:val="00E8285C"/>
    <w:rsid w:val="00E8292C"/>
    <w:rsid w:val="00E82DD1"/>
    <w:rsid w:val="00E836DA"/>
    <w:rsid w:val="00E836E3"/>
    <w:rsid w:val="00E83703"/>
    <w:rsid w:val="00E8378E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8ED"/>
    <w:rsid w:val="00E84910"/>
    <w:rsid w:val="00E84B5C"/>
    <w:rsid w:val="00E84F33"/>
    <w:rsid w:val="00E853D3"/>
    <w:rsid w:val="00E854BA"/>
    <w:rsid w:val="00E8555C"/>
    <w:rsid w:val="00E8570C"/>
    <w:rsid w:val="00E859CE"/>
    <w:rsid w:val="00E85D79"/>
    <w:rsid w:val="00E85F3E"/>
    <w:rsid w:val="00E863D0"/>
    <w:rsid w:val="00E86492"/>
    <w:rsid w:val="00E86B5E"/>
    <w:rsid w:val="00E86E3E"/>
    <w:rsid w:val="00E8709C"/>
    <w:rsid w:val="00E870D2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57"/>
    <w:rsid w:val="00E90E79"/>
    <w:rsid w:val="00E911DD"/>
    <w:rsid w:val="00E916AC"/>
    <w:rsid w:val="00E919AB"/>
    <w:rsid w:val="00E91BAD"/>
    <w:rsid w:val="00E920E0"/>
    <w:rsid w:val="00E922D1"/>
    <w:rsid w:val="00E92368"/>
    <w:rsid w:val="00E92448"/>
    <w:rsid w:val="00E929E0"/>
    <w:rsid w:val="00E92A27"/>
    <w:rsid w:val="00E93069"/>
    <w:rsid w:val="00E930DC"/>
    <w:rsid w:val="00E9341D"/>
    <w:rsid w:val="00E936CE"/>
    <w:rsid w:val="00E936FA"/>
    <w:rsid w:val="00E93B00"/>
    <w:rsid w:val="00E941D8"/>
    <w:rsid w:val="00E9434F"/>
    <w:rsid w:val="00E94447"/>
    <w:rsid w:val="00E9491D"/>
    <w:rsid w:val="00E949BE"/>
    <w:rsid w:val="00E949EC"/>
    <w:rsid w:val="00E94D7E"/>
    <w:rsid w:val="00E94DEB"/>
    <w:rsid w:val="00E94DF7"/>
    <w:rsid w:val="00E952F9"/>
    <w:rsid w:val="00E95441"/>
    <w:rsid w:val="00E954AE"/>
    <w:rsid w:val="00E954FC"/>
    <w:rsid w:val="00E956F2"/>
    <w:rsid w:val="00E95A3B"/>
    <w:rsid w:val="00E9602C"/>
    <w:rsid w:val="00E960D2"/>
    <w:rsid w:val="00E962E3"/>
    <w:rsid w:val="00E96364"/>
    <w:rsid w:val="00E96562"/>
    <w:rsid w:val="00E96718"/>
    <w:rsid w:val="00E969F7"/>
    <w:rsid w:val="00E96C94"/>
    <w:rsid w:val="00E96DA3"/>
    <w:rsid w:val="00E96FAE"/>
    <w:rsid w:val="00E9700A"/>
    <w:rsid w:val="00E9717B"/>
    <w:rsid w:val="00E973D0"/>
    <w:rsid w:val="00E97467"/>
    <w:rsid w:val="00E9759B"/>
    <w:rsid w:val="00E97679"/>
    <w:rsid w:val="00E977E9"/>
    <w:rsid w:val="00E97B0D"/>
    <w:rsid w:val="00E97B86"/>
    <w:rsid w:val="00E97F5A"/>
    <w:rsid w:val="00EA04D1"/>
    <w:rsid w:val="00EA089D"/>
    <w:rsid w:val="00EA0C4C"/>
    <w:rsid w:val="00EA1112"/>
    <w:rsid w:val="00EA118C"/>
    <w:rsid w:val="00EA142C"/>
    <w:rsid w:val="00EA1E18"/>
    <w:rsid w:val="00EA2159"/>
    <w:rsid w:val="00EA26D1"/>
    <w:rsid w:val="00EA297B"/>
    <w:rsid w:val="00EA29AB"/>
    <w:rsid w:val="00EA29D3"/>
    <w:rsid w:val="00EA2C26"/>
    <w:rsid w:val="00EA2E1A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1D0"/>
    <w:rsid w:val="00EA5348"/>
    <w:rsid w:val="00EA557B"/>
    <w:rsid w:val="00EA5634"/>
    <w:rsid w:val="00EA5745"/>
    <w:rsid w:val="00EA5A06"/>
    <w:rsid w:val="00EA5B5C"/>
    <w:rsid w:val="00EA5D9D"/>
    <w:rsid w:val="00EA5DC2"/>
    <w:rsid w:val="00EA620B"/>
    <w:rsid w:val="00EA6588"/>
    <w:rsid w:val="00EA6783"/>
    <w:rsid w:val="00EA6E34"/>
    <w:rsid w:val="00EA6E4C"/>
    <w:rsid w:val="00EA6F9B"/>
    <w:rsid w:val="00EA7257"/>
    <w:rsid w:val="00EA744A"/>
    <w:rsid w:val="00EA7703"/>
    <w:rsid w:val="00EA7705"/>
    <w:rsid w:val="00EA77B6"/>
    <w:rsid w:val="00EA7A1A"/>
    <w:rsid w:val="00EA7D20"/>
    <w:rsid w:val="00EA7EB9"/>
    <w:rsid w:val="00EA7F14"/>
    <w:rsid w:val="00EA7F5F"/>
    <w:rsid w:val="00EB01C2"/>
    <w:rsid w:val="00EB0409"/>
    <w:rsid w:val="00EB094E"/>
    <w:rsid w:val="00EB09D0"/>
    <w:rsid w:val="00EB0B98"/>
    <w:rsid w:val="00EB0CAD"/>
    <w:rsid w:val="00EB0EA9"/>
    <w:rsid w:val="00EB0FC7"/>
    <w:rsid w:val="00EB1201"/>
    <w:rsid w:val="00EB1518"/>
    <w:rsid w:val="00EB160B"/>
    <w:rsid w:val="00EB180D"/>
    <w:rsid w:val="00EB18F4"/>
    <w:rsid w:val="00EB2605"/>
    <w:rsid w:val="00EB28F2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3FD6"/>
    <w:rsid w:val="00EB44A7"/>
    <w:rsid w:val="00EB480A"/>
    <w:rsid w:val="00EB484F"/>
    <w:rsid w:val="00EB49E6"/>
    <w:rsid w:val="00EB4B34"/>
    <w:rsid w:val="00EB4C68"/>
    <w:rsid w:val="00EB4F6D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127"/>
    <w:rsid w:val="00EB7213"/>
    <w:rsid w:val="00EB725B"/>
    <w:rsid w:val="00EB7575"/>
    <w:rsid w:val="00EB75B4"/>
    <w:rsid w:val="00EB7961"/>
    <w:rsid w:val="00EC0303"/>
    <w:rsid w:val="00EC091C"/>
    <w:rsid w:val="00EC0A67"/>
    <w:rsid w:val="00EC0B83"/>
    <w:rsid w:val="00EC0FA4"/>
    <w:rsid w:val="00EC10CE"/>
    <w:rsid w:val="00EC12FB"/>
    <w:rsid w:val="00EC153B"/>
    <w:rsid w:val="00EC192F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725"/>
    <w:rsid w:val="00EC492E"/>
    <w:rsid w:val="00EC4CDC"/>
    <w:rsid w:val="00EC5856"/>
    <w:rsid w:val="00EC5B73"/>
    <w:rsid w:val="00EC5BF7"/>
    <w:rsid w:val="00EC5DA4"/>
    <w:rsid w:val="00EC5FA5"/>
    <w:rsid w:val="00EC6032"/>
    <w:rsid w:val="00EC6262"/>
    <w:rsid w:val="00EC62F8"/>
    <w:rsid w:val="00EC68F3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3D7"/>
    <w:rsid w:val="00ED170F"/>
    <w:rsid w:val="00ED1C7C"/>
    <w:rsid w:val="00ED1CC3"/>
    <w:rsid w:val="00ED1DCC"/>
    <w:rsid w:val="00ED1F01"/>
    <w:rsid w:val="00ED2275"/>
    <w:rsid w:val="00ED2381"/>
    <w:rsid w:val="00ED2557"/>
    <w:rsid w:val="00ED2A72"/>
    <w:rsid w:val="00ED2AEE"/>
    <w:rsid w:val="00ED2AFF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5D9C"/>
    <w:rsid w:val="00ED6098"/>
    <w:rsid w:val="00ED6134"/>
    <w:rsid w:val="00ED6146"/>
    <w:rsid w:val="00ED61BF"/>
    <w:rsid w:val="00ED6635"/>
    <w:rsid w:val="00ED675E"/>
    <w:rsid w:val="00ED6852"/>
    <w:rsid w:val="00ED68D0"/>
    <w:rsid w:val="00ED6B14"/>
    <w:rsid w:val="00ED6EB2"/>
    <w:rsid w:val="00ED6ED6"/>
    <w:rsid w:val="00ED7479"/>
    <w:rsid w:val="00ED7534"/>
    <w:rsid w:val="00ED791E"/>
    <w:rsid w:val="00ED797A"/>
    <w:rsid w:val="00ED7A7B"/>
    <w:rsid w:val="00ED7CD8"/>
    <w:rsid w:val="00EE023D"/>
    <w:rsid w:val="00EE03C6"/>
    <w:rsid w:val="00EE0410"/>
    <w:rsid w:val="00EE0D0B"/>
    <w:rsid w:val="00EE0E2D"/>
    <w:rsid w:val="00EE1293"/>
    <w:rsid w:val="00EE13DC"/>
    <w:rsid w:val="00EE177F"/>
    <w:rsid w:val="00EE1AD2"/>
    <w:rsid w:val="00EE1BD8"/>
    <w:rsid w:val="00EE1E06"/>
    <w:rsid w:val="00EE1E87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3D0"/>
    <w:rsid w:val="00EE3537"/>
    <w:rsid w:val="00EE3703"/>
    <w:rsid w:val="00EE3C43"/>
    <w:rsid w:val="00EE3D35"/>
    <w:rsid w:val="00EE3E97"/>
    <w:rsid w:val="00EE3EC9"/>
    <w:rsid w:val="00EE3EF3"/>
    <w:rsid w:val="00EE3FA8"/>
    <w:rsid w:val="00EE433A"/>
    <w:rsid w:val="00EE4792"/>
    <w:rsid w:val="00EE47CE"/>
    <w:rsid w:val="00EE4AEC"/>
    <w:rsid w:val="00EE4C20"/>
    <w:rsid w:val="00EE4C63"/>
    <w:rsid w:val="00EE4EB3"/>
    <w:rsid w:val="00EE5156"/>
    <w:rsid w:val="00EE54C6"/>
    <w:rsid w:val="00EE553D"/>
    <w:rsid w:val="00EE5BF4"/>
    <w:rsid w:val="00EE5F17"/>
    <w:rsid w:val="00EE652E"/>
    <w:rsid w:val="00EE6540"/>
    <w:rsid w:val="00EE686F"/>
    <w:rsid w:val="00EE69C7"/>
    <w:rsid w:val="00EE6D2A"/>
    <w:rsid w:val="00EE6DBE"/>
    <w:rsid w:val="00EE6F3E"/>
    <w:rsid w:val="00EE71AA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81"/>
    <w:rsid w:val="00EF1E3D"/>
    <w:rsid w:val="00EF1EC4"/>
    <w:rsid w:val="00EF1F78"/>
    <w:rsid w:val="00EF2030"/>
    <w:rsid w:val="00EF2285"/>
    <w:rsid w:val="00EF2714"/>
    <w:rsid w:val="00EF2A40"/>
    <w:rsid w:val="00EF2AEE"/>
    <w:rsid w:val="00EF2D4C"/>
    <w:rsid w:val="00EF2ED2"/>
    <w:rsid w:val="00EF2EDF"/>
    <w:rsid w:val="00EF2EFF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3A80"/>
    <w:rsid w:val="00EF3AAD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12A"/>
    <w:rsid w:val="00EF5266"/>
    <w:rsid w:val="00EF5358"/>
    <w:rsid w:val="00EF5384"/>
    <w:rsid w:val="00EF53F2"/>
    <w:rsid w:val="00EF5701"/>
    <w:rsid w:val="00EF5885"/>
    <w:rsid w:val="00EF58AA"/>
    <w:rsid w:val="00EF5B06"/>
    <w:rsid w:val="00EF5E71"/>
    <w:rsid w:val="00EF6287"/>
    <w:rsid w:val="00EF631D"/>
    <w:rsid w:val="00EF6369"/>
    <w:rsid w:val="00EF65FD"/>
    <w:rsid w:val="00EF6861"/>
    <w:rsid w:val="00EF6938"/>
    <w:rsid w:val="00EF69B5"/>
    <w:rsid w:val="00EF6B33"/>
    <w:rsid w:val="00EF6BD0"/>
    <w:rsid w:val="00EF6E35"/>
    <w:rsid w:val="00EF6F42"/>
    <w:rsid w:val="00EF716D"/>
    <w:rsid w:val="00EF735C"/>
    <w:rsid w:val="00EF738D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85B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576"/>
    <w:rsid w:val="00F03B2F"/>
    <w:rsid w:val="00F03B94"/>
    <w:rsid w:val="00F03DAA"/>
    <w:rsid w:val="00F03DD7"/>
    <w:rsid w:val="00F03F24"/>
    <w:rsid w:val="00F0422E"/>
    <w:rsid w:val="00F042A9"/>
    <w:rsid w:val="00F04693"/>
    <w:rsid w:val="00F04973"/>
    <w:rsid w:val="00F04A2D"/>
    <w:rsid w:val="00F04DE7"/>
    <w:rsid w:val="00F04FAC"/>
    <w:rsid w:val="00F05543"/>
    <w:rsid w:val="00F0557F"/>
    <w:rsid w:val="00F05A35"/>
    <w:rsid w:val="00F05A81"/>
    <w:rsid w:val="00F05BB8"/>
    <w:rsid w:val="00F05E5D"/>
    <w:rsid w:val="00F067C7"/>
    <w:rsid w:val="00F06877"/>
    <w:rsid w:val="00F06A90"/>
    <w:rsid w:val="00F06B27"/>
    <w:rsid w:val="00F0711E"/>
    <w:rsid w:val="00F073EE"/>
    <w:rsid w:val="00F07422"/>
    <w:rsid w:val="00F07470"/>
    <w:rsid w:val="00F0760E"/>
    <w:rsid w:val="00F07692"/>
    <w:rsid w:val="00F0772C"/>
    <w:rsid w:val="00F07C4B"/>
    <w:rsid w:val="00F07CF2"/>
    <w:rsid w:val="00F07F83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2C"/>
    <w:rsid w:val="00F11BA9"/>
    <w:rsid w:val="00F11BF4"/>
    <w:rsid w:val="00F11F65"/>
    <w:rsid w:val="00F1201E"/>
    <w:rsid w:val="00F121F6"/>
    <w:rsid w:val="00F12566"/>
    <w:rsid w:val="00F12853"/>
    <w:rsid w:val="00F12D81"/>
    <w:rsid w:val="00F12E4E"/>
    <w:rsid w:val="00F12E94"/>
    <w:rsid w:val="00F12FA5"/>
    <w:rsid w:val="00F13043"/>
    <w:rsid w:val="00F13399"/>
    <w:rsid w:val="00F1340F"/>
    <w:rsid w:val="00F134F7"/>
    <w:rsid w:val="00F1364F"/>
    <w:rsid w:val="00F139A5"/>
    <w:rsid w:val="00F13CEA"/>
    <w:rsid w:val="00F13E03"/>
    <w:rsid w:val="00F13E85"/>
    <w:rsid w:val="00F142C1"/>
    <w:rsid w:val="00F14563"/>
    <w:rsid w:val="00F14572"/>
    <w:rsid w:val="00F147AC"/>
    <w:rsid w:val="00F14F74"/>
    <w:rsid w:val="00F15235"/>
    <w:rsid w:val="00F15275"/>
    <w:rsid w:val="00F15451"/>
    <w:rsid w:val="00F155DF"/>
    <w:rsid w:val="00F15B09"/>
    <w:rsid w:val="00F15D49"/>
    <w:rsid w:val="00F15DE7"/>
    <w:rsid w:val="00F15F24"/>
    <w:rsid w:val="00F15F6F"/>
    <w:rsid w:val="00F16554"/>
    <w:rsid w:val="00F16664"/>
    <w:rsid w:val="00F16754"/>
    <w:rsid w:val="00F16964"/>
    <w:rsid w:val="00F16969"/>
    <w:rsid w:val="00F16AD6"/>
    <w:rsid w:val="00F16E93"/>
    <w:rsid w:val="00F17508"/>
    <w:rsid w:val="00F17701"/>
    <w:rsid w:val="00F177B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2C0"/>
    <w:rsid w:val="00F214B0"/>
    <w:rsid w:val="00F215E3"/>
    <w:rsid w:val="00F2179A"/>
    <w:rsid w:val="00F2197A"/>
    <w:rsid w:val="00F21AAD"/>
    <w:rsid w:val="00F21AC7"/>
    <w:rsid w:val="00F21E89"/>
    <w:rsid w:val="00F2243C"/>
    <w:rsid w:val="00F2277A"/>
    <w:rsid w:val="00F22C56"/>
    <w:rsid w:val="00F2318F"/>
    <w:rsid w:val="00F231D3"/>
    <w:rsid w:val="00F2327A"/>
    <w:rsid w:val="00F237F7"/>
    <w:rsid w:val="00F239CD"/>
    <w:rsid w:val="00F23A07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4"/>
    <w:rsid w:val="00F256FF"/>
    <w:rsid w:val="00F25A51"/>
    <w:rsid w:val="00F25A81"/>
    <w:rsid w:val="00F25BEC"/>
    <w:rsid w:val="00F25CE7"/>
    <w:rsid w:val="00F2662B"/>
    <w:rsid w:val="00F266E4"/>
    <w:rsid w:val="00F2674B"/>
    <w:rsid w:val="00F2684E"/>
    <w:rsid w:val="00F2685E"/>
    <w:rsid w:val="00F26A48"/>
    <w:rsid w:val="00F26A99"/>
    <w:rsid w:val="00F26C1E"/>
    <w:rsid w:val="00F26D0A"/>
    <w:rsid w:val="00F27072"/>
    <w:rsid w:val="00F273CA"/>
    <w:rsid w:val="00F27404"/>
    <w:rsid w:val="00F276FB"/>
    <w:rsid w:val="00F2798C"/>
    <w:rsid w:val="00F27E39"/>
    <w:rsid w:val="00F30B12"/>
    <w:rsid w:val="00F312CE"/>
    <w:rsid w:val="00F3162F"/>
    <w:rsid w:val="00F31B96"/>
    <w:rsid w:val="00F31DAB"/>
    <w:rsid w:val="00F32038"/>
    <w:rsid w:val="00F320A2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438"/>
    <w:rsid w:val="00F33915"/>
    <w:rsid w:val="00F33C12"/>
    <w:rsid w:val="00F33DBB"/>
    <w:rsid w:val="00F33F3F"/>
    <w:rsid w:val="00F346CD"/>
    <w:rsid w:val="00F34FAB"/>
    <w:rsid w:val="00F351B2"/>
    <w:rsid w:val="00F352A6"/>
    <w:rsid w:val="00F3533D"/>
    <w:rsid w:val="00F358FC"/>
    <w:rsid w:val="00F35C8C"/>
    <w:rsid w:val="00F35FEF"/>
    <w:rsid w:val="00F36842"/>
    <w:rsid w:val="00F36872"/>
    <w:rsid w:val="00F36926"/>
    <w:rsid w:val="00F36A96"/>
    <w:rsid w:val="00F36B4E"/>
    <w:rsid w:val="00F36DBF"/>
    <w:rsid w:val="00F36F26"/>
    <w:rsid w:val="00F37077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354"/>
    <w:rsid w:val="00F4048D"/>
    <w:rsid w:val="00F404A1"/>
    <w:rsid w:val="00F406D0"/>
    <w:rsid w:val="00F409A2"/>
    <w:rsid w:val="00F40F33"/>
    <w:rsid w:val="00F41052"/>
    <w:rsid w:val="00F411ED"/>
    <w:rsid w:val="00F413F3"/>
    <w:rsid w:val="00F41842"/>
    <w:rsid w:val="00F419E4"/>
    <w:rsid w:val="00F41CA4"/>
    <w:rsid w:val="00F41D94"/>
    <w:rsid w:val="00F42075"/>
    <w:rsid w:val="00F420CB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263"/>
    <w:rsid w:val="00F4483C"/>
    <w:rsid w:val="00F449C6"/>
    <w:rsid w:val="00F44A04"/>
    <w:rsid w:val="00F44B3A"/>
    <w:rsid w:val="00F44FD3"/>
    <w:rsid w:val="00F45013"/>
    <w:rsid w:val="00F450D2"/>
    <w:rsid w:val="00F45424"/>
    <w:rsid w:val="00F454EF"/>
    <w:rsid w:val="00F4565D"/>
    <w:rsid w:val="00F456C3"/>
    <w:rsid w:val="00F4571C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B9B"/>
    <w:rsid w:val="00F47C39"/>
    <w:rsid w:val="00F47D7D"/>
    <w:rsid w:val="00F47F5A"/>
    <w:rsid w:val="00F47FB7"/>
    <w:rsid w:val="00F50407"/>
    <w:rsid w:val="00F5043B"/>
    <w:rsid w:val="00F5046B"/>
    <w:rsid w:val="00F50729"/>
    <w:rsid w:val="00F507BE"/>
    <w:rsid w:val="00F50B62"/>
    <w:rsid w:val="00F50DD0"/>
    <w:rsid w:val="00F510DE"/>
    <w:rsid w:val="00F512FD"/>
    <w:rsid w:val="00F515F5"/>
    <w:rsid w:val="00F5178C"/>
    <w:rsid w:val="00F517A9"/>
    <w:rsid w:val="00F51868"/>
    <w:rsid w:val="00F51A50"/>
    <w:rsid w:val="00F51AD7"/>
    <w:rsid w:val="00F52031"/>
    <w:rsid w:val="00F52464"/>
    <w:rsid w:val="00F524CA"/>
    <w:rsid w:val="00F525D1"/>
    <w:rsid w:val="00F52BC4"/>
    <w:rsid w:val="00F5316C"/>
    <w:rsid w:val="00F53230"/>
    <w:rsid w:val="00F53550"/>
    <w:rsid w:val="00F5376B"/>
    <w:rsid w:val="00F537AD"/>
    <w:rsid w:val="00F53814"/>
    <w:rsid w:val="00F5399A"/>
    <w:rsid w:val="00F53AA7"/>
    <w:rsid w:val="00F53BF3"/>
    <w:rsid w:val="00F53C4B"/>
    <w:rsid w:val="00F53C83"/>
    <w:rsid w:val="00F53D5E"/>
    <w:rsid w:val="00F546DE"/>
    <w:rsid w:val="00F547C3"/>
    <w:rsid w:val="00F5480E"/>
    <w:rsid w:val="00F54B85"/>
    <w:rsid w:val="00F556AC"/>
    <w:rsid w:val="00F55A0C"/>
    <w:rsid w:val="00F55BAA"/>
    <w:rsid w:val="00F55F1F"/>
    <w:rsid w:val="00F56604"/>
    <w:rsid w:val="00F566F6"/>
    <w:rsid w:val="00F56869"/>
    <w:rsid w:val="00F569CA"/>
    <w:rsid w:val="00F56A0F"/>
    <w:rsid w:val="00F56AC9"/>
    <w:rsid w:val="00F56C29"/>
    <w:rsid w:val="00F56D71"/>
    <w:rsid w:val="00F56FC9"/>
    <w:rsid w:val="00F57405"/>
    <w:rsid w:val="00F57487"/>
    <w:rsid w:val="00F57627"/>
    <w:rsid w:val="00F57CF5"/>
    <w:rsid w:val="00F57E48"/>
    <w:rsid w:val="00F57FED"/>
    <w:rsid w:val="00F600C6"/>
    <w:rsid w:val="00F603B2"/>
    <w:rsid w:val="00F603E9"/>
    <w:rsid w:val="00F6061F"/>
    <w:rsid w:val="00F60634"/>
    <w:rsid w:val="00F609DA"/>
    <w:rsid w:val="00F60A51"/>
    <w:rsid w:val="00F60A86"/>
    <w:rsid w:val="00F60F7E"/>
    <w:rsid w:val="00F610BD"/>
    <w:rsid w:val="00F61400"/>
    <w:rsid w:val="00F61BE5"/>
    <w:rsid w:val="00F621DF"/>
    <w:rsid w:val="00F623BE"/>
    <w:rsid w:val="00F6242C"/>
    <w:rsid w:val="00F625B8"/>
    <w:rsid w:val="00F625FD"/>
    <w:rsid w:val="00F62657"/>
    <w:rsid w:val="00F6296D"/>
    <w:rsid w:val="00F62A4E"/>
    <w:rsid w:val="00F62F5B"/>
    <w:rsid w:val="00F6304A"/>
    <w:rsid w:val="00F63615"/>
    <w:rsid w:val="00F63E22"/>
    <w:rsid w:val="00F63E2A"/>
    <w:rsid w:val="00F641BC"/>
    <w:rsid w:val="00F645EF"/>
    <w:rsid w:val="00F6475A"/>
    <w:rsid w:val="00F64A29"/>
    <w:rsid w:val="00F64B89"/>
    <w:rsid w:val="00F64CD9"/>
    <w:rsid w:val="00F64E16"/>
    <w:rsid w:val="00F6539D"/>
    <w:rsid w:val="00F656A2"/>
    <w:rsid w:val="00F65968"/>
    <w:rsid w:val="00F65B69"/>
    <w:rsid w:val="00F65D5D"/>
    <w:rsid w:val="00F65DC4"/>
    <w:rsid w:val="00F65F91"/>
    <w:rsid w:val="00F6606A"/>
    <w:rsid w:val="00F66357"/>
    <w:rsid w:val="00F663E5"/>
    <w:rsid w:val="00F6647F"/>
    <w:rsid w:val="00F66547"/>
    <w:rsid w:val="00F665CE"/>
    <w:rsid w:val="00F667F0"/>
    <w:rsid w:val="00F6690C"/>
    <w:rsid w:val="00F66BA4"/>
    <w:rsid w:val="00F66C5C"/>
    <w:rsid w:val="00F66C8B"/>
    <w:rsid w:val="00F66F5D"/>
    <w:rsid w:val="00F670CD"/>
    <w:rsid w:val="00F67133"/>
    <w:rsid w:val="00F67417"/>
    <w:rsid w:val="00F6799D"/>
    <w:rsid w:val="00F679D8"/>
    <w:rsid w:val="00F67B73"/>
    <w:rsid w:val="00F67D14"/>
    <w:rsid w:val="00F702DB"/>
    <w:rsid w:val="00F706CF"/>
    <w:rsid w:val="00F707E2"/>
    <w:rsid w:val="00F708EA"/>
    <w:rsid w:val="00F70A75"/>
    <w:rsid w:val="00F70A82"/>
    <w:rsid w:val="00F70C54"/>
    <w:rsid w:val="00F70C98"/>
    <w:rsid w:val="00F70FFB"/>
    <w:rsid w:val="00F71314"/>
    <w:rsid w:val="00F713A1"/>
    <w:rsid w:val="00F71596"/>
    <w:rsid w:val="00F7167A"/>
    <w:rsid w:val="00F71F5A"/>
    <w:rsid w:val="00F7229C"/>
    <w:rsid w:val="00F722D0"/>
    <w:rsid w:val="00F72A3E"/>
    <w:rsid w:val="00F72C71"/>
    <w:rsid w:val="00F72C96"/>
    <w:rsid w:val="00F72D34"/>
    <w:rsid w:val="00F72D42"/>
    <w:rsid w:val="00F73509"/>
    <w:rsid w:val="00F7360F"/>
    <w:rsid w:val="00F737CD"/>
    <w:rsid w:val="00F73A36"/>
    <w:rsid w:val="00F73B99"/>
    <w:rsid w:val="00F7416D"/>
    <w:rsid w:val="00F742EF"/>
    <w:rsid w:val="00F74363"/>
    <w:rsid w:val="00F7463A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BC6"/>
    <w:rsid w:val="00F76C20"/>
    <w:rsid w:val="00F76DB2"/>
    <w:rsid w:val="00F76FC8"/>
    <w:rsid w:val="00F774FE"/>
    <w:rsid w:val="00F776A9"/>
    <w:rsid w:val="00F77816"/>
    <w:rsid w:val="00F77D5D"/>
    <w:rsid w:val="00F77DD5"/>
    <w:rsid w:val="00F80170"/>
    <w:rsid w:val="00F802E2"/>
    <w:rsid w:val="00F8045D"/>
    <w:rsid w:val="00F804F1"/>
    <w:rsid w:val="00F80F7E"/>
    <w:rsid w:val="00F81225"/>
    <w:rsid w:val="00F8145B"/>
    <w:rsid w:val="00F8146E"/>
    <w:rsid w:val="00F814B7"/>
    <w:rsid w:val="00F814E0"/>
    <w:rsid w:val="00F816CB"/>
    <w:rsid w:val="00F8198B"/>
    <w:rsid w:val="00F819C8"/>
    <w:rsid w:val="00F81C69"/>
    <w:rsid w:val="00F820A1"/>
    <w:rsid w:val="00F8220D"/>
    <w:rsid w:val="00F82359"/>
    <w:rsid w:val="00F823D3"/>
    <w:rsid w:val="00F8251F"/>
    <w:rsid w:val="00F826D5"/>
    <w:rsid w:val="00F82765"/>
    <w:rsid w:val="00F8277B"/>
    <w:rsid w:val="00F8282A"/>
    <w:rsid w:val="00F82846"/>
    <w:rsid w:val="00F82A3D"/>
    <w:rsid w:val="00F82B69"/>
    <w:rsid w:val="00F82B72"/>
    <w:rsid w:val="00F83278"/>
    <w:rsid w:val="00F833FA"/>
    <w:rsid w:val="00F83C71"/>
    <w:rsid w:val="00F83EB4"/>
    <w:rsid w:val="00F83FF1"/>
    <w:rsid w:val="00F84022"/>
    <w:rsid w:val="00F8424B"/>
    <w:rsid w:val="00F84524"/>
    <w:rsid w:val="00F8471D"/>
    <w:rsid w:val="00F847DD"/>
    <w:rsid w:val="00F84885"/>
    <w:rsid w:val="00F84937"/>
    <w:rsid w:val="00F849B9"/>
    <w:rsid w:val="00F849EC"/>
    <w:rsid w:val="00F84A36"/>
    <w:rsid w:val="00F84C08"/>
    <w:rsid w:val="00F84C2A"/>
    <w:rsid w:val="00F84C80"/>
    <w:rsid w:val="00F84CE9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DD0"/>
    <w:rsid w:val="00F85E16"/>
    <w:rsid w:val="00F86186"/>
    <w:rsid w:val="00F86200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87AE9"/>
    <w:rsid w:val="00F90310"/>
    <w:rsid w:val="00F90322"/>
    <w:rsid w:val="00F903F0"/>
    <w:rsid w:val="00F90430"/>
    <w:rsid w:val="00F9051E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2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3FF6"/>
    <w:rsid w:val="00F94022"/>
    <w:rsid w:val="00F94197"/>
    <w:rsid w:val="00F9419E"/>
    <w:rsid w:val="00F9441D"/>
    <w:rsid w:val="00F94B2D"/>
    <w:rsid w:val="00F94FBF"/>
    <w:rsid w:val="00F95116"/>
    <w:rsid w:val="00F9522C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4AF"/>
    <w:rsid w:val="00F96554"/>
    <w:rsid w:val="00F96A72"/>
    <w:rsid w:val="00F96B40"/>
    <w:rsid w:val="00F96B5D"/>
    <w:rsid w:val="00F96BC0"/>
    <w:rsid w:val="00F96E32"/>
    <w:rsid w:val="00F96F42"/>
    <w:rsid w:val="00F971B9"/>
    <w:rsid w:val="00F9739E"/>
    <w:rsid w:val="00F9760C"/>
    <w:rsid w:val="00F97DC6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3A3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55"/>
    <w:rsid w:val="00FA2377"/>
    <w:rsid w:val="00FA25A3"/>
    <w:rsid w:val="00FA2607"/>
    <w:rsid w:val="00FA2B1D"/>
    <w:rsid w:val="00FA2E37"/>
    <w:rsid w:val="00FA2F16"/>
    <w:rsid w:val="00FA35C3"/>
    <w:rsid w:val="00FA387B"/>
    <w:rsid w:val="00FA3C26"/>
    <w:rsid w:val="00FA412D"/>
    <w:rsid w:val="00FA416A"/>
    <w:rsid w:val="00FA41F9"/>
    <w:rsid w:val="00FA4377"/>
    <w:rsid w:val="00FA4439"/>
    <w:rsid w:val="00FA45F2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B4C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181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D1E"/>
    <w:rsid w:val="00FB0E81"/>
    <w:rsid w:val="00FB0F64"/>
    <w:rsid w:val="00FB1699"/>
    <w:rsid w:val="00FB1860"/>
    <w:rsid w:val="00FB1C69"/>
    <w:rsid w:val="00FB1D3A"/>
    <w:rsid w:val="00FB1DC5"/>
    <w:rsid w:val="00FB1EA9"/>
    <w:rsid w:val="00FB1FC8"/>
    <w:rsid w:val="00FB2594"/>
    <w:rsid w:val="00FB2619"/>
    <w:rsid w:val="00FB26B1"/>
    <w:rsid w:val="00FB26DC"/>
    <w:rsid w:val="00FB2944"/>
    <w:rsid w:val="00FB29CB"/>
    <w:rsid w:val="00FB2A04"/>
    <w:rsid w:val="00FB2B2F"/>
    <w:rsid w:val="00FB2C47"/>
    <w:rsid w:val="00FB2EAE"/>
    <w:rsid w:val="00FB2EFD"/>
    <w:rsid w:val="00FB3014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6AF"/>
    <w:rsid w:val="00FB59A8"/>
    <w:rsid w:val="00FB5A28"/>
    <w:rsid w:val="00FB5C6B"/>
    <w:rsid w:val="00FB5D89"/>
    <w:rsid w:val="00FB5DF5"/>
    <w:rsid w:val="00FB5EC8"/>
    <w:rsid w:val="00FB5F60"/>
    <w:rsid w:val="00FB5F83"/>
    <w:rsid w:val="00FB60CF"/>
    <w:rsid w:val="00FB6330"/>
    <w:rsid w:val="00FB699B"/>
    <w:rsid w:val="00FB6A87"/>
    <w:rsid w:val="00FB6F33"/>
    <w:rsid w:val="00FB7013"/>
    <w:rsid w:val="00FB7637"/>
    <w:rsid w:val="00FB765A"/>
    <w:rsid w:val="00FB7702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570"/>
    <w:rsid w:val="00FC0741"/>
    <w:rsid w:val="00FC0B06"/>
    <w:rsid w:val="00FC0F09"/>
    <w:rsid w:val="00FC1131"/>
    <w:rsid w:val="00FC14B5"/>
    <w:rsid w:val="00FC1775"/>
    <w:rsid w:val="00FC1B89"/>
    <w:rsid w:val="00FC1C44"/>
    <w:rsid w:val="00FC1CDC"/>
    <w:rsid w:val="00FC1D44"/>
    <w:rsid w:val="00FC212A"/>
    <w:rsid w:val="00FC24E8"/>
    <w:rsid w:val="00FC256D"/>
    <w:rsid w:val="00FC2B76"/>
    <w:rsid w:val="00FC3083"/>
    <w:rsid w:val="00FC314A"/>
    <w:rsid w:val="00FC3227"/>
    <w:rsid w:val="00FC34BD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590"/>
    <w:rsid w:val="00FC4A98"/>
    <w:rsid w:val="00FC4CD1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509"/>
    <w:rsid w:val="00FD0757"/>
    <w:rsid w:val="00FD086A"/>
    <w:rsid w:val="00FD08D2"/>
    <w:rsid w:val="00FD0DDD"/>
    <w:rsid w:val="00FD1160"/>
    <w:rsid w:val="00FD11DF"/>
    <w:rsid w:val="00FD128F"/>
    <w:rsid w:val="00FD131D"/>
    <w:rsid w:val="00FD135D"/>
    <w:rsid w:val="00FD163B"/>
    <w:rsid w:val="00FD190A"/>
    <w:rsid w:val="00FD1910"/>
    <w:rsid w:val="00FD1A1F"/>
    <w:rsid w:val="00FD1CAE"/>
    <w:rsid w:val="00FD1EE6"/>
    <w:rsid w:val="00FD1F3A"/>
    <w:rsid w:val="00FD2001"/>
    <w:rsid w:val="00FD2344"/>
    <w:rsid w:val="00FD267C"/>
    <w:rsid w:val="00FD28FC"/>
    <w:rsid w:val="00FD2CD0"/>
    <w:rsid w:val="00FD2D13"/>
    <w:rsid w:val="00FD2FBD"/>
    <w:rsid w:val="00FD3522"/>
    <w:rsid w:val="00FD3AAE"/>
    <w:rsid w:val="00FD4771"/>
    <w:rsid w:val="00FD4A56"/>
    <w:rsid w:val="00FD4A71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6FB4"/>
    <w:rsid w:val="00FD7229"/>
    <w:rsid w:val="00FD7248"/>
    <w:rsid w:val="00FD7326"/>
    <w:rsid w:val="00FD74EB"/>
    <w:rsid w:val="00FD78E6"/>
    <w:rsid w:val="00FD7C61"/>
    <w:rsid w:val="00FD7EE3"/>
    <w:rsid w:val="00FE051F"/>
    <w:rsid w:val="00FE0CB5"/>
    <w:rsid w:val="00FE0EB5"/>
    <w:rsid w:val="00FE0F8F"/>
    <w:rsid w:val="00FE10BE"/>
    <w:rsid w:val="00FE10DB"/>
    <w:rsid w:val="00FE1240"/>
    <w:rsid w:val="00FE18E1"/>
    <w:rsid w:val="00FE1958"/>
    <w:rsid w:val="00FE19FF"/>
    <w:rsid w:val="00FE282D"/>
    <w:rsid w:val="00FE28EF"/>
    <w:rsid w:val="00FE2DC9"/>
    <w:rsid w:val="00FE311D"/>
    <w:rsid w:val="00FE34C3"/>
    <w:rsid w:val="00FE3512"/>
    <w:rsid w:val="00FE361E"/>
    <w:rsid w:val="00FE3620"/>
    <w:rsid w:val="00FE3958"/>
    <w:rsid w:val="00FE3AAC"/>
    <w:rsid w:val="00FE3B4A"/>
    <w:rsid w:val="00FE3B73"/>
    <w:rsid w:val="00FE3BCF"/>
    <w:rsid w:val="00FE4445"/>
    <w:rsid w:val="00FE4839"/>
    <w:rsid w:val="00FE4A89"/>
    <w:rsid w:val="00FE4EF9"/>
    <w:rsid w:val="00FE4F74"/>
    <w:rsid w:val="00FE52EA"/>
    <w:rsid w:val="00FE555B"/>
    <w:rsid w:val="00FE5A1C"/>
    <w:rsid w:val="00FE66F1"/>
    <w:rsid w:val="00FE68A9"/>
    <w:rsid w:val="00FE6AF3"/>
    <w:rsid w:val="00FE7009"/>
    <w:rsid w:val="00FE740E"/>
    <w:rsid w:val="00FE792B"/>
    <w:rsid w:val="00FE7B3F"/>
    <w:rsid w:val="00FE7C71"/>
    <w:rsid w:val="00FE7CAF"/>
    <w:rsid w:val="00FE7CBD"/>
    <w:rsid w:val="00FE7D57"/>
    <w:rsid w:val="00FF006D"/>
    <w:rsid w:val="00FF01E6"/>
    <w:rsid w:val="00FF0257"/>
    <w:rsid w:val="00FF045A"/>
    <w:rsid w:val="00FF07AF"/>
    <w:rsid w:val="00FF08AA"/>
    <w:rsid w:val="00FF092A"/>
    <w:rsid w:val="00FF09D2"/>
    <w:rsid w:val="00FF09E9"/>
    <w:rsid w:val="00FF09F2"/>
    <w:rsid w:val="00FF0BAC"/>
    <w:rsid w:val="00FF0EEC"/>
    <w:rsid w:val="00FF14B2"/>
    <w:rsid w:val="00FF162E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2CE1"/>
    <w:rsid w:val="00FF2F86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1A4"/>
    <w:rsid w:val="00FF43DD"/>
    <w:rsid w:val="00FF445B"/>
    <w:rsid w:val="00FF4972"/>
    <w:rsid w:val="00FF4F14"/>
    <w:rsid w:val="00FF5017"/>
    <w:rsid w:val="00FF53AD"/>
    <w:rsid w:val="00FF5431"/>
    <w:rsid w:val="00FF54F3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40"/>
    <w:rsid w:val="00FF7BA6"/>
    <w:rsid w:val="00FF7CBB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BE52A23C-06C4-4711-B8B0-5318DAFC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A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  <w:tblInd w:w="0" w:type="nil"/>
      <w:tblCellMar>
        <w:left w:w="0" w:type="dxa"/>
        <w:right w:w="0" w:type="dxa"/>
      </w:tblCellMar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1455C-109D-4289-99DC-B0C61200BD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853A10-1086-427C-BBFE-5E290F704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8CCAA-E5F5-4812-8BD4-0A5A4293E79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395</TotalTime>
  <Pages>12</Pages>
  <Words>1925</Words>
  <Characters>8621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Nuntaporn, Kerdphokee</dc:creator>
  <cp:keywords/>
  <dc:description/>
  <cp:lastModifiedBy>Nuntaporn, Kerdphokee</cp:lastModifiedBy>
  <cp:revision>121</cp:revision>
  <cp:lastPrinted>2026-05-11T07:58:00Z</cp:lastPrinted>
  <dcterms:created xsi:type="dcterms:W3CDTF">2026-04-30T18:07:00Z</dcterms:created>
  <dcterms:modified xsi:type="dcterms:W3CDTF">2026-05-11T07:58:00Z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  <property fmtid="{D5CDD505-2E9C-101B-9397-08002B2CF9AE}" pid="5" name="ContentTypeId">
    <vt:lpwstr>0x010100FC3C573FF70E394A86433F5E112C33AA</vt:lpwstr>
  </property>
</Properties>
</file>