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5C382E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2D17245A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สำหรับงวด</w:t>
      </w:r>
      <w:r w:rsidR="000557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EA3A9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A3A9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EA3A9B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1D195BB0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09B1F36" w14:textId="3590550D" w:rsidR="009D4479" w:rsidRPr="00F463CA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9D4479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6E484" w14:textId="0C5A8C8E" w:rsidR="00533055" w:rsidRPr="00F463CA" w:rsidRDefault="00533055" w:rsidP="00CE0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72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="00651091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65109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 w:rsidR="00651091">
        <w:rPr>
          <w:rFonts w:asciiTheme="majorBidi" w:hAnsiTheme="majorBidi" w:cstheme="majorBidi"/>
          <w:sz w:val="30"/>
          <w:szCs w:val="30"/>
        </w:rPr>
        <w:t>9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</w:t>
      </w:r>
      <w:r w:rsidR="006443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651091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F463CA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Pr="004F4534">
        <w:rPr>
          <w:rFonts w:asciiTheme="majorBidi" w:hAnsiTheme="majorBidi" w:cstheme="majorBidi"/>
          <w:spacing w:val="-8"/>
          <w:sz w:val="30"/>
          <w:szCs w:val="30"/>
          <w:cs/>
        </w:rPr>
        <w:t>วันที่</w:t>
      </w:r>
      <w:r w:rsidRPr="004F453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644317" w:rsidRPr="004F4534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="00644317" w:rsidRPr="004F4534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มีนาคม </w:t>
      </w:r>
      <w:r w:rsidR="00644317" w:rsidRPr="004F4534">
        <w:rPr>
          <w:rFonts w:asciiTheme="majorBidi" w:hAnsiTheme="majorBidi" w:cstheme="majorBidi"/>
          <w:spacing w:val="-8"/>
          <w:sz w:val="30"/>
          <w:szCs w:val="30"/>
        </w:rPr>
        <w:t>2569</w:t>
      </w:r>
      <w:r w:rsidRPr="004F4534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และหมายเหตุประกอบงบการเงินแบบย่อ </w:t>
      </w:r>
      <w:r w:rsidRPr="004F4534">
        <w:rPr>
          <w:rFonts w:asciiTheme="majorBidi" w:hAnsiTheme="majorBidi" w:cstheme="majorBidi"/>
          <w:spacing w:val="-8"/>
          <w:sz w:val="30"/>
          <w:szCs w:val="30"/>
        </w:rPr>
        <w:t>(</w:t>
      </w:r>
      <w:r w:rsidRPr="004F4534">
        <w:rPr>
          <w:rFonts w:asciiTheme="majorBidi" w:hAnsiTheme="majorBidi" w:cstheme="majorBidi"/>
          <w:spacing w:val="-8"/>
          <w:sz w:val="30"/>
          <w:szCs w:val="30"/>
          <w:cs/>
        </w:rPr>
        <w:t>ข้อมูลทางการเงินระหว่างกาล) ของบริษัท</w:t>
      </w:r>
      <w:r w:rsidRPr="004F4534">
        <w:rPr>
          <w:rFonts w:asciiTheme="majorBidi" w:hAnsiTheme="majorBidi" w:cstheme="majorBidi"/>
          <w:color w:val="FFFFFF"/>
          <w:spacing w:val="-8"/>
          <w:sz w:val="30"/>
          <w:szCs w:val="30"/>
          <w:cs/>
        </w:rPr>
        <w:t xml:space="preserve"> </w:t>
      </w:r>
      <w:r w:rsidRPr="004F4534">
        <w:rPr>
          <w:rFonts w:asciiTheme="majorBidi" w:hAnsiTheme="majorBidi" w:cstheme="majorBidi"/>
          <w:spacing w:val="-8"/>
          <w:sz w:val="30"/>
          <w:szCs w:val="30"/>
          <w:cs/>
        </w:rPr>
        <w:t>ซินเน็ค</w:t>
      </w:r>
      <w:r w:rsidRPr="004F4534">
        <w:rPr>
          <w:rFonts w:asciiTheme="majorBidi" w:hAnsiTheme="majorBidi" w:cstheme="majorBidi"/>
          <w:color w:val="FFFFFF"/>
          <w:spacing w:val="-8"/>
          <w:sz w:val="30"/>
          <w:szCs w:val="30"/>
          <w:cs/>
        </w:rPr>
        <w:t xml:space="preserve"> </w:t>
      </w:r>
      <w:r w:rsidRPr="004F4534">
        <w:rPr>
          <w:rFonts w:asciiTheme="majorBidi" w:hAnsiTheme="majorBidi" w:cstheme="majorBidi"/>
          <w:spacing w:val="-8"/>
          <w:sz w:val="30"/>
          <w:szCs w:val="30"/>
        </w:rPr>
        <w:t>(</w:t>
      </w:r>
      <w:r w:rsidRPr="004F4534">
        <w:rPr>
          <w:rFonts w:asciiTheme="majorBidi" w:hAnsiTheme="majorBidi" w:cstheme="majorBidi"/>
          <w:spacing w:val="-8"/>
          <w:sz w:val="30"/>
          <w:szCs w:val="30"/>
          <w:cs/>
        </w:rPr>
        <w:t>ประเทศไทย</w:t>
      </w:r>
      <w:r w:rsidRPr="004F4534">
        <w:rPr>
          <w:rFonts w:asciiTheme="majorBidi" w:hAnsiTheme="majorBidi" w:cstheme="majorBidi"/>
          <w:spacing w:val="-8"/>
          <w:sz w:val="30"/>
          <w:szCs w:val="30"/>
        </w:rPr>
        <w:t>)</w:t>
      </w:r>
      <w:r w:rsidRPr="004D1EC2">
        <w:rPr>
          <w:rFonts w:asciiTheme="majorBidi" w:hAnsiTheme="majorBidi" w:cstheme="majorBidi"/>
          <w:color w:val="FFFFFF"/>
          <w:spacing w:val="-10"/>
          <w:sz w:val="30"/>
          <w:szCs w:val="30"/>
          <w:cs/>
        </w:rPr>
        <w:t xml:space="preserve"> </w:t>
      </w:r>
      <w:r w:rsidRPr="004D1EC2">
        <w:rPr>
          <w:rFonts w:asciiTheme="majorBidi" w:hAnsiTheme="majorBidi" w:cstheme="majorBidi"/>
          <w:spacing w:val="-10"/>
          <w:sz w:val="30"/>
          <w:szCs w:val="30"/>
          <w:cs/>
        </w:rPr>
        <w:t>จำกัด 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ซินเน็ค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</w:t>
      </w:r>
      <w:r w:rsidRPr="00C64AAE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64AAE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64AAE">
        <w:rPr>
          <w:rFonts w:asciiTheme="majorBidi" w:hAnsiTheme="majorBidi" w:cstheme="majorBidi"/>
          <w:spacing w:val="8"/>
          <w:sz w:val="30"/>
          <w:szCs w:val="30"/>
        </w:rPr>
        <w:t xml:space="preserve">  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651091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24D53976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EE5435"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0D3B28E3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</w:t>
      </w:r>
      <w:r w:rsidR="00F53609">
        <w:rPr>
          <w:rFonts w:asciiTheme="majorBidi" w:hAnsiTheme="majorBidi" w:cstheme="majorBidi" w:hint="cs"/>
          <w:sz w:val="30"/>
          <w:szCs w:val="30"/>
          <w:cs/>
        </w:rPr>
        <w:t>ชนารัตน์ จันทร์หวา</w:t>
      </w:r>
      <w:r w:rsidRPr="00F463CA">
        <w:rPr>
          <w:rFonts w:asciiTheme="majorBidi" w:hAnsiTheme="majorBidi" w:cstheme="majorBidi"/>
          <w:sz w:val="30"/>
          <w:szCs w:val="30"/>
          <w:cs/>
        </w:rPr>
        <w:t>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3D99D81A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F53609">
        <w:rPr>
          <w:rFonts w:asciiTheme="majorBidi" w:hAnsiTheme="majorBidi" w:cstheme="majorBidi"/>
          <w:sz w:val="30"/>
          <w:szCs w:val="30"/>
        </w:rPr>
        <w:t>9052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64F49C93" w:rsidR="005A5A86" w:rsidRPr="00F463CA" w:rsidRDefault="00E94012" w:rsidP="005A5A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533055">
        <w:rPr>
          <w:rFonts w:asciiTheme="majorBidi" w:hAnsiTheme="majorBidi" w:cstheme="majorBidi"/>
          <w:sz w:val="30"/>
          <w:szCs w:val="30"/>
        </w:rPr>
        <w:t xml:space="preserve"> </w:t>
      </w:r>
      <w:r w:rsidR="00533055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2A4C7D">
        <w:rPr>
          <w:rFonts w:asciiTheme="majorBidi" w:hAnsiTheme="majorBidi" w:cstheme="majorBidi" w:hint="cs"/>
          <w:sz w:val="30"/>
          <w:szCs w:val="30"/>
          <w:cs/>
        </w:rPr>
        <w:t>ษ</w:t>
      </w:r>
      <w:r w:rsidR="000657F7">
        <w:rPr>
          <w:rFonts w:asciiTheme="majorBidi" w:hAnsiTheme="majorBidi" w:cstheme="majorBidi" w:hint="cs"/>
          <w:sz w:val="30"/>
          <w:szCs w:val="30"/>
          <w:cs/>
        </w:rPr>
        <w:t>ภาคม</w:t>
      </w:r>
      <w:r w:rsidR="000C477C" w:rsidRPr="008F1749">
        <w:rPr>
          <w:rFonts w:asciiTheme="majorBidi" w:hAnsiTheme="majorBidi" w:hint="cs"/>
          <w:sz w:val="30"/>
          <w:szCs w:val="30"/>
          <w:cs/>
        </w:rPr>
        <w:t xml:space="preserve"> </w:t>
      </w:r>
      <w:r w:rsidR="00CB0E96" w:rsidRPr="008F1749">
        <w:rPr>
          <w:rFonts w:asciiTheme="majorBidi" w:hAnsiTheme="majorBidi" w:cstheme="majorBidi"/>
          <w:sz w:val="30"/>
          <w:szCs w:val="30"/>
        </w:rPr>
        <w:t>256</w:t>
      </w:r>
      <w:r w:rsidR="00172905">
        <w:rPr>
          <w:rFonts w:asciiTheme="majorBidi" w:hAnsiTheme="majorBidi" w:cstheme="majorBidi"/>
          <w:sz w:val="30"/>
          <w:szCs w:val="30"/>
        </w:rPr>
        <w:t>9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0E2E5" w14:textId="77777777" w:rsidR="004D018D" w:rsidRDefault="004D018D">
      <w:r>
        <w:separator/>
      </w:r>
    </w:p>
  </w:endnote>
  <w:endnote w:type="continuationSeparator" w:id="0">
    <w:p w14:paraId="08396BC1" w14:textId="77777777" w:rsidR="004D018D" w:rsidRDefault="004D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AAA12" w14:textId="77777777" w:rsidR="004D018D" w:rsidRDefault="004D018D">
      <w:r>
        <w:separator/>
      </w:r>
    </w:p>
  </w:footnote>
  <w:footnote w:type="continuationSeparator" w:id="0">
    <w:p w14:paraId="7862D53D" w14:textId="77777777" w:rsidR="004D018D" w:rsidRDefault="004D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908BF" w14:textId="77777777" w:rsidR="007D50B3" w:rsidRDefault="00C64AAE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4C35" w14:textId="77777777" w:rsidR="007D50B3" w:rsidRPr="00DD713A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3AB7973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76F1F97" w14:textId="77777777" w:rsid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6F3C4C4" w14:textId="77777777" w:rsid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7082FC4" w14:textId="77777777" w:rsid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7A97263B" w14:textId="77777777" w:rsidR="00DD713A" w:rsidRP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0EC669" w14:textId="77777777" w:rsidR="00DD713A" w:rsidRPr="004F6D6D" w:rsidRDefault="00DD713A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0E1B4" w14:textId="3636533A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D23BB6D" w14:textId="3EDA2747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21B119" w14:textId="77777777" w:rsidR="004A3C9C" w:rsidRP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54"/>
    <w:rsid w:val="000557FE"/>
    <w:rsid w:val="000558C4"/>
    <w:rsid w:val="00055A2C"/>
    <w:rsid w:val="00055F04"/>
    <w:rsid w:val="00056138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7F7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CBD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AD4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5F4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2FEB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7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8F9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CA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905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3FF8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4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AD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37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1DD5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F43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C7D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4B2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752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A2D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4C2C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6E76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46F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956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3D3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8D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EC2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63A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534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4F6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055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6793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6E0D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26F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E17"/>
    <w:rsid w:val="00615FEC"/>
    <w:rsid w:val="00616179"/>
    <w:rsid w:val="00616409"/>
    <w:rsid w:val="00616E91"/>
    <w:rsid w:val="00616FBF"/>
    <w:rsid w:val="006172B9"/>
    <w:rsid w:val="00617BA9"/>
    <w:rsid w:val="00617DF7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317"/>
    <w:rsid w:val="006445B0"/>
    <w:rsid w:val="006445CC"/>
    <w:rsid w:val="00644884"/>
    <w:rsid w:val="00644936"/>
    <w:rsid w:val="00644A13"/>
    <w:rsid w:val="00644C2B"/>
    <w:rsid w:val="00644C83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091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B09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6E2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046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7E0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13F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53D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2CE1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850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5C5E"/>
    <w:rsid w:val="007D61A6"/>
    <w:rsid w:val="007D67E5"/>
    <w:rsid w:val="007D6B05"/>
    <w:rsid w:val="007D6D01"/>
    <w:rsid w:val="007D7020"/>
    <w:rsid w:val="007D7166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3C7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24D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6BDC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5B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37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749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602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07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3E3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AAA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63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3D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A7F36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29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54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DE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42B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AAE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A9D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4EF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0D6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6D3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63E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A72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10B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14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25D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0FC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92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13A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56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012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3A9B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1E3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435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A46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6BE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479"/>
    <w:rsid w:val="00F5283E"/>
    <w:rsid w:val="00F52A75"/>
    <w:rsid w:val="00F52C8F"/>
    <w:rsid w:val="00F53337"/>
    <w:rsid w:val="00F53609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5E4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2A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A95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442F8E-4D33-40D8-B17B-AF6831D23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48</TotalTime>
  <Pages>3</Pages>
  <Words>396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Supapit, Yingyong</cp:lastModifiedBy>
  <cp:revision>17</cp:revision>
  <cp:lastPrinted>2024-08-05T14:09:00Z</cp:lastPrinted>
  <dcterms:created xsi:type="dcterms:W3CDTF">2025-10-27T13:33:00Z</dcterms:created>
  <dcterms:modified xsi:type="dcterms:W3CDTF">2026-04-29T10:45:00Z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