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4F4AD" w14:textId="3202A157" w:rsidR="003E6A5C" w:rsidRPr="002C0D86" w:rsidRDefault="003E6A5C" w:rsidP="0014234C">
      <w:pPr>
        <w:pStyle w:val="IndexHeading1"/>
        <w:spacing w:after="0" w:line="240" w:lineRule="atLeast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3B4A6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="00CE06EE" w:rsidRPr="003B4A6E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3B4A6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59B8D27" w14:textId="77777777" w:rsidR="003E6A5C" w:rsidRPr="00EF652C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A7586EB" w14:textId="75E83110" w:rsidR="00836386" w:rsidRPr="00EF652C" w:rsidRDefault="00190CF3" w:rsidP="0083638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FB5E9C7" w14:textId="77777777" w:rsidR="00190CF3" w:rsidRPr="00EF652C" w:rsidRDefault="00190CF3" w:rsidP="00190CF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D63D34" w14:textId="77777777" w:rsidR="00C73EB3" w:rsidRPr="00EF652C" w:rsidRDefault="003E6A5C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55F6B96C" w14:textId="4203A2DA" w:rsidR="00C73EB3" w:rsidRPr="00EF652C" w:rsidRDefault="00C73EB3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21198">
        <w:rPr>
          <w:rFonts w:asciiTheme="majorBidi" w:hAnsiTheme="majorBidi" w:cstheme="majorBidi"/>
          <w:sz w:val="30"/>
          <w:szCs w:val="30"/>
          <w:cs/>
          <w:lang w:bidi="th-TH"/>
        </w:rPr>
        <w:t>เงินให้กู้ยืม</w:t>
      </w:r>
    </w:p>
    <w:p w14:paraId="55526EFB" w14:textId="086BAE47" w:rsidR="00C54544" w:rsidRDefault="00E277C7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A35E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2F4A1E" w:rsidRPr="001A35E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3DC68709" w14:textId="6F135FA7" w:rsidR="003E44A6" w:rsidRPr="001A35E3" w:rsidRDefault="003E44A6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A35E3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="005F6792" w:rsidRPr="001A35E3">
        <w:rPr>
          <w:rFonts w:asciiTheme="majorBidi" w:hAnsiTheme="majorBidi" w:cstheme="majorBidi" w:hint="cs"/>
          <w:sz w:val="30"/>
          <w:szCs w:val="30"/>
          <w:cs/>
          <w:lang w:bidi="th-TH"/>
        </w:rPr>
        <w:t>ครื่องมือทางการเงิน</w:t>
      </w:r>
    </w:p>
    <w:p w14:paraId="33F10900" w14:textId="1703D763" w:rsidR="00083D96" w:rsidRDefault="00B11286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A35E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55B02E93" w14:textId="133704E4" w:rsidR="007C7A14" w:rsidRDefault="007C7A14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9697D4C" w14:textId="77777777" w:rsidR="00E00CAC" w:rsidRPr="00EF652C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</w:rPr>
        <w:br w:type="page"/>
      </w:r>
      <w:r w:rsidR="00E00CAC" w:rsidRPr="00EF652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EF8BC7A" w14:textId="77777777" w:rsidR="003E6A5C" w:rsidRPr="001E51B2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3756D" w14:textId="4BD0745F" w:rsidR="00042D43" w:rsidRPr="00EF652C" w:rsidRDefault="00E00CA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652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F42B6C" w:rsidRPr="00EF652C">
        <w:rPr>
          <w:rFonts w:asciiTheme="majorBidi" w:hAnsiTheme="majorBidi" w:cstheme="majorBidi"/>
          <w:sz w:val="30"/>
          <w:szCs w:val="30"/>
          <w:cs/>
        </w:rPr>
        <w:t>การเงินจาก</w:t>
      </w:r>
      <w:r w:rsidR="00F42B6C" w:rsidRPr="00E17F6D">
        <w:rPr>
          <w:rFonts w:asciiTheme="majorBidi" w:hAnsiTheme="majorBidi" w:cstheme="majorBidi"/>
          <w:sz w:val="30"/>
          <w:szCs w:val="30"/>
          <w:cs/>
        </w:rPr>
        <w:t>คณะกรรมการเมื่อ</w:t>
      </w:r>
      <w:r w:rsidR="00F42B6C" w:rsidRPr="00D17862">
        <w:rPr>
          <w:rFonts w:asciiTheme="majorBidi" w:hAnsiTheme="majorBidi" w:cstheme="majorBidi"/>
          <w:sz w:val="30"/>
          <w:szCs w:val="30"/>
          <w:cs/>
        </w:rPr>
        <w:t>วันที</w:t>
      </w:r>
      <w:r w:rsidR="00B61C6B" w:rsidRPr="00D17862">
        <w:rPr>
          <w:rFonts w:asciiTheme="majorBidi" w:hAnsiTheme="majorBidi" w:cstheme="majorBidi"/>
          <w:sz w:val="30"/>
          <w:szCs w:val="30"/>
          <w:cs/>
        </w:rPr>
        <w:t>่</w:t>
      </w:r>
      <w:r w:rsidR="002E4489" w:rsidRPr="00D17862">
        <w:rPr>
          <w:rFonts w:asciiTheme="majorBidi" w:hAnsiTheme="majorBidi" w:cstheme="majorBidi"/>
          <w:sz w:val="30"/>
          <w:szCs w:val="30"/>
        </w:rPr>
        <w:t xml:space="preserve"> </w:t>
      </w:r>
      <w:r w:rsidR="00BD21C7">
        <w:rPr>
          <w:rFonts w:asciiTheme="majorBidi" w:hAnsiTheme="majorBidi" w:cstheme="majorBidi"/>
          <w:sz w:val="30"/>
          <w:szCs w:val="30"/>
        </w:rPr>
        <w:t>11</w:t>
      </w:r>
      <w:r w:rsidR="00A66592" w:rsidRPr="00D17862">
        <w:rPr>
          <w:rFonts w:asciiTheme="majorBidi" w:hAnsiTheme="majorBidi" w:cstheme="majorBidi"/>
          <w:sz w:val="30"/>
          <w:szCs w:val="30"/>
        </w:rPr>
        <w:t xml:space="preserve"> </w:t>
      </w:r>
      <w:r w:rsidR="00A66592" w:rsidRPr="00D17862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73339C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F016FF" w:rsidRPr="00E17F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697A" w:rsidRPr="00E17F6D">
        <w:rPr>
          <w:rFonts w:asciiTheme="majorBidi" w:hAnsiTheme="majorBidi" w:cstheme="majorBidi"/>
          <w:sz w:val="30"/>
          <w:szCs w:val="30"/>
        </w:rPr>
        <w:t>256</w:t>
      </w:r>
      <w:r w:rsidR="00404DE6">
        <w:rPr>
          <w:rFonts w:asciiTheme="majorBidi" w:hAnsiTheme="majorBidi" w:cstheme="majorBidi"/>
          <w:sz w:val="30"/>
          <w:szCs w:val="30"/>
        </w:rPr>
        <w:t>9</w:t>
      </w:r>
    </w:p>
    <w:p w14:paraId="2D793AAC" w14:textId="77777777" w:rsidR="005709B2" w:rsidRPr="001E51B2" w:rsidRDefault="005709B2" w:rsidP="002255D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  <w:lang w:val="en-US"/>
        </w:rPr>
      </w:pPr>
    </w:p>
    <w:p w14:paraId="1ECC951B" w14:textId="77777777" w:rsidR="003E6A5C" w:rsidRPr="00EF652C" w:rsidRDefault="000F0269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3A46025" w14:textId="27EEE298" w:rsidR="003E6A5C" w:rsidRPr="001E51B2" w:rsidRDefault="003E6A5C" w:rsidP="0022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B0B82D4" w14:textId="04185CB0" w:rsidR="00124D0C" w:rsidRPr="00EF652C" w:rsidRDefault="000F0269" w:rsidP="00D20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F652C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</w:t>
      </w:r>
      <w:r w:rsidR="00057ED5" w:rsidRPr="00EF652C">
        <w:rPr>
          <w:rFonts w:asciiTheme="majorBidi" w:hAnsiTheme="majorBidi" w:cstheme="majorBidi"/>
          <w:spacing w:val="4"/>
          <w:sz w:val="30"/>
          <w:szCs w:val="30"/>
          <w:cs/>
        </w:rPr>
        <w:t>แบบย่อ</w:t>
      </w:r>
      <w:r w:rsidRPr="00EF652C">
        <w:rPr>
          <w:rFonts w:asciiTheme="majorBidi" w:hAnsiTheme="majorBidi" w:cstheme="majorBidi"/>
          <w:spacing w:val="4"/>
          <w:sz w:val="30"/>
          <w:szCs w:val="30"/>
          <w:cs/>
        </w:rPr>
        <w:t>นี้</w:t>
      </w:r>
      <w:r w:rsidR="00E86E7C" w:rsidRPr="00EF652C">
        <w:rPr>
          <w:rFonts w:asciiTheme="majorBidi" w:hAnsiTheme="majorBidi" w:cstheme="majorBidi"/>
          <w:spacing w:val="4"/>
          <w:sz w:val="30"/>
          <w:szCs w:val="30"/>
          <w:cs/>
        </w:rPr>
        <w:t>นำเสนอ</w:t>
      </w:r>
      <w:r w:rsidR="00E3551B" w:rsidRPr="00EF652C">
        <w:rPr>
          <w:rFonts w:asciiTheme="majorBidi" w:hAnsiTheme="majorBidi" w:cstheme="majorBidi"/>
          <w:spacing w:val="4"/>
          <w:sz w:val="30"/>
          <w:szCs w:val="30"/>
          <w:cs/>
        </w:rPr>
        <w:t>รายการในงบการเงินในรูปแบบเดียวกับงบการเงินประจำปีและจัดทำ</w:t>
      </w:r>
      <w:r w:rsidR="00E3551B" w:rsidRPr="00EF652C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57ED5" w:rsidRPr="00EF652C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(“งบการเงินระหว่างกาล”) </w:t>
      </w:r>
      <w:r w:rsidR="0045598B" w:rsidRPr="00EF652C">
        <w:rPr>
          <w:rFonts w:asciiTheme="majorBidi" w:hAnsiTheme="majorBidi" w:cstheme="majorBidi"/>
          <w:spacing w:val="-2"/>
          <w:sz w:val="30"/>
          <w:szCs w:val="30"/>
          <w:cs/>
        </w:rPr>
        <w:t>ตามมาตรฐานการบัญชี</w:t>
      </w:r>
      <w:r w:rsidRPr="00EF652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ฉบับที่</w:t>
      </w:r>
      <w:r w:rsidR="00D968E4" w:rsidRPr="00EF65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>เรื่อง</w:t>
      </w:r>
      <w:r w:rsidR="000B5E6E"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45598B" w:rsidRPr="00EF652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การรายงานทาง</w:t>
      </w:r>
      <w:r w:rsidRPr="00EF652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การเงินระหว่างกาล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8E125A"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F65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F0446" w:rsidRPr="00EF652C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AF0446" w:rsidRPr="00EF652C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F21FE1">
        <w:rPr>
          <w:rFonts w:asciiTheme="majorBidi" w:hAnsiTheme="majorBidi" w:cstheme="majorBidi"/>
          <w:sz w:val="30"/>
          <w:szCs w:val="30"/>
        </w:rPr>
        <w:t xml:space="preserve"> </w:t>
      </w:r>
      <w:r w:rsidR="00AF0446" w:rsidRPr="00EF652C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456B2F" w:rsidRPr="00EF652C">
        <w:rPr>
          <w:rFonts w:asciiTheme="majorBidi" w:hAnsiTheme="majorBidi" w:cstheme="majorBidi"/>
          <w:sz w:val="30"/>
          <w:szCs w:val="30"/>
        </w:rPr>
        <w:t xml:space="preserve"> 31</w:t>
      </w:r>
      <w:r w:rsidR="00AF0446" w:rsidRPr="00EF652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456B2F" w:rsidRPr="00EF652C">
        <w:rPr>
          <w:rFonts w:asciiTheme="majorBidi" w:hAnsiTheme="majorBidi" w:cstheme="majorBidi"/>
          <w:sz w:val="30"/>
          <w:szCs w:val="30"/>
        </w:rPr>
        <w:t xml:space="preserve"> 256</w:t>
      </w:r>
      <w:r w:rsidR="00704F10">
        <w:rPr>
          <w:rFonts w:asciiTheme="majorBidi" w:hAnsiTheme="majorBidi" w:cstheme="majorBidi"/>
          <w:sz w:val="30"/>
          <w:szCs w:val="30"/>
        </w:rPr>
        <w:t>8</w:t>
      </w:r>
    </w:p>
    <w:p w14:paraId="5766EB89" w14:textId="77777777" w:rsidR="002A3F2B" w:rsidRPr="001E51B2" w:rsidRDefault="002A3F2B" w:rsidP="008E1A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EC71D3E" w14:textId="1E6BBD51" w:rsidR="00BE2731" w:rsidRDefault="00BE2731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F652C">
        <w:rPr>
          <w:rFonts w:asciiTheme="majorBidi" w:hAnsiTheme="majorBidi" w:cstheme="majorBidi"/>
          <w:sz w:val="30"/>
          <w:szCs w:val="30"/>
        </w:rPr>
        <w:t>31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EF652C">
        <w:rPr>
          <w:rFonts w:asciiTheme="majorBidi" w:hAnsiTheme="majorBidi" w:cstheme="majorBidi"/>
          <w:sz w:val="30"/>
          <w:szCs w:val="30"/>
        </w:rPr>
        <w:t xml:space="preserve"> 256</w:t>
      </w:r>
      <w:r w:rsidR="00704F10">
        <w:rPr>
          <w:rFonts w:asciiTheme="majorBidi" w:hAnsiTheme="majorBidi" w:cstheme="majorBidi"/>
          <w:sz w:val="30"/>
          <w:szCs w:val="30"/>
        </w:rPr>
        <w:t>8</w:t>
      </w:r>
    </w:p>
    <w:p w14:paraId="2BED4C94" w14:textId="1F96B608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D22533" w14:textId="5FE9FCA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8D83EE" w14:textId="060B1A54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FDCC53" w14:textId="0D9474C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4FD979" w14:textId="7956A3C3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56182" w14:textId="140A80D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FD4597" w14:textId="1C63A65F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F24F5F" w14:textId="2BDBC694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5DF827" w14:textId="1505C89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ECE2DC" w14:textId="2FC7C68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17C9CA" w14:textId="11A50C53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D679A3" w14:textId="56051F8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D968809" w14:textId="77777777" w:rsidR="00545CCA" w:rsidRPr="00EF652C" w:rsidRDefault="00545CCA" w:rsidP="00545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C25492" w14:textId="60F045CE" w:rsidR="008E1A74" w:rsidRPr="00EF652C" w:rsidRDefault="008E1A74" w:rsidP="00D523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4"/>
          <w:szCs w:val="24"/>
        </w:rPr>
      </w:pPr>
    </w:p>
    <w:p w14:paraId="14F3E75C" w14:textId="7D6B2F5C" w:rsidR="003E6A5C" w:rsidRPr="005D00B0" w:rsidRDefault="003E6A5C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D00B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BFF7C6D" w14:textId="77777777" w:rsidR="000E3EDB" w:rsidRPr="001E51B2" w:rsidRDefault="000E3EDB" w:rsidP="001268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 w:hint="cs"/>
          <w:b/>
          <w:sz w:val="30"/>
          <w:szCs w:val="30"/>
          <w:cs/>
          <w:lang w:val="en-US"/>
        </w:rPr>
      </w:pPr>
    </w:p>
    <w:p w14:paraId="02B9903B" w14:textId="3753B47F" w:rsidR="0075348D" w:rsidRPr="005D00B0" w:rsidRDefault="00FF65A7" w:rsidP="00215B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30"/>
          <w:szCs w:val="30"/>
        </w:rPr>
      </w:pPr>
      <w:r>
        <w:rPr>
          <w:rFonts w:asciiTheme="majorBidi" w:hAnsiTheme="majorBidi" w:hint="cs"/>
          <w:b/>
          <w:spacing w:val="2"/>
          <w:sz w:val="30"/>
          <w:szCs w:val="30"/>
          <w:cs/>
        </w:rPr>
        <w:t>ไม่มีการเปลี่ยนแปลงความสัมพันธ์อย่างมีนัยสำคัญใน</w:t>
      </w:r>
      <w:r w:rsidR="00EA44F0" w:rsidRPr="00EA44F0">
        <w:rPr>
          <w:rFonts w:asciiTheme="majorBidi" w:hAnsiTheme="majorBidi"/>
          <w:b/>
          <w:spacing w:val="2"/>
          <w:sz w:val="30"/>
          <w:szCs w:val="30"/>
          <w:cs/>
        </w:rPr>
        <w:t>บุคคลหรือกิจการอื่นที่เกี่ยวข้องกัน</w:t>
      </w:r>
      <w:r>
        <w:rPr>
          <w:rFonts w:asciiTheme="majorBidi" w:hAnsiTheme="majorBidi" w:hint="cs"/>
          <w:b/>
          <w:spacing w:val="2"/>
          <w:sz w:val="30"/>
          <w:szCs w:val="30"/>
          <w:cs/>
        </w:rPr>
        <w:t>ใน</w:t>
      </w:r>
      <w:r w:rsidR="00EA44F0" w:rsidRPr="00EA44F0">
        <w:rPr>
          <w:rFonts w:asciiTheme="majorBidi" w:hAnsiTheme="majorBidi"/>
          <w:b/>
          <w:spacing w:val="2"/>
          <w:sz w:val="30"/>
          <w:szCs w:val="30"/>
          <w:cs/>
        </w:rPr>
        <w:t>ระหว่าง</w:t>
      </w:r>
      <w:r>
        <w:rPr>
          <w:rFonts w:asciiTheme="majorBidi" w:hAnsiTheme="majorBidi" w:hint="cs"/>
          <w:b/>
          <w:spacing w:val="2"/>
          <w:sz w:val="30"/>
          <w:szCs w:val="30"/>
          <w:cs/>
        </w:rPr>
        <w:t>งวด</w:t>
      </w:r>
    </w:p>
    <w:p w14:paraId="2E5A8E17" w14:textId="77777777" w:rsidR="005D00B0" w:rsidRPr="00FF65A7" w:rsidRDefault="005D00B0" w:rsidP="005D00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24"/>
          <w:szCs w:val="24"/>
        </w:rPr>
      </w:pPr>
    </w:p>
    <w:tbl>
      <w:tblPr>
        <w:tblW w:w="94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07"/>
        <w:gridCol w:w="267"/>
        <w:gridCol w:w="1118"/>
        <w:gridCol w:w="267"/>
        <w:gridCol w:w="1120"/>
        <w:gridCol w:w="252"/>
        <w:gridCol w:w="1101"/>
      </w:tblGrid>
      <w:tr w:rsidR="005D00B0" w:rsidRPr="00F463CA" w14:paraId="263D17C4" w14:textId="77777777" w:rsidTr="00521189">
        <w:trPr>
          <w:tblHeader/>
        </w:trPr>
        <w:tc>
          <w:tcPr>
            <w:tcW w:w="2235" w:type="pct"/>
          </w:tcPr>
          <w:p w14:paraId="6309E6EA" w14:textId="622CB268" w:rsidR="005D00B0" w:rsidRPr="00F463CA" w:rsidRDefault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D0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="000346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</w:t>
            </w:r>
            <w:r w:rsidR="00A1317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</w:t>
            </w:r>
            <w:r w:rsidR="000346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ลหรือกิจการที่เกี่ยวข้องกัน</w:t>
            </w:r>
          </w:p>
        </w:tc>
        <w:tc>
          <w:tcPr>
            <w:tcW w:w="1317" w:type="pct"/>
            <w:gridSpan w:val="3"/>
          </w:tcPr>
          <w:p w14:paraId="0DEC81B1" w14:textId="77777777" w:rsidR="005D00B0" w:rsidRPr="00F463CA" w:rsidRDefault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45381F3E" w14:textId="77777777" w:rsidR="005D00B0" w:rsidRPr="00F463CA" w:rsidRDefault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07" w:type="pct"/>
            <w:gridSpan w:val="3"/>
          </w:tcPr>
          <w:p w14:paraId="1513735B" w14:textId="77777777" w:rsidR="005D00B0" w:rsidRPr="00F463CA" w:rsidRDefault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D40684" w:rsidRPr="00F463CA" w14:paraId="4705981D" w14:textId="77777777" w:rsidTr="005D00B0">
        <w:trPr>
          <w:tblHeader/>
        </w:trPr>
        <w:tc>
          <w:tcPr>
            <w:tcW w:w="2235" w:type="pct"/>
          </w:tcPr>
          <w:p w14:paraId="10C58C67" w14:textId="3BFB5623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404DE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สามเดือน</w:t>
            </w:r>
            <w:r w:rsidR="00317A22"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สิ้นสุดวันที่ </w:t>
            </w:r>
            <w:r w:rsidR="00404D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="00404DE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585" w:type="pct"/>
          </w:tcPr>
          <w:p w14:paraId="05A808DD" w14:textId="04EA65B0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</w:t>
            </w:r>
            <w:r w:rsidR="00404DE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1" w:type="pct"/>
          </w:tcPr>
          <w:p w14:paraId="1A68B7AA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E5AC322" w14:textId="0705FBD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</w:t>
            </w:r>
            <w:r w:rsidR="00404DE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1" w:type="pct"/>
          </w:tcPr>
          <w:p w14:paraId="3AFCC90B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EB96EBC" w14:textId="5A2942D9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</w:t>
            </w:r>
            <w:r w:rsidR="00404DE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33" w:type="pct"/>
          </w:tcPr>
          <w:p w14:paraId="7AD9DD90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1315D128" w14:textId="3812E95C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</w:t>
            </w:r>
            <w:r w:rsidR="00404DE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</w:tr>
      <w:tr w:rsidR="00D40684" w:rsidRPr="00F463CA" w14:paraId="14BC13FD" w14:textId="77777777">
        <w:trPr>
          <w:tblHeader/>
        </w:trPr>
        <w:tc>
          <w:tcPr>
            <w:tcW w:w="2235" w:type="pct"/>
          </w:tcPr>
          <w:p w14:paraId="3CA96D4C" w14:textId="77777777" w:rsidR="00D40684" w:rsidRPr="00E33863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5" w:type="pct"/>
            <w:gridSpan w:val="7"/>
          </w:tcPr>
          <w:p w14:paraId="4AD2D181" w14:textId="77777777" w:rsidR="00D40684" w:rsidRPr="00E33863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338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40684" w:rsidRPr="00F463CA" w14:paraId="1CB7769A" w14:textId="77777777" w:rsidTr="005D00B0">
        <w:tc>
          <w:tcPr>
            <w:tcW w:w="2235" w:type="pct"/>
          </w:tcPr>
          <w:p w14:paraId="0E578763" w14:textId="77777777" w:rsidR="00D40684" w:rsidRPr="00F463CA" w:rsidRDefault="00D40684" w:rsidP="00D4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4EF19677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526213C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2D5B1A5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B0CDF49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7DEACEA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149C6C18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FEB9B73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E20099" w:rsidRPr="00F463CA" w14:paraId="30341436" w14:textId="77777777">
        <w:tc>
          <w:tcPr>
            <w:tcW w:w="2235" w:type="pct"/>
          </w:tcPr>
          <w:p w14:paraId="454DB408" w14:textId="77777777" w:rsidR="00E20099" w:rsidRPr="00F463CA" w:rsidRDefault="00E20099" w:rsidP="00E2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510078B0" w14:textId="1C39549D" w:rsidR="00E20099" w:rsidRPr="00F463CA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E61B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1A22D35A" w14:textId="77777777" w:rsidR="00E20099" w:rsidRPr="00F463CA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512EE40" w14:textId="34CD1D90" w:rsidR="00E20099" w:rsidRPr="00F463CA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24ADCD4" w14:textId="77777777" w:rsidR="00E20099" w:rsidRPr="00F463CA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D0660C0" w14:textId="640CE1CC" w:rsidR="00E20099" w:rsidRPr="00F463CA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124</w:t>
            </w:r>
          </w:p>
        </w:tc>
        <w:tc>
          <w:tcPr>
            <w:tcW w:w="133" w:type="pct"/>
          </w:tcPr>
          <w:p w14:paraId="48BA4DEA" w14:textId="77777777" w:rsidR="00E20099" w:rsidRPr="00F463CA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E4BE244" w14:textId="46E4D946" w:rsidR="00E20099" w:rsidRPr="00F463CA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5,695</w:t>
            </w:r>
          </w:p>
        </w:tc>
      </w:tr>
      <w:tr w:rsidR="00E20099" w:rsidRPr="00F463CA" w14:paraId="115394EA" w14:textId="77777777">
        <w:tc>
          <w:tcPr>
            <w:tcW w:w="2235" w:type="pct"/>
          </w:tcPr>
          <w:p w14:paraId="58F8165C" w14:textId="77777777" w:rsidR="00E20099" w:rsidRPr="00F463CA" w:rsidRDefault="00E20099" w:rsidP="00E2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5" w:type="pct"/>
          </w:tcPr>
          <w:p w14:paraId="407EB0D9" w14:textId="5E6FDA75" w:rsidR="00E20099" w:rsidRPr="00F463CA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E61B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7533E1C" w14:textId="77777777" w:rsidR="00E20099" w:rsidRPr="00F463CA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F82AABD" w14:textId="05CA8D17" w:rsidR="00E20099" w:rsidRPr="00F463CA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2DCE416" w14:textId="77777777" w:rsidR="00E20099" w:rsidRPr="00F463CA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F26E826" w14:textId="5D3F34A3" w:rsidR="00E20099" w:rsidRPr="00F463CA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422</w:t>
            </w:r>
          </w:p>
        </w:tc>
        <w:tc>
          <w:tcPr>
            <w:tcW w:w="133" w:type="pct"/>
          </w:tcPr>
          <w:p w14:paraId="02A4D093" w14:textId="77777777" w:rsidR="00E20099" w:rsidRPr="00F463CA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7E257EB" w14:textId="709B2B00" w:rsidR="00E20099" w:rsidRPr="00F463CA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3,131</w:t>
            </w:r>
          </w:p>
        </w:tc>
      </w:tr>
      <w:tr w:rsidR="00E20099" w:rsidRPr="00F463CA" w14:paraId="7615B28D" w14:textId="77777777">
        <w:tc>
          <w:tcPr>
            <w:tcW w:w="2235" w:type="pct"/>
          </w:tcPr>
          <w:p w14:paraId="09526605" w14:textId="50165C33" w:rsidR="00E20099" w:rsidRPr="000F5111" w:rsidRDefault="00E20099" w:rsidP="00E2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5" w:type="pct"/>
          </w:tcPr>
          <w:p w14:paraId="39207C7F" w14:textId="04DBDF5B" w:rsidR="00E20099" w:rsidRPr="00F463CA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E61B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E54F432" w14:textId="77777777" w:rsidR="00E20099" w:rsidRPr="00F463CA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C28F6C3" w14:textId="02145CD6" w:rsidR="00E20099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1A8F4D17" w14:textId="77777777" w:rsidR="00E20099" w:rsidRPr="00F463CA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68D3251" w14:textId="623A28C0" w:rsidR="00E20099" w:rsidRPr="000F5111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US" w:eastAsia="en-US"/>
              </w:rPr>
              <w:t>5</w:t>
            </w:r>
          </w:p>
        </w:tc>
        <w:tc>
          <w:tcPr>
            <w:tcW w:w="133" w:type="pct"/>
          </w:tcPr>
          <w:p w14:paraId="71D0016C" w14:textId="77777777" w:rsidR="00E20099" w:rsidRPr="00F463CA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3D38EAF" w14:textId="71344A24" w:rsidR="00E20099" w:rsidRPr="00DF1F45" w:rsidRDefault="00E20099" w:rsidP="00DF1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20099" w:rsidRPr="00F463CA" w14:paraId="7F1E45B9" w14:textId="77777777">
        <w:tc>
          <w:tcPr>
            <w:tcW w:w="2235" w:type="pct"/>
          </w:tcPr>
          <w:p w14:paraId="68B990BA" w14:textId="77777777" w:rsidR="00E20099" w:rsidRPr="00F463CA" w:rsidRDefault="00E20099" w:rsidP="00E2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111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5" w:type="pct"/>
          </w:tcPr>
          <w:p w14:paraId="31F227E8" w14:textId="129615F2" w:rsidR="00E20099" w:rsidRPr="00F463CA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E61B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31F1BE2F" w14:textId="77777777" w:rsidR="00E20099" w:rsidRPr="00F463CA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219CED1" w14:textId="70E2B406" w:rsidR="00E20099" w:rsidRPr="00F463CA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31FF52D" w14:textId="77777777" w:rsidR="00E20099" w:rsidRPr="00F463CA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C0DA39B" w14:textId="2730BFFB" w:rsidR="00E20099" w:rsidRPr="000F5111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US" w:eastAsia="en-US"/>
              </w:rPr>
              <w:t>2</w:t>
            </w: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eastAsia="en-US"/>
              </w:rPr>
              <w:t>406</w:t>
            </w:r>
          </w:p>
        </w:tc>
        <w:tc>
          <w:tcPr>
            <w:tcW w:w="133" w:type="pct"/>
          </w:tcPr>
          <w:p w14:paraId="024A2623" w14:textId="77777777" w:rsidR="00E20099" w:rsidRPr="00F463CA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1A5C25C" w14:textId="6825594C" w:rsidR="00E20099" w:rsidRPr="00F463CA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4,877</w:t>
            </w:r>
          </w:p>
        </w:tc>
      </w:tr>
      <w:tr w:rsidR="00E20099" w:rsidRPr="00F463CA" w14:paraId="539E423A" w14:textId="77777777">
        <w:tc>
          <w:tcPr>
            <w:tcW w:w="2235" w:type="pct"/>
          </w:tcPr>
          <w:p w14:paraId="31106E1F" w14:textId="77777777" w:rsidR="00E20099" w:rsidRPr="008D025D" w:rsidRDefault="00E20099" w:rsidP="00E2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0BA5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85" w:type="pct"/>
          </w:tcPr>
          <w:p w14:paraId="5E5D6D9B" w14:textId="22D4A55B" w:rsidR="00E20099" w:rsidRPr="008D025D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E61B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142C50D" w14:textId="77777777" w:rsidR="00E20099" w:rsidRPr="008D025D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98E5339" w14:textId="7BA3ACB9" w:rsidR="00E20099" w:rsidRPr="008D025D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41B80D5" w14:textId="77777777" w:rsidR="00E20099" w:rsidRPr="008D025D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E2A3E06" w14:textId="1441BFA7" w:rsidR="00E20099" w:rsidRPr="008D025D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1,984</w:t>
            </w:r>
          </w:p>
        </w:tc>
        <w:tc>
          <w:tcPr>
            <w:tcW w:w="133" w:type="pct"/>
          </w:tcPr>
          <w:p w14:paraId="459A536E" w14:textId="77777777" w:rsidR="00E20099" w:rsidRPr="008D025D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C7F8857" w14:textId="4D1B9F44" w:rsidR="00E20099" w:rsidRPr="008D025D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2,143</w:t>
            </w:r>
          </w:p>
        </w:tc>
      </w:tr>
      <w:tr w:rsidR="00E20099" w:rsidRPr="00F463CA" w14:paraId="671091C5" w14:textId="77777777">
        <w:tc>
          <w:tcPr>
            <w:tcW w:w="2235" w:type="pct"/>
          </w:tcPr>
          <w:p w14:paraId="5B89A439" w14:textId="4FC04A85" w:rsidR="00E20099" w:rsidRPr="008D025D" w:rsidRDefault="00E20099" w:rsidP="00E2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EB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5" w:type="pct"/>
          </w:tcPr>
          <w:p w14:paraId="4A6E0F19" w14:textId="52D84FA0" w:rsidR="00E20099" w:rsidRPr="008D025D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E61B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7B461D9A" w14:textId="77777777" w:rsidR="00E20099" w:rsidRPr="008D025D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BEA8FE3" w14:textId="329BC9EF" w:rsidR="00E20099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4F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09EC385" w14:textId="77777777" w:rsidR="00E20099" w:rsidRPr="008D025D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5BF86CD" w14:textId="39621760" w:rsidR="00E20099" w:rsidRPr="008D025D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729</w:t>
            </w:r>
          </w:p>
        </w:tc>
        <w:tc>
          <w:tcPr>
            <w:tcW w:w="133" w:type="pct"/>
          </w:tcPr>
          <w:p w14:paraId="7FA35D3B" w14:textId="77777777" w:rsidR="00E20099" w:rsidRPr="008D025D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93CA848" w14:textId="6D7F65A2" w:rsidR="00E20099" w:rsidRDefault="00E20099" w:rsidP="00E20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1,264</w:t>
            </w:r>
          </w:p>
        </w:tc>
      </w:tr>
      <w:tr w:rsidR="00FE0F3B" w:rsidRPr="00A4252E" w14:paraId="70291D2C" w14:textId="77777777">
        <w:tc>
          <w:tcPr>
            <w:tcW w:w="2235" w:type="pct"/>
          </w:tcPr>
          <w:p w14:paraId="795F95FD" w14:textId="77777777" w:rsidR="00FE0F3B" w:rsidRPr="00934F89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30A12D4" w14:textId="3B18F580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14813C0A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3CE90A20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533633D5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2" w:type="pct"/>
          </w:tcPr>
          <w:p w14:paraId="616F53C9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3" w:type="pct"/>
          </w:tcPr>
          <w:p w14:paraId="06EE24F5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2" w:type="pct"/>
          </w:tcPr>
          <w:p w14:paraId="790C83CC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BC32C4" w:rsidRPr="00203320" w14:paraId="7F25C261" w14:textId="77777777">
        <w:tc>
          <w:tcPr>
            <w:tcW w:w="2235" w:type="pct"/>
          </w:tcPr>
          <w:p w14:paraId="745108C2" w14:textId="7B229D3C" w:rsidR="00BC32C4" w:rsidRPr="00203320" w:rsidRDefault="00BC32C4" w:rsidP="00BC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บริษัทร่วม </w:t>
            </w:r>
          </w:p>
        </w:tc>
        <w:tc>
          <w:tcPr>
            <w:tcW w:w="585" w:type="pct"/>
          </w:tcPr>
          <w:p w14:paraId="63C9EA58" w14:textId="77777777" w:rsidR="00BC32C4" w:rsidRPr="00203320" w:rsidRDefault="00BC32C4" w:rsidP="00BC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54301326" w14:textId="77777777" w:rsidR="00BC32C4" w:rsidRPr="00203320" w:rsidRDefault="00BC32C4" w:rsidP="00BC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35B8932" w14:textId="77777777" w:rsidR="00BC32C4" w:rsidRPr="00203320" w:rsidRDefault="00BC32C4" w:rsidP="00BC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9AB2EAF" w14:textId="77777777" w:rsidR="00BC32C4" w:rsidRPr="00203320" w:rsidRDefault="00BC32C4" w:rsidP="00BC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72AE284" w14:textId="77777777" w:rsidR="00BC32C4" w:rsidRPr="00203320" w:rsidRDefault="00BC32C4" w:rsidP="00BC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0340AE02" w14:textId="77777777" w:rsidR="00BC32C4" w:rsidRPr="00203320" w:rsidRDefault="00BC32C4" w:rsidP="00BC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3604436" w14:textId="750C0A08" w:rsidR="00BC32C4" w:rsidRPr="00203320" w:rsidRDefault="00BC32C4" w:rsidP="00BC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BC32C4" w:rsidRPr="00203320" w14:paraId="31E14482" w14:textId="77777777" w:rsidTr="00BF4CF8">
        <w:tc>
          <w:tcPr>
            <w:tcW w:w="2235" w:type="pct"/>
          </w:tcPr>
          <w:p w14:paraId="4A25E720" w14:textId="79F6FFC4" w:rsidR="00BC32C4" w:rsidRPr="00203320" w:rsidRDefault="00BC32C4" w:rsidP="00BC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2B2085D4" w14:textId="13BEF944" w:rsidR="00BC32C4" w:rsidRPr="00203320" w:rsidRDefault="00BC32C4" w:rsidP="00BC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</w:t>
            </w:r>
          </w:p>
        </w:tc>
        <w:tc>
          <w:tcPr>
            <w:tcW w:w="141" w:type="pct"/>
          </w:tcPr>
          <w:p w14:paraId="19BAE046" w14:textId="77777777" w:rsidR="00BC32C4" w:rsidRPr="00203320" w:rsidRDefault="00BC32C4" w:rsidP="00BC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13A9122" w14:textId="206D714F" w:rsidR="00BC32C4" w:rsidRPr="00203320" w:rsidRDefault="00BC32C4" w:rsidP="00540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EDE8591" w14:textId="77777777" w:rsidR="00BC32C4" w:rsidRPr="00203320" w:rsidRDefault="00BC32C4" w:rsidP="00BC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9B6D8B4" w14:textId="21A0A1BE" w:rsidR="00BC32C4" w:rsidRPr="00203320" w:rsidRDefault="00BC32C4" w:rsidP="00BC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</w:t>
            </w:r>
          </w:p>
        </w:tc>
        <w:tc>
          <w:tcPr>
            <w:tcW w:w="133" w:type="pct"/>
          </w:tcPr>
          <w:p w14:paraId="66A440BD" w14:textId="77777777" w:rsidR="00BC32C4" w:rsidRPr="00203320" w:rsidRDefault="00BC32C4" w:rsidP="00BC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6547A36" w14:textId="2A69B8C9" w:rsidR="00BC32C4" w:rsidRPr="00203320" w:rsidRDefault="00BC32C4" w:rsidP="00540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BC32C4" w:rsidRPr="00A4252E" w14:paraId="60A01E9E" w14:textId="77777777" w:rsidTr="0098623D">
        <w:tc>
          <w:tcPr>
            <w:tcW w:w="2235" w:type="pct"/>
          </w:tcPr>
          <w:p w14:paraId="04599C37" w14:textId="4DE5B567" w:rsidR="00BC32C4" w:rsidRPr="00934F89" w:rsidRDefault="00BC32C4" w:rsidP="00BC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0BA5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85" w:type="pct"/>
          </w:tcPr>
          <w:p w14:paraId="7CCA962F" w14:textId="006D20F7" w:rsidR="00BC32C4" w:rsidRPr="00A4252E" w:rsidRDefault="00BC32C4" w:rsidP="00BC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270</w:t>
            </w:r>
          </w:p>
        </w:tc>
        <w:tc>
          <w:tcPr>
            <w:tcW w:w="141" w:type="pct"/>
          </w:tcPr>
          <w:p w14:paraId="02F08FB9" w14:textId="77777777" w:rsidR="00BC32C4" w:rsidRPr="00A4252E" w:rsidRDefault="00BC32C4" w:rsidP="00BC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61C66F6A" w14:textId="75965076" w:rsidR="00BC32C4" w:rsidRPr="0054080C" w:rsidRDefault="00BC32C4" w:rsidP="00540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14AD3318" w14:textId="77777777" w:rsidR="00BC32C4" w:rsidRPr="00A4252E" w:rsidRDefault="00BC32C4" w:rsidP="00BC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2" w:type="pct"/>
          </w:tcPr>
          <w:p w14:paraId="538DD451" w14:textId="2299A992" w:rsidR="00BC32C4" w:rsidRPr="00A4252E" w:rsidRDefault="00BC32C4" w:rsidP="00BC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270</w:t>
            </w:r>
          </w:p>
        </w:tc>
        <w:tc>
          <w:tcPr>
            <w:tcW w:w="133" w:type="pct"/>
          </w:tcPr>
          <w:p w14:paraId="031714E6" w14:textId="77777777" w:rsidR="00BC32C4" w:rsidRPr="00A4252E" w:rsidRDefault="00BC32C4" w:rsidP="00BC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2" w:type="pct"/>
          </w:tcPr>
          <w:p w14:paraId="27897D7E" w14:textId="7C0AF7DD" w:rsidR="00BC32C4" w:rsidRPr="0054080C" w:rsidRDefault="00BC32C4" w:rsidP="00540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404DE6" w:rsidRPr="00F463CA" w14:paraId="63D6D554" w14:textId="77777777" w:rsidTr="005D00B0">
        <w:tc>
          <w:tcPr>
            <w:tcW w:w="2235" w:type="pct"/>
          </w:tcPr>
          <w:p w14:paraId="79C38E0E" w14:textId="494C9BC1" w:rsidR="00404DE6" w:rsidRPr="008D025D" w:rsidRDefault="00404DE6" w:rsidP="0040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5E2D9630" w14:textId="77777777" w:rsidR="00404DE6" w:rsidRPr="008D025D" w:rsidRDefault="00404DE6" w:rsidP="00404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5E786E2" w14:textId="77777777" w:rsidR="00404DE6" w:rsidRPr="008D025D" w:rsidRDefault="00404DE6" w:rsidP="00404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E2E3E9A" w14:textId="77777777" w:rsidR="00404DE6" w:rsidRPr="008D025D" w:rsidRDefault="00404DE6" w:rsidP="00404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F24841D" w14:textId="77777777" w:rsidR="00404DE6" w:rsidRPr="008D025D" w:rsidRDefault="00404DE6" w:rsidP="00404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6ED5B93" w14:textId="77777777" w:rsidR="00404DE6" w:rsidRPr="008D025D" w:rsidRDefault="00404DE6" w:rsidP="00404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4ADEE6CD" w14:textId="77777777" w:rsidR="00404DE6" w:rsidRPr="008D025D" w:rsidRDefault="00404DE6" w:rsidP="00404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4491C7D" w14:textId="77777777" w:rsidR="00404DE6" w:rsidRPr="008D025D" w:rsidRDefault="00404DE6" w:rsidP="00404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6675E8" w:rsidRPr="00F463CA" w14:paraId="7892C055" w14:textId="77777777" w:rsidTr="005D00B0">
        <w:tc>
          <w:tcPr>
            <w:tcW w:w="2235" w:type="pct"/>
          </w:tcPr>
          <w:p w14:paraId="43C2E343" w14:textId="70238390" w:rsidR="006675E8" w:rsidRPr="008D025D" w:rsidRDefault="006675E8" w:rsidP="0066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33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5" w:type="pct"/>
          </w:tcPr>
          <w:p w14:paraId="269562D3" w14:textId="0524AB5C" w:rsidR="006675E8" w:rsidRPr="008D025D" w:rsidRDefault="006675E8" w:rsidP="0066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4BFCF831" w14:textId="77777777" w:rsidR="006675E8" w:rsidRPr="008D025D" w:rsidRDefault="006675E8" w:rsidP="0066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2CA4AD7" w14:textId="0C932CA7" w:rsidR="006675E8" w:rsidRPr="00B772B8" w:rsidRDefault="006675E8" w:rsidP="0066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65A5E82E" w14:textId="77777777" w:rsidR="006675E8" w:rsidRPr="008D025D" w:rsidRDefault="006675E8" w:rsidP="0066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8C910E4" w14:textId="6AE92090" w:rsidR="006675E8" w:rsidRPr="008D025D" w:rsidRDefault="006675E8" w:rsidP="0066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4499CF0C" w14:textId="77777777" w:rsidR="006675E8" w:rsidRPr="008D025D" w:rsidRDefault="006675E8" w:rsidP="0066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BA8DF7E" w14:textId="1B0005BF" w:rsidR="006675E8" w:rsidRPr="008D025D" w:rsidRDefault="006675E8" w:rsidP="0066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6675E8" w:rsidRPr="00F463CA" w14:paraId="1F7E95B3" w14:textId="77777777" w:rsidTr="005D00B0">
        <w:tc>
          <w:tcPr>
            <w:tcW w:w="2235" w:type="pct"/>
          </w:tcPr>
          <w:p w14:paraId="5E5FABAF" w14:textId="1D7B308A" w:rsidR="006675E8" w:rsidRDefault="006675E8" w:rsidP="0066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32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5" w:type="pct"/>
          </w:tcPr>
          <w:p w14:paraId="174A4586" w14:textId="7D02889E" w:rsidR="006675E8" w:rsidRPr="00C86FFB" w:rsidRDefault="006675E8" w:rsidP="0066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759DD34" w14:textId="77777777" w:rsidR="006675E8" w:rsidRPr="008D025D" w:rsidRDefault="006675E8" w:rsidP="0066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D87DE38" w14:textId="2D3FA0A4" w:rsidR="006675E8" w:rsidRPr="00404DE6" w:rsidRDefault="006675E8" w:rsidP="0066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064EB61" w14:textId="77777777" w:rsidR="006675E8" w:rsidRPr="008D025D" w:rsidRDefault="006675E8" w:rsidP="0066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AA6A469" w14:textId="1FC39534" w:rsidR="006675E8" w:rsidRPr="00C86FFB" w:rsidRDefault="006675E8" w:rsidP="0066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35FDFE27" w14:textId="77777777" w:rsidR="006675E8" w:rsidRPr="008D025D" w:rsidRDefault="006675E8" w:rsidP="0066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C0BE5DF" w14:textId="112050AC" w:rsidR="006675E8" w:rsidRPr="00F2093C" w:rsidRDefault="006675E8" w:rsidP="0066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6675E8" w:rsidRPr="00F463CA" w14:paraId="3A8E570A" w14:textId="77777777" w:rsidTr="005D00B0">
        <w:tc>
          <w:tcPr>
            <w:tcW w:w="2235" w:type="pct"/>
          </w:tcPr>
          <w:p w14:paraId="6B7DEB32" w14:textId="1A01D01D" w:rsidR="006675E8" w:rsidRPr="001A35E3" w:rsidRDefault="006675E8" w:rsidP="0066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3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C2A3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2033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5" w:type="pct"/>
          </w:tcPr>
          <w:p w14:paraId="58B4DC9E" w14:textId="5299A1EE" w:rsidR="006675E8" w:rsidRPr="001A35E3" w:rsidRDefault="006675E8" w:rsidP="0066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23911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14</w:t>
            </w:r>
            <w:r w:rsidRPr="002239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223911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385</w:t>
            </w:r>
          </w:p>
        </w:tc>
        <w:tc>
          <w:tcPr>
            <w:tcW w:w="141" w:type="pct"/>
          </w:tcPr>
          <w:p w14:paraId="2D807231" w14:textId="77777777" w:rsidR="006675E8" w:rsidRPr="001A35E3" w:rsidRDefault="006675E8" w:rsidP="0066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3A97EA5" w14:textId="6AE6068B" w:rsidR="006675E8" w:rsidRPr="001A35E3" w:rsidRDefault="006675E8" w:rsidP="00D15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239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11,287</w:t>
            </w:r>
          </w:p>
        </w:tc>
        <w:tc>
          <w:tcPr>
            <w:tcW w:w="141" w:type="pct"/>
          </w:tcPr>
          <w:p w14:paraId="086C464E" w14:textId="77777777" w:rsidR="006675E8" w:rsidRPr="001A35E3" w:rsidRDefault="006675E8" w:rsidP="0066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CD1C0F4" w14:textId="1595EF98" w:rsidR="006675E8" w:rsidRPr="001A35E3" w:rsidRDefault="006675E8" w:rsidP="0066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23911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14</w:t>
            </w:r>
            <w:r w:rsidRPr="002239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223911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385</w:t>
            </w:r>
          </w:p>
        </w:tc>
        <w:tc>
          <w:tcPr>
            <w:tcW w:w="133" w:type="pct"/>
          </w:tcPr>
          <w:p w14:paraId="55E42755" w14:textId="77777777" w:rsidR="006675E8" w:rsidRPr="001A35E3" w:rsidRDefault="006675E8" w:rsidP="0066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CC5C7CA" w14:textId="34155FAE" w:rsidR="006675E8" w:rsidRPr="00124B3C" w:rsidRDefault="006675E8" w:rsidP="00D15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657D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11,287</w:t>
            </w:r>
          </w:p>
        </w:tc>
      </w:tr>
      <w:tr w:rsidR="00404DE6" w:rsidRPr="007D4E5A" w14:paraId="7FE11D1C" w14:textId="77777777" w:rsidTr="005D00B0">
        <w:tc>
          <w:tcPr>
            <w:tcW w:w="2235" w:type="pct"/>
          </w:tcPr>
          <w:p w14:paraId="51D017D7" w14:textId="6BDE9AD7" w:rsidR="00404DE6" w:rsidRPr="00934F89" w:rsidRDefault="00404DE6" w:rsidP="0040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72F8380" w14:textId="5BB93978" w:rsidR="00404DE6" w:rsidRPr="00E41820" w:rsidRDefault="00404DE6" w:rsidP="00404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34D48AA9" w14:textId="77777777" w:rsidR="00404DE6" w:rsidRPr="00E41820" w:rsidRDefault="00404DE6" w:rsidP="00404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91" w:type="pct"/>
          </w:tcPr>
          <w:p w14:paraId="58D841F8" w14:textId="00C33447" w:rsidR="00404DE6" w:rsidRPr="00E41820" w:rsidRDefault="00404DE6" w:rsidP="00404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7B67B95B" w14:textId="77777777" w:rsidR="00404DE6" w:rsidRPr="00E41820" w:rsidRDefault="00404DE6" w:rsidP="00404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92" w:type="pct"/>
          </w:tcPr>
          <w:p w14:paraId="553ED856" w14:textId="69125E94" w:rsidR="00404DE6" w:rsidRPr="00E41820" w:rsidRDefault="00404DE6" w:rsidP="00404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33" w:type="pct"/>
          </w:tcPr>
          <w:p w14:paraId="66FE33E1" w14:textId="77777777" w:rsidR="00404DE6" w:rsidRPr="00E41820" w:rsidRDefault="00404DE6" w:rsidP="00404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82" w:type="pct"/>
          </w:tcPr>
          <w:p w14:paraId="41193A5F" w14:textId="126C8AB8" w:rsidR="00404DE6" w:rsidRPr="00E41820" w:rsidRDefault="00404DE6" w:rsidP="00404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</w:tr>
      <w:tr w:rsidR="00404DE6" w:rsidRPr="00F463CA" w14:paraId="7F709E5A" w14:textId="77777777" w:rsidTr="005D00B0">
        <w:tc>
          <w:tcPr>
            <w:tcW w:w="2235" w:type="pct"/>
          </w:tcPr>
          <w:p w14:paraId="4DCEBCDC" w14:textId="4A967B84" w:rsidR="00404DE6" w:rsidRDefault="00404DE6" w:rsidP="0040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5" w:type="pct"/>
          </w:tcPr>
          <w:p w14:paraId="0F30312C" w14:textId="77777777" w:rsidR="00404DE6" w:rsidRPr="00E81898" w:rsidRDefault="00404DE6" w:rsidP="00404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46DB1204" w14:textId="77777777" w:rsidR="00404DE6" w:rsidRPr="00F463CA" w:rsidRDefault="00404DE6" w:rsidP="00404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D4F03A9" w14:textId="3BF8B1DC" w:rsidR="00404DE6" w:rsidRPr="00E81898" w:rsidRDefault="00404DE6" w:rsidP="00404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3B4C4CED" w14:textId="77777777" w:rsidR="00404DE6" w:rsidRPr="00F463CA" w:rsidRDefault="00404DE6" w:rsidP="00404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92FF477" w14:textId="77777777" w:rsidR="00404DE6" w:rsidRPr="00E81898" w:rsidRDefault="00404DE6" w:rsidP="00404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3" w:type="pct"/>
          </w:tcPr>
          <w:p w14:paraId="3FC2674D" w14:textId="77777777" w:rsidR="00404DE6" w:rsidRPr="00F463CA" w:rsidRDefault="00404DE6" w:rsidP="00404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001C85F" w14:textId="77777777" w:rsidR="00404DE6" w:rsidRPr="00E81898" w:rsidRDefault="00404DE6" w:rsidP="00404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7A0000" w:rsidRPr="00F463CA" w14:paraId="40C44923" w14:textId="77777777">
        <w:tc>
          <w:tcPr>
            <w:tcW w:w="2235" w:type="pct"/>
          </w:tcPr>
          <w:p w14:paraId="27B98B7F" w14:textId="3C62A799" w:rsidR="007A0000" w:rsidRPr="00C4263D" w:rsidRDefault="007A0000" w:rsidP="007A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14294A5A" w14:textId="176006F9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040</w:t>
            </w:r>
          </w:p>
        </w:tc>
        <w:tc>
          <w:tcPr>
            <w:tcW w:w="141" w:type="pct"/>
          </w:tcPr>
          <w:p w14:paraId="0F160F8D" w14:textId="77777777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C5F582E" w14:textId="0ABB526D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1,092</w:t>
            </w:r>
          </w:p>
        </w:tc>
        <w:tc>
          <w:tcPr>
            <w:tcW w:w="141" w:type="pct"/>
          </w:tcPr>
          <w:p w14:paraId="50C6D33F" w14:textId="77777777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6A2FF5C" w14:textId="5D960B34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1,751</w:t>
            </w:r>
          </w:p>
        </w:tc>
        <w:tc>
          <w:tcPr>
            <w:tcW w:w="133" w:type="pct"/>
          </w:tcPr>
          <w:p w14:paraId="662B66B4" w14:textId="77777777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A0FF204" w14:textId="4A630D7E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766</w:t>
            </w:r>
          </w:p>
        </w:tc>
      </w:tr>
      <w:tr w:rsidR="007A0000" w:rsidRPr="00F463CA" w14:paraId="722C1D04" w14:textId="77777777">
        <w:tc>
          <w:tcPr>
            <w:tcW w:w="2235" w:type="pct"/>
          </w:tcPr>
          <w:p w14:paraId="45369AB5" w14:textId="6337D899" w:rsidR="007A0000" w:rsidRPr="00C4263D" w:rsidRDefault="007A0000" w:rsidP="007A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3C3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5" w:type="pct"/>
          </w:tcPr>
          <w:p w14:paraId="5AD9E72C" w14:textId="59F84A49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32,854</w:t>
            </w:r>
          </w:p>
        </w:tc>
        <w:tc>
          <w:tcPr>
            <w:tcW w:w="141" w:type="pct"/>
          </w:tcPr>
          <w:p w14:paraId="74865F85" w14:textId="77777777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20B57AB" w14:textId="2889E8DB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48,204</w:t>
            </w:r>
          </w:p>
        </w:tc>
        <w:tc>
          <w:tcPr>
            <w:tcW w:w="141" w:type="pct"/>
          </w:tcPr>
          <w:p w14:paraId="682F19C1" w14:textId="77777777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1FBEAC2" w14:textId="6038AA19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32,854</w:t>
            </w:r>
          </w:p>
        </w:tc>
        <w:tc>
          <w:tcPr>
            <w:tcW w:w="133" w:type="pct"/>
          </w:tcPr>
          <w:p w14:paraId="686A1906" w14:textId="77777777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94EE175" w14:textId="648C9692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48,204</w:t>
            </w:r>
          </w:p>
        </w:tc>
      </w:tr>
      <w:tr w:rsidR="007A0000" w:rsidRPr="00F463CA" w14:paraId="067FCCD5" w14:textId="77777777">
        <w:tc>
          <w:tcPr>
            <w:tcW w:w="2235" w:type="pct"/>
          </w:tcPr>
          <w:p w14:paraId="216228A7" w14:textId="124AB6B0" w:rsidR="007A0000" w:rsidRPr="00C4263D" w:rsidRDefault="007A0000" w:rsidP="007A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5" w:type="pct"/>
          </w:tcPr>
          <w:p w14:paraId="4DBE4E6E" w14:textId="2546A578" w:rsidR="007A0000" w:rsidRPr="00F463CA" w:rsidRDefault="007A0000" w:rsidP="00540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18D3C1E8" w14:textId="77777777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EC2A2FF" w14:textId="7AC1CE78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1" w:type="pct"/>
          </w:tcPr>
          <w:p w14:paraId="5BF3CF93" w14:textId="77777777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36F2A6C" w14:textId="78E2639C" w:rsidR="007A0000" w:rsidRPr="00F463CA" w:rsidRDefault="007A0000" w:rsidP="00540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4ABB39EA" w14:textId="77777777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BA9A731" w14:textId="483F821D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</w:tr>
      <w:tr w:rsidR="007A0000" w:rsidRPr="00F463CA" w14:paraId="279A68C1" w14:textId="77777777">
        <w:tc>
          <w:tcPr>
            <w:tcW w:w="2235" w:type="pct"/>
          </w:tcPr>
          <w:p w14:paraId="6FE1CC89" w14:textId="4B6F77B6" w:rsidR="007A0000" w:rsidRPr="00C4263D" w:rsidRDefault="007A0000" w:rsidP="007A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BA5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85" w:type="pct"/>
          </w:tcPr>
          <w:p w14:paraId="447096B6" w14:textId="2246A2FE" w:rsidR="007A0000" w:rsidRPr="00DC4FC8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724</w:t>
            </w:r>
          </w:p>
        </w:tc>
        <w:tc>
          <w:tcPr>
            <w:tcW w:w="141" w:type="pct"/>
          </w:tcPr>
          <w:p w14:paraId="2E52902C" w14:textId="77777777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071A979" w14:textId="38D54683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4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2,155</w:t>
            </w:r>
          </w:p>
        </w:tc>
        <w:tc>
          <w:tcPr>
            <w:tcW w:w="141" w:type="pct"/>
          </w:tcPr>
          <w:p w14:paraId="137F575C" w14:textId="77777777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7471414" w14:textId="20145268" w:rsidR="007A0000" w:rsidRPr="00E81898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1,626</w:t>
            </w:r>
          </w:p>
        </w:tc>
        <w:tc>
          <w:tcPr>
            <w:tcW w:w="133" w:type="pct"/>
          </w:tcPr>
          <w:p w14:paraId="1CDA0AD3" w14:textId="77777777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3DE0608" w14:textId="1891FC88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2,001</w:t>
            </w:r>
          </w:p>
        </w:tc>
      </w:tr>
      <w:tr w:rsidR="007A0000" w:rsidRPr="00F463CA" w14:paraId="4D4CBDA3" w14:textId="77777777">
        <w:tc>
          <w:tcPr>
            <w:tcW w:w="2235" w:type="pct"/>
          </w:tcPr>
          <w:p w14:paraId="69B173BA" w14:textId="67E49AC9" w:rsidR="007A0000" w:rsidRPr="00C4263D" w:rsidRDefault="007A0000" w:rsidP="007A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85" w:type="pct"/>
          </w:tcPr>
          <w:p w14:paraId="57B18893" w14:textId="0AE7BF2C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1,648</w:t>
            </w:r>
          </w:p>
        </w:tc>
        <w:tc>
          <w:tcPr>
            <w:tcW w:w="141" w:type="pct"/>
          </w:tcPr>
          <w:p w14:paraId="50D15FB8" w14:textId="77777777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B51FA67" w14:textId="13E10E92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2,395</w:t>
            </w:r>
          </w:p>
        </w:tc>
        <w:tc>
          <w:tcPr>
            <w:tcW w:w="141" w:type="pct"/>
          </w:tcPr>
          <w:p w14:paraId="62FFEBC0" w14:textId="77777777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F0416A5" w14:textId="46AA27A3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1,648</w:t>
            </w:r>
          </w:p>
        </w:tc>
        <w:tc>
          <w:tcPr>
            <w:tcW w:w="133" w:type="pct"/>
          </w:tcPr>
          <w:p w14:paraId="2AE56F04" w14:textId="77777777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EE0B356" w14:textId="760961EF" w:rsidR="007A0000" w:rsidRPr="00F463CA" w:rsidRDefault="007A0000" w:rsidP="007A0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2,395</w:t>
            </w:r>
          </w:p>
        </w:tc>
      </w:tr>
    </w:tbl>
    <w:p w14:paraId="6869F434" w14:textId="77777777" w:rsidR="00020163" w:rsidRDefault="00020163"/>
    <w:tbl>
      <w:tblPr>
        <w:tblW w:w="94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9"/>
        <w:gridCol w:w="1187"/>
        <w:gridCol w:w="8"/>
        <w:gridCol w:w="261"/>
        <w:gridCol w:w="11"/>
        <w:gridCol w:w="1092"/>
        <w:gridCol w:w="9"/>
        <w:gridCol w:w="257"/>
        <w:gridCol w:w="1092"/>
        <w:gridCol w:w="263"/>
        <w:gridCol w:w="1187"/>
        <w:gridCol w:w="6"/>
      </w:tblGrid>
      <w:tr w:rsidR="00663CD7" w:rsidRPr="00EF652C" w14:paraId="3202A59F" w14:textId="77777777" w:rsidTr="00E41820">
        <w:trPr>
          <w:tblHeader/>
        </w:trPr>
        <w:tc>
          <w:tcPr>
            <w:tcW w:w="2161" w:type="pct"/>
          </w:tcPr>
          <w:p w14:paraId="22E2B427" w14:textId="174280DE" w:rsidR="00663CD7" w:rsidRPr="00EF652C" w:rsidRDefault="00663CD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7" w:type="pct"/>
            <w:gridSpan w:val="6"/>
          </w:tcPr>
          <w:p w14:paraId="6E2608BE" w14:textId="77777777" w:rsidR="00663CD7" w:rsidRPr="00EF652C" w:rsidRDefault="0066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" w:type="pct"/>
          </w:tcPr>
          <w:p w14:paraId="442A534A" w14:textId="77777777" w:rsidR="00663CD7" w:rsidRPr="00EF652C" w:rsidRDefault="0066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4"/>
          </w:tcPr>
          <w:p w14:paraId="26CA17E0" w14:textId="77777777" w:rsidR="00663CD7" w:rsidRPr="00EF652C" w:rsidRDefault="0066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069A0" w:rsidRPr="00EF652C" w14:paraId="3D4D3299" w14:textId="77777777" w:rsidTr="00256CB8">
        <w:trPr>
          <w:tblHeader/>
        </w:trPr>
        <w:tc>
          <w:tcPr>
            <w:tcW w:w="2161" w:type="pct"/>
          </w:tcPr>
          <w:p w14:paraId="2A9895E9" w14:textId="32B6AA08" w:rsidR="007069A0" w:rsidRPr="00EF652C" w:rsidRDefault="007069A0" w:rsidP="007069A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631" w:type="pct"/>
            <w:gridSpan w:val="2"/>
          </w:tcPr>
          <w:p w14:paraId="3ABBDA9F" w14:textId="622976F6" w:rsidR="007069A0" w:rsidRPr="0050282F" w:rsidRDefault="00404DE6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4" w:type="pct"/>
            <w:gridSpan w:val="2"/>
          </w:tcPr>
          <w:p w14:paraId="53BECA78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96A4D16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" w:type="pct"/>
          </w:tcPr>
          <w:p w14:paraId="5E1C299F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75906D" w14:textId="3C6D2329" w:rsidR="007069A0" w:rsidRPr="0050282F" w:rsidRDefault="00404DE6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9" w:type="pct"/>
          </w:tcPr>
          <w:p w14:paraId="2E32935E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54C5B08" w14:textId="7621F29A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069A0" w:rsidRPr="00EF652C" w14:paraId="2591E5F1" w14:textId="77777777" w:rsidTr="00256CB8">
        <w:trPr>
          <w:tblHeader/>
        </w:trPr>
        <w:tc>
          <w:tcPr>
            <w:tcW w:w="2161" w:type="pct"/>
          </w:tcPr>
          <w:p w14:paraId="559AF89D" w14:textId="59053C4E" w:rsidR="007069A0" w:rsidRPr="00EF652C" w:rsidRDefault="007069A0" w:rsidP="007069A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31" w:type="pct"/>
            <w:gridSpan w:val="2"/>
          </w:tcPr>
          <w:p w14:paraId="3540817E" w14:textId="1BA9744D" w:rsidR="007069A0" w:rsidRPr="00E1780F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04DE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  <w:gridSpan w:val="2"/>
          </w:tcPr>
          <w:p w14:paraId="06B48C2E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772662D" w14:textId="33D2F972" w:rsidR="007069A0" w:rsidRPr="00404DE6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04D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36" w:type="pct"/>
          </w:tcPr>
          <w:p w14:paraId="5AC69F4B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0D9DD03" w14:textId="6EB23C05" w:rsidR="007069A0" w:rsidRPr="00E1780F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04DE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9" w:type="pct"/>
          </w:tcPr>
          <w:p w14:paraId="11006AA0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80727E2" w14:textId="3A7973A4" w:rsidR="007069A0" w:rsidRPr="00E1780F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04DE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069A0" w:rsidRPr="00EF652C" w14:paraId="67E27A6A" w14:textId="77777777" w:rsidTr="00256CB8">
        <w:trPr>
          <w:tblHeader/>
        </w:trPr>
        <w:tc>
          <w:tcPr>
            <w:tcW w:w="2161" w:type="pct"/>
          </w:tcPr>
          <w:p w14:paraId="692F040C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9" w:type="pct"/>
            <w:gridSpan w:val="11"/>
          </w:tcPr>
          <w:p w14:paraId="4BBB34B9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69A0" w:rsidRPr="00EF652C" w14:paraId="34B20763" w14:textId="77777777">
        <w:tc>
          <w:tcPr>
            <w:tcW w:w="2161" w:type="pct"/>
          </w:tcPr>
          <w:p w14:paraId="767F3335" w14:textId="77777777" w:rsidR="007069A0" w:rsidRPr="00EF652C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1" w:type="pct"/>
            <w:gridSpan w:val="2"/>
          </w:tcPr>
          <w:p w14:paraId="08DC7E61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DE9081D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FE8EED7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61F91AF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24CFC6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343B9AA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836ADB1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1BE0" w:rsidRPr="00EF652C" w14:paraId="0C833F96" w14:textId="77777777">
        <w:tc>
          <w:tcPr>
            <w:tcW w:w="2161" w:type="pct"/>
          </w:tcPr>
          <w:p w14:paraId="2CD241A0" w14:textId="77777777" w:rsidR="00F41BE0" w:rsidRPr="00EF652C" w:rsidRDefault="00F41BE0" w:rsidP="00F4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192C56BE" w14:textId="7577A818" w:rsidR="00F41BE0" w:rsidRPr="00FE0F3B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50872AA" w14:textId="77777777" w:rsidR="00F41BE0" w:rsidRPr="00EF652C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023D413" w14:textId="57764D05" w:rsidR="00F41BE0" w:rsidRPr="00EF652C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98BC175" w14:textId="77777777" w:rsidR="00F41BE0" w:rsidRPr="00EF652C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897634" w14:textId="004CC802" w:rsidR="00F41BE0" w:rsidRPr="003C4203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5,819</w:t>
            </w:r>
          </w:p>
        </w:tc>
        <w:tc>
          <w:tcPr>
            <w:tcW w:w="139" w:type="pct"/>
          </w:tcPr>
          <w:p w14:paraId="5188746B" w14:textId="77777777" w:rsidR="00F41BE0" w:rsidRPr="003C4203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7AE70A4E" w14:textId="54082C08" w:rsidR="00F41BE0" w:rsidRPr="005C2DAF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14,159</w:t>
            </w:r>
          </w:p>
        </w:tc>
      </w:tr>
      <w:tr w:rsidR="00F41BE0" w:rsidRPr="00057FAA" w14:paraId="7E38FD1B" w14:textId="77777777">
        <w:tc>
          <w:tcPr>
            <w:tcW w:w="2161" w:type="pct"/>
          </w:tcPr>
          <w:p w14:paraId="20EDD3F8" w14:textId="7507CC18" w:rsidR="00F41BE0" w:rsidRPr="00EF652C" w:rsidRDefault="00F41BE0" w:rsidP="00F4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80F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  <w:gridSpan w:val="2"/>
          </w:tcPr>
          <w:p w14:paraId="5EE9A0F7" w14:textId="4DFF2F4B" w:rsidR="00F41BE0" w:rsidRPr="00FE0F3B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3D115B2" w14:textId="77777777" w:rsidR="00F41BE0" w:rsidRPr="00EF652C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73A3211" w14:textId="6D425DC4" w:rsidR="00F41BE0" w:rsidRPr="001E7756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136" w:type="pct"/>
          </w:tcPr>
          <w:p w14:paraId="1E9F9F4D" w14:textId="77777777" w:rsidR="00F41BE0" w:rsidRPr="00EF652C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CAF20BD" w14:textId="1CA1B0E5" w:rsidR="00F41BE0" w:rsidRPr="003C4203" w:rsidRDefault="00F41BE0" w:rsidP="004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587F5B6" w14:textId="77777777" w:rsidR="00F41BE0" w:rsidRPr="003C4203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1BEA151F" w14:textId="5B2EE1DA" w:rsidR="00F41BE0" w:rsidRPr="001E7756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863</w:t>
            </w:r>
          </w:p>
        </w:tc>
      </w:tr>
      <w:tr w:rsidR="00F41BE0" w:rsidRPr="00EF652C" w14:paraId="312E4960" w14:textId="77777777">
        <w:tc>
          <w:tcPr>
            <w:tcW w:w="2161" w:type="pct"/>
          </w:tcPr>
          <w:p w14:paraId="222B0AAD" w14:textId="77777777" w:rsidR="00F41BE0" w:rsidRPr="00EF652C" w:rsidRDefault="00F41BE0" w:rsidP="00F4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684556A0" w14:textId="3DB61838" w:rsidR="00F41BE0" w:rsidRPr="00FE0F3B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932</w:t>
            </w:r>
          </w:p>
        </w:tc>
        <w:tc>
          <w:tcPr>
            <w:tcW w:w="144" w:type="pct"/>
            <w:gridSpan w:val="2"/>
          </w:tcPr>
          <w:p w14:paraId="471938C7" w14:textId="77777777" w:rsidR="00F41BE0" w:rsidRPr="00EF652C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2DA3FF6A" w14:textId="6A821C04" w:rsidR="00F41BE0" w:rsidRPr="00EF652C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36" w:type="pct"/>
          </w:tcPr>
          <w:p w14:paraId="078A462D" w14:textId="77777777" w:rsidR="00F41BE0" w:rsidRPr="00EF652C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EB2D675" w14:textId="020C1591" w:rsidR="00F41BE0" w:rsidRPr="003C4203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828</w:t>
            </w:r>
          </w:p>
        </w:tc>
        <w:tc>
          <w:tcPr>
            <w:tcW w:w="139" w:type="pct"/>
          </w:tcPr>
          <w:p w14:paraId="0DDA237E" w14:textId="77777777" w:rsidR="00F41BE0" w:rsidRPr="003C4203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4905C36" w14:textId="50F0518B" w:rsidR="00F41BE0" w:rsidRPr="00EF652C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F41BE0" w:rsidRPr="00EF652C" w14:paraId="57EC5F65" w14:textId="77777777">
        <w:tc>
          <w:tcPr>
            <w:tcW w:w="2161" w:type="pct"/>
          </w:tcPr>
          <w:p w14:paraId="57C1C5D5" w14:textId="77777777" w:rsidR="00F41BE0" w:rsidRPr="00EF652C" w:rsidRDefault="00F41BE0" w:rsidP="00F4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CF740A" w14:textId="65FACBDF" w:rsidR="00F41BE0" w:rsidRPr="00771236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932</w:t>
            </w:r>
          </w:p>
        </w:tc>
        <w:tc>
          <w:tcPr>
            <w:tcW w:w="144" w:type="pct"/>
            <w:gridSpan w:val="2"/>
          </w:tcPr>
          <w:p w14:paraId="14A3808C" w14:textId="77777777" w:rsidR="00F41BE0" w:rsidRPr="00EF652C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873753" w14:textId="0195E9C6" w:rsidR="00F41BE0" w:rsidRPr="00EF652C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1,110</w:t>
            </w:r>
          </w:p>
        </w:tc>
        <w:tc>
          <w:tcPr>
            <w:tcW w:w="136" w:type="pct"/>
          </w:tcPr>
          <w:p w14:paraId="61625B65" w14:textId="77777777" w:rsidR="00F41BE0" w:rsidRPr="00EF652C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5590F48" w14:textId="24A40B68" w:rsidR="00F41BE0" w:rsidRPr="003C4203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647</w:t>
            </w:r>
          </w:p>
        </w:tc>
        <w:tc>
          <w:tcPr>
            <w:tcW w:w="139" w:type="pct"/>
          </w:tcPr>
          <w:p w14:paraId="14ABEB9D" w14:textId="77777777" w:rsidR="00F41BE0" w:rsidRPr="003C4203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7AB131" w14:textId="5CEE8C30" w:rsidR="00F41BE0" w:rsidRPr="00EF652C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15,157</w:t>
            </w:r>
          </w:p>
        </w:tc>
      </w:tr>
      <w:tr w:rsidR="00057FAA" w:rsidRPr="00EF652C" w14:paraId="0351A6C3" w14:textId="77777777">
        <w:tc>
          <w:tcPr>
            <w:tcW w:w="2161" w:type="pct"/>
          </w:tcPr>
          <w:p w14:paraId="2214812E" w14:textId="77777777" w:rsidR="00057FAA" w:rsidRPr="00051F81" w:rsidRDefault="00057FAA" w:rsidP="00057FA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31" w:type="pct"/>
            <w:gridSpan w:val="2"/>
          </w:tcPr>
          <w:p w14:paraId="07AC933D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gridSpan w:val="2"/>
          </w:tcPr>
          <w:p w14:paraId="02993041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14:paraId="49DCDDB8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pct"/>
          </w:tcPr>
          <w:p w14:paraId="3932A6DA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</w:tcPr>
          <w:p w14:paraId="6737BCDA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6054F838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pct"/>
            <w:gridSpan w:val="2"/>
          </w:tcPr>
          <w:p w14:paraId="36C3744E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7FAA" w:rsidRPr="00EF652C" w14:paraId="6E778F10" w14:textId="77777777" w:rsidTr="00F34E04">
        <w:tc>
          <w:tcPr>
            <w:tcW w:w="2161" w:type="pct"/>
          </w:tcPr>
          <w:p w14:paraId="6E7732D2" w14:textId="1D39B4C6" w:rsidR="00057FAA" w:rsidRPr="001E7756" w:rsidRDefault="00057FAA" w:rsidP="00057FA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E77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</w:t>
            </w:r>
            <w:r w:rsidRPr="001E775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หมุนเวียน</w:t>
            </w:r>
            <w:r w:rsidRPr="001E77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1" w:type="pct"/>
            <w:gridSpan w:val="2"/>
          </w:tcPr>
          <w:p w14:paraId="6DE59408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B6CDD7C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A79AB26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8A7A71F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2C333B2" w14:textId="77777777" w:rsidR="00057FAA" w:rsidRPr="003C4203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5A2E891" w14:textId="77777777" w:rsidR="00057FAA" w:rsidRPr="003C4203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25C0BF4C" w14:textId="454C75EA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363C" w:rsidRPr="00EF652C" w14:paraId="0DFFC089" w14:textId="77777777" w:rsidTr="00C82FF0">
        <w:tc>
          <w:tcPr>
            <w:tcW w:w="2161" w:type="pct"/>
          </w:tcPr>
          <w:p w14:paraId="7BB84B73" w14:textId="77777777" w:rsidR="0019363C" w:rsidRPr="00EF652C" w:rsidRDefault="0019363C" w:rsidP="00193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683377AE" w14:textId="5239AD26" w:rsidR="0019363C" w:rsidRPr="00C82FF0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98346A0" w14:textId="77777777" w:rsidR="0019363C" w:rsidRPr="00E41820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C3917A1" w14:textId="4B07B2A5" w:rsidR="0019363C" w:rsidRPr="002E4489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54C5B79" w14:textId="77777777" w:rsidR="0019363C" w:rsidRPr="00E41820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2D5DFE96" w14:textId="07D0C084" w:rsidR="0019363C" w:rsidRPr="00057FAA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139" w:type="pct"/>
          </w:tcPr>
          <w:p w14:paraId="09FC7ADD" w14:textId="77777777" w:rsidR="0019363C" w:rsidRPr="00057FAA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360236DE" w14:textId="57BAAD66" w:rsidR="0019363C" w:rsidRPr="001E7756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</w:rPr>
            </w:pPr>
            <w:r w:rsidRPr="00172016">
              <w:rPr>
                <w:rFonts w:asciiTheme="majorBidi" w:hAnsiTheme="majorBidi"/>
                <w:sz w:val="30"/>
                <w:szCs w:val="30"/>
              </w:rPr>
              <w:t>773</w:t>
            </w:r>
          </w:p>
        </w:tc>
      </w:tr>
      <w:tr w:rsidR="0019363C" w:rsidRPr="00EF652C" w14:paraId="53374E57" w14:textId="77777777" w:rsidTr="00C82FF0">
        <w:tc>
          <w:tcPr>
            <w:tcW w:w="2161" w:type="pct"/>
          </w:tcPr>
          <w:p w14:paraId="774C3FCB" w14:textId="782213AA" w:rsidR="0019363C" w:rsidRPr="00EF652C" w:rsidRDefault="0019363C" w:rsidP="00193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2FF0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14:paraId="4338510C" w14:textId="09B46147" w:rsidR="0019363C" w:rsidRPr="00C82FF0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1,090</w:t>
            </w:r>
          </w:p>
        </w:tc>
        <w:tc>
          <w:tcPr>
            <w:tcW w:w="144" w:type="pct"/>
            <w:gridSpan w:val="2"/>
          </w:tcPr>
          <w:p w14:paraId="628A0E67" w14:textId="77777777" w:rsidR="0019363C" w:rsidRPr="00E41820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65576579" w14:textId="4E595007" w:rsidR="0019363C" w:rsidRPr="000E1B01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64DCCDEA" w14:textId="2B43922F" w:rsidR="0019363C" w:rsidRPr="00057FAA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5D466A0" w14:textId="6E764205" w:rsidR="0019363C" w:rsidRPr="00057FAA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1,090</w:t>
            </w:r>
          </w:p>
        </w:tc>
        <w:tc>
          <w:tcPr>
            <w:tcW w:w="139" w:type="pct"/>
          </w:tcPr>
          <w:p w14:paraId="4071A8B8" w14:textId="77777777" w:rsidR="0019363C" w:rsidRPr="003C4203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bottom w:val="single" w:sz="4" w:space="0" w:color="auto"/>
            </w:tcBorders>
          </w:tcPr>
          <w:p w14:paraId="63627535" w14:textId="43CE1DFF" w:rsidR="0019363C" w:rsidRPr="000119B3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363C" w:rsidRPr="00EF652C" w14:paraId="5FBD4ADC" w14:textId="77777777" w:rsidTr="00C82FF0">
        <w:tc>
          <w:tcPr>
            <w:tcW w:w="2161" w:type="pct"/>
          </w:tcPr>
          <w:p w14:paraId="69D396BC" w14:textId="4593C091" w:rsidR="0019363C" w:rsidRPr="00EF652C" w:rsidRDefault="0019363C" w:rsidP="00193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</w:tcBorders>
          </w:tcPr>
          <w:p w14:paraId="754A8C3A" w14:textId="6804856E" w:rsidR="0019363C" w:rsidRPr="00E41820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1,090</w:t>
            </w:r>
          </w:p>
        </w:tc>
        <w:tc>
          <w:tcPr>
            <w:tcW w:w="144" w:type="pct"/>
            <w:gridSpan w:val="2"/>
          </w:tcPr>
          <w:p w14:paraId="47F2766B" w14:textId="77777777" w:rsidR="0019363C" w:rsidRPr="00E41820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</w:tcBorders>
          </w:tcPr>
          <w:p w14:paraId="3BB5CFB2" w14:textId="75B4628F" w:rsidR="0019363C" w:rsidRPr="00C82FF0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2FF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8EDBDEC" w14:textId="77777777" w:rsidR="0019363C" w:rsidRPr="00E41820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39BF3E7" w14:textId="49CFB140" w:rsidR="0019363C" w:rsidRPr="00C26271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1,743</w:t>
            </w:r>
          </w:p>
        </w:tc>
        <w:tc>
          <w:tcPr>
            <w:tcW w:w="139" w:type="pct"/>
          </w:tcPr>
          <w:p w14:paraId="70E8D7B5" w14:textId="77777777" w:rsidR="0019363C" w:rsidRPr="00C26271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</w:tcBorders>
          </w:tcPr>
          <w:p w14:paraId="2FA81F16" w14:textId="091711CA" w:rsidR="0019363C" w:rsidRPr="00C82FF0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2016">
              <w:rPr>
                <w:rFonts w:ascii="Angsana New" w:hAnsi="Angsana New"/>
                <w:b/>
                <w:bCs/>
                <w:sz w:val="30"/>
                <w:szCs w:val="30"/>
              </w:rPr>
              <w:t>773</w:t>
            </w:r>
          </w:p>
        </w:tc>
      </w:tr>
      <w:tr w:rsidR="00057FAA" w:rsidRPr="00EF652C" w14:paraId="11AFEA40" w14:textId="77777777" w:rsidTr="00051F81">
        <w:trPr>
          <w:trHeight w:val="350"/>
        </w:trPr>
        <w:tc>
          <w:tcPr>
            <w:tcW w:w="2161" w:type="pct"/>
          </w:tcPr>
          <w:p w14:paraId="5AA887BF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1" w:type="pct"/>
            <w:gridSpan w:val="2"/>
            <w:tcBorders>
              <w:top w:val="double" w:sz="4" w:space="0" w:color="auto"/>
            </w:tcBorders>
          </w:tcPr>
          <w:p w14:paraId="0E6C8966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pct"/>
            <w:gridSpan w:val="2"/>
          </w:tcPr>
          <w:p w14:paraId="74DFCDD1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</w:tcBorders>
          </w:tcPr>
          <w:p w14:paraId="48E7BADE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" w:type="pct"/>
          </w:tcPr>
          <w:p w14:paraId="7CF8BEDF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6DBF6440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14:paraId="6275D32C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pct"/>
            <w:gridSpan w:val="2"/>
            <w:tcBorders>
              <w:top w:val="double" w:sz="4" w:space="0" w:color="auto"/>
            </w:tcBorders>
          </w:tcPr>
          <w:p w14:paraId="5D333CCA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57FAA" w:rsidRPr="00EF652C" w14:paraId="46179CCE" w14:textId="77777777">
        <w:tc>
          <w:tcPr>
            <w:tcW w:w="2161" w:type="pct"/>
          </w:tcPr>
          <w:p w14:paraId="006CFBFE" w14:textId="77777777" w:rsidR="00057FAA" w:rsidRPr="00EF652C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1" w:type="pct"/>
            <w:gridSpan w:val="2"/>
          </w:tcPr>
          <w:p w14:paraId="700BF0B9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51EE4EB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D40C630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9000FD5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26C238A" w14:textId="77777777" w:rsidR="00057FAA" w:rsidRPr="003C4203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99C31B5" w14:textId="77777777" w:rsidR="00057FAA" w:rsidRPr="003C4203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782BDF04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1FF8" w:rsidRPr="00EF652C" w14:paraId="6DF61174" w14:textId="77777777">
        <w:tc>
          <w:tcPr>
            <w:tcW w:w="2161" w:type="pct"/>
          </w:tcPr>
          <w:p w14:paraId="12E76A86" w14:textId="77777777" w:rsidR="00A01FF8" w:rsidRPr="00EF652C" w:rsidRDefault="00A01FF8" w:rsidP="00A0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52EE486E" w14:textId="201A7687" w:rsidR="00A01FF8" w:rsidRPr="00852919" w:rsidRDefault="00A01FF8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A5D952E" w14:textId="77777777" w:rsidR="00A01FF8" w:rsidRPr="00EF652C" w:rsidRDefault="00A01FF8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330CACC" w14:textId="2FAD0459" w:rsidR="00A01FF8" w:rsidRPr="00EF652C" w:rsidRDefault="00A01FF8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1E0B9B8" w14:textId="77777777" w:rsidR="00A01FF8" w:rsidRPr="00EF652C" w:rsidRDefault="00A01FF8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54197DE" w14:textId="0C2CC7DA" w:rsidR="00A01FF8" w:rsidRPr="003C4203" w:rsidRDefault="00A01FF8" w:rsidP="00F6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68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139" w:type="pct"/>
          </w:tcPr>
          <w:p w14:paraId="306BF930" w14:textId="77777777" w:rsidR="00A01FF8" w:rsidRPr="003C4203" w:rsidRDefault="00A01FF8" w:rsidP="00A0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3943829A" w14:textId="61FE7E66" w:rsidR="00A01FF8" w:rsidRPr="00172016" w:rsidRDefault="00A01FF8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1FF8" w:rsidRPr="00EF652C" w14:paraId="167BD3E4" w14:textId="77777777">
        <w:tc>
          <w:tcPr>
            <w:tcW w:w="2161" w:type="pct"/>
          </w:tcPr>
          <w:p w14:paraId="1408823C" w14:textId="77777777" w:rsidR="00A01FF8" w:rsidRPr="00EF652C" w:rsidRDefault="00A01FF8" w:rsidP="00A0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2578EB46" w14:textId="3241EA7E" w:rsidR="00A01FF8" w:rsidRPr="000C773F" w:rsidRDefault="00A01FF8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14,988</w:t>
            </w:r>
          </w:p>
        </w:tc>
        <w:tc>
          <w:tcPr>
            <w:tcW w:w="144" w:type="pct"/>
            <w:gridSpan w:val="2"/>
          </w:tcPr>
          <w:p w14:paraId="2AE6AE1A" w14:textId="77777777" w:rsidR="00A01FF8" w:rsidRPr="00EF652C" w:rsidRDefault="00A01FF8" w:rsidP="00A0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EB1F4D5" w14:textId="7E4394FD" w:rsidR="00A01FF8" w:rsidRPr="00EF652C" w:rsidRDefault="00A01FF8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28,488</w:t>
            </w:r>
          </w:p>
        </w:tc>
        <w:tc>
          <w:tcPr>
            <w:tcW w:w="136" w:type="pct"/>
          </w:tcPr>
          <w:p w14:paraId="3C0A83F8" w14:textId="77777777" w:rsidR="00A01FF8" w:rsidRPr="00EF652C" w:rsidRDefault="00A01FF8" w:rsidP="00A0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A758CD8" w14:textId="2CFBB18A" w:rsidR="00A01FF8" w:rsidRPr="003C4203" w:rsidRDefault="00A01FF8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14,985</w:t>
            </w:r>
          </w:p>
        </w:tc>
        <w:tc>
          <w:tcPr>
            <w:tcW w:w="139" w:type="pct"/>
          </w:tcPr>
          <w:p w14:paraId="0AA92CD0" w14:textId="77777777" w:rsidR="00A01FF8" w:rsidRPr="003C4203" w:rsidRDefault="00A01FF8" w:rsidP="00A0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1728E23C" w14:textId="7BDF4D19" w:rsidR="00A01FF8" w:rsidRPr="00EF652C" w:rsidRDefault="00A01FF8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28,488</w:t>
            </w:r>
          </w:p>
        </w:tc>
      </w:tr>
      <w:tr w:rsidR="00A01FF8" w:rsidRPr="00EF652C" w14:paraId="53E74382" w14:textId="77777777">
        <w:tc>
          <w:tcPr>
            <w:tcW w:w="2161" w:type="pct"/>
          </w:tcPr>
          <w:p w14:paraId="277C9F3B" w14:textId="77777777" w:rsidR="00A01FF8" w:rsidRPr="00EF652C" w:rsidRDefault="00A01FF8" w:rsidP="00A0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F56642" w14:textId="25CDA843" w:rsidR="00A01FF8" w:rsidRPr="004A5A9C" w:rsidRDefault="00A01FF8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14,988</w:t>
            </w:r>
          </w:p>
        </w:tc>
        <w:tc>
          <w:tcPr>
            <w:tcW w:w="144" w:type="pct"/>
            <w:gridSpan w:val="2"/>
          </w:tcPr>
          <w:p w14:paraId="4B60EB49" w14:textId="77777777" w:rsidR="00A01FF8" w:rsidRPr="00EF652C" w:rsidRDefault="00A01FF8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2F2C5B" w14:textId="7D6BCE0B" w:rsidR="00A01FF8" w:rsidRPr="00EF652C" w:rsidRDefault="00A01FF8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28,488</w:t>
            </w:r>
          </w:p>
        </w:tc>
        <w:tc>
          <w:tcPr>
            <w:tcW w:w="136" w:type="pct"/>
          </w:tcPr>
          <w:p w14:paraId="0CC57AED" w14:textId="77777777" w:rsidR="00A01FF8" w:rsidRPr="00EF652C" w:rsidRDefault="00A01FF8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F097DBD" w14:textId="4ED6CF94" w:rsidR="00A01FF8" w:rsidRPr="00575FB4" w:rsidRDefault="00A01FF8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15,011</w:t>
            </w:r>
          </w:p>
        </w:tc>
        <w:tc>
          <w:tcPr>
            <w:tcW w:w="139" w:type="pct"/>
          </w:tcPr>
          <w:p w14:paraId="7A297281" w14:textId="77777777" w:rsidR="00A01FF8" w:rsidRPr="00EF652C" w:rsidRDefault="00A01FF8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1ABD92" w14:textId="7D465F2D" w:rsidR="00A01FF8" w:rsidRPr="00EF652C" w:rsidRDefault="00A01FF8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28,488</w:t>
            </w:r>
          </w:p>
        </w:tc>
      </w:tr>
      <w:tr w:rsidR="00172016" w:rsidRPr="00EF652C" w14:paraId="63D6979D" w14:textId="77777777">
        <w:tc>
          <w:tcPr>
            <w:tcW w:w="2161" w:type="pct"/>
          </w:tcPr>
          <w:p w14:paraId="2974C2E1" w14:textId="77777777" w:rsidR="00172016" w:rsidRPr="00CF4E55" w:rsidRDefault="00172016" w:rsidP="0017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1" w:type="pct"/>
            <w:gridSpan w:val="2"/>
          </w:tcPr>
          <w:p w14:paraId="7F64F326" w14:textId="77777777" w:rsidR="00172016" w:rsidRPr="00CF4E55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gridSpan w:val="2"/>
          </w:tcPr>
          <w:p w14:paraId="5ED0E899" w14:textId="77777777" w:rsidR="00172016" w:rsidRPr="00CF4E55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14:paraId="0F780FB9" w14:textId="77777777" w:rsidR="00172016" w:rsidRPr="00CF4E55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pct"/>
          </w:tcPr>
          <w:p w14:paraId="0BFFF364" w14:textId="77777777" w:rsidR="00172016" w:rsidRPr="00CF4E55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</w:tcPr>
          <w:p w14:paraId="75290C3B" w14:textId="77777777" w:rsidR="00172016" w:rsidRPr="00CF4E55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42C72985" w14:textId="77777777" w:rsidR="00172016" w:rsidRPr="00CF4E55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pct"/>
            <w:gridSpan w:val="2"/>
          </w:tcPr>
          <w:p w14:paraId="6D90B758" w14:textId="77777777" w:rsidR="00172016" w:rsidRPr="00CF4E55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2016" w:rsidRPr="00EF652C" w14:paraId="30CCFAAE" w14:textId="77777777" w:rsidTr="00765FA6">
        <w:trPr>
          <w:trHeight w:val="80"/>
        </w:trPr>
        <w:tc>
          <w:tcPr>
            <w:tcW w:w="2161" w:type="pct"/>
          </w:tcPr>
          <w:p w14:paraId="684E8256" w14:textId="59C74D29" w:rsidR="00172016" w:rsidRPr="001E7756" w:rsidRDefault="00172016" w:rsidP="0017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E77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1E77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1E77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1" w:type="pct"/>
            <w:gridSpan w:val="2"/>
          </w:tcPr>
          <w:p w14:paraId="26EB16B4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3D2BBBA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6789B38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BE7AC94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D47F8F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02E69F8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FA3FA7A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5055" w:rsidRPr="00EF652C" w14:paraId="205F620F" w14:textId="77777777">
        <w:tc>
          <w:tcPr>
            <w:tcW w:w="2161" w:type="pct"/>
          </w:tcPr>
          <w:p w14:paraId="42B9AF51" w14:textId="77777777" w:rsidR="00195055" w:rsidRPr="00EF652C" w:rsidRDefault="00195055" w:rsidP="0019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6887828D" w14:textId="0BEEA304" w:rsidR="00195055" w:rsidRPr="00E67DF5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31A84A0B" w14:textId="77777777" w:rsidR="00195055" w:rsidRPr="00EF652C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202D5446" w14:textId="76BED7D4" w:rsidR="00195055" w:rsidRPr="00EF652C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606D7D3" w14:textId="77777777" w:rsidR="00195055" w:rsidRPr="00EF652C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F927DB0" w14:textId="579D3A87" w:rsidR="00195055" w:rsidRPr="00C26271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1,436</w:t>
            </w:r>
          </w:p>
        </w:tc>
        <w:tc>
          <w:tcPr>
            <w:tcW w:w="139" w:type="pct"/>
          </w:tcPr>
          <w:p w14:paraId="41ECA014" w14:textId="77777777" w:rsidR="00195055" w:rsidRPr="00EF652C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2DC6029F" w14:textId="475DDC7E" w:rsidR="00195055" w:rsidRPr="00EF652C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2,168</w:t>
            </w:r>
          </w:p>
        </w:tc>
      </w:tr>
      <w:tr w:rsidR="00195055" w:rsidRPr="00EF652C" w14:paraId="2F8D3EC0" w14:textId="77777777">
        <w:tc>
          <w:tcPr>
            <w:tcW w:w="2161" w:type="pct"/>
          </w:tcPr>
          <w:p w14:paraId="368E04FD" w14:textId="1189CED4" w:rsidR="00195055" w:rsidRPr="00EF652C" w:rsidRDefault="00195055" w:rsidP="0019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80F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  <w:gridSpan w:val="2"/>
          </w:tcPr>
          <w:p w14:paraId="01621EBA" w14:textId="5CF07D8F" w:rsidR="00195055" w:rsidRPr="00BE3864" w:rsidRDefault="00195055" w:rsidP="00BE3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C417D9E" w14:textId="77777777" w:rsidR="00195055" w:rsidRPr="00EF652C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77CEB24" w14:textId="27A7676C" w:rsidR="00195055" w:rsidRPr="00700A5D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136" w:type="pct"/>
          </w:tcPr>
          <w:p w14:paraId="3E55BA21" w14:textId="77777777" w:rsidR="00195055" w:rsidRPr="00EF652C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D25150" w14:textId="45DB42FB" w:rsidR="00195055" w:rsidRPr="00575FB4" w:rsidRDefault="00195055" w:rsidP="00196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486554A" w14:textId="77777777" w:rsidR="00195055" w:rsidRPr="00EF652C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082A8AA" w14:textId="266242FD" w:rsidR="00195055" w:rsidRPr="00700A5D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299</w:t>
            </w:r>
          </w:p>
        </w:tc>
      </w:tr>
      <w:tr w:rsidR="00195055" w:rsidRPr="00EF652C" w14:paraId="2412A995" w14:textId="77777777">
        <w:tc>
          <w:tcPr>
            <w:tcW w:w="2161" w:type="pct"/>
          </w:tcPr>
          <w:p w14:paraId="06419A31" w14:textId="77777777" w:rsidR="00195055" w:rsidRPr="00EF652C" w:rsidRDefault="00195055" w:rsidP="0019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1DC4FAE2" w14:textId="110DBE21" w:rsidR="00195055" w:rsidRPr="00E67DF5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144" w:type="pct"/>
            <w:gridSpan w:val="2"/>
          </w:tcPr>
          <w:p w14:paraId="28D9629B" w14:textId="77777777" w:rsidR="00195055" w:rsidRPr="00EF652C" w:rsidRDefault="00195055" w:rsidP="0019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36A8981F" w14:textId="53EBCB6A" w:rsidR="00195055" w:rsidRPr="00EF652C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1,745</w:t>
            </w:r>
          </w:p>
        </w:tc>
        <w:tc>
          <w:tcPr>
            <w:tcW w:w="136" w:type="pct"/>
          </w:tcPr>
          <w:p w14:paraId="7CE09F7F" w14:textId="77777777" w:rsidR="00195055" w:rsidRPr="00EF652C" w:rsidRDefault="00195055" w:rsidP="0019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053BADB" w14:textId="07A56D48" w:rsidR="00195055" w:rsidRPr="00804990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608</w:t>
            </w:r>
          </w:p>
        </w:tc>
        <w:tc>
          <w:tcPr>
            <w:tcW w:w="139" w:type="pct"/>
          </w:tcPr>
          <w:p w14:paraId="373436CE" w14:textId="77777777" w:rsidR="00195055" w:rsidRPr="00EF652C" w:rsidRDefault="00195055" w:rsidP="0019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bottom w:val="single" w:sz="4" w:space="0" w:color="auto"/>
            </w:tcBorders>
          </w:tcPr>
          <w:p w14:paraId="69274F1B" w14:textId="70584CD6" w:rsidR="00195055" w:rsidRPr="00EF652C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1,732</w:t>
            </w:r>
          </w:p>
        </w:tc>
      </w:tr>
      <w:tr w:rsidR="00195055" w:rsidRPr="00EF652C" w14:paraId="7A96B153" w14:textId="77777777">
        <w:tc>
          <w:tcPr>
            <w:tcW w:w="2161" w:type="pct"/>
          </w:tcPr>
          <w:p w14:paraId="7B008CBF" w14:textId="77777777" w:rsidR="00195055" w:rsidRPr="00EF652C" w:rsidRDefault="00195055" w:rsidP="0019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247080" w14:textId="5743B009" w:rsidR="00195055" w:rsidRPr="002234C9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608</w:t>
            </w:r>
          </w:p>
        </w:tc>
        <w:tc>
          <w:tcPr>
            <w:tcW w:w="144" w:type="pct"/>
            <w:gridSpan w:val="2"/>
          </w:tcPr>
          <w:p w14:paraId="13FCB4BF" w14:textId="77777777" w:rsidR="00195055" w:rsidRPr="00EF652C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AEB97C" w14:textId="26207AC2" w:rsidR="00195055" w:rsidRPr="00EF652C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2,044</w:t>
            </w:r>
          </w:p>
        </w:tc>
        <w:tc>
          <w:tcPr>
            <w:tcW w:w="136" w:type="pct"/>
          </w:tcPr>
          <w:p w14:paraId="2A0EA96F" w14:textId="77777777" w:rsidR="00195055" w:rsidRPr="00EF652C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F86C392" w14:textId="705E0B51" w:rsidR="00195055" w:rsidRPr="00575FB4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2,044</w:t>
            </w:r>
          </w:p>
        </w:tc>
        <w:tc>
          <w:tcPr>
            <w:tcW w:w="139" w:type="pct"/>
          </w:tcPr>
          <w:p w14:paraId="40096D04" w14:textId="77777777" w:rsidR="00195055" w:rsidRPr="00EF652C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A7F60A" w14:textId="4080DCF6" w:rsidR="00195055" w:rsidRPr="00EF652C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4,199</w:t>
            </w:r>
          </w:p>
        </w:tc>
      </w:tr>
      <w:tr w:rsidR="00172016" w:rsidRPr="00EF652C" w14:paraId="4AD3800D" w14:textId="77777777">
        <w:trPr>
          <w:gridAfter w:val="1"/>
          <w:wAfter w:w="3" w:type="pct"/>
        </w:trPr>
        <w:tc>
          <w:tcPr>
            <w:tcW w:w="2161" w:type="pct"/>
          </w:tcPr>
          <w:p w14:paraId="021DB93D" w14:textId="77777777" w:rsidR="00172016" w:rsidRPr="00CF4E55" w:rsidRDefault="00172016" w:rsidP="0017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7" w:type="pct"/>
          </w:tcPr>
          <w:p w14:paraId="495804D8" w14:textId="77777777" w:rsidR="00172016" w:rsidRPr="00CF4E55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  <w:gridSpan w:val="2"/>
          </w:tcPr>
          <w:p w14:paraId="50BEA857" w14:textId="77777777" w:rsidR="00172016" w:rsidRPr="00CF4E55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gridSpan w:val="2"/>
          </w:tcPr>
          <w:p w14:paraId="3D4CE23B" w14:textId="77777777" w:rsidR="00172016" w:rsidRPr="00CF4E55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  <w:gridSpan w:val="2"/>
          </w:tcPr>
          <w:p w14:paraId="498FB5FE" w14:textId="77777777" w:rsidR="00172016" w:rsidRPr="00CF4E55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</w:tcPr>
          <w:p w14:paraId="2945B2D5" w14:textId="77777777" w:rsidR="00172016" w:rsidRPr="00CF4E55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71EA5BE2" w14:textId="77777777" w:rsidR="00172016" w:rsidRPr="00CF4E55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pct"/>
          </w:tcPr>
          <w:p w14:paraId="46D3EA62" w14:textId="77777777" w:rsidR="00172016" w:rsidRPr="00CF4E55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2016" w:rsidRPr="00EF652C" w14:paraId="3194847B" w14:textId="77777777">
        <w:trPr>
          <w:gridAfter w:val="1"/>
          <w:wAfter w:w="3" w:type="pct"/>
        </w:trPr>
        <w:tc>
          <w:tcPr>
            <w:tcW w:w="2161" w:type="pct"/>
          </w:tcPr>
          <w:p w14:paraId="2EE45362" w14:textId="61971312" w:rsidR="00172016" w:rsidRPr="002D42F8" w:rsidRDefault="00172016" w:rsidP="0017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D42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27" w:type="pct"/>
          </w:tcPr>
          <w:p w14:paraId="085F9638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6129DFC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343BCDE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78B14ED6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2A5ECE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583D071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CE03D18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1868" w:rsidRPr="00EF652C" w14:paraId="2CFE2F13" w14:textId="77777777">
        <w:trPr>
          <w:gridAfter w:val="1"/>
          <w:wAfter w:w="3" w:type="pct"/>
        </w:trPr>
        <w:tc>
          <w:tcPr>
            <w:tcW w:w="2161" w:type="pct"/>
          </w:tcPr>
          <w:p w14:paraId="29AB3675" w14:textId="77777777" w:rsidR="00EA1868" w:rsidRPr="00EF652C" w:rsidRDefault="00EA1868" w:rsidP="00EA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2854DCD4" w14:textId="01CD94EE" w:rsidR="00EA1868" w:rsidRPr="000F7F42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5AA87EF1" w14:textId="77777777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D1AB9CC" w14:textId="46187505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55567D35" w14:textId="77777777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20E39A3" w14:textId="7DBF74AC" w:rsidR="00EA1868" w:rsidRPr="00575FB4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611</w:t>
            </w:r>
          </w:p>
        </w:tc>
        <w:tc>
          <w:tcPr>
            <w:tcW w:w="139" w:type="pct"/>
          </w:tcPr>
          <w:p w14:paraId="26C604D3" w14:textId="77777777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5B3C7A1" w14:textId="0E2FB8D8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636</w:t>
            </w:r>
          </w:p>
        </w:tc>
      </w:tr>
      <w:tr w:rsidR="00EA1868" w:rsidRPr="00EF652C" w14:paraId="292F11EC" w14:textId="77777777">
        <w:trPr>
          <w:gridAfter w:val="1"/>
          <w:wAfter w:w="3" w:type="pct"/>
        </w:trPr>
        <w:tc>
          <w:tcPr>
            <w:tcW w:w="2161" w:type="pct"/>
          </w:tcPr>
          <w:p w14:paraId="7902D886" w14:textId="764CC6C6" w:rsidR="00EA1868" w:rsidRPr="001F20C0" w:rsidRDefault="00EA1868" w:rsidP="00EA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0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</w:tcPr>
          <w:p w14:paraId="7D3972A7" w14:textId="46D720D0" w:rsidR="00EA1868" w:rsidRPr="001F20C0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142" w:type="pct"/>
            <w:gridSpan w:val="2"/>
          </w:tcPr>
          <w:p w14:paraId="1FF0791D" w14:textId="77777777" w:rsidR="00EA1868" w:rsidRPr="001F20C0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67631E88" w14:textId="53A6F021" w:rsidR="00EA1868" w:rsidRPr="001F20C0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1" w:type="pct"/>
            <w:gridSpan w:val="2"/>
          </w:tcPr>
          <w:p w14:paraId="60972ECE" w14:textId="77777777" w:rsidR="00EA1868" w:rsidRPr="00700A5D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2EB8827" w14:textId="34EBF0C2" w:rsidR="00EA1868" w:rsidRPr="001F20C0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139" w:type="pct"/>
          </w:tcPr>
          <w:p w14:paraId="40D3088D" w14:textId="77777777" w:rsidR="00EA1868" w:rsidRPr="001F20C0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AFBCE87" w14:textId="513D7C65" w:rsidR="00EA1868" w:rsidRPr="00700A5D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EA1868" w:rsidRPr="00EF652C" w14:paraId="330BD57F" w14:textId="77777777" w:rsidTr="00CA7E2C">
        <w:trPr>
          <w:gridAfter w:val="1"/>
          <w:wAfter w:w="3" w:type="pct"/>
        </w:trPr>
        <w:tc>
          <w:tcPr>
            <w:tcW w:w="2161" w:type="pct"/>
          </w:tcPr>
          <w:p w14:paraId="2E60BF99" w14:textId="77777777" w:rsidR="00EA1868" w:rsidRPr="00EF652C" w:rsidRDefault="00EA1868" w:rsidP="00EA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50A3264D" w14:textId="4612A7CD" w:rsidR="00EA1868" w:rsidRPr="000F7F42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327</w:t>
            </w:r>
          </w:p>
        </w:tc>
        <w:tc>
          <w:tcPr>
            <w:tcW w:w="142" w:type="pct"/>
            <w:gridSpan w:val="2"/>
          </w:tcPr>
          <w:p w14:paraId="1E012A06" w14:textId="77777777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2DB5D7B0" w14:textId="128EDF9D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141" w:type="pct"/>
            <w:gridSpan w:val="2"/>
          </w:tcPr>
          <w:p w14:paraId="3420348F" w14:textId="77777777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28D1F93" w14:textId="5A800922" w:rsidR="00EA1868" w:rsidRPr="00575FB4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  <w:tc>
          <w:tcPr>
            <w:tcW w:w="139" w:type="pct"/>
          </w:tcPr>
          <w:p w14:paraId="0B012B23" w14:textId="77777777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46E0A44C" w14:textId="505A7A7D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513</w:t>
            </w:r>
          </w:p>
        </w:tc>
      </w:tr>
      <w:tr w:rsidR="00EA1868" w:rsidRPr="00EF652C" w14:paraId="60CE0380" w14:textId="77777777" w:rsidTr="00CA7E2C">
        <w:trPr>
          <w:gridAfter w:val="1"/>
          <w:wAfter w:w="3" w:type="pct"/>
        </w:trPr>
        <w:tc>
          <w:tcPr>
            <w:tcW w:w="2161" w:type="pct"/>
          </w:tcPr>
          <w:p w14:paraId="680A3377" w14:textId="77777777" w:rsidR="00EA1868" w:rsidRPr="00333DE3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3D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A653D43" w14:textId="54BC44F4" w:rsidR="00EA1868" w:rsidRPr="00BB4BAB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417</w:t>
            </w:r>
          </w:p>
        </w:tc>
        <w:tc>
          <w:tcPr>
            <w:tcW w:w="142" w:type="pct"/>
            <w:gridSpan w:val="2"/>
          </w:tcPr>
          <w:p w14:paraId="48EC15CC" w14:textId="77777777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0D0083" w14:textId="455C8045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603</w:t>
            </w:r>
          </w:p>
        </w:tc>
        <w:tc>
          <w:tcPr>
            <w:tcW w:w="141" w:type="pct"/>
            <w:gridSpan w:val="2"/>
          </w:tcPr>
          <w:p w14:paraId="21D96D6B" w14:textId="77777777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D4774D1" w14:textId="7CEB4234" w:rsidR="00EA1868" w:rsidRPr="00575FB4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943</w:t>
            </w:r>
          </w:p>
        </w:tc>
        <w:tc>
          <w:tcPr>
            <w:tcW w:w="139" w:type="pct"/>
          </w:tcPr>
          <w:p w14:paraId="295952B0" w14:textId="77777777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2C5FED4" w14:textId="0E50995B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1,239</w:t>
            </w:r>
          </w:p>
        </w:tc>
      </w:tr>
      <w:tr w:rsidR="00172016" w:rsidRPr="00EF652C" w14:paraId="655162DA" w14:textId="77777777" w:rsidTr="00CF4E55">
        <w:trPr>
          <w:gridAfter w:val="1"/>
          <w:wAfter w:w="3" w:type="pct"/>
        </w:trPr>
        <w:tc>
          <w:tcPr>
            <w:tcW w:w="2161" w:type="pct"/>
          </w:tcPr>
          <w:p w14:paraId="53710AEC" w14:textId="77777777" w:rsidR="00172016" w:rsidRDefault="00172016" w:rsidP="0017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32BCE4E4" w14:textId="77777777" w:rsidR="00172016" w:rsidRPr="000F7F42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pct"/>
            <w:gridSpan w:val="2"/>
          </w:tcPr>
          <w:p w14:paraId="13A5BA8D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</w:tcBorders>
          </w:tcPr>
          <w:p w14:paraId="57F25DC8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0804A218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34CB1D6E" w14:textId="77777777" w:rsidR="00172016" w:rsidRPr="0073162E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6F34CCF7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57A80EEC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2016" w:rsidRPr="00EF652C" w14:paraId="2DF2C8ED" w14:textId="77777777" w:rsidTr="00CF4E55">
        <w:trPr>
          <w:gridAfter w:val="1"/>
          <w:wAfter w:w="3" w:type="pct"/>
        </w:trPr>
        <w:tc>
          <w:tcPr>
            <w:tcW w:w="2161" w:type="pct"/>
          </w:tcPr>
          <w:p w14:paraId="437D2E75" w14:textId="1ACC83CA" w:rsidR="00172016" w:rsidRPr="00BB4BAB" w:rsidRDefault="00172016" w:rsidP="0017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</w:p>
        </w:tc>
        <w:tc>
          <w:tcPr>
            <w:tcW w:w="627" w:type="pct"/>
          </w:tcPr>
          <w:p w14:paraId="346C0589" w14:textId="77777777" w:rsidR="00172016" w:rsidRPr="000F7F42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pct"/>
            <w:gridSpan w:val="2"/>
          </w:tcPr>
          <w:p w14:paraId="2F1D3A1A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F4ACF6A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4403D26D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61AC6CEC" w14:textId="77777777" w:rsidR="00172016" w:rsidRPr="0073162E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2EDB84F5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36888212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00A5D" w:rsidRPr="00EF652C" w14:paraId="27ABBBF5" w14:textId="77777777" w:rsidTr="00682446">
        <w:trPr>
          <w:gridAfter w:val="1"/>
          <w:wAfter w:w="3" w:type="pct"/>
        </w:trPr>
        <w:tc>
          <w:tcPr>
            <w:tcW w:w="2161" w:type="pct"/>
          </w:tcPr>
          <w:p w14:paraId="37CF4540" w14:textId="765948A8" w:rsidR="00700A5D" w:rsidRPr="00682446" w:rsidRDefault="00700A5D" w:rsidP="00700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4B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25A08816" w14:textId="237FC8D0" w:rsidR="00700A5D" w:rsidRPr="00502ED0" w:rsidRDefault="00ED2B73" w:rsidP="00700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2ED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tcBorders>
              <w:left w:val="nil"/>
            </w:tcBorders>
          </w:tcPr>
          <w:p w14:paraId="1A9173AF" w14:textId="77777777" w:rsidR="00700A5D" w:rsidRPr="00502ED0" w:rsidRDefault="00700A5D" w:rsidP="00700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double" w:sz="4" w:space="0" w:color="auto"/>
            </w:tcBorders>
          </w:tcPr>
          <w:p w14:paraId="590FC32F" w14:textId="2966A0AF" w:rsidR="00700A5D" w:rsidRPr="00502ED0" w:rsidRDefault="00700A5D" w:rsidP="00700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2ED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4CBFCE45" w14:textId="77777777" w:rsidR="00700A5D" w:rsidRPr="00621572" w:rsidRDefault="00700A5D" w:rsidP="00700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755911FE" w14:textId="1D0612B2" w:rsidR="00700A5D" w:rsidRPr="003846B6" w:rsidRDefault="0036349D" w:rsidP="00700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190,000</w:t>
            </w:r>
          </w:p>
        </w:tc>
        <w:tc>
          <w:tcPr>
            <w:tcW w:w="139" w:type="pct"/>
          </w:tcPr>
          <w:p w14:paraId="751430CF" w14:textId="77777777" w:rsidR="00700A5D" w:rsidRPr="00EF652C" w:rsidRDefault="00700A5D" w:rsidP="00700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22A17900" w14:textId="4EA68B04" w:rsidR="00700A5D" w:rsidRPr="00865D1A" w:rsidRDefault="00700A5D" w:rsidP="00700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A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223,500</w:t>
            </w:r>
          </w:p>
        </w:tc>
      </w:tr>
    </w:tbl>
    <w:p w14:paraId="25E4B66C" w14:textId="66CDA1FF" w:rsidR="00AC5644" w:rsidRPr="00FF65A7" w:rsidRDefault="00AC5644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EA0AE0" w14:textId="42CA79C1" w:rsidR="00FD3E5D" w:rsidRPr="0042095D" w:rsidRDefault="003E6A5C" w:rsidP="002A14B2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42095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14:paraId="012D6866" w14:textId="77777777" w:rsidR="00BF18B4" w:rsidRPr="00CA7E2C" w:rsidRDefault="00BF18B4" w:rsidP="00CA7E2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1170"/>
        <w:gridCol w:w="270"/>
        <w:gridCol w:w="1170"/>
        <w:gridCol w:w="270"/>
        <w:gridCol w:w="1080"/>
        <w:gridCol w:w="270"/>
        <w:gridCol w:w="1170"/>
      </w:tblGrid>
      <w:tr w:rsidR="00AE3390" w:rsidRPr="00E525E3" w14:paraId="72D93B19" w14:textId="77777777" w:rsidTr="00423BF4">
        <w:trPr>
          <w:trHeight w:val="273"/>
          <w:tblHeader/>
        </w:trPr>
        <w:tc>
          <w:tcPr>
            <w:tcW w:w="3240" w:type="dxa"/>
          </w:tcPr>
          <w:p w14:paraId="30BDEA53" w14:textId="77777777" w:rsidR="00AE3390" w:rsidRPr="0002431C" w:rsidRDefault="00AE3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6425CD9" w14:textId="77777777" w:rsidR="00AE3390" w:rsidRPr="0002431C" w:rsidRDefault="00AE33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3"/>
          </w:tcPr>
          <w:p w14:paraId="00D34327" w14:textId="1D1F5667" w:rsidR="00AE3390" w:rsidRPr="0002431C" w:rsidRDefault="00AE33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3C3F035" w14:textId="77777777" w:rsidR="00AE3390" w:rsidRPr="00474374" w:rsidRDefault="00AE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520" w:type="dxa"/>
            <w:gridSpan w:val="3"/>
          </w:tcPr>
          <w:p w14:paraId="4EE2EE35" w14:textId="77777777" w:rsidR="00AE3390" w:rsidRPr="0002431C" w:rsidRDefault="00AE3390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17A22" w:rsidRPr="00E525E3" w14:paraId="1763C0EA" w14:textId="77777777" w:rsidTr="00423BF4">
        <w:trPr>
          <w:trHeight w:val="273"/>
          <w:tblHeader/>
        </w:trPr>
        <w:tc>
          <w:tcPr>
            <w:tcW w:w="3240" w:type="dxa"/>
          </w:tcPr>
          <w:p w14:paraId="12BD11BD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2B41EBA" w14:textId="77777777" w:rsidR="00317A22" w:rsidRPr="003669D3" w:rsidRDefault="00317A22" w:rsidP="00317A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/>
                <w:b w:val="0"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170" w:type="dxa"/>
          </w:tcPr>
          <w:p w14:paraId="7A5E499C" w14:textId="7EE69AED" w:rsidR="00317A22" w:rsidRPr="003669D3" w:rsidRDefault="00D720AC" w:rsidP="00317A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/>
                <w:b w:val="0"/>
                <w:bCs/>
                <w:sz w:val="30"/>
                <w:szCs w:val="30"/>
                <w:cs/>
                <w:lang w:val="en-US" w:eastAsia="x-none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D720A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0E3AF098" w14:textId="77777777" w:rsidR="00317A22" w:rsidRPr="003669D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2CA1B5" w14:textId="77777777" w:rsidR="00317A22" w:rsidRPr="003669D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9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3669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9444FDA" w14:textId="77777777" w:rsidR="00317A22" w:rsidRPr="003669D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CB859C0" w14:textId="0F9121F8" w:rsidR="00317A22" w:rsidRPr="003669D3" w:rsidRDefault="00D720AC" w:rsidP="00317A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Pr="00D720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D720A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575808D2" w14:textId="77777777" w:rsidR="00317A22" w:rsidRPr="003669D3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57339B" w14:textId="46C09F76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9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3669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17A22" w:rsidRPr="00E525E3" w14:paraId="53BC35E9" w14:textId="77777777" w:rsidTr="00423BF4">
        <w:trPr>
          <w:trHeight w:val="273"/>
          <w:tblHeader/>
        </w:trPr>
        <w:tc>
          <w:tcPr>
            <w:tcW w:w="3240" w:type="dxa"/>
          </w:tcPr>
          <w:p w14:paraId="68EC914B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68F735C" w14:textId="0B98BB6E" w:rsidR="00317A22" w:rsidRPr="006772EA" w:rsidRDefault="00317A22" w:rsidP="00317A22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72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568EE49A" w14:textId="3B548039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256</w:t>
            </w:r>
            <w:r w:rsidR="00D720A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42E4D989" w14:textId="77777777" w:rsidR="00317A22" w:rsidRPr="0002431C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7A44B2" w14:textId="151F117A" w:rsidR="00317A22" w:rsidRPr="0002431C" w:rsidRDefault="00317A22" w:rsidP="00317A2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431C">
              <w:rPr>
                <w:rFonts w:ascii="Angsana New" w:hAnsi="Angsana New"/>
                <w:b w:val="0"/>
                <w:sz w:val="30"/>
                <w:szCs w:val="30"/>
                <w:lang w:val="x-none" w:eastAsia="x-none" w:bidi="th-TH"/>
              </w:rPr>
              <w:t>256</w:t>
            </w:r>
            <w:r w:rsidR="00D720AC">
              <w:rPr>
                <w:rFonts w:ascii="Angsana New" w:hAnsi="Angsana New"/>
                <w:b w:val="0"/>
                <w:sz w:val="30"/>
                <w:szCs w:val="30"/>
                <w:lang w:val="en-US" w:eastAsia="x-none" w:bidi="th-TH"/>
              </w:rPr>
              <w:t>8</w:t>
            </w:r>
          </w:p>
        </w:tc>
        <w:tc>
          <w:tcPr>
            <w:tcW w:w="270" w:type="dxa"/>
          </w:tcPr>
          <w:p w14:paraId="4DAA3808" w14:textId="77777777" w:rsidR="00317A22" w:rsidRPr="00474374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6345CCE" w14:textId="01D8B0D3" w:rsidR="00317A22" w:rsidRPr="00551E10" w:rsidRDefault="00317A22" w:rsidP="00317A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51E10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="00D720A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71D912C4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B1D16E" w14:textId="4B24C0C4" w:rsidR="00317A22" w:rsidRPr="0002431C" w:rsidRDefault="00317A22" w:rsidP="00317A22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2431C">
              <w:rPr>
                <w:rFonts w:ascii="Angsana New" w:hAnsi="Angsana New"/>
                <w:sz w:val="30"/>
                <w:szCs w:val="30"/>
                <w:lang w:val="x-none" w:eastAsia="x-none" w:bidi="th-TH"/>
              </w:rPr>
              <w:t>256</w:t>
            </w:r>
            <w:r w:rsidR="00D720AC" w:rsidRPr="007A114F">
              <w:rPr>
                <w:rFonts w:ascii="Angsana New" w:hAnsi="Angsana New"/>
                <w:bCs/>
                <w:sz w:val="30"/>
                <w:szCs w:val="30"/>
                <w:lang w:val="en-US" w:eastAsia="x-none" w:bidi="th-TH"/>
              </w:rPr>
              <w:t>8</w:t>
            </w:r>
          </w:p>
        </w:tc>
      </w:tr>
      <w:tr w:rsidR="00317A22" w:rsidRPr="00E525E3" w14:paraId="00BBCECF" w14:textId="77777777" w:rsidTr="00BE7704">
        <w:trPr>
          <w:trHeight w:val="273"/>
        </w:trPr>
        <w:tc>
          <w:tcPr>
            <w:tcW w:w="3240" w:type="dxa"/>
          </w:tcPr>
          <w:p w14:paraId="766D1A63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CBDC398" w14:textId="77777777" w:rsidR="00317A22" w:rsidRPr="0002431C" w:rsidRDefault="00317A22" w:rsidP="00317A22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0" w:type="dxa"/>
            <w:gridSpan w:val="7"/>
          </w:tcPr>
          <w:p w14:paraId="529A33A3" w14:textId="44B2DC64" w:rsidR="00317A22" w:rsidRPr="0002431C" w:rsidRDefault="00317A22" w:rsidP="00317A22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17A22" w:rsidRPr="00E525E3" w14:paraId="054115E7" w14:textId="77777777" w:rsidTr="00BE7704">
        <w:trPr>
          <w:trHeight w:val="273"/>
        </w:trPr>
        <w:tc>
          <w:tcPr>
            <w:tcW w:w="3240" w:type="dxa"/>
          </w:tcPr>
          <w:p w14:paraId="3FF97F77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512F1CD0" w14:textId="77777777" w:rsidR="00317A22" w:rsidRPr="0002431C" w:rsidRDefault="00317A22" w:rsidP="00317A2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19BCEC6" w14:textId="71AE924A" w:rsidR="00317A22" w:rsidRPr="0002431C" w:rsidRDefault="00317A22" w:rsidP="00317A2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1585F5E" w14:textId="77777777" w:rsidR="00317A22" w:rsidRPr="0002431C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4F6008" w14:textId="77777777" w:rsidR="00317A22" w:rsidRPr="0002431C" w:rsidRDefault="00317A22" w:rsidP="00317A2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23E64D" w14:textId="77777777" w:rsidR="00317A22" w:rsidRPr="00474374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246F82E" w14:textId="77777777" w:rsidR="00317A22" w:rsidRPr="0002431C" w:rsidRDefault="00317A22" w:rsidP="00317A2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BDF3F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67A021E4" w14:textId="77777777" w:rsidR="00317A22" w:rsidRPr="0002431C" w:rsidRDefault="00317A22" w:rsidP="00317A2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20AC" w:rsidRPr="00E525E3" w14:paraId="7165DA24" w14:textId="77777777">
        <w:trPr>
          <w:trHeight w:val="273"/>
        </w:trPr>
        <w:tc>
          <w:tcPr>
            <w:tcW w:w="3240" w:type="dxa"/>
          </w:tcPr>
          <w:p w14:paraId="59406D6C" w14:textId="77777777" w:rsidR="00D720AC" w:rsidRPr="0002431C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2431C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00" w:type="dxa"/>
          </w:tcPr>
          <w:p w14:paraId="17B2BA5A" w14:textId="1025C0B9" w:rsidR="00D720AC" w:rsidRPr="006772EA" w:rsidRDefault="00D720AC" w:rsidP="00D720AC">
            <w:pPr>
              <w:pStyle w:val="acctfourfigures"/>
              <w:tabs>
                <w:tab w:val="clear" w:pos="765"/>
                <w:tab w:val="left" w:pos="310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EA3DAAC" w14:textId="454DD24B" w:rsidR="00D720AC" w:rsidRPr="006B4AB5" w:rsidRDefault="004548BA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932</w:t>
            </w:r>
          </w:p>
        </w:tc>
        <w:tc>
          <w:tcPr>
            <w:tcW w:w="270" w:type="dxa"/>
          </w:tcPr>
          <w:p w14:paraId="2F08D95E" w14:textId="77777777" w:rsidR="00D720AC" w:rsidRPr="006B4AB5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87BFAC" w14:textId="455E907E" w:rsidR="00D720AC" w:rsidRPr="006B4AB5" w:rsidRDefault="00D720AC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20AC">
              <w:rPr>
                <w:rFonts w:ascii="Angsana New" w:hAnsi="Angsana New"/>
                <w:sz w:val="30"/>
                <w:szCs w:val="30"/>
              </w:rPr>
              <w:t>1,094</w:t>
            </w:r>
          </w:p>
        </w:tc>
        <w:tc>
          <w:tcPr>
            <w:tcW w:w="270" w:type="dxa"/>
          </w:tcPr>
          <w:p w14:paraId="4FD0D8C3" w14:textId="77777777" w:rsidR="00D720AC" w:rsidRPr="006B4AB5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18A249" w14:textId="4A9D5F2B" w:rsidR="00D720AC" w:rsidRPr="006B4AB5" w:rsidRDefault="009A0CEE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</w:t>
            </w:r>
            <w:r w:rsidR="004548BA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270" w:type="dxa"/>
          </w:tcPr>
          <w:p w14:paraId="3E16899C" w14:textId="77777777" w:rsidR="00D720AC" w:rsidRPr="006B4AB5" w:rsidRDefault="00D720AC" w:rsidP="00D720A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01A9FD44" w14:textId="36DB8840" w:rsidR="00D720AC" w:rsidRPr="006B4AB5" w:rsidRDefault="00D720AC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7,259</w:t>
            </w:r>
          </w:p>
        </w:tc>
      </w:tr>
      <w:tr w:rsidR="00D720AC" w:rsidRPr="00E525E3" w14:paraId="63651945" w14:textId="77777777" w:rsidTr="00BE7704">
        <w:trPr>
          <w:trHeight w:val="273"/>
        </w:trPr>
        <w:tc>
          <w:tcPr>
            <w:tcW w:w="3240" w:type="dxa"/>
          </w:tcPr>
          <w:p w14:paraId="5F054180" w14:textId="516A9F25" w:rsidR="00D720AC" w:rsidRPr="0082035F" w:rsidRDefault="00D720AC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2035F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00" w:type="dxa"/>
          </w:tcPr>
          <w:p w14:paraId="67AEAACF" w14:textId="77777777" w:rsidR="00D720AC" w:rsidRPr="0002431C" w:rsidRDefault="00D720AC" w:rsidP="00D72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2DBA2D6" w14:textId="77777777" w:rsidR="00D720AC" w:rsidRPr="006B4AB5" w:rsidRDefault="00D720AC" w:rsidP="00D72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02CB34" w14:textId="77777777" w:rsidR="00D720AC" w:rsidRPr="006B4AB5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3A4D1B" w14:textId="77777777" w:rsidR="00D720AC" w:rsidRPr="006B4AB5" w:rsidRDefault="00D720AC" w:rsidP="00D72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ACB5A9" w14:textId="77777777" w:rsidR="00D720AC" w:rsidRPr="006B4AB5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8C1FEB8" w14:textId="77777777" w:rsidR="00D720AC" w:rsidRPr="006B4AB5" w:rsidRDefault="00D720AC" w:rsidP="00D72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5A919" w14:textId="77777777" w:rsidR="00D720AC" w:rsidRPr="006B4AB5" w:rsidRDefault="00D720AC" w:rsidP="00D720A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4244C5CD" w14:textId="77777777" w:rsidR="00D720AC" w:rsidRPr="006B4AB5" w:rsidRDefault="00D720AC" w:rsidP="00D72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20AC" w:rsidRPr="00E525E3" w14:paraId="0F4A1547" w14:textId="77777777" w:rsidTr="00BE7704">
        <w:trPr>
          <w:trHeight w:val="273"/>
        </w:trPr>
        <w:tc>
          <w:tcPr>
            <w:tcW w:w="3240" w:type="dxa"/>
          </w:tcPr>
          <w:p w14:paraId="2CF1EBE0" w14:textId="41AE676A" w:rsidR="00D720AC" w:rsidRPr="001F20C0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20C0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1F20C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28A6D81C" w14:textId="3A632968" w:rsidR="00D720AC" w:rsidRPr="001F20C0" w:rsidRDefault="00D720AC" w:rsidP="00D720AC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7F2C99D" w14:textId="147BB3B9" w:rsidR="00D720AC" w:rsidRPr="004548BA" w:rsidRDefault="004548BA" w:rsidP="00454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2D72B1" w14:textId="77777777" w:rsidR="00D720AC" w:rsidRPr="001F20C0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959DEF" w14:textId="4DEC100B" w:rsidR="00D720AC" w:rsidRPr="001F20C0" w:rsidRDefault="00D720AC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60D8A50D" w14:textId="77777777" w:rsidR="00D720AC" w:rsidRPr="001F20C0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40CBA5" w14:textId="4C1CCDBE" w:rsidR="00D720AC" w:rsidRPr="004548BA" w:rsidRDefault="004548BA" w:rsidP="00454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4548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D176AC" w14:textId="77777777" w:rsidR="00D720AC" w:rsidRPr="001F20C0" w:rsidRDefault="00D720AC" w:rsidP="00D720A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10C27689" w14:textId="6192BDC1" w:rsidR="00D720AC" w:rsidRPr="001F20C0" w:rsidRDefault="00D720AC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2,275</w:t>
            </w:r>
          </w:p>
        </w:tc>
      </w:tr>
      <w:tr w:rsidR="00D720AC" w:rsidRPr="00E525E3" w14:paraId="7EA4C925" w14:textId="77777777" w:rsidTr="00BE7704">
        <w:trPr>
          <w:trHeight w:val="273"/>
        </w:trPr>
        <w:tc>
          <w:tcPr>
            <w:tcW w:w="3240" w:type="dxa"/>
          </w:tcPr>
          <w:p w14:paraId="2A2CA8CC" w14:textId="31A885AE" w:rsidR="00D720AC" w:rsidRPr="001F20C0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743556">
              <w:rPr>
                <w:rFonts w:ascii="Angsana New" w:hAnsi="Angsana New"/>
                <w:sz w:val="30"/>
                <w:szCs w:val="30"/>
              </w:rPr>
              <w:t>2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0E545BFA" w14:textId="77777777" w:rsidR="00D720AC" w:rsidRPr="001F20C0" w:rsidRDefault="00D720AC" w:rsidP="00D720AC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5592C55" w14:textId="68AA7062" w:rsidR="00D720AC" w:rsidRPr="004548BA" w:rsidRDefault="004548BA" w:rsidP="00454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06A0A7" w14:textId="77777777" w:rsidR="00D720AC" w:rsidRPr="001F20C0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4E1675" w14:textId="74304890" w:rsidR="00D720AC" w:rsidRPr="001F20C0" w:rsidRDefault="00D720AC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C08702" w14:textId="77777777" w:rsidR="00D720AC" w:rsidRPr="001F20C0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081EFC" w14:textId="7CC27C05" w:rsidR="00D720AC" w:rsidRPr="004548BA" w:rsidRDefault="004548BA" w:rsidP="00454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4548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99796C" w14:textId="77777777" w:rsidR="00D720AC" w:rsidRPr="001F20C0" w:rsidRDefault="00D720AC" w:rsidP="00D720A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15D3EFD7" w14:textId="558681FC" w:rsidR="00D720AC" w:rsidRPr="001F20C0" w:rsidRDefault="00D720AC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2,539</w:t>
            </w:r>
          </w:p>
        </w:tc>
      </w:tr>
      <w:tr w:rsidR="00D720AC" w:rsidRPr="00E525E3" w14:paraId="0DADBD66" w14:textId="77777777" w:rsidTr="007D3830">
        <w:trPr>
          <w:trHeight w:val="273"/>
        </w:trPr>
        <w:tc>
          <w:tcPr>
            <w:tcW w:w="3240" w:type="dxa"/>
          </w:tcPr>
          <w:p w14:paraId="66C6A465" w14:textId="291D44DF" w:rsidR="00D720AC" w:rsidRPr="001F20C0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743556">
              <w:rPr>
                <w:rFonts w:ascii="Angsana New" w:hAnsi="Angsana New"/>
                <w:sz w:val="30"/>
                <w:szCs w:val="30"/>
              </w:rPr>
              <w:t>3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6D9D9480" w14:textId="77777777" w:rsidR="00D720AC" w:rsidRPr="001F20C0" w:rsidRDefault="00D720AC" w:rsidP="00D720AC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56DC39" w14:textId="08016D2D" w:rsidR="00D720AC" w:rsidRPr="004548BA" w:rsidRDefault="004548BA" w:rsidP="00454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4B5BF0" w14:textId="77777777" w:rsidR="00D720AC" w:rsidRPr="001F20C0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12C8E0" w14:textId="7B5CC2F5" w:rsidR="00D720AC" w:rsidRPr="001F20C0" w:rsidRDefault="00D720AC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B1062D" w14:textId="77777777" w:rsidR="00D720AC" w:rsidRPr="001F20C0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46CD27" w14:textId="39C60534" w:rsidR="00D720AC" w:rsidRPr="004548BA" w:rsidRDefault="004548BA" w:rsidP="00454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4548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394515" w14:textId="77777777" w:rsidR="00D720AC" w:rsidRPr="001F20C0" w:rsidRDefault="00D720AC" w:rsidP="00D720A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1C1064" w14:textId="24357777" w:rsidR="00D720AC" w:rsidRPr="001F20C0" w:rsidRDefault="00D720AC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3,084</w:t>
            </w:r>
          </w:p>
        </w:tc>
      </w:tr>
      <w:tr w:rsidR="00D720AC" w:rsidRPr="00E525E3" w14:paraId="3D5CEB36" w14:textId="77777777" w:rsidTr="007D3830">
        <w:trPr>
          <w:trHeight w:val="374"/>
        </w:trPr>
        <w:tc>
          <w:tcPr>
            <w:tcW w:w="3240" w:type="dxa"/>
          </w:tcPr>
          <w:p w14:paraId="3A0CE8E5" w14:textId="77777777" w:rsidR="00D720AC" w:rsidRPr="0002431C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B502A00" w14:textId="66FFF533" w:rsidR="00D720AC" w:rsidRPr="0002431C" w:rsidRDefault="00D720AC" w:rsidP="00D720AC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772E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4F7A87" w14:textId="54D6D59E" w:rsidR="00D720AC" w:rsidRPr="003C4203" w:rsidRDefault="00475A0A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932</w:t>
            </w:r>
          </w:p>
        </w:tc>
        <w:tc>
          <w:tcPr>
            <w:tcW w:w="270" w:type="dxa"/>
          </w:tcPr>
          <w:p w14:paraId="301C3EA6" w14:textId="77777777" w:rsidR="00D720AC" w:rsidRPr="003C4203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9C2339" w14:textId="6F12024D" w:rsidR="00D720AC" w:rsidRPr="003C4203" w:rsidRDefault="00D720AC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20AC">
              <w:rPr>
                <w:rFonts w:ascii="Angsana New" w:hAnsi="Angsana New"/>
                <w:b/>
                <w:bCs/>
                <w:sz w:val="30"/>
                <w:szCs w:val="30"/>
              </w:rPr>
              <w:t>1,110</w:t>
            </w:r>
          </w:p>
        </w:tc>
        <w:tc>
          <w:tcPr>
            <w:tcW w:w="270" w:type="dxa"/>
          </w:tcPr>
          <w:p w14:paraId="6F000F08" w14:textId="77777777" w:rsidR="00D720AC" w:rsidRPr="003C4203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4D9120" w14:textId="5C769335" w:rsidR="00D720AC" w:rsidRPr="00CA7E2C" w:rsidRDefault="004548BA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6,647</w:t>
            </w:r>
          </w:p>
        </w:tc>
        <w:tc>
          <w:tcPr>
            <w:tcW w:w="270" w:type="dxa"/>
          </w:tcPr>
          <w:p w14:paraId="6AC57621" w14:textId="77777777" w:rsidR="00D720AC" w:rsidRPr="0002431C" w:rsidRDefault="00D720AC" w:rsidP="00D720A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51B36B" w14:textId="314F99DF" w:rsidR="00D720AC" w:rsidRPr="0002431C" w:rsidRDefault="00D720AC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15,157</w:t>
            </w:r>
          </w:p>
        </w:tc>
      </w:tr>
    </w:tbl>
    <w:p w14:paraId="21693BB4" w14:textId="4E26DCFA" w:rsidR="00F118A0" w:rsidRDefault="00F118A0"/>
    <w:p w14:paraId="43F833E5" w14:textId="77777777" w:rsidR="00F118A0" w:rsidRDefault="00F1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1170"/>
        <w:gridCol w:w="270"/>
        <w:gridCol w:w="1170"/>
        <w:gridCol w:w="270"/>
        <w:gridCol w:w="1080"/>
        <w:gridCol w:w="270"/>
        <w:gridCol w:w="1170"/>
      </w:tblGrid>
      <w:tr w:rsidR="00E52EC6" w:rsidRPr="00E525E3" w14:paraId="1B3A1E42" w14:textId="77777777" w:rsidTr="00E52EC6">
        <w:trPr>
          <w:trHeight w:val="374"/>
        </w:trPr>
        <w:tc>
          <w:tcPr>
            <w:tcW w:w="3240" w:type="dxa"/>
          </w:tcPr>
          <w:p w14:paraId="0D2187D0" w14:textId="77777777" w:rsidR="00E52EC6" w:rsidRPr="0002431C" w:rsidRDefault="00E52EC6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A63FA26" w14:textId="77777777" w:rsidR="00E52EC6" w:rsidRPr="0002431C" w:rsidRDefault="00E52EC6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8805780" w14:textId="7B5463FD" w:rsidR="00E52EC6" w:rsidRPr="0002431C" w:rsidRDefault="00E52EC6" w:rsidP="00E52EC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A99F37" w14:textId="77777777" w:rsidR="00E52EC6" w:rsidRPr="0002431C" w:rsidRDefault="00E52EC6" w:rsidP="00E52EC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723FF8D6" w14:textId="7379BCB2" w:rsidR="00E52EC6" w:rsidRPr="0002431C" w:rsidRDefault="00E52EC6" w:rsidP="00E52EC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2EC6" w:rsidRPr="00E525E3" w14:paraId="4992B90E" w14:textId="77777777" w:rsidTr="00E52EC6">
        <w:trPr>
          <w:trHeight w:val="344"/>
        </w:trPr>
        <w:tc>
          <w:tcPr>
            <w:tcW w:w="3240" w:type="dxa"/>
          </w:tcPr>
          <w:p w14:paraId="609DEF26" w14:textId="77777777" w:rsidR="00E52EC6" w:rsidRPr="0002431C" w:rsidRDefault="00E52EC6" w:rsidP="00E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5EC6025" w14:textId="77777777" w:rsidR="00E52EC6" w:rsidRPr="0002431C" w:rsidRDefault="00E52EC6" w:rsidP="00E52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8312F06" w14:textId="79BBB788" w:rsidR="00E52EC6" w:rsidRPr="003C4203" w:rsidRDefault="00D720AC" w:rsidP="00E52EC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D720A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70" w:type="dxa"/>
          </w:tcPr>
          <w:p w14:paraId="11E5F33E" w14:textId="77777777" w:rsidR="00E52EC6" w:rsidRPr="003C4203" w:rsidRDefault="00E52EC6" w:rsidP="00E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B140F4" w14:textId="3778D7AB" w:rsidR="00E52EC6" w:rsidRPr="003C4203" w:rsidRDefault="00E52EC6" w:rsidP="00E52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9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3669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415A9A8" w14:textId="77777777" w:rsidR="00E52EC6" w:rsidRPr="003C4203" w:rsidRDefault="00E52EC6" w:rsidP="00E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1A63C7" w14:textId="5626C8F5" w:rsidR="00E52EC6" w:rsidRPr="003C4203" w:rsidRDefault="00E52EC6" w:rsidP="00E52EC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317A2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</w:t>
            </w:r>
            <w:r w:rsidR="006C2FB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6C2FB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3572A9A7" w14:textId="77777777" w:rsidR="00E52EC6" w:rsidRPr="0002431C" w:rsidRDefault="00E52EC6" w:rsidP="00E52EC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0AE335C7" w14:textId="58A136DC" w:rsidR="00E52EC6" w:rsidRPr="0002431C" w:rsidRDefault="00E52EC6" w:rsidP="00E52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9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3669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52EC6" w:rsidRPr="00E525E3" w14:paraId="771B80AD" w14:textId="77777777" w:rsidTr="00E52EC6">
        <w:trPr>
          <w:trHeight w:val="374"/>
        </w:trPr>
        <w:tc>
          <w:tcPr>
            <w:tcW w:w="3240" w:type="dxa"/>
          </w:tcPr>
          <w:p w14:paraId="18B69526" w14:textId="77777777" w:rsidR="00E52EC6" w:rsidRPr="0002431C" w:rsidRDefault="00E52EC6" w:rsidP="00E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F849F15" w14:textId="31D6E57D" w:rsidR="00E52EC6" w:rsidRPr="0002431C" w:rsidRDefault="00E52EC6" w:rsidP="00E52EC6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DD7BF06" w14:textId="1E9B193F" w:rsidR="00E52EC6" w:rsidRPr="003C4203" w:rsidRDefault="00E52EC6" w:rsidP="00E52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2EC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720A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28C80D37" w14:textId="77777777" w:rsidR="00E52EC6" w:rsidRPr="003C4203" w:rsidRDefault="00E52EC6" w:rsidP="00E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AFCE20" w14:textId="70BE5CA5" w:rsidR="00E52EC6" w:rsidRPr="00E52EC6" w:rsidRDefault="00E52EC6" w:rsidP="00E52EC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E52EC6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720A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C835E9D" w14:textId="77777777" w:rsidR="00E52EC6" w:rsidRPr="003C4203" w:rsidRDefault="00E52EC6" w:rsidP="00E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D1A7B1" w14:textId="5692CB3A" w:rsidR="00E52EC6" w:rsidRPr="003C4203" w:rsidRDefault="00E52EC6" w:rsidP="00E52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51E1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56177">
              <w:rPr>
                <w:rFonts w:ascii="Angsana New" w:hAnsi="Angsana New"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441B187A" w14:textId="77777777" w:rsidR="00E52EC6" w:rsidRPr="0002431C" w:rsidRDefault="00E52EC6" w:rsidP="00E52EC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5E86DEBA" w14:textId="0250D98B" w:rsidR="00E52EC6" w:rsidRPr="0002431C" w:rsidRDefault="00E52EC6" w:rsidP="00E52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2EC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5617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E52EC6" w:rsidRPr="00E525E3" w14:paraId="032AC1E8" w14:textId="77777777" w:rsidTr="00E52EC6">
        <w:trPr>
          <w:trHeight w:val="374"/>
        </w:trPr>
        <w:tc>
          <w:tcPr>
            <w:tcW w:w="3240" w:type="dxa"/>
          </w:tcPr>
          <w:p w14:paraId="5D682DAA" w14:textId="77777777" w:rsidR="00E52EC6" w:rsidRPr="0002431C" w:rsidRDefault="00E52EC6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0ACAACE" w14:textId="77777777" w:rsidR="00E52EC6" w:rsidRPr="0002431C" w:rsidRDefault="00E52EC6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C786E43" w14:textId="152DE5F9" w:rsidR="00E52EC6" w:rsidRPr="00E52EC6" w:rsidRDefault="00E52EC6" w:rsidP="00E52EC6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2EC6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E52EC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E52EC6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317A22" w:rsidRPr="00E525E3" w14:paraId="75BE7C20" w14:textId="77777777" w:rsidTr="000F0074">
        <w:trPr>
          <w:trHeight w:val="383"/>
        </w:trPr>
        <w:tc>
          <w:tcPr>
            <w:tcW w:w="3240" w:type="dxa"/>
          </w:tcPr>
          <w:p w14:paraId="30B83A34" w14:textId="4DE80538" w:rsidR="00317A22" w:rsidRPr="0002431C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14:paraId="744818F9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9DB096" w14:textId="7A1AE174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C4037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8829AA" w14:textId="77777777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334A1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F6BE1C" w14:textId="77777777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805CC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1C3343D8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14B6" w:rsidRPr="00E525E3" w14:paraId="46391664" w14:textId="77777777" w:rsidTr="00FA13D1">
        <w:trPr>
          <w:trHeight w:val="374"/>
        </w:trPr>
        <w:tc>
          <w:tcPr>
            <w:tcW w:w="3240" w:type="dxa"/>
          </w:tcPr>
          <w:p w14:paraId="27ACBC7B" w14:textId="77777777" w:rsidR="007A14B6" w:rsidRPr="004E6E85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4E6E8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00" w:type="dxa"/>
          </w:tcPr>
          <w:p w14:paraId="2C49D57A" w14:textId="77777777" w:rsidR="007A14B6" w:rsidRPr="00B02ACB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8C7810B" w14:textId="67F01C53" w:rsidR="007A14B6" w:rsidRPr="003C4203" w:rsidRDefault="006A4FA2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5,743,9</w:t>
            </w:r>
            <w:r w:rsidR="00D8704A">
              <w:rPr>
                <w:rFonts w:ascii="Angsana New" w:hAnsi="Angsana New"/>
                <w:sz w:val="30"/>
                <w:szCs w:val="30"/>
                <w:lang w:val="en-US"/>
              </w:rPr>
              <w:t>04</w:t>
            </w:r>
          </w:p>
        </w:tc>
        <w:tc>
          <w:tcPr>
            <w:tcW w:w="270" w:type="dxa"/>
          </w:tcPr>
          <w:p w14:paraId="08AE4BFB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A58C84" w14:textId="4F297EEC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5,593,293</w:t>
            </w:r>
          </w:p>
        </w:tc>
        <w:tc>
          <w:tcPr>
            <w:tcW w:w="270" w:type="dxa"/>
          </w:tcPr>
          <w:p w14:paraId="670C5D7F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6BBE28" w14:textId="7AF3277D" w:rsidR="007A14B6" w:rsidRPr="00596139" w:rsidRDefault="00975E87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6139">
              <w:rPr>
                <w:rFonts w:ascii="Angsana New" w:hAnsi="Angsana New"/>
                <w:sz w:val="30"/>
                <w:szCs w:val="30"/>
                <w:lang w:val="en-US"/>
              </w:rPr>
              <w:t>5,741,884</w:t>
            </w:r>
          </w:p>
        </w:tc>
        <w:tc>
          <w:tcPr>
            <w:tcW w:w="270" w:type="dxa"/>
          </w:tcPr>
          <w:p w14:paraId="206AE963" w14:textId="77777777" w:rsidR="007A14B6" w:rsidRPr="0002431C" w:rsidRDefault="007A14B6" w:rsidP="007A14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4088412C" w14:textId="0FD4968A" w:rsidR="007A14B6" w:rsidRPr="002869A2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5,591,013</w:t>
            </w:r>
          </w:p>
        </w:tc>
      </w:tr>
      <w:tr w:rsidR="007A14B6" w:rsidRPr="00E525E3" w14:paraId="175D5981" w14:textId="77777777" w:rsidTr="00FA13D1">
        <w:trPr>
          <w:trHeight w:val="374"/>
        </w:trPr>
        <w:tc>
          <w:tcPr>
            <w:tcW w:w="3240" w:type="dxa"/>
          </w:tcPr>
          <w:p w14:paraId="171CD944" w14:textId="77777777" w:rsidR="007A14B6" w:rsidRPr="004E6E85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4E6E8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00" w:type="dxa"/>
          </w:tcPr>
          <w:p w14:paraId="71CC87F3" w14:textId="77777777" w:rsidR="007A14B6" w:rsidRPr="0002431C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C7BE80" w14:textId="3BE24060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E40234" w14:textId="77777777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35463B" w14:textId="77777777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407E4" w14:textId="77777777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3FBA73" w14:textId="77777777" w:rsidR="007A14B6" w:rsidRPr="00596139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0BB1A" w14:textId="77777777" w:rsidR="007A14B6" w:rsidRPr="0002431C" w:rsidRDefault="007A14B6" w:rsidP="007A14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170" w:type="dxa"/>
          </w:tcPr>
          <w:p w14:paraId="0D768873" w14:textId="77777777" w:rsidR="007A14B6" w:rsidRPr="0002431C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14B6" w:rsidRPr="00E525E3" w14:paraId="5AE23DFB" w14:textId="77777777" w:rsidTr="00FA13D1">
        <w:trPr>
          <w:trHeight w:val="374"/>
        </w:trPr>
        <w:tc>
          <w:tcPr>
            <w:tcW w:w="3240" w:type="dxa"/>
          </w:tcPr>
          <w:p w14:paraId="733F6667" w14:textId="46834226" w:rsidR="007A14B6" w:rsidRPr="004E6E85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4B11F273" w14:textId="77777777" w:rsidR="007A14B6" w:rsidRPr="00B02ACB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24874A1" w14:textId="7F6E209C" w:rsidR="007A14B6" w:rsidRPr="003C4203" w:rsidRDefault="006A4FA2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1,000,784</w:t>
            </w:r>
          </w:p>
        </w:tc>
        <w:tc>
          <w:tcPr>
            <w:tcW w:w="270" w:type="dxa"/>
          </w:tcPr>
          <w:p w14:paraId="10AF1E08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1FCEB5" w14:textId="712E0DC4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1,122,095</w:t>
            </w:r>
          </w:p>
        </w:tc>
        <w:tc>
          <w:tcPr>
            <w:tcW w:w="270" w:type="dxa"/>
          </w:tcPr>
          <w:p w14:paraId="4449B944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55326E" w14:textId="66DA1E4D" w:rsidR="007A14B6" w:rsidRPr="00596139" w:rsidRDefault="00922C81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6139">
              <w:rPr>
                <w:rFonts w:ascii="Angsana New" w:hAnsi="Angsana New"/>
                <w:sz w:val="30"/>
                <w:szCs w:val="30"/>
                <w:lang w:val="en-US"/>
              </w:rPr>
              <w:t>999,593</w:t>
            </w:r>
          </w:p>
        </w:tc>
        <w:tc>
          <w:tcPr>
            <w:tcW w:w="270" w:type="dxa"/>
          </w:tcPr>
          <w:p w14:paraId="6E7C7FCC" w14:textId="77777777" w:rsidR="007A14B6" w:rsidRPr="0002431C" w:rsidRDefault="007A14B6" w:rsidP="007A14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393FAD25" w14:textId="37A81A72" w:rsidR="007A14B6" w:rsidRPr="0002431C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1,120,538</w:t>
            </w:r>
          </w:p>
        </w:tc>
      </w:tr>
      <w:tr w:rsidR="007A14B6" w:rsidRPr="00E525E3" w14:paraId="3B462542" w14:textId="77777777" w:rsidTr="00FA13D1">
        <w:trPr>
          <w:trHeight w:val="374"/>
        </w:trPr>
        <w:tc>
          <w:tcPr>
            <w:tcW w:w="3240" w:type="dxa"/>
          </w:tcPr>
          <w:p w14:paraId="6F21F3D1" w14:textId="739B04FE" w:rsidR="007A14B6" w:rsidRPr="004E6E85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1 - 2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04937AB6" w14:textId="77777777" w:rsidR="007A14B6" w:rsidRPr="00B02ACB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8D74D3E" w14:textId="147A47B3" w:rsidR="007A14B6" w:rsidRDefault="006A4FA2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101,668</w:t>
            </w:r>
          </w:p>
        </w:tc>
        <w:tc>
          <w:tcPr>
            <w:tcW w:w="270" w:type="dxa"/>
          </w:tcPr>
          <w:p w14:paraId="66BB150B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338D0" w14:textId="0ED31D21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255,271</w:t>
            </w:r>
          </w:p>
        </w:tc>
        <w:tc>
          <w:tcPr>
            <w:tcW w:w="270" w:type="dxa"/>
          </w:tcPr>
          <w:p w14:paraId="0C475A09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55AFE9" w14:textId="7945C082" w:rsidR="007A14B6" w:rsidRPr="00596139" w:rsidRDefault="00922C81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6139">
              <w:rPr>
                <w:rFonts w:ascii="Angsana New" w:hAnsi="Angsana New"/>
                <w:sz w:val="30"/>
                <w:szCs w:val="30"/>
                <w:lang w:val="en-US"/>
              </w:rPr>
              <w:t>101,546</w:t>
            </w:r>
          </w:p>
        </w:tc>
        <w:tc>
          <w:tcPr>
            <w:tcW w:w="270" w:type="dxa"/>
          </w:tcPr>
          <w:p w14:paraId="7A4A50A9" w14:textId="77777777" w:rsidR="007A14B6" w:rsidRPr="0002431C" w:rsidRDefault="007A14B6" w:rsidP="007A14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10056D7E" w14:textId="470B539E" w:rsidR="007A14B6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255,257</w:t>
            </w:r>
          </w:p>
        </w:tc>
      </w:tr>
      <w:tr w:rsidR="007A14B6" w:rsidRPr="00E525E3" w14:paraId="45D2EC56" w14:textId="77777777" w:rsidTr="00FA13D1">
        <w:trPr>
          <w:trHeight w:val="383"/>
        </w:trPr>
        <w:tc>
          <w:tcPr>
            <w:tcW w:w="3240" w:type="dxa"/>
          </w:tcPr>
          <w:p w14:paraId="3470A259" w14:textId="77777777" w:rsidR="007A14B6" w:rsidRPr="004E6E85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2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53ED4130" w14:textId="77777777" w:rsidR="007A14B6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010F3D7" w14:textId="7A502D16" w:rsidR="007A14B6" w:rsidRPr="003C4203" w:rsidRDefault="006A4FA2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33,21</w:t>
            </w:r>
            <w:r w:rsidR="00D8704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05677233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94C200" w14:textId="33894D62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54,220</w:t>
            </w:r>
          </w:p>
        </w:tc>
        <w:tc>
          <w:tcPr>
            <w:tcW w:w="270" w:type="dxa"/>
          </w:tcPr>
          <w:p w14:paraId="21E3720A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9A9CCF" w14:textId="34BDCDE0" w:rsidR="007A14B6" w:rsidRPr="00596139" w:rsidRDefault="00922C81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6139">
              <w:rPr>
                <w:rFonts w:ascii="Angsana New" w:hAnsi="Angsana New"/>
                <w:sz w:val="30"/>
                <w:szCs w:val="30"/>
                <w:lang w:val="en-US"/>
              </w:rPr>
              <w:t>33,219</w:t>
            </w:r>
          </w:p>
        </w:tc>
        <w:tc>
          <w:tcPr>
            <w:tcW w:w="270" w:type="dxa"/>
          </w:tcPr>
          <w:p w14:paraId="1F7E8D5D" w14:textId="77777777" w:rsidR="007A14B6" w:rsidRPr="0002431C" w:rsidRDefault="007A14B6" w:rsidP="007A14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5501EC4B" w14:textId="73009DCE" w:rsidR="007A14B6" w:rsidRPr="0002431C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54,220</w:t>
            </w:r>
          </w:p>
        </w:tc>
      </w:tr>
      <w:tr w:rsidR="007A14B6" w:rsidRPr="00E525E3" w14:paraId="702EB99F" w14:textId="77777777" w:rsidTr="00FA13D1">
        <w:trPr>
          <w:trHeight w:val="383"/>
        </w:trPr>
        <w:tc>
          <w:tcPr>
            <w:tcW w:w="3240" w:type="dxa"/>
          </w:tcPr>
          <w:p w14:paraId="47C17915" w14:textId="77777777" w:rsidR="007A14B6" w:rsidRPr="004E6E85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3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521D35CC" w14:textId="77777777" w:rsidR="007A14B6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44EEC4D" w14:textId="1A6B0FD4" w:rsidR="007A14B6" w:rsidRPr="003C4203" w:rsidRDefault="006A4FA2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4F2171">
              <w:rPr>
                <w:rFonts w:ascii="Angsana New" w:hAnsi="Angsana New"/>
                <w:sz w:val="30"/>
                <w:szCs w:val="30"/>
                <w:lang w:val="en-US"/>
              </w:rPr>
              <w:t>778</w:t>
            </w:r>
          </w:p>
        </w:tc>
        <w:tc>
          <w:tcPr>
            <w:tcW w:w="270" w:type="dxa"/>
          </w:tcPr>
          <w:p w14:paraId="42CC1F5D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DC0103" w14:textId="52AAB441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7,504</w:t>
            </w:r>
          </w:p>
        </w:tc>
        <w:tc>
          <w:tcPr>
            <w:tcW w:w="270" w:type="dxa"/>
          </w:tcPr>
          <w:p w14:paraId="321F9BD8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AA7973" w14:textId="3308A8C5" w:rsidR="007A14B6" w:rsidRPr="00596139" w:rsidRDefault="00922C81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6139">
              <w:rPr>
                <w:rFonts w:ascii="Angsana New" w:hAnsi="Angsana New"/>
                <w:sz w:val="30"/>
                <w:szCs w:val="30"/>
                <w:lang w:val="en-US"/>
              </w:rPr>
              <w:t>2,778</w:t>
            </w:r>
          </w:p>
        </w:tc>
        <w:tc>
          <w:tcPr>
            <w:tcW w:w="270" w:type="dxa"/>
          </w:tcPr>
          <w:p w14:paraId="0401EB4D" w14:textId="77777777" w:rsidR="007A14B6" w:rsidRPr="0002431C" w:rsidRDefault="007A14B6" w:rsidP="007A14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58AC9721" w14:textId="5F06BEC1" w:rsidR="007A14B6" w:rsidRPr="0002431C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7,504</w:t>
            </w:r>
          </w:p>
        </w:tc>
      </w:tr>
      <w:tr w:rsidR="007A14B6" w:rsidRPr="00E525E3" w14:paraId="3C0282B6" w14:textId="77777777" w:rsidTr="00FA13D1">
        <w:trPr>
          <w:trHeight w:val="374"/>
        </w:trPr>
        <w:tc>
          <w:tcPr>
            <w:tcW w:w="3240" w:type="dxa"/>
          </w:tcPr>
          <w:p w14:paraId="4B940837" w14:textId="77777777" w:rsidR="007A14B6" w:rsidRPr="004E6E85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4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20B72438" w14:textId="77777777" w:rsidR="007A14B6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90BFEC6" w14:textId="59743A96" w:rsidR="007A14B6" w:rsidRPr="003C4203" w:rsidRDefault="006A123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2,311</w:t>
            </w:r>
          </w:p>
        </w:tc>
        <w:tc>
          <w:tcPr>
            <w:tcW w:w="270" w:type="dxa"/>
          </w:tcPr>
          <w:p w14:paraId="2C39AEC6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F2A84A" w14:textId="0B34B9F3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8,592</w:t>
            </w:r>
          </w:p>
        </w:tc>
        <w:tc>
          <w:tcPr>
            <w:tcW w:w="270" w:type="dxa"/>
          </w:tcPr>
          <w:p w14:paraId="672EE7DC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81DFFB" w14:textId="52D4C7A6" w:rsidR="007A14B6" w:rsidRPr="00596139" w:rsidRDefault="00922C81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6139">
              <w:rPr>
                <w:rFonts w:ascii="Angsana New" w:hAnsi="Angsana New"/>
                <w:sz w:val="30"/>
                <w:szCs w:val="30"/>
                <w:lang w:val="en-US"/>
              </w:rPr>
              <w:t>2,311</w:t>
            </w:r>
          </w:p>
        </w:tc>
        <w:tc>
          <w:tcPr>
            <w:tcW w:w="270" w:type="dxa"/>
          </w:tcPr>
          <w:p w14:paraId="4A7A59BA" w14:textId="77777777" w:rsidR="007A14B6" w:rsidRPr="0002431C" w:rsidRDefault="007A14B6" w:rsidP="007A14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52D12197" w14:textId="09886F23" w:rsidR="007A14B6" w:rsidRPr="0002431C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8,032</w:t>
            </w:r>
          </w:p>
        </w:tc>
      </w:tr>
      <w:tr w:rsidR="007A14B6" w:rsidRPr="00E525E3" w14:paraId="15C0E0A1" w14:textId="77777777" w:rsidTr="00FA13D1">
        <w:trPr>
          <w:trHeight w:val="383"/>
        </w:trPr>
        <w:tc>
          <w:tcPr>
            <w:tcW w:w="3240" w:type="dxa"/>
          </w:tcPr>
          <w:p w14:paraId="475D4653" w14:textId="77777777" w:rsidR="007A14B6" w:rsidRPr="004E6E85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6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71B0211D" w14:textId="77777777" w:rsidR="007A14B6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05FBF8F" w14:textId="7BE6BCCB" w:rsidR="007A14B6" w:rsidRPr="003C4203" w:rsidRDefault="006A4FA2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</w:t>
            </w:r>
            <w:r w:rsidR="004F2171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270" w:type="dxa"/>
          </w:tcPr>
          <w:p w14:paraId="5444AFE2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1C5042" w14:textId="068E84AF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15,947</w:t>
            </w:r>
          </w:p>
        </w:tc>
        <w:tc>
          <w:tcPr>
            <w:tcW w:w="270" w:type="dxa"/>
          </w:tcPr>
          <w:p w14:paraId="5B3FE80A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B5AF56" w14:textId="4C9B6E8C" w:rsidR="007A14B6" w:rsidRPr="00596139" w:rsidRDefault="00AD0A4A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6139">
              <w:rPr>
                <w:rFonts w:ascii="Angsana New" w:hAnsi="Angsana New"/>
                <w:sz w:val="30"/>
                <w:szCs w:val="30"/>
                <w:lang w:val="en-US"/>
              </w:rPr>
              <w:t>5,283</w:t>
            </w:r>
          </w:p>
        </w:tc>
        <w:tc>
          <w:tcPr>
            <w:tcW w:w="270" w:type="dxa"/>
          </w:tcPr>
          <w:p w14:paraId="7E1438B3" w14:textId="77777777" w:rsidR="007A14B6" w:rsidRPr="0002431C" w:rsidRDefault="007A14B6" w:rsidP="007A14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68D02FA6" w14:textId="235D660B" w:rsidR="007A14B6" w:rsidRPr="0002431C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15,947</w:t>
            </w:r>
          </w:p>
        </w:tc>
      </w:tr>
      <w:tr w:rsidR="007A14B6" w:rsidRPr="00E525E3" w14:paraId="09E98D3E" w14:textId="77777777" w:rsidTr="00FA13D1">
        <w:trPr>
          <w:trHeight w:val="374"/>
        </w:trPr>
        <w:tc>
          <w:tcPr>
            <w:tcW w:w="3240" w:type="dxa"/>
          </w:tcPr>
          <w:p w14:paraId="2376347E" w14:textId="77777777" w:rsidR="007A14B6" w:rsidRPr="004E6E85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9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35984E58" w14:textId="77777777" w:rsidR="007A14B6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8C87B80" w14:textId="28D3585E" w:rsidR="007A14B6" w:rsidRPr="003C4203" w:rsidRDefault="006A4FA2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26,031</w:t>
            </w:r>
          </w:p>
        </w:tc>
        <w:tc>
          <w:tcPr>
            <w:tcW w:w="270" w:type="dxa"/>
          </w:tcPr>
          <w:p w14:paraId="0E369A0C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C068D8" w14:textId="1B1631BC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29,340</w:t>
            </w:r>
          </w:p>
        </w:tc>
        <w:tc>
          <w:tcPr>
            <w:tcW w:w="270" w:type="dxa"/>
          </w:tcPr>
          <w:p w14:paraId="7382FFEE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A14906" w14:textId="5B93E442" w:rsidR="007A14B6" w:rsidRPr="00596139" w:rsidRDefault="00D01DD7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6139">
              <w:rPr>
                <w:rFonts w:ascii="Angsana New" w:hAnsi="Angsana New"/>
                <w:sz w:val="30"/>
                <w:szCs w:val="30"/>
                <w:lang w:val="en-US"/>
              </w:rPr>
              <w:t>26,031</w:t>
            </w:r>
          </w:p>
        </w:tc>
        <w:tc>
          <w:tcPr>
            <w:tcW w:w="270" w:type="dxa"/>
          </w:tcPr>
          <w:p w14:paraId="5D7B0C85" w14:textId="77777777" w:rsidR="007A14B6" w:rsidRPr="0002431C" w:rsidRDefault="007A14B6" w:rsidP="007A14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549C4400" w14:textId="63455D98" w:rsidR="007A14B6" w:rsidRPr="0002431C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29,339</w:t>
            </w:r>
          </w:p>
        </w:tc>
      </w:tr>
      <w:tr w:rsidR="007A14B6" w:rsidRPr="00E525E3" w14:paraId="6AFEDADA" w14:textId="77777777" w:rsidTr="00FA13D1">
        <w:trPr>
          <w:trHeight w:val="383"/>
        </w:trPr>
        <w:tc>
          <w:tcPr>
            <w:tcW w:w="3240" w:type="dxa"/>
          </w:tcPr>
          <w:p w14:paraId="5FDC43CF" w14:textId="77777777" w:rsidR="007A14B6" w:rsidRPr="00AF3CAD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27802130" w14:textId="77777777" w:rsidR="007A14B6" w:rsidRPr="00947001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22568F" w14:textId="2C23891E" w:rsidR="007A14B6" w:rsidRPr="00947001" w:rsidRDefault="006A4FA2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BA0F18">
              <w:rPr>
                <w:rFonts w:ascii="Angsana New" w:hAnsi="Angsana New"/>
                <w:sz w:val="30"/>
                <w:szCs w:val="30"/>
                <w:lang w:val="en-US"/>
              </w:rPr>
              <w:t>64,518</w:t>
            </w:r>
          </w:p>
        </w:tc>
        <w:tc>
          <w:tcPr>
            <w:tcW w:w="270" w:type="dxa"/>
          </w:tcPr>
          <w:p w14:paraId="605F772D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6BE146" w14:textId="433C210F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435,325</w:t>
            </w:r>
          </w:p>
        </w:tc>
        <w:tc>
          <w:tcPr>
            <w:tcW w:w="270" w:type="dxa"/>
          </w:tcPr>
          <w:p w14:paraId="4AAE11CC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ED9102" w14:textId="57DDBFC6" w:rsidR="007A14B6" w:rsidRPr="00596139" w:rsidRDefault="00D01DD7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6139">
              <w:rPr>
                <w:rFonts w:ascii="Angsana New" w:hAnsi="Angsana New"/>
                <w:sz w:val="30"/>
                <w:szCs w:val="30"/>
                <w:lang w:val="en-US"/>
              </w:rPr>
              <w:t>458,</w:t>
            </w:r>
            <w:r w:rsidR="00B50466" w:rsidRPr="00596139">
              <w:rPr>
                <w:rFonts w:ascii="Angsana New" w:hAnsi="Angsana New"/>
                <w:sz w:val="30"/>
                <w:szCs w:val="30"/>
                <w:lang w:val="en-US"/>
              </w:rPr>
              <w:t>828</w:t>
            </w:r>
          </w:p>
        </w:tc>
        <w:tc>
          <w:tcPr>
            <w:tcW w:w="270" w:type="dxa"/>
          </w:tcPr>
          <w:p w14:paraId="3EE0C1A8" w14:textId="77777777" w:rsidR="007A14B6" w:rsidRPr="0002431C" w:rsidRDefault="007A14B6" w:rsidP="007A14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723242" w14:textId="4BC34A96" w:rsidR="007A14B6" w:rsidRPr="0002431C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429,636</w:t>
            </w:r>
          </w:p>
        </w:tc>
      </w:tr>
      <w:tr w:rsidR="007A14B6" w:rsidRPr="00E525E3" w14:paraId="3813BCCF" w14:textId="77777777" w:rsidTr="007D3830">
        <w:trPr>
          <w:trHeight w:val="374"/>
        </w:trPr>
        <w:tc>
          <w:tcPr>
            <w:tcW w:w="3240" w:type="dxa"/>
          </w:tcPr>
          <w:p w14:paraId="4E1EC4F8" w14:textId="77777777" w:rsidR="007A14B6" w:rsidRPr="0002431C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16A8605" w14:textId="77777777" w:rsidR="007A14B6" w:rsidRPr="00947001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774DF7" w14:textId="47AF7B3D" w:rsidR="007A14B6" w:rsidRPr="00947001" w:rsidRDefault="00714EAE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7,380,496</w:t>
            </w:r>
          </w:p>
        </w:tc>
        <w:tc>
          <w:tcPr>
            <w:tcW w:w="270" w:type="dxa"/>
          </w:tcPr>
          <w:p w14:paraId="34F6B77A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7E98661" w14:textId="79C61319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7,521,587</w:t>
            </w:r>
          </w:p>
        </w:tc>
        <w:tc>
          <w:tcPr>
            <w:tcW w:w="270" w:type="dxa"/>
          </w:tcPr>
          <w:p w14:paraId="54D526E1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417875" w14:textId="1D67BCE1" w:rsidR="007A14B6" w:rsidRPr="003C4203" w:rsidRDefault="00591A04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7,371,473</w:t>
            </w:r>
          </w:p>
        </w:tc>
        <w:tc>
          <w:tcPr>
            <w:tcW w:w="270" w:type="dxa"/>
          </w:tcPr>
          <w:p w14:paraId="3AB6D780" w14:textId="77777777" w:rsidR="007A14B6" w:rsidRPr="0002431C" w:rsidRDefault="007A14B6" w:rsidP="007A14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3762FC8" w14:textId="14C8B347" w:rsidR="007A14B6" w:rsidRPr="002869A2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7,511,486</w:t>
            </w:r>
          </w:p>
        </w:tc>
      </w:tr>
      <w:tr w:rsidR="007A14B6" w:rsidRPr="00E525E3" w14:paraId="6C13E106" w14:textId="77777777" w:rsidTr="007D3830">
        <w:trPr>
          <w:trHeight w:val="739"/>
        </w:trPr>
        <w:tc>
          <w:tcPr>
            <w:tcW w:w="3240" w:type="dxa"/>
          </w:tcPr>
          <w:p w14:paraId="683F3108" w14:textId="77777777" w:rsidR="007A14B6" w:rsidRPr="0002431C" w:rsidRDefault="007A14B6" w:rsidP="007A14B6">
            <w:pPr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02431C">
              <w:rPr>
                <w:rFonts w:ascii="Angsana New" w:hAnsi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02431C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ค่าเผื่อผลขาดทุนด้านเครดิตที่</w:t>
            </w:r>
          </w:p>
          <w:p w14:paraId="5B48E5F5" w14:textId="77777777" w:rsidR="007A14B6" w:rsidRPr="0002431C" w:rsidRDefault="007A14B6" w:rsidP="007A14B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   </w:t>
            </w:r>
            <w:r w:rsidRPr="0002431C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900" w:type="dxa"/>
          </w:tcPr>
          <w:p w14:paraId="6AEDA2A7" w14:textId="77777777" w:rsidR="007A14B6" w:rsidRPr="00947001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FF305" w14:textId="4978F375" w:rsidR="007A14B6" w:rsidRPr="00947001" w:rsidRDefault="006818BF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(282,645)</w:t>
            </w:r>
          </w:p>
        </w:tc>
        <w:tc>
          <w:tcPr>
            <w:tcW w:w="270" w:type="dxa"/>
            <w:vAlign w:val="bottom"/>
          </w:tcPr>
          <w:p w14:paraId="0EBAC563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8B30BC" w14:textId="77777777" w:rsidR="007A14B6" w:rsidRPr="00743556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7A46893" w14:textId="12D97B62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(269,806)</w:t>
            </w:r>
          </w:p>
        </w:tc>
        <w:tc>
          <w:tcPr>
            <w:tcW w:w="270" w:type="dxa"/>
            <w:vAlign w:val="bottom"/>
          </w:tcPr>
          <w:p w14:paraId="794CD512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22EAB" w14:textId="4C6CDEBE" w:rsidR="007A14B6" w:rsidRPr="003C4203" w:rsidRDefault="00273329" w:rsidP="00001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(276,956)</w:t>
            </w:r>
          </w:p>
        </w:tc>
        <w:tc>
          <w:tcPr>
            <w:tcW w:w="270" w:type="dxa"/>
            <w:vAlign w:val="bottom"/>
          </w:tcPr>
          <w:p w14:paraId="0865204E" w14:textId="77777777" w:rsidR="007A14B6" w:rsidRPr="0002431C" w:rsidRDefault="007A14B6" w:rsidP="007A14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8FAE971" w14:textId="77777777" w:rsidR="007A14B6" w:rsidRPr="00743556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0BD5FE0" w14:textId="3CDA65CC" w:rsidR="007A14B6" w:rsidRPr="0002431C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(264,117)</w:t>
            </w:r>
          </w:p>
        </w:tc>
      </w:tr>
      <w:tr w:rsidR="007A14B6" w:rsidRPr="00E525E3" w14:paraId="5CEFD372" w14:textId="77777777" w:rsidTr="000F0074">
        <w:trPr>
          <w:trHeight w:val="383"/>
        </w:trPr>
        <w:tc>
          <w:tcPr>
            <w:tcW w:w="3240" w:type="dxa"/>
          </w:tcPr>
          <w:p w14:paraId="51AC9C6A" w14:textId="77777777" w:rsidR="007A14B6" w:rsidRPr="0002431C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25F49EC" w14:textId="77777777" w:rsidR="007A14B6" w:rsidRPr="00947001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F96473" w14:textId="4AE9FFA8" w:rsidR="007A14B6" w:rsidRPr="00947001" w:rsidRDefault="0019018B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7,097</w:t>
            </w:r>
            <w:r w:rsidR="006818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,851</w:t>
            </w:r>
          </w:p>
        </w:tc>
        <w:tc>
          <w:tcPr>
            <w:tcW w:w="270" w:type="dxa"/>
          </w:tcPr>
          <w:p w14:paraId="2B8F76BB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CAAD70" w14:textId="292819B4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7,251,781</w:t>
            </w:r>
          </w:p>
        </w:tc>
        <w:tc>
          <w:tcPr>
            <w:tcW w:w="270" w:type="dxa"/>
          </w:tcPr>
          <w:p w14:paraId="2F6C82CC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E28F2B" w14:textId="5DC870A0" w:rsidR="007A14B6" w:rsidRPr="008B5999" w:rsidRDefault="00191160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7,094,517</w:t>
            </w:r>
          </w:p>
        </w:tc>
        <w:tc>
          <w:tcPr>
            <w:tcW w:w="270" w:type="dxa"/>
          </w:tcPr>
          <w:p w14:paraId="3E9B5444" w14:textId="77777777" w:rsidR="007A14B6" w:rsidRPr="00C47121" w:rsidRDefault="007A14B6" w:rsidP="007A14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7FC810E" w14:textId="4BDD7CB3" w:rsidR="007A14B6" w:rsidRPr="002869A2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7,247,369</w:t>
            </w:r>
          </w:p>
        </w:tc>
      </w:tr>
      <w:tr w:rsidR="007A14B6" w:rsidRPr="00D033CA" w14:paraId="2DF51DBF" w14:textId="77777777">
        <w:trPr>
          <w:trHeight w:val="374"/>
        </w:trPr>
        <w:tc>
          <w:tcPr>
            <w:tcW w:w="3240" w:type="dxa"/>
          </w:tcPr>
          <w:p w14:paraId="778FA2B0" w14:textId="77777777" w:rsidR="007A14B6" w:rsidRPr="0002431C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6AAB7BED" w14:textId="77777777" w:rsidR="007A14B6" w:rsidRPr="00947001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C6137D1" w14:textId="5781C1E1" w:rsidR="007A14B6" w:rsidRPr="00947001" w:rsidRDefault="00296A62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7,098</w:t>
            </w:r>
            <w:r w:rsidR="00BC0D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,783</w:t>
            </w:r>
          </w:p>
        </w:tc>
        <w:tc>
          <w:tcPr>
            <w:tcW w:w="270" w:type="dxa"/>
          </w:tcPr>
          <w:p w14:paraId="18A72CC3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6CF487" w14:textId="7040BA19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7,252,891</w:t>
            </w:r>
          </w:p>
        </w:tc>
        <w:tc>
          <w:tcPr>
            <w:tcW w:w="270" w:type="dxa"/>
          </w:tcPr>
          <w:p w14:paraId="4EEDC804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31F2DA7" w14:textId="57350C82" w:rsidR="007A14B6" w:rsidRPr="008B5999" w:rsidRDefault="006C3589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7,101,164</w:t>
            </w:r>
          </w:p>
        </w:tc>
        <w:tc>
          <w:tcPr>
            <w:tcW w:w="270" w:type="dxa"/>
          </w:tcPr>
          <w:p w14:paraId="2E271E3C" w14:textId="77777777" w:rsidR="007A14B6" w:rsidRPr="0002431C" w:rsidRDefault="007A14B6" w:rsidP="007A14B6">
            <w:pPr>
              <w:pStyle w:val="acctfourfigures"/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DBFB0F9" w14:textId="7383E5FC" w:rsidR="007A14B6" w:rsidRPr="002869A2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7,262,526</w:t>
            </w:r>
          </w:p>
        </w:tc>
      </w:tr>
      <w:tr w:rsidR="001F20C0" w:rsidRPr="00D033CA" w14:paraId="4206EE21" w14:textId="77777777" w:rsidTr="00E52EC6">
        <w:trPr>
          <w:trHeight w:val="374"/>
        </w:trPr>
        <w:tc>
          <w:tcPr>
            <w:tcW w:w="3240" w:type="dxa"/>
          </w:tcPr>
          <w:p w14:paraId="07D8AEBB" w14:textId="77777777" w:rsidR="001F20C0" w:rsidRPr="0002431C" w:rsidRDefault="001F20C0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EB3F7A7" w14:textId="77777777" w:rsidR="001F20C0" w:rsidRPr="00947001" w:rsidRDefault="001F20C0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9309296" w14:textId="77777777" w:rsidR="001F20C0" w:rsidRDefault="001F20C0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748B49" w14:textId="77777777" w:rsidR="001F20C0" w:rsidRPr="003C4203" w:rsidRDefault="001F20C0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106708" w14:textId="77777777" w:rsidR="001F20C0" w:rsidRPr="003C4203" w:rsidRDefault="001F20C0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4D6CE1" w14:textId="77777777" w:rsidR="001F20C0" w:rsidRPr="003C4203" w:rsidRDefault="001F20C0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56DECF" w14:textId="77777777" w:rsidR="001F20C0" w:rsidRDefault="001F20C0" w:rsidP="008B5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AE9AB1" w14:textId="77777777" w:rsidR="001F20C0" w:rsidRPr="0002431C" w:rsidRDefault="001F20C0" w:rsidP="00317A22">
            <w:pPr>
              <w:pStyle w:val="acctfourfigures"/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170" w:type="dxa"/>
          </w:tcPr>
          <w:p w14:paraId="32715CEE" w14:textId="77777777" w:rsidR="001F20C0" w:rsidRDefault="001F20C0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F0074" w:rsidRPr="00D033CA" w14:paraId="7CE3ED2C" w14:textId="77777777">
        <w:trPr>
          <w:trHeight w:val="374"/>
        </w:trPr>
        <w:tc>
          <w:tcPr>
            <w:tcW w:w="4140" w:type="dxa"/>
            <w:gridSpan w:val="2"/>
          </w:tcPr>
          <w:p w14:paraId="303C33E6" w14:textId="77777777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  <w:r w:rsidRPr="000F00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610" w:type="dxa"/>
            <w:gridSpan w:val="3"/>
            <w:vAlign w:val="bottom"/>
          </w:tcPr>
          <w:p w14:paraId="109FBFD2" w14:textId="6663BA95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B8E96C8" w14:textId="77777777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C4FCFCE" w14:textId="7F7F02A0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F0074" w:rsidRPr="00D033CA" w14:paraId="05F4A0CF" w14:textId="77777777" w:rsidTr="000F0074">
        <w:trPr>
          <w:trHeight w:val="374"/>
        </w:trPr>
        <w:tc>
          <w:tcPr>
            <w:tcW w:w="4140" w:type="dxa"/>
            <w:gridSpan w:val="2"/>
          </w:tcPr>
          <w:p w14:paraId="06BAD829" w14:textId="5075E0C8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  <w:r w:rsidRPr="000243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7A14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สามเดือน</w:t>
            </w:r>
            <w:r w:rsidRPr="000243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7A14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7A14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170" w:type="dxa"/>
          </w:tcPr>
          <w:p w14:paraId="49035B62" w14:textId="76BE508A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7A14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20D5AB2D" w14:textId="77777777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</w:tcPr>
          <w:p w14:paraId="40149864" w14:textId="60E36F5E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7A14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1271342" w14:textId="77777777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0" w:type="dxa"/>
          </w:tcPr>
          <w:p w14:paraId="031AD081" w14:textId="30A30AD3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7A14B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6BD8C5A" w14:textId="77777777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</w:tcPr>
          <w:p w14:paraId="12FCC3EA" w14:textId="1787D071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7A14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0F0074" w:rsidRPr="00D033CA" w14:paraId="2E3EB7B4" w14:textId="77777777" w:rsidTr="000F0074">
        <w:trPr>
          <w:trHeight w:val="374"/>
        </w:trPr>
        <w:tc>
          <w:tcPr>
            <w:tcW w:w="4140" w:type="dxa"/>
            <w:gridSpan w:val="2"/>
          </w:tcPr>
          <w:p w14:paraId="76887B90" w14:textId="77777777" w:rsidR="000F0074" w:rsidRPr="0002431C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0" w:type="dxa"/>
            <w:gridSpan w:val="7"/>
            <w:vAlign w:val="center"/>
          </w:tcPr>
          <w:p w14:paraId="6CF92CF6" w14:textId="29013DFC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A14B6" w:rsidRPr="00D033CA" w14:paraId="4BF9ED94" w14:textId="77777777" w:rsidTr="000F0074">
        <w:trPr>
          <w:trHeight w:val="374"/>
        </w:trPr>
        <w:tc>
          <w:tcPr>
            <w:tcW w:w="4140" w:type="dxa"/>
            <w:gridSpan w:val="2"/>
          </w:tcPr>
          <w:p w14:paraId="696D54CF" w14:textId="056D92A1" w:rsidR="007A14B6" w:rsidRPr="000F0074" w:rsidRDefault="007A14B6" w:rsidP="007A14B6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25B72A0" w14:textId="52F495E6" w:rsidR="007A14B6" w:rsidRPr="00FC5BDE" w:rsidRDefault="005D427E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14,212</w:t>
            </w:r>
          </w:p>
        </w:tc>
        <w:tc>
          <w:tcPr>
            <w:tcW w:w="270" w:type="dxa"/>
          </w:tcPr>
          <w:p w14:paraId="29492D68" w14:textId="77777777" w:rsidR="007A14B6" w:rsidRPr="00FC5BDE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75FBAFB" w14:textId="74C05F5C" w:rsidR="007A14B6" w:rsidRPr="00FC5BDE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4F8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7</w:t>
            </w:r>
            <w:r w:rsidRPr="00734F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34F8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075</w:t>
            </w:r>
          </w:p>
        </w:tc>
        <w:tc>
          <w:tcPr>
            <w:tcW w:w="270" w:type="dxa"/>
          </w:tcPr>
          <w:p w14:paraId="2E9524F9" w14:textId="77777777" w:rsidR="007A14B6" w:rsidRPr="00FC5BDE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B82C9D" w14:textId="09C92F8B" w:rsidR="007A14B6" w:rsidRPr="00FC5BDE" w:rsidRDefault="00E43C43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14,212</w:t>
            </w:r>
          </w:p>
        </w:tc>
        <w:tc>
          <w:tcPr>
            <w:tcW w:w="270" w:type="dxa"/>
          </w:tcPr>
          <w:p w14:paraId="769459CD" w14:textId="77777777" w:rsidR="007A14B6" w:rsidRPr="00FC5BDE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0BF0A46" w14:textId="2EFE1CD4" w:rsidR="007A14B6" w:rsidRPr="00FC5BDE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4F8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7</w:t>
            </w:r>
            <w:r w:rsidRPr="00734F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34F8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075</w:t>
            </w:r>
          </w:p>
        </w:tc>
      </w:tr>
      <w:tr w:rsidR="007A14B6" w:rsidRPr="00D033CA" w14:paraId="7A0CED99" w14:textId="77777777">
        <w:trPr>
          <w:trHeight w:val="374"/>
        </w:trPr>
        <w:tc>
          <w:tcPr>
            <w:tcW w:w="4140" w:type="dxa"/>
            <w:gridSpan w:val="2"/>
          </w:tcPr>
          <w:p w14:paraId="1086AF47" w14:textId="00914C6F" w:rsidR="007A14B6" w:rsidRPr="000F0074" w:rsidRDefault="007A14B6" w:rsidP="007A14B6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19FEE0FB" w14:textId="317BCCCD" w:rsidR="007A14B6" w:rsidRPr="00FC5BDE" w:rsidRDefault="005D427E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(455)</w:t>
            </w:r>
          </w:p>
        </w:tc>
        <w:tc>
          <w:tcPr>
            <w:tcW w:w="270" w:type="dxa"/>
          </w:tcPr>
          <w:p w14:paraId="6209BAC6" w14:textId="77777777" w:rsidR="007A14B6" w:rsidRPr="00FC5BDE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A4F239C" w14:textId="7D45A614" w:rsidR="007A14B6" w:rsidRPr="00FC5BDE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4F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(2,401)</w:t>
            </w:r>
          </w:p>
        </w:tc>
        <w:tc>
          <w:tcPr>
            <w:tcW w:w="270" w:type="dxa"/>
          </w:tcPr>
          <w:p w14:paraId="3915DDCE" w14:textId="77777777" w:rsidR="007A14B6" w:rsidRPr="00FC5BDE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6EB0247" w14:textId="266A8DEA" w:rsidR="007A14B6" w:rsidRPr="00FC5BDE" w:rsidRDefault="00587C00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(455)</w:t>
            </w:r>
          </w:p>
        </w:tc>
        <w:tc>
          <w:tcPr>
            <w:tcW w:w="270" w:type="dxa"/>
          </w:tcPr>
          <w:p w14:paraId="50C31A7C" w14:textId="77777777" w:rsidR="007A14B6" w:rsidRPr="00FC5BDE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7DBE5D4" w14:textId="7D632C99" w:rsidR="007A14B6" w:rsidRPr="00FC5BDE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4F8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(2</w:t>
            </w:r>
            <w:r w:rsidRPr="00734F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34F8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401)</w:t>
            </w:r>
          </w:p>
        </w:tc>
      </w:tr>
      <w:tr w:rsidR="007A14B6" w:rsidRPr="00D033CA" w14:paraId="0ECAC29E" w14:textId="77777777">
        <w:trPr>
          <w:trHeight w:val="374"/>
        </w:trPr>
        <w:tc>
          <w:tcPr>
            <w:tcW w:w="4140" w:type="dxa"/>
            <w:gridSpan w:val="2"/>
          </w:tcPr>
          <w:p w14:paraId="24B23EF3" w14:textId="27B28298" w:rsidR="007A14B6" w:rsidRPr="000F0074" w:rsidRDefault="007A14B6" w:rsidP="007A14B6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25BB21" w14:textId="4FF3B93C" w:rsidR="007A14B6" w:rsidRPr="00233BC6" w:rsidRDefault="005D427E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(918)</w:t>
            </w:r>
          </w:p>
        </w:tc>
        <w:tc>
          <w:tcPr>
            <w:tcW w:w="270" w:type="dxa"/>
          </w:tcPr>
          <w:p w14:paraId="7388CC6F" w14:textId="77777777" w:rsidR="007A14B6" w:rsidRPr="00423BF4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217AA4B" w14:textId="6D768F69" w:rsidR="007A14B6" w:rsidRPr="007A14B6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4F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(29,551)</w:t>
            </w:r>
          </w:p>
        </w:tc>
        <w:tc>
          <w:tcPr>
            <w:tcW w:w="270" w:type="dxa"/>
          </w:tcPr>
          <w:p w14:paraId="40ECF5B5" w14:textId="77777777" w:rsidR="007A14B6" w:rsidRPr="00423BF4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9B0143" w14:textId="50BC05AA" w:rsidR="007A14B6" w:rsidRPr="00423BF4" w:rsidRDefault="00587C00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(918)</w:t>
            </w:r>
          </w:p>
        </w:tc>
        <w:tc>
          <w:tcPr>
            <w:tcW w:w="270" w:type="dxa"/>
          </w:tcPr>
          <w:p w14:paraId="1E8C3F62" w14:textId="77777777" w:rsidR="007A14B6" w:rsidRPr="00423BF4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568567E" w14:textId="4B636E52" w:rsidR="007A14B6" w:rsidRPr="007A14B6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7A14B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(29</w:t>
            </w:r>
            <w:r w:rsidRPr="007A14B6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7A14B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551)</w:t>
            </w:r>
          </w:p>
        </w:tc>
      </w:tr>
      <w:tr w:rsidR="007A14B6" w:rsidRPr="00D033CA" w14:paraId="5B6E9649" w14:textId="77777777">
        <w:trPr>
          <w:trHeight w:val="374"/>
        </w:trPr>
        <w:tc>
          <w:tcPr>
            <w:tcW w:w="4140" w:type="dxa"/>
            <w:gridSpan w:val="2"/>
          </w:tcPr>
          <w:p w14:paraId="3BED0752" w14:textId="5EAB46E3" w:rsidR="007A14B6" w:rsidRPr="00423BF4" w:rsidRDefault="007A14B6" w:rsidP="007A14B6">
            <w:pPr>
              <w:tabs>
                <w:tab w:val="clear" w:pos="227"/>
                <w:tab w:val="left" w:pos="19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B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3EAB42" w14:textId="03277A5A" w:rsidR="007A14B6" w:rsidRPr="00233BC6" w:rsidRDefault="005D427E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12,839</w:t>
            </w:r>
          </w:p>
        </w:tc>
        <w:tc>
          <w:tcPr>
            <w:tcW w:w="270" w:type="dxa"/>
          </w:tcPr>
          <w:p w14:paraId="723CCDFA" w14:textId="77777777" w:rsidR="007A14B6" w:rsidRPr="00423BF4" w:rsidRDefault="007A14B6" w:rsidP="007A14B6">
            <w:pPr>
              <w:tabs>
                <w:tab w:val="clear" w:pos="227"/>
                <w:tab w:val="left" w:pos="19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B6E935" w14:textId="5FB1E264" w:rsidR="007A14B6" w:rsidRPr="00423BF4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(24,877)</w:t>
            </w:r>
          </w:p>
        </w:tc>
        <w:tc>
          <w:tcPr>
            <w:tcW w:w="270" w:type="dxa"/>
          </w:tcPr>
          <w:p w14:paraId="011D53A0" w14:textId="77777777" w:rsidR="007A14B6" w:rsidRPr="00423BF4" w:rsidRDefault="007A14B6" w:rsidP="007A14B6">
            <w:pPr>
              <w:tabs>
                <w:tab w:val="clear" w:pos="227"/>
                <w:tab w:val="left" w:pos="19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1DCB88" w14:textId="07561EDE" w:rsidR="007A14B6" w:rsidRPr="00423BF4" w:rsidRDefault="00587C00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12,839</w:t>
            </w:r>
          </w:p>
        </w:tc>
        <w:tc>
          <w:tcPr>
            <w:tcW w:w="270" w:type="dxa"/>
          </w:tcPr>
          <w:p w14:paraId="5B161944" w14:textId="77777777" w:rsidR="007A14B6" w:rsidRPr="00423BF4" w:rsidRDefault="007A14B6" w:rsidP="007A14B6">
            <w:pPr>
              <w:tabs>
                <w:tab w:val="clear" w:pos="227"/>
                <w:tab w:val="left" w:pos="19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D42A7A" w14:textId="58F9B015" w:rsidR="007A14B6" w:rsidRPr="00423BF4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(24,877)</w:t>
            </w:r>
          </w:p>
        </w:tc>
      </w:tr>
    </w:tbl>
    <w:p w14:paraId="60330320" w14:textId="7D991D84" w:rsidR="00423BF4" w:rsidRDefault="00423BF4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60E5799" w14:textId="77777777" w:rsidR="00423BF4" w:rsidRDefault="00423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6"/>
        <w:gridCol w:w="854"/>
        <w:gridCol w:w="1040"/>
        <w:gridCol w:w="271"/>
        <w:gridCol w:w="1079"/>
        <w:gridCol w:w="271"/>
        <w:gridCol w:w="1076"/>
        <w:gridCol w:w="271"/>
        <w:gridCol w:w="1066"/>
      </w:tblGrid>
      <w:tr w:rsidR="00682446" w:rsidRPr="003C4203" w14:paraId="5B2A46C7" w14:textId="77777777">
        <w:trPr>
          <w:tblHeader/>
        </w:trPr>
        <w:tc>
          <w:tcPr>
            <w:tcW w:w="1831" w:type="pct"/>
          </w:tcPr>
          <w:p w14:paraId="0F291A3F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36E095FD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60E6E01A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14303371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18324268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2446" w:rsidRPr="003C4203" w14:paraId="350EB591" w14:textId="77777777">
        <w:trPr>
          <w:tblHeader/>
        </w:trPr>
        <w:tc>
          <w:tcPr>
            <w:tcW w:w="1831" w:type="pct"/>
          </w:tcPr>
          <w:p w14:paraId="7FEA2691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54D6868E" w14:textId="77777777" w:rsidR="00682446" w:rsidRPr="003C4203" w:rsidRDefault="0068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" w:type="pct"/>
          </w:tcPr>
          <w:p w14:paraId="44F4D56B" w14:textId="5F70EDD3" w:rsidR="00682446" w:rsidRPr="00D439A8" w:rsidRDefault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</w:pPr>
            <w:r w:rsidRPr="00D439A8">
              <w:rPr>
                <w:rFonts w:asciiTheme="majorBidi" w:hAnsiTheme="majorBidi"/>
                <w:bCs/>
                <w:sz w:val="30"/>
                <w:szCs w:val="30"/>
                <w:lang w:val="en-US"/>
              </w:rPr>
              <w:t>31</w:t>
            </w:r>
            <w:r w:rsidRPr="00D439A8">
              <w:rPr>
                <w:rFonts w:asciiTheme="majorBidi" w:hAnsiTheme="majorBidi"/>
                <w:b/>
                <w:sz w:val="30"/>
                <w:szCs w:val="30"/>
                <w:lang w:val="en-US"/>
              </w:rPr>
              <w:t xml:space="preserve"> </w:t>
            </w:r>
            <w:r w:rsidRPr="00D439A8">
              <w:rPr>
                <w:rFonts w:asciiTheme="majorBidi" w:hAnsiTheme="majorBidi" w:hint="cs"/>
                <w:b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5" w:type="pct"/>
          </w:tcPr>
          <w:p w14:paraId="7FAC4FEB" w14:textId="77777777" w:rsidR="00682446" w:rsidRPr="00D439A8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1082F9B6" w14:textId="77777777" w:rsidR="00682446" w:rsidRPr="00D439A8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439A8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D439A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D439A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0BB28107" w14:textId="77777777" w:rsidR="00682446" w:rsidRPr="00D439A8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5" w:type="pct"/>
          </w:tcPr>
          <w:p w14:paraId="5A0CAF13" w14:textId="5965C738" w:rsidR="00682446" w:rsidRPr="00D439A8" w:rsidRDefault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439A8">
              <w:rPr>
                <w:rFonts w:asciiTheme="majorBidi" w:hAnsiTheme="majorBidi"/>
                <w:bCs/>
                <w:sz w:val="30"/>
                <w:szCs w:val="30"/>
                <w:lang w:val="en-US"/>
              </w:rPr>
              <w:t>31</w:t>
            </w:r>
            <w:r w:rsidRPr="00D439A8">
              <w:rPr>
                <w:rFonts w:asciiTheme="majorBidi" w:hAnsiTheme="majorBidi"/>
                <w:b/>
                <w:sz w:val="30"/>
                <w:szCs w:val="30"/>
                <w:lang w:val="en-US"/>
              </w:rPr>
              <w:t xml:space="preserve"> </w:t>
            </w:r>
            <w:r w:rsidRPr="00D439A8">
              <w:rPr>
                <w:rFonts w:asciiTheme="majorBidi" w:hAnsiTheme="majorBidi" w:hint="cs"/>
                <w:b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5" w:type="pct"/>
          </w:tcPr>
          <w:p w14:paraId="33A55B52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9AD3672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C42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82446" w:rsidRPr="003C4203" w14:paraId="2733DAAC" w14:textId="77777777">
        <w:trPr>
          <w:tblHeader/>
        </w:trPr>
        <w:tc>
          <w:tcPr>
            <w:tcW w:w="1831" w:type="pct"/>
          </w:tcPr>
          <w:p w14:paraId="105842B6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2503FB16" w14:textId="48D3ABD2" w:rsidR="00682446" w:rsidRPr="003C4203" w:rsidRDefault="0068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</w:tcPr>
          <w:p w14:paraId="24C452F6" w14:textId="3098995E" w:rsidR="00682446" w:rsidRPr="00D439A8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3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45" w:type="pct"/>
          </w:tcPr>
          <w:p w14:paraId="1AAF6449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5A711D8" w14:textId="6B5A4E28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39A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056476B2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7A2A3B5D" w14:textId="6923EEC5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39A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41346189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18E9D43" w14:textId="60E293D2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39A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82446" w:rsidRPr="003C4203" w14:paraId="2DB6A71D" w14:textId="77777777">
        <w:trPr>
          <w:tblHeader/>
        </w:trPr>
        <w:tc>
          <w:tcPr>
            <w:tcW w:w="1831" w:type="pct"/>
          </w:tcPr>
          <w:p w14:paraId="0B58CF54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691690FF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2" w:type="pct"/>
            <w:gridSpan w:val="7"/>
          </w:tcPr>
          <w:p w14:paraId="21C56B6B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39A8" w:rsidRPr="003C4203" w14:paraId="5EF4EAAC" w14:textId="77777777" w:rsidTr="0042095D">
        <w:tc>
          <w:tcPr>
            <w:tcW w:w="1831" w:type="pct"/>
          </w:tcPr>
          <w:p w14:paraId="5335C2B3" w14:textId="77777777" w:rsidR="00D439A8" w:rsidRPr="003C4203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56" w:type="pct"/>
          </w:tcPr>
          <w:p w14:paraId="507B2B96" w14:textId="77777777" w:rsidR="00D439A8" w:rsidRPr="003C4203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2043FC2D" w14:textId="01F28378" w:rsidR="00D439A8" w:rsidRPr="0042095D" w:rsidRDefault="00F94E05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09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6,911,482</w:t>
            </w:r>
          </w:p>
        </w:tc>
        <w:tc>
          <w:tcPr>
            <w:tcW w:w="145" w:type="pct"/>
          </w:tcPr>
          <w:p w14:paraId="6B2E064A" w14:textId="77777777" w:rsidR="00D439A8" w:rsidRPr="003C4203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FB42AB5" w14:textId="333602AE" w:rsidR="00D439A8" w:rsidRPr="003C4203" w:rsidRDefault="00D439A8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7,026,019</w:t>
            </w:r>
          </w:p>
        </w:tc>
        <w:tc>
          <w:tcPr>
            <w:tcW w:w="145" w:type="pct"/>
          </w:tcPr>
          <w:p w14:paraId="1DD75C44" w14:textId="77777777" w:rsidR="00D439A8" w:rsidRPr="00947001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9FB4F81" w14:textId="2B242DB6" w:rsidR="00D439A8" w:rsidRPr="0042095D" w:rsidRDefault="000D79D1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2095D">
              <w:rPr>
                <w:rFonts w:asciiTheme="majorBidi" w:hAnsiTheme="majorBidi" w:cstheme="majorBidi"/>
                <w:sz w:val="30"/>
                <w:szCs w:val="30"/>
              </w:rPr>
              <w:t>6,913,86</w:t>
            </w:r>
            <w:r w:rsidR="007B7615" w:rsidRPr="0042095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6925E78B" w14:textId="77777777" w:rsidR="00D439A8" w:rsidRPr="00947001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E30BDF9" w14:textId="01AA6274" w:rsidR="00D439A8" w:rsidRPr="003C4203" w:rsidRDefault="00D439A8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7,035,654</w:t>
            </w:r>
          </w:p>
        </w:tc>
      </w:tr>
      <w:tr w:rsidR="00D439A8" w:rsidRPr="003C4203" w14:paraId="03EF909F" w14:textId="77777777" w:rsidTr="0042095D">
        <w:tc>
          <w:tcPr>
            <w:tcW w:w="1831" w:type="pct"/>
          </w:tcPr>
          <w:p w14:paraId="74DBB401" w14:textId="77777777" w:rsidR="00D439A8" w:rsidRPr="003C4203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56" w:type="pct"/>
          </w:tcPr>
          <w:p w14:paraId="2B957D4E" w14:textId="77777777" w:rsidR="00D439A8" w:rsidRPr="003C4203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20F4E564" w14:textId="6BED8C08" w:rsidR="00D439A8" w:rsidRPr="0042095D" w:rsidRDefault="00F94E05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09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187,301</w:t>
            </w:r>
          </w:p>
        </w:tc>
        <w:tc>
          <w:tcPr>
            <w:tcW w:w="145" w:type="pct"/>
          </w:tcPr>
          <w:p w14:paraId="6E10EED0" w14:textId="77777777" w:rsidR="00D439A8" w:rsidRPr="003C4203" w:rsidRDefault="00D439A8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AA69854" w14:textId="503A26CD" w:rsidR="00D439A8" w:rsidRPr="003C4203" w:rsidRDefault="00D439A8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226,872</w:t>
            </w:r>
          </w:p>
        </w:tc>
        <w:tc>
          <w:tcPr>
            <w:tcW w:w="145" w:type="pct"/>
          </w:tcPr>
          <w:p w14:paraId="042E7E40" w14:textId="77777777" w:rsidR="00D439A8" w:rsidRPr="00947001" w:rsidRDefault="00D439A8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6AE056A" w14:textId="1011CB33" w:rsidR="00D439A8" w:rsidRPr="0042095D" w:rsidRDefault="002411E9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09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187,301</w:t>
            </w:r>
          </w:p>
        </w:tc>
        <w:tc>
          <w:tcPr>
            <w:tcW w:w="145" w:type="pct"/>
          </w:tcPr>
          <w:p w14:paraId="5D1274C5" w14:textId="77777777" w:rsidR="00D439A8" w:rsidRPr="00947001" w:rsidRDefault="00D439A8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8168B6D" w14:textId="220680F2" w:rsidR="00D439A8" w:rsidRPr="003C4203" w:rsidRDefault="00D439A8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226,872</w:t>
            </w:r>
          </w:p>
        </w:tc>
      </w:tr>
      <w:tr w:rsidR="00D439A8" w:rsidRPr="00E525E3" w14:paraId="307E169C" w14:textId="77777777">
        <w:tc>
          <w:tcPr>
            <w:tcW w:w="1831" w:type="pct"/>
          </w:tcPr>
          <w:p w14:paraId="188BC3D5" w14:textId="77777777" w:rsidR="00D439A8" w:rsidRPr="003C4203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42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44E49254" w14:textId="77777777" w:rsidR="00D439A8" w:rsidRPr="003C4203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0FCE7317" w14:textId="2176E7DC" w:rsidR="00D439A8" w:rsidRPr="003C4203" w:rsidRDefault="00F94E05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7,098,783</w:t>
            </w:r>
          </w:p>
        </w:tc>
        <w:tc>
          <w:tcPr>
            <w:tcW w:w="145" w:type="pct"/>
          </w:tcPr>
          <w:p w14:paraId="7E21F346" w14:textId="77777777" w:rsidR="00D439A8" w:rsidRPr="003C4203" w:rsidRDefault="00D439A8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77EADED" w14:textId="39C9F227" w:rsidR="00D439A8" w:rsidRPr="003C4203" w:rsidRDefault="00D439A8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7,252,891</w:t>
            </w:r>
          </w:p>
        </w:tc>
        <w:tc>
          <w:tcPr>
            <w:tcW w:w="145" w:type="pct"/>
          </w:tcPr>
          <w:p w14:paraId="51E353B5" w14:textId="77777777" w:rsidR="00D439A8" w:rsidRPr="00947001" w:rsidRDefault="00D439A8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190F3547" w14:textId="25094198" w:rsidR="00D439A8" w:rsidRPr="00947001" w:rsidRDefault="00F24155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7,101,16</w:t>
            </w:r>
            <w:r w:rsidR="00F076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5" w:type="pct"/>
          </w:tcPr>
          <w:p w14:paraId="777B9532" w14:textId="77777777" w:rsidR="00D439A8" w:rsidRPr="00947001" w:rsidRDefault="00D439A8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B17860A" w14:textId="49935128" w:rsidR="00D439A8" w:rsidRPr="0002431C" w:rsidRDefault="00D439A8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7,262,526</w:t>
            </w:r>
          </w:p>
        </w:tc>
      </w:tr>
    </w:tbl>
    <w:p w14:paraId="4B336EA9" w14:textId="77777777" w:rsidR="00682446" w:rsidRPr="00CA7E2C" w:rsidRDefault="00682446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D188651" w14:textId="5F5C35A8" w:rsidR="00C52B01" w:rsidRPr="00A569F7" w:rsidRDefault="005C1ED0" w:rsidP="00322B5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569F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เงินให้กู้ยืม</w:t>
      </w:r>
    </w:p>
    <w:p w14:paraId="6F835B59" w14:textId="0C3864FE" w:rsidR="00EB3C4C" w:rsidRPr="00CA7E2C" w:rsidRDefault="00EB3C4C" w:rsidP="00EB3C4C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4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3"/>
        <w:gridCol w:w="720"/>
        <w:gridCol w:w="1076"/>
        <w:gridCol w:w="272"/>
        <w:gridCol w:w="993"/>
        <w:gridCol w:w="270"/>
        <w:gridCol w:w="1531"/>
        <w:gridCol w:w="244"/>
        <w:gridCol w:w="1554"/>
      </w:tblGrid>
      <w:tr w:rsidR="00D5374A" w:rsidRPr="00EF652C" w14:paraId="376848AE" w14:textId="77777777" w:rsidTr="00551E10">
        <w:tc>
          <w:tcPr>
            <w:tcW w:w="1477" w:type="pct"/>
          </w:tcPr>
          <w:p w14:paraId="035718FA" w14:textId="77777777" w:rsidR="00D5374A" w:rsidRPr="00EF652C" w:rsidRDefault="00D5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381" w:type="pct"/>
          </w:tcPr>
          <w:p w14:paraId="3F65D6D5" w14:textId="77777777" w:rsidR="00D5374A" w:rsidRPr="00EF652C" w:rsidRDefault="00D5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8" w:type="pct"/>
            <w:gridSpan w:val="3"/>
          </w:tcPr>
          <w:p w14:paraId="40EF8311" w14:textId="77777777" w:rsidR="00D5374A" w:rsidRPr="00EF652C" w:rsidRDefault="00D5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</w:tcPr>
          <w:p w14:paraId="1069C8AB" w14:textId="77777777" w:rsidR="00D5374A" w:rsidRPr="00EF652C" w:rsidRDefault="00D53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61" w:type="pct"/>
            <w:gridSpan w:val="3"/>
          </w:tcPr>
          <w:p w14:paraId="3F840D46" w14:textId="4AA1D93A" w:rsidR="00D5374A" w:rsidRPr="00EF652C" w:rsidRDefault="00D53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B4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</w:t>
            </w:r>
            <w:r w:rsidR="002B4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1E10" w:rsidRPr="00EF652C" w14:paraId="11B56C74" w14:textId="77777777" w:rsidTr="00551E10">
        <w:tc>
          <w:tcPr>
            <w:tcW w:w="1477" w:type="pct"/>
          </w:tcPr>
          <w:p w14:paraId="36B90A1C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1" w:type="pct"/>
          </w:tcPr>
          <w:p w14:paraId="73C5B846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146E0F54" w14:textId="465F363A" w:rsidR="00551E10" w:rsidRPr="00765FA6" w:rsidRDefault="00D439A8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hint="cs"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D439A8">
              <w:rPr>
                <w:rFonts w:asciiTheme="majorBidi" w:hAnsiTheme="majorBidi" w:hint="cs"/>
                <w:b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4" w:type="pct"/>
          </w:tcPr>
          <w:p w14:paraId="5D4EC54F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31F45698" w14:textId="44B97E64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3" w:type="pct"/>
          </w:tcPr>
          <w:p w14:paraId="4AFA6CC7" w14:textId="77777777" w:rsidR="00551E10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</w:tcPr>
          <w:p w14:paraId="063F1F81" w14:textId="3A8CCDA6" w:rsidR="00551E10" w:rsidRPr="00A66592" w:rsidRDefault="00D439A8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Cs/>
                <w:sz w:val="30"/>
                <w:szCs w:val="30"/>
                <w:lang w:val="en-US"/>
              </w:rPr>
              <w:t xml:space="preserve">31 </w:t>
            </w:r>
            <w:r w:rsidRPr="00D439A8">
              <w:rPr>
                <w:rFonts w:asciiTheme="majorBidi" w:hAnsiTheme="majorBidi" w:hint="cs"/>
                <w:b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9" w:type="pct"/>
          </w:tcPr>
          <w:p w14:paraId="3EA85C46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5BE8BD0C" w14:textId="44E55A4D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51E10" w:rsidRPr="00EF652C" w14:paraId="42D46ED1" w14:textId="77777777" w:rsidTr="00551E10">
        <w:tc>
          <w:tcPr>
            <w:tcW w:w="1477" w:type="pct"/>
          </w:tcPr>
          <w:p w14:paraId="780E4999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1" w:type="pct"/>
          </w:tcPr>
          <w:p w14:paraId="572A59E8" w14:textId="31C149BE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0EC805B5" w14:textId="7A221197" w:rsidR="00551E10" w:rsidRPr="00D439A8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3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44" w:type="pct"/>
          </w:tcPr>
          <w:p w14:paraId="2A8F9DDD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2A7E819" w14:textId="05F5BE5D" w:rsidR="00551E10" w:rsidRPr="00E313C8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39A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24695444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</w:tcPr>
          <w:p w14:paraId="5E7FE57D" w14:textId="77AF2FBF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39A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6B93E784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24259D81" w14:textId="43BB71B2" w:rsidR="00551E10" w:rsidRPr="00E313C8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39A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51E10" w:rsidRPr="00EF652C" w14:paraId="00A0B871" w14:textId="77777777" w:rsidTr="00551E10">
        <w:tc>
          <w:tcPr>
            <w:tcW w:w="1477" w:type="pct"/>
          </w:tcPr>
          <w:p w14:paraId="5487F182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1" w:type="pct"/>
          </w:tcPr>
          <w:p w14:paraId="7E48DA1F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8" w:type="pct"/>
            <w:gridSpan w:val="3"/>
          </w:tcPr>
          <w:p w14:paraId="4BE4C58E" w14:textId="77777777" w:rsidR="00551E10" w:rsidRPr="0041788A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178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4178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ร้อยละต่อปี)</w:t>
            </w:r>
          </w:p>
        </w:tc>
        <w:tc>
          <w:tcPr>
            <w:tcW w:w="143" w:type="pct"/>
          </w:tcPr>
          <w:p w14:paraId="2894EC8F" w14:textId="77777777" w:rsidR="00551E10" w:rsidRPr="0041788A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61" w:type="pct"/>
            <w:gridSpan w:val="3"/>
          </w:tcPr>
          <w:p w14:paraId="227BC0D0" w14:textId="4BFC494D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8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4178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D439A8" w:rsidRPr="00EF652C" w14:paraId="709E1B8F" w14:textId="77777777" w:rsidTr="00551E10">
        <w:tc>
          <w:tcPr>
            <w:tcW w:w="1477" w:type="pct"/>
          </w:tcPr>
          <w:p w14:paraId="63B268CC" w14:textId="77777777" w:rsidR="00D439A8" w:rsidRPr="00EF652C" w:rsidRDefault="00D439A8" w:rsidP="00D43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81" w:type="pct"/>
          </w:tcPr>
          <w:p w14:paraId="4E6B4C60" w14:textId="77777777" w:rsidR="00D439A8" w:rsidRPr="00EF652C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55DD8CB" w14:textId="24AF755B" w:rsidR="00D439A8" w:rsidRPr="00474374" w:rsidRDefault="00A76DBA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6D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5.5 - 6.5</w:t>
            </w:r>
          </w:p>
        </w:tc>
        <w:tc>
          <w:tcPr>
            <w:tcW w:w="144" w:type="pct"/>
          </w:tcPr>
          <w:p w14:paraId="7C529605" w14:textId="77777777" w:rsidR="00D439A8" w:rsidRPr="00EF652C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07523974" w14:textId="6A326F8C" w:rsidR="00D439A8" w:rsidRPr="006F3442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5FB4">
              <w:rPr>
                <w:rFonts w:asciiTheme="majorBidi" w:hAnsiTheme="majorBidi" w:cstheme="majorBidi"/>
                <w:sz w:val="30"/>
                <w:szCs w:val="30"/>
              </w:rPr>
              <w:t xml:space="preserve">2.0 </w:t>
            </w:r>
            <w:r w:rsidRPr="00575F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575F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75F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43" w:type="pct"/>
          </w:tcPr>
          <w:p w14:paraId="26297F30" w14:textId="77777777" w:rsidR="00D439A8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</w:tcPr>
          <w:p w14:paraId="7872BF86" w14:textId="4E00C4DE" w:rsidR="00D439A8" w:rsidRPr="000D3727" w:rsidRDefault="004C5A1B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293,56</w:t>
            </w:r>
            <w:r w:rsidR="00C057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29" w:type="pct"/>
          </w:tcPr>
          <w:p w14:paraId="652A7435" w14:textId="77777777" w:rsidR="00D439A8" w:rsidRPr="00EF652C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28B91143" w14:textId="5F240439" w:rsidR="00D439A8" w:rsidRPr="000D3727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272,203</w:t>
            </w:r>
          </w:p>
        </w:tc>
      </w:tr>
      <w:tr w:rsidR="00D439A8" w:rsidRPr="00EF652C" w14:paraId="08A2BF49" w14:textId="77777777" w:rsidTr="00934F89">
        <w:tc>
          <w:tcPr>
            <w:tcW w:w="1858" w:type="pct"/>
            <w:gridSpan w:val="2"/>
          </w:tcPr>
          <w:p w14:paraId="2C08CEB1" w14:textId="303EB669" w:rsidR="00D439A8" w:rsidRPr="003B4A6E" w:rsidRDefault="00D439A8" w:rsidP="00D43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B4A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B4A6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</w:t>
            </w:r>
            <w:r w:rsidRPr="003B4A6E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3B4A6E">
              <w:rPr>
                <w:rFonts w:ascii="Angsana New" w:hAnsi="Angsana New"/>
                <w:sz w:val="30"/>
                <w:szCs w:val="30"/>
                <w:cs/>
              </w:rPr>
              <w:t>เครดิตที่คาดว่าจ</w:t>
            </w:r>
            <w:r w:rsidRPr="003B4A6E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Pr="003B4A6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B4A6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B4A6E">
              <w:rPr>
                <w:rFonts w:ascii="Angsana New" w:hAnsi="Angsana New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569" w:type="pct"/>
          </w:tcPr>
          <w:p w14:paraId="68EE3922" w14:textId="77777777" w:rsidR="00D439A8" w:rsidRPr="00474374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1612CF94" w14:textId="77777777" w:rsidR="00D439A8" w:rsidRPr="00EF652C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AB22EC4" w14:textId="77777777" w:rsidR="00D439A8" w:rsidRPr="00EF652C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B8F26A" w14:textId="77777777" w:rsidR="00D439A8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vAlign w:val="bottom"/>
          </w:tcPr>
          <w:p w14:paraId="6238A4D9" w14:textId="40BE327B" w:rsidR="00D439A8" w:rsidRPr="000D3727" w:rsidRDefault="00E26092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2FFC">
              <w:rPr>
                <w:rFonts w:ascii="Angsana New" w:hAnsi="Angsana New"/>
                <w:sz w:val="30"/>
                <w:szCs w:val="30"/>
              </w:rPr>
              <w:t>(</w:t>
            </w:r>
            <w:r w:rsidR="003C0E0D">
              <w:rPr>
                <w:rFonts w:ascii="Angsana New" w:hAnsi="Angsana New"/>
                <w:sz w:val="30"/>
                <w:szCs w:val="30"/>
              </w:rPr>
              <w:t>20</w:t>
            </w:r>
            <w:r w:rsidRPr="00092FFC">
              <w:rPr>
                <w:rFonts w:ascii="Angsana New" w:hAnsi="Angsana New"/>
                <w:sz w:val="30"/>
                <w:szCs w:val="30"/>
              </w:rPr>
              <w:t>,</w:t>
            </w:r>
            <w:r w:rsidR="003C0E0D">
              <w:rPr>
                <w:rFonts w:ascii="Angsana New" w:hAnsi="Angsana New"/>
                <w:sz w:val="30"/>
                <w:szCs w:val="30"/>
              </w:rPr>
              <w:t>21</w:t>
            </w:r>
            <w:r w:rsidR="00FC7816">
              <w:rPr>
                <w:rFonts w:ascii="Angsana New" w:hAnsi="Angsana New"/>
                <w:sz w:val="30"/>
                <w:szCs w:val="30"/>
              </w:rPr>
              <w:t>8</w:t>
            </w:r>
            <w:r w:rsidRPr="00092FF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3218F897" w14:textId="77777777" w:rsidR="00D439A8" w:rsidRPr="00EF652C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vAlign w:val="bottom"/>
          </w:tcPr>
          <w:p w14:paraId="030597F2" w14:textId="00496B8D" w:rsidR="00D439A8" w:rsidRPr="000D3727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92FFC">
              <w:rPr>
                <w:rFonts w:ascii="Angsana New" w:hAnsi="Angsana New"/>
                <w:sz w:val="30"/>
                <w:szCs w:val="30"/>
              </w:rPr>
              <w:t>(</w:t>
            </w:r>
            <w:r w:rsidR="003C0E0D">
              <w:rPr>
                <w:rFonts w:ascii="Angsana New" w:hAnsi="Angsana New"/>
                <w:sz w:val="30"/>
                <w:szCs w:val="30"/>
              </w:rPr>
              <w:t>20</w:t>
            </w:r>
            <w:r w:rsidRPr="00092FFC">
              <w:rPr>
                <w:rFonts w:ascii="Angsana New" w:hAnsi="Angsana New"/>
                <w:sz w:val="30"/>
                <w:szCs w:val="30"/>
              </w:rPr>
              <w:t>,</w:t>
            </w:r>
            <w:r w:rsidR="003C0E0D">
              <w:rPr>
                <w:rFonts w:ascii="Angsana New" w:hAnsi="Angsana New"/>
                <w:sz w:val="30"/>
                <w:szCs w:val="30"/>
              </w:rPr>
              <w:t>21</w:t>
            </w:r>
            <w:r w:rsidR="00FC7816">
              <w:rPr>
                <w:rFonts w:ascii="Angsana New" w:hAnsi="Angsana New"/>
                <w:sz w:val="30"/>
                <w:szCs w:val="30"/>
              </w:rPr>
              <w:t>8</w:t>
            </w:r>
            <w:r w:rsidRPr="00092FF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E727A" w:rsidRPr="00EF652C" w14:paraId="0ACB2EFE" w14:textId="77777777" w:rsidTr="00551E10">
        <w:tc>
          <w:tcPr>
            <w:tcW w:w="1477" w:type="pct"/>
          </w:tcPr>
          <w:p w14:paraId="1BE73BF2" w14:textId="64EAC329" w:rsidR="005E727A" w:rsidRPr="003B4A6E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4A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Pr="003B4A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81" w:type="pct"/>
          </w:tcPr>
          <w:p w14:paraId="10F37BD3" w14:textId="77777777" w:rsidR="005E727A" w:rsidRPr="003B4A6E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7E1F703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2CE121E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1699F58C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C33E7E0" w14:textId="77777777" w:rsidR="005E727A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</w:tcPr>
          <w:p w14:paraId="2B6DBDDF" w14:textId="6570D308" w:rsidR="005E727A" w:rsidRPr="000D3727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8620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8620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  <w:r w:rsidR="002D64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29" w:type="pct"/>
          </w:tcPr>
          <w:p w14:paraId="2C19EED4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</w:tcPr>
          <w:p w14:paraId="79EBF42F" w14:textId="647EAA1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251,985</w:t>
            </w:r>
          </w:p>
        </w:tc>
      </w:tr>
      <w:tr w:rsidR="005E727A" w:rsidRPr="00EF652C" w14:paraId="40A6319B" w14:textId="77777777" w:rsidTr="00551E10">
        <w:tc>
          <w:tcPr>
            <w:tcW w:w="1477" w:type="pct"/>
          </w:tcPr>
          <w:p w14:paraId="3822C92C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1" w:type="pct"/>
          </w:tcPr>
          <w:p w14:paraId="298C7AF2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D556737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0655F88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C0EA0DF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4D89CE2" w14:textId="77777777" w:rsidR="005E727A" w:rsidRPr="00F83707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top w:val="double" w:sz="4" w:space="0" w:color="auto"/>
            </w:tcBorders>
          </w:tcPr>
          <w:p w14:paraId="083E7B42" w14:textId="43DF33F2" w:rsidR="005E727A" w:rsidRPr="00F83707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00B4A59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double" w:sz="4" w:space="0" w:color="auto"/>
            </w:tcBorders>
          </w:tcPr>
          <w:p w14:paraId="2C301B17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E727A" w:rsidRPr="00EF652C" w14:paraId="2883AE2B" w14:textId="77777777" w:rsidTr="00551E10">
        <w:tc>
          <w:tcPr>
            <w:tcW w:w="1477" w:type="pct"/>
          </w:tcPr>
          <w:p w14:paraId="3EF57297" w14:textId="682F36C9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81" w:type="pct"/>
          </w:tcPr>
          <w:p w14:paraId="6939D1F6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A38B2AA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C2B1DF8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3D297063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8242197" w14:textId="77777777" w:rsidR="005E727A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</w:tcPr>
          <w:p w14:paraId="79C94FC4" w14:textId="152ABFD1" w:rsidR="005E727A" w:rsidRPr="000D3727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620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765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="00730B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29" w:type="pct"/>
            <w:tcBorders>
              <w:left w:val="nil"/>
            </w:tcBorders>
          </w:tcPr>
          <w:p w14:paraId="3B060F2F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</w:tcPr>
          <w:p w14:paraId="72815703" w14:textId="1FBB5D9E" w:rsidR="005E727A" w:rsidRPr="00665678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140,519</w:t>
            </w:r>
          </w:p>
        </w:tc>
      </w:tr>
      <w:tr w:rsidR="005E727A" w:rsidRPr="00EF652C" w14:paraId="0521E711" w14:textId="77777777" w:rsidTr="00551E10">
        <w:tc>
          <w:tcPr>
            <w:tcW w:w="1477" w:type="pct"/>
          </w:tcPr>
          <w:p w14:paraId="3482F4D3" w14:textId="7655B7C0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381" w:type="pct"/>
          </w:tcPr>
          <w:p w14:paraId="1EF71899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877662D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976F7D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379CEF85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079A42F" w14:textId="77777777" w:rsidR="005E727A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1A9D8461" w14:textId="5B7F1DCA" w:rsidR="005E727A" w:rsidRPr="000D3727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  <w:r w:rsidRPr="0074355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129" w:type="pct"/>
          </w:tcPr>
          <w:p w14:paraId="27EC4685" w14:textId="77777777" w:rsidR="005E727A" w:rsidRPr="00B004D0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2E5A2885" w14:textId="01C001A4" w:rsidR="005E727A" w:rsidRPr="00665678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111,466</w:t>
            </w:r>
          </w:p>
        </w:tc>
      </w:tr>
      <w:tr w:rsidR="005E727A" w:rsidRPr="00EF652C" w14:paraId="3AEE3529" w14:textId="77777777" w:rsidTr="00551E10">
        <w:tc>
          <w:tcPr>
            <w:tcW w:w="1477" w:type="pct"/>
          </w:tcPr>
          <w:p w14:paraId="61046324" w14:textId="60E4C373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1" w:type="pct"/>
          </w:tcPr>
          <w:p w14:paraId="005C3CAA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D8FFE67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81F9B8C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7F9F21E6" w14:textId="77777777" w:rsidR="005E727A" w:rsidRPr="000D3727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9E2909E" w14:textId="77777777" w:rsidR="005E727A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</w:tcPr>
          <w:p w14:paraId="16E45ECE" w14:textId="31512A41" w:rsidR="005E727A" w:rsidRPr="000D3727" w:rsidRDefault="00895B40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273,35</w:t>
            </w:r>
            <w:r w:rsidR="00730B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29" w:type="pct"/>
          </w:tcPr>
          <w:p w14:paraId="5215CE31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</w:tcPr>
          <w:p w14:paraId="299400F9" w14:textId="601FF911" w:rsidR="005E727A" w:rsidRPr="00665678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251,985</w:t>
            </w:r>
          </w:p>
        </w:tc>
      </w:tr>
    </w:tbl>
    <w:p w14:paraId="7331EB0A" w14:textId="68045A70" w:rsidR="008B5999" w:rsidRPr="00CA7E2C" w:rsidRDefault="008B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72FF6092" w14:textId="39EC82F2" w:rsidR="00D05185" w:rsidRPr="00EF652C" w:rsidRDefault="00D05185" w:rsidP="00D051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0F2A9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รายการเคลื่อนไหวของเงินให้กู้ยืมสำหรับงวด</w:t>
      </w:r>
      <w:r w:rsidR="003D21A7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300BCF" w:rsidRPr="000F2A9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439A8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D439A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มีนาคม</w:t>
      </w:r>
      <w:r w:rsidR="00300BC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0F2A9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83A8F51" w14:textId="77777777" w:rsidR="005D00B0" w:rsidRPr="00CA7E2C" w:rsidRDefault="005D00B0" w:rsidP="005D00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2"/>
        <w:gridCol w:w="1529"/>
        <w:gridCol w:w="242"/>
        <w:gridCol w:w="1557"/>
      </w:tblGrid>
      <w:tr w:rsidR="00A71541" w:rsidRPr="00F463CA" w14:paraId="14EA7167" w14:textId="77777777" w:rsidTr="00D26FAD">
        <w:tc>
          <w:tcPr>
            <w:tcW w:w="3239" w:type="pct"/>
          </w:tcPr>
          <w:p w14:paraId="79990671" w14:textId="77777777" w:rsidR="00A71541" w:rsidRPr="00F463CA" w:rsidRDefault="00A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61" w:type="pct"/>
            <w:gridSpan w:val="3"/>
          </w:tcPr>
          <w:p w14:paraId="287112C9" w14:textId="5A7327AA" w:rsidR="00A71541" w:rsidRPr="00F463CA" w:rsidRDefault="00A71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B4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</w:t>
            </w:r>
            <w:r w:rsidR="002B4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1541" w:rsidRPr="00F463CA" w14:paraId="15A441D4" w14:textId="77777777" w:rsidTr="00D26FAD">
        <w:tc>
          <w:tcPr>
            <w:tcW w:w="3239" w:type="pct"/>
          </w:tcPr>
          <w:p w14:paraId="010D41BB" w14:textId="77777777" w:rsidR="00A71541" w:rsidRPr="00F463CA" w:rsidRDefault="00A71541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</w:tcPr>
          <w:p w14:paraId="4C17C8CB" w14:textId="49382C63" w:rsidR="00A71541" w:rsidRPr="00F463CA" w:rsidRDefault="00A71541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43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28" w:type="pct"/>
          </w:tcPr>
          <w:p w14:paraId="477EF9CC" w14:textId="77777777" w:rsidR="00A71541" w:rsidRPr="00F463CA" w:rsidRDefault="00A71541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6D41F015" w14:textId="5ADEC317" w:rsidR="00A71541" w:rsidRPr="00F463CA" w:rsidRDefault="00A71541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43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800619" w:rsidRPr="00F463CA" w14:paraId="4A922C96" w14:textId="77777777" w:rsidTr="00800619">
        <w:tc>
          <w:tcPr>
            <w:tcW w:w="3239" w:type="pct"/>
          </w:tcPr>
          <w:p w14:paraId="26EC2232" w14:textId="77777777" w:rsidR="00800619" w:rsidRPr="00F463CA" w:rsidRDefault="00800619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61" w:type="pct"/>
            <w:gridSpan w:val="3"/>
          </w:tcPr>
          <w:p w14:paraId="5F974DD7" w14:textId="6E352AC6" w:rsidR="00800619" w:rsidRDefault="00800619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78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4178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CF44CC" w:rsidRPr="00F463CA" w14:paraId="3DBB5B39" w14:textId="77777777" w:rsidTr="00D26FAD">
        <w:tc>
          <w:tcPr>
            <w:tcW w:w="3239" w:type="pct"/>
          </w:tcPr>
          <w:p w14:paraId="1D667513" w14:textId="77777777" w:rsidR="00CF44CC" w:rsidRPr="00F463CA" w:rsidRDefault="00CF44CC" w:rsidP="00CF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09" w:type="pct"/>
          </w:tcPr>
          <w:p w14:paraId="45884687" w14:textId="0D5EA1C1" w:rsidR="00CF44CC" w:rsidRPr="00551E10" w:rsidRDefault="00CF44CC" w:rsidP="00CF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272,203</w:t>
            </w:r>
          </w:p>
        </w:tc>
        <w:tc>
          <w:tcPr>
            <w:tcW w:w="128" w:type="pct"/>
          </w:tcPr>
          <w:p w14:paraId="18067A0B" w14:textId="77777777" w:rsidR="00CF44CC" w:rsidRPr="00347F78" w:rsidRDefault="00CF44CC" w:rsidP="00CF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4B84B909" w14:textId="7F89C4CE" w:rsidR="00CF44CC" w:rsidRPr="00F463CA" w:rsidRDefault="00CF44CC" w:rsidP="00CF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1E10">
              <w:rPr>
                <w:rFonts w:ascii="Angsana New" w:hAnsi="Angsana New"/>
                <w:sz w:val="30"/>
                <w:szCs w:val="30"/>
              </w:rPr>
              <w:t>363,279</w:t>
            </w:r>
          </w:p>
        </w:tc>
      </w:tr>
      <w:tr w:rsidR="00CF44CC" w:rsidRPr="00F463CA" w14:paraId="4AF76894" w14:textId="77777777" w:rsidTr="00D26FAD">
        <w:tc>
          <w:tcPr>
            <w:tcW w:w="3239" w:type="pct"/>
          </w:tcPr>
          <w:p w14:paraId="57A76216" w14:textId="77777777" w:rsidR="00CF44CC" w:rsidRPr="00F463CA" w:rsidRDefault="00CF44CC" w:rsidP="00CF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09" w:type="pct"/>
          </w:tcPr>
          <w:p w14:paraId="2C51D86A" w14:textId="02702A3B" w:rsidR="00CF44CC" w:rsidRPr="00347F78" w:rsidRDefault="00CF44CC" w:rsidP="00CF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75,440</w:t>
            </w:r>
          </w:p>
        </w:tc>
        <w:tc>
          <w:tcPr>
            <w:tcW w:w="128" w:type="pct"/>
          </w:tcPr>
          <w:p w14:paraId="5AE82CED" w14:textId="77777777" w:rsidR="00CF44CC" w:rsidRPr="00347F78" w:rsidRDefault="00CF44CC" w:rsidP="00CF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181078CF" w14:textId="0F5696A5" w:rsidR="00CF44CC" w:rsidRPr="0080599F" w:rsidRDefault="00CF44CC" w:rsidP="00CF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22,518</w:t>
            </w:r>
          </w:p>
        </w:tc>
      </w:tr>
      <w:tr w:rsidR="00CF44CC" w:rsidRPr="00F463CA" w14:paraId="4DDA3CCE" w14:textId="77777777" w:rsidTr="00D26FAD">
        <w:tc>
          <w:tcPr>
            <w:tcW w:w="3239" w:type="pct"/>
          </w:tcPr>
          <w:p w14:paraId="1073C545" w14:textId="77777777" w:rsidR="00CF44CC" w:rsidRPr="00F463CA" w:rsidRDefault="00CF44CC" w:rsidP="00CF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809" w:type="pct"/>
          </w:tcPr>
          <w:p w14:paraId="1442EA6A" w14:textId="2410C6FE" w:rsidR="00CF44CC" w:rsidRPr="00347F78" w:rsidRDefault="00CF44CC" w:rsidP="00CF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(54,074)</w:t>
            </w:r>
          </w:p>
        </w:tc>
        <w:tc>
          <w:tcPr>
            <w:tcW w:w="128" w:type="pct"/>
          </w:tcPr>
          <w:p w14:paraId="6627A911" w14:textId="77777777" w:rsidR="00CF44CC" w:rsidRPr="00347F78" w:rsidRDefault="00CF44CC" w:rsidP="00CF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1A8DD2BC" w14:textId="6960853D" w:rsidR="00CF44CC" w:rsidRPr="0080599F" w:rsidRDefault="00CF44CC" w:rsidP="00CF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(67,505)</w:t>
            </w:r>
          </w:p>
        </w:tc>
      </w:tr>
      <w:tr w:rsidR="00CF44CC" w:rsidRPr="00F463CA" w14:paraId="1555B0ED" w14:textId="77777777" w:rsidTr="00D26FAD">
        <w:tc>
          <w:tcPr>
            <w:tcW w:w="3239" w:type="pct"/>
          </w:tcPr>
          <w:p w14:paraId="485B81C1" w14:textId="051E2D78" w:rsidR="00CF44CC" w:rsidRPr="00767B43" w:rsidRDefault="00CF44CC" w:rsidP="00CF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</w:tcPr>
          <w:p w14:paraId="7F137797" w14:textId="32AEC289" w:rsidR="00CF44CC" w:rsidRPr="00347F78" w:rsidRDefault="00CF44CC" w:rsidP="00CF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293,569</w:t>
            </w:r>
          </w:p>
        </w:tc>
        <w:tc>
          <w:tcPr>
            <w:tcW w:w="128" w:type="pct"/>
          </w:tcPr>
          <w:p w14:paraId="28DFE786" w14:textId="77777777" w:rsidR="00CF44CC" w:rsidRPr="00347F78" w:rsidRDefault="00CF44CC" w:rsidP="00CF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</w:tcPr>
          <w:p w14:paraId="30C1C956" w14:textId="706C9C86" w:rsidR="00CF44CC" w:rsidRPr="0080599F" w:rsidRDefault="00CF44CC" w:rsidP="00CF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318,292</w:t>
            </w:r>
          </w:p>
        </w:tc>
      </w:tr>
    </w:tbl>
    <w:p w14:paraId="6E3111C1" w14:textId="537C0E8E" w:rsidR="00AC591F" w:rsidRPr="00474374" w:rsidRDefault="00C674EF" w:rsidP="00D049A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7437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B03E94" w:rsidRPr="0047437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190CF941" w14:textId="77777777" w:rsidR="00C9749D" w:rsidRPr="00474374" w:rsidRDefault="00C9749D" w:rsidP="000F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9AD39D2" w14:textId="77777777" w:rsidR="00092D7C" w:rsidRPr="00474374" w:rsidRDefault="00092D7C" w:rsidP="00092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474374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5C448A6C" w14:textId="7A79ACE5" w:rsidR="00E7616D" w:rsidRPr="00474374" w:rsidRDefault="00092D7C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74374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</w:p>
    <w:p w14:paraId="5195948E" w14:textId="77777777" w:rsidR="00F1501D" w:rsidRPr="00474374" w:rsidRDefault="00F1501D" w:rsidP="00D60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BAB1F9" w14:textId="26BFAF94" w:rsidR="00000497" w:rsidRPr="00474374" w:rsidRDefault="00000497" w:rsidP="00EF5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474374">
        <w:rPr>
          <w:rFonts w:ascii="Angsana New" w:hAnsi="Angsana New"/>
          <w:i/>
          <w:iCs/>
          <w:sz w:val="30"/>
          <w:szCs w:val="30"/>
          <w:cs/>
        </w:rPr>
        <w:t>จังหวะเวลาในการรับรู้</w:t>
      </w:r>
      <w:r w:rsidR="00B81476" w:rsidRPr="00474374">
        <w:rPr>
          <w:rFonts w:ascii="Angsana New" w:hAnsi="Angsana New"/>
          <w:i/>
          <w:iCs/>
          <w:sz w:val="30"/>
          <w:szCs w:val="30"/>
          <w:cs/>
        </w:rPr>
        <w:t>รายได้</w:t>
      </w:r>
    </w:p>
    <w:p w14:paraId="28EAABB8" w14:textId="4D41FC2B" w:rsidR="00000497" w:rsidRDefault="00000497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74374">
        <w:rPr>
          <w:rFonts w:ascii="Angsana New" w:hAnsi="Angsana New"/>
          <w:sz w:val="30"/>
          <w:szCs w:val="30"/>
          <w:cs/>
        </w:rPr>
        <w:t>รายได้ส่วนใหญ่ของกลุ่มบริษัทมีจังหวะเวลาในการรับรู้รายได้เป็น ณ เวลาใดเวลาหนึ</w:t>
      </w:r>
      <w:r w:rsidR="00D735A7" w:rsidRPr="00474374">
        <w:rPr>
          <w:rFonts w:ascii="Angsana New" w:hAnsi="Angsana New"/>
          <w:sz w:val="30"/>
          <w:szCs w:val="30"/>
          <w:cs/>
        </w:rPr>
        <w:t>่ง</w:t>
      </w:r>
    </w:p>
    <w:p w14:paraId="172E0167" w14:textId="77777777" w:rsidR="0020584D" w:rsidRDefault="0020584D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44A0C30" w14:textId="24E50588" w:rsidR="0020584D" w:rsidRPr="00474374" w:rsidRDefault="0020584D" w:rsidP="00205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ลูกค้ารายใหญ่</w:t>
      </w:r>
    </w:p>
    <w:p w14:paraId="47C2616F" w14:textId="56E82158" w:rsidR="0020584D" w:rsidRDefault="0020584D" w:rsidP="00205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กลุ่มบริษัทไม่มีรายได้จากลูกค้ารายหนึ่งรายใดที่มีมูลค่าตั้งแต่ร้อยละ </w:t>
      </w:r>
      <w:r>
        <w:rPr>
          <w:rFonts w:ascii="Angsana New" w:hAnsi="Angsana New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>ของรายได้จากการขายของกลุ่มบริษัท</w:t>
      </w:r>
    </w:p>
    <w:p w14:paraId="0955311E" w14:textId="77777777" w:rsidR="0020584D" w:rsidRDefault="0020584D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F725BF8" w14:textId="77777777" w:rsidR="00CA7E2C" w:rsidRDefault="00CA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lang w:eastAsia="x-none"/>
        </w:rPr>
      </w:pPr>
      <w:r>
        <w:rPr>
          <w:lang w:eastAsia="x-none"/>
        </w:rPr>
        <w:br w:type="page"/>
      </w:r>
    </w:p>
    <w:p w14:paraId="746735AA" w14:textId="72A999C9" w:rsidR="00051C4E" w:rsidRPr="000B223A" w:rsidRDefault="00B245AD" w:rsidP="00D049A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B223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3272F698" w14:textId="77777777" w:rsidR="006E78D4" w:rsidRPr="00CA7E2C" w:rsidRDefault="006E78D4" w:rsidP="006E78D4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754956E3" w14:textId="72CD041A" w:rsidR="005C6FB5" w:rsidRPr="005C6FB5" w:rsidRDefault="00A837DE" w:rsidP="00974B3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5C6FB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F765D10" w14:textId="426E3EE3" w:rsidR="00FD32DB" w:rsidRPr="005C6FB5" w:rsidRDefault="00A837DE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C6FB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880229" w:rsidRPr="005C6FB5">
        <w:rPr>
          <w:rFonts w:asciiTheme="majorBidi" w:hAnsiTheme="majorBidi" w:cstheme="majorBidi"/>
          <w:sz w:val="30"/>
          <w:szCs w:val="30"/>
          <w:cs/>
          <w:lang w:bidi="th-TH"/>
        </w:rPr>
        <w:t>และหนี้สินทางการเงิน</w:t>
      </w:r>
      <w:r w:rsidR="0091795D" w:rsidRPr="005C6FB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5C6FB5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372B9B" w:rsidRPr="005C6FB5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5C6FB5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12B9967F" w14:textId="3A0B8D7F" w:rsidR="00FF6F71" w:rsidRPr="005C6FB5" w:rsidRDefault="00FF6F7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78"/>
        <w:gridCol w:w="1260"/>
        <w:gridCol w:w="259"/>
        <w:gridCol w:w="1271"/>
        <w:gridCol w:w="271"/>
        <w:gridCol w:w="994"/>
        <w:gridCol w:w="238"/>
        <w:gridCol w:w="750"/>
        <w:gridCol w:w="240"/>
        <w:gridCol w:w="750"/>
        <w:gridCol w:w="236"/>
        <w:gridCol w:w="840"/>
      </w:tblGrid>
      <w:tr w:rsidR="00713518" w:rsidRPr="00A73965" w14:paraId="5645A93D" w14:textId="77777777" w:rsidTr="003E734D">
        <w:trPr>
          <w:trHeight w:val="261"/>
        </w:trPr>
        <w:tc>
          <w:tcPr>
            <w:tcW w:w="1978" w:type="dxa"/>
            <w:vAlign w:val="bottom"/>
          </w:tcPr>
          <w:p w14:paraId="06BD8104" w14:textId="77777777" w:rsidR="00713518" w:rsidRPr="00D26FAD" w:rsidRDefault="00713518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109" w:type="dxa"/>
            <w:gridSpan w:val="11"/>
            <w:vAlign w:val="bottom"/>
          </w:tcPr>
          <w:p w14:paraId="5ABE6C18" w14:textId="7427D232" w:rsidR="00713518" w:rsidRPr="00D26FAD" w:rsidRDefault="0071351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05447" w:rsidRPr="00A73965" w14:paraId="0F7ADB41" w14:textId="77777777" w:rsidTr="003E734D">
        <w:trPr>
          <w:trHeight w:val="261"/>
        </w:trPr>
        <w:tc>
          <w:tcPr>
            <w:tcW w:w="1978" w:type="dxa"/>
            <w:vAlign w:val="bottom"/>
          </w:tcPr>
          <w:p w14:paraId="30253F52" w14:textId="77777777" w:rsidR="00605447" w:rsidRPr="00D26FAD" w:rsidRDefault="00605447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55" w:type="dxa"/>
            <w:gridSpan w:val="5"/>
            <w:vAlign w:val="bottom"/>
          </w:tcPr>
          <w:p w14:paraId="04F276F3" w14:textId="2A169CDA" w:rsidR="00605447" w:rsidRPr="00D26FAD" w:rsidRDefault="00810C79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64C9F29C" w14:textId="77777777" w:rsidR="00605447" w:rsidRPr="00D26FAD" w:rsidRDefault="0060544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16" w:type="dxa"/>
            <w:gridSpan w:val="5"/>
            <w:vAlign w:val="bottom"/>
          </w:tcPr>
          <w:p w14:paraId="1EADE019" w14:textId="6E2D64CB" w:rsidR="00605447" w:rsidRPr="00D26FAD" w:rsidRDefault="00982F8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61412" w:rsidRPr="00A73965" w14:paraId="6206576E" w14:textId="77777777" w:rsidTr="003E734D">
        <w:trPr>
          <w:trHeight w:val="261"/>
        </w:trPr>
        <w:tc>
          <w:tcPr>
            <w:tcW w:w="1978" w:type="dxa"/>
            <w:vAlign w:val="bottom"/>
          </w:tcPr>
          <w:p w14:paraId="2FC666EE" w14:textId="77777777" w:rsidR="00761412" w:rsidRPr="00D26FAD" w:rsidRDefault="00761412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967984B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เครื่องมือทางการเงินที่วัดมูลค่ายุติธรรมผ่านกำไรหรือขาดทุน</w:t>
            </w:r>
          </w:p>
        </w:tc>
        <w:tc>
          <w:tcPr>
            <w:tcW w:w="259" w:type="dxa"/>
          </w:tcPr>
          <w:p w14:paraId="464A5B4C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2D9D5B96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08CF4F54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</w:p>
          <w:p w14:paraId="14230815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มูลค่าด้วยมูลค่ายุติธรรมผ่าน</w:t>
            </w:r>
          </w:p>
          <w:p w14:paraId="1EF9DACF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กำไรหรือขาดทุนเบ็ดเสร็จอื่น</w:t>
            </w:r>
          </w:p>
        </w:tc>
        <w:tc>
          <w:tcPr>
            <w:tcW w:w="271" w:type="dxa"/>
            <w:vAlign w:val="bottom"/>
          </w:tcPr>
          <w:p w14:paraId="724BEE1E" w14:textId="77777777" w:rsidR="00761412" w:rsidRPr="00D26FAD" w:rsidRDefault="0076141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014D624F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10C133EA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5EF148DC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40" w:type="dxa"/>
          </w:tcPr>
          <w:p w14:paraId="698515BF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31A01F3F" w14:textId="77777777" w:rsidR="00761412" w:rsidRPr="00D26FAD" w:rsidRDefault="0076141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66DB8C13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0" w:type="dxa"/>
            <w:vAlign w:val="bottom"/>
          </w:tcPr>
          <w:p w14:paraId="1EEF6BC6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27573" w:rsidRPr="00A73965" w14:paraId="31BBD228" w14:textId="77777777" w:rsidTr="003E734D">
        <w:trPr>
          <w:trHeight w:val="261"/>
        </w:trPr>
        <w:tc>
          <w:tcPr>
            <w:tcW w:w="1978" w:type="dxa"/>
          </w:tcPr>
          <w:p w14:paraId="017E33DD" w14:textId="77777777" w:rsidR="00227573" w:rsidRPr="00D26FAD" w:rsidRDefault="002275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09" w:type="dxa"/>
            <w:gridSpan w:val="11"/>
          </w:tcPr>
          <w:p w14:paraId="34BC2A9E" w14:textId="2E5C8039" w:rsidR="00227573" w:rsidRPr="00D26FAD" w:rsidRDefault="00227573" w:rsidP="00D26F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61412" w:rsidRPr="00A73965" w14:paraId="64719EF6" w14:textId="77777777" w:rsidTr="003E734D">
        <w:trPr>
          <w:trHeight w:val="261"/>
        </w:trPr>
        <w:tc>
          <w:tcPr>
            <w:tcW w:w="1978" w:type="dxa"/>
          </w:tcPr>
          <w:p w14:paraId="323E53FE" w14:textId="0E2FE29F" w:rsidR="00761412" w:rsidRPr="00D26FAD" w:rsidRDefault="0076141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</w:t>
            </w:r>
            <w:r w:rsidR="00300BCF"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D439A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D439A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="00D439A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1260" w:type="dxa"/>
          </w:tcPr>
          <w:p w14:paraId="1C290055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6BFE742C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1BBBBE2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0C7A0BD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2B73F7B4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AF271AF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2001060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7812FDB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215BD7F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13A247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20728554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1412" w:rsidRPr="00A73965" w14:paraId="7A2137E1" w14:textId="77777777" w:rsidTr="003E734D">
        <w:trPr>
          <w:trHeight w:val="261"/>
        </w:trPr>
        <w:tc>
          <w:tcPr>
            <w:tcW w:w="1978" w:type="dxa"/>
          </w:tcPr>
          <w:p w14:paraId="75EC2D17" w14:textId="77777777" w:rsidR="00761412" w:rsidRPr="00D26FAD" w:rsidRDefault="0076141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008AB08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63A24D75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482605D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78B7B370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2AC0B40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D387629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A19C98D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A560B1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1F3C479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C53771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77EA7F4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734D" w:rsidRPr="00A73965" w14:paraId="0DAF3B7E" w14:textId="77777777" w:rsidTr="003E734D">
        <w:trPr>
          <w:trHeight w:val="261"/>
        </w:trPr>
        <w:tc>
          <w:tcPr>
            <w:tcW w:w="1978" w:type="dxa"/>
          </w:tcPr>
          <w:p w14:paraId="265DD5E0" w14:textId="721B1A75" w:rsidR="003E734D" w:rsidRPr="00D26FAD" w:rsidRDefault="003E734D" w:rsidP="003E734D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78E2AF70" w14:textId="4CD02942" w:rsidR="003E734D" w:rsidRPr="00296954" w:rsidRDefault="00296954" w:rsidP="00183031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2B715D51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3715A932" w14:textId="422D4ECB" w:rsidR="003E734D" w:rsidRPr="00D26FAD" w:rsidRDefault="00296954" w:rsidP="003E734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141,099</w:t>
            </w:r>
          </w:p>
        </w:tc>
        <w:tc>
          <w:tcPr>
            <w:tcW w:w="271" w:type="dxa"/>
          </w:tcPr>
          <w:p w14:paraId="5508A28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06E1AC42" w14:textId="089B70BE" w:rsidR="003E734D" w:rsidRPr="00D26FAD" w:rsidRDefault="00296954" w:rsidP="003E734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141,099</w:t>
            </w:r>
          </w:p>
        </w:tc>
        <w:tc>
          <w:tcPr>
            <w:tcW w:w="238" w:type="dxa"/>
          </w:tcPr>
          <w:p w14:paraId="1A9A1D0C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25590A43" w14:textId="0089813F" w:rsidR="003E734D" w:rsidRPr="00D26FAD" w:rsidRDefault="008822F6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141,099</w:t>
            </w:r>
          </w:p>
        </w:tc>
        <w:tc>
          <w:tcPr>
            <w:tcW w:w="240" w:type="dxa"/>
          </w:tcPr>
          <w:p w14:paraId="63EB68F4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92656D2" w14:textId="7FA52253" w:rsidR="003E734D" w:rsidRPr="00D26FAD" w:rsidRDefault="00CB34DB" w:rsidP="003E734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DD8BA2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A6B0814" w14:textId="35B2F9F4" w:rsidR="003E734D" w:rsidRPr="00D26FAD" w:rsidRDefault="00CB34DB" w:rsidP="003E734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141,099</w:t>
            </w:r>
          </w:p>
        </w:tc>
      </w:tr>
      <w:tr w:rsidR="007A4F16" w:rsidRPr="00A73965" w14:paraId="2125847F" w14:textId="77777777" w:rsidTr="003E734D">
        <w:trPr>
          <w:trHeight w:val="261"/>
        </w:trPr>
        <w:tc>
          <w:tcPr>
            <w:tcW w:w="1978" w:type="dxa"/>
          </w:tcPr>
          <w:p w14:paraId="65347FF1" w14:textId="68C3269F" w:rsidR="007A4F16" w:rsidRPr="00D26FAD" w:rsidRDefault="007A4F16" w:rsidP="003E734D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สินทรัพย์อนุพันธ์อื่น</w:t>
            </w:r>
          </w:p>
        </w:tc>
        <w:tc>
          <w:tcPr>
            <w:tcW w:w="1260" w:type="dxa"/>
          </w:tcPr>
          <w:p w14:paraId="2A1D1D63" w14:textId="3891CFCC" w:rsidR="007A4F16" w:rsidRPr="007A4F16" w:rsidRDefault="00296954" w:rsidP="007A4F1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31,200</w:t>
            </w:r>
          </w:p>
        </w:tc>
        <w:tc>
          <w:tcPr>
            <w:tcW w:w="259" w:type="dxa"/>
          </w:tcPr>
          <w:p w14:paraId="39FD3AD4" w14:textId="77777777" w:rsidR="007A4F16" w:rsidRPr="00D26FAD" w:rsidRDefault="007A4F16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42C6A504" w14:textId="4CDD8BFE" w:rsidR="007A4F16" w:rsidRDefault="00296954" w:rsidP="007A4F16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59B567AA" w14:textId="77777777" w:rsidR="007A4F16" w:rsidRPr="00D26FAD" w:rsidRDefault="007A4F16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1F56BD1A" w14:textId="43585EE9" w:rsidR="007A4F16" w:rsidRDefault="005A409A" w:rsidP="003E734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31,200</w:t>
            </w:r>
          </w:p>
        </w:tc>
        <w:tc>
          <w:tcPr>
            <w:tcW w:w="238" w:type="dxa"/>
          </w:tcPr>
          <w:p w14:paraId="5DA147D7" w14:textId="77777777" w:rsidR="007A4F16" w:rsidRPr="00D26FAD" w:rsidRDefault="007A4F16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F4DE231" w14:textId="64B63F1D" w:rsidR="007A4F16" w:rsidRDefault="00CB34DB" w:rsidP="007A4F16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9EB3889" w14:textId="77777777" w:rsidR="007A4F16" w:rsidRPr="00D26FAD" w:rsidRDefault="007A4F16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FE4A53B" w14:textId="181884A3" w:rsidR="007A4F16" w:rsidRPr="00D26FAD" w:rsidRDefault="00CB34DB" w:rsidP="007A4F16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31,200</w:t>
            </w:r>
          </w:p>
        </w:tc>
        <w:tc>
          <w:tcPr>
            <w:tcW w:w="236" w:type="dxa"/>
          </w:tcPr>
          <w:p w14:paraId="51A38A85" w14:textId="77777777" w:rsidR="007A4F16" w:rsidRPr="00D26FAD" w:rsidRDefault="007A4F16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A05F21A" w14:textId="7DA87FC0" w:rsidR="007A4F16" w:rsidRDefault="00CB34DB" w:rsidP="003E734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31,200</w:t>
            </w:r>
          </w:p>
        </w:tc>
      </w:tr>
      <w:tr w:rsidR="003E734D" w:rsidRPr="00A73965" w14:paraId="7E436831" w14:textId="77777777" w:rsidTr="003E734D">
        <w:trPr>
          <w:trHeight w:val="290"/>
        </w:trPr>
        <w:tc>
          <w:tcPr>
            <w:tcW w:w="1978" w:type="dxa"/>
          </w:tcPr>
          <w:p w14:paraId="55C8F12B" w14:textId="45479495" w:rsidR="003E734D" w:rsidRPr="00D26FAD" w:rsidRDefault="003E734D" w:rsidP="003E73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8D8E234" w14:textId="46C8A7DA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536AA7BA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3DB1654F" w14:textId="1466CCBA" w:rsidR="003E734D" w:rsidRPr="00D26FAD" w:rsidRDefault="003E734D" w:rsidP="003E734D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59886043" w14:textId="77777777" w:rsidR="003E734D" w:rsidRPr="00D26FAD" w:rsidRDefault="003E734D" w:rsidP="003E73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7734FC15" w14:textId="5185C86D" w:rsidR="003E734D" w:rsidRPr="00D26FAD" w:rsidRDefault="003E734D" w:rsidP="003E734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46B79FD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D7C292B" w14:textId="2FF7D3D1" w:rsidR="003E734D" w:rsidRPr="00D26FAD" w:rsidRDefault="003E734D" w:rsidP="003E734D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F44083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FFC55FD" w14:textId="25A7C330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7B985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7E1171B0" w14:textId="4A2918C3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E734D" w:rsidRPr="00A73965" w14:paraId="1504CBFC" w14:textId="77777777" w:rsidTr="003E734D">
        <w:trPr>
          <w:trHeight w:val="272"/>
        </w:trPr>
        <w:tc>
          <w:tcPr>
            <w:tcW w:w="1978" w:type="dxa"/>
          </w:tcPr>
          <w:p w14:paraId="2C49A13A" w14:textId="11B08B12" w:rsidR="003E734D" w:rsidRPr="00D26FAD" w:rsidRDefault="003E734D" w:rsidP="003E734D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1FBAFC2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6367FB9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272CD6FC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</w:tcPr>
          <w:p w14:paraId="7E403B50" w14:textId="77777777" w:rsidR="003E734D" w:rsidRPr="00D26FAD" w:rsidRDefault="003E734D" w:rsidP="003E734D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4" w:type="dxa"/>
          </w:tcPr>
          <w:p w14:paraId="01306DF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39F85B8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07DD057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45288CD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3FAFD452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7711AD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</w:tcPr>
          <w:p w14:paraId="291E9347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3E734D" w:rsidRPr="00A73965" w14:paraId="7D04395E" w14:textId="77777777" w:rsidTr="003E734D">
        <w:trPr>
          <w:trHeight w:val="272"/>
        </w:trPr>
        <w:tc>
          <w:tcPr>
            <w:tcW w:w="1978" w:type="dxa"/>
          </w:tcPr>
          <w:p w14:paraId="4F8AD77C" w14:textId="3CD3EDEF" w:rsidR="003E734D" w:rsidRPr="00D26FAD" w:rsidRDefault="003E734D" w:rsidP="003E734D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260" w:type="dxa"/>
          </w:tcPr>
          <w:p w14:paraId="1C798013" w14:textId="1C6B65C6" w:rsidR="003E734D" w:rsidRPr="00495F8C" w:rsidRDefault="00DD02C5" w:rsidP="00495F8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14,456</w:t>
            </w:r>
          </w:p>
        </w:tc>
        <w:tc>
          <w:tcPr>
            <w:tcW w:w="259" w:type="dxa"/>
          </w:tcPr>
          <w:p w14:paraId="7C330C13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4D63376D" w14:textId="33E70E3C" w:rsidR="003E734D" w:rsidRPr="00495F8C" w:rsidRDefault="00DD02C5" w:rsidP="00495F8C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72523A9E" w14:textId="77777777" w:rsidR="003E734D" w:rsidRPr="00D26FAD" w:rsidRDefault="003E734D" w:rsidP="003E734D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4" w:type="dxa"/>
          </w:tcPr>
          <w:p w14:paraId="579FC06D" w14:textId="5FF0CCA0" w:rsidR="003E734D" w:rsidRPr="00DB5571" w:rsidRDefault="00DD02C5" w:rsidP="00DB557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14,456</w:t>
            </w:r>
          </w:p>
        </w:tc>
        <w:tc>
          <w:tcPr>
            <w:tcW w:w="238" w:type="dxa"/>
          </w:tcPr>
          <w:p w14:paraId="26A5E75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45A8FB54" w14:textId="1FECDFB4" w:rsidR="003E734D" w:rsidRPr="00495F8C" w:rsidRDefault="00DD02C5" w:rsidP="00495F8C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7EBE8F9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6F9892E3" w14:textId="4051DF36" w:rsidR="003E734D" w:rsidRPr="00495F8C" w:rsidRDefault="00DD02C5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14,456</w:t>
            </w:r>
          </w:p>
        </w:tc>
        <w:tc>
          <w:tcPr>
            <w:tcW w:w="236" w:type="dxa"/>
          </w:tcPr>
          <w:p w14:paraId="4B47FD4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vAlign w:val="bottom"/>
          </w:tcPr>
          <w:p w14:paraId="23CCA5E0" w14:textId="268AEB16" w:rsidR="003E734D" w:rsidRPr="00495F8C" w:rsidRDefault="003624A3" w:rsidP="003E734D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14,456</w:t>
            </w:r>
          </w:p>
        </w:tc>
      </w:tr>
      <w:tr w:rsidR="003E734D" w:rsidRPr="00A73965" w14:paraId="6374C007" w14:textId="77777777" w:rsidTr="003E734D">
        <w:trPr>
          <w:trHeight w:val="272"/>
        </w:trPr>
        <w:tc>
          <w:tcPr>
            <w:tcW w:w="1978" w:type="dxa"/>
          </w:tcPr>
          <w:p w14:paraId="29C243C4" w14:textId="77777777" w:rsidR="003E734D" w:rsidRPr="00D26FAD" w:rsidRDefault="003E734D" w:rsidP="003E734D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CAE8614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6E5A78D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1FDBC10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</w:tcPr>
          <w:p w14:paraId="4C89F8D9" w14:textId="77777777" w:rsidR="003E734D" w:rsidRPr="00D26FAD" w:rsidRDefault="003E734D" w:rsidP="003E734D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3218A0A2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75D734C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5C108C8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01EC404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5F6BD6B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717FC6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vAlign w:val="bottom"/>
          </w:tcPr>
          <w:p w14:paraId="0B29F3A5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3E734D" w:rsidRPr="00A73965" w14:paraId="447159F1" w14:textId="77777777" w:rsidTr="003E734D">
        <w:trPr>
          <w:trHeight w:val="261"/>
        </w:trPr>
        <w:tc>
          <w:tcPr>
            <w:tcW w:w="1978" w:type="dxa"/>
          </w:tcPr>
          <w:p w14:paraId="10F7CA80" w14:textId="62BD876B" w:rsidR="003E734D" w:rsidRPr="00D26FAD" w:rsidRDefault="003E734D" w:rsidP="003E73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030E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14:paraId="0D2050F1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2BCDE91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15750D4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468A129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12DB243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8" w:type="dxa"/>
          </w:tcPr>
          <w:p w14:paraId="611CA661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2327C29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761BFA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C0323F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88A06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4AF2173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734D" w:rsidRPr="00A73965" w14:paraId="13325839" w14:textId="77777777" w:rsidTr="003E734D">
        <w:trPr>
          <w:trHeight w:val="261"/>
        </w:trPr>
        <w:tc>
          <w:tcPr>
            <w:tcW w:w="1978" w:type="dxa"/>
          </w:tcPr>
          <w:p w14:paraId="4B945EE6" w14:textId="77777777" w:rsidR="003E734D" w:rsidRPr="00D26FAD" w:rsidRDefault="003E734D" w:rsidP="003E73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16096A0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02368663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0CE3BA4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02D2B47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2FCB62F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8A0C44C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A976948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DAEC88B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550711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0F24B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1DB3BBA5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1E10" w:rsidRPr="00A73965" w14:paraId="61081C5E" w14:textId="77777777" w:rsidTr="003E734D">
        <w:trPr>
          <w:trHeight w:val="261"/>
        </w:trPr>
        <w:tc>
          <w:tcPr>
            <w:tcW w:w="1978" w:type="dxa"/>
          </w:tcPr>
          <w:p w14:paraId="5EABECD4" w14:textId="0AD6035E" w:rsidR="00551E10" w:rsidRPr="00D26FAD" w:rsidRDefault="00551E10" w:rsidP="00551E10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04A979E1" w14:textId="16C4138A" w:rsidR="00551E10" w:rsidRPr="00D26FAD" w:rsidRDefault="00551E10" w:rsidP="00551E1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74B55FB0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D24D08E" w14:textId="36A42547" w:rsidR="00551E10" w:rsidRPr="00D26FAD" w:rsidRDefault="00551E10" w:rsidP="00551E1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</w:t>
            </w:r>
            <w:r w:rsidR="00030E16">
              <w:rPr>
                <w:rFonts w:ascii="Angsana New" w:hAnsi="Angsana New"/>
                <w:sz w:val="24"/>
                <w:szCs w:val="24"/>
              </w:rPr>
              <w:t>40,107</w:t>
            </w:r>
          </w:p>
        </w:tc>
        <w:tc>
          <w:tcPr>
            <w:tcW w:w="271" w:type="dxa"/>
          </w:tcPr>
          <w:p w14:paraId="3861CDE6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C6162C7" w14:textId="4604AD49" w:rsidR="00551E10" w:rsidRPr="00D26FAD" w:rsidRDefault="00030E16" w:rsidP="000669B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140,107</w:t>
            </w:r>
          </w:p>
        </w:tc>
        <w:tc>
          <w:tcPr>
            <w:tcW w:w="238" w:type="dxa"/>
          </w:tcPr>
          <w:p w14:paraId="6F1751AB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CA5042E" w14:textId="33A8A42A" w:rsidR="00551E10" w:rsidRPr="00D26FAD" w:rsidRDefault="00030E16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140,107</w:t>
            </w:r>
          </w:p>
        </w:tc>
        <w:tc>
          <w:tcPr>
            <w:tcW w:w="240" w:type="dxa"/>
          </w:tcPr>
          <w:p w14:paraId="119E4AAE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0A3B355" w14:textId="5CF32A5F" w:rsidR="00551E10" w:rsidRPr="00D26FAD" w:rsidRDefault="00551E10" w:rsidP="00551E1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74DE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323673F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1BC088EF" w14:textId="12430655" w:rsidR="00551E10" w:rsidRPr="00D26FAD" w:rsidRDefault="00030E16" w:rsidP="00551E1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140,107</w:t>
            </w:r>
          </w:p>
        </w:tc>
      </w:tr>
      <w:tr w:rsidR="00551E10" w:rsidRPr="00A73965" w14:paraId="7A5DE9AB" w14:textId="77777777">
        <w:trPr>
          <w:trHeight w:val="20"/>
        </w:trPr>
        <w:tc>
          <w:tcPr>
            <w:tcW w:w="1978" w:type="dxa"/>
          </w:tcPr>
          <w:p w14:paraId="2E3A3E1D" w14:textId="77777777" w:rsidR="00551E10" w:rsidRPr="00D26FAD" w:rsidRDefault="00551E10" w:rsidP="00551E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B6DA3FF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08392FBA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vAlign w:val="bottom"/>
          </w:tcPr>
          <w:p w14:paraId="14E8ADFE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3D679E53" w14:textId="77777777" w:rsidR="00551E10" w:rsidRPr="00D26FAD" w:rsidRDefault="00551E10" w:rsidP="00551E1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9EF0F54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732BDF9B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752E3232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8488FCB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62C11A50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51B586A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75C3FA15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1E10" w:rsidRPr="00A73965" w14:paraId="3736E57E" w14:textId="77777777">
        <w:trPr>
          <w:trHeight w:val="261"/>
        </w:trPr>
        <w:tc>
          <w:tcPr>
            <w:tcW w:w="1978" w:type="dxa"/>
          </w:tcPr>
          <w:p w14:paraId="7FDA30A4" w14:textId="77777777" w:rsidR="00551E10" w:rsidRPr="00D26FAD" w:rsidRDefault="00551E10" w:rsidP="00551E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7088F697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5168F82A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vAlign w:val="bottom"/>
          </w:tcPr>
          <w:p w14:paraId="43054018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3B78B495" w14:textId="77777777" w:rsidR="00551E10" w:rsidRPr="00D26FAD" w:rsidRDefault="00551E10" w:rsidP="00551E1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88A7D33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03F1E5DF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720C5567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E3555DD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3F2BEC75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31B10EF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39957F06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1E10" w:rsidRPr="00A73965" w14:paraId="140E07B4" w14:textId="77777777">
        <w:trPr>
          <w:trHeight w:val="261"/>
        </w:trPr>
        <w:tc>
          <w:tcPr>
            <w:tcW w:w="1978" w:type="dxa"/>
          </w:tcPr>
          <w:p w14:paraId="500EE438" w14:textId="198BF845" w:rsidR="00551E10" w:rsidRPr="00D26FAD" w:rsidRDefault="00551E10" w:rsidP="00551E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260" w:type="dxa"/>
            <w:vAlign w:val="bottom"/>
          </w:tcPr>
          <w:p w14:paraId="66562331" w14:textId="22E8498F" w:rsidR="00551E10" w:rsidRPr="00D26FAD" w:rsidRDefault="00551E10" w:rsidP="00495F8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</w:t>
            </w:r>
            <w:r w:rsidR="00030E16">
              <w:rPr>
                <w:rFonts w:ascii="Angsana New" w:hAnsi="Angsana New"/>
                <w:sz w:val="24"/>
                <w:szCs w:val="24"/>
              </w:rPr>
              <w:t>9,280</w:t>
            </w:r>
          </w:p>
        </w:tc>
        <w:tc>
          <w:tcPr>
            <w:tcW w:w="259" w:type="dxa"/>
            <w:vAlign w:val="bottom"/>
          </w:tcPr>
          <w:p w14:paraId="1190E964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vAlign w:val="bottom"/>
          </w:tcPr>
          <w:p w14:paraId="7F566BF4" w14:textId="6C759311" w:rsidR="00551E10" w:rsidRPr="00D26FAD" w:rsidRDefault="00551E10" w:rsidP="00551E1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74DE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31786C8C" w14:textId="77777777" w:rsidR="00551E10" w:rsidRPr="00D26FAD" w:rsidRDefault="00551E10" w:rsidP="00551E1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E078226" w14:textId="1CFC53B1" w:rsidR="00551E10" w:rsidRPr="00D26FAD" w:rsidRDefault="00551E10" w:rsidP="00551E10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</w:t>
            </w:r>
            <w:r w:rsidR="00030E16">
              <w:rPr>
                <w:rFonts w:ascii="Angsana New" w:hAnsi="Angsana New"/>
                <w:sz w:val="24"/>
                <w:szCs w:val="24"/>
              </w:rPr>
              <w:t>9,280</w:t>
            </w:r>
          </w:p>
        </w:tc>
        <w:tc>
          <w:tcPr>
            <w:tcW w:w="238" w:type="dxa"/>
            <w:vAlign w:val="bottom"/>
          </w:tcPr>
          <w:p w14:paraId="1118CBF1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F5491BF" w14:textId="5ED9DF28" w:rsidR="00551E10" w:rsidRPr="00D26FAD" w:rsidRDefault="00551E10" w:rsidP="00551E10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74DE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6A684B3D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3E1B50EE" w14:textId="7124001F" w:rsidR="00551E10" w:rsidRPr="00D26FAD" w:rsidRDefault="00030E16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29,280</w:t>
            </w:r>
          </w:p>
        </w:tc>
        <w:tc>
          <w:tcPr>
            <w:tcW w:w="236" w:type="dxa"/>
            <w:vAlign w:val="bottom"/>
          </w:tcPr>
          <w:p w14:paraId="38FC9846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4D3BE3DA" w14:textId="066A7F66" w:rsidR="00551E10" w:rsidRPr="00D26FAD" w:rsidRDefault="00030E16" w:rsidP="00551E1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29,280</w:t>
            </w:r>
          </w:p>
        </w:tc>
      </w:tr>
    </w:tbl>
    <w:p w14:paraId="14DFAD29" w14:textId="77777777" w:rsidR="00172105" w:rsidRPr="00401A8F" w:rsidRDefault="00172105" w:rsidP="00172105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0DDD4A" w14:textId="1BD7BB33" w:rsidR="00172105" w:rsidRDefault="00172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  <w:lang w:bidi="ar-SA"/>
        </w:rPr>
      </w:pPr>
      <w:r>
        <w:rPr>
          <w:sz w:val="24"/>
          <w:szCs w:val="24"/>
          <w:lang w:bidi="ar-SA"/>
        </w:rPr>
        <w:br w:type="page"/>
      </w:r>
    </w:p>
    <w:tbl>
      <w:tblPr>
        <w:tblW w:w="90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260"/>
        <w:gridCol w:w="259"/>
        <w:gridCol w:w="1271"/>
        <w:gridCol w:w="271"/>
        <w:gridCol w:w="990"/>
        <w:gridCol w:w="238"/>
        <w:gridCol w:w="752"/>
        <w:gridCol w:w="240"/>
        <w:gridCol w:w="750"/>
        <w:gridCol w:w="236"/>
        <w:gridCol w:w="840"/>
      </w:tblGrid>
      <w:tr w:rsidR="006F224D" w:rsidRPr="006F224D" w14:paraId="0966306C" w14:textId="77777777" w:rsidTr="00D26FAD">
        <w:trPr>
          <w:trHeight w:val="261"/>
        </w:trPr>
        <w:tc>
          <w:tcPr>
            <w:tcW w:w="1980" w:type="dxa"/>
            <w:vAlign w:val="bottom"/>
          </w:tcPr>
          <w:p w14:paraId="3BD8DA8C" w14:textId="77777777" w:rsidR="006F224D" w:rsidRPr="006F224D" w:rsidRDefault="006F224D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107" w:type="dxa"/>
            <w:gridSpan w:val="11"/>
            <w:vAlign w:val="bottom"/>
          </w:tcPr>
          <w:p w14:paraId="28FCE83D" w14:textId="0589E879" w:rsidR="006F224D" w:rsidRPr="00D26FAD" w:rsidRDefault="006F2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F224D" w:rsidRPr="006F224D" w14:paraId="34A5CC53" w14:textId="77777777" w:rsidTr="00D26FAD">
        <w:trPr>
          <w:trHeight w:val="261"/>
        </w:trPr>
        <w:tc>
          <w:tcPr>
            <w:tcW w:w="1980" w:type="dxa"/>
            <w:vAlign w:val="bottom"/>
          </w:tcPr>
          <w:p w14:paraId="788A6162" w14:textId="77777777" w:rsidR="006F224D" w:rsidRPr="006F224D" w:rsidRDefault="006F224D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51" w:type="dxa"/>
            <w:gridSpan w:val="5"/>
            <w:vAlign w:val="bottom"/>
          </w:tcPr>
          <w:p w14:paraId="18F40E70" w14:textId="3CCEEF86" w:rsidR="006F224D" w:rsidRPr="00334426" w:rsidRDefault="006F224D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344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65DA971B" w14:textId="77777777" w:rsidR="006F224D" w:rsidRPr="00334426" w:rsidRDefault="006F2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18" w:type="dxa"/>
            <w:gridSpan w:val="5"/>
            <w:vAlign w:val="bottom"/>
          </w:tcPr>
          <w:p w14:paraId="58FB1D74" w14:textId="294C24DD" w:rsidR="006F224D" w:rsidRPr="00334426" w:rsidRDefault="006F2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344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23A0A" w:rsidRPr="00C23A0A" w14:paraId="28E802CB" w14:textId="77777777" w:rsidTr="00D26FAD">
        <w:trPr>
          <w:trHeight w:val="261"/>
        </w:trPr>
        <w:tc>
          <w:tcPr>
            <w:tcW w:w="1980" w:type="dxa"/>
            <w:vAlign w:val="bottom"/>
          </w:tcPr>
          <w:p w14:paraId="3A957549" w14:textId="77777777" w:rsidR="00C23A0A" w:rsidRPr="00D26FAD" w:rsidRDefault="00C23A0A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C153AE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เครื่องมือทางการเงินที่วัดมูลค่ายุติธรรมผ่านกำไรหรือขาดทุน</w:t>
            </w:r>
          </w:p>
        </w:tc>
        <w:tc>
          <w:tcPr>
            <w:tcW w:w="259" w:type="dxa"/>
          </w:tcPr>
          <w:p w14:paraId="1DB3EBBE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1A678DF9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11BE5AE8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</w:p>
          <w:p w14:paraId="4EB23AC4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มูลค่าด้วยมูลค่ายุติธรรมผ่าน</w:t>
            </w:r>
          </w:p>
          <w:p w14:paraId="26854BCB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กำไรหรือขาดทุนเบ็ดเสร็จอื่น</w:t>
            </w:r>
          </w:p>
        </w:tc>
        <w:tc>
          <w:tcPr>
            <w:tcW w:w="271" w:type="dxa"/>
            <w:vAlign w:val="bottom"/>
          </w:tcPr>
          <w:p w14:paraId="62B9755F" w14:textId="77777777" w:rsidR="00C23A0A" w:rsidRPr="00D26FAD" w:rsidRDefault="00C23A0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806984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0A5CDEFF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2" w:type="dxa"/>
            <w:vAlign w:val="bottom"/>
          </w:tcPr>
          <w:p w14:paraId="27E3A1A6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40" w:type="dxa"/>
          </w:tcPr>
          <w:p w14:paraId="62BD1BF1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0BE5E710" w14:textId="77777777" w:rsidR="00C23A0A" w:rsidRPr="00D26FAD" w:rsidRDefault="00C23A0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0DDE039E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0" w:type="dxa"/>
            <w:vAlign w:val="bottom"/>
          </w:tcPr>
          <w:p w14:paraId="722C4F38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F224D" w:rsidRPr="006F224D" w14:paraId="61ABC67D" w14:textId="77777777" w:rsidTr="00D26FAD">
        <w:trPr>
          <w:trHeight w:val="261"/>
        </w:trPr>
        <w:tc>
          <w:tcPr>
            <w:tcW w:w="1980" w:type="dxa"/>
          </w:tcPr>
          <w:p w14:paraId="210F7BF7" w14:textId="77777777" w:rsidR="006F224D" w:rsidRPr="006F224D" w:rsidRDefault="006F22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07" w:type="dxa"/>
            <w:gridSpan w:val="11"/>
          </w:tcPr>
          <w:p w14:paraId="01B0409F" w14:textId="67091D5A" w:rsidR="006F224D" w:rsidRPr="00D26FAD" w:rsidRDefault="006F224D" w:rsidP="00D26F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23A0A" w:rsidRPr="00C23A0A" w14:paraId="0BBC03C1" w14:textId="77777777" w:rsidTr="00D26FAD">
        <w:trPr>
          <w:trHeight w:val="261"/>
        </w:trPr>
        <w:tc>
          <w:tcPr>
            <w:tcW w:w="1980" w:type="dxa"/>
          </w:tcPr>
          <w:p w14:paraId="6CB3AFF1" w14:textId="0B9AF779" w:rsidR="00C23A0A" w:rsidRPr="00D26FAD" w:rsidRDefault="00C23A0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</w:t>
            </w:r>
            <w:r w:rsidR="00300BCF"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6907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="0069070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มีนาคม </w:t>
            </w:r>
            <w:r w:rsidR="006907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1260" w:type="dxa"/>
          </w:tcPr>
          <w:p w14:paraId="4471B4A6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592C2722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DE63399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53562BCE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FEC230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36C6609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10931C66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6B52036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DA1A970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EDDDDD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03BA881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3A0A" w:rsidRPr="00C23A0A" w14:paraId="0369F1BB" w14:textId="77777777" w:rsidTr="00D26FAD">
        <w:trPr>
          <w:trHeight w:val="261"/>
        </w:trPr>
        <w:tc>
          <w:tcPr>
            <w:tcW w:w="1980" w:type="dxa"/>
          </w:tcPr>
          <w:p w14:paraId="46E8C101" w14:textId="77777777" w:rsidR="00C23A0A" w:rsidRPr="00D26FAD" w:rsidRDefault="00C23A0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6A412CED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61656E64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B48DA8F" w14:textId="77B8E470" w:rsidR="00C23A0A" w:rsidRPr="00D26FAD" w:rsidRDefault="00C23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04F54677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C7F75F" w14:textId="4681AC39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C69D1A7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429CBADA" w14:textId="69997DCE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1B9061B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22BE32C" w14:textId="15983E2A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B6CCA6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3CEA4BC7" w14:textId="5BE90601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0E31" w:rsidRPr="00C23A0A" w14:paraId="2BCE1FA6" w14:textId="77777777" w:rsidTr="00D26FAD">
        <w:trPr>
          <w:trHeight w:val="261"/>
        </w:trPr>
        <w:tc>
          <w:tcPr>
            <w:tcW w:w="1980" w:type="dxa"/>
          </w:tcPr>
          <w:p w14:paraId="126B3DA5" w14:textId="77777777" w:rsidR="00D00E31" w:rsidRPr="00D26FAD" w:rsidRDefault="00D00E31" w:rsidP="00D00E31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3728AAF3" w14:textId="62A41FF5" w:rsidR="00D00E31" w:rsidRPr="00D26FAD" w:rsidRDefault="00DD6CB5" w:rsidP="00D00E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2E32F51C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73F1FBED" w14:textId="7B62B256" w:rsidR="00D00E31" w:rsidRPr="00D26FAD" w:rsidRDefault="00DD6CB5" w:rsidP="00D00E3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81,699</w:t>
            </w:r>
          </w:p>
        </w:tc>
        <w:tc>
          <w:tcPr>
            <w:tcW w:w="271" w:type="dxa"/>
          </w:tcPr>
          <w:p w14:paraId="255A9B40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99262C" w14:textId="2AB64405" w:rsidR="00D00E31" w:rsidRPr="00D26FAD" w:rsidRDefault="000639E3" w:rsidP="00D00E3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81,699</w:t>
            </w:r>
          </w:p>
        </w:tc>
        <w:tc>
          <w:tcPr>
            <w:tcW w:w="238" w:type="dxa"/>
          </w:tcPr>
          <w:p w14:paraId="0B5A26CD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1C8F3E86" w14:textId="6B18A6B5" w:rsidR="00D00E31" w:rsidRPr="00D26FAD" w:rsidRDefault="000639E3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81,699</w:t>
            </w:r>
          </w:p>
        </w:tc>
        <w:tc>
          <w:tcPr>
            <w:tcW w:w="240" w:type="dxa"/>
          </w:tcPr>
          <w:p w14:paraId="3E5E4910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4225AEFF" w14:textId="7B61F86B" w:rsidR="00D00E31" w:rsidRPr="00D26FAD" w:rsidRDefault="000415F4" w:rsidP="00A01DB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AB751B7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815EA65" w14:textId="72FC1C6D" w:rsidR="00D00E31" w:rsidRPr="00D26FAD" w:rsidRDefault="000415F4" w:rsidP="00D00E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81,699</w:t>
            </w:r>
          </w:p>
        </w:tc>
      </w:tr>
      <w:tr w:rsidR="00777479" w:rsidRPr="00C23A0A" w14:paraId="44E68208" w14:textId="77777777" w:rsidTr="00D26FAD">
        <w:trPr>
          <w:trHeight w:val="261"/>
        </w:trPr>
        <w:tc>
          <w:tcPr>
            <w:tcW w:w="1980" w:type="dxa"/>
          </w:tcPr>
          <w:p w14:paraId="1A38B167" w14:textId="017D7F81" w:rsidR="00777479" w:rsidRPr="00D26FAD" w:rsidRDefault="00777479" w:rsidP="00777479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สินทรัพย์อนุพันธ์อื่น</w:t>
            </w:r>
          </w:p>
        </w:tc>
        <w:tc>
          <w:tcPr>
            <w:tcW w:w="1260" w:type="dxa"/>
          </w:tcPr>
          <w:p w14:paraId="0BFA8627" w14:textId="1CCF956C" w:rsidR="00777479" w:rsidRPr="00A236AB" w:rsidRDefault="00DD6CB5" w:rsidP="00A236A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31,200</w:t>
            </w:r>
          </w:p>
        </w:tc>
        <w:tc>
          <w:tcPr>
            <w:tcW w:w="259" w:type="dxa"/>
          </w:tcPr>
          <w:p w14:paraId="24F92F75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69E5235" w14:textId="146085CE" w:rsidR="00777479" w:rsidRPr="00D26FAD" w:rsidRDefault="00DD6CB5" w:rsidP="0077747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02C45F4C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88A83F" w14:textId="349D19EF" w:rsidR="00777479" w:rsidRPr="00D26FAD" w:rsidRDefault="000639E3" w:rsidP="0077747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31,200</w:t>
            </w:r>
          </w:p>
        </w:tc>
        <w:tc>
          <w:tcPr>
            <w:tcW w:w="238" w:type="dxa"/>
          </w:tcPr>
          <w:p w14:paraId="0FAB573A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3B3E0A7C" w14:textId="2BC06EDB" w:rsidR="00777479" w:rsidRPr="00D26FAD" w:rsidRDefault="000639E3" w:rsidP="00777479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</w:tcPr>
          <w:p w14:paraId="56251CA6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8C8F1D5" w14:textId="31112FC2" w:rsidR="00777479" w:rsidRDefault="000415F4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31,200</w:t>
            </w:r>
          </w:p>
        </w:tc>
        <w:tc>
          <w:tcPr>
            <w:tcW w:w="236" w:type="dxa"/>
          </w:tcPr>
          <w:p w14:paraId="7FF256EF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EFE17DF" w14:textId="0F44DA79" w:rsidR="00777479" w:rsidRPr="00D26FAD" w:rsidRDefault="000415F4" w:rsidP="0077747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31,200</w:t>
            </w:r>
          </w:p>
        </w:tc>
      </w:tr>
      <w:tr w:rsidR="00777479" w:rsidRPr="00C23A0A" w14:paraId="4FB90CF9" w14:textId="77777777" w:rsidTr="00D26FAD">
        <w:trPr>
          <w:trHeight w:val="290"/>
        </w:trPr>
        <w:tc>
          <w:tcPr>
            <w:tcW w:w="1980" w:type="dxa"/>
          </w:tcPr>
          <w:p w14:paraId="1DA0FFEB" w14:textId="1B78E0C3" w:rsidR="00777479" w:rsidRPr="00D26FAD" w:rsidRDefault="00777479" w:rsidP="007774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486A154" w14:textId="3D9C2F18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7BE7EDE0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B9DACD4" w14:textId="3FD08572" w:rsidR="00777479" w:rsidRPr="00D26FAD" w:rsidRDefault="00777479" w:rsidP="00777479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3AFBFDA2" w14:textId="77777777" w:rsidR="00777479" w:rsidRPr="00D26FAD" w:rsidRDefault="00777479" w:rsidP="0077747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B90078" w14:textId="32FA1A52" w:rsidR="00777479" w:rsidRPr="00D26FAD" w:rsidRDefault="00777479" w:rsidP="0077747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253AADF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6ECF1E73" w14:textId="6E223FE5" w:rsidR="00777479" w:rsidRPr="00D26FAD" w:rsidRDefault="00777479" w:rsidP="00777479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AD02222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DBA2BAC" w14:textId="7248CE60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2A3D9A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74071B8E" w14:textId="628A64C5" w:rsidR="00777479" w:rsidRPr="00D26FAD" w:rsidRDefault="00777479" w:rsidP="0077747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77479" w:rsidRPr="00C23A0A" w14:paraId="6E9424AE" w14:textId="77777777">
        <w:trPr>
          <w:trHeight w:val="272"/>
        </w:trPr>
        <w:tc>
          <w:tcPr>
            <w:tcW w:w="1980" w:type="dxa"/>
          </w:tcPr>
          <w:p w14:paraId="1C9F8EB6" w14:textId="2C959F2F" w:rsidR="00777479" w:rsidRPr="00D26FAD" w:rsidRDefault="00777479" w:rsidP="00777479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30328E3F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1E87CE39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5AFF112F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</w:tcPr>
          <w:p w14:paraId="064325EC" w14:textId="77777777" w:rsidR="00777479" w:rsidRPr="00D26FAD" w:rsidRDefault="00777479" w:rsidP="00777479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9128D26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37BDD069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</w:tcPr>
          <w:p w14:paraId="07F10B50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454BB442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044F2AA9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C245156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</w:tcPr>
          <w:p w14:paraId="48513612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777479" w:rsidRPr="00C23A0A" w14:paraId="4369D3D7" w14:textId="77777777">
        <w:trPr>
          <w:trHeight w:val="272"/>
        </w:trPr>
        <w:tc>
          <w:tcPr>
            <w:tcW w:w="1980" w:type="dxa"/>
          </w:tcPr>
          <w:p w14:paraId="46755AB7" w14:textId="03089C27" w:rsidR="00777479" w:rsidRPr="00D26FAD" w:rsidRDefault="00777479" w:rsidP="00777479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260" w:type="dxa"/>
          </w:tcPr>
          <w:p w14:paraId="1F2604FC" w14:textId="47F83F40" w:rsidR="00777479" w:rsidRPr="00D00E31" w:rsidRDefault="00DD6CB5" w:rsidP="0077747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14,456</w:t>
            </w:r>
          </w:p>
        </w:tc>
        <w:tc>
          <w:tcPr>
            <w:tcW w:w="259" w:type="dxa"/>
          </w:tcPr>
          <w:p w14:paraId="1099FD9C" w14:textId="77777777" w:rsidR="00777479" w:rsidRPr="00D00E31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7EA2F6C6" w14:textId="199F4D7F" w:rsidR="00777479" w:rsidRPr="00D00E31" w:rsidRDefault="00DD6CB5" w:rsidP="0077747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4CE21778" w14:textId="77777777" w:rsidR="00777479" w:rsidRPr="00D00E31" w:rsidRDefault="00777479" w:rsidP="00777479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AB3515" w14:textId="6708AD79" w:rsidR="00777479" w:rsidRPr="00D00E31" w:rsidRDefault="00BE0CEC" w:rsidP="0077747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14,456</w:t>
            </w:r>
          </w:p>
        </w:tc>
        <w:tc>
          <w:tcPr>
            <w:tcW w:w="238" w:type="dxa"/>
          </w:tcPr>
          <w:p w14:paraId="7B201BF9" w14:textId="77777777" w:rsidR="00777479" w:rsidRPr="00D00E31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</w:tcPr>
          <w:p w14:paraId="19DE2C40" w14:textId="52F3E86D" w:rsidR="00777479" w:rsidRPr="00D00E31" w:rsidRDefault="00BE0CEC" w:rsidP="00777479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7B545269" w14:textId="77777777" w:rsidR="00777479" w:rsidRPr="00D00E31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6CEA8B11" w14:textId="7B0D88D6" w:rsidR="00777479" w:rsidRPr="00D00E31" w:rsidRDefault="00BE0CEC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14,456</w:t>
            </w:r>
          </w:p>
        </w:tc>
        <w:tc>
          <w:tcPr>
            <w:tcW w:w="236" w:type="dxa"/>
          </w:tcPr>
          <w:p w14:paraId="7CE5EE01" w14:textId="77777777" w:rsidR="00777479" w:rsidRPr="00D00E31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vAlign w:val="bottom"/>
          </w:tcPr>
          <w:p w14:paraId="1BE88CAF" w14:textId="5221989D" w:rsidR="00777479" w:rsidRPr="00D00E31" w:rsidRDefault="00BE0CEC" w:rsidP="00777479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14,456</w:t>
            </w:r>
          </w:p>
        </w:tc>
      </w:tr>
      <w:tr w:rsidR="00777479" w:rsidRPr="00C23A0A" w14:paraId="0B9AC33B" w14:textId="77777777" w:rsidTr="00D26FAD">
        <w:trPr>
          <w:trHeight w:val="272"/>
        </w:trPr>
        <w:tc>
          <w:tcPr>
            <w:tcW w:w="1980" w:type="dxa"/>
          </w:tcPr>
          <w:p w14:paraId="4DF0B6C5" w14:textId="77777777" w:rsidR="00777479" w:rsidRPr="00D26FAD" w:rsidRDefault="00777479" w:rsidP="00777479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6A09157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78F46E0D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542ED272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</w:tcPr>
          <w:p w14:paraId="234C44A5" w14:textId="77777777" w:rsidR="00777479" w:rsidRPr="00D26FAD" w:rsidRDefault="00777479" w:rsidP="00777479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F230A1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49405D4A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</w:tcPr>
          <w:p w14:paraId="4547C0B1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6CB813D9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6CDE6BF5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BE08739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vAlign w:val="bottom"/>
          </w:tcPr>
          <w:p w14:paraId="5FB05ADD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777479" w:rsidRPr="00C23A0A" w14:paraId="237ED234" w14:textId="77777777">
        <w:trPr>
          <w:trHeight w:val="272"/>
        </w:trPr>
        <w:tc>
          <w:tcPr>
            <w:tcW w:w="1980" w:type="dxa"/>
          </w:tcPr>
          <w:p w14:paraId="09338600" w14:textId="58B07014" w:rsidR="00777479" w:rsidRPr="00D26FAD" w:rsidRDefault="00777479" w:rsidP="00777479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6907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14:paraId="18A863CD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0F0972FD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788CFA45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</w:tcPr>
          <w:p w14:paraId="536A2945" w14:textId="77777777" w:rsidR="00777479" w:rsidRPr="00D26FAD" w:rsidRDefault="00777479" w:rsidP="00777479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824C4EB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15A35BD7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</w:tcPr>
          <w:p w14:paraId="3707133C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2579AD41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47F862E4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EF69B39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</w:tcPr>
          <w:p w14:paraId="502E83B0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777479" w:rsidRPr="00C23A0A" w14:paraId="4989D9DA" w14:textId="77777777" w:rsidTr="00D26FAD">
        <w:trPr>
          <w:trHeight w:val="261"/>
        </w:trPr>
        <w:tc>
          <w:tcPr>
            <w:tcW w:w="1980" w:type="dxa"/>
          </w:tcPr>
          <w:p w14:paraId="5352D182" w14:textId="28315604" w:rsidR="00777479" w:rsidRPr="00D26FAD" w:rsidRDefault="00777479" w:rsidP="007774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2B3C400B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4171BB57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432CCE2C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28EE5876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6E8C45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8" w:type="dxa"/>
          </w:tcPr>
          <w:p w14:paraId="3E0807BC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551D9AE0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BCB6C92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6111E23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BE23B9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3EEDF2D6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7479" w:rsidRPr="00C23A0A" w14:paraId="61880B4F" w14:textId="77777777">
        <w:trPr>
          <w:trHeight w:val="261"/>
        </w:trPr>
        <w:tc>
          <w:tcPr>
            <w:tcW w:w="1980" w:type="dxa"/>
          </w:tcPr>
          <w:p w14:paraId="48775F6E" w14:textId="0E3F95DC" w:rsidR="00777479" w:rsidRPr="00D26FAD" w:rsidRDefault="00777479" w:rsidP="007774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2694D3A2" w14:textId="7BC25161" w:rsidR="00777479" w:rsidRPr="00D26FAD" w:rsidRDefault="00777479" w:rsidP="0077747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3687AB12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DBA9461" w14:textId="476A7A96" w:rsidR="00777479" w:rsidRPr="00D26FAD" w:rsidRDefault="0069070C" w:rsidP="0077747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75,757</w:t>
            </w:r>
          </w:p>
        </w:tc>
        <w:tc>
          <w:tcPr>
            <w:tcW w:w="271" w:type="dxa"/>
          </w:tcPr>
          <w:p w14:paraId="49DB019D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252E3F" w14:textId="183113D2" w:rsidR="00777479" w:rsidRPr="00D26FAD" w:rsidRDefault="0069070C" w:rsidP="0077747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75,757</w:t>
            </w:r>
          </w:p>
        </w:tc>
        <w:tc>
          <w:tcPr>
            <w:tcW w:w="238" w:type="dxa"/>
          </w:tcPr>
          <w:p w14:paraId="326BF9AF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73567D65" w14:textId="35381A62" w:rsidR="00777479" w:rsidRPr="00D26FAD" w:rsidRDefault="0069070C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75,757</w:t>
            </w:r>
          </w:p>
        </w:tc>
        <w:tc>
          <w:tcPr>
            <w:tcW w:w="240" w:type="dxa"/>
          </w:tcPr>
          <w:p w14:paraId="58158F30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4E231C3F" w14:textId="561E3F52" w:rsidR="00777479" w:rsidRPr="00D26FAD" w:rsidRDefault="00777479" w:rsidP="00777479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3FF87BC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EE4FB42" w14:textId="061E7FFF" w:rsidR="00777479" w:rsidRPr="00D26FAD" w:rsidRDefault="0069070C" w:rsidP="0077747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75,757</w:t>
            </w:r>
          </w:p>
        </w:tc>
      </w:tr>
      <w:tr w:rsidR="00777479" w:rsidRPr="00C23A0A" w14:paraId="02DFA8B2" w14:textId="77777777">
        <w:trPr>
          <w:trHeight w:val="261"/>
        </w:trPr>
        <w:tc>
          <w:tcPr>
            <w:tcW w:w="1980" w:type="dxa"/>
          </w:tcPr>
          <w:p w14:paraId="3B26CB1D" w14:textId="72E1DF76" w:rsidR="00777479" w:rsidRPr="00D26FAD" w:rsidRDefault="00777479" w:rsidP="00777479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A4AE336" w14:textId="5E4695BF" w:rsidR="00777479" w:rsidRPr="00D26FAD" w:rsidRDefault="00777479" w:rsidP="0077747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05FB79FE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vAlign w:val="bottom"/>
          </w:tcPr>
          <w:p w14:paraId="1B83C3EB" w14:textId="54EB9F2C" w:rsidR="00777479" w:rsidRPr="00D26FAD" w:rsidRDefault="00777479" w:rsidP="0077747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28FFBC27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C0858F" w14:textId="6E462C34" w:rsidR="00777479" w:rsidRPr="00D26FAD" w:rsidRDefault="00777479" w:rsidP="0077747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9D0BD80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  <w:vAlign w:val="bottom"/>
          </w:tcPr>
          <w:p w14:paraId="0802CFC3" w14:textId="151AC333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EE933C5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0373F4CC" w14:textId="3EBF3C31" w:rsidR="00777479" w:rsidRPr="00D26FAD" w:rsidRDefault="00777479" w:rsidP="0077747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82DCB3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509518A7" w14:textId="4974F446" w:rsidR="00777479" w:rsidRPr="00D26FAD" w:rsidRDefault="00777479" w:rsidP="0077747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7479" w:rsidRPr="00C23A0A" w14:paraId="6DB5344A" w14:textId="77777777">
        <w:trPr>
          <w:trHeight w:val="71"/>
        </w:trPr>
        <w:tc>
          <w:tcPr>
            <w:tcW w:w="1980" w:type="dxa"/>
          </w:tcPr>
          <w:p w14:paraId="595768F6" w14:textId="26CBFE6B" w:rsidR="00777479" w:rsidRPr="00D26FAD" w:rsidRDefault="00777479" w:rsidP="007774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09629D55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273A88F1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vAlign w:val="bottom"/>
          </w:tcPr>
          <w:p w14:paraId="0BA44ED6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39710D95" w14:textId="77777777" w:rsidR="00777479" w:rsidRPr="00D26FAD" w:rsidRDefault="00777479" w:rsidP="0077747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73FBBD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098D7ECB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  <w:vAlign w:val="bottom"/>
          </w:tcPr>
          <w:p w14:paraId="1445F26A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A71769E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4DE06862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116167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11C5D626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7479" w:rsidRPr="00C23A0A" w14:paraId="489FD6F4" w14:textId="77777777">
        <w:trPr>
          <w:trHeight w:val="261"/>
        </w:trPr>
        <w:tc>
          <w:tcPr>
            <w:tcW w:w="1980" w:type="dxa"/>
          </w:tcPr>
          <w:p w14:paraId="5BA3EC79" w14:textId="4D872675" w:rsidR="00777479" w:rsidRPr="00D26FAD" w:rsidRDefault="00777479" w:rsidP="007774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260" w:type="dxa"/>
            <w:vAlign w:val="bottom"/>
          </w:tcPr>
          <w:p w14:paraId="3AB3C5E2" w14:textId="2F6388CD" w:rsidR="00777479" w:rsidRPr="00D26FAD" w:rsidRDefault="00777479" w:rsidP="0077747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</w:t>
            </w:r>
            <w:r w:rsidR="0069070C">
              <w:rPr>
                <w:rFonts w:ascii="Angsana New" w:hAnsi="Angsana New"/>
                <w:sz w:val="24"/>
                <w:szCs w:val="24"/>
              </w:rPr>
              <w:t>9,280</w:t>
            </w:r>
          </w:p>
        </w:tc>
        <w:tc>
          <w:tcPr>
            <w:tcW w:w="259" w:type="dxa"/>
            <w:vAlign w:val="bottom"/>
          </w:tcPr>
          <w:p w14:paraId="1DBB4678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vAlign w:val="bottom"/>
          </w:tcPr>
          <w:p w14:paraId="348B3B7E" w14:textId="63E02D6C" w:rsidR="00777479" w:rsidRPr="00D26FAD" w:rsidRDefault="00777479" w:rsidP="0077747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5C7618B4" w14:textId="77777777" w:rsidR="00777479" w:rsidRPr="00D26FAD" w:rsidRDefault="00777479" w:rsidP="0077747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4780F47" w14:textId="7947DADB" w:rsidR="00777479" w:rsidRPr="00D26FAD" w:rsidRDefault="0069070C" w:rsidP="0077747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29,280</w:t>
            </w:r>
          </w:p>
        </w:tc>
        <w:tc>
          <w:tcPr>
            <w:tcW w:w="238" w:type="dxa"/>
            <w:vAlign w:val="bottom"/>
          </w:tcPr>
          <w:p w14:paraId="5CEED834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51E932AF" w14:textId="448CF4CC" w:rsidR="00777479" w:rsidRPr="00D26FAD" w:rsidRDefault="00777479" w:rsidP="00777479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A4A3DB6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0D2E5CAA" w14:textId="209362B6" w:rsidR="00777479" w:rsidRPr="00D26FAD" w:rsidRDefault="0069070C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29,280</w:t>
            </w:r>
          </w:p>
        </w:tc>
        <w:tc>
          <w:tcPr>
            <w:tcW w:w="236" w:type="dxa"/>
            <w:vAlign w:val="bottom"/>
          </w:tcPr>
          <w:p w14:paraId="46A5AED0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96E542B" w14:textId="2D7C6699" w:rsidR="00777479" w:rsidRPr="00D26FAD" w:rsidRDefault="0069070C" w:rsidP="0077747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29,280</w:t>
            </w:r>
          </w:p>
        </w:tc>
      </w:tr>
      <w:tr w:rsidR="00777479" w:rsidRPr="00C23A0A" w14:paraId="5581BCF7" w14:textId="77777777" w:rsidTr="00D26FAD">
        <w:trPr>
          <w:trHeight w:val="261"/>
        </w:trPr>
        <w:tc>
          <w:tcPr>
            <w:tcW w:w="1980" w:type="dxa"/>
          </w:tcPr>
          <w:p w14:paraId="3706269B" w14:textId="28999E02" w:rsidR="00777479" w:rsidRPr="00D26FAD" w:rsidRDefault="00777479" w:rsidP="007774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203EB98" w14:textId="360CEAD4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6B71CD2E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7D948F0" w14:textId="788F8C79" w:rsidR="00777479" w:rsidRPr="00D26FAD" w:rsidRDefault="00777479" w:rsidP="00777479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35CFE6E5" w14:textId="77777777" w:rsidR="00777479" w:rsidRPr="00D26FAD" w:rsidRDefault="00777479" w:rsidP="0077747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A224D4" w14:textId="352571E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46BBFAB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44A4D71E" w14:textId="299ADD38" w:rsidR="00777479" w:rsidRPr="00D26FAD" w:rsidRDefault="00777479" w:rsidP="00777479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2DD6521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27D648E" w14:textId="686945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874C98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5E7BFC0F" w14:textId="3192D104" w:rsidR="00777479" w:rsidRPr="00D26FAD" w:rsidRDefault="00777479" w:rsidP="0077747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F6321C1" w14:textId="209366B7" w:rsidR="003451B5" w:rsidRDefault="00345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1D83898" w14:textId="77777777" w:rsidR="003451B5" w:rsidRDefault="00345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A8A9513" w14:textId="3CC3BBF3" w:rsidR="00EA4CF0" w:rsidRPr="00DB190C" w:rsidRDefault="00D42CF2" w:rsidP="00D049A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DB190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ภาระผูกพันกับกิจการที่ไม่เกี่ยวข้องกัน</w:t>
      </w:r>
    </w:p>
    <w:p w14:paraId="29C5955A" w14:textId="7C5B934C" w:rsidR="00D42CF2" w:rsidRPr="00CA7E2C" w:rsidRDefault="00D42CF2" w:rsidP="00D42C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36"/>
        <w:gridCol w:w="1169"/>
        <w:gridCol w:w="271"/>
        <w:gridCol w:w="1169"/>
        <w:gridCol w:w="271"/>
        <w:gridCol w:w="1167"/>
      </w:tblGrid>
      <w:tr w:rsidR="002442A9" w:rsidRPr="00EF652C" w14:paraId="30000249" w14:textId="77777777">
        <w:tc>
          <w:tcPr>
            <w:tcW w:w="2045" w:type="pct"/>
          </w:tcPr>
          <w:p w14:paraId="54C225E5" w14:textId="77777777" w:rsidR="002442A9" w:rsidRPr="00EF652C" w:rsidRDefault="00244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3734ABB1" w14:textId="77777777" w:rsidR="002442A9" w:rsidRPr="00EF652C" w:rsidRDefault="00244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AAB758C" w14:textId="77777777" w:rsidR="002442A9" w:rsidRPr="00EF652C" w:rsidRDefault="00244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1EC96A4E" w14:textId="77777777" w:rsidR="002442A9" w:rsidRPr="00EF652C" w:rsidRDefault="00244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1E10" w:rsidRPr="00EF652C" w14:paraId="54B88FE5" w14:textId="77777777">
        <w:tc>
          <w:tcPr>
            <w:tcW w:w="2045" w:type="pct"/>
          </w:tcPr>
          <w:p w14:paraId="0B647D18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291FBBA4" w14:textId="089FCC62" w:rsidR="00551E10" w:rsidRPr="009B4369" w:rsidRDefault="00FA51A7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8" w:type="pct"/>
          </w:tcPr>
          <w:p w14:paraId="416E45B7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3E754DBB" w14:textId="2E614EDF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533C704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1E66B441" w14:textId="04188012" w:rsidR="00551E10" w:rsidRPr="00EF652C" w:rsidRDefault="00FA51A7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7" w:type="pct"/>
          </w:tcPr>
          <w:p w14:paraId="651DE63F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716E769" w14:textId="59A679BF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51E10" w:rsidRPr="00EF652C" w14:paraId="2B79C5B8" w14:textId="77777777">
        <w:tc>
          <w:tcPr>
            <w:tcW w:w="2045" w:type="pct"/>
          </w:tcPr>
          <w:p w14:paraId="47751B7C" w14:textId="77777777" w:rsidR="00551E10" w:rsidRPr="0002431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35" w:type="pct"/>
          </w:tcPr>
          <w:p w14:paraId="72AC2EF9" w14:textId="057D8507" w:rsidR="00551E10" w:rsidRPr="00FA51A7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5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28" w:type="pct"/>
          </w:tcPr>
          <w:p w14:paraId="5292F8DF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6B626AEF" w14:textId="2E8D0706" w:rsidR="00551E10" w:rsidRPr="00551E10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51A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39AD508E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48F829A2" w14:textId="5DE4CB50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51A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736201B7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1E8CFD4" w14:textId="6589294B" w:rsidR="00551E10" w:rsidRPr="00AD5DD5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51A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51E10" w:rsidRPr="00EF652C" w14:paraId="00B7AC1C" w14:textId="77777777">
        <w:tc>
          <w:tcPr>
            <w:tcW w:w="2045" w:type="pct"/>
          </w:tcPr>
          <w:p w14:paraId="79A2E52E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793EFE88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1E10" w:rsidRPr="00EF652C" w14:paraId="7810119B" w14:textId="77777777">
        <w:tc>
          <w:tcPr>
            <w:tcW w:w="2045" w:type="pct"/>
          </w:tcPr>
          <w:p w14:paraId="215255A9" w14:textId="70E8A5F8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3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104FC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35" w:type="pct"/>
          </w:tcPr>
          <w:p w14:paraId="6EAD03AB" w14:textId="77777777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E72A334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0EEBEFAA" w14:textId="77777777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560448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5AEF087C" w14:textId="77777777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255E15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779707B8" w14:textId="77777777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1A7" w:rsidRPr="00EF652C" w14:paraId="023E1C58" w14:textId="77777777">
        <w:tc>
          <w:tcPr>
            <w:tcW w:w="2045" w:type="pct"/>
          </w:tcPr>
          <w:p w14:paraId="1B805994" w14:textId="77777777" w:rsidR="00FA51A7" w:rsidRPr="00EF652C" w:rsidRDefault="00FA51A7" w:rsidP="00FA5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5" w:type="pct"/>
          </w:tcPr>
          <w:p w14:paraId="25F93665" w14:textId="1E452D9C" w:rsidR="00FA51A7" w:rsidRPr="004A764F" w:rsidRDefault="0037162C" w:rsidP="00FA51A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2,928,593</w:t>
            </w:r>
          </w:p>
        </w:tc>
        <w:tc>
          <w:tcPr>
            <w:tcW w:w="128" w:type="pct"/>
          </w:tcPr>
          <w:p w14:paraId="64A879EF" w14:textId="77777777" w:rsidR="00FA51A7" w:rsidRPr="004A764F" w:rsidRDefault="00FA51A7" w:rsidP="00FA5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E5ABD56" w14:textId="39B06B6F" w:rsidR="00FA51A7" w:rsidRPr="004A764F" w:rsidRDefault="00FA51A7" w:rsidP="00FA51A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3,412,178</w:t>
            </w:r>
          </w:p>
        </w:tc>
        <w:tc>
          <w:tcPr>
            <w:tcW w:w="147" w:type="pct"/>
          </w:tcPr>
          <w:p w14:paraId="6A1E5B37" w14:textId="77777777" w:rsidR="00FA51A7" w:rsidRPr="00EF652C" w:rsidRDefault="00FA51A7" w:rsidP="00FA5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299E380E" w14:textId="07EC9E50" w:rsidR="00FA51A7" w:rsidRPr="004A764F" w:rsidRDefault="0037162C" w:rsidP="00FA51A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2,928,593</w:t>
            </w:r>
          </w:p>
        </w:tc>
        <w:tc>
          <w:tcPr>
            <w:tcW w:w="147" w:type="pct"/>
          </w:tcPr>
          <w:p w14:paraId="35D93A38" w14:textId="77777777" w:rsidR="00FA51A7" w:rsidRPr="00EF652C" w:rsidRDefault="00FA51A7" w:rsidP="00FA5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99B349B" w14:textId="14586BF2" w:rsidR="00FA51A7" w:rsidRPr="00EF652C" w:rsidRDefault="00FA51A7" w:rsidP="00FA51A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3,412,178</w:t>
            </w:r>
          </w:p>
        </w:tc>
      </w:tr>
      <w:tr w:rsidR="00FA51A7" w:rsidRPr="00EF652C" w14:paraId="0F6E4846" w14:textId="77777777">
        <w:tc>
          <w:tcPr>
            <w:tcW w:w="2045" w:type="pct"/>
          </w:tcPr>
          <w:p w14:paraId="23D1FD04" w14:textId="77777777" w:rsidR="00FA51A7" w:rsidRPr="00EF652C" w:rsidRDefault="00FA51A7" w:rsidP="00FA5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C9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9E439E7" w14:textId="09D7896E" w:rsidR="00FA51A7" w:rsidRPr="004A764F" w:rsidRDefault="003C1CCB" w:rsidP="00FA51A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778</w:t>
            </w:r>
          </w:p>
        </w:tc>
        <w:tc>
          <w:tcPr>
            <w:tcW w:w="128" w:type="pct"/>
          </w:tcPr>
          <w:p w14:paraId="538E2D48" w14:textId="77777777" w:rsidR="00FA51A7" w:rsidRPr="004A764F" w:rsidRDefault="00FA51A7" w:rsidP="00FA5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106BFF3F" w14:textId="31DA0CC8" w:rsidR="00FA51A7" w:rsidRPr="004A764F" w:rsidRDefault="00FA51A7" w:rsidP="00FA51A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bidi="th-TH"/>
              </w:rPr>
              <w:t>744</w:t>
            </w:r>
          </w:p>
        </w:tc>
        <w:tc>
          <w:tcPr>
            <w:tcW w:w="147" w:type="pct"/>
          </w:tcPr>
          <w:p w14:paraId="1A2BD06E" w14:textId="77777777" w:rsidR="00FA51A7" w:rsidRPr="00EF652C" w:rsidRDefault="00FA51A7" w:rsidP="00FA5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1DE7DCD0" w14:textId="67B5616B" w:rsidR="00FA51A7" w:rsidRPr="004A764F" w:rsidRDefault="003C1CCB" w:rsidP="00FA51A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778</w:t>
            </w:r>
          </w:p>
        </w:tc>
        <w:tc>
          <w:tcPr>
            <w:tcW w:w="147" w:type="pct"/>
          </w:tcPr>
          <w:p w14:paraId="630ECAA9" w14:textId="77777777" w:rsidR="00FA51A7" w:rsidRPr="004A764F" w:rsidRDefault="00FA51A7" w:rsidP="00FA5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981B0F3" w14:textId="57BAF7D3" w:rsidR="00FA51A7" w:rsidRPr="00EF652C" w:rsidRDefault="00FA51A7" w:rsidP="00FA51A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269</w:t>
            </w:r>
          </w:p>
        </w:tc>
      </w:tr>
      <w:tr w:rsidR="00FA51A7" w:rsidRPr="00EF652C" w14:paraId="559F7335" w14:textId="77777777">
        <w:tc>
          <w:tcPr>
            <w:tcW w:w="2045" w:type="pct"/>
          </w:tcPr>
          <w:p w14:paraId="14D771C9" w14:textId="77777777" w:rsidR="00FA51A7" w:rsidRPr="00EF652C" w:rsidRDefault="00FA51A7" w:rsidP="00FA5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2834E305" w14:textId="77CAEA3E" w:rsidR="00FA51A7" w:rsidRPr="00EF652C" w:rsidRDefault="0037162C" w:rsidP="00FA51A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</w:t>
            </w:r>
            <w:r w:rsidR="007D0D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D0D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371</w:t>
            </w:r>
          </w:p>
        </w:tc>
        <w:tc>
          <w:tcPr>
            <w:tcW w:w="128" w:type="pct"/>
          </w:tcPr>
          <w:p w14:paraId="0FF5F6BC" w14:textId="77777777" w:rsidR="00FA51A7" w:rsidRPr="00EF652C" w:rsidRDefault="00FA51A7" w:rsidP="00FA5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6A073B73" w14:textId="63BC3FEA" w:rsidR="00FA51A7" w:rsidRPr="00EF652C" w:rsidRDefault="00FA51A7" w:rsidP="00FA51A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3,412,922</w:t>
            </w:r>
          </w:p>
        </w:tc>
        <w:tc>
          <w:tcPr>
            <w:tcW w:w="147" w:type="pct"/>
          </w:tcPr>
          <w:p w14:paraId="32808A9D" w14:textId="77777777" w:rsidR="00FA51A7" w:rsidRPr="00EF652C" w:rsidRDefault="00FA51A7" w:rsidP="00FA5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085268BA" w14:textId="53F026A8" w:rsidR="00FA51A7" w:rsidRPr="00EF652C" w:rsidRDefault="0037162C" w:rsidP="00FA51A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</w:t>
            </w:r>
            <w:r w:rsidR="007D0D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D0D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147" w:type="pct"/>
          </w:tcPr>
          <w:p w14:paraId="5C886A2E" w14:textId="77777777" w:rsidR="00FA51A7" w:rsidRPr="00EF652C" w:rsidRDefault="00FA51A7" w:rsidP="00FA5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85E52E7" w14:textId="48916B2F" w:rsidR="00FA51A7" w:rsidRPr="00EF652C" w:rsidRDefault="00FA51A7" w:rsidP="00FA51A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3,412,447</w:t>
            </w:r>
          </w:p>
        </w:tc>
      </w:tr>
    </w:tbl>
    <w:p w14:paraId="52595099" w14:textId="1B5E5110" w:rsidR="00FA3096" w:rsidRDefault="00FA3096" w:rsidP="005729E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44FEFF" w14:textId="14C87CA4" w:rsidR="007C7A14" w:rsidRDefault="007C7A14" w:rsidP="007C7A14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7C7A1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3C604043" w14:textId="77777777" w:rsidR="007C7A14" w:rsidRPr="007C7A14" w:rsidRDefault="007C7A14" w:rsidP="00955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3" w:right="-131"/>
        <w:jc w:val="thaiDistribute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p w14:paraId="51CE7C27" w14:textId="6AA7951B" w:rsidR="00BC4A9A" w:rsidRPr="000B6771" w:rsidRDefault="00BC4A9A" w:rsidP="00773B22">
      <w:pPr>
        <w:ind w:left="547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  <w:r w:rsidRPr="00955B6E">
        <w:rPr>
          <w:rFonts w:asciiTheme="majorBidi" w:hAnsiTheme="majorBidi"/>
          <w:sz w:val="30"/>
          <w:szCs w:val="30"/>
          <w:cs/>
          <w:lang w:eastAsia="x-none"/>
        </w:rPr>
        <w:t>ในการประชุมสามัญ</w:t>
      </w:r>
      <w:r w:rsidR="00D366C5" w:rsidRPr="00D366C5">
        <w:rPr>
          <w:rFonts w:asciiTheme="majorBidi" w:hAnsiTheme="majorBidi" w:hint="cs"/>
          <w:sz w:val="30"/>
          <w:szCs w:val="30"/>
          <w:cs/>
          <w:lang w:eastAsia="x-none"/>
        </w:rPr>
        <w:t>ผู้ถือหุ้น</w:t>
      </w:r>
      <w:r w:rsidRPr="00955B6E">
        <w:rPr>
          <w:rFonts w:asciiTheme="majorBidi" w:hAnsiTheme="majorBidi"/>
          <w:sz w:val="30"/>
          <w:szCs w:val="30"/>
          <w:cs/>
          <w:lang w:eastAsia="x-none"/>
        </w:rPr>
        <w:t xml:space="preserve">ประจำปีของบริษัทเมื่อวันที่ </w:t>
      </w:r>
      <w:r w:rsidRPr="00955B6E">
        <w:rPr>
          <w:rFonts w:asciiTheme="majorBidi" w:hAnsiTheme="majorBidi"/>
          <w:sz w:val="30"/>
          <w:szCs w:val="30"/>
          <w:lang w:eastAsia="x-none"/>
        </w:rPr>
        <w:t>23</w:t>
      </w:r>
      <w:r w:rsidRPr="00955B6E">
        <w:rPr>
          <w:rFonts w:asciiTheme="majorBidi" w:hAnsiTheme="majorBidi"/>
          <w:sz w:val="30"/>
          <w:szCs w:val="30"/>
          <w:cs/>
          <w:lang w:eastAsia="x-none"/>
        </w:rPr>
        <w:t xml:space="preserve"> เมษายน </w:t>
      </w:r>
      <w:r w:rsidRPr="00955B6E">
        <w:rPr>
          <w:rFonts w:asciiTheme="majorBidi" w:hAnsiTheme="majorBidi"/>
          <w:sz w:val="30"/>
          <w:szCs w:val="30"/>
          <w:lang w:eastAsia="x-none"/>
        </w:rPr>
        <w:t>2569</w:t>
      </w:r>
      <w:r w:rsidRPr="00955B6E">
        <w:rPr>
          <w:rFonts w:asciiTheme="majorBidi" w:hAnsiTheme="majorBidi"/>
          <w:sz w:val="30"/>
          <w:szCs w:val="30"/>
          <w:cs/>
          <w:lang w:eastAsia="x-none"/>
        </w:rPr>
        <w:t xml:space="preserve"> ที่ประชุมมีมติอนุมัติจัดสรรเงินปันผลจากกำไรสำหรับปี </w:t>
      </w:r>
      <w:r w:rsidRPr="00955B6E">
        <w:rPr>
          <w:rFonts w:asciiTheme="majorBidi" w:hAnsiTheme="majorBidi"/>
          <w:sz w:val="30"/>
          <w:szCs w:val="30"/>
          <w:lang w:eastAsia="x-none"/>
        </w:rPr>
        <w:t>2568</w:t>
      </w:r>
      <w:r w:rsidRPr="00955B6E">
        <w:rPr>
          <w:rFonts w:asciiTheme="majorBidi" w:hAnsiTheme="majorBidi"/>
          <w:sz w:val="30"/>
          <w:szCs w:val="30"/>
          <w:cs/>
          <w:lang w:eastAsia="x-none"/>
        </w:rPr>
        <w:t xml:space="preserve"> ในอัตราหุ้นละ </w:t>
      </w:r>
      <w:r w:rsidRPr="00955B6E">
        <w:rPr>
          <w:rFonts w:asciiTheme="majorBidi" w:hAnsiTheme="majorBidi"/>
          <w:sz w:val="30"/>
          <w:szCs w:val="30"/>
          <w:lang w:eastAsia="x-none"/>
        </w:rPr>
        <w:t>0.48</w:t>
      </w:r>
      <w:r w:rsidRPr="00955B6E">
        <w:rPr>
          <w:rFonts w:asciiTheme="majorBidi" w:hAnsiTheme="majorBidi"/>
          <w:sz w:val="30"/>
          <w:szCs w:val="30"/>
          <w:cs/>
          <w:lang w:eastAsia="x-none"/>
        </w:rPr>
        <w:t xml:space="preserve"> บาท เป็นจำนวนทั้งสิ้น </w:t>
      </w:r>
      <w:r w:rsidR="00906C77" w:rsidRPr="00955B6E">
        <w:rPr>
          <w:rFonts w:asciiTheme="majorBidi" w:hAnsiTheme="majorBidi"/>
          <w:sz w:val="30"/>
          <w:szCs w:val="30"/>
          <w:lang w:eastAsia="x-none"/>
        </w:rPr>
        <w:t>406.</w:t>
      </w:r>
      <w:r w:rsidR="00906C77" w:rsidRPr="00D366C5">
        <w:rPr>
          <w:rFonts w:asciiTheme="majorBidi" w:hAnsiTheme="majorBidi"/>
          <w:sz w:val="30"/>
          <w:szCs w:val="30"/>
          <w:lang w:eastAsia="x-none"/>
        </w:rPr>
        <w:t>7</w:t>
      </w:r>
      <w:r w:rsidR="001C251D" w:rsidRPr="00D366C5">
        <w:rPr>
          <w:rFonts w:asciiTheme="majorBidi" w:hAnsiTheme="majorBidi"/>
          <w:sz w:val="30"/>
          <w:szCs w:val="30"/>
          <w:lang w:eastAsia="x-none"/>
        </w:rPr>
        <w:t>3</w:t>
      </w:r>
      <w:r w:rsidRPr="00955B6E">
        <w:rPr>
          <w:rFonts w:asciiTheme="majorBidi" w:hAnsiTheme="majorBidi"/>
          <w:sz w:val="30"/>
          <w:szCs w:val="30"/>
          <w:cs/>
          <w:lang w:eastAsia="x-none"/>
        </w:rPr>
        <w:t xml:space="preserve"> ล้านบาท ซึ่งบริ</w:t>
      </w:r>
      <w:r w:rsidR="00906C77" w:rsidRPr="00955B6E">
        <w:rPr>
          <w:rFonts w:asciiTheme="majorBidi" w:hAnsiTheme="majorBidi" w:hint="cs"/>
          <w:sz w:val="30"/>
          <w:szCs w:val="30"/>
          <w:cs/>
          <w:lang w:eastAsia="x-none"/>
        </w:rPr>
        <w:t>ษั</w:t>
      </w:r>
      <w:r w:rsidRPr="00955B6E">
        <w:rPr>
          <w:rFonts w:asciiTheme="majorBidi" w:hAnsiTheme="majorBidi"/>
          <w:sz w:val="30"/>
          <w:szCs w:val="30"/>
          <w:cs/>
          <w:lang w:eastAsia="x-none"/>
        </w:rPr>
        <w:t>ทได้จ่ายเงินปันผลระหว่าง</w:t>
      </w:r>
      <w:r w:rsidRPr="00D366C5">
        <w:rPr>
          <w:rFonts w:asciiTheme="majorBidi" w:hAnsiTheme="majorBidi"/>
          <w:sz w:val="30"/>
          <w:szCs w:val="30"/>
          <w:cs/>
          <w:lang w:eastAsia="x-none"/>
        </w:rPr>
        <w:t>กา</w:t>
      </w:r>
      <w:r w:rsidR="007A088C" w:rsidRPr="00D366C5">
        <w:rPr>
          <w:rFonts w:asciiTheme="majorBidi" w:hAnsiTheme="majorBidi" w:hint="cs"/>
          <w:sz w:val="30"/>
          <w:szCs w:val="30"/>
          <w:cs/>
          <w:lang w:eastAsia="x-none"/>
        </w:rPr>
        <w:t>ล</w:t>
      </w:r>
      <w:r w:rsidRPr="00955B6E">
        <w:rPr>
          <w:rFonts w:asciiTheme="majorBidi" w:hAnsiTheme="majorBidi"/>
          <w:sz w:val="30"/>
          <w:szCs w:val="30"/>
          <w:cs/>
          <w:lang w:eastAsia="x-none"/>
        </w:rPr>
        <w:t xml:space="preserve">สำหรับผลประกอบการงวดหกเดือนแรกของปี </w:t>
      </w:r>
      <w:r w:rsidRPr="00955B6E">
        <w:rPr>
          <w:rFonts w:asciiTheme="majorBidi" w:hAnsiTheme="majorBidi"/>
          <w:sz w:val="30"/>
          <w:szCs w:val="30"/>
          <w:lang w:eastAsia="x-none"/>
        </w:rPr>
        <w:t>256</w:t>
      </w:r>
      <w:r w:rsidR="00906C77" w:rsidRPr="00955B6E">
        <w:rPr>
          <w:rFonts w:asciiTheme="majorBidi" w:hAnsiTheme="majorBidi"/>
          <w:sz w:val="30"/>
          <w:szCs w:val="30"/>
          <w:lang w:eastAsia="x-none"/>
        </w:rPr>
        <w:t>8</w:t>
      </w:r>
      <w:r w:rsidRPr="00955B6E">
        <w:rPr>
          <w:rFonts w:asciiTheme="majorBidi" w:hAnsiTheme="majorBidi"/>
          <w:sz w:val="30"/>
          <w:szCs w:val="30"/>
          <w:cs/>
          <w:lang w:eastAsia="x-none"/>
        </w:rPr>
        <w:t xml:space="preserve"> ในอัตราหุ้นละ </w:t>
      </w:r>
      <w:r w:rsidR="00906C77" w:rsidRPr="00955B6E">
        <w:rPr>
          <w:rFonts w:asciiTheme="majorBidi" w:hAnsiTheme="majorBidi"/>
          <w:sz w:val="30"/>
          <w:szCs w:val="30"/>
          <w:lang w:eastAsia="x-none"/>
        </w:rPr>
        <w:t>0.10</w:t>
      </w:r>
      <w:r w:rsidRPr="00955B6E">
        <w:rPr>
          <w:rFonts w:asciiTheme="majorBidi" w:hAnsiTheme="majorBidi"/>
          <w:sz w:val="30"/>
          <w:szCs w:val="30"/>
          <w:cs/>
          <w:lang w:eastAsia="x-none"/>
        </w:rPr>
        <w:t xml:space="preserve"> บาท เป็นเงินจำนวน </w:t>
      </w:r>
      <w:r w:rsidR="0043329F" w:rsidRPr="00955B6E">
        <w:rPr>
          <w:rFonts w:asciiTheme="majorBidi" w:hAnsiTheme="majorBidi"/>
          <w:sz w:val="30"/>
          <w:szCs w:val="30"/>
          <w:lang w:eastAsia="x-none"/>
        </w:rPr>
        <w:t>84.73</w:t>
      </w:r>
      <w:r w:rsidRPr="00955B6E">
        <w:rPr>
          <w:rFonts w:asciiTheme="majorBidi" w:hAnsiTheme="majorBidi"/>
          <w:sz w:val="30"/>
          <w:szCs w:val="30"/>
          <w:cs/>
          <w:lang w:eastAsia="x-none"/>
        </w:rPr>
        <w:t xml:space="preserve"> ล้านบาท</w:t>
      </w:r>
      <w:r w:rsidR="00E11E9C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955B6E">
        <w:rPr>
          <w:rFonts w:asciiTheme="majorBidi" w:hAnsiTheme="majorBidi"/>
          <w:sz w:val="30"/>
          <w:szCs w:val="30"/>
          <w:cs/>
          <w:lang w:eastAsia="x-none"/>
        </w:rPr>
        <w:t xml:space="preserve">เมื่อวันที่ </w:t>
      </w:r>
      <w:r w:rsidR="00725552" w:rsidRPr="00955B6E">
        <w:rPr>
          <w:rFonts w:asciiTheme="majorBidi" w:hAnsiTheme="majorBidi" w:cstheme="majorBidi"/>
          <w:sz w:val="30"/>
          <w:szCs w:val="30"/>
          <w:lang w:eastAsia="x-none"/>
        </w:rPr>
        <w:t>10</w:t>
      </w:r>
      <w:r w:rsidRPr="00955B6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955B6E">
        <w:rPr>
          <w:rFonts w:asciiTheme="majorBidi" w:hAnsiTheme="majorBidi"/>
          <w:sz w:val="30"/>
          <w:szCs w:val="30"/>
          <w:cs/>
          <w:lang w:eastAsia="x-none"/>
        </w:rPr>
        <w:t xml:space="preserve">กันยายน </w:t>
      </w:r>
      <w:r w:rsidRPr="00955B6E">
        <w:rPr>
          <w:rFonts w:asciiTheme="majorBidi" w:hAnsiTheme="majorBidi"/>
          <w:sz w:val="30"/>
          <w:szCs w:val="30"/>
          <w:lang w:eastAsia="x-none"/>
        </w:rPr>
        <w:t>256</w:t>
      </w:r>
      <w:r w:rsidR="00725552" w:rsidRPr="00955B6E">
        <w:rPr>
          <w:rFonts w:asciiTheme="majorBidi" w:hAnsiTheme="majorBidi"/>
          <w:sz w:val="30"/>
          <w:szCs w:val="30"/>
          <w:lang w:eastAsia="x-none"/>
        </w:rPr>
        <w:t>8</w:t>
      </w:r>
      <w:r w:rsidRPr="00955B6E">
        <w:rPr>
          <w:rFonts w:asciiTheme="majorBidi" w:hAnsiTheme="majorBidi"/>
          <w:sz w:val="30"/>
          <w:szCs w:val="30"/>
          <w:cs/>
          <w:lang w:eastAsia="x-none"/>
        </w:rPr>
        <w:t xml:space="preserve"> คงเหลือเป็นเงินปันผลที่จะจ่ายสำหรับผลการดำเนินงานงวดหกเดือนหลังของปี </w:t>
      </w:r>
      <w:r w:rsidRPr="00955B6E">
        <w:rPr>
          <w:rFonts w:asciiTheme="majorBidi" w:hAnsiTheme="majorBidi"/>
          <w:sz w:val="30"/>
          <w:szCs w:val="30"/>
          <w:lang w:eastAsia="x-none"/>
        </w:rPr>
        <w:t>256</w:t>
      </w:r>
      <w:r w:rsidR="00725552" w:rsidRPr="00955B6E">
        <w:rPr>
          <w:rFonts w:asciiTheme="majorBidi" w:hAnsiTheme="majorBidi"/>
          <w:sz w:val="30"/>
          <w:szCs w:val="30"/>
          <w:lang w:eastAsia="x-none"/>
        </w:rPr>
        <w:t>8</w:t>
      </w:r>
      <w:r w:rsidRPr="00955B6E">
        <w:rPr>
          <w:rFonts w:asciiTheme="majorBidi" w:hAnsiTheme="majorBidi"/>
          <w:sz w:val="30"/>
          <w:szCs w:val="30"/>
          <w:cs/>
          <w:lang w:eastAsia="x-none"/>
        </w:rPr>
        <w:t xml:space="preserve"> ในอัตราหุ้นละ </w:t>
      </w:r>
      <w:r w:rsidR="009E4866" w:rsidRPr="00955B6E">
        <w:rPr>
          <w:rFonts w:asciiTheme="majorBidi" w:hAnsiTheme="majorBidi"/>
          <w:sz w:val="30"/>
          <w:szCs w:val="30"/>
          <w:lang w:eastAsia="x-none"/>
        </w:rPr>
        <w:t>0.38</w:t>
      </w:r>
      <w:r w:rsidRPr="00955B6E">
        <w:rPr>
          <w:rFonts w:asciiTheme="majorBidi" w:hAnsiTheme="majorBidi"/>
          <w:sz w:val="30"/>
          <w:szCs w:val="30"/>
          <w:cs/>
          <w:lang w:eastAsia="x-none"/>
        </w:rPr>
        <w:t xml:space="preserve"> บาท เป็นเงินจำนวน </w:t>
      </w:r>
      <w:r w:rsidR="005708EC" w:rsidRPr="00D366C5">
        <w:rPr>
          <w:rFonts w:asciiTheme="majorBidi" w:hAnsiTheme="majorBidi"/>
          <w:sz w:val="30"/>
          <w:szCs w:val="30"/>
          <w:lang w:eastAsia="x-none"/>
        </w:rPr>
        <w:t>32</w:t>
      </w:r>
      <w:r w:rsidR="002A593D" w:rsidRPr="00D366C5">
        <w:rPr>
          <w:rFonts w:asciiTheme="majorBidi" w:hAnsiTheme="majorBidi"/>
          <w:sz w:val="30"/>
          <w:szCs w:val="30"/>
          <w:lang w:eastAsia="x-none"/>
        </w:rPr>
        <w:t>2</w:t>
      </w:r>
      <w:r w:rsidR="005708EC" w:rsidRPr="00D366C5">
        <w:rPr>
          <w:rFonts w:asciiTheme="majorBidi" w:hAnsiTheme="majorBidi"/>
          <w:sz w:val="30"/>
          <w:szCs w:val="30"/>
          <w:lang w:eastAsia="x-none"/>
        </w:rPr>
        <w:t>.</w:t>
      </w:r>
      <w:r w:rsidR="002A593D" w:rsidRPr="00D366C5">
        <w:rPr>
          <w:rFonts w:asciiTheme="majorBidi" w:hAnsiTheme="majorBidi"/>
          <w:sz w:val="30"/>
          <w:szCs w:val="30"/>
          <w:lang w:eastAsia="x-none"/>
        </w:rPr>
        <w:t>00</w:t>
      </w:r>
      <w:r w:rsidRPr="00955B6E">
        <w:rPr>
          <w:rFonts w:asciiTheme="majorBidi" w:hAnsiTheme="majorBidi"/>
          <w:sz w:val="30"/>
          <w:szCs w:val="30"/>
          <w:cs/>
          <w:lang w:eastAsia="x-none"/>
        </w:rPr>
        <w:t xml:space="preserve"> ล้านบาท เงินปันผลดังกล่าวได้จ่ายให้แก่ผู้ถือหุ้น</w:t>
      </w:r>
      <w:r w:rsidR="00CC0954">
        <w:rPr>
          <w:rFonts w:asciiTheme="majorBidi" w:hAnsiTheme="majorBidi" w:hint="cs"/>
          <w:sz w:val="30"/>
          <w:szCs w:val="30"/>
          <w:cs/>
          <w:lang w:eastAsia="x-none"/>
        </w:rPr>
        <w:t>ภาย</w:t>
      </w:r>
      <w:r w:rsidRPr="00D366C5">
        <w:rPr>
          <w:rFonts w:asciiTheme="majorBidi" w:hAnsiTheme="majorBidi"/>
          <w:sz w:val="30"/>
          <w:szCs w:val="30"/>
          <w:cs/>
          <w:lang w:eastAsia="x-none"/>
        </w:rPr>
        <w:t>ใน</w:t>
      </w:r>
      <w:r w:rsidRPr="000B6771">
        <w:rPr>
          <w:rFonts w:asciiTheme="majorBidi" w:hAnsiTheme="majorBidi"/>
          <w:spacing w:val="-1"/>
          <w:sz w:val="30"/>
          <w:szCs w:val="30"/>
          <w:cs/>
          <w:lang w:eastAsia="x-none"/>
        </w:rPr>
        <w:t xml:space="preserve">วันที่ </w:t>
      </w:r>
      <w:r w:rsidR="00955B6E" w:rsidRPr="000B6771">
        <w:rPr>
          <w:rFonts w:asciiTheme="majorBidi" w:hAnsiTheme="majorBidi"/>
          <w:spacing w:val="-1"/>
          <w:sz w:val="30"/>
          <w:szCs w:val="30"/>
          <w:lang w:eastAsia="x-none"/>
        </w:rPr>
        <w:t xml:space="preserve">12 </w:t>
      </w:r>
      <w:r w:rsidRPr="000B6771">
        <w:rPr>
          <w:rFonts w:asciiTheme="majorBidi" w:hAnsiTheme="majorBidi"/>
          <w:spacing w:val="-1"/>
          <w:sz w:val="30"/>
          <w:szCs w:val="30"/>
          <w:cs/>
          <w:lang w:eastAsia="x-none"/>
        </w:rPr>
        <w:t xml:space="preserve">พฤษภาคม </w:t>
      </w:r>
      <w:r w:rsidR="00955B6E" w:rsidRPr="000B6771">
        <w:rPr>
          <w:rFonts w:asciiTheme="majorBidi" w:hAnsiTheme="majorBidi"/>
          <w:spacing w:val="-1"/>
          <w:sz w:val="30"/>
          <w:szCs w:val="30"/>
          <w:lang w:eastAsia="x-none"/>
        </w:rPr>
        <w:t>2569</w:t>
      </w:r>
    </w:p>
    <w:p w14:paraId="231E0016" w14:textId="68FD6637" w:rsidR="007C7A14" w:rsidRPr="00BC4A9A" w:rsidRDefault="007C7A14" w:rsidP="00BC4A9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7C7A14" w:rsidRPr="00BC4A9A" w:rsidSect="001F06E2">
      <w:headerReference w:type="default" r:id="rId11"/>
      <w:footerReference w:type="default" r:id="rId12"/>
      <w:type w:val="nextColumn"/>
      <w:pgSz w:w="11909" w:h="16834" w:code="9"/>
      <w:pgMar w:top="691" w:right="1152" w:bottom="576" w:left="1152" w:header="720" w:footer="720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FFF79" w14:textId="77777777" w:rsidR="005E5074" w:rsidRDefault="005E5074">
      <w:r>
        <w:separator/>
      </w:r>
    </w:p>
  </w:endnote>
  <w:endnote w:type="continuationSeparator" w:id="0">
    <w:p w14:paraId="13487B1E" w14:textId="77777777" w:rsidR="005E5074" w:rsidRDefault="005E5074">
      <w:r>
        <w:continuationSeparator/>
      </w:r>
    </w:p>
  </w:endnote>
  <w:endnote w:type="continuationNotice" w:id="1">
    <w:p w14:paraId="690DD697" w14:textId="77777777" w:rsidR="005E5074" w:rsidRDefault="005E507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A612B" w14:textId="77777777" w:rsidR="009A2B93" w:rsidRPr="0068597B" w:rsidRDefault="009A2B93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</w:t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14E65B3" w14:textId="77777777" w:rsidR="009A2B93" w:rsidRPr="002E241D" w:rsidRDefault="009A2B9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724EF" w14:textId="77777777" w:rsidR="005E5074" w:rsidRDefault="005E5074">
      <w:r>
        <w:separator/>
      </w:r>
    </w:p>
  </w:footnote>
  <w:footnote w:type="continuationSeparator" w:id="0">
    <w:p w14:paraId="32C4EBD0" w14:textId="77777777" w:rsidR="005E5074" w:rsidRDefault="005E5074">
      <w:r>
        <w:continuationSeparator/>
      </w:r>
    </w:p>
  </w:footnote>
  <w:footnote w:type="continuationNotice" w:id="1">
    <w:p w14:paraId="1563DB8F" w14:textId="77777777" w:rsidR="005E5074" w:rsidRDefault="005E507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E00E" w14:textId="77777777" w:rsidR="00CD7123" w:rsidRPr="00BB549B" w:rsidRDefault="00CD7123" w:rsidP="00CD71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F714E94" w14:textId="77777777" w:rsidR="00CD7123" w:rsidRDefault="00CD7123" w:rsidP="00CD7123">
    <w:pPr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74AC563" w14:textId="7E5F5F45" w:rsidR="005D00B0" w:rsidRDefault="005D00B0" w:rsidP="005D00B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317A22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สามเดือนสิ้นสุดวันที่ </w:t>
    </w:r>
    <w:r w:rsidR="00404DE6">
      <w:rPr>
        <w:rFonts w:ascii="Angsana New" w:hAnsi="Angsana New"/>
        <w:sz w:val="32"/>
        <w:szCs w:val="32"/>
        <w:lang w:val="en-US" w:bidi="th-TH"/>
      </w:rPr>
      <w:t xml:space="preserve">31 </w:t>
    </w:r>
    <w:r w:rsidR="00404DE6" w:rsidRPr="00404DE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="00404DE6" w:rsidRPr="00404DE6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404DE6" w:rsidRPr="00404DE6">
      <w:rPr>
        <w:rFonts w:ascii="Angsana New" w:hAnsi="Angsana New"/>
        <w:sz w:val="32"/>
        <w:szCs w:val="32"/>
        <w:lang w:val="en-US" w:bidi="th-TH"/>
      </w:rPr>
      <w:t>2569</w:t>
    </w:r>
    <w:r>
      <w:rPr>
        <w:rFonts w:ascii="Angsana New" w:hAnsi="Angsana New" w:hint="cs"/>
        <w:sz w:val="32"/>
        <w:szCs w:val="32"/>
        <w:lang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289EA595" w14:textId="77777777" w:rsidR="007D50B3" w:rsidRPr="005D00B0" w:rsidRDefault="007D50B3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703A53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084318FB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0A40B2A"/>
    <w:multiLevelType w:val="multilevel"/>
    <w:tmpl w:val="6764074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A60B5F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8" w15:restartNumberingAfterBreak="0">
    <w:nsid w:val="2E314376"/>
    <w:multiLevelType w:val="hybridMultilevel"/>
    <w:tmpl w:val="9E26B21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3B31C3E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2F6659B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588823F8"/>
    <w:multiLevelType w:val="hybridMultilevel"/>
    <w:tmpl w:val="EAA8B348"/>
    <w:lvl w:ilvl="0" w:tplc="D62E3970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6" w15:restartNumberingAfterBreak="0">
    <w:nsid w:val="685D762C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8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 w16cid:durableId="1035814662">
    <w:abstractNumId w:val="0"/>
  </w:num>
  <w:num w:numId="2" w16cid:durableId="728461353">
    <w:abstractNumId w:val="4"/>
  </w:num>
  <w:num w:numId="3" w16cid:durableId="487332536">
    <w:abstractNumId w:val="12"/>
  </w:num>
  <w:num w:numId="4" w16cid:durableId="376902156">
    <w:abstractNumId w:val="5"/>
  </w:num>
  <w:num w:numId="5" w16cid:durableId="1514958554">
    <w:abstractNumId w:val="13"/>
  </w:num>
  <w:num w:numId="6" w16cid:durableId="229122313">
    <w:abstractNumId w:val="18"/>
  </w:num>
  <w:num w:numId="7" w16cid:durableId="367879851">
    <w:abstractNumId w:val="17"/>
  </w:num>
  <w:num w:numId="8" w16cid:durableId="939409131">
    <w:abstractNumId w:val="3"/>
  </w:num>
  <w:num w:numId="9" w16cid:durableId="307562318">
    <w:abstractNumId w:val="0"/>
  </w:num>
  <w:num w:numId="10" w16cid:durableId="1921982995">
    <w:abstractNumId w:val="19"/>
  </w:num>
  <w:num w:numId="11" w16cid:durableId="386149880">
    <w:abstractNumId w:val="15"/>
  </w:num>
  <w:num w:numId="12" w16cid:durableId="2023164285">
    <w:abstractNumId w:val="11"/>
  </w:num>
  <w:num w:numId="13" w16cid:durableId="738360680">
    <w:abstractNumId w:val="10"/>
  </w:num>
  <w:num w:numId="14" w16cid:durableId="124472184">
    <w:abstractNumId w:val="7"/>
  </w:num>
  <w:num w:numId="15" w16cid:durableId="1385177920">
    <w:abstractNumId w:val="0"/>
  </w:num>
  <w:num w:numId="16" w16cid:durableId="14001779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20994670">
    <w:abstractNumId w:val="17"/>
  </w:num>
  <w:num w:numId="18" w16cid:durableId="1331369359">
    <w:abstractNumId w:val="1"/>
  </w:num>
  <w:num w:numId="19" w16cid:durableId="1352606608">
    <w:abstractNumId w:val="2"/>
  </w:num>
  <w:num w:numId="20" w16cid:durableId="184371658">
    <w:abstractNumId w:val="8"/>
  </w:num>
  <w:num w:numId="21" w16cid:durableId="416902768">
    <w:abstractNumId w:val="9"/>
  </w:num>
  <w:num w:numId="22" w16cid:durableId="290549979">
    <w:abstractNumId w:val="0"/>
  </w:num>
  <w:num w:numId="23" w16cid:durableId="1871337134">
    <w:abstractNumId w:val="16"/>
  </w:num>
  <w:num w:numId="24" w16cid:durableId="1295332009">
    <w:abstractNumId w:val="0"/>
  </w:num>
  <w:num w:numId="25" w16cid:durableId="1285113451">
    <w:abstractNumId w:val="0"/>
  </w:num>
  <w:num w:numId="26" w16cid:durableId="1021971869">
    <w:abstractNumId w:val="0"/>
  </w:num>
  <w:num w:numId="27" w16cid:durableId="581069868">
    <w:abstractNumId w:val="0"/>
  </w:num>
  <w:num w:numId="28" w16cid:durableId="1154301096">
    <w:abstractNumId w:val="0"/>
  </w:num>
  <w:num w:numId="29" w16cid:durableId="1675720958">
    <w:abstractNumId w:val="0"/>
  </w:num>
  <w:num w:numId="30" w16cid:durableId="1207370610">
    <w:abstractNumId w:val="14"/>
  </w:num>
  <w:num w:numId="31" w16cid:durableId="928000791">
    <w:abstractNumId w:val="0"/>
  </w:num>
  <w:num w:numId="32" w16cid:durableId="4404867">
    <w:abstractNumId w:val="6"/>
  </w:num>
  <w:num w:numId="33" w16cid:durableId="1028146133">
    <w:abstractNumId w:val="0"/>
  </w:num>
  <w:num w:numId="34" w16cid:durableId="823356246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497"/>
    <w:rsid w:val="0000062B"/>
    <w:rsid w:val="00000D1F"/>
    <w:rsid w:val="00000D37"/>
    <w:rsid w:val="00000EB3"/>
    <w:rsid w:val="00000F1B"/>
    <w:rsid w:val="00001132"/>
    <w:rsid w:val="00001498"/>
    <w:rsid w:val="0000163A"/>
    <w:rsid w:val="0000182B"/>
    <w:rsid w:val="00001B23"/>
    <w:rsid w:val="00001BEF"/>
    <w:rsid w:val="00001F9E"/>
    <w:rsid w:val="00002812"/>
    <w:rsid w:val="00002C5A"/>
    <w:rsid w:val="00002D6B"/>
    <w:rsid w:val="00002D76"/>
    <w:rsid w:val="00002FBB"/>
    <w:rsid w:val="000031D3"/>
    <w:rsid w:val="000036DA"/>
    <w:rsid w:val="00003A40"/>
    <w:rsid w:val="00003C9E"/>
    <w:rsid w:val="000045D5"/>
    <w:rsid w:val="0000464A"/>
    <w:rsid w:val="00004A93"/>
    <w:rsid w:val="000051D5"/>
    <w:rsid w:val="000051E9"/>
    <w:rsid w:val="00005ACB"/>
    <w:rsid w:val="00005BAB"/>
    <w:rsid w:val="00005C1B"/>
    <w:rsid w:val="00005D33"/>
    <w:rsid w:val="00005F00"/>
    <w:rsid w:val="000061BA"/>
    <w:rsid w:val="000062D0"/>
    <w:rsid w:val="0000631A"/>
    <w:rsid w:val="00006AF3"/>
    <w:rsid w:val="00006DD5"/>
    <w:rsid w:val="00006F2E"/>
    <w:rsid w:val="00007613"/>
    <w:rsid w:val="0000762F"/>
    <w:rsid w:val="00007962"/>
    <w:rsid w:val="00007A9E"/>
    <w:rsid w:val="00007B57"/>
    <w:rsid w:val="00007E64"/>
    <w:rsid w:val="00010018"/>
    <w:rsid w:val="000101A7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4CC"/>
    <w:rsid w:val="000135F7"/>
    <w:rsid w:val="0001364C"/>
    <w:rsid w:val="0001399B"/>
    <w:rsid w:val="00013A0A"/>
    <w:rsid w:val="000143EB"/>
    <w:rsid w:val="000146B6"/>
    <w:rsid w:val="00014831"/>
    <w:rsid w:val="00014A59"/>
    <w:rsid w:val="00014BF0"/>
    <w:rsid w:val="00014F16"/>
    <w:rsid w:val="00015111"/>
    <w:rsid w:val="00015169"/>
    <w:rsid w:val="00015AC8"/>
    <w:rsid w:val="00015C52"/>
    <w:rsid w:val="00015CEA"/>
    <w:rsid w:val="00015E73"/>
    <w:rsid w:val="00016BBB"/>
    <w:rsid w:val="000172C8"/>
    <w:rsid w:val="00017323"/>
    <w:rsid w:val="000176C5"/>
    <w:rsid w:val="000179F5"/>
    <w:rsid w:val="00017B1A"/>
    <w:rsid w:val="00020021"/>
    <w:rsid w:val="00020116"/>
    <w:rsid w:val="00020163"/>
    <w:rsid w:val="0002055E"/>
    <w:rsid w:val="00020976"/>
    <w:rsid w:val="00020A13"/>
    <w:rsid w:val="00020A59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31C"/>
    <w:rsid w:val="00024953"/>
    <w:rsid w:val="00024AA5"/>
    <w:rsid w:val="00024EED"/>
    <w:rsid w:val="00024F30"/>
    <w:rsid w:val="0002549D"/>
    <w:rsid w:val="000254C6"/>
    <w:rsid w:val="00025581"/>
    <w:rsid w:val="000255E7"/>
    <w:rsid w:val="00025863"/>
    <w:rsid w:val="000258AD"/>
    <w:rsid w:val="00025A23"/>
    <w:rsid w:val="00025B90"/>
    <w:rsid w:val="00025FC2"/>
    <w:rsid w:val="00026132"/>
    <w:rsid w:val="00026133"/>
    <w:rsid w:val="000261E7"/>
    <w:rsid w:val="00026249"/>
    <w:rsid w:val="000263F9"/>
    <w:rsid w:val="0002666D"/>
    <w:rsid w:val="00026DDA"/>
    <w:rsid w:val="00026E32"/>
    <w:rsid w:val="00026F6D"/>
    <w:rsid w:val="00026FC7"/>
    <w:rsid w:val="000270EB"/>
    <w:rsid w:val="00027226"/>
    <w:rsid w:val="0002731C"/>
    <w:rsid w:val="00027563"/>
    <w:rsid w:val="00027904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0E16"/>
    <w:rsid w:val="00031513"/>
    <w:rsid w:val="00031980"/>
    <w:rsid w:val="00031A4F"/>
    <w:rsid w:val="00031ADE"/>
    <w:rsid w:val="00031BD9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465D"/>
    <w:rsid w:val="00034708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36CB1"/>
    <w:rsid w:val="000374CF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5F4"/>
    <w:rsid w:val="00041624"/>
    <w:rsid w:val="00041745"/>
    <w:rsid w:val="00041C82"/>
    <w:rsid w:val="00041E72"/>
    <w:rsid w:val="0004253A"/>
    <w:rsid w:val="00042679"/>
    <w:rsid w:val="00042793"/>
    <w:rsid w:val="00042A3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46561"/>
    <w:rsid w:val="00046633"/>
    <w:rsid w:val="00047B7D"/>
    <w:rsid w:val="00047F94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1B98"/>
    <w:rsid w:val="00051C4E"/>
    <w:rsid w:val="00051F81"/>
    <w:rsid w:val="00052251"/>
    <w:rsid w:val="0005239E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962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5FD6"/>
    <w:rsid w:val="000562C8"/>
    <w:rsid w:val="0005647B"/>
    <w:rsid w:val="0005682D"/>
    <w:rsid w:val="000568A7"/>
    <w:rsid w:val="00056A03"/>
    <w:rsid w:val="00056B71"/>
    <w:rsid w:val="00056EB4"/>
    <w:rsid w:val="00056FF1"/>
    <w:rsid w:val="00057E95"/>
    <w:rsid w:val="00057ED5"/>
    <w:rsid w:val="00057FAA"/>
    <w:rsid w:val="00060195"/>
    <w:rsid w:val="00060352"/>
    <w:rsid w:val="000606E7"/>
    <w:rsid w:val="00060B04"/>
    <w:rsid w:val="00060BC8"/>
    <w:rsid w:val="00060CB9"/>
    <w:rsid w:val="00060FA0"/>
    <w:rsid w:val="00061076"/>
    <w:rsid w:val="000612C7"/>
    <w:rsid w:val="00061B0E"/>
    <w:rsid w:val="00061CDD"/>
    <w:rsid w:val="000621C0"/>
    <w:rsid w:val="00062464"/>
    <w:rsid w:val="000625AF"/>
    <w:rsid w:val="00062766"/>
    <w:rsid w:val="0006276B"/>
    <w:rsid w:val="000628E7"/>
    <w:rsid w:val="00062933"/>
    <w:rsid w:val="00062B25"/>
    <w:rsid w:val="000635AD"/>
    <w:rsid w:val="000635F2"/>
    <w:rsid w:val="000635F7"/>
    <w:rsid w:val="000635FF"/>
    <w:rsid w:val="000639A9"/>
    <w:rsid w:val="000639E3"/>
    <w:rsid w:val="00063E79"/>
    <w:rsid w:val="00063FF7"/>
    <w:rsid w:val="000642D6"/>
    <w:rsid w:val="000643EC"/>
    <w:rsid w:val="000645F7"/>
    <w:rsid w:val="0006485E"/>
    <w:rsid w:val="00064B45"/>
    <w:rsid w:val="00064FAB"/>
    <w:rsid w:val="00065008"/>
    <w:rsid w:val="0006537A"/>
    <w:rsid w:val="00065489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9B6"/>
    <w:rsid w:val="00066E87"/>
    <w:rsid w:val="00066EA0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299"/>
    <w:rsid w:val="00071642"/>
    <w:rsid w:val="0007195E"/>
    <w:rsid w:val="00071E82"/>
    <w:rsid w:val="0007221B"/>
    <w:rsid w:val="00072234"/>
    <w:rsid w:val="0007258B"/>
    <w:rsid w:val="00073321"/>
    <w:rsid w:val="00073331"/>
    <w:rsid w:val="00073367"/>
    <w:rsid w:val="00073C00"/>
    <w:rsid w:val="00073C70"/>
    <w:rsid w:val="00073DA4"/>
    <w:rsid w:val="00074223"/>
    <w:rsid w:val="0007468D"/>
    <w:rsid w:val="00074F14"/>
    <w:rsid w:val="00075320"/>
    <w:rsid w:val="00075927"/>
    <w:rsid w:val="000759AA"/>
    <w:rsid w:val="00075B56"/>
    <w:rsid w:val="00075E62"/>
    <w:rsid w:val="00075FFE"/>
    <w:rsid w:val="000763F6"/>
    <w:rsid w:val="000765BD"/>
    <w:rsid w:val="00076626"/>
    <w:rsid w:val="00076770"/>
    <w:rsid w:val="00076883"/>
    <w:rsid w:val="000773F9"/>
    <w:rsid w:val="000775F1"/>
    <w:rsid w:val="000778DF"/>
    <w:rsid w:val="00077AA1"/>
    <w:rsid w:val="00077E6D"/>
    <w:rsid w:val="0008011E"/>
    <w:rsid w:val="000806C9"/>
    <w:rsid w:val="000809AE"/>
    <w:rsid w:val="00080BA5"/>
    <w:rsid w:val="00080C77"/>
    <w:rsid w:val="00080CB1"/>
    <w:rsid w:val="00080CEC"/>
    <w:rsid w:val="00080E54"/>
    <w:rsid w:val="0008115A"/>
    <w:rsid w:val="0008126A"/>
    <w:rsid w:val="000821AE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4ECC"/>
    <w:rsid w:val="000858BA"/>
    <w:rsid w:val="00085B69"/>
    <w:rsid w:val="00085B9E"/>
    <w:rsid w:val="00085BB4"/>
    <w:rsid w:val="00085EAB"/>
    <w:rsid w:val="00085F30"/>
    <w:rsid w:val="000861AA"/>
    <w:rsid w:val="00086220"/>
    <w:rsid w:val="00086257"/>
    <w:rsid w:val="00086754"/>
    <w:rsid w:val="000869A0"/>
    <w:rsid w:val="00086BEB"/>
    <w:rsid w:val="00086FA6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0FD"/>
    <w:rsid w:val="00092224"/>
    <w:rsid w:val="0009243F"/>
    <w:rsid w:val="000928B6"/>
    <w:rsid w:val="00092B09"/>
    <w:rsid w:val="00092D7C"/>
    <w:rsid w:val="00092E16"/>
    <w:rsid w:val="000933DB"/>
    <w:rsid w:val="0009353D"/>
    <w:rsid w:val="00093854"/>
    <w:rsid w:val="00093B71"/>
    <w:rsid w:val="00093CC2"/>
    <w:rsid w:val="0009437C"/>
    <w:rsid w:val="0009470A"/>
    <w:rsid w:val="000948E5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547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9B"/>
    <w:rsid w:val="000A09CD"/>
    <w:rsid w:val="000A0AC0"/>
    <w:rsid w:val="000A0BB9"/>
    <w:rsid w:val="000A0ED0"/>
    <w:rsid w:val="000A0FBB"/>
    <w:rsid w:val="000A1003"/>
    <w:rsid w:val="000A12A1"/>
    <w:rsid w:val="000A1390"/>
    <w:rsid w:val="000A1426"/>
    <w:rsid w:val="000A15E9"/>
    <w:rsid w:val="000A1607"/>
    <w:rsid w:val="000A171A"/>
    <w:rsid w:val="000A192B"/>
    <w:rsid w:val="000A1CB5"/>
    <w:rsid w:val="000A1DC3"/>
    <w:rsid w:val="000A1E4E"/>
    <w:rsid w:val="000A239E"/>
    <w:rsid w:val="000A2601"/>
    <w:rsid w:val="000A290B"/>
    <w:rsid w:val="000A2B6D"/>
    <w:rsid w:val="000A2B6F"/>
    <w:rsid w:val="000A2BD4"/>
    <w:rsid w:val="000A2E00"/>
    <w:rsid w:val="000A2F07"/>
    <w:rsid w:val="000A324B"/>
    <w:rsid w:val="000A3611"/>
    <w:rsid w:val="000A36B4"/>
    <w:rsid w:val="000A3933"/>
    <w:rsid w:val="000A3D07"/>
    <w:rsid w:val="000A3DEC"/>
    <w:rsid w:val="000A444C"/>
    <w:rsid w:val="000A4D19"/>
    <w:rsid w:val="000A4D66"/>
    <w:rsid w:val="000A4EF8"/>
    <w:rsid w:val="000A641D"/>
    <w:rsid w:val="000A6831"/>
    <w:rsid w:val="000A6888"/>
    <w:rsid w:val="000A6D7B"/>
    <w:rsid w:val="000A72BC"/>
    <w:rsid w:val="000A765E"/>
    <w:rsid w:val="000A7727"/>
    <w:rsid w:val="000A78E1"/>
    <w:rsid w:val="000A7989"/>
    <w:rsid w:val="000A79E2"/>
    <w:rsid w:val="000A7D24"/>
    <w:rsid w:val="000A7E3D"/>
    <w:rsid w:val="000B0096"/>
    <w:rsid w:val="000B013E"/>
    <w:rsid w:val="000B0352"/>
    <w:rsid w:val="000B0A5B"/>
    <w:rsid w:val="000B0D32"/>
    <w:rsid w:val="000B142E"/>
    <w:rsid w:val="000B1557"/>
    <w:rsid w:val="000B1684"/>
    <w:rsid w:val="000B1BC5"/>
    <w:rsid w:val="000B1CB9"/>
    <w:rsid w:val="000B1D06"/>
    <w:rsid w:val="000B223A"/>
    <w:rsid w:val="000B23A2"/>
    <w:rsid w:val="000B2673"/>
    <w:rsid w:val="000B287F"/>
    <w:rsid w:val="000B293F"/>
    <w:rsid w:val="000B2DC6"/>
    <w:rsid w:val="000B33FE"/>
    <w:rsid w:val="000B381A"/>
    <w:rsid w:val="000B3854"/>
    <w:rsid w:val="000B3A93"/>
    <w:rsid w:val="000B40DA"/>
    <w:rsid w:val="000B430A"/>
    <w:rsid w:val="000B437B"/>
    <w:rsid w:val="000B4949"/>
    <w:rsid w:val="000B49CF"/>
    <w:rsid w:val="000B554C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6771"/>
    <w:rsid w:val="000B71D0"/>
    <w:rsid w:val="000B7201"/>
    <w:rsid w:val="000B7292"/>
    <w:rsid w:val="000B72E8"/>
    <w:rsid w:val="000B7375"/>
    <w:rsid w:val="000C00BB"/>
    <w:rsid w:val="000C0122"/>
    <w:rsid w:val="000C02C6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8D"/>
    <w:rsid w:val="000C29F6"/>
    <w:rsid w:val="000C31BA"/>
    <w:rsid w:val="000C31CA"/>
    <w:rsid w:val="000C357A"/>
    <w:rsid w:val="000C36EC"/>
    <w:rsid w:val="000C3A0D"/>
    <w:rsid w:val="000C3A6C"/>
    <w:rsid w:val="000C3A9D"/>
    <w:rsid w:val="000C45AE"/>
    <w:rsid w:val="000C463A"/>
    <w:rsid w:val="000C463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30E"/>
    <w:rsid w:val="000C67EA"/>
    <w:rsid w:val="000C6A60"/>
    <w:rsid w:val="000C6B3B"/>
    <w:rsid w:val="000C7343"/>
    <w:rsid w:val="000C766A"/>
    <w:rsid w:val="000C773F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AC7"/>
    <w:rsid w:val="000D1D6F"/>
    <w:rsid w:val="000D1F12"/>
    <w:rsid w:val="000D219A"/>
    <w:rsid w:val="000D21E5"/>
    <w:rsid w:val="000D21F6"/>
    <w:rsid w:val="000D2C09"/>
    <w:rsid w:val="000D2E8C"/>
    <w:rsid w:val="000D3513"/>
    <w:rsid w:val="000D3629"/>
    <w:rsid w:val="000D3727"/>
    <w:rsid w:val="000D3A4E"/>
    <w:rsid w:val="000D3E07"/>
    <w:rsid w:val="000D3E20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46F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9D1"/>
    <w:rsid w:val="000D7B29"/>
    <w:rsid w:val="000D7F0C"/>
    <w:rsid w:val="000E0129"/>
    <w:rsid w:val="000E02F7"/>
    <w:rsid w:val="000E069E"/>
    <w:rsid w:val="000E06B9"/>
    <w:rsid w:val="000E0713"/>
    <w:rsid w:val="000E0746"/>
    <w:rsid w:val="000E0A19"/>
    <w:rsid w:val="000E0DFA"/>
    <w:rsid w:val="000E0F8D"/>
    <w:rsid w:val="000E10DD"/>
    <w:rsid w:val="000E1416"/>
    <w:rsid w:val="000E14C0"/>
    <w:rsid w:val="000E1861"/>
    <w:rsid w:val="000E1BA4"/>
    <w:rsid w:val="000E2530"/>
    <w:rsid w:val="000E254F"/>
    <w:rsid w:val="000E270F"/>
    <w:rsid w:val="000E2784"/>
    <w:rsid w:val="000E2859"/>
    <w:rsid w:val="000E2A73"/>
    <w:rsid w:val="000E2C03"/>
    <w:rsid w:val="000E2F85"/>
    <w:rsid w:val="000E3083"/>
    <w:rsid w:val="000E322C"/>
    <w:rsid w:val="000E3A9D"/>
    <w:rsid w:val="000E3ED0"/>
    <w:rsid w:val="000E3EDB"/>
    <w:rsid w:val="000E3FB5"/>
    <w:rsid w:val="000E4213"/>
    <w:rsid w:val="000E4C42"/>
    <w:rsid w:val="000E511B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074"/>
    <w:rsid w:val="000F0269"/>
    <w:rsid w:val="000F039F"/>
    <w:rsid w:val="000F0666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A94"/>
    <w:rsid w:val="000F2C64"/>
    <w:rsid w:val="000F33C2"/>
    <w:rsid w:val="000F3495"/>
    <w:rsid w:val="000F3B85"/>
    <w:rsid w:val="000F3C02"/>
    <w:rsid w:val="000F3E8F"/>
    <w:rsid w:val="000F4515"/>
    <w:rsid w:val="000F47D7"/>
    <w:rsid w:val="000F4876"/>
    <w:rsid w:val="000F5111"/>
    <w:rsid w:val="000F511D"/>
    <w:rsid w:val="000F5AF3"/>
    <w:rsid w:val="000F5D1B"/>
    <w:rsid w:val="000F5EFC"/>
    <w:rsid w:val="000F6211"/>
    <w:rsid w:val="000F635B"/>
    <w:rsid w:val="000F64F8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0F7F42"/>
    <w:rsid w:val="00100142"/>
    <w:rsid w:val="00100299"/>
    <w:rsid w:val="00100593"/>
    <w:rsid w:val="001007A0"/>
    <w:rsid w:val="00100A04"/>
    <w:rsid w:val="00100A57"/>
    <w:rsid w:val="00100FAB"/>
    <w:rsid w:val="0010163B"/>
    <w:rsid w:val="00101845"/>
    <w:rsid w:val="00101E1D"/>
    <w:rsid w:val="0010299C"/>
    <w:rsid w:val="00102CC4"/>
    <w:rsid w:val="0010314B"/>
    <w:rsid w:val="001032AB"/>
    <w:rsid w:val="001038A6"/>
    <w:rsid w:val="00103B80"/>
    <w:rsid w:val="00103ECB"/>
    <w:rsid w:val="00104054"/>
    <w:rsid w:val="0010421D"/>
    <w:rsid w:val="001044EB"/>
    <w:rsid w:val="00104665"/>
    <w:rsid w:val="00104960"/>
    <w:rsid w:val="001049C7"/>
    <w:rsid w:val="00104C56"/>
    <w:rsid w:val="00104F2E"/>
    <w:rsid w:val="00104FCC"/>
    <w:rsid w:val="00105024"/>
    <w:rsid w:val="00105217"/>
    <w:rsid w:val="00105708"/>
    <w:rsid w:val="00105ED1"/>
    <w:rsid w:val="00105F54"/>
    <w:rsid w:val="001061BC"/>
    <w:rsid w:val="0010686B"/>
    <w:rsid w:val="001072E0"/>
    <w:rsid w:val="001073E9"/>
    <w:rsid w:val="001074C9"/>
    <w:rsid w:val="00107667"/>
    <w:rsid w:val="001077EF"/>
    <w:rsid w:val="00107973"/>
    <w:rsid w:val="00107B93"/>
    <w:rsid w:val="00107BB8"/>
    <w:rsid w:val="00107DF2"/>
    <w:rsid w:val="00107DFE"/>
    <w:rsid w:val="00110246"/>
    <w:rsid w:val="00110C30"/>
    <w:rsid w:val="00110C79"/>
    <w:rsid w:val="00110CBE"/>
    <w:rsid w:val="001111E1"/>
    <w:rsid w:val="00111A9D"/>
    <w:rsid w:val="00111F20"/>
    <w:rsid w:val="00112365"/>
    <w:rsid w:val="00112D98"/>
    <w:rsid w:val="00113414"/>
    <w:rsid w:val="001137E1"/>
    <w:rsid w:val="00113A59"/>
    <w:rsid w:val="00113B5B"/>
    <w:rsid w:val="00113FF0"/>
    <w:rsid w:val="00114076"/>
    <w:rsid w:val="00114296"/>
    <w:rsid w:val="0011440A"/>
    <w:rsid w:val="00114699"/>
    <w:rsid w:val="00114950"/>
    <w:rsid w:val="00115332"/>
    <w:rsid w:val="00115609"/>
    <w:rsid w:val="001156F0"/>
    <w:rsid w:val="001156F9"/>
    <w:rsid w:val="00115D9F"/>
    <w:rsid w:val="00116470"/>
    <w:rsid w:val="00116858"/>
    <w:rsid w:val="00116CCA"/>
    <w:rsid w:val="00116CE8"/>
    <w:rsid w:val="00116EC2"/>
    <w:rsid w:val="00116FDD"/>
    <w:rsid w:val="00117136"/>
    <w:rsid w:val="001175CD"/>
    <w:rsid w:val="00117AB9"/>
    <w:rsid w:val="00117B9B"/>
    <w:rsid w:val="00117D25"/>
    <w:rsid w:val="00117D43"/>
    <w:rsid w:val="0012037A"/>
    <w:rsid w:val="0012051A"/>
    <w:rsid w:val="00120584"/>
    <w:rsid w:val="00120971"/>
    <w:rsid w:val="00120C4E"/>
    <w:rsid w:val="00120D31"/>
    <w:rsid w:val="00121317"/>
    <w:rsid w:val="0012147C"/>
    <w:rsid w:val="00121492"/>
    <w:rsid w:val="0012159B"/>
    <w:rsid w:val="0012160F"/>
    <w:rsid w:val="00121791"/>
    <w:rsid w:val="00121944"/>
    <w:rsid w:val="00121FA6"/>
    <w:rsid w:val="00122055"/>
    <w:rsid w:val="001220CE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8A4"/>
    <w:rsid w:val="00124B3C"/>
    <w:rsid w:val="00124B85"/>
    <w:rsid w:val="00124BAB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564"/>
    <w:rsid w:val="00130DD8"/>
    <w:rsid w:val="0013118B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3FD0"/>
    <w:rsid w:val="001346D4"/>
    <w:rsid w:val="00134D5F"/>
    <w:rsid w:val="00135138"/>
    <w:rsid w:val="001351C2"/>
    <w:rsid w:val="0013549D"/>
    <w:rsid w:val="001359B7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393"/>
    <w:rsid w:val="0014176C"/>
    <w:rsid w:val="00141A20"/>
    <w:rsid w:val="00141C27"/>
    <w:rsid w:val="00141FB1"/>
    <w:rsid w:val="0014214A"/>
    <w:rsid w:val="00142218"/>
    <w:rsid w:val="001422FE"/>
    <w:rsid w:val="0014234C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0E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386"/>
    <w:rsid w:val="001504BA"/>
    <w:rsid w:val="0015075B"/>
    <w:rsid w:val="001509D0"/>
    <w:rsid w:val="00150C2E"/>
    <w:rsid w:val="00150D31"/>
    <w:rsid w:val="00150DF7"/>
    <w:rsid w:val="001515CA"/>
    <w:rsid w:val="001515E6"/>
    <w:rsid w:val="00151A23"/>
    <w:rsid w:val="00151AC7"/>
    <w:rsid w:val="00151C07"/>
    <w:rsid w:val="00151CA8"/>
    <w:rsid w:val="00152294"/>
    <w:rsid w:val="001528BD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57F5C"/>
    <w:rsid w:val="00160722"/>
    <w:rsid w:val="00160C58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5BDA"/>
    <w:rsid w:val="001663C3"/>
    <w:rsid w:val="00166560"/>
    <w:rsid w:val="00166811"/>
    <w:rsid w:val="001668B1"/>
    <w:rsid w:val="00166A50"/>
    <w:rsid w:val="00166E0B"/>
    <w:rsid w:val="0016709F"/>
    <w:rsid w:val="001670B1"/>
    <w:rsid w:val="001672C9"/>
    <w:rsid w:val="001676FA"/>
    <w:rsid w:val="00167728"/>
    <w:rsid w:val="00167D59"/>
    <w:rsid w:val="00167EB5"/>
    <w:rsid w:val="001702BA"/>
    <w:rsid w:val="00170693"/>
    <w:rsid w:val="001706E5"/>
    <w:rsid w:val="001707C1"/>
    <w:rsid w:val="00170CE3"/>
    <w:rsid w:val="00170DEA"/>
    <w:rsid w:val="00170EB5"/>
    <w:rsid w:val="00170F06"/>
    <w:rsid w:val="00171361"/>
    <w:rsid w:val="001714F3"/>
    <w:rsid w:val="001714FB"/>
    <w:rsid w:val="00171936"/>
    <w:rsid w:val="001719AF"/>
    <w:rsid w:val="00171DD8"/>
    <w:rsid w:val="00171DEE"/>
    <w:rsid w:val="00172016"/>
    <w:rsid w:val="00172105"/>
    <w:rsid w:val="0017216A"/>
    <w:rsid w:val="0017285C"/>
    <w:rsid w:val="00172A30"/>
    <w:rsid w:val="00172C19"/>
    <w:rsid w:val="00173059"/>
    <w:rsid w:val="0017397E"/>
    <w:rsid w:val="00174245"/>
    <w:rsid w:val="001742F6"/>
    <w:rsid w:val="00174886"/>
    <w:rsid w:val="00174ACA"/>
    <w:rsid w:val="00174B7D"/>
    <w:rsid w:val="00175149"/>
    <w:rsid w:val="001751A2"/>
    <w:rsid w:val="001751A8"/>
    <w:rsid w:val="0017522E"/>
    <w:rsid w:val="0017533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135B"/>
    <w:rsid w:val="00181F66"/>
    <w:rsid w:val="00182655"/>
    <w:rsid w:val="00182711"/>
    <w:rsid w:val="00182A2A"/>
    <w:rsid w:val="00182D71"/>
    <w:rsid w:val="0018303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4ECD"/>
    <w:rsid w:val="001850B1"/>
    <w:rsid w:val="0018556E"/>
    <w:rsid w:val="00185827"/>
    <w:rsid w:val="00185D26"/>
    <w:rsid w:val="00185FDB"/>
    <w:rsid w:val="001863F0"/>
    <w:rsid w:val="0018673B"/>
    <w:rsid w:val="0018681D"/>
    <w:rsid w:val="00186DBE"/>
    <w:rsid w:val="00186DD4"/>
    <w:rsid w:val="00186E89"/>
    <w:rsid w:val="00186F6E"/>
    <w:rsid w:val="00187055"/>
    <w:rsid w:val="001873E8"/>
    <w:rsid w:val="001876D1"/>
    <w:rsid w:val="00187CE8"/>
    <w:rsid w:val="0019018B"/>
    <w:rsid w:val="001901D3"/>
    <w:rsid w:val="00190CF3"/>
    <w:rsid w:val="00190D0B"/>
    <w:rsid w:val="00191160"/>
    <w:rsid w:val="001914D7"/>
    <w:rsid w:val="00191564"/>
    <w:rsid w:val="001918AA"/>
    <w:rsid w:val="00191940"/>
    <w:rsid w:val="00191B7A"/>
    <w:rsid w:val="00192F3E"/>
    <w:rsid w:val="001930F8"/>
    <w:rsid w:val="001931DA"/>
    <w:rsid w:val="0019363C"/>
    <w:rsid w:val="00193BFA"/>
    <w:rsid w:val="00193CCD"/>
    <w:rsid w:val="00194005"/>
    <w:rsid w:val="0019423C"/>
    <w:rsid w:val="0019460E"/>
    <w:rsid w:val="001949BC"/>
    <w:rsid w:val="00194AC0"/>
    <w:rsid w:val="00194B5E"/>
    <w:rsid w:val="00194CF4"/>
    <w:rsid w:val="00194D77"/>
    <w:rsid w:val="00195055"/>
    <w:rsid w:val="00195304"/>
    <w:rsid w:val="0019534E"/>
    <w:rsid w:val="001953BF"/>
    <w:rsid w:val="001955D9"/>
    <w:rsid w:val="001959CC"/>
    <w:rsid w:val="00195BE8"/>
    <w:rsid w:val="00195DC1"/>
    <w:rsid w:val="00196228"/>
    <w:rsid w:val="00196678"/>
    <w:rsid w:val="0019669A"/>
    <w:rsid w:val="0019739F"/>
    <w:rsid w:val="0019762F"/>
    <w:rsid w:val="00197E43"/>
    <w:rsid w:val="00197E50"/>
    <w:rsid w:val="001A0019"/>
    <w:rsid w:val="001A06DC"/>
    <w:rsid w:val="001A08CB"/>
    <w:rsid w:val="001A0F09"/>
    <w:rsid w:val="001A1129"/>
    <w:rsid w:val="001A1278"/>
    <w:rsid w:val="001A1575"/>
    <w:rsid w:val="001A1601"/>
    <w:rsid w:val="001A1D33"/>
    <w:rsid w:val="001A24A1"/>
    <w:rsid w:val="001A24F0"/>
    <w:rsid w:val="001A258B"/>
    <w:rsid w:val="001A2ACE"/>
    <w:rsid w:val="001A2C79"/>
    <w:rsid w:val="001A2F6A"/>
    <w:rsid w:val="001A2F93"/>
    <w:rsid w:val="001A32A4"/>
    <w:rsid w:val="001A35E3"/>
    <w:rsid w:val="001A485D"/>
    <w:rsid w:val="001A48B2"/>
    <w:rsid w:val="001A49BF"/>
    <w:rsid w:val="001A4A0C"/>
    <w:rsid w:val="001A4AB9"/>
    <w:rsid w:val="001A4E2D"/>
    <w:rsid w:val="001A4ECD"/>
    <w:rsid w:val="001A4FDF"/>
    <w:rsid w:val="001A52FD"/>
    <w:rsid w:val="001A54C3"/>
    <w:rsid w:val="001A566D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6F22"/>
    <w:rsid w:val="001A75C1"/>
    <w:rsid w:val="001A7A33"/>
    <w:rsid w:val="001A7C3C"/>
    <w:rsid w:val="001A7C47"/>
    <w:rsid w:val="001B001C"/>
    <w:rsid w:val="001B015C"/>
    <w:rsid w:val="001B107D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3EF3"/>
    <w:rsid w:val="001B4217"/>
    <w:rsid w:val="001B422F"/>
    <w:rsid w:val="001B4582"/>
    <w:rsid w:val="001B4791"/>
    <w:rsid w:val="001B4BCB"/>
    <w:rsid w:val="001B4F5D"/>
    <w:rsid w:val="001B590D"/>
    <w:rsid w:val="001B599C"/>
    <w:rsid w:val="001B5B7F"/>
    <w:rsid w:val="001B6191"/>
    <w:rsid w:val="001B62E6"/>
    <w:rsid w:val="001B632F"/>
    <w:rsid w:val="001B6350"/>
    <w:rsid w:val="001B662B"/>
    <w:rsid w:val="001B6821"/>
    <w:rsid w:val="001B6AD2"/>
    <w:rsid w:val="001B78A9"/>
    <w:rsid w:val="001B7900"/>
    <w:rsid w:val="001B7CF3"/>
    <w:rsid w:val="001B7E61"/>
    <w:rsid w:val="001B7EE5"/>
    <w:rsid w:val="001C03C8"/>
    <w:rsid w:val="001C069E"/>
    <w:rsid w:val="001C08D1"/>
    <w:rsid w:val="001C0ACF"/>
    <w:rsid w:val="001C1069"/>
    <w:rsid w:val="001C13FA"/>
    <w:rsid w:val="001C1415"/>
    <w:rsid w:val="001C15EF"/>
    <w:rsid w:val="001C1C90"/>
    <w:rsid w:val="001C246C"/>
    <w:rsid w:val="001C251D"/>
    <w:rsid w:val="001C2AF8"/>
    <w:rsid w:val="001C2E87"/>
    <w:rsid w:val="001C30AA"/>
    <w:rsid w:val="001C32EC"/>
    <w:rsid w:val="001C351A"/>
    <w:rsid w:val="001C3962"/>
    <w:rsid w:val="001C3A59"/>
    <w:rsid w:val="001C3AE2"/>
    <w:rsid w:val="001C3C65"/>
    <w:rsid w:val="001C41BE"/>
    <w:rsid w:val="001C42E2"/>
    <w:rsid w:val="001C4752"/>
    <w:rsid w:val="001C480C"/>
    <w:rsid w:val="001C6686"/>
    <w:rsid w:val="001C66D7"/>
    <w:rsid w:val="001C6A21"/>
    <w:rsid w:val="001C6B2D"/>
    <w:rsid w:val="001C74F5"/>
    <w:rsid w:val="001C7938"/>
    <w:rsid w:val="001D0313"/>
    <w:rsid w:val="001D042C"/>
    <w:rsid w:val="001D04B0"/>
    <w:rsid w:val="001D06B1"/>
    <w:rsid w:val="001D0A82"/>
    <w:rsid w:val="001D0EFA"/>
    <w:rsid w:val="001D11E3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702"/>
    <w:rsid w:val="001D78C7"/>
    <w:rsid w:val="001D7D41"/>
    <w:rsid w:val="001E05A9"/>
    <w:rsid w:val="001E06D5"/>
    <w:rsid w:val="001E07A6"/>
    <w:rsid w:val="001E0B0F"/>
    <w:rsid w:val="001E0CE4"/>
    <w:rsid w:val="001E11AA"/>
    <w:rsid w:val="001E12EF"/>
    <w:rsid w:val="001E152F"/>
    <w:rsid w:val="001E17D2"/>
    <w:rsid w:val="001E190A"/>
    <w:rsid w:val="001E1A36"/>
    <w:rsid w:val="001E1AC6"/>
    <w:rsid w:val="001E1B7F"/>
    <w:rsid w:val="001E1C32"/>
    <w:rsid w:val="001E1C51"/>
    <w:rsid w:val="001E218C"/>
    <w:rsid w:val="001E253B"/>
    <w:rsid w:val="001E2580"/>
    <w:rsid w:val="001E284B"/>
    <w:rsid w:val="001E2BCB"/>
    <w:rsid w:val="001E301B"/>
    <w:rsid w:val="001E3181"/>
    <w:rsid w:val="001E3351"/>
    <w:rsid w:val="001E3958"/>
    <w:rsid w:val="001E407B"/>
    <w:rsid w:val="001E4733"/>
    <w:rsid w:val="001E48BB"/>
    <w:rsid w:val="001E48C8"/>
    <w:rsid w:val="001E497C"/>
    <w:rsid w:val="001E4CF3"/>
    <w:rsid w:val="001E4E53"/>
    <w:rsid w:val="001E4FB5"/>
    <w:rsid w:val="001E51B2"/>
    <w:rsid w:val="001E53B6"/>
    <w:rsid w:val="001E55CD"/>
    <w:rsid w:val="001E56F2"/>
    <w:rsid w:val="001E5999"/>
    <w:rsid w:val="001E5CC8"/>
    <w:rsid w:val="001E5EFF"/>
    <w:rsid w:val="001E6A40"/>
    <w:rsid w:val="001E6C60"/>
    <w:rsid w:val="001E711F"/>
    <w:rsid w:val="001E7747"/>
    <w:rsid w:val="001E7756"/>
    <w:rsid w:val="001E7966"/>
    <w:rsid w:val="001E7EF8"/>
    <w:rsid w:val="001F057B"/>
    <w:rsid w:val="001F06E2"/>
    <w:rsid w:val="001F12F4"/>
    <w:rsid w:val="001F134A"/>
    <w:rsid w:val="001F160F"/>
    <w:rsid w:val="001F1678"/>
    <w:rsid w:val="001F18CF"/>
    <w:rsid w:val="001F1996"/>
    <w:rsid w:val="001F1C27"/>
    <w:rsid w:val="001F1E21"/>
    <w:rsid w:val="001F1EF5"/>
    <w:rsid w:val="001F1FD3"/>
    <w:rsid w:val="001F20C0"/>
    <w:rsid w:val="001F2186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80C"/>
    <w:rsid w:val="001F495F"/>
    <w:rsid w:val="001F49C6"/>
    <w:rsid w:val="001F4DE1"/>
    <w:rsid w:val="001F50B0"/>
    <w:rsid w:val="001F510D"/>
    <w:rsid w:val="001F566C"/>
    <w:rsid w:val="001F568E"/>
    <w:rsid w:val="001F595C"/>
    <w:rsid w:val="001F5AB4"/>
    <w:rsid w:val="001F5C19"/>
    <w:rsid w:val="001F5C3D"/>
    <w:rsid w:val="001F5C59"/>
    <w:rsid w:val="001F60F2"/>
    <w:rsid w:val="001F60F7"/>
    <w:rsid w:val="001F624B"/>
    <w:rsid w:val="001F6556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B5"/>
    <w:rsid w:val="002012C4"/>
    <w:rsid w:val="00201484"/>
    <w:rsid w:val="00201A1F"/>
    <w:rsid w:val="00201D08"/>
    <w:rsid w:val="002020DB"/>
    <w:rsid w:val="00202814"/>
    <w:rsid w:val="00202A0F"/>
    <w:rsid w:val="00203105"/>
    <w:rsid w:val="00203320"/>
    <w:rsid w:val="0020381E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4D"/>
    <w:rsid w:val="00205895"/>
    <w:rsid w:val="002058B4"/>
    <w:rsid w:val="00205ECB"/>
    <w:rsid w:val="00206200"/>
    <w:rsid w:val="0020661C"/>
    <w:rsid w:val="002066EA"/>
    <w:rsid w:val="002067F7"/>
    <w:rsid w:val="0020690E"/>
    <w:rsid w:val="00206975"/>
    <w:rsid w:val="00207105"/>
    <w:rsid w:val="00207168"/>
    <w:rsid w:val="00207315"/>
    <w:rsid w:val="00207340"/>
    <w:rsid w:val="00210084"/>
    <w:rsid w:val="002101DC"/>
    <w:rsid w:val="002103AE"/>
    <w:rsid w:val="002105C3"/>
    <w:rsid w:val="0021085B"/>
    <w:rsid w:val="002109F5"/>
    <w:rsid w:val="00210C60"/>
    <w:rsid w:val="00210D3D"/>
    <w:rsid w:val="00211533"/>
    <w:rsid w:val="002118C4"/>
    <w:rsid w:val="00212111"/>
    <w:rsid w:val="002125BA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9D5"/>
    <w:rsid w:val="00214C30"/>
    <w:rsid w:val="00215066"/>
    <w:rsid w:val="00215113"/>
    <w:rsid w:val="00215B31"/>
    <w:rsid w:val="0021609C"/>
    <w:rsid w:val="002161ED"/>
    <w:rsid w:val="00216313"/>
    <w:rsid w:val="00216474"/>
    <w:rsid w:val="002166A5"/>
    <w:rsid w:val="002170C8"/>
    <w:rsid w:val="0021758E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EEC"/>
    <w:rsid w:val="00221F0A"/>
    <w:rsid w:val="00221F4D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4C9"/>
    <w:rsid w:val="00223650"/>
    <w:rsid w:val="0022366A"/>
    <w:rsid w:val="00223902"/>
    <w:rsid w:val="00223AEC"/>
    <w:rsid w:val="00223D2D"/>
    <w:rsid w:val="00223D79"/>
    <w:rsid w:val="00224044"/>
    <w:rsid w:val="00224689"/>
    <w:rsid w:val="00224870"/>
    <w:rsid w:val="00224BB2"/>
    <w:rsid w:val="00224F04"/>
    <w:rsid w:val="002250DC"/>
    <w:rsid w:val="002254D7"/>
    <w:rsid w:val="002255D9"/>
    <w:rsid w:val="0022569F"/>
    <w:rsid w:val="002256C1"/>
    <w:rsid w:val="00225A15"/>
    <w:rsid w:val="00225AC3"/>
    <w:rsid w:val="00225D4D"/>
    <w:rsid w:val="0022602C"/>
    <w:rsid w:val="00226479"/>
    <w:rsid w:val="002265D8"/>
    <w:rsid w:val="002271E4"/>
    <w:rsid w:val="0022736F"/>
    <w:rsid w:val="00227573"/>
    <w:rsid w:val="00227844"/>
    <w:rsid w:val="0022790F"/>
    <w:rsid w:val="00227969"/>
    <w:rsid w:val="002279AE"/>
    <w:rsid w:val="00227CC1"/>
    <w:rsid w:val="0023023D"/>
    <w:rsid w:val="00230246"/>
    <w:rsid w:val="002303BB"/>
    <w:rsid w:val="002303FE"/>
    <w:rsid w:val="0023041D"/>
    <w:rsid w:val="002304DE"/>
    <w:rsid w:val="00230973"/>
    <w:rsid w:val="0023136A"/>
    <w:rsid w:val="00231493"/>
    <w:rsid w:val="002314BC"/>
    <w:rsid w:val="002317DA"/>
    <w:rsid w:val="00231A0B"/>
    <w:rsid w:val="00231C4B"/>
    <w:rsid w:val="00232216"/>
    <w:rsid w:val="0023253B"/>
    <w:rsid w:val="00232865"/>
    <w:rsid w:val="002329AB"/>
    <w:rsid w:val="002329C5"/>
    <w:rsid w:val="00232A5F"/>
    <w:rsid w:val="00232C6C"/>
    <w:rsid w:val="00232CD0"/>
    <w:rsid w:val="00232F23"/>
    <w:rsid w:val="00233312"/>
    <w:rsid w:val="002338AE"/>
    <w:rsid w:val="00233BC6"/>
    <w:rsid w:val="002340B2"/>
    <w:rsid w:val="0023412E"/>
    <w:rsid w:val="00234311"/>
    <w:rsid w:val="00234818"/>
    <w:rsid w:val="00234EAE"/>
    <w:rsid w:val="00234FC5"/>
    <w:rsid w:val="002350E6"/>
    <w:rsid w:val="0023559A"/>
    <w:rsid w:val="0023620E"/>
    <w:rsid w:val="0023696E"/>
    <w:rsid w:val="0023697D"/>
    <w:rsid w:val="00236E20"/>
    <w:rsid w:val="00236EFF"/>
    <w:rsid w:val="00237423"/>
    <w:rsid w:val="00237AE9"/>
    <w:rsid w:val="00237D36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1E9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2A9"/>
    <w:rsid w:val="00244481"/>
    <w:rsid w:val="00244B2F"/>
    <w:rsid w:val="00244CF9"/>
    <w:rsid w:val="002450E1"/>
    <w:rsid w:val="00245344"/>
    <w:rsid w:val="002453ED"/>
    <w:rsid w:val="0024548F"/>
    <w:rsid w:val="0024582A"/>
    <w:rsid w:val="00245B42"/>
    <w:rsid w:val="00245EED"/>
    <w:rsid w:val="0024640D"/>
    <w:rsid w:val="00246411"/>
    <w:rsid w:val="002465C9"/>
    <w:rsid w:val="00246695"/>
    <w:rsid w:val="00246D71"/>
    <w:rsid w:val="00246F3C"/>
    <w:rsid w:val="00246F73"/>
    <w:rsid w:val="002479B8"/>
    <w:rsid w:val="00247BA2"/>
    <w:rsid w:val="002500BC"/>
    <w:rsid w:val="00250423"/>
    <w:rsid w:val="002504D4"/>
    <w:rsid w:val="00250A2A"/>
    <w:rsid w:val="00250BDA"/>
    <w:rsid w:val="00250D87"/>
    <w:rsid w:val="0025105F"/>
    <w:rsid w:val="002510E3"/>
    <w:rsid w:val="0025138F"/>
    <w:rsid w:val="002515EB"/>
    <w:rsid w:val="0025164D"/>
    <w:rsid w:val="00251923"/>
    <w:rsid w:val="0025195C"/>
    <w:rsid w:val="00251BB8"/>
    <w:rsid w:val="00251BEC"/>
    <w:rsid w:val="00251EA8"/>
    <w:rsid w:val="0025234E"/>
    <w:rsid w:val="002524CA"/>
    <w:rsid w:val="00252647"/>
    <w:rsid w:val="00252A5D"/>
    <w:rsid w:val="00252AAD"/>
    <w:rsid w:val="00252DEE"/>
    <w:rsid w:val="002539C6"/>
    <w:rsid w:val="00253ABB"/>
    <w:rsid w:val="00253D0E"/>
    <w:rsid w:val="00253ECD"/>
    <w:rsid w:val="00253EE2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A59"/>
    <w:rsid w:val="00255C1A"/>
    <w:rsid w:val="00255C3F"/>
    <w:rsid w:val="00255CF2"/>
    <w:rsid w:val="00255E8E"/>
    <w:rsid w:val="00256352"/>
    <w:rsid w:val="00256CB8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6A1"/>
    <w:rsid w:val="0026092F"/>
    <w:rsid w:val="00260F18"/>
    <w:rsid w:val="002614E7"/>
    <w:rsid w:val="002622BA"/>
    <w:rsid w:val="00262A5F"/>
    <w:rsid w:val="00263417"/>
    <w:rsid w:val="00263512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B0E"/>
    <w:rsid w:val="00270C9A"/>
    <w:rsid w:val="00271216"/>
    <w:rsid w:val="002716B0"/>
    <w:rsid w:val="0027295F"/>
    <w:rsid w:val="00272A1B"/>
    <w:rsid w:val="00272AFB"/>
    <w:rsid w:val="00272C44"/>
    <w:rsid w:val="00272D23"/>
    <w:rsid w:val="00273329"/>
    <w:rsid w:val="002734AC"/>
    <w:rsid w:val="0027358C"/>
    <w:rsid w:val="0027371F"/>
    <w:rsid w:val="002739F1"/>
    <w:rsid w:val="00273E35"/>
    <w:rsid w:val="00274B49"/>
    <w:rsid w:val="00274BED"/>
    <w:rsid w:val="00274DE7"/>
    <w:rsid w:val="002752B3"/>
    <w:rsid w:val="00275C31"/>
    <w:rsid w:val="00276171"/>
    <w:rsid w:val="00276378"/>
    <w:rsid w:val="00276670"/>
    <w:rsid w:val="002768AF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1F2D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120"/>
    <w:rsid w:val="0028637E"/>
    <w:rsid w:val="002863CC"/>
    <w:rsid w:val="00286617"/>
    <w:rsid w:val="00286671"/>
    <w:rsid w:val="002869A2"/>
    <w:rsid w:val="00286EB5"/>
    <w:rsid w:val="00286F5B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91C"/>
    <w:rsid w:val="00290DA6"/>
    <w:rsid w:val="00290FA6"/>
    <w:rsid w:val="00290FAD"/>
    <w:rsid w:val="002915C1"/>
    <w:rsid w:val="002917DD"/>
    <w:rsid w:val="00291C40"/>
    <w:rsid w:val="00291E30"/>
    <w:rsid w:val="00291FC2"/>
    <w:rsid w:val="002922D7"/>
    <w:rsid w:val="002923BE"/>
    <w:rsid w:val="002928A9"/>
    <w:rsid w:val="00292CF7"/>
    <w:rsid w:val="00293041"/>
    <w:rsid w:val="002930AA"/>
    <w:rsid w:val="00293258"/>
    <w:rsid w:val="002933CF"/>
    <w:rsid w:val="00293470"/>
    <w:rsid w:val="00293A2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BA6"/>
    <w:rsid w:val="00295F0A"/>
    <w:rsid w:val="0029605B"/>
    <w:rsid w:val="0029672F"/>
    <w:rsid w:val="00296954"/>
    <w:rsid w:val="002969BD"/>
    <w:rsid w:val="00296A62"/>
    <w:rsid w:val="002975B1"/>
    <w:rsid w:val="00297773"/>
    <w:rsid w:val="002A03F0"/>
    <w:rsid w:val="002A03F5"/>
    <w:rsid w:val="002A0476"/>
    <w:rsid w:val="002A09C2"/>
    <w:rsid w:val="002A0B5D"/>
    <w:rsid w:val="002A0E12"/>
    <w:rsid w:val="002A11D5"/>
    <w:rsid w:val="002A12EE"/>
    <w:rsid w:val="002A14B2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DC5"/>
    <w:rsid w:val="002A3F2B"/>
    <w:rsid w:val="002A420C"/>
    <w:rsid w:val="002A447F"/>
    <w:rsid w:val="002A46CB"/>
    <w:rsid w:val="002A471B"/>
    <w:rsid w:val="002A495F"/>
    <w:rsid w:val="002A4C02"/>
    <w:rsid w:val="002A4D97"/>
    <w:rsid w:val="002A5631"/>
    <w:rsid w:val="002A58F6"/>
    <w:rsid w:val="002A593D"/>
    <w:rsid w:val="002A5AFA"/>
    <w:rsid w:val="002A5DB7"/>
    <w:rsid w:val="002A6930"/>
    <w:rsid w:val="002A7079"/>
    <w:rsid w:val="002A7268"/>
    <w:rsid w:val="002A772D"/>
    <w:rsid w:val="002A7BA5"/>
    <w:rsid w:val="002A7C38"/>
    <w:rsid w:val="002A7D0F"/>
    <w:rsid w:val="002B0166"/>
    <w:rsid w:val="002B022F"/>
    <w:rsid w:val="002B0303"/>
    <w:rsid w:val="002B0426"/>
    <w:rsid w:val="002B0429"/>
    <w:rsid w:val="002B05C2"/>
    <w:rsid w:val="002B079C"/>
    <w:rsid w:val="002B14B2"/>
    <w:rsid w:val="002B1BD1"/>
    <w:rsid w:val="002B1C3C"/>
    <w:rsid w:val="002B1CB9"/>
    <w:rsid w:val="002B1DEF"/>
    <w:rsid w:val="002B1F42"/>
    <w:rsid w:val="002B20C7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4E9"/>
    <w:rsid w:val="002B35E0"/>
    <w:rsid w:val="002B35EC"/>
    <w:rsid w:val="002B3746"/>
    <w:rsid w:val="002B3F5F"/>
    <w:rsid w:val="002B41AE"/>
    <w:rsid w:val="002B449D"/>
    <w:rsid w:val="002B44CF"/>
    <w:rsid w:val="002B4AAA"/>
    <w:rsid w:val="002B4EFC"/>
    <w:rsid w:val="002B513D"/>
    <w:rsid w:val="002B515D"/>
    <w:rsid w:val="002B54F9"/>
    <w:rsid w:val="002B58B2"/>
    <w:rsid w:val="002B5E6A"/>
    <w:rsid w:val="002B6750"/>
    <w:rsid w:val="002B680E"/>
    <w:rsid w:val="002B695B"/>
    <w:rsid w:val="002B6A71"/>
    <w:rsid w:val="002B6D32"/>
    <w:rsid w:val="002B71B7"/>
    <w:rsid w:val="002B75DA"/>
    <w:rsid w:val="002B7BA7"/>
    <w:rsid w:val="002B7E5B"/>
    <w:rsid w:val="002C03D9"/>
    <w:rsid w:val="002C0D86"/>
    <w:rsid w:val="002C1016"/>
    <w:rsid w:val="002C10D4"/>
    <w:rsid w:val="002C16E7"/>
    <w:rsid w:val="002C1CDE"/>
    <w:rsid w:val="002C26CC"/>
    <w:rsid w:val="002C28E5"/>
    <w:rsid w:val="002C2E60"/>
    <w:rsid w:val="002C3106"/>
    <w:rsid w:val="002C3584"/>
    <w:rsid w:val="002C3EB7"/>
    <w:rsid w:val="002C49FB"/>
    <w:rsid w:val="002C4C1B"/>
    <w:rsid w:val="002C5143"/>
    <w:rsid w:val="002C51E5"/>
    <w:rsid w:val="002C5C22"/>
    <w:rsid w:val="002C5CEF"/>
    <w:rsid w:val="002C5FCE"/>
    <w:rsid w:val="002C626C"/>
    <w:rsid w:val="002C638A"/>
    <w:rsid w:val="002C65A6"/>
    <w:rsid w:val="002C6860"/>
    <w:rsid w:val="002C68F1"/>
    <w:rsid w:val="002C6D71"/>
    <w:rsid w:val="002C6E64"/>
    <w:rsid w:val="002C6FCD"/>
    <w:rsid w:val="002C714F"/>
    <w:rsid w:val="002C7491"/>
    <w:rsid w:val="002C7698"/>
    <w:rsid w:val="002C79A4"/>
    <w:rsid w:val="002C7AFF"/>
    <w:rsid w:val="002D06B6"/>
    <w:rsid w:val="002D07E9"/>
    <w:rsid w:val="002D105B"/>
    <w:rsid w:val="002D148C"/>
    <w:rsid w:val="002D2431"/>
    <w:rsid w:val="002D28BF"/>
    <w:rsid w:val="002D2A52"/>
    <w:rsid w:val="002D2E9F"/>
    <w:rsid w:val="002D3165"/>
    <w:rsid w:val="002D369B"/>
    <w:rsid w:val="002D3F44"/>
    <w:rsid w:val="002D3F80"/>
    <w:rsid w:val="002D42F8"/>
    <w:rsid w:val="002D45A1"/>
    <w:rsid w:val="002D4AE4"/>
    <w:rsid w:val="002D53F6"/>
    <w:rsid w:val="002D5494"/>
    <w:rsid w:val="002D55F9"/>
    <w:rsid w:val="002D5733"/>
    <w:rsid w:val="002D5C21"/>
    <w:rsid w:val="002D5C43"/>
    <w:rsid w:val="002D60AB"/>
    <w:rsid w:val="002D60E2"/>
    <w:rsid w:val="002D644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68F"/>
    <w:rsid w:val="002E1714"/>
    <w:rsid w:val="002E1D89"/>
    <w:rsid w:val="002E1D93"/>
    <w:rsid w:val="002E1E65"/>
    <w:rsid w:val="002E2157"/>
    <w:rsid w:val="002E219A"/>
    <w:rsid w:val="002E21F8"/>
    <w:rsid w:val="002E241D"/>
    <w:rsid w:val="002E2783"/>
    <w:rsid w:val="002E28E8"/>
    <w:rsid w:val="002E2A84"/>
    <w:rsid w:val="002E2AD3"/>
    <w:rsid w:val="002E305B"/>
    <w:rsid w:val="002E31B2"/>
    <w:rsid w:val="002E32BE"/>
    <w:rsid w:val="002E3D5C"/>
    <w:rsid w:val="002E3FC1"/>
    <w:rsid w:val="002E4489"/>
    <w:rsid w:val="002E49F2"/>
    <w:rsid w:val="002E4C88"/>
    <w:rsid w:val="002E4E4C"/>
    <w:rsid w:val="002E4F72"/>
    <w:rsid w:val="002E50A6"/>
    <w:rsid w:val="002E54D6"/>
    <w:rsid w:val="002E57B2"/>
    <w:rsid w:val="002E597E"/>
    <w:rsid w:val="002E5D5F"/>
    <w:rsid w:val="002E6263"/>
    <w:rsid w:val="002E6379"/>
    <w:rsid w:val="002E654A"/>
    <w:rsid w:val="002E6591"/>
    <w:rsid w:val="002E65BC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6FE4"/>
    <w:rsid w:val="002E7105"/>
    <w:rsid w:val="002E7A91"/>
    <w:rsid w:val="002F030E"/>
    <w:rsid w:val="002F0A4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14F"/>
    <w:rsid w:val="002F23ED"/>
    <w:rsid w:val="002F2429"/>
    <w:rsid w:val="002F271D"/>
    <w:rsid w:val="002F297F"/>
    <w:rsid w:val="002F2F28"/>
    <w:rsid w:val="002F3297"/>
    <w:rsid w:val="002F355F"/>
    <w:rsid w:val="002F38F3"/>
    <w:rsid w:val="002F3EFC"/>
    <w:rsid w:val="002F452F"/>
    <w:rsid w:val="002F4A1E"/>
    <w:rsid w:val="002F5017"/>
    <w:rsid w:val="002F5534"/>
    <w:rsid w:val="002F561C"/>
    <w:rsid w:val="002F568F"/>
    <w:rsid w:val="002F5C1D"/>
    <w:rsid w:val="002F5D69"/>
    <w:rsid w:val="002F5D6D"/>
    <w:rsid w:val="002F5FA4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8E6"/>
    <w:rsid w:val="002F7E65"/>
    <w:rsid w:val="00300047"/>
    <w:rsid w:val="0030005E"/>
    <w:rsid w:val="0030067B"/>
    <w:rsid w:val="00300829"/>
    <w:rsid w:val="00300BCF"/>
    <w:rsid w:val="00300C6D"/>
    <w:rsid w:val="0030120C"/>
    <w:rsid w:val="00301547"/>
    <w:rsid w:val="00301B18"/>
    <w:rsid w:val="00301C87"/>
    <w:rsid w:val="00301E73"/>
    <w:rsid w:val="00301FCC"/>
    <w:rsid w:val="00302037"/>
    <w:rsid w:val="003021AC"/>
    <w:rsid w:val="00302273"/>
    <w:rsid w:val="0030258F"/>
    <w:rsid w:val="00303A9A"/>
    <w:rsid w:val="00303D39"/>
    <w:rsid w:val="00303EBE"/>
    <w:rsid w:val="00304147"/>
    <w:rsid w:val="003045B6"/>
    <w:rsid w:val="003048C4"/>
    <w:rsid w:val="0030490B"/>
    <w:rsid w:val="00304988"/>
    <w:rsid w:val="00304B69"/>
    <w:rsid w:val="00304D2A"/>
    <w:rsid w:val="003052A0"/>
    <w:rsid w:val="0030532B"/>
    <w:rsid w:val="00305541"/>
    <w:rsid w:val="00305B63"/>
    <w:rsid w:val="00306A42"/>
    <w:rsid w:val="00306BCA"/>
    <w:rsid w:val="00306DCB"/>
    <w:rsid w:val="003076F0"/>
    <w:rsid w:val="00307724"/>
    <w:rsid w:val="00307929"/>
    <w:rsid w:val="00307A5E"/>
    <w:rsid w:val="0031004F"/>
    <w:rsid w:val="003101E2"/>
    <w:rsid w:val="003104C1"/>
    <w:rsid w:val="003107AE"/>
    <w:rsid w:val="00310BAA"/>
    <w:rsid w:val="00310E58"/>
    <w:rsid w:val="00310F39"/>
    <w:rsid w:val="00312284"/>
    <w:rsid w:val="003125BA"/>
    <w:rsid w:val="00312D54"/>
    <w:rsid w:val="00313335"/>
    <w:rsid w:val="0031340C"/>
    <w:rsid w:val="00313761"/>
    <w:rsid w:val="00313789"/>
    <w:rsid w:val="003137C3"/>
    <w:rsid w:val="0031399E"/>
    <w:rsid w:val="00313C76"/>
    <w:rsid w:val="00314088"/>
    <w:rsid w:val="00314164"/>
    <w:rsid w:val="003150B7"/>
    <w:rsid w:val="00315343"/>
    <w:rsid w:val="00315793"/>
    <w:rsid w:val="00315A39"/>
    <w:rsid w:val="00315A7C"/>
    <w:rsid w:val="00315C13"/>
    <w:rsid w:val="00315F4B"/>
    <w:rsid w:val="003163C8"/>
    <w:rsid w:val="00316B50"/>
    <w:rsid w:val="00316CC1"/>
    <w:rsid w:val="00316F3C"/>
    <w:rsid w:val="00317620"/>
    <w:rsid w:val="003176A2"/>
    <w:rsid w:val="003177CF"/>
    <w:rsid w:val="00317A22"/>
    <w:rsid w:val="00317F80"/>
    <w:rsid w:val="0032025A"/>
    <w:rsid w:val="0032044C"/>
    <w:rsid w:val="00320B83"/>
    <w:rsid w:val="00320CCA"/>
    <w:rsid w:val="00320FE6"/>
    <w:rsid w:val="0032147D"/>
    <w:rsid w:val="0032172C"/>
    <w:rsid w:val="00321761"/>
    <w:rsid w:val="0032184A"/>
    <w:rsid w:val="00321924"/>
    <w:rsid w:val="00321A2D"/>
    <w:rsid w:val="00321BC9"/>
    <w:rsid w:val="00321CD1"/>
    <w:rsid w:val="003222A8"/>
    <w:rsid w:val="00322B5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6E7"/>
    <w:rsid w:val="0032591E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22D"/>
    <w:rsid w:val="00333470"/>
    <w:rsid w:val="003335E3"/>
    <w:rsid w:val="00333656"/>
    <w:rsid w:val="00333CEF"/>
    <w:rsid w:val="00333DE3"/>
    <w:rsid w:val="00333EE0"/>
    <w:rsid w:val="00333F4A"/>
    <w:rsid w:val="00334426"/>
    <w:rsid w:val="003346EC"/>
    <w:rsid w:val="00334B2F"/>
    <w:rsid w:val="00334B30"/>
    <w:rsid w:val="00334D41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0DCF"/>
    <w:rsid w:val="00341724"/>
    <w:rsid w:val="003418E0"/>
    <w:rsid w:val="00341E8B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1B5"/>
    <w:rsid w:val="00345221"/>
    <w:rsid w:val="0034576D"/>
    <w:rsid w:val="00345B35"/>
    <w:rsid w:val="00345DB2"/>
    <w:rsid w:val="00345FDC"/>
    <w:rsid w:val="0034608F"/>
    <w:rsid w:val="0034614B"/>
    <w:rsid w:val="0034631E"/>
    <w:rsid w:val="003463C0"/>
    <w:rsid w:val="00346593"/>
    <w:rsid w:val="00346755"/>
    <w:rsid w:val="00346E99"/>
    <w:rsid w:val="003470F8"/>
    <w:rsid w:val="0034745F"/>
    <w:rsid w:val="00347546"/>
    <w:rsid w:val="003475AD"/>
    <w:rsid w:val="0034781B"/>
    <w:rsid w:val="00347D77"/>
    <w:rsid w:val="00347F78"/>
    <w:rsid w:val="003501A3"/>
    <w:rsid w:val="003502AC"/>
    <w:rsid w:val="00350705"/>
    <w:rsid w:val="00350981"/>
    <w:rsid w:val="003509A8"/>
    <w:rsid w:val="00350C17"/>
    <w:rsid w:val="00350C61"/>
    <w:rsid w:val="0035124F"/>
    <w:rsid w:val="00351614"/>
    <w:rsid w:val="0035173D"/>
    <w:rsid w:val="00351862"/>
    <w:rsid w:val="003519E8"/>
    <w:rsid w:val="00351B1E"/>
    <w:rsid w:val="003523EB"/>
    <w:rsid w:val="00352C80"/>
    <w:rsid w:val="003535F8"/>
    <w:rsid w:val="00353894"/>
    <w:rsid w:val="00353910"/>
    <w:rsid w:val="00353E89"/>
    <w:rsid w:val="00354094"/>
    <w:rsid w:val="00354933"/>
    <w:rsid w:val="003549F5"/>
    <w:rsid w:val="00354D98"/>
    <w:rsid w:val="00355086"/>
    <w:rsid w:val="0035516E"/>
    <w:rsid w:val="00355176"/>
    <w:rsid w:val="0035584A"/>
    <w:rsid w:val="0035585D"/>
    <w:rsid w:val="00355905"/>
    <w:rsid w:val="00355984"/>
    <w:rsid w:val="00355DA9"/>
    <w:rsid w:val="00356565"/>
    <w:rsid w:val="00356650"/>
    <w:rsid w:val="00356A42"/>
    <w:rsid w:val="00356BD9"/>
    <w:rsid w:val="003570C7"/>
    <w:rsid w:val="003570DE"/>
    <w:rsid w:val="003573F8"/>
    <w:rsid w:val="0035766E"/>
    <w:rsid w:val="00357DA0"/>
    <w:rsid w:val="00357F46"/>
    <w:rsid w:val="003603AA"/>
    <w:rsid w:val="003604BA"/>
    <w:rsid w:val="003607E2"/>
    <w:rsid w:val="00361282"/>
    <w:rsid w:val="003612FC"/>
    <w:rsid w:val="00361582"/>
    <w:rsid w:val="00361643"/>
    <w:rsid w:val="0036197C"/>
    <w:rsid w:val="00361A36"/>
    <w:rsid w:val="00361AC7"/>
    <w:rsid w:val="00361B11"/>
    <w:rsid w:val="00361D7D"/>
    <w:rsid w:val="00362443"/>
    <w:rsid w:val="003624A3"/>
    <w:rsid w:val="00362A1B"/>
    <w:rsid w:val="00362C9A"/>
    <w:rsid w:val="00362DD2"/>
    <w:rsid w:val="00362ED3"/>
    <w:rsid w:val="0036349D"/>
    <w:rsid w:val="003635C0"/>
    <w:rsid w:val="00363BD7"/>
    <w:rsid w:val="00363C35"/>
    <w:rsid w:val="00363E54"/>
    <w:rsid w:val="003641A4"/>
    <w:rsid w:val="003642E0"/>
    <w:rsid w:val="003643DB"/>
    <w:rsid w:val="0036446D"/>
    <w:rsid w:val="003649FE"/>
    <w:rsid w:val="0036507E"/>
    <w:rsid w:val="00365305"/>
    <w:rsid w:val="003659CA"/>
    <w:rsid w:val="00365B7C"/>
    <w:rsid w:val="00365C86"/>
    <w:rsid w:val="00365F41"/>
    <w:rsid w:val="00366230"/>
    <w:rsid w:val="00366510"/>
    <w:rsid w:val="00366580"/>
    <w:rsid w:val="00366860"/>
    <w:rsid w:val="003669D3"/>
    <w:rsid w:val="00366AB1"/>
    <w:rsid w:val="00366B19"/>
    <w:rsid w:val="003670FE"/>
    <w:rsid w:val="00367133"/>
    <w:rsid w:val="00367534"/>
    <w:rsid w:val="003679C8"/>
    <w:rsid w:val="00367C14"/>
    <w:rsid w:val="00367CC1"/>
    <w:rsid w:val="00367E33"/>
    <w:rsid w:val="00367E9C"/>
    <w:rsid w:val="00370245"/>
    <w:rsid w:val="003702BE"/>
    <w:rsid w:val="00370880"/>
    <w:rsid w:val="00370CC3"/>
    <w:rsid w:val="00370E4C"/>
    <w:rsid w:val="0037162C"/>
    <w:rsid w:val="003717DA"/>
    <w:rsid w:val="003719E1"/>
    <w:rsid w:val="00371BBF"/>
    <w:rsid w:val="00371F65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4E11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36C"/>
    <w:rsid w:val="00380477"/>
    <w:rsid w:val="0038051B"/>
    <w:rsid w:val="003808F6"/>
    <w:rsid w:val="003809FD"/>
    <w:rsid w:val="00380EB1"/>
    <w:rsid w:val="00380EFD"/>
    <w:rsid w:val="00380FD8"/>
    <w:rsid w:val="00381513"/>
    <w:rsid w:val="0038199B"/>
    <w:rsid w:val="00381CE3"/>
    <w:rsid w:val="00381F51"/>
    <w:rsid w:val="00382906"/>
    <w:rsid w:val="00382C25"/>
    <w:rsid w:val="00382C57"/>
    <w:rsid w:val="00382FDC"/>
    <w:rsid w:val="003830F0"/>
    <w:rsid w:val="00383858"/>
    <w:rsid w:val="00384667"/>
    <w:rsid w:val="003846B6"/>
    <w:rsid w:val="003846DB"/>
    <w:rsid w:val="003848F7"/>
    <w:rsid w:val="00384AE5"/>
    <w:rsid w:val="00384B88"/>
    <w:rsid w:val="00384C53"/>
    <w:rsid w:val="00385846"/>
    <w:rsid w:val="00385CFC"/>
    <w:rsid w:val="00385F3C"/>
    <w:rsid w:val="00385F4A"/>
    <w:rsid w:val="0038605A"/>
    <w:rsid w:val="003863EE"/>
    <w:rsid w:val="0038656F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72F"/>
    <w:rsid w:val="00387817"/>
    <w:rsid w:val="00387F0F"/>
    <w:rsid w:val="00390222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6E5"/>
    <w:rsid w:val="00392DEF"/>
    <w:rsid w:val="003931C6"/>
    <w:rsid w:val="003936CB"/>
    <w:rsid w:val="00393705"/>
    <w:rsid w:val="00393A2F"/>
    <w:rsid w:val="00393CF9"/>
    <w:rsid w:val="00393CFC"/>
    <w:rsid w:val="00393D1C"/>
    <w:rsid w:val="0039446B"/>
    <w:rsid w:val="003946CA"/>
    <w:rsid w:val="0039480B"/>
    <w:rsid w:val="00394899"/>
    <w:rsid w:val="0039495C"/>
    <w:rsid w:val="00394A38"/>
    <w:rsid w:val="00394E6C"/>
    <w:rsid w:val="003955B1"/>
    <w:rsid w:val="00395D09"/>
    <w:rsid w:val="00396139"/>
    <w:rsid w:val="0039643D"/>
    <w:rsid w:val="00396718"/>
    <w:rsid w:val="003968AC"/>
    <w:rsid w:val="00396930"/>
    <w:rsid w:val="00396DDB"/>
    <w:rsid w:val="003972B8"/>
    <w:rsid w:val="0039757E"/>
    <w:rsid w:val="00397678"/>
    <w:rsid w:val="003976E0"/>
    <w:rsid w:val="00397864"/>
    <w:rsid w:val="00397A51"/>
    <w:rsid w:val="00397A5B"/>
    <w:rsid w:val="00397C6F"/>
    <w:rsid w:val="00397F5F"/>
    <w:rsid w:val="003A0012"/>
    <w:rsid w:val="003A0244"/>
    <w:rsid w:val="003A02E3"/>
    <w:rsid w:val="003A0445"/>
    <w:rsid w:val="003A04CB"/>
    <w:rsid w:val="003A060C"/>
    <w:rsid w:val="003A0AD3"/>
    <w:rsid w:val="003A0C58"/>
    <w:rsid w:val="003A0CA7"/>
    <w:rsid w:val="003A0E2D"/>
    <w:rsid w:val="003A0EB3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6E5"/>
    <w:rsid w:val="003A3722"/>
    <w:rsid w:val="003A3B2C"/>
    <w:rsid w:val="003A3BCC"/>
    <w:rsid w:val="003A412D"/>
    <w:rsid w:val="003A4876"/>
    <w:rsid w:val="003A4B19"/>
    <w:rsid w:val="003A52E8"/>
    <w:rsid w:val="003A55BA"/>
    <w:rsid w:val="003A5B4E"/>
    <w:rsid w:val="003A60FD"/>
    <w:rsid w:val="003A6847"/>
    <w:rsid w:val="003A684D"/>
    <w:rsid w:val="003A699A"/>
    <w:rsid w:val="003A6C27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194"/>
    <w:rsid w:val="003B023E"/>
    <w:rsid w:val="003B0477"/>
    <w:rsid w:val="003B055A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4A6E"/>
    <w:rsid w:val="003B4B5A"/>
    <w:rsid w:val="003B50D2"/>
    <w:rsid w:val="003B5771"/>
    <w:rsid w:val="003B58C8"/>
    <w:rsid w:val="003B5E6C"/>
    <w:rsid w:val="003B6473"/>
    <w:rsid w:val="003B68CF"/>
    <w:rsid w:val="003B6A03"/>
    <w:rsid w:val="003B7039"/>
    <w:rsid w:val="003B704A"/>
    <w:rsid w:val="003B708D"/>
    <w:rsid w:val="003B78FE"/>
    <w:rsid w:val="003B7A6F"/>
    <w:rsid w:val="003B7A75"/>
    <w:rsid w:val="003B7BC9"/>
    <w:rsid w:val="003C00B3"/>
    <w:rsid w:val="003C029C"/>
    <w:rsid w:val="003C040B"/>
    <w:rsid w:val="003C0581"/>
    <w:rsid w:val="003C07E2"/>
    <w:rsid w:val="003C0AED"/>
    <w:rsid w:val="003C0D8F"/>
    <w:rsid w:val="003C0E0D"/>
    <w:rsid w:val="003C0E5C"/>
    <w:rsid w:val="003C0EB7"/>
    <w:rsid w:val="003C11BA"/>
    <w:rsid w:val="003C1791"/>
    <w:rsid w:val="003C1CCB"/>
    <w:rsid w:val="003C2209"/>
    <w:rsid w:val="003C23EF"/>
    <w:rsid w:val="003C253B"/>
    <w:rsid w:val="003C2573"/>
    <w:rsid w:val="003C2B10"/>
    <w:rsid w:val="003C2D28"/>
    <w:rsid w:val="003C2DDA"/>
    <w:rsid w:val="003C2F84"/>
    <w:rsid w:val="003C30A1"/>
    <w:rsid w:val="003C30A8"/>
    <w:rsid w:val="003C30D4"/>
    <w:rsid w:val="003C30D9"/>
    <w:rsid w:val="003C30FC"/>
    <w:rsid w:val="003C3173"/>
    <w:rsid w:val="003C3236"/>
    <w:rsid w:val="003C4203"/>
    <w:rsid w:val="003C433F"/>
    <w:rsid w:val="003C4451"/>
    <w:rsid w:val="003C4DCC"/>
    <w:rsid w:val="003C4FF4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A13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79"/>
    <w:rsid w:val="003D1A9B"/>
    <w:rsid w:val="003D1AE3"/>
    <w:rsid w:val="003D1AF0"/>
    <w:rsid w:val="003D1B62"/>
    <w:rsid w:val="003D1C00"/>
    <w:rsid w:val="003D1E03"/>
    <w:rsid w:val="003D205E"/>
    <w:rsid w:val="003D20BD"/>
    <w:rsid w:val="003D21A7"/>
    <w:rsid w:val="003D2248"/>
    <w:rsid w:val="003D24C5"/>
    <w:rsid w:val="003D253F"/>
    <w:rsid w:val="003D28C2"/>
    <w:rsid w:val="003D309B"/>
    <w:rsid w:val="003D334A"/>
    <w:rsid w:val="003D36E9"/>
    <w:rsid w:val="003D3924"/>
    <w:rsid w:val="003D39B6"/>
    <w:rsid w:val="003D3B95"/>
    <w:rsid w:val="003D3BFF"/>
    <w:rsid w:val="003D3D3C"/>
    <w:rsid w:val="003D3EDD"/>
    <w:rsid w:val="003D4395"/>
    <w:rsid w:val="003D441E"/>
    <w:rsid w:val="003D442E"/>
    <w:rsid w:val="003D449D"/>
    <w:rsid w:val="003D4504"/>
    <w:rsid w:val="003D4DC5"/>
    <w:rsid w:val="003D50C4"/>
    <w:rsid w:val="003D53C0"/>
    <w:rsid w:val="003D5500"/>
    <w:rsid w:val="003D58A1"/>
    <w:rsid w:val="003D58E5"/>
    <w:rsid w:val="003D5A00"/>
    <w:rsid w:val="003D5C6C"/>
    <w:rsid w:val="003D5CBB"/>
    <w:rsid w:val="003D5E7A"/>
    <w:rsid w:val="003D603D"/>
    <w:rsid w:val="003D6616"/>
    <w:rsid w:val="003D69BA"/>
    <w:rsid w:val="003D6BA4"/>
    <w:rsid w:val="003D7176"/>
    <w:rsid w:val="003D742A"/>
    <w:rsid w:val="003D785C"/>
    <w:rsid w:val="003D7E0C"/>
    <w:rsid w:val="003E06FF"/>
    <w:rsid w:val="003E0700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38D3"/>
    <w:rsid w:val="003E44A6"/>
    <w:rsid w:val="003E4E4C"/>
    <w:rsid w:val="003E4EA4"/>
    <w:rsid w:val="003E510D"/>
    <w:rsid w:val="003E5110"/>
    <w:rsid w:val="003E5204"/>
    <w:rsid w:val="003E5214"/>
    <w:rsid w:val="003E5C6C"/>
    <w:rsid w:val="003E5E7B"/>
    <w:rsid w:val="003E5FF4"/>
    <w:rsid w:val="003E6020"/>
    <w:rsid w:val="003E6168"/>
    <w:rsid w:val="003E61EF"/>
    <w:rsid w:val="003E61FA"/>
    <w:rsid w:val="003E629B"/>
    <w:rsid w:val="003E642F"/>
    <w:rsid w:val="003E678F"/>
    <w:rsid w:val="003E6878"/>
    <w:rsid w:val="003E6A5C"/>
    <w:rsid w:val="003E6BA7"/>
    <w:rsid w:val="003E6D58"/>
    <w:rsid w:val="003E70D1"/>
    <w:rsid w:val="003E734D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325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60"/>
    <w:rsid w:val="003F2CC0"/>
    <w:rsid w:val="003F2DC4"/>
    <w:rsid w:val="003F2EED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D3E"/>
    <w:rsid w:val="003F5EFB"/>
    <w:rsid w:val="003F6472"/>
    <w:rsid w:val="003F647E"/>
    <w:rsid w:val="003F68BD"/>
    <w:rsid w:val="003F71E3"/>
    <w:rsid w:val="003F759B"/>
    <w:rsid w:val="003F7692"/>
    <w:rsid w:val="003F78A0"/>
    <w:rsid w:val="003F78B5"/>
    <w:rsid w:val="004003D7"/>
    <w:rsid w:val="0040071C"/>
    <w:rsid w:val="004007AC"/>
    <w:rsid w:val="00400DD9"/>
    <w:rsid w:val="00400E87"/>
    <w:rsid w:val="00400EF0"/>
    <w:rsid w:val="00401116"/>
    <w:rsid w:val="00401155"/>
    <w:rsid w:val="00401310"/>
    <w:rsid w:val="00401335"/>
    <w:rsid w:val="00401367"/>
    <w:rsid w:val="004013F0"/>
    <w:rsid w:val="0040144C"/>
    <w:rsid w:val="004014E1"/>
    <w:rsid w:val="0040155B"/>
    <w:rsid w:val="004017F1"/>
    <w:rsid w:val="00401887"/>
    <w:rsid w:val="00401A8F"/>
    <w:rsid w:val="00401B7A"/>
    <w:rsid w:val="004023F1"/>
    <w:rsid w:val="00402884"/>
    <w:rsid w:val="0040297E"/>
    <w:rsid w:val="00402B97"/>
    <w:rsid w:val="00402CB2"/>
    <w:rsid w:val="00403202"/>
    <w:rsid w:val="004033D0"/>
    <w:rsid w:val="0040345B"/>
    <w:rsid w:val="004036CD"/>
    <w:rsid w:val="004039A4"/>
    <w:rsid w:val="00403D13"/>
    <w:rsid w:val="00403EAF"/>
    <w:rsid w:val="00404142"/>
    <w:rsid w:val="00404201"/>
    <w:rsid w:val="00404920"/>
    <w:rsid w:val="00404DE6"/>
    <w:rsid w:val="00405062"/>
    <w:rsid w:val="0040519C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4A6"/>
    <w:rsid w:val="004065C3"/>
    <w:rsid w:val="004069B4"/>
    <w:rsid w:val="004069FD"/>
    <w:rsid w:val="00406A8B"/>
    <w:rsid w:val="00406E17"/>
    <w:rsid w:val="0040718D"/>
    <w:rsid w:val="0040719A"/>
    <w:rsid w:val="00407556"/>
    <w:rsid w:val="0040767B"/>
    <w:rsid w:val="00407C46"/>
    <w:rsid w:val="00410143"/>
    <w:rsid w:val="00410242"/>
    <w:rsid w:val="00410414"/>
    <w:rsid w:val="00410476"/>
    <w:rsid w:val="0041070A"/>
    <w:rsid w:val="00410770"/>
    <w:rsid w:val="00410E02"/>
    <w:rsid w:val="00410EFD"/>
    <w:rsid w:val="0041106F"/>
    <w:rsid w:val="004110F3"/>
    <w:rsid w:val="00411143"/>
    <w:rsid w:val="0041150C"/>
    <w:rsid w:val="004119BC"/>
    <w:rsid w:val="00411C66"/>
    <w:rsid w:val="00411DDB"/>
    <w:rsid w:val="00411F7A"/>
    <w:rsid w:val="00412219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17FFD"/>
    <w:rsid w:val="00420121"/>
    <w:rsid w:val="00420763"/>
    <w:rsid w:val="0042095D"/>
    <w:rsid w:val="004210F2"/>
    <w:rsid w:val="00421237"/>
    <w:rsid w:val="0042167B"/>
    <w:rsid w:val="004216F1"/>
    <w:rsid w:val="00421A1F"/>
    <w:rsid w:val="00421DD6"/>
    <w:rsid w:val="00421E1A"/>
    <w:rsid w:val="00422628"/>
    <w:rsid w:val="00422874"/>
    <w:rsid w:val="0042295C"/>
    <w:rsid w:val="00422AAB"/>
    <w:rsid w:val="0042324E"/>
    <w:rsid w:val="004233DA"/>
    <w:rsid w:val="0042340C"/>
    <w:rsid w:val="004235FC"/>
    <w:rsid w:val="00423860"/>
    <w:rsid w:val="00423B44"/>
    <w:rsid w:val="00423BA6"/>
    <w:rsid w:val="00423BF4"/>
    <w:rsid w:val="00423DD8"/>
    <w:rsid w:val="00424069"/>
    <w:rsid w:val="00424279"/>
    <w:rsid w:val="00424509"/>
    <w:rsid w:val="0042491D"/>
    <w:rsid w:val="00425184"/>
    <w:rsid w:val="00425286"/>
    <w:rsid w:val="004255B1"/>
    <w:rsid w:val="00425770"/>
    <w:rsid w:val="0042596C"/>
    <w:rsid w:val="004259DE"/>
    <w:rsid w:val="00425DF9"/>
    <w:rsid w:val="0042693F"/>
    <w:rsid w:val="00426B85"/>
    <w:rsid w:val="004271C8"/>
    <w:rsid w:val="0042765C"/>
    <w:rsid w:val="00427724"/>
    <w:rsid w:val="00427D84"/>
    <w:rsid w:val="00427EB9"/>
    <w:rsid w:val="00430AE1"/>
    <w:rsid w:val="00430BAE"/>
    <w:rsid w:val="00430D8D"/>
    <w:rsid w:val="00430F0F"/>
    <w:rsid w:val="00431136"/>
    <w:rsid w:val="00431303"/>
    <w:rsid w:val="0043189C"/>
    <w:rsid w:val="00431917"/>
    <w:rsid w:val="004319EC"/>
    <w:rsid w:val="00431B17"/>
    <w:rsid w:val="0043201C"/>
    <w:rsid w:val="00432024"/>
    <w:rsid w:val="00432187"/>
    <w:rsid w:val="00432712"/>
    <w:rsid w:val="004329BF"/>
    <w:rsid w:val="00432B27"/>
    <w:rsid w:val="0043329F"/>
    <w:rsid w:val="004332E8"/>
    <w:rsid w:val="0043330C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57CD"/>
    <w:rsid w:val="00436021"/>
    <w:rsid w:val="004362FA"/>
    <w:rsid w:val="0043697A"/>
    <w:rsid w:val="00436B3D"/>
    <w:rsid w:val="00436DBB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19B"/>
    <w:rsid w:val="00440222"/>
    <w:rsid w:val="00440356"/>
    <w:rsid w:val="00440447"/>
    <w:rsid w:val="00440539"/>
    <w:rsid w:val="00440A7C"/>
    <w:rsid w:val="004414A1"/>
    <w:rsid w:val="004415F2"/>
    <w:rsid w:val="0044172C"/>
    <w:rsid w:val="00441762"/>
    <w:rsid w:val="00441977"/>
    <w:rsid w:val="00441AAC"/>
    <w:rsid w:val="00441CF2"/>
    <w:rsid w:val="00441E4E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3A1"/>
    <w:rsid w:val="00444617"/>
    <w:rsid w:val="004446DA"/>
    <w:rsid w:val="00444900"/>
    <w:rsid w:val="00444BAA"/>
    <w:rsid w:val="00445196"/>
    <w:rsid w:val="004451C7"/>
    <w:rsid w:val="004452D9"/>
    <w:rsid w:val="00445E6B"/>
    <w:rsid w:val="00445FD2"/>
    <w:rsid w:val="004462EC"/>
    <w:rsid w:val="0044638C"/>
    <w:rsid w:val="00446874"/>
    <w:rsid w:val="00446958"/>
    <w:rsid w:val="00446C87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349"/>
    <w:rsid w:val="00450405"/>
    <w:rsid w:val="0045066C"/>
    <w:rsid w:val="004506A1"/>
    <w:rsid w:val="004509A9"/>
    <w:rsid w:val="004511FA"/>
    <w:rsid w:val="0045141E"/>
    <w:rsid w:val="004518F4"/>
    <w:rsid w:val="00451908"/>
    <w:rsid w:val="004525B0"/>
    <w:rsid w:val="00452D47"/>
    <w:rsid w:val="00453029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8BA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091"/>
    <w:rsid w:val="0046013E"/>
    <w:rsid w:val="004604D4"/>
    <w:rsid w:val="00460722"/>
    <w:rsid w:val="004607B7"/>
    <w:rsid w:val="004608B8"/>
    <w:rsid w:val="00460D5A"/>
    <w:rsid w:val="0046219B"/>
    <w:rsid w:val="00462473"/>
    <w:rsid w:val="00462BB5"/>
    <w:rsid w:val="00462F63"/>
    <w:rsid w:val="00463024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06B"/>
    <w:rsid w:val="004661CA"/>
    <w:rsid w:val="00466510"/>
    <w:rsid w:val="00466578"/>
    <w:rsid w:val="004667B9"/>
    <w:rsid w:val="00466A96"/>
    <w:rsid w:val="00466C34"/>
    <w:rsid w:val="00466E04"/>
    <w:rsid w:val="004671CB"/>
    <w:rsid w:val="00467352"/>
    <w:rsid w:val="0046745C"/>
    <w:rsid w:val="00467493"/>
    <w:rsid w:val="004675F5"/>
    <w:rsid w:val="004678AA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7B"/>
    <w:rsid w:val="004711EA"/>
    <w:rsid w:val="004712A2"/>
    <w:rsid w:val="00471DC9"/>
    <w:rsid w:val="0047201E"/>
    <w:rsid w:val="0047202B"/>
    <w:rsid w:val="0047262B"/>
    <w:rsid w:val="00472958"/>
    <w:rsid w:val="004729BB"/>
    <w:rsid w:val="00472B3A"/>
    <w:rsid w:val="00472BB2"/>
    <w:rsid w:val="00472CAB"/>
    <w:rsid w:val="00472EDA"/>
    <w:rsid w:val="00472F9F"/>
    <w:rsid w:val="00473619"/>
    <w:rsid w:val="00473978"/>
    <w:rsid w:val="00473AAC"/>
    <w:rsid w:val="00473C88"/>
    <w:rsid w:val="00473D6C"/>
    <w:rsid w:val="00474214"/>
    <w:rsid w:val="00474374"/>
    <w:rsid w:val="0047443D"/>
    <w:rsid w:val="0047456B"/>
    <w:rsid w:val="004745E7"/>
    <w:rsid w:val="004750C6"/>
    <w:rsid w:val="00475A0A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77E2E"/>
    <w:rsid w:val="0048002E"/>
    <w:rsid w:val="004807C0"/>
    <w:rsid w:val="00480804"/>
    <w:rsid w:val="00480A1F"/>
    <w:rsid w:val="00480B23"/>
    <w:rsid w:val="00480C37"/>
    <w:rsid w:val="004810DD"/>
    <w:rsid w:val="004811CB"/>
    <w:rsid w:val="00481302"/>
    <w:rsid w:val="00481566"/>
    <w:rsid w:val="004817CA"/>
    <w:rsid w:val="0048180E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3A1"/>
    <w:rsid w:val="004854E6"/>
    <w:rsid w:val="004855F4"/>
    <w:rsid w:val="00485AA2"/>
    <w:rsid w:val="00485F7F"/>
    <w:rsid w:val="004864B5"/>
    <w:rsid w:val="00486725"/>
    <w:rsid w:val="0048713F"/>
    <w:rsid w:val="00487156"/>
    <w:rsid w:val="00487860"/>
    <w:rsid w:val="00487F3F"/>
    <w:rsid w:val="00490510"/>
    <w:rsid w:val="004909C8"/>
    <w:rsid w:val="004910A2"/>
    <w:rsid w:val="004910CA"/>
    <w:rsid w:val="00491141"/>
    <w:rsid w:val="004912C1"/>
    <w:rsid w:val="004914CD"/>
    <w:rsid w:val="00491675"/>
    <w:rsid w:val="00491C1F"/>
    <w:rsid w:val="00491F63"/>
    <w:rsid w:val="00492127"/>
    <w:rsid w:val="00492134"/>
    <w:rsid w:val="004922CC"/>
    <w:rsid w:val="0049231F"/>
    <w:rsid w:val="004928A3"/>
    <w:rsid w:val="00492918"/>
    <w:rsid w:val="00492B77"/>
    <w:rsid w:val="00492E5C"/>
    <w:rsid w:val="00493061"/>
    <w:rsid w:val="004933D7"/>
    <w:rsid w:val="00493814"/>
    <w:rsid w:val="00493A1A"/>
    <w:rsid w:val="00493EEC"/>
    <w:rsid w:val="00493FE9"/>
    <w:rsid w:val="0049401D"/>
    <w:rsid w:val="00494348"/>
    <w:rsid w:val="00494563"/>
    <w:rsid w:val="00494AC9"/>
    <w:rsid w:val="00494CB6"/>
    <w:rsid w:val="00495127"/>
    <w:rsid w:val="00495C6F"/>
    <w:rsid w:val="00495F8C"/>
    <w:rsid w:val="0049607E"/>
    <w:rsid w:val="00496583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6D5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BBB"/>
    <w:rsid w:val="004A1CAC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2F61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097"/>
    <w:rsid w:val="004A51CD"/>
    <w:rsid w:val="004A5505"/>
    <w:rsid w:val="004A5676"/>
    <w:rsid w:val="004A5A9C"/>
    <w:rsid w:val="004A5B4D"/>
    <w:rsid w:val="004A5C76"/>
    <w:rsid w:val="004A5D34"/>
    <w:rsid w:val="004A5F59"/>
    <w:rsid w:val="004A62F4"/>
    <w:rsid w:val="004A6A16"/>
    <w:rsid w:val="004A6A7D"/>
    <w:rsid w:val="004A6E18"/>
    <w:rsid w:val="004A764F"/>
    <w:rsid w:val="004A79A3"/>
    <w:rsid w:val="004A7B84"/>
    <w:rsid w:val="004B023A"/>
    <w:rsid w:val="004B0941"/>
    <w:rsid w:val="004B0F70"/>
    <w:rsid w:val="004B11CF"/>
    <w:rsid w:val="004B14DE"/>
    <w:rsid w:val="004B1F86"/>
    <w:rsid w:val="004B226C"/>
    <w:rsid w:val="004B231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0C8"/>
    <w:rsid w:val="004B616A"/>
    <w:rsid w:val="004B634C"/>
    <w:rsid w:val="004B65CB"/>
    <w:rsid w:val="004B6630"/>
    <w:rsid w:val="004B6808"/>
    <w:rsid w:val="004B6861"/>
    <w:rsid w:val="004B6BB8"/>
    <w:rsid w:val="004B6DD6"/>
    <w:rsid w:val="004B6E98"/>
    <w:rsid w:val="004B71CD"/>
    <w:rsid w:val="004B7D0C"/>
    <w:rsid w:val="004B7D1E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2D71"/>
    <w:rsid w:val="004C305C"/>
    <w:rsid w:val="004C31CE"/>
    <w:rsid w:val="004C331E"/>
    <w:rsid w:val="004C36F2"/>
    <w:rsid w:val="004C374C"/>
    <w:rsid w:val="004C37EA"/>
    <w:rsid w:val="004C3F86"/>
    <w:rsid w:val="004C409C"/>
    <w:rsid w:val="004C4408"/>
    <w:rsid w:val="004C455E"/>
    <w:rsid w:val="004C4FA5"/>
    <w:rsid w:val="004C5026"/>
    <w:rsid w:val="004C54D6"/>
    <w:rsid w:val="004C56CA"/>
    <w:rsid w:val="004C56D5"/>
    <w:rsid w:val="004C59EC"/>
    <w:rsid w:val="004C5A1B"/>
    <w:rsid w:val="004C5DB4"/>
    <w:rsid w:val="004C5F29"/>
    <w:rsid w:val="004C66F1"/>
    <w:rsid w:val="004C6865"/>
    <w:rsid w:val="004C6B41"/>
    <w:rsid w:val="004C6BFE"/>
    <w:rsid w:val="004C6DA7"/>
    <w:rsid w:val="004C6EF9"/>
    <w:rsid w:val="004C7277"/>
    <w:rsid w:val="004C727E"/>
    <w:rsid w:val="004C751A"/>
    <w:rsid w:val="004C78D5"/>
    <w:rsid w:val="004D00C8"/>
    <w:rsid w:val="004D01C2"/>
    <w:rsid w:val="004D051D"/>
    <w:rsid w:val="004D0607"/>
    <w:rsid w:val="004D0935"/>
    <w:rsid w:val="004D0990"/>
    <w:rsid w:val="004D0A96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056"/>
    <w:rsid w:val="004D2487"/>
    <w:rsid w:val="004D2692"/>
    <w:rsid w:val="004D2748"/>
    <w:rsid w:val="004D2901"/>
    <w:rsid w:val="004D2F54"/>
    <w:rsid w:val="004D3230"/>
    <w:rsid w:val="004D3373"/>
    <w:rsid w:val="004D33A5"/>
    <w:rsid w:val="004D34E5"/>
    <w:rsid w:val="004D3BC6"/>
    <w:rsid w:val="004D3C1F"/>
    <w:rsid w:val="004D3FA0"/>
    <w:rsid w:val="004D4661"/>
    <w:rsid w:val="004D4CC6"/>
    <w:rsid w:val="004D53EE"/>
    <w:rsid w:val="004D5826"/>
    <w:rsid w:val="004D585D"/>
    <w:rsid w:val="004D5878"/>
    <w:rsid w:val="004D5939"/>
    <w:rsid w:val="004D5BEA"/>
    <w:rsid w:val="004D5D0F"/>
    <w:rsid w:val="004D613A"/>
    <w:rsid w:val="004D61B0"/>
    <w:rsid w:val="004D6441"/>
    <w:rsid w:val="004D68FC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A4B"/>
    <w:rsid w:val="004E0CBC"/>
    <w:rsid w:val="004E0DC9"/>
    <w:rsid w:val="004E0E26"/>
    <w:rsid w:val="004E0EB6"/>
    <w:rsid w:val="004E1A40"/>
    <w:rsid w:val="004E1AEE"/>
    <w:rsid w:val="004E2AC6"/>
    <w:rsid w:val="004E2B06"/>
    <w:rsid w:val="004E2B41"/>
    <w:rsid w:val="004E2C13"/>
    <w:rsid w:val="004E2C95"/>
    <w:rsid w:val="004E34C2"/>
    <w:rsid w:val="004E3615"/>
    <w:rsid w:val="004E378B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4E5C"/>
    <w:rsid w:val="004E577F"/>
    <w:rsid w:val="004E5D77"/>
    <w:rsid w:val="004E609C"/>
    <w:rsid w:val="004E6230"/>
    <w:rsid w:val="004E62A2"/>
    <w:rsid w:val="004E62DB"/>
    <w:rsid w:val="004E6853"/>
    <w:rsid w:val="004E69B8"/>
    <w:rsid w:val="004E6C00"/>
    <w:rsid w:val="004E6D68"/>
    <w:rsid w:val="004E6D73"/>
    <w:rsid w:val="004E6E85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422"/>
    <w:rsid w:val="004F1778"/>
    <w:rsid w:val="004F1A07"/>
    <w:rsid w:val="004F20DB"/>
    <w:rsid w:val="004F2148"/>
    <w:rsid w:val="004F2171"/>
    <w:rsid w:val="004F22E0"/>
    <w:rsid w:val="004F23D6"/>
    <w:rsid w:val="004F2497"/>
    <w:rsid w:val="004F2530"/>
    <w:rsid w:val="004F2F21"/>
    <w:rsid w:val="004F36E5"/>
    <w:rsid w:val="004F3823"/>
    <w:rsid w:val="004F3B39"/>
    <w:rsid w:val="004F3D3D"/>
    <w:rsid w:val="004F3E00"/>
    <w:rsid w:val="004F3FA9"/>
    <w:rsid w:val="004F4014"/>
    <w:rsid w:val="004F435D"/>
    <w:rsid w:val="004F448A"/>
    <w:rsid w:val="004F46A3"/>
    <w:rsid w:val="004F4ADE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08"/>
    <w:rsid w:val="004F783C"/>
    <w:rsid w:val="004F7858"/>
    <w:rsid w:val="004F78FF"/>
    <w:rsid w:val="004F7AE2"/>
    <w:rsid w:val="004F7BB4"/>
    <w:rsid w:val="0050004C"/>
    <w:rsid w:val="00500515"/>
    <w:rsid w:val="00500768"/>
    <w:rsid w:val="00500C58"/>
    <w:rsid w:val="00500C77"/>
    <w:rsid w:val="00500F4A"/>
    <w:rsid w:val="00501565"/>
    <w:rsid w:val="005015EB"/>
    <w:rsid w:val="00501825"/>
    <w:rsid w:val="00501917"/>
    <w:rsid w:val="00501A00"/>
    <w:rsid w:val="00501DE7"/>
    <w:rsid w:val="005023E8"/>
    <w:rsid w:val="005027DC"/>
    <w:rsid w:val="0050282F"/>
    <w:rsid w:val="0050291F"/>
    <w:rsid w:val="00502BD4"/>
    <w:rsid w:val="00502CEB"/>
    <w:rsid w:val="00502ED0"/>
    <w:rsid w:val="00502F3E"/>
    <w:rsid w:val="00503096"/>
    <w:rsid w:val="00503151"/>
    <w:rsid w:val="005032F8"/>
    <w:rsid w:val="0050348D"/>
    <w:rsid w:val="00503A48"/>
    <w:rsid w:val="00503A5C"/>
    <w:rsid w:val="00503D09"/>
    <w:rsid w:val="00503F43"/>
    <w:rsid w:val="0050454B"/>
    <w:rsid w:val="005049F8"/>
    <w:rsid w:val="00504C31"/>
    <w:rsid w:val="00504DC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EB0"/>
    <w:rsid w:val="00506F7C"/>
    <w:rsid w:val="0050713A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D51"/>
    <w:rsid w:val="00512FED"/>
    <w:rsid w:val="0051311C"/>
    <w:rsid w:val="00513669"/>
    <w:rsid w:val="005139CB"/>
    <w:rsid w:val="00513CE3"/>
    <w:rsid w:val="00513FC2"/>
    <w:rsid w:val="005142EF"/>
    <w:rsid w:val="00514A37"/>
    <w:rsid w:val="00514B70"/>
    <w:rsid w:val="00514B7C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20F"/>
    <w:rsid w:val="00520A28"/>
    <w:rsid w:val="00521189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3FD7"/>
    <w:rsid w:val="0052447E"/>
    <w:rsid w:val="005247D9"/>
    <w:rsid w:val="005250BE"/>
    <w:rsid w:val="005251CF"/>
    <w:rsid w:val="005257EF"/>
    <w:rsid w:val="00525D8F"/>
    <w:rsid w:val="0052686A"/>
    <w:rsid w:val="005271CC"/>
    <w:rsid w:val="00527880"/>
    <w:rsid w:val="0052794B"/>
    <w:rsid w:val="00527A40"/>
    <w:rsid w:val="00527ADE"/>
    <w:rsid w:val="00527CF5"/>
    <w:rsid w:val="00527DB3"/>
    <w:rsid w:val="00527E8E"/>
    <w:rsid w:val="00527ED0"/>
    <w:rsid w:val="00527F7A"/>
    <w:rsid w:val="0053052D"/>
    <w:rsid w:val="00530C77"/>
    <w:rsid w:val="00530C9B"/>
    <w:rsid w:val="00531205"/>
    <w:rsid w:val="005317B6"/>
    <w:rsid w:val="00531874"/>
    <w:rsid w:val="005319C4"/>
    <w:rsid w:val="00531D4A"/>
    <w:rsid w:val="00531ECC"/>
    <w:rsid w:val="00532198"/>
    <w:rsid w:val="005321B6"/>
    <w:rsid w:val="0053221B"/>
    <w:rsid w:val="0053249F"/>
    <w:rsid w:val="00532AD3"/>
    <w:rsid w:val="00532E49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980"/>
    <w:rsid w:val="00537D90"/>
    <w:rsid w:val="00537ECB"/>
    <w:rsid w:val="00537F8C"/>
    <w:rsid w:val="0054013F"/>
    <w:rsid w:val="005401A1"/>
    <w:rsid w:val="005401D8"/>
    <w:rsid w:val="005402B2"/>
    <w:rsid w:val="0054080C"/>
    <w:rsid w:val="0054080D"/>
    <w:rsid w:val="00540AF3"/>
    <w:rsid w:val="00540CA9"/>
    <w:rsid w:val="00540CAB"/>
    <w:rsid w:val="005410A2"/>
    <w:rsid w:val="005410BF"/>
    <w:rsid w:val="00541A72"/>
    <w:rsid w:val="00541E07"/>
    <w:rsid w:val="00541F7A"/>
    <w:rsid w:val="00542318"/>
    <w:rsid w:val="00542364"/>
    <w:rsid w:val="005423D9"/>
    <w:rsid w:val="00542534"/>
    <w:rsid w:val="0054280B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3CF6"/>
    <w:rsid w:val="00544114"/>
    <w:rsid w:val="00544316"/>
    <w:rsid w:val="0054433B"/>
    <w:rsid w:val="005443AB"/>
    <w:rsid w:val="00544687"/>
    <w:rsid w:val="00544D3C"/>
    <w:rsid w:val="005456C0"/>
    <w:rsid w:val="0054582C"/>
    <w:rsid w:val="00545CCA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623"/>
    <w:rsid w:val="00550914"/>
    <w:rsid w:val="00550BB3"/>
    <w:rsid w:val="00550F16"/>
    <w:rsid w:val="00551A8A"/>
    <w:rsid w:val="00551E10"/>
    <w:rsid w:val="0055227F"/>
    <w:rsid w:val="00552402"/>
    <w:rsid w:val="0055253A"/>
    <w:rsid w:val="005528DF"/>
    <w:rsid w:val="00552C6E"/>
    <w:rsid w:val="00552FB4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3D5"/>
    <w:rsid w:val="0055778C"/>
    <w:rsid w:val="00560030"/>
    <w:rsid w:val="00560059"/>
    <w:rsid w:val="00560112"/>
    <w:rsid w:val="00560E48"/>
    <w:rsid w:val="00560E94"/>
    <w:rsid w:val="005612EC"/>
    <w:rsid w:val="00561554"/>
    <w:rsid w:val="005615E5"/>
    <w:rsid w:val="00561969"/>
    <w:rsid w:val="00561B6A"/>
    <w:rsid w:val="00561C68"/>
    <w:rsid w:val="00561E3F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43A9"/>
    <w:rsid w:val="0056491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3A"/>
    <w:rsid w:val="00566BFC"/>
    <w:rsid w:val="00566F13"/>
    <w:rsid w:val="00567325"/>
    <w:rsid w:val="005675AC"/>
    <w:rsid w:val="0056768E"/>
    <w:rsid w:val="00570606"/>
    <w:rsid w:val="005707A1"/>
    <w:rsid w:val="005708EC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EC"/>
    <w:rsid w:val="005729FF"/>
    <w:rsid w:val="00572D09"/>
    <w:rsid w:val="00572E48"/>
    <w:rsid w:val="00572F49"/>
    <w:rsid w:val="005731BC"/>
    <w:rsid w:val="005734D5"/>
    <w:rsid w:val="00573842"/>
    <w:rsid w:val="00573D86"/>
    <w:rsid w:val="00573E21"/>
    <w:rsid w:val="00573F89"/>
    <w:rsid w:val="005742E4"/>
    <w:rsid w:val="00574332"/>
    <w:rsid w:val="005745F2"/>
    <w:rsid w:val="00574611"/>
    <w:rsid w:val="00574906"/>
    <w:rsid w:val="00574983"/>
    <w:rsid w:val="00574A0F"/>
    <w:rsid w:val="00574AD8"/>
    <w:rsid w:val="005751FA"/>
    <w:rsid w:val="00575241"/>
    <w:rsid w:val="0057537D"/>
    <w:rsid w:val="005754FE"/>
    <w:rsid w:val="00575FB4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687"/>
    <w:rsid w:val="005776CF"/>
    <w:rsid w:val="00577760"/>
    <w:rsid w:val="00577977"/>
    <w:rsid w:val="00577B93"/>
    <w:rsid w:val="00577C78"/>
    <w:rsid w:val="0058016E"/>
    <w:rsid w:val="0058027E"/>
    <w:rsid w:val="00580AFE"/>
    <w:rsid w:val="00580EE4"/>
    <w:rsid w:val="005815EB"/>
    <w:rsid w:val="0058165F"/>
    <w:rsid w:val="00581A14"/>
    <w:rsid w:val="00581A2B"/>
    <w:rsid w:val="00581AAF"/>
    <w:rsid w:val="00581AE7"/>
    <w:rsid w:val="00581BFA"/>
    <w:rsid w:val="00581DC9"/>
    <w:rsid w:val="00581E17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56CC"/>
    <w:rsid w:val="00586174"/>
    <w:rsid w:val="00586292"/>
    <w:rsid w:val="005864B3"/>
    <w:rsid w:val="005864BC"/>
    <w:rsid w:val="005867B8"/>
    <w:rsid w:val="005867D2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87C00"/>
    <w:rsid w:val="005902A3"/>
    <w:rsid w:val="005904C3"/>
    <w:rsid w:val="00590850"/>
    <w:rsid w:val="00590DB0"/>
    <w:rsid w:val="00591807"/>
    <w:rsid w:val="0059192C"/>
    <w:rsid w:val="00591A04"/>
    <w:rsid w:val="00591ABE"/>
    <w:rsid w:val="00591BF2"/>
    <w:rsid w:val="005921DE"/>
    <w:rsid w:val="00592323"/>
    <w:rsid w:val="00592A79"/>
    <w:rsid w:val="0059334C"/>
    <w:rsid w:val="005934EF"/>
    <w:rsid w:val="00593794"/>
    <w:rsid w:val="0059412C"/>
    <w:rsid w:val="005948FD"/>
    <w:rsid w:val="0059559F"/>
    <w:rsid w:val="00595E60"/>
    <w:rsid w:val="00595ECA"/>
    <w:rsid w:val="00595FD0"/>
    <w:rsid w:val="00596139"/>
    <w:rsid w:val="00596186"/>
    <w:rsid w:val="00596449"/>
    <w:rsid w:val="005964BB"/>
    <w:rsid w:val="00596850"/>
    <w:rsid w:val="00596934"/>
    <w:rsid w:val="0059694A"/>
    <w:rsid w:val="00596E3C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8FE"/>
    <w:rsid w:val="005A094F"/>
    <w:rsid w:val="005A0990"/>
    <w:rsid w:val="005A0FC6"/>
    <w:rsid w:val="005A1084"/>
    <w:rsid w:val="005A10F0"/>
    <w:rsid w:val="005A1437"/>
    <w:rsid w:val="005A15C1"/>
    <w:rsid w:val="005A1828"/>
    <w:rsid w:val="005A1C53"/>
    <w:rsid w:val="005A2202"/>
    <w:rsid w:val="005A228D"/>
    <w:rsid w:val="005A26C7"/>
    <w:rsid w:val="005A2A0F"/>
    <w:rsid w:val="005A2B0A"/>
    <w:rsid w:val="005A2B43"/>
    <w:rsid w:val="005A2C60"/>
    <w:rsid w:val="005A2DE0"/>
    <w:rsid w:val="005A2EAB"/>
    <w:rsid w:val="005A356F"/>
    <w:rsid w:val="005A3C5A"/>
    <w:rsid w:val="005A3E12"/>
    <w:rsid w:val="005A3F43"/>
    <w:rsid w:val="005A409A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046"/>
    <w:rsid w:val="005B32BB"/>
    <w:rsid w:val="005B3329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182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58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2DAF"/>
    <w:rsid w:val="005C3298"/>
    <w:rsid w:val="005C331D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B3"/>
    <w:rsid w:val="005C52DC"/>
    <w:rsid w:val="005C52F1"/>
    <w:rsid w:val="005C55F6"/>
    <w:rsid w:val="005C5BE4"/>
    <w:rsid w:val="005C616C"/>
    <w:rsid w:val="005C65F3"/>
    <w:rsid w:val="005C6B1C"/>
    <w:rsid w:val="005C6D1C"/>
    <w:rsid w:val="005C6EF7"/>
    <w:rsid w:val="005C6FB5"/>
    <w:rsid w:val="005C72BE"/>
    <w:rsid w:val="005C7524"/>
    <w:rsid w:val="005C76C7"/>
    <w:rsid w:val="005C7C61"/>
    <w:rsid w:val="005C7CB2"/>
    <w:rsid w:val="005C7CC4"/>
    <w:rsid w:val="005D0028"/>
    <w:rsid w:val="005D00B0"/>
    <w:rsid w:val="005D0C9E"/>
    <w:rsid w:val="005D0E98"/>
    <w:rsid w:val="005D0F71"/>
    <w:rsid w:val="005D0FB9"/>
    <w:rsid w:val="005D109B"/>
    <w:rsid w:val="005D1162"/>
    <w:rsid w:val="005D1364"/>
    <w:rsid w:val="005D1409"/>
    <w:rsid w:val="005D18A2"/>
    <w:rsid w:val="005D1A55"/>
    <w:rsid w:val="005D1DC5"/>
    <w:rsid w:val="005D200A"/>
    <w:rsid w:val="005D20FC"/>
    <w:rsid w:val="005D289A"/>
    <w:rsid w:val="005D2931"/>
    <w:rsid w:val="005D293E"/>
    <w:rsid w:val="005D2CDC"/>
    <w:rsid w:val="005D2E2B"/>
    <w:rsid w:val="005D2FE9"/>
    <w:rsid w:val="005D31B9"/>
    <w:rsid w:val="005D329E"/>
    <w:rsid w:val="005D33AB"/>
    <w:rsid w:val="005D3404"/>
    <w:rsid w:val="005D3407"/>
    <w:rsid w:val="005D3458"/>
    <w:rsid w:val="005D37BE"/>
    <w:rsid w:val="005D3854"/>
    <w:rsid w:val="005D39E3"/>
    <w:rsid w:val="005D3DB2"/>
    <w:rsid w:val="005D3E24"/>
    <w:rsid w:val="005D400D"/>
    <w:rsid w:val="005D415A"/>
    <w:rsid w:val="005D427E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9A0"/>
    <w:rsid w:val="005D6A5D"/>
    <w:rsid w:val="005D709E"/>
    <w:rsid w:val="005D710E"/>
    <w:rsid w:val="005D713A"/>
    <w:rsid w:val="005D73AA"/>
    <w:rsid w:val="005D74D2"/>
    <w:rsid w:val="005D76FF"/>
    <w:rsid w:val="005E01FA"/>
    <w:rsid w:val="005E0734"/>
    <w:rsid w:val="005E0966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074"/>
    <w:rsid w:val="005E5400"/>
    <w:rsid w:val="005E545F"/>
    <w:rsid w:val="005E59E1"/>
    <w:rsid w:val="005E5BD1"/>
    <w:rsid w:val="005E5ED3"/>
    <w:rsid w:val="005E6295"/>
    <w:rsid w:val="005E64EF"/>
    <w:rsid w:val="005E6952"/>
    <w:rsid w:val="005E6B14"/>
    <w:rsid w:val="005E6C55"/>
    <w:rsid w:val="005E6E5C"/>
    <w:rsid w:val="005E7266"/>
    <w:rsid w:val="005E727A"/>
    <w:rsid w:val="005E7457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1F95"/>
    <w:rsid w:val="005F26B8"/>
    <w:rsid w:val="005F26B9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6BA"/>
    <w:rsid w:val="005F4773"/>
    <w:rsid w:val="005F4BA4"/>
    <w:rsid w:val="005F4BB7"/>
    <w:rsid w:val="005F4C05"/>
    <w:rsid w:val="005F4D0A"/>
    <w:rsid w:val="005F519F"/>
    <w:rsid w:val="005F596E"/>
    <w:rsid w:val="005F5D7A"/>
    <w:rsid w:val="005F5D84"/>
    <w:rsid w:val="005F5D9B"/>
    <w:rsid w:val="005F61CD"/>
    <w:rsid w:val="005F665E"/>
    <w:rsid w:val="005F6792"/>
    <w:rsid w:val="005F67EF"/>
    <w:rsid w:val="005F695C"/>
    <w:rsid w:val="005F7038"/>
    <w:rsid w:val="005F7067"/>
    <w:rsid w:val="005F779F"/>
    <w:rsid w:val="005F7812"/>
    <w:rsid w:val="005F791A"/>
    <w:rsid w:val="005F7B9F"/>
    <w:rsid w:val="00600138"/>
    <w:rsid w:val="00600371"/>
    <w:rsid w:val="0060041D"/>
    <w:rsid w:val="006005E6"/>
    <w:rsid w:val="00600698"/>
    <w:rsid w:val="00600D7A"/>
    <w:rsid w:val="00600D8B"/>
    <w:rsid w:val="006013E8"/>
    <w:rsid w:val="00601456"/>
    <w:rsid w:val="006017AD"/>
    <w:rsid w:val="00601893"/>
    <w:rsid w:val="006019FD"/>
    <w:rsid w:val="00601A61"/>
    <w:rsid w:val="00601B9D"/>
    <w:rsid w:val="00601BBB"/>
    <w:rsid w:val="00601BD6"/>
    <w:rsid w:val="00601CFF"/>
    <w:rsid w:val="006021B7"/>
    <w:rsid w:val="00602342"/>
    <w:rsid w:val="0060240C"/>
    <w:rsid w:val="00602DD1"/>
    <w:rsid w:val="00602EA1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447"/>
    <w:rsid w:val="006054CD"/>
    <w:rsid w:val="006056ED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76B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75B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6E21"/>
    <w:rsid w:val="00616FBF"/>
    <w:rsid w:val="006172B9"/>
    <w:rsid w:val="00617888"/>
    <w:rsid w:val="00617BA9"/>
    <w:rsid w:val="006201F8"/>
    <w:rsid w:val="00620334"/>
    <w:rsid w:val="00620341"/>
    <w:rsid w:val="00620955"/>
    <w:rsid w:val="00620A8A"/>
    <w:rsid w:val="0062109E"/>
    <w:rsid w:val="00621572"/>
    <w:rsid w:val="00622405"/>
    <w:rsid w:val="0062263F"/>
    <w:rsid w:val="00622679"/>
    <w:rsid w:val="00622844"/>
    <w:rsid w:val="0062288C"/>
    <w:rsid w:val="00622AFA"/>
    <w:rsid w:val="0062334D"/>
    <w:rsid w:val="00623605"/>
    <w:rsid w:val="00623710"/>
    <w:rsid w:val="006238A3"/>
    <w:rsid w:val="006238B3"/>
    <w:rsid w:val="00623909"/>
    <w:rsid w:val="00623C09"/>
    <w:rsid w:val="00623D0C"/>
    <w:rsid w:val="00624350"/>
    <w:rsid w:val="0062448C"/>
    <w:rsid w:val="0062496A"/>
    <w:rsid w:val="00624C7C"/>
    <w:rsid w:val="006257BA"/>
    <w:rsid w:val="0062593F"/>
    <w:rsid w:val="006259D5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7D9"/>
    <w:rsid w:val="00630C35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9D"/>
    <w:rsid w:val="00631FFB"/>
    <w:rsid w:val="00632675"/>
    <w:rsid w:val="00632A16"/>
    <w:rsid w:val="00632BDC"/>
    <w:rsid w:val="00632D0E"/>
    <w:rsid w:val="006330EE"/>
    <w:rsid w:val="00633DA5"/>
    <w:rsid w:val="00633DBF"/>
    <w:rsid w:val="00634010"/>
    <w:rsid w:val="00634F15"/>
    <w:rsid w:val="0063529A"/>
    <w:rsid w:val="00635791"/>
    <w:rsid w:val="006359FC"/>
    <w:rsid w:val="00635DED"/>
    <w:rsid w:val="006361F4"/>
    <w:rsid w:val="00636217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321"/>
    <w:rsid w:val="00641543"/>
    <w:rsid w:val="0064163C"/>
    <w:rsid w:val="00641B33"/>
    <w:rsid w:val="00641C5E"/>
    <w:rsid w:val="00641DC3"/>
    <w:rsid w:val="00641DE5"/>
    <w:rsid w:val="00642064"/>
    <w:rsid w:val="0064233A"/>
    <w:rsid w:val="006423BC"/>
    <w:rsid w:val="006426F2"/>
    <w:rsid w:val="00642B12"/>
    <w:rsid w:val="006436E0"/>
    <w:rsid w:val="00643A71"/>
    <w:rsid w:val="00643C3D"/>
    <w:rsid w:val="00643F0D"/>
    <w:rsid w:val="00643FE0"/>
    <w:rsid w:val="0064400E"/>
    <w:rsid w:val="006445B0"/>
    <w:rsid w:val="006445CC"/>
    <w:rsid w:val="00644884"/>
    <w:rsid w:val="00644936"/>
    <w:rsid w:val="00644A13"/>
    <w:rsid w:val="00644C2B"/>
    <w:rsid w:val="00644CE6"/>
    <w:rsid w:val="00644F4D"/>
    <w:rsid w:val="00645279"/>
    <w:rsid w:val="00645298"/>
    <w:rsid w:val="0064529E"/>
    <w:rsid w:val="00645456"/>
    <w:rsid w:val="0064586B"/>
    <w:rsid w:val="006466ED"/>
    <w:rsid w:val="00646AAC"/>
    <w:rsid w:val="00646B01"/>
    <w:rsid w:val="00646EF0"/>
    <w:rsid w:val="006470F5"/>
    <w:rsid w:val="00647533"/>
    <w:rsid w:val="00647960"/>
    <w:rsid w:val="0065009F"/>
    <w:rsid w:val="0065010C"/>
    <w:rsid w:val="00650567"/>
    <w:rsid w:val="006507BB"/>
    <w:rsid w:val="006509C3"/>
    <w:rsid w:val="00650D07"/>
    <w:rsid w:val="00650DA1"/>
    <w:rsid w:val="00651289"/>
    <w:rsid w:val="006514B1"/>
    <w:rsid w:val="006515C3"/>
    <w:rsid w:val="00651679"/>
    <w:rsid w:val="006518BC"/>
    <w:rsid w:val="00651C81"/>
    <w:rsid w:val="00651CE7"/>
    <w:rsid w:val="00651E4F"/>
    <w:rsid w:val="0065210E"/>
    <w:rsid w:val="006522F0"/>
    <w:rsid w:val="00652364"/>
    <w:rsid w:val="006523FA"/>
    <w:rsid w:val="0065266E"/>
    <w:rsid w:val="0065269F"/>
    <w:rsid w:val="006530C0"/>
    <w:rsid w:val="006531EA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75F"/>
    <w:rsid w:val="00657998"/>
    <w:rsid w:val="006579FB"/>
    <w:rsid w:val="00657DD2"/>
    <w:rsid w:val="00657F55"/>
    <w:rsid w:val="0066007E"/>
    <w:rsid w:val="00660384"/>
    <w:rsid w:val="006603FC"/>
    <w:rsid w:val="00660614"/>
    <w:rsid w:val="0066090B"/>
    <w:rsid w:val="00660949"/>
    <w:rsid w:val="00660DC7"/>
    <w:rsid w:val="00660E9C"/>
    <w:rsid w:val="0066121D"/>
    <w:rsid w:val="006612DA"/>
    <w:rsid w:val="00661985"/>
    <w:rsid w:val="00661CFD"/>
    <w:rsid w:val="00662842"/>
    <w:rsid w:val="006629F3"/>
    <w:rsid w:val="00662BB5"/>
    <w:rsid w:val="00662E1F"/>
    <w:rsid w:val="00662E3B"/>
    <w:rsid w:val="00662EC6"/>
    <w:rsid w:val="00663CA9"/>
    <w:rsid w:val="00663CD7"/>
    <w:rsid w:val="00663F1E"/>
    <w:rsid w:val="00663FB5"/>
    <w:rsid w:val="00663FF3"/>
    <w:rsid w:val="00664481"/>
    <w:rsid w:val="006645E8"/>
    <w:rsid w:val="00664B5A"/>
    <w:rsid w:val="00665259"/>
    <w:rsid w:val="00665481"/>
    <w:rsid w:val="006654A8"/>
    <w:rsid w:val="00665678"/>
    <w:rsid w:val="0066577C"/>
    <w:rsid w:val="00665E90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3AB"/>
    <w:rsid w:val="00667447"/>
    <w:rsid w:val="0066747C"/>
    <w:rsid w:val="006675E8"/>
    <w:rsid w:val="00667662"/>
    <w:rsid w:val="006678B8"/>
    <w:rsid w:val="006678D3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B86"/>
    <w:rsid w:val="00672E27"/>
    <w:rsid w:val="00672E9C"/>
    <w:rsid w:val="006730A0"/>
    <w:rsid w:val="0067355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5EE"/>
    <w:rsid w:val="00676C2B"/>
    <w:rsid w:val="00676E27"/>
    <w:rsid w:val="00677058"/>
    <w:rsid w:val="0067705F"/>
    <w:rsid w:val="006772EA"/>
    <w:rsid w:val="006776A2"/>
    <w:rsid w:val="00677C93"/>
    <w:rsid w:val="00677C9B"/>
    <w:rsid w:val="0068000C"/>
    <w:rsid w:val="006801A4"/>
    <w:rsid w:val="006802AC"/>
    <w:rsid w:val="0068049D"/>
    <w:rsid w:val="00680801"/>
    <w:rsid w:val="00680A73"/>
    <w:rsid w:val="00680E24"/>
    <w:rsid w:val="006813B6"/>
    <w:rsid w:val="006815B8"/>
    <w:rsid w:val="006818BF"/>
    <w:rsid w:val="00681DDE"/>
    <w:rsid w:val="00682217"/>
    <w:rsid w:val="00682302"/>
    <w:rsid w:val="00682446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28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D61"/>
    <w:rsid w:val="00684FE3"/>
    <w:rsid w:val="0068504C"/>
    <w:rsid w:val="006851F6"/>
    <w:rsid w:val="00685444"/>
    <w:rsid w:val="006854EB"/>
    <w:rsid w:val="0068597B"/>
    <w:rsid w:val="00685D70"/>
    <w:rsid w:val="00685F46"/>
    <w:rsid w:val="00686007"/>
    <w:rsid w:val="00686204"/>
    <w:rsid w:val="00686299"/>
    <w:rsid w:val="006863F1"/>
    <w:rsid w:val="00686A25"/>
    <w:rsid w:val="00686D95"/>
    <w:rsid w:val="00687199"/>
    <w:rsid w:val="00687BCB"/>
    <w:rsid w:val="00687E1C"/>
    <w:rsid w:val="006905A4"/>
    <w:rsid w:val="0069070C"/>
    <w:rsid w:val="0069093A"/>
    <w:rsid w:val="006910E0"/>
    <w:rsid w:val="006917E5"/>
    <w:rsid w:val="00691912"/>
    <w:rsid w:val="00691996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B09"/>
    <w:rsid w:val="00696D00"/>
    <w:rsid w:val="00696D41"/>
    <w:rsid w:val="00697502"/>
    <w:rsid w:val="00697BCA"/>
    <w:rsid w:val="00697F72"/>
    <w:rsid w:val="006A0094"/>
    <w:rsid w:val="006A01E3"/>
    <w:rsid w:val="006A0540"/>
    <w:rsid w:val="006A096F"/>
    <w:rsid w:val="006A0A61"/>
    <w:rsid w:val="006A0C53"/>
    <w:rsid w:val="006A1236"/>
    <w:rsid w:val="006A14CC"/>
    <w:rsid w:val="006A1567"/>
    <w:rsid w:val="006A1747"/>
    <w:rsid w:val="006A1B0B"/>
    <w:rsid w:val="006A1B0E"/>
    <w:rsid w:val="006A1B37"/>
    <w:rsid w:val="006A23F9"/>
    <w:rsid w:val="006A2695"/>
    <w:rsid w:val="006A29DE"/>
    <w:rsid w:val="006A2A27"/>
    <w:rsid w:val="006A2A5F"/>
    <w:rsid w:val="006A2BE0"/>
    <w:rsid w:val="006A2DAB"/>
    <w:rsid w:val="006A2F14"/>
    <w:rsid w:val="006A2F16"/>
    <w:rsid w:val="006A2F21"/>
    <w:rsid w:val="006A318E"/>
    <w:rsid w:val="006A3427"/>
    <w:rsid w:val="006A3C1B"/>
    <w:rsid w:val="006A3CC2"/>
    <w:rsid w:val="006A3ED8"/>
    <w:rsid w:val="006A3F80"/>
    <w:rsid w:val="006A4021"/>
    <w:rsid w:val="006A4115"/>
    <w:rsid w:val="006A41B6"/>
    <w:rsid w:val="006A43AE"/>
    <w:rsid w:val="006A43B9"/>
    <w:rsid w:val="006A4508"/>
    <w:rsid w:val="006A460D"/>
    <w:rsid w:val="006A4C6C"/>
    <w:rsid w:val="006A4FA2"/>
    <w:rsid w:val="006A4FC8"/>
    <w:rsid w:val="006A51E3"/>
    <w:rsid w:val="006A60C8"/>
    <w:rsid w:val="006A67FA"/>
    <w:rsid w:val="006A708F"/>
    <w:rsid w:val="006A7D41"/>
    <w:rsid w:val="006A7E97"/>
    <w:rsid w:val="006B03F8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573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70C"/>
    <w:rsid w:val="006B4858"/>
    <w:rsid w:val="006B49E0"/>
    <w:rsid w:val="006B4AB5"/>
    <w:rsid w:val="006B4CFD"/>
    <w:rsid w:val="006B51C2"/>
    <w:rsid w:val="006B56C0"/>
    <w:rsid w:val="006B5D39"/>
    <w:rsid w:val="006B60C2"/>
    <w:rsid w:val="006B62E1"/>
    <w:rsid w:val="006B658B"/>
    <w:rsid w:val="006B6596"/>
    <w:rsid w:val="006B6ACF"/>
    <w:rsid w:val="006B6B2B"/>
    <w:rsid w:val="006B7290"/>
    <w:rsid w:val="006B74C4"/>
    <w:rsid w:val="006B7CC2"/>
    <w:rsid w:val="006B7EB6"/>
    <w:rsid w:val="006C007B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9BA"/>
    <w:rsid w:val="006C2A15"/>
    <w:rsid w:val="006C2FBC"/>
    <w:rsid w:val="006C3546"/>
    <w:rsid w:val="006C3589"/>
    <w:rsid w:val="006C38B7"/>
    <w:rsid w:val="006C3B3D"/>
    <w:rsid w:val="006C3C42"/>
    <w:rsid w:val="006C3DB1"/>
    <w:rsid w:val="006C3E57"/>
    <w:rsid w:val="006C3F9D"/>
    <w:rsid w:val="006C423B"/>
    <w:rsid w:val="006C44C7"/>
    <w:rsid w:val="006C4757"/>
    <w:rsid w:val="006C479A"/>
    <w:rsid w:val="006C4879"/>
    <w:rsid w:val="006C4C67"/>
    <w:rsid w:val="006C4E53"/>
    <w:rsid w:val="006C4F56"/>
    <w:rsid w:val="006C5155"/>
    <w:rsid w:val="006C57ED"/>
    <w:rsid w:val="006C59B7"/>
    <w:rsid w:val="006C5B83"/>
    <w:rsid w:val="006C6549"/>
    <w:rsid w:val="006C766F"/>
    <w:rsid w:val="006C7953"/>
    <w:rsid w:val="006C7AAC"/>
    <w:rsid w:val="006C7C44"/>
    <w:rsid w:val="006C7EAA"/>
    <w:rsid w:val="006C7EC4"/>
    <w:rsid w:val="006C7F88"/>
    <w:rsid w:val="006D0353"/>
    <w:rsid w:val="006D03D2"/>
    <w:rsid w:val="006D0B02"/>
    <w:rsid w:val="006D0C4B"/>
    <w:rsid w:val="006D0F0C"/>
    <w:rsid w:val="006D1080"/>
    <w:rsid w:val="006D1423"/>
    <w:rsid w:val="006D1470"/>
    <w:rsid w:val="006D1512"/>
    <w:rsid w:val="006D17AE"/>
    <w:rsid w:val="006D19F7"/>
    <w:rsid w:val="006D1F43"/>
    <w:rsid w:val="006D1F99"/>
    <w:rsid w:val="006D26EA"/>
    <w:rsid w:val="006D2746"/>
    <w:rsid w:val="006D2AE4"/>
    <w:rsid w:val="006D32CA"/>
    <w:rsid w:val="006D3AA0"/>
    <w:rsid w:val="006D3DD5"/>
    <w:rsid w:val="006D44F1"/>
    <w:rsid w:val="006D4582"/>
    <w:rsid w:val="006D45BB"/>
    <w:rsid w:val="006D4A23"/>
    <w:rsid w:val="006D4A53"/>
    <w:rsid w:val="006D4BAD"/>
    <w:rsid w:val="006D4DA4"/>
    <w:rsid w:val="006D5691"/>
    <w:rsid w:val="006D5754"/>
    <w:rsid w:val="006D5FB3"/>
    <w:rsid w:val="006D63DD"/>
    <w:rsid w:val="006D65D0"/>
    <w:rsid w:val="006D683B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242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C0C"/>
    <w:rsid w:val="006E4E4B"/>
    <w:rsid w:val="006E4FDA"/>
    <w:rsid w:val="006E5555"/>
    <w:rsid w:val="006E57D7"/>
    <w:rsid w:val="006E5C1C"/>
    <w:rsid w:val="006E5E01"/>
    <w:rsid w:val="006E60C6"/>
    <w:rsid w:val="006E6103"/>
    <w:rsid w:val="006E610D"/>
    <w:rsid w:val="006E6171"/>
    <w:rsid w:val="006E661F"/>
    <w:rsid w:val="006E66A2"/>
    <w:rsid w:val="006E6F14"/>
    <w:rsid w:val="006E6FD7"/>
    <w:rsid w:val="006E729F"/>
    <w:rsid w:val="006E73E6"/>
    <w:rsid w:val="006E757B"/>
    <w:rsid w:val="006E75AE"/>
    <w:rsid w:val="006E7843"/>
    <w:rsid w:val="006E78D4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24D"/>
    <w:rsid w:val="006F23A8"/>
    <w:rsid w:val="006F2F19"/>
    <w:rsid w:val="006F30BF"/>
    <w:rsid w:val="006F326E"/>
    <w:rsid w:val="006F3314"/>
    <w:rsid w:val="006F3442"/>
    <w:rsid w:val="006F347C"/>
    <w:rsid w:val="006F3708"/>
    <w:rsid w:val="006F446C"/>
    <w:rsid w:val="006F484D"/>
    <w:rsid w:val="006F4E06"/>
    <w:rsid w:val="006F4ED0"/>
    <w:rsid w:val="006F4FAF"/>
    <w:rsid w:val="006F5348"/>
    <w:rsid w:val="006F5506"/>
    <w:rsid w:val="006F5571"/>
    <w:rsid w:val="006F569B"/>
    <w:rsid w:val="006F578E"/>
    <w:rsid w:val="006F5B7C"/>
    <w:rsid w:val="006F5BED"/>
    <w:rsid w:val="006F5C3C"/>
    <w:rsid w:val="006F5E36"/>
    <w:rsid w:val="006F63FC"/>
    <w:rsid w:val="006F64FA"/>
    <w:rsid w:val="006F66A0"/>
    <w:rsid w:val="006F66B2"/>
    <w:rsid w:val="006F6853"/>
    <w:rsid w:val="006F68D8"/>
    <w:rsid w:val="006F6EEE"/>
    <w:rsid w:val="006F7030"/>
    <w:rsid w:val="006F707F"/>
    <w:rsid w:val="006F7114"/>
    <w:rsid w:val="006F719A"/>
    <w:rsid w:val="006F7887"/>
    <w:rsid w:val="006F78B8"/>
    <w:rsid w:val="006F7F89"/>
    <w:rsid w:val="007002D4"/>
    <w:rsid w:val="00700641"/>
    <w:rsid w:val="00700A5D"/>
    <w:rsid w:val="00700FB3"/>
    <w:rsid w:val="00701006"/>
    <w:rsid w:val="007016E6"/>
    <w:rsid w:val="00701982"/>
    <w:rsid w:val="007019DE"/>
    <w:rsid w:val="00701A46"/>
    <w:rsid w:val="00701CA8"/>
    <w:rsid w:val="00701ED5"/>
    <w:rsid w:val="007023B8"/>
    <w:rsid w:val="007026EB"/>
    <w:rsid w:val="0070277B"/>
    <w:rsid w:val="007027DA"/>
    <w:rsid w:val="00702A9F"/>
    <w:rsid w:val="00702AFA"/>
    <w:rsid w:val="0070380A"/>
    <w:rsid w:val="0070381B"/>
    <w:rsid w:val="007040AE"/>
    <w:rsid w:val="00704162"/>
    <w:rsid w:val="00704204"/>
    <w:rsid w:val="007047A5"/>
    <w:rsid w:val="00704B92"/>
    <w:rsid w:val="00704C79"/>
    <w:rsid w:val="00704DB9"/>
    <w:rsid w:val="00704EFD"/>
    <w:rsid w:val="00704F10"/>
    <w:rsid w:val="00704FD8"/>
    <w:rsid w:val="0070527A"/>
    <w:rsid w:val="0070568B"/>
    <w:rsid w:val="0070599C"/>
    <w:rsid w:val="00705B0D"/>
    <w:rsid w:val="00705BD2"/>
    <w:rsid w:val="00705C1D"/>
    <w:rsid w:val="00705CF9"/>
    <w:rsid w:val="00705E63"/>
    <w:rsid w:val="00705ED6"/>
    <w:rsid w:val="00705FBF"/>
    <w:rsid w:val="007060FB"/>
    <w:rsid w:val="00706560"/>
    <w:rsid w:val="00706762"/>
    <w:rsid w:val="007069A0"/>
    <w:rsid w:val="00706E55"/>
    <w:rsid w:val="00706FAA"/>
    <w:rsid w:val="00707063"/>
    <w:rsid w:val="00707617"/>
    <w:rsid w:val="007076E9"/>
    <w:rsid w:val="007077B5"/>
    <w:rsid w:val="007077FE"/>
    <w:rsid w:val="007078A6"/>
    <w:rsid w:val="00707CF5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688"/>
    <w:rsid w:val="00711B9D"/>
    <w:rsid w:val="00711F19"/>
    <w:rsid w:val="00711F8A"/>
    <w:rsid w:val="007122DF"/>
    <w:rsid w:val="00712540"/>
    <w:rsid w:val="00712DBE"/>
    <w:rsid w:val="00712F07"/>
    <w:rsid w:val="007132DF"/>
    <w:rsid w:val="00713518"/>
    <w:rsid w:val="00713816"/>
    <w:rsid w:val="007139BC"/>
    <w:rsid w:val="007139CF"/>
    <w:rsid w:val="00713C3B"/>
    <w:rsid w:val="00713D63"/>
    <w:rsid w:val="00713E98"/>
    <w:rsid w:val="00714304"/>
    <w:rsid w:val="0071435C"/>
    <w:rsid w:val="00714CB7"/>
    <w:rsid w:val="00714D9D"/>
    <w:rsid w:val="00714EAE"/>
    <w:rsid w:val="00714F45"/>
    <w:rsid w:val="00715127"/>
    <w:rsid w:val="0071520C"/>
    <w:rsid w:val="0071525D"/>
    <w:rsid w:val="00715475"/>
    <w:rsid w:val="00715D75"/>
    <w:rsid w:val="0071618C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17FC9"/>
    <w:rsid w:val="00720458"/>
    <w:rsid w:val="007209C6"/>
    <w:rsid w:val="00720AA4"/>
    <w:rsid w:val="00720C84"/>
    <w:rsid w:val="00720D8D"/>
    <w:rsid w:val="00721152"/>
    <w:rsid w:val="007217F7"/>
    <w:rsid w:val="007219AF"/>
    <w:rsid w:val="00721A82"/>
    <w:rsid w:val="00721E6C"/>
    <w:rsid w:val="00721EA9"/>
    <w:rsid w:val="00722256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01"/>
    <w:rsid w:val="00725188"/>
    <w:rsid w:val="007253B5"/>
    <w:rsid w:val="00725552"/>
    <w:rsid w:val="0072560E"/>
    <w:rsid w:val="00725720"/>
    <w:rsid w:val="00725C59"/>
    <w:rsid w:val="00726220"/>
    <w:rsid w:val="00726BAA"/>
    <w:rsid w:val="00726CD1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BD9"/>
    <w:rsid w:val="00730C99"/>
    <w:rsid w:val="00730DB1"/>
    <w:rsid w:val="00730EAB"/>
    <w:rsid w:val="00731227"/>
    <w:rsid w:val="00731566"/>
    <w:rsid w:val="0073162E"/>
    <w:rsid w:val="00731C81"/>
    <w:rsid w:val="00731DBF"/>
    <w:rsid w:val="00732268"/>
    <w:rsid w:val="0073246C"/>
    <w:rsid w:val="007325F1"/>
    <w:rsid w:val="00732807"/>
    <w:rsid w:val="007332DC"/>
    <w:rsid w:val="0073339C"/>
    <w:rsid w:val="0073350B"/>
    <w:rsid w:val="00733569"/>
    <w:rsid w:val="007335B6"/>
    <w:rsid w:val="007336A8"/>
    <w:rsid w:val="0073387E"/>
    <w:rsid w:val="00733C2E"/>
    <w:rsid w:val="00734096"/>
    <w:rsid w:val="00734244"/>
    <w:rsid w:val="00734424"/>
    <w:rsid w:val="007344F4"/>
    <w:rsid w:val="0073453D"/>
    <w:rsid w:val="0073460C"/>
    <w:rsid w:val="007349C7"/>
    <w:rsid w:val="00734F85"/>
    <w:rsid w:val="00735339"/>
    <w:rsid w:val="00735559"/>
    <w:rsid w:val="00735839"/>
    <w:rsid w:val="00735861"/>
    <w:rsid w:val="007359F1"/>
    <w:rsid w:val="00735FA2"/>
    <w:rsid w:val="00736188"/>
    <w:rsid w:val="00736263"/>
    <w:rsid w:val="007362B4"/>
    <w:rsid w:val="007362C3"/>
    <w:rsid w:val="00736310"/>
    <w:rsid w:val="0073639D"/>
    <w:rsid w:val="007365A5"/>
    <w:rsid w:val="007369BF"/>
    <w:rsid w:val="00736F65"/>
    <w:rsid w:val="00736F7C"/>
    <w:rsid w:val="00737E93"/>
    <w:rsid w:val="00740457"/>
    <w:rsid w:val="00740CDD"/>
    <w:rsid w:val="00741057"/>
    <w:rsid w:val="00741191"/>
    <w:rsid w:val="007411A9"/>
    <w:rsid w:val="0074136C"/>
    <w:rsid w:val="00741486"/>
    <w:rsid w:val="0074189F"/>
    <w:rsid w:val="00741EB3"/>
    <w:rsid w:val="0074205E"/>
    <w:rsid w:val="0074289D"/>
    <w:rsid w:val="00742A24"/>
    <w:rsid w:val="00742BE2"/>
    <w:rsid w:val="00742C89"/>
    <w:rsid w:val="00742CB6"/>
    <w:rsid w:val="0074322B"/>
    <w:rsid w:val="00743321"/>
    <w:rsid w:val="007436D5"/>
    <w:rsid w:val="00743A1E"/>
    <w:rsid w:val="00743C5B"/>
    <w:rsid w:val="00743E28"/>
    <w:rsid w:val="0074414F"/>
    <w:rsid w:val="0074475C"/>
    <w:rsid w:val="00744F2E"/>
    <w:rsid w:val="00744F8D"/>
    <w:rsid w:val="0074513D"/>
    <w:rsid w:val="0074514B"/>
    <w:rsid w:val="00745377"/>
    <w:rsid w:val="0074558E"/>
    <w:rsid w:val="00745612"/>
    <w:rsid w:val="00745C07"/>
    <w:rsid w:val="00745C58"/>
    <w:rsid w:val="00745E11"/>
    <w:rsid w:val="0074622B"/>
    <w:rsid w:val="00746331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47D35"/>
    <w:rsid w:val="00750079"/>
    <w:rsid w:val="007501BE"/>
    <w:rsid w:val="007508B6"/>
    <w:rsid w:val="007508BE"/>
    <w:rsid w:val="00750D18"/>
    <w:rsid w:val="00750EC8"/>
    <w:rsid w:val="00751135"/>
    <w:rsid w:val="007512F8"/>
    <w:rsid w:val="00751591"/>
    <w:rsid w:val="007516C8"/>
    <w:rsid w:val="0075176A"/>
    <w:rsid w:val="00751B1D"/>
    <w:rsid w:val="00751C6D"/>
    <w:rsid w:val="00752009"/>
    <w:rsid w:val="0075212B"/>
    <w:rsid w:val="007527AE"/>
    <w:rsid w:val="007527F2"/>
    <w:rsid w:val="00752892"/>
    <w:rsid w:val="00752BE7"/>
    <w:rsid w:val="007530A7"/>
    <w:rsid w:val="00753150"/>
    <w:rsid w:val="00753188"/>
    <w:rsid w:val="00753237"/>
    <w:rsid w:val="00753297"/>
    <w:rsid w:val="007533B3"/>
    <w:rsid w:val="0075348D"/>
    <w:rsid w:val="00753915"/>
    <w:rsid w:val="007541BD"/>
    <w:rsid w:val="00754441"/>
    <w:rsid w:val="007546ED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58A"/>
    <w:rsid w:val="00756672"/>
    <w:rsid w:val="007566D7"/>
    <w:rsid w:val="00756FCA"/>
    <w:rsid w:val="00757032"/>
    <w:rsid w:val="00757355"/>
    <w:rsid w:val="00757662"/>
    <w:rsid w:val="0075772A"/>
    <w:rsid w:val="00757A0A"/>
    <w:rsid w:val="00757E98"/>
    <w:rsid w:val="007601A2"/>
    <w:rsid w:val="00760C38"/>
    <w:rsid w:val="00761412"/>
    <w:rsid w:val="0076142E"/>
    <w:rsid w:val="007617AB"/>
    <w:rsid w:val="00761AE7"/>
    <w:rsid w:val="00761FE9"/>
    <w:rsid w:val="00762A82"/>
    <w:rsid w:val="00762B24"/>
    <w:rsid w:val="00762D0F"/>
    <w:rsid w:val="00763501"/>
    <w:rsid w:val="00763646"/>
    <w:rsid w:val="00763B51"/>
    <w:rsid w:val="00763FEE"/>
    <w:rsid w:val="007640E6"/>
    <w:rsid w:val="00764247"/>
    <w:rsid w:val="0076428D"/>
    <w:rsid w:val="0076458C"/>
    <w:rsid w:val="0076473D"/>
    <w:rsid w:val="00764774"/>
    <w:rsid w:val="00764F09"/>
    <w:rsid w:val="00765145"/>
    <w:rsid w:val="007654CC"/>
    <w:rsid w:val="007656BE"/>
    <w:rsid w:val="00765741"/>
    <w:rsid w:val="00765869"/>
    <w:rsid w:val="00765EA9"/>
    <w:rsid w:val="00765F00"/>
    <w:rsid w:val="00765FA6"/>
    <w:rsid w:val="00766242"/>
    <w:rsid w:val="00766BE3"/>
    <w:rsid w:val="00767373"/>
    <w:rsid w:val="007674A1"/>
    <w:rsid w:val="00767837"/>
    <w:rsid w:val="00767917"/>
    <w:rsid w:val="00767AED"/>
    <w:rsid w:val="00767B43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236"/>
    <w:rsid w:val="0077135B"/>
    <w:rsid w:val="0077138F"/>
    <w:rsid w:val="0077160C"/>
    <w:rsid w:val="0077184B"/>
    <w:rsid w:val="00771A1E"/>
    <w:rsid w:val="00771ADE"/>
    <w:rsid w:val="00771B91"/>
    <w:rsid w:val="00771EC2"/>
    <w:rsid w:val="00771EE8"/>
    <w:rsid w:val="007723F4"/>
    <w:rsid w:val="00772787"/>
    <w:rsid w:val="0077281A"/>
    <w:rsid w:val="007729EF"/>
    <w:rsid w:val="00772DA8"/>
    <w:rsid w:val="00772F4F"/>
    <w:rsid w:val="00773241"/>
    <w:rsid w:val="00773675"/>
    <w:rsid w:val="00773B22"/>
    <w:rsid w:val="00773C6E"/>
    <w:rsid w:val="00773FA3"/>
    <w:rsid w:val="007742D5"/>
    <w:rsid w:val="0077436D"/>
    <w:rsid w:val="00774752"/>
    <w:rsid w:val="00774FFE"/>
    <w:rsid w:val="00775487"/>
    <w:rsid w:val="007758D0"/>
    <w:rsid w:val="00775DEF"/>
    <w:rsid w:val="00776030"/>
    <w:rsid w:val="007762E6"/>
    <w:rsid w:val="00776313"/>
    <w:rsid w:val="0077647D"/>
    <w:rsid w:val="00776654"/>
    <w:rsid w:val="00776E70"/>
    <w:rsid w:val="00776FDA"/>
    <w:rsid w:val="007771C3"/>
    <w:rsid w:val="00777249"/>
    <w:rsid w:val="0077724F"/>
    <w:rsid w:val="007773BD"/>
    <w:rsid w:val="007773CD"/>
    <w:rsid w:val="00777479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5D3"/>
    <w:rsid w:val="0078164B"/>
    <w:rsid w:val="00781799"/>
    <w:rsid w:val="007818A9"/>
    <w:rsid w:val="00781A31"/>
    <w:rsid w:val="00781B16"/>
    <w:rsid w:val="00781BE0"/>
    <w:rsid w:val="00781C49"/>
    <w:rsid w:val="00781FB8"/>
    <w:rsid w:val="007829B1"/>
    <w:rsid w:val="00782B30"/>
    <w:rsid w:val="00782D46"/>
    <w:rsid w:val="00782E65"/>
    <w:rsid w:val="00782F39"/>
    <w:rsid w:val="00783487"/>
    <w:rsid w:val="00783542"/>
    <w:rsid w:val="007838B0"/>
    <w:rsid w:val="00783E62"/>
    <w:rsid w:val="007842FC"/>
    <w:rsid w:val="00784796"/>
    <w:rsid w:val="007848B6"/>
    <w:rsid w:val="00784DBB"/>
    <w:rsid w:val="007859F8"/>
    <w:rsid w:val="00785A33"/>
    <w:rsid w:val="00785DF9"/>
    <w:rsid w:val="00785E71"/>
    <w:rsid w:val="007860A3"/>
    <w:rsid w:val="0078614E"/>
    <w:rsid w:val="007863D2"/>
    <w:rsid w:val="00786729"/>
    <w:rsid w:val="00786B04"/>
    <w:rsid w:val="00786D85"/>
    <w:rsid w:val="00787321"/>
    <w:rsid w:val="00787819"/>
    <w:rsid w:val="00787C6A"/>
    <w:rsid w:val="00787CA7"/>
    <w:rsid w:val="00787D6B"/>
    <w:rsid w:val="00787DA8"/>
    <w:rsid w:val="00787DEA"/>
    <w:rsid w:val="00787EF5"/>
    <w:rsid w:val="00790009"/>
    <w:rsid w:val="00790246"/>
    <w:rsid w:val="00790265"/>
    <w:rsid w:val="0079051D"/>
    <w:rsid w:val="0079063A"/>
    <w:rsid w:val="0079098F"/>
    <w:rsid w:val="007909F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5C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BCA"/>
    <w:rsid w:val="00796CE6"/>
    <w:rsid w:val="007972F7"/>
    <w:rsid w:val="007973C9"/>
    <w:rsid w:val="00797633"/>
    <w:rsid w:val="007978AD"/>
    <w:rsid w:val="0079793B"/>
    <w:rsid w:val="00797BEC"/>
    <w:rsid w:val="00797F2F"/>
    <w:rsid w:val="007A0000"/>
    <w:rsid w:val="007A03BA"/>
    <w:rsid w:val="007A03FF"/>
    <w:rsid w:val="007A046F"/>
    <w:rsid w:val="007A06E3"/>
    <w:rsid w:val="007A088C"/>
    <w:rsid w:val="007A0AE1"/>
    <w:rsid w:val="007A114F"/>
    <w:rsid w:val="007A14B6"/>
    <w:rsid w:val="007A15BE"/>
    <w:rsid w:val="007A1D6D"/>
    <w:rsid w:val="007A1DA3"/>
    <w:rsid w:val="007A1DDE"/>
    <w:rsid w:val="007A1E58"/>
    <w:rsid w:val="007A2146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4F16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2C3"/>
    <w:rsid w:val="007A6442"/>
    <w:rsid w:val="007A64CE"/>
    <w:rsid w:val="007A65D0"/>
    <w:rsid w:val="007A6D17"/>
    <w:rsid w:val="007A6EB2"/>
    <w:rsid w:val="007A6F3D"/>
    <w:rsid w:val="007A7158"/>
    <w:rsid w:val="007A72C0"/>
    <w:rsid w:val="007A7879"/>
    <w:rsid w:val="007A7FB0"/>
    <w:rsid w:val="007B04A2"/>
    <w:rsid w:val="007B0777"/>
    <w:rsid w:val="007B0886"/>
    <w:rsid w:val="007B0C27"/>
    <w:rsid w:val="007B1928"/>
    <w:rsid w:val="007B1CE1"/>
    <w:rsid w:val="007B1F72"/>
    <w:rsid w:val="007B24C9"/>
    <w:rsid w:val="007B2535"/>
    <w:rsid w:val="007B261E"/>
    <w:rsid w:val="007B277E"/>
    <w:rsid w:val="007B2BF0"/>
    <w:rsid w:val="007B3448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607"/>
    <w:rsid w:val="007B670A"/>
    <w:rsid w:val="007B6870"/>
    <w:rsid w:val="007B6C93"/>
    <w:rsid w:val="007B6D96"/>
    <w:rsid w:val="007B6DD0"/>
    <w:rsid w:val="007B6DDF"/>
    <w:rsid w:val="007B6FFE"/>
    <w:rsid w:val="007B7527"/>
    <w:rsid w:val="007B7615"/>
    <w:rsid w:val="007B7E24"/>
    <w:rsid w:val="007C031C"/>
    <w:rsid w:val="007C0650"/>
    <w:rsid w:val="007C068F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6D8"/>
    <w:rsid w:val="007C374E"/>
    <w:rsid w:val="007C3ECE"/>
    <w:rsid w:val="007C404B"/>
    <w:rsid w:val="007C41A6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B13"/>
    <w:rsid w:val="007C7462"/>
    <w:rsid w:val="007C7A14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D24"/>
    <w:rsid w:val="007D0E0D"/>
    <w:rsid w:val="007D13AA"/>
    <w:rsid w:val="007D13C5"/>
    <w:rsid w:val="007D1616"/>
    <w:rsid w:val="007D161E"/>
    <w:rsid w:val="007D169D"/>
    <w:rsid w:val="007D1757"/>
    <w:rsid w:val="007D19F9"/>
    <w:rsid w:val="007D1D58"/>
    <w:rsid w:val="007D1F96"/>
    <w:rsid w:val="007D2284"/>
    <w:rsid w:val="007D28B0"/>
    <w:rsid w:val="007D2B77"/>
    <w:rsid w:val="007D3159"/>
    <w:rsid w:val="007D31DA"/>
    <w:rsid w:val="007D3830"/>
    <w:rsid w:val="007D391E"/>
    <w:rsid w:val="007D3C2B"/>
    <w:rsid w:val="007D3D1F"/>
    <w:rsid w:val="007D3E86"/>
    <w:rsid w:val="007D3F01"/>
    <w:rsid w:val="007D4077"/>
    <w:rsid w:val="007D40B6"/>
    <w:rsid w:val="007D4155"/>
    <w:rsid w:val="007D44C3"/>
    <w:rsid w:val="007D466A"/>
    <w:rsid w:val="007D469B"/>
    <w:rsid w:val="007D4B2A"/>
    <w:rsid w:val="007D4E5A"/>
    <w:rsid w:val="007D50B3"/>
    <w:rsid w:val="007D5546"/>
    <w:rsid w:val="007D560E"/>
    <w:rsid w:val="007D57DC"/>
    <w:rsid w:val="007D61A6"/>
    <w:rsid w:val="007D67E5"/>
    <w:rsid w:val="007D687B"/>
    <w:rsid w:val="007D6B05"/>
    <w:rsid w:val="007D6BEC"/>
    <w:rsid w:val="007D6D01"/>
    <w:rsid w:val="007D7020"/>
    <w:rsid w:val="007D727D"/>
    <w:rsid w:val="007D7502"/>
    <w:rsid w:val="007D7677"/>
    <w:rsid w:val="007D781E"/>
    <w:rsid w:val="007D7BD6"/>
    <w:rsid w:val="007D7EE5"/>
    <w:rsid w:val="007D7FBF"/>
    <w:rsid w:val="007E0914"/>
    <w:rsid w:val="007E0FE7"/>
    <w:rsid w:val="007E1331"/>
    <w:rsid w:val="007E140B"/>
    <w:rsid w:val="007E1606"/>
    <w:rsid w:val="007E1732"/>
    <w:rsid w:val="007E1B50"/>
    <w:rsid w:val="007E1D45"/>
    <w:rsid w:val="007E1D84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1F84"/>
    <w:rsid w:val="007F2426"/>
    <w:rsid w:val="007F2662"/>
    <w:rsid w:val="007F3F21"/>
    <w:rsid w:val="007F42E1"/>
    <w:rsid w:val="007F432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417"/>
    <w:rsid w:val="007F6A1D"/>
    <w:rsid w:val="007F6A6E"/>
    <w:rsid w:val="007F6B18"/>
    <w:rsid w:val="007F6EF8"/>
    <w:rsid w:val="007F7059"/>
    <w:rsid w:val="007F71DC"/>
    <w:rsid w:val="007F725B"/>
    <w:rsid w:val="007F7270"/>
    <w:rsid w:val="007F7333"/>
    <w:rsid w:val="007F741B"/>
    <w:rsid w:val="007F7F4B"/>
    <w:rsid w:val="00800151"/>
    <w:rsid w:val="008003CE"/>
    <w:rsid w:val="00800619"/>
    <w:rsid w:val="00800908"/>
    <w:rsid w:val="00800C45"/>
    <w:rsid w:val="008019EC"/>
    <w:rsid w:val="00801CA7"/>
    <w:rsid w:val="00801CBA"/>
    <w:rsid w:val="008022D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990"/>
    <w:rsid w:val="00804C4E"/>
    <w:rsid w:val="00804CAD"/>
    <w:rsid w:val="008050E7"/>
    <w:rsid w:val="00805169"/>
    <w:rsid w:val="00805351"/>
    <w:rsid w:val="008054C4"/>
    <w:rsid w:val="008058DB"/>
    <w:rsid w:val="0080599F"/>
    <w:rsid w:val="00805B54"/>
    <w:rsid w:val="00806129"/>
    <w:rsid w:val="008066CB"/>
    <w:rsid w:val="008068EE"/>
    <w:rsid w:val="00806CC4"/>
    <w:rsid w:val="008070C5"/>
    <w:rsid w:val="00807388"/>
    <w:rsid w:val="00807A06"/>
    <w:rsid w:val="00807B5A"/>
    <w:rsid w:val="00807D34"/>
    <w:rsid w:val="00810199"/>
    <w:rsid w:val="00810C79"/>
    <w:rsid w:val="00810CD0"/>
    <w:rsid w:val="00810F7C"/>
    <w:rsid w:val="0081108B"/>
    <w:rsid w:val="00811180"/>
    <w:rsid w:val="00811211"/>
    <w:rsid w:val="00811589"/>
    <w:rsid w:val="00811D60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4C2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0F9"/>
    <w:rsid w:val="008173D6"/>
    <w:rsid w:val="008174B1"/>
    <w:rsid w:val="008178E0"/>
    <w:rsid w:val="00817984"/>
    <w:rsid w:val="008179A4"/>
    <w:rsid w:val="00817B8F"/>
    <w:rsid w:val="0082025D"/>
    <w:rsid w:val="0082035F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15C"/>
    <w:rsid w:val="0082336D"/>
    <w:rsid w:val="008238DB"/>
    <w:rsid w:val="00823B9C"/>
    <w:rsid w:val="00824224"/>
    <w:rsid w:val="008245D5"/>
    <w:rsid w:val="008246FD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488"/>
    <w:rsid w:val="00827559"/>
    <w:rsid w:val="008278FB"/>
    <w:rsid w:val="00827B42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1FC2"/>
    <w:rsid w:val="008327B3"/>
    <w:rsid w:val="00832C47"/>
    <w:rsid w:val="00833712"/>
    <w:rsid w:val="00834013"/>
    <w:rsid w:val="0083438C"/>
    <w:rsid w:val="008345BB"/>
    <w:rsid w:val="008349E8"/>
    <w:rsid w:val="008349F9"/>
    <w:rsid w:val="00834A22"/>
    <w:rsid w:val="00834AE0"/>
    <w:rsid w:val="0083505E"/>
    <w:rsid w:val="0083509B"/>
    <w:rsid w:val="00835B32"/>
    <w:rsid w:val="00835CD5"/>
    <w:rsid w:val="00836015"/>
    <w:rsid w:val="00836386"/>
    <w:rsid w:val="00836ABC"/>
    <w:rsid w:val="00836C77"/>
    <w:rsid w:val="00836F39"/>
    <w:rsid w:val="00836FE7"/>
    <w:rsid w:val="00837398"/>
    <w:rsid w:val="008374EE"/>
    <w:rsid w:val="00837731"/>
    <w:rsid w:val="00837A60"/>
    <w:rsid w:val="00837FFD"/>
    <w:rsid w:val="0084023D"/>
    <w:rsid w:val="0084026F"/>
    <w:rsid w:val="00840396"/>
    <w:rsid w:val="00840532"/>
    <w:rsid w:val="00840776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14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4EF0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6BDC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113"/>
    <w:rsid w:val="008518B4"/>
    <w:rsid w:val="008520C6"/>
    <w:rsid w:val="00852281"/>
    <w:rsid w:val="00852450"/>
    <w:rsid w:val="008524F0"/>
    <w:rsid w:val="00852827"/>
    <w:rsid w:val="00852919"/>
    <w:rsid w:val="00852DEE"/>
    <w:rsid w:val="0085380B"/>
    <w:rsid w:val="00853D16"/>
    <w:rsid w:val="00853F8F"/>
    <w:rsid w:val="00854283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A3F"/>
    <w:rsid w:val="00855BB1"/>
    <w:rsid w:val="00855E11"/>
    <w:rsid w:val="00855E23"/>
    <w:rsid w:val="0085643B"/>
    <w:rsid w:val="0085663D"/>
    <w:rsid w:val="0085669A"/>
    <w:rsid w:val="00856CAF"/>
    <w:rsid w:val="00856E49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37"/>
    <w:rsid w:val="008610F1"/>
    <w:rsid w:val="00861206"/>
    <w:rsid w:val="0086166B"/>
    <w:rsid w:val="00861987"/>
    <w:rsid w:val="00862088"/>
    <w:rsid w:val="008620A9"/>
    <w:rsid w:val="008620FC"/>
    <w:rsid w:val="008622FF"/>
    <w:rsid w:val="0086248D"/>
    <w:rsid w:val="008627F2"/>
    <w:rsid w:val="00862872"/>
    <w:rsid w:val="00862A8A"/>
    <w:rsid w:val="00862B3A"/>
    <w:rsid w:val="00862C5F"/>
    <w:rsid w:val="00862D57"/>
    <w:rsid w:val="0086307E"/>
    <w:rsid w:val="008631D8"/>
    <w:rsid w:val="008633C6"/>
    <w:rsid w:val="0086359D"/>
    <w:rsid w:val="008638D6"/>
    <w:rsid w:val="00863B83"/>
    <w:rsid w:val="00863C19"/>
    <w:rsid w:val="00863F9F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A93"/>
    <w:rsid w:val="00864E4E"/>
    <w:rsid w:val="008650CF"/>
    <w:rsid w:val="0086519D"/>
    <w:rsid w:val="008653A5"/>
    <w:rsid w:val="0086592A"/>
    <w:rsid w:val="008659BC"/>
    <w:rsid w:val="00865D1A"/>
    <w:rsid w:val="00865D3E"/>
    <w:rsid w:val="00866098"/>
    <w:rsid w:val="00866115"/>
    <w:rsid w:val="008664A6"/>
    <w:rsid w:val="008676DB"/>
    <w:rsid w:val="008676EF"/>
    <w:rsid w:val="00867795"/>
    <w:rsid w:val="00870583"/>
    <w:rsid w:val="0087099E"/>
    <w:rsid w:val="00870DA6"/>
    <w:rsid w:val="00870F3B"/>
    <w:rsid w:val="00871184"/>
    <w:rsid w:val="008712EB"/>
    <w:rsid w:val="008714D3"/>
    <w:rsid w:val="0087197A"/>
    <w:rsid w:val="008719F2"/>
    <w:rsid w:val="008726CF"/>
    <w:rsid w:val="00872707"/>
    <w:rsid w:val="00873931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4D33"/>
    <w:rsid w:val="00875083"/>
    <w:rsid w:val="008753BF"/>
    <w:rsid w:val="008757AB"/>
    <w:rsid w:val="00875FFB"/>
    <w:rsid w:val="008760BF"/>
    <w:rsid w:val="0087658A"/>
    <w:rsid w:val="0087687A"/>
    <w:rsid w:val="00877478"/>
    <w:rsid w:val="0087758E"/>
    <w:rsid w:val="008776B0"/>
    <w:rsid w:val="00877E30"/>
    <w:rsid w:val="00880229"/>
    <w:rsid w:val="0088040D"/>
    <w:rsid w:val="00880643"/>
    <w:rsid w:val="008809BC"/>
    <w:rsid w:val="00880C61"/>
    <w:rsid w:val="00880FB0"/>
    <w:rsid w:val="008813C9"/>
    <w:rsid w:val="00881647"/>
    <w:rsid w:val="0088171E"/>
    <w:rsid w:val="00881AAB"/>
    <w:rsid w:val="00881D99"/>
    <w:rsid w:val="00881DE5"/>
    <w:rsid w:val="00881FF2"/>
    <w:rsid w:val="00882231"/>
    <w:rsid w:val="008822F6"/>
    <w:rsid w:val="008822F9"/>
    <w:rsid w:val="0088230B"/>
    <w:rsid w:val="00882488"/>
    <w:rsid w:val="00882704"/>
    <w:rsid w:val="00882BD2"/>
    <w:rsid w:val="00882CAA"/>
    <w:rsid w:val="00882CC9"/>
    <w:rsid w:val="00882EB0"/>
    <w:rsid w:val="008830D1"/>
    <w:rsid w:val="008832E2"/>
    <w:rsid w:val="0088353F"/>
    <w:rsid w:val="00883591"/>
    <w:rsid w:val="00883763"/>
    <w:rsid w:val="00883798"/>
    <w:rsid w:val="0088387D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06B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1DDB"/>
    <w:rsid w:val="00892596"/>
    <w:rsid w:val="008925E3"/>
    <w:rsid w:val="00892E48"/>
    <w:rsid w:val="008930F4"/>
    <w:rsid w:val="008931A8"/>
    <w:rsid w:val="00893BA2"/>
    <w:rsid w:val="00893D9D"/>
    <w:rsid w:val="00893EE1"/>
    <w:rsid w:val="00893FCD"/>
    <w:rsid w:val="0089417A"/>
    <w:rsid w:val="008942F2"/>
    <w:rsid w:val="008948C2"/>
    <w:rsid w:val="008949F7"/>
    <w:rsid w:val="00894B10"/>
    <w:rsid w:val="00894E2D"/>
    <w:rsid w:val="008952C7"/>
    <w:rsid w:val="00895419"/>
    <w:rsid w:val="00895713"/>
    <w:rsid w:val="00895B40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97D95"/>
    <w:rsid w:val="008A0A0A"/>
    <w:rsid w:val="008A0C0E"/>
    <w:rsid w:val="008A0FE5"/>
    <w:rsid w:val="008A1153"/>
    <w:rsid w:val="008A12D7"/>
    <w:rsid w:val="008A151E"/>
    <w:rsid w:val="008A17EA"/>
    <w:rsid w:val="008A1CAA"/>
    <w:rsid w:val="008A230B"/>
    <w:rsid w:val="008A26AB"/>
    <w:rsid w:val="008A29FD"/>
    <w:rsid w:val="008A2BC7"/>
    <w:rsid w:val="008A2D53"/>
    <w:rsid w:val="008A2E47"/>
    <w:rsid w:val="008A330C"/>
    <w:rsid w:val="008A352A"/>
    <w:rsid w:val="008A352D"/>
    <w:rsid w:val="008A3608"/>
    <w:rsid w:val="008A36B0"/>
    <w:rsid w:val="008A3BFB"/>
    <w:rsid w:val="008A3DC8"/>
    <w:rsid w:val="008A3F15"/>
    <w:rsid w:val="008A3F84"/>
    <w:rsid w:val="008A4081"/>
    <w:rsid w:val="008A425C"/>
    <w:rsid w:val="008A4387"/>
    <w:rsid w:val="008A43E4"/>
    <w:rsid w:val="008A4604"/>
    <w:rsid w:val="008A4715"/>
    <w:rsid w:val="008A4826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E0A"/>
    <w:rsid w:val="008A6F8E"/>
    <w:rsid w:val="008A719F"/>
    <w:rsid w:val="008A77D8"/>
    <w:rsid w:val="008A7A5A"/>
    <w:rsid w:val="008A7BD9"/>
    <w:rsid w:val="008A7D7A"/>
    <w:rsid w:val="008A7D84"/>
    <w:rsid w:val="008B0406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188"/>
    <w:rsid w:val="008B24BC"/>
    <w:rsid w:val="008B2636"/>
    <w:rsid w:val="008B2661"/>
    <w:rsid w:val="008B27E1"/>
    <w:rsid w:val="008B2948"/>
    <w:rsid w:val="008B2C31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999"/>
    <w:rsid w:val="008B5A00"/>
    <w:rsid w:val="008B5DF3"/>
    <w:rsid w:val="008B6308"/>
    <w:rsid w:val="008B675B"/>
    <w:rsid w:val="008B6A0A"/>
    <w:rsid w:val="008B6BCD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D04"/>
    <w:rsid w:val="008C0FB0"/>
    <w:rsid w:val="008C1750"/>
    <w:rsid w:val="008C1984"/>
    <w:rsid w:val="008C19C6"/>
    <w:rsid w:val="008C1A65"/>
    <w:rsid w:val="008C1C7F"/>
    <w:rsid w:val="008C2292"/>
    <w:rsid w:val="008C28D6"/>
    <w:rsid w:val="008C2943"/>
    <w:rsid w:val="008C2986"/>
    <w:rsid w:val="008C2D37"/>
    <w:rsid w:val="008C2DD1"/>
    <w:rsid w:val="008C31A5"/>
    <w:rsid w:val="008C31EB"/>
    <w:rsid w:val="008C334B"/>
    <w:rsid w:val="008C3417"/>
    <w:rsid w:val="008C3634"/>
    <w:rsid w:val="008C3DF9"/>
    <w:rsid w:val="008C4025"/>
    <w:rsid w:val="008C4451"/>
    <w:rsid w:val="008C4A02"/>
    <w:rsid w:val="008C4BD5"/>
    <w:rsid w:val="008C4BEF"/>
    <w:rsid w:val="008C4CEA"/>
    <w:rsid w:val="008C4F20"/>
    <w:rsid w:val="008C5E39"/>
    <w:rsid w:val="008C620D"/>
    <w:rsid w:val="008C63B6"/>
    <w:rsid w:val="008C650D"/>
    <w:rsid w:val="008C659C"/>
    <w:rsid w:val="008C6874"/>
    <w:rsid w:val="008C6B48"/>
    <w:rsid w:val="008C6D9C"/>
    <w:rsid w:val="008C73A3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1981"/>
    <w:rsid w:val="008D19FE"/>
    <w:rsid w:val="008D1F46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52F"/>
    <w:rsid w:val="008D7B3A"/>
    <w:rsid w:val="008D7BF9"/>
    <w:rsid w:val="008D7F96"/>
    <w:rsid w:val="008E0228"/>
    <w:rsid w:val="008E0299"/>
    <w:rsid w:val="008E0313"/>
    <w:rsid w:val="008E055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13B"/>
    <w:rsid w:val="008E345C"/>
    <w:rsid w:val="008E356A"/>
    <w:rsid w:val="008E38BD"/>
    <w:rsid w:val="008E3C1A"/>
    <w:rsid w:val="008E3ECA"/>
    <w:rsid w:val="008E43F9"/>
    <w:rsid w:val="008E443A"/>
    <w:rsid w:val="008E4755"/>
    <w:rsid w:val="008E4A62"/>
    <w:rsid w:val="008E4C46"/>
    <w:rsid w:val="008E4C53"/>
    <w:rsid w:val="008E4FF7"/>
    <w:rsid w:val="008E5072"/>
    <w:rsid w:val="008E50B6"/>
    <w:rsid w:val="008E55D7"/>
    <w:rsid w:val="008E56C3"/>
    <w:rsid w:val="008E5839"/>
    <w:rsid w:val="008E5A95"/>
    <w:rsid w:val="008E6047"/>
    <w:rsid w:val="008E6196"/>
    <w:rsid w:val="008E629F"/>
    <w:rsid w:val="008E62D0"/>
    <w:rsid w:val="008E6737"/>
    <w:rsid w:val="008E67F7"/>
    <w:rsid w:val="008E69B4"/>
    <w:rsid w:val="008E6A62"/>
    <w:rsid w:val="008E6E0F"/>
    <w:rsid w:val="008E716F"/>
    <w:rsid w:val="008E7306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3E5"/>
    <w:rsid w:val="008F14A5"/>
    <w:rsid w:val="008F14A6"/>
    <w:rsid w:val="008F15D8"/>
    <w:rsid w:val="008F1734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1C3"/>
    <w:rsid w:val="008F7360"/>
    <w:rsid w:val="008F7B4E"/>
    <w:rsid w:val="00900057"/>
    <w:rsid w:val="009009EF"/>
    <w:rsid w:val="00900B24"/>
    <w:rsid w:val="00900F93"/>
    <w:rsid w:val="0090101B"/>
    <w:rsid w:val="0090113A"/>
    <w:rsid w:val="009015CC"/>
    <w:rsid w:val="00901740"/>
    <w:rsid w:val="00901AB7"/>
    <w:rsid w:val="00901DA4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EB5"/>
    <w:rsid w:val="00904F20"/>
    <w:rsid w:val="00905070"/>
    <w:rsid w:val="00905DF4"/>
    <w:rsid w:val="00905F9B"/>
    <w:rsid w:val="009061A0"/>
    <w:rsid w:val="00906245"/>
    <w:rsid w:val="00906AA6"/>
    <w:rsid w:val="00906C77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65B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5E28"/>
    <w:rsid w:val="009161C2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198"/>
    <w:rsid w:val="009218BE"/>
    <w:rsid w:val="00921A1C"/>
    <w:rsid w:val="00921C74"/>
    <w:rsid w:val="009220CF"/>
    <w:rsid w:val="0092241F"/>
    <w:rsid w:val="00922C81"/>
    <w:rsid w:val="0092306A"/>
    <w:rsid w:val="009233ED"/>
    <w:rsid w:val="0092340A"/>
    <w:rsid w:val="009235F5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5FD6"/>
    <w:rsid w:val="00926266"/>
    <w:rsid w:val="009262B0"/>
    <w:rsid w:val="00926534"/>
    <w:rsid w:val="0092655E"/>
    <w:rsid w:val="00926AD0"/>
    <w:rsid w:val="00926CF5"/>
    <w:rsid w:val="00927072"/>
    <w:rsid w:val="00927B5F"/>
    <w:rsid w:val="009301DF"/>
    <w:rsid w:val="00930515"/>
    <w:rsid w:val="00930746"/>
    <w:rsid w:val="00930FDD"/>
    <w:rsid w:val="00931A11"/>
    <w:rsid w:val="00931D95"/>
    <w:rsid w:val="00931FE6"/>
    <w:rsid w:val="00932723"/>
    <w:rsid w:val="0093311E"/>
    <w:rsid w:val="009332BD"/>
    <w:rsid w:val="009334D2"/>
    <w:rsid w:val="00933695"/>
    <w:rsid w:val="00933ABE"/>
    <w:rsid w:val="00933FA4"/>
    <w:rsid w:val="00934226"/>
    <w:rsid w:val="00934529"/>
    <w:rsid w:val="009348A4"/>
    <w:rsid w:val="009348CF"/>
    <w:rsid w:val="00934F73"/>
    <w:rsid w:val="00934F89"/>
    <w:rsid w:val="009350C9"/>
    <w:rsid w:val="009353C3"/>
    <w:rsid w:val="0093573B"/>
    <w:rsid w:val="0093592F"/>
    <w:rsid w:val="00935ADD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67F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1BD"/>
    <w:rsid w:val="009412DE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63A"/>
    <w:rsid w:val="009437DC"/>
    <w:rsid w:val="00943C25"/>
    <w:rsid w:val="00943C79"/>
    <w:rsid w:val="00943D8F"/>
    <w:rsid w:val="00943FBD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525"/>
    <w:rsid w:val="00945655"/>
    <w:rsid w:val="00945914"/>
    <w:rsid w:val="00945B05"/>
    <w:rsid w:val="00946047"/>
    <w:rsid w:val="009460FD"/>
    <w:rsid w:val="00946289"/>
    <w:rsid w:val="00947001"/>
    <w:rsid w:val="009470D0"/>
    <w:rsid w:val="00947181"/>
    <w:rsid w:val="00947628"/>
    <w:rsid w:val="009479CA"/>
    <w:rsid w:val="00947D1A"/>
    <w:rsid w:val="009501F4"/>
    <w:rsid w:val="00950378"/>
    <w:rsid w:val="0095067C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2E33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4FA9"/>
    <w:rsid w:val="00955336"/>
    <w:rsid w:val="009553A2"/>
    <w:rsid w:val="009553B2"/>
    <w:rsid w:val="00955880"/>
    <w:rsid w:val="00955A1B"/>
    <w:rsid w:val="00955B6E"/>
    <w:rsid w:val="00956275"/>
    <w:rsid w:val="009568B4"/>
    <w:rsid w:val="00957503"/>
    <w:rsid w:val="00957775"/>
    <w:rsid w:val="00957E7D"/>
    <w:rsid w:val="00957F81"/>
    <w:rsid w:val="009601E1"/>
    <w:rsid w:val="00960645"/>
    <w:rsid w:val="00960DED"/>
    <w:rsid w:val="00960ECF"/>
    <w:rsid w:val="0096119C"/>
    <w:rsid w:val="00961220"/>
    <w:rsid w:val="0096189C"/>
    <w:rsid w:val="009622B5"/>
    <w:rsid w:val="00962857"/>
    <w:rsid w:val="00962A4B"/>
    <w:rsid w:val="00962B8E"/>
    <w:rsid w:val="00962F02"/>
    <w:rsid w:val="00963085"/>
    <w:rsid w:val="00963175"/>
    <w:rsid w:val="0096321F"/>
    <w:rsid w:val="00963808"/>
    <w:rsid w:val="00963937"/>
    <w:rsid w:val="00963B02"/>
    <w:rsid w:val="00963B84"/>
    <w:rsid w:val="0096463A"/>
    <w:rsid w:val="00964745"/>
    <w:rsid w:val="009649A1"/>
    <w:rsid w:val="00964A1C"/>
    <w:rsid w:val="009651A5"/>
    <w:rsid w:val="009652C9"/>
    <w:rsid w:val="009653C0"/>
    <w:rsid w:val="00965533"/>
    <w:rsid w:val="009658CD"/>
    <w:rsid w:val="00965BA5"/>
    <w:rsid w:val="00965EE7"/>
    <w:rsid w:val="00966451"/>
    <w:rsid w:val="00966C7E"/>
    <w:rsid w:val="009672BD"/>
    <w:rsid w:val="00967476"/>
    <w:rsid w:val="009676C6"/>
    <w:rsid w:val="00967DDF"/>
    <w:rsid w:val="00967E33"/>
    <w:rsid w:val="009700AF"/>
    <w:rsid w:val="009705FB"/>
    <w:rsid w:val="0097082B"/>
    <w:rsid w:val="00970C50"/>
    <w:rsid w:val="00970DF7"/>
    <w:rsid w:val="00971002"/>
    <w:rsid w:val="0097120F"/>
    <w:rsid w:val="0097131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32"/>
    <w:rsid w:val="00974B5C"/>
    <w:rsid w:val="00974D52"/>
    <w:rsid w:val="009750BC"/>
    <w:rsid w:val="00975336"/>
    <w:rsid w:val="00975637"/>
    <w:rsid w:val="009759A6"/>
    <w:rsid w:val="00975BD4"/>
    <w:rsid w:val="00975D05"/>
    <w:rsid w:val="00975E87"/>
    <w:rsid w:val="00975EC3"/>
    <w:rsid w:val="0097658E"/>
    <w:rsid w:val="009767FA"/>
    <w:rsid w:val="00976EE7"/>
    <w:rsid w:val="00977054"/>
    <w:rsid w:val="009776DA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282"/>
    <w:rsid w:val="00981481"/>
    <w:rsid w:val="00981856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2F8C"/>
    <w:rsid w:val="00983934"/>
    <w:rsid w:val="00983C48"/>
    <w:rsid w:val="00983E4D"/>
    <w:rsid w:val="00983F55"/>
    <w:rsid w:val="00983FA1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EA7"/>
    <w:rsid w:val="00985FAD"/>
    <w:rsid w:val="0098623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35D"/>
    <w:rsid w:val="00991477"/>
    <w:rsid w:val="00991D14"/>
    <w:rsid w:val="00991E7B"/>
    <w:rsid w:val="00992405"/>
    <w:rsid w:val="00992C84"/>
    <w:rsid w:val="0099306C"/>
    <w:rsid w:val="0099340C"/>
    <w:rsid w:val="00994402"/>
    <w:rsid w:val="00994782"/>
    <w:rsid w:val="00994BDA"/>
    <w:rsid w:val="00995084"/>
    <w:rsid w:val="00995431"/>
    <w:rsid w:val="0099560E"/>
    <w:rsid w:val="009958D1"/>
    <w:rsid w:val="00995B69"/>
    <w:rsid w:val="00995C97"/>
    <w:rsid w:val="00995E59"/>
    <w:rsid w:val="0099604A"/>
    <w:rsid w:val="0099607E"/>
    <w:rsid w:val="00996334"/>
    <w:rsid w:val="009965E5"/>
    <w:rsid w:val="009968D7"/>
    <w:rsid w:val="00996A72"/>
    <w:rsid w:val="0099707C"/>
    <w:rsid w:val="00997138"/>
    <w:rsid w:val="0099728A"/>
    <w:rsid w:val="00997C35"/>
    <w:rsid w:val="009A01B3"/>
    <w:rsid w:val="009A0492"/>
    <w:rsid w:val="009A0CEE"/>
    <w:rsid w:val="009A0DD8"/>
    <w:rsid w:val="009A0E1E"/>
    <w:rsid w:val="009A0E97"/>
    <w:rsid w:val="009A1209"/>
    <w:rsid w:val="009A15C0"/>
    <w:rsid w:val="009A1764"/>
    <w:rsid w:val="009A1829"/>
    <w:rsid w:val="009A1A9E"/>
    <w:rsid w:val="009A1B95"/>
    <w:rsid w:val="009A1F83"/>
    <w:rsid w:val="009A267F"/>
    <w:rsid w:val="009A2B93"/>
    <w:rsid w:val="009A3660"/>
    <w:rsid w:val="009A3848"/>
    <w:rsid w:val="009A3B8B"/>
    <w:rsid w:val="009A3C8F"/>
    <w:rsid w:val="009A3DC0"/>
    <w:rsid w:val="009A3E05"/>
    <w:rsid w:val="009A482A"/>
    <w:rsid w:val="009A4890"/>
    <w:rsid w:val="009A4A72"/>
    <w:rsid w:val="009A4CD3"/>
    <w:rsid w:val="009A4E2A"/>
    <w:rsid w:val="009A500C"/>
    <w:rsid w:val="009A5182"/>
    <w:rsid w:val="009A5392"/>
    <w:rsid w:val="009A5A01"/>
    <w:rsid w:val="009A5FBD"/>
    <w:rsid w:val="009A6189"/>
    <w:rsid w:val="009A661F"/>
    <w:rsid w:val="009A6ADE"/>
    <w:rsid w:val="009A6C59"/>
    <w:rsid w:val="009A6F75"/>
    <w:rsid w:val="009A78C9"/>
    <w:rsid w:val="009A7A53"/>
    <w:rsid w:val="009A7E8B"/>
    <w:rsid w:val="009A7EF8"/>
    <w:rsid w:val="009B0351"/>
    <w:rsid w:val="009B03EC"/>
    <w:rsid w:val="009B06E3"/>
    <w:rsid w:val="009B1059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369"/>
    <w:rsid w:val="009B4653"/>
    <w:rsid w:val="009B478F"/>
    <w:rsid w:val="009B47B3"/>
    <w:rsid w:val="009B4936"/>
    <w:rsid w:val="009B4B2A"/>
    <w:rsid w:val="009B503D"/>
    <w:rsid w:val="009B5058"/>
    <w:rsid w:val="009B50AA"/>
    <w:rsid w:val="009B55A7"/>
    <w:rsid w:val="009B56A4"/>
    <w:rsid w:val="009B5A02"/>
    <w:rsid w:val="009B5B39"/>
    <w:rsid w:val="009B5CE8"/>
    <w:rsid w:val="009B5D15"/>
    <w:rsid w:val="009B6293"/>
    <w:rsid w:val="009B6B1B"/>
    <w:rsid w:val="009B6D28"/>
    <w:rsid w:val="009B70B2"/>
    <w:rsid w:val="009B73D1"/>
    <w:rsid w:val="009B7681"/>
    <w:rsid w:val="009B77F6"/>
    <w:rsid w:val="009B7AE2"/>
    <w:rsid w:val="009C03DA"/>
    <w:rsid w:val="009C0596"/>
    <w:rsid w:val="009C0837"/>
    <w:rsid w:val="009C0CE9"/>
    <w:rsid w:val="009C0D07"/>
    <w:rsid w:val="009C0E8F"/>
    <w:rsid w:val="009C0F3B"/>
    <w:rsid w:val="009C12F4"/>
    <w:rsid w:val="009C13CD"/>
    <w:rsid w:val="009C17E6"/>
    <w:rsid w:val="009C1C22"/>
    <w:rsid w:val="009C1DF0"/>
    <w:rsid w:val="009C22B5"/>
    <w:rsid w:val="009C240D"/>
    <w:rsid w:val="009C2C67"/>
    <w:rsid w:val="009C3533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5FAE"/>
    <w:rsid w:val="009C607E"/>
    <w:rsid w:val="009C60DD"/>
    <w:rsid w:val="009C6340"/>
    <w:rsid w:val="009C6A49"/>
    <w:rsid w:val="009C6DF7"/>
    <w:rsid w:val="009C6E2A"/>
    <w:rsid w:val="009C6EC2"/>
    <w:rsid w:val="009C7439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964"/>
    <w:rsid w:val="009D0FB6"/>
    <w:rsid w:val="009D11F7"/>
    <w:rsid w:val="009D12D2"/>
    <w:rsid w:val="009D1630"/>
    <w:rsid w:val="009D16A3"/>
    <w:rsid w:val="009D182E"/>
    <w:rsid w:val="009D1A08"/>
    <w:rsid w:val="009D1A46"/>
    <w:rsid w:val="009D1C7E"/>
    <w:rsid w:val="009D1D3E"/>
    <w:rsid w:val="009D1DD9"/>
    <w:rsid w:val="009D206C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0EB"/>
    <w:rsid w:val="009D4708"/>
    <w:rsid w:val="009D4EBE"/>
    <w:rsid w:val="009D4FAD"/>
    <w:rsid w:val="009D54F9"/>
    <w:rsid w:val="009D55B0"/>
    <w:rsid w:val="009D5617"/>
    <w:rsid w:val="009D5959"/>
    <w:rsid w:val="009D5966"/>
    <w:rsid w:val="009D5A11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48"/>
    <w:rsid w:val="009E1270"/>
    <w:rsid w:val="009E17EB"/>
    <w:rsid w:val="009E1BF3"/>
    <w:rsid w:val="009E221D"/>
    <w:rsid w:val="009E23A1"/>
    <w:rsid w:val="009E25E5"/>
    <w:rsid w:val="009E28CE"/>
    <w:rsid w:val="009E28E2"/>
    <w:rsid w:val="009E2CC1"/>
    <w:rsid w:val="009E2F4E"/>
    <w:rsid w:val="009E3146"/>
    <w:rsid w:val="009E3A5F"/>
    <w:rsid w:val="009E404B"/>
    <w:rsid w:val="009E4272"/>
    <w:rsid w:val="009E4866"/>
    <w:rsid w:val="009E4A8E"/>
    <w:rsid w:val="009E4C03"/>
    <w:rsid w:val="009E4E93"/>
    <w:rsid w:val="009E4F0F"/>
    <w:rsid w:val="009E5370"/>
    <w:rsid w:val="009E580B"/>
    <w:rsid w:val="009E587F"/>
    <w:rsid w:val="009E58FB"/>
    <w:rsid w:val="009E5AA6"/>
    <w:rsid w:val="009E5E54"/>
    <w:rsid w:val="009E60BF"/>
    <w:rsid w:val="009E60D2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5EA"/>
    <w:rsid w:val="009E763F"/>
    <w:rsid w:val="009E776B"/>
    <w:rsid w:val="009E7C60"/>
    <w:rsid w:val="009E7C6E"/>
    <w:rsid w:val="009E7EB6"/>
    <w:rsid w:val="009F002E"/>
    <w:rsid w:val="009F0135"/>
    <w:rsid w:val="009F0383"/>
    <w:rsid w:val="009F0516"/>
    <w:rsid w:val="009F0527"/>
    <w:rsid w:val="009F0546"/>
    <w:rsid w:val="009F0760"/>
    <w:rsid w:val="009F128B"/>
    <w:rsid w:val="009F133D"/>
    <w:rsid w:val="009F184D"/>
    <w:rsid w:val="009F1971"/>
    <w:rsid w:val="009F19BB"/>
    <w:rsid w:val="009F19FE"/>
    <w:rsid w:val="009F1B15"/>
    <w:rsid w:val="009F1EE8"/>
    <w:rsid w:val="009F1F06"/>
    <w:rsid w:val="009F222D"/>
    <w:rsid w:val="009F2237"/>
    <w:rsid w:val="009F2947"/>
    <w:rsid w:val="009F2C3C"/>
    <w:rsid w:val="009F2EDF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5EB4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08F"/>
    <w:rsid w:val="00A00298"/>
    <w:rsid w:val="00A00BFA"/>
    <w:rsid w:val="00A00F7D"/>
    <w:rsid w:val="00A01299"/>
    <w:rsid w:val="00A01433"/>
    <w:rsid w:val="00A01945"/>
    <w:rsid w:val="00A01A84"/>
    <w:rsid w:val="00A01B1F"/>
    <w:rsid w:val="00A01DB1"/>
    <w:rsid w:val="00A01FF8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C7"/>
    <w:rsid w:val="00A04ED3"/>
    <w:rsid w:val="00A05445"/>
    <w:rsid w:val="00A055B2"/>
    <w:rsid w:val="00A059B7"/>
    <w:rsid w:val="00A05E97"/>
    <w:rsid w:val="00A066C7"/>
    <w:rsid w:val="00A06810"/>
    <w:rsid w:val="00A06BE3"/>
    <w:rsid w:val="00A06CD6"/>
    <w:rsid w:val="00A0707C"/>
    <w:rsid w:val="00A077EA"/>
    <w:rsid w:val="00A07937"/>
    <w:rsid w:val="00A079D4"/>
    <w:rsid w:val="00A07AC3"/>
    <w:rsid w:val="00A07AE2"/>
    <w:rsid w:val="00A07CAB"/>
    <w:rsid w:val="00A1016F"/>
    <w:rsid w:val="00A1020C"/>
    <w:rsid w:val="00A10B47"/>
    <w:rsid w:val="00A10DC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177"/>
    <w:rsid w:val="00A1346F"/>
    <w:rsid w:val="00A1354E"/>
    <w:rsid w:val="00A13A11"/>
    <w:rsid w:val="00A13AA9"/>
    <w:rsid w:val="00A13D91"/>
    <w:rsid w:val="00A14295"/>
    <w:rsid w:val="00A143B6"/>
    <w:rsid w:val="00A144F5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3A3"/>
    <w:rsid w:val="00A17A6C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23D"/>
    <w:rsid w:val="00A234F3"/>
    <w:rsid w:val="00A236AB"/>
    <w:rsid w:val="00A23759"/>
    <w:rsid w:val="00A245D8"/>
    <w:rsid w:val="00A24696"/>
    <w:rsid w:val="00A24804"/>
    <w:rsid w:val="00A2481E"/>
    <w:rsid w:val="00A24965"/>
    <w:rsid w:val="00A24CD0"/>
    <w:rsid w:val="00A250E0"/>
    <w:rsid w:val="00A25337"/>
    <w:rsid w:val="00A2551B"/>
    <w:rsid w:val="00A25576"/>
    <w:rsid w:val="00A256BB"/>
    <w:rsid w:val="00A25715"/>
    <w:rsid w:val="00A257DC"/>
    <w:rsid w:val="00A2587F"/>
    <w:rsid w:val="00A25967"/>
    <w:rsid w:val="00A25AD0"/>
    <w:rsid w:val="00A25E43"/>
    <w:rsid w:val="00A25E9A"/>
    <w:rsid w:val="00A26230"/>
    <w:rsid w:val="00A26388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113"/>
    <w:rsid w:val="00A33341"/>
    <w:rsid w:val="00A3341A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60"/>
    <w:rsid w:val="00A365F0"/>
    <w:rsid w:val="00A36677"/>
    <w:rsid w:val="00A36D5B"/>
    <w:rsid w:val="00A36FCD"/>
    <w:rsid w:val="00A372B8"/>
    <w:rsid w:val="00A37552"/>
    <w:rsid w:val="00A3764D"/>
    <w:rsid w:val="00A40293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52E"/>
    <w:rsid w:val="00A42934"/>
    <w:rsid w:val="00A429E4"/>
    <w:rsid w:val="00A4317B"/>
    <w:rsid w:val="00A43199"/>
    <w:rsid w:val="00A43601"/>
    <w:rsid w:val="00A438C6"/>
    <w:rsid w:val="00A438E7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4F58"/>
    <w:rsid w:val="00A458C8"/>
    <w:rsid w:val="00A45925"/>
    <w:rsid w:val="00A46499"/>
    <w:rsid w:val="00A4649A"/>
    <w:rsid w:val="00A46657"/>
    <w:rsid w:val="00A469D0"/>
    <w:rsid w:val="00A46FCA"/>
    <w:rsid w:val="00A473BB"/>
    <w:rsid w:val="00A47462"/>
    <w:rsid w:val="00A474CD"/>
    <w:rsid w:val="00A478E6"/>
    <w:rsid w:val="00A50766"/>
    <w:rsid w:val="00A5111F"/>
    <w:rsid w:val="00A512D9"/>
    <w:rsid w:val="00A514E3"/>
    <w:rsid w:val="00A5185A"/>
    <w:rsid w:val="00A518F9"/>
    <w:rsid w:val="00A51D53"/>
    <w:rsid w:val="00A51E52"/>
    <w:rsid w:val="00A528C8"/>
    <w:rsid w:val="00A5290C"/>
    <w:rsid w:val="00A52A20"/>
    <w:rsid w:val="00A52A29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31"/>
    <w:rsid w:val="00A562E0"/>
    <w:rsid w:val="00A56373"/>
    <w:rsid w:val="00A569F7"/>
    <w:rsid w:val="00A56C64"/>
    <w:rsid w:val="00A5743F"/>
    <w:rsid w:val="00A575B9"/>
    <w:rsid w:val="00A5794A"/>
    <w:rsid w:val="00A57FA4"/>
    <w:rsid w:val="00A602E2"/>
    <w:rsid w:val="00A60480"/>
    <w:rsid w:val="00A604F6"/>
    <w:rsid w:val="00A60714"/>
    <w:rsid w:val="00A6085F"/>
    <w:rsid w:val="00A60A8C"/>
    <w:rsid w:val="00A60D56"/>
    <w:rsid w:val="00A60DFC"/>
    <w:rsid w:val="00A61389"/>
    <w:rsid w:val="00A61497"/>
    <w:rsid w:val="00A61622"/>
    <w:rsid w:val="00A617F8"/>
    <w:rsid w:val="00A61FFF"/>
    <w:rsid w:val="00A62173"/>
    <w:rsid w:val="00A62339"/>
    <w:rsid w:val="00A624B3"/>
    <w:rsid w:val="00A625B6"/>
    <w:rsid w:val="00A62600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7D4"/>
    <w:rsid w:val="00A658E5"/>
    <w:rsid w:val="00A65A25"/>
    <w:rsid w:val="00A65ADB"/>
    <w:rsid w:val="00A65CCC"/>
    <w:rsid w:val="00A65F36"/>
    <w:rsid w:val="00A660EA"/>
    <w:rsid w:val="00A66303"/>
    <w:rsid w:val="00A66592"/>
    <w:rsid w:val="00A6687C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798"/>
    <w:rsid w:val="00A70A73"/>
    <w:rsid w:val="00A70E65"/>
    <w:rsid w:val="00A71244"/>
    <w:rsid w:val="00A71541"/>
    <w:rsid w:val="00A715AB"/>
    <w:rsid w:val="00A716E5"/>
    <w:rsid w:val="00A71B5D"/>
    <w:rsid w:val="00A720AC"/>
    <w:rsid w:val="00A72841"/>
    <w:rsid w:val="00A72A83"/>
    <w:rsid w:val="00A72C5C"/>
    <w:rsid w:val="00A72CA4"/>
    <w:rsid w:val="00A72D19"/>
    <w:rsid w:val="00A72FE5"/>
    <w:rsid w:val="00A7315C"/>
    <w:rsid w:val="00A735C1"/>
    <w:rsid w:val="00A73915"/>
    <w:rsid w:val="00A73965"/>
    <w:rsid w:val="00A73BEC"/>
    <w:rsid w:val="00A73D51"/>
    <w:rsid w:val="00A73DA4"/>
    <w:rsid w:val="00A73ED8"/>
    <w:rsid w:val="00A74461"/>
    <w:rsid w:val="00A744B4"/>
    <w:rsid w:val="00A74529"/>
    <w:rsid w:val="00A74721"/>
    <w:rsid w:val="00A74FB3"/>
    <w:rsid w:val="00A7562F"/>
    <w:rsid w:val="00A75847"/>
    <w:rsid w:val="00A75CDA"/>
    <w:rsid w:val="00A75D8F"/>
    <w:rsid w:val="00A75FC3"/>
    <w:rsid w:val="00A764D0"/>
    <w:rsid w:val="00A76A03"/>
    <w:rsid w:val="00A76B82"/>
    <w:rsid w:val="00A76DAF"/>
    <w:rsid w:val="00A76DBA"/>
    <w:rsid w:val="00A76F8E"/>
    <w:rsid w:val="00A7713E"/>
    <w:rsid w:val="00A77250"/>
    <w:rsid w:val="00A77406"/>
    <w:rsid w:val="00A77481"/>
    <w:rsid w:val="00A775D7"/>
    <w:rsid w:val="00A7796A"/>
    <w:rsid w:val="00A7796E"/>
    <w:rsid w:val="00A77B38"/>
    <w:rsid w:val="00A77D2C"/>
    <w:rsid w:val="00A77FA7"/>
    <w:rsid w:val="00A800EB"/>
    <w:rsid w:val="00A8067E"/>
    <w:rsid w:val="00A8078F"/>
    <w:rsid w:val="00A80C45"/>
    <w:rsid w:val="00A80D71"/>
    <w:rsid w:val="00A80EDB"/>
    <w:rsid w:val="00A8163F"/>
    <w:rsid w:val="00A81764"/>
    <w:rsid w:val="00A8198C"/>
    <w:rsid w:val="00A81995"/>
    <w:rsid w:val="00A81AC4"/>
    <w:rsid w:val="00A81B4B"/>
    <w:rsid w:val="00A81E5A"/>
    <w:rsid w:val="00A8284D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543"/>
    <w:rsid w:val="00A86813"/>
    <w:rsid w:val="00A86932"/>
    <w:rsid w:val="00A86C1B"/>
    <w:rsid w:val="00A86D37"/>
    <w:rsid w:val="00A86E27"/>
    <w:rsid w:val="00A8711B"/>
    <w:rsid w:val="00A8750E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176A"/>
    <w:rsid w:val="00A92137"/>
    <w:rsid w:val="00A922E6"/>
    <w:rsid w:val="00A9256D"/>
    <w:rsid w:val="00A92798"/>
    <w:rsid w:val="00A92CCD"/>
    <w:rsid w:val="00A92D19"/>
    <w:rsid w:val="00A92D7C"/>
    <w:rsid w:val="00A92EA7"/>
    <w:rsid w:val="00A93075"/>
    <w:rsid w:val="00A933D2"/>
    <w:rsid w:val="00A93705"/>
    <w:rsid w:val="00A93A15"/>
    <w:rsid w:val="00A93B63"/>
    <w:rsid w:val="00A93B6F"/>
    <w:rsid w:val="00A93F5F"/>
    <w:rsid w:val="00A94166"/>
    <w:rsid w:val="00A94B94"/>
    <w:rsid w:val="00A94BFC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05D"/>
    <w:rsid w:val="00A964A1"/>
    <w:rsid w:val="00A97355"/>
    <w:rsid w:val="00A97886"/>
    <w:rsid w:val="00A979FE"/>
    <w:rsid w:val="00A97CAC"/>
    <w:rsid w:val="00AA03E5"/>
    <w:rsid w:val="00AA05C1"/>
    <w:rsid w:val="00AA0D4B"/>
    <w:rsid w:val="00AA15A8"/>
    <w:rsid w:val="00AA1A60"/>
    <w:rsid w:val="00AA1AFF"/>
    <w:rsid w:val="00AA1BE4"/>
    <w:rsid w:val="00AA1C4A"/>
    <w:rsid w:val="00AA1D8A"/>
    <w:rsid w:val="00AA284E"/>
    <w:rsid w:val="00AA29F3"/>
    <w:rsid w:val="00AA2A92"/>
    <w:rsid w:val="00AA2ABA"/>
    <w:rsid w:val="00AA2BEC"/>
    <w:rsid w:val="00AA305A"/>
    <w:rsid w:val="00AA320D"/>
    <w:rsid w:val="00AA32BE"/>
    <w:rsid w:val="00AA3454"/>
    <w:rsid w:val="00AA3ED1"/>
    <w:rsid w:val="00AA4628"/>
    <w:rsid w:val="00AA4642"/>
    <w:rsid w:val="00AA4C6B"/>
    <w:rsid w:val="00AA4CD7"/>
    <w:rsid w:val="00AA55CC"/>
    <w:rsid w:val="00AA582A"/>
    <w:rsid w:val="00AA66BC"/>
    <w:rsid w:val="00AA66CD"/>
    <w:rsid w:val="00AA66EF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4FD"/>
    <w:rsid w:val="00AB16E5"/>
    <w:rsid w:val="00AB2384"/>
    <w:rsid w:val="00AB2856"/>
    <w:rsid w:val="00AB28F6"/>
    <w:rsid w:val="00AB294E"/>
    <w:rsid w:val="00AB2E94"/>
    <w:rsid w:val="00AB2F1C"/>
    <w:rsid w:val="00AB3042"/>
    <w:rsid w:val="00AB32A0"/>
    <w:rsid w:val="00AB3417"/>
    <w:rsid w:val="00AB37BA"/>
    <w:rsid w:val="00AB3CB4"/>
    <w:rsid w:val="00AB3DDE"/>
    <w:rsid w:val="00AB40F8"/>
    <w:rsid w:val="00AB4279"/>
    <w:rsid w:val="00AB467A"/>
    <w:rsid w:val="00AB4CA5"/>
    <w:rsid w:val="00AB4F44"/>
    <w:rsid w:val="00AB5A8B"/>
    <w:rsid w:val="00AB5CAF"/>
    <w:rsid w:val="00AB5F20"/>
    <w:rsid w:val="00AB62AE"/>
    <w:rsid w:val="00AB64DB"/>
    <w:rsid w:val="00AB6F15"/>
    <w:rsid w:val="00AB7833"/>
    <w:rsid w:val="00AB7AC3"/>
    <w:rsid w:val="00AB7BF8"/>
    <w:rsid w:val="00AB7D6B"/>
    <w:rsid w:val="00AC014D"/>
    <w:rsid w:val="00AC02D7"/>
    <w:rsid w:val="00AC0597"/>
    <w:rsid w:val="00AC09E6"/>
    <w:rsid w:val="00AC0B2C"/>
    <w:rsid w:val="00AC0B34"/>
    <w:rsid w:val="00AC0D5E"/>
    <w:rsid w:val="00AC10B7"/>
    <w:rsid w:val="00AC161C"/>
    <w:rsid w:val="00AC16D0"/>
    <w:rsid w:val="00AC1782"/>
    <w:rsid w:val="00AC191E"/>
    <w:rsid w:val="00AC1C35"/>
    <w:rsid w:val="00AC1F17"/>
    <w:rsid w:val="00AC2050"/>
    <w:rsid w:val="00AC28B4"/>
    <w:rsid w:val="00AC2A37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4D47"/>
    <w:rsid w:val="00AC5046"/>
    <w:rsid w:val="00AC53D7"/>
    <w:rsid w:val="00AC54F3"/>
    <w:rsid w:val="00AC5575"/>
    <w:rsid w:val="00AC5644"/>
    <w:rsid w:val="00AC5673"/>
    <w:rsid w:val="00AC5776"/>
    <w:rsid w:val="00AC591F"/>
    <w:rsid w:val="00AC5A52"/>
    <w:rsid w:val="00AC5AEE"/>
    <w:rsid w:val="00AC6223"/>
    <w:rsid w:val="00AC6302"/>
    <w:rsid w:val="00AC6305"/>
    <w:rsid w:val="00AC6B6E"/>
    <w:rsid w:val="00AC6D94"/>
    <w:rsid w:val="00AC6DBD"/>
    <w:rsid w:val="00AC6EBC"/>
    <w:rsid w:val="00AC739D"/>
    <w:rsid w:val="00AD06D8"/>
    <w:rsid w:val="00AD08D7"/>
    <w:rsid w:val="00AD0A4A"/>
    <w:rsid w:val="00AD0BD5"/>
    <w:rsid w:val="00AD0BF5"/>
    <w:rsid w:val="00AD0C61"/>
    <w:rsid w:val="00AD0FEC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550"/>
    <w:rsid w:val="00AD47A7"/>
    <w:rsid w:val="00AD4D8E"/>
    <w:rsid w:val="00AD4FC6"/>
    <w:rsid w:val="00AD5034"/>
    <w:rsid w:val="00AD5194"/>
    <w:rsid w:val="00AD52CC"/>
    <w:rsid w:val="00AD573E"/>
    <w:rsid w:val="00AD58F4"/>
    <w:rsid w:val="00AD5DD5"/>
    <w:rsid w:val="00AD5F7D"/>
    <w:rsid w:val="00AD60A6"/>
    <w:rsid w:val="00AD6136"/>
    <w:rsid w:val="00AD6693"/>
    <w:rsid w:val="00AD6712"/>
    <w:rsid w:val="00AD6797"/>
    <w:rsid w:val="00AD6BDC"/>
    <w:rsid w:val="00AD6D69"/>
    <w:rsid w:val="00AD6F74"/>
    <w:rsid w:val="00AD6FF2"/>
    <w:rsid w:val="00AD713D"/>
    <w:rsid w:val="00AD7354"/>
    <w:rsid w:val="00AD797F"/>
    <w:rsid w:val="00AD7993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3390"/>
    <w:rsid w:val="00AE343E"/>
    <w:rsid w:val="00AE4658"/>
    <w:rsid w:val="00AE48FC"/>
    <w:rsid w:val="00AE4BFC"/>
    <w:rsid w:val="00AE4F6D"/>
    <w:rsid w:val="00AE4FFB"/>
    <w:rsid w:val="00AE5105"/>
    <w:rsid w:val="00AE51F2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7CA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5CA"/>
    <w:rsid w:val="00AF16DB"/>
    <w:rsid w:val="00AF1926"/>
    <w:rsid w:val="00AF1EDC"/>
    <w:rsid w:val="00AF1F64"/>
    <w:rsid w:val="00AF21F7"/>
    <w:rsid w:val="00AF2313"/>
    <w:rsid w:val="00AF256D"/>
    <w:rsid w:val="00AF2621"/>
    <w:rsid w:val="00AF2790"/>
    <w:rsid w:val="00AF2A28"/>
    <w:rsid w:val="00AF2B26"/>
    <w:rsid w:val="00AF2BCF"/>
    <w:rsid w:val="00AF2DEC"/>
    <w:rsid w:val="00AF2E7E"/>
    <w:rsid w:val="00AF316E"/>
    <w:rsid w:val="00AF3187"/>
    <w:rsid w:val="00AF3450"/>
    <w:rsid w:val="00AF367B"/>
    <w:rsid w:val="00AF36B2"/>
    <w:rsid w:val="00AF3A18"/>
    <w:rsid w:val="00AF3CAD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758"/>
    <w:rsid w:val="00AF5831"/>
    <w:rsid w:val="00AF5E40"/>
    <w:rsid w:val="00AF5F26"/>
    <w:rsid w:val="00AF61D3"/>
    <w:rsid w:val="00AF64AC"/>
    <w:rsid w:val="00AF682C"/>
    <w:rsid w:val="00AF6916"/>
    <w:rsid w:val="00AF6C3B"/>
    <w:rsid w:val="00AF6C7A"/>
    <w:rsid w:val="00AF6CBF"/>
    <w:rsid w:val="00AF77C9"/>
    <w:rsid w:val="00AF7D14"/>
    <w:rsid w:val="00AF7D18"/>
    <w:rsid w:val="00B0017A"/>
    <w:rsid w:val="00B001DF"/>
    <w:rsid w:val="00B004D0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ACB"/>
    <w:rsid w:val="00B02B8B"/>
    <w:rsid w:val="00B02C15"/>
    <w:rsid w:val="00B02DD6"/>
    <w:rsid w:val="00B02E7B"/>
    <w:rsid w:val="00B02E82"/>
    <w:rsid w:val="00B03084"/>
    <w:rsid w:val="00B034DA"/>
    <w:rsid w:val="00B03C31"/>
    <w:rsid w:val="00B03D8C"/>
    <w:rsid w:val="00B03E94"/>
    <w:rsid w:val="00B04530"/>
    <w:rsid w:val="00B048DB"/>
    <w:rsid w:val="00B048E6"/>
    <w:rsid w:val="00B04913"/>
    <w:rsid w:val="00B0493F"/>
    <w:rsid w:val="00B04B29"/>
    <w:rsid w:val="00B04FE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6E37"/>
    <w:rsid w:val="00B074B9"/>
    <w:rsid w:val="00B076B1"/>
    <w:rsid w:val="00B07740"/>
    <w:rsid w:val="00B077C7"/>
    <w:rsid w:val="00B07B03"/>
    <w:rsid w:val="00B07DBD"/>
    <w:rsid w:val="00B102FA"/>
    <w:rsid w:val="00B1038D"/>
    <w:rsid w:val="00B10F4D"/>
    <w:rsid w:val="00B11023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501"/>
    <w:rsid w:val="00B1388B"/>
    <w:rsid w:val="00B139C2"/>
    <w:rsid w:val="00B13B9B"/>
    <w:rsid w:val="00B13B9E"/>
    <w:rsid w:val="00B13BED"/>
    <w:rsid w:val="00B13D58"/>
    <w:rsid w:val="00B13DBE"/>
    <w:rsid w:val="00B13E2B"/>
    <w:rsid w:val="00B13EE0"/>
    <w:rsid w:val="00B13FEB"/>
    <w:rsid w:val="00B14366"/>
    <w:rsid w:val="00B14545"/>
    <w:rsid w:val="00B14C57"/>
    <w:rsid w:val="00B150B8"/>
    <w:rsid w:val="00B153D6"/>
    <w:rsid w:val="00B1576D"/>
    <w:rsid w:val="00B15846"/>
    <w:rsid w:val="00B1591A"/>
    <w:rsid w:val="00B15AFF"/>
    <w:rsid w:val="00B15BAA"/>
    <w:rsid w:val="00B15FFF"/>
    <w:rsid w:val="00B162D5"/>
    <w:rsid w:val="00B16307"/>
    <w:rsid w:val="00B16667"/>
    <w:rsid w:val="00B166E7"/>
    <w:rsid w:val="00B166F1"/>
    <w:rsid w:val="00B16778"/>
    <w:rsid w:val="00B16823"/>
    <w:rsid w:val="00B16898"/>
    <w:rsid w:val="00B16975"/>
    <w:rsid w:val="00B16BD6"/>
    <w:rsid w:val="00B16CD4"/>
    <w:rsid w:val="00B16D1C"/>
    <w:rsid w:val="00B16E03"/>
    <w:rsid w:val="00B1756A"/>
    <w:rsid w:val="00B1772D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AB5"/>
    <w:rsid w:val="00B22B69"/>
    <w:rsid w:val="00B22F97"/>
    <w:rsid w:val="00B2313A"/>
    <w:rsid w:val="00B2326E"/>
    <w:rsid w:val="00B234ED"/>
    <w:rsid w:val="00B2356F"/>
    <w:rsid w:val="00B235B9"/>
    <w:rsid w:val="00B23688"/>
    <w:rsid w:val="00B23A56"/>
    <w:rsid w:val="00B23E2B"/>
    <w:rsid w:val="00B23F6F"/>
    <w:rsid w:val="00B245AD"/>
    <w:rsid w:val="00B249F9"/>
    <w:rsid w:val="00B24D78"/>
    <w:rsid w:val="00B252A7"/>
    <w:rsid w:val="00B259A4"/>
    <w:rsid w:val="00B25A11"/>
    <w:rsid w:val="00B25E37"/>
    <w:rsid w:val="00B25F3A"/>
    <w:rsid w:val="00B25F56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557"/>
    <w:rsid w:val="00B32B99"/>
    <w:rsid w:val="00B32CF7"/>
    <w:rsid w:val="00B33072"/>
    <w:rsid w:val="00B330B5"/>
    <w:rsid w:val="00B335D0"/>
    <w:rsid w:val="00B33AC9"/>
    <w:rsid w:val="00B33BD6"/>
    <w:rsid w:val="00B33D49"/>
    <w:rsid w:val="00B341DA"/>
    <w:rsid w:val="00B3454E"/>
    <w:rsid w:val="00B34A39"/>
    <w:rsid w:val="00B34AB5"/>
    <w:rsid w:val="00B34C65"/>
    <w:rsid w:val="00B34F53"/>
    <w:rsid w:val="00B351F3"/>
    <w:rsid w:val="00B35343"/>
    <w:rsid w:val="00B357DD"/>
    <w:rsid w:val="00B35D8B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4B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4B4"/>
    <w:rsid w:val="00B4270A"/>
    <w:rsid w:val="00B428C2"/>
    <w:rsid w:val="00B42D5A"/>
    <w:rsid w:val="00B431B6"/>
    <w:rsid w:val="00B431EC"/>
    <w:rsid w:val="00B4332E"/>
    <w:rsid w:val="00B433EE"/>
    <w:rsid w:val="00B43557"/>
    <w:rsid w:val="00B43E90"/>
    <w:rsid w:val="00B43F65"/>
    <w:rsid w:val="00B44021"/>
    <w:rsid w:val="00B44433"/>
    <w:rsid w:val="00B448B1"/>
    <w:rsid w:val="00B44992"/>
    <w:rsid w:val="00B44A05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8A2"/>
    <w:rsid w:val="00B46C8A"/>
    <w:rsid w:val="00B47865"/>
    <w:rsid w:val="00B47B61"/>
    <w:rsid w:val="00B50225"/>
    <w:rsid w:val="00B50238"/>
    <w:rsid w:val="00B5023D"/>
    <w:rsid w:val="00B50466"/>
    <w:rsid w:val="00B50974"/>
    <w:rsid w:val="00B50B64"/>
    <w:rsid w:val="00B50BCC"/>
    <w:rsid w:val="00B50D2D"/>
    <w:rsid w:val="00B50EAF"/>
    <w:rsid w:val="00B51043"/>
    <w:rsid w:val="00B515CB"/>
    <w:rsid w:val="00B517FF"/>
    <w:rsid w:val="00B51C96"/>
    <w:rsid w:val="00B5223B"/>
    <w:rsid w:val="00B528C2"/>
    <w:rsid w:val="00B52C36"/>
    <w:rsid w:val="00B53167"/>
    <w:rsid w:val="00B53311"/>
    <w:rsid w:val="00B53438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4E3D"/>
    <w:rsid w:val="00B55114"/>
    <w:rsid w:val="00B556B2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382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294"/>
    <w:rsid w:val="00B61432"/>
    <w:rsid w:val="00B61797"/>
    <w:rsid w:val="00B617D2"/>
    <w:rsid w:val="00B61C6B"/>
    <w:rsid w:val="00B61D02"/>
    <w:rsid w:val="00B62080"/>
    <w:rsid w:val="00B620A2"/>
    <w:rsid w:val="00B625C8"/>
    <w:rsid w:val="00B62634"/>
    <w:rsid w:val="00B62A23"/>
    <w:rsid w:val="00B62DA1"/>
    <w:rsid w:val="00B630D0"/>
    <w:rsid w:val="00B634AD"/>
    <w:rsid w:val="00B636EF"/>
    <w:rsid w:val="00B63AD9"/>
    <w:rsid w:val="00B647C0"/>
    <w:rsid w:val="00B64937"/>
    <w:rsid w:val="00B64BC9"/>
    <w:rsid w:val="00B650D0"/>
    <w:rsid w:val="00B65BBC"/>
    <w:rsid w:val="00B65D64"/>
    <w:rsid w:val="00B66055"/>
    <w:rsid w:val="00B668AD"/>
    <w:rsid w:val="00B66D4A"/>
    <w:rsid w:val="00B70369"/>
    <w:rsid w:val="00B709D2"/>
    <w:rsid w:val="00B71028"/>
    <w:rsid w:val="00B713C9"/>
    <w:rsid w:val="00B7222F"/>
    <w:rsid w:val="00B72725"/>
    <w:rsid w:val="00B7287C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4771"/>
    <w:rsid w:val="00B752A1"/>
    <w:rsid w:val="00B75308"/>
    <w:rsid w:val="00B753F6"/>
    <w:rsid w:val="00B75995"/>
    <w:rsid w:val="00B759C8"/>
    <w:rsid w:val="00B75A42"/>
    <w:rsid w:val="00B75F43"/>
    <w:rsid w:val="00B767DF"/>
    <w:rsid w:val="00B76916"/>
    <w:rsid w:val="00B76CD9"/>
    <w:rsid w:val="00B772B8"/>
    <w:rsid w:val="00B77894"/>
    <w:rsid w:val="00B77A8D"/>
    <w:rsid w:val="00B77C75"/>
    <w:rsid w:val="00B80057"/>
    <w:rsid w:val="00B80065"/>
    <w:rsid w:val="00B8016A"/>
    <w:rsid w:val="00B8032C"/>
    <w:rsid w:val="00B80470"/>
    <w:rsid w:val="00B80772"/>
    <w:rsid w:val="00B80913"/>
    <w:rsid w:val="00B80CFF"/>
    <w:rsid w:val="00B80F1D"/>
    <w:rsid w:val="00B811A8"/>
    <w:rsid w:val="00B812B8"/>
    <w:rsid w:val="00B81476"/>
    <w:rsid w:val="00B8184D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7F0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0FB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CC4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4BF"/>
    <w:rsid w:val="00B9489C"/>
    <w:rsid w:val="00B94903"/>
    <w:rsid w:val="00B94ED5"/>
    <w:rsid w:val="00B9519B"/>
    <w:rsid w:val="00B95295"/>
    <w:rsid w:val="00B9534A"/>
    <w:rsid w:val="00B95920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5B1"/>
    <w:rsid w:val="00BA081A"/>
    <w:rsid w:val="00BA088A"/>
    <w:rsid w:val="00BA0F18"/>
    <w:rsid w:val="00BA12F7"/>
    <w:rsid w:val="00BA1329"/>
    <w:rsid w:val="00BA1341"/>
    <w:rsid w:val="00BA1518"/>
    <w:rsid w:val="00BA1B1D"/>
    <w:rsid w:val="00BA2298"/>
    <w:rsid w:val="00BA27EC"/>
    <w:rsid w:val="00BA291A"/>
    <w:rsid w:val="00BA2944"/>
    <w:rsid w:val="00BA2998"/>
    <w:rsid w:val="00BA2AAE"/>
    <w:rsid w:val="00BA2BB1"/>
    <w:rsid w:val="00BA31C8"/>
    <w:rsid w:val="00BA36D6"/>
    <w:rsid w:val="00BA3C9A"/>
    <w:rsid w:val="00BA44D2"/>
    <w:rsid w:val="00BA45CB"/>
    <w:rsid w:val="00BA462B"/>
    <w:rsid w:val="00BA4DDF"/>
    <w:rsid w:val="00BA4E72"/>
    <w:rsid w:val="00BA5297"/>
    <w:rsid w:val="00BA5431"/>
    <w:rsid w:val="00BA55FF"/>
    <w:rsid w:val="00BA568F"/>
    <w:rsid w:val="00BA58CF"/>
    <w:rsid w:val="00BA5B65"/>
    <w:rsid w:val="00BA5C0D"/>
    <w:rsid w:val="00BA5F4D"/>
    <w:rsid w:val="00BA62A3"/>
    <w:rsid w:val="00BA647E"/>
    <w:rsid w:val="00BA6505"/>
    <w:rsid w:val="00BA6577"/>
    <w:rsid w:val="00BA699B"/>
    <w:rsid w:val="00BA6B5F"/>
    <w:rsid w:val="00BA6B85"/>
    <w:rsid w:val="00BA6D10"/>
    <w:rsid w:val="00BA6F8F"/>
    <w:rsid w:val="00BA71D9"/>
    <w:rsid w:val="00BA7450"/>
    <w:rsid w:val="00BA75EB"/>
    <w:rsid w:val="00BA7876"/>
    <w:rsid w:val="00BA79A2"/>
    <w:rsid w:val="00BA7A13"/>
    <w:rsid w:val="00BA7D12"/>
    <w:rsid w:val="00BA7FB3"/>
    <w:rsid w:val="00BB025B"/>
    <w:rsid w:val="00BB0975"/>
    <w:rsid w:val="00BB0AEE"/>
    <w:rsid w:val="00BB0D61"/>
    <w:rsid w:val="00BB0DFF"/>
    <w:rsid w:val="00BB0F2F"/>
    <w:rsid w:val="00BB134A"/>
    <w:rsid w:val="00BB14F1"/>
    <w:rsid w:val="00BB15EF"/>
    <w:rsid w:val="00BB189A"/>
    <w:rsid w:val="00BB198B"/>
    <w:rsid w:val="00BB1A9F"/>
    <w:rsid w:val="00BB1BBA"/>
    <w:rsid w:val="00BB1C20"/>
    <w:rsid w:val="00BB1E1A"/>
    <w:rsid w:val="00BB2317"/>
    <w:rsid w:val="00BB2483"/>
    <w:rsid w:val="00BB2763"/>
    <w:rsid w:val="00BB27CF"/>
    <w:rsid w:val="00BB2C01"/>
    <w:rsid w:val="00BB2F67"/>
    <w:rsid w:val="00BB32E1"/>
    <w:rsid w:val="00BB3CA0"/>
    <w:rsid w:val="00BB4024"/>
    <w:rsid w:val="00BB4070"/>
    <w:rsid w:val="00BB40E9"/>
    <w:rsid w:val="00BB420D"/>
    <w:rsid w:val="00BB423B"/>
    <w:rsid w:val="00BB4812"/>
    <w:rsid w:val="00BB4AD9"/>
    <w:rsid w:val="00BB4BAB"/>
    <w:rsid w:val="00BB5398"/>
    <w:rsid w:val="00BB549B"/>
    <w:rsid w:val="00BB5609"/>
    <w:rsid w:val="00BB5836"/>
    <w:rsid w:val="00BB61EB"/>
    <w:rsid w:val="00BB6204"/>
    <w:rsid w:val="00BB6322"/>
    <w:rsid w:val="00BB633E"/>
    <w:rsid w:val="00BB6635"/>
    <w:rsid w:val="00BB66B1"/>
    <w:rsid w:val="00BB7170"/>
    <w:rsid w:val="00BB717C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D2B"/>
    <w:rsid w:val="00BC0F4E"/>
    <w:rsid w:val="00BC10D3"/>
    <w:rsid w:val="00BC14F7"/>
    <w:rsid w:val="00BC1D07"/>
    <w:rsid w:val="00BC1D22"/>
    <w:rsid w:val="00BC20E7"/>
    <w:rsid w:val="00BC2665"/>
    <w:rsid w:val="00BC2752"/>
    <w:rsid w:val="00BC28A9"/>
    <w:rsid w:val="00BC2C07"/>
    <w:rsid w:val="00BC2E1F"/>
    <w:rsid w:val="00BC2F64"/>
    <w:rsid w:val="00BC2FF7"/>
    <w:rsid w:val="00BC3061"/>
    <w:rsid w:val="00BC30DE"/>
    <w:rsid w:val="00BC32C4"/>
    <w:rsid w:val="00BC33A1"/>
    <w:rsid w:val="00BC3748"/>
    <w:rsid w:val="00BC3857"/>
    <w:rsid w:val="00BC39F3"/>
    <w:rsid w:val="00BC3ADC"/>
    <w:rsid w:val="00BC3B4B"/>
    <w:rsid w:val="00BC3C3E"/>
    <w:rsid w:val="00BC3C43"/>
    <w:rsid w:val="00BC40BD"/>
    <w:rsid w:val="00BC42E7"/>
    <w:rsid w:val="00BC443C"/>
    <w:rsid w:val="00BC47E8"/>
    <w:rsid w:val="00BC4A9A"/>
    <w:rsid w:val="00BC4ECB"/>
    <w:rsid w:val="00BC5F46"/>
    <w:rsid w:val="00BC6F42"/>
    <w:rsid w:val="00BC70B4"/>
    <w:rsid w:val="00BC77C2"/>
    <w:rsid w:val="00BC7821"/>
    <w:rsid w:val="00BC783A"/>
    <w:rsid w:val="00BC7A3F"/>
    <w:rsid w:val="00BC7D34"/>
    <w:rsid w:val="00BD00E0"/>
    <w:rsid w:val="00BD0447"/>
    <w:rsid w:val="00BD082E"/>
    <w:rsid w:val="00BD095B"/>
    <w:rsid w:val="00BD0C78"/>
    <w:rsid w:val="00BD1501"/>
    <w:rsid w:val="00BD15E9"/>
    <w:rsid w:val="00BD16C9"/>
    <w:rsid w:val="00BD1781"/>
    <w:rsid w:val="00BD182E"/>
    <w:rsid w:val="00BD1DA3"/>
    <w:rsid w:val="00BD21C7"/>
    <w:rsid w:val="00BD2F27"/>
    <w:rsid w:val="00BD3166"/>
    <w:rsid w:val="00BD3376"/>
    <w:rsid w:val="00BD3522"/>
    <w:rsid w:val="00BD356A"/>
    <w:rsid w:val="00BD37BA"/>
    <w:rsid w:val="00BD390E"/>
    <w:rsid w:val="00BD3BDB"/>
    <w:rsid w:val="00BD4C9E"/>
    <w:rsid w:val="00BD4D3B"/>
    <w:rsid w:val="00BD4DBA"/>
    <w:rsid w:val="00BD52A2"/>
    <w:rsid w:val="00BD5389"/>
    <w:rsid w:val="00BD54E5"/>
    <w:rsid w:val="00BD5733"/>
    <w:rsid w:val="00BD59FB"/>
    <w:rsid w:val="00BD5B37"/>
    <w:rsid w:val="00BD5B4D"/>
    <w:rsid w:val="00BD5C2B"/>
    <w:rsid w:val="00BD5D64"/>
    <w:rsid w:val="00BD6100"/>
    <w:rsid w:val="00BD643C"/>
    <w:rsid w:val="00BD6467"/>
    <w:rsid w:val="00BD6747"/>
    <w:rsid w:val="00BD68D7"/>
    <w:rsid w:val="00BD6AB0"/>
    <w:rsid w:val="00BD6C38"/>
    <w:rsid w:val="00BD6DED"/>
    <w:rsid w:val="00BD702D"/>
    <w:rsid w:val="00BD761D"/>
    <w:rsid w:val="00BD7695"/>
    <w:rsid w:val="00BD7710"/>
    <w:rsid w:val="00BD77F8"/>
    <w:rsid w:val="00BD7831"/>
    <w:rsid w:val="00BD7C33"/>
    <w:rsid w:val="00BE002D"/>
    <w:rsid w:val="00BE05E5"/>
    <w:rsid w:val="00BE070B"/>
    <w:rsid w:val="00BE0729"/>
    <w:rsid w:val="00BE08DD"/>
    <w:rsid w:val="00BE0917"/>
    <w:rsid w:val="00BE0CEC"/>
    <w:rsid w:val="00BE0D99"/>
    <w:rsid w:val="00BE1A11"/>
    <w:rsid w:val="00BE1FC9"/>
    <w:rsid w:val="00BE2146"/>
    <w:rsid w:val="00BE2653"/>
    <w:rsid w:val="00BE2731"/>
    <w:rsid w:val="00BE2AC1"/>
    <w:rsid w:val="00BE2C6C"/>
    <w:rsid w:val="00BE2D19"/>
    <w:rsid w:val="00BE2ED3"/>
    <w:rsid w:val="00BE2EDB"/>
    <w:rsid w:val="00BE3080"/>
    <w:rsid w:val="00BE3226"/>
    <w:rsid w:val="00BE37BD"/>
    <w:rsid w:val="00BE3864"/>
    <w:rsid w:val="00BE3A3B"/>
    <w:rsid w:val="00BE4261"/>
    <w:rsid w:val="00BE45D6"/>
    <w:rsid w:val="00BE4C50"/>
    <w:rsid w:val="00BE4FDF"/>
    <w:rsid w:val="00BE51DA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04"/>
    <w:rsid w:val="00BE7755"/>
    <w:rsid w:val="00BE77B3"/>
    <w:rsid w:val="00BE7AA7"/>
    <w:rsid w:val="00BE7C55"/>
    <w:rsid w:val="00BE7D1D"/>
    <w:rsid w:val="00BE7D6D"/>
    <w:rsid w:val="00BE7F20"/>
    <w:rsid w:val="00BF01E2"/>
    <w:rsid w:val="00BF031C"/>
    <w:rsid w:val="00BF09A0"/>
    <w:rsid w:val="00BF0D54"/>
    <w:rsid w:val="00BF0DBB"/>
    <w:rsid w:val="00BF0E70"/>
    <w:rsid w:val="00BF101E"/>
    <w:rsid w:val="00BF18B4"/>
    <w:rsid w:val="00BF1A0A"/>
    <w:rsid w:val="00BF1B7A"/>
    <w:rsid w:val="00BF2148"/>
    <w:rsid w:val="00BF21B9"/>
    <w:rsid w:val="00BF23EA"/>
    <w:rsid w:val="00BF260B"/>
    <w:rsid w:val="00BF264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70F"/>
    <w:rsid w:val="00BF4848"/>
    <w:rsid w:val="00BF486B"/>
    <w:rsid w:val="00BF4B10"/>
    <w:rsid w:val="00BF4CF8"/>
    <w:rsid w:val="00BF4F68"/>
    <w:rsid w:val="00BF501A"/>
    <w:rsid w:val="00BF505F"/>
    <w:rsid w:val="00BF50D0"/>
    <w:rsid w:val="00BF5111"/>
    <w:rsid w:val="00BF532A"/>
    <w:rsid w:val="00BF5630"/>
    <w:rsid w:val="00BF5F4A"/>
    <w:rsid w:val="00BF5FC5"/>
    <w:rsid w:val="00BF60A2"/>
    <w:rsid w:val="00BF62E1"/>
    <w:rsid w:val="00BF65F8"/>
    <w:rsid w:val="00BF6BE1"/>
    <w:rsid w:val="00BF6DD9"/>
    <w:rsid w:val="00BF6E9F"/>
    <w:rsid w:val="00BF6F83"/>
    <w:rsid w:val="00BF719E"/>
    <w:rsid w:val="00BF7387"/>
    <w:rsid w:val="00BF73E5"/>
    <w:rsid w:val="00BF745D"/>
    <w:rsid w:val="00BF74C1"/>
    <w:rsid w:val="00BF7B91"/>
    <w:rsid w:val="00BF7C30"/>
    <w:rsid w:val="00C001E7"/>
    <w:rsid w:val="00C00253"/>
    <w:rsid w:val="00C00546"/>
    <w:rsid w:val="00C0092A"/>
    <w:rsid w:val="00C0099D"/>
    <w:rsid w:val="00C0104F"/>
    <w:rsid w:val="00C010F2"/>
    <w:rsid w:val="00C01286"/>
    <w:rsid w:val="00C01306"/>
    <w:rsid w:val="00C01383"/>
    <w:rsid w:val="00C013C4"/>
    <w:rsid w:val="00C017C9"/>
    <w:rsid w:val="00C01835"/>
    <w:rsid w:val="00C021B1"/>
    <w:rsid w:val="00C024D4"/>
    <w:rsid w:val="00C027A4"/>
    <w:rsid w:val="00C02881"/>
    <w:rsid w:val="00C02D5D"/>
    <w:rsid w:val="00C02F6F"/>
    <w:rsid w:val="00C02FD0"/>
    <w:rsid w:val="00C040B6"/>
    <w:rsid w:val="00C0458C"/>
    <w:rsid w:val="00C048F1"/>
    <w:rsid w:val="00C04B0E"/>
    <w:rsid w:val="00C04DE0"/>
    <w:rsid w:val="00C05723"/>
    <w:rsid w:val="00C05768"/>
    <w:rsid w:val="00C057D8"/>
    <w:rsid w:val="00C05A07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9CC"/>
    <w:rsid w:val="00C11A62"/>
    <w:rsid w:val="00C11AF1"/>
    <w:rsid w:val="00C11F0D"/>
    <w:rsid w:val="00C1219E"/>
    <w:rsid w:val="00C12292"/>
    <w:rsid w:val="00C124B0"/>
    <w:rsid w:val="00C125FE"/>
    <w:rsid w:val="00C1260D"/>
    <w:rsid w:val="00C126C3"/>
    <w:rsid w:val="00C126F8"/>
    <w:rsid w:val="00C12810"/>
    <w:rsid w:val="00C12B98"/>
    <w:rsid w:val="00C130F0"/>
    <w:rsid w:val="00C13103"/>
    <w:rsid w:val="00C13106"/>
    <w:rsid w:val="00C13300"/>
    <w:rsid w:val="00C13572"/>
    <w:rsid w:val="00C135DD"/>
    <w:rsid w:val="00C13DBF"/>
    <w:rsid w:val="00C142AE"/>
    <w:rsid w:val="00C14349"/>
    <w:rsid w:val="00C14452"/>
    <w:rsid w:val="00C1453F"/>
    <w:rsid w:val="00C145BF"/>
    <w:rsid w:val="00C1475C"/>
    <w:rsid w:val="00C14763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6FE4"/>
    <w:rsid w:val="00C17006"/>
    <w:rsid w:val="00C170A5"/>
    <w:rsid w:val="00C173F8"/>
    <w:rsid w:val="00C174E6"/>
    <w:rsid w:val="00C1751B"/>
    <w:rsid w:val="00C17651"/>
    <w:rsid w:val="00C17E95"/>
    <w:rsid w:val="00C2127F"/>
    <w:rsid w:val="00C21314"/>
    <w:rsid w:val="00C21531"/>
    <w:rsid w:val="00C21752"/>
    <w:rsid w:val="00C2179D"/>
    <w:rsid w:val="00C21ABA"/>
    <w:rsid w:val="00C21B93"/>
    <w:rsid w:val="00C21BEE"/>
    <w:rsid w:val="00C21C08"/>
    <w:rsid w:val="00C21ED9"/>
    <w:rsid w:val="00C22356"/>
    <w:rsid w:val="00C2235C"/>
    <w:rsid w:val="00C2241D"/>
    <w:rsid w:val="00C22713"/>
    <w:rsid w:val="00C22826"/>
    <w:rsid w:val="00C229E6"/>
    <w:rsid w:val="00C22B52"/>
    <w:rsid w:val="00C22C3D"/>
    <w:rsid w:val="00C22D1D"/>
    <w:rsid w:val="00C22D39"/>
    <w:rsid w:val="00C22D45"/>
    <w:rsid w:val="00C22E7D"/>
    <w:rsid w:val="00C23145"/>
    <w:rsid w:val="00C23417"/>
    <w:rsid w:val="00C237B9"/>
    <w:rsid w:val="00C23A0A"/>
    <w:rsid w:val="00C23C09"/>
    <w:rsid w:val="00C23DF2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271"/>
    <w:rsid w:val="00C2642C"/>
    <w:rsid w:val="00C26457"/>
    <w:rsid w:val="00C2668E"/>
    <w:rsid w:val="00C26A5F"/>
    <w:rsid w:val="00C2710D"/>
    <w:rsid w:val="00C27235"/>
    <w:rsid w:val="00C272B5"/>
    <w:rsid w:val="00C27AD7"/>
    <w:rsid w:val="00C27B2F"/>
    <w:rsid w:val="00C27D37"/>
    <w:rsid w:val="00C27DB7"/>
    <w:rsid w:val="00C27FBA"/>
    <w:rsid w:val="00C30411"/>
    <w:rsid w:val="00C30896"/>
    <w:rsid w:val="00C30CE8"/>
    <w:rsid w:val="00C30DB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A5"/>
    <w:rsid w:val="00C33EE2"/>
    <w:rsid w:val="00C3402B"/>
    <w:rsid w:val="00C341FA"/>
    <w:rsid w:val="00C3435B"/>
    <w:rsid w:val="00C34496"/>
    <w:rsid w:val="00C345AE"/>
    <w:rsid w:val="00C34CC1"/>
    <w:rsid w:val="00C35688"/>
    <w:rsid w:val="00C35794"/>
    <w:rsid w:val="00C35AEF"/>
    <w:rsid w:val="00C35F09"/>
    <w:rsid w:val="00C3633D"/>
    <w:rsid w:val="00C366EA"/>
    <w:rsid w:val="00C36B22"/>
    <w:rsid w:val="00C36DAE"/>
    <w:rsid w:val="00C36E85"/>
    <w:rsid w:val="00C371B8"/>
    <w:rsid w:val="00C37A2E"/>
    <w:rsid w:val="00C37ACA"/>
    <w:rsid w:val="00C37AD5"/>
    <w:rsid w:val="00C37F8D"/>
    <w:rsid w:val="00C40165"/>
    <w:rsid w:val="00C4047F"/>
    <w:rsid w:val="00C4051A"/>
    <w:rsid w:val="00C40746"/>
    <w:rsid w:val="00C40C37"/>
    <w:rsid w:val="00C41427"/>
    <w:rsid w:val="00C414FD"/>
    <w:rsid w:val="00C41A67"/>
    <w:rsid w:val="00C41B2E"/>
    <w:rsid w:val="00C4244B"/>
    <w:rsid w:val="00C4263D"/>
    <w:rsid w:val="00C42694"/>
    <w:rsid w:val="00C42CB6"/>
    <w:rsid w:val="00C42D38"/>
    <w:rsid w:val="00C42F7E"/>
    <w:rsid w:val="00C42FAF"/>
    <w:rsid w:val="00C432E7"/>
    <w:rsid w:val="00C43621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DC9"/>
    <w:rsid w:val="00C45EE2"/>
    <w:rsid w:val="00C45F6A"/>
    <w:rsid w:val="00C468E0"/>
    <w:rsid w:val="00C47071"/>
    <w:rsid w:val="00C47121"/>
    <w:rsid w:val="00C471BF"/>
    <w:rsid w:val="00C47258"/>
    <w:rsid w:val="00C475A5"/>
    <w:rsid w:val="00C475F6"/>
    <w:rsid w:val="00C4780F"/>
    <w:rsid w:val="00C47978"/>
    <w:rsid w:val="00C47C63"/>
    <w:rsid w:val="00C47D0B"/>
    <w:rsid w:val="00C47F1C"/>
    <w:rsid w:val="00C5044E"/>
    <w:rsid w:val="00C50840"/>
    <w:rsid w:val="00C50960"/>
    <w:rsid w:val="00C50E23"/>
    <w:rsid w:val="00C50F40"/>
    <w:rsid w:val="00C51200"/>
    <w:rsid w:val="00C51414"/>
    <w:rsid w:val="00C5164E"/>
    <w:rsid w:val="00C51826"/>
    <w:rsid w:val="00C518D3"/>
    <w:rsid w:val="00C51AA8"/>
    <w:rsid w:val="00C51B5B"/>
    <w:rsid w:val="00C51C8A"/>
    <w:rsid w:val="00C51F2B"/>
    <w:rsid w:val="00C51F44"/>
    <w:rsid w:val="00C51FF1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89E"/>
    <w:rsid w:val="00C54972"/>
    <w:rsid w:val="00C54A46"/>
    <w:rsid w:val="00C550B2"/>
    <w:rsid w:val="00C551C8"/>
    <w:rsid w:val="00C55345"/>
    <w:rsid w:val="00C55595"/>
    <w:rsid w:val="00C55648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370"/>
    <w:rsid w:val="00C576CF"/>
    <w:rsid w:val="00C60B9B"/>
    <w:rsid w:val="00C60BEC"/>
    <w:rsid w:val="00C60D10"/>
    <w:rsid w:val="00C61316"/>
    <w:rsid w:val="00C615D3"/>
    <w:rsid w:val="00C61646"/>
    <w:rsid w:val="00C61C3E"/>
    <w:rsid w:val="00C61CA1"/>
    <w:rsid w:val="00C61D1D"/>
    <w:rsid w:val="00C61D5F"/>
    <w:rsid w:val="00C61DFE"/>
    <w:rsid w:val="00C6200D"/>
    <w:rsid w:val="00C62596"/>
    <w:rsid w:val="00C625A4"/>
    <w:rsid w:val="00C625CF"/>
    <w:rsid w:val="00C6263C"/>
    <w:rsid w:val="00C635C0"/>
    <w:rsid w:val="00C63803"/>
    <w:rsid w:val="00C63BAA"/>
    <w:rsid w:val="00C63DD0"/>
    <w:rsid w:val="00C64059"/>
    <w:rsid w:val="00C64487"/>
    <w:rsid w:val="00C64CC4"/>
    <w:rsid w:val="00C64F15"/>
    <w:rsid w:val="00C64F45"/>
    <w:rsid w:val="00C65474"/>
    <w:rsid w:val="00C65842"/>
    <w:rsid w:val="00C65AD3"/>
    <w:rsid w:val="00C65B6F"/>
    <w:rsid w:val="00C65BAD"/>
    <w:rsid w:val="00C65D88"/>
    <w:rsid w:val="00C6647C"/>
    <w:rsid w:val="00C6703E"/>
    <w:rsid w:val="00C672CE"/>
    <w:rsid w:val="00C674EF"/>
    <w:rsid w:val="00C67D57"/>
    <w:rsid w:val="00C67FE9"/>
    <w:rsid w:val="00C70693"/>
    <w:rsid w:val="00C709AB"/>
    <w:rsid w:val="00C70A45"/>
    <w:rsid w:val="00C71A64"/>
    <w:rsid w:val="00C71DB1"/>
    <w:rsid w:val="00C71E47"/>
    <w:rsid w:val="00C71EEF"/>
    <w:rsid w:val="00C71F6F"/>
    <w:rsid w:val="00C721F1"/>
    <w:rsid w:val="00C72476"/>
    <w:rsid w:val="00C724BF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3EED"/>
    <w:rsid w:val="00C74264"/>
    <w:rsid w:val="00C742F9"/>
    <w:rsid w:val="00C744BB"/>
    <w:rsid w:val="00C74774"/>
    <w:rsid w:val="00C748CA"/>
    <w:rsid w:val="00C748EF"/>
    <w:rsid w:val="00C74C4B"/>
    <w:rsid w:val="00C753C0"/>
    <w:rsid w:val="00C7590D"/>
    <w:rsid w:val="00C75EBE"/>
    <w:rsid w:val="00C760E7"/>
    <w:rsid w:val="00C7667E"/>
    <w:rsid w:val="00C7684C"/>
    <w:rsid w:val="00C76A56"/>
    <w:rsid w:val="00C76C03"/>
    <w:rsid w:val="00C77A6E"/>
    <w:rsid w:val="00C77A75"/>
    <w:rsid w:val="00C77D6C"/>
    <w:rsid w:val="00C80570"/>
    <w:rsid w:val="00C805CC"/>
    <w:rsid w:val="00C805E1"/>
    <w:rsid w:val="00C805ED"/>
    <w:rsid w:val="00C80674"/>
    <w:rsid w:val="00C80794"/>
    <w:rsid w:val="00C80A9E"/>
    <w:rsid w:val="00C80EFF"/>
    <w:rsid w:val="00C81522"/>
    <w:rsid w:val="00C8179A"/>
    <w:rsid w:val="00C81A7A"/>
    <w:rsid w:val="00C81DC7"/>
    <w:rsid w:val="00C81DFE"/>
    <w:rsid w:val="00C81E76"/>
    <w:rsid w:val="00C821EE"/>
    <w:rsid w:val="00C8244F"/>
    <w:rsid w:val="00C827F6"/>
    <w:rsid w:val="00C82FF0"/>
    <w:rsid w:val="00C8305D"/>
    <w:rsid w:val="00C834EB"/>
    <w:rsid w:val="00C8353E"/>
    <w:rsid w:val="00C83A31"/>
    <w:rsid w:val="00C83B59"/>
    <w:rsid w:val="00C83C5C"/>
    <w:rsid w:val="00C83FC3"/>
    <w:rsid w:val="00C841FD"/>
    <w:rsid w:val="00C84324"/>
    <w:rsid w:val="00C846AC"/>
    <w:rsid w:val="00C84780"/>
    <w:rsid w:val="00C84A72"/>
    <w:rsid w:val="00C84AD5"/>
    <w:rsid w:val="00C84CCB"/>
    <w:rsid w:val="00C85403"/>
    <w:rsid w:val="00C859DB"/>
    <w:rsid w:val="00C85ABC"/>
    <w:rsid w:val="00C85E4B"/>
    <w:rsid w:val="00C85EF2"/>
    <w:rsid w:val="00C85EFF"/>
    <w:rsid w:val="00C8607B"/>
    <w:rsid w:val="00C86894"/>
    <w:rsid w:val="00C869A7"/>
    <w:rsid w:val="00C869C0"/>
    <w:rsid w:val="00C86AAD"/>
    <w:rsid w:val="00C86B27"/>
    <w:rsid w:val="00C86D68"/>
    <w:rsid w:val="00C86FFB"/>
    <w:rsid w:val="00C87251"/>
    <w:rsid w:val="00C8726D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76C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8F2"/>
    <w:rsid w:val="00C95B2E"/>
    <w:rsid w:val="00C95BF8"/>
    <w:rsid w:val="00C95E0E"/>
    <w:rsid w:val="00C95FCE"/>
    <w:rsid w:val="00C963F2"/>
    <w:rsid w:val="00C970E9"/>
    <w:rsid w:val="00C97159"/>
    <w:rsid w:val="00C971DE"/>
    <w:rsid w:val="00C9749D"/>
    <w:rsid w:val="00C97E88"/>
    <w:rsid w:val="00C97F1D"/>
    <w:rsid w:val="00CA02AB"/>
    <w:rsid w:val="00CA02FA"/>
    <w:rsid w:val="00CA039C"/>
    <w:rsid w:val="00CA0469"/>
    <w:rsid w:val="00CA0C52"/>
    <w:rsid w:val="00CA0FE4"/>
    <w:rsid w:val="00CA10D8"/>
    <w:rsid w:val="00CA119F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6AC"/>
    <w:rsid w:val="00CA29A8"/>
    <w:rsid w:val="00CA2A9B"/>
    <w:rsid w:val="00CA2AA1"/>
    <w:rsid w:val="00CA2DD2"/>
    <w:rsid w:val="00CA2E39"/>
    <w:rsid w:val="00CA328F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39F"/>
    <w:rsid w:val="00CA5768"/>
    <w:rsid w:val="00CA594D"/>
    <w:rsid w:val="00CA6173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A7E2C"/>
    <w:rsid w:val="00CB006A"/>
    <w:rsid w:val="00CB02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2F53"/>
    <w:rsid w:val="00CB34DB"/>
    <w:rsid w:val="00CB37E3"/>
    <w:rsid w:val="00CB383C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B3"/>
    <w:rsid w:val="00CB7FE9"/>
    <w:rsid w:val="00CC04B1"/>
    <w:rsid w:val="00CC04EF"/>
    <w:rsid w:val="00CC0598"/>
    <w:rsid w:val="00CC07B8"/>
    <w:rsid w:val="00CC07D1"/>
    <w:rsid w:val="00CC0954"/>
    <w:rsid w:val="00CC0A4F"/>
    <w:rsid w:val="00CC0DD7"/>
    <w:rsid w:val="00CC15AE"/>
    <w:rsid w:val="00CC1937"/>
    <w:rsid w:val="00CC197A"/>
    <w:rsid w:val="00CC1BD6"/>
    <w:rsid w:val="00CC1E88"/>
    <w:rsid w:val="00CC205C"/>
    <w:rsid w:val="00CC20D6"/>
    <w:rsid w:val="00CC26D6"/>
    <w:rsid w:val="00CC277C"/>
    <w:rsid w:val="00CC2EBF"/>
    <w:rsid w:val="00CC3394"/>
    <w:rsid w:val="00CC366E"/>
    <w:rsid w:val="00CC3B4E"/>
    <w:rsid w:val="00CC3E1D"/>
    <w:rsid w:val="00CC4063"/>
    <w:rsid w:val="00CC42ED"/>
    <w:rsid w:val="00CC4895"/>
    <w:rsid w:val="00CC497A"/>
    <w:rsid w:val="00CC5010"/>
    <w:rsid w:val="00CC5285"/>
    <w:rsid w:val="00CC55BD"/>
    <w:rsid w:val="00CC5921"/>
    <w:rsid w:val="00CC5ACC"/>
    <w:rsid w:val="00CC5BA2"/>
    <w:rsid w:val="00CC5E8A"/>
    <w:rsid w:val="00CC60EB"/>
    <w:rsid w:val="00CC667F"/>
    <w:rsid w:val="00CC6AD5"/>
    <w:rsid w:val="00CC6D0B"/>
    <w:rsid w:val="00CC6E26"/>
    <w:rsid w:val="00CC6FF5"/>
    <w:rsid w:val="00CC72EE"/>
    <w:rsid w:val="00CC73A5"/>
    <w:rsid w:val="00CC78C4"/>
    <w:rsid w:val="00CD0536"/>
    <w:rsid w:val="00CD09E6"/>
    <w:rsid w:val="00CD115B"/>
    <w:rsid w:val="00CD116F"/>
    <w:rsid w:val="00CD129C"/>
    <w:rsid w:val="00CD1755"/>
    <w:rsid w:val="00CD1E43"/>
    <w:rsid w:val="00CD24A1"/>
    <w:rsid w:val="00CD28D2"/>
    <w:rsid w:val="00CD2C12"/>
    <w:rsid w:val="00CD2CE7"/>
    <w:rsid w:val="00CD2DAE"/>
    <w:rsid w:val="00CD315C"/>
    <w:rsid w:val="00CD33FB"/>
    <w:rsid w:val="00CD36F3"/>
    <w:rsid w:val="00CD37F6"/>
    <w:rsid w:val="00CD3DEC"/>
    <w:rsid w:val="00CD3F51"/>
    <w:rsid w:val="00CD4360"/>
    <w:rsid w:val="00CD4549"/>
    <w:rsid w:val="00CD46DD"/>
    <w:rsid w:val="00CD4B9B"/>
    <w:rsid w:val="00CD4D79"/>
    <w:rsid w:val="00CD501A"/>
    <w:rsid w:val="00CD5110"/>
    <w:rsid w:val="00CD528D"/>
    <w:rsid w:val="00CD5B7A"/>
    <w:rsid w:val="00CD6237"/>
    <w:rsid w:val="00CD62EE"/>
    <w:rsid w:val="00CD68A4"/>
    <w:rsid w:val="00CD6B0F"/>
    <w:rsid w:val="00CD6C6F"/>
    <w:rsid w:val="00CD6D68"/>
    <w:rsid w:val="00CD6F0E"/>
    <w:rsid w:val="00CD7123"/>
    <w:rsid w:val="00CD74FE"/>
    <w:rsid w:val="00CD766E"/>
    <w:rsid w:val="00CD7798"/>
    <w:rsid w:val="00CD7892"/>
    <w:rsid w:val="00CD78D7"/>
    <w:rsid w:val="00CD7CDE"/>
    <w:rsid w:val="00CD7FEB"/>
    <w:rsid w:val="00CE03BB"/>
    <w:rsid w:val="00CE06EE"/>
    <w:rsid w:val="00CE0B27"/>
    <w:rsid w:val="00CE0B43"/>
    <w:rsid w:val="00CE0BC3"/>
    <w:rsid w:val="00CE0E7C"/>
    <w:rsid w:val="00CE0F25"/>
    <w:rsid w:val="00CE0FC5"/>
    <w:rsid w:val="00CE16E9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2C51"/>
    <w:rsid w:val="00CE2DEE"/>
    <w:rsid w:val="00CE30F3"/>
    <w:rsid w:val="00CE346E"/>
    <w:rsid w:val="00CE34B7"/>
    <w:rsid w:val="00CE3715"/>
    <w:rsid w:val="00CE3E6D"/>
    <w:rsid w:val="00CE4108"/>
    <w:rsid w:val="00CE4240"/>
    <w:rsid w:val="00CE42C9"/>
    <w:rsid w:val="00CE4414"/>
    <w:rsid w:val="00CE44B5"/>
    <w:rsid w:val="00CE47F4"/>
    <w:rsid w:val="00CE4913"/>
    <w:rsid w:val="00CE4AFE"/>
    <w:rsid w:val="00CE4CF7"/>
    <w:rsid w:val="00CE5079"/>
    <w:rsid w:val="00CE51BC"/>
    <w:rsid w:val="00CE551F"/>
    <w:rsid w:val="00CE57E5"/>
    <w:rsid w:val="00CE57E8"/>
    <w:rsid w:val="00CE5BC2"/>
    <w:rsid w:val="00CE62DB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38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8EE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4CC"/>
    <w:rsid w:val="00CF4C1A"/>
    <w:rsid w:val="00CF4E55"/>
    <w:rsid w:val="00CF4F02"/>
    <w:rsid w:val="00CF55A1"/>
    <w:rsid w:val="00CF5863"/>
    <w:rsid w:val="00CF6370"/>
    <w:rsid w:val="00CF681E"/>
    <w:rsid w:val="00CF6990"/>
    <w:rsid w:val="00CF69CA"/>
    <w:rsid w:val="00CF6BBF"/>
    <w:rsid w:val="00CF6F06"/>
    <w:rsid w:val="00CF7718"/>
    <w:rsid w:val="00CF795B"/>
    <w:rsid w:val="00CF7B07"/>
    <w:rsid w:val="00D0022E"/>
    <w:rsid w:val="00D00B0B"/>
    <w:rsid w:val="00D00D18"/>
    <w:rsid w:val="00D00D5C"/>
    <w:rsid w:val="00D00E31"/>
    <w:rsid w:val="00D01312"/>
    <w:rsid w:val="00D01367"/>
    <w:rsid w:val="00D014CB"/>
    <w:rsid w:val="00D016CF"/>
    <w:rsid w:val="00D016FA"/>
    <w:rsid w:val="00D01768"/>
    <w:rsid w:val="00D01AF5"/>
    <w:rsid w:val="00D01D40"/>
    <w:rsid w:val="00D01DD7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4842"/>
    <w:rsid w:val="00D049A8"/>
    <w:rsid w:val="00D04DB2"/>
    <w:rsid w:val="00D05163"/>
    <w:rsid w:val="00D05185"/>
    <w:rsid w:val="00D053B8"/>
    <w:rsid w:val="00D053E6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7E6"/>
    <w:rsid w:val="00D12906"/>
    <w:rsid w:val="00D12B52"/>
    <w:rsid w:val="00D12E57"/>
    <w:rsid w:val="00D12F5C"/>
    <w:rsid w:val="00D13056"/>
    <w:rsid w:val="00D1352A"/>
    <w:rsid w:val="00D13684"/>
    <w:rsid w:val="00D136E9"/>
    <w:rsid w:val="00D13704"/>
    <w:rsid w:val="00D1398C"/>
    <w:rsid w:val="00D139E8"/>
    <w:rsid w:val="00D13B4F"/>
    <w:rsid w:val="00D13D29"/>
    <w:rsid w:val="00D13EA7"/>
    <w:rsid w:val="00D13F71"/>
    <w:rsid w:val="00D1400F"/>
    <w:rsid w:val="00D1426B"/>
    <w:rsid w:val="00D14B37"/>
    <w:rsid w:val="00D14CCF"/>
    <w:rsid w:val="00D1532A"/>
    <w:rsid w:val="00D15335"/>
    <w:rsid w:val="00D15683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58D"/>
    <w:rsid w:val="00D177C5"/>
    <w:rsid w:val="00D17862"/>
    <w:rsid w:val="00D1788F"/>
    <w:rsid w:val="00D17FEB"/>
    <w:rsid w:val="00D2000B"/>
    <w:rsid w:val="00D2070D"/>
    <w:rsid w:val="00D207C6"/>
    <w:rsid w:val="00D207E6"/>
    <w:rsid w:val="00D21223"/>
    <w:rsid w:val="00D21508"/>
    <w:rsid w:val="00D218A4"/>
    <w:rsid w:val="00D21901"/>
    <w:rsid w:val="00D21E5F"/>
    <w:rsid w:val="00D22096"/>
    <w:rsid w:val="00D22467"/>
    <w:rsid w:val="00D22894"/>
    <w:rsid w:val="00D22F8E"/>
    <w:rsid w:val="00D2327C"/>
    <w:rsid w:val="00D23539"/>
    <w:rsid w:val="00D24064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30A"/>
    <w:rsid w:val="00D26AD1"/>
    <w:rsid w:val="00D26FAD"/>
    <w:rsid w:val="00D272E6"/>
    <w:rsid w:val="00D27482"/>
    <w:rsid w:val="00D2769F"/>
    <w:rsid w:val="00D27799"/>
    <w:rsid w:val="00D27A9A"/>
    <w:rsid w:val="00D27DCB"/>
    <w:rsid w:val="00D30050"/>
    <w:rsid w:val="00D3025F"/>
    <w:rsid w:val="00D3037C"/>
    <w:rsid w:val="00D30513"/>
    <w:rsid w:val="00D305FC"/>
    <w:rsid w:val="00D307BF"/>
    <w:rsid w:val="00D30BE6"/>
    <w:rsid w:val="00D3107A"/>
    <w:rsid w:val="00D31286"/>
    <w:rsid w:val="00D314B2"/>
    <w:rsid w:val="00D31675"/>
    <w:rsid w:val="00D31877"/>
    <w:rsid w:val="00D318C9"/>
    <w:rsid w:val="00D31E10"/>
    <w:rsid w:val="00D323A4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7E0"/>
    <w:rsid w:val="00D33823"/>
    <w:rsid w:val="00D33BF0"/>
    <w:rsid w:val="00D341BC"/>
    <w:rsid w:val="00D3456C"/>
    <w:rsid w:val="00D348D7"/>
    <w:rsid w:val="00D34EF7"/>
    <w:rsid w:val="00D350BB"/>
    <w:rsid w:val="00D351D7"/>
    <w:rsid w:val="00D35860"/>
    <w:rsid w:val="00D35F1B"/>
    <w:rsid w:val="00D36241"/>
    <w:rsid w:val="00D3663B"/>
    <w:rsid w:val="00D366C5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684"/>
    <w:rsid w:val="00D40706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9A8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AC6"/>
    <w:rsid w:val="00D46B75"/>
    <w:rsid w:val="00D46DC9"/>
    <w:rsid w:val="00D47589"/>
    <w:rsid w:val="00D47844"/>
    <w:rsid w:val="00D47B46"/>
    <w:rsid w:val="00D50014"/>
    <w:rsid w:val="00D5056A"/>
    <w:rsid w:val="00D50990"/>
    <w:rsid w:val="00D50C67"/>
    <w:rsid w:val="00D50C86"/>
    <w:rsid w:val="00D50CAE"/>
    <w:rsid w:val="00D510B4"/>
    <w:rsid w:val="00D51252"/>
    <w:rsid w:val="00D51324"/>
    <w:rsid w:val="00D515C8"/>
    <w:rsid w:val="00D519C2"/>
    <w:rsid w:val="00D51D0B"/>
    <w:rsid w:val="00D51E17"/>
    <w:rsid w:val="00D51E34"/>
    <w:rsid w:val="00D51E4F"/>
    <w:rsid w:val="00D51E70"/>
    <w:rsid w:val="00D51FFA"/>
    <w:rsid w:val="00D520EE"/>
    <w:rsid w:val="00D52376"/>
    <w:rsid w:val="00D525CA"/>
    <w:rsid w:val="00D53099"/>
    <w:rsid w:val="00D531C8"/>
    <w:rsid w:val="00D53296"/>
    <w:rsid w:val="00D5374A"/>
    <w:rsid w:val="00D53C7A"/>
    <w:rsid w:val="00D53E09"/>
    <w:rsid w:val="00D53F1A"/>
    <w:rsid w:val="00D53FD0"/>
    <w:rsid w:val="00D53FDA"/>
    <w:rsid w:val="00D54006"/>
    <w:rsid w:val="00D54068"/>
    <w:rsid w:val="00D54115"/>
    <w:rsid w:val="00D54617"/>
    <w:rsid w:val="00D54880"/>
    <w:rsid w:val="00D54938"/>
    <w:rsid w:val="00D54DA2"/>
    <w:rsid w:val="00D557AA"/>
    <w:rsid w:val="00D55910"/>
    <w:rsid w:val="00D55F8D"/>
    <w:rsid w:val="00D5631A"/>
    <w:rsid w:val="00D57016"/>
    <w:rsid w:val="00D571BF"/>
    <w:rsid w:val="00D576D5"/>
    <w:rsid w:val="00D57795"/>
    <w:rsid w:val="00D579B7"/>
    <w:rsid w:val="00D57B56"/>
    <w:rsid w:val="00D57BB9"/>
    <w:rsid w:val="00D60533"/>
    <w:rsid w:val="00D606EC"/>
    <w:rsid w:val="00D60961"/>
    <w:rsid w:val="00D60999"/>
    <w:rsid w:val="00D60A15"/>
    <w:rsid w:val="00D60BD8"/>
    <w:rsid w:val="00D61258"/>
    <w:rsid w:val="00D616AC"/>
    <w:rsid w:val="00D61C09"/>
    <w:rsid w:val="00D61FEC"/>
    <w:rsid w:val="00D623F8"/>
    <w:rsid w:val="00D628E9"/>
    <w:rsid w:val="00D62FD8"/>
    <w:rsid w:val="00D631BF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20"/>
    <w:rsid w:val="00D647AC"/>
    <w:rsid w:val="00D647C8"/>
    <w:rsid w:val="00D64825"/>
    <w:rsid w:val="00D650AA"/>
    <w:rsid w:val="00D650F9"/>
    <w:rsid w:val="00D6616F"/>
    <w:rsid w:val="00D666BA"/>
    <w:rsid w:val="00D6773F"/>
    <w:rsid w:val="00D67DDC"/>
    <w:rsid w:val="00D67F64"/>
    <w:rsid w:val="00D700DE"/>
    <w:rsid w:val="00D70494"/>
    <w:rsid w:val="00D7071C"/>
    <w:rsid w:val="00D70A3C"/>
    <w:rsid w:val="00D70E81"/>
    <w:rsid w:val="00D711B4"/>
    <w:rsid w:val="00D71471"/>
    <w:rsid w:val="00D71E93"/>
    <w:rsid w:val="00D720AC"/>
    <w:rsid w:val="00D72D71"/>
    <w:rsid w:val="00D72E52"/>
    <w:rsid w:val="00D72FDB"/>
    <w:rsid w:val="00D732E2"/>
    <w:rsid w:val="00D735A7"/>
    <w:rsid w:val="00D736B1"/>
    <w:rsid w:val="00D739E9"/>
    <w:rsid w:val="00D73C91"/>
    <w:rsid w:val="00D73CB5"/>
    <w:rsid w:val="00D73E58"/>
    <w:rsid w:val="00D753BD"/>
    <w:rsid w:val="00D758EC"/>
    <w:rsid w:val="00D75D6E"/>
    <w:rsid w:val="00D75DEE"/>
    <w:rsid w:val="00D75ECE"/>
    <w:rsid w:val="00D7618E"/>
    <w:rsid w:val="00D76256"/>
    <w:rsid w:val="00D76863"/>
    <w:rsid w:val="00D768AF"/>
    <w:rsid w:val="00D7755E"/>
    <w:rsid w:val="00D77643"/>
    <w:rsid w:val="00D777D0"/>
    <w:rsid w:val="00D778B0"/>
    <w:rsid w:val="00D77B2F"/>
    <w:rsid w:val="00D77D8D"/>
    <w:rsid w:val="00D77F12"/>
    <w:rsid w:val="00D80063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31"/>
    <w:rsid w:val="00D83B45"/>
    <w:rsid w:val="00D83BC2"/>
    <w:rsid w:val="00D83C2D"/>
    <w:rsid w:val="00D83F23"/>
    <w:rsid w:val="00D841DC"/>
    <w:rsid w:val="00D84287"/>
    <w:rsid w:val="00D842B0"/>
    <w:rsid w:val="00D8445C"/>
    <w:rsid w:val="00D8466D"/>
    <w:rsid w:val="00D84C1F"/>
    <w:rsid w:val="00D859B8"/>
    <w:rsid w:val="00D85AC8"/>
    <w:rsid w:val="00D85B2F"/>
    <w:rsid w:val="00D85E2C"/>
    <w:rsid w:val="00D85F93"/>
    <w:rsid w:val="00D8601B"/>
    <w:rsid w:val="00D8619C"/>
    <w:rsid w:val="00D86287"/>
    <w:rsid w:val="00D86C73"/>
    <w:rsid w:val="00D86D93"/>
    <w:rsid w:val="00D8704A"/>
    <w:rsid w:val="00D871C9"/>
    <w:rsid w:val="00D874FD"/>
    <w:rsid w:val="00D87919"/>
    <w:rsid w:val="00D879EC"/>
    <w:rsid w:val="00D87B6A"/>
    <w:rsid w:val="00D87CAB"/>
    <w:rsid w:val="00D90A5C"/>
    <w:rsid w:val="00D90E2C"/>
    <w:rsid w:val="00D911DC"/>
    <w:rsid w:val="00D91866"/>
    <w:rsid w:val="00D91C87"/>
    <w:rsid w:val="00D91E32"/>
    <w:rsid w:val="00D91E71"/>
    <w:rsid w:val="00D91E93"/>
    <w:rsid w:val="00D91F86"/>
    <w:rsid w:val="00D920AE"/>
    <w:rsid w:val="00D9212A"/>
    <w:rsid w:val="00D9259A"/>
    <w:rsid w:val="00D92B47"/>
    <w:rsid w:val="00D92F01"/>
    <w:rsid w:val="00D930FE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68E4"/>
    <w:rsid w:val="00D96FCC"/>
    <w:rsid w:val="00D97790"/>
    <w:rsid w:val="00D97A1E"/>
    <w:rsid w:val="00D97D5F"/>
    <w:rsid w:val="00D97E99"/>
    <w:rsid w:val="00DA002F"/>
    <w:rsid w:val="00DA01BE"/>
    <w:rsid w:val="00DA04ED"/>
    <w:rsid w:val="00DA056F"/>
    <w:rsid w:val="00DA080B"/>
    <w:rsid w:val="00DA0C2C"/>
    <w:rsid w:val="00DA0CBE"/>
    <w:rsid w:val="00DA0ED8"/>
    <w:rsid w:val="00DA1355"/>
    <w:rsid w:val="00DA148A"/>
    <w:rsid w:val="00DA168D"/>
    <w:rsid w:val="00DA191B"/>
    <w:rsid w:val="00DA1B2E"/>
    <w:rsid w:val="00DA1D3E"/>
    <w:rsid w:val="00DA24A1"/>
    <w:rsid w:val="00DA256B"/>
    <w:rsid w:val="00DA26DF"/>
    <w:rsid w:val="00DA28DB"/>
    <w:rsid w:val="00DA3077"/>
    <w:rsid w:val="00DA3136"/>
    <w:rsid w:val="00DA329C"/>
    <w:rsid w:val="00DA3398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54"/>
    <w:rsid w:val="00DA68A8"/>
    <w:rsid w:val="00DA68E0"/>
    <w:rsid w:val="00DA6A88"/>
    <w:rsid w:val="00DA6AD1"/>
    <w:rsid w:val="00DA6C3F"/>
    <w:rsid w:val="00DA6D6F"/>
    <w:rsid w:val="00DA6F64"/>
    <w:rsid w:val="00DA7113"/>
    <w:rsid w:val="00DA729A"/>
    <w:rsid w:val="00DA7D28"/>
    <w:rsid w:val="00DB008F"/>
    <w:rsid w:val="00DB0120"/>
    <w:rsid w:val="00DB01B6"/>
    <w:rsid w:val="00DB0537"/>
    <w:rsid w:val="00DB0A75"/>
    <w:rsid w:val="00DB0B5D"/>
    <w:rsid w:val="00DB190C"/>
    <w:rsid w:val="00DB2227"/>
    <w:rsid w:val="00DB2461"/>
    <w:rsid w:val="00DB2934"/>
    <w:rsid w:val="00DB2AE4"/>
    <w:rsid w:val="00DB2D79"/>
    <w:rsid w:val="00DB2DE9"/>
    <w:rsid w:val="00DB2E68"/>
    <w:rsid w:val="00DB38A3"/>
    <w:rsid w:val="00DB41D6"/>
    <w:rsid w:val="00DB41E5"/>
    <w:rsid w:val="00DB4726"/>
    <w:rsid w:val="00DB478C"/>
    <w:rsid w:val="00DB4C64"/>
    <w:rsid w:val="00DB4D7A"/>
    <w:rsid w:val="00DB5144"/>
    <w:rsid w:val="00DB5571"/>
    <w:rsid w:val="00DB5620"/>
    <w:rsid w:val="00DB591A"/>
    <w:rsid w:val="00DB6014"/>
    <w:rsid w:val="00DB6234"/>
    <w:rsid w:val="00DB678D"/>
    <w:rsid w:val="00DB67CC"/>
    <w:rsid w:val="00DB6DA7"/>
    <w:rsid w:val="00DB6DF9"/>
    <w:rsid w:val="00DB701E"/>
    <w:rsid w:val="00DB772C"/>
    <w:rsid w:val="00DB7AB0"/>
    <w:rsid w:val="00DB7C7F"/>
    <w:rsid w:val="00DC0422"/>
    <w:rsid w:val="00DC09FD"/>
    <w:rsid w:val="00DC0D23"/>
    <w:rsid w:val="00DC10D0"/>
    <w:rsid w:val="00DC1118"/>
    <w:rsid w:val="00DC11B0"/>
    <w:rsid w:val="00DC12A9"/>
    <w:rsid w:val="00DC1D0A"/>
    <w:rsid w:val="00DC200D"/>
    <w:rsid w:val="00DC245F"/>
    <w:rsid w:val="00DC24E7"/>
    <w:rsid w:val="00DC2893"/>
    <w:rsid w:val="00DC2A52"/>
    <w:rsid w:val="00DC2CB1"/>
    <w:rsid w:val="00DC3595"/>
    <w:rsid w:val="00DC3942"/>
    <w:rsid w:val="00DC3C0B"/>
    <w:rsid w:val="00DC4089"/>
    <w:rsid w:val="00DC433D"/>
    <w:rsid w:val="00DC435B"/>
    <w:rsid w:val="00DC46CF"/>
    <w:rsid w:val="00DC4DBB"/>
    <w:rsid w:val="00DC4FC8"/>
    <w:rsid w:val="00DC4FD4"/>
    <w:rsid w:val="00DC5119"/>
    <w:rsid w:val="00DC53F4"/>
    <w:rsid w:val="00DC54D5"/>
    <w:rsid w:val="00DC5651"/>
    <w:rsid w:val="00DC58AB"/>
    <w:rsid w:val="00DC5997"/>
    <w:rsid w:val="00DC5AFF"/>
    <w:rsid w:val="00DC5D53"/>
    <w:rsid w:val="00DC6974"/>
    <w:rsid w:val="00DC6BFC"/>
    <w:rsid w:val="00DC6C79"/>
    <w:rsid w:val="00DC6C8C"/>
    <w:rsid w:val="00DC6F99"/>
    <w:rsid w:val="00DC7A82"/>
    <w:rsid w:val="00DD02C5"/>
    <w:rsid w:val="00DD0560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4D54"/>
    <w:rsid w:val="00DD50E2"/>
    <w:rsid w:val="00DD5272"/>
    <w:rsid w:val="00DD527E"/>
    <w:rsid w:val="00DD5558"/>
    <w:rsid w:val="00DD5A76"/>
    <w:rsid w:val="00DD5B8A"/>
    <w:rsid w:val="00DD5F3B"/>
    <w:rsid w:val="00DD5F73"/>
    <w:rsid w:val="00DD6057"/>
    <w:rsid w:val="00DD638F"/>
    <w:rsid w:val="00DD6838"/>
    <w:rsid w:val="00DD6A7E"/>
    <w:rsid w:val="00DD6CB5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9DD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17A"/>
    <w:rsid w:val="00DE4861"/>
    <w:rsid w:val="00DE4C54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9C3"/>
    <w:rsid w:val="00DE7A17"/>
    <w:rsid w:val="00DE7CBE"/>
    <w:rsid w:val="00DE7CC9"/>
    <w:rsid w:val="00DE7EE8"/>
    <w:rsid w:val="00DF02B1"/>
    <w:rsid w:val="00DF0694"/>
    <w:rsid w:val="00DF0CF3"/>
    <w:rsid w:val="00DF1350"/>
    <w:rsid w:val="00DF15C0"/>
    <w:rsid w:val="00DF18D7"/>
    <w:rsid w:val="00DF1ADA"/>
    <w:rsid w:val="00DF1C57"/>
    <w:rsid w:val="00DF1DEC"/>
    <w:rsid w:val="00DF1F45"/>
    <w:rsid w:val="00DF21EA"/>
    <w:rsid w:val="00DF23EC"/>
    <w:rsid w:val="00DF244B"/>
    <w:rsid w:val="00DF261F"/>
    <w:rsid w:val="00DF2C36"/>
    <w:rsid w:val="00DF2C37"/>
    <w:rsid w:val="00DF2E12"/>
    <w:rsid w:val="00DF2E38"/>
    <w:rsid w:val="00DF2F65"/>
    <w:rsid w:val="00DF2F97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6F06"/>
    <w:rsid w:val="00DF7B0A"/>
    <w:rsid w:val="00DF7B4E"/>
    <w:rsid w:val="00DF7CB1"/>
    <w:rsid w:val="00DF7EA3"/>
    <w:rsid w:val="00DF7F0E"/>
    <w:rsid w:val="00E00267"/>
    <w:rsid w:val="00E005AB"/>
    <w:rsid w:val="00E008A2"/>
    <w:rsid w:val="00E00AEA"/>
    <w:rsid w:val="00E00C4C"/>
    <w:rsid w:val="00E00CAC"/>
    <w:rsid w:val="00E0191D"/>
    <w:rsid w:val="00E019D9"/>
    <w:rsid w:val="00E01CCE"/>
    <w:rsid w:val="00E01FA3"/>
    <w:rsid w:val="00E02059"/>
    <w:rsid w:val="00E02075"/>
    <w:rsid w:val="00E02432"/>
    <w:rsid w:val="00E02710"/>
    <w:rsid w:val="00E02953"/>
    <w:rsid w:val="00E02E1B"/>
    <w:rsid w:val="00E02FAD"/>
    <w:rsid w:val="00E0318E"/>
    <w:rsid w:val="00E03292"/>
    <w:rsid w:val="00E032D6"/>
    <w:rsid w:val="00E0351E"/>
    <w:rsid w:val="00E03598"/>
    <w:rsid w:val="00E0398C"/>
    <w:rsid w:val="00E03EFA"/>
    <w:rsid w:val="00E03F85"/>
    <w:rsid w:val="00E0439D"/>
    <w:rsid w:val="00E04451"/>
    <w:rsid w:val="00E0452E"/>
    <w:rsid w:val="00E04CEC"/>
    <w:rsid w:val="00E04D61"/>
    <w:rsid w:val="00E05435"/>
    <w:rsid w:val="00E057A3"/>
    <w:rsid w:val="00E058B7"/>
    <w:rsid w:val="00E059EC"/>
    <w:rsid w:val="00E05DA5"/>
    <w:rsid w:val="00E05DFD"/>
    <w:rsid w:val="00E05F62"/>
    <w:rsid w:val="00E05FDF"/>
    <w:rsid w:val="00E0608B"/>
    <w:rsid w:val="00E06795"/>
    <w:rsid w:val="00E06857"/>
    <w:rsid w:val="00E06A2E"/>
    <w:rsid w:val="00E06D26"/>
    <w:rsid w:val="00E06ECB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74C"/>
    <w:rsid w:val="00E11813"/>
    <w:rsid w:val="00E11872"/>
    <w:rsid w:val="00E11A1F"/>
    <w:rsid w:val="00E11E9C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4C3E"/>
    <w:rsid w:val="00E150F0"/>
    <w:rsid w:val="00E157F6"/>
    <w:rsid w:val="00E160F1"/>
    <w:rsid w:val="00E16237"/>
    <w:rsid w:val="00E162BA"/>
    <w:rsid w:val="00E163C0"/>
    <w:rsid w:val="00E163C5"/>
    <w:rsid w:val="00E164C6"/>
    <w:rsid w:val="00E16966"/>
    <w:rsid w:val="00E1697B"/>
    <w:rsid w:val="00E16C25"/>
    <w:rsid w:val="00E16EEC"/>
    <w:rsid w:val="00E1780F"/>
    <w:rsid w:val="00E179CB"/>
    <w:rsid w:val="00E17CCE"/>
    <w:rsid w:val="00E17F6D"/>
    <w:rsid w:val="00E20099"/>
    <w:rsid w:val="00E20202"/>
    <w:rsid w:val="00E20444"/>
    <w:rsid w:val="00E20464"/>
    <w:rsid w:val="00E20959"/>
    <w:rsid w:val="00E21625"/>
    <w:rsid w:val="00E21766"/>
    <w:rsid w:val="00E218AA"/>
    <w:rsid w:val="00E225A9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092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98B"/>
    <w:rsid w:val="00E30D94"/>
    <w:rsid w:val="00E30F68"/>
    <w:rsid w:val="00E313C8"/>
    <w:rsid w:val="00E314D2"/>
    <w:rsid w:val="00E31867"/>
    <w:rsid w:val="00E321D1"/>
    <w:rsid w:val="00E32413"/>
    <w:rsid w:val="00E32645"/>
    <w:rsid w:val="00E3269B"/>
    <w:rsid w:val="00E32A9D"/>
    <w:rsid w:val="00E32B4E"/>
    <w:rsid w:val="00E32B88"/>
    <w:rsid w:val="00E32CB5"/>
    <w:rsid w:val="00E32F73"/>
    <w:rsid w:val="00E32F78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0F7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386"/>
    <w:rsid w:val="00E36857"/>
    <w:rsid w:val="00E36DE6"/>
    <w:rsid w:val="00E3761D"/>
    <w:rsid w:val="00E377B0"/>
    <w:rsid w:val="00E37B03"/>
    <w:rsid w:val="00E37C3A"/>
    <w:rsid w:val="00E37E08"/>
    <w:rsid w:val="00E40405"/>
    <w:rsid w:val="00E404F5"/>
    <w:rsid w:val="00E409C0"/>
    <w:rsid w:val="00E40DBF"/>
    <w:rsid w:val="00E41436"/>
    <w:rsid w:val="00E414E6"/>
    <w:rsid w:val="00E41613"/>
    <w:rsid w:val="00E41764"/>
    <w:rsid w:val="00E41820"/>
    <w:rsid w:val="00E418AE"/>
    <w:rsid w:val="00E41C86"/>
    <w:rsid w:val="00E41FC0"/>
    <w:rsid w:val="00E42114"/>
    <w:rsid w:val="00E42678"/>
    <w:rsid w:val="00E4268A"/>
    <w:rsid w:val="00E4283B"/>
    <w:rsid w:val="00E42876"/>
    <w:rsid w:val="00E42AF8"/>
    <w:rsid w:val="00E42DF4"/>
    <w:rsid w:val="00E42EA3"/>
    <w:rsid w:val="00E43904"/>
    <w:rsid w:val="00E43B9E"/>
    <w:rsid w:val="00E43C43"/>
    <w:rsid w:val="00E43F95"/>
    <w:rsid w:val="00E44326"/>
    <w:rsid w:val="00E4437C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5DFD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DFD"/>
    <w:rsid w:val="00E51E2A"/>
    <w:rsid w:val="00E52082"/>
    <w:rsid w:val="00E5208C"/>
    <w:rsid w:val="00E523EF"/>
    <w:rsid w:val="00E524CE"/>
    <w:rsid w:val="00E525E3"/>
    <w:rsid w:val="00E527E5"/>
    <w:rsid w:val="00E52C6C"/>
    <w:rsid w:val="00E52D30"/>
    <w:rsid w:val="00E52EC6"/>
    <w:rsid w:val="00E52ECC"/>
    <w:rsid w:val="00E52F3B"/>
    <w:rsid w:val="00E5308B"/>
    <w:rsid w:val="00E531D8"/>
    <w:rsid w:val="00E5387D"/>
    <w:rsid w:val="00E539C2"/>
    <w:rsid w:val="00E53A76"/>
    <w:rsid w:val="00E53E2A"/>
    <w:rsid w:val="00E5409F"/>
    <w:rsid w:val="00E5411F"/>
    <w:rsid w:val="00E541D3"/>
    <w:rsid w:val="00E54331"/>
    <w:rsid w:val="00E5461B"/>
    <w:rsid w:val="00E5467D"/>
    <w:rsid w:val="00E54698"/>
    <w:rsid w:val="00E54962"/>
    <w:rsid w:val="00E54CCD"/>
    <w:rsid w:val="00E54D2E"/>
    <w:rsid w:val="00E54F0D"/>
    <w:rsid w:val="00E54F2D"/>
    <w:rsid w:val="00E55145"/>
    <w:rsid w:val="00E55654"/>
    <w:rsid w:val="00E55997"/>
    <w:rsid w:val="00E55C41"/>
    <w:rsid w:val="00E55C9E"/>
    <w:rsid w:val="00E55CFA"/>
    <w:rsid w:val="00E5645B"/>
    <w:rsid w:val="00E566D9"/>
    <w:rsid w:val="00E56B9B"/>
    <w:rsid w:val="00E56CDC"/>
    <w:rsid w:val="00E56DB0"/>
    <w:rsid w:val="00E56E99"/>
    <w:rsid w:val="00E57402"/>
    <w:rsid w:val="00E5744D"/>
    <w:rsid w:val="00E5760B"/>
    <w:rsid w:val="00E57B10"/>
    <w:rsid w:val="00E57FCB"/>
    <w:rsid w:val="00E60065"/>
    <w:rsid w:val="00E601B2"/>
    <w:rsid w:val="00E60532"/>
    <w:rsid w:val="00E60C5E"/>
    <w:rsid w:val="00E60C97"/>
    <w:rsid w:val="00E60D30"/>
    <w:rsid w:val="00E612B6"/>
    <w:rsid w:val="00E6142D"/>
    <w:rsid w:val="00E6160D"/>
    <w:rsid w:val="00E617B2"/>
    <w:rsid w:val="00E61B75"/>
    <w:rsid w:val="00E62115"/>
    <w:rsid w:val="00E62163"/>
    <w:rsid w:val="00E622CC"/>
    <w:rsid w:val="00E6236C"/>
    <w:rsid w:val="00E626A1"/>
    <w:rsid w:val="00E6284B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6CA"/>
    <w:rsid w:val="00E67706"/>
    <w:rsid w:val="00E677C9"/>
    <w:rsid w:val="00E67A0D"/>
    <w:rsid w:val="00E67A80"/>
    <w:rsid w:val="00E67CAC"/>
    <w:rsid w:val="00E67D15"/>
    <w:rsid w:val="00E67DF5"/>
    <w:rsid w:val="00E67F13"/>
    <w:rsid w:val="00E67F95"/>
    <w:rsid w:val="00E70247"/>
    <w:rsid w:val="00E70312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B6"/>
    <w:rsid w:val="00E723DF"/>
    <w:rsid w:val="00E723E4"/>
    <w:rsid w:val="00E72894"/>
    <w:rsid w:val="00E72901"/>
    <w:rsid w:val="00E72A3C"/>
    <w:rsid w:val="00E72A9D"/>
    <w:rsid w:val="00E73124"/>
    <w:rsid w:val="00E732F4"/>
    <w:rsid w:val="00E733CE"/>
    <w:rsid w:val="00E734D6"/>
    <w:rsid w:val="00E73887"/>
    <w:rsid w:val="00E73D09"/>
    <w:rsid w:val="00E74163"/>
    <w:rsid w:val="00E742EC"/>
    <w:rsid w:val="00E745BB"/>
    <w:rsid w:val="00E7466C"/>
    <w:rsid w:val="00E7467D"/>
    <w:rsid w:val="00E748A3"/>
    <w:rsid w:val="00E74CFC"/>
    <w:rsid w:val="00E75011"/>
    <w:rsid w:val="00E754AE"/>
    <w:rsid w:val="00E754E2"/>
    <w:rsid w:val="00E7559F"/>
    <w:rsid w:val="00E7569F"/>
    <w:rsid w:val="00E7616D"/>
    <w:rsid w:val="00E7625F"/>
    <w:rsid w:val="00E776EA"/>
    <w:rsid w:val="00E77C54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EEE"/>
    <w:rsid w:val="00E83F24"/>
    <w:rsid w:val="00E8429F"/>
    <w:rsid w:val="00E8440A"/>
    <w:rsid w:val="00E84461"/>
    <w:rsid w:val="00E844C8"/>
    <w:rsid w:val="00E84957"/>
    <w:rsid w:val="00E84CA0"/>
    <w:rsid w:val="00E84D6A"/>
    <w:rsid w:val="00E850AD"/>
    <w:rsid w:val="00E854CE"/>
    <w:rsid w:val="00E85AB7"/>
    <w:rsid w:val="00E85AFF"/>
    <w:rsid w:val="00E85B59"/>
    <w:rsid w:val="00E860AD"/>
    <w:rsid w:val="00E8667A"/>
    <w:rsid w:val="00E86B5E"/>
    <w:rsid w:val="00E86E7C"/>
    <w:rsid w:val="00E870AD"/>
    <w:rsid w:val="00E87450"/>
    <w:rsid w:val="00E8774B"/>
    <w:rsid w:val="00E87857"/>
    <w:rsid w:val="00E87E82"/>
    <w:rsid w:val="00E90191"/>
    <w:rsid w:val="00E90226"/>
    <w:rsid w:val="00E90250"/>
    <w:rsid w:val="00E90267"/>
    <w:rsid w:val="00E90332"/>
    <w:rsid w:val="00E907DE"/>
    <w:rsid w:val="00E909F2"/>
    <w:rsid w:val="00E910C6"/>
    <w:rsid w:val="00E911A8"/>
    <w:rsid w:val="00E9156B"/>
    <w:rsid w:val="00E91F1C"/>
    <w:rsid w:val="00E91F41"/>
    <w:rsid w:val="00E9272E"/>
    <w:rsid w:val="00E92A27"/>
    <w:rsid w:val="00E92A74"/>
    <w:rsid w:val="00E92CD2"/>
    <w:rsid w:val="00E92E1A"/>
    <w:rsid w:val="00E92F44"/>
    <w:rsid w:val="00E92FA4"/>
    <w:rsid w:val="00E931B4"/>
    <w:rsid w:val="00E931E2"/>
    <w:rsid w:val="00E934AC"/>
    <w:rsid w:val="00E9360A"/>
    <w:rsid w:val="00E938C8"/>
    <w:rsid w:val="00E93C99"/>
    <w:rsid w:val="00E93CE3"/>
    <w:rsid w:val="00E93D4E"/>
    <w:rsid w:val="00E93E00"/>
    <w:rsid w:val="00E93E63"/>
    <w:rsid w:val="00E93F80"/>
    <w:rsid w:val="00E943A8"/>
    <w:rsid w:val="00E94455"/>
    <w:rsid w:val="00E946AB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6DBD"/>
    <w:rsid w:val="00E97154"/>
    <w:rsid w:val="00E9717B"/>
    <w:rsid w:val="00E976DC"/>
    <w:rsid w:val="00E97D03"/>
    <w:rsid w:val="00EA00D8"/>
    <w:rsid w:val="00EA010E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868"/>
    <w:rsid w:val="00EA1A05"/>
    <w:rsid w:val="00EA1E06"/>
    <w:rsid w:val="00EA2226"/>
    <w:rsid w:val="00EA2793"/>
    <w:rsid w:val="00EA297B"/>
    <w:rsid w:val="00EA2C50"/>
    <w:rsid w:val="00EA2EE9"/>
    <w:rsid w:val="00EA2F58"/>
    <w:rsid w:val="00EA309F"/>
    <w:rsid w:val="00EA31AA"/>
    <w:rsid w:val="00EA32BD"/>
    <w:rsid w:val="00EA3499"/>
    <w:rsid w:val="00EA34D1"/>
    <w:rsid w:val="00EA3EF0"/>
    <w:rsid w:val="00EA40CB"/>
    <w:rsid w:val="00EA42F2"/>
    <w:rsid w:val="00EA44F0"/>
    <w:rsid w:val="00EA476C"/>
    <w:rsid w:val="00EA49B6"/>
    <w:rsid w:val="00EA4A90"/>
    <w:rsid w:val="00EA4BB7"/>
    <w:rsid w:val="00EA4CC4"/>
    <w:rsid w:val="00EA4CF0"/>
    <w:rsid w:val="00EA4D4A"/>
    <w:rsid w:val="00EA504D"/>
    <w:rsid w:val="00EA50D3"/>
    <w:rsid w:val="00EA5DEB"/>
    <w:rsid w:val="00EA69B4"/>
    <w:rsid w:val="00EA6E4C"/>
    <w:rsid w:val="00EA7297"/>
    <w:rsid w:val="00EA74C1"/>
    <w:rsid w:val="00EA7705"/>
    <w:rsid w:val="00EA7CEC"/>
    <w:rsid w:val="00EA7D20"/>
    <w:rsid w:val="00EA7F17"/>
    <w:rsid w:val="00EA7FC1"/>
    <w:rsid w:val="00EB04BB"/>
    <w:rsid w:val="00EB06FD"/>
    <w:rsid w:val="00EB09EE"/>
    <w:rsid w:val="00EB0EE1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665"/>
    <w:rsid w:val="00EB36EC"/>
    <w:rsid w:val="00EB3A38"/>
    <w:rsid w:val="00EB3B1C"/>
    <w:rsid w:val="00EB3C4C"/>
    <w:rsid w:val="00EB413A"/>
    <w:rsid w:val="00EB427F"/>
    <w:rsid w:val="00EB4842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24"/>
    <w:rsid w:val="00EB7897"/>
    <w:rsid w:val="00EB7BFD"/>
    <w:rsid w:val="00EB7F1B"/>
    <w:rsid w:val="00EB7F44"/>
    <w:rsid w:val="00EC0601"/>
    <w:rsid w:val="00EC088E"/>
    <w:rsid w:val="00EC0CC5"/>
    <w:rsid w:val="00EC11BB"/>
    <w:rsid w:val="00EC12FB"/>
    <w:rsid w:val="00EC1412"/>
    <w:rsid w:val="00EC1734"/>
    <w:rsid w:val="00EC1BC5"/>
    <w:rsid w:val="00EC222A"/>
    <w:rsid w:val="00EC2569"/>
    <w:rsid w:val="00EC25F8"/>
    <w:rsid w:val="00EC270A"/>
    <w:rsid w:val="00EC28EB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812"/>
    <w:rsid w:val="00EC492E"/>
    <w:rsid w:val="00EC4AEE"/>
    <w:rsid w:val="00EC4AFF"/>
    <w:rsid w:val="00EC4BAB"/>
    <w:rsid w:val="00EC5CF1"/>
    <w:rsid w:val="00EC62B2"/>
    <w:rsid w:val="00EC62F8"/>
    <w:rsid w:val="00EC6A6B"/>
    <w:rsid w:val="00EC6B0A"/>
    <w:rsid w:val="00EC6D22"/>
    <w:rsid w:val="00EC7320"/>
    <w:rsid w:val="00EC7678"/>
    <w:rsid w:val="00EC7E23"/>
    <w:rsid w:val="00EC7E73"/>
    <w:rsid w:val="00ED03EE"/>
    <w:rsid w:val="00ED0446"/>
    <w:rsid w:val="00ED056F"/>
    <w:rsid w:val="00ED057F"/>
    <w:rsid w:val="00ED10F4"/>
    <w:rsid w:val="00ED1171"/>
    <w:rsid w:val="00ED134E"/>
    <w:rsid w:val="00ED1431"/>
    <w:rsid w:val="00ED14CE"/>
    <w:rsid w:val="00ED228D"/>
    <w:rsid w:val="00ED2A91"/>
    <w:rsid w:val="00ED2B30"/>
    <w:rsid w:val="00ED2B73"/>
    <w:rsid w:val="00ED31CC"/>
    <w:rsid w:val="00ED39B4"/>
    <w:rsid w:val="00ED3A46"/>
    <w:rsid w:val="00ED3DF4"/>
    <w:rsid w:val="00ED41A8"/>
    <w:rsid w:val="00ED42A4"/>
    <w:rsid w:val="00ED44EE"/>
    <w:rsid w:val="00ED479A"/>
    <w:rsid w:val="00ED489C"/>
    <w:rsid w:val="00ED5521"/>
    <w:rsid w:val="00ED5579"/>
    <w:rsid w:val="00ED5695"/>
    <w:rsid w:val="00ED6022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6BC"/>
    <w:rsid w:val="00ED7800"/>
    <w:rsid w:val="00ED797A"/>
    <w:rsid w:val="00ED7BF4"/>
    <w:rsid w:val="00EE05E8"/>
    <w:rsid w:val="00EE0691"/>
    <w:rsid w:val="00EE0ADC"/>
    <w:rsid w:val="00EE1493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3C"/>
    <w:rsid w:val="00EE2A52"/>
    <w:rsid w:val="00EE2BD2"/>
    <w:rsid w:val="00EE2C46"/>
    <w:rsid w:val="00EE323F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07"/>
    <w:rsid w:val="00EE6134"/>
    <w:rsid w:val="00EE652E"/>
    <w:rsid w:val="00EE6D3B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221"/>
    <w:rsid w:val="00EF069B"/>
    <w:rsid w:val="00EF11CA"/>
    <w:rsid w:val="00EF1942"/>
    <w:rsid w:val="00EF2848"/>
    <w:rsid w:val="00EF2857"/>
    <w:rsid w:val="00EF2D8B"/>
    <w:rsid w:val="00EF2DCC"/>
    <w:rsid w:val="00EF3109"/>
    <w:rsid w:val="00EF322D"/>
    <w:rsid w:val="00EF35B4"/>
    <w:rsid w:val="00EF392D"/>
    <w:rsid w:val="00EF3A21"/>
    <w:rsid w:val="00EF3B86"/>
    <w:rsid w:val="00EF4051"/>
    <w:rsid w:val="00EF416F"/>
    <w:rsid w:val="00EF4513"/>
    <w:rsid w:val="00EF4720"/>
    <w:rsid w:val="00EF49EA"/>
    <w:rsid w:val="00EF4B01"/>
    <w:rsid w:val="00EF4C16"/>
    <w:rsid w:val="00EF52AB"/>
    <w:rsid w:val="00EF57F3"/>
    <w:rsid w:val="00EF58AA"/>
    <w:rsid w:val="00EF5978"/>
    <w:rsid w:val="00EF59AD"/>
    <w:rsid w:val="00EF5A14"/>
    <w:rsid w:val="00EF5F96"/>
    <w:rsid w:val="00EF621C"/>
    <w:rsid w:val="00EF652C"/>
    <w:rsid w:val="00EF69B5"/>
    <w:rsid w:val="00EF6D2A"/>
    <w:rsid w:val="00EF7022"/>
    <w:rsid w:val="00EF7169"/>
    <w:rsid w:val="00EF735C"/>
    <w:rsid w:val="00EF7504"/>
    <w:rsid w:val="00EF7523"/>
    <w:rsid w:val="00EF77A4"/>
    <w:rsid w:val="00EF77E8"/>
    <w:rsid w:val="00EF7967"/>
    <w:rsid w:val="00EF7ADF"/>
    <w:rsid w:val="00EF7C69"/>
    <w:rsid w:val="00EF7E34"/>
    <w:rsid w:val="00F00214"/>
    <w:rsid w:val="00F0073C"/>
    <w:rsid w:val="00F007C8"/>
    <w:rsid w:val="00F00889"/>
    <w:rsid w:val="00F00A32"/>
    <w:rsid w:val="00F00BC0"/>
    <w:rsid w:val="00F010FB"/>
    <w:rsid w:val="00F014E9"/>
    <w:rsid w:val="00F016FF"/>
    <w:rsid w:val="00F01883"/>
    <w:rsid w:val="00F018B9"/>
    <w:rsid w:val="00F01D9F"/>
    <w:rsid w:val="00F0233B"/>
    <w:rsid w:val="00F02367"/>
    <w:rsid w:val="00F0245D"/>
    <w:rsid w:val="00F02AB4"/>
    <w:rsid w:val="00F02AF2"/>
    <w:rsid w:val="00F02DE0"/>
    <w:rsid w:val="00F02F8C"/>
    <w:rsid w:val="00F03162"/>
    <w:rsid w:val="00F0356C"/>
    <w:rsid w:val="00F037E1"/>
    <w:rsid w:val="00F04029"/>
    <w:rsid w:val="00F0422E"/>
    <w:rsid w:val="00F043BE"/>
    <w:rsid w:val="00F04949"/>
    <w:rsid w:val="00F04A2A"/>
    <w:rsid w:val="00F04DE7"/>
    <w:rsid w:val="00F052DD"/>
    <w:rsid w:val="00F05467"/>
    <w:rsid w:val="00F05C57"/>
    <w:rsid w:val="00F05D95"/>
    <w:rsid w:val="00F05EE3"/>
    <w:rsid w:val="00F06403"/>
    <w:rsid w:val="00F0670D"/>
    <w:rsid w:val="00F067C7"/>
    <w:rsid w:val="00F07196"/>
    <w:rsid w:val="00F072AE"/>
    <w:rsid w:val="00F07667"/>
    <w:rsid w:val="00F076FB"/>
    <w:rsid w:val="00F07C4B"/>
    <w:rsid w:val="00F10188"/>
    <w:rsid w:val="00F106EF"/>
    <w:rsid w:val="00F10716"/>
    <w:rsid w:val="00F10768"/>
    <w:rsid w:val="00F10947"/>
    <w:rsid w:val="00F10964"/>
    <w:rsid w:val="00F10D09"/>
    <w:rsid w:val="00F10D5A"/>
    <w:rsid w:val="00F10E89"/>
    <w:rsid w:val="00F10FEB"/>
    <w:rsid w:val="00F11147"/>
    <w:rsid w:val="00F118A0"/>
    <w:rsid w:val="00F1197F"/>
    <w:rsid w:val="00F11A5F"/>
    <w:rsid w:val="00F11E86"/>
    <w:rsid w:val="00F11F3B"/>
    <w:rsid w:val="00F12003"/>
    <w:rsid w:val="00F1201E"/>
    <w:rsid w:val="00F121FE"/>
    <w:rsid w:val="00F1226C"/>
    <w:rsid w:val="00F12439"/>
    <w:rsid w:val="00F12C68"/>
    <w:rsid w:val="00F12DAB"/>
    <w:rsid w:val="00F12E94"/>
    <w:rsid w:val="00F1330D"/>
    <w:rsid w:val="00F137D0"/>
    <w:rsid w:val="00F138C9"/>
    <w:rsid w:val="00F13E03"/>
    <w:rsid w:val="00F13E10"/>
    <w:rsid w:val="00F13E85"/>
    <w:rsid w:val="00F14157"/>
    <w:rsid w:val="00F1501D"/>
    <w:rsid w:val="00F15451"/>
    <w:rsid w:val="00F155CE"/>
    <w:rsid w:val="00F15815"/>
    <w:rsid w:val="00F15D45"/>
    <w:rsid w:val="00F15EF2"/>
    <w:rsid w:val="00F160CB"/>
    <w:rsid w:val="00F1691B"/>
    <w:rsid w:val="00F16969"/>
    <w:rsid w:val="00F16A09"/>
    <w:rsid w:val="00F16A8A"/>
    <w:rsid w:val="00F16E0F"/>
    <w:rsid w:val="00F17022"/>
    <w:rsid w:val="00F17233"/>
    <w:rsid w:val="00F17267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93C"/>
    <w:rsid w:val="00F20B0B"/>
    <w:rsid w:val="00F217F7"/>
    <w:rsid w:val="00F21E89"/>
    <w:rsid w:val="00F21FE1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469"/>
    <w:rsid w:val="00F236E4"/>
    <w:rsid w:val="00F239CD"/>
    <w:rsid w:val="00F23F76"/>
    <w:rsid w:val="00F24155"/>
    <w:rsid w:val="00F24239"/>
    <w:rsid w:val="00F2428B"/>
    <w:rsid w:val="00F245AF"/>
    <w:rsid w:val="00F245CF"/>
    <w:rsid w:val="00F24754"/>
    <w:rsid w:val="00F248AE"/>
    <w:rsid w:val="00F249DB"/>
    <w:rsid w:val="00F24EAF"/>
    <w:rsid w:val="00F24F9B"/>
    <w:rsid w:val="00F25086"/>
    <w:rsid w:val="00F25566"/>
    <w:rsid w:val="00F2564D"/>
    <w:rsid w:val="00F25691"/>
    <w:rsid w:val="00F25CF2"/>
    <w:rsid w:val="00F2662B"/>
    <w:rsid w:val="00F2697C"/>
    <w:rsid w:val="00F26CA0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BCC"/>
    <w:rsid w:val="00F31495"/>
    <w:rsid w:val="00F315AB"/>
    <w:rsid w:val="00F31B81"/>
    <w:rsid w:val="00F31F21"/>
    <w:rsid w:val="00F31FFE"/>
    <w:rsid w:val="00F32038"/>
    <w:rsid w:val="00F32632"/>
    <w:rsid w:val="00F32915"/>
    <w:rsid w:val="00F32D4E"/>
    <w:rsid w:val="00F3371C"/>
    <w:rsid w:val="00F33AF5"/>
    <w:rsid w:val="00F33E4C"/>
    <w:rsid w:val="00F341C8"/>
    <w:rsid w:val="00F346DD"/>
    <w:rsid w:val="00F34A4C"/>
    <w:rsid w:val="00F34A9D"/>
    <w:rsid w:val="00F34AC6"/>
    <w:rsid w:val="00F34E04"/>
    <w:rsid w:val="00F34E40"/>
    <w:rsid w:val="00F34EE8"/>
    <w:rsid w:val="00F35086"/>
    <w:rsid w:val="00F351FD"/>
    <w:rsid w:val="00F362C5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68"/>
    <w:rsid w:val="00F4078C"/>
    <w:rsid w:val="00F40871"/>
    <w:rsid w:val="00F41384"/>
    <w:rsid w:val="00F41542"/>
    <w:rsid w:val="00F418FE"/>
    <w:rsid w:val="00F41A5E"/>
    <w:rsid w:val="00F41A73"/>
    <w:rsid w:val="00F41B64"/>
    <w:rsid w:val="00F41BE0"/>
    <w:rsid w:val="00F41E47"/>
    <w:rsid w:val="00F41FE7"/>
    <w:rsid w:val="00F42148"/>
    <w:rsid w:val="00F42208"/>
    <w:rsid w:val="00F425EE"/>
    <w:rsid w:val="00F42B6C"/>
    <w:rsid w:val="00F430EB"/>
    <w:rsid w:val="00F4323B"/>
    <w:rsid w:val="00F43362"/>
    <w:rsid w:val="00F4336B"/>
    <w:rsid w:val="00F43480"/>
    <w:rsid w:val="00F434CA"/>
    <w:rsid w:val="00F43669"/>
    <w:rsid w:val="00F436EC"/>
    <w:rsid w:val="00F4395C"/>
    <w:rsid w:val="00F43A6D"/>
    <w:rsid w:val="00F43B70"/>
    <w:rsid w:val="00F43EB3"/>
    <w:rsid w:val="00F441FA"/>
    <w:rsid w:val="00F4445B"/>
    <w:rsid w:val="00F4486A"/>
    <w:rsid w:val="00F44A30"/>
    <w:rsid w:val="00F44BCD"/>
    <w:rsid w:val="00F44C5E"/>
    <w:rsid w:val="00F453E7"/>
    <w:rsid w:val="00F4559B"/>
    <w:rsid w:val="00F45877"/>
    <w:rsid w:val="00F45E3D"/>
    <w:rsid w:val="00F45EEA"/>
    <w:rsid w:val="00F45FE4"/>
    <w:rsid w:val="00F46325"/>
    <w:rsid w:val="00F463CA"/>
    <w:rsid w:val="00F46896"/>
    <w:rsid w:val="00F4697C"/>
    <w:rsid w:val="00F46C43"/>
    <w:rsid w:val="00F474BA"/>
    <w:rsid w:val="00F47B08"/>
    <w:rsid w:val="00F47B0C"/>
    <w:rsid w:val="00F50211"/>
    <w:rsid w:val="00F50957"/>
    <w:rsid w:val="00F50F4C"/>
    <w:rsid w:val="00F5121C"/>
    <w:rsid w:val="00F512FD"/>
    <w:rsid w:val="00F5143A"/>
    <w:rsid w:val="00F5178C"/>
    <w:rsid w:val="00F5187E"/>
    <w:rsid w:val="00F5189E"/>
    <w:rsid w:val="00F51AD7"/>
    <w:rsid w:val="00F51D72"/>
    <w:rsid w:val="00F5283E"/>
    <w:rsid w:val="00F52A75"/>
    <w:rsid w:val="00F52B6D"/>
    <w:rsid w:val="00F52C8F"/>
    <w:rsid w:val="00F52CB8"/>
    <w:rsid w:val="00F53337"/>
    <w:rsid w:val="00F536B2"/>
    <w:rsid w:val="00F5484A"/>
    <w:rsid w:val="00F54921"/>
    <w:rsid w:val="00F54DCF"/>
    <w:rsid w:val="00F5580E"/>
    <w:rsid w:val="00F56177"/>
    <w:rsid w:val="00F5619C"/>
    <w:rsid w:val="00F563A7"/>
    <w:rsid w:val="00F57288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65"/>
    <w:rsid w:val="00F625FD"/>
    <w:rsid w:val="00F62699"/>
    <w:rsid w:val="00F628DD"/>
    <w:rsid w:val="00F629C8"/>
    <w:rsid w:val="00F62BF3"/>
    <w:rsid w:val="00F62C2A"/>
    <w:rsid w:val="00F62C86"/>
    <w:rsid w:val="00F6305A"/>
    <w:rsid w:val="00F6374B"/>
    <w:rsid w:val="00F637A4"/>
    <w:rsid w:val="00F63A33"/>
    <w:rsid w:val="00F63C6E"/>
    <w:rsid w:val="00F63E2A"/>
    <w:rsid w:val="00F6408A"/>
    <w:rsid w:val="00F64321"/>
    <w:rsid w:val="00F6475A"/>
    <w:rsid w:val="00F647A9"/>
    <w:rsid w:val="00F64B00"/>
    <w:rsid w:val="00F64D45"/>
    <w:rsid w:val="00F65523"/>
    <w:rsid w:val="00F65711"/>
    <w:rsid w:val="00F65737"/>
    <w:rsid w:val="00F65B47"/>
    <w:rsid w:val="00F65F91"/>
    <w:rsid w:val="00F65FA8"/>
    <w:rsid w:val="00F6606A"/>
    <w:rsid w:val="00F667F0"/>
    <w:rsid w:val="00F6684A"/>
    <w:rsid w:val="00F66892"/>
    <w:rsid w:val="00F67133"/>
    <w:rsid w:val="00F6768C"/>
    <w:rsid w:val="00F679CD"/>
    <w:rsid w:val="00F679F4"/>
    <w:rsid w:val="00F67A9D"/>
    <w:rsid w:val="00F67C1E"/>
    <w:rsid w:val="00F70062"/>
    <w:rsid w:val="00F70158"/>
    <w:rsid w:val="00F702DB"/>
    <w:rsid w:val="00F70869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2E07"/>
    <w:rsid w:val="00F732F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77E15"/>
    <w:rsid w:val="00F77E26"/>
    <w:rsid w:val="00F8015E"/>
    <w:rsid w:val="00F80439"/>
    <w:rsid w:val="00F80590"/>
    <w:rsid w:val="00F80616"/>
    <w:rsid w:val="00F8096C"/>
    <w:rsid w:val="00F80DF4"/>
    <w:rsid w:val="00F811C4"/>
    <w:rsid w:val="00F81225"/>
    <w:rsid w:val="00F813D3"/>
    <w:rsid w:val="00F8172E"/>
    <w:rsid w:val="00F81781"/>
    <w:rsid w:val="00F81861"/>
    <w:rsid w:val="00F81B71"/>
    <w:rsid w:val="00F82239"/>
    <w:rsid w:val="00F822B0"/>
    <w:rsid w:val="00F82332"/>
    <w:rsid w:val="00F823E0"/>
    <w:rsid w:val="00F825F5"/>
    <w:rsid w:val="00F82697"/>
    <w:rsid w:val="00F8282A"/>
    <w:rsid w:val="00F82AB6"/>
    <w:rsid w:val="00F82E41"/>
    <w:rsid w:val="00F83707"/>
    <w:rsid w:val="00F843EF"/>
    <w:rsid w:val="00F843F8"/>
    <w:rsid w:val="00F844C9"/>
    <w:rsid w:val="00F84558"/>
    <w:rsid w:val="00F84593"/>
    <w:rsid w:val="00F84A36"/>
    <w:rsid w:val="00F84D12"/>
    <w:rsid w:val="00F84FEA"/>
    <w:rsid w:val="00F85023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167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32B"/>
    <w:rsid w:val="00F9142D"/>
    <w:rsid w:val="00F91527"/>
    <w:rsid w:val="00F91711"/>
    <w:rsid w:val="00F91E34"/>
    <w:rsid w:val="00F92092"/>
    <w:rsid w:val="00F92396"/>
    <w:rsid w:val="00F9255C"/>
    <w:rsid w:val="00F9272A"/>
    <w:rsid w:val="00F9277D"/>
    <w:rsid w:val="00F92A72"/>
    <w:rsid w:val="00F931A6"/>
    <w:rsid w:val="00F936D3"/>
    <w:rsid w:val="00F938D4"/>
    <w:rsid w:val="00F93E89"/>
    <w:rsid w:val="00F93EA0"/>
    <w:rsid w:val="00F93F09"/>
    <w:rsid w:val="00F94221"/>
    <w:rsid w:val="00F9484F"/>
    <w:rsid w:val="00F9488D"/>
    <w:rsid w:val="00F94972"/>
    <w:rsid w:val="00F94E05"/>
    <w:rsid w:val="00F94E49"/>
    <w:rsid w:val="00F94FAA"/>
    <w:rsid w:val="00F950B7"/>
    <w:rsid w:val="00F9514F"/>
    <w:rsid w:val="00F954A1"/>
    <w:rsid w:val="00F95A59"/>
    <w:rsid w:val="00F96343"/>
    <w:rsid w:val="00F9634D"/>
    <w:rsid w:val="00F965E7"/>
    <w:rsid w:val="00F9682C"/>
    <w:rsid w:val="00F9697B"/>
    <w:rsid w:val="00F969F5"/>
    <w:rsid w:val="00F96BC0"/>
    <w:rsid w:val="00F96BDE"/>
    <w:rsid w:val="00F96E32"/>
    <w:rsid w:val="00F976AE"/>
    <w:rsid w:val="00F97AEB"/>
    <w:rsid w:val="00F97DD8"/>
    <w:rsid w:val="00F97E6C"/>
    <w:rsid w:val="00F97EE5"/>
    <w:rsid w:val="00FA0018"/>
    <w:rsid w:val="00FA028E"/>
    <w:rsid w:val="00FA02C9"/>
    <w:rsid w:val="00FA08E1"/>
    <w:rsid w:val="00FA0C0E"/>
    <w:rsid w:val="00FA0DA8"/>
    <w:rsid w:val="00FA0F42"/>
    <w:rsid w:val="00FA13D1"/>
    <w:rsid w:val="00FA144F"/>
    <w:rsid w:val="00FA14FC"/>
    <w:rsid w:val="00FA155D"/>
    <w:rsid w:val="00FA1574"/>
    <w:rsid w:val="00FA1AC4"/>
    <w:rsid w:val="00FA1BC9"/>
    <w:rsid w:val="00FA1BD3"/>
    <w:rsid w:val="00FA2073"/>
    <w:rsid w:val="00FA25C9"/>
    <w:rsid w:val="00FA27F3"/>
    <w:rsid w:val="00FA2A1E"/>
    <w:rsid w:val="00FA3096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1A7"/>
    <w:rsid w:val="00FA527E"/>
    <w:rsid w:val="00FA564D"/>
    <w:rsid w:val="00FA58BA"/>
    <w:rsid w:val="00FA5BFB"/>
    <w:rsid w:val="00FA5D75"/>
    <w:rsid w:val="00FA5F3B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90C"/>
    <w:rsid w:val="00FB09D0"/>
    <w:rsid w:val="00FB0C25"/>
    <w:rsid w:val="00FB0EA5"/>
    <w:rsid w:val="00FB11CF"/>
    <w:rsid w:val="00FB1217"/>
    <w:rsid w:val="00FB14FB"/>
    <w:rsid w:val="00FB1D9F"/>
    <w:rsid w:val="00FB219F"/>
    <w:rsid w:val="00FB251C"/>
    <w:rsid w:val="00FB26DC"/>
    <w:rsid w:val="00FB2E9D"/>
    <w:rsid w:val="00FB345B"/>
    <w:rsid w:val="00FB35E1"/>
    <w:rsid w:val="00FB3CB6"/>
    <w:rsid w:val="00FB3CDB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2"/>
    <w:rsid w:val="00FB5D89"/>
    <w:rsid w:val="00FB5F83"/>
    <w:rsid w:val="00FB6457"/>
    <w:rsid w:val="00FB6F1D"/>
    <w:rsid w:val="00FB6F33"/>
    <w:rsid w:val="00FB7713"/>
    <w:rsid w:val="00FB7857"/>
    <w:rsid w:val="00FB78BF"/>
    <w:rsid w:val="00FB7B90"/>
    <w:rsid w:val="00FB7BBF"/>
    <w:rsid w:val="00FC0078"/>
    <w:rsid w:val="00FC02F2"/>
    <w:rsid w:val="00FC0AE5"/>
    <w:rsid w:val="00FC0DC4"/>
    <w:rsid w:val="00FC0DD0"/>
    <w:rsid w:val="00FC0F0C"/>
    <w:rsid w:val="00FC102B"/>
    <w:rsid w:val="00FC1315"/>
    <w:rsid w:val="00FC1A18"/>
    <w:rsid w:val="00FC1C44"/>
    <w:rsid w:val="00FC21D8"/>
    <w:rsid w:val="00FC2DEA"/>
    <w:rsid w:val="00FC2E39"/>
    <w:rsid w:val="00FC34BD"/>
    <w:rsid w:val="00FC38F1"/>
    <w:rsid w:val="00FC3CA0"/>
    <w:rsid w:val="00FC4042"/>
    <w:rsid w:val="00FC42CA"/>
    <w:rsid w:val="00FC42CC"/>
    <w:rsid w:val="00FC43B5"/>
    <w:rsid w:val="00FC4557"/>
    <w:rsid w:val="00FC490B"/>
    <w:rsid w:val="00FC4B1A"/>
    <w:rsid w:val="00FC4BC3"/>
    <w:rsid w:val="00FC4CC9"/>
    <w:rsid w:val="00FC598E"/>
    <w:rsid w:val="00FC5B3C"/>
    <w:rsid w:val="00FC5BDE"/>
    <w:rsid w:val="00FC61A0"/>
    <w:rsid w:val="00FC626E"/>
    <w:rsid w:val="00FC6567"/>
    <w:rsid w:val="00FC68A6"/>
    <w:rsid w:val="00FC6936"/>
    <w:rsid w:val="00FC70F8"/>
    <w:rsid w:val="00FC74E0"/>
    <w:rsid w:val="00FC771A"/>
    <w:rsid w:val="00FC7816"/>
    <w:rsid w:val="00FC7A9E"/>
    <w:rsid w:val="00FC7BEC"/>
    <w:rsid w:val="00FC7DE5"/>
    <w:rsid w:val="00FD0300"/>
    <w:rsid w:val="00FD031C"/>
    <w:rsid w:val="00FD038B"/>
    <w:rsid w:val="00FD0634"/>
    <w:rsid w:val="00FD10CD"/>
    <w:rsid w:val="00FD10E9"/>
    <w:rsid w:val="00FD149F"/>
    <w:rsid w:val="00FD1889"/>
    <w:rsid w:val="00FD194D"/>
    <w:rsid w:val="00FD21C7"/>
    <w:rsid w:val="00FD2344"/>
    <w:rsid w:val="00FD32DB"/>
    <w:rsid w:val="00FD3300"/>
    <w:rsid w:val="00FD35AE"/>
    <w:rsid w:val="00FD35C9"/>
    <w:rsid w:val="00FD375A"/>
    <w:rsid w:val="00FD3932"/>
    <w:rsid w:val="00FD3D90"/>
    <w:rsid w:val="00FD3E5D"/>
    <w:rsid w:val="00FD470D"/>
    <w:rsid w:val="00FD4B62"/>
    <w:rsid w:val="00FD4C30"/>
    <w:rsid w:val="00FD5734"/>
    <w:rsid w:val="00FD5BC1"/>
    <w:rsid w:val="00FD5D0D"/>
    <w:rsid w:val="00FD5D8C"/>
    <w:rsid w:val="00FD5FC9"/>
    <w:rsid w:val="00FD600B"/>
    <w:rsid w:val="00FD6102"/>
    <w:rsid w:val="00FD6165"/>
    <w:rsid w:val="00FD620A"/>
    <w:rsid w:val="00FD62F3"/>
    <w:rsid w:val="00FD66F1"/>
    <w:rsid w:val="00FD7162"/>
    <w:rsid w:val="00FD7248"/>
    <w:rsid w:val="00FD72FA"/>
    <w:rsid w:val="00FD79CF"/>
    <w:rsid w:val="00FD7C61"/>
    <w:rsid w:val="00FD7EE3"/>
    <w:rsid w:val="00FE02B8"/>
    <w:rsid w:val="00FE0402"/>
    <w:rsid w:val="00FE0F3B"/>
    <w:rsid w:val="00FE10DB"/>
    <w:rsid w:val="00FE1123"/>
    <w:rsid w:val="00FE19FF"/>
    <w:rsid w:val="00FE1E8C"/>
    <w:rsid w:val="00FE2383"/>
    <w:rsid w:val="00FE2DFF"/>
    <w:rsid w:val="00FE2F72"/>
    <w:rsid w:val="00FE3224"/>
    <w:rsid w:val="00FE33C4"/>
    <w:rsid w:val="00FE3774"/>
    <w:rsid w:val="00FE3958"/>
    <w:rsid w:val="00FE3993"/>
    <w:rsid w:val="00FE3B0A"/>
    <w:rsid w:val="00FE3B7D"/>
    <w:rsid w:val="00FE3D11"/>
    <w:rsid w:val="00FE452B"/>
    <w:rsid w:val="00FE4C62"/>
    <w:rsid w:val="00FE4F74"/>
    <w:rsid w:val="00FE5067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481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3D4C"/>
    <w:rsid w:val="00FF5090"/>
    <w:rsid w:val="00FF5156"/>
    <w:rsid w:val="00FF5741"/>
    <w:rsid w:val="00FF5865"/>
    <w:rsid w:val="00FF5A74"/>
    <w:rsid w:val="00FF5B1D"/>
    <w:rsid w:val="00FF5D8C"/>
    <w:rsid w:val="00FF6411"/>
    <w:rsid w:val="00FF6560"/>
    <w:rsid w:val="00FF65A7"/>
    <w:rsid w:val="00FF66B4"/>
    <w:rsid w:val="00FF6AD3"/>
    <w:rsid w:val="00FF6BD9"/>
    <w:rsid w:val="00FF6F71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3D609"/>
  <w15:chartTrackingRefBased/>
  <w15:docId w15:val="{ECDD29FE-C051-4AB5-848C-CC751B270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8AC6E-EDC2-4F8B-A93F-5A7FE0F28944}">
  <ds:schemaRefs>
    <ds:schemaRef ds:uri="http://schemas.microsoft.com/office/2006/documentManagement/types"/>
    <ds:schemaRef ds:uri="05716746-add9-412a-97a9-1b5167d151a3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  <ds:schemaRef ds:uri="f6ba49b0-bcda-4796-8236-5b5cc1493ace"/>
    <ds:schemaRef ds:uri="http://purl.org/dc/terms/"/>
    <ds:schemaRef ds:uri="http://schemas.microsoft.com/office/2006/metadata/properties"/>
    <ds:schemaRef ds:uri="http://schemas.openxmlformats.org/package/2006/metadata/core-properties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DC24B0B-902B-492E-8B0C-440EF8D1A6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EB0663-290A-4320-8E7A-4939F24EB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39</TotalTime>
  <Pages>11</Pages>
  <Words>1396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Chidchanok, Ketwej</dc:creator>
  <cp:keywords/>
  <dc:description/>
  <cp:lastModifiedBy>Supapit, Yingyong</cp:lastModifiedBy>
  <cp:revision>2</cp:revision>
  <cp:lastPrinted>2026-05-06T14:57:00Z</cp:lastPrinted>
  <dcterms:created xsi:type="dcterms:W3CDTF">2026-05-07T10:27:00Z</dcterms:created>
  <dcterms:modified xsi:type="dcterms:W3CDTF">2026-05-07T10:27:00Z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