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C8B7" w14:textId="77777777" w:rsidR="00885936" w:rsidRPr="00306D97" w:rsidRDefault="00885936" w:rsidP="0088593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BASIS OF FINANCIAL INFORMATION PREPARATION</w:t>
      </w:r>
    </w:p>
    <w:p w14:paraId="773C0303" w14:textId="77777777" w:rsidR="009A0B0D" w:rsidRPr="00306D97" w:rsidRDefault="009A0B0D" w:rsidP="0088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theme="minorBidi"/>
          <w:b/>
          <w:bCs/>
          <w:sz w:val="18"/>
          <w:szCs w:val="18"/>
          <w:lang w:val="en-GB"/>
        </w:rPr>
      </w:pPr>
    </w:p>
    <w:p w14:paraId="1EAEDCD1" w14:textId="77777777" w:rsidR="0093261B" w:rsidRPr="00306D97" w:rsidRDefault="009A0B0D"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Basis for the preparation of interim financial information</w:t>
      </w:r>
    </w:p>
    <w:p w14:paraId="0E54F12F" w14:textId="77777777" w:rsidR="0093261B" w:rsidRPr="00306D97" w:rsidRDefault="0093261B"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p>
    <w:p w14:paraId="4991A1B9" w14:textId="58981C00" w:rsidR="0038180A" w:rsidRPr="0038180A" w:rsidRDefault="0038180A" w:rsidP="00381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8180A">
        <w:rPr>
          <w:rFonts w:ascii="Trebuchet MS" w:hAnsi="Trebuchet MS" w:cs="Arial"/>
          <w:szCs w:val="18"/>
          <w:lang w:val="en-GB"/>
        </w:rPr>
        <w:t xml:space="preserve">These interim consolidated and separate financial information have been prepared in accordance with Thai Accounting Standard 34, </w:t>
      </w:r>
      <w:r w:rsidR="00F958DB">
        <w:rPr>
          <w:rFonts w:ascii="Trebuchet MS" w:hAnsi="Trebuchet MS" w:cs="Arial"/>
          <w:szCs w:val="18"/>
          <w:lang w:val="en-GB"/>
        </w:rPr>
        <w:t>“</w:t>
      </w:r>
      <w:r w:rsidRPr="0038180A">
        <w:rPr>
          <w:rFonts w:ascii="Trebuchet MS" w:hAnsi="Trebuchet MS" w:cs="Arial"/>
          <w:szCs w:val="18"/>
          <w:lang w:val="en-GB"/>
        </w:rPr>
        <w:t>Interim Financial Reporting</w:t>
      </w:r>
      <w:r w:rsidR="00F958DB">
        <w:rPr>
          <w:rFonts w:ascii="Trebuchet MS" w:hAnsi="Trebuchet MS" w:cs="Arial"/>
          <w:szCs w:val="18"/>
          <w:lang w:val="en-GB"/>
        </w:rPr>
        <w:t>”</w:t>
      </w:r>
      <w:r w:rsidRPr="0038180A">
        <w:rPr>
          <w:rFonts w:ascii="Trebuchet MS" w:hAnsi="Trebuchet MS" w:cs="Arial"/>
          <w:szCs w:val="18"/>
          <w:lang w:val="en-GB"/>
        </w:rPr>
        <w:t xml:space="preserve"> and applicable rules and regulations of the Thai Securities and Exchange Commission. They do not include all disclosures that would otherwise be required in a complete set of financial statements and should be read in conjunction with the financial statements for the year ended 31 December 202</w:t>
      </w:r>
      <w:r w:rsidR="0047626D">
        <w:rPr>
          <w:rFonts w:ascii="Trebuchet MS" w:hAnsi="Trebuchet MS" w:cstheme="minorBidi"/>
          <w:szCs w:val="18"/>
        </w:rPr>
        <w:t>5</w:t>
      </w:r>
      <w:r w:rsidRPr="0038180A">
        <w:rPr>
          <w:rFonts w:ascii="Trebuchet MS" w:hAnsi="Trebuchet MS" w:cs="Arial"/>
          <w:szCs w:val="18"/>
          <w:lang w:val="en-GB"/>
        </w:rPr>
        <w:t>.</w:t>
      </w:r>
    </w:p>
    <w:p w14:paraId="113B4B50" w14:textId="77777777" w:rsidR="00387726" w:rsidRPr="00306D97" w:rsidRDefault="00387726" w:rsidP="00387726">
      <w:pPr>
        <w:pStyle w:val="ListParagraph"/>
        <w:spacing w:line="360" w:lineRule="auto"/>
        <w:ind w:left="360"/>
        <w:jc w:val="thaiDistribute"/>
        <w:rPr>
          <w:rFonts w:ascii="Trebuchet MS" w:hAnsi="Trebuchet MS" w:cs="Arial"/>
          <w:szCs w:val="18"/>
          <w:lang w:val="en-GB"/>
        </w:rPr>
      </w:pPr>
    </w:p>
    <w:p w14:paraId="2B69170C" w14:textId="77777777" w:rsidR="00656BF5" w:rsidRPr="00306D97" w:rsidRDefault="00D355BE"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Principles of consolidation</w:t>
      </w:r>
    </w:p>
    <w:p w14:paraId="6E2D2E5B" w14:textId="77777777" w:rsidR="00656BF5" w:rsidRPr="00306D97" w:rsidRDefault="00656BF5"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6" w:right="-10"/>
        <w:jc w:val="thaiDistribute"/>
        <w:rPr>
          <w:rFonts w:ascii="Trebuchet MS" w:hAnsi="Trebuchet MS" w:cs="Arial"/>
          <w:szCs w:val="18"/>
          <w:lang w:val="en-GB"/>
        </w:rPr>
      </w:pPr>
    </w:p>
    <w:p w14:paraId="29C33A97" w14:textId="422E79A2" w:rsidR="00D355BE" w:rsidRPr="00306D97" w:rsidRDefault="00D355BE"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06D97">
        <w:rPr>
          <w:rFonts w:ascii="Trebuchet MS" w:hAnsi="Trebuchet MS" w:cs="Arial"/>
          <w:szCs w:val="18"/>
          <w:lang w:bidi="ar-SA"/>
        </w:rPr>
        <w:t xml:space="preserve">The interim consolidated financial information included the financial statements of E </w:t>
      </w:r>
      <w:r w:rsidRPr="00306D97">
        <w:rPr>
          <w:rFonts w:ascii="Trebuchet MS" w:hAnsi="Trebuchet MS" w:cs="Arial"/>
          <w:szCs w:val="18"/>
        </w:rPr>
        <w:t>f</w:t>
      </w:r>
      <w:r w:rsidRPr="00306D97">
        <w:rPr>
          <w:rFonts w:ascii="Trebuchet MS" w:hAnsi="Trebuchet MS" w:cs="Arial"/>
          <w:szCs w:val="18"/>
          <w:lang w:bidi="ar-SA"/>
        </w:rPr>
        <w:t xml:space="preserve">or L Aim Public Company Limited its subsidiary and are prepared on the same basis as applied for the preparation of consolidated financial </w:t>
      </w:r>
      <w:r w:rsidR="003B4430">
        <w:rPr>
          <w:rFonts w:ascii="Trebuchet MS" w:hAnsi="Trebuchet MS" w:cs="Arial"/>
          <w:szCs w:val="18"/>
          <w:lang w:bidi="ar-SA"/>
        </w:rPr>
        <w:t>statements</w:t>
      </w:r>
      <w:r w:rsidRPr="00306D97">
        <w:rPr>
          <w:rFonts w:ascii="Trebuchet MS" w:hAnsi="Trebuchet MS" w:cs="Arial"/>
          <w:szCs w:val="18"/>
          <w:lang w:bidi="ar-SA"/>
        </w:rPr>
        <w:t xml:space="preserve"> for the year ended 31 December 202</w:t>
      </w:r>
      <w:r w:rsidR="0047626D">
        <w:rPr>
          <w:rFonts w:ascii="Trebuchet MS" w:hAnsi="Trebuchet MS" w:cs="Arial"/>
          <w:szCs w:val="18"/>
          <w:lang w:bidi="ar-SA"/>
        </w:rPr>
        <w:t>5</w:t>
      </w:r>
      <w:r w:rsidRPr="00306D97">
        <w:rPr>
          <w:rFonts w:ascii="Trebuchet MS" w:hAnsi="Trebuchet MS" w:cs="Arial"/>
          <w:szCs w:val="18"/>
          <w:lang w:bidi="ar-SA"/>
        </w:rPr>
        <w:t>. There have been no significant changes in the subsidiary during the period</w:t>
      </w:r>
      <w:r w:rsidRPr="00306D97">
        <w:rPr>
          <w:rFonts w:ascii="Trebuchet MS" w:hAnsi="Trebuchet MS" w:cs="Arial"/>
          <w:szCs w:val="18"/>
        </w:rPr>
        <w:t>.</w:t>
      </w:r>
    </w:p>
    <w:p w14:paraId="42289404" w14:textId="77777777" w:rsidR="00D355BE" w:rsidRPr="00306D97" w:rsidRDefault="00D355BE"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60" w:lineRule="auto"/>
        <w:ind w:left="360"/>
        <w:jc w:val="thaiDistribute"/>
        <w:rPr>
          <w:rFonts w:ascii="Trebuchet MS" w:hAnsi="Trebuchet MS" w:cs="Arial"/>
          <w:szCs w:val="18"/>
        </w:rPr>
      </w:pPr>
    </w:p>
    <w:p w14:paraId="23C1F3B2" w14:textId="3EC62EE1" w:rsidR="00387726" w:rsidRDefault="00387726" w:rsidP="00802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r w:rsidRPr="00306D97">
        <w:rPr>
          <w:rFonts w:ascii="Trebuchet MS" w:hAnsi="Trebuchet MS" w:cs="Arial"/>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5DB1AA7" w14:textId="77777777" w:rsidR="00802310" w:rsidRPr="00802310" w:rsidRDefault="00802310" w:rsidP="00802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p>
    <w:p w14:paraId="50C20D72" w14:textId="77777777" w:rsidR="0083634D" w:rsidRPr="00306D97" w:rsidRDefault="002B3C09" w:rsidP="00222EE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Arial"/>
          <w:b/>
          <w:bCs/>
          <w:sz w:val="18"/>
          <w:szCs w:val="18"/>
          <w:lang w:val="en-GB"/>
        </w:rPr>
      </w:pPr>
      <w:r w:rsidRPr="00306D97">
        <w:rPr>
          <w:rFonts w:ascii="Trebuchet MS" w:hAnsi="Trebuchet MS" w:cs="Arial"/>
          <w:b/>
          <w:bCs/>
          <w:sz w:val="18"/>
          <w:szCs w:val="18"/>
          <w:lang w:val="en-GB"/>
        </w:rPr>
        <w:t>GENERAL INFORMATION</w:t>
      </w:r>
    </w:p>
    <w:p w14:paraId="57EC4ACA"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b/>
          <w:bCs/>
          <w:sz w:val="18"/>
          <w:szCs w:val="18"/>
          <w:lang w:val="en-GB"/>
        </w:rPr>
      </w:pPr>
    </w:p>
    <w:p w14:paraId="71D85880"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r w:rsidRPr="00306D97">
        <w:rPr>
          <w:rFonts w:ascii="Trebuchet MS" w:hAnsi="Trebuchet MS" w:cs="Arial"/>
          <w:sz w:val="18"/>
          <w:szCs w:val="18"/>
          <w:lang w:val="en-GB"/>
        </w:rPr>
        <w:t>E</w:t>
      </w:r>
      <w:r w:rsidR="005B606F" w:rsidRPr="00306D97">
        <w:rPr>
          <w:rFonts w:ascii="Trebuchet MS" w:hAnsi="Trebuchet MS" w:cs="Arial"/>
          <w:sz w:val="18"/>
          <w:szCs w:val="18"/>
          <w:lang w:bidi="ar-SA"/>
        </w:rPr>
        <w:t xml:space="preserve"> for L Aim Public Company Limited</w:t>
      </w:r>
      <w:r w:rsidR="00C211A5" w:rsidRPr="00306D97">
        <w:rPr>
          <w:rFonts w:ascii="Trebuchet MS" w:hAnsi="Trebuchet MS" w:cs="Arial"/>
          <w:sz w:val="18"/>
          <w:szCs w:val="18"/>
          <w:lang w:bidi="ar-SA"/>
        </w:rPr>
        <w:t xml:space="preserve"> (</w:t>
      </w:r>
      <w:r w:rsidR="0019194E" w:rsidRPr="00306D97">
        <w:rPr>
          <w:rFonts w:ascii="Trebuchet MS" w:hAnsi="Trebuchet MS" w:cs="Arial"/>
          <w:sz w:val="18"/>
          <w:szCs w:val="18"/>
          <w:lang w:bidi="ar-SA"/>
        </w:rPr>
        <w:t xml:space="preserve">the </w:t>
      </w:r>
      <w:r w:rsidR="00F958DB">
        <w:rPr>
          <w:rFonts w:ascii="Trebuchet MS" w:hAnsi="Trebuchet MS" w:cs="Arial"/>
          <w:sz w:val="18"/>
          <w:szCs w:val="18"/>
          <w:lang w:bidi="ar-SA"/>
        </w:rPr>
        <w:t>“</w:t>
      </w:r>
      <w:r w:rsidR="0019194E" w:rsidRPr="00306D97">
        <w:rPr>
          <w:rFonts w:ascii="Trebuchet MS" w:hAnsi="Trebuchet MS" w:cs="Arial"/>
          <w:sz w:val="18"/>
          <w:szCs w:val="18"/>
          <w:lang w:bidi="ar-SA"/>
        </w:rPr>
        <w:t>Company</w:t>
      </w:r>
      <w:r w:rsidR="00F958DB">
        <w:rPr>
          <w:rFonts w:ascii="Trebuchet MS" w:hAnsi="Trebuchet MS" w:cs="Arial"/>
          <w:sz w:val="18"/>
          <w:szCs w:val="18"/>
          <w:lang w:bidi="ar-SA"/>
        </w:rPr>
        <w:t>”</w:t>
      </w:r>
      <w:r w:rsidR="0019194E" w:rsidRPr="00306D97">
        <w:rPr>
          <w:rFonts w:ascii="Trebuchet MS" w:hAnsi="Trebuchet MS" w:cs="Arial"/>
          <w:sz w:val="18"/>
          <w:szCs w:val="18"/>
          <w:lang w:bidi="ar-SA"/>
        </w:rPr>
        <w:t>)</w:t>
      </w:r>
      <w:r w:rsidR="005B606F" w:rsidRPr="00306D97">
        <w:rPr>
          <w:rFonts w:ascii="Trebuchet MS" w:hAnsi="Trebuchet MS" w:cs="Arial"/>
          <w:sz w:val="18"/>
          <w:szCs w:val="18"/>
          <w:lang w:bidi="ar-SA"/>
        </w:rPr>
        <w:t xml:space="preserve"> was incorporated in Thailand</w:t>
      </w:r>
      <w:r w:rsidR="00E10B92" w:rsidRPr="00306D97">
        <w:rPr>
          <w:rFonts w:ascii="Trebuchet MS" w:hAnsi="Trebuchet MS" w:cs="Arial"/>
          <w:sz w:val="18"/>
          <w:szCs w:val="18"/>
        </w:rPr>
        <w:t>.</w:t>
      </w:r>
      <w:r w:rsidR="005B606F" w:rsidRPr="00306D97">
        <w:rPr>
          <w:rFonts w:ascii="Trebuchet MS" w:hAnsi="Trebuchet MS" w:cs="Arial"/>
          <w:sz w:val="18"/>
          <w:szCs w:val="18"/>
          <w:lang w:bidi="ar-SA"/>
        </w:rPr>
        <w:t xml:space="preserve"> </w:t>
      </w:r>
      <w:r w:rsidR="00DA2604" w:rsidRPr="00306D97">
        <w:rPr>
          <w:rFonts w:ascii="Trebuchet MS" w:hAnsi="Trebuchet MS" w:cs="Arial"/>
          <w:sz w:val="18"/>
          <w:szCs w:val="18"/>
          <w:lang w:bidi="ar-SA"/>
        </w:rPr>
        <w:t>The</w:t>
      </w:r>
      <w:r w:rsidR="005B606F" w:rsidRPr="00306D97">
        <w:rPr>
          <w:rFonts w:ascii="Trebuchet MS" w:hAnsi="Trebuchet MS" w:cs="Arial"/>
          <w:sz w:val="18"/>
          <w:szCs w:val="18"/>
          <w:lang w:bidi="ar-SA"/>
        </w:rPr>
        <w:t xml:space="preserve"> Company</w:t>
      </w:r>
      <w:r w:rsidR="00F958DB">
        <w:rPr>
          <w:rFonts w:ascii="Trebuchet MS" w:hAnsi="Trebuchet MS" w:cs="Arial"/>
          <w:sz w:val="18"/>
          <w:szCs w:val="18"/>
          <w:lang w:bidi="ar-SA"/>
        </w:rPr>
        <w:t>’</w:t>
      </w:r>
      <w:r w:rsidR="005B606F" w:rsidRPr="00306D97">
        <w:rPr>
          <w:rFonts w:ascii="Trebuchet MS" w:hAnsi="Trebuchet MS" w:cs="Arial"/>
          <w:sz w:val="18"/>
          <w:szCs w:val="18"/>
          <w:lang w:bidi="ar-SA"/>
        </w:rPr>
        <w:t xml:space="preserve">s shares are listed for trading on the Market for Alternative Investment. </w:t>
      </w:r>
    </w:p>
    <w:p w14:paraId="019B4C78"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p>
    <w:p w14:paraId="0FB068D5" w14:textId="51E775C9" w:rsidR="00230783" w:rsidRPr="00306D97" w:rsidRDefault="005B606F"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r w:rsidRPr="00306D97">
        <w:rPr>
          <w:rFonts w:ascii="Trebuchet MS" w:hAnsi="Trebuchet MS" w:cs="Arial"/>
          <w:sz w:val="18"/>
          <w:szCs w:val="18"/>
          <w:lang w:bidi="ar-SA"/>
        </w:rPr>
        <w:t xml:space="preserve">The Company </w:t>
      </w:r>
      <w:r w:rsidR="00F35BCA" w:rsidRPr="00306D97">
        <w:rPr>
          <w:rFonts w:ascii="Trebuchet MS" w:hAnsi="Trebuchet MS" w:cs="Arial"/>
          <w:sz w:val="18"/>
          <w:szCs w:val="18"/>
          <w:lang w:bidi="ar-SA"/>
        </w:rPr>
        <w:t xml:space="preserve">and its subsidiary (the </w:t>
      </w:r>
      <w:r w:rsidR="00F958DB">
        <w:rPr>
          <w:rFonts w:ascii="Trebuchet MS" w:hAnsi="Trebuchet MS" w:cs="Arial"/>
          <w:sz w:val="18"/>
          <w:szCs w:val="18"/>
          <w:lang w:bidi="ar-SA"/>
        </w:rPr>
        <w:t>“</w:t>
      </w:r>
      <w:r w:rsidR="00F35BCA" w:rsidRPr="00306D97">
        <w:rPr>
          <w:rFonts w:ascii="Trebuchet MS" w:hAnsi="Trebuchet MS" w:cs="Arial"/>
          <w:sz w:val="18"/>
          <w:szCs w:val="18"/>
          <w:lang w:bidi="ar-SA"/>
        </w:rPr>
        <w:t>Group</w:t>
      </w:r>
      <w:r w:rsidR="00F958DB">
        <w:rPr>
          <w:rFonts w:ascii="Trebuchet MS" w:hAnsi="Trebuchet MS" w:cs="Arial"/>
          <w:sz w:val="18"/>
          <w:szCs w:val="18"/>
          <w:lang w:bidi="ar-SA"/>
        </w:rPr>
        <w:t>”</w:t>
      </w:r>
      <w:r w:rsidR="00F35BCA" w:rsidRPr="00306D97">
        <w:rPr>
          <w:rFonts w:ascii="Trebuchet MS" w:hAnsi="Trebuchet MS" w:cs="Arial"/>
          <w:sz w:val="18"/>
          <w:szCs w:val="18"/>
          <w:lang w:bidi="ar-SA"/>
        </w:rPr>
        <w:t xml:space="preserve">) </w:t>
      </w:r>
      <w:r w:rsidRPr="00306D97">
        <w:rPr>
          <w:rFonts w:ascii="Trebuchet MS" w:hAnsi="Trebuchet MS" w:cs="Arial"/>
          <w:sz w:val="18"/>
          <w:szCs w:val="18"/>
          <w:lang w:bidi="ar-SA"/>
        </w:rPr>
        <w:t>is engaged in the distribution of medical devices and equipment</w:t>
      </w:r>
      <w:r w:rsidR="00673C89" w:rsidRPr="00306D97">
        <w:rPr>
          <w:rFonts w:ascii="Trebuchet MS" w:hAnsi="Trebuchet MS" w:cs="Arial"/>
          <w:sz w:val="18"/>
          <w:szCs w:val="18"/>
          <w:lang w:bidi="ar-SA"/>
        </w:rPr>
        <w:t>.</w:t>
      </w:r>
      <w:r w:rsidR="000077BE" w:rsidRPr="00306D97">
        <w:rPr>
          <w:rFonts w:ascii="Trebuchet MS" w:hAnsi="Trebuchet MS" w:cs="Arial"/>
          <w:sz w:val="18"/>
          <w:szCs w:val="18"/>
          <w:lang w:bidi="ar-SA"/>
        </w:rPr>
        <w:t xml:space="preserve"> The registered office address of the Company is at </w:t>
      </w:r>
      <w:proofErr w:type="gramStart"/>
      <w:r w:rsidR="000077BE" w:rsidRPr="00306D97">
        <w:rPr>
          <w:rFonts w:ascii="Trebuchet MS" w:hAnsi="Trebuchet MS" w:cs="Arial"/>
          <w:sz w:val="18"/>
          <w:szCs w:val="18"/>
          <w:lang w:bidi="ar-SA"/>
        </w:rPr>
        <w:t>432,</w:t>
      </w:r>
      <w:proofErr w:type="gramEnd"/>
      <w:r w:rsidR="000077BE" w:rsidRPr="00306D97">
        <w:rPr>
          <w:rFonts w:ascii="Trebuchet MS" w:hAnsi="Trebuchet MS" w:cs="Arial"/>
          <w:sz w:val="18"/>
          <w:szCs w:val="18"/>
          <w:lang w:bidi="ar-SA"/>
        </w:rPr>
        <w:t xml:space="preserve"> Rajavithi </w:t>
      </w:r>
      <w:proofErr w:type="gramStart"/>
      <w:r w:rsidR="000077BE" w:rsidRPr="00306D97">
        <w:rPr>
          <w:rFonts w:ascii="Trebuchet MS" w:hAnsi="Trebuchet MS" w:cs="Arial"/>
          <w:sz w:val="18"/>
          <w:szCs w:val="18"/>
          <w:lang w:bidi="ar-SA"/>
        </w:rPr>
        <w:t>road</w:t>
      </w:r>
      <w:proofErr w:type="gramEnd"/>
      <w:r w:rsidR="000077BE" w:rsidRPr="00306D97">
        <w:rPr>
          <w:rFonts w:ascii="Trebuchet MS" w:hAnsi="Trebuchet MS" w:cs="Arial"/>
          <w:sz w:val="18"/>
          <w:szCs w:val="18"/>
          <w:lang w:bidi="ar-SA"/>
        </w:rPr>
        <w:t>, Bangyee Khan, Bangplad, Bangkok.</w:t>
      </w:r>
    </w:p>
    <w:p w14:paraId="44C46472" w14:textId="77777777"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p>
    <w:p w14:paraId="02929BF0" w14:textId="111E36D6"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Arial"/>
          <w:sz w:val="18"/>
          <w:szCs w:val="18"/>
          <w:lang w:bidi="ar-SA"/>
        </w:rPr>
      </w:pPr>
      <w:r w:rsidRPr="00306D97">
        <w:rPr>
          <w:rFonts w:ascii="Trebuchet MS" w:hAnsi="Trebuchet MS" w:cs="Arial"/>
          <w:sz w:val="18"/>
          <w:szCs w:val="18"/>
          <w:lang w:bidi="ar-SA"/>
        </w:rPr>
        <w:t>The Company and subsidiary have distributor agreements for medical devices</w:t>
      </w:r>
      <w:r w:rsidR="00F91CE2">
        <w:rPr>
          <w:rFonts w:ascii="Trebuchet MS" w:hAnsi="Trebuchet MS" w:cstheme="minorBidi" w:hint="cs"/>
          <w:sz w:val="18"/>
          <w:szCs w:val="22"/>
          <w:cs/>
        </w:rPr>
        <w:t xml:space="preserve"> </w:t>
      </w:r>
      <w:r w:rsidR="00F91CE2">
        <w:rPr>
          <w:rFonts w:ascii="Trebuchet MS" w:hAnsi="Trebuchet MS" w:cstheme="minorBidi"/>
          <w:sz w:val="18"/>
          <w:szCs w:val="22"/>
        </w:rPr>
        <w:t xml:space="preserve">and </w:t>
      </w:r>
      <w:r w:rsidR="00AE6E1D">
        <w:rPr>
          <w:rFonts w:ascii="Trebuchet MS" w:hAnsi="Trebuchet MS" w:cstheme="minorBidi"/>
          <w:sz w:val="18"/>
          <w:szCs w:val="22"/>
        </w:rPr>
        <w:t>equipment</w:t>
      </w:r>
      <w:r w:rsidRPr="00306D97">
        <w:rPr>
          <w:rFonts w:ascii="Trebuchet MS" w:hAnsi="Trebuchet MS" w:cs="Arial"/>
          <w:sz w:val="18"/>
          <w:szCs w:val="18"/>
          <w:lang w:bidi="ar-SA"/>
        </w:rPr>
        <w:t xml:space="preserve"> with 22 foreign companies and </w:t>
      </w:r>
      <w:r w:rsidR="00DB3F7D" w:rsidRPr="00DB3F7D">
        <w:rPr>
          <w:rFonts w:ascii="Trebuchet MS" w:hAnsi="Trebuchet MS" w:cs="Arial"/>
          <w:sz w:val="18"/>
          <w:szCs w:val="18"/>
          <w:lang w:bidi="ar-SA"/>
        </w:rPr>
        <w:t>11</w:t>
      </w:r>
      <w:r w:rsidRPr="00DB3F7D">
        <w:rPr>
          <w:rFonts w:ascii="Trebuchet MS" w:hAnsi="Trebuchet MS" w:cs="Arial"/>
          <w:sz w:val="18"/>
          <w:szCs w:val="18"/>
          <w:lang w:bidi="ar-SA"/>
        </w:rPr>
        <w:t xml:space="preserve"> foreign companies</w:t>
      </w:r>
      <w:r w:rsidRPr="00306D97">
        <w:rPr>
          <w:rFonts w:ascii="Trebuchet MS" w:hAnsi="Trebuchet MS" w:cs="Arial"/>
          <w:sz w:val="18"/>
          <w:szCs w:val="18"/>
          <w:lang w:bidi="ar-SA"/>
        </w:rPr>
        <w:t>, respectively, and are authorized to sell the medical devices</w:t>
      </w:r>
      <w:r w:rsidR="00AE6E1D">
        <w:rPr>
          <w:rFonts w:ascii="Trebuchet MS" w:hAnsi="Trebuchet MS" w:cs="Arial"/>
          <w:sz w:val="18"/>
          <w:szCs w:val="18"/>
          <w:lang w:bidi="ar-SA"/>
        </w:rPr>
        <w:t xml:space="preserve"> and </w:t>
      </w:r>
      <w:proofErr w:type="gramStart"/>
      <w:r w:rsidR="00AE6E1D">
        <w:rPr>
          <w:rFonts w:ascii="Trebuchet MS" w:hAnsi="Trebuchet MS" w:cs="Arial"/>
          <w:sz w:val="18"/>
          <w:szCs w:val="18"/>
          <w:lang w:bidi="ar-SA"/>
        </w:rPr>
        <w:t>equipment  i</w:t>
      </w:r>
      <w:r w:rsidRPr="00306D97">
        <w:rPr>
          <w:rFonts w:ascii="Trebuchet MS" w:hAnsi="Trebuchet MS" w:cs="Arial"/>
          <w:sz w:val="18"/>
          <w:szCs w:val="18"/>
          <w:lang w:bidi="ar-SA"/>
        </w:rPr>
        <w:t>n</w:t>
      </w:r>
      <w:proofErr w:type="gramEnd"/>
      <w:r w:rsidRPr="00306D97">
        <w:rPr>
          <w:rFonts w:ascii="Trebuchet MS" w:hAnsi="Trebuchet MS" w:cs="Arial"/>
          <w:sz w:val="18"/>
          <w:szCs w:val="18"/>
          <w:lang w:bidi="ar-SA"/>
        </w:rPr>
        <w:t xml:space="preserve"> Thailand. Such agreements are effective on the signing date and shall be valid until terminated by either party.</w:t>
      </w:r>
    </w:p>
    <w:p w14:paraId="2985A6E8" w14:textId="77777777" w:rsidR="003F5314" w:rsidRPr="00306D97" w:rsidRDefault="003F5314"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p>
    <w:p w14:paraId="119A471F" w14:textId="77777777" w:rsidR="00802310" w:rsidRPr="00700B75" w:rsidRDefault="00802310" w:rsidP="00802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pacing w:val="-4"/>
          <w:szCs w:val="18"/>
        </w:rPr>
      </w:pPr>
      <w:r w:rsidRPr="00700B75">
        <w:rPr>
          <w:rFonts w:ascii="Trebuchet MS" w:hAnsi="Trebuchet MS" w:cs="Arial"/>
          <w:spacing w:val="-4"/>
          <w:szCs w:val="18"/>
          <w:lang w:val="en-GB"/>
        </w:rPr>
        <w:t>The interim</w:t>
      </w:r>
      <w:r w:rsidRPr="00700B75">
        <w:rPr>
          <w:rFonts w:ascii="Trebuchet MS" w:hAnsi="Trebuchet MS" w:cstheme="minorBidi" w:hint="cs"/>
          <w:spacing w:val="-4"/>
          <w:szCs w:val="18"/>
          <w:cs/>
          <w:lang w:val="en-GB"/>
        </w:rPr>
        <w:t xml:space="preserve"> </w:t>
      </w:r>
      <w:r w:rsidRPr="00700B75">
        <w:rPr>
          <w:rFonts w:ascii="Trebuchet MS" w:hAnsi="Trebuchet MS" w:cs="Arial"/>
          <w:spacing w:val="-4"/>
          <w:szCs w:val="18"/>
          <w:lang w:val="en-GB"/>
        </w:rPr>
        <w:t>consolidated and separate financial information were approved by the Board of Directors on 14 May 2026.</w:t>
      </w:r>
    </w:p>
    <w:p w14:paraId="194FAA08" w14:textId="129DEB8B" w:rsidR="00903308" w:rsidRDefault="00903308"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r>
        <w:rPr>
          <w:rFonts w:ascii="Trebuchet MS" w:hAnsi="Trebuchet MS" w:cstheme="minorBidi"/>
          <w:b/>
          <w:bCs/>
          <w:sz w:val="18"/>
          <w:szCs w:val="22"/>
        </w:rPr>
        <w:br w:type="page"/>
      </w:r>
    </w:p>
    <w:p w14:paraId="1ECDD594" w14:textId="0488FE31" w:rsidR="005103D7" w:rsidRPr="00306D97" w:rsidRDefault="00D04397" w:rsidP="005103D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hanging="426"/>
        <w:rPr>
          <w:rFonts w:ascii="Trebuchet MS" w:hAnsi="Trebuchet MS" w:cs="Arial"/>
          <w:b/>
          <w:bCs/>
          <w:sz w:val="18"/>
          <w:szCs w:val="18"/>
          <w:lang w:val="en-GB"/>
        </w:rPr>
      </w:pPr>
      <w:r w:rsidRPr="00306D97">
        <w:rPr>
          <w:rFonts w:ascii="Trebuchet MS" w:hAnsi="Trebuchet MS" w:cs="Arial"/>
          <w:b/>
          <w:bCs/>
          <w:sz w:val="18"/>
          <w:szCs w:val="18"/>
          <w:lang w:val="en-GB"/>
        </w:rPr>
        <w:lastRenderedPageBreak/>
        <w:t>MATERIAL ACCOUNTING POLICIES</w:t>
      </w:r>
      <w:r w:rsidR="003A6D6F" w:rsidRPr="00306D97">
        <w:rPr>
          <w:rFonts w:ascii="Trebuchet MS" w:hAnsi="Trebuchet MS" w:cs="Arial"/>
          <w:b/>
          <w:bCs/>
          <w:sz w:val="18"/>
          <w:szCs w:val="18"/>
          <w:lang w:val="en-GB"/>
        </w:rPr>
        <w:t xml:space="preserve"> INFORMATION</w:t>
      </w:r>
    </w:p>
    <w:p w14:paraId="36808520" w14:textId="77777777" w:rsidR="005103D7" w:rsidRPr="00306D97" w:rsidRDefault="005103D7" w:rsidP="0051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Trebuchet MS" w:hAnsi="Trebuchet MS" w:cs="Arial"/>
          <w:b/>
          <w:bCs/>
          <w:sz w:val="18"/>
          <w:szCs w:val="18"/>
          <w:lang w:val="en-GB"/>
        </w:rPr>
      </w:pPr>
    </w:p>
    <w:p w14:paraId="08DE4DC8" w14:textId="7A084821" w:rsidR="001D5DEB" w:rsidRDefault="00C93E6D"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Group has applied the same accounting policies and methods of computation in its interim financial information as the</w:t>
      </w:r>
      <w:r w:rsidR="00F12C2E" w:rsidRPr="00306D97">
        <w:rPr>
          <w:rFonts w:ascii="Trebuchet MS" w:hAnsi="Trebuchet MS" w:cs="Arial"/>
          <w:sz w:val="18"/>
          <w:szCs w:val="18"/>
          <w:lang w:val="en-GB"/>
        </w:rPr>
        <w:t xml:space="preserve"> financial</w:t>
      </w:r>
      <w:r w:rsidR="006C097D" w:rsidRPr="00306D97">
        <w:rPr>
          <w:rFonts w:ascii="Trebuchet MS" w:hAnsi="Trebuchet MS" w:cs="Arial"/>
          <w:sz w:val="18"/>
          <w:szCs w:val="18"/>
          <w:lang w:val="en-GB"/>
        </w:rPr>
        <w:t xml:space="preserve"> statements f</w:t>
      </w:r>
      <w:r w:rsidR="00701FC1" w:rsidRPr="00306D97">
        <w:rPr>
          <w:rFonts w:ascii="Trebuchet MS" w:hAnsi="Trebuchet MS" w:cs="Arial"/>
          <w:sz w:val="18"/>
          <w:szCs w:val="18"/>
          <w:lang w:val="en-GB"/>
        </w:rPr>
        <w:t xml:space="preserve">or the </w:t>
      </w:r>
      <w:r w:rsidR="006A31B8" w:rsidRPr="00306D97">
        <w:rPr>
          <w:rFonts w:ascii="Trebuchet MS" w:hAnsi="Trebuchet MS" w:cs="Arial"/>
          <w:sz w:val="18"/>
          <w:szCs w:val="18"/>
          <w:lang w:val="en-GB"/>
        </w:rPr>
        <w:t>year ended 31 December</w:t>
      </w:r>
      <w:r w:rsidRPr="00306D97">
        <w:rPr>
          <w:rFonts w:ascii="Trebuchet MS" w:hAnsi="Trebuchet MS" w:cs="Arial"/>
          <w:sz w:val="18"/>
          <w:szCs w:val="18"/>
          <w:lang w:val="en-GB"/>
        </w:rPr>
        <w:t xml:space="preserve"> 202</w:t>
      </w:r>
      <w:r w:rsidR="0047626D">
        <w:rPr>
          <w:rFonts w:ascii="Trebuchet MS" w:hAnsi="Trebuchet MS" w:cs="Arial"/>
          <w:sz w:val="18"/>
          <w:szCs w:val="18"/>
          <w:lang w:val="en-GB"/>
        </w:rPr>
        <w:t>5</w:t>
      </w:r>
      <w:r w:rsidRPr="00306D97">
        <w:rPr>
          <w:rFonts w:ascii="Trebuchet MS" w:hAnsi="Trebuchet MS" w:cs="Arial"/>
          <w:sz w:val="18"/>
          <w:szCs w:val="18"/>
          <w:lang w:val="en-GB"/>
        </w:rPr>
        <w:t xml:space="preserve">. </w:t>
      </w:r>
    </w:p>
    <w:p w14:paraId="06891A72" w14:textId="77777777" w:rsidR="000A7CB3" w:rsidRDefault="000A7CB3"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33526542" w14:textId="483C92D7" w:rsidR="00745D05" w:rsidRDefault="000A7CB3"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0A7CB3">
        <w:rPr>
          <w:rFonts w:ascii="Trebuchet MS" w:hAnsi="Trebuchet MS" w:cs="Arial"/>
          <w:sz w:val="18"/>
          <w:szCs w:val="18"/>
          <w:lang w:val="en-GB"/>
        </w:rPr>
        <w:t>The revised financial reporting standards which are effective for fiscal years beginning on or after 1 January 2026, do not have any significant impact on the Group’s interim financial information.</w:t>
      </w:r>
    </w:p>
    <w:p w14:paraId="68FDF988" w14:textId="77777777" w:rsidR="008819BC" w:rsidRPr="00306D97" w:rsidRDefault="008819BC" w:rsidP="00A6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ascii="Trebuchet MS" w:hAnsi="Trebuchet MS" w:cs="Arial"/>
          <w:i/>
          <w:iCs/>
          <w:sz w:val="18"/>
          <w:szCs w:val="18"/>
        </w:rPr>
      </w:pPr>
    </w:p>
    <w:p w14:paraId="13833597" w14:textId="10F8CF39" w:rsidR="00054C5E" w:rsidRPr="00973C51" w:rsidRDefault="00E87ABD" w:rsidP="00973C5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hanging="426"/>
        <w:rPr>
          <w:rFonts w:ascii="Trebuchet MS" w:hAnsi="Trebuchet MS" w:cs="Arial"/>
          <w:b/>
          <w:bCs/>
          <w:sz w:val="18"/>
          <w:szCs w:val="18"/>
          <w:lang w:val="en-GB"/>
        </w:rPr>
      </w:pPr>
      <w:r w:rsidRPr="00973C51">
        <w:rPr>
          <w:rFonts w:ascii="Trebuchet MS" w:hAnsi="Trebuchet MS" w:cs="Arial"/>
          <w:b/>
          <w:bCs/>
          <w:sz w:val="18"/>
          <w:szCs w:val="18"/>
          <w:lang w:val="en-GB"/>
        </w:rPr>
        <w:t>U</w:t>
      </w:r>
      <w:r w:rsidR="00FF707D">
        <w:rPr>
          <w:rFonts w:ascii="Trebuchet MS" w:hAnsi="Trebuchet MS" w:cs="Arial"/>
          <w:b/>
          <w:bCs/>
          <w:sz w:val="18"/>
          <w:szCs w:val="18"/>
          <w:lang w:val="en-GB"/>
        </w:rPr>
        <w:t>SE OF ESTIMATE</w:t>
      </w:r>
      <w:r w:rsidR="000E0CED">
        <w:rPr>
          <w:rFonts w:ascii="Trebuchet MS" w:hAnsi="Trebuchet MS" w:cs="Arial"/>
          <w:b/>
          <w:bCs/>
          <w:sz w:val="18"/>
          <w:szCs w:val="18"/>
          <w:lang w:val="en-GB"/>
        </w:rPr>
        <w:t xml:space="preserve">S </w:t>
      </w:r>
      <w:r w:rsidR="004067E3">
        <w:rPr>
          <w:rFonts w:ascii="Trebuchet MS" w:hAnsi="Trebuchet MS" w:cs="Arial"/>
          <w:b/>
          <w:bCs/>
          <w:sz w:val="18"/>
          <w:szCs w:val="18"/>
          <w:lang w:val="en-GB"/>
        </w:rPr>
        <w:t>AND JUDGEMENTS</w:t>
      </w:r>
    </w:p>
    <w:p w14:paraId="6F72FC39"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p>
    <w:p w14:paraId="06DB731A" w14:textId="77777777"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CD8B16E"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1A445F58" w14:textId="2948603A" w:rsidR="009B67FF"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In preparing this interim financial information, the significant judgements made by management in applying the Group</w:t>
      </w:r>
      <w:r w:rsidR="00F958DB">
        <w:rPr>
          <w:rFonts w:ascii="Trebuchet MS" w:hAnsi="Trebuchet MS" w:cs="Arial"/>
          <w:sz w:val="18"/>
          <w:szCs w:val="18"/>
          <w:lang w:val="en-GB"/>
        </w:rPr>
        <w:t>’</w:t>
      </w:r>
      <w:r w:rsidRPr="00306D97">
        <w:rPr>
          <w:rFonts w:ascii="Trebuchet MS" w:hAnsi="Trebuchet MS" w:cs="Arial"/>
          <w:sz w:val="18"/>
          <w:szCs w:val="18"/>
          <w:lang w:val="en-GB"/>
        </w:rPr>
        <w:t>s accounting policies and the key sources of estimation uncertainty were the same as those that applied</w:t>
      </w:r>
      <w:r w:rsidR="009B67FF" w:rsidRPr="00306D97">
        <w:rPr>
          <w:rFonts w:ascii="Trebuchet MS" w:hAnsi="Trebuchet MS" w:cs="Arial"/>
          <w:sz w:val="18"/>
          <w:szCs w:val="18"/>
          <w:lang w:val="en-GB"/>
        </w:rPr>
        <w:t xml:space="preserve"> to the consolidated financial statements for the year ended 31 December 202</w:t>
      </w:r>
      <w:r w:rsidR="0047626D">
        <w:rPr>
          <w:rFonts w:ascii="Trebuchet MS" w:hAnsi="Trebuchet MS" w:cs="Arial"/>
          <w:sz w:val="18"/>
          <w:szCs w:val="18"/>
          <w:lang w:val="en-GB"/>
        </w:rPr>
        <w:t>5</w:t>
      </w:r>
      <w:r w:rsidR="009B67FF" w:rsidRPr="00306D97">
        <w:rPr>
          <w:rFonts w:ascii="Trebuchet MS" w:hAnsi="Trebuchet MS" w:cs="Arial"/>
          <w:sz w:val="18"/>
          <w:szCs w:val="18"/>
          <w:lang w:val="en-GB"/>
        </w:rPr>
        <w:t>.</w:t>
      </w:r>
    </w:p>
    <w:p w14:paraId="4AB4BF49" w14:textId="77777777" w:rsidR="009B67FF" w:rsidRPr="00306D97" w:rsidRDefault="009B67FF"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009E0C5C" w14:textId="35E23E34" w:rsidR="00CF2A52" w:rsidRPr="00241AD3" w:rsidRDefault="00CF2A52" w:rsidP="00CF2A5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rPr>
      </w:pPr>
      <w:r w:rsidRPr="00241AD3">
        <w:rPr>
          <w:rFonts w:ascii="Trebuchet MS" w:hAnsi="Trebuchet MS" w:cs="Arial"/>
          <w:b/>
          <w:bCs/>
          <w:sz w:val="18"/>
          <w:szCs w:val="18"/>
        </w:rPr>
        <w:t>SEGMENT REPORTING</w:t>
      </w:r>
    </w:p>
    <w:p w14:paraId="4A4CE230" w14:textId="77777777" w:rsidR="00CF2A52" w:rsidRPr="00306D97" w:rsidRDefault="00CF2A52" w:rsidP="00CF2A52">
      <w:pPr>
        <w:pStyle w:val="ListParagraph"/>
        <w:tabs>
          <w:tab w:val="clear" w:pos="227"/>
          <w:tab w:val="left" w:pos="360"/>
        </w:tabs>
        <w:spacing w:line="360" w:lineRule="auto"/>
        <w:ind w:left="360"/>
        <w:jc w:val="thaiDistribute"/>
        <w:rPr>
          <w:rFonts w:ascii="Trebuchet MS" w:hAnsi="Trebuchet MS" w:cs="Arial"/>
          <w:szCs w:val="18"/>
        </w:rPr>
      </w:pPr>
    </w:p>
    <w:p w14:paraId="57C0F0D6" w14:textId="19E4D97C" w:rsidR="001D3FBE"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Arial"/>
          <w:spacing w:val="2"/>
          <w:sz w:val="18"/>
          <w:szCs w:val="18"/>
        </w:rPr>
      </w:pPr>
      <w:r w:rsidRPr="00306D97">
        <w:rPr>
          <w:rFonts w:ascii="Trebuchet MS" w:hAnsi="Trebuchet MS" w:cs="Arial"/>
          <w:spacing w:val="2"/>
          <w:sz w:val="18"/>
          <w:szCs w:val="18"/>
        </w:rPr>
        <w:t xml:space="preserve">The </w:t>
      </w:r>
      <w:r w:rsidR="009F2C8D" w:rsidRPr="00306D97">
        <w:rPr>
          <w:rFonts w:ascii="Trebuchet MS" w:hAnsi="Trebuchet MS" w:cs="Arial"/>
          <w:spacing w:val="2"/>
          <w:sz w:val="18"/>
          <w:szCs w:val="18"/>
        </w:rPr>
        <w:t>Group</w:t>
      </w:r>
      <w:r w:rsidRPr="00306D97">
        <w:rPr>
          <w:rFonts w:ascii="Trebuchet MS" w:hAnsi="Trebuchet MS" w:cs="Arial"/>
          <w:spacing w:val="2"/>
          <w:sz w:val="18"/>
          <w:szCs w:val="18"/>
        </w:rPr>
        <w:t xml:space="preserve"> is principally engaged in one operating segment which is the distribution of medical </w:t>
      </w:r>
      <w:proofErr w:type="gramStart"/>
      <w:r w:rsidRPr="00306D97">
        <w:rPr>
          <w:rFonts w:ascii="Trebuchet MS" w:hAnsi="Trebuchet MS" w:cs="Arial"/>
          <w:spacing w:val="2"/>
          <w:sz w:val="18"/>
          <w:szCs w:val="18"/>
        </w:rPr>
        <w:t>device</w:t>
      </w:r>
      <w:proofErr w:type="gramEnd"/>
      <w:r w:rsidRPr="00306D97">
        <w:rPr>
          <w:rFonts w:ascii="Trebuchet MS" w:hAnsi="Trebuchet MS" w:cs="Arial"/>
          <w:spacing w:val="2"/>
          <w:sz w:val="18"/>
          <w:szCs w:val="18"/>
        </w:rPr>
        <w:t xml:space="preserve"> and equipment and providing service of medical equipment. Their operations are carried out in Thailand. As a result, </w:t>
      </w:r>
      <w:proofErr w:type="gramStart"/>
      <w:r w:rsidRPr="00306D97">
        <w:rPr>
          <w:rFonts w:ascii="Trebuchet MS" w:hAnsi="Trebuchet MS" w:cs="Arial"/>
          <w:spacing w:val="2"/>
          <w:sz w:val="18"/>
          <w:szCs w:val="18"/>
        </w:rPr>
        <w:t>all of</w:t>
      </w:r>
      <w:proofErr w:type="gramEnd"/>
      <w:r w:rsidRPr="00306D97">
        <w:rPr>
          <w:rFonts w:ascii="Trebuchet MS" w:hAnsi="Trebuchet MS" w:cs="Arial"/>
          <w:spacing w:val="2"/>
          <w:sz w:val="18"/>
          <w:szCs w:val="18"/>
        </w:rPr>
        <w:t xml:space="preserve"> the revenues, operating profits and assets as reflected in these financial statements pertain exclusively to the </w:t>
      </w:r>
      <w:proofErr w:type="gramStart"/>
      <w:r w:rsidRPr="00306D97">
        <w:rPr>
          <w:rFonts w:ascii="Trebuchet MS" w:hAnsi="Trebuchet MS" w:cs="Arial"/>
          <w:spacing w:val="2"/>
          <w:sz w:val="18"/>
          <w:szCs w:val="18"/>
        </w:rPr>
        <w:t>aforementioned reportable</w:t>
      </w:r>
      <w:proofErr w:type="gramEnd"/>
      <w:r w:rsidRPr="00306D97">
        <w:rPr>
          <w:rFonts w:ascii="Trebuchet MS" w:hAnsi="Trebuchet MS" w:cs="Arial"/>
          <w:spacing w:val="2"/>
          <w:sz w:val="18"/>
          <w:szCs w:val="18"/>
        </w:rPr>
        <w:t xml:space="preserve"> operating segment and geographical area</w:t>
      </w:r>
      <w:r w:rsidRPr="00306D97">
        <w:rPr>
          <w:rStyle w:val="ui-provider"/>
          <w:rFonts w:ascii="Trebuchet MS" w:hAnsi="Trebuchet MS" w:cs="Arial"/>
          <w:spacing w:val="2"/>
          <w:sz w:val="18"/>
          <w:szCs w:val="18"/>
        </w:rPr>
        <w:t>.</w:t>
      </w:r>
    </w:p>
    <w:p w14:paraId="324DD179" w14:textId="77777777" w:rsidR="000B1269" w:rsidRDefault="000B1269"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p>
    <w:p w14:paraId="68EDBB3A" w14:textId="4BC8BF26" w:rsidR="00C17B2F" w:rsidRPr="00C17B2F" w:rsidRDefault="00C17B2F" w:rsidP="00C1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pacing w:val="2"/>
          <w:sz w:val="18"/>
          <w:szCs w:val="18"/>
          <w:lang w:val="en-GB"/>
        </w:rPr>
      </w:pPr>
      <w:r w:rsidRPr="00C17B2F">
        <w:rPr>
          <w:rFonts w:ascii="Trebuchet MS" w:hAnsi="Trebuchet MS" w:cstheme="minorBidi"/>
          <w:spacing w:val="2"/>
          <w:sz w:val="18"/>
          <w:szCs w:val="18"/>
          <w:lang w:val="en-GB"/>
        </w:rPr>
        <w:t xml:space="preserve">In addition, the Group’s expenses, such as selling and administrative expenses, are </w:t>
      </w:r>
      <w:r w:rsidR="00A239A4">
        <w:rPr>
          <w:rFonts w:ascii="Trebuchet MS" w:hAnsi="Trebuchet MS" w:cstheme="minorBidi"/>
          <w:spacing w:val="2"/>
          <w:sz w:val="18"/>
          <w:szCs w:val="18"/>
          <w:lang w:val="en-GB"/>
        </w:rPr>
        <w:t>expenses arising from the overall operations and management</w:t>
      </w:r>
      <w:r w:rsidRPr="00C17B2F">
        <w:rPr>
          <w:rFonts w:ascii="Trebuchet MS" w:hAnsi="Trebuchet MS" w:cstheme="minorBidi"/>
          <w:spacing w:val="2"/>
          <w:sz w:val="18"/>
          <w:szCs w:val="18"/>
          <w:lang w:val="en-GB"/>
        </w:rPr>
        <w:t xml:space="preserve"> of the Group. The Group’s </w:t>
      </w:r>
      <w:r w:rsidR="00B918B1">
        <w:rPr>
          <w:rFonts w:ascii="Trebuchet MS" w:hAnsi="Trebuchet MS" w:cstheme="minorBidi"/>
          <w:spacing w:val="2"/>
          <w:sz w:val="18"/>
          <w:szCs w:val="18"/>
          <w:lang w:val="en-GB"/>
        </w:rPr>
        <w:t xml:space="preserve">executive </w:t>
      </w:r>
      <w:r w:rsidRPr="00C17B2F">
        <w:rPr>
          <w:rFonts w:ascii="Trebuchet MS" w:hAnsi="Trebuchet MS" w:cstheme="minorBidi"/>
          <w:spacing w:val="2"/>
          <w:sz w:val="18"/>
          <w:szCs w:val="18"/>
          <w:lang w:val="en-GB"/>
        </w:rPr>
        <w:t>management does not consider these expenses in assessing the performance of each product group. Therefore, such expenses are not allocated to each type of goods and services, as disclosed in the information on revenue disaggregation by type of goods or services.</w:t>
      </w:r>
    </w:p>
    <w:p w14:paraId="10E77F36" w14:textId="77777777" w:rsidR="00C17B2F" w:rsidRPr="00C17B2F" w:rsidRDefault="00C17B2F"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lang w:val="en-GB"/>
        </w:rPr>
      </w:pPr>
    </w:p>
    <w:p w14:paraId="0FDA3416" w14:textId="77777777" w:rsidR="001D3FBE" w:rsidRDefault="001D3FBE"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p>
    <w:p w14:paraId="2D7C69F5" w14:textId="7F80D839" w:rsidR="001F4143" w:rsidRDefault="005E4A28"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r>
        <w:rPr>
          <w:rStyle w:val="ui-provider"/>
          <w:rFonts w:ascii="Trebuchet MS" w:hAnsi="Trebuchet MS" w:cstheme="minorBidi"/>
          <w:spacing w:val="2"/>
          <w:sz w:val="18"/>
          <w:szCs w:val="18"/>
        </w:rPr>
        <w:br w:type="page"/>
      </w:r>
    </w:p>
    <w:p w14:paraId="028E3132" w14:textId="1FE42E8A" w:rsidR="00CF2A52"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pacing w:val="2"/>
          <w:sz w:val="18"/>
          <w:szCs w:val="18"/>
        </w:rPr>
      </w:pPr>
      <w:r w:rsidRPr="00306D97">
        <w:rPr>
          <w:rFonts w:ascii="Trebuchet MS" w:hAnsi="Trebuchet MS" w:cs="Arial"/>
          <w:spacing w:val="2"/>
          <w:sz w:val="18"/>
          <w:szCs w:val="18"/>
        </w:rPr>
        <w:lastRenderedPageBreak/>
        <w:t xml:space="preserve">The revenues disaggregated by pattern of revenue recognition </w:t>
      </w:r>
      <w:proofErr w:type="gramStart"/>
      <w:r w:rsidRPr="00306D97">
        <w:rPr>
          <w:rFonts w:ascii="Trebuchet MS" w:hAnsi="Trebuchet MS" w:cs="Arial"/>
          <w:spacing w:val="2"/>
          <w:sz w:val="18"/>
          <w:szCs w:val="18"/>
        </w:rPr>
        <w:t>is</w:t>
      </w:r>
      <w:proofErr w:type="gramEnd"/>
      <w:r w:rsidRPr="00306D97">
        <w:rPr>
          <w:rFonts w:ascii="Trebuchet MS" w:hAnsi="Trebuchet MS" w:cs="Arial"/>
          <w:spacing w:val="2"/>
          <w:sz w:val="18"/>
          <w:szCs w:val="18"/>
        </w:rPr>
        <w:t xml:space="preserve"> as follows:</w:t>
      </w:r>
    </w:p>
    <w:p w14:paraId="2401FD5E" w14:textId="77777777" w:rsidR="00CF2A52" w:rsidRPr="00306D97" w:rsidRDefault="00CF2A52" w:rsidP="00CF2A52">
      <w:pPr>
        <w:spacing w:line="360" w:lineRule="auto"/>
        <w:rPr>
          <w:rFonts w:ascii="Trebuchet MS" w:hAnsi="Trebuchet MS" w:cs="Arial"/>
          <w:sz w:val="18"/>
          <w:szCs w:val="18"/>
        </w:rPr>
      </w:pPr>
    </w:p>
    <w:tbl>
      <w:tblPr>
        <w:tblStyle w:val="TableGrid1"/>
        <w:tblW w:w="9199"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88"/>
        <w:gridCol w:w="1137"/>
        <w:gridCol w:w="1134"/>
        <w:gridCol w:w="1134"/>
        <w:gridCol w:w="1131"/>
        <w:gridCol w:w="1135"/>
      </w:tblGrid>
      <w:tr w:rsidR="00CF2A52" w:rsidRPr="003A180E" w14:paraId="75B479BA" w14:textId="77777777" w:rsidTr="006A31B8">
        <w:trPr>
          <w:trHeight w:val="261"/>
        </w:trPr>
        <w:tc>
          <w:tcPr>
            <w:tcW w:w="2340" w:type="dxa"/>
            <w:vAlign w:val="bottom"/>
          </w:tcPr>
          <w:p w14:paraId="7B61CD73"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3A180E">
              <w:rPr>
                <w:rFonts w:ascii="Trebuchet MS" w:hAnsi="Trebuchet MS" w:cs="Arial"/>
                <w:sz w:val="18"/>
                <w:szCs w:val="18"/>
                <w:lang w:bidi="ar-SA"/>
              </w:rPr>
              <w:t>(</w:t>
            </w:r>
            <w:proofErr w:type="gramStart"/>
            <w:r w:rsidRPr="003A180E">
              <w:rPr>
                <w:rFonts w:ascii="Trebuchet MS" w:hAnsi="Trebuchet MS" w:cs="Arial"/>
                <w:sz w:val="18"/>
                <w:szCs w:val="18"/>
                <w:lang w:bidi="ar-SA"/>
              </w:rPr>
              <w:t>Unit :</w:t>
            </w:r>
            <w:proofErr w:type="gramEnd"/>
            <w:r w:rsidRPr="003A180E">
              <w:rPr>
                <w:rFonts w:ascii="Trebuchet MS" w:hAnsi="Trebuchet MS" w:cs="Arial"/>
                <w:sz w:val="18"/>
                <w:szCs w:val="18"/>
                <w:lang w:bidi="ar-SA"/>
              </w:rPr>
              <w:t xml:space="preserve"> Thousand Baht)</w:t>
            </w:r>
          </w:p>
        </w:tc>
        <w:tc>
          <w:tcPr>
            <w:tcW w:w="6859" w:type="dxa"/>
            <w:gridSpan w:val="6"/>
            <w:vAlign w:val="bottom"/>
          </w:tcPr>
          <w:p w14:paraId="72139E80" w14:textId="77777777" w:rsidR="00CF2A52" w:rsidRPr="003A180E"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3A180E">
              <w:rPr>
                <w:rFonts w:ascii="Trebuchet MS" w:hAnsi="Trebuchet MS" w:cs="Arial"/>
                <w:sz w:val="18"/>
                <w:szCs w:val="18"/>
                <w:lang w:bidi="ar-SA"/>
              </w:rPr>
              <w:t xml:space="preserve">Consolidated </w:t>
            </w:r>
            <w:r w:rsidRPr="003A180E">
              <w:rPr>
                <w:rFonts w:ascii="Trebuchet MS" w:hAnsi="Trebuchet MS" w:cs="Browallia New"/>
                <w:sz w:val="18"/>
                <w:szCs w:val="18"/>
                <w:lang w:val="en-US"/>
              </w:rPr>
              <w:t>financial information</w:t>
            </w:r>
          </w:p>
        </w:tc>
      </w:tr>
      <w:tr w:rsidR="00CF2A52" w:rsidRPr="003A180E" w14:paraId="023543E3" w14:textId="77777777" w:rsidTr="006A31B8">
        <w:trPr>
          <w:trHeight w:val="251"/>
        </w:trPr>
        <w:tc>
          <w:tcPr>
            <w:tcW w:w="2340" w:type="dxa"/>
            <w:vAlign w:val="bottom"/>
          </w:tcPr>
          <w:p w14:paraId="27AEBDB2"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59" w:type="dxa"/>
            <w:gridSpan w:val="6"/>
            <w:vAlign w:val="bottom"/>
          </w:tcPr>
          <w:p w14:paraId="75B02982" w14:textId="57CA28BB" w:rsidR="00CF2A52" w:rsidRPr="003A180E"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3A180E">
              <w:rPr>
                <w:rFonts w:ascii="Trebuchet MS" w:hAnsi="Trebuchet MS" w:cs="Browallia New"/>
                <w:sz w:val="18"/>
                <w:szCs w:val="18"/>
                <w:lang w:val="en-US"/>
              </w:rPr>
              <w:t xml:space="preserve">For the </w:t>
            </w:r>
            <w:r w:rsidRPr="003A180E">
              <w:rPr>
                <w:rFonts w:ascii="Trebuchet MS" w:hAnsi="Trebuchet MS" w:cs="Arial"/>
                <w:sz w:val="18"/>
                <w:szCs w:val="18"/>
                <w:lang w:val="en-US" w:bidi="ar-SA"/>
              </w:rPr>
              <w:t xml:space="preserve">three-month </w:t>
            </w:r>
            <w:proofErr w:type="gramStart"/>
            <w:r w:rsidRPr="003A180E">
              <w:rPr>
                <w:rFonts w:ascii="Trebuchet MS" w:hAnsi="Trebuchet MS" w:cs="Arial"/>
                <w:sz w:val="18"/>
                <w:szCs w:val="18"/>
                <w:lang w:val="en-US" w:bidi="ar-SA"/>
              </w:rPr>
              <w:t>periods</w:t>
            </w:r>
            <w:proofErr w:type="gramEnd"/>
            <w:r w:rsidRPr="003A180E">
              <w:rPr>
                <w:rFonts w:ascii="Trebuchet MS" w:hAnsi="Trebuchet MS" w:cs="Arial"/>
                <w:sz w:val="18"/>
                <w:szCs w:val="18"/>
                <w:lang w:val="en-US" w:bidi="ar-SA"/>
              </w:rPr>
              <w:t xml:space="preserve"> ended </w:t>
            </w:r>
            <w:r w:rsidR="0047626D" w:rsidRPr="003A180E">
              <w:rPr>
                <w:rFonts w:ascii="Trebuchet MS" w:hAnsi="Trebuchet MS" w:cs="Arial"/>
                <w:sz w:val="18"/>
                <w:szCs w:val="18"/>
                <w:lang w:val="en-US" w:bidi="ar-SA"/>
              </w:rPr>
              <w:t>31 March</w:t>
            </w:r>
          </w:p>
        </w:tc>
      </w:tr>
      <w:tr w:rsidR="00CF2A52" w:rsidRPr="003A180E" w14:paraId="59F78C33" w14:textId="77777777" w:rsidTr="006A31B8">
        <w:trPr>
          <w:trHeight w:val="476"/>
        </w:trPr>
        <w:tc>
          <w:tcPr>
            <w:tcW w:w="2340" w:type="dxa"/>
            <w:vAlign w:val="bottom"/>
          </w:tcPr>
          <w:p w14:paraId="5079FF0E" w14:textId="77777777" w:rsidR="00CF2A52" w:rsidRPr="003A180E" w:rsidRDefault="00CF2A52" w:rsidP="006A31B8">
            <w:pPr>
              <w:spacing w:line="380" w:lineRule="exact"/>
              <w:jc w:val="center"/>
              <w:rPr>
                <w:rFonts w:ascii="Trebuchet MS" w:hAnsi="Trebuchet MS" w:cs="Arial"/>
                <w:sz w:val="18"/>
                <w:szCs w:val="18"/>
                <w:cs/>
                <w:lang w:val="en-US"/>
              </w:rPr>
            </w:pPr>
          </w:p>
        </w:tc>
        <w:tc>
          <w:tcPr>
            <w:tcW w:w="2325" w:type="dxa"/>
            <w:gridSpan w:val="2"/>
            <w:vAlign w:val="bottom"/>
            <w:hideMark/>
          </w:tcPr>
          <w:p w14:paraId="733AA0A4" w14:textId="77777777" w:rsidR="00CF2A52" w:rsidRPr="003A180E"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A180E">
              <w:rPr>
                <w:rFonts w:ascii="Trebuchet MS" w:hAnsi="Trebuchet MS" w:cs="Arial"/>
                <w:sz w:val="18"/>
                <w:szCs w:val="18"/>
              </w:rPr>
              <w:t>Distribution of medical device and equipment</w:t>
            </w:r>
          </w:p>
        </w:tc>
        <w:tc>
          <w:tcPr>
            <w:tcW w:w="2268" w:type="dxa"/>
            <w:gridSpan w:val="2"/>
            <w:vAlign w:val="bottom"/>
            <w:hideMark/>
          </w:tcPr>
          <w:p w14:paraId="2B319B48" w14:textId="77777777" w:rsidR="00CF2A52" w:rsidRPr="003A180E"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Services of medical equipment</w:t>
            </w:r>
          </w:p>
        </w:tc>
        <w:tc>
          <w:tcPr>
            <w:tcW w:w="2266" w:type="dxa"/>
            <w:gridSpan w:val="2"/>
            <w:vAlign w:val="bottom"/>
          </w:tcPr>
          <w:p w14:paraId="291EDB9F" w14:textId="77777777" w:rsidR="00CF2A52" w:rsidRPr="003A180E"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1FDC1AA9" w14:textId="77777777" w:rsidR="00CF2A52" w:rsidRPr="003A180E"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Total</w:t>
            </w:r>
          </w:p>
        </w:tc>
      </w:tr>
      <w:tr w:rsidR="00205B7E" w:rsidRPr="003A180E" w14:paraId="64D08882" w14:textId="77777777" w:rsidTr="006A31B8">
        <w:tc>
          <w:tcPr>
            <w:tcW w:w="2340" w:type="dxa"/>
          </w:tcPr>
          <w:p w14:paraId="08CA7352" w14:textId="77777777" w:rsidR="00205B7E" w:rsidRPr="003A180E" w:rsidRDefault="00205B7E" w:rsidP="00205B7E">
            <w:pPr>
              <w:spacing w:line="380" w:lineRule="exact"/>
              <w:jc w:val="center"/>
              <w:rPr>
                <w:rFonts w:ascii="Trebuchet MS" w:hAnsi="Trebuchet MS" w:cs="Arial"/>
                <w:sz w:val="18"/>
                <w:szCs w:val="18"/>
              </w:rPr>
            </w:pPr>
          </w:p>
        </w:tc>
        <w:tc>
          <w:tcPr>
            <w:tcW w:w="1188" w:type="dxa"/>
            <w:hideMark/>
          </w:tcPr>
          <w:p w14:paraId="59B6CEC1" w14:textId="5C3639E4" w:rsidR="00205B7E" w:rsidRPr="003A180E" w:rsidRDefault="00205B7E" w:rsidP="00205B7E">
            <w:pPr>
              <w:pBdr>
                <w:bottom w:val="single" w:sz="4" w:space="1" w:color="auto"/>
              </w:pBdr>
              <w:spacing w:line="380" w:lineRule="exact"/>
              <w:jc w:val="center"/>
              <w:rPr>
                <w:rFonts w:ascii="Trebuchet MS" w:hAnsi="Trebuchet MS" w:cs="Arial"/>
                <w:sz w:val="18"/>
                <w:szCs w:val="18"/>
                <w:cs/>
              </w:rPr>
            </w:pPr>
            <w:r w:rsidRPr="003A180E">
              <w:rPr>
                <w:rFonts w:ascii="Trebuchet MS" w:hAnsi="Trebuchet MS" w:cs="Arial"/>
                <w:sz w:val="18"/>
                <w:szCs w:val="18"/>
              </w:rPr>
              <w:t>2026</w:t>
            </w:r>
          </w:p>
        </w:tc>
        <w:tc>
          <w:tcPr>
            <w:tcW w:w="1137" w:type="dxa"/>
            <w:hideMark/>
          </w:tcPr>
          <w:p w14:paraId="5526A445" w14:textId="6ACE2E8D" w:rsidR="00205B7E" w:rsidRPr="003A180E" w:rsidRDefault="00205B7E" w:rsidP="00205B7E">
            <w:pPr>
              <w:pBdr>
                <w:bottom w:val="single" w:sz="4" w:space="1" w:color="auto"/>
              </w:pBdr>
              <w:spacing w:line="380" w:lineRule="exact"/>
              <w:jc w:val="center"/>
              <w:rPr>
                <w:rFonts w:ascii="Trebuchet MS" w:hAnsi="Trebuchet MS" w:cs="Arial"/>
                <w:sz w:val="18"/>
                <w:szCs w:val="18"/>
              </w:rPr>
            </w:pPr>
            <w:r w:rsidRPr="003A180E">
              <w:rPr>
                <w:rFonts w:ascii="Trebuchet MS" w:hAnsi="Trebuchet MS" w:cs="Arial"/>
                <w:sz w:val="18"/>
                <w:szCs w:val="18"/>
              </w:rPr>
              <w:t>2025</w:t>
            </w:r>
          </w:p>
        </w:tc>
        <w:tc>
          <w:tcPr>
            <w:tcW w:w="1134" w:type="dxa"/>
            <w:hideMark/>
          </w:tcPr>
          <w:p w14:paraId="4678C2F5" w14:textId="7E732941" w:rsidR="00205B7E" w:rsidRPr="003A180E" w:rsidRDefault="00205B7E" w:rsidP="00205B7E">
            <w:pPr>
              <w:pBdr>
                <w:bottom w:val="single" w:sz="4" w:space="1" w:color="auto"/>
              </w:pBdr>
              <w:spacing w:line="380" w:lineRule="exact"/>
              <w:jc w:val="center"/>
              <w:rPr>
                <w:rFonts w:ascii="Trebuchet MS" w:hAnsi="Trebuchet MS" w:cs="Arial"/>
                <w:sz w:val="18"/>
                <w:szCs w:val="18"/>
              </w:rPr>
            </w:pPr>
            <w:r w:rsidRPr="003A180E">
              <w:rPr>
                <w:rFonts w:ascii="Trebuchet MS" w:hAnsi="Trebuchet MS" w:cs="Arial"/>
                <w:sz w:val="18"/>
                <w:szCs w:val="18"/>
              </w:rPr>
              <w:t>2026</w:t>
            </w:r>
          </w:p>
        </w:tc>
        <w:tc>
          <w:tcPr>
            <w:tcW w:w="1134" w:type="dxa"/>
            <w:hideMark/>
          </w:tcPr>
          <w:p w14:paraId="21DC0D51" w14:textId="370A7F3A" w:rsidR="00205B7E" w:rsidRPr="003A180E" w:rsidRDefault="00205B7E" w:rsidP="00205B7E">
            <w:pPr>
              <w:pBdr>
                <w:bottom w:val="single" w:sz="4" w:space="1" w:color="auto"/>
              </w:pBdr>
              <w:spacing w:line="380" w:lineRule="exact"/>
              <w:jc w:val="center"/>
              <w:rPr>
                <w:rFonts w:ascii="Trebuchet MS" w:hAnsi="Trebuchet MS" w:cs="Arial"/>
                <w:sz w:val="18"/>
                <w:szCs w:val="18"/>
              </w:rPr>
            </w:pPr>
            <w:r w:rsidRPr="003A180E">
              <w:rPr>
                <w:rFonts w:ascii="Trebuchet MS" w:hAnsi="Trebuchet MS" w:cs="Arial"/>
                <w:sz w:val="18"/>
                <w:szCs w:val="18"/>
              </w:rPr>
              <w:t>2025</w:t>
            </w:r>
          </w:p>
        </w:tc>
        <w:tc>
          <w:tcPr>
            <w:tcW w:w="1131" w:type="dxa"/>
            <w:hideMark/>
          </w:tcPr>
          <w:p w14:paraId="11F7ADE0" w14:textId="5EE757C1" w:rsidR="00205B7E" w:rsidRPr="003A180E" w:rsidRDefault="00205B7E" w:rsidP="00205B7E">
            <w:pPr>
              <w:pBdr>
                <w:bottom w:val="single" w:sz="4" w:space="1" w:color="auto"/>
              </w:pBdr>
              <w:spacing w:line="380" w:lineRule="exact"/>
              <w:jc w:val="center"/>
              <w:rPr>
                <w:rFonts w:ascii="Trebuchet MS" w:hAnsi="Trebuchet MS" w:cs="Arial"/>
                <w:sz w:val="18"/>
                <w:szCs w:val="18"/>
              </w:rPr>
            </w:pPr>
            <w:r w:rsidRPr="003A180E">
              <w:rPr>
                <w:rFonts w:ascii="Trebuchet MS" w:hAnsi="Trebuchet MS" w:cs="Arial"/>
                <w:sz w:val="18"/>
                <w:szCs w:val="18"/>
              </w:rPr>
              <w:t>2026</w:t>
            </w:r>
          </w:p>
        </w:tc>
        <w:tc>
          <w:tcPr>
            <w:tcW w:w="1135" w:type="dxa"/>
            <w:hideMark/>
          </w:tcPr>
          <w:p w14:paraId="65D62EDC" w14:textId="687C7424" w:rsidR="00205B7E" w:rsidRPr="003A180E" w:rsidRDefault="00205B7E" w:rsidP="00205B7E">
            <w:pPr>
              <w:pBdr>
                <w:bottom w:val="single" w:sz="4" w:space="1" w:color="auto"/>
              </w:pBdr>
              <w:spacing w:line="380" w:lineRule="exact"/>
              <w:jc w:val="center"/>
              <w:rPr>
                <w:rFonts w:ascii="Trebuchet MS" w:hAnsi="Trebuchet MS" w:cs="Arial"/>
                <w:sz w:val="18"/>
                <w:szCs w:val="18"/>
              </w:rPr>
            </w:pPr>
            <w:r w:rsidRPr="003A180E">
              <w:rPr>
                <w:rFonts w:ascii="Trebuchet MS" w:hAnsi="Trebuchet MS" w:cs="Arial"/>
                <w:sz w:val="18"/>
                <w:szCs w:val="18"/>
              </w:rPr>
              <w:t>2025</w:t>
            </w:r>
          </w:p>
        </w:tc>
      </w:tr>
      <w:tr w:rsidR="00CF2A52" w:rsidRPr="003A180E" w14:paraId="0B2B87EA" w14:textId="77777777" w:rsidTr="006A31B8">
        <w:trPr>
          <w:trHeight w:val="80"/>
        </w:trPr>
        <w:tc>
          <w:tcPr>
            <w:tcW w:w="2340" w:type="dxa"/>
          </w:tcPr>
          <w:p w14:paraId="2F11D438" w14:textId="77777777" w:rsidR="00CF2A52" w:rsidRPr="003A180E" w:rsidRDefault="00CF2A52" w:rsidP="006A31B8">
            <w:pPr>
              <w:spacing w:line="380" w:lineRule="exact"/>
              <w:jc w:val="center"/>
              <w:rPr>
                <w:rFonts w:ascii="Trebuchet MS" w:hAnsi="Trebuchet MS" w:cs="Arial"/>
                <w:sz w:val="18"/>
                <w:szCs w:val="18"/>
              </w:rPr>
            </w:pPr>
          </w:p>
        </w:tc>
        <w:tc>
          <w:tcPr>
            <w:tcW w:w="1188" w:type="dxa"/>
          </w:tcPr>
          <w:p w14:paraId="5A073EE2"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3045C6F"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395B0396"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3A57598"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2D9D3BD6"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40D3EB6" w14:textId="77777777" w:rsidR="00CF2A52" w:rsidRPr="003A180E"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3A180E" w:rsidRPr="003A180E" w14:paraId="7C2DE693" w14:textId="77777777" w:rsidTr="00241AD3">
        <w:trPr>
          <w:trHeight w:val="134"/>
        </w:trPr>
        <w:tc>
          <w:tcPr>
            <w:tcW w:w="2340" w:type="dxa"/>
            <w:hideMark/>
          </w:tcPr>
          <w:p w14:paraId="2009CD8A" w14:textId="77777777" w:rsidR="003A180E" w:rsidRPr="003A180E" w:rsidRDefault="003A180E" w:rsidP="003A180E">
            <w:pPr>
              <w:spacing w:line="380" w:lineRule="exact"/>
              <w:rPr>
                <w:rFonts w:ascii="Trebuchet MS" w:hAnsi="Trebuchet MS" w:cs="Arial"/>
                <w:sz w:val="18"/>
                <w:szCs w:val="18"/>
                <w:cs/>
              </w:rPr>
            </w:pPr>
            <w:r w:rsidRPr="003A180E">
              <w:rPr>
                <w:rFonts w:ascii="Trebuchet MS" w:hAnsi="Trebuchet MS" w:cs="Arial"/>
                <w:sz w:val="18"/>
                <w:szCs w:val="18"/>
              </w:rPr>
              <w:t>At point in time</w:t>
            </w:r>
          </w:p>
        </w:tc>
        <w:tc>
          <w:tcPr>
            <w:tcW w:w="1188" w:type="dxa"/>
          </w:tcPr>
          <w:p w14:paraId="331EDD15" w14:textId="67973F5C" w:rsidR="003A180E" w:rsidRPr="003A180E" w:rsidRDefault="00AF122D"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AF122D">
              <w:rPr>
                <w:rFonts w:ascii="Trebuchet MS" w:hAnsi="Trebuchet MS" w:cs="Arial"/>
                <w:sz w:val="18"/>
                <w:szCs w:val="18"/>
                <w:lang w:val="en-US"/>
              </w:rPr>
              <w:t>249,204</w:t>
            </w:r>
          </w:p>
        </w:tc>
        <w:tc>
          <w:tcPr>
            <w:tcW w:w="1137" w:type="dxa"/>
          </w:tcPr>
          <w:p w14:paraId="42144013" w14:textId="194F2395"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A180E">
              <w:rPr>
                <w:rFonts w:ascii="Trebuchet MS" w:eastAsia="Calibri" w:hAnsi="Trebuchet MS" w:cstheme="minorBidi"/>
                <w:sz w:val="18"/>
                <w:szCs w:val="18"/>
              </w:rPr>
              <w:t>289,494</w:t>
            </w:r>
          </w:p>
        </w:tc>
        <w:tc>
          <w:tcPr>
            <w:tcW w:w="1134" w:type="dxa"/>
          </w:tcPr>
          <w:p w14:paraId="1DEB03C1" w14:textId="45800C46" w:rsidR="003A180E" w:rsidRPr="003A180E" w:rsidRDefault="00B67FCF"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B67FCF">
              <w:rPr>
                <w:rFonts w:ascii="Trebuchet MS" w:hAnsi="Trebuchet MS" w:cs="Arial"/>
                <w:sz w:val="18"/>
                <w:szCs w:val="18"/>
                <w:lang w:val="en-US"/>
              </w:rPr>
              <w:t>8,250</w:t>
            </w:r>
          </w:p>
        </w:tc>
        <w:tc>
          <w:tcPr>
            <w:tcW w:w="1134" w:type="dxa"/>
          </w:tcPr>
          <w:p w14:paraId="5BFBB756" w14:textId="0D8C047F"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A180E">
              <w:rPr>
                <w:rFonts w:ascii="Trebuchet MS" w:eastAsia="Calibri" w:hAnsi="Trebuchet MS" w:cstheme="minorBidi"/>
                <w:sz w:val="18"/>
                <w:szCs w:val="18"/>
              </w:rPr>
              <w:t>5,38</w:t>
            </w:r>
            <w:r w:rsidR="00876CE2">
              <w:rPr>
                <w:rFonts w:ascii="Trebuchet MS" w:eastAsia="Calibri" w:hAnsi="Trebuchet MS" w:cstheme="minorBidi"/>
                <w:sz w:val="18"/>
                <w:szCs w:val="18"/>
              </w:rPr>
              <w:t>7</w:t>
            </w:r>
          </w:p>
        </w:tc>
        <w:tc>
          <w:tcPr>
            <w:tcW w:w="1131" w:type="dxa"/>
          </w:tcPr>
          <w:p w14:paraId="62B54F3B" w14:textId="0D2E10AA" w:rsidR="003A180E" w:rsidRPr="003A180E" w:rsidRDefault="00C706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C706FE">
              <w:rPr>
                <w:rFonts w:ascii="Trebuchet MS" w:hAnsi="Trebuchet MS" w:cs="Arial"/>
                <w:sz w:val="18"/>
                <w:szCs w:val="18"/>
                <w:lang w:val="en-US"/>
              </w:rPr>
              <w:t>257,4</w:t>
            </w:r>
            <w:r w:rsidR="007911B2">
              <w:rPr>
                <w:rFonts w:ascii="Trebuchet MS" w:hAnsi="Trebuchet MS" w:cs="Arial"/>
                <w:sz w:val="18"/>
                <w:szCs w:val="18"/>
                <w:lang w:val="en-US"/>
              </w:rPr>
              <w:t>54</w:t>
            </w:r>
          </w:p>
        </w:tc>
        <w:tc>
          <w:tcPr>
            <w:tcW w:w="1135" w:type="dxa"/>
          </w:tcPr>
          <w:p w14:paraId="60AD8756" w14:textId="2ADD19DD"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A180E">
              <w:rPr>
                <w:rFonts w:ascii="Trebuchet MS" w:eastAsia="Calibri" w:hAnsi="Trebuchet MS" w:cstheme="minorBidi"/>
                <w:sz w:val="18"/>
                <w:szCs w:val="18"/>
              </w:rPr>
              <w:t>294,88</w:t>
            </w:r>
            <w:r w:rsidR="00876CE2">
              <w:rPr>
                <w:rFonts w:ascii="Trebuchet MS" w:eastAsia="Calibri" w:hAnsi="Trebuchet MS" w:cstheme="minorBidi"/>
                <w:sz w:val="18"/>
                <w:szCs w:val="18"/>
              </w:rPr>
              <w:t>1</w:t>
            </w:r>
          </w:p>
        </w:tc>
      </w:tr>
      <w:tr w:rsidR="003A180E" w:rsidRPr="003A180E" w14:paraId="78BA6980" w14:textId="77777777" w:rsidTr="00241AD3">
        <w:trPr>
          <w:trHeight w:val="137"/>
        </w:trPr>
        <w:tc>
          <w:tcPr>
            <w:tcW w:w="2340" w:type="dxa"/>
            <w:hideMark/>
          </w:tcPr>
          <w:p w14:paraId="07F38AAB" w14:textId="77777777" w:rsidR="003A180E" w:rsidRPr="003A180E" w:rsidRDefault="003A180E" w:rsidP="003A180E">
            <w:pPr>
              <w:spacing w:line="380" w:lineRule="exact"/>
              <w:rPr>
                <w:rFonts w:ascii="Trebuchet MS" w:hAnsi="Trebuchet MS" w:cs="Arial"/>
                <w:sz w:val="18"/>
                <w:szCs w:val="18"/>
                <w:cs/>
              </w:rPr>
            </w:pPr>
            <w:r w:rsidRPr="003A180E">
              <w:rPr>
                <w:rFonts w:ascii="Trebuchet MS" w:hAnsi="Trebuchet MS" w:cs="Arial"/>
                <w:sz w:val="18"/>
                <w:szCs w:val="18"/>
              </w:rPr>
              <w:t>Over time</w:t>
            </w:r>
          </w:p>
        </w:tc>
        <w:tc>
          <w:tcPr>
            <w:tcW w:w="1188" w:type="dxa"/>
            <w:vAlign w:val="bottom"/>
          </w:tcPr>
          <w:p w14:paraId="251B7FF0" w14:textId="1C45B6BD" w:rsidR="003A180E" w:rsidRPr="003A180E" w:rsidRDefault="00EB3B27"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cs/>
                <w:lang w:val="en-US"/>
              </w:rPr>
            </w:pPr>
            <w:r w:rsidRPr="003A180E">
              <w:rPr>
                <w:rFonts w:ascii="Trebuchet MS" w:eastAsia="Calibri" w:hAnsi="Trebuchet MS" w:cstheme="minorBidi"/>
                <w:sz w:val="18"/>
                <w:szCs w:val="18"/>
              </w:rPr>
              <w:t>-</w:t>
            </w:r>
          </w:p>
        </w:tc>
        <w:tc>
          <w:tcPr>
            <w:tcW w:w="1137" w:type="dxa"/>
            <w:vAlign w:val="bottom"/>
          </w:tcPr>
          <w:p w14:paraId="2B07EE69" w14:textId="3F042AF0"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lang w:val="en-US"/>
              </w:rPr>
            </w:pPr>
            <w:r w:rsidRPr="003A180E">
              <w:rPr>
                <w:rFonts w:ascii="Trebuchet MS" w:eastAsia="Calibri" w:hAnsi="Trebuchet MS" w:cstheme="minorBidi"/>
                <w:sz w:val="18"/>
                <w:szCs w:val="18"/>
              </w:rPr>
              <w:t>-</w:t>
            </w:r>
          </w:p>
        </w:tc>
        <w:tc>
          <w:tcPr>
            <w:tcW w:w="1134" w:type="dxa"/>
            <w:vAlign w:val="bottom"/>
          </w:tcPr>
          <w:p w14:paraId="6A51EBE9" w14:textId="21AAEEA7" w:rsidR="003A180E" w:rsidRPr="00D91993" w:rsidRDefault="00130FF4"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22"/>
                <w:lang w:val="en-US"/>
              </w:rPr>
            </w:pPr>
            <w:r w:rsidRPr="00130FF4">
              <w:rPr>
                <w:rFonts w:ascii="Trebuchet MS" w:hAnsi="Trebuchet MS" w:cs="Arial"/>
                <w:sz w:val="18"/>
                <w:szCs w:val="18"/>
                <w:lang w:val="en-US"/>
              </w:rPr>
              <w:t>1,6</w:t>
            </w:r>
            <w:r w:rsidR="00D91993">
              <w:rPr>
                <w:rFonts w:ascii="Trebuchet MS" w:hAnsi="Trebuchet MS" w:cs="Browallia New"/>
                <w:sz w:val="18"/>
                <w:szCs w:val="22"/>
                <w:lang w:val="en-US"/>
              </w:rPr>
              <w:t>51</w:t>
            </w:r>
          </w:p>
        </w:tc>
        <w:tc>
          <w:tcPr>
            <w:tcW w:w="1134" w:type="dxa"/>
            <w:vAlign w:val="bottom"/>
          </w:tcPr>
          <w:p w14:paraId="63D44B91" w14:textId="59FA1A01"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A180E">
              <w:rPr>
                <w:rFonts w:ascii="Trebuchet MS" w:eastAsia="Calibri" w:hAnsi="Trebuchet MS" w:cstheme="minorBidi"/>
                <w:sz w:val="18"/>
                <w:szCs w:val="18"/>
              </w:rPr>
              <w:t>1,63</w:t>
            </w:r>
            <w:r w:rsidR="00876CE2">
              <w:rPr>
                <w:rFonts w:ascii="Trebuchet MS" w:eastAsia="Calibri" w:hAnsi="Trebuchet MS" w:cstheme="minorBidi"/>
                <w:sz w:val="18"/>
                <w:szCs w:val="18"/>
              </w:rPr>
              <w:t>7</w:t>
            </w:r>
          </w:p>
        </w:tc>
        <w:tc>
          <w:tcPr>
            <w:tcW w:w="1131" w:type="dxa"/>
            <w:vAlign w:val="bottom"/>
          </w:tcPr>
          <w:p w14:paraId="6263F887" w14:textId="2BAD06AE" w:rsidR="003A180E" w:rsidRPr="003A180E" w:rsidRDefault="00CA0FC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CA0FCE">
              <w:rPr>
                <w:rFonts w:ascii="Trebuchet MS" w:hAnsi="Trebuchet MS" w:cs="Arial"/>
                <w:sz w:val="18"/>
                <w:szCs w:val="18"/>
                <w:lang w:val="en-US"/>
              </w:rPr>
              <w:t>1,6</w:t>
            </w:r>
            <w:r w:rsidR="007911B2">
              <w:rPr>
                <w:rFonts w:ascii="Trebuchet MS" w:hAnsi="Trebuchet MS" w:cs="Arial"/>
                <w:sz w:val="18"/>
                <w:szCs w:val="18"/>
                <w:lang w:val="en-US"/>
              </w:rPr>
              <w:t>51</w:t>
            </w:r>
          </w:p>
        </w:tc>
        <w:tc>
          <w:tcPr>
            <w:tcW w:w="1135" w:type="dxa"/>
            <w:vAlign w:val="bottom"/>
          </w:tcPr>
          <w:p w14:paraId="304240BD" w14:textId="52D40DA6"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A180E">
              <w:rPr>
                <w:rFonts w:ascii="Trebuchet MS" w:eastAsia="Calibri" w:hAnsi="Trebuchet MS" w:cstheme="minorBidi"/>
                <w:sz w:val="18"/>
                <w:szCs w:val="18"/>
              </w:rPr>
              <w:t>1,63</w:t>
            </w:r>
            <w:r w:rsidR="00876CE2">
              <w:rPr>
                <w:rFonts w:ascii="Trebuchet MS" w:eastAsia="Calibri" w:hAnsi="Trebuchet MS" w:cstheme="minorBidi"/>
                <w:sz w:val="18"/>
                <w:szCs w:val="18"/>
              </w:rPr>
              <w:t>7</w:t>
            </w:r>
          </w:p>
        </w:tc>
      </w:tr>
      <w:tr w:rsidR="003A180E" w:rsidRPr="003A180E" w14:paraId="143F2802" w14:textId="77777777" w:rsidTr="00241AD3">
        <w:trPr>
          <w:cantSplit/>
          <w:trHeight w:val="256"/>
        </w:trPr>
        <w:tc>
          <w:tcPr>
            <w:tcW w:w="2340" w:type="dxa"/>
            <w:hideMark/>
          </w:tcPr>
          <w:p w14:paraId="226E4159" w14:textId="77777777" w:rsidR="003A180E" w:rsidRPr="003A180E" w:rsidRDefault="003A180E" w:rsidP="003A180E">
            <w:pPr>
              <w:spacing w:line="380" w:lineRule="exact"/>
              <w:rPr>
                <w:rFonts w:ascii="Trebuchet MS" w:hAnsi="Trebuchet MS" w:cs="Arial"/>
                <w:sz w:val="18"/>
                <w:szCs w:val="18"/>
                <w:cs/>
              </w:rPr>
            </w:pPr>
            <w:r w:rsidRPr="003A180E">
              <w:rPr>
                <w:rFonts w:ascii="Trebuchet MS" w:hAnsi="Trebuchet MS" w:cs="Arial"/>
                <w:sz w:val="18"/>
                <w:szCs w:val="18"/>
              </w:rPr>
              <w:t>Total</w:t>
            </w:r>
          </w:p>
        </w:tc>
        <w:tc>
          <w:tcPr>
            <w:tcW w:w="1188" w:type="dxa"/>
          </w:tcPr>
          <w:p w14:paraId="7ACDB1E5" w14:textId="6AE2CB5C" w:rsidR="003A180E" w:rsidRPr="003A180E" w:rsidRDefault="00130FF4"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sidR="00AF122D">
              <w:rPr>
                <w:rFonts w:ascii="Trebuchet MS" w:hAnsi="Trebuchet MS" w:cs="Arial"/>
                <w:noProof/>
                <w:sz w:val="18"/>
                <w:szCs w:val="18"/>
              </w:rPr>
              <w:t>249,204</w:t>
            </w:r>
            <w:r>
              <w:rPr>
                <w:rFonts w:ascii="Trebuchet MS" w:hAnsi="Trebuchet MS" w:cs="Arial"/>
                <w:sz w:val="18"/>
                <w:szCs w:val="18"/>
              </w:rPr>
              <w:fldChar w:fldCharType="end"/>
            </w:r>
          </w:p>
        </w:tc>
        <w:tc>
          <w:tcPr>
            <w:tcW w:w="1137" w:type="dxa"/>
          </w:tcPr>
          <w:p w14:paraId="402E91BB" w14:textId="6C1C1CE8" w:rsidR="003A180E" w:rsidRPr="003A180E"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A180E">
              <w:rPr>
                <w:rFonts w:ascii="Trebuchet MS" w:hAnsi="Trebuchet MS" w:cstheme="minorBidi"/>
                <w:sz w:val="18"/>
                <w:szCs w:val="18"/>
              </w:rPr>
              <w:t>289,494</w:t>
            </w:r>
          </w:p>
        </w:tc>
        <w:tc>
          <w:tcPr>
            <w:tcW w:w="1134" w:type="dxa"/>
            <w:vAlign w:val="bottom"/>
          </w:tcPr>
          <w:p w14:paraId="5599905E" w14:textId="46AC51D3" w:rsidR="003A180E" w:rsidRPr="003A180E" w:rsidRDefault="00130FF4"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sidR="00D91993">
              <w:rPr>
                <w:rFonts w:ascii="Trebuchet MS" w:hAnsi="Trebuchet MS" w:cs="Arial"/>
                <w:noProof/>
                <w:sz w:val="18"/>
                <w:szCs w:val="18"/>
              </w:rPr>
              <w:t>9,901</w:t>
            </w:r>
            <w:r>
              <w:rPr>
                <w:rFonts w:ascii="Trebuchet MS" w:hAnsi="Trebuchet MS" w:cs="Arial"/>
                <w:sz w:val="18"/>
                <w:szCs w:val="18"/>
              </w:rPr>
              <w:fldChar w:fldCharType="end"/>
            </w:r>
          </w:p>
        </w:tc>
        <w:tc>
          <w:tcPr>
            <w:tcW w:w="1134" w:type="dxa"/>
            <w:vAlign w:val="bottom"/>
          </w:tcPr>
          <w:p w14:paraId="7F445364" w14:textId="3F014F7F" w:rsidR="003A180E" w:rsidRPr="003A180E"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A180E">
              <w:rPr>
                <w:rFonts w:ascii="Trebuchet MS" w:hAnsi="Trebuchet MS" w:cstheme="minorBidi"/>
                <w:sz w:val="18"/>
                <w:szCs w:val="18"/>
              </w:rPr>
              <w:t>7,024</w:t>
            </w:r>
          </w:p>
        </w:tc>
        <w:tc>
          <w:tcPr>
            <w:tcW w:w="1131" w:type="dxa"/>
          </w:tcPr>
          <w:p w14:paraId="7B401D15" w14:textId="3F0AD187" w:rsidR="003A180E" w:rsidRPr="003A180E" w:rsidRDefault="00CA0FC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sidR="007911B2">
              <w:rPr>
                <w:rFonts w:ascii="Trebuchet MS" w:hAnsi="Trebuchet MS" w:cs="Arial"/>
                <w:noProof/>
                <w:sz w:val="18"/>
                <w:szCs w:val="18"/>
              </w:rPr>
              <w:t>259,105</w:t>
            </w:r>
            <w:r>
              <w:rPr>
                <w:rFonts w:ascii="Trebuchet MS" w:hAnsi="Trebuchet MS" w:cs="Arial"/>
                <w:sz w:val="18"/>
                <w:szCs w:val="18"/>
              </w:rPr>
              <w:fldChar w:fldCharType="end"/>
            </w:r>
          </w:p>
        </w:tc>
        <w:tc>
          <w:tcPr>
            <w:tcW w:w="1135" w:type="dxa"/>
          </w:tcPr>
          <w:p w14:paraId="65A8B546" w14:textId="7581BC6F" w:rsidR="003A180E" w:rsidRPr="003A180E"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A180E">
              <w:rPr>
                <w:rFonts w:ascii="Trebuchet MS" w:hAnsi="Trebuchet MS" w:cstheme="minorBidi"/>
                <w:sz w:val="18"/>
                <w:szCs w:val="18"/>
              </w:rPr>
              <w:t>296,518</w:t>
            </w:r>
          </w:p>
        </w:tc>
      </w:tr>
    </w:tbl>
    <w:p w14:paraId="074C95BF" w14:textId="77777777" w:rsidR="003A180E" w:rsidRPr="003A180E" w:rsidRDefault="003A180E" w:rsidP="003A180E">
      <w:pPr>
        <w:spacing w:line="360" w:lineRule="auto"/>
        <w:rPr>
          <w:rFonts w:ascii="Trebuchet MS" w:hAnsi="Trebuchet MS" w:cs="Arial"/>
          <w:sz w:val="18"/>
          <w:szCs w:val="18"/>
        </w:rPr>
      </w:pPr>
    </w:p>
    <w:tbl>
      <w:tblPr>
        <w:tblStyle w:val="TableGrid1"/>
        <w:tblW w:w="91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206"/>
        <w:gridCol w:w="1137"/>
        <w:gridCol w:w="1134"/>
        <w:gridCol w:w="1134"/>
        <w:gridCol w:w="1131"/>
        <w:gridCol w:w="1135"/>
      </w:tblGrid>
      <w:tr w:rsidR="003A180E" w:rsidRPr="003A180E" w14:paraId="0139DBBC" w14:textId="77777777">
        <w:trPr>
          <w:trHeight w:val="261"/>
        </w:trPr>
        <w:tc>
          <w:tcPr>
            <w:tcW w:w="2313" w:type="dxa"/>
            <w:vAlign w:val="bottom"/>
          </w:tcPr>
          <w:p w14:paraId="20198207"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A180E">
              <w:rPr>
                <w:rFonts w:ascii="Trebuchet MS" w:hAnsi="Trebuchet MS" w:cs="Arial"/>
                <w:sz w:val="18"/>
                <w:szCs w:val="18"/>
                <w:lang w:bidi="ar-SA"/>
              </w:rPr>
              <w:t>(Unit : Thousand Baht)</w:t>
            </w:r>
          </w:p>
        </w:tc>
        <w:tc>
          <w:tcPr>
            <w:tcW w:w="6877" w:type="dxa"/>
            <w:gridSpan w:val="6"/>
            <w:vAlign w:val="bottom"/>
          </w:tcPr>
          <w:p w14:paraId="0D9DFE85" w14:textId="77777777" w:rsidR="003A180E" w:rsidRPr="003A180E"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lang w:bidi="ar-SA"/>
              </w:rPr>
              <w:t>Separate financial information</w:t>
            </w:r>
          </w:p>
        </w:tc>
      </w:tr>
      <w:tr w:rsidR="003A180E" w:rsidRPr="003A180E" w14:paraId="16B7F56D" w14:textId="77777777">
        <w:trPr>
          <w:trHeight w:val="251"/>
        </w:trPr>
        <w:tc>
          <w:tcPr>
            <w:tcW w:w="2313" w:type="dxa"/>
            <w:vAlign w:val="bottom"/>
          </w:tcPr>
          <w:p w14:paraId="23AF5D3E"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77" w:type="dxa"/>
            <w:gridSpan w:val="6"/>
            <w:vAlign w:val="bottom"/>
          </w:tcPr>
          <w:p w14:paraId="1998D1DE" w14:textId="0F86F5FD" w:rsidR="003A180E" w:rsidRPr="003A180E"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3A180E">
              <w:rPr>
                <w:rFonts w:ascii="Trebuchet MS" w:hAnsi="Trebuchet MS" w:cs="Arial"/>
                <w:sz w:val="18"/>
                <w:szCs w:val="18"/>
                <w:lang w:val="en-US" w:bidi="ar-SA"/>
              </w:rPr>
              <w:t>For the three-month periods ended 31 March</w:t>
            </w:r>
          </w:p>
        </w:tc>
      </w:tr>
      <w:tr w:rsidR="003A180E" w:rsidRPr="003A180E" w14:paraId="69B51A0C" w14:textId="77777777">
        <w:trPr>
          <w:trHeight w:val="476"/>
        </w:trPr>
        <w:tc>
          <w:tcPr>
            <w:tcW w:w="2313" w:type="dxa"/>
            <w:vAlign w:val="bottom"/>
          </w:tcPr>
          <w:p w14:paraId="2A4F022C" w14:textId="77777777" w:rsidR="003A180E" w:rsidRPr="003A180E" w:rsidRDefault="003A180E">
            <w:pPr>
              <w:spacing w:line="380" w:lineRule="exact"/>
              <w:jc w:val="center"/>
              <w:rPr>
                <w:rFonts w:ascii="Trebuchet MS" w:hAnsi="Trebuchet MS" w:cs="Arial"/>
                <w:sz w:val="18"/>
                <w:szCs w:val="18"/>
                <w:cs/>
                <w:lang w:val="en-US"/>
              </w:rPr>
            </w:pPr>
          </w:p>
        </w:tc>
        <w:tc>
          <w:tcPr>
            <w:tcW w:w="2343" w:type="dxa"/>
            <w:gridSpan w:val="2"/>
            <w:vAlign w:val="bottom"/>
            <w:hideMark/>
          </w:tcPr>
          <w:p w14:paraId="34130A38" w14:textId="77777777" w:rsidR="003A180E" w:rsidRPr="003A180E"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A180E">
              <w:rPr>
                <w:rFonts w:ascii="Trebuchet MS" w:hAnsi="Trebuchet MS" w:cs="Arial"/>
                <w:sz w:val="18"/>
                <w:szCs w:val="18"/>
              </w:rPr>
              <w:t>Distribution of medical device and equipment</w:t>
            </w:r>
          </w:p>
        </w:tc>
        <w:tc>
          <w:tcPr>
            <w:tcW w:w="2268" w:type="dxa"/>
            <w:gridSpan w:val="2"/>
            <w:vAlign w:val="bottom"/>
            <w:hideMark/>
          </w:tcPr>
          <w:p w14:paraId="597BD953" w14:textId="77777777" w:rsidR="003A180E" w:rsidRPr="003A180E"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Services of medical equipment</w:t>
            </w:r>
          </w:p>
        </w:tc>
        <w:tc>
          <w:tcPr>
            <w:tcW w:w="2266" w:type="dxa"/>
            <w:gridSpan w:val="2"/>
            <w:vAlign w:val="bottom"/>
          </w:tcPr>
          <w:p w14:paraId="7F4D3893" w14:textId="77777777" w:rsidR="003A180E" w:rsidRPr="003A180E"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50806BD1" w14:textId="77777777" w:rsidR="003A180E" w:rsidRPr="003A180E"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Total</w:t>
            </w:r>
          </w:p>
        </w:tc>
      </w:tr>
      <w:tr w:rsidR="003A180E" w:rsidRPr="003A180E" w14:paraId="0E29E865" w14:textId="77777777">
        <w:tc>
          <w:tcPr>
            <w:tcW w:w="2313" w:type="dxa"/>
          </w:tcPr>
          <w:p w14:paraId="63B5387E" w14:textId="77777777" w:rsidR="003A180E" w:rsidRPr="003A180E" w:rsidRDefault="003A180E" w:rsidP="003A180E">
            <w:pPr>
              <w:spacing w:line="380" w:lineRule="exact"/>
              <w:jc w:val="center"/>
              <w:rPr>
                <w:rFonts w:ascii="Trebuchet MS" w:hAnsi="Trebuchet MS" w:cs="Arial"/>
                <w:sz w:val="18"/>
                <w:szCs w:val="18"/>
              </w:rPr>
            </w:pPr>
          </w:p>
        </w:tc>
        <w:tc>
          <w:tcPr>
            <w:tcW w:w="1206" w:type="dxa"/>
            <w:hideMark/>
          </w:tcPr>
          <w:p w14:paraId="3A451676" w14:textId="53FFC362"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A180E">
              <w:rPr>
                <w:rFonts w:ascii="Trebuchet MS" w:hAnsi="Trebuchet MS" w:cs="Arial"/>
                <w:sz w:val="18"/>
                <w:szCs w:val="18"/>
              </w:rPr>
              <w:t>2026</w:t>
            </w:r>
          </w:p>
        </w:tc>
        <w:tc>
          <w:tcPr>
            <w:tcW w:w="1137" w:type="dxa"/>
            <w:hideMark/>
          </w:tcPr>
          <w:p w14:paraId="077B7ACC" w14:textId="4E5B3F4D"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2025</w:t>
            </w:r>
          </w:p>
        </w:tc>
        <w:tc>
          <w:tcPr>
            <w:tcW w:w="1134" w:type="dxa"/>
            <w:hideMark/>
          </w:tcPr>
          <w:p w14:paraId="272293FE" w14:textId="74C4D809"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2026</w:t>
            </w:r>
          </w:p>
        </w:tc>
        <w:tc>
          <w:tcPr>
            <w:tcW w:w="1134" w:type="dxa"/>
            <w:hideMark/>
          </w:tcPr>
          <w:p w14:paraId="74942D5E" w14:textId="386619BD"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2025</w:t>
            </w:r>
          </w:p>
        </w:tc>
        <w:tc>
          <w:tcPr>
            <w:tcW w:w="1131" w:type="dxa"/>
            <w:hideMark/>
          </w:tcPr>
          <w:p w14:paraId="739D74E5" w14:textId="65B7379C"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2026</w:t>
            </w:r>
          </w:p>
        </w:tc>
        <w:tc>
          <w:tcPr>
            <w:tcW w:w="1135" w:type="dxa"/>
            <w:hideMark/>
          </w:tcPr>
          <w:p w14:paraId="7A9A57DE" w14:textId="0379FBD3"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A180E">
              <w:rPr>
                <w:rFonts w:ascii="Trebuchet MS" w:hAnsi="Trebuchet MS" w:cs="Arial"/>
                <w:sz w:val="18"/>
                <w:szCs w:val="18"/>
              </w:rPr>
              <w:t>2025</w:t>
            </w:r>
          </w:p>
        </w:tc>
      </w:tr>
      <w:tr w:rsidR="003A180E" w:rsidRPr="003A180E" w14:paraId="0F16DE8D" w14:textId="77777777">
        <w:trPr>
          <w:trHeight w:val="80"/>
        </w:trPr>
        <w:tc>
          <w:tcPr>
            <w:tcW w:w="2313" w:type="dxa"/>
          </w:tcPr>
          <w:p w14:paraId="78C53132" w14:textId="77777777" w:rsidR="003A180E" w:rsidRPr="003A180E" w:rsidRDefault="003A180E">
            <w:pPr>
              <w:spacing w:line="380" w:lineRule="exact"/>
              <w:jc w:val="center"/>
              <w:rPr>
                <w:rFonts w:ascii="Trebuchet MS" w:hAnsi="Trebuchet MS" w:cs="Arial"/>
                <w:sz w:val="18"/>
                <w:szCs w:val="18"/>
              </w:rPr>
            </w:pPr>
          </w:p>
        </w:tc>
        <w:tc>
          <w:tcPr>
            <w:tcW w:w="1206" w:type="dxa"/>
          </w:tcPr>
          <w:p w14:paraId="3FFD4872"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72D10BDC"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58C0FDF1"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EDAECAD"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2FB698CB"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B10659D" w14:textId="77777777" w:rsidR="003A180E" w:rsidRPr="003A180E"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3A180E" w:rsidRPr="003A180E" w14:paraId="08EF1ECA" w14:textId="77777777" w:rsidTr="00241AD3">
        <w:trPr>
          <w:trHeight w:val="134"/>
        </w:trPr>
        <w:tc>
          <w:tcPr>
            <w:tcW w:w="2313" w:type="dxa"/>
            <w:hideMark/>
          </w:tcPr>
          <w:p w14:paraId="7B6488A2" w14:textId="77777777" w:rsidR="003A180E" w:rsidRPr="003A180E" w:rsidRDefault="003A180E" w:rsidP="003A180E">
            <w:pPr>
              <w:spacing w:line="380" w:lineRule="exact"/>
              <w:rPr>
                <w:rFonts w:ascii="Trebuchet MS" w:hAnsi="Trebuchet MS" w:cs="Arial"/>
                <w:sz w:val="18"/>
                <w:szCs w:val="18"/>
                <w:cs/>
              </w:rPr>
            </w:pPr>
            <w:r w:rsidRPr="003A180E">
              <w:rPr>
                <w:rFonts w:ascii="Trebuchet MS" w:hAnsi="Trebuchet MS" w:cs="Arial"/>
                <w:sz w:val="18"/>
                <w:szCs w:val="18"/>
              </w:rPr>
              <w:t>At point in time</w:t>
            </w:r>
          </w:p>
        </w:tc>
        <w:tc>
          <w:tcPr>
            <w:tcW w:w="1206" w:type="dxa"/>
          </w:tcPr>
          <w:p w14:paraId="5ADA9EA5" w14:textId="60F0ADBC" w:rsidR="003A180E" w:rsidRPr="00241AD3" w:rsidRDefault="00506FC4"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cs/>
                <w:lang w:val="en-US"/>
              </w:rPr>
            </w:pPr>
            <w:r w:rsidRPr="00506FC4">
              <w:rPr>
                <w:rFonts w:ascii="Trebuchet MS" w:hAnsi="Trebuchet MS" w:cs="Arial"/>
                <w:sz w:val="18"/>
                <w:szCs w:val="18"/>
                <w:lang w:val="en-US"/>
              </w:rPr>
              <w:t>224,6</w:t>
            </w:r>
            <w:r w:rsidR="00591656">
              <w:rPr>
                <w:rFonts w:ascii="Trebuchet MS" w:hAnsi="Trebuchet MS" w:cs="Arial"/>
                <w:sz w:val="18"/>
                <w:szCs w:val="18"/>
                <w:lang w:val="en-US"/>
              </w:rPr>
              <w:t>21</w:t>
            </w:r>
          </w:p>
        </w:tc>
        <w:tc>
          <w:tcPr>
            <w:tcW w:w="1137" w:type="dxa"/>
          </w:tcPr>
          <w:p w14:paraId="1004FA15" w14:textId="1246BD67" w:rsidR="003A180E" w:rsidRPr="00241AD3"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41AD3">
              <w:rPr>
                <w:rFonts w:ascii="Trebuchet MS" w:eastAsia="Calibri" w:hAnsi="Trebuchet MS" w:cstheme="minorBidi"/>
                <w:sz w:val="18"/>
                <w:szCs w:val="18"/>
              </w:rPr>
              <w:t>262,016</w:t>
            </w:r>
          </w:p>
        </w:tc>
        <w:tc>
          <w:tcPr>
            <w:tcW w:w="1134" w:type="dxa"/>
          </w:tcPr>
          <w:p w14:paraId="29FABED0" w14:textId="4B46BDAD" w:rsidR="003A180E" w:rsidRPr="00241AD3" w:rsidRDefault="00025403"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41AD3">
              <w:rPr>
                <w:rFonts w:ascii="Trebuchet MS" w:hAnsi="Trebuchet MS" w:cs="Arial"/>
                <w:sz w:val="18"/>
                <w:szCs w:val="18"/>
                <w:lang w:val="en-US"/>
              </w:rPr>
              <w:t>8,250</w:t>
            </w:r>
          </w:p>
        </w:tc>
        <w:tc>
          <w:tcPr>
            <w:tcW w:w="1134" w:type="dxa"/>
          </w:tcPr>
          <w:p w14:paraId="1376FA79" w14:textId="5EDF654D" w:rsidR="003A180E" w:rsidRPr="00241AD3"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241AD3">
              <w:rPr>
                <w:rFonts w:ascii="Trebuchet MS" w:eastAsia="Calibri" w:hAnsi="Trebuchet MS" w:cstheme="minorBidi"/>
                <w:sz w:val="18"/>
                <w:szCs w:val="18"/>
              </w:rPr>
              <w:t>5,38</w:t>
            </w:r>
            <w:r w:rsidR="00876CE2">
              <w:rPr>
                <w:rFonts w:ascii="Trebuchet MS" w:eastAsia="Calibri" w:hAnsi="Trebuchet MS" w:cstheme="minorBidi"/>
                <w:sz w:val="18"/>
                <w:szCs w:val="18"/>
              </w:rPr>
              <w:t>7</w:t>
            </w:r>
          </w:p>
        </w:tc>
        <w:tc>
          <w:tcPr>
            <w:tcW w:w="1131" w:type="dxa"/>
          </w:tcPr>
          <w:p w14:paraId="56739D51" w14:textId="4FE9EB15" w:rsidR="003A180E" w:rsidRPr="00241AD3" w:rsidRDefault="00C332B6"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C332B6">
              <w:rPr>
                <w:rFonts w:ascii="Trebuchet MS" w:hAnsi="Trebuchet MS" w:cs="Arial"/>
                <w:sz w:val="18"/>
                <w:szCs w:val="18"/>
                <w:lang w:val="en-US"/>
              </w:rPr>
              <w:t>232,8</w:t>
            </w:r>
            <w:r w:rsidR="004B3F53">
              <w:rPr>
                <w:rFonts w:ascii="Trebuchet MS" w:hAnsi="Trebuchet MS" w:cs="Arial"/>
                <w:sz w:val="18"/>
                <w:szCs w:val="18"/>
                <w:lang w:val="en-US"/>
              </w:rPr>
              <w:t>71</w:t>
            </w:r>
          </w:p>
        </w:tc>
        <w:tc>
          <w:tcPr>
            <w:tcW w:w="1135" w:type="dxa"/>
          </w:tcPr>
          <w:p w14:paraId="2C671075" w14:textId="483585E3"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A180E">
              <w:rPr>
                <w:rFonts w:ascii="Trebuchet MS" w:eastAsia="Calibri" w:hAnsi="Trebuchet MS" w:cstheme="minorBidi"/>
                <w:sz w:val="18"/>
                <w:szCs w:val="18"/>
              </w:rPr>
              <w:t>267,40</w:t>
            </w:r>
            <w:r w:rsidR="00876CE2">
              <w:rPr>
                <w:rFonts w:ascii="Trebuchet MS" w:eastAsia="Calibri" w:hAnsi="Trebuchet MS" w:cstheme="minorBidi"/>
                <w:sz w:val="18"/>
                <w:szCs w:val="18"/>
              </w:rPr>
              <w:t>3</w:t>
            </w:r>
          </w:p>
        </w:tc>
      </w:tr>
      <w:tr w:rsidR="003A180E" w:rsidRPr="003A180E" w14:paraId="30D56489" w14:textId="77777777" w:rsidTr="00241AD3">
        <w:trPr>
          <w:trHeight w:val="137"/>
        </w:trPr>
        <w:tc>
          <w:tcPr>
            <w:tcW w:w="2313" w:type="dxa"/>
            <w:hideMark/>
          </w:tcPr>
          <w:p w14:paraId="587CED65" w14:textId="77777777" w:rsidR="003A180E" w:rsidRPr="003A180E" w:rsidRDefault="003A180E" w:rsidP="003A180E">
            <w:pPr>
              <w:spacing w:line="380" w:lineRule="exact"/>
              <w:rPr>
                <w:rFonts w:ascii="Trebuchet MS" w:hAnsi="Trebuchet MS" w:cs="Arial"/>
                <w:sz w:val="18"/>
                <w:szCs w:val="18"/>
                <w:cs/>
              </w:rPr>
            </w:pPr>
            <w:r w:rsidRPr="003A180E">
              <w:rPr>
                <w:rFonts w:ascii="Trebuchet MS" w:hAnsi="Trebuchet MS" w:cs="Arial"/>
                <w:sz w:val="18"/>
                <w:szCs w:val="18"/>
              </w:rPr>
              <w:t>Over time</w:t>
            </w:r>
          </w:p>
        </w:tc>
        <w:tc>
          <w:tcPr>
            <w:tcW w:w="1206" w:type="dxa"/>
            <w:vAlign w:val="bottom"/>
          </w:tcPr>
          <w:p w14:paraId="4BAC1681" w14:textId="052DD663" w:rsidR="003A180E" w:rsidRPr="00241AD3" w:rsidRDefault="00EB3B27"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80" w:lineRule="exact"/>
              <w:jc w:val="both"/>
              <w:rPr>
                <w:rFonts w:ascii="Trebuchet MS" w:hAnsi="Trebuchet MS" w:cs="Arial"/>
                <w:sz w:val="18"/>
                <w:szCs w:val="18"/>
                <w:cs/>
                <w:lang w:val="en-US"/>
              </w:rPr>
            </w:pPr>
            <w:r w:rsidRPr="00241AD3">
              <w:rPr>
                <w:rFonts w:ascii="Trebuchet MS" w:eastAsia="Calibri" w:hAnsi="Trebuchet MS" w:cstheme="minorBidi"/>
                <w:sz w:val="18"/>
                <w:szCs w:val="18"/>
              </w:rPr>
              <w:t>-</w:t>
            </w:r>
          </w:p>
        </w:tc>
        <w:tc>
          <w:tcPr>
            <w:tcW w:w="1137" w:type="dxa"/>
            <w:vAlign w:val="bottom"/>
          </w:tcPr>
          <w:p w14:paraId="23E83266" w14:textId="005A3213" w:rsidR="003A180E" w:rsidRPr="00241AD3"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80" w:lineRule="exact"/>
              <w:jc w:val="both"/>
              <w:rPr>
                <w:rFonts w:ascii="Trebuchet MS" w:hAnsi="Trebuchet MS" w:cs="Arial"/>
                <w:sz w:val="18"/>
                <w:szCs w:val="18"/>
                <w:lang w:val="en-US"/>
              </w:rPr>
            </w:pPr>
            <w:r w:rsidRPr="00241AD3">
              <w:rPr>
                <w:rFonts w:ascii="Trebuchet MS" w:eastAsia="Calibri" w:hAnsi="Trebuchet MS" w:cstheme="minorBidi"/>
                <w:sz w:val="18"/>
                <w:szCs w:val="18"/>
              </w:rPr>
              <w:t>-</w:t>
            </w:r>
          </w:p>
        </w:tc>
        <w:tc>
          <w:tcPr>
            <w:tcW w:w="1134" w:type="dxa"/>
            <w:vAlign w:val="bottom"/>
          </w:tcPr>
          <w:p w14:paraId="1DE23D3C" w14:textId="1B7CD885" w:rsidR="003A180E" w:rsidRPr="00241AD3" w:rsidRDefault="0031641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241AD3">
              <w:rPr>
                <w:rFonts w:ascii="Trebuchet MS" w:hAnsi="Trebuchet MS" w:cs="Arial"/>
                <w:sz w:val="18"/>
                <w:szCs w:val="18"/>
                <w:lang w:val="en-US"/>
              </w:rPr>
              <w:t>1,6</w:t>
            </w:r>
            <w:r w:rsidR="00D91993">
              <w:rPr>
                <w:rFonts w:ascii="Trebuchet MS" w:hAnsi="Trebuchet MS" w:cs="Arial"/>
                <w:sz w:val="18"/>
                <w:szCs w:val="18"/>
                <w:lang w:val="en-US"/>
              </w:rPr>
              <w:t>51</w:t>
            </w:r>
          </w:p>
        </w:tc>
        <w:tc>
          <w:tcPr>
            <w:tcW w:w="1134" w:type="dxa"/>
            <w:vAlign w:val="bottom"/>
          </w:tcPr>
          <w:p w14:paraId="0B53F9E5" w14:textId="5AB39E93" w:rsidR="003A180E" w:rsidRPr="00241AD3"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241AD3">
              <w:rPr>
                <w:rFonts w:ascii="Trebuchet MS" w:eastAsia="Calibri" w:hAnsi="Trebuchet MS" w:cstheme="minorBidi"/>
                <w:sz w:val="18"/>
                <w:szCs w:val="18"/>
              </w:rPr>
              <w:t>1,63</w:t>
            </w:r>
            <w:r w:rsidR="00876CE2">
              <w:rPr>
                <w:rFonts w:ascii="Trebuchet MS" w:eastAsia="Calibri" w:hAnsi="Trebuchet MS" w:cstheme="minorBidi"/>
                <w:sz w:val="18"/>
                <w:szCs w:val="18"/>
              </w:rPr>
              <w:t>7</w:t>
            </w:r>
          </w:p>
        </w:tc>
        <w:tc>
          <w:tcPr>
            <w:tcW w:w="1131" w:type="dxa"/>
            <w:vAlign w:val="bottom"/>
          </w:tcPr>
          <w:p w14:paraId="2FA68A87" w14:textId="11AFF051" w:rsidR="003A180E" w:rsidRPr="00241AD3" w:rsidRDefault="00025403"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41AD3">
              <w:rPr>
                <w:rFonts w:ascii="Trebuchet MS" w:hAnsi="Trebuchet MS" w:cs="Arial"/>
                <w:sz w:val="18"/>
                <w:szCs w:val="18"/>
                <w:lang w:val="en-US"/>
              </w:rPr>
              <w:t>1,6</w:t>
            </w:r>
            <w:r w:rsidR="004B3F53">
              <w:rPr>
                <w:rFonts w:ascii="Trebuchet MS" w:hAnsi="Trebuchet MS" w:cs="Arial"/>
                <w:sz w:val="18"/>
                <w:szCs w:val="18"/>
                <w:lang w:val="en-US"/>
              </w:rPr>
              <w:t>51</w:t>
            </w:r>
          </w:p>
        </w:tc>
        <w:tc>
          <w:tcPr>
            <w:tcW w:w="1135" w:type="dxa"/>
            <w:vAlign w:val="bottom"/>
          </w:tcPr>
          <w:p w14:paraId="231D29B2" w14:textId="0AF8871F"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A180E">
              <w:rPr>
                <w:rFonts w:ascii="Trebuchet MS" w:eastAsia="Calibri" w:hAnsi="Trebuchet MS" w:cstheme="minorBidi"/>
                <w:sz w:val="18"/>
                <w:szCs w:val="18"/>
              </w:rPr>
              <w:t>1,63</w:t>
            </w:r>
            <w:r w:rsidR="00876CE2">
              <w:rPr>
                <w:rFonts w:ascii="Trebuchet MS" w:eastAsia="Calibri" w:hAnsi="Trebuchet MS" w:cstheme="minorBidi"/>
                <w:sz w:val="18"/>
                <w:szCs w:val="18"/>
              </w:rPr>
              <w:t>7</w:t>
            </w:r>
          </w:p>
        </w:tc>
      </w:tr>
      <w:tr w:rsidR="003A180E" w:rsidRPr="003A180E" w14:paraId="62AA5DC2" w14:textId="77777777" w:rsidTr="00241AD3">
        <w:trPr>
          <w:cantSplit/>
          <w:trHeight w:val="256"/>
        </w:trPr>
        <w:tc>
          <w:tcPr>
            <w:tcW w:w="2313" w:type="dxa"/>
            <w:hideMark/>
          </w:tcPr>
          <w:p w14:paraId="057EB191" w14:textId="77777777" w:rsidR="003A180E" w:rsidRPr="003A180E" w:rsidRDefault="003A180E" w:rsidP="003A180E">
            <w:pPr>
              <w:spacing w:line="380" w:lineRule="exact"/>
              <w:rPr>
                <w:rFonts w:ascii="Trebuchet MS" w:hAnsi="Trebuchet MS" w:cs="Arial"/>
                <w:sz w:val="18"/>
                <w:szCs w:val="18"/>
                <w:cs/>
              </w:rPr>
            </w:pPr>
            <w:r w:rsidRPr="003A180E">
              <w:rPr>
                <w:rFonts w:ascii="Trebuchet MS" w:hAnsi="Trebuchet MS" w:cs="Arial"/>
                <w:sz w:val="18"/>
                <w:szCs w:val="18"/>
              </w:rPr>
              <w:t>Total</w:t>
            </w:r>
          </w:p>
        </w:tc>
        <w:tc>
          <w:tcPr>
            <w:tcW w:w="1206" w:type="dxa"/>
          </w:tcPr>
          <w:p w14:paraId="686EBA53" w14:textId="56D2A181" w:rsidR="003A180E" w:rsidRPr="00241AD3" w:rsidRDefault="0031641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241AD3">
              <w:rPr>
                <w:rFonts w:ascii="Trebuchet MS" w:hAnsi="Trebuchet MS" w:cs="Arial"/>
                <w:sz w:val="18"/>
                <w:szCs w:val="18"/>
              </w:rPr>
              <w:fldChar w:fldCharType="begin"/>
            </w:r>
            <w:r w:rsidRPr="00241AD3">
              <w:rPr>
                <w:rFonts w:ascii="Trebuchet MS" w:hAnsi="Trebuchet MS" w:cs="Arial"/>
                <w:sz w:val="18"/>
                <w:szCs w:val="18"/>
              </w:rPr>
              <w:instrText xml:space="preserve"> =SUM(ABOVE) </w:instrText>
            </w:r>
            <w:r w:rsidRPr="00241AD3">
              <w:rPr>
                <w:rFonts w:ascii="Trebuchet MS" w:hAnsi="Trebuchet MS" w:cs="Arial"/>
                <w:sz w:val="18"/>
                <w:szCs w:val="18"/>
              </w:rPr>
              <w:fldChar w:fldCharType="separate"/>
            </w:r>
            <w:r w:rsidR="00E543D8">
              <w:rPr>
                <w:rFonts w:ascii="Trebuchet MS" w:hAnsi="Trebuchet MS" w:cs="Arial"/>
                <w:noProof/>
                <w:sz w:val="18"/>
                <w:szCs w:val="18"/>
              </w:rPr>
              <w:t>224,621</w:t>
            </w:r>
            <w:r w:rsidRPr="00241AD3">
              <w:rPr>
                <w:rFonts w:ascii="Trebuchet MS" w:hAnsi="Trebuchet MS" w:cs="Arial"/>
                <w:sz w:val="18"/>
                <w:szCs w:val="18"/>
              </w:rPr>
              <w:fldChar w:fldCharType="end"/>
            </w:r>
          </w:p>
        </w:tc>
        <w:tc>
          <w:tcPr>
            <w:tcW w:w="1137" w:type="dxa"/>
          </w:tcPr>
          <w:p w14:paraId="7AEEFA42" w14:textId="0528832A" w:rsidR="003A180E" w:rsidRPr="00241AD3"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41AD3">
              <w:rPr>
                <w:rFonts w:ascii="Trebuchet MS" w:hAnsi="Trebuchet MS" w:cstheme="minorBidi"/>
                <w:sz w:val="18"/>
                <w:szCs w:val="18"/>
              </w:rPr>
              <w:t>262,016</w:t>
            </w:r>
          </w:p>
        </w:tc>
        <w:tc>
          <w:tcPr>
            <w:tcW w:w="1134" w:type="dxa"/>
            <w:vAlign w:val="bottom"/>
          </w:tcPr>
          <w:p w14:paraId="3D03BCB3" w14:textId="39351237" w:rsidR="003A180E" w:rsidRPr="00241AD3" w:rsidRDefault="0031641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41AD3">
              <w:rPr>
                <w:rFonts w:ascii="Trebuchet MS" w:hAnsi="Trebuchet MS" w:cs="Arial"/>
                <w:sz w:val="18"/>
                <w:szCs w:val="18"/>
              </w:rPr>
              <w:fldChar w:fldCharType="begin"/>
            </w:r>
            <w:r w:rsidRPr="00241AD3">
              <w:rPr>
                <w:rFonts w:ascii="Trebuchet MS" w:hAnsi="Trebuchet MS" w:cs="Arial"/>
                <w:sz w:val="18"/>
                <w:szCs w:val="18"/>
              </w:rPr>
              <w:instrText xml:space="preserve"> =SUM(ABOVE) </w:instrText>
            </w:r>
            <w:r w:rsidRPr="00241AD3">
              <w:rPr>
                <w:rFonts w:ascii="Trebuchet MS" w:hAnsi="Trebuchet MS" w:cs="Arial"/>
                <w:sz w:val="18"/>
                <w:szCs w:val="18"/>
              </w:rPr>
              <w:fldChar w:fldCharType="separate"/>
            </w:r>
            <w:r w:rsidR="00D91993">
              <w:rPr>
                <w:rFonts w:ascii="Trebuchet MS" w:hAnsi="Trebuchet MS" w:cs="Arial"/>
                <w:noProof/>
                <w:sz w:val="18"/>
                <w:szCs w:val="18"/>
              </w:rPr>
              <w:t>9,901</w:t>
            </w:r>
            <w:r w:rsidRPr="00241AD3">
              <w:rPr>
                <w:rFonts w:ascii="Trebuchet MS" w:hAnsi="Trebuchet MS" w:cs="Arial"/>
                <w:sz w:val="18"/>
                <w:szCs w:val="18"/>
              </w:rPr>
              <w:fldChar w:fldCharType="end"/>
            </w:r>
          </w:p>
        </w:tc>
        <w:tc>
          <w:tcPr>
            <w:tcW w:w="1134" w:type="dxa"/>
            <w:vAlign w:val="bottom"/>
          </w:tcPr>
          <w:p w14:paraId="536AE948" w14:textId="2B45BE91" w:rsidR="003A180E" w:rsidRPr="00241AD3"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41AD3">
              <w:rPr>
                <w:rFonts w:ascii="Trebuchet MS" w:hAnsi="Trebuchet MS" w:cstheme="minorBidi"/>
                <w:sz w:val="18"/>
                <w:szCs w:val="18"/>
              </w:rPr>
              <w:t>7,024</w:t>
            </w:r>
          </w:p>
        </w:tc>
        <w:tc>
          <w:tcPr>
            <w:tcW w:w="1131" w:type="dxa"/>
          </w:tcPr>
          <w:p w14:paraId="47844938" w14:textId="1C597B17" w:rsidR="003A180E" w:rsidRPr="00241AD3" w:rsidRDefault="00025403"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41AD3">
              <w:rPr>
                <w:rFonts w:ascii="Trebuchet MS" w:hAnsi="Trebuchet MS" w:cs="Arial"/>
                <w:sz w:val="18"/>
                <w:szCs w:val="18"/>
              </w:rPr>
              <w:fldChar w:fldCharType="begin"/>
            </w:r>
            <w:r w:rsidRPr="00241AD3">
              <w:rPr>
                <w:rFonts w:ascii="Trebuchet MS" w:hAnsi="Trebuchet MS" w:cs="Arial"/>
                <w:sz w:val="18"/>
                <w:szCs w:val="18"/>
              </w:rPr>
              <w:instrText xml:space="preserve"> =SUM(ABOVE) </w:instrText>
            </w:r>
            <w:r w:rsidRPr="00241AD3">
              <w:rPr>
                <w:rFonts w:ascii="Trebuchet MS" w:hAnsi="Trebuchet MS" w:cs="Arial"/>
                <w:sz w:val="18"/>
                <w:szCs w:val="18"/>
              </w:rPr>
              <w:fldChar w:fldCharType="separate"/>
            </w:r>
            <w:r w:rsidR="004B3F53">
              <w:rPr>
                <w:rFonts w:ascii="Trebuchet MS" w:hAnsi="Trebuchet MS" w:cs="Arial"/>
                <w:noProof/>
                <w:sz w:val="18"/>
                <w:szCs w:val="18"/>
              </w:rPr>
              <w:t>234,522</w:t>
            </w:r>
            <w:r w:rsidRPr="00241AD3">
              <w:rPr>
                <w:rFonts w:ascii="Trebuchet MS" w:hAnsi="Trebuchet MS" w:cs="Arial"/>
                <w:sz w:val="18"/>
                <w:szCs w:val="18"/>
              </w:rPr>
              <w:fldChar w:fldCharType="end"/>
            </w:r>
          </w:p>
        </w:tc>
        <w:tc>
          <w:tcPr>
            <w:tcW w:w="1135" w:type="dxa"/>
          </w:tcPr>
          <w:p w14:paraId="38F9CFEC" w14:textId="5218D041" w:rsidR="003A180E" w:rsidRPr="003A180E"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A180E">
              <w:rPr>
                <w:rFonts w:ascii="Trebuchet MS" w:hAnsi="Trebuchet MS" w:cstheme="minorBidi"/>
                <w:sz w:val="18"/>
                <w:szCs w:val="18"/>
              </w:rPr>
              <w:t>269,040</w:t>
            </w:r>
          </w:p>
        </w:tc>
      </w:tr>
    </w:tbl>
    <w:p w14:paraId="7684AD6C" w14:textId="77777777" w:rsidR="00FF56CE" w:rsidRPr="00306D97" w:rsidRDefault="00FF56CE"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Browallia New"/>
          <w:sz w:val="18"/>
          <w:szCs w:val="22"/>
        </w:rPr>
      </w:pPr>
    </w:p>
    <w:p w14:paraId="7C2CB4B4" w14:textId="4FD2C30E" w:rsidR="00CF2A52" w:rsidRPr="00306D97" w:rsidRDefault="0078288B"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z w:val="18"/>
          <w:szCs w:val="18"/>
        </w:rPr>
      </w:pPr>
      <w:r w:rsidRPr="00306D97">
        <w:rPr>
          <w:rFonts w:ascii="Trebuchet MS" w:hAnsi="Trebuchet MS" w:cs="Arial"/>
          <w:sz w:val="18"/>
          <w:szCs w:val="18"/>
        </w:rPr>
        <w:t xml:space="preserve">As at </w:t>
      </w:r>
      <w:r w:rsidR="00205B7E">
        <w:rPr>
          <w:rFonts w:ascii="Trebuchet MS" w:hAnsi="Trebuchet MS" w:cstheme="minorBidi"/>
          <w:sz w:val="18"/>
          <w:szCs w:val="18"/>
        </w:rPr>
        <w:t>31 March 2026</w:t>
      </w:r>
      <w:r w:rsidRPr="00306D97">
        <w:rPr>
          <w:rFonts w:ascii="Trebuchet MS" w:hAnsi="Trebuchet MS" w:cs="Arial"/>
          <w:sz w:val="18"/>
          <w:szCs w:val="18"/>
        </w:rPr>
        <w:t xml:space="preserve"> and </w:t>
      </w:r>
      <w:r w:rsidR="00205B7E">
        <w:rPr>
          <w:rFonts w:ascii="Trebuchet MS" w:hAnsi="Trebuchet MS" w:cs="Arial"/>
          <w:sz w:val="18"/>
          <w:szCs w:val="18"/>
        </w:rPr>
        <w:t>31 December 2025</w:t>
      </w:r>
      <w:r w:rsidR="002E1869">
        <w:rPr>
          <w:rFonts w:ascii="Trebuchet MS" w:hAnsi="Trebuchet MS" w:cs="Browallia New"/>
          <w:sz w:val="18"/>
          <w:szCs w:val="22"/>
        </w:rPr>
        <w:t>,</w:t>
      </w:r>
      <w:r w:rsidRPr="00306D97">
        <w:rPr>
          <w:rFonts w:ascii="Trebuchet MS" w:hAnsi="Trebuchet MS" w:cs="Arial"/>
          <w:sz w:val="18"/>
          <w:szCs w:val="18"/>
        </w:rPr>
        <w:t xml:space="preserve"> t</w:t>
      </w:r>
      <w:r w:rsidR="00876E76" w:rsidRPr="00306D97">
        <w:rPr>
          <w:rFonts w:ascii="Trebuchet MS" w:hAnsi="Trebuchet MS" w:cs="Arial"/>
          <w:sz w:val="18"/>
          <w:szCs w:val="18"/>
        </w:rPr>
        <w:t xml:space="preserve">he </w:t>
      </w:r>
      <w:r w:rsidR="002E1869">
        <w:rPr>
          <w:rFonts w:ascii="Trebuchet MS" w:hAnsi="Trebuchet MS" w:cs="Arial"/>
          <w:sz w:val="18"/>
          <w:szCs w:val="18"/>
        </w:rPr>
        <w:t>G</w:t>
      </w:r>
      <w:r w:rsidR="00876E76" w:rsidRPr="00306D97">
        <w:rPr>
          <w:rFonts w:ascii="Trebuchet MS" w:hAnsi="Trebuchet MS" w:cs="Arial"/>
          <w:sz w:val="18"/>
          <w:szCs w:val="18"/>
        </w:rPr>
        <w:t>roup</w:t>
      </w:r>
      <w:r w:rsidR="00923B4F" w:rsidRPr="00306D97">
        <w:rPr>
          <w:rFonts w:ascii="Trebuchet MS" w:hAnsi="Trebuchet MS" w:cs="Arial"/>
          <w:sz w:val="18"/>
          <w:szCs w:val="18"/>
        </w:rPr>
        <w:t xml:space="preserve"> has the remaining</w:t>
      </w:r>
      <w:r w:rsidR="0052340E">
        <w:rPr>
          <w:rFonts w:ascii="Trebuchet MS" w:hAnsi="Trebuchet MS" w:cs="Arial"/>
          <w:sz w:val="18"/>
          <w:szCs w:val="18"/>
        </w:rPr>
        <w:t xml:space="preserve"> </w:t>
      </w:r>
      <w:r w:rsidR="0052340E">
        <w:rPr>
          <w:rFonts w:ascii="Trebuchet MS" w:hAnsi="Trebuchet MS" w:cs="Browallia New"/>
          <w:sz w:val="18"/>
          <w:szCs w:val="22"/>
        </w:rPr>
        <w:t>d</w:t>
      </w:r>
      <w:r w:rsidR="0052340E" w:rsidRPr="00306D97">
        <w:rPr>
          <w:rFonts w:ascii="Trebuchet MS" w:hAnsi="Trebuchet MS" w:cs="Browallia New"/>
          <w:sz w:val="18"/>
          <w:szCs w:val="22"/>
        </w:rPr>
        <w:t xml:space="preserve">eferred revenues under </w:t>
      </w:r>
      <w:r w:rsidR="0052340E" w:rsidRPr="00306D97">
        <w:rPr>
          <w:rFonts w:ascii="Trebuchet MS" w:hAnsi="Trebuchet MS" w:cs="Arial"/>
          <w:sz w:val="18"/>
          <w:szCs w:val="18"/>
        </w:rPr>
        <w:t>performance obligations relate to the delivery of maintenance services</w:t>
      </w:r>
      <w:r w:rsidR="0052340E" w:rsidRPr="00306D97">
        <w:rPr>
          <w:rFonts w:ascii="Trebuchet MS" w:hAnsi="Trebuchet MS" w:cs="Arial"/>
          <w:sz w:val="18"/>
          <w:szCs w:val="18"/>
          <w:cs/>
        </w:rPr>
        <w:t xml:space="preserve"> </w:t>
      </w:r>
      <w:r w:rsidR="0052340E" w:rsidRPr="00306D97">
        <w:rPr>
          <w:rFonts w:ascii="Trebuchet MS" w:hAnsi="Trebuchet MS" w:cs="Arial"/>
          <w:sz w:val="18"/>
          <w:szCs w:val="18"/>
        </w:rPr>
        <w:t>of medical equipment</w:t>
      </w:r>
      <w:r w:rsidR="00A64D07">
        <w:rPr>
          <w:rFonts w:ascii="Trebuchet MS" w:hAnsi="Trebuchet MS" w:cstheme="minorBidi" w:hint="cs"/>
          <w:sz w:val="18"/>
          <w:szCs w:val="18"/>
          <w:cs/>
        </w:rPr>
        <w:t xml:space="preserve"> </w:t>
      </w:r>
      <w:r w:rsidR="00923B4F" w:rsidRPr="00306D97">
        <w:rPr>
          <w:rFonts w:ascii="Trebuchet MS" w:hAnsi="Trebuchet MS" w:cs="Arial"/>
          <w:sz w:val="18"/>
          <w:szCs w:val="18"/>
        </w:rPr>
        <w:t>which</w:t>
      </w:r>
      <w:r w:rsidR="00BA31B7" w:rsidRPr="00306D97">
        <w:rPr>
          <w:rFonts w:ascii="Trebuchet MS" w:hAnsi="Trebuchet MS" w:cs="Arial"/>
          <w:sz w:val="18"/>
          <w:szCs w:val="18"/>
        </w:rPr>
        <w:t xml:space="preserve"> </w:t>
      </w:r>
      <w:r w:rsidR="00771FB0">
        <w:rPr>
          <w:rFonts w:ascii="Trebuchet MS" w:hAnsi="Trebuchet MS" w:cs="Arial"/>
          <w:sz w:val="18"/>
          <w:szCs w:val="18"/>
        </w:rPr>
        <w:t>service</w:t>
      </w:r>
      <w:r w:rsidR="007B63DA">
        <w:rPr>
          <w:rFonts w:ascii="Trebuchet MS" w:hAnsi="Trebuchet MS" w:cs="Arial"/>
          <w:sz w:val="18"/>
          <w:szCs w:val="18"/>
        </w:rPr>
        <w:t>s</w:t>
      </w:r>
      <w:r w:rsidR="00771FB0">
        <w:rPr>
          <w:rFonts w:ascii="Trebuchet MS" w:hAnsi="Trebuchet MS" w:cs="Arial"/>
          <w:sz w:val="18"/>
          <w:szCs w:val="18"/>
        </w:rPr>
        <w:t xml:space="preserve"> </w:t>
      </w:r>
      <w:r w:rsidR="00BA31B7" w:rsidRPr="00306D97">
        <w:rPr>
          <w:rFonts w:ascii="Trebuchet MS" w:hAnsi="Trebuchet MS" w:cs="Arial"/>
          <w:sz w:val="18"/>
          <w:szCs w:val="18"/>
        </w:rPr>
        <w:t>are</w:t>
      </w:r>
      <w:r w:rsidR="00CF2A52" w:rsidRPr="00306D97">
        <w:rPr>
          <w:rFonts w:ascii="Trebuchet MS" w:hAnsi="Trebuchet MS" w:cs="Arial"/>
          <w:sz w:val="18"/>
          <w:szCs w:val="18"/>
          <w:cs/>
        </w:rPr>
        <w:t xml:space="preserve"> </w:t>
      </w:r>
      <w:r w:rsidR="00CF2A52" w:rsidRPr="00306D97">
        <w:rPr>
          <w:rFonts w:ascii="Trebuchet MS" w:hAnsi="Trebuchet MS" w:cs="Arial"/>
          <w:sz w:val="18"/>
          <w:szCs w:val="18"/>
        </w:rPr>
        <w:t>unsatisfied as follows:</w:t>
      </w:r>
    </w:p>
    <w:p w14:paraId="5A1D54D3" w14:textId="77777777" w:rsidR="00CF2A52" w:rsidRPr="00F041F1" w:rsidRDefault="00CF2A52" w:rsidP="00CF2A52">
      <w:pPr>
        <w:pStyle w:val="ListParagraph"/>
        <w:spacing w:line="300" w:lineRule="exact"/>
        <w:ind w:left="360"/>
        <w:jc w:val="thaiDistribute"/>
        <w:rPr>
          <w:rFonts w:ascii="Trebuchet MS" w:hAnsi="Trebuchet MS" w:cs="Arial"/>
          <w:szCs w:val="18"/>
        </w:rPr>
      </w:pPr>
    </w:p>
    <w:tbl>
      <w:tblPr>
        <w:tblW w:w="9248" w:type="dxa"/>
        <w:tblInd w:w="252" w:type="dxa"/>
        <w:tblLayout w:type="fixed"/>
        <w:tblLook w:val="0000" w:firstRow="0" w:lastRow="0" w:firstColumn="0" w:lastColumn="0" w:noHBand="0" w:noVBand="0"/>
      </w:tblPr>
      <w:tblGrid>
        <w:gridCol w:w="4428"/>
        <w:gridCol w:w="680"/>
        <w:gridCol w:w="1984"/>
        <w:gridCol w:w="236"/>
        <w:gridCol w:w="1920"/>
      </w:tblGrid>
      <w:tr w:rsidR="00CF2A52" w:rsidRPr="00306D97" w14:paraId="410C1206" w14:textId="77777777" w:rsidTr="006A31B8">
        <w:trPr>
          <w:trHeight w:val="340"/>
        </w:trPr>
        <w:tc>
          <w:tcPr>
            <w:tcW w:w="4428" w:type="dxa"/>
            <w:vAlign w:val="bottom"/>
          </w:tcPr>
          <w:p w14:paraId="324C112C" w14:textId="77777777" w:rsidR="00CF2A52" w:rsidRPr="00306D97" w:rsidRDefault="00CF2A52" w:rsidP="006A31B8">
            <w:pPr>
              <w:pStyle w:val="30"/>
              <w:tabs>
                <w:tab w:val="clear" w:pos="360"/>
              </w:tabs>
              <w:spacing w:before="60" w:after="30" w:line="360" w:lineRule="exact"/>
              <w:rPr>
                <w:rFonts w:ascii="Trebuchet MS" w:hAnsi="Trebuchet MS" w:cs="Arial"/>
                <w:b/>
                <w:bCs/>
                <w:sz w:val="18"/>
                <w:szCs w:val="18"/>
                <w:lang w:val="en-GB"/>
              </w:rPr>
            </w:pPr>
            <w:bookmarkStart w:id="0" w:name="_Hlk39052434"/>
            <w:r w:rsidRPr="00306D97">
              <w:rPr>
                <w:rFonts w:ascii="Trebuchet MS" w:hAnsi="Trebuchet MS" w:cs="Arial"/>
                <w:sz w:val="18"/>
                <w:szCs w:val="18"/>
                <w:lang w:bidi="ar-SA"/>
              </w:rPr>
              <w:t>(Unit : Thousand Baht)</w:t>
            </w:r>
          </w:p>
        </w:tc>
        <w:tc>
          <w:tcPr>
            <w:tcW w:w="680" w:type="dxa"/>
          </w:tcPr>
          <w:p w14:paraId="2B3B9BC1"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4140" w:type="dxa"/>
            <w:gridSpan w:val="3"/>
          </w:tcPr>
          <w:p w14:paraId="28D2FBA1"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69" w:right="-90" w:hanging="7"/>
              <w:jc w:val="center"/>
              <w:rPr>
                <w:rFonts w:ascii="Trebuchet MS" w:hAnsi="Trebuchet MS" w:cs="Browallia New"/>
                <w:sz w:val="18"/>
                <w:szCs w:val="18"/>
              </w:rPr>
            </w:pPr>
            <w:r w:rsidRPr="00306D97">
              <w:rPr>
                <w:rFonts w:ascii="Trebuchet MS" w:hAnsi="Trebuchet MS" w:cs="Arial"/>
                <w:sz w:val="18"/>
                <w:szCs w:val="18"/>
              </w:rPr>
              <w:t>Consolidated and Separate financial information</w:t>
            </w:r>
          </w:p>
        </w:tc>
      </w:tr>
      <w:tr w:rsidR="00CF2A52" w:rsidRPr="00306D97" w14:paraId="4A05E16A" w14:textId="77777777" w:rsidTr="006A31B8">
        <w:trPr>
          <w:trHeight w:val="340"/>
        </w:trPr>
        <w:tc>
          <w:tcPr>
            <w:tcW w:w="4428" w:type="dxa"/>
            <w:vAlign w:val="bottom"/>
          </w:tcPr>
          <w:p w14:paraId="071C5569"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65055FD4"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bottom w:val="single" w:sz="4" w:space="0" w:color="auto"/>
            </w:tcBorders>
            <w:vAlign w:val="bottom"/>
          </w:tcPr>
          <w:p w14:paraId="1A3A3B2F" w14:textId="54CE9DEB" w:rsidR="00CF2A52" w:rsidRPr="00306D97" w:rsidRDefault="0047626D" w:rsidP="006A31B8">
            <w:pPr>
              <w:spacing w:before="60" w:after="30" w:line="360" w:lineRule="exact"/>
              <w:ind w:left="-69" w:right="72" w:firstLine="69"/>
              <w:jc w:val="center"/>
              <w:rPr>
                <w:rFonts w:ascii="Trebuchet MS" w:hAnsi="Trebuchet MS" w:cs="Arial"/>
                <w:sz w:val="18"/>
                <w:szCs w:val="18"/>
              </w:rPr>
            </w:pPr>
            <w:r w:rsidRPr="00306D97">
              <w:rPr>
                <w:rFonts w:ascii="Trebuchet MS" w:hAnsi="Trebuchet MS" w:cs="Arial"/>
                <w:sz w:val="18"/>
                <w:szCs w:val="18"/>
                <w:lang w:bidi="ar-SA"/>
              </w:rPr>
              <w:t>31 March</w:t>
            </w:r>
            <w:r w:rsidR="00A20549" w:rsidRPr="00306D97">
              <w:rPr>
                <w:rFonts w:ascii="Trebuchet MS" w:hAnsi="Trebuchet MS" w:cs="Arial"/>
                <w:sz w:val="18"/>
                <w:szCs w:val="18"/>
                <w:lang w:bidi="ar-SA"/>
              </w:rPr>
              <w:t xml:space="preserve"> </w:t>
            </w:r>
            <w:r w:rsidR="00CF2A52" w:rsidRPr="00306D97">
              <w:rPr>
                <w:rFonts w:ascii="Trebuchet MS" w:hAnsi="Trebuchet MS" w:cs="Arial"/>
                <w:spacing w:val="-4"/>
                <w:sz w:val="18"/>
                <w:szCs w:val="18"/>
              </w:rPr>
              <w:t>202</w:t>
            </w:r>
            <w:r>
              <w:rPr>
                <w:rFonts w:ascii="Trebuchet MS" w:hAnsi="Trebuchet MS" w:cs="Arial"/>
                <w:spacing w:val="-4"/>
                <w:sz w:val="18"/>
                <w:szCs w:val="18"/>
              </w:rPr>
              <w:t>6</w:t>
            </w:r>
          </w:p>
        </w:tc>
        <w:tc>
          <w:tcPr>
            <w:tcW w:w="236" w:type="dxa"/>
            <w:tcBorders>
              <w:top w:val="single" w:sz="4" w:space="0" w:color="auto"/>
            </w:tcBorders>
            <w:vAlign w:val="bottom"/>
          </w:tcPr>
          <w:p w14:paraId="46FD3485"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tcBorders>
              <w:top w:val="single" w:sz="4" w:space="0" w:color="auto"/>
              <w:bottom w:val="single" w:sz="4" w:space="0" w:color="auto"/>
            </w:tcBorders>
            <w:vAlign w:val="bottom"/>
          </w:tcPr>
          <w:p w14:paraId="7AD49FDD" w14:textId="69642D22" w:rsidR="00CF2A52" w:rsidRPr="00306D97" w:rsidRDefault="00205B7E" w:rsidP="006A31B8">
            <w:pPr>
              <w:spacing w:before="60" w:after="30" w:line="360" w:lineRule="exact"/>
              <w:ind w:left="-69" w:right="72" w:firstLine="69"/>
              <w:jc w:val="center"/>
              <w:rPr>
                <w:rFonts w:ascii="Trebuchet MS" w:hAnsi="Trebuchet MS" w:cs="Arial"/>
                <w:spacing w:val="-4"/>
                <w:sz w:val="18"/>
                <w:szCs w:val="18"/>
                <w:cs/>
              </w:rPr>
            </w:pPr>
            <w:r>
              <w:rPr>
                <w:rFonts w:ascii="Trebuchet MS" w:hAnsi="Trebuchet MS" w:cs="Arial"/>
                <w:spacing w:val="-4"/>
                <w:sz w:val="18"/>
                <w:szCs w:val="18"/>
              </w:rPr>
              <w:t>31 December 2025</w:t>
            </w:r>
          </w:p>
        </w:tc>
      </w:tr>
      <w:tr w:rsidR="00CF2A52" w:rsidRPr="00306D97" w14:paraId="0544631D" w14:textId="77777777" w:rsidTr="006A31B8">
        <w:trPr>
          <w:trHeight w:val="340"/>
        </w:trPr>
        <w:tc>
          <w:tcPr>
            <w:tcW w:w="4428" w:type="dxa"/>
            <w:vAlign w:val="bottom"/>
          </w:tcPr>
          <w:p w14:paraId="5EA56A5C"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0AEE36DF"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tcBorders>
            <w:vAlign w:val="bottom"/>
          </w:tcPr>
          <w:p w14:paraId="6FBBCE9E"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rPr>
            </w:pPr>
          </w:p>
        </w:tc>
        <w:tc>
          <w:tcPr>
            <w:tcW w:w="236" w:type="dxa"/>
            <w:vAlign w:val="bottom"/>
          </w:tcPr>
          <w:p w14:paraId="12F279CA"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vAlign w:val="bottom"/>
          </w:tcPr>
          <w:p w14:paraId="7B36ED8E"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r>
      <w:tr w:rsidR="00E779E1" w:rsidRPr="00306D97" w14:paraId="65ACD076" w14:textId="77777777" w:rsidTr="00413277">
        <w:tc>
          <w:tcPr>
            <w:tcW w:w="4428" w:type="dxa"/>
          </w:tcPr>
          <w:p w14:paraId="2B9B1332"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Within 1 year</w:t>
            </w:r>
          </w:p>
        </w:tc>
        <w:tc>
          <w:tcPr>
            <w:tcW w:w="680" w:type="dxa"/>
          </w:tcPr>
          <w:p w14:paraId="773C3FD3"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vAlign w:val="bottom"/>
          </w:tcPr>
          <w:p w14:paraId="5D69799C" w14:textId="7CD17A41" w:rsidR="00E779E1" w:rsidRPr="00306D97" w:rsidRDefault="00E07FCE"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E07FCE">
              <w:rPr>
                <w:rFonts w:ascii="Trebuchet MS" w:hAnsi="Trebuchet MS" w:cs="Cordia New"/>
                <w:sz w:val="18"/>
                <w:szCs w:val="18"/>
              </w:rPr>
              <w:t>3,768</w:t>
            </w:r>
          </w:p>
        </w:tc>
        <w:tc>
          <w:tcPr>
            <w:tcW w:w="236" w:type="dxa"/>
          </w:tcPr>
          <w:p w14:paraId="326B4E88"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Pr>
          <w:p w14:paraId="59B090B8" w14:textId="4123BE21" w:rsidR="00E779E1" w:rsidRPr="00306D97" w:rsidRDefault="00DF1C6B"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Pr>
                <w:rFonts w:ascii="Trebuchet MS" w:hAnsi="Trebuchet MS" w:cs="Arial"/>
                <w:sz w:val="18"/>
                <w:szCs w:val="18"/>
              </w:rPr>
              <w:t>3,857</w:t>
            </w:r>
          </w:p>
        </w:tc>
      </w:tr>
      <w:tr w:rsidR="00E779E1" w:rsidRPr="00306D97" w14:paraId="5B50CE1C" w14:textId="77777777" w:rsidTr="00413277">
        <w:tc>
          <w:tcPr>
            <w:tcW w:w="4428" w:type="dxa"/>
          </w:tcPr>
          <w:p w14:paraId="31C6351B"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2 - 4 years</w:t>
            </w:r>
          </w:p>
        </w:tc>
        <w:tc>
          <w:tcPr>
            <w:tcW w:w="680" w:type="dxa"/>
          </w:tcPr>
          <w:p w14:paraId="1BF0186A"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bottom w:val="single" w:sz="4" w:space="0" w:color="auto"/>
            </w:tcBorders>
            <w:vAlign w:val="bottom"/>
          </w:tcPr>
          <w:p w14:paraId="64E5588C" w14:textId="501A0485" w:rsidR="00E779E1" w:rsidRPr="00306D97" w:rsidRDefault="00A530F8"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A530F8">
              <w:rPr>
                <w:rFonts w:ascii="Trebuchet MS" w:hAnsi="Trebuchet MS" w:cs="Cordia New"/>
                <w:sz w:val="18"/>
                <w:szCs w:val="18"/>
              </w:rPr>
              <w:t>7,323</w:t>
            </w:r>
          </w:p>
        </w:tc>
        <w:tc>
          <w:tcPr>
            <w:tcW w:w="236" w:type="dxa"/>
          </w:tcPr>
          <w:p w14:paraId="4D82DBFC"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bottom w:val="single" w:sz="4" w:space="0" w:color="auto"/>
            </w:tcBorders>
          </w:tcPr>
          <w:p w14:paraId="303E2651" w14:textId="535AE72F" w:rsidR="00E779E1" w:rsidRPr="00306D97" w:rsidRDefault="00DF1C6B"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cs/>
              </w:rPr>
            </w:pPr>
            <w:r>
              <w:rPr>
                <w:rFonts w:ascii="Trebuchet MS" w:hAnsi="Trebuchet MS" w:cs="Arial"/>
                <w:sz w:val="18"/>
                <w:szCs w:val="18"/>
              </w:rPr>
              <w:t>7,851</w:t>
            </w:r>
          </w:p>
        </w:tc>
      </w:tr>
      <w:tr w:rsidR="00E779E1" w:rsidRPr="00306D97" w14:paraId="4B4987A0" w14:textId="77777777" w:rsidTr="00413277">
        <w:tc>
          <w:tcPr>
            <w:tcW w:w="4428" w:type="dxa"/>
          </w:tcPr>
          <w:p w14:paraId="45FFFC76"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Total</w:t>
            </w:r>
          </w:p>
        </w:tc>
        <w:tc>
          <w:tcPr>
            <w:tcW w:w="680" w:type="dxa"/>
          </w:tcPr>
          <w:p w14:paraId="0885111D"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top w:val="single" w:sz="4" w:space="0" w:color="auto"/>
              <w:bottom w:val="single" w:sz="12" w:space="0" w:color="auto"/>
            </w:tcBorders>
            <w:vAlign w:val="bottom"/>
          </w:tcPr>
          <w:p w14:paraId="73EE3BA1" w14:textId="3B31FD2F" w:rsidR="00E779E1" w:rsidRPr="00306D97" w:rsidRDefault="00A530F8"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11,091</w:t>
            </w:r>
            <w:r>
              <w:rPr>
                <w:rFonts w:ascii="Trebuchet MS" w:hAnsi="Trebuchet MS" w:cs="Cordia New"/>
                <w:sz w:val="18"/>
                <w:szCs w:val="18"/>
              </w:rPr>
              <w:fldChar w:fldCharType="end"/>
            </w:r>
          </w:p>
        </w:tc>
        <w:tc>
          <w:tcPr>
            <w:tcW w:w="236" w:type="dxa"/>
          </w:tcPr>
          <w:p w14:paraId="1572953D"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top w:val="single" w:sz="4" w:space="0" w:color="auto"/>
              <w:bottom w:val="single" w:sz="12" w:space="0" w:color="auto"/>
            </w:tcBorders>
          </w:tcPr>
          <w:p w14:paraId="67D4017A" w14:textId="4CCA5A14" w:rsidR="00E779E1" w:rsidRPr="00306D97" w:rsidRDefault="00A530F8"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sidR="00DF1C6B">
              <w:rPr>
                <w:rFonts w:ascii="Trebuchet MS" w:hAnsi="Trebuchet MS" w:cs="Arial"/>
                <w:noProof/>
                <w:sz w:val="18"/>
                <w:szCs w:val="18"/>
              </w:rPr>
              <w:t>11,708</w:t>
            </w:r>
            <w:r>
              <w:rPr>
                <w:rFonts w:ascii="Trebuchet MS" w:hAnsi="Trebuchet MS" w:cs="Arial"/>
                <w:sz w:val="18"/>
                <w:szCs w:val="18"/>
              </w:rPr>
              <w:fldChar w:fldCharType="end"/>
            </w:r>
          </w:p>
        </w:tc>
      </w:tr>
      <w:bookmarkEnd w:id="0"/>
    </w:tbl>
    <w:p w14:paraId="5EE4EAF3" w14:textId="1C2D7649" w:rsidR="003A180E" w:rsidRDefault="003A180E"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ui-provider"/>
          <w:rFonts w:ascii="Trebuchet MS" w:hAnsi="Trebuchet MS" w:cs="Arial"/>
          <w:sz w:val="18"/>
          <w:szCs w:val="18"/>
        </w:rPr>
      </w:pPr>
      <w:r>
        <w:rPr>
          <w:rStyle w:val="ui-provider"/>
          <w:rFonts w:ascii="Trebuchet MS" w:hAnsi="Trebuchet MS" w:cs="Arial"/>
          <w:sz w:val="18"/>
          <w:szCs w:val="18"/>
        </w:rPr>
        <w:br w:type="page"/>
      </w:r>
    </w:p>
    <w:p w14:paraId="2A41A254" w14:textId="77777777" w:rsidR="00F057B0" w:rsidRPr="0009219A" w:rsidRDefault="00F76FE9" w:rsidP="0042705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rPr>
      </w:pPr>
      <w:r w:rsidRPr="0009219A">
        <w:rPr>
          <w:rFonts w:ascii="Trebuchet MS" w:hAnsi="Trebuchet MS" w:cs="Arial"/>
          <w:b/>
          <w:bCs/>
          <w:sz w:val="18"/>
          <w:szCs w:val="18"/>
        </w:rPr>
        <w:lastRenderedPageBreak/>
        <w:t>RELATED PARTY TRANSACTIONS</w:t>
      </w:r>
    </w:p>
    <w:p w14:paraId="70FC3C2B" w14:textId="77777777" w:rsidR="00014F97" w:rsidRDefault="00014F97" w:rsidP="00CB0680">
      <w:pPr>
        <w:tabs>
          <w:tab w:val="clear" w:pos="227"/>
          <w:tab w:val="clear" w:pos="454"/>
          <w:tab w:val="left" w:pos="9214"/>
        </w:tabs>
        <w:spacing w:line="360" w:lineRule="auto"/>
        <w:ind w:left="360"/>
        <w:jc w:val="thaiDistribute"/>
        <w:rPr>
          <w:rFonts w:ascii="Trebuchet MS" w:hAnsi="Trebuchet MS" w:cstheme="minorBidi"/>
          <w:spacing w:val="4"/>
          <w:sz w:val="18"/>
          <w:szCs w:val="22"/>
        </w:rPr>
      </w:pPr>
    </w:p>
    <w:p w14:paraId="68F39DCD" w14:textId="2AFBB814" w:rsidR="00A307DF" w:rsidRDefault="00F76FE9"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lang w:bidi="ar-SA"/>
        </w:rPr>
      </w:pPr>
      <w:r w:rsidRPr="00306D97">
        <w:rPr>
          <w:rFonts w:ascii="Trebuchet MS" w:hAnsi="Trebuchet MS" w:cs="Arial"/>
          <w:spacing w:val="4"/>
          <w:sz w:val="18"/>
          <w:szCs w:val="18"/>
          <w:lang w:bidi="ar-SA"/>
        </w:rPr>
        <w:t xml:space="preserve">The </w:t>
      </w:r>
      <w:r w:rsidR="00662582" w:rsidRPr="00306D97">
        <w:rPr>
          <w:rFonts w:ascii="Trebuchet MS" w:hAnsi="Trebuchet MS" w:cs="Arial"/>
          <w:spacing w:val="4"/>
          <w:sz w:val="18"/>
          <w:szCs w:val="18"/>
          <w:lang w:bidi="ar-SA"/>
        </w:rPr>
        <w:t>Group</w:t>
      </w:r>
      <w:r w:rsidRPr="00306D97">
        <w:rPr>
          <w:rFonts w:ascii="Trebuchet MS" w:hAnsi="Trebuchet MS" w:cs="Arial"/>
          <w:spacing w:val="4"/>
          <w:sz w:val="18"/>
          <w:szCs w:val="18"/>
          <w:lang w:bidi="ar-SA"/>
        </w:rPr>
        <w:t xml:space="preserve"> has</w:t>
      </w:r>
      <w:r w:rsidR="005110D9" w:rsidRPr="00306D97">
        <w:rPr>
          <w:rFonts w:ascii="Trebuchet MS" w:hAnsi="Trebuchet MS" w:cs="Arial"/>
          <w:spacing w:val="4"/>
          <w:sz w:val="18"/>
          <w:szCs w:val="18"/>
          <w:lang w:bidi="ar-SA"/>
        </w:rPr>
        <w:t xml:space="preserve"> significant</w:t>
      </w:r>
      <w:r w:rsidRPr="00306D97">
        <w:rPr>
          <w:rFonts w:ascii="Trebuchet MS" w:hAnsi="Trebuchet MS" w:cs="Arial"/>
          <w:spacing w:val="4"/>
          <w:sz w:val="18"/>
          <w:szCs w:val="18"/>
          <w:lang w:bidi="ar-SA"/>
        </w:rPr>
        <w:t xml:space="preserve"> transactions with related parties that are related through common</w:t>
      </w:r>
      <w:r w:rsidRPr="00306D97">
        <w:rPr>
          <w:rFonts w:ascii="Trebuchet MS" w:hAnsi="Trebuchet MS" w:cs="Arial"/>
          <w:sz w:val="18"/>
          <w:szCs w:val="18"/>
          <w:lang w:bidi="ar-SA"/>
        </w:rPr>
        <w:t xml:space="preserve"> sha</w:t>
      </w:r>
      <w:r w:rsidR="00BA7827" w:rsidRPr="00306D97">
        <w:rPr>
          <w:rFonts w:ascii="Trebuchet MS" w:hAnsi="Trebuchet MS" w:cs="Arial"/>
          <w:sz w:val="18"/>
          <w:szCs w:val="18"/>
          <w:lang w:bidi="ar-SA"/>
        </w:rPr>
        <w:t xml:space="preserve">reholding and/or directorship. </w:t>
      </w:r>
      <w:r w:rsidRPr="00306D97">
        <w:rPr>
          <w:rFonts w:ascii="Trebuchet MS" w:hAnsi="Trebuchet MS" w:cs="Arial"/>
          <w:sz w:val="18"/>
          <w:szCs w:val="18"/>
          <w:lang w:bidi="ar-SA"/>
        </w:rPr>
        <w:t xml:space="preserve">Thus, the financial </w:t>
      </w:r>
      <w:r w:rsidR="00CA5545">
        <w:rPr>
          <w:rFonts w:ascii="Trebuchet MS" w:hAnsi="Trebuchet MS" w:cs="Arial"/>
          <w:sz w:val="18"/>
          <w:szCs w:val="18"/>
          <w:lang w:bidi="ar-SA"/>
        </w:rPr>
        <w:t>information</w:t>
      </w:r>
      <w:r w:rsidRPr="00306D97">
        <w:rPr>
          <w:rFonts w:ascii="Trebuchet MS" w:hAnsi="Trebuchet MS" w:cs="Arial"/>
          <w:sz w:val="18"/>
          <w:szCs w:val="18"/>
          <w:lang w:bidi="ar-SA"/>
        </w:rPr>
        <w:t xml:space="preserve"> reflect the effects of those transactions on the basis agreed upon between the </w:t>
      </w:r>
      <w:r w:rsidR="00662582" w:rsidRPr="00306D97">
        <w:rPr>
          <w:rFonts w:ascii="Trebuchet MS" w:hAnsi="Trebuchet MS" w:cs="Arial"/>
          <w:sz w:val="18"/>
          <w:szCs w:val="18"/>
          <w:lang w:bidi="ar-SA"/>
        </w:rPr>
        <w:t>Group</w:t>
      </w:r>
      <w:r w:rsidRPr="00306D97">
        <w:rPr>
          <w:rFonts w:ascii="Trebuchet MS" w:hAnsi="Trebuchet MS" w:cs="Arial"/>
          <w:sz w:val="18"/>
          <w:szCs w:val="18"/>
          <w:lang w:bidi="ar-SA"/>
        </w:rPr>
        <w:t xml:space="preserve"> and </w:t>
      </w:r>
      <w:r w:rsidR="00BA7827" w:rsidRPr="00306D97">
        <w:rPr>
          <w:rFonts w:ascii="Trebuchet MS" w:hAnsi="Trebuchet MS" w:cs="Arial"/>
          <w:sz w:val="18"/>
          <w:szCs w:val="18"/>
          <w:lang w:bidi="ar-SA"/>
        </w:rPr>
        <w:t>its related parties, which</w:t>
      </w:r>
      <w:r w:rsidR="00E215F7" w:rsidRPr="00306D97">
        <w:rPr>
          <w:rFonts w:ascii="Trebuchet MS" w:hAnsi="Trebuchet MS" w:cs="Arial"/>
          <w:sz w:val="18"/>
          <w:szCs w:val="18"/>
          <w:lang w:bidi="ar-SA"/>
        </w:rPr>
        <w:t xml:space="preserve"> may</w:t>
      </w:r>
      <w:r w:rsidRPr="00306D97">
        <w:rPr>
          <w:rFonts w:ascii="Trebuchet MS" w:hAnsi="Trebuchet MS" w:cs="Arial"/>
          <w:sz w:val="18"/>
          <w:szCs w:val="18"/>
          <w:lang w:bidi="ar-SA"/>
        </w:rPr>
        <w:t xml:space="preserve"> be different from the basis used for transactions with unrelated parties.</w:t>
      </w:r>
    </w:p>
    <w:p w14:paraId="17756852" w14:textId="77777777" w:rsidR="00D52384" w:rsidRPr="00306D97" w:rsidRDefault="00D52384" w:rsidP="001C3A3C">
      <w:pPr>
        <w:tabs>
          <w:tab w:val="clear" w:pos="227"/>
          <w:tab w:val="clear" w:pos="454"/>
          <w:tab w:val="left" w:pos="9214"/>
        </w:tabs>
        <w:spacing w:line="360" w:lineRule="auto"/>
        <w:ind w:left="426"/>
        <w:jc w:val="thaiDistribute"/>
        <w:rPr>
          <w:rFonts w:ascii="Trebuchet MS" w:hAnsi="Trebuchet MS" w:cs="Arial"/>
          <w:sz w:val="18"/>
          <w:szCs w:val="18"/>
          <w:lang w:bidi="ar-SA"/>
        </w:rPr>
      </w:pPr>
    </w:p>
    <w:p w14:paraId="7AD309FC" w14:textId="68BB2771" w:rsidR="006C0A61"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bidi="ar-SA"/>
        </w:rPr>
        <w:t>Significant transactions with</w:t>
      </w:r>
      <w:r w:rsidR="0001202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related parties </w:t>
      </w:r>
      <w:r w:rsidR="00C81ACB" w:rsidRPr="00306D97">
        <w:rPr>
          <w:rFonts w:ascii="Trebuchet MS" w:hAnsi="Trebuchet MS" w:cs="Arial"/>
          <w:sz w:val="18"/>
          <w:szCs w:val="18"/>
          <w:lang w:bidi="ar-SA"/>
        </w:rPr>
        <w:t xml:space="preserve">for the three-month periods ended </w:t>
      </w:r>
      <w:r w:rsidR="0047626D" w:rsidRPr="00306D97">
        <w:rPr>
          <w:rFonts w:ascii="Trebuchet MS" w:hAnsi="Trebuchet MS" w:cs="Arial"/>
          <w:sz w:val="18"/>
          <w:szCs w:val="18"/>
          <w:lang w:bidi="ar-SA"/>
        </w:rPr>
        <w:t xml:space="preserve">31 March </w:t>
      </w:r>
      <w:r w:rsidR="0047626D" w:rsidRPr="00306D97">
        <w:rPr>
          <w:rFonts w:ascii="Trebuchet MS" w:hAnsi="Trebuchet MS" w:cs="Arial"/>
          <w:spacing w:val="-4"/>
          <w:sz w:val="18"/>
          <w:szCs w:val="18"/>
        </w:rPr>
        <w:t>202</w:t>
      </w:r>
      <w:r w:rsidR="0047626D">
        <w:rPr>
          <w:rFonts w:ascii="Trebuchet MS" w:hAnsi="Trebuchet MS" w:cs="Arial"/>
          <w:spacing w:val="-4"/>
          <w:sz w:val="18"/>
          <w:szCs w:val="18"/>
        </w:rPr>
        <w:t>6</w:t>
      </w:r>
      <w:r w:rsidRPr="00306D97">
        <w:rPr>
          <w:rFonts w:ascii="Trebuchet MS" w:hAnsi="Trebuchet MS" w:cs="Arial"/>
          <w:sz w:val="18"/>
          <w:szCs w:val="18"/>
          <w:lang w:bidi="ar-SA"/>
        </w:rPr>
        <w:t xml:space="preserve"> and</w:t>
      </w:r>
      <w:r w:rsidR="00BA7827" w:rsidRPr="00306D97">
        <w:rPr>
          <w:rFonts w:ascii="Trebuchet MS" w:hAnsi="Trebuchet MS" w:cs="Arial"/>
          <w:sz w:val="18"/>
          <w:szCs w:val="18"/>
          <w:lang w:bidi="ar-SA"/>
        </w:rPr>
        <w:t xml:space="preserve"> </w:t>
      </w:r>
      <w:r w:rsidRPr="00306D97">
        <w:rPr>
          <w:rFonts w:ascii="Trebuchet MS" w:hAnsi="Trebuchet MS" w:cs="Arial"/>
          <w:sz w:val="18"/>
          <w:szCs w:val="18"/>
          <w:lang w:bidi="ar-SA"/>
        </w:rPr>
        <w:t>20</w:t>
      </w:r>
      <w:r w:rsidR="00FD708B" w:rsidRPr="00306D97">
        <w:rPr>
          <w:rFonts w:ascii="Trebuchet MS" w:hAnsi="Trebuchet MS" w:cs="Arial"/>
          <w:sz w:val="18"/>
          <w:szCs w:val="18"/>
          <w:lang w:bidi="ar-SA"/>
        </w:rPr>
        <w:t>2</w:t>
      </w:r>
      <w:r w:rsidR="003A180E">
        <w:rPr>
          <w:rFonts w:ascii="Trebuchet MS" w:hAnsi="Trebuchet MS" w:cs="Arial"/>
          <w:sz w:val="18"/>
          <w:szCs w:val="18"/>
          <w:lang w:bidi="ar-SA"/>
        </w:rPr>
        <w:t>5</w:t>
      </w:r>
      <w:r w:rsidR="00C969E6" w:rsidRPr="00306D97">
        <w:rPr>
          <w:rFonts w:ascii="Trebuchet MS" w:hAnsi="Trebuchet MS" w:cs="Arial"/>
          <w:sz w:val="18"/>
          <w:szCs w:val="18"/>
          <w:lang w:bidi="ar-SA"/>
        </w:rPr>
        <w:t xml:space="preserve"> </w:t>
      </w:r>
      <w:r w:rsidRPr="00306D97">
        <w:rPr>
          <w:rFonts w:ascii="Trebuchet MS" w:hAnsi="Trebuchet MS" w:cs="Arial"/>
          <w:sz w:val="18"/>
          <w:szCs w:val="18"/>
          <w:lang w:bidi="ar-SA"/>
        </w:rPr>
        <w:t>are</w:t>
      </w:r>
      <w:r w:rsidR="00FD708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as </w:t>
      </w:r>
      <w:r w:rsidR="009A1BC4" w:rsidRPr="00306D97">
        <w:rPr>
          <w:rFonts w:ascii="Trebuchet MS" w:hAnsi="Trebuchet MS" w:cs="Arial"/>
          <w:sz w:val="18"/>
          <w:szCs w:val="18"/>
          <w:lang w:bidi="ar-SA"/>
        </w:rPr>
        <w:t>follows</w:t>
      </w:r>
      <w:r w:rsidR="009A1BC4" w:rsidRPr="00306D97">
        <w:rPr>
          <w:rFonts w:ascii="Trebuchet MS" w:hAnsi="Trebuchet MS" w:cs="Arial"/>
          <w:sz w:val="18"/>
          <w:szCs w:val="18"/>
        </w:rPr>
        <w:t>:</w:t>
      </w:r>
    </w:p>
    <w:p w14:paraId="53B74281" w14:textId="77777777" w:rsidR="00A85313" w:rsidRDefault="00A85313" w:rsidP="00C969E6">
      <w:pPr>
        <w:tabs>
          <w:tab w:val="clear" w:pos="227"/>
          <w:tab w:val="clear" w:pos="454"/>
          <w:tab w:val="left" w:pos="9214"/>
        </w:tabs>
        <w:spacing w:line="360" w:lineRule="auto"/>
        <w:ind w:left="360"/>
        <w:jc w:val="thaiDistribute"/>
        <w:rPr>
          <w:rFonts w:ascii="Trebuchet MS" w:hAnsi="Trebuchet MS" w:cs="Arial"/>
          <w:sz w:val="18"/>
          <w:szCs w:val="18"/>
        </w:rPr>
      </w:pPr>
    </w:p>
    <w:tbl>
      <w:tblPr>
        <w:tblW w:w="9249" w:type="dxa"/>
        <w:tblInd w:w="270" w:type="dxa"/>
        <w:tblLayout w:type="fixed"/>
        <w:tblLook w:val="04A0" w:firstRow="1" w:lastRow="0" w:firstColumn="1" w:lastColumn="0" w:noHBand="0" w:noVBand="1"/>
      </w:tblPr>
      <w:tblGrid>
        <w:gridCol w:w="2284"/>
        <w:gridCol w:w="2280"/>
        <w:gridCol w:w="1187"/>
        <w:gridCol w:w="1161"/>
        <w:gridCol w:w="1166"/>
        <w:gridCol w:w="1160"/>
        <w:gridCol w:w="11"/>
      </w:tblGrid>
      <w:tr w:rsidR="00CA3D7D" w:rsidRPr="00390E76" w14:paraId="135000DC" w14:textId="77777777" w:rsidTr="003473F3">
        <w:trPr>
          <w:tblHeader/>
        </w:trPr>
        <w:tc>
          <w:tcPr>
            <w:tcW w:w="2284" w:type="dxa"/>
          </w:tcPr>
          <w:p w14:paraId="061030B5" w14:textId="0C2DC52D" w:rsidR="00CA3D7D" w:rsidRPr="005B5F87"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r w:rsidRPr="005B5F87">
              <w:rPr>
                <w:rFonts w:ascii="Trebuchet MS" w:hAnsi="Trebuchet MS" w:cs="Arial"/>
                <w:sz w:val="18"/>
                <w:szCs w:val="18"/>
              </w:rPr>
              <w:t>(Unit : Thousand Baht)</w:t>
            </w:r>
          </w:p>
        </w:tc>
        <w:tc>
          <w:tcPr>
            <w:tcW w:w="2280" w:type="dxa"/>
          </w:tcPr>
          <w:p w14:paraId="3629306C" w14:textId="77777777" w:rsidR="00CA3D7D" w:rsidRPr="005B5F87"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348" w:type="dxa"/>
            <w:gridSpan w:val="2"/>
          </w:tcPr>
          <w:p w14:paraId="6E7F220F" w14:textId="77777777" w:rsidR="00CA3D7D" w:rsidRPr="005B5F87"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5B5F87">
              <w:rPr>
                <w:rFonts w:ascii="Trebuchet MS" w:hAnsi="Trebuchet MS" w:cs="Arial"/>
                <w:sz w:val="18"/>
                <w:szCs w:val="18"/>
                <w:lang w:val="en-GB"/>
              </w:rPr>
              <w:t xml:space="preserve">Consolidated </w:t>
            </w:r>
          </w:p>
          <w:p w14:paraId="65338090" w14:textId="1E4A8679" w:rsidR="00CA3D7D" w:rsidRPr="005B5F87"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5B5F87">
              <w:rPr>
                <w:rFonts w:ascii="Trebuchet MS" w:hAnsi="Trebuchet MS" w:cs="Arial"/>
                <w:sz w:val="18"/>
                <w:szCs w:val="18"/>
                <w:lang w:val="en-GB"/>
              </w:rPr>
              <w:t>financial information</w:t>
            </w:r>
          </w:p>
        </w:tc>
        <w:tc>
          <w:tcPr>
            <w:tcW w:w="2337" w:type="dxa"/>
            <w:gridSpan w:val="3"/>
          </w:tcPr>
          <w:p w14:paraId="520977DB" w14:textId="77777777" w:rsidR="00CA3D7D" w:rsidRPr="005B5F87"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5B5F87">
              <w:rPr>
                <w:rFonts w:ascii="Trebuchet MS" w:hAnsi="Trebuchet MS" w:cs="Arial"/>
                <w:sz w:val="18"/>
                <w:szCs w:val="18"/>
                <w:lang w:val="en-GB"/>
              </w:rPr>
              <w:t xml:space="preserve">Separate </w:t>
            </w:r>
          </w:p>
          <w:p w14:paraId="03D812A5" w14:textId="5047E9D8" w:rsidR="00CA3D7D" w:rsidRPr="005B5F87"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financial information</w:t>
            </w:r>
          </w:p>
        </w:tc>
      </w:tr>
      <w:tr w:rsidR="00CA3D7D" w:rsidRPr="00390E76" w14:paraId="7F363A7D" w14:textId="77777777" w:rsidTr="003473F3">
        <w:trPr>
          <w:gridAfter w:val="1"/>
          <w:wAfter w:w="11" w:type="dxa"/>
          <w:tblHeader/>
        </w:trPr>
        <w:tc>
          <w:tcPr>
            <w:tcW w:w="2284" w:type="dxa"/>
          </w:tcPr>
          <w:p w14:paraId="7F3DC53F" w14:textId="77777777" w:rsidR="00CA3D7D" w:rsidRPr="005B5F87"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280" w:type="dxa"/>
          </w:tcPr>
          <w:p w14:paraId="7FC4ED1B" w14:textId="77777777" w:rsidR="00CA3D7D" w:rsidRPr="005B5F87"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cs/>
                <w:lang w:val="en-GB"/>
              </w:rPr>
            </w:pPr>
          </w:p>
        </w:tc>
        <w:tc>
          <w:tcPr>
            <w:tcW w:w="4674" w:type="dxa"/>
            <w:gridSpan w:val="4"/>
          </w:tcPr>
          <w:p w14:paraId="40C92250" w14:textId="51285147" w:rsidR="00CA3D7D" w:rsidRPr="005B5F87"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5B5F87">
              <w:rPr>
                <w:rFonts w:ascii="Trebuchet MS" w:hAnsi="Trebuchet MS" w:cs="Arial"/>
                <w:sz w:val="18"/>
                <w:szCs w:val="18"/>
                <w:lang w:val="en-GB"/>
              </w:rPr>
              <w:t xml:space="preserve">For the three-month periods ended </w:t>
            </w:r>
            <w:r w:rsidR="0047626D" w:rsidRPr="00306D97">
              <w:rPr>
                <w:rFonts w:ascii="Trebuchet MS" w:hAnsi="Trebuchet MS" w:cs="Arial"/>
                <w:sz w:val="18"/>
                <w:szCs w:val="18"/>
                <w:lang w:bidi="ar-SA"/>
              </w:rPr>
              <w:t xml:space="preserve">31 March </w:t>
            </w:r>
          </w:p>
        </w:tc>
      </w:tr>
      <w:tr w:rsidR="003A180E" w:rsidRPr="00390E76" w14:paraId="7BE2DF36" w14:textId="77777777" w:rsidTr="003473F3">
        <w:trPr>
          <w:tblHeader/>
        </w:trPr>
        <w:tc>
          <w:tcPr>
            <w:tcW w:w="2284" w:type="dxa"/>
          </w:tcPr>
          <w:p w14:paraId="5E6ECF09" w14:textId="77777777" w:rsidR="003A180E" w:rsidRPr="005B5F87"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280" w:type="dxa"/>
          </w:tcPr>
          <w:p w14:paraId="5C096F66" w14:textId="77777777" w:rsidR="003A180E" w:rsidRPr="005B5F87"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5B5F87">
              <w:rPr>
                <w:rFonts w:ascii="Trebuchet MS" w:hAnsi="Trebuchet MS" w:cs="Arial"/>
                <w:sz w:val="18"/>
                <w:szCs w:val="18"/>
              </w:rPr>
              <w:t>Pricing policy</w:t>
            </w:r>
          </w:p>
        </w:tc>
        <w:tc>
          <w:tcPr>
            <w:tcW w:w="1187" w:type="dxa"/>
          </w:tcPr>
          <w:p w14:paraId="710381CE" w14:textId="39ADAD87" w:rsidR="003A180E" w:rsidRPr="005B5F87"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A180E">
              <w:rPr>
                <w:rFonts w:ascii="Trebuchet MS" w:hAnsi="Trebuchet MS" w:cs="Arial"/>
                <w:sz w:val="18"/>
                <w:szCs w:val="18"/>
              </w:rPr>
              <w:t>2026</w:t>
            </w:r>
          </w:p>
        </w:tc>
        <w:tc>
          <w:tcPr>
            <w:tcW w:w="1161" w:type="dxa"/>
          </w:tcPr>
          <w:p w14:paraId="2E97AF4D" w14:textId="71106D80" w:rsidR="003A180E" w:rsidRPr="005B5F87"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A180E">
              <w:rPr>
                <w:rFonts w:ascii="Trebuchet MS" w:hAnsi="Trebuchet MS" w:cs="Arial"/>
                <w:sz w:val="18"/>
                <w:szCs w:val="18"/>
              </w:rPr>
              <w:t>2025</w:t>
            </w:r>
          </w:p>
        </w:tc>
        <w:tc>
          <w:tcPr>
            <w:tcW w:w="1166" w:type="dxa"/>
          </w:tcPr>
          <w:p w14:paraId="0C2CF35E" w14:textId="73257780" w:rsidR="003A180E" w:rsidRPr="005B5F87"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A180E">
              <w:rPr>
                <w:rFonts w:ascii="Trebuchet MS" w:hAnsi="Trebuchet MS" w:cs="Arial"/>
                <w:sz w:val="18"/>
                <w:szCs w:val="18"/>
              </w:rPr>
              <w:t>2026</w:t>
            </w:r>
          </w:p>
        </w:tc>
        <w:tc>
          <w:tcPr>
            <w:tcW w:w="1171" w:type="dxa"/>
            <w:gridSpan w:val="2"/>
          </w:tcPr>
          <w:p w14:paraId="3381212F" w14:textId="164857B2" w:rsidR="003A180E" w:rsidRPr="005B5F87"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A180E">
              <w:rPr>
                <w:rFonts w:ascii="Trebuchet MS" w:hAnsi="Trebuchet MS" w:cs="Arial"/>
                <w:sz w:val="18"/>
                <w:szCs w:val="18"/>
              </w:rPr>
              <w:t>2025</w:t>
            </w:r>
          </w:p>
        </w:tc>
      </w:tr>
      <w:tr w:rsidR="003473F3" w:rsidRPr="00390E76" w14:paraId="04DDF9EB" w14:textId="77777777" w:rsidTr="003473F3">
        <w:trPr>
          <w:trHeight w:val="74"/>
        </w:trPr>
        <w:tc>
          <w:tcPr>
            <w:tcW w:w="2284" w:type="dxa"/>
          </w:tcPr>
          <w:p w14:paraId="4C718BBF" w14:textId="158E452D" w:rsidR="009575B6" w:rsidRPr="005B5F87" w:rsidRDefault="009575B6" w:rsidP="000A2E7B">
            <w:pPr>
              <w:pStyle w:val="a7"/>
              <w:tabs>
                <w:tab w:val="clear" w:pos="1080"/>
              </w:tabs>
              <w:spacing w:line="360" w:lineRule="exact"/>
              <w:ind w:right="-374"/>
              <w:rPr>
                <w:rFonts w:ascii="Trebuchet MS" w:hAnsi="Trebuchet MS" w:cs="Arial"/>
                <w:sz w:val="18"/>
                <w:szCs w:val="18"/>
                <w:u w:val="single"/>
                <w:lang w:val="en-GB"/>
              </w:rPr>
            </w:pPr>
          </w:p>
        </w:tc>
        <w:tc>
          <w:tcPr>
            <w:tcW w:w="2280" w:type="dxa"/>
          </w:tcPr>
          <w:p w14:paraId="3B0B0E7B" w14:textId="77777777" w:rsidR="009575B6" w:rsidRPr="005B5F87" w:rsidRDefault="009575B6" w:rsidP="000A2E7B">
            <w:pPr>
              <w:pStyle w:val="a7"/>
              <w:tabs>
                <w:tab w:val="clear" w:pos="1080"/>
              </w:tabs>
              <w:spacing w:line="360" w:lineRule="exact"/>
              <w:ind w:left="366" w:right="-374" w:hanging="150"/>
              <w:jc w:val="center"/>
              <w:rPr>
                <w:rFonts w:ascii="Trebuchet MS" w:hAnsi="Trebuchet MS" w:cs="Arial"/>
                <w:sz w:val="18"/>
                <w:szCs w:val="18"/>
                <w:lang w:val="en-GB"/>
              </w:rPr>
            </w:pPr>
          </w:p>
        </w:tc>
        <w:tc>
          <w:tcPr>
            <w:tcW w:w="1187" w:type="dxa"/>
          </w:tcPr>
          <w:p w14:paraId="32375455" w14:textId="77777777" w:rsidR="009575B6" w:rsidRPr="005B5F87"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c>
          <w:tcPr>
            <w:tcW w:w="1161" w:type="dxa"/>
          </w:tcPr>
          <w:p w14:paraId="0FAB1DF1" w14:textId="77777777" w:rsidR="009575B6" w:rsidRPr="005B5F87"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c>
          <w:tcPr>
            <w:tcW w:w="1166" w:type="dxa"/>
          </w:tcPr>
          <w:p w14:paraId="32A870F5" w14:textId="77777777" w:rsidR="009575B6" w:rsidRPr="005B5F87"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c>
          <w:tcPr>
            <w:tcW w:w="1171" w:type="dxa"/>
            <w:gridSpan w:val="2"/>
          </w:tcPr>
          <w:p w14:paraId="030228A5" w14:textId="77777777" w:rsidR="009575B6" w:rsidRPr="005B5F87"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r>
      <w:tr w:rsidR="003473F3" w:rsidRPr="00390E76" w14:paraId="5857BBA6" w14:textId="77777777" w:rsidTr="003473F3">
        <w:tc>
          <w:tcPr>
            <w:tcW w:w="2284" w:type="dxa"/>
          </w:tcPr>
          <w:p w14:paraId="2FCE580C" w14:textId="77777777" w:rsidR="00CA3D7D" w:rsidRPr="005B5F87" w:rsidRDefault="00CA3D7D" w:rsidP="000A2E7B">
            <w:pPr>
              <w:pStyle w:val="a7"/>
              <w:tabs>
                <w:tab w:val="clear" w:pos="1080"/>
              </w:tabs>
              <w:spacing w:line="360" w:lineRule="exact"/>
              <w:ind w:right="-374"/>
              <w:rPr>
                <w:rFonts w:ascii="Trebuchet MS" w:hAnsi="Trebuchet MS" w:cs="Arial"/>
                <w:sz w:val="18"/>
                <w:szCs w:val="18"/>
                <w:u w:val="single"/>
                <w:lang w:val="en-GB"/>
              </w:rPr>
            </w:pPr>
            <w:r w:rsidRPr="005B5F87">
              <w:rPr>
                <w:rFonts w:ascii="Trebuchet MS" w:hAnsi="Trebuchet MS" w:cs="Arial"/>
                <w:sz w:val="18"/>
                <w:szCs w:val="18"/>
                <w:u w:val="single"/>
                <w:lang w:val="en-GB"/>
              </w:rPr>
              <w:t>Revenues from sales</w:t>
            </w:r>
          </w:p>
        </w:tc>
        <w:tc>
          <w:tcPr>
            <w:tcW w:w="2280" w:type="dxa"/>
          </w:tcPr>
          <w:p w14:paraId="1A1496B5" w14:textId="77777777" w:rsidR="00CA3D7D" w:rsidRPr="005B5F87" w:rsidRDefault="00CA3D7D" w:rsidP="000A2E7B">
            <w:pPr>
              <w:pStyle w:val="a7"/>
              <w:tabs>
                <w:tab w:val="clear" w:pos="1080"/>
              </w:tabs>
              <w:spacing w:line="360" w:lineRule="exact"/>
              <w:ind w:left="366" w:right="-374" w:hanging="150"/>
              <w:jc w:val="center"/>
              <w:rPr>
                <w:rFonts w:ascii="Trebuchet MS" w:hAnsi="Trebuchet MS" w:cs="Arial"/>
                <w:sz w:val="18"/>
                <w:szCs w:val="18"/>
                <w:lang w:val="en-GB"/>
              </w:rPr>
            </w:pPr>
          </w:p>
        </w:tc>
        <w:tc>
          <w:tcPr>
            <w:tcW w:w="1187" w:type="dxa"/>
          </w:tcPr>
          <w:p w14:paraId="22E66922" w14:textId="77777777" w:rsidR="00CA3D7D" w:rsidRPr="005B5F87"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c>
          <w:tcPr>
            <w:tcW w:w="1161" w:type="dxa"/>
          </w:tcPr>
          <w:p w14:paraId="7C5C0CD9" w14:textId="77777777" w:rsidR="00CA3D7D" w:rsidRPr="005B5F87"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c>
          <w:tcPr>
            <w:tcW w:w="1166" w:type="dxa"/>
          </w:tcPr>
          <w:p w14:paraId="7265D651" w14:textId="77777777" w:rsidR="00CA3D7D" w:rsidRPr="005B5F87"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c>
          <w:tcPr>
            <w:tcW w:w="1171" w:type="dxa"/>
            <w:gridSpan w:val="2"/>
          </w:tcPr>
          <w:p w14:paraId="47DBDA6F" w14:textId="77777777" w:rsidR="00CA3D7D" w:rsidRPr="005B5F87"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r>
      <w:tr w:rsidR="003A180E" w:rsidRPr="00390E76" w14:paraId="3DEBC2D4" w14:textId="77777777">
        <w:tc>
          <w:tcPr>
            <w:tcW w:w="2284" w:type="dxa"/>
          </w:tcPr>
          <w:p w14:paraId="38C6BBA7" w14:textId="77777777" w:rsidR="003A180E" w:rsidRPr="005B5F87" w:rsidRDefault="003A180E" w:rsidP="000A2E7B">
            <w:pPr>
              <w:tabs>
                <w:tab w:val="clear" w:pos="227"/>
                <w:tab w:val="left" w:pos="217"/>
              </w:tabs>
              <w:spacing w:line="360" w:lineRule="exact"/>
              <w:ind w:right="-108" w:firstLine="218"/>
              <w:rPr>
                <w:rFonts w:ascii="Trebuchet MS" w:hAnsi="Trebuchet MS" w:cs="Arial"/>
                <w:sz w:val="18"/>
                <w:szCs w:val="18"/>
              </w:rPr>
            </w:pPr>
            <w:r w:rsidRPr="005B5F87">
              <w:rPr>
                <w:rFonts w:ascii="Trebuchet MS" w:hAnsi="Trebuchet MS" w:cs="Arial"/>
                <w:sz w:val="18"/>
                <w:szCs w:val="18"/>
              </w:rPr>
              <w:t>Subsidiary</w:t>
            </w:r>
          </w:p>
        </w:tc>
        <w:tc>
          <w:tcPr>
            <w:tcW w:w="2280" w:type="dxa"/>
          </w:tcPr>
          <w:p w14:paraId="3B19C22C" w14:textId="77777777" w:rsidR="003A180E" w:rsidRPr="005B5F87" w:rsidRDefault="003A180E" w:rsidP="000A2E7B">
            <w:pPr>
              <w:spacing w:line="360" w:lineRule="exact"/>
              <w:jc w:val="center"/>
              <w:rPr>
                <w:rFonts w:ascii="Trebuchet MS" w:hAnsi="Trebuchet MS" w:cs="Arial"/>
                <w:sz w:val="18"/>
                <w:szCs w:val="18"/>
              </w:rPr>
            </w:pPr>
            <w:r w:rsidRPr="005B5F87">
              <w:rPr>
                <w:rFonts w:ascii="Trebuchet MS" w:hAnsi="Trebuchet MS" w:cs="Arial"/>
                <w:sz w:val="18"/>
                <w:szCs w:val="18"/>
              </w:rPr>
              <w:t>Cost plus margin</w:t>
            </w:r>
          </w:p>
        </w:tc>
        <w:tc>
          <w:tcPr>
            <w:tcW w:w="1187" w:type="dxa"/>
            <w:vAlign w:val="bottom"/>
          </w:tcPr>
          <w:p w14:paraId="663AD6EB" w14:textId="7F6EC9C5" w:rsidR="003A180E" w:rsidRPr="003A180E" w:rsidRDefault="00F16062"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both"/>
              <w:rPr>
                <w:rFonts w:ascii="Trebuchet MS" w:hAnsi="Trebuchet MS" w:cs="Arial"/>
                <w:sz w:val="18"/>
                <w:szCs w:val="18"/>
              </w:rPr>
            </w:pPr>
            <w:r>
              <w:rPr>
                <w:rFonts w:ascii="Trebuchet MS" w:hAnsi="Trebuchet MS" w:cs="Arial"/>
                <w:sz w:val="18"/>
                <w:szCs w:val="18"/>
              </w:rPr>
              <w:t>-</w:t>
            </w:r>
          </w:p>
        </w:tc>
        <w:tc>
          <w:tcPr>
            <w:tcW w:w="1161" w:type="dxa"/>
            <w:vAlign w:val="bottom"/>
          </w:tcPr>
          <w:p w14:paraId="7A53D367" w14:textId="4454856B"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both"/>
              <w:rPr>
                <w:rFonts w:ascii="Trebuchet MS" w:hAnsi="Trebuchet MS" w:cs="Arial"/>
                <w:sz w:val="18"/>
                <w:szCs w:val="18"/>
              </w:rPr>
            </w:pPr>
            <w:r w:rsidRPr="003A180E">
              <w:rPr>
                <w:rFonts w:ascii="Trebuchet MS" w:hAnsi="Trebuchet MS" w:cstheme="minorBidi"/>
                <w:sz w:val="18"/>
                <w:szCs w:val="18"/>
                <w:lang w:val="en-GB"/>
              </w:rPr>
              <w:t>-</w:t>
            </w:r>
          </w:p>
        </w:tc>
        <w:tc>
          <w:tcPr>
            <w:tcW w:w="1166" w:type="dxa"/>
          </w:tcPr>
          <w:p w14:paraId="7CE2150B" w14:textId="082D1DFE" w:rsidR="003A180E" w:rsidRPr="003A180E" w:rsidRDefault="00CD4300"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sidRPr="00405A7C">
              <w:rPr>
                <w:rFonts w:ascii="Trebuchet MS" w:hAnsi="Trebuchet MS" w:cs="Arial"/>
                <w:sz w:val="18"/>
                <w:szCs w:val="18"/>
              </w:rPr>
              <w:t>1,</w:t>
            </w:r>
            <w:r w:rsidR="00F16062" w:rsidRPr="00405A7C">
              <w:rPr>
                <w:rFonts w:ascii="Trebuchet MS" w:hAnsi="Trebuchet MS" w:cs="Arial"/>
                <w:sz w:val="18"/>
                <w:szCs w:val="18"/>
              </w:rPr>
              <w:t>726</w:t>
            </w:r>
          </w:p>
        </w:tc>
        <w:tc>
          <w:tcPr>
            <w:tcW w:w="1171" w:type="dxa"/>
            <w:gridSpan w:val="2"/>
          </w:tcPr>
          <w:p w14:paraId="084E464E" w14:textId="4A9BA860"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3A180E">
              <w:rPr>
                <w:rFonts w:ascii="Trebuchet MS" w:hAnsi="Trebuchet MS" w:cstheme="minorBidi"/>
                <w:sz w:val="18"/>
                <w:szCs w:val="18"/>
              </w:rPr>
              <w:t>1,</w:t>
            </w:r>
            <w:r w:rsidR="00735A73">
              <w:rPr>
                <w:rFonts w:ascii="Trebuchet MS" w:hAnsi="Trebuchet MS" w:cstheme="minorBidi"/>
                <w:sz w:val="18"/>
                <w:szCs w:val="18"/>
              </w:rPr>
              <w:t>080</w:t>
            </w:r>
          </w:p>
        </w:tc>
      </w:tr>
      <w:tr w:rsidR="003A180E" w:rsidRPr="00390E76" w14:paraId="2FDDC41F" w14:textId="77777777">
        <w:trPr>
          <w:trHeight w:val="60"/>
        </w:trPr>
        <w:tc>
          <w:tcPr>
            <w:tcW w:w="2284" w:type="dxa"/>
          </w:tcPr>
          <w:p w14:paraId="189E041A" w14:textId="77777777" w:rsidR="003A180E" w:rsidRPr="005B5F87" w:rsidRDefault="003A180E" w:rsidP="000A2E7B">
            <w:pPr>
              <w:spacing w:line="360" w:lineRule="exact"/>
              <w:ind w:right="-108" w:firstLine="218"/>
              <w:rPr>
                <w:rFonts w:ascii="Trebuchet MS" w:hAnsi="Trebuchet MS" w:cs="Arial"/>
                <w:sz w:val="18"/>
                <w:szCs w:val="18"/>
                <w:cs/>
              </w:rPr>
            </w:pPr>
            <w:r w:rsidRPr="005B5F87">
              <w:rPr>
                <w:rFonts w:ascii="Trebuchet MS" w:hAnsi="Trebuchet MS" w:cs="Arial"/>
                <w:sz w:val="18"/>
                <w:szCs w:val="18"/>
              </w:rPr>
              <w:t>Related company</w:t>
            </w:r>
          </w:p>
        </w:tc>
        <w:tc>
          <w:tcPr>
            <w:tcW w:w="2280" w:type="dxa"/>
          </w:tcPr>
          <w:p w14:paraId="01101F0F" w14:textId="77777777" w:rsidR="003A180E" w:rsidRPr="005B5F87" w:rsidRDefault="003A180E" w:rsidP="000A2E7B">
            <w:pPr>
              <w:spacing w:line="360" w:lineRule="exact"/>
              <w:jc w:val="center"/>
              <w:rPr>
                <w:rFonts w:ascii="Trebuchet MS" w:hAnsi="Trebuchet MS" w:cs="Arial"/>
                <w:sz w:val="18"/>
                <w:szCs w:val="18"/>
              </w:rPr>
            </w:pPr>
            <w:r w:rsidRPr="005B5F87">
              <w:rPr>
                <w:rFonts w:ascii="Trebuchet MS" w:hAnsi="Trebuchet MS" w:cs="Arial"/>
                <w:sz w:val="18"/>
                <w:szCs w:val="18"/>
              </w:rPr>
              <w:t>Cost plus margin</w:t>
            </w:r>
          </w:p>
        </w:tc>
        <w:tc>
          <w:tcPr>
            <w:tcW w:w="1187" w:type="dxa"/>
          </w:tcPr>
          <w:p w14:paraId="62842C1C" w14:textId="2BAE24AC" w:rsidR="003A180E" w:rsidRPr="003A180E" w:rsidRDefault="002E422F"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t>165</w:t>
            </w:r>
          </w:p>
        </w:tc>
        <w:tc>
          <w:tcPr>
            <w:tcW w:w="1161" w:type="dxa"/>
          </w:tcPr>
          <w:p w14:paraId="039D07B7" w14:textId="608539F1" w:rsidR="003A180E" w:rsidRPr="003A180E" w:rsidRDefault="00C76DA0"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theme="minorBidi"/>
                <w:sz w:val="18"/>
                <w:szCs w:val="18"/>
                <w:lang w:val="en-GB"/>
              </w:rPr>
              <w:t>248</w:t>
            </w:r>
          </w:p>
        </w:tc>
        <w:tc>
          <w:tcPr>
            <w:tcW w:w="1166" w:type="dxa"/>
            <w:vAlign w:val="bottom"/>
          </w:tcPr>
          <w:p w14:paraId="3A3DB8BE" w14:textId="6DD18825" w:rsidR="003A180E" w:rsidRPr="003A180E" w:rsidRDefault="00C36089"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t>165</w:t>
            </w:r>
          </w:p>
        </w:tc>
        <w:tc>
          <w:tcPr>
            <w:tcW w:w="1171" w:type="dxa"/>
            <w:gridSpan w:val="2"/>
            <w:vAlign w:val="bottom"/>
          </w:tcPr>
          <w:p w14:paraId="6CE532E1" w14:textId="628AE098" w:rsidR="003A180E" w:rsidRPr="003A180E"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3A180E">
              <w:rPr>
                <w:rFonts w:ascii="Trebuchet MS" w:hAnsi="Trebuchet MS" w:cstheme="minorBidi"/>
                <w:sz w:val="18"/>
                <w:szCs w:val="18"/>
              </w:rPr>
              <w:t>2</w:t>
            </w:r>
            <w:r w:rsidR="00B7287C">
              <w:rPr>
                <w:rFonts w:ascii="Trebuchet MS" w:hAnsi="Trebuchet MS" w:cstheme="minorBidi"/>
                <w:sz w:val="18"/>
                <w:szCs w:val="18"/>
              </w:rPr>
              <w:t>48</w:t>
            </w:r>
          </w:p>
        </w:tc>
      </w:tr>
      <w:tr w:rsidR="003A180E" w:rsidRPr="00390E76" w14:paraId="76A2B195" w14:textId="77777777">
        <w:tc>
          <w:tcPr>
            <w:tcW w:w="2284" w:type="dxa"/>
          </w:tcPr>
          <w:p w14:paraId="69B99FC4" w14:textId="77777777" w:rsidR="003A180E" w:rsidRPr="005B5F87" w:rsidRDefault="003A180E" w:rsidP="000A2E7B">
            <w:pPr>
              <w:pStyle w:val="a7"/>
              <w:tabs>
                <w:tab w:val="clear" w:pos="1080"/>
              </w:tabs>
              <w:spacing w:line="360" w:lineRule="exact"/>
              <w:ind w:right="-378"/>
              <w:rPr>
                <w:rFonts w:ascii="Trebuchet MS" w:hAnsi="Trebuchet MS" w:cs="Arial"/>
                <w:sz w:val="18"/>
                <w:szCs w:val="18"/>
                <w:lang w:val="en-GB"/>
              </w:rPr>
            </w:pPr>
            <w:r w:rsidRPr="005B5F87">
              <w:rPr>
                <w:rFonts w:ascii="Trebuchet MS" w:hAnsi="Trebuchet MS" w:cs="Arial"/>
                <w:sz w:val="18"/>
                <w:szCs w:val="18"/>
                <w:lang w:val="en-GB"/>
              </w:rPr>
              <w:t>Total</w:t>
            </w:r>
          </w:p>
        </w:tc>
        <w:tc>
          <w:tcPr>
            <w:tcW w:w="2280" w:type="dxa"/>
          </w:tcPr>
          <w:p w14:paraId="11331F7D" w14:textId="77777777" w:rsidR="003A180E" w:rsidRPr="005B5F87" w:rsidRDefault="003A180E" w:rsidP="000A2E7B">
            <w:pPr>
              <w:spacing w:line="360" w:lineRule="exact"/>
              <w:jc w:val="center"/>
              <w:rPr>
                <w:rFonts w:ascii="Trebuchet MS" w:hAnsi="Trebuchet MS" w:cs="Arial"/>
                <w:sz w:val="18"/>
                <w:szCs w:val="18"/>
              </w:rPr>
            </w:pPr>
          </w:p>
        </w:tc>
        <w:tc>
          <w:tcPr>
            <w:tcW w:w="1187" w:type="dxa"/>
            <w:vAlign w:val="bottom"/>
          </w:tcPr>
          <w:p w14:paraId="714BA67E" w14:textId="572489D4" w:rsidR="003A180E" w:rsidRPr="003A180E" w:rsidRDefault="002E422F"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Pr>
                <w:rFonts w:ascii="Trebuchet MS" w:hAnsi="Trebuchet MS" w:cs="Arial"/>
                <w:sz w:val="18"/>
                <w:szCs w:val="18"/>
              </w:rPr>
              <w:t>165</w:t>
            </w:r>
          </w:p>
        </w:tc>
        <w:tc>
          <w:tcPr>
            <w:tcW w:w="1161" w:type="dxa"/>
            <w:vAlign w:val="bottom"/>
          </w:tcPr>
          <w:p w14:paraId="7E3F36CA" w14:textId="5BD8167C" w:rsidR="003A180E" w:rsidRPr="003A180E" w:rsidRDefault="003A180E"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3A180E">
              <w:rPr>
                <w:rFonts w:ascii="Trebuchet MS" w:hAnsi="Trebuchet MS" w:cstheme="minorBidi"/>
                <w:sz w:val="18"/>
                <w:szCs w:val="18"/>
              </w:rPr>
              <w:t>2</w:t>
            </w:r>
            <w:r w:rsidR="00090AB1">
              <w:rPr>
                <w:rFonts w:ascii="Trebuchet MS" w:hAnsi="Trebuchet MS" w:cstheme="minorBidi"/>
                <w:sz w:val="18"/>
                <w:szCs w:val="18"/>
              </w:rPr>
              <w:t>48</w:t>
            </w:r>
          </w:p>
        </w:tc>
        <w:tc>
          <w:tcPr>
            <w:tcW w:w="1166" w:type="dxa"/>
            <w:vAlign w:val="bottom"/>
          </w:tcPr>
          <w:p w14:paraId="5A25EFDF" w14:textId="44F4D3D1" w:rsidR="003A180E" w:rsidRPr="003A180E" w:rsidRDefault="00C36089"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1,</w:t>
            </w:r>
            <w:r w:rsidR="00F16062">
              <w:rPr>
                <w:rFonts w:ascii="Trebuchet MS" w:hAnsi="Trebuchet MS" w:cs="Arial"/>
                <w:noProof/>
                <w:sz w:val="18"/>
                <w:szCs w:val="18"/>
                <w:lang w:val="en-GB"/>
              </w:rPr>
              <w:t>891</w:t>
            </w:r>
            <w:r>
              <w:rPr>
                <w:rFonts w:ascii="Trebuchet MS" w:hAnsi="Trebuchet MS" w:cs="Arial"/>
                <w:sz w:val="18"/>
                <w:szCs w:val="18"/>
                <w:lang w:val="en-GB"/>
              </w:rPr>
              <w:fldChar w:fldCharType="end"/>
            </w:r>
          </w:p>
        </w:tc>
        <w:tc>
          <w:tcPr>
            <w:tcW w:w="1171" w:type="dxa"/>
            <w:gridSpan w:val="2"/>
            <w:vAlign w:val="bottom"/>
          </w:tcPr>
          <w:p w14:paraId="7C702E07" w14:textId="1C176CAA" w:rsidR="003A180E" w:rsidRPr="003A180E" w:rsidRDefault="00B7287C"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theme="minorBidi"/>
                <w:sz w:val="18"/>
                <w:szCs w:val="18"/>
              </w:rPr>
              <w:fldChar w:fldCharType="begin"/>
            </w:r>
            <w:r>
              <w:rPr>
                <w:rFonts w:ascii="Trebuchet MS" w:hAnsi="Trebuchet MS" w:cstheme="minorBidi"/>
                <w:sz w:val="18"/>
                <w:szCs w:val="18"/>
              </w:rPr>
              <w:instrText xml:space="preserve"> =SUM(ABOVE) </w:instrText>
            </w:r>
            <w:r>
              <w:rPr>
                <w:rFonts w:ascii="Trebuchet MS" w:hAnsi="Trebuchet MS" w:cstheme="minorBidi"/>
                <w:sz w:val="18"/>
                <w:szCs w:val="18"/>
              </w:rPr>
              <w:fldChar w:fldCharType="separate"/>
            </w:r>
            <w:r>
              <w:rPr>
                <w:rFonts w:ascii="Trebuchet MS" w:hAnsi="Trebuchet MS" w:cstheme="minorBidi"/>
                <w:noProof/>
                <w:sz w:val="18"/>
                <w:szCs w:val="18"/>
              </w:rPr>
              <w:t>1,328</w:t>
            </w:r>
            <w:r>
              <w:rPr>
                <w:rFonts w:ascii="Trebuchet MS" w:hAnsi="Trebuchet MS" w:cstheme="minorBidi"/>
                <w:sz w:val="18"/>
                <w:szCs w:val="18"/>
              </w:rPr>
              <w:fldChar w:fldCharType="end"/>
            </w:r>
          </w:p>
        </w:tc>
      </w:tr>
      <w:tr w:rsidR="003A180E" w:rsidRPr="00390E76" w14:paraId="5F6D2BE6" w14:textId="77777777" w:rsidTr="003473F3">
        <w:trPr>
          <w:trHeight w:val="169"/>
        </w:trPr>
        <w:tc>
          <w:tcPr>
            <w:tcW w:w="2284" w:type="dxa"/>
          </w:tcPr>
          <w:p w14:paraId="5A83A8D3" w14:textId="77777777" w:rsidR="003A180E" w:rsidRPr="005B5F87" w:rsidRDefault="003A180E" w:rsidP="000A2E7B">
            <w:pPr>
              <w:pStyle w:val="a7"/>
              <w:tabs>
                <w:tab w:val="clear" w:pos="1080"/>
              </w:tabs>
              <w:spacing w:line="360" w:lineRule="exact"/>
              <w:ind w:left="366" w:right="-378" w:hanging="366"/>
              <w:rPr>
                <w:rFonts w:ascii="Trebuchet MS" w:hAnsi="Trebuchet MS" w:cs="Arial"/>
                <w:sz w:val="18"/>
                <w:szCs w:val="18"/>
                <w:lang w:val="en-GB"/>
              </w:rPr>
            </w:pPr>
          </w:p>
        </w:tc>
        <w:tc>
          <w:tcPr>
            <w:tcW w:w="2280" w:type="dxa"/>
          </w:tcPr>
          <w:p w14:paraId="07F07EB2" w14:textId="77777777" w:rsidR="003A180E" w:rsidRPr="005B5F87" w:rsidRDefault="003A180E" w:rsidP="000A2E7B">
            <w:pPr>
              <w:spacing w:line="360" w:lineRule="exact"/>
              <w:jc w:val="center"/>
              <w:rPr>
                <w:rFonts w:ascii="Trebuchet MS" w:hAnsi="Trebuchet MS" w:cs="Arial"/>
                <w:sz w:val="18"/>
                <w:szCs w:val="18"/>
              </w:rPr>
            </w:pPr>
          </w:p>
        </w:tc>
        <w:tc>
          <w:tcPr>
            <w:tcW w:w="1187" w:type="dxa"/>
          </w:tcPr>
          <w:p w14:paraId="3039368D"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1" w:type="dxa"/>
          </w:tcPr>
          <w:p w14:paraId="1DEE886E"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6" w:type="dxa"/>
          </w:tcPr>
          <w:p w14:paraId="62F4A931"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71" w:type="dxa"/>
            <w:gridSpan w:val="2"/>
          </w:tcPr>
          <w:p w14:paraId="5F0BB6B5"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r>
      <w:tr w:rsidR="003A180E" w:rsidRPr="00390E76" w14:paraId="4E52C6B0" w14:textId="77777777" w:rsidTr="003473F3">
        <w:trPr>
          <w:trHeight w:val="169"/>
        </w:trPr>
        <w:tc>
          <w:tcPr>
            <w:tcW w:w="2284" w:type="dxa"/>
          </w:tcPr>
          <w:p w14:paraId="7A39F0D7" w14:textId="77777777" w:rsidR="003A180E" w:rsidRPr="005B5F87" w:rsidRDefault="003A180E" w:rsidP="000A2E7B">
            <w:pPr>
              <w:pStyle w:val="a7"/>
              <w:tabs>
                <w:tab w:val="clear" w:pos="1080"/>
              </w:tabs>
              <w:spacing w:line="360" w:lineRule="exact"/>
              <w:ind w:left="366" w:right="-378" w:hanging="366"/>
              <w:rPr>
                <w:rFonts w:ascii="Trebuchet MS" w:hAnsi="Trebuchet MS" w:cs="Arial"/>
                <w:sz w:val="18"/>
                <w:szCs w:val="18"/>
                <w:u w:val="single"/>
                <w:lang w:val="en-GB"/>
              </w:rPr>
            </w:pPr>
            <w:r w:rsidRPr="005B5F87">
              <w:rPr>
                <w:rFonts w:ascii="Trebuchet MS" w:hAnsi="Trebuchet MS" w:cs="Arial"/>
                <w:sz w:val="18"/>
                <w:szCs w:val="18"/>
                <w:u w:val="single"/>
                <w:lang w:val="en-GB"/>
              </w:rPr>
              <w:t>Revenues from services</w:t>
            </w:r>
          </w:p>
        </w:tc>
        <w:tc>
          <w:tcPr>
            <w:tcW w:w="2280" w:type="dxa"/>
          </w:tcPr>
          <w:p w14:paraId="1BD96397" w14:textId="77777777" w:rsidR="003A180E" w:rsidRPr="005B5F87" w:rsidRDefault="003A180E" w:rsidP="000A2E7B">
            <w:pPr>
              <w:spacing w:line="360" w:lineRule="exact"/>
              <w:jc w:val="center"/>
              <w:rPr>
                <w:rFonts w:ascii="Trebuchet MS" w:hAnsi="Trebuchet MS" w:cs="Arial"/>
                <w:sz w:val="18"/>
                <w:szCs w:val="18"/>
              </w:rPr>
            </w:pPr>
          </w:p>
        </w:tc>
        <w:tc>
          <w:tcPr>
            <w:tcW w:w="1187" w:type="dxa"/>
          </w:tcPr>
          <w:p w14:paraId="7DCE5884"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1" w:type="dxa"/>
          </w:tcPr>
          <w:p w14:paraId="7026B6C9"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6" w:type="dxa"/>
          </w:tcPr>
          <w:p w14:paraId="183F4085"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71" w:type="dxa"/>
            <w:gridSpan w:val="2"/>
          </w:tcPr>
          <w:p w14:paraId="4D9AFFC3"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r>
      <w:tr w:rsidR="003A180E" w:rsidRPr="00390E76" w14:paraId="4938033D" w14:textId="77777777" w:rsidTr="003473F3">
        <w:trPr>
          <w:trHeight w:val="169"/>
        </w:trPr>
        <w:tc>
          <w:tcPr>
            <w:tcW w:w="2284" w:type="dxa"/>
          </w:tcPr>
          <w:p w14:paraId="310E1DA3" w14:textId="23D81680" w:rsidR="003A180E" w:rsidRPr="005B5F87" w:rsidRDefault="003A180E" w:rsidP="000A2E7B">
            <w:pPr>
              <w:pStyle w:val="a7"/>
              <w:tabs>
                <w:tab w:val="clear" w:pos="1080"/>
              </w:tabs>
              <w:spacing w:line="360" w:lineRule="exact"/>
              <w:ind w:left="217" w:right="-378"/>
              <w:rPr>
                <w:rFonts w:ascii="Trebuchet MS" w:hAnsi="Trebuchet MS" w:cs="Arial"/>
                <w:sz w:val="18"/>
                <w:szCs w:val="18"/>
                <w:lang w:val="en-GB"/>
              </w:rPr>
            </w:pPr>
            <w:r w:rsidRPr="005B5F87">
              <w:rPr>
                <w:rFonts w:ascii="Trebuchet MS" w:hAnsi="Trebuchet MS" w:cs="Arial"/>
                <w:sz w:val="18"/>
                <w:szCs w:val="18"/>
              </w:rPr>
              <w:t>Subsidiary</w:t>
            </w:r>
          </w:p>
        </w:tc>
        <w:tc>
          <w:tcPr>
            <w:tcW w:w="2280" w:type="dxa"/>
          </w:tcPr>
          <w:p w14:paraId="0593C09F" w14:textId="2A350887" w:rsidR="003A180E" w:rsidRPr="005B5F87" w:rsidRDefault="00D9035A" w:rsidP="000A2E7B">
            <w:pPr>
              <w:spacing w:line="360" w:lineRule="exact"/>
              <w:jc w:val="center"/>
              <w:rPr>
                <w:rFonts w:ascii="Trebuchet MS" w:hAnsi="Trebuchet MS" w:cs="Arial"/>
                <w:sz w:val="18"/>
                <w:szCs w:val="18"/>
              </w:rPr>
            </w:pPr>
            <w:r w:rsidRPr="0022263D">
              <w:rPr>
                <w:rFonts w:ascii="Trebuchet MS" w:hAnsi="Trebuchet MS"/>
                <w:sz w:val="18"/>
                <w:szCs w:val="18"/>
              </w:rPr>
              <w:t>Cost plus margin</w:t>
            </w:r>
          </w:p>
        </w:tc>
        <w:tc>
          <w:tcPr>
            <w:tcW w:w="1187" w:type="dxa"/>
            <w:vAlign w:val="bottom"/>
          </w:tcPr>
          <w:p w14:paraId="10515567" w14:textId="432C4E9A" w:rsidR="003A180E" w:rsidRPr="003A180E" w:rsidRDefault="000E0CF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both"/>
              <w:rPr>
                <w:rFonts w:ascii="Trebuchet MS" w:hAnsi="Trebuchet MS" w:cs="Arial"/>
                <w:sz w:val="18"/>
                <w:szCs w:val="18"/>
              </w:rPr>
            </w:pPr>
            <w:r>
              <w:rPr>
                <w:rFonts w:ascii="Trebuchet MS" w:hAnsi="Trebuchet MS" w:cs="Arial"/>
                <w:sz w:val="18"/>
                <w:szCs w:val="18"/>
              </w:rPr>
              <w:t>-</w:t>
            </w:r>
          </w:p>
        </w:tc>
        <w:tc>
          <w:tcPr>
            <w:tcW w:w="1161" w:type="dxa"/>
            <w:vAlign w:val="bottom"/>
          </w:tcPr>
          <w:p w14:paraId="1B460864" w14:textId="62EA72DD"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both"/>
              <w:rPr>
                <w:rFonts w:ascii="Trebuchet MS" w:hAnsi="Trebuchet MS" w:cs="Arial"/>
                <w:sz w:val="18"/>
                <w:szCs w:val="18"/>
              </w:rPr>
            </w:pPr>
            <w:r w:rsidRPr="003A180E">
              <w:rPr>
                <w:rFonts w:ascii="Trebuchet MS" w:hAnsi="Trebuchet MS" w:cstheme="minorBidi"/>
                <w:sz w:val="18"/>
                <w:szCs w:val="18"/>
              </w:rPr>
              <w:t>-</w:t>
            </w:r>
          </w:p>
        </w:tc>
        <w:tc>
          <w:tcPr>
            <w:tcW w:w="1166" w:type="dxa"/>
            <w:vAlign w:val="bottom"/>
          </w:tcPr>
          <w:p w14:paraId="68BCB21A" w14:textId="41265016" w:rsidR="003A180E" w:rsidRPr="003A180E" w:rsidRDefault="009817E3"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Pr>
                <w:rFonts w:ascii="Trebuchet MS" w:hAnsi="Trebuchet MS" w:cs="Arial"/>
                <w:sz w:val="18"/>
                <w:szCs w:val="18"/>
              </w:rPr>
              <w:t>84</w:t>
            </w:r>
          </w:p>
        </w:tc>
        <w:tc>
          <w:tcPr>
            <w:tcW w:w="1171" w:type="dxa"/>
            <w:gridSpan w:val="2"/>
            <w:vAlign w:val="bottom"/>
          </w:tcPr>
          <w:p w14:paraId="2A097E1E" w14:textId="50D27105" w:rsidR="003A180E" w:rsidRPr="00B7287C" w:rsidRDefault="00B7287C"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theme="minorBidi"/>
                <w:sz w:val="18"/>
                <w:szCs w:val="18"/>
              </w:rPr>
            </w:pPr>
            <w:r>
              <w:rPr>
                <w:rFonts w:ascii="Trebuchet MS" w:hAnsi="Trebuchet MS" w:cstheme="minorBidi"/>
                <w:sz w:val="18"/>
                <w:szCs w:val="18"/>
              </w:rPr>
              <w:t>8</w:t>
            </w:r>
            <w:r w:rsidR="006A405A">
              <w:rPr>
                <w:rFonts w:ascii="Trebuchet MS" w:hAnsi="Trebuchet MS" w:cstheme="minorBidi"/>
                <w:sz w:val="18"/>
                <w:szCs w:val="18"/>
              </w:rPr>
              <w:t>4</w:t>
            </w:r>
          </w:p>
        </w:tc>
      </w:tr>
      <w:tr w:rsidR="00453E33" w:rsidRPr="00390E76" w14:paraId="6B9DC1CB" w14:textId="77777777" w:rsidTr="003473F3">
        <w:trPr>
          <w:trHeight w:val="169"/>
        </w:trPr>
        <w:tc>
          <w:tcPr>
            <w:tcW w:w="2284" w:type="dxa"/>
          </w:tcPr>
          <w:p w14:paraId="7349E1BD" w14:textId="2DE2EEF9" w:rsidR="00453E33" w:rsidRPr="005B5F87" w:rsidRDefault="008D2493" w:rsidP="000A2E7B">
            <w:pPr>
              <w:pStyle w:val="a7"/>
              <w:tabs>
                <w:tab w:val="clear" w:pos="1080"/>
              </w:tabs>
              <w:spacing w:line="360" w:lineRule="exact"/>
              <w:ind w:left="217" w:right="-378"/>
              <w:rPr>
                <w:rFonts w:ascii="Trebuchet MS" w:hAnsi="Trebuchet MS" w:cs="Arial"/>
                <w:sz w:val="18"/>
                <w:szCs w:val="18"/>
              </w:rPr>
            </w:pPr>
            <w:r w:rsidRPr="0022263D">
              <w:rPr>
                <w:rFonts w:ascii="Trebuchet MS" w:hAnsi="Trebuchet MS"/>
                <w:sz w:val="18"/>
                <w:szCs w:val="18"/>
                <w:lang w:val="en-GB"/>
              </w:rPr>
              <w:t>Related company</w:t>
            </w:r>
          </w:p>
        </w:tc>
        <w:tc>
          <w:tcPr>
            <w:tcW w:w="2280" w:type="dxa"/>
          </w:tcPr>
          <w:p w14:paraId="7465F689" w14:textId="6565BA21" w:rsidR="00453E33" w:rsidRPr="00BF3D5E" w:rsidRDefault="00FD45AE" w:rsidP="000A2E7B">
            <w:pPr>
              <w:spacing w:line="360" w:lineRule="exact"/>
              <w:jc w:val="center"/>
              <w:rPr>
                <w:rFonts w:ascii="Trebuchet MS" w:hAnsi="Trebuchet MS" w:cs="Arial"/>
                <w:sz w:val="18"/>
                <w:szCs w:val="18"/>
              </w:rPr>
            </w:pPr>
            <w:r w:rsidRPr="0022263D">
              <w:rPr>
                <w:rFonts w:ascii="Trebuchet MS" w:hAnsi="Trebuchet MS"/>
                <w:sz w:val="18"/>
                <w:szCs w:val="18"/>
              </w:rPr>
              <w:t>Cost plus margin</w:t>
            </w:r>
          </w:p>
        </w:tc>
        <w:tc>
          <w:tcPr>
            <w:tcW w:w="1187" w:type="dxa"/>
            <w:vAlign w:val="bottom"/>
          </w:tcPr>
          <w:p w14:paraId="06AFCEBF" w14:textId="74014DF4" w:rsidR="00453E33" w:rsidRPr="003A180E" w:rsidRDefault="000E0CF7"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Pr>
                <w:rFonts w:ascii="Trebuchet MS" w:hAnsi="Trebuchet MS" w:cs="Arial"/>
                <w:sz w:val="18"/>
                <w:szCs w:val="18"/>
              </w:rPr>
              <w:t>25</w:t>
            </w:r>
          </w:p>
        </w:tc>
        <w:tc>
          <w:tcPr>
            <w:tcW w:w="1161" w:type="dxa"/>
            <w:vAlign w:val="bottom"/>
          </w:tcPr>
          <w:p w14:paraId="219B3B4C" w14:textId="68888EBD" w:rsidR="00453E33" w:rsidRPr="00CB7CB2" w:rsidRDefault="0031303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sidRPr="00CB7CB2">
              <w:rPr>
                <w:rFonts w:ascii="Trebuchet MS" w:hAnsi="Trebuchet MS" w:cs="Arial"/>
                <w:sz w:val="18"/>
                <w:szCs w:val="18"/>
              </w:rPr>
              <w:t>17</w:t>
            </w:r>
          </w:p>
        </w:tc>
        <w:tc>
          <w:tcPr>
            <w:tcW w:w="1166" w:type="dxa"/>
            <w:vAlign w:val="bottom"/>
          </w:tcPr>
          <w:p w14:paraId="5B3E9824" w14:textId="73BD2465" w:rsidR="00453E33" w:rsidRPr="003A180E" w:rsidRDefault="009817E3"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Pr>
                <w:rFonts w:ascii="Trebuchet MS" w:hAnsi="Trebuchet MS" w:cs="Arial"/>
                <w:sz w:val="18"/>
                <w:szCs w:val="18"/>
              </w:rPr>
              <w:t>25</w:t>
            </w:r>
          </w:p>
        </w:tc>
        <w:tc>
          <w:tcPr>
            <w:tcW w:w="1171" w:type="dxa"/>
            <w:gridSpan w:val="2"/>
            <w:vAlign w:val="bottom"/>
          </w:tcPr>
          <w:p w14:paraId="0B5F8C80" w14:textId="5F1D34ED" w:rsidR="00453E33" w:rsidRPr="003A180E" w:rsidRDefault="00B7287C"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theme="minorBidi"/>
                <w:sz w:val="18"/>
                <w:szCs w:val="18"/>
              </w:rPr>
            </w:pPr>
            <w:r>
              <w:rPr>
                <w:rFonts w:ascii="Trebuchet MS" w:hAnsi="Trebuchet MS" w:cstheme="minorBidi"/>
                <w:sz w:val="18"/>
                <w:szCs w:val="18"/>
              </w:rPr>
              <w:t>17</w:t>
            </w:r>
          </w:p>
        </w:tc>
      </w:tr>
      <w:tr w:rsidR="00DF21EB" w:rsidRPr="00390E76" w14:paraId="2C0E405D" w14:textId="77777777" w:rsidTr="003473F3">
        <w:trPr>
          <w:trHeight w:val="169"/>
        </w:trPr>
        <w:tc>
          <w:tcPr>
            <w:tcW w:w="2284" w:type="dxa"/>
          </w:tcPr>
          <w:p w14:paraId="292DED10" w14:textId="06BDE38A" w:rsidR="00DF21EB" w:rsidRPr="0022263D" w:rsidRDefault="00DF21EB" w:rsidP="000A2E7B">
            <w:pPr>
              <w:pStyle w:val="a7"/>
              <w:tabs>
                <w:tab w:val="clear" w:pos="1080"/>
              </w:tabs>
              <w:spacing w:line="360" w:lineRule="exact"/>
              <w:ind w:right="-378"/>
              <w:rPr>
                <w:rFonts w:ascii="Trebuchet MS" w:hAnsi="Trebuchet MS"/>
                <w:sz w:val="18"/>
                <w:szCs w:val="18"/>
                <w:lang w:val="en-GB"/>
              </w:rPr>
            </w:pPr>
            <w:r>
              <w:rPr>
                <w:rFonts w:ascii="Trebuchet MS" w:hAnsi="Trebuchet MS"/>
                <w:sz w:val="18"/>
                <w:szCs w:val="18"/>
                <w:lang w:val="en-GB"/>
              </w:rPr>
              <w:t>Total</w:t>
            </w:r>
          </w:p>
        </w:tc>
        <w:tc>
          <w:tcPr>
            <w:tcW w:w="2280" w:type="dxa"/>
          </w:tcPr>
          <w:p w14:paraId="61EC4DA3" w14:textId="77777777" w:rsidR="00DF21EB" w:rsidRPr="0022263D" w:rsidRDefault="00DF21EB" w:rsidP="000A2E7B">
            <w:pPr>
              <w:spacing w:line="360" w:lineRule="exact"/>
              <w:jc w:val="center"/>
              <w:rPr>
                <w:rFonts w:ascii="Trebuchet MS" w:hAnsi="Trebuchet MS"/>
                <w:sz w:val="18"/>
                <w:szCs w:val="18"/>
              </w:rPr>
            </w:pPr>
          </w:p>
        </w:tc>
        <w:tc>
          <w:tcPr>
            <w:tcW w:w="1187" w:type="dxa"/>
            <w:vAlign w:val="bottom"/>
          </w:tcPr>
          <w:p w14:paraId="416B435A" w14:textId="5AEC7FCB" w:rsidR="00DF21EB" w:rsidRPr="003A180E" w:rsidRDefault="000E0CF7"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25</w:t>
            </w:r>
            <w:r>
              <w:rPr>
                <w:rFonts w:ascii="Trebuchet MS" w:hAnsi="Trebuchet MS" w:cs="Arial"/>
                <w:sz w:val="18"/>
                <w:szCs w:val="18"/>
              </w:rPr>
              <w:fldChar w:fldCharType="end"/>
            </w:r>
          </w:p>
        </w:tc>
        <w:tc>
          <w:tcPr>
            <w:tcW w:w="1161" w:type="dxa"/>
            <w:vAlign w:val="bottom"/>
          </w:tcPr>
          <w:p w14:paraId="4B03A511" w14:textId="5495F445" w:rsidR="00DF21EB" w:rsidRPr="00CB7CB2" w:rsidRDefault="0031303E"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sidRPr="00CB7CB2">
              <w:rPr>
                <w:rFonts w:ascii="Trebuchet MS" w:hAnsi="Trebuchet MS" w:cs="Arial"/>
                <w:sz w:val="18"/>
                <w:szCs w:val="18"/>
              </w:rPr>
              <w:t>17</w:t>
            </w:r>
          </w:p>
        </w:tc>
        <w:tc>
          <w:tcPr>
            <w:tcW w:w="1166" w:type="dxa"/>
            <w:vAlign w:val="bottom"/>
          </w:tcPr>
          <w:p w14:paraId="65E0610E" w14:textId="7D438700" w:rsidR="00DF21EB" w:rsidRDefault="003876FC"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109</w:t>
            </w:r>
            <w:r>
              <w:rPr>
                <w:rFonts w:ascii="Trebuchet MS" w:hAnsi="Trebuchet MS" w:cs="Arial"/>
                <w:sz w:val="18"/>
                <w:szCs w:val="18"/>
              </w:rPr>
              <w:fldChar w:fldCharType="end"/>
            </w:r>
          </w:p>
        </w:tc>
        <w:tc>
          <w:tcPr>
            <w:tcW w:w="1171" w:type="dxa"/>
            <w:gridSpan w:val="2"/>
            <w:vAlign w:val="bottom"/>
          </w:tcPr>
          <w:p w14:paraId="6BF834CB" w14:textId="17B332D7" w:rsidR="00DF21EB" w:rsidRDefault="00B7287C"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theme="minorBidi"/>
                <w:sz w:val="18"/>
                <w:szCs w:val="18"/>
              </w:rPr>
            </w:pPr>
            <w:r>
              <w:rPr>
                <w:rFonts w:ascii="Trebuchet MS" w:hAnsi="Trebuchet MS" w:cstheme="minorBidi"/>
                <w:sz w:val="18"/>
                <w:szCs w:val="18"/>
              </w:rPr>
              <w:fldChar w:fldCharType="begin"/>
            </w:r>
            <w:r>
              <w:rPr>
                <w:rFonts w:ascii="Trebuchet MS" w:hAnsi="Trebuchet MS" w:cstheme="minorBidi"/>
                <w:sz w:val="18"/>
                <w:szCs w:val="18"/>
              </w:rPr>
              <w:instrText xml:space="preserve"> =SUM(ABOVE) </w:instrText>
            </w:r>
            <w:r>
              <w:rPr>
                <w:rFonts w:ascii="Trebuchet MS" w:hAnsi="Trebuchet MS" w:cstheme="minorBidi"/>
                <w:sz w:val="18"/>
                <w:szCs w:val="18"/>
              </w:rPr>
              <w:fldChar w:fldCharType="separate"/>
            </w:r>
            <w:r w:rsidR="006A405A">
              <w:rPr>
                <w:rFonts w:ascii="Trebuchet MS" w:hAnsi="Trebuchet MS" w:cstheme="minorBidi"/>
                <w:noProof/>
                <w:sz w:val="18"/>
                <w:szCs w:val="18"/>
              </w:rPr>
              <w:t>101</w:t>
            </w:r>
            <w:r>
              <w:rPr>
                <w:rFonts w:ascii="Trebuchet MS" w:hAnsi="Trebuchet MS" w:cstheme="minorBidi"/>
                <w:sz w:val="18"/>
                <w:szCs w:val="18"/>
              </w:rPr>
              <w:fldChar w:fldCharType="end"/>
            </w:r>
          </w:p>
        </w:tc>
      </w:tr>
      <w:tr w:rsidR="003A180E" w:rsidRPr="00390E76" w14:paraId="350E1F48" w14:textId="77777777" w:rsidTr="003473F3">
        <w:tc>
          <w:tcPr>
            <w:tcW w:w="2284" w:type="dxa"/>
          </w:tcPr>
          <w:p w14:paraId="04E119CC" w14:textId="77777777" w:rsidR="003A180E" w:rsidRPr="005B5F87" w:rsidRDefault="003A180E" w:rsidP="000A2E7B">
            <w:pPr>
              <w:spacing w:line="360" w:lineRule="exact"/>
              <w:ind w:right="-108"/>
              <w:rPr>
                <w:rFonts w:ascii="Trebuchet MS" w:hAnsi="Trebuchet MS" w:cs="Arial"/>
                <w:sz w:val="18"/>
                <w:szCs w:val="18"/>
              </w:rPr>
            </w:pPr>
          </w:p>
        </w:tc>
        <w:tc>
          <w:tcPr>
            <w:tcW w:w="2280" w:type="dxa"/>
          </w:tcPr>
          <w:p w14:paraId="4AA76A65" w14:textId="77777777" w:rsidR="003A180E" w:rsidRPr="005B5F87" w:rsidRDefault="003A180E" w:rsidP="000A2E7B">
            <w:pPr>
              <w:spacing w:line="360" w:lineRule="exact"/>
              <w:jc w:val="center"/>
              <w:rPr>
                <w:rFonts w:ascii="Trebuchet MS" w:hAnsi="Trebuchet MS" w:cs="Arial"/>
                <w:sz w:val="18"/>
                <w:szCs w:val="18"/>
                <w:cs/>
              </w:rPr>
            </w:pPr>
          </w:p>
        </w:tc>
        <w:tc>
          <w:tcPr>
            <w:tcW w:w="1187" w:type="dxa"/>
            <w:vAlign w:val="bottom"/>
          </w:tcPr>
          <w:p w14:paraId="13A982E1"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1" w:type="dxa"/>
            <w:vAlign w:val="bottom"/>
          </w:tcPr>
          <w:p w14:paraId="690EB193"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p>
        </w:tc>
        <w:tc>
          <w:tcPr>
            <w:tcW w:w="1166" w:type="dxa"/>
            <w:vAlign w:val="bottom"/>
          </w:tcPr>
          <w:p w14:paraId="73BF4B50"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71" w:type="dxa"/>
            <w:gridSpan w:val="2"/>
            <w:vAlign w:val="bottom"/>
          </w:tcPr>
          <w:p w14:paraId="0CB92005" w14:textId="77777777" w:rsidR="003A180E" w:rsidRPr="003A180E"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51"/>
              <w:jc w:val="right"/>
              <w:rPr>
                <w:rFonts w:ascii="Trebuchet MS" w:hAnsi="Trebuchet MS" w:cs="Arial"/>
                <w:sz w:val="18"/>
                <w:szCs w:val="18"/>
                <w:lang w:val="en-GB"/>
              </w:rPr>
            </w:pPr>
          </w:p>
        </w:tc>
      </w:tr>
      <w:tr w:rsidR="005752E7" w:rsidRPr="00390E76" w14:paraId="3E5B221F" w14:textId="77777777" w:rsidTr="00FE0BB4">
        <w:tc>
          <w:tcPr>
            <w:tcW w:w="2284" w:type="dxa"/>
            <w:vAlign w:val="bottom"/>
          </w:tcPr>
          <w:p w14:paraId="4895502C" w14:textId="775BE0B8" w:rsidR="005752E7" w:rsidRPr="005B5F87" w:rsidRDefault="005752E7" w:rsidP="000A2E7B">
            <w:pPr>
              <w:spacing w:line="360" w:lineRule="exact"/>
              <w:ind w:right="-108"/>
              <w:rPr>
                <w:rFonts w:ascii="Trebuchet MS" w:hAnsi="Trebuchet MS" w:cs="Arial"/>
                <w:sz w:val="18"/>
                <w:szCs w:val="18"/>
              </w:rPr>
            </w:pPr>
            <w:r>
              <w:rPr>
                <w:rFonts w:ascii="Trebuchet MS" w:hAnsi="Trebuchet MS"/>
                <w:sz w:val="18"/>
                <w:szCs w:val="18"/>
                <w:u w:val="single"/>
              </w:rPr>
              <w:t>Others revenue</w:t>
            </w:r>
          </w:p>
        </w:tc>
        <w:tc>
          <w:tcPr>
            <w:tcW w:w="2280" w:type="dxa"/>
            <w:vAlign w:val="bottom"/>
          </w:tcPr>
          <w:p w14:paraId="23318067" w14:textId="77777777" w:rsidR="005752E7" w:rsidRPr="005B5F87" w:rsidRDefault="005752E7" w:rsidP="000A2E7B">
            <w:pPr>
              <w:spacing w:line="360" w:lineRule="exact"/>
              <w:jc w:val="center"/>
              <w:rPr>
                <w:rFonts w:ascii="Trebuchet MS" w:hAnsi="Trebuchet MS" w:cs="Arial"/>
                <w:sz w:val="18"/>
                <w:szCs w:val="18"/>
                <w:cs/>
              </w:rPr>
            </w:pPr>
          </w:p>
        </w:tc>
        <w:tc>
          <w:tcPr>
            <w:tcW w:w="1187" w:type="dxa"/>
          </w:tcPr>
          <w:p w14:paraId="3D17AFC8"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1" w:type="dxa"/>
          </w:tcPr>
          <w:p w14:paraId="50BF669E"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p>
        </w:tc>
        <w:tc>
          <w:tcPr>
            <w:tcW w:w="1166" w:type="dxa"/>
          </w:tcPr>
          <w:p w14:paraId="59D0A8DE" w14:textId="77777777" w:rsidR="005752E7" w:rsidRPr="005C7DF2"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theme="minorBidi"/>
                <w:sz w:val="18"/>
                <w:szCs w:val="18"/>
                <w:cs/>
                <w:lang w:val="en-GB"/>
              </w:rPr>
            </w:pPr>
          </w:p>
        </w:tc>
        <w:tc>
          <w:tcPr>
            <w:tcW w:w="1171" w:type="dxa"/>
            <w:gridSpan w:val="2"/>
          </w:tcPr>
          <w:p w14:paraId="34EB34F3"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51"/>
              <w:jc w:val="right"/>
              <w:rPr>
                <w:rFonts w:ascii="Trebuchet MS" w:hAnsi="Trebuchet MS" w:cs="Arial"/>
                <w:sz w:val="18"/>
                <w:szCs w:val="18"/>
                <w:lang w:val="en-GB"/>
              </w:rPr>
            </w:pPr>
          </w:p>
        </w:tc>
      </w:tr>
      <w:tr w:rsidR="005752E7" w:rsidRPr="00390E76" w14:paraId="79D5939A" w14:textId="77777777" w:rsidTr="00FE0BB4">
        <w:tc>
          <w:tcPr>
            <w:tcW w:w="2284" w:type="dxa"/>
            <w:vAlign w:val="bottom"/>
          </w:tcPr>
          <w:p w14:paraId="039A68D3" w14:textId="1AC8E5B6" w:rsidR="005752E7" w:rsidRPr="005B5F87" w:rsidRDefault="005752E7" w:rsidP="000A2E7B">
            <w:pPr>
              <w:spacing w:line="360" w:lineRule="exact"/>
              <w:ind w:right="-108"/>
              <w:rPr>
                <w:rFonts w:ascii="Trebuchet MS" w:hAnsi="Trebuchet MS" w:cs="Arial"/>
                <w:sz w:val="18"/>
                <w:szCs w:val="18"/>
              </w:rPr>
            </w:pPr>
            <w:r w:rsidRPr="0022263D">
              <w:rPr>
                <w:rFonts w:ascii="Trebuchet MS" w:hAnsi="Trebuchet MS"/>
                <w:sz w:val="18"/>
                <w:szCs w:val="18"/>
              </w:rPr>
              <w:t xml:space="preserve">   Subsidiary</w:t>
            </w:r>
          </w:p>
        </w:tc>
        <w:tc>
          <w:tcPr>
            <w:tcW w:w="2280" w:type="dxa"/>
            <w:vAlign w:val="bottom"/>
          </w:tcPr>
          <w:p w14:paraId="55B40945" w14:textId="28213C21" w:rsidR="005752E7" w:rsidRPr="005B5F87" w:rsidRDefault="005752E7" w:rsidP="000A2E7B">
            <w:pPr>
              <w:spacing w:line="360" w:lineRule="exact"/>
              <w:jc w:val="center"/>
              <w:rPr>
                <w:rFonts w:ascii="Trebuchet MS" w:hAnsi="Trebuchet MS" w:cs="Arial"/>
                <w:sz w:val="18"/>
                <w:szCs w:val="18"/>
                <w:cs/>
              </w:rPr>
            </w:pPr>
            <w:r w:rsidRPr="0022263D">
              <w:rPr>
                <w:rFonts w:ascii="Trebuchet MS" w:hAnsi="Trebuchet MS"/>
                <w:sz w:val="18"/>
                <w:szCs w:val="18"/>
              </w:rPr>
              <w:t>Agreed price</w:t>
            </w:r>
          </w:p>
        </w:tc>
        <w:tc>
          <w:tcPr>
            <w:tcW w:w="1187" w:type="dxa"/>
            <w:vAlign w:val="bottom"/>
          </w:tcPr>
          <w:p w14:paraId="76D472C1" w14:textId="1E0C7CA1" w:rsidR="005752E7" w:rsidRPr="00E124FE" w:rsidRDefault="005752E7" w:rsidP="0098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 w:hanging="18"/>
              <w:jc w:val="right"/>
              <w:rPr>
                <w:rFonts w:ascii="Trebuchet MS" w:hAnsi="Trebuchet MS" w:cs="Arial"/>
                <w:sz w:val="18"/>
                <w:szCs w:val="18"/>
              </w:rPr>
            </w:pPr>
            <w:r w:rsidRPr="00E124FE">
              <w:rPr>
                <w:rFonts w:ascii="Trebuchet MS" w:hAnsi="Trebuchet MS" w:cs="Arial"/>
                <w:sz w:val="18"/>
                <w:szCs w:val="18"/>
              </w:rPr>
              <w:t>-</w:t>
            </w:r>
          </w:p>
        </w:tc>
        <w:tc>
          <w:tcPr>
            <w:tcW w:w="1161" w:type="dxa"/>
            <w:vAlign w:val="bottom"/>
          </w:tcPr>
          <w:p w14:paraId="4F435C62" w14:textId="601600A2" w:rsidR="005752E7" w:rsidRPr="00E124FE" w:rsidRDefault="005752E7" w:rsidP="00983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
              <w:jc w:val="right"/>
              <w:rPr>
                <w:rFonts w:ascii="Trebuchet MS" w:hAnsi="Trebuchet MS" w:cs="Arial"/>
                <w:sz w:val="18"/>
                <w:szCs w:val="18"/>
              </w:rPr>
            </w:pPr>
            <w:r w:rsidRPr="00E124FE">
              <w:rPr>
                <w:rFonts w:ascii="Trebuchet MS" w:hAnsi="Trebuchet MS" w:cs="Arial"/>
                <w:sz w:val="18"/>
                <w:szCs w:val="18"/>
              </w:rPr>
              <w:t>-</w:t>
            </w:r>
          </w:p>
        </w:tc>
        <w:tc>
          <w:tcPr>
            <w:tcW w:w="1166" w:type="dxa"/>
            <w:vAlign w:val="bottom"/>
          </w:tcPr>
          <w:p w14:paraId="663C089F" w14:textId="42D0B69C" w:rsidR="005752E7" w:rsidRPr="005C7DF2" w:rsidRDefault="003B3B95"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Browallia New"/>
                <w:sz w:val="18"/>
                <w:szCs w:val="22"/>
              </w:rPr>
            </w:pPr>
            <w:r>
              <w:rPr>
                <w:rFonts w:ascii="Trebuchet MS" w:hAnsi="Trebuchet MS" w:cs="Browallia New"/>
                <w:sz w:val="18"/>
                <w:szCs w:val="22"/>
              </w:rPr>
              <w:t>559</w:t>
            </w:r>
          </w:p>
        </w:tc>
        <w:tc>
          <w:tcPr>
            <w:tcW w:w="1171" w:type="dxa"/>
            <w:gridSpan w:val="2"/>
            <w:vAlign w:val="bottom"/>
          </w:tcPr>
          <w:p w14:paraId="2823A09E" w14:textId="08FB5383" w:rsidR="005752E7" w:rsidRPr="00E124FE" w:rsidRDefault="00284C1A"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rPr>
            </w:pPr>
            <w:r w:rsidRPr="00284C1A">
              <w:rPr>
                <w:rFonts w:ascii="Trebuchet MS" w:hAnsi="Trebuchet MS" w:cs="Arial"/>
                <w:sz w:val="18"/>
                <w:szCs w:val="18"/>
              </w:rPr>
              <w:t>567</w:t>
            </w:r>
          </w:p>
        </w:tc>
      </w:tr>
      <w:tr w:rsidR="005752E7" w:rsidRPr="00390E76" w14:paraId="03BD35E5" w14:textId="77777777" w:rsidTr="003473F3">
        <w:tc>
          <w:tcPr>
            <w:tcW w:w="2284" w:type="dxa"/>
          </w:tcPr>
          <w:p w14:paraId="205FE5BE" w14:textId="77777777" w:rsidR="005752E7" w:rsidRPr="0031303E" w:rsidRDefault="005752E7" w:rsidP="000A2E7B">
            <w:pPr>
              <w:spacing w:line="360" w:lineRule="exact"/>
              <w:ind w:right="-108"/>
              <w:rPr>
                <w:rFonts w:ascii="Trebuchet MS" w:hAnsi="Trebuchet MS" w:cstheme="minorBidi"/>
                <w:sz w:val="18"/>
                <w:szCs w:val="18"/>
                <w:cs/>
              </w:rPr>
            </w:pPr>
          </w:p>
        </w:tc>
        <w:tc>
          <w:tcPr>
            <w:tcW w:w="2280" w:type="dxa"/>
          </w:tcPr>
          <w:p w14:paraId="19FD63B9" w14:textId="77777777" w:rsidR="005752E7" w:rsidRPr="005B5F87" w:rsidRDefault="005752E7" w:rsidP="000A2E7B">
            <w:pPr>
              <w:spacing w:line="360" w:lineRule="exact"/>
              <w:jc w:val="center"/>
              <w:rPr>
                <w:rFonts w:ascii="Trebuchet MS" w:hAnsi="Trebuchet MS" w:cs="Arial"/>
                <w:sz w:val="18"/>
                <w:szCs w:val="18"/>
                <w:cs/>
              </w:rPr>
            </w:pPr>
          </w:p>
        </w:tc>
        <w:tc>
          <w:tcPr>
            <w:tcW w:w="1187" w:type="dxa"/>
            <w:vAlign w:val="bottom"/>
          </w:tcPr>
          <w:p w14:paraId="28E75E71"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1" w:type="dxa"/>
            <w:vAlign w:val="bottom"/>
          </w:tcPr>
          <w:p w14:paraId="4F1ECB4C"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p>
        </w:tc>
        <w:tc>
          <w:tcPr>
            <w:tcW w:w="1166" w:type="dxa"/>
            <w:vAlign w:val="bottom"/>
          </w:tcPr>
          <w:p w14:paraId="6B6A0FED"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71" w:type="dxa"/>
            <w:gridSpan w:val="2"/>
            <w:vAlign w:val="bottom"/>
          </w:tcPr>
          <w:p w14:paraId="5EF1F7D3"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51"/>
              <w:jc w:val="right"/>
              <w:rPr>
                <w:rFonts w:ascii="Trebuchet MS" w:hAnsi="Trebuchet MS" w:cs="Arial"/>
                <w:sz w:val="18"/>
                <w:szCs w:val="18"/>
                <w:lang w:val="en-GB"/>
              </w:rPr>
            </w:pPr>
          </w:p>
        </w:tc>
      </w:tr>
      <w:tr w:rsidR="005752E7" w:rsidRPr="00390E76" w14:paraId="06157794" w14:textId="77777777" w:rsidTr="003473F3">
        <w:tc>
          <w:tcPr>
            <w:tcW w:w="2284" w:type="dxa"/>
          </w:tcPr>
          <w:p w14:paraId="0615C5DA" w14:textId="47CF27B7" w:rsidR="005752E7" w:rsidRPr="006F452C" w:rsidRDefault="005752E7" w:rsidP="000A2E7B">
            <w:pPr>
              <w:pStyle w:val="a7"/>
              <w:tabs>
                <w:tab w:val="clear" w:pos="1080"/>
              </w:tabs>
              <w:spacing w:line="360" w:lineRule="exact"/>
              <w:ind w:right="-113"/>
              <w:rPr>
                <w:rFonts w:ascii="Trebuchet MS" w:hAnsi="Trebuchet MS" w:cs="Arial"/>
                <w:sz w:val="18"/>
                <w:szCs w:val="18"/>
                <w:u w:val="single"/>
                <w:cs/>
              </w:rPr>
            </w:pPr>
            <w:r w:rsidRPr="006F452C">
              <w:rPr>
                <w:rFonts w:ascii="Trebuchet MS" w:hAnsi="Trebuchet MS" w:cs="Arial"/>
                <w:sz w:val="18"/>
                <w:szCs w:val="18"/>
                <w:u w:val="single"/>
              </w:rPr>
              <w:t>Interest expense</w:t>
            </w:r>
          </w:p>
        </w:tc>
        <w:tc>
          <w:tcPr>
            <w:tcW w:w="2280" w:type="dxa"/>
          </w:tcPr>
          <w:p w14:paraId="0C53E94F" w14:textId="77777777" w:rsidR="005752E7" w:rsidRPr="005B5F87" w:rsidRDefault="005752E7" w:rsidP="000A2E7B">
            <w:pPr>
              <w:spacing w:line="360" w:lineRule="exact"/>
              <w:jc w:val="center"/>
              <w:rPr>
                <w:rFonts w:ascii="Trebuchet MS" w:hAnsi="Trebuchet MS" w:cs="Arial"/>
                <w:sz w:val="18"/>
                <w:szCs w:val="18"/>
              </w:rPr>
            </w:pPr>
          </w:p>
        </w:tc>
        <w:tc>
          <w:tcPr>
            <w:tcW w:w="1187" w:type="dxa"/>
            <w:vAlign w:val="bottom"/>
          </w:tcPr>
          <w:p w14:paraId="0A2A2D25"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1" w:type="dxa"/>
            <w:vAlign w:val="bottom"/>
          </w:tcPr>
          <w:p w14:paraId="0F12AA88" w14:textId="1E29D5F6"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p>
        </w:tc>
        <w:tc>
          <w:tcPr>
            <w:tcW w:w="1166" w:type="dxa"/>
            <w:vAlign w:val="bottom"/>
          </w:tcPr>
          <w:p w14:paraId="5A24D7EC"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71" w:type="dxa"/>
            <w:gridSpan w:val="2"/>
            <w:vAlign w:val="bottom"/>
          </w:tcPr>
          <w:p w14:paraId="527C4FFD" w14:textId="5E6685DA"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p>
        </w:tc>
      </w:tr>
      <w:tr w:rsidR="005752E7" w:rsidRPr="00390E76" w14:paraId="64C34C6D" w14:textId="77777777" w:rsidTr="003473F3">
        <w:tc>
          <w:tcPr>
            <w:tcW w:w="2284" w:type="dxa"/>
          </w:tcPr>
          <w:p w14:paraId="130C8718" w14:textId="424160F2" w:rsidR="005752E7" w:rsidRPr="006F452C" w:rsidRDefault="005752E7" w:rsidP="000A2E7B">
            <w:pPr>
              <w:pStyle w:val="a7"/>
              <w:tabs>
                <w:tab w:val="clear" w:pos="1080"/>
              </w:tabs>
              <w:spacing w:line="360" w:lineRule="exact"/>
              <w:ind w:left="213" w:right="-113"/>
              <w:rPr>
                <w:rFonts w:ascii="Trebuchet MS" w:hAnsi="Trebuchet MS" w:cs="Arial"/>
                <w:sz w:val="18"/>
                <w:szCs w:val="18"/>
                <w:u w:val="single"/>
              </w:rPr>
            </w:pPr>
            <w:r w:rsidRPr="005B5F87">
              <w:rPr>
                <w:rFonts w:ascii="Trebuchet MS" w:hAnsi="Trebuchet MS" w:cs="Arial"/>
                <w:sz w:val="18"/>
                <w:szCs w:val="18"/>
              </w:rPr>
              <w:t>Subsidiary</w:t>
            </w:r>
          </w:p>
        </w:tc>
        <w:tc>
          <w:tcPr>
            <w:tcW w:w="2280" w:type="dxa"/>
          </w:tcPr>
          <w:p w14:paraId="62A74E47" w14:textId="2CE0CA16" w:rsidR="005752E7" w:rsidRPr="005B5F87" w:rsidRDefault="005752E7" w:rsidP="000A2E7B">
            <w:pPr>
              <w:spacing w:line="360" w:lineRule="exact"/>
              <w:jc w:val="center"/>
              <w:rPr>
                <w:rFonts w:ascii="Trebuchet MS" w:hAnsi="Trebuchet MS" w:cs="Arial"/>
                <w:sz w:val="18"/>
                <w:szCs w:val="18"/>
              </w:rPr>
            </w:pPr>
            <w:r w:rsidRPr="005B5F87">
              <w:rPr>
                <w:rFonts w:ascii="Trebuchet MS" w:hAnsi="Trebuchet MS" w:cs="Arial"/>
                <w:sz w:val="18"/>
                <w:szCs w:val="18"/>
              </w:rPr>
              <w:t>5.00% per annum</w:t>
            </w:r>
          </w:p>
        </w:tc>
        <w:tc>
          <w:tcPr>
            <w:tcW w:w="1187" w:type="dxa"/>
            <w:vAlign w:val="bottom"/>
          </w:tcPr>
          <w:p w14:paraId="4772DA3A" w14:textId="0144CF08"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ind w:right="-46" w:hanging="18"/>
              <w:jc w:val="both"/>
              <w:rPr>
                <w:rFonts w:ascii="Trebuchet MS" w:hAnsi="Trebuchet MS" w:cs="Arial"/>
                <w:sz w:val="18"/>
                <w:szCs w:val="18"/>
              </w:rPr>
            </w:pPr>
            <w:r>
              <w:rPr>
                <w:rFonts w:ascii="Trebuchet MS" w:hAnsi="Trebuchet MS" w:cs="Arial"/>
                <w:sz w:val="18"/>
                <w:szCs w:val="18"/>
              </w:rPr>
              <w:t>-</w:t>
            </w:r>
          </w:p>
        </w:tc>
        <w:tc>
          <w:tcPr>
            <w:tcW w:w="1161" w:type="dxa"/>
            <w:vAlign w:val="bottom"/>
          </w:tcPr>
          <w:p w14:paraId="1C2AB425" w14:textId="3FB9C4FC"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ind w:right="-46" w:hanging="18"/>
              <w:jc w:val="both"/>
              <w:rPr>
                <w:rFonts w:ascii="Trebuchet MS" w:hAnsi="Trebuchet MS" w:cs="Arial"/>
                <w:sz w:val="18"/>
                <w:szCs w:val="18"/>
              </w:rPr>
            </w:pPr>
            <w:r w:rsidRPr="003A180E">
              <w:rPr>
                <w:rFonts w:ascii="Trebuchet MS" w:hAnsi="Trebuchet MS" w:cstheme="minorBidi"/>
                <w:sz w:val="18"/>
                <w:szCs w:val="18"/>
                <w:lang w:val="en-GB"/>
              </w:rPr>
              <w:t>-</w:t>
            </w:r>
          </w:p>
        </w:tc>
        <w:tc>
          <w:tcPr>
            <w:tcW w:w="1166" w:type="dxa"/>
            <w:vAlign w:val="bottom"/>
          </w:tcPr>
          <w:p w14:paraId="2D4DB773" w14:textId="0C794711"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t>44</w:t>
            </w:r>
          </w:p>
        </w:tc>
        <w:tc>
          <w:tcPr>
            <w:tcW w:w="1171" w:type="dxa"/>
            <w:gridSpan w:val="2"/>
            <w:vAlign w:val="bottom"/>
          </w:tcPr>
          <w:p w14:paraId="19837F9C" w14:textId="54C6D6A1"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r w:rsidRPr="003A180E">
              <w:rPr>
                <w:rFonts w:ascii="Trebuchet MS" w:hAnsi="Trebuchet MS" w:cstheme="minorBidi"/>
                <w:sz w:val="18"/>
                <w:szCs w:val="18"/>
                <w:lang w:val="en-GB"/>
              </w:rPr>
              <w:t>58</w:t>
            </w:r>
          </w:p>
        </w:tc>
      </w:tr>
      <w:tr w:rsidR="005752E7" w:rsidRPr="00390E76" w14:paraId="56237B7D" w14:textId="77777777">
        <w:tc>
          <w:tcPr>
            <w:tcW w:w="2284" w:type="dxa"/>
          </w:tcPr>
          <w:p w14:paraId="00991401" w14:textId="77777777" w:rsidR="005752E7" w:rsidRPr="005B5F87" w:rsidRDefault="005752E7" w:rsidP="000A2E7B">
            <w:pPr>
              <w:spacing w:line="360" w:lineRule="exact"/>
              <w:ind w:right="-108" w:firstLine="218"/>
              <w:rPr>
                <w:rFonts w:ascii="Trebuchet MS" w:hAnsi="Trebuchet MS" w:cs="Arial"/>
                <w:sz w:val="18"/>
                <w:szCs w:val="18"/>
              </w:rPr>
            </w:pPr>
            <w:r w:rsidRPr="005B5F87">
              <w:rPr>
                <w:rFonts w:ascii="Trebuchet MS" w:hAnsi="Trebuchet MS" w:cs="Arial"/>
                <w:sz w:val="18"/>
                <w:szCs w:val="18"/>
              </w:rPr>
              <w:t>Directors</w:t>
            </w:r>
          </w:p>
        </w:tc>
        <w:tc>
          <w:tcPr>
            <w:tcW w:w="2280" w:type="dxa"/>
          </w:tcPr>
          <w:p w14:paraId="0BA1166D" w14:textId="77777777" w:rsidR="005752E7" w:rsidRPr="005B5F87" w:rsidRDefault="005752E7" w:rsidP="000A2E7B">
            <w:pPr>
              <w:spacing w:line="360" w:lineRule="exact"/>
              <w:jc w:val="center"/>
              <w:rPr>
                <w:rFonts w:ascii="Trebuchet MS" w:hAnsi="Trebuchet MS" w:cs="Arial"/>
                <w:sz w:val="18"/>
                <w:szCs w:val="18"/>
              </w:rPr>
            </w:pPr>
            <w:r w:rsidRPr="005B5F87">
              <w:rPr>
                <w:rFonts w:ascii="Trebuchet MS" w:hAnsi="Trebuchet MS" w:cs="Arial"/>
                <w:sz w:val="18"/>
                <w:szCs w:val="18"/>
              </w:rPr>
              <w:t>5.00 - 6.00% per annum</w:t>
            </w:r>
          </w:p>
        </w:tc>
        <w:tc>
          <w:tcPr>
            <w:tcW w:w="1187" w:type="dxa"/>
            <w:vAlign w:val="bottom"/>
          </w:tcPr>
          <w:p w14:paraId="3DE5FF95" w14:textId="76D7572A" w:rsidR="005752E7" w:rsidRPr="00EC7C12"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EC7C12">
              <w:rPr>
                <w:rFonts w:ascii="Trebuchet MS" w:hAnsi="Trebuchet MS" w:cs="Arial"/>
                <w:sz w:val="18"/>
                <w:szCs w:val="18"/>
                <w:lang w:val="en-GB"/>
              </w:rPr>
              <w:t>407</w:t>
            </w:r>
          </w:p>
        </w:tc>
        <w:tc>
          <w:tcPr>
            <w:tcW w:w="1161" w:type="dxa"/>
            <w:vAlign w:val="bottom"/>
          </w:tcPr>
          <w:p w14:paraId="3B8ACE02" w14:textId="6577F5D9"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cs/>
                <w:lang w:val="en-GB"/>
              </w:rPr>
            </w:pPr>
            <w:r w:rsidRPr="003A180E">
              <w:rPr>
                <w:rFonts w:ascii="Trebuchet MS" w:hAnsi="Trebuchet MS" w:cstheme="minorBidi"/>
                <w:sz w:val="18"/>
                <w:szCs w:val="18"/>
                <w:lang w:val="en-GB"/>
              </w:rPr>
              <w:t>557</w:t>
            </w:r>
          </w:p>
        </w:tc>
        <w:tc>
          <w:tcPr>
            <w:tcW w:w="1166" w:type="dxa"/>
            <w:vAlign w:val="bottom"/>
          </w:tcPr>
          <w:p w14:paraId="570E00D6" w14:textId="0FC88E69"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t>345</w:t>
            </w:r>
          </w:p>
        </w:tc>
        <w:tc>
          <w:tcPr>
            <w:tcW w:w="1171" w:type="dxa"/>
            <w:gridSpan w:val="2"/>
            <w:vAlign w:val="bottom"/>
          </w:tcPr>
          <w:p w14:paraId="4F42F0FA" w14:textId="461F825D"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cs/>
              </w:rPr>
            </w:pPr>
            <w:r w:rsidRPr="003A180E">
              <w:rPr>
                <w:rFonts w:ascii="Trebuchet MS" w:hAnsi="Trebuchet MS" w:cstheme="minorBidi"/>
                <w:sz w:val="18"/>
                <w:szCs w:val="18"/>
              </w:rPr>
              <w:t>468</w:t>
            </w:r>
          </w:p>
        </w:tc>
      </w:tr>
      <w:tr w:rsidR="005752E7" w:rsidRPr="00390E76" w14:paraId="7F7D7497" w14:textId="77777777">
        <w:tc>
          <w:tcPr>
            <w:tcW w:w="2284" w:type="dxa"/>
          </w:tcPr>
          <w:p w14:paraId="2FA456A9" w14:textId="77777777" w:rsidR="005752E7" w:rsidRPr="005B5F87" w:rsidRDefault="005752E7" w:rsidP="000A2E7B">
            <w:pPr>
              <w:spacing w:line="360" w:lineRule="exact"/>
              <w:ind w:left="218" w:right="-108"/>
              <w:rPr>
                <w:rFonts w:ascii="Trebuchet MS" w:hAnsi="Trebuchet MS" w:cs="Arial"/>
                <w:sz w:val="18"/>
                <w:szCs w:val="18"/>
              </w:rPr>
            </w:pPr>
            <w:r w:rsidRPr="005B5F87">
              <w:rPr>
                <w:rFonts w:ascii="Trebuchet MS" w:hAnsi="Trebuchet MS" w:cs="Arial"/>
                <w:sz w:val="18"/>
                <w:szCs w:val="18"/>
              </w:rPr>
              <w:t>Relative of director</w:t>
            </w:r>
          </w:p>
        </w:tc>
        <w:tc>
          <w:tcPr>
            <w:tcW w:w="2280" w:type="dxa"/>
          </w:tcPr>
          <w:p w14:paraId="4E9D6264" w14:textId="77777777" w:rsidR="005752E7" w:rsidRPr="005B5F87" w:rsidRDefault="005752E7" w:rsidP="000A2E7B">
            <w:pPr>
              <w:spacing w:line="360" w:lineRule="exact"/>
              <w:jc w:val="center"/>
              <w:rPr>
                <w:rFonts w:ascii="Trebuchet MS" w:hAnsi="Trebuchet MS" w:cs="Arial"/>
                <w:sz w:val="18"/>
                <w:szCs w:val="18"/>
              </w:rPr>
            </w:pPr>
            <w:r w:rsidRPr="005B5F87">
              <w:rPr>
                <w:rFonts w:ascii="Trebuchet MS" w:hAnsi="Trebuchet MS" w:cs="Arial"/>
                <w:sz w:val="18"/>
                <w:szCs w:val="18"/>
              </w:rPr>
              <w:t>MLR - 0.25% per annum</w:t>
            </w:r>
          </w:p>
        </w:tc>
        <w:tc>
          <w:tcPr>
            <w:tcW w:w="1187" w:type="dxa"/>
            <w:vAlign w:val="bottom"/>
          </w:tcPr>
          <w:p w14:paraId="06D47DBC" w14:textId="5DFF2F59" w:rsidR="005752E7" w:rsidRPr="003A180E" w:rsidRDefault="005752E7"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t>683</w:t>
            </w:r>
          </w:p>
        </w:tc>
        <w:tc>
          <w:tcPr>
            <w:tcW w:w="1161" w:type="dxa"/>
            <w:vAlign w:val="bottom"/>
          </w:tcPr>
          <w:p w14:paraId="20E83BE3" w14:textId="02B25C66" w:rsidR="005752E7" w:rsidRPr="003A180E" w:rsidRDefault="005752E7"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3A180E">
              <w:rPr>
                <w:rFonts w:ascii="Trebuchet MS" w:hAnsi="Trebuchet MS" w:cstheme="minorBidi"/>
                <w:sz w:val="18"/>
                <w:szCs w:val="18"/>
                <w:lang w:val="en-GB"/>
              </w:rPr>
              <w:t>943</w:t>
            </w:r>
          </w:p>
        </w:tc>
        <w:tc>
          <w:tcPr>
            <w:tcW w:w="1166" w:type="dxa"/>
            <w:vAlign w:val="bottom"/>
          </w:tcPr>
          <w:p w14:paraId="084E3BD9" w14:textId="34036509" w:rsidR="005752E7" w:rsidRPr="003A180E" w:rsidRDefault="005752E7"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064DED">
              <w:rPr>
                <w:rFonts w:ascii="Trebuchet MS" w:hAnsi="Trebuchet MS" w:cs="Arial"/>
                <w:sz w:val="18"/>
                <w:szCs w:val="18"/>
                <w:lang w:val="en-GB"/>
              </w:rPr>
              <w:t>683</w:t>
            </w:r>
          </w:p>
        </w:tc>
        <w:tc>
          <w:tcPr>
            <w:tcW w:w="1171" w:type="dxa"/>
            <w:gridSpan w:val="2"/>
            <w:vAlign w:val="bottom"/>
          </w:tcPr>
          <w:p w14:paraId="3C5AB924" w14:textId="0F8F5474" w:rsidR="005752E7" w:rsidRPr="003A180E" w:rsidRDefault="005752E7"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sidRPr="003A180E">
              <w:rPr>
                <w:rFonts w:ascii="Trebuchet MS" w:hAnsi="Trebuchet MS" w:cstheme="minorBidi"/>
                <w:sz w:val="18"/>
                <w:szCs w:val="18"/>
              </w:rPr>
              <w:t>943</w:t>
            </w:r>
          </w:p>
        </w:tc>
      </w:tr>
      <w:tr w:rsidR="005752E7" w:rsidRPr="00390E76" w14:paraId="41FF97BD" w14:textId="77777777">
        <w:tc>
          <w:tcPr>
            <w:tcW w:w="2284" w:type="dxa"/>
          </w:tcPr>
          <w:p w14:paraId="0AEEAEE2" w14:textId="77777777" w:rsidR="005752E7" w:rsidRPr="005B5F87" w:rsidRDefault="005752E7" w:rsidP="000A2E7B">
            <w:pPr>
              <w:pStyle w:val="a7"/>
              <w:tabs>
                <w:tab w:val="clear" w:pos="1080"/>
              </w:tabs>
              <w:spacing w:line="360" w:lineRule="exact"/>
              <w:ind w:right="-113"/>
              <w:rPr>
                <w:rFonts w:ascii="Trebuchet MS" w:hAnsi="Trebuchet MS" w:cs="Arial"/>
                <w:sz w:val="18"/>
                <w:szCs w:val="18"/>
                <w:cs/>
              </w:rPr>
            </w:pPr>
            <w:r w:rsidRPr="005B5F87">
              <w:rPr>
                <w:rFonts w:ascii="Trebuchet MS" w:hAnsi="Trebuchet MS" w:cs="Arial"/>
                <w:sz w:val="18"/>
                <w:szCs w:val="18"/>
                <w:lang w:val="en-GB"/>
              </w:rPr>
              <w:t>Total</w:t>
            </w:r>
          </w:p>
        </w:tc>
        <w:tc>
          <w:tcPr>
            <w:tcW w:w="2280" w:type="dxa"/>
          </w:tcPr>
          <w:p w14:paraId="01B7C87B" w14:textId="77777777" w:rsidR="005752E7" w:rsidRPr="005B5F87" w:rsidRDefault="005752E7" w:rsidP="000A2E7B">
            <w:pPr>
              <w:spacing w:line="360" w:lineRule="exact"/>
              <w:jc w:val="center"/>
              <w:rPr>
                <w:rFonts w:ascii="Trebuchet MS" w:hAnsi="Trebuchet MS" w:cs="Arial"/>
                <w:sz w:val="18"/>
                <w:szCs w:val="18"/>
              </w:rPr>
            </w:pPr>
          </w:p>
        </w:tc>
        <w:tc>
          <w:tcPr>
            <w:tcW w:w="1187" w:type="dxa"/>
            <w:vAlign w:val="bottom"/>
          </w:tcPr>
          <w:p w14:paraId="0292C8E4" w14:textId="000536F3" w:rsidR="005752E7" w:rsidRPr="003A180E" w:rsidRDefault="005752E7"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1,090</w:t>
            </w:r>
            <w:r>
              <w:rPr>
                <w:rFonts w:ascii="Trebuchet MS" w:hAnsi="Trebuchet MS" w:cs="Arial"/>
                <w:sz w:val="18"/>
                <w:szCs w:val="18"/>
              </w:rPr>
              <w:fldChar w:fldCharType="end"/>
            </w:r>
          </w:p>
        </w:tc>
        <w:tc>
          <w:tcPr>
            <w:tcW w:w="1161" w:type="dxa"/>
            <w:vAlign w:val="bottom"/>
          </w:tcPr>
          <w:p w14:paraId="54317AC4" w14:textId="0068741D" w:rsidR="005752E7" w:rsidRPr="003A180E" w:rsidRDefault="005752E7"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3A180E">
              <w:rPr>
                <w:rFonts w:ascii="Trebuchet MS" w:hAnsi="Trebuchet MS" w:cstheme="minorBidi"/>
                <w:sz w:val="18"/>
                <w:szCs w:val="18"/>
              </w:rPr>
              <w:t>1,500</w:t>
            </w:r>
          </w:p>
        </w:tc>
        <w:tc>
          <w:tcPr>
            <w:tcW w:w="1166" w:type="dxa"/>
            <w:vAlign w:val="bottom"/>
          </w:tcPr>
          <w:p w14:paraId="093F9AED" w14:textId="62E84A34" w:rsidR="005752E7" w:rsidRPr="003A180E" w:rsidRDefault="005752E7"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1,072</w:t>
            </w:r>
            <w:r>
              <w:rPr>
                <w:rFonts w:ascii="Trebuchet MS" w:hAnsi="Trebuchet MS" w:cs="Arial"/>
                <w:sz w:val="18"/>
                <w:szCs w:val="18"/>
                <w:lang w:val="en-GB"/>
              </w:rPr>
              <w:fldChar w:fldCharType="end"/>
            </w:r>
          </w:p>
        </w:tc>
        <w:tc>
          <w:tcPr>
            <w:tcW w:w="1171" w:type="dxa"/>
            <w:gridSpan w:val="2"/>
            <w:vAlign w:val="bottom"/>
          </w:tcPr>
          <w:p w14:paraId="68272D3E" w14:textId="423B34F5" w:rsidR="005752E7" w:rsidRPr="003A180E" w:rsidRDefault="005752E7"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r w:rsidRPr="003A180E">
              <w:rPr>
                <w:rFonts w:ascii="Trebuchet MS" w:hAnsi="Trebuchet MS" w:cstheme="minorBidi"/>
                <w:sz w:val="18"/>
                <w:szCs w:val="18"/>
              </w:rPr>
              <w:t>1,469</w:t>
            </w:r>
          </w:p>
        </w:tc>
      </w:tr>
      <w:tr w:rsidR="005752E7" w:rsidRPr="00390E76" w14:paraId="52EC37CD" w14:textId="77777777" w:rsidTr="003473F3">
        <w:tc>
          <w:tcPr>
            <w:tcW w:w="2284" w:type="dxa"/>
          </w:tcPr>
          <w:p w14:paraId="056CFCF0" w14:textId="77777777" w:rsidR="005752E7" w:rsidRPr="005B5F87" w:rsidRDefault="005752E7" w:rsidP="000A2E7B">
            <w:pPr>
              <w:pStyle w:val="a7"/>
              <w:tabs>
                <w:tab w:val="clear" w:pos="1080"/>
              </w:tabs>
              <w:spacing w:line="360" w:lineRule="exact"/>
              <w:ind w:right="-113"/>
              <w:rPr>
                <w:rFonts w:ascii="Trebuchet MS" w:hAnsi="Trebuchet MS" w:cs="Arial"/>
                <w:sz w:val="18"/>
                <w:szCs w:val="18"/>
                <w:cs/>
                <w:lang w:val="en-GB"/>
              </w:rPr>
            </w:pPr>
          </w:p>
        </w:tc>
        <w:tc>
          <w:tcPr>
            <w:tcW w:w="2280" w:type="dxa"/>
          </w:tcPr>
          <w:p w14:paraId="41303D68" w14:textId="77777777" w:rsidR="005752E7" w:rsidRPr="005B5F87" w:rsidRDefault="005752E7" w:rsidP="000A2E7B">
            <w:pPr>
              <w:spacing w:line="360" w:lineRule="exact"/>
              <w:jc w:val="center"/>
              <w:rPr>
                <w:rFonts w:ascii="Trebuchet MS" w:hAnsi="Trebuchet MS" w:cs="Arial"/>
                <w:sz w:val="18"/>
                <w:szCs w:val="18"/>
              </w:rPr>
            </w:pPr>
          </w:p>
        </w:tc>
        <w:tc>
          <w:tcPr>
            <w:tcW w:w="1187" w:type="dxa"/>
            <w:vAlign w:val="bottom"/>
          </w:tcPr>
          <w:p w14:paraId="72B09DCA"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61" w:type="dxa"/>
            <w:vAlign w:val="bottom"/>
          </w:tcPr>
          <w:p w14:paraId="7CA23482"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p>
        </w:tc>
        <w:tc>
          <w:tcPr>
            <w:tcW w:w="1166" w:type="dxa"/>
            <w:vAlign w:val="bottom"/>
          </w:tcPr>
          <w:p w14:paraId="75C54F3E"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right"/>
              <w:rPr>
                <w:rFonts w:ascii="Trebuchet MS" w:hAnsi="Trebuchet MS" w:cs="Arial"/>
                <w:sz w:val="18"/>
                <w:szCs w:val="18"/>
                <w:lang w:val="en-GB"/>
              </w:rPr>
            </w:pPr>
          </w:p>
        </w:tc>
        <w:tc>
          <w:tcPr>
            <w:tcW w:w="1171" w:type="dxa"/>
            <w:gridSpan w:val="2"/>
            <w:vAlign w:val="bottom"/>
          </w:tcPr>
          <w:p w14:paraId="2D7DECA5"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jc w:val="right"/>
              <w:rPr>
                <w:rFonts w:ascii="Trebuchet MS" w:hAnsi="Trebuchet MS" w:cs="Arial"/>
                <w:sz w:val="18"/>
                <w:szCs w:val="18"/>
                <w:lang w:val="en-GB"/>
              </w:rPr>
            </w:pPr>
          </w:p>
        </w:tc>
      </w:tr>
      <w:tr w:rsidR="005752E7" w:rsidRPr="00390E76" w14:paraId="701E49AA" w14:textId="77777777">
        <w:trPr>
          <w:trHeight w:val="68"/>
        </w:trPr>
        <w:tc>
          <w:tcPr>
            <w:tcW w:w="4564" w:type="dxa"/>
            <w:gridSpan w:val="2"/>
          </w:tcPr>
          <w:p w14:paraId="0A56FD55" w14:textId="79DE427C" w:rsidR="005752E7" w:rsidRPr="00703958" w:rsidRDefault="005752E7" w:rsidP="000A2E7B">
            <w:pPr>
              <w:tabs>
                <w:tab w:val="clear" w:pos="227"/>
                <w:tab w:val="clear" w:pos="1644"/>
                <w:tab w:val="clear" w:pos="1871"/>
              </w:tabs>
              <w:spacing w:line="360" w:lineRule="exact"/>
              <w:ind w:right="-108"/>
              <w:rPr>
                <w:rFonts w:ascii="Trebuchet MS" w:hAnsi="Trebuchet MS" w:cs="Arial"/>
                <w:sz w:val="18"/>
                <w:szCs w:val="18"/>
                <w:u w:val="single"/>
                <w:cs/>
              </w:rPr>
            </w:pPr>
            <w:r>
              <w:rPr>
                <w:rFonts w:ascii="Trebuchet MS" w:hAnsi="Trebuchet MS" w:cs="Arial"/>
                <w:sz w:val="18"/>
                <w:szCs w:val="18"/>
                <w:u w:val="single"/>
              </w:rPr>
              <w:t xml:space="preserve">Management </w:t>
            </w:r>
            <w:r w:rsidRPr="00703958">
              <w:rPr>
                <w:rFonts w:ascii="Trebuchet MS" w:hAnsi="Trebuchet MS" w:cs="Arial"/>
                <w:sz w:val="18"/>
                <w:szCs w:val="18"/>
                <w:u w:val="single"/>
              </w:rPr>
              <w:t>remuneration</w:t>
            </w:r>
          </w:p>
        </w:tc>
        <w:tc>
          <w:tcPr>
            <w:tcW w:w="1187" w:type="dxa"/>
          </w:tcPr>
          <w:p w14:paraId="46416CFC"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rPr>
            </w:pPr>
          </w:p>
        </w:tc>
        <w:tc>
          <w:tcPr>
            <w:tcW w:w="1161" w:type="dxa"/>
          </w:tcPr>
          <w:p w14:paraId="56FEE7D9" w14:textId="7777777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6" w:type="dxa"/>
            <w:vAlign w:val="bottom"/>
          </w:tcPr>
          <w:p w14:paraId="0C1143AE" w14:textId="315DE1C9"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71" w:type="dxa"/>
            <w:gridSpan w:val="2"/>
            <w:vAlign w:val="bottom"/>
          </w:tcPr>
          <w:p w14:paraId="0D5E2781" w14:textId="7067B007" w:rsidR="005752E7" w:rsidRPr="003A180E" w:rsidRDefault="005752E7"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5752E7" w:rsidRPr="00390E76" w14:paraId="6ED769C4" w14:textId="77777777">
        <w:trPr>
          <w:trHeight w:val="324"/>
        </w:trPr>
        <w:tc>
          <w:tcPr>
            <w:tcW w:w="4564" w:type="dxa"/>
            <w:gridSpan w:val="2"/>
          </w:tcPr>
          <w:p w14:paraId="54FCFBBD" w14:textId="7F27EDA5" w:rsidR="005752E7" w:rsidRPr="00703958" w:rsidRDefault="005752E7" w:rsidP="000A2E7B">
            <w:pPr>
              <w:spacing w:line="360" w:lineRule="exact"/>
              <w:ind w:firstLine="218"/>
              <w:rPr>
                <w:rFonts w:ascii="Trebuchet MS" w:hAnsi="Trebuchet MS" w:cs="Arial"/>
                <w:sz w:val="18"/>
                <w:szCs w:val="18"/>
              </w:rPr>
            </w:pPr>
            <w:r w:rsidRPr="00703958">
              <w:rPr>
                <w:rFonts w:ascii="Trebuchet MS" w:hAnsi="Trebuchet MS" w:cs="Arial"/>
                <w:sz w:val="18"/>
                <w:szCs w:val="18"/>
              </w:rPr>
              <w:t>Short-term benefits</w:t>
            </w:r>
          </w:p>
        </w:tc>
        <w:tc>
          <w:tcPr>
            <w:tcW w:w="1187" w:type="dxa"/>
            <w:vAlign w:val="bottom"/>
          </w:tcPr>
          <w:p w14:paraId="08525A9B" w14:textId="6F38640D" w:rsidR="005752E7" w:rsidRPr="00E95993" w:rsidRDefault="005752E7"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E95993">
              <w:rPr>
                <w:rFonts w:ascii="Trebuchet MS" w:hAnsi="Trebuchet MS" w:cs="Arial"/>
                <w:sz w:val="18"/>
                <w:szCs w:val="18"/>
              </w:rPr>
              <w:t>7,208</w:t>
            </w:r>
          </w:p>
        </w:tc>
        <w:tc>
          <w:tcPr>
            <w:tcW w:w="1161" w:type="dxa"/>
            <w:vAlign w:val="bottom"/>
          </w:tcPr>
          <w:p w14:paraId="5A6A90B9" w14:textId="2877FAD2" w:rsidR="005752E7" w:rsidRPr="003A180E" w:rsidRDefault="00BE1631"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Pr>
                <w:rFonts w:ascii="Trebuchet MS" w:hAnsi="Trebuchet MS" w:cstheme="minorBidi"/>
                <w:sz w:val="18"/>
                <w:szCs w:val="18"/>
                <w:lang w:val="en-GB"/>
              </w:rPr>
              <w:t>9,610</w:t>
            </w:r>
          </w:p>
        </w:tc>
        <w:tc>
          <w:tcPr>
            <w:tcW w:w="1166" w:type="dxa"/>
            <w:vAlign w:val="bottom"/>
          </w:tcPr>
          <w:p w14:paraId="453EEDB0" w14:textId="2F7090B8" w:rsidR="005752E7" w:rsidRPr="003A180E" w:rsidRDefault="005752E7"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Pr>
                <w:rFonts w:ascii="Trebuchet MS" w:hAnsi="Trebuchet MS" w:cs="Arial"/>
                <w:sz w:val="18"/>
                <w:szCs w:val="18"/>
                <w:lang w:val="en-GB"/>
              </w:rPr>
              <w:t>5,605</w:t>
            </w:r>
          </w:p>
        </w:tc>
        <w:tc>
          <w:tcPr>
            <w:tcW w:w="1171" w:type="dxa"/>
            <w:gridSpan w:val="2"/>
            <w:vAlign w:val="bottom"/>
          </w:tcPr>
          <w:p w14:paraId="1A3142AB" w14:textId="039207FE" w:rsidR="005752E7" w:rsidRPr="003A180E" w:rsidRDefault="007F127C" w:rsidP="000A2E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Pr>
                <w:rFonts w:ascii="Trebuchet MS" w:hAnsi="Trebuchet MS" w:cs="Cordia New"/>
                <w:sz w:val="18"/>
                <w:szCs w:val="18"/>
                <w:lang w:val="en-GB"/>
              </w:rPr>
              <w:t>8,016</w:t>
            </w:r>
          </w:p>
        </w:tc>
      </w:tr>
    </w:tbl>
    <w:p w14:paraId="17BAF5CA" w14:textId="79D68565" w:rsidR="000A2E7B" w:rsidRDefault="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sz w:val="18"/>
          <w:szCs w:val="18"/>
        </w:rPr>
      </w:pPr>
      <w:r>
        <w:rPr>
          <w:rFonts w:ascii="Trebuchet MS" w:hAnsi="Trebuchet MS" w:cstheme="minorBidi"/>
          <w:sz w:val="18"/>
          <w:szCs w:val="18"/>
        </w:rPr>
        <w:br w:type="page"/>
      </w:r>
    </w:p>
    <w:p w14:paraId="3548F913" w14:textId="63C9D86F" w:rsidR="00A05A7B"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lastRenderedPageBreak/>
        <w:t xml:space="preserve">Significant balances with </w:t>
      </w:r>
      <w:r w:rsidRPr="00306D97">
        <w:rPr>
          <w:rFonts w:ascii="Trebuchet MS" w:hAnsi="Trebuchet MS" w:cs="Arial"/>
          <w:sz w:val="18"/>
          <w:szCs w:val="18"/>
          <w:lang w:bidi="ar-SA"/>
        </w:rPr>
        <w:t>related</w:t>
      </w:r>
      <w:r w:rsidRPr="00306D97">
        <w:rPr>
          <w:rFonts w:ascii="Trebuchet MS" w:hAnsi="Trebuchet MS" w:cs="Arial"/>
          <w:sz w:val="18"/>
          <w:szCs w:val="18"/>
        </w:rPr>
        <w:t xml:space="preserve"> parties</w:t>
      </w:r>
      <w:r w:rsidRPr="00306D97">
        <w:rPr>
          <w:rFonts w:ascii="Trebuchet MS" w:hAnsi="Trebuchet MS" w:cs="Arial"/>
          <w:sz w:val="18"/>
          <w:szCs w:val="18"/>
          <w:cs/>
        </w:rPr>
        <w:t xml:space="preserve"> </w:t>
      </w:r>
      <w:r w:rsidR="00D4218C" w:rsidRPr="00306D97">
        <w:rPr>
          <w:rFonts w:ascii="Trebuchet MS" w:hAnsi="Trebuchet MS" w:cs="Arial"/>
          <w:sz w:val="18"/>
          <w:szCs w:val="18"/>
        </w:rPr>
        <w:t>as</w:t>
      </w:r>
      <w:r w:rsidR="00810B63" w:rsidRPr="00306D97">
        <w:rPr>
          <w:rFonts w:ascii="Trebuchet MS" w:hAnsi="Trebuchet MS" w:cs="Arial"/>
          <w:sz w:val="18"/>
          <w:szCs w:val="18"/>
        </w:rPr>
        <w:t xml:space="preserve"> of</w:t>
      </w:r>
      <w:r w:rsidR="00D4218C" w:rsidRPr="00306D97">
        <w:rPr>
          <w:rFonts w:ascii="Trebuchet MS" w:hAnsi="Trebuchet MS" w:cs="Arial"/>
          <w:sz w:val="18"/>
          <w:szCs w:val="18"/>
        </w:rPr>
        <w:t xml:space="preserve"> </w:t>
      </w:r>
      <w:r w:rsidR="0047626D" w:rsidRPr="0047626D">
        <w:rPr>
          <w:rFonts w:ascii="Trebuchet MS" w:hAnsi="Trebuchet MS" w:cstheme="minorBidi"/>
          <w:sz w:val="18"/>
          <w:szCs w:val="18"/>
        </w:rPr>
        <w:t>31 March 2026</w:t>
      </w:r>
      <w:r w:rsidR="00D4218C" w:rsidRPr="00306D97">
        <w:rPr>
          <w:rFonts w:ascii="Trebuchet MS" w:hAnsi="Trebuchet MS" w:cs="Arial"/>
          <w:sz w:val="18"/>
          <w:szCs w:val="18"/>
        </w:rPr>
        <w:t xml:space="preserve"> and </w:t>
      </w:r>
      <w:r w:rsidR="00205B7E">
        <w:rPr>
          <w:rFonts w:ascii="Trebuchet MS" w:hAnsi="Trebuchet MS" w:cs="Arial"/>
          <w:sz w:val="18"/>
          <w:szCs w:val="18"/>
        </w:rPr>
        <w:t>31 December 2025</w:t>
      </w:r>
      <w:r w:rsidR="00D4218C" w:rsidRPr="00306D97">
        <w:rPr>
          <w:rFonts w:ascii="Trebuchet MS" w:hAnsi="Trebuchet MS" w:cs="Arial"/>
          <w:sz w:val="18"/>
          <w:szCs w:val="18"/>
        </w:rPr>
        <w:t xml:space="preserve"> </w:t>
      </w:r>
      <w:r w:rsidRPr="00306D97">
        <w:rPr>
          <w:rFonts w:ascii="Trebuchet MS" w:hAnsi="Trebuchet MS" w:cs="Arial"/>
          <w:sz w:val="18"/>
          <w:szCs w:val="18"/>
        </w:rPr>
        <w:t xml:space="preserve">are as </w:t>
      </w:r>
      <w:r w:rsidR="002F7298" w:rsidRPr="00306D97">
        <w:rPr>
          <w:rFonts w:ascii="Trebuchet MS" w:hAnsi="Trebuchet MS" w:cs="Arial"/>
          <w:sz w:val="18"/>
          <w:szCs w:val="18"/>
        </w:rPr>
        <w:t>follows</w:t>
      </w:r>
      <w:r w:rsidR="00C121A3" w:rsidRPr="00306D97">
        <w:rPr>
          <w:rFonts w:ascii="Trebuchet MS" w:hAnsi="Trebuchet MS" w:cs="Arial"/>
          <w:sz w:val="18"/>
          <w:szCs w:val="18"/>
        </w:rPr>
        <w:t>:</w:t>
      </w:r>
    </w:p>
    <w:p w14:paraId="252F3045" w14:textId="77777777" w:rsidR="003A180E" w:rsidRPr="00306D97" w:rsidRDefault="003A180E" w:rsidP="00C969E6">
      <w:pPr>
        <w:tabs>
          <w:tab w:val="clear" w:pos="227"/>
          <w:tab w:val="clear" w:pos="454"/>
          <w:tab w:val="left" w:pos="9214"/>
        </w:tabs>
        <w:spacing w:line="360" w:lineRule="auto"/>
        <w:ind w:left="360"/>
        <w:jc w:val="thaiDistribute"/>
        <w:rPr>
          <w:rFonts w:ascii="Trebuchet MS" w:hAnsi="Trebuchet MS" w:cs="Arial"/>
          <w:sz w:val="18"/>
          <w:szCs w:val="18"/>
        </w:rPr>
      </w:pPr>
    </w:p>
    <w:tbl>
      <w:tblPr>
        <w:tblW w:w="9275" w:type="dxa"/>
        <w:tblInd w:w="270" w:type="dxa"/>
        <w:tblLayout w:type="fixed"/>
        <w:tblLook w:val="01E0" w:firstRow="1" w:lastRow="1" w:firstColumn="1" w:lastColumn="1" w:noHBand="0" w:noVBand="0"/>
      </w:tblPr>
      <w:tblGrid>
        <w:gridCol w:w="3870"/>
        <w:gridCol w:w="1352"/>
        <w:gridCol w:w="1351"/>
        <w:gridCol w:w="1351"/>
        <w:gridCol w:w="1351"/>
      </w:tblGrid>
      <w:tr w:rsidR="00880C14" w:rsidRPr="003A180E" w14:paraId="76B4CCB6" w14:textId="77777777" w:rsidTr="00305CF8">
        <w:trPr>
          <w:tblHeader/>
        </w:trPr>
        <w:tc>
          <w:tcPr>
            <w:tcW w:w="3870" w:type="dxa"/>
          </w:tcPr>
          <w:p w14:paraId="60042AF3" w14:textId="10508154" w:rsidR="00880C14" w:rsidRPr="003A180E" w:rsidRDefault="00880C14"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A180E">
              <w:rPr>
                <w:rFonts w:ascii="Trebuchet MS" w:hAnsi="Trebuchet MS" w:cs="Arial"/>
                <w:sz w:val="18"/>
                <w:szCs w:val="18"/>
              </w:rPr>
              <w:t>(</w:t>
            </w:r>
            <w:proofErr w:type="gramStart"/>
            <w:r w:rsidRPr="003A180E">
              <w:rPr>
                <w:rFonts w:ascii="Trebuchet MS" w:hAnsi="Trebuchet MS" w:cs="Arial"/>
                <w:sz w:val="18"/>
                <w:szCs w:val="18"/>
              </w:rPr>
              <w:t>Unit :</w:t>
            </w:r>
            <w:proofErr w:type="gramEnd"/>
            <w:r w:rsidRPr="003A180E">
              <w:rPr>
                <w:rFonts w:ascii="Trebuchet MS" w:hAnsi="Trebuchet MS" w:cs="Arial"/>
                <w:sz w:val="18"/>
                <w:szCs w:val="18"/>
              </w:rPr>
              <w:t xml:space="preserve"> Thousand Baht)</w:t>
            </w:r>
          </w:p>
        </w:tc>
        <w:tc>
          <w:tcPr>
            <w:tcW w:w="2703" w:type="dxa"/>
            <w:gridSpan w:val="2"/>
          </w:tcPr>
          <w:p w14:paraId="71F76DE9" w14:textId="77777777" w:rsidR="00880C14" w:rsidRPr="003A180E"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A180E">
              <w:rPr>
                <w:rFonts w:ascii="Trebuchet MS" w:hAnsi="Trebuchet MS" w:cs="Arial"/>
                <w:sz w:val="18"/>
                <w:szCs w:val="18"/>
                <w:lang w:val="en-GB"/>
              </w:rPr>
              <w:t xml:space="preserve">Consolidated </w:t>
            </w:r>
          </w:p>
          <w:p w14:paraId="1CE7E9F0" w14:textId="6A239426" w:rsidR="00880C14" w:rsidRPr="003A180E"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A180E">
              <w:rPr>
                <w:rFonts w:ascii="Trebuchet MS" w:hAnsi="Trebuchet MS" w:cs="Arial"/>
                <w:sz w:val="18"/>
                <w:szCs w:val="18"/>
                <w:lang w:val="en-GB"/>
              </w:rPr>
              <w:t>financial information</w:t>
            </w:r>
          </w:p>
        </w:tc>
        <w:tc>
          <w:tcPr>
            <w:tcW w:w="2702" w:type="dxa"/>
            <w:gridSpan w:val="2"/>
          </w:tcPr>
          <w:p w14:paraId="5BAE037B" w14:textId="77777777" w:rsidR="00880C14" w:rsidRPr="003A180E"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A180E">
              <w:rPr>
                <w:rFonts w:ascii="Trebuchet MS" w:hAnsi="Trebuchet MS" w:cs="Arial"/>
                <w:sz w:val="18"/>
                <w:szCs w:val="18"/>
                <w:lang w:val="en-GB"/>
              </w:rPr>
              <w:t xml:space="preserve">Separate </w:t>
            </w:r>
          </w:p>
          <w:p w14:paraId="080659EF" w14:textId="13090268" w:rsidR="00880C14" w:rsidRPr="003A180E"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A180E">
              <w:rPr>
                <w:rFonts w:ascii="Trebuchet MS" w:hAnsi="Trebuchet MS" w:cs="Arial"/>
                <w:sz w:val="18"/>
                <w:szCs w:val="18"/>
                <w:lang w:val="en-GB"/>
              </w:rPr>
              <w:t>financial information</w:t>
            </w:r>
          </w:p>
        </w:tc>
      </w:tr>
      <w:tr w:rsidR="003A180E" w:rsidRPr="003A180E" w14:paraId="5D191E48" w14:textId="77777777" w:rsidTr="00305CF8">
        <w:trPr>
          <w:tblHeader/>
        </w:trPr>
        <w:tc>
          <w:tcPr>
            <w:tcW w:w="3870" w:type="dxa"/>
          </w:tcPr>
          <w:p w14:paraId="5530657D"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00A548FA" w14:textId="77777777"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theme="minorBidi"/>
                <w:sz w:val="18"/>
                <w:szCs w:val="18"/>
              </w:rPr>
            </w:pPr>
            <w:r w:rsidRPr="003A180E">
              <w:rPr>
                <w:rFonts w:ascii="Trebuchet MS" w:hAnsi="Trebuchet MS" w:cstheme="minorBidi"/>
                <w:sz w:val="18"/>
                <w:szCs w:val="18"/>
              </w:rPr>
              <w:t xml:space="preserve">31 March </w:t>
            </w:r>
          </w:p>
          <w:p w14:paraId="1E1E3859" w14:textId="2E795B03"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A180E">
              <w:rPr>
                <w:rFonts w:ascii="Trebuchet MS" w:hAnsi="Trebuchet MS" w:cstheme="minorBidi"/>
                <w:sz w:val="18"/>
                <w:szCs w:val="18"/>
              </w:rPr>
              <w:t>2026</w:t>
            </w:r>
          </w:p>
        </w:tc>
        <w:tc>
          <w:tcPr>
            <w:tcW w:w="1351" w:type="dxa"/>
          </w:tcPr>
          <w:p w14:paraId="53147692" w14:textId="77777777"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A180E">
              <w:rPr>
                <w:rFonts w:ascii="Trebuchet MS" w:hAnsi="Trebuchet MS" w:cs="Arial"/>
                <w:sz w:val="18"/>
                <w:szCs w:val="18"/>
              </w:rPr>
              <w:t>31 December</w:t>
            </w:r>
          </w:p>
          <w:p w14:paraId="08646855" w14:textId="49ACC5C4"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A180E">
              <w:rPr>
                <w:rFonts w:ascii="Trebuchet MS" w:hAnsi="Trebuchet MS" w:cs="Arial"/>
                <w:sz w:val="18"/>
                <w:szCs w:val="18"/>
              </w:rPr>
              <w:t>2025</w:t>
            </w:r>
          </w:p>
        </w:tc>
        <w:tc>
          <w:tcPr>
            <w:tcW w:w="1351" w:type="dxa"/>
          </w:tcPr>
          <w:p w14:paraId="162D0EE4" w14:textId="77777777"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theme="minorBidi"/>
                <w:sz w:val="18"/>
                <w:szCs w:val="18"/>
              </w:rPr>
            </w:pPr>
            <w:r w:rsidRPr="003A180E">
              <w:rPr>
                <w:rFonts w:ascii="Trebuchet MS" w:hAnsi="Trebuchet MS" w:cstheme="minorBidi"/>
                <w:sz w:val="18"/>
                <w:szCs w:val="18"/>
              </w:rPr>
              <w:t xml:space="preserve">31 March </w:t>
            </w:r>
          </w:p>
          <w:p w14:paraId="0F03289F" w14:textId="59A0F32E"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A180E">
              <w:rPr>
                <w:rFonts w:ascii="Trebuchet MS" w:hAnsi="Trebuchet MS" w:cstheme="minorBidi"/>
                <w:sz w:val="18"/>
                <w:szCs w:val="18"/>
              </w:rPr>
              <w:t>2026</w:t>
            </w:r>
          </w:p>
        </w:tc>
        <w:tc>
          <w:tcPr>
            <w:tcW w:w="1351" w:type="dxa"/>
          </w:tcPr>
          <w:p w14:paraId="5FA3BFC1" w14:textId="77777777"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A180E">
              <w:rPr>
                <w:rFonts w:ascii="Trebuchet MS" w:hAnsi="Trebuchet MS" w:cs="Arial"/>
                <w:sz w:val="18"/>
                <w:szCs w:val="18"/>
              </w:rPr>
              <w:t>31 December</w:t>
            </w:r>
          </w:p>
          <w:p w14:paraId="073A27E5" w14:textId="28003E15"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A180E">
              <w:rPr>
                <w:rFonts w:ascii="Trebuchet MS" w:hAnsi="Trebuchet MS" w:cs="Arial"/>
                <w:sz w:val="18"/>
                <w:szCs w:val="18"/>
              </w:rPr>
              <w:t>2025</w:t>
            </w:r>
          </w:p>
        </w:tc>
      </w:tr>
      <w:tr w:rsidR="00C969E6" w:rsidRPr="003A180E" w14:paraId="51AE134B" w14:textId="77777777" w:rsidTr="00305CF8">
        <w:trPr>
          <w:trHeight w:hRule="exact" w:val="327"/>
          <w:tblHeader/>
        </w:trPr>
        <w:tc>
          <w:tcPr>
            <w:tcW w:w="3870" w:type="dxa"/>
          </w:tcPr>
          <w:p w14:paraId="60B19BA8" w14:textId="77777777" w:rsidR="00C969E6" w:rsidRPr="003A180E"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18AD6502" w14:textId="77777777" w:rsidR="00C969E6" w:rsidRPr="003A180E"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F08C38F" w14:textId="77777777" w:rsidR="00C969E6" w:rsidRPr="003A180E"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E4329E1" w14:textId="77777777" w:rsidR="00C969E6" w:rsidRPr="003A180E"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1AA69EB" w14:textId="77777777" w:rsidR="00C969E6" w:rsidRPr="003A180E" w:rsidRDefault="00C969E6" w:rsidP="00A85F6D">
            <w:pPr>
              <w:tabs>
                <w:tab w:val="clear" w:pos="907"/>
              </w:tabs>
              <w:spacing w:line="380" w:lineRule="exact"/>
              <w:ind w:left="-108" w:right="-80"/>
              <w:jc w:val="center"/>
              <w:rPr>
                <w:rFonts w:ascii="Trebuchet MS" w:hAnsi="Trebuchet MS" w:cs="Arial"/>
                <w:sz w:val="18"/>
                <w:szCs w:val="18"/>
              </w:rPr>
            </w:pPr>
          </w:p>
        </w:tc>
      </w:tr>
      <w:tr w:rsidR="00C969E6" w:rsidRPr="003A180E" w14:paraId="73C1F9F6" w14:textId="77777777" w:rsidTr="00A85F6D">
        <w:trPr>
          <w:trHeight w:hRule="exact" w:val="405"/>
        </w:trPr>
        <w:tc>
          <w:tcPr>
            <w:tcW w:w="3870" w:type="dxa"/>
          </w:tcPr>
          <w:p w14:paraId="230EF294" w14:textId="5B1853FC" w:rsidR="00C969E6" w:rsidRPr="003A180E"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A180E">
              <w:rPr>
                <w:rFonts w:ascii="Trebuchet MS" w:hAnsi="Trebuchet MS" w:cs="Arial"/>
                <w:sz w:val="18"/>
                <w:szCs w:val="18"/>
                <w:u w:val="single"/>
              </w:rPr>
              <w:t>Trade accounts receivable - related part</w:t>
            </w:r>
            <w:r w:rsidRPr="003A180E">
              <w:rPr>
                <w:rFonts w:ascii="Trebuchet MS" w:hAnsi="Trebuchet MS" w:cs="Browallia New"/>
                <w:sz w:val="18"/>
                <w:szCs w:val="18"/>
                <w:u w:val="single"/>
              </w:rPr>
              <w:t>ies</w:t>
            </w:r>
            <w:r w:rsidRPr="003A180E">
              <w:rPr>
                <w:rFonts w:ascii="Trebuchet MS" w:hAnsi="Trebuchet MS" w:cs="Arial"/>
                <w:sz w:val="18"/>
                <w:szCs w:val="18"/>
                <w:u w:val="single"/>
              </w:rPr>
              <w:t xml:space="preserve"> parties</w:t>
            </w:r>
          </w:p>
        </w:tc>
        <w:tc>
          <w:tcPr>
            <w:tcW w:w="1352" w:type="dxa"/>
          </w:tcPr>
          <w:p w14:paraId="0F7CD450" w14:textId="77777777" w:rsidR="00C969E6" w:rsidRPr="003A180E"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2E9AB8C" w14:textId="77777777" w:rsidR="00C969E6" w:rsidRPr="003A180E"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966F354" w14:textId="77777777" w:rsidR="00C969E6" w:rsidRPr="003A180E"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D918C59" w14:textId="77777777" w:rsidR="00C969E6" w:rsidRPr="003A180E" w:rsidRDefault="00C969E6" w:rsidP="00A85F6D">
            <w:pPr>
              <w:tabs>
                <w:tab w:val="clear" w:pos="907"/>
              </w:tabs>
              <w:spacing w:line="380" w:lineRule="exact"/>
              <w:ind w:left="-108" w:right="-80"/>
              <w:jc w:val="center"/>
              <w:rPr>
                <w:rFonts w:ascii="Trebuchet MS" w:hAnsi="Trebuchet MS" w:cs="Arial"/>
                <w:sz w:val="18"/>
                <w:szCs w:val="18"/>
              </w:rPr>
            </w:pPr>
          </w:p>
        </w:tc>
      </w:tr>
      <w:tr w:rsidR="003A180E" w:rsidRPr="003A180E" w14:paraId="244C7329" w14:textId="77777777">
        <w:tc>
          <w:tcPr>
            <w:tcW w:w="3870" w:type="dxa"/>
            <w:vAlign w:val="bottom"/>
          </w:tcPr>
          <w:p w14:paraId="781FD4F3" w14:textId="64B33E3F"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1"/>
              <w:rPr>
                <w:rFonts w:ascii="Trebuchet MS" w:hAnsi="Trebuchet MS" w:cs="Arial"/>
                <w:sz w:val="18"/>
                <w:szCs w:val="18"/>
              </w:rPr>
            </w:pPr>
            <w:r w:rsidRPr="003A180E">
              <w:rPr>
                <w:rFonts w:ascii="Trebuchet MS" w:hAnsi="Trebuchet MS" w:cs="Arial"/>
                <w:sz w:val="18"/>
                <w:szCs w:val="18"/>
              </w:rPr>
              <w:t>Subsidiary</w:t>
            </w:r>
          </w:p>
        </w:tc>
        <w:tc>
          <w:tcPr>
            <w:tcW w:w="1352" w:type="dxa"/>
            <w:tcBorders>
              <w:bottom w:val="nil"/>
            </w:tcBorders>
            <w:vAlign w:val="bottom"/>
          </w:tcPr>
          <w:p w14:paraId="4C11504C" w14:textId="41354A08" w:rsidR="003A180E" w:rsidRPr="003A180E" w:rsidRDefault="00FE38B9" w:rsidP="00E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4F424043" w14:textId="5299D0B9" w:rsidR="003A180E" w:rsidRPr="003A180E" w:rsidRDefault="003A180E" w:rsidP="00E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A180E">
              <w:rPr>
                <w:rFonts w:ascii="Trebuchet MS" w:hAnsi="Trebuchet MS" w:cs="Cordia New"/>
                <w:sz w:val="18"/>
                <w:szCs w:val="18"/>
                <w:lang w:val="en-GB"/>
              </w:rPr>
              <w:t>-</w:t>
            </w:r>
          </w:p>
        </w:tc>
        <w:tc>
          <w:tcPr>
            <w:tcW w:w="1351" w:type="dxa"/>
            <w:tcBorders>
              <w:bottom w:val="nil"/>
            </w:tcBorders>
            <w:vAlign w:val="bottom"/>
          </w:tcPr>
          <w:p w14:paraId="3BA81D36" w14:textId="20D0A5F8" w:rsidR="003A180E" w:rsidRPr="003A180E" w:rsidRDefault="00270946"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1,297</w:t>
            </w:r>
          </w:p>
        </w:tc>
        <w:tc>
          <w:tcPr>
            <w:tcW w:w="1351" w:type="dxa"/>
            <w:vAlign w:val="bottom"/>
          </w:tcPr>
          <w:p w14:paraId="3B757669" w14:textId="27D80FF3" w:rsidR="003A180E" w:rsidRPr="003A180E" w:rsidRDefault="00841004"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rPr>
              <w:t>387</w:t>
            </w:r>
          </w:p>
        </w:tc>
      </w:tr>
      <w:tr w:rsidR="003A180E" w:rsidRPr="003A180E" w14:paraId="26323F95" w14:textId="77777777">
        <w:tc>
          <w:tcPr>
            <w:tcW w:w="3870" w:type="dxa"/>
            <w:vAlign w:val="bottom"/>
          </w:tcPr>
          <w:p w14:paraId="6A31E186" w14:textId="675B51B3"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A180E">
              <w:rPr>
                <w:rFonts w:ascii="Trebuchet MS" w:hAnsi="Trebuchet MS" w:cs="Arial"/>
                <w:sz w:val="18"/>
                <w:szCs w:val="18"/>
              </w:rPr>
              <w:t>Related</w:t>
            </w:r>
            <w:r w:rsidRPr="003A180E">
              <w:rPr>
                <w:rFonts w:ascii="Trebuchet MS" w:hAnsi="Trebuchet MS" w:cs="Arial"/>
                <w:sz w:val="18"/>
                <w:szCs w:val="18"/>
                <w:cs/>
              </w:rPr>
              <w:t xml:space="preserve"> </w:t>
            </w:r>
            <w:r w:rsidRPr="003A180E">
              <w:rPr>
                <w:rFonts w:ascii="Trebuchet MS" w:hAnsi="Trebuchet MS" w:cs="Arial"/>
                <w:sz w:val="18"/>
                <w:szCs w:val="18"/>
              </w:rPr>
              <w:t>parties</w:t>
            </w:r>
          </w:p>
        </w:tc>
        <w:tc>
          <w:tcPr>
            <w:tcW w:w="1352" w:type="dxa"/>
            <w:tcBorders>
              <w:bottom w:val="nil"/>
            </w:tcBorders>
            <w:vAlign w:val="bottom"/>
          </w:tcPr>
          <w:p w14:paraId="16A5B078" w14:textId="2045F137" w:rsidR="003A180E" w:rsidRPr="003A180E" w:rsidDel="00E702AB" w:rsidRDefault="00AE34FC"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150</w:t>
            </w:r>
          </w:p>
        </w:tc>
        <w:tc>
          <w:tcPr>
            <w:tcW w:w="1351" w:type="dxa"/>
            <w:vAlign w:val="bottom"/>
          </w:tcPr>
          <w:p w14:paraId="6D6F9673" w14:textId="4F63BE35" w:rsidR="003A180E" w:rsidRPr="003A180E" w:rsidRDefault="0088767C"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Cordia New"/>
                <w:sz w:val="18"/>
                <w:szCs w:val="18"/>
              </w:rPr>
              <w:t>208</w:t>
            </w:r>
          </w:p>
        </w:tc>
        <w:tc>
          <w:tcPr>
            <w:tcW w:w="1351" w:type="dxa"/>
            <w:tcBorders>
              <w:bottom w:val="nil"/>
            </w:tcBorders>
            <w:vAlign w:val="bottom"/>
          </w:tcPr>
          <w:p w14:paraId="6CEBB615" w14:textId="011DCA7D" w:rsidR="003A180E" w:rsidRPr="003A180E" w:rsidDel="00E702AB" w:rsidRDefault="005B5D23"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150</w:t>
            </w:r>
          </w:p>
        </w:tc>
        <w:tc>
          <w:tcPr>
            <w:tcW w:w="1351" w:type="dxa"/>
            <w:vAlign w:val="bottom"/>
          </w:tcPr>
          <w:p w14:paraId="29B52AA8" w14:textId="2F9BF2EC" w:rsidR="003A180E" w:rsidRPr="003A180E" w:rsidRDefault="000143DF"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208</w:t>
            </w:r>
          </w:p>
        </w:tc>
      </w:tr>
      <w:tr w:rsidR="003A180E" w:rsidRPr="003A180E" w14:paraId="3249CB79" w14:textId="77777777">
        <w:trPr>
          <w:trHeight w:val="169"/>
        </w:trPr>
        <w:tc>
          <w:tcPr>
            <w:tcW w:w="3870" w:type="dxa"/>
            <w:vAlign w:val="bottom"/>
          </w:tcPr>
          <w:p w14:paraId="1E1F22AE" w14:textId="20ED4FEF" w:rsidR="003A180E" w:rsidRPr="003A180E" w:rsidRDefault="003A180E" w:rsidP="003A180E">
            <w:pPr>
              <w:spacing w:line="380" w:lineRule="exact"/>
              <w:ind w:left="216" w:right="-108" w:hanging="216"/>
              <w:rPr>
                <w:rFonts w:ascii="Trebuchet MS" w:hAnsi="Trebuchet MS" w:cs="Arial"/>
                <w:sz w:val="18"/>
                <w:szCs w:val="18"/>
              </w:rPr>
            </w:pPr>
            <w:r w:rsidRPr="003A180E">
              <w:rPr>
                <w:rFonts w:ascii="Trebuchet MS" w:hAnsi="Trebuchet MS" w:cs="Arial"/>
                <w:sz w:val="18"/>
                <w:szCs w:val="18"/>
              </w:rPr>
              <w:t>Total</w:t>
            </w:r>
          </w:p>
        </w:tc>
        <w:tc>
          <w:tcPr>
            <w:tcW w:w="1352" w:type="dxa"/>
            <w:tcBorders>
              <w:bottom w:val="nil"/>
            </w:tcBorders>
            <w:vAlign w:val="bottom"/>
          </w:tcPr>
          <w:p w14:paraId="3DB648DF" w14:textId="27CA1509" w:rsidR="003A180E" w:rsidRPr="003A180E" w:rsidRDefault="00AE34FC"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150</w:t>
            </w:r>
            <w:r>
              <w:rPr>
                <w:rFonts w:ascii="Trebuchet MS" w:hAnsi="Trebuchet MS" w:cs="Cordia New"/>
                <w:sz w:val="18"/>
                <w:szCs w:val="18"/>
              </w:rPr>
              <w:fldChar w:fldCharType="end"/>
            </w:r>
          </w:p>
        </w:tc>
        <w:tc>
          <w:tcPr>
            <w:tcW w:w="1351" w:type="dxa"/>
            <w:vAlign w:val="bottom"/>
          </w:tcPr>
          <w:p w14:paraId="151672A0" w14:textId="405E9FAB" w:rsidR="003A180E" w:rsidRPr="003A180E" w:rsidRDefault="0088767C"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rPr>
              <w:t>208</w:t>
            </w:r>
          </w:p>
        </w:tc>
        <w:tc>
          <w:tcPr>
            <w:tcW w:w="1351" w:type="dxa"/>
            <w:tcBorders>
              <w:bottom w:val="nil"/>
            </w:tcBorders>
            <w:vAlign w:val="bottom"/>
          </w:tcPr>
          <w:p w14:paraId="19380EE9" w14:textId="783AC24A" w:rsidR="003A180E" w:rsidRPr="003A180E" w:rsidRDefault="00270946"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1,447</w:t>
            </w:r>
            <w:r>
              <w:rPr>
                <w:rFonts w:ascii="Trebuchet MS" w:hAnsi="Trebuchet MS" w:cs="Cordia New"/>
                <w:sz w:val="18"/>
                <w:szCs w:val="18"/>
              </w:rPr>
              <w:fldChar w:fldCharType="end"/>
            </w:r>
          </w:p>
        </w:tc>
        <w:tc>
          <w:tcPr>
            <w:tcW w:w="1351" w:type="dxa"/>
            <w:vAlign w:val="bottom"/>
          </w:tcPr>
          <w:p w14:paraId="16A0CF9F" w14:textId="70A9E6AD" w:rsidR="003A180E" w:rsidRPr="003A180E" w:rsidRDefault="000143DF"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595</w:t>
            </w:r>
            <w:r>
              <w:rPr>
                <w:rFonts w:ascii="Trebuchet MS" w:hAnsi="Trebuchet MS" w:cs="Arial"/>
                <w:sz w:val="18"/>
                <w:szCs w:val="18"/>
              </w:rPr>
              <w:fldChar w:fldCharType="end"/>
            </w:r>
          </w:p>
        </w:tc>
      </w:tr>
      <w:tr w:rsidR="003A180E" w:rsidRPr="003A180E" w14:paraId="14A903E0" w14:textId="77777777" w:rsidTr="00A85F6D">
        <w:tc>
          <w:tcPr>
            <w:tcW w:w="3870" w:type="dxa"/>
            <w:vAlign w:val="bottom"/>
          </w:tcPr>
          <w:p w14:paraId="540FAA16" w14:textId="71BE79BC" w:rsidR="003A180E" w:rsidRPr="003A180E" w:rsidRDefault="003A180E" w:rsidP="003A180E">
            <w:pPr>
              <w:spacing w:line="380" w:lineRule="exact"/>
              <w:ind w:right="-108"/>
              <w:rPr>
                <w:rFonts w:ascii="Trebuchet MS" w:hAnsi="Trebuchet MS" w:cs="Arial"/>
                <w:sz w:val="18"/>
                <w:szCs w:val="18"/>
              </w:rPr>
            </w:pPr>
          </w:p>
        </w:tc>
        <w:tc>
          <w:tcPr>
            <w:tcW w:w="1352" w:type="dxa"/>
            <w:vAlign w:val="bottom"/>
          </w:tcPr>
          <w:p w14:paraId="3DF4956E"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B156484"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EBE07B4"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4B3A3FA9"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3A180E" w:rsidRPr="003A180E" w14:paraId="30F0E166" w14:textId="77777777" w:rsidTr="006A31B8">
        <w:tc>
          <w:tcPr>
            <w:tcW w:w="3870" w:type="dxa"/>
            <w:vAlign w:val="center"/>
          </w:tcPr>
          <w:p w14:paraId="08F2D844" w14:textId="4F427EB6" w:rsidR="003A180E" w:rsidRPr="003A180E" w:rsidRDefault="003A180E" w:rsidP="003A180E">
            <w:pPr>
              <w:spacing w:line="380" w:lineRule="exact"/>
              <w:ind w:right="-108"/>
              <w:rPr>
                <w:rFonts w:ascii="Trebuchet MS" w:hAnsi="Trebuchet MS" w:cs="Arial"/>
                <w:sz w:val="18"/>
                <w:szCs w:val="18"/>
              </w:rPr>
            </w:pPr>
            <w:r w:rsidRPr="003A180E">
              <w:rPr>
                <w:rFonts w:ascii="Trebuchet MS" w:hAnsi="Trebuchet MS" w:cs="Arial"/>
                <w:sz w:val="18"/>
                <w:szCs w:val="18"/>
                <w:u w:val="single"/>
              </w:rPr>
              <w:t>Other current receivable - related parties</w:t>
            </w:r>
          </w:p>
        </w:tc>
        <w:tc>
          <w:tcPr>
            <w:tcW w:w="1352" w:type="dxa"/>
            <w:vAlign w:val="bottom"/>
          </w:tcPr>
          <w:p w14:paraId="675F5A6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01B257C"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3C79F59E"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2DD073A2"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3A180E" w:rsidRPr="003A180E" w14:paraId="114E9775" w14:textId="77777777" w:rsidTr="006A31B8">
        <w:tc>
          <w:tcPr>
            <w:tcW w:w="3870" w:type="dxa"/>
            <w:vAlign w:val="center"/>
          </w:tcPr>
          <w:p w14:paraId="3B2EC286" w14:textId="4A13935E" w:rsidR="003A180E" w:rsidRPr="003A180E" w:rsidRDefault="003A180E" w:rsidP="003A180E">
            <w:pPr>
              <w:spacing w:line="380" w:lineRule="exact"/>
              <w:ind w:left="285" w:right="-108" w:hanging="9"/>
              <w:rPr>
                <w:rFonts w:ascii="Trebuchet MS" w:hAnsi="Trebuchet MS" w:cs="Arial"/>
                <w:sz w:val="18"/>
                <w:szCs w:val="18"/>
              </w:rPr>
            </w:pPr>
            <w:r w:rsidRPr="003A180E">
              <w:rPr>
                <w:rFonts w:ascii="Trebuchet MS" w:hAnsi="Trebuchet MS" w:cs="Arial"/>
                <w:sz w:val="18"/>
                <w:szCs w:val="18"/>
              </w:rPr>
              <w:t>Subsidiary</w:t>
            </w:r>
          </w:p>
        </w:tc>
        <w:tc>
          <w:tcPr>
            <w:tcW w:w="1352" w:type="dxa"/>
          </w:tcPr>
          <w:p w14:paraId="0BE95CFC" w14:textId="086D3FFC" w:rsidR="003A180E" w:rsidRPr="003A180E" w:rsidRDefault="00AE1C2D" w:rsidP="00EB4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tcPr>
          <w:p w14:paraId="12A0DBE8" w14:textId="1C7E9E79" w:rsidR="003A180E" w:rsidRPr="003A180E" w:rsidRDefault="003A180E" w:rsidP="00EB40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Cordia New"/>
                <w:sz w:val="18"/>
                <w:szCs w:val="18"/>
              </w:rPr>
            </w:pPr>
            <w:r w:rsidRPr="003A180E">
              <w:rPr>
                <w:rFonts w:ascii="Trebuchet MS" w:hAnsi="Trebuchet MS" w:cs="Cordia New"/>
                <w:sz w:val="18"/>
                <w:szCs w:val="18"/>
                <w:lang w:val="en-GB"/>
              </w:rPr>
              <w:t>-</w:t>
            </w:r>
          </w:p>
        </w:tc>
        <w:tc>
          <w:tcPr>
            <w:tcW w:w="1351" w:type="dxa"/>
            <w:vAlign w:val="bottom"/>
          </w:tcPr>
          <w:p w14:paraId="40211B23" w14:textId="68117A7E" w:rsidR="003A180E" w:rsidRPr="003A180E" w:rsidRDefault="00270946"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AE546D">
              <w:rPr>
                <w:rFonts w:ascii="Trebuchet MS" w:hAnsi="Trebuchet MS" w:cs="Arial"/>
                <w:sz w:val="18"/>
                <w:szCs w:val="18"/>
              </w:rPr>
              <w:t>8</w:t>
            </w:r>
            <w:r w:rsidR="00BC563A">
              <w:rPr>
                <w:rFonts w:ascii="Trebuchet MS" w:hAnsi="Trebuchet MS" w:cs="Arial"/>
                <w:sz w:val="18"/>
                <w:szCs w:val="18"/>
              </w:rPr>
              <w:t>5</w:t>
            </w:r>
          </w:p>
        </w:tc>
        <w:tc>
          <w:tcPr>
            <w:tcW w:w="1351" w:type="dxa"/>
            <w:vAlign w:val="bottom"/>
          </w:tcPr>
          <w:p w14:paraId="511AEEF9" w14:textId="72156F7D" w:rsidR="003A180E" w:rsidRPr="003A180E" w:rsidRDefault="00E20D67"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44</w:t>
            </w:r>
          </w:p>
        </w:tc>
      </w:tr>
      <w:tr w:rsidR="003A180E" w:rsidRPr="003A180E" w14:paraId="666623D0" w14:textId="77777777" w:rsidTr="00A85F6D">
        <w:tc>
          <w:tcPr>
            <w:tcW w:w="3870" w:type="dxa"/>
            <w:vAlign w:val="center"/>
          </w:tcPr>
          <w:p w14:paraId="7B9A710B" w14:textId="77777777" w:rsidR="003A180E" w:rsidRPr="003A180E" w:rsidRDefault="003A180E" w:rsidP="003A180E">
            <w:pPr>
              <w:spacing w:line="380" w:lineRule="exact"/>
              <w:ind w:left="285" w:right="-108" w:hanging="9"/>
              <w:rPr>
                <w:rFonts w:ascii="Trebuchet MS" w:hAnsi="Trebuchet MS" w:cs="Arial"/>
                <w:sz w:val="18"/>
                <w:szCs w:val="18"/>
              </w:rPr>
            </w:pPr>
          </w:p>
        </w:tc>
        <w:tc>
          <w:tcPr>
            <w:tcW w:w="1352" w:type="dxa"/>
          </w:tcPr>
          <w:p w14:paraId="6EEF9C3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794804E6"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AF0EA8F"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6763454A"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3A180E" w:rsidRPr="003A180E" w14:paraId="7B9E8B8E" w14:textId="77777777" w:rsidTr="006A31B8">
        <w:tc>
          <w:tcPr>
            <w:tcW w:w="3870" w:type="dxa"/>
            <w:vAlign w:val="bottom"/>
          </w:tcPr>
          <w:p w14:paraId="072D73C7" w14:textId="30C81BED"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A180E">
              <w:rPr>
                <w:rFonts w:ascii="Trebuchet MS" w:hAnsi="Trebuchet MS" w:cs="Arial"/>
                <w:sz w:val="18"/>
                <w:szCs w:val="18"/>
                <w:u w:val="single"/>
              </w:rPr>
              <w:t>Trade accounts payable - related parties</w:t>
            </w:r>
          </w:p>
        </w:tc>
        <w:tc>
          <w:tcPr>
            <w:tcW w:w="1352" w:type="dxa"/>
          </w:tcPr>
          <w:p w14:paraId="75BF4952" w14:textId="133DCD8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466CB930" w14:textId="033494D1"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54093D94" w14:textId="11263E66"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tcPr>
          <w:p w14:paraId="018C3A20" w14:textId="59BF0B6D"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3A180E" w:rsidRPr="003A180E" w14:paraId="6313ABF3" w14:textId="77777777">
        <w:tc>
          <w:tcPr>
            <w:tcW w:w="3870" w:type="dxa"/>
            <w:vAlign w:val="bottom"/>
          </w:tcPr>
          <w:p w14:paraId="268859FC" w14:textId="3862387F"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A180E">
              <w:rPr>
                <w:rFonts w:ascii="Trebuchet MS" w:hAnsi="Trebuchet MS" w:cs="Arial"/>
                <w:sz w:val="18"/>
                <w:szCs w:val="18"/>
              </w:rPr>
              <w:t>Subsidiary</w:t>
            </w:r>
          </w:p>
        </w:tc>
        <w:tc>
          <w:tcPr>
            <w:tcW w:w="1352" w:type="dxa"/>
            <w:tcBorders>
              <w:bottom w:val="nil"/>
            </w:tcBorders>
            <w:vAlign w:val="bottom"/>
          </w:tcPr>
          <w:p w14:paraId="57F0D90F" w14:textId="7304524B" w:rsidR="003A180E" w:rsidRPr="003A180E" w:rsidRDefault="00280079" w:rsidP="00E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4DC3FD59" w14:textId="658283FF" w:rsidR="003A180E" w:rsidRPr="003A180E" w:rsidRDefault="003A180E" w:rsidP="00EB4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A180E">
              <w:rPr>
                <w:rFonts w:ascii="Trebuchet MS" w:hAnsi="Trebuchet MS" w:cs="Cordia New"/>
                <w:sz w:val="18"/>
                <w:szCs w:val="18"/>
                <w:lang w:val="en-GB"/>
              </w:rPr>
              <w:t>-</w:t>
            </w:r>
          </w:p>
        </w:tc>
        <w:tc>
          <w:tcPr>
            <w:tcW w:w="1351" w:type="dxa"/>
            <w:tcBorders>
              <w:bottom w:val="nil"/>
            </w:tcBorders>
            <w:vAlign w:val="bottom"/>
          </w:tcPr>
          <w:p w14:paraId="72DB248F" w14:textId="549C3E11" w:rsidR="003A180E" w:rsidRPr="003A180E" w:rsidRDefault="005063C6"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107</w:t>
            </w:r>
          </w:p>
        </w:tc>
        <w:tc>
          <w:tcPr>
            <w:tcW w:w="1351" w:type="dxa"/>
            <w:vAlign w:val="bottom"/>
          </w:tcPr>
          <w:p w14:paraId="5C166AFF" w14:textId="55E742FF" w:rsidR="003A180E" w:rsidRPr="00545C2F"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5C2F">
              <w:rPr>
                <w:rFonts w:ascii="Trebuchet MS" w:hAnsi="Trebuchet MS" w:cs="Cordia New"/>
                <w:sz w:val="18"/>
                <w:szCs w:val="18"/>
              </w:rPr>
              <w:t>14</w:t>
            </w:r>
            <w:r w:rsidR="00766F97">
              <w:rPr>
                <w:rFonts w:ascii="Trebuchet MS" w:hAnsi="Trebuchet MS" w:cs="Cordia New"/>
                <w:sz w:val="18"/>
                <w:szCs w:val="18"/>
              </w:rPr>
              <w:t>3</w:t>
            </w:r>
          </w:p>
        </w:tc>
      </w:tr>
      <w:tr w:rsidR="003A180E" w:rsidRPr="003A180E" w14:paraId="177B370E" w14:textId="77777777">
        <w:tc>
          <w:tcPr>
            <w:tcW w:w="3870" w:type="dxa"/>
            <w:vAlign w:val="bottom"/>
          </w:tcPr>
          <w:p w14:paraId="0C5CADB1" w14:textId="26DC8F84"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A180E">
              <w:rPr>
                <w:rFonts w:ascii="Trebuchet MS" w:hAnsi="Trebuchet MS" w:cs="Arial"/>
                <w:sz w:val="18"/>
                <w:szCs w:val="18"/>
              </w:rPr>
              <w:t>Related parties</w:t>
            </w:r>
          </w:p>
        </w:tc>
        <w:tc>
          <w:tcPr>
            <w:tcW w:w="1352" w:type="dxa"/>
            <w:tcBorders>
              <w:bottom w:val="nil"/>
            </w:tcBorders>
            <w:vAlign w:val="bottom"/>
          </w:tcPr>
          <w:p w14:paraId="5A801BEB" w14:textId="1794A6E4" w:rsidR="003A180E" w:rsidRPr="003A180E" w:rsidRDefault="00280079"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11,386</w:t>
            </w:r>
          </w:p>
        </w:tc>
        <w:tc>
          <w:tcPr>
            <w:tcW w:w="1351" w:type="dxa"/>
            <w:vAlign w:val="bottom"/>
          </w:tcPr>
          <w:p w14:paraId="7FBBDE2F" w14:textId="6506BE95" w:rsidR="003A180E" w:rsidRPr="003A180E" w:rsidRDefault="000C6297"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lang w:val="en-GB"/>
              </w:rPr>
              <w:t>14,026</w:t>
            </w:r>
          </w:p>
        </w:tc>
        <w:tc>
          <w:tcPr>
            <w:tcW w:w="1351" w:type="dxa"/>
            <w:tcBorders>
              <w:bottom w:val="nil"/>
            </w:tcBorders>
            <w:vAlign w:val="bottom"/>
          </w:tcPr>
          <w:p w14:paraId="6547ACC7" w14:textId="44362328" w:rsidR="003A180E" w:rsidRPr="003A180E" w:rsidRDefault="009351BF"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11,386</w:t>
            </w:r>
          </w:p>
        </w:tc>
        <w:tc>
          <w:tcPr>
            <w:tcW w:w="1351" w:type="dxa"/>
            <w:vAlign w:val="bottom"/>
          </w:tcPr>
          <w:p w14:paraId="09BC4A4E" w14:textId="0C5164EA" w:rsidR="003A180E" w:rsidRPr="00545C2F" w:rsidRDefault="00B31C2D"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14,026</w:t>
            </w:r>
          </w:p>
        </w:tc>
      </w:tr>
      <w:tr w:rsidR="003A180E" w:rsidRPr="003A180E" w14:paraId="6DADFB34" w14:textId="77777777">
        <w:trPr>
          <w:trHeight w:val="169"/>
        </w:trPr>
        <w:tc>
          <w:tcPr>
            <w:tcW w:w="3870" w:type="dxa"/>
            <w:vAlign w:val="bottom"/>
          </w:tcPr>
          <w:p w14:paraId="6CFBC7B6" w14:textId="77777777" w:rsidR="003A180E" w:rsidRPr="003A180E" w:rsidRDefault="003A180E" w:rsidP="003A180E">
            <w:pPr>
              <w:spacing w:line="380" w:lineRule="exact"/>
              <w:ind w:left="216" w:right="-108" w:hanging="216"/>
              <w:rPr>
                <w:rFonts w:ascii="Trebuchet MS" w:hAnsi="Trebuchet MS" w:cs="Arial"/>
                <w:sz w:val="18"/>
                <w:szCs w:val="18"/>
              </w:rPr>
            </w:pPr>
            <w:r w:rsidRPr="003A180E">
              <w:rPr>
                <w:rFonts w:ascii="Trebuchet MS" w:hAnsi="Trebuchet MS" w:cs="Arial"/>
                <w:sz w:val="18"/>
                <w:szCs w:val="18"/>
              </w:rPr>
              <w:t>Total</w:t>
            </w:r>
          </w:p>
        </w:tc>
        <w:tc>
          <w:tcPr>
            <w:tcW w:w="1352" w:type="dxa"/>
            <w:tcBorders>
              <w:bottom w:val="nil"/>
            </w:tcBorders>
            <w:vAlign w:val="bottom"/>
          </w:tcPr>
          <w:p w14:paraId="122970BB" w14:textId="23ECCF57" w:rsidR="003A180E" w:rsidRPr="003A180E" w:rsidRDefault="00280079"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11,386</w:t>
            </w:r>
            <w:r>
              <w:rPr>
                <w:rFonts w:ascii="Trebuchet MS" w:hAnsi="Trebuchet MS" w:cs="Cordia New"/>
                <w:sz w:val="18"/>
                <w:szCs w:val="18"/>
              </w:rPr>
              <w:fldChar w:fldCharType="end"/>
            </w:r>
          </w:p>
        </w:tc>
        <w:tc>
          <w:tcPr>
            <w:tcW w:w="1351" w:type="dxa"/>
            <w:vAlign w:val="bottom"/>
          </w:tcPr>
          <w:p w14:paraId="5AD660B7" w14:textId="4CCCF360" w:rsidR="003A180E" w:rsidRPr="003A180E" w:rsidRDefault="000C6297"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14,026</w:t>
            </w:r>
            <w:r>
              <w:rPr>
                <w:rFonts w:ascii="Trebuchet MS" w:hAnsi="Trebuchet MS" w:cs="Cordia New"/>
                <w:sz w:val="18"/>
                <w:szCs w:val="18"/>
                <w:lang w:val="en-GB"/>
              </w:rPr>
              <w:fldChar w:fldCharType="end"/>
            </w:r>
          </w:p>
        </w:tc>
        <w:tc>
          <w:tcPr>
            <w:tcW w:w="1351" w:type="dxa"/>
            <w:tcBorders>
              <w:bottom w:val="nil"/>
            </w:tcBorders>
            <w:vAlign w:val="bottom"/>
          </w:tcPr>
          <w:p w14:paraId="6D4941D1" w14:textId="36BB28F8" w:rsidR="003A180E" w:rsidRPr="003A180E" w:rsidRDefault="009351BF"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11,493</w:t>
            </w:r>
            <w:r>
              <w:rPr>
                <w:rFonts w:ascii="Trebuchet MS" w:hAnsi="Trebuchet MS" w:cs="Cordia New"/>
                <w:sz w:val="18"/>
                <w:szCs w:val="18"/>
              </w:rPr>
              <w:fldChar w:fldCharType="end"/>
            </w:r>
          </w:p>
        </w:tc>
        <w:tc>
          <w:tcPr>
            <w:tcW w:w="1351" w:type="dxa"/>
            <w:vAlign w:val="bottom"/>
          </w:tcPr>
          <w:p w14:paraId="2E6EDA00" w14:textId="550C63BD" w:rsidR="003A180E" w:rsidRPr="003A180E" w:rsidRDefault="00B31C2D"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14,169</w:t>
            </w:r>
            <w:r>
              <w:rPr>
                <w:rFonts w:ascii="Trebuchet MS" w:hAnsi="Trebuchet MS" w:cs="Cordia New"/>
                <w:sz w:val="18"/>
                <w:szCs w:val="18"/>
              </w:rPr>
              <w:fldChar w:fldCharType="end"/>
            </w:r>
          </w:p>
        </w:tc>
      </w:tr>
      <w:tr w:rsidR="003A180E" w:rsidRPr="003A180E" w14:paraId="587174F9" w14:textId="77777777" w:rsidTr="00A85F6D">
        <w:tc>
          <w:tcPr>
            <w:tcW w:w="3870" w:type="dxa"/>
            <w:vAlign w:val="bottom"/>
          </w:tcPr>
          <w:p w14:paraId="6D445A49" w14:textId="77777777" w:rsidR="003A180E" w:rsidRPr="003A180E" w:rsidRDefault="003A180E" w:rsidP="003A180E">
            <w:pPr>
              <w:spacing w:line="380" w:lineRule="exact"/>
              <w:ind w:left="216" w:right="-108" w:hanging="216"/>
              <w:rPr>
                <w:rFonts w:ascii="Trebuchet MS" w:hAnsi="Trebuchet MS" w:cs="Arial"/>
                <w:sz w:val="18"/>
                <w:szCs w:val="18"/>
                <w:cs/>
              </w:rPr>
            </w:pPr>
          </w:p>
        </w:tc>
        <w:tc>
          <w:tcPr>
            <w:tcW w:w="1352" w:type="dxa"/>
          </w:tcPr>
          <w:p w14:paraId="72489AA0"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660F2EB"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305418E2"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theme="minorBidi"/>
                <w:sz w:val="18"/>
                <w:szCs w:val="18"/>
              </w:rPr>
            </w:pPr>
          </w:p>
        </w:tc>
        <w:tc>
          <w:tcPr>
            <w:tcW w:w="1351" w:type="dxa"/>
            <w:vAlign w:val="bottom"/>
          </w:tcPr>
          <w:p w14:paraId="254B6514"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3A180E" w:rsidRPr="003A180E" w14:paraId="77E6C987" w14:textId="77777777" w:rsidTr="00A85F6D">
        <w:tc>
          <w:tcPr>
            <w:tcW w:w="3870" w:type="dxa"/>
            <w:vAlign w:val="center"/>
          </w:tcPr>
          <w:p w14:paraId="400CFF82" w14:textId="044553F5" w:rsidR="003A180E" w:rsidRPr="003A180E" w:rsidRDefault="003A180E" w:rsidP="003A180E">
            <w:pPr>
              <w:spacing w:line="380" w:lineRule="exact"/>
              <w:ind w:left="216" w:right="-108" w:hanging="216"/>
              <w:rPr>
                <w:rFonts w:ascii="Trebuchet MS" w:hAnsi="Trebuchet MS" w:cs="Arial"/>
                <w:sz w:val="18"/>
                <w:szCs w:val="18"/>
                <w:u w:val="single"/>
              </w:rPr>
            </w:pPr>
            <w:r w:rsidRPr="003A180E">
              <w:rPr>
                <w:rFonts w:ascii="Trebuchet MS" w:hAnsi="Trebuchet MS" w:cs="Arial"/>
                <w:sz w:val="18"/>
                <w:szCs w:val="18"/>
                <w:u w:val="single"/>
              </w:rPr>
              <w:t>Other current payables</w:t>
            </w:r>
            <w:r w:rsidRPr="003A180E">
              <w:rPr>
                <w:rFonts w:ascii="Trebuchet MS" w:hAnsi="Trebuchet MS" w:cs="Arial"/>
                <w:sz w:val="18"/>
                <w:szCs w:val="18"/>
                <w:u w:val="single"/>
                <w:cs/>
              </w:rPr>
              <w:t xml:space="preserve"> </w:t>
            </w:r>
            <w:r w:rsidRPr="003A180E">
              <w:rPr>
                <w:rFonts w:ascii="Trebuchet MS" w:hAnsi="Trebuchet MS" w:cs="Arial"/>
                <w:sz w:val="18"/>
                <w:szCs w:val="18"/>
                <w:u w:val="single"/>
              </w:rPr>
              <w:t>- related parties</w:t>
            </w:r>
          </w:p>
        </w:tc>
        <w:tc>
          <w:tcPr>
            <w:tcW w:w="1352" w:type="dxa"/>
          </w:tcPr>
          <w:p w14:paraId="4DB2E3DF"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2DCC8A9"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4B0AF5C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7E82B856"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3A180E" w:rsidRPr="003A180E" w14:paraId="36CD64EE" w14:textId="77777777" w:rsidTr="00A85F6D">
        <w:trPr>
          <w:trHeight w:val="145"/>
        </w:trPr>
        <w:tc>
          <w:tcPr>
            <w:tcW w:w="3870" w:type="dxa"/>
            <w:vAlign w:val="bottom"/>
          </w:tcPr>
          <w:p w14:paraId="020CCA46" w14:textId="36566E69"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A180E">
              <w:rPr>
                <w:rFonts w:ascii="Trebuchet MS" w:hAnsi="Trebuchet MS" w:cs="Arial"/>
                <w:sz w:val="18"/>
                <w:szCs w:val="18"/>
              </w:rPr>
              <w:t>Related parties</w:t>
            </w:r>
          </w:p>
        </w:tc>
        <w:tc>
          <w:tcPr>
            <w:tcW w:w="1352" w:type="dxa"/>
          </w:tcPr>
          <w:p w14:paraId="3FB88186" w14:textId="04ECB3C7" w:rsidR="003A180E" w:rsidRPr="003A180E" w:rsidRDefault="00D37CD7"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theme="minorBidi"/>
                <w:sz w:val="18"/>
                <w:szCs w:val="18"/>
              </w:rPr>
            </w:pPr>
            <w:r w:rsidRPr="00671620">
              <w:rPr>
                <w:rFonts w:ascii="Trebuchet MS" w:hAnsi="Trebuchet MS" w:cstheme="minorBidi"/>
                <w:sz w:val="18"/>
                <w:szCs w:val="18"/>
              </w:rPr>
              <w:t>2</w:t>
            </w:r>
            <w:r w:rsidR="00671620" w:rsidRPr="00671620">
              <w:rPr>
                <w:rFonts w:ascii="Trebuchet MS" w:hAnsi="Trebuchet MS" w:cstheme="minorBidi"/>
                <w:sz w:val="18"/>
                <w:szCs w:val="18"/>
              </w:rPr>
              <w:t>3,411</w:t>
            </w:r>
          </w:p>
        </w:tc>
        <w:tc>
          <w:tcPr>
            <w:tcW w:w="1351" w:type="dxa"/>
          </w:tcPr>
          <w:p w14:paraId="244DBDF6" w14:textId="28FC253A" w:rsidR="003A180E" w:rsidRPr="003A180E" w:rsidRDefault="0011653D"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lang w:val="en-GB"/>
              </w:rPr>
              <w:t>24,</w:t>
            </w:r>
            <w:r w:rsidR="00C053F8">
              <w:rPr>
                <w:rFonts w:ascii="Trebuchet MS" w:hAnsi="Trebuchet MS" w:cs="Cordia New"/>
                <w:sz w:val="18"/>
                <w:szCs w:val="18"/>
                <w:lang w:val="en-GB"/>
              </w:rPr>
              <w:t>987</w:t>
            </w:r>
          </w:p>
        </w:tc>
        <w:tc>
          <w:tcPr>
            <w:tcW w:w="1351" w:type="dxa"/>
          </w:tcPr>
          <w:p w14:paraId="557D4D66" w14:textId="522BD7DD" w:rsidR="003A180E" w:rsidRPr="003A180E" w:rsidRDefault="00761C9B"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Arial"/>
                <w:sz w:val="18"/>
                <w:szCs w:val="18"/>
              </w:rPr>
            </w:pPr>
            <w:r>
              <w:rPr>
                <w:rFonts w:ascii="Trebuchet MS" w:hAnsi="Trebuchet MS" w:cs="Arial"/>
                <w:sz w:val="18"/>
                <w:szCs w:val="18"/>
              </w:rPr>
              <w:t>23,314</w:t>
            </w:r>
          </w:p>
        </w:tc>
        <w:tc>
          <w:tcPr>
            <w:tcW w:w="1351" w:type="dxa"/>
          </w:tcPr>
          <w:p w14:paraId="430F2363" w14:textId="67BE6876" w:rsidR="003A180E" w:rsidRPr="003A180E" w:rsidRDefault="00C053F8"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rPr>
              <w:t>24,987</w:t>
            </w:r>
          </w:p>
        </w:tc>
      </w:tr>
      <w:tr w:rsidR="00FF394E" w:rsidRPr="003A180E" w14:paraId="5C4E1A60" w14:textId="77777777" w:rsidTr="006A31B8">
        <w:tc>
          <w:tcPr>
            <w:tcW w:w="3870" w:type="dxa"/>
            <w:vAlign w:val="center"/>
          </w:tcPr>
          <w:p w14:paraId="2DF8B03B" w14:textId="77777777" w:rsidR="00E129CA" w:rsidRPr="003A180E" w:rsidRDefault="00E129CA" w:rsidP="00FF394E">
            <w:pPr>
              <w:tabs>
                <w:tab w:val="clear" w:pos="227"/>
                <w:tab w:val="clear" w:pos="1644"/>
                <w:tab w:val="clear" w:pos="1871"/>
              </w:tabs>
              <w:spacing w:line="380" w:lineRule="exact"/>
              <w:ind w:left="252" w:right="-108" w:hanging="252"/>
              <w:rPr>
                <w:rFonts w:ascii="Trebuchet MS" w:hAnsi="Trebuchet MS" w:cstheme="minorBidi"/>
                <w:sz w:val="18"/>
                <w:szCs w:val="18"/>
                <w:u w:val="single"/>
                <w:cs/>
              </w:rPr>
            </w:pPr>
          </w:p>
        </w:tc>
        <w:tc>
          <w:tcPr>
            <w:tcW w:w="1352" w:type="dxa"/>
          </w:tcPr>
          <w:p w14:paraId="388D9AAE"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B73D77C"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161E7476"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29668020"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A180E" w14:paraId="31BC0E01" w14:textId="77777777" w:rsidTr="006A31B8">
        <w:tc>
          <w:tcPr>
            <w:tcW w:w="6573" w:type="dxa"/>
            <w:gridSpan w:val="3"/>
            <w:vAlign w:val="center"/>
          </w:tcPr>
          <w:p w14:paraId="4EAF2B8A" w14:textId="68EA86E2" w:rsidR="00FF394E" w:rsidRPr="003A180E" w:rsidRDefault="00FF394E" w:rsidP="00FF394E">
            <w:pPr>
              <w:tabs>
                <w:tab w:val="clear" w:pos="227"/>
                <w:tab w:val="clear" w:pos="1644"/>
                <w:tab w:val="clear" w:pos="1871"/>
              </w:tabs>
              <w:spacing w:line="380" w:lineRule="exact"/>
              <w:ind w:left="252" w:right="-108" w:hanging="252"/>
              <w:rPr>
                <w:rFonts w:ascii="Trebuchet MS" w:hAnsi="Trebuchet MS" w:cs="Arial"/>
                <w:sz w:val="18"/>
                <w:szCs w:val="18"/>
                <w:lang w:val="en-GB"/>
              </w:rPr>
            </w:pPr>
            <w:r w:rsidRPr="003A180E">
              <w:rPr>
                <w:rFonts w:ascii="Trebuchet MS" w:hAnsi="Trebuchet MS" w:cs="Arial"/>
                <w:sz w:val="18"/>
                <w:szCs w:val="18"/>
                <w:u w:val="single"/>
              </w:rPr>
              <w:t>Short-term loans and accrued interest - related parties</w:t>
            </w:r>
          </w:p>
        </w:tc>
        <w:tc>
          <w:tcPr>
            <w:tcW w:w="1351" w:type="dxa"/>
            <w:vAlign w:val="bottom"/>
          </w:tcPr>
          <w:p w14:paraId="3126252D"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1F6CF33C"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A180E" w14:paraId="31C125EA" w14:textId="77777777" w:rsidTr="006A31B8">
        <w:trPr>
          <w:trHeight w:val="169"/>
        </w:trPr>
        <w:tc>
          <w:tcPr>
            <w:tcW w:w="3870" w:type="dxa"/>
          </w:tcPr>
          <w:p w14:paraId="78F43EFC" w14:textId="7663F0DC"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20"/>
              <w:rPr>
                <w:rFonts w:ascii="Trebuchet MS" w:hAnsi="Trebuchet MS" w:cs="Arial"/>
                <w:i/>
                <w:iCs/>
                <w:sz w:val="18"/>
                <w:szCs w:val="18"/>
                <w:u w:val="single"/>
              </w:rPr>
            </w:pPr>
            <w:r w:rsidRPr="003A180E">
              <w:rPr>
                <w:rFonts w:ascii="Trebuchet MS" w:hAnsi="Trebuchet MS" w:cs="Arial"/>
                <w:i/>
                <w:iCs/>
                <w:sz w:val="18"/>
                <w:szCs w:val="18"/>
                <w:u w:val="single"/>
              </w:rPr>
              <w:t>Short-term loans</w:t>
            </w:r>
          </w:p>
        </w:tc>
        <w:tc>
          <w:tcPr>
            <w:tcW w:w="1352" w:type="dxa"/>
          </w:tcPr>
          <w:p w14:paraId="4D2148A0"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0EBFE5D"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88A0044" w14:textId="77777777" w:rsidR="00FF394E" w:rsidRPr="003A180E" w:rsidRDefault="00FF394E"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138F94E" w14:textId="77777777" w:rsidR="00FF394E" w:rsidRPr="003A180E"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3A180E" w:rsidRPr="003A180E" w14:paraId="56499391" w14:textId="77777777">
        <w:trPr>
          <w:trHeight w:val="169"/>
        </w:trPr>
        <w:tc>
          <w:tcPr>
            <w:tcW w:w="3870" w:type="dxa"/>
          </w:tcPr>
          <w:p w14:paraId="59D85028" w14:textId="108462B6"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A180E">
              <w:rPr>
                <w:rFonts w:ascii="Trebuchet MS" w:hAnsi="Trebuchet MS" w:cs="Arial"/>
                <w:sz w:val="18"/>
                <w:szCs w:val="18"/>
              </w:rPr>
              <w:t>Subsidiary</w:t>
            </w:r>
          </w:p>
        </w:tc>
        <w:tc>
          <w:tcPr>
            <w:tcW w:w="1352" w:type="dxa"/>
            <w:tcBorders>
              <w:bottom w:val="nil"/>
            </w:tcBorders>
          </w:tcPr>
          <w:p w14:paraId="5A87F9AD" w14:textId="57920A51" w:rsidR="003A180E" w:rsidRPr="00836FCE" w:rsidRDefault="00836FCE" w:rsidP="0098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351" w:type="dxa"/>
          </w:tcPr>
          <w:p w14:paraId="2D825850" w14:textId="4B5779FE" w:rsidR="003A180E" w:rsidRPr="003A180E" w:rsidRDefault="003A180E" w:rsidP="0098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Cordia New"/>
                <w:sz w:val="18"/>
                <w:szCs w:val="18"/>
              </w:rPr>
            </w:pPr>
            <w:r w:rsidRPr="003A180E">
              <w:rPr>
                <w:rFonts w:ascii="Trebuchet MS" w:hAnsi="Trebuchet MS" w:cs="Cordia New"/>
                <w:sz w:val="18"/>
                <w:szCs w:val="18"/>
              </w:rPr>
              <w:t>-</w:t>
            </w:r>
          </w:p>
        </w:tc>
        <w:tc>
          <w:tcPr>
            <w:tcW w:w="1351" w:type="dxa"/>
            <w:tcBorders>
              <w:bottom w:val="nil"/>
            </w:tcBorders>
            <w:vAlign w:val="bottom"/>
          </w:tcPr>
          <w:p w14:paraId="7C82AF34" w14:textId="6DF305B3" w:rsidR="003A180E" w:rsidRPr="003A180E" w:rsidRDefault="00BB18B1"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2,500</w:t>
            </w:r>
          </w:p>
        </w:tc>
        <w:tc>
          <w:tcPr>
            <w:tcW w:w="1351" w:type="dxa"/>
            <w:vAlign w:val="bottom"/>
          </w:tcPr>
          <w:p w14:paraId="3C885C4C" w14:textId="2A3EA294"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right"/>
              <w:rPr>
                <w:rFonts w:ascii="Trebuchet MS" w:hAnsi="Trebuchet MS" w:cs="Cordia New"/>
                <w:sz w:val="18"/>
                <w:szCs w:val="18"/>
              </w:rPr>
            </w:pPr>
            <w:r w:rsidRPr="003A180E">
              <w:rPr>
                <w:rFonts w:ascii="Trebuchet MS" w:hAnsi="Trebuchet MS" w:cs="Cordia New"/>
                <w:sz w:val="18"/>
                <w:szCs w:val="18"/>
              </w:rPr>
              <w:t>5,000</w:t>
            </w:r>
          </w:p>
        </w:tc>
      </w:tr>
      <w:tr w:rsidR="003A180E" w:rsidRPr="003A180E" w14:paraId="4614934C" w14:textId="77777777">
        <w:trPr>
          <w:trHeight w:val="169"/>
        </w:trPr>
        <w:tc>
          <w:tcPr>
            <w:tcW w:w="3870" w:type="dxa"/>
          </w:tcPr>
          <w:p w14:paraId="314AD520" w14:textId="350D2278"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A180E">
              <w:rPr>
                <w:rFonts w:ascii="Trebuchet MS" w:hAnsi="Trebuchet MS" w:cs="Arial"/>
                <w:sz w:val="18"/>
                <w:szCs w:val="18"/>
              </w:rPr>
              <w:t>Director</w:t>
            </w:r>
          </w:p>
        </w:tc>
        <w:tc>
          <w:tcPr>
            <w:tcW w:w="1352" w:type="dxa"/>
            <w:tcBorders>
              <w:bottom w:val="nil"/>
            </w:tcBorders>
          </w:tcPr>
          <w:p w14:paraId="1EDEFF46" w14:textId="4F2F262C" w:rsidR="003A180E" w:rsidRPr="00122040" w:rsidRDefault="00514508" w:rsidP="0051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lang w:val="en-GB"/>
              </w:rPr>
            </w:pPr>
            <w:r>
              <w:rPr>
                <w:rFonts w:ascii="Trebuchet MS" w:hAnsi="Trebuchet MS" w:cs="Cordia New"/>
                <w:sz w:val="18"/>
                <w:szCs w:val="18"/>
                <w:lang w:val="en-GB"/>
              </w:rPr>
              <w:t>25,000</w:t>
            </w:r>
          </w:p>
        </w:tc>
        <w:tc>
          <w:tcPr>
            <w:tcW w:w="1351" w:type="dxa"/>
          </w:tcPr>
          <w:p w14:paraId="6BF3E151" w14:textId="386B0D37" w:rsidR="003A180E" w:rsidRPr="00514508" w:rsidRDefault="00713FD5" w:rsidP="00514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lang w:val="en-GB"/>
              </w:rPr>
            </w:pPr>
            <w:r>
              <w:rPr>
                <w:rFonts w:ascii="Trebuchet MS" w:hAnsi="Trebuchet MS" w:cs="Cordia New"/>
                <w:sz w:val="18"/>
                <w:szCs w:val="18"/>
                <w:lang w:val="en-GB"/>
              </w:rPr>
              <w:t>2</w:t>
            </w:r>
            <w:r w:rsidR="003A180E" w:rsidRPr="003A180E">
              <w:rPr>
                <w:rFonts w:ascii="Trebuchet MS" w:hAnsi="Trebuchet MS" w:cs="Cordia New"/>
                <w:sz w:val="18"/>
                <w:szCs w:val="18"/>
                <w:lang w:val="en-GB"/>
              </w:rPr>
              <w:t>5,000</w:t>
            </w:r>
          </w:p>
        </w:tc>
        <w:tc>
          <w:tcPr>
            <w:tcW w:w="1351" w:type="dxa"/>
            <w:tcBorders>
              <w:bottom w:val="nil"/>
            </w:tcBorders>
            <w:vAlign w:val="bottom"/>
          </w:tcPr>
          <w:p w14:paraId="0617C5CF" w14:textId="7451B1BE" w:rsidR="003A180E" w:rsidRPr="003A180E" w:rsidRDefault="00987308" w:rsidP="00987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25,000</w:t>
            </w:r>
          </w:p>
        </w:tc>
        <w:tc>
          <w:tcPr>
            <w:tcW w:w="1351" w:type="dxa"/>
            <w:vAlign w:val="bottom"/>
          </w:tcPr>
          <w:p w14:paraId="590C4088" w14:textId="30F08104" w:rsidR="003A180E" w:rsidRPr="003A180E" w:rsidRDefault="0037406F"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w:t>
            </w:r>
            <w:r w:rsidR="003A180E" w:rsidRPr="003A180E">
              <w:rPr>
                <w:rFonts w:ascii="Trebuchet MS" w:hAnsi="Trebuchet MS" w:cs="Cordia New"/>
                <w:sz w:val="18"/>
                <w:szCs w:val="18"/>
              </w:rPr>
              <w:t>5,000</w:t>
            </w:r>
          </w:p>
        </w:tc>
      </w:tr>
      <w:tr w:rsidR="003A180E" w:rsidRPr="003A180E" w14:paraId="3BC5D760" w14:textId="77777777">
        <w:trPr>
          <w:trHeight w:val="169"/>
        </w:trPr>
        <w:tc>
          <w:tcPr>
            <w:tcW w:w="3870" w:type="dxa"/>
          </w:tcPr>
          <w:p w14:paraId="5FAF1836" w14:textId="45C6711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A180E">
              <w:rPr>
                <w:rFonts w:ascii="Trebuchet MS" w:hAnsi="Trebuchet MS" w:cs="Arial"/>
                <w:sz w:val="18"/>
                <w:szCs w:val="18"/>
              </w:rPr>
              <w:t>Director of subsidiary</w:t>
            </w:r>
          </w:p>
        </w:tc>
        <w:tc>
          <w:tcPr>
            <w:tcW w:w="1352" w:type="dxa"/>
            <w:tcBorders>
              <w:bottom w:val="nil"/>
            </w:tcBorders>
          </w:tcPr>
          <w:p w14:paraId="5B40B718" w14:textId="2C9E6DAF" w:rsidR="003A180E" w:rsidRPr="003A180E" w:rsidRDefault="00CD0509"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5,000</w:t>
            </w:r>
          </w:p>
        </w:tc>
        <w:tc>
          <w:tcPr>
            <w:tcW w:w="1351" w:type="dxa"/>
          </w:tcPr>
          <w:p w14:paraId="5CBCE7A3" w14:textId="6F8EC4B5" w:rsidR="003A180E" w:rsidRPr="003A180E" w:rsidRDefault="00B1118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lang w:val="en-GB"/>
              </w:rPr>
              <w:t>5</w:t>
            </w:r>
            <w:r w:rsidR="003A180E" w:rsidRPr="003A180E">
              <w:rPr>
                <w:rFonts w:ascii="Trebuchet MS" w:hAnsi="Trebuchet MS" w:cs="Cordia New"/>
                <w:sz w:val="18"/>
                <w:szCs w:val="18"/>
                <w:lang w:val="en-GB"/>
              </w:rPr>
              <w:t>,000</w:t>
            </w:r>
          </w:p>
        </w:tc>
        <w:tc>
          <w:tcPr>
            <w:tcW w:w="1351" w:type="dxa"/>
            <w:tcBorders>
              <w:bottom w:val="nil"/>
            </w:tcBorders>
            <w:vAlign w:val="bottom"/>
          </w:tcPr>
          <w:p w14:paraId="560F42D6" w14:textId="03140ACE" w:rsidR="003A180E" w:rsidRPr="00B91FD2" w:rsidRDefault="004475F9" w:rsidP="00982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80" w:lineRule="exact"/>
              <w:jc w:val="both"/>
              <w:rPr>
                <w:rFonts w:ascii="Trebuchet MS" w:hAnsi="Trebuchet MS" w:cs="Cordia New"/>
                <w:sz w:val="18"/>
                <w:szCs w:val="18"/>
                <w:lang w:val="en-GB"/>
              </w:rPr>
            </w:pPr>
            <w:r w:rsidRPr="00B91FD2">
              <w:rPr>
                <w:rFonts w:ascii="Trebuchet MS" w:hAnsi="Trebuchet MS" w:cs="Cordia New"/>
                <w:sz w:val="18"/>
                <w:szCs w:val="18"/>
                <w:lang w:val="en-GB"/>
              </w:rPr>
              <w:t>-</w:t>
            </w:r>
          </w:p>
        </w:tc>
        <w:tc>
          <w:tcPr>
            <w:tcW w:w="1351" w:type="dxa"/>
            <w:vAlign w:val="bottom"/>
          </w:tcPr>
          <w:p w14:paraId="2283F7CA" w14:textId="751AF42E" w:rsidR="003A180E" w:rsidRPr="00B91FD2" w:rsidRDefault="003A180E" w:rsidP="00982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Cordia New"/>
                <w:sz w:val="18"/>
                <w:szCs w:val="18"/>
                <w:lang w:val="en-GB"/>
              </w:rPr>
            </w:pPr>
            <w:r w:rsidRPr="00B91FD2">
              <w:rPr>
                <w:rFonts w:ascii="Trebuchet MS" w:hAnsi="Trebuchet MS" w:cs="Cordia New"/>
                <w:sz w:val="18"/>
                <w:szCs w:val="18"/>
                <w:lang w:val="en-GB"/>
              </w:rPr>
              <w:t>-</w:t>
            </w:r>
          </w:p>
        </w:tc>
      </w:tr>
      <w:tr w:rsidR="003A180E" w:rsidRPr="003A180E" w14:paraId="47DD2179" w14:textId="77777777">
        <w:trPr>
          <w:trHeight w:val="169"/>
        </w:trPr>
        <w:tc>
          <w:tcPr>
            <w:tcW w:w="3870" w:type="dxa"/>
          </w:tcPr>
          <w:p w14:paraId="1F9C3D01" w14:textId="6B713B8D"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A180E">
              <w:rPr>
                <w:rFonts w:ascii="Trebuchet MS" w:hAnsi="Trebuchet MS" w:cs="Arial"/>
                <w:sz w:val="18"/>
                <w:szCs w:val="18"/>
              </w:rPr>
              <w:t xml:space="preserve">Total short-term loans </w:t>
            </w:r>
          </w:p>
        </w:tc>
        <w:tc>
          <w:tcPr>
            <w:tcW w:w="1352" w:type="dxa"/>
            <w:tcBorders>
              <w:bottom w:val="nil"/>
            </w:tcBorders>
          </w:tcPr>
          <w:p w14:paraId="47DD078F" w14:textId="070ED2CE" w:rsidR="003A180E" w:rsidRPr="003A180E" w:rsidRDefault="00CD0509"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sidR="00987308">
              <w:rPr>
                <w:rFonts w:ascii="Trebuchet MS" w:hAnsi="Trebuchet MS" w:cs="Cordia New"/>
                <w:noProof/>
                <w:sz w:val="18"/>
                <w:szCs w:val="18"/>
              </w:rPr>
              <w:t>30</w:t>
            </w:r>
            <w:r>
              <w:rPr>
                <w:rFonts w:ascii="Trebuchet MS" w:hAnsi="Trebuchet MS" w:cs="Cordia New"/>
                <w:noProof/>
                <w:sz w:val="18"/>
                <w:szCs w:val="18"/>
              </w:rPr>
              <w:t>,000</w:t>
            </w:r>
            <w:r>
              <w:rPr>
                <w:rFonts w:ascii="Trebuchet MS" w:hAnsi="Trebuchet MS" w:cs="Cordia New"/>
                <w:sz w:val="18"/>
                <w:szCs w:val="18"/>
              </w:rPr>
              <w:fldChar w:fldCharType="end"/>
            </w:r>
          </w:p>
        </w:tc>
        <w:tc>
          <w:tcPr>
            <w:tcW w:w="1351" w:type="dxa"/>
          </w:tcPr>
          <w:p w14:paraId="0577DBA2" w14:textId="62D4E7C5" w:rsidR="003A180E" w:rsidRPr="003A180E" w:rsidRDefault="00B1118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30,000</w:t>
            </w:r>
            <w:r>
              <w:rPr>
                <w:rFonts w:ascii="Trebuchet MS" w:hAnsi="Trebuchet MS" w:cs="Cordia New"/>
                <w:sz w:val="18"/>
                <w:szCs w:val="18"/>
                <w:lang w:val="en-GB"/>
              </w:rPr>
              <w:fldChar w:fldCharType="end"/>
            </w:r>
          </w:p>
        </w:tc>
        <w:tc>
          <w:tcPr>
            <w:tcW w:w="1351" w:type="dxa"/>
            <w:tcBorders>
              <w:bottom w:val="nil"/>
            </w:tcBorders>
            <w:vAlign w:val="bottom"/>
          </w:tcPr>
          <w:p w14:paraId="623191CB" w14:textId="4F78A648" w:rsidR="003A180E" w:rsidRPr="0014530A" w:rsidRDefault="00497E44"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cs/>
                <w:lang w:val="en-GB"/>
              </w:rPr>
            </w:pPr>
            <w:r>
              <w:rPr>
                <w:rFonts w:ascii="Trebuchet MS" w:hAnsi="Trebuchet MS" w:cs="Cordia New"/>
                <w:sz w:val="18"/>
                <w:szCs w:val="18"/>
              </w:rPr>
              <w:t>2</w:t>
            </w:r>
            <w:r w:rsidR="00987308">
              <w:rPr>
                <w:rFonts w:ascii="Trebuchet MS" w:hAnsi="Trebuchet MS" w:cs="Cordia New"/>
                <w:sz w:val="18"/>
                <w:szCs w:val="18"/>
              </w:rPr>
              <w:t>7</w:t>
            </w:r>
            <w:r>
              <w:rPr>
                <w:rFonts w:ascii="Trebuchet MS" w:hAnsi="Trebuchet MS" w:cs="Cordia New"/>
                <w:sz w:val="18"/>
                <w:szCs w:val="18"/>
              </w:rPr>
              <w:t>,500</w:t>
            </w:r>
          </w:p>
        </w:tc>
        <w:tc>
          <w:tcPr>
            <w:tcW w:w="1351" w:type="dxa"/>
            <w:vAlign w:val="bottom"/>
          </w:tcPr>
          <w:p w14:paraId="22B2FE93" w14:textId="57B8B12E" w:rsidR="003A180E" w:rsidRPr="003A180E" w:rsidRDefault="0037406F"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30,000</w:t>
            </w:r>
            <w:r>
              <w:rPr>
                <w:rFonts w:ascii="Trebuchet MS" w:hAnsi="Trebuchet MS" w:cs="Cordia New"/>
                <w:sz w:val="18"/>
                <w:szCs w:val="18"/>
              </w:rPr>
              <w:fldChar w:fldCharType="end"/>
            </w:r>
          </w:p>
        </w:tc>
      </w:tr>
      <w:tr w:rsidR="00A51B26" w:rsidRPr="003A180E" w14:paraId="7F85F83A" w14:textId="77777777" w:rsidTr="006A31B8">
        <w:trPr>
          <w:trHeight w:val="169"/>
        </w:trPr>
        <w:tc>
          <w:tcPr>
            <w:tcW w:w="3870" w:type="dxa"/>
          </w:tcPr>
          <w:p w14:paraId="545A6EF9" w14:textId="27023743" w:rsidR="00A51B26" w:rsidRPr="003A180E"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2C602518" w14:textId="77777777" w:rsidR="00A51B26" w:rsidRPr="003A180E" w:rsidRDefault="00A51B2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F7BCD00" w14:textId="77777777" w:rsidR="00A51B26" w:rsidRPr="003A180E"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B747D8C" w14:textId="77777777" w:rsidR="00A51B26" w:rsidRPr="003A180E" w:rsidRDefault="00A51B2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F014A23" w14:textId="77777777" w:rsidR="00A51B26" w:rsidRPr="003A180E"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369FB74C" w14:textId="77777777" w:rsidTr="006A31B8">
        <w:trPr>
          <w:trHeight w:val="169"/>
        </w:trPr>
        <w:tc>
          <w:tcPr>
            <w:tcW w:w="3870" w:type="dxa"/>
          </w:tcPr>
          <w:p w14:paraId="0A01086B"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64AC9582"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BF0959C"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67A86566"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246F131"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3F3C9CF0" w14:textId="77777777" w:rsidTr="006A31B8">
        <w:trPr>
          <w:trHeight w:val="169"/>
        </w:trPr>
        <w:tc>
          <w:tcPr>
            <w:tcW w:w="3870" w:type="dxa"/>
          </w:tcPr>
          <w:p w14:paraId="57F218F8"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7DB4B7BC"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8F998BE"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3A6564CD"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ED8D3A7"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5DEDCA13" w14:textId="77777777" w:rsidTr="006A31B8">
        <w:trPr>
          <w:trHeight w:val="169"/>
        </w:trPr>
        <w:tc>
          <w:tcPr>
            <w:tcW w:w="3870" w:type="dxa"/>
          </w:tcPr>
          <w:p w14:paraId="3A6641DD"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7FF99BB7"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5D7B2EB"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5EF7A987"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E2F76CF"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20AE5BD5" w14:textId="77777777" w:rsidTr="006A31B8">
        <w:trPr>
          <w:trHeight w:val="169"/>
        </w:trPr>
        <w:tc>
          <w:tcPr>
            <w:tcW w:w="3870" w:type="dxa"/>
          </w:tcPr>
          <w:p w14:paraId="3D0F5E8B"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11AADEAE"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32D6711"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5FD7D74F"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66BCD42"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503BED62" w14:textId="77777777" w:rsidTr="006A31B8">
        <w:trPr>
          <w:trHeight w:val="169"/>
        </w:trPr>
        <w:tc>
          <w:tcPr>
            <w:tcW w:w="3870" w:type="dxa"/>
          </w:tcPr>
          <w:p w14:paraId="728856CA"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73767978"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31ED4A0"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70CFC47B" w14:textId="77777777" w:rsidR="00731F91" w:rsidRPr="003A180E"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DB19206" w14:textId="77777777" w:rsidR="00731F91" w:rsidRPr="003A180E"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A180E" w14:paraId="0182A80F" w14:textId="77777777" w:rsidTr="006A31B8">
        <w:trPr>
          <w:trHeight w:val="169"/>
        </w:trPr>
        <w:tc>
          <w:tcPr>
            <w:tcW w:w="3870" w:type="dxa"/>
          </w:tcPr>
          <w:p w14:paraId="6CAB3D6B" w14:textId="5D8C342F" w:rsidR="00B42CAA" w:rsidRPr="003A180E"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A180E">
              <w:rPr>
                <w:rFonts w:ascii="Trebuchet MS" w:hAnsi="Trebuchet MS" w:cs="Arial"/>
                <w:i/>
                <w:iCs/>
                <w:sz w:val="18"/>
                <w:szCs w:val="18"/>
                <w:u w:val="single"/>
              </w:rPr>
              <w:lastRenderedPageBreak/>
              <w:t>Accrued interest</w:t>
            </w:r>
          </w:p>
        </w:tc>
        <w:tc>
          <w:tcPr>
            <w:tcW w:w="1352" w:type="dxa"/>
          </w:tcPr>
          <w:p w14:paraId="00602E8E" w14:textId="77777777" w:rsidR="00B42CAA" w:rsidRPr="003A180E" w:rsidRDefault="00B42CAA"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4E6BAA8" w14:textId="77777777" w:rsidR="00B42CAA" w:rsidRPr="003A180E"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229373EF" w14:textId="77777777" w:rsidR="00B42CAA" w:rsidRPr="003A180E" w:rsidRDefault="00B42CAA"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DD362D1" w14:textId="77777777" w:rsidR="00B42CAA" w:rsidRPr="003A180E"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3A180E" w:rsidRPr="003A180E" w14:paraId="72C6D3DF" w14:textId="77777777">
        <w:trPr>
          <w:trHeight w:val="169"/>
        </w:trPr>
        <w:tc>
          <w:tcPr>
            <w:tcW w:w="3870" w:type="dxa"/>
          </w:tcPr>
          <w:p w14:paraId="1672019A" w14:textId="4E45B076"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A180E">
              <w:rPr>
                <w:rFonts w:ascii="Trebuchet MS" w:hAnsi="Trebuchet MS" w:cs="Arial"/>
                <w:sz w:val="18"/>
                <w:szCs w:val="18"/>
              </w:rPr>
              <w:t>Subsidiary</w:t>
            </w:r>
          </w:p>
        </w:tc>
        <w:tc>
          <w:tcPr>
            <w:tcW w:w="1352" w:type="dxa"/>
            <w:tcBorders>
              <w:bottom w:val="nil"/>
            </w:tcBorders>
          </w:tcPr>
          <w:p w14:paraId="2EB41E21" w14:textId="0D2F87E9" w:rsidR="003A180E" w:rsidRPr="003A180E" w:rsidRDefault="00C666AC" w:rsidP="0098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tcPr>
          <w:p w14:paraId="4EF49FC5" w14:textId="3F7E8CD4" w:rsidR="003A180E" w:rsidRPr="003A180E" w:rsidRDefault="003A180E" w:rsidP="0098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both"/>
              <w:rPr>
                <w:rFonts w:ascii="Trebuchet MS" w:hAnsi="Trebuchet MS" w:cs="Arial"/>
                <w:sz w:val="18"/>
                <w:szCs w:val="18"/>
              </w:rPr>
            </w:pPr>
            <w:r w:rsidRPr="003A180E">
              <w:rPr>
                <w:rFonts w:ascii="Trebuchet MS" w:hAnsi="Trebuchet MS" w:cs="Cordia New"/>
                <w:sz w:val="18"/>
                <w:szCs w:val="18"/>
                <w:lang w:val="en-GB"/>
              </w:rPr>
              <w:t>-</w:t>
            </w:r>
          </w:p>
        </w:tc>
        <w:tc>
          <w:tcPr>
            <w:tcW w:w="1351" w:type="dxa"/>
            <w:tcBorders>
              <w:bottom w:val="nil"/>
            </w:tcBorders>
            <w:vAlign w:val="bottom"/>
          </w:tcPr>
          <w:p w14:paraId="19A222DC" w14:textId="019A357E" w:rsidR="003A180E" w:rsidRPr="003A180E" w:rsidRDefault="00370681"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154</w:t>
            </w:r>
          </w:p>
        </w:tc>
        <w:tc>
          <w:tcPr>
            <w:tcW w:w="1351" w:type="dxa"/>
            <w:vAlign w:val="bottom"/>
          </w:tcPr>
          <w:p w14:paraId="7C2000AC" w14:textId="0B6C587F" w:rsidR="003A180E" w:rsidRPr="003A180E" w:rsidRDefault="00D600E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80" w:lineRule="exact"/>
              <w:jc w:val="right"/>
              <w:rPr>
                <w:rFonts w:ascii="Trebuchet MS" w:hAnsi="Trebuchet MS" w:cs="Arial"/>
                <w:sz w:val="18"/>
                <w:szCs w:val="18"/>
              </w:rPr>
            </w:pPr>
            <w:r>
              <w:rPr>
                <w:rFonts w:ascii="Trebuchet MS" w:hAnsi="Trebuchet MS" w:cs="Cordia New"/>
                <w:sz w:val="18"/>
                <w:szCs w:val="18"/>
              </w:rPr>
              <w:t>247</w:t>
            </w:r>
          </w:p>
        </w:tc>
      </w:tr>
      <w:tr w:rsidR="003A180E" w:rsidRPr="003A180E" w14:paraId="02A6A8AC" w14:textId="77777777">
        <w:tc>
          <w:tcPr>
            <w:tcW w:w="3870" w:type="dxa"/>
            <w:vAlign w:val="center"/>
          </w:tcPr>
          <w:p w14:paraId="1D31C8EE" w14:textId="4622E1EA" w:rsidR="003A180E" w:rsidRPr="003A180E" w:rsidRDefault="003A180E" w:rsidP="003A180E">
            <w:pPr>
              <w:spacing w:line="380" w:lineRule="exact"/>
              <w:ind w:left="285" w:right="-108" w:hanging="9"/>
              <w:rPr>
                <w:rFonts w:ascii="Trebuchet MS" w:hAnsi="Trebuchet MS" w:cs="Arial"/>
                <w:sz w:val="18"/>
                <w:szCs w:val="18"/>
              </w:rPr>
            </w:pPr>
            <w:r w:rsidRPr="003A180E">
              <w:rPr>
                <w:rFonts w:ascii="Trebuchet MS" w:hAnsi="Trebuchet MS" w:cs="Arial"/>
                <w:sz w:val="18"/>
                <w:szCs w:val="18"/>
              </w:rPr>
              <w:t>Directors</w:t>
            </w:r>
          </w:p>
        </w:tc>
        <w:tc>
          <w:tcPr>
            <w:tcW w:w="1352" w:type="dxa"/>
            <w:tcBorders>
              <w:bottom w:val="nil"/>
            </w:tcBorders>
          </w:tcPr>
          <w:p w14:paraId="19F61E84" w14:textId="1AED5A68" w:rsidR="003A180E" w:rsidRPr="003A180E" w:rsidRDefault="00983369" w:rsidP="00983369">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4,532</w:t>
            </w:r>
          </w:p>
        </w:tc>
        <w:tc>
          <w:tcPr>
            <w:tcW w:w="1351" w:type="dxa"/>
          </w:tcPr>
          <w:p w14:paraId="11FD6F72" w14:textId="5108D04F" w:rsidR="003A180E" w:rsidRPr="003A180E" w:rsidRDefault="000C5670" w:rsidP="003A180E">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Cordia New"/>
                <w:sz w:val="18"/>
                <w:szCs w:val="18"/>
                <w:lang w:val="en-GB"/>
              </w:rPr>
              <w:t>4,187</w:t>
            </w:r>
          </w:p>
        </w:tc>
        <w:tc>
          <w:tcPr>
            <w:tcW w:w="1351" w:type="dxa"/>
            <w:tcBorders>
              <w:bottom w:val="nil"/>
            </w:tcBorders>
            <w:vAlign w:val="bottom"/>
          </w:tcPr>
          <w:p w14:paraId="42A91273" w14:textId="72F4DB07" w:rsidR="003A180E" w:rsidRPr="003A180E" w:rsidRDefault="00814ADF" w:rsidP="00814ADF">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4,532</w:t>
            </w:r>
          </w:p>
        </w:tc>
        <w:tc>
          <w:tcPr>
            <w:tcW w:w="1351" w:type="dxa"/>
            <w:vAlign w:val="bottom"/>
          </w:tcPr>
          <w:p w14:paraId="6B359BCB" w14:textId="0C01AEB6" w:rsidR="003A180E" w:rsidRPr="003A180E" w:rsidRDefault="00A05870" w:rsidP="003A180E">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right"/>
              <w:rPr>
                <w:rFonts w:ascii="Trebuchet MS" w:hAnsi="Trebuchet MS" w:cs="Arial"/>
                <w:sz w:val="18"/>
                <w:szCs w:val="18"/>
              </w:rPr>
            </w:pPr>
            <w:r>
              <w:rPr>
                <w:rFonts w:ascii="Trebuchet MS" w:hAnsi="Trebuchet MS" w:cs="Arial"/>
                <w:sz w:val="18"/>
                <w:szCs w:val="18"/>
              </w:rPr>
              <w:t>4,187</w:t>
            </w:r>
          </w:p>
        </w:tc>
      </w:tr>
      <w:tr w:rsidR="003A180E" w:rsidRPr="003A180E" w14:paraId="69612FE1" w14:textId="77777777">
        <w:tc>
          <w:tcPr>
            <w:tcW w:w="3870" w:type="dxa"/>
            <w:vAlign w:val="center"/>
          </w:tcPr>
          <w:p w14:paraId="138F04B7" w14:textId="4775E889" w:rsidR="003A180E" w:rsidRPr="003A180E" w:rsidRDefault="003A180E" w:rsidP="003A180E">
            <w:pPr>
              <w:spacing w:line="380" w:lineRule="exact"/>
              <w:ind w:left="285" w:right="-108" w:hanging="9"/>
              <w:rPr>
                <w:rFonts w:ascii="Trebuchet MS" w:hAnsi="Trebuchet MS" w:cs="Arial"/>
                <w:sz w:val="18"/>
                <w:szCs w:val="18"/>
              </w:rPr>
            </w:pPr>
            <w:r w:rsidRPr="003A180E">
              <w:rPr>
                <w:rFonts w:ascii="Trebuchet MS" w:hAnsi="Trebuchet MS" w:cs="Arial"/>
                <w:sz w:val="18"/>
                <w:szCs w:val="18"/>
              </w:rPr>
              <w:t>Director of subsidiary</w:t>
            </w:r>
          </w:p>
        </w:tc>
        <w:tc>
          <w:tcPr>
            <w:tcW w:w="1352" w:type="dxa"/>
            <w:tcBorders>
              <w:bottom w:val="nil"/>
            </w:tcBorders>
          </w:tcPr>
          <w:p w14:paraId="70B49D8B" w14:textId="630F092E" w:rsidR="003A180E" w:rsidRPr="0091690C" w:rsidRDefault="0091690C"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18"/>
                <w:lang w:val="en-GB"/>
              </w:rPr>
            </w:pPr>
            <w:r>
              <w:rPr>
                <w:rFonts w:ascii="Trebuchet MS" w:hAnsi="Trebuchet MS" w:cs="Browallia New"/>
                <w:sz w:val="18"/>
                <w:szCs w:val="18"/>
                <w:lang w:val="en-GB"/>
              </w:rPr>
              <w:t>45</w:t>
            </w:r>
            <w:r w:rsidR="00C75766">
              <w:rPr>
                <w:rFonts w:ascii="Trebuchet MS" w:hAnsi="Trebuchet MS" w:cs="Browallia New"/>
                <w:sz w:val="18"/>
                <w:szCs w:val="18"/>
                <w:lang w:val="en-GB"/>
              </w:rPr>
              <w:t>1</w:t>
            </w:r>
          </w:p>
        </w:tc>
        <w:tc>
          <w:tcPr>
            <w:tcW w:w="1351" w:type="dxa"/>
          </w:tcPr>
          <w:p w14:paraId="5C0CDF1F" w14:textId="4BFC77AA" w:rsidR="003A180E" w:rsidRPr="003A180E" w:rsidRDefault="00D14D37"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Pr>
                <w:rFonts w:ascii="Trebuchet MS" w:hAnsi="Trebuchet MS" w:cs="Cordia New"/>
                <w:sz w:val="18"/>
                <w:szCs w:val="18"/>
                <w:lang w:val="en-GB"/>
              </w:rPr>
              <w:t>389</w:t>
            </w:r>
          </w:p>
        </w:tc>
        <w:tc>
          <w:tcPr>
            <w:tcW w:w="1351" w:type="dxa"/>
            <w:tcBorders>
              <w:bottom w:val="nil"/>
            </w:tcBorders>
            <w:vAlign w:val="bottom"/>
          </w:tcPr>
          <w:p w14:paraId="74D88B64" w14:textId="17F4F5B7" w:rsidR="003A180E" w:rsidRPr="003A180E" w:rsidRDefault="00EA2D5C" w:rsidP="00982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vAlign w:val="bottom"/>
          </w:tcPr>
          <w:p w14:paraId="32686115" w14:textId="058D322A" w:rsidR="003A180E" w:rsidRPr="003A180E" w:rsidRDefault="003A180E" w:rsidP="009829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jc w:val="both"/>
              <w:rPr>
                <w:rFonts w:ascii="Trebuchet MS" w:hAnsi="Trebuchet MS" w:cs="Arial"/>
                <w:sz w:val="18"/>
                <w:szCs w:val="18"/>
              </w:rPr>
            </w:pPr>
            <w:r w:rsidRPr="003A180E">
              <w:rPr>
                <w:rFonts w:ascii="Trebuchet MS" w:hAnsi="Trebuchet MS" w:cs="Cordia New"/>
                <w:sz w:val="18"/>
                <w:szCs w:val="18"/>
              </w:rPr>
              <w:t>-</w:t>
            </w:r>
          </w:p>
        </w:tc>
      </w:tr>
      <w:tr w:rsidR="003A180E" w:rsidRPr="003A180E" w14:paraId="4928D337" w14:textId="77777777">
        <w:tc>
          <w:tcPr>
            <w:tcW w:w="3870" w:type="dxa"/>
            <w:vAlign w:val="center"/>
          </w:tcPr>
          <w:p w14:paraId="65641370" w14:textId="60AA1DC9" w:rsidR="003A180E" w:rsidRPr="003A180E" w:rsidRDefault="003A180E" w:rsidP="003A180E">
            <w:pPr>
              <w:spacing w:line="380" w:lineRule="exact"/>
              <w:ind w:right="-108"/>
              <w:rPr>
                <w:rFonts w:ascii="Trebuchet MS" w:hAnsi="Trebuchet MS" w:cs="Arial"/>
                <w:sz w:val="18"/>
                <w:szCs w:val="18"/>
              </w:rPr>
            </w:pPr>
            <w:r w:rsidRPr="003A180E">
              <w:rPr>
                <w:rFonts w:ascii="Trebuchet MS" w:hAnsi="Trebuchet MS" w:cs="Arial"/>
                <w:sz w:val="18"/>
                <w:szCs w:val="18"/>
              </w:rPr>
              <w:t>Total accrued interest</w:t>
            </w:r>
          </w:p>
        </w:tc>
        <w:tc>
          <w:tcPr>
            <w:tcW w:w="1352" w:type="dxa"/>
          </w:tcPr>
          <w:p w14:paraId="4B4A955D" w14:textId="01943E47" w:rsidR="003A180E" w:rsidRPr="003A180E" w:rsidRDefault="00983369"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rPr>
            </w:pPr>
            <w:r>
              <w:rPr>
                <w:rFonts w:ascii="Trebuchet MS" w:hAnsi="Trebuchet MS" w:cstheme="minorBidi"/>
                <w:sz w:val="18"/>
                <w:szCs w:val="18"/>
              </w:rPr>
              <w:t>4,983</w:t>
            </w:r>
          </w:p>
        </w:tc>
        <w:tc>
          <w:tcPr>
            <w:tcW w:w="1351" w:type="dxa"/>
          </w:tcPr>
          <w:p w14:paraId="0750FD49" w14:textId="5765F184" w:rsidR="003A180E" w:rsidRPr="003A180E" w:rsidRDefault="002C70A5"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4,576</w:t>
            </w:r>
            <w:r>
              <w:rPr>
                <w:rFonts w:ascii="Trebuchet MS" w:hAnsi="Trebuchet MS" w:cs="Cordia New"/>
                <w:sz w:val="18"/>
                <w:szCs w:val="18"/>
                <w:lang w:val="en-GB"/>
              </w:rPr>
              <w:fldChar w:fldCharType="end"/>
            </w:r>
          </w:p>
        </w:tc>
        <w:tc>
          <w:tcPr>
            <w:tcW w:w="1351" w:type="dxa"/>
            <w:vAlign w:val="bottom"/>
          </w:tcPr>
          <w:p w14:paraId="49118D98" w14:textId="61741A56" w:rsidR="003A180E" w:rsidRPr="003A180E" w:rsidRDefault="00ED2A73"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ED2A73">
              <w:rPr>
                <w:rFonts w:ascii="Trebuchet MS" w:hAnsi="Trebuchet MS" w:cs="Arial"/>
                <w:sz w:val="18"/>
                <w:szCs w:val="18"/>
              </w:rPr>
              <w:t>4,686</w:t>
            </w:r>
          </w:p>
        </w:tc>
        <w:tc>
          <w:tcPr>
            <w:tcW w:w="1351" w:type="dxa"/>
            <w:vAlign w:val="bottom"/>
          </w:tcPr>
          <w:p w14:paraId="4171E346" w14:textId="406F2691" w:rsidR="003A180E" w:rsidRPr="003A180E" w:rsidRDefault="00A05870"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4,434</w:t>
            </w:r>
            <w:r>
              <w:rPr>
                <w:rFonts w:ascii="Trebuchet MS" w:hAnsi="Trebuchet MS" w:cs="Cordia New"/>
                <w:sz w:val="18"/>
                <w:szCs w:val="18"/>
              </w:rPr>
              <w:fldChar w:fldCharType="end"/>
            </w:r>
          </w:p>
        </w:tc>
      </w:tr>
      <w:tr w:rsidR="003A180E" w:rsidRPr="003A180E" w14:paraId="285F99EF" w14:textId="77777777">
        <w:tc>
          <w:tcPr>
            <w:tcW w:w="3870" w:type="dxa"/>
            <w:vAlign w:val="center"/>
          </w:tcPr>
          <w:p w14:paraId="19A0CD21" w14:textId="7C935618" w:rsidR="003A180E" w:rsidRPr="003A180E" w:rsidRDefault="003A180E" w:rsidP="003A180E">
            <w:pPr>
              <w:spacing w:line="380" w:lineRule="exact"/>
              <w:ind w:right="-108"/>
              <w:rPr>
                <w:rFonts w:ascii="Trebuchet MS" w:hAnsi="Trebuchet MS" w:cs="Arial"/>
                <w:sz w:val="18"/>
                <w:szCs w:val="18"/>
              </w:rPr>
            </w:pPr>
            <w:r w:rsidRPr="003A180E">
              <w:rPr>
                <w:rFonts w:ascii="Trebuchet MS" w:hAnsi="Trebuchet MS" w:cs="Arial"/>
                <w:sz w:val="18"/>
                <w:szCs w:val="18"/>
              </w:rPr>
              <w:t>Total</w:t>
            </w:r>
          </w:p>
        </w:tc>
        <w:tc>
          <w:tcPr>
            <w:tcW w:w="1352" w:type="dxa"/>
            <w:tcBorders>
              <w:bottom w:val="nil"/>
            </w:tcBorders>
          </w:tcPr>
          <w:p w14:paraId="48EA3026" w14:textId="15059910" w:rsidR="003A180E" w:rsidRPr="003A180E" w:rsidRDefault="00814ADF"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814ADF">
              <w:rPr>
                <w:rFonts w:ascii="Trebuchet MS" w:hAnsi="Trebuchet MS" w:cs="Arial"/>
                <w:sz w:val="18"/>
                <w:szCs w:val="18"/>
              </w:rPr>
              <w:t>34,983</w:t>
            </w:r>
          </w:p>
        </w:tc>
        <w:tc>
          <w:tcPr>
            <w:tcW w:w="1351" w:type="dxa"/>
          </w:tcPr>
          <w:p w14:paraId="5B45EE61" w14:textId="5AEC2D88" w:rsidR="003A180E" w:rsidRPr="003A180E" w:rsidRDefault="00C44617"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Pr>
                <w:rFonts w:ascii="Trebuchet MS" w:hAnsi="Trebuchet MS" w:cs="Cordia New"/>
                <w:sz w:val="18"/>
                <w:szCs w:val="18"/>
                <w:lang w:val="en-GB"/>
              </w:rPr>
              <w:t>34,576</w:t>
            </w:r>
          </w:p>
        </w:tc>
        <w:tc>
          <w:tcPr>
            <w:tcW w:w="1351" w:type="dxa"/>
            <w:tcBorders>
              <w:bottom w:val="nil"/>
            </w:tcBorders>
            <w:vAlign w:val="bottom"/>
          </w:tcPr>
          <w:p w14:paraId="24D6F182" w14:textId="4B2B31ED" w:rsidR="003A180E" w:rsidRPr="003A180E" w:rsidRDefault="00C4635C"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C4635C">
              <w:rPr>
                <w:rFonts w:ascii="Trebuchet MS" w:hAnsi="Trebuchet MS" w:cs="Arial"/>
                <w:sz w:val="18"/>
                <w:szCs w:val="18"/>
              </w:rPr>
              <w:t>32,186</w:t>
            </w:r>
          </w:p>
        </w:tc>
        <w:tc>
          <w:tcPr>
            <w:tcW w:w="1351" w:type="dxa"/>
            <w:vAlign w:val="bottom"/>
          </w:tcPr>
          <w:p w14:paraId="64FBBBC6" w14:textId="4212945D" w:rsidR="003A180E" w:rsidRPr="003A180E" w:rsidRDefault="004445A0"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Pr>
                <w:rFonts w:ascii="Trebuchet MS" w:hAnsi="Trebuchet MS" w:cs="Cordia New"/>
                <w:sz w:val="18"/>
                <w:szCs w:val="18"/>
              </w:rPr>
              <w:t>34,434</w:t>
            </w:r>
          </w:p>
        </w:tc>
      </w:tr>
    </w:tbl>
    <w:p w14:paraId="642CB8A9" w14:textId="492E6FF2" w:rsidR="00974697" w:rsidRPr="00306D97" w:rsidRDefault="00974697" w:rsidP="00FA187F">
      <w:pPr>
        <w:tabs>
          <w:tab w:val="clear" w:pos="227"/>
          <w:tab w:val="clear" w:pos="454"/>
          <w:tab w:val="left" w:pos="9214"/>
        </w:tabs>
        <w:spacing w:line="360" w:lineRule="auto"/>
        <w:ind w:left="426"/>
        <w:jc w:val="thaiDistribute"/>
        <w:rPr>
          <w:rFonts w:ascii="Trebuchet MS" w:hAnsi="Trebuchet MS" w:cs="Arial"/>
          <w:sz w:val="18"/>
          <w:szCs w:val="18"/>
        </w:rPr>
      </w:pPr>
    </w:p>
    <w:p w14:paraId="450C096B" w14:textId="221C632F" w:rsidR="00BA7703" w:rsidRPr="00306D97" w:rsidRDefault="0027568E" w:rsidP="00974697">
      <w:pPr>
        <w:tabs>
          <w:tab w:val="clear" w:pos="227"/>
          <w:tab w:val="clear" w:pos="454"/>
          <w:tab w:val="left" w:pos="9214"/>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Movements in short-term loans from related parties d</w:t>
      </w:r>
      <w:r w:rsidR="00597366" w:rsidRPr="00306D97">
        <w:rPr>
          <w:rFonts w:ascii="Trebuchet MS" w:hAnsi="Trebuchet MS" w:cs="Arial"/>
          <w:sz w:val="18"/>
          <w:szCs w:val="18"/>
        </w:rPr>
        <w:t xml:space="preserve">uring the </w:t>
      </w:r>
      <w:r w:rsidR="00205B7E">
        <w:rPr>
          <w:rFonts w:ascii="Trebuchet MS" w:hAnsi="Trebuchet MS" w:cs="Arial"/>
          <w:sz w:val="18"/>
          <w:szCs w:val="18"/>
        </w:rPr>
        <w:t>three</w:t>
      </w:r>
      <w:r w:rsidR="00597366" w:rsidRPr="00306D97">
        <w:rPr>
          <w:rFonts w:ascii="Trebuchet MS" w:hAnsi="Trebuchet MS" w:cs="Arial"/>
          <w:sz w:val="18"/>
          <w:szCs w:val="18"/>
        </w:rPr>
        <w:t xml:space="preserve">-month period ended </w:t>
      </w:r>
      <w:r w:rsidR="00205B7E" w:rsidRPr="00205B7E">
        <w:rPr>
          <w:rFonts w:ascii="Trebuchet MS" w:hAnsi="Trebuchet MS" w:cstheme="minorBidi"/>
          <w:sz w:val="18"/>
          <w:szCs w:val="18"/>
        </w:rPr>
        <w:t>31 March 2026</w:t>
      </w:r>
      <w:r w:rsidR="00DF30C2" w:rsidRPr="00306D97">
        <w:rPr>
          <w:rFonts w:ascii="Trebuchet MS" w:hAnsi="Trebuchet MS" w:cs="Arial"/>
          <w:sz w:val="18"/>
          <w:szCs w:val="18"/>
        </w:rPr>
        <w:t xml:space="preserve"> </w:t>
      </w:r>
      <w:r w:rsidR="00BA7703" w:rsidRPr="00306D97">
        <w:rPr>
          <w:rFonts w:ascii="Trebuchet MS" w:hAnsi="Trebuchet MS" w:cs="Arial"/>
          <w:sz w:val="18"/>
          <w:szCs w:val="18"/>
        </w:rPr>
        <w:t>are as follow</w:t>
      </w:r>
      <w:r w:rsidR="006F7532" w:rsidRPr="00306D97">
        <w:rPr>
          <w:rFonts w:ascii="Trebuchet MS" w:hAnsi="Trebuchet MS" w:cs="Arial"/>
          <w:sz w:val="18"/>
          <w:szCs w:val="18"/>
        </w:rPr>
        <w:t>s</w:t>
      </w:r>
      <w:r w:rsidR="00BA7703" w:rsidRPr="00306D97">
        <w:rPr>
          <w:rFonts w:ascii="Trebuchet MS" w:hAnsi="Trebuchet MS" w:cs="Arial"/>
          <w:sz w:val="18"/>
          <w:szCs w:val="18"/>
        </w:rPr>
        <w:t>:</w:t>
      </w:r>
    </w:p>
    <w:p w14:paraId="139C242A" w14:textId="77777777" w:rsidR="00D21623" w:rsidRPr="00306D97" w:rsidRDefault="00D21623" w:rsidP="00974697">
      <w:pPr>
        <w:tabs>
          <w:tab w:val="clear" w:pos="227"/>
          <w:tab w:val="clear" w:pos="454"/>
          <w:tab w:val="left" w:pos="9214"/>
        </w:tabs>
        <w:spacing w:line="360" w:lineRule="auto"/>
        <w:ind w:left="360"/>
        <w:jc w:val="thaiDistribute"/>
        <w:rPr>
          <w:rFonts w:ascii="Trebuchet MS" w:hAnsi="Trebuchet MS" w:cstheme="minorBidi"/>
          <w:sz w:val="18"/>
          <w:szCs w:val="18"/>
        </w:rPr>
      </w:pPr>
    </w:p>
    <w:tbl>
      <w:tblPr>
        <w:tblW w:w="9204" w:type="dxa"/>
        <w:tblInd w:w="270" w:type="dxa"/>
        <w:tblLayout w:type="fixed"/>
        <w:tblLook w:val="01E0" w:firstRow="1" w:lastRow="1" w:firstColumn="1" w:lastColumn="1" w:noHBand="0" w:noVBand="0"/>
      </w:tblPr>
      <w:tblGrid>
        <w:gridCol w:w="567"/>
        <w:gridCol w:w="5757"/>
        <w:gridCol w:w="1440"/>
        <w:gridCol w:w="1440"/>
      </w:tblGrid>
      <w:tr w:rsidR="00ED0317" w:rsidRPr="00306D97" w14:paraId="13D2C5CC" w14:textId="77777777" w:rsidTr="00CC0CD2">
        <w:tc>
          <w:tcPr>
            <w:tcW w:w="6324" w:type="dxa"/>
            <w:gridSpan w:val="2"/>
            <w:vAlign w:val="bottom"/>
          </w:tcPr>
          <w:p w14:paraId="2F1F90D8" w14:textId="77777777" w:rsidR="00ED0317" w:rsidRPr="00306D97" w:rsidRDefault="00413D42" w:rsidP="003A180E">
            <w:pPr>
              <w:spacing w:line="360" w:lineRule="exact"/>
              <w:ind w:left="216" w:right="-108" w:hanging="216"/>
              <w:rPr>
                <w:rFonts w:ascii="Trebuchet MS" w:hAnsi="Trebuchet MS" w:cs="Arial"/>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p w14:paraId="69538564" w14:textId="77777777" w:rsidR="00413D42" w:rsidRPr="00306D97" w:rsidRDefault="00413D42" w:rsidP="003A180E">
            <w:pPr>
              <w:spacing w:line="360" w:lineRule="exact"/>
              <w:ind w:left="216" w:right="-108" w:hanging="216"/>
              <w:rPr>
                <w:rFonts w:ascii="Trebuchet MS" w:hAnsi="Trebuchet MS" w:cs="Arial"/>
                <w:sz w:val="18"/>
                <w:szCs w:val="18"/>
              </w:rPr>
            </w:pPr>
          </w:p>
          <w:p w14:paraId="11DD85F8" w14:textId="0F68F956" w:rsidR="00413D42" w:rsidRPr="00306D97" w:rsidRDefault="00413D42" w:rsidP="003A180E">
            <w:pPr>
              <w:spacing w:line="360" w:lineRule="exact"/>
              <w:ind w:left="216" w:right="-108" w:hanging="216"/>
              <w:rPr>
                <w:rFonts w:ascii="Trebuchet MS" w:hAnsi="Trebuchet MS" w:cs="Arial"/>
                <w:sz w:val="18"/>
                <w:szCs w:val="18"/>
              </w:rPr>
            </w:pPr>
          </w:p>
        </w:tc>
        <w:tc>
          <w:tcPr>
            <w:tcW w:w="1440" w:type="dxa"/>
          </w:tcPr>
          <w:p w14:paraId="31153E3D" w14:textId="06C3158A" w:rsidR="00ED0317" w:rsidRPr="00306D97" w:rsidRDefault="00413D42"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306D97">
              <w:rPr>
                <w:rFonts w:ascii="Trebuchet MS" w:hAnsi="Trebuchet MS" w:cs="Arial"/>
                <w:sz w:val="18"/>
                <w:szCs w:val="18"/>
                <w:lang w:val="en-GB"/>
              </w:rPr>
              <w:t>Consolidated financial information</w:t>
            </w:r>
          </w:p>
        </w:tc>
        <w:tc>
          <w:tcPr>
            <w:tcW w:w="1440" w:type="dxa"/>
            <w:vAlign w:val="bottom"/>
          </w:tcPr>
          <w:p w14:paraId="2C1B74BF" w14:textId="3A7B38A0" w:rsidR="00ED0317" w:rsidRPr="00306D97" w:rsidRDefault="00413D42"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306D97">
              <w:rPr>
                <w:rFonts w:ascii="Trebuchet MS" w:hAnsi="Trebuchet MS" w:cs="Arial"/>
                <w:sz w:val="18"/>
                <w:szCs w:val="18"/>
                <w:lang w:val="en-GB"/>
              </w:rPr>
              <w:t>Separate financial information</w:t>
            </w:r>
          </w:p>
        </w:tc>
      </w:tr>
      <w:tr w:rsidR="00ED0317" w:rsidRPr="00306D97" w14:paraId="09195C20" w14:textId="77777777" w:rsidTr="00CC0CD2">
        <w:trPr>
          <w:trHeight w:val="217"/>
        </w:trPr>
        <w:tc>
          <w:tcPr>
            <w:tcW w:w="6324" w:type="dxa"/>
            <w:gridSpan w:val="2"/>
            <w:vAlign w:val="bottom"/>
          </w:tcPr>
          <w:p w14:paraId="1AA6AE47" w14:textId="081EFE05" w:rsidR="00ED0317" w:rsidRPr="00306D97" w:rsidRDefault="00ED0317" w:rsidP="003A180E">
            <w:pPr>
              <w:spacing w:line="360" w:lineRule="exact"/>
              <w:ind w:left="216" w:right="-108" w:hanging="216"/>
              <w:rPr>
                <w:rFonts w:ascii="Trebuchet MS" w:hAnsi="Trebuchet MS" w:cs="Arial"/>
                <w:sz w:val="18"/>
                <w:szCs w:val="18"/>
                <w:u w:val="single"/>
              </w:rPr>
            </w:pPr>
          </w:p>
        </w:tc>
        <w:tc>
          <w:tcPr>
            <w:tcW w:w="1440" w:type="dxa"/>
          </w:tcPr>
          <w:p w14:paraId="3A2A5422" w14:textId="7E78DA56" w:rsidR="00ED0317" w:rsidRPr="00306D97" w:rsidRDefault="00ED031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cs/>
              </w:rPr>
            </w:pPr>
          </w:p>
        </w:tc>
        <w:tc>
          <w:tcPr>
            <w:tcW w:w="1440" w:type="dxa"/>
          </w:tcPr>
          <w:p w14:paraId="2FCF6E14" w14:textId="70C2DBD8" w:rsidR="00ED0317" w:rsidRPr="00306D97" w:rsidRDefault="00ED031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p>
        </w:tc>
      </w:tr>
      <w:tr w:rsidR="00A51B26" w:rsidRPr="00306D97" w14:paraId="19292CE0" w14:textId="77777777" w:rsidTr="00CC0CD2">
        <w:trPr>
          <w:trHeight w:val="217"/>
        </w:trPr>
        <w:tc>
          <w:tcPr>
            <w:tcW w:w="6324" w:type="dxa"/>
            <w:gridSpan w:val="2"/>
            <w:vAlign w:val="bottom"/>
          </w:tcPr>
          <w:p w14:paraId="7CFC2CFA" w14:textId="3F572B58" w:rsidR="00A51B26" w:rsidRPr="00306D97" w:rsidRDefault="00A51B26" w:rsidP="003A180E">
            <w:pPr>
              <w:spacing w:line="36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1 January 202</w:t>
            </w:r>
            <w:r w:rsidR="003A180E">
              <w:rPr>
                <w:rFonts w:ascii="Trebuchet MS" w:hAnsi="Trebuchet MS" w:cs="Arial"/>
                <w:sz w:val="18"/>
                <w:szCs w:val="18"/>
              </w:rPr>
              <w:t>6</w:t>
            </w:r>
          </w:p>
        </w:tc>
        <w:tc>
          <w:tcPr>
            <w:tcW w:w="1440" w:type="dxa"/>
          </w:tcPr>
          <w:p w14:paraId="71566EAD" w14:textId="609448D9" w:rsidR="00A51B26" w:rsidRPr="006C0FF0" w:rsidRDefault="003263D2"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cs/>
              </w:rPr>
            </w:pPr>
            <w:r w:rsidRPr="006C0FF0">
              <w:rPr>
                <w:rFonts w:ascii="Trebuchet MS" w:hAnsi="Trebuchet MS" w:cs="Arial"/>
                <w:sz w:val="18"/>
                <w:szCs w:val="18"/>
              </w:rPr>
              <w:t>30,000</w:t>
            </w:r>
          </w:p>
        </w:tc>
        <w:tc>
          <w:tcPr>
            <w:tcW w:w="1440" w:type="dxa"/>
          </w:tcPr>
          <w:p w14:paraId="1BE0C66E" w14:textId="2979A8C1" w:rsidR="00A51B26" w:rsidRPr="00306D97" w:rsidRDefault="00EC1354"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r>
              <w:rPr>
                <w:rFonts w:ascii="Trebuchet MS" w:hAnsi="Trebuchet MS" w:cs="Arial"/>
                <w:sz w:val="18"/>
                <w:szCs w:val="18"/>
              </w:rPr>
              <w:t>30,000</w:t>
            </w:r>
          </w:p>
        </w:tc>
      </w:tr>
      <w:tr w:rsidR="00423EAA" w:rsidRPr="00306D97" w14:paraId="0FE4EE32" w14:textId="77777777" w:rsidTr="00CC0CD2">
        <w:tc>
          <w:tcPr>
            <w:tcW w:w="567" w:type="dxa"/>
          </w:tcPr>
          <w:p w14:paraId="2E280150" w14:textId="32196025" w:rsidR="00423EAA" w:rsidRPr="00306D97" w:rsidRDefault="000105E2" w:rsidP="003A180E">
            <w:pPr>
              <w:spacing w:line="360" w:lineRule="exact"/>
              <w:ind w:right="-108"/>
              <w:rPr>
                <w:rFonts w:ascii="Trebuchet MS" w:hAnsi="Trebuchet MS" w:cs="Arial"/>
                <w:sz w:val="18"/>
                <w:szCs w:val="18"/>
                <w:u w:val="single"/>
              </w:rPr>
            </w:pPr>
            <w:r>
              <w:rPr>
                <w:rFonts w:ascii="Trebuchet MS" w:hAnsi="Trebuchet MS" w:cs="Arial"/>
                <w:sz w:val="18"/>
                <w:szCs w:val="18"/>
                <w:u w:val="single"/>
              </w:rPr>
              <w:t>Less</w:t>
            </w:r>
          </w:p>
        </w:tc>
        <w:tc>
          <w:tcPr>
            <w:tcW w:w="5757" w:type="dxa"/>
          </w:tcPr>
          <w:p w14:paraId="4FC7309B" w14:textId="5D3D5094" w:rsidR="00423EAA" w:rsidRPr="00644BE3" w:rsidRDefault="000105E2" w:rsidP="00CD2F10">
            <w:pPr>
              <w:spacing w:line="360" w:lineRule="exact"/>
              <w:ind w:right="-108" w:hanging="51"/>
              <w:rPr>
                <w:rFonts w:ascii="Trebuchet MS" w:hAnsi="Trebuchet MS" w:cs="Arial"/>
                <w:sz w:val="18"/>
                <w:szCs w:val="18"/>
                <w:highlight w:val="cyan"/>
              </w:rPr>
            </w:pPr>
            <w:r w:rsidRPr="00E51699">
              <w:rPr>
                <w:rFonts w:ascii="Trebuchet MS" w:hAnsi="Trebuchet MS" w:cs="Arial"/>
                <w:sz w:val="18"/>
                <w:szCs w:val="18"/>
              </w:rPr>
              <w:t>Repaid during the period</w:t>
            </w:r>
          </w:p>
        </w:tc>
        <w:tc>
          <w:tcPr>
            <w:tcW w:w="1440" w:type="dxa"/>
            <w:vAlign w:val="bottom"/>
          </w:tcPr>
          <w:p w14:paraId="27A07C48" w14:textId="4CA530BB" w:rsidR="00423EAA" w:rsidRPr="006C0FF0" w:rsidRDefault="00570017" w:rsidP="00E306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exact"/>
              <w:jc w:val="both"/>
              <w:rPr>
                <w:rFonts w:ascii="Trebuchet MS" w:hAnsi="Trebuchet MS" w:cs="Arial"/>
                <w:sz w:val="18"/>
                <w:szCs w:val="18"/>
              </w:rPr>
            </w:pPr>
            <w:r w:rsidRPr="006C0FF0">
              <w:rPr>
                <w:rFonts w:ascii="Trebuchet MS" w:hAnsi="Trebuchet MS" w:cs="Arial"/>
                <w:sz w:val="18"/>
                <w:szCs w:val="18"/>
              </w:rPr>
              <w:t>-</w:t>
            </w:r>
          </w:p>
        </w:tc>
        <w:tc>
          <w:tcPr>
            <w:tcW w:w="1440" w:type="dxa"/>
          </w:tcPr>
          <w:p w14:paraId="52CCA50E" w14:textId="2313D4A1" w:rsidR="00423EAA" w:rsidRPr="00306D97" w:rsidRDefault="00193166"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r>
              <w:rPr>
                <w:rFonts w:ascii="Trebuchet MS" w:hAnsi="Trebuchet MS" w:cs="Arial"/>
                <w:sz w:val="18"/>
                <w:szCs w:val="18"/>
              </w:rPr>
              <w:t>(2,500)</w:t>
            </w:r>
          </w:p>
        </w:tc>
      </w:tr>
      <w:tr w:rsidR="00ED0317" w:rsidRPr="00306D97" w14:paraId="453A9D39" w14:textId="77777777" w:rsidTr="00CC0CD2">
        <w:trPr>
          <w:trHeight w:val="169"/>
        </w:trPr>
        <w:tc>
          <w:tcPr>
            <w:tcW w:w="6324" w:type="dxa"/>
            <w:gridSpan w:val="2"/>
            <w:vAlign w:val="bottom"/>
          </w:tcPr>
          <w:p w14:paraId="3FD6C99B" w14:textId="0A4A5FD5" w:rsidR="00ED0317" w:rsidRPr="00306D97" w:rsidRDefault="00ED0317" w:rsidP="003A180E">
            <w:pPr>
              <w:spacing w:line="36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w:t>
            </w:r>
            <w:r w:rsidR="003963BD" w:rsidRPr="00306D97">
              <w:rPr>
                <w:rFonts w:ascii="Trebuchet MS" w:hAnsi="Trebuchet MS" w:cs="Arial"/>
                <w:sz w:val="18"/>
                <w:szCs w:val="18"/>
              </w:rPr>
              <w:t xml:space="preserve">as </w:t>
            </w:r>
            <w:proofErr w:type="gramStart"/>
            <w:r w:rsidR="003963BD" w:rsidRPr="00306D97">
              <w:rPr>
                <w:rFonts w:ascii="Trebuchet MS" w:hAnsi="Trebuchet MS" w:cs="Arial"/>
                <w:sz w:val="18"/>
                <w:szCs w:val="18"/>
              </w:rPr>
              <w:t>at</w:t>
            </w:r>
            <w:proofErr w:type="gramEnd"/>
            <w:r w:rsidR="003963BD" w:rsidRPr="00306D97">
              <w:rPr>
                <w:rFonts w:ascii="Trebuchet MS" w:hAnsi="Trebuchet MS" w:cs="Arial"/>
                <w:sz w:val="18"/>
                <w:szCs w:val="18"/>
              </w:rPr>
              <w:t xml:space="preserve"> </w:t>
            </w:r>
            <w:r w:rsidR="00205B7E" w:rsidRPr="00205B7E">
              <w:rPr>
                <w:rFonts w:ascii="Trebuchet MS" w:hAnsi="Trebuchet MS" w:cstheme="minorBidi"/>
                <w:sz w:val="18"/>
                <w:szCs w:val="18"/>
              </w:rPr>
              <w:t>31 March 2026</w:t>
            </w:r>
          </w:p>
        </w:tc>
        <w:tc>
          <w:tcPr>
            <w:tcW w:w="1440" w:type="dxa"/>
          </w:tcPr>
          <w:p w14:paraId="77EFDDD9" w14:textId="61186267" w:rsidR="00ED0317" w:rsidRPr="006C0FF0" w:rsidRDefault="007B6B28"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18"/>
                <w:szCs w:val="18"/>
                <w:cs/>
              </w:rPr>
            </w:pPr>
            <w:r>
              <w:rPr>
                <w:rFonts w:ascii="Trebuchet MS" w:hAnsi="Trebuchet MS" w:cs="Arial"/>
                <w:sz w:val="18"/>
                <w:szCs w:val="18"/>
              </w:rPr>
              <w:t>30</w:t>
            </w:r>
            <w:r w:rsidR="00570017" w:rsidRPr="006C0FF0">
              <w:rPr>
                <w:rFonts w:ascii="Trebuchet MS" w:hAnsi="Trebuchet MS" w:cs="Arial"/>
                <w:sz w:val="18"/>
                <w:szCs w:val="18"/>
              </w:rPr>
              <w:t>,000</w:t>
            </w:r>
          </w:p>
        </w:tc>
        <w:tc>
          <w:tcPr>
            <w:tcW w:w="1440" w:type="dxa"/>
          </w:tcPr>
          <w:p w14:paraId="6103DEBE" w14:textId="7F83EEA4" w:rsidR="00ED0317" w:rsidRPr="00306D97" w:rsidRDefault="00193166"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w:t>
            </w:r>
            <w:r w:rsidR="007B6B28">
              <w:rPr>
                <w:rFonts w:ascii="Trebuchet MS" w:hAnsi="Trebuchet MS" w:cs="Arial"/>
                <w:noProof/>
                <w:sz w:val="18"/>
                <w:szCs w:val="18"/>
              </w:rPr>
              <w:t>7</w:t>
            </w:r>
            <w:r>
              <w:rPr>
                <w:rFonts w:ascii="Trebuchet MS" w:hAnsi="Trebuchet MS" w:cs="Arial"/>
                <w:noProof/>
                <w:sz w:val="18"/>
                <w:szCs w:val="18"/>
              </w:rPr>
              <w:t>,500</w:t>
            </w:r>
            <w:r>
              <w:rPr>
                <w:rFonts w:ascii="Trebuchet MS" w:hAnsi="Trebuchet MS" w:cs="Arial"/>
                <w:sz w:val="18"/>
                <w:szCs w:val="18"/>
              </w:rPr>
              <w:fldChar w:fldCharType="end"/>
            </w:r>
          </w:p>
        </w:tc>
      </w:tr>
    </w:tbl>
    <w:p w14:paraId="152E8A69" w14:textId="77777777" w:rsidR="001A11DE" w:rsidRPr="00306D97" w:rsidRDefault="001A11DE" w:rsidP="001A184F">
      <w:pPr>
        <w:tabs>
          <w:tab w:val="clear" w:pos="454"/>
          <w:tab w:val="left" w:pos="630"/>
        </w:tabs>
        <w:spacing w:line="360" w:lineRule="auto"/>
        <w:ind w:right="-1"/>
        <w:jc w:val="thaiDistribute"/>
        <w:rPr>
          <w:rFonts w:ascii="Trebuchet MS" w:hAnsi="Trebuchet MS" w:cs="Arial"/>
          <w:sz w:val="18"/>
          <w:szCs w:val="18"/>
        </w:rPr>
      </w:pPr>
    </w:p>
    <w:p w14:paraId="35808F00" w14:textId="445234AD" w:rsidR="001A11DE" w:rsidRDefault="001A11DE" w:rsidP="001A11DE">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Short-term loans from related parties are in the form of promissory notes which bear interest at 5% - 6% per annum</w:t>
      </w:r>
      <w:r w:rsidRPr="00306D97">
        <w:rPr>
          <w:rFonts w:ascii="Trebuchet MS" w:hAnsi="Trebuchet MS" w:cs="Arial"/>
          <w:sz w:val="18"/>
          <w:szCs w:val="18"/>
          <w:cs/>
        </w:rPr>
        <w:t xml:space="preserve"> </w:t>
      </w:r>
      <w:r w:rsidRPr="00306D97">
        <w:rPr>
          <w:rFonts w:ascii="Trebuchet MS" w:hAnsi="Trebuchet MS" w:cs="Arial"/>
          <w:sz w:val="18"/>
          <w:szCs w:val="18"/>
        </w:rPr>
        <w:t>and are repayable at call without collateral.</w:t>
      </w:r>
    </w:p>
    <w:p w14:paraId="6565BB6F" w14:textId="77777777" w:rsidR="002E0590" w:rsidRDefault="002E0590" w:rsidP="001A11DE">
      <w:pPr>
        <w:tabs>
          <w:tab w:val="clear" w:pos="227"/>
          <w:tab w:val="clear" w:pos="454"/>
          <w:tab w:val="left" w:pos="9214"/>
        </w:tabs>
        <w:spacing w:line="360" w:lineRule="auto"/>
        <w:ind w:left="360"/>
        <w:jc w:val="thaiDistribute"/>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5400"/>
        <w:gridCol w:w="1985"/>
        <w:gridCol w:w="1840"/>
      </w:tblGrid>
      <w:tr w:rsidR="004C6EFE" w:rsidRPr="00306D97" w14:paraId="59B15DEC" w14:textId="77777777" w:rsidTr="00A94162">
        <w:trPr>
          <w:trHeight w:val="558"/>
          <w:tblHeader/>
        </w:trPr>
        <w:tc>
          <w:tcPr>
            <w:tcW w:w="5400" w:type="dxa"/>
          </w:tcPr>
          <w:p w14:paraId="2B30BCF8" w14:textId="6A1EE0C3"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3825" w:type="dxa"/>
            <w:gridSpan w:val="2"/>
          </w:tcPr>
          <w:p w14:paraId="728228DD" w14:textId="77777777" w:rsidR="00880C14" w:rsidRPr="00306D97" w:rsidRDefault="004C6EF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Separate </w:t>
            </w:r>
          </w:p>
          <w:p w14:paraId="44144BEB" w14:textId="086DAC93" w:rsidR="004C6EFE" w:rsidRPr="00306D97" w:rsidRDefault="00880C14"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center"/>
              <w:rPr>
                <w:rFonts w:ascii="Trebuchet MS" w:hAnsi="Trebuchet MS" w:cstheme="minorBidi"/>
                <w:sz w:val="18"/>
                <w:szCs w:val="18"/>
                <w:lang w:val="en-GB"/>
              </w:rPr>
            </w:pPr>
            <w:r w:rsidRPr="00306D97">
              <w:rPr>
                <w:rFonts w:ascii="Trebuchet MS" w:hAnsi="Trebuchet MS" w:cs="Arial"/>
                <w:sz w:val="18"/>
                <w:szCs w:val="18"/>
                <w:lang w:val="en-GB"/>
              </w:rPr>
              <w:t>financial information</w:t>
            </w:r>
          </w:p>
        </w:tc>
      </w:tr>
      <w:tr w:rsidR="004C6EFE" w:rsidRPr="00306D97" w14:paraId="0443BA0C" w14:textId="77777777" w:rsidTr="00A94162">
        <w:trPr>
          <w:tblHeader/>
        </w:trPr>
        <w:tc>
          <w:tcPr>
            <w:tcW w:w="5400" w:type="dxa"/>
          </w:tcPr>
          <w:p w14:paraId="046D01A0"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rPr>
                <w:rFonts w:ascii="Trebuchet MS" w:hAnsi="Trebuchet MS" w:cs="Arial"/>
                <w:sz w:val="18"/>
                <w:szCs w:val="18"/>
                <w:lang w:val="en-GB"/>
              </w:rPr>
            </w:pPr>
          </w:p>
        </w:tc>
        <w:tc>
          <w:tcPr>
            <w:tcW w:w="1985" w:type="dxa"/>
          </w:tcPr>
          <w:p w14:paraId="2F3319C9" w14:textId="5BFB8205" w:rsidR="004C6EFE" w:rsidRPr="00306D97" w:rsidRDefault="00205B7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center"/>
              <w:rPr>
                <w:rFonts w:ascii="Trebuchet MS" w:hAnsi="Trebuchet MS" w:cs="Arial"/>
                <w:sz w:val="18"/>
                <w:szCs w:val="18"/>
                <w:lang w:val="en-GB"/>
              </w:rPr>
            </w:pPr>
            <w:r w:rsidRPr="00205B7E">
              <w:rPr>
                <w:rFonts w:ascii="Trebuchet MS" w:hAnsi="Trebuchet MS" w:cstheme="minorBidi"/>
                <w:sz w:val="18"/>
                <w:szCs w:val="18"/>
              </w:rPr>
              <w:t>31 March 2026</w:t>
            </w:r>
          </w:p>
        </w:tc>
        <w:tc>
          <w:tcPr>
            <w:tcW w:w="1840" w:type="dxa"/>
          </w:tcPr>
          <w:p w14:paraId="496A0B63" w14:textId="5EFAD4B3" w:rsidR="004C6EFE" w:rsidRPr="00306D97" w:rsidRDefault="00205B7E" w:rsidP="003A180E">
            <w:pPr>
              <w:pBdr>
                <w:bottom w:val="single" w:sz="4" w:space="1" w:color="auto"/>
              </w:pBdr>
              <w:tabs>
                <w:tab w:val="clear" w:pos="907"/>
              </w:tabs>
              <w:spacing w:before="60" w:line="360" w:lineRule="exact"/>
              <w:ind w:left="-21"/>
              <w:jc w:val="center"/>
              <w:rPr>
                <w:rFonts w:ascii="Trebuchet MS" w:hAnsi="Trebuchet MS" w:cs="Arial"/>
                <w:sz w:val="18"/>
                <w:szCs w:val="18"/>
                <w:lang w:val="en-GB"/>
              </w:rPr>
            </w:pPr>
            <w:r>
              <w:rPr>
                <w:rFonts w:ascii="Trebuchet MS" w:hAnsi="Trebuchet MS" w:cs="Arial"/>
                <w:sz w:val="18"/>
                <w:szCs w:val="18"/>
              </w:rPr>
              <w:t>31 December 2025</w:t>
            </w:r>
          </w:p>
        </w:tc>
      </w:tr>
      <w:tr w:rsidR="004C6EFE" w:rsidRPr="00306D97" w14:paraId="19B41A69" w14:textId="77777777" w:rsidTr="00A94162">
        <w:trPr>
          <w:trHeight w:hRule="exact" w:val="333"/>
          <w:tblHeader/>
        </w:trPr>
        <w:tc>
          <w:tcPr>
            <w:tcW w:w="5400" w:type="dxa"/>
          </w:tcPr>
          <w:p w14:paraId="74367E2F"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rPr>
                <w:rFonts w:ascii="Trebuchet MS" w:hAnsi="Trebuchet MS" w:cs="Arial"/>
                <w:sz w:val="18"/>
                <w:szCs w:val="18"/>
                <w:lang w:val="en-GB"/>
              </w:rPr>
            </w:pPr>
          </w:p>
        </w:tc>
        <w:tc>
          <w:tcPr>
            <w:tcW w:w="1985" w:type="dxa"/>
          </w:tcPr>
          <w:p w14:paraId="589CAC08"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center"/>
              <w:rPr>
                <w:rFonts w:ascii="Trebuchet MS" w:hAnsi="Trebuchet MS" w:cs="Arial"/>
                <w:sz w:val="18"/>
                <w:szCs w:val="18"/>
              </w:rPr>
            </w:pPr>
          </w:p>
        </w:tc>
        <w:tc>
          <w:tcPr>
            <w:tcW w:w="1840" w:type="dxa"/>
          </w:tcPr>
          <w:p w14:paraId="0D809A82" w14:textId="77777777" w:rsidR="004C6EFE" w:rsidRPr="00306D97" w:rsidRDefault="004C6EFE" w:rsidP="003A180E">
            <w:pPr>
              <w:tabs>
                <w:tab w:val="clear" w:pos="907"/>
              </w:tabs>
              <w:spacing w:before="60" w:line="360" w:lineRule="exact"/>
              <w:ind w:left="-108" w:right="-80"/>
              <w:jc w:val="center"/>
              <w:rPr>
                <w:rFonts w:ascii="Trebuchet MS" w:hAnsi="Trebuchet MS" w:cs="Arial"/>
                <w:sz w:val="18"/>
                <w:szCs w:val="18"/>
              </w:rPr>
            </w:pPr>
          </w:p>
        </w:tc>
      </w:tr>
      <w:tr w:rsidR="004C6EFE" w:rsidRPr="00306D97" w14:paraId="64E4D2A9" w14:textId="77777777" w:rsidTr="00A94162">
        <w:tc>
          <w:tcPr>
            <w:tcW w:w="5400" w:type="dxa"/>
            <w:vAlign w:val="bottom"/>
          </w:tcPr>
          <w:p w14:paraId="35FAEE37" w14:textId="2A0AB42A" w:rsidR="004C6EFE" w:rsidRPr="00306D97" w:rsidRDefault="004C6EFE" w:rsidP="003A180E">
            <w:pPr>
              <w:spacing w:before="60" w:line="360" w:lineRule="exact"/>
              <w:ind w:left="216" w:right="-108" w:hanging="216"/>
              <w:rPr>
                <w:rFonts w:ascii="Trebuchet MS" w:hAnsi="Trebuchet MS" w:cs="Arial"/>
                <w:sz w:val="18"/>
                <w:szCs w:val="18"/>
              </w:rPr>
            </w:pPr>
            <w:r w:rsidRPr="00306D97">
              <w:rPr>
                <w:rFonts w:ascii="Trebuchet MS" w:hAnsi="Trebuchet MS" w:cs="Arial"/>
                <w:sz w:val="18"/>
                <w:szCs w:val="18"/>
                <w:u w:val="single"/>
              </w:rPr>
              <w:t>Long-term loan from related person</w:t>
            </w:r>
          </w:p>
        </w:tc>
        <w:tc>
          <w:tcPr>
            <w:tcW w:w="1985" w:type="dxa"/>
          </w:tcPr>
          <w:p w14:paraId="0E5345C3"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hanging="45"/>
              <w:jc w:val="right"/>
              <w:rPr>
                <w:rFonts w:ascii="Trebuchet MS" w:hAnsi="Trebuchet MS" w:cs="Arial"/>
                <w:sz w:val="18"/>
                <w:szCs w:val="18"/>
              </w:rPr>
            </w:pPr>
          </w:p>
        </w:tc>
        <w:tc>
          <w:tcPr>
            <w:tcW w:w="1840" w:type="dxa"/>
          </w:tcPr>
          <w:p w14:paraId="2BA7F167"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lang w:val="en-GB"/>
              </w:rPr>
            </w:pPr>
          </w:p>
        </w:tc>
      </w:tr>
      <w:tr w:rsidR="003A180E" w:rsidRPr="00306D97" w14:paraId="43E06BAF" w14:textId="77777777" w:rsidTr="00A94162">
        <w:trPr>
          <w:trHeight w:val="169"/>
        </w:trPr>
        <w:tc>
          <w:tcPr>
            <w:tcW w:w="5400" w:type="dxa"/>
            <w:vAlign w:val="bottom"/>
          </w:tcPr>
          <w:p w14:paraId="656D8A60" w14:textId="6C21F1A9" w:rsidR="003A180E" w:rsidRPr="00306D97" w:rsidRDefault="003A180E" w:rsidP="003A180E">
            <w:pPr>
              <w:tabs>
                <w:tab w:val="clear" w:pos="227"/>
                <w:tab w:val="left" w:pos="1351"/>
              </w:tabs>
              <w:spacing w:before="60" w:line="360" w:lineRule="exact"/>
              <w:ind w:right="-108" w:firstLine="217"/>
              <w:rPr>
                <w:rFonts w:ascii="Trebuchet MS" w:hAnsi="Trebuchet MS" w:cs="Arial"/>
                <w:sz w:val="18"/>
                <w:szCs w:val="18"/>
              </w:rPr>
            </w:pPr>
            <w:r w:rsidRPr="00306D97">
              <w:rPr>
                <w:rFonts w:ascii="Trebuchet MS" w:hAnsi="Trebuchet MS" w:cs="Arial"/>
                <w:sz w:val="18"/>
                <w:szCs w:val="18"/>
              </w:rPr>
              <w:t>Relative of director</w:t>
            </w:r>
          </w:p>
        </w:tc>
        <w:tc>
          <w:tcPr>
            <w:tcW w:w="1985" w:type="dxa"/>
            <w:vAlign w:val="bottom"/>
          </w:tcPr>
          <w:p w14:paraId="5624EB4B" w14:textId="649150FE" w:rsidR="003A180E" w:rsidRPr="003A180E" w:rsidRDefault="00274BAC"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Cordia New"/>
                <w:sz w:val="18"/>
                <w:szCs w:val="18"/>
              </w:rPr>
            </w:pPr>
            <w:r>
              <w:rPr>
                <w:rFonts w:ascii="Trebuchet MS" w:hAnsi="Trebuchet MS" w:cs="Cordia New"/>
                <w:sz w:val="18"/>
                <w:szCs w:val="18"/>
              </w:rPr>
              <w:t>41,864</w:t>
            </w:r>
          </w:p>
        </w:tc>
        <w:tc>
          <w:tcPr>
            <w:tcW w:w="1840" w:type="dxa"/>
            <w:vAlign w:val="bottom"/>
          </w:tcPr>
          <w:p w14:paraId="616391E2" w14:textId="22D707E2"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rPr>
            </w:pPr>
            <w:r w:rsidRPr="003A180E">
              <w:rPr>
                <w:rFonts w:ascii="Trebuchet MS" w:hAnsi="Trebuchet MS" w:cs="Cordia New"/>
                <w:sz w:val="18"/>
                <w:szCs w:val="18"/>
              </w:rPr>
              <w:t>44,855</w:t>
            </w:r>
          </w:p>
        </w:tc>
      </w:tr>
      <w:tr w:rsidR="003A180E" w:rsidRPr="00306D97" w14:paraId="0958046B" w14:textId="77777777" w:rsidTr="00A94162">
        <w:trPr>
          <w:trHeight w:val="169"/>
        </w:trPr>
        <w:tc>
          <w:tcPr>
            <w:tcW w:w="5400" w:type="dxa"/>
          </w:tcPr>
          <w:p w14:paraId="7D4A4652" w14:textId="7D27F87B" w:rsidR="003A180E" w:rsidRPr="00306D97" w:rsidRDefault="003A180E" w:rsidP="003A180E">
            <w:pPr>
              <w:tabs>
                <w:tab w:val="clear" w:pos="227"/>
                <w:tab w:val="left" w:pos="1351"/>
              </w:tabs>
              <w:spacing w:before="60" w:line="360" w:lineRule="exact"/>
              <w:ind w:right="-108" w:firstLine="217"/>
              <w:rPr>
                <w:rFonts w:ascii="Trebuchet MS" w:hAnsi="Trebuchet MS" w:cs="Arial"/>
                <w:sz w:val="18"/>
                <w:szCs w:val="18"/>
                <w:cs/>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985" w:type="dxa"/>
            <w:tcBorders>
              <w:bottom w:val="nil"/>
            </w:tcBorders>
            <w:vAlign w:val="bottom"/>
          </w:tcPr>
          <w:p w14:paraId="70A29171" w14:textId="525EEFA8" w:rsidR="003A180E" w:rsidRPr="003A180E" w:rsidRDefault="00274BAC"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Cordia New"/>
                <w:sz w:val="18"/>
                <w:szCs w:val="18"/>
              </w:rPr>
            </w:pPr>
            <w:r>
              <w:rPr>
                <w:rFonts w:ascii="Trebuchet MS" w:hAnsi="Trebuchet MS" w:cs="Cordia New"/>
                <w:sz w:val="18"/>
                <w:szCs w:val="18"/>
              </w:rPr>
              <w:t>(</w:t>
            </w:r>
            <w:r w:rsidR="000033A7">
              <w:rPr>
                <w:rFonts w:ascii="Trebuchet MS" w:hAnsi="Trebuchet MS" w:cs="Cordia New"/>
                <w:sz w:val="18"/>
                <w:szCs w:val="18"/>
              </w:rPr>
              <w:t>11,964</w:t>
            </w:r>
            <w:r>
              <w:rPr>
                <w:rFonts w:ascii="Trebuchet MS" w:hAnsi="Trebuchet MS" w:cs="Cordia New"/>
                <w:sz w:val="18"/>
                <w:szCs w:val="18"/>
              </w:rPr>
              <w:t>)</w:t>
            </w:r>
          </w:p>
        </w:tc>
        <w:tc>
          <w:tcPr>
            <w:tcW w:w="1840" w:type="dxa"/>
            <w:vAlign w:val="bottom"/>
          </w:tcPr>
          <w:p w14:paraId="27B29703" w14:textId="3AE9108A"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rPr>
            </w:pPr>
            <w:r w:rsidRPr="003A180E">
              <w:rPr>
                <w:rFonts w:ascii="Trebuchet MS" w:hAnsi="Trebuchet MS" w:cs="Cordia New"/>
                <w:sz w:val="18"/>
                <w:szCs w:val="18"/>
              </w:rPr>
              <w:t>(11,964)</w:t>
            </w:r>
          </w:p>
        </w:tc>
      </w:tr>
      <w:tr w:rsidR="003A180E" w:rsidRPr="00306D97" w14:paraId="1C64E787" w14:textId="77777777" w:rsidTr="00A94162">
        <w:trPr>
          <w:trHeight w:val="169"/>
        </w:trPr>
        <w:tc>
          <w:tcPr>
            <w:tcW w:w="5400" w:type="dxa"/>
          </w:tcPr>
          <w:p w14:paraId="3AD40D6A" w14:textId="017487A4" w:rsidR="003A180E" w:rsidRPr="00306D97" w:rsidRDefault="003A180E" w:rsidP="003A180E">
            <w:pPr>
              <w:tabs>
                <w:tab w:val="clear" w:pos="227"/>
                <w:tab w:val="left" w:pos="1351"/>
              </w:tabs>
              <w:spacing w:before="60" w:line="360" w:lineRule="exact"/>
              <w:ind w:right="-108" w:firstLine="217"/>
              <w:rPr>
                <w:rFonts w:ascii="Trebuchet MS" w:hAnsi="Trebuchet MS" w:cs="Arial"/>
                <w:sz w:val="18"/>
                <w:szCs w:val="18"/>
              </w:rPr>
            </w:pPr>
            <w:r w:rsidRPr="00306D97">
              <w:rPr>
                <w:rFonts w:ascii="Trebuchet MS" w:hAnsi="Trebuchet MS" w:cs="Arial"/>
                <w:sz w:val="18"/>
                <w:szCs w:val="18"/>
              </w:rPr>
              <w:t xml:space="preserve">   Net</w:t>
            </w:r>
          </w:p>
        </w:tc>
        <w:tc>
          <w:tcPr>
            <w:tcW w:w="1985" w:type="dxa"/>
            <w:tcBorders>
              <w:bottom w:val="nil"/>
            </w:tcBorders>
            <w:vAlign w:val="bottom"/>
          </w:tcPr>
          <w:p w14:paraId="0F8AEBE7" w14:textId="6D3ACCE9" w:rsidR="003A180E" w:rsidRPr="003A180E" w:rsidRDefault="00843B7E" w:rsidP="00F86A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Cordia New"/>
                <w:sz w:val="18"/>
                <w:szCs w:val="18"/>
              </w:rPr>
            </w:pPr>
            <w:r>
              <w:rPr>
                <w:rFonts w:ascii="Trebuchet MS" w:hAnsi="Trebuchet MS" w:cs="Cordia New"/>
                <w:sz w:val="18"/>
                <w:szCs w:val="18"/>
              </w:rPr>
              <w:t>29,900</w:t>
            </w:r>
          </w:p>
        </w:tc>
        <w:tc>
          <w:tcPr>
            <w:tcW w:w="1840" w:type="dxa"/>
            <w:vAlign w:val="bottom"/>
          </w:tcPr>
          <w:p w14:paraId="5F88C11A" w14:textId="302C94AB" w:rsidR="003A180E" w:rsidRPr="003A180E"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rPr>
            </w:pPr>
            <w:r w:rsidRPr="003A180E">
              <w:rPr>
                <w:rFonts w:ascii="Trebuchet MS" w:hAnsi="Trebuchet MS" w:cs="Cordia New"/>
                <w:sz w:val="18"/>
                <w:szCs w:val="18"/>
              </w:rPr>
              <w:fldChar w:fldCharType="begin"/>
            </w:r>
            <w:r w:rsidRPr="003A180E">
              <w:rPr>
                <w:rFonts w:ascii="Trebuchet MS" w:hAnsi="Trebuchet MS" w:cs="Cordia New"/>
                <w:sz w:val="18"/>
                <w:szCs w:val="18"/>
              </w:rPr>
              <w:instrText xml:space="preserve"> =SUM(ABOVE) </w:instrText>
            </w:r>
            <w:r w:rsidRPr="003A180E">
              <w:rPr>
                <w:rFonts w:ascii="Trebuchet MS" w:hAnsi="Trebuchet MS" w:cs="Cordia New"/>
                <w:sz w:val="18"/>
                <w:szCs w:val="18"/>
              </w:rPr>
              <w:fldChar w:fldCharType="separate"/>
            </w:r>
            <w:r w:rsidRPr="003A180E">
              <w:rPr>
                <w:rFonts w:ascii="Trebuchet MS" w:hAnsi="Trebuchet MS" w:cs="Cordia New"/>
                <w:noProof/>
                <w:sz w:val="18"/>
                <w:szCs w:val="18"/>
              </w:rPr>
              <w:t>32,891</w:t>
            </w:r>
            <w:r w:rsidRPr="003A180E">
              <w:rPr>
                <w:rFonts w:ascii="Trebuchet MS" w:hAnsi="Trebuchet MS" w:cs="Cordia New"/>
                <w:sz w:val="18"/>
                <w:szCs w:val="18"/>
              </w:rPr>
              <w:fldChar w:fldCharType="end"/>
            </w:r>
          </w:p>
        </w:tc>
      </w:tr>
    </w:tbl>
    <w:p w14:paraId="2C45D59C" w14:textId="77777777" w:rsidR="00F86A2C" w:rsidRDefault="00F86A2C" w:rsidP="00F86A2C">
      <w:pPr>
        <w:tabs>
          <w:tab w:val="clear" w:pos="227"/>
          <w:tab w:val="clear" w:pos="454"/>
          <w:tab w:val="left" w:pos="9214"/>
        </w:tabs>
        <w:spacing w:line="360" w:lineRule="auto"/>
        <w:jc w:val="thaiDistribute"/>
        <w:rPr>
          <w:rFonts w:ascii="Trebuchet MS" w:hAnsi="Trebuchet MS" w:cs="Arial"/>
          <w:sz w:val="18"/>
          <w:szCs w:val="18"/>
        </w:rPr>
      </w:pPr>
    </w:p>
    <w:p w14:paraId="7FCB7A83" w14:textId="2748BB4A" w:rsidR="00923AD6" w:rsidRPr="00306D97" w:rsidRDefault="00B26DDF" w:rsidP="00F8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lastRenderedPageBreak/>
        <w:t xml:space="preserve">Movements in long-term </w:t>
      </w:r>
      <w:r w:rsidR="00CF047A" w:rsidRPr="00306D97">
        <w:rPr>
          <w:rFonts w:ascii="Trebuchet MS" w:hAnsi="Trebuchet MS" w:cs="Arial"/>
          <w:sz w:val="18"/>
          <w:szCs w:val="18"/>
        </w:rPr>
        <w:t>loans</w:t>
      </w:r>
      <w:r w:rsidRPr="00306D97">
        <w:rPr>
          <w:rFonts w:ascii="Trebuchet MS" w:hAnsi="Trebuchet MS" w:cs="Arial"/>
          <w:sz w:val="18"/>
          <w:szCs w:val="18"/>
        </w:rPr>
        <w:t xml:space="preserve"> from related </w:t>
      </w:r>
      <w:proofErr w:type="gramStart"/>
      <w:r w:rsidR="00CF047A" w:rsidRPr="00306D97">
        <w:rPr>
          <w:rFonts w:ascii="Trebuchet MS" w:hAnsi="Trebuchet MS" w:cs="Arial"/>
          <w:sz w:val="18"/>
          <w:szCs w:val="18"/>
        </w:rPr>
        <w:t>persons</w:t>
      </w:r>
      <w:proofErr w:type="gramEnd"/>
      <w:r w:rsidRPr="00306D97">
        <w:rPr>
          <w:rFonts w:ascii="Trebuchet MS" w:hAnsi="Trebuchet MS" w:cs="Arial"/>
          <w:sz w:val="18"/>
          <w:szCs w:val="18"/>
        </w:rPr>
        <w:t xml:space="preserve"> d</w:t>
      </w:r>
      <w:r w:rsidR="0022760E" w:rsidRPr="00306D97">
        <w:rPr>
          <w:rFonts w:ascii="Trebuchet MS" w:hAnsi="Trebuchet MS" w:cs="Arial"/>
          <w:sz w:val="18"/>
          <w:szCs w:val="18"/>
        </w:rPr>
        <w:t xml:space="preserve">uring the </w:t>
      </w:r>
      <w:r w:rsidR="00205B7E">
        <w:rPr>
          <w:rFonts w:ascii="Trebuchet MS" w:hAnsi="Trebuchet MS" w:cs="Arial"/>
          <w:sz w:val="18"/>
          <w:szCs w:val="18"/>
        </w:rPr>
        <w:t>three</w:t>
      </w:r>
      <w:r w:rsidR="00240129" w:rsidRPr="00306D97">
        <w:rPr>
          <w:rFonts w:ascii="Trebuchet MS" w:hAnsi="Trebuchet MS" w:cs="Arial"/>
          <w:sz w:val="18"/>
          <w:szCs w:val="18"/>
        </w:rPr>
        <w:t>-</w:t>
      </w:r>
      <w:r w:rsidR="0022760E" w:rsidRPr="00306D97">
        <w:rPr>
          <w:rFonts w:ascii="Trebuchet MS" w:hAnsi="Trebuchet MS" w:cs="Arial"/>
          <w:sz w:val="18"/>
          <w:szCs w:val="18"/>
        </w:rPr>
        <w:t xml:space="preserve">month period ended </w:t>
      </w:r>
      <w:r w:rsidR="00205B7E" w:rsidRPr="00F86A2C">
        <w:rPr>
          <w:rFonts w:ascii="Trebuchet MS" w:hAnsi="Trebuchet MS" w:cs="Arial"/>
          <w:sz w:val="18"/>
          <w:szCs w:val="18"/>
        </w:rPr>
        <w:t>31 March 2026</w:t>
      </w:r>
      <w:r w:rsidR="00923AD6" w:rsidRPr="00306D97">
        <w:rPr>
          <w:rFonts w:ascii="Trebuchet MS" w:hAnsi="Trebuchet MS" w:cs="Arial"/>
          <w:sz w:val="18"/>
          <w:szCs w:val="18"/>
        </w:rPr>
        <w:t xml:space="preserve"> are as follow</w:t>
      </w:r>
      <w:r w:rsidR="00E034D8" w:rsidRPr="00306D97">
        <w:rPr>
          <w:rFonts w:ascii="Trebuchet MS" w:hAnsi="Trebuchet MS" w:cs="Arial"/>
          <w:sz w:val="18"/>
          <w:szCs w:val="18"/>
        </w:rPr>
        <w:t>s</w:t>
      </w:r>
      <w:r w:rsidR="00923AD6" w:rsidRPr="00306D97">
        <w:rPr>
          <w:rFonts w:ascii="Trebuchet MS" w:hAnsi="Trebuchet MS" w:cs="Arial"/>
          <w:sz w:val="18"/>
          <w:szCs w:val="18"/>
        </w:rPr>
        <w:t>:</w:t>
      </w:r>
    </w:p>
    <w:p w14:paraId="3E2AAF4D" w14:textId="77777777" w:rsidR="00CF047A" w:rsidRPr="00306D97" w:rsidRDefault="00CF047A" w:rsidP="005F3A3B">
      <w:pPr>
        <w:tabs>
          <w:tab w:val="clear" w:pos="227"/>
          <w:tab w:val="clear" w:pos="454"/>
          <w:tab w:val="left" w:pos="9214"/>
        </w:tabs>
        <w:spacing w:line="360" w:lineRule="auto"/>
        <w:ind w:left="360"/>
        <w:jc w:val="thaiDistribute"/>
        <w:rPr>
          <w:rFonts w:ascii="Trebuchet MS" w:hAnsi="Trebuchet MS" w:cs="Arial"/>
          <w:sz w:val="18"/>
          <w:szCs w:val="18"/>
        </w:rPr>
      </w:pPr>
    </w:p>
    <w:tbl>
      <w:tblPr>
        <w:tblW w:w="9207" w:type="dxa"/>
        <w:tblInd w:w="270" w:type="dxa"/>
        <w:tblLayout w:type="fixed"/>
        <w:tblLook w:val="01E0" w:firstRow="1" w:lastRow="1" w:firstColumn="1" w:lastColumn="1" w:noHBand="0" w:noVBand="0"/>
      </w:tblPr>
      <w:tblGrid>
        <w:gridCol w:w="6660"/>
        <w:gridCol w:w="2547"/>
      </w:tblGrid>
      <w:tr w:rsidR="0054185F" w:rsidRPr="00306D97" w14:paraId="186C97A3" w14:textId="77777777" w:rsidTr="00233FCE">
        <w:trPr>
          <w:tblHeader/>
        </w:trPr>
        <w:tc>
          <w:tcPr>
            <w:tcW w:w="6660" w:type="dxa"/>
          </w:tcPr>
          <w:p w14:paraId="328522FD" w14:textId="1446AE7F" w:rsidR="0054185F" w:rsidRPr="00306D97" w:rsidRDefault="0094368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cs/>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547" w:type="dxa"/>
          </w:tcPr>
          <w:p w14:paraId="62EC2AF0" w14:textId="697B1D85" w:rsidR="0054185F" w:rsidRPr="00306D97" w:rsidRDefault="0054185F" w:rsidP="005F3A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12" w:right="-33"/>
              <w:jc w:val="center"/>
              <w:rPr>
                <w:rFonts w:ascii="Trebuchet MS" w:hAnsi="Trebuchet MS" w:cs="Arial"/>
                <w:sz w:val="18"/>
                <w:szCs w:val="18"/>
                <w:lang w:val="en-GB"/>
              </w:rPr>
            </w:pPr>
            <w:r w:rsidRPr="00306D97">
              <w:rPr>
                <w:rFonts w:ascii="Trebuchet MS" w:hAnsi="Trebuchet MS" w:cs="Arial"/>
                <w:sz w:val="18"/>
                <w:szCs w:val="18"/>
              </w:rPr>
              <w:t>Consolidated and Separate financial information</w:t>
            </w:r>
          </w:p>
        </w:tc>
      </w:tr>
      <w:tr w:rsidR="0054185F" w:rsidRPr="00306D97" w14:paraId="277E5E11" w14:textId="77777777" w:rsidTr="00233FCE">
        <w:tc>
          <w:tcPr>
            <w:tcW w:w="6660" w:type="dxa"/>
            <w:vAlign w:val="bottom"/>
          </w:tcPr>
          <w:p w14:paraId="190216E4" w14:textId="1039CBA8" w:rsidR="0054185F" w:rsidRPr="00306D97" w:rsidRDefault="0054185F" w:rsidP="005F3A3B">
            <w:pPr>
              <w:spacing w:before="60" w:line="380" w:lineRule="exact"/>
              <w:ind w:left="216" w:right="-108" w:hanging="216"/>
              <w:rPr>
                <w:rFonts w:ascii="Trebuchet MS" w:hAnsi="Trebuchet MS" w:cs="Arial"/>
                <w:sz w:val="18"/>
                <w:szCs w:val="18"/>
              </w:rPr>
            </w:pPr>
          </w:p>
        </w:tc>
        <w:tc>
          <w:tcPr>
            <w:tcW w:w="2547" w:type="dxa"/>
            <w:vAlign w:val="bottom"/>
          </w:tcPr>
          <w:p w14:paraId="4BF227AA" w14:textId="77777777" w:rsidR="0054185F" w:rsidRPr="00233FCE" w:rsidRDefault="0054185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p>
        </w:tc>
      </w:tr>
      <w:tr w:rsidR="0054185F" w:rsidRPr="00306D97" w14:paraId="3C312889" w14:textId="77777777" w:rsidTr="00233FCE">
        <w:trPr>
          <w:trHeight w:val="170"/>
        </w:trPr>
        <w:tc>
          <w:tcPr>
            <w:tcW w:w="6660" w:type="dxa"/>
            <w:vAlign w:val="center"/>
          </w:tcPr>
          <w:p w14:paraId="35EB6E6B" w14:textId="133EFDE8"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1 January 202</w:t>
            </w:r>
            <w:r w:rsidR="003A180E">
              <w:rPr>
                <w:rFonts w:ascii="Trebuchet MS" w:hAnsi="Trebuchet MS" w:cs="Arial"/>
                <w:sz w:val="18"/>
                <w:szCs w:val="18"/>
              </w:rPr>
              <w:t>6</w:t>
            </w:r>
          </w:p>
        </w:tc>
        <w:tc>
          <w:tcPr>
            <w:tcW w:w="2547" w:type="dxa"/>
            <w:vAlign w:val="center"/>
          </w:tcPr>
          <w:p w14:paraId="69B65795" w14:textId="48ACB2A0" w:rsidR="0054185F" w:rsidRPr="00306D97" w:rsidRDefault="00EB5DB5"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Pr>
                <w:rFonts w:ascii="Trebuchet MS" w:hAnsi="Trebuchet MS" w:cs="Arial"/>
                <w:sz w:val="18"/>
                <w:szCs w:val="18"/>
              </w:rPr>
              <w:t>44,</w:t>
            </w:r>
            <w:r w:rsidR="00444F0B">
              <w:rPr>
                <w:rFonts w:ascii="Trebuchet MS" w:hAnsi="Trebuchet MS" w:cs="Arial"/>
                <w:sz w:val="18"/>
                <w:szCs w:val="18"/>
              </w:rPr>
              <w:t>855</w:t>
            </w:r>
          </w:p>
        </w:tc>
      </w:tr>
      <w:tr w:rsidR="0054185F" w:rsidRPr="00306D97" w14:paraId="5A7ACA64" w14:textId="77777777" w:rsidTr="00233FCE">
        <w:trPr>
          <w:trHeight w:val="170"/>
        </w:trPr>
        <w:tc>
          <w:tcPr>
            <w:tcW w:w="6660" w:type="dxa"/>
            <w:vAlign w:val="center"/>
          </w:tcPr>
          <w:p w14:paraId="76EB1330" w14:textId="5BC54C13" w:rsidR="0054185F" w:rsidRPr="00306D97" w:rsidRDefault="0054185F" w:rsidP="005C16D2">
            <w:pPr>
              <w:tabs>
                <w:tab w:val="clear" w:pos="227"/>
                <w:tab w:val="left" w:pos="0"/>
              </w:tabs>
              <w:spacing w:before="60" w:line="380" w:lineRule="exact"/>
              <w:ind w:right="-108"/>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Repaid during the period</w:t>
            </w:r>
          </w:p>
        </w:tc>
        <w:tc>
          <w:tcPr>
            <w:tcW w:w="2547" w:type="dxa"/>
            <w:vAlign w:val="center"/>
          </w:tcPr>
          <w:p w14:paraId="50A98B2A" w14:textId="5F9916E7" w:rsidR="0054185F" w:rsidRPr="00306D97" w:rsidRDefault="00B37C7E" w:rsidP="005C1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Pr>
                <w:rFonts w:ascii="Trebuchet MS" w:hAnsi="Trebuchet MS" w:cs="Arial"/>
                <w:sz w:val="18"/>
                <w:szCs w:val="18"/>
              </w:rPr>
              <w:t>(</w:t>
            </w:r>
            <w:r w:rsidR="00B56865">
              <w:rPr>
                <w:rFonts w:ascii="Trebuchet MS" w:hAnsi="Trebuchet MS" w:cs="Arial"/>
                <w:sz w:val="18"/>
                <w:szCs w:val="18"/>
              </w:rPr>
              <w:t>2,991</w:t>
            </w:r>
            <w:r>
              <w:rPr>
                <w:rFonts w:ascii="Trebuchet MS" w:hAnsi="Trebuchet MS" w:cs="Arial"/>
                <w:sz w:val="18"/>
                <w:szCs w:val="18"/>
              </w:rPr>
              <w:t>)</w:t>
            </w:r>
          </w:p>
        </w:tc>
      </w:tr>
      <w:tr w:rsidR="0054185F" w:rsidRPr="00306D97" w14:paraId="27E39C2A" w14:textId="77777777" w:rsidTr="00233FCE">
        <w:trPr>
          <w:trHeight w:val="170"/>
        </w:trPr>
        <w:tc>
          <w:tcPr>
            <w:tcW w:w="6660" w:type="dxa"/>
            <w:vAlign w:val="center"/>
          </w:tcPr>
          <w:p w14:paraId="1819802F" w14:textId="4D07F6D1"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w:t>
            </w:r>
            <w:r w:rsidR="00205B7E">
              <w:rPr>
                <w:rFonts w:ascii="Trebuchet MS" w:hAnsi="Trebuchet MS" w:cstheme="minorBidi"/>
                <w:sz w:val="18"/>
                <w:szCs w:val="18"/>
              </w:rPr>
              <w:t>31 March 2026</w:t>
            </w:r>
          </w:p>
        </w:tc>
        <w:tc>
          <w:tcPr>
            <w:tcW w:w="2547" w:type="dxa"/>
            <w:vAlign w:val="center"/>
          </w:tcPr>
          <w:p w14:paraId="25574452" w14:textId="53AD9263" w:rsidR="0054185F" w:rsidRPr="0051144E" w:rsidRDefault="00B52EFB"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theme="minorBidi"/>
                <w:sz w:val="18"/>
                <w:szCs w:val="18"/>
                <w:cs/>
              </w:rPr>
            </w:pPr>
            <w:r>
              <w:rPr>
                <w:rFonts w:ascii="Trebuchet MS" w:hAnsi="Trebuchet MS" w:cs="Arial"/>
                <w:sz w:val="18"/>
                <w:szCs w:val="18"/>
              </w:rPr>
              <w:t>41,864</w:t>
            </w:r>
          </w:p>
        </w:tc>
      </w:tr>
    </w:tbl>
    <w:p w14:paraId="6ED1A29B" w14:textId="77777777" w:rsidR="003C4BA0" w:rsidRPr="00306D97" w:rsidRDefault="003C4BA0" w:rsidP="00B97E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Arial"/>
          <w:sz w:val="18"/>
          <w:szCs w:val="18"/>
        </w:rPr>
      </w:pPr>
    </w:p>
    <w:p w14:paraId="282F9C3C" w14:textId="41037270"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Loan from a relative of director</w:t>
      </w:r>
      <w:r w:rsidR="00356FF9" w:rsidRPr="00306D97">
        <w:rPr>
          <w:rFonts w:ascii="Trebuchet MS" w:hAnsi="Trebuchet MS" w:cs="Arial"/>
          <w:sz w:val="18"/>
          <w:szCs w:val="18"/>
        </w:rPr>
        <w:t xml:space="preserve"> was obtained for the</w:t>
      </w:r>
      <w:r w:rsidR="00502BAA" w:rsidRPr="00306D97">
        <w:rPr>
          <w:rFonts w:ascii="Trebuchet MS" w:hAnsi="Trebuchet MS" w:cs="Arial"/>
          <w:sz w:val="18"/>
          <w:szCs w:val="18"/>
        </w:rPr>
        <w:t xml:space="preserve"> purpose </w:t>
      </w:r>
      <w:r w:rsidR="00356FF9" w:rsidRPr="00306D97">
        <w:rPr>
          <w:rFonts w:ascii="Trebuchet MS" w:hAnsi="Trebuchet MS" w:cs="Arial"/>
          <w:sz w:val="18"/>
          <w:szCs w:val="18"/>
        </w:rPr>
        <w:t xml:space="preserve">of repaying </w:t>
      </w:r>
      <w:r w:rsidR="00502BAA" w:rsidRPr="00306D97">
        <w:rPr>
          <w:rFonts w:ascii="Trebuchet MS" w:hAnsi="Trebuchet MS" w:cs="Arial"/>
          <w:sz w:val="18"/>
          <w:szCs w:val="18"/>
        </w:rPr>
        <w:t>the debt</w:t>
      </w:r>
      <w:r w:rsidR="00500E63" w:rsidRPr="00306D97">
        <w:rPr>
          <w:rFonts w:ascii="Trebuchet MS" w:hAnsi="Trebuchet MS" w:cs="Arial"/>
          <w:sz w:val="18"/>
          <w:szCs w:val="18"/>
        </w:rPr>
        <w:t xml:space="preserve"> to a financial institution before its maturity </w:t>
      </w:r>
      <w:r w:rsidR="00A56B92" w:rsidRPr="00306D97">
        <w:rPr>
          <w:rFonts w:ascii="Trebuchet MS" w:hAnsi="Trebuchet MS" w:cs="Arial"/>
          <w:sz w:val="18"/>
          <w:szCs w:val="18"/>
        </w:rPr>
        <w:t xml:space="preserve">date </w:t>
      </w:r>
      <w:proofErr w:type="gramStart"/>
      <w:r w:rsidR="00500E63" w:rsidRPr="00306D97">
        <w:rPr>
          <w:rFonts w:ascii="Trebuchet MS" w:hAnsi="Trebuchet MS" w:cs="Arial"/>
          <w:sz w:val="18"/>
          <w:szCs w:val="18"/>
        </w:rPr>
        <w:t>in order to</w:t>
      </w:r>
      <w:proofErr w:type="gramEnd"/>
      <w:r w:rsidR="00500E63" w:rsidRPr="00306D97">
        <w:rPr>
          <w:rFonts w:ascii="Trebuchet MS" w:hAnsi="Trebuchet MS" w:cs="Arial"/>
          <w:sz w:val="18"/>
          <w:szCs w:val="18"/>
        </w:rPr>
        <w:t xml:space="preserve"> reduce interest </w:t>
      </w:r>
      <w:r w:rsidR="00A56B92" w:rsidRPr="00306D97">
        <w:rPr>
          <w:rFonts w:ascii="Trebuchet MS" w:hAnsi="Trebuchet MS" w:cs="Arial"/>
          <w:sz w:val="18"/>
          <w:szCs w:val="18"/>
        </w:rPr>
        <w:t>burden.</w:t>
      </w:r>
      <w:r w:rsidR="00500E63" w:rsidRPr="00306D97">
        <w:rPr>
          <w:rFonts w:ascii="Trebuchet MS" w:hAnsi="Trebuchet MS" w:cs="Arial"/>
          <w:sz w:val="18"/>
          <w:szCs w:val="18"/>
        </w:rPr>
        <w:t xml:space="preserve"> </w:t>
      </w:r>
    </w:p>
    <w:p w14:paraId="436A057B" w14:textId="77777777"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EA9F34B" w14:textId="177F0B6E" w:rsidR="00356FF9" w:rsidRDefault="0036284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w:t>
      </w:r>
      <w:r w:rsidR="00BF7AA6" w:rsidRPr="00306D97">
        <w:rPr>
          <w:rFonts w:ascii="Trebuchet MS" w:hAnsi="Trebuchet MS" w:cs="Arial"/>
          <w:sz w:val="18"/>
          <w:szCs w:val="18"/>
        </w:rPr>
        <w:t>n</w:t>
      </w:r>
      <w:r w:rsidRPr="00306D97">
        <w:rPr>
          <w:rFonts w:ascii="Trebuchet MS" w:hAnsi="Trebuchet MS" w:cs="Arial"/>
          <w:sz w:val="18"/>
          <w:szCs w:val="18"/>
        </w:rPr>
        <w:t xml:space="preserve"> from a relative of director </w:t>
      </w:r>
      <w:r w:rsidR="0097638A" w:rsidRPr="00306D97">
        <w:rPr>
          <w:rFonts w:ascii="Trebuchet MS" w:hAnsi="Trebuchet MS" w:cs="Arial"/>
          <w:sz w:val="18"/>
          <w:szCs w:val="18"/>
        </w:rPr>
        <w:t>is unsecured</w:t>
      </w:r>
      <w:r w:rsidRPr="00306D97">
        <w:rPr>
          <w:rFonts w:ascii="Trebuchet MS" w:hAnsi="Trebuchet MS" w:cs="Arial"/>
          <w:sz w:val="18"/>
          <w:szCs w:val="18"/>
        </w:rPr>
        <w:t xml:space="preserve"> </w:t>
      </w:r>
      <w:r w:rsidR="00F30C7A" w:rsidRPr="00306D97">
        <w:rPr>
          <w:rFonts w:ascii="Trebuchet MS" w:hAnsi="Trebuchet MS" w:cs="Arial"/>
          <w:sz w:val="18"/>
          <w:szCs w:val="18"/>
        </w:rPr>
        <w:t xml:space="preserve">and bear interest </w:t>
      </w:r>
      <w:r w:rsidR="0097638A" w:rsidRPr="00306D97">
        <w:rPr>
          <w:rFonts w:ascii="Trebuchet MS" w:hAnsi="Trebuchet MS" w:cs="Arial"/>
          <w:sz w:val="18"/>
          <w:szCs w:val="18"/>
        </w:rPr>
        <w:t xml:space="preserve">at </w:t>
      </w:r>
      <w:r w:rsidR="00F30C7A" w:rsidRPr="00306D97">
        <w:rPr>
          <w:rFonts w:ascii="Trebuchet MS" w:hAnsi="Trebuchet MS" w:cs="Arial"/>
          <w:sz w:val="18"/>
          <w:szCs w:val="18"/>
        </w:rPr>
        <w:t>the rate of MLR – 0.25% per annum.</w:t>
      </w:r>
      <w:r w:rsidR="00752254" w:rsidRPr="00306D97">
        <w:rPr>
          <w:rFonts w:ascii="Trebuchet MS" w:hAnsi="Trebuchet MS" w:cs="Arial"/>
          <w:sz w:val="18"/>
          <w:szCs w:val="18"/>
        </w:rPr>
        <w:t xml:space="preserve"> The </w:t>
      </w:r>
      <w:r w:rsidR="007C6790" w:rsidRPr="00306D97">
        <w:rPr>
          <w:rFonts w:ascii="Trebuchet MS" w:hAnsi="Trebuchet MS" w:cs="Arial"/>
          <w:sz w:val="18"/>
          <w:szCs w:val="18"/>
        </w:rPr>
        <w:t>principal</w:t>
      </w:r>
      <w:r w:rsidR="00752254" w:rsidRPr="00306D97">
        <w:rPr>
          <w:rFonts w:ascii="Trebuchet MS" w:hAnsi="Trebuchet MS" w:cs="Arial"/>
          <w:sz w:val="18"/>
          <w:szCs w:val="18"/>
        </w:rPr>
        <w:t xml:space="preserve"> </w:t>
      </w:r>
      <w:r w:rsidR="009B29A9" w:rsidRPr="00306D97">
        <w:rPr>
          <w:rFonts w:ascii="Trebuchet MS" w:hAnsi="Trebuchet MS" w:cs="Arial"/>
          <w:sz w:val="18"/>
          <w:szCs w:val="18"/>
        </w:rPr>
        <w:t>and interest are to be repaid in installments in accordance with the terms of the loan agreement.</w:t>
      </w:r>
      <w:r w:rsidR="00F30C7A" w:rsidRPr="00306D97">
        <w:rPr>
          <w:rFonts w:ascii="Trebuchet MS" w:hAnsi="Trebuchet MS" w:cs="Arial"/>
          <w:sz w:val="18"/>
          <w:szCs w:val="18"/>
        </w:rPr>
        <w:t xml:space="preserve"> </w:t>
      </w:r>
      <w:r w:rsidR="0024469F" w:rsidRPr="00306D97">
        <w:rPr>
          <w:rFonts w:ascii="Trebuchet MS" w:hAnsi="Trebuchet MS" w:cs="Arial"/>
          <w:sz w:val="18"/>
          <w:szCs w:val="18"/>
        </w:rPr>
        <w:t>T</w:t>
      </w:r>
      <w:r w:rsidR="00CD16CE" w:rsidRPr="00306D97">
        <w:rPr>
          <w:rFonts w:ascii="Trebuchet MS" w:hAnsi="Trebuchet MS" w:cs="Arial"/>
          <w:sz w:val="18"/>
          <w:szCs w:val="18"/>
        </w:rPr>
        <w:t>he</w:t>
      </w:r>
      <w:r w:rsidR="002B28DD" w:rsidRPr="00306D97">
        <w:rPr>
          <w:rFonts w:ascii="Trebuchet MS" w:hAnsi="Trebuchet MS" w:cs="Arial"/>
          <w:sz w:val="18"/>
          <w:szCs w:val="18"/>
        </w:rPr>
        <w:t xml:space="preserve"> Company</w:t>
      </w:r>
      <w:r w:rsidR="007C6790" w:rsidRPr="00306D97">
        <w:rPr>
          <w:rFonts w:ascii="Trebuchet MS" w:hAnsi="Trebuchet MS" w:cs="Arial"/>
          <w:sz w:val="18"/>
          <w:szCs w:val="18"/>
        </w:rPr>
        <w:t xml:space="preserve"> will be</w:t>
      </w:r>
      <w:r w:rsidR="0045279E">
        <w:rPr>
          <w:rFonts w:ascii="Trebuchet MS" w:hAnsi="Trebuchet MS" w:cs="Arial"/>
          <w:sz w:val="18"/>
          <w:szCs w:val="18"/>
        </w:rPr>
        <w:t xml:space="preserve"> fully</w:t>
      </w:r>
      <w:r w:rsidR="007C6790" w:rsidRPr="00306D97">
        <w:rPr>
          <w:rFonts w:ascii="Trebuchet MS" w:hAnsi="Trebuchet MS" w:cs="Arial"/>
          <w:sz w:val="18"/>
          <w:szCs w:val="18"/>
        </w:rPr>
        <w:t xml:space="preserve"> </w:t>
      </w:r>
      <w:r w:rsidR="00114303" w:rsidRPr="00306D97">
        <w:rPr>
          <w:rFonts w:ascii="Trebuchet MS" w:hAnsi="Trebuchet MS" w:cs="Arial"/>
          <w:sz w:val="18"/>
          <w:szCs w:val="18"/>
        </w:rPr>
        <w:t>repa</w:t>
      </w:r>
      <w:r w:rsidR="00505F7E">
        <w:rPr>
          <w:rFonts w:ascii="Trebuchet MS" w:hAnsi="Trebuchet MS" w:cs="Browallia New"/>
          <w:sz w:val="18"/>
          <w:szCs w:val="22"/>
        </w:rPr>
        <w:t>yment</w:t>
      </w:r>
      <w:r w:rsidR="00CD16CE" w:rsidRPr="00306D97">
        <w:rPr>
          <w:rFonts w:ascii="Trebuchet MS" w:hAnsi="Trebuchet MS" w:cs="Arial"/>
          <w:sz w:val="18"/>
          <w:szCs w:val="18"/>
        </w:rPr>
        <w:t xml:space="preserve"> by </w:t>
      </w:r>
      <w:r w:rsidR="007C6790" w:rsidRPr="00306D97">
        <w:rPr>
          <w:rFonts w:ascii="Trebuchet MS" w:hAnsi="Trebuchet MS" w:cs="Arial"/>
          <w:sz w:val="18"/>
          <w:szCs w:val="18"/>
        </w:rPr>
        <w:t xml:space="preserve">September </w:t>
      </w:r>
      <w:r w:rsidR="00450165" w:rsidRPr="00306D97">
        <w:rPr>
          <w:rFonts w:ascii="Trebuchet MS" w:hAnsi="Trebuchet MS" w:cs="Arial"/>
          <w:sz w:val="18"/>
          <w:szCs w:val="18"/>
        </w:rPr>
        <w:t>2028.</w:t>
      </w:r>
    </w:p>
    <w:p w14:paraId="442170B0" w14:textId="5F49A28B" w:rsidR="00FE5B6A" w:rsidRDefault="00FE5B6A"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cs/>
        </w:rPr>
      </w:pPr>
    </w:p>
    <w:p w14:paraId="780C0246" w14:textId="37B8D059" w:rsidR="00F057B0" w:rsidRPr="00B45A3A" w:rsidRDefault="00F76FE9" w:rsidP="005F3A3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B45A3A">
        <w:rPr>
          <w:rFonts w:ascii="Trebuchet MS" w:hAnsi="Trebuchet MS" w:cs="Arial"/>
          <w:b/>
          <w:bCs/>
          <w:sz w:val="18"/>
          <w:szCs w:val="18"/>
        </w:rPr>
        <w:t>TRADE</w:t>
      </w:r>
      <w:r w:rsidRPr="00B45A3A">
        <w:rPr>
          <w:rFonts w:ascii="Trebuchet MS" w:hAnsi="Trebuchet MS" w:cs="Arial"/>
          <w:b/>
          <w:bCs/>
          <w:sz w:val="18"/>
          <w:szCs w:val="18"/>
          <w:lang w:val="en-GB"/>
        </w:rPr>
        <w:t xml:space="preserve"> ACCOUNTS RECEIVABLE </w:t>
      </w:r>
      <w:r w:rsidR="00B41752" w:rsidRPr="00B45A3A">
        <w:rPr>
          <w:rFonts w:ascii="Trebuchet MS" w:hAnsi="Trebuchet MS" w:cs="Arial"/>
          <w:b/>
          <w:bCs/>
          <w:sz w:val="18"/>
          <w:szCs w:val="18"/>
          <w:lang w:val="en-GB"/>
        </w:rPr>
        <w:t>-</w:t>
      </w:r>
      <w:r w:rsidR="00624E65" w:rsidRPr="00B45A3A">
        <w:rPr>
          <w:rFonts w:ascii="Trebuchet MS" w:hAnsi="Trebuchet MS" w:cs="Arial"/>
          <w:b/>
          <w:bCs/>
          <w:sz w:val="18"/>
          <w:szCs w:val="18"/>
          <w:lang w:val="en-GB"/>
        </w:rPr>
        <w:t xml:space="preserve"> GENERAL CUSTOMERS</w:t>
      </w:r>
    </w:p>
    <w:p w14:paraId="79F1B6F4" w14:textId="77777777" w:rsidR="00F057B0" w:rsidRPr="00306D97" w:rsidRDefault="00F057B0" w:rsidP="00EE7C86">
      <w:pPr>
        <w:tabs>
          <w:tab w:val="clear" w:pos="454"/>
          <w:tab w:val="clear" w:pos="680"/>
          <w:tab w:val="left" w:pos="993"/>
        </w:tabs>
        <w:spacing w:line="360" w:lineRule="auto"/>
        <w:ind w:left="450"/>
        <w:jc w:val="thaiDistribute"/>
        <w:rPr>
          <w:rFonts w:ascii="Trebuchet MS" w:hAnsi="Trebuchet MS" w:cs="Arial"/>
          <w:sz w:val="18"/>
          <w:szCs w:val="18"/>
        </w:rPr>
      </w:pPr>
    </w:p>
    <w:p w14:paraId="720B96CA" w14:textId="4B03F5C4" w:rsidR="006E02A6" w:rsidRPr="00306D97" w:rsidRDefault="00367B57" w:rsidP="005F3A3B">
      <w:pPr>
        <w:tabs>
          <w:tab w:val="clear" w:pos="227"/>
          <w:tab w:val="clear" w:pos="454"/>
          <w:tab w:val="clear" w:pos="907"/>
          <w:tab w:val="left" w:pos="900"/>
          <w:tab w:val="left" w:pos="9214"/>
        </w:tabs>
        <w:spacing w:line="360" w:lineRule="auto"/>
        <w:ind w:left="360"/>
        <w:jc w:val="thaiDistribute"/>
        <w:rPr>
          <w:rFonts w:ascii="Trebuchet MS" w:eastAsia="Arial Unicode MS" w:hAnsi="Trebuchet MS" w:cs="Arial"/>
          <w:sz w:val="18"/>
          <w:szCs w:val="18"/>
        </w:rPr>
      </w:pPr>
      <w:r w:rsidRPr="00306D97">
        <w:rPr>
          <w:rFonts w:ascii="Trebuchet MS" w:hAnsi="Trebuchet MS" w:cs="Browallia New"/>
          <w:sz w:val="18"/>
          <w:szCs w:val="18"/>
        </w:rPr>
        <w:t>A</w:t>
      </w:r>
      <w:r w:rsidR="00D4218C" w:rsidRPr="00306D97">
        <w:rPr>
          <w:rFonts w:ascii="Trebuchet MS" w:hAnsi="Trebuchet MS" w:cs="Arial"/>
          <w:sz w:val="18"/>
          <w:szCs w:val="18"/>
        </w:rPr>
        <w:t xml:space="preserve">s </w:t>
      </w:r>
      <w:proofErr w:type="gramStart"/>
      <w:r w:rsidRPr="00306D97">
        <w:rPr>
          <w:rFonts w:ascii="Trebuchet MS" w:hAnsi="Trebuchet MS" w:cs="Arial"/>
          <w:sz w:val="18"/>
          <w:szCs w:val="18"/>
        </w:rPr>
        <w:t>at</w:t>
      </w:r>
      <w:proofErr w:type="gramEnd"/>
      <w:r w:rsidR="00D32CA4" w:rsidRPr="00306D97">
        <w:rPr>
          <w:rFonts w:ascii="Trebuchet MS" w:hAnsi="Trebuchet MS" w:cs="Arial"/>
          <w:sz w:val="18"/>
          <w:szCs w:val="18"/>
        </w:rPr>
        <w:t xml:space="preserve"> </w:t>
      </w:r>
      <w:r w:rsidR="00205B7E" w:rsidRPr="00205B7E">
        <w:rPr>
          <w:rFonts w:ascii="Trebuchet MS" w:hAnsi="Trebuchet MS" w:cstheme="minorBidi"/>
          <w:sz w:val="18"/>
          <w:szCs w:val="18"/>
        </w:rPr>
        <w:t>31 March 2026</w:t>
      </w:r>
      <w:r w:rsidR="00D4218C" w:rsidRPr="00306D97">
        <w:rPr>
          <w:rFonts w:ascii="Trebuchet MS" w:hAnsi="Trebuchet MS" w:cs="Arial"/>
          <w:sz w:val="18"/>
          <w:szCs w:val="18"/>
        </w:rPr>
        <w:t xml:space="preserve"> and </w:t>
      </w:r>
      <w:r w:rsidR="00205B7E">
        <w:rPr>
          <w:rFonts w:ascii="Trebuchet MS" w:hAnsi="Trebuchet MS" w:cs="Arial"/>
          <w:sz w:val="18"/>
          <w:szCs w:val="18"/>
        </w:rPr>
        <w:t>31 December 2025</w:t>
      </w:r>
      <w:r w:rsidR="004E4519" w:rsidRPr="00306D97">
        <w:rPr>
          <w:rFonts w:ascii="Trebuchet MS" w:hAnsi="Trebuchet MS" w:cs="Arial"/>
          <w:sz w:val="18"/>
          <w:szCs w:val="18"/>
        </w:rPr>
        <w:t>,</w:t>
      </w:r>
      <w:r w:rsidR="00D4218C" w:rsidRPr="00306D97">
        <w:rPr>
          <w:rFonts w:ascii="Trebuchet MS" w:hAnsi="Trebuchet MS" w:cs="Arial"/>
          <w:sz w:val="18"/>
          <w:szCs w:val="18"/>
        </w:rPr>
        <w:t xml:space="preserve"> </w:t>
      </w:r>
      <w:r w:rsidR="00A67B2C" w:rsidRPr="00306D97">
        <w:rPr>
          <w:rFonts w:ascii="Trebuchet MS" w:hAnsi="Trebuchet MS" w:cs="Arial"/>
          <w:sz w:val="18"/>
          <w:szCs w:val="18"/>
        </w:rPr>
        <w:t xml:space="preserve">trade accounts receivable </w:t>
      </w:r>
      <w:r w:rsidR="00FB0825" w:rsidRPr="00306D97">
        <w:rPr>
          <w:rFonts w:ascii="Trebuchet MS" w:hAnsi="Trebuchet MS" w:cs="Arial"/>
          <w:sz w:val="18"/>
          <w:szCs w:val="18"/>
        </w:rPr>
        <w:t>-</w:t>
      </w:r>
      <w:r w:rsidR="00A67B2C" w:rsidRPr="00306D97">
        <w:rPr>
          <w:rFonts w:ascii="Trebuchet MS" w:hAnsi="Trebuchet MS" w:cs="Arial"/>
          <w:sz w:val="18"/>
          <w:szCs w:val="18"/>
        </w:rPr>
        <w:t xml:space="preserve"> general </w:t>
      </w:r>
      <w:proofErr w:type="gramStart"/>
      <w:r w:rsidR="00A67B2C" w:rsidRPr="00306D97">
        <w:rPr>
          <w:rFonts w:ascii="Trebuchet MS" w:hAnsi="Trebuchet MS" w:cs="Arial"/>
          <w:sz w:val="18"/>
          <w:szCs w:val="18"/>
        </w:rPr>
        <w:t>customers</w:t>
      </w:r>
      <w:r w:rsidR="00885786" w:rsidRPr="00306D97">
        <w:rPr>
          <w:rFonts w:ascii="Trebuchet MS" w:hAnsi="Trebuchet MS" w:cs="Arial"/>
          <w:sz w:val="18"/>
          <w:szCs w:val="18"/>
        </w:rPr>
        <w:t>,</w:t>
      </w:r>
      <w:proofErr w:type="gramEnd"/>
      <w:r w:rsidR="00885786" w:rsidRPr="00306D97">
        <w:rPr>
          <w:rFonts w:ascii="Trebuchet MS" w:hAnsi="Trebuchet MS" w:cs="Arial"/>
          <w:sz w:val="18"/>
          <w:szCs w:val="18"/>
        </w:rPr>
        <w:t xml:space="preserve"> </w:t>
      </w:r>
      <w:r w:rsidR="00FF2DCE" w:rsidRPr="00306D97">
        <w:rPr>
          <w:rFonts w:ascii="Trebuchet MS" w:eastAsia="Arial Unicode MS" w:hAnsi="Trebuchet MS" w:cs="Arial"/>
          <w:sz w:val="18"/>
          <w:szCs w:val="18"/>
        </w:rPr>
        <w:t>can analy</w:t>
      </w:r>
      <w:r w:rsidR="0071004B" w:rsidRPr="00306D97">
        <w:rPr>
          <w:rFonts w:ascii="Trebuchet MS" w:eastAsia="Arial Unicode MS" w:hAnsi="Trebuchet MS" w:cs="Arial"/>
          <w:sz w:val="18"/>
          <w:szCs w:val="18"/>
        </w:rPr>
        <w:t>z</w:t>
      </w:r>
      <w:r w:rsidR="00FF2DCE" w:rsidRPr="00306D97">
        <w:rPr>
          <w:rFonts w:ascii="Trebuchet MS" w:eastAsia="Arial Unicode MS" w:hAnsi="Trebuchet MS" w:cs="Arial"/>
          <w:sz w:val="18"/>
          <w:szCs w:val="18"/>
        </w:rPr>
        <w:t xml:space="preserve">e </w:t>
      </w:r>
      <w:proofErr w:type="gramStart"/>
      <w:r w:rsidR="00FF2DCE" w:rsidRPr="00306D97">
        <w:rPr>
          <w:rFonts w:ascii="Trebuchet MS" w:eastAsia="Arial Unicode MS" w:hAnsi="Trebuchet MS" w:cs="Arial"/>
          <w:sz w:val="18"/>
          <w:szCs w:val="18"/>
        </w:rPr>
        <w:t>aging</w:t>
      </w:r>
      <w:proofErr w:type="gramEnd"/>
      <w:r w:rsidR="00FF2DCE" w:rsidRPr="00306D97">
        <w:rPr>
          <w:rFonts w:ascii="Trebuchet MS" w:eastAsia="Arial Unicode MS" w:hAnsi="Trebuchet MS" w:cs="Arial"/>
          <w:sz w:val="18"/>
          <w:szCs w:val="18"/>
        </w:rPr>
        <w:t xml:space="preserve"> as follows:</w:t>
      </w:r>
    </w:p>
    <w:p w14:paraId="09B1312C" w14:textId="77777777" w:rsidR="00B97E89" w:rsidRPr="00306D97" w:rsidRDefault="00B97E89" w:rsidP="005F3A3B">
      <w:pPr>
        <w:tabs>
          <w:tab w:val="clear" w:pos="227"/>
          <w:tab w:val="clear" w:pos="454"/>
          <w:tab w:val="clear" w:pos="907"/>
          <w:tab w:val="left" w:pos="900"/>
          <w:tab w:val="left" w:pos="9214"/>
        </w:tabs>
        <w:spacing w:line="360" w:lineRule="auto"/>
        <w:ind w:left="360"/>
        <w:jc w:val="thaiDistribute"/>
        <w:rPr>
          <w:rFonts w:ascii="Trebuchet MS" w:hAnsi="Trebuchet MS" w:cs="Arial"/>
          <w:sz w:val="18"/>
          <w:szCs w:val="18"/>
          <w:lang w:val="en-GB"/>
        </w:rPr>
      </w:pPr>
    </w:p>
    <w:tbl>
      <w:tblPr>
        <w:tblW w:w="9192" w:type="dxa"/>
        <w:tblInd w:w="315" w:type="dxa"/>
        <w:tblLayout w:type="fixed"/>
        <w:tblCellMar>
          <w:left w:w="0" w:type="dxa"/>
          <w:right w:w="0" w:type="dxa"/>
        </w:tblCellMar>
        <w:tblLook w:val="0000" w:firstRow="0" w:lastRow="0" w:firstColumn="0" w:lastColumn="0" w:noHBand="0" w:noVBand="0"/>
      </w:tblPr>
      <w:tblGrid>
        <w:gridCol w:w="3485"/>
        <w:gridCol w:w="1246"/>
        <w:gridCol w:w="238"/>
        <w:gridCol w:w="1251"/>
        <w:gridCol w:w="238"/>
        <w:gridCol w:w="1247"/>
        <w:gridCol w:w="238"/>
        <w:gridCol w:w="1249"/>
      </w:tblGrid>
      <w:tr w:rsidR="005F3A3B" w:rsidRPr="00306D97" w14:paraId="304B8CDC" w14:textId="77777777" w:rsidTr="00474313">
        <w:trPr>
          <w:cantSplit/>
          <w:trHeight w:val="343"/>
          <w:tblHeader/>
        </w:trPr>
        <w:tc>
          <w:tcPr>
            <w:tcW w:w="3485" w:type="dxa"/>
          </w:tcPr>
          <w:p w14:paraId="078F6346" w14:textId="7C6166A6" w:rsidR="005F3A3B" w:rsidRPr="00306D97" w:rsidRDefault="005F3A3B" w:rsidP="00012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52AF03E3"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DCC30EC" w14:textId="5B010F26"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6D7D747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34" w:type="dxa"/>
            <w:gridSpan w:val="3"/>
            <w:tcBorders>
              <w:bottom w:val="single" w:sz="4" w:space="0" w:color="auto"/>
            </w:tcBorders>
          </w:tcPr>
          <w:p w14:paraId="78C17A3B"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0EA1C47" w14:textId="2F660B05"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3A180E" w:rsidRPr="00306D97" w14:paraId="3816C25A" w14:textId="77777777" w:rsidTr="00474313">
        <w:trPr>
          <w:cantSplit/>
          <w:trHeight w:val="350"/>
          <w:tblHeader/>
        </w:trPr>
        <w:tc>
          <w:tcPr>
            <w:tcW w:w="3485" w:type="dxa"/>
            <w:vAlign w:val="bottom"/>
          </w:tcPr>
          <w:p w14:paraId="5D67AF2F"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vAlign w:val="bottom"/>
          </w:tcPr>
          <w:p w14:paraId="5BF50A16" w14:textId="19FEAF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A180E">
              <w:rPr>
                <w:rFonts w:ascii="Trebuchet MS" w:hAnsi="Trebuchet MS" w:cstheme="minorBidi"/>
                <w:sz w:val="18"/>
                <w:szCs w:val="18"/>
              </w:rPr>
              <w:t xml:space="preserve">31 March </w:t>
            </w:r>
            <w:r>
              <w:rPr>
                <w:rFonts w:ascii="Trebuchet MS" w:hAnsi="Trebuchet MS" w:cstheme="minorBidi"/>
                <w:sz w:val="18"/>
                <w:szCs w:val="18"/>
              </w:rPr>
              <w:br/>
            </w:r>
            <w:r w:rsidRPr="003A180E">
              <w:rPr>
                <w:rFonts w:ascii="Trebuchet MS" w:hAnsi="Trebuchet MS" w:cstheme="minorBidi"/>
                <w:sz w:val="18"/>
                <w:szCs w:val="18"/>
              </w:rPr>
              <w:t>2026</w:t>
            </w:r>
          </w:p>
        </w:tc>
        <w:tc>
          <w:tcPr>
            <w:tcW w:w="238" w:type="dxa"/>
            <w:vAlign w:val="bottom"/>
          </w:tcPr>
          <w:p w14:paraId="6290DA69"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6A17E7FA" w14:textId="01BE9C38"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c>
          <w:tcPr>
            <w:tcW w:w="238" w:type="dxa"/>
            <w:vAlign w:val="center"/>
          </w:tcPr>
          <w:p w14:paraId="322B48FF"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7" w:type="dxa"/>
            <w:tcBorders>
              <w:bottom w:val="single" w:sz="4" w:space="0" w:color="auto"/>
            </w:tcBorders>
            <w:vAlign w:val="bottom"/>
          </w:tcPr>
          <w:p w14:paraId="419C3D0C" w14:textId="6D39E3AF"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A180E">
              <w:rPr>
                <w:rFonts w:ascii="Trebuchet MS" w:hAnsi="Trebuchet MS" w:cstheme="minorBidi"/>
                <w:sz w:val="18"/>
                <w:szCs w:val="18"/>
              </w:rPr>
              <w:t xml:space="preserve">31 March </w:t>
            </w:r>
            <w:r>
              <w:rPr>
                <w:rFonts w:ascii="Trebuchet MS" w:hAnsi="Trebuchet MS" w:cstheme="minorBidi"/>
                <w:sz w:val="18"/>
                <w:szCs w:val="18"/>
              </w:rPr>
              <w:br/>
            </w:r>
            <w:r w:rsidRPr="003A180E">
              <w:rPr>
                <w:rFonts w:ascii="Trebuchet MS" w:hAnsi="Trebuchet MS" w:cstheme="minorBidi"/>
                <w:sz w:val="18"/>
                <w:szCs w:val="18"/>
              </w:rPr>
              <w:t>2026</w:t>
            </w:r>
          </w:p>
        </w:tc>
        <w:tc>
          <w:tcPr>
            <w:tcW w:w="238" w:type="dxa"/>
            <w:vAlign w:val="bottom"/>
          </w:tcPr>
          <w:p w14:paraId="21DECA1B"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7AFC31FD" w14:textId="2447125C"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r>
      <w:tr w:rsidR="005F3A3B" w:rsidRPr="00306D97" w14:paraId="40817218" w14:textId="77777777" w:rsidTr="00474313">
        <w:trPr>
          <w:cantSplit/>
          <w:trHeight w:val="352"/>
        </w:trPr>
        <w:tc>
          <w:tcPr>
            <w:tcW w:w="3485" w:type="dxa"/>
            <w:vAlign w:val="bottom"/>
          </w:tcPr>
          <w:p w14:paraId="496B404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tcPr>
          <w:p w14:paraId="0AE04340"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5880955D"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tcPr>
          <w:p w14:paraId="57EEE394"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029D99F5"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7" w:type="dxa"/>
          </w:tcPr>
          <w:p w14:paraId="732802C6"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tcPr>
          <w:p w14:paraId="60FF5DAA"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tcPr>
          <w:p w14:paraId="3FB93DB7"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3A180E" w:rsidRPr="00306D97" w14:paraId="4A7E15B6" w14:textId="77777777" w:rsidTr="00474313">
        <w:trPr>
          <w:cantSplit/>
          <w:trHeight w:val="162"/>
        </w:trPr>
        <w:tc>
          <w:tcPr>
            <w:tcW w:w="3485" w:type="dxa"/>
            <w:vAlign w:val="bottom"/>
          </w:tcPr>
          <w:p w14:paraId="1B28CD10"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Not yet due</w:t>
            </w:r>
          </w:p>
        </w:tc>
        <w:tc>
          <w:tcPr>
            <w:tcW w:w="1246" w:type="dxa"/>
            <w:vAlign w:val="bottom"/>
          </w:tcPr>
          <w:p w14:paraId="1712BFDD" w14:textId="6A41DAFA" w:rsidR="003A180E" w:rsidRPr="003A180E" w:rsidRDefault="0080342B"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w:t>
            </w:r>
            <w:r w:rsidR="00F37E49">
              <w:rPr>
                <w:rFonts w:ascii="Trebuchet MS" w:hAnsi="Trebuchet MS" w:cs="Cordia New"/>
                <w:sz w:val="18"/>
                <w:szCs w:val="18"/>
              </w:rPr>
              <w:t>41</w:t>
            </w:r>
            <w:r>
              <w:rPr>
                <w:rFonts w:ascii="Trebuchet MS" w:hAnsi="Trebuchet MS" w:cs="Cordia New"/>
                <w:sz w:val="18"/>
                <w:szCs w:val="18"/>
              </w:rPr>
              <w:t>,</w:t>
            </w:r>
            <w:r w:rsidR="00F37E49">
              <w:rPr>
                <w:rFonts w:ascii="Trebuchet MS" w:hAnsi="Trebuchet MS" w:cs="Cordia New"/>
                <w:sz w:val="18"/>
                <w:szCs w:val="18"/>
              </w:rPr>
              <w:t>21</w:t>
            </w:r>
            <w:r>
              <w:rPr>
                <w:rFonts w:ascii="Trebuchet MS" w:hAnsi="Trebuchet MS" w:cs="Cordia New"/>
                <w:sz w:val="18"/>
                <w:szCs w:val="18"/>
              </w:rPr>
              <w:t>7</w:t>
            </w:r>
          </w:p>
        </w:tc>
        <w:tc>
          <w:tcPr>
            <w:tcW w:w="238" w:type="dxa"/>
          </w:tcPr>
          <w:p w14:paraId="4557301E"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3CDDB688" w14:textId="16A93448"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129,546</w:t>
            </w:r>
          </w:p>
        </w:tc>
        <w:tc>
          <w:tcPr>
            <w:tcW w:w="238" w:type="dxa"/>
          </w:tcPr>
          <w:p w14:paraId="20B04BC3"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6572ED7" w14:textId="448E15B1" w:rsidR="003A180E" w:rsidRPr="003A180E" w:rsidRDefault="00B14774"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B14774">
              <w:rPr>
                <w:rFonts w:ascii="Trebuchet MS" w:hAnsi="Trebuchet MS" w:cs="Cordia New"/>
                <w:sz w:val="18"/>
                <w:szCs w:val="18"/>
              </w:rPr>
              <w:t>129,735</w:t>
            </w:r>
          </w:p>
        </w:tc>
        <w:tc>
          <w:tcPr>
            <w:tcW w:w="238" w:type="dxa"/>
          </w:tcPr>
          <w:p w14:paraId="79ACAE04"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709CCD54" w14:textId="40EE19A9"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120,475</w:t>
            </w:r>
          </w:p>
        </w:tc>
      </w:tr>
      <w:tr w:rsidR="003A180E" w:rsidRPr="00306D97" w14:paraId="5B03A2AD" w14:textId="77777777" w:rsidTr="00474313">
        <w:trPr>
          <w:cantSplit/>
          <w:trHeight w:val="108"/>
        </w:trPr>
        <w:tc>
          <w:tcPr>
            <w:tcW w:w="3485" w:type="dxa"/>
            <w:vAlign w:val="bottom"/>
          </w:tcPr>
          <w:p w14:paraId="6213CD3E" w14:textId="45B74170"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Overdue</w:t>
            </w:r>
          </w:p>
        </w:tc>
        <w:tc>
          <w:tcPr>
            <w:tcW w:w="1246" w:type="dxa"/>
            <w:vAlign w:val="bottom"/>
          </w:tcPr>
          <w:p w14:paraId="51B2C44E" w14:textId="14B6BABC"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tcPr>
          <w:p w14:paraId="5221C9A3"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541623B" w14:textId="1E6E6C20"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6862607A"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11C09A8"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tcPr>
          <w:p w14:paraId="4BAB23A2"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7F82E12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r>
      <w:tr w:rsidR="003A180E" w:rsidRPr="00306D97" w14:paraId="2A0A98E9" w14:textId="77777777" w:rsidTr="00474313">
        <w:trPr>
          <w:cantSplit/>
          <w:trHeight w:val="68"/>
        </w:trPr>
        <w:tc>
          <w:tcPr>
            <w:tcW w:w="3485" w:type="dxa"/>
            <w:vAlign w:val="bottom"/>
          </w:tcPr>
          <w:p w14:paraId="3584B212"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Less than 3 months</w:t>
            </w:r>
          </w:p>
        </w:tc>
        <w:tc>
          <w:tcPr>
            <w:tcW w:w="1246" w:type="dxa"/>
          </w:tcPr>
          <w:p w14:paraId="08B89DB3" w14:textId="7BA61485" w:rsidR="003A180E" w:rsidRPr="003A180E" w:rsidRDefault="0080342B"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76,</w:t>
            </w:r>
            <w:r w:rsidR="00F37E49">
              <w:rPr>
                <w:rFonts w:ascii="Trebuchet MS" w:hAnsi="Trebuchet MS" w:cs="Cordia New"/>
                <w:sz w:val="18"/>
                <w:szCs w:val="18"/>
              </w:rPr>
              <w:t>963</w:t>
            </w:r>
          </w:p>
        </w:tc>
        <w:tc>
          <w:tcPr>
            <w:tcW w:w="238" w:type="dxa"/>
          </w:tcPr>
          <w:p w14:paraId="2D868E15"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1E057BFF" w14:textId="73A7C2AC"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138,667</w:t>
            </w:r>
          </w:p>
        </w:tc>
        <w:tc>
          <w:tcPr>
            <w:tcW w:w="238" w:type="dxa"/>
          </w:tcPr>
          <w:p w14:paraId="53729A3C"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6E93DD44" w14:textId="2D8BE4C9" w:rsidR="003A180E" w:rsidRPr="003A180E" w:rsidRDefault="004F37A2"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Pr>
                <w:rFonts w:ascii="Trebuchet MS" w:hAnsi="Trebuchet MS" w:cs="Cordia New"/>
                <w:sz w:val="18"/>
                <w:szCs w:val="18"/>
              </w:rPr>
              <w:t>72,189</w:t>
            </w:r>
          </w:p>
        </w:tc>
        <w:tc>
          <w:tcPr>
            <w:tcW w:w="238" w:type="dxa"/>
          </w:tcPr>
          <w:p w14:paraId="399C620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3F689435" w14:textId="6430ED74"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132,940</w:t>
            </w:r>
          </w:p>
        </w:tc>
      </w:tr>
      <w:tr w:rsidR="003A180E" w:rsidRPr="00306D97" w14:paraId="4E524F7C" w14:textId="77777777" w:rsidTr="00474313">
        <w:trPr>
          <w:cantSplit/>
          <w:trHeight w:val="90"/>
        </w:trPr>
        <w:tc>
          <w:tcPr>
            <w:tcW w:w="3485" w:type="dxa"/>
            <w:vAlign w:val="bottom"/>
          </w:tcPr>
          <w:p w14:paraId="7398EC72"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3 - 6 months</w:t>
            </w:r>
          </w:p>
        </w:tc>
        <w:tc>
          <w:tcPr>
            <w:tcW w:w="1246" w:type="dxa"/>
          </w:tcPr>
          <w:p w14:paraId="2901D1A2" w14:textId="0545F5CC" w:rsidR="003A180E" w:rsidRPr="003A180E" w:rsidRDefault="0080342B"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26,455</w:t>
            </w:r>
          </w:p>
        </w:tc>
        <w:tc>
          <w:tcPr>
            <w:tcW w:w="238" w:type="dxa"/>
          </w:tcPr>
          <w:p w14:paraId="45D3FEA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0DC4AF7" w14:textId="6DFBB7DA"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34,626</w:t>
            </w:r>
          </w:p>
        </w:tc>
        <w:tc>
          <w:tcPr>
            <w:tcW w:w="238" w:type="dxa"/>
          </w:tcPr>
          <w:p w14:paraId="4E34D5D3"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5BFBCF4D" w14:textId="5EC03FF5" w:rsidR="003A180E" w:rsidRPr="003A180E" w:rsidRDefault="004F37A2"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25,059</w:t>
            </w:r>
          </w:p>
        </w:tc>
        <w:tc>
          <w:tcPr>
            <w:tcW w:w="238" w:type="dxa"/>
          </w:tcPr>
          <w:p w14:paraId="664C9A08"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23BE15AD" w14:textId="2A5B5242"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33,932</w:t>
            </w:r>
          </w:p>
        </w:tc>
      </w:tr>
      <w:tr w:rsidR="003A180E" w:rsidRPr="00306D97" w14:paraId="1F92950B" w14:textId="77777777" w:rsidTr="00474313">
        <w:trPr>
          <w:cantSplit/>
          <w:trHeight w:val="68"/>
        </w:trPr>
        <w:tc>
          <w:tcPr>
            <w:tcW w:w="3485" w:type="dxa"/>
            <w:vAlign w:val="bottom"/>
          </w:tcPr>
          <w:p w14:paraId="46C02662"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 xml:space="preserve">6 - 12 months </w:t>
            </w:r>
          </w:p>
        </w:tc>
        <w:tc>
          <w:tcPr>
            <w:tcW w:w="1246" w:type="dxa"/>
          </w:tcPr>
          <w:p w14:paraId="4B91908B" w14:textId="35C65DB9" w:rsidR="003A180E" w:rsidRPr="003A180E" w:rsidRDefault="0059341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18,526</w:t>
            </w:r>
          </w:p>
        </w:tc>
        <w:tc>
          <w:tcPr>
            <w:tcW w:w="238" w:type="dxa"/>
          </w:tcPr>
          <w:p w14:paraId="2A630934"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3464C82A" w14:textId="17FE6118"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20,857</w:t>
            </w:r>
          </w:p>
        </w:tc>
        <w:tc>
          <w:tcPr>
            <w:tcW w:w="238" w:type="dxa"/>
          </w:tcPr>
          <w:p w14:paraId="195FB68C"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07EAD0AF" w14:textId="6F97FFA0" w:rsidR="003A180E" w:rsidRPr="003A180E" w:rsidRDefault="004F37A2"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17,874</w:t>
            </w:r>
          </w:p>
        </w:tc>
        <w:tc>
          <w:tcPr>
            <w:tcW w:w="238" w:type="dxa"/>
          </w:tcPr>
          <w:p w14:paraId="56548969"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Pr>
          <w:p w14:paraId="0428780F" w14:textId="1FE816B6"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20,137</w:t>
            </w:r>
          </w:p>
        </w:tc>
      </w:tr>
      <w:tr w:rsidR="003A180E" w:rsidRPr="00306D97" w14:paraId="4CC09AB7" w14:textId="77777777" w:rsidTr="00474313">
        <w:trPr>
          <w:cantSplit/>
          <w:trHeight w:val="68"/>
        </w:trPr>
        <w:tc>
          <w:tcPr>
            <w:tcW w:w="3485" w:type="dxa"/>
            <w:vAlign w:val="bottom"/>
          </w:tcPr>
          <w:p w14:paraId="5FC89809" w14:textId="62F94AFF"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Pr>
                <w:rFonts w:ascii="Trebuchet MS" w:hAnsi="Trebuchet MS" w:cs="Arial"/>
                <w:sz w:val="18"/>
                <w:szCs w:val="18"/>
              </w:rPr>
              <w:t>1</w:t>
            </w:r>
            <w:r>
              <w:rPr>
                <w:rFonts w:ascii="Trebuchet MS" w:hAnsi="Trebuchet MS" w:cstheme="minorBidi"/>
                <w:sz w:val="18"/>
                <w:szCs w:val="18"/>
              </w:rPr>
              <w:t>2</w:t>
            </w:r>
            <w:r w:rsidRPr="00306D97">
              <w:rPr>
                <w:rFonts w:ascii="Trebuchet MS" w:hAnsi="Trebuchet MS" w:cs="Arial"/>
                <w:sz w:val="18"/>
                <w:szCs w:val="18"/>
              </w:rPr>
              <w:t xml:space="preserve"> - 1</w:t>
            </w:r>
            <w:r>
              <w:rPr>
                <w:rFonts w:ascii="Trebuchet MS" w:hAnsi="Trebuchet MS" w:cs="Arial"/>
                <w:sz w:val="18"/>
                <w:szCs w:val="18"/>
              </w:rPr>
              <w:t>5</w:t>
            </w:r>
            <w:r w:rsidRPr="00306D97">
              <w:rPr>
                <w:rFonts w:ascii="Trebuchet MS" w:hAnsi="Trebuchet MS" w:cs="Arial"/>
                <w:sz w:val="18"/>
                <w:szCs w:val="18"/>
              </w:rPr>
              <w:t xml:space="preserve"> months</w:t>
            </w:r>
          </w:p>
        </w:tc>
        <w:tc>
          <w:tcPr>
            <w:tcW w:w="1246" w:type="dxa"/>
          </w:tcPr>
          <w:p w14:paraId="2D7D8A48" w14:textId="1A45480F" w:rsidR="003A180E" w:rsidRPr="003A180E" w:rsidRDefault="00587ADA"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1,203</w:t>
            </w:r>
          </w:p>
        </w:tc>
        <w:tc>
          <w:tcPr>
            <w:tcW w:w="238" w:type="dxa"/>
          </w:tcPr>
          <w:p w14:paraId="442EAD0B"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4DB16460" w14:textId="5EAB5C10"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A180E">
              <w:rPr>
                <w:rFonts w:ascii="Trebuchet MS" w:hAnsi="Trebuchet MS" w:cs="Cordia New"/>
                <w:sz w:val="18"/>
                <w:szCs w:val="18"/>
              </w:rPr>
              <w:t>9,875</w:t>
            </w:r>
          </w:p>
        </w:tc>
        <w:tc>
          <w:tcPr>
            <w:tcW w:w="238" w:type="dxa"/>
          </w:tcPr>
          <w:p w14:paraId="29648780"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10AEFE10" w14:textId="2D6C07CB" w:rsidR="003A180E" w:rsidRPr="003A180E" w:rsidRDefault="004F37A2"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1,133</w:t>
            </w:r>
          </w:p>
        </w:tc>
        <w:tc>
          <w:tcPr>
            <w:tcW w:w="238" w:type="dxa"/>
          </w:tcPr>
          <w:p w14:paraId="24556702"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vAlign w:val="bottom"/>
          </w:tcPr>
          <w:p w14:paraId="7B5D7E3B" w14:textId="10427542"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A180E">
              <w:rPr>
                <w:rFonts w:ascii="Trebuchet MS" w:hAnsi="Trebuchet MS" w:cs="Cordia New"/>
                <w:sz w:val="18"/>
                <w:szCs w:val="18"/>
              </w:rPr>
              <w:t>9,849</w:t>
            </w:r>
          </w:p>
        </w:tc>
      </w:tr>
      <w:tr w:rsidR="003A180E" w:rsidRPr="00306D97" w14:paraId="7D692CDF" w14:textId="77777777" w:rsidTr="00474313">
        <w:trPr>
          <w:cantSplit/>
          <w:trHeight w:val="68"/>
        </w:trPr>
        <w:tc>
          <w:tcPr>
            <w:tcW w:w="3485" w:type="dxa"/>
            <w:vAlign w:val="bottom"/>
          </w:tcPr>
          <w:p w14:paraId="556C864F" w14:textId="20E31E6B"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More than 1</w:t>
            </w:r>
            <w:r>
              <w:rPr>
                <w:rFonts w:ascii="Trebuchet MS" w:hAnsi="Trebuchet MS" w:cs="Arial"/>
                <w:sz w:val="18"/>
                <w:szCs w:val="18"/>
              </w:rPr>
              <w:t>5</w:t>
            </w:r>
            <w:r w:rsidRPr="00306D97">
              <w:rPr>
                <w:rFonts w:ascii="Trebuchet MS" w:hAnsi="Trebuchet MS" w:cs="Arial"/>
                <w:sz w:val="18"/>
                <w:szCs w:val="18"/>
              </w:rPr>
              <w:t xml:space="preserve"> months</w:t>
            </w:r>
          </w:p>
        </w:tc>
        <w:tc>
          <w:tcPr>
            <w:tcW w:w="1246" w:type="dxa"/>
            <w:tcBorders>
              <w:bottom w:val="single" w:sz="4" w:space="0" w:color="auto"/>
            </w:tcBorders>
          </w:tcPr>
          <w:p w14:paraId="4B28659A" w14:textId="0F22183F" w:rsidR="003A180E" w:rsidRPr="003A180E" w:rsidRDefault="00587ADA"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8,710</w:t>
            </w:r>
          </w:p>
        </w:tc>
        <w:tc>
          <w:tcPr>
            <w:tcW w:w="238" w:type="dxa"/>
          </w:tcPr>
          <w:p w14:paraId="67CEA800"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4" w:space="0" w:color="auto"/>
            </w:tcBorders>
            <w:vAlign w:val="bottom"/>
          </w:tcPr>
          <w:p w14:paraId="7E0FE6C8" w14:textId="76519A99"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1,413</w:t>
            </w:r>
          </w:p>
        </w:tc>
        <w:tc>
          <w:tcPr>
            <w:tcW w:w="238" w:type="dxa"/>
          </w:tcPr>
          <w:p w14:paraId="43157E3E"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bottom w:val="single" w:sz="4" w:space="0" w:color="auto"/>
            </w:tcBorders>
            <w:vAlign w:val="bottom"/>
          </w:tcPr>
          <w:p w14:paraId="2A98E678" w14:textId="64FD1FC7" w:rsidR="003A180E" w:rsidRPr="003A180E" w:rsidRDefault="004F37A2"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8,710</w:t>
            </w:r>
          </w:p>
        </w:tc>
        <w:tc>
          <w:tcPr>
            <w:tcW w:w="238" w:type="dxa"/>
          </w:tcPr>
          <w:p w14:paraId="46CE4A2F"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4" w:space="0" w:color="auto"/>
            </w:tcBorders>
            <w:vAlign w:val="bottom"/>
          </w:tcPr>
          <w:p w14:paraId="7300B693" w14:textId="3728BE7D"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1,275</w:t>
            </w:r>
          </w:p>
        </w:tc>
      </w:tr>
      <w:tr w:rsidR="003A180E" w:rsidRPr="00306D97" w14:paraId="77B5BAB5" w14:textId="77777777" w:rsidTr="00474313">
        <w:trPr>
          <w:cantSplit/>
          <w:trHeight w:val="58"/>
        </w:trPr>
        <w:tc>
          <w:tcPr>
            <w:tcW w:w="3485" w:type="dxa"/>
            <w:vAlign w:val="bottom"/>
          </w:tcPr>
          <w:p w14:paraId="46EB5070" w14:textId="77777777" w:rsidR="003A180E" w:rsidRPr="001D095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r w:rsidRPr="001D095E">
              <w:rPr>
                <w:rFonts w:ascii="Trebuchet MS" w:hAnsi="Trebuchet MS" w:cs="Arial"/>
                <w:sz w:val="18"/>
                <w:szCs w:val="18"/>
              </w:rPr>
              <w:t>Total</w:t>
            </w:r>
          </w:p>
        </w:tc>
        <w:tc>
          <w:tcPr>
            <w:tcW w:w="1246" w:type="dxa"/>
            <w:tcBorders>
              <w:top w:val="single" w:sz="4" w:space="0" w:color="auto"/>
            </w:tcBorders>
          </w:tcPr>
          <w:p w14:paraId="714A532A" w14:textId="24CDA618" w:rsidR="003A180E" w:rsidRPr="003A180E" w:rsidRDefault="00587ADA"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Pr>
                <w:rFonts w:ascii="Trebuchet MS" w:hAnsi="Trebuchet MS" w:cs="Cordia New"/>
                <w:sz w:val="18"/>
                <w:szCs w:val="18"/>
              </w:rPr>
              <w:t>2</w:t>
            </w:r>
            <w:r w:rsidR="00F37E49">
              <w:rPr>
                <w:rFonts w:ascii="Trebuchet MS" w:hAnsi="Trebuchet MS" w:cs="Cordia New"/>
                <w:sz w:val="18"/>
                <w:szCs w:val="18"/>
              </w:rPr>
              <w:t>73</w:t>
            </w:r>
            <w:r>
              <w:rPr>
                <w:rFonts w:ascii="Trebuchet MS" w:hAnsi="Trebuchet MS" w:cs="Cordia New"/>
                <w:sz w:val="18"/>
                <w:szCs w:val="18"/>
              </w:rPr>
              <w:t>,</w:t>
            </w:r>
            <w:r w:rsidR="00F37E49">
              <w:rPr>
                <w:rFonts w:ascii="Trebuchet MS" w:hAnsi="Trebuchet MS" w:cs="Cordia New"/>
                <w:sz w:val="18"/>
                <w:szCs w:val="18"/>
              </w:rPr>
              <w:t>0</w:t>
            </w:r>
            <w:r>
              <w:rPr>
                <w:rFonts w:ascii="Trebuchet MS" w:hAnsi="Trebuchet MS" w:cs="Cordia New"/>
                <w:sz w:val="18"/>
                <w:szCs w:val="18"/>
              </w:rPr>
              <w:t>7</w:t>
            </w:r>
            <w:r w:rsidR="00F37E49">
              <w:rPr>
                <w:rFonts w:ascii="Trebuchet MS" w:hAnsi="Trebuchet MS" w:cs="Cordia New"/>
                <w:sz w:val="18"/>
                <w:szCs w:val="18"/>
              </w:rPr>
              <w:t>4</w:t>
            </w:r>
          </w:p>
        </w:tc>
        <w:tc>
          <w:tcPr>
            <w:tcW w:w="238" w:type="dxa"/>
          </w:tcPr>
          <w:p w14:paraId="4B6563EC"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tcBorders>
            <w:vAlign w:val="bottom"/>
          </w:tcPr>
          <w:p w14:paraId="0BB743B5" w14:textId="56F144C6"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334,984</w:t>
            </w:r>
          </w:p>
        </w:tc>
        <w:tc>
          <w:tcPr>
            <w:tcW w:w="238" w:type="dxa"/>
          </w:tcPr>
          <w:p w14:paraId="10AD2A9C"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tcBorders>
          </w:tcPr>
          <w:p w14:paraId="5E484A75" w14:textId="4D8F1271" w:rsidR="003A180E" w:rsidRPr="003A180E" w:rsidRDefault="00FA5CFC"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FA5CFC">
              <w:rPr>
                <w:rFonts w:ascii="Trebuchet MS" w:hAnsi="Trebuchet MS" w:cs="Cordia New"/>
                <w:sz w:val="18"/>
                <w:szCs w:val="18"/>
              </w:rPr>
              <w:t>254,700</w:t>
            </w:r>
          </w:p>
        </w:tc>
        <w:tc>
          <w:tcPr>
            <w:tcW w:w="238" w:type="dxa"/>
          </w:tcPr>
          <w:p w14:paraId="165D55A7"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tcBorders>
          </w:tcPr>
          <w:p w14:paraId="15ABB7C5" w14:textId="2A87A9CB"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318,608</w:t>
            </w:r>
          </w:p>
        </w:tc>
      </w:tr>
      <w:tr w:rsidR="003A180E" w:rsidRPr="00306D97" w14:paraId="701BBBE5" w14:textId="77777777" w:rsidTr="00474313">
        <w:trPr>
          <w:cantSplit/>
          <w:trHeight w:val="171"/>
        </w:trPr>
        <w:tc>
          <w:tcPr>
            <w:tcW w:w="3485" w:type="dxa"/>
            <w:vAlign w:val="bottom"/>
          </w:tcPr>
          <w:p w14:paraId="11C8B029" w14:textId="3BEDADF5" w:rsidR="003A180E" w:rsidRPr="001D095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Pr>
                <w:rFonts w:ascii="Trebuchet MS" w:hAnsi="Trebuchet MS" w:cs="Arial"/>
                <w:sz w:val="18"/>
                <w:szCs w:val="18"/>
              </w:rPr>
            </w:pPr>
            <w:r w:rsidRPr="001D095E">
              <w:rPr>
                <w:rFonts w:ascii="Trebuchet MS" w:hAnsi="Trebuchet MS" w:cs="Arial"/>
                <w:sz w:val="18"/>
                <w:szCs w:val="18"/>
                <w:u w:val="single"/>
              </w:rPr>
              <w:t>Less</w:t>
            </w:r>
            <w:r w:rsidRPr="001D095E">
              <w:rPr>
                <w:rFonts w:ascii="Trebuchet MS" w:hAnsi="Trebuchet MS" w:cs="Arial"/>
                <w:sz w:val="18"/>
                <w:szCs w:val="18"/>
              </w:rPr>
              <w:t xml:space="preserve"> Allowance for expected credit losses</w:t>
            </w:r>
          </w:p>
        </w:tc>
        <w:tc>
          <w:tcPr>
            <w:tcW w:w="1246" w:type="dxa"/>
            <w:vAlign w:val="bottom"/>
          </w:tcPr>
          <w:p w14:paraId="2FFE19BC" w14:textId="6CFBF940" w:rsidR="003A180E" w:rsidRPr="003A180E" w:rsidRDefault="008C3774"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A180E">
              <w:rPr>
                <w:rFonts w:ascii="Trebuchet MS" w:hAnsi="Trebuchet MS" w:cs="Cordia New"/>
                <w:sz w:val="18"/>
                <w:szCs w:val="18"/>
              </w:rPr>
              <w:t>(</w:t>
            </w:r>
            <w:r>
              <w:rPr>
                <w:rFonts w:ascii="Trebuchet MS" w:hAnsi="Trebuchet MS" w:cs="Cordia New"/>
                <w:sz w:val="18"/>
                <w:szCs w:val="18"/>
              </w:rPr>
              <w:t>9</w:t>
            </w:r>
            <w:r w:rsidRPr="003A180E">
              <w:rPr>
                <w:rFonts w:ascii="Trebuchet MS" w:hAnsi="Trebuchet MS" w:cs="Cordia New"/>
                <w:sz w:val="18"/>
                <w:szCs w:val="18"/>
              </w:rPr>
              <w:t>,</w:t>
            </w:r>
            <w:r>
              <w:rPr>
                <w:rFonts w:ascii="Trebuchet MS" w:hAnsi="Trebuchet MS" w:cs="Cordia New"/>
                <w:sz w:val="18"/>
                <w:szCs w:val="18"/>
              </w:rPr>
              <w:t>332</w:t>
            </w:r>
            <w:r w:rsidRPr="003A180E">
              <w:rPr>
                <w:rFonts w:ascii="Trebuchet MS" w:hAnsi="Trebuchet MS" w:cs="Cordia New"/>
                <w:sz w:val="18"/>
                <w:szCs w:val="18"/>
              </w:rPr>
              <w:t>)</w:t>
            </w:r>
          </w:p>
        </w:tc>
        <w:tc>
          <w:tcPr>
            <w:tcW w:w="238" w:type="dxa"/>
          </w:tcPr>
          <w:p w14:paraId="422E0269"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vAlign w:val="bottom"/>
          </w:tcPr>
          <w:p w14:paraId="7A1F4A10" w14:textId="373F680A"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(8,389)</w:t>
            </w:r>
          </w:p>
        </w:tc>
        <w:tc>
          <w:tcPr>
            <w:tcW w:w="238" w:type="dxa"/>
          </w:tcPr>
          <w:p w14:paraId="1D693270"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vAlign w:val="bottom"/>
          </w:tcPr>
          <w:p w14:paraId="67C0B872" w14:textId="43D37AB1" w:rsidR="003A180E" w:rsidRPr="003A180E" w:rsidRDefault="008C3774"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A180E">
              <w:rPr>
                <w:rFonts w:ascii="Trebuchet MS" w:hAnsi="Trebuchet MS" w:cs="Cordia New"/>
                <w:sz w:val="18"/>
                <w:szCs w:val="18"/>
              </w:rPr>
              <w:t>(</w:t>
            </w:r>
            <w:r>
              <w:rPr>
                <w:rFonts w:ascii="Trebuchet MS" w:hAnsi="Trebuchet MS" w:cs="Cordia New"/>
                <w:sz w:val="18"/>
                <w:szCs w:val="18"/>
              </w:rPr>
              <w:t>9</w:t>
            </w:r>
            <w:r w:rsidRPr="003A180E">
              <w:rPr>
                <w:rFonts w:ascii="Trebuchet MS" w:hAnsi="Trebuchet MS" w:cs="Cordia New"/>
                <w:sz w:val="18"/>
                <w:szCs w:val="18"/>
              </w:rPr>
              <w:t>,</w:t>
            </w:r>
            <w:r>
              <w:rPr>
                <w:rFonts w:ascii="Trebuchet MS" w:hAnsi="Trebuchet MS" w:cs="Cordia New"/>
                <w:sz w:val="18"/>
                <w:szCs w:val="18"/>
              </w:rPr>
              <w:t>332</w:t>
            </w:r>
            <w:r w:rsidRPr="003A180E">
              <w:rPr>
                <w:rFonts w:ascii="Trebuchet MS" w:hAnsi="Trebuchet MS" w:cs="Cordia New"/>
                <w:sz w:val="18"/>
                <w:szCs w:val="18"/>
              </w:rPr>
              <w:t>)</w:t>
            </w:r>
          </w:p>
        </w:tc>
        <w:tc>
          <w:tcPr>
            <w:tcW w:w="238" w:type="dxa"/>
          </w:tcPr>
          <w:p w14:paraId="6770CB5F"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vAlign w:val="bottom"/>
          </w:tcPr>
          <w:p w14:paraId="6D36F32B" w14:textId="16A6EFC6"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(8,389)</w:t>
            </w:r>
          </w:p>
        </w:tc>
      </w:tr>
      <w:tr w:rsidR="003A180E" w:rsidRPr="00306D97" w14:paraId="72E475F1" w14:textId="77777777" w:rsidTr="00474313">
        <w:trPr>
          <w:cantSplit/>
          <w:trHeight w:val="278"/>
        </w:trPr>
        <w:tc>
          <w:tcPr>
            <w:tcW w:w="3485" w:type="dxa"/>
            <w:vAlign w:val="bottom"/>
          </w:tcPr>
          <w:p w14:paraId="73042305"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3"/>
              <w:rPr>
                <w:rFonts w:ascii="Trebuchet MS" w:hAnsi="Trebuchet MS" w:cs="Arial"/>
                <w:sz w:val="18"/>
                <w:szCs w:val="18"/>
              </w:rPr>
            </w:pPr>
            <w:r w:rsidRPr="00306D97">
              <w:rPr>
                <w:rFonts w:ascii="Trebuchet MS" w:hAnsi="Trebuchet MS" w:cs="Arial"/>
                <w:sz w:val="18"/>
                <w:szCs w:val="18"/>
              </w:rPr>
              <w:t>Net</w:t>
            </w:r>
          </w:p>
        </w:tc>
        <w:tc>
          <w:tcPr>
            <w:tcW w:w="1246" w:type="dxa"/>
            <w:tcBorders>
              <w:top w:val="single" w:sz="4" w:space="0" w:color="auto"/>
              <w:left w:val="nil"/>
              <w:bottom w:val="single" w:sz="12" w:space="0" w:color="auto"/>
              <w:right w:val="nil"/>
            </w:tcBorders>
          </w:tcPr>
          <w:p w14:paraId="704167FA" w14:textId="1CDBF775" w:rsidR="003A180E" w:rsidRPr="003A180E" w:rsidRDefault="00E2658B"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E2658B">
              <w:rPr>
                <w:rFonts w:ascii="Trebuchet MS" w:hAnsi="Trebuchet MS" w:cs="Cordia New"/>
                <w:sz w:val="18"/>
                <w:szCs w:val="18"/>
              </w:rPr>
              <w:t>2</w:t>
            </w:r>
            <w:r w:rsidR="00F37E49">
              <w:rPr>
                <w:rFonts w:ascii="Trebuchet MS" w:hAnsi="Trebuchet MS" w:cs="Cordia New"/>
                <w:sz w:val="18"/>
                <w:szCs w:val="18"/>
              </w:rPr>
              <w:t>63</w:t>
            </w:r>
            <w:r w:rsidRPr="00E2658B">
              <w:rPr>
                <w:rFonts w:ascii="Trebuchet MS" w:hAnsi="Trebuchet MS" w:cs="Cordia New"/>
                <w:sz w:val="18"/>
                <w:szCs w:val="18"/>
              </w:rPr>
              <w:t>,</w:t>
            </w:r>
            <w:r w:rsidR="00F37E49">
              <w:rPr>
                <w:rFonts w:ascii="Trebuchet MS" w:hAnsi="Trebuchet MS" w:cs="Cordia New"/>
                <w:sz w:val="18"/>
                <w:szCs w:val="18"/>
              </w:rPr>
              <w:t>742</w:t>
            </w:r>
          </w:p>
        </w:tc>
        <w:tc>
          <w:tcPr>
            <w:tcW w:w="238" w:type="dxa"/>
          </w:tcPr>
          <w:p w14:paraId="183EDFDB"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bottom w:val="single" w:sz="12" w:space="0" w:color="auto"/>
            </w:tcBorders>
            <w:vAlign w:val="bottom"/>
          </w:tcPr>
          <w:p w14:paraId="3F1E8124" w14:textId="4273C90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326,595</w:t>
            </w:r>
          </w:p>
        </w:tc>
        <w:tc>
          <w:tcPr>
            <w:tcW w:w="238" w:type="dxa"/>
          </w:tcPr>
          <w:p w14:paraId="104D1ED8"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left w:val="nil"/>
              <w:bottom w:val="single" w:sz="12" w:space="0" w:color="auto"/>
              <w:right w:val="nil"/>
            </w:tcBorders>
            <w:vAlign w:val="bottom"/>
          </w:tcPr>
          <w:p w14:paraId="79A4F2FF" w14:textId="0A68CE77" w:rsidR="003A180E" w:rsidRPr="003A180E" w:rsidRDefault="00526B4B"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526B4B">
              <w:rPr>
                <w:rFonts w:ascii="Trebuchet MS" w:hAnsi="Trebuchet MS" w:cs="Cordia New"/>
                <w:sz w:val="18"/>
                <w:szCs w:val="18"/>
              </w:rPr>
              <w:t>245,368</w:t>
            </w:r>
          </w:p>
        </w:tc>
        <w:tc>
          <w:tcPr>
            <w:tcW w:w="238" w:type="dxa"/>
          </w:tcPr>
          <w:p w14:paraId="480B191F"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bottom w:val="single" w:sz="12" w:space="0" w:color="auto"/>
            </w:tcBorders>
            <w:vAlign w:val="bottom"/>
          </w:tcPr>
          <w:p w14:paraId="6CCF9718" w14:textId="66D7A458"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310,219</w:t>
            </w:r>
          </w:p>
        </w:tc>
      </w:tr>
    </w:tbl>
    <w:p w14:paraId="489A81C8" w14:textId="5D636631" w:rsidR="00212DBD" w:rsidRDefault="006B406D" w:rsidP="00FF523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lastRenderedPageBreak/>
        <w:t>INVESTMENT</w:t>
      </w:r>
      <w:r w:rsidRPr="00306D97">
        <w:rPr>
          <w:rFonts w:ascii="Trebuchet MS" w:hAnsi="Trebuchet MS" w:cs="Arial"/>
          <w:b/>
          <w:bCs/>
          <w:sz w:val="18"/>
          <w:szCs w:val="18"/>
          <w:lang w:val="en-GB"/>
        </w:rPr>
        <w:t xml:space="preserve"> IN SUBSIDIAR</w:t>
      </w:r>
      <w:r w:rsidR="00D720BD" w:rsidRPr="00306D97">
        <w:rPr>
          <w:rFonts w:ascii="Trebuchet MS" w:hAnsi="Trebuchet MS" w:cs="Arial"/>
          <w:b/>
          <w:bCs/>
          <w:sz w:val="18"/>
          <w:szCs w:val="18"/>
          <w:lang w:val="en-GB"/>
        </w:rPr>
        <w:t>Y</w:t>
      </w:r>
    </w:p>
    <w:p w14:paraId="5DA032CC" w14:textId="77777777" w:rsidR="00563EA8" w:rsidRPr="00306D97" w:rsidRDefault="00563EA8" w:rsidP="0056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left="360" w:right="-14"/>
        <w:jc w:val="thaiDistribute"/>
        <w:rPr>
          <w:rFonts w:ascii="Trebuchet MS" w:hAnsi="Trebuchet MS" w:cs="Arial"/>
          <w:b/>
          <w:bCs/>
          <w:sz w:val="18"/>
          <w:szCs w:val="18"/>
          <w:lang w:val="en-GB"/>
        </w:rPr>
      </w:pPr>
    </w:p>
    <w:tbl>
      <w:tblPr>
        <w:tblW w:w="9221" w:type="dxa"/>
        <w:tblInd w:w="270" w:type="dxa"/>
        <w:tblLayout w:type="fixed"/>
        <w:tblLook w:val="0000" w:firstRow="0" w:lastRow="0" w:firstColumn="0" w:lastColumn="0" w:noHBand="0" w:noVBand="0"/>
      </w:tblPr>
      <w:tblGrid>
        <w:gridCol w:w="2700"/>
        <w:gridCol w:w="815"/>
        <w:gridCol w:w="815"/>
        <w:gridCol w:w="815"/>
        <w:gridCol w:w="815"/>
        <w:gridCol w:w="815"/>
        <w:gridCol w:w="815"/>
        <w:gridCol w:w="815"/>
        <w:gridCol w:w="816"/>
      </w:tblGrid>
      <w:tr w:rsidR="00FD4C7B" w:rsidRPr="00306D97" w14:paraId="07A15808" w14:textId="77777777" w:rsidTr="00B97E89">
        <w:trPr>
          <w:cantSplit/>
          <w:trHeight w:val="252"/>
        </w:trPr>
        <w:tc>
          <w:tcPr>
            <w:tcW w:w="2700" w:type="dxa"/>
          </w:tcPr>
          <w:p w14:paraId="4325F7A3" w14:textId="36DE62DB" w:rsidR="00212DBD" w:rsidRPr="00306D97" w:rsidRDefault="00FF523A"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6"/>
              <w:rPr>
                <w:rFonts w:ascii="Trebuchet MS" w:hAnsi="Trebuchet MS" w:cs="Arial"/>
                <w:sz w:val="16"/>
                <w:szCs w:val="16"/>
              </w:rPr>
            </w:pPr>
            <w:r w:rsidRPr="00306D97">
              <w:rPr>
                <w:rFonts w:ascii="Trebuchet MS" w:hAnsi="Trebuchet MS" w:cs="Arial"/>
                <w:sz w:val="16"/>
                <w:szCs w:val="16"/>
              </w:rPr>
              <w:t>(</w:t>
            </w:r>
            <w:proofErr w:type="gramStart"/>
            <w:r w:rsidRPr="00306D97">
              <w:rPr>
                <w:rFonts w:ascii="Trebuchet MS" w:hAnsi="Trebuchet MS" w:cs="Arial"/>
                <w:sz w:val="16"/>
                <w:szCs w:val="16"/>
              </w:rPr>
              <w:t>Unit :</w:t>
            </w:r>
            <w:proofErr w:type="gramEnd"/>
            <w:r w:rsidRPr="00306D97">
              <w:rPr>
                <w:rFonts w:ascii="Trebuchet MS" w:hAnsi="Trebuchet MS" w:cs="Arial"/>
                <w:sz w:val="16"/>
                <w:szCs w:val="16"/>
              </w:rPr>
              <w:t xml:space="preserve"> Thousand Baht)</w:t>
            </w:r>
          </w:p>
        </w:tc>
        <w:tc>
          <w:tcPr>
            <w:tcW w:w="6521" w:type="dxa"/>
            <w:gridSpan w:val="8"/>
          </w:tcPr>
          <w:p w14:paraId="2299F6E4" w14:textId="0C4F1C10" w:rsidR="00212DBD" w:rsidRPr="00306D97" w:rsidRDefault="00212DBD" w:rsidP="00B97E8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40" w:lineRule="exact"/>
              <w:ind w:left="-45" w:right="6"/>
              <w:jc w:val="center"/>
              <w:rPr>
                <w:rFonts w:ascii="Trebuchet MS" w:hAnsi="Trebuchet MS" w:cs="Arial"/>
                <w:sz w:val="16"/>
                <w:szCs w:val="16"/>
              </w:rPr>
            </w:pPr>
            <w:r w:rsidRPr="00306D97">
              <w:rPr>
                <w:rFonts w:ascii="Trebuchet MS" w:hAnsi="Trebuchet MS" w:cs="Arial"/>
                <w:sz w:val="16"/>
                <w:szCs w:val="16"/>
              </w:rPr>
              <w:t xml:space="preserve">Separate </w:t>
            </w:r>
            <w:r w:rsidR="00880C14" w:rsidRPr="00306D97">
              <w:rPr>
                <w:rFonts w:ascii="Trebuchet MS" w:hAnsi="Trebuchet MS" w:cs="Arial"/>
                <w:sz w:val="16"/>
                <w:szCs w:val="16"/>
              </w:rPr>
              <w:t>financial information</w:t>
            </w:r>
          </w:p>
        </w:tc>
      </w:tr>
      <w:tr w:rsidR="00FD4C7B" w:rsidRPr="00306D97" w14:paraId="4C150503" w14:textId="77777777" w:rsidTr="00B97E89">
        <w:trPr>
          <w:cantSplit/>
        </w:trPr>
        <w:tc>
          <w:tcPr>
            <w:tcW w:w="2700" w:type="dxa"/>
          </w:tcPr>
          <w:p w14:paraId="53BADE28"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1630" w:type="dxa"/>
            <w:gridSpan w:val="2"/>
            <w:vAlign w:val="bottom"/>
          </w:tcPr>
          <w:p w14:paraId="42E987A9" w14:textId="19878CAB"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Paid</w:t>
            </w:r>
            <w:r w:rsidRPr="00306D97">
              <w:rPr>
                <w:rFonts w:ascii="Trebuchet MS" w:hAnsi="Trebuchet MS" w:cs="Arial"/>
                <w:sz w:val="16"/>
                <w:szCs w:val="16"/>
                <w:lang w:val="en-GB"/>
              </w:rPr>
              <w:t>-</w:t>
            </w:r>
            <w:r w:rsidRPr="00306D97">
              <w:rPr>
                <w:rFonts w:ascii="Trebuchet MS" w:hAnsi="Trebuchet MS" w:cs="Arial"/>
                <w:sz w:val="16"/>
                <w:szCs w:val="16"/>
              </w:rPr>
              <w:t>up capital</w:t>
            </w:r>
          </w:p>
        </w:tc>
        <w:tc>
          <w:tcPr>
            <w:tcW w:w="1630" w:type="dxa"/>
            <w:gridSpan w:val="2"/>
            <w:vAlign w:val="bottom"/>
          </w:tcPr>
          <w:p w14:paraId="14064426"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cs/>
              </w:rPr>
            </w:pPr>
            <w:r w:rsidRPr="00306D97">
              <w:rPr>
                <w:rFonts w:ascii="Trebuchet MS" w:hAnsi="Trebuchet MS" w:cs="Arial"/>
                <w:sz w:val="16"/>
                <w:szCs w:val="16"/>
              </w:rPr>
              <w:t>Percentage of shareholding</w:t>
            </w:r>
          </w:p>
        </w:tc>
        <w:tc>
          <w:tcPr>
            <w:tcW w:w="1630" w:type="dxa"/>
            <w:gridSpan w:val="2"/>
            <w:vAlign w:val="bottom"/>
          </w:tcPr>
          <w:p w14:paraId="4F7132E8"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Cost method</w:t>
            </w:r>
          </w:p>
        </w:tc>
        <w:tc>
          <w:tcPr>
            <w:tcW w:w="1631" w:type="dxa"/>
            <w:gridSpan w:val="2"/>
            <w:vAlign w:val="bottom"/>
          </w:tcPr>
          <w:p w14:paraId="44BAC499"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Dividend income</w:t>
            </w:r>
          </w:p>
        </w:tc>
      </w:tr>
      <w:tr w:rsidR="003A180E" w:rsidRPr="00306D97" w14:paraId="441BC939" w14:textId="77777777" w:rsidTr="00B97E89">
        <w:trPr>
          <w:cantSplit/>
        </w:trPr>
        <w:tc>
          <w:tcPr>
            <w:tcW w:w="2700" w:type="dxa"/>
          </w:tcPr>
          <w:p w14:paraId="5D6E1F5A" w14:textId="77777777" w:rsidR="003A180E" w:rsidRPr="00306D97" w:rsidRDefault="003A180E" w:rsidP="003A180E">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815" w:type="dxa"/>
          </w:tcPr>
          <w:p w14:paraId="71A0C7B4" w14:textId="50FCBF4B" w:rsidR="003A180E" w:rsidRDefault="003A180E" w:rsidP="003A180E">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31 Mar</w:t>
            </w:r>
          </w:p>
          <w:p w14:paraId="272E9EAA" w14:textId="34F4C395" w:rsidR="003A180E" w:rsidRPr="00306D97" w:rsidRDefault="003A180E" w:rsidP="003A180E">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5" w:type="dxa"/>
          </w:tcPr>
          <w:p w14:paraId="4289B51A" w14:textId="72198ECD" w:rsidR="003A180E" w:rsidRPr="00306D97" w:rsidRDefault="003A180E" w:rsidP="003A180E">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c>
          <w:tcPr>
            <w:tcW w:w="815" w:type="dxa"/>
          </w:tcPr>
          <w:p w14:paraId="5EE3CE2D" w14:textId="77777777" w:rsidR="003A180E" w:rsidRDefault="003A180E" w:rsidP="003A180E">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31 Mar</w:t>
            </w:r>
          </w:p>
          <w:p w14:paraId="5FA36990" w14:textId="64697800" w:rsidR="003A180E" w:rsidRPr="00306D97" w:rsidRDefault="003A180E" w:rsidP="003A180E">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5" w:type="dxa"/>
          </w:tcPr>
          <w:p w14:paraId="1B15976D" w14:textId="16CDB03E" w:rsidR="003A180E" w:rsidRPr="00306D97" w:rsidRDefault="003A180E" w:rsidP="003A180E">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c>
          <w:tcPr>
            <w:tcW w:w="815" w:type="dxa"/>
          </w:tcPr>
          <w:p w14:paraId="60EA4EE4" w14:textId="77777777" w:rsidR="003A180E" w:rsidRDefault="003A180E" w:rsidP="003A180E">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31 Mar</w:t>
            </w:r>
          </w:p>
          <w:p w14:paraId="222F7544" w14:textId="17E1684F" w:rsidR="003A180E" w:rsidRPr="00306D97" w:rsidRDefault="003A180E" w:rsidP="003A180E">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5" w:type="dxa"/>
          </w:tcPr>
          <w:p w14:paraId="11B26EEC" w14:textId="5859443C" w:rsidR="003A180E" w:rsidRPr="00306D97" w:rsidRDefault="003A180E" w:rsidP="003A180E">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c>
          <w:tcPr>
            <w:tcW w:w="815" w:type="dxa"/>
          </w:tcPr>
          <w:p w14:paraId="5C8EE715" w14:textId="77777777" w:rsidR="003A180E" w:rsidRDefault="003A180E" w:rsidP="003A180E">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31 Mar</w:t>
            </w:r>
          </w:p>
          <w:p w14:paraId="52ACB9C7" w14:textId="7143EEE3" w:rsidR="003A180E" w:rsidRPr="00306D97" w:rsidRDefault="003A180E" w:rsidP="003A180E">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6" w:type="dxa"/>
          </w:tcPr>
          <w:p w14:paraId="475FDFDC" w14:textId="1A04A4B8" w:rsidR="003A180E" w:rsidRPr="00306D97" w:rsidRDefault="003A180E" w:rsidP="003A180E">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r>
      <w:tr w:rsidR="00FD4C7B" w:rsidRPr="00306D97" w14:paraId="36C34FAF" w14:textId="77777777" w:rsidTr="00B97E89">
        <w:trPr>
          <w:cantSplit/>
        </w:trPr>
        <w:tc>
          <w:tcPr>
            <w:tcW w:w="2700" w:type="dxa"/>
          </w:tcPr>
          <w:p w14:paraId="7903626D" w14:textId="77777777" w:rsidR="00212DBD" w:rsidRPr="00306D97" w:rsidRDefault="00212DBD" w:rsidP="00B97E89">
            <w:pPr>
              <w:pStyle w:val="BodyText"/>
              <w:tabs>
                <w:tab w:val="clear" w:pos="227"/>
                <w:tab w:val="clear" w:pos="1644"/>
              </w:tabs>
              <w:spacing w:after="0" w:line="340" w:lineRule="exact"/>
              <w:ind w:left="-42"/>
              <w:rPr>
                <w:rFonts w:ascii="Trebuchet MS" w:hAnsi="Trebuchet MS" w:cs="Arial"/>
                <w:sz w:val="16"/>
                <w:szCs w:val="16"/>
                <w:cs/>
              </w:rPr>
            </w:pPr>
          </w:p>
        </w:tc>
        <w:tc>
          <w:tcPr>
            <w:tcW w:w="815" w:type="dxa"/>
          </w:tcPr>
          <w:p w14:paraId="11E3DDD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6DC17C41"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32C8C7F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BAB4BFB"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58EB772"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5F207365"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7AF7C181"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6" w:type="dxa"/>
          </w:tcPr>
          <w:p w14:paraId="0DC76D93"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rPr>
            </w:pPr>
          </w:p>
        </w:tc>
      </w:tr>
      <w:tr w:rsidR="005C16D2" w:rsidRPr="00306D97" w14:paraId="1E6C5112" w14:textId="77777777" w:rsidTr="006A31B8">
        <w:trPr>
          <w:cantSplit/>
          <w:trHeight w:val="57"/>
        </w:trPr>
        <w:tc>
          <w:tcPr>
            <w:tcW w:w="2700" w:type="dxa"/>
          </w:tcPr>
          <w:p w14:paraId="7DD4B7A6"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50" w:right="-133" w:hanging="150"/>
              <w:rPr>
                <w:rFonts w:ascii="Trebuchet MS" w:hAnsi="Trebuchet MS" w:cs="Arial"/>
                <w:sz w:val="16"/>
                <w:szCs w:val="16"/>
                <w:cs/>
              </w:rPr>
            </w:pPr>
            <w:r w:rsidRPr="00306D97">
              <w:rPr>
                <w:rFonts w:ascii="Trebuchet MS" w:hAnsi="Trebuchet MS" w:cs="Arial"/>
                <w:sz w:val="16"/>
                <w:szCs w:val="16"/>
              </w:rPr>
              <w:t>Spacemed Company Limited</w:t>
            </w:r>
          </w:p>
        </w:tc>
        <w:tc>
          <w:tcPr>
            <w:tcW w:w="815" w:type="dxa"/>
          </w:tcPr>
          <w:p w14:paraId="64965BA8" w14:textId="7D01965A" w:rsidR="005C16D2" w:rsidRPr="0051144E" w:rsidRDefault="00B64571"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Arial"/>
                <w:sz w:val="16"/>
                <w:szCs w:val="16"/>
                <w:lang w:val="en-GB"/>
              </w:rPr>
              <w:t>50,000</w:t>
            </w:r>
          </w:p>
        </w:tc>
        <w:tc>
          <w:tcPr>
            <w:tcW w:w="815" w:type="dxa"/>
          </w:tcPr>
          <w:p w14:paraId="77471BB6" w14:textId="0C245A87" w:rsidR="005C16D2" w:rsidRPr="0051144E"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theme="minorBidi"/>
                <w:sz w:val="16"/>
                <w:szCs w:val="16"/>
              </w:rPr>
              <w:t>50,000</w:t>
            </w:r>
          </w:p>
        </w:tc>
        <w:tc>
          <w:tcPr>
            <w:tcW w:w="815" w:type="dxa"/>
          </w:tcPr>
          <w:p w14:paraId="7DFF1398" w14:textId="2835C3B8" w:rsidR="005C16D2" w:rsidRPr="0051144E" w:rsidRDefault="00680864"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Arial"/>
                <w:sz w:val="16"/>
                <w:szCs w:val="16"/>
                <w:lang w:val="en-GB"/>
              </w:rPr>
              <w:t>100.00</w:t>
            </w:r>
          </w:p>
        </w:tc>
        <w:tc>
          <w:tcPr>
            <w:tcW w:w="815" w:type="dxa"/>
          </w:tcPr>
          <w:p w14:paraId="3D9F9F70" w14:textId="69B19F78" w:rsidR="005C16D2" w:rsidRPr="0051144E"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theme="minorBidi"/>
                <w:sz w:val="16"/>
                <w:szCs w:val="16"/>
              </w:rPr>
              <w:t>100.00</w:t>
            </w:r>
          </w:p>
        </w:tc>
        <w:tc>
          <w:tcPr>
            <w:tcW w:w="815" w:type="dxa"/>
          </w:tcPr>
          <w:p w14:paraId="2FB450D9" w14:textId="35D9767B" w:rsidR="005C16D2" w:rsidRPr="0051144E" w:rsidRDefault="00485CC5"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Arial"/>
                <w:sz w:val="16"/>
                <w:szCs w:val="16"/>
                <w:lang w:val="en-GB"/>
              </w:rPr>
              <w:t>59,391</w:t>
            </w:r>
          </w:p>
        </w:tc>
        <w:tc>
          <w:tcPr>
            <w:tcW w:w="815" w:type="dxa"/>
            <w:vAlign w:val="center"/>
          </w:tcPr>
          <w:p w14:paraId="338E6169" w14:textId="5E3FA1CC" w:rsidR="005C16D2" w:rsidRPr="0051144E"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theme="minorBidi"/>
                <w:sz w:val="16"/>
                <w:szCs w:val="16"/>
              </w:rPr>
              <w:t>59,391</w:t>
            </w:r>
          </w:p>
        </w:tc>
        <w:tc>
          <w:tcPr>
            <w:tcW w:w="815" w:type="dxa"/>
          </w:tcPr>
          <w:p w14:paraId="783BC50B" w14:textId="72A32758" w:rsidR="005C16D2" w:rsidRPr="0051144E" w:rsidRDefault="00485CC5" w:rsidP="008225A4">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theme="minorBidi"/>
                <w:sz w:val="16"/>
                <w:szCs w:val="16"/>
              </w:rPr>
            </w:pPr>
            <w:r w:rsidRPr="0051144E">
              <w:rPr>
                <w:rFonts w:ascii="Trebuchet MS" w:hAnsi="Trebuchet MS" w:cstheme="minorBidi"/>
                <w:sz w:val="16"/>
                <w:szCs w:val="16"/>
              </w:rPr>
              <w:t>-</w:t>
            </w:r>
          </w:p>
        </w:tc>
        <w:tc>
          <w:tcPr>
            <w:tcW w:w="816" w:type="dxa"/>
          </w:tcPr>
          <w:p w14:paraId="28033746" w14:textId="4A2EFBD4" w:rsidR="005C16D2" w:rsidRPr="00306D97" w:rsidRDefault="005C16D2" w:rsidP="00575CEC">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Arial"/>
                <w:sz w:val="16"/>
                <w:szCs w:val="16"/>
                <w:lang w:val="en-GB"/>
              </w:rPr>
            </w:pPr>
            <w:r w:rsidRPr="00306D97">
              <w:rPr>
                <w:rFonts w:ascii="Trebuchet MS" w:hAnsi="Trebuchet MS" w:cstheme="minorBidi"/>
                <w:sz w:val="16"/>
                <w:szCs w:val="16"/>
              </w:rPr>
              <w:t>-</w:t>
            </w:r>
          </w:p>
        </w:tc>
      </w:tr>
    </w:tbl>
    <w:p w14:paraId="3EC15298" w14:textId="77777777" w:rsidR="008F266C" w:rsidRDefault="008F266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3FB7FE1" w14:textId="4398FE27" w:rsidR="00F057B0" w:rsidRPr="00306D97" w:rsidRDefault="00F81596" w:rsidP="005C367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PROPERTY, PLANT</w:t>
      </w:r>
      <w:r w:rsidR="00F76FE9" w:rsidRPr="00306D97">
        <w:rPr>
          <w:rFonts w:ascii="Trebuchet MS" w:hAnsi="Trebuchet MS" w:cs="Arial"/>
          <w:b/>
          <w:bCs/>
          <w:sz w:val="18"/>
          <w:szCs w:val="18"/>
          <w:lang w:val="en-GB"/>
        </w:rPr>
        <w:t xml:space="preserve"> AND </w:t>
      </w:r>
      <w:r w:rsidR="00F76FE9" w:rsidRPr="00306D97">
        <w:rPr>
          <w:rFonts w:ascii="Trebuchet MS" w:hAnsi="Trebuchet MS" w:cs="Arial"/>
          <w:b/>
          <w:bCs/>
          <w:sz w:val="18"/>
          <w:szCs w:val="18"/>
        </w:rPr>
        <w:t>EQUIPMENT</w:t>
      </w:r>
      <w:r w:rsidR="00F76FE9" w:rsidRPr="00306D97">
        <w:rPr>
          <w:rFonts w:ascii="Trebuchet MS" w:hAnsi="Trebuchet MS" w:cs="Arial"/>
          <w:b/>
          <w:bCs/>
          <w:sz w:val="18"/>
          <w:szCs w:val="18"/>
          <w:lang w:val="en-GB"/>
        </w:rPr>
        <w:t xml:space="preserve"> </w:t>
      </w:r>
    </w:p>
    <w:p w14:paraId="02658F31" w14:textId="77777777" w:rsidR="007F32FF" w:rsidRPr="00306D97"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Trebuchet MS" w:hAnsi="Trebuchet MS" w:cs="Arial"/>
          <w:sz w:val="18"/>
          <w:szCs w:val="18"/>
          <w:u w:val="single"/>
          <w:lang w:val="en-GB"/>
        </w:rPr>
      </w:pPr>
    </w:p>
    <w:p w14:paraId="07D4066A" w14:textId="413AB1DD" w:rsidR="009234E5" w:rsidRDefault="00D416C5" w:rsidP="005C3679">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Condensed movements in property, plant and equipment </w:t>
      </w:r>
      <w:r w:rsidR="00A973AF" w:rsidRPr="00306D97">
        <w:rPr>
          <w:rFonts w:ascii="Trebuchet MS" w:hAnsi="Trebuchet MS" w:cs="Arial"/>
          <w:sz w:val="18"/>
          <w:szCs w:val="18"/>
        </w:rPr>
        <w:t>d</w:t>
      </w:r>
      <w:r w:rsidR="00FB1490" w:rsidRPr="00306D97">
        <w:rPr>
          <w:rFonts w:ascii="Trebuchet MS" w:hAnsi="Trebuchet MS" w:cs="Arial"/>
          <w:sz w:val="18"/>
          <w:szCs w:val="18"/>
        </w:rPr>
        <w:t xml:space="preserve">uring the </w:t>
      </w:r>
      <w:r w:rsidR="00205B7E">
        <w:rPr>
          <w:rFonts w:ascii="Trebuchet MS" w:hAnsi="Trebuchet MS" w:cs="Arial"/>
          <w:sz w:val="18"/>
          <w:szCs w:val="18"/>
        </w:rPr>
        <w:t>three</w:t>
      </w:r>
      <w:r w:rsidR="00FB1490" w:rsidRPr="00306D97">
        <w:rPr>
          <w:rFonts w:ascii="Trebuchet MS" w:hAnsi="Trebuchet MS" w:cs="Arial"/>
          <w:sz w:val="18"/>
          <w:szCs w:val="18"/>
        </w:rPr>
        <w:t xml:space="preserve">-month period ended </w:t>
      </w:r>
      <w:r w:rsidR="00205B7E" w:rsidRPr="00205B7E">
        <w:rPr>
          <w:rFonts w:ascii="Trebuchet MS" w:hAnsi="Trebuchet MS" w:cstheme="minorBidi"/>
          <w:sz w:val="18"/>
          <w:szCs w:val="18"/>
        </w:rPr>
        <w:t>31 March 2026</w:t>
      </w:r>
      <w:r w:rsidR="00681E5A" w:rsidRPr="00306D97">
        <w:rPr>
          <w:rFonts w:ascii="Trebuchet MS" w:hAnsi="Trebuchet MS" w:cs="Arial"/>
          <w:sz w:val="18"/>
          <w:szCs w:val="18"/>
        </w:rPr>
        <w:t xml:space="preserve"> are as follows:</w:t>
      </w:r>
    </w:p>
    <w:p w14:paraId="5755E4BD" w14:textId="77777777" w:rsidR="0001277A" w:rsidRPr="00306D97" w:rsidRDefault="0001277A" w:rsidP="005C3679">
      <w:pPr>
        <w:tabs>
          <w:tab w:val="clear" w:pos="227"/>
          <w:tab w:val="clear" w:pos="454"/>
          <w:tab w:val="left" w:pos="9214"/>
        </w:tabs>
        <w:spacing w:line="360" w:lineRule="auto"/>
        <w:ind w:left="360"/>
        <w:jc w:val="thaiDistribute"/>
        <w:rPr>
          <w:rFonts w:ascii="Trebuchet MS" w:hAnsi="Trebuchet MS" w:cs="Arial"/>
          <w:sz w:val="18"/>
          <w:szCs w:val="18"/>
        </w:rPr>
      </w:pPr>
    </w:p>
    <w:tbl>
      <w:tblPr>
        <w:tblW w:w="9193" w:type="dxa"/>
        <w:tblInd w:w="270" w:type="dxa"/>
        <w:tblLayout w:type="fixed"/>
        <w:tblLook w:val="0000" w:firstRow="0" w:lastRow="0" w:firstColumn="0" w:lastColumn="0" w:noHBand="0" w:noVBand="0"/>
      </w:tblPr>
      <w:tblGrid>
        <w:gridCol w:w="5130"/>
        <w:gridCol w:w="2031"/>
        <w:gridCol w:w="2032"/>
      </w:tblGrid>
      <w:tr w:rsidR="005C3679" w:rsidRPr="00306D97" w14:paraId="622F4675" w14:textId="77777777" w:rsidTr="00880C14">
        <w:trPr>
          <w:cantSplit/>
          <w:trHeight w:val="109"/>
        </w:trPr>
        <w:tc>
          <w:tcPr>
            <w:tcW w:w="5130" w:type="dxa"/>
          </w:tcPr>
          <w:p w14:paraId="06ACD1DC" w14:textId="68E3FAC3" w:rsidR="005C3679" w:rsidRPr="00306D97" w:rsidRDefault="005C3679"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031" w:type="dxa"/>
          </w:tcPr>
          <w:p w14:paraId="666E3803" w14:textId="77777777" w:rsidR="00880C14" w:rsidRPr="00306D97" w:rsidRDefault="005C3679"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2EFB9600" w14:textId="5278269D" w:rsidR="005C3679" w:rsidRPr="00306D97" w:rsidRDefault="00880C14"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cs/>
              </w:rPr>
            </w:pPr>
            <w:r w:rsidRPr="00306D97">
              <w:rPr>
                <w:rFonts w:ascii="Trebuchet MS" w:hAnsi="Trebuchet MS" w:cs="Browallia New"/>
                <w:sz w:val="18"/>
                <w:szCs w:val="18"/>
              </w:rPr>
              <w:t>financial information</w:t>
            </w:r>
          </w:p>
        </w:tc>
        <w:tc>
          <w:tcPr>
            <w:tcW w:w="2032" w:type="dxa"/>
          </w:tcPr>
          <w:p w14:paraId="01A1316A" w14:textId="77777777" w:rsidR="00880C14" w:rsidRPr="00306D97" w:rsidRDefault="005C3679"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4B656DE" w14:textId="2D67C945" w:rsidR="005C3679" w:rsidRPr="00306D97" w:rsidRDefault="00880C14"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financial information</w:t>
            </w:r>
          </w:p>
        </w:tc>
      </w:tr>
      <w:tr w:rsidR="005C3679" w:rsidRPr="00306D97" w14:paraId="409DC544" w14:textId="77777777" w:rsidTr="00B97E89">
        <w:trPr>
          <w:cantSplit/>
          <w:trHeight w:val="288"/>
        </w:trPr>
        <w:tc>
          <w:tcPr>
            <w:tcW w:w="5130" w:type="dxa"/>
          </w:tcPr>
          <w:p w14:paraId="4AAEDF1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1" w:type="dxa"/>
          </w:tcPr>
          <w:p w14:paraId="31B1D82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2" w:type="dxa"/>
          </w:tcPr>
          <w:p w14:paraId="0EBE966E" w14:textId="77777777" w:rsidR="005C3679" w:rsidRPr="00306D97" w:rsidRDefault="005C3679"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5E63FA" w:rsidRPr="00306D97" w14:paraId="00F75E8E" w14:textId="67F86E1E">
        <w:trPr>
          <w:cantSplit/>
          <w:trHeight w:val="54"/>
        </w:trPr>
        <w:tc>
          <w:tcPr>
            <w:tcW w:w="5130" w:type="dxa"/>
          </w:tcPr>
          <w:p w14:paraId="5D2ED062" w14:textId="1E217C25"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rPr>
                <w:rFonts w:ascii="Trebuchet MS" w:hAnsi="Trebuchet MS" w:cstheme="minorBidi"/>
                <w:bCs/>
                <w:sz w:val="18"/>
                <w:szCs w:val="18"/>
                <w:cs/>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1 January 202</w:t>
            </w:r>
            <w:r w:rsidR="003A180E">
              <w:rPr>
                <w:rFonts w:ascii="Trebuchet MS" w:hAnsi="Trebuchet MS" w:cs="Arial"/>
                <w:bCs/>
                <w:sz w:val="18"/>
                <w:szCs w:val="18"/>
              </w:rPr>
              <w:t>6</w:t>
            </w:r>
          </w:p>
        </w:tc>
        <w:tc>
          <w:tcPr>
            <w:tcW w:w="2031" w:type="dxa"/>
          </w:tcPr>
          <w:p w14:paraId="67FD384F" w14:textId="2F3041F0" w:rsidR="005E63FA" w:rsidRPr="00FE06D8" w:rsidRDefault="005D172E"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Pr>
                <w:rFonts w:ascii="Trebuchet MS" w:hAnsi="Trebuchet MS" w:cs="Cordia New"/>
                <w:sz w:val="18"/>
                <w:szCs w:val="18"/>
              </w:rPr>
              <w:t>325,822</w:t>
            </w:r>
          </w:p>
        </w:tc>
        <w:tc>
          <w:tcPr>
            <w:tcW w:w="2032" w:type="dxa"/>
          </w:tcPr>
          <w:p w14:paraId="78662070" w14:textId="4932D8C0" w:rsidR="005E63FA" w:rsidRPr="006C32E8" w:rsidRDefault="006C32E8"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lang w:val="en-GB"/>
              </w:rPr>
            </w:pPr>
            <w:r>
              <w:rPr>
                <w:rFonts w:ascii="Trebuchet MS" w:hAnsi="Trebuchet MS" w:cs="Cordia New"/>
                <w:sz w:val="18"/>
                <w:szCs w:val="18"/>
                <w:lang w:val="en-GB"/>
              </w:rPr>
              <w:t>321,</w:t>
            </w:r>
            <w:r w:rsidR="00FE27CE">
              <w:rPr>
                <w:rFonts w:ascii="Trebuchet MS" w:hAnsi="Trebuchet MS" w:cs="Cordia New"/>
                <w:sz w:val="18"/>
                <w:szCs w:val="18"/>
                <w:lang w:val="en-GB"/>
              </w:rPr>
              <w:t>428</w:t>
            </w:r>
          </w:p>
        </w:tc>
      </w:tr>
      <w:tr w:rsidR="005E63FA" w:rsidRPr="00306D97" w14:paraId="718D785E" w14:textId="77777777">
        <w:trPr>
          <w:cantSplit/>
          <w:trHeight w:val="216"/>
        </w:trPr>
        <w:tc>
          <w:tcPr>
            <w:tcW w:w="5130" w:type="dxa"/>
          </w:tcPr>
          <w:p w14:paraId="2A214BD5" w14:textId="4626A202"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 xml:space="preserve">Additional purchases of assets </w:t>
            </w:r>
          </w:p>
        </w:tc>
        <w:tc>
          <w:tcPr>
            <w:tcW w:w="2031" w:type="dxa"/>
          </w:tcPr>
          <w:p w14:paraId="5A66F994" w14:textId="570899D4" w:rsidR="005E63FA" w:rsidRPr="0074324A" w:rsidRDefault="005D172E"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sidRPr="0074324A">
              <w:rPr>
                <w:rFonts w:ascii="Trebuchet MS" w:hAnsi="Trebuchet MS" w:cs="Cordia New"/>
                <w:sz w:val="18"/>
                <w:szCs w:val="18"/>
              </w:rPr>
              <w:t>8,466</w:t>
            </w:r>
          </w:p>
        </w:tc>
        <w:tc>
          <w:tcPr>
            <w:tcW w:w="2032" w:type="dxa"/>
          </w:tcPr>
          <w:p w14:paraId="3B817C61" w14:textId="089ACF5E" w:rsidR="005E63FA" w:rsidRPr="00B608D9" w:rsidRDefault="00FE27CE"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B608D9">
              <w:rPr>
                <w:rFonts w:ascii="Trebuchet MS" w:hAnsi="Trebuchet MS" w:cs="Cordia New"/>
                <w:sz w:val="18"/>
                <w:szCs w:val="18"/>
              </w:rPr>
              <w:t>8,466</w:t>
            </w:r>
          </w:p>
        </w:tc>
      </w:tr>
      <w:tr w:rsidR="005E63FA" w:rsidRPr="00306D97" w14:paraId="112FF62D" w14:textId="77777777">
        <w:trPr>
          <w:cantSplit/>
          <w:trHeight w:val="54"/>
        </w:trPr>
        <w:tc>
          <w:tcPr>
            <w:tcW w:w="5130" w:type="dxa"/>
          </w:tcPr>
          <w:p w14:paraId="02C51370" w14:textId="21158FE4"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bCs/>
                <w:sz w:val="18"/>
                <w:szCs w:val="18"/>
              </w:rPr>
            </w:pPr>
            <w:r w:rsidRPr="00306D97">
              <w:rPr>
                <w:rFonts w:ascii="Trebuchet MS" w:hAnsi="Trebuchet MS" w:cs="Arial"/>
                <w:sz w:val="18"/>
                <w:szCs w:val="18"/>
              </w:rPr>
              <w:t>Transfer from inventories to assets</w:t>
            </w:r>
          </w:p>
        </w:tc>
        <w:tc>
          <w:tcPr>
            <w:tcW w:w="2031" w:type="dxa"/>
            <w:vAlign w:val="bottom"/>
          </w:tcPr>
          <w:p w14:paraId="5D8770A6" w14:textId="3B20C969" w:rsidR="005E63FA" w:rsidRPr="0074324A" w:rsidRDefault="00902C1B"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sidRPr="0074324A">
              <w:rPr>
                <w:rFonts w:ascii="Trebuchet MS" w:hAnsi="Trebuchet MS" w:cs="Cordia New"/>
                <w:sz w:val="18"/>
                <w:szCs w:val="18"/>
              </w:rPr>
              <w:t>8,268</w:t>
            </w:r>
          </w:p>
        </w:tc>
        <w:tc>
          <w:tcPr>
            <w:tcW w:w="2032" w:type="dxa"/>
            <w:vAlign w:val="bottom"/>
          </w:tcPr>
          <w:p w14:paraId="2FF97CA8" w14:textId="690BD7DC" w:rsidR="005E63FA" w:rsidRPr="00B608D9" w:rsidRDefault="00FE27CE"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B608D9">
              <w:rPr>
                <w:rFonts w:ascii="Trebuchet MS" w:hAnsi="Trebuchet MS" w:cs="Cordia New"/>
                <w:sz w:val="18"/>
                <w:szCs w:val="18"/>
              </w:rPr>
              <w:t>8,268</w:t>
            </w:r>
          </w:p>
        </w:tc>
      </w:tr>
      <w:tr w:rsidR="005E63FA" w:rsidRPr="00306D97" w14:paraId="2ECE449D" w14:textId="77777777" w:rsidTr="005E63FA">
        <w:trPr>
          <w:cantSplit/>
          <w:trHeight w:val="54"/>
        </w:trPr>
        <w:tc>
          <w:tcPr>
            <w:tcW w:w="5130" w:type="dxa"/>
          </w:tcPr>
          <w:p w14:paraId="125EAF27" w14:textId="1DBF343B"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Reversal of impairment of asset</w:t>
            </w:r>
          </w:p>
        </w:tc>
        <w:tc>
          <w:tcPr>
            <w:tcW w:w="2031" w:type="dxa"/>
            <w:vAlign w:val="bottom"/>
          </w:tcPr>
          <w:p w14:paraId="5572393E" w14:textId="58FFE273" w:rsidR="005E63FA" w:rsidRPr="0074324A" w:rsidRDefault="00902C1B"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sidRPr="0074324A">
              <w:rPr>
                <w:rFonts w:ascii="Trebuchet MS" w:hAnsi="Trebuchet MS" w:cs="Cordia New"/>
                <w:sz w:val="18"/>
                <w:szCs w:val="18"/>
              </w:rPr>
              <w:t>113</w:t>
            </w:r>
          </w:p>
        </w:tc>
        <w:tc>
          <w:tcPr>
            <w:tcW w:w="2032" w:type="dxa"/>
            <w:vAlign w:val="bottom"/>
          </w:tcPr>
          <w:p w14:paraId="1A0AE3B5" w14:textId="3071C981" w:rsidR="005E63FA" w:rsidRPr="00FE06D8" w:rsidRDefault="00FE27CE"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113</w:t>
            </w:r>
          </w:p>
        </w:tc>
      </w:tr>
      <w:tr w:rsidR="005E63FA" w:rsidRPr="00306D97" w14:paraId="6106B65C" w14:textId="77777777" w:rsidTr="005E63FA">
        <w:trPr>
          <w:cantSplit/>
          <w:trHeight w:val="54"/>
        </w:trPr>
        <w:tc>
          <w:tcPr>
            <w:tcW w:w="5130" w:type="dxa"/>
          </w:tcPr>
          <w:p w14:paraId="28C867D6" w14:textId="45DF59D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Depreciation for the period</w:t>
            </w:r>
          </w:p>
        </w:tc>
        <w:tc>
          <w:tcPr>
            <w:tcW w:w="2031" w:type="dxa"/>
          </w:tcPr>
          <w:p w14:paraId="2B44334B" w14:textId="404841B1" w:rsidR="005E63FA" w:rsidRPr="0074324A" w:rsidRDefault="00902C1B" w:rsidP="004648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cs/>
              </w:rPr>
            </w:pPr>
            <w:r w:rsidRPr="0074324A">
              <w:rPr>
                <w:rFonts w:ascii="Trebuchet MS" w:hAnsi="Trebuchet MS" w:cs="Cordia New"/>
                <w:sz w:val="18"/>
                <w:szCs w:val="18"/>
              </w:rPr>
              <w:t>(9,924)</w:t>
            </w:r>
          </w:p>
        </w:tc>
        <w:tc>
          <w:tcPr>
            <w:tcW w:w="2032" w:type="dxa"/>
          </w:tcPr>
          <w:p w14:paraId="727080B6" w14:textId="24F84A3A" w:rsidR="005E63FA" w:rsidRPr="00FE06D8" w:rsidRDefault="00FE27CE"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(9,547)</w:t>
            </w:r>
          </w:p>
        </w:tc>
      </w:tr>
      <w:tr w:rsidR="005E63FA" w:rsidRPr="00306D97" w14:paraId="3A1F3BB0" w14:textId="77777777" w:rsidTr="005E63FA">
        <w:trPr>
          <w:cantSplit/>
          <w:trHeight w:val="297"/>
        </w:trPr>
        <w:tc>
          <w:tcPr>
            <w:tcW w:w="5130" w:type="dxa"/>
          </w:tcPr>
          <w:p w14:paraId="7A7D1000" w14:textId="6D989FD5"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Browallia New"/>
                <w:bCs/>
                <w:sz w:val="18"/>
                <w:szCs w:val="22"/>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Pr="00306D97">
              <w:rPr>
                <w:rFonts w:ascii="Trebuchet MS" w:hAnsi="Trebuchet MS" w:cs="Browallia New"/>
                <w:bCs/>
                <w:sz w:val="18"/>
                <w:szCs w:val="22"/>
              </w:rPr>
              <w:t xml:space="preserve">– as </w:t>
            </w:r>
            <w:proofErr w:type="gramStart"/>
            <w:r w:rsidRPr="00306D97">
              <w:rPr>
                <w:rFonts w:ascii="Trebuchet MS" w:hAnsi="Trebuchet MS" w:cs="Browallia New"/>
                <w:bCs/>
                <w:sz w:val="18"/>
                <w:szCs w:val="22"/>
              </w:rPr>
              <w:t>at</w:t>
            </w:r>
            <w:proofErr w:type="gramEnd"/>
            <w:r w:rsidRPr="00306D97">
              <w:rPr>
                <w:rFonts w:ascii="Trebuchet MS" w:hAnsi="Trebuchet MS" w:cs="Browallia New"/>
                <w:bCs/>
                <w:sz w:val="18"/>
                <w:szCs w:val="22"/>
              </w:rPr>
              <w:t xml:space="preserve"> </w:t>
            </w:r>
            <w:r w:rsidR="00205B7E">
              <w:rPr>
                <w:rFonts w:ascii="Trebuchet MS" w:hAnsi="Trebuchet MS" w:cstheme="minorBidi"/>
                <w:sz w:val="18"/>
                <w:szCs w:val="18"/>
              </w:rPr>
              <w:t>31 March 2026</w:t>
            </w:r>
          </w:p>
        </w:tc>
        <w:tc>
          <w:tcPr>
            <w:tcW w:w="2031" w:type="dxa"/>
          </w:tcPr>
          <w:p w14:paraId="2ADBB8D4" w14:textId="5FEC5EFD" w:rsidR="005E63FA" w:rsidRPr="0074324A" w:rsidRDefault="00902C1B" w:rsidP="004648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cs/>
              </w:rPr>
            </w:pPr>
            <w:r w:rsidRPr="0074324A">
              <w:rPr>
                <w:rFonts w:ascii="Trebuchet MS" w:hAnsi="Trebuchet MS" w:cs="Cordia New"/>
                <w:sz w:val="18"/>
                <w:szCs w:val="18"/>
              </w:rPr>
              <w:t>332,74</w:t>
            </w:r>
            <w:r w:rsidR="0074324A">
              <w:rPr>
                <w:rFonts w:ascii="Trebuchet MS" w:hAnsi="Trebuchet MS" w:cs="Cordia New"/>
                <w:sz w:val="18"/>
                <w:szCs w:val="18"/>
              </w:rPr>
              <w:t>5</w:t>
            </w:r>
          </w:p>
        </w:tc>
        <w:tc>
          <w:tcPr>
            <w:tcW w:w="2032" w:type="dxa"/>
          </w:tcPr>
          <w:p w14:paraId="4A4E54FD" w14:textId="01242BAA" w:rsidR="005E63FA" w:rsidRPr="00306D97" w:rsidRDefault="005638C9" w:rsidP="00CC0C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08"/>
                <w:tab w:val="right" w:pos="1816"/>
              </w:tabs>
              <w:spacing w:line="380" w:lineRule="exact"/>
              <w:jc w:val="right"/>
              <w:rPr>
                <w:rFonts w:ascii="Trebuchet MS" w:hAnsi="Trebuchet MS" w:cs="Cordia New"/>
                <w:sz w:val="18"/>
                <w:szCs w:val="18"/>
              </w:rPr>
            </w:pPr>
            <w:r>
              <w:rPr>
                <w:rFonts w:ascii="Trebuchet MS" w:hAnsi="Trebuchet MS" w:cs="Cordia New"/>
                <w:sz w:val="18"/>
                <w:szCs w:val="18"/>
              </w:rPr>
              <w:t>328,728</w:t>
            </w:r>
          </w:p>
        </w:tc>
      </w:tr>
    </w:tbl>
    <w:p w14:paraId="1A795E61" w14:textId="5EC66D04" w:rsidR="000263A0" w:rsidRDefault="000263A0" w:rsidP="0058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18"/>
          <w:szCs w:val="18"/>
          <w:lang w:val="en-GB"/>
        </w:rPr>
      </w:pPr>
    </w:p>
    <w:p w14:paraId="2849032C" w14:textId="00CF5620" w:rsidR="00F16097" w:rsidRPr="005C62FF" w:rsidRDefault="00F16097" w:rsidP="005C62F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RIGHT-OF-USE ASSETS</w:t>
      </w:r>
    </w:p>
    <w:p w14:paraId="148C8D21" w14:textId="77777777" w:rsidR="00935633" w:rsidRPr="00306D97" w:rsidRDefault="00935633" w:rsidP="00581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u w:val="single"/>
          <w:lang w:val="en-GB"/>
        </w:rPr>
      </w:pPr>
    </w:p>
    <w:p w14:paraId="029B5B37" w14:textId="66B0214E" w:rsidR="00F83DAB" w:rsidRDefault="00B53DC2" w:rsidP="00CE5747">
      <w:pPr>
        <w:tabs>
          <w:tab w:val="clear" w:pos="227"/>
          <w:tab w:val="clear" w:pos="454"/>
          <w:tab w:val="left" w:pos="9214"/>
        </w:tabs>
        <w:spacing w:line="360" w:lineRule="auto"/>
        <w:ind w:left="360"/>
        <w:jc w:val="thaiDistribute"/>
        <w:rPr>
          <w:rFonts w:ascii="Trebuchet MS" w:hAnsi="Trebuchet MS" w:cs="Arial"/>
          <w:sz w:val="18"/>
          <w:szCs w:val="18"/>
          <w:lang w:val="en-GB"/>
        </w:rPr>
      </w:pPr>
      <w:bookmarkStart w:id="1" w:name="_Hlk132645785"/>
      <w:r w:rsidRPr="00306D97">
        <w:rPr>
          <w:rFonts w:ascii="Trebuchet MS" w:hAnsi="Trebuchet MS" w:cs="Arial"/>
          <w:sz w:val="18"/>
          <w:szCs w:val="18"/>
          <w:lang w:val="en-GB"/>
        </w:rPr>
        <w:t>Condensed movements in right-of-use assets d</w:t>
      </w:r>
      <w:r w:rsidR="007B0782" w:rsidRPr="00306D97">
        <w:rPr>
          <w:rFonts w:ascii="Trebuchet MS" w:hAnsi="Trebuchet MS" w:cs="Arial"/>
          <w:sz w:val="18"/>
          <w:szCs w:val="18"/>
          <w:lang w:val="en-GB"/>
        </w:rPr>
        <w:t xml:space="preserve">uring the </w:t>
      </w:r>
      <w:r w:rsidR="00205B7E">
        <w:rPr>
          <w:rFonts w:ascii="Trebuchet MS" w:hAnsi="Trebuchet MS" w:cs="Arial"/>
          <w:sz w:val="18"/>
          <w:szCs w:val="18"/>
          <w:lang w:val="en-GB"/>
        </w:rPr>
        <w:t>three</w:t>
      </w:r>
      <w:r w:rsidR="007B0782" w:rsidRPr="00306D97">
        <w:rPr>
          <w:rFonts w:ascii="Trebuchet MS" w:hAnsi="Trebuchet MS" w:cs="Arial"/>
          <w:sz w:val="18"/>
          <w:szCs w:val="18"/>
          <w:lang w:val="en-GB"/>
        </w:rPr>
        <w:t xml:space="preserve">-month period ended </w:t>
      </w:r>
      <w:bookmarkEnd w:id="1"/>
      <w:r w:rsidR="00205B7E" w:rsidRPr="00205B7E">
        <w:rPr>
          <w:rFonts w:ascii="Trebuchet MS" w:hAnsi="Trebuchet MS" w:cstheme="minorBidi"/>
          <w:sz w:val="18"/>
          <w:szCs w:val="18"/>
        </w:rPr>
        <w:t>31 March 2026</w:t>
      </w:r>
      <w:r w:rsidR="00935633" w:rsidRPr="00306D97">
        <w:rPr>
          <w:rFonts w:ascii="Trebuchet MS" w:hAnsi="Trebuchet MS" w:cs="Arial"/>
          <w:sz w:val="18"/>
          <w:szCs w:val="18"/>
          <w:lang w:val="en-GB"/>
        </w:rPr>
        <w:t xml:space="preserve"> are as follows:</w:t>
      </w:r>
    </w:p>
    <w:p w14:paraId="274B5C63" w14:textId="77777777" w:rsidR="006F0415" w:rsidRPr="00306D97" w:rsidRDefault="006F0415" w:rsidP="00CE5747">
      <w:pPr>
        <w:tabs>
          <w:tab w:val="clear" w:pos="227"/>
          <w:tab w:val="clear" w:pos="454"/>
          <w:tab w:val="left" w:pos="9214"/>
        </w:tabs>
        <w:spacing w:line="360" w:lineRule="auto"/>
        <w:ind w:left="360"/>
        <w:jc w:val="thaiDistribute"/>
        <w:rPr>
          <w:rFonts w:ascii="Trebuchet MS" w:hAnsi="Trebuchet MS" w:cs="Arial"/>
          <w:sz w:val="18"/>
          <w:szCs w:val="18"/>
          <w:lang w:val="en-GB"/>
        </w:rPr>
      </w:pPr>
    </w:p>
    <w:tbl>
      <w:tblPr>
        <w:tblW w:w="9099" w:type="dxa"/>
        <w:tblInd w:w="360" w:type="dxa"/>
        <w:tblLayout w:type="fixed"/>
        <w:tblLook w:val="0000" w:firstRow="0" w:lastRow="0" w:firstColumn="0" w:lastColumn="0" w:noHBand="0" w:noVBand="0"/>
      </w:tblPr>
      <w:tblGrid>
        <w:gridCol w:w="6300"/>
        <w:gridCol w:w="2799"/>
      </w:tblGrid>
      <w:tr w:rsidR="00CE5747" w:rsidRPr="00306D97" w14:paraId="19947686" w14:textId="77777777" w:rsidTr="00420D5A">
        <w:trPr>
          <w:cantSplit/>
          <w:trHeight w:val="109"/>
        </w:trPr>
        <w:tc>
          <w:tcPr>
            <w:tcW w:w="6300" w:type="dxa"/>
          </w:tcPr>
          <w:p w14:paraId="76E41DDD" w14:textId="0AD74E09" w:rsidR="00CE5747" w:rsidRPr="00306D97" w:rsidRDefault="00CE5747" w:rsidP="006F0415">
            <w:pPr>
              <w:tabs>
                <w:tab w:val="clear" w:pos="5387"/>
                <w:tab w:val="left" w:pos="5244"/>
              </w:tabs>
              <w:spacing w:before="60" w:after="30" w:line="360" w:lineRule="exact"/>
              <w:ind w:left="-57"/>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799" w:type="dxa"/>
            <w:tcBorders>
              <w:bottom w:val="single" w:sz="4" w:space="0" w:color="auto"/>
            </w:tcBorders>
          </w:tcPr>
          <w:p w14:paraId="34FE4471" w14:textId="03371C32" w:rsidR="00CE5747" w:rsidRPr="00306D97" w:rsidRDefault="00CE5747"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99" w:right="-81"/>
              <w:jc w:val="center"/>
              <w:rPr>
                <w:rFonts w:ascii="Trebuchet MS" w:hAnsi="Trebuchet MS" w:cs="Arial"/>
                <w:sz w:val="18"/>
                <w:szCs w:val="18"/>
                <w:cs/>
              </w:rPr>
            </w:pPr>
            <w:r w:rsidRPr="00306D97">
              <w:rPr>
                <w:rFonts w:ascii="Trebuchet MS" w:hAnsi="Trebuchet MS" w:cs="Arial"/>
                <w:sz w:val="18"/>
                <w:szCs w:val="18"/>
              </w:rPr>
              <w:t>Consolidated and</w:t>
            </w:r>
            <w:r w:rsidRPr="00306D97">
              <w:rPr>
                <w:rFonts w:ascii="Trebuchet MS" w:hAnsi="Trebuchet MS" w:cstheme="minorBidi"/>
                <w:sz w:val="18"/>
                <w:szCs w:val="18"/>
              </w:rPr>
              <w:t xml:space="preserve"> </w:t>
            </w:r>
            <w:r w:rsidRPr="00306D97">
              <w:rPr>
                <w:rFonts w:ascii="Trebuchet MS" w:hAnsi="Trebuchet MS" w:cs="Arial"/>
                <w:sz w:val="18"/>
                <w:szCs w:val="18"/>
              </w:rPr>
              <w:t xml:space="preserve">Separate </w:t>
            </w:r>
            <w:r w:rsidR="00880C14" w:rsidRPr="00306D97">
              <w:rPr>
                <w:rFonts w:ascii="Trebuchet MS" w:hAnsi="Trebuchet MS" w:cs="Arial"/>
                <w:sz w:val="18"/>
                <w:szCs w:val="18"/>
              </w:rPr>
              <w:t>financial information</w:t>
            </w:r>
          </w:p>
        </w:tc>
      </w:tr>
      <w:tr w:rsidR="00CE5747" w:rsidRPr="00306D97" w14:paraId="7BE67E78" w14:textId="77777777" w:rsidTr="00420D5A">
        <w:trPr>
          <w:cantSplit/>
          <w:trHeight w:val="288"/>
        </w:trPr>
        <w:tc>
          <w:tcPr>
            <w:tcW w:w="6300" w:type="dxa"/>
          </w:tcPr>
          <w:p w14:paraId="6F93B37D" w14:textId="77777777" w:rsidR="00CE5747" w:rsidRPr="00306D97" w:rsidRDefault="00CE5747" w:rsidP="00E443D6">
            <w:pPr>
              <w:spacing w:before="60" w:after="30" w:line="360" w:lineRule="exact"/>
              <w:rPr>
                <w:rFonts w:ascii="Trebuchet MS" w:hAnsi="Trebuchet MS" w:cs="Arial"/>
                <w:sz w:val="18"/>
                <w:szCs w:val="18"/>
                <w:cs/>
              </w:rPr>
            </w:pPr>
          </w:p>
        </w:tc>
        <w:tc>
          <w:tcPr>
            <w:tcW w:w="2799" w:type="dxa"/>
            <w:tcBorders>
              <w:top w:val="single" w:sz="4" w:space="0" w:color="auto"/>
            </w:tcBorders>
          </w:tcPr>
          <w:p w14:paraId="5F3B2AD1" w14:textId="77777777" w:rsidR="00CE5747" w:rsidRPr="00306D97" w:rsidRDefault="00CE5747" w:rsidP="00E443D6">
            <w:pPr>
              <w:spacing w:before="60" w:after="30" w:line="360" w:lineRule="exact"/>
              <w:rPr>
                <w:rFonts w:ascii="Trebuchet MS" w:hAnsi="Trebuchet MS" w:cs="Arial"/>
                <w:sz w:val="18"/>
                <w:szCs w:val="18"/>
                <w:cs/>
              </w:rPr>
            </w:pPr>
          </w:p>
        </w:tc>
      </w:tr>
      <w:tr w:rsidR="00CE5747" w:rsidRPr="00306D97" w14:paraId="7D40B86E" w14:textId="77777777" w:rsidTr="00420D5A">
        <w:trPr>
          <w:cantSplit/>
          <w:trHeight w:val="216"/>
        </w:trPr>
        <w:tc>
          <w:tcPr>
            <w:tcW w:w="6300" w:type="dxa"/>
          </w:tcPr>
          <w:p w14:paraId="34C11852" w14:textId="1298D709" w:rsidR="00CE5747" w:rsidRPr="00306D97" w:rsidRDefault="00CE5747" w:rsidP="00E443D6">
            <w:pPr>
              <w:tabs>
                <w:tab w:val="clear" w:pos="227"/>
                <w:tab w:val="clear" w:pos="454"/>
                <w:tab w:val="clear" w:pos="907"/>
                <w:tab w:val="left" w:pos="242"/>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B53DC2" w:rsidRPr="00306D97">
              <w:rPr>
                <w:rFonts w:ascii="Trebuchet MS" w:hAnsi="Trebuchet MS" w:cs="Arial"/>
                <w:bCs/>
                <w:sz w:val="18"/>
                <w:szCs w:val="18"/>
              </w:rPr>
              <w:t>–</w:t>
            </w:r>
            <w:r w:rsidRPr="00306D97">
              <w:rPr>
                <w:rFonts w:ascii="Trebuchet MS" w:hAnsi="Trebuchet MS" w:cs="Arial"/>
                <w:bCs/>
                <w:sz w:val="18"/>
                <w:szCs w:val="18"/>
              </w:rPr>
              <w:t xml:space="preserve"> </w:t>
            </w:r>
            <w:r w:rsidR="00B53DC2" w:rsidRPr="00306D97">
              <w:rPr>
                <w:rFonts w:ascii="Trebuchet MS" w:hAnsi="Trebuchet MS" w:cs="Arial"/>
                <w:bCs/>
                <w:sz w:val="18"/>
                <w:szCs w:val="18"/>
              </w:rPr>
              <w:t xml:space="preserve">as </w:t>
            </w:r>
            <w:proofErr w:type="gramStart"/>
            <w:r w:rsidR="00B53DC2" w:rsidRPr="00306D97">
              <w:rPr>
                <w:rFonts w:ascii="Trebuchet MS" w:hAnsi="Trebuchet MS" w:cs="Arial"/>
                <w:bCs/>
                <w:sz w:val="18"/>
                <w:szCs w:val="18"/>
              </w:rPr>
              <w:t>at</w:t>
            </w:r>
            <w:proofErr w:type="gramEnd"/>
            <w:r w:rsidR="00B53DC2" w:rsidRPr="00306D97">
              <w:rPr>
                <w:rFonts w:ascii="Trebuchet MS" w:hAnsi="Trebuchet MS" w:cs="Arial"/>
                <w:bCs/>
                <w:sz w:val="18"/>
                <w:szCs w:val="18"/>
              </w:rPr>
              <w:t xml:space="preserve"> 1 January 202</w:t>
            </w:r>
            <w:r w:rsidR="003A180E">
              <w:rPr>
                <w:rFonts w:ascii="Trebuchet MS" w:hAnsi="Trebuchet MS" w:cs="Arial"/>
                <w:bCs/>
                <w:sz w:val="18"/>
                <w:szCs w:val="18"/>
              </w:rPr>
              <w:t>6</w:t>
            </w:r>
          </w:p>
        </w:tc>
        <w:tc>
          <w:tcPr>
            <w:tcW w:w="2799" w:type="dxa"/>
          </w:tcPr>
          <w:p w14:paraId="0E375EE9" w14:textId="713AD41C" w:rsidR="00CE5747" w:rsidRPr="00306D97" w:rsidRDefault="00C5250C" w:rsidP="00E443D6">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14,509</w:t>
            </w:r>
          </w:p>
        </w:tc>
      </w:tr>
      <w:tr w:rsidR="00A84993" w:rsidRPr="00306D97" w14:paraId="2CA95835" w14:textId="77777777" w:rsidTr="00420D5A">
        <w:trPr>
          <w:cantSplit/>
          <w:trHeight w:val="54"/>
        </w:trPr>
        <w:tc>
          <w:tcPr>
            <w:tcW w:w="6300" w:type="dxa"/>
          </w:tcPr>
          <w:p w14:paraId="799516DC" w14:textId="5AE4795D" w:rsidR="00A84993" w:rsidRPr="00306D97" w:rsidRDefault="00A84993" w:rsidP="00A84993">
            <w:pPr>
              <w:tabs>
                <w:tab w:val="clear" w:pos="907"/>
                <w:tab w:val="left" w:pos="900"/>
              </w:tabs>
              <w:spacing w:before="60" w:after="30" w:line="360" w:lineRule="exact"/>
              <w:ind w:left="360" w:right="-43" w:hanging="401"/>
              <w:jc w:val="both"/>
              <w:rPr>
                <w:rFonts w:ascii="Trebuchet MS" w:hAnsi="Trebuchet MS" w:cs="Arial"/>
                <w:sz w:val="18"/>
                <w:szCs w:val="18"/>
                <w:cs/>
              </w:rPr>
            </w:pPr>
            <w:r w:rsidRPr="00306D97">
              <w:rPr>
                <w:rFonts w:ascii="Trebuchet MS" w:hAnsi="Trebuchet MS" w:cs="Arial"/>
                <w:sz w:val="18"/>
                <w:szCs w:val="18"/>
              </w:rPr>
              <w:t>Depreciation for the period</w:t>
            </w:r>
          </w:p>
        </w:tc>
        <w:tc>
          <w:tcPr>
            <w:tcW w:w="2799" w:type="dxa"/>
            <w:tcBorders>
              <w:bottom w:val="single" w:sz="4" w:space="0" w:color="auto"/>
            </w:tcBorders>
          </w:tcPr>
          <w:p w14:paraId="3F795471" w14:textId="4EA46FB3" w:rsidR="00A84993" w:rsidRPr="00306D97" w:rsidRDefault="00C5250C"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(1,783)</w:t>
            </w:r>
          </w:p>
        </w:tc>
      </w:tr>
      <w:tr w:rsidR="00A84993" w:rsidRPr="00306D97" w14:paraId="0BDAD98F" w14:textId="77777777" w:rsidTr="00420D5A">
        <w:trPr>
          <w:cantSplit/>
          <w:trHeight w:val="297"/>
        </w:trPr>
        <w:tc>
          <w:tcPr>
            <w:tcW w:w="6300" w:type="dxa"/>
          </w:tcPr>
          <w:p w14:paraId="77A9A4F8" w14:textId="7C4CECD0" w:rsidR="00A84993" w:rsidRPr="00306D97" w:rsidRDefault="00A84993" w:rsidP="00A84993">
            <w:pPr>
              <w:spacing w:before="60" w:after="30" w:line="36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w:t>
            </w:r>
            <w:r w:rsidR="00205B7E">
              <w:rPr>
                <w:rFonts w:ascii="Trebuchet MS" w:hAnsi="Trebuchet MS" w:cstheme="minorBidi"/>
                <w:sz w:val="18"/>
                <w:szCs w:val="18"/>
              </w:rPr>
              <w:t>31 March 2026</w:t>
            </w:r>
          </w:p>
        </w:tc>
        <w:tc>
          <w:tcPr>
            <w:tcW w:w="2799" w:type="dxa"/>
            <w:tcBorders>
              <w:top w:val="single" w:sz="4" w:space="0" w:color="auto"/>
              <w:bottom w:val="single" w:sz="12" w:space="0" w:color="auto"/>
            </w:tcBorders>
          </w:tcPr>
          <w:p w14:paraId="7B7D2AAB" w14:textId="39BF117B" w:rsidR="00A84993" w:rsidRPr="00306D97" w:rsidRDefault="00C5250C"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Pr>
                <w:rFonts w:ascii="Trebuchet MS" w:hAnsi="Trebuchet MS" w:cs="Arial"/>
                <w:sz w:val="18"/>
                <w:szCs w:val="18"/>
              </w:rPr>
              <w:t>12,726</w:t>
            </w:r>
          </w:p>
        </w:tc>
      </w:tr>
    </w:tbl>
    <w:p w14:paraId="1497C720" w14:textId="77777777" w:rsidR="004575A2"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4F050AD5" w14:textId="16E9133C" w:rsidR="00B91F13" w:rsidRDefault="00B91F13"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r>
        <w:rPr>
          <w:rFonts w:ascii="Trebuchet MS" w:hAnsi="Trebuchet MS" w:cs="Arial"/>
          <w:sz w:val="18"/>
          <w:szCs w:val="18"/>
          <w:u w:val="single"/>
          <w:lang w:val="en-GB"/>
        </w:rPr>
        <w:br w:type="page"/>
      </w:r>
    </w:p>
    <w:p w14:paraId="51629C25" w14:textId="5853030C" w:rsidR="00ED2ACF" w:rsidRPr="00306D97"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lastRenderedPageBreak/>
        <w:t xml:space="preserve">INTANGIBLE ASSETS </w:t>
      </w:r>
    </w:p>
    <w:p w14:paraId="744C3697" w14:textId="77777777" w:rsidR="00ED2ACF" w:rsidRPr="00306D97" w:rsidRDefault="00ED2ACF" w:rsidP="00F723D5">
      <w:pPr>
        <w:pStyle w:val="BlockText"/>
        <w:spacing w:before="0" w:line="360" w:lineRule="auto"/>
        <w:ind w:left="426" w:right="18" w:firstLine="0"/>
        <w:jc w:val="thaiDistribute"/>
        <w:rPr>
          <w:rFonts w:ascii="Trebuchet MS" w:eastAsia="Times New Roman" w:hAnsi="Trebuchet MS" w:cs="Arial"/>
          <w:sz w:val="18"/>
          <w:szCs w:val="18"/>
          <w:lang w:val="en-US"/>
        </w:rPr>
      </w:pPr>
    </w:p>
    <w:p w14:paraId="634E3303" w14:textId="639B876B" w:rsidR="00183AD4" w:rsidRDefault="004575A2"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Condensed movements in intangible assets d</w:t>
      </w:r>
      <w:r w:rsidR="00F34C58" w:rsidRPr="00306D97">
        <w:rPr>
          <w:rFonts w:ascii="Trebuchet MS" w:hAnsi="Trebuchet MS" w:cs="Arial"/>
          <w:sz w:val="18"/>
          <w:szCs w:val="18"/>
          <w:lang w:val="en-GB"/>
        </w:rPr>
        <w:t xml:space="preserve">uring the </w:t>
      </w:r>
      <w:r w:rsidR="00205B7E">
        <w:rPr>
          <w:rFonts w:ascii="Trebuchet MS" w:hAnsi="Trebuchet MS" w:cs="Arial"/>
          <w:sz w:val="18"/>
          <w:szCs w:val="18"/>
          <w:lang w:val="en-GB"/>
        </w:rPr>
        <w:t>three</w:t>
      </w:r>
      <w:r w:rsidR="00F34C58" w:rsidRPr="00306D97">
        <w:rPr>
          <w:rFonts w:ascii="Trebuchet MS" w:hAnsi="Trebuchet MS" w:cs="Arial"/>
          <w:sz w:val="18"/>
          <w:szCs w:val="18"/>
          <w:lang w:val="en-GB"/>
        </w:rPr>
        <w:t xml:space="preserve">-month period ended </w:t>
      </w:r>
      <w:r w:rsidR="00205B7E" w:rsidRPr="00205B7E">
        <w:rPr>
          <w:rFonts w:ascii="Trebuchet MS" w:hAnsi="Trebuchet MS" w:cstheme="minorBidi"/>
          <w:sz w:val="18"/>
          <w:szCs w:val="18"/>
        </w:rPr>
        <w:t>31 March 2026</w:t>
      </w:r>
      <w:r w:rsidR="00F723D5" w:rsidRPr="00306D97">
        <w:rPr>
          <w:rFonts w:ascii="Trebuchet MS" w:hAnsi="Trebuchet MS" w:cs="Arial"/>
          <w:sz w:val="18"/>
          <w:szCs w:val="18"/>
          <w:lang w:val="en-GB"/>
        </w:rPr>
        <w:t xml:space="preserve"> are as follows:</w:t>
      </w:r>
    </w:p>
    <w:p w14:paraId="2668265A" w14:textId="77777777" w:rsidR="008F5721" w:rsidRPr="00306D97" w:rsidRDefault="008F5721"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Arial"/>
          <w:sz w:val="18"/>
          <w:szCs w:val="18"/>
          <w:lang w:val="en-GB"/>
        </w:rPr>
      </w:pPr>
    </w:p>
    <w:tbl>
      <w:tblPr>
        <w:tblW w:w="9176" w:type="dxa"/>
        <w:tblInd w:w="360" w:type="dxa"/>
        <w:tblLayout w:type="fixed"/>
        <w:tblLook w:val="0000" w:firstRow="0" w:lastRow="0" w:firstColumn="0" w:lastColumn="0" w:noHBand="0" w:noVBand="0"/>
      </w:tblPr>
      <w:tblGrid>
        <w:gridCol w:w="6300"/>
        <w:gridCol w:w="2876"/>
      </w:tblGrid>
      <w:tr w:rsidR="00FD4C7B" w:rsidRPr="00306D97" w14:paraId="3C004D1E" w14:textId="77777777" w:rsidTr="00E443D6">
        <w:trPr>
          <w:cantSplit/>
          <w:trHeight w:val="243"/>
        </w:trPr>
        <w:tc>
          <w:tcPr>
            <w:tcW w:w="6300" w:type="dxa"/>
          </w:tcPr>
          <w:p w14:paraId="2729B0A8" w14:textId="34A42966" w:rsidR="005F44F4" w:rsidRPr="00306D97" w:rsidRDefault="00E443D6" w:rsidP="00D94CD9">
            <w:pPr>
              <w:spacing w:line="380" w:lineRule="exact"/>
              <w:ind w:left="-39"/>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876" w:type="dxa"/>
            <w:tcBorders>
              <w:bottom w:val="single" w:sz="4" w:space="0" w:color="auto"/>
            </w:tcBorders>
          </w:tcPr>
          <w:p w14:paraId="73205F98" w14:textId="1666D8DA" w:rsidR="005F44F4" w:rsidRPr="00306D97" w:rsidRDefault="005F44F4" w:rsidP="00B819F5">
            <w:pPr>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w:t>
            </w:r>
            <w:r w:rsidR="007E038B" w:rsidRPr="00306D97">
              <w:rPr>
                <w:rFonts w:ascii="Trebuchet MS" w:hAnsi="Trebuchet MS" w:cs="Arial"/>
                <w:sz w:val="18"/>
                <w:szCs w:val="18"/>
              </w:rPr>
              <w:t>S</w:t>
            </w:r>
            <w:r w:rsidRPr="00306D97">
              <w:rPr>
                <w:rFonts w:ascii="Trebuchet MS" w:hAnsi="Trebuchet MS" w:cs="Arial"/>
                <w:sz w:val="18"/>
                <w:szCs w:val="18"/>
              </w:rPr>
              <w:t xml:space="preserve">eparate </w:t>
            </w:r>
            <w:r w:rsidR="00880C14" w:rsidRPr="00306D97">
              <w:rPr>
                <w:rFonts w:ascii="Trebuchet MS" w:hAnsi="Trebuchet MS" w:cs="Browallia New"/>
                <w:sz w:val="18"/>
                <w:szCs w:val="18"/>
              </w:rPr>
              <w:t>financial information</w:t>
            </w:r>
          </w:p>
        </w:tc>
      </w:tr>
      <w:tr w:rsidR="00FD4C7B" w:rsidRPr="00306D97" w14:paraId="4FF2DE19" w14:textId="77777777" w:rsidTr="00E443D6">
        <w:trPr>
          <w:cantSplit/>
          <w:trHeight w:val="333"/>
        </w:trPr>
        <w:tc>
          <w:tcPr>
            <w:tcW w:w="6300" w:type="dxa"/>
          </w:tcPr>
          <w:p w14:paraId="729B5E53" w14:textId="77777777" w:rsidR="005F44F4" w:rsidRPr="00306D97" w:rsidRDefault="005F44F4" w:rsidP="00B819F5">
            <w:pPr>
              <w:spacing w:line="380" w:lineRule="exact"/>
              <w:rPr>
                <w:rFonts w:ascii="Trebuchet MS" w:hAnsi="Trebuchet MS" w:cs="Arial"/>
                <w:sz w:val="18"/>
                <w:szCs w:val="18"/>
                <w:cs/>
              </w:rPr>
            </w:pPr>
          </w:p>
        </w:tc>
        <w:tc>
          <w:tcPr>
            <w:tcW w:w="2876" w:type="dxa"/>
            <w:tcBorders>
              <w:top w:val="single" w:sz="4" w:space="0" w:color="auto"/>
            </w:tcBorders>
          </w:tcPr>
          <w:p w14:paraId="0858C10E" w14:textId="77777777" w:rsidR="005F44F4" w:rsidRPr="00306D97" w:rsidRDefault="005F44F4" w:rsidP="00B819F5">
            <w:pPr>
              <w:spacing w:line="380" w:lineRule="exact"/>
              <w:rPr>
                <w:rFonts w:ascii="Trebuchet MS" w:hAnsi="Trebuchet MS" w:cs="Arial"/>
                <w:sz w:val="18"/>
                <w:szCs w:val="18"/>
                <w:cs/>
              </w:rPr>
            </w:pPr>
          </w:p>
        </w:tc>
      </w:tr>
      <w:tr w:rsidR="00FD4C7B" w:rsidRPr="00306D97" w14:paraId="257D35CE" w14:textId="77777777" w:rsidTr="00E443D6">
        <w:trPr>
          <w:cantSplit/>
          <w:trHeight w:val="362"/>
        </w:trPr>
        <w:tc>
          <w:tcPr>
            <w:tcW w:w="6300" w:type="dxa"/>
          </w:tcPr>
          <w:p w14:paraId="333F3EC6" w14:textId="5EEFDA3F" w:rsidR="005F44F4" w:rsidRPr="00306D97" w:rsidRDefault="00A4679D" w:rsidP="00B819F5">
            <w:pPr>
              <w:spacing w:line="380" w:lineRule="exact"/>
              <w:ind w:left="-41" w:right="-43"/>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1 January 202</w:t>
            </w:r>
            <w:r w:rsidR="003A180E">
              <w:rPr>
                <w:rFonts w:ascii="Trebuchet MS" w:hAnsi="Trebuchet MS" w:cs="Arial"/>
                <w:bCs/>
                <w:sz w:val="18"/>
                <w:szCs w:val="18"/>
              </w:rPr>
              <w:t>6</w:t>
            </w:r>
          </w:p>
        </w:tc>
        <w:tc>
          <w:tcPr>
            <w:tcW w:w="2876" w:type="dxa"/>
          </w:tcPr>
          <w:p w14:paraId="75785C63" w14:textId="40FD7B3A" w:rsidR="005F44F4" w:rsidRPr="006B2735" w:rsidRDefault="003E60CF" w:rsidP="00B819F5">
            <w:pPr>
              <w:overflowPunct w:val="0"/>
              <w:autoSpaceDE w:val="0"/>
              <w:autoSpaceDN w:val="0"/>
              <w:adjustRightInd w:val="0"/>
              <w:spacing w:line="380" w:lineRule="exact"/>
              <w:ind w:left="-108"/>
              <w:jc w:val="right"/>
              <w:rPr>
                <w:rFonts w:ascii="Trebuchet MS" w:hAnsi="Trebuchet MS" w:cs="Arial"/>
                <w:sz w:val="18"/>
                <w:szCs w:val="18"/>
              </w:rPr>
            </w:pPr>
            <w:r w:rsidRPr="006B2735">
              <w:rPr>
                <w:rFonts w:ascii="Trebuchet MS" w:hAnsi="Trebuchet MS" w:cs="Arial"/>
                <w:sz w:val="18"/>
                <w:szCs w:val="18"/>
              </w:rPr>
              <w:t>1</w:t>
            </w:r>
            <w:r w:rsidR="008B416C" w:rsidRPr="006B2735">
              <w:rPr>
                <w:rFonts w:ascii="Trebuchet MS" w:hAnsi="Trebuchet MS" w:cs="Arial"/>
                <w:sz w:val="18"/>
                <w:szCs w:val="18"/>
              </w:rPr>
              <w:t>3</w:t>
            </w:r>
            <w:r w:rsidRPr="006B2735">
              <w:rPr>
                <w:rFonts w:ascii="Trebuchet MS" w:hAnsi="Trebuchet MS" w:cs="Arial"/>
                <w:sz w:val="18"/>
                <w:szCs w:val="18"/>
              </w:rPr>
              <w:t>,</w:t>
            </w:r>
            <w:r w:rsidR="008B416C" w:rsidRPr="006B2735">
              <w:rPr>
                <w:rFonts w:ascii="Trebuchet MS" w:hAnsi="Trebuchet MS" w:cs="Arial"/>
                <w:sz w:val="18"/>
                <w:szCs w:val="18"/>
              </w:rPr>
              <w:t>5</w:t>
            </w:r>
            <w:r w:rsidRPr="006B2735">
              <w:rPr>
                <w:rFonts w:ascii="Trebuchet MS" w:hAnsi="Trebuchet MS" w:cs="Arial"/>
                <w:sz w:val="18"/>
                <w:szCs w:val="18"/>
              </w:rPr>
              <w:t>05</w:t>
            </w:r>
          </w:p>
        </w:tc>
      </w:tr>
      <w:tr w:rsidR="00F20B77" w:rsidRPr="00306D97" w14:paraId="5D000E25" w14:textId="77777777" w:rsidTr="00E443D6">
        <w:trPr>
          <w:cantSplit/>
          <w:trHeight w:val="362"/>
        </w:trPr>
        <w:tc>
          <w:tcPr>
            <w:tcW w:w="6300" w:type="dxa"/>
          </w:tcPr>
          <w:p w14:paraId="01F5BFB5" w14:textId="110DD8EE" w:rsidR="00F20B77" w:rsidRPr="00306D97" w:rsidRDefault="00113E46" w:rsidP="00113E46">
            <w:pPr>
              <w:spacing w:line="380" w:lineRule="exact"/>
              <w:ind w:right="-43"/>
              <w:jc w:val="both"/>
              <w:rPr>
                <w:rFonts w:ascii="Trebuchet MS" w:hAnsi="Trebuchet MS" w:cs="Arial"/>
                <w:bCs/>
                <w:sz w:val="18"/>
                <w:szCs w:val="18"/>
              </w:rPr>
            </w:pPr>
            <w:r>
              <w:rPr>
                <w:rFonts w:ascii="Trebuchet MS" w:hAnsi="Trebuchet MS" w:cstheme="minorBidi"/>
                <w:bCs/>
                <w:sz w:val="18"/>
                <w:szCs w:val="18"/>
              </w:rPr>
              <w:t>Pur</w:t>
            </w:r>
            <w:r w:rsidR="00A35E0C">
              <w:rPr>
                <w:rFonts w:ascii="Trebuchet MS" w:hAnsi="Trebuchet MS" w:cstheme="minorBidi"/>
                <w:bCs/>
                <w:sz w:val="18"/>
                <w:szCs w:val="18"/>
              </w:rPr>
              <w:t>chases</w:t>
            </w:r>
          </w:p>
        </w:tc>
        <w:tc>
          <w:tcPr>
            <w:tcW w:w="2876" w:type="dxa"/>
          </w:tcPr>
          <w:p w14:paraId="4BC844B1" w14:textId="372DAC84" w:rsidR="00F20B77" w:rsidRPr="006B2735" w:rsidRDefault="00F20B77" w:rsidP="00B819F5">
            <w:pPr>
              <w:overflowPunct w:val="0"/>
              <w:autoSpaceDE w:val="0"/>
              <w:autoSpaceDN w:val="0"/>
              <w:adjustRightInd w:val="0"/>
              <w:spacing w:line="380" w:lineRule="exact"/>
              <w:ind w:left="-108"/>
              <w:jc w:val="right"/>
              <w:rPr>
                <w:rFonts w:ascii="Trebuchet MS" w:hAnsi="Trebuchet MS" w:cs="Arial"/>
                <w:sz w:val="18"/>
                <w:szCs w:val="18"/>
              </w:rPr>
            </w:pPr>
            <w:r w:rsidRPr="006B2735">
              <w:rPr>
                <w:rFonts w:ascii="Trebuchet MS" w:hAnsi="Trebuchet MS" w:cs="Arial"/>
                <w:sz w:val="18"/>
                <w:szCs w:val="18"/>
              </w:rPr>
              <w:t>400</w:t>
            </w:r>
          </w:p>
        </w:tc>
      </w:tr>
      <w:tr w:rsidR="00FD4C7B" w:rsidRPr="00306D97" w14:paraId="0CEBAA67" w14:textId="77777777" w:rsidTr="00E443D6">
        <w:trPr>
          <w:cantSplit/>
          <w:trHeight w:val="270"/>
        </w:trPr>
        <w:tc>
          <w:tcPr>
            <w:tcW w:w="6300" w:type="dxa"/>
          </w:tcPr>
          <w:p w14:paraId="0FFF0FA0" w14:textId="24B3954C" w:rsidR="005F44F4" w:rsidRPr="00306D97" w:rsidRDefault="005F44F4"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 xml:space="preserve">Amortization </w:t>
            </w:r>
            <w:r w:rsidR="00F16499" w:rsidRPr="00306D97">
              <w:rPr>
                <w:rFonts w:ascii="Trebuchet MS" w:hAnsi="Trebuchet MS" w:cs="Arial"/>
                <w:bCs/>
                <w:sz w:val="18"/>
                <w:szCs w:val="18"/>
              </w:rPr>
              <w:t>for</w:t>
            </w:r>
            <w:r w:rsidRPr="00306D97">
              <w:rPr>
                <w:rFonts w:ascii="Trebuchet MS" w:hAnsi="Trebuchet MS" w:cs="Arial"/>
                <w:bCs/>
                <w:sz w:val="18"/>
                <w:szCs w:val="18"/>
              </w:rPr>
              <w:t xml:space="preserve"> the period</w:t>
            </w:r>
          </w:p>
        </w:tc>
        <w:tc>
          <w:tcPr>
            <w:tcW w:w="2876" w:type="dxa"/>
            <w:tcBorders>
              <w:bottom w:val="single" w:sz="4" w:space="0" w:color="auto"/>
            </w:tcBorders>
          </w:tcPr>
          <w:p w14:paraId="77D3A19B" w14:textId="1074E110" w:rsidR="005F44F4" w:rsidRPr="006B2735" w:rsidRDefault="003E60CF" w:rsidP="00B819F5">
            <w:pPr>
              <w:overflowPunct w:val="0"/>
              <w:autoSpaceDE w:val="0"/>
              <w:autoSpaceDN w:val="0"/>
              <w:adjustRightInd w:val="0"/>
              <w:spacing w:line="380" w:lineRule="exact"/>
              <w:ind w:left="-9"/>
              <w:jc w:val="right"/>
              <w:rPr>
                <w:rFonts w:ascii="Trebuchet MS" w:hAnsi="Trebuchet MS" w:cs="Arial"/>
                <w:sz w:val="18"/>
                <w:szCs w:val="18"/>
              </w:rPr>
            </w:pPr>
            <w:r w:rsidRPr="006B2735">
              <w:rPr>
                <w:rFonts w:ascii="Trebuchet MS" w:hAnsi="Trebuchet MS" w:cs="Arial"/>
                <w:sz w:val="18"/>
                <w:szCs w:val="18"/>
              </w:rPr>
              <w:t>(1,198)</w:t>
            </w:r>
          </w:p>
        </w:tc>
      </w:tr>
      <w:tr w:rsidR="00AD3ABF" w:rsidRPr="00306D97" w14:paraId="0F0EDDDE" w14:textId="77777777" w:rsidTr="00E443D6">
        <w:trPr>
          <w:cantSplit/>
          <w:trHeight w:val="315"/>
        </w:trPr>
        <w:tc>
          <w:tcPr>
            <w:tcW w:w="6300" w:type="dxa"/>
          </w:tcPr>
          <w:p w14:paraId="41225F07" w14:textId="6EF31586" w:rsidR="005F44F4" w:rsidRPr="00306D97" w:rsidRDefault="00A4679D"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w:t>
            </w:r>
            <w:r w:rsidR="00205B7E" w:rsidRPr="00205B7E">
              <w:rPr>
                <w:rFonts w:ascii="Trebuchet MS" w:hAnsi="Trebuchet MS" w:cstheme="minorBidi"/>
                <w:sz w:val="18"/>
                <w:szCs w:val="18"/>
              </w:rPr>
              <w:t>31 March 2026</w:t>
            </w:r>
          </w:p>
        </w:tc>
        <w:tc>
          <w:tcPr>
            <w:tcW w:w="2876" w:type="dxa"/>
            <w:tcBorders>
              <w:top w:val="single" w:sz="4" w:space="0" w:color="auto"/>
              <w:bottom w:val="single" w:sz="12" w:space="0" w:color="auto"/>
            </w:tcBorders>
          </w:tcPr>
          <w:p w14:paraId="63495355" w14:textId="5E8450CA" w:rsidR="005F44F4" w:rsidRPr="006B2735" w:rsidRDefault="003E60CF" w:rsidP="00B819F5">
            <w:pPr>
              <w:overflowPunct w:val="0"/>
              <w:autoSpaceDE w:val="0"/>
              <w:autoSpaceDN w:val="0"/>
              <w:adjustRightInd w:val="0"/>
              <w:spacing w:line="380" w:lineRule="exact"/>
              <w:ind w:left="-9"/>
              <w:jc w:val="right"/>
              <w:rPr>
                <w:rFonts w:ascii="Trebuchet MS" w:hAnsi="Trebuchet MS" w:cs="Arial"/>
                <w:sz w:val="18"/>
                <w:szCs w:val="18"/>
              </w:rPr>
            </w:pPr>
            <w:r w:rsidRPr="006B2735">
              <w:rPr>
                <w:rFonts w:ascii="Trebuchet MS" w:hAnsi="Trebuchet MS" w:cs="Arial"/>
                <w:sz w:val="18"/>
                <w:szCs w:val="18"/>
              </w:rPr>
              <w:fldChar w:fldCharType="begin"/>
            </w:r>
            <w:r w:rsidRPr="006B2735">
              <w:rPr>
                <w:rFonts w:ascii="Trebuchet MS" w:hAnsi="Trebuchet MS" w:cs="Arial"/>
                <w:sz w:val="18"/>
                <w:szCs w:val="18"/>
              </w:rPr>
              <w:instrText xml:space="preserve"> =SUM(ABOVE) </w:instrText>
            </w:r>
            <w:r w:rsidRPr="006B2735">
              <w:rPr>
                <w:rFonts w:ascii="Trebuchet MS" w:hAnsi="Trebuchet MS" w:cs="Arial"/>
                <w:sz w:val="18"/>
                <w:szCs w:val="18"/>
              </w:rPr>
              <w:fldChar w:fldCharType="separate"/>
            </w:r>
            <w:r w:rsidRPr="006B2735">
              <w:rPr>
                <w:rFonts w:ascii="Trebuchet MS" w:hAnsi="Trebuchet MS" w:cs="Arial"/>
                <w:noProof/>
                <w:sz w:val="18"/>
                <w:szCs w:val="18"/>
              </w:rPr>
              <w:t>1</w:t>
            </w:r>
            <w:r w:rsidR="006D4C0B" w:rsidRPr="006B2735">
              <w:rPr>
                <w:rFonts w:ascii="Trebuchet MS" w:hAnsi="Trebuchet MS" w:cs="Arial"/>
                <w:noProof/>
                <w:sz w:val="18"/>
                <w:szCs w:val="18"/>
              </w:rPr>
              <w:t>2,7</w:t>
            </w:r>
            <w:r w:rsidRPr="006B2735">
              <w:rPr>
                <w:rFonts w:ascii="Trebuchet MS" w:hAnsi="Trebuchet MS" w:cs="Arial"/>
                <w:noProof/>
                <w:sz w:val="18"/>
                <w:szCs w:val="18"/>
              </w:rPr>
              <w:t>07</w:t>
            </w:r>
            <w:r w:rsidRPr="006B2735">
              <w:rPr>
                <w:rFonts w:ascii="Trebuchet MS" w:hAnsi="Trebuchet MS" w:cs="Arial"/>
                <w:sz w:val="18"/>
                <w:szCs w:val="18"/>
              </w:rPr>
              <w:fldChar w:fldCharType="end"/>
            </w:r>
          </w:p>
        </w:tc>
      </w:tr>
    </w:tbl>
    <w:p w14:paraId="6740F39F" w14:textId="58056B81" w:rsidR="00D70521" w:rsidRDefault="00D70521"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0029F75E" w14:textId="3D69D707" w:rsidR="00FF6C1F" w:rsidRPr="009A7131" w:rsidRDefault="00FF6C1F" w:rsidP="009A713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t>SHORT</w:t>
      </w:r>
      <w:r w:rsidR="000763BD"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w:t>
      </w:r>
      <w:r w:rsidR="00A86CC0" w:rsidRPr="00306D97">
        <w:rPr>
          <w:rFonts w:ascii="Trebuchet MS" w:hAnsi="Trebuchet MS" w:cs="Arial"/>
          <w:b/>
          <w:bCs/>
          <w:sz w:val="18"/>
          <w:szCs w:val="18"/>
          <w:lang w:val="en-GB"/>
        </w:rPr>
        <w:t>S</w:t>
      </w:r>
      <w:r w:rsidRPr="009A7131">
        <w:rPr>
          <w:rFonts w:ascii="Trebuchet MS" w:hAnsi="Trebuchet MS" w:cs="Arial"/>
          <w:b/>
          <w:bCs/>
          <w:sz w:val="18"/>
          <w:szCs w:val="18"/>
          <w:lang w:val="en-GB"/>
        </w:rPr>
        <w:t xml:space="preserve"> </w:t>
      </w:r>
      <w:r w:rsidRPr="00306D97">
        <w:rPr>
          <w:rFonts w:ascii="Trebuchet MS" w:hAnsi="Trebuchet MS" w:cs="Arial"/>
          <w:b/>
          <w:bCs/>
          <w:sz w:val="18"/>
          <w:szCs w:val="18"/>
          <w:lang w:val="en-GB"/>
        </w:rPr>
        <w:t xml:space="preserve">FROM </w:t>
      </w:r>
      <w:r w:rsidRPr="009A7131">
        <w:rPr>
          <w:rFonts w:ascii="Trebuchet MS" w:hAnsi="Trebuchet MS" w:cs="Arial"/>
          <w:b/>
          <w:bCs/>
          <w:sz w:val="18"/>
          <w:szCs w:val="18"/>
          <w:lang w:val="en-GB"/>
        </w:rPr>
        <w:t xml:space="preserve">OTHER </w:t>
      </w:r>
      <w:r w:rsidR="005674B1" w:rsidRPr="009A7131">
        <w:rPr>
          <w:rFonts w:ascii="Trebuchet MS" w:hAnsi="Trebuchet MS" w:cs="Arial"/>
          <w:b/>
          <w:bCs/>
          <w:sz w:val="18"/>
          <w:szCs w:val="18"/>
          <w:lang w:val="en-GB"/>
        </w:rPr>
        <w:t>PART</w:t>
      </w:r>
      <w:r w:rsidR="00A86CC0" w:rsidRPr="009A7131">
        <w:rPr>
          <w:rFonts w:ascii="Trebuchet MS" w:hAnsi="Trebuchet MS" w:cs="Arial"/>
          <w:b/>
          <w:bCs/>
          <w:sz w:val="18"/>
          <w:szCs w:val="18"/>
          <w:lang w:val="en-GB"/>
        </w:rPr>
        <w:t>IES</w:t>
      </w:r>
    </w:p>
    <w:p w14:paraId="5C6AAA83" w14:textId="77777777" w:rsidR="000061EF" w:rsidRPr="00306D97"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theme="minorBidi"/>
          <w:sz w:val="18"/>
          <w:szCs w:val="18"/>
        </w:rPr>
      </w:pPr>
    </w:p>
    <w:tbl>
      <w:tblPr>
        <w:tblW w:w="9218" w:type="dxa"/>
        <w:tblInd w:w="315" w:type="dxa"/>
        <w:tblLayout w:type="fixed"/>
        <w:tblCellMar>
          <w:left w:w="0" w:type="dxa"/>
          <w:right w:w="0" w:type="dxa"/>
        </w:tblCellMar>
        <w:tblLook w:val="0000" w:firstRow="0" w:lastRow="0" w:firstColumn="0" w:lastColumn="0" w:noHBand="0" w:noVBand="0"/>
      </w:tblPr>
      <w:tblGrid>
        <w:gridCol w:w="3465"/>
        <w:gridCol w:w="1246"/>
        <w:gridCol w:w="238"/>
        <w:gridCol w:w="1251"/>
        <w:gridCol w:w="238"/>
        <w:gridCol w:w="1293"/>
        <w:gridCol w:w="238"/>
        <w:gridCol w:w="1249"/>
      </w:tblGrid>
      <w:tr w:rsidR="007573ED" w:rsidRPr="00306D97" w14:paraId="5479EEC2" w14:textId="77777777" w:rsidTr="003A180E">
        <w:trPr>
          <w:cantSplit/>
          <w:trHeight w:val="343"/>
          <w:tblHeader/>
        </w:trPr>
        <w:tc>
          <w:tcPr>
            <w:tcW w:w="3465" w:type="dxa"/>
          </w:tcPr>
          <w:p w14:paraId="1190CA6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7AB1B7C4"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EE3DF0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56F0D18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80" w:type="dxa"/>
            <w:gridSpan w:val="3"/>
            <w:tcBorders>
              <w:bottom w:val="single" w:sz="4" w:space="0" w:color="auto"/>
            </w:tcBorders>
          </w:tcPr>
          <w:p w14:paraId="6FA2559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41BB961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3A180E" w:rsidRPr="00306D97" w14:paraId="16E85E76" w14:textId="77777777" w:rsidTr="001A1E85">
        <w:trPr>
          <w:cantSplit/>
          <w:trHeight w:val="350"/>
          <w:tblHeader/>
        </w:trPr>
        <w:tc>
          <w:tcPr>
            <w:tcW w:w="3465" w:type="dxa"/>
            <w:vAlign w:val="bottom"/>
          </w:tcPr>
          <w:p w14:paraId="64C972B9"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vAlign w:val="bottom"/>
          </w:tcPr>
          <w:p w14:paraId="1F4312C7" w14:textId="17004FB5"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A180E">
              <w:rPr>
                <w:rFonts w:ascii="Trebuchet MS" w:hAnsi="Trebuchet MS" w:cstheme="minorBidi"/>
                <w:sz w:val="18"/>
                <w:szCs w:val="18"/>
              </w:rPr>
              <w:t xml:space="preserve">31 March </w:t>
            </w:r>
            <w:r>
              <w:rPr>
                <w:rFonts w:ascii="Trebuchet MS" w:hAnsi="Trebuchet MS" w:cstheme="minorBidi"/>
                <w:sz w:val="18"/>
                <w:szCs w:val="18"/>
              </w:rPr>
              <w:br/>
            </w:r>
            <w:r w:rsidRPr="003A180E">
              <w:rPr>
                <w:rFonts w:ascii="Trebuchet MS" w:hAnsi="Trebuchet MS" w:cstheme="minorBidi"/>
                <w:sz w:val="18"/>
                <w:szCs w:val="18"/>
              </w:rPr>
              <w:t>2026</w:t>
            </w:r>
          </w:p>
        </w:tc>
        <w:tc>
          <w:tcPr>
            <w:tcW w:w="238" w:type="dxa"/>
            <w:vAlign w:val="bottom"/>
          </w:tcPr>
          <w:p w14:paraId="6B342186"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49F70B96" w14:textId="1DFFE522"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c>
          <w:tcPr>
            <w:tcW w:w="238" w:type="dxa"/>
            <w:vAlign w:val="center"/>
          </w:tcPr>
          <w:p w14:paraId="258467B7"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93" w:type="dxa"/>
            <w:tcBorders>
              <w:bottom w:val="single" w:sz="4" w:space="0" w:color="auto"/>
            </w:tcBorders>
            <w:vAlign w:val="bottom"/>
          </w:tcPr>
          <w:p w14:paraId="638B925F" w14:textId="55B1BFD5"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A180E">
              <w:rPr>
                <w:rFonts w:ascii="Trebuchet MS" w:hAnsi="Trebuchet MS" w:cstheme="minorBidi"/>
                <w:sz w:val="18"/>
                <w:szCs w:val="18"/>
              </w:rPr>
              <w:t xml:space="preserve">31 March </w:t>
            </w:r>
            <w:r>
              <w:rPr>
                <w:rFonts w:ascii="Trebuchet MS" w:hAnsi="Trebuchet MS" w:cstheme="minorBidi"/>
                <w:sz w:val="18"/>
                <w:szCs w:val="18"/>
              </w:rPr>
              <w:br/>
            </w:r>
            <w:r w:rsidRPr="003A180E">
              <w:rPr>
                <w:rFonts w:ascii="Trebuchet MS" w:hAnsi="Trebuchet MS" w:cstheme="minorBidi"/>
                <w:sz w:val="18"/>
                <w:szCs w:val="18"/>
              </w:rPr>
              <w:t>2026</w:t>
            </w:r>
          </w:p>
        </w:tc>
        <w:tc>
          <w:tcPr>
            <w:tcW w:w="238" w:type="dxa"/>
            <w:vAlign w:val="bottom"/>
          </w:tcPr>
          <w:p w14:paraId="7C7B3DDE"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1F017B6A" w14:textId="24620FEC"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r>
      <w:tr w:rsidR="007573ED" w:rsidRPr="00306D97" w14:paraId="3151F585" w14:textId="77777777" w:rsidTr="001A1E85">
        <w:trPr>
          <w:cantSplit/>
          <w:trHeight w:val="352"/>
        </w:trPr>
        <w:tc>
          <w:tcPr>
            <w:tcW w:w="3465" w:type="dxa"/>
            <w:vAlign w:val="bottom"/>
          </w:tcPr>
          <w:p w14:paraId="6B7C9D3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tcPr>
          <w:p w14:paraId="26A96590"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4BA9F98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tcPr>
          <w:p w14:paraId="52D6EDC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1A6C286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93" w:type="dxa"/>
          </w:tcPr>
          <w:p w14:paraId="4256099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tcPr>
          <w:p w14:paraId="79BA1B4C"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tcPr>
          <w:p w14:paraId="73B63D1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3A180E" w:rsidRPr="00306D97" w14:paraId="32F119CA" w14:textId="77777777" w:rsidTr="001A1E85">
        <w:trPr>
          <w:cantSplit/>
          <w:trHeight w:val="162"/>
        </w:trPr>
        <w:tc>
          <w:tcPr>
            <w:tcW w:w="3465" w:type="dxa"/>
            <w:vAlign w:val="bottom"/>
          </w:tcPr>
          <w:p w14:paraId="3044AD49" w14:textId="2A3DF572"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Other parties</w:t>
            </w:r>
          </w:p>
        </w:tc>
        <w:tc>
          <w:tcPr>
            <w:tcW w:w="1246" w:type="dxa"/>
            <w:tcBorders>
              <w:bottom w:val="single" w:sz="12" w:space="0" w:color="auto"/>
            </w:tcBorders>
            <w:vAlign w:val="bottom"/>
          </w:tcPr>
          <w:p w14:paraId="55B88550" w14:textId="3CD4098F" w:rsidR="003A180E" w:rsidRPr="003A180E" w:rsidRDefault="00D04E6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Arial"/>
                <w:sz w:val="18"/>
                <w:szCs w:val="18"/>
              </w:rPr>
              <w:t>5</w:t>
            </w:r>
            <w:r w:rsidR="00405676">
              <w:rPr>
                <w:rFonts w:ascii="Trebuchet MS" w:hAnsi="Trebuchet MS" w:cs="Browallia New"/>
                <w:sz w:val="18"/>
                <w:szCs w:val="22"/>
              </w:rPr>
              <w:t>8</w:t>
            </w:r>
            <w:r>
              <w:rPr>
                <w:rFonts w:ascii="Trebuchet MS" w:hAnsi="Trebuchet MS" w:cs="Arial"/>
                <w:sz w:val="18"/>
                <w:szCs w:val="18"/>
              </w:rPr>
              <w:t>,000</w:t>
            </w:r>
          </w:p>
        </w:tc>
        <w:tc>
          <w:tcPr>
            <w:tcW w:w="238" w:type="dxa"/>
          </w:tcPr>
          <w:p w14:paraId="22DF25F5"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12" w:space="0" w:color="auto"/>
            </w:tcBorders>
            <w:vAlign w:val="bottom"/>
          </w:tcPr>
          <w:p w14:paraId="65BFDDF3" w14:textId="05310F24"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58,000</w:t>
            </w:r>
          </w:p>
        </w:tc>
        <w:tc>
          <w:tcPr>
            <w:tcW w:w="238" w:type="dxa"/>
          </w:tcPr>
          <w:p w14:paraId="0CB2AB17"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93" w:type="dxa"/>
            <w:tcBorders>
              <w:bottom w:val="single" w:sz="12" w:space="0" w:color="auto"/>
            </w:tcBorders>
          </w:tcPr>
          <w:p w14:paraId="3D5A55D7" w14:textId="3C87D021" w:rsidR="003A180E" w:rsidRPr="003A180E" w:rsidRDefault="003E60CF"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Arial"/>
                <w:sz w:val="18"/>
                <w:szCs w:val="18"/>
              </w:rPr>
              <w:t>57,000</w:t>
            </w:r>
          </w:p>
        </w:tc>
        <w:tc>
          <w:tcPr>
            <w:tcW w:w="238" w:type="dxa"/>
          </w:tcPr>
          <w:p w14:paraId="4D9BF3B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12" w:space="0" w:color="auto"/>
            </w:tcBorders>
          </w:tcPr>
          <w:p w14:paraId="72E0BE4A" w14:textId="46549AA4"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lang w:val="en-GB"/>
              </w:rPr>
              <w:t>57,000</w:t>
            </w:r>
          </w:p>
        </w:tc>
      </w:tr>
    </w:tbl>
    <w:p w14:paraId="62AA7543" w14:textId="77777777" w:rsidR="00030D6C" w:rsidRDefault="00030D6C"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01C7BEB1" w14:textId="67BD426E" w:rsidR="00A41897" w:rsidRPr="00306D97" w:rsidRDefault="00A41897" w:rsidP="00B6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306D97">
        <w:rPr>
          <w:rFonts w:ascii="Trebuchet MS" w:hAnsi="Trebuchet MS" w:cs="Arial"/>
          <w:sz w:val="18"/>
          <w:szCs w:val="18"/>
          <w:u w:val="single"/>
        </w:rPr>
        <w:t>The Company</w:t>
      </w:r>
    </w:p>
    <w:p w14:paraId="50E2DF93" w14:textId="77777777"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598C4D22" w14:textId="25744526" w:rsidR="000557CC" w:rsidRPr="00BE6EDA" w:rsidRDefault="002B441E" w:rsidP="0005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496612">
        <w:rPr>
          <w:rFonts w:ascii="Trebuchet MS" w:hAnsi="Trebuchet MS" w:cs="Arial"/>
          <w:sz w:val="18"/>
          <w:szCs w:val="18"/>
        </w:rPr>
        <w:t xml:space="preserve">Loans from other parties totaling Baht </w:t>
      </w:r>
      <w:r w:rsidR="003127E7">
        <w:rPr>
          <w:rFonts w:ascii="Trebuchet MS" w:hAnsi="Trebuchet MS" w:cs="Arial"/>
          <w:sz w:val="18"/>
          <w:szCs w:val="18"/>
        </w:rPr>
        <w:t>3</w:t>
      </w:r>
      <w:r w:rsidRPr="00496612">
        <w:rPr>
          <w:rFonts w:ascii="Trebuchet MS" w:hAnsi="Trebuchet MS" w:cs="Arial"/>
          <w:sz w:val="18"/>
          <w:szCs w:val="18"/>
        </w:rPr>
        <w:t>0 million bear interest at the rate of 14% per annum and are guaranteed by another person with a guaranteed fee of 2% per annum. These loans are scheduled for the principal repayme</w:t>
      </w:r>
      <w:r w:rsidR="00C102E0">
        <w:rPr>
          <w:rFonts w:ascii="Trebuchet MS" w:hAnsi="Trebuchet MS" w:cs="Browallia New"/>
          <w:sz w:val="18"/>
          <w:szCs w:val="22"/>
        </w:rPr>
        <w:t xml:space="preserve">nt </w:t>
      </w:r>
      <w:r w:rsidRPr="00496612">
        <w:rPr>
          <w:rFonts w:ascii="Trebuchet MS" w:hAnsi="Trebuchet MS" w:cs="Arial"/>
          <w:sz w:val="18"/>
          <w:szCs w:val="18"/>
        </w:rPr>
        <w:t>by 5 April 202</w:t>
      </w:r>
      <w:r w:rsidR="00596131">
        <w:rPr>
          <w:rFonts w:ascii="Trebuchet MS" w:hAnsi="Trebuchet MS" w:cs="Arial"/>
          <w:sz w:val="18"/>
          <w:szCs w:val="18"/>
        </w:rPr>
        <w:t>6</w:t>
      </w:r>
      <w:r w:rsidR="00B62B41">
        <w:rPr>
          <w:rFonts w:ascii="Trebuchet MS" w:hAnsi="Trebuchet MS" w:cs="Arial"/>
          <w:sz w:val="18"/>
          <w:szCs w:val="18"/>
        </w:rPr>
        <w:t>. O</w:t>
      </w:r>
      <w:r w:rsidR="000557CC" w:rsidRPr="00496612">
        <w:rPr>
          <w:rFonts w:ascii="Trebuchet MS" w:hAnsi="Trebuchet MS" w:cs="Arial"/>
          <w:sz w:val="18"/>
          <w:szCs w:val="18"/>
        </w:rPr>
        <w:t>n 4 April 202</w:t>
      </w:r>
      <w:r w:rsidR="000557CC">
        <w:rPr>
          <w:rFonts w:ascii="Trebuchet MS" w:hAnsi="Trebuchet MS" w:cs="Arial"/>
          <w:sz w:val="18"/>
          <w:szCs w:val="18"/>
        </w:rPr>
        <w:t>6</w:t>
      </w:r>
      <w:r w:rsidR="000557CC" w:rsidRPr="00496612">
        <w:rPr>
          <w:rFonts w:ascii="Trebuchet MS" w:hAnsi="Trebuchet MS" w:cs="Arial"/>
          <w:sz w:val="18"/>
          <w:szCs w:val="18"/>
        </w:rPr>
        <w:t xml:space="preserve">, the Company executed a memorandum of understanding to extend the repayment for the principal </w:t>
      </w:r>
      <w:proofErr w:type="gramStart"/>
      <w:r w:rsidR="000557CC" w:rsidRPr="00496612">
        <w:rPr>
          <w:rFonts w:ascii="Trebuchet MS" w:hAnsi="Trebuchet MS" w:cs="Arial"/>
          <w:sz w:val="18"/>
          <w:szCs w:val="18"/>
        </w:rPr>
        <w:t>amount</w:t>
      </w:r>
      <w:proofErr w:type="gramEnd"/>
      <w:r w:rsidR="000557CC" w:rsidRPr="00496612">
        <w:rPr>
          <w:rFonts w:ascii="Trebuchet MS" w:hAnsi="Trebuchet MS" w:cs="Arial"/>
          <w:sz w:val="18"/>
          <w:szCs w:val="18"/>
        </w:rPr>
        <w:t xml:space="preserve"> of Baht 30 million from 5 April 202</w:t>
      </w:r>
      <w:r w:rsidR="000557CC">
        <w:rPr>
          <w:rFonts w:ascii="Trebuchet MS" w:hAnsi="Trebuchet MS" w:cs="Arial"/>
          <w:sz w:val="18"/>
          <w:szCs w:val="18"/>
        </w:rPr>
        <w:t>6</w:t>
      </w:r>
      <w:r w:rsidR="000557CC" w:rsidRPr="00496612">
        <w:rPr>
          <w:rFonts w:ascii="Trebuchet MS" w:hAnsi="Trebuchet MS" w:cs="Arial"/>
          <w:sz w:val="18"/>
          <w:szCs w:val="18"/>
        </w:rPr>
        <w:t xml:space="preserve"> to 5 April 202</w:t>
      </w:r>
      <w:r w:rsidR="000557CC">
        <w:rPr>
          <w:rFonts w:ascii="Trebuchet MS" w:hAnsi="Trebuchet MS" w:cs="Arial"/>
          <w:sz w:val="18"/>
          <w:szCs w:val="18"/>
        </w:rPr>
        <w:t>7</w:t>
      </w:r>
      <w:r w:rsidR="000557CC" w:rsidRPr="00496612">
        <w:rPr>
          <w:rFonts w:ascii="Trebuchet MS" w:hAnsi="Trebuchet MS" w:cs="Arial"/>
          <w:sz w:val="18"/>
          <w:szCs w:val="18"/>
        </w:rPr>
        <w:t>.</w:t>
      </w:r>
    </w:p>
    <w:p w14:paraId="12905F35" w14:textId="77777777" w:rsidR="001F189D" w:rsidRPr="00496612" w:rsidRDefault="001F189D"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5EBF856F" w14:textId="480C8C77" w:rsidR="000872A9" w:rsidRPr="00372144" w:rsidRDefault="00E07B16" w:rsidP="0037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lang w:val="en-GB"/>
        </w:rPr>
      </w:pPr>
      <w:r>
        <w:rPr>
          <w:rFonts w:ascii="Trebuchet MS" w:hAnsi="Trebuchet MS" w:cstheme="minorBidi"/>
          <w:sz w:val="18"/>
          <w:szCs w:val="18"/>
        </w:rPr>
        <w:t>S</w:t>
      </w:r>
      <w:r w:rsidR="00372144" w:rsidRPr="00AD2E3A">
        <w:rPr>
          <w:rFonts w:ascii="Trebuchet MS" w:hAnsi="Trebuchet MS" w:cstheme="minorBidi"/>
          <w:sz w:val="18"/>
          <w:szCs w:val="18"/>
          <w:lang w:val="en-GB"/>
        </w:rPr>
        <w:t xml:space="preserve">hort-term loans from other parties totaling Baht 27 million, bearing interest at 12% per annum and repayable within one year.  A portion of the loans, amounting to Baht 20 million, is guaranteed by another person with a </w:t>
      </w:r>
      <w:proofErr w:type="gramStart"/>
      <w:r w:rsidR="00372144" w:rsidRPr="00AD2E3A">
        <w:rPr>
          <w:rFonts w:ascii="Trebuchet MS" w:hAnsi="Trebuchet MS" w:cstheme="minorBidi"/>
          <w:sz w:val="18"/>
          <w:szCs w:val="18"/>
          <w:lang w:val="en-GB"/>
        </w:rPr>
        <w:t>guarantee</w:t>
      </w:r>
      <w:proofErr w:type="gramEnd"/>
      <w:r w:rsidR="00372144" w:rsidRPr="00AD2E3A">
        <w:rPr>
          <w:rFonts w:ascii="Trebuchet MS" w:hAnsi="Trebuchet MS" w:cstheme="minorBidi"/>
          <w:sz w:val="18"/>
          <w:szCs w:val="18"/>
          <w:lang w:val="en-GB"/>
        </w:rPr>
        <w:t xml:space="preserve"> fee of 2% per annum.</w:t>
      </w:r>
    </w:p>
    <w:p w14:paraId="6F579421" w14:textId="1550B289" w:rsidR="002E5A8C" w:rsidRDefault="002E5A8C"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cs/>
        </w:rPr>
      </w:pPr>
    </w:p>
    <w:p w14:paraId="3B324B64" w14:textId="0751B2CB" w:rsidR="00A41897" w:rsidRPr="005719A3" w:rsidRDefault="00A41897"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5719A3">
        <w:rPr>
          <w:rFonts w:ascii="Trebuchet MS" w:hAnsi="Trebuchet MS" w:cs="Arial"/>
          <w:sz w:val="18"/>
          <w:szCs w:val="18"/>
          <w:u w:val="single"/>
        </w:rPr>
        <w:t>Subsidiary</w:t>
      </w:r>
    </w:p>
    <w:p w14:paraId="759B6476" w14:textId="77777777" w:rsidR="000D504C" w:rsidRPr="00DD1A9F" w:rsidRDefault="000D504C" w:rsidP="00B7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3525DA38" w14:textId="02ECD0D9" w:rsidR="00250427" w:rsidRDefault="00185C72" w:rsidP="000D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Browallia New"/>
          <w:sz w:val="18"/>
          <w:szCs w:val="22"/>
        </w:rPr>
      </w:pPr>
      <w:r>
        <w:rPr>
          <w:rFonts w:ascii="Trebuchet MS" w:hAnsi="Trebuchet MS" w:cs="Arial"/>
          <w:sz w:val="18"/>
          <w:szCs w:val="18"/>
        </w:rPr>
        <w:t>S</w:t>
      </w:r>
      <w:r w:rsidR="00A41897" w:rsidRPr="00FD6CD4">
        <w:rPr>
          <w:rFonts w:ascii="Trebuchet MS" w:hAnsi="Trebuchet MS" w:cs="Arial"/>
          <w:sz w:val="18"/>
          <w:szCs w:val="18"/>
        </w:rPr>
        <w:t xml:space="preserve">ubsidiary borrows loan from other parties in form of promissory notes of Baht 1 million with bear interest rate at 12% per annum. </w:t>
      </w:r>
      <w:r w:rsidR="003A75E1" w:rsidRPr="00FD6CD4">
        <w:rPr>
          <w:rFonts w:ascii="Trebuchet MS" w:hAnsi="Trebuchet MS" w:cs="Browallia New"/>
          <w:sz w:val="18"/>
          <w:szCs w:val="22"/>
        </w:rPr>
        <w:t>The original maturity date for repayment of the</w:t>
      </w:r>
      <w:r w:rsidR="00A41897" w:rsidRPr="00FD6CD4">
        <w:rPr>
          <w:rFonts w:ascii="Trebuchet MS" w:hAnsi="Trebuchet MS" w:cs="Browallia New"/>
          <w:sz w:val="18"/>
          <w:szCs w:val="22"/>
        </w:rPr>
        <w:t xml:space="preserve"> principal and interest </w:t>
      </w:r>
      <w:r w:rsidR="003A75E1" w:rsidRPr="00FD6CD4">
        <w:rPr>
          <w:rFonts w:ascii="Trebuchet MS" w:hAnsi="Trebuchet MS" w:cs="Browallia New"/>
          <w:sz w:val="18"/>
          <w:szCs w:val="22"/>
        </w:rPr>
        <w:t>was</w:t>
      </w:r>
      <w:r w:rsidR="00F42AB4" w:rsidRPr="00FD6CD4">
        <w:rPr>
          <w:rFonts w:ascii="Trebuchet MS" w:hAnsi="Trebuchet MS" w:cs="Browallia New"/>
          <w:sz w:val="18"/>
          <w:szCs w:val="22"/>
        </w:rPr>
        <w:t xml:space="preserve"> </w:t>
      </w:r>
      <w:r w:rsidR="00CC5E9E" w:rsidRPr="00FD6CD4">
        <w:rPr>
          <w:rFonts w:ascii="Trebuchet MS" w:hAnsi="Trebuchet MS" w:cs="Browallia New"/>
          <w:sz w:val="18"/>
          <w:szCs w:val="22"/>
        </w:rPr>
        <w:t xml:space="preserve">30 </w:t>
      </w:r>
      <w:r w:rsidR="00647764">
        <w:rPr>
          <w:rFonts w:ascii="Trebuchet MS" w:hAnsi="Trebuchet MS" w:cs="Browallia New"/>
          <w:sz w:val="18"/>
          <w:szCs w:val="22"/>
        </w:rPr>
        <w:t>Jan</w:t>
      </w:r>
      <w:r w:rsidR="008123F9">
        <w:rPr>
          <w:rFonts w:ascii="Trebuchet MS" w:hAnsi="Trebuchet MS" w:cs="Browallia New"/>
          <w:sz w:val="18"/>
          <w:szCs w:val="22"/>
        </w:rPr>
        <w:t>uary</w:t>
      </w:r>
      <w:r w:rsidR="00A41897" w:rsidRPr="00FD6CD4">
        <w:rPr>
          <w:rFonts w:ascii="Trebuchet MS" w:hAnsi="Trebuchet MS" w:cs="Browallia New"/>
          <w:sz w:val="18"/>
          <w:szCs w:val="22"/>
        </w:rPr>
        <w:t xml:space="preserve"> 202</w:t>
      </w:r>
      <w:r w:rsidR="008123F9">
        <w:rPr>
          <w:rFonts w:ascii="Trebuchet MS" w:hAnsi="Trebuchet MS" w:cs="Browallia New"/>
          <w:sz w:val="18"/>
          <w:szCs w:val="22"/>
        </w:rPr>
        <w:t>6</w:t>
      </w:r>
      <w:r w:rsidR="008F1362" w:rsidRPr="00FD6CD4">
        <w:rPr>
          <w:rFonts w:ascii="Trebuchet MS" w:hAnsi="Trebuchet MS" w:cs="Browallia New"/>
          <w:sz w:val="18"/>
          <w:szCs w:val="22"/>
        </w:rPr>
        <w:t>, which was subsequently e</w:t>
      </w:r>
      <w:r w:rsidR="00FA4189" w:rsidRPr="00FD6CD4">
        <w:rPr>
          <w:rFonts w:ascii="Trebuchet MS" w:hAnsi="Trebuchet MS" w:cs="Browallia New"/>
          <w:sz w:val="18"/>
          <w:szCs w:val="22"/>
        </w:rPr>
        <w:t>xtended</w:t>
      </w:r>
      <w:r w:rsidR="006E78E0" w:rsidRPr="00FD6CD4">
        <w:rPr>
          <w:rFonts w:ascii="Trebuchet MS" w:hAnsi="Trebuchet MS" w:cs="Browallia New"/>
          <w:sz w:val="18"/>
          <w:szCs w:val="22"/>
        </w:rPr>
        <w:t xml:space="preserve"> to </w:t>
      </w:r>
      <w:r w:rsidR="008123F9">
        <w:rPr>
          <w:rFonts w:ascii="Trebuchet MS" w:hAnsi="Trebuchet MS" w:cs="Browallia New"/>
          <w:sz w:val="18"/>
          <w:szCs w:val="22"/>
        </w:rPr>
        <w:t>29</w:t>
      </w:r>
      <w:r w:rsidR="006E78E0" w:rsidRPr="00FD6CD4">
        <w:rPr>
          <w:rFonts w:ascii="Trebuchet MS" w:hAnsi="Trebuchet MS" w:cs="Browallia New"/>
          <w:sz w:val="18"/>
          <w:szCs w:val="22"/>
        </w:rPr>
        <w:t xml:space="preserve"> </w:t>
      </w:r>
      <w:r w:rsidR="008123F9">
        <w:rPr>
          <w:rFonts w:ascii="Trebuchet MS" w:hAnsi="Trebuchet MS" w:cs="Browallia New"/>
          <w:sz w:val="18"/>
          <w:szCs w:val="22"/>
        </w:rPr>
        <w:t>May</w:t>
      </w:r>
      <w:r w:rsidR="006E78E0" w:rsidRPr="00FD6CD4">
        <w:rPr>
          <w:rFonts w:ascii="Trebuchet MS" w:hAnsi="Trebuchet MS" w:cs="Browallia New"/>
          <w:sz w:val="18"/>
          <w:szCs w:val="22"/>
        </w:rPr>
        <w:t xml:space="preserve"> 2026</w:t>
      </w:r>
      <w:r w:rsidR="00A41897" w:rsidRPr="00FD6CD4">
        <w:rPr>
          <w:rFonts w:ascii="Trebuchet MS" w:hAnsi="Trebuchet MS" w:cs="Browallia New"/>
          <w:sz w:val="18"/>
          <w:szCs w:val="22"/>
        </w:rPr>
        <w:t>.</w:t>
      </w:r>
      <w:r w:rsidR="00250427">
        <w:rPr>
          <w:rFonts w:ascii="Trebuchet MS" w:hAnsi="Trebuchet MS" w:cs="Browallia New"/>
          <w:sz w:val="18"/>
          <w:szCs w:val="22"/>
        </w:rPr>
        <w:br w:type="page"/>
      </w:r>
    </w:p>
    <w:p w14:paraId="2ACAE3DD" w14:textId="68546F83" w:rsidR="00D36919" w:rsidRPr="00306D97" w:rsidRDefault="00D36919" w:rsidP="00E443D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lastRenderedPageBreak/>
        <w:t>LONG</w:t>
      </w:r>
      <w:r w:rsidR="00AC1618" w:rsidRPr="00306D97">
        <w:rPr>
          <w:rFonts w:ascii="Trebuchet MS" w:hAnsi="Trebuchet MS" w:cs="Arial"/>
          <w:b/>
          <w:bCs/>
          <w:sz w:val="18"/>
          <w:szCs w:val="18"/>
          <w:lang w:val="en-GB"/>
        </w:rPr>
        <w:t>-</w:t>
      </w:r>
      <w:r w:rsidRPr="00306D97">
        <w:rPr>
          <w:rFonts w:ascii="Trebuchet MS" w:hAnsi="Trebuchet MS" w:cs="Arial"/>
          <w:b/>
          <w:bCs/>
          <w:sz w:val="18"/>
          <w:szCs w:val="18"/>
          <w:lang w:val="en-GB"/>
        </w:rPr>
        <w:t xml:space="preserve">TERM LOANS FROM SHAREHOLDER </w:t>
      </w:r>
      <w:r w:rsidRPr="00306D97">
        <w:rPr>
          <w:rFonts w:ascii="Trebuchet MS" w:hAnsi="Trebuchet MS" w:cs="Arial"/>
          <w:b/>
          <w:bCs/>
          <w:sz w:val="18"/>
          <w:szCs w:val="18"/>
        </w:rPr>
        <w:t>AND OTHER PARTIES</w:t>
      </w:r>
    </w:p>
    <w:p w14:paraId="44945E1E" w14:textId="77777777" w:rsidR="00D36919" w:rsidRPr="00306D97"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Trebuchet MS" w:hAnsi="Trebuchet MS" w:cs="Arial"/>
          <w:b/>
          <w:bCs/>
          <w:sz w:val="18"/>
          <w:szCs w:val="18"/>
        </w:rPr>
      </w:pPr>
    </w:p>
    <w:p w14:paraId="6999EF0F" w14:textId="6DCAE81F" w:rsidR="00D36919"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 xml:space="preserve">As of </w:t>
      </w:r>
      <w:proofErr w:type="gramStart"/>
      <w:r w:rsidR="00205B7E" w:rsidRPr="00205B7E">
        <w:rPr>
          <w:rFonts w:ascii="Trebuchet MS" w:hAnsi="Trebuchet MS" w:cstheme="minorBidi"/>
          <w:sz w:val="18"/>
          <w:szCs w:val="18"/>
        </w:rPr>
        <w:t>31 March 2026</w:t>
      </w:r>
      <w:proofErr w:type="gramEnd"/>
      <w:r w:rsidR="00276D4F">
        <w:rPr>
          <w:rFonts w:ascii="Trebuchet MS" w:hAnsi="Trebuchet MS" w:cstheme="minorBidi"/>
          <w:sz w:val="18"/>
          <w:szCs w:val="18"/>
        </w:rPr>
        <w:t xml:space="preserve"> and 31 December 202</w:t>
      </w:r>
      <w:r w:rsidR="001D1D47">
        <w:rPr>
          <w:rFonts w:ascii="Trebuchet MS" w:hAnsi="Trebuchet MS" w:cstheme="minorBidi"/>
          <w:sz w:val="18"/>
          <w:szCs w:val="18"/>
        </w:rPr>
        <w:t>5</w:t>
      </w:r>
      <w:r w:rsidRPr="00306D97">
        <w:rPr>
          <w:rFonts w:ascii="Trebuchet MS" w:hAnsi="Trebuchet MS" w:cs="Arial"/>
          <w:sz w:val="18"/>
          <w:szCs w:val="18"/>
        </w:rPr>
        <w:t>, these loans are classified as follow</w:t>
      </w:r>
      <w:r w:rsidR="00E034D8" w:rsidRPr="00306D97">
        <w:rPr>
          <w:rFonts w:ascii="Trebuchet MS" w:hAnsi="Trebuchet MS" w:cs="Arial"/>
          <w:sz w:val="18"/>
          <w:szCs w:val="18"/>
        </w:rPr>
        <w:t>s</w:t>
      </w:r>
      <w:r w:rsidRPr="00306D97">
        <w:rPr>
          <w:rFonts w:ascii="Trebuchet MS" w:hAnsi="Trebuchet MS" w:cs="Arial"/>
          <w:sz w:val="18"/>
          <w:szCs w:val="18"/>
        </w:rPr>
        <w:t>:</w:t>
      </w:r>
    </w:p>
    <w:p w14:paraId="0CE3DF1E" w14:textId="77777777" w:rsidR="00082CA3" w:rsidRPr="00306D97" w:rsidRDefault="00082CA3" w:rsidP="0008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cs="Arial"/>
          <w:sz w:val="18"/>
          <w:szCs w:val="18"/>
        </w:rPr>
      </w:pPr>
    </w:p>
    <w:tbl>
      <w:tblPr>
        <w:tblW w:w="9234" w:type="dxa"/>
        <w:tblInd w:w="288" w:type="dxa"/>
        <w:tblLayout w:type="fixed"/>
        <w:tblLook w:val="0000" w:firstRow="0" w:lastRow="0" w:firstColumn="0" w:lastColumn="0" w:noHBand="0" w:noVBand="0"/>
      </w:tblPr>
      <w:tblGrid>
        <w:gridCol w:w="2232"/>
        <w:gridCol w:w="1350"/>
        <w:gridCol w:w="270"/>
        <w:gridCol w:w="1170"/>
        <w:gridCol w:w="270"/>
        <w:gridCol w:w="1080"/>
        <w:gridCol w:w="270"/>
        <w:gridCol w:w="1170"/>
        <w:gridCol w:w="270"/>
        <w:gridCol w:w="1152"/>
      </w:tblGrid>
      <w:tr w:rsidR="00CB1C07" w:rsidRPr="00306D97" w14:paraId="3F0D4762" w14:textId="77777777">
        <w:tc>
          <w:tcPr>
            <w:tcW w:w="2232" w:type="dxa"/>
            <w:vAlign w:val="center"/>
          </w:tcPr>
          <w:p w14:paraId="517501DE" w14:textId="2535BFB4" w:rsidR="00CB1C07" w:rsidRPr="00306D97" w:rsidRDefault="000D3B58" w:rsidP="0070444B">
            <w:pPr>
              <w:spacing w:line="380" w:lineRule="exact"/>
              <w:ind w:left="-25"/>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1350" w:type="dxa"/>
            <w:vAlign w:val="center"/>
          </w:tcPr>
          <w:p w14:paraId="10D57F50" w14:textId="77777777" w:rsidR="00CB1C07" w:rsidRPr="00306D97" w:rsidRDefault="00CB1C07" w:rsidP="00CB1C07">
            <w:pPr>
              <w:spacing w:line="380" w:lineRule="exact"/>
              <w:rPr>
                <w:rFonts w:ascii="Trebuchet MS" w:hAnsi="Trebuchet MS" w:cs="Arial"/>
                <w:sz w:val="18"/>
                <w:szCs w:val="18"/>
                <w:lang w:val="en-GB"/>
              </w:rPr>
            </w:pPr>
          </w:p>
        </w:tc>
        <w:tc>
          <w:tcPr>
            <w:tcW w:w="270" w:type="dxa"/>
            <w:tcBorders>
              <w:left w:val="nil"/>
            </w:tcBorders>
            <w:vAlign w:val="center"/>
          </w:tcPr>
          <w:p w14:paraId="45E3B429" w14:textId="77777777" w:rsidR="00CB1C07" w:rsidRPr="00306D97" w:rsidRDefault="00CB1C07" w:rsidP="00CB1C07">
            <w:pPr>
              <w:spacing w:line="380" w:lineRule="exact"/>
              <w:rPr>
                <w:rFonts w:ascii="Trebuchet MS" w:hAnsi="Trebuchet MS" w:cs="Arial"/>
                <w:sz w:val="18"/>
                <w:szCs w:val="18"/>
              </w:rPr>
            </w:pPr>
          </w:p>
        </w:tc>
        <w:tc>
          <w:tcPr>
            <w:tcW w:w="2520" w:type="dxa"/>
            <w:gridSpan w:val="3"/>
            <w:tcBorders>
              <w:left w:val="nil"/>
            </w:tcBorders>
            <w:vAlign w:val="bottom"/>
          </w:tcPr>
          <w:p w14:paraId="4FF35423" w14:textId="77777777" w:rsidR="00F31645" w:rsidRPr="00306D97" w:rsidRDefault="00F31645" w:rsidP="00F31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60BD9D5A" w14:textId="44EFB043" w:rsidR="00CB1C07" w:rsidRPr="00306D97" w:rsidRDefault="00F31645" w:rsidP="00F31645">
            <w:pPr>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70" w:type="dxa"/>
            <w:tcBorders>
              <w:left w:val="nil"/>
            </w:tcBorders>
            <w:vAlign w:val="center"/>
          </w:tcPr>
          <w:p w14:paraId="6981D57C" w14:textId="76696F67" w:rsidR="00CB1C07" w:rsidRPr="00306D97" w:rsidRDefault="00CB1C07" w:rsidP="00CB1C07">
            <w:pPr>
              <w:spacing w:line="380" w:lineRule="exact"/>
              <w:rPr>
                <w:rFonts w:ascii="Trebuchet MS" w:hAnsi="Trebuchet MS" w:cs="Arial"/>
                <w:sz w:val="18"/>
                <w:szCs w:val="18"/>
              </w:rPr>
            </w:pPr>
          </w:p>
        </w:tc>
        <w:tc>
          <w:tcPr>
            <w:tcW w:w="2592" w:type="dxa"/>
            <w:gridSpan w:val="3"/>
            <w:vAlign w:val="bottom"/>
          </w:tcPr>
          <w:p w14:paraId="7C69174C" w14:textId="77777777" w:rsidR="00ED4FEC" w:rsidRPr="00306D97" w:rsidRDefault="00ED4FEC" w:rsidP="00ED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34E7E371" w14:textId="66AFAC9A" w:rsidR="00CB1C07" w:rsidRPr="00306D97" w:rsidRDefault="00ED4FEC" w:rsidP="00ED4FEC">
            <w:pPr>
              <w:spacing w:line="380" w:lineRule="exact"/>
              <w:ind w:left="-108" w:right="-22"/>
              <w:jc w:val="center"/>
              <w:rPr>
                <w:rFonts w:ascii="Trebuchet MS" w:hAnsi="Trebuchet MS" w:cs="Arial"/>
                <w:sz w:val="18"/>
                <w:szCs w:val="18"/>
                <w:cs/>
              </w:rPr>
            </w:pPr>
            <w:r w:rsidRPr="00306D97">
              <w:rPr>
                <w:rFonts w:ascii="Trebuchet MS" w:hAnsi="Trebuchet MS" w:cs="Arial"/>
                <w:sz w:val="18"/>
                <w:szCs w:val="18"/>
                <w:lang w:val="en-GB"/>
              </w:rPr>
              <w:t>financial information</w:t>
            </w:r>
          </w:p>
        </w:tc>
      </w:tr>
      <w:tr w:rsidR="00CB1C07" w:rsidRPr="00306D97" w14:paraId="270C1C72" w14:textId="77777777" w:rsidTr="00ED6207">
        <w:trPr>
          <w:trHeight w:val="674"/>
        </w:trPr>
        <w:tc>
          <w:tcPr>
            <w:tcW w:w="2232" w:type="dxa"/>
            <w:vAlign w:val="center"/>
          </w:tcPr>
          <w:p w14:paraId="10E2E52A" w14:textId="77777777" w:rsidR="00CB1C07" w:rsidRPr="00306D97" w:rsidRDefault="00CB1C07" w:rsidP="00ED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350" w:type="dxa"/>
            <w:tcBorders>
              <w:bottom w:val="single" w:sz="4" w:space="0" w:color="auto"/>
            </w:tcBorders>
            <w:vAlign w:val="center"/>
          </w:tcPr>
          <w:p w14:paraId="25B7119C" w14:textId="77777777" w:rsidR="00ED6207" w:rsidRPr="00ED6207" w:rsidRDefault="00ED6207" w:rsidP="00ED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ED6207">
              <w:rPr>
                <w:rFonts w:ascii="Trebuchet MS" w:hAnsi="Trebuchet MS" w:cs="Arial"/>
                <w:sz w:val="18"/>
                <w:szCs w:val="18"/>
              </w:rPr>
              <w:t>Interest rate</w:t>
            </w:r>
          </w:p>
          <w:p w14:paraId="6B7E2AF0" w14:textId="7B2B5FDE" w:rsidR="00CB1C07" w:rsidRPr="00306D97" w:rsidRDefault="00ED6207" w:rsidP="00ED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ED6207">
              <w:rPr>
                <w:rFonts w:ascii="Trebuchet MS" w:hAnsi="Trebuchet MS" w:cs="Arial"/>
                <w:sz w:val="18"/>
                <w:szCs w:val="18"/>
              </w:rPr>
              <w:t>per annum</w:t>
            </w:r>
          </w:p>
        </w:tc>
        <w:tc>
          <w:tcPr>
            <w:tcW w:w="270" w:type="dxa"/>
            <w:tcBorders>
              <w:left w:val="nil"/>
            </w:tcBorders>
            <w:vAlign w:val="center"/>
          </w:tcPr>
          <w:p w14:paraId="62FF8345"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cs="Arial"/>
                <w:sz w:val="18"/>
                <w:szCs w:val="18"/>
              </w:rPr>
            </w:pPr>
          </w:p>
        </w:tc>
        <w:tc>
          <w:tcPr>
            <w:tcW w:w="1170" w:type="dxa"/>
            <w:tcBorders>
              <w:top w:val="single" w:sz="4" w:space="0" w:color="000000" w:themeColor="text1"/>
              <w:left w:val="nil"/>
              <w:bottom w:val="single" w:sz="4" w:space="0" w:color="000000" w:themeColor="text1"/>
            </w:tcBorders>
            <w:vAlign w:val="bottom"/>
          </w:tcPr>
          <w:p w14:paraId="7F5BDA09" w14:textId="679E7575" w:rsidR="00CB1C07" w:rsidRPr="00306D97" w:rsidRDefault="0005784F"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r w:rsidRPr="003A180E">
              <w:rPr>
                <w:rFonts w:ascii="Trebuchet MS" w:hAnsi="Trebuchet MS" w:cstheme="minorBidi"/>
                <w:sz w:val="18"/>
                <w:szCs w:val="18"/>
              </w:rPr>
              <w:t xml:space="preserve">31 March </w:t>
            </w:r>
            <w:r>
              <w:rPr>
                <w:rFonts w:ascii="Trebuchet MS" w:hAnsi="Trebuchet MS" w:cstheme="minorBidi"/>
                <w:sz w:val="18"/>
                <w:szCs w:val="18"/>
              </w:rPr>
              <w:br/>
            </w:r>
            <w:r w:rsidRPr="003A180E">
              <w:rPr>
                <w:rFonts w:ascii="Trebuchet MS" w:hAnsi="Trebuchet MS" w:cstheme="minorBidi"/>
                <w:sz w:val="18"/>
                <w:szCs w:val="18"/>
              </w:rPr>
              <w:t>2026</w:t>
            </w:r>
          </w:p>
        </w:tc>
        <w:tc>
          <w:tcPr>
            <w:tcW w:w="270" w:type="dxa"/>
            <w:tcBorders>
              <w:top w:val="single" w:sz="4" w:space="0" w:color="000000" w:themeColor="text1"/>
              <w:left w:val="nil"/>
            </w:tcBorders>
            <w:vAlign w:val="bottom"/>
          </w:tcPr>
          <w:p w14:paraId="01C881A9"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cs="Arial"/>
                <w:sz w:val="18"/>
                <w:szCs w:val="18"/>
              </w:rPr>
            </w:pPr>
          </w:p>
        </w:tc>
        <w:tc>
          <w:tcPr>
            <w:tcW w:w="1080" w:type="dxa"/>
            <w:tcBorders>
              <w:top w:val="single" w:sz="4" w:space="0" w:color="000000" w:themeColor="text1"/>
              <w:left w:val="nil"/>
              <w:bottom w:val="single" w:sz="4" w:space="0" w:color="000000" w:themeColor="text1"/>
            </w:tcBorders>
            <w:vAlign w:val="bottom"/>
          </w:tcPr>
          <w:p w14:paraId="0422E393" w14:textId="1C121DD3" w:rsidR="00CB1C07" w:rsidRPr="00306D97" w:rsidRDefault="0005784F"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c>
          <w:tcPr>
            <w:tcW w:w="270" w:type="dxa"/>
            <w:tcBorders>
              <w:left w:val="nil"/>
            </w:tcBorders>
            <w:vAlign w:val="center"/>
          </w:tcPr>
          <w:p w14:paraId="6242193E" w14:textId="21AF73F0"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cs="Arial"/>
                <w:sz w:val="18"/>
                <w:szCs w:val="18"/>
              </w:rPr>
            </w:pPr>
          </w:p>
        </w:tc>
        <w:tc>
          <w:tcPr>
            <w:tcW w:w="1170" w:type="dxa"/>
            <w:tcBorders>
              <w:top w:val="single" w:sz="2" w:space="0" w:color="auto"/>
              <w:bottom w:val="single" w:sz="4" w:space="0" w:color="auto"/>
            </w:tcBorders>
            <w:vAlign w:val="bottom"/>
          </w:tcPr>
          <w:p w14:paraId="1CCF5AA2" w14:textId="7442F9D1" w:rsidR="00CB1C07" w:rsidRPr="00306D97" w:rsidRDefault="0005784F"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r w:rsidRPr="003A180E">
              <w:rPr>
                <w:rFonts w:ascii="Trebuchet MS" w:hAnsi="Trebuchet MS" w:cstheme="minorBidi"/>
                <w:sz w:val="18"/>
                <w:szCs w:val="18"/>
              </w:rPr>
              <w:t xml:space="preserve">31 March </w:t>
            </w:r>
            <w:r>
              <w:rPr>
                <w:rFonts w:ascii="Trebuchet MS" w:hAnsi="Trebuchet MS" w:cstheme="minorBidi"/>
                <w:sz w:val="18"/>
                <w:szCs w:val="18"/>
              </w:rPr>
              <w:br/>
            </w:r>
            <w:r w:rsidRPr="003A180E">
              <w:rPr>
                <w:rFonts w:ascii="Trebuchet MS" w:hAnsi="Trebuchet MS" w:cstheme="minorBidi"/>
                <w:sz w:val="18"/>
                <w:szCs w:val="18"/>
              </w:rPr>
              <w:t>2026</w:t>
            </w:r>
          </w:p>
        </w:tc>
        <w:tc>
          <w:tcPr>
            <w:tcW w:w="270" w:type="dxa"/>
            <w:tcBorders>
              <w:top w:val="single" w:sz="2" w:space="0" w:color="auto"/>
            </w:tcBorders>
            <w:vAlign w:val="bottom"/>
          </w:tcPr>
          <w:p w14:paraId="59D4BD09"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p>
        </w:tc>
        <w:tc>
          <w:tcPr>
            <w:tcW w:w="1152" w:type="dxa"/>
            <w:tcBorders>
              <w:top w:val="single" w:sz="2" w:space="0" w:color="auto"/>
              <w:bottom w:val="single" w:sz="4" w:space="0" w:color="auto"/>
            </w:tcBorders>
            <w:vAlign w:val="bottom"/>
          </w:tcPr>
          <w:p w14:paraId="5164E759" w14:textId="095F8670" w:rsidR="00CB1C07" w:rsidRPr="00306D97" w:rsidRDefault="0005784F"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r>
      <w:tr w:rsidR="00CB1C07" w:rsidRPr="00306D97" w14:paraId="685E5794" w14:textId="77777777" w:rsidTr="00E509D7">
        <w:trPr>
          <w:trHeight w:hRule="exact" w:val="397"/>
        </w:trPr>
        <w:tc>
          <w:tcPr>
            <w:tcW w:w="2232" w:type="dxa"/>
            <w:vAlign w:val="bottom"/>
          </w:tcPr>
          <w:p w14:paraId="16AC1676"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350" w:type="dxa"/>
            <w:tcBorders>
              <w:top w:val="single" w:sz="4" w:space="0" w:color="auto"/>
            </w:tcBorders>
            <w:vAlign w:val="bottom"/>
          </w:tcPr>
          <w:p w14:paraId="62E6668F"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270" w:type="dxa"/>
            <w:tcBorders>
              <w:left w:val="nil"/>
            </w:tcBorders>
            <w:vAlign w:val="center"/>
          </w:tcPr>
          <w:p w14:paraId="3C7496F4"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170" w:type="dxa"/>
            <w:tcBorders>
              <w:top w:val="single" w:sz="4" w:space="0" w:color="000000" w:themeColor="text1"/>
              <w:left w:val="nil"/>
            </w:tcBorders>
            <w:vAlign w:val="center"/>
          </w:tcPr>
          <w:p w14:paraId="5FCFF3A4" w14:textId="77777777" w:rsidR="00CB1C07" w:rsidRPr="0024602D"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270" w:type="dxa"/>
            <w:tcBorders>
              <w:left w:val="nil"/>
            </w:tcBorders>
            <w:vAlign w:val="center"/>
          </w:tcPr>
          <w:p w14:paraId="47C2D516"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080" w:type="dxa"/>
            <w:tcBorders>
              <w:top w:val="single" w:sz="4" w:space="0" w:color="000000" w:themeColor="text1"/>
              <w:left w:val="nil"/>
            </w:tcBorders>
            <w:vAlign w:val="center"/>
          </w:tcPr>
          <w:p w14:paraId="18758629"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270" w:type="dxa"/>
            <w:tcBorders>
              <w:left w:val="nil"/>
            </w:tcBorders>
            <w:vAlign w:val="center"/>
          </w:tcPr>
          <w:p w14:paraId="3BF976E8" w14:textId="144BD69A"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170" w:type="dxa"/>
            <w:vAlign w:val="center"/>
          </w:tcPr>
          <w:p w14:paraId="6C537EE4"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c>
          <w:tcPr>
            <w:tcW w:w="270" w:type="dxa"/>
            <w:vAlign w:val="center"/>
          </w:tcPr>
          <w:p w14:paraId="5A37DE26"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152" w:type="dxa"/>
            <w:vAlign w:val="center"/>
          </w:tcPr>
          <w:p w14:paraId="2C52323F"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r>
      <w:tr w:rsidR="00CB1C07" w:rsidRPr="00306D97" w14:paraId="27E36394" w14:textId="77777777" w:rsidTr="003415F6">
        <w:tc>
          <w:tcPr>
            <w:tcW w:w="2232" w:type="dxa"/>
            <w:vAlign w:val="bottom"/>
          </w:tcPr>
          <w:p w14:paraId="0652A78E"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Loan from a shareholder</w:t>
            </w:r>
          </w:p>
        </w:tc>
        <w:tc>
          <w:tcPr>
            <w:tcW w:w="1350" w:type="dxa"/>
            <w:vAlign w:val="bottom"/>
          </w:tcPr>
          <w:p w14:paraId="2BF29D72" w14:textId="41FAF6BA"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70" w:type="dxa"/>
            <w:tcBorders>
              <w:left w:val="nil"/>
            </w:tcBorders>
          </w:tcPr>
          <w:p w14:paraId="404E90FD"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left w:val="nil"/>
            </w:tcBorders>
          </w:tcPr>
          <w:p w14:paraId="211D0092" w14:textId="1E010450" w:rsidR="00CB1C07" w:rsidRPr="0024602D" w:rsidRDefault="00D81012"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24602D">
              <w:rPr>
                <w:rFonts w:ascii="Trebuchet MS" w:hAnsi="Trebuchet MS" w:cs="Arial"/>
                <w:sz w:val="18"/>
                <w:szCs w:val="18"/>
              </w:rPr>
              <w:t>85,2</w:t>
            </w:r>
            <w:r w:rsidR="002A63A0">
              <w:rPr>
                <w:rFonts w:ascii="Trebuchet MS" w:hAnsi="Trebuchet MS" w:cs="Arial"/>
                <w:sz w:val="18"/>
                <w:szCs w:val="18"/>
              </w:rPr>
              <w:t>33</w:t>
            </w:r>
          </w:p>
        </w:tc>
        <w:tc>
          <w:tcPr>
            <w:tcW w:w="270" w:type="dxa"/>
            <w:tcBorders>
              <w:left w:val="nil"/>
            </w:tcBorders>
          </w:tcPr>
          <w:p w14:paraId="70AB9F87"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080" w:type="dxa"/>
            <w:tcBorders>
              <w:left w:val="nil"/>
            </w:tcBorders>
          </w:tcPr>
          <w:p w14:paraId="0313EA9E" w14:textId="23025037" w:rsidR="00CB1C07" w:rsidRPr="00306D97" w:rsidRDefault="00262898"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262898">
              <w:rPr>
                <w:rFonts w:ascii="Trebuchet MS" w:hAnsi="Trebuchet MS" w:cs="Arial"/>
                <w:sz w:val="18"/>
                <w:szCs w:val="18"/>
              </w:rPr>
              <w:t>93,052</w:t>
            </w:r>
          </w:p>
        </w:tc>
        <w:tc>
          <w:tcPr>
            <w:tcW w:w="270" w:type="dxa"/>
            <w:tcBorders>
              <w:left w:val="nil"/>
            </w:tcBorders>
          </w:tcPr>
          <w:p w14:paraId="158EF45C" w14:textId="7C50BC23"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Pr>
          <w:p w14:paraId="28412E03" w14:textId="2B019BEE" w:rsidR="00CB1C07" w:rsidRPr="00306D97" w:rsidRDefault="0025609D"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cs/>
              </w:rPr>
            </w:pPr>
            <w:r>
              <w:rPr>
                <w:rFonts w:ascii="Trebuchet MS" w:hAnsi="Trebuchet MS" w:cs="Cordia New"/>
                <w:sz w:val="18"/>
                <w:szCs w:val="18"/>
              </w:rPr>
              <w:t>85,</w:t>
            </w:r>
            <w:r w:rsidR="002A63A0">
              <w:rPr>
                <w:rFonts w:ascii="Trebuchet MS" w:hAnsi="Trebuchet MS" w:cs="Cordia New"/>
                <w:sz w:val="18"/>
                <w:szCs w:val="18"/>
              </w:rPr>
              <w:t>233</w:t>
            </w:r>
          </w:p>
        </w:tc>
        <w:tc>
          <w:tcPr>
            <w:tcW w:w="270" w:type="dxa"/>
          </w:tcPr>
          <w:p w14:paraId="678EF298"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52" w:type="dxa"/>
          </w:tcPr>
          <w:p w14:paraId="71FD9253" w14:textId="0C594D1C" w:rsidR="00CB1C07" w:rsidRPr="00306D97" w:rsidRDefault="0009209E"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09209E">
              <w:rPr>
                <w:rFonts w:ascii="Trebuchet MS" w:hAnsi="Trebuchet MS" w:cs="Arial"/>
                <w:sz w:val="18"/>
                <w:szCs w:val="18"/>
              </w:rPr>
              <w:t>93,052</w:t>
            </w:r>
          </w:p>
        </w:tc>
      </w:tr>
      <w:tr w:rsidR="00CB1C07" w:rsidRPr="00306D97" w14:paraId="6B52B366" w14:textId="77777777" w:rsidTr="00E509D7">
        <w:tc>
          <w:tcPr>
            <w:tcW w:w="2232" w:type="dxa"/>
            <w:vAlign w:val="bottom"/>
          </w:tcPr>
          <w:p w14:paraId="596FEE1F" w14:textId="3E4ABE6D"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 xml:space="preserve">Loans from </w:t>
            </w:r>
            <w:r w:rsidRPr="00921329">
              <w:rPr>
                <w:rFonts w:ascii="Trebuchet MS" w:hAnsi="Trebuchet MS" w:cs="Arial"/>
                <w:sz w:val="18"/>
                <w:szCs w:val="18"/>
              </w:rPr>
              <w:t>other parties</w:t>
            </w:r>
          </w:p>
        </w:tc>
        <w:tc>
          <w:tcPr>
            <w:tcW w:w="1350" w:type="dxa"/>
          </w:tcPr>
          <w:p w14:paraId="360EEE6F" w14:textId="2687EBFB"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70" w:type="dxa"/>
            <w:tcBorders>
              <w:left w:val="nil"/>
            </w:tcBorders>
          </w:tcPr>
          <w:p w14:paraId="0948E54A"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left w:val="nil"/>
              <w:bottom w:val="single" w:sz="4" w:space="0" w:color="auto"/>
            </w:tcBorders>
          </w:tcPr>
          <w:p w14:paraId="4C90F9C9" w14:textId="389627A4" w:rsidR="00CB1C07" w:rsidRPr="0024602D" w:rsidRDefault="006E743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24602D">
              <w:rPr>
                <w:rFonts w:ascii="Trebuchet MS" w:hAnsi="Trebuchet MS" w:cs="Arial"/>
                <w:sz w:val="18"/>
                <w:szCs w:val="18"/>
              </w:rPr>
              <w:t>4</w:t>
            </w:r>
            <w:r w:rsidR="005F7DFC">
              <w:rPr>
                <w:rFonts w:ascii="Trebuchet MS" w:hAnsi="Trebuchet MS" w:cs="Arial"/>
                <w:sz w:val="18"/>
                <w:szCs w:val="18"/>
              </w:rPr>
              <w:t>6</w:t>
            </w:r>
            <w:r w:rsidRPr="0024602D">
              <w:rPr>
                <w:rFonts w:ascii="Trebuchet MS" w:hAnsi="Trebuchet MS" w:cs="Arial"/>
                <w:sz w:val="18"/>
                <w:szCs w:val="18"/>
              </w:rPr>
              <w:t>,</w:t>
            </w:r>
            <w:r w:rsidR="006257E4">
              <w:rPr>
                <w:rFonts w:ascii="Trebuchet MS" w:hAnsi="Trebuchet MS" w:cs="Arial"/>
                <w:sz w:val="18"/>
                <w:szCs w:val="18"/>
              </w:rPr>
              <w:t>645</w:t>
            </w:r>
          </w:p>
        </w:tc>
        <w:tc>
          <w:tcPr>
            <w:tcW w:w="270" w:type="dxa"/>
            <w:tcBorders>
              <w:left w:val="nil"/>
            </w:tcBorders>
          </w:tcPr>
          <w:p w14:paraId="70CB6CCF"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080" w:type="dxa"/>
            <w:tcBorders>
              <w:left w:val="nil"/>
              <w:bottom w:val="single" w:sz="4" w:space="0" w:color="auto"/>
            </w:tcBorders>
          </w:tcPr>
          <w:p w14:paraId="471A2467" w14:textId="40481640" w:rsidR="00CB1C07" w:rsidRPr="00306D97" w:rsidRDefault="00541544"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1544">
              <w:rPr>
                <w:rFonts w:ascii="Trebuchet MS" w:hAnsi="Trebuchet MS" w:cs="Arial"/>
                <w:sz w:val="18"/>
                <w:szCs w:val="18"/>
              </w:rPr>
              <w:t>50,526</w:t>
            </w:r>
          </w:p>
        </w:tc>
        <w:tc>
          <w:tcPr>
            <w:tcW w:w="270" w:type="dxa"/>
            <w:tcBorders>
              <w:left w:val="nil"/>
            </w:tcBorders>
          </w:tcPr>
          <w:p w14:paraId="75DDE3A0" w14:textId="5F6037C8"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bottom w:val="single" w:sz="4" w:space="0" w:color="auto"/>
            </w:tcBorders>
          </w:tcPr>
          <w:p w14:paraId="5C726004" w14:textId="6AB16312" w:rsidR="00CB1C07" w:rsidRPr="00306D97" w:rsidRDefault="0025609D"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42,6</w:t>
            </w:r>
            <w:r w:rsidR="002A63A0">
              <w:rPr>
                <w:rFonts w:ascii="Trebuchet MS" w:hAnsi="Trebuchet MS" w:cs="Cordia New"/>
                <w:sz w:val="18"/>
                <w:szCs w:val="18"/>
              </w:rPr>
              <w:t>45</w:t>
            </w:r>
          </w:p>
        </w:tc>
        <w:tc>
          <w:tcPr>
            <w:tcW w:w="270" w:type="dxa"/>
          </w:tcPr>
          <w:p w14:paraId="2ADA7310"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152" w:type="dxa"/>
            <w:tcBorders>
              <w:bottom w:val="single" w:sz="4" w:space="0" w:color="auto"/>
            </w:tcBorders>
          </w:tcPr>
          <w:p w14:paraId="197CFF16" w14:textId="37DD4724" w:rsidR="00CB1C07" w:rsidRPr="00306D97" w:rsidRDefault="00795C2F"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795C2F">
              <w:rPr>
                <w:rFonts w:ascii="Trebuchet MS" w:hAnsi="Trebuchet MS" w:cs="Arial"/>
                <w:sz w:val="18"/>
                <w:szCs w:val="18"/>
              </w:rPr>
              <w:t>46,526</w:t>
            </w:r>
          </w:p>
        </w:tc>
      </w:tr>
      <w:tr w:rsidR="00CB1C07" w:rsidRPr="00306D97" w14:paraId="4DF79BC3" w14:textId="77777777" w:rsidTr="00E509D7">
        <w:tc>
          <w:tcPr>
            <w:tcW w:w="2232" w:type="dxa"/>
            <w:vAlign w:val="bottom"/>
          </w:tcPr>
          <w:p w14:paraId="5EB94A09"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 xml:space="preserve">   Total</w:t>
            </w:r>
          </w:p>
        </w:tc>
        <w:tc>
          <w:tcPr>
            <w:tcW w:w="1350" w:type="dxa"/>
          </w:tcPr>
          <w:p w14:paraId="055A3063"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70" w:type="dxa"/>
            <w:tcBorders>
              <w:left w:val="nil"/>
            </w:tcBorders>
          </w:tcPr>
          <w:p w14:paraId="61891846"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top w:val="single" w:sz="4" w:space="0" w:color="auto"/>
              <w:left w:val="nil"/>
            </w:tcBorders>
          </w:tcPr>
          <w:p w14:paraId="6375188F" w14:textId="0EF4178F" w:rsidR="00CB1C07" w:rsidRPr="0024602D" w:rsidRDefault="00102DAC"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24602D">
              <w:rPr>
                <w:rFonts w:ascii="Trebuchet MS" w:hAnsi="Trebuchet MS" w:cs="Arial"/>
                <w:sz w:val="18"/>
                <w:szCs w:val="18"/>
              </w:rPr>
              <w:fldChar w:fldCharType="begin"/>
            </w:r>
            <w:r w:rsidRPr="0024602D">
              <w:rPr>
                <w:rFonts w:ascii="Trebuchet MS" w:hAnsi="Trebuchet MS" w:cs="Arial"/>
                <w:sz w:val="18"/>
                <w:szCs w:val="18"/>
              </w:rPr>
              <w:instrText xml:space="preserve"> =SUM(ABOVE) </w:instrText>
            </w:r>
            <w:r w:rsidRPr="0024602D">
              <w:rPr>
                <w:rFonts w:ascii="Trebuchet MS" w:hAnsi="Trebuchet MS" w:cs="Arial"/>
                <w:sz w:val="18"/>
                <w:szCs w:val="18"/>
              </w:rPr>
              <w:fldChar w:fldCharType="separate"/>
            </w:r>
            <w:r w:rsidRPr="0024602D">
              <w:rPr>
                <w:rFonts w:ascii="Trebuchet MS" w:hAnsi="Trebuchet MS" w:cs="Arial"/>
                <w:noProof/>
                <w:sz w:val="18"/>
                <w:szCs w:val="18"/>
              </w:rPr>
              <w:t>13</w:t>
            </w:r>
            <w:r w:rsidR="005F7DFC">
              <w:rPr>
                <w:rFonts w:ascii="Trebuchet MS" w:hAnsi="Trebuchet MS" w:cs="Arial"/>
                <w:noProof/>
                <w:sz w:val="18"/>
                <w:szCs w:val="18"/>
              </w:rPr>
              <w:t>1</w:t>
            </w:r>
            <w:r w:rsidRPr="0024602D">
              <w:rPr>
                <w:rFonts w:ascii="Trebuchet MS" w:hAnsi="Trebuchet MS" w:cs="Arial"/>
                <w:noProof/>
                <w:sz w:val="18"/>
                <w:szCs w:val="18"/>
              </w:rPr>
              <w:t>,878</w:t>
            </w:r>
            <w:r w:rsidRPr="0024602D">
              <w:rPr>
                <w:rFonts w:ascii="Trebuchet MS" w:hAnsi="Trebuchet MS" w:cs="Arial"/>
                <w:sz w:val="18"/>
                <w:szCs w:val="18"/>
              </w:rPr>
              <w:fldChar w:fldCharType="end"/>
            </w:r>
          </w:p>
        </w:tc>
        <w:tc>
          <w:tcPr>
            <w:tcW w:w="270" w:type="dxa"/>
            <w:tcBorders>
              <w:left w:val="nil"/>
            </w:tcBorders>
          </w:tcPr>
          <w:p w14:paraId="1E3C0BB4"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080" w:type="dxa"/>
            <w:tcBorders>
              <w:top w:val="single" w:sz="4" w:space="0" w:color="auto"/>
              <w:left w:val="nil"/>
            </w:tcBorders>
          </w:tcPr>
          <w:p w14:paraId="0099C57F" w14:textId="1BF463B3" w:rsidR="00CB1C07" w:rsidRPr="00306D97" w:rsidRDefault="00746B83"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143,578</w:t>
            </w:r>
            <w:r>
              <w:rPr>
                <w:rFonts w:ascii="Trebuchet MS" w:hAnsi="Trebuchet MS" w:cs="Arial"/>
                <w:sz w:val="18"/>
                <w:szCs w:val="18"/>
              </w:rPr>
              <w:fldChar w:fldCharType="end"/>
            </w:r>
          </w:p>
        </w:tc>
        <w:tc>
          <w:tcPr>
            <w:tcW w:w="270" w:type="dxa"/>
            <w:tcBorders>
              <w:left w:val="nil"/>
            </w:tcBorders>
          </w:tcPr>
          <w:p w14:paraId="6FFEF5C4" w14:textId="715EEBCD"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top w:val="single" w:sz="4" w:space="0" w:color="auto"/>
            </w:tcBorders>
          </w:tcPr>
          <w:p w14:paraId="23275C10" w14:textId="576EBB17" w:rsidR="00CB1C07" w:rsidRPr="00306D97" w:rsidRDefault="0025609D"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127,878</w:t>
            </w:r>
            <w:r>
              <w:rPr>
                <w:rFonts w:ascii="Trebuchet MS" w:hAnsi="Trebuchet MS" w:cs="Cordia New"/>
                <w:sz w:val="18"/>
                <w:szCs w:val="18"/>
              </w:rPr>
              <w:fldChar w:fldCharType="end"/>
            </w:r>
          </w:p>
        </w:tc>
        <w:tc>
          <w:tcPr>
            <w:tcW w:w="270" w:type="dxa"/>
          </w:tcPr>
          <w:p w14:paraId="38038F08"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52" w:type="dxa"/>
            <w:tcBorders>
              <w:top w:val="single" w:sz="4" w:space="0" w:color="auto"/>
            </w:tcBorders>
          </w:tcPr>
          <w:p w14:paraId="7B92E8BD" w14:textId="64D71859" w:rsidR="00CB1C07" w:rsidRPr="00306D97" w:rsidRDefault="00795C2F"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139,578</w:t>
            </w:r>
            <w:r>
              <w:rPr>
                <w:rFonts w:ascii="Trebuchet MS" w:hAnsi="Trebuchet MS" w:cs="Arial"/>
                <w:sz w:val="18"/>
                <w:szCs w:val="18"/>
              </w:rPr>
              <w:fldChar w:fldCharType="end"/>
            </w:r>
          </w:p>
        </w:tc>
      </w:tr>
      <w:tr w:rsidR="00CB1C07" w:rsidRPr="00306D97" w14:paraId="7B5AEFC3" w14:textId="77777777" w:rsidTr="00E509D7">
        <w:tc>
          <w:tcPr>
            <w:tcW w:w="2232" w:type="dxa"/>
            <w:vAlign w:val="bottom"/>
          </w:tcPr>
          <w:p w14:paraId="2F1F607B"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350" w:type="dxa"/>
            <w:vAlign w:val="bottom"/>
          </w:tcPr>
          <w:p w14:paraId="61C523F3"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70" w:type="dxa"/>
            <w:tcBorders>
              <w:left w:val="nil"/>
            </w:tcBorders>
          </w:tcPr>
          <w:p w14:paraId="7C10EE8D"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left w:val="nil"/>
              <w:bottom w:val="single" w:sz="4" w:space="0" w:color="auto"/>
            </w:tcBorders>
          </w:tcPr>
          <w:p w14:paraId="309C8631" w14:textId="381E3844" w:rsidR="00CB1C07" w:rsidRPr="0024602D" w:rsidRDefault="003A0C88"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24602D">
              <w:rPr>
                <w:rFonts w:ascii="Trebuchet MS" w:hAnsi="Trebuchet MS" w:cs="Arial"/>
                <w:sz w:val="18"/>
                <w:szCs w:val="18"/>
              </w:rPr>
              <w:t>(</w:t>
            </w:r>
            <w:r w:rsidR="001866CE" w:rsidRPr="0024602D">
              <w:rPr>
                <w:rFonts w:ascii="Trebuchet MS" w:hAnsi="Trebuchet MS" w:cs="Arial"/>
                <w:sz w:val="18"/>
                <w:szCs w:val="18"/>
              </w:rPr>
              <w:t>46,800</w:t>
            </w:r>
            <w:r w:rsidRPr="0024602D">
              <w:rPr>
                <w:rFonts w:ascii="Trebuchet MS" w:hAnsi="Trebuchet MS" w:cs="Arial"/>
                <w:sz w:val="18"/>
                <w:szCs w:val="18"/>
              </w:rPr>
              <w:t>)</w:t>
            </w:r>
          </w:p>
        </w:tc>
        <w:tc>
          <w:tcPr>
            <w:tcW w:w="270" w:type="dxa"/>
            <w:tcBorders>
              <w:left w:val="nil"/>
            </w:tcBorders>
          </w:tcPr>
          <w:p w14:paraId="7FD4E016"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080" w:type="dxa"/>
            <w:tcBorders>
              <w:left w:val="nil"/>
              <w:bottom w:val="single" w:sz="4" w:space="0" w:color="auto"/>
            </w:tcBorders>
          </w:tcPr>
          <w:p w14:paraId="24A5A77A" w14:textId="0CDDB46D" w:rsidR="00CB1C07" w:rsidRPr="00306D97" w:rsidRDefault="00A42839"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A42839">
              <w:rPr>
                <w:rFonts w:ascii="Trebuchet MS" w:hAnsi="Trebuchet MS" w:cs="Arial"/>
                <w:sz w:val="18"/>
                <w:szCs w:val="18"/>
              </w:rPr>
              <w:t>(46,800)</w:t>
            </w:r>
          </w:p>
        </w:tc>
        <w:tc>
          <w:tcPr>
            <w:tcW w:w="270" w:type="dxa"/>
            <w:tcBorders>
              <w:left w:val="nil"/>
            </w:tcBorders>
          </w:tcPr>
          <w:p w14:paraId="6301163D" w14:textId="49CDED2F"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Pr>
          <w:p w14:paraId="3BBF10C1" w14:textId="17D0648B" w:rsidR="00CB1C07" w:rsidRPr="00306D97" w:rsidRDefault="0025609D"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(46,800)</w:t>
            </w:r>
          </w:p>
        </w:tc>
        <w:tc>
          <w:tcPr>
            <w:tcW w:w="270" w:type="dxa"/>
          </w:tcPr>
          <w:p w14:paraId="2BF299DA"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52" w:type="dxa"/>
            <w:tcBorders>
              <w:bottom w:val="single" w:sz="4" w:space="0" w:color="auto"/>
            </w:tcBorders>
          </w:tcPr>
          <w:p w14:paraId="1504FC97" w14:textId="458D6DC4" w:rsidR="00CB1C07" w:rsidRPr="00306D97" w:rsidRDefault="009D76D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9D76D7">
              <w:rPr>
                <w:rFonts w:ascii="Trebuchet MS" w:hAnsi="Trebuchet MS" w:cs="Arial"/>
                <w:sz w:val="18"/>
                <w:szCs w:val="18"/>
              </w:rPr>
              <w:t>(46,800)</w:t>
            </w:r>
          </w:p>
        </w:tc>
      </w:tr>
      <w:tr w:rsidR="00CB1C07" w:rsidRPr="00306D97" w14:paraId="31BBF58A" w14:textId="77777777" w:rsidTr="00E509D7">
        <w:tc>
          <w:tcPr>
            <w:tcW w:w="2232" w:type="dxa"/>
            <w:vAlign w:val="bottom"/>
          </w:tcPr>
          <w:p w14:paraId="6AAD13E8"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r w:rsidRPr="00306D97">
              <w:rPr>
                <w:rFonts w:ascii="Trebuchet MS" w:hAnsi="Trebuchet MS" w:cs="Arial"/>
                <w:sz w:val="18"/>
                <w:szCs w:val="18"/>
              </w:rPr>
              <w:t xml:space="preserve">   Net</w:t>
            </w:r>
          </w:p>
        </w:tc>
        <w:tc>
          <w:tcPr>
            <w:tcW w:w="1350" w:type="dxa"/>
            <w:vAlign w:val="bottom"/>
          </w:tcPr>
          <w:p w14:paraId="0CE1A618"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p>
        </w:tc>
        <w:tc>
          <w:tcPr>
            <w:tcW w:w="270" w:type="dxa"/>
            <w:tcBorders>
              <w:left w:val="nil"/>
            </w:tcBorders>
          </w:tcPr>
          <w:p w14:paraId="1CAA99C2"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top w:val="single" w:sz="4" w:space="0" w:color="auto"/>
              <w:left w:val="nil"/>
              <w:bottom w:val="single" w:sz="12" w:space="0" w:color="auto"/>
            </w:tcBorders>
          </w:tcPr>
          <w:p w14:paraId="57D95D20" w14:textId="211BC984" w:rsidR="00CB1C07" w:rsidRPr="0024602D" w:rsidRDefault="00137F9C"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24602D">
              <w:rPr>
                <w:rFonts w:ascii="Trebuchet MS" w:hAnsi="Trebuchet MS" w:cs="Arial"/>
                <w:sz w:val="18"/>
                <w:szCs w:val="18"/>
              </w:rPr>
              <w:t>8</w:t>
            </w:r>
            <w:r w:rsidR="005F7DFC">
              <w:rPr>
                <w:rFonts w:ascii="Trebuchet MS" w:hAnsi="Trebuchet MS" w:cs="Arial"/>
                <w:sz w:val="18"/>
                <w:szCs w:val="18"/>
              </w:rPr>
              <w:t>5</w:t>
            </w:r>
            <w:r w:rsidRPr="0024602D">
              <w:rPr>
                <w:rFonts w:ascii="Trebuchet MS" w:hAnsi="Trebuchet MS" w:cs="Arial"/>
                <w:sz w:val="18"/>
                <w:szCs w:val="18"/>
              </w:rPr>
              <w:t>,</w:t>
            </w:r>
            <w:r w:rsidR="006575B2" w:rsidRPr="0024602D">
              <w:rPr>
                <w:rFonts w:ascii="Trebuchet MS" w:hAnsi="Trebuchet MS" w:cs="Arial"/>
                <w:sz w:val="18"/>
                <w:szCs w:val="18"/>
              </w:rPr>
              <w:t>0</w:t>
            </w:r>
            <w:r w:rsidRPr="0024602D">
              <w:rPr>
                <w:rFonts w:ascii="Trebuchet MS" w:hAnsi="Trebuchet MS" w:cs="Arial"/>
                <w:sz w:val="18"/>
                <w:szCs w:val="18"/>
              </w:rPr>
              <w:t>78</w:t>
            </w:r>
          </w:p>
        </w:tc>
        <w:tc>
          <w:tcPr>
            <w:tcW w:w="270" w:type="dxa"/>
            <w:tcBorders>
              <w:left w:val="nil"/>
            </w:tcBorders>
          </w:tcPr>
          <w:p w14:paraId="48D67090"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080" w:type="dxa"/>
            <w:tcBorders>
              <w:top w:val="single" w:sz="4" w:space="0" w:color="auto"/>
              <w:left w:val="nil"/>
              <w:bottom w:val="single" w:sz="12" w:space="0" w:color="auto"/>
            </w:tcBorders>
          </w:tcPr>
          <w:p w14:paraId="65A91947" w14:textId="7CE7E60A" w:rsidR="00CB1C07" w:rsidRPr="00306D97" w:rsidRDefault="00B42776"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B42776">
              <w:rPr>
                <w:rFonts w:ascii="Trebuchet MS" w:hAnsi="Trebuchet MS" w:cs="Arial"/>
                <w:sz w:val="18"/>
                <w:szCs w:val="18"/>
              </w:rPr>
              <w:t>96,778</w:t>
            </w:r>
          </w:p>
        </w:tc>
        <w:tc>
          <w:tcPr>
            <w:tcW w:w="270" w:type="dxa"/>
            <w:tcBorders>
              <w:left w:val="nil"/>
            </w:tcBorders>
          </w:tcPr>
          <w:p w14:paraId="47AD8F08" w14:textId="39EB8DC5"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70" w:type="dxa"/>
            <w:tcBorders>
              <w:top w:val="single" w:sz="4" w:space="0" w:color="auto"/>
              <w:bottom w:val="single" w:sz="12" w:space="0" w:color="auto"/>
            </w:tcBorders>
          </w:tcPr>
          <w:p w14:paraId="6854F51A" w14:textId="0492C337" w:rsidR="00CB1C07" w:rsidRPr="00306D97" w:rsidRDefault="009829FA"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81,078</w:t>
            </w:r>
          </w:p>
        </w:tc>
        <w:tc>
          <w:tcPr>
            <w:tcW w:w="270" w:type="dxa"/>
          </w:tcPr>
          <w:p w14:paraId="1E4BE66D" w14:textId="77777777" w:rsidR="00CB1C07" w:rsidRPr="00306D97" w:rsidRDefault="00CB1C07"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152" w:type="dxa"/>
            <w:tcBorders>
              <w:top w:val="single" w:sz="4" w:space="0" w:color="auto"/>
              <w:bottom w:val="single" w:sz="12" w:space="0" w:color="auto"/>
            </w:tcBorders>
          </w:tcPr>
          <w:p w14:paraId="60D3A05D" w14:textId="13CC2B42" w:rsidR="00CB1C07" w:rsidRPr="00306D97" w:rsidRDefault="001C60CA" w:rsidP="00CB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1C60CA">
              <w:rPr>
                <w:rFonts w:ascii="Trebuchet MS" w:hAnsi="Trebuchet MS" w:cs="Arial"/>
                <w:sz w:val="18"/>
                <w:szCs w:val="18"/>
              </w:rPr>
              <w:t>92,778</w:t>
            </w:r>
          </w:p>
        </w:tc>
      </w:tr>
    </w:tbl>
    <w:p w14:paraId="07023182" w14:textId="77777777" w:rsidR="00D36919" w:rsidRPr="00306D97" w:rsidRDefault="00D36919" w:rsidP="0031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lang w:val="en-GB"/>
        </w:rPr>
      </w:pPr>
    </w:p>
    <w:p w14:paraId="318EDB57" w14:textId="77777777" w:rsidR="00982FBB" w:rsidRDefault="00982FBB"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bookmarkStart w:id="2" w:name="_Hlk149922809"/>
    </w:p>
    <w:p w14:paraId="6AF0D5CB" w14:textId="3770DBD0" w:rsidR="00D36919" w:rsidRPr="00306D97"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r w:rsidRPr="00306D97">
        <w:rPr>
          <w:rFonts w:ascii="Trebuchet MS" w:hAnsi="Trebuchet MS" w:cs="Arial"/>
          <w:sz w:val="18"/>
          <w:szCs w:val="18"/>
          <w:lang w:val="en-GB"/>
        </w:rPr>
        <w:t xml:space="preserve">Movements in long-term loans from </w:t>
      </w:r>
      <w:r w:rsidR="00B62C15" w:rsidRPr="00306D97">
        <w:rPr>
          <w:rFonts w:ascii="Trebuchet MS" w:hAnsi="Trebuchet MS" w:cs="Arial"/>
          <w:sz w:val="18"/>
          <w:szCs w:val="18"/>
          <w:lang w:val="en-GB"/>
        </w:rPr>
        <w:t xml:space="preserve">a </w:t>
      </w:r>
      <w:r w:rsidRPr="00306D97">
        <w:rPr>
          <w:rFonts w:ascii="Trebuchet MS" w:hAnsi="Trebuchet MS" w:cs="Arial"/>
          <w:sz w:val="18"/>
          <w:szCs w:val="18"/>
          <w:lang w:val="en-GB"/>
        </w:rPr>
        <w:t xml:space="preserve">shareholder and other parties for the </w:t>
      </w:r>
      <w:r w:rsidR="00205B7E">
        <w:rPr>
          <w:rFonts w:ascii="Trebuchet MS" w:hAnsi="Trebuchet MS" w:cs="Arial"/>
          <w:sz w:val="18"/>
          <w:szCs w:val="18"/>
          <w:lang w:val="en-GB"/>
        </w:rPr>
        <w:t>three</w:t>
      </w:r>
      <w:r w:rsidRPr="00306D97">
        <w:rPr>
          <w:rFonts w:ascii="Trebuchet MS" w:hAnsi="Trebuchet MS" w:cs="Arial"/>
          <w:sz w:val="18"/>
          <w:szCs w:val="18"/>
          <w:lang w:val="en-GB"/>
        </w:rPr>
        <w:t xml:space="preserve">-month period ended </w:t>
      </w:r>
      <w:r w:rsidR="00205B7E" w:rsidRPr="00205B7E">
        <w:rPr>
          <w:rFonts w:ascii="Trebuchet MS" w:hAnsi="Trebuchet MS" w:cstheme="minorBidi"/>
          <w:sz w:val="18"/>
          <w:szCs w:val="18"/>
        </w:rPr>
        <w:t>31 March 2026</w:t>
      </w:r>
      <w:r w:rsidR="00205B7E">
        <w:rPr>
          <w:rFonts w:ascii="Trebuchet MS" w:hAnsi="Trebuchet MS" w:cstheme="minorBidi"/>
          <w:sz w:val="18"/>
          <w:szCs w:val="18"/>
        </w:rPr>
        <w:t xml:space="preserve"> </w:t>
      </w:r>
      <w:r w:rsidRPr="00306D97">
        <w:rPr>
          <w:rFonts w:ascii="Trebuchet MS" w:hAnsi="Trebuchet MS" w:cs="Arial"/>
          <w:sz w:val="18"/>
          <w:szCs w:val="18"/>
          <w:lang w:val="en-GB"/>
        </w:rPr>
        <w:t>are as follows:</w:t>
      </w:r>
      <w:bookmarkEnd w:id="2"/>
    </w:p>
    <w:tbl>
      <w:tblPr>
        <w:tblW w:w="9252" w:type="dxa"/>
        <w:tblInd w:w="288" w:type="dxa"/>
        <w:tblLayout w:type="fixed"/>
        <w:tblLook w:val="0000" w:firstRow="0" w:lastRow="0" w:firstColumn="0" w:lastColumn="0" w:noHBand="0" w:noVBand="0"/>
      </w:tblPr>
      <w:tblGrid>
        <w:gridCol w:w="611"/>
        <w:gridCol w:w="4313"/>
        <w:gridCol w:w="1977"/>
        <w:gridCol w:w="270"/>
        <w:gridCol w:w="2067"/>
        <w:gridCol w:w="14"/>
      </w:tblGrid>
      <w:tr w:rsidR="0005231E" w:rsidRPr="00306D97" w14:paraId="78ED4596" w14:textId="60669594" w:rsidTr="00686701">
        <w:trPr>
          <w:cantSplit/>
          <w:trHeight w:val="135"/>
        </w:trPr>
        <w:tc>
          <w:tcPr>
            <w:tcW w:w="4924" w:type="dxa"/>
            <w:gridSpan w:val="2"/>
          </w:tcPr>
          <w:p w14:paraId="3446B7AB" w14:textId="59DDC7F8" w:rsidR="0005231E" w:rsidRPr="00306D97" w:rsidRDefault="00D6698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1977" w:type="dxa"/>
            <w:tcBorders>
              <w:bottom w:val="single" w:sz="4" w:space="0" w:color="auto"/>
            </w:tcBorders>
            <w:vAlign w:val="center"/>
          </w:tcPr>
          <w:p w14:paraId="1800FCC1" w14:textId="712C5A87" w:rsidR="0005231E" w:rsidRPr="002A63A1" w:rsidRDefault="0005231E" w:rsidP="002A6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22"/>
                <w:cs/>
              </w:rPr>
            </w:pPr>
            <w:r w:rsidRPr="00306D97">
              <w:rPr>
                <w:rFonts w:ascii="Trebuchet MS" w:hAnsi="Trebuchet MS" w:cs="Arial"/>
                <w:sz w:val="18"/>
                <w:szCs w:val="18"/>
              </w:rPr>
              <w:t xml:space="preserve">Consolidated </w:t>
            </w:r>
            <w:r w:rsidRPr="00306D97">
              <w:rPr>
                <w:rFonts w:ascii="Trebuchet MS" w:hAnsi="Trebuchet MS" w:cs="Arial"/>
                <w:sz w:val="18"/>
                <w:szCs w:val="18"/>
                <w:lang w:val="en-GB"/>
              </w:rPr>
              <w:t>financial information</w:t>
            </w:r>
          </w:p>
        </w:tc>
        <w:tc>
          <w:tcPr>
            <w:tcW w:w="270" w:type="dxa"/>
          </w:tcPr>
          <w:p w14:paraId="6E402361" w14:textId="77777777" w:rsidR="00DE047F" w:rsidRPr="00306D97" w:rsidRDefault="00DE047F" w:rsidP="002A6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081" w:type="dxa"/>
            <w:gridSpan w:val="2"/>
            <w:tcBorders>
              <w:bottom w:val="single" w:sz="4" w:space="0" w:color="auto"/>
            </w:tcBorders>
          </w:tcPr>
          <w:p w14:paraId="48777AB8" w14:textId="77777777" w:rsidR="00DE047F" w:rsidRPr="00306D97" w:rsidRDefault="00DE047F" w:rsidP="00DE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54F63F60" w14:textId="18852F84" w:rsidR="00DE047F" w:rsidRPr="00306D97" w:rsidRDefault="00DE047F" w:rsidP="00DE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w:t>
            </w:r>
            <w:r>
              <w:rPr>
                <w:rFonts w:ascii="Trebuchet MS" w:hAnsi="Trebuchet MS" w:cstheme="minorBidi" w:hint="cs"/>
                <w:sz w:val="18"/>
                <w:szCs w:val="18"/>
                <w:cs/>
                <w:lang w:val="en-GB"/>
              </w:rPr>
              <w:t xml:space="preserve"> </w:t>
            </w:r>
            <w:r w:rsidRPr="00306D97">
              <w:rPr>
                <w:rFonts w:ascii="Trebuchet MS" w:hAnsi="Trebuchet MS" w:cs="Arial"/>
                <w:sz w:val="18"/>
                <w:szCs w:val="18"/>
                <w:lang w:val="en-GB"/>
              </w:rPr>
              <w:t>information</w:t>
            </w:r>
          </w:p>
        </w:tc>
      </w:tr>
      <w:tr w:rsidR="00C06519" w:rsidRPr="00306D97" w14:paraId="039E26D5" w14:textId="1FB300A1" w:rsidTr="00686701">
        <w:trPr>
          <w:gridAfter w:val="1"/>
          <w:wAfter w:w="14" w:type="dxa"/>
          <w:cantSplit/>
          <w:trHeight w:val="333"/>
        </w:trPr>
        <w:tc>
          <w:tcPr>
            <w:tcW w:w="4924" w:type="dxa"/>
            <w:gridSpan w:val="2"/>
          </w:tcPr>
          <w:p w14:paraId="1728FCE9" w14:textId="77777777"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1977" w:type="dxa"/>
            <w:tcBorders>
              <w:top w:val="single" w:sz="4" w:space="0" w:color="auto"/>
            </w:tcBorders>
          </w:tcPr>
          <w:p w14:paraId="7090F29D" w14:textId="77777777"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70" w:type="dxa"/>
          </w:tcPr>
          <w:p w14:paraId="6B8BC1B3" w14:textId="77777777" w:rsidR="00DE047F" w:rsidRPr="00306D97"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67" w:type="dxa"/>
          </w:tcPr>
          <w:p w14:paraId="412044BB" w14:textId="77777777" w:rsidR="00DE047F" w:rsidRPr="00306D97"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C06519" w:rsidRPr="00306D97" w14:paraId="2829F2AB" w14:textId="5FD580E7" w:rsidTr="00D66981">
        <w:trPr>
          <w:gridAfter w:val="1"/>
          <w:wAfter w:w="14" w:type="dxa"/>
          <w:cantSplit/>
          <w:trHeight w:val="362"/>
        </w:trPr>
        <w:tc>
          <w:tcPr>
            <w:tcW w:w="4924" w:type="dxa"/>
            <w:gridSpan w:val="2"/>
          </w:tcPr>
          <w:p w14:paraId="65446AE8" w14:textId="4727FC4B"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43"/>
              <w:jc w:val="both"/>
              <w:rPr>
                <w:rFonts w:ascii="Trebuchet MS" w:hAnsi="Trebuchet MS" w:cs="Arial"/>
                <w:bCs/>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1 January 202</w:t>
            </w:r>
            <w:r>
              <w:rPr>
                <w:rFonts w:ascii="Trebuchet MS" w:hAnsi="Trebuchet MS" w:cs="Arial"/>
                <w:sz w:val="18"/>
                <w:szCs w:val="18"/>
              </w:rPr>
              <w:t>6</w:t>
            </w:r>
          </w:p>
        </w:tc>
        <w:tc>
          <w:tcPr>
            <w:tcW w:w="1977" w:type="dxa"/>
          </w:tcPr>
          <w:p w14:paraId="26B6E81F" w14:textId="37CCC1F6" w:rsidR="00C06519" w:rsidRPr="0024602D"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Arial"/>
                <w:sz w:val="18"/>
                <w:szCs w:val="18"/>
              </w:rPr>
            </w:pPr>
            <w:r w:rsidRPr="0024602D">
              <w:rPr>
                <w:rFonts w:ascii="Trebuchet MS" w:hAnsi="Trebuchet MS" w:cs="Arial"/>
                <w:sz w:val="18"/>
                <w:szCs w:val="18"/>
              </w:rPr>
              <w:t>143,578</w:t>
            </w:r>
          </w:p>
        </w:tc>
        <w:tc>
          <w:tcPr>
            <w:tcW w:w="270" w:type="dxa"/>
          </w:tcPr>
          <w:p w14:paraId="55A90AB9" w14:textId="77777777" w:rsidR="00DE047F" w:rsidRPr="0024602D"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Arial"/>
                <w:sz w:val="18"/>
                <w:szCs w:val="18"/>
              </w:rPr>
            </w:pPr>
          </w:p>
        </w:tc>
        <w:tc>
          <w:tcPr>
            <w:tcW w:w="2067" w:type="dxa"/>
          </w:tcPr>
          <w:p w14:paraId="593DF966" w14:textId="438ADB78" w:rsidR="00DE047F"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Browallia New"/>
                <w:sz w:val="18"/>
                <w:szCs w:val="22"/>
              </w:rPr>
            </w:pPr>
            <w:r>
              <w:rPr>
                <w:rFonts w:ascii="Trebuchet MS" w:hAnsi="Trebuchet MS" w:cs="Browallia New"/>
                <w:sz w:val="18"/>
                <w:szCs w:val="22"/>
              </w:rPr>
              <w:t>139,578</w:t>
            </w:r>
          </w:p>
        </w:tc>
      </w:tr>
      <w:tr w:rsidR="00C06519" w:rsidRPr="00306D97" w14:paraId="39A1F57D" w14:textId="7495F278" w:rsidTr="00D66981">
        <w:trPr>
          <w:gridAfter w:val="1"/>
          <w:wAfter w:w="14" w:type="dxa"/>
          <w:cantSplit/>
          <w:trHeight w:val="270"/>
        </w:trPr>
        <w:tc>
          <w:tcPr>
            <w:tcW w:w="611" w:type="dxa"/>
          </w:tcPr>
          <w:p w14:paraId="6C4F4E9A" w14:textId="77777777"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u w:val="single"/>
              </w:rPr>
            </w:pPr>
            <w:r w:rsidRPr="00306D97">
              <w:rPr>
                <w:rFonts w:ascii="Trebuchet MS" w:hAnsi="Trebuchet MS" w:cs="Arial"/>
                <w:bCs/>
                <w:sz w:val="18"/>
                <w:szCs w:val="18"/>
                <w:u w:val="single"/>
              </w:rPr>
              <w:t>Less</w:t>
            </w:r>
          </w:p>
        </w:tc>
        <w:tc>
          <w:tcPr>
            <w:tcW w:w="4313" w:type="dxa"/>
            <w:vAlign w:val="center"/>
          </w:tcPr>
          <w:p w14:paraId="39876AE6" w14:textId="7EC25D1D" w:rsidR="00C06519" w:rsidRPr="00306D97" w:rsidRDefault="00C06519" w:rsidP="002A6C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cs="Arial"/>
                <w:sz w:val="18"/>
                <w:szCs w:val="18"/>
              </w:rPr>
            </w:pPr>
            <w:r w:rsidRPr="00306D97">
              <w:rPr>
                <w:rFonts w:ascii="Trebuchet MS" w:hAnsi="Trebuchet MS" w:cs="Arial"/>
                <w:sz w:val="18"/>
                <w:szCs w:val="18"/>
              </w:rPr>
              <w:t>Repaid during the period</w:t>
            </w:r>
          </w:p>
        </w:tc>
        <w:tc>
          <w:tcPr>
            <w:tcW w:w="1977" w:type="dxa"/>
            <w:tcBorders>
              <w:bottom w:val="single" w:sz="4" w:space="0" w:color="auto"/>
            </w:tcBorders>
          </w:tcPr>
          <w:p w14:paraId="53D215E9" w14:textId="1B06BFED" w:rsidR="00C06519" w:rsidRPr="0024602D"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sidRPr="0024602D">
              <w:rPr>
                <w:rFonts w:ascii="Trebuchet MS" w:hAnsi="Trebuchet MS" w:cs="Arial"/>
                <w:sz w:val="18"/>
                <w:szCs w:val="18"/>
              </w:rPr>
              <w:t>(11,700)</w:t>
            </w:r>
          </w:p>
        </w:tc>
        <w:tc>
          <w:tcPr>
            <w:tcW w:w="270" w:type="dxa"/>
          </w:tcPr>
          <w:p w14:paraId="3646AEA4" w14:textId="77777777" w:rsidR="00DE047F" w:rsidRPr="0024602D"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p>
        </w:tc>
        <w:tc>
          <w:tcPr>
            <w:tcW w:w="2067" w:type="dxa"/>
            <w:tcBorders>
              <w:bottom w:val="single" w:sz="4" w:space="0" w:color="auto"/>
            </w:tcBorders>
          </w:tcPr>
          <w:p w14:paraId="487B8392" w14:textId="4BEE8E8F" w:rsidR="00DE047F"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(11,700)</w:t>
            </w:r>
          </w:p>
        </w:tc>
      </w:tr>
      <w:tr w:rsidR="00C06519" w:rsidRPr="00306D97" w14:paraId="3820969E" w14:textId="358FC5AB" w:rsidTr="00D66981">
        <w:trPr>
          <w:gridAfter w:val="1"/>
          <w:wAfter w:w="14" w:type="dxa"/>
          <w:cantSplit/>
          <w:trHeight w:val="315"/>
        </w:trPr>
        <w:tc>
          <w:tcPr>
            <w:tcW w:w="4924" w:type="dxa"/>
            <w:gridSpan w:val="2"/>
          </w:tcPr>
          <w:p w14:paraId="15538A43" w14:textId="5E5BF8AE"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w:t>
            </w:r>
            <w:r w:rsidRPr="00205B7E">
              <w:rPr>
                <w:rFonts w:ascii="Trebuchet MS" w:hAnsi="Trebuchet MS" w:cstheme="minorBidi"/>
                <w:sz w:val="18"/>
                <w:szCs w:val="18"/>
              </w:rPr>
              <w:t>31 March 2026</w:t>
            </w:r>
          </w:p>
        </w:tc>
        <w:tc>
          <w:tcPr>
            <w:tcW w:w="1977" w:type="dxa"/>
            <w:tcBorders>
              <w:top w:val="single" w:sz="4" w:space="0" w:color="auto"/>
              <w:bottom w:val="single" w:sz="12" w:space="0" w:color="auto"/>
            </w:tcBorders>
          </w:tcPr>
          <w:p w14:paraId="7C59296C" w14:textId="546A11FF" w:rsidR="00C06519" w:rsidRPr="0024602D"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sidRPr="0024602D">
              <w:rPr>
                <w:rFonts w:ascii="Trebuchet MS" w:hAnsi="Trebuchet MS" w:cs="Arial"/>
                <w:sz w:val="18"/>
                <w:szCs w:val="18"/>
              </w:rPr>
              <w:fldChar w:fldCharType="begin"/>
            </w:r>
            <w:r w:rsidRPr="0024602D">
              <w:rPr>
                <w:rFonts w:ascii="Trebuchet MS" w:hAnsi="Trebuchet MS" w:cs="Arial"/>
                <w:sz w:val="18"/>
                <w:szCs w:val="18"/>
              </w:rPr>
              <w:instrText xml:space="preserve"> =SUM(ABOVE) </w:instrText>
            </w:r>
            <w:r w:rsidRPr="0024602D">
              <w:rPr>
                <w:rFonts w:ascii="Trebuchet MS" w:hAnsi="Trebuchet MS" w:cs="Arial"/>
                <w:sz w:val="18"/>
                <w:szCs w:val="18"/>
              </w:rPr>
              <w:fldChar w:fldCharType="separate"/>
            </w:r>
            <w:r w:rsidRPr="0024602D">
              <w:rPr>
                <w:rFonts w:ascii="Trebuchet MS" w:hAnsi="Trebuchet MS" w:cs="Arial"/>
                <w:noProof/>
                <w:sz w:val="18"/>
                <w:szCs w:val="18"/>
              </w:rPr>
              <w:t>13</w:t>
            </w:r>
            <w:r>
              <w:rPr>
                <w:rFonts w:ascii="Trebuchet MS" w:hAnsi="Trebuchet MS" w:cs="Arial"/>
                <w:noProof/>
                <w:sz w:val="18"/>
                <w:szCs w:val="18"/>
              </w:rPr>
              <w:t>1</w:t>
            </w:r>
            <w:r w:rsidRPr="0024602D">
              <w:rPr>
                <w:rFonts w:ascii="Trebuchet MS" w:hAnsi="Trebuchet MS" w:cs="Arial"/>
                <w:noProof/>
                <w:sz w:val="18"/>
                <w:szCs w:val="18"/>
              </w:rPr>
              <w:t>,878</w:t>
            </w:r>
            <w:r w:rsidRPr="0024602D">
              <w:rPr>
                <w:rFonts w:ascii="Trebuchet MS" w:hAnsi="Trebuchet MS" w:cs="Arial"/>
                <w:sz w:val="18"/>
                <w:szCs w:val="18"/>
              </w:rPr>
              <w:fldChar w:fldCharType="end"/>
            </w:r>
          </w:p>
        </w:tc>
        <w:tc>
          <w:tcPr>
            <w:tcW w:w="270" w:type="dxa"/>
          </w:tcPr>
          <w:p w14:paraId="3FAE1B66" w14:textId="77777777" w:rsidR="00DE047F" w:rsidRPr="0024602D"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p>
        </w:tc>
        <w:tc>
          <w:tcPr>
            <w:tcW w:w="2067" w:type="dxa"/>
            <w:tcBorders>
              <w:top w:val="single" w:sz="4" w:space="0" w:color="auto"/>
              <w:bottom w:val="single" w:sz="12" w:space="0" w:color="auto"/>
            </w:tcBorders>
          </w:tcPr>
          <w:p w14:paraId="0351500A" w14:textId="48D5E7FA" w:rsidR="00DE047F"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127,878</w:t>
            </w:r>
          </w:p>
        </w:tc>
      </w:tr>
    </w:tbl>
    <w:p w14:paraId="4C0E4C9C" w14:textId="77777777" w:rsidR="00F00972" w:rsidRDefault="00F00972"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6B673818" w14:textId="77775E02" w:rsidR="0005095A" w:rsidRPr="00306D97" w:rsidRDefault="0005095A"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L</w:t>
      </w:r>
      <w:r w:rsidR="00686E7A" w:rsidRPr="00306D97">
        <w:rPr>
          <w:rFonts w:ascii="Trebuchet MS" w:hAnsi="Trebuchet MS" w:cs="Arial"/>
          <w:sz w:val="18"/>
          <w:szCs w:val="18"/>
        </w:rPr>
        <w:t>oans from shareholder</w:t>
      </w:r>
      <w:r w:rsidR="00D35391">
        <w:rPr>
          <w:rFonts w:ascii="Trebuchet MS" w:hAnsi="Trebuchet MS" w:cs="Arial"/>
          <w:sz w:val="18"/>
          <w:szCs w:val="18"/>
        </w:rPr>
        <w:t>s</w:t>
      </w:r>
      <w:r w:rsidR="00686E7A" w:rsidRPr="00306D97">
        <w:rPr>
          <w:rFonts w:ascii="Trebuchet MS" w:hAnsi="Trebuchet MS" w:cs="Arial"/>
          <w:sz w:val="18"/>
          <w:szCs w:val="18"/>
        </w:rPr>
        <w:t xml:space="preserve"> and other individuals </w:t>
      </w:r>
      <w:r w:rsidRPr="00306D97">
        <w:rPr>
          <w:rFonts w:ascii="Trebuchet MS" w:hAnsi="Trebuchet MS" w:cs="Arial"/>
          <w:sz w:val="18"/>
          <w:szCs w:val="18"/>
        </w:rPr>
        <w:t>are unsecure</w:t>
      </w:r>
      <w:r w:rsidR="0056527C" w:rsidRPr="00306D97">
        <w:rPr>
          <w:rFonts w:ascii="Trebuchet MS" w:hAnsi="Trebuchet MS" w:cs="Arial"/>
          <w:sz w:val="18"/>
          <w:szCs w:val="18"/>
        </w:rPr>
        <w:t>d</w:t>
      </w:r>
      <w:r w:rsidRPr="00306D97">
        <w:rPr>
          <w:rFonts w:ascii="Trebuchet MS" w:hAnsi="Trebuchet MS" w:cs="Arial"/>
          <w:sz w:val="18"/>
          <w:szCs w:val="18"/>
        </w:rPr>
        <w:t xml:space="preserve"> and </w:t>
      </w:r>
      <w:r w:rsidR="007C475E" w:rsidRPr="00306D97">
        <w:rPr>
          <w:rFonts w:ascii="Trebuchet MS" w:hAnsi="Trebuchet MS" w:cs="Arial"/>
          <w:sz w:val="18"/>
          <w:szCs w:val="18"/>
        </w:rPr>
        <w:t>were</w:t>
      </w:r>
      <w:r w:rsidRPr="00306D97">
        <w:rPr>
          <w:rFonts w:ascii="Trebuchet MS" w:hAnsi="Trebuchet MS" w:cs="Arial"/>
          <w:sz w:val="18"/>
          <w:szCs w:val="18"/>
        </w:rPr>
        <w:t xml:space="preserve"> obtained for the purpose of repaying the debt to a financial institution before its maturity date </w:t>
      </w:r>
      <w:r w:rsidR="00946236" w:rsidRPr="00306D97">
        <w:rPr>
          <w:rFonts w:ascii="Trebuchet MS" w:hAnsi="Trebuchet MS" w:cs="Arial"/>
          <w:sz w:val="18"/>
          <w:szCs w:val="18"/>
        </w:rPr>
        <w:t>to</w:t>
      </w:r>
      <w:r w:rsidRPr="00306D97">
        <w:rPr>
          <w:rFonts w:ascii="Trebuchet MS" w:hAnsi="Trebuchet MS" w:cs="Arial"/>
          <w:sz w:val="18"/>
          <w:szCs w:val="18"/>
        </w:rPr>
        <w:t xml:space="preserve"> reduce interest burden. </w:t>
      </w:r>
      <w:r w:rsidR="006E59F5" w:rsidRPr="006E59F5">
        <w:rPr>
          <w:rFonts w:ascii="Trebuchet MS" w:hAnsi="Trebuchet MS" w:cs="Arial"/>
          <w:sz w:val="18"/>
          <w:szCs w:val="18"/>
        </w:rPr>
        <w:t>The principal and interest are repayable from February 2025 to December 2028.</w:t>
      </w:r>
    </w:p>
    <w:p w14:paraId="23D3AF94" w14:textId="13D7F932" w:rsidR="001950A8" w:rsidRDefault="001950A8" w:rsidP="00AE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theme="minorBidi"/>
          <w:sz w:val="18"/>
          <w:szCs w:val="18"/>
        </w:rPr>
      </w:pPr>
      <w:r>
        <w:rPr>
          <w:rFonts w:ascii="Trebuchet MS" w:hAnsi="Trebuchet MS" w:cstheme="minorBidi"/>
          <w:sz w:val="18"/>
          <w:szCs w:val="18"/>
        </w:rPr>
        <w:br w:type="page"/>
      </w:r>
    </w:p>
    <w:p w14:paraId="16679848" w14:textId="48B5BF18" w:rsidR="004E4FE9" w:rsidRPr="003F51F0" w:rsidRDefault="005B046A" w:rsidP="003F51F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3F51F0">
        <w:rPr>
          <w:rFonts w:ascii="Trebuchet MS" w:hAnsi="Trebuchet MS" w:cs="Arial"/>
          <w:b/>
          <w:bCs/>
          <w:sz w:val="18"/>
          <w:szCs w:val="18"/>
          <w:lang w:val="en-GB"/>
        </w:rPr>
        <w:lastRenderedPageBreak/>
        <w:t>COMMITMENTS</w:t>
      </w:r>
      <w:r w:rsidRPr="00063346">
        <w:rPr>
          <w:rFonts w:ascii="Trebuchet MS" w:hAnsi="Trebuchet MS" w:cs="Arial"/>
          <w:b/>
          <w:bCs/>
          <w:sz w:val="18"/>
          <w:szCs w:val="18"/>
          <w:lang w:val="en-GB"/>
        </w:rPr>
        <w:t xml:space="preserve"> </w:t>
      </w:r>
    </w:p>
    <w:p w14:paraId="531799A4" w14:textId="77777777" w:rsidR="004E4FE9" w:rsidRPr="00306D97" w:rsidRDefault="004E4FE9" w:rsidP="004E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9069402" w14:textId="633B6621" w:rsidR="00233B63" w:rsidRPr="00306D97" w:rsidRDefault="001B5675"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lang w:val="en-GB"/>
        </w:rPr>
      </w:pPr>
      <w:r w:rsidRPr="00306D97">
        <w:rPr>
          <w:rFonts w:ascii="Trebuchet MS" w:hAnsi="Trebuchet MS" w:cs="Arial"/>
          <w:sz w:val="18"/>
          <w:szCs w:val="18"/>
          <w:lang w:val="en-GB"/>
        </w:rPr>
        <w:t xml:space="preserve">As </w:t>
      </w:r>
      <w:proofErr w:type="gramStart"/>
      <w:r w:rsidR="00205B7E">
        <w:rPr>
          <w:rFonts w:ascii="Trebuchet MS" w:hAnsi="Trebuchet MS" w:cs="Arial"/>
          <w:sz w:val="18"/>
          <w:szCs w:val="18"/>
          <w:lang w:val="en-GB"/>
        </w:rPr>
        <w:t>at</w:t>
      </w:r>
      <w:proofErr w:type="gramEnd"/>
      <w:r w:rsidRPr="00306D97">
        <w:rPr>
          <w:rFonts w:ascii="Trebuchet MS" w:hAnsi="Trebuchet MS" w:cs="Arial"/>
          <w:sz w:val="18"/>
          <w:szCs w:val="18"/>
          <w:lang w:val="en-GB"/>
        </w:rPr>
        <w:t xml:space="preserve"> </w:t>
      </w:r>
      <w:r w:rsidR="00205B7E" w:rsidRPr="00205B7E">
        <w:rPr>
          <w:rFonts w:ascii="Trebuchet MS" w:hAnsi="Trebuchet MS" w:cstheme="minorBidi"/>
          <w:sz w:val="18"/>
          <w:szCs w:val="18"/>
        </w:rPr>
        <w:t>31 March 2026</w:t>
      </w:r>
      <w:r w:rsidRPr="00306D97">
        <w:rPr>
          <w:rFonts w:ascii="Trebuchet MS" w:hAnsi="Trebuchet MS" w:cs="Arial"/>
          <w:sz w:val="18"/>
          <w:szCs w:val="18"/>
          <w:lang w:val="en-GB"/>
        </w:rPr>
        <w:t>, the Company and subsidiar</w:t>
      </w:r>
      <w:r w:rsidR="00694291" w:rsidRPr="00306D97">
        <w:rPr>
          <w:rFonts w:ascii="Trebuchet MS" w:hAnsi="Trebuchet MS" w:cs="Arial"/>
          <w:sz w:val="18"/>
          <w:szCs w:val="18"/>
          <w:lang w:val="en-GB"/>
        </w:rPr>
        <w:t>y</w:t>
      </w:r>
      <w:r w:rsidRPr="00306D97">
        <w:rPr>
          <w:rFonts w:ascii="Trebuchet MS" w:hAnsi="Trebuchet MS" w:cs="Arial"/>
          <w:sz w:val="18"/>
          <w:szCs w:val="18"/>
          <w:lang w:val="en-GB"/>
        </w:rPr>
        <w:t xml:space="preserve"> have commit</w:t>
      </w:r>
      <w:r w:rsidR="00233B63" w:rsidRPr="00306D97">
        <w:rPr>
          <w:rFonts w:ascii="Trebuchet MS" w:hAnsi="Trebuchet MS" w:cs="Arial"/>
          <w:sz w:val="18"/>
          <w:szCs w:val="18"/>
          <w:lang w:val="en-GB"/>
        </w:rPr>
        <w:t>ment as follows:</w:t>
      </w:r>
    </w:p>
    <w:p w14:paraId="5BA8AE45" w14:textId="77777777" w:rsidR="00E8383D" w:rsidRPr="00306D97" w:rsidRDefault="00E8383D"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sz w:val="18"/>
          <w:szCs w:val="18"/>
          <w:u w:val="single"/>
          <w:lang w:val="en-GB"/>
        </w:rPr>
      </w:pPr>
    </w:p>
    <w:p w14:paraId="7F8F5ECB" w14:textId="218FAC44" w:rsidR="005B046A" w:rsidRPr="00306D97" w:rsidRDefault="009E3B53" w:rsidP="00821072">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306D97">
        <w:rPr>
          <w:rFonts w:ascii="Trebuchet MS" w:hAnsi="Trebuchet MS" w:cs="Arial"/>
          <w:szCs w:val="18"/>
        </w:rPr>
        <w:t>C</w:t>
      </w:r>
      <w:r w:rsidR="005B046A" w:rsidRPr="00306D97">
        <w:rPr>
          <w:rFonts w:ascii="Trebuchet MS" w:hAnsi="Trebuchet MS" w:cs="Arial"/>
          <w:szCs w:val="18"/>
        </w:rPr>
        <w:t>ommitments in respect of</w:t>
      </w:r>
      <w:r w:rsidR="005B046A" w:rsidRPr="00306D97">
        <w:rPr>
          <w:rFonts w:ascii="Trebuchet MS" w:hAnsi="Trebuchet MS" w:cs="Arial"/>
          <w:szCs w:val="18"/>
          <w:cs/>
        </w:rPr>
        <w:t xml:space="preserve"> </w:t>
      </w:r>
      <w:r w:rsidR="005B046A" w:rsidRPr="00306D97">
        <w:rPr>
          <w:rFonts w:ascii="Trebuchet MS" w:hAnsi="Trebuchet MS" w:cs="Arial"/>
          <w:szCs w:val="18"/>
        </w:rPr>
        <w:t>rental</w:t>
      </w:r>
      <w:r w:rsidR="005B046A" w:rsidRPr="00306D97">
        <w:rPr>
          <w:rFonts w:ascii="Trebuchet MS" w:hAnsi="Trebuchet MS" w:cs="Arial"/>
          <w:szCs w:val="18"/>
          <w:cs/>
        </w:rPr>
        <w:t xml:space="preserve"> </w:t>
      </w:r>
      <w:r w:rsidR="005B046A" w:rsidRPr="00306D97">
        <w:rPr>
          <w:rFonts w:ascii="Trebuchet MS" w:hAnsi="Trebuchet MS" w:cs="Arial"/>
          <w:szCs w:val="18"/>
        </w:rPr>
        <w:t>and</w:t>
      </w:r>
      <w:r w:rsidR="007733C4" w:rsidRPr="00306D97">
        <w:rPr>
          <w:rFonts w:ascii="Trebuchet MS" w:hAnsi="Trebuchet MS" w:cs="Arial"/>
          <w:szCs w:val="18"/>
        </w:rPr>
        <w:t xml:space="preserve"> </w:t>
      </w:r>
      <w:r w:rsidR="005B046A" w:rsidRPr="00306D97">
        <w:rPr>
          <w:rFonts w:ascii="Trebuchet MS" w:hAnsi="Trebuchet MS" w:cs="Arial"/>
          <w:szCs w:val="18"/>
        </w:rPr>
        <w:t>service</w:t>
      </w:r>
      <w:r w:rsidR="009379BE" w:rsidRPr="00306D97">
        <w:rPr>
          <w:rFonts w:ascii="Trebuchet MS" w:hAnsi="Trebuchet MS" w:cs="Arial"/>
          <w:szCs w:val="18"/>
        </w:rPr>
        <w:t xml:space="preserve"> agreements</w:t>
      </w:r>
      <w:r w:rsidR="00AA1C87" w:rsidRPr="00306D97">
        <w:rPr>
          <w:rFonts w:ascii="Trebuchet MS" w:hAnsi="Trebuchet MS" w:cs="Arial"/>
          <w:szCs w:val="18"/>
        </w:rPr>
        <w:t xml:space="preserve"> </w:t>
      </w:r>
      <w:proofErr w:type="gramStart"/>
      <w:r w:rsidR="005B046A" w:rsidRPr="00306D97">
        <w:rPr>
          <w:rFonts w:ascii="Trebuchet MS" w:hAnsi="Trebuchet MS" w:cs="Arial"/>
          <w:szCs w:val="18"/>
        </w:rPr>
        <w:t>as</w:t>
      </w:r>
      <w:proofErr w:type="gramEnd"/>
      <w:r w:rsidR="005B046A" w:rsidRPr="00306D97">
        <w:rPr>
          <w:rFonts w:ascii="Trebuchet MS" w:hAnsi="Trebuchet MS" w:cs="Arial"/>
          <w:szCs w:val="18"/>
        </w:rPr>
        <w:t xml:space="preserve"> follows:</w:t>
      </w:r>
    </w:p>
    <w:tbl>
      <w:tblPr>
        <w:tblW w:w="8640" w:type="dxa"/>
        <w:tblInd w:w="810" w:type="dxa"/>
        <w:tblLayout w:type="fixed"/>
        <w:tblLook w:val="04A0" w:firstRow="1" w:lastRow="0" w:firstColumn="1" w:lastColumn="0" w:noHBand="0" w:noVBand="1"/>
      </w:tblPr>
      <w:tblGrid>
        <w:gridCol w:w="4140"/>
        <w:gridCol w:w="2160"/>
        <w:gridCol w:w="259"/>
        <w:gridCol w:w="2081"/>
      </w:tblGrid>
      <w:tr w:rsidR="008128BB" w:rsidRPr="00306D97" w14:paraId="41925919" w14:textId="77777777" w:rsidTr="006A31B8">
        <w:tc>
          <w:tcPr>
            <w:tcW w:w="4140" w:type="dxa"/>
            <w:vAlign w:val="center"/>
          </w:tcPr>
          <w:p w14:paraId="0C7C1631"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4500" w:type="dxa"/>
            <w:gridSpan w:val="3"/>
            <w:vAlign w:val="center"/>
            <w:hideMark/>
          </w:tcPr>
          <w:p w14:paraId="0F6C1C9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291F19EB" w14:textId="77777777" w:rsidTr="006A31B8">
        <w:tc>
          <w:tcPr>
            <w:tcW w:w="4140" w:type="dxa"/>
          </w:tcPr>
          <w:p w14:paraId="2670F86A"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160" w:type="dxa"/>
            <w:tcBorders>
              <w:top w:val="nil"/>
              <w:left w:val="nil"/>
              <w:bottom w:val="single" w:sz="4" w:space="0" w:color="auto"/>
              <w:right w:val="nil"/>
            </w:tcBorders>
            <w:vAlign w:val="center"/>
            <w:hideMark/>
          </w:tcPr>
          <w:p w14:paraId="56F6B64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w:t>
            </w:r>
            <w:r w:rsidRPr="00306D97">
              <w:rPr>
                <w:rFonts w:ascii="Trebuchet MS" w:hAnsi="Trebuchet MS" w:cs="Arial"/>
                <w:sz w:val="18"/>
                <w:szCs w:val="18"/>
                <w:lang w:val="en-GB"/>
              </w:rPr>
              <w:t xml:space="preserve"> </w:t>
            </w:r>
          </w:p>
          <w:p w14:paraId="51BC7FD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lang w:val="en-GB"/>
              </w:rPr>
            </w:pPr>
            <w:r w:rsidRPr="00306D97">
              <w:rPr>
                <w:rFonts w:ascii="Trebuchet MS" w:hAnsi="Trebuchet MS" w:cs="Browallia New"/>
                <w:sz w:val="18"/>
                <w:szCs w:val="18"/>
              </w:rPr>
              <w:t>financial information</w:t>
            </w:r>
          </w:p>
        </w:tc>
        <w:tc>
          <w:tcPr>
            <w:tcW w:w="259" w:type="dxa"/>
            <w:vAlign w:val="center"/>
          </w:tcPr>
          <w:p w14:paraId="47821D9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p>
        </w:tc>
        <w:tc>
          <w:tcPr>
            <w:tcW w:w="2081" w:type="dxa"/>
            <w:tcBorders>
              <w:top w:val="nil"/>
              <w:left w:val="nil"/>
              <w:bottom w:val="single" w:sz="4" w:space="0" w:color="auto"/>
              <w:right w:val="nil"/>
            </w:tcBorders>
            <w:vAlign w:val="center"/>
            <w:hideMark/>
          </w:tcPr>
          <w:p w14:paraId="65B6480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rPr>
            </w:pPr>
            <w:r w:rsidRPr="00306D97">
              <w:rPr>
                <w:rFonts w:ascii="Trebuchet MS" w:hAnsi="Trebuchet MS" w:cs="Arial"/>
                <w:sz w:val="18"/>
                <w:szCs w:val="18"/>
              </w:rPr>
              <w:t xml:space="preserve">Separate </w:t>
            </w:r>
          </w:p>
          <w:p w14:paraId="1CF61F65"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r w:rsidRPr="00306D97">
              <w:rPr>
                <w:rFonts w:ascii="Trebuchet MS" w:hAnsi="Trebuchet MS" w:cs="Arial"/>
                <w:sz w:val="18"/>
                <w:szCs w:val="18"/>
              </w:rPr>
              <w:t>financial information</w:t>
            </w:r>
          </w:p>
        </w:tc>
      </w:tr>
      <w:tr w:rsidR="008128BB" w:rsidRPr="00306D97" w14:paraId="1FDA7E58" w14:textId="77777777" w:rsidTr="006A31B8">
        <w:tc>
          <w:tcPr>
            <w:tcW w:w="4140" w:type="dxa"/>
            <w:vAlign w:val="bottom"/>
          </w:tcPr>
          <w:p w14:paraId="29321700"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160" w:type="dxa"/>
            <w:tcBorders>
              <w:top w:val="single" w:sz="4" w:space="0" w:color="auto"/>
              <w:left w:val="nil"/>
              <w:bottom w:val="nil"/>
              <w:right w:val="nil"/>
            </w:tcBorders>
            <w:vAlign w:val="bottom"/>
          </w:tcPr>
          <w:p w14:paraId="01A9318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59" w:type="dxa"/>
            <w:vAlign w:val="bottom"/>
          </w:tcPr>
          <w:p w14:paraId="52DE7378"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081" w:type="dxa"/>
            <w:tcBorders>
              <w:top w:val="single" w:sz="4" w:space="0" w:color="auto"/>
              <w:left w:val="nil"/>
              <w:bottom w:val="nil"/>
              <w:right w:val="nil"/>
            </w:tcBorders>
            <w:vAlign w:val="bottom"/>
          </w:tcPr>
          <w:p w14:paraId="3B00917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3AEFE539" w14:textId="77777777" w:rsidTr="006A31B8">
        <w:tc>
          <w:tcPr>
            <w:tcW w:w="4140" w:type="dxa"/>
            <w:vAlign w:val="bottom"/>
            <w:hideMark/>
          </w:tcPr>
          <w:p w14:paraId="1C2DBB34"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 xml:space="preserve">Due within 1 year </w:t>
            </w:r>
          </w:p>
        </w:tc>
        <w:tc>
          <w:tcPr>
            <w:tcW w:w="2160" w:type="dxa"/>
          </w:tcPr>
          <w:p w14:paraId="21738D70" w14:textId="764B7AC2" w:rsidR="008128BB" w:rsidRPr="00014C42" w:rsidRDefault="00DE530F"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014C42">
              <w:rPr>
                <w:rFonts w:ascii="Trebuchet MS" w:hAnsi="Trebuchet MS" w:cs="Arial"/>
                <w:sz w:val="18"/>
                <w:szCs w:val="18"/>
              </w:rPr>
              <w:t>2,055</w:t>
            </w:r>
          </w:p>
        </w:tc>
        <w:tc>
          <w:tcPr>
            <w:tcW w:w="259" w:type="dxa"/>
          </w:tcPr>
          <w:p w14:paraId="6905C97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1E0EDAE2" w14:textId="6DF90446" w:rsidR="008128BB" w:rsidRPr="00306D97" w:rsidRDefault="00F654F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2,016</w:t>
            </w:r>
          </w:p>
        </w:tc>
      </w:tr>
      <w:tr w:rsidR="008128BB" w:rsidRPr="00306D97" w14:paraId="7EE80E02" w14:textId="77777777" w:rsidTr="006A31B8">
        <w:tc>
          <w:tcPr>
            <w:tcW w:w="4140" w:type="dxa"/>
            <w:vAlign w:val="bottom"/>
            <w:hideMark/>
          </w:tcPr>
          <w:p w14:paraId="20397C5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cs="Arial"/>
                <w:sz w:val="18"/>
                <w:szCs w:val="18"/>
              </w:rPr>
            </w:pPr>
            <w:proofErr w:type="gramStart"/>
            <w:r w:rsidRPr="00306D97">
              <w:rPr>
                <w:rFonts w:ascii="Trebuchet MS" w:hAnsi="Trebuchet MS" w:cs="Arial"/>
                <w:sz w:val="18"/>
                <w:szCs w:val="18"/>
              </w:rPr>
              <w:t>Due</w:t>
            </w:r>
            <w:proofErr w:type="gramEnd"/>
            <w:r w:rsidRPr="00306D97">
              <w:rPr>
                <w:rFonts w:ascii="Trebuchet MS" w:hAnsi="Trebuchet MS" w:cs="Arial"/>
                <w:sz w:val="18"/>
                <w:szCs w:val="18"/>
              </w:rPr>
              <w:t xml:space="preserve"> later than 1 year but not later than 5 years</w:t>
            </w:r>
          </w:p>
        </w:tc>
        <w:tc>
          <w:tcPr>
            <w:tcW w:w="2160" w:type="dxa"/>
          </w:tcPr>
          <w:p w14:paraId="586518FC" w14:textId="54ECD1DF" w:rsidR="008128BB" w:rsidRPr="00014C42" w:rsidRDefault="00DE530F"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014C42">
              <w:rPr>
                <w:rFonts w:ascii="Trebuchet MS" w:hAnsi="Trebuchet MS" w:cs="Arial"/>
                <w:sz w:val="18"/>
                <w:szCs w:val="18"/>
                <w:lang w:val="en-GB"/>
              </w:rPr>
              <w:t>207</w:t>
            </w:r>
          </w:p>
        </w:tc>
        <w:tc>
          <w:tcPr>
            <w:tcW w:w="259" w:type="dxa"/>
          </w:tcPr>
          <w:p w14:paraId="397C588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725D4334" w14:textId="7F640D6A" w:rsidR="008128BB" w:rsidRPr="00306D97" w:rsidRDefault="0084315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116</w:t>
            </w:r>
          </w:p>
        </w:tc>
      </w:tr>
      <w:tr w:rsidR="008128BB" w:rsidRPr="00306D97" w14:paraId="567C41DE" w14:textId="77777777" w:rsidTr="006A31B8">
        <w:tc>
          <w:tcPr>
            <w:tcW w:w="4140" w:type="dxa"/>
            <w:vAlign w:val="bottom"/>
            <w:hideMark/>
          </w:tcPr>
          <w:p w14:paraId="276E6720" w14:textId="6E03F0CF"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lang w:val="en-GB"/>
              </w:rPr>
              <w:t>Total</w:t>
            </w:r>
          </w:p>
        </w:tc>
        <w:tc>
          <w:tcPr>
            <w:tcW w:w="2160" w:type="dxa"/>
            <w:tcBorders>
              <w:top w:val="single" w:sz="4" w:space="0" w:color="auto"/>
              <w:left w:val="nil"/>
              <w:bottom w:val="single" w:sz="12" w:space="0" w:color="auto"/>
              <w:right w:val="nil"/>
            </w:tcBorders>
          </w:tcPr>
          <w:p w14:paraId="51770EF7" w14:textId="2C2578AE" w:rsidR="008128BB" w:rsidRPr="00014C42" w:rsidRDefault="00DE530F"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014C42">
              <w:rPr>
                <w:rFonts w:ascii="Trebuchet MS" w:hAnsi="Trebuchet MS" w:cs="Arial"/>
                <w:sz w:val="18"/>
                <w:szCs w:val="18"/>
                <w:lang w:val="en-GB"/>
              </w:rPr>
              <w:fldChar w:fldCharType="begin"/>
            </w:r>
            <w:r w:rsidRPr="00014C42">
              <w:rPr>
                <w:rFonts w:ascii="Trebuchet MS" w:hAnsi="Trebuchet MS" w:cs="Arial"/>
                <w:sz w:val="18"/>
                <w:szCs w:val="18"/>
                <w:lang w:val="en-GB"/>
              </w:rPr>
              <w:instrText xml:space="preserve"> =SUM(ABOVE) </w:instrText>
            </w:r>
            <w:r w:rsidRPr="00014C42">
              <w:rPr>
                <w:rFonts w:ascii="Trebuchet MS" w:hAnsi="Trebuchet MS" w:cs="Arial"/>
                <w:sz w:val="18"/>
                <w:szCs w:val="18"/>
                <w:lang w:val="en-GB"/>
              </w:rPr>
              <w:fldChar w:fldCharType="separate"/>
            </w:r>
            <w:r w:rsidRPr="00014C42">
              <w:rPr>
                <w:rFonts w:ascii="Trebuchet MS" w:hAnsi="Trebuchet MS" w:cs="Arial"/>
                <w:noProof/>
                <w:sz w:val="18"/>
                <w:szCs w:val="18"/>
                <w:lang w:val="en-GB"/>
              </w:rPr>
              <w:t>2,262</w:t>
            </w:r>
            <w:r w:rsidRPr="00014C42">
              <w:rPr>
                <w:rFonts w:ascii="Trebuchet MS" w:hAnsi="Trebuchet MS" w:cs="Arial"/>
                <w:sz w:val="18"/>
                <w:szCs w:val="18"/>
                <w:lang w:val="en-GB"/>
              </w:rPr>
              <w:fldChar w:fldCharType="end"/>
            </w:r>
          </w:p>
        </w:tc>
        <w:tc>
          <w:tcPr>
            <w:tcW w:w="259" w:type="dxa"/>
          </w:tcPr>
          <w:p w14:paraId="5F85F97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Borders>
              <w:top w:val="single" w:sz="4" w:space="0" w:color="auto"/>
              <w:left w:val="nil"/>
              <w:bottom w:val="single" w:sz="12" w:space="0" w:color="auto"/>
              <w:right w:val="nil"/>
            </w:tcBorders>
          </w:tcPr>
          <w:p w14:paraId="31C10F7F" w14:textId="77D253E7" w:rsidR="008128BB" w:rsidRPr="00306D97" w:rsidRDefault="0084315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2,132</w:t>
            </w:r>
            <w:r>
              <w:rPr>
                <w:rFonts w:ascii="Trebuchet MS" w:hAnsi="Trebuchet MS" w:cs="Arial"/>
                <w:sz w:val="18"/>
                <w:szCs w:val="18"/>
                <w:lang w:val="en-GB"/>
              </w:rPr>
              <w:fldChar w:fldCharType="end"/>
            </w:r>
          </w:p>
        </w:tc>
      </w:tr>
    </w:tbl>
    <w:p w14:paraId="0AA24E46" w14:textId="77777777" w:rsidR="008128BB" w:rsidRPr="00306D97" w:rsidRDefault="008128BB" w:rsidP="00F418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jc w:val="thaiDistribute"/>
        <w:rPr>
          <w:rFonts w:ascii="Trebuchet MS" w:hAnsi="Trebuchet MS" w:cs="Arial"/>
          <w:szCs w:val="18"/>
        </w:rPr>
      </w:pPr>
    </w:p>
    <w:p w14:paraId="11CE1E8F" w14:textId="3B696980" w:rsidR="005D7127" w:rsidRPr="008D5C2E" w:rsidRDefault="00A044DC" w:rsidP="008D5C2E">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8D5C2E">
        <w:rPr>
          <w:rFonts w:ascii="Trebuchet MS" w:hAnsi="Trebuchet MS" w:cs="Arial"/>
          <w:szCs w:val="18"/>
        </w:rPr>
        <w:t xml:space="preserve">The Company and subsidiary have commitments under the agreement to purchase goods </w:t>
      </w:r>
      <w:proofErr w:type="gramStart"/>
      <w:r w:rsidRPr="008D5C2E">
        <w:rPr>
          <w:rFonts w:ascii="Trebuchet MS" w:hAnsi="Trebuchet MS" w:cs="Arial"/>
          <w:szCs w:val="18"/>
        </w:rPr>
        <w:t xml:space="preserve">of </w:t>
      </w:r>
      <w:r w:rsidRPr="00AA61E6">
        <w:rPr>
          <w:rFonts w:ascii="Trebuchet MS" w:hAnsi="Trebuchet MS" w:cs="Arial"/>
          <w:szCs w:val="18"/>
        </w:rPr>
        <w:t>Baht</w:t>
      </w:r>
      <w:proofErr w:type="gramEnd"/>
      <w:r w:rsidR="00402570" w:rsidRPr="00AA61E6">
        <w:rPr>
          <w:rFonts w:ascii="Trebuchet MS" w:hAnsi="Trebuchet MS" w:cs="Arial"/>
          <w:szCs w:val="18"/>
        </w:rPr>
        <w:t xml:space="preserve"> </w:t>
      </w:r>
      <w:r w:rsidR="00263C82" w:rsidRPr="00AA61E6">
        <w:rPr>
          <w:rFonts w:ascii="Trebuchet MS" w:hAnsi="Trebuchet MS" w:cs="Arial"/>
          <w:szCs w:val="18"/>
        </w:rPr>
        <w:t>17.92</w:t>
      </w:r>
      <w:r w:rsidR="00283E16" w:rsidRPr="00AA61E6">
        <w:rPr>
          <w:rFonts w:ascii="Trebuchet MS" w:hAnsi="Trebuchet MS" w:cs="Arial"/>
          <w:szCs w:val="18"/>
        </w:rPr>
        <w:t xml:space="preserve"> </w:t>
      </w:r>
      <w:r w:rsidRPr="00AA61E6">
        <w:rPr>
          <w:rFonts w:ascii="Trebuchet MS" w:hAnsi="Trebuchet MS" w:cs="Arial"/>
          <w:szCs w:val="18"/>
        </w:rPr>
        <w:t xml:space="preserve">million and Baht </w:t>
      </w:r>
      <w:r w:rsidR="00263C82" w:rsidRPr="00AA61E6">
        <w:rPr>
          <w:rFonts w:ascii="Trebuchet MS" w:hAnsi="Trebuchet MS" w:cs="Arial"/>
          <w:szCs w:val="18"/>
        </w:rPr>
        <w:t>8.09</w:t>
      </w:r>
      <w:r w:rsidR="0030026C" w:rsidRPr="00AA61E6">
        <w:rPr>
          <w:rFonts w:ascii="Trebuchet MS" w:hAnsi="Trebuchet MS" w:cs="Arial"/>
          <w:szCs w:val="18"/>
        </w:rPr>
        <w:t xml:space="preserve"> </w:t>
      </w:r>
      <w:r w:rsidRPr="00AA61E6">
        <w:rPr>
          <w:rFonts w:ascii="Trebuchet MS" w:hAnsi="Trebuchet MS" w:cs="Arial"/>
          <w:szCs w:val="18"/>
        </w:rPr>
        <w:t>million</w:t>
      </w:r>
      <w:r w:rsidRPr="008D5C2E">
        <w:rPr>
          <w:rFonts w:ascii="Trebuchet MS" w:hAnsi="Trebuchet MS" w:cs="Arial"/>
          <w:szCs w:val="18"/>
        </w:rPr>
        <w:t>, respectively.</w:t>
      </w:r>
    </w:p>
    <w:p w14:paraId="578605B9" w14:textId="77777777" w:rsidR="00953B26" w:rsidRPr="00306D97" w:rsidRDefault="00953B26" w:rsidP="00B52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42FF6199" w14:textId="09B6E8D4" w:rsidR="00940B94" w:rsidRPr="00306D97" w:rsidRDefault="00BD3056"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hanging="540"/>
        <w:jc w:val="thaiDistribute"/>
        <w:rPr>
          <w:rFonts w:ascii="Trebuchet MS" w:hAnsi="Trebuchet MS" w:cs="Arial"/>
          <w:szCs w:val="18"/>
        </w:rPr>
      </w:pPr>
      <w:r>
        <w:rPr>
          <w:rFonts w:ascii="Trebuchet MS" w:hAnsi="Trebuchet MS" w:cs="Browallia New"/>
        </w:rPr>
        <w:t>T</w:t>
      </w:r>
      <w:r w:rsidR="004D0CD8" w:rsidRPr="00306D97">
        <w:rPr>
          <w:rFonts w:ascii="Trebuchet MS" w:hAnsi="Trebuchet MS" w:cs="Arial"/>
          <w:szCs w:val="18"/>
        </w:rPr>
        <w:t>he Company</w:t>
      </w:r>
      <w:r w:rsidR="00595283">
        <w:rPr>
          <w:rFonts w:ascii="Trebuchet MS" w:hAnsi="Trebuchet MS" w:cstheme="minorBidi" w:hint="cs"/>
          <w:szCs w:val="18"/>
          <w:cs/>
        </w:rPr>
        <w:t xml:space="preserve"> </w:t>
      </w:r>
      <w:r w:rsidR="00595283" w:rsidRPr="00595283">
        <w:rPr>
          <w:rFonts w:ascii="Trebuchet MS" w:hAnsi="Trebuchet MS" w:cstheme="minorBidi"/>
          <w:szCs w:val="18"/>
        </w:rPr>
        <w:t>and subsidiary</w:t>
      </w:r>
      <w:r w:rsidR="004D0CD8" w:rsidRPr="00306D97">
        <w:rPr>
          <w:rFonts w:ascii="Trebuchet MS" w:hAnsi="Trebuchet MS" w:cs="Arial"/>
          <w:szCs w:val="18"/>
        </w:rPr>
        <w:t xml:space="preserve"> </w:t>
      </w:r>
      <w:r w:rsidR="002674DF" w:rsidRPr="00306D97">
        <w:rPr>
          <w:rFonts w:ascii="Trebuchet MS" w:hAnsi="Trebuchet MS" w:cs="Arial"/>
          <w:szCs w:val="18"/>
        </w:rPr>
        <w:t>ha</w:t>
      </w:r>
      <w:r w:rsidR="002674DF">
        <w:rPr>
          <w:rFonts w:ascii="Trebuchet MS" w:hAnsi="Trebuchet MS" w:cs="Arial"/>
          <w:szCs w:val="18"/>
        </w:rPr>
        <w:t>ve</w:t>
      </w:r>
      <w:r w:rsidR="004D0CD8" w:rsidRPr="00306D97">
        <w:rPr>
          <w:rFonts w:ascii="Trebuchet MS" w:hAnsi="Trebuchet MS" w:cs="Arial"/>
          <w:szCs w:val="18"/>
        </w:rPr>
        <w:t xml:space="preserve"> </w:t>
      </w:r>
      <w:r w:rsidR="00A4599E" w:rsidRPr="00306D97">
        <w:rPr>
          <w:rFonts w:ascii="Trebuchet MS" w:hAnsi="Trebuchet MS" w:cs="Arial"/>
          <w:szCs w:val="18"/>
        </w:rPr>
        <w:t>received advances</w:t>
      </w:r>
      <w:r w:rsidR="004D0CD8" w:rsidRPr="00306D97">
        <w:rPr>
          <w:rFonts w:ascii="Trebuchet MS" w:hAnsi="Trebuchet MS" w:cs="Arial"/>
          <w:szCs w:val="18"/>
        </w:rPr>
        <w:t xml:space="preserve"> from </w:t>
      </w:r>
      <w:r w:rsidR="004D0CD8" w:rsidRPr="00A4599E">
        <w:rPr>
          <w:rFonts w:ascii="Trebuchet MS" w:hAnsi="Trebuchet MS" w:cs="Arial"/>
          <w:szCs w:val="18"/>
        </w:rPr>
        <w:t>customers</w:t>
      </w:r>
      <w:r w:rsidR="0094372B" w:rsidRPr="00A4599E">
        <w:rPr>
          <w:rFonts w:ascii="Trebuchet MS" w:hAnsi="Trebuchet MS" w:cs="Arial"/>
          <w:szCs w:val="18"/>
        </w:rPr>
        <w:t xml:space="preserve"> totaling Baht</w:t>
      </w:r>
      <w:r w:rsidR="005E1067" w:rsidRPr="00A4599E">
        <w:rPr>
          <w:rFonts w:ascii="Trebuchet MS" w:hAnsi="Trebuchet MS" w:cs="Arial"/>
          <w:szCs w:val="18"/>
        </w:rPr>
        <w:t xml:space="preserve"> </w:t>
      </w:r>
      <w:r w:rsidR="00263C82" w:rsidRPr="004E14E9">
        <w:rPr>
          <w:rFonts w:ascii="Trebuchet MS" w:hAnsi="Trebuchet MS" w:cs="Arial"/>
          <w:szCs w:val="18"/>
        </w:rPr>
        <w:t>5.70</w:t>
      </w:r>
      <w:r w:rsidR="00C320A6" w:rsidRPr="004E14E9">
        <w:rPr>
          <w:rFonts w:ascii="Trebuchet MS" w:hAnsi="Trebuchet MS" w:cs="Arial"/>
          <w:szCs w:val="18"/>
        </w:rPr>
        <w:t xml:space="preserve"> </w:t>
      </w:r>
      <w:r w:rsidR="00F87FD2" w:rsidRPr="004E14E9">
        <w:rPr>
          <w:rFonts w:ascii="Trebuchet MS" w:hAnsi="Trebuchet MS" w:cs="Arial"/>
          <w:szCs w:val="18"/>
        </w:rPr>
        <w:t>million</w:t>
      </w:r>
      <w:r w:rsidR="00EC7BDE">
        <w:rPr>
          <w:rFonts w:ascii="Trebuchet MS" w:hAnsi="Trebuchet MS" w:cstheme="minorBidi" w:hint="cs"/>
          <w:szCs w:val="18"/>
          <w:cs/>
        </w:rPr>
        <w:t xml:space="preserve"> </w:t>
      </w:r>
      <w:r w:rsidR="00EC7BDE">
        <w:rPr>
          <w:rFonts w:ascii="Trebuchet MS" w:hAnsi="Trebuchet MS" w:cstheme="minorBidi"/>
          <w:szCs w:val="18"/>
        </w:rPr>
        <w:t>and Baht</w:t>
      </w:r>
      <w:r w:rsidR="001D58FA">
        <w:rPr>
          <w:rFonts w:ascii="Trebuchet MS" w:hAnsi="Trebuchet MS" w:cstheme="minorBidi"/>
          <w:szCs w:val="18"/>
        </w:rPr>
        <w:t xml:space="preserve"> </w:t>
      </w:r>
      <w:r w:rsidR="00475E36" w:rsidRPr="002E3996">
        <w:rPr>
          <w:rFonts w:ascii="Trebuchet MS" w:hAnsi="Trebuchet MS" w:cstheme="minorBidi"/>
          <w:szCs w:val="18"/>
        </w:rPr>
        <w:t>0.</w:t>
      </w:r>
      <w:r w:rsidR="00F14273" w:rsidRPr="002E3996">
        <w:rPr>
          <w:rFonts w:ascii="Trebuchet MS" w:hAnsi="Trebuchet MS" w:cstheme="minorBidi"/>
          <w:szCs w:val="18"/>
        </w:rPr>
        <w:t>02</w:t>
      </w:r>
      <w:r w:rsidR="00EC7BDE" w:rsidRPr="002E3996">
        <w:rPr>
          <w:rFonts w:ascii="Trebuchet MS" w:hAnsi="Trebuchet MS" w:cstheme="minorBidi"/>
          <w:szCs w:val="18"/>
        </w:rPr>
        <w:t xml:space="preserve"> million</w:t>
      </w:r>
      <w:r w:rsidR="00EC7BDE">
        <w:rPr>
          <w:rFonts w:ascii="Trebuchet MS" w:hAnsi="Trebuchet MS" w:cstheme="minorBidi"/>
          <w:szCs w:val="18"/>
        </w:rPr>
        <w:t xml:space="preserve">, </w:t>
      </w:r>
      <w:r w:rsidR="00EC7BDE" w:rsidRPr="00A4599E">
        <w:rPr>
          <w:rFonts w:ascii="Trebuchet MS" w:hAnsi="Trebuchet MS" w:cs="Arial"/>
          <w:szCs w:val="18"/>
        </w:rPr>
        <w:t>respectively</w:t>
      </w:r>
      <w:r w:rsidR="00A4599E" w:rsidRPr="00A4599E">
        <w:rPr>
          <w:rFonts w:ascii="Trebuchet MS" w:hAnsi="Trebuchet MS" w:cs="Arial"/>
          <w:szCs w:val="18"/>
        </w:rPr>
        <w:t>.</w:t>
      </w:r>
      <w:r w:rsidR="007C675E" w:rsidRPr="00A4599E">
        <w:rPr>
          <w:rFonts w:ascii="Trebuchet MS" w:hAnsi="Trebuchet MS" w:cs="Arial"/>
          <w:szCs w:val="18"/>
        </w:rPr>
        <w:t xml:space="preserve"> </w:t>
      </w:r>
      <w:r w:rsidR="00A4599E" w:rsidRPr="00A4599E">
        <w:rPr>
          <w:rFonts w:ascii="Trebuchet MS" w:hAnsi="Trebuchet MS" w:cs="Browallia New"/>
        </w:rPr>
        <w:t>T</w:t>
      </w:r>
      <w:r w:rsidR="005C1E99" w:rsidRPr="00A4599E">
        <w:rPr>
          <w:rFonts w:ascii="Trebuchet MS" w:hAnsi="Trebuchet MS" w:cs="Arial"/>
          <w:szCs w:val="18"/>
        </w:rPr>
        <w:t xml:space="preserve">he Company and subsidiary have </w:t>
      </w:r>
      <w:r w:rsidR="007C675E" w:rsidRPr="00A4599E">
        <w:rPr>
          <w:rFonts w:ascii="Trebuchet MS" w:hAnsi="Trebuchet MS" w:cs="Arial"/>
          <w:szCs w:val="18"/>
        </w:rPr>
        <w:t xml:space="preserve">commitment to deliver equipment and parts to </w:t>
      </w:r>
      <w:proofErr w:type="gramStart"/>
      <w:r w:rsidR="007C675E" w:rsidRPr="00A4599E">
        <w:rPr>
          <w:rFonts w:ascii="Trebuchet MS" w:hAnsi="Trebuchet MS" w:cs="Arial"/>
          <w:szCs w:val="18"/>
        </w:rPr>
        <w:t>customer</w:t>
      </w:r>
      <w:proofErr w:type="gramEnd"/>
      <w:r w:rsidR="007C675E" w:rsidRPr="00A4599E">
        <w:rPr>
          <w:rFonts w:ascii="Trebuchet MS" w:hAnsi="Trebuchet MS" w:cs="Arial"/>
          <w:szCs w:val="18"/>
        </w:rPr>
        <w:t xml:space="preserve"> under the agreements totaling</w:t>
      </w:r>
      <w:r w:rsidR="009E4024" w:rsidRPr="00A4599E">
        <w:rPr>
          <w:rFonts w:ascii="Trebuchet MS" w:hAnsi="Trebuchet MS" w:cs="Arial"/>
          <w:szCs w:val="18"/>
        </w:rPr>
        <w:t xml:space="preserve"> </w:t>
      </w:r>
      <w:r w:rsidR="009E4024" w:rsidRPr="004E14E9">
        <w:rPr>
          <w:rFonts w:ascii="Trebuchet MS" w:hAnsi="Trebuchet MS" w:cs="Arial"/>
          <w:szCs w:val="18"/>
        </w:rPr>
        <w:t>Baht</w:t>
      </w:r>
      <w:r w:rsidR="005D0B4F" w:rsidRPr="004E14E9">
        <w:rPr>
          <w:rFonts w:ascii="Trebuchet MS" w:hAnsi="Trebuchet MS" w:cs="Arial"/>
          <w:szCs w:val="18"/>
        </w:rPr>
        <w:t xml:space="preserve"> </w:t>
      </w:r>
      <w:r w:rsidR="0039551F" w:rsidRPr="004E14E9">
        <w:rPr>
          <w:rFonts w:ascii="Trebuchet MS" w:hAnsi="Trebuchet MS" w:cs="Arial"/>
          <w:szCs w:val="18"/>
        </w:rPr>
        <w:t>81.2</w:t>
      </w:r>
      <w:r w:rsidR="0085553D" w:rsidRPr="004E14E9">
        <w:rPr>
          <w:rFonts w:ascii="Trebuchet MS" w:hAnsi="Trebuchet MS" w:cs="Arial"/>
          <w:szCs w:val="18"/>
        </w:rPr>
        <w:t>9</w:t>
      </w:r>
      <w:r w:rsidR="00C320A6" w:rsidRPr="004E14E9">
        <w:rPr>
          <w:rFonts w:ascii="Trebuchet MS" w:hAnsi="Trebuchet MS" w:cs="Arial"/>
          <w:szCs w:val="18"/>
        </w:rPr>
        <w:t xml:space="preserve"> </w:t>
      </w:r>
      <w:r w:rsidR="00DD40BC" w:rsidRPr="004E14E9">
        <w:rPr>
          <w:rFonts w:ascii="Trebuchet MS" w:hAnsi="Trebuchet MS" w:cs="Arial"/>
          <w:szCs w:val="18"/>
        </w:rPr>
        <w:t>mil</w:t>
      </w:r>
      <w:r w:rsidR="00DD40BC">
        <w:rPr>
          <w:rFonts w:ascii="Trebuchet MS" w:hAnsi="Trebuchet MS" w:cs="Arial"/>
          <w:szCs w:val="18"/>
        </w:rPr>
        <w:t>l</w:t>
      </w:r>
      <w:r w:rsidR="00DD40BC" w:rsidRPr="004E14E9">
        <w:rPr>
          <w:rFonts w:ascii="Trebuchet MS" w:hAnsi="Trebuchet MS" w:cs="Arial"/>
          <w:szCs w:val="18"/>
        </w:rPr>
        <w:t>ion</w:t>
      </w:r>
      <w:r w:rsidR="009E4024" w:rsidRPr="00A4599E">
        <w:rPr>
          <w:rFonts w:ascii="Trebuchet MS" w:hAnsi="Trebuchet MS" w:cs="Arial"/>
          <w:szCs w:val="18"/>
        </w:rPr>
        <w:t xml:space="preserve"> and </w:t>
      </w:r>
      <w:r w:rsidR="003B4E9F" w:rsidRPr="00A4599E">
        <w:rPr>
          <w:rFonts w:ascii="Trebuchet MS" w:hAnsi="Trebuchet MS" w:cs="Arial"/>
          <w:szCs w:val="18"/>
        </w:rPr>
        <w:t xml:space="preserve">Baht </w:t>
      </w:r>
      <w:r w:rsidR="0039551F" w:rsidRPr="004E14E9">
        <w:rPr>
          <w:rFonts w:ascii="Trebuchet MS" w:hAnsi="Trebuchet MS" w:cs="Arial"/>
          <w:szCs w:val="18"/>
        </w:rPr>
        <w:t>8.81</w:t>
      </w:r>
      <w:r w:rsidR="003224F4" w:rsidRPr="004E14E9">
        <w:rPr>
          <w:rFonts w:ascii="Trebuchet MS" w:hAnsi="Trebuchet MS" w:cs="Arial"/>
          <w:szCs w:val="18"/>
        </w:rPr>
        <w:t xml:space="preserve"> </w:t>
      </w:r>
      <w:r w:rsidR="00CC336B" w:rsidRPr="004E14E9">
        <w:rPr>
          <w:rFonts w:ascii="Trebuchet MS" w:hAnsi="Trebuchet MS" w:cs="Arial"/>
          <w:szCs w:val="18"/>
        </w:rPr>
        <w:t>million</w:t>
      </w:r>
      <w:r w:rsidR="00B5250A" w:rsidRPr="00A4599E">
        <w:rPr>
          <w:rFonts w:ascii="Trebuchet MS" w:hAnsi="Trebuchet MS" w:cs="Arial"/>
          <w:szCs w:val="18"/>
        </w:rPr>
        <w:t>, respectively.</w:t>
      </w:r>
    </w:p>
    <w:p w14:paraId="41AA7C01" w14:textId="50D7EC2C" w:rsidR="00341C3D" w:rsidRDefault="0034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b/>
          <w:bCs/>
          <w:sz w:val="18"/>
          <w:szCs w:val="18"/>
          <w:cs/>
        </w:rPr>
      </w:pPr>
    </w:p>
    <w:p w14:paraId="73BA9C61" w14:textId="527AFEEC" w:rsidR="00237BA2" w:rsidRPr="00AE2425" w:rsidRDefault="00237BA2" w:rsidP="00AE242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AE2425">
        <w:rPr>
          <w:rFonts w:ascii="Trebuchet MS" w:hAnsi="Trebuchet MS" w:cs="Arial"/>
          <w:b/>
          <w:bCs/>
          <w:sz w:val="18"/>
          <w:szCs w:val="18"/>
          <w:lang w:val="en-GB"/>
        </w:rPr>
        <w:t xml:space="preserve">CREDIT </w:t>
      </w:r>
      <w:r w:rsidR="005E0493" w:rsidRPr="00AE2425">
        <w:rPr>
          <w:rFonts w:ascii="Trebuchet MS" w:hAnsi="Trebuchet MS" w:cs="Arial"/>
          <w:b/>
          <w:bCs/>
          <w:sz w:val="18"/>
          <w:szCs w:val="18"/>
          <w:lang w:val="en-GB"/>
        </w:rPr>
        <w:t>FACILITIES</w:t>
      </w:r>
    </w:p>
    <w:p w14:paraId="590E2F85" w14:textId="77777777" w:rsidR="00237BA2" w:rsidRPr="00306D97" w:rsidRDefault="00237BA2" w:rsidP="00606D00">
      <w:pPr>
        <w:pStyle w:val="ListParagraph"/>
        <w:spacing w:line="360" w:lineRule="auto"/>
        <w:rPr>
          <w:rFonts w:ascii="Trebuchet MS" w:hAnsi="Trebuchet MS" w:cs="Arial"/>
          <w:szCs w:val="18"/>
        </w:rPr>
      </w:pPr>
    </w:p>
    <w:p w14:paraId="49F75A56" w14:textId="7A52E004" w:rsidR="00CA7ACD" w:rsidRPr="00606D00" w:rsidRDefault="00751296" w:rsidP="003D19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Cs w:val="18"/>
        </w:rPr>
      </w:pPr>
      <w:r w:rsidRPr="00606D00">
        <w:rPr>
          <w:rFonts w:ascii="Trebuchet MS" w:hAnsi="Trebuchet MS" w:cs="Arial"/>
          <w:szCs w:val="18"/>
        </w:rPr>
        <w:t xml:space="preserve">The Company and </w:t>
      </w:r>
      <w:proofErr w:type="gramStart"/>
      <w:r w:rsidRPr="00606D00">
        <w:rPr>
          <w:rFonts w:ascii="Trebuchet MS" w:hAnsi="Trebuchet MS" w:cs="Arial"/>
          <w:szCs w:val="18"/>
        </w:rPr>
        <w:t>subsidiar</w:t>
      </w:r>
      <w:r w:rsidR="001365B7" w:rsidRPr="00606D00">
        <w:rPr>
          <w:rFonts w:ascii="Trebuchet MS" w:hAnsi="Trebuchet MS" w:cs="Arial"/>
          <w:szCs w:val="18"/>
        </w:rPr>
        <w:t>y</w:t>
      </w:r>
      <w:proofErr w:type="gramEnd"/>
      <w:r w:rsidRPr="00606D00">
        <w:rPr>
          <w:rFonts w:ascii="Trebuchet MS" w:hAnsi="Trebuchet MS" w:cs="Arial"/>
          <w:szCs w:val="18"/>
        </w:rPr>
        <w:t xml:space="preserve"> have credit facilities and contingent liabilities from financial institution as </w:t>
      </w:r>
      <w:r w:rsidR="00D05603" w:rsidRPr="00606D00">
        <w:rPr>
          <w:rFonts w:ascii="Trebuchet MS" w:hAnsi="Trebuchet MS" w:cs="Arial"/>
          <w:szCs w:val="18"/>
        </w:rPr>
        <w:t>of</w:t>
      </w:r>
      <w:r w:rsidR="00AB1591" w:rsidRPr="00606D00">
        <w:rPr>
          <w:rFonts w:ascii="Trebuchet MS" w:hAnsi="Trebuchet MS" w:cs="Arial"/>
          <w:szCs w:val="18"/>
        </w:rPr>
        <w:t xml:space="preserve"> </w:t>
      </w:r>
      <w:r w:rsidR="00205B7E" w:rsidRPr="00205B7E">
        <w:rPr>
          <w:rFonts w:ascii="Trebuchet MS" w:hAnsi="Trebuchet MS" w:cs="Arial"/>
          <w:szCs w:val="18"/>
        </w:rPr>
        <w:t>31 March 2026</w:t>
      </w:r>
      <w:r w:rsidR="004D75D9" w:rsidRPr="00606D00">
        <w:rPr>
          <w:rFonts w:ascii="Trebuchet MS" w:hAnsi="Trebuchet MS" w:cs="Arial"/>
          <w:szCs w:val="18"/>
        </w:rPr>
        <w:t xml:space="preserve"> </w:t>
      </w:r>
      <w:r w:rsidRPr="00606D00">
        <w:rPr>
          <w:rFonts w:ascii="Trebuchet MS" w:hAnsi="Trebuchet MS" w:cs="Arial"/>
          <w:szCs w:val="18"/>
        </w:rPr>
        <w:t>as follows:</w:t>
      </w:r>
    </w:p>
    <w:p w14:paraId="66AA2158" w14:textId="77777777" w:rsidR="00692EDB" w:rsidRPr="00306D97" w:rsidRDefault="00692EDB" w:rsidP="00606D00">
      <w:pPr>
        <w:pStyle w:val="ListParagraph"/>
        <w:spacing w:line="360" w:lineRule="auto"/>
        <w:rPr>
          <w:rFonts w:ascii="Trebuchet MS" w:hAnsi="Trebuchet MS" w:cs="Arial"/>
          <w:szCs w:val="18"/>
        </w:rPr>
      </w:pPr>
    </w:p>
    <w:tbl>
      <w:tblPr>
        <w:tblW w:w="9144" w:type="dxa"/>
        <w:tblInd w:w="333" w:type="dxa"/>
        <w:tblLayout w:type="fixed"/>
        <w:tblCellMar>
          <w:left w:w="0" w:type="dxa"/>
          <w:right w:w="0" w:type="dxa"/>
        </w:tblCellMar>
        <w:tblLook w:val="04A0" w:firstRow="1" w:lastRow="0" w:firstColumn="1" w:lastColumn="0" w:noHBand="0" w:noVBand="1"/>
      </w:tblPr>
      <w:tblGrid>
        <w:gridCol w:w="3778"/>
        <w:gridCol w:w="1384"/>
        <w:gridCol w:w="1345"/>
        <w:gridCol w:w="1332"/>
        <w:gridCol w:w="1305"/>
      </w:tblGrid>
      <w:tr w:rsidR="00FD4C7B" w:rsidRPr="00306D97" w14:paraId="7C95951C" w14:textId="77777777" w:rsidTr="00247231">
        <w:trPr>
          <w:trHeight w:val="20"/>
          <w:tblHeader/>
        </w:trPr>
        <w:tc>
          <w:tcPr>
            <w:tcW w:w="3778" w:type="dxa"/>
          </w:tcPr>
          <w:p w14:paraId="2CAB334C" w14:textId="66BBB915" w:rsidR="001E4B5C" w:rsidRPr="00306D97" w:rsidRDefault="00600247" w:rsidP="00421607">
            <w:pPr>
              <w:spacing w:line="380" w:lineRule="exact"/>
              <w:ind w:firstLine="54"/>
              <w:jc w:val="thaiDistribute"/>
              <w:rPr>
                <w:rFonts w:ascii="Trebuchet MS" w:hAnsi="Trebuchet MS" w:cs="Arial"/>
                <w:sz w:val="18"/>
                <w:szCs w:val="18"/>
                <w:lang w:eastAsia="en-GB"/>
              </w:rPr>
            </w:pPr>
            <w:r w:rsidRPr="00306D97">
              <w:rPr>
                <w:rFonts w:ascii="Trebuchet MS" w:hAnsi="Trebuchet MS" w:cs="Arial"/>
                <w:sz w:val="18"/>
                <w:szCs w:val="18"/>
                <w:lang w:eastAsia="en-GB"/>
              </w:rPr>
              <w:t>(</w:t>
            </w:r>
            <w:proofErr w:type="gramStart"/>
            <w:r w:rsidR="004F180F">
              <w:rPr>
                <w:rFonts w:ascii="Trebuchet MS" w:hAnsi="Trebuchet MS" w:cs="Browallia New"/>
                <w:sz w:val="18"/>
                <w:szCs w:val="22"/>
                <w:lang w:val="en-GB" w:eastAsia="en-GB"/>
              </w:rPr>
              <w:t>U</w:t>
            </w:r>
            <w:r w:rsidRPr="00306D97">
              <w:rPr>
                <w:rFonts w:ascii="Trebuchet MS" w:hAnsi="Trebuchet MS" w:cs="Arial"/>
                <w:sz w:val="18"/>
                <w:szCs w:val="18"/>
                <w:lang w:eastAsia="en-GB"/>
              </w:rPr>
              <w:t>nit</w:t>
            </w:r>
            <w:r w:rsidR="004F08BE" w:rsidRPr="00306D97">
              <w:rPr>
                <w:rFonts w:ascii="Trebuchet MS" w:hAnsi="Trebuchet MS" w:cs="Arial"/>
                <w:sz w:val="18"/>
                <w:szCs w:val="18"/>
                <w:lang w:eastAsia="en-GB"/>
              </w:rPr>
              <w:t xml:space="preserve"> :</w:t>
            </w:r>
            <w:proofErr w:type="gramEnd"/>
            <w:r w:rsidR="004F08BE" w:rsidRPr="00306D97">
              <w:rPr>
                <w:rFonts w:ascii="Trebuchet MS" w:hAnsi="Trebuchet MS" w:cs="Arial"/>
                <w:sz w:val="18"/>
                <w:szCs w:val="18"/>
                <w:lang w:eastAsia="en-GB"/>
              </w:rPr>
              <w:t xml:space="preserve"> </w:t>
            </w:r>
            <w:r w:rsidR="004D5F7E" w:rsidRPr="00306D97">
              <w:rPr>
                <w:rFonts w:ascii="Trebuchet MS" w:hAnsi="Trebuchet MS" w:cs="Arial"/>
                <w:sz w:val="18"/>
                <w:szCs w:val="18"/>
                <w:lang w:eastAsia="en-GB"/>
              </w:rPr>
              <w:t>Thousand</w:t>
            </w:r>
            <w:r w:rsidR="004F08BE" w:rsidRPr="00306D97">
              <w:rPr>
                <w:rFonts w:ascii="Trebuchet MS" w:hAnsi="Trebuchet MS" w:cs="Arial"/>
                <w:sz w:val="18"/>
                <w:szCs w:val="18"/>
                <w:lang w:eastAsia="en-GB"/>
              </w:rPr>
              <w:t xml:space="preserve"> Baht)</w:t>
            </w:r>
          </w:p>
        </w:tc>
        <w:tc>
          <w:tcPr>
            <w:tcW w:w="1384" w:type="dxa"/>
            <w:vAlign w:val="center"/>
          </w:tcPr>
          <w:p w14:paraId="3EDBB8D6" w14:textId="77777777" w:rsidR="001E4B5C" w:rsidRPr="00306D97" w:rsidRDefault="001E4B5C" w:rsidP="00421607">
            <w:pPr>
              <w:tabs>
                <w:tab w:val="left" w:pos="945"/>
              </w:tabs>
              <w:spacing w:line="380" w:lineRule="exact"/>
              <w:ind w:left="144" w:right="36"/>
              <w:jc w:val="center"/>
              <w:rPr>
                <w:rFonts w:ascii="Trebuchet MS" w:hAnsi="Trebuchet MS" w:cs="Arial"/>
                <w:sz w:val="18"/>
                <w:szCs w:val="18"/>
                <w:lang w:eastAsia="en-GB"/>
              </w:rPr>
            </w:pPr>
          </w:p>
        </w:tc>
        <w:tc>
          <w:tcPr>
            <w:tcW w:w="3982" w:type="dxa"/>
            <w:gridSpan w:val="3"/>
            <w:vAlign w:val="center"/>
            <w:hideMark/>
          </w:tcPr>
          <w:p w14:paraId="0E4EB580" w14:textId="3D5C0510" w:rsidR="001E4B5C" w:rsidRPr="00306D97" w:rsidRDefault="001E4B5C" w:rsidP="00421607">
            <w:pPr>
              <w:pBdr>
                <w:bottom w:val="single" w:sz="4" w:space="1" w:color="auto"/>
              </w:pBdr>
              <w:tabs>
                <w:tab w:val="left" w:pos="945"/>
              </w:tabs>
              <w:spacing w:before="60" w:line="380" w:lineRule="exact"/>
              <w:ind w:left="144" w:right="81"/>
              <w:jc w:val="center"/>
              <w:rPr>
                <w:rFonts w:ascii="Trebuchet MS" w:hAnsi="Trebuchet MS" w:cs="Arial"/>
                <w:sz w:val="18"/>
                <w:szCs w:val="18"/>
                <w:lang w:eastAsia="en-GB"/>
              </w:rPr>
            </w:pPr>
            <w:r w:rsidRPr="00306D97">
              <w:rPr>
                <w:rFonts w:ascii="Trebuchet MS" w:hAnsi="Trebuchet MS" w:cs="Arial"/>
                <w:sz w:val="18"/>
                <w:szCs w:val="18"/>
              </w:rPr>
              <w:t xml:space="preserve">Consolidated </w:t>
            </w:r>
            <w:r w:rsidR="00437E0C" w:rsidRPr="00306D97">
              <w:rPr>
                <w:rFonts w:ascii="Trebuchet MS" w:hAnsi="Trebuchet MS" w:cs="Arial"/>
                <w:sz w:val="18"/>
                <w:szCs w:val="18"/>
              </w:rPr>
              <w:t>financial information</w:t>
            </w:r>
          </w:p>
        </w:tc>
      </w:tr>
      <w:tr w:rsidR="00FD4C7B" w:rsidRPr="00306D97" w14:paraId="635F0D9A" w14:textId="77777777" w:rsidTr="00247231">
        <w:trPr>
          <w:trHeight w:val="20"/>
          <w:tblHeader/>
        </w:trPr>
        <w:tc>
          <w:tcPr>
            <w:tcW w:w="3778" w:type="dxa"/>
          </w:tcPr>
          <w:p w14:paraId="11865A6C" w14:textId="77777777" w:rsidR="001E4B5C" w:rsidRPr="00306D97" w:rsidRDefault="001E4B5C" w:rsidP="00421607">
            <w:pPr>
              <w:spacing w:line="380" w:lineRule="exact"/>
              <w:ind w:firstLine="54"/>
              <w:jc w:val="thaiDistribute"/>
              <w:rPr>
                <w:rFonts w:ascii="Trebuchet MS" w:hAnsi="Trebuchet MS" w:cs="Arial"/>
                <w:b/>
                <w:bCs/>
                <w:sz w:val="18"/>
                <w:szCs w:val="18"/>
                <w:lang w:eastAsia="en-GB"/>
              </w:rPr>
            </w:pPr>
          </w:p>
        </w:tc>
        <w:tc>
          <w:tcPr>
            <w:tcW w:w="1384" w:type="dxa"/>
            <w:vAlign w:val="center"/>
            <w:hideMark/>
          </w:tcPr>
          <w:p w14:paraId="6A478F76" w14:textId="77777777" w:rsidR="001E4B5C" w:rsidRPr="00306D97" w:rsidRDefault="001E4B5C" w:rsidP="004F180F">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lang w:eastAsia="en-GB"/>
              </w:rPr>
            </w:pPr>
            <w:r w:rsidRPr="00306D97">
              <w:rPr>
                <w:rFonts w:ascii="Trebuchet MS" w:hAnsi="Trebuchet MS" w:cs="Arial"/>
                <w:sz w:val="18"/>
                <w:szCs w:val="18"/>
              </w:rPr>
              <w:t>Currency</w:t>
            </w:r>
          </w:p>
        </w:tc>
        <w:tc>
          <w:tcPr>
            <w:tcW w:w="1345" w:type="dxa"/>
            <w:vAlign w:val="center"/>
            <w:hideMark/>
          </w:tcPr>
          <w:p w14:paraId="5657A4D7" w14:textId="77777777" w:rsidR="001E4B5C" w:rsidRPr="00306D97" w:rsidRDefault="001E4B5C" w:rsidP="004F180F">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Credit line</w:t>
            </w:r>
          </w:p>
        </w:tc>
        <w:tc>
          <w:tcPr>
            <w:tcW w:w="1332" w:type="dxa"/>
            <w:vAlign w:val="center"/>
            <w:hideMark/>
          </w:tcPr>
          <w:p w14:paraId="7B5BB96C" w14:textId="77777777" w:rsidR="001E4B5C" w:rsidRPr="00306D97" w:rsidRDefault="001E4B5C" w:rsidP="004F180F">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Used</w:t>
            </w:r>
          </w:p>
        </w:tc>
        <w:tc>
          <w:tcPr>
            <w:tcW w:w="1305" w:type="dxa"/>
            <w:vAlign w:val="center"/>
            <w:hideMark/>
          </w:tcPr>
          <w:p w14:paraId="08E564F7" w14:textId="77777777" w:rsidR="001E4B5C" w:rsidRPr="00306D97" w:rsidRDefault="001E4B5C" w:rsidP="004F180F">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Balance</w:t>
            </w:r>
          </w:p>
        </w:tc>
      </w:tr>
      <w:tr w:rsidR="00FD4C7B" w:rsidRPr="00306D97" w14:paraId="0A57355E" w14:textId="77777777" w:rsidTr="00247231">
        <w:trPr>
          <w:trHeight w:val="20"/>
        </w:trPr>
        <w:tc>
          <w:tcPr>
            <w:tcW w:w="3778" w:type="dxa"/>
            <w:hideMark/>
          </w:tcPr>
          <w:p w14:paraId="5099BDC9" w14:textId="77777777" w:rsidR="001E4B5C" w:rsidRPr="00306D97" w:rsidRDefault="001E4B5C" w:rsidP="00421607">
            <w:pPr>
              <w:spacing w:line="380" w:lineRule="exact"/>
              <w:ind w:firstLine="54"/>
              <w:jc w:val="thaiDistribute"/>
              <w:rPr>
                <w:rFonts w:ascii="Trebuchet MS" w:hAnsi="Trebuchet MS" w:cs="Arial"/>
                <w:sz w:val="18"/>
                <w:szCs w:val="18"/>
                <w:lang w:eastAsia="en-GB"/>
              </w:rPr>
            </w:pPr>
          </w:p>
        </w:tc>
        <w:tc>
          <w:tcPr>
            <w:tcW w:w="1384" w:type="dxa"/>
          </w:tcPr>
          <w:p w14:paraId="3512B6FD" w14:textId="77777777" w:rsidR="001E4B5C" w:rsidRPr="00306D97" w:rsidRDefault="001E4B5C" w:rsidP="004F180F">
            <w:pPr>
              <w:spacing w:line="380" w:lineRule="exact"/>
              <w:ind w:left="51" w:right="90"/>
              <w:jc w:val="center"/>
              <w:rPr>
                <w:rFonts w:ascii="Trebuchet MS" w:hAnsi="Trebuchet MS" w:cs="Arial"/>
                <w:sz w:val="18"/>
                <w:szCs w:val="18"/>
                <w:lang w:eastAsia="en-GB"/>
              </w:rPr>
            </w:pPr>
          </w:p>
        </w:tc>
        <w:tc>
          <w:tcPr>
            <w:tcW w:w="1345" w:type="dxa"/>
            <w:vAlign w:val="center"/>
          </w:tcPr>
          <w:p w14:paraId="2A02E220" w14:textId="77777777" w:rsidR="001E4B5C" w:rsidRPr="00306D97" w:rsidRDefault="001E4B5C" w:rsidP="004F180F">
            <w:pPr>
              <w:spacing w:line="380" w:lineRule="exact"/>
              <w:ind w:left="144" w:right="90"/>
              <w:jc w:val="right"/>
              <w:rPr>
                <w:rFonts w:ascii="Trebuchet MS" w:hAnsi="Trebuchet MS" w:cs="Arial"/>
                <w:sz w:val="18"/>
                <w:szCs w:val="18"/>
                <w:lang w:eastAsia="en-GB"/>
              </w:rPr>
            </w:pPr>
          </w:p>
        </w:tc>
        <w:tc>
          <w:tcPr>
            <w:tcW w:w="1332" w:type="dxa"/>
            <w:vAlign w:val="center"/>
          </w:tcPr>
          <w:p w14:paraId="4BA9B3C6" w14:textId="77777777" w:rsidR="001E4B5C" w:rsidRPr="00306D97" w:rsidRDefault="001E4B5C" w:rsidP="004F180F">
            <w:pPr>
              <w:spacing w:line="380" w:lineRule="exact"/>
              <w:ind w:left="144" w:right="90"/>
              <w:jc w:val="right"/>
              <w:rPr>
                <w:rFonts w:ascii="Trebuchet MS" w:hAnsi="Trebuchet MS" w:cs="Arial"/>
                <w:sz w:val="18"/>
                <w:szCs w:val="18"/>
                <w:lang w:eastAsia="en-GB"/>
              </w:rPr>
            </w:pPr>
          </w:p>
        </w:tc>
        <w:tc>
          <w:tcPr>
            <w:tcW w:w="1305" w:type="dxa"/>
            <w:vAlign w:val="center"/>
          </w:tcPr>
          <w:p w14:paraId="48629E14" w14:textId="77777777" w:rsidR="001E4B5C" w:rsidRPr="00306D97" w:rsidRDefault="001E4B5C" w:rsidP="004F180F">
            <w:pPr>
              <w:spacing w:line="380" w:lineRule="exact"/>
              <w:ind w:left="144" w:right="90"/>
              <w:jc w:val="right"/>
              <w:rPr>
                <w:rFonts w:ascii="Trebuchet MS" w:hAnsi="Trebuchet MS" w:cs="Arial"/>
                <w:sz w:val="18"/>
                <w:szCs w:val="18"/>
                <w:lang w:eastAsia="en-GB"/>
              </w:rPr>
            </w:pPr>
          </w:p>
        </w:tc>
      </w:tr>
      <w:tr w:rsidR="00FD4C7B" w:rsidRPr="00306D97" w14:paraId="3AA86196" w14:textId="77777777" w:rsidTr="00247231">
        <w:trPr>
          <w:trHeight w:val="20"/>
        </w:trPr>
        <w:tc>
          <w:tcPr>
            <w:tcW w:w="3778" w:type="dxa"/>
          </w:tcPr>
          <w:p w14:paraId="4EA7114B" w14:textId="77777777" w:rsidR="001E4B5C" w:rsidRPr="006A3025" w:rsidRDefault="001E4B5C" w:rsidP="00421607">
            <w:pPr>
              <w:spacing w:line="380" w:lineRule="exact"/>
              <w:ind w:firstLine="54"/>
              <w:jc w:val="thaiDistribute"/>
              <w:rPr>
                <w:rFonts w:ascii="Trebuchet MS" w:hAnsi="Trebuchet MS" w:cs="Arial"/>
                <w:b/>
                <w:bCs/>
                <w:sz w:val="18"/>
                <w:szCs w:val="18"/>
              </w:rPr>
            </w:pPr>
            <w:r w:rsidRPr="006A3025">
              <w:rPr>
                <w:rFonts w:ascii="Trebuchet MS" w:hAnsi="Trebuchet MS" w:cs="Arial"/>
                <w:b/>
                <w:bCs/>
                <w:sz w:val="18"/>
                <w:szCs w:val="18"/>
              </w:rPr>
              <w:t>Credit facilities</w:t>
            </w:r>
          </w:p>
        </w:tc>
        <w:tc>
          <w:tcPr>
            <w:tcW w:w="1384" w:type="dxa"/>
          </w:tcPr>
          <w:p w14:paraId="7A4F4249" w14:textId="77777777" w:rsidR="001E4B5C" w:rsidRPr="006A3025" w:rsidRDefault="001E4B5C" w:rsidP="004F180F">
            <w:pPr>
              <w:spacing w:line="380" w:lineRule="exact"/>
              <w:ind w:left="51" w:right="90"/>
              <w:jc w:val="center"/>
              <w:rPr>
                <w:rFonts w:ascii="Trebuchet MS" w:hAnsi="Trebuchet MS" w:cs="Arial"/>
                <w:sz w:val="18"/>
                <w:szCs w:val="18"/>
                <w:lang w:eastAsia="en-GB"/>
              </w:rPr>
            </w:pPr>
          </w:p>
        </w:tc>
        <w:tc>
          <w:tcPr>
            <w:tcW w:w="1345" w:type="dxa"/>
            <w:vAlign w:val="center"/>
          </w:tcPr>
          <w:p w14:paraId="4DAED4C4" w14:textId="77777777" w:rsidR="001E4B5C" w:rsidRPr="006A3025" w:rsidRDefault="001E4B5C" w:rsidP="004F180F">
            <w:pPr>
              <w:spacing w:line="380" w:lineRule="exact"/>
              <w:ind w:left="144" w:right="90"/>
              <w:jc w:val="right"/>
              <w:rPr>
                <w:rFonts w:ascii="Trebuchet MS" w:hAnsi="Trebuchet MS" w:cs="Arial"/>
                <w:sz w:val="18"/>
                <w:szCs w:val="18"/>
                <w:lang w:eastAsia="en-GB"/>
              </w:rPr>
            </w:pPr>
          </w:p>
        </w:tc>
        <w:tc>
          <w:tcPr>
            <w:tcW w:w="1332" w:type="dxa"/>
            <w:vAlign w:val="center"/>
          </w:tcPr>
          <w:p w14:paraId="472552EC" w14:textId="77777777" w:rsidR="001E4B5C" w:rsidRPr="006A3025" w:rsidRDefault="001E4B5C" w:rsidP="004F180F">
            <w:pPr>
              <w:spacing w:line="380" w:lineRule="exact"/>
              <w:ind w:left="144" w:right="90"/>
              <w:jc w:val="right"/>
              <w:rPr>
                <w:rFonts w:ascii="Trebuchet MS" w:hAnsi="Trebuchet MS" w:cs="Arial"/>
                <w:sz w:val="18"/>
                <w:szCs w:val="18"/>
                <w:lang w:eastAsia="en-GB"/>
              </w:rPr>
            </w:pPr>
          </w:p>
        </w:tc>
        <w:tc>
          <w:tcPr>
            <w:tcW w:w="1305" w:type="dxa"/>
            <w:vAlign w:val="center"/>
          </w:tcPr>
          <w:p w14:paraId="7DEAFAE7" w14:textId="77777777" w:rsidR="001E4B5C" w:rsidRPr="006A3025" w:rsidRDefault="001E4B5C" w:rsidP="004F180F">
            <w:pPr>
              <w:spacing w:line="380" w:lineRule="exact"/>
              <w:ind w:left="144" w:right="90"/>
              <w:jc w:val="right"/>
              <w:rPr>
                <w:rFonts w:ascii="Trebuchet MS" w:hAnsi="Trebuchet MS" w:cs="Arial"/>
                <w:sz w:val="18"/>
                <w:szCs w:val="18"/>
                <w:lang w:eastAsia="en-GB"/>
              </w:rPr>
            </w:pPr>
          </w:p>
        </w:tc>
      </w:tr>
      <w:tr w:rsidR="001D5A28" w:rsidRPr="00306D97" w14:paraId="6700057A" w14:textId="77777777" w:rsidTr="00247231">
        <w:trPr>
          <w:trHeight w:val="20"/>
        </w:trPr>
        <w:tc>
          <w:tcPr>
            <w:tcW w:w="3778" w:type="dxa"/>
          </w:tcPr>
          <w:p w14:paraId="0FCA3770" w14:textId="0835CE87" w:rsidR="001D5A28" w:rsidRPr="006A3025" w:rsidRDefault="00495AFA"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guarantee</w:t>
            </w:r>
          </w:p>
        </w:tc>
        <w:tc>
          <w:tcPr>
            <w:tcW w:w="1384" w:type="dxa"/>
          </w:tcPr>
          <w:p w14:paraId="5BBD8EFD" w14:textId="5E5BCD9D" w:rsidR="001D5A28" w:rsidRPr="006A3025" w:rsidRDefault="00323A8A" w:rsidP="004F180F">
            <w:pPr>
              <w:spacing w:line="380" w:lineRule="exact"/>
              <w:ind w:left="51" w:right="90"/>
              <w:jc w:val="center"/>
              <w:rPr>
                <w:rFonts w:ascii="Trebuchet MS" w:hAnsi="Trebuchet MS" w:cs="Arial"/>
                <w:sz w:val="18"/>
                <w:szCs w:val="18"/>
                <w:lang w:eastAsia="en-GB"/>
              </w:rPr>
            </w:pPr>
            <w:r w:rsidRPr="006A3025">
              <w:rPr>
                <w:rFonts w:ascii="Trebuchet MS" w:hAnsi="Trebuchet MS" w:cs="Arial"/>
                <w:sz w:val="18"/>
                <w:szCs w:val="18"/>
                <w:lang w:eastAsia="en-GB"/>
              </w:rPr>
              <w:t>Baht</w:t>
            </w:r>
          </w:p>
        </w:tc>
        <w:tc>
          <w:tcPr>
            <w:tcW w:w="1345" w:type="dxa"/>
            <w:vAlign w:val="center"/>
          </w:tcPr>
          <w:p w14:paraId="12236ECF" w14:textId="6AA3C57B" w:rsidR="001D5A28" w:rsidRPr="004D553E" w:rsidRDefault="0042786A" w:rsidP="004F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sidRPr="004D553E">
              <w:rPr>
                <w:rFonts w:ascii="Trebuchet MS" w:hAnsi="Trebuchet MS" w:cstheme="minorBidi"/>
                <w:sz w:val="18"/>
                <w:szCs w:val="18"/>
                <w:lang w:val="en-GB" w:eastAsia="en-GB"/>
              </w:rPr>
              <w:t>182,675</w:t>
            </w:r>
          </w:p>
        </w:tc>
        <w:tc>
          <w:tcPr>
            <w:tcW w:w="1332" w:type="dxa"/>
            <w:vAlign w:val="center"/>
          </w:tcPr>
          <w:p w14:paraId="745EA814" w14:textId="4C25D76E" w:rsidR="001D5A28" w:rsidRPr="004D553E" w:rsidRDefault="0042786A"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sidRPr="004D553E">
              <w:rPr>
                <w:rFonts w:ascii="Trebuchet MS" w:hAnsi="Trebuchet MS" w:cstheme="minorBidi"/>
                <w:sz w:val="18"/>
                <w:szCs w:val="18"/>
                <w:lang w:val="en-GB" w:eastAsia="en-GB"/>
              </w:rPr>
              <w:t>8</w:t>
            </w:r>
            <w:r w:rsidR="00102EC3">
              <w:rPr>
                <w:rFonts w:ascii="Trebuchet MS" w:hAnsi="Trebuchet MS" w:cstheme="minorBidi"/>
                <w:sz w:val="18"/>
                <w:szCs w:val="18"/>
                <w:lang w:val="en-GB" w:eastAsia="en-GB"/>
              </w:rPr>
              <w:t>8,</w:t>
            </w:r>
            <w:r w:rsidR="002E330A">
              <w:rPr>
                <w:rFonts w:ascii="Trebuchet MS" w:hAnsi="Trebuchet MS" w:cstheme="minorBidi"/>
                <w:sz w:val="18"/>
                <w:szCs w:val="18"/>
                <w:lang w:val="en-GB" w:eastAsia="en-GB"/>
              </w:rPr>
              <w:t>688</w:t>
            </w:r>
          </w:p>
        </w:tc>
        <w:tc>
          <w:tcPr>
            <w:tcW w:w="1305" w:type="dxa"/>
            <w:vAlign w:val="center"/>
          </w:tcPr>
          <w:p w14:paraId="6E62FFE6" w14:textId="474603EB" w:rsidR="001D5A28" w:rsidRPr="004D553E" w:rsidRDefault="00DB456D"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sidRPr="004D553E">
              <w:rPr>
                <w:rFonts w:ascii="Trebuchet MS" w:hAnsi="Trebuchet MS" w:cstheme="minorBidi"/>
                <w:sz w:val="18"/>
                <w:szCs w:val="18"/>
                <w:lang w:val="en-GB" w:eastAsia="en-GB"/>
              </w:rPr>
              <w:t>9</w:t>
            </w:r>
            <w:r w:rsidR="002E330A">
              <w:rPr>
                <w:rFonts w:ascii="Trebuchet MS" w:hAnsi="Trebuchet MS" w:cstheme="minorBidi"/>
                <w:sz w:val="18"/>
                <w:szCs w:val="18"/>
                <w:lang w:val="en-GB" w:eastAsia="en-GB"/>
              </w:rPr>
              <w:t>3,987</w:t>
            </w:r>
          </w:p>
        </w:tc>
      </w:tr>
      <w:tr w:rsidR="00FD4C7B" w:rsidRPr="00306D97" w14:paraId="51C70F82" w14:textId="77777777" w:rsidTr="00247231">
        <w:trPr>
          <w:trHeight w:val="441"/>
        </w:trPr>
        <w:tc>
          <w:tcPr>
            <w:tcW w:w="3778" w:type="dxa"/>
          </w:tcPr>
          <w:p w14:paraId="5A640DAA" w14:textId="4880D5D4" w:rsidR="002F36CD" w:rsidRPr="006A3025" w:rsidRDefault="002F36CD"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credit</w:t>
            </w:r>
            <w:r w:rsidR="00495AFA" w:rsidRPr="006A3025">
              <w:rPr>
                <w:rFonts w:ascii="Trebuchet MS" w:hAnsi="Trebuchet MS" w:cs="Arial"/>
                <w:sz w:val="18"/>
                <w:szCs w:val="18"/>
              </w:rPr>
              <w:t>,</w:t>
            </w:r>
            <w:r w:rsidRPr="006A3025">
              <w:rPr>
                <w:rFonts w:ascii="Trebuchet MS" w:hAnsi="Trebuchet MS" w:cs="Arial"/>
                <w:sz w:val="18"/>
                <w:szCs w:val="18"/>
              </w:rPr>
              <w:t xml:space="preserve"> liabilities under </w:t>
            </w:r>
          </w:p>
          <w:p w14:paraId="17E0B468" w14:textId="326FF9E7" w:rsidR="002F36CD" w:rsidRPr="006A3025" w:rsidRDefault="002F36CD"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 xml:space="preserve">    trust receipts </w:t>
            </w:r>
            <w:r w:rsidR="00495AFA" w:rsidRPr="006A3025">
              <w:rPr>
                <w:rFonts w:ascii="Trebuchet MS" w:hAnsi="Trebuchet MS" w:cs="Arial"/>
                <w:sz w:val="18"/>
                <w:szCs w:val="18"/>
              </w:rPr>
              <w:t>and promissory note</w:t>
            </w:r>
          </w:p>
        </w:tc>
        <w:tc>
          <w:tcPr>
            <w:tcW w:w="1384" w:type="dxa"/>
            <w:vAlign w:val="bottom"/>
          </w:tcPr>
          <w:p w14:paraId="2275BF51" w14:textId="6C18AAC2" w:rsidR="002F36CD" w:rsidRPr="006A3025" w:rsidRDefault="008067AB" w:rsidP="004F180F">
            <w:pPr>
              <w:spacing w:line="380" w:lineRule="exact"/>
              <w:ind w:left="51" w:right="90"/>
              <w:jc w:val="center"/>
              <w:rPr>
                <w:rFonts w:ascii="Trebuchet MS" w:hAnsi="Trebuchet MS" w:cs="Arial"/>
                <w:sz w:val="18"/>
                <w:szCs w:val="18"/>
              </w:rPr>
            </w:pPr>
            <w:r w:rsidRPr="006A3025">
              <w:rPr>
                <w:rFonts w:ascii="Trebuchet MS" w:hAnsi="Trebuchet MS" w:cs="Arial"/>
                <w:sz w:val="18"/>
                <w:szCs w:val="18"/>
              </w:rPr>
              <w:t>Baht</w:t>
            </w:r>
          </w:p>
        </w:tc>
        <w:tc>
          <w:tcPr>
            <w:tcW w:w="1345" w:type="dxa"/>
            <w:vAlign w:val="bottom"/>
          </w:tcPr>
          <w:p w14:paraId="1A394F7C" w14:textId="63DD4C6B" w:rsidR="00BA2ADD" w:rsidRPr="00014C42" w:rsidRDefault="00DF0F00" w:rsidP="004F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sidRPr="00014C42">
              <w:rPr>
                <w:rFonts w:ascii="Trebuchet MS" w:hAnsi="Trebuchet MS" w:cstheme="minorBidi"/>
                <w:sz w:val="18"/>
                <w:szCs w:val="18"/>
                <w:lang w:val="en-GB" w:eastAsia="en-GB"/>
              </w:rPr>
              <w:t>65,000</w:t>
            </w:r>
          </w:p>
        </w:tc>
        <w:tc>
          <w:tcPr>
            <w:tcW w:w="1332" w:type="dxa"/>
            <w:vAlign w:val="bottom"/>
          </w:tcPr>
          <w:p w14:paraId="23AAFF59" w14:textId="62B27F15" w:rsidR="00BA2ADD" w:rsidRPr="00014C42" w:rsidRDefault="00DF0F00"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sidRPr="00014C42">
              <w:rPr>
                <w:rFonts w:ascii="Trebuchet MS" w:hAnsi="Trebuchet MS" w:cstheme="minorBidi"/>
                <w:sz w:val="18"/>
                <w:szCs w:val="18"/>
                <w:lang w:val="en-GB" w:eastAsia="en-GB"/>
              </w:rPr>
              <w:t>18,585</w:t>
            </w:r>
          </w:p>
        </w:tc>
        <w:tc>
          <w:tcPr>
            <w:tcW w:w="1305" w:type="dxa"/>
            <w:vAlign w:val="bottom"/>
          </w:tcPr>
          <w:p w14:paraId="7212AEC1" w14:textId="645FFB69" w:rsidR="00BA2ADD" w:rsidRPr="00014C42" w:rsidRDefault="00DF0F00"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cs/>
                <w:lang w:val="en-GB" w:eastAsia="en-GB"/>
              </w:rPr>
            </w:pPr>
            <w:r w:rsidRPr="00014C42">
              <w:rPr>
                <w:rFonts w:ascii="Trebuchet MS" w:hAnsi="Trebuchet MS" w:cstheme="minorBidi"/>
                <w:sz w:val="18"/>
                <w:szCs w:val="18"/>
                <w:lang w:val="en-GB" w:eastAsia="en-GB"/>
              </w:rPr>
              <w:t>46,41</w:t>
            </w:r>
            <w:r w:rsidR="001B2B44" w:rsidRPr="00014C42">
              <w:rPr>
                <w:rFonts w:ascii="Trebuchet MS" w:hAnsi="Trebuchet MS" w:cstheme="minorBidi"/>
                <w:sz w:val="18"/>
                <w:szCs w:val="18"/>
                <w:lang w:val="en-GB" w:eastAsia="en-GB"/>
              </w:rPr>
              <w:t>5</w:t>
            </w:r>
          </w:p>
        </w:tc>
      </w:tr>
      <w:tr w:rsidR="00FD4C7B" w:rsidRPr="00306D97" w14:paraId="08478F54" w14:textId="77777777" w:rsidTr="00247231">
        <w:trPr>
          <w:trHeight w:val="395"/>
        </w:trPr>
        <w:tc>
          <w:tcPr>
            <w:tcW w:w="3778" w:type="dxa"/>
          </w:tcPr>
          <w:p w14:paraId="0C2B11AE" w14:textId="77777777" w:rsidR="00441698" w:rsidRPr="006A3025" w:rsidRDefault="00441698" w:rsidP="00421607">
            <w:pPr>
              <w:spacing w:line="380" w:lineRule="exact"/>
              <w:ind w:left="283" w:hanging="229"/>
              <w:rPr>
                <w:rFonts w:ascii="Trebuchet MS" w:hAnsi="Trebuchet MS" w:cs="Arial"/>
                <w:sz w:val="18"/>
                <w:szCs w:val="18"/>
              </w:rPr>
            </w:pPr>
          </w:p>
        </w:tc>
        <w:tc>
          <w:tcPr>
            <w:tcW w:w="1384" w:type="dxa"/>
          </w:tcPr>
          <w:p w14:paraId="6B51E719" w14:textId="77777777" w:rsidR="00441698" w:rsidRPr="006A3025" w:rsidRDefault="00441698" w:rsidP="004F180F">
            <w:pPr>
              <w:spacing w:line="380" w:lineRule="exact"/>
              <w:ind w:left="51" w:right="90"/>
              <w:jc w:val="center"/>
              <w:rPr>
                <w:rFonts w:ascii="Trebuchet MS" w:hAnsi="Trebuchet MS" w:cs="Arial"/>
                <w:sz w:val="18"/>
                <w:szCs w:val="18"/>
                <w:lang w:eastAsia="en-GB"/>
              </w:rPr>
            </w:pPr>
          </w:p>
        </w:tc>
        <w:tc>
          <w:tcPr>
            <w:tcW w:w="1345" w:type="dxa"/>
          </w:tcPr>
          <w:p w14:paraId="401B8E56" w14:textId="77777777" w:rsidR="00441698" w:rsidRPr="006A3025" w:rsidRDefault="00441698" w:rsidP="004F180F">
            <w:pPr>
              <w:spacing w:line="380" w:lineRule="exact"/>
              <w:ind w:left="144" w:right="90"/>
              <w:jc w:val="right"/>
              <w:rPr>
                <w:rFonts w:ascii="Trebuchet MS" w:hAnsi="Trebuchet MS" w:cs="Arial"/>
                <w:sz w:val="18"/>
                <w:szCs w:val="18"/>
                <w:lang w:eastAsia="en-GB"/>
              </w:rPr>
            </w:pPr>
          </w:p>
        </w:tc>
        <w:tc>
          <w:tcPr>
            <w:tcW w:w="1332" w:type="dxa"/>
          </w:tcPr>
          <w:p w14:paraId="7C305494" w14:textId="77777777" w:rsidR="00441698" w:rsidRPr="006A3025" w:rsidRDefault="00441698" w:rsidP="004F180F">
            <w:pPr>
              <w:spacing w:line="380" w:lineRule="exact"/>
              <w:ind w:left="144" w:right="90"/>
              <w:jc w:val="right"/>
              <w:rPr>
                <w:rFonts w:ascii="Trebuchet MS" w:hAnsi="Trebuchet MS" w:cs="Arial"/>
                <w:sz w:val="18"/>
                <w:szCs w:val="18"/>
                <w:lang w:eastAsia="en-GB"/>
              </w:rPr>
            </w:pPr>
          </w:p>
        </w:tc>
        <w:tc>
          <w:tcPr>
            <w:tcW w:w="1305" w:type="dxa"/>
          </w:tcPr>
          <w:p w14:paraId="65299BB6" w14:textId="77777777" w:rsidR="00441698" w:rsidRPr="006A3025" w:rsidRDefault="00441698" w:rsidP="004F180F">
            <w:pPr>
              <w:spacing w:line="380" w:lineRule="exact"/>
              <w:ind w:left="144" w:right="90"/>
              <w:jc w:val="right"/>
              <w:rPr>
                <w:rFonts w:ascii="Trebuchet MS" w:hAnsi="Trebuchet MS" w:cs="Arial"/>
                <w:sz w:val="18"/>
                <w:szCs w:val="18"/>
                <w:cs/>
                <w:lang w:eastAsia="en-GB"/>
              </w:rPr>
            </w:pPr>
          </w:p>
        </w:tc>
      </w:tr>
      <w:tr w:rsidR="00485909" w:rsidRPr="00306D97" w14:paraId="3B64FBCC" w14:textId="77777777" w:rsidTr="00247231">
        <w:trPr>
          <w:trHeight w:val="395"/>
        </w:trPr>
        <w:tc>
          <w:tcPr>
            <w:tcW w:w="3778" w:type="dxa"/>
          </w:tcPr>
          <w:p w14:paraId="2201F20B" w14:textId="77777777" w:rsidR="00485909" w:rsidRPr="006A3025" w:rsidRDefault="00485909" w:rsidP="00421607">
            <w:pPr>
              <w:spacing w:line="380" w:lineRule="exact"/>
              <w:ind w:left="283" w:hanging="229"/>
              <w:rPr>
                <w:rFonts w:ascii="Trebuchet MS" w:hAnsi="Trebuchet MS" w:cs="Arial"/>
                <w:sz w:val="18"/>
                <w:szCs w:val="18"/>
              </w:rPr>
            </w:pPr>
          </w:p>
        </w:tc>
        <w:tc>
          <w:tcPr>
            <w:tcW w:w="1384" w:type="dxa"/>
          </w:tcPr>
          <w:p w14:paraId="3FAF50BC" w14:textId="77777777" w:rsidR="00485909" w:rsidRPr="006A3025" w:rsidRDefault="00485909" w:rsidP="004F180F">
            <w:pPr>
              <w:spacing w:line="380" w:lineRule="exact"/>
              <w:ind w:left="51" w:right="90"/>
              <w:jc w:val="center"/>
              <w:rPr>
                <w:rFonts w:ascii="Trebuchet MS" w:hAnsi="Trebuchet MS" w:cs="Arial"/>
                <w:sz w:val="18"/>
                <w:szCs w:val="18"/>
                <w:lang w:eastAsia="en-GB"/>
              </w:rPr>
            </w:pPr>
          </w:p>
        </w:tc>
        <w:tc>
          <w:tcPr>
            <w:tcW w:w="1345" w:type="dxa"/>
          </w:tcPr>
          <w:p w14:paraId="43B913BD"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32" w:type="dxa"/>
          </w:tcPr>
          <w:p w14:paraId="2E371287"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05" w:type="dxa"/>
          </w:tcPr>
          <w:p w14:paraId="11CE88DB" w14:textId="77777777" w:rsidR="00485909" w:rsidRPr="006A3025" w:rsidRDefault="00485909" w:rsidP="004F180F">
            <w:pPr>
              <w:spacing w:line="380" w:lineRule="exact"/>
              <w:ind w:left="144" w:right="90"/>
              <w:jc w:val="right"/>
              <w:rPr>
                <w:rFonts w:ascii="Trebuchet MS" w:hAnsi="Trebuchet MS" w:cs="Arial"/>
                <w:sz w:val="18"/>
                <w:szCs w:val="18"/>
                <w:cs/>
                <w:lang w:eastAsia="en-GB"/>
              </w:rPr>
            </w:pPr>
          </w:p>
        </w:tc>
      </w:tr>
      <w:tr w:rsidR="00485909" w:rsidRPr="00306D97" w14:paraId="7AB53877" w14:textId="77777777" w:rsidTr="00247231">
        <w:trPr>
          <w:trHeight w:val="395"/>
        </w:trPr>
        <w:tc>
          <w:tcPr>
            <w:tcW w:w="3778" w:type="dxa"/>
          </w:tcPr>
          <w:p w14:paraId="29044338" w14:textId="77777777" w:rsidR="00485909" w:rsidRPr="006A3025" w:rsidRDefault="00485909" w:rsidP="00421607">
            <w:pPr>
              <w:spacing w:line="380" w:lineRule="exact"/>
              <w:ind w:left="283" w:hanging="229"/>
              <w:rPr>
                <w:rFonts w:ascii="Trebuchet MS" w:hAnsi="Trebuchet MS" w:cs="Arial"/>
                <w:sz w:val="18"/>
                <w:szCs w:val="18"/>
              </w:rPr>
            </w:pPr>
          </w:p>
        </w:tc>
        <w:tc>
          <w:tcPr>
            <w:tcW w:w="1384" w:type="dxa"/>
          </w:tcPr>
          <w:p w14:paraId="239391AA" w14:textId="77777777" w:rsidR="00485909" w:rsidRPr="006A3025" w:rsidRDefault="00485909" w:rsidP="004F180F">
            <w:pPr>
              <w:spacing w:line="380" w:lineRule="exact"/>
              <w:ind w:left="51" w:right="90"/>
              <w:jc w:val="center"/>
              <w:rPr>
                <w:rFonts w:ascii="Trebuchet MS" w:hAnsi="Trebuchet MS" w:cs="Arial"/>
                <w:sz w:val="18"/>
                <w:szCs w:val="18"/>
                <w:lang w:eastAsia="en-GB"/>
              </w:rPr>
            </w:pPr>
          </w:p>
        </w:tc>
        <w:tc>
          <w:tcPr>
            <w:tcW w:w="1345" w:type="dxa"/>
          </w:tcPr>
          <w:p w14:paraId="6F47E3D2"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32" w:type="dxa"/>
          </w:tcPr>
          <w:p w14:paraId="33FBF0EB"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05" w:type="dxa"/>
          </w:tcPr>
          <w:p w14:paraId="63562423" w14:textId="77777777" w:rsidR="00485909" w:rsidRPr="006A3025" w:rsidRDefault="00485909" w:rsidP="004F180F">
            <w:pPr>
              <w:spacing w:line="380" w:lineRule="exact"/>
              <w:ind w:left="144" w:right="90"/>
              <w:jc w:val="right"/>
              <w:rPr>
                <w:rFonts w:ascii="Trebuchet MS" w:hAnsi="Trebuchet MS" w:cs="Arial"/>
                <w:sz w:val="18"/>
                <w:szCs w:val="18"/>
                <w:cs/>
                <w:lang w:eastAsia="en-GB"/>
              </w:rPr>
            </w:pPr>
          </w:p>
        </w:tc>
      </w:tr>
      <w:tr w:rsidR="00485909" w:rsidRPr="00306D97" w14:paraId="78D921BE" w14:textId="77777777" w:rsidTr="00247231">
        <w:trPr>
          <w:trHeight w:val="395"/>
        </w:trPr>
        <w:tc>
          <w:tcPr>
            <w:tcW w:w="3778" w:type="dxa"/>
          </w:tcPr>
          <w:p w14:paraId="53E570BB" w14:textId="77777777" w:rsidR="00485909" w:rsidRPr="006A3025" w:rsidRDefault="00485909" w:rsidP="00421607">
            <w:pPr>
              <w:spacing w:line="380" w:lineRule="exact"/>
              <w:ind w:left="283" w:hanging="229"/>
              <w:rPr>
                <w:rFonts w:ascii="Trebuchet MS" w:hAnsi="Trebuchet MS" w:cs="Arial"/>
                <w:sz w:val="18"/>
                <w:szCs w:val="18"/>
              </w:rPr>
            </w:pPr>
          </w:p>
        </w:tc>
        <w:tc>
          <w:tcPr>
            <w:tcW w:w="1384" w:type="dxa"/>
          </w:tcPr>
          <w:p w14:paraId="2422A86D" w14:textId="77777777" w:rsidR="00485909" w:rsidRPr="006A3025" w:rsidRDefault="00485909" w:rsidP="004F180F">
            <w:pPr>
              <w:spacing w:line="380" w:lineRule="exact"/>
              <w:ind w:left="51" w:right="90"/>
              <w:jc w:val="center"/>
              <w:rPr>
                <w:rFonts w:ascii="Trebuchet MS" w:hAnsi="Trebuchet MS" w:cs="Arial"/>
                <w:sz w:val="18"/>
                <w:szCs w:val="18"/>
                <w:lang w:eastAsia="en-GB"/>
              </w:rPr>
            </w:pPr>
          </w:p>
        </w:tc>
        <w:tc>
          <w:tcPr>
            <w:tcW w:w="1345" w:type="dxa"/>
          </w:tcPr>
          <w:p w14:paraId="60A4260D"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32" w:type="dxa"/>
          </w:tcPr>
          <w:p w14:paraId="1454B35E"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05" w:type="dxa"/>
          </w:tcPr>
          <w:p w14:paraId="1071CD2E" w14:textId="77777777" w:rsidR="00485909" w:rsidRPr="006A3025" w:rsidRDefault="00485909" w:rsidP="004F180F">
            <w:pPr>
              <w:spacing w:line="380" w:lineRule="exact"/>
              <w:ind w:left="144" w:right="90"/>
              <w:jc w:val="right"/>
              <w:rPr>
                <w:rFonts w:ascii="Trebuchet MS" w:hAnsi="Trebuchet MS" w:cs="Arial"/>
                <w:sz w:val="18"/>
                <w:szCs w:val="18"/>
                <w:cs/>
                <w:lang w:eastAsia="en-GB"/>
              </w:rPr>
            </w:pPr>
          </w:p>
        </w:tc>
      </w:tr>
      <w:tr w:rsidR="00485909" w:rsidRPr="00306D97" w14:paraId="4E44DB24" w14:textId="77777777" w:rsidTr="00247231">
        <w:trPr>
          <w:trHeight w:val="395"/>
        </w:trPr>
        <w:tc>
          <w:tcPr>
            <w:tcW w:w="3778" w:type="dxa"/>
          </w:tcPr>
          <w:p w14:paraId="137BCA83" w14:textId="77777777" w:rsidR="00485909" w:rsidRPr="006A3025" w:rsidRDefault="00485909" w:rsidP="00421607">
            <w:pPr>
              <w:spacing w:line="380" w:lineRule="exact"/>
              <w:ind w:left="283" w:hanging="229"/>
              <w:rPr>
                <w:rFonts w:ascii="Trebuchet MS" w:hAnsi="Trebuchet MS" w:cs="Arial"/>
                <w:sz w:val="18"/>
                <w:szCs w:val="18"/>
              </w:rPr>
            </w:pPr>
          </w:p>
        </w:tc>
        <w:tc>
          <w:tcPr>
            <w:tcW w:w="1384" w:type="dxa"/>
          </w:tcPr>
          <w:p w14:paraId="0F14AE74" w14:textId="77777777" w:rsidR="00485909" w:rsidRPr="006A3025" w:rsidRDefault="00485909" w:rsidP="004F180F">
            <w:pPr>
              <w:spacing w:line="380" w:lineRule="exact"/>
              <w:ind w:left="51" w:right="90"/>
              <w:jc w:val="center"/>
              <w:rPr>
                <w:rFonts w:ascii="Trebuchet MS" w:hAnsi="Trebuchet MS" w:cs="Arial"/>
                <w:sz w:val="18"/>
                <w:szCs w:val="18"/>
                <w:lang w:eastAsia="en-GB"/>
              </w:rPr>
            </w:pPr>
          </w:p>
        </w:tc>
        <w:tc>
          <w:tcPr>
            <w:tcW w:w="1345" w:type="dxa"/>
          </w:tcPr>
          <w:p w14:paraId="277547B9"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32" w:type="dxa"/>
          </w:tcPr>
          <w:p w14:paraId="594D44CB"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05" w:type="dxa"/>
          </w:tcPr>
          <w:p w14:paraId="04550F9E" w14:textId="77777777" w:rsidR="00485909" w:rsidRPr="006A3025" w:rsidRDefault="00485909" w:rsidP="004F180F">
            <w:pPr>
              <w:spacing w:line="380" w:lineRule="exact"/>
              <w:ind w:left="144" w:right="90"/>
              <w:jc w:val="right"/>
              <w:rPr>
                <w:rFonts w:ascii="Trebuchet MS" w:hAnsi="Trebuchet MS" w:cs="Arial"/>
                <w:sz w:val="18"/>
                <w:szCs w:val="18"/>
                <w:cs/>
                <w:lang w:eastAsia="en-GB"/>
              </w:rPr>
            </w:pPr>
          </w:p>
        </w:tc>
      </w:tr>
      <w:tr w:rsidR="00485909" w:rsidRPr="00306D97" w14:paraId="72A3603A" w14:textId="77777777" w:rsidTr="00247231">
        <w:trPr>
          <w:trHeight w:val="395"/>
        </w:trPr>
        <w:tc>
          <w:tcPr>
            <w:tcW w:w="3778" w:type="dxa"/>
          </w:tcPr>
          <w:p w14:paraId="7A1095E0" w14:textId="77777777" w:rsidR="00485909" w:rsidRPr="006A3025" w:rsidRDefault="00485909" w:rsidP="00421607">
            <w:pPr>
              <w:spacing w:line="380" w:lineRule="exact"/>
              <w:ind w:left="283" w:hanging="229"/>
              <w:rPr>
                <w:rFonts w:ascii="Trebuchet MS" w:hAnsi="Trebuchet MS" w:cs="Arial"/>
                <w:sz w:val="18"/>
                <w:szCs w:val="18"/>
              </w:rPr>
            </w:pPr>
          </w:p>
        </w:tc>
        <w:tc>
          <w:tcPr>
            <w:tcW w:w="1384" w:type="dxa"/>
          </w:tcPr>
          <w:p w14:paraId="6952AE74" w14:textId="77777777" w:rsidR="00485909" w:rsidRPr="006A3025" w:rsidRDefault="00485909" w:rsidP="004F180F">
            <w:pPr>
              <w:spacing w:line="380" w:lineRule="exact"/>
              <w:ind w:left="51" w:right="90"/>
              <w:jc w:val="center"/>
              <w:rPr>
                <w:rFonts w:ascii="Trebuchet MS" w:hAnsi="Trebuchet MS" w:cs="Arial"/>
                <w:sz w:val="18"/>
                <w:szCs w:val="18"/>
                <w:lang w:eastAsia="en-GB"/>
              </w:rPr>
            </w:pPr>
          </w:p>
        </w:tc>
        <w:tc>
          <w:tcPr>
            <w:tcW w:w="1345" w:type="dxa"/>
          </w:tcPr>
          <w:p w14:paraId="23FB908D"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32" w:type="dxa"/>
          </w:tcPr>
          <w:p w14:paraId="04E54718"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05" w:type="dxa"/>
          </w:tcPr>
          <w:p w14:paraId="6AE51D56" w14:textId="77777777" w:rsidR="00485909" w:rsidRPr="006A3025" w:rsidRDefault="00485909" w:rsidP="004F180F">
            <w:pPr>
              <w:spacing w:line="380" w:lineRule="exact"/>
              <w:ind w:left="144" w:right="90"/>
              <w:jc w:val="right"/>
              <w:rPr>
                <w:rFonts w:ascii="Trebuchet MS" w:hAnsi="Trebuchet MS" w:cs="Arial"/>
                <w:sz w:val="18"/>
                <w:szCs w:val="18"/>
                <w:cs/>
                <w:lang w:eastAsia="en-GB"/>
              </w:rPr>
            </w:pPr>
          </w:p>
        </w:tc>
      </w:tr>
      <w:tr w:rsidR="00485909" w:rsidRPr="00306D97" w14:paraId="41936B53" w14:textId="77777777" w:rsidTr="00247231">
        <w:trPr>
          <w:trHeight w:val="395"/>
        </w:trPr>
        <w:tc>
          <w:tcPr>
            <w:tcW w:w="3778" w:type="dxa"/>
          </w:tcPr>
          <w:p w14:paraId="2EFF0BC0" w14:textId="77777777" w:rsidR="00485909" w:rsidRPr="006A3025" w:rsidRDefault="00485909" w:rsidP="00421607">
            <w:pPr>
              <w:spacing w:line="380" w:lineRule="exact"/>
              <w:ind w:left="283" w:hanging="229"/>
              <w:rPr>
                <w:rFonts w:ascii="Trebuchet MS" w:hAnsi="Trebuchet MS" w:cs="Arial"/>
                <w:sz w:val="18"/>
                <w:szCs w:val="18"/>
              </w:rPr>
            </w:pPr>
          </w:p>
        </w:tc>
        <w:tc>
          <w:tcPr>
            <w:tcW w:w="1384" w:type="dxa"/>
          </w:tcPr>
          <w:p w14:paraId="09728784" w14:textId="77777777" w:rsidR="00485909" w:rsidRPr="006A3025" w:rsidRDefault="00485909" w:rsidP="004F180F">
            <w:pPr>
              <w:spacing w:line="380" w:lineRule="exact"/>
              <w:ind w:left="51" w:right="90"/>
              <w:jc w:val="center"/>
              <w:rPr>
                <w:rFonts w:ascii="Trebuchet MS" w:hAnsi="Trebuchet MS" w:cs="Arial"/>
                <w:sz w:val="18"/>
                <w:szCs w:val="18"/>
                <w:lang w:eastAsia="en-GB"/>
              </w:rPr>
            </w:pPr>
          </w:p>
        </w:tc>
        <w:tc>
          <w:tcPr>
            <w:tcW w:w="1345" w:type="dxa"/>
          </w:tcPr>
          <w:p w14:paraId="09C5805D"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32" w:type="dxa"/>
          </w:tcPr>
          <w:p w14:paraId="78DA261B" w14:textId="77777777" w:rsidR="00485909" w:rsidRPr="006A3025" w:rsidRDefault="00485909" w:rsidP="004F180F">
            <w:pPr>
              <w:spacing w:line="380" w:lineRule="exact"/>
              <w:ind w:left="144" w:right="90"/>
              <w:jc w:val="right"/>
              <w:rPr>
                <w:rFonts w:ascii="Trebuchet MS" w:hAnsi="Trebuchet MS" w:cs="Arial"/>
                <w:sz w:val="18"/>
                <w:szCs w:val="18"/>
                <w:lang w:eastAsia="en-GB"/>
              </w:rPr>
            </w:pPr>
          </w:p>
        </w:tc>
        <w:tc>
          <w:tcPr>
            <w:tcW w:w="1305" w:type="dxa"/>
          </w:tcPr>
          <w:p w14:paraId="63F4CE18" w14:textId="77777777" w:rsidR="00485909" w:rsidRPr="006A3025" w:rsidRDefault="00485909" w:rsidP="004F180F">
            <w:pPr>
              <w:spacing w:line="380" w:lineRule="exact"/>
              <w:ind w:left="144" w:right="90"/>
              <w:jc w:val="right"/>
              <w:rPr>
                <w:rFonts w:ascii="Trebuchet MS" w:hAnsi="Trebuchet MS" w:cs="Arial"/>
                <w:sz w:val="18"/>
                <w:szCs w:val="18"/>
                <w:cs/>
                <w:lang w:eastAsia="en-GB"/>
              </w:rPr>
            </w:pPr>
          </w:p>
        </w:tc>
      </w:tr>
      <w:tr w:rsidR="00A4637F" w:rsidRPr="00306D97" w14:paraId="3A7C4190" w14:textId="77777777" w:rsidTr="00247231">
        <w:trPr>
          <w:trHeight w:val="314"/>
        </w:trPr>
        <w:tc>
          <w:tcPr>
            <w:tcW w:w="3778" w:type="dxa"/>
          </w:tcPr>
          <w:p w14:paraId="052E80DE" w14:textId="77777777" w:rsidR="00A4637F" w:rsidRPr="006A3025" w:rsidRDefault="00A4637F" w:rsidP="00A4637F">
            <w:pPr>
              <w:spacing w:line="380" w:lineRule="exact"/>
              <w:ind w:firstLine="54"/>
              <w:jc w:val="thaiDistribute"/>
              <w:rPr>
                <w:rFonts w:ascii="Trebuchet MS" w:hAnsi="Trebuchet MS" w:cs="Arial"/>
                <w:b/>
                <w:bCs/>
                <w:sz w:val="18"/>
                <w:szCs w:val="18"/>
              </w:rPr>
            </w:pPr>
            <w:r w:rsidRPr="006A3025">
              <w:rPr>
                <w:rFonts w:ascii="Trebuchet MS" w:hAnsi="Trebuchet MS" w:cs="Arial"/>
                <w:b/>
                <w:bCs/>
                <w:sz w:val="18"/>
                <w:szCs w:val="18"/>
              </w:rPr>
              <w:t>Credit facilities</w:t>
            </w:r>
          </w:p>
        </w:tc>
        <w:tc>
          <w:tcPr>
            <w:tcW w:w="1384" w:type="dxa"/>
          </w:tcPr>
          <w:p w14:paraId="64128649" w14:textId="77777777" w:rsidR="00A4637F" w:rsidRPr="006A3025" w:rsidRDefault="00A4637F" w:rsidP="004F180F">
            <w:pPr>
              <w:spacing w:line="380" w:lineRule="exact"/>
              <w:ind w:left="51" w:right="90"/>
              <w:jc w:val="center"/>
              <w:rPr>
                <w:rFonts w:ascii="Trebuchet MS" w:hAnsi="Trebuchet MS" w:cs="Arial"/>
                <w:sz w:val="18"/>
                <w:szCs w:val="18"/>
                <w:lang w:eastAsia="en-GB"/>
              </w:rPr>
            </w:pPr>
          </w:p>
        </w:tc>
        <w:tc>
          <w:tcPr>
            <w:tcW w:w="1345" w:type="dxa"/>
            <w:vAlign w:val="center"/>
          </w:tcPr>
          <w:p w14:paraId="35B67CDB" w14:textId="77777777" w:rsidR="00A4637F" w:rsidRPr="006A3025" w:rsidRDefault="00A4637F" w:rsidP="004F180F">
            <w:pPr>
              <w:spacing w:line="380" w:lineRule="exact"/>
              <w:ind w:left="144" w:right="90"/>
              <w:jc w:val="right"/>
              <w:rPr>
                <w:rFonts w:ascii="Trebuchet MS" w:hAnsi="Trebuchet MS" w:cs="Arial"/>
                <w:sz w:val="18"/>
                <w:szCs w:val="18"/>
                <w:lang w:eastAsia="en-GB"/>
              </w:rPr>
            </w:pPr>
          </w:p>
        </w:tc>
        <w:tc>
          <w:tcPr>
            <w:tcW w:w="1332" w:type="dxa"/>
            <w:vAlign w:val="center"/>
          </w:tcPr>
          <w:p w14:paraId="34E0AB56" w14:textId="77777777" w:rsidR="00A4637F" w:rsidRPr="006A3025" w:rsidRDefault="00A4637F" w:rsidP="004F180F">
            <w:pPr>
              <w:spacing w:line="380" w:lineRule="exact"/>
              <w:ind w:left="144" w:right="90"/>
              <w:jc w:val="right"/>
              <w:rPr>
                <w:rFonts w:ascii="Trebuchet MS" w:hAnsi="Trebuchet MS" w:cs="Arial"/>
                <w:sz w:val="18"/>
                <w:szCs w:val="18"/>
                <w:lang w:eastAsia="en-GB"/>
              </w:rPr>
            </w:pPr>
          </w:p>
        </w:tc>
        <w:tc>
          <w:tcPr>
            <w:tcW w:w="1305" w:type="dxa"/>
            <w:vAlign w:val="center"/>
          </w:tcPr>
          <w:p w14:paraId="2A19CA8D" w14:textId="77777777" w:rsidR="00A4637F" w:rsidRPr="006A3025" w:rsidRDefault="00A4637F" w:rsidP="004F180F">
            <w:pPr>
              <w:spacing w:line="380" w:lineRule="exact"/>
              <w:ind w:left="144" w:right="90"/>
              <w:jc w:val="right"/>
              <w:rPr>
                <w:rFonts w:ascii="Trebuchet MS" w:hAnsi="Trebuchet MS" w:cs="Arial"/>
                <w:sz w:val="18"/>
                <w:szCs w:val="18"/>
                <w:lang w:eastAsia="en-GB"/>
              </w:rPr>
            </w:pPr>
          </w:p>
        </w:tc>
      </w:tr>
      <w:tr w:rsidR="00A4637F" w:rsidRPr="00306D97" w14:paraId="63577BB0" w14:textId="77777777" w:rsidTr="00247231">
        <w:trPr>
          <w:trHeight w:val="314"/>
        </w:trPr>
        <w:tc>
          <w:tcPr>
            <w:tcW w:w="3778" w:type="dxa"/>
          </w:tcPr>
          <w:p w14:paraId="07492384" w14:textId="68B74961" w:rsidR="00A4637F" w:rsidRPr="006A3025" w:rsidRDefault="00A4637F" w:rsidP="00A4637F">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guarantee</w:t>
            </w:r>
          </w:p>
        </w:tc>
        <w:tc>
          <w:tcPr>
            <w:tcW w:w="1384" w:type="dxa"/>
          </w:tcPr>
          <w:p w14:paraId="1BE43654" w14:textId="5EAB9B57" w:rsidR="00A4637F" w:rsidRPr="006A3025" w:rsidRDefault="00A4637F" w:rsidP="004F180F">
            <w:pPr>
              <w:spacing w:line="380" w:lineRule="exact"/>
              <w:ind w:left="51" w:right="90"/>
              <w:jc w:val="center"/>
              <w:rPr>
                <w:rFonts w:ascii="Trebuchet MS" w:hAnsi="Trebuchet MS" w:cs="Arial"/>
                <w:sz w:val="18"/>
                <w:szCs w:val="18"/>
                <w:lang w:eastAsia="en-GB"/>
              </w:rPr>
            </w:pPr>
            <w:r w:rsidRPr="006A3025">
              <w:rPr>
                <w:rFonts w:ascii="Trebuchet MS" w:hAnsi="Trebuchet MS" w:cs="Arial"/>
                <w:sz w:val="18"/>
                <w:szCs w:val="18"/>
                <w:lang w:eastAsia="en-GB"/>
              </w:rPr>
              <w:t>Baht</w:t>
            </w:r>
          </w:p>
        </w:tc>
        <w:tc>
          <w:tcPr>
            <w:tcW w:w="1345" w:type="dxa"/>
            <w:vAlign w:val="center"/>
          </w:tcPr>
          <w:p w14:paraId="1D04F0E9" w14:textId="1CFA09F6" w:rsidR="00A4637F" w:rsidRPr="00690FC5" w:rsidRDefault="00A4637F" w:rsidP="004F180F">
            <w:pPr>
              <w:spacing w:line="380" w:lineRule="exact"/>
              <w:ind w:left="144" w:right="90"/>
              <w:jc w:val="right"/>
              <w:rPr>
                <w:rFonts w:ascii="Trebuchet MS" w:hAnsi="Trebuchet MS" w:cs="Arial"/>
                <w:sz w:val="18"/>
                <w:szCs w:val="18"/>
                <w:lang w:eastAsia="en-GB"/>
              </w:rPr>
            </w:pPr>
            <w:r w:rsidRPr="00690FC5">
              <w:rPr>
                <w:rFonts w:ascii="Trebuchet MS" w:hAnsi="Trebuchet MS" w:cs="Arial"/>
                <w:sz w:val="18"/>
                <w:szCs w:val="18"/>
                <w:lang w:eastAsia="en-GB"/>
              </w:rPr>
              <w:t>162,675</w:t>
            </w:r>
          </w:p>
        </w:tc>
        <w:tc>
          <w:tcPr>
            <w:tcW w:w="1332" w:type="dxa"/>
            <w:vAlign w:val="center"/>
          </w:tcPr>
          <w:p w14:paraId="619ADD8E" w14:textId="7B4E9E8D" w:rsidR="00A4637F" w:rsidRPr="00690FC5" w:rsidRDefault="00A4637F" w:rsidP="004F180F">
            <w:pPr>
              <w:spacing w:line="380" w:lineRule="exact"/>
              <w:ind w:right="90"/>
              <w:jc w:val="right"/>
              <w:rPr>
                <w:rFonts w:ascii="Trebuchet MS" w:hAnsi="Trebuchet MS" w:cs="Arial"/>
                <w:sz w:val="18"/>
                <w:szCs w:val="18"/>
                <w:lang w:eastAsia="en-GB"/>
              </w:rPr>
            </w:pPr>
            <w:r w:rsidRPr="00690FC5">
              <w:rPr>
                <w:rFonts w:ascii="Trebuchet MS" w:hAnsi="Trebuchet MS" w:cs="Arial"/>
                <w:sz w:val="18"/>
                <w:szCs w:val="18"/>
                <w:lang w:eastAsia="en-GB"/>
              </w:rPr>
              <w:t>83,845</w:t>
            </w:r>
          </w:p>
        </w:tc>
        <w:tc>
          <w:tcPr>
            <w:tcW w:w="1305" w:type="dxa"/>
            <w:vAlign w:val="center"/>
          </w:tcPr>
          <w:p w14:paraId="0D32724C" w14:textId="02DDB5C7" w:rsidR="00A4637F" w:rsidRPr="00690FC5" w:rsidRDefault="00A4637F" w:rsidP="004F180F">
            <w:pPr>
              <w:spacing w:line="380" w:lineRule="exact"/>
              <w:ind w:right="90"/>
              <w:jc w:val="right"/>
              <w:rPr>
                <w:rFonts w:ascii="Trebuchet MS" w:hAnsi="Trebuchet MS" w:cs="Arial"/>
                <w:sz w:val="18"/>
                <w:szCs w:val="18"/>
                <w:lang w:eastAsia="en-GB"/>
              </w:rPr>
            </w:pPr>
            <w:r w:rsidRPr="00690FC5">
              <w:rPr>
                <w:rFonts w:ascii="Trebuchet MS" w:hAnsi="Trebuchet MS" w:cs="Arial"/>
                <w:sz w:val="18"/>
                <w:szCs w:val="18"/>
                <w:lang w:eastAsia="en-GB"/>
              </w:rPr>
              <w:t>78,830</w:t>
            </w:r>
          </w:p>
        </w:tc>
      </w:tr>
      <w:tr w:rsidR="00A4637F" w:rsidRPr="00306D97" w14:paraId="636D17DC" w14:textId="77777777" w:rsidTr="00247231">
        <w:trPr>
          <w:trHeight w:val="20"/>
        </w:trPr>
        <w:tc>
          <w:tcPr>
            <w:tcW w:w="3778" w:type="dxa"/>
            <w:hideMark/>
          </w:tcPr>
          <w:p w14:paraId="0384FC66" w14:textId="77777777" w:rsidR="00A4637F" w:rsidRPr="006A3025" w:rsidRDefault="00A4637F" w:rsidP="00A4637F">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 xml:space="preserve">Letter of credit, liabilities under </w:t>
            </w:r>
          </w:p>
          <w:p w14:paraId="57E3E4B9" w14:textId="1FD38FBA" w:rsidR="00A4637F" w:rsidRPr="006A3025" w:rsidRDefault="00A4637F" w:rsidP="00A4637F">
            <w:pPr>
              <w:spacing w:line="380" w:lineRule="exact"/>
              <w:ind w:left="283" w:hanging="229"/>
              <w:rPr>
                <w:rFonts w:ascii="Trebuchet MS" w:hAnsi="Trebuchet MS" w:cs="Arial"/>
                <w:sz w:val="18"/>
                <w:szCs w:val="18"/>
                <w:lang w:eastAsia="en-GB"/>
              </w:rPr>
            </w:pPr>
            <w:r w:rsidRPr="006A3025">
              <w:rPr>
                <w:rFonts w:ascii="Trebuchet MS" w:hAnsi="Trebuchet MS" w:cs="Arial"/>
                <w:sz w:val="18"/>
                <w:szCs w:val="18"/>
              </w:rPr>
              <w:t xml:space="preserve">    trust receipts and promissory note</w:t>
            </w:r>
          </w:p>
        </w:tc>
        <w:tc>
          <w:tcPr>
            <w:tcW w:w="1384" w:type="dxa"/>
            <w:hideMark/>
          </w:tcPr>
          <w:p w14:paraId="068CA3D3" w14:textId="77777777" w:rsidR="00A4637F" w:rsidRPr="006A3025" w:rsidRDefault="00A4637F" w:rsidP="00A4637F">
            <w:pPr>
              <w:spacing w:line="380" w:lineRule="exact"/>
              <w:jc w:val="center"/>
              <w:rPr>
                <w:rFonts w:ascii="Trebuchet MS" w:hAnsi="Trebuchet MS" w:cs="Arial"/>
                <w:sz w:val="18"/>
                <w:szCs w:val="18"/>
              </w:rPr>
            </w:pPr>
          </w:p>
          <w:p w14:paraId="5CCA7B6D" w14:textId="095BC3E6" w:rsidR="00A4637F" w:rsidRPr="006A3025" w:rsidRDefault="00A4637F" w:rsidP="00A4637F">
            <w:pPr>
              <w:spacing w:line="380" w:lineRule="exact"/>
              <w:jc w:val="center"/>
              <w:rPr>
                <w:rFonts w:ascii="Trebuchet MS" w:hAnsi="Trebuchet MS" w:cs="Arial"/>
                <w:sz w:val="18"/>
                <w:szCs w:val="18"/>
              </w:rPr>
            </w:pPr>
            <w:r w:rsidRPr="006A3025">
              <w:rPr>
                <w:rFonts w:ascii="Trebuchet MS" w:hAnsi="Trebuchet MS" w:cs="Arial"/>
                <w:sz w:val="18"/>
                <w:szCs w:val="18"/>
              </w:rPr>
              <w:t>Baht</w:t>
            </w:r>
          </w:p>
        </w:tc>
        <w:tc>
          <w:tcPr>
            <w:tcW w:w="1345" w:type="dxa"/>
            <w:vAlign w:val="bottom"/>
          </w:tcPr>
          <w:p w14:paraId="5EEDE5DA" w14:textId="09C57F67" w:rsidR="00A4637F" w:rsidRPr="00B454E6" w:rsidRDefault="00A4637F" w:rsidP="00A4637F">
            <w:pPr>
              <w:spacing w:line="380" w:lineRule="exact"/>
              <w:ind w:right="90"/>
              <w:jc w:val="right"/>
              <w:rPr>
                <w:rFonts w:ascii="Trebuchet MS" w:hAnsi="Trebuchet MS" w:cs="Arial"/>
                <w:sz w:val="18"/>
                <w:szCs w:val="18"/>
                <w:lang w:eastAsia="en-GB"/>
              </w:rPr>
            </w:pPr>
            <w:r w:rsidRPr="00B454E6">
              <w:rPr>
                <w:rFonts w:ascii="Trebuchet MS" w:hAnsi="Trebuchet MS" w:cs="Arial"/>
                <w:sz w:val="18"/>
                <w:szCs w:val="18"/>
                <w:lang w:eastAsia="en-GB"/>
              </w:rPr>
              <w:t>45,000</w:t>
            </w:r>
          </w:p>
        </w:tc>
        <w:tc>
          <w:tcPr>
            <w:tcW w:w="1332" w:type="dxa"/>
            <w:vAlign w:val="bottom"/>
          </w:tcPr>
          <w:p w14:paraId="6797D38E" w14:textId="572EC9D6" w:rsidR="00A4637F" w:rsidRPr="00B454E6" w:rsidRDefault="00A4637F" w:rsidP="00A4637F">
            <w:pPr>
              <w:spacing w:line="380" w:lineRule="exact"/>
              <w:ind w:right="90"/>
              <w:jc w:val="right"/>
              <w:rPr>
                <w:rFonts w:ascii="Trebuchet MS" w:hAnsi="Trebuchet MS" w:cs="Arial"/>
                <w:sz w:val="18"/>
                <w:szCs w:val="18"/>
                <w:lang w:eastAsia="en-GB"/>
              </w:rPr>
            </w:pPr>
            <w:r w:rsidRPr="00B454E6">
              <w:rPr>
                <w:rFonts w:ascii="Trebuchet MS" w:hAnsi="Trebuchet MS" w:cs="Arial"/>
                <w:sz w:val="18"/>
                <w:szCs w:val="18"/>
                <w:lang w:eastAsia="en-GB"/>
              </w:rPr>
              <w:t>16,085</w:t>
            </w:r>
          </w:p>
        </w:tc>
        <w:tc>
          <w:tcPr>
            <w:tcW w:w="1305" w:type="dxa"/>
            <w:vAlign w:val="bottom"/>
          </w:tcPr>
          <w:p w14:paraId="469BD5FD" w14:textId="345B378C" w:rsidR="00A4637F" w:rsidRPr="00B454E6" w:rsidRDefault="00A4637F" w:rsidP="00A463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sidRPr="00B454E6">
              <w:rPr>
                <w:rFonts w:ascii="Trebuchet MS" w:hAnsi="Trebuchet MS" w:cs="Arial"/>
                <w:sz w:val="18"/>
                <w:szCs w:val="18"/>
                <w:lang w:eastAsia="en-GB"/>
              </w:rPr>
              <w:t>28,915</w:t>
            </w:r>
          </w:p>
        </w:tc>
      </w:tr>
    </w:tbl>
    <w:p w14:paraId="24D21D12" w14:textId="77777777" w:rsidR="00EC4294"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656D2FA3" w14:textId="401C29AC" w:rsidR="00EC4294" w:rsidRDefault="00AE36F3" w:rsidP="00EC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pacing w:val="-2"/>
          <w:sz w:val="18"/>
          <w:szCs w:val="18"/>
          <w:lang w:val="en-GB"/>
        </w:rPr>
      </w:pPr>
      <w:r w:rsidRPr="00056270">
        <w:rPr>
          <w:rFonts w:ascii="Trebuchet MS" w:hAnsi="Trebuchet MS" w:cs="Arial"/>
          <w:spacing w:val="-2"/>
          <w:sz w:val="18"/>
          <w:szCs w:val="18"/>
          <w:lang w:val="en-GB"/>
        </w:rPr>
        <w:t xml:space="preserve">The credit </w:t>
      </w:r>
      <w:r w:rsidR="00D25A9C" w:rsidRPr="00014C42">
        <w:rPr>
          <w:rFonts w:ascii="Trebuchet MS" w:hAnsi="Trebuchet MS" w:cs="Arial"/>
          <w:spacing w:val="-2"/>
          <w:sz w:val="18"/>
          <w:szCs w:val="18"/>
          <w:lang w:val="en-GB"/>
        </w:rPr>
        <w:t xml:space="preserve">facilities from </w:t>
      </w:r>
      <w:r w:rsidR="00EC3314" w:rsidRPr="00014C42">
        <w:rPr>
          <w:rFonts w:ascii="Trebuchet MS" w:hAnsi="Trebuchet MS" w:cs="Arial"/>
          <w:spacing w:val="-2"/>
          <w:sz w:val="18"/>
          <w:szCs w:val="18"/>
          <w:lang w:val="en-GB"/>
        </w:rPr>
        <w:t xml:space="preserve">the </w:t>
      </w:r>
      <w:r w:rsidR="00D25A9C" w:rsidRPr="00014C42">
        <w:rPr>
          <w:rFonts w:ascii="Trebuchet MS" w:hAnsi="Trebuchet MS" w:cs="Arial"/>
          <w:spacing w:val="-2"/>
          <w:sz w:val="18"/>
          <w:szCs w:val="18"/>
          <w:lang w:val="en-GB"/>
        </w:rPr>
        <w:t xml:space="preserve">financial institution </w:t>
      </w:r>
      <w:r w:rsidR="00EC3314" w:rsidRPr="00014C42">
        <w:rPr>
          <w:rFonts w:ascii="Trebuchet MS" w:hAnsi="Trebuchet MS" w:cs="Arial"/>
          <w:spacing w:val="-2"/>
          <w:sz w:val="18"/>
          <w:szCs w:val="18"/>
          <w:lang w:val="en-GB"/>
        </w:rPr>
        <w:t>are secured</w:t>
      </w:r>
      <w:r w:rsidR="00D25A9C" w:rsidRPr="00014C42">
        <w:rPr>
          <w:rFonts w:ascii="Trebuchet MS" w:hAnsi="Trebuchet MS" w:cs="Arial"/>
          <w:spacing w:val="-2"/>
          <w:sz w:val="18"/>
          <w:szCs w:val="18"/>
          <w:lang w:val="en-GB"/>
        </w:rPr>
        <w:t xml:space="preserve"> by </w:t>
      </w:r>
      <w:r w:rsidR="00EC3314" w:rsidRPr="00014C42">
        <w:rPr>
          <w:rFonts w:ascii="Trebuchet MS" w:hAnsi="Trebuchet MS" w:cs="Arial"/>
          <w:spacing w:val="-2"/>
          <w:sz w:val="18"/>
          <w:szCs w:val="18"/>
          <w:lang w:val="en-GB"/>
        </w:rPr>
        <w:t>savings accounts</w:t>
      </w:r>
      <w:r w:rsidR="00DD2DB3" w:rsidRPr="00014C42">
        <w:rPr>
          <w:rFonts w:ascii="Trebuchet MS" w:hAnsi="Trebuchet MS" w:cs="Arial"/>
          <w:spacing w:val="-2"/>
          <w:sz w:val="18"/>
          <w:szCs w:val="18"/>
          <w:lang w:val="en-GB"/>
        </w:rPr>
        <w:t xml:space="preserve"> with </w:t>
      </w:r>
      <w:r w:rsidR="00EC3314" w:rsidRPr="00014C42">
        <w:rPr>
          <w:rFonts w:ascii="Trebuchet MS" w:hAnsi="Trebuchet MS" w:cs="Arial"/>
          <w:spacing w:val="-2"/>
          <w:sz w:val="18"/>
          <w:szCs w:val="18"/>
          <w:lang w:val="en-GB"/>
        </w:rPr>
        <w:t xml:space="preserve">the </w:t>
      </w:r>
      <w:r w:rsidR="00DD2DB3" w:rsidRPr="00014C42">
        <w:rPr>
          <w:rFonts w:ascii="Trebuchet MS" w:hAnsi="Trebuchet MS" w:cs="Arial"/>
          <w:spacing w:val="-2"/>
          <w:sz w:val="18"/>
          <w:szCs w:val="18"/>
          <w:lang w:val="en-GB"/>
        </w:rPr>
        <w:t>financial institution</w:t>
      </w:r>
      <w:r w:rsidR="00DD2DB3">
        <w:rPr>
          <w:rFonts w:ascii="Trebuchet MS" w:hAnsi="Trebuchet MS" w:cs="Arial"/>
          <w:spacing w:val="-2"/>
          <w:sz w:val="18"/>
          <w:szCs w:val="18"/>
        </w:rPr>
        <w:t xml:space="preserve"> </w:t>
      </w:r>
      <w:r w:rsidR="00FE26AA">
        <w:rPr>
          <w:rFonts w:ascii="Trebuchet MS" w:hAnsi="Trebuchet MS" w:cs="Arial"/>
          <w:spacing w:val="-2"/>
          <w:sz w:val="18"/>
          <w:szCs w:val="18"/>
        </w:rPr>
        <w:t>of the Company and subsidi</w:t>
      </w:r>
      <w:r w:rsidR="00DF03CB">
        <w:rPr>
          <w:rFonts w:ascii="Trebuchet MS" w:hAnsi="Trebuchet MS" w:cs="Arial"/>
          <w:spacing w:val="-2"/>
          <w:sz w:val="18"/>
          <w:szCs w:val="18"/>
        </w:rPr>
        <w:t>ary</w:t>
      </w:r>
      <w:r w:rsidR="00DD2DB3" w:rsidRPr="00014C42">
        <w:rPr>
          <w:rFonts w:ascii="Trebuchet MS" w:hAnsi="Trebuchet MS" w:cs="Arial"/>
          <w:spacing w:val="-2"/>
          <w:sz w:val="18"/>
          <w:szCs w:val="18"/>
          <w:lang w:val="en-GB"/>
        </w:rPr>
        <w:t xml:space="preserve"> </w:t>
      </w:r>
      <w:r w:rsidR="00EC3314" w:rsidRPr="00014C42">
        <w:rPr>
          <w:rFonts w:ascii="Trebuchet MS" w:hAnsi="Trebuchet MS" w:cs="Arial"/>
          <w:spacing w:val="-2"/>
          <w:sz w:val="18"/>
          <w:szCs w:val="18"/>
          <w:lang w:val="en-GB"/>
        </w:rPr>
        <w:t>amounting to Baht</w:t>
      </w:r>
      <w:r w:rsidR="00175E77" w:rsidRPr="00014C42">
        <w:rPr>
          <w:rFonts w:ascii="Trebuchet MS" w:hAnsi="Trebuchet MS" w:cs="Arial"/>
          <w:spacing w:val="-2"/>
          <w:sz w:val="18"/>
          <w:szCs w:val="18"/>
          <w:lang w:val="en-GB"/>
        </w:rPr>
        <w:t xml:space="preserve"> 63.91</w:t>
      </w:r>
      <w:r w:rsidR="000237CA" w:rsidRPr="00014C42">
        <w:rPr>
          <w:rFonts w:ascii="Trebuchet MS" w:hAnsi="Trebuchet MS" w:cs="Arial"/>
          <w:spacing w:val="-2"/>
          <w:sz w:val="18"/>
          <w:szCs w:val="18"/>
          <w:lang w:val="en-GB"/>
        </w:rPr>
        <w:t xml:space="preserve"> </w:t>
      </w:r>
      <w:r w:rsidR="00EC3314" w:rsidRPr="00014C42">
        <w:rPr>
          <w:rFonts w:ascii="Trebuchet MS" w:hAnsi="Trebuchet MS" w:cs="Arial"/>
          <w:spacing w:val="-2"/>
          <w:sz w:val="18"/>
          <w:szCs w:val="18"/>
          <w:lang w:val="en-GB"/>
        </w:rPr>
        <w:t>million and</w:t>
      </w:r>
      <w:r w:rsidR="00DD2DB3" w:rsidRPr="00014C42">
        <w:rPr>
          <w:rFonts w:ascii="Trebuchet MS" w:hAnsi="Trebuchet MS" w:cs="Arial"/>
          <w:spacing w:val="-2"/>
          <w:sz w:val="18"/>
          <w:szCs w:val="18"/>
          <w:lang w:val="en-GB"/>
        </w:rPr>
        <w:t xml:space="preserve"> Baht</w:t>
      </w:r>
      <w:r w:rsidR="00175E77" w:rsidRPr="00014C42">
        <w:rPr>
          <w:rFonts w:ascii="Trebuchet MS" w:hAnsi="Trebuchet MS" w:cs="Arial"/>
          <w:spacing w:val="-2"/>
          <w:sz w:val="18"/>
          <w:szCs w:val="18"/>
          <w:lang w:val="en-GB"/>
        </w:rPr>
        <w:t xml:space="preserve"> 4.</w:t>
      </w:r>
      <w:r w:rsidR="00680854">
        <w:rPr>
          <w:rFonts w:ascii="Trebuchet MS" w:hAnsi="Trebuchet MS" w:cs="Arial"/>
          <w:spacing w:val="-2"/>
          <w:sz w:val="18"/>
          <w:szCs w:val="18"/>
          <w:lang w:val="en-GB"/>
        </w:rPr>
        <w:t>26</w:t>
      </w:r>
      <w:r w:rsidR="00056270" w:rsidRPr="00014C42">
        <w:rPr>
          <w:rFonts w:ascii="Trebuchet MS" w:hAnsi="Trebuchet MS" w:cs="Arial"/>
          <w:spacing w:val="-2"/>
          <w:sz w:val="18"/>
          <w:szCs w:val="18"/>
          <w:lang w:val="en-GB"/>
        </w:rPr>
        <w:t xml:space="preserve"> </w:t>
      </w:r>
      <w:r w:rsidR="00DD2DB3" w:rsidRPr="00014C42">
        <w:rPr>
          <w:rFonts w:ascii="Trebuchet MS" w:hAnsi="Trebuchet MS" w:cs="Arial"/>
          <w:spacing w:val="-2"/>
          <w:sz w:val="18"/>
          <w:szCs w:val="18"/>
          <w:lang w:val="en-GB"/>
        </w:rPr>
        <w:t>million</w:t>
      </w:r>
      <w:r w:rsidR="00EC3314" w:rsidRPr="00056270">
        <w:rPr>
          <w:rFonts w:ascii="Trebuchet MS" w:hAnsi="Trebuchet MS" w:cs="Arial"/>
          <w:spacing w:val="-2"/>
          <w:sz w:val="18"/>
          <w:szCs w:val="18"/>
          <w:lang w:val="en-GB"/>
        </w:rPr>
        <w:t>, respectively</w:t>
      </w:r>
      <w:r w:rsidR="00E557A9" w:rsidRPr="00056270">
        <w:rPr>
          <w:rFonts w:ascii="Trebuchet MS" w:hAnsi="Trebuchet MS" w:cs="Arial"/>
          <w:spacing w:val="-2"/>
          <w:sz w:val="18"/>
          <w:szCs w:val="18"/>
          <w:lang w:val="en-GB"/>
        </w:rPr>
        <w:t xml:space="preserve"> (</w:t>
      </w:r>
      <w:r w:rsidR="00205B7E" w:rsidRPr="00056270">
        <w:rPr>
          <w:rFonts w:ascii="Trebuchet MS" w:hAnsi="Trebuchet MS" w:cs="Arial"/>
          <w:spacing w:val="-2"/>
          <w:sz w:val="18"/>
          <w:szCs w:val="18"/>
          <w:lang w:val="en-GB"/>
        </w:rPr>
        <w:t>31 December 2025</w:t>
      </w:r>
      <w:r w:rsidR="00E557A9" w:rsidRPr="00056270">
        <w:rPr>
          <w:rFonts w:ascii="Trebuchet MS" w:hAnsi="Trebuchet MS" w:cs="Arial"/>
          <w:spacing w:val="-2"/>
          <w:sz w:val="18"/>
          <w:szCs w:val="18"/>
          <w:lang w:val="en-GB"/>
        </w:rPr>
        <w:t xml:space="preserve">: </w:t>
      </w:r>
      <w:r w:rsidR="0030026C" w:rsidRPr="00056270">
        <w:rPr>
          <w:rFonts w:ascii="Trebuchet MS" w:hAnsi="Trebuchet MS" w:cs="Arial"/>
          <w:spacing w:val="-2"/>
          <w:sz w:val="18"/>
          <w:szCs w:val="18"/>
          <w:lang w:val="en-GB"/>
        </w:rPr>
        <w:t>Baht 72.85 million and Baht 3.14 million</w:t>
      </w:r>
      <w:r w:rsidR="00364BE9">
        <w:rPr>
          <w:rFonts w:ascii="Trebuchet MS" w:hAnsi="Trebuchet MS" w:cs="Arial"/>
          <w:spacing w:val="-2"/>
          <w:sz w:val="18"/>
          <w:szCs w:val="18"/>
          <w:lang w:val="en-GB"/>
        </w:rPr>
        <w:t>,</w:t>
      </w:r>
      <w:r w:rsidR="00364BE9" w:rsidRPr="00056270">
        <w:rPr>
          <w:rFonts w:ascii="Trebuchet MS" w:hAnsi="Trebuchet MS" w:cs="Arial"/>
          <w:spacing w:val="-2"/>
          <w:sz w:val="18"/>
          <w:szCs w:val="18"/>
          <w:lang w:val="en-GB"/>
        </w:rPr>
        <w:t xml:space="preserve"> respectively</w:t>
      </w:r>
      <w:r w:rsidR="00EC3314" w:rsidRPr="00056270">
        <w:rPr>
          <w:rFonts w:ascii="Trebuchet MS" w:hAnsi="Trebuchet MS" w:cs="Arial"/>
          <w:spacing w:val="-2"/>
          <w:sz w:val="18"/>
          <w:szCs w:val="18"/>
          <w:lang w:val="en-GB"/>
        </w:rPr>
        <w:t>).</w:t>
      </w:r>
    </w:p>
    <w:p w14:paraId="44951B96" w14:textId="77777777" w:rsidR="006C7F09" w:rsidRDefault="006C7F09" w:rsidP="00EC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pacing w:val="-2"/>
          <w:sz w:val="18"/>
          <w:szCs w:val="18"/>
          <w:lang w:val="en-GB"/>
        </w:rPr>
      </w:pPr>
    </w:p>
    <w:p w14:paraId="5C784BAE" w14:textId="3EECD017" w:rsidR="00413D11" w:rsidRPr="00076B1D" w:rsidRDefault="00E62218" w:rsidP="0005631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sidRPr="00076B1D">
        <w:rPr>
          <w:rFonts w:ascii="Trebuchet MS" w:hAnsi="Trebuchet MS" w:cs="Arial"/>
          <w:b/>
          <w:bCs/>
          <w:sz w:val="18"/>
          <w:szCs w:val="18"/>
          <w:lang w:val="en-GB"/>
        </w:rPr>
        <w:t>A</w:t>
      </w:r>
      <w:r w:rsidR="007A3AF8" w:rsidRPr="00076B1D">
        <w:rPr>
          <w:rFonts w:ascii="Trebuchet MS" w:hAnsi="Trebuchet MS" w:cs="Arial"/>
          <w:b/>
          <w:bCs/>
          <w:sz w:val="18"/>
          <w:szCs w:val="18"/>
          <w:lang w:val="en-GB"/>
        </w:rPr>
        <w:t>MOUNT</w:t>
      </w:r>
      <w:r w:rsidR="009A2418" w:rsidRPr="00076B1D">
        <w:rPr>
          <w:rFonts w:ascii="Trebuchet MS" w:hAnsi="Trebuchet MS" w:cs="Arial"/>
          <w:b/>
          <w:bCs/>
          <w:sz w:val="18"/>
          <w:szCs w:val="18"/>
          <w:lang w:val="en-GB"/>
        </w:rPr>
        <w:t xml:space="preserve"> DUE FROM</w:t>
      </w:r>
      <w:r w:rsidR="00D5217F" w:rsidRPr="00076B1D">
        <w:rPr>
          <w:rFonts w:ascii="Trebuchet MS" w:hAnsi="Trebuchet MS" w:cs="Arial"/>
          <w:b/>
          <w:bCs/>
          <w:sz w:val="18"/>
          <w:szCs w:val="18"/>
          <w:lang w:val="en-GB"/>
        </w:rPr>
        <w:t xml:space="preserve"> THE LEGAL EX</w:t>
      </w:r>
      <w:r w:rsidR="00366EA3" w:rsidRPr="00076B1D">
        <w:rPr>
          <w:rFonts w:ascii="Trebuchet MS" w:hAnsi="Trebuchet MS" w:cs="Arial"/>
          <w:b/>
          <w:bCs/>
          <w:sz w:val="18"/>
          <w:szCs w:val="18"/>
          <w:lang w:val="en-GB"/>
        </w:rPr>
        <w:t>E</w:t>
      </w:r>
      <w:r w:rsidR="00463DF9" w:rsidRPr="00076B1D">
        <w:rPr>
          <w:rFonts w:ascii="Trebuchet MS" w:hAnsi="Trebuchet MS" w:cs="Arial"/>
          <w:b/>
          <w:bCs/>
          <w:sz w:val="18"/>
          <w:szCs w:val="18"/>
          <w:lang w:val="en-GB"/>
        </w:rPr>
        <w:t>CUTION DEPARTMENT</w:t>
      </w:r>
    </w:p>
    <w:p w14:paraId="67412510" w14:textId="77777777" w:rsidR="00413D11" w:rsidRPr="00076B1D" w:rsidRDefault="00413D11" w:rsidP="0015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p>
    <w:p w14:paraId="543D8C7C" w14:textId="0EB5A3B9" w:rsidR="00A60A7E" w:rsidRDefault="00326892" w:rsidP="004C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Pr>
          <w:rFonts w:ascii="Trebuchet MS" w:hAnsi="Trebuchet MS" w:cstheme="minorBidi"/>
          <w:sz w:val="18"/>
          <w:szCs w:val="18"/>
          <w:lang w:eastAsia="zh-CN"/>
        </w:rPr>
        <w:t>In the y</w:t>
      </w:r>
      <w:r w:rsidR="00383E5E">
        <w:rPr>
          <w:rFonts w:ascii="Trebuchet MS" w:hAnsi="Trebuchet MS" w:cstheme="minorBidi"/>
          <w:sz w:val="18"/>
          <w:szCs w:val="18"/>
          <w:lang w:eastAsia="zh-CN"/>
        </w:rPr>
        <w:t xml:space="preserve">ear </w:t>
      </w:r>
      <w:r w:rsidR="00133131">
        <w:rPr>
          <w:rFonts w:ascii="Trebuchet MS" w:hAnsi="Trebuchet MS" w:cstheme="minorBidi"/>
          <w:sz w:val="18"/>
          <w:szCs w:val="18"/>
          <w:lang w:eastAsia="zh-CN"/>
        </w:rPr>
        <w:t xml:space="preserve">2017, </w:t>
      </w:r>
      <w:r w:rsidR="001521C6" w:rsidRPr="00306D97">
        <w:rPr>
          <w:rFonts w:ascii="Trebuchet MS" w:hAnsi="Trebuchet MS"/>
          <w:sz w:val="18"/>
          <w:szCs w:val="18"/>
          <w:lang w:eastAsia="zh-CN"/>
        </w:rPr>
        <w:t>the Company was sued as a co-defendant along with 5 other parties in a Civil lawsuit regarding the share sale and purchase of shares in a subsidiary.  The plaintiff requested the Court to issue a judgment or order declaring to void the sale and purchase share agreement and demanded the Company to repay the amount with interest up to the date of filling</w:t>
      </w:r>
      <w:r w:rsidR="00FE0BD5">
        <w:rPr>
          <w:rFonts w:ascii="Trebuchet MS" w:hAnsi="Trebuchet MS"/>
          <w:sz w:val="18"/>
          <w:szCs w:val="18"/>
          <w:lang w:eastAsia="zh-CN"/>
        </w:rPr>
        <w:t xml:space="preserve"> </w:t>
      </w:r>
      <w:r w:rsidR="001521C6" w:rsidRPr="00306D97">
        <w:rPr>
          <w:rFonts w:ascii="Trebuchet MS" w:hAnsi="Trebuchet MS"/>
          <w:sz w:val="18"/>
          <w:szCs w:val="18"/>
          <w:lang w:eastAsia="zh-CN"/>
        </w:rPr>
        <w:t xml:space="preserve">to the plaintiff. </w:t>
      </w:r>
      <w:r w:rsidR="00A60A7E" w:rsidRPr="00915825">
        <w:rPr>
          <w:rFonts w:ascii="Trebuchet MS" w:hAnsi="Trebuchet MS" w:cstheme="minorBidi"/>
          <w:sz w:val="18"/>
          <w:szCs w:val="18"/>
          <w:lang w:eastAsia="zh-CN"/>
        </w:rPr>
        <w:t>On 24 February 2025, the Supreme Court reversed the previous judgments and dismissed the plaintiff’s case regarding the share sale and purchase agreement, rendering the judgment final. As a result, the Company won the case and is not required to refund any amount to the plaintiff.</w:t>
      </w:r>
    </w:p>
    <w:p w14:paraId="12B61D2F" w14:textId="77777777" w:rsidR="00915825" w:rsidRDefault="00915825" w:rsidP="00A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56B338A7" w14:textId="1E92CE6E" w:rsidR="00810B12" w:rsidRDefault="00810B12" w:rsidP="000D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Pr>
          <w:rFonts w:ascii="Trebuchet MS" w:hAnsi="Trebuchet MS" w:cstheme="minorBidi"/>
          <w:sz w:val="18"/>
          <w:szCs w:val="18"/>
          <w:lang w:eastAsia="zh-CN"/>
        </w:rPr>
        <w:t>T</w:t>
      </w:r>
      <w:r w:rsidRPr="00FF1F9A">
        <w:rPr>
          <w:rFonts w:ascii="Trebuchet MS" w:hAnsi="Trebuchet MS" w:cstheme="minorBidi"/>
          <w:sz w:val="18"/>
          <w:szCs w:val="18"/>
          <w:lang w:eastAsia="zh-CN"/>
        </w:rPr>
        <w:t>he Company has</w:t>
      </w:r>
      <w:r w:rsidR="00A36FBB">
        <w:rPr>
          <w:rFonts w:ascii="Trebuchet MS" w:hAnsi="Trebuchet MS" w:cstheme="minorBidi"/>
          <w:sz w:val="18"/>
          <w:szCs w:val="18"/>
          <w:lang w:eastAsia="zh-CN"/>
        </w:rPr>
        <w:t xml:space="preserve"> previous</w:t>
      </w:r>
      <w:r w:rsidR="00427307">
        <w:rPr>
          <w:rFonts w:ascii="Trebuchet MS" w:hAnsi="Trebuchet MS" w:cstheme="minorBidi"/>
          <w:sz w:val="18"/>
          <w:szCs w:val="18"/>
          <w:lang w:eastAsia="zh-CN"/>
        </w:rPr>
        <w:t>ly</w:t>
      </w:r>
      <w:r w:rsidR="00A36FBB">
        <w:rPr>
          <w:rFonts w:ascii="Trebuchet MS" w:hAnsi="Trebuchet MS" w:cstheme="minorBidi"/>
          <w:sz w:val="18"/>
          <w:szCs w:val="18"/>
          <w:lang w:eastAsia="zh-CN"/>
        </w:rPr>
        <w:t xml:space="preserve"> been</w:t>
      </w:r>
      <w:r w:rsidR="00247C00">
        <w:rPr>
          <w:rFonts w:ascii="Trebuchet MS" w:hAnsi="Trebuchet MS" w:cstheme="minorBidi"/>
          <w:sz w:val="18"/>
          <w:szCs w:val="18"/>
          <w:lang w:eastAsia="zh-CN"/>
        </w:rPr>
        <w:t xml:space="preserve"> subject to a bank deposit seizure by </w:t>
      </w:r>
      <w:r w:rsidRPr="00FF1F9A">
        <w:rPr>
          <w:rFonts w:ascii="Trebuchet MS" w:hAnsi="Trebuchet MS" w:cstheme="minorBidi"/>
          <w:sz w:val="18"/>
          <w:szCs w:val="18"/>
          <w:lang w:eastAsia="zh-CN"/>
        </w:rPr>
        <w:t xml:space="preserve">the Legal Execution Department for the </w:t>
      </w:r>
      <w:proofErr w:type="gramStart"/>
      <w:r w:rsidRPr="00FF1F9A">
        <w:rPr>
          <w:rFonts w:ascii="Trebuchet MS" w:hAnsi="Trebuchet MS" w:cstheme="minorBidi"/>
          <w:sz w:val="18"/>
          <w:szCs w:val="18"/>
          <w:lang w:eastAsia="zh-CN"/>
        </w:rPr>
        <w:t>aforementioned sales</w:t>
      </w:r>
      <w:proofErr w:type="gramEnd"/>
      <w:r w:rsidRPr="00FF1F9A">
        <w:rPr>
          <w:rFonts w:ascii="Trebuchet MS" w:hAnsi="Trebuchet MS" w:cstheme="minorBidi"/>
          <w:sz w:val="18"/>
          <w:szCs w:val="18"/>
          <w:lang w:eastAsia="zh-CN"/>
        </w:rPr>
        <w:t xml:space="preserve"> and purchase share case</w:t>
      </w:r>
      <w:r w:rsidR="00B11894">
        <w:rPr>
          <w:rFonts w:ascii="Trebuchet MS" w:hAnsi="Trebuchet MS" w:cstheme="minorBidi"/>
          <w:sz w:val="18"/>
          <w:szCs w:val="18"/>
          <w:lang w:eastAsia="zh-CN"/>
        </w:rPr>
        <w:t xml:space="preserve"> </w:t>
      </w:r>
      <w:r w:rsidR="00247C00">
        <w:rPr>
          <w:rFonts w:ascii="Trebuchet MS" w:hAnsi="Trebuchet MS" w:cstheme="minorBidi"/>
          <w:sz w:val="18"/>
          <w:szCs w:val="18"/>
          <w:lang w:eastAsia="zh-CN"/>
        </w:rPr>
        <w:t>totaling</w:t>
      </w:r>
      <w:r w:rsidR="00B11894">
        <w:rPr>
          <w:rFonts w:ascii="Trebuchet MS" w:hAnsi="Trebuchet MS" w:cstheme="minorBidi"/>
          <w:sz w:val="18"/>
          <w:szCs w:val="18"/>
          <w:lang w:eastAsia="zh-CN"/>
        </w:rPr>
        <w:t xml:space="preserve"> Baht 121.97 million</w:t>
      </w:r>
      <w:r w:rsidRPr="00FF1F9A">
        <w:rPr>
          <w:rFonts w:ascii="Trebuchet MS" w:hAnsi="Trebuchet MS" w:cstheme="minorBidi"/>
          <w:sz w:val="18"/>
          <w:szCs w:val="18"/>
          <w:lang w:eastAsia="zh-CN"/>
        </w:rPr>
        <w:t xml:space="preserve">. </w:t>
      </w:r>
      <w:r w:rsidR="002A5984">
        <w:rPr>
          <w:rFonts w:ascii="Trebuchet MS" w:hAnsi="Trebuchet MS" w:cstheme="minorBidi"/>
          <w:sz w:val="18"/>
          <w:szCs w:val="18"/>
          <w:lang w:eastAsia="zh-CN"/>
        </w:rPr>
        <w:t xml:space="preserve">Subsequently, </w:t>
      </w:r>
      <w:r w:rsidRPr="00FF1F9A">
        <w:rPr>
          <w:rFonts w:ascii="Trebuchet MS" w:hAnsi="Trebuchet MS" w:cstheme="minorBidi"/>
          <w:sz w:val="18"/>
          <w:szCs w:val="18"/>
          <w:lang w:eastAsia="zh-CN"/>
        </w:rPr>
        <w:t>the Supreme Court’s final judgement in favor of the Company, the Company is filling a petition with the Legal Execution Department to request the refund of such amount</w:t>
      </w:r>
      <w:r w:rsidR="004F5E60">
        <w:rPr>
          <w:rFonts w:ascii="Trebuchet MS" w:hAnsi="Trebuchet MS" w:cstheme="minorBidi"/>
          <w:sz w:val="18"/>
          <w:szCs w:val="18"/>
          <w:lang w:eastAsia="zh-CN"/>
        </w:rPr>
        <w:t xml:space="preserve"> and has already received of Baht </w:t>
      </w:r>
      <w:r w:rsidR="003150B5">
        <w:rPr>
          <w:rFonts w:ascii="Trebuchet MS" w:hAnsi="Trebuchet MS" w:cstheme="minorBidi"/>
          <w:sz w:val="18"/>
          <w:szCs w:val="18"/>
          <w:lang w:eastAsia="zh-CN"/>
        </w:rPr>
        <w:t>119.52 million</w:t>
      </w:r>
      <w:r w:rsidRPr="00FF1F9A">
        <w:rPr>
          <w:rFonts w:ascii="Trebuchet MS" w:hAnsi="Trebuchet MS" w:cstheme="minorBidi"/>
          <w:sz w:val="18"/>
          <w:szCs w:val="18"/>
          <w:lang w:eastAsia="zh-CN"/>
        </w:rPr>
        <w:t xml:space="preserve">. </w:t>
      </w:r>
      <w:r w:rsidR="003150B5">
        <w:rPr>
          <w:rFonts w:ascii="Trebuchet MS" w:hAnsi="Trebuchet MS" w:cstheme="minorBidi"/>
          <w:sz w:val="18"/>
          <w:szCs w:val="18"/>
          <w:lang w:eastAsia="zh-CN"/>
        </w:rPr>
        <w:t xml:space="preserve">As </w:t>
      </w:r>
      <w:proofErr w:type="gramStart"/>
      <w:r w:rsidR="00E57DB3">
        <w:rPr>
          <w:rFonts w:ascii="Trebuchet MS" w:hAnsi="Trebuchet MS" w:cstheme="minorBidi"/>
          <w:sz w:val="18"/>
          <w:szCs w:val="18"/>
          <w:lang w:eastAsia="zh-CN"/>
        </w:rPr>
        <w:t>at</w:t>
      </w:r>
      <w:proofErr w:type="gramEnd"/>
      <w:r w:rsidR="003150B5">
        <w:rPr>
          <w:rFonts w:ascii="Trebuchet MS" w:hAnsi="Trebuchet MS" w:cstheme="minorBidi"/>
          <w:sz w:val="18"/>
          <w:szCs w:val="18"/>
          <w:lang w:eastAsia="zh-CN"/>
        </w:rPr>
        <w:t xml:space="preserve"> 31 March 2026, the remaining balance of Baht 2.</w:t>
      </w:r>
      <w:r w:rsidR="00C054B8">
        <w:rPr>
          <w:rFonts w:ascii="Trebuchet MS" w:hAnsi="Trebuchet MS" w:cstheme="minorBidi"/>
          <w:sz w:val="18"/>
          <w:szCs w:val="18"/>
          <w:lang w:eastAsia="zh-CN"/>
        </w:rPr>
        <w:t>45 million is still in the process of being followed up for reimbursement</w:t>
      </w:r>
    </w:p>
    <w:p w14:paraId="4DDBC7CE" w14:textId="77777777" w:rsidR="00427307" w:rsidRDefault="00427307" w:rsidP="000D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58436197" w14:textId="77777777" w:rsidR="00A60A7E" w:rsidRDefault="00A60A7E" w:rsidP="00A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915825">
        <w:rPr>
          <w:rFonts w:ascii="Trebuchet MS" w:hAnsi="Trebuchet MS" w:cstheme="minorBidi"/>
          <w:sz w:val="18"/>
          <w:szCs w:val="18"/>
          <w:lang w:eastAsia="zh-CN"/>
        </w:rPr>
        <w:t>The Company has taken legal action against the plaintiff through civil proceedings to claim damages and criminal proceedings to impose criminal penalties on the plaintiff. However, the Court of Appeal in the civil case dismissed the Company’s claims, and the case became final following the Supreme Court’s order dated 29 September 2025 refusing to accept the Company’s petition for appeal. For the criminal case, the Court of First Instance dismissed the Company’s claims, and the case is currently under consideration by the Court of Appeal. The Company believes that it will ultimately prevail in the case.</w:t>
      </w:r>
    </w:p>
    <w:p w14:paraId="5F26EDD0" w14:textId="647F3680" w:rsidR="00276007" w:rsidRDefault="00276007" w:rsidP="0091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highlight w:val="cyan"/>
          <w:lang w:eastAsia="zh-CN"/>
        </w:rPr>
      </w:pPr>
      <w:r>
        <w:rPr>
          <w:rFonts w:ascii="Trebuchet MS" w:hAnsi="Trebuchet MS" w:cstheme="minorBidi"/>
          <w:sz w:val="18"/>
          <w:szCs w:val="18"/>
          <w:highlight w:val="cyan"/>
          <w:lang w:eastAsia="zh-CN"/>
        </w:rPr>
        <w:br w:type="page"/>
      </w:r>
    </w:p>
    <w:p w14:paraId="5BFCD4CF" w14:textId="6A9468A6" w:rsidR="00C12317" w:rsidRPr="00023C58" w:rsidRDefault="00C12317" w:rsidP="0098517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r w:rsidRPr="00023C58">
        <w:rPr>
          <w:rFonts w:ascii="Trebuchet MS" w:hAnsi="Trebuchet MS" w:cs="Arial"/>
          <w:b/>
          <w:bCs/>
          <w:sz w:val="18"/>
          <w:szCs w:val="18"/>
          <w:lang w:val="en-GB"/>
        </w:rPr>
        <w:lastRenderedPageBreak/>
        <w:t xml:space="preserve">EVENT </w:t>
      </w:r>
      <w:r w:rsidR="00BE6EDA" w:rsidRPr="00023C58">
        <w:rPr>
          <w:rFonts w:ascii="Trebuchet MS" w:hAnsi="Trebuchet MS" w:cs="Arial"/>
          <w:b/>
          <w:bCs/>
          <w:sz w:val="18"/>
          <w:szCs w:val="18"/>
          <w:lang w:val="en-GB"/>
        </w:rPr>
        <w:t>AFTER</w:t>
      </w:r>
      <w:r w:rsidRPr="00023C58">
        <w:rPr>
          <w:rFonts w:ascii="Trebuchet MS" w:hAnsi="Trebuchet MS" w:cs="Arial"/>
          <w:b/>
          <w:bCs/>
          <w:sz w:val="18"/>
          <w:szCs w:val="18"/>
          <w:lang w:val="en-GB"/>
        </w:rPr>
        <w:t xml:space="preserve"> THE PERIOD</w:t>
      </w:r>
    </w:p>
    <w:p w14:paraId="49F9C5E0" w14:textId="77777777" w:rsidR="00BE6EDA" w:rsidRPr="00023C58" w:rsidRDefault="00BE6EDA" w:rsidP="00BE6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p>
    <w:p w14:paraId="7B622733" w14:textId="42C56901" w:rsidR="004A1BE1" w:rsidRPr="00023C58" w:rsidRDefault="00A65DF3" w:rsidP="004A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023C58">
        <w:rPr>
          <w:rFonts w:ascii="Trebuchet MS" w:hAnsi="Trebuchet MS" w:cstheme="minorBidi"/>
          <w:sz w:val="18"/>
          <w:szCs w:val="18"/>
          <w:lang w:eastAsia="zh-CN"/>
        </w:rPr>
        <w:t>On 9 April 2026, the Annual General Meeting of Shareholders for the year 2026 approved the reduction of the Company’s registered share capital as follows:</w:t>
      </w:r>
    </w:p>
    <w:p w14:paraId="7F86DA84" w14:textId="77777777" w:rsidR="004A1BE1" w:rsidRPr="00023C58" w:rsidRDefault="004A1BE1" w:rsidP="004A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292E25E7" w14:textId="5CF4314C" w:rsidR="004A1BE1" w:rsidRPr="009A1A01" w:rsidRDefault="004A1BE1" w:rsidP="009A1A0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right="-10" w:hanging="346"/>
        <w:jc w:val="thaiDistribute"/>
        <w:rPr>
          <w:rFonts w:ascii="Trebuchet MS" w:hAnsi="Trebuchet MS" w:cstheme="minorBidi"/>
          <w:szCs w:val="18"/>
          <w:lang w:eastAsia="zh-CN"/>
        </w:rPr>
      </w:pPr>
      <w:r w:rsidRPr="009A1A01">
        <w:rPr>
          <w:rFonts w:ascii="Trebuchet MS" w:hAnsi="Trebuchet MS" w:cstheme="minorBidi"/>
          <w:szCs w:val="18"/>
          <w:lang w:eastAsia="zh-CN"/>
        </w:rPr>
        <w:t>Reduction of the Company’s registered capital of Baht 899,060,300 from Baht 3,897,918,326 to Baht</w:t>
      </w:r>
      <w:r w:rsidR="009A1A01">
        <w:rPr>
          <w:rFonts w:ascii="Trebuchet MS" w:hAnsi="Trebuchet MS" w:cstheme="minorBidi"/>
          <w:szCs w:val="18"/>
          <w:lang w:eastAsia="zh-CN"/>
        </w:rPr>
        <w:t xml:space="preserve"> </w:t>
      </w:r>
      <w:r w:rsidRPr="009A1A01">
        <w:rPr>
          <w:rFonts w:ascii="Trebuchet MS" w:hAnsi="Trebuchet MS" w:cstheme="minorBidi"/>
          <w:szCs w:val="18"/>
          <w:lang w:eastAsia="zh-CN"/>
        </w:rPr>
        <w:t>2,998,858,026 by cancelling 1,198,747,067 unissued ordinary shares</w:t>
      </w:r>
      <w:r w:rsidR="00364331">
        <w:rPr>
          <w:rFonts w:ascii="Trebuchet MS" w:hAnsi="Trebuchet MS" w:cstheme="minorBidi"/>
          <w:szCs w:val="18"/>
          <w:lang w:eastAsia="zh-CN"/>
        </w:rPr>
        <w:t xml:space="preserve"> </w:t>
      </w:r>
      <w:r w:rsidR="00056A12" w:rsidRPr="009A1A01">
        <w:rPr>
          <w:rFonts w:ascii="Trebuchet MS" w:hAnsi="Trebuchet MS" w:cstheme="minorBidi"/>
          <w:szCs w:val="18"/>
          <w:lang w:eastAsia="zh-CN"/>
        </w:rPr>
        <w:t>from 5,1</w:t>
      </w:r>
      <w:r w:rsidR="009526BD" w:rsidRPr="009A1A01">
        <w:rPr>
          <w:rFonts w:ascii="Trebuchet MS" w:hAnsi="Trebuchet MS" w:cstheme="minorBidi"/>
          <w:szCs w:val="18"/>
          <w:lang w:eastAsia="zh-CN"/>
        </w:rPr>
        <w:t>97,224,435 shares to 3,998,477,368 shares</w:t>
      </w:r>
      <w:r w:rsidRPr="009A1A01">
        <w:rPr>
          <w:rFonts w:ascii="Trebuchet MS" w:hAnsi="Trebuchet MS" w:cstheme="minorBidi"/>
          <w:szCs w:val="18"/>
          <w:lang w:eastAsia="zh-CN"/>
        </w:rPr>
        <w:t xml:space="preserve"> </w:t>
      </w:r>
      <w:r w:rsidR="005C3332" w:rsidRPr="009A1A01">
        <w:rPr>
          <w:rFonts w:ascii="Trebuchet MS" w:hAnsi="Trebuchet MS" w:cstheme="minorBidi"/>
          <w:szCs w:val="18"/>
          <w:lang w:eastAsia="zh-CN"/>
        </w:rPr>
        <w:t xml:space="preserve">at </w:t>
      </w:r>
      <w:r w:rsidRPr="009A1A01">
        <w:rPr>
          <w:rFonts w:ascii="Trebuchet MS" w:hAnsi="Trebuchet MS" w:cstheme="minorBidi"/>
          <w:szCs w:val="18"/>
          <w:lang w:eastAsia="zh-CN"/>
        </w:rPr>
        <w:t>a par value of Baht 0.75 per share</w:t>
      </w:r>
      <w:r w:rsidR="00FB3640">
        <w:rPr>
          <w:rFonts w:ascii="Trebuchet MS" w:hAnsi="Trebuchet MS" w:cstheme="minorBidi"/>
          <w:szCs w:val="18"/>
          <w:lang w:eastAsia="zh-CN"/>
        </w:rPr>
        <w:t xml:space="preserve">. </w:t>
      </w:r>
      <w:r w:rsidR="00023C58" w:rsidRPr="009A1A01">
        <w:rPr>
          <w:rFonts w:ascii="Trebuchet MS" w:hAnsi="Trebuchet MS" w:cstheme="minorBidi"/>
          <w:szCs w:val="18"/>
          <w:lang w:eastAsia="zh-CN"/>
        </w:rPr>
        <w:t>The Company registered such reduction with the Department of Business Development on 20 April 2026.</w:t>
      </w:r>
    </w:p>
    <w:p w14:paraId="6A70C949" w14:textId="77777777" w:rsidR="004A1BE1" w:rsidRPr="00023C58" w:rsidRDefault="004A1BE1" w:rsidP="004A1B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6" w:right="-10" w:firstLine="4"/>
        <w:jc w:val="thaiDistribute"/>
        <w:rPr>
          <w:rFonts w:ascii="Trebuchet MS" w:hAnsi="Trebuchet MS" w:cstheme="minorBidi"/>
          <w:szCs w:val="18"/>
          <w:lang w:eastAsia="zh-CN"/>
        </w:rPr>
      </w:pPr>
    </w:p>
    <w:p w14:paraId="03E6E278" w14:textId="6F771E5C" w:rsidR="004A1BE1" w:rsidRPr="00023C58" w:rsidRDefault="004A1BE1" w:rsidP="004A1BE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0"/>
        <w:jc w:val="thaiDistribute"/>
        <w:rPr>
          <w:rFonts w:ascii="Trebuchet MS" w:hAnsi="Trebuchet MS" w:cstheme="minorBidi"/>
          <w:szCs w:val="18"/>
          <w:lang w:eastAsia="zh-CN"/>
        </w:rPr>
      </w:pPr>
      <w:r w:rsidRPr="00023C58">
        <w:rPr>
          <w:rFonts w:ascii="Trebuchet MS" w:hAnsi="Trebuchet MS" w:cstheme="minorBidi"/>
          <w:szCs w:val="18"/>
          <w:lang w:eastAsia="zh-CN"/>
        </w:rPr>
        <w:t>Reducti</w:t>
      </w:r>
      <w:r w:rsidRPr="00E07FBB">
        <w:rPr>
          <w:rFonts w:ascii="Trebuchet MS" w:hAnsi="Trebuchet MS" w:cstheme="minorBidi"/>
          <w:szCs w:val="18"/>
          <w:lang w:eastAsia="zh-CN"/>
        </w:rPr>
        <w:t>on of the Company’</w:t>
      </w:r>
      <w:r w:rsidR="00286864" w:rsidRPr="00E07FBB">
        <w:rPr>
          <w:rFonts w:ascii="Trebuchet MS" w:hAnsi="Trebuchet MS" w:cstheme="minorBidi"/>
          <w:szCs w:val="18"/>
          <w:lang w:eastAsia="zh-CN"/>
        </w:rPr>
        <w:t xml:space="preserve">s </w:t>
      </w:r>
      <w:r w:rsidR="0033400A" w:rsidRPr="00E07FBB">
        <w:rPr>
          <w:rFonts w:ascii="Trebuchet MS" w:hAnsi="Trebuchet MS" w:cstheme="minorBidi"/>
          <w:szCs w:val="18"/>
          <w:lang w:eastAsia="zh-CN"/>
        </w:rPr>
        <w:t xml:space="preserve">paid-up </w:t>
      </w:r>
      <w:r w:rsidRPr="00E07FBB">
        <w:rPr>
          <w:rFonts w:ascii="Trebuchet MS" w:hAnsi="Trebuchet MS" w:cstheme="minorBidi"/>
          <w:szCs w:val="18"/>
          <w:lang w:eastAsia="zh-CN"/>
        </w:rPr>
        <w:t>capital in the amount of Baht 999,619,342 from Baht 2,998,858,026 to Baht 1,999,238,684 by reducing the par value from Baht 0.75</w:t>
      </w:r>
      <w:r w:rsidRPr="00E07FBB">
        <w:rPr>
          <w:rFonts w:ascii="Trebuchet MS" w:hAnsi="Trebuchet MS" w:cstheme="minorBidi"/>
          <w:szCs w:val="18"/>
          <w:cs/>
          <w:lang w:eastAsia="zh-CN"/>
        </w:rPr>
        <w:t xml:space="preserve"> </w:t>
      </w:r>
      <w:r w:rsidRPr="00E07FBB">
        <w:rPr>
          <w:rFonts w:ascii="Trebuchet MS" w:hAnsi="Trebuchet MS" w:cstheme="minorBidi"/>
          <w:szCs w:val="18"/>
          <w:lang w:eastAsia="zh-CN"/>
        </w:rPr>
        <w:t>per share to Baht 0.50 per share</w:t>
      </w:r>
      <w:r w:rsidR="00286864" w:rsidRPr="00E07FBB">
        <w:rPr>
          <w:rFonts w:ascii="Trebuchet MS" w:hAnsi="Trebuchet MS" w:cstheme="minorBidi"/>
          <w:szCs w:val="18"/>
          <w:lang w:eastAsia="zh-CN"/>
        </w:rPr>
        <w:t>, as a result, the</w:t>
      </w:r>
      <w:r w:rsidR="005A67CE" w:rsidRPr="00E07FBB">
        <w:rPr>
          <w:rFonts w:ascii="Trebuchet MS" w:hAnsi="Trebuchet MS" w:cstheme="minorBidi"/>
          <w:szCs w:val="18"/>
          <w:lang w:eastAsia="zh-CN"/>
        </w:rPr>
        <w:t xml:space="preserve"> premium on share capital increase of Baht 999,619,342.</w:t>
      </w:r>
      <w:r w:rsidR="00286864" w:rsidRPr="00E07FBB">
        <w:rPr>
          <w:rFonts w:ascii="Trebuchet MS" w:hAnsi="Trebuchet MS" w:cstheme="minorBidi"/>
          <w:szCs w:val="18"/>
          <w:lang w:eastAsia="zh-CN"/>
        </w:rPr>
        <w:t xml:space="preserve"> </w:t>
      </w:r>
      <w:r w:rsidR="00023C58" w:rsidRPr="00E07FBB">
        <w:t xml:space="preserve"> </w:t>
      </w:r>
      <w:r w:rsidR="00023C58" w:rsidRPr="00E07FBB">
        <w:rPr>
          <w:rFonts w:ascii="Trebuchet MS" w:hAnsi="Trebuchet MS" w:cstheme="minorBidi"/>
          <w:szCs w:val="18"/>
          <w:lang w:eastAsia="zh-CN"/>
        </w:rPr>
        <w:t xml:space="preserve">As at the </w:t>
      </w:r>
      <w:r w:rsidR="005C3332" w:rsidRPr="00E07FBB">
        <w:rPr>
          <w:rFonts w:ascii="Trebuchet MS" w:hAnsi="Trebuchet MS" w:cstheme="minorBidi"/>
          <w:szCs w:val="18"/>
          <w:lang w:eastAsia="zh-CN"/>
        </w:rPr>
        <w:t xml:space="preserve">reporting </w:t>
      </w:r>
      <w:r w:rsidR="00023C58" w:rsidRPr="00E07FBB">
        <w:rPr>
          <w:rFonts w:ascii="Trebuchet MS" w:hAnsi="Trebuchet MS" w:cstheme="minorBidi"/>
          <w:szCs w:val="18"/>
          <w:lang w:eastAsia="zh-CN"/>
        </w:rPr>
        <w:t>date of these financial statements, the Company is in the process of such capital reduction.</w:t>
      </w:r>
    </w:p>
    <w:p w14:paraId="792DEB42" w14:textId="4F2EB4E7" w:rsidR="00BE055F" w:rsidRPr="005A67CE" w:rsidRDefault="00BE055F" w:rsidP="00AF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cs/>
          <w:lang w:eastAsia="zh-CN"/>
        </w:rPr>
      </w:pPr>
    </w:p>
    <w:sectPr w:rsidR="00BE055F" w:rsidRPr="005A67CE" w:rsidSect="002733BD">
      <w:headerReference w:type="default" r:id="rId11"/>
      <w:footerReference w:type="default" r:id="rId12"/>
      <w:footerReference w:type="first" r:id="rId13"/>
      <w:pgSz w:w="11909" w:h="16834" w:code="9"/>
      <w:pgMar w:top="1440" w:right="1008" w:bottom="432" w:left="1440" w:header="936" w:footer="720"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54EF" w14:textId="77777777" w:rsidR="008C6477" w:rsidRDefault="008C6477">
      <w:r>
        <w:separator/>
      </w:r>
    </w:p>
  </w:endnote>
  <w:endnote w:type="continuationSeparator" w:id="0">
    <w:p w14:paraId="0B015D92" w14:textId="77777777" w:rsidR="008C6477" w:rsidRDefault="008C6477">
      <w:r>
        <w:continuationSeparator/>
      </w:r>
    </w:p>
  </w:endnote>
  <w:endnote w:type="continuationNotice" w:id="1">
    <w:p w14:paraId="210A46A3" w14:textId="77777777" w:rsidR="008C6477" w:rsidRDefault="008C64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43755201"/>
      <w:docPartObj>
        <w:docPartGallery w:val="Page Numbers (Bottom of Page)"/>
        <w:docPartUnique/>
      </w:docPartObj>
    </w:sdtPr>
    <w:sdtEndPr>
      <w:rPr>
        <w:rFonts w:cs="Arial"/>
        <w:noProof/>
      </w:rPr>
    </w:sdtEndPr>
    <w:sdtContent>
      <w:p w14:paraId="4CECFCAD" w14:textId="1390D521" w:rsidR="00E630C6" w:rsidRPr="005C2E2C" w:rsidRDefault="00E630C6" w:rsidP="000C5BC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rebuchet MS" w:hAnsi="Trebuchet MS" w:cs="Arial"/>
            <w:sz w:val="18"/>
            <w:szCs w:val="18"/>
          </w:rPr>
        </w:pPr>
        <w:r w:rsidRPr="005C2E2C">
          <w:rPr>
            <w:rFonts w:ascii="Trebuchet MS" w:hAnsi="Trebuchet MS" w:cs="Arial"/>
            <w:sz w:val="18"/>
            <w:szCs w:val="18"/>
          </w:rPr>
          <w:fldChar w:fldCharType="begin"/>
        </w:r>
        <w:r w:rsidRPr="005C2E2C">
          <w:rPr>
            <w:rFonts w:ascii="Trebuchet MS" w:hAnsi="Trebuchet MS" w:cs="Arial"/>
            <w:sz w:val="18"/>
            <w:szCs w:val="18"/>
          </w:rPr>
          <w:instrText xml:space="preserve"> PAGE   \* MERGEFORMAT </w:instrText>
        </w:r>
        <w:r w:rsidRPr="005C2E2C">
          <w:rPr>
            <w:rFonts w:ascii="Trebuchet MS" w:hAnsi="Trebuchet MS" w:cs="Arial"/>
            <w:sz w:val="18"/>
            <w:szCs w:val="18"/>
          </w:rPr>
          <w:fldChar w:fldCharType="separate"/>
        </w:r>
        <w:r w:rsidRPr="005C2E2C">
          <w:rPr>
            <w:rFonts w:ascii="Trebuchet MS" w:hAnsi="Trebuchet MS" w:cs="Arial"/>
            <w:noProof/>
            <w:sz w:val="18"/>
            <w:szCs w:val="18"/>
          </w:rPr>
          <w:t>29</w:t>
        </w:r>
        <w:r w:rsidRPr="005C2E2C">
          <w:rPr>
            <w:rFonts w:ascii="Trebuchet MS" w:hAnsi="Trebuchet MS"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D2853" w14:textId="77777777" w:rsidR="008C6477" w:rsidRDefault="008C6477">
      <w:r>
        <w:separator/>
      </w:r>
    </w:p>
  </w:footnote>
  <w:footnote w:type="continuationSeparator" w:id="0">
    <w:p w14:paraId="24905D16" w14:textId="77777777" w:rsidR="008C6477" w:rsidRDefault="008C6477">
      <w:r>
        <w:continuationSeparator/>
      </w:r>
    </w:p>
  </w:footnote>
  <w:footnote w:type="continuationNotice" w:id="1">
    <w:p w14:paraId="7CBC15E9" w14:textId="77777777" w:rsidR="008C6477" w:rsidRDefault="008C64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F83E" w14:textId="08B30C65" w:rsidR="0058160B" w:rsidRPr="00EE7322" w:rsidRDefault="0058160B" w:rsidP="003A180E">
    <w:pPr>
      <w:tabs>
        <w:tab w:val="clear" w:pos="454"/>
        <w:tab w:val="left" w:pos="426"/>
      </w:tabs>
      <w:spacing w:line="360" w:lineRule="auto"/>
      <w:jc w:val="center"/>
      <w:rPr>
        <w:rFonts w:ascii="Trebuchet MS" w:hAnsi="Trebuchet MS" w:cs="Arial"/>
        <w:b/>
        <w:sz w:val="18"/>
        <w:szCs w:val="18"/>
      </w:rPr>
    </w:pPr>
    <w:r w:rsidRPr="00EE7322">
      <w:rPr>
        <w:rFonts w:ascii="Trebuchet MS" w:hAnsi="Trebuchet MS" w:cs="Arial"/>
        <w:b/>
        <w:sz w:val="18"/>
        <w:szCs w:val="18"/>
        <w:lang w:val="en-GB"/>
      </w:rPr>
      <w:t>E FOR L AIM PUBLIC COMPANY LIMITED</w:t>
    </w:r>
  </w:p>
  <w:p w14:paraId="1C234E29" w14:textId="2C31756B" w:rsidR="0058160B" w:rsidRPr="00EE7322" w:rsidRDefault="00312DE4" w:rsidP="003A180E">
    <w:pPr>
      <w:spacing w:line="360" w:lineRule="auto"/>
      <w:jc w:val="center"/>
      <w:rPr>
        <w:rFonts w:ascii="Trebuchet MS" w:hAnsi="Trebuchet MS" w:cs="Arial"/>
        <w:b/>
        <w:sz w:val="18"/>
        <w:szCs w:val="18"/>
        <w:lang w:val="en-GB"/>
      </w:rPr>
    </w:pPr>
    <w:r w:rsidRPr="00223667">
      <w:rPr>
        <w:rFonts w:ascii="Trebuchet MS" w:hAnsi="Trebuchet MS" w:cs="Arial"/>
        <w:b/>
        <w:bCs/>
        <w:sz w:val="18"/>
        <w:szCs w:val="18"/>
      </w:rPr>
      <w:t>CONDENSED NOTES TO INTERIM FINANCIAL INFORMATION</w:t>
    </w:r>
  </w:p>
  <w:p w14:paraId="43044758" w14:textId="729111B6" w:rsidR="005A5C2F" w:rsidRDefault="00846D1F" w:rsidP="003A180E">
    <w:pPr>
      <w:pBdr>
        <w:bottom w:val="single" w:sz="8" w:space="1" w:color="auto"/>
      </w:pBdr>
      <w:spacing w:line="360" w:lineRule="auto"/>
      <w:jc w:val="center"/>
      <w:rPr>
        <w:rFonts w:ascii="Trebuchet MS" w:hAnsi="Trebuchet MS" w:cs="Arial"/>
        <w:b/>
        <w:sz w:val="18"/>
        <w:szCs w:val="18"/>
        <w:lang w:val="en-GB"/>
      </w:rPr>
    </w:pPr>
    <w:r w:rsidRPr="00846D1F">
      <w:rPr>
        <w:rFonts w:ascii="Trebuchet MS" w:hAnsi="Trebuchet MS" w:cs="Arial"/>
        <w:b/>
        <w:caps/>
        <w:sz w:val="18"/>
        <w:szCs w:val="18"/>
        <w:lang w:val="en-GB"/>
      </w:rPr>
      <w:t>FOR THE THREE-MONTH PERIOD ENDED 31 MARCH 202</w:t>
    </w:r>
    <w:r>
      <w:rPr>
        <w:rFonts w:ascii="Trebuchet MS" w:hAnsi="Trebuchet MS" w:cstheme="minorBidi"/>
        <w:b/>
        <w:caps/>
        <w:sz w:val="18"/>
        <w:szCs w:val="18"/>
      </w:rPr>
      <w:t>6</w:t>
    </w:r>
    <w:r w:rsidR="0058160B" w:rsidRPr="00EE7322">
      <w:rPr>
        <w:rFonts w:ascii="Trebuchet MS" w:hAnsi="Trebuchet MS" w:cs="Arial"/>
        <w:b/>
        <w:caps/>
        <w:sz w:val="18"/>
        <w:szCs w:val="18"/>
        <w:lang w:val="en-GB"/>
      </w:rPr>
      <w:t xml:space="preserve"> </w:t>
    </w:r>
    <w:r w:rsidR="00EE7322" w:rsidRPr="00EE7322">
      <w:rPr>
        <w:rFonts w:ascii="Trebuchet MS" w:hAnsi="Trebuchet MS" w:cs="Arial"/>
        <w:b/>
        <w:sz w:val="18"/>
        <w:szCs w:val="18"/>
        <w:lang w:val="en-GB"/>
      </w:rPr>
      <w:t>(Unaudited but reviewed)</w:t>
    </w:r>
  </w:p>
  <w:p w14:paraId="2F8CD06A" w14:textId="77777777" w:rsidR="003A180E" w:rsidRPr="00EE7322" w:rsidRDefault="003A180E" w:rsidP="003A180E">
    <w:pPr>
      <w:spacing w:line="360" w:lineRule="auto"/>
      <w:jc w:val="thaiDistribute"/>
      <w:rPr>
        <w:rFonts w:ascii="Trebuchet MS" w:hAnsi="Trebuchet MS" w:cs="Arial"/>
        <w:b/>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0E2F45C9"/>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8" w15:restartNumberingAfterBreak="0">
    <w:nsid w:val="47A843E1"/>
    <w:multiLevelType w:val="multilevel"/>
    <w:tmpl w:val="A3B27774"/>
    <w:lvl w:ilvl="0">
      <w:start w:val="16"/>
      <w:numFmt w:val="decimal"/>
      <w:lvlText w:val="%1"/>
      <w:lvlJc w:val="left"/>
      <w:pPr>
        <w:ind w:left="590" w:hanging="590"/>
      </w:pPr>
      <w:rPr>
        <w:rFonts w:hint="default"/>
      </w:rPr>
    </w:lvl>
    <w:lvl w:ilvl="1">
      <w:start w:val="1"/>
      <w:numFmt w:val="decimal"/>
      <w:lvlText w:val="1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BB65CFC"/>
    <w:multiLevelType w:val="hybridMultilevel"/>
    <w:tmpl w:val="0832C502"/>
    <w:lvl w:ilvl="0" w:tplc="8140F40C">
      <w:start w:val="1"/>
      <w:numFmt w:val="decimal"/>
      <w:lvlText w:val="2.%1"/>
      <w:lvlJc w:val="left"/>
      <w:pPr>
        <w:ind w:left="720" w:hanging="360"/>
      </w:pPr>
      <w:rPr>
        <w:rFonts w:hint="default"/>
        <w:b w:val="0"/>
        <w:bCs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075ED8"/>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57977EAC"/>
    <w:multiLevelType w:val="multilevel"/>
    <w:tmpl w:val="9DC86888"/>
    <w:lvl w:ilvl="0">
      <w:start w:val="1"/>
      <w:numFmt w:val="decimal"/>
      <w:lvlText w:val="%1."/>
      <w:lvlJc w:val="left"/>
      <w:pPr>
        <w:tabs>
          <w:tab w:val="num" w:pos="360"/>
        </w:tabs>
        <w:ind w:left="360" w:hanging="360"/>
      </w:pPr>
      <w:rPr>
        <w:rFonts w:ascii="Trebuchet MS" w:hAnsi="Trebuchet MS" w:cs="Arial" w:hint="default"/>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5C240B45"/>
    <w:multiLevelType w:val="multilevel"/>
    <w:tmpl w:val="BF4C7042"/>
    <w:lvl w:ilvl="0">
      <w:start w:val="15"/>
      <w:numFmt w:val="decimal"/>
      <w:lvlText w:val="%1"/>
      <w:lvlJc w:val="left"/>
      <w:pPr>
        <w:ind w:left="360" w:hanging="360"/>
      </w:pPr>
      <w:rPr>
        <w:rFonts w:hint="default"/>
      </w:rPr>
    </w:lvl>
    <w:lvl w:ilvl="1">
      <w:start w:val="1"/>
      <w:numFmt w:val="none"/>
      <w:lvlText w:val="16.1"/>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4" w15:restartNumberingAfterBreak="0">
    <w:nsid w:val="5D9E4B65"/>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2BC1D6F"/>
    <w:multiLevelType w:val="multilevel"/>
    <w:tmpl w:val="DEB0A642"/>
    <w:lvl w:ilvl="0">
      <w:start w:val="1"/>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D42CDD"/>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23"/>
  </w:num>
  <w:num w:numId="12" w16cid:durableId="560140728">
    <w:abstractNumId w:val="17"/>
  </w:num>
  <w:num w:numId="13" w16cid:durableId="691147449">
    <w:abstractNumId w:val="37"/>
  </w:num>
  <w:num w:numId="14" w16cid:durableId="644699629">
    <w:abstractNumId w:val="22"/>
  </w:num>
  <w:num w:numId="15" w16cid:durableId="559480839">
    <w:abstractNumId w:val="25"/>
  </w:num>
  <w:num w:numId="16" w16cid:durableId="1428113518">
    <w:abstractNumId w:val="10"/>
  </w:num>
  <w:num w:numId="17" w16cid:durableId="340932176">
    <w:abstractNumId w:val="32"/>
  </w:num>
  <w:num w:numId="18" w16cid:durableId="352654029">
    <w:abstractNumId w:val="26"/>
  </w:num>
  <w:num w:numId="19" w16cid:durableId="831675484">
    <w:abstractNumId w:val="41"/>
  </w:num>
  <w:num w:numId="20" w16cid:durableId="9183106">
    <w:abstractNumId w:val="18"/>
  </w:num>
  <w:num w:numId="21" w16cid:durableId="1009261719">
    <w:abstractNumId w:val="38"/>
  </w:num>
  <w:num w:numId="22" w16cid:durableId="4981798">
    <w:abstractNumId w:val="27"/>
  </w:num>
  <w:num w:numId="23" w16cid:durableId="803809224">
    <w:abstractNumId w:val="12"/>
  </w:num>
  <w:num w:numId="24" w16cid:durableId="126893223">
    <w:abstractNumId w:val="15"/>
  </w:num>
  <w:num w:numId="25" w16cid:durableId="361058976">
    <w:abstractNumId w:val="16"/>
  </w:num>
  <w:num w:numId="26" w16cid:durableId="289751615">
    <w:abstractNumId w:val="11"/>
  </w:num>
  <w:num w:numId="27" w16cid:durableId="498472773">
    <w:abstractNumId w:val="14"/>
  </w:num>
  <w:num w:numId="28" w16cid:durableId="1074931368">
    <w:abstractNumId w:val="29"/>
  </w:num>
  <w:num w:numId="29" w16cid:durableId="404767674">
    <w:abstractNumId w:val="39"/>
  </w:num>
  <w:num w:numId="30" w16cid:durableId="1310937844">
    <w:abstractNumId w:val="24"/>
  </w:num>
  <w:num w:numId="31" w16cid:durableId="504513541">
    <w:abstractNumId w:val="35"/>
  </w:num>
  <w:num w:numId="32" w16cid:durableId="1506626385">
    <w:abstractNumId w:val="36"/>
  </w:num>
  <w:num w:numId="33" w16cid:durableId="336076721">
    <w:abstractNumId w:val="21"/>
  </w:num>
  <w:num w:numId="34" w16cid:durableId="1784839845">
    <w:abstractNumId w:val="33"/>
  </w:num>
  <w:num w:numId="35" w16cid:durableId="561713361">
    <w:abstractNumId w:val="20"/>
  </w:num>
  <w:num w:numId="36" w16cid:durableId="177898069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7364930">
    <w:abstractNumId w:val="13"/>
  </w:num>
  <w:num w:numId="38" w16cid:durableId="1347177725">
    <w:abstractNumId w:val="30"/>
  </w:num>
  <w:num w:numId="39" w16cid:durableId="1753041729">
    <w:abstractNumId w:val="28"/>
  </w:num>
  <w:num w:numId="40" w16cid:durableId="521404772">
    <w:abstractNumId w:val="34"/>
  </w:num>
  <w:num w:numId="41" w16cid:durableId="1341816216">
    <w:abstractNumId w:val="40"/>
  </w:num>
  <w:num w:numId="42" w16cid:durableId="1270435834">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390"/>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7F1"/>
    <w:rsid w:val="000019B2"/>
    <w:rsid w:val="00001AA3"/>
    <w:rsid w:val="00001F19"/>
    <w:rsid w:val="00001FA4"/>
    <w:rsid w:val="00002012"/>
    <w:rsid w:val="0000220A"/>
    <w:rsid w:val="00002299"/>
    <w:rsid w:val="00002352"/>
    <w:rsid w:val="000026DB"/>
    <w:rsid w:val="00002A61"/>
    <w:rsid w:val="00002B8C"/>
    <w:rsid w:val="00002BCD"/>
    <w:rsid w:val="00002E97"/>
    <w:rsid w:val="00002EF7"/>
    <w:rsid w:val="0000303A"/>
    <w:rsid w:val="000030E0"/>
    <w:rsid w:val="000032C2"/>
    <w:rsid w:val="00003388"/>
    <w:rsid w:val="000033A7"/>
    <w:rsid w:val="000036DD"/>
    <w:rsid w:val="0000390A"/>
    <w:rsid w:val="00003A19"/>
    <w:rsid w:val="00003A39"/>
    <w:rsid w:val="00003BE2"/>
    <w:rsid w:val="00003DE1"/>
    <w:rsid w:val="00003E3E"/>
    <w:rsid w:val="00003F29"/>
    <w:rsid w:val="000040E7"/>
    <w:rsid w:val="000043CF"/>
    <w:rsid w:val="00004457"/>
    <w:rsid w:val="0000451F"/>
    <w:rsid w:val="0000457D"/>
    <w:rsid w:val="0000498A"/>
    <w:rsid w:val="00004AD4"/>
    <w:rsid w:val="00004C44"/>
    <w:rsid w:val="000050AC"/>
    <w:rsid w:val="0000537B"/>
    <w:rsid w:val="000053FC"/>
    <w:rsid w:val="00005486"/>
    <w:rsid w:val="00005502"/>
    <w:rsid w:val="000057CC"/>
    <w:rsid w:val="0000586C"/>
    <w:rsid w:val="0000590A"/>
    <w:rsid w:val="00005E76"/>
    <w:rsid w:val="000061EF"/>
    <w:rsid w:val="000062BD"/>
    <w:rsid w:val="00006346"/>
    <w:rsid w:val="0000647D"/>
    <w:rsid w:val="00006503"/>
    <w:rsid w:val="0000654F"/>
    <w:rsid w:val="000065A0"/>
    <w:rsid w:val="000066B1"/>
    <w:rsid w:val="00006869"/>
    <w:rsid w:val="00006999"/>
    <w:rsid w:val="000069D9"/>
    <w:rsid w:val="00006A36"/>
    <w:rsid w:val="00006A7D"/>
    <w:rsid w:val="00006AB5"/>
    <w:rsid w:val="00006C1D"/>
    <w:rsid w:val="00006C21"/>
    <w:rsid w:val="00006CF2"/>
    <w:rsid w:val="00006E19"/>
    <w:rsid w:val="00006E44"/>
    <w:rsid w:val="000073A5"/>
    <w:rsid w:val="000077BE"/>
    <w:rsid w:val="000078F8"/>
    <w:rsid w:val="00007947"/>
    <w:rsid w:val="000079F1"/>
    <w:rsid w:val="00007B83"/>
    <w:rsid w:val="00007C7B"/>
    <w:rsid w:val="00007DE9"/>
    <w:rsid w:val="00007E63"/>
    <w:rsid w:val="00007EAF"/>
    <w:rsid w:val="00007F0B"/>
    <w:rsid w:val="00010090"/>
    <w:rsid w:val="000100A5"/>
    <w:rsid w:val="0001019D"/>
    <w:rsid w:val="00010256"/>
    <w:rsid w:val="00010327"/>
    <w:rsid w:val="000105E2"/>
    <w:rsid w:val="0001078D"/>
    <w:rsid w:val="00010A63"/>
    <w:rsid w:val="00010B7C"/>
    <w:rsid w:val="00010B92"/>
    <w:rsid w:val="00010EEF"/>
    <w:rsid w:val="00010EFD"/>
    <w:rsid w:val="00011011"/>
    <w:rsid w:val="0001120F"/>
    <w:rsid w:val="00011290"/>
    <w:rsid w:val="000117AD"/>
    <w:rsid w:val="000117DF"/>
    <w:rsid w:val="0001192F"/>
    <w:rsid w:val="0001197E"/>
    <w:rsid w:val="00011B80"/>
    <w:rsid w:val="00011C36"/>
    <w:rsid w:val="00011E2C"/>
    <w:rsid w:val="00011F87"/>
    <w:rsid w:val="0001202B"/>
    <w:rsid w:val="0001204E"/>
    <w:rsid w:val="0001205A"/>
    <w:rsid w:val="00012194"/>
    <w:rsid w:val="0001239E"/>
    <w:rsid w:val="000123A5"/>
    <w:rsid w:val="00012426"/>
    <w:rsid w:val="00012747"/>
    <w:rsid w:val="0001277A"/>
    <w:rsid w:val="000128CE"/>
    <w:rsid w:val="00012A9F"/>
    <w:rsid w:val="00012AAD"/>
    <w:rsid w:val="00012DEB"/>
    <w:rsid w:val="00012E5F"/>
    <w:rsid w:val="00012EBF"/>
    <w:rsid w:val="00012F24"/>
    <w:rsid w:val="00012FDB"/>
    <w:rsid w:val="00013027"/>
    <w:rsid w:val="0001340E"/>
    <w:rsid w:val="000135E6"/>
    <w:rsid w:val="000137FF"/>
    <w:rsid w:val="00013901"/>
    <w:rsid w:val="00013BE9"/>
    <w:rsid w:val="000142A8"/>
    <w:rsid w:val="000143DF"/>
    <w:rsid w:val="0001448C"/>
    <w:rsid w:val="000145EA"/>
    <w:rsid w:val="0001466B"/>
    <w:rsid w:val="000147C8"/>
    <w:rsid w:val="00014AD3"/>
    <w:rsid w:val="00014C2B"/>
    <w:rsid w:val="00014C42"/>
    <w:rsid w:val="00014EEF"/>
    <w:rsid w:val="00014F6B"/>
    <w:rsid w:val="00014F97"/>
    <w:rsid w:val="0001515F"/>
    <w:rsid w:val="00015451"/>
    <w:rsid w:val="00015568"/>
    <w:rsid w:val="000155D9"/>
    <w:rsid w:val="0001584E"/>
    <w:rsid w:val="0001586D"/>
    <w:rsid w:val="00015A56"/>
    <w:rsid w:val="00015B51"/>
    <w:rsid w:val="00015D15"/>
    <w:rsid w:val="00015EF1"/>
    <w:rsid w:val="00015F19"/>
    <w:rsid w:val="00016076"/>
    <w:rsid w:val="0001620E"/>
    <w:rsid w:val="00016453"/>
    <w:rsid w:val="00016743"/>
    <w:rsid w:val="0001697B"/>
    <w:rsid w:val="000169E6"/>
    <w:rsid w:val="00016A93"/>
    <w:rsid w:val="00016B13"/>
    <w:rsid w:val="00016C5A"/>
    <w:rsid w:val="000170B4"/>
    <w:rsid w:val="000171FB"/>
    <w:rsid w:val="000177AE"/>
    <w:rsid w:val="000179BB"/>
    <w:rsid w:val="00017D45"/>
    <w:rsid w:val="00017DEB"/>
    <w:rsid w:val="00017DF1"/>
    <w:rsid w:val="00017E8C"/>
    <w:rsid w:val="00017F79"/>
    <w:rsid w:val="000200FC"/>
    <w:rsid w:val="00020102"/>
    <w:rsid w:val="0002014D"/>
    <w:rsid w:val="000201A9"/>
    <w:rsid w:val="000202D4"/>
    <w:rsid w:val="000203C1"/>
    <w:rsid w:val="000208BF"/>
    <w:rsid w:val="00020930"/>
    <w:rsid w:val="0002097B"/>
    <w:rsid w:val="000209A2"/>
    <w:rsid w:val="00020B4F"/>
    <w:rsid w:val="00020C36"/>
    <w:rsid w:val="00020D04"/>
    <w:rsid w:val="00020F54"/>
    <w:rsid w:val="00020FAB"/>
    <w:rsid w:val="00021062"/>
    <w:rsid w:val="00021955"/>
    <w:rsid w:val="00021AEE"/>
    <w:rsid w:val="00021B31"/>
    <w:rsid w:val="00021BA8"/>
    <w:rsid w:val="00021DAD"/>
    <w:rsid w:val="000221F9"/>
    <w:rsid w:val="00022C20"/>
    <w:rsid w:val="00022DAE"/>
    <w:rsid w:val="00022EB3"/>
    <w:rsid w:val="00022F08"/>
    <w:rsid w:val="00022F29"/>
    <w:rsid w:val="0002322E"/>
    <w:rsid w:val="000233B5"/>
    <w:rsid w:val="0002341E"/>
    <w:rsid w:val="0002350E"/>
    <w:rsid w:val="00023641"/>
    <w:rsid w:val="000236A5"/>
    <w:rsid w:val="000237CA"/>
    <w:rsid w:val="00023859"/>
    <w:rsid w:val="00023A7D"/>
    <w:rsid w:val="00023AF1"/>
    <w:rsid w:val="00023BA9"/>
    <w:rsid w:val="00023C58"/>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403"/>
    <w:rsid w:val="0002563E"/>
    <w:rsid w:val="00025B36"/>
    <w:rsid w:val="00025D75"/>
    <w:rsid w:val="00025E71"/>
    <w:rsid w:val="00025F3B"/>
    <w:rsid w:val="00025F54"/>
    <w:rsid w:val="00025FF7"/>
    <w:rsid w:val="00026187"/>
    <w:rsid w:val="0002623A"/>
    <w:rsid w:val="000263A0"/>
    <w:rsid w:val="000264D3"/>
    <w:rsid w:val="00026747"/>
    <w:rsid w:val="00026A8D"/>
    <w:rsid w:val="00027243"/>
    <w:rsid w:val="000276E5"/>
    <w:rsid w:val="000276FF"/>
    <w:rsid w:val="00027711"/>
    <w:rsid w:val="00027F46"/>
    <w:rsid w:val="0003057C"/>
    <w:rsid w:val="0003067E"/>
    <w:rsid w:val="0003090E"/>
    <w:rsid w:val="0003094F"/>
    <w:rsid w:val="00030993"/>
    <w:rsid w:val="00030AF7"/>
    <w:rsid w:val="00030B99"/>
    <w:rsid w:val="00030C2D"/>
    <w:rsid w:val="00030C48"/>
    <w:rsid w:val="00030D49"/>
    <w:rsid w:val="00030D6C"/>
    <w:rsid w:val="00030E17"/>
    <w:rsid w:val="00030F0E"/>
    <w:rsid w:val="00030F2C"/>
    <w:rsid w:val="000310E6"/>
    <w:rsid w:val="000311D7"/>
    <w:rsid w:val="0003120E"/>
    <w:rsid w:val="0003139B"/>
    <w:rsid w:val="0003156B"/>
    <w:rsid w:val="0003176D"/>
    <w:rsid w:val="000317FA"/>
    <w:rsid w:val="0003187D"/>
    <w:rsid w:val="0003188C"/>
    <w:rsid w:val="00031B06"/>
    <w:rsid w:val="00031D9D"/>
    <w:rsid w:val="00031E2D"/>
    <w:rsid w:val="000320FC"/>
    <w:rsid w:val="00032219"/>
    <w:rsid w:val="000326E2"/>
    <w:rsid w:val="0003285D"/>
    <w:rsid w:val="00032A45"/>
    <w:rsid w:val="00032B54"/>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95"/>
    <w:rsid w:val="000341C9"/>
    <w:rsid w:val="000343B8"/>
    <w:rsid w:val="00034401"/>
    <w:rsid w:val="000345E1"/>
    <w:rsid w:val="00034B8E"/>
    <w:rsid w:val="00034BF1"/>
    <w:rsid w:val="00034D06"/>
    <w:rsid w:val="00034D8F"/>
    <w:rsid w:val="00035083"/>
    <w:rsid w:val="00035124"/>
    <w:rsid w:val="000351C9"/>
    <w:rsid w:val="0003531D"/>
    <w:rsid w:val="0003548B"/>
    <w:rsid w:val="000355AC"/>
    <w:rsid w:val="00035B2A"/>
    <w:rsid w:val="00035B3D"/>
    <w:rsid w:val="00036101"/>
    <w:rsid w:val="00036197"/>
    <w:rsid w:val="000361FC"/>
    <w:rsid w:val="0003630B"/>
    <w:rsid w:val="00036501"/>
    <w:rsid w:val="00036659"/>
    <w:rsid w:val="00036736"/>
    <w:rsid w:val="00036782"/>
    <w:rsid w:val="00036803"/>
    <w:rsid w:val="0003698E"/>
    <w:rsid w:val="000369FD"/>
    <w:rsid w:val="00036A12"/>
    <w:rsid w:val="00036BB6"/>
    <w:rsid w:val="00036CAA"/>
    <w:rsid w:val="00036CFF"/>
    <w:rsid w:val="00036D40"/>
    <w:rsid w:val="00036DF3"/>
    <w:rsid w:val="0003725B"/>
    <w:rsid w:val="0003728A"/>
    <w:rsid w:val="000373CA"/>
    <w:rsid w:val="00037430"/>
    <w:rsid w:val="000374FD"/>
    <w:rsid w:val="000378E8"/>
    <w:rsid w:val="000378EE"/>
    <w:rsid w:val="00037B03"/>
    <w:rsid w:val="0004006A"/>
    <w:rsid w:val="0004006F"/>
    <w:rsid w:val="000400CF"/>
    <w:rsid w:val="00040259"/>
    <w:rsid w:val="0004046D"/>
    <w:rsid w:val="00040829"/>
    <w:rsid w:val="00040C38"/>
    <w:rsid w:val="00040C4E"/>
    <w:rsid w:val="00040CFD"/>
    <w:rsid w:val="00040F4B"/>
    <w:rsid w:val="00040FDF"/>
    <w:rsid w:val="0004103B"/>
    <w:rsid w:val="0004104A"/>
    <w:rsid w:val="00041319"/>
    <w:rsid w:val="0004138A"/>
    <w:rsid w:val="000413BE"/>
    <w:rsid w:val="0004143B"/>
    <w:rsid w:val="00041993"/>
    <w:rsid w:val="00041B16"/>
    <w:rsid w:val="00041BC3"/>
    <w:rsid w:val="00041C24"/>
    <w:rsid w:val="00041CC5"/>
    <w:rsid w:val="00041F84"/>
    <w:rsid w:val="00041FFC"/>
    <w:rsid w:val="00042006"/>
    <w:rsid w:val="00042024"/>
    <w:rsid w:val="00042318"/>
    <w:rsid w:val="00042370"/>
    <w:rsid w:val="00042443"/>
    <w:rsid w:val="00042573"/>
    <w:rsid w:val="000427D2"/>
    <w:rsid w:val="00042934"/>
    <w:rsid w:val="00042B7F"/>
    <w:rsid w:val="00042B9F"/>
    <w:rsid w:val="00042D34"/>
    <w:rsid w:val="00042F26"/>
    <w:rsid w:val="0004305A"/>
    <w:rsid w:val="00043418"/>
    <w:rsid w:val="000438CB"/>
    <w:rsid w:val="0004394A"/>
    <w:rsid w:val="00043CE0"/>
    <w:rsid w:val="00043D66"/>
    <w:rsid w:val="00043EF2"/>
    <w:rsid w:val="00043F88"/>
    <w:rsid w:val="00043F92"/>
    <w:rsid w:val="00043FAB"/>
    <w:rsid w:val="00043FB9"/>
    <w:rsid w:val="00044290"/>
    <w:rsid w:val="000442D0"/>
    <w:rsid w:val="000443F4"/>
    <w:rsid w:val="00044A42"/>
    <w:rsid w:val="00044B43"/>
    <w:rsid w:val="00044C0E"/>
    <w:rsid w:val="00044C36"/>
    <w:rsid w:val="00044D81"/>
    <w:rsid w:val="00044E63"/>
    <w:rsid w:val="0004502D"/>
    <w:rsid w:val="00045059"/>
    <w:rsid w:val="000450E8"/>
    <w:rsid w:val="0004533C"/>
    <w:rsid w:val="00045342"/>
    <w:rsid w:val="000454AB"/>
    <w:rsid w:val="0004564D"/>
    <w:rsid w:val="000457CC"/>
    <w:rsid w:val="00045ACE"/>
    <w:rsid w:val="00045B11"/>
    <w:rsid w:val="00045B60"/>
    <w:rsid w:val="00045C75"/>
    <w:rsid w:val="00045D1B"/>
    <w:rsid w:val="00045E1C"/>
    <w:rsid w:val="00045E43"/>
    <w:rsid w:val="000460AA"/>
    <w:rsid w:val="000462BE"/>
    <w:rsid w:val="000466E9"/>
    <w:rsid w:val="00046782"/>
    <w:rsid w:val="000467A3"/>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F76"/>
    <w:rsid w:val="000500C2"/>
    <w:rsid w:val="000501BC"/>
    <w:rsid w:val="000501F2"/>
    <w:rsid w:val="000503E3"/>
    <w:rsid w:val="00050447"/>
    <w:rsid w:val="0005049B"/>
    <w:rsid w:val="000504AD"/>
    <w:rsid w:val="00050602"/>
    <w:rsid w:val="000506D9"/>
    <w:rsid w:val="00050812"/>
    <w:rsid w:val="000508A1"/>
    <w:rsid w:val="000508B8"/>
    <w:rsid w:val="00050936"/>
    <w:rsid w:val="0005095A"/>
    <w:rsid w:val="00050967"/>
    <w:rsid w:val="00050F49"/>
    <w:rsid w:val="00051079"/>
    <w:rsid w:val="000510BF"/>
    <w:rsid w:val="00051132"/>
    <w:rsid w:val="000512AD"/>
    <w:rsid w:val="00051484"/>
    <w:rsid w:val="000514D5"/>
    <w:rsid w:val="000516B1"/>
    <w:rsid w:val="0005172B"/>
    <w:rsid w:val="000519F4"/>
    <w:rsid w:val="00051A9A"/>
    <w:rsid w:val="00051B0D"/>
    <w:rsid w:val="00051C0F"/>
    <w:rsid w:val="00051CD9"/>
    <w:rsid w:val="00051F15"/>
    <w:rsid w:val="000520C8"/>
    <w:rsid w:val="000522EF"/>
    <w:rsid w:val="0005231E"/>
    <w:rsid w:val="00052895"/>
    <w:rsid w:val="000528D5"/>
    <w:rsid w:val="000528E5"/>
    <w:rsid w:val="000529B6"/>
    <w:rsid w:val="000529F0"/>
    <w:rsid w:val="00052C78"/>
    <w:rsid w:val="00052E08"/>
    <w:rsid w:val="0005306D"/>
    <w:rsid w:val="0005308A"/>
    <w:rsid w:val="000530B6"/>
    <w:rsid w:val="00053258"/>
    <w:rsid w:val="00053279"/>
    <w:rsid w:val="000532C3"/>
    <w:rsid w:val="0005343C"/>
    <w:rsid w:val="0005344F"/>
    <w:rsid w:val="000535E3"/>
    <w:rsid w:val="00053637"/>
    <w:rsid w:val="0005394D"/>
    <w:rsid w:val="00053AC7"/>
    <w:rsid w:val="00053BF9"/>
    <w:rsid w:val="00053C43"/>
    <w:rsid w:val="000540D0"/>
    <w:rsid w:val="0005410D"/>
    <w:rsid w:val="000541AE"/>
    <w:rsid w:val="0005436C"/>
    <w:rsid w:val="00054429"/>
    <w:rsid w:val="00054579"/>
    <w:rsid w:val="000545BC"/>
    <w:rsid w:val="0005479C"/>
    <w:rsid w:val="00054967"/>
    <w:rsid w:val="00054C5E"/>
    <w:rsid w:val="00054D8B"/>
    <w:rsid w:val="00054FB9"/>
    <w:rsid w:val="00055075"/>
    <w:rsid w:val="00055086"/>
    <w:rsid w:val="00055173"/>
    <w:rsid w:val="000555C1"/>
    <w:rsid w:val="000556E1"/>
    <w:rsid w:val="000557CC"/>
    <w:rsid w:val="0005582C"/>
    <w:rsid w:val="00055861"/>
    <w:rsid w:val="00055A18"/>
    <w:rsid w:val="00055A3D"/>
    <w:rsid w:val="00055A7A"/>
    <w:rsid w:val="00055CEF"/>
    <w:rsid w:val="00055DD8"/>
    <w:rsid w:val="00055F22"/>
    <w:rsid w:val="00056020"/>
    <w:rsid w:val="0005608A"/>
    <w:rsid w:val="00056145"/>
    <w:rsid w:val="00056270"/>
    <w:rsid w:val="00056311"/>
    <w:rsid w:val="00056472"/>
    <w:rsid w:val="00056648"/>
    <w:rsid w:val="00056698"/>
    <w:rsid w:val="00056A12"/>
    <w:rsid w:val="00056C08"/>
    <w:rsid w:val="00056C99"/>
    <w:rsid w:val="00056DF3"/>
    <w:rsid w:val="00056EA4"/>
    <w:rsid w:val="000571C6"/>
    <w:rsid w:val="000571E8"/>
    <w:rsid w:val="00057260"/>
    <w:rsid w:val="000572DF"/>
    <w:rsid w:val="00057784"/>
    <w:rsid w:val="00057803"/>
    <w:rsid w:val="0005784F"/>
    <w:rsid w:val="0005795D"/>
    <w:rsid w:val="000579BB"/>
    <w:rsid w:val="000579D6"/>
    <w:rsid w:val="00057A0C"/>
    <w:rsid w:val="00057A48"/>
    <w:rsid w:val="00057AB1"/>
    <w:rsid w:val="00057B53"/>
    <w:rsid w:val="00057BDF"/>
    <w:rsid w:val="00057BFB"/>
    <w:rsid w:val="00057CEC"/>
    <w:rsid w:val="00057D64"/>
    <w:rsid w:val="00057DED"/>
    <w:rsid w:val="00057E48"/>
    <w:rsid w:val="00057FD6"/>
    <w:rsid w:val="0006016B"/>
    <w:rsid w:val="000601FB"/>
    <w:rsid w:val="00060306"/>
    <w:rsid w:val="000603AF"/>
    <w:rsid w:val="000603CA"/>
    <w:rsid w:val="00060414"/>
    <w:rsid w:val="00060595"/>
    <w:rsid w:val="000605C1"/>
    <w:rsid w:val="000605E3"/>
    <w:rsid w:val="00060770"/>
    <w:rsid w:val="00060856"/>
    <w:rsid w:val="00060918"/>
    <w:rsid w:val="00060992"/>
    <w:rsid w:val="00060B97"/>
    <w:rsid w:val="00060D12"/>
    <w:rsid w:val="00060E9A"/>
    <w:rsid w:val="00061156"/>
    <w:rsid w:val="00061270"/>
    <w:rsid w:val="0006130E"/>
    <w:rsid w:val="000613D1"/>
    <w:rsid w:val="00061420"/>
    <w:rsid w:val="00061481"/>
    <w:rsid w:val="00061487"/>
    <w:rsid w:val="000615B8"/>
    <w:rsid w:val="000615F1"/>
    <w:rsid w:val="0006197D"/>
    <w:rsid w:val="00061A5B"/>
    <w:rsid w:val="00061D72"/>
    <w:rsid w:val="00061E7A"/>
    <w:rsid w:val="00062161"/>
    <w:rsid w:val="000623D7"/>
    <w:rsid w:val="0006246D"/>
    <w:rsid w:val="000626C4"/>
    <w:rsid w:val="00062742"/>
    <w:rsid w:val="00062979"/>
    <w:rsid w:val="00062996"/>
    <w:rsid w:val="00062ADE"/>
    <w:rsid w:val="00062B33"/>
    <w:rsid w:val="00062BB6"/>
    <w:rsid w:val="00062C19"/>
    <w:rsid w:val="00062C91"/>
    <w:rsid w:val="00062D88"/>
    <w:rsid w:val="00062DE0"/>
    <w:rsid w:val="00062F33"/>
    <w:rsid w:val="00063120"/>
    <w:rsid w:val="00063346"/>
    <w:rsid w:val="000633A7"/>
    <w:rsid w:val="000633B4"/>
    <w:rsid w:val="0006359F"/>
    <w:rsid w:val="0006363D"/>
    <w:rsid w:val="0006365B"/>
    <w:rsid w:val="000636E8"/>
    <w:rsid w:val="00063896"/>
    <w:rsid w:val="00063935"/>
    <w:rsid w:val="00063B62"/>
    <w:rsid w:val="00063C77"/>
    <w:rsid w:val="00063CB5"/>
    <w:rsid w:val="00063D74"/>
    <w:rsid w:val="0006405E"/>
    <w:rsid w:val="0006412D"/>
    <w:rsid w:val="000643D0"/>
    <w:rsid w:val="0006441D"/>
    <w:rsid w:val="00064444"/>
    <w:rsid w:val="00064896"/>
    <w:rsid w:val="000648B9"/>
    <w:rsid w:val="00064B35"/>
    <w:rsid w:val="00064D31"/>
    <w:rsid w:val="00064DED"/>
    <w:rsid w:val="00064E9D"/>
    <w:rsid w:val="00064FF6"/>
    <w:rsid w:val="000650A1"/>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948"/>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3B"/>
    <w:rsid w:val="000738AC"/>
    <w:rsid w:val="00073AB7"/>
    <w:rsid w:val="00073D06"/>
    <w:rsid w:val="00073DED"/>
    <w:rsid w:val="00073E14"/>
    <w:rsid w:val="0007406F"/>
    <w:rsid w:val="00074083"/>
    <w:rsid w:val="0007415A"/>
    <w:rsid w:val="00074160"/>
    <w:rsid w:val="00074303"/>
    <w:rsid w:val="0007483E"/>
    <w:rsid w:val="000748ED"/>
    <w:rsid w:val="00074901"/>
    <w:rsid w:val="00074CE7"/>
    <w:rsid w:val="00074F3D"/>
    <w:rsid w:val="00075004"/>
    <w:rsid w:val="000750FA"/>
    <w:rsid w:val="000752E7"/>
    <w:rsid w:val="000754DA"/>
    <w:rsid w:val="00075598"/>
    <w:rsid w:val="000756F3"/>
    <w:rsid w:val="0007573C"/>
    <w:rsid w:val="00075950"/>
    <w:rsid w:val="00075B60"/>
    <w:rsid w:val="00075C02"/>
    <w:rsid w:val="00075C0F"/>
    <w:rsid w:val="00075D18"/>
    <w:rsid w:val="00075D2D"/>
    <w:rsid w:val="00075EE7"/>
    <w:rsid w:val="000760C4"/>
    <w:rsid w:val="00076140"/>
    <w:rsid w:val="0007616D"/>
    <w:rsid w:val="00076199"/>
    <w:rsid w:val="000763A6"/>
    <w:rsid w:val="000763BD"/>
    <w:rsid w:val="0007646D"/>
    <w:rsid w:val="0007651E"/>
    <w:rsid w:val="000765A1"/>
    <w:rsid w:val="00076665"/>
    <w:rsid w:val="00076683"/>
    <w:rsid w:val="0007686F"/>
    <w:rsid w:val="00076A82"/>
    <w:rsid w:val="00076B1D"/>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0F9"/>
    <w:rsid w:val="00080152"/>
    <w:rsid w:val="000804C7"/>
    <w:rsid w:val="00080633"/>
    <w:rsid w:val="0008093C"/>
    <w:rsid w:val="00080A81"/>
    <w:rsid w:val="00080AC1"/>
    <w:rsid w:val="00080BE9"/>
    <w:rsid w:val="00080C1D"/>
    <w:rsid w:val="00080D1A"/>
    <w:rsid w:val="00080D57"/>
    <w:rsid w:val="00080DA1"/>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A3"/>
    <w:rsid w:val="00082CCF"/>
    <w:rsid w:val="00082D17"/>
    <w:rsid w:val="00082EAE"/>
    <w:rsid w:val="00082EDC"/>
    <w:rsid w:val="000830EA"/>
    <w:rsid w:val="0008325A"/>
    <w:rsid w:val="000832B8"/>
    <w:rsid w:val="00083535"/>
    <w:rsid w:val="000839EB"/>
    <w:rsid w:val="00083A42"/>
    <w:rsid w:val="00083B04"/>
    <w:rsid w:val="00083F0C"/>
    <w:rsid w:val="0008401D"/>
    <w:rsid w:val="00084310"/>
    <w:rsid w:val="000843F5"/>
    <w:rsid w:val="0008442F"/>
    <w:rsid w:val="000845BF"/>
    <w:rsid w:val="000845D3"/>
    <w:rsid w:val="00084862"/>
    <w:rsid w:val="000848BE"/>
    <w:rsid w:val="000848F1"/>
    <w:rsid w:val="00084A1F"/>
    <w:rsid w:val="00084B86"/>
    <w:rsid w:val="00084D38"/>
    <w:rsid w:val="00084D43"/>
    <w:rsid w:val="00084EF1"/>
    <w:rsid w:val="00084F77"/>
    <w:rsid w:val="00085081"/>
    <w:rsid w:val="000850E9"/>
    <w:rsid w:val="00085164"/>
    <w:rsid w:val="0008519A"/>
    <w:rsid w:val="00085560"/>
    <w:rsid w:val="000857AB"/>
    <w:rsid w:val="000858C4"/>
    <w:rsid w:val="00085947"/>
    <w:rsid w:val="00085C61"/>
    <w:rsid w:val="00085CE1"/>
    <w:rsid w:val="00085D6E"/>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2A9"/>
    <w:rsid w:val="000874F9"/>
    <w:rsid w:val="00087625"/>
    <w:rsid w:val="000878AA"/>
    <w:rsid w:val="000878FB"/>
    <w:rsid w:val="00087925"/>
    <w:rsid w:val="00087D39"/>
    <w:rsid w:val="00087DB5"/>
    <w:rsid w:val="00087F4B"/>
    <w:rsid w:val="00090306"/>
    <w:rsid w:val="000904CC"/>
    <w:rsid w:val="00090506"/>
    <w:rsid w:val="0009074F"/>
    <w:rsid w:val="00090A34"/>
    <w:rsid w:val="00090AB1"/>
    <w:rsid w:val="00090B1B"/>
    <w:rsid w:val="00090B40"/>
    <w:rsid w:val="00090CD5"/>
    <w:rsid w:val="00090CD9"/>
    <w:rsid w:val="0009106F"/>
    <w:rsid w:val="000910C3"/>
    <w:rsid w:val="00091162"/>
    <w:rsid w:val="0009134C"/>
    <w:rsid w:val="00091469"/>
    <w:rsid w:val="000914B7"/>
    <w:rsid w:val="0009156D"/>
    <w:rsid w:val="00091927"/>
    <w:rsid w:val="000919A6"/>
    <w:rsid w:val="000919FA"/>
    <w:rsid w:val="00091A07"/>
    <w:rsid w:val="00091B2A"/>
    <w:rsid w:val="00091BA2"/>
    <w:rsid w:val="00091BB5"/>
    <w:rsid w:val="00091C7C"/>
    <w:rsid w:val="00091CBE"/>
    <w:rsid w:val="00091DE2"/>
    <w:rsid w:val="00091F46"/>
    <w:rsid w:val="00091FAC"/>
    <w:rsid w:val="00092095"/>
    <w:rsid w:val="0009209E"/>
    <w:rsid w:val="000920BD"/>
    <w:rsid w:val="0009219A"/>
    <w:rsid w:val="000922BC"/>
    <w:rsid w:val="0009232D"/>
    <w:rsid w:val="00092448"/>
    <w:rsid w:val="0009254A"/>
    <w:rsid w:val="0009255D"/>
    <w:rsid w:val="000925E3"/>
    <w:rsid w:val="000927D2"/>
    <w:rsid w:val="0009282D"/>
    <w:rsid w:val="000929F7"/>
    <w:rsid w:val="00092DD2"/>
    <w:rsid w:val="000930AF"/>
    <w:rsid w:val="00093185"/>
    <w:rsid w:val="000931E9"/>
    <w:rsid w:val="0009328F"/>
    <w:rsid w:val="00093472"/>
    <w:rsid w:val="00093490"/>
    <w:rsid w:val="00093553"/>
    <w:rsid w:val="000937FC"/>
    <w:rsid w:val="00093D3C"/>
    <w:rsid w:val="00093DC1"/>
    <w:rsid w:val="000941C1"/>
    <w:rsid w:val="0009450D"/>
    <w:rsid w:val="00094781"/>
    <w:rsid w:val="000947AD"/>
    <w:rsid w:val="000949AB"/>
    <w:rsid w:val="00094AF9"/>
    <w:rsid w:val="00094CCB"/>
    <w:rsid w:val="00094D47"/>
    <w:rsid w:val="00095607"/>
    <w:rsid w:val="000957EF"/>
    <w:rsid w:val="00095B05"/>
    <w:rsid w:val="00095C83"/>
    <w:rsid w:val="00095DB7"/>
    <w:rsid w:val="00095E9D"/>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DAD"/>
    <w:rsid w:val="00097FD6"/>
    <w:rsid w:val="000A0024"/>
    <w:rsid w:val="000A02DB"/>
    <w:rsid w:val="000A0332"/>
    <w:rsid w:val="000A0367"/>
    <w:rsid w:val="000A048A"/>
    <w:rsid w:val="000A0500"/>
    <w:rsid w:val="000A0536"/>
    <w:rsid w:val="000A0587"/>
    <w:rsid w:val="000A05A5"/>
    <w:rsid w:val="000A05DE"/>
    <w:rsid w:val="000A07CC"/>
    <w:rsid w:val="000A0970"/>
    <w:rsid w:val="000A0D42"/>
    <w:rsid w:val="000A0D7E"/>
    <w:rsid w:val="000A0D9B"/>
    <w:rsid w:val="000A1209"/>
    <w:rsid w:val="000A1277"/>
    <w:rsid w:val="000A138F"/>
    <w:rsid w:val="000A1394"/>
    <w:rsid w:val="000A161D"/>
    <w:rsid w:val="000A175F"/>
    <w:rsid w:val="000A1807"/>
    <w:rsid w:val="000A1B3C"/>
    <w:rsid w:val="000A1B57"/>
    <w:rsid w:val="000A1E43"/>
    <w:rsid w:val="000A1FDA"/>
    <w:rsid w:val="000A25D8"/>
    <w:rsid w:val="000A2718"/>
    <w:rsid w:val="000A27F8"/>
    <w:rsid w:val="000A2810"/>
    <w:rsid w:val="000A2831"/>
    <w:rsid w:val="000A2AAD"/>
    <w:rsid w:val="000A2C52"/>
    <w:rsid w:val="000A2E7B"/>
    <w:rsid w:val="000A2EE6"/>
    <w:rsid w:val="000A30F5"/>
    <w:rsid w:val="000A336F"/>
    <w:rsid w:val="000A347F"/>
    <w:rsid w:val="000A3617"/>
    <w:rsid w:val="000A3656"/>
    <w:rsid w:val="000A37A7"/>
    <w:rsid w:val="000A38A7"/>
    <w:rsid w:val="000A391D"/>
    <w:rsid w:val="000A3D0A"/>
    <w:rsid w:val="000A3DFA"/>
    <w:rsid w:val="000A3ED4"/>
    <w:rsid w:val="000A3F28"/>
    <w:rsid w:val="000A42DF"/>
    <w:rsid w:val="000A435F"/>
    <w:rsid w:val="000A44E1"/>
    <w:rsid w:val="000A4519"/>
    <w:rsid w:val="000A465D"/>
    <w:rsid w:val="000A476A"/>
    <w:rsid w:val="000A491B"/>
    <w:rsid w:val="000A49A3"/>
    <w:rsid w:val="000A4B43"/>
    <w:rsid w:val="000A50BB"/>
    <w:rsid w:val="000A530C"/>
    <w:rsid w:val="000A576D"/>
    <w:rsid w:val="000A592C"/>
    <w:rsid w:val="000A5C73"/>
    <w:rsid w:val="000A5CFE"/>
    <w:rsid w:val="000A5D06"/>
    <w:rsid w:val="000A5E1C"/>
    <w:rsid w:val="000A5E26"/>
    <w:rsid w:val="000A5ED0"/>
    <w:rsid w:val="000A5F07"/>
    <w:rsid w:val="000A607B"/>
    <w:rsid w:val="000A6399"/>
    <w:rsid w:val="000A64DE"/>
    <w:rsid w:val="000A65B9"/>
    <w:rsid w:val="000A672B"/>
    <w:rsid w:val="000A679A"/>
    <w:rsid w:val="000A69A7"/>
    <w:rsid w:val="000A69AA"/>
    <w:rsid w:val="000A6CB1"/>
    <w:rsid w:val="000A6CF3"/>
    <w:rsid w:val="000A6D7C"/>
    <w:rsid w:val="000A6E3B"/>
    <w:rsid w:val="000A6E98"/>
    <w:rsid w:val="000A6EC0"/>
    <w:rsid w:val="000A6F19"/>
    <w:rsid w:val="000A6F50"/>
    <w:rsid w:val="000A70D7"/>
    <w:rsid w:val="000A7139"/>
    <w:rsid w:val="000A7149"/>
    <w:rsid w:val="000A729A"/>
    <w:rsid w:val="000A729B"/>
    <w:rsid w:val="000A76AE"/>
    <w:rsid w:val="000A78D1"/>
    <w:rsid w:val="000A7CB3"/>
    <w:rsid w:val="000A7EB8"/>
    <w:rsid w:val="000A7FA5"/>
    <w:rsid w:val="000B02C7"/>
    <w:rsid w:val="000B078D"/>
    <w:rsid w:val="000B07EF"/>
    <w:rsid w:val="000B0C21"/>
    <w:rsid w:val="000B0C39"/>
    <w:rsid w:val="000B0D67"/>
    <w:rsid w:val="000B0DBC"/>
    <w:rsid w:val="000B0F4C"/>
    <w:rsid w:val="000B119A"/>
    <w:rsid w:val="000B11BE"/>
    <w:rsid w:val="000B1269"/>
    <w:rsid w:val="000B1277"/>
    <w:rsid w:val="000B1356"/>
    <w:rsid w:val="000B13B4"/>
    <w:rsid w:val="000B1572"/>
    <w:rsid w:val="000B1907"/>
    <w:rsid w:val="000B1A7F"/>
    <w:rsid w:val="000B1D65"/>
    <w:rsid w:val="000B1DF4"/>
    <w:rsid w:val="000B1EBE"/>
    <w:rsid w:val="000B1F0B"/>
    <w:rsid w:val="000B21A1"/>
    <w:rsid w:val="000B226A"/>
    <w:rsid w:val="000B2349"/>
    <w:rsid w:val="000B24E6"/>
    <w:rsid w:val="000B29E3"/>
    <w:rsid w:val="000B2A21"/>
    <w:rsid w:val="000B2A6B"/>
    <w:rsid w:val="000B2BAA"/>
    <w:rsid w:val="000B2D70"/>
    <w:rsid w:val="000B2D71"/>
    <w:rsid w:val="000B2DF6"/>
    <w:rsid w:val="000B2F19"/>
    <w:rsid w:val="000B2F37"/>
    <w:rsid w:val="000B3189"/>
    <w:rsid w:val="000B31F2"/>
    <w:rsid w:val="000B322C"/>
    <w:rsid w:val="000B35B2"/>
    <w:rsid w:val="000B3628"/>
    <w:rsid w:val="000B36B4"/>
    <w:rsid w:val="000B3872"/>
    <w:rsid w:val="000B392D"/>
    <w:rsid w:val="000B3975"/>
    <w:rsid w:val="000B3A0A"/>
    <w:rsid w:val="000B3A0E"/>
    <w:rsid w:val="000B3A76"/>
    <w:rsid w:val="000B3D75"/>
    <w:rsid w:val="000B3E4F"/>
    <w:rsid w:val="000B3E9A"/>
    <w:rsid w:val="000B3F5C"/>
    <w:rsid w:val="000B41AA"/>
    <w:rsid w:val="000B4233"/>
    <w:rsid w:val="000B4340"/>
    <w:rsid w:val="000B43CB"/>
    <w:rsid w:val="000B43CE"/>
    <w:rsid w:val="000B44EF"/>
    <w:rsid w:val="000B4A6F"/>
    <w:rsid w:val="000B4B39"/>
    <w:rsid w:val="000B4BDC"/>
    <w:rsid w:val="000B4DD4"/>
    <w:rsid w:val="000B4FD3"/>
    <w:rsid w:val="000B55B5"/>
    <w:rsid w:val="000B5603"/>
    <w:rsid w:val="000B57E6"/>
    <w:rsid w:val="000B5C2F"/>
    <w:rsid w:val="000B5CE6"/>
    <w:rsid w:val="000B5F8C"/>
    <w:rsid w:val="000B5FA4"/>
    <w:rsid w:val="000B600A"/>
    <w:rsid w:val="000B611B"/>
    <w:rsid w:val="000B62DC"/>
    <w:rsid w:val="000B63D3"/>
    <w:rsid w:val="000B64A6"/>
    <w:rsid w:val="000B66B2"/>
    <w:rsid w:val="000B6A67"/>
    <w:rsid w:val="000B6B6C"/>
    <w:rsid w:val="000B6DC8"/>
    <w:rsid w:val="000B6EC5"/>
    <w:rsid w:val="000B6EDB"/>
    <w:rsid w:val="000B70B4"/>
    <w:rsid w:val="000B70F6"/>
    <w:rsid w:val="000B71A0"/>
    <w:rsid w:val="000B7308"/>
    <w:rsid w:val="000B7311"/>
    <w:rsid w:val="000B7316"/>
    <w:rsid w:val="000B741C"/>
    <w:rsid w:val="000B755A"/>
    <w:rsid w:val="000B76B7"/>
    <w:rsid w:val="000B7B2C"/>
    <w:rsid w:val="000B7FB1"/>
    <w:rsid w:val="000C00B8"/>
    <w:rsid w:val="000C012F"/>
    <w:rsid w:val="000C02CA"/>
    <w:rsid w:val="000C059A"/>
    <w:rsid w:val="000C06BE"/>
    <w:rsid w:val="000C0CB5"/>
    <w:rsid w:val="000C0D4C"/>
    <w:rsid w:val="000C0D8E"/>
    <w:rsid w:val="000C0DAE"/>
    <w:rsid w:val="000C0DFE"/>
    <w:rsid w:val="000C0E2C"/>
    <w:rsid w:val="000C0E42"/>
    <w:rsid w:val="000C0EA8"/>
    <w:rsid w:val="000C14D5"/>
    <w:rsid w:val="000C1654"/>
    <w:rsid w:val="000C17A8"/>
    <w:rsid w:val="000C18CC"/>
    <w:rsid w:val="000C1914"/>
    <w:rsid w:val="000C1B82"/>
    <w:rsid w:val="000C1C26"/>
    <w:rsid w:val="000C217D"/>
    <w:rsid w:val="000C237F"/>
    <w:rsid w:val="000C23DE"/>
    <w:rsid w:val="000C24DA"/>
    <w:rsid w:val="000C252B"/>
    <w:rsid w:val="000C253E"/>
    <w:rsid w:val="000C25B5"/>
    <w:rsid w:val="000C269A"/>
    <w:rsid w:val="000C26E3"/>
    <w:rsid w:val="000C2AFB"/>
    <w:rsid w:val="000C2B18"/>
    <w:rsid w:val="000C2BF1"/>
    <w:rsid w:val="000C2CF1"/>
    <w:rsid w:val="000C2D42"/>
    <w:rsid w:val="000C2D43"/>
    <w:rsid w:val="000C2E27"/>
    <w:rsid w:val="000C303A"/>
    <w:rsid w:val="000C305C"/>
    <w:rsid w:val="000C30AC"/>
    <w:rsid w:val="000C30DA"/>
    <w:rsid w:val="000C330F"/>
    <w:rsid w:val="000C393E"/>
    <w:rsid w:val="000C39EB"/>
    <w:rsid w:val="000C3A12"/>
    <w:rsid w:val="000C3A62"/>
    <w:rsid w:val="000C3B04"/>
    <w:rsid w:val="000C3BF1"/>
    <w:rsid w:val="000C3D40"/>
    <w:rsid w:val="000C3EA6"/>
    <w:rsid w:val="000C40D9"/>
    <w:rsid w:val="000C458D"/>
    <w:rsid w:val="000C494C"/>
    <w:rsid w:val="000C4B10"/>
    <w:rsid w:val="000C4C05"/>
    <w:rsid w:val="000C4D2F"/>
    <w:rsid w:val="000C4D4E"/>
    <w:rsid w:val="000C4E0A"/>
    <w:rsid w:val="000C4E88"/>
    <w:rsid w:val="000C4EE1"/>
    <w:rsid w:val="000C506B"/>
    <w:rsid w:val="000C5079"/>
    <w:rsid w:val="000C512C"/>
    <w:rsid w:val="000C539F"/>
    <w:rsid w:val="000C5670"/>
    <w:rsid w:val="000C578E"/>
    <w:rsid w:val="000C5B37"/>
    <w:rsid w:val="000C5BC5"/>
    <w:rsid w:val="000C5D49"/>
    <w:rsid w:val="000C5D52"/>
    <w:rsid w:val="000C5D9D"/>
    <w:rsid w:val="000C611E"/>
    <w:rsid w:val="000C6297"/>
    <w:rsid w:val="000C62AE"/>
    <w:rsid w:val="000C6307"/>
    <w:rsid w:val="000C654D"/>
    <w:rsid w:val="000C6717"/>
    <w:rsid w:val="000C6815"/>
    <w:rsid w:val="000C68F8"/>
    <w:rsid w:val="000C693C"/>
    <w:rsid w:val="000C69BE"/>
    <w:rsid w:val="000C6A6E"/>
    <w:rsid w:val="000C6E87"/>
    <w:rsid w:val="000C736B"/>
    <w:rsid w:val="000C736D"/>
    <w:rsid w:val="000C757A"/>
    <w:rsid w:val="000C7702"/>
    <w:rsid w:val="000C7798"/>
    <w:rsid w:val="000C77AC"/>
    <w:rsid w:val="000C79CC"/>
    <w:rsid w:val="000C7A6C"/>
    <w:rsid w:val="000C7A6F"/>
    <w:rsid w:val="000C7B5A"/>
    <w:rsid w:val="000C7CB6"/>
    <w:rsid w:val="000C7CCC"/>
    <w:rsid w:val="000C7E98"/>
    <w:rsid w:val="000D002C"/>
    <w:rsid w:val="000D0055"/>
    <w:rsid w:val="000D00AE"/>
    <w:rsid w:val="000D00D0"/>
    <w:rsid w:val="000D02C7"/>
    <w:rsid w:val="000D0328"/>
    <w:rsid w:val="000D0344"/>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1F60"/>
    <w:rsid w:val="000D1FF5"/>
    <w:rsid w:val="000D20A5"/>
    <w:rsid w:val="000D231A"/>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B58"/>
    <w:rsid w:val="000D3C7D"/>
    <w:rsid w:val="000D3CB7"/>
    <w:rsid w:val="000D3F1A"/>
    <w:rsid w:val="000D4075"/>
    <w:rsid w:val="000D40DC"/>
    <w:rsid w:val="000D42DF"/>
    <w:rsid w:val="000D44B5"/>
    <w:rsid w:val="000D47D5"/>
    <w:rsid w:val="000D4927"/>
    <w:rsid w:val="000D4A03"/>
    <w:rsid w:val="000D4A53"/>
    <w:rsid w:val="000D4A6B"/>
    <w:rsid w:val="000D4D0C"/>
    <w:rsid w:val="000D4E71"/>
    <w:rsid w:val="000D4FCB"/>
    <w:rsid w:val="000D504C"/>
    <w:rsid w:val="000D513B"/>
    <w:rsid w:val="000D5162"/>
    <w:rsid w:val="000D51E5"/>
    <w:rsid w:val="000D52F5"/>
    <w:rsid w:val="000D5426"/>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CBE"/>
    <w:rsid w:val="000D7D76"/>
    <w:rsid w:val="000D7EA3"/>
    <w:rsid w:val="000D7EEB"/>
    <w:rsid w:val="000D7EF2"/>
    <w:rsid w:val="000E0090"/>
    <w:rsid w:val="000E0129"/>
    <w:rsid w:val="000E01AC"/>
    <w:rsid w:val="000E0222"/>
    <w:rsid w:val="000E050B"/>
    <w:rsid w:val="000E05D3"/>
    <w:rsid w:val="000E05E2"/>
    <w:rsid w:val="000E070C"/>
    <w:rsid w:val="000E0865"/>
    <w:rsid w:val="000E0A34"/>
    <w:rsid w:val="000E0B16"/>
    <w:rsid w:val="000E0B5C"/>
    <w:rsid w:val="000E0CED"/>
    <w:rsid w:val="000E0CF7"/>
    <w:rsid w:val="000E0E8C"/>
    <w:rsid w:val="000E1039"/>
    <w:rsid w:val="000E11E3"/>
    <w:rsid w:val="000E13C9"/>
    <w:rsid w:val="000E1747"/>
    <w:rsid w:val="000E1790"/>
    <w:rsid w:val="000E1816"/>
    <w:rsid w:val="000E1BAA"/>
    <w:rsid w:val="000E1E05"/>
    <w:rsid w:val="000E1E9E"/>
    <w:rsid w:val="000E2094"/>
    <w:rsid w:val="000E2158"/>
    <w:rsid w:val="000E2428"/>
    <w:rsid w:val="000E2502"/>
    <w:rsid w:val="000E255B"/>
    <w:rsid w:val="000E25C7"/>
    <w:rsid w:val="000E280A"/>
    <w:rsid w:val="000E28A6"/>
    <w:rsid w:val="000E293A"/>
    <w:rsid w:val="000E2B64"/>
    <w:rsid w:val="000E2BB4"/>
    <w:rsid w:val="000E2E25"/>
    <w:rsid w:val="000E31B3"/>
    <w:rsid w:val="000E32B9"/>
    <w:rsid w:val="000E335D"/>
    <w:rsid w:val="000E33EB"/>
    <w:rsid w:val="000E34A4"/>
    <w:rsid w:val="000E34EE"/>
    <w:rsid w:val="000E37DF"/>
    <w:rsid w:val="000E39BD"/>
    <w:rsid w:val="000E3A66"/>
    <w:rsid w:val="000E3CBF"/>
    <w:rsid w:val="000E3D22"/>
    <w:rsid w:val="000E3D90"/>
    <w:rsid w:val="000E40B9"/>
    <w:rsid w:val="000E4397"/>
    <w:rsid w:val="000E4530"/>
    <w:rsid w:val="000E4648"/>
    <w:rsid w:val="000E4666"/>
    <w:rsid w:val="000E46D3"/>
    <w:rsid w:val="000E471A"/>
    <w:rsid w:val="000E4809"/>
    <w:rsid w:val="000E489F"/>
    <w:rsid w:val="000E4C23"/>
    <w:rsid w:val="000E4DA1"/>
    <w:rsid w:val="000E4F6D"/>
    <w:rsid w:val="000E4FA8"/>
    <w:rsid w:val="000E5081"/>
    <w:rsid w:val="000E526B"/>
    <w:rsid w:val="000E5410"/>
    <w:rsid w:val="000E5496"/>
    <w:rsid w:val="000E54A7"/>
    <w:rsid w:val="000E5906"/>
    <w:rsid w:val="000E592E"/>
    <w:rsid w:val="000E5BB6"/>
    <w:rsid w:val="000E5C42"/>
    <w:rsid w:val="000E5E2D"/>
    <w:rsid w:val="000E610C"/>
    <w:rsid w:val="000E6163"/>
    <w:rsid w:val="000E62FC"/>
    <w:rsid w:val="000E6315"/>
    <w:rsid w:val="000E63DA"/>
    <w:rsid w:val="000E6421"/>
    <w:rsid w:val="000E6509"/>
    <w:rsid w:val="000E677D"/>
    <w:rsid w:val="000E682A"/>
    <w:rsid w:val="000E6A96"/>
    <w:rsid w:val="000E6B04"/>
    <w:rsid w:val="000E6B77"/>
    <w:rsid w:val="000E6D18"/>
    <w:rsid w:val="000E6F3B"/>
    <w:rsid w:val="000E71D6"/>
    <w:rsid w:val="000E73F0"/>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EB2"/>
    <w:rsid w:val="000F0FD6"/>
    <w:rsid w:val="000F1063"/>
    <w:rsid w:val="000F10D6"/>
    <w:rsid w:val="000F12BB"/>
    <w:rsid w:val="000F1408"/>
    <w:rsid w:val="000F141F"/>
    <w:rsid w:val="000F1442"/>
    <w:rsid w:val="000F1521"/>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59E"/>
    <w:rsid w:val="000F3747"/>
    <w:rsid w:val="000F3899"/>
    <w:rsid w:val="000F38A0"/>
    <w:rsid w:val="000F38B4"/>
    <w:rsid w:val="000F398B"/>
    <w:rsid w:val="000F3A96"/>
    <w:rsid w:val="000F3C18"/>
    <w:rsid w:val="000F3E29"/>
    <w:rsid w:val="000F413F"/>
    <w:rsid w:val="000F44E1"/>
    <w:rsid w:val="000F46FD"/>
    <w:rsid w:val="000F4824"/>
    <w:rsid w:val="000F486D"/>
    <w:rsid w:val="000F48C1"/>
    <w:rsid w:val="000F4917"/>
    <w:rsid w:val="000F4951"/>
    <w:rsid w:val="000F4979"/>
    <w:rsid w:val="000F4A2D"/>
    <w:rsid w:val="000F4C48"/>
    <w:rsid w:val="000F4C95"/>
    <w:rsid w:val="000F4FC3"/>
    <w:rsid w:val="000F5155"/>
    <w:rsid w:val="000F5216"/>
    <w:rsid w:val="000F5441"/>
    <w:rsid w:val="000F562E"/>
    <w:rsid w:val="000F56DA"/>
    <w:rsid w:val="000F570A"/>
    <w:rsid w:val="000F57D5"/>
    <w:rsid w:val="000F589B"/>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7E9"/>
    <w:rsid w:val="0010091E"/>
    <w:rsid w:val="00100AC8"/>
    <w:rsid w:val="00100B07"/>
    <w:rsid w:val="00100B10"/>
    <w:rsid w:val="00100D91"/>
    <w:rsid w:val="001012E3"/>
    <w:rsid w:val="0010133E"/>
    <w:rsid w:val="0010144E"/>
    <w:rsid w:val="001018E2"/>
    <w:rsid w:val="00101910"/>
    <w:rsid w:val="00101A2D"/>
    <w:rsid w:val="00101DF6"/>
    <w:rsid w:val="00101E6A"/>
    <w:rsid w:val="00101F14"/>
    <w:rsid w:val="0010202E"/>
    <w:rsid w:val="001020BB"/>
    <w:rsid w:val="001020F3"/>
    <w:rsid w:val="001022F5"/>
    <w:rsid w:val="00102335"/>
    <w:rsid w:val="001023F4"/>
    <w:rsid w:val="0010242F"/>
    <w:rsid w:val="001024E5"/>
    <w:rsid w:val="001026AD"/>
    <w:rsid w:val="00102757"/>
    <w:rsid w:val="00102A4D"/>
    <w:rsid w:val="00102C23"/>
    <w:rsid w:val="00102D35"/>
    <w:rsid w:val="00102D7A"/>
    <w:rsid w:val="00102DAC"/>
    <w:rsid w:val="00102E1F"/>
    <w:rsid w:val="00102E47"/>
    <w:rsid w:val="00102EC3"/>
    <w:rsid w:val="0010313A"/>
    <w:rsid w:val="0010368F"/>
    <w:rsid w:val="001036C8"/>
    <w:rsid w:val="00103709"/>
    <w:rsid w:val="00103798"/>
    <w:rsid w:val="001037B3"/>
    <w:rsid w:val="00103A24"/>
    <w:rsid w:val="00103AE0"/>
    <w:rsid w:val="00103B9B"/>
    <w:rsid w:val="00103D8E"/>
    <w:rsid w:val="001042DD"/>
    <w:rsid w:val="00104424"/>
    <w:rsid w:val="0010445A"/>
    <w:rsid w:val="0010456F"/>
    <w:rsid w:val="00104732"/>
    <w:rsid w:val="001047CE"/>
    <w:rsid w:val="00104998"/>
    <w:rsid w:val="00104AFF"/>
    <w:rsid w:val="00104B9A"/>
    <w:rsid w:val="00104D1F"/>
    <w:rsid w:val="00104E04"/>
    <w:rsid w:val="00104F40"/>
    <w:rsid w:val="00104FDB"/>
    <w:rsid w:val="001050A4"/>
    <w:rsid w:val="00105169"/>
    <w:rsid w:val="00105171"/>
    <w:rsid w:val="001051BE"/>
    <w:rsid w:val="0010552D"/>
    <w:rsid w:val="00105808"/>
    <w:rsid w:val="0010596C"/>
    <w:rsid w:val="001059D4"/>
    <w:rsid w:val="001059FB"/>
    <w:rsid w:val="00105AF7"/>
    <w:rsid w:val="00105B24"/>
    <w:rsid w:val="00105CB0"/>
    <w:rsid w:val="00105D7B"/>
    <w:rsid w:val="001060BB"/>
    <w:rsid w:val="00106439"/>
    <w:rsid w:val="001065F1"/>
    <w:rsid w:val="00106657"/>
    <w:rsid w:val="001068A8"/>
    <w:rsid w:val="001068AC"/>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DAE"/>
    <w:rsid w:val="00107E7D"/>
    <w:rsid w:val="00107EB8"/>
    <w:rsid w:val="00107EDC"/>
    <w:rsid w:val="00107F9D"/>
    <w:rsid w:val="001102E3"/>
    <w:rsid w:val="001105B4"/>
    <w:rsid w:val="00110757"/>
    <w:rsid w:val="0011084A"/>
    <w:rsid w:val="001108C2"/>
    <w:rsid w:val="00110A46"/>
    <w:rsid w:val="00110A65"/>
    <w:rsid w:val="00110CD9"/>
    <w:rsid w:val="00110EE3"/>
    <w:rsid w:val="00110F08"/>
    <w:rsid w:val="001110BC"/>
    <w:rsid w:val="00111332"/>
    <w:rsid w:val="001114E6"/>
    <w:rsid w:val="00111657"/>
    <w:rsid w:val="00111806"/>
    <w:rsid w:val="00111C17"/>
    <w:rsid w:val="00111D49"/>
    <w:rsid w:val="00111FF7"/>
    <w:rsid w:val="00112231"/>
    <w:rsid w:val="00112252"/>
    <w:rsid w:val="001122E6"/>
    <w:rsid w:val="00112805"/>
    <w:rsid w:val="00112A0B"/>
    <w:rsid w:val="00112C7F"/>
    <w:rsid w:val="0011315A"/>
    <w:rsid w:val="0011344E"/>
    <w:rsid w:val="0011361E"/>
    <w:rsid w:val="0011380B"/>
    <w:rsid w:val="00113893"/>
    <w:rsid w:val="00113B61"/>
    <w:rsid w:val="00113BA2"/>
    <w:rsid w:val="00113E46"/>
    <w:rsid w:val="00113FD5"/>
    <w:rsid w:val="00114083"/>
    <w:rsid w:val="00114094"/>
    <w:rsid w:val="001140C9"/>
    <w:rsid w:val="001142D0"/>
    <w:rsid w:val="00114303"/>
    <w:rsid w:val="001143CC"/>
    <w:rsid w:val="00114516"/>
    <w:rsid w:val="0011467B"/>
    <w:rsid w:val="001146A5"/>
    <w:rsid w:val="00114799"/>
    <w:rsid w:val="0011484E"/>
    <w:rsid w:val="00114916"/>
    <w:rsid w:val="00114AA1"/>
    <w:rsid w:val="00114B0C"/>
    <w:rsid w:val="00114B62"/>
    <w:rsid w:val="00114C09"/>
    <w:rsid w:val="00114CC1"/>
    <w:rsid w:val="00114DFB"/>
    <w:rsid w:val="001151FB"/>
    <w:rsid w:val="00115697"/>
    <w:rsid w:val="0011571E"/>
    <w:rsid w:val="001157D8"/>
    <w:rsid w:val="00115882"/>
    <w:rsid w:val="001158F2"/>
    <w:rsid w:val="00115B8C"/>
    <w:rsid w:val="00115DB2"/>
    <w:rsid w:val="00115DDA"/>
    <w:rsid w:val="00115E0C"/>
    <w:rsid w:val="00115EB5"/>
    <w:rsid w:val="00115EC0"/>
    <w:rsid w:val="001161F9"/>
    <w:rsid w:val="0011620E"/>
    <w:rsid w:val="0011631B"/>
    <w:rsid w:val="00116344"/>
    <w:rsid w:val="001164B3"/>
    <w:rsid w:val="001164C7"/>
    <w:rsid w:val="0011653D"/>
    <w:rsid w:val="00116686"/>
    <w:rsid w:val="00116781"/>
    <w:rsid w:val="0011694B"/>
    <w:rsid w:val="00116C2E"/>
    <w:rsid w:val="001173FE"/>
    <w:rsid w:val="00117402"/>
    <w:rsid w:val="00117564"/>
    <w:rsid w:val="001176F3"/>
    <w:rsid w:val="00117803"/>
    <w:rsid w:val="001179FB"/>
    <w:rsid w:val="00117BB4"/>
    <w:rsid w:val="00117CA6"/>
    <w:rsid w:val="00117DB8"/>
    <w:rsid w:val="001200BB"/>
    <w:rsid w:val="00120402"/>
    <w:rsid w:val="00120828"/>
    <w:rsid w:val="001208B5"/>
    <w:rsid w:val="001208C3"/>
    <w:rsid w:val="0012092D"/>
    <w:rsid w:val="00120E12"/>
    <w:rsid w:val="00120E61"/>
    <w:rsid w:val="001210AC"/>
    <w:rsid w:val="00121108"/>
    <w:rsid w:val="0012121D"/>
    <w:rsid w:val="00121475"/>
    <w:rsid w:val="001215BA"/>
    <w:rsid w:val="00121A7C"/>
    <w:rsid w:val="00121BFA"/>
    <w:rsid w:val="00121C5F"/>
    <w:rsid w:val="00121D6F"/>
    <w:rsid w:val="00121E8D"/>
    <w:rsid w:val="00121F27"/>
    <w:rsid w:val="00121FC5"/>
    <w:rsid w:val="00122040"/>
    <w:rsid w:val="00122174"/>
    <w:rsid w:val="0012222F"/>
    <w:rsid w:val="00122267"/>
    <w:rsid w:val="00122314"/>
    <w:rsid w:val="00122442"/>
    <w:rsid w:val="0012248F"/>
    <w:rsid w:val="001224A8"/>
    <w:rsid w:val="001229B1"/>
    <w:rsid w:val="00122BA2"/>
    <w:rsid w:val="00122E85"/>
    <w:rsid w:val="00122FC4"/>
    <w:rsid w:val="0012322E"/>
    <w:rsid w:val="00123290"/>
    <w:rsid w:val="001232C2"/>
    <w:rsid w:val="00123315"/>
    <w:rsid w:val="0012354D"/>
    <w:rsid w:val="0012385A"/>
    <w:rsid w:val="00123B3F"/>
    <w:rsid w:val="00123CA9"/>
    <w:rsid w:val="0012426E"/>
    <w:rsid w:val="001244E2"/>
    <w:rsid w:val="00124A71"/>
    <w:rsid w:val="00124A75"/>
    <w:rsid w:val="00124D32"/>
    <w:rsid w:val="00124F95"/>
    <w:rsid w:val="00125283"/>
    <w:rsid w:val="00125374"/>
    <w:rsid w:val="00125735"/>
    <w:rsid w:val="00125751"/>
    <w:rsid w:val="00125825"/>
    <w:rsid w:val="00125846"/>
    <w:rsid w:val="00125A53"/>
    <w:rsid w:val="00125DC2"/>
    <w:rsid w:val="00125E42"/>
    <w:rsid w:val="00125ED6"/>
    <w:rsid w:val="0012637F"/>
    <w:rsid w:val="001263A6"/>
    <w:rsid w:val="001263BD"/>
    <w:rsid w:val="00126632"/>
    <w:rsid w:val="0012669F"/>
    <w:rsid w:val="001266B5"/>
    <w:rsid w:val="001266E9"/>
    <w:rsid w:val="0012679D"/>
    <w:rsid w:val="00126850"/>
    <w:rsid w:val="0012694F"/>
    <w:rsid w:val="001269AC"/>
    <w:rsid w:val="001269FB"/>
    <w:rsid w:val="00126A4C"/>
    <w:rsid w:val="00126A67"/>
    <w:rsid w:val="00126D03"/>
    <w:rsid w:val="00126E7B"/>
    <w:rsid w:val="00126F1D"/>
    <w:rsid w:val="00126FA4"/>
    <w:rsid w:val="0012769B"/>
    <w:rsid w:val="0012769C"/>
    <w:rsid w:val="00127790"/>
    <w:rsid w:val="001277EE"/>
    <w:rsid w:val="00127B08"/>
    <w:rsid w:val="00127CA7"/>
    <w:rsid w:val="00127F72"/>
    <w:rsid w:val="00130149"/>
    <w:rsid w:val="00130154"/>
    <w:rsid w:val="00130177"/>
    <w:rsid w:val="0013027A"/>
    <w:rsid w:val="00130672"/>
    <w:rsid w:val="00130763"/>
    <w:rsid w:val="00130810"/>
    <w:rsid w:val="00130A76"/>
    <w:rsid w:val="00130AE3"/>
    <w:rsid w:val="00130B9E"/>
    <w:rsid w:val="00130ED8"/>
    <w:rsid w:val="00130FF4"/>
    <w:rsid w:val="0013119C"/>
    <w:rsid w:val="00131417"/>
    <w:rsid w:val="001314BC"/>
    <w:rsid w:val="001317A8"/>
    <w:rsid w:val="00132028"/>
    <w:rsid w:val="001328CE"/>
    <w:rsid w:val="00132CB9"/>
    <w:rsid w:val="00132CF2"/>
    <w:rsid w:val="00132DE6"/>
    <w:rsid w:val="00132EFE"/>
    <w:rsid w:val="00132FFA"/>
    <w:rsid w:val="00133029"/>
    <w:rsid w:val="0013302E"/>
    <w:rsid w:val="00133131"/>
    <w:rsid w:val="001332E0"/>
    <w:rsid w:val="00133380"/>
    <w:rsid w:val="001333A7"/>
    <w:rsid w:val="001334F3"/>
    <w:rsid w:val="00133587"/>
    <w:rsid w:val="001337D5"/>
    <w:rsid w:val="0013383F"/>
    <w:rsid w:val="00133AD4"/>
    <w:rsid w:val="00133BD7"/>
    <w:rsid w:val="00133BE2"/>
    <w:rsid w:val="00133C7C"/>
    <w:rsid w:val="00133E79"/>
    <w:rsid w:val="00133F6E"/>
    <w:rsid w:val="00133FC3"/>
    <w:rsid w:val="00134096"/>
    <w:rsid w:val="001341CD"/>
    <w:rsid w:val="0013448A"/>
    <w:rsid w:val="0013449D"/>
    <w:rsid w:val="00134507"/>
    <w:rsid w:val="001345FD"/>
    <w:rsid w:val="001346E5"/>
    <w:rsid w:val="001347DF"/>
    <w:rsid w:val="0013494A"/>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0C"/>
    <w:rsid w:val="001361C4"/>
    <w:rsid w:val="00136256"/>
    <w:rsid w:val="001362AB"/>
    <w:rsid w:val="001362DF"/>
    <w:rsid w:val="0013634D"/>
    <w:rsid w:val="001363C2"/>
    <w:rsid w:val="00136404"/>
    <w:rsid w:val="001364A6"/>
    <w:rsid w:val="001365B7"/>
    <w:rsid w:val="001366BF"/>
    <w:rsid w:val="0013684A"/>
    <w:rsid w:val="00136964"/>
    <w:rsid w:val="00136B4A"/>
    <w:rsid w:val="00136B57"/>
    <w:rsid w:val="00136E22"/>
    <w:rsid w:val="00136EEC"/>
    <w:rsid w:val="001370BA"/>
    <w:rsid w:val="0013717D"/>
    <w:rsid w:val="001372CF"/>
    <w:rsid w:val="00137660"/>
    <w:rsid w:val="00137A28"/>
    <w:rsid w:val="00137BA4"/>
    <w:rsid w:val="00137D64"/>
    <w:rsid w:val="00137F3D"/>
    <w:rsid w:val="00137F9C"/>
    <w:rsid w:val="0014020C"/>
    <w:rsid w:val="0014027D"/>
    <w:rsid w:val="001402BE"/>
    <w:rsid w:val="00140326"/>
    <w:rsid w:val="00140502"/>
    <w:rsid w:val="001405B8"/>
    <w:rsid w:val="001405BF"/>
    <w:rsid w:val="00140703"/>
    <w:rsid w:val="001407FD"/>
    <w:rsid w:val="00140BA9"/>
    <w:rsid w:val="00140BB5"/>
    <w:rsid w:val="00140C3A"/>
    <w:rsid w:val="00140E48"/>
    <w:rsid w:val="00140EE6"/>
    <w:rsid w:val="00141055"/>
    <w:rsid w:val="001410E5"/>
    <w:rsid w:val="001411BC"/>
    <w:rsid w:val="0014128D"/>
    <w:rsid w:val="001414A3"/>
    <w:rsid w:val="001414C6"/>
    <w:rsid w:val="0014185E"/>
    <w:rsid w:val="001418BB"/>
    <w:rsid w:val="00141B2C"/>
    <w:rsid w:val="00141C0A"/>
    <w:rsid w:val="00141DB1"/>
    <w:rsid w:val="00141E88"/>
    <w:rsid w:val="0014212D"/>
    <w:rsid w:val="00142257"/>
    <w:rsid w:val="00142462"/>
    <w:rsid w:val="00142521"/>
    <w:rsid w:val="00142895"/>
    <w:rsid w:val="0014298A"/>
    <w:rsid w:val="00142AA6"/>
    <w:rsid w:val="00142B76"/>
    <w:rsid w:val="00142CAF"/>
    <w:rsid w:val="00142D9C"/>
    <w:rsid w:val="00142E48"/>
    <w:rsid w:val="00142E6A"/>
    <w:rsid w:val="0014352C"/>
    <w:rsid w:val="0014393C"/>
    <w:rsid w:val="001439AA"/>
    <w:rsid w:val="00143A4E"/>
    <w:rsid w:val="00143B50"/>
    <w:rsid w:val="00143BFD"/>
    <w:rsid w:val="00143C12"/>
    <w:rsid w:val="00143D36"/>
    <w:rsid w:val="00143FAC"/>
    <w:rsid w:val="0014403A"/>
    <w:rsid w:val="00144088"/>
    <w:rsid w:val="00144241"/>
    <w:rsid w:val="001442B1"/>
    <w:rsid w:val="00144549"/>
    <w:rsid w:val="0014493E"/>
    <w:rsid w:val="00144973"/>
    <w:rsid w:val="00144A2A"/>
    <w:rsid w:val="00144B0A"/>
    <w:rsid w:val="00144B60"/>
    <w:rsid w:val="00144C63"/>
    <w:rsid w:val="00144DFA"/>
    <w:rsid w:val="00144E32"/>
    <w:rsid w:val="00144F42"/>
    <w:rsid w:val="0014500E"/>
    <w:rsid w:val="0014507D"/>
    <w:rsid w:val="0014530A"/>
    <w:rsid w:val="001455EA"/>
    <w:rsid w:val="00145738"/>
    <w:rsid w:val="001457E9"/>
    <w:rsid w:val="00145896"/>
    <w:rsid w:val="0014589F"/>
    <w:rsid w:val="00145AF7"/>
    <w:rsid w:val="00145D58"/>
    <w:rsid w:val="00145EB4"/>
    <w:rsid w:val="00145F05"/>
    <w:rsid w:val="00145FF7"/>
    <w:rsid w:val="0014600F"/>
    <w:rsid w:val="00146043"/>
    <w:rsid w:val="00146382"/>
    <w:rsid w:val="00146406"/>
    <w:rsid w:val="00146491"/>
    <w:rsid w:val="00146494"/>
    <w:rsid w:val="001464DF"/>
    <w:rsid w:val="00146669"/>
    <w:rsid w:val="00146741"/>
    <w:rsid w:val="001467E2"/>
    <w:rsid w:val="001468B7"/>
    <w:rsid w:val="00146940"/>
    <w:rsid w:val="00146A1A"/>
    <w:rsid w:val="00146A66"/>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794"/>
    <w:rsid w:val="00150C68"/>
    <w:rsid w:val="00150CC6"/>
    <w:rsid w:val="00150D03"/>
    <w:rsid w:val="00150F34"/>
    <w:rsid w:val="0015118B"/>
    <w:rsid w:val="001512FD"/>
    <w:rsid w:val="001514C0"/>
    <w:rsid w:val="001517FB"/>
    <w:rsid w:val="00151B5F"/>
    <w:rsid w:val="00151BF7"/>
    <w:rsid w:val="00151DF4"/>
    <w:rsid w:val="001521C6"/>
    <w:rsid w:val="001522D8"/>
    <w:rsid w:val="00152440"/>
    <w:rsid w:val="00152605"/>
    <w:rsid w:val="00152691"/>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5C"/>
    <w:rsid w:val="00154EE8"/>
    <w:rsid w:val="00154F40"/>
    <w:rsid w:val="00155178"/>
    <w:rsid w:val="00155244"/>
    <w:rsid w:val="00155369"/>
    <w:rsid w:val="001553B2"/>
    <w:rsid w:val="001555DF"/>
    <w:rsid w:val="001556B3"/>
    <w:rsid w:val="001557F6"/>
    <w:rsid w:val="00155823"/>
    <w:rsid w:val="001559CD"/>
    <w:rsid w:val="00155DE0"/>
    <w:rsid w:val="00155E7B"/>
    <w:rsid w:val="00156192"/>
    <w:rsid w:val="001562EE"/>
    <w:rsid w:val="0015637A"/>
    <w:rsid w:val="001563E4"/>
    <w:rsid w:val="001563F3"/>
    <w:rsid w:val="0015645E"/>
    <w:rsid w:val="0015650B"/>
    <w:rsid w:val="0015658B"/>
    <w:rsid w:val="0015672C"/>
    <w:rsid w:val="0015672E"/>
    <w:rsid w:val="0015674A"/>
    <w:rsid w:val="00156753"/>
    <w:rsid w:val="00156829"/>
    <w:rsid w:val="001569F4"/>
    <w:rsid w:val="00156A0D"/>
    <w:rsid w:val="00156A6E"/>
    <w:rsid w:val="00156AFE"/>
    <w:rsid w:val="00156F34"/>
    <w:rsid w:val="00156F82"/>
    <w:rsid w:val="00157053"/>
    <w:rsid w:val="001570E2"/>
    <w:rsid w:val="00157219"/>
    <w:rsid w:val="00157473"/>
    <w:rsid w:val="001576F6"/>
    <w:rsid w:val="00157AC9"/>
    <w:rsid w:val="00157CF2"/>
    <w:rsid w:val="00157E5A"/>
    <w:rsid w:val="001602F9"/>
    <w:rsid w:val="00160397"/>
    <w:rsid w:val="00160729"/>
    <w:rsid w:val="001608C5"/>
    <w:rsid w:val="0016099F"/>
    <w:rsid w:val="00160D48"/>
    <w:rsid w:val="00160E00"/>
    <w:rsid w:val="00160F9D"/>
    <w:rsid w:val="0016115B"/>
    <w:rsid w:val="00161575"/>
    <w:rsid w:val="0016187F"/>
    <w:rsid w:val="00161A3E"/>
    <w:rsid w:val="00161C10"/>
    <w:rsid w:val="00161CBE"/>
    <w:rsid w:val="00161EB4"/>
    <w:rsid w:val="00161F7C"/>
    <w:rsid w:val="001620BD"/>
    <w:rsid w:val="0016218E"/>
    <w:rsid w:val="001621BC"/>
    <w:rsid w:val="001623AA"/>
    <w:rsid w:val="00162493"/>
    <w:rsid w:val="0016281D"/>
    <w:rsid w:val="00162829"/>
    <w:rsid w:val="00162845"/>
    <w:rsid w:val="001628CB"/>
    <w:rsid w:val="001629DD"/>
    <w:rsid w:val="00162AAA"/>
    <w:rsid w:val="00162B37"/>
    <w:rsid w:val="00162DCB"/>
    <w:rsid w:val="00162F2E"/>
    <w:rsid w:val="00163323"/>
    <w:rsid w:val="00163639"/>
    <w:rsid w:val="001638C3"/>
    <w:rsid w:val="0016397E"/>
    <w:rsid w:val="00163A8E"/>
    <w:rsid w:val="00163AC7"/>
    <w:rsid w:val="00163B7C"/>
    <w:rsid w:val="00163CDC"/>
    <w:rsid w:val="00163E19"/>
    <w:rsid w:val="00163EE1"/>
    <w:rsid w:val="0016434F"/>
    <w:rsid w:val="0016439E"/>
    <w:rsid w:val="00164479"/>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2D2"/>
    <w:rsid w:val="0016731B"/>
    <w:rsid w:val="0016740D"/>
    <w:rsid w:val="0016766C"/>
    <w:rsid w:val="00167A27"/>
    <w:rsid w:val="00167A45"/>
    <w:rsid w:val="00167E4D"/>
    <w:rsid w:val="00170146"/>
    <w:rsid w:val="00170465"/>
    <w:rsid w:val="001704E5"/>
    <w:rsid w:val="001705BF"/>
    <w:rsid w:val="00170628"/>
    <w:rsid w:val="00170629"/>
    <w:rsid w:val="0017064E"/>
    <w:rsid w:val="001706D8"/>
    <w:rsid w:val="00170785"/>
    <w:rsid w:val="001709D9"/>
    <w:rsid w:val="00170AA4"/>
    <w:rsid w:val="00170E8E"/>
    <w:rsid w:val="00170ED1"/>
    <w:rsid w:val="00170F30"/>
    <w:rsid w:val="00171444"/>
    <w:rsid w:val="00171819"/>
    <w:rsid w:val="00171C39"/>
    <w:rsid w:val="00171E18"/>
    <w:rsid w:val="00171FB9"/>
    <w:rsid w:val="0017247A"/>
    <w:rsid w:val="001724AA"/>
    <w:rsid w:val="00172805"/>
    <w:rsid w:val="001728AC"/>
    <w:rsid w:val="00172B3C"/>
    <w:rsid w:val="00172BC1"/>
    <w:rsid w:val="00172FB2"/>
    <w:rsid w:val="00172FD7"/>
    <w:rsid w:val="00173034"/>
    <w:rsid w:val="001730F3"/>
    <w:rsid w:val="00173225"/>
    <w:rsid w:val="001732D5"/>
    <w:rsid w:val="0017340B"/>
    <w:rsid w:val="00173731"/>
    <w:rsid w:val="001737E0"/>
    <w:rsid w:val="0017385F"/>
    <w:rsid w:val="00173922"/>
    <w:rsid w:val="0017396B"/>
    <w:rsid w:val="00173B34"/>
    <w:rsid w:val="00173BB4"/>
    <w:rsid w:val="00173BE8"/>
    <w:rsid w:val="00173DA3"/>
    <w:rsid w:val="00173E61"/>
    <w:rsid w:val="00174161"/>
    <w:rsid w:val="001742E8"/>
    <w:rsid w:val="001743A6"/>
    <w:rsid w:val="001743EF"/>
    <w:rsid w:val="001744F5"/>
    <w:rsid w:val="00174A75"/>
    <w:rsid w:val="00174AE8"/>
    <w:rsid w:val="00174B06"/>
    <w:rsid w:val="00174C06"/>
    <w:rsid w:val="00174CE7"/>
    <w:rsid w:val="00174D7B"/>
    <w:rsid w:val="00174F80"/>
    <w:rsid w:val="00174FCD"/>
    <w:rsid w:val="00175053"/>
    <w:rsid w:val="0017515C"/>
    <w:rsid w:val="00175282"/>
    <w:rsid w:val="001752AF"/>
    <w:rsid w:val="00175309"/>
    <w:rsid w:val="001754F6"/>
    <w:rsid w:val="00175660"/>
    <w:rsid w:val="001756AA"/>
    <w:rsid w:val="0017595E"/>
    <w:rsid w:val="00175D43"/>
    <w:rsid w:val="00175E77"/>
    <w:rsid w:val="00176472"/>
    <w:rsid w:val="001764C4"/>
    <w:rsid w:val="001765E4"/>
    <w:rsid w:val="0017662E"/>
    <w:rsid w:val="0017667D"/>
    <w:rsid w:val="001766C2"/>
    <w:rsid w:val="00176894"/>
    <w:rsid w:val="00176B4E"/>
    <w:rsid w:val="00176C8C"/>
    <w:rsid w:val="00177053"/>
    <w:rsid w:val="00177348"/>
    <w:rsid w:val="001773E0"/>
    <w:rsid w:val="00177A4C"/>
    <w:rsid w:val="00177ADB"/>
    <w:rsid w:val="00177B31"/>
    <w:rsid w:val="00177CE2"/>
    <w:rsid w:val="00177E85"/>
    <w:rsid w:val="00180034"/>
    <w:rsid w:val="00180145"/>
    <w:rsid w:val="00180370"/>
    <w:rsid w:val="00180550"/>
    <w:rsid w:val="0018067B"/>
    <w:rsid w:val="00180969"/>
    <w:rsid w:val="00180B0F"/>
    <w:rsid w:val="00180B81"/>
    <w:rsid w:val="00180C21"/>
    <w:rsid w:val="0018154A"/>
    <w:rsid w:val="001816C8"/>
    <w:rsid w:val="001816D7"/>
    <w:rsid w:val="00181716"/>
    <w:rsid w:val="001818C6"/>
    <w:rsid w:val="0018195C"/>
    <w:rsid w:val="00181ACE"/>
    <w:rsid w:val="00181CBC"/>
    <w:rsid w:val="00181EA5"/>
    <w:rsid w:val="001822AE"/>
    <w:rsid w:val="001824AF"/>
    <w:rsid w:val="00182688"/>
    <w:rsid w:val="00182935"/>
    <w:rsid w:val="001829E4"/>
    <w:rsid w:val="00182D74"/>
    <w:rsid w:val="00182DFA"/>
    <w:rsid w:val="00182F21"/>
    <w:rsid w:val="00182F28"/>
    <w:rsid w:val="00183065"/>
    <w:rsid w:val="00183098"/>
    <w:rsid w:val="001831E0"/>
    <w:rsid w:val="0018327D"/>
    <w:rsid w:val="001833D0"/>
    <w:rsid w:val="00183787"/>
    <w:rsid w:val="0018389B"/>
    <w:rsid w:val="0018389F"/>
    <w:rsid w:val="00183A2B"/>
    <w:rsid w:val="00183AD4"/>
    <w:rsid w:val="00183DD3"/>
    <w:rsid w:val="00183E1C"/>
    <w:rsid w:val="00183E93"/>
    <w:rsid w:val="0018402B"/>
    <w:rsid w:val="00184116"/>
    <w:rsid w:val="001842E2"/>
    <w:rsid w:val="00184387"/>
    <w:rsid w:val="00184A12"/>
    <w:rsid w:val="00184CDA"/>
    <w:rsid w:val="00184DB1"/>
    <w:rsid w:val="001852B3"/>
    <w:rsid w:val="0018539F"/>
    <w:rsid w:val="00185556"/>
    <w:rsid w:val="001855C9"/>
    <w:rsid w:val="00185639"/>
    <w:rsid w:val="00185697"/>
    <w:rsid w:val="00185961"/>
    <w:rsid w:val="00185A3E"/>
    <w:rsid w:val="00185BAC"/>
    <w:rsid w:val="00185C04"/>
    <w:rsid w:val="00185C72"/>
    <w:rsid w:val="00185E42"/>
    <w:rsid w:val="00185EEA"/>
    <w:rsid w:val="00186097"/>
    <w:rsid w:val="001860FF"/>
    <w:rsid w:val="001861DD"/>
    <w:rsid w:val="00186307"/>
    <w:rsid w:val="001863B3"/>
    <w:rsid w:val="001866CE"/>
    <w:rsid w:val="0018676B"/>
    <w:rsid w:val="001868FF"/>
    <w:rsid w:val="00186BAC"/>
    <w:rsid w:val="00186EB9"/>
    <w:rsid w:val="00186EEE"/>
    <w:rsid w:val="00186F13"/>
    <w:rsid w:val="0018708D"/>
    <w:rsid w:val="001871FB"/>
    <w:rsid w:val="0018729A"/>
    <w:rsid w:val="00187310"/>
    <w:rsid w:val="0018735C"/>
    <w:rsid w:val="0018764E"/>
    <w:rsid w:val="001878C1"/>
    <w:rsid w:val="00187A71"/>
    <w:rsid w:val="00187CEA"/>
    <w:rsid w:val="00187DB0"/>
    <w:rsid w:val="00187DEA"/>
    <w:rsid w:val="00187E3A"/>
    <w:rsid w:val="00190274"/>
    <w:rsid w:val="0019028D"/>
    <w:rsid w:val="001903DB"/>
    <w:rsid w:val="0019067E"/>
    <w:rsid w:val="0019074C"/>
    <w:rsid w:val="00190B0D"/>
    <w:rsid w:val="00190E1F"/>
    <w:rsid w:val="00190EA4"/>
    <w:rsid w:val="00190EAF"/>
    <w:rsid w:val="0019122B"/>
    <w:rsid w:val="0019143A"/>
    <w:rsid w:val="0019158B"/>
    <w:rsid w:val="00191684"/>
    <w:rsid w:val="00191833"/>
    <w:rsid w:val="0019194E"/>
    <w:rsid w:val="00191A4B"/>
    <w:rsid w:val="00191B6C"/>
    <w:rsid w:val="00191F33"/>
    <w:rsid w:val="00192000"/>
    <w:rsid w:val="00192380"/>
    <w:rsid w:val="00192C34"/>
    <w:rsid w:val="00192C41"/>
    <w:rsid w:val="00193166"/>
    <w:rsid w:val="001932A3"/>
    <w:rsid w:val="0019332B"/>
    <w:rsid w:val="0019333D"/>
    <w:rsid w:val="0019342A"/>
    <w:rsid w:val="0019354C"/>
    <w:rsid w:val="0019364E"/>
    <w:rsid w:val="001936B4"/>
    <w:rsid w:val="001936BB"/>
    <w:rsid w:val="001938BC"/>
    <w:rsid w:val="00193949"/>
    <w:rsid w:val="00193B37"/>
    <w:rsid w:val="00193F45"/>
    <w:rsid w:val="00193FCA"/>
    <w:rsid w:val="00194077"/>
    <w:rsid w:val="001940D3"/>
    <w:rsid w:val="001941B8"/>
    <w:rsid w:val="0019432C"/>
    <w:rsid w:val="0019451F"/>
    <w:rsid w:val="001945F0"/>
    <w:rsid w:val="001948D6"/>
    <w:rsid w:val="0019492D"/>
    <w:rsid w:val="00194B52"/>
    <w:rsid w:val="00194DE3"/>
    <w:rsid w:val="00194E7D"/>
    <w:rsid w:val="00194EFC"/>
    <w:rsid w:val="00194F4B"/>
    <w:rsid w:val="00194FA6"/>
    <w:rsid w:val="00194FB0"/>
    <w:rsid w:val="001950A8"/>
    <w:rsid w:val="001950EB"/>
    <w:rsid w:val="00195328"/>
    <w:rsid w:val="00195476"/>
    <w:rsid w:val="001955FA"/>
    <w:rsid w:val="00195610"/>
    <w:rsid w:val="00195621"/>
    <w:rsid w:val="00195C0A"/>
    <w:rsid w:val="00195CBB"/>
    <w:rsid w:val="00195CF4"/>
    <w:rsid w:val="00195D91"/>
    <w:rsid w:val="00195EFA"/>
    <w:rsid w:val="00196013"/>
    <w:rsid w:val="0019638F"/>
    <w:rsid w:val="001966E8"/>
    <w:rsid w:val="00196726"/>
    <w:rsid w:val="0019681E"/>
    <w:rsid w:val="00196A52"/>
    <w:rsid w:val="00196B68"/>
    <w:rsid w:val="00196C28"/>
    <w:rsid w:val="00196DB6"/>
    <w:rsid w:val="00196E56"/>
    <w:rsid w:val="00196F31"/>
    <w:rsid w:val="00196F65"/>
    <w:rsid w:val="00196FCE"/>
    <w:rsid w:val="0019712F"/>
    <w:rsid w:val="0019723B"/>
    <w:rsid w:val="00197271"/>
    <w:rsid w:val="001974CF"/>
    <w:rsid w:val="00197557"/>
    <w:rsid w:val="0019757C"/>
    <w:rsid w:val="001975E8"/>
    <w:rsid w:val="00197674"/>
    <w:rsid w:val="001976C2"/>
    <w:rsid w:val="001976C6"/>
    <w:rsid w:val="00197889"/>
    <w:rsid w:val="00197964"/>
    <w:rsid w:val="00197C73"/>
    <w:rsid w:val="00197D11"/>
    <w:rsid w:val="00197E52"/>
    <w:rsid w:val="00197FBC"/>
    <w:rsid w:val="001A0056"/>
    <w:rsid w:val="001A00BE"/>
    <w:rsid w:val="001A0272"/>
    <w:rsid w:val="001A02BB"/>
    <w:rsid w:val="001A031A"/>
    <w:rsid w:val="001A036E"/>
    <w:rsid w:val="001A0444"/>
    <w:rsid w:val="001A04C1"/>
    <w:rsid w:val="001A04D6"/>
    <w:rsid w:val="001A075A"/>
    <w:rsid w:val="001A076B"/>
    <w:rsid w:val="001A0919"/>
    <w:rsid w:val="001A0A43"/>
    <w:rsid w:val="001A0BF7"/>
    <w:rsid w:val="001A0CE4"/>
    <w:rsid w:val="001A0DCD"/>
    <w:rsid w:val="001A0E58"/>
    <w:rsid w:val="001A0FA8"/>
    <w:rsid w:val="001A1159"/>
    <w:rsid w:val="001A11DE"/>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D99"/>
    <w:rsid w:val="001A1E85"/>
    <w:rsid w:val="001A1F22"/>
    <w:rsid w:val="001A1F5C"/>
    <w:rsid w:val="001A22AB"/>
    <w:rsid w:val="001A2365"/>
    <w:rsid w:val="001A24DD"/>
    <w:rsid w:val="001A26AB"/>
    <w:rsid w:val="001A2820"/>
    <w:rsid w:val="001A29F3"/>
    <w:rsid w:val="001A2B04"/>
    <w:rsid w:val="001A2DFA"/>
    <w:rsid w:val="001A2E5F"/>
    <w:rsid w:val="001A2F1A"/>
    <w:rsid w:val="001A2FF7"/>
    <w:rsid w:val="001A3007"/>
    <w:rsid w:val="001A343E"/>
    <w:rsid w:val="001A345B"/>
    <w:rsid w:val="001A3536"/>
    <w:rsid w:val="001A359F"/>
    <w:rsid w:val="001A35AE"/>
    <w:rsid w:val="001A366F"/>
    <w:rsid w:val="001A3873"/>
    <w:rsid w:val="001A396A"/>
    <w:rsid w:val="001A3B11"/>
    <w:rsid w:val="001A3CAA"/>
    <w:rsid w:val="001A4245"/>
    <w:rsid w:val="001A42C7"/>
    <w:rsid w:val="001A4485"/>
    <w:rsid w:val="001A4692"/>
    <w:rsid w:val="001A46D7"/>
    <w:rsid w:val="001A46FF"/>
    <w:rsid w:val="001A472C"/>
    <w:rsid w:val="001A48F5"/>
    <w:rsid w:val="001A49C6"/>
    <w:rsid w:val="001A4E47"/>
    <w:rsid w:val="001A4F14"/>
    <w:rsid w:val="001A4F38"/>
    <w:rsid w:val="001A5004"/>
    <w:rsid w:val="001A5273"/>
    <w:rsid w:val="001A5317"/>
    <w:rsid w:val="001A544B"/>
    <w:rsid w:val="001A545F"/>
    <w:rsid w:val="001A54C8"/>
    <w:rsid w:val="001A551C"/>
    <w:rsid w:val="001A567E"/>
    <w:rsid w:val="001A568F"/>
    <w:rsid w:val="001A5865"/>
    <w:rsid w:val="001A5B17"/>
    <w:rsid w:val="001A5BAF"/>
    <w:rsid w:val="001A5E05"/>
    <w:rsid w:val="001A5E4D"/>
    <w:rsid w:val="001A5F4A"/>
    <w:rsid w:val="001A5F6A"/>
    <w:rsid w:val="001A5FD0"/>
    <w:rsid w:val="001A622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67"/>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AA7"/>
    <w:rsid w:val="001B2B44"/>
    <w:rsid w:val="001B2B74"/>
    <w:rsid w:val="001B3249"/>
    <w:rsid w:val="001B33C5"/>
    <w:rsid w:val="001B347A"/>
    <w:rsid w:val="001B36D7"/>
    <w:rsid w:val="001B3766"/>
    <w:rsid w:val="001B39C3"/>
    <w:rsid w:val="001B3A04"/>
    <w:rsid w:val="001B3C37"/>
    <w:rsid w:val="001B3C65"/>
    <w:rsid w:val="001B3D3A"/>
    <w:rsid w:val="001B4017"/>
    <w:rsid w:val="001B4108"/>
    <w:rsid w:val="001B432D"/>
    <w:rsid w:val="001B4375"/>
    <w:rsid w:val="001B43DF"/>
    <w:rsid w:val="001B4A66"/>
    <w:rsid w:val="001B4A7C"/>
    <w:rsid w:val="001B4AD0"/>
    <w:rsid w:val="001B4B44"/>
    <w:rsid w:val="001B4DB5"/>
    <w:rsid w:val="001B4F33"/>
    <w:rsid w:val="001B4F73"/>
    <w:rsid w:val="001B4F87"/>
    <w:rsid w:val="001B4FAF"/>
    <w:rsid w:val="001B5017"/>
    <w:rsid w:val="001B50E8"/>
    <w:rsid w:val="001B535F"/>
    <w:rsid w:val="001B54FE"/>
    <w:rsid w:val="001B5578"/>
    <w:rsid w:val="001B5675"/>
    <w:rsid w:val="001B56AA"/>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1D4"/>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3F9"/>
    <w:rsid w:val="001C1436"/>
    <w:rsid w:val="001C148A"/>
    <w:rsid w:val="001C14CE"/>
    <w:rsid w:val="001C14FA"/>
    <w:rsid w:val="001C154F"/>
    <w:rsid w:val="001C165E"/>
    <w:rsid w:val="001C175E"/>
    <w:rsid w:val="001C177A"/>
    <w:rsid w:val="001C1955"/>
    <w:rsid w:val="001C1EA4"/>
    <w:rsid w:val="001C202D"/>
    <w:rsid w:val="001C20CA"/>
    <w:rsid w:val="001C21F3"/>
    <w:rsid w:val="001C2327"/>
    <w:rsid w:val="001C23A2"/>
    <w:rsid w:val="001C2A73"/>
    <w:rsid w:val="001C2BDC"/>
    <w:rsid w:val="001C2CA4"/>
    <w:rsid w:val="001C2F15"/>
    <w:rsid w:val="001C3126"/>
    <w:rsid w:val="001C3259"/>
    <w:rsid w:val="001C3431"/>
    <w:rsid w:val="001C344F"/>
    <w:rsid w:val="001C35C7"/>
    <w:rsid w:val="001C35CF"/>
    <w:rsid w:val="001C361C"/>
    <w:rsid w:val="001C36C6"/>
    <w:rsid w:val="001C3781"/>
    <w:rsid w:val="001C3788"/>
    <w:rsid w:val="001C37E6"/>
    <w:rsid w:val="001C3895"/>
    <w:rsid w:val="001C3A24"/>
    <w:rsid w:val="001C3A3C"/>
    <w:rsid w:val="001C3B8D"/>
    <w:rsid w:val="001C3DD8"/>
    <w:rsid w:val="001C3F80"/>
    <w:rsid w:val="001C4125"/>
    <w:rsid w:val="001C442F"/>
    <w:rsid w:val="001C44B5"/>
    <w:rsid w:val="001C466A"/>
    <w:rsid w:val="001C46E8"/>
    <w:rsid w:val="001C476C"/>
    <w:rsid w:val="001C491D"/>
    <w:rsid w:val="001C4B96"/>
    <w:rsid w:val="001C4CA5"/>
    <w:rsid w:val="001C4DC7"/>
    <w:rsid w:val="001C5155"/>
    <w:rsid w:val="001C58F9"/>
    <w:rsid w:val="001C5D2C"/>
    <w:rsid w:val="001C5DDB"/>
    <w:rsid w:val="001C5DE7"/>
    <w:rsid w:val="001C5F33"/>
    <w:rsid w:val="001C6084"/>
    <w:rsid w:val="001C60CA"/>
    <w:rsid w:val="001C638C"/>
    <w:rsid w:val="001C6395"/>
    <w:rsid w:val="001C665F"/>
    <w:rsid w:val="001C67A4"/>
    <w:rsid w:val="001C67CE"/>
    <w:rsid w:val="001C6890"/>
    <w:rsid w:val="001C6905"/>
    <w:rsid w:val="001C69B8"/>
    <w:rsid w:val="001C6A04"/>
    <w:rsid w:val="001C6A35"/>
    <w:rsid w:val="001C6BF9"/>
    <w:rsid w:val="001C6C2E"/>
    <w:rsid w:val="001C6C8D"/>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190"/>
    <w:rsid w:val="001D01B8"/>
    <w:rsid w:val="001D05D9"/>
    <w:rsid w:val="001D0618"/>
    <w:rsid w:val="001D0733"/>
    <w:rsid w:val="001D0844"/>
    <w:rsid w:val="001D095E"/>
    <w:rsid w:val="001D0F46"/>
    <w:rsid w:val="001D1674"/>
    <w:rsid w:val="001D1702"/>
    <w:rsid w:val="001D1758"/>
    <w:rsid w:val="001D1BA0"/>
    <w:rsid w:val="001D1D47"/>
    <w:rsid w:val="001D1F40"/>
    <w:rsid w:val="001D2217"/>
    <w:rsid w:val="001D22E0"/>
    <w:rsid w:val="001D26D6"/>
    <w:rsid w:val="001D2C88"/>
    <w:rsid w:val="001D2D2B"/>
    <w:rsid w:val="001D2D94"/>
    <w:rsid w:val="001D2E5A"/>
    <w:rsid w:val="001D2E64"/>
    <w:rsid w:val="001D307A"/>
    <w:rsid w:val="001D3419"/>
    <w:rsid w:val="001D3557"/>
    <w:rsid w:val="001D36CB"/>
    <w:rsid w:val="001D3901"/>
    <w:rsid w:val="001D3950"/>
    <w:rsid w:val="001D3A6E"/>
    <w:rsid w:val="001D3B6E"/>
    <w:rsid w:val="001D3D05"/>
    <w:rsid w:val="001D3EF8"/>
    <w:rsid w:val="001D3FBE"/>
    <w:rsid w:val="001D430B"/>
    <w:rsid w:val="001D4320"/>
    <w:rsid w:val="001D4406"/>
    <w:rsid w:val="001D444A"/>
    <w:rsid w:val="001D465E"/>
    <w:rsid w:val="001D46B7"/>
    <w:rsid w:val="001D475A"/>
    <w:rsid w:val="001D48AA"/>
    <w:rsid w:val="001D48DA"/>
    <w:rsid w:val="001D4963"/>
    <w:rsid w:val="001D4DB1"/>
    <w:rsid w:val="001D50A1"/>
    <w:rsid w:val="001D5214"/>
    <w:rsid w:val="001D5314"/>
    <w:rsid w:val="001D5415"/>
    <w:rsid w:val="001D542B"/>
    <w:rsid w:val="001D5520"/>
    <w:rsid w:val="001D5619"/>
    <w:rsid w:val="001D58FA"/>
    <w:rsid w:val="001D590A"/>
    <w:rsid w:val="001D5978"/>
    <w:rsid w:val="001D59FE"/>
    <w:rsid w:val="001D5A0B"/>
    <w:rsid w:val="001D5A28"/>
    <w:rsid w:val="001D5DEB"/>
    <w:rsid w:val="001D5EC8"/>
    <w:rsid w:val="001D5F5B"/>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D7EE1"/>
    <w:rsid w:val="001E0120"/>
    <w:rsid w:val="001E03B8"/>
    <w:rsid w:val="001E0663"/>
    <w:rsid w:val="001E0783"/>
    <w:rsid w:val="001E0899"/>
    <w:rsid w:val="001E0978"/>
    <w:rsid w:val="001E09B0"/>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3F0"/>
    <w:rsid w:val="001E46A7"/>
    <w:rsid w:val="001E48EE"/>
    <w:rsid w:val="001E4B5C"/>
    <w:rsid w:val="001E4B73"/>
    <w:rsid w:val="001E4B84"/>
    <w:rsid w:val="001E4BDC"/>
    <w:rsid w:val="001E4CC2"/>
    <w:rsid w:val="001E4D91"/>
    <w:rsid w:val="001E50B4"/>
    <w:rsid w:val="001E511B"/>
    <w:rsid w:val="001E5121"/>
    <w:rsid w:val="001E528A"/>
    <w:rsid w:val="001E57C2"/>
    <w:rsid w:val="001E5823"/>
    <w:rsid w:val="001E58EF"/>
    <w:rsid w:val="001E5908"/>
    <w:rsid w:val="001E5A11"/>
    <w:rsid w:val="001E5A63"/>
    <w:rsid w:val="001E5AB6"/>
    <w:rsid w:val="001E5B90"/>
    <w:rsid w:val="001E5CFB"/>
    <w:rsid w:val="001E5EB8"/>
    <w:rsid w:val="001E603B"/>
    <w:rsid w:val="001E6073"/>
    <w:rsid w:val="001E6083"/>
    <w:rsid w:val="001E60B6"/>
    <w:rsid w:val="001E610B"/>
    <w:rsid w:val="001E615E"/>
    <w:rsid w:val="001E6358"/>
    <w:rsid w:val="001E6498"/>
    <w:rsid w:val="001E65FA"/>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553"/>
    <w:rsid w:val="001F060A"/>
    <w:rsid w:val="001F0621"/>
    <w:rsid w:val="001F0680"/>
    <w:rsid w:val="001F0908"/>
    <w:rsid w:val="001F0933"/>
    <w:rsid w:val="001F09AD"/>
    <w:rsid w:val="001F0ADD"/>
    <w:rsid w:val="001F0CD1"/>
    <w:rsid w:val="001F0D0F"/>
    <w:rsid w:val="001F0D67"/>
    <w:rsid w:val="001F0DD5"/>
    <w:rsid w:val="001F1121"/>
    <w:rsid w:val="001F11BA"/>
    <w:rsid w:val="001F189D"/>
    <w:rsid w:val="001F1A5B"/>
    <w:rsid w:val="001F1B06"/>
    <w:rsid w:val="001F1B12"/>
    <w:rsid w:val="001F1D99"/>
    <w:rsid w:val="001F1ED0"/>
    <w:rsid w:val="001F2084"/>
    <w:rsid w:val="001F2131"/>
    <w:rsid w:val="001F2164"/>
    <w:rsid w:val="001F21F9"/>
    <w:rsid w:val="001F22E6"/>
    <w:rsid w:val="001F22F4"/>
    <w:rsid w:val="001F2410"/>
    <w:rsid w:val="001F29B6"/>
    <w:rsid w:val="001F2B47"/>
    <w:rsid w:val="001F2BC0"/>
    <w:rsid w:val="001F2C84"/>
    <w:rsid w:val="001F2E42"/>
    <w:rsid w:val="001F2F0F"/>
    <w:rsid w:val="001F3116"/>
    <w:rsid w:val="001F3188"/>
    <w:rsid w:val="001F3238"/>
    <w:rsid w:val="001F32E9"/>
    <w:rsid w:val="001F3466"/>
    <w:rsid w:val="001F3636"/>
    <w:rsid w:val="001F3851"/>
    <w:rsid w:val="001F3960"/>
    <w:rsid w:val="001F3993"/>
    <w:rsid w:val="001F3A3F"/>
    <w:rsid w:val="001F3B56"/>
    <w:rsid w:val="001F3BCC"/>
    <w:rsid w:val="001F3ED9"/>
    <w:rsid w:val="001F401F"/>
    <w:rsid w:val="001F4079"/>
    <w:rsid w:val="001F4143"/>
    <w:rsid w:val="001F4207"/>
    <w:rsid w:val="001F435D"/>
    <w:rsid w:val="001F438F"/>
    <w:rsid w:val="001F4583"/>
    <w:rsid w:val="001F45AD"/>
    <w:rsid w:val="001F461E"/>
    <w:rsid w:val="001F462D"/>
    <w:rsid w:val="001F48D6"/>
    <w:rsid w:val="001F4933"/>
    <w:rsid w:val="001F49C7"/>
    <w:rsid w:val="001F4BDF"/>
    <w:rsid w:val="001F4BE0"/>
    <w:rsid w:val="001F4BF6"/>
    <w:rsid w:val="001F4F24"/>
    <w:rsid w:val="001F4FB2"/>
    <w:rsid w:val="001F5094"/>
    <w:rsid w:val="001F5297"/>
    <w:rsid w:val="001F53AE"/>
    <w:rsid w:val="001F5489"/>
    <w:rsid w:val="001F57A9"/>
    <w:rsid w:val="001F593A"/>
    <w:rsid w:val="001F5C53"/>
    <w:rsid w:val="001F5CC4"/>
    <w:rsid w:val="001F5E1A"/>
    <w:rsid w:val="001F5F44"/>
    <w:rsid w:val="001F5FFB"/>
    <w:rsid w:val="001F60D2"/>
    <w:rsid w:val="001F62FC"/>
    <w:rsid w:val="001F6528"/>
    <w:rsid w:val="001F6540"/>
    <w:rsid w:val="001F65AE"/>
    <w:rsid w:val="001F673D"/>
    <w:rsid w:val="001F67D2"/>
    <w:rsid w:val="001F68C7"/>
    <w:rsid w:val="001F6963"/>
    <w:rsid w:val="001F699E"/>
    <w:rsid w:val="001F6DCE"/>
    <w:rsid w:val="001F6E71"/>
    <w:rsid w:val="001F701F"/>
    <w:rsid w:val="001F724B"/>
    <w:rsid w:val="001F72FC"/>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1A5"/>
    <w:rsid w:val="0020151F"/>
    <w:rsid w:val="002016FA"/>
    <w:rsid w:val="002017A4"/>
    <w:rsid w:val="002017EB"/>
    <w:rsid w:val="0020190B"/>
    <w:rsid w:val="00201C72"/>
    <w:rsid w:val="00201C83"/>
    <w:rsid w:val="00201E4B"/>
    <w:rsid w:val="00201EEE"/>
    <w:rsid w:val="00202119"/>
    <w:rsid w:val="0020217D"/>
    <w:rsid w:val="0020238A"/>
    <w:rsid w:val="00202819"/>
    <w:rsid w:val="00202936"/>
    <w:rsid w:val="00203041"/>
    <w:rsid w:val="00203243"/>
    <w:rsid w:val="002032A1"/>
    <w:rsid w:val="00203464"/>
    <w:rsid w:val="002039BF"/>
    <w:rsid w:val="00203A1D"/>
    <w:rsid w:val="00203A96"/>
    <w:rsid w:val="00203EC1"/>
    <w:rsid w:val="00204238"/>
    <w:rsid w:val="00204266"/>
    <w:rsid w:val="00204270"/>
    <w:rsid w:val="0020428C"/>
    <w:rsid w:val="00204312"/>
    <w:rsid w:val="00204335"/>
    <w:rsid w:val="00204443"/>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B7E"/>
    <w:rsid w:val="00205C14"/>
    <w:rsid w:val="00205EAA"/>
    <w:rsid w:val="00205F0B"/>
    <w:rsid w:val="00205F17"/>
    <w:rsid w:val="00206101"/>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459"/>
    <w:rsid w:val="002076DF"/>
    <w:rsid w:val="00207766"/>
    <w:rsid w:val="0020777A"/>
    <w:rsid w:val="00207A3C"/>
    <w:rsid w:val="00207A6B"/>
    <w:rsid w:val="00207BF9"/>
    <w:rsid w:val="00207D05"/>
    <w:rsid w:val="00210327"/>
    <w:rsid w:val="0021035A"/>
    <w:rsid w:val="00210478"/>
    <w:rsid w:val="002104F4"/>
    <w:rsid w:val="0021051B"/>
    <w:rsid w:val="00210575"/>
    <w:rsid w:val="00210A44"/>
    <w:rsid w:val="00210B23"/>
    <w:rsid w:val="00210B65"/>
    <w:rsid w:val="00210C7C"/>
    <w:rsid w:val="00210F52"/>
    <w:rsid w:val="00211237"/>
    <w:rsid w:val="00211277"/>
    <w:rsid w:val="002112BD"/>
    <w:rsid w:val="0021143D"/>
    <w:rsid w:val="00211554"/>
    <w:rsid w:val="002118C9"/>
    <w:rsid w:val="00211B33"/>
    <w:rsid w:val="00211B9F"/>
    <w:rsid w:val="00211BF5"/>
    <w:rsid w:val="00211D06"/>
    <w:rsid w:val="00211D2C"/>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8F2"/>
    <w:rsid w:val="002149E1"/>
    <w:rsid w:val="002149FD"/>
    <w:rsid w:val="00214B17"/>
    <w:rsid w:val="00214D95"/>
    <w:rsid w:val="002150D4"/>
    <w:rsid w:val="00215548"/>
    <w:rsid w:val="002155BF"/>
    <w:rsid w:val="00215815"/>
    <w:rsid w:val="0021583E"/>
    <w:rsid w:val="0021599D"/>
    <w:rsid w:val="00215A76"/>
    <w:rsid w:val="00215B41"/>
    <w:rsid w:val="00215B68"/>
    <w:rsid w:val="00215E24"/>
    <w:rsid w:val="00215E49"/>
    <w:rsid w:val="00215E69"/>
    <w:rsid w:val="00215F86"/>
    <w:rsid w:val="002160DC"/>
    <w:rsid w:val="00216148"/>
    <w:rsid w:val="00216450"/>
    <w:rsid w:val="0021648B"/>
    <w:rsid w:val="002164A5"/>
    <w:rsid w:val="002165EA"/>
    <w:rsid w:val="00216B01"/>
    <w:rsid w:val="00216C64"/>
    <w:rsid w:val="00216DC1"/>
    <w:rsid w:val="0021716D"/>
    <w:rsid w:val="002171A0"/>
    <w:rsid w:val="00217316"/>
    <w:rsid w:val="00217500"/>
    <w:rsid w:val="00217526"/>
    <w:rsid w:val="00217573"/>
    <w:rsid w:val="002176EA"/>
    <w:rsid w:val="00217946"/>
    <w:rsid w:val="00217A4C"/>
    <w:rsid w:val="00217B22"/>
    <w:rsid w:val="00217C55"/>
    <w:rsid w:val="00217CA1"/>
    <w:rsid w:val="00217CB9"/>
    <w:rsid w:val="00217FEF"/>
    <w:rsid w:val="00220070"/>
    <w:rsid w:val="00220152"/>
    <w:rsid w:val="002201B5"/>
    <w:rsid w:val="0022065B"/>
    <w:rsid w:val="002206DC"/>
    <w:rsid w:val="00220941"/>
    <w:rsid w:val="00220A2A"/>
    <w:rsid w:val="00220B4B"/>
    <w:rsid w:val="00220B79"/>
    <w:rsid w:val="00220CFB"/>
    <w:rsid w:val="00220D72"/>
    <w:rsid w:val="00220DDB"/>
    <w:rsid w:val="00220DEC"/>
    <w:rsid w:val="00220EA3"/>
    <w:rsid w:val="00221091"/>
    <w:rsid w:val="00221151"/>
    <w:rsid w:val="00221274"/>
    <w:rsid w:val="0022150E"/>
    <w:rsid w:val="00221555"/>
    <w:rsid w:val="002216B7"/>
    <w:rsid w:val="0022183C"/>
    <w:rsid w:val="00221874"/>
    <w:rsid w:val="002218A0"/>
    <w:rsid w:val="0022193F"/>
    <w:rsid w:val="00221D79"/>
    <w:rsid w:val="00222242"/>
    <w:rsid w:val="002224C1"/>
    <w:rsid w:val="0022254A"/>
    <w:rsid w:val="00222807"/>
    <w:rsid w:val="00222AE2"/>
    <w:rsid w:val="00222C8C"/>
    <w:rsid w:val="00222EEE"/>
    <w:rsid w:val="00222EEF"/>
    <w:rsid w:val="00223071"/>
    <w:rsid w:val="002230C2"/>
    <w:rsid w:val="002230E9"/>
    <w:rsid w:val="002231D2"/>
    <w:rsid w:val="002232DB"/>
    <w:rsid w:val="002232E2"/>
    <w:rsid w:val="002232EE"/>
    <w:rsid w:val="0022338F"/>
    <w:rsid w:val="002234ED"/>
    <w:rsid w:val="00223538"/>
    <w:rsid w:val="0022357E"/>
    <w:rsid w:val="0022393D"/>
    <w:rsid w:val="002239D9"/>
    <w:rsid w:val="00223FA1"/>
    <w:rsid w:val="00223FF7"/>
    <w:rsid w:val="00224030"/>
    <w:rsid w:val="002240F8"/>
    <w:rsid w:val="00224118"/>
    <w:rsid w:val="0022418C"/>
    <w:rsid w:val="00224312"/>
    <w:rsid w:val="00224361"/>
    <w:rsid w:val="0022442C"/>
    <w:rsid w:val="0022447A"/>
    <w:rsid w:val="00224555"/>
    <w:rsid w:val="00224702"/>
    <w:rsid w:val="0022476D"/>
    <w:rsid w:val="002247F0"/>
    <w:rsid w:val="0022498F"/>
    <w:rsid w:val="00224B55"/>
    <w:rsid w:val="00224C06"/>
    <w:rsid w:val="00224F37"/>
    <w:rsid w:val="002251AD"/>
    <w:rsid w:val="00225383"/>
    <w:rsid w:val="00225395"/>
    <w:rsid w:val="002254EE"/>
    <w:rsid w:val="00225533"/>
    <w:rsid w:val="0022566C"/>
    <w:rsid w:val="002257A7"/>
    <w:rsid w:val="00225809"/>
    <w:rsid w:val="0022581C"/>
    <w:rsid w:val="002258D6"/>
    <w:rsid w:val="00225B86"/>
    <w:rsid w:val="00225BF7"/>
    <w:rsid w:val="00225CED"/>
    <w:rsid w:val="00226152"/>
    <w:rsid w:val="002268F8"/>
    <w:rsid w:val="00226A3B"/>
    <w:rsid w:val="00226A81"/>
    <w:rsid w:val="00226C45"/>
    <w:rsid w:val="00226E2D"/>
    <w:rsid w:val="0022710E"/>
    <w:rsid w:val="002273B0"/>
    <w:rsid w:val="0022740B"/>
    <w:rsid w:val="00227438"/>
    <w:rsid w:val="00227516"/>
    <w:rsid w:val="0022760E"/>
    <w:rsid w:val="0022789E"/>
    <w:rsid w:val="002279FF"/>
    <w:rsid w:val="00227AEF"/>
    <w:rsid w:val="00227C42"/>
    <w:rsid w:val="00227CFD"/>
    <w:rsid w:val="00227D14"/>
    <w:rsid w:val="00227D30"/>
    <w:rsid w:val="00227E39"/>
    <w:rsid w:val="00227FA3"/>
    <w:rsid w:val="00227FDE"/>
    <w:rsid w:val="00227FE2"/>
    <w:rsid w:val="00230097"/>
    <w:rsid w:val="0023022E"/>
    <w:rsid w:val="0023024D"/>
    <w:rsid w:val="00230496"/>
    <w:rsid w:val="00230638"/>
    <w:rsid w:val="002306A4"/>
    <w:rsid w:val="00230783"/>
    <w:rsid w:val="00230803"/>
    <w:rsid w:val="00230819"/>
    <w:rsid w:val="002308B5"/>
    <w:rsid w:val="0023091F"/>
    <w:rsid w:val="002309D4"/>
    <w:rsid w:val="002310DA"/>
    <w:rsid w:val="00231152"/>
    <w:rsid w:val="002311D3"/>
    <w:rsid w:val="0023122B"/>
    <w:rsid w:val="0023128D"/>
    <w:rsid w:val="002315DC"/>
    <w:rsid w:val="00231683"/>
    <w:rsid w:val="002316B1"/>
    <w:rsid w:val="002318BF"/>
    <w:rsid w:val="002318D1"/>
    <w:rsid w:val="00231AB3"/>
    <w:rsid w:val="00231ADC"/>
    <w:rsid w:val="00231DC4"/>
    <w:rsid w:val="0023232F"/>
    <w:rsid w:val="00232344"/>
    <w:rsid w:val="0023252C"/>
    <w:rsid w:val="002326E2"/>
    <w:rsid w:val="0023275D"/>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CD"/>
    <w:rsid w:val="00233887"/>
    <w:rsid w:val="00233896"/>
    <w:rsid w:val="00233B63"/>
    <w:rsid w:val="00233C88"/>
    <w:rsid w:val="00233E85"/>
    <w:rsid w:val="00233F22"/>
    <w:rsid w:val="00233FC4"/>
    <w:rsid w:val="00233FCE"/>
    <w:rsid w:val="00234024"/>
    <w:rsid w:val="00234143"/>
    <w:rsid w:val="0023415D"/>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490"/>
    <w:rsid w:val="002354CC"/>
    <w:rsid w:val="00235576"/>
    <w:rsid w:val="00235636"/>
    <w:rsid w:val="00235706"/>
    <w:rsid w:val="002359AD"/>
    <w:rsid w:val="00235B29"/>
    <w:rsid w:val="00235C25"/>
    <w:rsid w:val="00235CB3"/>
    <w:rsid w:val="00235DD2"/>
    <w:rsid w:val="00235E9F"/>
    <w:rsid w:val="00235F5F"/>
    <w:rsid w:val="00235FFB"/>
    <w:rsid w:val="0023611C"/>
    <w:rsid w:val="002362AF"/>
    <w:rsid w:val="002362C7"/>
    <w:rsid w:val="00236328"/>
    <w:rsid w:val="00236364"/>
    <w:rsid w:val="0023645A"/>
    <w:rsid w:val="002364FC"/>
    <w:rsid w:val="0023654E"/>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BA2"/>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72B"/>
    <w:rsid w:val="002419E1"/>
    <w:rsid w:val="00241A77"/>
    <w:rsid w:val="00241AD3"/>
    <w:rsid w:val="00241BA0"/>
    <w:rsid w:val="00241C3A"/>
    <w:rsid w:val="00241EE3"/>
    <w:rsid w:val="00241EEC"/>
    <w:rsid w:val="00241F69"/>
    <w:rsid w:val="00242272"/>
    <w:rsid w:val="002422C1"/>
    <w:rsid w:val="00242503"/>
    <w:rsid w:val="0024263C"/>
    <w:rsid w:val="00242747"/>
    <w:rsid w:val="00242B1A"/>
    <w:rsid w:val="002431B1"/>
    <w:rsid w:val="002433FE"/>
    <w:rsid w:val="002434A2"/>
    <w:rsid w:val="002434E6"/>
    <w:rsid w:val="002434FE"/>
    <w:rsid w:val="00243733"/>
    <w:rsid w:val="00243B66"/>
    <w:rsid w:val="00243BD9"/>
    <w:rsid w:val="00243DE4"/>
    <w:rsid w:val="00243E07"/>
    <w:rsid w:val="00243EC1"/>
    <w:rsid w:val="0024408A"/>
    <w:rsid w:val="00244263"/>
    <w:rsid w:val="0024431D"/>
    <w:rsid w:val="00244571"/>
    <w:rsid w:val="00244583"/>
    <w:rsid w:val="0024469F"/>
    <w:rsid w:val="00244794"/>
    <w:rsid w:val="00244C7A"/>
    <w:rsid w:val="00244D89"/>
    <w:rsid w:val="00244E26"/>
    <w:rsid w:val="00244E7F"/>
    <w:rsid w:val="00244ED0"/>
    <w:rsid w:val="00244F7F"/>
    <w:rsid w:val="0024530D"/>
    <w:rsid w:val="00245321"/>
    <w:rsid w:val="00245385"/>
    <w:rsid w:val="00245492"/>
    <w:rsid w:val="00245579"/>
    <w:rsid w:val="00245654"/>
    <w:rsid w:val="002457BC"/>
    <w:rsid w:val="00245868"/>
    <w:rsid w:val="00245A85"/>
    <w:rsid w:val="00245B92"/>
    <w:rsid w:val="00245B99"/>
    <w:rsid w:val="00245CA2"/>
    <w:rsid w:val="0024602D"/>
    <w:rsid w:val="002460AC"/>
    <w:rsid w:val="00246139"/>
    <w:rsid w:val="00246176"/>
    <w:rsid w:val="002463AF"/>
    <w:rsid w:val="0024649E"/>
    <w:rsid w:val="002464D6"/>
    <w:rsid w:val="0024667D"/>
    <w:rsid w:val="002468A0"/>
    <w:rsid w:val="0024697D"/>
    <w:rsid w:val="00246BCC"/>
    <w:rsid w:val="00246C43"/>
    <w:rsid w:val="00246C73"/>
    <w:rsid w:val="00246E8D"/>
    <w:rsid w:val="00246EC1"/>
    <w:rsid w:val="00246ED1"/>
    <w:rsid w:val="00246F6B"/>
    <w:rsid w:val="00246FB2"/>
    <w:rsid w:val="00247231"/>
    <w:rsid w:val="0024726B"/>
    <w:rsid w:val="002474D5"/>
    <w:rsid w:val="002476A9"/>
    <w:rsid w:val="002476DD"/>
    <w:rsid w:val="0024779A"/>
    <w:rsid w:val="00247939"/>
    <w:rsid w:val="00247956"/>
    <w:rsid w:val="002479FD"/>
    <w:rsid w:val="00247B8E"/>
    <w:rsid w:val="00247BB4"/>
    <w:rsid w:val="00247C00"/>
    <w:rsid w:val="0025007F"/>
    <w:rsid w:val="002500FA"/>
    <w:rsid w:val="00250427"/>
    <w:rsid w:val="002504D4"/>
    <w:rsid w:val="0025061F"/>
    <w:rsid w:val="002508C5"/>
    <w:rsid w:val="0025099C"/>
    <w:rsid w:val="00250AD9"/>
    <w:rsid w:val="00250C49"/>
    <w:rsid w:val="00250C78"/>
    <w:rsid w:val="00250D71"/>
    <w:rsid w:val="00250DFC"/>
    <w:rsid w:val="00251518"/>
    <w:rsid w:val="002518F8"/>
    <w:rsid w:val="00251D17"/>
    <w:rsid w:val="00251D6B"/>
    <w:rsid w:val="00251E97"/>
    <w:rsid w:val="002521FA"/>
    <w:rsid w:val="0025237E"/>
    <w:rsid w:val="002524C8"/>
    <w:rsid w:val="0025255F"/>
    <w:rsid w:val="0025265B"/>
    <w:rsid w:val="00252666"/>
    <w:rsid w:val="00252794"/>
    <w:rsid w:val="00252A02"/>
    <w:rsid w:val="00252B6D"/>
    <w:rsid w:val="00252C4F"/>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39C"/>
    <w:rsid w:val="0025444D"/>
    <w:rsid w:val="00254476"/>
    <w:rsid w:val="002544D3"/>
    <w:rsid w:val="00254518"/>
    <w:rsid w:val="0025458D"/>
    <w:rsid w:val="002545C1"/>
    <w:rsid w:val="00254676"/>
    <w:rsid w:val="00254A2F"/>
    <w:rsid w:val="00254AD1"/>
    <w:rsid w:val="0025509D"/>
    <w:rsid w:val="002552E3"/>
    <w:rsid w:val="0025530A"/>
    <w:rsid w:val="002553E3"/>
    <w:rsid w:val="0025557C"/>
    <w:rsid w:val="002557DB"/>
    <w:rsid w:val="00255812"/>
    <w:rsid w:val="002559F5"/>
    <w:rsid w:val="00255A6B"/>
    <w:rsid w:val="00255D0D"/>
    <w:rsid w:val="00255D44"/>
    <w:rsid w:val="0025609D"/>
    <w:rsid w:val="00256245"/>
    <w:rsid w:val="0025630A"/>
    <w:rsid w:val="0025647C"/>
    <w:rsid w:val="00256510"/>
    <w:rsid w:val="00256E1C"/>
    <w:rsid w:val="00257048"/>
    <w:rsid w:val="00257655"/>
    <w:rsid w:val="002578AD"/>
    <w:rsid w:val="00257940"/>
    <w:rsid w:val="00257AEA"/>
    <w:rsid w:val="00257D8D"/>
    <w:rsid w:val="00257E76"/>
    <w:rsid w:val="00257F4C"/>
    <w:rsid w:val="00257F5A"/>
    <w:rsid w:val="00257FEA"/>
    <w:rsid w:val="0026011C"/>
    <w:rsid w:val="0026011D"/>
    <w:rsid w:val="0026015D"/>
    <w:rsid w:val="0026049D"/>
    <w:rsid w:val="0026051B"/>
    <w:rsid w:val="00260538"/>
    <w:rsid w:val="002605B5"/>
    <w:rsid w:val="0026078E"/>
    <w:rsid w:val="00260AC8"/>
    <w:rsid w:val="00260B08"/>
    <w:rsid w:val="00260B42"/>
    <w:rsid w:val="00260EE9"/>
    <w:rsid w:val="00261233"/>
    <w:rsid w:val="0026129F"/>
    <w:rsid w:val="002612DC"/>
    <w:rsid w:val="0026133D"/>
    <w:rsid w:val="00261563"/>
    <w:rsid w:val="002615CF"/>
    <w:rsid w:val="002615D8"/>
    <w:rsid w:val="00261650"/>
    <w:rsid w:val="0026170D"/>
    <w:rsid w:val="00261720"/>
    <w:rsid w:val="002619AE"/>
    <w:rsid w:val="00261C15"/>
    <w:rsid w:val="00261EF7"/>
    <w:rsid w:val="00261F84"/>
    <w:rsid w:val="00262072"/>
    <w:rsid w:val="00262085"/>
    <w:rsid w:val="002621E9"/>
    <w:rsid w:val="00262334"/>
    <w:rsid w:val="002626A4"/>
    <w:rsid w:val="0026276E"/>
    <w:rsid w:val="00262814"/>
    <w:rsid w:val="00262898"/>
    <w:rsid w:val="00262A93"/>
    <w:rsid w:val="00262E63"/>
    <w:rsid w:val="002631B0"/>
    <w:rsid w:val="00263265"/>
    <w:rsid w:val="0026328A"/>
    <w:rsid w:val="002633A2"/>
    <w:rsid w:val="0026348A"/>
    <w:rsid w:val="002635DF"/>
    <w:rsid w:val="0026362C"/>
    <w:rsid w:val="0026377C"/>
    <w:rsid w:val="002637BB"/>
    <w:rsid w:val="00263B7D"/>
    <w:rsid w:val="00263C3E"/>
    <w:rsid w:val="00263C57"/>
    <w:rsid w:val="00263C82"/>
    <w:rsid w:val="00263D24"/>
    <w:rsid w:val="00263D33"/>
    <w:rsid w:val="00263EB1"/>
    <w:rsid w:val="00263F16"/>
    <w:rsid w:val="00263F7F"/>
    <w:rsid w:val="00264039"/>
    <w:rsid w:val="00264299"/>
    <w:rsid w:val="00264474"/>
    <w:rsid w:val="0026468A"/>
    <w:rsid w:val="00264761"/>
    <w:rsid w:val="00264871"/>
    <w:rsid w:val="00264ABA"/>
    <w:rsid w:val="00264D0B"/>
    <w:rsid w:val="00264EFC"/>
    <w:rsid w:val="00264F24"/>
    <w:rsid w:val="002651A5"/>
    <w:rsid w:val="002653BB"/>
    <w:rsid w:val="002653F6"/>
    <w:rsid w:val="00265525"/>
    <w:rsid w:val="002655D6"/>
    <w:rsid w:val="002658F8"/>
    <w:rsid w:val="002659AE"/>
    <w:rsid w:val="00265A7C"/>
    <w:rsid w:val="00265A9C"/>
    <w:rsid w:val="00265C0E"/>
    <w:rsid w:val="00265C65"/>
    <w:rsid w:val="00265E06"/>
    <w:rsid w:val="00266066"/>
    <w:rsid w:val="00266091"/>
    <w:rsid w:val="00266244"/>
    <w:rsid w:val="00266417"/>
    <w:rsid w:val="00266581"/>
    <w:rsid w:val="0026672D"/>
    <w:rsid w:val="0026681F"/>
    <w:rsid w:val="002669EC"/>
    <w:rsid w:val="00266A2D"/>
    <w:rsid w:val="00266B37"/>
    <w:rsid w:val="00266CEC"/>
    <w:rsid w:val="00266CF8"/>
    <w:rsid w:val="00266E82"/>
    <w:rsid w:val="00266F0A"/>
    <w:rsid w:val="00266FBB"/>
    <w:rsid w:val="00267092"/>
    <w:rsid w:val="0026715E"/>
    <w:rsid w:val="002673A0"/>
    <w:rsid w:val="002674DA"/>
    <w:rsid w:val="002674DF"/>
    <w:rsid w:val="002674E0"/>
    <w:rsid w:val="0026751E"/>
    <w:rsid w:val="0026757F"/>
    <w:rsid w:val="00267682"/>
    <w:rsid w:val="002677FA"/>
    <w:rsid w:val="00267968"/>
    <w:rsid w:val="00267973"/>
    <w:rsid w:val="00267B5D"/>
    <w:rsid w:val="00267B69"/>
    <w:rsid w:val="00267C45"/>
    <w:rsid w:val="00267FDD"/>
    <w:rsid w:val="002703B0"/>
    <w:rsid w:val="00270576"/>
    <w:rsid w:val="0027057F"/>
    <w:rsid w:val="002705E5"/>
    <w:rsid w:val="00270602"/>
    <w:rsid w:val="002707E2"/>
    <w:rsid w:val="0027084F"/>
    <w:rsid w:val="0027088F"/>
    <w:rsid w:val="00270946"/>
    <w:rsid w:val="00270A08"/>
    <w:rsid w:val="00270C10"/>
    <w:rsid w:val="0027102C"/>
    <w:rsid w:val="002710CC"/>
    <w:rsid w:val="00271432"/>
    <w:rsid w:val="00271448"/>
    <w:rsid w:val="002714CC"/>
    <w:rsid w:val="002715F3"/>
    <w:rsid w:val="002718F0"/>
    <w:rsid w:val="00271D10"/>
    <w:rsid w:val="00271F92"/>
    <w:rsid w:val="002722BD"/>
    <w:rsid w:val="00272457"/>
    <w:rsid w:val="00272496"/>
    <w:rsid w:val="002728A0"/>
    <w:rsid w:val="002728FD"/>
    <w:rsid w:val="0027296C"/>
    <w:rsid w:val="002729FD"/>
    <w:rsid w:val="00272AA0"/>
    <w:rsid w:val="00272B9C"/>
    <w:rsid w:val="00272E45"/>
    <w:rsid w:val="00273391"/>
    <w:rsid w:val="002733BD"/>
    <w:rsid w:val="002736F6"/>
    <w:rsid w:val="00273823"/>
    <w:rsid w:val="002739F7"/>
    <w:rsid w:val="00273B10"/>
    <w:rsid w:val="00273B96"/>
    <w:rsid w:val="00273C77"/>
    <w:rsid w:val="00273DC2"/>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64"/>
    <w:rsid w:val="00274ABA"/>
    <w:rsid w:val="00274B5E"/>
    <w:rsid w:val="00274BAC"/>
    <w:rsid w:val="00274C94"/>
    <w:rsid w:val="00274CA2"/>
    <w:rsid w:val="00274D7F"/>
    <w:rsid w:val="00274F82"/>
    <w:rsid w:val="0027503E"/>
    <w:rsid w:val="00275318"/>
    <w:rsid w:val="0027539A"/>
    <w:rsid w:val="002753A2"/>
    <w:rsid w:val="00275422"/>
    <w:rsid w:val="0027568E"/>
    <w:rsid w:val="002756AB"/>
    <w:rsid w:val="0027573E"/>
    <w:rsid w:val="00275743"/>
    <w:rsid w:val="00275777"/>
    <w:rsid w:val="0027595A"/>
    <w:rsid w:val="002759E2"/>
    <w:rsid w:val="00275AB7"/>
    <w:rsid w:val="00275BF7"/>
    <w:rsid w:val="00275CB8"/>
    <w:rsid w:val="00275FC9"/>
    <w:rsid w:val="00276007"/>
    <w:rsid w:val="00276199"/>
    <w:rsid w:val="002763D7"/>
    <w:rsid w:val="00276612"/>
    <w:rsid w:val="00276627"/>
    <w:rsid w:val="00276685"/>
    <w:rsid w:val="002766BD"/>
    <w:rsid w:val="00276A81"/>
    <w:rsid w:val="00276B68"/>
    <w:rsid w:val="00276D4F"/>
    <w:rsid w:val="00276DBA"/>
    <w:rsid w:val="00277007"/>
    <w:rsid w:val="00277459"/>
    <w:rsid w:val="002774CB"/>
    <w:rsid w:val="00277692"/>
    <w:rsid w:val="002777E8"/>
    <w:rsid w:val="00277B96"/>
    <w:rsid w:val="00277BF4"/>
    <w:rsid w:val="00277DC7"/>
    <w:rsid w:val="00277DDD"/>
    <w:rsid w:val="00277F0F"/>
    <w:rsid w:val="00280079"/>
    <w:rsid w:val="0028008B"/>
    <w:rsid w:val="0028020E"/>
    <w:rsid w:val="0028028A"/>
    <w:rsid w:val="002802A4"/>
    <w:rsid w:val="002802BD"/>
    <w:rsid w:val="00280306"/>
    <w:rsid w:val="00280355"/>
    <w:rsid w:val="00280A22"/>
    <w:rsid w:val="00280CD5"/>
    <w:rsid w:val="00280D76"/>
    <w:rsid w:val="00280E5C"/>
    <w:rsid w:val="00280F8C"/>
    <w:rsid w:val="00280FAC"/>
    <w:rsid w:val="00280FD1"/>
    <w:rsid w:val="002810D8"/>
    <w:rsid w:val="00281328"/>
    <w:rsid w:val="002814C3"/>
    <w:rsid w:val="002816A7"/>
    <w:rsid w:val="0028199A"/>
    <w:rsid w:val="00281B57"/>
    <w:rsid w:val="00281C40"/>
    <w:rsid w:val="00281CEF"/>
    <w:rsid w:val="00281D64"/>
    <w:rsid w:val="00281E76"/>
    <w:rsid w:val="00281FAD"/>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834"/>
    <w:rsid w:val="0028389C"/>
    <w:rsid w:val="00283902"/>
    <w:rsid w:val="002839BF"/>
    <w:rsid w:val="00283D34"/>
    <w:rsid w:val="00283D67"/>
    <w:rsid w:val="00283E16"/>
    <w:rsid w:val="00283E5B"/>
    <w:rsid w:val="00283E6F"/>
    <w:rsid w:val="00284093"/>
    <w:rsid w:val="002840AA"/>
    <w:rsid w:val="0028414A"/>
    <w:rsid w:val="002843A0"/>
    <w:rsid w:val="00284870"/>
    <w:rsid w:val="00284A94"/>
    <w:rsid w:val="00284C1A"/>
    <w:rsid w:val="00284CB3"/>
    <w:rsid w:val="00284D7E"/>
    <w:rsid w:val="00284E7F"/>
    <w:rsid w:val="0028542D"/>
    <w:rsid w:val="002855BB"/>
    <w:rsid w:val="002857A7"/>
    <w:rsid w:val="0028587E"/>
    <w:rsid w:val="00285902"/>
    <w:rsid w:val="00285D61"/>
    <w:rsid w:val="00285DDF"/>
    <w:rsid w:val="00285E5F"/>
    <w:rsid w:val="00285F40"/>
    <w:rsid w:val="002860B2"/>
    <w:rsid w:val="0028631B"/>
    <w:rsid w:val="00286320"/>
    <w:rsid w:val="00286653"/>
    <w:rsid w:val="00286864"/>
    <w:rsid w:val="0028687E"/>
    <w:rsid w:val="002868A3"/>
    <w:rsid w:val="00286A88"/>
    <w:rsid w:val="00286B6E"/>
    <w:rsid w:val="00286D0E"/>
    <w:rsid w:val="00286DA6"/>
    <w:rsid w:val="0028741F"/>
    <w:rsid w:val="00287471"/>
    <w:rsid w:val="00287552"/>
    <w:rsid w:val="0028770D"/>
    <w:rsid w:val="00287936"/>
    <w:rsid w:val="00287AE1"/>
    <w:rsid w:val="00287DA2"/>
    <w:rsid w:val="00287FE7"/>
    <w:rsid w:val="00287FEE"/>
    <w:rsid w:val="00290023"/>
    <w:rsid w:val="00290117"/>
    <w:rsid w:val="0029058C"/>
    <w:rsid w:val="002905AE"/>
    <w:rsid w:val="002906BA"/>
    <w:rsid w:val="002906EA"/>
    <w:rsid w:val="00290D1E"/>
    <w:rsid w:val="00291150"/>
    <w:rsid w:val="002911DA"/>
    <w:rsid w:val="00291290"/>
    <w:rsid w:val="002912BA"/>
    <w:rsid w:val="0029131E"/>
    <w:rsid w:val="002915F2"/>
    <w:rsid w:val="00291626"/>
    <w:rsid w:val="002918CE"/>
    <w:rsid w:val="00291AED"/>
    <w:rsid w:val="00291B9C"/>
    <w:rsid w:val="00291DC1"/>
    <w:rsid w:val="00292103"/>
    <w:rsid w:val="0029232D"/>
    <w:rsid w:val="0029235C"/>
    <w:rsid w:val="002925E5"/>
    <w:rsid w:val="00292622"/>
    <w:rsid w:val="00292640"/>
    <w:rsid w:val="00292792"/>
    <w:rsid w:val="002927F9"/>
    <w:rsid w:val="00292940"/>
    <w:rsid w:val="00292A10"/>
    <w:rsid w:val="00292A25"/>
    <w:rsid w:val="00292C81"/>
    <w:rsid w:val="00292CA1"/>
    <w:rsid w:val="00292CD0"/>
    <w:rsid w:val="00292FA6"/>
    <w:rsid w:val="00292FB8"/>
    <w:rsid w:val="00292FF8"/>
    <w:rsid w:val="0029303B"/>
    <w:rsid w:val="00293202"/>
    <w:rsid w:val="002932D2"/>
    <w:rsid w:val="0029358C"/>
    <w:rsid w:val="00293682"/>
    <w:rsid w:val="00293691"/>
    <w:rsid w:val="002937F1"/>
    <w:rsid w:val="00293997"/>
    <w:rsid w:val="00293A5C"/>
    <w:rsid w:val="00293C38"/>
    <w:rsid w:val="00293CAD"/>
    <w:rsid w:val="00293D54"/>
    <w:rsid w:val="00293EAD"/>
    <w:rsid w:val="00293F08"/>
    <w:rsid w:val="002941BF"/>
    <w:rsid w:val="00294258"/>
    <w:rsid w:val="00294261"/>
    <w:rsid w:val="002942A7"/>
    <w:rsid w:val="002943BF"/>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2CF"/>
    <w:rsid w:val="00295384"/>
    <w:rsid w:val="00295648"/>
    <w:rsid w:val="00295831"/>
    <w:rsid w:val="0029589A"/>
    <w:rsid w:val="00295995"/>
    <w:rsid w:val="00295A02"/>
    <w:rsid w:val="00295E91"/>
    <w:rsid w:val="00295EC3"/>
    <w:rsid w:val="00296183"/>
    <w:rsid w:val="0029639A"/>
    <w:rsid w:val="0029644C"/>
    <w:rsid w:val="002964D8"/>
    <w:rsid w:val="002964D9"/>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950"/>
    <w:rsid w:val="002A0DBB"/>
    <w:rsid w:val="002A0E8C"/>
    <w:rsid w:val="002A0EDF"/>
    <w:rsid w:val="002A102E"/>
    <w:rsid w:val="002A10F9"/>
    <w:rsid w:val="002A1146"/>
    <w:rsid w:val="002A11AB"/>
    <w:rsid w:val="002A12E1"/>
    <w:rsid w:val="002A1443"/>
    <w:rsid w:val="002A1529"/>
    <w:rsid w:val="002A161D"/>
    <w:rsid w:val="002A165A"/>
    <w:rsid w:val="002A16E8"/>
    <w:rsid w:val="002A17A2"/>
    <w:rsid w:val="002A1BC4"/>
    <w:rsid w:val="002A1C59"/>
    <w:rsid w:val="002A1DA2"/>
    <w:rsid w:val="002A2030"/>
    <w:rsid w:val="002A2045"/>
    <w:rsid w:val="002A238D"/>
    <w:rsid w:val="002A248B"/>
    <w:rsid w:val="002A2527"/>
    <w:rsid w:val="002A2651"/>
    <w:rsid w:val="002A26A7"/>
    <w:rsid w:val="002A2756"/>
    <w:rsid w:val="002A2869"/>
    <w:rsid w:val="002A28A2"/>
    <w:rsid w:val="002A29A9"/>
    <w:rsid w:val="002A29D6"/>
    <w:rsid w:val="002A2A7F"/>
    <w:rsid w:val="002A2BB3"/>
    <w:rsid w:val="002A2D04"/>
    <w:rsid w:val="002A2D1A"/>
    <w:rsid w:val="002A2D5C"/>
    <w:rsid w:val="002A2DF4"/>
    <w:rsid w:val="002A32C4"/>
    <w:rsid w:val="002A3481"/>
    <w:rsid w:val="002A359B"/>
    <w:rsid w:val="002A36A4"/>
    <w:rsid w:val="002A3734"/>
    <w:rsid w:val="002A3746"/>
    <w:rsid w:val="002A3A0B"/>
    <w:rsid w:val="002A3B06"/>
    <w:rsid w:val="002A3B38"/>
    <w:rsid w:val="002A3CD0"/>
    <w:rsid w:val="002A3DC8"/>
    <w:rsid w:val="002A420A"/>
    <w:rsid w:val="002A429E"/>
    <w:rsid w:val="002A4364"/>
    <w:rsid w:val="002A43D0"/>
    <w:rsid w:val="002A4717"/>
    <w:rsid w:val="002A483C"/>
    <w:rsid w:val="002A4864"/>
    <w:rsid w:val="002A48A4"/>
    <w:rsid w:val="002A4923"/>
    <w:rsid w:val="002A4A0D"/>
    <w:rsid w:val="002A4C0F"/>
    <w:rsid w:val="002A4D6A"/>
    <w:rsid w:val="002A4E12"/>
    <w:rsid w:val="002A4E19"/>
    <w:rsid w:val="002A4F7E"/>
    <w:rsid w:val="002A507A"/>
    <w:rsid w:val="002A520E"/>
    <w:rsid w:val="002A5220"/>
    <w:rsid w:val="002A5327"/>
    <w:rsid w:val="002A5352"/>
    <w:rsid w:val="002A5984"/>
    <w:rsid w:val="002A5EAE"/>
    <w:rsid w:val="002A61EF"/>
    <w:rsid w:val="002A620D"/>
    <w:rsid w:val="002A63A0"/>
    <w:rsid w:val="002A63A1"/>
    <w:rsid w:val="002A6437"/>
    <w:rsid w:val="002A65EE"/>
    <w:rsid w:val="002A6718"/>
    <w:rsid w:val="002A6894"/>
    <w:rsid w:val="002A6918"/>
    <w:rsid w:val="002A69F3"/>
    <w:rsid w:val="002A6A80"/>
    <w:rsid w:val="002A6A99"/>
    <w:rsid w:val="002A6AC2"/>
    <w:rsid w:val="002A6C7C"/>
    <w:rsid w:val="002A6CF7"/>
    <w:rsid w:val="002A6D45"/>
    <w:rsid w:val="002A6DC7"/>
    <w:rsid w:val="002A6E21"/>
    <w:rsid w:val="002A6F6C"/>
    <w:rsid w:val="002A7001"/>
    <w:rsid w:val="002A728C"/>
    <w:rsid w:val="002A732D"/>
    <w:rsid w:val="002A7340"/>
    <w:rsid w:val="002A7464"/>
    <w:rsid w:val="002A7AC9"/>
    <w:rsid w:val="002A7DE2"/>
    <w:rsid w:val="002A7EB4"/>
    <w:rsid w:val="002A7FDF"/>
    <w:rsid w:val="002B04C8"/>
    <w:rsid w:val="002B065D"/>
    <w:rsid w:val="002B07FE"/>
    <w:rsid w:val="002B0BF9"/>
    <w:rsid w:val="002B0C6F"/>
    <w:rsid w:val="002B0E92"/>
    <w:rsid w:val="002B0EA0"/>
    <w:rsid w:val="002B0F26"/>
    <w:rsid w:val="002B0F4C"/>
    <w:rsid w:val="002B0FAE"/>
    <w:rsid w:val="002B1037"/>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837"/>
    <w:rsid w:val="002B28DD"/>
    <w:rsid w:val="002B2AEB"/>
    <w:rsid w:val="002B2B1E"/>
    <w:rsid w:val="002B2BAF"/>
    <w:rsid w:val="002B2D42"/>
    <w:rsid w:val="002B2EFF"/>
    <w:rsid w:val="002B2F5D"/>
    <w:rsid w:val="002B3118"/>
    <w:rsid w:val="002B325C"/>
    <w:rsid w:val="002B3837"/>
    <w:rsid w:val="002B3964"/>
    <w:rsid w:val="002B39B5"/>
    <w:rsid w:val="002B39FE"/>
    <w:rsid w:val="002B3ABE"/>
    <w:rsid w:val="002B3C09"/>
    <w:rsid w:val="002B3CC3"/>
    <w:rsid w:val="002B3CC5"/>
    <w:rsid w:val="002B3E98"/>
    <w:rsid w:val="002B3EAD"/>
    <w:rsid w:val="002B3F89"/>
    <w:rsid w:val="002B3FF1"/>
    <w:rsid w:val="002B4059"/>
    <w:rsid w:val="002B430B"/>
    <w:rsid w:val="002B434F"/>
    <w:rsid w:val="002B441E"/>
    <w:rsid w:val="002B4591"/>
    <w:rsid w:val="002B46D8"/>
    <w:rsid w:val="002B4749"/>
    <w:rsid w:val="002B4752"/>
    <w:rsid w:val="002B4DCB"/>
    <w:rsid w:val="002B5272"/>
    <w:rsid w:val="002B56DC"/>
    <w:rsid w:val="002B5700"/>
    <w:rsid w:val="002B5912"/>
    <w:rsid w:val="002B5C0C"/>
    <w:rsid w:val="002B600A"/>
    <w:rsid w:val="002B6132"/>
    <w:rsid w:val="002B627E"/>
    <w:rsid w:val="002B66DC"/>
    <w:rsid w:val="002B6855"/>
    <w:rsid w:val="002B6862"/>
    <w:rsid w:val="002B6A2A"/>
    <w:rsid w:val="002B6C7A"/>
    <w:rsid w:val="002B6D13"/>
    <w:rsid w:val="002B6D2A"/>
    <w:rsid w:val="002B6FF5"/>
    <w:rsid w:val="002B709C"/>
    <w:rsid w:val="002B732A"/>
    <w:rsid w:val="002B745E"/>
    <w:rsid w:val="002B74A1"/>
    <w:rsid w:val="002B7631"/>
    <w:rsid w:val="002B7672"/>
    <w:rsid w:val="002B76CA"/>
    <w:rsid w:val="002B7803"/>
    <w:rsid w:val="002B7A60"/>
    <w:rsid w:val="002B7AA8"/>
    <w:rsid w:val="002B7B3E"/>
    <w:rsid w:val="002C0092"/>
    <w:rsid w:val="002C0097"/>
    <w:rsid w:val="002C0136"/>
    <w:rsid w:val="002C0181"/>
    <w:rsid w:val="002C02EA"/>
    <w:rsid w:val="002C05B4"/>
    <w:rsid w:val="002C0605"/>
    <w:rsid w:val="002C09A0"/>
    <w:rsid w:val="002C0B43"/>
    <w:rsid w:val="002C0B82"/>
    <w:rsid w:val="002C0F9A"/>
    <w:rsid w:val="002C12FC"/>
    <w:rsid w:val="002C13E8"/>
    <w:rsid w:val="002C1485"/>
    <w:rsid w:val="002C15C1"/>
    <w:rsid w:val="002C15DD"/>
    <w:rsid w:val="002C1A65"/>
    <w:rsid w:val="002C1B20"/>
    <w:rsid w:val="002C1C1B"/>
    <w:rsid w:val="002C1EB3"/>
    <w:rsid w:val="002C1EDD"/>
    <w:rsid w:val="002C2070"/>
    <w:rsid w:val="002C223A"/>
    <w:rsid w:val="002C26C9"/>
    <w:rsid w:val="002C2745"/>
    <w:rsid w:val="002C2827"/>
    <w:rsid w:val="002C2A7C"/>
    <w:rsid w:val="002C2BEB"/>
    <w:rsid w:val="002C2C5B"/>
    <w:rsid w:val="002C2D69"/>
    <w:rsid w:val="002C2DBE"/>
    <w:rsid w:val="002C2DDE"/>
    <w:rsid w:val="002C2F76"/>
    <w:rsid w:val="002C3454"/>
    <w:rsid w:val="002C367F"/>
    <w:rsid w:val="002C36E4"/>
    <w:rsid w:val="002C36EC"/>
    <w:rsid w:val="002C3BE1"/>
    <w:rsid w:val="002C3EDC"/>
    <w:rsid w:val="002C4126"/>
    <w:rsid w:val="002C42F2"/>
    <w:rsid w:val="002C4321"/>
    <w:rsid w:val="002C4997"/>
    <w:rsid w:val="002C4A95"/>
    <w:rsid w:val="002C4AF7"/>
    <w:rsid w:val="002C4B1F"/>
    <w:rsid w:val="002C4D0C"/>
    <w:rsid w:val="002C4D8C"/>
    <w:rsid w:val="002C4F04"/>
    <w:rsid w:val="002C4F8C"/>
    <w:rsid w:val="002C4FD1"/>
    <w:rsid w:val="002C5080"/>
    <w:rsid w:val="002C5119"/>
    <w:rsid w:val="002C544D"/>
    <w:rsid w:val="002C5464"/>
    <w:rsid w:val="002C5541"/>
    <w:rsid w:val="002C5807"/>
    <w:rsid w:val="002C58D2"/>
    <w:rsid w:val="002C5926"/>
    <w:rsid w:val="002C5981"/>
    <w:rsid w:val="002C5C0A"/>
    <w:rsid w:val="002C5EB6"/>
    <w:rsid w:val="002C61B9"/>
    <w:rsid w:val="002C6286"/>
    <w:rsid w:val="002C63F3"/>
    <w:rsid w:val="002C6538"/>
    <w:rsid w:val="002C6628"/>
    <w:rsid w:val="002C676A"/>
    <w:rsid w:val="002C67A5"/>
    <w:rsid w:val="002C67E8"/>
    <w:rsid w:val="002C6943"/>
    <w:rsid w:val="002C6E0A"/>
    <w:rsid w:val="002C6E4D"/>
    <w:rsid w:val="002C6ECE"/>
    <w:rsid w:val="002C6ECF"/>
    <w:rsid w:val="002C70A5"/>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32"/>
    <w:rsid w:val="002D0CA5"/>
    <w:rsid w:val="002D0CDA"/>
    <w:rsid w:val="002D0E42"/>
    <w:rsid w:val="002D0E8D"/>
    <w:rsid w:val="002D1095"/>
    <w:rsid w:val="002D11DB"/>
    <w:rsid w:val="002D1261"/>
    <w:rsid w:val="002D12C8"/>
    <w:rsid w:val="002D1489"/>
    <w:rsid w:val="002D1569"/>
    <w:rsid w:val="002D166A"/>
    <w:rsid w:val="002D1822"/>
    <w:rsid w:val="002D18A3"/>
    <w:rsid w:val="002D18CE"/>
    <w:rsid w:val="002D1919"/>
    <w:rsid w:val="002D1BB6"/>
    <w:rsid w:val="002D1C69"/>
    <w:rsid w:val="002D1E48"/>
    <w:rsid w:val="002D1E66"/>
    <w:rsid w:val="002D1E67"/>
    <w:rsid w:val="002D1E9F"/>
    <w:rsid w:val="002D1F2C"/>
    <w:rsid w:val="002D20FC"/>
    <w:rsid w:val="002D2298"/>
    <w:rsid w:val="002D2457"/>
    <w:rsid w:val="002D26D7"/>
    <w:rsid w:val="002D2994"/>
    <w:rsid w:val="002D299D"/>
    <w:rsid w:val="002D2A77"/>
    <w:rsid w:val="002D2C4C"/>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24"/>
    <w:rsid w:val="002D4975"/>
    <w:rsid w:val="002D4B3C"/>
    <w:rsid w:val="002D4C00"/>
    <w:rsid w:val="002D4C96"/>
    <w:rsid w:val="002D4FE2"/>
    <w:rsid w:val="002D5098"/>
    <w:rsid w:val="002D534F"/>
    <w:rsid w:val="002D565D"/>
    <w:rsid w:val="002D585C"/>
    <w:rsid w:val="002D58ED"/>
    <w:rsid w:val="002D5DF3"/>
    <w:rsid w:val="002D5E25"/>
    <w:rsid w:val="002D5E87"/>
    <w:rsid w:val="002D5EF9"/>
    <w:rsid w:val="002D600D"/>
    <w:rsid w:val="002D6745"/>
    <w:rsid w:val="002D68BC"/>
    <w:rsid w:val="002D6AEB"/>
    <w:rsid w:val="002D6CE1"/>
    <w:rsid w:val="002D6D1E"/>
    <w:rsid w:val="002D6D3C"/>
    <w:rsid w:val="002D6D90"/>
    <w:rsid w:val="002D703C"/>
    <w:rsid w:val="002D71FF"/>
    <w:rsid w:val="002D7559"/>
    <w:rsid w:val="002D75A7"/>
    <w:rsid w:val="002D7811"/>
    <w:rsid w:val="002D79DF"/>
    <w:rsid w:val="002D7A87"/>
    <w:rsid w:val="002D7BCF"/>
    <w:rsid w:val="002D7C95"/>
    <w:rsid w:val="002D7F0B"/>
    <w:rsid w:val="002D7F78"/>
    <w:rsid w:val="002D7FBE"/>
    <w:rsid w:val="002E02D5"/>
    <w:rsid w:val="002E0590"/>
    <w:rsid w:val="002E06F1"/>
    <w:rsid w:val="002E0804"/>
    <w:rsid w:val="002E08C3"/>
    <w:rsid w:val="002E0B5B"/>
    <w:rsid w:val="002E0DD5"/>
    <w:rsid w:val="002E1055"/>
    <w:rsid w:val="002E110C"/>
    <w:rsid w:val="002E1408"/>
    <w:rsid w:val="002E1415"/>
    <w:rsid w:val="002E1472"/>
    <w:rsid w:val="002E1869"/>
    <w:rsid w:val="002E1978"/>
    <w:rsid w:val="002E1A09"/>
    <w:rsid w:val="002E1A13"/>
    <w:rsid w:val="002E1CDF"/>
    <w:rsid w:val="002E1D7A"/>
    <w:rsid w:val="002E1E3F"/>
    <w:rsid w:val="002E1EAC"/>
    <w:rsid w:val="002E1FC7"/>
    <w:rsid w:val="002E22A1"/>
    <w:rsid w:val="002E22CA"/>
    <w:rsid w:val="002E2320"/>
    <w:rsid w:val="002E2421"/>
    <w:rsid w:val="002E27D4"/>
    <w:rsid w:val="002E2882"/>
    <w:rsid w:val="002E2900"/>
    <w:rsid w:val="002E2911"/>
    <w:rsid w:val="002E29A2"/>
    <w:rsid w:val="002E2AF7"/>
    <w:rsid w:val="002E2BCE"/>
    <w:rsid w:val="002E2CA1"/>
    <w:rsid w:val="002E2D60"/>
    <w:rsid w:val="002E330A"/>
    <w:rsid w:val="002E3477"/>
    <w:rsid w:val="002E3833"/>
    <w:rsid w:val="002E38D1"/>
    <w:rsid w:val="002E38F3"/>
    <w:rsid w:val="002E3991"/>
    <w:rsid w:val="002E3996"/>
    <w:rsid w:val="002E3A7B"/>
    <w:rsid w:val="002E3AAF"/>
    <w:rsid w:val="002E3BD7"/>
    <w:rsid w:val="002E3CD5"/>
    <w:rsid w:val="002E3DAE"/>
    <w:rsid w:val="002E3DD7"/>
    <w:rsid w:val="002E3F54"/>
    <w:rsid w:val="002E422F"/>
    <w:rsid w:val="002E43D1"/>
    <w:rsid w:val="002E4593"/>
    <w:rsid w:val="002E475C"/>
    <w:rsid w:val="002E49DC"/>
    <w:rsid w:val="002E4B0F"/>
    <w:rsid w:val="002E4B5C"/>
    <w:rsid w:val="002E4B85"/>
    <w:rsid w:val="002E4BB5"/>
    <w:rsid w:val="002E4BBD"/>
    <w:rsid w:val="002E4CB5"/>
    <w:rsid w:val="002E4D07"/>
    <w:rsid w:val="002E5152"/>
    <w:rsid w:val="002E52E7"/>
    <w:rsid w:val="002E55E1"/>
    <w:rsid w:val="002E5720"/>
    <w:rsid w:val="002E5845"/>
    <w:rsid w:val="002E589A"/>
    <w:rsid w:val="002E58C3"/>
    <w:rsid w:val="002E5A8C"/>
    <w:rsid w:val="002E5B5F"/>
    <w:rsid w:val="002E5E9B"/>
    <w:rsid w:val="002E5F9F"/>
    <w:rsid w:val="002E60EE"/>
    <w:rsid w:val="002E616D"/>
    <w:rsid w:val="002E6255"/>
    <w:rsid w:val="002E62ED"/>
    <w:rsid w:val="002E634E"/>
    <w:rsid w:val="002E63CF"/>
    <w:rsid w:val="002E6445"/>
    <w:rsid w:val="002E6797"/>
    <w:rsid w:val="002E6864"/>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B44"/>
    <w:rsid w:val="002E7E8B"/>
    <w:rsid w:val="002E7EE7"/>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1FF"/>
    <w:rsid w:val="002F2258"/>
    <w:rsid w:val="002F240E"/>
    <w:rsid w:val="002F2542"/>
    <w:rsid w:val="002F2AE3"/>
    <w:rsid w:val="002F2D9F"/>
    <w:rsid w:val="002F2DCE"/>
    <w:rsid w:val="002F2F21"/>
    <w:rsid w:val="002F2F69"/>
    <w:rsid w:val="002F3045"/>
    <w:rsid w:val="002F306F"/>
    <w:rsid w:val="002F30AF"/>
    <w:rsid w:val="002F3114"/>
    <w:rsid w:val="002F3287"/>
    <w:rsid w:val="002F3319"/>
    <w:rsid w:val="002F34FB"/>
    <w:rsid w:val="002F36CD"/>
    <w:rsid w:val="002F374E"/>
    <w:rsid w:val="002F3A5B"/>
    <w:rsid w:val="002F3C84"/>
    <w:rsid w:val="002F3C8D"/>
    <w:rsid w:val="002F4022"/>
    <w:rsid w:val="002F4172"/>
    <w:rsid w:val="002F4243"/>
    <w:rsid w:val="002F439D"/>
    <w:rsid w:val="002F4592"/>
    <w:rsid w:val="002F4625"/>
    <w:rsid w:val="002F46BD"/>
    <w:rsid w:val="002F4770"/>
    <w:rsid w:val="002F4A11"/>
    <w:rsid w:val="002F4B4C"/>
    <w:rsid w:val="002F4CF4"/>
    <w:rsid w:val="002F4CFE"/>
    <w:rsid w:val="002F4E48"/>
    <w:rsid w:val="002F509A"/>
    <w:rsid w:val="002F53D0"/>
    <w:rsid w:val="002F542A"/>
    <w:rsid w:val="002F5436"/>
    <w:rsid w:val="002F5741"/>
    <w:rsid w:val="002F57F6"/>
    <w:rsid w:val="002F5839"/>
    <w:rsid w:val="002F58A7"/>
    <w:rsid w:val="002F59FD"/>
    <w:rsid w:val="002F5BBE"/>
    <w:rsid w:val="002F5CEE"/>
    <w:rsid w:val="002F5D28"/>
    <w:rsid w:val="002F5F70"/>
    <w:rsid w:val="002F6080"/>
    <w:rsid w:val="002F61CC"/>
    <w:rsid w:val="002F6402"/>
    <w:rsid w:val="002F6445"/>
    <w:rsid w:val="002F6A65"/>
    <w:rsid w:val="002F6B13"/>
    <w:rsid w:val="002F6F6E"/>
    <w:rsid w:val="002F7170"/>
    <w:rsid w:val="002F71DF"/>
    <w:rsid w:val="002F7298"/>
    <w:rsid w:val="002F7383"/>
    <w:rsid w:val="002F738B"/>
    <w:rsid w:val="002F78FD"/>
    <w:rsid w:val="002F79B1"/>
    <w:rsid w:val="003001AC"/>
    <w:rsid w:val="0030026C"/>
    <w:rsid w:val="0030046C"/>
    <w:rsid w:val="00300E8D"/>
    <w:rsid w:val="00300FE5"/>
    <w:rsid w:val="003010F2"/>
    <w:rsid w:val="003013A4"/>
    <w:rsid w:val="003013C6"/>
    <w:rsid w:val="003013CD"/>
    <w:rsid w:val="0030160D"/>
    <w:rsid w:val="00301639"/>
    <w:rsid w:val="0030169E"/>
    <w:rsid w:val="003016D2"/>
    <w:rsid w:val="003016E4"/>
    <w:rsid w:val="0030172E"/>
    <w:rsid w:val="003018E1"/>
    <w:rsid w:val="0030192B"/>
    <w:rsid w:val="00301952"/>
    <w:rsid w:val="00301BCA"/>
    <w:rsid w:val="00301CF8"/>
    <w:rsid w:val="00301DC8"/>
    <w:rsid w:val="00301F27"/>
    <w:rsid w:val="00301F30"/>
    <w:rsid w:val="003022CA"/>
    <w:rsid w:val="003022FA"/>
    <w:rsid w:val="0030234F"/>
    <w:rsid w:val="00302516"/>
    <w:rsid w:val="003028BB"/>
    <w:rsid w:val="0030292F"/>
    <w:rsid w:val="00302A19"/>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DC8"/>
    <w:rsid w:val="00303E89"/>
    <w:rsid w:val="00303ECB"/>
    <w:rsid w:val="00304030"/>
    <w:rsid w:val="0030429C"/>
    <w:rsid w:val="003043AD"/>
    <w:rsid w:val="00304460"/>
    <w:rsid w:val="00304945"/>
    <w:rsid w:val="00304C01"/>
    <w:rsid w:val="00304D0E"/>
    <w:rsid w:val="00304D20"/>
    <w:rsid w:val="00304E4E"/>
    <w:rsid w:val="00305123"/>
    <w:rsid w:val="003052C6"/>
    <w:rsid w:val="0030549E"/>
    <w:rsid w:val="00305679"/>
    <w:rsid w:val="00305AFB"/>
    <w:rsid w:val="00305B3A"/>
    <w:rsid w:val="00305B4D"/>
    <w:rsid w:val="00305C11"/>
    <w:rsid w:val="00305CC4"/>
    <w:rsid w:val="00305CF8"/>
    <w:rsid w:val="00305E54"/>
    <w:rsid w:val="00305EE6"/>
    <w:rsid w:val="00305F25"/>
    <w:rsid w:val="003062E3"/>
    <w:rsid w:val="0030671F"/>
    <w:rsid w:val="003067BF"/>
    <w:rsid w:val="00306802"/>
    <w:rsid w:val="0030699E"/>
    <w:rsid w:val="00306ABF"/>
    <w:rsid w:val="00306ADB"/>
    <w:rsid w:val="00306C68"/>
    <w:rsid w:val="00306D97"/>
    <w:rsid w:val="00307050"/>
    <w:rsid w:val="003070BA"/>
    <w:rsid w:val="003072A5"/>
    <w:rsid w:val="00307449"/>
    <w:rsid w:val="0030754B"/>
    <w:rsid w:val="003075A1"/>
    <w:rsid w:val="003075F6"/>
    <w:rsid w:val="00307662"/>
    <w:rsid w:val="003078A4"/>
    <w:rsid w:val="003078EA"/>
    <w:rsid w:val="00307947"/>
    <w:rsid w:val="00307B58"/>
    <w:rsid w:val="00307BB3"/>
    <w:rsid w:val="00307C00"/>
    <w:rsid w:val="00310037"/>
    <w:rsid w:val="0031010B"/>
    <w:rsid w:val="0031024E"/>
    <w:rsid w:val="00310334"/>
    <w:rsid w:val="00310346"/>
    <w:rsid w:val="003105CF"/>
    <w:rsid w:val="003107C1"/>
    <w:rsid w:val="003107E0"/>
    <w:rsid w:val="003107E8"/>
    <w:rsid w:val="00310846"/>
    <w:rsid w:val="003108B7"/>
    <w:rsid w:val="0031097E"/>
    <w:rsid w:val="00310EDD"/>
    <w:rsid w:val="00310F0A"/>
    <w:rsid w:val="00310FBC"/>
    <w:rsid w:val="003112E1"/>
    <w:rsid w:val="00311343"/>
    <w:rsid w:val="003113C0"/>
    <w:rsid w:val="00311423"/>
    <w:rsid w:val="0031151B"/>
    <w:rsid w:val="00311790"/>
    <w:rsid w:val="00311AFA"/>
    <w:rsid w:val="00311FE8"/>
    <w:rsid w:val="003120B4"/>
    <w:rsid w:val="0031222A"/>
    <w:rsid w:val="00312273"/>
    <w:rsid w:val="00312304"/>
    <w:rsid w:val="003123D2"/>
    <w:rsid w:val="00312451"/>
    <w:rsid w:val="003125EF"/>
    <w:rsid w:val="003127E7"/>
    <w:rsid w:val="003128B7"/>
    <w:rsid w:val="00312AC1"/>
    <w:rsid w:val="00312ACF"/>
    <w:rsid w:val="00312C15"/>
    <w:rsid w:val="00312C4E"/>
    <w:rsid w:val="00312D32"/>
    <w:rsid w:val="00312DE4"/>
    <w:rsid w:val="00312F12"/>
    <w:rsid w:val="00313029"/>
    <w:rsid w:val="0031303E"/>
    <w:rsid w:val="00313115"/>
    <w:rsid w:val="003131B6"/>
    <w:rsid w:val="003131D3"/>
    <w:rsid w:val="00313278"/>
    <w:rsid w:val="003135BE"/>
    <w:rsid w:val="00313644"/>
    <w:rsid w:val="003136DF"/>
    <w:rsid w:val="00313A49"/>
    <w:rsid w:val="00313B38"/>
    <w:rsid w:val="00313D47"/>
    <w:rsid w:val="00313E66"/>
    <w:rsid w:val="00313E96"/>
    <w:rsid w:val="003140D7"/>
    <w:rsid w:val="003143FC"/>
    <w:rsid w:val="0031454C"/>
    <w:rsid w:val="00314588"/>
    <w:rsid w:val="0031476D"/>
    <w:rsid w:val="0031485D"/>
    <w:rsid w:val="003148D0"/>
    <w:rsid w:val="00314A07"/>
    <w:rsid w:val="00314AEC"/>
    <w:rsid w:val="00314B80"/>
    <w:rsid w:val="00314DD2"/>
    <w:rsid w:val="00314E14"/>
    <w:rsid w:val="00314E4F"/>
    <w:rsid w:val="00315010"/>
    <w:rsid w:val="003150B5"/>
    <w:rsid w:val="00315162"/>
    <w:rsid w:val="0031518D"/>
    <w:rsid w:val="003151BA"/>
    <w:rsid w:val="003152F7"/>
    <w:rsid w:val="0031548C"/>
    <w:rsid w:val="00315542"/>
    <w:rsid w:val="00315622"/>
    <w:rsid w:val="003156F3"/>
    <w:rsid w:val="003158DC"/>
    <w:rsid w:val="00315930"/>
    <w:rsid w:val="003159B7"/>
    <w:rsid w:val="00315B3D"/>
    <w:rsid w:val="00315BE3"/>
    <w:rsid w:val="00315D72"/>
    <w:rsid w:val="00315D85"/>
    <w:rsid w:val="00316001"/>
    <w:rsid w:val="0031618F"/>
    <w:rsid w:val="00316199"/>
    <w:rsid w:val="0031637F"/>
    <w:rsid w:val="0031641E"/>
    <w:rsid w:val="00316460"/>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E05"/>
    <w:rsid w:val="00321F4B"/>
    <w:rsid w:val="00321F91"/>
    <w:rsid w:val="00322110"/>
    <w:rsid w:val="00322178"/>
    <w:rsid w:val="003223A6"/>
    <w:rsid w:val="003223C7"/>
    <w:rsid w:val="0032244A"/>
    <w:rsid w:val="003224DD"/>
    <w:rsid w:val="003224F4"/>
    <w:rsid w:val="00322552"/>
    <w:rsid w:val="00322565"/>
    <w:rsid w:val="0032269C"/>
    <w:rsid w:val="003226B8"/>
    <w:rsid w:val="0032273D"/>
    <w:rsid w:val="00322A5E"/>
    <w:rsid w:val="00322AC8"/>
    <w:rsid w:val="00322C78"/>
    <w:rsid w:val="00322CC5"/>
    <w:rsid w:val="00322DD0"/>
    <w:rsid w:val="003231D6"/>
    <w:rsid w:val="003231DC"/>
    <w:rsid w:val="003232AF"/>
    <w:rsid w:val="00323401"/>
    <w:rsid w:val="0032373B"/>
    <w:rsid w:val="00323833"/>
    <w:rsid w:val="00323A8A"/>
    <w:rsid w:val="00323B89"/>
    <w:rsid w:val="00323C60"/>
    <w:rsid w:val="00323C7B"/>
    <w:rsid w:val="00323D5B"/>
    <w:rsid w:val="0032434D"/>
    <w:rsid w:val="00324427"/>
    <w:rsid w:val="00324431"/>
    <w:rsid w:val="0032447D"/>
    <w:rsid w:val="0032449F"/>
    <w:rsid w:val="0032463C"/>
    <w:rsid w:val="00324898"/>
    <w:rsid w:val="00324A90"/>
    <w:rsid w:val="00324C87"/>
    <w:rsid w:val="00324D8E"/>
    <w:rsid w:val="00325010"/>
    <w:rsid w:val="00325316"/>
    <w:rsid w:val="003253BF"/>
    <w:rsid w:val="00325474"/>
    <w:rsid w:val="003258D7"/>
    <w:rsid w:val="003258FC"/>
    <w:rsid w:val="00325979"/>
    <w:rsid w:val="00325AD0"/>
    <w:rsid w:val="00325BAB"/>
    <w:rsid w:val="00325BC2"/>
    <w:rsid w:val="00325E0B"/>
    <w:rsid w:val="0032623D"/>
    <w:rsid w:val="00326298"/>
    <w:rsid w:val="003263D2"/>
    <w:rsid w:val="003266EB"/>
    <w:rsid w:val="00326739"/>
    <w:rsid w:val="00326892"/>
    <w:rsid w:val="0032696C"/>
    <w:rsid w:val="0032699E"/>
    <w:rsid w:val="003269AA"/>
    <w:rsid w:val="00326A0D"/>
    <w:rsid w:val="00326C3A"/>
    <w:rsid w:val="00326D1C"/>
    <w:rsid w:val="00326DEF"/>
    <w:rsid w:val="00326F12"/>
    <w:rsid w:val="00327394"/>
    <w:rsid w:val="003275D7"/>
    <w:rsid w:val="003276BD"/>
    <w:rsid w:val="00327904"/>
    <w:rsid w:val="003279FF"/>
    <w:rsid w:val="00327EE3"/>
    <w:rsid w:val="00327F9A"/>
    <w:rsid w:val="00327F9D"/>
    <w:rsid w:val="003300DB"/>
    <w:rsid w:val="00330215"/>
    <w:rsid w:val="00330311"/>
    <w:rsid w:val="003303F9"/>
    <w:rsid w:val="003303FC"/>
    <w:rsid w:val="0033066F"/>
    <w:rsid w:val="0033087D"/>
    <w:rsid w:val="00330892"/>
    <w:rsid w:val="00330BE0"/>
    <w:rsid w:val="00330D77"/>
    <w:rsid w:val="00330DAA"/>
    <w:rsid w:val="00330FCE"/>
    <w:rsid w:val="00331173"/>
    <w:rsid w:val="0033129F"/>
    <w:rsid w:val="00331353"/>
    <w:rsid w:val="003313AD"/>
    <w:rsid w:val="003314AE"/>
    <w:rsid w:val="003314EB"/>
    <w:rsid w:val="0033156B"/>
    <w:rsid w:val="00331789"/>
    <w:rsid w:val="00331A23"/>
    <w:rsid w:val="00331A9B"/>
    <w:rsid w:val="00331B9B"/>
    <w:rsid w:val="00332016"/>
    <w:rsid w:val="0033201E"/>
    <w:rsid w:val="00332227"/>
    <w:rsid w:val="003322C7"/>
    <w:rsid w:val="00332484"/>
    <w:rsid w:val="00332576"/>
    <w:rsid w:val="00332729"/>
    <w:rsid w:val="0033287E"/>
    <w:rsid w:val="00332AFF"/>
    <w:rsid w:val="00332C09"/>
    <w:rsid w:val="00332CE7"/>
    <w:rsid w:val="00332F17"/>
    <w:rsid w:val="00332F2E"/>
    <w:rsid w:val="00332F8D"/>
    <w:rsid w:val="00333018"/>
    <w:rsid w:val="00333114"/>
    <w:rsid w:val="003332EF"/>
    <w:rsid w:val="00333364"/>
    <w:rsid w:val="00333523"/>
    <w:rsid w:val="00333641"/>
    <w:rsid w:val="00333800"/>
    <w:rsid w:val="0033389C"/>
    <w:rsid w:val="00333B11"/>
    <w:rsid w:val="00333C56"/>
    <w:rsid w:val="00333C6D"/>
    <w:rsid w:val="00333ED7"/>
    <w:rsid w:val="00333F9C"/>
    <w:rsid w:val="0033400A"/>
    <w:rsid w:val="0033429B"/>
    <w:rsid w:val="00334463"/>
    <w:rsid w:val="00334499"/>
    <w:rsid w:val="0033453C"/>
    <w:rsid w:val="00334737"/>
    <w:rsid w:val="00334747"/>
    <w:rsid w:val="00334785"/>
    <w:rsid w:val="00334834"/>
    <w:rsid w:val="0033495C"/>
    <w:rsid w:val="003349F5"/>
    <w:rsid w:val="00334A15"/>
    <w:rsid w:val="00334B0C"/>
    <w:rsid w:val="00334B8F"/>
    <w:rsid w:val="00334BF8"/>
    <w:rsid w:val="00334C58"/>
    <w:rsid w:val="00334C91"/>
    <w:rsid w:val="00334E71"/>
    <w:rsid w:val="00334ED8"/>
    <w:rsid w:val="00335041"/>
    <w:rsid w:val="00335045"/>
    <w:rsid w:val="003350C8"/>
    <w:rsid w:val="0033511B"/>
    <w:rsid w:val="00335168"/>
    <w:rsid w:val="003352D7"/>
    <w:rsid w:val="003355AA"/>
    <w:rsid w:val="00335913"/>
    <w:rsid w:val="003359A2"/>
    <w:rsid w:val="00335AD6"/>
    <w:rsid w:val="00335B80"/>
    <w:rsid w:val="00335CF5"/>
    <w:rsid w:val="003363F1"/>
    <w:rsid w:val="003366AB"/>
    <w:rsid w:val="00336706"/>
    <w:rsid w:val="003367C4"/>
    <w:rsid w:val="00336894"/>
    <w:rsid w:val="00336CB7"/>
    <w:rsid w:val="00336D10"/>
    <w:rsid w:val="00336D9E"/>
    <w:rsid w:val="00336E8A"/>
    <w:rsid w:val="00336F66"/>
    <w:rsid w:val="00337012"/>
    <w:rsid w:val="00337289"/>
    <w:rsid w:val="0033745B"/>
    <w:rsid w:val="0033756B"/>
    <w:rsid w:val="003375C1"/>
    <w:rsid w:val="003377E1"/>
    <w:rsid w:val="00337A30"/>
    <w:rsid w:val="00337A69"/>
    <w:rsid w:val="00337D8A"/>
    <w:rsid w:val="00337EB8"/>
    <w:rsid w:val="00337EFB"/>
    <w:rsid w:val="003400B4"/>
    <w:rsid w:val="0034037B"/>
    <w:rsid w:val="003403E8"/>
    <w:rsid w:val="0034059E"/>
    <w:rsid w:val="00340683"/>
    <w:rsid w:val="003407CB"/>
    <w:rsid w:val="0034085D"/>
    <w:rsid w:val="00340BF5"/>
    <w:rsid w:val="00340EEE"/>
    <w:rsid w:val="0034104F"/>
    <w:rsid w:val="0034144C"/>
    <w:rsid w:val="003415F6"/>
    <w:rsid w:val="0034190F"/>
    <w:rsid w:val="00341996"/>
    <w:rsid w:val="00341A5F"/>
    <w:rsid w:val="00341C3D"/>
    <w:rsid w:val="00341D7C"/>
    <w:rsid w:val="00341E85"/>
    <w:rsid w:val="0034205D"/>
    <w:rsid w:val="003422DB"/>
    <w:rsid w:val="003422F5"/>
    <w:rsid w:val="0034251F"/>
    <w:rsid w:val="0034255A"/>
    <w:rsid w:val="003427C9"/>
    <w:rsid w:val="003428F3"/>
    <w:rsid w:val="00342A21"/>
    <w:rsid w:val="00342CE2"/>
    <w:rsid w:val="00342E55"/>
    <w:rsid w:val="00342F02"/>
    <w:rsid w:val="003430C0"/>
    <w:rsid w:val="003434E0"/>
    <w:rsid w:val="003434EC"/>
    <w:rsid w:val="00343AD7"/>
    <w:rsid w:val="00343CC3"/>
    <w:rsid w:val="00343D38"/>
    <w:rsid w:val="00343EEA"/>
    <w:rsid w:val="00343F75"/>
    <w:rsid w:val="0034405E"/>
    <w:rsid w:val="003440C2"/>
    <w:rsid w:val="003440C9"/>
    <w:rsid w:val="00344670"/>
    <w:rsid w:val="00344CAD"/>
    <w:rsid w:val="00344D42"/>
    <w:rsid w:val="00344D65"/>
    <w:rsid w:val="0034513B"/>
    <w:rsid w:val="003451C0"/>
    <w:rsid w:val="003451D7"/>
    <w:rsid w:val="0034527F"/>
    <w:rsid w:val="00345392"/>
    <w:rsid w:val="003455CF"/>
    <w:rsid w:val="00345633"/>
    <w:rsid w:val="00345ABC"/>
    <w:rsid w:val="00345CDF"/>
    <w:rsid w:val="00345CF7"/>
    <w:rsid w:val="00345D49"/>
    <w:rsid w:val="00345F08"/>
    <w:rsid w:val="00345F5A"/>
    <w:rsid w:val="0034603E"/>
    <w:rsid w:val="0034621C"/>
    <w:rsid w:val="0034647E"/>
    <w:rsid w:val="003464D3"/>
    <w:rsid w:val="00346524"/>
    <w:rsid w:val="0034657B"/>
    <w:rsid w:val="003466E4"/>
    <w:rsid w:val="003466EE"/>
    <w:rsid w:val="0034673C"/>
    <w:rsid w:val="003468B9"/>
    <w:rsid w:val="00346990"/>
    <w:rsid w:val="00346DE0"/>
    <w:rsid w:val="00346EDF"/>
    <w:rsid w:val="00346EEC"/>
    <w:rsid w:val="00346FBD"/>
    <w:rsid w:val="00347054"/>
    <w:rsid w:val="00347058"/>
    <w:rsid w:val="003470CE"/>
    <w:rsid w:val="00347185"/>
    <w:rsid w:val="003471FC"/>
    <w:rsid w:val="0034728E"/>
    <w:rsid w:val="003473F3"/>
    <w:rsid w:val="0034749F"/>
    <w:rsid w:val="00347528"/>
    <w:rsid w:val="00347545"/>
    <w:rsid w:val="0034765F"/>
    <w:rsid w:val="00347882"/>
    <w:rsid w:val="00347AC3"/>
    <w:rsid w:val="00347BE4"/>
    <w:rsid w:val="00350127"/>
    <w:rsid w:val="00350288"/>
    <w:rsid w:val="00350355"/>
    <w:rsid w:val="003503D8"/>
    <w:rsid w:val="003504B0"/>
    <w:rsid w:val="00350500"/>
    <w:rsid w:val="003507B9"/>
    <w:rsid w:val="003507E7"/>
    <w:rsid w:val="0035085A"/>
    <w:rsid w:val="0035098E"/>
    <w:rsid w:val="00350A40"/>
    <w:rsid w:val="00350A4B"/>
    <w:rsid w:val="00350AC1"/>
    <w:rsid w:val="00350B4C"/>
    <w:rsid w:val="00350C1F"/>
    <w:rsid w:val="00350CE4"/>
    <w:rsid w:val="00350DC9"/>
    <w:rsid w:val="00350EF5"/>
    <w:rsid w:val="003510A2"/>
    <w:rsid w:val="0035135D"/>
    <w:rsid w:val="00351395"/>
    <w:rsid w:val="003514F7"/>
    <w:rsid w:val="003515EF"/>
    <w:rsid w:val="003516F5"/>
    <w:rsid w:val="00351D1F"/>
    <w:rsid w:val="00351D5F"/>
    <w:rsid w:val="00351DC6"/>
    <w:rsid w:val="00351F90"/>
    <w:rsid w:val="00352284"/>
    <w:rsid w:val="003522B4"/>
    <w:rsid w:val="003523D2"/>
    <w:rsid w:val="0035240E"/>
    <w:rsid w:val="00352546"/>
    <w:rsid w:val="003527A2"/>
    <w:rsid w:val="00352927"/>
    <w:rsid w:val="00352983"/>
    <w:rsid w:val="003529EB"/>
    <w:rsid w:val="00352A7E"/>
    <w:rsid w:val="00352BF4"/>
    <w:rsid w:val="00352EA1"/>
    <w:rsid w:val="00352FB5"/>
    <w:rsid w:val="003532FD"/>
    <w:rsid w:val="00353643"/>
    <w:rsid w:val="003536E8"/>
    <w:rsid w:val="0035374C"/>
    <w:rsid w:val="00353A46"/>
    <w:rsid w:val="00353B90"/>
    <w:rsid w:val="00353BC2"/>
    <w:rsid w:val="00353D51"/>
    <w:rsid w:val="00353E6D"/>
    <w:rsid w:val="00353F21"/>
    <w:rsid w:val="00354437"/>
    <w:rsid w:val="00354518"/>
    <w:rsid w:val="0035462D"/>
    <w:rsid w:val="00354769"/>
    <w:rsid w:val="00354770"/>
    <w:rsid w:val="00354B31"/>
    <w:rsid w:val="00354CF1"/>
    <w:rsid w:val="00354DFD"/>
    <w:rsid w:val="00354F34"/>
    <w:rsid w:val="00354FCE"/>
    <w:rsid w:val="003551EC"/>
    <w:rsid w:val="00355310"/>
    <w:rsid w:val="0035536C"/>
    <w:rsid w:val="0035547C"/>
    <w:rsid w:val="00355543"/>
    <w:rsid w:val="003555FB"/>
    <w:rsid w:val="003556F5"/>
    <w:rsid w:val="00356182"/>
    <w:rsid w:val="00356260"/>
    <w:rsid w:val="003562EF"/>
    <w:rsid w:val="00356323"/>
    <w:rsid w:val="0035667A"/>
    <w:rsid w:val="003567C8"/>
    <w:rsid w:val="00356833"/>
    <w:rsid w:val="00356877"/>
    <w:rsid w:val="00356A32"/>
    <w:rsid w:val="00356A61"/>
    <w:rsid w:val="00356BE2"/>
    <w:rsid w:val="00356C18"/>
    <w:rsid w:val="00356C3E"/>
    <w:rsid w:val="00356C40"/>
    <w:rsid w:val="00356D3C"/>
    <w:rsid w:val="00356FF9"/>
    <w:rsid w:val="003571CF"/>
    <w:rsid w:val="00357420"/>
    <w:rsid w:val="003575A4"/>
    <w:rsid w:val="0035780B"/>
    <w:rsid w:val="00357CCF"/>
    <w:rsid w:val="00357FE0"/>
    <w:rsid w:val="00360121"/>
    <w:rsid w:val="003602EA"/>
    <w:rsid w:val="003603A0"/>
    <w:rsid w:val="0036040A"/>
    <w:rsid w:val="003606D3"/>
    <w:rsid w:val="00360715"/>
    <w:rsid w:val="0036095F"/>
    <w:rsid w:val="00361035"/>
    <w:rsid w:val="00361307"/>
    <w:rsid w:val="003614B3"/>
    <w:rsid w:val="003614F4"/>
    <w:rsid w:val="0036155D"/>
    <w:rsid w:val="00361924"/>
    <w:rsid w:val="003619D7"/>
    <w:rsid w:val="00361DB8"/>
    <w:rsid w:val="00361DC3"/>
    <w:rsid w:val="00361DFF"/>
    <w:rsid w:val="00361F72"/>
    <w:rsid w:val="00361F7C"/>
    <w:rsid w:val="003621B7"/>
    <w:rsid w:val="00362347"/>
    <w:rsid w:val="003623D1"/>
    <w:rsid w:val="003623F2"/>
    <w:rsid w:val="00362493"/>
    <w:rsid w:val="0036268F"/>
    <w:rsid w:val="003627CD"/>
    <w:rsid w:val="00362849"/>
    <w:rsid w:val="003628DA"/>
    <w:rsid w:val="00362993"/>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331"/>
    <w:rsid w:val="003645D5"/>
    <w:rsid w:val="00364631"/>
    <w:rsid w:val="003646EC"/>
    <w:rsid w:val="00364745"/>
    <w:rsid w:val="003648D4"/>
    <w:rsid w:val="00364A40"/>
    <w:rsid w:val="00364B65"/>
    <w:rsid w:val="00364BE9"/>
    <w:rsid w:val="00364BEC"/>
    <w:rsid w:val="00364EC3"/>
    <w:rsid w:val="003650EA"/>
    <w:rsid w:val="0036514B"/>
    <w:rsid w:val="0036525F"/>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6EA3"/>
    <w:rsid w:val="00367104"/>
    <w:rsid w:val="00367197"/>
    <w:rsid w:val="00367258"/>
    <w:rsid w:val="003674C6"/>
    <w:rsid w:val="0036756C"/>
    <w:rsid w:val="003677D3"/>
    <w:rsid w:val="003678B0"/>
    <w:rsid w:val="00367961"/>
    <w:rsid w:val="003679E3"/>
    <w:rsid w:val="00367ADF"/>
    <w:rsid w:val="00367B57"/>
    <w:rsid w:val="00367B89"/>
    <w:rsid w:val="00367B96"/>
    <w:rsid w:val="00367D2D"/>
    <w:rsid w:val="00367E21"/>
    <w:rsid w:val="00367FAB"/>
    <w:rsid w:val="0037023B"/>
    <w:rsid w:val="0037026F"/>
    <w:rsid w:val="0037037B"/>
    <w:rsid w:val="003704A6"/>
    <w:rsid w:val="00370537"/>
    <w:rsid w:val="00370681"/>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144"/>
    <w:rsid w:val="00372300"/>
    <w:rsid w:val="0037231F"/>
    <w:rsid w:val="0037251A"/>
    <w:rsid w:val="00372650"/>
    <w:rsid w:val="003728FD"/>
    <w:rsid w:val="003729C8"/>
    <w:rsid w:val="00372B37"/>
    <w:rsid w:val="00372B9C"/>
    <w:rsid w:val="00372BD8"/>
    <w:rsid w:val="00372DA2"/>
    <w:rsid w:val="00372F5C"/>
    <w:rsid w:val="003733F1"/>
    <w:rsid w:val="0037344D"/>
    <w:rsid w:val="003734B4"/>
    <w:rsid w:val="003734D9"/>
    <w:rsid w:val="0037351D"/>
    <w:rsid w:val="003737DF"/>
    <w:rsid w:val="003737F5"/>
    <w:rsid w:val="003738D6"/>
    <w:rsid w:val="003739E1"/>
    <w:rsid w:val="003739F3"/>
    <w:rsid w:val="00373B43"/>
    <w:rsid w:val="00373B66"/>
    <w:rsid w:val="00373CBF"/>
    <w:rsid w:val="00373E04"/>
    <w:rsid w:val="00373F42"/>
    <w:rsid w:val="00373F91"/>
    <w:rsid w:val="00374033"/>
    <w:rsid w:val="0037406F"/>
    <w:rsid w:val="0037423F"/>
    <w:rsid w:val="00374300"/>
    <w:rsid w:val="00374438"/>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066"/>
    <w:rsid w:val="00376228"/>
    <w:rsid w:val="00376891"/>
    <w:rsid w:val="00376A47"/>
    <w:rsid w:val="00376E32"/>
    <w:rsid w:val="00376F0C"/>
    <w:rsid w:val="0037702C"/>
    <w:rsid w:val="003770BD"/>
    <w:rsid w:val="0037710B"/>
    <w:rsid w:val="00377200"/>
    <w:rsid w:val="0037723C"/>
    <w:rsid w:val="00377517"/>
    <w:rsid w:val="00377537"/>
    <w:rsid w:val="0037759C"/>
    <w:rsid w:val="00377639"/>
    <w:rsid w:val="00377744"/>
    <w:rsid w:val="0037774B"/>
    <w:rsid w:val="00377798"/>
    <w:rsid w:val="00377A25"/>
    <w:rsid w:val="00377B91"/>
    <w:rsid w:val="00377DD7"/>
    <w:rsid w:val="00377E8D"/>
    <w:rsid w:val="00377E95"/>
    <w:rsid w:val="00377FA7"/>
    <w:rsid w:val="003801DD"/>
    <w:rsid w:val="0038040B"/>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80A"/>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C4B"/>
    <w:rsid w:val="00383E5E"/>
    <w:rsid w:val="00383F35"/>
    <w:rsid w:val="00384097"/>
    <w:rsid w:val="003840D0"/>
    <w:rsid w:val="00384209"/>
    <w:rsid w:val="00384422"/>
    <w:rsid w:val="003845F4"/>
    <w:rsid w:val="00384638"/>
    <w:rsid w:val="00384804"/>
    <w:rsid w:val="003849A6"/>
    <w:rsid w:val="003849BE"/>
    <w:rsid w:val="00384A0D"/>
    <w:rsid w:val="00384AC6"/>
    <w:rsid w:val="00384B96"/>
    <w:rsid w:val="00384BC1"/>
    <w:rsid w:val="00384BD4"/>
    <w:rsid w:val="00384E10"/>
    <w:rsid w:val="00384E44"/>
    <w:rsid w:val="00384E86"/>
    <w:rsid w:val="003851D7"/>
    <w:rsid w:val="003853B8"/>
    <w:rsid w:val="0038541D"/>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42D"/>
    <w:rsid w:val="0038757F"/>
    <w:rsid w:val="003876FC"/>
    <w:rsid w:val="00387726"/>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0E76"/>
    <w:rsid w:val="0039136F"/>
    <w:rsid w:val="00391490"/>
    <w:rsid w:val="00391551"/>
    <w:rsid w:val="00391640"/>
    <w:rsid w:val="00391855"/>
    <w:rsid w:val="003919AA"/>
    <w:rsid w:val="003919DC"/>
    <w:rsid w:val="00391A7A"/>
    <w:rsid w:val="00391B0F"/>
    <w:rsid w:val="00391D57"/>
    <w:rsid w:val="00391D98"/>
    <w:rsid w:val="00391DBC"/>
    <w:rsid w:val="0039207A"/>
    <w:rsid w:val="00392193"/>
    <w:rsid w:val="0039219A"/>
    <w:rsid w:val="00392280"/>
    <w:rsid w:val="0039258B"/>
    <w:rsid w:val="003925E3"/>
    <w:rsid w:val="00392694"/>
    <w:rsid w:val="00392776"/>
    <w:rsid w:val="00392BF1"/>
    <w:rsid w:val="00392BFA"/>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51F"/>
    <w:rsid w:val="0039564A"/>
    <w:rsid w:val="0039578A"/>
    <w:rsid w:val="00395807"/>
    <w:rsid w:val="003958C0"/>
    <w:rsid w:val="003959C3"/>
    <w:rsid w:val="00395A23"/>
    <w:rsid w:val="00395AF7"/>
    <w:rsid w:val="00395BC0"/>
    <w:rsid w:val="00395CD6"/>
    <w:rsid w:val="00396137"/>
    <w:rsid w:val="00396235"/>
    <w:rsid w:val="003962B0"/>
    <w:rsid w:val="00396318"/>
    <w:rsid w:val="003963BD"/>
    <w:rsid w:val="003964EC"/>
    <w:rsid w:val="0039657F"/>
    <w:rsid w:val="003968BC"/>
    <w:rsid w:val="00396956"/>
    <w:rsid w:val="003969EA"/>
    <w:rsid w:val="00396A7B"/>
    <w:rsid w:val="00396DA1"/>
    <w:rsid w:val="00396E5B"/>
    <w:rsid w:val="00396FE1"/>
    <w:rsid w:val="003972E2"/>
    <w:rsid w:val="00397397"/>
    <w:rsid w:val="00397589"/>
    <w:rsid w:val="0039779F"/>
    <w:rsid w:val="00397AED"/>
    <w:rsid w:val="00397B5C"/>
    <w:rsid w:val="00397C35"/>
    <w:rsid w:val="00397E29"/>
    <w:rsid w:val="003A008F"/>
    <w:rsid w:val="003A0327"/>
    <w:rsid w:val="003A0347"/>
    <w:rsid w:val="003A07E2"/>
    <w:rsid w:val="003A0864"/>
    <w:rsid w:val="003A0878"/>
    <w:rsid w:val="003A0B1C"/>
    <w:rsid w:val="003A0B78"/>
    <w:rsid w:val="003A0C88"/>
    <w:rsid w:val="003A0E2B"/>
    <w:rsid w:val="003A1068"/>
    <w:rsid w:val="003A1293"/>
    <w:rsid w:val="003A1457"/>
    <w:rsid w:val="003A16F8"/>
    <w:rsid w:val="003A1747"/>
    <w:rsid w:val="003A17CF"/>
    <w:rsid w:val="003A180E"/>
    <w:rsid w:val="003A18D5"/>
    <w:rsid w:val="003A1A9F"/>
    <w:rsid w:val="003A1BE8"/>
    <w:rsid w:val="003A1CCD"/>
    <w:rsid w:val="003A1F88"/>
    <w:rsid w:val="003A1FD2"/>
    <w:rsid w:val="003A220E"/>
    <w:rsid w:val="003A22F0"/>
    <w:rsid w:val="003A263E"/>
    <w:rsid w:val="003A274B"/>
    <w:rsid w:val="003A27D9"/>
    <w:rsid w:val="003A2925"/>
    <w:rsid w:val="003A2C3A"/>
    <w:rsid w:val="003A2CD6"/>
    <w:rsid w:val="003A2D7B"/>
    <w:rsid w:val="003A30A0"/>
    <w:rsid w:val="003A310B"/>
    <w:rsid w:val="003A31BC"/>
    <w:rsid w:val="003A3246"/>
    <w:rsid w:val="003A3589"/>
    <w:rsid w:val="003A36E4"/>
    <w:rsid w:val="003A37DE"/>
    <w:rsid w:val="003A380A"/>
    <w:rsid w:val="003A3B3A"/>
    <w:rsid w:val="003A3C08"/>
    <w:rsid w:val="003A3F09"/>
    <w:rsid w:val="003A3F53"/>
    <w:rsid w:val="003A41BE"/>
    <w:rsid w:val="003A42AA"/>
    <w:rsid w:val="003A42DE"/>
    <w:rsid w:val="003A445A"/>
    <w:rsid w:val="003A4662"/>
    <w:rsid w:val="003A4D0F"/>
    <w:rsid w:val="003A4DBD"/>
    <w:rsid w:val="003A4DFD"/>
    <w:rsid w:val="003A4E73"/>
    <w:rsid w:val="003A4E93"/>
    <w:rsid w:val="003A4F90"/>
    <w:rsid w:val="003A511F"/>
    <w:rsid w:val="003A51D4"/>
    <w:rsid w:val="003A5390"/>
    <w:rsid w:val="003A549E"/>
    <w:rsid w:val="003A58E4"/>
    <w:rsid w:val="003A5A00"/>
    <w:rsid w:val="003A5A3D"/>
    <w:rsid w:val="003A5A97"/>
    <w:rsid w:val="003A5AA9"/>
    <w:rsid w:val="003A5AAA"/>
    <w:rsid w:val="003A5CB5"/>
    <w:rsid w:val="003A5CDE"/>
    <w:rsid w:val="003A5DB0"/>
    <w:rsid w:val="003A5DE1"/>
    <w:rsid w:val="003A6433"/>
    <w:rsid w:val="003A6684"/>
    <w:rsid w:val="003A6708"/>
    <w:rsid w:val="003A6AB6"/>
    <w:rsid w:val="003A6BEF"/>
    <w:rsid w:val="003A6C77"/>
    <w:rsid w:val="003A6D6F"/>
    <w:rsid w:val="003A6DBB"/>
    <w:rsid w:val="003A72AA"/>
    <w:rsid w:val="003A75E1"/>
    <w:rsid w:val="003A7786"/>
    <w:rsid w:val="003A77D0"/>
    <w:rsid w:val="003A7A05"/>
    <w:rsid w:val="003A7BA6"/>
    <w:rsid w:val="003A7D52"/>
    <w:rsid w:val="003A7E48"/>
    <w:rsid w:val="003A7FB7"/>
    <w:rsid w:val="003B005F"/>
    <w:rsid w:val="003B014C"/>
    <w:rsid w:val="003B0293"/>
    <w:rsid w:val="003B065A"/>
    <w:rsid w:val="003B06EC"/>
    <w:rsid w:val="003B07A6"/>
    <w:rsid w:val="003B0B96"/>
    <w:rsid w:val="003B0EC7"/>
    <w:rsid w:val="003B0F41"/>
    <w:rsid w:val="003B149C"/>
    <w:rsid w:val="003B1660"/>
    <w:rsid w:val="003B16E1"/>
    <w:rsid w:val="003B16F4"/>
    <w:rsid w:val="003B179A"/>
    <w:rsid w:val="003B179E"/>
    <w:rsid w:val="003B1862"/>
    <w:rsid w:val="003B1A4A"/>
    <w:rsid w:val="003B1A86"/>
    <w:rsid w:val="003B1C1E"/>
    <w:rsid w:val="003B1E2F"/>
    <w:rsid w:val="003B1ED9"/>
    <w:rsid w:val="003B1EF6"/>
    <w:rsid w:val="003B2191"/>
    <w:rsid w:val="003B2268"/>
    <w:rsid w:val="003B2509"/>
    <w:rsid w:val="003B2665"/>
    <w:rsid w:val="003B2A42"/>
    <w:rsid w:val="003B2B23"/>
    <w:rsid w:val="003B2BC6"/>
    <w:rsid w:val="003B2C5E"/>
    <w:rsid w:val="003B2C88"/>
    <w:rsid w:val="003B2FF3"/>
    <w:rsid w:val="003B325D"/>
    <w:rsid w:val="003B3284"/>
    <w:rsid w:val="003B348D"/>
    <w:rsid w:val="003B3506"/>
    <w:rsid w:val="003B35B0"/>
    <w:rsid w:val="003B35FC"/>
    <w:rsid w:val="003B36D0"/>
    <w:rsid w:val="003B36ED"/>
    <w:rsid w:val="003B37A8"/>
    <w:rsid w:val="003B3A6E"/>
    <w:rsid w:val="003B3B95"/>
    <w:rsid w:val="003B3D92"/>
    <w:rsid w:val="003B3DA2"/>
    <w:rsid w:val="003B3FC6"/>
    <w:rsid w:val="003B4006"/>
    <w:rsid w:val="003B4076"/>
    <w:rsid w:val="003B4143"/>
    <w:rsid w:val="003B4316"/>
    <w:rsid w:val="003B43D8"/>
    <w:rsid w:val="003B4430"/>
    <w:rsid w:val="003B46B1"/>
    <w:rsid w:val="003B46C8"/>
    <w:rsid w:val="003B46EF"/>
    <w:rsid w:val="003B4886"/>
    <w:rsid w:val="003B48B0"/>
    <w:rsid w:val="003B491B"/>
    <w:rsid w:val="003B4A4D"/>
    <w:rsid w:val="003B4ABB"/>
    <w:rsid w:val="003B4ADA"/>
    <w:rsid w:val="003B4C26"/>
    <w:rsid w:val="003B4D5F"/>
    <w:rsid w:val="003B4E25"/>
    <w:rsid w:val="003B4E79"/>
    <w:rsid w:val="003B4E9F"/>
    <w:rsid w:val="003B4EEF"/>
    <w:rsid w:val="003B4EFB"/>
    <w:rsid w:val="003B4F36"/>
    <w:rsid w:val="003B4FCF"/>
    <w:rsid w:val="003B5072"/>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62D"/>
    <w:rsid w:val="003B7630"/>
    <w:rsid w:val="003B77D5"/>
    <w:rsid w:val="003B7861"/>
    <w:rsid w:val="003B78D2"/>
    <w:rsid w:val="003B7D11"/>
    <w:rsid w:val="003B7DC5"/>
    <w:rsid w:val="003B7E1A"/>
    <w:rsid w:val="003B7E98"/>
    <w:rsid w:val="003C01D5"/>
    <w:rsid w:val="003C027C"/>
    <w:rsid w:val="003C02C2"/>
    <w:rsid w:val="003C0551"/>
    <w:rsid w:val="003C0572"/>
    <w:rsid w:val="003C07F5"/>
    <w:rsid w:val="003C089B"/>
    <w:rsid w:val="003C0A88"/>
    <w:rsid w:val="003C0CFC"/>
    <w:rsid w:val="003C0E15"/>
    <w:rsid w:val="003C10F2"/>
    <w:rsid w:val="003C115E"/>
    <w:rsid w:val="003C12B7"/>
    <w:rsid w:val="003C187C"/>
    <w:rsid w:val="003C18ED"/>
    <w:rsid w:val="003C19A8"/>
    <w:rsid w:val="003C1AD6"/>
    <w:rsid w:val="003C1C47"/>
    <w:rsid w:val="003C1DFA"/>
    <w:rsid w:val="003C1F63"/>
    <w:rsid w:val="003C2033"/>
    <w:rsid w:val="003C2481"/>
    <w:rsid w:val="003C269C"/>
    <w:rsid w:val="003C27AF"/>
    <w:rsid w:val="003C2804"/>
    <w:rsid w:val="003C2B36"/>
    <w:rsid w:val="003C2C1E"/>
    <w:rsid w:val="003C2CEE"/>
    <w:rsid w:val="003C2F0F"/>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17D"/>
    <w:rsid w:val="003C4272"/>
    <w:rsid w:val="003C42B4"/>
    <w:rsid w:val="003C4303"/>
    <w:rsid w:val="003C4AD6"/>
    <w:rsid w:val="003C4B3A"/>
    <w:rsid w:val="003C4B7D"/>
    <w:rsid w:val="003C4BA0"/>
    <w:rsid w:val="003C4CCF"/>
    <w:rsid w:val="003C4E2B"/>
    <w:rsid w:val="003C4E51"/>
    <w:rsid w:val="003C5341"/>
    <w:rsid w:val="003C5752"/>
    <w:rsid w:val="003C578D"/>
    <w:rsid w:val="003C5AC9"/>
    <w:rsid w:val="003C5BDE"/>
    <w:rsid w:val="003C5D9F"/>
    <w:rsid w:val="003C5E5A"/>
    <w:rsid w:val="003C6092"/>
    <w:rsid w:val="003C609D"/>
    <w:rsid w:val="003C63A8"/>
    <w:rsid w:val="003C6403"/>
    <w:rsid w:val="003C6416"/>
    <w:rsid w:val="003C67A2"/>
    <w:rsid w:val="003C6B04"/>
    <w:rsid w:val="003C6BF5"/>
    <w:rsid w:val="003C6CA6"/>
    <w:rsid w:val="003C6D9B"/>
    <w:rsid w:val="003C709C"/>
    <w:rsid w:val="003C712B"/>
    <w:rsid w:val="003C713D"/>
    <w:rsid w:val="003C76AB"/>
    <w:rsid w:val="003C76FC"/>
    <w:rsid w:val="003C7757"/>
    <w:rsid w:val="003C7829"/>
    <w:rsid w:val="003C7D60"/>
    <w:rsid w:val="003C7E02"/>
    <w:rsid w:val="003C7E8D"/>
    <w:rsid w:val="003C7E9A"/>
    <w:rsid w:val="003C7EAE"/>
    <w:rsid w:val="003C7F5F"/>
    <w:rsid w:val="003C7FEB"/>
    <w:rsid w:val="003D00D2"/>
    <w:rsid w:val="003D024C"/>
    <w:rsid w:val="003D02DE"/>
    <w:rsid w:val="003D0420"/>
    <w:rsid w:val="003D073D"/>
    <w:rsid w:val="003D0B62"/>
    <w:rsid w:val="003D0BAF"/>
    <w:rsid w:val="003D0BD0"/>
    <w:rsid w:val="003D0CB9"/>
    <w:rsid w:val="003D0D14"/>
    <w:rsid w:val="003D0DD7"/>
    <w:rsid w:val="003D0E78"/>
    <w:rsid w:val="003D0EA2"/>
    <w:rsid w:val="003D108B"/>
    <w:rsid w:val="003D1229"/>
    <w:rsid w:val="003D199D"/>
    <w:rsid w:val="003D1B88"/>
    <w:rsid w:val="003D1C38"/>
    <w:rsid w:val="003D1C87"/>
    <w:rsid w:val="003D1C9F"/>
    <w:rsid w:val="003D1CC2"/>
    <w:rsid w:val="003D1D3D"/>
    <w:rsid w:val="003D1D61"/>
    <w:rsid w:val="003D24E5"/>
    <w:rsid w:val="003D25EF"/>
    <w:rsid w:val="003D2AB6"/>
    <w:rsid w:val="003D2E3F"/>
    <w:rsid w:val="003D2F81"/>
    <w:rsid w:val="003D2FAB"/>
    <w:rsid w:val="003D3030"/>
    <w:rsid w:val="003D3468"/>
    <w:rsid w:val="003D3A1D"/>
    <w:rsid w:val="003D3C4F"/>
    <w:rsid w:val="003D3CB9"/>
    <w:rsid w:val="003D3D2F"/>
    <w:rsid w:val="003D3D7A"/>
    <w:rsid w:val="003D3E66"/>
    <w:rsid w:val="003D3F2E"/>
    <w:rsid w:val="003D4093"/>
    <w:rsid w:val="003D419D"/>
    <w:rsid w:val="003D435C"/>
    <w:rsid w:val="003D4872"/>
    <w:rsid w:val="003D4C23"/>
    <w:rsid w:val="003D4CB2"/>
    <w:rsid w:val="003D4D5D"/>
    <w:rsid w:val="003D4FED"/>
    <w:rsid w:val="003D5238"/>
    <w:rsid w:val="003D5240"/>
    <w:rsid w:val="003D542C"/>
    <w:rsid w:val="003D5454"/>
    <w:rsid w:val="003D5468"/>
    <w:rsid w:val="003D54B0"/>
    <w:rsid w:val="003D554D"/>
    <w:rsid w:val="003D57A4"/>
    <w:rsid w:val="003D59AA"/>
    <w:rsid w:val="003D5A19"/>
    <w:rsid w:val="003D5B30"/>
    <w:rsid w:val="003D5B5C"/>
    <w:rsid w:val="003D5D43"/>
    <w:rsid w:val="003D5E28"/>
    <w:rsid w:val="003D5E6B"/>
    <w:rsid w:val="003D5FD4"/>
    <w:rsid w:val="003D63C8"/>
    <w:rsid w:val="003D658C"/>
    <w:rsid w:val="003D6599"/>
    <w:rsid w:val="003D6735"/>
    <w:rsid w:val="003D68F0"/>
    <w:rsid w:val="003D6A6F"/>
    <w:rsid w:val="003D6BB5"/>
    <w:rsid w:val="003D6BBE"/>
    <w:rsid w:val="003D6BD8"/>
    <w:rsid w:val="003D6D13"/>
    <w:rsid w:val="003D6F71"/>
    <w:rsid w:val="003D6FDB"/>
    <w:rsid w:val="003D7012"/>
    <w:rsid w:val="003D7290"/>
    <w:rsid w:val="003D7441"/>
    <w:rsid w:val="003D7509"/>
    <w:rsid w:val="003D7AA7"/>
    <w:rsid w:val="003D7B43"/>
    <w:rsid w:val="003D7B7D"/>
    <w:rsid w:val="003D7C10"/>
    <w:rsid w:val="003D7C84"/>
    <w:rsid w:val="003D7FB0"/>
    <w:rsid w:val="003E02EF"/>
    <w:rsid w:val="003E02F8"/>
    <w:rsid w:val="003E0320"/>
    <w:rsid w:val="003E03B7"/>
    <w:rsid w:val="003E04FC"/>
    <w:rsid w:val="003E059E"/>
    <w:rsid w:val="003E05AE"/>
    <w:rsid w:val="003E078B"/>
    <w:rsid w:val="003E0875"/>
    <w:rsid w:val="003E0A77"/>
    <w:rsid w:val="003E0B12"/>
    <w:rsid w:val="003E0CE8"/>
    <w:rsid w:val="003E0E14"/>
    <w:rsid w:val="003E111B"/>
    <w:rsid w:val="003E11C7"/>
    <w:rsid w:val="003E159B"/>
    <w:rsid w:val="003E1792"/>
    <w:rsid w:val="003E17E3"/>
    <w:rsid w:val="003E184E"/>
    <w:rsid w:val="003E1900"/>
    <w:rsid w:val="003E19B5"/>
    <w:rsid w:val="003E1AFC"/>
    <w:rsid w:val="003E1C01"/>
    <w:rsid w:val="003E1E07"/>
    <w:rsid w:val="003E1E5C"/>
    <w:rsid w:val="003E1F8F"/>
    <w:rsid w:val="003E2052"/>
    <w:rsid w:val="003E208A"/>
    <w:rsid w:val="003E2278"/>
    <w:rsid w:val="003E24D3"/>
    <w:rsid w:val="003E2528"/>
    <w:rsid w:val="003E2582"/>
    <w:rsid w:val="003E270A"/>
    <w:rsid w:val="003E27E1"/>
    <w:rsid w:val="003E2850"/>
    <w:rsid w:val="003E2880"/>
    <w:rsid w:val="003E298B"/>
    <w:rsid w:val="003E2996"/>
    <w:rsid w:val="003E2E19"/>
    <w:rsid w:val="003E2F7C"/>
    <w:rsid w:val="003E2F89"/>
    <w:rsid w:val="003E3087"/>
    <w:rsid w:val="003E3147"/>
    <w:rsid w:val="003E336C"/>
    <w:rsid w:val="003E3632"/>
    <w:rsid w:val="003E372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6A8"/>
    <w:rsid w:val="003E5846"/>
    <w:rsid w:val="003E5A42"/>
    <w:rsid w:val="003E5D76"/>
    <w:rsid w:val="003E5E2A"/>
    <w:rsid w:val="003E5F9A"/>
    <w:rsid w:val="003E60CF"/>
    <w:rsid w:val="003E625B"/>
    <w:rsid w:val="003E6370"/>
    <w:rsid w:val="003E63C1"/>
    <w:rsid w:val="003E63EC"/>
    <w:rsid w:val="003E648C"/>
    <w:rsid w:val="003E65B3"/>
    <w:rsid w:val="003E668A"/>
    <w:rsid w:val="003E68F9"/>
    <w:rsid w:val="003E6911"/>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72"/>
    <w:rsid w:val="003F01A2"/>
    <w:rsid w:val="003F0299"/>
    <w:rsid w:val="003F044B"/>
    <w:rsid w:val="003F04D3"/>
    <w:rsid w:val="003F0756"/>
    <w:rsid w:val="003F0A03"/>
    <w:rsid w:val="003F0AF1"/>
    <w:rsid w:val="003F0B30"/>
    <w:rsid w:val="003F0D8C"/>
    <w:rsid w:val="003F0F65"/>
    <w:rsid w:val="003F109A"/>
    <w:rsid w:val="003F11EA"/>
    <w:rsid w:val="003F146C"/>
    <w:rsid w:val="003F1525"/>
    <w:rsid w:val="003F1594"/>
    <w:rsid w:val="003F15D8"/>
    <w:rsid w:val="003F17D7"/>
    <w:rsid w:val="003F1803"/>
    <w:rsid w:val="003F1816"/>
    <w:rsid w:val="003F1B8A"/>
    <w:rsid w:val="003F1FAE"/>
    <w:rsid w:val="003F22A6"/>
    <w:rsid w:val="003F23C0"/>
    <w:rsid w:val="003F276F"/>
    <w:rsid w:val="003F2974"/>
    <w:rsid w:val="003F2CA6"/>
    <w:rsid w:val="003F2CB5"/>
    <w:rsid w:val="003F2D29"/>
    <w:rsid w:val="003F2F14"/>
    <w:rsid w:val="003F2F49"/>
    <w:rsid w:val="003F30C7"/>
    <w:rsid w:val="003F31A3"/>
    <w:rsid w:val="003F3207"/>
    <w:rsid w:val="003F3260"/>
    <w:rsid w:val="003F327F"/>
    <w:rsid w:val="003F35D1"/>
    <w:rsid w:val="003F38F9"/>
    <w:rsid w:val="003F3B7E"/>
    <w:rsid w:val="003F3CD6"/>
    <w:rsid w:val="003F3D8C"/>
    <w:rsid w:val="003F3D95"/>
    <w:rsid w:val="003F4057"/>
    <w:rsid w:val="003F4107"/>
    <w:rsid w:val="003F4198"/>
    <w:rsid w:val="003F4307"/>
    <w:rsid w:val="003F432A"/>
    <w:rsid w:val="003F4872"/>
    <w:rsid w:val="003F48CE"/>
    <w:rsid w:val="003F4A46"/>
    <w:rsid w:val="003F4B0B"/>
    <w:rsid w:val="003F4D2F"/>
    <w:rsid w:val="003F4E10"/>
    <w:rsid w:val="003F51C4"/>
    <w:rsid w:val="003F51F0"/>
    <w:rsid w:val="003F531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271"/>
    <w:rsid w:val="003F73A0"/>
    <w:rsid w:val="003F742D"/>
    <w:rsid w:val="003F7487"/>
    <w:rsid w:val="003F79A6"/>
    <w:rsid w:val="003F7B52"/>
    <w:rsid w:val="003F7DC3"/>
    <w:rsid w:val="003F7E25"/>
    <w:rsid w:val="00400045"/>
    <w:rsid w:val="004001AD"/>
    <w:rsid w:val="0040020A"/>
    <w:rsid w:val="004003E6"/>
    <w:rsid w:val="00400699"/>
    <w:rsid w:val="0040085F"/>
    <w:rsid w:val="00400872"/>
    <w:rsid w:val="0040099E"/>
    <w:rsid w:val="004009C4"/>
    <w:rsid w:val="00400A0A"/>
    <w:rsid w:val="00400A29"/>
    <w:rsid w:val="00400B1E"/>
    <w:rsid w:val="00400D03"/>
    <w:rsid w:val="00400DC0"/>
    <w:rsid w:val="00400ED4"/>
    <w:rsid w:val="00401097"/>
    <w:rsid w:val="0040163A"/>
    <w:rsid w:val="004016E9"/>
    <w:rsid w:val="0040192F"/>
    <w:rsid w:val="00401B1E"/>
    <w:rsid w:val="00401C62"/>
    <w:rsid w:val="00401E39"/>
    <w:rsid w:val="00401E9A"/>
    <w:rsid w:val="004020DB"/>
    <w:rsid w:val="004023BF"/>
    <w:rsid w:val="00402503"/>
    <w:rsid w:val="00402570"/>
    <w:rsid w:val="00402697"/>
    <w:rsid w:val="0040272B"/>
    <w:rsid w:val="00402945"/>
    <w:rsid w:val="00402BD4"/>
    <w:rsid w:val="00402E18"/>
    <w:rsid w:val="00402E67"/>
    <w:rsid w:val="00403048"/>
    <w:rsid w:val="004030EC"/>
    <w:rsid w:val="004031DE"/>
    <w:rsid w:val="00403204"/>
    <w:rsid w:val="0040329C"/>
    <w:rsid w:val="00403381"/>
    <w:rsid w:val="004037B5"/>
    <w:rsid w:val="00403890"/>
    <w:rsid w:val="004038AE"/>
    <w:rsid w:val="00403CB5"/>
    <w:rsid w:val="00403CD7"/>
    <w:rsid w:val="00403D57"/>
    <w:rsid w:val="00403D5B"/>
    <w:rsid w:val="00403F83"/>
    <w:rsid w:val="0040408D"/>
    <w:rsid w:val="004040EF"/>
    <w:rsid w:val="004041E3"/>
    <w:rsid w:val="00404224"/>
    <w:rsid w:val="0040432F"/>
    <w:rsid w:val="00404605"/>
    <w:rsid w:val="0040461C"/>
    <w:rsid w:val="004046CD"/>
    <w:rsid w:val="0040476B"/>
    <w:rsid w:val="004047C1"/>
    <w:rsid w:val="00404854"/>
    <w:rsid w:val="00404911"/>
    <w:rsid w:val="00404997"/>
    <w:rsid w:val="0040499A"/>
    <w:rsid w:val="00404C70"/>
    <w:rsid w:val="00404EC7"/>
    <w:rsid w:val="00404FF9"/>
    <w:rsid w:val="0040501A"/>
    <w:rsid w:val="004050CD"/>
    <w:rsid w:val="004052CB"/>
    <w:rsid w:val="004055C2"/>
    <w:rsid w:val="00405676"/>
    <w:rsid w:val="00405969"/>
    <w:rsid w:val="00405A4F"/>
    <w:rsid w:val="00405A7C"/>
    <w:rsid w:val="00405A95"/>
    <w:rsid w:val="00405D19"/>
    <w:rsid w:val="00405D9F"/>
    <w:rsid w:val="00405E39"/>
    <w:rsid w:val="00405EC0"/>
    <w:rsid w:val="0040606D"/>
    <w:rsid w:val="00406146"/>
    <w:rsid w:val="004063A5"/>
    <w:rsid w:val="004065FB"/>
    <w:rsid w:val="00406642"/>
    <w:rsid w:val="004067E3"/>
    <w:rsid w:val="00406D70"/>
    <w:rsid w:val="00406D9D"/>
    <w:rsid w:val="00406DF0"/>
    <w:rsid w:val="00406DF3"/>
    <w:rsid w:val="00406F5F"/>
    <w:rsid w:val="00406FA7"/>
    <w:rsid w:val="00406FBA"/>
    <w:rsid w:val="00407177"/>
    <w:rsid w:val="0040726F"/>
    <w:rsid w:val="004074D9"/>
    <w:rsid w:val="00407514"/>
    <w:rsid w:val="004078D6"/>
    <w:rsid w:val="00407C90"/>
    <w:rsid w:val="00407E8D"/>
    <w:rsid w:val="0041003E"/>
    <w:rsid w:val="004102B6"/>
    <w:rsid w:val="004102B9"/>
    <w:rsid w:val="004104C7"/>
    <w:rsid w:val="00410793"/>
    <w:rsid w:val="0041094E"/>
    <w:rsid w:val="00410D0E"/>
    <w:rsid w:val="0041114C"/>
    <w:rsid w:val="0041115F"/>
    <w:rsid w:val="00411177"/>
    <w:rsid w:val="004111B9"/>
    <w:rsid w:val="00411259"/>
    <w:rsid w:val="00411321"/>
    <w:rsid w:val="00411480"/>
    <w:rsid w:val="004115E9"/>
    <w:rsid w:val="004117E0"/>
    <w:rsid w:val="00411967"/>
    <w:rsid w:val="00411B71"/>
    <w:rsid w:val="00411C73"/>
    <w:rsid w:val="00411FE6"/>
    <w:rsid w:val="004120BA"/>
    <w:rsid w:val="00412128"/>
    <w:rsid w:val="004122DD"/>
    <w:rsid w:val="00412404"/>
    <w:rsid w:val="0041285F"/>
    <w:rsid w:val="004128F4"/>
    <w:rsid w:val="004129FE"/>
    <w:rsid w:val="00412AC5"/>
    <w:rsid w:val="00412B15"/>
    <w:rsid w:val="00412DA4"/>
    <w:rsid w:val="00412E44"/>
    <w:rsid w:val="00413277"/>
    <w:rsid w:val="00413288"/>
    <w:rsid w:val="00413360"/>
    <w:rsid w:val="004134E4"/>
    <w:rsid w:val="004135E5"/>
    <w:rsid w:val="004136D6"/>
    <w:rsid w:val="00413BCE"/>
    <w:rsid w:val="00413C62"/>
    <w:rsid w:val="00413C9A"/>
    <w:rsid w:val="00413D11"/>
    <w:rsid w:val="00413D42"/>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4B1"/>
    <w:rsid w:val="00416587"/>
    <w:rsid w:val="004165A9"/>
    <w:rsid w:val="00416784"/>
    <w:rsid w:val="0041680A"/>
    <w:rsid w:val="00417181"/>
    <w:rsid w:val="00417199"/>
    <w:rsid w:val="004172E3"/>
    <w:rsid w:val="004173EC"/>
    <w:rsid w:val="0041753D"/>
    <w:rsid w:val="004176B1"/>
    <w:rsid w:val="004176E2"/>
    <w:rsid w:val="00417730"/>
    <w:rsid w:val="004178B6"/>
    <w:rsid w:val="004178F8"/>
    <w:rsid w:val="00417940"/>
    <w:rsid w:val="00417B7F"/>
    <w:rsid w:val="00420065"/>
    <w:rsid w:val="004200E6"/>
    <w:rsid w:val="004206FE"/>
    <w:rsid w:val="00420838"/>
    <w:rsid w:val="004208AD"/>
    <w:rsid w:val="00420A09"/>
    <w:rsid w:val="00420B62"/>
    <w:rsid w:val="00420C83"/>
    <w:rsid w:val="00420D59"/>
    <w:rsid w:val="00420D5A"/>
    <w:rsid w:val="00420D9A"/>
    <w:rsid w:val="00421048"/>
    <w:rsid w:val="004210E4"/>
    <w:rsid w:val="0042147D"/>
    <w:rsid w:val="004214A0"/>
    <w:rsid w:val="004215E4"/>
    <w:rsid w:val="00421607"/>
    <w:rsid w:val="004216C0"/>
    <w:rsid w:val="00421732"/>
    <w:rsid w:val="0042174E"/>
    <w:rsid w:val="00421858"/>
    <w:rsid w:val="004219B7"/>
    <w:rsid w:val="00421BC0"/>
    <w:rsid w:val="00421CA0"/>
    <w:rsid w:val="00421CC8"/>
    <w:rsid w:val="00421D8C"/>
    <w:rsid w:val="00422254"/>
    <w:rsid w:val="004223DD"/>
    <w:rsid w:val="004224B4"/>
    <w:rsid w:val="00422943"/>
    <w:rsid w:val="00422AA9"/>
    <w:rsid w:val="00422CCF"/>
    <w:rsid w:val="00422DB0"/>
    <w:rsid w:val="00422DB6"/>
    <w:rsid w:val="00422EB4"/>
    <w:rsid w:val="00423113"/>
    <w:rsid w:val="00423374"/>
    <w:rsid w:val="004237CD"/>
    <w:rsid w:val="0042385A"/>
    <w:rsid w:val="0042390E"/>
    <w:rsid w:val="00423952"/>
    <w:rsid w:val="00423B55"/>
    <w:rsid w:val="00423E0A"/>
    <w:rsid w:val="00423EAA"/>
    <w:rsid w:val="004240AD"/>
    <w:rsid w:val="00424130"/>
    <w:rsid w:val="004241F4"/>
    <w:rsid w:val="004244F5"/>
    <w:rsid w:val="00424AE4"/>
    <w:rsid w:val="00424BA0"/>
    <w:rsid w:val="00424BE1"/>
    <w:rsid w:val="00424BF0"/>
    <w:rsid w:val="00424DDF"/>
    <w:rsid w:val="00424E0E"/>
    <w:rsid w:val="00425069"/>
    <w:rsid w:val="004251AA"/>
    <w:rsid w:val="00425984"/>
    <w:rsid w:val="004259D8"/>
    <w:rsid w:val="00425B95"/>
    <w:rsid w:val="00425C58"/>
    <w:rsid w:val="0042634B"/>
    <w:rsid w:val="004264F6"/>
    <w:rsid w:val="004266AD"/>
    <w:rsid w:val="00426885"/>
    <w:rsid w:val="004268B5"/>
    <w:rsid w:val="0042694B"/>
    <w:rsid w:val="0042696A"/>
    <w:rsid w:val="004269B4"/>
    <w:rsid w:val="00426A6E"/>
    <w:rsid w:val="00426C8F"/>
    <w:rsid w:val="00426CD5"/>
    <w:rsid w:val="00426E05"/>
    <w:rsid w:val="0042700F"/>
    <w:rsid w:val="00427057"/>
    <w:rsid w:val="004271D4"/>
    <w:rsid w:val="00427307"/>
    <w:rsid w:val="00427803"/>
    <w:rsid w:val="0042786A"/>
    <w:rsid w:val="00427B74"/>
    <w:rsid w:val="00427D0A"/>
    <w:rsid w:val="004300D7"/>
    <w:rsid w:val="00430119"/>
    <w:rsid w:val="00430329"/>
    <w:rsid w:val="0043034C"/>
    <w:rsid w:val="004303AD"/>
    <w:rsid w:val="004305E8"/>
    <w:rsid w:val="00430658"/>
    <w:rsid w:val="00430739"/>
    <w:rsid w:val="004307A8"/>
    <w:rsid w:val="004308CB"/>
    <w:rsid w:val="0043090C"/>
    <w:rsid w:val="004309BD"/>
    <w:rsid w:val="00430C0B"/>
    <w:rsid w:val="00430EEF"/>
    <w:rsid w:val="00430F67"/>
    <w:rsid w:val="00430F97"/>
    <w:rsid w:val="00430FF4"/>
    <w:rsid w:val="004313FF"/>
    <w:rsid w:val="004316B2"/>
    <w:rsid w:val="0043171C"/>
    <w:rsid w:val="004317FE"/>
    <w:rsid w:val="004319D3"/>
    <w:rsid w:val="00431B95"/>
    <w:rsid w:val="00431D47"/>
    <w:rsid w:val="00431F1B"/>
    <w:rsid w:val="00432363"/>
    <w:rsid w:val="004324C1"/>
    <w:rsid w:val="004325C8"/>
    <w:rsid w:val="004327CA"/>
    <w:rsid w:val="004329E0"/>
    <w:rsid w:val="00432A4B"/>
    <w:rsid w:val="00432A69"/>
    <w:rsid w:val="00432A6A"/>
    <w:rsid w:val="00432AA8"/>
    <w:rsid w:val="00432B1C"/>
    <w:rsid w:val="00432E92"/>
    <w:rsid w:val="00433006"/>
    <w:rsid w:val="00433066"/>
    <w:rsid w:val="00433127"/>
    <w:rsid w:val="004332F6"/>
    <w:rsid w:val="00433307"/>
    <w:rsid w:val="00433654"/>
    <w:rsid w:val="0043375D"/>
    <w:rsid w:val="00433791"/>
    <w:rsid w:val="00433BB1"/>
    <w:rsid w:val="00433D9B"/>
    <w:rsid w:val="00433DF1"/>
    <w:rsid w:val="00433F1B"/>
    <w:rsid w:val="00433FD1"/>
    <w:rsid w:val="00433FFB"/>
    <w:rsid w:val="00434209"/>
    <w:rsid w:val="00434320"/>
    <w:rsid w:val="00434335"/>
    <w:rsid w:val="004345AE"/>
    <w:rsid w:val="004345E7"/>
    <w:rsid w:val="0043482B"/>
    <w:rsid w:val="004349A2"/>
    <w:rsid w:val="00434B31"/>
    <w:rsid w:val="00434D7F"/>
    <w:rsid w:val="00434EA1"/>
    <w:rsid w:val="004352B7"/>
    <w:rsid w:val="004354AC"/>
    <w:rsid w:val="0043583D"/>
    <w:rsid w:val="004358AE"/>
    <w:rsid w:val="00435975"/>
    <w:rsid w:val="00435B20"/>
    <w:rsid w:val="00435F22"/>
    <w:rsid w:val="0043618C"/>
    <w:rsid w:val="0043630E"/>
    <w:rsid w:val="004363A6"/>
    <w:rsid w:val="004365F5"/>
    <w:rsid w:val="0043664B"/>
    <w:rsid w:val="0043682B"/>
    <w:rsid w:val="004369AE"/>
    <w:rsid w:val="00436A28"/>
    <w:rsid w:val="00436C7E"/>
    <w:rsid w:val="00436D51"/>
    <w:rsid w:val="004370A4"/>
    <w:rsid w:val="004371AC"/>
    <w:rsid w:val="004371F5"/>
    <w:rsid w:val="004371F9"/>
    <w:rsid w:val="00437355"/>
    <w:rsid w:val="004373A9"/>
    <w:rsid w:val="004377DB"/>
    <w:rsid w:val="004379BC"/>
    <w:rsid w:val="00437B3E"/>
    <w:rsid w:val="00437E0C"/>
    <w:rsid w:val="00440205"/>
    <w:rsid w:val="00440428"/>
    <w:rsid w:val="0044049D"/>
    <w:rsid w:val="004406D2"/>
    <w:rsid w:val="004409E5"/>
    <w:rsid w:val="00440C40"/>
    <w:rsid w:val="00440EFA"/>
    <w:rsid w:val="00440F00"/>
    <w:rsid w:val="00440F8B"/>
    <w:rsid w:val="00440FE0"/>
    <w:rsid w:val="0044101A"/>
    <w:rsid w:val="00441192"/>
    <w:rsid w:val="0044153F"/>
    <w:rsid w:val="00441554"/>
    <w:rsid w:val="00441698"/>
    <w:rsid w:val="004416FE"/>
    <w:rsid w:val="00441728"/>
    <w:rsid w:val="004418E6"/>
    <w:rsid w:val="00441A50"/>
    <w:rsid w:val="00441C38"/>
    <w:rsid w:val="00441D17"/>
    <w:rsid w:val="00441F99"/>
    <w:rsid w:val="00442116"/>
    <w:rsid w:val="004421A0"/>
    <w:rsid w:val="004421CA"/>
    <w:rsid w:val="004423D3"/>
    <w:rsid w:val="004427B5"/>
    <w:rsid w:val="00442992"/>
    <w:rsid w:val="00442B1C"/>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5A0"/>
    <w:rsid w:val="004448E6"/>
    <w:rsid w:val="004449BE"/>
    <w:rsid w:val="00444A24"/>
    <w:rsid w:val="00444A3B"/>
    <w:rsid w:val="00444D85"/>
    <w:rsid w:val="00444EB0"/>
    <w:rsid w:val="00444F0B"/>
    <w:rsid w:val="00444F53"/>
    <w:rsid w:val="004454AE"/>
    <w:rsid w:val="00445583"/>
    <w:rsid w:val="004456D6"/>
    <w:rsid w:val="004457B3"/>
    <w:rsid w:val="00445912"/>
    <w:rsid w:val="00445A1A"/>
    <w:rsid w:val="00445EDB"/>
    <w:rsid w:val="0044623C"/>
    <w:rsid w:val="00446278"/>
    <w:rsid w:val="004462C1"/>
    <w:rsid w:val="004462F8"/>
    <w:rsid w:val="00446342"/>
    <w:rsid w:val="004465D7"/>
    <w:rsid w:val="00446A25"/>
    <w:rsid w:val="00446A2D"/>
    <w:rsid w:val="00446A2F"/>
    <w:rsid w:val="00446AF4"/>
    <w:rsid w:val="00446B0B"/>
    <w:rsid w:val="00446B39"/>
    <w:rsid w:val="00446D49"/>
    <w:rsid w:val="00446FF3"/>
    <w:rsid w:val="0044700C"/>
    <w:rsid w:val="004470FA"/>
    <w:rsid w:val="00447118"/>
    <w:rsid w:val="00447143"/>
    <w:rsid w:val="004472C4"/>
    <w:rsid w:val="00447441"/>
    <w:rsid w:val="004475F9"/>
    <w:rsid w:val="00447612"/>
    <w:rsid w:val="004476C2"/>
    <w:rsid w:val="004476D1"/>
    <w:rsid w:val="004478D6"/>
    <w:rsid w:val="004478E6"/>
    <w:rsid w:val="00447A08"/>
    <w:rsid w:val="00447A37"/>
    <w:rsid w:val="00447D07"/>
    <w:rsid w:val="00447E23"/>
    <w:rsid w:val="00447E53"/>
    <w:rsid w:val="0045007C"/>
    <w:rsid w:val="00450165"/>
    <w:rsid w:val="00450421"/>
    <w:rsid w:val="0045050E"/>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1F8F"/>
    <w:rsid w:val="0045210E"/>
    <w:rsid w:val="004523E3"/>
    <w:rsid w:val="00452446"/>
    <w:rsid w:val="004526E5"/>
    <w:rsid w:val="0045279E"/>
    <w:rsid w:val="00452841"/>
    <w:rsid w:val="00452A5E"/>
    <w:rsid w:val="00452CE4"/>
    <w:rsid w:val="00452DDD"/>
    <w:rsid w:val="00453037"/>
    <w:rsid w:val="004530ED"/>
    <w:rsid w:val="00453500"/>
    <w:rsid w:val="00453578"/>
    <w:rsid w:val="0045357C"/>
    <w:rsid w:val="004535F8"/>
    <w:rsid w:val="00453879"/>
    <w:rsid w:val="004539FD"/>
    <w:rsid w:val="00453CCB"/>
    <w:rsid w:val="00453CDD"/>
    <w:rsid w:val="00453D43"/>
    <w:rsid w:val="00453DB5"/>
    <w:rsid w:val="00453DD4"/>
    <w:rsid w:val="00453E33"/>
    <w:rsid w:val="00453F84"/>
    <w:rsid w:val="00454191"/>
    <w:rsid w:val="0045426B"/>
    <w:rsid w:val="00454338"/>
    <w:rsid w:val="00454381"/>
    <w:rsid w:val="004546F1"/>
    <w:rsid w:val="004548D4"/>
    <w:rsid w:val="00454AA9"/>
    <w:rsid w:val="00454C55"/>
    <w:rsid w:val="004552BA"/>
    <w:rsid w:val="00455411"/>
    <w:rsid w:val="0045566B"/>
    <w:rsid w:val="00455775"/>
    <w:rsid w:val="00455857"/>
    <w:rsid w:val="00455999"/>
    <w:rsid w:val="004559F2"/>
    <w:rsid w:val="00455AAE"/>
    <w:rsid w:val="00455DB7"/>
    <w:rsid w:val="00455ECE"/>
    <w:rsid w:val="004561A6"/>
    <w:rsid w:val="00456203"/>
    <w:rsid w:val="0045620A"/>
    <w:rsid w:val="00456309"/>
    <w:rsid w:val="00456493"/>
    <w:rsid w:val="004564BF"/>
    <w:rsid w:val="004567D4"/>
    <w:rsid w:val="004567D6"/>
    <w:rsid w:val="00456B82"/>
    <w:rsid w:val="00456C62"/>
    <w:rsid w:val="00456D0C"/>
    <w:rsid w:val="00456D5E"/>
    <w:rsid w:val="00456E51"/>
    <w:rsid w:val="004570AF"/>
    <w:rsid w:val="004570E7"/>
    <w:rsid w:val="0045713C"/>
    <w:rsid w:val="00457275"/>
    <w:rsid w:val="00457319"/>
    <w:rsid w:val="004575A2"/>
    <w:rsid w:val="0045761D"/>
    <w:rsid w:val="00457636"/>
    <w:rsid w:val="00457641"/>
    <w:rsid w:val="00457700"/>
    <w:rsid w:val="004578BD"/>
    <w:rsid w:val="0045793D"/>
    <w:rsid w:val="00457BE1"/>
    <w:rsid w:val="00457F20"/>
    <w:rsid w:val="004600F0"/>
    <w:rsid w:val="00460307"/>
    <w:rsid w:val="004603DD"/>
    <w:rsid w:val="0046044B"/>
    <w:rsid w:val="004605AE"/>
    <w:rsid w:val="00460626"/>
    <w:rsid w:val="00460634"/>
    <w:rsid w:val="0046064D"/>
    <w:rsid w:val="0046097C"/>
    <w:rsid w:val="00460A94"/>
    <w:rsid w:val="00460B14"/>
    <w:rsid w:val="00460B7A"/>
    <w:rsid w:val="00460DDF"/>
    <w:rsid w:val="00461157"/>
    <w:rsid w:val="00461398"/>
    <w:rsid w:val="00461551"/>
    <w:rsid w:val="004616B0"/>
    <w:rsid w:val="004616E6"/>
    <w:rsid w:val="004617FC"/>
    <w:rsid w:val="0046195C"/>
    <w:rsid w:val="00461D9A"/>
    <w:rsid w:val="00461F56"/>
    <w:rsid w:val="00461F9A"/>
    <w:rsid w:val="0046217E"/>
    <w:rsid w:val="0046239A"/>
    <w:rsid w:val="004624BC"/>
    <w:rsid w:val="0046293B"/>
    <w:rsid w:val="00462B92"/>
    <w:rsid w:val="00462BF2"/>
    <w:rsid w:val="00462D5A"/>
    <w:rsid w:val="00462EA8"/>
    <w:rsid w:val="00462F89"/>
    <w:rsid w:val="00462F9C"/>
    <w:rsid w:val="0046310F"/>
    <w:rsid w:val="00463384"/>
    <w:rsid w:val="004633D1"/>
    <w:rsid w:val="00463977"/>
    <w:rsid w:val="004639F1"/>
    <w:rsid w:val="00463ABC"/>
    <w:rsid w:val="00463D2F"/>
    <w:rsid w:val="00463D3B"/>
    <w:rsid w:val="00463DD3"/>
    <w:rsid w:val="00463DF9"/>
    <w:rsid w:val="00463E54"/>
    <w:rsid w:val="00463EC3"/>
    <w:rsid w:val="00463F12"/>
    <w:rsid w:val="00463F7C"/>
    <w:rsid w:val="004640C4"/>
    <w:rsid w:val="0046411E"/>
    <w:rsid w:val="0046427A"/>
    <w:rsid w:val="00464324"/>
    <w:rsid w:val="00464345"/>
    <w:rsid w:val="0046443F"/>
    <w:rsid w:val="004645B9"/>
    <w:rsid w:val="00464679"/>
    <w:rsid w:val="00464810"/>
    <w:rsid w:val="004648EA"/>
    <w:rsid w:val="00464ACF"/>
    <w:rsid w:val="00464BCB"/>
    <w:rsid w:val="00464DD2"/>
    <w:rsid w:val="00464EE6"/>
    <w:rsid w:val="004651F9"/>
    <w:rsid w:val="00465206"/>
    <w:rsid w:val="0046530C"/>
    <w:rsid w:val="00465372"/>
    <w:rsid w:val="004653C3"/>
    <w:rsid w:val="00465655"/>
    <w:rsid w:val="0046577A"/>
    <w:rsid w:val="004658F0"/>
    <w:rsid w:val="00465ABC"/>
    <w:rsid w:val="00465B70"/>
    <w:rsid w:val="00465CE1"/>
    <w:rsid w:val="00465D28"/>
    <w:rsid w:val="00465FEB"/>
    <w:rsid w:val="00466027"/>
    <w:rsid w:val="004660A5"/>
    <w:rsid w:val="004663E4"/>
    <w:rsid w:val="004666B2"/>
    <w:rsid w:val="004666FD"/>
    <w:rsid w:val="00466806"/>
    <w:rsid w:val="00466E3F"/>
    <w:rsid w:val="00467481"/>
    <w:rsid w:val="00467611"/>
    <w:rsid w:val="00467778"/>
    <w:rsid w:val="00467B6A"/>
    <w:rsid w:val="004700DD"/>
    <w:rsid w:val="004701CA"/>
    <w:rsid w:val="00470380"/>
    <w:rsid w:val="00470690"/>
    <w:rsid w:val="004706C8"/>
    <w:rsid w:val="00470726"/>
    <w:rsid w:val="00470816"/>
    <w:rsid w:val="004708A6"/>
    <w:rsid w:val="004709D8"/>
    <w:rsid w:val="00470A76"/>
    <w:rsid w:val="00470B41"/>
    <w:rsid w:val="00470B79"/>
    <w:rsid w:val="00470C6D"/>
    <w:rsid w:val="00470D65"/>
    <w:rsid w:val="00470DD2"/>
    <w:rsid w:val="00470ED8"/>
    <w:rsid w:val="00470F66"/>
    <w:rsid w:val="0047119F"/>
    <w:rsid w:val="004713CB"/>
    <w:rsid w:val="00471501"/>
    <w:rsid w:val="004715A9"/>
    <w:rsid w:val="004715C7"/>
    <w:rsid w:val="004716EE"/>
    <w:rsid w:val="0047202B"/>
    <w:rsid w:val="004722DE"/>
    <w:rsid w:val="00472487"/>
    <w:rsid w:val="004724AB"/>
    <w:rsid w:val="004727A0"/>
    <w:rsid w:val="004729C7"/>
    <w:rsid w:val="00472D8C"/>
    <w:rsid w:val="00472F3F"/>
    <w:rsid w:val="00473153"/>
    <w:rsid w:val="00473164"/>
    <w:rsid w:val="004731EB"/>
    <w:rsid w:val="00473350"/>
    <w:rsid w:val="004734AD"/>
    <w:rsid w:val="004737DF"/>
    <w:rsid w:val="004737EB"/>
    <w:rsid w:val="00473FE5"/>
    <w:rsid w:val="00474185"/>
    <w:rsid w:val="00474313"/>
    <w:rsid w:val="00474483"/>
    <w:rsid w:val="00474861"/>
    <w:rsid w:val="00474927"/>
    <w:rsid w:val="00474C0B"/>
    <w:rsid w:val="00474C8A"/>
    <w:rsid w:val="00474C9A"/>
    <w:rsid w:val="00474D3A"/>
    <w:rsid w:val="00474F2E"/>
    <w:rsid w:val="0047574A"/>
    <w:rsid w:val="004757AB"/>
    <w:rsid w:val="0047581B"/>
    <w:rsid w:val="00475835"/>
    <w:rsid w:val="00475C2B"/>
    <w:rsid w:val="00475E36"/>
    <w:rsid w:val="00475EC7"/>
    <w:rsid w:val="00475F5E"/>
    <w:rsid w:val="00475FC1"/>
    <w:rsid w:val="00476082"/>
    <w:rsid w:val="0047614C"/>
    <w:rsid w:val="0047626D"/>
    <w:rsid w:val="00476658"/>
    <w:rsid w:val="004766C7"/>
    <w:rsid w:val="004768AF"/>
    <w:rsid w:val="00476969"/>
    <w:rsid w:val="00476CAE"/>
    <w:rsid w:val="00476CE1"/>
    <w:rsid w:val="00476D81"/>
    <w:rsid w:val="00476DDD"/>
    <w:rsid w:val="00477024"/>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22"/>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524"/>
    <w:rsid w:val="00482544"/>
    <w:rsid w:val="0048262D"/>
    <w:rsid w:val="00482692"/>
    <w:rsid w:val="004826B5"/>
    <w:rsid w:val="0048285C"/>
    <w:rsid w:val="0048288D"/>
    <w:rsid w:val="00482B89"/>
    <w:rsid w:val="00482E12"/>
    <w:rsid w:val="00482E21"/>
    <w:rsid w:val="00482F0E"/>
    <w:rsid w:val="004832BE"/>
    <w:rsid w:val="004833AA"/>
    <w:rsid w:val="00483917"/>
    <w:rsid w:val="00483D8A"/>
    <w:rsid w:val="00483FE0"/>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909"/>
    <w:rsid w:val="00485A3F"/>
    <w:rsid w:val="00485A51"/>
    <w:rsid w:val="00485B1F"/>
    <w:rsid w:val="00485CC5"/>
    <w:rsid w:val="004861B7"/>
    <w:rsid w:val="00486445"/>
    <w:rsid w:val="004864FA"/>
    <w:rsid w:val="004868F0"/>
    <w:rsid w:val="00486996"/>
    <w:rsid w:val="00486AF0"/>
    <w:rsid w:val="00486B5C"/>
    <w:rsid w:val="00486E62"/>
    <w:rsid w:val="00486FC1"/>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57"/>
    <w:rsid w:val="004919D7"/>
    <w:rsid w:val="00491CFC"/>
    <w:rsid w:val="00491F6A"/>
    <w:rsid w:val="00492038"/>
    <w:rsid w:val="0049210F"/>
    <w:rsid w:val="004925DC"/>
    <w:rsid w:val="004926CE"/>
    <w:rsid w:val="00492BB2"/>
    <w:rsid w:val="00492BEE"/>
    <w:rsid w:val="00492DCB"/>
    <w:rsid w:val="00492F9D"/>
    <w:rsid w:val="0049313B"/>
    <w:rsid w:val="0049353C"/>
    <w:rsid w:val="00493572"/>
    <w:rsid w:val="0049357C"/>
    <w:rsid w:val="004938B0"/>
    <w:rsid w:val="004939F3"/>
    <w:rsid w:val="00493A0D"/>
    <w:rsid w:val="00493B54"/>
    <w:rsid w:val="00493E08"/>
    <w:rsid w:val="00493E2B"/>
    <w:rsid w:val="00493EA3"/>
    <w:rsid w:val="00494020"/>
    <w:rsid w:val="00494040"/>
    <w:rsid w:val="004942AB"/>
    <w:rsid w:val="00494399"/>
    <w:rsid w:val="004943DF"/>
    <w:rsid w:val="00494442"/>
    <w:rsid w:val="00494451"/>
    <w:rsid w:val="0049448A"/>
    <w:rsid w:val="00494583"/>
    <w:rsid w:val="004945E4"/>
    <w:rsid w:val="0049466A"/>
    <w:rsid w:val="00494729"/>
    <w:rsid w:val="00494791"/>
    <w:rsid w:val="0049481F"/>
    <w:rsid w:val="0049485F"/>
    <w:rsid w:val="00494B70"/>
    <w:rsid w:val="00494C81"/>
    <w:rsid w:val="00494FF1"/>
    <w:rsid w:val="00495206"/>
    <w:rsid w:val="004954C1"/>
    <w:rsid w:val="00495583"/>
    <w:rsid w:val="00495698"/>
    <w:rsid w:val="0049580A"/>
    <w:rsid w:val="00495850"/>
    <w:rsid w:val="00495AFA"/>
    <w:rsid w:val="00495D6D"/>
    <w:rsid w:val="00495EA5"/>
    <w:rsid w:val="00496243"/>
    <w:rsid w:val="00496612"/>
    <w:rsid w:val="0049661E"/>
    <w:rsid w:val="004966B6"/>
    <w:rsid w:val="004966D8"/>
    <w:rsid w:val="004967F6"/>
    <w:rsid w:val="00496AEC"/>
    <w:rsid w:val="00496B1F"/>
    <w:rsid w:val="00496BA0"/>
    <w:rsid w:val="00496D10"/>
    <w:rsid w:val="004970A9"/>
    <w:rsid w:val="0049729E"/>
    <w:rsid w:val="00497372"/>
    <w:rsid w:val="00497466"/>
    <w:rsid w:val="004977B8"/>
    <w:rsid w:val="004977E7"/>
    <w:rsid w:val="00497829"/>
    <w:rsid w:val="004978AF"/>
    <w:rsid w:val="0049795E"/>
    <w:rsid w:val="00497A0C"/>
    <w:rsid w:val="00497B6F"/>
    <w:rsid w:val="00497D76"/>
    <w:rsid w:val="00497D8C"/>
    <w:rsid w:val="00497E44"/>
    <w:rsid w:val="00497F5B"/>
    <w:rsid w:val="00497F6D"/>
    <w:rsid w:val="004A0028"/>
    <w:rsid w:val="004A00FD"/>
    <w:rsid w:val="004A01EF"/>
    <w:rsid w:val="004A02E9"/>
    <w:rsid w:val="004A04F8"/>
    <w:rsid w:val="004A0554"/>
    <w:rsid w:val="004A05EC"/>
    <w:rsid w:val="004A0602"/>
    <w:rsid w:val="004A0A69"/>
    <w:rsid w:val="004A0CB6"/>
    <w:rsid w:val="004A0E0E"/>
    <w:rsid w:val="004A11CF"/>
    <w:rsid w:val="004A1297"/>
    <w:rsid w:val="004A13E0"/>
    <w:rsid w:val="004A149D"/>
    <w:rsid w:val="004A14F0"/>
    <w:rsid w:val="004A172D"/>
    <w:rsid w:val="004A1947"/>
    <w:rsid w:val="004A1990"/>
    <w:rsid w:val="004A1AD1"/>
    <w:rsid w:val="004A1BE1"/>
    <w:rsid w:val="004A1DE8"/>
    <w:rsid w:val="004A1F74"/>
    <w:rsid w:val="004A20C2"/>
    <w:rsid w:val="004A20CA"/>
    <w:rsid w:val="004A2138"/>
    <w:rsid w:val="004A21DA"/>
    <w:rsid w:val="004A21E6"/>
    <w:rsid w:val="004A2337"/>
    <w:rsid w:val="004A23A3"/>
    <w:rsid w:val="004A25DF"/>
    <w:rsid w:val="004A276E"/>
    <w:rsid w:val="004A286D"/>
    <w:rsid w:val="004A2E2B"/>
    <w:rsid w:val="004A2E3A"/>
    <w:rsid w:val="004A2EB2"/>
    <w:rsid w:val="004A310F"/>
    <w:rsid w:val="004A377A"/>
    <w:rsid w:val="004A379F"/>
    <w:rsid w:val="004A37E6"/>
    <w:rsid w:val="004A3990"/>
    <w:rsid w:val="004A39AE"/>
    <w:rsid w:val="004A3BA0"/>
    <w:rsid w:val="004A3C95"/>
    <w:rsid w:val="004A3E9B"/>
    <w:rsid w:val="004A3EA9"/>
    <w:rsid w:val="004A4076"/>
    <w:rsid w:val="004A4357"/>
    <w:rsid w:val="004A47F6"/>
    <w:rsid w:val="004A4911"/>
    <w:rsid w:val="004A494F"/>
    <w:rsid w:val="004A4A96"/>
    <w:rsid w:val="004A4AFF"/>
    <w:rsid w:val="004A4DA6"/>
    <w:rsid w:val="004A5164"/>
    <w:rsid w:val="004A5358"/>
    <w:rsid w:val="004A54B8"/>
    <w:rsid w:val="004A5712"/>
    <w:rsid w:val="004A59FD"/>
    <w:rsid w:val="004A5C94"/>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DDC"/>
    <w:rsid w:val="004B0FEC"/>
    <w:rsid w:val="004B1025"/>
    <w:rsid w:val="004B12C4"/>
    <w:rsid w:val="004B1501"/>
    <w:rsid w:val="004B1539"/>
    <w:rsid w:val="004B1590"/>
    <w:rsid w:val="004B1651"/>
    <w:rsid w:val="004B16BE"/>
    <w:rsid w:val="004B1959"/>
    <w:rsid w:val="004B19FA"/>
    <w:rsid w:val="004B1BD3"/>
    <w:rsid w:val="004B1C2C"/>
    <w:rsid w:val="004B1FFD"/>
    <w:rsid w:val="004B207E"/>
    <w:rsid w:val="004B20CA"/>
    <w:rsid w:val="004B22C5"/>
    <w:rsid w:val="004B22E5"/>
    <w:rsid w:val="004B242B"/>
    <w:rsid w:val="004B247B"/>
    <w:rsid w:val="004B24FD"/>
    <w:rsid w:val="004B272D"/>
    <w:rsid w:val="004B27A2"/>
    <w:rsid w:val="004B29FF"/>
    <w:rsid w:val="004B2AA8"/>
    <w:rsid w:val="004B2B80"/>
    <w:rsid w:val="004B2BD1"/>
    <w:rsid w:val="004B2D2A"/>
    <w:rsid w:val="004B2D94"/>
    <w:rsid w:val="004B3016"/>
    <w:rsid w:val="004B3241"/>
    <w:rsid w:val="004B3294"/>
    <w:rsid w:val="004B3681"/>
    <w:rsid w:val="004B385B"/>
    <w:rsid w:val="004B3C50"/>
    <w:rsid w:val="004B3EF6"/>
    <w:rsid w:val="004B3F53"/>
    <w:rsid w:val="004B3FF4"/>
    <w:rsid w:val="004B4083"/>
    <w:rsid w:val="004B41C5"/>
    <w:rsid w:val="004B424B"/>
    <w:rsid w:val="004B4393"/>
    <w:rsid w:val="004B4447"/>
    <w:rsid w:val="004B44FA"/>
    <w:rsid w:val="004B4642"/>
    <w:rsid w:val="004B475B"/>
    <w:rsid w:val="004B4BC0"/>
    <w:rsid w:val="004B4C80"/>
    <w:rsid w:val="004B4C83"/>
    <w:rsid w:val="004B4EBA"/>
    <w:rsid w:val="004B504F"/>
    <w:rsid w:val="004B55F7"/>
    <w:rsid w:val="004B563A"/>
    <w:rsid w:val="004B5677"/>
    <w:rsid w:val="004B5765"/>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933"/>
    <w:rsid w:val="004B7971"/>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83B"/>
    <w:rsid w:val="004C09E5"/>
    <w:rsid w:val="004C10E5"/>
    <w:rsid w:val="004C11C5"/>
    <w:rsid w:val="004C14BD"/>
    <w:rsid w:val="004C1811"/>
    <w:rsid w:val="004C18D5"/>
    <w:rsid w:val="004C19B9"/>
    <w:rsid w:val="004C1B5F"/>
    <w:rsid w:val="004C1BB8"/>
    <w:rsid w:val="004C1C4F"/>
    <w:rsid w:val="004C1C73"/>
    <w:rsid w:val="004C200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05"/>
    <w:rsid w:val="004C3E84"/>
    <w:rsid w:val="004C4010"/>
    <w:rsid w:val="004C42A0"/>
    <w:rsid w:val="004C447C"/>
    <w:rsid w:val="004C45AD"/>
    <w:rsid w:val="004C46C5"/>
    <w:rsid w:val="004C47D0"/>
    <w:rsid w:val="004C4989"/>
    <w:rsid w:val="004C49F1"/>
    <w:rsid w:val="004C4C51"/>
    <w:rsid w:val="004C4C83"/>
    <w:rsid w:val="004C4DAD"/>
    <w:rsid w:val="004C4DD5"/>
    <w:rsid w:val="004C513D"/>
    <w:rsid w:val="004C51FF"/>
    <w:rsid w:val="004C521C"/>
    <w:rsid w:val="004C54FC"/>
    <w:rsid w:val="004C5536"/>
    <w:rsid w:val="004C55E1"/>
    <w:rsid w:val="004C55F0"/>
    <w:rsid w:val="004C5609"/>
    <w:rsid w:val="004C566E"/>
    <w:rsid w:val="004C57A4"/>
    <w:rsid w:val="004C5841"/>
    <w:rsid w:val="004C58DF"/>
    <w:rsid w:val="004C5B19"/>
    <w:rsid w:val="004C5B39"/>
    <w:rsid w:val="004C5B6A"/>
    <w:rsid w:val="004C5BFD"/>
    <w:rsid w:val="004C5CD9"/>
    <w:rsid w:val="004C5E67"/>
    <w:rsid w:val="004C63F6"/>
    <w:rsid w:val="004C65C2"/>
    <w:rsid w:val="004C66DC"/>
    <w:rsid w:val="004C6705"/>
    <w:rsid w:val="004C67AF"/>
    <w:rsid w:val="004C683B"/>
    <w:rsid w:val="004C69AC"/>
    <w:rsid w:val="004C6B82"/>
    <w:rsid w:val="004C6E9E"/>
    <w:rsid w:val="004C6EFE"/>
    <w:rsid w:val="004C6FC6"/>
    <w:rsid w:val="004C736A"/>
    <w:rsid w:val="004C75CE"/>
    <w:rsid w:val="004C7619"/>
    <w:rsid w:val="004C76A0"/>
    <w:rsid w:val="004C76E5"/>
    <w:rsid w:val="004C7711"/>
    <w:rsid w:val="004C7734"/>
    <w:rsid w:val="004C77F9"/>
    <w:rsid w:val="004C7921"/>
    <w:rsid w:val="004C7936"/>
    <w:rsid w:val="004C79A8"/>
    <w:rsid w:val="004C7AD7"/>
    <w:rsid w:val="004C7CCF"/>
    <w:rsid w:val="004C7F62"/>
    <w:rsid w:val="004D00CC"/>
    <w:rsid w:val="004D00E8"/>
    <w:rsid w:val="004D00F2"/>
    <w:rsid w:val="004D011E"/>
    <w:rsid w:val="004D02A4"/>
    <w:rsid w:val="004D02E4"/>
    <w:rsid w:val="004D0333"/>
    <w:rsid w:val="004D03EA"/>
    <w:rsid w:val="004D04FB"/>
    <w:rsid w:val="004D0552"/>
    <w:rsid w:val="004D06C3"/>
    <w:rsid w:val="004D0A8B"/>
    <w:rsid w:val="004D0CD8"/>
    <w:rsid w:val="004D100D"/>
    <w:rsid w:val="004D1B02"/>
    <w:rsid w:val="004D1B52"/>
    <w:rsid w:val="004D1C7F"/>
    <w:rsid w:val="004D1CCD"/>
    <w:rsid w:val="004D1D33"/>
    <w:rsid w:val="004D1F51"/>
    <w:rsid w:val="004D1FA6"/>
    <w:rsid w:val="004D2294"/>
    <w:rsid w:val="004D2303"/>
    <w:rsid w:val="004D2322"/>
    <w:rsid w:val="004D23AC"/>
    <w:rsid w:val="004D23C0"/>
    <w:rsid w:val="004D260A"/>
    <w:rsid w:val="004D2809"/>
    <w:rsid w:val="004D2BBE"/>
    <w:rsid w:val="004D2BF8"/>
    <w:rsid w:val="004D2C1D"/>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6C"/>
    <w:rsid w:val="004D3CE3"/>
    <w:rsid w:val="004D3F99"/>
    <w:rsid w:val="004D4010"/>
    <w:rsid w:val="004D418F"/>
    <w:rsid w:val="004D4254"/>
    <w:rsid w:val="004D434A"/>
    <w:rsid w:val="004D472E"/>
    <w:rsid w:val="004D4B1E"/>
    <w:rsid w:val="004D4D5E"/>
    <w:rsid w:val="004D4FB9"/>
    <w:rsid w:val="004D5002"/>
    <w:rsid w:val="004D534D"/>
    <w:rsid w:val="004D553E"/>
    <w:rsid w:val="004D55E8"/>
    <w:rsid w:val="004D5951"/>
    <w:rsid w:val="004D5A23"/>
    <w:rsid w:val="004D5D17"/>
    <w:rsid w:val="004D5D2D"/>
    <w:rsid w:val="004D5DCF"/>
    <w:rsid w:val="004D5F15"/>
    <w:rsid w:val="004D5F7E"/>
    <w:rsid w:val="004D603E"/>
    <w:rsid w:val="004D6078"/>
    <w:rsid w:val="004D60AF"/>
    <w:rsid w:val="004D6104"/>
    <w:rsid w:val="004D61DC"/>
    <w:rsid w:val="004D64AB"/>
    <w:rsid w:val="004D64D9"/>
    <w:rsid w:val="004D66B5"/>
    <w:rsid w:val="004D67F3"/>
    <w:rsid w:val="004D6874"/>
    <w:rsid w:val="004D6C0F"/>
    <w:rsid w:val="004D6ED9"/>
    <w:rsid w:val="004D7034"/>
    <w:rsid w:val="004D735B"/>
    <w:rsid w:val="004D739A"/>
    <w:rsid w:val="004D73F4"/>
    <w:rsid w:val="004D75D9"/>
    <w:rsid w:val="004D763A"/>
    <w:rsid w:val="004D7BA9"/>
    <w:rsid w:val="004D7D10"/>
    <w:rsid w:val="004D7D8B"/>
    <w:rsid w:val="004D7DE2"/>
    <w:rsid w:val="004D7DEA"/>
    <w:rsid w:val="004E00E4"/>
    <w:rsid w:val="004E05C2"/>
    <w:rsid w:val="004E076D"/>
    <w:rsid w:val="004E07DB"/>
    <w:rsid w:val="004E0862"/>
    <w:rsid w:val="004E08B8"/>
    <w:rsid w:val="004E0BE5"/>
    <w:rsid w:val="004E0C09"/>
    <w:rsid w:val="004E0CB9"/>
    <w:rsid w:val="004E0D07"/>
    <w:rsid w:val="004E0F3E"/>
    <w:rsid w:val="004E11F4"/>
    <w:rsid w:val="004E131F"/>
    <w:rsid w:val="004E1383"/>
    <w:rsid w:val="004E14DB"/>
    <w:rsid w:val="004E14E9"/>
    <w:rsid w:val="004E1501"/>
    <w:rsid w:val="004E1661"/>
    <w:rsid w:val="004E16DE"/>
    <w:rsid w:val="004E17AB"/>
    <w:rsid w:val="004E1B31"/>
    <w:rsid w:val="004E1DF6"/>
    <w:rsid w:val="004E20F2"/>
    <w:rsid w:val="004E2278"/>
    <w:rsid w:val="004E24EB"/>
    <w:rsid w:val="004E254F"/>
    <w:rsid w:val="004E2906"/>
    <w:rsid w:val="004E2987"/>
    <w:rsid w:val="004E2ADE"/>
    <w:rsid w:val="004E2B8A"/>
    <w:rsid w:val="004E2DF4"/>
    <w:rsid w:val="004E38AF"/>
    <w:rsid w:val="004E3CED"/>
    <w:rsid w:val="004E3E28"/>
    <w:rsid w:val="004E40A5"/>
    <w:rsid w:val="004E4312"/>
    <w:rsid w:val="004E4519"/>
    <w:rsid w:val="004E4577"/>
    <w:rsid w:val="004E4655"/>
    <w:rsid w:val="004E470B"/>
    <w:rsid w:val="004E4764"/>
    <w:rsid w:val="004E4838"/>
    <w:rsid w:val="004E492C"/>
    <w:rsid w:val="004E493F"/>
    <w:rsid w:val="004E4964"/>
    <w:rsid w:val="004E49BD"/>
    <w:rsid w:val="004E4B34"/>
    <w:rsid w:val="004E4C98"/>
    <w:rsid w:val="004E4F87"/>
    <w:rsid w:val="004E4FE9"/>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D86"/>
    <w:rsid w:val="004E5E01"/>
    <w:rsid w:val="004E5ED2"/>
    <w:rsid w:val="004E5FA9"/>
    <w:rsid w:val="004E6055"/>
    <w:rsid w:val="004E611D"/>
    <w:rsid w:val="004E624C"/>
    <w:rsid w:val="004E6390"/>
    <w:rsid w:val="004E6558"/>
    <w:rsid w:val="004E65F1"/>
    <w:rsid w:val="004E704D"/>
    <w:rsid w:val="004E729A"/>
    <w:rsid w:val="004E7312"/>
    <w:rsid w:val="004E7358"/>
    <w:rsid w:val="004E799C"/>
    <w:rsid w:val="004E79FF"/>
    <w:rsid w:val="004E7B01"/>
    <w:rsid w:val="004E7BA3"/>
    <w:rsid w:val="004E7C64"/>
    <w:rsid w:val="004E7D22"/>
    <w:rsid w:val="004E7D30"/>
    <w:rsid w:val="004E7F07"/>
    <w:rsid w:val="004F0011"/>
    <w:rsid w:val="004F00D4"/>
    <w:rsid w:val="004F011B"/>
    <w:rsid w:val="004F02C5"/>
    <w:rsid w:val="004F035D"/>
    <w:rsid w:val="004F06D0"/>
    <w:rsid w:val="004F06DF"/>
    <w:rsid w:val="004F07FA"/>
    <w:rsid w:val="004F08BE"/>
    <w:rsid w:val="004F09F4"/>
    <w:rsid w:val="004F0A89"/>
    <w:rsid w:val="004F0AF9"/>
    <w:rsid w:val="004F0CD4"/>
    <w:rsid w:val="004F0D12"/>
    <w:rsid w:val="004F0FFC"/>
    <w:rsid w:val="004F107C"/>
    <w:rsid w:val="004F112D"/>
    <w:rsid w:val="004F11B7"/>
    <w:rsid w:val="004F11EB"/>
    <w:rsid w:val="004F12E1"/>
    <w:rsid w:val="004F13F0"/>
    <w:rsid w:val="004F1480"/>
    <w:rsid w:val="004F161F"/>
    <w:rsid w:val="004F16CE"/>
    <w:rsid w:val="004F180F"/>
    <w:rsid w:val="004F1971"/>
    <w:rsid w:val="004F1989"/>
    <w:rsid w:val="004F1AAD"/>
    <w:rsid w:val="004F1AC9"/>
    <w:rsid w:val="004F1ADA"/>
    <w:rsid w:val="004F1DA7"/>
    <w:rsid w:val="004F2166"/>
    <w:rsid w:val="004F228F"/>
    <w:rsid w:val="004F2354"/>
    <w:rsid w:val="004F2501"/>
    <w:rsid w:val="004F2512"/>
    <w:rsid w:val="004F26FA"/>
    <w:rsid w:val="004F2775"/>
    <w:rsid w:val="004F2B0F"/>
    <w:rsid w:val="004F2B45"/>
    <w:rsid w:val="004F2BE5"/>
    <w:rsid w:val="004F2D27"/>
    <w:rsid w:val="004F2F66"/>
    <w:rsid w:val="004F324B"/>
    <w:rsid w:val="004F32FD"/>
    <w:rsid w:val="004F33F0"/>
    <w:rsid w:val="004F356F"/>
    <w:rsid w:val="004F36CA"/>
    <w:rsid w:val="004F37A2"/>
    <w:rsid w:val="004F39A7"/>
    <w:rsid w:val="004F3B3D"/>
    <w:rsid w:val="004F3BBB"/>
    <w:rsid w:val="004F40E0"/>
    <w:rsid w:val="004F4189"/>
    <w:rsid w:val="004F432C"/>
    <w:rsid w:val="004F4482"/>
    <w:rsid w:val="004F45AE"/>
    <w:rsid w:val="004F4C74"/>
    <w:rsid w:val="004F4DA7"/>
    <w:rsid w:val="004F4DD7"/>
    <w:rsid w:val="004F4E15"/>
    <w:rsid w:val="004F50D8"/>
    <w:rsid w:val="004F50FB"/>
    <w:rsid w:val="004F552D"/>
    <w:rsid w:val="004F5608"/>
    <w:rsid w:val="004F56C6"/>
    <w:rsid w:val="004F570C"/>
    <w:rsid w:val="004F58DB"/>
    <w:rsid w:val="004F59B8"/>
    <w:rsid w:val="004F5A40"/>
    <w:rsid w:val="004F5DF2"/>
    <w:rsid w:val="004F5E60"/>
    <w:rsid w:val="004F607F"/>
    <w:rsid w:val="004F61AE"/>
    <w:rsid w:val="004F6262"/>
    <w:rsid w:val="004F6324"/>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8DC"/>
    <w:rsid w:val="004F7B65"/>
    <w:rsid w:val="004F7C1A"/>
    <w:rsid w:val="004F7CB2"/>
    <w:rsid w:val="004F7CE8"/>
    <w:rsid w:val="004F7D5C"/>
    <w:rsid w:val="00500629"/>
    <w:rsid w:val="00500754"/>
    <w:rsid w:val="0050080A"/>
    <w:rsid w:val="00500CF8"/>
    <w:rsid w:val="00500DB1"/>
    <w:rsid w:val="00500E63"/>
    <w:rsid w:val="00500F39"/>
    <w:rsid w:val="00500F64"/>
    <w:rsid w:val="00501258"/>
    <w:rsid w:val="005012C7"/>
    <w:rsid w:val="00501407"/>
    <w:rsid w:val="00501578"/>
    <w:rsid w:val="005016DB"/>
    <w:rsid w:val="005016E9"/>
    <w:rsid w:val="0050177F"/>
    <w:rsid w:val="0050180A"/>
    <w:rsid w:val="00501845"/>
    <w:rsid w:val="00501879"/>
    <w:rsid w:val="00501AEB"/>
    <w:rsid w:val="00501BED"/>
    <w:rsid w:val="00501D22"/>
    <w:rsid w:val="00501F71"/>
    <w:rsid w:val="0050209E"/>
    <w:rsid w:val="00502194"/>
    <w:rsid w:val="00502208"/>
    <w:rsid w:val="005023B3"/>
    <w:rsid w:val="005027CE"/>
    <w:rsid w:val="00502953"/>
    <w:rsid w:val="00502B15"/>
    <w:rsid w:val="00502BAA"/>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19"/>
    <w:rsid w:val="00505F7E"/>
    <w:rsid w:val="00505F9A"/>
    <w:rsid w:val="00505FEF"/>
    <w:rsid w:val="0050605F"/>
    <w:rsid w:val="005063C6"/>
    <w:rsid w:val="00506651"/>
    <w:rsid w:val="005066FD"/>
    <w:rsid w:val="005069E6"/>
    <w:rsid w:val="00506A1C"/>
    <w:rsid w:val="00506CC8"/>
    <w:rsid w:val="00506D09"/>
    <w:rsid w:val="00506EF6"/>
    <w:rsid w:val="00506F3C"/>
    <w:rsid w:val="00506FC4"/>
    <w:rsid w:val="0050707A"/>
    <w:rsid w:val="005070CF"/>
    <w:rsid w:val="00507117"/>
    <w:rsid w:val="005071A5"/>
    <w:rsid w:val="0050726D"/>
    <w:rsid w:val="0050730F"/>
    <w:rsid w:val="00507315"/>
    <w:rsid w:val="0050745B"/>
    <w:rsid w:val="005076F0"/>
    <w:rsid w:val="00507A41"/>
    <w:rsid w:val="00507B4F"/>
    <w:rsid w:val="00507C91"/>
    <w:rsid w:val="00507E14"/>
    <w:rsid w:val="00507F97"/>
    <w:rsid w:val="00507FEB"/>
    <w:rsid w:val="00510143"/>
    <w:rsid w:val="00510328"/>
    <w:rsid w:val="005103D7"/>
    <w:rsid w:val="00510420"/>
    <w:rsid w:val="00510565"/>
    <w:rsid w:val="005105EC"/>
    <w:rsid w:val="0051076E"/>
    <w:rsid w:val="00510829"/>
    <w:rsid w:val="0051091E"/>
    <w:rsid w:val="00510951"/>
    <w:rsid w:val="00510D98"/>
    <w:rsid w:val="00510E1D"/>
    <w:rsid w:val="00510F00"/>
    <w:rsid w:val="00510FE8"/>
    <w:rsid w:val="00510FF8"/>
    <w:rsid w:val="005110D9"/>
    <w:rsid w:val="00511209"/>
    <w:rsid w:val="005112CC"/>
    <w:rsid w:val="00511355"/>
    <w:rsid w:val="0051144E"/>
    <w:rsid w:val="005114CB"/>
    <w:rsid w:val="00511717"/>
    <w:rsid w:val="00511728"/>
    <w:rsid w:val="00511A8E"/>
    <w:rsid w:val="00511ABC"/>
    <w:rsid w:val="00511C3F"/>
    <w:rsid w:val="00511C8F"/>
    <w:rsid w:val="00511DBE"/>
    <w:rsid w:val="00511FD5"/>
    <w:rsid w:val="00512065"/>
    <w:rsid w:val="005120D3"/>
    <w:rsid w:val="0051246D"/>
    <w:rsid w:val="00512650"/>
    <w:rsid w:val="00512746"/>
    <w:rsid w:val="00512829"/>
    <w:rsid w:val="00512A21"/>
    <w:rsid w:val="00512CFD"/>
    <w:rsid w:val="00512D8B"/>
    <w:rsid w:val="00513069"/>
    <w:rsid w:val="00513103"/>
    <w:rsid w:val="005131AF"/>
    <w:rsid w:val="005135D6"/>
    <w:rsid w:val="005135E1"/>
    <w:rsid w:val="0051380C"/>
    <w:rsid w:val="00513983"/>
    <w:rsid w:val="00513A1F"/>
    <w:rsid w:val="00513C58"/>
    <w:rsid w:val="00513D44"/>
    <w:rsid w:val="00513E49"/>
    <w:rsid w:val="00513FF1"/>
    <w:rsid w:val="005144A1"/>
    <w:rsid w:val="00514508"/>
    <w:rsid w:val="0051458E"/>
    <w:rsid w:val="005145CC"/>
    <w:rsid w:val="005146A3"/>
    <w:rsid w:val="005148AD"/>
    <w:rsid w:val="00514915"/>
    <w:rsid w:val="00514B92"/>
    <w:rsid w:val="00514DE4"/>
    <w:rsid w:val="00514F74"/>
    <w:rsid w:val="00515004"/>
    <w:rsid w:val="0051504D"/>
    <w:rsid w:val="005151FD"/>
    <w:rsid w:val="005158A9"/>
    <w:rsid w:val="00515A3B"/>
    <w:rsid w:val="00515BA2"/>
    <w:rsid w:val="00515E1A"/>
    <w:rsid w:val="00515E6C"/>
    <w:rsid w:val="00516243"/>
    <w:rsid w:val="005162A3"/>
    <w:rsid w:val="005162D9"/>
    <w:rsid w:val="005162DC"/>
    <w:rsid w:val="00516335"/>
    <w:rsid w:val="00516518"/>
    <w:rsid w:val="00516568"/>
    <w:rsid w:val="0051672F"/>
    <w:rsid w:val="005167DE"/>
    <w:rsid w:val="005167FC"/>
    <w:rsid w:val="00516979"/>
    <w:rsid w:val="00516AB9"/>
    <w:rsid w:val="00516B2A"/>
    <w:rsid w:val="00516D44"/>
    <w:rsid w:val="00516E3D"/>
    <w:rsid w:val="0051704D"/>
    <w:rsid w:val="005170BB"/>
    <w:rsid w:val="00517401"/>
    <w:rsid w:val="005176D4"/>
    <w:rsid w:val="00517714"/>
    <w:rsid w:val="0051771C"/>
    <w:rsid w:val="005177BA"/>
    <w:rsid w:val="00517C54"/>
    <w:rsid w:val="00517EE0"/>
    <w:rsid w:val="0052020D"/>
    <w:rsid w:val="0052025C"/>
    <w:rsid w:val="005202ED"/>
    <w:rsid w:val="00520977"/>
    <w:rsid w:val="00520A46"/>
    <w:rsid w:val="00520A70"/>
    <w:rsid w:val="00520DD5"/>
    <w:rsid w:val="00520F4B"/>
    <w:rsid w:val="00520FF0"/>
    <w:rsid w:val="00521140"/>
    <w:rsid w:val="00521309"/>
    <w:rsid w:val="0052142A"/>
    <w:rsid w:val="00521576"/>
    <w:rsid w:val="005215E2"/>
    <w:rsid w:val="005216C6"/>
    <w:rsid w:val="0052174A"/>
    <w:rsid w:val="005218A7"/>
    <w:rsid w:val="005218C2"/>
    <w:rsid w:val="005218DA"/>
    <w:rsid w:val="005219FF"/>
    <w:rsid w:val="00521A61"/>
    <w:rsid w:val="00521B6A"/>
    <w:rsid w:val="00521C43"/>
    <w:rsid w:val="00521CB3"/>
    <w:rsid w:val="00521EA8"/>
    <w:rsid w:val="00521EAF"/>
    <w:rsid w:val="005220B9"/>
    <w:rsid w:val="005220CE"/>
    <w:rsid w:val="00522134"/>
    <w:rsid w:val="0052216F"/>
    <w:rsid w:val="00522299"/>
    <w:rsid w:val="00522660"/>
    <w:rsid w:val="005226F8"/>
    <w:rsid w:val="00522AEA"/>
    <w:rsid w:val="00522D2F"/>
    <w:rsid w:val="00522FAC"/>
    <w:rsid w:val="005230FD"/>
    <w:rsid w:val="005233C8"/>
    <w:rsid w:val="0052340E"/>
    <w:rsid w:val="00523651"/>
    <w:rsid w:val="00523926"/>
    <w:rsid w:val="005239D4"/>
    <w:rsid w:val="00523CB4"/>
    <w:rsid w:val="00523D2E"/>
    <w:rsid w:val="00523E52"/>
    <w:rsid w:val="00523E5F"/>
    <w:rsid w:val="00523ED5"/>
    <w:rsid w:val="00523FC4"/>
    <w:rsid w:val="005240D3"/>
    <w:rsid w:val="005242BA"/>
    <w:rsid w:val="005244E0"/>
    <w:rsid w:val="005245FA"/>
    <w:rsid w:val="00524627"/>
    <w:rsid w:val="005246C2"/>
    <w:rsid w:val="00524913"/>
    <w:rsid w:val="005249D2"/>
    <w:rsid w:val="005249E2"/>
    <w:rsid w:val="00524ADD"/>
    <w:rsid w:val="00524B19"/>
    <w:rsid w:val="00524D68"/>
    <w:rsid w:val="00524DF9"/>
    <w:rsid w:val="00524E3F"/>
    <w:rsid w:val="00524F06"/>
    <w:rsid w:val="00525100"/>
    <w:rsid w:val="0052522F"/>
    <w:rsid w:val="00525450"/>
    <w:rsid w:val="00525480"/>
    <w:rsid w:val="00525535"/>
    <w:rsid w:val="0052555F"/>
    <w:rsid w:val="00525598"/>
    <w:rsid w:val="005256C5"/>
    <w:rsid w:val="005256E5"/>
    <w:rsid w:val="00525877"/>
    <w:rsid w:val="0052593B"/>
    <w:rsid w:val="005259FB"/>
    <w:rsid w:val="00525F70"/>
    <w:rsid w:val="0052607F"/>
    <w:rsid w:val="00526097"/>
    <w:rsid w:val="005260DF"/>
    <w:rsid w:val="005261B1"/>
    <w:rsid w:val="00526292"/>
    <w:rsid w:val="0052644B"/>
    <w:rsid w:val="0052649F"/>
    <w:rsid w:val="0052663E"/>
    <w:rsid w:val="005266AE"/>
    <w:rsid w:val="005266AF"/>
    <w:rsid w:val="005266E1"/>
    <w:rsid w:val="00526705"/>
    <w:rsid w:val="005267BC"/>
    <w:rsid w:val="0052691F"/>
    <w:rsid w:val="005269F7"/>
    <w:rsid w:val="005269FD"/>
    <w:rsid w:val="00526A82"/>
    <w:rsid w:val="00526B4B"/>
    <w:rsid w:val="00526BB8"/>
    <w:rsid w:val="00526DD9"/>
    <w:rsid w:val="00526F83"/>
    <w:rsid w:val="00527113"/>
    <w:rsid w:val="0052711A"/>
    <w:rsid w:val="00527484"/>
    <w:rsid w:val="005275D2"/>
    <w:rsid w:val="005275FA"/>
    <w:rsid w:val="00527684"/>
    <w:rsid w:val="005277AC"/>
    <w:rsid w:val="00527941"/>
    <w:rsid w:val="0052795C"/>
    <w:rsid w:val="00527A99"/>
    <w:rsid w:val="00527D7E"/>
    <w:rsid w:val="0053004A"/>
    <w:rsid w:val="00530260"/>
    <w:rsid w:val="00530318"/>
    <w:rsid w:val="00530357"/>
    <w:rsid w:val="005303DE"/>
    <w:rsid w:val="005303E1"/>
    <w:rsid w:val="005303FD"/>
    <w:rsid w:val="00530515"/>
    <w:rsid w:val="00530924"/>
    <w:rsid w:val="00530AC4"/>
    <w:rsid w:val="00530B19"/>
    <w:rsid w:val="00530B9D"/>
    <w:rsid w:val="00530D13"/>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25B"/>
    <w:rsid w:val="005322EA"/>
    <w:rsid w:val="005323FB"/>
    <w:rsid w:val="00532686"/>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86F"/>
    <w:rsid w:val="0053392A"/>
    <w:rsid w:val="005339A5"/>
    <w:rsid w:val="00533AEC"/>
    <w:rsid w:val="00533AED"/>
    <w:rsid w:val="00533C87"/>
    <w:rsid w:val="00533D20"/>
    <w:rsid w:val="00533E83"/>
    <w:rsid w:val="00533EB8"/>
    <w:rsid w:val="0053468A"/>
    <w:rsid w:val="0053473A"/>
    <w:rsid w:val="005347F4"/>
    <w:rsid w:val="005349C7"/>
    <w:rsid w:val="00534A03"/>
    <w:rsid w:val="005350E0"/>
    <w:rsid w:val="00535389"/>
    <w:rsid w:val="005354CC"/>
    <w:rsid w:val="0053550D"/>
    <w:rsid w:val="00535595"/>
    <w:rsid w:val="00535716"/>
    <w:rsid w:val="0053591A"/>
    <w:rsid w:val="00535EC9"/>
    <w:rsid w:val="00535FFD"/>
    <w:rsid w:val="0053606A"/>
    <w:rsid w:val="005360F6"/>
    <w:rsid w:val="005361B0"/>
    <w:rsid w:val="00536423"/>
    <w:rsid w:val="00536811"/>
    <w:rsid w:val="00536823"/>
    <w:rsid w:val="00536859"/>
    <w:rsid w:val="005368DA"/>
    <w:rsid w:val="00536F96"/>
    <w:rsid w:val="0053739B"/>
    <w:rsid w:val="005373FA"/>
    <w:rsid w:val="0053793B"/>
    <w:rsid w:val="00537D19"/>
    <w:rsid w:val="00537F17"/>
    <w:rsid w:val="0054012C"/>
    <w:rsid w:val="005401A3"/>
    <w:rsid w:val="00540228"/>
    <w:rsid w:val="0054046D"/>
    <w:rsid w:val="005404D8"/>
    <w:rsid w:val="00540586"/>
    <w:rsid w:val="005405F7"/>
    <w:rsid w:val="005407EC"/>
    <w:rsid w:val="0054083C"/>
    <w:rsid w:val="005409DA"/>
    <w:rsid w:val="005409DB"/>
    <w:rsid w:val="00540A0E"/>
    <w:rsid w:val="00540AD5"/>
    <w:rsid w:val="00540AE6"/>
    <w:rsid w:val="00540B3D"/>
    <w:rsid w:val="00540B56"/>
    <w:rsid w:val="00540EFC"/>
    <w:rsid w:val="00540F38"/>
    <w:rsid w:val="005410F2"/>
    <w:rsid w:val="005411D2"/>
    <w:rsid w:val="005412DD"/>
    <w:rsid w:val="005412FB"/>
    <w:rsid w:val="0054134B"/>
    <w:rsid w:val="00541544"/>
    <w:rsid w:val="0054163B"/>
    <w:rsid w:val="0054170D"/>
    <w:rsid w:val="005417F1"/>
    <w:rsid w:val="0054185F"/>
    <w:rsid w:val="00541A28"/>
    <w:rsid w:val="00541DBF"/>
    <w:rsid w:val="00542439"/>
    <w:rsid w:val="005424A0"/>
    <w:rsid w:val="00542521"/>
    <w:rsid w:val="0054280C"/>
    <w:rsid w:val="00542B72"/>
    <w:rsid w:val="00542E3D"/>
    <w:rsid w:val="005430C9"/>
    <w:rsid w:val="0054315E"/>
    <w:rsid w:val="005431A0"/>
    <w:rsid w:val="00543308"/>
    <w:rsid w:val="00543455"/>
    <w:rsid w:val="005435EA"/>
    <w:rsid w:val="0054367F"/>
    <w:rsid w:val="00543738"/>
    <w:rsid w:val="005438D5"/>
    <w:rsid w:val="00543927"/>
    <w:rsid w:val="00543A26"/>
    <w:rsid w:val="00543AD6"/>
    <w:rsid w:val="00543BA0"/>
    <w:rsid w:val="00543C4C"/>
    <w:rsid w:val="00543DD8"/>
    <w:rsid w:val="0054401A"/>
    <w:rsid w:val="005441FA"/>
    <w:rsid w:val="00544242"/>
    <w:rsid w:val="00544275"/>
    <w:rsid w:val="00544428"/>
    <w:rsid w:val="005444B6"/>
    <w:rsid w:val="005445BD"/>
    <w:rsid w:val="00544669"/>
    <w:rsid w:val="0054498F"/>
    <w:rsid w:val="00544B6E"/>
    <w:rsid w:val="00544C21"/>
    <w:rsid w:val="00544C92"/>
    <w:rsid w:val="00544E3C"/>
    <w:rsid w:val="005450DF"/>
    <w:rsid w:val="005451ED"/>
    <w:rsid w:val="00545423"/>
    <w:rsid w:val="00545472"/>
    <w:rsid w:val="005454CE"/>
    <w:rsid w:val="00545562"/>
    <w:rsid w:val="005455B1"/>
    <w:rsid w:val="005459A7"/>
    <w:rsid w:val="00545C2F"/>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2FD"/>
    <w:rsid w:val="0054746D"/>
    <w:rsid w:val="00547670"/>
    <w:rsid w:val="005476D7"/>
    <w:rsid w:val="00547703"/>
    <w:rsid w:val="00547981"/>
    <w:rsid w:val="005479D4"/>
    <w:rsid w:val="00547ADE"/>
    <w:rsid w:val="00547BBF"/>
    <w:rsid w:val="00547C9A"/>
    <w:rsid w:val="00547EA5"/>
    <w:rsid w:val="00547F22"/>
    <w:rsid w:val="005501DB"/>
    <w:rsid w:val="00550256"/>
    <w:rsid w:val="0055044D"/>
    <w:rsid w:val="0055056D"/>
    <w:rsid w:val="005505AC"/>
    <w:rsid w:val="00550783"/>
    <w:rsid w:val="005507E1"/>
    <w:rsid w:val="00550821"/>
    <w:rsid w:val="0055096C"/>
    <w:rsid w:val="00550971"/>
    <w:rsid w:val="00550A5D"/>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25"/>
    <w:rsid w:val="005521B9"/>
    <w:rsid w:val="005521F3"/>
    <w:rsid w:val="0055229F"/>
    <w:rsid w:val="005524F6"/>
    <w:rsid w:val="00552545"/>
    <w:rsid w:val="0055254A"/>
    <w:rsid w:val="005525D8"/>
    <w:rsid w:val="00552620"/>
    <w:rsid w:val="00552776"/>
    <w:rsid w:val="005527C4"/>
    <w:rsid w:val="005527F8"/>
    <w:rsid w:val="00552B91"/>
    <w:rsid w:val="00552C47"/>
    <w:rsid w:val="00552C61"/>
    <w:rsid w:val="00552CDC"/>
    <w:rsid w:val="00552D61"/>
    <w:rsid w:val="00552DAD"/>
    <w:rsid w:val="00552E22"/>
    <w:rsid w:val="0055316B"/>
    <w:rsid w:val="005531BB"/>
    <w:rsid w:val="0055326A"/>
    <w:rsid w:val="0055338A"/>
    <w:rsid w:val="005535D5"/>
    <w:rsid w:val="0055362A"/>
    <w:rsid w:val="005536AF"/>
    <w:rsid w:val="005536DB"/>
    <w:rsid w:val="0055376D"/>
    <w:rsid w:val="00553935"/>
    <w:rsid w:val="005539EB"/>
    <w:rsid w:val="00553A18"/>
    <w:rsid w:val="00553BCC"/>
    <w:rsid w:val="00553BD0"/>
    <w:rsid w:val="00553BDF"/>
    <w:rsid w:val="00553C7A"/>
    <w:rsid w:val="00553E0C"/>
    <w:rsid w:val="00553E7B"/>
    <w:rsid w:val="00553EBF"/>
    <w:rsid w:val="00553F08"/>
    <w:rsid w:val="00553F5D"/>
    <w:rsid w:val="00553FBA"/>
    <w:rsid w:val="00554025"/>
    <w:rsid w:val="005540F2"/>
    <w:rsid w:val="0055413B"/>
    <w:rsid w:val="0055419C"/>
    <w:rsid w:val="00554228"/>
    <w:rsid w:val="00554233"/>
    <w:rsid w:val="005542EC"/>
    <w:rsid w:val="0055432E"/>
    <w:rsid w:val="0055450E"/>
    <w:rsid w:val="00554529"/>
    <w:rsid w:val="005545A7"/>
    <w:rsid w:val="00554614"/>
    <w:rsid w:val="00554932"/>
    <w:rsid w:val="00554CDF"/>
    <w:rsid w:val="00555030"/>
    <w:rsid w:val="005550AD"/>
    <w:rsid w:val="0055516C"/>
    <w:rsid w:val="00555184"/>
    <w:rsid w:val="00555374"/>
    <w:rsid w:val="00555589"/>
    <w:rsid w:val="005557F0"/>
    <w:rsid w:val="00555844"/>
    <w:rsid w:val="00555903"/>
    <w:rsid w:val="00555B51"/>
    <w:rsid w:val="00555F88"/>
    <w:rsid w:val="0055604B"/>
    <w:rsid w:val="005560BA"/>
    <w:rsid w:val="0055616C"/>
    <w:rsid w:val="00556247"/>
    <w:rsid w:val="005562A4"/>
    <w:rsid w:val="005563C1"/>
    <w:rsid w:val="00556500"/>
    <w:rsid w:val="00556695"/>
    <w:rsid w:val="0055672D"/>
    <w:rsid w:val="00556C0B"/>
    <w:rsid w:val="00556CD5"/>
    <w:rsid w:val="00556EB5"/>
    <w:rsid w:val="00556F8A"/>
    <w:rsid w:val="00556FAF"/>
    <w:rsid w:val="0055722A"/>
    <w:rsid w:val="00557277"/>
    <w:rsid w:val="00557386"/>
    <w:rsid w:val="00557627"/>
    <w:rsid w:val="00557851"/>
    <w:rsid w:val="00557996"/>
    <w:rsid w:val="005579AE"/>
    <w:rsid w:val="00557A2A"/>
    <w:rsid w:val="00557A47"/>
    <w:rsid w:val="00557B42"/>
    <w:rsid w:val="00557C22"/>
    <w:rsid w:val="00557C75"/>
    <w:rsid w:val="00557D4D"/>
    <w:rsid w:val="00557D5C"/>
    <w:rsid w:val="00557D8B"/>
    <w:rsid w:val="00557F12"/>
    <w:rsid w:val="00557FC9"/>
    <w:rsid w:val="005600E4"/>
    <w:rsid w:val="00560159"/>
    <w:rsid w:val="00560281"/>
    <w:rsid w:val="0056043C"/>
    <w:rsid w:val="005604A7"/>
    <w:rsid w:val="005606AB"/>
    <w:rsid w:val="00560808"/>
    <w:rsid w:val="00560911"/>
    <w:rsid w:val="00560AD4"/>
    <w:rsid w:val="00560B6D"/>
    <w:rsid w:val="00560E3D"/>
    <w:rsid w:val="005612E6"/>
    <w:rsid w:val="005613BB"/>
    <w:rsid w:val="0056140B"/>
    <w:rsid w:val="0056143A"/>
    <w:rsid w:val="005615A9"/>
    <w:rsid w:val="00561644"/>
    <w:rsid w:val="00561990"/>
    <w:rsid w:val="005619DE"/>
    <w:rsid w:val="005619F1"/>
    <w:rsid w:val="00561A09"/>
    <w:rsid w:val="00561BD6"/>
    <w:rsid w:val="00561CD6"/>
    <w:rsid w:val="0056202C"/>
    <w:rsid w:val="00562154"/>
    <w:rsid w:val="0056219A"/>
    <w:rsid w:val="005621A6"/>
    <w:rsid w:val="005623F5"/>
    <w:rsid w:val="0056267E"/>
    <w:rsid w:val="00562A40"/>
    <w:rsid w:val="00562EA3"/>
    <w:rsid w:val="00562F35"/>
    <w:rsid w:val="00563130"/>
    <w:rsid w:val="00563438"/>
    <w:rsid w:val="005636FA"/>
    <w:rsid w:val="00563755"/>
    <w:rsid w:val="005638C9"/>
    <w:rsid w:val="005639B5"/>
    <w:rsid w:val="00563BCB"/>
    <w:rsid w:val="00563D05"/>
    <w:rsid w:val="00563EA8"/>
    <w:rsid w:val="00563FEB"/>
    <w:rsid w:val="005640B6"/>
    <w:rsid w:val="0056412C"/>
    <w:rsid w:val="00564240"/>
    <w:rsid w:val="005642CD"/>
    <w:rsid w:val="005644DA"/>
    <w:rsid w:val="00564589"/>
    <w:rsid w:val="00564603"/>
    <w:rsid w:val="0056462F"/>
    <w:rsid w:val="00564971"/>
    <w:rsid w:val="00564A59"/>
    <w:rsid w:val="00564CE1"/>
    <w:rsid w:val="00564D12"/>
    <w:rsid w:val="00564E51"/>
    <w:rsid w:val="00564ED0"/>
    <w:rsid w:val="00564FCF"/>
    <w:rsid w:val="005650F9"/>
    <w:rsid w:val="0056519C"/>
    <w:rsid w:val="00565215"/>
    <w:rsid w:val="0056527C"/>
    <w:rsid w:val="00565399"/>
    <w:rsid w:val="00565466"/>
    <w:rsid w:val="00565528"/>
    <w:rsid w:val="005656B3"/>
    <w:rsid w:val="005657DC"/>
    <w:rsid w:val="00565822"/>
    <w:rsid w:val="00565856"/>
    <w:rsid w:val="005658A7"/>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67AF3"/>
    <w:rsid w:val="00570017"/>
    <w:rsid w:val="0057032C"/>
    <w:rsid w:val="00570693"/>
    <w:rsid w:val="00570744"/>
    <w:rsid w:val="0057079D"/>
    <w:rsid w:val="0057083D"/>
    <w:rsid w:val="005709A2"/>
    <w:rsid w:val="00570AC4"/>
    <w:rsid w:val="00570B64"/>
    <w:rsid w:val="00570B71"/>
    <w:rsid w:val="00570BDA"/>
    <w:rsid w:val="00570FAB"/>
    <w:rsid w:val="00570FB3"/>
    <w:rsid w:val="00570FB7"/>
    <w:rsid w:val="00571147"/>
    <w:rsid w:val="005712AF"/>
    <w:rsid w:val="0057145C"/>
    <w:rsid w:val="0057163C"/>
    <w:rsid w:val="0057174F"/>
    <w:rsid w:val="005719A3"/>
    <w:rsid w:val="00571AC2"/>
    <w:rsid w:val="00571D60"/>
    <w:rsid w:val="00571FFD"/>
    <w:rsid w:val="0057232F"/>
    <w:rsid w:val="005724CF"/>
    <w:rsid w:val="00572541"/>
    <w:rsid w:val="005726AB"/>
    <w:rsid w:val="00572B1F"/>
    <w:rsid w:val="00572FA6"/>
    <w:rsid w:val="00572FE9"/>
    <w:rsid w:val="00573056"/>
    <w:rsid w:val="005732CE"/>
    <w:rsid w:val="0057338F"/>
    <w:rsid w:val="00573416"/>
    <w:rsid w:val="0057346C"/>
    <w:rsid w:val="00573479"/>
    <w:rsid w:val="0057381F"/>
    <w:rsid w:val="00573AF6"/>
    <w:rsid w:val="00573B3A"/>
    <w:rsid w:val="00573C10"/>
    <w:rsid w:val="00573EC0"/>
    <w:rsid w:val="00573FFE"/>
    <w:rsid w:val="0057401A"/>
    <w:rsid w:val="005741AB"/>
    <w:rsid w:val="00574267"/>
    <w:rsid w:val="0057451A"/>
    <w:rsid w:val="005746FA"/>
    <w:rsid w:val="00574737"/>
    <w:rsid w:val="00574796"/>
    <w:rsid w:val="00574CCF"/>
    <w:rsid w:val="00574D03"/>
    <w:rsid w:val="005750B3"/>
    <w:rsid w:val="0057512E"/>
    <w:rsid w:val="005752E7"/>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C7B"/>
    <w:rsid w:val="00575CEC"/>
    <w:rsid w:val="00575D5F"/>
    <w:rsid w:val="00575DCF"/>
    <w:rsid w:val="00575F60"/>
    <w:rsid w:val="0057604E"/>
    <w:rsid w:val="00576146"/>
    <w:rsid w:val="00576205"/>
    <w:rsid w:val="0057627D"/>
    <w:rsid w:val="0057630C"/>
    <w:rsid w:val="005763C4"/>
    <w:rsid w:val="00576679"/>
    <w:rsid w:val="00576771"/>
    <w:rsid w:val="005768B0"/>
    <w:rsid w:val="005769D2"/>
    <w:rsid w:val="00576B18"/>
    <w:rsid w:val="00576CE9"/>
    <w:rsid w:val="00577314"/>
    <w:rsid w:val="00577382"/>
    <w:rsid w:val="00577636"/>
    <w:rsid w:val="005777E6"/>
    <w:rsid w:val="0057789C"/>
    <w:rsid w:val="0057792A"/>
    <w:rsid w:val="00577E11"/>
    <w:rsid w:val="005800CA"/>
    <w:rsid w:val="005801C1"/>
    <w:rsid w:val="005801F4"/>
    <w:rsid w:val="005802A6"/>
    <w:rsid w:val="005802B3"/>
    <w:rsid w:val="005802C6"/>
    <w:rsid w:val="0058062A"/>
    <w:rsid w:val="00580A50"/>
    <w:rsid w:val="005810BA"/>
    <w:rsid w:val="005812A8"/>
    <w:rsid w:val="00581440"/>
    <w:rsid w:val="005814C5"/>
    <w:rsid w:val="005814F2"/>
    <w:rsid w:val="0058160B"/>
    <w:rsid w:val="0058166D"/>
    <w:rsid w:val="0058178F"/>
    <w:rsid w:val="00581A4F"/>
    <w:rsid w:val="00581CDE"/>
    <w:rsid w:val="00581D37"/>
    <w:rsid w:val="00581E7E"/>
    <w:rsid w:val="005820DD"/>
    <w:rsid w:val="005821A1"/>
    <w:rsid w:val="005821B0"/>
    <w:rsid w:val="005823BB"/>
    <w:rsid w:val="005823C8"/>
    <w:rsid w:val="00582527"/>
    <w:rsid w:val="00582551"/>
    <w:rsid w:val="00582757"/>
    <w:rsid w:val="00582790"/>
    <w:rsid w:val="00582855"/>
    <w:rsid w:val="00582896"/>
    <w:rsid w:val="00582AB2"/>
    <w:rsid w:val="00582ADC"/>
    <w:rsid w:val="00582B3E"/>
    <w:rsid w:val="00582CCA"/>
    <w:rsid w:val="00582EB7"/>
    <w:rsid w:val="0058328E"/>
    <w:rsid w:val="00583470"/>
    <w:rsid w:val="00583743"/>
    <w:rsid w:val="00583855"/>
    <w:rsid w:val="005838A9"/>
    <w:rsid w:val="005838C4"/>
    <w:rsid w:val="005838F6"/>
    <w:rsid w:val="00583A7E"/>
    <w:rsid w:val="00583B45"/>
    <w:rsid w:val="00583C09"/>
    <w:rsid w:val="00583CC9"/>
    <w:rsid w:val="00583DD7"/>
    <w:rsid w:val="00583FDD"/>
    <w:rsid w:val="005841A0"/>
    <w:rsid w:val="0058432B"/>
    <w:rsid w:val="005847FE"/>
    <w:rsid w:val="00584A18"/>
    <w:rsid w:val="00584B48"/>
    <w:rsid w:val="00584B5E"/>
    <w:rsid w:val="00584D3E"/>
    <w:rsid w:val="00584DDA"/>
    <w:rsid w:val="00584DDC"/>
    <w:rsid w:val="00584FA2"/>
    <w:rsid w:val="00585100"/>
    <w:rsid w:val="0058519F"/>
    <w:rsid w:val="005851EA"/>
    <w:rsid w:val="0058527A"/>
    <w:rsid w:val="0058534D"/>
    <w:rsid w:val="00585520"/>
    <w:rsid w:val="005855D3"/>
    <w:rsid w:val="005857A8"/>
    <w:rsid w:val="005859B7"/>
    <w:rsid w:val="00585AF1"/>
    <w:rsid w:val="00585F67"/>
    <w:rsid w:val="005861FC"/>
    <w:rsid w:val="00586361"/>
    <w:rsid w:val="0058641B"/>
    <w:rsid w:val="0058641E"/>
    <w:rsid w:val="0058652A"/>
    <w:rsid w:val="00586550"/>
    <w:rsid w:val="005865C1"/>
    <w:rsid w:val="00586670"/>
    <w:rsid w:val="00586AA9"/>
    <w:rsid w:val="00586BBB"/>
    <w:rsid w:val="00586C22"/>
    <w:rsid w:val="00586DA5"/>
    <w:rsid w:val="00586E2C"/>
    <w:rsid w:val="00586E3D"/>
    <w:rsid w:val="00586F7D"/>
    <w:rsid w:val="005870A2"/>
    <w:rsid w:val="005872BE"/>
    <w:rsid w:val="005873C9"/>
    <w:rsid w:val="0058762F"/>
    <w:rsid w:val="005876A3"/>
    <w:rsid w:val="0058790E"/>
    <w:rsid w:val="00587ADA"/>
    <w:rsid w:val="00587CAE"/>
    <w:rsid w:val="005900D8"/>
    <w:rsid w:val="00590477"/>
    <w:rsid w:val="005904DE"/>
    <w:rsid w:val="0059057A"/>
    <w:rsid w:val="005905EB"/>
    <w:rsid w:val="0059082A"/>
    <w:rsid w:val="00590908"/>
    <w:rsid w:val="0059096A"/>
    <w:rsid w:val="00590A42"/>
    <w:rsid w:val="00590BD8"/>
    <w:rsid w:val="00590E6B"/>
    <w:rsid w:val="00591104"/>
    <w:rsid w:val="00591385"/>
    <w:rsid w:val="00591477"/>
    <w:rsid w:val="00591526"/>
    <w:rsid w:val="00591656"/>
    <w:rsid w:val="0059194C"/>
    <w:rsid w:val="00591A55"/>
    <w:rsid w:val="00591C5A"/>
    <w:rsid w:val="00591CDE"/>
    <w:rsid w:val="00591D35"/>
    <w:rsid w:val="00591EB4"/>
    <w:rsid w:val="00591F76"/>
    <w:rsid w:val="00592305"/>
    <w:rsid w:val="005924EA"/>
    <w:rsid w:val="005929FC"/>
    <w:rsid w:val="00592A10"/>
    <w:rsid w:val="00592AF2"/>
    <w:rsid w:val="00592B74"/>
    <w:rsid w:val="00592CB8"/>
    <w:rsid w:val="00592D99"/>
    <w:rsid w:val="00592D9B"/>
    <w:rsid w:val="00592F49"/>
    <w:rsid w:val="005933B6"/>
    <w:rsid w:val="0059341E"/>
    <w:rsid w:val="00593440"/>
    <w:rsid w:val="00593551"/>
    <w:rsid w:val="005936F8"/>
    <w:rsid w:val="0059370D"/>
    <w:rsid w:val="005938A7"/>
    <w:rsid w:val="00593B43"/>
    <w:rsid w:val="00593D87"/>
    <w:rsid w:val="00593DBE"/>
    <w:rsid w:val="00593DD3"/>
    <w:rsid w:val="00593EF6"/>
    <w:rsid w:val="00593F83"/>
    <w:rsid w:val="0059427D"/>
    <w:rsid w:val="0059434B"/>
    <w:rsid w:val="005946DC"/>
    <w:rsid w:val="0059470B"/>
    <w:rsid w:val="00594728"/>
    <w:rsid w:val="005947ED"/>
    <w:rsid w:val="005949F9"/>
    <w:rsid w:val="00594A44"/>
    <w:rsid w:val="00594A67"/>
    <w:rsid w:val="00595105"/>
    <w:rsid w:val="00595283"/>
    <w:rsid w:val="0059554C"/>
    <w:rsid w:val="00595627"/>
    <w:rsid w:val="00595842"/>
    <w:rsid w:val="0059586E"/>
    <w:rsid w:val="00595920"/>
    <w:rsid w:val="00595A15"/>
    <w:rsid w:val="00595C30"/>
    <w:rsid w:val="00595CF4"/>
    <w:rsid w:val="00595F3A"/>
    <w:rsid w:val="00595F46"/>
    <w:rsid w:val="00595FA0"/>
    <w:rsid w:val="00596012"/>
    <w:rsid w:val="005960B4"/>
    <w:rsid w:val="00596114"/>
    <w:rsid w:val="00596131"/>
    <w:rsid w:val="0059637A"/>
    <w:rsid w:val="00596641"/>
    <w:rsid w:val="00596950"/>
    <w:rsid w:val="005969D3"/>
    <w:rsid w:val="00596A70"/>
    <w:rsid w:val="00596AD0"/>
    <w:rsid w:val="00596ADB"/>
    <w:rsid w:val="00596B5B"/>
    <w:rsid w:val="00596BA2"/>
    <w:rsid w:val="00596C09"/>
    <w:rsid w:val="00596F03"/>
    <w:rsid w:val="00597089"/>
    <w:rsid w:val="00597278"/>
    <w:rsid w:val="005972F5"/>
    <w:rsid w:val="00597366"/>
    <w:rsid w:val="005973BA"/>
    <w:rsid w:val="005973BD"/>
    <w:rsid w:val="00597714"/>
    <w:rsid w:val="0059783F"/>
    <w:rsid w:val="005978F6"/>
    <w:rsid w:val="00597AC4"/>
    <w:rsid w:val="00597B86"/>
    <w:rsid w:val="00597BCD"/>
    <w:rsid w:val="00597E61"/>
    <w:rsid w:val="005A0088"/>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0FE6"/>
    <w:rsid w:val="005A10C4"/>
    <w:rsid w:val="005A10C8"/>
    <w:rsid w:val="005A1198"/>
    <w:rsid w:val="005A1441"/>
    <w:rsid w:val="005A14FE"/>
    <w:rsid w:val="005A176B"/>
    <w:rsid w:val="005A17A9"/>
    <w:rsid w:val="005A17EC"/>
    <w:rsid w:val="005A1902"/>
    <w:rsid w:val="005A1B13"/>
    <w:rsid w:val="005A1B86"/>
    <w:rsid w:val="005A1F9E"/>
    <w:rsid w:val="005A2024"/>
    <w:rsid w:val="005A2175"/>
    <w:rsid w:val="005A2308"/>
    <w:rsid w:val="005A2324"/>
    <w:rsid w:val="005A24DD"/>
    <w:rsid w:val="005A251B"/>
    <w:rsid w:val="005A258D"/>
    <w:rsid w:val="005A268C"/>
    <w:rsid w:val="005A27D1"/>
    <w:rsid w:val="005A284C"/>
    <w:rsid w:val="005A289C"/>
    <w:rsid w:val="005A28C0"/>
    <w:rsid w:val="005A2C6E"/>
    <w:rsid w:val="005A3071"/>
    <w:rsid w:val="005A3191"/>
    <w:rsid w:val="005A3220"/>
    <w:rsid w:val="005A32F4"/>
    <w:rsid w:val="005A3416"/>
    <w:rsid w:val="005A34C4"/>
    <w:rsid w:val="005A3638"/>
    <w:rsid w:val="005A381D"/>
    <w:rsid w:val="005A3863"/>
    <w:rsid w:val="005A38A6"/>
    <w:rsid w:val="005A38CD"/>
    <w:rsid w:val="005A3B41"/>
    <w:rsid w:val="005A3BF4"/>
    <w:rsid w:val="005A3C47"/>
    <w:rsid w:val="005A3CFE"/>
    <w:rsid w:val="005A3F47"/>
    <w:rsid w:val="005A4116"/>
    <w:rsid w:val="005A421E"/>
    <w:rsid w:val="005A427D"/>
    <w:rsid w:val="005A43C4"/>
    <w:rsid w:val="005A4413"/>
    <w:rsid w:val="005A4892"/>
    <w:rsid w:val="005A4A3B"/>
    <w:rsid w:val="005A4ABC"/>
    <w:rsid w:val="005A4B5C"/>
    <w:rsid w:val="005A4C60"/>
    <w:rsid w:val="005A4CDD"/>
    <w:rsid w:val="005A501E"/>
    <w:rsid w:val="005A5318"/>
    <w:rsid w:val="005A5379"/>
    <w:rsid w:val="005A5450"/>
    <w:rsid w:val="005A5666"/>
    <w:rsid w:val="005A56C2"/>
    <w:rsid w:val="005A56C6"/>
    <w:rsid w:val="005A57DC"/>
    <w:rsid w:val="005A58BF"/>
    <w:rsid w:val="005A5900"/>
    <w:rsid w:val="005A5948"/>
    <w:rsid w:val="005A59F0"/>
    <w:rsid w:val="005A5AE7"/>
    <w:rsid w:val="005A5C2F"/>
    <w:rsid w:val="005A5C8C"/>
    <w:rsid w:val="005A5C94"/>
    <w:rsid w:val="005A5CEC"/>
    <w:rsid w:val="005A5D54"/>
    <w:rsid w:val="005A5F45"/>
    <w:rsid w:val="005A607E"/>
    <w:rsid w:val="005A60BB"/>
    <w:rsid w:val="005A6344"/>
    <w:rsid w:val="005A6391"/>
    <w:rsid w:val="005A66A6"/>
    <w:rsid w:val="005A67CE"/>
    <w:rsid w:val="005A695D"/>
    <w:rsid w:val="005A6B5F"/>
    <w:rsid w:val="005A6B80"/>
    <w:rsid w:val="005A6BB6"/>
    <w:rsid w:val="005A6C76"/>
    <w:rsid w:val="005A6CC9"/>
    <w:rsid w:val="005A6DE5"/>
    <w:rsid w:val="005A6FE4"/>
    <w:rsid w:val="005A71ED"/>
    <w:rsid w:val="005A7404"/>
    <w:rsid w:val="005A7485"/>
    <w:rsid w:val="005A74AF"/>
    <w:rsid w:val="005A74FF"/>
    <w:rsid w:val="005A76E1"/>
    <w:rsid w:val="005A77FA"/>
    <w:rsid w:val="005A7AA1"/>
    <w:rsid w:val="005A7B0B"/>
    <w:rsid w:val="005A7B7F"/>
    <w:rsid w:val="005A7C3C"/>
    <w:rsid w:val="005A7C3F"/>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BC2"/>
    <w:rsid w:val="005B1F0E"/>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4EB"/>
    <w:rsid w:val="005B375F"/>
    <w:rsid w:val="005B38CD"/>
    <w:rsid w:val="005B3C69"/>
    <w:rsid w:val="005B3DE3"/>
    <w:rsid w:val="005B3F30"/>
    <w:rsid w:val="005B3FD3"/>
    <w:rsid w:val="005B3FE7"/>
    <w:rsid w:val="005B4098"/>
    <w:rsid w:val="005B4205"/>
    <w:rsid w:val="005B434D"/>
    <w:rsid w:val="005B4372"/>
    <w:rsid w:val="005B4385"/>
    <w:rsid w:val="005B47D3"/>
    <w:rsid w:val="005B498F"/>
    <w:rsid w:val="005B4C9E"/>
    <w:rsid w:val="005B4E1F"/>
    <w:rsid w:val="005B4EEF"/>
    <w:rsid w:val="005B4F0D"/>
    <w:rsid w:val="005B5173"/>
    <w:rsid w:val="005B5428"/>
    <w:rsid w:val="005B5436"/>
    <w:rsid w:val="005B54C3"/>
    <w:rsid w:val="005B5650"/>
    <w:rsid w:val="005B5731"/>
    <w:rsid w:val="005B5D23"/>
    <w:rsid w:val="005B5E42"/>
    <w:rsid w:val="005B5E4F"/>
    <w:rsid w:val="005B5F87"/>
    <w:rsid w:val="005B606F"/>
    <w:rsid w:val="005B6138"/>
    <w:rsid w:val="005B663E"/>
    <w:rsid w:val="005B66DC"/>
    <w:rsid w:val="005B671D"/>
    <w:rsid w:val="005B6842"/>
    <w:rsid w:val="005B6963"/>
    <w:rsid w:val="005B69C3"/>
    <w:rsid w:val="005B6B21"/>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358"/>
    <w:rsid w:val="005C0634"/>
    <w:rsid w:val="005C06DA"/>
    <w:rsid w:val="005C074C"/>
    <w:rsid w:val="005C0E59"/>
    <w:rsid w:val="005C0E60"/>
    <w:rsid w:val="005C1016"/>
    <w:rsid w:val="005C1100"/>
    <w:rsid w:val="005C113D"/>
    <w:rsid w:val="005C1146"/>
    <w:rsid w:val="005C11A6"/>
    <w:rsid w:val="005C1416"/>
    <w:rsid w:val="005C1430"/>
    <w:rsid w:val="005C14B4"/>
    <w:rsid w:val="005C16D2"/>
    <w:rsid w:val="005C1998"/>
    <w:rsid w:val="005C1A09"/>
    <w:rsid w:val="005C1A48"/>
    <w:rsid w:val="005C1B37"/>
    <w:rsid w:val="005C1E99"/>
    <w:rsid w:val="005C1ED0"/>
    <w:rsid w:val="005C218E"/>
    <w:rsid w:val="005C2466"/>
    <w:rsid w:val="005C2511"/>
    <w:rsid w:val="005C270C"/>
    <w:rsid w:val="005C2791"/>
    <w:rsid w:val="005C2962"/>
    <w:rsid w:val="005C2B66"/>
    <w:rsid w:val="005C2C01"/>
    <w:rsid w:val="005C2E2C"/>
    <w:rsid w:val="005C31CA"/>
    <w:rsid w:val="005C31DC"/>
    <w:rsid w:val="005C3332"/>
    <w:rsid w:val="005C33F9"/>
    <w:rsid w:val="005C3679"/>
    <w:rsid w:val="005C36A6"/>
    <w:rsid w:val="005C38CF"/>
    <w:rsid w:val="005C39BA"/>
    <w:rsid w:val="005C3B2B"/>
    <w:rsid w:val="005C3C6A"/>
    <w:rsid w:val="005C3D1F"/>
    <w:rsid w:val="005C3D62"/>
    <w:rsid w:val="005C3DCA"/>
    <w:rsid w:val="005C3EAE"/>
    <w:rsid w:val="005C3FCF"/>
    <w:rsid w:val="005C414F"/>
    <w:rsid w:val="005C4227"/>
    <w:rsid w:val="005C4B75"/>
    <w:rsid w:val="005C4CEA"/>
    <w:rsid w:val="005C4F89"/>
    <w:rsid w:val="005C5069"/>
    <w:rsid w:val="005C5429"/>
    <w:rsid w:val="005C5596"/>
    <w:rsid w:val="005C56C6"/>
    <w:rsid w:val="005C584A"/>
    <w:rsid w:val="005C5856"/>
    <w:rsid w:val="005C586E"/>
    <w:rsid w:val="005C5B6C"/>
    <w:rsid w:val="005C5D24"/>
    <w:rsid w:val="005C5F4A"/>
    <w:rsid w:val="005C5F77"/>
    <w:rsid w:val="005C61A1"/>
    <w:rsid w:val="005C62FF"/>
    <w:rsid w:val="005C6419"/>
    <w:rsid w:val="005C6645"/>
    <w:rsid w:val="005C6842"/>
    <w:rsid w:val="005C684B"/>
    <w:rsid w:val="005C69D0"/>
    <w:rsid w:val="005C6AAC"/>
    <w:rsid w:val="005C6B19"/>
    <w:rsid w:val="005C717C"/>
    <w:rsid w:val="005C724D"/>
    <w:rsid w:val="005C72A9"/>
    <w:rsid w:val="005C7316"/>
    <w:rsid w:val="005C7576"/>
    <w:rsid w:val="005C75E9"/>
    <w:rsid w:val="005C7654"/>
    <w:rsid w:val="005C7927"/>
    <w:rsid w:val="005C7A2A"/>
    <w:rsid w:val="005C7ADD"/>
    <w:rsid w:val="005C7B30"/>
    <w:rsid w:val="005C7D2A"/>
    <w:rsid w:val="005C7DF2"/>
    <w:rsid w:val="005C7F28"/>
    <w:rsid w:val="005D0336"/>
    <w:rsid w:val="005D0580"/>
    <w:rsid w:val="005D063C"/>
    <w:rsid w:val="005D06B9"/>
    <w:rsid w:val="005D081D"/>
    <w:rsid w:val="005D09B6"/>
    <w:rsid w:val="005D0ADB"/>
    <w:rsid w:val="005D0B4F"/>
    <w:rsid w:val="005D0C05"/>
    <w:rsid w:val="005D0C22"/>
    <w:rsid w:val="005D0E3D"/>
    <w:rsid w:val="005D0FE1"/>
    <w:rsid w:val="005D1084"/>
    <w:rsid w:val="005D1118"/>
    <w:rsid w:val="005D1264"/>
    <w:rsid w:val="005D1366"/>
    <w:rsid w:val="005D13E6"/>
    <w:rsid w:val="005D13FB"/>
    <w:rsid w:val="005D1531"/>
    <w:rsid w:val="005D15F1"/>
    <w:rsid w:val="005D1648"/>
    <w:rsid w:val="005D172E"/>
    <w:rsid w:val="005D18EC"/>
    <w:rsid w:val="005D1954"/>
    <w:rsid w:val="005D1B08"/>
    <w:rsid w:val="005D1B81"/>
    <w:rsid w:val="005D1D57"/>
    <w:rsid w:val="005D1D58"/>
    <w:rsid w:val="005D1F58"/>
    <w:rsid w:val="005D1F6A"/>
    <w:rsid w:val="005D2489"/>
    <w:rsid w:val="005D259F"/>
    <w:rsid w:val="005D2626"/>
    <w:rsid w:val="005D2750"/>
    <w:rsid w:val="005D27DE"/>
    <w:rsid w:val="005D28BA"/>
    <w:rsid w:val="005D2A71"/>
    <w:rsid w:val="005D2F55"/>
    <w:rsid w:val="005D3219"/>
    <w:rsid w:val="005D32C0"/>
    <w:rsid w:val="005D354F"/>
    <w:rsid w:val="005D3988"/>
    <w:rsid w:val="005D39D4"/>
    <w:rsid w:val="005D3D04"/>
    <w:rsid w:val="005D3D08"/>
    <w:rsid w:val="005D3D6C"/>
    <w:rsid w:val="005D3F45"/>
    <w:rsid w:val="005D41E5"/>
    <w:rsid w:val="005D433E"/>
    <w:rsid w:val="005D43E3"/>
    <w:rsid w:val="005D44C6"/>
    <w:rsid w:val="005D48E0"/>
    <w:rsid w:val="005D4924"/>
    <w:rsid w:val="005D4969"/>
    <w:rsid w:val="005D4A10"/>
    <w:rsid w:val="005D4A4A"/>
    <w:rsid w:val="005D4C8F"/>
    <w:rsid w:val="005D4E09"/>
    <w:rsid w:val="005D4F35"/>
    <w:rsid w:val="005D538B"/>
    <w:rsid w:val="005D53E6"/>
    <w:rsid w:val="005D53F9"/>
    <w:rsid w:val="005D56F3"/>
    <w:rsid w:val="005D582D"/>
    <w:rsid w:val="005D58D5"/>
    <w:rsid w:val="005D58DC"/>
    <w:rsid w:val="005D591E"/>
    <w:rsid w:val="005D591F"/>
    <w:rsid w:val="005D5A4D"/>
    <w:rsid w:val="005D5AEE"/>
    <w:rsid w:val="005D5CA3"/>
    <w:rsid w:val="005D5E90"/>
    <w:rsid w:val="005D6189"/>
    <w:rsid w:val="005D63B0"/>
    <w:rsid w:val="005D66DA"/>
    <w:rsid w:val="005D67F2"/>
    <w:rsid w:val="005D683F"/>
    <w:rsid w:val="005D6CAF"/>
    <w:rsid w:val="005D6F16"/>
    <w:rsid w:val="005D6F5C"/>
    <w:rsid w:val="005D7127"/>
    <w:rsid w:val="005D73E7"/>
    <w:rsid w:val="005D7508"/>
    <w:rsid w:val="005D756C"/>
    <w:rsid w:val="005D76C9"/>
    <w:rsid w:val="005D783B"/>
    <w:rsid w:val="005D7D8A"/>
    <w:rsid w:val="005D7E9D"/>
    <w:rsid w:val="005D7EC1"/>
    <w:rsid w:val="005D7F83"/>
    <w:rsid w:val="005E00E2"/>
    <w:rsid w:val="005E020A"/>
    <w:rsid w:val="005E02DA"/>
    <w:rsid w:val="005E0493"/>
    <w:rsid w:val="005E05A7"/>
    <w:rsid w:val="005E0626"/>
    <w:rsid w:val="005E0848"/>
    <w:rsid w:val="005E0978"/>
    <w:rsid w:val="005E0E31"/>
    <w:rsid w:val="005E0F42"/>
    <w:rsid w:val="005E1021"/>
    <w:rsid w:val="005E1067"/>
    <w:rsid w:val="005E1081"/>
    <w:rsid w:val="005E1179"/>
    <w:rsid w:val="005E14D3"/>
    <w:rsid w:val="005E168E"/>
    <w:rsid w:val="005E169E"/>
    <w:rsid w:val="005E1B1F"/>
    <w:rsid w:val="005E1C39"/>
    <w:rsid w:val="005E1CB3"/>
    <w:rsid w:val="005E1EE9"/>
    <w:rsid w:val="005E2008"/>
    <w:rsid w:val="005E24E2"/>
    <w:rsid w:val="005E2A2A"/>
    <w:rsid w:val="005E2A3B"/>
    <w:rsid w:val="005E2AB4"/>
    <w:rsid w:val="005E2C9B"/>
    <w:rsid w:val="005E2CEF"/>
    <w:rsid w:val="005E2DE0"/>
    <w:rsid w:val="005E32C3"/>
    <w:rsid w:val="005E339D"/>
    <w:rsid w:val="005E3461"/>
    <w:rsid w:val="005E3555"/>
    <w:rsid w:val="005E35EB"/>
    <w:rsid w:val="005E375E"/>
    <w:rsid w:val="005E376B"/>
    <w:rsid w:val="005E3779"/>
    <w:rsid w:val="005E384B"/>
    <w:rsid w:val="005E3866"/>
    <w:rsid w:val="005E387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A28"/>
    <w:rsid w:val="005E4BA9"/>
    <w:rsid w:val="005E4BB6"/>
    <w:rsid w:val="005E4CB7"/>
    <w:rsid w:val="005E4EA8"/>
    <w:rsid w:val="005E4F86"/>
    <w:rsid w:val="005E5227"/>
    <w:rsid w:val="005E544F"/>
    <w:rsid w:val="005E54BC"/>
    <w:rsid w:val="005E55C9"/>
    <w:rsid w:val="005E55D9"/>
    <w:rsid w:val="005E59EB"/>
    <w:rsid w:val="005E5A15"/>
    <w:rsid w:val="005E5A76"/>
    <w:rsid w:val="005E5B4F"/>
    <w:rsid w:val="005E5D40"/>
    <w:rsid w:val="005E5E75"/>
    <w:rsid w:val="005E5F1E"/>
    <w:rsid w:val="005E625B"/>
    <w:rsid w:val="005E6295"/>
    <w:rsid w:val="005E63FA"/>
    <w:rsid w:val="005E6412"/>
    <w:rsid w:val="005E64CE"/>
    <w:rsid w:val="005E65BF"/>
    <w:rsid w:val="005E664E"/>
    <w:rsid w:val="005E674B"/>
    <w:rsid w:val="005E6760"/>
    <w:rsid w:val="005E6B0B"/>
    <w:rsid w:val="005E6C96"/>
    <w:rsid w:val="005E6DB2"/>
    <w:rsid w:val="005E6E07"/>
    <w:rsid w:val="005E6E6B"/>
    <w:rsid w:val="005E6ECE"/>
    <w:rsid w:val="005E6F1D"/>
    <w:rsid w:val="005E75C4"/>
    <w:rsid w:val="005E773E"/>
    <w:rsid w:val="005E7928"/>
    <w:rsid w:val="005E795F"/>
    <w:rsid w:val="005E7AE1"/>
    <w:rsid w:val="005E7C90"/>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3B"/>
    <w:rsid w:val="005F3A4F"/>
    <w:rsid w:val="005F3B73"/>
    <w:rsid w:val="005F3F51"/>
    <w:rsid w:val="005F4030"/>
    <w:rsid w:val="005F4124"/>
    <w:rsid w:val="005F44F4"/>
    <w:rsid w:val="005F4700"/>
    <w:rsid w:val="005F4820"/>
    <w:rsid w:val="005F4955"/>
    <w:rsid w:val="005F4AF1"/>
    <w:rsid w:val="005F4B34"/>
    <w:rsid w:val="005F4E11"/>
    <w:rsid w:val="005F5079"/>
    <w:rsid w:val="005F5125"/>
    <w:rsid w:val="005F51EC"/>
    <w:rsid w:val="005F52C1"/>
    <w:rsid w:val="005F52C4"/>
    <w:rsid w:val="005F5496"/>
    <w:rsid w:val="005F5504"/>
    <w:rsid w:val="005F571E"/>
    <w:rsid w:val="005F5763"/>
    <w:rsid w:val="005F5BAF"/>
    <w:rsid w:val="005F5D57"/>
    <w:rsid w:val="005F6070"/>
    <w:rsid w:val="005F61A4"/>
    <w:rsid w:val="005F6213"/>
    <w:rsid w:val="005F62A5"/>
    <w:rsid w:val="005F62C4"/>
    <w:rsid w:val="005F62F2"/>
    <w:rsid w:val="005F64A3"/>
    <w:rsid w:val="005F6A6B"/>
    <w:rsid w:val="005F6AB9"/>
    <w:rsid w:val="005F6E46"/>
    <w:rsid w:val="005F701C"/>
    <w:rsid w:val="005F70B8"/>
    <w:rsid w:val="005F7102"/>
    <w:rsid w:val="005F721B"/>
    <w:rsid w:val="005F7229"/>
    <w:rsid w:val="005F7380"/>
    <w:rsid w:val="005F73F9"/>
    <w:rsid w:val="005F75BB"/>
    <w:rsid w:val="005F79C2"/>
    <w:rsid w:val="005F7DFC"/>
    <w:rsid w:val="00600032"/>
    <w:rsid w:val="00600247"/>
    <w:rsid w:val="00600844"/>
    <w:rsid w:val="00600A29"/>
    <w:rsid w:val="00600B60"/>
    <w:rsid w:val="00600BFC"/>
    <w:rsid w:val="00600D04"/>
    <w:rsid w:val="00600EA0"/>
    <w:rsid w:val="0060103B"/>
    <w:rsid w:val="00601132"/>
    <w:rsid w:val="0060157D"/>
    <w:rsid w:val="006016DE"/>
    <w:rsid w:val="00601B23"/>
    <w:rsid w:val="00601C8D"/>
    <w:rsid w:val="00601EC1"/>
    <w:rsid w:val="006022AF"/>
    <w:rsid w:val="00602503"/>
    <w:rsid w:val="006025CC"/>
    <w:rsid w:val="00602D48"/>
    <w:rsid w:val="00602E46"/>
    <w:rsid w:val="006031EB"/>
    <w:rsid w:val="00603288"/>
    <w:rsid w:val="006032A1"/>
    <w:rsid w:val="00603371"/>
    <w:rsid w:val="006036A2"/>
    <w:rsid w:val="006036D4"/>
    <w:rsid w:val="00603787"/>
    <w:rsid w:val="00603923"/>
    <w:rsid w:val="00603A52"/>
    <w:rsid w:val="00603EA4"/>
    <w:rsid w:val="00603F17"/>
    <w:rsid w:val="006040BA"/>
    <w:rsid w:val="006040EF"/>
    <w:rsid w:val="00604220"/>
    <w:rsid w:val="0060422E"/>
    <w:rsid w:val="006042DB"/>
    <w:rsid w:val="006043B8"/>
    <w:rsid w:val="006043EE"/>
    <w:rsid w:val="006045FA"/>
    <w:rsid w:val="0060501B"/>
    <w:rsid w:val="00605045"/>
    <w:rsid w:val="00605104"/>
    <w:rsid w:val="00605274"/>
    <w:rsid w:val="006052FB"/>
    <w:rsid w:val="0060568D"/>
    <w:rsid w:val="006056E0"/>
    <w:rsid w:val="00605A0B"/>
    <w:rsid w:val="00605A70"/>
    <w:rsid w:val="00605C0C"/>
    <w:rsid w:val="00605CE0"/>
    <w:rsid w:val="00605FB2"/>
    <w:rsid w:val="006060A0"/>
    <w:rsid w:val="006061AE"/>
    <w:rsid w:val="00606390"/>
    <w:rsid w:val="0060641C"/>
    <w:rsid w:val="00606507"/>
    <w:rsid w:val="0060681A"/>
    <w:rsid w:val="0060687D"/>
    <w:rsid w:val="0060692E"/>
    <w:rsid w:val="00606A71"/>
    <w:rsid w:val="00606C0B"/>
    <w:rsid w:val="00606D00"/>
    <w:rsid w:val="00606D16"/>
    <w:rsid w:val="00606F3A"/>
    <w:rsid w:val="0060703D"/>
    <w:rsid w:val="006070E2"/>
    <w:rsid w:val="0060712D"/>
    <w:rsid w:val="00607376"/>
    <w:rsid w:val="006076C3"/>
    <w:rsid w:val="006077B8"/>
    <w:rsid w:val="006079F5"/>
    <w:rsid w:val="00607F85"/>
    <w:rsid w:val="006101A4"/>
    <w:rsid w:val="00610547"/>
    <w:rsid w:val="006108E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10"/>
    <w:rsid w:val="00612529"/>
    <w:rsid w:val="0061255C"/>
    <w:rsid w:val="00612633"/>
    <w:rsid w:val="00612788"/>
    <w:rsid w:val="0061290D"/>
    <w:rsid w:val="00612B2E"/>
    <w:rsid w:val="00612CEE"/>
    <w:rsid w:val="00612DB4"/>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8A5"/>
    <w:rsid w:val="006149C2"/>
    <w:rsid w:val="00614B5B"/>
    <w:rsid w:val="00614B5D"/>
    <w:rsid w:val="00614DAB"/>
    <w:rsid w:val="00614E63"/>
    <w:rsid w:val="006150D1"/>
    <w:rsid w:val="00615197"/>
    <w:rsid w:val="006152E2"/>
    <w:rsid w:val="00615397"/>
    <w:rsid w:val="00615773"/>
    <w:rsid w:val="0061578E"/>
    <w:rsid w:val="00615ACF"/>
    <w:rsid w:val="00615BD1"/>
    <w:rsid w:val="00615BF4"/>
    <w:rsid w:val="00615C6F"/>
    <w:rsid w:val="00615CC5"/>
    <w:rsid w:val="00615FB8"/>
    <w:rsid w:val="0061614F"/>
    <w:rsid w:val="00616247"/>
    <w:rsid w:val="006163CD"/>
    <w:rsid w:val="00616506"/>
    <w:rsid w:val="006165AF"/>
    <w:rsid w:val="00616875"/>
    <w:rsid w:val="0061689E"/>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0A"/>
    <w:rsid w:val="00617BDC"/>
    <w:rsid w:val="00617E22"/>
    <w:rsid w:val="00617F4B"/>
    <w:rsid w:val="00617FB8"/>
    <w:rsid w:val="00620009"/>
    <w:rsid w:val="00620170"/>
    <w:rsid w:val="0062024B"/>
    <w:rsid w:val="006203E1"/>
    <w:rsid w:val="0062058E"/>
    <w:rsid w:val="00620605"/>
    <w:rsid w:val="00620655"/>
    <w:rsid w:val="006206DD"/>
    <w:rsid w:val="006207C2"/>
    <w:rsid w:val="0062097C"/>
    <w:rsid w:val="00620AF3"/>
    <w:rsid w:val="00620D24"/>
    <w:rsid w:val="00620DD6"/>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968"/>
    <w:rsid w:val="00622A54"/>
    <w:rsid w:val="00622C51"/>
    <w:rsid w:val="006234E9"/>
    <w:rsid w:val="00623703"/>
    <w:rsid w:val="00623A45"/>
    <w:rsid w:val="00623B51"/>
    <w:rsid w:val="00623E35"/>
    <w:rsid w:val="00623F11"/>
    <w:rsid w:val="0062407C"/>
    <w:rsid w:val="00624127"/>
    <w:rsid w:val="0062461C"/>
    <w:rsid w:val="00624676"/>
    <w:rsid w:val="0062488C"/>
    <w:rsid w:val="00624911"/>
    <w:rsid w:val="00624DE9"/>
    <w:rsid w:val="00624E44"/>
    <w:rsid w:val="00624E65"/>
    <w:rsid w:val="0062507B"/>
    <w:rsid w:val="00625189"/>
    <w:rsid w:val="006251A4"/>
    <w:rsid w:val="00625274"/>
    <w:rsid w:val="006252DB"/>
    <w:rsid w:val="006253F0"/>
    <w:rsid w:val="0062575B"/>
    <w:rsid w:val="006257E4"/>
    <w:rsid w:val="006257F1"/>
    <w:rsid w:val="0062583F"/>
    <w:rsid w:val="006258EB"/>
    <w:rsid w:val="00625BF0"/>
    <w:rsid w:val="00625C46"/>
    <w:rsid w:val="00625D0F"/>
    <w:rsid w:val="00625D5B"/>
    <w:rsid w:val="00625DF3"/>
    <w:rsid w:val="00625EF9"/>
    <w:rsid w:val="00625FF1"/>
    <w:rsid w:val="006260A1"/>
    <w:rsid w:val="006260C2"/>
    <w:rsid w:val="006260D8"/>
    <w:rsid w:val="00626302"/>
    <w:rsid w:val="0062639D"/>
    <w:rsid w:val="0062650F"/>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B91"/>
    <w:rsid w:val="00627E8A"/>
    <w:rsid w:val="00627EE8"/>
    <w:rsid w:val="0063034D"/>
    <w:rsid w:val="00630387"/>
    <w:rsid w:val="0063055C"/>
    <w:rsid w:val="006306EF"/>
    <w:rsid w:val="00630731"/>
    <w:rsid w:val="006308DA"/>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D5E"/>
    <w:rsid w:val="00631F8D"/>
    <w:rsid w:val="006321CC"/>
    <w:rsid w:val="00632487"/>
    <w:rsid w:val="006324E0"/>
    <w:rsid w:val="006329F0"/>
    <w:rsid w:val="00632C68"/>
    <w:rsid w:val="00632DDD"/>
    <w:rsid w:val="0063302C"/>
    <w:rsid w:val="00633474"/>
    <w:rsid w:val="006334EE"/>
    <w:rsid w:val="00633502"/>
    <w:rsid w:val="006335BF"/>
    <w:rsid w:val="00633750"/>
    <w:rsid w:val="006337C1"/>
    <w:rsid w:val="00633832"/>
    <w:rsid w:val="006338B6"/>
    <w:rsid w:val="00633936"/>
    <w:rsid w:val="00633ABC"/>
    <w:rsid w:val="00633C9D"/>
    <w:rsid w:val="00633E1E"/>
    <w:rsid w:val="00633FF1"/>
    <w:rsid w:val="00634048"/>
    <w:rsid w:val="006340BE"/>
    <w:rsid w:val="0063414A"/>
    <w:rsid w:val="006342B1"/>
    <w:rsid w:val="00634303"/>
    <w:rsid w:val="00634572"/>
    <w:rsid w:val="0063459A"/>
    <w:rsid w:val="00634610"/>
    <w:rsid w:val="00634731"/>
    <w:rsid w:val="006347B9"/>
    <w:rsid w:val="006347E0"/>
    <w:rsid w:val="0063486F"/>
    <w:rsid w:val="00634BAF"/>
    <w:rsid w:val="00634C44"/>
    <w:rsid w:val="00634F0E"/>
    <w:rsid w:val="00635022"/>
    <w:rsid w:val="006350A4"/>
    <w:rsid w:val="006353C9"/>
    <w:rsid w:val="00635584"/>
    <w:rsid w:val="006357BB"/>
    <w:rsid w:val="006358A2"/>
    <w:rsid w:val="00635A33"/>
    <w:rsid w:val="00635AA4"/>
    <w:rsid w:val="00635B31"/>
    <w:rsid w:val="00635B4F"/>
    <w:rsid w:val="00635BA1"/>
    <w:rsid w:val="00635BC5"/>
    <w:rsid w:val="00635CA0"/>
    <w:rsid w:val="00636047"/>
    <w:rsid w:val="0063608B"/>
    <w:rsid w:val="006361EC"/>
    <w:rsid w:val="00636200"/>
    <w:rsid w:val="00636220"/>
    <w:rsid w:val="00636292"/>
    <w:rsid w:val="00636337"/>
    <w:rsid w:val="00636669"/>
    <w:rsid w:val="006368FF"/>
    <w:rsid w:val="00636A21"/>
    <w:rsid w:val="00636A7B"/>
    <w:rsid w:val="00636AFD"/>
    <w:rsid w:val="00636B16"/>
    <w:rsid w:val="00636B8B"/>
    <w:rsid w:val="00636C1B"/>
    <w:rsid w:val="00636C45"/>
    <w:rsid w:val="00636DAF"/>
    <w:rsid w:val="0063724C"/>
    <w:rsid w:val="006372D3"/>
    <w:rsid w:val="006373D1"/>
    <w:rsid w:val="0063771C"/>
    <w:rsid w:val="006377FD"/>
    <w:rsid w:val="006379FF"/>
    <w:rsid w:val="00637B06"/>
    <w:rsid w:val="00637D6E"/>
    <w:rsid w:val="00637F06"/>
    <w:rsid w:val="00640038"/>
    <w:rsid w:val="0064004D"/>
    <w:rsid w:val="0064009F"/>
    <w:rsid w:val="006400AF"/>
    <w:rsid w:val="00640106"/>
    <w:rsid w:val="00640295"/>
    <w:rsid w:val="006406A7"/>
    <w:rsid w:val="006407D7"/>
    <w:rsid w:val="006407E9"/>
    <w:rsid w:val="00640B52"/>
    <w:rsid w:val="00640C11"/>
    <w:rsid w:val="00640EEA"/>
    <w:rsid w:val="006410BD"/>
    <w:rsid w:val="0064116F"/>
    <w:rsid w:val="006411C0"/>
    <w:rsid w:val="0064166C"/>
    <w:rsid w:val="00641701"/>
    <w:rsid w:val="00641967"/>
    <w:rsid w:val="00641CFA"/>
    <w:rsid w:val="00641D2C"/>
    <w:rsid w:val="00641E13"/>
    <w:rsid w:val="00641E23"/>
    <w:rsid w:val="00641E2C"/>
    <w:rsid w:val="00642036"/>
    <w:rsid w:val="006421CA"/>
    <w:rsid w:val="006422C4"/>
    <w:rsid w:val="00642371"/>
    <w:rsid w:val="00642386"/>
    <w:rsid w:val="00642AD3"/>
    <w:rsid w:val="00642AD6"/>
    <w:rsid w:val="00642B99"/>
    <w:rsid w:val="00642BA8"/>
    <w:rsid w:val="00642C4A"/>
    <w:rsid w:val="00642CED"/>
    <w:rsid w:val="00642E37"/>
    <w:rsid w:val="00642F8D"/>
    <w:rsid w:val="0064310C"/>
    <w:rsid w:val="00643463"/>
    <w:rsid w:val="0064346B"/>
    <w:rsid w:val="006434F5"/>
    <w:rsid w:val="00643580"/>
    <w:rsid w:val="006435BD"/>
    <w:rsid w:val="006436E7"/>
    <w:rsid w:val="00643767"/>
    <w:rsid w:val="006438BB"/>
    <w:rsid w:val="006439CD"/>
    <w:rsid w:val="00643A54"/>
    <w:rsid w:val="00643B6F"/>
    <w:rsid w:val="00643B70"/>
    <w:rsid w:val="00643C07"/>
    <w:rsid w:val="00643DE9"/>
    <w:rsid w:val="00643EB3"/>
    <w:rsid w:val="00644037"/>
    <w:rsid w:val="006441D5"/>
    <w:rsid w:val="006443A9"/>
    <w:rsid w:val="00644B60"/>
    <w:rsid w:val="00644BE3"/>
    <w:rsid w:val="0064503A"/>
    <w:rsid w:val="00645166"/>
    <w:rsid w:val="006452AC"/>
    <w:rsid w:val="00645408"/>
    <w:rsid w:val="0064555C"/>
    <w:rsid w:val="0064568C"/>
    <w:rsid w:val="0064571A"/>
    <w:rsid w:val="0064591B"/>
    <w:rsid w:val="00645993"/>
    <w:rsid w:val="00645AD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0D0"/>
    <w:rsid w:val="0064767B"/>
    <w:rsid w:val="00647764"/>
    <w:rsid w:val="00647777"/>
    <w:rsid w:val="006477DF"/>
    <w:rsid w:val="0064782F"/>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A27"/>
    <w:rsid w:val="00651AEC"/>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09"/>
    <w:rsid w:val="006530EB"/>
    <w:rsid w:val="006531C5"/>
    <w:rsid w:val="0065327C"/>
    <w:rsid w:val="006533B6"/>
    <w:rsid w:val="006535FB"/>
    <w:rsid w:val="00653622"/>
    <w:rsid w:val="00653666"/>
    <w:rsid w:val="006538E8"/>
    <w:rsid w:val="00653A5B"/>
    <w:rsid w:val="00653B93"/>
    <w:rsid w:val="00653B9A"/>
    <w:rsid w:val="00653CBC"/>
    <w:rsid w:val="00653D1B"/>
    <w:rsid w:val="00653DDD"/>
    <w:rsid w:val="00653E09"/>
    <w:rsid w:val="00654312"/>
    <w:rsid w:val="00654416"/>
    <w:rsid w:val="006545F7"/>
    <w:rsid w:val="0065493B"/>
    <w:rsid w:val="00654972"/>
    <w:rsid w:val="0065497F"/>
    <w:rsid w:val="00654AD2"/>
    <w:rsid w:val="00654BC2"/>
    <w:rsid w:val="00654D04"/>
    <w:rsid w:val="00654EF5"/>
    <w:rsid w:val="0065515E"/>
    <w:rsid w:val="006551C2"/>
    <w:rsid w:val="00655419"/>
    <w:rsid w:val="006554A8"/>
    <w:rsid w:val="006559C0"/>
    <w:rsid w:val="00655A1A"/>
    <w:rsid w:val="00655C15"/>
    <w:rsid w:val="00655D8D"/>
    <w:rsid w:val="00655F53"/>
    <w:rsid w:val="006560E2"/>
    <w:rsid w:val="0065619E"/>
    <w:rsid w:val="00656278"/>
    <w:rsid w:val="0065629A"/>
    <w:rsid w:val="00656496"/>
    <w:rsid w:val="00656567"/>
    <w:rsid w:val="00656964"/>
    <w:rsid w:val="00656AF7"/>
    <w:rsid w:val="00656BF5"/>
    <w:rsid w:val="00656C63"/>
    <w:rsid w:val="00656DBD"/>
    <w:rsid w:val="00656E71"/>
    <w:rsid w:val="006570FA"/>
    <w:rsid w:val="00657263"/>
    <w:rsid w:val="00657406"/>
    <w:rsid w:val="0065751B"/>
    <w:rsid w:val="006575B2"/>
    <w:rsid w:val="00657C02"/>
    <w:rsid w:val="00657CBA"/>
    <w:rsid w:val="00657FA5"/>
    <w:rsid w:val="00657FE4"/>
    <w:rsid w:val="0066010A"/>
    <w:rsid w:val="0066012A"/>
    <w:rsid w:val="006606EF"/>
    <w:rsid w:val="006608CE"/>
    <w:rsid w:val="006609FF"/>
    <w:rsid w:val="00660A12"/>
    <w:rsid w:val="00660C96"/>
    <w:rsid w:val="00660D73"/>
    <w:rsid w:val="006610C0"/>
    <w:rsid w:val="00661444"/>
    <w:rsid w:val="0066150E"/>
    <w:rsid w:val="0066187C"/>
    <w:rsid w:val="00661936"/>
    <w:rsid w:val="00661DCF"/>
    <w:rsid w:val="0066200F"/>
    <w:rsid w:val="0066209A"/>
    <w:rsid w:val="006622AE"/>
    <w:rsid w:val="00662582"/>
    <w:rsid w:val="0066259E"/>
    <w:rsid w:val="00662701"/>
    <w:rsid w:val="006627AC"/>
    <w:rsid w:val="00662803"/>
    <w:rsid w:val="00662B6E"/>
    <w:rsid w:val="00662C34"/>
    <w:rsid w:val="00662CCF"/>
    <w:rsid w:val="00662F3A"/>
    <w:rsid w:val="006631F7"/>
    <w:rsid w:val="0066324A"/>
    <w:rsid w:val="00663403"/>
    <w:rsid w:val="006636E5"/>
    <w:rsid w:val="006637C9"/>
    <w:rsid w:val="00663A0B"/>
    <w:rsid w:val="00663A82"/>
    <w:rsid w:val="00663C76"/>
    <w:rsid w:val="00663D01"/>
    <w:rsid w:val="006642E3"/>
    <w:rsid w:val="00664321"/>
    <w:rsid w:val="0066447D"/>
    <w:rsid w:val="0066450E"/>
    <w:rsid w:val="006646F6"/>
    <w:rsid w:val="0066491D"/>
    <w:rsid w:val="00664A2B"/>
    <w:rsid w:val="00664AFE"/>
    <w:rsid w:val="00664CA1"/>
    <w:rsid w:val="00664D99"/>
    <w:rsid w:val="00664EDB"/>
    <w:rsid w:val="00664FAE"/>
    <w:rsid w:val="00665094"/>
    <w:rsid w:val="006650A5"/>
    <w:rsid w:val="006650E4"/>
    <w:rsid w:val="00665182"/>
    <w:rsid w:val="006652D1"/>
    <w:rsid w:val="0066535A"/>
    <w:rsid w:val="006653A9"/>
    <w:rsid w:val="00665569"/>
    <w:rsid w:val="006656D3"/>
    <w:rsid w:val="00665940"/>
    <w:rsid w:val="00665B13"/>
    <w:rsid w:val="00665BDE"/>
    <w:rsid w:val="00666025"/>
    <w:rsid w:val="006661C5"/>
    <w:rsid w:val="006661FD"/>
    <w:rsid w:val="0066631C"/>
    <w:rsid w:val="006666B2"/>
    <w:rsid w:val="00666782"/>
    <w:rsid w:val="00666811"/>
    <w:rsid w:val="006668EC"/>
    <w:rsid w:val="0066691D"/>
    <w:rsid w:val="00666AF9"/>
    <w:rsid w:val="00666C2E"/>
    <w:rsid w:val="00666C8A"/>
    <w:rsid w:val="00666D33"/>
    <w:rsid w:val="00666DE8"/>
    <w:rsid w:val="00666F43"/>
    <w:rsid w:val="00667035"/>
    <w:rsid w:val="006670E5"/>
    <w:rsid w:val="0066724A"/>
    <w:rsid w:val="00667547"/>
    <w:rsid w:val="00667595"/>
    <w:rsid w:val="0066769C"/>
    <w:rsid w:val="0066778A"/>
    <w:rsid w:val="00667865"/>
    <w:rsid w:val="0066794B"/>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3A4"/>
    <w:rsid w:val="0067155E"/>
    <w:rsid w:val="00671620"/>
    <w:rsid w:val="00671993"/>
    <w:rsid w:val="006719A6"/>
    <w:rsid w:val="00671AA1"/>
    <w:rsid w:val="00671B48"/>
    <w:rsid w:val="00671D02"/>
    <w:rsid w:val="00671D36"/>
    <w:rsid w:val="00671D5E"/>
    <w:rsid w:val="00671D75"/>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7C4"/>
    <w:rsid w:val="006738E5"/>
    <w:rsid w:val="0067393B"/>
    <w:rsid w:val="00673BD6"/>
    <w:rsid w:val="00673C89"/>
    <w:rsid w:val="00673D4C"/>
    <w:rsid w:val="00673D53"/>
    <w:rsid w:val="00674125"/>
    <w:rsid w:val="006744BB"/>
    <w:rsid w:val="0067473E"/>
    <w:rsid w:val="00674816"/>
    <w:rsid w:val="00674870"/>
    <w:rsid w:val="00674CBC"/>
    <w:rsid w:val="00674F2A"/>
    <w:rsid w:val="00674F51"/>
    <w:rsid w:val="00675188"/>
    <w:rsid w:val="006752F8"/>
    <w:rsid w:val="0067543E"/>
    <w:rsid w:val="00675CD9"/>
    <w:rsid w:val="0067622F"/>
    <w:rsid w:val="006763E6"/>
    <w:rsid w:val="0067641B"/>
    <w:rsid w:val="0067644E"/>
    <w:rsid w:val="0067670F"/>
    <w:rsid w:val="0067677C"/>
    <w:rsid w:val="00676856"/>
    <w:rsid w:val="006768CD"/>
    <w:rsid w:val="006769D1"/>
    <w:rsid w:val="006769D9"/>
    <w:rsid w:val="00676B34"/>
    <w:rsid w:val="00676C15"/>
    <w:rsid w:val="00676D88"/>
    <w:rsid w:val="00676E02"/>
    <w:rsid w:val="00676F2E"/>
    <w:rsid w:val="00676F64"/>
    <w:rsid w:val="0067718C"/>
    <w:rsid w:val="006773BB"/>
    <w:rsid w:val="006775D5"/>
    <w:rsid w:val="006775E1"/>
    <w:rsid w:val="00677AE8"/>
    <w:rsid w:val="00677F6A"/>
    <w:rsid w:val="006802A4"/>
    <w:rsid w:val="006802AE"/>
    <w:rsid w:val="0068054F"/>
    <w:rsid w:val="0068075E"/>
    <w:rsid w:val="006807BF"/>
    <w:rsid w:val="006807EF"/>
    <w:rsid w:val="00680854"/>
    <w:rsid w:val="00680864"/>
    <w:rsid w:val="006809D3"/>
    <w:rsid w:val="00680A96"/>
    <w:rsid w:val="00680B23"/>
    <w:rsid w:val="00680B34"/>
    <w:rsid w:val="00680CE9"/>
    <w:rsid w:val="00680D97"/>
    <w:rsid w:val="00680E9A"/>
    <w:rsid w:val="00680EA7"/>
    <w:rsid w:val="00681109"/>
    <w:rsid w:val="006812DE"/>
    <w:rsid w:val="006812FF"/>
    <w:rsid w:val="00681331"/>
    <w:rsid w:val="006814DC"/>
    <w:rsid w:val="006817C0"/>
    <w:rsid w:val="006818F7"/>
    <w:rsid w:val="00681CD8"/>
    <w:rsid w:val="00681D10"/>
    <w:rsid w:val="00681D79"/>
    <w:rsid w:val="00681E5A"/>
    <w:rsid w:val="0068201A"/>
    <w:rsid w:val="0068231C"/>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75E"/>
    <w:rsid w:val="00683870"/>
    <w:rsid w:val="00683B40"/>
    <w:rsid w:val="00683C27"/>
    <w:rsid w:val="00683C50"/>
    <w:rsid w:val="00683F11"/>
    <w:rsid w:val="00684025"/>
    <w:rsid w:val="00684208"/>
    <w:rsid w:val="00684243"/>
    <w:rsid w:val="0068428A"/>
    <w:rsid w:val="006843C9"/>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701"/>
    <w:rsid w:val="0068683D"/>
    <w:rsid w:val="006868BB"/>
    <w:rsid w:val="006868BD"/>
    <w:rsid w:val="00686A11"/>
    <w:rsid w:val="00686C4F"/>
    <w:rsid w:val="00686C71"/>
    <w:rsid w:val="00686E2C"/>
    <w:rsid w:val="00686E7A"/>
    <w:rsid w:val="00686EFD"/>
    <w:rsid w:val="0068709C"/>
    <w:rsid w:val="006871AD"/>
    <w:rsid w:val="006878F8"/>
    <w:rsid w:val="0068793B"/>
    <w:rsid w:val="006879E3"/>
    <w:rsid w:val="006879E4"/>
    <w:rsid w:val="00687E08"/>
    <w:rsid w:val="00687F01"/>
    <w:rsid w:val="0069031C"/>
    <w:rsid w:val="00690BC0"/>
    <w:rsid w:val="00690CBB"/>
    <w:rsid w:val="00690D0F"/>
    <w:rsid w:val="00690EE8"/>
    <w:rsid w:val="00690FC5"/>
    <w:rsid w:val="00690FE5"/>
    <w:rsid w:val="006910ED"/>
    <w:rsid w:val="006911D0"/>
    <w:rsid w:val="00691208"/>
    <w:rsid w:val="0069125C"/>
    <w:rsid w:val="0069187A"/>
    <w:rsid w:val="006918D1"/>
    <w:rsid w:val="00691C5D"/>
    <w:rsid w:val="00691D93"/>
    <w:rsid w:val="00691DED"/>
    <w:rsid w:val="00692055"/>
    <w:rsid w:val="006920FF"/>
    <w:rsid w:val="006922A8"/>
    <w:rsid w:val="0069275B"/>
    <w:rsid w:val="0069285C"/>
    <w:rsid w:val="0069285E"/>
    <w:rsid w:val="006928FA"/>
    <w:rsid w:val="00692980"/>
    <w:rsid w:val="006929CB"/>
    <w:rsid w:val="00692A3C"/>
    <w:rsid w:val="00692BEF"/>
    <w:rsid w:val="00692CB6"/>
    <w:rsid w:val="00692D8E"/>
    <w:rsid w:val="00692E4E"/>
    <w:rsid w:val="00692E51"/>
    <w:rsid w:val="00692EAF"/>
    <w:rsid w:val="00692EDB"/>
    <w:rsid w:val="00692F3A"/>
    <w:rsid w:val="0069308B"/>
    <w:rsid w:val="0069331B"/>
    <w:rsid w:val="00693437"/>
    <w:rsid w:val="006935A4"/>
    <w:rsid w:val="006936D5"/>
    <w:rsid w:val="006936EC"/>
    <w:rsid w:val="006937E9"/>
    <w:rsid w:val="00693BE0"/>
    <w:rsid w:val="00693DEE"/>
    <w:rsid w:val="00693E4C"/>
    <w:rsid w:val="00693F8B"/>
    <w:rsid w:val="00694037"/>
    <w:rsid w:val="00694041"/>
    <w:rsid w:val="006941F0"/>
    <w:rsid w:val="00694291"/>
    <w:rsid w:val="00694393"/>
    <w:rsid w:val="006943B3"/>
    <w:rsid w:val="006943CF"/>
    <w:rsid w:val="006943D4"/>
    <w:rsid w:val="006944D7"/>
    <w:rsid w:val="00694550"/>
    <w:rsid w:val="00694655"/>
    <w:rsid w:val="006948DF"/>
    <w:rsid w:val="00694903"/>
    <w:rsid w:val="006949A1"/>
    <w:rsid w:val="00694B01"/>
    <w:rsid w:val="00694CBD"/>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AE6"/>
    <w:rsid w:val="00695B96"/>
    <w:rsid w:val="00695F11"/>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1CC"/>
    <w:rsid w:val="006A127C"/>
    <w:rsid w:val="006A1295"/>
    <w:rsid w:val="006A1501"/>
    <w:rsid w:val="006A15AB"/>
    <w:rsid w:val="006A1630"/>
    <w:rsid w:val="006A172A"/>
    <w:rsid w:val="006A172C"/>
    <w:rsid w:val="006A173D"/>
    <w:rsid w:val="006A184B"/>
    <w:rsid w:val="006A1970"/>
    <w:rsid w:val="006A1B04"/>
    <w:rsid w:val="006A1B9A"/>
    <w:rsid w:val="006A1BAC"/>
    <w:rsid w:val="006A1CB7"/>
    <w:rsid w:val="006A1CBD"/>
    <w:rsid w:val="006A1E1C"/>
    <w:rsid w:val="006A1EF2"/>
    <w:rsid w:val="006A2133"/>
    <w:rsid w:val="006A21AE"/>
    <w:rsid w:val="006A23FA"/>
    <w:rsid w:val="006A2653"/>
    <w:rsid w:val="006A295C"/>
    <w:rsid w:val="006A29CB"/>
    <w:rsid w:val="006A2BEE"/>
    <w:rsid w:val="006A2C8A"/>
    <w:rsid w:val="006A2D0B"/>
    <w:rsid w:val="006A2E00"/>
    <w:rsid w:val="006A2EC6"/>
    <w:rsid w:val="006A3019"/>
    <w:rsid w:val="006A3025"/>
    <w:rsid w:val="006A30CF"/>
    <w:rsid w:val="006A31B8"/>
    <w:rsid w:val="006A31D5"/>
    <w:rsid w:val="006A3479"/>
    <w:rsid w:val="006A34AD"/>
    <w:rsid w:val="006A3643"/>
    <w:rsid w:val="006A3669"/>
    <w:rsid w:val="006A368B"/>
    <w:rsid w:val="006A36C2"/>
    <w:rsid w:val="006A387E"/>
    <w:rsid w:val="006A3932"/>
    <w:rsid w:val="006A3A19"/>
    <w:rsid w:val="006A3A7D"/>
    <w:rsid w:val="006A3BB7"/>
    <w:rsid w:val="006A3D98"/>
    <w:rsid w:val="006A405A"/>
    <w:rsid w:val="006A4083"/>
    <w:rsid w:val="006A4117"/>
    <w:rsid w:val="006A414A"/>
    <w:rsid w:val="006A43E6"/>
    <w:rsid w:val="006A44C4"/>
    <w:rsid w:val="006A4887"/>
    <w:rsid w:val="006A4AF3"/>
    <w:rsid w:val="006A4B50"/>
    <w:rsid w:val="006A4C0A"/>
    <w:rsid w:val="006A4D9B"/>
    <w:rsid w:val="006A4EF3"/>
    <w:rsid w:val="006A4FF0"/>
    <w:rsid w:val="006A50E1"/>
    <w:rsid w:val="006A5123"/>
    <w:rsid w:val="006A51AF"/>
    <w:rsid w:val="006A52CB"/>
    <w:rsid w:val="006A52D9"/>
    <w:rsid w:val="006A530A"/>
    <w:rsid w:val="006A5447"/>
    <w:rsid w:val="006A5661"/>
    <w:rsid w:val="006A56CC"/>
    <w:rsid w:val="006A5707"/>
    <w:rsid w:val="006A595B"/>
    <w:rsid w:val="006A5998"/>
    <w:rsid w:val="006A5A46"/>
    <w:rsid w:val="006A5B9C"/>
    <w:rsid w:val="006A5BCF"/>
    <w:rsid w:val="006A5C80"/>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735"/>
    <w:rsid w:val="006B28B5"/>
    <w:rsid w:val="006B2996"/>
    <w:rsid w:val="006B29BA"/>
    <w:rsid w:val="006B2E71"/>
    <w:rsid w:val="006B2F2E"/>
    <w:rsid w:val="006B2FF7"/>
    <w:rsid w:val="006B3170"/>
    <w:rsid w:val="006B32FF"/>
    <w:rsid w:val="006B336D"/>
    <w:rsid w:val="006B353B"/>
    <w:rsid w:val="006B360A"/>
    <w:rsid w:val="006B3651"/>
    <w:rsid w:val="006B36BF"/>
    <w:rsid w:val="006B3865"/>
    <w:rsid w:val="006B38B1"/>
    <w:rsid w:val="006B3A9F"/>
    <w:rsid w:val="006B3B48"/>
    <w:rsid w:val="006B3B72"/>
    <w:rsid w:val="006B3DAA"/>
    <w:rsid w:val="006B3DDD"/>
    <w:rsid w:val="006B406D"/>
    <w:rsid w:val="006B4108"/>
    <w:rsid w:val="006B419B"/>
    <w:rsid w:val="006B431C"/>
    <w:rsid w:val="006B4577"/>
    <w:rsid w:val="006B461E"/>
    <w:rsid w:val="006B4655"/>
    <w:rsid w:val="006B4671"/>
    <w:rsid w:val="006B472E"/>
    <w:rsid w:val="006B475C"/>
    <w:rsid w:val="006B4C76"/>
    <w:rsid w:val="006B4E04"/>
    <w:rsid w:val="006B4EBD"/>
    <w:rsid w:val="006B4F07"/>
    <w:rsid w:val="006B508E"/>
    <w:rsid w:val="006B5263"/>
    <w:rsid w:val="006B527F"/>
    <w:rsid w:val="006B53D6"/>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42"/>
    <w:rsid w:val="006B6956"/>
    <w:rsid w:val="006B6A8F"/>
    <w:rsid w:val="006B6CA3"/>
    <w:rsid w:val="006B6DAB"/>
    <w:rsid w:val="006B6EC5"/>
    <w:rsid w:val="006B6FCF"/>
    <w:rsid w:val="006B71E3"/>
    <w:rsid w:val="006B72B5"/>
    <w:rsid w:val="006B739B"/>
    <w:rsid w:val="006B7408"/>
    <w:rsid w:val="006B74D2"/>
    <w:rsid w:val="006B7603"/>
    <w:rsid w:val="006B772A"/>
    <w:rsid w:val="006B7766"/>
    <w:rsid w:val="006B7800"/>
    <w:rsid w:val="006B7ACC"/>
    <w:rsid w:val="006B7CB3"/>
    <w:rsid w:val="006B7F28"/>
    <w:rsid w:val="006B7F91"/>
    <w:rsid w:val="006C0084"/>
    <w:rsid w:val="006C0394"/>
    <w:rsid w:val="006C039B"/>
    <w:rsid w:val="006C0850"/>
    <w:rsid w:val="006C097D"/>
    <w:rsid w:val="006C0A30"/>
    <w:rsid w:val="006C0A61"/>
    <w:rsid w:val="006C0BF7"/>
    <w:rsid w:val="006C0D58"/>
    <w:rsid w:val="006C0DBD"/>
    <w:rsid w:val="006C0FD1"/>
    <w:rsid w:val="006C0FF0"/>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DF"/>
    <w:rsid w:val="006C2BE0"/>
    <w:rsid w:val="006C2C07"/>
    <w:rsid w:val="006C2CE1"/>
    <w:rsid w:val="006C3003"/>
    <w:rsid w:val="006C32E8"/>
    <w:rsid w:val="006C3721"/>
    <w:rsid w:val="006C378F"/>
    <w:rsid w:val="006C3CEF"/>
    <w:rsid w:val="006C3D08"/>
    <w:rsid w:val="006C3EDB"/>
    <w:rsid w:val="006C3F13"/>
    <w:rsid w:val="006C4085"/>
    <w:rsid w:val="006C4179"/>
    <w:rsid w:val="006C4384"/>
    <w:rsid w:val="006C4434"/>
    <w:rsid w:val="006C4963"/>
    <w:rsid w:val="006C49B5"/>
    <w:rsid w:val="006C5053"/>
    <w:rsid w:val="006C5123"/>
    <w:rsid w:val="006C5212"/>
    <w:rsid w:val="006C52D1"/>
    <w:rsid w:val="006C551E"/>
    <w:rsid w:val="006C5615"/>
    <w:rsid w:val="006C5637"/>
    <w:rsid w:val="006C588C"/>
    <w:rsid w:val="006C5D08"/>
    <w:rsid w:val="006C5D0F"/>
    <w:rsid w:val="006C5E3C"/>
    <w:rsid w:val="006C5E73"/>
    <w:rsid w:val="006C60F2"/>
    <w:rsid w:val="006C6118"/>
    <w:rsid w:val="006C6386"/>
    <w:rsid w:val="006C65E6"/>
    <w:rsid w:val="006C6675"/>
    <w:rsid w:val="006C6720"/>
    <w:rsid w:val="006C68D2"/>
    <w:rsid w:val="006C6931"/>
    <w:rsid w:val="006C69AA"/>
    <w:rsid w:val="006C6AFC"/>
    <w:rsid w:val="006C6EE5"/>
    <w:rsid w:val="006C75BF"/>
    <w:rsid w:val="006C7717"/>
    <w:rsid w:val="006C773D"/>
    <w:rsid w:val="006C7788"/>
    <w:rsid w:val="006C7ACA"/>
    <w:rsid w:val="006C7ED6"/>
    <w:rsid w:val="006C7F09"/>
    <w:rsid w:val="006D02DC"/>
    <w:rsid w:val="006D0386"/>
    <w:rsid w:val="006D05AC"/>
    <w:rsid w:val="006D0603"/>
    <w:rsid w:val="006D062F"/>
    <w:rsid w:val="006D0972"/>
    <w:rsid w:val="006D0A8E"/>
    <w:rsid w:val="006D0A99"/>
    <w:rsid w:val="006D0AFA"/>
    <w:rsid w:val="006D0D2D"/>
    <w:rsid w:val="006D1118"/>
    <w:rsid w:val="006D1162"/>
    <w:rsid w:val="006D11C5"/>
    <w:rsid w:val="006D130D"/>
    <w:rsid w:val="006D15E6"/>
    <w:rsid w:val="006D15FC"/>
    <w:rsid w:val="006D1664"/>
    <w:rsid w:val="006D170C"/>
    <w:rsid w:val="006D178F"/>
    <w:rsid w:val="006D1830"/>
    <w:rsid w:val="006D1947"/>
    <w:rsid w:val="006D1C1D"/>
    <w:rsid w:val="006D1D31"/>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63"/>
    <w:rsid w:val="006D397B"/>
    <w:rsid w:val="006D3C68"/>
    <w:rsid w:val="006D3EB8"/>
    <w:rsid w:val="006D3EB9"/>
    <w:rsid w:val="006D3F3A"/>
    <w:rsid w:val="006D409C"/>
    <w:rsid w:val="006D423F"/>
    <w:rsid w:val="006D434C"/>
    <w:rsid w:val="006D444B"/>
    <w:rsid w:val="006D4496"/>
    <w:rsid w:val="006D45DD"/>
    <w:rsid w:val="006D4677"/>
    <w:rsid w:val="006D47BF"/>
    <w:rsid w:val="006D484D"/>
    <w:rsid w:val="006D48BE"/>
    <w:rsid w:val="006D4919"/>
    <w:rsid w:val="006D4A07"/>
    <w:rsid w:val="006D4A0F"/>
    <w:rsid w:val="006D4A94"/>
    <w:rsid w:val="006D4BBC"/>
    <w:rsid w:val="006D4C0B"/>
    <w:rsid w:val="006D4DF6"/>
    <w:rsid w:val="006D4EAB"/>
    <w:rsid w:val="006D4F6A"/>
    <w:rsid w:val="006D4F81"/>
    <w:rsid w:val="006D4FEA"/>
    <w:rsid w:val="006D5091"/>
    <w:rsid w:val="006D514E"/>
    <w:rsid w:val="006D51A6"/>
    <w:rsid w:val="006D5348"/>
    <w:rsid w:val="006D5741"/>
    <w:rsid w:val="006D578E"/>
    <w:rsid w:val="006D5814"/>
    <w:rsid w:val="006D5B51"/>
    <w:rsid w:val="006D6050"/>
    <w:rsid w:val="006D6495"/>
    <w:rsid w:val="006D65E8"/>
    <w:rsid w:val="006D67FB"/>
    <w:rsid w:val="006D6823"/>
    <w:rsid w:val="006D6923"/>
    <w:rsid w:val="006D69BA"/>
    <w:rsid w:val="006D6D16"/>
    <w:rsid w:val="006D6F84"/>
    <w:rsid w:val="006D7204"/>
    <w:rsid w:val="006D740F"/>
    <w:rsid w:val="006D7448"/>
    <w:rsid w:val="006D74AD"/>
    <w:rsid w:val="006D75D6"/>
    <w:rsid w:val="006D77D5"/>
    <w:rsid w:val="006D77ED"/>
    <w:rsid w:val="006D7A69"/>
    <w:rsid w:val="006D7BAB"/>
    <w:rsid w:val="006D7CB7"/>
    <w:rsid w:val="006D7E22"/>
    <w:rsid w:val="006E0058"/>
    <w:rsid w:val="006E0088"/>
    <w:rsid w:val="006E00F0"/>
    <w:rsid w:val="006E0223"/>
    <w:rsid w:val="006E0271"/>
    <w:rsid w:val="006E02A6"/>
    <w:rsid w:val="006E063E"/>
    <w:rsid w:val="006E0687"/>
    <w:rsid w:val="006E06BC"/>
    <w:rsid w:val="006E0717"/>
    <w:rsid w:val="006E077B"/>
    <w:rsid w:val="006E0D94"/>
    <w:rsid w:val="006E0F65"/>
    <w:rsid w:val="006E0F85"/>
    <w:rsid w:val="006E10BD"/>
    <w:rsid w:val="006E11A3"/>
    <w:rsid w:val="006E1206"/>
    <w:rsid w:val="006E1301"/>
    <w:rsid w:val="006E13D1"/>
    <w:rsid w:val="006E1455"/>
    <w:rsid w:val="006E1626"/>
    <w:rsid w:val="006E168D"/>
    <w:rsid w:val="006E1739"/>
    <w:rsid w:val="006E180E"/>
    <w:rsid w:val="006E185F"/>
    <w:rsid w:val="006E1BBB"/>
    <w:rsid w:val="006E1D39"/>
    <w:rsid w:val="006E2003"/>
    <w:rsid w:val="006E23DB"/>
    <w:rsid w:val="006E241B"/>
    <w:rsid w:val="006E24FE"/>
    <w:rsid w:val="006E260D"/>
    <w:rsid w:val="006E2639"/>
    <w:rsid w:val="006E2677"/>
    <w:rsid w:val="006E27EB"/>
    <w:rsid w:val="006E2865"/>
    <w:rsid w:val="006E2872"/>
    <w:rsid w:val="006E2890"/>
    <w:rsid w:val="006E2983"/>
    <w:rsid w:val="006E2B49"/>
    <w:rsid w:val="006E2C87"/>
    <w:rsid w:val="006E2CA2"/>
    <w:rsid w:val="006E2DF5"/>
    <w:rsid w:val="006E2EFD"/>
    <w:rsid w:val="006E2F22"/>
    <w:rsid w:val="006E31B6"/>
    <w:rsid w:val="006E3221"/>
    <w:rsid w:val="006E33FF"/>
    <w:rsid w:val="006E360C"/>
    <w:rsid w:val="006E3782"/>
    <w:rsid w:val="006E380E"/>
    <w:rsid w:val="006E3835"/>
    <w:rsid w:val="006E3879"/>
    <w:rsid w:val="006E39E7"/>
    <w:rsid w:val="006E3B64"/>
    <w:rsid w:val="006E3BFA"/>
    <w:rsid w:val="006E3DCC"/>
    <w:rsid w:val="006E3E9A"/>
    <w:rsid w:val="006E3F45"/>
    <w:rsid w:val="006E4398"/>
    <w:rsid w:val="006E4654"/>
    <w:rsid w:val="006E48B1"/>
    <w:rsid w:val="006E48E5"/>
    <w:rsid w:val="006E49D4"/>
    <w:rsid w:val="006E4A06"/>
    <w:rsid w:val="006E4E9F"/>
    <w:rsid w:val="006E5089"/>
    <w:rsid w:val="006E51F8"/>
    <w:rsid w:val="006E531A"/>
    <w:rsid w:val="006E5397"/>
    <w:rsid w:val="006E53EA"/>
    <w:rsid w:val="006E563A"/>
    <w:rsid w:val="006E5912"/>
    <w:rsid w:val="006E597B"/>
    <w:rsid w:val="006E59C8"/>
    <w:rsid w:val="006E59F5"/>
    <w:rsid w:val="006E5DBD"/>
    <w:rsid w:val="006E5FA4"/>
    <w:rsid w:val="006E6046"/>
    <w:rsid w:val="006E6539"/>
    <w:rsid w:val="006E654F"/>
    <w:rsid w:val="006E6867"/>
    <w:rsid w:val="006E695C"/>
    <w:rsid w:val="006E6A57"/>
    <w:rsid w:val="006E6A80"/>
    <w:rsid w:val="006E6D09"/>
    <w:rsid w:val="006E6D74"/>
    <w:rsid w:val="006E6D7F"/>
    <w:rsid w:val="006E6FE4"/>
    <w:rsid w:val="006E7243"/>
    <w:rsid w:val="006E728E"/>
    <w:rsid w:val="006E72DB"/>
    <w:rsid w:val="006E72E9"/>
    <w:rsid w:val="006E7326"/>
    <w:rsid w:val="006E7423"/>
    <w:rsid w:val="006E7437"/>
    <w:rsid w:val="006E76B3"/>
    <w:rsid w:val="006E772B"/>
    <w:rsid w:val="006E7765"/>
    <w:rsid w:val="006E78E0"/>
    <w:rsid w:val="006E7C08"/>
    <w:rsid w:val="006E7CE6"/>
    <w:rsid w:val="006E7EF1"/>
    <w:rsid w:val="006E7F4D"/>
    <w:rsid w:val="006F026D"/>
    <w:rsid w:val="006F0312"/>
    <w:rsid w:val="006F0415"/>
    <w:rsid w:val="006F063D"/>
    <w:rsid w:val="006F097B"/>
    <w:rsid w:val="006F09F9"/>
    <w:rsid w:val="006F0A51"/>
    <w:rsid w:val="006F0BE4"/>
    <w:rsid w:val="006F0DD9"/>
    <w:rsid w:val="006F0F99"/>
    <w:rsid w:val="006F10B5"/>
    <w:rsid w:val="006F1169"/>
    <w:rsid w:val="006F1221"/>
    <w:rsid w:val="006F143E"/>
    <w:rsid w:val="006F14FE"/>
    <w:rsid w:val="006F165C"/>
    <w:rsid w:val="006F174D"/>
    <w:rsid w:val="006F1829"/>
    <w:rsid w:val="006F1ACB"/>
    <w:rsid w:val="006F1BC3"/>
    <w:rsid w:val="006F1D14"/>
    <w:rsid w:val="006F1D9D"/>
    <w:rsid w:val="006F1F42"/>
    <w:rsid w:val="006F2068"/>
    <w:rsid w:val="006F21B0"/>
    <w:rsid w:val="006F2288"/>
    <w:rsid w:val="006F22DD"/>
    <w:rsid w:val="006F245B"/>
    <w:rsid w:val="006F247E"/>
    <w:rsid w:val="006F25D1"/>
    <w:rsid w:val="006F26B2"/>
    <w:rsid w:val="006F299F"/>
    <w:rsid w:val="006F2A00"/>
    <w:rsid w:val="006F2BCE"/>
    <w:rsid w:val="006F2CC7"/>
    <w:rsid w:val="006F2FBE"/>
    <w:rsid w:val="006F31C4"/>
    <w:rsid w:val="006F320F"/>
    <w:rsid w:val="006F32ED"/>
    <w:rsid w:val="006F3332"/>
    <w:rsid w:val="006F33B1"/>
    <w:rsid w:val="006F34BF"/>
    <w:rsid w:val="006F34C4"/>
    <w:rsid w:val="006F3648"/>
    <w:rsid w:val="006F3962"/>
    <w:rsid w:val="006F39D1"/>
    <w:rsid w:val="006F3ABC"/>
    <w:rsid w:val="006F3BF8"/>
    <w:rsid w:val="006F3C27"/>
    <w:rsid w:val="006F3DA9"/>
    <w:rsid w:val="006F3ECB"/>
    <w:rsid w:val="006F4041"/>
    <w:rsid w:val="006F406C"/>
    <w:rsid w:val="006F4249"/>
    <w:rsid w:val="006F44C8"/>
    <w:rsid w:val="006F452C"/>
    <w:rsid w:val="006F49CB"/>
    <w:rsid w:val="006F4A7F"/>
    <w:rsid w:val="006F4B7F"/>
    <w:rsid w:val="006F4BA9"/>
    <w:rsid w:val="006F4D57"/>
    <w:rsid w:val="006F4DA2"/>
    <w:rsid w:val="006F4F4A"/>
    <w:rsid w:val="006F4F8E"/>
    <w:rsid w:val="006F4FA3"/>
    <w:rsid w:val="006F4FE4"/>
    <w:rsid w:val="006F5024"/>
    <w:rsid w:val="006F514C"/>
    <w:rsid w:val="006F5171"/>
    <w:rsid w:val="006F521A"/>
    <w:rsid w:val="006F5235"/>
    <w:rsid w:val="006F526E"/>
    <w:rsid w:val="006F535F"/>
    <w:rsid w:val="006F53B6"/>
    <w:rsid w:val="006F556E"/>
    <w:rsid w:val="006F556F"/>
    <w:rsid w:val="006F5665"/>
    <w:rsid w:val="006F56EE"/>
    <w:rsid w:val="006F57AB"/>
    <w:rsid w:val="006F59A5"/>
    <w:rsid w:val="006F5A5C"/>
    <w:rsid w:val="006F5B28"/>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D63"/>
    <w:rsid w:val="006F7FCF"/>
    <w:rsid w:val="0070000F"/>
    <w:rsid w:val="00700123"/>
    <w:rsid w:val="007004F7"/>
    <w:rsid w:val="00700646"/>
    <w:rsid w:val="0070077A"/>
    <w:rsid w:val="00700904"/>
    <w:rsid w:val="00700B75"/>
    <w:rsid w:val="00700DD0"/>
    <w:rsid w:val="007013FF"/>
    <w:rsid w:val="0070149D"/>
    <w:rsid w:val="00701655"/>
    <w:rsid w:val="007016B4"/>
    <w:rsid w:val="0070170E"/>
    <w:rsid w:val="00701824"/>
    <w:rsid w:val="00701906"/>
    <w:rsid w:val="00701DE4"/>
    <w:rsid w:val="00701E48"/>
    <w:rsid w:val="00701FC1"/>
    <w:rsid w:val="00701FD9"/>
    <w:rsid w:val="00702129"/>
    <w:rsid w:val="007022A7"/>
    <w:rsid w:val="007022CA"/>
    <w:rsid w:val="0070238A"/>
    <w:rsid w:val="007023E6"/>
    <w:rsid w:val="0070253B"/>
    <w:rsid w:val="00702601"/>
    <w:rsid w:val="00702669"/>
    <w:rsid w:val="0070285A"/>
    <w:rsid w:val="00702878"/>
    <w:rsid w:val="00702900"/>
    <w:rsid w:val="00702ADC"/>
    <w:rsid w:val="00702B46"/>
    <w:rsid w:val="00702C31"/>
    <w:rsid w:val="00702C83"/>
    <w:rsid w:val="00702E0F"/>
    <w:rsid w:val="00702E14"/>
    <w:rsid w:val="00702E3F"/>
    <w:rsid w:val="00702F7F"/>
    <w:rsid w:val="0070321A"/>
    <w:rsid w:val="007032F1"/>
    <w:rsid w:val="00703307"/>
    <w:rsid w:val="00703502"/>
    <w:rsid w:val="007035BD"/>
    <w:rsid w:val="00703603"/>
    <w:rsid w:val="0070364B"/>
    <w:rsid w:val="007038D0"/>
    <w:rsid w:val="00703958"/>
    <w:rsid w:val="00703C96"/>
    <w:rsid w:val="00703F38"/>
    <w:rsid w:val="0070414F"/>
    <w:rsid w:val="0070444B"/>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37E"/>
    <w:rsid w:val="007075F6"/>
    <w:rsid w:val="00707667"/>
    <w:rsid w:val="00707885"/>
    <w:rsid w:val="0070788C"/>
    <w:rsid w:val="007078F5"/>
    <w:rsid w:val="0070797D"/>
    <w:rsid w:val="007079D9"/>
    <w:rsid w:val="00707BA5"/>
    <w:rsid w:val="00707F60"/>
    <w:rsid w:val="00710007"/>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1E60"/>
    <w:rsid w:val="00712041"/>
    <w:rsid w:val="00712058"/>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3FD5"/>
    <w:rsid w:val="0071416A"/>
    <w:rsid w:val="007143AE"/>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9CF"/>
    <w:rsid w:val="00715A47"/>
    <w:rsid w:val="00715C3E"/>
    <w:rsid w:val="00715CD9"/>
    <w:rsid w:val="00716221"/>
    <w:rsid w:val="00716452"/>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A3D"/>
    <w:rsid w:val="00717D18"/>
    <w:rsid w:val="00717DC4"/>
    <w:rsid w:val="00717E8B"/>
    <w:rsid w:val="00717EB5"/>
    <w:rsid w:val="00717EB6"/>
    <w:rsid w:val="00717EF0"/>
    <w:rsid w:val="00720147"/>
    <w:rsid w:val="00720749"/>
    <w:rsid w:val="007207DB"/>
    <w:rsid w:val="0072088E"/>
    <w:rsid w:val="00720AEA"/>
    <w:rsid w:val="00720C8F"/>
    <w:rsid w:val="00720C97"/>
    <w:rsid w:val="00720CB5"/>
    <w:rsid w:val="007210EF"/>
    <w:rsid w:val="007211AD"/>
    <w:rsid w:val="007211C2"/>
    <w:rsid w:val="007211CB"/>
    <w:rsid w:val="007211F9"/>
    <w:rsid w:val="0072140E"/>
    <w:rsid w:val="007214B2"/>
    <w:rsid w:val="007214F5"/>
    <w:rsid w:val="00721669"/>
    <w:rsid w:val="0072182A"/>
    <w:rsid w:val="0072187A"/>
    <w:rsid w:val="007219DA"/>
    <w:rsid w:val="00721A16"/>
    <w:rsid w:val="00721E57"/>
    <w:rsid w:val="007220C7"/>
    <w:rsid w:val="007220DE"/>
    <w:rsid w:val="00722164"/>
    <w:rsid w:val="007222DF"/>
    <w:rsid w:val="007223D2"/>
    <w:rsid w:val="00722604"/>
    <w:rsid w:val="00722A23"/>
    <w:rsid w:val="00722A3B"/>
    <w:rsid w:val="00722D5A"/>
    <w:rsid w:val="00722E1B"/>
    <w:rsid w:val="0072312D"/>
    <w:rsid w:val="007231F7"/>
    <w:rsid w:val="007232C8"/>
    <w:rsid w:val="007233D5"/>
    <w:rsid w:val="00723546"/>
    <w:rsid w:val="00723617"/>
    <w:rsid w:val="007236CE"/>
    <w:rsid w:val="0072379F"/>
    <w:rsid w:val="00723C0B"/>
    <w:rsid w:val="00723E2E"/>
    <w:rsid w:val="00723FCC"/>
    <w:rsid w:val="0072415F"/>
    <w:rsid w:val="007242E5"/>
    <w:rsid w:val="00724398"/>
    <w:rsid w:val="0072439D"/>
    <w:rsid w:val="00724573"/>
    <w:rsid w:val="007246F2"/>
    <w:rsid w:val="00724827"/>
    <w:rsid w:val="007248D3"/>
    <w:rsid w:val="00724B4D"/>
    <w:rsid w:val="00724FBA"/>
    <w:rsid w:val="00725013"/>
    <w:rsid w:val="00725680"/>
    <w:rsid w:val="007256D2"/>
    <w:rsid w:val="00725704"/>
    <w:rsid w:val="007257DE"/>
    <w:rsid w:val="00725889"/>
    <w:rsid w:val="0072595E"/>
    <w:rsid w:val="007259E8"/>
    <w:rsid w:val="00725D5B"/>
    <w:rsid w:val="00725DB8"/>
    <w:rsid w:val="00725FD9"/>
    <w:rsid w:val="00726137"/>
    <w:rsid w:val="00726156"/>
    <w:rsid w:val="00726172"/>
    <w:rsid w:val="007261F9"/>
    <w:rsid w:val="007262F7"/>
    <w:rsid w:val="007263C0"/>
    <w:rsid w:val="00726440"/>
    <w:rsid w:val="007265D8"/>
    <w:rsid w:val="00726A1C"/>
    <w:rsid w:val="00726A3F"/>
    <w:rsid w:val="00726E04"/>
    <w:rsid w:val="00726E0E"/>
    <w:rsid w:val="00726EE0"/>
    <w:rsid w:val="00726EE7"/>
    <w:rsid w:val="00726FD0"/>
    <w:rsid w:val="00727230"/>
    <w:rsid w:val="007272FC"/>
    <w:rsid w:val="00727467"/>
    <w:rsid w:val="00727623"/>
    <w:rsid w:val="007277EF"/>
    <w:rsid w:val="00727950"/>
    <w:rsid w:val="00727BCC"/>
    <w:rsid w:val="00727BFD"/>
    <w:rsid w:val="00727DD7"/>
    <w:rsid w:val="0073002E"/>
    <w:rsid w:val="00730059"/>
    <w:rsid w:val="007303CE"/>
    <w:rsid w:val="007305AA"/>
    <w:rsid w:val="0073067C"/>
    <w:rsid w:val="00730758"/>
    <w:rsid w:val="0073087A"/>
    <w:rsid w:val="007309F4"/>
    <w:rsid w:val="00730B47"/>
    <w:rsid w:val="00730E3D"/>
    <w:rsid w:val="007311A6"/>
    <w:rsid w:val="00731416"/>
    <w:rsid w:val="00731539"/>
    <w:rsid w:val="00731608"/>
    <w:rsid w:val="007317B5"/>
    <w:rsid w:val="0073187C"/>
    <w:rsid w:val="00731C1C"/>
    <w:rsid w:val="00731F67"/>
    <w:rsid w:val="00731F91"/>
    <w:rsid w:val="0073205B"/>
    <w:rsid w:val="007321F9"/>
    <w:rsid w:val="007322AE"/>
    <w:rsid w:val="00732351"/>
    <w:rsid w:val="007324B3"/>
    <w:rsid w:val="0073254C"/>
    <w:rsid w:val="007326B3"/>
    <w:rsid w:val="007328F1"/>
    <w:rsid w:val="00732919"/>
    <w:rsid w:val="00732986"/>
    <w:rsid w:val="00732A18"/>
    <w:rsid w:val="00732C70"/>
    <w:rsid w:val="00733179"/>
    <w:rsid w:val="007332CD"/>
    <w:rsid w:val="007336A1"/>
    <w:rsid w:val="007336B9"/>
    <w:rsid w:val="007339C7"/>
    <w:rsid w:val="007339EA"/>
    <w:rsid w:val="00733F14"/>
    <w:rsid w:val="00733F81"/>
    <w:rsid w:val="007341D4"/>
    <w:rsid w:val="007346F6"/>
    <w:rsid w:val="007348FD"/>
    <w:rsid w:val="00734917"/>
    <w:rsid w:val="00734AB0"/>
    <w:rsid w:val="00734B3F"/>
    <w:rsid w:val="00734C33"/>
    <w:rsid w:val="00734CF6"/>
    <w:rsid w:val="00734E8B"/>
    <w:rsid w:val="00734EDD"/>
    <w:rsid w:val="00734F74"/>
    <w:rsid w:val="00734FEC"/>
    <w:rsid w:val="007351E6"/>
    <w:rsid w:val="0073531D"/>
    <w:rsid w:val="00735530"/>
    <w:rsid w:val="007356B7"/>
    <w:rsid w:val="007357AF"/>
    <w:rsid w:val="007357FA"/>
    <w:rsid w:val="0073583B"/>
    <w:rsid w:val="007358E7"/>
    <w:rsid w:val="0073590F"/>
    <w:rsid w:val="007359C9"/>
    <w:rsid w:val="00735A73"/>
    <w:rsid w:val="00735B2B"/>
    <w:rsid w:val="00735B46"/>
    <w:rsid w:val="00735B80"/>
    <w:rsid w:val="00735C62"/>
    <w:rsid w:val="00735D55"/>
    <w:rsid w:val="00736155"/>
    <w:rsid w:val="007361CA"/>
    <w:rsid w:val="00736211"/>
    <w:rsid w:val="007364BC"/>
    <w:rsid w:val="00736586"/>
    <w:rsid w:val="007367C1"/>
    <w:rsid w:val="007367F1"/>
    <w:rsid w:val="00736937"/>
    <w:rsid w:val="00736A30"/>
    <w:rsid w:val="00736A46"/>
    <w:rsid w:val="00736AC4"/>
    <w:rsid w:val="00736BF8"/>
    <w:rsid w:val="00736C09"/>
    <w:rsid w:val="00736E0B"/>
    <w:rsid w:val="00737047"/>
    <w:rsid w:val="007370B2"/>
    <w:rsid w:val="00737596"/>
    <w:rsid w:val="007377BA"/>
    <w:rsid w:val="007379A9"/>
    <w:rsid w:val="00737A38"/>
    <w:rsid w:val="00737AD9"/>
    <w:rsid w:val="00737DDF"/>
    <w:rsid w:val="00740140"/>
    <w:rsid w:val="00740237"/>
    <w:rsid w:val="007402D7"/>
    <w:rsid w:val="007404A1"/>
    <w:rsid w:val="00740545"/>
    <w:rsid w:val="007405AE"/>
    <w:rsid w:val="00740602"/>
    <w:rsid w:val="0074063C"/>
    <w:rsid w:val="0074065C"/>
    <w:rsid w:val="0074075E"/>
    <w:rsid w:val="00740768"/>
    <w:rsid w:val="007407D9"/>
    <w:rsid w:val="00740AF0"/>
    <w:rsid w:val="00740D26"/>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9E4"/>
    <w:rsid w:val="00742B0C"/>
    <w:rsid w:val="00742B5C"/>
    <w:rsid w:val="00742BB7"/>
    <w:rsid w:val="00742D03"/>
    <w:rsid w:val="00742E76"/>
    <w:rsid w:val="00742F55"/>
    <w:rsid w:val="007430D1"/>
    <w:rsid w:val="0074324A"/>
    <w:rsid w:val="007436DB"/>
    <w:rsid w:val="00743749"/>
    <w:rsid w:val="0074391C"/>
    <w:rsid w:val="00743AFA"/>
    <w:rsid w:val="00743BA8"/>
    <w:rsid w:val="00743BCB"/>
    <w:rsid w:val="00743E70"/>
    <w:rsid w:val="007440DB"/>
    <w:rsid w:val="007444B6"/>
    <w:rsid w:val="00744738"/>
    <w:rsid w:val="00744D1A"/>
    <w:rsid w:val="00744E39"/>
    <w:rsid w:val="00745094"/>
    <w:rsid w:val="00745246"/>
    <w:rsid w:val="0074542B"/>
    <w:rsid w:val="00745461"/>
    <w:rsid w:val="007454F6"/>
    <w:rsid w:val="007454FB"/>
    <w:rsid w:val="007457EC"/>
    <w:rsid w:val="00745BCC"/>
    <w:rsid w:val="00745C75"/>
    <w:rsid w:val="00745CD0"/>
    <w:rsid w:val="00745D05"/>
    <w:rsid w:val="00745D8F"/>
    <w:rsid w:val="00745F95"/>
    <w:rsid w:val="007462A8"/>
    <w:rsid w:val="007465A9"/>
    <w:rsid w:val="00746B83"/>
    <w:rsid w:val="00746C78"/>
    <w:rsid w:val="00746D31"/>
    <w:rsid w:val="00746D54"/>
    <w:rsid w:val="00746F5A"/>
    <w:rsid w:val="00746FF9"/>
    <w:rsid w:val="00747307"/>
    <w:rsid w:val="00747466"/>
    <w:rsid w:val="007479CE"/>
    <w:rsid w:val="00747AAA"/>
    <w:rsid w:val="00747AC7"/>
    <w:rsid w:val="00747AF6"/>
    <w:rsid w:val="00747BB5"/>
    <w:rsid w:val="00747D8C"/>
    <w:rsid w:val="00750452"/>
    <w:rsid w:val="0075053F"/>
    <w:rsid w:val="00750632"/>
    <w:rsid w:val="007507A0"/>
    <w:rsid w:val="007507D0"/>
    <w:rsid w:val="00750828"/>
    <w:rsid w:val="007508B2"/>
    <w:rsid w:val="00750B7E"/>
    <w:rsid w:val="00750C97"/>
    <w:rsid w:val="00750CC2"/>
    <w:rsid w:val="00750E10"/>
    <w:rsid w:val="00750E4F"/>
    <w:rsid w:val="00750F1C"/>
    <w:rsid w:val="00750F80"/>
    <w:rsid w:val="0075103A"/>
    <w:rsid w:val="00751296"/>
    <w:rsid w:val="0075130D"/>
    <w:rsid w:val="00751328"/>
    <w:rsid w:val="00751436"/>
    <w:rsid w:val="0075157E"/>
    <w:rsid w:val="007515F0"/>
    <w:rsid w:val="0075166B"/>
    <w:rsid w:val="0075188E"/>
    <w:rsid w:val="00751979"/>
    <w:rsid w:val="00751B8D"/>
    <w:rsid w:val="00751C0A"/>
    <w:rsid w:val="00751C23"/>
    <w:rsid w:val="00752254"/>
    <w:rsid w:val="0075229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2"/>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71"/>
    <w:rsid w:val="0075579F"/>
    <w:rsid w:val="00755851"/>
    <w:rsid w:val="007559B4"/>
    <w:rsid w:val="00755CC5"/>
    <w:rsid w:val="00755D97"/>
    <w:rsid w:val="00755E02"/>
    <w:rsid w:val="00755ECF"/>
    <w:rsid w:val="00755FC5"/>
    <w:rsid w:val="007560B1"/>
    <w:rsid w:val="0075619A"/>
    <w:rsid w:val="00756326"/>
    <w:rsid w:val="00756733"/>
    <w:rsid w:val="007567A7"/>
    <w:rsid w:val="0075686A"/>
    <w:rsid w:val="00756C4D"/>
    <w:rsid w:val="007570C9"/>
    <w:rsid w:val="00757176"/>
    <w:rsid w:val="007573ED"/>
    <w:rsid w:val="0075740A"/>
    <w:rsid w:val="00757532"/>
    <w:rsid w:val="007575B5"/>
    <w:rsid w:val="007579EC"/>
    <w:rsid w:val="00757A93"/>
    <w:rsid w:val="00757B58"/>
    <w:rsid w:val="00757BD2"/>
    <w:rsid w:val="00757BF6"/>
    <w:rsid w:val="00757DCC"/>
    <w:rsid w:val="00757F34"/>
    <w:rsid w:val="00760377"/>
    <w:rsid w:val="007603E5"/>
    <w:rsid w:val="007604F0"/>
    <w:rsid w:val="00760701"/>
    <w:rsid w:val="00760861"/>
    <w:rsid w:val="007608C5"/>
    <w:rsid w:val="007608CF"/>
    <w:rsid w:val="00760C5B"/>
    <w:rsid w:val="00760E96"/>
    <w:rsid w:val="00760EB3"/>
    <w:rsid w:val="00760F26"/>
    <w:rsid w:val="007610E0"/>
    <w:rsid w:val="00761584"/>
    <w:rsid w:val="00761C2B"/>
    <w:rsid w:val="00761C9B"/>
    <w:rsid w:val="00761E0B"/>
    <w:rsid w:val="0076205F"/>
    <w:rsid w:val="00762061"/>
    <w:rsid w:val="007620EE"/>
    <w:rsid w:val="007621B6"/>
    <w:rsid w:val="007622EA"/>
    <w:rsid w:val="00762413"/>
    <w:rsid w:val="007624EA"/>
    <w:rsid w:val="00762937"/>
    <w:rsid w:val="00762D24"/>
    <w:rsid w:val="00762DB0"/>
    <w:rsid w:val="00762EC1"/>
    <w:rsid w:val="00762FE0"/>
    <w:rsid w:val="00763057"/>
    <w:rsid w:val="0076315F"/>
    <w:rsid w:val="00763386"/>
    <w:rsid w:val="0076340A"/>
    <w:rsid w:val="00763415"/>
    <w:rsid w:val="00763520"/>
    <w:rsid w:val="007636C1"/>
    <w:rsid w:val="007637D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D5D"/>
    <w:rsid w:val="00764FCA"/>
    <w:rsid w:val="00765143"/>
    <w:rsid w:val="0076530B"/>
    <w:rsid w:val="00765374"/>
    <w:rsid w:val="00765384"/>
    <w:rsid w:val="00765415"/>
    <w:rsid w:val="007655A2"/>
    <w:rsid w:val="00765692"/>
    <w:rsid w:val="007659B4"/>
    <w:rsid w:val="00765B63"/>
    <w:rsid w:val="00765CD6"/>
    <w:rsid w:val="00765E1C"/>
    <w:rsid w:val="00765EBC"/>
    <w:rsid w:val="00766302"/>
    <w:rsid w:val="00766401"/>
    <w:rsid w:val="00766801"/>
    <w:rsid w:val="00766806"/>
    <w:rsid w:val="007668A0"/>
    <w:rsid w:val="00766976"/>
    <w:rsid w:val="007669FF"/>
    <w:rsid w:val="00766CA3"/>
    <w:rsid w:val="00766D0D"/>
    <w:rsid w:val="00766D77"/>
    <w:rsid w:val="00766EB0"/>
    <w:rsid w:val="00766F4A"/>
    <w:rsid w:val="00766F97"/>
    <w:rsid w:val="00767050"/>
    <w:rsid w:val="00767229"/>
    <w:rsid w:val="00767472"/>
    <w:rsid w:val="00767659"/>
    <w:rsid w:val="0076788F"/>
    <w:rsid w:val="007678B2"/>
    <w:rsid w:val="0076793C"/>
    <w:rsid w:val="00767987"/>
    <w:rsid w:val="00767A44"/>
    <w:rsid w:val="00767AE6"/>
    <w:rsid w:val="00770063"/>
    <w:rsid w:val="007706FE"/>
    <w:rsid w:val="00770831"/>
    <w:rsid w:val="00770A12"/>
    <w:rsid w:val="00770B4E"/>
    <w:rsid w:val="00770C7A"/>
    <w:rsid w:val="00770CE1"/>
    <w:rsid w:val="00770F50"/>
    <w:rsid w:val="00771074"/>
    <w:rsid w:val="0077123B"/>
    <w:rsid w:val="00771252"/>
    <w:rsid w:val="00771423"/>
    <w:rsid w:val="00771530"/>
    <w:rsid w:val="007715BD"/>
    <w:rsid w:val="0077160E"/>
    <w:rsid w:val="0077181D"/>
    <w:rsid w:val="00771918"/>
    <w:rsid w:val="00771CAC"/>
    <w:rsid w:val="00771D91"/>
    <w:rsid w:val="00771FB0"/>
    <w:rsid w:val="007720C6"/>
    <w:rsid w:val="00772165"/>
    <w:rsid w:val="00772167"/>
    <w:rsid w:val="007722E3"/>
    <w:rsid w:val="007724B5"/>
    <w:rsid w:val="00772840"/>
    <w:rsid w:val="00772A86"/>
    <w:rsid w:val="00772F8B"/>
    <w:rsid w:val="00773093"/>
    <w:rsid w:val="00773124"/>
    <w:rsid w:val="00773169"/>
    <w:rsid w:val="007731A9"/>
    <w:rsid w:val="0077325F"/>
    <w:rsid w:val="007733BD"/>
    <w:rsid w:val="007733C4"/>
    <w:rsid w:val="007735C7"/>
    <w:rsid w:val="0077380F"/>
    <w:rsid w:val="007739CB"/>
    <w:rsid w:val="00773A2A"/>
    <w:rsid w:val="00773A91"/>
    <w:rsid w:val="00773B57"/>
    <w:rsid w:val="00773BF5"/>
    <w:rsid w:val="00773CD9"/>
    <w:rsid w:val="00773D44"/>
    <w:rsid w:val="00773F25"/>
    <w:rsid w:val="00774057"/>
    <w:rsid w:val="007740B2"/>
    <w:rsid w:val="0077415F"/>
    <w:rsid w:val="0077423C"/>
    <w:rsid w:val="0077447F"/>
    <w:rsid w:val="0077455B"/>
    <w:rsid w:val="00774661"/>
    <w:rsid w:val="00774687"/>
    <w:rsid w:val="0077475D"/>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2AC"/>
    <w:rsid w:val="007752DC"/>
    <w:rsid w:val="0077531C"/>
    <w:rsid w:val="00775389"/>
    <w:rsid w:val="007754CA"/>
    <w:rsid w:val="007755C1"/>
    <w:rsid w:val="007755DD"/>
    <w:rsid w:val="007758CE"/>
    <w:rsid w:val="00775B18"/>
    <w:rsid w:val="00776292"/>
    <w:rsid w:val="0077645D"/>
    <w:rsid w:val="00776687"/>
    <w:rsid w:val="00776775"/>
    <w:rsid w:val="007767D5"/>
    <w:rsid w:val="00776A09"/>
    <w:rsid w:val="00776B77"/>
    <w:rsid w:val="00776BFD"/>
    <w:rsid w:val="00777183"/>
    <w:rsid w:val="00777279"/>
    <w:rsid w:val="00777282"/>
    <w:rsid w:val="007773EE"/>
    <w:rsid w:val="00777703"/>
    <w:rsid w:val="007777F6"/>
    <w:rsid w:val="00777835"/>
    <w:rsid w:val="0077785F"/>
    <w:rsid w:val="007779B7"/>
    <w:rsid w:val="007779D7"/>
    <w:rsid w:val="00777BFC"/>
    <w:rsid w:val="00777ECE"/>
    <w:rsid w:val="00777F3C"/>
    <w:rsid w:val="00780272"/>
    <w:rsid w:val="00780391"/>
    <w:rsid w:val="007804F2"/>
    <w:rsid w:val="007805D1"/>
    <w:rsid w:val="00780759"/>
    <w:rsid w:val="0078076A"/>
    <w:rsid w:val="0078091A"/>
    <w:rsid w:val="00780925"/>
    <w:rsid w:val="00780A78"/>
    <w:rsid w:val="00780CAE"/>
    <w:rsid w:val="00780CD0"/>
    <w:rsid w:val="00780F49"/>
    <w:rsid w:val="00781136"/>
    <w:rsid w:val="0078113B"/>
    <w:rsid w:val="00781527"/>
    <w:rsid w:val="00781540"/>
    <w:rsid w:val="0078159A"/>
    <w:rsid w:val="007815C4"/>
    <w:rsid w:val="00781658"/>
    <w:rsid w:val="007816D2"/>
    <w:rsid w:val="00781700"/>
    <w:rsid w:val="0078172E"/>
    <w:rsid w:val="00781796"/>
    <w:rsid w:val="007818CE"/>
    <w:rsid w:val="00781C85"/>
    <w:rsid w:val="00781F44"/>
    <w:rsid w:val="00782153"/>
    <w:rsid w:val="007821EB"/>
    <w:rsid w:val="0078262D"/>
    <w:rsid w:val="00782646"/>
    <w:rsid w:val="007827DF"/>
    <w:rsid w:val="00782851"/>
    <w:rsid w:val="0078286F"/>
    <w:rsid w:val="0078288B"/>
    <w:rsid w:val="007828A8"/>
    <w:rsid w:val="00782967"/>
    <w:rsid w:val="00782B2E"/>
    <w:rsid w:val="00782D70"/>
    <w:rsid w:val="00782DAB"/>
    <w:rsid w:val="00782DC0"/>
    <w:rsid w:val="00782EA7"/>
    <w:rsid w:val="0078309D"/>
    <w:rsid w:val="00783132"/>
    <w:rsid w:val="0078331C"/>
    <w:rsid w:val="007833AC"/>
    <w:rsid w:val="007833C7"/>
    <w:rsid w:val="007833DA"/>
    <w:rsid w:val="00783403"/>
    <w:rsid w:val="00783444"/>
    <w:rsid w:val="0078353C"/>
    <w:rsid w:val="007836EC"/>
    <w:rsid w:val="007839E6"/>
    <w:rsid w:val="00783D43"/>
    <w:rsid w:val="00783F26"/>
    <w:rsid w:val="00784167"/>
    <w:rsid w:val="007841C8"/>
    <w:rsid w:val="0078465A"/>
    <w:rsid w:val="00784723"/>
    <w:rsid w:val="0078487A"/>
    <w:rsid w:val="0078490D"/>
    <w:rsid w:val="00784B21"/>
    <w:rsid w:val="00784C14"/>
    <w:rsid w:val="007850E2"/>
    <w:rsid w:val="00785298"/>
    <w:rsid w:val="00785543"/>
    <w:rsid w:val="007856BD"/>
    <w:rsid w:val="00785829"/>
    <w:rsid w:val="007858D8"/>
    <w:rsid w:val="007859BA"/>
    <w:rsid w:val="00785A66"/>
    <w:rsid w:val="00785B45"/>
    <w:rsid w:val="00785B9E"/>
    <w:rsid w:val="00785BB0"/>
    <w:rsid w:val="00785EB6"/>
    <w:rsid w:val="00785F26"/>
    <w:rsid w:val="0078609E"/>
    <w:rsid w:val="00786353"/>
    <w:rsid w:val="0078637F"/>
    <w:rsid w:val="007865C1"/>
    <w:rsid w:val="007867F2"/>
    <w:rsid w:val="007867FC"/>
    <w:rsid w:val="00786803"/>
    <w:rsid w:val="00786924"/>
    <w:rsid w:val="00786AAE"/>
    <w:rsid w:val="00786BC1"/>
    <w:rsid w:val="00786DCF"/>
    <w:rsid w:val="00786E39"/>
    <w:rsid w:val="0078721B"/>
    <w:rsid w:val="007872C4"/>
    <w:rsid w:val="007872F4"/>
    <w:rsid w:val="00787550"/>
    <w:rsid w:val="0078757B"/>
    <w:rsid w:val="007875F2"/>
    <w:rsid w:val="00787621"/>
    <w:rsid w:val="00787817"/>
    <w:rsid w:val="0078790E"/>
    <w:rsid w:val="00787B06"/>
    <w:rsid w:val="00787B9B"/>
    <w:rsid w:val="00787CE9"/>
    <w:rsid w:val="00787E2D"/>
    <w:rsid w:val="00790115"/>
    <w:rsid w:val="007905C1"/>
    <w:rsid w:val="007907C2"/>
    <w:rsid w:val="007907DA"/>
    <w:rsid w:val="007908BB"/>
    <w:rsid w:val="00790954"/>
    <w:rsid w:val="007909E6"/>
    <w:rsid w:val="00790AAB"/>
    <w:rsid w:val="00790FF0"/>
    <w:rsid w:val="0079111A"/>
    <w:rsid w:val="007911B2"/>
    <w:rsid w:val="007916F6"/>
    <w:rsid w:val="00791726"/>
    <w:rsid w:val="00791759"/>
    <w:rsid w:val="007917BB"/>
    <w:rsid w:val="007917E3"/>
    <w:rsid w:val="007917F9"/>
    <w:rsid w:val="00791866"/>
    <w:rsid w:val="00791938"/>
    <w:rsid w:val="0079196B"/>
    <w:rsid w:val="00791A1E"/>
    <w:rsid w:val="00791B84"/>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46"/>
    <w:rsid w:val="00792FEF"/>
    <w:rsid w:val="00793115"/>
    <w:rsid w:val="00793373"/>
    <w:rsid w:val="00793567"/>
    <w:rsid w:val="00793684"/>
    <w:rsid w:val="0079399F"/>
    <w:rsid w:val="00793A07"/>
    <w:rsid w:val="00793AD5"/>
    <w:rsid w:val="00793AF9"/>
    <w:rsid w:val="00793C35"/>
    <w:rsid w:val="00793C5F"/>
    <w:rsid w:val="00793E01"/>
    <w:rsid w:val="00794024"/>
    <w:rsid w:val="0079402F"/>
    <w:rsid w:val="007941B3"/>
    <w:rsid w:val="0079428B"/>
    <w:rsid w:val="00794474"/>
    <w:rsid w:val="00794578"/>
    <w:rsid w:val="0079459B"/>
    <w:rsid w:val="007945FF"/>
    <w:rsid w:val="007947EF"/>
    <w:rsid w:val="00794D16"/>
    <w:rsid w:val="00794D9D"/>
    <w:rsid w:val="00794DFB"/>
    <w:rsid w:val="00794E29"/>
    <w:rsid w:val="00794E57"/>
    <w:rsid w:val="007950A5"/>
    <w:rsid w:val="007951D7"/>
    <w:rsid w:val="00795342"/>
    <w:rsid w:val="00795564"/>
    <w:rsid w:val="0079583A"/>
    <w:rsid w:val="0079595A"/>
    <w:rsid w:val="00795B07"/>
    <w:rsid w:val="00795C2F"/>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8E2"/>
    <w:rsid w:val="007A0C94"/>
    <w:rsid w:val="007A0CF0"/>
    <w:rsid w:val="007A13A4"/>
    <w:rsid w:val="007A15F0"/>
    <w:rsid w:val="007A160B"/>
    <w:rsid w:val="007A167F"/>
    <w:rsid w:val="007A16F1"/>
    <w:rsid w:val="007A175A"/>
    <w:rsid w:val="007A1829"/>
    <w:rsid w:val="007A1939"/>
    <w:rsid w:val="007A19E2"/>
    <w:rsid w:val="007A1AA9"/>
    <w:rsid w:val="007A1BC6"/>
    <w:rsid w:val="007A1E61"/>
    <w:rsid w:val="007A204A"/>
    <w:rsid w:val="007A2161"/>
    <w:rsid w:val="007A220F"/>
    <w:rsid w:val="007A2270"/>
    <w:rsid w:val="007A256A"/>
    <w:rsid w:val="007A25B9"/>
    <w:rsid w:val="007A2886"/>
    <w:rsid w:val="007A298F"/>
    <w:rsid w:val="007A29A3"/>
    <w:rsid w:val="007A29BD"/>
    <w:rsid w:val="007A2DF8"/>
    <w:rsid w:val="007A2E31"/>
    <w:rsid w:val="007A32A9"/>
    <w:rsid w:val="007A32B9"/>
    <w:rsid w:val="007A3309"/>
    <w:rsid w:val="007A3319"/>
    <w:rsid w:val="007A331A"/>
    <w:rsid w:val="007A357C"/>
    <w:rsid w:val="007A364F"/>
    <w:rsid w:val="007A3691"/>
    <w:rsid w:val="007A3A21"/>
    <w:rsid w:val="007A3A9C"/>
    <w:rsid w:val="007A3AF8"/>
    <w:rsid w:val="007A3B0F"/>
    <w:rsid w:val="007A3C9B"/>
    <w:rsid w:val="007A3C9E"/>
    <w:rsid w:val="007A3DA0"/>
    <w:rsid w:val="007A3E97"/>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17"/>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AB6"/>
    <w:rsid w:val="007A7BA6"/>
    <w:rsid w:val="007A7D2F"/>
    <w:rsid w:val="007A7DFD"/>
    <w:rsid w:val="007A7FCB"/>
    <w:rsid w:val="007B004C"/>
    <w:rsid w:val="007B015E"/>
    <w:rsid w:val="007B01F0"/>
    <w:rsid w:val="007B024B"/>
    <w:rsid w:val="007B032D"/>
    <w:rsid w:val="007B0463"/>
    <w:rsid w:val="007B0639"/>
    <w:rsid w:val="007B0782"/>
    <w:rsid w:val="007B07E0"/>
    <w:rsid w:val="007B0CE9"/>
    <w:rsid w:val="007B0D24"/>
    <w:rsid w:val="007B1168"/>
    <w:rsid w:val="007B11D9"/>
    <w:rsid w:val="007B15D2"/>
    <w:rsid w:val="007B167F"/>
    <w:rsid w:val="007B16A6"/>
    <w:rsid w:val="007B1AAD"/>
    <w:rsid w:val="007B1E54"/>
    <w:rsid w:val="007B1EC1"/>
    <w:rsid w:val="007B1F12"/>
    <w:rsid w:val="007B1FA5"/>
    <w:rsid w:val="007B2145"/>
    <w:rsid w:val="007B219F"/>
    <w:rsid w:val="007B2494"/>
    <w:rsid w:val="007B2511"/>
    <w:rsid w:val="007B262F"/>
    <w:rsid w:val="007B2672"/>
    <w:rsid w:val="007B26D6"/>
    <w:rsid w:val="007B27E2"/>
    <w:rsid w:val="007B297C"/>
    <w:rsid w:val="007B298B"/>
    <w:rsid w:val="007B2A75"/>
    <w:rsid w:val="007B2B2B"/>
    <w:rsid w:val="007B2D86"/>
    <w:rsid w:val="007B2E1B"/>
    <w:rsid w:val="007B2F4A"/>
    <w:rsid w:val="007B305D"/>
    <w:rsid w:val="007B32C9"/>
    <w:rsid w:val="007B33CB"/>
    <w:rsid w:val="007B3481"/>
    <w:rsid w:val="007B348C"/>
    <w:rsid w:val="007B3C2A"/>
    <w:rsid w:val="007B3C30"/>
    <w:rsid w:val="007B3C7C"/>
    <w:rsid w:val="007B3D72"/>
    <w:rsid w:val="007B4004"/>
    <w:rsid w:val="007B422D"/>
    <w:rsid w:val="007B4410"/>
    <w:rsid w:val="007B44FB"/>
    <w:rsid w:val="007B4680"/>
    <w:rsid w:val="007B46B4"/>
    <w:rsid w:val="007B4CEB"/>
    <w:rsid w:val="007B514D"/>
    <w:rsid w:val="007B53AC"/>
    <w:rsid w:val="007B5427"/>
    <w:rsid w:val="007B54E6"/>
    <w:rsid w:val="007B58C5"/>
    <w:rsid w:val="007B59E2"/>
    <w:rsid w:val="007B5B8D"/>
    <w:rsid w:val="007B5BF5"/>
    <w:rsid w:val="007B5D84"/>
    <w:rsid w:val="007B5D9D"/>
    <w:rsid w:val="007B5DAB"/>
    <w:rsid w:val="007B5DB4"/>
    <w:rsid w:val="007B605A"/>
    <w:rsid w:val="007B6181"/>
    <w:rsid w:val="007B61A3"/>
    <w:rsid w:val="007B63DA"/>
    <w:rsid w:val="007B663B"/>
    <w:rsid w:val="007B6792"/>
    <w:rsid w:val="007B688D"/>
    <w:rsid w:val="007B68A2"/>
    <w:rsid w:val="007B6B28"/>
    <w:rsid w:val="007B6B35"/>
    <w:rsid w:val="007B6C82"/>
    <w:rsid w:val="007B6CF7"/>
    <w:rsid w:val="007B6D2D"/>
    <w:rsid w:val="007B6E5A"/>
    <w:rsid w:val="007B70FF"/>
    <w:rsid w:val="007B7138"/>
    <w:rsid w:val="007B7265"/>
    <w:rsid w:val="007B73D9"/>
    <w:rsid w:val="007B7410"/>
    <w:rsid w:val="007B7496"/>
    <w:rsid w:val="007B786A"/>
    <w:rsid w:val="007B79EF"/>
    <w:rsid w:val="007B7A19"/>
    <w:rsid w:val="007B7BAC"/>
    <w:rsid w:val="007B7E99"/>
    <w:rsid w:val="007C0085"/>
    <w:rsid w:val="007C00A6"/>
    <w:rsid w:val="007C0127"/>
    <w:rsid w:val="007C0183"/>
    <w:rsid w:val="007C05C3"/>
    <w:rsid w:val="007C063C"/>
    <w:rsid w:val="007C064C"/>
    <w:rsid w:val="007C0731"/>
    <w:rsid w:val="007C09B7"/>
    <w:rsid w:val="007C0A9B"/>
    <w:rsid w:val="007C0B7F"/>
    <w:rsid w:val="007C0E5E"/>
    <w:rsid w:val="007C0EB0"/>
    <w:rsid w:val="007C106C"/>
    <w:rsid w:val="007C1305"/>
    <w:rsid w:val="007C151C"/>
    <w:rsid w:val="007C1590"/>
    <w:rsid w:val="007C17FF"/>
    <w:rsid w:val="007C1A8A"/>
    <w:rsid w:val="007C1AFD"/>
    <w:rsid w:val="007C1BB3"/>
    <w:rsid w:val="007C1CD2"/>
    <w:rsid w:val="007C1FB4"/>
    <w:rsid w:val="007C205A"/>
    <w:rsid w:val="007C21FE"/>
    <w:rsid w:val="007C2360"/>
    <w:rsid w:val="007C239E"/>
    <w:rsid w:val="007C23FB"/>
    <w:rsid w:val="007C2792"/>
    <w:rsid w:val="007C28E9"/>
    <w:rsid w:val="007C29FC"/>
    <w:rsid w:val="007C2A53"/>
    <w:rsid w:val="007C2B7F"/>
    <w:rsid w:val="007C2D72"/>
    <w:rsid w:val="007C2DE3"/>
    <w:rsid w:val="007C2E60"/>
    <w:rsid w:val="007C2EF0"/>
    <w:rsid w:val="007C3398"/>
    <w:rsid w:val="007C34AB"/>
    <w:rsid w:val="007C35C5"/>
    <w:rsid w:val="007C3888"/>
    <w:rsid w:val="007C39A7"/>
    <w:rsid w:val="007C39E1"/>
    <w:rsid w:val="007C4176"/>
    <w:rsid w:val="007C43BC"/>
    <w:rsid w:val="007C452F"/>
    <w:rsid w:val="007C4591"/>
    <w:rsid w:val="007C4593"/>
    <w:rsid w:val="007C4691"/>
    <w:rsid w:val="007C46AE"/>
    <w:rsid w:val="007C475E"/>
    <w:rsid w:val="007C477D"/>
    <w:rsid w:val="007C48AF"/>
    <w:rsid w:val="007C4928"/>
    <w:rsid w:val="007C4E8E"/>
    <w:rsid w:val="007C4EB2"/>
    <w:rsid w:val="007C4FA5"/>
    <w:rsid w:val="007C53B9"/>
    <w:rsid w:val="007C5576"/>
    <w:rsid w:val="007C5796"/>
    <w:rsid w:val="007C5AA0"/>
    <w:rsid w:val="007C5C56"/>
    <w:rsid w:val="007C5DBF"/>
    <w:rsid w:val="007C5E46"/>
    <w:rsid w:val="007C5EE9"/>
    <w:rsid w:val="007C621C"/>
    <w:rsid w:val="007C63FB"/>
    <w:rsid w:val="007C6442"/>
    <w:rsid w:val="007C6449"/>
    <w:rsid w:val="007C64B1"/>
    <w:rsid w:val="007C675E"/>
    <w:rsid w:val="007C6790"/>
    <w:rsid w:val="007C67FC"/>
    <w:rsid w:val="007C69C7"/>
    <w:rsid w:val="007C69D2"/>
    <w:rsid w:val="007C6A0B"/>
    <w:rsid w:val="007C6A34"/>
    <w:rsid w:val="007C6C56"/>
    <w:rsid w:val="007C6F29"/>
    <w:rsid w:val="007C7046"/>
    <w:rsid w:val="007C704D"/>
    <w:rsid w:val="007C70A3"/>
    <w:rsid w:val="007C744E"/>
    <w:rsid w:val="007C755D"/>
    <w:rsid w:val="007C760A"/>
    <w:rsid w:val="007C77B7"/>
    <w:rsid w:val="007C77EE"/>
    <w:rsid w:val="007C780C"/>
    <w:rsid w:val="007C7864"/>
    <w:rsid w:val="007C796D"/>
    <w:rsid w:val="007C7D80"/>
    <w:rsid w:val="007C7E7B"/>
    <w:rsid w:val="007C7ED7"/>
    <w:rsid w:val="007C7F70"/>
    <w:rsid w:val="007D0310"/>
    <w:rsid w:val="007D081F"/>
    <w:rsid w:val="007D08D0"/>
    <w:rsid w:val="007D0C5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46"/>
    <w:rsid w:val="007D3DEE"/>
    <w:rsid w:val="007D3F45"/>
    <w:rsid w:val="007D3FB4"/>
    <w:rsid w:val="007D417B"/>
    <w:rsid w:val="007D457A"/>
    <w:rsid w:val="007D467B"/>
    <w:rsid w:val="007D482E"/>
    <w:rsid w:val="007D4B4E"/>
    <w:rsid w:val="007D4C20"/>
    <w:rsid w:val="007D4CE8"/>
    <w:rsid w:val="007D4D95"/>
    <w:rsid w:val="007D4DE0"/>
    <w:rsid w:val="007D4E99"/>
    <w:rsid w:val="007D4F03"/>
    <w:rsid w:val="007D4FA2"/>
    <w:rsid w:val="007D502C"/>
    <w:rsid w:val="007D5074"/>
    <w:rsid w:val="007D5333"/>
    <w:rsid w:val="007D5550"/>
    <w:rsid w:val="007D56C5"/>
    <w:rsid w:val="007D56DB"/>
    <w:rsid w:val="007D5777"/>
    <w:rsid w:val="007D57BB"/>
    <w:rsid w:val="007D5C37"/>
    <w:rsid w:val="007D5D0B"/>
    <w:rsid w:val="007D5E06"/>
    <w:rsid w:val="007D5F65"/>
    <w:rsid w:val="007D5FA0"/>
    <w:rsid w:val="007D617E"/>
    <w:rsid w:val="007D64B9"/>
    <w:rsid w:val="007D675F"/>
    <w:rsid w:val="007D67B6"/>
    <w:rsid w:val="007D6807"/>
    <w:rsid w:val="007D698E"/>
    <w:rsid w:val="007D6A17"/>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063"/>
    <w:rsid w:val="007E11DE"/>
    <w:rsid w:val="007E1317"/>
    <w:rsid w:val="007E13B0"/>
    <w:rsid w:val="007E1433"/>
    <w:rsid w:val="007E14DA"/>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AB7"/>
    <w:rsid w:val="007E2DB4"/>
    <w:rsid w:val="007E31A5"/>
    <w:rsid w:val="007E32B1"/>
    <w:rsid w:val="007E3363"/>
    <w:rsid w:val="007E34EF"/>
    <w:rsid w:val="007E3543"/>
    <w:rsid w:val="007E3567"/>
    <w:rsid w:val="007E35F0"/>
    <w:rsid w:val="007E3850"/>
    <w:rsid w:val="007E386A"/>
    <w:rsid w:val="007E399C"/>
    <w:rsid w:val="007E3BC8"/>
    <w:rsid w:val="007E3C40"/>
    <w:rsid w:val="007E3D0F"/>
    <w:rsid w:val="007E3E14"/>
    <w:rsid w:val="007E3EAB"/>
    <w:rsid w:val="007E400D"/>
    <w:rsid w:val="007E40B3"/>
    <w:rsid w:val="007E41B3"/>
    <w:rsid w:val="007E41CB"/>
    <w:rsid w:val="007E45BD"/>
    <w:rsid w:val="007E476A"/>
    <w:rsid w:val="007E47FB"/>
    <w:rsid w:val="007E4A8B"/>
    <w:rsid w:val="007E4CC8"/>
    <w:rsid w:val="007E4E2F"/>
    <w:rsid w:val="007E5003"/>
    <w:rsid w:val="007E5069"/>
    <w:rsid w:val="007E556B"/>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573"/>
    <w:rsid w:val="007E692E"/>
    <w:rsid w:val="007E6B05"/>
    <w:rsid w:val="007E6B21"/>
    <w:rsid w:val="007E6B6F"/>
    <w:rsid w:val="007E6C8F"/>
    <w:rsid w:val="007E6E59"/>
    <w:rsid w:val="007E6EAE"/>
    <w:rsid w:val="007E70E7"/>
    <w:rsid w:val="007E72E5"/>
    <w:rsid w:val="007E741D"/>
    <w:rsid w:val="007E7433"/>
    <w:rsid w:val="007E75F7"/>
    <w:rsid w:val="007E7704"/>
    <w:rsid w:val="007E7AC8"/>
    <w:rsid w:val="007F0000"/>
    <w:rsid w:val="007F00CE"/>
    <w:rsid w:val="007F029C"/>
    <w:rsid w:val="007F02D1"/>
    <w:rsid w:val="007F02DB"/>
    <w:rsid w:val="007F0343"/>
    <w:rsid w:val="007F036F"/>
    <w:rsid w:val="007F047D"/>
    <w:rsid w:val="007F082A"/>
    <w:rsid w:val="007F083E"/>
    <w:rsid w:val="007F08AC"/>
    <w:rsid w:val="007F0B67"/>
    <w:rsid w:val="007F0D1F"/>
    <w:rsid w:val="007F0DCD"/>
    <w:rsid w:val="007F0FC4"/>
    <w:rsid w:val="007F1053"/>
    <w:rsid w:val="007F10C0"/>
    <w:rsid w:val="007F127C"/>
    <w:rsid w:val="007F1374"/>
    <w:rsid w:val="007F15EF"/>
    <w:rsid w:val="007F1928"/>
    <w:rsid w:val="007F194A"/>
    <w:rsid w:val="007F1A05"/>
    <w:rsid w:val="007F1F64"/>
    <w:rsid w:val="007F1FE8"/>
    <w:rsid w:val="007F2081"/>
    <w:rsid w:val="007F212A"/>
    <w:rsid w:val="007F23A4"/>
    <w:rsid w:val="007F2461"/>
    <w:rsid w:val="007F25C9"/>
    <w:rsid w:val="007F266D"/>
    <w:rsid w:val="007F26BB"/>
    <w:rsid w:val="007F275C"/>
    <w:rsid w:val="007F27F5"/>
    <w:rsid w:val="007F293F"/>
    <w:rsid w:val="007F2B1E"/>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6AC"/>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943"/>
    <w:rsid w:val="007F7990"/>
    <w:rsid w:val="007F7DC6"/>
    <w:rsid w:val="007F7DFD"/>
    <w:rsid w:val="0080005F"/>
    <w:rsid w:val="008001BB"/>
    <w:rsid w:val="00800351"/>
    <w:rsid w:val="0080042C"/>
    <w:rsid w:val="0080086D"/>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242"/>
    <w:rsid w:val="00802310"/>
    <w:rsid w:val="008024EE"/>
    <w:rsid w:val="00802549"/>
    <w:rsid w:val="00802576"/>
    <w:rsid w:val="00802657"/>
    <w:rsid w:val="0080266C"/>
    <w:rsid w:val="00802917"/>
    <w:rsid w:val="0080299E"/>
    <w:rsid w:val="00802A14"/>
    <w:rsid w:val="00802A50"/>
    <w:rsid w:val="00802B93"/>
    <w:rsid w:val="00802C4F"/>
    <w:rsid w:val="00802E1F"/>
    <w:rsid w:val="0080305B"/>
    <w:rsid w:val="00803383"/>
    <w:rsid w:val="0080342B"/>
    <w:rsid w:val="0080355D"/>
    <w:rsid w:val="00803737"/>
    <w:rsid w:val="008038A4"/>
    <w:rsid w:val="008039C5"/>
    <w:rsid w:val="00803A52"/>
    <w:rsid w:val="00803CBB"/>
    <w:rsid w:val="0080405A"/>
    <w:rsid w:val="0080447F"/>
    <w:rsid w:val="008045C7"/>
    <w:rsid w:val="008046FD"/>
    <w:rsid w:val="00804803"/>
    <w:rsid w:val="0080483F"/>
    <w:rsid w:val="008048C5"/>
    <w:rsid w:val="00804A40"/>
    <w:rsid w:val="00804AC0"/>
    <w:rsid w:val="00804C0F"/>
    <w:rsid w:val="00805195"/>
    <w:rsid w:val="0080533C"/>
    <w:rsid w:val="0080538D"/>
    <w:rsid w:val="00805431"/>
    <w:rsid w:val="0080571A"/>
    <w:rsid w:val="00805842"/>
    <w:rsid w:val="008058FB"/>
    <w:rsid w:val="00805AA3"/>
    <w:rsid w:val="00805C8E"/>
    <w:rsid w:val="00805EB2"/>
    <w:rsid w:val="00805F7D"/>
    <w:rsid w:val="00805FA2"/>
    <w:rsid w:val="00806321"/>
    <w:rsid w:val="008065A6"/>
    <w:rsid w:val="008067AB"/>
    <w:rsid w:val="00806B80"/>
    <w:rsid w:val="00806EC5"/>
    <w:rsid w:val="00807314"/>
    <w:rsid w:val="00807460"/>
    <w:rsid w:val="0080755E"/>
    <w:rsid w:val="00807966"/>
    <w:rsid w:val="00807A91"/>
    <w:rsid w:val="00807E2D"/>
    <w:rsid w:val="00807EC9"/>
    <w:rsid w:val="00807F5D"/>
    <w:rsid w:val="00807F92"/>
    <w:rsid w:val="008102AB"/>
    <w:rsid w:val="00810592"/>
    <w:rsid w:val="00810742"/>
    <w:rsid w:val="0081083F"/>
    <w:rsid w:val="0081088A"/>
    <w:rsid w:val="00810A91"/>
    <w:rsid w:val="00810B12"/>
    <w:rsid w:val="00810B63"/>
    <w:rsid w:val="00810D60"/>
    <w:rsid w:val="00810F58"/>
    <w:rsid w:val="00811127"/>
    <w:rsid w:val="00811172"/>
    <w:rsid w:val="008116A2"/>
    <w:rsid w:val="008116D1"/>
    <w:rsid w:val="0081178F"/>
    <w:rsid w:val="008119CE"/>
    <w:rsid w:val="008119E0"/>
    <w:rsid w:val="00811C73"/>
    <w:rsid w:val="00811CDB"/>
    <w:rsid w:val="00811EA9"/>
    <w:rsid w:val="00812065"/>
    <w:rsid w:val="00812241"/>
    <w:rsid w:val="008123F9"/>
    <w:rsid w:val="00812504"/>
    <w:rsid w:val="00812568"/>
    <w:rsid w:val="008126E8"/>
    <w:rsid w:val="00812746"/>
    <w:rsid w:val="0081279D"/>
    <w:rsid w:val="00812841"/>
    <w:rsid w:val="008128BB"/>
    <w:rsid w:val="00812A29"/>
    <w:rsid w:val="00812C32"/>
    <w:rsid w:val="00812D97"/>
    <w:rsid w:val="00812F10"/>
    <w:rsid w:val="008134A8"/>
    <w:rsid w:val="008134B0"/>
    <w:rsid w:val="008134B3"/>
    <w:rsid w:val="00813609"/>
    <w:rsid w:val="00813641"/>
    <w:rsid w:val="00813751"/>
    <w:rsid w:val="008137F5"/>
    <w:rsid w:val="008137F6"/>
    <w:rsid w:val="0081384A"/>
    <w:rsid w:val="00813959"/>
    <w:rsid w:val="00813BF4"/>
    <w:rsid w:val="00813D66"/>
    <w:rsid w:val="00813DC9"/>
    <w:rsid w:val="00813DEE"/>
    <w:rsid w:val="00813E91"/>
    <w:rsid w:val="00813EFC"/>
    <w:rsid w:val="00813F2A"/>
    <w:rsid w:val="00813F87"/>
    <w:rsid w:val="00814110"/>
    <w:rsid w:val="00814483"/>
    <w:rsid w:val="0081466C"/>
    <w:rsid w:val="0081475F"/>
    <w:rsid w:val="00814AD3"/>
    <w:rsid w:val="00814ADE"/>
    <w:rsid w:val="00814ADF"/>
    <w:rsid w:val="00814E56"/>
    <w:rsid w:val="00814EEC"/>
    <w:rsid w:val="0081511C"/>
    <w:rsid w:val="00815164"/>
    <w:rsid w:val="00815296"/>
    <w:rsid w:val="008152EA"/>
    <w:rsid w:val="008154AD"/>
    <w:rsid w:val="00815771"/>
    <w:rsid w:val="0081586F"/>
    <w:rsid w:val="008158A5"/>
    <w:rsid w:val="00815987"/>
    <w:rsid w:val="00815EEC"/>
    <w:rsid w:val="00815EFC"/>
    <w:rsid w:val="00815F1C"/>
    <w:rsid w:val="00815FCC"/>
    <w:rsid w:val="0081628A"/>
    <w:rsid w:val="00816750"/>
    <w:rsid w:val="00816A00"/>
    <w:rsid w:val="00816CA3"/>
    <w:rsid w:val="00816F66"/>
    <w:rsid w:val="008172D6"/>
    <w:rsid w:val="0081757E"/>
    <w:rsid w:val="00817849"/>
    <w:rsid w:val="00817852"/>
    <w:rsid w:val="00817A29"/>
    <w:rsid w:val="00817D1E"/>
    <w:rsid w:val="00820234"/>
    <w:rsid w:val="0082025E"/>
    <w:rsid w:val="008202C8"/>
    <w:rsid w:val="0082042E"/>
    <w:rsid w:val="00820AD2"/>
    <w:rsid w:val="00820B4E"/>
    <w:rsid w:val="00820E46"/>
    <w:rsid w:val="00820F53"/>
    <w:rsid w:val="00821072"/>
    <w:rsid w:val="008213A8"/>
    <w:rsid w:val="008214AD"/>
    <w:rsid w:val="0082161B"/>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40E"/>
    <w:rsid w:val="008225A4"/>
    <w:rsid w:val="00822667"/>
    <w:rsid w:val="008227DE"/>
    <w:rsid w:val="0082283D"/>
    <w:rsid w:val="0082289A"/>
    <w:rsid w:val="00822D1F"/>
    <w:rsid w:val="00822F43"/>
    <w:rsid w:val="00823516"/>
    <w:rsid w:val="0082365D"/>
    <w:rsid w:val="00823858"/>
    <w:rsid w:val="008239FD"/>
    <w:rsid w:val="00823EA2"/>
    <w:rsid w:val="00823ED7"/>
    <w:rsid w:val="00824035"/>
    <w:rsid w:val="00824130"/>
    <w:rsid w:val="008241A0"/>
    <w:rsid w:val="008242D8"/>
    <w:rsid w:val="00824642"/>
    <w:rsid w:val="008247D4"/>
    <w:rsid w:val="00824854"/>
    <w:rsid w:val="00824873"/>
    <w:rsid w:val="008248F3"/>
    <w:rsid w:val="00824AEB"/>
    <w:rsid w:val="00824B46"/>
    <w:rsid w:val="00824B62"/>
    <w:rsid w:val="00824C4F"/>
    <w:rsid w:val="00824CB9"/>
    <w:rsid w:val="00824CEF"/>
    <w:rsid w:val="00824F2D"/>
    <w:rsid w:val="008251A8"/>
    <w:rsid w:val="0082534F"/>
    <w:rsid w:val="00825394"/>
    <w:rsid w:val="008253CE"/>
    <w:rsid w:val="0082544C"/>
    <w:rsid w:val="00825462"/>
    <w:rsid w:val="00825466"/>
    <w:rsid w:val="008254E6"/>
    <w:rsid w:val="00825523"/>
    <w:rsid w:val="0082558E"/>
    <w:rsid w:val="008257B0"/>
    <w:rsid w:val="00825AEE"/>
    <w:rsid w:val="00825CB4"/>
    <w:rsid w:val="00825DB6"/>
    <w:rsid w:val="00825E2D"/>
    <w:rsid w:val="00826056"/>
    <w:rsid w:val="00826161"/>
    <w:rsid w:val="00826188"/>
    <w:rsid w:val="00826302"/>
    <w:rsid w:val="00826563"/>
    <w:rsid w:val="008265EA"/>
    <w:rsid w:val="0082672F"/>
    <w:rsid w:val="00826B72"/>
    <w:rsid w:val="00826B79"/>
    <w:rsid w:val="00826BDE"/>
    <w:rsid w:val="00826C13"/>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A83"/>
    <w:rsid w:val="00831A92"/>
    <w:rsid w:val="00831B4D"/>
    <w:rsid w:val="00831EC0"/>
    <w:rsid w:val="00831F2E"/>
    <w:rsid w:val="00831F8F"/>
    <w:rsid w:val="00832089"/>
    <w:rsid w:val="00832130"/>
    <w:rsid w:val="00832282"/>
    <w:rsid w:val="00832431"/>
    <w:rsid w:val="008325C5"/>
    <w:rsid w:val="008325EB"/>
    <w:rsid w:val="00832BA3"/>
    <w:rsid w:val="00832BC6"/>
    <w:rsid w:val="00832C33"/>
    <w:rsid w:val="00832DFC"/>
    <w:rsid w:val="00832FC9"/>
    <w:rsid w:val="00833028"/>
    <w:rsid w:val="00833057"/>
    <w:rsid w:val="008330D4"/>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994"/>
    <w:rsid w:val="00834AD9"/>
    <w:rsid w:val="00834B1A"/>
    <w:rsid w:val="00834C5E"/>
    <w:rsid w:val="00834DBA"/>
    <w:rsid w:val="00835287"/>
    <w:rsid w:val="00835316"/>
    <w:rsid w:val="00835504"/>
    <w:rsid w:val="00835633"/>
    <w:rsid w:val="0083586C"/>
    <w:rsid w:val="0083587B"/>
    <w:rsid w:val="00835A51"/>
    <w:rsid w:val="00835AB6"/>
    <w:rsid w:val="00835E81"/>
    <w:rsid w:val="0083634D"/>
    <w:rsid w:val="008364C9"/>
    <w:rsid w:val="008366B7"/>
    <w:rsid w:val="00836871"/>
    <w:rsid w:val="008368EE"/>
    <w:rsid w:val="00836979"/>
    <w:rsid w:val="00836A29"/>
    <w:rsid w:val="00836D49"/>
    <w:rsid w:val="00836FCE"/>
    <w:rsid w:val="0083703D"/>
    <w:rsid w:val="0083723B"/>
    <w:rsid w:val="0083727E"/>
    <w:rsid w:val="008373EB"/>
    <w:rsid w:val="00837498"/>
    <w:rsid w:val="008374C2"/>
    <w:rsid w:val="008374FC"/>
    <w:rsid w:val="00837B5C"/>
    <w:rsid w:val="00837BBC"/>
    <w:rsid w:val="00837BD1"/>
    <w:rsid w:val="00837CE0"/>
    <w:rsid w:val="00837D4E"/>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0FBE"/>
    <w:rsid w:val="00841004"/>
    <w:rsid w:val="0084118C"/>
    <w:rsid w:val="008413F6"/>
    <w:rsid w:val="00841492"/>
    <w:rsid w:val="0084151D"/>
    <w:rsid w:val="008415E1"/>
    <w:rsid w:val="0084163F"/>
    <w:rsid w:val="00841754"/>
    <w:rsid w:val="008418FD"/>
    <w:rsid w:val="00841BA0"/>
    <w:rsid w:val="00841C2C"/>
    <w:rsid w:val="00841E61"/>
    <w:rsid w:val="00841EC4"/>
    <w:rsid w:val="0084200B"/>
    <w:rsid w:val="0084205C"/>
    <w:rsid w:val="008423F6"/>
    <w:rsid w:val="008425BD"/>
    <w:rsid w:val="008428D8"/>
    <w:rsid w:val="00842D1F"/>
    <w:rsid w:val="00842D94"/>
    <w:rsid w:val="00842EE4"/>
    <w:rsid w:val="0084301C"/>
    <w:rsid w:val="0084315D"/>
    <w:rsid w:val="008431E7"/>
    <w:rsid w:val="00843421"/>
    <w:rsid w:val="00843502"/>
    <w:rsid w:val="00843525"/>
    <w:rsid w:val="0084357F"/>
    <w:rsid w:val="008436C4"/>
    <w:rsid w:val="008436E5"/>
    <w:rsid w:val="008438A5"/>
    <w:rsid w:val="00843965"/>
    <w:rsid w:val="00843B7E"/>
    <w:rsid w:val="00843E8D"/>
    <w:rsid w:val="00843FD1"/>
    <w:rsid w:val="00843FD3"/>
    <w:rsid w:val="00844145"/>
    <w:rsid w:val="008441EB"/>
    <w:rsid w:val="008442E7"/>
    <w:rsid w:val="008443E8"/>
    <w:rsid w:val="00844522"/>
    <w:rsid w:val="00844A38"/>
    <w:rsid w:val="00844C29"/>
    <w:rsid w:val="00844CF6"/>
    <w:rsid w:val="00844F16"/>
    <w:rsid w:val="00845031"/>
    <w:rsid w:val="0084506A"/>
    <w:rsid w:val="008450A9"/>
    <w:rsid w:val="008451A4"/>
    <w:rsid w:val="008451B7"/>
    <w:rsid w:val="008454A0"/>
    <w:rsid w:val="00845599"/>
    <w:rsid w:val="00845725"/>
    <w:rsid w:val="008457E3"/>
    <w:rsid w:val="008458F2"/>
    <w:rsid w:val="00845937"/>
    <w:rsid w:val="00845C53"/>
    <w:rsid w:val="00845D89"/>
    <w:rsid w:val="00845E60"/>
    <w:rsid w:val="00845EB9"/>
    <w:rsid w:val="0084608D"/>
    <w:rsid w:val="0084613B"/>
    <w:rsid w:val="00846428"/>
    <w:rsid w:val="00846510"/>
    <w:rsid w:val="008466DC"/>
    <w:rsid w:val="0084670D"/>
    <w:rsid w:val="008467FE"/>
    <w:rsid w:val="00846B15"/>
    <w:rsid w:val="00846BBE"/>
    <w:rsid w:val="00846C7A"/>
    <w:rsid w:val="00846D1F"/>
    <w:rsid w:val="00847161"/>
    <w:rsid w:val="008471F3"/>
    <w:rsid w:val="008472D7"/>
    <w:rsid w:val="008472E5"/>
    <w:rsid w:val="00847391"/>
    <w:rsid w:val="008474C1"/>
    <w:rsid w:val="0084774D"/>
    <w:rsid w:val="00847908"/>
    <w:rsid w:val="00847BB3"/>
    <w:rsid w:val="00847C09"/>
    <w:rsid w:val="00847DD7"/>
    <w:rsid w:val="00847E38"/>
    <w:rsid w:val="00847F5E"/>
    <w:rsid w:val="00847F75"/>
    <w:rsid w:val="00850327"/>
    <w:rsid w:val="008503B4"/>
    <w:rsid w:val="008507C2"/>
    <w:rsid w:val="00850899"/>
    <w:rsid w:val="0085095F"/>
    <w:rsid w:val="0085098E"/>
    <w:rsid w:val="00850AB2"/>
    <w:rsid w:val="00850BBE"/>
    <w:rsid w:val="00851236"/>
    <w:rsid w:val="00851254"/>
    <w:rsid w:val="00851404"/>
    <w:rsid w:val="00851443"/>
    <w:rsid w:val="008515C4"/>
    <w:rsid w:val="0085178B"/>
    <w:rsid w:val="00851A07"/>
    <w:rsid w:val="00852142"/>
    <w:rsid w:val="00852175"/>
    <w:rsid w:val="008523DC"/>
    <w:rsid w:val="00852573"/>
    <w:rsid w:val="0085296E"/>
    <w:rsid w:val="008529A1"/>
    <w:rsid w:val="00852A4E"/>
    <w:rsid w:val="00852ACA"/>
    <w:rsid w:val="00852E94"/>
    <w:rsid w:val="00852F91"/>
    <w:rsid w:val="00853076"/>
    <w:rsid w:val="00853622"/>
    <w:rsid w:val="008536E6"/>
    <w:rsid w:val="00853915"/>
    <w:rsid w:val="00853AA7"/>
    <w:rsid w:val="00853AEC"/>
    <w:rsid w:val="00853B3A"/>
    <w:rsid w:val="00853D89"/>
    <w:rsid w:val="00853EC6"/>
    <w:rsid w:val="00853FBF"/>
    <w:rsid w:val="0085410A"/>
    <w:rsid w:val="008543CD"/>
    <w:rsid w:val="00854498"/>
    <w:rsid w:val="008544D3"/>
    <w:rsid w:val="00854DC8"/>
    <w:rsid w:val="00854E66"/>
    <w:rsid w:val="00855086"/>
    <w:rsid w:val="0085519D"/>
    <w:rsid w:val="00855375"/>
    <w:rsid w:val="0085553D"/>
    <w:rsid w:val="008555D0"/>
    <w:rsid w:val="0085588E"/>
    <w:rsid w:val="008558AC"/>
    <w:rsid w:val="00855961"/>
    <w:rsid w:val="00855D41"/>
    <w:rsid w:val="00855DA7"/>
    <w:rsid w:val="0085601B"/>
    <w:rsid w:val="008563CC"/>
    <w:rsid w:val="00856641"/>
    <w:rsid w:val="00856682"/>
    <w:rsid w:val="00856939"/>
    <w:rsid w:val="00856A5B"/>
    <w:rsid w:val="00856A6C"/>
    <w:rsid w:val="00856AB6"/>
    <w:rsid w:val="00856E95"/>
    <w:rsid w:val="00857163"/>
    <w:rsid w:val="0085737D"/>
    <w:rsid w:val="008573DB"/>
    <w:rsid w:val="00857700"/>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8F3"/>
    <w:rsid w:val="008609EB"/>
    <w:rsid w:val="00860A15"/>
    <w:rsid w:val="00860A28"/>
    <w:rsid w:val="00860B42"/>
    <w:rsid w:val="00860BB2"/>
    <w:rsid w:val="00860F35"/>
    <w:rsid w:val="008612B2"/>
    <w:rsid w:val="00861548"/>
    <w:rsid w:val="00861661"/>
    <w:rsid w:val="008616B3"/>
    <w:rsid w:val="00861A28"/>
    <w:rsid w:val="00861ED3"/>
    <w:rsid w:val="00861EDE"/>
    <w:rsid w:val="00862122"/>
    <w:rsid w:val="00862389"/>
    <w:rsid w:val="008626B0"/>
    <w:rsid w:val="00862828"/>
    <w:rsid w:val="008629A0"/>
    <w:rsid w:val="00862B6F"/>
    <w:rsid w:val="00862B7C"/>
    <w:rsid w:val="00862BAA"/>
    <w:rsid w:val="00862C82"/>
    <w:rsid w:val="00862C85"/>
    <w:rsid w:val="008630FC"/>
    <w:rsid w:val="008631AC"/>
    <w:rsid w:val="008631B7"/>
    <w:rsid w:val="00863289"/>
    <w:rsid w:val="00863420"/>
    <w:rsid w:val="00863586"/>
    <w:rsid w:val="00863591"/>
    <w:rsid w:val="00863630"/>
    <w:rsid w:val="008636D3"/>
    <w:rsid w:val="00863802"/>
    <w:rsid w:val="00863886"/>
    <w:rsid w:val="008638B1"/>
    <w:rsid w:val="008639B9"/>
    <w:rsid w:val="00863D56"/>
    <w:rsid w:val="00863D59"/>
    <w:rsid w:val="00864422"/>
    <w:rsid w:val="008645DC"/>
    <w:rsid w:val="00864BCE"/>
    <w:rsid w:val="00864BD6"/>
    <w:rsid w:val="00864C68"/>
    <w:rsid w:val="00864E6D"/>
    <w:rsid w:val="00864ED3"/>
    <w:rsid w:val="00864FF7"/>
    <w:rsid w:val="0086533B"/>
    <w:rsid w:val="00865496"/>
    <w:rsid w:val="0086552B"/>
    <w:rsid w:val="00865550"/>
    <w:rsid w:val="0086555B"/>
    <w:rsid w:val="008655CD"/>
    <w:rsid w:val="00865610"/>
    <w:rsid w:val="0086561D"/>
    <w:rsid w:val="00865706"/>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C9D"/>
    <w:rsid w:val="00870D58"/>
    <w:rsid w:val="00870ED8"/>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985"/>
    <w:rsid w:val="00872AB3"/>
    <w:rsid w:val="00872D16"/>
    <w:rsid w:val="00872D7D"/>
    <w:rsid w:val="00872DE2"/>
    <w:rsid w:val="00872F97"/>
    <w:rsid w:val="00872FA7"/>
    <w:rsid w:val="008732D9"/>
    <w:rsid w:val="008733BD"/>
    <w:rsid w:val="00873448"/>
    <w:rsid w:val="00873634"/>
    <w:rsid w:val="008736CB"/>
    <w:rsid w:val="008736EE"/>
    <w:rsid w:val="008738CA"/>
    <w:rsid w:val="00873940"/>
    <w:rsid w:val="008739EC"/>
    <w:rsid w:val="00873DC3"/>
    <w:rsid w:val="00873FE4"/>
    <w:rsid w:val="00874043"/>
    <w:rsid w:val="00874215"/>
    <w:rsid w:val="00874265"/>
    <w:rsid w:val="00874455"/>
    <w:rsid w:val="008744C1"/>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E2"/>
    <w:rsid w:val="00876CF3"/>
    <w:rsid w:val="00876E76"/>
    <w:rsid w:val="0087718E"/>
    <w:rsid w:val="0087739D"/>
    <w:rsid w:val="0087752F"/>
    <w:rsid w:val="0087768A"/>
    <w:rsid w:val="008776D1"/>
    <w:rsid w:val="00877AF8"/>
    <w:rsid w:val="00877CC7"/>
    <w:rsid w:val="00877D96"/>
    <w:rsid w:val="00877DCE"/>
    <w:rsid w:val="008801DE"/>
    <w:rsid w:val="0088025D"/>
    <w:rsid w:val="008802CE"/>
    <w:rsid w:val="00880357"/>
    <w:rsid w:val="00880470"/>
    <w:rsid w:val="00880858"/>
    <w:rsid w:val="008809D0"/>
    <w:rsid w:val="008809E7"/>
    <w:rsid w:val="008809F3"/>
    <w:rsid w:val="00880A5C"/>
    <w:rsid w:val="00880C14"/>
    <w:rsid w:val="00880C1C"/>
    <w:rsid w:val="00880DE9"/>
    <w:rsid w:val="00880F6F"/>
    <w:rsid w:val="00881323"/>
    <w:rsid w:val="00881352"/>
    <w:rsid w:val="00881428"/>
    <w:rsid w:val="0088144E"/>
    <w:rsid w:val="008815C2"/>
    <w:rsid w:val="008815FF"/>
    <w:rsid w:val="00881602"/>
    <w:rsid w:val="00881777"/>
    <w:rsid w:val="00881811"/>
    <w:rsid w:val="008819BC"/>
    <w:rsid w:val="008819F1"/>
    <w:rsid w:val="00881A52"/>
    <w:rsid w:val="00881A72"/>
    <w:rsid w:val="00881D62"/>
    <w:rsid w:val="00881E28"/>
    <w:rsid w:val="008820C7"/>
    <w:rsid w:val="00882270"/>
    <w:rsid w:val="00882332"/>
    <w:rsid w:val="008826FC"/>
    <w:rsid w:val="00882754"/>
    <w:rsid w:val="00882B3C"/>
    <w:rsid w:val="00883133"/>
    <w:rsid w:val="008831CB"/>
    <w:rsid w:val="008831D6"/>
    <w:rsid w:val="00883418"/>
    <w:rsid w:val="00883578"/>
    <w:rsid w:val="00883948"/>
    <w:rsid w:val="008839D3"/>
    <w:rsid w:val="00883AFA"/>
    <w:rsid w:val="00883B29"/>
    <w:rsid w:val="00883D55"/>
    <w:rsid w:val="00883EDC"/>
    <w:rsid w:val="008840FB"/>
    <w:rsid w:val="008841B4"/>
    <w:rsid w:val="0088436F"/>
    <w:rsid w:val="0088437D"/>
    <w:rsid w:val="008843B1"/>
    <w:rsid w:val="00884415"/>
    <w:rsid w:val="008845A0"/>
    <w:rsid w:val="00884808"/>
    <w:rsid w:val="00884C00"/>
    <w:rsid w:val="00884E1B"/>
    <w:rsid w:val="00884E3A"/>
    <w:rsid w:val="00885260"/>
    <w:rsid w:val="00885786"/>
    <w:rsid w:val="00885936"/>
    <w:rsid w:val="00885B6C"/>
    <w:rsid w:val="00885B94"/>
    <w:rsid w:val="00885D37"/>
    <w:rsid w:val="0088617E"/>
    <w:rsid w:val="008864B6"/>
    <w:rsid w:val="0088663C"/>
    <w:rsid w:val="008866AA"/>
    <w:rsid w:val="00886743"/>
    <w:rsid w:val="00886B16"/>
    <w:rsid w:val="0088702F"/>
    <w:rsid w:val="00887314"/>
    <w:rsid w:val="008873E2"/>
    <w:rsid w:val="00887437"/>
    <w:rsid w:val="0088767C"/>
    <w:rsid w:val="0088776B"/>
    <w:rsid w:val="0088788C"/>
    <w:rsid w:val="008878A6"/>
    <w:rsid w:val="00887A6D"/>
    <w:rsid w:val="00887B68"/>
    <w:rsid w:val="00887CDD"/>
    <w:rsid w:val="00887EB5"/>
    <w:rsid w:val="00887F83"/>
    <w:rsid w:val="008900BF"/>
    <w:rsid w:val="008901A2"/>
    <w:rsid w:val="008907D0"/>
    <w:rsid w:val="008907F4"/>
    <w:rsid w:val="00890A16"/>
    <w:rsid w:val="00890A6D"/>
    <w:rsid w:val="00890A91"/>
    <w:rsid w:val="00890ADE"/>
    <w:rsid w:val="00890D15"/>
    <w:rsid w:val="00890D28"/>
    <w:rsid w:val="00890EBC"/>
    <w:rsid w:val="00890EE4"/>
    <w:rsid w:val="00890F1B"/>
    <w:rsid w:val="008912AF"/>
    <w:rsid w:val="0089138E"/>
    <w:rsid w:val="00891448"/>
    <w:rsid w:val="008914F3"/>
    <w:rsid w:val="0089163F"/>
    <w:rsid w:val="00891686"/>
    <w:rsid w:val="008917BE"/>
    <w:rsid w:val="008917DB"/>
    <w:rsid w:val="00891997"/>
    <w:rsid w:val="00891DE6"/>
    <w:rsid w:val="00891E62"/>
    <w:rsid w:val="0089203D"/>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21"/>
    <w:rsid w:val="00893C73"/>
    <w:rsid w:val="00893D23"/>
    <w:rsid w:val="00893E6A"/>
    <w:rsid w:val="008943B5"/>
    <w:rsid w:val="00894440"/>
    <w:rsid w:val="00894452"/>
    <w:rsid w:val="00894613"/>
    <w:rsid w:val="00894739"/>
    <w:rsid w:val="00894789"/>
    <w:rsid w:val="00894822"/>
    <w:rsid w:val="008949C2"/>
    <w:rsid w:val="008949E5"/>
    <w:rsid w:val="00894B13"/>
    <w:rsid w:val="00894BB9"/>
    <w:rsid w:val="00894C0D"/>
    <w:rsid w:val="00894D54"/>
    <w:rsid w:val="00894F55"/>
    <w:rsid w:val="008951DC"/>
    <w:rsid w:val="0089548B"/>
    <w:rsid w:val="008956AE"/>
    <w:rsid w:val="00895AC6"/>
    <w:rsid w:val="00895C6A"/>
    <w:rsid w:val="00895E8C"/>
    <w:rsid w:val="00896188"/>
    <w:rsid w:val="008965EF"/>
    <w:rsid w:val="008968AC"/>
    <w:rsid w:val="00896907"/>
    <w:rsid w:val="00896AE1"/>
    <w:rsid w:val="00896B4B"/>
    <w:rsid w:val="00896C4F"/>
    <w:rsid w:val="00896ED8"/>
    <w:rsid w:val="008970A7"/>
    <w:rsid w:val="00897209"/>
    <w:rsid w:val="008974F7"/>
    <w:rsid w:val="00897681"/>
    <w:rsid w:val="00897B4B"/>
    <w:rsid w:val="00897B98"/>
    <w:rsid w:val="00897D7C"/>
    <w:rsid w:val="00897E2F"/>
    <w:rsid w:val="00897E7C"/>
    <w:rsid w:val="00897F67"/>
    <w:rsid w:val="008A0086"/>
    <w:rsid w:val="008A00B6"/>
    <w:rsid w:val="008A00E8"/>
    <w:rsid w:val="008A02AA"/>
    <w:rsid w:val="008A057A"/>
    <w:rsid w:val="008A06E2"/>
    <w:rsid w:val="008A0B31"/>
    <w:rsid w:val="008A0F4E"/>
    <w:rsid w:val="008A0FA6"/>
    <w:rsid w:val="008A13BA"/>
    <w:rsid w:val="008A15DD"/>
    <w:rsid w:val="008A1A84"/>
    <w:rsid w:val="008A1AA8"/>
    <w:rsid w:val="008A1B8D"/>
    <w:rsid w:val="008A1BD4"/>
    <w:rsid w:val="008A1D5C"/>
    <w:rsid w:val="008A1E91"/>
    <w:rsid w:val="008A26EB"/>
    <w:rsid w:val="008A2801"/>
    <w:rsid w:val="008A290E"/>
    <w:rsid w:val="008A2CDA"/>
    <w:rsid w:val="008A30CA"/>
    <w:rsid w:val="008A344A"/>
    <w:rsid w:val="008A3470"/>
    <w:rsid w:val="008A3485"/>
    <w:rsid w:val="008A3717"/>
    <w:rsid w:val="008A3C7D"/>
    <w:rsid w:val="008A3CED"/>
    <w:rsid w:val="008A3D25"/>
    <w:rsid w:val="008A3D6E"/>
    <w:rsid w:val="008A3DEA"/>
    <w:rsid w:val="008A3E5A"/>
    <w:rsid w:val="008A3ED7"/>
    <w:rsid w:val="008A3F7E"/>
    <w:rsid w:val="008A3FFE"/>
    <w:rsid w:val="008A411A"/>
    <w:rsid w:val="008A4136"/>
    <w:rsid w:val="008A4513"/>
    <w:rsid w:val="008A45FB"/>
    <w:rsid w:val="008A4729"/>
    <w:rsid w:val="008A48C4"/>
    <w:rsid w:val="008A4AE2"/>
    <w:rsid w:val="008A4BB1"/>
    <w:rsid w:val="008A4D86"/>
    <w:rsid w:val="008A4EC3"/>
    <w:rsid w:val="008A4F64"/>
    <w:rsid w:val="008A519B"/>
    <w:rsid w:val="008A5226"/>
    <w:rsid w:val="008A522A"/>
    <w:rsid w:val="008A5395"/>
    <w:rsid w:val="008A555E"/>
    <w:rsid w:val="008A569D"/>
    <w:rsid w:val="008A597E"/>
    <w:rsid w:val="008A59A8"/>
    <w:rsid w:val="008A59BE"/>
    <w:rsid w:val="008A60A9"/>
    <w:rsid w:val="008A6158"/>
    <w:rsid w:val="008A6174"/>
    <w:rsid w:val="008A639B"/>
    <w:rsid w:val="008A6605"/>
    <w:rsid w:val="008A6816"/>
    <w:rsid w:val="008A6994"/>
    <w:rsid w:val="008A6A18"/>
    <w:rsid w:val="008A6BA9"/>
    <w:rsid w:val="008A70FE"/>
    <w:rsid w:val="008A7203"/>
    <w:rsid w:val="008A73ED"/>
    <w:rsid w:val="008A7475"/>
    <w:rsid w:val="008A74AA"/>
    <w:rsid w:val="008A74C0"/>
    <w:rsid w:val="008A7574"/>
    <w:rsid w:val="008A78D0"/>
    <w:rsid w:val="008A7AF2"/>
    <w:rsid w:val="008A7D98"/>
    <w:rsid w:val="008A7E1A"/>
    <w:rsid w:val="008A7F93"/>
    <w:rsid w:val="008B0044"/>
    <w:rsid w:val="008B03C8"/>
    <w:rsid w:val="008B06D9"/>
    <w:rsid w:val="008B0878"/>
    <w:rsid w:val="008B0987"/>
    <w:rsid w:val="008B0BBB"/>
    <w:rsid w:val="008B0C9A"/>
    <w:rsid w:val="008B0D40"/>
    <w:rsid w:val="008B0DF4"/>
    <w:rsid w:val="008B1011"/>
    <w:rsid w:val="008B1155"/>
    <w:rsid w:val="008B11F5"/>
    <w:rsid w:val="008B124D"/>
    <w:rsid w:val="008B1772"/>
    <w:rsid w:val="008B1802"/>
    <w:rsid w:val="008B1A07"/>
    <w:rsid w:val="008B1BBA"/>
    <w:rsid w:val="008B1CB2"/>
    <w:rsid w:val="008B1CF2"/>
    <w:rsid w:val="008B1D5B"/>
    <w:rsid w:val="008B1D73"/>
    <w:rsid w:val="008B1EE6"/>
    <w:rsid w:val="008B22D8"/>
    <w:rsid w:val="008B2384"/>
    <w:rsid w:val="008B26D1"/>
    <w:rsid w:val="008B271A"/>
    <w:rsid w:val="008B291F"/>
    <w:rsid w:val="008B2C1D"/>
    <w:rsid w:val="008B2EBB"/>
    <w:rsid w:val="008B3026"/>
    <w:rsid w:val="008B310B"/>
    <w:rsid w:val="008B3183"/>
    <w:rsid w:val="008B318B"/>
    <w:rsid w:val="008B325B"/>
    <w:rsid w:val="008B352F"/>
    <w:rsid w:val="008B36A5"/>
    <w:rsid w:val="008B36CE"/>
    <w:rsid w:val="008B3CF6"/>
    <w:rsid w:val="008B3D62"/>
    <w:rsid w:val="008B3D82"/>
    <w:rsid w:val="008B4152"/>
    <w:rsid w:val="008B416C"/>
    <w:rsid w:val="008B430D"/>
    <w:rsid w:val="008B44F0"/>
    <w:rsid w:val="008B45A0"/>
    <w:rsid w:val="008B49AD"/>
    <w:rsid w:val="008B4A0D"/>
    <w:rsid w:val="008B4DAB"/>
    <w:rsid w:val="008B4F08"/>
    <w:rsid w:val="008B511E"/>
    <w:rsid w:val="008B528D"/>
    <w:rsid w:val="008B536F"/>
    <w:rsid w:val="008B5389"/>
    <w:rsid w:val="008B56B4"/>
    <w:rsid w:val="008B58DE"/>
    <w:rsid w:val="008B5A5A"/>
    <w:rsid w:val="008B601C"/>
    <w:rsid w:val="008B6250"/>
    <w:rsid w:val="008B6BD1"/>
    <w:rsid w:val="008B6D43"/>
    <w:rsid w:val="008B6E3F"/>
    <w:rsid w:val="008B6F60"/>
    <w:rsid w:val="008B705C"/>
    <w:rsid w:val="008B7176"/>
    <w:rsid w:val="008B73E7"/>
    <w:rsid w:val="008B74D1"/>
    <w:rsid w:val="008B77DE"/>
    <w:rsid w:val="008B7890"/>
    <w:rsid w:val="008B79F6"/>
    <w:rsid w:val="008B7A3A"/>
    <w:rsid w:val="008B7AE0"/>
    <w:rsid w:val="008B7CE2"/>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74"/>
    <w:rsid w:val="008C37AE"/>
    <w:rsid w:val="008C39CF"/>
    <w:rsid w:val="008C406C"/>
    <w:rsid w:val="008C4151"/>
    <w:rsid w:val="008C4213"/>
    <w:rsid w:val="008C45F7"/>
    <w:rsid w:val="008C4886"/>
    <w:rsid w:val="008C48A5"/>
    <w:rsid w:val="008C48F4"/>
    <w:rsid w:val="008C4981"/>
    <w:rsid w:val="008C4C7E"/>
    <w:rsid w:val="008C4E91"/>
    <w:rsid w:val="008C4F1F"/>
    <w:rsid w:val="008C4FEB"/>
    <w:rsid w:val="008C5129"/>
    <w:rsid w:val="008C527A"/>
    <w:rsid w:val="008C5680"/>
    <w:rsid w:val="008C572A"/>
    <w:rsid w:val="008C5F9C"/>
    <w:rsid w:val="008C61D5"/>
    <w:rsid w:val="008C6358"/>
    <w:rsid w:val="008C6477"/>
    <w:rsid w:val="008C64C5"/>
    <w:rsid w:val="008C667A"/>
    <w:rsid w:val="008C67DB"/>
    <w:rsid w:val="008C684A"/>
    <w:rsid w:val="008C6ADB"/>
    <w:rsid w:val="008C6BDD"/>
    <w:rsid w:val="008C6C84"/>
    <w:rsid w:val="008C6DF2"/>
    <w:rsid w:val="008C6E02"/>
    <w:rsid w:val="008C6FA4"/>
    <w:rsid w:val="008C7601"/>
    <w:rsid w:val="008C7829"/>
    <w:rsid w:val="008C7D74"/>
    <w:rsid w:val="008C7EC3"/>
    <w:rsid w:val="008C7EEF"/>
    <w:rsid w:val="008C7FA5"/>
    <w:rsid w:val="008D007B"/>
    <w:rsid w:val="008D00BF"/>
    <w:rsid w:val="008D0131"/>
    <w:rsid w:val="008D015C"/>
    <w:rsid w:val="008D0229"/>
    <w:rsid w:val="008D02E0"/>
    <w:rsid w:val="008D0366"/>
    <w:rsid w:val="008D04E1"/>
    <w:rsid w:val="008D0523"/>
    <w:rsid w:val="008D0540"/>
    <w:rsid w:val="008D05DD"/>
    <w:rsid w:val="008D0674"/>
    <w:rsid w:val="008D0687"/>
    <w:rsid w:val="008D0A70"/>
    <w:rsid w:val="008D0D17"/>
    <w:rsid w:val="008D0E99"/>
    <w:rsid w:val="008D100D"/>
    <w:rsid w:val="008D1076"/>
    <w:rsid w:val="008D12CF"/>
    <w:rsid w:val="008D1386"/>
    <w:rsid w:val="008D13DF"/>
    <w:rsid w:val="008D13F5"/>
    <w:rsid w:val="008D16F6"/>
    <w:rsid w:val="008D1871"/>
    <w:rsid w:val="008D1913"/>
    <w:rsid w:val="008D1CE3"/>
    <w:rsid w:val="008D202E"/>
    <w:rsid w:val="008D2107"/>
    <w:rsid w:val="008D221B"/>
    <w:rsid w:val="008D230E"/>
    <w:rsid w:val="008D2465"/>
    <w:rsid w:val="008D2493"/>
    <w:rsid w:val="008D24DD"/>
    <w:rsid w:val="008D2514"/>
    <w:rsid w:val="008D26A3"/>
    <w:rsid w:val="008D2827"/>
    <w:rsid w:val="008D2C1D"/>
    <w:rsid w:val="008D2CF9"/>
    <w:rsid w:val="008D2F0C"/>
    <w:rsid w:val="008D3082"/>
    <w:rsid w:val="008D33E0"/>
    <w:rsid w:val="008D34AA"/>
    <w:rsid w:val="008D3549"/>
    <w:rsid w:val="008D35ED"/>
    <w:rsid w:val="008D3606"/>
    <w:rsid w:val="008D376E"/>
    <w:rsid w:val="008D3849"/>
    <w:rsid w:val="008D3964"/>
    <w:rsid w:val="008D3A8F"/>
    <w:rsid w:val="008D3C5C"/>
    <w:rsid w:val="008D3E75"/>
    <w:rsid w:val="008D3FAB"/>
    <w:rsid w:val="008D3FD1"/>
    <w:rsid w:val="008D40E2"/>
    <w:rsid w:val="008D4273"/>
    <w:rsid w:val="008D4328"/>
    <w:rsid w:val="008D4461"/>
    <w:rsid w:val="008D4692"/>
    <w:rsid w:val="008D4C3E"/>
    <w:rsid w:val="008D4D6C"/>
    <w:rsid w:val="008D5337"/>
    <w:rsid w:val="008D53B9"/>
    <w:rsid w:val="008D53E5"/>
    <w:rsid w:val="008D55F5"/>
    <w:rsid w:val="008D566D"/>
    <w:rsid w:val="008D567A"/>
    <w:rsid w:val="008D5792"/>
    <w:rsid w:val="008D58BD"/>
    <w:rsid w:val="008D59DA"/>
    <w:rsid w:val="008D5B6F"/>
    <w:rsid w:val="008D5BCF"/>
    <w:rsid w:val="008D5BE8"/>
    <w:rsid w:val="008D5C2E"/>
    <w:rsid w:val="008D5C39"/>
    <w:rsid w:val="008D5C9C"/>
    <w:rsid w:val="008D5D75"/>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02"/>
    <w:rsid w:val="008D7EBD"/>
    <w:rsid w:val="008E022B"/>
    <w:rsid w:val="008E02A8"/>
    <w:rsid w:val="008E0504"/>
    <w:rsid w:val="008E06A5"/>
    <w:rsid w:val="008E08D7"/>
    <w:rsid w:val="008E094C"/>
    <w:rsid w:val="008E0951"/>
    <w:rsid w:val="008E0B28"/>
    <w:rsid w:val="008E0D8C"/>
    <w:rsid w:val="008E0E8D"/>
    <w:rsid w:val="008E0EF1"/>
    <w:rsid w:val="008E140E"/>
    <w:rsid w:val="008E152E"/>
    <w:rsid w:val="008E156F"/>
    <w:rsid w:val="008E1586"/>
    <w:rsid w:val="008E15A4"/>
    <w:rsid w:val="008E1673"/>
    <w:rsid w:val="008E1784"/>
    <w:rsid w:val="008E19C2"/>
    <w:rsid w:val="008E19F3"/>
    <w:rsid w:val="008E1BDD"/>
    <w:rsid w:val="008E1CDD"/>
    <w:rsid w:val="008E2117"/>
    <w:rsid w:val="008E2151"/>
    <w:rsid w:val="008E21E2"/>
    <w:rsid w:val="008E2273"/>
    <w:rsid w:val="008E22BD"/>
    <w:rsid w:val="008E2367"/>
    <w:rsid w:val="008E267B"/>
    <w:rsid w:val="008E2A8F"/>
    <w:rsid w:val="008E2ACA"/>
    <w:rsid w:val="008E2B4B"/>
    <w:rsid w:val="008E2CBD"/>
    <w:rsid w:val="008E2F06"/>
    <w:rsid w:val="008E2F65"/>
    <w:rsid w:val="008E33FE"/>
    <w:rsid w:val="008E3454"/>
    <w:rsid w:val="008E34F4"/>
    <w:rsid w:val="008E37BD"/>
    <w:rsid w:val="008E37C2"/>
    <w:rsid w:val="008E3AEE"/>
    <w:rsid w:val="008E3C17"/>
    <w:rsid w:val="008E3CB5"/>
    <w:rsid w:val="008E3E3E"/>
    <w:rsid w:val="008E4126"/>
    <w:rsid w:val="008E45DB"/>
    <w:rsid w:val="008E47DF"/>
    <w:rsid w:val="008E497A"/>
    <w:rsid w:val="008E4C8D"/>
    <w:rsid w:val="008E4FCB"/>
    <w:rsid w:val="008E523B"/>
    <w:rsid w:val="008E529A"/>
    <w:rsid w:val="008E53A4"/>
    <w:rsid w:val="008E5666"/>
    <w:rsid w:val="008E56B5"/>
    <w:rsid w:val="008E56C0"/>
    <w:rsid w:val="008E57A4"/>
    <w:rsid w:val="008E598D"/>
    <w:rsid w:val="008E59A4"/>
    <w:rsid w:val="008E59EF"/>
    <w:rsid w:val="008E5C81"/>
    <w:rsid w:val="008E61B3"/>
    <w:rsid w:val="008E661B"/>
    <w:rsid w:val="008E6718"/>
    <w:rsid w:val="008E688F"/>
    <w:rsid w:val="008E6AB3"/>
    <w:rsid w:val="008E6C3E"/>
    <w:rsid w:val="008E6CE8"/>
    <w:rsid w:val="008E6FA1"/>
    <w:rsid w:val="008E7054"/>
    <w:rsid w:val="008E7072"/>
    <w:rsid w:val="008E7112"/>
    <w:rsid w:val="008E74E4"/>
    <w:rsid w:val="008E78AB"/>
    <w:rsid w:val="008E7ADE"/>
    <w:rsid w:val="008E7B56"/>
    <w:rsid w:val="008E7D0C"/>
    <w:rsid w:val="008E7DF8"/>
    <w:rsid w:val="008F00DC"/>
    <w:rsid w:val="008F0344"/>
    <w:rsid w:val="008F03FA"/>
    <w:rsid w:val="008F03FC"/>
    <w:rsid w:val="008F05AE"/>
    <w:rsid w:val="008F06BC"/>
    <w:rsid w:val="008F06CE"/>
    <w:rsid w:val="008F071C"/>
    <w:rsid w:val="008F09A9"/>
    <w:rsid w:val="008F0A9E"/>
    <w:rsid w:val="008F0AAB"/>
    <w:rsid w:val="008F0C11"/>
    <w:rsid w:val="008F0E44"/>
    <w:rsid w:val="008F10F5"/>
    <w:rsid w:val="008F1190"/>
    <w:rsid w:val="008F11BE"/>
    <w:rsid w:val="008F125E"/>
    <w:rsid w:val="008F1362"/>
    <w:rsid w:val="008F1653"/>
    <w:rsid w:val="008F19A2"/>
    <w:rsid w:val="008F1BA7"/>
    <w:rsid w:val="008F1C43"/>
    <w:rsid w:val="008F1CA2"/>
    <w:rsid w:val="008F1DB0"/>
    <w:rsid w:val="008F1DDD"/>
    <w:rsid w:val="008F1EB1"/>
    <w:rsid w:val="008F1F94"/>
    <w:rsid w:val="008F207C"/>
    <w:rsid w:val="008F25A7"/>
    <w:rsid w:val="008F2637"/>
    <w:rsid w:val="008F263D"/>
    <w:rsid w:val="008F266C"/>
    <w:rsid w:val="008F26C9"/>
    <w:rsid w:val="008F26D0"/>
    <w:rsid w:val="008F282A"/>
    <w:rsid w:val="008F2891"/>
    <w:rsid w:val="008F2A73"/>
    <w:rsid w:val="008F2C6E"/>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D2"/>
    <w:rsid w:val="008F4A01"/>
    <w:rsid w:val="008F4AC7"/>
    <w:rsid w:val="008F4BBC"/>
    <w:rsid w:val="008F4CE4"/>
    <w:rsid w:val="008F4D9E"/>
    <w:rsid w:val="008F4E16"/>
    <w:rsid w:val="008F52A8"/>
    <w:rsid w:val="008F55C7"/>
    <w:rsid w:val="008F5721"/>
    <w:rsid w:val="008F5C35"/>
    <w:rsid w:val="008F5D40"/>
    <w:rsid w:val="008F5D83"/>
    <w:rsid w:val="008F5E62"/>
    <w:rsid w:val="008F5F8F"/>
    <w:rsid w:val="008F6044"/>
    <w:rsid w:val="008F62E0"/>
    <w:rsid w:val="008F6466"/>
    <w:rsid w:val="008F646D"/>
    <w:rsid w:val="008F6778"/>
    <w:rsid w:val="008F67BE"/>
    <w:rsid w:val="008F680D"/>
    <w:rsid w:val="008F6A1B"/>
    <w:rsid w:val="008F6DF5"/>
    <w:rsid w:val="008F6E04"/>
    <w:rsid w:val="008F6F75"/>
    <w:rsid w:val="008F6FD8"/>
    <w:rsid w:val="008F718D"/>
    <w:rsid w:val="008F72E7"/>
    <w:rsid w:val="008F7691"/>
    <w:rsid w:val="008F77B4"/>
    <w:rsid w:val="008F7943"/>
    <w:rsid w:val="008F7A79"/>
    <w:rsid w:val="008F7B5F"/>
    <w:rsid w:val="008F7B62"/>
    <w:rsid w:val="008F7BF8"/>
    <w:rsid w:val="008F7CCE"/>
    <w:rsid w:val="008F7FB5"/>
    <w:rsid w:val="00900105"/>
    <w:rsid w:val="009002AD"/>
    <w:rsid w:val="009003DE"/>
    <w:rsid w:val="00900545"/>
    <w:rsid w:val="0090081B"/>
    <w:rsid w:val="00900B05"/>
    <w:rsid w:val="00900B8D"/>
    <w:rsid w:val="00900BB8"/>
    <w:rsid w:val="00900BCC"/>
    <w:rsid w:val="00900C0D"/>
    <w:rsid w:val="00900CE2"/>
    <w:rsid w:val="00901061"/>
    <w:rsid w:val="009010FC"/>
    <w:rsid w:val="00901431"/>
    <w:rsid w:val="00901542"/>
    <w:rsid w:val="0090173F"/>
    <w:rsid w:val="009017F1"/>
    <w:rsid w:val="00901839"/>
    <w:rsid w:val="00901A28"/>
    <w:rsid w:val="00901C92"/>
    <w:rsid w:val="00901D6C"/>
    <w:rsid w:val="00901F1A"/>
    <w:rsid w:val="00901F46"/>
    <w:rsid w:val="00902057"/>
    <w:rsid w:val="009020D8"/>
    <w:rsid w:val="00902310"/>
    <w:rsid w:val="009026B4"/>
    <w:rsid w:val="009026C0"/>
    <w:rsid w:val="00902717"/>
    <w:rsid w:val="009027B3"/>
    <w:rsid w:val="009027C6"/>
    <w:rsid w:val="009028C5"/>
    <w:rsid w:val="00902936"/>
    <w:rsid w:val="00902C1B"/>
    <w:rsid w:val="00902D8F"/>
    <w:rsid w:val="00902FDC"/>
    <w:rsid w:val="00903103"/>
    <w:rsid w:val="0090324C"/>
    <w:rsid w:val="009032AD"/>
    <w:rsid w:val="00903308"/>
    <w:rsid w:val="0090353C"/>
    <w:rsid w:val="0090374D"/>
    <w:rsid w:val="0090399A"/>
    <w:rsid w:val="00903A4E"/>
    <w:rsid w:val="00903AA1"/>
    <w:rsid w:val="00903CA7"/>
    <w:rsid w:val="00903F31"/>
    <w:rsid w:val="009049DD"/>
    <w:rsid w:val="009049F3"/>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FD"/>
    <w:rsid w:val="00905C6B"/>
    <w:rsid w:val="00905D6F"/>
    <w:rsid w:val="00905D7E"/>
    <w:rsid w:val="00905E16"/>
    <w:rsid w:val="00905EB6"/>
    <w:rsid w:val="009060E9"/>
    <w:rsid w:val="00906173"/>
    <w:rsid w:val="0090623A"/>
    <w:rsid w:val="00906284"/>
    <w:rsid w:val="009062B5"/>
    <w:rsid w:val="009063BC"/>
    <w:rsid w:val="00906434"/>
    <w:rsid w:val="0090675B"/>
    <w:rsid w:val="009067A9"/>
    <w:rsid w:val="00906910"/>
    <w:rsid w:val="00906AC1"/>
    <w:rsid w:val="00906DA9"/>
    <w:rsid w:val="00906ED3"/>
    <w:rsid w:val="00906FD6"/>
    <w:rsid w:val="009070EB"/>
    <w:rsid w:val="00907470"/>
    <w:rsid w:val="00907624"/>
    <w:rsid w:val="009076FA"/>
    <w:rsid w:val="009079BE"/>
    <w:rsid w:val="00907CDC"/>
    <w:rsid w:val="00907E95"/>
    <w:rsid w:val="009102C0"/>
    <w:rsid w:val="00910534"/>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639"/>
    <w:rsid w:val="00911873"/>
    <w:rsid w:val="009118D5"/>
    <w:rsid w:val="009118E8"/>
    <w:rsid w:val="0091193C"/>
    <w:rsid w:val="00911993"/>
    <w:rsid w:val="00911A04"/>
    <w:rsid w:val="00911CEE"/>
    <w:rsid w:val="00911E10"/>
    <w:rsid w:val="00912048"/>
    <w:rsid w:val="009123F3"/>
    <w:rsid w:val="009125A3"/>
    <w:rsid w:val="009125DE"/>
    <w:rsid w:val="009126C0"/>
    <w:rsid w:val="00912901"/>
    <w:rsid w:val="00912AE4"/>
    <w:rsid w:val="00912EEF"/>
    <w:rsid w:val="00912FBE"/>
    <w:rsid w:val="00913196"/>
    <w:rsid w:val="0091324D"/>
    <w:rsid w:val="00913570"/>
    <w:rsid w:val="00913710"/>
    <w:rsid w:val="0091396C"/>
    <w:rsid w:val="00913A7C"/>
    <w:rsid w:val="00913D91"/>
    <w:rsid w:val="00913F93"/>
    <w:rsid w:val="00914133"/>
    <w:rsid w:val="00914287"/>
    <w:rsid w:val="0091433E"/>
    <w:rsid w:val="009143C7"/>
    <w:rsid w:val="0091441C"/>
    <w:rsid w:val="0091442A"/>
    <w:rsid w:val="009146E2"/>
    <w:rsid w:val="00914725"/>
    <w:rsid w:val="009148B7"/>
    <w:rsid w:val="009148C5"/>
    <w:rsid w:val="009148F0"/>
    <w:rsid w:val="009149AA"/>
    <w:rsid w:val="00914B4B"/>
    <w:rsid w:val="00914CC6"/>
    <w:rsid w:val="00914D09"/>
    <w:rsid w:val="00914E4F"/>
    <w:rsid w:val="0091519F"/>
    <w:rsid w:val="009156E6"/>
    <w:rsid w:val="00915769"/>
    <w:rsid w:val="00915825"/>
    <w:rsid w:val="00915E02"/>
    <w:rsid w:val="00915EE2"/>
    <w:rsid w:val="00915F06"/>
    <w:rsid w:val="00915FD6"/>
    <w:rsid w:val="0091600D"/>
    <w:rsid w:val="00916013"/>
    <w:rsid w:val="009162DF"/>
    <w:rsid w:val="009162F7"/>
    <w:rsid w:val="009163F1"/>
    <w:rsid w:val="009165D1"/>
    <w:rsid w:val="00916743"/>
    <w:rsid w:val="0091690C"/>
    <w:rsid w:val="0091696B"/>
    <w:rsid w:val="00916B2F"/>
    <w:rsid w:val="00916D1D"/>
    <w:rsid w:val="00916E44"/>
    <w:rsid w:val="00916F70"/>
    <w:rsid w:val="00917207"/>
    <w:rsid w:val="0091728A"/>
    <w:rsid w:val="0091729B"/>
    <w:rsid w:val="009172D5"/>
    <w:rsid w:val="00917569"/>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4EB"/>
    <w:rsid w:val="009205E5"/>
    <w:rsid w:val="0092063A"/>
    <w:rsid w:val="009206FE"/>
    <w:rsid w:val="009207D9"/>
    <w:rsid w:val="00920977"/>
    <w:rsid w:val="00920AB5"/>
    <w:rsid w:val="00920DBE"/>
    <w:rsid w:val="00920E51"/>
    <w:rsid w:val="00921169"/>
    <w:rsid w:val="009212A1"/>
    <w:rsid w:val="00921329"/>
    <w:rsid w:val="0092151E"/>
    <w:rsid w:val="00921521"/>
    <w:rsid w:val="009216A6"/>
    <w:rsid w:val="00921968"/>
    <w:rsid w:val="00921AC5"/>
    <w:rsid w:val="00921B31"/>
    <w:rsid w:val="00921D5A"/>
    <w:rsid w:val="00921D5D"/>
    <w:rsid w:val="00921DAD"/>
    <w:rsid w:val="00921EB6"/>
    <w:rsid w:val="00921F37"/>
    <w:rsid w:val="0092214D"/>
    <w:rsid w:val="00922367"/>
    <w:rsid w:val="0092244D"/>
    <w:rsid w:val="00922978"/>
    <w:rsid w:val="00922D74"/>
    <w:rsid w:val="00922DE8"/>
    <w:rsid w:val="00922FD7"/>
    <w:rsid w:val="0092323F"/>
    <w:rsid w:val="00923488"/>
    <w:rsid w:val="009234E5"/>
    <w:rsid w:val="009237E0"/>
    <w:rsid w:val="00923A7E"/>
    <w:rsid w:val="00923AD6"/>
    <w:rsid w:val="00923B4F"/>
    <w:rsid w:val="00923BDC"/>
    <w:rsid w:val="00923C48"/>
    <w:rsid w:val="00923D90"/>
    <w:rsid w:val="00923E13"/>
    <w:rsid w:val="00924171"/>
    <w:rsid w:val="009249B8"/>
    <w:rsid w:val="00924A08"/>
    <w:rsid w:val="00924B08"/>
    <w:rsid w:val="00924C7E"/>
    <w:rsid w:val="00924E19"/>
    <w:rsid w:val="00924F18"/>
    <w:rsid w:val="00924F4E"/>
    <w:rsid w:val="00924F5D"/>
    <w:rsid w:val="00925139"/>
    <w:rsid w:val="00925365"/>
    <w:rsid w:val="00925522"/>
    <w:rsid w:val="009255A0"/>
    <w:rsid w:val="009255DB"/>
    <w:rsid w:val="009255E4"/>
    <w:rsid w:val="009255F0"/>
    <w:rsid w:val="00925602"/>
    <w:rsid w:val="00925864"/>
    <w:rsid w:val="0092589D"/>
    <w:rsid w:val="009259DC"/>
    <w:rsid w:val="00925A7D"/>
    <w:rsid w:val="00925A8B"/>
    <w:rsid w:val="00925B25"/>
    <w:rsid w:val="00925B4A"/>
    <w:rsid w:val="00925D5B"/>
    <w:rsid w:val="00925F31"/>
    <w:rsid w:val="00925FF2"/>
    <w:rsid w:val="00926109"/>
    <w:rsid w:val="009261AC"/>
    <w:rsid w:val="00926413"/>
    <w:rsid w:val="009266F7"/>
    <w:rsid w:val="0092680C"/>
    <w:rsid w:val="0092680F"/>
    <w:rsid w:val="00926870"/>
    <w:rsid w:val="00926892"/>
    <w:rsid w:val="009269A4"/>
    <w:rsid w:val="00926ABD"/>
    <w:rsid w:val="00926DEB"/>
    <w:rsid w:val="00926F11"/>
    <w:rsid w:val="009270B0"/>
    <w:rsid w:val="009273B0"/>
    <w:rsid w:val="00927455"/>
    <w:rsid w:val="0092749D"/>
    <w:rsid w:val="00927556"/>
    <w:rsid w:val="009275A5"/>
    <w:rsid w:val="00927664"/>
    <w:rsid w:val="009276C7"/>
    <w:rsid w:val="0092778C"/>
    <w:rsid w:val="00927909"/>
    <w:rsid w:val="00927957"/>
    <w:rsid w:val="00927B1D"/>
    <w:rsid w:val="00927C42"/>
    <w:rsid w:val="00927E3F"/>
    <w:rsid w:val="00927F15"/>
    <w:rsid w:val="0093000F"/>
    <w:rsid w:val="009301BF"/>
    <w:rsid w:val="00930498"/>
    <w:rsid w:val="00930621"/>
    <w:rsid w:val="009306EF"/>
    <w:rsid w:val="009307C4"/>
    <w:rsid w:val="00930863"/>
    <w:rsid w:val="00930B1E"/>
    <w:rsid w:val="00930DF3"/>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61B"/>
    <w:rsid w:val="009327B7"/>
    <w:rsid w:val="009327ED"/>
    <w:rsid w:val="009328B4"/>
    <w:rsid w:val="0093291F"/>
    <w:rsid w:val="009329A4"/>
    <w:rsid w:val="00932AB1"/>
    <w:rsid w:val="00932C51"/>
    <w:rsid w:val="00932ED1"/>
    <w:rsid w:val="00932EED"/>
    <w:rsid w:val="00932F2E"/>
    <w:rsid w:val="00933190"/>
    <w:rsid w:val="009335F3"/>
    <w:rsid w:val="0093377B"/>
    <w:rsid w:val="009338BC"/>
    <w:rsid w:val="00933A15"/>
    <w:rsid w:val="00933A54"/>
    <w:rsid w:val="00933AB6"/>
    <w:rsid w:val="00933B46"/>
    <w:rsid w:val="00933CF7"/>
    <w:rsid w:val="00933D2C"/>
    <w:rsid w:val="00933DD3"/>
    <w:rsid w:val="00933EA0"/>
    <w:rsid w:val="00933FD4"/>
    <w:rsid w:val="009340DA"/>
    <w:rsid w:val="009340E2"/>
    <w:rsid w:val="0093430F"/>
    <w:rsid w:val="009343CD"/>
    <w:rsid w:val="009343EB"/>
    <w:rsid w:val="009344AA"/>
    <w:rsid w:val="00934567"/>
    <w:rsid w:val="009348C4"/>
    <w:rsid w:val="00934AAC"/>
    <w:rsid w:val="00934E3E"/>
    <w:rsid w:val="00934E56"/>
    <w:rsid w:val="00935006"/>
    <w:rsid w:val="009351BF"/>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32"/>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C"/>
    <w:rsid w:val="009376AF"/>
    <w:rsid w:val="009379BE"/>
    <w:rsid w:val="00937AC9"/>
    <w:rsid w:val="00937B66"/>
    <w:rsid w:val="00937F76"/>
    <w:rsid w:val="0094007C"/>
    <w:rsid w:val="009402C2"/>
    <w:rsid w:val="00940457"/>
    <w:rsid w:val="00940499"/>
    <w:rsid w:val="009404D6"/>
    <w:rsid w:val="0094064B"/>
    <w:rsid w:val="0094095C"/>
    <w:rsid w:val="00940A01"/>
    <w:rsid w:val="00940A49"/>
    <w:rsid w:val="00940A5A"/>
    <w:rsid w:val="00940B8C"/>
    <w:rsid w:val="00940B94"/>
    <w:rsid w:val="00940D61"/>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BD9"/>
    <w:rsid w:val="00942F56"/>
    <w:rsid w:val="00942FAA"/>
    <w:rsid w:val="0094315C"/>
    <w:rsid w:val="00943237"/>
    <w:rsid w:val="009433E6"/>
    <w:rsid w:val="009434C4"/>
    <w:rsid w:val="00943596"/>
    <w:rsid w:val="009435E4"/>
    <w:rsid w:val="0094368F"/>
    <w:rsid w:val="009436AE"/>
    <w:rsid w:val="0094372B"/>
    <w:rsid w:val="009437BD"/>
    <w:rsid w:val="009437D4"/>
    <w:rsid w:val="0094397D"/>
    <w:rsid w:val="00943A70"/>
    <w:rsid w:val="00943B17"/>
    <w:rsid w:val="00943B25"/>
    <w:rsid w:val="00943BFB"/>
    <w:rsid w:val="00943D9C"/>
    <w:rsid w:val="00943E15"/>
    <w:rsid w:val="00943E5D"/>
    <w:rsid w:val="00943F00"/>
    <w:rsid w:val="0094401D"/>
    <w:rsid w:val="009441D0"/>
    <w:rsid w:val="009442D4"/>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7D9"/>
    <w:rsid w:val="00945846"/>
    <w:rsid w:val="00945A45"/>
    <w:rsid w:val="00945C86"/>
    <w:rsid w:val="00945D42"/>
    <w:rsid w:val="00945E60"/>
    <w:rsid w:val="00945FA3"/>
    <w:rsid w:val="00945FA6"/>
    <w:rsid w:val="0094619A"/>
    <w:rsid w:val="00946236"/>
    <w:rsid w:val="00946339"/>
    <w:rsid w:val="0094648E"/>
    <w:rsid w:val="00946532"/>
    <w:rsid w:val="00946DA5"/>
    <w:rsid w:val="00946E30"/>
    <w:rsid w:val="00946EC7"/>
    <w:rsid w:val="00946EDD"/>
    <w:rsid w:val="0094725A"/>
    <w:rsid w:val="00947399"/>
    <w:rsid w:val="009477B3"/>
    <w:rsid w:val="00947C11"/>
    <w:rsid w:val="009500E1"/>
    <w:rsid w:val="00950117"/>
    <w:rsid w:val="0095013B"/>
    <w:rsid w:val="009501AC"/>
    <w:rsid w:val="0095023B"/>
    <w:rsid w:val="0095055E"/>
    <w:rsid w:val="00950F17"/>
    <w:rsid w:val="00950F36"/>
    <w:rsid w:val="0095100F"/>
    <w:rsid w:val="009513F9"/>
    <w:rsid w:val="009517B6"/>
    <w:rsid w:val="009518C0"/>
    <w:rsid w:val="00951D66"/>
    <w:rsid w:val="00951D6E"/>
    <w:rsid w:val="009520BE"/>
    <w:rsid w:val="009522B2"/>
    <w:rsid w:val="00952449"/>
    <w:rsid w:val="009524D5"/>
    <w:rsid w:val="0095255F"/>
    <w:rsid w:val="0095260B"/>
    <w:rsid w:val="009526BD"/>
    <w:rsid w:val="009526D9"/>
    <w:rsid w:val="00952941"/>
    <w:rsid w:val="00952F5C"/>
    <w:rsid w:val="009530F8"/>
    <w:rsid w:val="00953358"/>
    <w:rsid w:val="0095365A"/>
    <w:rsid w:val="00953661"/>
    <w:rsid w:val="009536AB"/>
    <w:rsid w:val="00953ACD"/>
    <w:rsid w:val="00953B26"/>
    <w:rsid w:val="00953BD9"/>
    <w:rsid w:val="00953DF8"/>
    <w:rsid w:val="00953F7F"/>
    <w:rsid w:val="00954034"/>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EE6"/>
    <w:rsid w:val="00956F2D"/>
    <w:rsid w:val="0095717B"/>
    <w:rsid w:val="009571A0"/>
    <w:rsid w:val="009571CA"/>
    <w:rsid w:val="009575B6"/>
    <w:rsid w:val="00957812"/>
    <w:rsid w:val="00957844"/>
    <w:rsid w:val="00957922"/>
    <w:rsid w:val="00957B24"/>
    <w:rsid w:val="00957B7D"/>
    <w:rsid w:val="00957E19"/>
    <w:rsid w:val="00957FDF"/>
    <w:rsid w:val="0096018F"/>
    <w:rsid w:val="0096025E"/>
    <w:rsid w:val="009602CD"/>
    <w:rsid w:val="009603BA"/>
    <w:rsid w:val="0096044D"/>
    <w:rsid w:val="009605AB"/>
    <w:rsid w:val="009608C3"/>
    <w:rsid w:val="009609E8"/>
    <w:rsid w:val="00960A57"/>
    <w:rsid w:val="00960ED7"/>
    <w:rsid w:val="00961106"/>
    <w:rsid w:val="0096127A"/>
    <w:rsid w:val="0096151D"/>
    <w:rsid w:val="009616F3"/>
    <w:rsid w:val="00961925"/>
    <w:rsid w:val="0096193D"/>
    <w:rsid w:val="00961E7A"/>
    <w:rsid w:val="00962601"/>
    <w:rsid w:val="009627C8"/>
    <w:rsid w:val="00962AA5"/>
    <w:rsid w:val="00962C63"/>
    <w:rsid w:val="00962DC6"/>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400"/>
    <w:rsid w:val="009654E5"/>
    <w:rsid w:val="00965BBE"/>
    <w:rsid w:val="00965D1E"/>
    <w:rsid w:val="00965DFF"/>
    <w:rsid w:val="00965ED4"/>
    <w:rsid w:val="00965FEA"/>
    <w:rsid w:val="0096613B"/>
    <w:rsid w:val="009663C1"/>
    <w:rsid w:val="00966400"/>
    <w:rsid w:val="0096645E"/>
    <w:rsid w:val="009664C5"/>
    <w:rsid w:val="00966613"/>
    <w:rsid w:val="00966749"/>
    <w:rsid w:val="009667B8"/>
    <w:rsid w:val="009668BB"/>
    <w:rsid w:val="00966A13"/>
    <w:rsid w:val="00966AB6"/>
    <w:rsid w:val="00966C7E"/>
    <w:rsid w:val="00966D38"/>
    <w:rsid w:val="00966DC9"/>
    <w:rsid w:val="00966F4E"/>
    <w:rsid w:val="00966F56"/>
    <w:rsid w:val="00967104"/>
    <w:rsid w:val="00967114"/>
    <w:rsid w:val="009673B0"/>
    <w:rsid w:val="0096768B"/>
    <w:rsid w:val="00967B12"/>
    <w:rsid w:val="00967B3E"/>
    <w:rsid w:val="00967BA2"/>
    <w:rsid w:val="00967BB2"/>
    <w:rsid w:val="00967C5C"/>
    <w:rsid w:val="00967ED6"/>
    <w:rsid w:val="00967F29"/>
    <w:rsid w:val="009700C8"/>
    <w:rsid w:val="009702B9"/>
    <w:rsid w:val="00970518"/>
    <w:rsid w:val="00970623"/>
    <w:rsid w:val="00970657"/>
    <w:rsid w:val="00970663"/>
    <w:rsid w:val="009709B9"/>
    <w:rsid w:val="00970D92"/>
    <w:rsid w:val="00970E1F"/>
    <w:rsid w:val="00971022"/>
    <w:rsid w:val="009710EF"/>
    <w:rsid w:val="0097140B"/>
    <w:rsid w:val="009715BE"/>
    <w:rsid w:val="0097191B"/>
    <w:rsid w:val="009719A0"/>
    <w:rsid w:val="009719DF"/>
    <w:rsid w:val="009719F8"/>
    <w:rsid w:val="00971D37"/>
    <w:rsid w:val="00971E9F"/>
    <w:rsid w:val="00971EA4"/>
    <w:rsid w:val="00972102"/>
    <w:rsid w:val="0097242D"/>
    <w:rsid w:val="0097263F"/>
    <w:rsid w:val="00972985"/>
    <w:rsid w:val="009729B5"/>
    <w:rsid w:val="0097311C"/>
    <w:rsid w:val="0097318A"/>
    <w:rsid w:val="00973427"/>
    <w:rsid w:val="0097365A"/>
    <w:rsid w:val="00973674"/>
    <w:rsid w:val="009738CA"/>
    <w:rsid w:val="009738D8"/>
    <w:rsid w:val="00973A5F"/>
    <w:rsid w:val="00973AC0"/>
    <w:rsid w:val="00973BB6"/>
    <w:rsid w:val="00973C51"/>
    <w:rsid w:val="00973C99"/>
    <w:rsid w:val="00973DB9"/>
    <w:rsid w:val="0097424C"/>
    <w:rsid w:val="00974286"/>
    <w:rsid w:val="009742DA"/>
    <w:rsid w:val="00974577"/>
    <w:rsid w:val="00974697"/>
    <w:rsid w:val="00974759"/>
    <w:rsid w:val="00974C33"/>
    <w:rsid w:val="00974F07"/>
    <w:rsid w:val="00974F67"/>
    <w:rsid w:val="0097506C"/>
    <w:rsid w:val="00975286"/>
    <w:rsid w:val="009752CE"/>
    <w:rsid w:val="00975358"/>
    <w:rsid w:val="00975482"/>
    <w:rsid w:val="00975A3E"/>
    <w:rsid w:val="00975BC1"/>
    <w:rsid w:val="00975F15"/>
    <w:rsid w:val="009760E3"/>
    <w:rsid w:val="0097614E"/>
    <w:rsid w:val="0097625A"/>
    <w:rsid w:val="0097638A"/>
    <w:rsid w:val="0097674A"/>
    <w:rsid w:val="009768A7"/>
    <w:rsid w:val="00976AC8"/>
    <w:rsid w:val="00976B83"/>
    <w:rsid w:val="00976BE3"/>
    <w:rsid w:val="00976DB2"/>
    <w:rsid w:val="00976F83"/>
    <w:rsid w:val="009770DE"/>
    <w:rsid w:val="00977278"/>
    <w:rsid w:val="009772C4"/>
    <w:rsid w:val="009772F4"/>
    <w:rsid w:val="00977321"/>
    <w:rsid w:val="00977390"/>
    <w:rsid w:val="0097778A"/>
    <w:rsid w:val="0097787D"/>
    <w:rsid w:val="00977898"/>
    <w:rsid w:val="00977C54"/>
    <w:rsid w:val="00977C57"/>
    <w:rsid w:val="00977FF9"/>
    <w:rsid w:val="009802BE"/>
    <w:rsid w:val="00980466"/>
    <w:rsid w:val="00980647"/>
    <w:rsid w:val="0098083B"/>
    <w:rsid w:val="009808F0"/>
    <w:rsid w:val="00980902"/>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7E3"/>
    <w:rsid w:val="00981917"/>
    <w:rsid w:val="00981A4E"/>
    <w:rsid w:val="00981B29"/>
    <w:rsid w:val="00981C01"/>
    <w:rsid w:val="00981C3D"/>
    <w:rsid w:val="00981D1A"/>
    <w:rsid w:val="00981E73"/>
    <w:rsid w:val="0098203E"/>
    <w:rsid w:val="0098230B"/>
    <w:rsid w:val="00982414"/>
    <w:rsid w:val="0098243A"/>
    <w:rsid w:val="0098295C"/>
    <w:rsid w:val="009829FA"/>
    <w:rsid w:val="00982AB2"/>
    <w:rsid w:val="00982B50"/>
    <w:rsid w:val="00982B58"/>
    <w:rsid w:val="00982CE6"/>
    <w:rsid w:val="00982D44"/>
    <w:rsid w:val="00982DE9"/>
    <w:rsid w:val="00982E20"/>
    <w:rsid w:val="00982FBB"/>
    <w:rsid w:val="00983138"/>
    <w:rsid w:val="0098318B"/>
    <w:rsid w:val="00983266"/>
    <w:rsid w:val="009832B1"/>
    <w:rsid w:val="00983369"/>
    <w:rsid w:val="009833A4"/>
    <w:rsid w:val="009834BF"/>
    <w:rsid w:val="0098350C"/>
    <w:rsid w:val="0098351A"/>
    <w:rsid w:val="00983566"/>
    <w:rsid w:val="00983571"/>
    <w:rsid w:val="00983820"/>
    <w:rsid w:val="009838DE"/>
    <w:rsid w:val="0098396E"/>
    <w:rsid w:val="00983B04"/>
    <w:rsid w:val="00983BA2"/>
    <w:rsid w:val="00983DE7"/>
    <w:rsid w:val="00983FD9"/>
    <w:rsid w:val="00984171"/>
    <w:rsid w:val="00984385"/>
    <w:rsid w:val="0098440D"/>
    <w:rsid w:val="0098463A"/>
    <w:rsid w:val="00984E32"/>
    <w:rsid w:val="00984E86"/>
    <w:rsid w:val="00984E9C"/>
    <w:rsid w:val="00984EB7"/>
    <w:rsid w:val="00985012"/>
    <w:rsid w:val="00985135"/>
    <w:rsid w:val="00985176"/>
    <w:rsid w:val="0098517C"/>
    <w:rsid w:val="009853BF"/>
    <w:rsid w:val="009853C0"/>
    <w:rsid w:val="009854A5"/>
    <w:rsid w:val="0098570D"/>
    <w:rsid w:val="00985900"/>
    <w:rsid w:val="009859F7"/>
    <w:rsid w:val="00985B9A"/>
    <w:rsid w:val="00985BDA"/>
    <w:rsid w:val="00985D2A"/>
    <w:rsid w:val="00985D56"/>
    <w:rsid w:val="00985F79"/>
    <w:rsid w:val="009862E2"/>
    <w:rsid w:val="009864C8"/>
    <w:rsid w:val="009864EF"/>
    <w:rsid w:val="0098661E"/>
    <w:rsid w:val="0098666D"/>
    <w:rsid w:val="00986688"/>
    <w:rsid w:val="00986A5C"/>
    <w:rsid w:val="00986AAE"/>
    <w:rsid w:val="00986AE9"/>
    <w:rsid w:val="00986AFC"/>
    <w:rsid w:val="00986D4C"/>
    <w:rsid w:val="00986E42"/>
    <w:rsid w:val="00986E8F"/>
    <w:rsid w:val="00987187"/>
    <w:rsid w:val="00987215"/>
    <w:rsid w:val="00987308"/>
    <w:rsid w:val="009873F6"/>
    <w:rsid w:val="00987462"/>
    <w:rsid w:val="009874BC"/>
    <w:rsid w:val="009874C8"/>
    <w:rsid w:val="009874F6"/>
    <w:rsid w:val="0098753A"/>
    <w:rsid w:val="009875B3"/>
    <w:rsid w:val="009875E0"/>
    <w:rsid w:val="009875E6"/>
    <w:rsid w:val="009879EA"/>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748"/>
    <w:rsid w:val="009907B1"/>
    <w:rsid w:val="009907E6"/>
    <w:rsid w:val="00990956"/>
    <w:rsid w:val="00990A5B"/>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C49"/>
    <w:rsid w:val="00991E33"/>
    <w:rsid w:val="00991F03"/>
    <w:rsid w:val="009920E3"/>
    <w:rsid w:val="009925A9"/>
    <w:rsid w:val="009929BC"/>
    <w:rsid w:val="00992A11"/>
    <w:rsid w:val="00992B24"/>
    <w:rsid w:val="00992C8E"/>
    <w:rsid w:val="00992E40"/>
    <w:rsid w:val="00992F78"/>
    <w:rsid w:val="009931C1"/>
    <w:rsid w:val="00993400"/>
    <w:rsid w:val="0099342E"/>
    <w:rsid w:val="0099346F"/>
    <w:rsid w:val="00993533"/>
    <w:rsid w:val="009936C2"/>
    <w:rsid w:val="00993AC9"/>
    <w:rsid w:val="00993AD3"/>
    <w:rsid w:val="00993B38"/>
    <w:rsid w:val="00993C6B"/>
    <w:rsid w:val="00993FCA"/>
    <w:rsid w:val="00994053"/>
    <w:rsid w:val="009940E3"/>
    <w:rsid w:val="00994485"/>
    <w:rsid w:val="009945A2"/>
    <w:rsid w:val="0099467F"/>
    <w:rsid w:val="00994796"/>
    <w:rsid w:val="009947DE"/>
    <w:rsid w:val="00994839"/>
    <w:rsid w:val="0099488F"/>
    <w:rsid w:val="00994BD6"/>
    <w:rsid w:val="00994D31"/>
    <w:rsid w:val="00994F5A"/>
    <w:rsid w:val="00995227"/>
    <w:rsid w:val="009952CA"/>
    <w:rsid w:val="0099548B"/>
    <w:rsid w:val="009955D0"/>
    <w:rsid w:val="009958E5"/>
    <w:rsid w:val="00995939"/>
    <w:rsid w:val="00995BBE"/>
    <w:rsid w:val="00995D43"/>
    <w:rsid w:val="00995DDA"/>
    <w:rsid w:val="00995EDD"/>
    <w:rsid w:val="009960BD"/>
    <w:rsid w:val="009960E3"/>
    <w:rsid w:val="00996124"/>
    <w:rsid w:val="009962A8"/>
    <w:rsid w:val="0099631F"/>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AFE"/>
    <w:rsid w:val="00997C34"/>
    <w:rsid w:val="00997DC6"/>
    <w:rsid w:val="009A0355"/>
    <w:rsid w:val="009A04A3"/>
    <w:rsid w:val="009A0501"/>
    <w:rsid w:val="009A08F9"/>
    <w:rsid w:val="009A0B0D"/>
    <w:rsid w:val="009A0C19"/>
    <w:rsid w:val="009A0D24"/>
    <w:rsid w:val="009A0D2A"/>
    <w:rsid w:val="009A0DC8"/>
    <w:rsid w:val="009A0DEF"/>
    <w:rsid w:val="009A0E37"/>
    <w:rsid w:val="009A0FFB"/>
    <w:rsid w:val="009A10B5"/>
    <w:rsid w:val="009A11C4"/>
    <w:rsid w:val="009A1453"/>
    <w:rsid w:val="009A15AC"/>
    <w:rsid w:val="009A19F9"/>
    <w:rsid w:val="009A1A01"/>
    <w:rsid w:val="009A1A72"/>
    <w:rsid w:val="009A1B35"/>
    <w:rsid w:val="009A1BA6"/>
    <w:rsid w:val="009A1BC4"/>
    <w:rsid w:val="009A1C93"/>
    <w:rsid w:val="009A1DC3"/>
    <w:rsid w:val="009A1DCA"/>
    <w:rsid w:val="009A1ECC"/>
    <w:rsid w:val="009A1F49"/>
    <w:rsid w:val="009A21A9"/>
    <w:rsid w:val="009A2373"/>
    <w:rsid w:val="009A2418"/>
    <w:rsid w:val="009A251B"/>
    <w:rsid w:val="009A25D1"/>
    <w:rsid w:val="009A28FD"/>
    <w:rsid w:val="009A2BED"/>
    <w:rsid w:val="009A2E4E"/>
    <w:rsid w:val="009A2E83"/>
    <w:rsid w:val="009A30C1"/>
    <w:rsid w:val="009A3180"/>
    <w:rsid w:val="009A34BD"/>
    <w:rsid w:val="009A351B"/>
    <w:rsid w:val="009A371D"/>
    <w:rsid w:val="009A37BC"/>
    <w:rsid w:val="009A3970"/>
    <w:rsid w:val="009A3A37"/>
    <w:rsid w:val="009A3B39"/>
    <w:rsid w:val="009A3DB5"/>
    <w:rsid w:val="009A3DC8"/>
    <w:rsid w:val="009A3E01"/>
    <w:rsid w:val="009A3EAF"/>
    <w:rsid w:val="009A3EBD"/>
    <w:rsid w:val="009A4297"/>
    <w:rsid w:val="009A42CC"/>
    <w:rsid w:val="009A449F"/>
    <w:rsid w:val="009A491D"/>
    <w:rsid w:val="009A4B03"/>
    <w:rsid w:val="009A4B0D"/>
    <w:rsid w:val="009A4B6A"/>
    <w:rsid w:val="009A4C82"/>
    <w:rsid w:val="009A4CF6"/>
    <w:rsid w:val="009A50F1"/>
    <w:rsid w:val="009A54D4"/>
    <w:rsid w:val="009A58ED"/>
    <w:rsid w:val="009A5A46"/>
    <w:rsid w:val="009A5D49"/>
    <w:rsid w:val="009A5F8D"/>
    <w:rsid w:val="009A6078"/>
    <w:rsid w:val="009A6128"/>
    <w:rsid w:val="009A62C7"/>
    <w:rsid w:val="009A63E1"/>
    <w:rsid w:val="009A65BD"/>
    <w:rsid w:val="009A65BF"/>
    <w:rsid w:val="009A67C6"/>
    <w:rsid w:val="009A6C0E"/>
    <w:rsid w:val="009A6D8B"/>
    <w:rsid w:val="009A6E97"/>
    <w:rsid w:val="009A6EE3"/>
    <w:rsid w:val="009A6F28"/>
    <w:rsid w:val="009A6F86"/>
    <w:rsid w:val="009A7089"/>
    <w:rsid w:val="009A7131"/>
    <w:rsid w:val="009A7154"/>
    <w:rsid w:val="009A7155"/>
    <w:rsid w:val="009A73FF"/>
    <w:rsid w:val="009A7E1D"/>
    <w:rsid w:val="009A7E8E"/>
    <w:rsid w:val="009A7F89"/>
    <w:rsid w:val="009B0048"/>
    <w:rsid w:val="009B00B5"/>
    <w:rsid w:val="009B03AB"/>
    <w:rsid w:val="009B06A1"/>
    <w:rsid w:val="009B06F4"/>
    <w:rsid w:val="009B08E6"/>
    <w:rsid w:val="009B0D2A"/>
    <w:rsid w:val="009B0E2B"/>
    <w:rsid w:val="009B0F7D"/>
    <w:rsid w:val="009B0F8B"/>
    <w:rsid w:val="009B1321"/>
    <w:rsid w:val="009B13EE"/>
    <w:rsid w:val="009B14F2"/>
    <w:rsid w:val="009B161D"/>
    <w:rsid w:val="009B181E"/>
    <w:rsid w:val="009B1839"/>
    <w:rsid w:val="009B18E6"/>
    <w:rsid w:val="009B1EB6"/>
    <w:rsid w:val="009B1ECD"/>
    <w:rsid w:val="009B1EF5"/>
    <w:rsid w:val="009B1F26"/>
    <w:rsid w:val="009B1FB3"/>
    <w:rsid w:val="009B2042"/>
    <w:rsid w:val="009B20BE"/>
    <w:rsid w:val="009B2126"/>
    <w:rsid w:val="009B219E"/>
    <w:rsid w:val="009B2251"/>
    <w:rsid w:val="009B232A"/>
    <w:rsid w:val="009B2419"/>
    <w:rsid w:val="009B2452"/>
    <w:rsid w:val="009B26AD"/>
    <w:rsid w:val="009B27CC"/>
    <w:rsid w:val="009B29A9"/>
    <w:rsid w:val="009B2BCF"/>
    <w:rsid w:val="009B2C38"/>
    <w:rsid w:val="009B2CE9"/>
    <w:rsid w:val="009B2E4A"/>
    <w:rsid w:val="009B3007"/>
    <w:rsid w:val="009B328A"/>
    <w:rsid w:val="009B37DA"/>
    <w:rsid w:val="009B39E0"/>
    <w:rsid w:val="009B3A0C"/>
    <w:rsid w:val="009B3C36"/>
    <w:rsid w:val="009B3C58"/>
    <w:rsid w:val="009B3D2C"/>
    <w:rsid w:val="009B3F1B"/>
    <w:rsid w:val="009B436F"/>
    <w:rsid w:val="009B444F"/>
    <w:rsid w:val="009B471B"/>
    <w:rsid w:val="009B48BD"/>
    <w:rsid w:val="009B4CEC"/>
    <w:rsid w:val="009B4DC6"/>
    <w:rsid w:val="009B4FFA"/>
    <w:rsid w:val="009B5231"/>
    <w:rsid w:val="009B527A"/>
    <w:rsid w:val="009B53F1"/>
    <w:rsid w:val="009B556A"/>
    <w:rsid w:val="009B5577"/>
    <w:rsid w:val="009B56F3"/>
    <w:rsid w:val="009B5B41"/>
    <w:rsid w:val="009B5B4C"/>
    <w:rsid w:val="009B5DB9"/>
    <w:rsid w:val="009B5F01"/>
    <w:rsid w:val="009B60DC"/>
    <w:rsid w:val="009B6124"/>
    <w:rsid w:val="009B6144"/>
    <w:rsid w:val="009B61B0"/>
    <w:rsid w:val="009B6491"/>
    <w:rsid w:val="009B664D"/>
    <w:rsid w:val="009B6655"/>
    <w:rsid w:val="009B6659"/>
    <w:rsid w:val="009B67FF"/>
    <w:rsid w:val="009B6965"/>
    <w:rsid w:val="009B6AA5"/>
    <w:rsid w:val="009B6AE0"/>
    <w:rsid w:val="009B6F11"/>
    <w:rsid w:val="009B70D7"/>
    <w:rsid w:val="009B7130"/>
    <w:rsid w:val="009B72B4"/>
    <w:rsid w:val="009B72F9"/>
    <w:rsid w:val="009B746F"/>
    <w:rsid w:val="009B76A4"/>
    <w:rsid w:val="009B7765"/>
    <w:rsid w:val="009B799C"/>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93C"/>
    <w:rsid w:val="009C1A67"/>
    <w:rsid w:val="009C1ACE"/>
    <w:rsid w:val="009C1BEF"/>
    <w:rsid w:val="009C1CA5"/>
    <w:rsid w:val="009C1DB2"/>
    <w:rsid w:val="009C1F14"/>
    <w:rsid w:val="009C204B"/>
    <w:rsid w:val="009C20F1"/>
    <w:rsid w:val="009C22B5"/>
    <w:rsid w:val="009C2472"/>
    <w:rsid w:val="009C2489"/>
    <w:rsid w:val="009C250E"/>
    <w:rsid w:val="009C26BA"/>
    <w:rsid w:val="009C2841"/>
    <w:rsid w:val="009C287F"/>
    <w:rsid w:val="009C297B"/>
    <w:rsid w:val="009C29CC"/>
    <w:rsid w:val="009C29E4"/>
    <w:rsid w:val="009C2AEA"/>
    <w:rsid w:val="009C2B2A"/>
    <w:rsid w:val="009C2BB2"/>
    <w:rsid w:val="009C2C1A"/>
    <w:rsid w:val="009C2E7E"/>
    <w:rsid w:val="009C2E9D"/>
    <w:rsid w:val="009C2ECF"/>
    <w:rsid w:val="009C2FFA"/>
    <w:rsid w:val="009C3117"/>
    <w:rsid w:val="009C3347"/>
    <w:rsid w:val="009C3525"/>
    <w:rsid w:val="009C3641"/>
    <w:rsid w:val="009C37B8"/>
    <w:rsid w:val="009C3811"/>
    <w:rsid w:val="009C383E"/>
    <w:rsid w:val="009C3890"/>
    <w:rsid w:val="009C3B29"/>
    <w:rsid w:val="009C3B82"/>
    <w:rsid w:val="009C3CB7"/>
    <w:rsid w:val="009C3DCF"/>
    <w:rsid w:val="009C3EF9"/>
    <w:rsid w:val="009C3F69"/>
    <w:rsid w:val="009C3F9C"/>
    <w:rsid w:val="009C4001"/>
    <w:rsid w:val="009C41F5"/>
    <w:rsid w:val="009C4544"/>
    <w:rsid w:val="009C4850"/>
    <w:rsid w:val="009C4F22"/>
    <w:rsid w:val="009C50F7"/>
    <w:rsid w:val="009C5155"/>
    <w:rsid w:val="009C51CF"/>
    <w:rsid w:val="009C5483"/>
    <w:rsid w:val="009C57D5"/>
    <w:rsid w:val="009C5B9C"/>
    <w:rsid w:val="009C5BE7"/>
    <w:rsid w:val="009C5D4B"/>
    <w:rsid w:val="009C5E54"/>
    <w:rsid w:val="009C6041"/>
    <w:rsid w:val="009C6475"/>
    <w:rsid w:val="009C66D1"/>
    <w:rsid w:val="009C66EC"/>
    <w:rsid w:val="009C6A5B"/>
    <w:rsid w:val="009C6A70"/>
    <w:rsid w:val="009C6B73"/>
    <w:rsid w:val="009C6CC5"/>
    <w:rsid w:val="009C6D4B"/>
    <w:rsid w:val="009C6E2D"/>
    <w:rsid w:val="009C6EB7"/>
    <w:rsid w:val="009C71B7"/>
    <w:rsid w:val="009C7317"/>
    <w:rsid w:val="009C752E"/>
    <w:rsid w:val="009C7671"/>
    <w:rsid w:val="009C76C0"/>
    <w:rsid w:val="009C785B"/>
    <w:rsid w:val="009C78CC"/>
    <w:rsid w:val="009C7B80"/>
    <w:rsid w:val="009C7BDA"/>
    <w:rsid w:val="009C7C09"/>
    <w:rsid w:val="009C7DBB"/>
    <w:rsid w:val="009C7F6F"/>
    <w:rsid w:val="009D00E7"/>
    <w:rsid w:val="009D014F"/>
    <w:rsid w:val="009D0326"/>
    <w:rsid w:val="009D03BF"/>
    <w:rsid w:val="009D06DF"/>
    <w:rsid w:val="009D0788"/>
    <w:rsid w:val="009D0824"/>
    <w:rsid w:val="009D092B"/>
    <w:rsid w:val="009D093F"/>
    <w:rsid w:val="009D0B26"/>
    <w:rsid w:val="009D0BF1"/>
    <w:rsid w:val="009D0EF8"/>
    <w:rsid w:val="009D0FAA"/>
    <w:rsid w:val="009D1021"/>
    <w:rsid w:val="009D1043"/>
    <w:rsid w:val="009D10C7"/>
    <w:rsid w:val="009D11DD"/>
    <w:rsid w:val="009D1394"/>
    <w:rsid w:val="009D1424"/>
    <w:rsid w:val="009D1446"/>
    <w:rsid w:val="009D16A6"/>
    <w:rsid w:val="009D185E"/>
    <w:rsid w:val="009D1973"/>
    <w:rsid w:val="009D1C80"/>
    <w:rsid w:val="009D2352"/>
    <w:rsid w:val="009D2431"/>
    <w:rsid w:val="009D2488"/>
    <w:rsid w:val="009D2977"/>
    <w:rsid w:val="009D2D9D"/>
    <w:rsid w:val="009D307E"/>
    <w:rsid w:val="009D32A0"/>
    <w:rsid w:val="009D33CB"/>
    <w:rsid w:val="009D3994"/>
    <w:rsid w:val="009D3A59"/>
    <w:rsid w:val="009D3C6C"/>
    <w:rsid w:val="009D3DD6"/>
    <w:rsid w:val="009D406E"/>
    <w:rsid w:val="009D412D"/>
    <w:rsid w:val="009D42E8"/>
    <w:rsid w:val="009D43C8"/>
    <w:rsid w:val="009D44D1"/>
    <w:rsid w:val="009D464A"/>
    <w:rsid w:val="009D464C"/>
    <w:rsid w:val="009D47B1"/>
    <w:rsid w:val="009D4B4E"/>
    <w:rsid w:val="009D4BCF"/>
    <w:rsid w:val="009D4E6D"/>
    <w:rsid w:val="009D4EFE"/>
    <w:rsid w:val="009D4F30"/>
    <w:rsid w:val="009D5073"/>
    <w:rsid w:val="009D51B4"/>
    <w:rsid w:val="009D520D"/>
    <w:rsid w:val="009D5233"/>
    <w:rsid w:val="009D524F"/>
    <w:rsid w:val="009D5261"/>
    <w:rsid w:val="009D53D1"/>
    <w:rsid w:val="009D54AF"/>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C7"/>
    <w:rsid w:val="009D6EFF"/>
    <w:rsid w:val="009D6FC5"/>
    <w:rsid w:val="009D7574"/>
    <w:rsid w:val="009D76D7"/>
    <w:rsid w:val="009D79A1"/>
    <w:rsid w:val="009D7A42"/>
    <w:rsid w:val="009D7AC5"/>
    <w:rsid w:val="009D7BA6"/>
    <w:rsid w:val="009D7DD0"/>
    <w:rsid w:val="009D7F9E"/>
    <w:rsid w:val="009E00DC"/>
    <w:rsid w:val="009E0189"/>
    <w:rsid w:val="009E01D8"/>
    <w:rsid w:val="009E022F"/>
    <w:rsid w:val="009E02DB"/>
    <w:rsid w:val="009E02E7"/>
    <w:rsid w:val="009E0333"/>
    <w:rsid w:val="009E04CB"/>
    <w:rsid w:val="009E060B"/>
    <w:rsid w:val="009E085C"/>
    <w:rsid w:val="009E0B29"/>
    <w:rsid w:val="009E0C50"/>
    <w:rsid w:val="009E0DC8"/>
    <w:rsid w:val="009E0F96"/>
    <w:rsid w:val="009E1021"/>
    <w:rsid w:val="009E110C"/>
    <w:rsid w:val="009E11DE"/>
    <w:rsid w:val="009E1550"/>
    <w:rsid w:val="009E16E5"/>
    <w:rsid w:val="009E18FD"/>
    <w:rsid w:val="009E19B6"/>
    <w:rsid w:val="009E1A02"/>
    <w:rsid w:val="009E1A65"/>
    <w:rsid w:val="009E1BBF"/>
    <w:rsid w:val="009E1C79"/>
    <w:rsid w:val="009E1EA1"/>
    <w:rsid w:val="009E2003"/>
    <w:rsid w:val="009E20B6"/>
    <w:rsid w:val="009E20D0"/>
    <w:rsid w:val="009E213F"/>
    <w:rsid w:val="009E21C5"/>
    <w:rsid w:val="009E237A"/>
    <w:rsid w:val="009E23D7"/>
    <w:rsid w:val="009E2469"/>
    <w:rsid w:val="009E2843"/>
    <w:rsid w:val="009E28F7"/>
    <w:rsid w:val="009E2A26"/>
    <w:rsid w:val="009E2A7F"/>
    <w:rsid w:val="009E2AFA"/>
    <w:rsid w:val="009E2B7D"/>
    <w:rsid w:val="009E2D5B"/>
    <w:rsid w:val="009E2DE3"/>
    <w:rsid w:val="009E2E4C"/>
    <w:rsid w:val="009E313B"/>
    <w:rsid w:val="009E3191"/>
    <w:rsid w:val="009E3858"/>
    <w:rsid w:val="009E3B53"/>
    <w:rsid w:val="009E3BC3"/>
    <w:rsid w:val="009E3DE7"/>
    <w:rsid w:val="009E3F79"/>
    <w:rsid w:val="009E4024"/>
    <w:rsid w:val="009E4060"/>
    <w:rsid w:val="009E4361"/>
    <w:rsid w:val="009E437A"/>
    <w:rsid w:val="009E4545"/>
    <w:rsid w:val="009E491D"/>
    <w:rsid w:val="009E4ACB"/>
    <w:rsid w:val="009E4BFE"/>
    <w:rsid w:val="009E4E06"/>
    <w:rsid w:val="009E4E5D"/>
    <w:rsid w:val="009E4EBD"/>
    <w:rsid w:val="009E4EDC"/>
    <w:rsid w:val="009E5018"/>
    <w:rsid w:val="009E51D8"/>
    <w:rsid w:val="009E5380"/>
    <w:rsid w:val="009E53F7"/>
    <w:rsid w:val="009E5426"/>
    <w:rsid w:val="009E5588"/>
    <w:rsid w:val="009E5607"/>
    <w:rsid w:val="009E5637"/>
    <w:rsid w:val="009E574D"/>
    <w:rsid w:val="009E58F1"/>
    <w:rsid w:val="009E594A"/>
    <w:rsid w:val="009E5B0E"/>
    <w:rsid w:val="009E5DAE"/>
    <w:rsid w:val="009E5FE8"/>
    <w:rsid w:val="009E6104"/>
    <w:rsid w:val="009E621B"/>
    <w:rsid w:val="009E63E5"/>
    <w:rsid w:val="009E670B"/>
    <w:rsid w:val="009E67F2"/>
    <w:rsid w:val="009E6864"/>
    <w:rsid w:val="009E6AA5"/>
    <w:rsid w:val="009E6ADA"/>
    <w:rsid w:val="009E6D9E"/>
    <w:rsid w:val="009E6F6E"/>
    <w:rsid w:val="009E712B"/>
    <w:rsid w:val="009E714F"/>
    <w:rsid w:val="009E718C"/>
    <w:rsid w:val="009E7262"/>
    <w:rsid w:val="009E72B1"/>
    <w:rsid w:val="009E7356"/>
    <w:rsid w:val="009E7490"/>
    <w:rsid w:val="009E7AE4"/>
    <w:rsid w:val="009E7CBA"/>
    <w:rsid w:val="009E7D5B"/>
    <w:rsid w:val="009E7F38"/>
    <w:rsid w:val="009F0045"/>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A47"/>
    <w:rsid w:val="009F2C8D"/>
    <w:rsid w:val="009F2CA9"/>
    <w:rsid w:val="009F2D1E"/>
    <w:rsid w:val="009F2D55"/>
    <w:rsid w:val="009F2E36"/>
    <w:rsid w:val="009F2E44"/>
    <w:rsid w:val="009F2F67"/>
    <w:rsid w:val="009F303F"/>
    <w:rsid w:val="009F323B"/>
    <w:rsid w:val="009F340B"/>
    <w:rsid w:val="009F3436"/>
    <w:rsid w:val="009F345C"/>
    <w:rsid w:val="009F3565"/>
    <w:rsid w:val="009F3619"/>
    <w:rsid w:val="009F3A66"/>
    <w:rsid w:val="009F3A6C"/>
    <w:rsid w:val="009F3DC0"/>
    <w:rsid w:val="009F3E27"/>
    <w:rsid w:val="009F42C6"/>
    <w:rsid w:val="009F4303"/>
    <w:rsid w:val="009F455B"/>
    <w:rsid w:val="009F4693"/>
    <w:rsid w:val="009F4818"/>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1B"/>
    <w:rsid w:val="009F5929"/>
    <w:rsid w:val="009F5AA1"/>
    <w:rsid w:val="009F5C23"/>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EA5"/>
    <w:rsid w:val="009F7EB9"/>
    <w:rsid w:val="009F7FF4"/>
    <w:rsid w:val="00A0018D"/>
    <w:rsid w:val="00A002C9"/>
    <w:rsid w:val="00A00301"/>
    <w:rsid w:val="00A00316"/>
    <w:rsid w:val="00A00415"/>
    <w:rsid w:val="00A0059E"/>
    <w:rsid w:val="00A00769"/>
    <w:rsid w:val="00A00909"/>
    <w:rsid w:val="00A00AAF"/>
    <w:rsid w:val="00A00B07"/>
    <w:rsid w:val="00A00C56"/>
    <w:rsid w:val="00A00C5A"/>
    <w:rsid w:val="00A00DD9"/>
    <w:rsid w:val="00A01035"/>
    <w:rsid w:val="00A01127"/>
    <w:rsid w:val="00A012DE"/>
    <w:rsid w:val="00A01616"/>
    <w:rsid w:val="00A016D7"/>
    <w:rsid w:val="00A0170A"/>
    <w:rsid w:val="00A018FB"/>
    <w:rsid w:val="00A019AC"/>
    <w:rsid w:val="00A019FE"/>
    <w:rsid w:val="00A01A69"/>
    <w:rsid w:val="00A01B66"/>
    <w:rsid w:val="00A01FC8"/>
    <w:rsid w:val="00A0216A"/>
    <w:rsid w:val="00A022EB"/>
    <w:rsid w:val="00A022FD"/>
    <w:rsid w:val="00A02633"/>
    <w:rsid w:val="00A027E3"/>
    <w:rsid w:val="00A02888"/>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4DC"/>
    <w:rsid w:val="00A045B1"/>
    <w:rsid w:val="00A04964"/>
    <w:rsid w:val="00A049E1"/>
    <w:rsid w:val="00A04BDF"/>
    <w:rsid w:val="00A04C32"/>
    <w:rsid w:val="00A04CAF"/>
    <w:rsid w:val="00A04EC6"/>
    <w:rsid w:val="00A04FB1"/>
    <w:rsid w:val="00A05081"/>
    <w:rsid w:val="00A0536A"/>
    <w:rsid w:val="00A05475"/>
    <w:rsid w:val="00A0579A"/>
    <w:rsid w:val="00A05870"/>
    <w:rsid w:val="00A058C8"/>
    <w:rsid w:val="00A05A7B"/>
    <w:rsid w:val="00A05AD4"/>
    <w:rsid w:val="00A05CEB"/>
    <w:rsid w:val="00A05D07"/>
    <w:rsid w:val="00A05F09"/>
    <w:rsid w:val="00A05F80"/>
    <w:rsid w:val="00A06227"/>
    <w:rsid w:val="00A06311"/>
    <w:rsid w:val="00A064D4"/>
    <w:rsid w:val="00A064FE"/>
    <w:rsid w:val="00A06AF5"/>
    <w:rsid w:val="00A06BC7"/>
    <w:rsid w:val="00A06C2A"/>
    <w:rsid w:val="00A06CF6"/>
    <w:rsid w:val="00A06FB2"/>
    <w:rsid w:val="00A06FFF"/>
    <w:rsid w:val="00A070D0"/>
    <w:rsid w:val="00A07500"/>
    <w:rsid w:val="00A075E5"/>
    <w:rsid w:val="00A078E4"/>
    <w:rsid w:val="00A07908"/>
    <w:rsid w:val="00A07B05"/>
    <w:rsid w:val="00A07B65"/>
    <w:rsid w:val="00A07C71"/>
    <w:rsid w:val="00A07CB5"/>
    <w:rsid w:val="00A07D62"/>
    <w:rsid w:val="00A07D78"/>
    <w:rsid w:val="00A07E4B"/>
    <w:rsid w:val="00A07E53"/>
    <w:rsid w:val="00A10016"/>
    <w:rsid w:val="00A1002C"/>
    <w:rsid w:val="00A10045"/>
    <w:rsid w:val="00A102B8"/>
    <w:rsid w:val="00A103CF"/>
    <w:rsid w:val="00A10567"/>
    <w:rsid w:val="00A10756"/>
    <w:rsid w:val="00A1078A"/>
    <w:rsid w:val="00A10921"/>
    <w:rsid w:val="00A109E7"/>
    <w:rsid w:val="00A10C0D"/>
    <w:rsid w:val="00A10D1C"/>
    <w:rsid w:val="00A10E7F"/>
    <w:rsid w:val="00A110EA"/>
    <w:rsid w:val="00A11191"/>
    <w:rsid w:val="00A11317"/>
    <w:rsid w:val="00A1137D"/>
    <w:rsid w:val="00A11450"/>
    <w:rsid w:val="00A115EE"/>
    <w:rsid w:val="00A1165D"/>
    <w:rsid w:val="00A11807"/>
    <w:rsid w:val="00A1196F"/>
    <w:rsid w:val="00A11B0A"/>
    <w:rsid w:val="00A11CB6"/>
    <w:rsid w:val="00A11CC3"/>
    <w:rsid w:val="00A11CEC"/>
    <w:rsid w:val="00A12229"/>
    <w:rsid w:val="00A12420"/>
    <w:rsid w:val="00A124EB"/>
    <w:rsid w:val="00A12714"/>
    <w:rsid w:val="00A128DA"/>
    <w:rsid w:val="00A12C23"/>
    <w:rsid w:val="00A12CCE"/>
    <w:rsid w:val="00A12CF3"/>
    <w:rsid w:val="00A12D98"/>
    <w:rsid w:val="00A12E42"/>
    <w:rsid w:val="00A12EBC"/>
    <w:rsid w:val="00A12EE9"/>
    <w:rsid w:val="00A13090"/>
    <w:rsid w:val="00A13091"/>
    <w:rsid w:val="00A13339"/>
    <w:rsid w:val="00A1348A"/>
    <w:rsid w:val="00A134B1"/>
    <w:rsid w:val="00A134F7"/>
    <w:rsid w:val="00A1378D"/>
    <w:rsid w:val="00A1386C"/>
    <w:rsid w:val="00A13A69"/>
    <w:rsid w:val="00A13BE2"/>
    <w:rsid w:val="00A1402F"/>
    <w:rsid w:val="00A14163"/>
    <w:rsid w:val="00A1416B"/>
    <w:rsid w:val="00A141D1"/>
    <w:rsid w:val="00A14251"/>
    <w:rsid w:val="00A14431"/>
    <w:rsid w:val="00A144C5"/>
    <w:rsid w:val="00A146D4"/>
    <w:rsid w:val="00A147BE"/>
    <w:rsid w:val="00A148ED"/>
    <w:rsid w:val="00A14904"/>
    <w:rsid w:val="00A14A64"/>
    <w:rsid w:val="00A14AB9"/>
    <w:rsid w:val="00A14AD8"/>
    <w:rsid w:val="00A14FB6"/>
    <w:rsid w:val="00A14FB7"/>
    <w:rsid w:val="00A14FF5"/>
    <w:rsid w:val="00A150DB"/>
    <w:rsid w:val="00A15107"/>
    <w:rsid w:val="00A151CD"/>
    <w:rsid w:val="00A15253"/>
    <w:rsid w:val="00A15384"/>
    <w:rsid w:val="00A153D1"/>
    <w:rsid w:val="00A154C1"/>
    <w:rsid w:val="00A1570D"/>
    <w:rsid w:val="00A15772"/>
    <w:rsid w:val="00A15934"/>
    <w:rsid w:val="00A1596D"/>
    <w:rsid w:val="00A15A63"/>
    <w:rsid w:val="00A15A9F"/>
    <w:rsid w:val="00A15D2F"/>
    <w:rsid w:val="00A15D6A"/>
    <w:rsid w:val="00A15EB6"/>
    <w:rsid w:val="00A168D4"/>
    <w:rsid w:val="00A168F5"/>
    <w:rsid w:val="00A16E22"/>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549"/>
    <w:rsid w:val="00A2064B"/>
    <w:rsid w:val="00A2080E"/>
    <w:rsid w:val="00A20ACF"/>
    <w:rsid w:val="00A20C57"/>
    <w:rsid w:val="00A20E8D"/>
    <w:rsid w:val="00A21116"/>
    <w:rsid w:val="00A21184"/>
    <w:rsid w:val="00A213A5"/>
    <w:rsid w:val="00A213E8"/>
    <w:rsid w:val="00A2152D"/>
    <w:rsid w:val="00A2173C"/>
    <w:rsid w:val="00A217D6"/>
    <w:rsid w:val="00A218E8"/>
    <w:rsid w:val="00A21B44"/>
    <w:rsid w:val="00A2217D"/>
    <w:rsid w:val="00A222F7"/>
    <w:rsid w:val="00A2258F"/>
    <w:rsid w:val="00A225ED"/>
    <w:rsid w:val="00A22726"/>
    <w:rsid w:val="00A22770"/>
    <w:rsid w:val="00A228DF"/>
    <w:rsid w:val="00A22966"/>
    <w:rsid w:val="00A229C0"/>
    <w:rsid w:val="00A22A63"/>
    <w:rsid w:val="00A22B60"/>
    <w:rsid w:val="00A22BCF"/>
    <w:rsid w:val="00A22E61"/>
    <w:rsid w:val="00A22E67"/>
    <w:rsid w:val="00A22FA7"/>
    <w:rsid w:val="00A23116"/>
    <w:rsid w:val="00A231D9"/>
    <w:rsid w:val="00A23267"/>
    <w:rsid w:val="00A23322"/>
    <w:rsid w:val="00A23408"/>
    <w:rsid w:val="00A234CB"/>
    <w:rsid w:val="00A23693"/>
    <w:rsid w:val="00A23966"/>
    <w:rsid w:val="00A239A4"/>
    <w:rsid w:val="00A239C0"/>
    <w:rsid w:val="00A23A96"/>
    <w:rsid w:val="00A23D52"/>
    <w:rsid w:val="00A23EA9"/>
    <w:rsid w:val="00A23FFF"/>
    <w:rsid w:val="00A24250"/>
    <w:rsid w:val="00A242AA"/>
    <w:rsid w:val="00A242CF"/>
    <w:rsid w:val="00A2455D"/>
    <w:rsid w:val="00A24988"/>
    <w:rsid w:val="00A24A05"/>
    <w:rsid w:val="00A24CA1"/>
    <w:rsid w:val="00A24D9D"/>
    <w:rsid w:val="00A24FFE"/>
    <w:rsid w:val="00A25049"/>
    <w:rsid w:val="00A25171"/>
    <w:rsid w:val="00A2525E"/>
    <w:rsid w:val="00A25385"/>
    <w:rsid w:val="00A25566"/>
    <w:rsid w:val="00A255A2"/>
    <w:rsid w:val="00A255D7"/>
    <w:rsid w:val="00A25652"/>
    <w:rsid w:val="00A25730"/>
    <w:rsid w:val="00A257AE"/>
    <w:rsid w:val="00A25C4A"/>
    <w:rsid w:val="00A25DD1"/>
    <w:rsid w:val="00A26298"/>
    <w:rsid w:val="00A26382"/>
    <w:rsid w:val="00A264A1"/>
    <w:rsid w:val="00A264EC"/>
    <w:rsid w:val="00A26528"/>
    <w:rsid w:val="00A26551"/>
    <w:rsid w:val="00A26623"/>
    <w:rsid w:val="00A26785"/>
    <w:rsid w:val="00A267C6"/>
    <w:rsid w:val="00A26911"/>
    <w:rsid w:val="00A269DF"/>
    <w:rsid w:val="00A26A2B"/>
    <w:rsid w:val="00A26A67"/>
    <w:rsid w:val="00A26B07"/>
    <w:rsid w:val="00A26D14"/>
    <w:rsid w:val="00A26F6A"/>
    <w:rsid w:val="00A27053"/>
    <w:rsid w:val="00A270DC"/>
    <w:rsid w:val="00A2711D"/>
    <w:rsid w:val="00A27236"/>
    <w:rsid w:val="00A2727F"/>
    <w:rsid w:val="00A2737C"/>
    <w:rsid w:val="00A27446"/>
    <w:rsid w:val="00A275BE"/>
    <w:rsid w:val="00A2760C"/>
    <w:rsid w:val="00A279C5"/>
    <w:rsid w:val="00A27A46"/>
    <w:rsid w:val="00A27AAE"/>
    <w:rsid w:val="00A27B83"/>
    <w:rsid w:val="00A27CFD"/>
    <w:rsid w:val="00A27E80"/>
    <w:rsid w:val="00A30078"/>
    <w:rsid w:val="00A301D8"/>
    <w:rsid w:val="00A3020F"/>
    <w:rsid w:val="00A303A2"/>
    <w:rsid w:val="00A307DF"/>
    <w:rsid w:val="00A30955"/>
    <w:rsid w:val="00A30CD7"/>
    <w:rsid w:val="00A30D05"/>
    <w:rsid w:val="00A30EDD"/>
    <w:rsid w:val="00A31038"/>
    <w:rsid w:val="00A31201"/>
    <w:rsid w:val="00A315D9"/>
    <w:rsid w:val="00A31749"/>
    <w:rsid w:val="00A31A14"/>
    <w:rsid w:val="00A31A72"/>
    <w:rsid w:val="00A31AA5"/>
    <w:rsid w:val="00A31B44"/>
    <w:rsid w:val="00A31C83"/>
    <w:rsid w:val="00A31D18"/>
    <w:rsid w:val="00A31DEB"/>
    <w:rsid w:val="00A31E9F"/>
    <w:rsid w:val="00A31F58"/>
    <w:rsid w:val="00A31FE9"/>
    <w:rsid w:val="00A320E0"/>
    <w:rsid w:val="00A321E7"/>
    <w:rsid w:val="00A3255F"/>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AF8"/>
    <w:rsid w:val="00A33BD7"/>
    <w:rsid w:val="00A33C03"/>
    <w:rsid w:val="00A33D28"/>
    <w:rsid w:val="00A33E16"/>
    <w:rsid w:val="00A33F68"/>
    <w:rsid w:val="00A342D1"/>
    <w:rsid w:val="00A342F7"/>
    <w:rsid w:val="00A34326"/>
    <w:rsid w:val="00A3435F"/>
    <w:rsid w:val="00A34417"/>
    <w:rsid w:val="00A347DD"/>
    <w:rsid w:val="00A34A16"/>
    <w:rsid w:val="00A34B3B"/>
    <w:rsid w:val="00A34E45"/>
    <w:rsid w:val="00A34EC8"/>
    <w:rsid w:val="00A34F19"/>
    <w:rsid w:val="00A35071"/>
    <w:rsid w:val="00A35272"/>
    <w:rsid w:val="00A354BC"/>
    <w:rsid w:val="00A35513"/>
    <w:rsid w:val="00A355B4"/>
    <w:rsid w:val="00A355F1"/>
    <w:rsid w:val="00A35618"/>
    <w:rsid w:val="00A356CC"/>
    <w:rsid w:val="00A35850"/>
    <w:rsid w:val="00A35B47"/>
    <w:rsid w:val="00A35C17"/>
    <w:rsid w:val="00A35C7B"/>
    <w:rsid w:val="00A35CE5"/>
    <w:rsid w:val="00A35E0C"/>
    <w:rsid w:val="00A35F07"/>
    <w:rsid w:val="00A361E3"/>
    <w:rsid w:val="00A362AF"/>
    <w:rsid w:val="00A362FB"/>
    <w:rsid w:val="00A3640A"/>
    <w:rsid w:val="00A366DE"/>
    <w:rsid w:val="00A36A07"/>
    <w:rsid w:val="00A36A78"/>
    <w:rsid w:val="00A36D77"/>
    <w:rsid w:val="00A36FBB"/>
    <w:rsid w:val="00A36FC5"/>
    <w:rsid w:val="00A37035"/>
    <w:rsid w:val="00A3722E"/>
    <w:rsid w:val="00A37349"/>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897"/>
    <w:rsid w:val="00A419BB"/>
    <w:rsid w:val="00A41CF5"/>
    <w:rsid w:val="00A41E66"/>
    <w:rsid w:val="00A41EB6"/>
    <w:rsid w:val="00A41FE5"/>
    <w:rsid w:val="00A42175"/>
    <w:rsid w:val="00A4229E"/>
    <w:rsid w:val="00A42659"/>
    <w:rsid w:val="00A427B4"/>
    <w:rsid w:val="00A42839"/>
    <w:rsid w:val="00A42887"/>
    <w:rsid w:val="00A42BEC"/>
    <w:rsid w:val="00A42C00"/>
    <w:rsid w:val="00A42C08"/>
    <w:rsid w:val="00A42CBC"/>
    <w:rsid w:val="00A42D94"/>
    <w:rsid w:val="00A42DA3"/>
    <w:rsid w:val="00A42F0A"/>
    <w:rsid w:val="00A43169"/>
    <w:rsid w:val="00A4337E"/>
    <w:rsid w:val="00A433CF"/>
    <w:rsid w:val="00A434FC"/>
    <w:rsid w:val="00A436A9"/>
    <w:rsid w:val="00A4371D"/>
    <w:rsid w:val="00A439AF"/>
    <w:rsid w:val="00A43BF1"/>
    <w:rsid w:val="00A440ED"/>
    <w:rsid w:val="00A44189"/>
    <w:rsid w:val="00A44330"/>
    <w:rsid w:val="00A44440"/>
    <w:rsid w:val="00A4447C"/>
    <w:rsid w:val="00A444DE"/>
    <w:rsid w:val="00A444F8"/>
    <w:rsid w:val="00A444FC"/>
    <w:rsid w:val="00A44715"/>
    <w:rsid w:val="00A4488B"/>
    <w:rsid w:val="00A4497F"/>
    <w:rsid w:val="00A44991"/>
    <w:rsid w:val="00A44BC0"/>
    <w:rsid w:val="00A44BEA"/>
    <w:rsid w:val="00A44D2B"/>
    <w:rsid w:val="00A44DAB"/>
    <w:rsid w:val="00A44E6E"/>
    <w:rsid w:val="00A44F7A"/>
    <w:rsid w:val="00A453E0"/>
    <w:rsid w:val="00A454CB"/>
    <w:rsid w:val="00A45828"/>
    <w:rsid w:val="00A45946"/>
    <w:rsid w:val="00A4599E"/>
    <w:rsid w:val="00A45B40"/>
    <w:rsid w:val="00A45D35"/>
    <w:rsid w:val="00A45E69"/>
    <w:rsid w:val="00A45E83"/>
    <w:rsid w:val="00A46118"/>
    <w:rsid w:val="00A46348"/>
    <w:rsid w:val="00A46354"/>
    <w:rsid w:val="00A4637F"/>
    <w:rsid w:val="00A464D4"/>
    <w:rsid w:val="00A4679D"/>
    <w:rsid w:val="00A467F6"/>
    <w:rsid w:val="00A46CFB"/>
    <w:rsid w:val="00A46ED7"/>
    <w:rsid w:val="00A46EF6"/>
    <w:rsid w:val="00A470EB"/>
    <w:rsid w:val="00A47203"/>
    <w:rsid w:val="00A4727A"/>
    <w:rsid w:val="00A47293"/>
    <w:rsid w:val="00A4773B"/>
    <w:rsid w:val="00A47792"/>
    <w:rsid w:val="00A47912"/>
    <w:rsid w:val="00A47A3E"/>
    <w:rsid w:val="00A47B7E"/>
    <w:rsid w:val="00A47B9C"/>
    <w:rsid w:val="00A47C4B"/>
    <w:rsid w:val="00A47C93"/>
    <w:rsid w:val="00A47D48"/>
    <w:rsid w:val="00A47D53"/>
    <w:rsid w:val="00A50137"/>
    <w:rsid w:val="00A501F1"/>
    <w:rsid w:val="00A503B5"/>
    <w:rsid w:val="00A50451"/>
    <w:rsid w:val="00A50741"/>
    <w:rsid w:val="00A5093B"/>
    <w:rsid w:val="00A50B0E"/>
    <w:rsid w:val="00A50C10"/>
    <w:rsid w:val="00A5110D"/>
    <w:rsid w:val="00A5123B"/>
    <w:rsid w:val="00A5149C"/>
    <w:rsid w:val="00A517F5"/>
    <w:rsid w:val="00A51A7D"/>
    <w:rsid w:val="00A51B26"/>
    <w:rsid w:val="00A51CCC"/>
    <w:rsid w:val="00A51DA9"/>
    <w:rsid w:val="00A51E26"/>
    <w:rsid w:val="00A51E2C"/>
    <w:rsid w:val="00A51FC9"/>
    <w:rsid w:val="00A520D0"/>
    <w:rsid w:val="00A52187"/>
    <w:rsid w:val="00A521A9"/>
    <w:rsid w:val="00A5237C"/>
    <w:rsid w:val="00A52391"/>
    <w:rsid w:val="00A529D6"/>
    <w:rsid w:val="00A52A78"/>
    <w:rsid w:val="00A52CDC"/>
    <w:rsid w:val="00A52D5A"/>
    <w:rsid w:val="00A52E8A"/>
    <w:rsid w:val="00A530B2"/>
    <w:rsid w:val="00A530F8"/>
    <w:rsid w:val="00A53194"/>
    <w:rsid w:val="00A531D0"/>
    <w:rsid w:val="00A533A7"/>
    <w:rsid w:val="00A5344D"/>
    <w:rsid w:val="00A53476"/>
    <w:rsid w:val="00A5358E"/>
    <w:rsid w:val="00A5369D"/>
    <w:rsid w:val="00A53A1D"/>
    <w:rsid w:val="00A53B87"/>
    <w:rsid w:val="00A53E2F"/>
    <w:rsid w:val="00A54056"/>
    <w:rsid w:val="00A54165"/>
    <w:rsid w:val="00A54169"/>
    <w:rsid w:val="00A5429D"/>
    <w:rsid w:val="00A542F4"/>
    <w:rsid w:val="00A54620"/>
    <w:rsid w:val="00A54642"/>
    <w:rsid w:val="00A54807"/>
    <w:rsid w:val="00A5495B"/>
    <w:rsid w:val="00A54960"/>
    <w:rsid w:val="00A54B12"/>
    <w:rsid w:val="00A54C62"/>
    <w:rsid w:val="00A54CFC"/>
    <w:rsid w:val="00A54F61"/>
    <w:rsid w:val="00A5529C"/>
    <w:rsid w:val="00A5544E"/>
    <w:rsid w:val="00A554EF"/>
    <w:rsid w:val="00A55619"/>
    <w:rsid w:val="00A55773"/>
    <w:rsid w:val="00A557F4"/>
    <w:rsid w:val="00A55A0D"/>
    <w:rsid w:val="00A55A13"/>
    <w:rsid w:val="00A55F17"/>
    <w:rsid w:val="00A5612F"/>
    <w:rsid w:val="00A56248"/>
    <w:rsid w:val="00A56340"/>
    <w:rsid w:val="00A563A3"/>
    <w:rsid w:val="00A56840"/>
    <w:rsid w:val="00A56B92"/>
    <w:rsid w:val="00A56E7A"/>
    <w:rsid w:val="00A56F3B"/>
    <w:rsid w:val="00A56FA3"/>
    <w:rsid w:val="00A57208"/>
    <w:rsid w:val="00A57231"/>
    <w:rsid w:val="00A57427"/>
    <w:rsid w:val="00A57470"/>
    <w:rsid w:val="00A5752D"/>
    <w:rsid w:val="00A57855"/>
    <w:rsid w:val="00A578C9"/>
    <w:rsid w:val="00A579CA"/>
    <w:rsid w:val="00A57A07"/>
    <w:rsid w:val="00A57E9F"/>
    <w:rsid w:val="00A57F63"/>
    <w:rsid w:val="00A6004D"/>
    <w:rsid w:val="00A60052"/>
    <w:rsid w:val="00A60076"/>
    <w:rsid w:val="00A601A8"/>
    <w:rsid w:val="00A6035B"/>
    <w:rsid w:val="00A60395"/>
    <w:rsid w:val="00A603CA"/>
    <w:rsid w:val="00A6061E"/>
    <w:rsid w:val="00A606EE"/>
    <w:rsid w:val="00A607E6"/>
    <w:rsid w:val="00A60810"/>
    <w:rsid w:val="00A60973"/>
    <w:rsid w:val="00A60A7E"/>
    <w:rsid w:val="00A60B04"/>
    <w:rsid w:val="00A60C05"/>
    <w:rsid w:val="00A60D6D"/>
    <w:rsid w:val="00A61232"/>
    <w:rsid w:val="00A612DB"/>
    <w:rsid w:val="00A6142B"/>
    <w:rsid w:val="00A61558"/>
    <w:rsid w:val="00A61807"/>
    <w:rsid w:val="00A61B12"/>
    <w:rsid w:val="00A61B63"/>
    <w:rsid w:val="00A61C42"/>
    <w:rsid w:val="00A61DA2"/>
    <w:rsid w:val="00A61FE4"/>
    <w:rsid w:val="00A622EC"/>
    <w:rsid w:val="00A62300"/>
    <w:rsid w:val="00A62A5D"/>
    <w:rsid w:val="00A62B46"/>
    <w:rsid w:val="00A62B83"/>
    <w:rsid w:val="00A6305F"/>
    <w:rsid w:val="00A63150"/>
    <w:rsid w:val="00A6340E"/>
    <w:rsid w:val="00A635B1"/>
    <w:rsid w:val="00A63819"/>
    <w:rsid w:val="00A63937"/>
    <w:rsid w:val="00A63DA3"/>
    <w:rsid w:val="00A63F7E"/>
    <w:rsid w:val="00A64094"/>
    <w:rsid w:val="00A64116"/>
    <w:rsid w:val="00A641DE"/>
    <w:rsid w:val="00A64362"/>
    <w:rsid w:val="00A6442E"/>
    <w:rsid w:val="00A64499"/>
    <w:rsid w:val="00A64533"/>
    <w:rsid w:val="00A64932"/>
    <w:rsid w:val="00A64BAF"/>
    <w:rsid w:val="00A64CA2"/>
    <w:rsid w:val="00A64D07"/>
    <w:rsid w:val="00A65034"/>
    <w:rsid w:val="00A6525E"/>
    <w:rsid w:val="00A655B1"/>
    <w:rsid w:val="00A655EB"/>
    <w:rsid w:val="00A65735"/>
    <w:rsid w:val="00A658EA"/>
    <w:rsid w:val="00A6599D"/>
    <w:rsid w:val="00A65A5E"/>
    <w:rsid w:val="00A65BB2"/>
    <w:rsid w:val="00A65C89"/>
    <w:rsid w:val="00A65DF3"/>
    <w:rsid w:val="00A65F13"/>
    <w:rsid w:val="00A6616D"/>
    <w:rsid w:val="00A66595"/>
    <w:rsid w:val="00A666C0"/>
    <w:rsid w:val="00A666D3"/>
    <w:rsid w:val="00A66B08"/>
    <w:rsid w:val="00A66DE4"/>
    <w:rsid w:val="00A66E24"/>
    <w:rsid w:val="00A66FDE"/>
    <w:rsid w:val="00A6708D"/>
    <w:rsid w:val="00A67225"/>
    <w:rsid w:val="00A67287"/>
    <w:rsid w:val="00A673F4"/>
    <w:rsid w:val="00A6775A"/>
    <w:rsid w:val="00A67785"/>
    <w:rsid w:val="00A677AE"/>
    <w:rsid w:val="00A677B2"/>
    <w:rsid w:val="00A67AA6"/>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50"/>
    <w:rsid w:val="00A70D97"/>
    <w:rsid w:val="00A70E9A"/>
    <w:rsid w:val="00A70ED7"/>
    <w:rsid w:val="00A71333"/>
    <w:rsid w:val="00A714B8"/>
    <w:rsid w:val="00A714E8"/>
    <w:rsid w:val="00A71674"/>
    <w:rsid w:val="00A718F1"/>
    <w:rsid w:val="00A719DB"/>
    <w:rsid w:val="00A71B1C"/>
    <w:rsid w:val="00A71BDF"/>
    <w:rsid w:val="00A72073"/>
    <w:rsid w:val="00A726CD"/>
    <w:rsid w:val="00A726E4"/>
    <w:rsid w:val="00A7285F"/>
    <w:rsid w:val="00A72961"/>
    <w:rsid w:val="00A72AA4"/>
    <w:rsid w:val="00A72B57"/>
    <w:rsid w:val="00A72C2B"/>
    <w:rsid w:val="00A72E93"/>
    <w:rsid w:val="00A72EB7"/>
    <w:rsid w:val="00A73101"/>
    <w:rsid w:val="00A7315E"/>
    <w:rsid w:val="00A73175"/>
    <w:rsid w:val="00A73374"/>
    <w:rsid w:val="00A733C7"/>
    <w:rsid w:val="00A73505"/>
    <w:rsid w:val="00A73574"/>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D0B"/>
    <w:rsid w:val="00A74EF9"/>
    <w:rsid w:val="00A74F93"/>
    <w:rsid w:val="00A75063"/>
    <w:rsid w:val="00A7529F"/>
    <w:rsid w:val="00A75316"/>
    <w:rsid w:val="00A754AD"/>
    <w:rsid w:val="00A7554B"/>
    <w:rsid w:val="00A75A70"/>
    <w:rsid w:val="00A75AA2"/>
    <w:rsid w:val="00A75B40"/>
    <w:rsid w:val="00A75BF7"/>
    <w:rsid w:val="00A75FEB"/>
    <w:rsid w:val="00A761D3"/>
    <w:rsid w:val="00A763E5"/>
    <w:rsid w:val="00A7656A"/>
    <w:rsid w:val="00A76675"/>
    <w:rsid w:val="00A766F7"/>
    <w:rsid w:val="00A76773"/>
    <w:rsid w:val="00A76827"/>
    <w:rsid w:val="00A76836"/>
    <w:rsid w:val="00A768A4"/>
    <w:rsid w:val="00A769EA"/>
    <w:rsid w:val="00A76B22"/>
    <w:rsid w:val="00A76BA3"/>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48"/>
    <w:rsid w:val="00A811B3"/>
    <w:rsid w:val="00A812DF"/>
    <w:rsid w:val="00A81363"/>
    <w:rsid w:val="00A81430"/>
    <w:rsid w:val="00A816AE"/>
    <w:rsid w:val="00A81765"/>
    <w:rsid w:val="00A81EEB"/>
    <w:rsid w:val="00A82239"/>
    <w:rsid w:val="00A82281"/>
    <w:rsid w:val="00A82299"/>
    <w:rsid w:val="00A825CD"/>
    <w:rsid w:val="00A828D4"/>
    <w:rsid w:val="00A82975"/>
    <w:rsid w:val="00A82A53"/>
    <w:rsid w:val="00A82C93"/>
    <w:rsid w:val="00A82DFE"/>
    <w:rsid w:val="00A82FA5"/>
    <w:rsid w:val="00A82FE4"/>
    <w:rsid w:val="00A835CA"/>
    <w:rsid w:val="00A8392F"/>
    <w:rsid w:val="00A839E3"/>
    <w:rsid w:val="00A83A5D"/>
    <w:rsid w:val="00A83B1D"/>
    <w:rsid w:val="00A83F7C"/>
    <w:rsid w:val="00A84167"/>
    <w:rsid w:val="00A8424E"/>
    <w:rsid w:val="00A8429C"/>
    <w:rsid w:val="00A84993"/>
    <w:rsid w:val="00A849ED"/>
    <w:rsid w:val="00A84B01"/>
    <w:rsid w:val="00A84BA6"/>
    <w:rsid w:val="00A84DF3"/>
    <w:rsid w:val="00A84ED4"/>
    <w:rsid w:val="00A84FE5"/>
    <w:rsid w:val="00A84FE7"/>
    <w:rsid w:val="00A85036"/>
    <w:rsid w:val="00A850C4"/>
    <w:rsid w:val="00A85313"/>
    <w:rsid w:val="00A85336"/>
    <w:rsid w:val="00A853FF"/>
    <w:rsid w:val="00A85636"/>
    <w:rsid w:val="00A857D3"/>
    <w:rsid w:val="00A859BE"/>
    <w:rsid w:val="00A85C99"/>
    <w:rsid w:val="00A85E2A"/>
    <w:rsid w:val="00A85EDD"/>
    <w:rsid w:val="00A85F6D"/>
    <w:rsid w:val="00A85F72"/>
    <w:rsid w:val="00A860D2"/>
    <w:rsid w:val="00A8613B"/>
    <w:rsid w:val="00A861DE"/>
    <w:rsid w:val="00A863EB"/>
    <w:rsid w:val="00A8677D"/>
    <w:rsid w:val="00A867B6"/>
    <w:rsid w:val="00A86858"/>
    <w:rsid w:val="00A86885"/>
    <w:rsid w:val="00A868B3"/>
    <w:rsid w:val="00A86A11"/>
    <w:rsid w:val="00A86B74"/>
    <w:rsid w:val="00A86C48"/>
    <w:rsid w:val="00A86CC0"/>
    <w:rsid w:val="00A86ECD"/>
    <w:rsid w:val="00A871AB"/>
    <w:rsid w:val="00A872C8"/>
    <w:rsid w:val="00A874C0"/>
    <w:rsid w:val="00A87A98"/>
    <w:rsid w:val="00A87AB9"/>
    <w:rsid w:val="00A87AD5"/>
    <w:rsid w:val="00A87B69"/>
    <w:rsid w:val="00A87B95"/>
    <w:rsid w:val="00A87BA6"/>
    <w:rsid w:val="00A87CC7"/>
    <w:rsid w:val="00A87D49"/>
    <w:rsid w:val="00A87F35"/>
    <w:rsid w:val="00A9002C"/>
    <w:rsid w:val="00A90315"/>
    <w:rsid w:val="00A90341"/>
    <w:rsid w:val="00A90377"/>
    <w:rsid w:val="00A90430"/>
    <w:rsid w:val="00A907E1"/>
    <w:rsid w:val="00A90814"/>
    <w:rsid w:val="00A9091D"/>
    <w:rsid w:val="00A90992"/>
    <w:rsid w:val="00A90DDA"/>
    <w:rsid w:val="00A9115E"/>
    <w:rsid w:val="00A91552"/>
    <w:rsid w:val="00A9166F"/>
    <w:rsid w:val="00A916E1"/>
    <w:rsid w:val="00A91A0F"/>
    <w:rsid w:val="00A91B2A"/>
    <w:rsid w:val="00A91D31"/>
    <w:rsid w:val="00A91DB2"/>
    <w:rsid w:val="00A91DC1"/>
    <w:rsid w:val="00A91DFF"/>
    <w:rsid w:val="00A9202D"/>
    <w:rsid w:val="00A9219D"/>
    <w:rsid w:val="00A92255"/>
    <w:rsid w:val="00A9238F"/>
    <w:rsid w:val="00A923B9"/>
    <w:rsid w:val="00A924AD"/>
    <w:rsid w:val="00A9271D"/>
    <w:rsid w:val="00A92B3C"/>
    <w:rsid w:val="00A92C49"/>
    <w:rsid w:val="00A92C7E"/>
    <w:rsid w:val="00A92DC5"/>
    <w:rsid w:val="00A92E8A"/>
    <w:rsid w:val="00A933E6"/>
    <w:rsid w:val="00A93566"/>
    <w:rsid w:val="00A93758"/>
    <w:rsid w:val="00A937B6"/>
    <w:rsid w:val="00A938A6"/>
    <w:rsid w:val="00A938D5"/>
    <w:rsid w:val="00A939FF"/>
    <w:rsid w:val="00A93A35"/>
    <w:rsid w:val="00A93AB8"/>
    <w:rsid w:val="00A93CEB"/>
    <w:rsid w:val="00A93D35"/>
    <w:rsid w:val="00A93DEE"/>
    <w:rsid w:val="00A93F21"/>
    <w:rsid w:val="00A94162"/>
    <w:rsid w:val="00A942BA"/>
    <w:rsid w:val="00A944E5"/>
    <w:rsid w:val="00A947E1"/>
    <w:rsid w:val="00A94848"/>
    <w:rsid w:val="00A94A13"/>
    <w:rsid w:val="00A94B41"/>
    <w:rsid w:val="00A94BB2"/>
    <w:rsid w:val="00A94D31"/>
    <w:rsid w:val="00A94D6D"/>
    <w:rsid w:val="00A94E3E"/>
    <w:rsid w:val="00A94E48"/>
    <w:rsid w:val="00A950A8"/>
    <w:rsid w:val="00A95443"/>
    <w:rsid w:val="00A95525"/>
    <w:rsid w:val="00A9560B"/>
    <w:rsid w:val="00A95736"/>
    <w:rsid w:val="00A957CD"/>
    <w:rsid w:val="00A95837"/>
    <w:rsid w:val="00A95A41"/>
    <w:rsid w:val="00A95E84"/>
    <w:rsid w:val="00A96138"/>
    <w:rsid w:val="00A9616B"/>
    <w:rsid w:val="00A963F7"/>
    <w:rsid w:val="00A96488"/>
    <w:rsid w:val="00A964E0"/>
    <w:rsid w:val="00A96581"/>
    <w:rsid w:val="00A969E7"/>
    <w:rsid w:val="00A9704E"/>
    <w:rsid w:val="00A97330"/>
    <w:rsid w:val="00A973AF"/>
    <w:rsid w:val="00A975B1"/>
    <w:rsid w:val="00A9763D"/>
    <w:rsid w:val="00A9793E"/>
    <w:rsid w:val="00A97950"/>
    <w:rsid w:val="00A97B75"/>
    <w:rsid w:val="00A97D6E"/>
    <w:rsid w:val="00A97DBE"/>
    <w:rsid w:val="00A97E32"/>
    <w:rsid w:val="00AA0231"/>
    <w:rsid w:val="00AA0425"/>
    <w:rsid w:val="00AA0479"/>
    <w:rsid w:val="00AA047F"/>
    <w:rsid w:val="00AA0950"/>
    <w:rsid w:val="00AA0B80"/>
    <w:rsid w:val="00AA0E42"/>
    <w:rsid w:val="00AA1604"/>
    <w:rsid w:val="00AA16D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0B"/>
    <w:rsid w:val="00AA2B21"/>
    <w:rsid w:val="00AA2BAC"/>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4FFD"/>
    <w:rsid w:val="00AA5269"/>
    <w:rsid w:val="00AA531A"/>
    <w:rsid w:val="00AA546E"/>
    <w:rsid w:val="00AA54B0"/>
    <w:rsid w:val="00AA5602"/>
    <w:rsid w:val="00AA56C0"/>
    <w:rsid w:val="00AA5714"/>
    <w:rsid w:val="00AA5AB6"/>
    <w:rsid w:val="00AA5BA2"/>
    <w:rsid w:val="00AA61E6"/>
    <w:rsid w:val="00AA6225"/>
    <w:rsid w:val="00AA6308"/>
    <w:rsid w:val="00AA638B"/>
    <w:rsid w:val="00AA6435"/>
    <w:rsid w:val="00AA64DB"/>
    <w:rsid w:val="00AA6575"/>
    <w:rsid w:val="00AA659D"/>
    <w:rsid w:val="00AA6610"/>
    <w:rsid w:val="00AA6889"/>
    <w:rsid w:val="00AA6C04"/>
    <w:rsid w:val="00AA6C50"/>
    <w:rsid w:val="00AA704E"/>
    <w:rsid w:val="00AA7068"/>
    <w:rsid w:val="00AA7091"/>
    <w:rsid w:val="00AA70B3"/>
    <w:rsid w:val="00AA71BE"/>
    <w:rsid w:val="00AA728B"/>
    <w:rsid w:val="00AA73C9"/>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5DF"/>
    <w:rsid w:val="00AB0980"/>
    <w:rsid w:val="00AB0B93"/>
    <w:rsid w:val="00AB0DB5"/>
    <w:rsid w:val="00AB0E00"/>
    <w:rsid w:val="00AB0E59"/>
    <w:rsid w:val="00AB0EC3"/>
    <w:rsid w:val="00AB12F3"/>
    <w:rsid w:val="00AB1340"/>
    <w:rsid w:val="00AB1477"/>
    <w:rsid w:val="00AB1591"/>
    <w:rsid w:val="00AB163B"/>
    <w:rsid w:val="00AB16B6"/>
    <w:rsid w:val="00AB1753"/>
    <w:rsid w:val="00AB195D"/>
    <w:rsid w:val="00AB1AD3"/>
    <w:rsid w:val="00AB1D68"/>
    <w:rsid w:val="00AB1E6A"/>
    <w:rsid w:val="00AB1ECB"/>
    <w:rsid w:val="00AB210C"/>
    <w:rsid w:val="00AB2211"/>
    <w:rsid w:val="00AB24F2"/>
    <w:rsid w:val="00AB27AA"/>
    <w:rsid w:val="00AB27AB"/>
    <w:rsid w:val="00AB29CC"/>
    <w:rsid w:val="00AB2C42"/>
    <w:rsid w:val="00AB2C52"/>
    <w:rsid w:val="00AB2F1B"/>
    <w:rsid w:val="00AB2F72"/>
    <w:rsid w:val="00AB32DD"/>
    <w:rsid w:val="00AB3548"/>
    <w:rsid w:val="00AB36CF"/>
    <w:rsid w:val="00AB372E"/>
    <w:rsid w:val="00AB392A"/>
    <w:rsid w:val="00AB3939"/>
    <w:rsid w:val="00AB3A50"/>
    <w:rsid w:val="00AB3C89"/>
    <w:rsid w:val="00AB3CB6"/>
    <w:rsid w:val="00AB3DF0"/>
    <w:rsid w:val="00AB3E76"/>
    <w:rsid w:val="00AB3FDC"/>
    <w:rsid w:val="00AB4585"/>
    <w:rsid w:val="00AB4733"/>
    <w:rsid w:val="00AB478F"/>
    <w:rsid w:val="00AB4BB8"/>
    <w:rsid w:val="00AB4C08"/>
    <w:rsid w:val="00AB4C8D"/>
    <w:rsid w:val="00AB4D5C"/>
    <w:rsid w:val="00AB4DED"/>
    <w:rsid w:val="00AB4FC3"/>
    <w:rsid w:val="00AB53B9"/>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6E1"/>
    <w:rsid w:val="00AB77AC"/>
    <w:rsid w:val="00AB7829"/>
    <w:rsid w:val="00AB7981"/>
    <w:rsid w:val="00AB79D3"/>
    <w:rsid w:val="00AB7E6E"/>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618"/>
    <w:rsid w:val="00AC19D9"/>
    <w:rsid w:val="00AC1A23"/>
    <w:rsid w:val="00AC1BB0"/>
    <w:rsid w:val="00AC1BCA"/>
    <w:rsid w:val="00AC1DE8"/>
    <w:rsid w:val="00AC20F4"/>
    <w:rsid w:val="00AC2153"/>
    <w:rsid w:val="00AC228A"/>
    <w:rsid w:val="00AC2334"/>
    <w:rsid w:val="00AC25EA"/>
    <w:rsid w:val="00AC2789"/>
    <w:rsid w:val="00AC27BA"/>
    <w:rsid w:val="00AC2864"/>
    <w:rsid w:val="00AC2B2B"/>
    <w:rsid w:val="00AC2B42"/>
    <w:rsid w:val="00AC35E1"/>
    <w:rsid w:val="00AC3722"/>
    <w:rsid w:val="00AC390E"/>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4F36"/>
    <w:rsid w:val="00AC5127"/>
    <w:rsid w:val="00AC5146"/>
    <w:rsid w:val="00AC515E"/>
    <w:rsid w:val="00AC522C"/>
    <w:rsid w:val="00AC5286"/>
    <w:rsid w:val="00AC52E8"/>
    <w:rsid w:val="00AC540F"/>
    <w:rsid w:val="00AC54EC"/>
    <w:rsid w:val="00AC55A6"/>
    <w:rsid w:val="00AC5844"/>
    <w:rsid w:val="00AC5A57"/>
    <w:rsid w:val="00AC5D61"/>
    <w:rsid w:val="00AC5D8F"/>
    <w:rsid w:val="00AC5FD1"/>
    <w:rsid w:val="00AC622F"/>
    <w:rsid w:val="00AC63F9"/>
    <w:rsid w:val="00AC67DB"/>
    <w:rsid w:val="00AC6C3E"/>
    <w:rsid w:val="00AC6DE6"/>
    <w:rsid w:val="00AC6E37"/>
    <w:rsid w:val="00AC6FD1"/>
    <w:rsid w:val="00AC70CE"/>
    <w:rsid w:val="00AC78A2"/>
    <w:rsid w:val="00AC78D3"/>
    <w:rsid w:val="00AC7E1F"/>
    <w:rsid w:val="00AC7E6D"/>
    <w:rsid w:val="00AD0334"/>
    <w:rsid w:val="00AD0414"/>
    <w:rsid w:val="00AD0916"/>
    <w:rsid w:val="00AD0A26"/>
    <w:rsid w:val="00AD0A3C"/>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4B6"/>
    <w:rsid w:val="00AD297E"/>
    <w:rsid w:val="00AD2B2B"/>
    <w:rsid w:val="00AD2D02"/>
    <w:rsid w:val="00AD2D79"/>
    <w:rsid w:val="00AD2DC4"/>
    <w:rsid w:val="00AD2FC5"/>
    <w:rsid w:val="00AD2FF6"/>
    <w:rsid w:val="00AD30F2"/>
    <w:rsid w:val="00AD356B"/>
    <w:rsid w:val="00AD37AE"/>
    <w:rsid w:val="00AD38EC"/>
    <w:rsid w:val="00AD3960"/>
    <w:rsid w:val="00AD3A08"/>
    <w:rsid w:val="00AD3ABF"/>
    <w:rsid w:val="00AD3D45"/>
    <w:rsid w:val="00AD3D47"/>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5C2"/>
    <w:rsid w:val="00AD668C"/>
    <w:rsid w:val="00AD6922"/>
    <w:rsid w:val="00AD692C"/>
    <w:rsid w:val="00AD6A0D"/>
    <w:rsid w:val="00AD6ABB"/>
    <w:rsid w:val="00AD6EA3"/>
    <w:rsid w:val="00AD723D"/>
    <w:rsid w:val="00AD7328"/>
    <w:rsid w:val="00AD74DF"/>
    <w:rsid w:val="00AD75FF"/>
    <w:rsid w:val="00AD7AD6"/>
    <w:rsid w:val="00AD7B56"/>
    <w:rsid w:val="00AD7CA6"/>
    <w:rsid w:val="00AE0339"/>
    <w:rsid w:val="00AE0462"/>
    <w:rsid w:val="00AE062A"/>
    <w:rsid w:val="00AE07B8"/>
    <w:rsid w:val="00AE084A"/>
    <w:rsid w:val="00AE0ABA"/>
    <w:rsid w:val="00AE0B42"/>
    <w:rsid w:val="00AE0B85"/>
    <w:rsid w:val="00AE0BFB"/>
    <w:rsid w:val="00AE1135"/>
    <w:rsid w:val="00AE1208"/>
    <w:rsid w:val="00AE1371"/>
    <w:rsid w:val="00AE1413"/>
    <w:rsid w:val="00AE1761"/>
    <w:rsid w:val="00AE1B4E"/>
    <w:rsid w:val="00AE1BE8"/>
    <w:rsid w:val="00AE1C2D"/>
    <w:rsid w:val="00AE1C2F"/>
    <w:rsid w:val="00AE1D2E"/>
    <w:rsid w:val="00AE1D88"/>
    <w:rsid w:val="00AE1E20"/>
    <w:rsid w:val="00AE21DE"/>
    <w:rsid w:val="00AE2425"/>
    <w:rsid w:val="00AE2624"/>
    <w:rsid w:val="00AE26B9"/>
    <w:rsid w:val="00AE26E7"/>
    <w:rsid w:val="00AE26F0"/>
    <w:rsid w:val="00AE29DF"/>
    <w:rsid w:val="00AE2B6E"/>
    <w:rsid w:val="00AE2C7B"/>
    <w:rsid w:val="00AE2E0A"/>
    <w:rsid w:val="00AE3090"/>
    <w:rsid w:val="00AE30FC"/>
    <w:rsid w:val="00AE3292"/>
    <w:rsid w:val="00AE34FC"/>
    <w:rsid w:val="00AE3583"/>
    <w:rsid w:val="00AE3639"/>
    <w:rsid w:val="00AE36F3"/>
    <w:rsid w:val="00AE3B2F"/>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AD"/>
    <w:rsid w:val="00AE4AD8"/>
    <w:rsid w:val="00AE4AE7"/>
    <w:rsid w:val="00AE4BA5"/>
    <w:rsid w:val="00AE4EA6"/>
    <w:rsid w:val="00AE516E"/>
    <w:rsid w:val="00AE5209"/>
    <w:rsid w:val="00AE53B8"/>
    <w:rsid w:val="00AE546D"/>
    <w:rsid w:val="00AE5554"/>
    <w:rsid w:val="00AE5764"/>
    <w:rsid w:val="00AE5C24"/>
    <w:rsid w:val="00AE5C9E"/>
    <w:rsid w:val="00AE5F44"/>
    <w:rsid w:val="00AE610A"/>
    <w:rsid w:val="00AE643E"/>
    <w:rsid w:val="00AE652A"/>
    <w:rsid w:val="00AE670B"/>
    <w:rsid w:val="00AE67D7"/>
    <w:rsid w:val="00AE688A"/>
    <w:rsid w:val="00AE691B"/>
    <w:rsid w:val="00AE6AD9"/>
    <w:rsid w:val="00AE6B59"/>
    <w:rsid w:val="00AE6C97"/>
    <w:rsid w:val="00AE6E1D"/>
    <w:rsid w:val="00AE71BC"/>
    <w:rsid w:val="00AE742D"/>
    <w:rsid w:val="00AE74D6"/>
    <w:rsid w:val="00AE7527"/>
    <w:rsid w:val="00AE75FA"/>
    <w:rsid w:val="00AE77CA"/>
    <w:rsid w:val="00AE7AE5"/>
    <w:rsid w:val="00AE7B4A"/>
    <w:rsid w:val="00AE7D9C"/>
    <w:rsid w:val="00AE7DA1"/>
    <w:rsid w:val="00AF013B"/>
    <w:rsid w:val="00AF023C"/>
    <w:rsid w:val="00AF05B1"/>
    <w:rsid w:val="00AF085A"/>
    <w:rsid w:val="00AF0B37"/>
    <w:rsid w:val="00AF0CDD"/>
    <w:rsid w:val="00AF0FC2"/>
    <w:rsid w:val="00AF122D"/>
    <w:rsid w:val="00AF1370"/>
    <w:rsid w:val="00AF17DA"/>
    <w:rsid w:val="00AF1828"/>
    <w:rsid w:val="00AF1845"/>
    <w:rsid w:val="00AF19E7"/>
    <w:rsid w:val="00AF19E8"/>
    <w:rsid w:val="00AF1AA2"/>
    <w:rsid w:val="00AF1ADB"/>
    <w:rsid w:val="00AF1AEB"/>
    <w:rsid w:val="00AF1C58"/>
    <w:rsid w:val="00AF1DA6"/>
    <w:rsid w:val="00AF1E6B"/>
    <w:rsid w:val="00AF1EC3"/>
    <w:rsid w:val="00AF1F04"/>
    <w:rsid w:val="00AF2067"/>
    <w:rsid w:val="00AF2199"/>
    <w:rsid w:val="00AF21BB"/>
    <w:rsid w:val="00AF2394"/>
    <w:rsid w:val="00AF26FA"/>
    <w:rsid w:val="00AF284B"/>
    <w:rsid w:val="00AF296A"/>
    <w:rsid w:val="00AF2B20"/>
    <w:rsid w:val="00AF2BE5"/>
    <w:rsid w:val="00AF2E38"/>
    <w:rsid w:val="00AF2FFF"/>
    <w:rsid w:val="00AF3077"/>
    <w:rsid w:val="00AF31B2"/>
    <w:rsid w:val="00AF35F4"/>
    <w:rsid w:val="00AF3664"/>
    <w:rsid w:val="00AF381A"/>
    <w:rsid w:val="00AF3A21"/>
    <w:rsid w:val="00AF3B1A"/>
    <w:rsid w:val="00AF3BC1"/>
    <w:rsid w:val="00AF3CBE"/>
    <w:rsid w:val="00AF3D0E"/>
    <w:rsid w:val="00AF3DA4"/>
    <w:rsid w:val="00AF3E49"/>
    <w:rsid w:val="00AF439D"/>
    <w:rsid w:val="00AF4669"/>
    <w:rsid w:val="00AF472D"/>
    <w:rsid w:val="00AF490C"/>
    <w:rsid w:val="00AF4A7D"/>
    <w:rsid w:val="00AF4B2A"/>
    <w:rsid w:val="00AF4C66"/>
    <w:rsid w:val="00AF4D2F"/>
    <w:rsid w:val="00AF54B3"/>
    <w:rsid w:val="00AF54CC"/>
    <w:rsid w:val="00AF5649"/>
    <w:rsid w:val="00AF566F"/>
    <w:rsid w:val="00AF5789"/>
    <w:rsid w:val="00AF58C9"/>
    <w:rsid w:val="00AF5A5A"/>
    <w:rsid w:val="00AF5A6F"/>
    <w:rsid w:val="00AF5B84"/>
    <w:rsid w:val="00AF5B8F"/>
    <w:rsid w:val="00AF5B9A"/>
    <w:rsid w:val="00AF5D87"/>
    <w:rsid w:val="00AF5E1B"/>
    <w:rsid w:val="00AF607C"/>
    <w:rsid w:val="00AF6126"/>
    <w:rsid w:val="00AF634F"/>
    <w:rsid w:val="00AF6414"/>
    <w:rsid w:val="00AF643D"/>
    <w:rsid w:val="00AF6659"/>
    <w:rsid w:val="00AF675F"/>
    <w:rsid w:val="00AF68AE"/>
    <w:rsid w:val="00AF6944"/>
    <w:rsid w:val="00AF6B56"/>
    <w:rsid w:val="00AF6BB3"/>
    <w:rsid w:val="00AF6C9C"/>
    <w:rsid w:val="00AF6D20"/>
    <w:rsid w:val="00AF6D57"/>
    <w:rsid w:val="00AF6DE8"/>
    <w:rsid w:val="00AF6EDF"/>
    <w:rsid w:val="00AF7049"/>
    <w:rsid w:val="00AF7062"/>
    <w:rsid w:val="00AF73BE"/>
    <w:rsid w:val="00AF786E"/>
    <w:rsid w:val="00AF7E65"/>
    <w:rsid w:val="00AF7F6A"/>
    <w:rsid w:val="00B001C4"/>
    <w:rsid w:val="00B0025E"/>
    <w:rsid w:val="00B00300"/>
    <w:rsid w:val="00B00530"/>
    <w:rsid w:val="00B00701"/>
    <w:rsid w:val="00B00704"/>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62"/>
    <w:rsid w:val="00B022A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C4D"/>
    <w:rsid w:val="00B03D23"/>
    <w:rsid w:val="00B03DC9"/>
    <w:rsid w:val="00B03F85"/>
    <w:rsid w:val="00B03FBE"/>
    <w:rsid w:val="00B04184"/>
    <w:rsid w:val="00B04375"/>
    <w:rsid w:val="00B04377"/>
    <w:rsid w:val="00B04405"/>
    <w:rsid w:val="00B0441A"/>
    <w:rsid w:val="00B04452"/>
    <w:rsid w:val="00B0468B"/>
    <w:rsid w:val="00B046BA"/>
    <w:rsid w:val="00B0482E"/>
    <w:rsid w:val="00B0488D"/>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9DC"/>
    <w:rsid w:val="00B07A4E"/>
    <w:rsid w:val="00B07AA7"/>
    <w:rsid w:val="00B07B30"/>
    <w:rsid w:val="00B07E32"/>
    <w:rsid w:val="00B07EC4"/>
    <w:rsid w:val="00B07F5D"/>
    <w:rsid w:val="00B07FA9"/>
    <w:rsid w:val="00B1024D"/>
    <w:rsid w:val="00B10302"/>
    <w:rsid w:val="00B10362"/>
    <w:rsid w:val="00B104CE"/>
    <w:rsid w:val="00B10575"/>
    <w:rsid w:val="00B10706"/>
    <w:rsid w:val="00B10DDE"/>
    <w:rsid w:val="00B10E97"/>
    <w:rsid w:val="00B10FB1"/>
    <w:rsid w:val="00B1118E"/>
    <w:rsid w:val="00B11561"/>
    <w:rsid w:val="00B115FD"/>
    <w:rsid w:val="00B11723"/>
    <w:rsid w:val="00B11894"/>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B9"/>
    <w:rsid w:val="00B132D6"/>
    <w:rsid w:val="00B133CF"/>
    <w:rsid w:val="00B1351F"/>
    <w:rsid w:val="00B136EB"/>
    <w:rsid w:val="00B13820"/>
    <w:rsid w:val="00B1386B"/>
    <w:rsid w:val="00B138E8"/>
    <w:rsid w:val="00B13982"/>
    <w:rsid w:val="00B139DC"/>
    <w:rsid w:val="00B139E0"/>
    <w:rsid w:val="00B139EB"/>
    <w:rsid w:val="00B13AE3"/>
    <w:rsid w:val="00B13D73"/>
    <w:rsid w:val="00B13EF5"/>
    <w:rsid w:val="00B13F96"/>
    <w:rsid w:val="00B141D1"/>
    <w:rsid w:val="00B14596"/>
    <w:rsid w:val="00B1459C"/>
    <w:rsid w:val="00B14689"/>
    <w:rsid w:val="00B14774"/>
    <w:rsid w:val="00B14B0D"/>
    <w:rsid w:val="00B14C47"/>
    <w:rsid w:val="00B14CBB"/>
    <w:rsid w:val="00B14E27"/>
    <w:rsid w:val="00B14FB4"/>
    <w:rsid w:val="00B1508C"/>
    <w:rsid w:val="00B1510E"/>
    <w:rsid w:val="00B152D8"/>
    <w:rsid w:val="00B15551"/>
    <w:rsid w:val="00B156E5"/>
    <w:rsid w:val="00B1579E"/>
    <w:rsid w:val="00B157DB"/>
    <w:rsid w:val="00B1580C"/>
    <w:rsid w:val="00B158C7"/>
    <w:rsid w:val="00B159AF"/>
    <w:rsid w:val="00B15A6E"/>
    <w:rsid w:val="00B15A7D"/>
    <w:rsid w:val="00B15C7F"/>
    <w:rsid w:val="00B15DA2"/>
    <w:rsid w:val="00B15F7F"/>
    <w:rsid w:val="00B16034"/>
    <w:rsid w:val="00B160D3"/>
    <w:rsid w:val="00B16132"/>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1D0"/>
    <w:rsid w:val="00B20332"/>
    <w:rsid w:val="00B20514"/>
    <w:rsid w:val="00B205C9"/>
    <w:rsid w:val="00B2060D"/>
    <w:rsid w:val="00B206F2"/>
    <w:rsid w:val="00B20885"/>
    <w:rsid w:val="00B20997"/>
    <w:rsid w:val="00B209F1"/>
    <w:rsid w:val="00B20A07"/>
    <w:rsid w:val="00B20AA3"/>
    <w:rsid w:val="00B20D68"/>
    <w:rsid w:val="00B21153"/>
    <w:rsid w:val="00B21159"/>
    <w:rsid w:val="00B2124E"/>
    <w:rsid w:val="00B2137C"/>
    <w:rsid w:val="00B21396"/>
    <w:rsid w:val="00B214A8"/>
    <w:rsid w:val="00B21779"/>
    <w:rsid w:val="00B21957"/>
    <w:rsid w:val="00B219A2"/>
    <w:rsid w:val="00B219FE"/>
    <w:rsid w:val="00B21A2A"/>
    <w:rsid w:val="00B21A52"/>
    <w:rsid w:val="00B21C7D"/>
    <w:rsid w:val="00B21CFE"/>
    <w:rsid w:val="00B21DBA"/>
    <w:rsid w:val="00B21E16"/>
    <w:rsid w:val="00B21E32"/>
    <w:rsid w:val="00B21F17"/>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9"/>
    <w:rsid w:val="00B23A72"/>
    <w:rsid w:val="00B23ABE"/>
    <w:rsid w:val="00B23BFD"/>
    <w:rsid w:val="00B23C90"/>
    <w:rsid w:val="00B23D04"/>
    <w:rsid w:val="00B241CB"/>
    <w:rsid w:val="00B24357"/>
    <w:rsid w:val="00B244B3"/>
    <w:rsid w:val="00B24631"/>
    <w:rsid w:val="00B24727"/>
    <w:rsid w:val="00B24751"/>
    <w:rsid w:val="00B24852"/>
    <w:rsid w:val="00B248AC"/>
    <w:rsid w:val="00B24936"/>
    <w:rsid w:val="00B24F96"/>
    <w:rsid w:val="00B254DC"/>
    <w:rsid w:val="00B257D2"/>
    <w:rsid w:val="00B25854"/>
    <w:rsid w:val="00B258DD"/>
    <w:rsid w:val="00B25AF8"/>
    <w:rsid w:val="00B25B1B"/>
    <w:rsid w:val="00B25BEC"/>
    <w:rsid w:val="00B25C60"/>
    <w:rsid w:val="00B25DB1"/>
    <w:rsid w:val="00B26162"/>
    <w:rsid w:val="00B2618F"/>
    <w:rsid w:val="00B26569"/>
    <w:rsid w:val="00B265F3"/>
    <w:rsid w:val="00B2689F"/>
    <w:rsid w:val="00B2692E"/>
    <w:rsid w:val="00B2696B"/>
    <w:rsid w:val="00B269BA"/>
    <w:rsid w:val="00B26A52"/>
    <w:rsid w:val="00B26B07"/>
    <w:rsid w:val="00B26C2E"/>
    <w:rsid w:val="00B26CC0"/>
    <w:rsid w:val="00B26DDF"/>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671"/>
    <w:rsid w:val="00B30BC9"/>
    <w:rsid w:val="00B30C9C"/>
    <w:rsid w:val="00B30E38"/>
    <w:rsid w:val="00B30EE3"/>
    <w:rsid w:val="00B30F60"/>
    <w:rsid w:val="00B31007"/>
    <w:rsid w:val="00B3109D"/>
    <w:rsid w:val="00B310B0"/>
    <w:rsid w:val="00B312AA"/>
    <w:rsid w:val="00B31378"/>
    <w:rsid w:val="00B31434"/>
    <w:rsid w:val="00B31854"/>
    <w:rsid w:val="00B31ADF"/>
    <w:rsid w:val="00B31C1A"/>
    <w:rsid w:val="00B31C2D"/>
    <w:rsid w:val="00B31C91"/>
    <w:rsid w:val="00B31EF6"/>
    <w:rsid w:val="00B32034"/>
    <w:rsid w:val="00B32204"/>
    <w:rsid w:val="00B323F7"/>
    <w:rsid w:val="00B324F9"/>
    <w:rsid w:val="00B32521"/>
    <w:rsid w:val="00B32609"/>
    <w:rsid w:val="00B32753"/>
    <w:rsid w:val="00B328B3"/>
    <w:rsid w:val="00B32A54"/>
    <w:rsid w:val="00B32B5C"/>
    <w:rsid w:val="00B32B8E"/>
    <w:rsid w:val="00B32E3E"/>
    <w:rsid w:val="00B330ED"/>
    <w:rsid w:val="00B33680"/>
    <w:rsid w:val="00B33C9B"/>
    <w:rsid w:val="00B33DDC"/>
    <w:rsid w:val="00B33E59"/>
    <w:rsid w:val="00B33FA4"/>
    <w:rsid w:val="00B34213"/>
    <w:rsid w:val="00B3438D"/>
    <w:rsid w:val="00B34421"/>
    <w:rsid w:val="00B34803"/>
    <w:rsid w:val="00B34AF4"/>
    <w:rsid w:val="00B34BBF"/>
    <w:rsid w:val="00B34F15"/>
    <w:rsid w:val="00B35080"/>
    <w:rsid w:val="00B3512B"/>
    <w:rsid w:val="00B351C5"/>
    <w:rsid w:val="00B3545E"/>
    <w:rsid w:val="00B354DB"/>
    <w:rsid w:val="00B35590"/>
    <w:rsid w:val="00B3568D"/>
    <w:rsid w:val="00B3570B"/>
    <w:rsid w:val="00B359F2"/>
    <w:rsid w:val="00B35A34"/>
    <w:rsid w:val="00B35D1C"/>
    <w:rsid w:val="00B35EBE"/>
    <w:rsid w:val="00B36071"/>
    <w:rsid w:val="00B361C5"/>
    <w:rsid w:val="00B36241"/>
    <w:rsid w:val="00B3630B"/>
    <w:rsid w:val="00B36698"/>
    <w:rsid w:val="00B36871"/>
    <w:rsid w:val="00B36B07"/>
    <w:rsid w:val="00B36B3B"/>
    <w:rsid w:val="00B36C4A"/>
    <w:rsid w:val="00B36D65"/>
    <w:rsid w:val="00B36DCD"/>
    <w:rsid w:val="00B36F18"/>
    <w:rsid w:val="00B36F59"/>
    <w:rsid w:val="00B36F97"/>
    <w:rsid w:val="00B373D8"/>
    <w:rsid w:val="00B3774A"/>
    <w:rsid w:val="00B378AD"/>
    <w:rsid w:val="00B378DB"/>
    <w:rsid w:val="00B37A92"/>
    <w:rsid w:val="00B37B92"/>
    <w:rsid w:val="00B37BEB"/>
    <w:rsid w:val="00B37C2F"/>
    <w:rsid w:val="00B37C7E"/>
    <w:rsid w:val="00B37D3B"/>
    <w:rsid w:val="00B37D3F"/>
    <w:rsid w:val="00B37E33"/>
    <w:rsid w:val="00B37E65"/>
    <w:rsid w:val="00B4008F"/>
    <w:rsid w:val="00B402ED"/>
    <w:rsid w:val="00B4035B"/>
    <w:rsid w:val="00B404AC"/>
    <w:rsid w:val="00B4054D"/>
    <w:rsid w:val="00B4065A"/>
    <w:rsid w:val="00B407AD"/>
    <w:rsid w:val="00B407DD"/>
    <w:rsid w:val="00B407E2"/>
    <w:rsid w:val="00B408AF"/>
    <w:rsid w:val="00B40B14"/>
    <w:rsid w:val="00B40BF2"/>
    <w:rsid w:val="00B40DF8"/>
    <w:rsid w:val="00B40E1C"/>
    <w:rsid w:val="00B40E52"/>
    <w:rsid w:val="00B40EB2"/>
    <w:rsid w:val="00B411BD"/>
    <w:rsid w:val="00B41490"/>
    <w:rsid w:val="00B415B8"/>
    <w:rsid w:val="00B415D3"/>
    <w:rsid w:val="00B41752"/>
    <w:rsid w:val="00B41762"/>
    <w:rsid w:val="00B418B6"/>
    <w:rsid w:val="00B418F0"/>
    <w:rsid w:val="00B41B31"/>
    <w:rsid w:val="00B41D89"/>
    <w:rsid w:val="00B41DEC"/>
    <w:rsid w:val="00B41E8B"/>
    <w:rsid w:val="00B41F28"/>
    <w:rsid w:val="00B4220E"/>
    <w:rsid w:val="00B423F2"/>
    <w:rsid w:val="00B42441"/>
    <w:rsid w:val="00B424C6"/>
    <w:rsid w:val="00B4268B"/>
    <w:rsid w:val="00B42712"/>
    <w:rsid w:val="00B42776"/>
    <w:rsid w:val="00B42C1B"/>
    <w:rsid w:val="00B42CAA"/>
    <w:rsid w:val="00B42CC1"/>
    <w:rsid w:val="00B42FEA"/>
    <w:rsid w:val="00B436BB"/>
    <w:rsid w:val="00B43B7B"/>
    <w:rsid w:val="00B43D28"/>
    <w:rsid w:val="00B440F3"/>
    <w:rsid w:val="00B441DD"/>
    <w:rsid w:val="00B443C7"/>
    <w:rsid w:val="00B443F3"/>
    <w:rsid w:val="00B4466C"/>
    <w:rsid w:val="00B446D1"/>
    <w:rsid w:val="00B446DF"/>
    <w:rsid w:val="00B44710"/>
    <w:rsid w:val="00B449AD"/>
    <w:rsid w:val="00B44B51"/>
    <w:rsid w:val="00B44E87"/>
    <w:rsid w:val="00B450D8"/>
    <w:rsid w:val="00B452D9"/>
    <w:rsid w:val="00B454E6"/>
    <w:rsid w:val="00B4560D"/>
    <w:rsid w:val="00B4568B"/>
    <w:rsid w:val="00B4568D"/>
    <w:rsid w:val="00B45750"/>
    <w:rsid w:val="00B45864"/>
    <w:rsid w:val="00B458B2"/>
    <w:rsid w:val="00B45A3A"/>
    <w:rsid w:val="00B45A48"/>
    <w:rsid w:val="00B45A4F"/>
    <w:rsid w:val="00B45C24"/>
    <w:rsid w:val="00B45C2C"/>
    <w:rsid w:val="00B45D4D"/>
    <w:rsid w:val="00B45ED1"/>
    <w:rsid w:val="00B46098"/>
    <w:rsid w:val="00B46576"/>
    <w:rsid w:val="00B46596"/>
    <w:rsid w:val="00B468BC"/>
    <w:rsid w:val="00B46A65"/>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6E1"/>
    <w:rsid w:val="00B50905"/>
    <w:rsid w:val="00B50A3F"/>
    <w:rsid w:val="00B50CE1"/>
    <w:rsid w:val="00B50E1D"/>
    <w:rsid w:val="00B50ED7"/>
    <w:rsid w:val="00B50F5E"/>
    <w:rsid w:val="00B51081"/>
    <w:rsid w:val="00B51122"/>
    <w:rsid w:val="00B51137"/>
    <w:rsid w:val="00B511A9"/>
    <w:rsid w:val="00B513B6"/>
    <w:rsid w:val="00B516EC"/>
    <w:rsid w:val="00B5177C"/>
    <w:rsid w:val="00B519A0"/>
    <w:rsid w:val="00B519E9"/>
    <w:rsid w:val="00B51F86"/>
    <w:rsid w:val="00B52144"/>
    <w:rsid w:val="00B524CF"/>
    <w:rsid w:val="00B5250A"/>
    <w:rsid w:val="00B52834"/>
    <w:rsid w:val="00B52A02"/>
    <w:rsid w:val="00B52D92"/>
    <w:rsid w:val="00B52E56"/>
    <w:rsid w:val="00B52E71"/>
    <w:rsid w:val="00B52EBC"/>
    <w:rsid w:val="00B52EFB"/>
    <w:rsid w:val="00B5325B"/>
    <w:rsid w:val="00B534EA"/>
    <w:rsid w:val="00B53534"/>
    <w:rsid w:val="00B535A4"/>
    <w:rsid w:val="00B536DE"/>
    <w:rsid w:val="00B5381B"/>
    <w:rsid w:val="00B53926"/>
    <w:rsid w:val="00B53A0A"/>
    <w:rsid w:val="00B53A0E"/>
    <w:rsid w:val="00B53A67"/>
    <w:rsid w:val="00B53AC8"/>
    <w:rsid w:val="00B53B3B"/>
    <w:rsid w:val="00B53DC2"/>
    <w:rsid w:val="00B53DEF"/>
    <w:rsid w:val="00B53E3E"/>
    <w:rsid w:val="00B54022"/>
    <w:rsid w:val="00B541EB"/>
    <w:rsid w:val="00B542A1"/>
    <w:rsid w:val="00B54770"/>
    <w:rsid w:val="00B548C4"/>
    <w:rsid w:val="00B54D80"/>
    <w:rsid w:val="00B54FF7"/>
    <w:rsid w:val="00B55015"/>
    <w:rsid w:val="00B55067"/>
    <w:rsid w:val="00B556A2"/>
    <w:rsid w:val="00B55728"/>
    <w:rsid w:val="00B55783"/>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865"/>
    <w:rsid w:val="00B56A50"/>
    <w:rsid w:val="00B56AA5"/>
    <w:rsid w:val="00B56B84"/>
    <w:rsid w:val="00B56B9D"/>
    <w:rsid w:val="00B56BC3"/>
    <w:rsid w:val="00B56BEA"/>
    <w:rsid w:val="00B56C01"/>
    <w:rsid w:val="00B56D5B"/>
    <w:rsid w:val="00B56DC1"/>
    <w:rsid w:val="00B56DD4"/>
    <w:rsid w:val="00B56F70"/>
    <w:rsid w:val="00B56FD0"/>
    <w:rsid w:val="00B5701F"/>
    <w:rsid w:val="00B570C1"/>
    <w:rsid w:val="00B571AC"/>
    <w:rsid w:val="00B5727F"/>
    <w:rsid w:val="00B57456"/>
    <w:rsid w:val="00B574E0"/>
    <w:rsid w:val="00B57605"/>
    <w:rsid w:val="00B5762C"/>
    <w:rsid w:val="00B57791"/>
    <w:rsid w:val="00B57874"/>
    <w:rsid w:val="00B57935"/>
    <w:rsid w:val="00B57A63"/>
    <w:rsid w:val="00B57B7B"/>
    <w:rsid w:val="00B57E3E"/>
    <w:rsid w:val="00B57E4C"/>
    <w:rsid w:val="00B57E64"/>
    <w:rsid w:val="00B60467"/>
    <w:rsid w:val="00B60553"/>
    <w:rsid w:val="00B6073D"/>
    <w:rsid w:val="00B60848"/>
    <w:rsid w:val="00B608D9"/>
    <w:rsid w:val="00B60BE6"/>
    <w:rsid w:val="00B60C8B"/>
    <w:rsid w:val="00B60CA3"/>
    <w:rsid w:val="00B60D6D"/>
    <w:rsid w:val="00B60E9D"/>
    <w:rsid w:val="00B60FD3"/>
    <w:rsid w:val="00B61095"/>
    <w:rsid w:val="00B613ED"/>
    <w:rsid w:val="00B614B8"/>
    <w:rsid w:val="00B614F0"/>
    <w:rsid w:val="00B61641"/>
    <w:rsid w:val="00B61700"/>
    <w:rsid w:val="00B61C49"/>
    <w:rsid w:val="00B61F62"/>
    <w:rsid w:val="00B620A7"/>
    <w:rsid w:val="00B62163"/>
    <w:rsid w:val="00B621D1"/>
    <w:rsid w:val="00B6262D"/>
    <w:rsid w:val="00B62787"/>
    <w:rsid w:val="00B62B41"/>
    <w:rsid w:val="00B62C15"/>
    <w:rsid w:val="00B62F5B"/>
    <w:rsid w:val="00B63099"/>
    <w:rsid w:val="00B63332"/>
    <w:rsid w:val="00B634B4"/>
    <w:rsid w:val="00B63700"/>
    <w:rsid w:val="00B6371D"/>
    <w:rsid w:val="00B63761"/>
    <w:rsid w:val="00B63A9F"/>
    <w:rsid w:val="00B63ABD"/>
    <w:rsid w:val="00B63F32"/>
    <w:rsid w:val="00B641AA"/>
    <w:rsid w:val="00B64205"/>
    <w:rsid w:val="00B642DD"/>
    <w:rsid w:val="00B64486"/>
    <w:rsid w:val="00B6448D"/>
    <w:rsid w:val="00B644B4"/>
    <w:rsid w:val="00B6454A"/>
    <w:rsid w:val="00B64571"/>
    <w:rsid w:val="00B64589"/>
    <w:rsid w:val="00B64686"/>
    <w:rsid w:val="00B64790"/>
    <w:rsid w:val="00B64910"/>
    <w:rsid w:val="00B64AF1"/>
    <w:rsid w:val="00B64D23"/>
    <w:rsid w:val="00B64DF0"/>
    <w:rsid w:val="00B64EF9"/>
    <w:rsid w:val="00B64F98"/>
    <w:rsid w:val="00B64FA8"/>
    <w:rsid w:val="00B65000"/>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CCC"/>
    <w:rsid w:val="00B66F62"/>
    <w:rsid w:val="00B66FE4"/>
    <w:rsid w:val="00B674F6"/>
    <w:rsid w:val="00B675CF"/>
    <w:rsid w:val="00B6799C"/>
    <w:rsid w:val="00B67C3F"/>
    <w:rsid w:val="00B67E0C"/>
    <w:rsid w:val="00B67ED8"/>
    <w:rsid w:val="00B67FCF"/>
    <w:rsid w:val="00B7018B"/>
    <w:rsid w:val="00B701B4"/>
    <w:rsid w:val="00B70380"/>
    <w:rsid w:val="00B7048C"/>
    <w:rsid w:val="00B70654"/>
    <w:rsid w:val="00B70686"/>
    <w:rsid w:val="00B70997"/>
    <w:rsid w:val="00B70ACA"/>
    <w:rsid w:val="00B70E31"/>
    <w:rsid w:val="00B711C4"/>
    <w:rsid w:val="00B7125A"/>
    <w:rsid w:val="00B7129C"/>
    <w:rsid w:val="00B71506"/>
    <w:rsid w:val="00B716C7"/>
    <w:rsid w:val="00B717EB"/>
    <w:rsid w:val="00B719B5"/>
    <w:rsid w:val="00B719D0"/>
    <w:rsid w:val="00B71A50"/>
    <w:rsid w:val="00B71C23"/>
    <w:rsid w:val="00B71DD0"/>
    <w:rsid w:val="00B71F26"/>
    <w:rsid w:val="00B71F58"/>
    <w:rsid w:val="00B71F92"/>
    <w:rsid w:val="00B71F9A"/>
    <w:rsid w:val="00B72053"/>
    <w:rsid w:val="00B720B7"/>
    <w:rsid w:val="00B7212B"/>
    <w:rsid w:val="00B72261"/>
    <w:rsid w:val="00B7227F"/>
    <w:rsid w:val="00B722FD"/>
    <w:rsid w:val="00B7266B"/>
    <w:rsid w:val="00B7287C"/>
    <w:rsid w:val="00B72891"/>
    <w:rsid w:val="00B72A1F"/>
    <w:rsid w:val="00B72F55"/>
    <w:rsid w:val="00B72FCB"/>
    <w:rsid w:val="00B7310F"/>
    <w:rsid w:val="00B7329E"/>
    <w:rsid w:val="00B7355D"/>
    <w:rsid w:val="00B735AB"/>
    <w:rsid w:val="00B73800"/>
    <w:rsid w:val="00B7399D"/>
    <w:rsid w:val="00B73AA3"/>
    <w:rsid w:val="00B73B57"/>
    <w:rsid w:val="00B73DA5"/>
    <w:rsid w:val="00B73E76"/>
    <w:rsid w:val="00B73ECE"/>
    <w:rsid w:val="00B73FD3"/>
    <w:rsid w:val="00B7424E"/>
    <w:rsid w:val="00B742A6"/>
    <w:rsid w:val="00B74318"/>
    <w:rsid w:val="00B74447"/>
    <w:rsid w:val="00B744A6"/>
    <w:rsid w:val="00B7451B"/>
    <w:rsid w:val="00B74574"/>
    <w:rsid w:val="00B745DE"/>
    <w:rsid w:val="00B74A3B"/>
    <w:rsid w:val="00B74A97"/>
    <w:rsid w:val="00B74BE6"/>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637"/>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D43"/>
    <w:rsid w:val="00B77E74"/>
    <w:rsid w:val="00B77EF2"/>
    <w:rsid w:val="00B77FC4"/>
    <w:rsid w:val="00B800BD"/>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878"/>
    <w:rsid w:val="00B819F5"/>
    <w:rsid w:val="00B81AFA"/>
    <w:rsid w:val="00B81C35"/>
    <w:rsid w:val="00B81D15"/>
    <w:rsid w:val="00B81DFD"/>
    <w:rsid w:val="00B81E12"/>
    <w:rsid w:val="00B81F23"/>
    <w:rsid w:val="00B82269"/>
    <w:rsid w:val="00B82319"/>
    <w:rsid w:val="00B82353"/>
    <w:rsid w:val="00B824F2"/>
    <w:rsid w:val="00B828E7"/>
    <w:rsid w:val="00B82948"/>
    <w:rsid w:val="00B82A04"/>
    <w:rsid w:val="00B82A52"/>
    <w:rsid w:val="00B82E08"/>
    <w:rsid w:val="00B82E8C"/>
    <w:rsid w:val="00B83471"/>
    <w:rsid w:val="00B836DA"/>
    <w:rsid w:val="00B83844"/>
    <w:rsid w:val="00B83889"/>
    <w:rsid w:val="00B839BF"/>
    <w:rsid w:val="00B83B1D"/>
    <w:rsid w:val="00B83B39"/>
    <w:rsid w:val="00B83BBD"/>
    <w:rsid w:val="00B83CEF"/>
    <w:rsid w:val="00B83D5A"/>
    <w:rsid w:val="00B83EB2"/>
    <w:rsid w:val="00B83F79"/>
    <w:rsid w:val="00B84281"/>
    <w:rsid w:val="00B8479B"/>
    <w:rsid w:val="00B847DF"/>
    <w:rsid w:val="00B849F7"/>
    <w:rsid w:val="00B84E7C"/>
    <w:rsid w:val="00B84ED2"/>
    <w:rsid w:val="00B850E1"/>
    <w:rsid w:val="00B850E6"/>
    <w:rsid w:val="00B85180"/>
    <w:rsid w:val="00B8519F"/>
    <w:rsid w:val="00B853EC"/>
    <w:rsid w:val="00B85561"/>
    <w:rsid w:val="00B855BF"/>
    <w:rsid w:val="00B8561B"/>
    <w:rsid w:val="00B8568A"/>
    <w:rsid w:val="00B85832"/>
    <w:rsid w:val="00B8593B"/>
    <w:rsid w:val="00B85A43"/>
    <w:rsid w:val="00B85A95"/>
    <w:rsid w:val="00B85BC7"/>
    <w:rsid w:val="00B85C62"/>
    <w:rsid w:val="00B85D05"/>
    <w:rsid w:val="00B8600D"/>
    <w:rsid w:val="00B8618F"/>
    <w:rsid w:val="00B86195"/>
    <w:rsid w:val="00B8636D"/>
    <w:rsid w:val="00B864F7"/>
    <w:rsid w:val="00B86541"/>
    <w:rsid w:val="00B865BA"/>
    <w:rsid w:val="00B865BE"/>
    <w:rsid w:val="00B86757"/>
    <w:rsid w:val="00B867A0"/>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87EE2"/>
    <w:rsid w:val="00B87F50"/>
    <w:rsid w:val="00B900E5"/>
    <w:rsid w:val="00B901C4"/>
    <w:rsid w:val="00B901DD"/>
    <w:rsid w:val="00B90239"/>
    <w:rsid w:val="00B905B4"/>
    <w:rsid w:val="00B906AE"/>
    <w:rsid w:val="00B906D1"/>
    <w:rsid w:val="00B90D1B"/>
    <w:rsid w:val="00B90E3B"/>
    <w:rsid w:val="00B911DC"/>
    <w:rsid w:val="00B912FE"/>
    <w:rsid w:val="00B913A5"/>
    <w:rsid w:val="00B918B1"/>
    <w:rsid w:val="00B9194A"/>
    <w:rsid w:val="00B91992"/>
    <w:rsid w:val="00B91A8D"/>
    <w:rsid w:val="00B91B41"/>
    <w:rsid w:val="00B91CDA"/>
    <w:rsid w:val="00B91E23"/>
    <w:rsid w:val="00B91F13"/>
    <w:rsid w:val="00B91F20"/>
    <w:rsid w:val="00B91FD2"/>
    <w:rsid w:val="00B9203B"/>
    <w:rsid w:val="00B92141"/>
    <w:rsid w:val="00B9214F"/>
    <w:rsid w:val="00B92293"/>
    <w:rsid w:val="00B924DB"/>
    <w:rsid w:val="00B925D0"/>
    <w:rsid w:val="00B92607"/>
    <w:rsid w:val="00B92757"/>
    <w:rsid w:val="00B9288A"/>
    <w:rsid w:val="00B928CC"/>
    <w:rsid w:val="00B92AEB"/>
    <w:rsid w:val="00B92BB5"/>
    <w:rsid w:val="00B92EDA"/>
    <w:rsid w:val="00B92FB5"/>
    <w:rsid w:val="00B93156"/>
    <w:rsid w:val="00B93276"/>
    <w:rsid w:val="00B934CC"/>
    <w:rsid w:val="00B93693"/>
    <w:rsid w:val="00B936D2"/>
    <w:rsid w:val="00B93717"/>
    <w:rsid w:val="00B93882"/>
    <w:rsid w:val="00B93B09"/>
    <w:rsid w:val="00B93C0D"/>
    <w:rsid w:val="00B93CF0"/>
    <w:rsid w:val="00B93E4A"/>
    <w:rsid w:val="00B93ED6"/>
    <w:rsid w:val="00B944A6"/>
    <w:rsid w:val="00B945AF"/>
    <w:rsid w:val="00B94634"/>
    <w:rsid w:val="00B946DF"/>
    <w:rsid w:val="00B94845"/>
    <w:rsid w:val="00B94A28"/>
    <w:rsid w:val="00B94CD5"/>
    <w:rsid w:val="00B94E6B"/>
    <w:rsid w:val="00B94EF0"/>
    <w:rsid w:val="00B94F19"/>
    <w:rsid w:val="00B94F3E"/>
    <w:rsid w:val="00B95293"/>
    <w:rsid w:val="00B953AB"/>
    <w:rsid w:val="00B953B6"/>
    <w:rsid w:val="00B95490"/>
    <w:rsid w:val="00B955C5"/>
    <w:rsid w:val="00B95940"/>
    <w:rsid w:val="00B95A1B"/>
    <w:rsid w:val="00B95B6C"/>
    <w:rsid w:val="00B95C47"/>
    <w:rsid w:val="00B95D10"/>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1C1"/>
    <w:rsid w:val="00B9722A"/>
    <w:rsid w:val="00B97277"/>
    <w:rsid w:val="00B97407"/>
    <w:rsid w:val="00B97506"/>
    <w:rsid w:val="00B975ED"/>
    <w:rsid w:val="00B977F6"/>
    <w:rsid w:val="00B979EB"/>
    <w:rsid w:val="00B97C00"/>
    <w:rsid w:val="00B97D59"/>
    <w:rsid w:val="00B97E53"/>
    <w:rsid w:val="00B97E8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CF"/>
    <w:rsid w:val="00BA15D7"/>
    <w:rsid w:val="00BA181C"/>
    <w:rsid w:val="00BA1B66"/>
    <w:rsid w:val="00BA1C3C"/>
    <w:rsid w:val="00BA1CFF"/>
    <w:rsid w:val="00BA1DF1"/>
    <w:rsid w:val="00BA1E07"/>
    <w:rsid w:val="00BA21E8"/>
    <w:rsid w:val="00BA224B"/>
    <w:rsid w:val="00BA22FC"/>
    <w:rsid w:val="00BA24E0"/>
    <w:rsid w:val="00BA2664"/>
    <w:rsid w:val="00BA266F"/>
    <w:rsid w:val="00BA26F1"/>
    <w:rsid w:val="00BA28EE"/>
    <w:rsid w:val="00BA2A33"/>
    <w:rsid w:val="00BA2ADD"/>
    <w:rsid w:val="00BA2BCD"/>
    <w:rsid w:val="00BA2C26"/>
    <w:rsid w:val="00BA2CF7"/>
    <w:rsid w:val="00BA2D38"/>
    <w:rsid w:val="00BA2DA4"/>
    <w:rsid w:val="00BA2E6D"/>
    <w:rsid w:val="00BA2FEB"/>
    <w:rsid w:val="00BA31B7"/>
    <w:rsid w:val="00BA329D"/>
    <w:rsid w:val="00BA32F2"/>
    <w:rsid w:val="00BA3310"/>
    <w:rsid w:val="00BA3554"/>
    <w:rsid w:val="00BA384C"/>
    <w:rsid w:val="00BA38B8"/>
    <w:rsid w:val="00BA3959"/>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AD6"/>
    <w:rsid w:val="00BA5B75"/>
    <w:rsid w:val="00BA5C87"/>
    <w:rsid w:val="00BA5E29"/>
    <w:rsid w:val="00BA5E41"/>
    <w:rsid w:val="00BA5EDF"/>
    <w:rsid w:val="00BA5F0B"/>
    <w:rsid w:val="00BA5F3A"/>
    <w:rsid w:val="00BA64DB"/>
    <w:rsid w:val="00BA651A"/>
    <w:rsid w:val="00BA6665"/>
    <w:rsid w:val="00BA66AE"/>
    <w:rsid w:val="00BA696E"/>
    <w:rsid w:val="00BA6A85"/>
    <w:rsid w:val="00BA6B49"/>
    <w:rsid w:val="00BA6D30"/>
    <w:rsid w:val="00BA6E0E"/>
    <w:rsid w:val="00BA701A"/>
    <w:rsid w:val="00BA71C8"/>
    <w:rsid w:val="00BA71F1"/>
    <w:rsid w:val="00BA73AA"/>
    <w:rsid w:val="00BA73BD"/>
    <w:rsid w:val="00BA74AE"/>
    <w:rsid w:val="00BA7703"/>
    <w:rsid w:val="00BA772D"/>
    <w:rsid w:val="00BA7827"/>
    <w:rsid w:val="00BA7A6D"/>
    <w:rsid w:val="00BA7AC7"/>
    <w:rsid w:val="00BA7B4B"/>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2F0"/>
    <w:rsid w:val="00BB155B"/>
    <w:rsid w:val="00BB18B1"/>
    <w:rsid w:val="00BB1A4C"/>
    <w:rsid w:val="00BB1A5A"/>
    <w:rsid w:val="00BB1C3B"/>
    <w:rsid w:val="00BB1E48"/>
    <w:rsid w:val="00BB1F6D"/>
    <w:rsid w:val="00BB207F"/>
    <w:rsid w:val="00BB22BF"/>
    <w:rsid w:val="00BB22E2"/>
    <w:rsid w:val="00BB23E1"/>
    <w:rsid w:val="00BB2566"/>
    <w:rsid w:val="00BB25AD"/>
    <w:rsid w:val="00BB26C3"/>
    <w:rsid w:val="00BB278A"/>
    <w:rsid w:val="00BB27DA"/>
    <w:rsid w:val="00BB2973"/>
    <w:rsid w:val="00BB2AEA"/>
    <w:rsid w:val="00BB2B39"/>
    <w:rsid w:val="00BB2B3D"/>
    <w:rsid w:val="00BB2C87"/>
    <w:rsid w:val="00BB2D73"/>
    <w:rsid w:val="00BB2D8C"/>
    <w:rsid w:val="00BB2DD9"/>
    <w:rsid w:val="00BB2E09"/>
    <w:rsid w:val="00BB30EF"/>
    <w:rsid w:val="00BB3510"/>
    <w:rsid w:val="00BB3517"/>
    <w:rsid w:val="00BB35AC"/>
    <w:rsid w:val="00BB35E5"/>
    <w:rsid w:val="00BB3643"/>
    <w:rsid w:val="00BB37D0"/>
    <w:rsid w:val="00BB37EA"/>
    <w:rsid w:val="00BB399B"/>
    <w:rsid w:val="00BB39F3"/>
    <w:rsid w:val="00BB3C2C"/>
    <w:rsid w:val="00BB3C75"/>
    <w:rsid w:val="00BB3D7A"/>
    <w:rsid w:val="00BB3E73"/>
    <w:rsid w:val="00BB3F15"/>
    <w:rsid w:val="00BB409C"/>
    <w:rsid w:val="00BB40C1"/>
    <w:rsid w:val="00BB40E8"/>
    <w:rsid w:val="00BB4151"/>
    <w:rsid w:val="00BB4164"/>
    <w:rsid w:val="00BB42EE"/>
    <w:rsid w:val="00BB4374"/>
    <w:rsid w:val="00BB441D"/>
    <w:rsid w:val="00BB449B"/>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05"/>
    <w:rsid w:val="00BB5AB2"/>
    <w:rsid w:val="00BB5DF7"/>
    <w:rsid w:val="00BB62AE"/>
    <w:rsid w:val="00BB636F"/>
    <w:rsid w:val="00BB64B8"/>
    <w:rsid w:val="00BB6567"/>
    <w:rsid w:val="00BB6A77"/>
    <w:rsid w:val="00BB6AD7"/>
    <w:rsid w:val="00BB6BA4"/>
    <w:rsid w:val="00BB6F27"/>
    <w:rsid w:val="00BB70A0"/>
    <w:rsid w:val="00BB70B4"/>
    <w:rsid w:val="00BB70F6"/>
    <w:rsid w:val="00BB7104"/>
    <w:rsid w:val="00BB71BA"/>
    <w:rsid w:val="00BB739C"/>
    <w:rsid w:val="00BB74D2"/>
    <w:rsid w:val="00BB7538"/>
    <w:rsid w:val="00BB785C"/>
    <w:rsid w:val="00BB7895"/>
    <w:rsid w:val="00BB78DF"/>
    <w:rsid w:val="00BB7A00"/>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6C9"/>
    <w:rsid w:val="00BC1827"/>
    <w:rsid w:val="00BC19DC"/>
    <w:rsid w:val="00BC1DEA"/>
    <w:rsid w:val="00BC1E40"/>
    <w:rsid w:val="00BC1E61"/>
    <w:rsid w:val="00BC2245"/>
    <w:rsid w:val="00BC2291"/>
    <w:rsid w:val="00BC2622"/>
    <w:rsid w:val="00BC2655"/>
    <w:rsid w:val="00BC273C"/>
    <w:rsid w:val="00BC2C0D"/>
    <w:rsid w:val="00BC2DE2"/>
    <w:rsid w:val="00BC2EBB"/>
    <w:rsid w:val="00BC3005"/>
    <w:rsid w:val="00BC349E"/>
    <w:rsid w:val="00BC36BA"/>
    <w:rsid w:val="00BC376C"/>
    <w:rsid w:val="00BC3B1F"/>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3A"/>
    <w:rsid w:val="00BC56D8"/>
    <w:rsid w:val="00BC5734"/>
    <w:rsid w:val="00BC5950"/>
    <w:rsid w:val="00BC5C21"/>
    <w:rsid w:val="00BC5CAF"/>
    <w:rsid w:val="00BC61D9"/>
    <w:rsid w:val="00BC6422"/>
    <w:rsid w:val="00BC64DB"/>
    <w:rsid w:val="00BC690B"/>
    <w:rsid w:val="00BC692C"/>
    <w:rsid w:val="00BC6AFD"/>
    <w:rsid w:val="00BC6E07"/>
    <w:rsid w:val="00BC708F"/>
    <w:rsid w:val="00BC71F4"/>
    <w:rsid w:val="00BC72B6"/>
    <w:rsid w:val="00BC7477"/>
    <w:rsid w:val="00BC74C4"/>
    <w:rsid w:val="00BC74E4"/>
    <w:rsid w:val="00BC7504"/>
    <w:rsid w:val="00BC79BF"/>
    <w:rsid w:val="00BC79C7"/>
    <w:rsid w:val="00BC79D3"/>
    <w:rsid w:val="00BC7A24"/>
    <w:rsid w:val="00BC7A78"/>
    <w:rsid w:val="00BC7AA0"/>
    <w:rsid w:val="00BC7D6F"/>
    <w:rsid w:val="00BC7EF9"/>
    <w:rsid w:val="00BD00A0"/>
    <w:rsid w:val="00BD01C2"/>
    <w:rsid w:val="00BD01D3"/>
    <w:rsid w:val="00BD0EA7"/>
    <w:rsid w:val="00BD107F"/>
    <w:rsid w:val="00BD192B"/>
    <w:rsid w:val="00BD1A32"/>
    <w:rsid w:val="00BD1CF8"/>
    <w:rsid w:val="00BD207D"/>
    <w:rsid w:val="00BD213F"/>
    <w:rsid w:val="00BD215F"/>
    <w:rsid w:val="00BD22A9"/>
    <w:rsid w:val="00BD23B4"/>
    <w:rsid w:val="00BD24AE"/>
    <w:rsid w:val="00BD2D0B"/>
    <w:rsid w:val="00BD2D6C"/>
    <w:rsid w:val="00BD2E34"/>
    <w:rsid w:val="00BD2EA1"/>
    <w:rsid w:val="00BD3056"/>
    <w:rsid w:val="00BD3076"/>
    <w:rsid w:val="00BD31A9"/>
    <w:rsid w:val="00BD32DB"/>
    <w:rsid w:val="00BD3469"/>
    <w:rsid w:val="00BD3476"/>
    <w:rsid w:val="00BD354F"/>
    <w:rsid w:val="00BD35C5"/>
    <w:rsid w:val="00BD3761"/>
    <w:rsid w:val="00BD37BD"/>
    <w:rsid w:val="00BD3870"/>
    <w:rsid w:val="00BD3929"/>
    <w:rsid w:val="00BD394A"/>
    <w:rsid w:val="00BD3A11"/>
    <w:rsid w:val="00BD3B82"/>
    <w:rsid w:val="00BD3CF5"/>
    <w:rsid w:val="00BD3E32"/>
    <w:rsid w:val="00BD3E6D"/>
    <w:rsid w:val="00BD3EA6"/>
    <w:rsid w:val="00BD3ED6"/>
    <w:rsid w:val="00BD4269"/>
    <w:rsid w:val="00BD4528"/>
    <w:rsid w:val="00BD46AB"/>
    <w:rsid w:val="00BD4722"/>
    <w:rsid w:val="00BD4774"/>
    <w:rsid w:val="00BD4C4C"/>
    <w:rsid w:val="00BD4EE7"/>
    <w:rsid w:val="00BD503B"/>
    <w:rsid w:val="00BD5179"/>
    <w:rsid w:val="00BD519A"/>
    <w:rsid w:val="00BD5295"/>
    <w:rsid w:val="00BD53A4"/>
    <w:rsid w:val="00BD53C1"/>
    <w:rsid w:val="00BD5400"/>
    <w:rsid w:val="00BD5492"/>
    <w:rsid w:val="00BD55A0"/>
    <w:rsid w:val="00BD5665"/>
    <w:rsid w:val="00BD576B"/>
    <w:rsid w:val="00BD5931"/>
    <w:rsid w:val="00BD5A8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E1"/>
    <w:rsid w:val="00BD68F8"/>
    <w:rsid w:val="00BD69C1"/>
    <w:rsid w:val="00BD6A29"/>
    <w:rsid w:val="00BD6C00"/>
    <w:rsid w:val="00BD6C77"/>
    <w:rsid w:val="00BD6E30"/>
    <w:rsid w:val="00BD6EA7"/>
    <w:rsid w:val="00BD7046"/>
    <w:rsid w:val="00BD705B"/>
    <w:rsid w:val="00BD717B"/>
    <w:rsid w:val="00BD72DC"/>
    <w:rsid w:val="00BD7324"/>
    <w:rsid w:val="00BD7597"/>
    <w:rsid w:val="00BD7B6C"/>
    <w:rsid w:val="00BD7C1D"/>
    <w:rsid w:val="00BE0229"/>
    <w:rsid w:val="00BE0320"/>
    <w:rsid w:val="00BE032A"/>
    <w:rsid w:val="00BE055F"/>
    <w:rsid w:val="00BE05B3"/>
    <w:rsid w:val="00BE07DF"/>
    <w:rsid w:val="00BE0A1E"/>
    <w:rsid w:val="00BE0C3A"/>
    <w:rsid w:val="00BE0C47"/>
    <w:rsid w:val="00BE0CBD"/>
    <w:rsid w:val="00BE0DCE"/>
    <w:rsid w:val="00BE0FC8"/>
    <w:rsid w:val="00BE110A"/>
    <w:rsid w:val="00BE124D"/>
    <w:rsid w:val="00BE1394"/>
    <w:rsid w:val="00BE15AD"/>
    <w:rsid w:val="00BE15F9"/>
    <w:rsid w:val="00BE1631"/>
    <w:rsid w:val="00BE168B"/>
    <w:rsid w:val="00BE16FC"/>
    <w:rsid w:val="00BE1734"/>
    <w:rsid w:val="00BE1AE0"/>
    <w:rsid w:val="00BE1B6C"/>
    <w:rsid w:val="00BE1DDF"/>
    <w:rsid w:val="00BE1E7F"/>
    <w:rsid w:val="00BE2088"/>
    <w:rsid w:val="00BE2250"/>
    <w:rsid w:val="00BE23BC"/>
    <w:rsid w:val="00BE255A"/>
    <w:rsid w:val="00BE258D"/>
    <w:rsid w:val="00BE26C7"/>
    <w:rsid w:val="00BE26EB"/>
    <w:rsid w:val="00BE2735"/>
    <w:rsid w:val="00BE2889"/>
    <w:rsid w:val="00BE28EA"/>
    <w:rsid w:val="00BE299E"/>
    <w:rsid w:val="00BE2BD2"/>
    <w:rsid w:val="00BE2F2B"/>
    <w:rsid w:val="00BE2FFC"/>
    <w:rsid w:val="00BE3030"/>
    <w:rsid w:val="00BE31EF"/>
    <w:rsid w:val="00BE3839"/>
    <w:rsid w:val="00BE39C7"/>
    <w:rsid w:val="00BE3EE7"/>
    <w:rsid w:val="00BE4121"/>
    <w:rsid w:val="00BE433B"/>
    <w:rsid w:val="00BE4575"/>
    <w:rsid w:val="00BE4674"/>
    <w:rsid w:val="00BE4689"/>
    <w:rsid w:val="00BE49E4"/>
    <w:rsid w:val="00BE4C20"/>
    <w:rsid w:val="00BE4D85"/>
    <w:rsid w:val="00BE4F3D"/>
    <w:rsid w:val="00BE5453"/>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D1E"/>
    <w:rsid w:val="00BE6E18"/>
    <w:rsid w:val="00BE6EA9"/>
    <w:rsid w:val="00BE6EDA"/>
    <w:rsid w:val="00BE6EED"/>
    <w:rsid w:val="00BE7117"/>
    <w:rsid w:val="00BE7344"/>
    <w:rsid w:val="00BE7ABD"/>
    <w:rsid w:val="00BE7E31"/>
    <w:rsid w:val="00BF0183"/>
    <w:rsid w:val="00BF01A4"/>
    <w:rsid w:val="00BF0664"/>
    <w:rsid w:val="00BF06F6"/>
    <w:rsid w:val="00BF0A9A"/>
    <w:rsid w:val="00BF0CFC"/>
    <w:rsid w:val="00BF0D21"/>
    <w:rsid w:val="00BF0D28"/>
    <w:rsid w:val="00BF0D6D"/>
    <w:rsid w:val="00BF0F17"/>
    <w:rsid w:val="00BF0F85"/>
    <w:rsid w:val="00BF105D"/>
    <w:rsid w:val="00BF122E"/>
    <w:rsid w:val="00BF14E8"/>
    <w:rsid w:val="00BF184D"/>
    <w:rsid w:val="00BF1A2A"/>
    <w:rsid w:val="00BF1A82"/>
    <w:rsid w:val="00BF1C1B"/>
    <w:rsid w:val="00BF1DA2"/>
    <w:rsid w:val="00BF1FC5"/>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3D5E"/>
    <w:rsid w:val="00BF4128"/>
    <w:rsid w:val="00BF4170"/>
    <w:rsid w:val="00BF4204"/>
    <w:rsid w:val="00BF4231"/>
    <w:rsid w:val="00BF4362"/>
    <w:rsid w:val="00BF44B5"/>
    <w:rsid w:val="00BF44B9"/>
    <w:rsid w:val="00BF4630"/>
    <w:rsid w:val="00BF475F"/>
    <w:rsid w:val="00BF4ABF"/>
    <w:rsid w:val="00BF4B95"/>
    <w:rsid w:val="00BF4BB1"/>
    <w:rsid w:val="00BF4C71"/>
    <w:rsid w:val="00BF4DF9"/>
    <w:rsid w:val="00BF50C0"/>
    <w:rsid w:val="00BF5208"/>
    <w:rsid w:val="00BF533F"/>
    <w:rsid w:val="00BF55AF"/>
    <w:rsid w:val="00BF55FB"/>
    <w:rsid w:val="00BF562D"/>
    <w:rsid w:val="00BF591E"/>
    <w:rsid w:val="00BF5C0F"/>
    <w:rsid w:val="00BF5E0F"/>
    <w:rsid w:val="00BF5ED0"/>
    <w:rsid w:val="00BF5EDA"/>
    <w:rsid w:val="00BF6013"/>
    <w:rsid w:val="00BF610C"/>
    <w:rsid w:val="00BF61A1"/>
    <w:rsid w:val="00BF620B"/>
    <w:rsid w:val="00BF62B3"/>
    <w:rsid w:val="00BF62DC"/>
    <w:rsid w:val="00BF6321"/>
    <w:rsid w:val="00BF635A"/>
    <w:rsid w:val="00BF6806"/>
    <w:rsid w:val="00BF6C97"/>
    <w:rsid w:val="00BF6DDA"/>
    <w:rsid w:val="00BF6FD3"/>
    <w:rsid w:val="00BF7224"/>
    <w:rsid w:val="00BF767D"/>
    <w:rsid w:val="00BF78C7"/>
    <w:rsid w:val="00BF79E6"/>
    <w:rsid w:val="00BF7A34"/>
    <w:rsid w:val="00BF7AA6"/>
    <w:rsid w:val="00BF7C96"/>
    <w:rsid w:val="00BF7CA7"/>
    <w:rsid w:val="00BF7DA6"/>
    <w:rsid w:val="00BF7DCD"/>
    <w:rsid w:val="00BF7DF1"/>
    <w:rsid w:val="00BF7EB1"/>
    <w:rsid w:val="00BF7F9E"/>
    <w:rsid w:val="00BF7FEC"/>
    <w:rsid w:val="00C00177"/>
    <w:rsid w:val="00C001E8"/>
    <w:rsid w:val="00C00256"/>
    <w:rsid w:val="00C003CA"/>
    <w:rsid w:val="00C00475"/>
    <w:rsid w:val="00C004BE"/>
    <w:rsid w:val="00C0051B"/>
    <w:rsid w:val="00C0054D"/>
    <w:rsid w:val="00C00581"/>
    <w:rsid w:val="00C00584"/>
    <w:rsid w:val="00C00697"/>
    <w:rsid w:val="00C006B7"/>
    <w:rsid w:val="00C006C9"/>
    <w:rsid w:val="00C00985"/>
    <w:rsid w:val="00C00A4E"/>
    <w:rsid w:val="00C00BD5"/>
    <w:rsid w:val="00C00CB1"/>
    <w:rsid w:val="00C00CBF"/>
    <w:rsid w:val="00C00D57"/>
    <w:rsid w:val="00C00DA1"/>
    <w:rsid w:val="00C00E2E"/>
    <w:rsid w:val="00C01002"/>
    <w:rsid w:val="00C0100F"/>
    <w:rsid w:val="00C01084"/>
    <w:rsid w:val="00C0119A"/>
    <w:rsid w:val="00C014BD"/>
    <w:rsid w:val="00C01872"/>
    <w:rsid w:val="00C018AB"/>
    <w:rsid w:val="00C019F6"/>
    <w:rsid w:val="00C01A3C"/>
    <w:rsid w:val="00C0201A"/>
    <w:rsid w:val="00C020BE"/>
    <w:rsid w:val="00C02222"/>
    <w:rsid w:val="00C022A3"/>
    <w:rsid w:val="00C02343"/>
    <w:rsid w:val="00C02766"/>
    <w:rsid w:val="00C0278B"/>
    <w:rsid w:val="00C0285B"/>
    <w:rsid w:val="00C029F8"/>
    <w:rsid w:val="00C02D96"/>
    <w:rsid w:val="00C03089"/>
    <w:rsid w:val="00C03113"/>
    <w:rsid w:val="00C032A4"/>
    <w:rsid w:val="00C03724"/>
    <w:rsid w:val="00C0373C"/>
    <w:rsid w:val="00C037B3"/>
    <w:rsid w:val="00C0395F"/>
    <w:rsid w:val="00C03AA6"/>
    <w:rsid w:val="00C03AC9"/>
    <w:rsid w:val="00C03AF5"/>
    <w:rsid w:val="00C03C43"/>
    <w:rsid w:val="00C03CC6"/>
    <w:rsid w:val="00C0413B"/>
    <w:rsid w:val="00C04199"/>
    <w:rsid w:val="00C043CC"/>
    <w:rsid w:val="00C043FD"/>
    <w:rsid w:val="00C0492E"/>
    <w:rsid w:val="00C04AFD"/>
    <w:rsid w:val="00C04EB7"/>
    <w:rsid w:val="00C04F0F"/>
    <w:rsid w:val="00C05025"/>
    <w:rsid w:val="00C053F8"/>
    <w:rsid w:val="00C054B8"/>
    <w:rsid w:val="00C055B1"/>
    <w:rsid w:val="00C0569E"/>
    <w:rsid w:val="00C05AEF"/>
    <w:rsid w:val="00C05B11"/>
    <w:rsid w:val="00C05C21"/>
    <w:rsid w:val="00C05DD8"/>
    <w:rsid w:val="00C06152"/>
    <w:rsid w:val="00C06155"/>
    <w:rsid w:val="00C061B6"/>
    <w:rsid w:val="00C062B7"/>
    <w:rsid w:val="00C06519"/>
    <w:rsid w:val="00C06704"/>
    <w:rsid w:val="00C0679F"/>
    <w:rsid w:val="00C068DC"/>
    <w:rsid w:val="00C06A70"/>
    <w:rsid w:val="00C06C15"/>
    <w:rsid w:val="00C06D35"/>
    <w:rsid w:val="00C06D7C"/>
    <w:rsid w:val="00C07118"/>
    <w:rsid w:val="00C071FA"/>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2E0"/>
    <w:rsid w:val="00C103B5"/>
    <w:rsid w:val="00C10687"/>
    <w:rsid w:val="00C10838"/>
    <w:rsid w:val="00C108B9"/>
    <w:rsid w:val="00C10C16"/>
    <w:rsid w:val="00C10E38"/>
    <w:rsid w:val="00C10E74"/>
    <w:rsid w:val="00C111BE"/>
    <w:rsid w:val="00C11209"/>
    <w:rsid w:val="00C1123F"/>
    <w:rsid w:val="00C115DE"/>
    <w:rsid w:val="00C11B99"/>
    <w:rsid w:val="00C11C2C"/>
    <w:rsid w:val="00C11CC3"/>
    <w:rsid w:val="00C11E87"/>
    <w:rsid w:val="00C11F67"/>
    <w:rsid w:val="00C11FC7"/>
    <w:rsid w:val="00C12094"/>
    <w:rsid w:val="00C121A3"/>
    <w:rsid w:val="00C1224D"/>
    <w:rsid w:val="00C12317"/>
    <w:rsid w:val="00C125D3"/>
    <w:rsid w:val="00C12789"/>
    <w:rsid w:val="00C1284C"/>
    <w:rsid w:val="00C1292D"/>
    <w:rsid w:val="00C12C13"/>
    <w:rsid w:val="00C12C2F"/>
    <w:rsid w:val="00C12D58"/>
    <w:rsid w:val="00C12E22"/>
    <w:rsid w:val="00C12F8D"/>
    <w:rsid w:val="00C12F97"/>
    <w:rsid w:val="00C130DF"/>
    <w:rsid w:val="00C1315A"/>
    <w:rsid w:val="00C131B6"/>
    <w:rsid w:val="00C13207"/>
    <w:rsid w:val="00C132BF"/>
    <w:rsid w:val="00C132C6"/>
    <w:rsid w:val="00C13313"/>
    <w:rsid w:val="00C1349D"/>
    <w:rsid w:val="00C137A0"/>
    <w:rsid w:val="00C13BFE"/>
    <w:rsid w:val="00C13D99"/>
    <w:rsid w:val="00C13DC9"/>
    <w:rsid w:val="00C13E67"/>
    <w:rsid w:val="00C13F2A"/>
    <w:rsid w:val="00C13F49"/>
    <w:rsid w:val="00C13FC7"/>
    <w:rsid w:val="00C14059"/>
    <w:rsid w:val="00C14191"/>
    <w:rsid w:val="00C14223"/>
    <w:rsid w:val="00C14291"/>
    <w:rsid w:val="00C1451E"/>
    <w:rsid w:val="00C14658"/>
    <w:rsid w:val="00C147BE"/>
    <w:rsid w:val="00C14873"/>
    <w:rsid w:val="00C148A9"/>
    <w:rsid w:val="00C14AED"/>
    <w:rsid w:val="00C14B8C"/>
    <w:rsid w:val="00C14C33"/>
    <w:rsid w:val="00C14F85"/>
    <w:rsid w:val="00C1513E"/>
    <w:rsid w:val="00C151AC"/>
    <w:rsid w:val="00C15266"/>
    <w:rsid w:val="00C152BE"/>
    <w:rsid w:val="00C152E5"/>
    <w:rsid w:val="00C15301"/>
    <w:rsid w:val="00C1533C"/>
    <w:rsid w:val="00C15379"/>
    <w:rsid w:val="00C1544E"/>
    <w:rsid w:val="00C154AB"/>
    <w:rsid w:val="00C15961"/>
    <w:rsid w:val="00C15AB5"/>
    <w:rsid w:val="00C15B99"/>
    <w:rsid w:val="00C15DE0"/>
    <w:rsid w:val="00C16030"/>
    <w:rsid w:val="00C164CA"/>
    <w:rsid w:val="00C16889"/>
    <w:rsid w:val="00C169B3"/>
    <w:rsid w:val="00C1725E"/>
    <w:rsid w:val="00C172FE"/>
    <w:rsid w:val="00C1753A"/>
    <w:rsid w:val="00C17986"/>
    <w:rsid w:val="00C17A7E"/>
    <w:rsid w:val="00C17B2F"/>
    <w:rsid w:val="00C17B68"/>
    <w:rsid w:val="00C17B83"/>
    <w:rsid w:val="00C17BB3"/>
    <w:rsid w:val="00C17CF4"/>
    <w:rsid w:val="00C17E32"/>
    <w:rsid w:val="00C17E83"/>
    <w:rsid w:val="00C17F28"/>
    <w:rsid w:val="00C20271"/>
    <w:rsid w:val="00C202E9"/>
    <w:rsid w:val="00C20334"/>
    <w:rsid w:val="00C20477"/>
    <w:rsid w:val="00C205EC"/>
    <w:rsid w:val="00C2084E"/>
    <w:rsid w:val="00C208CE"/>
    <w:rsid w:val="00C20986"/>
    <w:rsid w:val="00C209B7"/>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5"/>
    <w:rsid w:val="00C226BF"/>
    <w:rsid w:val="00C226FF"/>
    <w:rsid w:val="00C22832"/>
    <w:rsid w:val="00C22965"/>
    <w:rsid w:val="00C22C5E"/>
    <w:rsid w:val="00C22DD8"/>
    <w:rsid w:val="00C231AB"/>
    <w:rsid w:val="00C231FA"/>
    <w:rsid w:val="00C23214"/>
    <w:rsid w:val="00C23309"/>
    <w:rsid w:val="00C2380A"/>
    <w:rsid w:val="00C238C3"/>
    <w:rsid w:val="00C2394E"/>
    <w:rsid w:val="00C2395A"/>
    <w:rsid w:val="00C23AE8"/>
    <w:rsid w:val="00C23D50"/>
    <w:rsid w:val="00C240A1"/>
    <w:rsid w:val="00C240A5"/>
    <w:rsid w:val="00C24290"/>
    <w:rsid w:val="00C243FC"/>
    <w:rsid w:val="00C246A1"/>
    <w:rsid w:val="00C247AA"/>
    <w:rsid w:val="00C24B18"/>
    <w:rsid w:val="00C24B46"/>
    <w:rsid w:val="00C24FC6"/>
    <w:rsid w:val="00C25184"/>
    <w:rsid w:val="00C252E8"/>
    <w:rsid w:val="00C2537C"/>
    <w:rsid w:val="00C25396"/>
    <w:rsid w:val="00C253A0"/>
    <w:rsid w:val="00C253D4"/>
    <w:rsid w:val="00C25487"/>
    <w:rsid w:val="00C254AC"/>
    <w:rsid w:val="00C25515"/>
    <w:rsid w:val="00C25657"/>
    <w:rsid w:val="00C2584F"/>
    <w:rsid w:val="00C2598F"/>
    <w:rsid w:val="00C259F7"/>
    <w:rsid w:val="00C25DB4"/>
    <w:rsid w:val="00C25E23"/>
    <w:rsid w:val="00C25E26"/>
    <w:rsid w:val="00C25FD8"/>
    <w:rsid w:val="00C26156"/>
    <w:rsid w:val="00C26459"/>
    <w:rsid w:val="00C26729"/>
    <w:rsid w:val="00C267CE"/>
    <w:rsid w:val="00C2688B"/>
    <w:rsid w:val="00C26A11"/>
    <w:rsid w:val="00C26B58"/>
    <w:rsid w:val="00C26C6E"/>
    <w:rsid w:val="00C26D72"/>
    <w:rsid w:val="00C26E05"/>
    <w:rsid w:val="00C26E46"/>
    <w:rsid w:val="00C26E81"/>
    <w:rsid w:val="00C26FFA"/>
    <w:rsid w:val="00C27152"/>
    <w:rsid w:val="00C27287"/>
    <w:rsid w:val="00C27446"/>
    <w:rsid w:val="00C274EA"/>
    <w:rsid w:val="00C279D7"/>
    <w:rsid w:val="00C27B93"/>
    <w:rsid w:val="00C27D6F"/>
    <w:rsid w:val="00C300B1"/>
    <w:rsid w:val="00C3021A"/>
    <w:rsid w:val="00C30378"/>
    <w:rsid w:val="00C304C7"/>
    <w:rsid w:val="00C30711"/>
    <w:rsid w:val="00C309C4"/>
    <w:rsid w:val="00C309D1"/>
    <w:rsid w:val="00C30B00"/>
    <w:rsid w:val="00C30B05"/>
    <w:rsid w:val="00C30E65"/>
    <w:rsid w:val="00C30EE4"/>
    <w:rsid w:val="00C30F5E"/>
    <w:rsid w:val="00C3117C"/>
    <w:rsid w:val="00C3126D"/>
    <w:rsid w:val="00C313A6"/>
    <w:rsid w:val="00C31487"/>
    <w:rsid w:val="00C31785"/>
    <w:rsid w:val="00C31B32"/>
    <w:rsid w:val="00C31CA9"/>
    <w:rsid w:val="00C31E5F"/>
    <w:rsid w:val="00C31E8B"/>
    <w:rsid w:val="00C31F92"/>
    <w:rsid w:val="00C320A6"/>
    <w:rsid w:val="00C32385"/>
    <w:rsid w:val="00C326A4"/>
    <w:rsid w:val="00C327C6"/>
    <w:rsid w:val="00C32BC5"/>
    <w:rsid w:val="00C32D43"/>
    <w:rsid w:val="00C330DA"/>
    <w:rsid w:val="00C332B6"/>
    <w:rsid w:val="00C3336C"/>
    <w:rsid w:val="00C335FA"/>
    <w:rsid w:val="00C336ED"/>
    <w:rsid w:val="00C336F1"/>
    <w:rsid w:val="00C3374F"/>
    <w:rsid w:val="00C3379E"/>
    <w:rsid w:val="00C339F7"/>
    <w:rsid w:val="00C33AFB"/>
    <w:rsid w:val="00C33B4F"/>
    <w:rsid w:val="00C33CAE"/>
    <w:rsid w:val="00C33CEC"/>
    <w:rsid w:val="00C33D08"/>
    <w:rsid w:val="00C342BB"/>
    <w:rsid w:val="00C34326"/>
    <w:rsid w:val="00C34475"/>
    <w:rsid w:val="00C34794"/>
    <w:rsid w:val="00C347BC"/>
    <w:rsid w:val="00C34964"/>
    <w:rsid w:val="00C34AA4"/>
    <w:rsid w:val="00C34C52"/>
    <w:rsid w:val="00C34CDC"/>
    <w:rsid w:val="00C34DCA"/>
    <w:rsid w:val="00C34E88"/>
    <w:rsid w:val="00C3532B"/>
    <w:rsid w:val="00C35379"/>
    <w:rsid w:val="00C354CC"/>
    <w:rsid w:val="00C3590B"/>
    <w:rsid w:val="00C3592A"/>
    <w:rsid w:val="00C35AF0"/>
    <w:rsid w:val="00C35B3E"/>
    <w:rsid w:val="00C35C1C"/>
    <w:rsid w:val="00C35D0A"/>
    <w:rsid w:val="00C35EE5"/>
    <w:rsid w:val="00C35F98"/>
    <w:rsid w:val="00C3606B"/>
    <w:rsid w:val="00C36089"/>
    <w:rsid w:val="00C3610A"/>
    <w:rsid w:val="00C3625D"/>
    <w:rsid w:val="00C36271"/>
    <w:rsid w:val="00C363B0"/>
    <w:rsid w:val="00C3642F"/>
    <w:rsid w:val="00C365A2"/>
    <w:rsid w:val="00C36789"/>
    <w:rsid w:val="00C36A40"/>
    <w:rsid w:val="00C36F2D"/>
    <w:rsid w:val="00C3735A"/>
    <w:rsid w:val="00C37401"/>
    <w:rsid w:val="00C37508"/>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891"/>
    <w:rsid w:val="00C419C0"/>
    <w:rsid w:val="00C41A8B"/>
    <w:rsid w:val="00C41B1F"/>
    <w:rsid w:val="00C41D2A"/>
    <w:rsid w:val="00C41DBA"/>
    <w:rsid w:val="00C425BF"/>
    <w:rsid w:val="00C426BE"/>
    <w:rsid w:val="00C42760"/>
    <w:rsid w:val="00C427D0"/>
    <w:rsid w:val="00C4282E"/>
    <w:rsid w:val="00C42881"/>
    <w:rsid w:val="00C428FA"/>
    <w:rsid w:val="00C42C5F"/>
    <w:rsid w:val="00C42F20"/>
    <w:rsid w:val="00C43059"/>
    <w:rsid w:val="00C4305F"/>
    <w:rsid w:val="00C4359D"/>
    <w:rsid w:val="00C43782"/>
    <w:rsid w:val="00C437C8"/>
    <w:rsid w:val="00C437EE"/>
    <w:rsid w:val="00C43A6E"/>
    <w:rsid w:val="00C43B48"/>
    <w:rsid w:val="00C440CF"/>
    <w:rsid w:val="00C4430D"/>
    <w:rsid w:val="00C443C1"/>
    <w:rsid w:val="00C44537"/>
    <w:rsid w:val="00C44617"/>
    <w:rsid w:val="00C44625"/>
    <w:rsid w:val="00C44725"/>
    <w:rsid w:val="00C4485C"/>
    <w:rsid w:val="00C44995"/>
    <w:rsid w:val="00C44B27"/>
    <w:rsid w:val="00C44B3C"/>
    <w:rsid w:val="00C44B43"/>
    <w:rsid w:val="00C44BF0"/>
    <w:rsid w:val="00C44C1D"/>
    <w:rsid w:val="00C44CCF"/>
    <w:rsid w:val="00C44CFE"/>
    <w:rsid w:val="00C44EBB"/>
    <w:rsid w:val="00C44F38"/>
    <w:rsid w:val="00C45142"/>
    <w:rsid w:val="00C45186"/>
    <w:rsid w:val="00C451F9"/>
    <w:rsid w:val="00C45576"/>
    <w:rsid w:val="00C456DF"/>
    <w:rsid w:val="00C456F0"/>
    <w:rsid w:val="00C45B86"/>
    <w:rsid w:val="00C45D2B"/>
    <w:rsid w:val="00C45D9A"/>
    <w:rsid w:val="00C45F37"/>
    <w:rsid w:val="00C4615E"/>
    <w:rsid w:val="00C46208"/>
    <w:rsid w:val="00C46266"/>
    <w:rsid w:val="00C4635C"/>
    <w:rsid w:val="00C46721"/>
    <w:rsid w:val="00C46C4B"/>
    <w:rsid w:val="00C46CDF"/>
    <w:rsid w:val="00C46D1F"/>
    <w:rsid w:val="00C46D3E"/>
    <w:rsid w:val="00C46ED9"/>
    <w:rsid w:val="00C46F46"/>
    <w:rsid w:val="00C4720E"/>
    <w:rsid w:val="00C472AB"/>
    <w:rsid w:val="00C47854"/>
    <w:rsid w:val="00C478E1"/>
    <w:rsid w:val="00C47969"/>
    <w:rsid w:val="00C479CC"/>
    <w:rsid w:val="00C47BBD"/>
    <w:rsid w:val="00C47C60"/>
    <w:rsid w:val="00C47C9B"/>
    <w:rsid w:val="00C47CB6"/>
    <w:rsid w:val="00C47D90"/>
    <w:rsid w:val="00C50022"/>
    <w:rsid w:val="00C50172"/>
    <w:rsid w:val="00C501B2"/>
    <w:rsid w:val="00C50342"/>
    <w:rsid w:val="00C503B5"/>
    <w:rsid w:val="00C503D6"/>
    <w:rsid w:val="00C505B5"/>
    <w:rsid w:val="00C505F0"/>
    <w:rsid w:val="00C5083A"/>
    <w:rsid w:val="00C509A1"/>
    <w:rsid w:val="00C509AA"/>
    <w:rsid w:val="00C50A21"/>
    <w:rsid w:val="00C50CA6"/>
    <w:rsid w:val="00C50CAD"/>
    <w:rsid w:val="00C50D31"/>
    <w:rsid w:val="00C50D67"/>
    <w:rsid w:val="00C50E56"/>
    <w:rsid w:val="00C50E6A"/>
    <w:rsid w:val="00C50E92"/>
    <w:rsid w:val="00C50F2B"/>
    <w:rsid w:val="00C50F2D"/>
    <w:rsid w:val="00C511ED"/>
    <w:rsid w:val="00C516FE"/>
    <w:rsid w:val="00C5171C"/>
    <w:rsid w:val="00C51884"/>
    <w:rsid w:val="00C51946"/>
    <w:rsid w:val="00C519FF"/>
    <w:rsid w:val="00C51A09"/>
    <w:rsid w:val="00C51A5C"/>
    <w:rsid w:val="00C51AFA"/>
    <w:rsid w:val="00C5212E"/>
    <w:rsid w:val="00C5250C"/>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62B"/>
    <w:rsid w:val="00C53782"/>
    <w:rsid w:val="00C53789"/>
    <w:rsid w:val="00C5392A"/>
    <w:rsid w:val="00C53B83"/>
    <w:rsid w:val="00C53BA0"/>
    <w:rsid w:val="00C53C07"/>
    <w:rsid w:val="00C53CDE"/>
    <w:rsid w:val="00C53E12"/>
    <w:rsid w:val="00C53F0E"/>
    <w:rsid w:val="00C53FF7"/>
    <w:rsid w:val="00C540C0"/>
    <w:rsid w:val="00C54220"/>
    <w:rsid w:val="00C54257"/>
    <w:rsid w:val="00C5437B"/>
    <w:rsid w:val="00C544D1"/>
    <w:rsid w:val="00C544F5"/>
    <w:rsid w:val="00C545F6"/>
    <w:rsid w:val="00C548EE"/>
    <w:rsid w:val="00C5496B"/>
    <w:rsid w:val="00C549C5"/>
    <w:rsid w:val="00C54AC3"/>
    <w:rsid w:val="00C54BC0"/>
    <w:rsid w:val="00C54BC2"/>
    <w:rsid w:val="00C54BE6"/>
    <w:rsid w:val="00C54C19"/>
    <w:rsid w:val="00C54CC2"/>
    <w:rsid w:val="00C54D0F"/>
    <w:rsid w:val="00C54E3D"/>
    <w:rsid w:val="00C54EE3"/>
    <w:rsid w:val="00C54F95"/>
    <w:rsid w:val="00C5510C"/>
    <w:rsid w:val="00C551BA"/>
    <w:rsid w:val="00C554A4"/>
    <w:rsid w:val="00C555B6"/>
    <w:rsid w:val="00C55B46"/>
    <w:rsid w:val="00C55CAE"/>
    <w:rsid w:val="00C55EC8"/>
    <w:rsid w:val="00C55FDC"/>
    <w:rsid w:val="00C5604B"/>
    <w:rsid w:val="00C56513"/>
    <w:rsid w:val="00C5661D"/>
    <w:rsid w:val="00C566E7"/>
    <w:rsid w:val="00C568B4"/>
    <w:rsid w:val="00C56C3A"/>
    <w:rsid w:val="00C56C74"/>
    <w:rsid w:val="00C56D67"/>
    <w:rsid w:val="00C56D6A"/>
    <w:rsid w:val="00C56E95"/>
    <w:rsid w:val="00C56F59"/>
    <w:rsid w:val="00C57097"/>
    <w:rsid w:val="00C5738C"/>
    <w:rsid w:val="00C577C9"/>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171"/>
    <w:rsid w:val="00C6143A"/>
    <w:rsid w:val="00C614E0"/>
    <w:rsid w:val="00C61570"/>
    <w:rsid w:val="00C615DB"/>
    <w:rsid w:val="00C6169A"/>
    <w:rsid w:val="00C617B4"/>
    <w:rsid w:val="00C61889"/>
    <w:rsid w:val="00C61963"/>
    <w:rsid w:val="00C61AFD"/>
    <w:rsid w:val="00C61B2D"/>
    <w:rsid w:val="00C61C6E"/>
    <w:rsid w:val="00C61CA3"/>
    <w:rsid w:val="00C61F72"/>
    <w:rsid w:val="00C62184"/>
    <w:rsid w:val="00C621A8"/>
    <w:rsid w:val="00C622AF"/>
    <w:rsid w:val="00C62384"/>
    <w:rsid w:val="00C624AD"/>
    <w:rsid w:val="00C62641"/>
    <w:rsid w:val="00C6269B"/>
    <w:rsid w:val="00C627BA"/>
    <w:rsid w:val="00C62AC5"/>
    <w:rsid w:val="00C62B04"/>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6C"/>
    <w:rsid w:val="00C64074"/>
    <w:rsid w:val="00C641B8"/>
    <w:rsid w:val="00C642ED"/>
    <w:rsid w:val="00C64329"/>
    <w:rsid w:val="00C64439"/>
    <w:rsid w:val="00C64462"/>
    <w:rsid w:val="00C6447B"/>
    <w:rsid w:val="00C647B2"/>
    <w:rsid w:val="00C649A8"/>
    <w:rsid w:val="00C649C9"/>
    <w:rsid w:val="00C64AD3"/>
    <w:rsid w:val="00C64BBA"/>
    <w:rsid w:val="00C64ED9"/>
    <w:rsid w:val="00C650BB"/>
    <w:rsid w:val="00C652D8"/>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6A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8B5"/>
    <w:rsid w:val="00C67AE0"/>
    <w:rsid w:val="00C67D09"/>
    <w:rsid w:val="00C67D7C"/>
    <w:rsid w:val="00C67EC0"/>
    <w:rsid w:val="00C70693"/>
    <w:rsid w:val="00C706FE"/>
    <w:rsid w:val="00C70959"/>
    <w:rsid w:val="00C70B25"/>
    <w:rsid w:val="00C70FE1"/>
    <w:rsid w:val="00C71098"/>
    <w:rsid w:val="00C711F2"/>
    <w:rsid w:val="00C7127D"/>
    <w:rsid w:val="00C713FE"/>
    <w:rsid w:val="00C71414"/>
    <w:rsid w:val="00C715EC"/>
    <w:rsid w:val="00C716EC"/>
    <w:rsid w:val="00C71754"/>
    <w:rsid w:val="00C71E75"/>
    <w:rsid w:val="00C71EBE"/>
    <w:rsid w:val="00C71F06"/>
    <w:rsid w:val="00C71FA2"/>
    <w:rsid w:val="00C72205"/>
    <w:rsid w:val="00C72808"/>
    <w:rsid w:val="00C728DC"/>
    <w:rsid w:val="00C729BF"/>
    <w:rsid w:val="00C72A3E"/>
    <w:rsid w:val="00C72A6F"/>
    <w:rsid w:val="00C72C86"/>
    <w:rsid w:val="00C72CEE"/>
    <w:rsid w:val="00C73120"/>
    <w:rsid w:val="00C731F0"/>
    <w:rsid w:val="00C7326B"/>
    <w:rsid w:val="00C733A6"/>
    <w:rsid w:val="00C73415"/>
    <w:rsid w:val="00C7343F"/>
    <w:rsid w:val="00C735A5"/>
    <w:rsid w:val="00C73603"/>
    <w:rsid w:val="00C738DE"/>
    <w:rsid w:val="00C73E81"/>
    <w:rsid w:val="00C73EEE"/>
    <w:rsid w:val="00C7417F"/>
    <w:rsid w:val="00C74320"/>
    <w:rsid w:val="00C745B4"/>
    <w:rsid w:val="00C747CF"/>
    <w:rsid w:val="00C748DF"/>
    <w:rsid w:val="00C749A6"/>
    <w:rsid w:val="00C74A42"/>
    <w:rsid w:val="00C74A63"/>
    <w:rsid w:val="00C74AC0"/>
    <w:rsid w:val="00C74D9A"/>
    <w:rsid w:val="00C74F9B"/>
    <w:rsid w:val="00C74FB6"/>
    <w:rsid w:val="00C75584"/>
    <w:rsid w:val="00C75766"/>
    <w:rsid w:val="00C757E6"/>
    <w:rsid w:val="00C75CAA"/>
    <w:rsid w:val="00C75CF7"/>
    <w:rsid w:val="00C75D67"/>
    <w:rsid w:val="00C75EC6"/>
    <w:rsid w:val="00C7619F"/>
    <w:rsid w:val="00C764E6"/>
    <w:rsid w:val="00C76719"/>
    <w:rsid w:val="00C76880"/>
    <w:rsid w:val="00C76998"/>
    <w:rsid w:val="00C76A35"/>
    <w:rsid w:val="00C76AAA"/>
    <w:rsid w:val="00C76AF5"/>
    <w:rsid w:val="00C76B49"/>
    <w:rsid w:val="00C76B4B"/>
    <w:rsid w:val="00C76B5A"/>
    <w:rsid w:val="00C76BAC"/>
    <w:rsid w:val="00C76D68"/>
    <w:rsid w:val="00C76DA0"/>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61"/>
    <w:rsid w:val="00C8049C"/>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AA4"/>
    <w:rsid w:val="00C81ACB"/>
    <w:rsid w:val="00C81CF0"/>
    <w:rsid w:val="00C81DAC"/>
    <w:rsid w:val="00C81F86"/>
    <w:rsid w:val="00C8219E"/>
    <w:rsid w:val="00C82275"/>
    <w:rsid w:val="00C824DA"/>
    <w:rsid w:val="00C82861"/>
    <w:rsid w:val="00C82914"/>
    <w:rsid w:val="00C82B72"/>
    <w:rsid w:val="00C82C96"/>
    <w:rsid w:val="00C82D37"/>
    <w:rsid w:val="00C82D58"/>
    <w:rsid w:val="00C830E2"/>
    <w:rsid w:val="00C831FA"/>
    <w:rsid w:val="00C832A5"/>
    <w:rsid w:val="00C83722"/>
    <w:rsid w:val="00C838E1"/>
    <w:rsid w:val="00C83935"/>
    <w:rsid w:val="00C8394E"/>
    <w:rsid w:val="00C83EA5"/>
    <w:rsid w:val="00C8412B"/>
    <w:rsid w:val="00C841C7"/>
    <w:rsid w:val="00C8421C"/>
    <w:rsid w:val="00C842CE"/>
    <w:rsid w:val="00C8439B"/>
    <w:rsid w:val="00C84425"/>
    <w:rsid w:val="00C84522"/>
    <w:rsid w:val="00C847F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082"/>
    <w:rsid w:val="00C86131"/>
    <w:rsid w:val="00C86165"/>
    <w:rsid w:val="00C86256"/>
    <w:rsid w:val="00C86854"/>
    <w:rsid w:val="00C86B7A"/>
    <w:rsid w:val="00C86BB7"/>
    <w:rsid w:val="00C86D1F"/>
    <w:rsid w:val="00C86D35"/>
    <w:rsid w:val="00C86E13"/>
    <w:rsid w:val="00C86E1E"/>
    <w:rsid w:val="00C86E73"/>
    <w:rsid w:val="00C86EA2"/>
    <w:rsid w:val="00C86FE2"/>
    <w:rsid w:val="00C87210"/>
    <w:rsid w:val="00C872B1"/>
    <w:rsid w:val="00C87334"/>
    <w:rsid w:val="00C87382"/>
    <w:rsid w:val="00C875F1"/>
    <w:rsid w:val="00C876A5"/>
    <w:rsid w:val="00C87A6A"/>
    <w:rsid w:val="00C87C72"/>
    <w:rsid w:val="00C87CE9"/>
    <w:rsid w:val="00C87FA3"/>
    <w:rsid w:val="00C903F1"/>
    <w:rsid w:val="00C90424"/>
    <w:rsid w:val="00C9066B"/>
    <w:rsid w:val="00C9072D"/>
    <w:rsid w:val="00C90B43"/>
    <w:rsid w:val="00C90D52"/>
    <w:rsid w:val="00C90FFC"/>
    <w:rsid w:val="00C91054"/>
    <w:rsid w:val="00C9112B"/>
    <w:rsid w:val="00C913E4"/>
    <w:rsid w:val="00C91729"/>
    <w:rsid w:val="00C91746"/>
    <w:rsid w:val="00C91767"/>
    <w:rsid w:val="00C91907"/>
    <w:rsid w:val="00C91973"/>
    <w:rsid w:val="00C91AA3"/>
    <w:rsid w:val="00C91C95"/>
    <w:rsid w:val="00C91CC1"/>
    <w:rsid w:val="00C91DBC"/>
    <w:rsid w:val="00C91E38"/>
    <w:rsid w:val="00C91F86"/>
    <w:rsid w:val="00C924BE"/>
    <w:rsid w:val="00C925DB"/>
    <w:rsid w:val="00C9260F"/>
    <w:rsid w:val="00C9264F"/>
    <w:rsid w:val="00C926F9"/>
    <w:rsid w:val="00C92881"/>
    <w:rsid w:val="00C92AB5"/>
    <w:rsid w:val="00C92B92"/>
    <w:rsid w:val="00C92D22"/>
    <w:rsid w:val="00C93192"/>
    <w:rsid w:val="00C931F4"/>
    <w:rsid w:val="00C93465"/>
    <w:rsid w:val="00C9361F"/>
    <w:rsid w:val="00C936A7"/>
    <w:rsid w:val="00C939C0"/>
    <w:rsid w:val="00C93D55"/>
    <w:rsid w:val="00C93E09"/>
    <w:rsid w:val="00C93E6D"/>
    <w:rsid w:val="00C93EA7"/>
    <w:rsid w:val="00C94047"/>
    <w:rsid w:val="00C94124"/>
    <w:rsid w:val="00C94156"/>
    <w:rsid w:val="00C94283"/>
    <w:rsid w:val="00C9454C"/>
    <w:rsid w:val="00C9495B"/>
    <w:rsid w:val="00C94993"/>
    <w:rsid w:val="00C94A71"/>
    <w:rsid w:val="00C94AF2"/>
    <w:rsid w:val="00C94B99"/>
    <w:rsid w:val="00C94C37"/>
    <w:rsid w:val="00C94C77"/>
    <w:rsid w:val="00C94D91"/>
    <w:rsid w:val="00C94F67"/>
    <w:rsid w:val="00C95052"/>
    <w:rsid w:val="00C9558B"/>
    <w:rsid w:val="00C95D41"/>
    <w:rsid w:val="00C95DEE"/>
    <w:rsid w:val="00C9635D"/>
    <w:rsid w:val="00C963D2"/>
    <w:rsid w:val="00C96465"/>
    <w:rsid w:val="00C967EE"/>
    <w:rsid w:val="00C96814"/>
    <w:rsid w:val="00C9697D"/>
    <w:rsid w:val="00C969E6"/>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2CD"/>
    <w:rsid w:val="00CA0591"/>
    <w:rsid w:val="00CA0694"/>
    <w:rsid w:val="00CA06B5"/>
    <w:rsid w:val="00CA06D4"/>
    <w:rsid w:val="00CA074D"/>
    <w:rsid w:val="00CA080A"/>
    <w:rsid w:val="00CA09A1"/>
    <w:rsid w:val="00CA09C4"/>
    <w:rsid w:val="00CA0C37"/>
    <w:rsid w:val="00CA0FCE"/>
    <w:rsid w:val="00CA1145"/>
    <w:rsid w:val="00CA1220"/>
    <w:rsid w:val="00CA1258"/>
    <w:rsid w:val="00CA12D2"/>
    <w:rsid w:val="00CA13B3"/>
    <w:rsid w:val="00CA1557"/>
    <w:rsid w:val="00CA169E"/>
    <w:rsid w:val="00CA180A"/>
    <w:rsid w:val="00CA18D0"/>
    <w:rsid w:val="00CA1970"/>
    <w:rsid w:val="00CA1A3B"/>
    <w:rsid w:val="00CA1AD5"/>
    <w:rsid w:val="00CA1C7B"/>
    <w:rsid w:val="00CA1E16"/>
    <w:rsid w:val="00CA1F11"/>
    <w:rsid w:val="00CA200C"/>
    <w:rsid w:val="00CA201D"/>
    <w:rsid w:val="00CA2103"/>
    <w:rsid w:val="00CA2211"/>
    <w:rsid w:val="00CA25B9"/>
    <w:rsid w:val="00CA25C3"/>
    <w:rsid w:val="00CA2B98"/>
    <w:rsid w:val="00CA2DC8"/>
    <w:rsid w:val="00CA2E48"/>
    <w:rsid w:val="00CA2E8F"/>
    <w:rsid w:val="00CA3509"/>
    <w:rsid w:val="00CA37B2"/>
    <w:rsid w:val="00CA3839"/>
    <w:rsid w:val="00CA38E8"/>
    <w:rsid w:val="00CA3904"/>
    <w:rsid w:val="00CA3929"/>
    <w:rsid w:val="00CA3974"/>
    <w:rsid w:val="00CA3975"/>
    <w:rsid w:val="00CA3B40"/>
    <w:rsid w:val="00CA3D49"/>
    <w:rsid w:val="00CA3D7D"/>
    <w:rsid w:val="00CA3E43"/>
    <w:rsid w:val="00CA3E9B"/>
    <w:rsid w:val="00CA4174"/>
    <w:rsid w:val="00CA426D"/>
    <w:rsid w:val="00CA4794"/>
    <w:rsid w:val="00CA4A4A"/>
    <w:rsid w:val="00CA4C4C"/>
    <w:rsid w:val="00CA4C5B"/>
    <w:rsid w:val="00CA4D5D"/>
    <w:rsid w:val="00CA4F34"/>
    <w:rsid w:val="00CA50CA"/>
    <w:rsid w:val="00CA550F"/>
    <w:rsid w:val="00CA5545"/>
    <w:rsid w:val="00CA596A"/>
    <w:rsid w:val="00CA5A07"/>
    <w:rsid w:val="00CA5AE9"/>
    <w:rsid w:val="00CA5BB4"/>
    <w:rsid w:val="00CA5BD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ACD"/>
    <w:rsid w:val="00CA7FFD"/>
    <w:rsid w:val="00CB007A"/>
    <w:rsid w:val="00CB0680"/>
    <w:rsid w:val="00CB06CF"/>
    <w:rsid w:val="00CB078A"/>
    <w:rsid w:val="00CB0AC9"/>
    <w:rsid w:val="00CB10F2"/>
    <w:rsid w:val="00CB11D1"/>
    <w:rsid w:val="00CB13A8"/>
    <w:rsid w:val="00CB1417"/>
    <w:rsid w:val="00CB1483"/>
    <w:rsid w:val="00CB1548"/>
    <w:rsid w:val="00CB1832"/>
    <w:rsid w:val="00CB1C07"/>
    <w:rsid w:val="00CB1C3C"/>
    <w:rsid w:val="00CB1C42"/>
    <w:rsid w:val="00CB1CCE"/>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6D"/>
    <w:rsid w:val="00CB3951"/>
    <w:rsid w:val="00CB39DA"/>
    <w:rsid w:val="00CB3CA7"/>
    <w:rsid w:val="00CB3F04"/>
    <w:rsid w:val="00CB3F08"/>
    <w:rsid w:val="00CB3F37"/>
    <w:rsid w:val="00CB3FDA"/>
    <w:rsid w:val="00CB4196"/>
    <w:rsid w:val="00CB42FF"/>
    <w:rsid w:val="00CB431F"/>
    <w:rsid w:val="00CB44A5"/>
    <w:rsid w:val="00CB45A8"/>
    <w:rsid w:val="00CB4A85"/>
    <w:rsid w:val="00CB4C60"/>
    <w:rsid w:val="00CB4E10"/>
    <w:rsid w:val="00CB513C"/>
    <w:rsid w:val="00CB539A"/>
    <w:rsid w:val="00CB5617"/>
    <w:rsid w:val="00CB59C7"/>
    <w:rsid w:val="00CB59EB"/>
    <w:rsid w:val="00CB5BE1"/>
    <w:rsid w:val="00CB5D13"/>
    <w:rsid w:val="00CB5D2D"/>
    <w:rsid w:val="00CB5D50"/>
    <w:rsid w:val="00CB5D9B"/>
    <w:rsid w:val="00CB5FCE"/>
    <w:rsid w:val="00CB60EA"/>
    <w:rsid w:val="00CB6389"/>
    <w:rsid w:val="00CB6626"/>
    <w:rsid w:val="00CB66B4"/>
    <w:rsid w:val="00CB66B9"/>
    <w:rsid w:val="00CB66BA"/>
    <w:rsid w:val="00CB6F5C"/>
    <w:rsid w:val="00CB6F9D"/>
    <w:rsid w:val="00CB6FD5"/>
    <w:rsid w:val="00CB7168"/>
    <w:rsid w:val="00CB7372"/>
    <w:rsid w:val="00CB765E"/>
    <w:rsid w:val="00CB77EF"/>
    <w:rsid w:val="00CB7CB2"/>
    <w:rsid w:val="00CB7DDA"/>
    <w:rsid w:val="00CB7F33"/>
    <w:rsid w:val="00CC003D"/>
    <w:rsid w:val="00CC0141"/>
    <w:rsid w:val="00CC03A7"/>
    <w:rsid w:val="00CC07C0"/>
    <w:rsid w:val="00CC07F5"/>
    <w:rsid w:val="00CC086C"/>
    <w:rsid w:val="00CC0B5F"/>
    <w:rsid w:val="00CC0CC2"/>
    <w:rsid w:val="00CC0CD2"/>
    <w:rsid w:val="00CC1237"/>
    <w:rsid w:val="00CC134C"/>
    <w:rsid w:val="00CC14F1"/>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36B"/>
    <w:rsid w:val="00CC3426"/>
    <w:rsid w:val="00CC37F0"/>
    <w:rsid w:val="00CC3899"/>
    <w:rsid w:val="00CC38B5"/>
    <w:rsid w:val="00CC3AA0"/>
    <w:rsid w:val="00CC3E0A"/>
    <w:rsid w:val="00CC3E99"/>
    <w:rsid w:val="00CC3ED9"/>
    <w:rsid w:val="00CC4093"/>
    <w:rsid w:val="00CC44F8"/>
    <w:rsid w:val="00CC4581"/>
    <w:rsid w:val="00CC4673"/>
    <w:rsid w:val="00CC467B"/>
    <w:rsid w:val="00CC47D5"/>
    <w:rsid w:val="00CC4A58"/>
    <w:rsid w:val="00CC559D"/>
    <w:rsid w:val="00CC572B"/>
    <w:rsid w:val="00CC5865"/>
    <w:rsid w:val="00CC59C5"/>
    <w:rsid w:val="00CC5A1F"/>
    <w:rsid w:val="00CC5A62"/>
    <w:rsid w:val="00CC5BF9"/>
    <w:rsid w:val="00CC5E9E"/>
    <w:rsid w:val="00CC60CF"/>
    <w:rsid w:val="00CC60EC"/>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C1E"/>
    <w:rsid w:val="00CC7EE6"/>
    <w:rsid w:val="00CC7F13"/>
    <w:rsid w:val="00CC7F50"/>
    <w:rsid w:val="00CC7FA8"/>
    <w:rsid w:val="00CD00BE"/>
    <w:rsid w:val="00CD01AF"/>
    <w:rsid w:val="00CD02FE"/>
    <w:rsid w:val="00CD0509"/>
    <w:rsid w:val="00CD06B4"/>
    <w:rsid w:val="00CD06C3"/>
    <w:rsid w:val="00CD07BA"/>
    <w:rsid w:val="00CD07C4"/>
    <w:rsid w:val="00CD0846"/>
    <w:rsid w:val="00CD0CCC"/>
    <w:rsid w:val="00CD0FF8"/>
    <w:rsid w:val="00CD1356"/>
    <w:rsid w:val="00CD15E7"/>
    <w:rsid w:val="00CD16CE"/>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A29"/>
    <w:rsid w:val="00CD2BAF"/>
    <w:rsid w:val="00CD2CCD"/>
    <w:rsid w:val="00CD2DA5"/>
    <w:rsid w:val="00CD2EA7"/>
    <w:rsid w:val="00CD2F10"/>
    <w:rsid w:val="00CD3176"/>
    <w:rsid w:val="00CD3395"/>
    <w:rsid w:val="00CD3616"/>
    <w:rsid w:val="00CD36B0"/>
    <w:rsid w:val="00CD372F"/>
    <w:rsid w:val="00CD38B2"/>
    <w:rsid w:val="00CD3979"/>
    <w:rsid w:val="00CD3A02"/>
    <w:rsid w:val="00CD3A0C"/>
    <w:rsid w:val="00CD3AAE"/>
    <w:rsid w:val="00CD3C19"/>
    <w:rsid w:val="00CD3E62"/>
    <w:rsid w:val="00CD3E87"/>
    <w:rsid w:val="00CD3FB0"/>
    <w:rsid w:val="00CD4244"/>
    <w:rsid w:val="00CD42C4"/>
    <w:rsid w:val="00CD4300"/>
    <w:rsid w:val="00CD43AF"/>
    <w:rsid w:val="00CD43D9"/>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0FA"/>
    <w:rsid w:val="00CD61C6"/>
    <w:rsid w:val="00CD63F0"/>
    <w:rsid w:val="00CD655B"/>
    <w:rsid w:val="00CD671A"/>
    <w:rsid w:val="00CD6749"/>
    <w:rsid w:val="00CD6872"/>
    <w:rsid w:val="00CD6B23"/>
    <w:rsid w:val="00CD6B4E"/>
    <w:rsid w:val="00CD6BCB"/>
    <w:rsid w:val="00CD6C6B"/>
    <w:rsid w:val="00CD6CB3"/>
    <w:rsid w:val="00CD6CFB"/>
    <w:rsid w:val="00CD6E9E"/>
    <w:rsid w:val="00CD6F0B"/>
    <w:rsid w:val="00CD71D3"/>
    <w:rsid w:val="00CD71D5"/>
    <w:rsid w:val="00CD72D8"/>
    <w:rsid w:val="00CD73F2"/>
    <w:rsid w:val="00CD7FA8"/>
    <w:rsid w:val="00CE00CF"/>
    <w:rsid w:val="00CE054A"/>
    <w:rsid w:val="00CE05FA"/>
    <w:rsid w:val="00CE06AA"/>
    <w:rsid w:val="00CE0775"/>
    <w:rsid w:val="00CE0789"/>
    <w:rsid w:val="00CE0873"/>
    <w:rsid w:val="00CE09F0"/>
    <w:rsid w:val="00CE09FC"/>
    <w:rsid w:val="00CE1372"/>
    <w:rsid w:val="00CE1494"/>
    <w:rsid w:val="00CE159D"/>
    <w:rsid w:val="00CE16E5"/>
    <w:rsid w:val="00CE19A2"/>
    <w:rsid w:val="00CE1A6F"/>
    <w:rsid w:val="00CE1B84"/>
    <w:rsid w:val="00CE2043"/>
    <w:rsid w:val="00CE218F"/>
    <w:rsid w:val="00CE21F3"/>
    <w:rsid w:val="00CE22D5"/>
    <w:rsid w:val="00CE2358"/>
    <w:rsid w:val="00CE2380"/>
    <w:rsid w:val="00CE24BB"/>
    <w:rsid w:val="00CE256E"/>
    <w:rsid w:val="00CE2778"/>
    <w:rsid w:val="00CE2AD3"/>
    <w:rsid w:val="00CE2B50"/>
    <w:rsid w:val="00CE2B74"/>
    <w:rsid w:val="00CE2CA2"/>
    <w:rsid w:val="00CE2D35"/>
    <w:rsid w:val="00CE2E64"/>
    <w:rsid w:val="00CE2EC4"/>
    <w:rsid w:val="00CE2F21"/>
    <w:rsid w:val="00CE3089"/>
    <w:rsid w:val="00CE3529"/>
    <w:rsid w:val="00CE3674"/>
    <w:rsid w:val="00CE3742"/>
    <w:rsid w:val="00CE377C"/>
    <w:rsid w:val="00CE3904"/>
    <w:rsid w:val="00CE3BC2"/>
    <w:rsid w:val="00CE3EB5"/>
    <w:rsid w:val="00CE41D9"/>
    <w:rsid w:val="00CE43A8"/>
    <w:rsid w:val="00CE44D2"/>
    <w:rsid w:val="00CE4527"/>
    <w:rsid w:val="00CE4660"/>
    <w:rsid w:val="00CE46EA"/>
    <w:rsid w:val="00CE4793"/>
    <w:rsid w:val="00CE481B"/>
    <w:rsid w:val="00CE4911"/>
    <w:rsid w:val="00CE49B2"/>
    <w:rsid w:val="00CE4A28"/>
    <w:rsid w:val="00CE4AD9"/>
    <w:rsid w:val="00CE4E7C"/>
    <w:rsid w:val="00CE503C"/>
    <w:rsid w:val="00CE5275"/>
    <w:rsid w:val="00CE53CB"/>
    <w:rsid w:val="00CE54A4"/>
    <w:rsid w:val="00CE54AC"/>
    <w:rsid w:val="00CE55A6"/>
    <w:rsid w:val="00CE5609"/>
    <w:rsid w:val="00CE5747"/>
    <w:rsid w:val="00CE58C5"/>
    <w:rsid w:val="00CE5962"/>
    <w:rsid w:val="00CE5A85"/>
    <w:rsid w:val="00CE5A95"/>
    <w:rsid w:val="00CE5AE4"/>
    <w:rsid w:val="00CE5C11"/>
    <w:rsid w:val="00CE6045"/>
    <w:rsid w:val="00CE6098"/>
    <w:rsid w:val="00CE61E8"/>
    <w:rsid w:val="00CE62E6"/>
    <w:rsid w:val="00CE647C"/>
    <w:rsid w:val="00CE660C"/>
    <w:rsid w:val="00CE6615"/>
    <w:rsid w:val="00CE6683"/>
    <w:rsid w:val="00CE66F9"/>
    <w:rsid w:val="00CE6726"/>
    <w:rsid w:val="00CE67CE"/>
    <w:rsid w:val="00CE6A70"/>
    <w:rsid w:val="00CE6CAD"/>
    <w:rsid w:val="00CE6DC3"/>
    <w:rsid w:val="00CE6DE3"/>
    <w:rsid w:val="00CE6E62"/>
    <w:rsid w:val="00CE7172"/>
    <w:rsid w:val="00CE71FA"/>
    <w:rsid w:val="00CE7263"/>
    <w:rsid w:val="00CE7729"/>
    <w:rsid w:val="00CE7796"/>
    <w:rsid w:val="00CE7A76"/>
    <w:rsid w:val="00CE7AA1"/>
    <w:rsid w:val="00CE7C61"/>
    <w:rsid w:val="00CE7DD7"/>
    <w:rsid w:val="00CE7EBA"/>
    <w:rsid w:val="00CF0229"/>
    <w:rsid w:val="00CF0425"/>
    <w:rsid w:val="00CF042D"/>
    <w:rsid w:val="00CF0462"/>
    <w:rsid w:val="00CF047A"/>
    <w:rsid w:val="00CF0497"/>
    <w:rsid w:val="00CF05D6"/>
    <w:rsid w:val="00CF06C4"/>
    <w:rsid w:val="00CF0B95"/>
    <w:rsid w:val="00CF0DFE"/>
    <w:rsid w:val="00CF0E00"/>
    <w:rsid w:val="00CF0F31"/>
    <w:rsid w:val="00CF1246"/>
    <w:rsid w:val="00CF13B9"/>
    <w:rsid w:val="00CF141E"/>
    <w:rsid w:val="00CF151A"/>
    <w:rsid w:val="00CF15FA"/>
    <w:rsid w:val="00CF1BD9"/>
    <w:rsid w:val="00CF1E79"/>
    <w:rsid w:val="00CF210E"/>
    <w:rsid w:val="00CF2165"/>
    <w:rsid w:val="00CF2351"/>
    <w:rsid w:val="00CF23C5"/>
    <w:rsid w:val="00CF24C8"/>
    <w:rsid w:val="00CF2847"/>
    <w:rsid w:val="00CF2996"/>
    <w:rsid w:val="00CF2A21"/>
    <w:rsid w:val="00CF2A44"/>
    <w:rsid w:val="00CF2A52"/>
    <w:rsid w:val="00CF31B6"/>
    <w:rsid w:val="00CF32C5"/>
    <w:rsid w:val="00CF3540"/>
    <w:rsid w:val="00CF3A6E"/>
    <w:rsid w:val="00CF3E45"/>
    <w:rsid w:val="00CF3F98"/>
    <w:rsid w:val="00CF4186"/>
    <w:rsid w:val="00CF41F1"/>
    <w:rsid w:val="00CF438B"/>
    <w:rsid w:val="00CF43C1"/>
    <w:rsid w:val="00CF43C4"/>
    <w:rsid w:val="00CF4850"/>
    <w:rsid w:val="00CF49A7"/>
    <w:rsid w:val="00CF49C8"/>
    <w:rsid w:val="00CF4B80"/>
    <w:rsid w:val="00CF4D9E"/>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9EB"/>
    <w:rsid w:val="00CF6B64"/>
    <w:rsid w:val="00CF6D8D"/>
    <w:rsid w:val="00CF6F2E"/>
    <w:rsid w:val="00CF7017"/>
    <w:rsid w:val="00CF7038"/>
    <w:rsid w:val="00CF724B"/>
    <w:rsid w:val="00CF72ED"/>
    <w:rsid w:val="00CF74B3"/>
    <w:rsid w:val="00CF74BC"/>
    <w:rsid w:val="00CF762F"/>
    <w:rsid w:val="00CF7845"/>
    <w:rsid w:val="00CF78EB"/>
    <w:rsid w:val="00CF7C78"/>
    <w:rsid w:val="00CF7D17"/>
    <w:rsid w:val="00D000AC"/>
    <w:rsid w:val="00D000B3"/>
    <w:rsid w:val="00D0069D"/>
    <w:rsid w:val="00D0098C"/>
    <w:rsid w:val="00D009C1"/>
    <w:rsid w:val="00D00C03"/>
    <w:rsid w:val="00D00C10"/>
    <w:rsid w:val="00D00C6C"/>
    <w:rsid w:val="00D00CDA"/>
    <w:rsid w:val="00D00E02"/>
    <w:rsid w:val="00D0105F"/>
    <w:rsid w:val="00D0114D"/>
    <w:rsid w:val="00D0131C"/>
    <w:rsid w:val="00D013FF"/>
    <w:rsid w:val="00D017E7"/>
    <w:rsid w:val="00D018ED"/>
    <w:rsid w:val="00D01950"/>
    <w:rsid w:val="00D019BE"/>
    <w:rsid w:val="00D01F03"/>
    <w:rsid w:val="00D01F59"/>
    <w:rsid w:val="00D022D4"/>
    <w:rsid w:val="00D025C7"/>
    <w:rsid w:val="00D02760"/>
    <w:rsid w:val="00D02806"/>
    <w:rsid w:val="00D0298E"/>
    <w:rsid w:val="00D029CD"/>
    <w:rsid w:val="00D02A29"/>
    <w:rsid w:val="00D02BF3"/>
    <w:rsid w:val="00D02E2C"/>
    <w:rsid w:val="00D030DE"/>
    <w:rsid w:val="00D031B4"/>
    <w:rsid w:val="00D031F3"/>
    <w:rsid w:val="00D03392"/>
    <w:rsid w:val="00D0339D"/>
    <w:rsid w:val="00D033C7"/>
    <w:rsid w:val="00D0344A"/>
    <w:rsid w:val="00D03460"/>
    <w:rsid w:val="00D03616"/>
    <w:rsid w:val="00D03DEE"/>
    <w:rsid w:val="00D03FD5"/>
    <w:rsid w:val="00D03FE9"/>
    <w:rsid w:val="00D03FED"/>
    <w:rsid w:val="00D041C6"/>
    <w:rsid w:val="00D04217"/>
    <w:rsid w:val="00D042FB"/>
    <w:rsid w:val="00D04397"/>
    <w:rsid w:val="00D04479"/>
    <w:rsid w:val="00D04557"/>
    <w:rsid w:val="00D046DF"/>
    <w:rsid w:val="00D04723"/>
    <w:rsid w:val="00D0487D"/>
    <w:rsid w:val="00D04B74"/>
    <w:rsid w:val="00D04BCE"/>
    <w:rsid w:val="00D04C42"/>
    <w:rsid w:val="00D04C9F"/>
    <w:rsid w:val="00D04CA9"/>
    <w:rsid w:val="00D04E67"/>
    <w:rsid w:val="00D04F2B"/>
    <w:rsid w:val="00D0509B"/>
    <w:rsid w:val="00D050B8"/>
    <w:rsid w:val="00D05603"/>
    <w:rsid w:val="00D05632"/>
    <w:rsid w:val="00D05AF9"/>
    <w:rsid w:val="00D05B0A"/>
    <w:rsid w:val="00D05C34"/>
    <w:rsid w:val="00D05E84"/>
    <w:rsid w:val="00D05EDB"/>
    <w:rsid w:val="00D05F08"/>
    <w:rsid w:val="00D060A0"/>
    <w:rsid w:val="00D060E0"/>
    <w:rsid w:val="00D06165"/>
    <w:rsid w:val="00D06415"/>
    <w:rsid w:val="00D0644C"/>
    <w:rsid w:val="00D06472"/>
    <w:rsid w:val="00D06483"/>
    <w:rsid w:val="00D0648D"/>
    <w:rsid w:val="00D066D7"/>
    <w:rsid w:val="00D067D6"/>
    <w:rsid w:val="00D069C3"/>
    <w:rsid w:val="00D06A51"/>
    <w:rsid w:val="00D06A94"/>
    <w:rsid w:val="00D06D0C"/>
    <w:rsid w:val="00D06D60"/>
    <w:rsid w:val="00D06EB8"/>
    <w:rsid w:val="00D06EEA"/>
    <w:rsid w:val="00D06F53"/>
    <w:rsid w:val="00D07283"/>
    <w:rsid w:val="00D075D9"/>
    <w:rsid w:val="00D075E7"/>
    <w:rsid w:val="00D07743"/>
    <w:rsid w:val="00D077CD"/>
    <w:rsid w:val="00D077F0"/>
    <w:rsid w:val="00D078C6"/>
    <w:rsid w:val="00D07907"/>
    <w:rsid w:val="00D079E5"/>
    <w:rsid w:val="00D07AE2"/>
    <w:rsid w:val="00D07B9C"/>
    <w:rsid w:val="00D07BE2"/>
    <w:rsid w:val="00D07BFB"/>
    <w:rsid w:val="00D07C73"/>
    <w:rsid w:val="00D07D2A"/>
    <w:rsid w:val="00D07F45"/>
    <w:rsid w:val="00D101DC"/>
    <w:rsid w:val="00D10359"/>
    <w:rsid w:val="00D103D2"/>
    <w:rsid w:val="00D1057A"/>
    <w:rsid w:val="00D105A0"/>
    <w:rsid w:val="00D1091C"/>
    <w:rsid w:val="00D109E7"/>
    <w:rsid w:val="00D10A24"/>
    <w:rsid w:val="00D10ADD"/>
    <w:rsid w:val="00D10DF5"/>
    <w:rsid w:val="00D10F97"/>
    <w:rsid w:val="00D1105D"/>
    <w:rsid w:val="00D111E6"/>
    <w:rsid w:val="00D112CE"/>
    <w:rsid w:val="00D115D3"/>
    <w:rsid w:val="00D1164D"/>
    <w:rsid w:val="00D11AAC"/>
    <w:rsid w:val="00D11AEC"/>
    <w:rsid w:val="00D11B79"/>
    <w:rsid w:val="00D11BC1"/>
    <w:rsid w:val="00D12340"/>
    <w:rsid w:val="00D12DB9"/>
    <w:rsid w:val="00D12F14"/>
    <w:rsid w:val="00D12FC8"/>
    <w:rsid w:val="00D13246"/>
    <w:rsid w:val="00D13416"/>
    <w:rsid w:val="00D134D4"/>
    <w:rsid w:val="00D13555"/>
    <w:rsid w:val="00D13563"/>
    <w:rsid w:val="00D135E3"/>
    <w:rsid w:val="00D13C5A"/>
    <w:rsid w:val="00D13FF0"/>
    <w:rsid w:val="00D14065"/>
    <w:rsid w:val="00D14CEF"/>
    <w:rsid w:val="00D14D04"/>
    <w:rsid w:val="00D14D37"/>
    <w:rsid w:val="00D14D62"/>
    <w:rsid w:val="00D14DF6"/>
    <w:rsid w:val="00D14FB4"/>
    <w:rsid w:val="00D14FD1"/>
    <w:rsid w:val="00D14FF3"/>
    <w:rsid w:val="00D15303"/>
    <w:rsid w:val="00D153A3"/>
    <w:rsid w:val="00D15472"/>
    <w:rsid w:val="00D15581"/>
    <w:rsid w:val="00D155A4"/>
    <w:rsid w:val="00D1566F"/>
    <w:rsid w:val="00D1568C"/>
    <w:rsid w:val="00D157CA"/>
    <w:rsid w:val="00D159CD"/>
    <w:rsid w:val="00D15A8C"/>
    <w:rsid w:val="00D15B4F"/>
    <w:rsid w:val="00D15C78"/>
    <w:rsid w:val="00D15C86"/>
    <w:rsid w:val="00D15E1D"/>
    <w:rsid w:val="00D15F80"/>
    <w:rsid w:val="00D1607A"/>
    <w:rsid w:val="00D1635A"/>
    <w:rsid w:val="00D163B1"/>
    <w:rsid w:val="00D1664A"/>
    <w:rsid w:val="00D1674A"/>
    <w:rsid w:val="00D167AD"/>
    <w:rsid w:val="00D16932"/>
    <w:rsid w:val="00D16AB5"/>
    <w:rsid w:val="00D16C08"/>
    <w:rsid w:val="00D16C09"/>
    <w:rsid w:val="00D16E96"/>
    <w:rsid w:val="00D16FB3"/>
    <w:rsid w:val="00D17249"/>
    <w:rsid w:val="00D17335"/>
    <w:rsid w:val="00D17465"/>
    <w:rsid w:val="00D175B5"/>
    <w:rsid w:val="00D1763C"/>
    <w:rsid w:val="00D17659"/>
    <w:rsid w:val="00D176C6"/>
    <w:rsid w:val="00D176F5"/>
    <w:rsid w:val="00D177C3"/>
    <w:rsid w:val="00D17830"/>
    <w:rsid w:val="00D1783E"/>
    <w:rsid w:val="00D17DFF"/>
    <w:rsid w:val="00D20129"/>
    <w:rsid w:val="00D203B2"/>
    <w:rsid w:val="00D205D6"/>
    <w:rsid w:val="00D2078D"/>
    <w:rsid w:val="00D207E9"/>
    <w:rsid w:val="00D20857"/>
    <w:rsid w:val="00D20B54"/>
    <w:rsid w:val="00D20B94"/>
    <w:rsid w:val="00D20C75"/>
    <w:rsid w:val="00D20F15"/>
    <w:rsid w:val="00D20F1E"/>
    <w:rsid w:val="00D2129B"/>
    <w:rsid w:val="00D2139A"/>
    <w:rsid w:val="00D21544"/>
    <w:rsid w:val="00D215AB"/>
    <w:rsid w:val="00D215E8"/>
    <w:rsid w:val="00D21623"/>
    <w:rsid w:val="00D218BE"/>
    <w:rsid w:val="00D2192F"/>
    <w:rsid w:val="00D21966"/>
    <w:rsid w:val="00D21C21"/>
    <w:rsid w:val="00D21C6F"/>
    <w:rsid w:val="00D22127"/>
    <w:rsid w:val="00D2224C"/>
    <w:rsid w:val="00D22265"/>
    <w:rsid w:val="00D22316"/>
    <w:rsid w:val="00D22333"/>
    <w:rsid w:val="00D22433"/>
    <w:rsid w:val="00D22733"/>
    <w:rsid w:val="00D22819"/>
    <w:rsid w:val="00D22C70"/>
    <w:rsid w:val="00D22CE4"/>
    <w:rsid w:val="00D22D6B"/>
    <w:rsid w:val="00D22D74"/>
    <w:rsid w:val="00D230B1"/>
    <w:rsid w:val="00D2314B"/>
    <w:rsid w:val="00D23222"/>
    <w:rsid w:val="00D23370"/>
    <w:rsid w:val="00D23457"/>
    <w:rsid w:val="00D2369E"/>
    <w:rsid w:val="00D239BA"/>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9BB"/>
    <w:rsid w:val="00D24A90"/>
    <w:rsid w:val="00D24C47"/>
    <w:rsid w:val="00D24CDE"/>
    <w:rsid w:val="00D24CFD"/>
    <w:rsid w:val="00D24D61"/>
    <w:rsid w:val="00D24F6C"/>
    <w:rsid w:val="00D25131"/>
    <w:rsid w:val="00D251B2"/>
    <w:rsid w:val="00D2537D"/>
    <w:rsid w:val="00D2544A"/>
    <w:rsid w:val="00D25559"/>
    <w:rsid w:val="00D25685"/>
    <w:rsid w:val="00D258ED"/>
    <w:rsid w:val="00D25A9C"/>
    <w:rsid w:val="00D25AB0"/>
    <w:rsid w:val="00D25AF3"/>
    <w:rsid w:val="00D2664A"/>
    <w:rsid w:val="00D26771"/>
    <w:rsid w:val="00D268F0"/>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99E"/>
    <w:rsid w:val="00D27AB2"/>
    <w:rsid w:val="00D27BCB"/>
    <w:rsid w:val="00D27BCF"/>
    <w:rsid w:val="00D27D62"/>
    <w:rsid w:val="00D27D71"/>
    <w:rsid w:val="00D27F32"/>
    <w:rsid w:val="00D30379"/>
    <w:rsid w:val="00D3064C"/>
    <w:rsid w:val="00D30ACD"/>
    <w:rsid w:val="00D30B35"/>
    <w:rsid w:val="00D30C88"/>
    <w:rsid w:val="00D30CC6"/>
    <w:rsid w:val="00D30CE4"/>
    <w:rsid w:val="00D30E20"/>
    <w:rsid w:val="00D31095"/>
    <w:rsid w:val="00D310AB"/>
    <w:rsid w:val="00D31127"/>
    <w:rsid w:val="00D31162"/>
    <w:rsid w:val="00D311A5"/>
    <w:rsid w:val="00D311DB"/>
    <w:rsid w:val="00D3122C"/>
    <w:rsid w:val="00D31263"/>
    <w:rsid w:val="00D313AE"/>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3C"/>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A77"/>
    <w:rsid w:val="00D34DDB"/>
    <w:rsid w:val="00D35006"/>
    <w:rsid w:val="00D3528D"/>
    <w:rsid w:val="00D35391"/>
    <w:rsid w:val="00D355BE"/>
    <w:rsid w:val="00D3571A"/>
    <w:rsid w:val="00D35D13"/>
    <w:rsid w:val="00D35D51"/>
    <w:rsid w:val="00D35DE2"/>
    <w:rsid w:val="00D35ECF"/>
    <w:rsid w:val="00D35F22"/>
    <w:rsid w:val="00D36004"/>
    <w:rsid w:val="00D36040"/>
    <w:rsid w:val="00D3612D"/>
    <w:rsid w:val="00D36166"/>
    <w:rsid w:val="00D36919"/>
    <w:rsid w:val="00D36967"/>
    <w:rsid w:val="00D36990"/>
    <w:rsid w:val="00D36C4B"/>
    <w:rsid w:val="00D36C96"/>
    <w:rsid w:val="00D36D20"/>
    <w:rsid w:val="00D36D61"/>
    <w:rsid w:val="00D36F6D"/>
    <w:rsid w:val="00D37093"/>
    <w:rsid w:val="00D373C2"/>
    <w:rsid w:val="00D37421"/>
    <w:rsid w:val="00D37827"/>
    <w:rsid w:val="00D37828"/>
    <w:rsid w:val="00D378C9"/>
    <w:rsid w:val="00D37950"/>
    <w:rsid w:val="00D37A12"/>
    <w:rsid w:val="00D37BBF"/>
    <w:rsid w:val="00D37CD7"/>
    <w:rsid w:val="00D37D3C"/>
    <w:rsid w:val="00D37FE0"/>
    <w:rsid w:val="00D4009B"/>
    <w:rsid w:val="00D40117"/>
    <w:rsid w:val="00D4015A"/>
    <w:rsid w:val="00D4017F"/>
    <w:rsid w:val="00D403DB"/>
    <w:rsid w:val="00D403E5"/>
    <w:rsid w:val="00D403E9"/>
    <w:rsid w:val="00D40924"/>
    <w:rsid w:val="00D4097C"/>
    <w:rsid w:val="00D40AAC"/>
    <w:rsid w:val="00D40C4D"/>
    <w:rsid w:val="00D40E45"/>
    <w:rsid w:val="00D4123E"/>
    <w:rsid w:val="00D412C0"/>
    <w:rsid w:val="00D4154E"/>
    <w:rsid w:val="00D416C5"/>
    <w:rsid w:val="00D41AE6"/>
    <w:rsid w:val="00D41B2D"/>
    <w:rsid w:val="00D41C30"/>
    <w:rsid w:val="00D41CED"/>
    <w:rsid w:val="00D4218C"/>
    <w:rsid w:val="00D4239E"/>
    <w:rsid w:val="00D42403"/>
    <w:rsid w:val="00D425C6"/>
    <w:rsid w:val="00D42620"/>
    <w:rsid w:val="00D427B0"/>
    <w:rsid w:val="00D42AFF"/>
    <w:rsid w:val="00D4323B"/>
    <w:rsid w:val="00D433EC"/>
    <w:rsid w:val="00D435F5"/>
    <w:rsid w:val="00D4367F"/>
    <w:rsid w:val="00D43708"/>
    <w:rsid w:val="00D43938"/>
    <w:rsid w:val="00D439B9"/>
    <w:rsid w:val="00D43A5C"/>
    <w:rsid w:val="00D4400D"/>
    <w:rsid w:val="00D4459A"/>
    <w:rsid w:val="00D446D7"/>
    <w:rsid w:val="00D44869"/>
    <w:rsid w:val="00D4498B"/>
    <w:rsid w:val="00D44B02"/>
    <w:rsid w:val="00D44DDF"/>
    <w:rsid w:val="00D45092"/>
    <w:rsid w:val="00D451E4"/>
    <w:rsid w:val="00D45327"/>
    <w:rsid w:val="00D45356"/>
    <w:rsid w:val="00D458B3"/>
    <w:rsid w:val="00D45919"/>
    <w:rsid w:val="00D45CE9"/>
    <w:rsid w:val="00D45EA5"/>
    <w:rsid w:val="00D45F7F"/>
    <w:rsid w:val="00D45F94"/>
    <w:rsid w:val="00D46800"/>
    <w:rsid w:val="00D46999"/>
    <w:rsid w:val="00D46CBE"/>
    <w:rsid w:val="00D46D5D"/>
    <w:rsid w:val="00D4708F"/>
    <w:rsid w:val="00D470C4"/>
    <w:rsid w:val="00D471D5"/>
    <w:rsid w:val="00D472AC"/>
    <w:rsid w:val="00D47487"/>
    <w:rsid w:val="00D475E4"/>
    <w:rsid w:val="00D47633"/>
    <w:rsid w:val="00D4767B"/>
    <w:rsid w:val="00D476FB"/>
    <w:rsid w:val="00D47939"/>
    <w:rsid w:val="00D47942"/>
    <w:rsid w:val="00D47D6E"/>
    <w:rsid w:val="00D47EF2"/>
    <w:rsid w:val="00D50688"/>
    <w:rsid w:val="00D50813"/>
    <w:rsid w:val="00D50890"/>
    <w:rsid w:val="00D50898"/>
    <w:rsid w:val="00D508FD"/>
    <w:rsid w:val="00D50906"/>
    <w:rsid w:val="00D50914"/>
    <w:rsid w:val="00D50DF3"/>
    <w:rsid w:val="00D5107B"/>
    <w:rsid w:val="00D51097"/>
    <w:rsid w:val="00D510A7"/>
    <w:rsid w:val="00D510B0"/>
    <w:rsid w:val="00D510B2"/>
    <w:rsid w:val="00D5116F"/>
    <w:rsid w:val="00D513CE"/>
    <w:rsid w:val="00D513D7"/>
    <w:rsid w:val="00D5144C"/>
    <w:rsid w:val="00D516C7"/>
    <w:rsid w:val="00D51758"/>
    <w:rsid w:val="00D518BD"/>
    <w:rsid w:val="00D51936"/>
    <w:rsid w:val="00D5199A"/>
    <w:rsid w:val="00D51B46"/>
    <w:rsid w:val="00D51BC9"/>
    <w:rsid w:val="00D51C09"/>
    <w:rsid w:val="00D51D0D"/>
    <w:rsid w:val="00D51F2A"/>
    <w:rsid w:val="00D51FBA"/>
    <w:rsid w:val="00D5217F"/>
    <w:rsid w:val="00D52384"/>
    <w:rsid w:val="00D525E1"/>
    <w:rsid w:val="00D5271E"/>
    <w:rsid w:val="00D52883"/>
    <w:rsid w:val="00D52929"/>
    <w:rsid w:val="00D529A5"/>
    <w:rsid w:val="00D52A72"/>
    <w:rsid w:val="00D52B53"/>
    <w:rsid w:val="00D52BAF"/>
    <w:rsid w:val="00D52EBC"/>
    <w:rsid w:val="00D53064"/>
    <w:rsid w:val="00D53340"/>
    <w:rsid w:val="00D53436"/>
    <w:rsid w:val="00D53661"/>
    <w:rsid w:val="00D536D9"/>
    <w:rsid w:val="00D537B3"/>
    <w:rsid w:val="00D538B7"/>
    <w:rsid w:val="00D538BE"/>
    <w:rsid w:val="00D53961"/>
    <w:rsid w:val="00D53D84"/>
    <w:rsid w:val="00D53E63"/>
    <w:rsid w:val="00D53EA7"/>
    <w:rsid w:val="00D5407F"/>
    <w:rsid w:val="00D5418C"/>
    <w:rsid w:val="00D5434B"/>
    <w:rsid w:val="00D54835"/>
    <w:rsid w:val="00D54903"/>
    <w:rsid w:val="00D54A4F"/>
    <w:rsid w:val="00D54A60"/>
    <w:rsid w:val="00D54B2D"/>
    <w:rsid w:val="00D54C05"/>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3"/>
    <w:rsid w:val="00D56D55"/>
    <w:rsid w:val="00D5706B"/>
    <w:rsid w:val="00D570BD"/>
    <w:rsid w:val="00D571CE"/>
    <w:rsid w:val="00D57539"/>
    <w:rsid w:val="00D57700"/>
    <w:rsid w:val="00D57A01"/>
    <w:rsid w:val="00D57DF8"/>
    <w:rsid w:val="00D57DFA"/>
    <w:rsid w:val="00D57F34"/>
    <w:rsid w:val="00D60075"/>
    <w:rsid w:val="00D60077"/>
    <w:rsid w:val="00D600E7"/>
    <w:rsid w:val="00D6086C"/>
    <w:rsid w:val="00D6097B"/>
    <w:rsid w:val="00D60B8B"/>
    <w:rsid w:val="00D60C42"/>
    <w:rsid w:val="00D60C65"/>
    <w:rsid w:val="00D60D5D"/>
    <w:rsid w:val="00D60DA9"/>
    <w:rsid w:val="00D60DD3"/>
    <w:rsid w:val="00D6107C"/>
    <w:rsid w:val="00D61202"/>
    <w:rsid w:val="00D61279"/>
    <w:rsid w:val="00D61306"/>
    <w:rsid w:val="00D61383"/>
    <w:rsid w:val="00D61610"/>
    <w:rsid w:val="00D6164A"/>
    <w:rsid w:val="00D61703"/>
    <w:rsid w:val="00D6189E"/>
    <w:rsid w:val="00D61DAF"/>
    <w:rsid w:val="00D61E84"/>
    <w:rsid w:val="00D61F3A"/>
    <w:rsid w:val="00D62612"/>
    <w:rsid w:val="00D62668"/>
    <w:rsid w:val="00D626D3"/>
    <w:rsid w:val="00D627C9"/>
    <w:rsid w:val="00D6288A"/>
    <w:rsid w:val="00D628C5"/>
    <w:rsid w:val="00D62983"/>
    <w:rsid w:val="00D629F8"/>
    <w:rsid w:val="00D62A12"/>
    <w:rsid w:val="00D62E2D"/>
    <w:rsid w:val="00D62E95"/>
    <w:rsid w:val="00D63160"/>
    <w:rsid w:val="00D634F5"/>
    <w:rsid w:val="00D63603"/>
    <w:rsid w:val="00D63A92"/>
    <w:rsid w:val="00D63D4C"/>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93C"/>
    <w:rsid w:val="00D66975"/>
    <w:rsid w:val="00D66981"/>
    <w:rsid w:val="00D66CBE"/>
    <w:rsid w:val="00D66EC5"/>
    <w:rsid w:val="00D66F4D"/>
    <w:rsid w:val="00D66FBC"/>
    <w:rsid w:val="00D67205"/>
    <w:rsid w:val="00D6723C"/>
    <w:rsid w:val="00D67422"/>
    <w:rsid w:val="00D67562"/>
    <w:rsid w:val="00D676B4"/>
    <w:rsid w:val="00D67777"/>
    <w:rsid w:val="00D678DB"/>
    <w:rsid w:val="00D678DE"/>
    <w:rsid w:val="00D67A0D"/>
    <w:rsid w:val="00D67A66"/>
    <w:rsid w:val="00D67A6F"/>
    <w:rsid w:val="00D67C11"/>
    <w:rsid w:val="00D67CFE"/>
    <w:rsid w:val="00D67D07"/>
    <w:rsid w:val="00D67D62"/>
    <w:rsid w:val="00D70288"/>
    <w:rsid w:val="00D7029E"/>
    <w:rsid w:val="00D70521"/>
    <w:rsid w:val="00D70525"/>
    <w:rsid w:val="00D70808"/>
    <w:rsid w:val="00D70D26"/>
    <w:rsid w:val="00D71059"/>
    <w:rsid w:val="00D7119C"/>
    <w:rsid w:val="00D71232"/>
    <w:rsid w:val="00D712E6"/>
    <w:rsid w:val="00D714CA"/>
    <w:rsid w:val="00D716D2"/>
    <w:rsid w:val="00D719FD"/>
    <w:rsid w:val="00D71A05"/>
    <w:rsid w:val="00D71B09"/>
    <w:rsid w:val="00D71CD5"/>
    <w:rsid w:val="00D71D7B"/>
    <w:rsid w:val="00D71D7E"/>
    <w:rsid w:val="00D71D9D"/>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781"/>
    <w:rsid w:val="00D73A76"/>
    <w:rsid w:val="00D73AA3"/>
    <w:rsid w:val="00D73B16"/>
    <w:rsid w:val="00D73C93"/>
    <w:rsid w:val="00D743CE"/>
    <w:rsid w:val="00D74702"/>
    <w:rsid w:val="00D74CBE"/>
    <w:rsid w:val="00D74EAB"/>
    <w:rsid w:val="00D74EB3"/>
    <w:rsid w:val="00D74F4F"/>
    <w:rsid w:val="00D75178"/>
    <w:rsid w:val="00D7521A"/>
    <w:rsid w:val="00D75320"/>
    <w:rsid w:val="00D75464"/>
    <w:rsid w:val="00D75784"/>
    <w:rsid w:val="00D757BD"/>
    <w:rsid w:val="00D759D0"/>
    <w:rsid w:val="00D759FD"/>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40F"/>
    <w:rsid w:val="00D77627"/>
    <w:rsid w:val="00D77677"/>
    <w:rsid w:val="00D77689"/>
    <w:rsid w:val="00D77B47"/>
    <w:rsid w:val="00D77C2B"/>
    <w:rsid w:val="00D77CEB"/>
    <w:rsid w:val="00D77DD1"/>
    <w:rsid w:val="00D77FCA"/>
    <w:rsid w:val="00D80364"/>
    <w:rsid w:val="00D804B3"/>
    <w:rsid w:val="00D80514"/>
    <w:rsid w:val="00D8058D"/>
    <w:rsid w:val="00D806A5"/>
    <w:rsid w:val="00D8082A"/>
    <w:rsid w:val="00D80973"/>
    <w:rsid w:val="00D8099E"/>
    <w:rsid w:val="00D80A2A"/>
    <w:rsid w:val="00D80E76"/>
    <w:rsid w:val="00D80E8B"/>
    <w:rsid w:val="00D81012"/>
    <w:rsid w:val="00D81118"/>
    <w:rsid w:val="00D8143B"/>
    <w:rsid w:val="00D8169F"/>
    <w:rsid w:val="00D816DF"/>
    <w:rsid w:val="00D8174E"/>
    <w:rsid w:val="00D8184B"/>
    <w:rsid w:val="00D819E4"/>
    <w:rsid w:val="00D81AE3"/>
    <w:rsid w:val="00D81C1D"/>
    <w:rsid w:val="00D81E29"/>
    <w:rsid w:val="00D8203A"/>
    <w:rsid w:val="00D82084"/>
    <w:rsid w:val="00D820B5"/>
    <w:rsid w:val="00D820F6"/>
    <w:rsid w:val="00D82372"/>
    <w:rsid w:val="00D823CD"/>
    <w:rsid w:val="00D823E1"/>
    <w:rsid w:val="00D82410"/>
    <w:rsid w:val="00D824BA"/>
    <w:rsid w:val="00D82600"/>
    <w:rsid w:val="00D826D7"/>
    <w:rsid w:val="00D827AB"/>
    <w:rsid w:val="00D8280A"/>
    <w:rsid w:val="00D82990"/>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ED1"/>
    <w:rsid w:val="00D84FC0"/>
    <w:rsid w:val="00D850BB"/>
    <w:rsid w:val="00D85252"/>
    <w:rsid w:val="00D85548"/>
    <w:rsid w:val="00D8554E"/>
    <w:rsid w:val="00D85697"/>
    <w:rsid w:val="00D857AD"/>
    <w:rsid w:val="00D858E8"/>
    <w:rsid w:val="00D85925"/>
    <w:rsid w:val="00D85A5E"/>
    <w:rsid w:val="00D85B64"/>
    <w:rsid w:val="00D85B6D"/>
    <w:rsid w:val="00D85C75"/>
    <w:rsid w:val="00D85F28"/>
    <w:rsid w:val="00D85F81"/>
    <w:rsid w:val="00D8608D"/>
    <w:rsid w:val="00D8612C"/>
    <w:rsid w:val="00D8614F"/>
    <w:rsid w:val="00D86187"/>
    <w:rsid w:val="00D861D4"/>
    <w:rsid w:val="00D86217"/>
    <w:rsid w:val="00D8627F"/>
    <w:rsid w:val="00D862BA"/>
    <w:rsid w:val="00D86476"/>
    <w:rsid w:val="00D8659C"/>
    <w:rsid w:val="00D8671D"/>
    <w:rsid w:val="00D869E5"/>
    <w:rsid w:val="00D870AF"/>
    <w:rsid w:val="00D871CB"/>
    <w:rsid w:val="00D8742C"/>
    <w:rsid w:val="00D8751B"/>
    <w:rsid w:val="00D875E8"/>
    <w:rsid w:val="00D876F8"/>
    <w:rsid w:val="00D8773E"/>
    <w:rsid w:val="00D8776B"/>
    <w:rsid w:val="00D87A7D"/>
    <w:rsid w:val="00D87AD5"/>
    <w:rsid w:val="00D87CE2"/>
    <w:rsid w:val="00D87E5A"/>
    <w:rsid w:val="00D90097"/>
    <w:rsid w:val="00D901C6"/>
    <w:rsid w:val="00D901DD"/>
    <w:rsid w:val="00D9035A"/>
    <w:rsid w:val="00D9055B"/>
    <w:rsid w:val="00D90890"/>
    <w:rsid w:val="00D9091C"/>
    <w:rsid w:val="00D90A1D"/>
    <w:rsid w:val="00D90AB1"/>
    <w:rsid w:val="00D90D56"/>
    <w:rsid w:val="00D90ED9"/>
    <w:rsid w:val="00D90F16"/>
    <w:rsid w:val="00D90F29"/>
    <w:rsid w:val="00D91275"/>
    <w:rsid w:val="00D913A9"/>
    <w:rsid w:val="00D9149F"/>
    <w:rsid w:val="00D91993"/>
    <w:rsid w:val="00D91A26"/>
    <w:rsid w:val="00D91AB7"/>
    <w:rsid w:val="00D91AC9"/>
    <w:rsid w:val="00D91C94"/>
    <w:rsid w:val="00D91D49"/>
    <w:rsid w:val="00D91D8C"/>
    <w:rsid w:val="00D91FDF"/>
    <w:rsid w:val="00D920A5"/>
    <w:rsid w:val="00D9266B"/>
    <w:rsid w:val="00D92761"/>
    <w:rsid w:val="00D92885"/>
    <w:rsid w:val="00D92A95"/>
    <w:rsid w:val="00D92B0E"/>
    <w:rsid w:val="00D92C4E"/>
    <w:rsid w:val="00D92C91"/>
    <w:rsid w:val="00D92C99"/>
    <w:rsid w:val="00D92CB8"/>
    <w:rsid w:val="00D92F0B"/>
    <w:rsid w:val="00D92F6C"/>
    <w:rsid w:val="00D93082"/>
    <w:rsid w:val="00D9331F"/>
    <w:rsid w:val="00D934E2"/>
    <w:rsid w:val="00D9363D"/>
    <w:rsid w:val="00D93875"/>
    <w:rsid w:val="00D93915"/>
    <w:rsid w:val="00D93A26"/>
    <w:rsid w:val="00D93A76"/>
    <w:rsid w:val="00D93AEC"/>
    <w:rsid w:val="00D93BD5"/>
    <w:rsid w:val="00D93C27"/>
    <w:rsid w:val="00D93C51"/>
    <w:rsid w:val="00D93D37"/>
    <w:rsid w:val="00D93E95"/>
    <w:rsid w:val="00D93ED8"/>
    <w:rsid w:val="00D93F1B"/>
    <w:rsid w:val="00D93F75"/>
    <w:rsid w:val="00D941E2"/>
    <w:rsid w:val="00D94229"/>
    <w:rsid w:val="00D942CA"/>
    <w:rsid w:val="00D942E0"/>
    <w:rsid w:val="00D94547"/>
    <w:rsid w:val="00D946D1"/>
    <w:rsid w:val="00D94801"/>
    <w:rsid w:val="00D94CD9"/>
    <w:rsid w:val="00D94E9D"/>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00C"/>
    <w:rsid w:val="00D961A5"/>
    <w:rsid w:val="00D961B8"/>
    <w:rsid w:val="00D96363"/>
    <w:rsid w:val="00D96370"/>
    <w:rsid w:val="00D96753"/>
    <w:rsid w:val="00D967CC"/>
    <w:rsid w:val="00D96831"/>
    <w:rsid w:val="00D96ED6"/>
    <w:rsid w:val="00D96F45"/>
    <w:rsid w:val="00D9714F"/>
    <w:rsid w:val="00D971ED"/>
    <w:rsid w:val="00D972FB"/>
    <w:rsid w:val="00D97352"/>
    <w:rsid w:val="00D97500"/>
    <w:rsid w:val="00D97515"/>
    <w:rsid w:val="00D97660"/>
    <w:rsid w:val="00D9783D"/>
    <w:rsid w:val="00D97901"/>
    <w:rsid w:val="00D97BD5"/>
    <w:rsid w:val="00D97F1B"/>
    <w:rsid w:val="00DA007E"/>
    <w:rsid w:val="00DA040F"/>
    <w:rsid w:val="00DA074A"/>
    <w:rsid w:val="00DA085D"/>
    <w:rsid w:val="00DA08F0"/>
    <w:rsid w:val="00DA0CAF"/>
    <w:rsid w:val="00DA0DF7"/>
    <w:rsid w:val="00DA0FB2"/>
    <w:rsid w:val="00DA11F8"/>
    <w:rsid w:val="00DA1224"/>
    <w:rsid w:val="00DA151B"/>
    <w:rsid w:val="00DA18A3"/>
    <w:rsid w:val="00DA1A7F"/>
    <w:rsid w:val="00DA1EBC"/>
    <w:rsid w:val="00DA1F99"/>
    <w:rsid w:val="00DA1FBC"/>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80F"/>
    <w:rsid w:val="00DA39D7"/>
    <w:rsid w:val="00DA3A00"/>
    <w:rsid w:val="00DA3B99"/>
    <w:rsid w:val="00DA3C94"/>
    <w:rsid w:val="00DA3EC9"/>
    <w:rsid w:val="00DA419C"/>
    <w:rsid w:val="00DA426E"/>
    <w:rsid w:val="00DA4271"/>
    <w:rsid w:val="00DA4301"/>
    <w:rsid w:val="00DA43EB"/>
    <w:rsid w:val="00DA4626"/>
    <w:rsid w:val="00DA4715"/>
    <w:rsid w:val="00DA49E2"/>
    <w:rsid w:val="00DA4D95"/>
    <w:rsid w:val="00DA4DEE"/>
    <w:rsid w:val="00DA4FD6"/>
    <w:rsid w:val="00DA5024"/>
    <w:rsid w:val="00DA5135"/>
    <w:rsid w:val="00DA51B8"/>
    <w:rsid w:val="00DA5529"/>
    <w:rsid w:val="00DA5786"/>
    <w:rsid w:val="00DA57FD"/>
    <w:rsid w:val="00DA5936"/>
    <w:rsid w:val="00DA59C5"/>
    <w:rsid w:val="00DA5B8C"/>
    <w:rsid w:val="00DA5CF2"/>
    <w:rsid w:val="00DA5E34"/>
    <w:rsid w:val="00DA5E82"/>
    <w:rsid w:val="00DA5EA2"/>
    <w:rsid w:val="00DA6108"/>
    <w:rsid w:val="00DA6200"/>
    <w:rsid w:val="00DA6284"/>
    <w:rsid w:val="00DA6388"/>
    <w:rsid w:val="00DA65EF"/>
    <w:rsid w:val="00DA6B73"/>
    <w:rsid w:val="00DA6CB7"/>
    <w:rsid w:val="00DA6CC7"/>
    <w:rsid w:val="00DA6F05"/>
    <w:rsid w:val="00DA7008"/>
    <w:rsid w:val="00DA729D"/>
    <w:rsid w:val="00DA72E4"/>
    <w:rsid w:val="00DA7300"/>
    <w:rsid w:val="00DA73AB"/>
    <w:rsid w:val="00DA7569"/>
    <w:rsid w:val="00DA7638"/>
    <w:rsid w:val="00DA773D"/>
    <w:rsid w:val="00DA780D"/>
    <w:rsid w:val="00DA7871"/>
    <w:rsid w:val="00DA795D"/>
    <w:rsid w:val="00DA7A21"/>
    <w:rsid w:val="00DA7B4E"/>
    <w:rsid w:val="00DB00E7"/>
    <w:rsid w:val="00DB0217"/>
    <w:rsid w:val="00DB05DC"/>
    <w:rsid w:val="00DB0A13"/>
    <w:rsid w:val="00DB0A72"/>
    <w:rsid w:val="00DB0C32"/>
    <w:rsid w:val="00DB0DD7"/>
    <w:rsid w:val="00DB0F90"/>
    <w:rsid w:val="00DB109A"/>
    <w:rsid w:val="00DB11D4"/>
    <w:rsid w:val="00DB11EB"/>
    <w:rsid w:val="00DB130B"/>
    <w:rsid w:val="00DB141A"/>
    <w:rsid w:val="00DB15CA"/>
    <w:rsid w:val="00DB1958"/>
    <w:rsid w:val="00DB1DA9"/>
    <w:rsid w:val="00DB1E12"/>
    <w:rsid w:val="00DB1E4C"/>
    <w:rsid w:val="00DB24A4"/>
    <w:rsid w:val="00DB27A8"/>
    <w:rsid w:val="00DB284A"/>
    <w:rsid w:val="00DB28B8"/>
    <w:rsid w:val="00DB28E3"/>
    <w:rsid w:val="00DB2928"/>
    <w:rsid w:val="00DB2A57"/>
    <w:rsid w:val="00DB2A73"/>
    <w:rsid w:val="00DB2C4E"/>
    <w:rsid w:val="00DB2CC7"/>
    <w:rsid w:val="00DB2E0C"/>
    <w:rsid w:val="00DB2EA5"/>
    <w:rsid w:val="00DB312A"/>
    <w:rsid w:val="00DB31A6"/>
    <w:rsid w:val="00DB344B"/>
    <w:rsid w:val="00DB3493"/>
    <w:rsid w:val="00DB34BA"/>
    <w:rsid w:val="00DB36CB"/>
    <w:rsid w:val="00DB370F"/>
    <w:rsid w:val="00DB3732"/>
    <w:rsid w:val="00DB3A37"/>
    <w:rsid w:val="00DB3B62"/>
    <w:rsid w:val="00DB3E6D"/>
    <w:rsid w:val="00DB3F7D"/>
    <w:rsid w:val="00DB40D4"/>
    <w:rsid w:val="00DB4153"/>
    <w:rsid w:val="00DB4194"/>
    <w:rsid w:val="00DB42EF"/>
    <w:rsid w:val="00DB456D"/>
    <w:rsid w:val="00DB470D"/>
    <w:rsid w:val="00DB48A7"/>
    <w:rsid w:val="00DB48B4"/>
    <w:rsid w:val="00DB48CE"/>
    <w:rsid w:val="00DB49B1"/>
    <w:rsid w:val="00DB4AC9"/>
    <w:rsid w:val="00DB4D5F"/>
    <w:rsid w:val="00DB4DAE"/>
    <w:rsid w:val="00DB4F04"/>
    <w:rsid w:val="00DB4F2E"/>
    <w:rsid w:val="00DB5086"/>
    <w:rsid w:val="00DB50DF"/>
    <w:rsid w:val="00DB54A5"/>
    <w:rsid w:val="00DB5572"/>
    <w:rsid w:val="00DB56DB"/>
    <w:rsid w:val="00DB5708"/>
    <w:rsid w:val="00DB5752"/>
    <w:rsid w:val="00DB593F"/>
    <w:rsid w:val="00DB5998"/>
    <w:rsid w:val="00DB5A0D"/>
    <w:rsid w:val="00DB5A52"/>
    <w:rsid w:val="00DB5D39"/>
    <w:rsid w:val="00DB5E5C"/>
    <w:rsid w:val="00DB5F16"/>
    <w:rsid w:val="00DB61C4"/>
    <w:rsid w:val="00DB622E"/>
    <w:rsid w:val="00DB64A7"/>
    <w:rsid w:val="00DB6580"/>
    <w:rsid w:val="00DB659C"/>
    <w:rsid w:val="00DB65BF"/>
    <w:rsid w:val="00DB67A4"/>
    <w:rsid w:val="00DB691F"/>
    <w:rsid w:val="00DB692F"/>
    <w:rsid w:val="00DB6981"/>
    <w:rsid w:val="00DB6A57"/>
    <w:rsid w:val="00DB6B05"/>
    <w:rsid w:val="00DB6B79"/>
    <w:rsid w:val="00DB6BDC"/>
    <w:rsid w:val="00DB7102"/>
    <w:rsid w:val="00DB7AB6"/>
    <w:rsid w:val="00DB7B88"/>
    <w:rsid w:val="00DB7CC3"/>
    <w:rsid w:val="00DB7D1A"/>
    <w:rsid w:val="00DB7F01"/>
    <w:rsid w:val="00DC0108"/>
    <w:rsid w:val="00DC0291"/>
    <w:rsid w:val="00DC03F8"/>
    <w:rsid w:val="00DC06F4"/>
    <w:rsid w:val="00DC081A"/>
    <w:rsid w:val="00DC0884"/>
    <w:rsid w:val="00DC0890"/>
    <w:rsid w:val="00DC08B7"/>
    <w:rsid w:val="00DC08CF"/>
    <w:rsid w:val="00DC0902"/>
    <w:rsid w:val="00DC0B76"/>
    <w:rsid w:val="00DC0DA6"/>
    <w:rsid w:val="00DC1006"/>
    <w:rsid w:val="00DC1018"/>
    <w:rsid w:val="00DC1375"/>
    <w:rsid w:val="00DC138C"/>
    <w:rsid w:val="00DC1635"/>
    <w:rsid w:val="00DC188A"/>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842"/>
    <w:rsid w:val="00DC2A08"/>
    <w:rsid w:val="00DC2B1E"/>
    <w:rsid w:val="00DC2D65"/>
    <w:rsid w:val="00DC2EBF"/>
    <w:rsid w:val="00DC2FF9"/>
    <w:rsid w:val="00DC3097"/>
    <w:rsid w:val="00DC343B"/>
    <w:rsid w:val="00DC347C"/>
    <w:rsid w:val="00DC3760"/>
    <w:rsid w:val="00DC37C8"/>
    <w:rsid w:val="00DC387B"/>
    <w:rsid w:val="00DC3A5E"/>
    <w:rsid w:val="00DC3ABA"/>
    <w:rsid w:val="00DC3AC1"/>
    <w:rsid w:val="00DC3D21"/>
    <w:rsid w:val="00DC3F4D"/>
    <w:rsid w:val="00DC41B7"/>
    <w:rsid w:val="00DC4327"/>
    <w:rsid w:val="00DC4341"/>
    <w:rsid w:val="00DC4424"/>
    <w:rsid w:val="00DC4491"/>
    <w:rsid w:val="00DC4536"/>
    <w:rsid w:val="00DC48FE"/>
    <w:rsid w:val="00DC493F"/>
    <w:rsid w:val="00DC4B9B"/>
    <w:rsid w:val="00DC4BDD"/>
    <w:rsid w:val="00DC4C5E"/>
    <w:rsid w:val="00DC4E2B"/>
    <w:rsid w:val="00DC4FEE"/>
    <w:rsid w:val="00DC5073"/>
    <w:rsid w:val="00DC5110"/>
    <w:rsid w:val="00DC51DA"/>
    <w:rsid w:val="00DC52CA"/>
    <w:rsid w:val="00DC5425"/>
    <w:rsid w:val="00DC57E4"/>
    <w:rsid w:val="00DC59A0"/>
    <w:rsid w:val="00DC59D0"/>
    <w:rsid w:val="00DC5C69"/>
    <w:rsid w:val="00DC5CBF"/>
    <w:rsid w:val="00DC5E51"/>
    <w:rsid w:val="00DC60D2"/>
    <w:rsid w:val="00DC6282"/>
    <w:rsid w:val="00DC6400"/>
    <w:rsid w:val="00DC640D"/>
    <w:rsid w:val="00DC6570"/>
    <w:rsid w:val="00DC669F"/>
    <w:rsid w:val="00DC68C9"/>
    <w:rsid w:val="00DC6C06"/>
    <w:rsid w:val="00DC6C39"/>
    <w:rsid w:val="00DC6E48"/>
    <w:rsid w:val="00DC6F6A"/>
    <w:rsid w:val="00DC705B"/>
    <w:rsid w:val="00DC71CF"/>
    <w:rsid w:val="00DC730D"/>
    <w:rsid w:val="00DC739A"/>
    <w:rsid w:val="00DC7626"/>
    <w:rsid w:val="00DC7737"/>
    <w:rsid w:val="00DC7775"/>
    <w:rsid w:val="00DC7A2F"/>
    <w:rsid w:val="00DC7B73"/>
    <w:rsid w:val="00DC7B82"/>
    <w:rsid w:val="00DC7BC2"/>
    <w:rsid w:val="00DC7CC6"/>
    <w:rsid w:val="00DC7D8A"/>
    <w:rsid w:val="00DC7D92"/>
    <w:rsid w:val="00DC7DB1"/>
    <w:rsid w:val="00DC7E4A"/>
    <w:rsid w:val="00DC7EC0"/>
    <w:rsid w:val="00DC7F1C"/>
    <w:rsid w:val="00DD032B"/>
    <w:rsid w:val="00DD0367"/>
    <w:rsid w:val="00DD052E"/>
    <w:rsid w:val="00DD05FA"/>
    <w:rsid w:val="00DD0817"/>
    <w:rsid w:val="00DD09B0"/>
    <w:rsid w:val="00DD0AE5"/>
    <w:rsid w:val="00DD0CAC"/>
    <w:rsid w:val="00DD0D1A"/>
    <w:rsid w:val="00DD0DB2"/>
    <w:rsid w:val="00DD0E9A"/>
    <w:rsid w:val="00DD11BA"/>
    <w:rsid w:val="00DD18AF"/>
    <w:rsid w:val="00DD18D7"/>
    <w:rsid w:val="00DD199D"/>
    <w:rsid w:val="00DD1A9F"/>
    <w:rsid w:val="00DD1C13"/>
    <w:rsid w:val="00DD1E1B"/>
    <w:rsid w:val="00DD1E5D"/>
    <w:rsid w:val="00DD1EB8"/>
    <w:rsid w:val="00DD20AB"/>
    <w:rsid w:val="00DD20DD"/>
    <w:rsid w:val="00DD20EA"/>
    <w:rsid w:val="00DD23EB"/>
    <w:rsid w:val="00DD24CB"/>
    <w:rsid w:val="00DD2517"/>
    <w:rsid w:val="00DD2665"/>
    <w:rsid w:val="00DD2738"/>
    <w:rsid w:val="00DD2800"/>
    <w:rsid w:val="00DD2823"/>
    <w:rsid w:val="00DD2DA5"/>
    <w:rsid w:val="00DD2DB3"/>
    <w:rsid w:val="00DD2E85"/>
    <w:rsid w:val="00DD2F62"/>
    <w:rsid w:val="00DD3160"/>
    <w:rsid w:val="00DD31DA"/>
    <w:rsid w:val="00DD3336"/>
    <w:rsid w:val="00DD3373"/>
    <w:rsid w:val="00DD36DE"/>
    <w:rsid w:val="00DD37E1"/>
    <w:rsid w:val="00DD3827"/>
    <w:rsid w:val="00DD3B41"/>
    <w:rsid w:val="00DD3B8F"/>
    <w:rsid w:val="00DD3B97"/>
    <w:rsid w:val="00DD3D32"/>
    <w:rsid w:val="00DD3D75"/>
    <w:rsid w:val="00DD401D"/>
    <w:rsid w:val="00DD40BC"/>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5E"/>
    <w:rsid w:val="00DD68AF"/>
    <w:rsid w:val="00DD6A44"/>
    <w:rsid w:val="00DD6AD6"/>
    <w:rsid w:val="00DD6BAF"/>
    <w:rsid w:val="00DD6BE4"/>
    <w:rsid w:val="00DD6C3C"/>
    <w:rsid w:val="00DD6CBF"/>
    <w:rsid w:val="00DD6D6E"/>
    <w:rsid w:val="00DD6EBA"/>
    <w:rsid w:val="00DD6EC2"/>
    <w:rsid w:val="00DD6F8E"/>
    <w:rsid w:val="00DD70C0"/>
    <w:rsid w:val="00DD72C6"/>
    <w:rsid w:val="00DD7833"/>
    <w:rsid w:val="00DD78D0"/>
    <w:rsid w:val="00DD78DE"/>
    <w:rsid w:val="00DD7ADB"/>
    <w:rsid w:val="00DD7BE6"/>
    <w:rsid w:val="00DD7DB0"/>
    <w:rsid w:val="00DE047F"/>
    <w:rsid w:val="00DE0493"/>
    <w:rsid w:val="00DE050E"/>
    <w:rsid w:val="00DE06C8"/>
    <w:rsid w:val="00DE0A52"/>
    <w:rsid w:val="00DE0C66"/>
    <w:rsid w:val="00DE107C"/>
    <w:rsid w:val="00DE119F"/>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6D2"/>
    <w:rsid w:val="00DE4797"/>
    <w:rsid w:val="00DE47C4"/>
    <w:rsid w:val="00DE482E"/>
    <w:rsid w:val="00DE494B"/>
    <w:rsid w:val="00DE4C59"/>
    <w:rsid w:val="00DE4CF0"/>
    <w:rsid w:val="00DE4E8F"/>
    <w:rsid w:val="00DE530F"/>
    <w:rsid w:val="00DE53D0"/>
    <w:rsid w:val="00DE5919"/>
    <w:rsid w:val="00DE59D5"/>
    <w:rsid w:val="00DE5B89"/>
    <w:rsid w:val="00DE5F3D"/>
    <w:rsid w:val="00DE6091"/>
    <w:rsid w:val="00DE611E"/>
    <w:rsid w:val="00DE6123"/>
    <w:rsid w:val="00DE635D"/>
    <w:rsid w:val="00DE64CC"/>
    <w:rsid w:val="00DE65DB"/>
    <w:rsid w:val="00DE66AA"/>
    <w:rsid w:val="00DE688A"/>
    <w:rsid w:val="00DE6BEE"/>
    <w:rsid w:val="00DE6C5D"/>
    <w:rsid w:val="00DE6C70"/>
    <w:rsid w:val="00DE6CA2"/>
    <w:rsid w:val="00DE6DEF"/>
    <w:rsid w:val="00DE6EC4"/>
    <w:rsid w:val="00DE6F9D"/>
    <w:rsid w:val="00DE714B"/>
    <w:rsid w:val="00DE7180"/>
    <w:rsid w:val="00DE73F5"/>
    <w:rsid w:val="00DE7409"/>
    <w:rsid w:val="00DE767F"/>
    <w:rsid w:val="00DE7694"/>
    <w:rsid w:val="00DE787D"/>
    <w:rsid w:val="00DE7A04"/>
    <w:rsid w:val="00DE7AD1"/>
    <w:rsid w:val="00DE7B4F"/>
    <w:rsid w:val="00DE7F1A"/>
    <w:rsid w:val="00DE7FDF"/>
    <w:rsid w:val="00DF00DC"/>
    <w:rsid w:val="00DF01FE"/>
    <w:rsid w:val="00DF03B2"/>
    <w:rsid w:val="00DF03CB"/>
    <w:rsid w:val="00DF0405"/>
    <w:rsid w:val="00DF0443"/>
    <w:rsid w:val="00DF04FA"/>
    <w:rsid w:val="00DF04FB"/>
    <w:rsid w:val="00DF0E9C"/>
    <w:rsid w:val="00DF0F00"/>
    <w:rsid w:val="00DF0F0E"/>
    <w:rsid w:val="00DF0F3D"/>
    <w:rsid w:val="00DF10C7"/>
    <w:rsid w:val="00DF1392"/>
    <w:rsid w:val="00DF1413"/>
    <w:rsid w:val="00DF1431"/>
    <w:rsid w:val="00DF149E"/>
    <w:rsid w:val="00DF159A"/>
    <w:rsid w:val="00DF15AD"/>
    <w:rsid w:val="00DF1648"/>
    <w:rsid w:val="00DF192D"/>
    <w:rsid w:val="00DF19D9"/>
    <w:rsid w:val="00DF1C6B"/>
    <w:rsid w:val="00DF1D28"/>
    <w:rsid w:val="00DF1D90"/>
    <w:rsid w:val="00DF2075"/>
    <w:rsid w:val="00DF21A4"/>
    <w:rsid w:val="00DF21EB"/>
    <w:rsid w:val="00DF2282"/>
    <w:rsid w:val="00DF23FF"/>
    <w:rsid w:val="00DF2718"/>
    <w:rsid w:val="00DF2923"/>
    <w:rsid w:val="00DF2DE7"/>
    <w:rsid w:val="00DF2E55"/>
    <w:rsid w:val="00DF30C2"/>
    <w:rsid w:val="00DF325B"/>
    <w:rsid w:val="00DF3313"/>
    <w:rsid w:val="00DF348D"/>
    <w:rsid w:val="00DF35B1"/>
    <w:rsid w:val="00DF375A"/>
    <w:rsid w:val="00DF3794"/>
    <w:rsid w:val="00DF3803"/>
    <w:rsid w:val="00DF3E4B"/>
    <w:rsid w:val="00DF3E6E"/>
    <w:rsid w:val="00DF3E88"/>
    <w:rsid w:val="00DF3F3C"/>
    <w:rsid w:val="00DF415B"/>
    <w:rsid w:val="00DF46D8"/>
    <w:rsid w:val="00DF47A2"/>
    <w:rsid w:val="00DF494B"/>
    <w:rsid w:val="00DF4BC0"/>
    <w:rsid w:val="00DF4C86"/>
    <w:rsid w:val="00DF4F56"/>
    <w:rsid w:val="00DF4F8D"/>
    <w:rsid w:val="00DF5242"/>
    <w:rsid w:val="00DF52CF"/>
    <w:rsid w:val="00DF55EF"/>
    <w:rsid w:val="00DF5681"/>
    <w:rsid w:val="00DF5775"/>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20B"/>
    <w:rsid w:val="00DF7309"/>
    <w:rsid w:val="00DF76C3"/>
    <w:rsid w:val="00DF774F"/>
    <w:rsid w:val="00DF7AFD"/>
    <w:rsid w:val="00DF7C47"/>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E7B"/>
    <w:rsid w:val="00E00F26"/>
    <w:rsid w:val="00E00FEF"/>
    <w:rsid w:val="00E01122"/>
    <w:rsid w:val="00E011A5"/>
    <w:rsid w:val="00E01353"/>
    <w:rsid w:val="00E0168C"/>
    <w:rsid w:val="00E016CC"/>
    <w:rsid w:val="00E0173C"/>
    <w:rsid w:val="00E017D0"/>
    <w:rsid w:val="00E019A1"/>
    <w:rsid w:val="00E01D54"/>
    <w:rsid w:val="00E01F29"/>
    <w:rsid w:val="00E01FF7"/>
    <w:rsid w:val="00E02058"/>
    <w:rsid w:val="00E0229D"/>
    <w:rsid w:val="00E02308"/>
    <w:rsid w:val="00E02361"/>
    <w:rsid w:val="00E025E4"/>
    <w:rsid w:val="00E0268B"/>
    <w:rsid w:val="00E029AB"/>
    <w:rsid w:val="00E029F2"/>
    <w:rsid w:val="00E02B36"/>
    <w:rsid w:val="00E02BE0"/>
    <w:rsid w:val="00E02CDA"/>
    <w:rsid w:val="00E02E08"/>
    <w:rsid w:val="00E02F0D"/>
    <w:rsid w:val="00E030C0"/>
    <w:rsid w:val="00E03118"/>
    <w:rsid w:val="00E0316E"/>
    <w:rsid w:val="00E034D8"/>
    <w:rsid w:val="00E0364A"/>
    <w:rsid w:val="00E037A4"/>
    <w:rsid w:val="00E037B1"/>
    <w:rsid w:val="00E039B8"/>
    <w:rsid w:val="00E03AE5"/>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075"/>
    <w:rsid w:val="00E0520A"/>
    <w:rsid w:val="00E054B2"/>
    <w:rsid w:val="00E0551C"/>
    <w:rsid w:val="00E056D7"/>
    <w:rsid w:val="00E0582E"/>
    <w:rsid w:val="00E05A82"/>
    <w:rsid w:val="00E05C08"/>
    <w:rsid w:val="00E05C2C"/>
    <w:rsid w:val="00E06373"/>
    <w:rsid w:val="00E0653C"/>
    <w:rsid w:val="00E0666D"/>
    <w:rsid w:val="00E06BD2"/>
    <w:rsid w:val="00E06D22"/>
    <w:rsid w:val="00E06EE9"/>
    <w:rsid w:val="00E070B2"/>
    <w:rsid w:val="00E071A4"/>
    <w:rsid w:val="00E07260"/>
    <w:rsid w:val="00E07307"/>
    <w:rsid w:val="00E0734E"/>
    <w:rsid w:val="00E07522"/>
    <w:rsid w:val="00E07523"/>
    <w:rsid w:val="00E07637"/>
    <w:rsid w:val="00E076FF"/>
    <w:rsid w:val="00E07795"/>
    <w:rsid w:val="00E077F2"/>
    <w:rsid w:val="00E078D7"/>
    <w:rsid w:val="00E07913"/>
    <w:rsid w:val="00E07B16"/>
    <w:rsid w:val="00E07C76"/>
    <w:rsid w:val="00E07CC2"/>
    <w:rsid w:val="00E07D50"/>
    <w:rsid w:val="00E07FBB"/>
    <w:rsid w:val="00E07FCE"/>
    <w:rsid w:val="00E07FFB"/>
    <w:rsid w:val="00E10520"/>
    <w:rsid w:val="00E1053E"/>
    <w:rsid w:val="00E10625"/>
    <w:rsid w:val="00E1070C"/>
    <w:rsid w:val="00E107C9"/>
    <w:rsid w:val="00E10873"/>
    <w:rsid w:val="00E1097A"/>
    <w:rsid w:val="00E109AB"/>
    <w:rsid w:val="00E109DE"/>
    <w:rsid w:val="00E10B92"/>
    <w:rsid w:val="00E10E36"/>
    <w:rsid w:val="00E10FB9"/>
    <w:rsid w:val="00E1124A"/>
    <w:rsid w:val="00E113B8"/>
    <w:rsid w:val="00E11413"/>
    <w:rsid w:val="00E11430"/>
    <w:rsid w:val="00E11458"/>
    <w:rsid w:val="00E11592"/>
    <w:rsid w:val="00E115EF"/>
    <w:rsid w:val="00E11861"/>
    <w:rsid w:val="00E11C22"/>
    <w:rsid w:val="00E12209"/>
    <w:rsid w:val="00E1225C"/>
    <w:rsid w:val="00E1229B"/>
    <w:rsid w:val="00E124FE"/>
    <w:rsid w:val="00E12710"/>
    <w:rsid w:val="00E1286C"/>
    <w:rsid w:val="00E12884"/>
    <w:rsid w:val="00E12895"/>
    <w:rsid w:val="00E1299A"/>
    <w:rsid w:val="00E129CA"/>
    <w:rsid w:val="00E12A3B"/>
    <w:rsid w:val="00E12A67"/>
    <w:rsid w:val="00E12B04"/>
    <w:rsid w:val="00E12CA9"/>
    <w:rsid w:val="00E12CB7"/>
    <w:rsid w:val="00E12D63"/>
    <w:rsid w:val="00E12E97"/>
    <w:rsid w:val="00E12FD1"/>
    <w:rsid w:val="00E13172"/>
    <w:rsid w:val="00E13327"/>
    <w:rsid w:val="00E1337E"/>
    <w:rsid w:val="00E13471"/>
    <w:rsid w:val="00E138B5"/>
    <w:rsid w:val="00E13986"/>
    <w:rsid w:val="00E13A27"/>
    <w:rsid w:val="00E13BAF"/>
    <w:rsid w:val="00E13BD0"/>
    <w:rsid w:val="00E13BDC"/>
    <w:rsid w:val="00E13C3C"/>
    <w:rsid w:val="00E14421"/>
    <w:rsid w:val="00E1449F"/>
    <w:rsid w:val="00E144C8"/>
    <w:rsid w:val="00E14692"/>
    <w:rsid w:val="00E147E4"/>
    <w:rsid w:val="00E1482F"/>
    <w:rsid w:val="00E14921"/>
    <w:rsid w:val="00E149B6"/>
    <w:rsid w:val="00E14A15"/>
    <w:rsid w:val="00E14C16"/>
    <w:rsid w:val="00E15118"/>
    <w:rsid w:val="00E15263"/>
    <w:rsid w:val="00E15465"/>
    <w:rsid w:val="00E1564F"/>
    <w:rsid w:val="00E15673"/>
    <w:rsid w:val="00E15AFF"/>
    <w:rsid w:val="00E15B9B"/>
    <w:rsid w:val="00E15ECE"/>
    <w:rsid w:val="00E15FF1"/>
    <w:rsid w:val="00E16283"/>
    <w:rsid w:val="00E162FF"/>
    <w:rsid w:val="00E163DA"/>
    <w:rsid w:val="00E16603"/>
    <w:rsid w:val="00E16647"/>
    <w:rsid w:val="00E167F0"/>
    <w:rsid w:val="00E16879"/>
    <w:rsid w:val="00E171E2"/>
    <w:rsid w:val="00E173A2"/>
    <w:rsid w:val="00E173BC"/>
    <w:rsid w:val="00E176AC"/>
    <w:rsid w:val="00E17705"/>
    <w:rsid w:val="00E17710"/>
    <w:rsid w:val="00E177D8"/>
    <w:rsid w:val="00E17917"/>
    <w:rsid w:val="00E179F1"/>
    <w:rsid w:val="00E17A4B"/>
    <w:rsid w:val="00E17B00"/>
    <w:rsid w:val="00E17BD3"/>
    <w:rsid w:val="00E17DE8"/>
    <w:rsid w:val="00E17F31"/>
    <w:rsid w:val="00E17F85"/>
    <w:rsid w:val="00E17FB5"/>
    <w:rsid w:val="00E17FC8"/>
    <w:rsid w:val="00E2019A"/>
    <w:rsid w:val="00E2031F"/>
    <w:rsid w:val="00E205E7"/>
    <w:rsid w:val="00E206E1"/>
    <w:rsid w:val="00E206E4"/>
    <w:rsid w:val="00E20732"/>
    <w:rsid w:val="00E20A43"/>
    <w:rsid w:val="00E20AD9"/>
    <w:rsid w:val="00E20D67"/>
    <w:rsid w:val="00E20EEB"/>
    <w:rsid w:val="00E20EF1"/>
    <w:rsid w:val="00E2154B"/>
    <w:rsid w:val="00E215F7"/>
    <w:rsid w:val="00E2167D"/>
    <w:rsid w:val="00E216B4"/>
    <w:rsid w:val="00E2190D"/>
    <w:rsid w:val="00E21990"/>
    <w:rsid w:val="00E219DC"/>
    <w:rsid w:val="00E21C6E"/>
    <w:rsid w:val="00E21E6A"/>
    <w:rsid w:val="00E21FFB"/>
    <w:rsid w:val="00E222A7"/>
    <w:rsid w:val="00E224B7"/>
    <w:rsid w:val="00E22513"/>
    <w:rsid w:val="00E2279E"/>
    <w:rsid w:val="00E22809"/>
    <w:rsid w:val="00E22877"/>
    <w:rsid w:val="00E2291B"/>
    <w:rsid w:val="00E22963"/>
    <w:rsid w:val="00E22A5D"/>
    <w:rsid w:val="00E22CF1"/>
    <w:rsid w:val="00E22DAD"/>
    <w:rsid w:val="00E22E4C"/>
    <w:rsid w:val="00E22E65"/>
    <w:rsid w:val="00E2304E"/>
    <w:rsid w:val="00E23165"/>
    <w:rsid w:val="00E23276"/>
    <w:rsid w:val="00E232AF"/>
    <w:rsid w:val="00E23424"/>
    <w:rsid w:val="00E235B3"/>
    <w:rsid w:val="00E2381A"/>
    <w:rsid w:val="00E238F1"/>
    <w:rsid w:val="00E23BA5"/>
    <w:rsid w:val="00E23CFB"/>
    <w:rsid w:val="00E23E7D"/>
    <w:rsid w:val="00E23EBF"/>
    <w:rsid w:val="00E24020"/>
    <w:rsid w:val="00E2425F"/>
    <w:rsid w:val="00E243D3"/>
    <w:rsid w:val="00E2469D"/>
    <w:rsid w:val="00E247AB"/>
    <w:rsid w:val="00E249B3"/>
    <w:rsid w:val="00E24A78"/>
    <w:rsid w:val="00E24ACE"/>
    <w:rsid w:val="00E24DCE"/>
    <w:rsid w:val="00E24E4E"/>
    <w:rsid w:val="00E24FAB"/>
    <w:rsid w:val="00E2500C"/>
    <w:rsid w:val="00E25483"/>
    <w:rsid w:val="00E2563A"/>
    <w:rsid w:val="00E25651"/>
    <w:rsid w:val="00E25681"/>
    <w:rsid w:val="00E2589A"/>
    <w:rsid w:val="00E25A4B"/>
    <w:rsid w:val="00E25B2E"/>
    <w:rsid w:val="00E25B8D"/>
    <w:rsid w:val="00E25CAA"/>
    <w:rsid w:val="00E25D30"/>
    <w:rsid w:val="00E25EA8"/>
    <w:rsid w:val="00E262CF"/>
    <w:rsid w:val="00E2630E"/>
    <w:rsid w:val="00E2639A"/>
    <w:rsid w:val="00E264C2"/>
    <w:rsid w:val="00E2658B"/>
    <w:rsid w:val="00E265B1"/>
    <w:rsid w:val="00E26924"/>
    <w:rsid w:val="00E26D73"/>
    <w:rsid w:val="00E26D89"/>
    <w:rsid w:val="00E26E46"/>
    <w:rsid w:val="00E270E9"/>
    <w:rsid w:val="00E2718C"/>
    <w:rsid w:val="00E271A4"/>
    <w:rsid w:val="00E272EF"/>
    <w:rsid w:val="00E27307"/>
    <w:rsid w:val="00E2740A"/>
    <w:rsid w:val="00E2745A"/>
    <w:rsid w:val="00E274A9"/>
    <w:rsid w:val="00E27639"/>
    <w:rsid w:val="00E276BF"/>
    <w:rsid w:val="00E276E9"/>
    <w:rsid w:val="00E27796"/>
    <w:rsid w:val="00E277D1"/>
    <w:rsid w:val="00E277FE"/>
    <w:rsid w:val="00E27841"/>
    <w:rsid w:val="00E278A9"/>
    <w:rsid w:val="00E279A6"/>
    <w:rsid w:val="00E279B0"/>
    <w:rsid w:val="00E27A5B"/>
    <w:rsid w:val="00E27A60"/>
    <w:rsid w:val="00E27AEF"/>
    <w:rsid w:val="00E27BE7"/>
    <w:rsid w:val="00E27C62"/>
    <w:rsid w:val="00E27CEE"/>
    <w:rsid w:val="00E27E28"/>
    <w:rsid w:val="00E27F06"/>
    <w:rsid w:val="00E27F65"/>
    <w:rsid w:val="00E3006A"/>
    <w:rsid w:val="00E3026B"/>
    <w:rsid w:val="00E3031F"/>
    <w:rsid w:val="00E304E4"/>
    <w:rsid w:val="00E30665"/>
    <w:rsid w:val="00E306A9"/>
    <w:rsid w:val="00E306DF"/>
    <w:rsid w:val="00E30A15"/>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A0"/>
    <w:rsid w:val="00E322E2"/>
    <w:rsid w:val="00E32304"/>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07"/>
    <w:rsid w:val="00E3331B"/>
    <w:rsid w:val="00E333E8"/>
    <w:rsid w:val="00E335E9"/>
    <w:rsid w:val="00E33661"/>
    <w:rsid w:val="00E3367D"/>
    <w:rsid w:val="00E337E4"/>
    <w:rsid w:val="00E33879"/>
    <w:rsid w:val="00E33989"/>
    <w:rsid w:val="00E33A55"/>
    <w:rsid w:val="00E33B5E"/>
    <w:rsid w:val="00E33BCE"/>
    <w:rsid w:val="00E33CD1"/>
    <w:rsid w:val="00E33EEA"/>
    <w:rsid w:val="00E34068"/>
    <w:rsid w:val="00E34187"/>
    <w:rsid w:val="00E3430B"/>
    <w:rsid w:val="00E3438C"/>
    <w:rsid w:val="00E34644"/>
    <w:rsid w:val="00E3470C"/>
    <w:rsid w:val="00E34712"/>
    <w:rsid w:val="00E34AAA"/>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53"/>
    <w:rsid w:val="00E36767"/>
    <w:rsid w:val="00E36847"/>
    <w:rsid w:val="00E36B6E"/>
    <w:rsid w:val="00E36BAE"/>
    <w:rsid w:val="00E36BB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37FC2"/>
    <w:rsid w:val="00E400AA"/>
    <w:rsid w:val="00E40553"/>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7CB"/>
    <w:rsid w:val="00E41F74"/>
    <w:rsid w:val="00E41FF4"/>
    <w:rsid w:val="00E4204A"/>
    <w:rsid w:val="00E421D0"/>
    <w:rsid w:val="00E422BE"/>
    <w:rsid w:val="00E422F4"/>
    <w:rsid w:val="00E42586"/>
    <w:rsid w:val="00E42757"/>
    <w:rsid w:val="00E42838"/>
    <w:rsid w:val="00E42842"/>
    <w:rsid w:val="00E42C25"/>
    <w:rsid w:val="00E42CCF"/>
    <w:rsid w:val="00E42CFD"/>
    <w:rsid w:val="00E42E03"/>
    <w:rsid w:val="00E430D5"/>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3D6"/>
    <w:rsid w:val="00E44505"/>
    <w:rsid w:val="00E4460E"/>
    <w:rsid w:val="00E4468D"/>
    <w:rsid w:val="00E44827"/>
    <w:rsid w:val="00E44A23"/>
    <w:rsid w:val="00E44A38"/>
    <w:rsid w:val="00E44A4B"/>
    <w:rsid w:val="00E44B26"/>
    <w:rsid w:val="00E44D92"/>
    <w:rsid w:val="00E44E1F"/>
    <w:rsid w:val="00E44FB8"/>
    <w:rsid w:val="00E4509B"/>
    <w:rsid w:val="00E4521E"/>
    <w:rsid w:val="00E45227"/>
    <w:rsid w:val="00E453C5"/>
    <w:rsid w:val="00E45435"/>
    <w:rsid w:val="00E455EB"/>
    <w:rsid w:val="00E4590C"/>
    <w:rsid w:val="00E45980"/>
    <w:rsid w:val="00E45E85"/>
    <w:rsid w:val="00E46359"/>
    <w:rsid w:val="00E463E4"/>
    <w:rsid w:val="00E464FD"/>
    <w:rsid w:val="00E46534"/>
    <w:rsid w:val="00E4676D"/>
    <w:rsid w:val="00E46839"/>
    <w:rsid w:val="00E46862"/>
    <w:rsid w:val="00E46966"/>
    <w:rsid w:val="00E46A1C"/>
    <w:rsid w:val="00E46CF3"/>
    <w:rsid w:val="00E46D43"/>
    <w:rsid w:val="00E46DE4"/>
    <w:rsid w:val="00E46E58"/>
    <w:rsid w:val="00E46E86"/>
    <w:rsid w:val="00E46EDE"/>
    <w:rsid w:val="00E46FCE"/>
    <w:rsid w:val="00E47044"/>
    <w:rsid w:val="00E47551"/>
    <w:rsid w:val="00E476E6"/>
    <w:rsid w:val="00E47734"/>
    <w:rsid w:val="00E477CE"/>
    <w:rsid w:val="00E47814"/>
    <w:rsid w:val="00E478CE"/>
    <w:rsid w:val="00E47A0E"/>
    <w:rsid w:val="00E47AFD"/>
    <w:rsid w:val="00E47B63"/>
    <w:rsid w:val="00E47B77"/>
    <w:rsid w:val="00E47C93"/>
    <w:rsid w:val="00E47C9E"/>
    <w:rsid w:val="00E47CCA"/>
    <w:rsid w:val="00E47D00"/>
    <w:rsid w:val="00E47D58"/>
    <w:rsid w:val="00E47E4A"/>
    <w:rsid w:val="00E47F6B"/>
    <w:rsid w:val="00E50022"/>
    <w:rsid w:val="00E50418"/>
    <w:rsid w:val="00E50513"/>
    <w:rsid w:val="00E5064F"/>
    <w:rsid w:val="00E508ED"/>
    <w:rsid w:val="00E509D7"/>
    <w:rsid w:val="00E50A61"/>
    <w:rsid w:val="00E50B28"/>
    <w:rsid w:val="00E513A6"/>
    <w:rsid w:val="00E513D4"/>
    <w:rsid w:val="00E51400"/>
    <w:rsid w:val="00E51450"/>
    <w:rsid w:val="00E51455"/>
    <w:rsid w:val="00E514E6"/>
    <w:rsid w:val="00E5154F"/>
    <w:rsid w:val="00E5163F"/>
    <w:rsid w:val="00E51699"/>
    <w:rsid w:val="00E51B58"/>
    <w:rsid w:val="00E51C71"/>
    <w:rsid w:val="00E51D8D"/>
    <w:rsid w:val="00E51F83"/>
    <w:rsid w:val="00E51FD2"/>
    <w:rsid w:val="00E5234E"/>
    <w:rsid w:val="00E52353"/>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711"/>
    <w:rsid w:val="00E538D0"/>
    <w:rsid w:val="00E539A1"/>
    <w:rsid w:val="00E541F6"/>
    <w:rsid w:val="00E54294"/>
    <w:rsid w:val="00E543D8"/>
    <w:rsid w:val="00E545E9"/>
    <w:rsid w:val="00E5481A"/>
    <w:rsid w:val="00E54AB6"/>
    <w:rsid w:val="00E54BA1"/>
    <w:rsid w:val="00E54BF7"/>
    <w:rsid w:val="00E54CC1"/>
    <w:rsid w:val="00E54EDA"/>
    <w:rsid w:val="00E54FFA"/>
    <w:rsid w:val="00E55109"/>
    <w:rsid w:val="00E5536F"/>
    <w:rsid w:val="00E554BA"/>
    <w:rsid w:val="00E554EC"/>
    <w:rsid w:val="00E5558F"/>
    <w:rsid w:val="00E556E0"/>
    <w:rsid w:val="00E5571F"/>
    <w:rsid w:val="00E557A9"/>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CB2"/>
    <w:rsid w:val="00E57DB3"/>
    <w:rsid w:val="00E57DC7"/>
    <w:rsid w:val="00E60633"/>
    <w:rsid w:val="00E60655"/>
    <w:rsid w:val="00E6071A"/>
    <w:rsid w:val="00E607EE"/>
    <w:rsid w:val="00E60ACB"/>
    <w:rsid w:val="00E60F6E"/>
    <w:rsid w:val="00E6101C"/>
    <w:rsid w:val="00E610DA"/>
    <w:rsid w:val="00E6117B"/>
    <w:rsid w:val="00E611A1"/>
    <w:rsid w:val="00E611EC"/>
    <w:rsid w:val="00E61305"/>
    <w:rsid w:val="00E6145E"/>
    <w:rsid w:val="00E614D2"/>
    <w:rsid w:val="00E6193F"/>
    <w:rsid w:val="00E61ACF"/>
    <w:rsid w:val="00E61AEA"/>
    <w:rsid w:val="00E61ED2"/>
    <w:rsid w:val="00E61F18"/>
    <w:rsid w:val="00E62050"/>
    <w:rsid w:val="00E621D8"/>
    <w:rsid w:val="00E6221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063"/>
    <w:rsid w:val="00E64174"/>
    <w:rsid w:val="00E6436A"/>
    <w:rsid w:val="00E6482D"/>
    <w:rsid w:val="00E649FF"/>
    <w:rsid w:val="00E64B1D"/>
    <w:rsid w:val="00E64B69"/>
    <w:rsid w:val="00E64BB7"/>
    <w:rsid w:val="00E64D24"/>
    <w:rsid w:val="00E64D79"/>
    <w:rsid w:val="00E64D96"/>
    <w:rsid w:val="00E64E57"/>
    <w:rsid w:val="00E64EAD"/>
    <w:rsid w:val="00E64F72"/>
    <w:rsid w:val="00E650BA"/>
    <w:rsid w:val="00E6515F"/>
    <w:rsid w:val="00E65194"/>
    <w:rsid w:val="00E651E7"/>
    <w:rsid w:val="00E656D2"/>
    <w:rsid w:val="00E657A4"/>
    <w:rsid w:val="00E65A62"/>
    <w:rsid w:val="00E65C00"/>
    <w:rsid w:val="00E65C8F"/>
    <w:rsid w:val="00E65DAB"/>
    <w:rsid w:val="00E6661D"/>
    <w:rsid w:val="00E6662A"/>
    <w:rsid w:val="00E66D23"/>
    <w:rsid w:val="00E66F0C"/>
    <w:rsid w:val="00E67600"/>
    <w:rsid w:val="00E67666"/>
    <w:rsid w:val="00E67852"/>
    <w:rsid w:val="00E67866"/>
    <w:rsid w:val="00E679B7"/>
    <w:rsid w:val="00E67CF5"/>
    <w:rsid w:val="00E67E0A"/>
    <w:rsid w:val="00E67F6D"/>
    <w:rsid w:val="00E700D9"/>
    <w:rsid w:val="00E702AB"/>
    <w:rsid w:val="00E702F6"/>
    <w:rsid w:val="00E70626"/>
    <w:rsid w:val="00E7073F"/>
    <w:rsid w:val="00E70958"/>
    <w:rsid w:val="00E709B4"/>
    <w:rsid w:val="00E70AD7"/>
    <w:rsid w:val="00E70DEE"/>
    <w:rsid w:val="00E70E2C"/>
    <w:rsid w:val="00E71242"/>
    <w:rsid w:val="00E7138B"/>
    <w:rsid w:val="00E7165F"/>
    <w:rsid w:val="00E71694"/>
    <w:rsid w:val="00E716EA"/>
    <w:rsid w:val="00E717EB"/>
    <w:rsid w:val="00E7188F"/>
    <w:rsid w:val="00E718A5"/>
    <w:rsid w:val="00E7195D"/>
    <w:rsid w:val="00E71AFA"/>
    <w:rsid w:val="00E71E6B"/>
    <w:rsid w:val="00E72596"/>
    <w:rsid w:val="00E728BA"/>
    <w:rsid w:val="00E7295F"/>
    <w:rsid w:val="00E72B7E"/>
    <w:rsid w:val="00E72BE0"/>
    <w:rsid w:val="00E72CAB"/>
    <w:rsid w:val="00E72CCB"/>
    <w:rsid w:val="00E72E67"/>
    <w:rsid w:val="00E72E77"/>
    <w:rsid w:val="00E73143"/>
    <w:rsid w:val="00E7316F"/>
    <w:rsid w:val="00E731DE"/>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6DC"/>
    <w:rsid w:val="00E75908"/>
    <w:rsid w:val="00E75C3D"/>
    <w:rsid w:val="00E75DAA"/>
    <w:rsid w:val="00E75DEB"/>
    <w:rsid w:val="00E76009"/>
    <w:rsid w:val="00E760E9"/>
    <w:rsid w:val="00E76155"/>
    <w:rsid w:val="00E766E9"/>
    <w:rsid w:val="00E76830"/>
    <w:rsid w:val="00E76F7F"/>
    <w:rsid w:val="00E76FBF"/>
    <w:rsid w:val="00E7704B"/>
    <w:rsid w:val="00E770AF"/>
    <w:rsid w:val="00E7714B"/>
    <w:rsid w:val="00E7736E"/>
    <w:rsid w:val="00E7764B"/>
    <w:rsid w:val="00E776E3"/>
    <w:rsid w:val="00E777A7"/>
    <w:rsid w:val="00E777C8"/>
    <w:rsid w:val="00E77874"/>
    <w:rsid w:val="00E779E1"/>
    <w:rsid w:val="00E77CB7"/>
    <w:rsid w:val="00E77E8E"/>
    <w:rsid w:val="00E77EB8"/>
    <w:rsid w:val="00E77FE7"/>
    <w:rsid w:val="00E8013D"/>
    <w:rsid w:val="00E80605"/>
    <w:rsid w:val="00E806DA"/>
    <w:rsid w:val="00E807BF"/>
    <w:rsid w:val="00E809F6"/>
    <w:rsid w:val="00E80BA2"/>
    <w:rsid w:val="00E80D29"/>
    <w:rsid w:val="00E810BC"/>
    <w:rsid w:val="00E81212"/>
    <w:rsid w:val="00E81512"/>
    <w:rsid w:val="00E81709"/>
    <w:rsid w:val="00E81D84"/>
    <w:rsid w:val="00E81ECD"/>
    <w:rsid w:val="00E81F8F"/>
    <w:rsid w:val="00E81FB7"/>
    <w:rsid w:val="00E827A5"/>
    <w:rsid w:val="00E8285F"/>
    <w:rsid w:val="00E82DF3"/>
    <w:rsid w:val="00E82EF6"/>
    <w:rsid w:val="00E82FC9"/>
    <w:rsid w:val="00E82FF2"/>
    <w:rsid w:val="00E83262"/>
    <w:rsid w:val="00E83282"/>
    <w:rsid w:val="00E834BB"/>
    <w:rsid w:val="00E8383D"/>
    <w:rsid w:val="00E83C51"/>
    <w:rsid w:val="00E83F6D"/>
    <w:rsid w:val="00E8406B"/>
    <w:rsid w:val="00E8433D"/>
    <w:rsid w:val="00E84370"/>
    <w:rsid w:val="00E8439A"/>
    <w:rsid w:val="00E845AF"/>
    <w:rsid w:val="00E847D0"/>
    <w:rsid w:val="00E8481B"/>
    <w:rsid w:val="00E84865"/>
    <w:rsid w:val="00E848A7"/>
    <w:rsid w:val="00E84A68"/>
    <w:rsid w:val="00E84B84"/>
    <w:rsid w:val="00E84BCB"/>
    <w:rsid w:val="00E84C58"/>
    <w:rsid w:val="00E84CD4"/>
    <w:rsid w:val="00E84E04"/>
    <w:rsid w:val="00E84E06"/>
    <w:rsid w:val="00E84E1B"/>
    <w:rsid w:val="00E84FE6"/>
    <w:rsid w:val="00E851BA"/>
    <w:rsid w:val="00E852A3"/>
    <w:rsid w:val="00E8560C"/>
    <w:rsid w:val="00E85729"/>
    <w:rsid w:val="00E8576B"/>
    <w:rsid w:val="00E859A7"/>
    <w:rsid w:val="00E85A14"/>
    <w:rsid w:val="00E85EA0"/>
    <w:rsid w:val="00E85EA8"/>
    <w:rsid w:val="00E860BC"/>
    <w:rsid w:val="00E860FB"/>
    <w:rsid w:val="00E8619E"/>
    <w:rsid w:val="00E862C6"/>
    <w:rsid w:val="00E86686"/>
    <w:rsid w:val="00E86739"/>
    <w:rsid w:val="00E86CF9"/>
    <w:rsid w:val="00E86E12"/>
    <w:rsid w:val="00E86E90"/>
    <w:rsid w:val="00E86F34"/>
    <w:rsid w:val="00E86F3C"/>
    <w:rsid w:val="00E87124"/>
    <w:rsid w:val="00E87235"/>
    <w:rsid w:val="00E87302"/>
    <w:rsid w:val="00E8756C"/>
    <w:rsid w:val="00E876B7"/>
    <w:rsid w:val="00E8798F"/>
    <w:rsid w:val="00E87A17"/>
    <w:rsid w:val="00E87ABD"/>
    <w:rsid w:val="00E87DCD"/>
    <w:rsid w:val="00E87DFB"/>
    <w:rsid w:val="00E901AA"/>
    <w:rsid w:val="00E90226"/>
    <w:rsid w:val="00E902F8"/>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BEA"/>
    <w:rsid w:val="00E91C18"/>
    <w:rsid w:val="00E91C68"/>
    <w:rsid w:val="00E91C9A"/>
    <w:rsid w:val="00E91D76"/>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70C"/>
    <w:rsid w:val="00E938D6"/>
    <w:rsid w:val="00E9399A"/>
    <w:rsid w:val="00E93A6F"/>
    <w:rsid w:val="00E93A71"/>
    <w:rsid w:val="00E93B95"/>
    <w:rsid w:val="00E93BBF"/>
    <w:rsid w:val="00E93E8F"/>
    <w:rsid w:val="00E93F16"/>
    <w:rsid w:val="00E9409F"/>
    <w:rsid w:val="00E94194"/>
    <w:rsid w:val="00E94324"/>
    <w:rsid w:val="00E943AB"/>
    <w:rsid w:val="00E945D5"/>
    <w:rsid w:val="00E94BED"/>
    <w:rsid w:val="00E94E00"/>
    <w:rsid w:val="00E952BE"/>
    <w:rsid w:val="00E9546A"/>
    <w:rsid w:val="00E95560"/>
    <w:rsid w:val="00E955BC"/>
    <w:rsid w:val="00E955FC"/>
    <w:rsid w:val="00E956D5"/>
    <w:rsid w:val="00E956EA"/>
    <w:rsid w:val="00E9580B"/>
    <w:rsid w:val="00E95993"/>
    <w:rsid w:val="00E95A65"/>
    <w:rsid w:val="00E95B5E"/>
    <w:rsid w:val="00E95D97"/>
    <w:rsid w:val="00E95F57"/>
    <w:rsid w:val="00E95F85"/>
    <w:rsid w:val="00E95F97"/>
    <w:rsid w:val="00E95FBE"/>
    <w:rsid w:val="00E96255"/>
    <w:rsid w:val="00E962F2"/>
    <w:rsid w:val="00E96617"/>
    <w:rsid w:val="00E96683"/>
    <w:rsid w:val="00E9692C"/>
    <w:rsid w:val="00E96A62"/>
    <w:rsid w:val="00E96ABF"/>
    <w:rsid w:val="00E96BC1"/>
    <w:rsid w:val="00E96D05"/>
    <w:rsid w:val="00E96DE9"/>
    <w:rsid w:val="00E96E30"/>
    <w:rsid w:val="00E96E8A"/>
    <w:rsid w:val="00E96ED8"/>
    <w:rsid w:val="00E97343"/>
    <w:rsid w:val="00E973A4"/>
    <w:rsid w:val="00E9794E"/>
    <w:rsid w:val="00E979C9"/>
    <w:rsid w:val="00E979EE"/>
    <w:rsid w:val="00E97AA5"/>
    <w:rsid w:val="00E97B2E"/>
    <w:rsid w:val="00E97B8E"/>
    <w:rsid w:val="00E97C64"/>
    <w:rsid w:val="00E97D24"/>
    <w:rsid w:val="00E97E79"/>
    <w:rsid w:val="00E97FB1"/>
    <w:rsid w:val="00EA0270"/>
    <w:rsid w:val="00EA0596"/>
    <w:rsid w:val="00EA070C"/>
    <w:rsid w:val="00EA0710"/>
    <w:rsid w:val="00EA08C8"/>
    <w:rsid w:val="00EA1057"/>
    <w:rsid w:val="00EA10B2"/>
    <w:rsid w:val="00EA1194"/>
    <w:rsid w:val="00EA16F5"/>
    <w:rsid w:val="00EA189F"/>
    <w:rsid w:val="00EA1920"/>
    <w:rsid w:val="00EA1B94"/>
    <w:rsid w:val="00EA1F8C"/>
    <w:rsid w:val="00EA2054"/>
    <w:rsid w:val="00EA21C6"/>
    <w:rsid w:val="00EA22B0"/>
    <w:rsid w:val="00EA2310"/>
    <w:rsid w:val="00EA23AB"/>
    <w:rsid w:val="00EA25A3"/>
    <w:rsid w:val="00EA25D8"/>
    <w:rsid w:val="00EA268B"/>
    <w:rsid w:val="00EA2760"/>
    <w:rsid w:val="00EA27BA"/>
    <w:rsid w:val="00EA2D5C"/>
    <w:rsid w:val="00EA2FB6"/>
    <w:rsid w:val="00EA30C2"/>
    <w:rsid w:val="00EA38E5"/>
    <w:rsid w:val="00EA3D1F"/>
    <w:rsid w:val="00EA3EF4"/>
    <w:rsid w:val="00EA3EFC"/>
    <w:rsid w:val="00EA41D1"/>
    <w:rsid w:val="00EA43AF"/>
    <w:rsid w:val="00EA4559"/>
    <w:rsid w:val="00EA4720"/>
    <w:rsid w:val="00EA4926"/>
    <w:rsid w:val="00EA4A33"/>
    <w:rsid w:val="00EA4A86"/>
    <w:rsid w:val="00EA4A8A"/>
    <w:rsid w:val="00EA4AD7"/>
    <w:rsid w:val="00EA4B54"/>
    <w:rsid w:val="00EA4D41"/>
    <w:rsid w:val="00EA4FCC"/>
    <w:rsid w:val="00EA50CB"/>
    <w:rsid w:val="00EA5300"/>
    <w:rsid w:val="00EA5419"/>
    <w:rsid w:val="00EA575D"/>
    <w:rsid w:val="00EA57CA"/>
    <w:rsid w:val="00EA5A3B"/>
    <w:rsid w:val="00EA5DBE"/>
    <w:rsid w:val="00EA5EE0"/>
    <w:rsid w:val="00EA6091"/>
    <w:rsid w:val="00EA6172"/>
    <w:rsid w:val="00EA656D"/>
    <w:rsid w:val="00EA6589"/>
    <w:rsid w:val="00EA69DE"/>
    <w:rsid w:val="00EA70AF"/>
    <w:rsid w:val="00EA70D2"/>
    <w:rsid w:val="00EA7193"/>
    <w:rsid w:val="00EA749F"/>
    <w:rsid w:val="00EA74D2"/>
    <w:rsid w:val="00EA78AB"/>
    <w:rsid w:val="00EA796B"/>
    <w:rsid w:val="00EA7976"/>
    <w:rsid w:val="00EA7AE7"/>
    <w:rsid w:val="00EA7B4B"/>
    <w:rsid w:val="00EA7C8C"/>
    <w:rsid w:val="00EA7FEF"/>
    <w:rsid w:val="00EB0156"/>
    <w:rsid w:val="00EB02FC"/>
    <w:rsid w:val="00EB072D"/>
    <w:rsid w:val="00EB07E0"/>
    <w:rsid w:val="00EB0C3F"/>
    <w:rsid w:val="00EB0C64"/>
    <w:rsid w:val="00EB10E6"/>
    <w:rsid w:val="00EB1631"/>
    <w:rsid w:val="00EB17BE"/>
    <w:rsid w:val="00EB18FE"/>
    <w:rsid w:val="00EB1A15"/>
    <w:rsid w:val="00EB1C03"/>
    <w:rsid w:val="00EB1C90"/>
    <w:rsid w:val="00EB1DCC"/>
    <w:rsid w:val="00EB1E27"/>
    <w:rsid w:val="00EB1E77"/>
    <w:rsid w:val="00EB1F2D"/>
    <w:rsid w:val="00EB2087"/>
    <w:rsid w:val="00EB2594"/>
    <w:rsid w:val="00EB2613"/>
    <w:rsid w:val="00EB2BB5"/>
    <w:rsid w:val="00EB3126"/>
    <w:rsid w:val="00EB31DF"/>
    <w:rsid w:val="00EB3253"/>
    <w:rsid w:val="00EB363B"/>
    <w:rsid w:val="00EB36CC"/>
    <w:rsid w:val="00EB383C"/>
    <w:rsid w:val="00EB3888"/>
    <w:rsid w:val="00EB398E"/>
    <w:rsid w:val="00EB3B27"/>
    <w:rsid w:val="00EB3F06"/>
    <w:rsid w:val="00EB4012"/>
    <w:rsid w:val="00EB401F"/>
    <w:rsid w:val="00EB4106"/>
    <w:rsid w:val="00EB410D"/>
    <w:rsid w:val="00EB4537"/>
    <w:rsid w:val="00EB469D"/>
    <w:rsid w:val="00EB46F8"/>
    <w:rsid w:val="00EB4766"/>
    <w:rsid w:val="00EB47D3"/>
    <w:rsid w:val="00EB4821"/>
    <w:rsid w:val="00EB49EC"/>
    <w:rsid w:val="00EB4CA3"/>
    <w:rsid w:val="00EB4F21"/>
    <w:rsid w:val="00EB5046"/>
    <w:rsid w:val="00EB5071"/>
    <w:rsid w:val="00EB53A0"/>
    <w:rsid w:val="00EB5532"/>
    <w:rsid w:val="00EB5606"/>
    <w:rsid w:val="00EB57EE"/>
    <w:rsid w:val="00EB5819"/>
    <w:rsid w:val="00EB5886"/>
    <w:rsid w:val="00EB5AE1"/>
    <w:rsid w:val="00EB5AE4"/>
    <w:rsid w:val="00EB5C17"/>
    <w:rsid w:val="00EB5C29"/>
    <w:rsid w:val="00EB5C9B"/>
    <w:rsid w:val="00EB5D11"/>
    <w:rsid w:val="00EB5D65"/>
    <w:rsid w:val="00EB5DB5"/>
    <w:rsid w:val="00EB5E25"/>
    <w:rsid w:val="00EB629C"/>
    <w:rsid w:val="00EB62D1"/>
    <w:rsid w:val="00EB636F"/>
    <w:rsid w:val="00EB640F"/>
    <w:rsid w:val="00EB6522"/>
    <w:rsid w:val="00EB680C"/>
    <w:rsid w:val="00EB685D"/>
    <w:rsid w:val="00EB69B0"/>
    <w:rsid w:val="00EB6D0C"/>
    <w:rsid w:val="00EB71D4"/>
    <w:rsid w:val="00EB7503"/>
    <w:rsid w:val="00EB761D"/>
    <w:rsid w:val="00EB762D"/>
    <w:rsid w:val="00EB774D"/>
    <w:rsid w:val="00EB7797"/>
    <w:rsid w:val="00EB78D5"/>
    <w:rsid w:val="00EB79CD"/>
    <w:rsid w:val="00EB7B1D"/>
    <w:rsid w:val="00EB7D47"/>
    <w:rsid w:val="00EB7FF6"/>
    <w:rsid w:val="00EC0037"/>
    <w:rsid w:val="00EC004E"/>
    <w:rsid w:val="00EC0072"/>
    <w:rsid w:val="00EC03DF"/>
    <w:rsid w:val="00EC08E0"/>
    <w:rsid w:val="00EC0926"/>
    <w:rsid w:val="00EC0AB1"/>
    <w:rsid w:val="00EC0D39"/>
    <w:rsid w:val="00EC0D9C"/>
    <w:rsid w:val="00EC11FB"/>
    <w:rsid w:val="00EC12BD"/>
    <w:rsid w:val="00EC133F"/>
    <w:rsid w:val="00EC1354"/>
    <w:rsid w:val="00EC1564"/>
    <w:rsid w:val="00EC1796"/>
    <w:rsid w:val="00EC189A"/>
    <w:rsid w:val="00EC18E9"/>
    <w:rsid w:val="00EC1922"/>
    <w:rsid w:val="00EC1B48"/>
    <w:rsid w:val="00EC1BB3"/>
    <w:rsid w:val="00EC1F51"/>
    <w:rsid w:val="00EC21B4"/>
    <w:rsid w:val="00EC21D9"/>
    <w:rsid w:val="00EC225D"/>
    <w:rsid w:val="00EC23D5"/>
    <w:rsid w:val="00EC2706"/>
    <w:rsid w:val="00EC2949"/>
    <w:rsid w:val="00EC297B"/>
    <w:rsid w:val="00EC298C"/>
    <w:rsid w:val="00EC2B50"/>
    <w:rsid w:val="00EC2ED8"/>
    <w:rsid w:val="00EC30DF"/>
    <w:rsid w:val="00EC317E"/>
    <w:rsid w:val="00EC3235"/>
    <w:rsid w:val="00EC3314"/>
    <w:rsid w:val="00EC33C0"/>
    <w:rsid w:val="00EC35D0"/>
    <w:rsid w:val="00EC3607"/>
    <w:rsid w:val="00EC36B2"/>
    <w:rsid w:val="00EC36C7"/>
    <w:rsid w:val="00EC375C"/>
    <w:rsid w:val="00EC38C5"/>
    <w:rsid w:val="00EC3A42"/>
    <w:rsid w:val="00EC3AC7"/>
    <w:rsid w:val="00EC3C21"/>
    <w:rsid w:val="00EC3C61"/>
    <w:rsid w:val="00EC3FFF"/>
    <w:rsid w:val="00EC40B0"/>
    <w:rsid w:val="00EC4103"/>
    <w:rsid w:val="00EC4294"/>
    <w:rsid w:val="00EC42ED"/>
    <w:rsid w:val="00EC4404"/>
    <w:rsid w:val="00EC45DF"/>
    <w:rsid w:val="00EC462E"/>
    <w:rsid w:val="00EC4932"/>
    <w:rsid w:val="00EC4A77"/>
    <w:rsid w:val="00EC4B18"/>
    <w:rsid w:val="00EC4BB6"/>
    <w:rsid w:val="00EC4BE6"/>
    <w:rsid w:val="00EC4C89"/>
    <w:rsid w:val="00EC4CDE"/>
    <w:rsid w:val="00EC4E84"/>
    <w:rsid w:val="00EC4E9C"/>
    <w:rsid w:val="00EC4F7C"/>
    <w:rsid w:val="00EC5042"/>
    <w:rsid w:val="00EC50D8"/>
    <w:rsid w:val="00EC5305"/>
    <w:rsid w:val="00EC5394"/>
    <w:rsid w:val="00EC5686"/>
    <w:rsid w:val="00EC571B"/>
    <w:rsid w:val="00EC575F"/>
    <w:rsid w:val="00EC5919"/>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881"/>
    <w:rsid w:val="00EC7950"/>
    <w:rsid w:val="00EC7A49"/>
    <w:rsid w:val="00EC7B53"/>
    <w:rsid w:val="00EC7BDE"/>
    <w:rsid w:val="00EC7C12"/>
    <w:rsid w:val="00EC7C28"/>
    <w:rsid w:val="00EC7C2A"/>
    <w:rsid w:val="00EC7CE4"/>
    <w:rsid w:val="00EC7D08"/>
    <w:rsid w:val="00EC7DB5"/>
    <w:rsid w:val="00EC7FC9"/>
    <w:rsid w:val="00ED0044"/>
    <w:rsid w:val="00ED0053"/>
    <w:rsid w:val="00ED0317"/>
    <w:rsid w:val="00ED07DE"/>
    <w:rsid w:val="00ED0A31"/>
    <w:rsid w:val="00ED0AD6"/>
    <w:rsid w:val="00ED0D1C"/>
    <w:rsid w:val="00ED0D7C"/>
    <w:rsid w:val="00ED0F63"/>
    <w:rsid w:val="00ED12C8"/>
    <w:rsid w:val="00ED14E4"/>
    <w:rsid w:val="00ED1832"/>
    <w:rsid w:val="00ED1853"/>
    <w:rsid w:val="00ED1AAF"/>
    <w:rsid w:val="00ED1AE6"/>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73"/>
    <w:rsid w:val="00ED2ACF"/>
    <w:rsid w:val="00ED2B7F"/>
    <w:rsid w:val="00ED2D9E"/>
    <w:rsid w:val="00ED2DAF"/>
    <w:rsid w:val="00ED2F1D"/>
    <w:rsid w:val="00ED313A"/>
    <w:rsid w:val="00ED327A"/>
    <w:rsid w:val="00ED3687"/>
    <w:rsid w:val="00ED378F"/>
    <w:rsid w:val="00ED3A24"/>
    <w:rsid w:val="00ED3A42"/>
    <w:rsid w:val="00ED3AE8"/>
    <w:rsid w:val="00ED3B44"/>
    <w:rsid w:val="00ED3CD2"/>
    <w:rsid w:val="00ED3E2C"/>
    <w:rsid w:val="00ED3F85"/>
    <w:rsid w:val="00ED4280"/>
    <w:rsid w:val="00ED440E"/>
    <w:rsid w:val="00ED4999"/>
    <w:rsid w:val="00ED4A95"/>
    <w:rsid w:val="00ED4B9A"/>
    <w:rsid w:val="00ED4DAA"/>
    <w:rsid w:val="00ED4EA5"/>
    <w:rsid w:val="00ED4F33"/>
    <w:rsid w:val="00ED4FEC"/>
    <w:rsid w:val="00ED5005"/>
    <w:rsid w:val="00ED51D7"/>
    <w:rsid w:val="00ED5428"/>
    <w:rsid w:val="00ED5597"/>
    <w:rsid w:val="00ED55E9"/>
    <w:rsid w:val="00ED55FD"/>
    <w:rsid w:val="00ED57CB"/>
    <w:rsid w:val="00ED5A6E"/>
    <w:rsid w:val="00ED5C31"/>
    <w:rsid w:val="00ED5C46"/>
    <w:rsid w:val="00ED5CDD"/>
    <w:rsid w:val="00ED5DF0"/>
    <w:rsid w:val="00ED5EE7"/>
    <w:rsid w:val="00ED5F7E"/>
    <w:rsid w:val="00ED608D"/>
    <w:rsid w:val="00ED616C"/>
    <w:rsid w:val="00ED6207"/>
    <w:rsid w:val="00ED636B"/>
    <w:rsid w:val="00ED641A"/>
    <w:rsid w:val="00ED6427"/>
    <w:rsid w:val="00ED657B"/>
    <w:rsid w:val="00ED661F"/>
    <w:rsid w:val="00ED66F4"/>
    <w:rsid w:val="00ED6706"/>
    <w:rsid w:val="00ED69B1"/>
    <w:rsid w:val="00ED6BEE"/>
    <w:rsid w:val="00ED6DB8"/>
    <w:rsid w:val="00ED6DF5"/>
    <w:rsid w:val="00ED6DFF"/>
    <w:rsid w:val="00ED6F1E"/>
    <w:rsid w:val="00ED6F39"/>
    <w:rsid w:val="00ED7081"/>
    <w:rsid w:val="00ED7111"/>
    <w:rsid w:val="00ED722A"/>
    <w:rsid w:val="00ED7542"/>
    <w:rsid w:val="00ED7670"/>
    <w:rsid w:val="00ED76AA"/>
    <w:rsid w:val="00ED7894"/>
    <w:rsid w:val="00ED7A1D"/>
    <w:rsid w:val="00ED7ADC"/>
    <w:rsid w:val="00ED7C53"/>
    <w:rsid w:val="00ED7DB1"/>
    <w:rsid w:val="00ED7E09"/>
    <w:rsid w:val="00EE0071"/>
    <w:rsid w:val="00EE0185"/>
    <w:rsid w:val="00EE04DE"/>
    <w:rsid w:val="00EE0522"/>
    <w:rsid w:val="00EE0839"/>
    <w:rsid w:val="00EE08FF"/>
    <w:rsid w:val="00EE0AAB"/>
    <w:rsid w:val="00EE0B1B"/>
    <w:rsid w:val="00EE0C4A"/>
    <w:rsid w:val="00EE0D92"/>
    <w:rsid w:val="00EE0F2B"/>
    <w:rsid w:val="00EE1014"/>
    <w:rsid w:val="00EE1034"/>
    <w:rsid w:val="00EE1129"/>
    <w:rsid w:val="00EE11C4"/>
    <w:rsid w:val="00EE132C"/>
    <w:rsid w:val="00EE1361"/>
    <w:rsid w:val="00EE16E7"/>
    <w:rsid w:val="00EE173E"/>
    <w:rsid w:val="00EE17E4"/>
    <w:rsid w:val="00EE193B"/>
    <w:rsid w:val="00EE1979"/>
    <w:rsid w:val="00EE1BD1"/>
    <w:rsid w:val="00EE1BEB"/>
    <w:rsid w:val="00EE1CCC"/>
    <w:rsid w:val="00EE1F38"/>
    <w:rsid w:val="00EE2220"/>
    <w:rsid w:val="00EE2338"/>
    <w:rsid w:val="00EE23DA"/>
    <w:rsid w:val="00EE24FA"/>
    <w:rsid w:val="00EE26A6"/>
    <w:rsid w:val="00EE26B3"/>
    <w:rsid w:val="00EE26E8"/>
    <w:rsid w:val="00EE2837"/>
    <w:rsid w:val="00EE287D"/>
    <w:rsid w:val="00EE29A6"/>
    <w:rsid w:val="00EE2B42"/>
    <w:rsid w:val="00EE2BE9"/>
    <w:rsid w:val="00EE2DD3"/>
    <w:rsid w:val="00EE2F80"/>
    <w:rsid w:val="00EE32F7"/>
    <w:rsid w:val="00EE3384"/>
    <w:rsid w:val="00EE346A"/>
    <w:rsid w:val="00EE3589"/>
    <w:rsid w:val="00EE3592"/>
    <w:rsid w:val="00EE36FC"/>
    <w:rsid w:val="00EE3713"/>
    <w:rsid w:val="00EE386F"/>
    <w:rsid w:val="00EE3E16"/>
    <w:rsid w:val="00EE3F2C"/>
    <w:rsid w:val="00EE40C0"/>
    <w:rsid w:val="00EE4298"/>
    <w:rsid w:val="00EE42C4"/>
    <w:rsid w:val="00EE42F6"/>
    <w:rsid w:val="00EE4318"/>
    <w:rsid w:val="00EE4338"/>
    <w:rsid w:val="00EE439E"/>
    <w:rsid w:val="00EE45C9"/>
    <w:rsid w:val="00EE4663"/>
    <w:rsid w:val="00EE46CF"/>
    <w:rsid w:val="00EE46DF"/>
    <w:rsid w:val="00EE491C"/>
    <w:rsid w:val="00EE4CAE"/>
    <w:rsid w:val="00EE4F03"/>
    <w:rsid w:val="00EE51FC"/>
    <w:rsid w:val="00EE54C9"/>
    <w:rsid w:val="00EE555D"/>
    <w:rsid w:val="00EE5560"/>
    <w:rsid w:val="00EE5838"/>
    <w:rsid w:val="00EE584E"/>
    <w:rsid w:val="00EE5863"/>
    <w:rsid w:val="00EE5908"/>
    <w:rsid w:val="00EE5984"/>
    <w:rsid w:val="00EE5AF2"/>
    <w:rsid w:val="00EE5BF5"/>
    <w:rsid w:val="00EE5ECA"/>
    <w:rsid w:val="00EE6123"/>
    <w:rsid w:val="00EE61CF"/>
    <w:rsid w:val="00EE63AB"/>
    <w:rsid w:val="00EE6563"/>
    <w:rsid w:val="00EE6660"/>
    <w:rsid w:val="00EE68D1"/>
    <w:rsid w:val="00EE6B12"/>
    <w:rsid w:val="00EE6BA6"/>
    <w:rsid w:val="00EE6C08"/>
    <w:rsid w:val="00EE6C43"/>
    <w:rsid w:val="00EE6E5E"/>
    <w:rsid w:val="00EE6EF5"/>
    <w:rsid w:val="00EE6F76"/>
    <w:rsid w:val="00EE7257"/>
    <w:rsid w:val="00EE7265"/>
    <w:rsid w:val="00EE727A"/>
    <w:rsid w:val="00EE7322"/>
    <w:rsid w:val="00EE7332"/>
    <w:rsid w:val="00EE738D"/>
    <w:rsid w:val="00EE7415"/>
    <w:rsid w:val="00EE77F6"/>
    <w:rsid w:val="00EE7860"/>
    <w:rsid w:val="00EE793B"/>
    <w:rsid w:val="00EE7AC1"/>
    <w:rsid w:val="00EE7BB1"/>
    <w:rsid w:val="00EE7C86"/>
    <w:rsid w:val="00EE7CC9"/>
    <w:rsid w:val="00EE7DBA"/>
    <w:rsid w:val="00EE7EC3"/>
    <w:rsid w:val="00EE7FB9"/>
    <w:rsid w:val="00EF0046"/>
    <w:rsid w:val="00EF04BF"/>
    <w:rsid w:val="00EF051E"/>
    <w:rsid w:val="00EF0694"/>
    <w:rsid w:val="00EF06BA"/>
    <w:rsid w:val="00EF0ADA"/>
    <w:rsid w:val="00EF0B3E"/>
    <w:rsid w:val="00EF0CB9"/>
    <w:rsid w:val="00EF10F4"/>
    <w:rsid w:val="00EF10F8"/>
    <w:rsid w:val="00EF11B8"/>
    <w:rsid w:val="00EF128F"/>
    <w:rsid w:val="00EF14E1"/>
    <w:rsid w:val="00EF154A"/>
    <w:rsid w:val="00EF1655"/>
    <w:rsid w:val="00EF178F"/>
    <w:rsid w:val="00EF1816"/>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4FA"/>
    <w:rsid w:val="00EF3502"/>
    <w:rsid w:val="00EF3529"/>
    <w:rsid w:val="00EF353C"/>
    <w:rsid w:val="00EF3806"/>
    <w:rsid w:val="00EF394D"/>
    <w:rsid w:val="00EF3A8E"/>
    <w:rsid w:val="00EF3C3C"/>
    <w:rsid w:val="00EF3D66"/>
    <w:rsid w:val="00EF3E01"/>
    <w:rsid w:val="00EF409E"/>
    <w:rsid w:val="00EF42FC"/>
    <w:rsid w:val="00EF44C5"/>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6005"/>
    <w:rsid w:val="00EF6133"/>
    <w:rsid w:val="00EF62D5"/>
    <w:rsid w:val="00EF62DC"/>
    <w:rsid w:val="00EF6343"/>
    <w:rsid w:val="00EF6455"/>
    <w:rsid w:val="00EF692D"/>
    <w:rsid w:val="00EF69D1"/>
    <w:rsid w:val="00EF6A1B"/>
    <w:rsid w:val="00EF6A2D"/>
    <w:rsid w:val="00EF6DE2"/>
    <w:rsid w:val="00EF6E0A"/>
    <w:rsid w:val="00EF6E5B"/>
    <w:rsid w:val="00EF6F72"/>
    <w:rsid w:val="00EF7077"/>
    <w:rsid w:val="00EF733B"/>
    <w:rsid w:val="00EF7350"/>
    <w:rsid w:val="00EF7727"/>
    <w:rsid w:val="00EF781D"/>
    <w:rsid w:val="00EF7B7C"/>
    <w:rsid w:val="00EF7BD8"/>
    <w:rsid w:val="00EF7C20"/>
    <w:rsid w:val="00EF7CDC"/>
    <w:rsid w:val="00F0002B"/>
    <w:rsid w:val="00F00327"/>
    <w:rsid w:val="00F006D0"/>
    <w:rsid w:val="00F00702"/>
    <w:rsid w:val="00F007B5"/>
    <w:rsid w:val="00F008AC"/>
    <w:rsid w:val="00F008FC"/>
    <w:rsid w:val="00F00972"/>
    <w:rsid w:val="00F00A92"/>
    <w:rsid w:val="00F00B96"/>
    <w:rsid w:val="00F00E5C"/>
    <w:rsid w:val="00F00E7B"/>
    <w:rsid w:val="00F01178"/>
    <w:rsid w:val="00F012D1"/>
    <w:rsid w:val="00F01469"/>
    <w:rsid w:val="00F01753"/>
    <w:rsid w:val="00F017CE"/>
    <w:rsid w:val="00F01952"/>
    <w:rsid w:val="00F01A1C"/>
    <w:rsid w:val="00F02020"/>
    <w:rsid w:val="00F020B1"/>
    <w:rsid w:val="00F023FE"/>
    <w:rsid w:val="00F0264D"/>
    <w:rsid w:val="00F026A5"/>
    <w:rsid w:val="00F027B8"/>
    <w:rsid w:val="00F027EF"/>
    <w:rsid w:val="00F0287B"/>
    <w:rsid w:val="00F029A9"/>
    <w:rsid w:val="00F02C34"/>
    <w:rsid w:val="00F02CF9"/>
    <w:rsid w:val="00F02E97"/>
    <w:rsid w:val="00F02EBC"/>
    <w:rsid w:val="00F02F01"/>
    <w:rsid w:val="00F03116"/>
    <w:rsid w:val="00F037A7"/>
    <w:rsid w:val="00F03E4C"/>
    <w:rsid w:val="00F0414F"/>
    <w:rsid w:val="00F04182"/>
    <w:rsid w:val="00F041F1"/>
    <w:rsid w:val="00F04207"/>
    <w:rsid w:val="00F04335"/>
    <w:rsid w:val="00F0433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BD"/>
    <w:rsid w:val="00F055E0"/>
    <w:rsid w:val="00F056E5"/>
    <w:rsid w:val="00F057B0"/>
    <w:rsid w:val="00F057B2"/>
    <w:rsid w:val="00F05A8A"/>
    <w:rsid w:val="00F05AB0"/>
    <w:rsid w:val="00F05C37"/>
    <w:rsid w:val="00F05DDF"/>
    <w:rsid w:val="00F05E4B"/>
    <w:rsid w:val="00F06655"/>
    <w:rsid w:val="00F06A8C"/>
    <w:rsid w:val="00F06C26"/>
    <w:rsid w:val="00F06D2D"/>
    <w:rsid w:val="00F06D42"/>
    <w:rsid w:val="00F06E67"/>
    <w:rsid w:val="00F071DC"/>
    <w:rsid w:val="00F0777A"/>
    <w:rsid w:val="00F07A8A"/>
    <w:rsid w:val="00F07BB6"/>
    <w:rsid w:val="00F07C99"/>
    <w:rsid w:val="00F07CA4"/>
    <w:rsid w:val="00F07D3B"/>
    <w:rsid w:val="00F07F3F"/>
    <w:rsid w:val="00F104DA"/>
    <w:rsid w:val="00F104F3"/>
    <w:rsid w:val="00F10643"/>
    <w:rsid w:val="00F10661"/>
    <w:rsid w:val="00F10834"/>
    <w:rsid w:val="00F10C6F"/>
    <w:rsid w:val="00F10CB4"/>
    <w:rsid w:val="00F10E10"/>
    <w:rsid w:val="00F10F33"/>
    <w:rsid w:val="00F110F6"/>
    <w:rsid w:val="00F1115C"/>
    <w:rsid w:val="00F11190"/>
    <w:rsid w:val="00F111C8"/>
    <w:rsid w:val="00F112E5"/>
    <w:rsid w:val="00F119FA"/>
    <w:rsid w:val="00F11A7F"/>
    <w:rsid w:val="00F11C09"/>
    <w:rsid w:val="00F11E4A"/>
    <w:rsid w:val="00F11F47"/>
    <w:rsid w:val="00F120EC"/>
    <w:rsid w:val="00F1230A"/>
    <w:rsid w:val="00F1235D"/>
    <w:rsid w:val="00F123DC"/>
    <w:rsid w:val="00F124BB"/>
    <w:rsid w:val="00F124D8"/>
    <w:rsid w:val="00F12563"/>
    <w:rsid w:val="00F12881"/>
    <w:rsid w:val="00F128AC"/>
    <w:rsid w:val="00F12C2E"/>
    <w:rsid w:val="00F12CD2"/>
    <w:rsid w:val="00F12D07"/>
    <w:rsid w:val="00F12E50"/>
    <w:rsid w:val="00F12E93"/>
    <w:rsid w:val="00F12EC2"/>
    <w:rsid w:val="00F12FEA"/>
    <w:rsid w:val="00F1327B"/>
    <w:rsid w:val="00F133AA"/>
    <w:rsid w:val="00F135AA"/>
    <w:rsid w:val="00F13699"/>
    <w:rsid w:val="00F13766"/>
    <w:rsid w:val="00F13A09"/>
    <w:rsid w:val="00F13A66"/>
    <w:rsid w:val="00F13AA5"/>
    <w:rsid w:val="00F13B29"/>
    <w:rsid w:val="00F13D3A"/>
    <w:rsid w:val="00F13E02"/>
    <w:rsid w:val="00F13E0B"/>
    <w:rsid w:val="00F13F00"/>
    <w:rsid w:val="00F14273"/>
    <w:rsid w:val="00F142A7"/>
    <w:rsid w:val="00F14362"/>
    <w:rsid w:val="00F14435"/>
    <w:rsid w:val="00F1443F"/>
    <w:rsid w:val="00F1468E"/>
    <w:rsid w:val="00F146DC"/>
    <w:rsid w:val="00F14722"/>
    <w:rsid w:val="00F147DA"/>
    <w:rsid w:val="00F1481B"/>
    <w:rsid w:val="00F148A4"/>
    <w:rsid w:val="00F148AA"/>
    <w:rsid w:val="00F14907"/>
    <w:rsid w:val="00F1496E"/>
    <w:rsid w:val="00F1498B"/>
    <w:rsid w:val="00F14E74"/>
    <w:rsid w:val="00F14F46"/>
    <w:rsid w:val="00F15015"/>
    <w:rsid w:val="00F15188"/>
    <w:rsid w:val="00F153EF"/>
    <w:rsid w:val="00F1543F"/>
    <w:rsid w:val="00F15482"/>
    <w:rsid w:val="00F15514"/>
    <w:rsid w:val="00F1551C"/>
    <w:rsid w:val="00F15526"/>
    <w:rsid w:val="00F1554F"/>
    <w:rsid w:val="00F155E2"/>
    <w:rsid w:val="00F15661"/>
    <w:rsid w:val="00F156D0"/>
    <w:rsid w:val="00F156D8"/>
    <w:rsid w:val="00F156FD"/>
    <w:rsid w:val="00F1570D"/>
    <w:rsid w:val="00F15738"/>
    <w:rsid w:val="00F1579C"/>
    <w:rsid w:val="00F15807"/>
    <w:rsid w:val="00F159A9"/>
    <w:rsid w:val="00F15C67"/>
    <w:rsid w:val="00F16062"/>
    <w:rsid w:val="00F16097"/>
    <w:rsid w:val="00F1609A"/>
    <w:rsid w:val="00F16147"/>
    <w:rsid w:val="00F1639D"/>
    <w:rsid w:val="00F163A3"/>
    <w:rsid w:val="00F163ED"/>
    <w:rsid w:val="00F16499"/>
    <w:rsid w:val="00F168E8"/>
    <w:rsid w:val="00F16A87"/>
    <w:rsid w:val="00F16D93"/>
    <w:rsid w:val="00F16DAC"/>
    <w:rsid w:val="00F16F91"/>
    <w:rsid w:val="00F17388"/>
    <w:rsid w:val="00F173AB"/>
    <w:rsid w:val="00F174C3"/>
    <w:rsid w:val="00F1754E"/>
    <w:rsid w:val="00F1768D"/>
    <w:rsid w:val="00F1778A"/>
    <w:rsid w:val="00F17879"/>
    <w:rsid w:val="00F17AA9"/>
    <w:rsid w:val="00F17BA1"/>
    <w:rsid w:val="00F2000C"/>
    <w:rsid w:val="00F20065"/>
    <w:rsid w:val="00F200BE"/>
    <w:rsid w:val="00F201CF"/>
    <w:rsid w:val="00F20312"/>
    <w:rsid w:val="00F20741"/>
    <w:rsid w:val="00F20765"/>
    <w:rsid w:val="00F20816"/>
    <w:rsid w:val="00F20A94"/>
    <w:rsid w:val="00F20B77"/>
    <w:rsid w:val="00F20B7B"/>
    <w:rsid w:val="00F20BD0"/>
    <w:rsid w:val="00F20E9A"/>
    <w:rsid w:val="00F20EDA"/>
    <w:rsid w:val="00F20EF0"/>
    <w:rsid w:val="00F212A5"/>
    <w:rsid w:val="00F212D8"/>
    <w:rsid w:val="00F21325"/>
    <w:rsid w:val="00F213DE"/>
    <w:rsid w:val="00F213FC"/>
    <w:rsid w:val="00F21676"/>
    <w:rsid w:val="00F216F5"/>
    <w:rsid w:val="00F2198B"/>
    <w:rsid w:val="00F21A3A"/>
    <w:rsid w:val="00F21C06"/>
    <w:rsid w:val="00F21EFD"/>
    <w:rsid w:val="00F22012"/>
    <w:rsid w:val="00F220DD"/>
    <w:rsid w:val="00F22291"/>
    <w:rsid w:val="00F223B2"/>
    <w:rsid w:val="00F223EC"/>
    <w:rsid w:val="00F224BC"/>
    <w:rsid w:val="00F22598"/>
    <w:rsid w:val="00F22A7C"/>
    <w:rsid w:val="00F22AB1"/>
    <w:rsid w:val="00F22B3B"/>
    <w:rsid w:val="00F22CC2"/>
    <w:rsid w:val="00F22E64"/>
    <w:rsid w:val="00F23050"/>
    <w:rsid w:val="00F23378"/>
    <w:rsid w:val="00F23609"/>
    <w:rsid w:val="00F23991"/>
    <w:rsid w:val="00F23A4C"/>
    <w:rsid w:val="00F23AA3"/>
    <w:rsid w:val="00F23B3D"/>
    <w:rsid w:val="00F23D71"/>
    <w:rsid w:val="00F24106"/>
    <w:rsid w:val="00F2415C"/>
    <w:rsid w:val="00F24312"/>
    <w:rsid w:val="00F24457"/>
    <w:rsid w:val="00F24497"/>
    <w:rsid w:val="00F246EB"/>
    <w:rsid w:val="00F24782"/>
    <w:rsid w:val="00F247A1"/>
    <w:rsid w:val="00F24990"/>
    <w:rsid w:val="00F24C6B"/>
    <w:rsid w:val="00F251EA"/>
    <w:rsid w:val="00F25246"/>
    <w:rsid w:val="00F25492"/>
    <w:rsid w:val="00F25792"/>
    <w:rsid w:val="00F257F5"/>
    <w:rsid w:val="00F258BB"/>
    <w:rsid w:val="00F25AF9"/>
    <w:rsid w:val="00F25F7B"/>
    <w:rsid w:val="00F26023"/>
    <w:rsid w:val="00F2613F"/>
    <w:rsid w:val="00F26157"/>
    <w:rsid w:val="00F26364"/>
    <w:rsid w:val="00F264B9"/>
    <w:rsid w:val="00F26801"/>
    <w:rsid w:val="00F26932"/>
    <w:rsid w:val="00F26940"/>
    <w:rsid w:val="00F26A20"/>
    <w:rsid w:val="00F26A96"/>
    <w:rsid w:val="00F26D98"/>
    <w:rsid w:val="00F26DF0"/>
    <w:rsid w:val="00F26F4A"/>
    <w:rsid w:val="00F270C7"/>
    <w:rsid w:val="00F27250"/>
    <w:rsid w:val="00F2739C"/>
    <w:rsid w:val="00F275A7"/>
    <w:rsid w:val="00F2789C"/>
    <w:rsid w:val="00F27A00"/>
    <w:rsid w:val="00F27D8A"/>
    <w:rsid w:val="00F27DD7"/>
    <w:rsid w:val="00F3021C"/>
    <w:rsid w:val="00F302CD"/>
    <w:rsid w:val="00F303F5"/>
    <w:rsid w:val="00F304DC"/>
    <w:rsid w:val="00F307A3"/>
    <w:rsid w:val="00F30850"/>
    <w:rsid w:val="00F30851"/>
    <w:rsid w:val="00F308C0"/>
    <w:rsid w:val="00F308E5"/>
    <w:rsid w:val="00F3091C"/>
    <w:rsid w:val="00F30A87"/>
    <w:rsid w:val="00F30C7A"/>
    <w:rsid w:val="00F30CA7"/>
    <w:rsid w:val="00F30D55"/>
    <w:rsid w:val="00F31107"/>
    <w:rsid w:val="00F31141"/>
    <w:rsid w:val="00F31298"/>
    <w:rsid w:val="00F314B4"/>
    <w:rsid w:val="00F314E8"/>
    <w:rsid w:val="00F31506"/>
    <w:rsid w:val="00F3155A"/>
    <w:rsid w:val="00F31645"/>
    <w:rsid w:val="00F31D47"/>
    <w:rsid w:val="00F31FB3"/>
    <w:rsid w:val="00F321CD"/>
    <w:rsid w:val="00F328AA"/>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54"/>
    <w:rsid w:val="00F358A6"/>
    <w:rsid w:val="00F35A66"/>
    <w:rsid w:val="00F35AAB"/>
    <w:rsid w:val="00F35BCA"/>
    <w:rsid w:val="00F36027"/>
    <w:rsid w:val="00F361A4"/>
    <w:rsid w:val="00F36315"/>
    <w:rsid w:val="00F363BD"/>
    <w:rsid w:val="00F36424"/>
    <w:rsid w:val="00F36480"/>
    <w:rsid w:val="00F364E4"/>
    <w:rsid w:val="00F367EE"/>
    <w:rsid w:val="00F36929"/>
    <w:rsid w:val="00F36982"/>
    <w:rsid w:val="00F369F1"/>
    <w:rsid w:val="00F36C24"/>
    <w:rsid w:val="00F36CF6"/>
    <w:rsid w:val="00F36E30"/>
    <w:rsid w:val="00F36F04"/>
    <w:rsid w:val="00F36F35"/>
    <w:rsid w:val="00F36F6A"/>
    <w:rsid w:val="00F36F78"/>
    <w:rsid w:val="00F3720E"/>
    <w:rsid w:val="00F3733F"/>
    <w:rsid w:val="00F3738B"/>
    <w:rsid w:val="00F374D0"/>
    <w:rsid w:val="00F37589"/>
    <w:rsid w:val="00F3784A"/>
    <w:rsid w:val="00F37872"/>
    <w:rsid w:val="00F378C0"/>
    <w:rsid w:val="00F378C1"/>
    <w:rsid w:val="00F37A5E"/>
    <w:rsid w:val="00F37A86"/>
    <w:rsid w:val="00F37B74"/>
    <w:rsid w:val="00F37C9C"/>
    <w:rsid w:val="00F37E0E"/>
    <w:rsid w:val="00F37E49"/>
    <w:rsid w:val="00F37F1E"/>
    <w:rsid w:val="00F4002B"/>
    <w:rsid w:val="00F400DB"/>
    <w:rsid w:val="00F40138"/>
    <w:rsid w:val="00F40245"/>
    <w:rsid w:val="00F4032C"/>
    <w:rsid w:val="00F4057F"/>
    <w:rsid w:val="00F4058C"/>
    <w:rsid w:val="00F4085D"/>
    <w:rsid w:val="00F40C93"/>
    <w:rsid w:val="00F41236"/>
    <w:rsid w:val="00F41555"/>
    <w:rsid w:val="00F41887"/>
    <w:rsid w:val="00F418F9"/>
    <w:rsid w:val="00F418FE"/>
    <w:rsid w:val="00F41A83"/>
    <w:rsid w:val="00F41CD7"/>
    <w:rsid w:val="00F41D11"/>
    <w:rsid w:val="00F41E59"/>
    <w:rsid w:val="00F41F26"/>
    <w:rsid w:val="00F42067"/>
    <w:rsid w:val="00F42177"/>
    <w:rsid w:val="00F4223F"/>
    <w:rsid w:val="00F42415"/>
    <w:rsid w:val="00F42AB4"/>
    <w:rsid w:val="00F42E12"/>
    <w:rsid w:val="00F43083"/>
    <w:rsid w:val="00F4319B"/>
    <w:rsid w:val="00F43519"/>
    <w:rsid w:val="00F4366F"/>
    <w:rsid w:val="00F43AD5"/>
    <w:rsid w:val="00F43B49"/>
    <w:rsid w:val="00F43D96"/>
    <w:rsid w:val="00F43DE4"/>
    <w:rsid w:val="00F44054"/>
    <w:rsid w:val="00F4449C"/>
    <w:rsid w:val="00F4451C"/>
    <w:rsid w:val="00F445C9"/>
    <w:rsid w:val="00F44603"/>
    <w:rsid w:val="00F446B2"/>
    <w:rsid w:val="00F449CA"/>
    <w:rsid w:val="00F44AD1"/>
    <w:rsid w:val="00F44C2C"/>
    <w:rsid w:val="00F44C54"/>
    <w:rsid w:val="00F44CE7"/>
    <w:rsid w:val="00F44F1F"/>
    <w:rsid w:val="00F451D2"/>
    <w:rsid w:val="00F45363"/>
    <w:rsid w:val="00F45410"/>
    <w:rsid w:val="00F45461"/>
    <w:rsid w:val="00F45670"/>
    <w:rsid w:val="00F45719"/>
    <w:rsid w:val="00F459DE"/>
    <w:rsid w:val="00F45A1A"/>
    <w:rsid w:val="00F45A33"/>
    <w:rsid w:val="00F45D2F"/>
    <w:rsid w:val="00F45D31"/>
    <w:rsid w:val="00F4637B"/>
    <w:rsid w:val="00F4640E"/>
    <w:rsid w:val="00F464CB"/>
    <w:rsid w:val="00F465B9"/>
    <w:rsid w:val="00F4682F"/>
    <w:rsid w:val="00F4690E"/>
    <w:rsid w:val="00F46A7E"/>
    <w:rsid w:val="00F46B84"/>
    <w:rsid w:val="00F46CB3"/>
    <w:rsid w:val="00F46DA5"/>
    <w:rsid w:val="00F46E90"/>
    <w:rsid w:val="00F470D8"/>
    <w:rsid w:val="00F4711B"/>
    <w:rsid w:val="00F47364"/>
    <w:rsid w:val="00F4758C"/>
    <w:rsid w:val="00F475CB"/>
    <w:rsid w:val="00F4766E"/>
    <w:rsid w:val="00F47676"/>
    <w:rsid w:val="00F47799"/>
    <w:rsid w:val="00F477BD"/>
    <w:rsid w:val="00F47853"/>
    <w:rsid w:val="00F47B03"/>
    <w:rsid w:val="00F47BF4"/>
    <w:rsid w:val="00F47CA0"/>
    <w:rsid w:val="00F47D5E"/>
    <w:rsid w:val="00F47D72"/>
    <w:rsid w:val="00F47D80"/>
    <w:rsid w:val="00F47FCC"/>
    <w:rsid w:val="00F47FCF"/>
    <w:rsid w:val="00F50235"/>
    <w:rsid w:val="00F502C4"/>
    <w:rsid w:val="00F50667"/>
    <w:rsid w:val="00F509ED"/>
    <w:rsid w:val="00F50C74"/>
    <w:rsid w:val="00F50CE9"/>
    <w:rsid w:val="00F50D2B"/>
    <w:rsid w:val="00F50D3D"/>
    <w:rsid w:val="00F50D41"/>
    <w:rsid w:val="00F50E22"/>
    <w:rsid w:val="00F50EC3"/>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4B9"/>
    <w:rsid w:val="00F524BC"/>
    <w:rsid w:val="00F524D3"/>
    <w:rsid w:val="00F524F4"/>
    <w:rsid w:val="00F52751"/>
    <w:rsid w:val="00F52853"/>
    <w:rsid w:val="00F52AAB"/>
    <w:rsid w:val="00F52AF5"/>
    <w:rsid w:val="00F52B66"/>
    <w:rsid w:val="00F52BCE"/>
    <w:rsid w:val="00F52C18"/>
    <w:rsid w:val="00F52FBB"/>
    <w:rsid w:val="00F5300D"/>
    <w:rsid w:val="00F5301C"/>
    <w:rsid w:val="00F53032"/>
    <w:rsid w:val="00F5314A"/>
    <w:rsid w:val="00F531D2"/>
    <w:rsid w:val="00F531D8"/>
    <w:rsid w:val="00F53513"/>
    <w:rsid w:val="00F5367F"/>
    <w:rsid w:val="00F539DC"/>
    <w:rsid w:val="00F53B8F"/>
    <w:rsid w:val="00F53C8A"/>
    <w:rsid w:val="00F53DA6"/>
    <w:rsid w:val="00F54118"/>
    <w:rsid w:val="00F54265"/>
    <w:rsid w:val="00F54281"/>
    <w:rsid w:val="00F546FA"/>
    <w:rsid w:val="00F54D61"/>
    <w:rsid w:val="00F54DCC"/>
    <w:rsid w:val="00F54EE9"/>
    <w:rsid w:val="00F54F8D"/>
    <w:rsid w:val="00F55362"/>
    <w:rsid w:val="00F553E4"/>
    <w:rsid w:val="00F554F7"/>
    <w:rsid w:val="00F557CD"/>
    <w:rsid w:val="00F55914"/>
    <w:rsid w:val="00F55AE9"/>
    <w:rsid w:val="00F55B1E"/>
    <w:rsid w:val="00F55C84"/>
    <w:rsid w:val="00F55E73"/>
    <w:rsid w:val="00F56032"/>
    <w:rsid w:val="00F5612D"/>
    <w:rsid w:val="00F561C4"/>
    <w:rsid w:val="00F56469"/>
    <w:rsid w:val="00F5654E"/>
    <w:rsid w:val="00F566BE"/>
    <w:rsid w:val="00F56713"/>
    <w:rsid w:val="00F56718"/>
    <w:rsid w:val="00F56A4D"/>
    <w:rsid w:val="00F56A52"/>
    <w:rsid w:val="00F56AD0"/>
    <w:rsid w:val="00F56B6F"/>
    <w:rsid w:val="00F56C59"/>
    <w:rsid w:val="00F56C64"/>
    <w:rsid w:val="00F56CB8"/>
    <w:rsid w:val="00F56CD8"/>
    <w:rsid w:val="00F56EE6"/>
    <w:rsid w:val="00F56F4A"/>
    <w:rsid w:val="00F57157"/>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63"/>
    <w:rsid w:val="00F614C8"/>
    <w:rsid w:val="00F6173B"/>
    <w:rsid w:val="00F618EE"/>
    <w:rsid w:val="00F6199D"/>
    <w:rsid w:val="00F619EF"/>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6DB"/>
    <w:rsid w:val="00F6387A"/>
    <w:rsid w:val="00F638B4"/>
    <w:rsid w:val="00F63905"/>
    <w:rsid w:val="00F63934"/>
    <w:rsid w:val="00F63BC1"/>
    <w:rsid w:val="00F63BEB"/>
    <w:rsid w:val="00F63BEE"/>
    <w:rsid w:val="00F64148"/>
    <w:rsid w:val="00F6462D"/>
    <w:rsid w:val="00F64643"/>
    <w:rsid w:val="00F6465F"/>
    <w:rsid w:val="00F647A1"/>
    <w:rsid w:val="00F648A7"/>
    <w:rsid w:val="00F64C38"/>
    <w:rsid w:val="00F64DB2"/>
    <w:rsid w:val="00F64E40"/>
    <w:rsid w:val="00F64E5C"/>
    <w:rsid w:val="00F64F46"/>
    <w:rsid w:val="00F65086"/>
    <w:rsid w:val="00F65229"/>
    <w:rsid w:val="00F6523C"/>
    <w:rsid w:val="00F65283"/>
    <w:rsid w:val="00F652DE"/>
    <w:rsid w:val="00F654EF"/>
    <w:rsid w:val="00F654FB"/>
    <w:rsid w:val="00F65530"/>
    <w:rsid w:val="00F65CE1"/>
    <w:rsid w:val="00F66024"/>
    <w:rsid w:val="00F66058"/>
    <w:rsid w:val="00F66533"/>
    <w:rsid w:val="00F66763"/>
    <w:rsid w:val="00F667FF"/>
    <w:rsid w:val="00F66872"/>
    <w:rsid w:val="00F66A09"/>
    <w:rsid w:val="00F66A45"/>
    <w:rsid w:val="00F66E3C"/>
    <w:rsid w:val="00F673C7"/>
    <w:rsid w:val="00F6740A"/>
    <w:rsid w:val="00F67489"/>
    <w:rsid w:val="00F674F0"/>
    <w:rsid w:val="00F67524"/>
    <w:rsid w:val="00F67543"/>
    <w:rsid w:val="00F67590"/>
    <w:rsid w:val="00F67612"/>
    <w:rsid w:val="00F67662"/>
    <w:rsid w:val="00F676B1"/>
    <w:rsid w:val="00F676E0"/>
    <w:rsid w:val="00F67A88"/>
    <w:rsid w:val="00F67BC8"/>
    <w:rsid w:val="00F67E7B"/>
    <w:rsid w:val="00F67ECE"/>
    <w:rsid w:val="00F7001B"/>
    <w:rsid w:val="00F701B1"/>
    <w:rsid w:val="00F703B4"/>
    <w:rsid w:val="00F704CB"/>
    <w:rsid w:val="00F70A3A"/>
    <w:rsid w:val="00F70CD5"/>
    <w:rsid w:val="00F71343"/>
    <w:rsid w:val="00F71519"/>
    <w:rsid w:val="00F7162F"/>
    <w:rsid w:val="00F7163F"/>
    <w:rsid w:val="00F717CF"/>
    <w:rsid w:val="00F71896"/>
    <w:rsid w:val="00F71971"/>
    <w:rsid w:val="00F71999"/>
    <w:rsid w:val="00F71B3F"/>
    <w:rsid w:val="00F71C0B"/>
    <w:rsid w:val="00F71D15"/>
    <w:rsid w:val="00F71D3B"/>
    <w:rsid w:val="00F71DDC"/>
    <w:rsid w:val="00F71E06"/>
    <w:rsid w:val="00F720D6"/>
    <w:rsid w:val="00F723CA"/>
    <w:rsid w:val="00F723D5"/>
    <w:rsid w:val="00F724E4"/>
    <w:rsid w:val="00F7251C"/>
    <w:rsid w:val="00F72538"/>
    <w:rsid w:val="00F72610"/>
    <w:rsid w:val="00F72B07"/>
    <w:rsid w:val="00F72B25"/>
    <w:rsid w:val="00F72B53"/>
    <w:rsid w:val="00F72DB7"/>
    <w:rsid w:val="00F72DFE"/>
    <w:rsid w:val="00F72F51"/>
    <w:rsid w:val="00F73322"/>
    <w:rsid w:val="00F73720"/>
    <w:rsid w:val="00F738CB"/>
    <w:rsid w:val="00F73958"/>
    <w:rsid w:val="00F73994"/>
    <w:rsid w:val="00F739C2"/>
    <w:rsid w:val="00F739F4"/>
    <w:rsid w:val="00F73B5D"/>
    <w:rsid w:val="00F73B5F"/>
    <w:rsid w:val="00F73E22"/>
    <w:rsid w:val="00F73E26"/>
    <w:rsid w:val="00F73E2D"/>
    <w:rsid w:val="00F73E94"/>
    <w:rsid w:val="00F73F45"/>
    <w:rsid w:val="00F73FF9"/>
    <w:rsid w:val="00F7406B"/>
    <w:rsid w:val="00F741D5"/>
    <w:rsid w:val="00F74341"/>
    <w:rsid w:val="00F74616"/>
    <w:rsid w:val="00F7462B"/>
    <w:rsid w:val="00F74647"/>
    <w:rsid w:val="00F74703"/>
    <w:rsid w:val="00F7477F"/>
    <w:rsid w:val="00F747A4"/>
    <w:rsid w:val="00F7493C"/>
    <w:rsid w:val="00F74DD8"/>
    <w:rsid w:val="00F74F14"/>
    <w:rsid w:val="00F75088"/>
    <w:rsid w:val="00F750AF"/>
    <w:rsid w:val="00F7536D"/>
    <w:rsid w:val="00F75567"/>
    <w:rsid w:val="00F7595C"/>
    <w:rsid w:val="00F759FE"/>
    <w:rsid w:val="00F75AF1"/>
    <w:rsid w:val="00F75CE4"/>
    <w:rsid w:val="00F75E0B"/>
    <w:rsid w:val="00F7607F"/>
    <w:rsid w:val="00F760E3"/>
    <w:rsid w:val="00F76127"/>
    <w:rsid w:val="00F761DB"/>
    <w:rsid w:val="00F764FC"/>
    <w:rsid w:val="00F76842"/>
    <w:rsid w:val="00F76BAC"/>
    <w:rsid w:val="00F76BF1"/>
    <w:rsid w:val="00F76C2D"/>
    <w:rsid w:val="00F76D06"/>
    <w:rsid w:val="00F76F9E"/>
    <w:rsid w:val="00F76FE9"/>
    <w:rsid w:val="00F77177"/>
    <w:rsid w:val="00F7722B"/>
    <w:rsid w:val="00F772D9"/>
    <w:rsid w:val="00F7732B"/>
    <w:rsid w:val="00F7750E"/>
    <w:rsid w:val="00F77600"/>
    <w:rsid w:val="00F77810"/>
    <w:rsid w:val="00F778A9"/>
    <w:rsid w:val="00F7791E"/>
    <w:rsid w:val="00F77A65"/>
    <w:rsid w:val="00F77B19"/>
    <w:rsid w:val="00F77D81"/>
    <w:rsid w:val="00F77E0C"/>
    <w:rsid w:val="00F77E22"/>
    <w:rsid w:val="00F8009F"/>
    <w:rsid w:val="00F802F7"/>
    <w:rsid w:val="00F804AB"/>
    <w:rsid w:val="00F80651"/>
    <w:rsid w:val="00F806EB"/>
    <w:rsid w:val="00F8092C"/>
    <w:rsid w:val="00F80933"/>
    <w:rsid w:val="00F80C45"/>
    <w:rsid w:val="00F80CA7"/>
    <w:rsid w:val="00F80CBE"/>
    <w:rsid w:val="00F80D1A"/>
    <w:rsid w:val="00F80D72"/>
    <w:rsid w:val="00F81030"/>
    <w:rsid w:val="00F81173"/>
    <w:rsid w:val="00F8117F"/>
    <w:rsid w:val="00F81219"/>
    <w:rsid w:val="00F8122C"/>
    <w:rsid w:val="00F81333"/>
    <w:rsid w:val="00F8141A"/>
    <w:rsid w:val="00F81596"/>
    <w:rsid w:val="00F81711"/>
    <w:rsid w:val="00F81C62"/>
    <w:rsid w:val="00F81C9E"/>
    <w:rsid w:val="00F81CD2"/>
    <w:rsid w:val="00F81E1A"/>
    <w:rsid w:val="00F81EDC"/>
    <w:rsid w:val="00F81F55"/>
    <w:rsid w:val="00F8205A"/>
    <w:rsid w:val="00F8208D"/>
    <w:rsid w:val="00F823F2"/>
    <w:rsid w:val="00F8240D"/>
    <w:rsid w:val="00F82906"/>
    <w:rsid w:val="00F82D7C"/>
    <w:rsid w:val="00F82DB1"/>
    <w:rsid w:val="00F82E61"/>
    <w:rsid w:val="00F82FB4"/>
    <w:rsid w:val="00F830D8"/>
    <w:rsid w:val="00F830FC"/>
    <w:rsid w:val="00F8318F"/>
    <w:rsid w:val="00F83202"/>
    <w:rsid w:val="00F83273"/>
    <w:rsid w:val="00F8345E"/>
    <w:rsid w:val="00F835CD"/>
    <w:rsid w:val="00F83600"/>
    <w:rsid w:val="00F838E9"/>
    <w:rsid w:val="00F839EA"/>
    <w:rsid w:val="00F839F6"/>
    <w:rsid w:val="00F83BF4"/>
    <w:rsid w:val="00F83C36"/>
    <w:rsid w:val="00F83DAB"/>
    <w:rsid w:val="00F83F09"/>
    <w:rsid w:val="00F83F48"/>
    <w:rsid w:val="00F83F96"/>
    <w:rsid w:val="00F8423E"/>
    <w:rsid w:val="00F8430C"/>
    <w:rsid w:val="00F84355"/>
    <w:rsid w:val="00F8439F"/>
    <w:rsid w:val="00F845A4"/>
    <w:rsid w:val="00F84901"/>
    <w:rsid w:val="00F84A61"/>
    <w:rsid w:val="00F84E2F"/>
    <w:rsid w:val="00F84FD7"/>
    <w:rsid w:val="00F8512A"/>
    <w:rsid w:val="00F85152"/>
    <w:rsid w:val="00F8516B"/>
    <w:rsid w:val="00F854B4"/>
    <w:rsid w:val="00F85568"/>
    <w:rsid w:val="00F855EB"/>
    <w:rsid w:val="00F856FD"/>
    <w:rsid w:val="00F85D6D"/>
    <w:rsid w:val="00F85F69"/>
    <w:rsid w:val="00F862BD"/>
    <w:rsid w:val="00F863AC"/>
    <w:rsid w:val="00F866F4"/>
    <w:rsid w:val="00F8682A"/>
    <w:rsid w:val="00F8684F"/>
    <w:rsid w:val="00F869CB"/>
    <w:rsid w:val="00F86A20"/>
    <w:rsid w:val="00F86A2C"/>
    <w:rsid w:val="00F86BEC"/>
    <w:rsid w:val="00F86CB6"/>
    <w:rsid w:val="00F86DEA"/>
    <w:rsid w:val="00F870E8"/>
    <w:rsid w:val="00F87121"/>
    <w:rsid w:val="00F8719D"/>
    <w:rsid w:val="00F873B1"/>
    <w:rsid w:val="00F87789"/>
    <w:rsid w:val="00F87A05"/>
    <w:rsid w:val="00F87A7D"/>
    <w:rsid w:val="00F87CFD"/>
    <w:rsid w:val="00F87FD2"/>
    <w:rsid w:val="00F90111"/>
    <w:rsid w:val="00F901CA"/>
    <w:rsid w:val="00F90277"/>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2"/>
    <w:rsid w:val="00F91CEB"/>
    <w:rsid w:val="00F91EE1"/>
    <w:rsid w:val="00F91EFE"/>
    <w:rsid w:val="00F91F95"/>
    <w:rsid w:val="00F921B7"/>
    <w:rsid w:val="00F92454"/>
    <w:rsid w:val="00F926C1"/>
    <w:rsid w:val="00F9284F"/>
    <w:rsid w:val="00F929E2"/>
    <w:rsid w:val="00F92A19"/>
    <w:rsid w:val="00F92AC9"/>
    <w:rsid w:val="00F92BB4"/>
    <w:rsid w:val="00F92C8A"/>
    <w:rsid w:val="00F92D5C"/>
    <w:rsid w:val="00F92FEF"/>
    <w:rsid w:val="00F932F2"/>
    <w:rsid w:val="00F93315"/>
    <w:rsid w:val="00F93362"/>
    <w:rsid w:val="00F935C3"/>
    <w:rsid w:val="00F936F7"/>
    <w:rsid w:val="00F938AB"/>
    <w:rsid w:val="00F938B4"/>
    <w:rsid w:val="00F939F0"/>
    <w:rsid w:val="00F93A2D"/>
    <w:rsid w:val="00F93B3E"/>
    <w:rsid w:val="00F93C25"/>
    <w:rsid w:val="00F93CCC"/>
    <w:rsid w:val="00F93E2D"/>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5DB"/>
    <w:rsid w:val="00F958C7"/>
    <w:rsid w:val="00F958DB"/>
    <w:rsid w:val="00F95D0F"/>
    <w:rsid w:val="00F95D64"/>
    <w:rsid w:val="00F95DF2"/>
    <w:rsid w:val="00F960DD"/>
    <w:rsid w:val="00F9617D"/>
    <w:rsid w:val="00F9627A"/>
    <w:rsid w:val="00F963BE"/>
    <w:rsid w:val="00F96439"/>
    <w:rsid w:val="00F965C9"/>
    <w:rsid w:val="00F96675"/>
    <w:rsid w:val="00F9694D"/>
    <w:rsid w:val="00F969D2"/>
    <w:rsid w:val="00F96A4A"/>
    <w:rsid w:val="00F96A8C"/>
    <w:rsid w:val="00F96AF2"/>
    <w:rsid w:val="00F96B54"/>
    <w:rsid w:val="00F96B82"/>
    <w:rsid w:val="00F96DE1"/>
    <w:rsid w:val="00F96EA3"/>
    <w:rsid w:val="00F96F02"/>
    <w:rsid w:val="00F9712A"/>
    <w:rsid w:val="00F9733B"/>
    <w:rsid w:val="00F97495"/>
    <w:rsid w:val="00F9761B"/>
    <w:rsid w:val="00F97796"/>
    <w:rsid w:val="00F9782D"/>
    <w:rsid w:val="00F97988"/>
    <w:rsid w:val="00F97A72"/>
    <w:rsid w:val="00F97E1E"/>
    <w:rsid w:val="00FA024C"/>
    <w:rsid w:val="00FA0314"/>
    <w:rsid w:val="00FA0370"/>
    <w:rsid w:val="00FA0399"/>
    <w:rsid w:val="00FA048D"/>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B3B"/>
    <w:rsid w:val="00FA2C8A"/>
    <w:rsid w:val="00FA2DAA"/>
    <w:rsid w:val="00FA2E1A"/>
    <w:rsid w:val="00FA3471"/>
    <w:rsid w:val="00FA3506"/>
    <w:rsid w:val="00FA3599"/>
    <w:rsid w:val="00FA3626"/>
    <w:rsid w:val="00FA3758"/>
    <w:rsid w:val="00FA37E2"/>
    <w:rsid w:val="00FA38A9"/>
    <w:rsid w:val="00FA3D56"/>
    <w:rsid w:val="00FA3D92"/>
    <w:rsid w:val="00FA3E35"/>
    <w:rsid w:val="00FA3EB0"/>
    <w:rsid w:val="00FA4136"/>
    <w:rsid w:val="00FA4189"/>
    <w:rsid w:val="00FA4310"/>
    <w:rsid w:val="00FA43DE"/>
    <w:rsid w:val="00FA451D"/>
    <w:rsid w:val="00FA45F9"/>
    <w:rsid w:val="00FA4880"/>
    <w:rsid w:val="00FA488F"/>
    <w:rsid w:val="00FA4935"/>
    <w:rsid w:val="00FA4B84"/>
    <w:rsid w:val="00FA4D43"/>
    <w:rsid w:val="00FA4D75"/>
    <w:rsid w:val="00FA4F97"/>
    <w:rsid w:val="00FA51E1"/>
    <w:rsid w:val="00FA5235"/>
    <w:rsid w:val="00FA5249"/>
    <w:rsid w:val="00FA5292"/>
    <w:rsid w:val="00FA56DC"/>
    <w:rsid w:val="00FA57FB"/>
    <w:rsid w:val="00FA5867"/>
    <w:rsid w:val="00FA5CFC"/>
    <w:rsid w:val="00FA5DE9"/>
    <w:rsid w:val="00FA610E"/>
    <w:rsid w:val="00FA61BB"/>
    <w:rsid w:val="00FA6235"/>
    <w:rsid w:val="00FA62AC"/>
    <w:rsid w:val="00FA63F4"/>
    <w:rsid w:val="00FA63FD"/>
    <w:rsid w:val="00FA6471"/>
    <w:rsid w:val="00FA65DA"/>
    <w:rsid w:val="00FA67BA"/>
    <w:rsid w:val="00FA67CB"/>
    <w:rsid w:val="00FA68ED"/>
    <w:rsid w:val="00FA6928"/>
    <w:rsid w:val="00FA6B58"/>
    <w:rsid w:val="00FA6C49"/>
    <w:rsid w:val="00FA6D7B"/>
    <w:rsid w:val="00FA6DEF"/>
    <w:rsid w:val="00FA6F41"/>
    <w:rsid w:val="00FA70F4"/>
    <w:rsid w:val="00FA71F3"/>
    <w:rsid w:val="00FA72DE"/>
    <w:rsid w:val="00FA7862"/>
    <w:rsid w:val="00FA790C"/>
    <w:rsid w:val="00FA7A00"/>
    <w:rsid w:val="00FA7A0C"/>
    <w:rsid w:val="00FA7A17"/>
    <w:rsid w:val="00FA7AA2"/>
    <w:rsid w:val="00FA7B48"/>
    <w:rsid w:val="00FA7B91"/>
    <w:rsid w:val="00FA7D79"/>
    <w:rsid w:val="00FA7E2E"/>
    <w:rsid w:val="00FA7EDC"/>
    <w:rsid w:val="00FA7EF9"/>
    <w:rsid w:val="00FB0025"/>
    <w:rsid w:val="00FB0151"/>
    <w:rsid w:val="00FB02B3"/>
    <w:rsid w:val="00FB0502"/>
    <w:rsid w:val="00FB0528"/>
    <w:rsid w:val="00FB0659"/>
    <w:rsid w:val="00FB077B"/>
    <w:rsid w:val="00FB0825"/>
    <w:rsid w:val="00FB0873"/>
    <w:rsid w:val="00FB0A21"/>
    <w:rsid w:val="00FB0B15"/>
    <w:rsid w:val="00FB0D13"/>
    <w:rsid w:val="00FB0D73"/>
    <w:rsid w:val="00FB0DFC"/>
    <w:rsid w:val="00FB0F4E"/>
    <w:rsid w:val="00FB0FA8"/>
    <w:rsid w:val="00FB1166"/>
    <w:rsid w:val="00FB120E"/>
    <w:rsid w:val="00FB12FD"/>
    <w:rsid w:val="00FB1305"/>
    <w:rsid w:val="00FB132E"/>
    <w:rsid w:val="00FB1490"/>
    <w:rsid w:val="00FB1565"/>
    <w:rsid w:val="00FB17B6"/>
    <w:rsid w:val="00FB19AA"/>
    <w:rsid w:val="00FB1B41"/>
    <w:rsid w:val="00FB20C4"/>
    <w:rsid w:val="00FB2369"/>
    <w:rsid w:val="00FB23D1"/>
    <w:rsid w:val="00FB2712"/>
    <w:rsid w:val="00FB2747"/>
    <w:rsid w:val="00FB287F"/>
    <w:rsid w:val="00FB28F6"/>
    <w:rsid w:val="00FB2B26"/>
    <w:rsid w:val="00FB2FA5"/>
    <w:rsid w:val="00FB303A"/>
    <w:rsid w:val="00FB325B"/>
    <w:rsid w:val="00FB336B"/>
    <w:rsid w:val="00FB33AE"/>
    <w:rsid w:val="00FB3640"/>
    <w:rsid w:val="00FB37C7"/>
    <w:rsid w:val="00FB37F4"/>
    <w:rsid w:val="00FB382B"/>
    <w:rsid w:val="00FB3B75"/>
    <w:rsid w:val="00FB3B79"/>
    <w:rsid w:val="00FB3EA7"/>
    <w:rsid w:val="00FB3F63"/>
    <w:rsid w:val="00FB3F69"/>
    <w:rsid w:val="00FB41CD"/>
    <w:rsid w:val="00FB441F"/>
    <w:rsid w:val="00FB44D0"/>
    <w:rsid w:val="00FB44DF"/>
    <w:rsid w:val="00FB4593"/>
    <w:rsid w:val="00FB45AA"/>
    <w:rsid w:val="00FB45C1"/>
    <w:rsid w:val="00FB45F6"/>
    <w:rsid w:val="00FB4877"/>
    <w:rsid w:val="00FB4944"/>
    <w:rsid w:val="00FB4999"/>
    <w:rsid w:val="00FB4DFE"/>
    <w:rsid w:val="00FB4FFF"/>
    <w:rsid w:val="00FB516E"/>
    <w:rsid w:val="00FB562C"/>
    <w:rsid w:val="00FB5708"/>
    <w:rsid w:val="00FB5725"/>
    <w:rsid w:val="00FB5C05"/>
    <w:rsid w:val="00FB5C6A"/>
    <w:rsid w:val="00FB5E84"/>
    <w:rsid w:val="00FB5F4A"/>
    <w:rsid w:val="00FB5F56"/>
    <w:rsid w:val="00FB5FB3"/>
    <w:rsid w:val="00FB5FBA"/>
    <w:rsid w:val="00FB625D"/>
    <w:rsid w:val="00FB64B6"/>
    <w:rsid w:val="00FB64FD"/>
    <w:rsid w:val="00FB66EC"/>
    <w:rsid w:val="00FB68A7"/>
    <w:rsid w:val="00FB6C18"/>
    <w:rsid w:val="00FB6EBF"/>
    <w:rsid w:val="00FB6F19"/>
    <w:rsid w:val="00FB70AB"/>
    <w:rsid w:val="00FB7590"/>
    <w:rsid w:val="00FB7790"/>
    <w:rsid w:val="00FB7826"/>
    <w:rsid w:val="00FB79BE"/>
    <w:rsid w:val="00FB7A17"/>
    <w:rsid w:val="00FB7BF1"/>
    <w:rsid w:val="00FB7D0C"/>
    <w:rsid w:val="00FB7DC3"/>
    <w:rsid w:val="00FB7DEC"/>
    <w:rsid w:val="00FC0019"/>
    <w:rsid w:val="00FC00BD"/>
    <w:rsid w:val="00FC0138"/>
    <w:rsid w:val="00FC0259"/>
    <w:rsid w:val="00FC0628"/>
    <w:rsid w:val="00FC0725"/>
    <w:rsid w:val="00FC089D"/>
    <w:rsid w:val="00FC0B36"/>
    <w:rsid w:val="00FC0E75"/>
    <w:rsid w:val="00FC0EB4"/>
    <w:rsid w:val="00FC1037"/>
    <w:rsid w:val="00FC1078"/>
    <w:rsid w:val="00FC13D6"/>
    <w:rsid w:val="00FC14F5"/>
    <w:rsid w:val="00FC16E1"/>
    <w:rsid w:val="00FC17E9"/>
    <w:rsid w:val="00FC1878"/>
    <w:rsid w:val="00FC189A"/>
    <w:rsid w:val="00FC1B4F"/>
    <w:rsid w:val="00FC1C05"/>
    <w:rsid w:val="00FC1D76"/>
    <w:rsid w:val="00FC1FDB"/>
    <w:rsid w:val="00FC1FDE"/>
    <w:rsid w:val="00FC22B2"/>
    <w:rsid w:val="00FC22B4"/>
    <w:rsid w:val="00FC2793"/>
    <w:rsid w:val="00FC2829"/>
    <w:rsid w:val="00FC28AC"/>
    <w:rsid w:val="00FC2983"/>
    <w:rsid w:val="00FC2DC2"/>
    <w:rsid w:val="00FC301B"/>
    <w:rsid w:val="00FC324A"/>
    <w:rsid w:val="00FC341B"/>
    <w:rsid w:val="00FC342B"/>
    <w:rsid w:val="00FC3437"/>
    <w:rsid w:val="00FC3526"/>
    <w:rsid w:val="00FC3547"/>
    <w:rsid w:val="00FC36F5"/>
    <w:rsid w:val="00FC3769"/>
    <w:rsid w:val="00FC3A99"/>
    <w:rsid w:val="00FC3B88"/>
    <w:rsid w:val="00FC3D8B"/>
    <w:rsid w:val="00FC3E26"/>
    <w:rsid w:val="00FC3F42"/>
    <w:rsid w:val="00FC400D"/>
    <w:rsid w:val="00FC4017"/>
    <w:rsid w:val="00FC407C"/>
    <w:rsid w:val="00FC43F3"/>
    <w:rsid w:val="00FC4462"/>
    <w:rsid w:val="00FC46B6"/>
    <w:rsid w:val="00FC47AB"/>
    <w:rsid w:val="00FC47ED"/>
    <w:rsid w:val="00FC48B4"/>
    <w:rsid w:val="00FC4D5A"/>
    <w:rsid w:val="00FC5128"/>
    <w:rsid w:val="00FC5470"/>
    <w:rsid w:val="00FC54D8"/>
    <w:rsid w:val="00FC55EA"/>
    <w:rsid w:val="00FC58C0"/>
    <w:rsid w:val="00FC5DE0"/>
    <w:rsid w:val="00FC6625"/>
    <w:rsid w:val="00FC6738"/>
    <w:rsid w:val="00FC6784"/>
    <w:rsid w:val="00FC67FC"/>
    <w:rsid w:val="00FC6921"/>
    <w:rsid w:val="00FC6987"/>
    <w:rsid w:val="00FC6D64"/>
    <w:rsid w:val="00FC72A0"/>
    <w:rsid w:val="00FC72FD"/>
    <w:rsid w:val="00FC7328"/>
    <w:rsid w:val="00FC7503"/>
    <w:rsid w:val="00FC754B"/>
    <w:rsid w:val="00FC782B"/>
    <w:rsid w:val="00FC79E2"/>
    <w:rsid w:val="00FC7BE4"/>
    <w:rsid w:val="00FC7D0B"/>
    <w:rsid w:val="00FC7D0D"/>
    <w:rsid w:val="00FC7D31"/>
    <w:rsid w:val="00FC7DC9"/>
    <w:rsid w:val="00FC7E4B"/>
    <w:rsid w:val="00FD005C"/>
    <w:rsid w:val="00FD0791"/>
    <w:rsid w:val="00FD0937"/>
    <w:rsid w:val="00FD09D0"/>
    <w:rsid w:val="00FD0BA0"/>
    <w:rsid w:val="00FD0DE8"/>
    <w:rsid w:val="00FD0E71"/>
    <w:rsid w:val="00FD0EB0"/>
    <w:rsid w:val="00FD0FFB"/>
    <w:rsid w:val="00FD105A"/>
    <w:rsid w:val="00FD1065"/>
    <w:rsid w:val="00FD117F"/>
    <w:rsid w:val="00FD127A"/>
    <w:rsid w:val="00FD14C2"/>
    <w:rsid w:val="00FD15A2"/>
    <w:rsid w:val="00FD188F"/>
    <w:rsid w:val="00FD1DB3"/>
    <w:rsid w:val="00FD1E3D"/>
    <w:rsid w:val="00FD1EE1"/>
    <w:rsid w:val="00FD1FC0"/>
    <w:rsid w:val="00FD288F"/>
    <w:rsid w:val="00FD2987"/>
    <w:rsid w:val="00FD29C2"/>
    <w:rsid w:val="00FD2A2A"/>
    <w:rsid w:val="00FD2B32"/>
    <w:rsid w:val="00FD2E4E"/>
    <w:rsid w:val="00FD2F1A"/>
    <w:rsid w:val="00FD2FE0"/>
    <w:rsid w:val="00FD3167"/>
    <w:rsid w:val="00FD3208"/>
    <w:rsid w:val="00FD3439"/>
    <w:rsid w:val="00FD3449"/>
    <w:rsid w:val="00FD3658"/>
    <w:rsid w:val="00FD36A2"/>
    <w:rsid w:val="00FD3895"/>
    <w:rsid w:val="00FD38C5"/>
    <w:rsid w:val="00FD3968"/>
    <w:rsid w:val="00FD3A09"/>
    <w:rsid w:val="00FD3A18"/>
    <w:rsid w:val="00FD3CFC"/>
    <w:rsid w:val="00FD3DF6"/>
    <w:rsid w:val="00FD3E8F"/>
    <w:rsid w:val="00FD3FE5"/>
    <w:rsid w:val="00FD41AA"/>
    <w:rsid w:val="00FD428C"/>
    <w:rsid w:val="00FD43BC"/>
    <w:rsid w:val="00FD45AE"/>
    <w:rsid w:val="00FD45D3"/>
    <w:rsid w:val="00FD45E5"/>
    <w:rsid w:val="00FD4634"/>
    <w:rsid w:val="00FD472F"/>
    <w:rsid w:val="00FD4940"/>
    <w:rsid w:val="00FD4A4B"/>
    <w:rsid w:val="00FD4A99"/>
    <w:rsid w:val="00FD4C7B"/>
    <w:rsid w:val="00FD4D4A"/>
    <w:rsid w:val="00FD4DA1"/>
    <w:rsid w:val="00FD4DDB"/>
    <w:rsid w:val="00FD50D4"/>
    <w:rsid w:val="00FD526D"/>
    <w:rsid w:val="00FD534A"/>
    <w:rsid w:val="00FD541B"/>
    <w:rsid w:val="00FD5A0F"/>
    <w:rsid w:val="00FD5AC0"/>
    <w:rsid w:val="00FD5C8C"/>
    <w:rsid w:val="00FD5F20"/>
    <w:rsid w:val="00FD5FC2"/>
    <w:rsid w:val="00FD6112"/>
    <w:rsid w:val="00FD61A7"/>
    <w:rsid w:val="00FD61B0"/>
    <w:rsid w:val="00FD630F"/>
    <w:rsid w:val="00FD6395"/>
    <w:rsid w:val="00FD642B"/>
    <w:rsid w:val="00FD6476"/>
    <w:rsid w:val="00FD6672"/>
    <w:rsid w:val="00FD6A60"/>
    <w:rsid w:val="00FD6A73"/>
    <w:rsid w:val="00FD6C1B"/>
    <w:rsid w:val="00FD6CD4"/>
    <w:rsid w:val="00FD6CF1"/>
    <w:rsid w:val="00FD6E28"/>
    <w:rsid w:val="00FD6E79"/>
    <w:rsid w:val="00FD708B"/>
    <w:rsid w:val="00FD712E"/>
    <w:rsid w:val="00FD7192"/>
    <w:rsid w:val="00FD73B2"/>
    <w:rsid w:val="00FD74C4"/>
    <w:rsid w:val="00FD750D"/>
    <w:rsid w:val="00FD7684"/>
    <w:rsid w:val="00FD7863"/>
    <w:rsid w:val="00FD786B"/>
    <w:rsid w:val="00FD7AE5"/>
    <w:rsid w:val="00FD7B10"/>
    <w:rsid w:val="00FD7BE7"/>
    <w:rsid w:val="00FD7EC8"/>
    <w:rsid w:val="00FD7ECC"/>
    <w:rsid w:val="00FE0156"/>
    <w:rsid w:val="00FE063D"/>
    <w:rsid w:val="00FE06D8"/>
    <w:rsid w:val="00FE09CD"/>
    <w:rsid w:val="00FE0BB4"/>
    <w:rsid w:val="00FE0BD5"/>
    <w:rsid w:val="00FE0BDA"/>
    <w:rsid w:val="00FE0D56"/>
    <w:rsid w:val="00FE0D5B"/>
    <w:rsid w:val="00FE0D9B"/>
    <w:rsid w:val="00FE0DF0"/>
    <w:rsid w:val="00FE110D"/>
    <w:rsid w:val="00FE1176"/>
    <w:rsid w:val="00FE11DE"/>
    <w:rsid w:val="00FE1308"/>
    <w:rsid w:val="00FE134F"/>
    <w:rsid w:val="00FE1419"/>
    <w:rsid w:val="00FE14DF"/>
    <w:rsid w:val="00FE152D"/>
    <w:rsid w:val="00FE170E"/>
    <w:rsid w:val="00FE17EC"/>
    <w:rsid w:val="00FE1A67"/>
    <w:rsid w:val="00FE1F3A"/>
    <w:rsid w:val="00FE1F7D"/>
    <w:rsid w:val="00FE1F84"/>
    <w:rsid w:val="00FE2130"/>
    <w:rsid w:val="00FE2167"/>
    <w:rsid w:val="00FE223F"/>
    <w:rsid w:val="00FE2267"/>
    <w:rsid w:val="00FE228C"/>
    <w:rsid w:val="00FE22A2"/>
    <w:rsid w:val="00FE232D"/>
    <w:rsid w:val="00FE2598"/>
    <w:rsid w:val="00FE26AA"/>
    <w:rsid w:val="00FE27CE"/>
    <w:rsid w:val="00FE295E"/>
    <w:rsid w:val="00FE2AE7"/>
    <w:rsid w:val="00FE2C6C"/>
    <w:rsid w:val="00FE2D0C"/>
    <w:rsid w:val="00FE2E32"/>
    <w:rsid w:val="00FE2FC7"/>
    <w:rsid w:val="00FE312C"/>
    <w:rsid w:val="00FE3314"/>
    <w:rsid w:val="00FE3402"/>
    <w:rsid w:val="00FE3558"/>
    <w:rsid w:val="00FE3598"/>
    <w:rsid w:val="00FE37A9"/>
    <w:rsid w:val="00FE38B9"/>
    <w:rsid w:val="00FE3DE8"/>
    <w:rsid w:val="00FE3FD2"/>
    <w:rsid w:val="00FE42DF"/>
    <w:rsid w:val="00FE439A"/>
    <w:rsid w:val="00FE44C3"/>
    <w:rsid w:val="00FE44F1"/>
    <w:rsid w:val="00FE4514"/>
    <w:rsid w:val="00FE45EA"/>
    <w:rsid w:val="00FE4635"/>
    <w:rsid w:val="00FE474E"/>
    <w:rsid w:val="00FE4879"/>
    <w:rsid w:val="00FE492A"/>
    <w:rsid w:val="00FE4FFD"/>
    <w:rsid w:val="00FE5191"/>
    <w:rsid w:val="00FE5494"/>
    <w:rsid w:val="00FE58B5"/>
    <w:rsid w:val="00FE5993"/>
    <w:rsid w:val="00FE5A1E"/>
    <w:rsid w:val="00FE5B6A"/>
    <w:rsid w:val="00FE5CE6"/>
    <w:rsid w:val="00FE5D4B"/>
    <w:rsid w:val="00FE5DD4"/>
    <w:rsid w:val="00FE608F"/>
    <w:rsid w:val="00FE6141"/>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47"/>
    <w:rsid w:val="00FF0082"/>
    <w:rsid w:val="00FF01F7"/>
    <w:rsid w:val="00FF04A7"/>
    <w:rsid w:val="00FF0956"/>
    <w:rsid w:val="00FF0B11"/>
    <w:rsid w:val="00FF0B66"/>
    <w:rsid w:val="00FF0D34"/>
    <w:rsid w:val="00FF0EDD"/>
    <w:rsid w:val="00FF0F05"/>
    <w:rsid w:val="00FF0FFF"/>
    <w:rsid w:val="00FF10EB"/>
    <w:rsid w:val="00FF12CF"/>
    <w:rsid w:val="00FF1508"/>
    <w:rsid w:val="00FF166E"/>
    <w:rsid w:val="00FF1AF2"/>
    <w:rsid w:val="00FF1C07"/>
    <w:rsid w:val="00FF1D3D"/>
    <w:rsid w:val="00FF1D6C"/>
    <w:rsid w:val="00FF1E27"/>
    <w:rsid w:val="00FF1F9A"/>
    <w:rsid w:val="00FF20C1"/>
    <w:rsid w:val="00FF20ED"/>
    <w:rsid w:val="00FF2354"/>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7E0"/>
    <w:rsid w:val="00FF394E"/>
    <w:rsid w:val="00FF39DE"/>
    <w:rsid w:val="00FF39E7"/>
    <w:rsid w:val="00FF3A01"/>
    <w:rsid w:val="00FF3A26"/>
    <w:rsid w:val="00FF3ACF"/>
    <w:rsid w:val="00FF3B99"/>
    <w:rsid w:val="00FF3BED"/>
    <w:rsid w:val="00FF3C32"/>
    <w:rsid w:val="00FF3E61"/>
    <w:rsid w:val="00FF4210"/>
    <w:rsid w:val="00FF4438"/>
    <w:rsid w:val="00FF467B"/>
    <w:rsid w:val="00FF46BD"/>
    <w:rsid w:val="00FF49D4"/>
    <w:rsid w:val="00FF49DD"/>
    <w:rsid w:val="00FF49F3"/>
    <w:rsid w:val="00FF4ABB"/>
    <w:rsid w:val="00FF4C61"/>
    <w:rsid w:val="00FF4C74"/>
    <w:rsid w:val="00FF4C80"/>
    <w:rsid w:val="00FF4D1B"/>
    <w:rsid w:val="00FF4E74"/>
    <w:rsid w:val="00FF4E9E"/>
    <w:rsid w:val="00FF5187"/>
    <w:rsid w:val="00FF523A"/>
    <w:rsid w:val="00FF5381"/>
    <w:rsid w:val="00FF55DA"/>
    <w:rsid w:val="00FF55EB"/>
    <w:rsid w:val="00FF5639"/>
    <w:rsid w:val="00FF5644"/>
    <w:rsid w:val="00FF56CE"/>
    <w:rsid w:val="00FF5708"/>
    <w:rsid w:val="00FF572C"/>
    <w:rsid w:val="00FF5732"/>
    <w:rsid w:val="00FF5D18"/>
    <w:rsid w:val="00FF5E75"/>
    <w:rsid w:val="00FF5F3A"/>
    <w:rsid w:val="00FF617E"/>
    <w:rsid w:val="00FF63F3"/>
    <w:rsid w:val="00FF640A"/>
    <w:rsid w:val="00FF6491"/>
    <w:rsid w:val="00FF6617"/>
    <w:rsid w:val="00FF67CC"/>
    <w:rsid w:val="00FF6A3B"/>
    <w:rsid w:val="00FF6B91"/>
    <w:rsid w:val="00FF6BFD"/>
    <w:rsid w:val="00FF6C1F"/>
    <w:rsid w:val="00FF6ECC"/>
    <w:rsid w:val="00FF6F65"/>
    <w:rsid w:val="00FF6FF0"/>
    <w:rsid w:val="00FF707D"/>
    <w:rsid w:val="00FF712E"/>
    <w:rsid w:val="00FF7231"/>
    <w:rsid w:val="00FF7311"/>
    <w:rsid w:val="00FF7418"/>
    <w:rsid w:val="00FF741E"/>
    <w:rsid w:val="00FF782E"/>
    <w:rsid w:val="00FF78A1"/>
    <w:rsid w:val="00FF7BD7"/>
    <w:rsid w:val="00FF7FAA"/>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FA5413E9-58E3-4407-9E4F-5DF0DD28C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B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qFormat/>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 w:type="numbering" w:customStyle="1" w:styleId="Style3">
    <w:name w:val="Style3"/>
    <w:uiPriority w:val="99"/>
    <w:rsid w:val="00BE055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28619811">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46311300">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0239030">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12" ma:contentTypeDescription="Create a new document." ma:contentTypeScope="" ma:versionID="5ead35074773dea1eef1b5dabc15efca">
  <xsd:schema xmlns:xsd="http://www.w3.org/2001/XMLSchema" xmlns:xs="http://www.w3.org/2001/XMLSchema" xmlns:p="http://schemas.microsoft.com/office/2006/metadata/properties" xmlns:ns1="http://schemas.microsoft.com/sharepoint/v3" xmlns:ns2="a11fb311-e8f6-4634-b3ca-0505df814ce1" targetNamespace="http://schemas.microsoft.com/office/2006/metadata/properties" ma:root="true" ma:fieldsID="fd0389cad46d661e552ff4361a83d4e8" ns1:_="" ns2:_="">
    <xsd:import namespace="http://schemas.microsoft.com/sharepoint/v3"/>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DFA70-C811-4A91-A510-7B0958EA9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a11fb311-e8f6-4634-b3ca-0505df814ce1"/>
    <ds:schemaRef ds:uri="http://schemas.microsoft.com/sharepoint/v3"/>
  </ds:schemaRefs>
</ds:datastoreItem>
</file>

<file path=customXml/itemProps4.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4271</TotalTime>
  <Pages>13</Pages>
  <Words>2886</Words>
  <Characters>16453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Suputtra (Aom) Phommanuwat</cp:lastModifiedBy>
  <cp:revision>3308</cp:revision>
  <cp:lastPrinted>2026-05-13T07:57:00Z</cp:lastPrinted>
  <dcterms:created xsi:type="dcterms:W3CDTF">2023-11-21T22:44:00Z</dcterms:created>
  <dcterms:modified xsi:type="dcterms:W3CDTF">2026-05-14T12:00:00Z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0x010100263BA663E9C9E84EA1FC18AAFDA905F5</vt:lpwstr>
  </property>
  <property fmtid="{D5CDD505-2E9C-101B-9397-08002B2CF9AE}" pid="3" name="MediaServiceImageTags">
    <vt:lpwstr/>
  </property>
</Properties>
</file>