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8300" w14:textId="77777777" w:rsidR="00F27F16" w:rsidRPr="00262F10" w:rsidRDefault="0026274C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เกณฑ์</w:t>
      </w:r>
      <w:r w:rsidR="005E693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ในการจัดทำ</w:t>
      </w:r>
      <w:r w:rsidR="00ED37D9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ข้อมูลทางการเงิน</w:t>
      </w:r>
    </w:p>
    <w:p w14:paraId="01989B88" w14:textId="77777777" w:rsidR="00F27F16" w:rsidRPr="00262F10" w:rsidRDefault="00F27F16" w:rsidP="00F27F16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58EDA940" w14:textId="77777777" w:rsidR="00007A9B" w:rsidRPr="00262F10" w:rsidRDefault="00CC3A6D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การเงินระหว่างกาล</w:t>
      </w:r>
    </w:p>
    <w:p w14:paraId="2702BA87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087A2D5C" w14:textId="772BB3D4" w:rsidR="00F86EC7" w:rsidRPr="00F86EC7" w:rsidRDefault="00F86EC7" w:rsidP="00F86EC7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ข้อมูลทางการเงินระหว่างกาลรวมและเฉพาะกิจการนี้ จัดทำขึ้นตามมาตรฐานการบัญชี ฉบับที่ </w:t>
      </w:r>
      <w:r w:rsidRPr="00F86EC7">
        <w:rPr>
          <w:rFonts w:asciiTheme="minorBidi" w:hAnsiTheme="minorBidi" w:cstheme="minorBidi" w:hint="cs"/>
          <w:sz w:val="26"/>
          <w:szCs w:val="26"/>
        </w:rPr>
        <w:t>34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0C1FB7">
        <w:rPr>
          <w:rFonts w:asciiTheme="minorBidi" w:hAnsiTheme="minorBidi" w:cstheme="minorBidi"/>
          <w:sz w:val="26"/>
          <w:szCs w:val="26"/>
        </w:rPr>
        <w:t xml:space="preserve">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และควรอ่านร่วมกับงบการเงินสำหรับปีสิ้นสุดวันที่ </w:t>
      </w:r>
      <w:r w:rsidRPr="00F86EC7">
        <w:rPr>
          <w:rFonts w:asciiTheme="minorBidi" w:hAnsiTheme="minorBidi" w:cstheme="minorBidi" w:hint="cs"/>
          <w:sz w:val="26"/>
          <w:szCs w:val="26"/>
        </w:rPr>
        <w:t xml:space="preserve">31 </w:t>
      </w:r>
      <w:r w:rsidRPr="00F86EC7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Pr="00F86EC7">
        <w:rPr>
          <w:rFonts w:asciiTheme="minorBidi" w:hAnsiTheme="minorBidi" w:cstheme="minorBidi" w:hint="cs"/>
          <w:sz w:val="26"/>
          <w:szCs w:val="26"/>
        </w:rPr>
        <w:t>256</w:t>
      </w:r>
      <w:r w:rsidR="005C57CC">
        <w:rPr>
          <w:rFonts w:asciiTheme="minorBidi" w:hAnsiTheme="minorBidi" w:cstheme="minorBidi"/>
          <w:sz w:val="26"/>
          <w:szCs w:val="26"/>
        </w:rPr>
        <w:t>8</w:t>
      </w:r>
    </w:p>
    <w:p w14:paraId="7C4FE963" w14:textId="77777777" w:rsidR="00F86EC7" w:rsidRDefault="00F86EC7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0B92CF" w14:textId="77777777" w:rsidR="00007A9B" w:rsidRPr="00262F10" w:rsidRDefault="00007A9B" w:rsidP="003B11B0">
      <w:pPr>
        <w:pStyle w:val="CordiaNew"/>
        <w:numPr>
          <w:ilvl w:val="1"/>
          <w:numId w:val="19"/>
        </w:numPr>
        <w:tabs>
          <w:tab w:val="clear" w:pos="4153"/>
        </w:tabs>
        <w:ind w:left="900" w:hanging="54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เกณฑ์ในการจัดทำข้อมูลทางการเงินรวม</w:t>
      </w:r>
    </w:p>
    <w:p w14:paraId="1E65886A" w14:textId="77777777" w:rsidR="00007A9B" w:rsidRPr="00262F10" w:rsidRDefault="00007A9B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196507CD" w14:textId="51687AC3" w:rsidR="004C208A" w:rsidRPr="00262F10" w:rsidRDefault="004C208A" w:rsidP="003B11B0">
      <w:pPr>
        <w:pStyle w:val="CordiaNew"/>
        <w:tabs>
          <w:tab w:val="clear" w:pos="4153"/>
        </w:tabs>
        <w:ind w:left="90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val="th-TH" w:eastAsia="en-US"/>
        </w:rPr>
        <w:t>ข้อมูลทางการเงินระหว่างกาลรวมได้จัดทำขึ้นโดยรวมงบการเงินของบริษัท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 xml:space="preserve">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อี ฟอร์ แอล เอม จำกัด (มหาชน) และบริษัทย่อย และได้จัดทำขึ้นโดยใช้หลักเกณฑ์เดียวกับ</w:t>
      </w:r>
      <w:r w:rsidR="00F27EDB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งบ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การเงินรวมสำหรับปีสิ้นสุดวันที่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31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ธันวาคม 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256</w:t>
      </w:r>
      <w:r w:rsidR="005C57CC">
        <w:rPr>
          <w:rFonts w:asciiTheme="minorBidi" w:eastAsia="Times New Roman" w:hAnsiTheme="minorBidi" w:cstheme="minorBidi"/>
          <w:color w:val="auto"/>
          <w:sz w:val="26"/>
          <w:szCs w:val="26"/>
          <w:lang w:eastAsia="en-US"/>
        </w:rPr>
        <w:t>8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 xml:space="preserve"> โดยไม่มีการเปลี่ยนแปลง</w:t>
      </w:r>
      <w:r w:rsidR="00200F43" w:rsidRPr="00262F10">
        <w:rPr>
          <w:rFonts w:asciiTheme="minorBidi" w:eastAsia="Times New Roman" w:hAnsiTheme="minorBidi" w:cstheme="minorBidi" w:hint="cs"/>
          <w:color w:val="auto"/>
          <w:sz w:val="26"/>
          <w:szCs w:val="26"/>
          <w:cs/>
          <w:lang w:eastAsia="en-US"/>
        </w:rPr>
        <w:t>โครงสร้างของกลุ่ม</w:t>
      </w:r>
      <w:r w:rsidRPr="00262F10">
        <w:rPr>
          <w:rFonts w:asciiTheme="minorBidi" w:eastAsia="Times New Roman" w:hAnsiTheme="minorBidi" w:cstheme="minorBidi"/>
          <w:color w:val="auto"/>
          <w:sz w:val="26"/>
          <w:szCs w:val="26"/>
          <w:cs/>
          <w:lang w:eastAsia="en-US"/>
        </w:rPr>
        <w:t>บริษัทในระหว่างงวด</w:t>
      </w:r>
    </w:p>
    <w:p w14:paraId="6C248161" w14:textId="77777777" w:rsidR="004C208A" w:rsidRPr="00262F10" w:rsidRDefault="004C208A" w:rsidP="006644A2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582E1CBE" w14:textId="77777777" w:rsidR="0011357E" w:rsidRPr="00262F10" w:rsidRDefault="0011357E" w:rsidP="0011357E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รวมและเฉพาะกิจการฉบับภาษาอังกฤษจัดทำขึ้นจากข้อมูลทางการเงินระหว่างกาลภาษาไทยที่จัดทำตามกฎหมาย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ในกรณีที่มีเนื้อความขัดแย้งกันหรือมีการตีความแตกต่างกัน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1CFEE913" w14:textId="77777777" w:rsidR="0026274C" w:rsidRPr="008608EC" w:rsidRDefault="0026274C" w:rsidP="008608E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7346DB45" w14:textId="05941539" w:rsidR="00002897" w:rsidRPr="00262F10" w:rsidRDefault="00002897" w:rsidP="00912DA7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ข้อมูลทั่วไป</w:t>
      </w:r>
    </w:p>
    <w:p w14:paraId="128F4E39" w14:textId="77512915" w:rsidR="00DB3387" w:rsidRPr="00262F10" w:rsidRDefault="00DB3387" w:rsidP="00F11A0C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EE75DF5" w14:textId="6FE99C67" w:rsidR="00657246" w:rsidRPr="00262F10" w:rsidRDefault="005246BF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 อี ฟอร์ แอล เอม จำกัด (มหาชน)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(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“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</w:t>
      </w:r>
      <w:r w:rsidR="002E0C8A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”</w:t>
      </w:r>
      <w:r w:rsidR="0066760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)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จดทะเบียนในประเทศไทย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 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และหุ้นของบริษัทได้รับการจดทะเบียน</w:t>
      </w:r>
      <w:r w:rsidR="00472137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ให้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ทำการซื้อขายได้ในตลาดหลักทรัพย์ เอ็ม เอ ไอ</w:t>
      </w:r>
    </w:p>
    <w:p w14:paraId="4ADA47EE" w14:textId="77777777" w:rsidR="00657246" w:rsidRPr="00262F10" w:rsidRDefault="00657246" w:rsidP="006B2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8508061" w14:textId="06A4A8A4" w:rsidR="005246BF" w:rsidRPr="00262F10" w:rsidRDefault="00657246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 (“กลุ่มบริษัท”) ดำเนินธุรกิจหลักเป็นตัวแทนจำหน่ายเครื่องมือและอุปกรณ์ทางการแพทย์</w:t>
      </w:r>
      <w:r w:rsidR="00207E3E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 xml:space="preserve"> </w:t>
      </w:r>
      <w:r w:rsidR="006B2061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โดยมี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ที่อยู่</w:t>
      </w:r>
      <w:r w:rsidR="000A00E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br/>
      </w:r>
      <w:r w:rsidR="0085722C" w:rsidRPr="00262F10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จดทะเบียน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ตั้งอยู่เลขที่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432</w:t>
      </w:r>
      <w:r w:rsidR="001C714C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ถนนราชวิถี แขวงบางยี่ขัน</w:t>
      </w:r>
      <w:r w:rsidR="00B82118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5246BF"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เขตบางพลัด กรุงเทพมหานคร</w:t>
      </w:r>
      <w:r w:rsidR="0071246B"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</w:p>
    <w:p w14:paraId="41605C65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525CBD36" w14:textId="17D7905B" w:rsidR="00F11D38" w:rsidRDefault="00F11D38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บริษัทและบริษัทย่อยตกลงทำสัญญาตัวแทนจำหน่ายเครื่องมือ</w:t>
      </w:r>
      <w:r w:rsidR="008562F5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แพทย์กับบริษัทในต่างประเทศ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22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 </w:t>
      </w:r>
      <w:r w:rsidR="00F8469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br/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และ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="00611322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>11</w:t>
      </w:r>
      <w:r w:rsidRPr="007D51DB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 แห่ง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  <w:t xml:space="preserve"> 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>ตามลำดับ โดยบริษัทและบริษัทย่อยได้รับอนุญาตให้เป็นตัวแทนจำหน่ายเครื่องมือ</w:t>
      </w:r>
      <w:r w:rsidR="000D300D">
        <w:rPr>
          <w:rFonts w:asciiTheme="minorBidi" w:eastAsia="Cordia New" w:hAnsiTheme="minorBidi" w:cstheme="minorBidi" w:hint="cs"/>
          <w:color w:val="000000"/>
          <w:sz w:val="26"/>
          <w:szCs w:val="26"/>
          <w:cs/>
          <w:lang w:eastAsia="th-TH"/>
        </w:rPr>
        <w:t>และอุปกรณ์ทางการ</w:t>
      </w:r>
      <w:r w:rsidRPr="00262F10">
        <w:rPr>
          <w:rFonts w:asciiTheme="minorBidi" w:eastAsia="Cordia New" w:hAnsiTheme="minorBidi" w:cstheme="minorBidi"/>
          <w:color w:val="000000"/>
          <w:sz w:val="26"/>
          <w:szCs w:val="26"/>
          <w:cs/>
          <w:lang w:eastAsia="th-TH"/>
        </w:rPr>
        <w:t xml:space="preserve">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 </w:t>
      </w:r>
    </w:p>
    <w:p w14:paraId="0526898E" w14:textId="77777777" w:rsidR="008608EC" w:rsidRPr="00262F10" w:rsidRDefault="008608EC" w:rsidP="00F11D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43F65AD9" w14:textId="77777777" w:rsidR="008608EC" w:rsidRPr="00CB0311" w:rsidRDefault="008608EC" w:rsidP="008608E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en-GB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ข้อมูลทางการเงินระหว่างกาล</w:t>
      </w:r>
      <w:r>
        <w:rPr>
          <w:rFonts w:asciiTheme="minorBidi" w:hAnsiTheme="minorBidi" w:cstheme="minorBidi" w:hint="cs"/>
          <w:sz w:val="26"/>
          <w:szCs w:val="26"/>
          <w:cs/>
        </w:rPr>
        <w:t>รวมและเฉพาะกิจการ</w:t>
      </w:r>
      <w:r w:rsidRPr="00262F10">
        <w:rPr>
          <w:rFonts w:asciiTheme="minorBidi" w:hAnsiTheme="minorBidi" w:cstheme="minorBidi"/>
          <w:sz w:val="26"/>
          <w:szCs w:val="26"/>
          <w:cs/>
        </w:rPr>
        <w:t>ได้รับการอนุมัติโดยคณะกรรมการบริษัท เมื่อวันที่</w:t>
      </w:r>
      <w:r>
        <w:rPr>
          <w:rFonts w:asciiTheme="minorBidi" w:hAnsiTheme="minorBidi" w:cstheme="minorBidi"/>
          <w:sz w:val="26"/>
          <w:szCs w:val="26"/>
        </w:rPr>
        <w:t xml:space="preserve"> 14 </w:t>
      </w:r>
      <w:r>
        <w:rPr>
          <w:rFonts w:asciiTheme="minorBidi" w:hAnsiTheme="minorBidi" w:cstheme="minorBidi" w:hint="cs"/>
          <w:sz w:val="26"/>
          <w:szCs w:val="26"/>
          <w:cs/>
        </w:rPr>
        <w:t xml:space="preserve">พฤษภาคม </w:t>
      </w:r>
      <w:r>
        <w:rPr>
          <w:rFonts w:asciiTheme="minorBidi" w:hAnsiTheme="minorBidi" w:cstheme="minorBidi"/>
          <w:sz w:val="26"/>
          <w:szCs w:val="26"/>
        </w:rPr>
        <w:t>2569</w:t>
      </w:r>
    </w:p>
    <w:p w14:paraId="36E38B1E" w14:textId="77777777" w:rsidR="00F11D38" w:rsidRPr="00262F10" w:rsidRDefault="00F11D38" w:rsidP="00207E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78" w:hanging="9"/>
        <w:jc w:val="thaiDistribute"/>
        <w:rPr>
          <w:rFonts w:asciiTheme="minorBidi" w:eastAsia="Cordia New" w:hAnsiTheme="minorBidi" w:cstheme="minorBidi"/>
          <w:color w:val="000000"/>
          <w:sz w:val="26"/>
          <w:szCs w:val="26"/>
          <w:lang w:eastAsia="th-TH"/>
        </w:rPr>
      </w:pPr>
    </w:p>
    <w:p w14:paraId="78C6BFE6" w14:textId="05051F4A" w:rsidR="001E1848" w:rsidRPr="00262F10" w:rsidRDefault="00CF5E31" w:rsidP="001E1848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5B42C643" w14:textId="3AB27D42" w:rsidR="00C86163" w:rsidRPr="00262F10" w:rsidRDefault="00C86163" w:rsidP="002144E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lastRenderedPageBreak/>
        <w:t>ข้อมูล</w:t>
      </w: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  <w:lang w:val="th-TH"/>
        </w:rPr>
        <w:t>นโยบายการบัญชี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ที่</w:t>
      </w:r>
      <w:r w:rsidR="001374F3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มี</w:t>
      </w:r>
      <w:r w:rsidR="00964888" w:rsidRPr="00262F10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  <w:lang w:val="th-TH"/>
        </w:rPr>
        <w:t>สาระสำคัญ</w:t>
      </w:r>
    </w:p>
    <w:p w14:paraId="07657B95" w14:textId="77777777" w:rsidR="00C86163" w:rsidRPr="00262F10" w:rsidRDefault="00C86163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jc w:val="thaiDistribute"/>
        <w:rPr>
          <w:rFonts w:asciiTheme="minorBidi" w:hAnsiTheme="minorBidi" w:cstheme="minorBidi"/>
          <w:sz w:val="26"/>
          <w:szCs w:val="26"/>
          <w:lang w:val="th-TH" w:eastAsia="th-TH"/>
        </w:rPr>
      </w:pPr>
    </w:p>
    <w:p w14:paraId="27B4804E" w14:textId="6CBB7C9B" w:rsidR="00FF3A45" w:rsidRDefault="00FF3A45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eastAsia="th-TH"/>
        </w:rPr>
      </w:pPr>
      <w:r w:rsidRPr="00262F10">
        <w:rPr>
          <w:rFonts w:asciiTheme="minorBidi" w:hAnsiTheme="minorBidi" w:cstheme="minorBidi"/>
          <w:sz w:val="26"/>
          <w:szCs w:val="26"/>
          <w:cs/>
          <w:lang w:val="th-TH" w:eastAsia="th-TH"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 w:rsidR="00DE4FF9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สำ</w:t>
      </w:r>
      <w:r w:rsidR="00AA7CDB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>หรับ</w:t>
      </w:r>
      <w:r w:rsidR="00DB2AC8" w:rsidRPr="00262F10">
        <w:rPr>
          <w:rFonts w:asciiTheme="minorBidi" w:hAnsiTheme="minorBidi" w:cstheme="minorBidi" w:hint="cs"/>
          <w:sz w:val="26"/>
          <w:szCs w:val="26"/>
          <w:cs/>
          <w:lang w:val="th-TH" w:eastAsia="th-TH"/>
        </w:rPr>
        <w:t xml:space="preserve">ปีสิ้นสุดวันที่ </w:t>
      </w:r>
      <w:r w:rsidR="007F72A8">
        <w:rPr>
          <w:rFonts w:asciiTheme="minorBidi" w:hAnsiTheme="minorBidi" w:cstheme="minorBidi"/>
          <w:sz w:val="26"/>
          <w:szCs w:val="26"/>
          <w:lang w:val="en-GB" w:eastAsia="th-TH"/>
        </w:rPr>
        <w:br/>
      </w:r>
      <w:r w:rsidR="00DB2AC8" w:rsidRPr="00262F10">
        <w:rPr>
          <w:rFonts w:asciiTheme="minorBidi" w:hAnsiTheme="minorBidi" w:cstheme="minorBidi"/>
          <w:sz w:val="26"/>
          <w:szCs w:val="26"/>
          <w:lang w:eastAsia="th-TH"/>
        </w:rPr>
        <w:t>31</w:t>
      </w:r>
      <w:r w:rsidR="00EE4D21" w:rsidRPr="00262F10">
        <w:rPr>
          <w:rFonts w:asciiTheme="minorBidi" w:hAnsiTheme="minorBidi" w:cstheme="minorBidi" w:hint="cs"/>
          <w:sz w:val="26"/>
          <w:szCs w:val="26"/>
          <w:cs/>
          <w:lang w:eastAsia="th-TH"/>
        </w:rPr>
        <w:t xml:space="preserve"> ธันวาคม </w:t>
      </w:r>
      <w:r w:rsidR="00EE4D21" w:rsidRPr="00262F10">
        <w:rPr>
          <w:rFonts w:asciiTheme="minorBidi" w:hAnsiTheme="minorBidi" w:cstheme="minorBidi"/>
          <w:sz w:val="26"/>
          <w:szCs w:val="26"/>
          <w:lang w:eastAsia="th-TH"/>
        </w:rPr>
        <w:t>256</w:t>
      </w:r>
      <w:r w:rsidR="005C57CC">
        <w:rPr>
          <w:rFonts w:asciiTheme="minorBidi" w:hAnsiTheme="minorBidi" w:cstheme="minorBidi"/>
          <w:sz w:val="26"/>
          <w:szCs w:val="26"/>
          <w:lang w:eastAsia="th-TH"/>
        </w:rPr>
        <w:t>8</w:t>
      </w:r>
    </w:p>
    <w:p w14:paraId="20BD9664" w14:textId="77777777" w:rsidR="003074FF" w:rsidRDefault="003074FF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eastAsia="th-TH"/>
        </w:rPr>
      </w:pPr>
    </w:p>
    <w:p w14:paraId="26F82792" w14:textId="4550214C" w:rsidR="003074FF" w:rsidRPr="003074FF" w:rsidRDefault="003074FF" w:rsidP="002144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78" w:hanging="9"/>
        <w:rPr>
          <w:rFonts w:asciiTheme="minorBidi" w:hAnsiTheme="minorBidi" w:cstheme="minorBidi"/>
          <w:sz w:val="26"/>
          <w:szCs w:val="26"/>
          <w:lang w:val="th-TH" w:eastAsia="th-TH"/>
        </w:rPr>
      </w:pPr>
      <w:r w:rsidRPr="003074FF">
        <w:rPr>
          <w:rFonts w:asciiTheme="minorBidi" w:hAnsiTheme="minorBidi" w:cstheme="minorBidi"/>
          <w:sz w:val="26"/>
          <w:szCs w:val="26"/>
          <w:cs/>
          <w:lang w:val="th-TH" w:eastAsia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inorBidi" w:hAnsiTheme="minorBidi" w:cstheme="minorBidi"/>
          <w:sz w:val="26"/>
          <w:szCs w:val="26"/>
          <w:lang w:eastAsia="th-TH"/>
        </w:rPr>
        <w:t xml:space="preserve">     1</w:t>
      </w:r>
      <w:r w:rsidRPr="003074FF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มกราคม </w:t>
      </w:r>
      <w:r>
        <w:rPr>
          <w:rFonts w:asciiTheme="minorBidi" w:hAnsiTheme="minorBidi" w:cstheme="minorBidi"/>
          <w:sz w:val="26"/>
          <w:szCs w:val="26"/>
          <w:lang w:eastAsia="th-TH"/>
        </w:rPr>
        <w:t>2569</w:t>
      </w:r>
      <w:r w:rsidRPr="003074FF">
        <w:rPr>
          <w:rFonts w:asciiTheme="minorBidi" w:hAnsiTheme="minorBidi" w:cstheme="minorBidi"/>
          <w:sz w:val="26"/>
          <w:szCs w:val="26"/>
          <w:cs/>
          <w:lang w:val="th-TH" w:eastAsia="th-TH"/>
        </w:rPr>
        <w:t xml:space="preserve"> ไม่มีผลกระทบอย่างเป็นสาระสำคัญต่อข้อมูลทางการเงินระหว่างกาลของกลุ่มบริษัท</w:t>
      </w:r>
    </w:p>
    <w:p w14:paraId="26DD52FB" w14:textId="77777777" w:rsidR="00363575" w:rsidRPr="00E82CB7" w:rsidRDefault="00363575" w:rsidP="00E82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jc w:val="thaiDistribute"/>
        <w:rPr>
          <w:rFonts w:asciiTheme="minorBidi" w:hAnsiTheme="minorBidi" w:cstheme="minorBidi"/>
          <w:sz w:val="26"/>
          <w:szCs w:val="26"/>
          <w:cs/>
          <w:lang w:eastAsia="th-TH"/>
        </w:rPr>
      </w:pPr>
    </w:p>
    <w:p w14:paraId="554BBB53" w14:textId="46A77FB7" w:rsidR="00C4754A" w:rsidRPr="00677A13" w:rsidRDefault="00C4754A" w:rsidP="00677A13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677A13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การใช้ประมาณการและดุลยพินิจ</w:t>
      </w:r>
    </w:p>
    <w:p w14:paraId="555E3DDC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B78118B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ผลที่เกิดขึ้น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จริงอาจแตกต่างไปจากการประมาณการเหล่านี้</w:t>
      </w:r>
    </w:p>
    <w:p w14:paraId="6845B532" w14:textId="77777777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rPr>
          <w:rFonts w:asciiTheme="minorBidi" w:hAnsiTheme="minorBidi" w:cstheme="minorBidi"/>
          <w:color w:val="auto"/>
          <w:sz w:val="26"/>
          <w:szCs w:val="26"/>
        </w:rPr>
      </w:pPr>
    </w:p>
    <w:p w14:paraId="1C73393D" w14:textId="3F47A5E5" w:rsidR="00C4754A" w:rsidRPr="00262F10" w:rsidRDefault="00C4754A" w:rsidP="002144E3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483B68" w:rsidRPr="00262F10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ธันวาคม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256</w:t>
      </w:r>
      <w:r w:rsidR="00FE3EF4">
        <w:rPr>
          <w:rFonts w:asciiTheme="minorBidi" w:hAnsiTheme="minorBidi" w:cstheme="minorBidi"/>
          <w:color w:val="auto"/>
          <w:sz w:val="26"/>
          <w:szCs w:val="26"/>
        </w:rPr>
        <w:t>8</w:t>
      </w:r>
    </w:p>
    <w:p w14:paraId="5678DBAA" w14:textId="77777777" w:rsidR="0066304C" w:rsidRPr="00262F10" w:rsidRDefault="0066304C" w:rsidP="002144E3">
      <w:pPr>
        <w:pStyle w:val="CordiaNew"/>
        <w:tabs>
          <w:tab w:val="clear" w:pos="4153"/>
          <w:tab w:val="left" w:pos="426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2AE8D16" w14:textId="77777777" w:rsidR="00F653F3" w:rsidRPr="00501A98" w:rsidRDefault="00511305" w:rsidP="002144E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  <w:r w:rsidRPr="00501A98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ข้อมูล</w:t>
      </w:r>
      <w:r w:rsidR="00E471F4" w:rsidRPr="00501A98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จำแนกตาม</w:t>
      </w:r>
      <w:r w:rsidR="00D87821" w:rsidRPr="00501A98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ส่วนงาน</w:t>
      </w:r>
    </w:p>
    <w:p w14:paraId="0B97E926" w14:textId="77777777" w:rsidR="00F653F3" w:rsidRPr="00262F10" w:rsidRDefault="00F653F3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lang w:val="th-TH"/>
        </w:rPr>
      </w:pPr>
    </w:p>
    <w:p w14:paraId="0F92148A" w14:textId="4F2D6521" w:rsidR="00B44051" w:rsidRPr="00262F10" w:rsidRDefault="004477E9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 w:hint="cs"/>
          <w:color w:val="auto"/>
          <w:sz w:val="26"/>
          <w:szCs w:val="26"/>
          <w:cs/>
        </w:rPr>
        <w:t>กลุ่ม</w:t>
      </w:r>
      <w:r w:rsidR="00B44051"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บริษัทดำเนินธุรกิจหลักในส่วนงานที่รายงานเพียงส่วนงานเดียว คือส่วนงานธุรกิจตัวแทนจำหน่ายเครื่องมือและอุปกรณ์ทางการแพทย์ และให้บริการเครื่องมือแพทย์ ซึ่งดำเนินธุรกิจในเขตภูมิศาสตร์ในประเทศไทย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จึงถือเป็นรายงานตามส่วนงานดำเนินงานและเขตภูมิศาสตร์แล้ว</w:t>
      </w:r>
    </w:p>
    <w:p w14:paraId="412A65E9" w14:textId="77777777" w:rsidR="002B34ED" w:rsidRDefault="002B34ED" w:rsidP="002144E3">
      <w:pPr>
        <w:pStyle w:val="CordiaNew"/>
        <w:tabs>
          <w:tab w:val="clear" w:pos="4153"/>
          <w:tab w:val="left" w:pos="360"/>
        </w:tabs>
        <w:spacing w:line="340" w:lineRule="exact"/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1CBDA9F" w14:textId="6BDB84A8" w:rsidR="00E93F99" w:rsidRPr="0099766F" w:rsidRDefault="001521A9" w:rsidP="00E778C1">
      <w:pPr>
        <w:pStyle w:val="CordiaNew"/>
        <w:tabs>
          <w:tab w:val="left" w:pos="360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นอกจากนี้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ค่าใช้จ่ายของกลุ่มบริษัท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เช่น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ค่าใช้จ่ายในการขาย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และ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ค่าใช้จ่ายในการบริหาร</w:t>
      </w:r>
      <w:r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 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เป็น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</w:t>
      </w:r>
      <w:r w:rsidR="005570F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ที่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เกิดจาก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การ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ดำเนินงานและการ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บริหาร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จัดการ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 xml:space="preserve">โดยรวมของกลุ่มบริษัท </w:t>
      </w:r>
      <w:r w:rsidR="00C12554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โดย</w:t>
      </w:r>
      <w:r w:rsidR="00DC25BD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ฝ่าย</w:t>
      </w:r>
      <w:r w:rsidR="00A95B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บริหารระดับสูงของกลุ่มบริษัท</w:t>
      </w:r>
      <w:r w:rsidR="0054205B" w:rsidRPr="0099766F">
        <w:rPr>
          <w:rFonts w:asciiTheme="minorBidi" w:hAnsiTheme="minorBidi" w:cs="Cordia New"/>
          <w:color w:val="auto"/>
          <w:sz w:val="26"/>
          <w:szCs w:val="26"/>
          <w:cs/>
        </w:rPr>
        <w:t>ไม่ได้</w:t>
      </w:r>
      <w:r w:rsidR="00067691">
        <w:rPr>
          <w:rFonts w:asciiTheme="minorBidi" w:hAnsiTheme="minorBidi" w:cs="Cordia New" w:hint="cs"/>
          <w:color w:val="auto"/>
          <w:sz w:val="26"/>
          <w:szCs w:val="26"/>
          <w:cs/>
        </w:rPr>
        <w:t>นำ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</w:t>
      </w:r>
      <w:r w:rsidR="00E52F38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จ่ายดังกล่าว</w:t>
      </w:r>
      <w:r w:rsidR="00EE200D">
        <w:rPr>
          <w:rFonts w:asciiTheme="minorBidi" w:hAnsiTheme="minorBidi" w:cs="Cordia New" w:hint="cs"/>
          <w:color w:val="auto"/>
          <w:sz w:val="26"/>
          <w:szCs w:val="26"/>
          <w:cs/>
        </w:rPr>
        <w:t>เพื่อใช้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ในการ</w:t>
      </w:r>
      <w:r w:rsidR="00110E9A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พิจารณาผลการดำเนินงาน</w:t>
      </w:r>
      <w:r w:rsidR="00AB37A5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ของแต่ละ</w:t>
      </w:r>
      <w:r w:rsidR="00FC42E3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กลุ่มผลิตภั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 xml:space="preserve">ณฑ์ ดังนั้น 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กลุ่มบริษัทจึงไม่มี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การปันส่วน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ค่าใช้จ่ายเหล่านี้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ให้</w:t>
      </w:r>
      <w:r w:rsidR="00B20880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กับ</w:t>
      </w:r>
      <w:r w:rsidR="007439D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แต่ละ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ประเภทของสินค้าและบริการ ตามท</w:t>
      </w:r>
      <w:r w:rsidR="006146CE">
        <w:rPr>
          <w:rFonts w:asciiTheme="minorBidi" w:hAnsiTheme="minorBidi" w:cs="Cordia New" w:hint="cs"/>
          <w:color w:val="auto"/>
          <w:sz w:val="26"/>
          <w:szCs w:val="26"/>
          <w:cs/>
        </w:rPr>
        <w:t>ี่</w:t>
      </w:r>
      <w:r w:rsidR="0099766F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แสดงไว้</w:t>
      </w:r>
      <w:r w:rsidR="00E93F99" w:rsidRPr="0099766F">
        <w:rPr>
          <w:rFonts w:asciiTheme="minorBidi" w:hAnsiTheme="minorBidi" w:cs="Cordia New" w:hint="cs"/>
          <w:color w:val="auto"/>
          <w:sz w:val="26"/>
          <w:szCs w:val="26"/>
          <w:cs/>
        </w:rPr>
        <w:t>ใน</w:t>
      </w:r>
      <w:r w:rsidR="00E93F99" w:rsidRPr="0099766F">
        <w:rPr>
          <w:rFonts w:asciiTheme="minorBidi" w:hAnsiTheme="minorBidi" w:cstheme="minorBidi"/>
          <w:sz w:val="26"/>
          <w:szCs w:val="26"/>
          <w:cs/>
        </w:rPr>
        <w:t>ข้อมูลการจำแนกรายได้ตามประเภทของสินค้าหรือบริการ</w:t>
      </w:r>
    </w:p>
    <w:p w14:paraId="1B393543" w14:textId="77777777" w:rsidR="00FC42E3" w:rsidRDefault="00FC42E3" w:rsidP="0054205B">
      <w:pPr>
        <w:pStyle w:val="CordiaNew"/>
        <w:tabs>
          <w:tab w:val="left" w:pos="360"/>
        </w:tabs>
        <w:spacing w:line="340" w:lineRule="exact"/>
        <w:ind w:left="360"/>
        <w:jc w:val="thaiDistribute"/>
        <w:rPr>
          <w:rFonts w:asciiTheme="minorBidi" w:hAnsiTheme="minorBidi" w:cs="Cordia New"/>
          <w:color w:val="auto"/>
          <w:sz w:val="26"/>
          <w:szCs w:val="26"/>
          <w:highlight w:val="yellow"/>
        </w:rPr>
      </w:pPr>
    </w:p>
    <w:p w14:paraId="7C3251AE" w14:textId="77777777" w:rsidR="0054205B" w:rsidRDefault="0054205B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5AC5F2FA" w14:textId="0BC1D43C" w:rsidR="0054205B" w:rsidRDefault="000905CD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>
        <w:rPr>
          <w:rFonts w:asciiTheme="minorBidi" w:eastAsia="Cordia New" w:hAnsiTheme="minorBidi" w:cstheme="minorBidi"/>
          <w:sz w:val="26"/>
          <w:szCs w:val="26"/>
          <w:lang w:eastAsia="th-TH"/>
        </w:rPr>
        <w:br w:type="page"/>
      </w:r>
    </w:p>
    <w:p w14:paraId="66F32260" w14:textId="1911F20F" w:rsidR="00575FD0" w:rsidRPr="00262F10" w:rsidRDefault="00575FD0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  <w:r w:rsidRPr="00262F10">
        <w:rPr>
          <w:rFonts w:asciiTheme="minorBidi" w:eastAsia="Cordia New" w:hAnsiTheme="minorBidi" w:cstheme="minorBidi"/>
          <w:sz w:val="26"/>
          <w:szCs w:val="26"/>
          <w:cs/>
          <w:lang w:eastAsia="th-TH"/>
        </w:rPr>
        <w:lastRenderedPageBreak/>
        <w:t>ข้อมูลการจำแนกรายได้ตามประเภทของสินค้าหรือบริการ และวิธีการบันทึกรายได้ มีดังนี้</w:t>
      </w:r>
    </w:p>
    <w:p w14:paraId="213C3D2F" w14:textId="77777777" w:rsidR="00DF2C35" w:rsidRPr="00262F10" w:rsidRDefault="00DF2C35" w:rsidP="002144E3">
      <w:pPr>
        <w:pStyle w:val="BodyText2"/>
        <w:tabs>
          <w:tab w:val="left" w:pos="1260"/>
        </w:tabs>
        <w:spacing w:line="340" w:lineRule="exact"/>
        <w:ind w:right="-22" w:firstLine="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262F10" w14:paraId="64ACDF41" w14:textId="77777777">
        <w:tc>
          <w:tcPr>
            <w:tcW w:w="2416" w:type="dxa"/>
            <w:vAlign w:val="bottom"/>
          </w:tcPr>
          <w:p w14:paraId="0E4FFE65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2DDF2576" w14:textId="77777777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75FD0" w:rsidRPr="00262F10" w14:paraId="3097EC8F" w14:textId="77777777">
        <w:tc>
          <w:tcPr>
            <w:tcW w:w="2416" w:type="dxa"/>
          </w:tcPr>
          <w:p w14:paraId="56FDB414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5DF23995" w14:textId="5F8374BB" w:rsidR="00575FD0" w:rsidRPr="00262F10" w:rsidRDefault="00575FD0" w:rsidP="003635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C57CC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5C57CC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575FD0" w:rsidRPr="00262F10" w14:paraId="6849C63C" w14:textId="77777777">
        <w:tc>
          <w:tcPr>
            <w:tcW w:w="2416" w:type="dxa"/>
          </w:tcPr>
          <w:p w14:paraId="4F5B0536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71E3CB98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จำหน่ายเครื่องมือและ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4B0684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บริการ</w:t>
            </w:r>
          </w:p>
          <w:p w14:paraId="54121266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458A89F" w14:textId="77777777" w:rsidR="00575FD0" w:rsidRPr="00262F10" w:rsidRDefault="00575FD0" w:rsidP="003635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</w:tr>
      <w:tr w:rsidR="005C57CC" w:rsidRPr="00262F10" w14:paraId="671F744C" w14:textId="77777777">
        <w:tc>
          <w:tcPr>
            <w:tcW w:w="2416" w:type="dxa"/>
          </w:tcPr>
          <w:p w14:paraId="7146C9E7" w14:textId="77777777" w:rsidR="005C57CC" w:rsidRPr="00262F10" w:rsidRDefault="005C57CC" w:rsidP="005C5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43BCA884" w14:textId="22E9849B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3799A4B3" w14:textId="1AFB8D9F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1C502B37" w14:textId="7F051E8D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4A969BB2" w14:textId="6994095D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EDFD6C8" w14:textId="56424587" w:rsidR="005C57CC" w:rsidRPr="00262F10" w:rsidRDefault="005C57CC" w:rsidP="005C57C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3C3F6556" w14:textId="0573EF1E" w:rsidR="005C57CC" w:rsidRPr="00262F10" w:rsidRDefault="005C57CC" w:rsidP="005C57CC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575FD0" w:rsidRPr="00262F10" w14:paraId="041C38DB" w14:textId="77777777">
        <w:tc>
          <w:tcPr>
            <w:tcW w:w="2416" w:type="dxa"/>
          </w:tcPr>
          <w:p w14:paraId="3CBD8291" w14:textId="77777777" w:rsidR="00575FD0" w:rsidRPr="00262F10" w:rsidRDefault="00575FD0" w:rsidP="00C87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46D149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7CAD7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8D7478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B9FBA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9251E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011C0BF" w14:textId="77777777" w:rsidR="00575FD0" w:rsidRPr="00262F10" w:rsidRDefault="00575FD0" w:rsidP="00363575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5C57CC" w:rsidRPr="00501A98" w14:paraId="456D34E9" w14:textId="77777777" w:rsidTr="00E637EC">
        <w:tc>
          <w:tcPr>
            <w:tcW w:w="2416" w:type="dxa"/>
            <w:vAlign w:val="bottom"/>
            <w:hideMark/>
          </w:tcPr>
          <w:p w14:paraId="49BDD863" w14:textId="4A08F241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3233BF6" w14:textId="598FE6D3" w:rsidR="005C57CC" w:rsidRPr="00501A98" w:rsidRDefault="00D5279F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5279F">
              <w:rPr>
                <w:rFonts w:ascii="Cordia New" w:eastAsia="Calibri" w:hAnsi="Cordia New" w:cs="Cordia New"/>
                <w:sz w:val="26"/>
                <w:szCs w:val="26"/>
              </w:rPr>
              <w:t>249,204</w:t>
            </w:r>
          </w:p>
        </w:tc>
        <w:tc>
          <w:tcPr>
            <w:tcW w:w="1134" w:type="dxa"/>
          </w:tcPr>
          <w:p w14:paraId="49C018B8" w14:textId="53EF5D7F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289,494</w:t>
            </w:r>
          </w:p>
        </w:tc>
        <w:tc>
          <w:tcPr>
            <w:tcW w:w="1134" w:type="dxa"/>
          </w:tcPr>
          <w:p w14:paraId="69812834" w14:textId="23962338" w:rsidR="005C57CC" w:rsidRPr="00501A98" w:rsidRDefault="00991C40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t>8,250</w:t>
            </w:r>
          </w:p>
        </w:tc>
        <w:tc>
          <w:tcPr>
            <w:tcW w:w="1134" w:type="dxa"/>
          </w:tcPr>
          <w:p w14:paraId="1AF0392C" w14:textId="6322CC89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5,38</w:t>
            </w:r>
            <w:r w:rsidR="00DF19F2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0CCDFE24" w14:textId="77C93C57" w:rsidR="005C57CC" w:rsidRPr="00501A98" w:rsidRDefault="00D00044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D00044">
              <w:rPr>
                <w:rFonts w:ascii="Cordia New" w:eastAsia="Calibri" w:hAnsi="Cordia New" w:cs="Cordia New"/>
                <w:sz w:val="26"/>
                <w:szCs w:val="26"/>
              </w:rPr>
              <w:t>257,454</w:t>
            </w:r>
          </w:p>
        </w:tc>
        <w:tc>
          <w:tcPr>
            <w:tcW w:w="1134" w:type="dxa"/>
          </w:tcPr>
          <w:p w14:paraId="559B648C" w14:textId="50D7EC43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294,88</w:t>
            </w:r>
            <w:r w:rsidR="00DF19F2">
              <w:rPr>
                <w:rFonts w:asciiTheme="minorBidi" w:eastAsia="Calibri" w:hAnsiTheme="minorBidi" w:cstheme="minorBidi"/>
                <w:sz w:val="26"/>
                <w:szCs w:val="26"/>
              </w:rPr>
              <w:t>1</w:t>
            </w:r>
          </w:p>
        </w:tc>
      </w:tr>
      <w:tr w:rsidR="005C57CC" w:rsidRPr="00501A98" w14:paraId="000C026F" w14:textId="77777777" w:rsidTr="00E637EC">
        <w:tc>
          <w:tcPr>
            <w:tcW w:w="2416" w:type="dxa"/>
            <w:vAlign w:val="bottom"/>
            <w:hideMark/>
          </w:tcPr>
          <w:p w14:paraId="0993B79F" w14:textId="54428353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2F81499" w14:textId="3F3EA9EA" w:rsidR="005C57CC" w:rsidRPr="00501A98" w:rsidRDefault="006C645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23AF027" w14:textId="20E2A67B" w:rsidR="005C57CC" w:rsidRPr="00501A98" w:rsidRDefault="005C57CC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36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A1BAEFC" w14:textId="24083BA6" w:rsidR="005C57CC" w:rsidRPr="00501A98" w:rsidRDefault="0049620A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t>1,6</w:t>
            </w:r>
            <w:r w:rsidR="00A03BF0"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0314C779" w14:textId="50C701F3" w:rsidR="005C57CC" w:rsidRPr="00501A98" w:rsidRDefault="005C57CC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1,63</w:t>
            </w:r>
            <w:r w:rsidR="00DF19F2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4F351531" w14:textId="608A5042" w:rsidR="005C57CC" w:rsidRPr="00501A98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t>1,6</w:t>
            </w:r>
            <w:r w:rsidR="00D00044"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427AE766" w14:textId="22806BE4" w:rsidR="005C57CC" w:rsidRPr="00501A98" w:rsidRDefault="005C57CC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1,63</w:t>
            </w:r>
            <w:r w:rsidR="00CE2490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</w:tr>
      <w:tr w:rsidR="005C57CC" w:rsidRPr="00501A98" w14:paraId="1A29B32B" w14:textId="77777777" w:rsidTr="00E637EC">
        <w:tc>
          <w:tcPr>
            <w:tcW w:w="2416" w:type="dxa"/>
            <w:vAlign w:val="bottom"/>
            <w:hideMark/>
          </w:tcPr>
          <w:p w14:paraId="67C60FA6" w14:textId="16B4ED95" w:rsidR="005C57CC" w:rsidRPr="00501A98" w:rsidRDefault="005C57CC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34533D68" w14:textId="3CCCC25A" w:rsidR="005C57CC" w:rsidRPr="00501A98" w:rsidRDefault="00C46541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D5279F">
              <w:rPr>
                <w:rFonts w:ascii="Cordia New" w:hAnsi="Cordia New" w:cs="Cordia New"/>
                <w:noProof/>
                <w:sz w:val="26"/>
                <w:szCs w:val="26"/>
              </w:rPr>
              <w:t>249,204</w: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86787AF" w14:textId="32199241" w:rsidR="005C57CC" w:rsidRPr="00501A98" w:rsidRDefault="005C57CC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289,494</w:t>
            </w:r>
          </w:p>
        </w:tc>
        <w:tc>
          <w:tcPr>
            <w:tcW w:w="1134" w:type="dxa"/>
            <w:vAlign w:val="bottom"/>
          </w:tcPr>
          <w:p w14:paraId="36CD3AA9" w14:textId="6FF5F553" w:rsidR="005C57CC" w:rsidRPr="00501A98" w:rsidRDefault="0049620A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A03BF0">
              <w:rPr>
                <w:rFonts w:ascii="Cordia New" w:eastAsia="Calibri" w:hAnsi="Cordia New" w:cs="Cordia New"/>
                <w:noProof/>
                <w:sz w:val="26"/>
                <w:szCs w:val="26"/>
              </w:rPr>
              <w:t>9,901</w:t>
            </w:r>
            <w:r w:rsidRPr="00501A98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7A50496C" w14:textId="01E98498" w:rsidR="005C57CC" w:rsidRPr="00501A98" w:rsidRDefault="005C57CC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7,024</w:t>
            </w:r>
          </w:p>
        </w:tc>
        <w:tc>
          <w:tcPr>
            <w:tcW w:w="1134" w:type="dxa"/>
          </w:tcPr>
          <w:p w14:paraId="751DA0E1" w14:textId="3DC23D4F" w:rsidR="005C57CC" w:rsidRPr="00501A98" w:rsidRDefault="009A58E9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D00044">
              <w:rPr>
                <w:rFonts w:ascii="Cordia New" w:hAnsi="Cordia New" w:cs="Cordia New"/>
                <w:noProof/>
                <w:sz w:val="26"/>
                <w:szCs w:val="26"/>
              </w:rPr>
              <w:t>259,105</w: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0CB1C044" w14:textId="068307C2" w:rsidR="005C57CC" w:rsidRPr="00501A98" w:rsidRDefault="005C57CC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296,518</w:t>
            </w:r>
          </w:p>
        </w:tc>
      </w:tr>
    </w:tbl>
    <w:p w14:paraId="2D80BA12" w14:textId="77777777" w:rsidR="001A4250" w:rsidRPr="00501A98" w:rsidRDefault="001A4250" w:rsidP="00E637EC">
      <w:pPr>
        <w:pStyle w:val="BodyText2"/>
        <w:tabs>
          <w:tab w:val="left" w:pos="1260"/>
        </w:tabs>
        <w:ind w:right="-29" w:firstLine="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tbl>
      <w:tblPr>
        <w:tblStyle w:val="TableGrid1"/>
        <w:tblW w:w="9220" w:type="dxa"/>
        <w:tblInd w:w="284" w:type="dxa"/>
        <w:tblLook w:val="04A0" w:firstRow="1" w:lastRow="0" w:firstColumn="1" w:lastColumn="0" w:noHBand="0" w:noVBand="1"/>
      </w:tblPr>
      <w:tblGrid>
        <w:gridCol w:w="2416"/>
        <w:gridCol w:w="1134"/>
        <w:gridCol w:w="1134"/>
        <w:gridCol w:w="1134"/>
        <w:gridCol w:w="1134"/>
        <w:gridCol w:w="1134"/>
        <w:gridCol w:w="1134"/>
      </w:tblGrid>
      <w:tr w:rsidR="00575FD0" w:rsidRPr="00501A98" w14:paraId="57CA1C0D" w14:textId="77777777">
        <w:tc>
          <w:tcPr>
            <w:tcW w:w="2416" w:type="dxa"/>
          </w:tcPr>
          <w:p w14:paraId="2A112520" w14:textId="77777777" w:rsidR="00575FD0" w:rsidRPr="00501A98" w:rsidRDefault="00575FD0" w:rsidP="00E637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6804" w:type="dxa"/>
            <w:gridSpan w:val="6"/>
            <w:vAlign w:val="bottom"/>
          </w:tcPr>
          <w:p w14:paraId="6ECA090D" w14:textId="77777777" w:rsidR="00575FD0" w:rsidRPr="00501A98" w:rsidRDefault="00575FD0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5FD0" w:rsidRPr="00501A98" w14:paraId="608A59D7" w14:textId="77777777">
        <w:tc>
          <w:tcPr>
            <w:tcW w:w="2416" w:type="dxa"/>
          </w:tcPr>
          <w:p w14:paraId="7FA300F3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B686F80" w14:textId="69A5EE63" w:rsidR="00575FD0" w:rsidRPr="00501A98" w:rsidRDefault="00575FD0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C57CC" w:rsidRPr="00501A98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5C57CC" w:rsidRPr="00501A98">
              <w:rPr>
                <w:rFonts w:asciiTheme="minorBidi" w:hAnsiTheme="minorBidi" w:cstheme="minorBidi"/>
                <w:sz w:val="26"/>
                <w:szCs w:val="26"/>
                <w:cs/>
              </w:rPr>
              <w:t>มีนาคม</w:t>
            </w:r>
          </w:p>
        </w:tc>
      </w:tr>
      <w:tr w:rsidR="00575FD0" w:rsidRPr="00501A98" w14:paraId="319318F3" w14:textId="77777777">
        <w:tc>
          <w:tcPr>
            <w:tcW w:w="2416" w:type="dxa"/>
          </w:tcPr>
          <w:p w14:paraId="36A56CDD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34E3960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จำหน่ายเครื่องมือและ</w:t>
            </w:r>
            <w:r w:rsidRPr="00501A98">
              <w:rPr>
                <w:rFonts w:ascii="Cordia New" w:hAnsi="Cordia New" w:cs="Cordia New"/>
                <w:sz w:val="26"/>
                <w:szCs w:val="26"/>
              </w:rPr>
              <w:br/>
            </w: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 xml:space="preserve">อุปกรณ์ทางการแพทย์ 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FBB83E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บริการ</w:t>
            </w:r>
          </w:p>
          <w:p w14:paraId="55D80E59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เครื่องมือแพทย์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5CAB456C" w14:textId="77777777" w:rsidR="00575FD0" w:rsidRPr="00501A98" w:rsidRDefault="00575FD0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5C57CC" w:rsidRPr="00501A98" w14:paraId="28CD8AFB" w14:textId="77777777">
        <w:tc>
          <w:tcPr>
            <w:tcW w:w="2416" w:type="dxa"/>
          </w:tcPr>
          <w:p w14:paraId="7330FE83" w14:textId="77777777" w:rsidR="005C57CC" w:rsidRPr="00501A98" w:rsidRDefault="005C57CC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hideMark/>
          </w:tcPr>
          <w:p w14:paraId="39A0D86F" w14:textId="73DD6E35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6A9BE314" w14:textId="5BEF7E3A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79635E6A" w14:textId="257D2721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7429F4C7" w14:textId="000B14C4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  <w:tc>
          <w:tcPr>
            <w:tcW w:w="1134" w:type="dxa"/>
            <w:hideMark/>
          </w:tcPr>
          <w:p w14:paraId="08A06245" w14:textId="29DDC5B9" w:rsidR="005C57CC" w:rsidRPr="00501A98" w:rsidRDefault="005C57CC" w:rsidP="00E637E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hideMark/>
          </w:tcPr>
          <w:p w14:paraId="0BE69ACE" w14:textId="0DED6E8F" w:rsidR="005C57CC" w:rsidRPr="00501A98" w:rsidRDefault="005C57CC" w:rsidP="00E637EC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2568</w:t>
            </w:r>
          </w:p>
        </w:tc>
      </w:tr>
      <w:tr w:rsidR="00575FD0" w:rsidRPr="00501A98" w14:paraId="37D6E4A2" w14:textId="77777777">
        <w:trPr>
          <w:trHeight w:val="80"/>
        </w:trPr>
        <w:tc>
          <w:tcPr>
            <w:tcW w:w="2416" w:type="dxa"/>
          </w:tcPr>
          <w:p w14:paraId="70599739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80B4FF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07335C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04A2398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44498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C56235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5584DD" w14:textId="77777777" w:rsidR="00575FD0" w:rsidRPr="00501A98" w:rsidRDefault="00575FD0" w:rsidP="00E637EC">
            <w:pPr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9A58E9" w:rsidRPr="00501A98" w14:paraId="564680C4" w14:textId="77777777" w:rsidTr="00EE5076">
        <w:tc>
          <w:tcPr>
            <w:tcW w:w="2416" w:type="dxa"/>
            <w:vAlign w:val="bottom"/>
            <w:hideMark/>
          </w:tcPr>
          <w:p w14:paraId="4A0DE63B" w14:textId="26C1F21E" w:rsidR="009A58E9" w:rsidRPr="00501A98" w:rsidRDefault="009A58E9" w:rsidP="00E637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</w:tcPr>
          <w:p w14:paraId="124634F0" w14:textId="770B56D0" w:rsidR="009A58E9" w:rsidRPr="00EE5076" w:rsidRDefault="00B02493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B02493">
              <w:rPr>
                <w:rFonts w:ascii="Cordia New" w:eastAsia="Calibri" w:hAnsi="Cordia New" w:cs="Cordia New"/>
                <w:sz w:val="26"/>
                <w:szCs w:val="26"/>
              </w:rPr>
              <w:t>224,6</w:t>
            </w:r>
            <w:r w:rsidR="008B76BD">
              <w:rPr>
                <w:rFonts w:ascii="Cordia New" w:eastAsia="Calibri" w:hAnsi="Cordia New" w:cs="Cordia New"/>
                <w:sz w:val="26"/>
                <w:szCs w:val="26"/>
              </w:rPr>
              <w:t>21</w:t>
            </w:r>
          </w:p>
        </w:tc>
        <w:tc>
          <w:tcPr>
            <w:tcW w:w="1134" w:type="dxa"/>
          </w:tcPr>
          <w:p w14:paraId="2A6983F3" w14:textId="2243DA23" w:rsidR="009A58E9" w:rsidRPr="00EE5076" w:rsidRDefault="009A58E9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E5076">
              <w:rPr>
                <w:rFonts w:asciiTheme="minorBidi" w:eastAsia="Calibri" w:hAnsiTheme="minorBidi" w:cstheme="minorBidi"/>
                <w:sz w:val="26"/>
                <w:szCs w:val="26"/>
              </w:rPr>
              <w:t>262,016</w:t>
            </w:r>
          </w:p>
        </w:tc>
        <w:tc>
          <w:tcPr>
            <w:tcW w:w="1134" w:type="dxa"/>
          </w:tcPr>
          <w:p w14:paraId="2CF7D3ED" w14:textId="1E5F2211" w:rsidR="009A58E9" w:rsidRPr="00EE5076" w:rsidRDefault="009A58E9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t>8,250</w:t>
            </w:r>
          </w:p>
        </w:tc>
        <w:tc>
          <w:tcPr>
            <w:tcW w:w="1134" w:type="dxa"/>
          </w:tcPr>
          <w:p w14:paraId="3A89EBFC" w14:textId="26235D57" w:rsidR="009A58E9" w:rsidRPr="00EE5076" w:rsidRDefault="009A58E9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Theme="minorBidi" w:eastAsia="Calibri" w:hAnsiTheme="minorBidi" w:cstheme="minorBidi"/>
                <w:sz w:val="26"/>
                <w:szCs w:val="26"/>
              </w:rPr>
              <w:t>5,38</w:t>
            </w:r>
            <w:r w:rsidR="000A315B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582F07EC" w14:textId="4A95A172" w:rsidR="009A58E9" w:rsidRPr="00EE5076" w:rsidRDefault="008B76BD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8B76BD">
              <w:rPr>
                <w:rFonts w:ascii="Cordia New" w:eastAsia="Calibri" w:hAnsi="Cordia New" w:cs="Cordia New"/>
                <w:sz w:val="26"/>
                <w:szCs w:val="26"/>
              </w:rPr>
              <w:t>232,871</w:t>
            </w:r>
          </w:p>
        </w:tc>
        <w:tc>
          <w:tcPr>
            <w:tcW w:w="1134" w:type="dxa"/>
          </w:tcPr>
          <w:p w14:paraId="1F4FDFB9" w14:textId="2B68074C" w:rsidR="009A58E9" w:rsidRPr="00501A98" w:rsidRDefault="009A58E9" w:rsidP="00E63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267,40</w:t>
            </w:r>
            <w:r w:rsidR="000A315B">
              <w:rPr>
                <w:rFonts w:asciiTheme="minorBidi" w:eastAsia="Calibri" w:hAnsiTheme="minorBidi" w:cstheme="minorBidi"/>
                <w:sz w:val="26"/>
                <w:szCs w:val="26"/>
              </w:rPr>
              <w:t>3</w:t>
            </w:r>
          </w:p>
        </w:tc>
      </w:tr>
      <w:tr w:rsidR="009A58E9" w:rsidRPr="00501A98" w14:paraId="56265363" w14:textId="77777777" w:rsidTr="00EE5076">
        <w:trPr>
          <w:trHeight w:val="80"/>
        </w:trPr>
        <w:tc>
          <w:tcPr>
            <w:tcW w:w="2416" w:type="dxa"/>
            <w:vAlign w:val="bottom"/>
            <w:hideMark/>
          </w:tcPr>
          <w:p w14:paraId="69C6C0C2" w14:textId="29EB1E38" w:rsidR="009A58E9" w:rsidRPr="00501A98" w:rsidRDefault="009A58E9" w:rsidP="00E637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134" w:type="dxa"/>
            <w:vAlign w:val="bottom"/>
          </w:tcPr>
          <w:p w14:paraId="08DDBF5A" w14:textId="0ABBAB72" w:rsidR="009A58E9" w:rsidRPr="00EE5076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E029040" w14:textId="2014325B" w:rsidR="009A58E9" w:rsidRPr="00EE5076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jc w:val="both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Theme="minorBidi" w:eastAsia="Calibr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364B5B4" w14:textId="1A1EDF8D" w:rsidR="009A58E9" w:rsidRPr="00EE5076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t>1,6</w:t>
            </w:r>
            <w:r w:rsidR="00A03BF0"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499B74AF" w14:textId="08A00629" w:rsidR="009A58E9" w:rsidRPr="00EE5076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Theme="minorBidi" w:eastAsia="Calibri" w:hAnsiTheme="minorBidi" w:cstheme="minorBidi"/>
                <w:sz w:val="26"/>
                <w:szCs w:val="26"/>
              </w:rPr>
              <w:t>1,63</w:t>
            </w:r>
            <w:r w:rsidR="00CE2490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6BD8438D" w14:textId="4EBB5188" w:rsidR="009A58E9" w:rsidRPr="00EE5076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t>1,6</w:t>
            </w:r>
            <w:r w:rsidR="008B76BD">
              <w:rPr>
                <w:rFonts w:ascii="Cordia New" w:eastAsia="Calibri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vAlign w:val="bottom"/>
          </w:tcPr>
          <w:p w14:paraId="62A45A3A" w14:textId="78C27C97" w:rsidR="009A58E9" w:rsidRPr="00501A98" w:rsidRDefault="009A58E9" w:rsidP="00E637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501A98">
              <w:rPr>
                <w:rFonts w:asciiTheme="minorBidi" w:eastAsia="Calibri" w:hAnsiTheme="minorBidi" w:cstheme="minorBidi"/>
                <w:sz w:val="26"/>
                <w:szCs w:val="26"/>
              </w:rPr>
              <w:t>1,63</w:t>
            </w:r>
            <w:r w:rsidR="000A315B">
              <w:rPr>
                <w:rFonts w:asciiTheme="minorBidi" w:eastAsia="Calibri" w:hAnsiTheme="minorBidi" w:cstheme="minorBidi"/>
                <w:sz w:val="26"/>
                <w:szCs w:val="26"/>
              </w:rPr>
              <w:t>7</w:t>
            </w:r>
          </w:p>
        </w:tc>
      </w:tr>
      <w:tr w:rsidR="009A58E9" w:rsidRPr="003E3163" w14:paraId="5059F64F" w14:textId="77777777" w:rsidTr="00EE5076">
        <w:tc>
          <w:tcPr>
            <w:tcW w:w="2416" w:type="dxa"/>
            <w:vAlign w:val="bottom"/>
            <w:hideMark/>
          </w:tcPr>
          <w:p w14:paraId="1759E185" w14:textId="79721DB8" w:rsidR="009A58E9" w:rsidRPr="00501A98" w:rsidRDefault="009A58E9" w:rsidP="00E637E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E2D7C03" w14:textId="1A0D59DA" w:rsidR="009A58E9" w:rsidRPr="00EE5076" w:rsidRDefault="006A3AE2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224,621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61FB70FB" w14:textId="41DC8508" w:rsidR="009A58E9" w:rsidRPr="00EE5076" w:rsidRDefault="009A58E9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E5076">
              <w:rPr>
                <w:rFonts w:asciiTheme="minorBidi" w:hAnsiTheme="minorBidi" w:cstheme="minorBidi"/>
                <w:sz w:val="26"/>
                <w:szCs w:val="26"/>
              </w:rPr>
              <w:t>262,016</w:t>
            </w:r>
          </w:p>
        </w:tc>
        <w:tc>
          <w:tcPr>
            <w:tcW w:w="1134" w:type="dxa"/>
          </w:tcPr>
          <w:p w14:paraId="062A2A9F" w14:textId="1164E965" w:rsidR="009A58E9" w:rsidRPr="00EE5076" w:rsidRDefault="00A03BF0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</w:rPr>
              <w:t>9,901</w:t>
            </w:r>
            <w:r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vAlign w:val="bottom"/>
          </w:tcPr>
          <w:p w14:paraId="1AB1DCA6" w14:textId="3D9F9154" w:rsidR="009A58E9" w:rsidRPr="00EE5076" w:rsidRDefault="009A58E9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E5076">
              <w:rPr>
                <w:rFonts w:asciiTheme="minorBidi" w:hAnsiTheme="minorBidi" w:cstheme="minorBidi"/>
                <w:sz w:val="26"/>
                <w:szCs w:val="26"/>
              </w:rPr>
              <w:t>7,024</w:t>
            </w:r>
          </w:p>
        </w:tc>
        <w:tc>
          <w:tcPr>
            <w:tcW w:w="1134" w:type="dxa"/>
          </w:tcPr>
          <w:p w14:paraId="346A7956" w14:textId="4489696C" w:rsidR="009A58E9" w:rsidRPr="00EE5076" w:rsidRDefault="009A58E9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fldChar w:fldCharType="begin"/>
            </w: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instrText xml:space="preserve"> =SUM(ABOVE) </w:instrText>
            </w: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fldChar w:fldCharType="separate"/>
            </w:r>
            <w:r w:rsidR="008B76BD">
              <w:rPr>
                <w:rFonts w:ascii="Cordia New" w:eastAsia="Calibri" w:hAnsi="Cordia New" w:cs="Cordia New"/>
                <w:noProof/>
                <w:sz w:val="26"/>
                <w:szCs w:val="26"/>
              </w:rPr>
              <w:t>234,522</w:t>
            </w:r>
            <w:r w:rsidRPr="00EE5076">
              <w:rPr>
                <w:rFonts w:ascii="Cordia New" w:eastAsia="Calibri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</w:tcPr>
          <w:p w14:paraId="73BDB873" w14:textId="6041D15A" w:rsidR="009A58E9" w:rsidRPr="003E3163" w:rsidRDefault="009A58E9" w:rsidP="00E637E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01A98">
              <w:rPr>
                <w:rFonts w:asciiTheme="minorBidi" w:hAnsiTheme="minorBidi" w:cstheme="minorBidi"/>
                <w:sz w:val="26"/>
                <w:szCs w:val="26"/>
              </w:rPr>
              <w:t>269,040</w:t>
            </w:r>
          </w:p>
        </w:tc>
      </w:tr>
    </w:tbl>
    <w:p w14:paraId="6593D058" w14:textId="77777777" w:rsidR="003C4D09" w:rsidRPr="00262F10" w:rsidRDefault="003C4D09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Theme="minorBidi" w:hAnsiTheme="minorBidi" w:cstheme="minorBidi"/>
          <w:sz w:val="26"/>
          <w:szCs w:val="26"/>
          <w:cs/>
        </w:rPr>
      </w:pPr>
    </w:p>
    <w:p w14:paraId="3F47C5B2" w14:textId="3E2F4B0B" w:rsidR="00575FD0" w:rsidRDefault="00700E08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C57CC" w:rsidRPr="00262F10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5C57CC" w:rsidRPr="00262F10">
        <w:rPr>
          <w:rFonts w:asciiTheme="minorBidi" w:hAnsiTheme="minorBidi" w:cstheme="minorBidi"/>
          <w:sz w:val="26"/>
          <w:szCs w:val="26"/>
          <w:cs/>
        </w:rPr>
        <w:t>มีนาคม</w:t>
      </w:r>
      <w:r w:rsidR="00653296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</w:rPr>
        <w:t>256</w:t>
      </w:r>
      <w:r w:rsidR="005C57CC">
        <w:rPr>
          <w:rFonts w:asciiTheme="minorBidi" w:hAnsiTheme="minorBidi" w:cstheme="minorBidi"/>
          <w:sz w:val="26"/>
          <w:szCs w:val="26"/>
        </w:rPr>
        <w:t>9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262F10">
        <w:rPr>
          <w:rFonts w:asciiTheme="minorBidi" w:hAnsiTheme="minorBidi" w:cstheme="minorBidi"/>
          <w:sz w:val="26"/>
          <w:szCs w:val="26"/>
        </w:rPr>
        <w:t xml:space="preserve">31 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Pr="00262F10">
        <w:rPr>
          <w:rFonts w:asciiTheme="minorBidi" w:hAnsiTheme="minorBidi" w:cstheme="minorBidi"/>
          <w:sz w:val="26"/>
          <w:szCs w:val="26"/>
        </w:rPr>
        <w:t>256</w:t>
      </w:r>
      <w:r w:rsidR="005C57CC">
        <w:rPr>
          <w:rFonts w:asciiTheme="minorBidi" w:hAnsiTheme="minorBidi" w:cstheme="minorBidi"/>
          <w:sz w:val="26"/>
          <w:szCs w:val="26"/>
        </w:rPr>
        <w:t>8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2B6EC3" w:rsidRPr="00262F10">
        <w:rPr>
          <w:rFonts w:asciiTheme="minorBidi" w:hAnsiTheme="minorBidi" w:cstheme="minorBidi" w:hint="cs"/>
          <w:sz w:val="26"/>
          <w:szCs w:val="26"/>
          <w:cs/>
        </w:rPr>
        <w:t>กลุ่มบริษัท</w:t>
      </w:r>
      <w:r w:rsidR="00901407" w:rsidRPr="00262F10">
        <w:rPr>
          <w:rFonts w:asciiTheme="minorBidi" w:hAnsiTheme="minorBidi" w:cstheme="minorBidi" w:hint="cs"/>
          <w:sz w:val="26"/>
          <w:szCs w:val="26"/>
          <w:cs/>
        </w:rPr>
        <w:t>มียอดคงเหลือของ</w:t>
      </w:r>
      <w:r w:rsidR="009F6199" w:rsidRPr="00262F10">
        <w:rPr>
          <w:rFonts w:asciiTheme="minorBidi" w:hAnsiTheme="minorBidi" w:cstheme="minorBidi" w:hint="cs"/>
          <w:sz w:val="26"/>
          <w:szCs w:val="26"/>
          <w:cs/>
        </w:rPr>
        <w:t>รายได้รอการรับรู้ที่มี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ภาระที่ต้องปฏิบัติตามสัญญา</w:t>
      </w:r>
      <w:r w:rsidR="009F6199">
        <w:rPr>
          <w:rFonts w:asciiTheme="minorBidi" w:hAnsiTheme="minorBidi" w:cstheme="minorBidi"/>
          <w:sz w:val="26"/>
          <w:szCs w:val="26"/>
        </w:rPr>
        <w:t xml:space="preserve"> </w:t>
      </w:r>
      <w:r w:rsidR="00140EA6">
        <w:rPr>
          <w:rFonts w:asciiTheme="minorBidi" w:hAnsiTheme="minorBidi" w:cstheme="minorBidi" w:hint="cs"/>
          <w:sz w:val="26"/>
          <w:szCs w:val="26"/>
          <w:cs/>
        </w:rPr>
        <w:t>ซึ่ง</w:t>
      </w:r>
      <w:r w:rsidR="009F6199" w:rsidRPr="00262F10">
        <w:rPr>
          <w:rFonts w:asciiTheme="minorBidi" w:hAnsiTheme="minorBidi" w:cstheme="minorBidi"/>
          <w:sz w:val="26"/>
          <w:szCs w:val="26"/>
          <w:cs/>
        </w:rPr>
        <w:t>เกี่ยวข้องกับการให้บริการบำรุงรักษาเครื่องมือแพทย์</w:t>
      </w:r>
      <w:r w:rsidR="00D32612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ที่ยัง</w:t>
      </w:r>
      <w:r w:rsidR="009F6199">
        <w:rPr>
          <w:rFonts w:asciiTheme="minorBidi" w:hAnsiTheme="minorBidi" w:cstheme="minorBidi" w:hint="cs"/>
          <w:sz w:val="26"/>
          <w:szCs w:val="26"/>
          <w:cs/>
        </w:rPr>
        <w:t>ให้บริการ</w:t>
      </w:r>
      <w:r w:rsidR="00575FD0" w:rsidRPr="00262F10">
        <w:rPr>
          <w:rFonts w:asciiTheme="minorBidi" w:hAnsiTheme="minorBidi" w:cstheme="minorBidi"/>
          <w:sz w:val="26"/>
          <w:szCs w:val="26"/>
          <w:cs/>
        </w:rPr>
        <w:t>ไม่เสร็จสิ้น</w:t>
      </w:r>
      <w:r w:rsidR="00553FA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4A615C" w:rsidRPr="00262F10">
        <w:rPr>
          <w:rFonts w:asciiTheme="minorBidi" w:hAnsiTheme="minorBidi" w:cstheme="minorBidi" w:hint="cs"/>
          <w:sz w:val="26"/>
          <w:szCs w:val="26"/>
          <w:cs/>
        </w:rPr>
        <w:t>ดังนี้</w:t>
      </w:r>
    </w:p>
    <w:p w14:paraId="2B7BD1AA" w14:textId="77777777" w:rsidR="00433D6E" w:rsidRPr="00262F10" w:rsidRDefault="00433D6E" w:rsidP="0043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6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743"/>
        <w:gridCol w:w="436"/>
        <w:gridCol w:w="1940"/>
        <w:gridCol w:w="250"/>
        <w:gridCol w:w="1877"/>
      </w:tblGrid>
      <w:tr w:rsidR="00575FD0" w:rsidRPr="00262F10" w14:paraId="69C383D2" w14:textId="77777777">
        <w:trPr>
          <w:trHeight w:val="20"/>
        </w:trPr>
        <w:tc>
          <w:tcPr>
            <w:tcW w:w="4743" w:type="dxa"/>
            <w:vAlign w:val="bottom"/>
          </w:tcPr>
          <w:p w14:paraId="415F97A4" w14:textId="77777777" w:rsidR="00575FD0" w:rsidRPr="00262F10" w:rsidRDefault="00575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(หน่วย : พันบาท)</w:t>
            </w:r>
          </w:p>
        </w:tc>
        <w:tc>
          <w:tcPr>
            <w:tcW w:w="436" w:type="dxa"/>
            <w:vAlign w:val="bottom"/>
          </w:tcPr>
          <w:p w14:paraId="0B4945B9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067" w:type="dxa"/>
            <w:gridSpan w:val="3"/>
            <w:vAlign w:val="bottom"/>
          </w:tcPr>
          <w:p w14:paraId="15048734" w14:textId="77777777" w:rsidR="00575FD0" w:rsidRPr="00262F10" w:rsidRDefault="00575FD0">
            <w:pPr>
              <w:pStyle w:val="Heading4"/>
              <w:framePr w:wrap="around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21" w:right="-175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575FD0" w:rsidRPr="00262F10" w14:paraId="115E4700" w14:textId="77777777">
        <w:trPr>
          <w:trHeight w:val="20"/>
        </w:trPr>
        <w:tc>
          <w:tcPr>
            <w:tcW w:w="4743" w:type="dxa"/>
            <w:vAlign w:val="bottom"/>
          </w:tcPr>
          <w:p w14:paraId="0CA4F665" w14:textId="77777777" w:rsidR="00575FD0" w:rsidRPr="00262F10" w:rsidRDefault="00575FD0">
            <w:pPr>
              <w:pStyle w:val="Heading7"/>
              <w:spacing w:line="380" w:lineRule="exact"/>
              <w:ind w:left="3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436" w:type="dxa"/>
            <w:vAlign w:val="bottom"/>
          </w:tcPr>
          <w:p w14:paraId="2F8D31C5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B2B6E" w14:textId="5D1CF3C1" w:rsidR="00575FD0" w:rsidRPr="00262F10" w:rsidRDefault="005C57CC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04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5C57CC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31 </w:t>
            </w:r>
            <w:r w:rsidRPr="005C57CC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  <w:t>มีนาคม</w:t>
            </w:r>
            <w:r w:rsidR="00653296" w:rsidRPr="00653296">
              <w:rPr>
                <w:rFonts w:asciiTheme="minorBidi" w:hAnsiTheme="minorBidi" w:cs="Cord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575FD0"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9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657E0522" w14:textId="77777777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7D1F4" w14:textId="789A91D2" w:rsidR="00575FD0" w:rsidRPr="00262F10" w:rsidRDefault="00575FD0">
            <w:pPr>
              <w:pStyle w:val="Heading4"/>
              <w:framePr w:w="0" w:hRule="auto" w:hSpace="0" w:wrap="auto" w:vAnchor="margin" w:hAnchor="text" w:xAlign="left" w:yAlign="inline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31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256</w:t>
            </w:r>
            <w:r w:rsidR="005C57CC"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8</w:t>
            </w:r>
          </w:p>
        </w:tc>
      </w:tr>
      <w:tr w:rsidR="00575FD0" w:rsidRPr="00262F10" w14:paraId="362F6147" w14:textId="77777777">
        <w:trPr>
          <w:trHeight w:val="20"/>
        </w:trPr>
        <w:tc>
          <w:tcPr>
            <w:tcW w:w="4743" w:type="dxa"/>
            <w:vAlign w:val="bottom"/>
          </w:tcPr>
          <w:p w14:paraId="68D677CE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436" w:type="dxa"/>
            <w:vAlign w:val="bottom"/>
          </w:tcPr>
          <w:p w14:paraId="06BF0B82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vAlign w:val="bottom"/>
          </w:tcPr>
          <w:p w14:paraId="6A291C64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50" w:type="dxa"/>
            <w:vAlign w:val="bottom"/>
          </w:tcPr>
          <w:p w14:paraId="463321F0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vAlign w:val="bottom"/>
          </w:tcPr>
          <w:p w14:paraId="32A9C676" w14:textId="77777777" w:rsidR="00575FD0" w:rsidRPr="00262F10" w:rsidRDefault="00575FD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26" w:hanging="3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</w:p>
        </w:tc>
      </w:tr>
      <w:tr w:rsidR="00575FD0" w:rsidRPr="00262F10" w14:paraId="6DC303BF" w14:textId="77777777" w:rsidTr="004262B8">
        <w:trPr>
          <w:trHeight w:val="20"/>
        </w:trPr>
        <w:tc>
          <w:tcPr>
            <w:tcW w:w="4743" w:type="dxa"/>
            <w:vAlign w:val="bottom"/>
          </w:tcPr>
          <w:p w14:paraId="52B3B46A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 xml:space="preserve">ภายใน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531D1542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vAlign w:val="bottom"/>
          </w:tcPr>
          <w:p w14:paraId="1DC55B26" w14:textId="043AE7D6" w:rsidR="00575FD0" w:rsidRPr="00262F10" w:rsidRDefault="009A58E9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3,768</w:t>
            </w:r>
          </w:p>
        </w:tc>
        <w:tc>
          <w:tcPr>
            <w:tcW w:w="250" w:type="dxa"/>
            <w:vAlign w:val="bottom"/>
          </w:tcPr>
          <w:p w14:paraId="37466FEF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</w:tcPr>
          <w:p w14:paraId="24410755" w14:textId="1CCB99F4" w:rsidR="00575FD0" w:rsidRPr="00262F10" w:rsidRDefault="009A58E9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>3,857</w:t>
            </w:r>
          </w:p>
        </w:tc>
      </w:tr>
      <w:tr w:rsidR="00575FD0" w:rsidRPr="00262F10" w14:paraId="5400945F" w14:textId="77777777" w:rsidTr="004262B8">
        <w:trPr>
          <w:trHeight w:val="20"/>
        </w:trPr>
        <w:tc>
          <w:tcPr>
            <w:tcW w:w="4743" w:type="dxa"/>
            <w:vAlign w:val="bottom"/>
          </w:tcPr>
          <w:p w14:paraId="6D73953E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lang w:val="en-GB"/>
              </w:rPr>
              <w:t xml:space="preserve">2 - 4 </w:t>
            </w: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ปี</w:t>
            </w:r>
          </w:p>
        </w:tc>
        <w:tc>
          <w:tcPr>
            <w:tcW w:w="436" w:type="dxa"/>
            <w:vAlign w:val="bottom"/>
          </w:tcPr>
          <w:p w14:paraId="06316A3B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  <w:vAlign w:val="bottom"/>
          </w:tcPr>
          <w:p w14:paraId="30C512E8" w14:textId="09445E42" w:rsidR="00575FD0" w:rsidRPr="00262F10" w:rsidRDefault="009A58E9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t>7,323</w:t>
            </w:r>
          </w:p>
        </w:tc>
        <w:tc>
          <w:tcPr>
            <w:tcW w:w="250" w:type="dxa"/>
            <w:vAlign w:val="bottom"/>
          </w:tcPr>
          <w:p w14:paraId="13730DF9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3FEBCC12" w14:textId="692AB50B" w:rsidR="00575FD0" w:rsidRPr="00262F10" w:rsidRDefault="00387D38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t>7,851</w:t>
            </w:r>
          </w:p>
        </w:tc>
      </w:tr>
      <w:tr w:rsidR="00575FD0" w:rsidRPr="00262F10" w14:paraId="5072E07A" w14:textId="77777777" w:rsidTr="004262B8">
        <w:trPr>
          <w:trHeight w:val="20"/>
        </w:trPr>
        <w:tc>
          <w:tcPr>
            <w:tcW w:w="4743" w:type="dxa"/>
            <w:vAlign w:val="bottom"/>
          </w:tcPr>
          <w:p w14:paraId="3548E571" w14:textId="77777777" w:rsidR="00575FD0" w:rsidRPr="00262F10" w:rsidRDefault="00575FD0">
            <w:pPr>
              <w:pStyle w:val="Heading7"/>
              <w:spacing w:line="380" w:lineRule="exact"/>
              <w:ind w:left="-86" w:firstLine="56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eastAsia="Calibri" w:hAnsiTheme="minorBidi" w:cstheme="minorBidi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436" w:type="dxa"/>
            <w:vAlign w:val="bottom"/>
          </w:tcPr>
          <w:p w14:paraId="4896ED3A" w14:textId="77777777" w:rsidR="00575FD0" w:rsidRPr="00262F10" w:rsidRDefault="00575FD0">
            <w:pPr>
              <w:pStyle w:val="Heading7"/>
              <w:spacing w:line="380" w:lineRule="exac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117A75B" w14:textId="296F096A" w:rsidR="00575FD0" w:rsidRPr="00262F10" w:rsidRDefault="009A58E9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b w:val="0"/>
                <w:bCs w:val="0"/>
                <w:noProof/>
                <w:sz w:val="26"/>
                <w:szCs w:val="26"/>
              </w:rPr>
              <w:t>11,091</w:t>
            </w:r>
            <w:r>
              <w:rPr>
                <w:rFonts w:asciiTheme="minorBidi" w:hAnsiTheme="minorBidi" w:cstheme="minorBidi"/>
                <w:b w:val="0"/>
                <w:bCs w:val="0"/>
                <w:sz w:val="26"/>
                <w:szCs w:val="26"/>
              </w:rPr>
              <w:fldChar w:fldCharType="end"/>
            </w:r>
          </w:p>
        </w:tc>
        <w:tc>
          <w:tcPr>
            <w:tcW w:w="250" w:type="dxa"/>
            <w:vAlign w:val="bottom"/>
          </w:tcPr>
          <w:p w14:paraId="637C2D5E" w14:textId="77777777" w:rsidR="00575FD0" w:rsidRPr="00262F10" w:rsidRDefault="00575FD0">
            <w:pPr>
              <w:pStyle w:val="Heading7"/>
              <w:spacing w:line="380" w:lineRule="exact"/>
              <w:jc w:val="right"/>
              <w:rPr>
                <w:rFonts w:asciiTheme="minorBidi" w:hAnsiTheme="minorBidi" w:cstheme="min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12" w:space="0" w:color="auto"/>
            </w:tcBorders>
          </w:tcPr>
          <w:p w14:paraId="2DE54ACA" w14:textId="46289C60" w:rsidR="00575FD0" w:rsidRPr="00262F10" w:rsidRDefault="00387D38">
            <w:pPr>
              <w:pStyle w:val="Heading7"/>
              <w:spacing w:line="380" w:lineRule="exact"/>
              <w:jc w:val="right"/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</w:pP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b w:val="0"/>
                <w:bCs w:val="0"/>
                <w:noProof/>
                <w:sz w:val="26"/>
                <w:szCs w:val="26"/>
              </w:rPr>
              <w:t>11,708</w:t>
            </w:r>
            <w:r>
              <w:rPr>
                <w:rFonts w:ascii="Cordia New" w:hAnsi="Cordia New" w:cs="Cordia New"/>
                <w:b w:val="0"/>
                <w:bCs w:val="0"/>
                <w:sz w:val="26"/>
                <w:szCs w:val="26"/>
              </w:rPr>
              <w:fldChar w:fldCharType="end"/>
            </w:r>
          </w:p>
        </w:tc>
      </w:tr>
    </w:tbl>
    <w:p w14:paraId="3304590F" w14:textId="5F4A9AA1" w:rsidR="005C57CC" w:rsidRDefault="005C57CC" w:rsidP="00B44051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br w:type="page"/>
      </w:r>
    </w:p>
    <w:p w14:paraId="7FA24356" w14:textId="380AB301" w:rsidR="005753E0" w:rsidRPr="00732E67" w:rsidRDefault="005753E0" w:rsidP="004D6AB6">
      <w:pPr>
        <w:pStyle w:val="CordiaNew"/>
        <w:numPr>
          <w:ilvl w:val="0"/>
          <w:numId w:val="16"/>
        </w:numPr>
        <w:tabs>
          <w:tab w:val="clear" w:pos="644"/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รายกา</w:t>
      </w:r>
      <w:r w:rsidR="00FF001F"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ร</w:t>
      </w:r>
      <w:r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กับบุคคลและบริษัทที่เกี่ยวข้อง</w:t>
      </w:r>
      <w:r w:rsidR="00857945" w:rsidRPr="00732E67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กัน</w:t>
      </w:r>
    </w:p>
    <w:p w14:paraId="0EFE35A7" w14:textId="77777777" w:rsidR="005753E0" w:rsidRPr="00262F10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495D0170" w14:textId="43B196CC" w:rsidR="00ED0B2B" w:rsidRPr="00262F10" w:rsidRDefault="009919BA" w:rsidP="00F11A0C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บริษัทมีรายการบัญชีที่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สำคัญ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เกิดขึ้นกับบุคคลและบริษัทที่เกี่ยวข้อง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BD2AE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บางส่วน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บริษัทเหล่านี้เกี่ยวข้อง</w:t>
      </w:r>
      <w:r w:rsidR="00900B2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โดยการ</w:t>
      </w:r>
      <w:r w:rsidR="00B65860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ผู้ถือหุ้น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และหรือกรรมการร่วมกัน ดังนั้น</w:t>
      </w:r>
      <w:r w:rsidR="00375569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</w:t>
      </w:r>
      <w:r w:rsidR="00683860">
        <w:rPr>
          <w:rFonts w:asciiTheme="minorBidi" w:hAnsiTheme="minorBidi" w:cstheme="minorBidi" w:hint="cs"/>
          <w:color w:val="auto"/>
          <w:sz w:val="26"/>
          <w:szCs w:val="26"/>
          <w:cs/>
          <w:lang w:val="th-TH"/>
        </w:rPr>
        <w:t>ข้อมูล</w:t>
      </w:r>
      <w:r w:rsidR="00250644">
        <w:rPr>
          <w:rFonts w:asciiTheme="minorBidi" w:hAnsiTheme="minorBidi" w:cstheme="minorBidi" w:hint="cs"/>
          <w:color w:val="auto"/>
          <w:sz w:val="26"/>
          <w:szCs w:val="26"/>
          <w:cs/>
          <w:lang w:val="th-TH"/>
        </w:rPr>
        <w:t>ทาง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กัน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รที่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เกิดขึ้นกับ</w:t>
      </w:r>
      <w:r w:rsidR="00654BB4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กลุ่ม</w:t>
      </w:r>
      <w:r w:rsidR="005753E0"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บุคคลหรือบริษัทที่ไม่เกี่ยวข้องกัน</w:t>
      </w:r>
    </w:p>
    <w:p w14:paraId="01ADB885" w14:textId="77777777" w:rsidR="004D6AB6" w:rsidRDefault="004D6AB6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lang w:val="th-TH"/>
        </w:rPr>
      </w:pPr>
    </w:p>
    <w:p w14:paraId="01DEC669" w14:textId="67CDEEA2" w:rsidR="00216595" w:rsidRDefault="005753E0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>รายการ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บัญชีที่</w:t>
      </w:r>
      <w:r w:rsidR="00864008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มีสาระ</w:t>
      </w:r>
      <w:r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สำคัญกับบุคคลและบริษัทที่เกี่ยวข้อง</w:t>
      </w:r>
      <w:r w:rsidR="00320479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>กัน</w:t>
      </w:r>
      <w:r w:rsidR="00FC1C2F" w:rsidRPr="00262F10">
        <w:rPr>
          <w:rFonts w:asciiTheme="minorBidi" w:hAnsiTheme="minorBidi" w:cstheme="minorBidi"/>
          <w:color w:val="auto"/>
          <w:spacing w:val="-4"/>
          <w:sz w:val="26"/>
          <w:szCs w:val="26"/>
          <w:cs/>
          <w:lang w:val="th-TH"/>
        </w:rPr>
        <w:t xml:space="preserve">สำหรับงวดสามเดือนสิ้นสุดวันที่ </w:t>
      </w:r>
      <w:r w:rsidR="005C57CC" w:rsidRPr="005C57CC">
        <w:rPr>
          <w:rFonts w:asciiTheme="minorBidi" w:hAnsiTheme="minorBidi" w:cstheme="minorBidi"/>
          <w:color w:val="auto"/>
          <w:spacing w:val="-4"/>
          <w:sz w:val="26"/>
          <w:szCs w:val="26"/>
          <w:lang w:val="en-GB"/>
        </w:rPr>
        <w:t xml:space="preserve">31 </w:t>
      </w:r>
      <w:r w:rsidR="005C57CC" w:rsidRPr="005C57CC">
        <w:rPr>
          <w:rFonts w:asciiTheme="minorBidi" w:hAnsiTheme="minorBidi" w:cs="Cord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DE6024" w:rsidRPr="00DD7774">
        <w:rPr>
          <w:rFonts w:asciiTheme="minorBidi" w:hAnsiTheme="minorBidi" w:cs="Cordia New"/>
          <w:sz w:val="26"/>
          <w:szCs w:val="26"/>
          <w:cs/>
          <w:lang w:val="en-GB"/>
        </w:rPr>
        <w:t xml:space="preserve"> </w:t>
      </w:r>
      <w:r w:rsidR="002A050B"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497770">
        <w:rPr>
          <w:rFonts w:asciiTheme="minorBidi" w:hAnsiTheme="minorBidi" w:cstheme="minorBidi"/>
          <w:color w:val="auto"/>
          <w:sz w:val="26"/>
          <w:szCs w:val="26"/>
        </w:rPr>
        <w:t>9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และ </w:t>
      </w:r>
      <w:r w:rsidR="00F70F4E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497770">
        <w:rPr>
          <w:rFonts w:asciiTheme="minorBidi" w:hAnsiTheme="minorBidi" w:cstheme="minorBidi"/>
          <w:color w:val="auto"/>
          <w:sz w:val="26"/>
          <w:szCs w:val="26"/>
        </w:rPr>
        <w:t>8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  <w:lang w:val="th-TH"/>
        </w:rPr>
        <w:t xml:space="preserve"> มีดังนี้</w:t>
      </w:r>
    </w:p>
    <w:p w14:paraId="7F20CD13" w14:textId="77777777" w:rsidR="00727E6A" w:rsidRPr="00727E6A" w:rsidRDefault="00727E6A" w:rsidP="00E34B9B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tbl>
      <w:tblPr>
        <w:tblW w:w="9288" w:type="dxa"/>
        <w:tblInd w:w="252" w:type="dxa"/>
        <w:tblBorders>
          <w:bottom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070"/>
        <w:gridCol w:w="1194"/>
        <w:gridCol w:w="1056"/>
        <w:gridCol w:w="139"/>
        <w:gridCol w:w="1195"/>
        <w:gridCol w:w="1186"/>
      </w:tblGrid>
      <w:tr w:rsidR="004D4C3A" w:rsidRPr="003E3163" w14:paraId="7C4E5084" w14:textId="77777777" w:rsidTr="00111BE5">
        <w:trPr>
          <w:tblHeader/>
        </w:trPr>
        <w:tc>
          <w:tcPr>
            <w:tcW w:w="2448" w:type="dxa"/>
          </w:tcPr>
          <w:p w14:paraId="7455D91A" w14:textId="6B785C7D" w:rsidR="00A378F5" w:rsidRPr="003E3163" w:rsidRDefault="00521F06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0" w:name="_Hlk529887476"/>
            <w:bookmarkStart w:id="1" w:name="_Hlk529887570"/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3E3163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: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70" w:type="dxa"/>
          </w:tcPr>
          <w:p w14:paraId="1C769F3A" w14:textId="77777777" w:rsidR="00A378F5" w:rsidRPr="003E3163" w:rsidRDefault="00A378F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50" w:type="dxa"/>
            <w:gridSpan w:val="2"/>
          </w:tcPr>
          <w:p w14:paraId="0DC73363" w14:textId="5ECEF9D3" w:rsidR="00DA4631" w:rsidRPr="003E3163" w:rsidRDefault="00FF491B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3"/>
          </w:tcPr>
          <w:p w14:paraId="2E0B2319" w14:textId="5F0B5C37" w:rsidR="00A378F5" w:rsidRPr="003E3163" w:rsidRDefault="00FF491B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4C3A" w:rsidRPr="003E3163" w14:paraId="437F1141" w14:textId="77777777" w:rsidTr="00111BE5">
        <w:trPr>
          <w:tblHeader/>
        </w:trPr>
        <w:tc>
          <w:tcPr>
            <w:tcW w:w="2448" w:type="dxa"/>
          </w:tcPr>
          <w:p w14:paraId="6373E15F" w14:textId="77777777" w:rsidR="009F165C" w:rsidRPr="003E3163" w:rsidRDefault="009F165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6F99D871" w14:textId="77777777" w:rsidR="009F165C" w:rsidRPr="003E3163" w:rsidRDefault="009F165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70" w:type="dxa"/>
            <w:gridSpan w:val="5"/>
          </w:tcPr>
          <w:p w14:paraId="7C116C92" w14:textId="5F1E2BCD" w:rsidR="009F165C" w:rsidRPr="003E3163" w:rsidRDefault="0059200D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C57CC" w:rsidRPr="005C57CC">
              <w:rPr>
                <w:rFonts w:asciiTheme="minorBidi" w:hAnsiTheme="minorBidi" w:cstheme="minorBidi"/>
                <w:sz w:val="26"/>
                <w:szCs w:val="26"/>
              </w:rPr>
              <w:t xml:space="preserve">31 </w:t>
            </w:r>
            <w:r w:rsidR="005C57CC" w:rsidRPr="005C57CC">
              <w:rPr>
                <w:rFonts w:asciiTheme="minorBidi" w:hAnsiTheme="minorBidi" w:cs="Cordia New"/>
                <w:sz w:val="26"/>
                <w:szCs w:val="26"/>
                <w:cs/>
              </w:rPr>
              <w:t>มีนาคม</w:t>
            </w:r>
          </w:p>
        </w:tc>
      </w:tr>
      <w:tr w:rsidR="005C57CC" w:rsidRPr="003E3163" w14:paraId="48EE10B0" w14:textId="77777777" w:rsidTr="00111BE5">
        <w:trPr>
          <w:tblHeader/>
        </w:trPr>
        <w:tc>
          <w:tcPr>
            <w:tcW w:w="2448" w:type="dxa"/>
          </w:tcPr>
          <w:p w14:paraId="7CC5B9F5" w14:textId="77777777" w:rsidR="005C57CC" w:rsidRPr="003E3163" w:rsidRDefault="005C57C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76" w:hanging="27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487BF9EB" w14:textId="77777777" w:rsidR="005C57CC" w:rsidRPr="003E3163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94" w:type="dxa"/>
          </w:tcPr>
          <w:p w14:paraId="572F8768" w14:textId="455A865E" w:rsidR="005C57CC" w:rsidRPr="003E3163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95" w:type="dxa"/>
            <w:gridSpan w:val="2"/>
          </w:tcPr>
          <w:p w14:paraId="556A9538" w14:textId="34CD57B9" w:rsidR="005C57CC" w:rsidRPr="003E3163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  <w:tc>
          <w:tcPr>
            <w:tcW w:w="1195" w:type="dxa"/>
          </w:tcPr>
          <w:p w14:paraId="74EB6985" w14:textId="24E533C0" w:rsidR="005C57CC" w:rsidRPr="003E3163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9</w:t>
            </w:r>
          </w:p>
        </w:tc>
        <w:tc>
          <w:tcPr>
            <w:tcW w:w="1186" w:type="dxa"/>
          </w:tcPr>
          <w:p w14:paraId="063C0DE7" w14:textId="5CDDE10F" w:rsidR="005C57CC" w:rsidRPr="003E3163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8</w:t>
            </w:r>
          </w:p>
        </w:tc>
      </w:tr>
      <w:tr w:rsidR="000D0CD8" w:rsidRPr="003E3163" w14:paraId="00E96AF6" w14:textId="77777777" w:rsidTr="00111BE5">
        <w:trPr>
          <w:tblHeader/>
        </w:trPr>
        <w:tc>
          <w:tcPr>
            <w:tcW w:w="2448" w:type="dxa"/>
          </w:tcPr>
          <w:p w14:paraId="4AD1EEF9" w14:textId="08E6B74A" w:rsidR="000D0CD8" w:rsidRPr="003E3163" w:rsidRDefault="000D0CD8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72C9ABD5" w14:textId="77777777" w:rsidR="000D0CD8" w:rsidRPr="003E3163" w:rsidRDefault="000D0CD8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3DD2015E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3C8B37B5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3E4FC50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42B04F92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D0CD8" w:rsidRPr="003E3163" w14:paraId="205381F2" w14:textId="77777777" w:rsidTr="00111BE5">
        <w:tc>
          <w:tcPr>
            <w:tcW w:w="2448" w:type="dxa"/>
          </w:tcPr>
          <w:p w14:paraId="177B8D91" w14:textId="161246B6" w:rsidR="000D0CD8" w:rsidRPr="003E3163" w:rsidRDefault="000D0CD8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รายได้จากการขาย</w:t>
            </w:r>
          </w:p>
        </w:tc>
        <w:tc>
          <w:tcPr>
            <w:tcW w:w="2070" w:type="dxa"/>
          </w:tcPr>
          <w:p w14:paraId="79F2A8CC" w14:textId="77777777" w:rsidR="000D0CD8" w:rsidRPr="003E3163" w:rsidRDefault="000D0CD8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D4291FE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2DE7AF17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2C34DBE6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</w:tcPr>
          <w:p w14:paraId="02E4D888" w14:textId="77777777" w:rsidR="000D0CD8" w:rsidRPr="003E3163" w:rsidRDefault="000D0CD8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5C57CC" w:rsidRPr="003E3163" w14:paraId="0F391F92" w14:textId="77777777">
        <w:tc>
          <w:tcPr>
            <w:tcW w:w="2448" w:type="dxa"/>
          </w:tcPr>
          <w:p w14:paraId="4E201784" w14:textId="77777777" w:rsidR="005C57CC" w:rsidRPr="003E3163" w:rsidRDefault="005C57CC" w:rsidP="007D2D8F">
            <w:pPr>
              <w:spacing w:line="36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4033093B" w14:textId="77777777" w:rsidR="005C57CC" w:rsidRPr="003E3163" w:rsidRDefault="005C57CC" w:rsidP="007D2D8F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00F5F3F4" w14:textId="7CBB9475" w:rsidR="005C57CC" w:rsidRPr="00975D44" w:rsidRDefault="00C64E6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D4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69C911C" w14:textId="61B59505" w:rsidR="005C57CC" w:rsidRPr="00975D44" w:rsidRDefault="005C57C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55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975D44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</w:tcPr>
          <w:p w14:paraId="6F77C539" w14:textId="6A541B0C" w:rsidR="005C57CC" w:rsidRPr="00111BE5" w:rsidRDefault="009F061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1,726</w:t>
            </w:r>
          </w:p>
        </w:tc>
        <w:tc>
          <w:tcPr>
            <w:tcW w:w="1186" w:type="dxa"/>
          </w:tcPr>
          <w:p w14:paraId="60D61038" w14:textId="26B37465" w:rsidR="005C57CC" w:rsidRPr="00111BE5" w:rsidRDefault="005C57C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</w:t>
            </w:r>
            <w:r w:rsidR="00AD5AC3">
              <w:rPr>
                <w:rFonts w:asciiTheme="minorBidi" w:hAnsiTheme="minorBidi" w:cstheme="minorBidi"/>
                <w:sz w:val="26"/>
                <w:szCs w:val="26"/>
              </w:rPr>
              <w:t>080</w:t>
            </w:r>
          </w:p>
        </w:tc>
      </w:tr>
      <w:tr w:rsidR="005C57CC" w:rsidRPr="003E3163" w14:paraId="12E81169" w14:textId="77777777" w:rsidTr="00111BE5">
        <w:tc>
          <w:tcPr>
            <w:tcW w:w="2448" w:type="dxa"/>
          </w:tcPr>
          <w:p w14:paraId="3164C0E3" w14:textId="6BB909E5" w:rsidR="005C57CC" w:rsidRPr="003E3163" w:rsidRDefault="005C57CC" w:rsidP="007D2D8F">
            <w:pPr>
              <w:spacing w:line="360" w:lineRule="exact"/>
              <w:ind w:firstLine="24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0148A32E" w14:textId="00035715" w:rsidR="005C57CC" w:rsidRPr="003E3163" w:rsidRDefault="005C57CC" w:rsidP="007D2D8F">
            <w:pPr>
              <w:spacing w:line="36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</w:tcPr>
          <w:p w14:paraId="5AA8BF9A" w14:textId="433B4F2E" w:rsidR="005C57CC" w:rsidRPr="00975D44" w:rsidRDefault="00C64E65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975D44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95" w:type="dxa"/>
            <w:gridSpan w:val="2"/>
          </w:tcPr>
          <w:p w14:paraId="16CB5103" w14:textId="4139E94A" w:rsidR="005C57CC" w:rsidRPr="00C76FF1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76FF1">
              <w:rPr>
                <w:rFonts w:asciiTheme="minorBidi" w:hAnsiTheme="minorBidi" w:cstheme="minorBidi"/>
                <w:sz w:val="26"/>
                <w:szCs w:val="26"/>
              </w:rPr>
              <w:t>48</w:t>
            </w:r>
          </w:p>
        </w:tc>
        <w:tc>
          <w:tcPr>
            <w:tcW w:w="1195" w:type="dxa"/>
            <w:vAlign w:val="bottom"/>
          </w:tcPr>
          <w:p w14:paraId="10EFABC5" w14:textId="40CD87A7" w:rsidR="005C57CC" w:rsidRPr="00111BE5" w:rsidRDefault="00FF689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  <w:tc>
          <w:tcPr>
            <w:tcW w:w="1186" w:type="dxa"/>
            <w:vAlign w:val="bottom"/>
          </w:tcPr>
          <w:p w14:paraId="559D6993" w14:textId="0E4BA7E2" w:rsidR="005C57CC" w:rsidRPr="00111BE5" w:rsidRDefault="005C57CC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AD5AC3">
              <w:rPr>
                <w:rFonts w:asciiTheme="minorBidi" w:hAnsiTheme="minorBidi" w:cstheme="minorBidi"/>
                <w:sz w:val="26"/>
                <w:szCs w:val="26"/>
              </w:rPr>
              <w:t>48</w:t>
            </w:r>
          </w:p>
        </w:tc>
      </w:tr>
      <w:tr w:rsidR="005C57CC" w:rsidRPr="003E3163" w14:paraId="27D6DA6D" w14:textId="77777777" w:rsidTr="00111BE5">
        <w:tc>
          <w:tcPr>
            <w:tcW w:w="2448" w:type="dxa"/>
          </w:tcPr>
          <w:p w14:paraId="6BF096EC" w14:textId="77777777" w:rsidR="005C57CC" w:rsidRPr="003E3163" w:rsidRDefault="005C57CC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</w:tcPr>
          <w:p w14:paraId="07DADB44" w14:textId="77777777" w:rsidR="005C57CC" w:rsidRPr="003E3163" w:rsidRDefault="005C57CC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vAlign w:val="bottom"/>
          </w:tcPr>
          <w:p w14:paraId="721A792C" w14:textId="3211420A" w:rsidR="005C57CC" w:rsidRPr="00111BE5" w:rsidRDefault="00C64E65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165</w:t>
            </w:r>
          </w:p>
        </w:tc>
        <w:tc>
          <w:tcPr>
            <w:tcW w:w="1195" w:type="dxa"/>
            <w:gridSpan w:val="2"/>
            <w:vAlign w:val="bottom"/>
          </w:tcPr>
          <w:p w14:paraId="7CA77309" w14:textId="18A53141" w:rsidR="005C57CC" w:rsidRPr="00111BE5" w:rsidRDefault="005C57CC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2</w:t>
            </w:r>
            <w:r w:rsidR="006C4035">
              <w:rPr>
                <w:rFonts w:asciiTheme="minorBidi" w:hAnsiTheme="minorBidi" w:cstheme="minorBidi"/>
                <w:sz w:val="26"/>
                <w:szCs w:val="26"/>
              </w:rPr>
              <w:t>48</w:t>
            </w:r>
          </w:p>
        </w:tc>
        <w:tc>
          <w:tcPr>
            <w:tcW w:w="1195" w:type="dxa"/>
            <w:vAlign w:val="bottom"/>
          </w:tcPr>
          <w:p w14:paraId="3EF50965" w14:textId="124C5A6E" w:rsidR="005C57CC" w:rsidRPr="00111BE5" w:rsidRDefault="00FF689C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</w:t>
            </w:r>
            <w:r w:rsidR="009F0615">
              <w:rPr>
                <w:rFonts w:ascii="Cordia New" w:hAnsi="Cordia New" w:cs="Cordia New"/>
                <w:noProof/>
                <w:sz w:val="26"/>
                <w:szCs w:val="26"/>
              </w:rPr>
              <w:t>891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59763B89" w14:textId="5E20B48F" w:rsidR="005C57CC" w:rsidRPr="00111BE5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1,328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  <w:tr w:rsidR="00111BE5" w:rsidRPr="003E3163" w14:paraId="1BF7CB14" w14:textId="77777777" w:rsidTr="00111BE5">
        <w:trPr>
          <w:trHeight w:val="272"/>
        </w:trPr>
        <w:tc>
          <w:tcPr>
            <w:tcW w:w="2448" w:type="dxa"/>
          </w:tcPr>
          <w:p w14:paraId="78865166" w14:textId="77777777" w:rsidR="00111BE5" w:rsidRPr="003E3163" w:rsidRDefault="00111BE5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</w:tcPr>
          <w:p w14:paraId="53EDB309" w14:textId="77777777" w:rsidR="00111BE5" w:rsidRPr="003E3163" w:rsidRDefault="00111BE5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60FA3935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7A719764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72C9E22B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F67BCA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7BF981CF" w14:textId="77777777" w:rsidTr="00111BE5">
        <w:tc>
          <w:tcPr>
            <w:tcW w:w="2448" w:type="dxa"/>
          </w:tcPr>
          <w:p w14:paraId="1CCB3209" w14:textId="25417A2D" w:rsidR="00111BE5" w:rsidRPr="003E3163" w:rsidRDefault="00111BE5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left="276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ราย</w:t>
            </w:r>
            <w:r w:rsidRPr="003E3163">
              <w:rPr>
                <w:rFonts w:asciiTheme="minorBidi" w:hAnsiTheme="minorBidi" w:cstheme="minorBidi"/>
                <w:sz w:val="26"/>
                <w:szCs w:val="26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070" w:type="dxa"/>
          </w:tcPr>
          <w:p w14:paraId="3A4B3C5E" w14:textId="77777777" w:rsidR="00111BE5" w:rsidRPr="003E3163" w:rsidRDefault="00111BE5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</w:tcPr>
          <w:p w14:paraId="7357A55B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</w:tcPr>
          <w:p w14:paraId="046F91A4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</w:tcPr>
          <w:p w14:paraId="4733048A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86" w:type="dxa"/>
          </w:tcPr>
          <w:p w14:paraId="0B41F24F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11BE5" w:rsidRPr="003E3163" w14:paraId="3B2E3F03" w14:textId="77777777" w:rsidTr="00111BE5">
        <w:tc>
          <w:tcPr>
            <w:tcW w:w="2448" w:type="dxa"/>
          </w:tcPr>
          <w:p w14:paraId="4C06DC93" w14:textId="7B6D69C9" w:rsidR="00111BE5" w:rsidRPr="003E3163" w:rsidRDefault="00111BE5" w:rsidP="007D2D8F">
            <w:pPr>
              <w:pStyle w:val="a3"/>
              <w:tabs>
                <w:tab w:val="clear" w:pos="1080"/>
                <w:tab w:val="left" w:pos="828"/>
              </w:tabs>
              <w:spacing w:line="36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2070" w:type="dxa"/>
          </w:tcPr>
          <w:p w14:paraId="3E48D4A9" w14:textId="0A62240A" w:rsidR="00111BE5" w:rsidRPr="003E3163" w:rsidRDefault="00A60EDE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0B132865" w14:textId="23B6E36E" w:rsidR="00111BE5" w:rsidRPr="00111BE5" w:rsidRDefault="00BA09D7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Trebuchet MS" w:hAnsi="Trebuchet MS" w:cs="Arial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79016BBA" w14:textId="71CDF04A" w:rsidR="00111BE5" w:rsidRPr="00111BE5" w:rsidRDefault="005C57CC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bottom"/>
          </w:tcPr>
          <w:p w14:paraId="468EB1E3" w14:textId="77A9072F" w:rsidR="00111BE5" w:rsidRPr="00111BE5" w:rsidRDefault="008645FD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84</w:t>
            </w:r>
          </w:p>
        </w:tc>
        <w:tc>
          <w:tcPr>
            <w:tcW w:w="1186" w:type="dxa"/>
            <w:vAlign w:val="bottom"/>
          </w:tcPr>
          <w:p w14:paraId="6B4B19EB" w14:textId="31CADA5D" w:rsidR="00111BE5" w:rsidRPr="00AD5AC3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84</w:t>
            </w:r>
          </w:p>
        </w:tc>
      </w:tr>
      <w:tr w:rsidR="00A60EDE" w:rsidRPr="003E3163" w14:paraId="403BA9AF" w14:textId="77777777" w:rsidTr="00111BE5">
        <w:tc>
          <w:tcPr>
            <w:tcW w:w="2448" w:type="dxa"/>
          </w:tcPr>
          <w:p w14:paraId="13D31750" w14:textId="0E422A93" w:rsidR="00A60EDE" w:rsidRPr="003E3163" w:rsidRDefault="00A60EDE" w:rsidP="007D2D8F">
            <w:pPr>
              <w:pStyle w:val="a3"/>
              <w:tabs>
                <w:tab w:val="clear" w:pos="1080"/>
                <w:tab w:val="left" w:pos="828"/>
              </w:tabs>
              <w:spacing w:line="36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US"/>
              </w:rPr>
              <w:t xml:space="preserve">     </w:t>
            </w:r>
            <w:r w:rsidRPr="003E3163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บริษัทที่เกี่ยวข้อง</w:t>
            </w:r>
            <w:r w:rsidRPr="003E3163">
              <w:rPr>
                <w:rFonts w:asciiTheme="minorBidi" w:hAnsiTheme="minorBidi" w:cstheme="minorBidi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2070" w:type="dxa"/>
          </w:tcPr>
          <w:p w14:paraId="24321D39" w14:textId="5DBF2451" w:rsidR="00A60EDE" w:rsidRPr="003E3163" w:rsidRDefault="00A60EDE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60EDE">
              <w:rPr>
                <w:rFonts w:asciiTheme="minorBidi" w:hAnsiTheme="minorBidi" w:cs="Cordi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197E049" w14:textId="3A3FC41C" w:rsidR="00A60EDE" w:rsidRPr="00111BE5" w:rsidRDefault="00BA09D7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95BC5"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95" w:type="dxa"/>
            <w:gridSpan w:val="2"/>
            <w:vAlign w:val="bottom"/>
          </w:tcPr>
          <w:p w14:paraId="2A841C6C" w14:textId="649F0883" w:rsidR="00A60EDE" w:rsidRPr="00F35457" w:rsidRDefault="006953D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35457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195" w:type="dxa"/>
            <w:vAlign w:val="bottom"/>
          </w:tcPr>
          <w:p w14:paraId="29433526" w14:textId="0562693A" w:rsidR="00A60EDE" w:rsidRPr="00111BE5" w:rsidRDefault="007772C7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86" w:type="dxa"/>
            <w:vAlign w:val="bottom"/>
          </w:tcPr>
          <w:p w14:paraId="125ACB73" w14:textId="0EBFD710" w:rsidR="00A60EDE" w:rsidRPr="00262F10" w:rsidRDefault="00AD5AC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17</w:t>
            </w:r>
          </w:p>
        </w:tc>
      </w:tr>
      <w:tr w:rsidR="00A60EDE" w:rsidRPr="003E3163" w14:paraId="06C45B42" w14:textId="77777777" w:rsidTr="00111BE5">
        <w:tc>
          <w:tcPr>
            <w:tcW w:w="2448" w:type="dxa"/>
          </w:tcPr>
          <w:p w14:paraId="305F5EE5" w14:textId="37D582B3" w:rsidR="00A60EDE" w:rsidRPr="00A60EDE" w:rsidRDefault="00A60EDE" w:rsidP="007D2D8F">
            <w:pPr>
              <w:pStyle w:val="a3"/>
              <w:tabs>
                <w:tab w:val="clear" w:pos="1080"/>
                <w:tab w:val="left" w:pos="828"/>
              </w:tabs>
              <w:spacing w:line="360" w:lineRule="exact"/>
              <w:ind w:left="261" w:right="-113" w:hanging="276"/>
              <w:rPr>
                <w:rFonts w:asciiTheme="minorBidi" w:hAnsiTheme="minorBidi" w:cstheme="minorBidi"/>
                <w:sz w:val="26"/>
                <w:szCs w:val="26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2070" w:type="dxa"/>
          </w:tcPr>
          <w:p w14:paraId="55C83DD9" w14:textId="77777777" w:rsidR="00A60EDE" w:rsidRPr="003E3163" w:rsidRDefault="00A60EDE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7DF992AF" w14:textId="7FAA65C6" w:rsidR="00A60EDE" w:rsidRPr="00111BE5" w:rsidRDefault="00BA09D7" w:rsidP="007D2D8F">
            <w:pPr>
              <w:pBdr>
                <w:bottom w:val="single" w:sz="12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</w:t>
            </w:r>
          </w:p>
        </w:tc>
        <w:tc>
          <w:tcPr>
            <w:tcW w:w="1195" w:type="dxa"/>
            <w:gridSpan w:val="2"/>
            <w:vAlign w:val="bottom"/>
          </w:tcPr>
          <w:p w14:paraId="6A7D3025" w14:textId="4FB04820" w:rsidR="00A60EDE" w:rsidRPr="00F35457" w:rsidRDefault="00D86F2A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35457">
              <w:rPr>
                <w:rFonts w:ascii="Cordia New" w:hAnsi="Cordia New" w:cs="Cordia New"/>
                <w:sz w:val="26"/>
                <w:szCs w:val="26"/>
              </w:rPr>
              <w:t>17</w:t>
            </w:r>
          </w:p>
        </w:tc>
        <w:tc>
          <w:tcPr>
            <w:tcW w:w="1195" w:type="dxa"/>
            <w:vAlign w:val="bottom"/>
          </w:tcPr>
          <w:p w14:paraId="5FACDCEC" w14:textId="37B80FCA" w:rsidR="00A60EDE" w:rsidRPr="00111BE5" w:rsidRDefault="007772C7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109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86" w:type="dxa"/>
            <w:vAlign w:val="bottom"/>
          </w:tcPr>
          <w:p w14:paraId="05A42FA4" w14:textId="685979C8" w:rsidR="00A60EDE" w:rsidRPr="00262F10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101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</w:tr>
      <w:tr w:rsidR="00111BE5" w:rsidRPr="003E3163" w14:paraId="726096C8" w14:textId="77777777" w:rsidTr="00111BE5">
        <w:tc>
          <w:tcPr>
            <w:tcW w:w="2448" w:type="dxa"/>
            <w:tcBorders>
              <w:bottom w:val="nil"/>
            </w:tcBorders>
          </w:tcPr>
          <w:p w14:paraId="00D5749A" w14:textId="77777777" w:rsidR="00111BE5" w:rsidRPr="003E3163" w:rsidRDefault="00111BE5" w:rsidP="007D2D8F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17E6E07C" w14:textId="77777777" w:rsidR="00111BE5" w:rsidRPr="003E3163" w:rsidRDefault="00111BE5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0F3EB2CB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735DC822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FD3B340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2790A041" w14:textId="77777777" w:rsidR="00111BE5" w:rsidRPr="00111BE5" w:rsidRDefault="00111BE5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74BA45CA" w14:textId="77777777" w:rsidTr="00F0126E">
        <w:tc>
          <w:tcPr>
            <w:tcW w:w="2448" w:type="dxa"/>
            <w:tcBorders>
              <w:bottom w:val="nil"/>
            </w:tcBorders>
          </w:tcPr>
          <w:p w14:paraId="4CA605BB" w14:textId="16CF4990" w:rsidR="00AD5AC3" w:rsidRPr="003E3163" w:rsidRDefault="00AD5AC3" w:rsidP="007D2D8F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ราย</w:t>
            </w:r>
            <w:r w:rsidRPr="00FD70FD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ได้</w:t>
            </w:r>
            <w:r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อื่น</w:t>
            </w:r>
          </w:p>
        </w:tc>
        <w:tc>
          <w:tcPr>
            <w:tcW w:w="2070" w:type="dxa"/>
            <w:tcBorders>
              <w:bottom w:val="nil"/>
            </w:tcBorders>
          </w:tcPr>
          <w:p w14:paraId="1836A3D0" w14:textId="77777777" w:rsidR="00AD5AC3" w:rsidRPr="003E3163" w:rsidRDefault="00AD5AC3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033723FB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</w:tcPr>
          <w:p w14:paraId="756BF73F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</w:tcPr>
          <w:p w14:paraId="49F92C64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14:paraId="7728D683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0DEC9BAF" w14:textId="77777777" w:rsidTr="00F0126E">
        <w:tc>
          <w:tcPr>
            <w:tcW w:w="2448" w:type="dxa"/>
            <w:tcBorders>
              <w:bottom w:val="nil"/>
            </w:tcBorders>
          </w:tcPr>
          <w:p w14:paraId="63708CA5" w14:textId="2945DE06" w:rsidR="00AD5AC3" w:rsidRPr="003E3163" w:rsidRDefault="00AD5AC3" w:rsidP="007D2D8F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bottom w:val="nil"/>
            </w:tcBorders>
          </w:tcPr>
          <w:p w14:paraId="6FD08F66" w14:textId="7863554E" w:rsidR="00AD5AC3" w:rsidRPr="003E3163" w:rsidRDefault="00AD5AC3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D70FD">
              <w:rPr>
                <w:rFonts w:ascii="Cordia New" w:hAnsi="Cordia New" w:cs="Cordia New"/>
                <w:sz w:val="26"/>
                <w:szCs w:val="26"/>
                <w:cs/>
              </w:rPr>
              <w:t>ราคาที่ตกลงกัน</w:t>
            </w: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2F1A26C1" w14:textId="15CC9C55" w:rsidR="00AD5AC3" w:rsidRPr="00111BE5" w:rsidRDefault="00AD5AC3" w:rsidP="00171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66D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94D86C5" w14:textId="65961A41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766D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E37E013" w14:textId="1AFB0C4F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509C0EB2" w14:textId="23F54DCA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567</w:t>
            </w:r>
          </w:p>
        </w:tc>
      </w:tr>
      <w:tr w:rsidR="00AD5AC3" w:rsidRPr="003E3163" w14:paraId="148A742D" w14:textId="77777777" w:rsidTr="00111BE5">
        <w:tc>
          <w:tcPr>
            <w:tcW w:w="2448" w:type="dxa"/>
            <w:tcBorders>
              <w:bottom w:val="nil"/>
            </w:tcBorders>
          </w:tcPr>
          <w:p w14:paraId="39C30F40" w14:textId="77777777" w:rsidR="00AD5AC3" w:rsidRPr="003E3163" w:rsidRDefault="00AD5AC3" w:rsidP="007D2D8F">
            <w:pPr>
              <w:spacing w:line="360" w:lineRule="exact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0B2CD82E" w14:textId="77777777" w:rsidR="00AD5AC3" w:rsidRPr="003E3163" w:rsidRDefault="00AD5AC3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526E0C97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62E5D951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26CED7D0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83A02CD" w14:textId="77777777" w:rsidR="00AD5AC3" w:rsidRPr="00111BE5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7CA8ACCE" w14:textId="77777777" w:rsidTr="00111BE5">
        <w:tc>
          <w:tcPr>
            <w:tcW w:w="2448" w:type="dxa"/>
          </w:tcPr>
          <w:p w14:paraId="3CCB6A68" w14:textId="3A7A69D3" w:rsidR="00AD5AC3" w:rsidRPr="000E2009" w:rsidRDefault="00AD5AC3" w:rsidP="007D2D8F">
            <w:pPr>
              <w:tabs>
                <w:tab w:val="clear" w:pos="2580"/>
                <w:tab w:val="left" w:pos="113"/>
              </w:tabs>
              <w:spacing w:line="360" w:lineRule="exact"/>
              <w:ind w:right="72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ดอกเบี้ยจ่าย</w:t>
            </w:r>
          </w:p>
        </w:tc>
        <w:tc>
          <w:tcPr>
            <w:tcW w:w="2070" w:type="dxa"/>
          </w:tcPr>
          <w:p w14:paraId="62BDDDEA" w14:textId="77777777" w:rsidR="00AD5AC3" w:rsidRPr="000E2009" w:rsidRDefault="00AD5AC3" w:rsidP="007D2D8F">
            <w:pPr>
              <w:spacing w:line="360" w:lineRule="exac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8F73473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EA3DC78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F4DC660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45C04876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1D6FC546" w14:textId="77777777" w:rsidTr="00111BE5">
        <w:tc>
          <w:tcPr>
            <w:tcW w:w="2448" w:type="dxa"/>
          </w:tcPr>
          <w:p w14:paraId="0A067B4D" w14:textId="30AB9686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5" w:right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070" w:type="dxa"/>
          </w:tcPr>
          <w:p w14:paraId="35B4F272" w14:textId="78ADF7F2" w:rsidR="00AD5AC3" w:rsidRPr="000E2009" w:rsidRDefault="00AD5AC3" w:rsidP="007D2D8F">
            <w:pPr>
              <w:spacing w:line="36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>5.00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  <w:tc>
          <w:tcPr>
            <w:tcW w:w="1194" w:type="dxa"/>
            <w:vAlign w:val="bottom"/>
          </w:tcPr>
          <w:p w14:paraId="79C5D618" w14:textId="4BAF7E81" w:rsidR="00AD5AC3" w:rsidRPr="000E4841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35B34DB5" w14:textId="2CBC09CE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vAlign w:val="bottom"/>
          </w:tcPr>
          <w:p w14:paraId="3AB8DD50" w14:textId="1D2FD1A4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186" w:type="dxa"/>
            <w:vAlign w:val="bottom"/>
          </w:tcPr>
          <w:p w14:paraId="610F279E" w14:textId="015C586F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</w:p>
        </w:tc>
      </w:tr>
      <w:tr w:rsidR="00AD5AC3" w:rsidRPr="003E3163" w14:paraId="14854EC1" w14:textId="77777777" w:rsidTr="005C57CC">
        <w:trPr>
          <w:trHeight w:val="80"/>
        </w:trPr>
        <w:tc>
          <w:tcPr>
            <w:tcW w:w="2448" w:type="dxa"/>
          </w:tcPr>
          <w:p w14:paraId="2F160774" w14:textId="314987BE" w:rsidR="00AD5AC3" w:rsidRPr="000E2009" w:rsidRDefault="00AD5AC3" w:rsidP="007D2D8F">
            <w:pPr>
              <w:spacing w:line="36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070" w:type="dxa"/>
          </w:tcPr>
          <w:p w14:paraId="7B28BAFD" w14:textId="53BC1FFF" w:rsidR="00AD5AC3" w:rsidRPr="000E2009" w:rsidRDefault="00AD5AC3" w:rsidP="007D2D8F">
            <w:pPr>
              <w:tabs>
                <w:tab w:val="clear" w:pos="227"/>
                <w:tab w:val="clear" w:pos="1644"/>
                <w:tab w:val="clear" w:pos="1871"/>
              </w:tabs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5.00 -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6.00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49A718C" w14:textId="702DBBC1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95" w:type="dxa"/>
            <w:gridSpan w:val="2"/>
            <w:vAlign w:val="bottom"/>
          </w:tcPr>
          <w:p w14:paraId="1402E898" w14:textId="44D0DDE8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95" w:type="dxa"/>
            <w:vAlign w:val="bottom"/>
          </w:tcPr>
          <w:p w14:paraId="4EA1D5CD" w14:textId="5E51696D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345</w:t>
            </w:r>
          </w:p>
        </w:tc>
        <w:tc>
          <w:tcPr>
            <w:tcW w:w="1186" w:type="dxa"/>
            <w:vAlign w:val="bottom"/>
          </w:tcPr>
          <w:p w14:paraId="3193F75C" w14:textId="4EB93DEA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468</w:t>
            </w:r>
          </w:p>
        </w:tc>
      </w:tr>
      <w:tr w:rsidR="00AD5AC3" w:rsidRPr="003E3163" w14:paraId="6F9A3E4A" w14:textId="77777777" w:rsidTr="00111BE5">
        <w:tc>
          <w:tcPr>
            <w:tcW w:w="2448" w:type="dxa"/>
          </w:tcPr>
          <w:p w14:paraId="2A9968EA" w14:textId="510D870C" w:rsidR="00AD5AC3" w:rsidRPr="000E2009" w:rsidRDefault="00AD5AC3" w:rsidP="007D2D8F">
            <w:pPr>
              <w:tabs>
                <w:tab w:val="clear" w:pos="227"/>
                <w:tab w:val="left" w:pos="636"/>
              </w:tabs>
              <w:spacing w:line="360" w:lineRule="exact"/>
              <w:ind w:left="24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070" w:type="dxa"/>
          </w:tcPr>
          <w:p w14:paraId="5A5AACED" w14:textId="4499B968" w:rsidR="00AD5AC3" w:rsidRPr="000E2009" w:rsidRDefault="00AD5AC3" w:rsidP="007D2D8F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Pr="000E2009">
              <w:rPr>
                <w:rFonts w:ascii="Cordia New" w:hAnsi="Cordia New" w:cs="Cordia New"/>
                <w:sz w:val="26"/>
                <w:szCs w:val="26"/>
              </w:rPr>
              <w:t>MLR - 0.25</w:t>
            </w:r>
            <w:r w:rsidRPr="000E200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0E200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1194" w:type="dxa"/>
            <w:vAlign w:val="bottom"/>
          </w:tcPr>
          <w:p w14:paraId="63A8EAB8" w14:textId="647D09D0" w:rsidR="00AD5AC3" w:rsidRPr="000E2009" w:rsidRDefault="00AD5AC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195" w:type="dxa"/>
            <w:gridSpan w:val="2"/>
            <w:vAlign w:val="bottom"/>
          </w:tcPr>
          <w:p w14:paraId="624180E3" w14:textId="6040598C" w:rsidR="00AD5AC3" w:rsidRPr="000E2009" w:rsidRDefault="00AD5AC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943</w:t>
            </w:r>
          </w:p>
        </w:tc>
        <w:tc>
          <w:tcPr>
            <w:tcW w:w="1195" w:type="dxa"/>
            <w:vAlign w:val="bottom"/>
          </w:tcPr>
          <w:p w14:paraId="05FA81D3" w14:textId="059A154B" w:rsidR="00AD5AC3" w:rsidRPr="000E2009" w:rsidRDefault="00AD5AC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683</w:t>
            </w:r>
          </w:p>
        </w:tc>
        <w:tc>
          <w:tcPr>
            <w:tcW w:w="1186" w:type="dxa"/>
            <w:vAlign w:val="bottom"/>
          </w:tcPr>
          <w:p w14:paraId="76532AB4" w14:textId="271EDEED" w:rsidR="00AD5AC3" w:rsidRPr="000E2009" w:rsidRDefault="00AD5AC3" w:rsidP="007D2D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943</w:t>
            </w:r>
          </w:p>
        </w:tc>
      </w:tr>
      <w:tr w:rsidR="00AD5AC3" w:rsidRPr="003E3163" w14:paraId="0D33F652" w14:textId="77777777" w:rsidTr="00111BE5">
        <w:tc>
          <w:tcPr>
            <w:tcW w:w="2448" w:type="dxa"/>
          </w:tcPr>
          <w:p w14:paraId="07C820C3" w14:textId="77777777" w:rsidR="00AD5AC3" w:rsidRPr="000E2009" w:rsidRDefault="00AD5AC3" w:rsidP="007D2D8F">
            <w:pPr>
              <w:spacing w:line="360" w:lineRule="exact"/>
              <w:ind w:right="-108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070" w:type="dxa"/>
          </w:tcPr>
          <w:p w14:paraId="239D8A5F" w14:textId="77777777" w:rsidR="00AD5AC3" w:rsidRPr="000E2009" w:rsidRDefault="00AD5AC3" w:rsidP="007D2D8F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vAlign w:val="bottom"/>
          </w:tcPr>
          <w:p w14:paraId="6DD21475" w14:textId="5560D54A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1,090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195" w:type="dxa"/>
            <w:gridSpan w:val="2"/>
            <w:vAlign w:val="bottom"/>
          </w:tcPr>
          <w:p w14:paraId="2F67C451" w14:textId="77C2A295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1,500</w:t>
            </w:r>
          </w:p>
        </w:tc>
        <w:tc>
          <w:tcPr>
            <w:tcW w:w="1195" w:type="dxa"/>
            <w:vAlign w:val="bottom"/>
          </w:tcPr>
          <w:p w14:paraId="3AE31BFC" w14:textId="079DFE7F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1,072</w:t>
            </w:r>
          </w:p>
        </w:tc>
        <w:tc>
          <w:tcPr>
            <w:tcW w:w="1186" w:type="dxa"/>
            <w:vAlign w:val="bottom"/>
          </w:tcPr>
          <w:p w14:paraId="35B5741B" w14:textId="665AE36A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1,469</w:t>
            </w:r>
          </w:p>
        </w:tc>
      </w:tr>
      <w:tr w:rsidR="00AD5AC3" w:rsidRPr="003E3163" w14:paraId="2DB5DB73" w14:textId="77777777" w:rsidTr="00727E6A">
        <w:tc>
          <w:tcPr>
            <w:tcW w:w="2448" w:type="dxa"/>
            <w:tcBorders>
              <w:bottom w:val="nil"/>
            </w:tcBorders>
          </w:tcPr>
          <w:p w14:paraId="4B4B9FA7" w14:textId="77777777" w:rsidR="00AD5AC3" w:rsidRPr="000E2009" w:rsidRDefault="00AD5AC3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070" w:type="dxa"/>
            <w:tcBorders>
              <w:bottom w:val="nil"/>
            </w:tcBorders>
          </w:tcPr>
          <w:p w14:paraId="2F389858" w14:textId="77777777" w:rsidR="00AD5AC3" w:rsidRPr="000E2009" w:rsidRDefault="00AD5AC3" w:rsidP="007D2D8F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2939372B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306463D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72C14EED" w14:textId="1456DA59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7CFDBFD9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52745390" w14:textId="77777777" w:rsidTr="00727E6A">
        <w:tc>
          <w:tcPr>
            <w:tcW w:w="2448" w:type="dxa"/>
            <w:tcBorders>
              <w:top w:val="nil"/>
              <w:bottom w:val="nil"/>
            </w:tcBorders>
          </w:tcPr>
          <w:p w14:paraId="55CC9BEE" w14:textId="1EB9A31F" w:rsidR="00AD5AC3" w:rsidRPr="000E2009" w:rsidRDefault="00AD5AC3" w:rsidP="007D2D8F">
            <w:pPr>
              <w:pStyle w:val="a3"/>
              <w:tabs>
                <w:tab w:val="clear" w:pos="1080"/>
                <w:tab w:val="left" w:pos="113"/>
              </w:tabs>
              <w:spacing w:line="360" w:lineRule="exact"/>
              <w:ind w:right="-113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2586D7F3" w14:textId="77777777" w:rsidR="00AD5AC3" w:rsidRPr="000E2009" w:rsidRDefault="00AD5AC3" w:rsidP="007D2D8F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  <w:vAlign w:val="bottom"/>
          </w:tcPr>
          <w:p w14:paraId="41173AA0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tcBorders>
              <w:top w:val="nil"/>
              <w:bottom w:val="nil"/>
            </w:tcBorders>
            <w:vAlign w:val="bottom"/>
          </w:tcPr>
          <w:p w14:paraId="3330F28E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nil"/>
              <w:bottom w:val="nil"/>
            </w:tcBorders>
            <w:vAlign w:val="bottom"/>
          </w:tcPr>
          <w:p w14:paraId="77D5F0AC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vAlign w:val="bottom"/>
          </w:tcPr>
          <w:p w14:paraId="657EF470" w14:textId="77777777" w:rsidR="00AD5AC3" w:rsidRPr="000E2009" w:rsidRDefault="00AD5AC3" w:rsidP="007D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D5AC3" w:rsidRPr="003E3163" w14:paraId="29A14F5D" w14:textId="77777777" w:rsidTr="00111BE5">
        <w:tc>
          <w:tcPr>
            <w:tcW w:w="2448" w:type="dxa"/>
            <w:tcBorders>
              <w:bottom w:val="nil"/>
            </w:tcBorders>
          </w:tcPr>
          <w:p w14:paraId="540BCFD3" w14:textId="028B7868" w:rsidR="00AD5AC3" w:rsidRPr="000E2009" w:rsidRDefault="00AD5AC3" w:rsidP="007D2D8F">
            <w:pPr>
              <w:spacing w:line="360" w:lineRule="exact"/>
              <w:ind w:firstLine="227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0E2009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bottom w:val="nil"/>
            </w:tcBorders>
          </w:tcPr>
          <w:p w14:paraId="6430A6EB" w14:textId="77777777" w:rsidR="00AD5AC3" w:rsidRPr="000E2009" w:rsidRDefault="00AD5AC3" w:rsidP="007D2D8F">
            <w:pPr>
              <w:spacing w:line="360" w:lineRule="exact"/>
              <w:ind w:left="162" w:hanging="162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nil"/>
            </w:tcBorders>
            <w:vAlign w:val="bottom"/>
          </w:tcPr>
          <w:p w14:paraId="39807A56" w14:textId="017899BA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C4EF1">
              <w:rPr>
                <w:rFonts w:ascii="Cordia New" w:hAnsi="Cordia New" w:cs="Cordia New"/>
                <w:sz w:val="26"/>
                <w:szCs w:val="26"/>
                <w:lang w:val="en-GB"/>
              </w:rPr>
              <w:t>7,208</w:t>
            </w:r>
          </w:p>
        </w:tc>
        <w:tc>
          <w:tcPr>
            <w:tcW w:w="1195" w:type="dxa"/>
            <w:gridSpan w:val="2"/>
            <w:tcBorders>
              <w:bottom w:val="nil"/>
            </w:tcBorders>
            <w:vAlign w:val="bottom"/>
          </w:tcPr>
          <w:p w14:paraId="10E1FD7A" w14:textId="08925119" w:rsidR="00AD5AC3" w:rsidRPr="000E2009" w:rsidRDefault="00A50C88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9,610</w:t>
            </w: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48C5E8B1" w14:textId="25640686" w:rsidR="00AD5AC3" w:rsidRPr="000E2009" w:rsidRDefault="00AD5AC3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5,605</w:t>
            </w:r>
          </w:p>
        </w:tc>
        <w:tc>
          <w:tcPr>
            <w:tcW w:w="1186" w:type="dxa"/>
            <w:tcBorders>
              <w:bottom w:val="nil"/>
            </w:tcBorders>
            <w:vAlign w:val="bottom"/>
          </w:tcPr>
          <w:p w14:paraId="6B7CB10E" w14:textId="40656524" w:rsidR="00AD5AC3" w:rsidRPr="000E2009" w:rsidRDefault="009F01F5" w:rsidP="007D2D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8,016</w:t>
            </w:r>
          </w:p>
        </w:tc>
      </w:tr>
      <w:bookmarkEnd w:id="0"/>
    </w:tbl>
    <w:p w14:paraId="0BC77710" w14:textId="01146B24" w:rsidR="003E3163" w:rsidRPr="009C2EB1" w:rsidRDefault="003E3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color w:val="000000"/>
          <w:spacing w:val="-6"/>
          <w:sz w:val="4"/>
          <w:szCs w:val="4"/>
          <w:lang w:eastAsia="th-TH"/>
        </w:rPr>
      </w:pPr>
    </w:p>
    <w:p w14:paraId="146309F2" w14:textId="1E9219C7" w:rsidR="0099424E" w:rsidRDefault="005753E0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lastRenderedPageBreak/>
        <w:t>ยอด</w:t>
      </w:r>
      <w:r w:rsidRPr="00262F10">
        <w:rPr>
          <w:rFonts w:asciiTheme="minorBidi" w:hAnsiTheme="minorBidi" w:cstheme="minorBidi"/>
          <w:color w:val="auto"/>
          <w:spacing w:val="-6"/>
          <w:sz w:val="26"/>
          <w:szCs w:val="26"/>
          <w:cs/>
          <w:lang w:val="th-TH"/>
        </w:rPr>
        <w:t>คงเหลือ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กับบุคคลและบริษัทที่เกี่ยวข้อง</w:t>
      </w:r>
      <w:r w:rsidR="001F5316"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กัน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ที่มีสาระสำคัญ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4C79BC" w:rsidRPr="004C79BC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 xml:space="preserve">31 </w:t>
      </w:r>
      <w:r w:rsidR="004C79BC" w:rsidRPr="004C79BC">
        <w:rPr>
          <w:rFonts w:asciiTheme="minorBidi" w:hAnsiTheme="minorBidi" w:cs="Cordia New"/>
          <w:color w:val="auto"/>
          <w:spacing w:val="-6"/>
          <w:sz w:val="26"/>
          <w:szCs w:val="26"/>
          <w:cs/>
          <w:lang w:val="en-GB"/>
        </w:rPr>
        <w:t>มีนาคม</w:t>
      </w:r>
      <w:r w:rsidR="00653296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7475F8" w:rsidRPr="00262F10">
        <w:rPr>
          <w:rFonts w:asciiTheme="minorBidi" w:hAnsiTheme="minorBidi" w:cstheme="minorBidi"/>
          <w:color w:val="auto"/>
          <w:spacing w:val="-6"/>
          <w:sz w:val="26"/>
          <w:szCs w:val="26"/>
        </w:rPr>
        <w:t>256</w:t>
      </w:r>
      <w:r w:rsidR="004C79BC">
        <w:rPr>
          <w:rFonts w:asciiTheme="minorBidi" w:hAnsiTheme="minorBidi" w:cstheme="minorBidi"/>
          <w:color w:val="auto"/>
          <w:spacing w:val="-6"/>
          <w:sz w:val="26"/>
          <w:szCs w:val="26"/>
        </w:rPr>
        <w:t>9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และ วันที่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31</w:t>
      </w:r>
      <w:r w:rsidR="008A5BC4"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</w:t>
      </w:r>
      <w:r w:rsidR="00D57D8F" w:rsidRPr="00262F10">
        <w:rPr>
          <w:rFonts w:asciiTheme="minorBidi" w:hAnsiTheme="minorBidi" w:cstheme="minorBidi"/>
          <w:spacing w:val="-6"/>
          <w:sz w:val="26"/>
          <w:szCs w:val="26"/>
        </w:rPr>
        <w:t>256</w:t>
      </w:r>
      <w:r w:rsidR="004C79BC">
        <w:rPr>
          <w:rFonts w:asciiTheme="minorBidi" w:hAnsiTheme="minorBidi" w:cstheme="minorBidi"/>
          <w:spacing w:val="-6"/>
          <w:sz w:val="26"/>
          <w:szCs w:val="26"/>
        </w:rPr>
        <w:t>8</w:t>
      </w:r>
      <w:r w:rsidR="00DC33F0" w:rsidRPr="00262F10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มีดังนี้</w:t>
      </w:r>
    </w:p>
    <w:p w14:paraId="3CC59FAF" w14:textId="77777777" w:rsidR="005930FB" w:rsidRPr="00262F10" w:rsidRDefault="005930FB" w:rsidP="002B1F94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tbl>
      <w:tblPr>
        <w:tblW w:w="9278" w:type="dxa"/>
        <w:tblInd w:w="243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226"/>
        <w:gridCol w:w="1231"/>
        <w:gridCol w:w="1226"/>
        <w:gridCol w:w="1230"/>
      </w:tblGrid>
      <w:tr w:rsidR="00FF491B" w:rsidRPr="00262F10" w14:paraId="739B5C3B" w14:textId="77777777" w:rsidTr="00FA6546">
        <w:trPr>
          <w:cantSplit/>
          <w:tblHeader/>
        </w:trPr>
        <w:tc>
          <w:tcPr>
            <w:tcW w:w="4365" w:type="dxa"/>
          </w:tcPr>
          <w:p w14:paraId="7A890D70" w14:textId="686AC7C4" w:rsidR="00FF491B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457" w:type="dxa"/>
            <w:gridSpan w:val="2"/>
          </w:tcPr>
          <w:p w14:paraId="76DC6578" w14:textId="182B1701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6" w:type="dxa"/>
            <w:gridSpan w:val="2"/>
          </w:tcPr>
          <w:p w14:paraId="002DAEE6" w14:textId="4DFCDE50" w:rsidR="00FF491B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9BC" w:rsidRPr="00262F10" w14:paraId="6CE47E5E" w14:textId="77777777" w:rsidTr="00FA6546">
        <w:trPr>
          <w:cantSplit/>
          <w:tblHeader/>
        </w:trPr>
        <w:tc>
          <w:tcPr>
            <w:tcW w:w="4365" w:type="dxa"/>
          </w:tcPr>
          <w:p w14:paraId="5A92165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1D6D4DC4" w14:textId="1ACEBACC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31" w:type="dxa"/>
          </w:tcPr>
          <w:p w14:paraId="054D08D6" w14:textId="59EECDD1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226" w:type="dxa"/>
          </w:tcPr>
          <w:p w14:paraId="7758A8CB" w14:textId="4B7DC5F2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30" w:type="dxa"/>
          </w:tcPr>
          <w:p w14:paraId="1F5076A6" w14:textId="627168EC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7" w:firstLine="27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1C2F69" w:rsidRPr="00262F10" w14:paraId="77CB1EB2" w14:textId="77777777" w:rsidTr="00FA6546">
        <w:trPr>
          <w:cantSplit/>
          <w:trHeight w:hRule="exact" w:val="333"/>
          <w:tblHeader/>
        </w:trPr>
        <w:tc>
          <w:tcPr>
            <w:tcW w:w="4365" w:type="dxa"/>
          </w:tcPr>
          <w:p w14:paraId="19A5F31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</w:tcPr>
          <w:p w14:paraId="590D4E5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</w:tcPr>
          <w:p w14:paraId="6E8340C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</w:tcPr>
          <w:p w14:paraId="3C594F6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</w:tcPr>
          <w:p w14:paraId="49485AA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2" w:hanging="113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1C2F69" w:rsidRPr="00262F10" w14:paraId="06E03BB6" w14:textId="77777777" w:rsidTr="00FA6546">
        <w:trPr>
          <w:cantSplit/>
        </w:trPr>
        <w:tc>
          <w:tcPr>
            <w:tcW w:w="4365" w:type="dxa"/>
            <w:tcBorders>
              <w:bottom w:val="nil"/>
            </w:tcBorders>
            <w:vAlign w:val="center"/>
          </w:tcPr>
          <w:p w14:paraId="14D0C19B" w14:textId="64D80136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417A1650" w14:textId="17F53718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9" w:firstLine="10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03B6D4C1" w14:textId="7B341421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0CB3DA" w14:textId="0E9B69BC" w:rsidR="001C2F69" w:rsidRPr="00262F10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5C6D77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C79BC" w:rsidRPr="00262F10" w14:paraId="2A7C1071" w14:textId="77777777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635F618C" w14:textId="25C446EF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F83027F" w14:textId="66D13D77" w:rsidR="004C79BC" w:rsidRPr="00262F10" w:rsidRDefault="00A343FC" w:rsidP="00E2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0039382" w14:textId="22FBD42C" w:rsidR="004C79BC" w:rsidRPr="00262F10" w:rsidRDefault="004C79BC" w:rsidP="00E26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43EC61B" w14:textId="4DBAFB32" w:rsidR="004C79BC" w:rsidRPr="002D43E9" w:rsidRDefault="00987713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1,2</w:t>
            </w:r>
            <w:r w:rsidR="00146280">
              <w:rPr>
                <w:rFonts w:ascii="Cordia New" w:hAnsi="Cordia New" w:cs="Cordia New"/>
                <w:sz w:val="26"/>
                <w:szCs w:val="26"/>
              </w:rPr>
              <w:t>97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742D899" w14:textId="7D8B1BCF" w:rsidR="004C79BC" w:rsidRPr="00262F10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387</w:t>
            </w:r>
          </w:p>
        </w:tc>
      </w:tr>
      <w:tr w:rsidR="004C79BC" w:rsidRPr="00262F10" w14:paraId="1AFC8BCB" w14:textId="77777777">
        <w:trPr>
          <w:cantSplit/>
        </w:trPr>
        <w:tc>
          <w:tcPr>
            <w:tcW w:w="4365" w:type="dxa"/>
            <w:tcBorders>
              <w:bottom w:val="nil"/>
            </w:tcBorders>
          </w:tcPr>
          <w:p w14:paraId="43ADE5C2" w14:textId="1DBA5345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3DB73C1" w14:textId="43030FDA" w:rsidR="004C79BC" w:rsidRPr="00262F10" w:rsidRDefault="00FB0A8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4F475B9" w14:textId="058B1FD3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15531E8" w14:textId="571151DA" w:rsidR="004C79BC" w:rsidRPr="002D43E9" w:rsidRDefault="00F21132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C685E76" w14:textId="505D6765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208</w:t>
            </w:r>
          </w:p>
        </w:tc>
      </w:tr>
      <w:tr w:rsidR="004C79BC" w:rsidRPr="00262F10" w14:paraId="6E3BAB2C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B4E4748" w14:textId="41B53BF1" w:rsidR="004C79BC" w:rsidRPr="00262F10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29DC637" w14:textId="1E64FD9C" w:rsidR="004C79BC" w:rsidRPr="00262F10" w:rsidRDefault="00C769E5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150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9C9FAE2" w14:textId="7663EE79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208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4AA6DD7" w14:textId="38B8AE92" w:rsidR="004C79BC" w:rsidRPr="002D43E9" w:rsidRDefault="00F21132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1,447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944C4B8" w14:textId="3D4F9A76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595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1C2F69" w:rsidRPr="00262F10" w14:paraId="5A5A91FC" w14:textId="77777777" w:rsidTr="00FA6546">
        <w:trPr>
          <w:cantSplit/>
          <w:trHeight w:hRule="exact" w:val="405"/>
        </w:trPr>
        <w:tc>
          <w:tcPr>
            <w:tcW w:w="4365" w:type="dxa"/>
            <w:tcBorders>
              <w:bottom w:val="nil"/>
            </w:tcBorders>
            <w:vAlign w:val="center"/>
          </w:tcPr>
          <w:p w14:paraId="5BD55888" w14:textId="77777777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E3E91B1" w14:textId="77777777" w:rsidR="001C2F69" w:rsidRPr="00262F10" w:rsidRDefault="001C2F6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167FD1B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65CB6C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539ED8A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C2F69" w:rsidRPr="00262F10" w14:paraId="3D83FA3C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E817F46" w14:textId="10D16A58" w:rsidR="001C2F69" w:rsidRPr="00262F10" w:rsidRDefault="001C2F69" w:rsidP="006F3C2D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ลูกหนี้</w:t>
            </w:r>
            <w:r w:rsidR="00634F99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 xml:space="preserve">อื่น -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8D5F91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F29B2E9" w14:textId="77777777" w:rsidR="001C2F69" w:rsidRPr="00262F10" w:rsidRDefault="001C2F6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1DC15922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D852194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765F566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6955D5D1" w14:textId="77777777" w:rsidTr="00FA6546">
        <w:trPr>
          <w:cantSplit/>
          <w:trHeight w:val="73"/>
        </w:trPr>
        <w:tc>
          <w:tcPr>
            <w:tcW w:w="4365" w:type="dxa"/>
            <w:vAlign w:val="center"/>
          </w:tcPr>
          <w:p w14:paraId="3AC9C12E" w14:textId="05F69095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7798E239" w14:textId="331AA8C3" w:rsidR="004C79BC" w:rsidRPr="00262F10" w:rsidRDefault="00C769E5" w:rsidP="00C75C8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3F2B9EEA" w14:textId="11051418" w:rsidR="004C79BC" w:rsidRPr="0015200D" w:rsidRDefault="004C79BC" w:rsidP="00C75C8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7C5ABE" w14:textId="63988711" w:rsidR="004C79BC" w:rsidRPr="002D43E9" w:rsidRDefault="00582B0E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  <w:r w:rsidR="00875E75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8B1D56F" w14:textId="1A40C02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</w:t>
            </w:r>
          </w:p>
        </w:tc>
      </w:tr>
      <w:tr w:rsidR="004C79BC" w:rsidRPr="00262F10" w14:paraId="4550DEBF" w14:textId="77777777" w:rsidTr="00FA6546">
        <w:trPr>
          <w:cantSplit/>
          <w:trHeight w:hRule="exact" w:val="343"/>
        </w:trPr>
        <w:tc>
          <w:tcPr>
            <w:tcW w:w="4365" w:type="dxa"/>
            <w:tcBorders>
              <w:bottom w:val="nil"/>
            </w:tcBorders>
            <w:vAlign w:val="center"/>
          </w:tcPr>
          <w:p w14:paraId="37CC64B5" w14:textId="77777777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A5D8156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037A339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7D9985" w14:textId="77777777" w:rsidR="004C79BC" w:rsidRPr="002D43E9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A777F06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669FFE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89BD736" w14:textId="0AB4D9E6" w:rsidR="004C79BC" w:rsidRPr="00262F10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เจ้าหนี้การค้า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3F33491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434816F" w14:textId="77777777" w:rsidR="004C79BC" w:rsidRPr="00262F10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D56423C" w14:textId="77777777" w:rsidR="004C79BC" w:rsidRPr="002D43E9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5137D98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120D712F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099E9499" w14:textId="717FFDDE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B9BD9EB" w14:textId="1A5A435E" w:rsidR="004C79BC" w:rsidRPr="00262F10" w:rsidRDefault="00CF601F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503DCC5" w14:textId="0AE0A8C6" w:rsidR="004C79BC" w:rsidRPr="0015200D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0394795" w14:textId="1B2B4C7D" w:rsidR="004C79BC" w:rsidRPr="002D43E9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107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07C0D0C" w14:textId="2B8DD1F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14</w:t>
            </w:r>
            <w:r w:rsidR="00A71429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4C79BC" w:rsidRPr="00262F10" w14:paraId="6D13329B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F2DB41" w14:textId="6AF72E67" w:rsidR="004C79BC" w:rsidRPr="00262F10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048E4CC" w14:textId="2B72F725" w:rsidR="004C79BC" w:rsidRPr="00262F10" w:rsidRDefault="00D44964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44964">
              <w:rPr>
                <w:rFonts w:ascii="Cordia New" w:hAnsi="Cordia New" w:cs="Cordia New"/>
                <w:sz w:val="26"/>
                <w:szCs w:val="26"/>
                <w:lang w:val="en-GB"/>
              </w:rPr>
              <w:t>11,386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577E2B01" w14:textId="735512CA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14,026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E44B319" w14:textId="0BCDBF4F" w:rsidR="004C79BC" w:rsidRPr="002D43E9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11,386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4C978D43" w14:textId="2F07C483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14,026</w:t>
            </w:r>
          </w:p>
        </w:tc>
      </w:tr>
      <w:tr w:rsidR="004C79BC" w:rsidRPr="00262F10" w14:paraId="0768BC75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BB4CC0E" w14:textId="0CAFACED" w:rsidR="004C79BC" w:rsidRPr="00262F10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7DBA5F8A" w14:textId="3EC646C4" w:rsidR="004C79BC" w:rsidRPr="00262F10" w:rsidRDefault="00D44964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44964">
              <w:rPr>
                <w:rFonts w:ascii="Cordia New" w:hAnsi="Cordia New" w:cs="Cordia New"/>
                <w:sz w:val="26"/>
                <w:szCs w:val="26"/>
                <w:lang w:val="en-GB"/>
              </w:rPr>
              <w:t>11,386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1F02951" w14:textId="29833A5D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14,026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56DEFC1" w14:textId="710F496A" w:rsidR="004C79BC" w:rsidRPr="002D43E9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11,493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0593852D" w14:textId="5636039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14,169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305A34" w:rsidRPr="00262F10" w14:paraId="116A81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7BD43E53" w14:textId="77777777" w:rsidR="00305A34" w:rsidRPr="00262F10" w:rsidRDefault="00305A34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67F469" w14:textId="77777777" w:rsidR="00305A34" w:rsidRPr="00262F10" w:rsidRDefault="00305A34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71823CD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24227080" w14:textId="77777777" w:rsidR="00305A34" w:rsidRPr="002D43E9" w:rsidRDefault="00305A34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842B019" w14:textId="77777777" w:rsidR="00305A34" w:rsidRPr="00262F10" w:rsidRDefault="00305A34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C2F69" w:rsidRPr="00262F10" w14:paraId="004BB3A7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  <w:vAlign w:val="center"/>
          </w:tcPr>
          <w:p w14:paraId="11D3656E" w14:textId="3073E832" w:rsidR="001C2F69" w:rsidRPr="00262F10" w:rsidRDefault="001C2F69" w:rsidP="006F3C2D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เจ้าหนี้</w:t>
            </w:r>
            <w:r w:rsidR="003D3DF3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อื่น -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</w:t>
            </w:r>
            <w:r w:rsidR="0021128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84AD72F" w14:textId="77777777" w:rsidR="001C2F69" w:rsidRPr="00262F10" w:rsidRDefault="001C2F69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2A2DF739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07214AF" w14:textId="77777777" w:rsidR="001C2F69" w:rsidRPr="002D43E9" w:rsidRDefault="001C2F69" w:rsidP="00611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3904248" w14:textId="77777777" w:rsidR="001C2F69" w:rsidRPr="00262F10" w:rsidRDefault="001C2F69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A6546" w:rsidRPr="00262F10" w14:paraId="18A723DA" w14:textId="77777777" w:rsidTr="00195E01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D8E127" w14:textId="61E36FF2" w:rsidR="00FA6546" w:rsidRPr="00262F10" w:rsidRDefault="00814FB2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561EBA7" w14:textId="79F3700A" w:rsidR="00FA6546" w:rsidRPr="00262F10" w:rsidRDefault="008A3AA7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A3AA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7E22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1F559F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231" w:type="dxa"/>
            <w:tcBorders>
              <w:bottom w:val="nil"/>
            </w:tcBorders>
          </w:tcPr>
          <w:p w14:paraId="089A37A5" w14:textId="71E5A909" w:rsidR="00FA6546" w:rsidRPr="00262F10" w:rsidRDefault="00A7142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24,987</w:t>
            </w:r>
          </w:p>
        </w:tc>
        <w:tc>
          <w:tcPr>
            <w:tcW w:w="1226" w:type="dxa"/>
            <w:tcBorders>
              <w:bottom w:val="nil"/>
            </w:tcBorders>
          </w:tcPr>
          <w:p w14:paraId="1F555D7B" w14:textId="2EFB2D7B" w:rsidR="00FA6546" w:rsidRPr="002D43E9" w:rsidRDefault="00A7142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23,314</w:t>
            </w:r>
          </w:p>
        </w:tc>
        <w:tc>
          <w:tcPr>
            <w:tcW w:w="1230" w:type="dxa"/>
            <w:tcBorders>
              <w:bottom w:val="nil"/>
            </w:tcBorders>
          </w:tcPr>
          <w:p w14:paraId="28EFF56D" w14:textId="4E53A819" w:rsidR="00FA6546" w:rsidRPr="00262F10" w:rsidRDefault="00A71429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24,987</w:t>
            </w:r>
          </w:p>
        </w:tc>
      </w:tr>
      <w:tr w:rsidR="00195E01" w:rsidRPr="00262F10" w14:paraId="5B323B6A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1A340DE" w14:textId="77777777" w:rsidR="00A17C55" w:rsidRPr="00262F10" w:rsidRDefault="00A17C55" w:rsidP="00814FB2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EFC5173" w14:textId="77777777" w:rsidR="00195E01" w:rsidRPr="00262F10" w:rsidRDefault="00195E01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70CD8995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18240D0C" w14:textId="77777777" w:rsidR="00195E01" w:rsidRPr="002D43E9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A1538D6" w14:textId="77777777" w:rsidR="00195E01" w:rsidRPr="00262F10" w:rsidRDefault="00195E01" w:rsidP="0019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B7641" w:rsidRPr="00262F10" w14:paraId="3B0BFBBC" w14:textId="77777777">
        <w:trPr>
          <w:cantSplit/>
          <w:trHeight w:val="73"/>
        </w:trPr>
        <w:tc>
          <w:tcPr>
            <w:tcW w:w="5591" w:type="dxa"/>
            <w:gridSpan w:val="2"/>
            <w:tcBorders>
              <w:bottom w:val="nil"/>
            </w:tcBorders>
          </w:tcPr>
          <w:p w14:paraId="1DDA96A8" w14:textId="71A92A1B" w:rsidR="00DB7641" w:rsidRPr="00194A17" w:rsidRDefault="00DB7641" w:rsidP="00DB7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 xml:space="preserve">เงินกู้ยืมระยะสั้นและดอกเบี้ยค้างจ่าย 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lang w:val="en-GB"/>
              </w:rPr>
              <w:t>-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</w:rPr>
              <w:t xml:space="preserve"> </w:t>
            </w:r>
            <w:r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บุคคลและบริษัทที่เกี่ยวข้อง</w:t>
            </w:r>
            <w:r w:rsidR="008D5F91" w:rsidRPr="00194A17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GB"/>
              </w:rPr>
              <w:t>กัน</w:t>
            </w: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65D27EE0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575A3B07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</w:tcPr>
          <w:p w14:paraId="3B976BB6" w14:textId="77777777" w:rsidR="00DB7641" w:rsidRPr="00194A17" w:rsidRDefault="00DB7641" w:rsidP="006F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825BDD" w:rsidRPr="00262F10" w14:paraId="025E7B82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EC01E5A" w14:textId="4CC55FBB" w:rsidR="00825BDD" w:rsidRPr="00194A17" w:rsidRDefault="00825BDD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194A17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5B5945D3" w14:textId="77777777" w:rsidR="00825BDD" w:rsidRPr="00194A17" w:rsidRDefault="00825BDD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AD8957C" w14:textId="77777777" w:rsidR="00825BDD" w:rsidRPr="00194A17" w:rsidRDefault="00825BDD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1EB63C1" w14:textId="77777777" w:rsidR="00825BDD" w:rsidRPr="00194A17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2E5EB550" w14:textId="77777777" w:rsidR="00825BDD" w:rsidRPr="00194A17" w:rsidRDefault="00825BDD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077375F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CE2ED71" w14:textId="3B762063" w:rsidR="004C79BC" w:rsidRPr="00194A1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8BC0CAC" w14:textId="47B34AC1" w:rsidR="004C79BC" w:rsidRPr="00194A17" w:rsidRDefault="00B21526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Trebuchet MS" w:hAnsi="Trebuchet MS" w:cs="Cordia New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413F0FCE" w14:textId="2749972A" w:rsidR="004C79BC" w:rsidRPr="00194A17" w:rsidRDefault="004C79BC" w:rsidP="00C7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B4E2C33" w14:textId="092DBE6C" w:rsidR="004C79BC" w:rsidRPr="00194A17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2,500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71027C9D" w14:textId="0D519C88" w:rsidR="004C79BC" w:rsidRPr="00194A1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4C79BC" w:rsidRPr="00262F10" w14:paraId="019691B9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DB4DB9A" w14:textId="0AD0AF6F" w:rsidR="004C79BC" w:rsidRPr="00194A17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</w:tcPr>
          <w:p w14:paraId="1E5997B0" w14:textId="306DFCC0" w:rsidR="004C79BC" w:rsidRPr="00090512" w:rsidRDefault="00090512" w:rsidP="000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25,000</w:t>
            </w:r>
          </w:p>
        </w:tc>
        <w:tc>
          <w:tcPr>
            <w:tcW w:w="1231" w:type="dxa"/>
            <w:tcBorders>
              <w:bottom w:val="nil"/>
            </w:tcBorders>
          </w:tcPr>
          <w:p w14:paraId="6E1D0557" w14:textId="56BCCAE4" w:rsidR="004C79BC" w:rsidRPr="00090512" w:rsidRDefault="00A71429" w:rsidP="0009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A62C29B" w14:textId="4CD44027" w:rsidR="004C79BC" w:rsidRPr="00194A17" w:rsidRDefault="00170F99" w:rsidP="0017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25,00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9D092A4" w14:textId="1EF8E3DE" w:rsidR="004C79BC" w:rsidRPr="00194A17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</w:rPr>
              <w:t>5,000</w:t>
            </w:r>
          </w:p>
        </w:tc>
      </w:tr>
      <w:tr w:rsidR="004C79BC" w:rsidRPr="00262F10" w14:paraId="69766945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3DF41FE" w14:textId="01B85D71" w:rsidR="004C79BC" w:rsidRPr="00194A17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94A17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66F38E9A" w14:textId="4EC488CD" w:rsidR="004C79BC" w:rsidRPr="00194A17" w:rsidRDefault="00B21526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31" w:type="dxa"/>
            <w:tcBorders>
              <w:bottom w:val="nil"/>
            </w:tcBorders>
          </w:tcPr>
          <w:p w14:paraId="28B2A847" w14:textId="4A46B092" w:rsidR="004C79BC" w:rsidRPr="00194A17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C79BC" w:rsidRPr="00194A17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8EE68B5" w14:textId="53C21BE9" w:rsidR="004C79BC" w:rsidRPr="00194A17" w:rsidRDefault="00A71429" w:rsidP="00C75C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D33DB72" w14:textId="7B221079" w:rsidR="004C79BC" w:rsidRPr="00194A17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94A1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C79BC" w:rsidRPr="00262F10" w14:paraId="0A4C9A06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18743451" w14:textId="275D4AE5" w:rsidR="004C79BC" w:rsidRPr="00262F10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รวมเงินกู้ยืมระยะสั้น</w:t>
            </w:r>
          </w:p>
        </w:tc>
        <w:tc>
          <w:tcPr>
            <w:tcW w:w="1226" w:type="dxa"/>
            <w:tcBorders>
              <w:bottom w:val="nil"/>
            </w:tcBorders>
          </w:tcPr>
          <w:p w14:paraId="3D07B97A" w14:textId="4ADE2947" w:rsidR="004C79BC" w:rsidRPr="00262F10" w:rsidRDefault="00170F9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747CE3" w:rsidRPr="00747CE3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31" w:type="dxa"/>
            <w:tcBorders>
              <w:bottom w:val="nil"/>
            </w:tcBorders>
          </w:tcPr>
          <w:p w14:paraId="6C63640B" w14:textId="3EBE52E7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C79BC"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,000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C01FB53" w14:textId="70AE4296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170F99">
              <w:rPr>
                <w:rFonts w:ascii="Cordia New" w:hAnsi="Cordia New" w:cs="Cordia New"/>
                <w:sz w:val="26"/>
                <w:szCs w:val="26"/>
              </w:rPr>
              <w:t>7</w:t>
            </w:r>
            <w:r>
              <w:rPr>
                <w:rFonts w:ascii="Cordia New" w:hAnsi="Cordia New" w:cs="Cordia New"/>
                <w:sz w:val="26"/>
                <w:szCs w:val="26"/>
              </w:rPr>
              <w:t>,500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3136669" w14:textId="3CACC3C1" w:rsidR="004C79BC" w:rsidRPr="00262F10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4C79BC" w:rsidRPr="00262F10">
              <w:rPr>
                <w:rFonts w:ascii="Cordia New" w:hAnsi="Cordia New" w:cs="Cordia New"/>
                <w:sz w:val="26"/>
                <w:szCs w:val="26"/>
              </w:rPr>
              <w:t>0,000</w:t>
            </w:r>
          </w:p>
        </w:tc>
      </w:tr>
      <w:tr w:rsidR="00825BDD" w:rsidRPr="00262F10" w14:paraId="75A29B4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7EB1797E" w14:textId="1D8A3FA1" w:rsidR="00825BDD" w:rsidRPr="00262F10" w:rsidRDefault="00825BDD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98ED985" w14:textId="77777777" w:rsidR="00825BDD" w:rsidRPr="00262F10" w:rsidRDefault="00825BDD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83BC22B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2794D965" w14:textId="77777777" w:rsidR="00825BDD" w:rsidRPr="00262F10" w:rsidRDefault="00825BDD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464AF37" w14:textId="77777777" w:rsidR="00825BDD" w:rsidRPr="00262F10" w:rsidRDefault="00825BDD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15F98CAE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28BBF43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36353BA5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33DEC4E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99F2B20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A464CB5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62F24019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3D7288D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003B7AF9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04E95C75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78C9840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B98363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42222" w:rsidRPr="00262F10" w14:paraId="36A68EB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2CF535BE" w14:textId="77777777" w:rsidR="00942222" w:rsidRPr="00262F10" w:rsidRDefault="00942222" w:rsidP="00A964DA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561B7B6F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775B411D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02DDF60B" w14:textId="77777777" w:rsidR="00942222" w:rsidRPr="00262F10" w:rsidRDefault="0094222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834A4E4" w14:textId="77777777" w:rsidR="00942222" w:rsidRPr="00262F10" w:rsidRDefault="00942222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11357" w:rsidRPr="00262F10" w14:paraId="264862F4" w14:textId="77777777" w:rsidTr="00FA6546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65D430F3" w14:textId="5BB7B9EC" w:rsidR="00611357" w:rsidRPr="00262F10" w:rsidRDefault="00611357" w:rsidP="00A964DA">
            <w:pPr>
              <w:spacing w:line="380" w:lineRule="exact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i/>
                <w:iCs/>
                <w:sz w:val="26"/>
                <w:szCs w:val="26"/>
                <w:u w:val="single"/>
                <w:cs/>
              </w:rPr>
              <w:lastRenderedPageBreak/>
              <w:t>ดอกเบี้ยค้างจ่าย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866D96F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31" w:type="dxa"/>
            <w:tcBorders>
              <w:bottom w:val="nil"/>
            </w:tcBorders>
            <w:vAlign w:val="bottom"/>
          </w:tcPr>
          <w:p w14:paraId="3CB0342B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ECE1BFA" w14:textId="77777777" w:rsidR="00611357" w:rsidRPr="00262F10" w:rsidRDefault="00611357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5414352A" w14:textId="77777777" w:rsidR="00611357" w:rsidRPr="00262F10" w:rsidRDefault="00611357" w:rsidP="00825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5B47CEA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338BC8AE" w14:textId="237A18C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95"/>
              <w:rPr>
                <w:rFonts w:ascii="Cordia New" w:hAnsi="Cordia New" w:cs="Cordia New"/>
                <w:i/>
                <w:iCs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149E816C" w14:textId="1B396F80" w:rsidR="004C79BC" w:rsidRPr="00262F10" w:rsidRDefault="00575EFF" w:rsidP="00D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nil"/>
            </w:tcBorders>
          </w:tcPr>
          <w:p w14:paraId="1FD7C748" w14:textId="693999FB" w:rsidR="004C79BC" w:rsidRPr="00262F10" w:rsidRDefault="004C79BC" w:rsidP="00D82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3404CDBA" w14:textId="1088E1C3" w:rsidR="004C79BC" w:rsidRPr="00262F10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154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375537BB" w14:textId="4E84036E" w:rsidR="004C79BC" w:rsidRPr="00262F10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247</w:t>
            </w:r>
          </w:p>
        </w:tc>
      </w:tr>
      <w:tr w:rsidR="004C79BC" w:rsidRPr="002D43E9" w14:paraId="27B89832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44B153E3" w14:textId="4B0F192F" w:rsidR="004C79BC" w:rsidRPr="002D43E9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1EC0F6B" w14:textId="0A154E53" w:rsidR="004C79BC" w:rsidRPr="002D43E9" w:rsidRDefault="009D6A6D" w:rsidP="009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4,532</w:t>
            </w:r>
          </w:p>
        </w:tc>
        <w:tc>
          <w:tcPr>
            <w:tcW w:w="1231" w:type="dxa"/>
            <w:tcBorders>
              <w:bottom w:val="nil"/>
            </w:tcBorders>
          </w:tcPr>
          <w:p w14:paraId="3818618D" w14:textId="5379F404" w:rsidR="004C79BC" w:rsidRPr="002D43E9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4,187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1A63245C" w14:textId="5EE7B5EF" w:rsidR="004C79BC" w:rsidRPr="004C69F8" w:rsidRDefault="009D6A6D" w:rsidP="009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4,532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876917F" w14:textId="3986574E" w:rsidR="004C79BC" w:rsidRPr="002D43E9" w:rsidRDefault="00A714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4,187</w:t>
            </w:r>
          </w:p>
        </w:tc>
      </w:tr>
      <w:tr w:rsidR="004C79BC" w:rsidRPr="002D43E9" w14:paraId="30921FAD" w14:textId="77777777">
        <w:trPr>
          <w:cantSplit/>
          <w:trHeight w:val="73"/>
        </w:trPr>
        <w:tc>
          <w:tcPr>
            <w:tcW w:w="4365" w:type="dxa"/>
            <w:tcBorders>
              <w:bottom w:val="nil"/>
            </w:tcBorders>
          </w:tcPr>
          <w:p w14:paraId="569D888F" w14:textId="57E4A930" w:rsidR="004C79BC" w:rsidRPr="002D43E9" w:rsidRDefault="004C79BC" w:rsidP="004C79BC">
            <w:pPr>
              <w:spacing w:line="380" w:lineRule="exact"/>
              <w:ind w:firstLine="17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กรรมการบริษัทย่อย</w:t>
            </w:r>
          </w:p>
        </w:tc>
        <w:tc>
          <w:tcPr>
            <w:tcW w:w="1226" w:type="dxa"/>
            <w:tcBorders>
              <w:bottom w:val="nil"/>
            </w:tcBorders>
          </w:tcPr>
          <w:p w14:paraId="54B3A4E1" w14:textId="0CC39CB3" w:rsidR="004C79BC" w:rsidRPr="002D43E9" w:rsidRDefault="008949A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31" w:type="dxa"/>
            <w:tcBorders>
              <w:bottom w:val="nil"/>
            </w:tcBorders>
          </w:tcPr>
          <w:p w14:paraId="0AC94041" w14:textId="16EAE7A5" w:rsidR="004C79BC" w:rsidRPr="002D43E9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71429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65B2C265" w14:textId="37CBC602" w:rsidR="004C79BC" w:rsidRPr="002D43E9" w:rsidRDefault="00A71429" w:rsidP="006569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15D89328" w14:textId="4BD651E4" w:rsidR="004C79BC" w:rsidRPr="002D43E9" w:rsidRDefault="004C79BC" w:rsidP="006569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C79BC" w:rsidRPr="002D43E9" w14:paraId="0DDBBF57" w14:textId="77777777" w:rsidTr="004C79BC">
        <w:trPr>
          <w:cantSplit/>
          <w:trHeight w:val="80"/>
        </w:trPr>
        <w:tc>
          <w:tcPr>
            <w:tcW w:w="4365" w:type="dxa"/>
          </w:tcPr>
          <w:p w14:paraId="15BE7341" w14:textId="2A9202D4" w:rsidR="004C79BC" w:rsidRPr="002D43E9" w:rsidRDefault="004C79BC" w:rsidP="004C79BC">
            <w:pPr>
              <w:spacing w:line="380" w:lineRule="exac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26" w:type="dxa"/>
          </w:tcPr>
          <w:p w14:paraId="45B98A7F" w14:textId="34693D18" w:rsidR="004C79BC" w:rsidRPr="002D43E9" w:rsidRDefault="00B73801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73801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D6A6D">
              <w:rPr>
                <w:rFonts w:ascii="Cordia New" w:hAnsi="Cordia New" w:cs="Cordia New"/>
                <w:sz w:val="26"/>
                <w:szCs w:val="26"/>
                <w:lang w:val="en-GB"/>
              </w:rPr>
              <w:t>,98</w:t>
            </w:r>
            <w:r w:rsidR="00EB0EBA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31" w:type="dxa"/>
          </w:tcPr>
          <w:p w14:paraId="7A02FE0E" w14:textId="00240B19" w:rsidR="004C79BC" w:rsidRPr="002D43E9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4,576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6" w:type="dxa"/>
            <w:vAlign w:val="bottom"/>
          </w:tcPr>
          <w:p w14:paraId="5FD949B5" w14:textId="25F66930" w:rsidR="004C79BC" w:rsidRPr="002D43E9" w:rsidRDefault="00EB0EBA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4,686</w:t>
            </w:r>
          </w:p>
        </w:tc>
        <w:tc>
          <w:tcPr>
            <w:tcW w:w="1230" w:type="dxa"/>
            <w:vAlign w:val="bottom"/>
          </w:tcPr>
          <w:p w14:paraId="2DED90E0" w14:textId="3945FC07" w:rsidR="004C79BC" w:rsidRPr="002D43E9" w:rsidRDefault="00A7142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4,434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4C79BC" w:rsidRPr="00262F10" w14:paraId="1B562444" w14:textId="77777777">
        <w:trPr>
          <w:cantSplit/>
          <w:trHeight w:val="74"/>
        </w:trPr>
        <w:tc>
          <w:tcPr>
            <w:tcW w:w="4365" w:type="dxa"/>
            <w:tcBorders>
              <w:bottom w:val="nil"/>
            </w:tcBorders>
          </w:tcPr>
          <w:p w14:paraId="541E5CE7" w14:textId="19E7EE73" w:rsidR="004C79BC" w:rsidRPr="002D43E9" w:rsidRDefault="004C79BC" w:rsidP="004C79B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D43E9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tcBorders>
              <w:bottom w:val="nil"/>
            </w:tcBorders>
          </w:tcPr>
          <w:p w14:paraId="22ABC5F1" w14:textId="1207FA17" w:rsidR="004C79BC" w:rsidRPr="0089466D" w:rsidRDefault="00EB0EBA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34,983</w:t>
            </w:r>
          </w:p>
        </w:tc>
        <w:tc>
          <w:tcPr>
            <w:tcW w:w="1231" w:type="dxa"/>
            <w:tcBorders>
              <w:bottom w:val="nil"/>
            </w:tcBorders>
          </w:tcPr>
          <w:p w14:paraId="32D57044" w14:textId="300F02EF" w:rsidR="004C79BC" w:rsidRPr="002D43E9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34,576</w:t>
            </w:r>
          </w:p>
        </w:tc>
        <w:tc>
          <w:tcPr>
            <w:tcW w:w="1226" w:type="dxa"/>
            <w:tcBorders>
              <w:bottom w:val="nil"/>
            </w:tcBorders>
            <w:vAlign w:val="bottom"/>
          </w:tcPr>
          <w:p w14:paraId="41409FA5" w14:textId="10D655A4" w:rsidR="004C79BC" w:rsidRPr="002D43E9" w:rsidRDefault="00F46831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32,186</w:t>
            </w:r>
          </w:p>
        </w:tc>
        <w:tc>
          <w:tcPr>
            <w:tcW w:w="1230" w:type="dxa"/>
            <w:tcBorders>
              <w:bottom w:val="nil"/>
            </w:tcBorders>
            <w:vAlign w:val="bottom"/>
          </w:tcPr>
          <w:p w14:paraId="67394698" w14:textId="295C42C7" w:rsidR="004C79BC" w:rsidRPr="00262F10" w:rsidRDefault="00A71429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34,434</w:t>
            </w:r>
          </w:p>
        </w:tc>
      </w:tr>
    </w:tbl>
    <w:p w14:paraId="229ADA93" w14:textId="0A092C44" w:rsidR="009B44ED" w:rsidRPr="00262F10" w:rsidRDefault="009B44ED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142648F9" w14:textId="0BAD6B67" w:rsidR="00B378B6" w:rsidRPr="00697794" w:rsidRDefault="004E0396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D9089F">
        <w:rPr>
          <w:rFonts w:ascii="Cordia New" w:hAnsi="Cordia New" w:cs="Cordia New" w:hint="cs"/>
          <w:sz w:val="26"/>
          <w:szCs w:val="26"/>
          <w:cs/>
        </w:rPr>
        <w:t>รายการเคลื่อนไหวของเงินกู้ยืมระยะสั้นจากบุคคลและบริษัทที่เกี่ยวข้อง</w:t>
      </w:r>
      <w:r w:rsidR="004D4D78" w:rsidRPr="00D9089F">
        <w:rPr>
          <w:rFonts w:ascii="Cordia New" w:hAnsi="Cordia New" w:cs="Cordia New" w:hint="cs"/>
          <w:sz w:val="26"/>
          <w:szCs w:val="26"/>
          <w:cs/>
        </w:rPr>
        <w:t>กัน</w:t>
      </w:r>
      <w:r w:rsidRPr="00D9089F">
        <w:rPr>
          <w:rFonts w:ascii="Cordia New" w:hAnsi="Cordia New" w:cs="Cordia New"/>
          <w:sz w:val="26"/>
          <w:szCs w:val="26"/>
          <w:cs/>
        </w:rPr>
        <w:t xml:space="preserve"> </w:t>
      </w:r>
      <w:r w:rsidR="005819FA" w:rsidRPr="00D9089F">
        <w:rPr>
          <w:rFonts w:ascii="Cordia New" w:hAnsi="Cordia New" w:cs="Cordia New" w:hint="cs"/>
          <w:sz w:val="26"/>
          <w:szCs w:val="26"/>
          <w:cs/>
        </w:rPr>
        <w:t>ใน</w:t>
      </w:r>
      <w:r w:rsidR="00755A90" w:rsidRPr="00D9089F">
        <w:rPr>
          <w:rFonts w:ascii="Cordia New" w:hAnsi="Cordia New" w:cs="Cordia New" w:hint="cs"/>
          <w:sz w:val="26"/>
          <w:szCs w:val="26"/>
          <w:cs/>
        </w:rPr>
        <w:t>ระหว่างงวด</w:t>
      </w:r>
      <w:r w:rsidR="004C79BC" w:rsidRPr="00D9089F">
        <w:rPr>
          <w:rFonts w:ascii="Cordia New" w:hAnsi="Cordia New" w:cs="Cordia New" w:hint="cs"/>
          <w:sz w:val="26"/>
          <w:szCs w:val="26"/>
          <w:cs/>
        </w:rPr>
        <w:t>สาม</w:t>
      </w:r>
      <w:r w:rsidR="00755A90" w:rsidRPr="00D9089F">
        <w:rPr>
          <w:rFonts w:ascii="Cordia New" w:hAnsi="Cordia New" w:cs="Cordia New" w:hint="cs"/>
          <w:sz w:val="26"/>
          <w:szCs w:val="26"/>
          <w:cs/>
        </w:rPr>
        <w:t>เดือนสิ้นสุดวันที่</w:t>
      </w:r>
      <w:r w:rsidR="00AE4037" w:rsidRPr="00D9089F">
        <w:rPr>
          <w:rFonts w:ascii="Cordia New" w:hAnsi="Cordia New" w:cs="Cordia New"/>
          <w:sz w:val="26"/>
          <w:szCs w:val="26"/>
        </w:rPr>
        <w:t xml:space="preserve"> </w:t>
      </w:r>
      <w:r w:rsidR="00D9089F" w:rsidRPr="00D9089F">
        <w:rPr>
          <w:rFonts w:ascii="Cordia New" w:hAnsi="Cordia New" w:cs="Cordia New"/>
          <w:sz w:val="26"/>
          <w:szCs w:val="26"/>
        </w:rPr>
        <w:t>31</w:t>
      </w:r>
      <w:r w:rsidR="004C79BC" w:rsidRPr="00D9089F">
        <w:rPr>
          <w:rFonts w:ascii="Cordia New" w:hAnsi="Cordia New" w:cs="Cordia New"/>
          <w:sz w:val="26"/>
          <w:szCs w:val="26"/>
        </w:rPr>
        <w:t xml:space="preserve"> </w:t>
      </w:r>
      <w:r w:rsidR="004C79BC" w:rsidRPr="00D9089F">
        <w:rPr>
          <w:rFonts w:ascii="Cordia New" w:hAnsi="Cordia New" w:cs="Cordia New"/>
          <w:sz w:val="26"/>
          <w:szCs w:val="26"/>
          <w:cs/>
        </w:rPr>
        <w:t xml:space="preserve">มีนาคม </w:t>
      </w:r>
      <w:r w:rsidR="004C79BC" w:rsidRPr="00D9089F">
        <w:rPr>
          <w:rFonts w:ascii="Cordia New" w:hAnsi="Cordia New" w:cs="Cordia New"/>
          <w:sz w:val="26"/>
          <w:szCs w:val="26"/>
        </w:rPr>
        <w:t>2569</w:t>
      </w:r>
      <w:r w:rsidR="00AE4037" w:rsidRPr="00D9089F">
        <w:rPr>
          <w:rFonts w:asciiTheme="minorBidi" w:hAnsiTheme="minorBidi" w:cs="Cordia New"/>
          <w:sz w:val="26"/>
          <w:szCs w:val="26"/>
        </w:rPr>
        <w:br/>
      </w:r>
      <w:r w:rsidRPr="00D9089F">
        <w:rPr>
          <w:rFonts w:ascii="Cordia New" w:hAnsi="Cordia New" w:cs="Cordia New" w:hint="cs"/>
          <w:sz w:val="26"/>
          <w:szCs w:val="26"/>
          <w:cs/>
        </w:rPr>
        <w:t>มีดังนี้</w:t>
      </w:r>
    </w:p>
    <w:p w14:paraId="46599F69" w14:textId="77777777" w:rsidR="009F70AD" w:rsidRPr="00697794" w:rsidRDefault="009F70AD" w:rsidP="004E0396">
      <w:pPr>
        <w:pStyle w:val="CordiaNew"/>
        <w:tabs>
          <w:tab w:val="clear" w:pos="4153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6" w:type="dxa"/>
        <w:tblInd w:w="294" w:type="dxa"/>
        <w:tblLook w:val="01E0" w:firstRow="1" w:lastRow="1" w:firstColumn="1" w:lastColumn="1" w:noHBand="0" w:noVBand="0"/>
      </w:tblPr>
      <w:tblGrid>
        <w:gridCol w:w="6276"/>
        <w:gridCol w:w="1530"/>
        <w:gridCol w:w="1440"/>
      </w:tblGrid>
      <w:tr w:rsidR="00262AFC" w:rsidRPr="00D9089F" w14:paraId="5957539D" w14:textId="77777777" w:rsidTr="00B35271">
        <w:trPr>
          <w:cantSplit/>
          <w:tblHeader/>
        </w:trPr>
        <w:tc>
          <w:tcPr>
            <w:tcW w:w="6276" w:type="dxa"/>
          </w:tcPr>
          <w:p w14:paraId="7E1044D2" w14:textId="42CDDE73" w:rsidR="00262AFC" w:rsidRPr="00D9089F" w:rsidRDefault="00262AFC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</w:rPr>
            </w:pP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D9089F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0" w:type="dxa"/>
          </w:tcPr>
          <w:p w14:paraId="4D474D23" w14:textId="03626D86" w:rsidR="00262AFC" w:rsidRPr="00D9089F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40" w:type="dxa"/>
          </w:tcPr>
          <w:p w14:paraId="43671D78" w14:textId="5C4F3273" w:rsidR="00262AFC" w:rsidRPr="00D9089F" w:rsidRDefault="00262AFC" w:rsidP="00973E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AFC" w:rsidRPr="00D9089F" w14:paraId="385FA2E7" w14:textId="77777777" w:rsidTr="00155CA2">
        <w:trPr>
          <w:cantSplit/>
        </w:trPr>
        <w:tc>
          <w:tcPr>
            <w:tcW w:w="6276" w:type="dxa"/>
            <w:vAlign w:val="bottom"/>
          </w:tcPr>
          <w:p w14:paraId="72A4B1A8" w14:textId="441BFBAA" w:rsidR="00262AFC" w:rsidRPr="00D9089F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B7D4DF" w14:textId="0763C4B7" w:rsidR="00262AFC" w:rsidRPr="00D9089F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6E3B24" w14:textId="28740EAD" w:rsidR="00262AFC" w:rsidRPr="00D9089F" w:rsidRDefault="00262AFC" w:rsidP="0065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D47DC" w:rsidRPr="00697794" w14:paraId="67355C5A" w14:textId="77777777" w:rsidTr="00155CA2">
        <w:trPr>
          <w:cantSplit/>
        </w:trPr>
        <w:tc>
          <w:tcPr>
            <w:tcW w:w="6276" w:type="dxa"/>
            <w:vAlign w:val="bottom"/>
          </w:tcPr>
          <w:p w14:paraId="17C00F32" w14:textId="289929E9" w:rsidR="00BD47DC" w:rsidRPr="00D9089F" w:rsidRDefault="00BD47DC" w:rsidP="00BD47DC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9089F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D9089F">
              <w:rPr>
                <w:rFonts w:ascii="Cordia New" w:hAnsi="Cordia New" w:cs="Cordia New"/>
                <w:sz w:val="26"/>
                <w:szCs w:val="26"/>
                <w:lang w:val="en-US"/>
              </w:rPr>
              <w:t>256</w:t>
            </w:r>
            <w:r w:rsidR="004C79BC" w:rsidRPr="00D9089F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530" w:type="dxa"/>
            <w:vAlign w:val="bottom"/>
          </w:tcPr>
          <w:p w14:paraId="3E139D4C" w14:textId="3F1A0D36" w:rsidR="00BD47DC" w:rsidRPr="00D9089F" w:rsidRDefault="00DA2179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  <w:tc>
          <w:tcPr>
            <w:tcW w:w="1440" w:type="dxa"/>
            <w:vAlign w:val="bottom"/>
          </w:tcPr>
          <w:p w14:paraId="118645ED" w14:textId="30A02058" w:rsidR="00BD47DC" w:rsidRPr="00D9089F" w:rsidRDefault="00DA2179" w:rsidP="00B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9089F">
              <w:rPr>
                <w:rFonts w:ascii="Cordia New" w:hAnsi="Cordia New" w:cs="Cordia New"/>
                <w:sz w:val="26"/>
                <w:szCs w:val="26"/>
                <w:lang w:val="en-GB"/>
              </w:rPr>
              <w:t>30,000</w:t>
            </w:r>
          </w:p>
        </w:tc>
      </w:tr>
      <w:tr w:rsidR="00F4240D" w:rsidRPr="00697794" w14:paraId="32658FD2" w14:textId="77777777" w:rsidTr="00B35271">
        <w:trPr>
          <w:cantSplit/>
        </w:trPr>
        <w:tc>
          <w:tcPr>
            <w:tcW w:w="6276" w:type="dxa"/>
            <w:vAlign w:val="bottom"/>
          </w:tcPr>
          <w:p w14:paraId="7CEF2B22" w14:textId="17BBE0B3" w:rsidR="00F4240D" w:rsidRPr="00697794" w:rsidRDefault="00B35271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697794">
              <w:rPr>
                <w:rFonts w:ascii="Cordia New" w:hAnsi="Cordia New" w:cs="Cordi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 จ่ายคืนระหว่างงวด</w:t>
            </w:r>
          </w:p>
        </w:tc>
        <w:tc>
          <w:tcPr>
            <w:tcW w:w="1530" w:type="dxa"/>
            <w:vAlign w:val="bottom"/>
          </w:tcPr>
          <w:p w14:paraId="7E56C38A" w14:textId="08DC0358" w:rsidR="00F4240D" w:rsidRPr="00697794" w:rsidRDefault="00873B22" w:rsidP="00873B22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38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7794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987FA4" w14:textId="4AF4ED9D" w:rsidR="00F4240D" w:rsidRPr="00697794" w:rsidRDefault="00DA2179" w:rsidP="00653296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97794">
              <w:rPr>
                <w:rFonts w:ascii="Cordia New" w:hAnsi="Cordia New" w:cs="Cordia New"/>
                <w:sz w:val="26"/>
                <w:szCs w:val="26"/>
              </w:rPr>
              <w:t>(2,500)</w:t>
            </w:r>
          </w:p>
        </w:tc>
      </w:tr>
      <w:tr w:rsidR="00262AFC" w:rsidRPr="00262F10" w14:paraId="02C50558" w14:textId="77777777" w:rsidTr="00B35271">
        <w:trPr>
          <w:cantSplit/>
        </w:trPr>
        <w:tc>
          <w:tcPr>
            <w:tcW w:w="6276" w:type="dxa"/>
            <w:vAlign w:val="bottom"/>
          </w:tcPr>
          <w:p w14:paraId="3B1678EA" w14:textId="5D63C93C" w:rsidR="00262AFC" w:rsidRPr="00697794" w:rsidRDefault="00262AF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99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697794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="00B378B6" w:rsidRPr="00697794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B378B6"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</w:t>
            </w:r>
            <w:r w:rsidR="00D70A1C" w:rsidRPr="00697794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วันที่ </w:t>
            </w:r>
            <w:r w:rsidR="004C79BC" w:rsidRPr="00697794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31 </w:t>
            </w:r>
            <w:r w:rsidR="004C79BC" w:rsidRPr="00697794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มีนาคม </w:t>
            </w:r>
            <w:r w:rsidR="004C79BC" w:rsidRPr="00697794">
              <w:rPr>
                <w:rFonts w:ascii="Cordia New" w:hAnsi="Cordia New" w:cs="Cord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1B9ECFBB" w14:textId="172F3411" w:rsidR="00262AFC" w:rsidRPr="00697794" w:rsidRDefault="00632EE5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</w:t>
            </w:r>
            <w:r w:rsidR="00596AE1" w:rsidRPr="00697794"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1440" w:type="dxa"/>
            <w:vAlign w:val="bottom"/>
          </w:tcPr>
          <w:p w14:paraId="3693F999" w14:textId="08ED224E" w:rsidR="00262AFC" w:rsidRPr="00262F10" w:rsidRDefault="00DA2179" w:rsidP="0065329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97794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697794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697794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Pr="00697794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</w:t>
            </w:r>
            <w:r w:rsidR="00632EE5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7</w:t>
            </w:r>
            <w:r w:rsidRPr="00697794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,500</w:t>
            </w:r>
            <w:r w:rsidRPr="00697794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5DF77D4" w14:textId="77777777" w:rsidR="00355C45" w:rsidRPr="00262F10" w:rsidRDefault="00355C45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p w14:paraId="6FB8165B" w14:textId="18E62761" w:rsidR="00190497" w:rsidRDefault="00D26699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>เ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งินกู้ยืมระยะสั้นจากบุคคลและบริษัทที่เกี่ยวข้อง</w:t>
      </w:r>
      <w:r w:rsidR="00EC0C19" w:rsidRPr="00262F10">
        <w:rPr>
          <w:rFonts w:ascii="Cordia New" w:hAnsi="Cordia New" w:cs="Cordia New" w:hint="cs"/>
          <w:sz w:val="26"/>
          <w:szCs w:val="26"/>
          <w:cs/>
        </w:rPr>
        <w:t>กัน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ดังกล่าวอยู่ในรูปแบบตั๋วสัญญาใช้เงิน โดยมีอัตราดอกเบี้ยร้อยละ</w:t>
      </w:r>
      <w:r w:rsidR="00F44C5A">
        <w:rPr>
          <w:rFonts w:ascii="Cordia New" w:hAnsi="Cordia New" w:cs="Cordia New"/>
          <w:sz w:val="26"/>
          <w:szCs w:val="26"/>
        </w:rPr>
        <w:t xml:space="preserve"> 5 - 6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ต่อปี</w:t>
      </w:r>
      <w:r w:rsidR="00474C37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DF3CBF" w:rsidRPr="00262F10">
        <w:rPr>
          <w:rFonts w:ascii="Cordia New" w:hAnsi="Cordia New" w:cs="Cordia New" w:hint="cs"/>
          <w:sz w:val="26"/>
          <w:szCs w:val="26"/>
          <w:cs/>
        </w:rPr>
        <w:t>และมีกำหนดชำระคืนเมื่อทวงถาม โดยไม่มีหลักประกัน</w:t>
      </w:r>
    </w:p>
    <w:p w14:paraId="491C18C0" w14:textId="2E2F699F" w:rsidR="00A924DA" w:rsidRDefault="00A924DA" w:rsidP="00EB276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1701"/>
        <w:gridCol w:w="1701"/>
      </w:tblGrid>
      <w:tr w:rsidR="004B4B23" w:rsidRPr="00262F10" w14:paraId="10043B10" w14:textId="77777777" w:rsidTr="00D94E23">
        <w:trPr>
          <w:cantSplit/>
          <w:tblHeader/>
        </w:trPr>
        <w:tc>
          <w:tcPr>
            <w:tcW w:w="5840" w:type="dxa"/>
          </w:tcPr>
          <w:p w14:paraId="374191B6" w14:textId="67D11562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3402" w:type="dxa"/>
            <w:gridSpan w:val="2"/>
          </w:tcPr>
          <w:p w14:paraId="68A15344" w14:textId="4985C8D2" w:rsidR="004B4B23" w:rsidRPr="00262F10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4C79BC" w:rsidRPr="00262F10" w14:paraId="3AD8EC0B" w14:textId="77777777" w:rsidTr="00D94E23">
        <w:trPr>
          <w:cantSplit/>
          <w:tblHeader/>
        </w:trPr>
        <w:tc>
          <w:tcPr>
            <w:tcW w:w="5840" w:type="dxa"/>
          </w:tcPr>
          <w:p w14:paraId="0D5A82B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7D517CF" w14:textId="29A4BE23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31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14:paraId="34FF2270" w14:textId="70BB4B19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4B4B23" w:rsidRPr="00262F10" w14:paraId="0D989F71" w14:textId="77777777" w:rsidTr="00D94E23">
        <w:trPr>
          <w:cantSplit/>
          <w:tblHeader/>
        </w:trPr>
        <w:tc>
          <w:tcPr>
            <w:tcW w:w="5840" w:type="dxa"/>
          </w:tcPr>
          <w:p w14:paraId="60B6448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76" w:hanging="27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B4B23" w:rsidRPr="00262F10" w14:paraId="69832CE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center"/>
          </w:tcPr>
          <w:p w14:paraId="51DC9B65" w14:textId="41540624" w:rsidR="004B4B23" w:rsidRPr="00262F10" w:rsidRDefault="004B4B23" w:rsidP="00973EA7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  <w:r w:rsidR="009E48BB"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กัน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4B4B23" w:rsidRPr="00262F10" w:rsidRDefault="004B4B23" w:rsidP="00973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C79BC" w:rsidRPr="00262F10" w14:paraId="4F8414BE" w14:textId="77777777" w:rsidTr="00D94E23">
        <w:trPr>
          <w:cantSplit/>
        </w:trPr>
        <w:tc>
          <w:tcPr>
            <w:tcW w:w="5840" w:type="dxa"/>
            <w:vAlign w:val="bottom"/>
          </w:tcPr>
          <w:p w14:paraId="2A264A53" w14:textId="50D1C516" w:rsidR="004C79BC" w:rsidRPr="00262F10" w:rsidRDefault="004C79BC" w:rsidP="004C79BC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2" w:name="OLE_LINK1"/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73261F19" w:rsidR="004C79BC" w:rsidRPr="00262F10" w:rsidRDefault="00DA217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41,864</w:t>
            </w:r>
          </w:p>
        </w:tc>
        <w:tc>
          <w:tcPr>
            <w:tcW w:w="1701" w:type="dxa"/>
            <w:vAlign w:val="bottom"/>
          </w:tcPr>
          <w:p w14:paraId="0D2B41B2" w14:textId="551CA6E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</w:tr>
      <w:tr w:rsidR="004C79BC" w:rsidRPr="00262F10" w14:paraId="2644728C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F2023E4" w14:textId="60A37A37" w:rsidR="004C79BC" w:rsidRPr="00262F10" w:rsidRDefault="004C79BC" w:rsidP="004C79BC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293CC48D" w:rsidR="004C79BC" w:rsidRPr="00262F10" w:rsidRDefault="00DA2179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473C7158" w:rsidR="004C79BC" w:rsidRPr="00262F10" w:rsidRDefault="004C79BC" w:rsidP="004C79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(11,964)</w:t>
            </w:r>
          </w:p>
        </w:tc>
      </w:tr>
      <w:tr w:rsidR="004C79BC" w:rsidRPr="00262F10" w14:paraId="5A99A2F4" w14:textId="77777777" w:rsidTr="00D94E23">
        <w:trPr>
          <w:cantSplit/>
        </w:trPr>
        <w:tc>
          <w:tcPr>
            <w:tcW w:w="5840" w:type="dxa"/>
            <w:tcBorders>
              <w:bottom w:val="nil"/>
            </w:tcBorders>
            <w:vAlign w:val="bottom"/>
          </w:tcPr>
          <w:p w14:paraId="0D0C1167" w14:textId="1028CD6F" w:rsidR="004C79BC" w:rsidRPr="00262F10" w:rsidRDefault="004C79BC" w:rsidP="004C79BC">
            <w:pPr>
              <w:tabs>
                <w:tab w:val="clear" w:pos="227"/>
                <w:tab w:val="left" w:pos="371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5725CAE3" w:rsidR="004C79BC" w:rsidRPr="00262F10" w:rsidRDefault="00AC2B6A" w:rsidP="00C52B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noProof/>
                <w:sz w:val="26"/>
                <w:szCs w:val="26"/>
              </w:rPr>
              <w:t>29,900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74D50CFD" w:rsidR="004C79BC" w:rsidRPr="00262F10" w:rsidRDefault="004C79BC" w:rsidP="004C79BC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32,891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bookmarkEnd w:id="1"/>
      <w:bookmarkEnd w:id="2"/>
    </w:tbl>
    <w:p w14:paraId="64ACB635" w14:textId="042DEC42" w:rsidR="00171A80" w:rsidRDefault="00171A80" w:rsidP="00AE2608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644BACA6" w14:textId="0062ADA8" w:rsidR="008C261E" w:rsidRPr="00262F10" w:rsidRDefault="008C261E" w:rsidP="00AE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lastRenderedPageBreak/>
        <w:t>รายการเคลื่อนไหวของ</w:t>
      </w:r>
      <w:r w:rsidR="000B5422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เงินกู้ยืมระยะยาวจากบุคคลที่เกี่ยวข้อง</w:t>
      </w:r>
      <w:r w:rsidR="009E48BB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กัน</w:t>
      </w: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ในระหว่างงวด</w:t>
      </w:r>
      <w:r w:rsidR="004C79BC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สาม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เดือนสิ้นสุดวันที่ </w:t>
      </w:r>
      <w:r w:rsidR="004C79BC" w:rsidRPr="00AE2608">
        <w:rPr>
          <w:rFonts w:ascii="Cordia New" w:eastAsia="Cordia New" w:hAnsi="Cordia New" w:cs="Cordia New"/>
          <w:sz w:val="26"/>
          <w:szCs w:val="26"/>
          <w:lang w:eastAsia="th-TH"/>
        </w:rPr>
        <w:t xml:space="preserve">31 </w:t>
      </w:r>
      <w:r w:rsidR="004C79BC" w:rsidRPr="00AE2608">
        <w:rPr>
          <w:rFonts w:ascii="Cordia New" w:eastAsia="Cordia New" w:hAnsi="Cordia New" w:cs="Cordia New"/>
          <w:sz w:val="26"/>
          <w:szCs w:val="26"/>
          <w:cs/>
          <w:lang w:eastAsia="th-TH"/>
        </w:rPr>
        <w:t xml:space="preserve">มีนาคม </w:t>
      </w:r>
      <w:r w:rsidR="004C79BC" w:rsidRPr="00AE2608">
        <w:rPr>
          <w:rFonts w:ascii="Cordia New" w:eastAsia="Cordia New" w:hAnsi="Cordia New" w:cs="Cordia New"/>
          <w:sz w:val="26"/>
          <w:szCs w:val="26"/>
          <w:lang w:eastAsia="th-TH"/>
        </w:rPr>
        <w:t>2569</w:t>
      </w:r>
      <w:r w:rsidR="009750C0"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AE2608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มีดังนี้</w:t>
      </w:r>
    </w:p>
    <w:p w14:paraId="6F4FC753" w14:textId="77777777" w:rsidR="00BB0CE8" w:rsidRPr="00262F10" w:rsidRDefault="00BB0CE8" w:rsidP="00D91E5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242" w:type="dxa"/>
        <w:tblInd w:w="28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010"/>
        <w:gridCol w:w="2232"/>
      </w:tblGrid>
      <w:tr w:rsidR="00D70A1C" w:rsidRPr="00262F10" w14:paraId="153BD1E2" w14:textId="77777777" w:rsidTr="00123E24">
        <w:trPr>
          <w:cantSplit/>
          <w:trHeight w:val="324"/>
        </w:trPr>
        <w:tc>
          <w:tcPr>
            <w:tcW w:w="7010" w:type="dxa"/>
            <w:tcBorders>
              <w:bottom w:val="nil"/>
            </w:tcBorders>
          </w:tcPr>
          <w:p w14:paraId="660A8975" w14:textId="381EF6BC" w:rsidR="00D70A1C" w:rsidRPr="00262F10" w:rsidRDefault="00D70A1C" w:rsidP="00123E24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 xml:space="preserve">: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232" w:type="dxa"/>
            <w:tcBorders>
              <w:bottom w:val="nil"/>
            </w:tcBorders>
            <w:vAlign w:val="bottom"/>
          </w:tcPr>
          <w:p w14:paraId="74EE6404" w14:textId="77777777" w:rsidR="004F5C35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  <w:p w14:paraId="6B3F964A" w14:textId="30818C41" w:rsidR="00D70A1C" w:rsidRPr="00262F10" w:rsidRDefault="00D70A1C" w:rsidP="009E48B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D70A1C" w:rsidRPr="00262F10" w14:paraId="2C18984F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2EF8134" w14:textId="657A020F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bottom w:val="nil"/>
            </w:tcBorders>
          </w:tcPr>
          <w:p w14:paraId="3087BA91" w14:textId="5FE80EFF" w:rsidR="00D70A1C" w:rsidRPr="00262F10" w:rsidRDefault="00D70A1C" w:rsidP="00FA6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5872" w:rsidRPr="00262F10" w14:paraId="48ADA2A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33135C3F" w14:textId="634C9D36" w:rsidR="00915872" w:rsidRPr="00262F10" w:rsidRDefault="0003042B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1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>256</w:t>
            </w:r>
            <w:r w:rsidR="004C79BC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2232" w:type="dxa"/>
            <w:tcBorders>
              <w:bottom w:val="nil"/>
            </w:tcBorders>
          </w:tcPr>
          <w:p w14:paraId="08C6AB7D" w14:textId="23784590" w:rsidR="00915872" w:rsidRPr="00262F10" w:rsidRDefault="00DA2179" w:rsidP="0003042B">
            <w:pPr>
              <w:pBdr>
                <w:bottom w:val="single" w:sz="4" w:space="1" w:color="FFFFFF" w:themeColor="background1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44,855</w:t>
            </w:r>
          </w:p>
        </w:tc>
      </w:tr>
      <w:tr w:rsidR="00D70A1C" w:rsidRPr="00262F10" w14:paraId="05E68064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1E3AFA26" w14:textId="452F9639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จ่ายคืนระหว่างงวด</w:t>
            </w:r>
          </w:p>
        </w:tc>
        <w:tc>
          <w:tcPr>
            <w:tcW w:w="2232" w:type="dxa"/>
            <w:tcBorders>
              <w:bottom w:val="nil"/>
            </w:tcBorders>
          </w:tcPr>
          <w:p w14:paraId="579B52B4" w14:textId="2E534E83" w:rsidR="00D70A1C" w:rsidRPr="00262F10" w:rsidRDefault="00DA2179" w:rsidP="00FA65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(2,991)</w:t>
            </w:r>
          </w:p>
        </w:tc>
      </w:tr>
      <w:tr w:rsidR="00D70A1C" w:rsidRPr="00262F10" w14:paraId="6DBC7DBD" w14:textId="77777777" w:rsidTr="004F5C35">
        <w:trPr>
          <w:cantSplit/>
        </w:trPr>
        <w:tc>
          <w:tcPr>
            <w:tcW w:w="7010" w:type="dxa"/>
            <w:tcBorders>
              <w:bottom w:val="nil"/>
            </w:tcBorders>
            <w:vAlign w:val="bottom"/>
          </w:tcPr>
          <w:p w14:paraId="5D480197" w14:textId="6142F635" w:rsidR="00D70A1C" w:rsidRPr="00262F10" w:rsidRDefault="00D70A1C" w:rsidP="00FA6546">
            <w:pPr>
              <w:pStyle w:val="a3"/>
              <w:tabs>
                <w:tab w:val="clear" w:pos="1080"/>
                <w:tab w:val="left" w:pos="113"/>
              </w:tabs>
              <w:spacing w:line="380" w:lineRule="exact"/>
              <w:ind w:left="276" w:right="-113" w:hanging="276"/>
              <w:rPr>
                <w:rFonts w:ascii="Cordia New" w:hAnsi="Cordia New" w:cs="Cordia New"/>
                <w:sz w:val="26"/>
                <w:szCs w:val="26"/>
                <w:u w:val="single"/>
                <w:lang w:val="en-US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ยอดคงเหลือ</w:t>
            </w:r>
            <w:r w:rsidRPr="00262F10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31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มีนาคม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232" w:type="dxa"/>
            <w:tcBorders>
              <w:bottom w:val="nil"/>
            </w:tcBorders>
          </w:tcPr>
          <w:p w14:paraId="2E71F884" w14:textId="382D4A1C" w:rsidR="00D70A1C" w:rsidRPr="00262F10" w:rsidRDefault="009F03FA" w:rsidP="00FA654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41,864</w:t>
            </w:r>
          </w:p>
        </w:tc>
      </w:tr>
    </w:tbl>
    <w:p w14:paraId="620372CF" w14:textId="77777777" w:rsidR="004B4B23" w:rsidRPr="00262F10" w:rsidRDefault="004B4B23" w:rsidP="00D93E27">
      <w:pPr>
        <w:tabs>
          <w:tab w:val="clear" w:pos="454"/>
          <w:tab w:val="left" w:pos="630"/>
        </w:tabs>
        <w:spacing w:line="240" w:lineRule="auto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6AC25C1D" w14:textId="3DAC2F5E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เงินกู้</w:t>
      </w:r>
      <w:r w:rsidR="00D5497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ยืมจากญาติกรรมการ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มีวัตถุประสงค์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เพื่อนำเงินไปชำระหนี้กับสถาบันการเงินแห่งหนึ่งก่อนครบกำหนด</w:t>
      </w:r>
      <w:r w:rsidR="001D236D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เพื่อ</w:t>
      </w:r>
      <w:r w:rsidR="00237925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ลดภาระดอกเบี้ย</w:t>
      </w:r>
    </w:p>
    <w:p w14:paraId="6A9E6145" w14:textId="77777777" w:rsidR="00ED6B07" w:rsidRPr="00262F10" w:rsidRDefault="00ED6B07" w:rsidP="00BB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eastAsia="Cordia New" w:hAnsi="Cordia New" w:cs="Cordia New"/>
          <w:sz w:val="26"/>
          <w:szCs w:val="26"/>
          <w:lang w:eastAsia="th-TH"/>
        </w:rPr>
      </w:pPr>
    </w:p>
    <w:p w14:paraId="759D5E1E" w14:textId="473774CC" w:rsidR="002833F1" w:rsidRDefault="00E30990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เงิน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กู้ยืม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จาก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ญาติกรรมการ</w:t>
      </w:r>
      <w:r w:rsidR="00152338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ไม่มีหลักประกัน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และมีอัตราดอกเบี้ยร้อยละ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MLR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F10BFF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-</w:t>
      </w:r>
      <w:r w:rsidR="00821619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0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.</w:t>
      </w:r>
      <w:r w:rsidR="000B628A" w:rsidRPr="00262F10">
        <w:rPr>
          <w:rFonts w:ascii="Cordia New" w:eastAsia="Cordia New" w:hAnsi="Cordia New" w:cs="Cordia New" w:hint="cs"/>
          <w:sz w:val="26"/>
          <w:szCs w:val="26"/>
          <w:lang w:eastAsia="th-TH"/>
        </w:rPr>
        <w:t>25</w:t>
      </w:r>
      <w:r w:rsidR="00F10BF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 ต่อปี </w:t>
      </w:r>
      <w:r w:rsidR="0078380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โดยมี</w:t>
      </w:r>
      <w:r w:rsidR="00B30EA6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>กำหน</w:t>
      </w:r>
      <w:r w:rsidR="00F2694F" w:rsidRPr="00262F10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ดชำระเงินต้นและดอกเบี้ยเป็นรายงวดตามเงื่อนไขของสัญญาเงินกู้ </w:t>
      </w:r>
      <w:r w:rsidR="006F1085">
        <w:rPr>
          <w:rFonts w:ascii="Cordia New" w:eastAsia="Cordia New" w:hAnsi="Cordia New" w:cs="Cordia New" w:hint="cs"/>
          <w:sz w:val="26"/>
          <w:szCs w:val="26"/>
          <w:cs/>
          <w:lang w:eastAsia="th-TH"/>
        </w:rPr>
        <w:t xml:space="preserve">ทั้งนี้ 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บริษัท</w:t>
      </w:r>
      <w:r w:rsidR="00B825C6" w:rsidRPr="00262F10">
        <w:rPr>
          <w:rFonts w:ascii="Cordia New" w:hAnsi="Cordia New" w:cs="Cordia New" w:hint="cs"/>
          <w:sz w:val="26"/>
          <w:szCs w:val="26"/>
          <w:cs/>
        </w:rPr>
        <w:t>ต้อง</w:t>
      </w:r>
      <w:r w:rsidR="002833F1" w:rsidRPr="00262F10">
        <w:rPr>
          <w:rFonts w:ascii="Cordia New" w:hAnsi="Cordia New" w:cs="Cordia New" w:hint="cs"/>
          <w:sz w:val="26"/>
          <w:szCs w:val="26"/>
          <w:cs/>
        </w:rPr>
        <w:t>ชำระหนี้ทั้ง</w:t>
      </w:r>
      <w:r w:rsidR="00AA1AC3" w:rsidRPr="00262F10">
        <w:rPr>
          <w:rFonts w:ascii="Cordia New" w:hAnsi="Cordia New" w:cs="Cordia New" w:hint="cs"/>
          <w:sz w:val="26"/>
          <w:szCs w:val="26"/>
          <w:cs/>
        </w:rPr>
        <w:t>หมดให้เสร็จสิ้นภายในเดือนกันยายน</w:t>
      </w:r>
      <w:r w:rsidR="001B5FC6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B5FC6" w:rsidRPr="00262F10">
        <w:rPr>
          <w:rFonts w:ascii="Cordia New" w:hAnsi="Cordia New" w:cs="Cordia New"/>
          <w:sz w:val="26"/>
          <w:szCs w:val="26"/>
        </w:rPr>
        <w:t>2571</w:t>
      </w:r>
    </w:p>
    <w:p w14:paraId="3F2B4566" w14:textId="77777777" w:rsidR="00AE2608" w:rsidRDefault="00AE2608" w:rsidP="003E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9"/>
        <w:jc w:val="thaiDistribute"/>
        <w:rPr>
          <w:rFonts w:ascii="Cordia New" w:hAnsi="Cordia New" w:cs="Cordia New"/>
          <w:sz w:val="26"/>
          <w:szCs w:val="26"/>
        </w:rPr>
      </w:pPr>
    </w:p>
    <w:p w14:paraId="6F5AC73F" w14:textId="72293947" w:rsidR="005753E0" w:rsidRPr="00583A05" w:rsidRDefault="005753E0" w:rsidP="00912DA7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583A05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ลูกหนี้การค้า</w:t>
      </w:r>
      <w:r w:rsidRPr="00583A05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 </w:t>
      </w:r>
      <w:r w:rsidR="00A83569" w:rsidRPr="00583A05">
        <w:rPr>
          <w:rFonts w:ascii="Cordia New" w:hAnsi="Cordia New" w:cs="Cordia New" w:hint="cs"/>
          <w:b/>
          <w:bCs/>
          <w:color w:val="auto"/>
          <w:sz w:val="26"/>
          <w:szCs w:val="26"/>
        </w:rPr>
        <w:t xml:space="preserve">- </w:t>
      </w:r>
      <w:r w:rsidR="00241D9E" w:rsidRPr="00583A05">
        <w:rPr>
          <w:rFonts w:ascii="Cordia New" w:hAnsi="Cordia New" w:cs="Cordia New" w:hint="cs"/>
          <w:b/>
          <w:bCs/>
          <w:color w:val="auto"/>
          <w:sz w:val="26"/>
          <w:szCs w:val="26"/>
          <w:cs/>
        </w:rPr>
        <w:t>ลูกค้าทั่วไป</w:t>
      </w:r>
    </w:p>
    <w:p w14:paraId="187338BA" w14:textId="77777777" w:rsidR="00100BB0" w:rsidRPr="00262F10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</w:p>
    <w:p w14:paraId="6933A646" w14:textId="76EDDFB5" w:rsidR="00EF1E53" w:rsidRPr="00262F10" w:rsidRDefault="005753E0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</w:rPr>
      </w:pPr>
      <w:r w:rsidRPr="00262F10">
        <w:rPr>
          <w:rFonts w:ascii="Cordia New" w:hAnsi="Cordia New" w:cs="Cordia New" w:hint="cs"/>
          <w:sz w:val="26"/>
          <w:szCs w:val="26"/>
          <w:cs/>
        </w:rPr>
        <w:t xml:space="preserve">ณ วันที่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8A5BC4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8A5BC4" w:rsidRPr="00262F10">
        <w:rPr>
          <w:rFonts w:ascii="Cordia New" w:hAnsi="Cordia New" w:cs="Cordia New" w:hint="cs"/>
          <w:sz w:val="26"/>
          <w:szCs w:val="26"/>
          <w:cs/>
        </w:rPr>
        <w:t xml:space="preserve">และ </w:t>
      </w:r>
      <w:r w:rsidR="00D57D8F" w:rsidRPr="00262F10">
        <w:rPr>
          <w:rFonts w:ascii="Cordia New" w:hAnsi="Cordia New" w:cs="Cordia New" w:hint="cs"/>
          <w:sz w:val="26"/>
          <w:szCs w:val="26"/>
        </w:rPr>
        <w:t>31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ธันวาคม </w:t>
      </w:r>
      <w:r w:rsidR="00D57D8F" w:rsidRPr="00262F10">
        <w:rPr>
          <w:rFonts w:ascii="Cordia New" w:hAnsi="Cordia New" w:cs="Cordia New" w:hint="cs"/>
          <w:sz w:val="26"/>
          <w:szCs w:val="26"/>
        </w:rPr>
        <w:t>25</w:t>
      </w:r>
      <w:r w:rsidR="004C79BC">
        <w:rPr>
          <w:rFonts w:ascii="Cordia New" w:hAnsi="Cordia New" w:cs="Cordia New"/>
          <w:sz w:val="26"/>
          <w:szCs w:val="26"/>
        </w:rPr>
        <w:t>68</w:t>
      </w:r>
      <w:r w:rsidR="00B96D45" w:rsidRPr="00262F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B12DF" w:rsidRPr="00262F10">
        <w:rPr>
          <w:rFonts w:ascii="Cordia New" w:hAnsi="Cordia New" w:cs="Cordia New" w:hint="cs"/>
          <w:sz w:val="26"/>
          <w:szCs w:val="26"/>
          <w:cs/>
        </w:rPr>
        <w:t xml:space="preserve">ลูกหนี้การค้า </w:t>
      </w:r>
      <w:r w:rsidR="009746F7" w:rsidRPr="00262F10">
        <w:rPr>
          <w:rFonts w:ascii="Cordia New" w:hAnsi="Cordia New" w:cs="Cordia New" w:hint="cs"/>
          <w:sz w:val="26"/>
          <w:szCs w:val="26"/>
        </w:rPr>
        <w:t>-</w:t>
      </w:r>
      <w:r w:rsidR="00CB12DF" w:rsidRPr="00262F10">
        <w:rPr>
          <w:rFonts w:ascii="Cordia New" w:hAnsi="Cordia New" w:cs="Cordia New" w:hint="cs"/>
          <w:sz w:val="26"/>
          <w:szCs w:val="26"/>
        </w:rPr>
        <w:t xml:space="preserve"> </w:t>
      </w:r>
      <w:r w:rsidR="00156048" w:rsidRPr="00262F10">
        <w:rPr>
          <w:rFonts w:ascii="Cordia New" w:hAnsi="Cordia New" w:cs="Cordia New" w:hint="cs"/>
          <w:sz w:val="26"/>
          <w:szCs w:val="26"/>
          <w:cs/>
        </w:rPr>
        <w:t>ลูกค้าทั่วไป</w:t>
      </w:r>
      <w:r w:rsidR="000B220E" w:rsidRPr="00262F10">
        <w:rPr>
          <w:rFonts w:ascii="Cordia New" w:hAnsi="Cordia New" w:cs="Cordia New" w:hint="cs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6F3FADD4" w14:textId="77777777" w:rsidR="00BB0CE8" w:rsidRPr="00262F10" w:rsidRDefault="00BB0CE8" w:rsidP="00BD40C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233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3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262F10" w14:paraId="39D57C51" w14:textId="77777777" w:rsidTr="00BB0CE8">
        <w:tc>
          <w:tcPr>
            <w:tcW w:w="3936" w:type="dxa"/>
          </w:tcPr>
          <w:p w14:paraId="69D420A6" w14:textId="35147BA4" w:rsidR="0026390A" w:rsidRPr="00262F10" w:rsidRDefault="004B4B2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66194467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2A35EE10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3D166F92" w:rsidR="0026390A" w:rsidRPr="00262F10" w:rsidRDefault="00FF491B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79BC" w:rsidRPr="00262F10" w14:paraId="425A0BC5" w14:textId="77777777" w:rsidTr="00BB0CE8">
        <w:tc>
          <w:tcPr>
            <w:tcW w:w="3936" w:type="dxa"/>
          </w:tcPr>
          <w:p w14:paraId="4E0EF496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563594B1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7CA1977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6C6D095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65138418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265A793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</w:p>
        </w:tc>
      </w:tr>
      <w:tr w:rsidR="004D4C3A" w:rsidRPr="00262F10" w14:paraId="7F50F15D" w14:textId="77777777" w:rsidTr="00BB0CE8">
        <w:trPr>
          <w:trHeight w:hRule="exact" w:val="333"/>
        </w:trPr>
        <w:tc>
          <w:tcPr>
            <w:tcW w:w="3936" w:type="dxa"/>
            <w:vAlign w:val="bottom"/>
          </w:tcPr>
          <w:p w14:paraId="1382682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3D3A51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D73459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262F10" w:rsidRDefault="0026390A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C79BC" w:rsidRPr="00262F10" w14:paraId="3757F7CD" w14:textId="77777777" w:rsidTr="004F40CC">
        <w:tc>
          <w:tcPr>
            <w:tcW w:w="3936" w:type="dxa"/>
            <w:hideMark/>
          </w:tcPr>
          <w:p w14:paraId="5F486695" w14:textId="1AFB786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7856C2EA" w:rsidR="004C79BC" w:rsidRPr="004F40CC" w:rsidRDefault="00E420A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1</w:t>
            </w:r>
            <w:r w:rsidR="004F40CC">
              <w:rPr>
                <w:rFonts w:ascii="Cordia New" w:hAnsi="Cordia New" w:cs="Cordia New"/>
                <w:sz w:val="26"/>
                <w:szCs w:val="26"/>
              </w:rPr>
              <w:t>41</w:t>
            </w:r>
            <w:r w:rsidRPr="004F40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F40CC">
              <w:rPr>
                <w:rFonts w:ascii="Cordia New" w:hAnsi="Cordia New" w:cs="Cordia New"/>
                <w:sz w:val="26"/>
                <w:szCs w:val="26"/>
              </w:rPr>
              <w:t>21</w:t>
            </w:r>
            <w:r w:rsidRPr="004F40CC">
              <w:rPr>
                <w:rFonts w:ascii="Cordia New" w:hAnsi="Cordia New" w:cs="Cordi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0F8ACB3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AA2A810" w14:textId="5EA0B28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129,546</w:t>
            </w:r>
          </w:p>
        </w:tc>
        <w:tc>
          <w:tcPr>
            <w:tcW w:w="237" w:type="dxa"/>
          </w:tcPr>
          <w:p w14:paraId="2D1658A9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4D5425FB" w14:textId="6002BB39" w:rsidR="004C79BC" w:rsidRPr="00262F10" w:rsidRDefault="00803058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803058">
              <w:rPr>
                <w:rFonts w:ascii="Cordia New" w:hAnsi="Cordia New" w:cs="Cordia New"/>
                <w:sz w:val="26"/>
                <w:szCs w:val="26"/>
              </w:rPr>
              <w:t>129,735</w:t>
            </w:r>
          </w:p>
        </w:tc>
        <w:tc>
          <w:tcPr>
            <w:tcW w:w="236" w:type="dxa"/>
          </w:tcPr>
          <w:p w14:paraId="3041FF2D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6EE737E3" w14:textId="5D973574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120,</w:t>
            </w:r>
            <w:r w:rsidRPr="006B0617">
              <w:rPr>
                <w:rFonts w:ascii="Cordia New" w:hAnsi="Cordia New" w:cs="Cordia New"/>
                <w:sz w:val="26"/>
                <w:szCs w:val="26"/>
              </w:rPr>
              <w:t>475</w:t>
            </w:r>
          </w:p>
        </w:tc>
      </w:tr>
      <w:tr w:rsidR="004C79BC" w:rsidRPr="00262F10" w14:paraId="30220877" w14:textId="77777777" w:rsidTr="004F40CC">
        <w:tc>
          <w:tcPr>
            <w:tcW w:w="3936" w:type="dxa"/>
          </w:tcPr>
          <w:p w14:paraId="0EDBAA99" w14:textId="3C473C38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4C79BC" w:rsidRPr="004F40CC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F92FB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DE6A7D6" w14:textId="7286E19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4C191E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1D23A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C79BC" w:rsidRPr="00262F10" w14:paraId="038A2D84" w14:textId="77777777" w:rsidTr="004F40CC">
        <w:tc>
          <w:tcPr>
            <w:tcW w:w="3936" w:type="dxa"/>
          </w:tcPr>
          <w:p w14:paraId="3341DE84" w14:textId="13DE15A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น้อยกว่า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3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087AF058" w:rsidR="004C79BC" w:rsidRPr="004F40CC" w:rsidRDefault="00EA3DA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76,</w:t>
            </w:r>
            <w:r w:rsidR="004F40CC">
              <w:rPr>
                <w:rFonts w:ascii="Cordia New" w:hAnsi="Cordia New" w:cs="Cordia New"/>
                <w:sz w:val="26"/>
                <w:szCs w:val="26"/>
              </w:rPr>
              <w:t>963</w:t>
            </w:r>
          </w:p>
        </w:tc>
        <w:tc>
          <w:tcPr>
            <w:tcW w:w="236" w:type="dxa"/>
          </w:tcPr>
          <w:p w14:paraId="4E5E15D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A79C5A3" w14:textId="55EDA541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138,667</w:t>
            </w:r>
          </w:p>
        </w:tc>
        <w:tc>
          <w:tcPr>
            <w:tcW w:w="237" w:type="dxa"/>
          </w:tcPr>
          <w:p w14:paraId="7C9FB0F0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53E645" w14:textId="0E32ED93" w:rsidR="004C79BC" w:rsidRPr="00262F10" w:rsidRDefault="00006EBF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72,189</w:t>
            </w:r>
          </w:p>
        </w:tc>
        <w:tc>
          <w:tcPr>
            <w:tcW w:w="236" w:type="dxa"/>
          </w:tcPr>
          <w:p w14:paraId="4EB59AF0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2805DA08" w14:textId="0CEA94C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132,940</w:t>
            </w:r>
          </w:p>
        </w:tc>
      </w:tr>
      <w:tr w:rsidR="004C79BC" w:rsidRPr="00262F10" w14:paraId="3D5F3FC5" w14:textId="77777777" w:rsidTr="004F40CC">
        <w:tc>
          <w:tcPr>
            <w:tcW w:w="3936" w:type="dxa"/>
          </w:tcPr>
          <w:p w14:paraId="6B996A86" w14:textId="49F14AF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3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6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1EC1A54A" w:rsidR="004C79BC" w:rsidRPr="004F40CC" w:rsidRDefault="00A867FE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26,455</w:t>
            </w:r>
          </w:p>
        </w:tc>
        <w:tc>
          <w:tcPr>
            <w:tcW w:w="236" w:type="dxa"/>
          </w:tcPr>
          <w:p w14:paraId="30B97244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56162DC" w14:textId="18E9A201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34,626</w:t>
            </w:r>
          </w:p>
        </w:tc>
        <w:tc>
          <w:tcPr>
            <w:tcW w:w="237" w:type="dxa"/>
          </w:tcPr>
          <w:p w14:paraId="141A68B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542F0ED0" w14:textId="5580F8F0" w:rsidR="004C79BC" w:rsidRPr="00262F10" w:rsidRDefault="00006EBF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25,059</w:t>
            </w:r>
          </w:p>
        </w:tc>
        <w:tc>
          <w:tcPr>
            <w:tcW w:w="236" w:type="dxa"/>
          </w:tcPr>
          <w:p w14:paraId="2C582A7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4D61D618" w14:textId="1E5B91B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33,932</w:t>
            </w:r>
          </w:p>
        </w:tc>
      </w:tr>
      <w:tr w:rsidR="004C79BC" w:rsidRPr="00262F10" w14:paraId="7BD5A80E" w14:textId="77777777" w:rsidTr="004F40CC">
        <w:tc>
          <w:tcPr>
            <w:tcW w:w="3936" w:type="dxa"/>
          </w:tcPr>
          <w:p w14:paraId="3485F7FD" w14:textId="48D5880C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</w:rPr>
              <w:t>6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12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2E5E86F3" w:rsidR="004C79BC" w:rsidRPr="004F40CC" w:rsidRDefault="00BD363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18,526</w:t>
            </w:r>
          </w:p>
        </w:tc>
        <w:tc>
          <w:tcPr>
            <w:tcW w:w="236" w:type="dxa"/>
          </w:tcPr>
          <w:p w14:paraId="7086FAE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554828E" w14:textId="55F8CFB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20,857</w:t>
            </w:r>
          </w:p>
        </w:tc>
        <w:tc>
          <w:tcPr>
            <w:tcW w:w="237" w:type="dxa"/>
          </w:tcPr>
          <w:p w14:paraId="1621473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5B51931" w14:textId="77D2A583" w:rsidR="004C79BC" w:rsidRPr="00262F10" w:rsidRDefault="00006EBF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17,874</w:t>
            </w:r>
          </w:p>
        </w:tc>
        <w:tc>
          <w:tcPr>
            <w:tcW w:w="236" w:type="dxa"/>
          </w:tcPr>
          <w:p w14:paraId="5F941FFA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</w:tcPr>
          <w:p w14:paraId="509B95FB" w14:textId="39F2862E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20,137</w:t>
            </w:r>
          </w:p>
        </w:tc>
      </w:tr>
      <w:tr w:rsidR="004C79BC" w:rsidRPr="00262F10" w14:paraId="4D004692" w14:textId="77777777" w:rsidTr="004F40CC">
        <w:tc>
          <w:tcPr>
            <w:tcW w:w="3936" w:type="dxa"/>
          </w:tcPr>
          <w:p w14:paraId="723B400A" w14:textId="29B32BE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12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-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</w:tcPr>
          <w:p w14:paraId="6614B3B2" w14:textId="58B89D20" w:rsidR="004C79BC" w:rsidRPr="004F40CC" w:rsidRDefault="00350A7B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1,203</w:t>
            </w:r>
          </w:p>
        </w:tc>
        <w:tc>
          <w:tcPr>
            <w:tcW w:w="236" w:type="dxa"/>
          </w:tcPr>
          <w:p w14:paraId="433E9B71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3DE077B" w14:textId="454560A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9,875</w:t>
            </w:r>
          </w:p>
        </w:tc>
        <w:tc>
          <w:tcPr>
            <w:tcW w:w="237" w:type="dxa"/>
          </w:tcPr>
          <w:p w14:paraId="07D1D3D3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</w:tcPr>
          <w:p w14:paraId="17B80CD6" w14:textId="492A8082" w:rsidR="004C79BC" w:rsidRPr="00B554ED" w:rsidRDefault="00006EBF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1,133</w:t>
            </w:r>
          </w:p>
        </w:tc>
        <w:tc>
          <w:tcPr>
            <w:tcW w:w="236" w:type="dxa"/>
          </w:tcPr>
          <w:p w14:paraId="0AD136A7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2A4E08" w14:textId="281264FC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9,849</w:t>
            </w:r>
          </w:p>
        </w:tc>
      </w:tr>
      <w:tr w:rsidR="004C79BC" w:rsidRPr="00262F10" w14:paraId="116EA551" w14:textId="77777777" w:rsidTr="004F40CC">
        <w:tc>
          <w:tcPr>
            <w:tcW w:w="3936" w:type="dxa"/>
          </w:tcPr>
          <w:p w14:paraId="18BE4A92" w14:textId="1D7A48F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22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มากกว่า 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262F10">
              <w:rPr>
                <w:rFonts w:ascii="Cordia New" w:hAnsi="Cordia New" w:cs="Cordia New" w:hint="cs"/>
                <w:sz w:val="26"/>
                <w:szCs w:val="26"/>
              </w:rPr>
              <w:t xml:space="preserve"> 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073A9AF7" w:rsidR="004C79BC" w:rsidRPr="004F40CC" w:rsidRDefault="00AD2AF4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8,710</w:t>
            </w:r>
          </w:p>
        </w:tc>
        <w:tc>
          <w:tcPr>
            <w:tcW w:w="236" w:type="dxa"/>
          </w:tcPr>
          <w:p w14:paraId="398FCDAB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119A5B03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1,413</w:t>
            </w:r>
          </w:p>
        </w:tc>
        <w:tc>
          <w:tcPr>
            <w:tcW w:w="237" w:type="dxa"/>
          </w:tcPr>
          <w:p w14:paraId="7BC1CBCA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70F1C308" w:rsidR="004C79BC" w:rsidRPr="00262F10" w:rsidRDefault="00006EBF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8,710</w:t>
            </w:r>
          </w:p>
        </w:tc>
        <w:tc>
          <w:tcPr>
            <w:tcW w:w="236" w:type="dxa"/>
          </w:tcPr>
          <w:p w14:paraId="169FBD0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B8DBF4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1,275</w:t>
            </w:r>
          </w:p>
        </w:tc>
      </w:tr>
      <w:tr w:rsidR="004C79BC" w:rsidRPr="00262F10" w14:paraId="382C7843" w14:textId="77777777" w:rsidTr="004F40CC">
        <w:tc>
          <w:tcPr>
            <w:tcW w:w="3936" w:type="dxa"/>
          </w:tcPr>
          <w:p w14:paraId="24CDB232" w14:textId="6A343F86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061619F5" w:rsidR="004C79BC" w:rsidRPr="004F40CC" w:rsidRDefault="00886A8A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245ED">
              <w:rPr>
                <w:rFonts w:ascii="Cordia New" w:hAnsi="Cordia New" w:cs="Cordia New"/>
                <w:sz w:val="26"/>
                <w:szCs w:val="26"/>
              </w:rPr>
              <w:t>73</w:t>
            </w:r>
            <w:r w:rsidRPr="004F40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245ED">
              <w:rPr>
                <w:rFonts w:ascii="Cordia New" w:hAnsi="Cordia New" w:cs="Cordia New"/>
                <w:sz w:val="26"/>
                <w:szCs w:val="26"/>
              </w:rPr>
              <w:t>0</w:t>
            </w:r>
            <w:r w:rsidRPr="004F40CC">
              <w:rPr>
                <w:rFonts w:ascii="Cordia New" w:hAnsi="Cordia New" w:cs="Cordia New"/>
                <w:sz w:val="26"/>
                <w:szCs w:val="26"/>
              </w:rPr>
              <w:t>7</w:t>
            </w:r>
            <w:r w:rsidR="006245ED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27ABF6F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69A2423A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334,984</w:t>
            </w:r>
          </w:p>
        </w:tc>
        <w:tc>
          <w:tcPr>
            <w:tcW w:w="237" w:type="dxa"/>
          </w:tcPr>
          <w:p w14:paraId="60112D7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07C87E41" w:rsidR="004C79BC" w:rsidRPr="00262F10" w:rsidRDefault="00803058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2</w:t>
            </w:r>
            <w:r w:rsidR="004E7A5D">
              <w:rPr>
                <w:rFonts w:ascii="Cordia New" w:hAnsi="Cordia New" w:cs="Cordia New"/>
                <w:noProof/>
                <w:sz w:val="26"/>
                <w:szCs w:val="26"/>
              </w:rPr>
              <w:t>54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4E7A5D">
              <w:rPr>
                <w:rFonts w:ascii="Cordia New" w:hAnsi="Cordia New" w:cs="Cordia New"/>
                <w:noProof/>
                <w:sz w:val="26"/>
                <w:szCs w:val="26"/>
              </w:rPr>
              <w:t>700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</w:tcPr>
          <w:p w14:paraId="178CDB9D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22DB19A0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318,</w:t>
            </w:r>
            <w:r w:rsidRPr="006B0617">
              <w:rPr>
                <w:rFonts w:ascii="Cordia New" w:hAnsi="Cordia New" w:cs="Cordia New"/>
                <w:sz w:val="26"/>
                <w:szCs w:val="26"/>
              </w:rPr>
              <w:t>60</w:t>
            </w:r>
            <w:r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  <w:tr w:rsidR="004C79BC" w:rsidRPr="00262F10" w14:paraId="2FF21550" w14:textId="77777777" w:rsidTr="002C704B">
        <w:tc>
          <w:tcPr>
            <w:tcW w:w="3936" w:type="dxa"/>
          </w:tcPr>
          <w:p w14:paraId="15C253E8" w14:textId="2FEFB1B9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50F97">
              <w:rPr>
                <w:rFonts w:ascii="Cordia New" w:hAnsi="Cordia New" w:cs="Cordia New" w:hint="cs"/>
                <w:sz w:val="26"/>
                <w:szCs w:val="26"/>
                <w:u w:val="single"/>
                <w:cs/>
              </w:rPr>
              <w:t>หัก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  <w:lang w:val="th-TH"/>
              </w:rPr>
              <w:t xml:space="preserve"> ค่า</w:t>
            </w:r>
            <w:r w:rsidRPr="00E50F97">
              <w:rPr>
                <w:rFonts w:ascii="Cordia New" w:hAnsi="Cordia New" w:cs="Cordia New" w:hint="cs"/>
                <w:sz w:val="26"/>
                <w:szCs w:val="26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144" w:type="dxa"/>
            <w:vAlign w:val="bottom"/>
          </w:tcPr>
          <w:p w14:paraId="5B19A6D9" w14:textId="68256D5A" w:rsidR="004C79BC" w:rsidRPr="004F40CC" w:rsidRDefault="00FF641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(9,332)</w:t>
            </w:r>
          </w:p>
        </w:tc>
        <w:tc>
          <w:tcPr>
            <w:tcW w:w="236" w:type="dxa"/>
          </w:tcPr>
          <w:p w14:paraId="0222BC2F" w14:textId="77777777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9A1964" w14:textId="10D3977F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(8,</w:t>
            </w:r>
            <w:r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7CCBB4A" w14:textId="77777777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39EBEE" w14:textId="6711B7A2" w:rsidR="004C79BC" w:rsidRPr="00E50F97" w:rsidRDefault="00FF641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sz w:val="26"/>
                <w:szCs w:val="26"/>
              </w:rPr>
              <w:t>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</w:rPr>
              <w:t>332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D1CBCF0" w14:textId="77777777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4A72DDE0" w:rsidR="004C79BC" w:rsidRPr="00E50F97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838">
              <w:rPr>
                <w:rFonts w:ascii="Cordia New" w:hAnsi="Cordia New" w:cs="Cordia New"/>
                <w:sz w:val="26"/>
                <w:szCs w:val="26"/>
              </w:rPr>
              <w:t>(8,</w:t>
            </w:r>
            <w:r>
              <w:rPr>
                <w:rFonts w:ascii="Cordia New" w:hAnsi="Cordia New" w:cs="Cordia New"/>
                <w:sz w:val="26"/>
                <w:szCs w:val="26"/>
              </w:rPr>
              <w:t>389</w:t>
            </w:r>
            <w:r w:rsidRPr="002A683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C79BC" w:rsidRPr="00262F10" w14:paraId="4BCD8D2A" w14:textId="77777777" w:rsidTr="004F40CC">
        <w:tc>
          <w:tcPr>
            <w:tcW w:w="3936" w:type="dxa"/>
            <w:hideMark/>
          </w:tcPr>
          <w:p w14:paraId="09478BC6" w14:textId="7B29DDA5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u w:val="single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57314A31" w:rsidR="004C79BC" w:rsidRPr="004F40CC" w:rsidRDefault="009F5342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F40CC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6245ED">
              <w:rPr>
                <w:rFonts w:ascii="Cordia New" w:hAnsi="Cordia New" w:cs="Cordia New"/>
                <w:sz w:val="26"/>
                <w:szCs w:val="26"/>
              </w:rPr>
              <w:t>63</w:t>
            </w:r>
            <w:r w:rsidRPr="004F40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245ED">
              <w:rPr>
                <w:rFonts w:ascii="Cordia New" w:hAnsi="Cordia New" w:cs="Cordia New"/>
                <w:sz w:val="26"/>
                <w:szCs w:val="26"/>
              </w:rPr>
              <w:t>742</w:t>
            </w:r>
          </w:p>
        </w:tc>
        <w:tc>
          <w:tcPr>
            <w:tcW w:w="236" w:type="dxa"/>
          </w:tcPr>
          <w:p w14:paraId="11524562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067903F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253CB">
              <w:rPr>
                <w:rFonts w:ascii="Cordia New" w:hAnsi="Cordia New" w:cs="Cordia New"/>
                <w:sz w:val="26"/>
                <w:szCs w:val="26"/>
              </w:rPr>
              <w:t>326,595</w:t>
            </w:r>
          </w:p>
        </w:tc>
        <w:tc>
          <w:tcPr>
            <w:tcW w:w="237" w:type="dxa"/>
          </w:tcPr>
          <w:p w14:paraId="5571DE1E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58A2D30B" w:rsidR="004C79BC" w:rsidRPr="00262F10" w:rsidRDefault="007B3829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7B3829">
              <w:rPr>
                <w:rFonts w:ascii="Cordia New" w:hAnsi="Cordia New" w:cs="Cordia New"/>
                <w:sz w:val="26"/>
                <w:szCs w:val="26"/>
              </w:rPr>
              <w:t>2</w:t>
            </w:r>
            <w:r w:rsidR="004E7A5D">
              <w:rPr>
                <w:rFonts w:ascii="Cordia New" w:hAnsi="Cordia New" w:cs="Cordia New"/>
                <w:sz w:val="26"/>
                <w:szCs w:val="26"/>
              </w:rPr>
              <w:t>45</w:t>
            </w:r>
            <w:r w:rsidRPr="007B38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4E7A5D">
              <w:rPr>
                <w:rFonts w:ascii="Cordia New" w:hAnsi="Cordia New" w:cs="Cordia New"/>
                <w:sz w:val="26"/>
                <w:szCs w:val="26"/>
              </w:rPr>
              <w:t>368</w:t>
            </w:r>
          </w:p>
        </w:tc>
        <w:tc>
          <w:tcPr>
            <w:tcW w:w="236" w:type="dxa"/>
          </w:tcPr>
          <w:p w14:paraId="505CE198" w14:textId="77777777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33B6B08B" w:rsidR="004C79BC" w:rsidRPr="00262F10" w:rsidRDefault="004C79BC" w:rsidP="004C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F2884">
              <w:rPr>
                <w:rFonts w:ascii="Cordia New" w:hAnsi="Cordia New" w:cs="Cordia New"/>
                <w:sz w:val="26"/>
                <w:szCs w:val="26"/>
              </w:rPr>
              <w:t>310,219</w:t>
            </w:r>
          </w:p>
        </w:tc>
      </w:tr>
    </w:tbl>
    <w:p w14:paraId="06E5A446" w14:textId="0DAC066C" w:rsidR="00DB5394" w:rsidRDefault="00DB5394" w:rsidP="006C7CB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br w:type="page"/>
      </w:r>
    </w:p>
    <w:p w14:paraId="3B1184D8" w14:textId="14C5506C" w:rsidR="00C04DF6" w:rsidRPr="00791564" w:rsidRDefault="001364A5" w:rsidP="00791564">
      <w:pPr>
        <w:pStyle w:val="CordiaNew"/>
        <w:numPr>
          <w:ilvl w:val="0"/>
          <w:numId w:val="16"/>
        </w:numPr>
        <w:tabs>
          <w:tab w:val="clear" w:pos="4153"/>
        </w:tabs>
        <w:ind w:left="360"/>
        <w:jc w:val="thaiDistribute"/>
        <w:rPr>
          <w:rFonts w:ascii="Cordia New" w:hAnsi="Cordia New" w:cs="Cordia New"/>
          <w:b/>
          <w:bCs/>
          <w:color w:val="auto"/>
          <w:sz w:val="26"/>
          <w:szCs w:val="26"/>
        </w:rPr>
      </w:pPr>
      <w:r w:rsidRPr="00791564">
        <w:rPr>
          <w:rFonts w:ascii="Cordia New" w:hAnsi="Cordia New" w:cs="Cordia New"/>
          <w:b/>
          <w:bCs/>
          <w:color w:val="auto"/>
          <w:sz w:val="26"/>
          <w:szCs w:val="26"/>
          <w:cs/>
        </w:rPr>
        <w:lastRenderedPageBreak/>
        <w:t>เงินลงทุนในบริษัทย่อย</w:t>
      </w:r>
    </w:p>
    <w:p w14:paraId="7E024EF9" w14:textId="77777777" w:rsidR="0077400D" w:rsidRPr="00262F10" w:rsidRDefault="0077400D" w:rsidP="0077400D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Style w:val="TableGridLight1"/>
        <w:tblW w:w="92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944"/>
        <w:gridCol w:w="883"/>
        <w:gridCol w:w="883"/>
        <w:gridCol w:w="883"/>
        <w:gridCol w:w="951"/>
        <w:gridCol w:w="883"/>
        <w:gridCol w:w="1007"/>
        <w:gridCol w:w="883"/>
        <w:gridCol w:w="917"/>
      </w:tblGrid>
      <w:tr w:rsidR="00F77397" w:rsidRPr="00262F10" w14:paraId="08760719" w14:textId="77777777" w:rsidTr="004A377B">
        <w:tc>
          <w:tcPr>
            <w:tcW w:w="1944" w:type="dxa"/>
          </w:tcPr>
          <w:p w14:paraId="2B58B3E5" w14:textId="45F1EE13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หน่วย : พันบาท)</w:t>
            </w:r>
          </w:p>
        </w:tc>
        <w:tc>
          <w:tcPr>
            <w:tcW w:w="7290" w:type="dxa"/>
            <w:gridSpan w:val="8"/>
          </w:tcPr>
          <w:p w14:paraId="04FA114A" w14:textId="00D56E17" w:rsidR="00F77397" w:rsidRPr="00262F10" w:rsidRDefault="00FF491B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77397" w:rsidRPr="00262F10" w14:paraId="222490AB" w14:textId="77777777" w:rsidTr="004A377B">
        <w:tc>
          <w:tcPr>
            <w:tcW w:w="1944" w:type="dxa"/>
          </w:tcPr>
          <w:p w14:paraId="32FAFAF0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6" w:type="dxa"/>
            <w:gridSpan w:val="2"/>
          </w:tcPr>
          <w:p w14:paraId="61798D25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34" w:type="dxa"/>
            <w:gridSpan w:val="2"/>
          </w:tcPr>
          <w:p w14:paraId="0F28BAFB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890" w:type="dxa"/>
            <w:gridSpan w:val="2"/>
          </w:tcPr>
          <w:p w14:paraId="2899F04C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00" w:type="dxa"/>
            <w:gridSpan w:val="2"/>
          </w:tcPr>
          <w:p w14:paraId="34A46788" w14:textId="77777777" w:rsidR="00F77397" w:rsidRPr="00262F10" w:rsidRDefault="00F77397" w:rsidP="00BB0CE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C79BC" w:rsidRPr="00262F10" w14:paraId="172CD2D5" w14:textId="77777777" w:rsidTr="004A377B">
        <w:tc>
          <w:tcPr>
            <w:tcW w:w="1944" w:type="dxa"/>
          </w:tcPr>
          <w:p w14:paraId="6FCEB5CD" w14:textId="77777777" w:rsidR="004C79BC" w:rsidRPr="00262F10" w:rsidRDefault="004C79BC" w:rsidP="004C79BC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7C60A4CE" w14:textId="3DAB18F4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มี.ค.</w:t>
            </w:r>
          </w:p>
          <w:p w14:paraId="682176D3" w14:textId="7395149B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883" w:type="dxa"/>
          </w:tcPr>
          <w:p w14:paraId="238FA928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66D87882" w14:textId="128866FE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6B4C7CE9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มี.ค.</w:t>
            </w:r>
          </w:p>
          <w:p w14:paraId="1993F6BC" w14:textId="7060EEAD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51" w:type="dxa"/>
          </w:tcPr>
          <w:p w14:paraId="1D263BFD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5C6D462A" w14:textId="5ED82363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7FFEECB1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มี.ค.</w:t>
            </w:r>
          </w:p>
          <w:p w14:paraId="6729981D" w14:textId="71CB4DF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007" w:type="dxa"/>
          </w:tcPr>
          <w:p w14:paraId="49D94A81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41BD8F17" w14:textId="300C1F04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  <w:tc>
          <w:tcPr>
            <w:tcW w:w="883" w:type="dxa"/>
          </w:tcPr>
          <w:p w14:paraId="62414034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  <w:lang w:val="en-US"/>
              </w:rPr>
              <w:t>31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มี.ค.</w:t>
            </w:r>
          </w:p>
          <w:p w14:paraId="2027372E" w14:textId="7C4907DE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lang w:val="en-US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17" w:type="dxa"/>
          </w:tcPr>
          <w:p w14:paraId="1173317F" w14:textId="77777777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ธ.ค</w:t>
            </w:r>
          </w:p>
          <w:p w14:paraId="1B7CA0AD" w14:textId="0B3E9A39" w:rsidR="004C79BC" w:rsidRPr="00262F10" w:rsidRDefault="004C79BC" w:rsidP="004C79B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8</w:t>
            </w:r>
          </w:p>
        </w:tc>
      </w:tr>
      <w:tr w:rsidR="00F77397" w:rsidRPr="00262F10" w14:paraId="38038DA3" w14:textId="77777777" w:rsidTr="004A377B">
        <w:trPr>
          <w:trHeight w:val="270"/>
        </w:trPr>
        <w:tc>
          <w:tcPr>
            <w:tcW w:w="1944" w:type="dxa"/>
          </w:tcPr>
          <w:p w14:paraId="2DA101E2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4D2000A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5758374E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6E4E839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51" w:type="dxa"/>
          </w:tcPr>
          <w:p w14:paraId="551B83BC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3" w:type="dxa"/>
          </w:tcPr>
          <w:p w14:paraId="1B99A694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340" w:lineRule="exact"/>
              <w:ind w:left="-4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984917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1D38E295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591EE9" w14:textId="77777777" w:rsidR="00F77397" w:rsidRPr="00262F10" w:rsidRDefault="00F77397" w:rsidP="00BB0CE8">
            <w:pPr>
              <w:pStyle w:val="BodyText"/>
              <w:tabs>
                <w:tab w:val="clear" w:pos="227"/>
                <w:tab w:val="clear" w:pos="1644"/>
              </w:tabs>
              <w:spacing w:after="0" w:line="340" w:lineRule="exact"/>
              <w:ind w:left="-4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A6546" w:rsidRPr="00262F10" w14:paraId="3A5F1055" w14:textId="77777777" w:rsidTr="004A377B">
        <w:trPr>
          <w:trHeight w:val="149"/>
        </w:trPr>
        <w:tc>
          <w:tcPr>
            <w:tcW w:w="1944" w:type="dxa"/>
          </w:tcPr>
          <w:p w14:paraId="7B5D7A82" w14:textId="1843FD36" w:rsidR="00FA6546" w:rsidRPr="00262F10" w:rsidRDefault="00FA6546" w:rsidP="00FA6546">
            <w:pPr>
              <w:spacing w:line="340" w:lineRule="exact"/>
              <w:ind w:right="-18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262F10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สเปซเมด จำกัด</w:t>
            </w:r>
          </w:p>
        </w:tc>
        <w:tc>
          <w:tcPr>
            <w:tcW w:w="883" w:type="dxa"/>
          </w:tcPr>
          <w:p w14:paraId="4C31B454" w14:textId="6F14115B" w:rsidR="00FA6546" w:rsidRPr="0004217F" w:rsidRDefault="00D0020A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29DFD1F5" w14:textId="6B2632C9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50,000</w:t>
            </w:r>
          </w:p>
        </w:tc>
        <w:tc>
          <w:tcPr>
            <w:tcW w:w="883" w:type="dxa"/>
          </w:tcPr>
          <w:p w14:paraId="0A867CDF" w14:textId="773845B7" w:rsidR="00FA6546" w:rsidRPr="0004217F" w:rsidRDefault="003B6578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951" w:type="dxa"/>
          </w:tcPr>
          <w:p w14:paraId="64713AD2" w14:textId="5D626C35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100.00</w:t>
            </w:r>
          </w:p>
        </w:tc>
        <w:tc>
          <w:tcPr>
            <w:tcW w:w="883" w:type="dxa"/>
          </w:tcPr>
          <w:p w14:paraId="66EA72E3" w14:textId="57F4461A" w:rsidR="00FA6546" w:rsidRPr="0004217F" w:rsidRDefault="00C15B5A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1007" w:type="dxa"/>
            <w:vAlign w:val="center"/>
          </w:tcPr>
          <w:p w14:paraId="4B465E2F" w14:textId="7F6342EF" w:rsidR="00FA6546" w:rsidRPr="0004217F" w:rsidRDefault="00FA6546" w:rsidP="00FA6546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340" w:lineRule="exact"/>
              <w:ind w:lef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59,391</w:t>
            </w:r>
          </w:p>
        </w:tc>
        <w:tc>
          <w:tcPr>
            <w:tcW w:w="883" w:type="dxa"/>
          </w:tcPr>
          <w:p w14:paraId="6598043E" w14:textId="70DAD9F9" w:rsidR="00FA6546" w:rsidRPr="0004217F" w:rsidRDefault="0095246F" w:rsidP="00BD49DC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14:paraId="13E7B031" w14:textId="1E0BD4B2" w:rsidR="00FA6546" w:rsidRPr="0004217F" w:rsidRDefault="00FA6546" w:rsidP="00D07009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00"/>
              </w:tabs>
              <w:spacing w:line="340" w:lineRule="exact"/>
              <w:ind w:left="-42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04217F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</w:tbl>
    <w:p w14:paraId="732AD7C4" w14:textId="77777777" w:rsidR="009E5434" w:rsidRDefault="009E5434" w:rsidP="00A7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rPr>
          <w:rFonts w:asciiTheme="minorBidi" w:hAnsiTheme="minorBidi" w:cstheme="minorBidi"/>
          <w:sz w:val="26"/>
          <w:szCs w:val="26"/>
        </w:rPr>
      </w:pPr>
    </w:p>
    <w:p w14:paraId="50E6F510" w14:textId="0DE47AB9" w:rsidR="00903D86" w:rsidRPr="00DD7774" w:rsidRDefault="00946BD3" w:rsidP="00912DA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ที่ดิน</w:t>
      </w:r>
      <w:r w:rsidR="000E519E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อาคาร</w:t>
      </w:r>
      <w:r w:rsidR="00C5637E" w:rsidRPr="00DD7774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="00903D86" w:rsidRPr="00DD777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และอุปกรณ์ </w:t>
      </w:r>
    </w:p>
    <w:p w14:paraId="16094646" w14:textId="77777777" w:rsidR="00E16FAA" w:rsidRPr="00DD7774" w:rsidRDefault="00E16FAA" w:rsidP="00A7155D">
      <w:pPr>
        <w:pStyle w:val="CordiaNew"/>
        <w:tabs>
          <w:tab w:val="clear" w:pos="4153"/>
          <w:tab w:val="left" w:pos="450"/>
        </w:tabs>
        <w:ind w:left="450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6C0082F" w14:textId="08013FFE" w:rsidR="00A853F9" w:rsidRDefault="00A853F9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DD7774">
        <w:rPr>
          <w:rFonts w:asciiTheme="minorBidi" w:hAnsiTheme="minorBidi" w:cstheme="minorBidi"/>
          <w:sz w:val="26"/>
          <w:szCs w:val="26"/>
          <w:cs/>
        </w:rPr>
        <w:t>รายการเปลี่ยนแปลง</w:t>
      </w:r>
      <w:r w:rsidR="00CC4F80" w:rsidRPr="00DD7774">
        <w:rPr>
          <w:rFonts w:asciiTheme="minorBidi" w:hAnsiTheme="minorBidi" w:cstheme="minorBidi"/>
          <w:sz w:val="26"/>
          <w:szCs w:val="26"/>
          <w:cs/>
        </w:rPr>
        <w:t>อย่างย่อ</w:t>
      </w:r>
      <w:r w:rsidRPr="00DD7774">
        <w:rPr>
          <w:rFonts w:asciiTheme="minorBidi" w:hAnsiTheme="minorBidi" w:cstheme="minorBidi"/>
          <w:sz w:val="26"/>
          <w:szCs w:val="26"/>
          <w:cs/>
        </w:rPr>
        <w:t>ของที่ดิน อาคารและอุปกรณ์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4C79BC">
        <w:rPr>
          <w:rFonts w:asciiTheme="minorBidi" w:hAnsiTheme="minorBidi" w:cstheme="minorBidi" w:hint="cs"/>
          <w:sz w:val="26"/>
          <w:szCs w:val="26"/>
          <w:cs/>
        </w:rPr>
        <w:t>สาม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4C79BC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9E5434" w:rsidRPr="00DD7774">
        <w:rPr>
          <w:rFonts w:asciiTheme="minorBidi" w:hAnsiTheme="minorBidi" w:cstheme="minorBidi"/>
          <w:sz w:val="26"/>
          <w:szCs w:val="26"/>
          <w:cs/>
        </w:rPr>
        <w:t>มี</w:t>
      </w:r>
      <w:r w:rsidRPr="00DD7774">
        <w:rPr>
          <w:rFonts w:asciiTheme="minorBidi" w:hAnsiTheme="minorBidi" w:cstheme="minorBidi"/>
          <w:sz w:val="26"/>
          <w:szCs w:val="26"/>
          <w:cs/>
        </w:rPr>
        <w:t>ดังต่อไปนี้</w:t>
      </w:r>
      <w:r w:rsidRPr="00DD7774">
        <w:rPr>
          <w:rFonts w:asciiTheme="minorBidi" w:hAnsiTheme="minorBidi" w:cstheme="minorBidi"/>
          <w:sz w:val="26"/>
          <w:szCs w:val="26"/>
        </w:rPr>
        <w:t xml:space="preserve"> </w:t>
      </w:r>
    </w:p>
    <w:p w14:paraId="02DFED92" w14:textId="77777777" w:rsidR="002631D0" w:rsidRPr="00DD7774" w:rsidRDefault="002631D0" w:rsidP="00F0133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71" w:type="dxa"/>
        <w:tblInd w:w="252" w:type="dxa"/>
        <w:tblLayout w:type="fixed"/>
        <w:tblLook w:val="0000" w:firstRow="0" w:lastRow="0" w:firstColumn="0" w:lastColumn="0" w:noHBand="0" w:noVBand="0"/>
      </w:tblPr>
      <w:tblGrid>
        <w:gridCol w:w="4671"/>
        <w:gridCol w:w="2183"/>
        <w:gridCol w:w="236"/>
        <w:gridCol w:w="2181"/>
      </w:tblGrid>
      <w:tr w:rsidR="00997AA4" w:rsidRPr="00262F10" w14:paraId="3C194307" w14:textId="77777777" w:rsidTr="00BB0CE8">
        <w:tc>
          <w:tcPr>
            <w:tcW w:w="4671" w:type="dxa"/>
          </w:tcPr>
          <w:p w14:paraId="0F19B4F6" w14:textId="3648042B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0289457F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79786A70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0388EE80" w:rsidR="00997AA4" w:rsidRPr="00262F10" w:rsidRDefault="00FF491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97AA4" w:rsidRPr="00262F10" w14:paraId="5F29531B" w14:textId="77777777" w:rsidTr="00BB0CE8">
        <w:trPr>
          <w:trHeight w:val="283"/>
        </w:trPr>
        <w:tc>
          <w:tcPr>
            <w:tcW w:w="4671" w:type="dxa"/>
          </w:tcPr>
          <w:p w14:paraId="302D33B8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97AA4" w:rsidRPr="00262F10" w14:paraId="10643E0C" w14:textId="77777777" w:rsidTr="00BB0CE8">
        <w:tc>
          <w:tcPr>
            <w:tcW w:w="4671" w:type="dxa"/>
          </w:tcPr>
          <w:p w14:paraId="6868791C" w14:textId="3C911CE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C79BC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183" w:type="dxa"/>
          </w:tcPr>
          <w:p w14:paraId="0AFB267B" w14:textId="7BD86914" w:rsidR="00997AA4" w:rsidRPr="002004DA" w:rsidRDefault="006E0968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6E0968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325,822</w:t>
            </w:r>
          </w:p>
        </w:tc>
        <w:tc>
          <w:tcPr>
            <w:tcW w:w="236" w:type="dxa"/>
          </w:tcPr>
          <w:p w14:paraId="5FFFE119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76262B54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321,428</w:t>
            </w:r>
          </w:p>
        </w:tc>
      </w:tr>
      <w:tr w:rsidR="00997AA4" w:rsidRPr="00262F10" w14:paraId="76E7BADB" w14:textId="77777777" w:rsidTr="00BB0CE8">
        <w:tc>
          <w:tcPr>
            <w:tcW w:w="4671" w:type="dxa"/>
          </w:tcPr>
          <w:p w14:paraId="6F90B3C2" w14:textId="3529F7BD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2183" w:type="dxa"/>
          </w:tcPr>
          <w:p w14:paraId="1D4D0620" w14:textId="12C2B86A" w:rsidR="00997AA4" w:rsidRPr="002004DA" w:rsidRDefault="00E476C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E476C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8,466</w:t>
            </w:r>
          </w:p>
        </w:tc>
        <w:tc>
          <w:tcPr>
            <w:tcW w:w="236" w:type="dxa"/>
          </w:tcPr>
          <w:p w14:paraId="2EF0BBC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3C9665C6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8,466</w:t>
            </w:r>
          </w:p>
        </w:tc>
      </w:tr>
      <w:tr w:rsidR="00997AA4" w:rsidRPr="00262F10" w14:paraId="1E46DCC3" w14:textId="77777777" w:rsidTr="00BB0CE8">
        <w:tc>
          <w:tcPr>
            <w:tcW w:w="4671" w:type="dxa"/>
          </w:tcPr>
          <w:p w14:paraId="4E8D137D" w14:textId="6FE7D647" w:rsidR="00997AA4" w:rsidRPr="00262F10" w:rsidRDefault="008123F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รับ</w:t>
            </w:r>
            <w:r w:rsidR="00997AA4"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vAlign w:val="bottom"/>
          </w:tcPr>
          <w:p w14:paraId="15318F6F" w14:textId="596D58A2" w:rsidR="00997AA4" w:rsidRPr="002004DA" w:rsidRDefault="00670C3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670C3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8,268</w:t>
            </w:r>
          </w:p>
        </w:tc>
        <w:tc>
          <w:tcPr>
            <w:tcW w:w="236" w:type="dxa"/>
          </w:tcPr>
          <w:p w14:paraId="295853D1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3C943F22" w14:textId="6985BB31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8,268</w:t>
            </w:r>
          </w:p>
        </w:tc>
      </w:tr>
      <w:tr w:rsidR="00997AA4" w:rsidRPr="00262F10" w14:paraId="737456DF" w14:textId="77777777" w:rsidTr="00BB0CE8">
        <w:tc>
          <w:tcPr>
            <w:tcW w:w="4671" w:type="dxa"/>
          </w:tcPr>
          <w:p w14:paraId="7D5A0000" w14:textId="404E8F16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กลับรายการค่าเผื่อ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ด้อยค่า</w:t>
            </w:r>
            <w:r w:rsidR="008123F9"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2183" w:type="dxa"/>
            <w:vAlign w:val="bottom"/>
          </w:tcPr>
          <w:p w14:paraId="00BF0DD8" w14:textId="4F030700" w:rsidR="00997AA4" w:rsidRPr="002004DA" w:rsidRDefault="0035573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35573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236" w:type="dxa"/>
          </w:tcPr>
          <w:p w14:paraId="3C82C51A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  <w:vAlign w:val="bottom"/>
          </w:tcPr>
          <w:p w14:paraId="7FD041AC" w14:textId="0850F718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113</w:t>
            </w:r>
          </w:p>
        </w:tc>
      </w:tr>
      <w:tr w:rsidR="00997AA4" w:rsidRPr="00262F10" w14:paraId="0B3C5019" w14:textId="77777777" w:rsidTr="00BB0CE8">
        <w:tc>
          <w:tcPr>
            <w:tcW w:w="4671" w:type="dxa"/>
          </w:tcPr>
          <w:p w14:paraId="22F5418C" w14:textId="5A6E26B8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</w:tcPr>
          <w:p w14:paraId="35E06171" w14:textId="61DD73D6" w:rsidR="00997AA4" w:rsidRPr="002004DA" w:rsidRDefault="004038FB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4038F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(9,924)</w:t>
            </w:r>
          </w:p>
        </w:tc>
        <w:tc>
          <w:tcPr>
            <w:tcW w:w="236" w:type="dxa"/>
          </w:tcPr>
          <w:p w14:paraId="7C06EDC2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30DC3725" w14:textId="4FC3AB63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(9,547)</w:t>
            </w:r>
          </w:p>
        </w:tc>
      </w:tr>
      <w:tr w:rsidR="00997AA4" w:rsidRPr="00262F10" w14:paraId="23DCB75D" w14:textId="77777777" w:rsidTr="00BB0CE8">
        <w:tc>
          <w:tcPr>
            <w:tcW w:w="4671" w:type="dxa"/>
          </w:tcPr>
          <w:p w14:paraId="4418B641" w14:textId="3A210FE6" w:rsidR="00997AA4" w:rsidRPr="00262F10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="00C82D0A"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C82D0A"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0314AD24" w14:textId="229883FC" w:rsidR="00997AA4" w:rsidRPr="002004DA" w:rsidRDefault="00180E83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180E83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332,745</w:t>
            </w:r>
          </w:p>
        </w:tc>
        <w:tc>
          <w:tcPr>
            <w:tcW w:w="236" w:type="dxa"/>
          </w:tcPr>
          <w:p w14:paraId="4B42E32B" w14:textId="77777777" w:rsidR="00997AA4" w:rsidRPr="002004DA" w:rsidRDefault="00997AA4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468D349F" w:rsidR="00997AA4" w:rsidRPr="002004DA" w:rsidRDefault="00DA2179" w:rsidP="00BB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328,728</w:t>
            </w:r>
          </w:p>
        </w:tc>
      </w:tr>
    </w:tbl>
    <w:p w14:paraId="4AF376AA" w14:textId="578D8DE5" w:rsidR="009551E8" w:rsidRDefault="009551E8" w:rsidP="00291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6"/>
          <w:szCs w:val="26"/>
        </w:rPr>
      </w:pPr>
    </w:p>
    <w:p w14:paraId="0779B79C" w14:textId="05A72307" w:rsidR="00761F0F" w:rsidRPr="003B350B" w:rsidRDefault="00761F0F" w:rsidP="00791564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3B350B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สินทรัพย์สิทธิการใช้</w:t>
      </w:r>
    </w:p>
    <w:p w14:paraId="024C7B4E" w14:textId="77777777" w:rsidR="00651148" w:rsidRDefault="00651148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3A18C05D" w14:textId="144A5285" w:rsidR="006D2BC4" w:rsidRDefault="006D2BC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>รายการเปลี่ยนแปลงอย่างย่อของสินทรัพย์สิทธิการใช้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ในระหว่างงวด</w:t>
      </w:r>
      <w:r w:rsidR="004C79BC">
        <w:rPr>
          <w:rFonts w:asciiTheme="minorBidi" w:hAnsiTheme="minorBidi" w:cstheme="minorBidi" w:hint="cs"/>
          <w:sz w:val="26"/>
          <w:szCs w:val="26"/>
          <w:cs/>
        </w:rPr>
        <w:t>สาม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เดือนสิ้นสุดวันที่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Pr="00262F10">
        <w:rPr>
          <w:rFonts w:asciiTheme="minorBidi" w:hAnsiTheme="minorBidi" w:cstheme="minorBidi"/>
          <w:sz w:val="26"/>
          <w:szCs w:val="26"/>
          <w:cs/>
        </w:rPr>
        <w:t xml:space="preserve"> มีดังต่อไปนี้</w:t>
      </w:r>
      <w:r w:rsidRPr="00262F10">
        <w:rPr>
          <w:rFonts w:asciiTheme="minorBidi" w:hAnsiTheme="minorBidi" w:cstheme="minorBidi"/>
          <w:sz w:val="26"/>
          <w:szCs w:val="26"/>
        </w:rPr>
        <w:t xml:space="preserve"> </w:t>
      </w:r>
    </w:p>
    <w:p w14:paraId="7DD61EBC" w14:textId="77777777" w:rsidR="00525A64" w:rsidRPr="00262F10" w:rsidRDefault="00525A64" w:rsidP="00D017AF">
      <w:pPr>
        <w:pStyle w:val="CordiaNew"/>
        <w:tabs>
          <w:tab w:val="clear" w:pos="4153"/>
        </w:tabs>
        <w:spacing w:line="340" w:lineRule="exact"/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4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14"/>
        <w:gridCol w:w="236"/>
        <w:gridCol w:w="2599"/>
      </w:tblGrid>
      <w:tr w:rsidR="006D2BC4" w:rsidRPr="00262F10" w14:paraId="3980FF36" w14:textId="77777777" w:rsidTr="00D017AF">
        <w:tc>
          <w:tcPr>
            <w:tcW w:w="6414" w:type="dxa"/>
          </w:tcPr>
          <w:p w14:paraId="111CF1A7" w14:textId="77777777" w:rsidR="006D2BC4" w:rsidRPr="00262F10" w:rsidRDefault="006D2BC4" w:rsidP="00525A64">
            <w:pPr>
              <w:tabs>
                <w:tab w:val="clear" w:pos="227"/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1E6F44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2D962D4A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75542E4C" w14:textId="77777777" w:rsidR="006D2BC4" w:rsidRPr="00262F10" w:rsidRDefault="006D2BC4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D2BC4" w:rsidRPr="00262F10" w14:paraId="75126984" w14:textId="77777777" w:rsidTr="00D017AF">
        <w:trPr>
          <w:trHeight w:val="350"/>
        </w:trPr>
        <w:tc>
          <w:tcPr>
            <w:tcW w:w="6414" w:type="dxa"/>
          </w:tcPr>
          <w:p w14:paraId="24CBA02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32CB8A01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57A04AE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2BC4" w:rsidRPr="00262F10" w14:paraId="54C73FE6" w14:textId="77777777" w:rsidTr="00D017AF">
        <w:tc>
          <w:tcPr>
            <w:tcW w:w="6414" w:type="dxa"/>
          </w:tcPr>
          <w:p w14:paraId="5E66D2C7" w14:textId="737005AC" w:rsidR="006D2BC4" w:rsidRPr="00262F10" w:rsidRDefault="006D2BC4" w:rsidP="00F01335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380" w:lineRule="exact"/>
              <w:ind w:left="8"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4C79BC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29B116CD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09C48FA4" w14:textId="361CA62E" w:rsidR="006D2BC4" w:rsidRPr="00262F10" w:rsidRDefault="008018DE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14,509</w:t>
            </w:r>
          </w:p>
        </w:tc>
      </w:tr>
      <w:tr w:rsidR="006D2BC4" w:rsidRPr="00262F10" w14:paraId="223CC3C1" w14:textId="77777777" w:rsidTr="00A41C3A">
        <w:trPr>
          <w:trHeight w:val="74"/>
        </w:trPr>
        <w:tc>
          <w:tcPr>
            <w:tcW w:w="6414" w:type="dxa"/>
          </w:tcPr>
          <w:p w14:paraId="400D249A" w14:textId="77777777" w:rsidR="006D2BC4" w:rsidRPr="00262F10" w:rsidRDefault="006D2BC4" w:rsidP="00F01335">
            <w:pPr>
              <w:tabs>
                <w:tab w:val="left" w:pos="147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5341FFAF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</w:tcPr>
          <w:p w14:paraId="25FAD150" w14:textId="279E4295" w:rsidR="006D2BC4" w:rsidRPr="00262F10" w:rsidRDefault="008018DE" w:rsidP="00F01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(1,783)</w:t>
            </w:r>
          </w:p>
        </w:tc>
      </w:tr>
      <w:tr w:rsidR="006D2BC4" w:rsidRPr="00262F10" w14:paraId="11E0808E" w14:textId="77777777" w:rsidTr="00D017AF">
        <w:tc>
          <w:tcPr>
            <w:tcW w:w="6414" w:type="dxa"/>
          </w:tcPr>
          <w:p w14:paraId="102E86DA" w14:textId="1A8F4D71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ind w:hanging="8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4C79BC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</w:tcPr>
          <w:p w14:paraId="63F81476" w14:textId="77777777" w:rsidR="006D2BC4" w:rsidRPr="00262F10" w:rsidRDefault="006D2BC4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3F35E6B5" w14:textId="0E02E4FA" w:rsidR="006D2BC4" w:rsidRPr="00262F10" w:rsidRDefault="008018DE" w:rsidP="00F01335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12,726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19CE352D" w14:textId="1DED4379" w:rsidR="008E4E8B" w:rsidRDefault="008E4E8B" w:rsidP="006D2BC4">
      <w:pPr>
        <w:pStyle w:val="CordiaNew"/>
        <w:tabs>
          <w:tab w:val="clear" w:pos="4153"/>
          <w:tab w:val="left" w:pos="360"/>
        </w:tabs>
        <w:spacing w:line="340" w:lineRule="exact"/>
        <w:ind w:left="72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>
        <w:rPr>
          <w:rFonts w:asciiTheme="minorBidi" w:hAnsiTheme="minorBidi" w:cstheme="minorBidi"/>
          <w:b/>
          <w:bCs/>
          <w:color w:val="auto"/>
          <w:sz w:val="26"/>
          <w:szCs w:val="26"/>
        </w:rPr>
        <w:br w:type="page"/>
      </w:r>
    </w:p>
    <w:p w14:paraId="69A456BB" w14:textId="3686036C" w:rsidR="00BB7699" w:rsidRPr="00262F10" w:rsidRDefault="00BB7699" w:rsidP="00F666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สินทรัพย์ไม่มีตัวตน</w:t>
      </w:r>
    </w:p>
    <w:p w14:paraId="19FC8F84" w14:textId="47596A37" w:rsidR="00CC37C8" w:rsidRPr="00262F10" w:rsidRDefault="00CC37C8" w:rsidP="00F66663">
      <w:pPr>
        <w:pStyle w:val="CordiaNew"/>
        <w:tabs>
          <w:tab w:val="clear" w:pos="4153"/>
        </w:tabs>
        <w:ind w:left="369"/>
        <w:jc w:val="thaiDistribute"/>
        <w:rPr>
          <w:rFonts w:asciiTheme="minorBidi" w:hAnsiTheme="minorBidi" w:cstheme="minorBidi"/>
          <w:color w:val="auto"/>
          <w:sz w:val="26"/>
          <w:szCs w:val="26"/>
          <w:u w:val="single"/>
        </w:rPr>
      </w:pPr>
    </w:p>
    <w:p w14:paraId="24AF2F90" w14:textId="06DECCB3" w:rsidR="00EB3E2E" w:rsidRDefault="00EB3E2E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pacing w:val="4"/>
          <w:sz w:val="26"/>
          <w:szCs w:val="26"/>
        </w:rPr>
      </w:pP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รายการเปลี่ยนแปลง</w:t>
      </w:r>
      <w:r w:rsidR="00A041A3" w:rsidRPr="00262F10">
        <w:rPr>
          <w:rFonts w:asciiTheme="minorBidi" w:hAnsiTheme="minorBidi" w:cstheme="minorBidi"/>
          <w:spacing w:val="4"/>
          <w:sz w:val="26"/>
          <w:szCs w:val="26"/>
          <w:cs/>
        </w:rPr>
        <w:t>อย่างย่อ</w:t>
      </w:r>
      <w:r w:rsidRPr="00262F10">
        <w:rPr>
          <w:rFonts w:asciiTheme="minorBidi" w:hAnsiTheme="minorBidi" w:cstheme="minorBidi"/>
          <w:spacing w:val="4"/>
          <w:sz w:val="26"/>
          <w:szCs w:val="26"/>
          <w:cs/>
        </w:rPr>
        <w:t>ของสินทรัพย์ไม่มีตัวตน</w:t>
      </w:r>
      <w:r w:rsidR="00EC4DEC" w:rsidRPr="00262F10">
        <w:rPr>
          <w:rFonts w:asciiTheme="minorBidi" w:hAnsiTheme="minorBidi" w:cstheme="minorBidi"/>
          <w:sz w:val="26"/>
          <w:szCs w:val="26"/>
        </w:rPr>
        <w:t xml:space="preserve"> 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>ในระหว่างงวด</w:t>
      </w:r>
      <w:r w:rsidR="004C79BC">
        <w:rPr>
          <w:rFonts w:asciiTheme="minorBidi" w:hAnsiTheme="minorBidi" w:cstheme="minorBidi" w:hint="cs"/>
          <w:spacing w:val="4"/>
          <w:sz w:val="26"/>
          <w:szCs w:val="26"/>
          <w:cs/>
        </w:rPr>
        <w:t>สาม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เดือนสิ้นสุดวันที่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 xml:space="preserve">31 </w:t>
      </w:r>
      <w:r w:rsidR="004C79BC" w:rsidRPr="004C79BC">
        <w:rPr>
          <w:rFonts w:ascii="Cordia New" w:hAnsi="Cordia New" w:cs="Cordia New"/>
          <w:sz w:val="26"/>
          <w:szCs w:val="26"/>
          <w:cs/>
          <w:lang w:val="en-GB"/>
        </w:rPr>
        <w:t xml:space="preserve">มีนาคม </w:t>
      </w:r>
      <w:r w:rsidR="004C79BC" w:rsidRPr="004C79BC">
        <w:rPr>
          <w:rFonts w:ascii="Cordia New" w:hAnsi="Cordia New" w:cs="Cordia New"/>
          <w:sz w:val="26"/>
          <w:szCs w:val="26"/>
          <w:lang w:val="en-GB"/>
        </w:rPr>
        <w:t>2569</w:t>
      </w:r>
      <w:r w:rsidR="00EC4DEC" w:rsidRPr="00262F10">
        <w:rPr>
          <w:rFonts w:asciiTheme="minorBidi" w:hAnsiTheme="minorBidi" w:cstheme="minorBidi"/>
          <w:spacing w:val="4"/>
          <w:sz w:val="26"/>
          <w:szCs w:val="26"/>
          <w:cs/>
        </w:rPr>
        <w:t xml:space="preserve"> มี</w:t>
      </w:r>
      <w:r w:rsidR="00EC4DEC" w:rsidRPr="00262F10">
        <w:rPr>
          <w:rFonts w:asciiTheme="minorBidi" w:hAnsiTheme="minorBidi" w:cstheme="minorBidi" w:hint="cs"/>
          <w:spacing w:val="4"/>
          <w:sz w:val="26"/>
          <w:szCs w:val="26"/>
          <w:cs/>
        </w:rPr>
        <w:t>ดังนี้</w:t>
      </w:r>
    </w:p>
    <w:p w14:paraId="1181F0AF" w14:textId="77777777" w:rsidR="00525A64" w:rsidRPr="00262F10" w:rsidRDefault="00525A64" w:rsidP="00F66663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190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6310"/>
        <w:gridCol w:w="236"/>
        <w:gridCol w:w="2644"/>
      </w:tblGrid>
      <w:tr w:rsidR="003F2F18" w:rsidRPr="00262F10" w14:paraId="299B00D1" w14:textId="77777777" w:rsidTr="00D94E23">
        <w:tc>
          <w:tcPr>
            <w:tcW w:w="6310" w:type="dxa"/>
          </w:tcPr>
          <w:p w14:paraId="01403FE3" w14:textId="6156CCF3" w:rsidR="003F2F18" w:rsidRPr="00262F10" w:rsidRDefault="003F2F18" w:rsidP="004A5D43">
            <w:pPr>
              <w:tabs>
                <w:tab w:val="left" w:pos="3090"/>
                <w:tab w:val="left" w:pos="4860"/>
              </w:tabs>
              <w:spacing w:line="380" w:lineRule="exact"/>
              <w:ind w:left="-84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36" w:type="dxa"/>
          </w:tcPr>
          <w:p w14:paraId="54F764D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14:paraId="41DF4E29" w14:textId="7BBCF439" w:rsidR="00FF491B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="Cordia New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  <w:p w14:paraId="31E497A9" w14:textId="2EC6588E" w:rsidR="003F2F18" w:rsidRPr="00262F10" w:rsidRDefault="00FF491B" w:rsidP="00F66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และเฉพาะ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F2F18" w:rsidRPr="00262F10" w14:paraId="112AC4D1" w14:textId="77777777" w:rsidTr="00D94E23">
        <w:trPr>
          <w:trHeight w:val="341"/>
        </w:trPr>
        <w:tc>
          <w:tcPr>
            <w:tcW w:w="6310" w:type="dxa"/>
          </w:tcPr>
          <w:p w14:paraId="3A7B2446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14:paraId="2D82E227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F2F18" w:rsidRPr="00262F10" w14:paraId="34CF33D7" w14:textId="77777777" w:rsidTr="00D94E23">
        <w:tc>
          <w:tcPr>
            <w:tcW w:w="6310" w:type="dxa"/>
          </w:tcPr>
          <w:p w14:paraId="30CD46D1" w14:textId="3CFE1A4B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ี ณ วันที่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>256</w:t>
            </w:r>
            <w:r w:rsidR="00204156">
              <w:rPr>
                <w:rFonts w:asciiTheme="minorBidi" w:hAnsiTheme="minorBidi" w:cstheme="minorBidi" w:hint="cs"/>
                <w:sz w:val="26"/>
                <w:szCs w:val="26"/>
                <w:cs/>
              </w:rPr>
              <w:t>9</w:t>
            </w:r>
          </w:p>
        </w:tc>
        <w:tc>
          <w:tcPr>
            <w:tcW w:w="236" w:type="dxa"/>
          </w:tcPr>
          <w:p w14:paraId="1C6CB42D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148E6E9" w14:textId="7D73ADE0" w:rsidR="003F2F18" w:rsidRPr="00286239" w:rsidRDefault="00590D69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8623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13,505</w:t>
            </w:r>
          </w:p>
        </w:tc>
      </w:tr>
      <w:tr w:rsidR="00815E39" w:rsidRPr="00262F10" w14:paraId="77ED0ECE" w14:textId="77777777" w:rsidTr="00D94E23">
        <w:tc>
          <w:tcPr>
            <w:tcW w:w="6310" w:type="dxa"/>
          </w:tcPr>
          <w:p w14:paraId="1F42CF41" w14:textId="2F62FC27" w:rsidR="00815E39" w:rsidRPr="00262F10" w:rsidRDefault="00B97933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36" w:type="dxa"/>
          </w:tcPr>
          <w:p w14:paraId="6115A37D" w14:textId="77777777" w:rsidR="00815E39" w:rsidRPr="00262F10" w:rsidRDefault="00815E39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</w:tcPr>
          <w:p w14:paraId="162DD911" w14:textId="3E55AB0C" w:rsidR="00815E39" w:rsidRPr="00286239" w:rsidRDefault="00815E39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8623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400</w:t>
            </w:r>
          </w:p>
        </w:tc>
      </w:tr>
      <w:tr w:rsidR="003F2F18" w:rsidRPr="00262F10" w14:paraId="242E8D1A" w14:textId="77777777" w:rsidTr="00D94E23">
        <w:tc>
          <w:tcPr>
            <w:tcW w:w="6310" w:type="dxa"/>
          </w:tcPr>
          <w:p w14:paraId="73A40882" w14:textId="26AF68CD" w:rsidR="003F2F18" w:rsidRPr="00262F10" w:rsidRDefault="003F2F18" w:rsidP="00F66663">
            <w:pPr>
              <w:tabs>
                <w:tab w:val="left" w:pos="3390"/>
              </w:tabs>
              <w:spacing w:line="380" w:lineRule="exact"/>
              <w:ind w:left="-90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36" w:type="dxa"/>
          </w:tcPr>
          <w:p w14:paraId="23070581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4" w:type="dxa"/>
          </w:tcPr>
          <w:p w14:paraId="5F6AEDB8" w14:textId="2D26A217" w:rsidR="003F2F18" w:rsidRPr="00286239" w:rsidRDefault="008018DE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286239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(1,198)</w:t>
            </w:r>
          </w:p>
        </w:tc>
      </w:tr>
      <w:tr w:rsidR="003F2F18" w:rsidRPr="00262F10" w14:paraId="52181BC1" w14:textId="77777777" w:rsidTr="00D94E23">
        <w:trPr>
          <w:trHeight w:val="63"/>
        </w:trPr>
        <w:tc>
          <w:tcPr>
            <w:tcW w:w="6310" w:type="dxa"/>
          </w:tcPr>
          <w:p w14:paraId="28E7EF72" w14:textId="60EFE9BE" w:rsidR="003F2F18" w:rsidRPr="00262F10" w:rsidRDefault="00EC4DEC" w:rsidP="00F66663">
            <w:pPr>
              <w:tabs>
                <w:tab w:val="left" w:pos="3090"/>
                <w:tab w:val="left" w:pos="4860"/>
              </w:tabs>
              <w:spacing w:line="380" w:lineRule="exact"/>
              <w:ind w:left="-90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มูลค่าสุทธิตามบัญชี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ณ วันที่ </w:t>
            </w:r>
            <w:r w:rsidR="00204156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="00204156" w:rsidRPr="004C79B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="00204156" w:rsidRPr="004C79BC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</w:tcPr>
          <w:p w14:paraId="0D469418" w14:textId="77777777" w:rsidR="003F2F18" w:rsidRPr="00262F10" w:rsidRDefault="003F2F18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644" w:type="dxa"/>
            <w:tcBorders>
              <w:top w:val="single" w:sz="4" w:space="0" w:color="auto"/>
              <w:bottom w:val="single" w:sz="12" w:space="0" w:color="auto"/>
            </w:tcBorders>
          </w:tcPr>
          <w:p w14:paraId="67AC2519" w14:textId="45DDC9CE" w:rsidR="003F2F18" w:rsidRPr="00286239" w:rsidRDefault="0069296A" w:rsidP="00F6666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86239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12,707</w:t>
            </w:r>
          </w:p>
        </w:tc>
      </w:tr>
    </w:tbl>
    <w:p w14:paraId="01447D6C" w14:textId="0058F19C" w:rsidR="00C849AE" w:rsidRDefault="00C849AE" w:rsidP="00F66663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6B7AE14" w14:textId="13062F87" w:rsidR="00355523" w:rsidRPr="00986CFA" w:rsidRDefault="00355523" w:rsidP="00285493">
      <w:pPr>
        <w:pStyle w:val="CordiaNew"/>
        <w:numPr>
          <w:ilvl w:val="0"/>
          <w:numId w:val="16"/>
        </w:numPr>
        <w:tabs>
          <w:tab w:val="clear" w:pos="4153"/>
          <w:tab w:val="left" w:pos="360"/>
          <w:tab w:val="left" w:pos="45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เงินกู้ยืมระยะสั้น</w:t>
      </w:r>
      <w:r w:rsidR="00B75D4F"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จากบุคคลอื่น</w:t>
      </w:r>
    </w:p>
    <w:p w14:paraId="74623EFD" w14:textId="77777777" w:rsidR="004C25A0" w:rsidRPr="00262F10" w:rsidRDefault="004C25A0" w:rsidP="00F66663">
      <w:pPr>
        <w:pStyle w:val="CordiaNew"/>
        <w:tabs>
          <w:tab w:val="clear" w:pos="4153"/>
          <w:tab w:val="left" w:pos="360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tbl>
      <w:tblPr>
        <w:tblW w:w="9266" w:type="dxa"/>
        <w:tblInd w:w="243" w:type="dxa"/>
        <w:tblLayout w:type="fixed"/>
        <w:tblLook w:val="04A0" w:firstRow="1" w:lastRow="0" w:firstColumn="1" w:lastColumn="0" w:noHBand="0" w:noVBand="1"/>
      </w:tblPr>
      <w:tblGrid>
        <w:gridCol w:w="3969"/>
        <w:gridCol w:w="1144"/>
        <w:gridCol w:w="236"/>
        <w:gridCol w:w="1146"/>
        <w:gridCol w:w="237"/>
        <w:gridCol w:w="1143"/>
        <w:gridCol w:w="236"/>
        <w:gridCol w:w="1155"/>
      </w:tblGrid>
      <w:tr w:rsidR="004C25A0" w:rsidRPr="00262F10" w14:paraId="32540387" w14:textId="77777777" w:rsidTr="00F66663">
        <w:tc>
          <w:tcPr>
            <w:tcW w:w="3969" w:type="dxa"/>
          </w:tcPr>
          <w:p w14:paraId="0606F25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(หน่วย : พันบาท)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BDB01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" w:type="dxa"/>
          </w:tcPr>
          <w:p w14:paraId="375DA8A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9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CE398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4156" w:rsidRPr="00262F10" w14:paraId="391B21BD" w14:textId="77777777" w:rsidTr="00F66663">
        <w:tc>
          <w:tcPr>
            <w:tcW w:w="3969" w:type="dxa"/>
          </w:tcPr>
          <w:p w14:paraId="5C182C8E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22D9D" w14:textId="1951DA7D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4C9457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378D6" w14:textId="15E48D7A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237" w:type="dxa"/>
            <w:vAlign w:val="bottom"/>
          </w:tcPr>
          <w:p w14:paraId="629FA286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AE764" w14:textId="5DE28FAA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BB2B6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39941" w14:textId="53DFCCDD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4C25A0" w:rsidRPr="00262F10" w14:paraId="3EFCB155" w14:textId="77777777" w:rsidTr="00F66663">
        <w:trPr>
          <w:trHeight w:hRule="exact" w:val="333"/>
        </w:trPr>
        <w:tc>
          <w:tcPr>
            <w:tcW w:w="3969" w:type="dxa"/>
            <w:vAlign w:val="bottom"/>
          </w:tcPr>
          <w:p w14:paraId="60EA224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132F197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6AECDE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30DF7A3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</w:tcPr>
          <w:p w14:paraId="69E1ECC6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1B45497D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2106EB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2A133C4A" w14:textId="77777777" w:rsidR="004C25A0" w:rsidRPr="00262F10" w:rsidRDefault="004C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04156" w:rsidRPr="00262F10" w14:paraId="64677ED4" w14:textId="77777777" w:rsidTr="00F66663">
        <w:tc>
          <w:tcPr>
            <w:tcW w:w="3969" w:type="dxa"/>
            <w:hideMark/>
          </w:tcPr>
          <w:p w14:paraId="7F2BEA88" w14:textId="023EF221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8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2D16FBF" w14:textId="59BB8EEB" w:rsidR="00204156" w:rsidRPr="00262F10" w:rsidRDefault="00AC0494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</w:t>
            </w:r>
            <w:r w:rsidR="00D41694">
              <w:rPr>
                <w:rFonts w:ascii="Cordia New" w:hAnsi="Cordia New" w:cs="Cordia New"/>
                <w:sz w:val="26"/>
                <w:szCs w:val="26"/>
              </w:rPr>
              <w:t>8</w:t>
            </w:r>
            <w:r>
              <w:rPr>
                <w:rFonts w:ascii="Cordia New" w:hAnsi="Cordia New" w:cs="Cordia New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47B8D478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6" w:type="dxa"/>
            <w:tcBorders>
              <w:bottom w:val="single" w:sz="12" w:space="0" w:color="auto"/>
            </w:tcBorders>
            <w:vAlign w:val="bottom"/>
          </w:tcPr>
          <w:p w14:paraId="18BBD085" w14:textId="347BDCB2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58,000</w:t>
            </w:r>
          </w:p>
        </w:tc>
        <w:tc>
          <w:tcPr>
            <w:tcW w:w="237" w:type="dxa"/>
          </w:tcPr>
          <w:p w14:paraId="783B3862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</w:tcPr>
          <w:p w14:paraId="12EEFF0A" w14:textId="16C5F39A" w:rsidR="00204156" w:rsidRPr="00262F10" w:rsidRDefault="00F2126F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57,000</w:t>
            </w:r>
          </w:p>
        </w:tc>
        <w:tc>
          <w:tcPr>
            <w:tcW w:w="236" w:type="dxa"/>
          </w:tcPr>
          <w:p w14:paraId="75BAEAC9" w14:textId="77777777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tcBorders>
              <w:bottom w:val="single" w:sz="12" w:space="0" w:color="auto"/>
            </w:tcBorders>
          </w:tcPr>
          <w:p w14:paraId="1ECE1E27" w14:textId="47BD88B2" w:rsidR="00204156" w:rsidRPr="00262F10" w:rsidRDefault="00204156" w:rsidP="0020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57,000</w:t>
            </w:r>
          </w:p>
        </w:tc>
      </w:tr>
    </w:tbl>
    <w:p w14:paraId="3D2EC0B1" w14:textId="77777777" w:rsidR="0006665F" w:rsidRDefault="0006665F" w:rsidP="00413242">
      <w:pPr>
        <w:pStyle w:val="CordiaNew"/>
        <w:tabs>
          <w:tab w:val="left" w:pos="1260"/>
        </w:tabs>
        <w:spacing w:line="340" w:lineRule="exact"/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53F15352" w14:textId="41859841" w:rsidR="00EA13DB" w:rsidRPr="00262F10" w:rsidRDefault="00EA13DB" w:rsidP="00413242">
      <w:pPr>
        <w:pStyle w:val="CordiaNew"/>
        <w:tabs>
          <w:tab w:val="left" w:pos="1260"/>
        </w:tabs>
        <w:spacing w:line="340" w:lineRule="exact"/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</w:t>
      </w:r>
    </w:p>
    <w:p w14:paraId="1E0CAB08" w14:textId="77777777" w:rsidR="00EA13DB" w:rsidRDefault="00EA13DB" w:rsidP="00413242">
      <w:pPr>
        <w:pStyle w:val="CordiaNew"/>
        <w:tabs>
          <w:tab w:val="left" w:pos="1260"/>
        </w:tabs>
        <w:spacing w:line="340" w:lineRule="exact"/>
        <w:ind w:left="374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2A70C888" w14:textId="24F34EB4" w:rsidR="007B3B88" w:rsidRPr="00FE0FE3" w:rsidRDefault="007B3B88" w:rsidP="00413242">
      <w:pPr>
        <w:pStyle w:val="CordiaNew"/>
        <w:tabs>
          <w:tab w:val="clear" w:pos="4153"/>
        </w:tabs>
        <w:spacing w:line="340" w:lineRule="exact"/>
        <w:ind w:left="374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E0FE3">
        <w:rPr>
          <w:rFonts w:asciiTheme="minorBidi" w:hAnsiTheme="minorBidi" w:cstheme="minorBidi"/>
          <w:sz w:val="26"/>
          <w:szCs w:val="26"/>
          <w:cs/>
        </w:rPr>
        <w:t xml:space="preserve">เงินกู้ยืมจากบุคคลอื่นจำนวนรวม </w:t>
      </w:r>
      <w:r w:rsidR="00644009">
        <w:rPr>
          <w:rFonts w:asciiTheme="minorBidi" w:hAnsiTheme="minorBidi" w:cstheme="minorBidi"/>
          <w:sz w:val="26"/>
          <w:szCs w:val="26"/>
        </w:rPr>
        <w:t>3</w:t>
      </w:r>
      <w:r w:rsidRPr="00FE0FE3">
        <w:rPr>
          <w:rFonts w:asciiTheme="minorBidi" w:hAnsiTheme="minorBidi" w:cstheme="minorBidi"/>
          <w:sz w:val="26"/>
          <w:szCs w:val="26"/>
        </w:rPr>
        <w:t>0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ล้านบาท มีอัตราดอกเบี้ยร้อยละ </w:t>
      </w:r>
      <w:r w:rsidRPr="00FE0FE3">
        <w:rPr>
          <w:rFonts w:asciiTheme="minorBidi" w:hAnsiTheme="minorBidi" w:cstheme="minorBidi"/>
          <w:sz w:val="26"/>
          <w:szCs w:val="26"/>
        </w:rPr>
        <w:t>14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และค้ำประกันโดยบุคคลอื่น โดยมีค่าธรรมเนียมการค้ำประกันร้อยละ </w:t>
      </w:r>
      <w:r w:rsidRPr="00FE0FE3">
        <w:rPr>
          <w:rFonts w:asciiTheme="minorBidi" w:hAnsiTheme="minorBidi" w:cstheme="minorBidi"/>
          <w:sz w:val="26"/>
          <w:szCs w:val="26"/>
        </w:rPr>
        <w:t>2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ต่อปี เงินกู้ยืมดังกล่าวมีกำหนดชำระคืนเงินต้น ภายในวันที่ </w:t>
      </w:r>
      <w:r w:rsidRPr="00FE0FE3">
        <w:rPr>
          <w:rFonts w:asciiTheme="minorBidi" w:hAnsiTheme="minorBidi" w:cstheme="minorBidi"/>
          <w:sz w:val="26"/>
          <w:szCs w:val="26"/>
        </w:rPr>
        <w:t>5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เมษายน </w:t>
      </w:r>
      <w:r w:rsidRPr="00FE0FE3">
        <w:rPr>
          <w:rFonts w:asciiTheme="minorBidi" w:hAnsiTheme="minorBidi" w:cstheme="minorBidi"/>
          <w:sz w:val="26"/>
          <w:szCs w:val="26"/>
        </w:rPr>
        <w:t>256</w:t>
      </w:r>
      <w:r w:rsidR="002D3A8C">
        <w:rPr>
          <w:rFonts w:asciiTheme="minorBidi" w:hAnsiTheme="minorBidi" w:cstheme="minorBidi"/>
          <w:sz w:val="26"/>
          <w:szCs w:val="26"/>
        </w:rPr>
        <w:t>9</w:t>
      </w:r>
      <w:r w:rsidRPr="00FE0FE3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E0FE3">
        <w:rPr>
          <w:rFonts w:asciiTheme="minorBidi" w:hAnsiTheme="minorBidi" w:cstheme="minorBidi" w:hint="cs"/>
          <w:sz w:val="26"/>
          <w:szCs w:val="26"/>
          <w:cs/>
        </w:rPr>
        <w:t>และ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เมื่อวันที่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4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256</w:t>
      </w:r>
      <w:r w:rsidR="00A1266C">
        <w:rPr>
          <w:rFonts w:asciiTheme="minorBidi" w:hAnsiTheme="minorBidi" w:cstheme="minorBidi"/>
          <w:sz w:val="26"/>
          <w:szCs w:val="26"/>
        </w:rPr>
        <w:t>9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บริษัททำบันทึกข้อตกลงขยายระยะเวลาชำระเงินต้นจำนวน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30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ล้านบาท จากภายในวันที่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256</w:t>
      </w:r>
      <w:r w:rsidR="00A1266C">
        <w:rPr>
          <w:rFonts w:asciiTheme="minorBidi" w:hAnsiTheme="minorBidi" w:cstheme="minorBidi"/>
          <w:sz w:val="26"/>
          <w:szCs w:val="26"/>
        </w:rPr>
        <w:t>9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เป็นภายในวันที่ </w:t>
      </w:r>
      <w:r w:rsidR="00A1266C" w:rsidRPr="00FE0FE3">
        <w:rPr>
          <w:rFonts w:asciiTheme="minorBidi" w:hAnsiTheme="minorBidi" w:cstheme="minorBidi"/>
          <w:sz w:val="26"/>
          <w:szCs w:val="26"/>
        </w:rPr>
        <w:t xml:space="preserve">5 </w:t>
      </w:r>
      <w:r w:rsidR="00A1266C" w:rsidRPr="00FE0FE3">
        <w:rPr>
          <w:rFonts w:asciiTheme="minorBidi" w:hAnsiTheme="minorBidi" w:cstheme="minorBidi" w:hint="cs"/>
          <w:sz w:val="26"/>
          <w:szCs w:val="26"/>
          <w:cs/>
        </w:rPr>
        <w:t xml:space="preserve">เมษายน </w:t>
      </w:r>
      <w:r w:rsidR="00A1266C" w:rsidRPr="00FE0FE3">
        <w:rPr>
          <w:rFonts w:asciiTheme="minorBidi" w:hAnsiTheme="minorBidi" w:cstheme="minorBidi"/>
          <w:sz w:val="26"/>
          <w:szCs w:val="26"/>
        </w:rPr>
        <w:t>25</w:t>
      </w:r>
      <w:r w:rsidR="00A1266C">
        <w:rPr>
          <w:rFonts w:asciiTheme="minorBidi" w:hAnsiTheme="minorBidi" w:cstheme="minorBidi"/>
          <w:sz w:val="26"/>
          <w:szCs w:val="26"/>
        </w:rPr>
        <w:t>70</w:t>
      </w:r>
    </w:p>
    <w:p w14:paraId="43C9E006" w14:textId="77777777" w:rsidR="007B3B88" w:rsidRPr="00FE0FE3" w:rsidRDefault="007B3B88" w:rsidP="00413242">
      <w:pPr>
        <w:pStyle w:val="CordiaNew"/>
        <w:tabs>
          <w:tab w:val="clear" w:pos="4153"/>
          <w:tab w:val="left" w:pos="426"/>
        </w:tabs>
        <w:spacing w:line="340" w:lineRule="exact"/>
        <w:ind w:left="374"/>
        <w:jc w:val="thaiDistribute"/>
        <w:rPr>
          <w:rFonts w:asciiTheme="minorBidi" w:hAnsiTheme="minorBidi" w:cstheme="minorBidi"/>
          <w:sz w:val="26"/>
          <w:szCs w:val="26"/>
        </w:rPr>
      </w:pPr>
    </w:p>
    <w:p w14:paraId="15BE8526" w14:textId="2B4589F5" w:rsidR="00792034" w:rsidRDefault="00792034" w:rsidP="00792034">
      <w:pPr>
        <w:pStyle w:val="CordiaNew"/>
        <w:tabs>
          <w:tab w:val="clear" w:pos="4153"/>
          <w:tab w:val="left" w:pos="426"/>
        </w:tabs>
        <w:spacing w:line="340" w:lineRule="exact"/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8D6033">
        <w:rPr>
          <w:rFonts w:asciiTheme="minorBidi" w:hAnsiTheme="minorBidi" w:cs="Cordia New"/>
          <w:sz w:val="26"/>
          <w:szCs w:val="26"/>
          <w:cs/>
        </w:rPr>
        <w:t>เ</w:t>
      </w:r>
      <w:r w:rsidR="00733759">
        <w:rPr>
          <w:rFonts w:asciiTheme="minorBidi" w:hAnsiTheme="minorBidi" w:cs="Cordia New" w:hint="cs"/>
          <w:sz w:val="26"/>
          <w:szCs w:val="26"/>
          <w:cs/>
        </w:rPr>
        <w:t>งิน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กู้ยืมจากบุคคลอื่นจำนวนรวม </w:t>
      </w:r>
      <w:r>
        <w:rPr>
          <w:rFonts w:asciiTheme="minorBidi" w:hAnsiTheme="minorBidi" w:cs="Cordia New"/>
          <w:sz w:val="26"/>
          <w:szCs w:val="26"/>
        </w:rPr>
        <w:t>27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มีอัตราดอกเบี้ยร้อยละ </w:t>
      </w:r>
      <w:r>
        <w:rPr>
          <w:rFonts w:asciiTheme="minorBidi" w:hAnsiTheme="minorBidi" w:cs="Cordia New"/>
          <w:sz w:val="26"/>
          <w:szCs w:val="26"/>
        </w:rPr>
        <w:t>12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 และกำหนดชำระคืนภายใน </w:t>
      </w:r>
      <w:r>
        <w:rPr>
          <w:rFonts w:asciiTheme="minorBidi" w:hAnsiTheme="minorBidi" w:cs="Cordia New"/>
          <w:sz w:val="26"/>
          <w:szCs w:val="26"/>
        </w:rPr>
        <w:t>1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ปี โดยเงินกู้ยืมบางส่วนจำนวน </w:t>
      </w:r>
      <w:r>
        <w:rPr>
          <w:rFonts w:asciiTheme="minorBidi" w:hAnsiTheme="minorBidi" w:cs="Cordia New"/>
          <w:sz w:val="26"/>
          <w:szCs w:val="26"/>
        </w:rPr>
        <w:t>20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ล้านบาท ค้ำประกันโดยบุคคลอื่น และมีค่าธรรมเนียมการค้ำประกันร้อยละ</w:t>
      </w:r>
      <w:r>
        <w:rPr>
          <w:rFonts w:asciiTheme="minorBidi" w:hAnsiTheme="minorBidi" w:cs="Cordia New"/>
          <w:sz w:val="26"/>
          <w:szCs w:val="26"/>
        </w:rPr>
        <w:t xml:space="preserve"> 2</w:t>
      </w:r>
      <w:r w:rsidRPr="008D6033">
        <w:rPr>
          <w:rFonts w:asciiTheme="minorBidi" w:hAnsiTheme="minorBidi" w:cs="Cordia New"/>
          <w:sz w:val="26"/>
          <w:szCs w:val="26"/>
          <w:cs/>
        </w:rPr>
        <w:t xml:space="preserve"> ต่อปี</w:t>
      </w:r>
    </w:p>
    <w:p w14:paraId="32B3E764" w14:textId="77777777" w:rsidR="004B45C5" w:rsidRDefault="004B45C5" w:rsidP="00413242">
      <w:pPr>
        <w:pStyle w:val="CordiaNew"/>
        <w:tabs>
          <w:tab w:val="clear" w:pos="4153"/>
          <w:tab w:val="left" w:pos="426"/>
        </w:tabs>
        <w:spacing w:line="340" w:lineRule="exact"/>
        <w:ind w:left="374"/>
        <w:jc w:val="thaiDistribute"/>
        <w:rPr>
          <w:rFonts w:asciiTheme="minorBidi" w:hAnsiTheme="minorBidi" w:cs="Cordia New"/>
          <w:sz w:val="26"/>
          <w:szCs w:val="26"/>
        </w:rPr>
      </w:pPr>
    </w:p>
    <w:p w14:paraId="60C10396" w14:textId="43481BF1" w:rsidR="00EA13DB" w:rsidRPr="00C90A3A" w:rsidRDefault="00EA13DB" w:rsidP="00145939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u w:val="single"/>
          <w:cs/>
        </w:rPr>
        <w:t>บริษัทย่อย</w:t>
      </w:r>
    </w:p>
    <w:p w14:paraId="03D09626" w14:textId="77777777" w:rsidR="00EA13DB" w:rsidRPr="00262F10" w:rsidRDefault="00EA13DB" w:rsidP="00F66663">
      <w:pPr>
        <w:pStyle w:val="CordiaNew"/>
        <w:tabs>
          <w:tab w:val="left" w:pos="1260"/>
        </w:tabs>
        <w:ind w:left="369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77979E58" w14:textId="36F2F084" w:rsidR="00035865" w:rsidRDefault="00D36192" w:rsidP="004B6BFF">
      <w:pPr>
        <w:pStyle w:val="CordiaNew"/>
        <w:tabs>
          <w:tab w:val="clear" w:pos="4153"/>
          <w:tab w:val="left" w:pos="426"/>
        </w:tabs>
        <w:ind w:left="369"/>
        <w:jc w:val="thaiDistribute"/>
        <w:rPr>
          <w:rFonts w:asciiTheme="minorBidi" w:hAnsiTheme="minorBidi" w:cs="Cordia New"/>
          <w:sz w:val="26"/>
          <w:szCs w:val="26"/>
        </w:rPr>
      </w:pPr>
      <w:r w:rsidRPr="00D9089F">
        <w:rPr>
          <w:rFonts w:asciiTheme="minorBidi" w:hAnsiTheme="minorBidi" w:cs="Cordia New"/>
          <w:sz w:val="26"/>
          <w:szCs w:val="26"/>
          <w:cs/>
        </w:rPr>
        <w:t xml:space="preserve">บริษัทย่อยกู้ยืมเงินจากบุคคลอื่นในรูปตั๋วสัญญาใช้เงิน จำนวน </w:t>
      </w:r>
      <w:r w:rsidR="00E84CBE" w:rsidRPr="00D9089F">
        <w:rPr>
          <w:rFonts w:asciiTheme="minorBidi" w:hAnsiTheme="minorBidi" w:cs="Cordia New"/>
          <w:sz w:val="26"/>
          <w:szCs w:val="26"/>
        </w:rPr>
        <w:t>1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ล้านบาท โดยมีอัตราดอกเบี้ยร้อยละ </w:t>
      </w:r>
      <w:r w:rsidR="00E84CBE" w:rsidRPr="00D9089F">
        <w:rPr>
          <w:rFonts w:asciiTheme="minorBidi" w:hAnsiTheme="minorBidi" w:cs="Cordia New"/>
          <w:sz w:val="26"/>
          <w:szCs w:val="26"/>
        </w:rPr>
        <w:t>12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ต่อปี </w:t>
      </w:r>
      <w:r w:rsidR="006829E0" w:rsidRPr="00D9089F">
        <w:rPr>
          <w:rFonts w:asciiTheme="minorBidi" w:hAnsiTheme="minorBidi" w:cs="Cordia New" w:hint="cs"/>
          <w:sz w:val="26"/>
          <w:szCs w:val="26"/>
          <w:cs/>
        </w:rPr>
        <w:t>เดิม</w:t>
      </w:r>
      <w:r w:rsidRPr="00D9089F">
        <w:rPr>
          <w:rFonts w:asciiTheme="minorBidi" w:hAnsiTheme="minorBidi" w:cs="Cordia New"/>
          <w:sz w:val="26"/>
          <w:szCs w:val="26"/>
          <w:cs/>
        </w:rPr>
        <w:t>มีกำหนดชำระคืนเงินต้นพร้อมดอกเบี้ย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>ภายใน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วันที่ </w:t>
      </w:r>
      <w:r w:rsidR="00190577" w:rsidRPr="00D9089F">
        <w:rPr>
          <w:rFonts w:asciiTheme="minorBidi" w:hAnsiTheme="minorBidi" w:cs="Cordia New"/>
          <w:sz w:val="26"/>
          <w:szCs w:val="26"/>
        </w:rPr>
        <w:t>30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294C71">
        <w:rPr>
          <w:rFonts w:asciiTheme="minorBidi" w:hAnsiTheme="minorBidi" w:cs="Cordia New" w:hint="cs"/>
          <w:sz w:val="26"/>
          <w:szCs w:val="26"/>
          <w:cs/>
        </w:rPr>
        <w:t>มกราคม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190577" w:rsidRPr="00D9089F">
        <w:rPr>
          <w:rFonts w:asciiTheme="minorBidi" w:hAnsiTheme="minorBidi" w:cs="Cordia New"/>
          <w:sz w:val="26"/>
          <w:szCs w:val="26"/>
        </w:rPr>
        <w:t>256</w:t>
      </w:r>
      <w:r w:rsidR="00294C71">
        <w:rPr>
          <w:rFonts w:asciiTheme="minorBidi" w:hAnsiTheme="minorBidi" w:cs="Cordia New"/>
          <w:sz w:val="26"/>
          <w:szCs w:val="26"/>
        </w:rPr>
        <w:t>9</w:t>
      </w:r>
      <w:r w:rsidRPr="00D9089F">
        <w:rPr>
          <w:rFonts w:asciiTheme="minorBidi" w:hAnsiTheme="minorBidi" w:cs="Cordia New"/>
          <w:sz w:val="26"/>
          <w:szCs w:val="26"/>
          <w:cs/>
        </w:rPr>
        <w:t xml:space="preserve"> </w:t>
      </w:r>
      <w:r w:rsidR="00CD20ED" w:rsidRPr="00D9089F">
        <w:rPr>
          <w:rFonts w:asciiTheme="minorBidi" w:hAnsiTheme="minorBidi" w:cs="Cordia New" w:hint="cs"/>
          <w:sz w:val="26"/>
          <w:szCs w:val="26"/>
          <w:cs/>
        </w:rPr>
        <w:t>ต่อมา</w:t>
      </w:r>
      <w:r w:rsidR="009C1A3A">
        <w:rPr>
          <w:rFonts w:asciiTheme="minorBidi" w:hAnsiTheme="minorBidi" w:cs="Cordia New" w:hint="cs"/>
          <w:sz w:val="26"/>
          <w:szCs w:val="26"/>
          <w:cs/>
        </w:rPr>
        <w:t>บริษัทย่อยได้</w:t>
      </w:r>
      <w:r w:rsidR="00CD20ED" w:rsidRPr="00D9089F">
        <w:rPr>
          <w:rFonts w:asciiTheme="minorBidi" w:hAnsiTheme="minorBidi" w:cs="Cordia New" w:hint="cs"/>
          <w:sz w:val="26"/>
          <w:szCs w:val="26"/>
          <w:cs/>
        </w:rPr>
        <w:t>ขยาย</w:t>
      </w:r>
      <w:r w:rsidR="00F46B0E" w:rsidRPr="00D9089F">
        <w:rPr>
          <w:rFonts w:asciiTheme="minorBidi" w:hAnsiTheme="minorBidi" w:cs="Cordia New" w:hint="cs"/>
          <w:sz w:val="26"/>
          <w:szCs w:val="26"/>
          <w:cs/>
        </w:rPr>
        <w:t>กำหนด</w:t>
      </w:r>
      <w:r w:rsidR="005108C0" w:rsidRPr="00D9089F">
        <w:rPr>
          <w:rFonts w:asciiTheme="minorBidi" w:hAnsiTheme="minorBidi" w:cs="Cordia New" w:hint="cs"/>
          <w:sz w:val="26"/>
          <w:szCs w:val="26"/>
          <w:cs/>
        </w:rPr>
        <w:t>ชำระออกไป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 xml:space="preserve">เป็นภายในวันที่ </w:t>
      </w:r>
      <w:r w:rsidR="00294C71">
        <w:rPr>
          <w:rFonts w:asciiTheme="minorBidi" w:hAnsiTheme="minorBidi" w:cs="Cordia New"/>
          <w:sz w:val="26"/>
          <w:szCs w:val="26"/>
        </w:rPr>
        <w:t>29</w:t>
      </w:r>
      <w:r w:rsidR="00855E58" w:rsidRPr="00D9089F">
        <w:rPr>
          <w:rFonts w:asciiTheme="minorBidi" w:hAnsiTheme="minorBidi" w:cs="Cordia New"/>
          <w:sz w:val="26"/>
          <w:szCs w:val="26"/>
        </w:rPr>
        <w:t xml:space="preserve"> </w:t>
      </w:r>
      <w:r w:rsidR="00294C71">
        <w:rPr>
          <w:rFonts w:asciiTheme="minorBidi" w:hAnsiTheme="minorBidi" w:cs="Cordia New" w:hint="cs"/>
          <w:sz w:val="26"/>
          <w:szCs w:val="26"/>
          <w:cs/>
        </w:rPr>
        <w:t>พฤษภาคม</w:t>
      </w:r>
      <w:r w:rsidR="00855E58" w:rsidRPr="00D9089F">
        <w:rPr>
          <w:rFonts w:asciiTheme="minorBidi" w:hAnsiTheme="minorBidi" w:cs="Cordia New" w:hint="cs"/>
          <w:sz w:val="26"/>
          <w:szCs w:val="26"/>
          <w:cs/>
        </w:rPr>
        <w:t xml:space="preserve"> </w:t>
      </w:r>
      <w:r w:rsidR="00855E58" w:rsidRPr="00D9089F">
        <w:rPr>
          <w:rFonts w:asciiTheme="minorBidi" w:hAnsiTheme="minorBidi" w:cs="Cordia New"/>
          <w:sz w:val="26"/>
          <w:szCs w:val="26"/>
        </w:rPr>
        <w:t>2569</w:t>
      </w:r>
    </w:p>
    <w:p w14:paraId="091ED9C7" w14:textId="36D7F564" w:rsidR="00B7543F" w:rsidRPr="00262F10" w:rsidRDefault="00B7543F" w:rsidP="00B414C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เงินกู้ยืมระยะยาวจากผู้ถือหุ้นและบุคคลอื่น</w:t>
      </w:r>
    </w:p>
    <w:p w14:paraId="55D3073D" w14:textId="77777777" w:rsidR="00B7543F" w:rsidRPr="00262F10" w:rsidRDefault="00B7543F" w:rsidP="00B7543F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1BC99990" w14:textId="74DDCDFB" w:rsidR="00B7543F" w:rsidRDefault="00B7543F" w:rsidP="006E721C">
      <w:pPr>
        <w:pStyle w:val="CordiaNew"/>
        <w:tabs>
          <w:tab w:val="clear" w:pos="4153"/>
          <w:tab w:val="decimal" w:pos="45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204156" w:rsidRPr="00204156">
        <w:rPr>
          <w:rFonts w:asciiTheme="minorBidi" w:hAnsiTheme="minorBidi" w:cstheme="minorBidi"/>
          <w:sz w:val="26"/>
          <w:szCs w:val="26"/>
        </w:rPr>
        <w:t xml:space="preserve">31 </w:t>
      </w:r>
      <w:r w:rsidR="00204156" w:rsidRPr="00204156">
        <w:rPr>
          <w:rFonts w:asciiTheme="minorBidi" w:hAnsiTheme="minorBidi" w:cs="Cordia New"/>
          <w:sz w:val="26"/>
          <w:szCs w:val="26"/>
          <w:cs/>
        </w:rPr>
        <w:t xml:space="preserve">มีนาคม </w:t>
      </w:r>
      <w:r w:rsidR="00204156" w:rsidRPr="00204156">
        <w:rPr>
          <w:rFonts w:asciiTheme="minorBidi" w:hAnsiTheme="minorBidi" w:cstheme="minorBidi"/>
          <w:sz w:val="26"/>
          <w:szCs w:val="26"/>
        </w:rPr>
        <w:t>2569</w:t>
      </w:r>
      <w:r w:rsidR="002C5FEB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E567D6">
        <w:rPr>
          <w:rFonts w:asciiTheme="minorBidi" w:hAnsiTheme="minorBidi" w:cstheme="minorBidi" w:hint="cs"/>
          <w:sz w:val="26"/>
          <w:szCs w:val="26"/>
          <w:cs/>
        </w:rPr>
        <w:t xml:space="preserve">และ </w:t>
      </w:r>
      <w:r w:rsidR="00E567D6">
        <w:rPr>
          <w:rFonts w:asciiTheme="minorBidi" w:hAnsiTheme="minorBidi" w:cstheme="minorBidi"/>
          <w:sz w:val="26"/>
          <w:szCs w:val="26"/>
        </w:rPr>
        <w:t xml:space="preserve">31 </w:t>
      </w:r>
      <w:r w:rsidR="00E567D6">
        <w:rPr>
          <w:rFonts w:asciiTheme="minorBidi" w:hAnsiTheme="minorBidi" w:cstheme="minorBidi" w:hint="cs"/>
          <w:sz w:val="26"/>
          <w:szCs w:val="26"/>
          <w:cs/>
        </w:rPr>
        <w:t xml:space="preserve">ธันวาคม </w:t>
      </w:r>
      <w:r w:rsidR="00E567D6">
        <w:rPr>
          <w:rFonts w:asciiTheme="minorBidi" w:hAnsiTheme="minorBidi" w:cstheme="minorBidi"/>
          <w:sz w:val="26"/>
          <w:szCs w:val="26"/>
        </w:rPr>
        <w:t>2568</w:t>
      </w:r>
      <w:r w:rsidR="00204156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sz w:val="26"/>
          <w:szCs w:val="26"/>
          <w:cs/>
        </w:rPr>
        <w:t>เงินกู้ยืมดังกล่าวจำแนกดังนี้</w:t>
      </w:r>
    </w:p>
    <w:p w14:paraId="3334FF09" w14:textId="77777777" w:rsidR="000E56C9" w:rsidRPr="00262F10" w:rsidRDefault="000E56C9" w:rsidP="006E721C">
      <w:pPr>
        <w:pStyle w:val="CordiaNew"/>
        <w:tabs>
          <w:tab w:val="clear" w:pos="4153"/>
          <w:tab w:val="decimal" w:pos="450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24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180"/>
        <w:gridCol w:w="1170"/>
        <w:gridCol w:w="90"/>
        <w:gridCol w:w="1170"/>
        <w:gridCol w:w="90"/>
        <w:gridCol w:w="1080"/>
        <w:gridCol w:w="90"/>
        <w:gridCol w:w="1143"/>
      </w:tblGrid>
      <w:tr w:rsidR="00AA4366" w:rsidRPr="00262F10" w14:paraId="4D7D1378" w14:textId="77777777" w:rsidTr="00AC44B7">
        <w:trPr>
          <w:cantSplit/>
          <w:trHeight w:val="20"/>
        </w:trPr>
        <w:tc>
          <w:tcPr>
            <w:tcW w:w="2880" w:type="dxa"/>
          </w:tcPr>
          <w:p w14:paraId="1F47B26A" w14:textId="4288CC47" w:rsidR="00AA4366" w:rsidRPr="00262F10" w:rsidRDefault="00AA4366" w:rsidP="004A0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7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Merge w:val="restart"/>
            <w:tcBorders>
              <w:left w:val="nil"/>
            </w:tcBorders>
          </w:tcPr>
          <w:p w14:paraId="5E606984" w14:textId="77777777" w:rsidR="00AA4366" w:rsidRPr="00262F10" w:rsidRDefault="00AA4366" w:rsidP="00422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อัตราดอกเบี้ย</w:t>
            </w:r>
          </w:p>
          <w:p w14:paraId="1C944EBF" w14:textId="33BCCE96" w:rsidR="00AA4366" w:rsidRPr="00262F10" w:rsidRDefault="00AA4366" w:rsidP="00422534">
            <w:pPr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80" w:type="dxa"/>
            <w:tcBorders>
              <w:left w:val="nil"/>
            </w:tcBorders>
          </w:tcPr>
          <w:p w14:paraId="3F3E2A41" w14:textId="77777777" w:rsidR="00AA4366" w:rsidRPr="00262F10" w:rsidRDefault="00AA4366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</w:tcBorders>
          </w:tcPr>
          <w:p w14:paraId="57114EA5" w14:textId="5C89449F" w:rsidR="00AA4366" w:rsidRPr="007C5707" w:rsidRDefault="00DB347D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009DBEBF" w14:textId="78BB29C4" w:rsidR="00AA4366" w:rsidRPr="00262F10" w:rsidRDefault="00AA4366" w:rsidP="00422534">
            <w:pPr>
              <w:spacing w:line="380" w:lineRule="exact"/>
              <w:ind w:left="114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</w:tcPr>
          <w:p w14:paraId="3EAB5232" w14:textId="330D0B25" w:rsidR="00AA4366" w:rsidRPr="00262F10" w:rsidRDefault="00DB347D" w:rsidP="00FF4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366" w:rsidRPr="00262F10" w14:paraId="6327EA00" w14:textId="77777777" w:rsidTr="00AC44B7">
        <w:trPr>
          <w:cantSplit/>
          <w:trHeight w:val="20"/>
        </w:trPr>
        <w:tc>
          <w:tcPr>
            <w:tcW w:w="2880" w:type="dxa"/>
          </w:tcPr>
          <w:p w14:paraId="5260B696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</w:tcBorders>
          </w:tcPr>
          <w:p w14:paraId="17432F8F" w14:textId="001DB11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 w:hanging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B8F0E5C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A26A70D" w14:textId="100D8B64" w:rsidR="00AA4366" w:rsidRPr="00262F10" w:rsidRDefault="00850593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17E39071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028F60D" w14:textId="63A9C772" w:rsidR="00AA4366" w:rsidRPr="00262F10" w:rsidRDefault="00850593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262F10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90" w:type="dxa"/>
            <w:tcBorders>
              <w:left w:val="nil"/>
            </w:tcBorders>
          </w:tcPr>
          <w:p w14:paraId="757D2F89" w14:textId="43E3F732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958910" w14:textId="4BBB6893" w:rsidR="00AA4366" w:rsidRPr="00850593" w:rsidRDefault="00850593" w:rsidP="0085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31 </w:t>
            </w:r>
            <w:r w:rsidRPr="002041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204156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0" w:type="dxa"/>
            <w:vAlign w:val="bottom"/>
          </w:tcPr>
          <w:p w14:paraId="29B8130A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5BF3383" w14:textId="72D93E87" w:rsidR="00AA4366" w:rsidRPr="00850593" w:rsidRDefault="00850593" w:rsidP="0085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4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31</w:t>
            </w:r>
            <w:r w:rsidRPr="0085059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262F10">
              <w:rPr>
                <w:rFonts w:ascii="Cordia New" w:hAnsi="Cordia New" w:cs="Cordia New" w:hint="cs"/>
                <w:sz w:val="26"/>
                <w:szCs w:val="26"/>
                <w:lang w:val="en-GB"/>
              </w:rPr>
              <w:t>256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8</w:t>
            </w:r>
          </w:p>
        </w:tc>
      </w:tr>
      <w:tr w:rsidR="00AA4366" w:rsidRPr="00262F10" w14:paraId="02488764" w14:textId="77777777" w:rsidTr="00AC44B7">
        <w:trPr>
          <w:cantSplit/>
          <w:trHeight w:hRule="exact" w:val="343"/>
        </w:trPr>
        <w:tc>
          <w:tcPr>
            <w:tcW w:w="2880" w:type="dxa"/>
          </w:tcPr>
          <w:p w14:paraId="0D48F1CC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</w:tcBorders>
          </w:tcPr>
          <w:p w14:paraId="4270D2E3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C6D62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51BD0F8F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D0ABB50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</w:tcPr>
          <w:p w14:paraId="7FC0C825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D5715A5" w14:textId="27249D8A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E64A37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DB9C96A" w14:textId="77777777" w:rsidR="00AA4366" w:rsidRPr="00262F10" w:rsidRDefault="00AA4366" w:rsidP="00AA4366">
            <w:pPr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</w:tcPr>
          <w:p w14:paraId="0B70D282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AA4366" w:rsidRPr="00262F10" w14:paraId="5C911F29" w14:textId="77777777" w:rsidTr="00AC44B7">
        <w:trPr>
          <w:cantSplit/>
          <w:trHeight w:val="20"/>
        </w:trPr>
        <w:tc>
          <w:tcPr>
            <w:tcW w:w="2880" w:type="dxa"/>
          </w:tcPr>
          <w:p w14:paraId="337EC9B7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1350" w:type="dxa"/>
            <w:tcBorders>
              <w:left w:val="nil"/>
            </w:tcBorders>
          </w:tcPr>
          <w:p w14:paraId="220D48C7" w14:textId="734E07CE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>MLR - 0.25</w:t>
            </w:r>
          </w:p>
        </w:tc>
        <w:tc>
          <w:tcPr>
            <w:tcW w:w="180" w:type="dxa"/>
            <w:tcBorders>
              <w:left w:val="nil"/>
            </w:tcBorders>
          </w:tcPr>
          <w:p w14:paraId="35BC966B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EE34B0F" w14:textId="6E7B7055" w:rsidR="00AA4366" w:rsidRPr="00262F10" w:rsidRDefault="007659F8" w:rsidP="0054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7659F8">
              <w:rPr>
                <w:rFonts w:asciiTheme="minorBidi" w:hAnsiTheme="minorBidi" w:cstheme="minorBidi"/>
                <w:sz w:val="26"/>
                <w:szCs w:val="26"/>
              </w:rPr>
              <w:t>85,2</w:t>
            </w:r>
            <w:r w:rsidR="002C5FEB">
              <w:rPr>
                <w:rFonts w:asciiTheme="minorBidi" w:hAnsiTheme="minorBidi" w:cstheme="minorBidi"/>
                <w:sz w:val="26"/>
                <w:szCs w:val="26"/>
              </w:rPr>
              <w:t>33</w:t>
            </w:r>
          </w:p>
        </w:tc>
        <w:tc>
          <w:tcPr>
            <w:tcW w:w="90" w:type="dxa"/>
            <w:tcBorders>
              <w:left w:val="nil"/>
            </w:tcBorders>
          </w:tcPr>
          <w:p w14:paraId="10C33D2B" w14:textId="77777777" w:rsidR="00AA4366" w:rsidRPr="00262F10" w:rsidRDefault="00AA4366" w:rsidP="00546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D0E4F5F" w14:textId="18D85E96" w:rsidR="00AA4366" w:rsidRPr="00262F10" w:rsidRDefault="00DA1B67" w:rsidP="00AC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A1B67">
              <w:rPr>
                <w:rFonts w:asciiTheme="minorBidi" w:hAnsiTheme="minorBidi" w:cstheme="minorBidi"/>
                <w:sz w:val="26"/>
                <w:szCs w:val="26"/>
              </w:rPr>
              <w:t>93,052</w:t>
            </w:r>
          </w:p>
        </w:tc>
        <w:tc>
          <w:tcPr>
            <w:tcW w:w="90" w:type="dxa"/>
            <w:tcBorders>
              <w:left w:val="nil"/>
            </w:tcBorders>
          </w:tcPr>
          <w:p w14:paraId="72ADB5DC" w14:textId="4091D59C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26A246" w14:textId="14C88F57" w:rsidR="00AA4366" w:rsidRPr="00262F10" w:rsidRDefault="00A327C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A327C6">
              <w:rPr>
                <w:rFonts w:ascii="Cordia New" w:hAnsi="Cordia New" w:cs="Cordia New"/>
                <w:sz w:val="26"/>
                <w:szCs w:val="26"/>
              </w:rPr>
              <w:t>85,</w:t>
            </w:r>
            <w:r w:rsidR="00FD76CF">
              <w:rPr>
                <w:rFonts w:ascii="Cordia New" w:hAnsi="Cordia New" w:cs="Cordia New"/>
                <w:sz w:val="26"/>
                <w:szCs w:val="26"/>
              </w:rPr>
              <w:t>233</w:t>
            </w:r>
          </w:p>
        </w:tc>
        <w:tc>
          <w:tcPr>
            <w:tcW w:w="90" w:type="dxa"/>
          </w:tcPr>
          <w:p w14:paraId="1E2C19E5" w14:textId="77777777" w:rsidR="00AA4366" w:rsidRPr="00262F10" w:rsidRDefault="00AA4366" w:rsidP="00AA4366">
            <w:pPr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</w:tcPr>
          <w:p w14:paraId="1CEA1E17" w14:textId="398AFA23" w:rsidR="00AA4366" w:rsidRPr="00262F10" w:rsidRDefault="00D45BE7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45BE7">
              <w:rPr>
                <w:rFonts w:ascii="Cordia New" w:hAnsi="Cordia New" w:cs="Cordia New"/>
                <w:sz w:val="26"/>
                <w:szCs w:val="26"/>
                <w:lang w:val="en-GB"/>
              </w:rPr>
              <w:t>93,052</w:t>
            </w:r>
          </w:p>
        </w:tc>
      </w:tr>
      <w:tr w:rsidR="00AA4366" w:rsidRPr="00262F10" w14:paraId="61C9270A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46655AAF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เงินกู้ยืมจากบุคคลอื่น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3954CFE7" w14:textId="589DFDEE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MLR - 0.25 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C00D6B8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73A055E" w14:textId="0E39F809" w:rsidR="00AA4366" w:rsidRPr="00262F10" w:rsidRDefault="00DC0F05" w:rsidP="005466E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C0F05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F11BB9">
              <w:rPr>
                <w:rFonts w:asciiTheme="minorBidi" w:hAnsiTheme="minorBidi" w:cstheme="minorBidi"/>
                <w:sz w:val="26"/>
                <w:szCs w:val="26"/>
              </w:rPr>
              <w:t>6</w:t>
            </w:r>
            <w:r w:rsidR="00A077FE">
              <w:rPr>
                <w:rFonts w:asciiTheme="minorBidi" w:hAnsiTheme="minorBidi" w:cstheme="minorBidi"/>
                <w:sz w:val="26"/>
                <w:szCs w:val="26"/>
              </w:rPr>
              <w:t>,645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7ECCDA7" w14:textId="77777777" w:rsidR="00AA4366" w:rsidRPr="00262F10" w:rsidRDefault="00AA4366" w:rsidP="005466ED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129A45BB" w14:textId="2EC97668" w:rsidR="00AA4366" w:rsidRPr="00262F10" w:rsidRDefault="003E3134" w:rsidP="00AC44B7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3E3134">
              <w:rPr>
                <w:rFonts w:asciiTheme="minorBidi" w:hAnsiTheme="minorBidi" w:cstheme="minorBidi"/>
                <w:sz w:val="26"/>
                <w:szCs w:val="26"/>
              </w:rPr>
              <w:t>50,526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5B8B314" w14:textId="50D52532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BAB7CC" w14:textId="0F842422" w:rsidR="00AA4366" w:rsidRPr="00262F10" w:rsidRDefault="00663AEC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3AEC">
              <w:rPr>
                <w:rFonts w:ascii="Cordia New" w:hAnsi="Cordia New" w:cs="Cordia New"/>
                <w:sz w:val="26"/>
                <w:szCs w:val="26"/>
              </w:rPr>
              <w:t>42,6</w:t>
            </w:r>
            <w:r w:rsidR="005326C3">
              <w:rPr>
                <w:rFonts w:ascii="Cordia New" w:hAnsi="Cordia New" w:cs="Cordia New"/>
                <w:sz w:val="26"/>
                <w:szCs w:val="26"/>
              </w:rPr>
              <w:t>45</w:t>
            </w:r>
          </w:p>
        </w:tc>
        <w:tc>
          <w:tcPr>
            <w:tcW w:w="90" w:type="dxa"/>
          </w:tcPr>
          <w:p w14:paraId="2B29C30F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C2CE7E5" w14:textId="4EDD4728" w:rsidR="00AA4366" w:rsidRPr="00262F10" w:rsidRDefault="002E1DB6" w:rsidP="00AA436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E1DB6">
              <w:rPr>
                <w:rFonts w:ascii="Cordia New" w:hAnsi="Cordia New" w:cs="Cordia New"/>
                <w:sz w:val="26"/>
                <w:szCs w:val="26"/>
              </w:rPr>
              <w:t>46,526</w:t>
            </w:r>
          </w:p>
        </w:tc>
      </w:tr>
      <w:tr w:rsidR="00AA4366" w:rsidRPr="00262F10" w14:paraId="4ED948DB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7CEB855E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2686613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CEA6873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27B5E27D" w14:textId="3949D545" w:rsidR="00AA4366" w:rsidRPr="00262F10" w:rsidRDefault="005E2A37" w:rsidP="005466E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5E2A37">
              <w:rPr>
                <w:rFonts w:asciiTheme="minorBidi" w:hAnsiTheme="minorBidi" w:cstheme="minorBidi"/>
                <w:sz w:val="26"/>
                <w:szCs w:val="26"/>
              </w:rPr>
              <w:t>13</w:t>
            </w:r>
            <w:r w:rsidR="00717616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5E2A37">
              <w:rPr>
                <w:rFonts w:asciiTheme="minorBidi" w:hAnsiTheme="minorBidi" w:cstheme="minorBidi"/>
                <w:sz w:val="26"/>
                <w:szCs w:val="26"/>
              </w:rPr>
              <w:t>,878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7BE9FAB" w14:textId="77777777" w:rsidR="00AA4366" w:rsidRPr="00262F10" w:rsidRDefault="00AA4366" w:rsidP="005466ED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370016D3" w14:textId="7B5C664A" w:rsidR="00AA4366" w:rsidRPr="00262F10" w:rsidRDefault="003E3134" w:rsidP="00AC44B7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z w:val="26"/>
                <w:szCs w:val="26"/>
              </w:rPr>
              <w:t>143,578</w:t>
            </w:r>
            <w:r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2A20DBB8" w14:textId="1EC3E9BB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99DC36" w14:textId="50ED18A0" w:rsidR="00AA4366" w:rsidRPr="00262F10" w:rsidRDefault="00663AEC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127,878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</w:tcPr>
          <w:p w14:paraId="2EA1F090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596A233" w14:textId="7C94C74A" w:rsidR="00AA4366" w:rsidRPr="00262F10" w:rsidRDefault="002D03FF" w:rsidP="00AA436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139,578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  <w:tr w:rsidR="00AA4366" w:rsidRPr="00262F10" w14:paraId="67F88B0E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00CCDA98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DEAB550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D60A128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0F136CAD" w14:textId="133B937F" w:rsidR="00AA4366" w:rsidRPr="00262F10" w:rsidRDefault="00CD03E1" w:rsidP="005466E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3E1">
              <w:rPr>
                <w:rFonts w:asciiTheme="minorBidi" w:hAnsiTheme="minorBidi" w:cstheme="minorBidi"/>
                <w:sz w:val="26"/>
                <w:szCs w:val="26"/>
              </w:rPr>
              <w:t>(46,800)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773CE6F6" w14:textId="77777777" w:rsidR="00AA4366" w:rsidRPr="00262F10" w:rsidRDefault="00AA4366" w:rsidP="005466ED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76755B75" w14:textId="3FB172B0" w:rsidR="00AA4366" w:rsidRPr="00262F10" w:rsidRDefault="006575AA" w:rsidP="00AC44B7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6575AA">
              <w:rPr>
                <w:rFonts w:asciiTheme="minorBidi" w:hAnsiTheme="minorBidi" w:cstheme="minorBidi"/>
                <w:sz w:val="26"/>
                <w:szCs w:val="26"/>
              </w:rPr>
              <w:t>(46,800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403A8B77" w14:textId="1F3EF599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052B86" w14:textId="7088454B" w:rsidR="00AA4366" w:rsidRPr="00262F10" w:rsidRDefault="00B05B7A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05B7A"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  <w:tc>
          <w:tcPr>
            <w:tcW w:w="90" w:type="dxa"/>
          </w:tcPr>
          <w:p w14:paraId="5E637E9B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9FCF2BA" w14:textId="3A3B8B2F" w:rsidR="00AA4366" w:rsidRPr="00262F10" w:rsidRDefault="002D03FF" w:rsidP="00AA4366">
            <w:pPr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D03FF">
              <w:rPr>
                <w:rFonts w:ascii="Cordia New" w:hAnsi="Cordia New" w:cs="Cordia New"/>
                <w:sz w:val="26"/>
                <w:szCs w:val="26"/>
              </w:rPr>
              <w:t>(46,800)</w:t>
            </w:r>
          </w:p>
        </w:tc>
      </w:tr>
      <w:tr w:rsidR="00AA4366" w:rsidRPr="00262F10" w14:paraId="7594F239" w14:textId="77777777" w:rsidTr="00AC44B7">
        <w:trPr>
          <w:cantSplit/>
          <w:trHeight w:val="20"/>
        </w:trPr>
        <w:tc>
          <w:tcPr>
            <w:tcW w:w="2880" w:type="dxa"/>
            <w:vAlign w:val="bottom"/>
          </w:tcPr>
          <w:p w14:paraId="44FB8ED9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ind w:left="114" w:hanging="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1A3F0DB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3150AA7B" w14:textId="77777777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EA90C05" w14:textId="577C9D1E" w:rsidR="00AA4366" w:rsidRPr="00262F10" w:rsidRDefault="000A103A" w:rsidP="005466ED">
            <w:pPr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03A">
              <w:rPr>
                <w:rFonts w:asciiTheme="minorBidi" w:hAnsiTheme="minorBidi" w:cstheme="minorBidi"/>
                <w:sz w:val="26"/>
                <w:szCs w:val="26"/>
              </w:rPr>
              <w:t>8</w:t>
            </w:r>
            <w:r w:rsidR="00717616">
              <w:rPr>
                <w:rFonts w:asciiTheme="minorBidi" w:hAnsiTheme="minorBidi" w:cstheme="minorBidi"/>
                <w:sz w:val="26"/>
                <w:szCs w:val="26"/>
              </w:rPr>
              <w:t>5</w:t>
            </w:r>
            <w:r w:rsidRPr="000A103A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1C5E6F"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Pr="000A103A">
              <w:rPr>
                <w:rFonts w:asciiTheme="minorBidi" w:hAnsiTheme="minorBidi" w:cstheme="minorBidi"/>
                <w:sz w:val="26"/>
                <w:szCs w:val="26"/>
              </w:rPr>
              <w:t>78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363F05C4" w14:textId="77777777" w:rsidR="00AA4366" w:rsidRPr="00262F10" w:rsidRDefault="00AA4366" w:rsidP="005466ED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ACD040D" w14:textId="24638454" w:rsidR="00AA4366" w:rsidRPr="00262F10" w:rsidRDefault="00AC44B7" w:rsidP="00AC44B7">
            <w:pPr>
              <w:tabs>
                <w:tab w:val="clear" w:pos="454"/>
                <w:tab w:val="left" w:pos="459"/>
              </w:tabs>
              <w:spacing w:line="380" w:lineRule="exact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C44B7">
              <w:rPr>
                <w:rFonts w:asciiTheme="minorBidi" w:hAnsiTheme="minorBidi" w:cstheme="minorBidi"/>
                <w:sz w:val="26"/>
                <w:szCs w:val="26"/>
              </w:rPr>
              <w:t>96,778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095BA2C1" w14:textId="7B20B870" w:rsidR="00AA4366" w:rsidRPr="00262F10" w:rsidRDefault="00AA4366" w:rsidP="00AA4366">
            <w:pPr>
              <w:tabs>
                <w:tab w:val="clear" w:pos="454"/>
                <w:tab w:val="left" w:pos="45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2" w:space="0" w:color="auto"/>
            </w:tcBorders>
          </w:tcPr>
          <w:p w14:paraId="1B7F8B80" w14:textId="7DB034D6" w:rsidR="00AA4366" w:rsidRPr="00262F10" w:rsidRDefault="002757AB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6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757AB">
              <w:rPr>
                <w:rFonts w:ascii="Cordia New" w:hAnsi="Cordia New" w:cs="Cordia New"/>
                <w:sz w:val="26"/>
                <w:szCs w:val="26"/>
              </w:rPr>
              <w:t>81,078</w:t>
            </w:r>
          </w:p>
        </w:tc>
        <w:tc>
          <w:tcPr>
            <w:tcW w:w="90" w:type="dxa"/>
          </w:tcPr>
          <w:p w14:paraId="07177420" w14:textId="77777777" w:rsidR="00AA4366" w:rsidRPr="00262F10" w:rsidRDefault="00AA4366" w:rsidP="00AA4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54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29CE9773" w14:textId="50C97E14" w:rsidR="00AA4366" w:rsidRPr="00262F10" w:rsidRDefault="00E11681" w:rsidP="00AA4366">
            <w:pPr>
              <w:tabs>
                <w:tab w:val="left" w:pos="550"/>
              </w:tabs>
              <w:spacing w:line="380" w:lineRule="exact"/>
              <w:ind w:right="9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11681">
              <w:rPr>
                <w:rFonts w:ascii="Cordia New" w:hAnsi="Cordia New" w:cs="Cordia New"/>
                <w:sz w:val="26"/>
                <w:szCs w:val="26"/>
              </w:rPr>
              <w:t>92,778</w:t>
            </w:r>
          </w:p>
        </w:tc>
      </w:tr>
    </w:tbl>
    <w:p w14:paraId="6E1D7C4A" w14:textId="77777777" w:rsidR="00B7543F" w:rsidRPr="00262F10" w:rsidRDefault="00B7543F" w:rsidP="00B7543F">
      <w:pPr>
        <w:pStyle w:val="CordiaNew"/>
        <w:tabs>
          <w:tab w:val="clear" w:pos="4153"/>
          <w:tab w:val="left" w:pos="1170"/>
        </w:tabs>
        <w:ind w:left="36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601630C6" w14:textId="1007B2C8" w:rsidR="00B7543F" w:rsidRDefault="00B7543F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bookmarkStart w:id="3" w:name="_Hlk149919021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การเปลี่ยนแปลงของเงินกู้ยืมระยะยาวจากผู้ถือหุ้นและบุคคลอื่น</w:t>
      </w:r>
      <w:bookmarkStart w:id="4" w:name="_Hlk139037012"/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>สำหรับงวด</w:t>
      </w:r>
      <w:r w:rsidR="00204156">
        <w:rPr>
          <w:rFonts w:asciiTheme="minorBidi" w:hAnsiTheme="minorBidi" w:cstheme="minorBidi" w:hint="cs"/>
          <w:spacing w:val="-6"/>
          <w:sz w:val="26"/>
          <w:szCs w:val="26"/>
          <w:cs/>
        </w:rPr>
        <w:t>สาม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เดือนสิ้นสุดวันที่ </w:t>
      </w:r>
      <w:bookmarkEnd w:id="4"/>
      <w:r w:rsidR="00204156" w:rsidRPr="00204156">
        <w:rPr>
          <w:rFonts w:asciiTheme="minorBidi" w:hAnsiTheme="minorBidi" w:cstheme="minorBidi"/>
          <w:spacing w:val="-6"/>
          <w:sz w:val="26"/>
          <w:szCs w:val="26"/>
        </w:rPr>
        <w:t xml:space="preserve">31 </w:t>
      </w:r>
      <w:r w:rsidR="00204156" w:rsidRPr="00204156">
        <w:rPr>
          <w:rFonts w:asciiTheme="minorBidi" w:hAnsiTheme="minorBidi" w:cs="Cordia New"/>
          <w:spacing w:val="-6"/>
          <w:sz w:val="26"/>
          <w:szCs w:val="26"/>
          <w:cs/>
        </w:rPr>
        <w:t xml:space="preserve">มีนาคม </w:t>
      </w:r>
      <w:r w:rsidR="00204156" w:rsidRPr="00204156">
        <w:rPr>
          <w:rFonts w:asciiTheme="minorBidi" w:hAnsiTheme="minorBidi" w:cstheme="minorBidi"/>
          <w:spacing w:val="-6"/>
          <w:sz w:val="26"/>
          <w:szCs w:val="26"/>
        </w:rPr>
        <w:t>2569</w:t>
      </w:r>
      <w:r w:rsidRPr="00262F10">
        <w:rPr>
          <w:rFonts w:asciiTheme="minorBidi" w:hAnsiTheme="minorBidi" w:cstheme="minorBidi"/>
          <w:spacing w:val="-6"/>
          <w:sz w:val="26"/>
          <w:szCs w:val="26"/>
          <w:cs/>
        </w:rPr>
        <w:t xml:space="preserve"> มีดังนี้</w:t>
      </w:r>
      <w:bookmarkEnd w:id="3"/>
    </w:p>
    <w:p w14:paraId="14786D70" w14:textId="77777777" w:rsidR="00765B1A" w:rsidRPr="00262F10" w:rsidRDefault="00765B1A" w:rsidP="00D76FCB">
      <w:pPr>
        <w:pStyle w:val="CordiaNew"/>
        <w:tabs>
          <w:tab w:val="clear" w:pos="4153"/>
          <w:tab w:val="left" w:pos="709"/>
          <w:tab w:val="left" w:pos="1170"/>
        </w:tabs>
        <w:ind w:left="369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270"/>
        <w:gridCol w:w="2160"/>
      </w:tblGrid>
      <w:tr w:rsidR="005326C3" w:rsidRPr="00262F10" w14:paraId="71AF6FE4" w14:textId="77777777" w:rsidTr="005C15C9">
        <w:tc>
          <w:tcPr>
            <w:tcW w:w="4860" w:type="dxa"/>
          </w:tcPr>
          <w:p w14:paraId="40AB6148" w14:textId="03B8917B" w:rsidR="005326C3" w:rsidRPr="00262F10" w:rsidRDefault="005326C3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916A75" w14:textId="5228C1B1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3A3F47" w14:textId="77777777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36EEE0F" w14:textId="0497C3AC" w:rsidR="005326C3" w:rsidRPr="00262F10" w:rsidRDefault="005326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68C3" w:rsidRPr="00262F10" w14:paraId="2A005321" w14:textId="77777777" w:rsidTr="005C15C9">
        <w:tc>
          <w:tcPr>
            <w:tcW w:w="4860" w:type="dxa"/>
          </w:tcPr>
          <w:p w14:paraId="63A6C4E8" w14:textId="77777777" w:rsidR="006668C3" w:rsidRPr="00262F10" w:rsidRDefault="006668C3" w:rsidP="006E721C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980" w:type="dxa"/>
          </w:tcPr>
          <w:p w14:paraId="0FDCE5A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863FF2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F415FAE" w14:textId="77777777" w:rsidR="006668C3" w:rsidRPr="00262F10" w:rsidRDefault="006668C3" w:rsidP="00843AA7">
            <w:pPr>
              <w:tabs>
                <w:tab w:val="left" w:pos="3090"/>
                <w:tab w:val="left" w:pos="4860"/>
              </w:tabs>
              <w:spacing w:line="380" w:lineRule="exact"/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5326C3" w:rsidRPr="00262F10" w14:paraId="388337CF" w14:textId="77777777" w:rsidTr="006668C3">
        <w:tc>
          <w:tcPr>
            <w:tcW w:w="4860" w:type="dxa"/>
          </w:tcPr>
          <w:p w14:paraId="2A9D2CCF" w14:textId="33600E9A" w:rsidR="005326C3" w:rsidRPr="00262F10" w:rsidRDefault="005326C3" w:rsidP="0053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>9</w:t>
            </w:r>
          </w:p>
        </w:tc>
        <w:tc>
          <w:tcPr>
            <w:tcW w:w="1980" w:type="dxa"/>
          </w:tcPr>
          <w:p w14:paraId="6BD4FF78" w14:textId="2D22A5E7" w:rsidR="005326C3" w:rsidRPr="009F19B7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F19B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143,578</w:t>
            </w:r>
          </w:p>
        </w:tc>
        <w:tc>
          <w:tcPr>
            <w:tcW w:w="270" w:type="dxa"/>
          </w:tcPr>
          <w:p w14:paraId="2DEC46B8" w14:textId="77777777" w:rsidR="005326C3" w:rsidRPr="009F19B7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60" w:type="dxa"/>
          </w:tcPr>
          <w:p w14:paraId="12303B27" w14:textId="0E5D82D2" w:rsidR="005326C3" w:rsidRPr="00262F10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9F19B7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39,578</w:t>
            </w:r>
          </w:p>
        </w:tc>
      </w:tr>
      <w:tr w:rsidR="005326C3" w:rsidRPr="00262F10" w14:paraId="5ACA0753" w14:textId="77777777" w:rsidTr="00860AFD">
        <w:tc>
          <w:tcPr>
            <w:tcW w:w="4860" w:type="dxa"/>
          </w:tcPr>
          <w:p w14:paraId="1D00DD90" w14:textId="6345FFFA" w:rsidR="005326C3" w:rsidRPr="00262F10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 จ่ายคืนระหว่างงวด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EF54D04" w14:textId="25436BFB" w:rsidR="005326C3" w:rsidRPr="006F509A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6F509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(11,700)</w:t>
            </w:r>
          </w:p>
        </w:tc>
        <w:tc>
          <w:tcPr>
            <w:tcW w:w="270" w:type="dxa"/>
          </w:tcPr>
          <w:p w14:paraId="507AADAA" w14:textId="77777777" w:rsidR="005326C3" w:rsidRPr="006F509A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254A9F6" w14:textId="11464967" w:rsidR="005326C3" w:rsidRPr="00262F10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6F509A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(11,700)</w:t>
            </w:r>
          </w:p>
        </w:tc>
      </w:tr>
      <w:tr w:rsidR="005326C3" w:rsidRPr="00262F10" w14:paraId="652BE59C" w14:textId="77777777" w:rsidTr="00860AFD">
        <w:trPr>
          <w:trHeight w:val="63"/>
        </w:trPr>
        <w:tc>
          <w:tcPr>
            <w:tcW w:w="4860" w:type="dxa"/>
          </w:tcPr>
          <w:p w14:paraId="1387E135" w14:textId="00423243" w:rsidR="005326C3" w:rsidRPr="00262F10" w:rsidRDefault="005326C3" w:rsidP="0053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62F10">
              <w:rPr>
                <w:rFonts w:asciiTheme="minorBidi" w:hAnsiTheme="minorBidi" w:cstheme="minorBidi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204156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204156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204156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</w:tcPr>
          <w:p w14:paraId="1635B299" w14:textId="26924697" w:rsidR="005326C3" w:rsidRPr="007321CC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321C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13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</w:t>
            </w:r>
            <w:r w:rsidRPr="007321C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,878</w:t>
            </w:r>
          </w:p>
        </w:tc>
        <w:tc>
          <w:tcPr>
            <w:tcW w:w="270" w:type="dxa"/>
          </w:tcPr>
          <w:p w14:paraId="13854B25" w14:textId="77777777" w:rsidR="005326C3" w:rsidRPr="007321CC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</w:tcPr>
          <w:p w14:paraId="28DB2A6C" w14:textId="5C8D7CD8" w:rsidR="005326C3" w:rsidRPr="00262F10" w:rsidRDefault="005326C3" w:rsidP="005326C3">
            <w:pPr>
              <w:tabs>
                <w:tab w:val="left" w:pos="3090"/>
                <w:tab w:val="left" w:pos="4860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 w:rsidRPr="007321CC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2C5FEB"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t>27,878</w:t>
            </w:r>
          </w:p>
        </w:tc>
      </w:tr>
    </w:tbl>
    <w:p w14:paraId="64BC37E2" w14:textId="77777777" w:rsidR="00FF7BAC" w:rsidRDefault="00FF7BAC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943675A" w14:textId="5BE4D575" w:rsidR="00F92615" w:rsidRPr="00262F10" w:rsidRDefault="005F5D15" w:rsidP="00F92615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>เงิน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กู้ยืมจากผู้ถือหุ้</w:t>
      </w:r>
      <w:r w:rsidR="002C5FEB">
        <w:rPr>
          <w:rFonts w:asciiTheme="minorBidi" w:hAnsiTheme="minorBidi" w:cstheme="minorBidi" w:hint="cs"/>
          <w:spacing w:val="-4"/>
          <w:sz w:val="26"/>
          <w:szCs w:val="26"/>
          <w:cs/>
        </w:rPr>
        <w:t>น</w:t>
      </w:r>
      <w:r w:rsidR="00D103F4" w:rsidRPr="00262F10">
        <w:rPr>
          <w:rFonts w:asciiTheme="minorBidi" w:hAnsiTheme="minorBidi" w:cstheme="minorBidi"/>
          <w:spacing w:val="-4"/>
          <w:sz w:val="26"/>
          <w:szCs w:val="26"/>
          <w:cs/>
        </w:rPr>
        <w:t>และจากบุคคลอื่น</w:t>
      </w:r>
      <w:r w:rsidR="001D19C0" w:rsidRPr="00262F10">
        <w:rPr>
          <w:rFonts w:asciiTheme="minorBidi" w:hAnsiTheme="minorBidi" w:cstheme="minorBidi" w:hint="cs"/>
          <w:spacing w:val="-4"/>
          <w:sz w:val="26"/>
          <w:szCs w:val="26"/>
          <w:cs/>
        </w:rPr>
        <w:t xml:space="preserve"> 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 xml:space="preserve">ไม่มีหลักประกัน </w:t>
      </w:r>
      <w:r w:rsidR="00391D2B" w:rsidRPr="00262F10">
        <w:rPr>
          <w:rFonts w:asciiTheme="minorBidi" w:hAnsiTheme="minorBidi" w:cstheme="minorBidi" w:hint="cs"/>
          <w:sz w:val="26"/>
          <w:szCs w:val="26"/>
          <w:cs/>
        </w:rPr>
        <w:t>และมีวัตถุประสงค์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เพื่อนำเงินไปชำระหนี้กับสถาบันการเงินแห่งหนึ่งก่อนครบกำหนด</w:t>
      </w:r>
      <w:r w:rsidR="00BA2700" w:rsidRPr="00262F10">
        <w:rPr>
          <w:rFonts w:asciiTheme="minorBidi" w:hAnsiTheme="minorBidi" w:cstheme="minorBidi" w:hint="cs"/>
          <w:sz w:val="26"/>
          <w:szCs w:val="26"/>
          <w:cs/>
        </w:rPr>
        <w:t xml:space="preserve"> เพื่อ</w:t>
      </w:r>
      <w:r w:rsidR="00D103F4" w:rsidRPr="00262F10">
        <w:rPr>
          <w:rFonts w:asciiTheme="minorBidi" w:hAnsiTheme="minorBidi" w:cstheme="minorBidi"/>
          <w:sz w:val="26"/>
          <w:szCs w:val="26"/>
          <w:cs/>
        </w:rPr>
        <w:t>ลดภาระดอกเบี้ย</w:t>
      </w:r>
      <w:r w:rsidR="004C2BF0">
        <w:rPr>
          <w:rFonts w:asciiTheme="minorBidi" w:hAnsiTheme="minorBidi" w:cstheme="minorBidi"/>
          <w:sz w:val="26"/>
          <w:szCs w:val="26"/>
        </w:rPr>
        <w:t xml:space="preserve"> </w:t>
      </w:r>
      <w:r w:rsidR="004C2BF0">
        <w:rPr>
          <w:rFonts w:asciiTheme="minorBidi" w:hAnsiTheme="minorBidi" w:cstheme="minorBidi" w:hint="cs"/>
          <w:sz w:val="26"/>
          <w:szCs w:val="26"/>
          <w:cs/>
        </w:rPr>
        <w:t>โดยมีกำหนดชำระ</w:t>
      </w:r>
      <w:r w:rsidR="00934674">
        <w:rPr>
          <w:rFonts w:asciiTheme="minorBidi" w:hAnsiTheme="minorBidi" w:cstheme="minorBidi" w:hint="cs"/>
          <w:sz w:val="26"/>
          <w:szCs w:val="26"/>
          <w:cs/>
        </w:rPr>
        <w:t>เงินต้นพร้อมดอกเบี้ย</w:t>
      </w:r>
      <w:r w:rsidR="004C2BF0" w:rsidRPr="00262F10">
        <w:rPr>
          <w:rFonts w:asciiTheme="minorBidi" w:hAnsiTheme="minorBidi" w:cstheme="minorBidi"/>
          <w:sz w:val="26"/>
          <w:szCs w:val="26"/>
          <w:cs/>
        </w:rPr>
        <w:t xml:space="preserve">ตั้งแต่เดือนกุมภาพันธ์ </w:t>
      </w:r>
      <w:r w:rsidR="004C2BF0" w:rsidRPr="00262F10">
        <w:rPr>
          <w:rFonts w:asciiTheme="minorBidi" w:hAnsiTheme="minorBidi" w:cstheme="minorBidi"/>
          <w:sz w:val="26"/>
          <w:szCs w:val="26"/>
        </w:rPr>
        <w:t xml:space="preserve">2568 </w:t>
      </w:r>
      <w:r w:rsidR="004C2BF0" w:rsidRPr="00262F10">
        <w:rPr>
          <w:rFonts w:asciiTheme="minorBidi" w:hAnsiTheme="minorBidi" w:cstheme="minorBidi"/>
          <w:sz w:val="26"/>
          <w:szCs w:val="26"/>
          <w:cs/>
        </w:rPr>
        <w:t xml:space="preserve">ถึงเดือนธันวาคม </w:t>
      </w:r>
      <w:r w:rsidR="004C2BF0" w:rsidRPr="00262F10">
        <w:rPr>
          <w:rFonts w:asciiTheme="minorBidi" w:hAnsiTheme="minorBidi" w:cstheme="minorBidi"/>
          <w:sz w:val="26"/>
          <w:szCs w:val="26"/>
        </w:rPr>
        <w:t>2571</w:t>
      </w:r>
    </w:p>
    <w:p w14:paraId="02056A5E" w14:textId="01325B72" w:rsidR="00A552BF" w:rsidRDefault="00A552BF" w:rsidP="00C26705">
      <w:pPr>
        <w:pStyle w:val="CordiaNew"/>
        <w:tabs>
          <w:tab w:val="clear" w:pos="4153"/>
        </w:tabs>
        <w:jc w:val="thaiDistribute"/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6B5C8557" w14:textId="1AC1BC5D" w:rsidR="00AE5FB3" w:rsidRPr="00776A3E" w:rsidRDefault="00645126" w:rsidP="00776A3E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7969E4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lastRenderedPageBreak/>
        <w:t>ภาระผูกพัน</w:t>
      </w:r>
    </w:p>
    <w:p w14:paraId="1D18DC95" w14:textId="77777777" w:rsidR="00015C7D" w:rsidRPr="00262F10" w:rsidRDefault="00015C7D" w:rsidP="007F6430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</w:p>
    <w:p w14:paraId="73F9AD9F" w14:textId="364A9466" w:rsidR="00AE5FB3" w:rsidRPr="00262F10" w:rsidRDefault="00074474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204156" w:rsidRPr="00204156">
        <w:rPr>
          <w:rFonts w:asciiTheme="minorBidi" w:hAnsiTheme="minorBidi" w:cstheme="minorBidi"/>
          <w:sz w:val="26"/>
          <w:szCs w:val="26"/>
          <w:lang w:val="en-GB"/>
        </w:rPr>
        <w:t xml:space="preserve">31 </w:t>
      </w:r>
      <w:r w:rsidR="00204156" w:rsidRPr="00204156">
        <w:rPr>
          <w:rFonts w:asciiTheme="minorBidi" w:hAnsiTheme="minorBidi" w:cs="Cordia New"/>
          <w:sz w:val="26"/>
          <w:szCs w:val="26"/>
          <w:cs/>
          <w:lang w:val="en-GB"/>
        </w:rPr>
        <w:t xml:space="preserve">มีนาคม </w:t>
      </w:r>
      <w:r w:rsidR="00204156" w:rsidRPr="00204156">
        <w:rPr>
          <w:rFonts w:asciiTheme="minorBidi" w:hAnsiTheme="minorBidi" w:cstheme="minorBidi"/>
          <w:sz w:val="26"/>
          <w:szCs w:val="26"/>
          <w:lang w:val="en-GB"/>
        </w:rPr>
        <w:t>2569</w:t>
      </w:r>
      <w:r w:rsidR="00204156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</w:t>
      </w:r>
      <w:r w:rsidR="00973311" w:rsidRPr="00262F10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 ดังต่อไปนี้</w:t>
      </w:r>
    </w:p>
    <w:p w14:paraId="1000BAF7" w14:textId="77777777" w:rsidR="003D541D" w:rsidRPr="00262F10" w:rsidRDefault="003D541D" w:rsidP="00B23D35">
      <w:pPr>
        <w:pStyle w:val="CordiaNew"/>
        <w:tabs>
          <w:tab w:val="clear" w:pos="4153"/>
          <w:tab w:val="left" w:pos="1260"/>
        </w:tabs>
        <w:ind w:left="378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53232E5A" w14:textId="4B03708A" w:rsidR="00566B2B" w:rsidRPr="00262F10" w:rsidRDefault="00566B2B" w:rsidP="00B23D35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ภาระผูกพันเกี่ยวกับสัญญาบริการที่จะต้องชำระ</w:t>
      </w:r>
      <w:r w:rsidR="00FF01DF"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</w:p>
    <w:tbl>
      <w:tblPr>
        <w:tblW w:w="8731" w:type="dxa"/>
        <w:tblInd w:w="774" w:type="dxa"/>
        <w:tblLayout w:type="fixed"/>
        <w:tblLook w:val="0000" w:firstRow="0" w:lastRow="0" w:firstColumn="0" w:lastColumn="0" w:noHBand="0" w:noVBand="0"/>
      </w:tblPr>
      <w:tblGrid>
        <w:gridCol w:w="4131"/>
        <w:gridCol w:w="2183"/>
        <w:gridCol w:w="236"/>
        <w:gridCol w:w="2181"/>
      </w:tblGrid>
      <w:tr w:rsidR="0014213B" w:rsidRPr="00262F10" w14:paraId="354FB0D2" w14:textId="77777777" w:rsidTr="00F37545">
        <w:tc>
          <w:tcPr>
            <w:tcW w:w="4131" w:type="dxa"/>
          </w:tcPr>
          <w:p w14:paraId="4573A2FF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</w:tcPr>
          <w:p w14:paraId="0040F14C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5675B039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81" w:type="dxa"/>
          </w:tcPr>
          <w:p w14:paraId="7BF65CB6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9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2377E029" w14:textId="77777777" w:rsidTr="00F37545">
        <w:tc>
          <w:tcPr>
            <w:tcW w:w="4131" w:type="dxa"/>
          </w:tcPr>
          <w:p w14:paraId="4D3F481F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(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พันบาท)</w:t>
            </w: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0FBEB351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21F1ED0A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1F5E7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="Cordia New"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4213B" w:rsidRPr="00262F10" w14:paraId="73201CD2" w14:textId="77777777" w:rsidTr="00F37545">
        <w:trPr>
          <w:trHeight w:val="283"/>
        </w:trPr>
        <w:tc>
          <w:tcPr>
            <w:tcW w:w="4131" w:type="dxa"/>
          </w:tcPr>
          <w:p w14:paraId="48DF5212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A5C59D3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6" w:type="dxa"/>
          </w:tcPr>
          <w:p w14:paraId="03EED2F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7C200300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213B" w:rsidRPr="00262F10" w14:paraId="42F73912" w14:textId="77777777" w:rsidTr="00F37545">
        <w:tc>
          <w:tcPr>
            <w:tcW w:w="4131" w:type="dxa"/>
          </w:tcPr>
          <w:p w14:paraId="31FE8E04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ภายใน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</w:p>
        </w:tc>
        <w:tc>
          <w:tcPr>
            <w:tcW w:w="2183" w:type="dxa"/>
          </w:tcPr>
          <w:p w14:paraId="0D9AEE52" w14:textId="595B7BD2" w:rsidR="0014213B" w:rsidRPr="000A7141" w:rsidRDefault="008C77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8C773B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2,055</w:t>
            </w:r>
          </w:p>
        </w:tc>
        <w:tc>
          <w:tcPr>
            <w:tcW w:w="236" w:type="dxa"/>
          </w:tcPr>
          <w:p w14:paraId="0BB5827B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4D5B4F1F" w14:textId="71B900E0" w:rsidR="0014213B" w:rsidRPr="000E5B6F" w:rsidRDefault="00122C1E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2,016</w:t>
            </w:r>
          </w:p>
        </w:tc>
      </w:tr>
      <w:tr w:rsidR="0014213B" w:rsidRPr="00262F10" w14:paraId="59D2BD5F" w14:textId="77777777" w:rsidTr="002D3F15">
        <w:trPr>
          <w:trHeight w:val="74"/>
        </w:trPr>
        <w:tc>
          <w:tcPr>
            <w:tcW w:w="4131" w:type="dxa"/>
          </w:tcPr>
          <w:p w14:paraId="21553518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 แต่ไม่เกิน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183" w:type="dxa"/>
          </w:tcPr>
          <w:p w14:paraId="5CE28D1E" w14:textId="2B6BA8F0" w:rsidR="0014213B" w:rsidRPr="000A7141" w:rsidRDefault="00FF62A2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FF62A2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236" w:type="dxa"/>
          </w:tcPr>
          <w:p w14:paraId="7A4CA8F6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</w:tcPr>
          <w:p w14:paraId="69FAE93D" w14:textId="04F28209" w:rsidR="0014213B" w:rsidRPr="000E5B6F" w:rsidRDefault="005D19B8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116</w:t>
            </w:r>
          </w:p>
        </w:tc>
      </w:tr>
      <w:tr w:rsidR="0014213B" w:rsidRPr="00262F10" w14:paraId="0BACDB13" w14:textId="77777777" w:rsidTr="00F37545">
        <w:tc>
          <w:tcPr>
            <w:tcW w:w="4131" w:type="dxa"/>
          </w:tcPr>
          <w:p w14:paraId="04B7DB27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</w:pPr>
            <w:r w:rsidRPr="00262F10"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</w:tcPr>
          <w:p w14:paraId="1C5F2164" w14:textId="2A8DA35F" w:rsidR="0014213B" w:rsidRPr="000A7141" w:rsidRDefault="00DC1C50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cs/>
                <w:lang w:eastAsia="th-TH"/>
              </w:rPr>
            </w:pPr>
            <w:r w:rsidRPr="00DC1C50">
              <w:rPr>
                <w:rFonts w:asciiTheme="minorBidi" w:hAnsiTheme="minorBidi" w:cstheme="minorBidi"/>
                <w:snapToGrid w:val="0"/>
                <w:sz w:val="26"/>
                <w:szCs w:val="26"/>
                <w:lang w:eastAsia="th-TH"/>
              </w:rPr>
              <w:t>2,262</w:t>
            </w:r>
          </w:p>
        </w:tc>
        <w:tc>
          <w:tcPr>
            <w:tcW w:w="236" w:type="dxa"/>
          </w:tcPr>
          <w:p w14:paraId="0890B1FA" w14:textId="77777777" w:rsidR="0014213B" w:rsidRPr="00262F10" w:rsidRDefault="0014213B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32088396" w14:textId="45040412" w:rsidR="0014213B" w:rsidRPr="000E5B6F" w:rsidRDefault="005D19B8" w:rsidP="002D3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Theme="minorBidi" w:hAnsiTheme="minorBidi" w:cstheme="minorBidi"/>
                <w:noProof/>
                <w:snapToGrid w:val="0"/>
                <w:sz w:val="26"/>
                <w:szCs w:val="26"/>
                <w:lang w:val="en-GB" w:eastAsia="th-TH"/>
              </w:rPr>
              <w:t>2,132</w:t>
            </w:r>
            <w:r>
              <w:rPr>
                <w:rFonts w:asciiTheme="minorBidi" w:hAnsiTheme="minorBidi" w:cstheme="minorBidi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00F40960" w14:textId="77777777" w:rsidR="003A7CD9" w:rsidRDefault="003A7CD9" w:rsidP="003A7CD9">
      <w:pPr>
        <w:pStyle w:val="CordiaNew"/>
        <w:tabs>
          <w:tab w:val="clear" w:pos="4153"/>
          <w:tab w:val="left" w:pos="1260"/>
        </w:tabs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67C0B96A" w14:textId="3B8DB764" w:rsidR="00827508" w:rsidRPr="00A42FC2" w:rsidRDefault="00827508" w:rsidP="003A7CD9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บริษัทและบริษัทย่อยมีภาระผูกพันเกี่ยวกับการ</w:t>
      </w:r>
      <w:r w:rsidRPr="002C7AEC">
        <w:rPr>
          <w:rFonts w:asciiTheme="minorBidi" w:hAnsiTheme="minorBidi" w:cstheme="minorBidi"/>
          <w:color w:val="auto"/>
          <w:sz w:val="26"/>
          <w:szCs w:val="26"/>
          <w:cs/>
        </w:rPr>
        <w:t>ซื้อสินค้า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จำนวน </w:t>
      </w:r>
      <w:r w:rsidR="006765A2" w:rsidRPr="008118E0">
        <w:rPr>
          <w:rFonts w:asciiTheme="minorBidi" w:hAnsiTheme="minorBidi" w:cstheme="minorBidi"/>
          <w:color w:val="auto"/>
          <w:sz w:val="26"/>
          <w:szCs w:val="26"/>
        </w:rPr>
        <w:t>17.92</w:t>
      </w:r>
      <w:r w:rsidRPr="008118E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8118E0">
        <w:rPr>
          <w:rFonts w:asciiTheme="minorBidi" w:hAnsiTheme="minorBidi" w:cstheme="minorBidi"/>
          <w:color w:val="auto"/>
          <w:sz w:val="26"/>
          <w:szCs w:val="26"/>
          <w:cs/>
        </w:rPr>
        <w:t xml:space="preserve">ล้านบาท และ </w:t>
      </w:r>
      <w:r w:rsidR="009D242E" w:rsidRPr="008118E0">
        <w:rPr>
          <w:rFonts w:asciiTheme="minorBidi" w:hAnsiTheme="minorBidi" w:cstheme="minorBidi"/>
          <w:color w:val="auto"/>
          <w:sz w:val="26"/>
          <w:szCs w:val="26"/>
        </w:rPr>
        <w:t>8.09</w:t>
      </w:r>
      <w:r w:rsidRPr="008118E0">
        <w:rPr>
          <w:rFonts w:asciiTheme="minorBidi" w:hAnsiTheme="minorBidi" w:cstheme="minorBidi"/>
          <w:color w:val="auto"/>
          <w:sz w:val="26"/>
          <w:szCs w:val="26"/>
          <w:cs/>
        </w:rPr>
        <w:t xml:space="preserve"> ล้านบาท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ตามลำดับ</w:t>
      </w:r>
    </w:p>
    <w:p w14:paraId="1C132328" w14:textId="77777777" w:rsidR="00ED0A63" w:rsidRPr="00A42FC2" w:rsidRDefault="00ED0A63" w:rsidP="00015C7D">
      <w:pPr>
        <w:pStyle w:val="CordiaNew"/>
        <w:tabs>
          <w:tab w:val="clear" w:pos="4153"/>
          <w:tab w:val="left" w:pos="426"/>
        </w:tabs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DF302F5" w14:textId="1C0DCFEA" w:rsidR="00ED0A63" w:rsidRDefault="00827508" w:rsidP="00ED0A63">
      <w:pPr>
        <w:pStyle w:val="CordiaNew"/>
        <w:numPr>
          <w:ilvl w:val="1"/>
          <w:numId w:val="20"/>
        </w:numPr>
        <w:tabs>
          <w:tab w:val="clear" w:pos="4153"/>
          <w:tab w:val="left" w:pos="1260"/>
        </w:tabs>
        <w:ind w:left="900" w:hanging="54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48761C">
        <w:rPr>
          <w:rFonts w:asciiTheme="minorBidi" w:hAnsiTheme="minorBidi" w:cstheme="minorBidi" w:hint="cs"/>
          <w:color w:val="auto"/>
          <w:sz w:val="26"/>
          <w:szCs w:val="26"/>
          <w:cs/>
        </w:rPr>
        <w:t>และบริษัทย่อย</w:t>
      </w:r>
      <w:r w:rsidR="00125C60" w:rsidRPr="00A42FC2">
        <w:rPr>
          <w:rFonts w:ascii="Cordia New" w:hAnsi="Cordia New" w:cs="Cordia New" w:hint="cs"/>
          <w:sz w:val="26"/>
          <w:szCs w:val="26"/>
          <w:cs/>
          <w:lang w:eastAsia="zh-CN"/>
        </w:rPr>
        <w:t>มีเงินรับล่วงหน้าจากลูกค้าจำนวนรวม</w:t>
      </w:r>
      <w:r w:rsidR="00125C60" w:rsidRPr="00A42FC2">
        <w:rPr>
          <w:rFonts w:ascii="Cordia New" w:hAnsi="Cordia New" w:cs="Cordia New" w:hint="cs"/>
          <w:sz w:val="26"/>
          <w:szCs w:val="26"/>
          <w:lang w:eastAsia="zh-CN"/>
        </w:rPr>
        <w:t xml:space="preserve"> </w:t>
      </w:r>
      <w:r w:rsidR="00C06568" w:rsidRPr="00745A45">
        <w:rPr>
          <w:rFonts w:ascii="Cordia New" w:hAnsi="Cordia New" w:cs="Cordia New"/>
          <w:sz w:val="26"/>
          <w:szCs w:val="26"/>
          <w:lang w:eastAsia="zh-CN"/>
        </w:rPr>
        <w:t xml:space="preserve">5.70 </w:t>
      </w:r>
      <w:r w:rsidR="00F3717F" w:rsidRPr="00745A45">
        <w:rPr>
          <w:rFonts w:ascii="Cordia New" w:hAnsi="Cordia New" w:cs="Cordia New"/>
          <w:sz w:val="26"/>
          <w:szCs w:val="26"/>
          <w:cs/>
          <w:lang w:eastAsia="zh-CN"/>
        </w:rPr>
        <w:t>ล้านบาท</w:t>
      </w:r>
      <w:r w:rsidR="00E05351" w:rsidRPr="00745A45">
        <w:rPr>
          <w:rFonts w:ascii="Cordia New" w:hAnsi="Cordia New" w:cs="Cordia New"/>
          <w:sz w:val="26"/>
          <w:szCs w:val="26"/>
          <w:cs/>
          <w:lang w:eastAsia="zh-CN"/>
        </w:rPr>
        <w:t xml:space="preserve"> และ </w:t>
      </w:r>
      <w:r w:rsidR="00745A45" w:rsidRPr="00745A45">
        <w:rPr>
          <w:rFonts w:ascii="Cordia New" w:hAnsi="Cordia New" w:cs="Cordia New"/>
          <w:sz w:val="26"/>
          <w:szCs w:val="26"/>
          <w:lang w:val="en-GB" w:eastAsia="zh-CN"/>
        </w:rPr>
        <w:t>0.02</w:t>
      </w:r>
      <w:r w:rsidR="00E05351" w:rsidRPr="00745A45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E05351" w:rsidRPr="00745A45">
        <w:rPr>
          <w:rFonts w:ascii="Cordia New" w:hAnsi="Cordia New" w:cs="Cordia New"/>
          <w:sz w:val="26"/>
          <w:szCs w:val="26"/>
          <w:cs/>
          <w:lang w:eastAsia="zh-CN"/>
        </w:rPr>
        <w:t>ล้านบาท</w:t>
      </w:r>
      <w:r w:rsidR="00E26816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E26816">
        <w:rPr>
          <w:rFonts w:ascii="Cordia New" w:hAnsi="Cordia New" w:cs="Cordia New" w:hint="cs"/>
          <w:sz w:val="26"/>
          <w:szCs w:val="26"/>
          <w:cs/>
          <w:lang w:eastAsia="zh-CN"/>
        </w:rPr>
        <w:t>ตามลำดับ</w:t>
      </w:r>
      <w:r w:rsidR="00BA6C69" w:rsidRPr="00A42FC2">
        <w:rPr>
          <w:rFonts w:ascii="Cordia New" w:hAnsi="Cordia New" w:cs="Cordia New"/>
          <w:sz w:val="26"/>
          <w:szCs w:val="26"/>
          <w:lang w:eastAsia="zh-CN"/>
        </w:rPr>
        <w:t xml:space="preserve"> </w:t>
      </w:r>
      <w:r w:rsidR="008E232C" w:rsidRPr="00A42FC2">
        <w:rPr>
          <w:rFonts w:asciiTheme="minorBidi" w:hAnsiTheme="minorBidi" w:cstheme="minorBidi"/>
          <w:color w:val="auto"/>
          <w:sz w:val="26"/>
          <w:szCs w:val="26"/>
          <w:cs/>
        </w:rPr>
        <w:t>บริษัท</w:t>
      </w:r>
      <w:r w:rsidR="008E232C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และ</w:t>
      </w:r>
      <w:r w:rsidR="00E16E7A">
        <w:rPr>
          <w:rFonts w:asciiTheme="minorBidi" w:hAnsiTheme="minorBidi" w:cstheme="minorBidi"/>
          <w:color w:val="auto"/>
          <w:sz w:val="26"/>
          <w:szCs w:val="26"/>
          <w:cs/>
        </w:rPr>
        <w:br/>
      </w:r>
      <w:r w:rsidR="008E232C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บริษัทย่อย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>มีภาระผูกพัน</w:t>
      </w:r>
      <w:r w:rsidR="00241CC7" w:rsidRPr="00A42FC2">
        <w:rPr>
          <w:rFonts w:asciiTheme="minorBidi" w:hAnsiTheme="minorBidi" w:cstheme="minorBidi" w:hint="cs"/>
          <w:color w:val="auto"/>
          <w:sz w:val="26"/>
          <w:szCs w:val="26"/>
          <w:cs/>
        </w:rPr>
        <w:t>ในการ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ส่งมอบสินค้าให้กับลูกค้าจำนวน </w:t>
      </w:r>
      <w:r w:rsidR="006174BF" w:rsidRPr="00745A45">
        <w:rPr>
          <w:rFonts w:asciiTheme="minorBidi" w:hAnsiTheme="minorBidi" w:cstheme="minorBidi"/>
          <w:color w:val="auto"/>
          <w:sz w:val="26"/>
          <w:szCs w:val="26"/>
        </w:rPr>
        <w:t>81.2</w:t>
      </w:r>
      <w:r w:rsidR="007B3FA2" w:rsidRPr="00745A45">
        <w:rPr>
          <w:rFonts w:asciiTheme="minorBidi" w:hAnsiTheme="minorBidi" w:cstheme="minorBidi"/>
          <w:color w:val="auto"/>
          <w:sz w:val="26"/>
          <w:szCs w:val="26"/>
        </w:rPr>
        <w:t>9</w:t>
      </w:r>
      <w:r w:rsidR="00204156" w:rsidRPr="00745A4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204156" w:rsidRPr="00745A45">
        <w:rPr>
          <w:rFonts w:asciiTheme="minorBidi" w:hAnsiTheme="minorBidi" w:cs="Cordia New"/>
          <w:color w:val="auto"/>
          <w:sz w:val="26"/>
          <w:szCs w:val="26"/>
          <w:cs/>
        </w:rPr>
        <w:t xml:space="preserve">ล้านบาท และ </w:t>
      </w:r>
      <w:r w:rsidR="0024258D" w:rsidRPr="00745A45">
        <w:rPr>
          <w:rFonts w:asciiTheme="minorBidi" w:hAnsiTheme="minorBidi" w:cs="Cordia New"/>
          <w:color w:val="auto"/>
          <w:sz w:val="26"/>
          <w:szCs w:val="26"/>
        </w:rPr>
        <w:t>8.81</w:t>
      </w:r>
      <w:r w:rsidRPr="00745A4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745A45">
        <w:rPr>
          <w:rFonts w:asciiTheme="minorBidi" w:hAnsiTheme="minorBidi" w:cstheme="minorBidi"/>
          <w:color w:val="auto"/>
          <w:sz w:val="26"/>
          <w:szCs w:val="26"/>
          <w:cs/>
        </w:rPr>
        <w:t>ล้านบาท</w:t>
      </w:r>
      <w:r w:rsidRPr="00A42FC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ตามลำดับ</w:t>
      </w:r>
    </w:p>
    <w:p w14:paraId="44B92677" w14:textId="77777777" w:rsidR="00B758A7" w:rsidRDefault="00B758A7" w:rsidP="00B758A7">
      <w:pPr>
        <w:pStyle w:val="CordiaNew"/>
        <w:tabs>
          <w:tab w:val="clear" w:pos="4153"/>
          <w:tab w:val="left" w:pos="1260"/>
        </w:tabs>
        <w:ind w:left="90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4E1D6647" w14:textId="5254E571" w:rsidR="00D973CF" w:rsidRPr="00474052" w:rsidRDefault="00880898" w:rsidP="00C26705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474052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วงเงินสินเชื่อ</w:t>
      </w:r>
    </w:p>
    <w:p w14:paraId="3A07D30F" w14:textId="77777777" w:rsidR="00880898" w:rsidRPr="00262F10" w:rsidRDefault="00880898" w:rsidP="00026872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</w:pPr>
    </w:p>
    <w:p w14:paraId="1AC982F8" w14:textId="3CA8495E" w:rsidR="00827508" w:rsidRPr="00262F10" w:rsidRDefault="00827508" w:rsidP="00F32675">
      <w:pPr>
        <w:pStyle w:val="CordiaNew"/>
        <w:tabs>
          <w:tab w:val="clear" w:pos="4153"/>
          <w:tab w:val="clear" w:pos="8306"/>
        </w:tabs>
        <w:ind w:left="360"/>
        <w:jc w:val="thaiDistribute"/>
        <w:rPr>
          <w:rFonts w:asciiTheme="minorBidi" w:hAnsiTheme="minorBidi" w:cstheme="minorBidi"/>
          <w:color w:val="auto"/>
          <w:sz w:val="26"/>
          <w:szCs w:val="26"/>
          <w:cs/>
        </w:rPr>
      </w:pP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บริษัทและบริษัทย่อยมีวงเงินสินเชื่อและหนี้สินที่อาจเกิดขึ้นจากสถาบันการเงิน ณ วันที่</w:t>
      </w:r>
      <w:r w:rsidR="00204156" w:rsidRPr="00204156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204156" w:rsidRPr="00204156">
        <w:rPr>
          <w:rFonts w:asciiTheme="minorBidi" w:hAnsiTheme="minorBidi" w:cstheme="minorBidi"/>
          <w:color w:val="auto"/>
          <w:sz w:val="26"/>
          <w:szCs w:val="26"/>
        </w:rPr>
        <w:t xml:space="preserve">31 </w:t>
      </w:r>
      <w:r w:rsidR="00204156" w:rsidRPr="00204156">
        <w:rPr>
          <w:rFonts w:asciiTheme="minorBidi" w:hAnsiTheme="minorBidi" w:cstheme="minorBidi"/>
          <w:color w:val="auto"/>
          <w:sz w:val="26"/>
          <w:szCs w:val="26"/>
          <w:cs/>
        </w:rPr>
        <w:t>มีนาคม</w:t>
      </w:r>
      <w:r w:rsidR="00204156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>256</w:t>
      </w:r>
      <w:r w:rsidR="00204156">
        <w:rPr>
          <w:rFonts w:asciiTheme="minorBidi" w:hAnsiTheme="minorBidi" w:cstheme="minorBidi" w:hint="cs"/>
          <w:color w:val="auto"/>
          <w:sz w:val="26"/>
          <w:szCs w:val="26"/>
          <w:cs/>
        </w:rPr>
        <w:t>9</w:t>
      </w:r>
      <w:r w:rsidRPr="00262F10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262F10">
        <w:rPr>
          <w:rFonts w:asciiTheme="minorBidi" w:hAnsiTheme="minorBidi" w:cstheme="minorBidi"/>
          <w:color w:val="auto"/>
          <w:sz w:val="26"/>
          <w:szCs w:val="26"/>
          <w:cs/>
        </w:rPr>
        <w:t>ดังนี้</w:t>
      </w:r>
      <w:r w:rsidR="00C436B3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7103D4FC" w14:textId="77777777" w:rsidR="00827508" w:rsidRPr="00262F10" w:rsidRDefault="00827508" w:rsidP="00827508">
      <w:pPr>
        <w:pStyle w:val="ListParagraph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229" w:type="dxa"/>
        <w:tblInd w:w="2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3"/>
        <w:gridCol w:w="1442"/>
        <w:gridCol w:w="1275"/>
        <w:gridCol w:w="1392"/>
        <w:gridCol w:w="1277"/>
      </w:tblGrid>
      <w:tr w:rsidR="004D4C3A" w:rsidRPr="00262F10" w14:paraId="5842998B" w14:textId="77777777" w:rsidTr="00041472">
        <w:trPr>
          <w:trHeight w:val="20"/>
        </w:trPr>
        <w:tc>
          <w:tcPr>
            <w:tcW w:w="3843" w:type="dxa"/>
          </w:tcPr>
          <w:p w14:paraId="7D59461F" w14:textId="6D98AD86" w:rsidR="0010648E" w:rsidRPr="00262F10" w:rsidRDefault="00441532" w:rsidP="00DA2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bookmarkStart w:id="5" w:name="_Hlk5908296"/>
            <w:bookmarkStart w:id="6" w:name="_Hlk5908283"/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(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: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  <w:hideMark/>
          </w:tcPr>
          <w:p w14:paraId="64E40214" w14:textId="77777777" w:rsidR="0010648E" w:rsidRPr="00262F10" w:rsidRDefault="0010648E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18044087" w:rsidR="0010648E" w:rsidRPr="00262F10" w:rsidRDefault="007879E9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90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</w:t>
            </w:r>
            <w:r w:rsidR="0010648E"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การเงินรวม </w:t>
            </w:r>
          </w:p>
        </w:tc>
      </w:tr>
      <w:tr w:rsidR="004D4C3A" w:rsidRPr="00262F10" w14:paraId="3625D618" w14:textId="77777777" w:rsidTr="00041472">
        <w:trPr>
          <w:trHeight w:val="20"/>
        </w:trPr>
        <w:tc>
          <w:tcPr>
            <w:tcW w:w="3843" w:type="dxa"/>
          </w:tcPr>
          <w:p w14:paraId="0E094FC7" w14:textId="77F42E14" w:rsidR="0010648E" w:rsidRPr="00262F10" w:rsidRDefault="0010648E" w:rsidP="00DA2B92">
            <w:pPr>
              <w:tabs>
                <w:tab w:val="clear" w:pos="907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</w:tc>
        <w:tc>
          <w:tcPr>
            <w:tcW w:w="1442" w:type="dxa"/>
            <w:hideMark/>
          </w:tcPr>
          <w:p w14:paraId="16463673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262F10" w:rsidRDefault="0010648E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4D4C3A" w:rsidRPr="00262F10" w14:paraId="5E5A3556" w14:textId="77777777" w:rsidTr="00041472">
        <w:trPr>
          <w:trHeight w:val="20"/>
        </w:trPr>
        <w:tc>
          <w:tcPr>
            <w:tcW w:w="3843" w:type="dxa"/>
            <w:hideMark/>
          </w:tcPr>
          <w:p w14:paraId="64931548" w14:textId="77777777" w:rsidR="0010648E" w:rsidRPr="00262F10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9A45EB1" w14:textId="77777777" w:rsidR="0010648E" w:rsidRPr="00262F10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262F10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4D4C3A" w:rsidRPr="00A92652" w14:paraId="0ECA978C" w14:textId="77777777" w:rsidTr="00041472">
        <w:trPr>
          <w:trHeight w:val="20"/>
        </w:trPr>
        <w:tc>
          <w:tcPr>
            <w:tcW w:w="3843" w:type="dxa"/>
          </w:tcPr>
          <w:p w14:paraId="45BD0E31" w14:textId="77777777" w:rsidR="0010648E" w:rsidRPr="00A92652" w:rsidRDefault="0010648E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00D64180" w14:textId="77777777" w:rsidR="0010648E" w:rsidRPr="00A92652" w:rsidRDefault="0010648E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A92652" w:rsidRDefault="0010648E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7E5520" w:rsidRPr="00A92652" w14:paraId="65BF71C3" w14:textId="77777777" w:rsidTr="00041472">
        <w:trPr>
          <w:trHeight w:val="20"/>
        </w:trPr>
        <w:tc>
          <w:tcPr>
            <w:tcW w:w="3843" w:type="dxa"/>
          </w:tcPr>
          <w:p w14:paraId="24E0457B" w14:textId="06F20EAC" w:rsidR="007E5520" w:rsidRPr="00A92652" w:rsidRDefault="007A3EA2" w:rsidP="001A71E8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4AD6351B" w14:textId="02E7CFBB" w:rsidR="007E5520" w:rsidRPr="00A92652" w:rsidRDefault="005A24FE" w:rsidP="00E02E37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center"/>
          </w:tcPr>
          <w:p w14:paraId="16C03A35" w14:textId="359120F7" w:rsidR="007E5520" w:rsidRPr="00C6378A" w:rsidRDefault="00F03A65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C6378A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182,</w:t>
            </w:r>
            <w:r w:rsidR="00AE432A" w:rsidRPr="00C6378A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675</w:t>
            </w:r>
          </w:p>
        </w:tc>
        <w:tc>
          <w:tcPr>
            <w:tcW w:w="1392" w:type="dxa"/>
            <w:vAlign w:val="center"/>
          </w:tcPr>
          <w:p w14:paraId="6785BE38" w14:textId="4F083DCD" w:rsidR="007E5520" w:rsidRPr="00C6378A" w:rsidRDefault="005D6B32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C6378A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</w:t>
            </w:r>
            <w:r w:rsidR="00BD1305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8,688</w:t>
            </w:r>
          </w:p>
        </w:tc>
        <w:tc>
          <w:tcPr>
            <w:tcW w:w="1277" w:type="dxa"/>
            <w:vAlign w:val="center"/>
          </w:tcPr>
          <w:p w14:paraId="10DF68AD" w14:textId="6659815C" w:rsidR="007E5520" w:rsidRPr="00C6378A" w:rsidRDefault="006D3FA0" w:rsidP="008D325E">
            <w:pPr>
              <w:tabs>
                <w:tab w:val="clear" w:pos="3515"/>
              </w:tabs>
              <w:spacing w:line="380" w:lineRule="exact"/>
              <w:ind w:left="993" w:right="90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C6378A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9</w:t>
            </w:r>
            <w:r w:rsidR="00BD1305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3,987</w:t>
            </w:r>
          </w:p>
        </w:tc>
      </w:tr>
      <w:tr w:rsidR="00937E58" w:rsidRPr="00A92652" w14:paraId="788FB9F0" w14:textId="77777777" w:rsidTr="00041472">
        <w:trPr>
          <w:trHeight w:val="20"/>
        </w:trPr>
        <w:tc>
          <w:tcPr>
            <w:tcW w:w="3843" w:type="dxa"/>
          </w:tcPr>
          <w:p w14:paraId="08F102A6" w14:textId="3FF2D236" w:rsidR="00937E58" w:rsidRPr="00A92652" w:rsidRDefault="00937E5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เลตเตอร์ออฟเครดิต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ทรัสต์รีซีท</w:t>
            </w:r>
            <w:r w:rsidR="00291FA1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="00291FA1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</w:t>
            </w:r>
            <w:r w:rsidR="00982935"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และตั๋วสัญญาใช้เงิน</w:t>
            </w:r>
          </w:p>
        </w:tc>
        <w:tc>
          <w:tcPr>
            <w:tcW w:w="1442" w:type="dxa"/>
            <w:vAlign w:val="bottom"/>
          </w:tcPr>
          <w:p w14:paraId="20FF55F3" w14:textId="1F593931" w:rsidR="00937E58" w:rsidRPr="00A92652" w:rsidRDefault="00937E58" w:rsidP="00E02E37">
            <w:pPr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7E91153A" w14:textId="29AFC7B6" w:rsidR="00937E58" w:rsidRPr="00A92652" w:rsidRDefault="00A01EAA" w:rsidP="003C7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65,000</w:t>
            </w:r>
          </w:p>
        </w:tc>
        <w:tc>
          <w:tcPr>
            <w:tcW w:w="1392" w:type="dxa"/>
            <w:vAlign w:val="bottom"/>
          </w:tcPr>
          <w:p w14:paraId="1EE85CFD" w14:textId="0FFC2FBF" w:rsidR="00937E58" w:rsidRPr="00A92652" w:rsidRDefault="007C5EEC" w:rsidP="00171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18,</w:t>
            </w:r>
            <w:r w:rsidR="001A119E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585</w:t>
            </w:r>
          </w:p>
        </w:tc>
        <w:tc>
          <w:tcPr>
            <w:tcW w:w="1277" w:type="dxa"/>
            <w:vAlign w:val="bottom"/>
          </w:tcPr>
          <w:p w14:paraId="534426C2" w14:textId="314CE4D4" w:rsidR="00937E58" w:rsidRPr="00A92652" w:rsidRDefault="00622E53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46,415</w:t>
            </w:r>
          </w:p>
        </w:tc>
      </w:tr>
      <w:tr w:rsidR="00B1361C" w:rsidRPr="00A92652" w14:paraId="13830A9C" w14:textId="77777777" w:rsidTr="00041472">
        <w:trPr>
          <w:trHeight w:val="379"/>
        </w:trPr>
        <w:tc>
          <w:tcPr>
            <w:tcW w:w="3843" w:type="dxa"/>
          </w:tcPr>
          <w:p w14:paraId="557A68E6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54173065" w14:textId="77777777" w:rsidR="00B1361C" w:rsidRPr="00A92652" w:rsidRDefault="00B1361C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A92652" w:rsidRDefault="00B1361C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7248" w:rsidRPr="00A92652" w14:paraId="54890011" w14:textId="77777777" w:rsidTr="00041472">
        <w:trPr>
          <w:trHeight w:val="379"/>
        </w:trPr>
        <w:tc>
          <w:tcPr>
            <w:tcW w:w="3843" w:type="dxa"/>
          </w:tcPr>
          <w:p w14:paraId="3A6BCCDB" w14:textId="77777777" w:rsidR="009C7248" w:rsidRPr="00A92652" w:rsidRDefault="009C724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549EC752" w14:textId="77777777" w:rsidR="009C7248" w:rsidRPr="00A92652" w:rsidRDefault="009C7248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6A5185DB" w14:textId="77777777" w:rsidR="009C7248" w:rsidRPr="00A92652" w:rsidRDefault="009C7248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7248" w:rsidRPr="00A92652" w14:paraId="6D38CC21" w14:textId="77777777" w:rsidTr="00041472">
        <w:trPr>
          <w:trHeight w:val="379"/>
        </w:trPr>
        <w:tc>
          <w:tcPr>
            <w:tcW w:w="3843" w:type="dxa"/>
          </w:tcPr>
          <w:p w14:paraId="46B5E73E" w14:textId="77777777" w:rsidR="009C7248" w:rsidRPr="00A92652" w:rsidRDefault="009C724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4B751642" w14:textId="77777777" w:rsidR="009C7248" w:rsidRPr="00A92652" w:rsidRDefault="009C7248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65E3BF8F" w14:textId="77777777" w:rsidR="009C7248" w:rsidRPr="00A92652" w:rsidRDefault="009C7248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7248" w:rsidRPr="00A92652" w14:paraId="026E9AF9" w14:textId="77777777" w:rsidTr="00041472">
        <w:trPr>
          <w:trHeight w:val="379"/>
        </w:trPr>
        <w:tc>
          <w:tcPr>
            <w:tcW w:w="3843" w:type="dxa"/>
          </w:tcPr>
          <w:p w14:paraId="34DF98D6" w14:textId="77777777" w:rsidR="009C7248" w:rsidRPr="00A92652" w:rsidRDefault="009C724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0F71EB7" w14:textId="77777777" w:rsidR="009C7248" w:rsidRPr="00A92652" w:rsidRDefault="009C7248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23620536" w14:textId="77777777" w:rsidR="009C7248" w:rsidRPr="00A92652" w:rsidRDefault="009C7248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7248" w:rsidRPr="00A92652" w14:paraId="5EC40ABA" w14:textId="77777777" w:rsidTr="00041472">
        <w:trPr>
          <w:trHeight w:val="379"/>
        </w:trPr>
        <w:tc>
          <w:tcPr>
            <w:tcW w:w="3843" w:type="dxa"/>
          </w:tcPr>
          <w:p w14:paraId="4512EE50" w14:textId="77777777" w:rsidR="009C7248" w:rsidRPr="00A92652" w:rsidRDefault="009C724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4D450A" w14:textId="77777777" w:rsidR="009C7248" w:rsidRPr="00A92652" w:rsidRDefault="009C7248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695E392B" w14:textId="77777777" w:rsidR="009C7248" w:rsidRPr="00A92652" w:rsidRDefault="009C7248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C7248" w:rsidRPr="00A92652" w14:paraId="3CFCBEBD" w14:textId="77777777" w:rsidTr="00041472">
        <w:trPr>
          <w:trHeight w:val="379"/>
        </w:trPr>
        <w:tc>
          <w:tcPr>
            <w:tcW w:w="3843" w:type="dxa"/>
          </w:tcPr>
          <w:p w14:paraId="5D3B593E" w14:textId="77777777" w:rsidR="009C7248" w:rsidRPr="00A92652" w:rsidRDefault="009C7248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48DB776A" w14:textId="77777777" w:rsidR="009C7248" w:rsidRPr="00A92652" w:rsidRDefault="009C7248" w:rsidP="008D32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2680F9D2" w14:textId="77777777" w:rsidR="009C7248" w:rsidRPr="00A92652" w:rsidRDefault="009C7248" w:rsidP="008D325E">
            <w:pPr>
              <w:tabs>
                <w:tab w:val="clear" w:pos="3515"/>
                <w:tab w:val="left" w:pos="945"/>
              </w:tabs>
              <w:spacing w:line="380" w:lineRule="exact"/>
              <w:ind w:left="993" w:right="90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1361C" w:rsidRPr="00A92652" w14:paraId="7F09BB09" w14:textId="77777777" w:rsidTr="00041472">
        <w:trPr>
          <w:trHeight w:val="20"/>
        </w:trPr>
        <w:tc>
          <w:tcPr>
            <w:tcW w:w="3843" w:type="dxa"/>
          </w:tcPr>
          <w:p w14:paraId="43F7CD15" w14:textId="74AE486F" w:rsidR="00B1361C" w:rsidRPr="00A92652" w:rsidRDefault="003928F0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262F10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lastRenderedPageBreak/>
              <w:t>(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val="en-GB" w:eastAsia="en-GB"/>
              </w:rPr>
              <w:t xml:space="preserve">หน่วย 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 xml:space="preserve">: </w:t>
            </w:r>
            <w:r w:rsidRPr="00262F10">
              <w:rPr>
                <w:rFonts w:asciiTheme="minorBidi" w:hAnsiTheme="minorBidi" w:cstheme="minorBidi" w:hint="cs"/>
                <w:sz w:val="26"/>
                <w:szCs w:val="26"/>
                <w:cs/>
                <w:lang w:eastAsia="en-GB"/>
              </w:rPr>
              <w:t>พันบาท</w:t>
            </w:r>
            <w:r w:rsidRPr="00262F10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2" w:type="dxa"/>
          </w:tcPr>
          <w:p w14:paraId="148388F5" w14:textId="77777777" w:rsidR="00B1361C" w:rsidRPr="00A92652" w:rsidRDefault="00B1361C" w:rsidP="008D3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944" w:type="dxa"/>
            <w:gridSpan w:val="3"/>
          </w:tcPr>
          <w:p w14:paraId="1529C8D1" w14:textId="2FF92E09" w:rsidR="00B1361C" w:rsidRPr="00A92652" w:rsidRDefault="00FF491B" w:rsidP="00FF49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993" w:right="104" w:hanging="855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61C" w:rsidRPr="00A92652" w14:paraId="1F5EBBCA" w14:textId="77777777" w:rsidTr="00041472">
        <w:trPr>
          <w:trHeight w:val="20"/>
        </w:trPr>
        <w:tc>
          <w:tcPr>
            <w:tcW w:w="3843" w:type="dxa"/>
          </w:tcPr>
          <w:p w14:paraId="3359428E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025B05DA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5" w:type="dxa"/>
          </w:tcPr>
          <w:p w14:paraId="78FC1B83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392" w:type="dxa"/>
          </w:tcPr>
          <w:p w14:paraId="7AB86DF2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ใช้ไป</w:t>
            </w:r>
          </w:p>
        </w:tc>
        <w:tc>
          <w:tcPr>
            <w:tcW w:w="1277" w:type="dxa"/>
          </w:tcPr>
          <w:p w14:paraId="105EC957" w14:textId="77777777" w:rsidR="00B1361C" w:rsidRPr="00A92652" w:rsidRDefault="00B1361C" w:rsidP="008D325E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380" w:lineRule="exact"/>
              <w:ind w:left="138" w:right="9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คงเหลือ</w:t>
            </w:r>
          </w:p>
        </w:tc>
      </w:tr>
      <w:tr w:rsidR="00B1361C" w:rsidRPr="00A92652" w14:paraId="67DEFF78" w14:textId="77777777" w:rsidTr="00041472">
        <w:trPr>
          <w:trHeight w:val="20"/>
        </w:trPr>
        <w:tc>
          <w:tcPr>
            <w:tcW w:w="3843" w:type="dxa"/>
          </w:tcPr>
          <w:p w14:paraId="1056FC2B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2" w:type="dxa"/>
          </w:tcPr>
          <w:p w14:paraId="7414B18B" w14:textId="77777777" w:rsidR="00B1361C" w:rsidRPr="00A92652" w:rsidRDefault="00B1361C" w:rsidP="008D325E">
            <w:pPr>
              <w:tabs>
                <w:tab w:val="clear" w:pos="907"/>
                <w:tab w:val="left" w:pos="486"/>
              </w:tabs>
              <w:spacing w:line="380" w:lineRule="exact"/>
              <w:ind w:right="36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8EC1CFA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left="138"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752089D8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C551A4D" w14:textId="77777777" w:rsidR="00B1361C" w:rsidRPr="00A92652" w:rsidRDefault="00B1361C" w:rsidP="008D325E">
            <w:pPr>
              <w:tabs>
                <w:tab w:val="left" w:pos="945"/>
              </w:tabs>
              <w:spacing w:line="380" w:lineRule="exact"/>
              <w:ind w:right="104"/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B1361C" w:rsidRPr="00A92652" w14:paraId="41B58CA4" w14:textId="77777777" w:rsidTr="00041472">
        <w:trPr>
          <w:trHeight w:val="20"/>
        </w:trPr>
        <w:tc>
          <w:tcPr>
            <w:tcW w:w="3843" w:type="dxa"/>
          </w:tcPr>
          <w:p w14:paraId="70FB9667" w14:textId="77777777" w:rsidR="00B1361C" w:rsidRPr="00A92652" w:rsidRDefault="00B1361C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442" w:type="dxa"/>
          </w:tcPr>
          <w:p w14:paraId="7EC5D843" w14:textId="77777777" w:rsidR="00B1361C" w:rsidRPr="00A92652" w:rsidRDefault="00B1361C" w:rsidP="008D325E">
            <w:pPr>
              <w:spacing w:line="380" w:lineRule="exact"/>
              <w:ind w:left="993" w:hanging="507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07068372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1FED5EB1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568191" w14:textId="77777777" w:rsidR="00B1361C" w:rsidRPr="00A92652" w:rsidRDefault="00B1361C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</w:tc>
      </w:tr>
      <w:tr w:rsidR="00B03A12" w:rsidRPr="00A92652" w14:paraId="1C1B1CE4" w14:textId="77777777" w:rsidTr="00041472">
        <w:trPr>
          <w:trHeight w:val="20"/>
        </w:trPr>
        <w:tc>
          <w:tcPr>
            <w:tcW w:w="3843" w:type="dxa"/>
          </w:tcPr>
          <w:p w14:paraId="5C621F5A" w14:textId="01592317" w:rsidR="00B03A12" w:rsidRPr="00A92652" w:rsidRDefault="00B03A12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2" w:type="dxa"/>
          </w:tcPr>
          <w:p w14:paraId="3B59A42D" w14:textId="60C543B1" w:rsidR="00B03A12" w:rsidRPr="00A92652" w:rsidRDefault="00B03A12" w:rsidP="00E02E37">
            <w:pPr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vAlign w:val="center"/>
          </w:tcPr>
          <w:p w14:paraId="78FC1C13" w14:textId="494979D3" w:rsidR="00B03A12" w:rsidRPr="00BB0E7D" w:rsidRDefault="00426854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BB0E7D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</w:t>
            </w:r>
            <w:r w:rsidR="00264F27" w:rsidRPr="00BB0E7D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6</w:t>
            </w:r>
            <w:r w:rsidRPr="00BB0E7D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2,675</w:t>
            </w:r>
          </w:p>
        </w:tc>
        <w:tc>
          <w:tcPr>
            <w:tcW w:w="1392" w:type="dxa"/>
            <w:vAlign w:val="center"/>
          </w:tcPr>
          <w:p w14:paraId="7ACDFAE9" w14:textId="13320F26" w:rsidR="00B03A12" w:rsidRPr="00BB0E7D" w:rsidRDefault="00967723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BB0E7D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83,845</w:t>
            </w:r>
          </w:p>
        </w:tc>
        <w:tc>
          <w:tcPr>
            <w:tcW w:w="1277" w:type="dxa"/>
            <w:vAlign w:val="center"/>
          </w:tcPr>
          <w:p w14:paraId="4B1FC025" w14:textId="266F51AD" w:rsidR="00B03A12" w:rsidRPr="00BB0E7D" w:rsidRDefault="00264F27" w:rsidP="008D325E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BB0E7D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7</w:t>
            </w:r>
            <w:r w:rsidR="000E0FD2" w:rsidRPr="00BB0E7D"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8,830</w:t>
            </w:r>
          </w:p>
        </w:tc>
      </w:tr>
      <w:tr w:rsidR="00B1361C" w:rsidRPr="00A92652" w14:paraId="7BFE94D3" w14:textId="77777777" w:rsidTr="00041472">
        <w:trPr>
          <w:trHeight w:val="20"/>
        </w:trPr>
        <w:tc>
          <w:tcPr>
            <w:tcW w:w="3843" w:type="dxa"/>
          </w:tcPr>
          <w:p w14:paraId="44A7657D" w14:textId="4CC4A369" w:rsidR="00B1361C" w:rsidRPr="00A92652" w:rsidRDefault="00D56651" w:rsidP="00DA2B92">
            <w:pPr>
              <w:tabs>
                <w:tab w:val="clear" w:pos="907"/>
                <w:tab w:val="left" w:pos="534"/>
              </w:tabs>
              <w:spacing w:line="380" w:lineRule="exact"/>
              <w:ind w:left="85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เลตเตอร์ออฟเครดิต</w:t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</w:t>
            </w: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ทรัสต์รีซีท</w:t>
            </w: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A92652">
              <w:rPr>
                <w:rFonts w:asciiTheme="minorBidi" w:hAnsiTheme="minorBidi" w:cstheme="minorBidi" w:hint="cs"/>
                <w:sz w:val="26"/>
                <w:szCs w:val="26"/>
                <w:cs/>
              </w:rPr>
              <w:t xml:space="preserve">   และตั๋วสัญญาใช้เงิน</w:t>
            </w:r>
            <w:r w:rsidR="00B1361C"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2" w:type="dxa"/>
          </w:tcPr>
          <w:p w14:paraId="5C1D0EE7" w14:textId="77777777" w:rsidR="00D56651" w:rsidRPr="00A92652" w:rsidRDefault="00D56651" w:rsidP="00E02E37">
            <w:pPr>
              <w:tabs>
                <w:tab w:val="clear" w:pos="454"/>
                <w:tab w:val="left" w:pos="539"/>
              </w:tabs>
              <w:spacing w:line="380" w:lineRule="exact"/>
              <w:ind w:left="993" w:hanging="99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4ED3696" w14:textId="3CF3D1BC" w:rsidR="00B1361C" w:rsidRPr="00A92652" w:rsidRDefault="00B1361C" w:rsidP="00E02E37">
            <w:pPr>
              <w:tabs>
                <w:tab w:val="clear" w:pos="454"/>
                <w:tab w:val="left" w:pos="539"/>
              </w:tabs>
              <w:spacing w:line="380" w:lineRule="exact"/>
              <w:jc w:val="center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 w:rsidRPr="00A92652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</w:tcPr>
          <w:p w14:paraId="2E385579" w14:textId="77777777" w:rsidR="000E0FD2" w:rsidRPr="00541CB5" w:rsidRDefault="000E0FD2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  <w:p w14:paraId="7B5411F3" w14:textId="06560CDE" w:rsidR="00B1361C" w:rsidRPr="00541CB5" w:rsidRDefault="000E0FD2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 w:rsidRPr="00541CB5"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45,000</w:t>
            </w:r>
          </w:p>
        </w:tc>
        <w:tc>
          <w:tcPr>
            <w:tcW w:w="1392" w:type="dxa"/>
          </w:tcPr>
          <w:p w14:paraId="0E46A1CB" w14:textId="77777777" w:rsidR="00356565" w:rsidRPr="00541CB5" w:rsidRDefault="00356565" w:rsidP="00133F3F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</w:p>
          <w:p w14:paraId="634181F9" w14:textId="3815969A" w:rsidR="00B1361C" w:rsidRPr="00541CB5" w:rsidRDefault="003F3BA9" w:rsidP="00133F3F">
            <w:pPr>
              <w:spacing w:line="380" w:lineRule="exact"/>
              <w:ind w:left="993" w:right="104" w:hanging="507"/>
              <w:jc w:val="right"/>
              <w:rPr>
                <w:rFonts w:asciiTheme="minorBidi" w:hAnsiTheme="minorBidi" w:cstheme="minorBidi"/>
                <w:sz w:val="26"/>
                <w:szCs w:val="26"/>
                <w:lang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eastAsia="en-GB"/>
              </w:rPr>
              <w:t>16,085</w:t>
            </w:r>
          </w:p>
        </w:tc>
        <w:tc>
          <w:tcPr>
            <w:tcW w:w="1277" w:type="dxa"/>
          </w:tcPr>
          <w:p w14:paraId="7C5D6177" w14:textId="77777777" w:rsidR="00356565" w:rsidRPr="00541CB5" w:rsidRDefault="00356565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</w:p>
          <w:p w14:paraId="63242078" w14:textId="0507466A" w:rsidR="00B1361C" w:rsidRPr="00541CB5" w:rsidRDefault="003F3BA9" w:rsidP="008D325E">
            <w:pPr>
              <w:spacing w:line="380" w:lineRule="exact"/>
              <w:ind w:right="104"/>
              <w:jc w:val="right"/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 w:eastAsia="en-GB"/>
              </w:rPr>
              <w:t>28,915</w:t>
            </w:r>
          </w:p>
        </w:tc>
      </w:tr>
      <w:bookmarkEnd w:id="5"/>
      <w:bookmarkEnd w:id="6"/>
    </w:tbl>
    <w:p w14:paraId="5243F7FB" w14:textId="77777777" w:rsidR="00ED0A63" w:rsidRPr="00A92652" w:rsidRDefault="00ED0A63" w:rsidP="008D3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C65D3DE" w14:textId="186A05D8" w:rsidR="00D901C1" w:rsidRPr="00D901C1" w:rsidRDefault="006B3D46" w:rsidP="00A34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วงเงินสินเชื่อจากสถาบันการเงินค้ำประกันโดยบัญชีเงินฝากออมทรัพย์กับสถาบัน</w:t>
      </w:r>
      <w:r w:rsidR="00EA37A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การเงิน</w:t>
      </w:r>
      <w:r w:rsidR="002C171C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ของ</w:t>
      </w:r>
      <w:r w:rsidR="00230FCB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บริษัท</w:t>
      </w:r>
      <w:r w:rsidR="00A05F46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และบริษัทย่อย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จำนวน</w:t>
      </w:r>
      <w:r w:rsidR="003402EA" w:rsidRPr="00BB0E7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6E4703" w:rsidRPr="00BB0E7D">
        <w:rPr>
          <w:rFonts w:asciiTheme="minorBidi" w:eastAsia="Cordia New" w:hAnsiTheme="minorBidi" w:cs="Cordia New"/>
          <w:sz w:val="26"/>
          <w:szCs w:val="26"/>
          <w:lang w:eastAsia="th-TH"/>
        </w:rPr>
        <w:t>63.91</w:t>
      </w:r>
      <w:r w:rsidR="00493FDD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</w:t>
      </w:r>
      <w:r w:rsidR="00493FD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ล้าน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บาท และ</w:t>
      </w:r>
      <w:r w:rsidR="003A4844" w:rsidRPr="00BB0E7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1B75DF" w:rsidRPr="00BB0E7D">
        <w:rPr>
          <w:rFonts w:asciiTheme="minorBidi" w:eastAsia="Cordia New" w:hAnsiTheme="minorBidi" w:cs="Cordia New"/>
          <w:sz w:val="26"/>
          <w:szCs w:val="26"/>
          <w:lang w:eastAsia="th-TH"/>
        </w:rPr>
        <w:t>4.</w:t>
      </w:r>
      <w:r w:rsidR="00FA47DC">
        <w:rPr>
          <w:rFonts w:asciiTheme="minorBidi" w:eastAsia="Cordia New" w:hAnsiTheme="minorBidi" w:cs="Cordia New"/>
          <w:sz w:val="26"/>
          <w:szCs w:val="26"/>
          <w:lang w:eastAsia="th-TH"/>
        </w:rPr>
        <w:t>26</w:t>
      </w:r>
      <w:r w:rsidRPr="00BB0E7D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ล้านบาท</w:t>
      </w:r>
      <w:r w:rsidR="00A42691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1242A8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ตามลำดับ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(วันที่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31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ธันวาคม</w:t>
      </w:r>
      <w:r w:rsidR="003A4844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 256</w:t>
      </w:r>
      <w:r w:rsidR="00AB30D8">
        <w:rPr>
          <w:rFonts w:asciiTheme="minorBidi" w:eastAsia="Cordia New" w:hAnsiTheme="minorBidi" w:cs="Cordia New"/>
          <w:sz w:val="26"/>
          <w:szCs w:val="26"/>
          <w:lang w:eastAsia="th-TH"/>
        </w:rPr>
        <w:t>8: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 </w:t>
      </w:r>
      <w:r w:rsidR="00AB30D8" w:rsidRPr="00AB30D8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72.85 </w:t>
      </w:r>
      <w:r w:rsidR="00493FDD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ล้าน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บาท และ </w:t>
      </w:r>
      <w:r w:rsidR="00AB30D8" w:rsidRPr="00AB30D8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3.14 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ล้านบาท</w:t>
      </w:r>
      <w:r w:rsidR="0025075F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 </w:t>
      </w:r>
      <w:r w:rsidR="00AB30D8" w:rsidRPr="00AB30D8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ตามลำดับ</w:t>
      </w:r>
      <w:r w:rsidRPr="006B3D46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)</w:t>
      </w:r>
    </w:p>
    <w:p w14:paraId="4D5C2B61" w14:textId="262511FD" w:rsidR="008D21BA" w:rsidRPr="00262F10" w:rsidRDefault="008D21BA" w:rsidP="00697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eastAsia="Cordia New" w:hAnsi="Cordia New" w:cs="Cordia New"/>
          <w:b/>
          <w:bCs/>
          <w:sz w:val="26"/>
          <w:szCs w:val="26"/>
          <w:lang w:eastAsia="th-TH"/>
        </w:rPr>
      </w:pPr>
    </w:p>
    <w:p w14:paraId="76C45A19" w14:textId="58D41BB6" w:rsidR="005405A7" w:rsidRPr="005A5159" w:rsidRDefault="00887271" w:rsidP="00E5376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5A5159">
        <w:rPr>
          <w:rFonts w:asciiTheme="minorBidi" w:hAnsiTheme="minorBidi" w:cs="Cordia New"/>
          <w:b/>
          <w:bCs/>
          <w:color w:val="auto"/>
          <w:sz w:val="26"/>
          <w:szCs w:val="26"/>
          <w:cs/>
        </w:rPr>
        <w:t>เงินรอเรียกคืนจากกรมบังคับคดี</w:t>
      </w:r>
    </w:p>
    <w:p w14:paraId="72FDD4A9" w14:textId="26ED3ACE" w:rsidR="00C13671" w:rsidRPr="00EB1E5A" w:rsidRDefault="00C13671" w:rsidP="00E53763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5F3496EB" w14:textId="7F04E970" w:rsidR="00F61133" w:rsidRPr="00601EB8" w:rsidRDefault="002669DF" w:rsidP="00601EB8">
      <w:pPr>
        <w:pStyle w:val="CordiaNew"/>
        <w:tabs>
          <w:tab w:val="clear" w:pos="4153"/>
          <w:tab w:val="left" w:pos="45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  <w:r w:rsidRPr="002669DF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ใน</w:t>
      </w:r>
      <w:r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ปี </w:t>
      </w:r>
      <w:r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2560 </w:t>
      </w:r>
      <w:r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บริษัทถูกฟ้องเป็นจำเลยร่วมกับบุคคลอื่น</w:t>
      </w:r>
      <w:r w:rsidR="00FC77F5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อีก </w:t>
      </w:r>
      <w:r w:rsidR="00FC77F5"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  <w:t xml:space="preserve">5 </w:t>
      </w:r>
      <w:r w:rsidR="00FC77F5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รายในคดีแพ่งเกี่ยวกับการซื้อขายหุ้นของบริษัทย่อย</w:t>
      </w:r>
      <w:r w:rsidR="00DE0BF1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 โด</w:t>
      </w:r>
      <w:r w:rsidR="00843F53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ยโจทย์ขอให้ศาล</w:t>
      </w:r>
      <w:r w:rsidR="007506A9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มีคำ</w:t>
      </w:r>
      <w:r w:rsidR="00C72CDD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สั่ง</w:t>
      </w:r>
      <w:r w:rsidR="00810684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ให้</w:t>
      </w:r>
      <w:r w:rsidR="00367A72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การซื้อขายหุ้นเป็นโ</w:t>
      </w:r>
      <w:r w:rsidR="00CA5946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>มฆะและขอให้บริษัทชำระเงินคืนพร้อมดอกเบี้ย</w:t>
      </w:r>
      <w:r w:rsidR="00601EB8">
        <w:rPr>
          <w:rFonts w:ascii="Cordia New" w:eastAsia="Times New Roman" w:hAnsi="Cordia New" w:cs="Cordia New" w:hint="cs"/>
          <w:color w:val="auto"/>
          <w:sz w:val="26"/>
          <w:szCs w:val="26"/>
          <w:cs/>
          <w:lang w:eastAsia="en-US"/>
        </w:rPr>
        <w:t xml:space="preserve">ถึงวันฟ้องให้แก่โจทย์ อย่างไรก็ตาม </w:t>
      </w:r>
      <w:r w:rsidR="00F61133" w:rsidRPr="00F61133">
        <w:rPr>
          <w:rFonts w:asciiTheme="minorBidi" w:hAnsiTheme="minorBidi" w:cs="Cordia New"/>
          <w:sz w:val="26"/>
          <w:szCs w:val="26"/>
          <w:cs/>
        </w:rPr>
        <w:t xml:space="preserve">เมื่อวันที่ </w:t>
      </w:r>
      <w:r w:rsidR="00F61133" w:rsidRPr="00F61133">
        <w:rPr>
          <w:rFonts w:asciiTheme="minorBidi" w:hAnsiTheme="minorBidi" w:cs="Cordia New"/>
          <w:sz w:val="26"/>
          <w:szCs w:val="26"/>
        </w:rPr>
        <w:t xml:space="preserve">24 </w:t>
      </w:r>
      <w:r w:rsidR="00F61133" w:rsidRPr="00F61133">
        <w:rPr>
          <w:rFonts w:asciiTheme="minorBidi" w:hAnsiTheme="minorBidi" w:cs="Cordia New"/>
          <w:sz w:val="26"/>
          <w:szCs w:val="26"/>
          <w:cs/>
        </w:rPr>
        <w:t xml:space="preserve">กุมภาพันธ์ </w:t>
      </w:r>
      <w:r w:rsidR="00F61133" w:rsidRPr="00F61133">
        <w:rPr>
          <w:rFonts w:asciiTheme="minorBidi" w:hAnsiTheme="minorBidi" w:cs="Cordia New"/>
          <w:sz w:val="26"/>
          <w:szCs w:val="26"/>
        </w:rPr>
        <w:t xml:space="preserve">2568 </w:t>
      </w:r>
      <w:r w:rsidR="00F61133" w:rsidRPr="00F61133">
        <w:rPr>
          <w:rFonts w:asciiTheme="minorBidi" w:hAnsiTheme="minorBidi" w:cs="Cordia New"/>
          <w:sz w:val="26"/>
          <w:szCs w:val="26"/>
          <w:cs/>
        </w:rPr>
        <w:t>ศาลฎีกามีคําพิพากษากลับให้ยกฟ้องโจทก์ในคดี</w:t>
      </w:r>
      <w:r w:rsidR="00373B3A">
        <w:rPr>
          <w:rFonts w:asciiTheme="minorBidi" w:hAnsiTheme="minorBidi" w:cs="Cordia New" w:hint="cs"/>
          <w:sz w:val="26"/>
          <w:szCs w:val="26"/>
          <w:cs/>
        </w:rPr>
        <w:t>ดังกล่าว</w:t>
      </w:r>
      <w:r w:rsidR="00F61133" w:rsidRPr="00F61133">
        <w:rPr>
          <w:rFonts w:asciiTheme="minorBidi" w:hAnsiTheme="minorBidi" w:cs="Cordia New"/>
          <w:sz w:val="26"/>
          <w:szCs w:val="26"/>
          <w:cs/>
        </w:rPr>
        <w:t xml:space="preserve"> ส่งผลให้คดีถึงที่สุดโดยบริษัทเป็นฝ่ายชนะคดีและไม่มีภาระต้องชําระเงินคืนแก่โจทก์ </w:t>
      </w:r>
    </w:p>
    <w:p w14:paraId="0DBA0343" w14:textId="77777777" w:rsidR="00F61133" w:rsidRDefault="00F61133" w:rsidP="00F6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3CCFB39D" w14:textId="589CD90E" w:rsidR="00D837FD" w:rsidRDefault="00441932" w:rsidP="00D83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บริษัท</w:t>
      </w:r>
      <w:r w:rsidR="00BA214F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ได้</w:t>
      </w:r>
      <w:r w:rsidR="00B72DFE"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>เคยถูก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>กรมบังคับคดีดำเนินการอายัดเงิน</w:t>
      </w:r>
      <w:r w:rsidR="0010297B">
        <w:rPr>
          <w:rFonts w:asciiTheme="minorBidi" w:hAnsiTheme="minorBidi" w:cstheme="minorBidi" w:hint="cs"/>
          <w:sz w:val="26"/>
          <w:szCs w:val="26"/>
          <w:cs/>
        </w:rPr>
        <w:t xml:space="preserve">ฝากไว้จำนวน </w:t>
      </w:r>
      <w:r w:rsidR="0010297B">
        <w:rPr>
          <w:rFonts w:asciiTheme="minorBidi" w:hAnsiTheme="minorBidi" w:cstheme="minorBidi"/>
          <w:sz w:val="26"/>
          <w:szCs w:val="26"/>
        </w:rPr>
        <w:t xml:space="preserve">121.97 </w:t>
      </w:r>
      <w:r w:rsidR="0010297B">
        <w:rPr>
          <w:rFonts w:asciiTheme="minorBidi" w:hAnsiTheme="minorBidi" w:cstheme="minorBidi" w:hint="cs"/>
          <w:sz w:val="26"/>
          <w:szCs w:val="26"/>
          <w:cs/>
        </w:rPr>
        <w:t>ล้านบาท</w:t>
      </w:r>
      <w:r w:rsidR="00B72DFE" w:rsidRPr="00EB1E5A">
        <w:rPr>
          <w:rFonts w:asciiTheme="minorBidi" w:hAnsiTheme="minorBidi" w:cstheme="minorBidi" w:hint="cs"/>
          <w:sz w:val="26"/>
          <w:szCs w:val="26"/>
          <w:cs/>
        </w:rPr>
        <w:t xml:space="preserve"> ทั้งนี้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72DFE" w:rsidRPr="00EB1E5A">
        <w:rPr>
          <w:rFonts w:asciiTheme="minorBidi" w:hAnsiTheme="minorBidi" w:cstheme="minorBidi" w:hint="cs"/>
          <w:sz w:val="26"/>
          <w:szCs w:val="26"/>
          <w:cs/>
        </w:rPr>
        <w:t>เมื่อ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>ศาล</w:t>
      </w:r>
      <w:r w:rsidR="00B72DFE" w:rsidRPr="00EB1E5A">
        <w:rPr>
          <w:rFonts w:asciiTheme="minorBidi" w:hAnsiTheme="minorBidi" w:cstheme="minorBidi" w:hint="cs"/>
          <w:sz w:val="26"/>
          <w:szCs w:val="26"/>
          <w:cs/>
        </w:rPr>
        <w:t>ฎี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>กามีคำพิพากษาถึงที่สุดให้บริษัทชนะคดี บริษัท</w:t>
      </w:r>
      <w:r w:rsidR="00B72DFE" w:rsidRPr="00EB1E5A">
        <w:rPr>
          <w:rFonts w:asciiTheme="minorBidi" w:hAnsiTheme="minorBidi" w:cstheme="minorBidi" w:hint="cs"/>
          <w:sz w:val="26"/>
          <w:szCs w:val="26"/>
          <w:cs/>
        </w:rPr>
        <w:t>จึง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>ดำเนินการยื่นคำร้องต่อกรมบังคับคดี</w:t>
      </w:r>
      <w:r w:rsidR="00B72DFE" w:rsidRPr="00EB1E5A">
        <w:rPr>
          <w:rFonts w:asciiTheme="minorBidi" w:hAnsiTheme="minorBidi" w:cstheme="minorBidi" w:hint="cs"/>
          <w:sz w:val="26"/>
          <w:szCs w:val="26"/>
          <w:cs/>
        </w:rPr>
        <w:t>เพื่อ</w:t>
      </w:r>
      <w:r w:rsidR="00B72DFE" w:rsidRPr="00EB1E5A">
        <w:rPr>
          <w:rFonts w:asciiTheme="minorBidi" w:hAnsiTheme="minorBidi" w:cstheme="minorBidi"/>
          <w:sz w:val="26"/>
          <w:szCs w:val="26"/>
          <w:cs/>
        </w:rPr>
        <w:t>ขอเงินจำนวนดังกล่าวคืน</w:t>
      </w:r>
      <w:r w:rsidR="0003422D">
        <w:rPr>
          <w:rFonts w:asciiTheme="minorBidi" w:hAnsiTheme="minorBidi" w:cstheme="minorBidi" w:hint="cs"/>
          <w:sz w:val="26"/>
          <w:szCs w:val="26"/>
          <w:cs/>
        </w:rPr>
        <w:t>และได้รับเงินคืนจากกรมบังคับคดี</w:t>
      </w:r>
      <w:r w:rsidR="00A1374A">
        <w:rPr>
          <w:rFonts w:asciiTheme="minorBidi" w:hAnsiTheme="minorBidi" w:cstheme="minorBidi" w:hint="cs"/>
          <w:sz w:val="26"/>
          <w:szCs w:val="26"/>
          <w:cs/>
        </w:rPr>
        <w:t>แล้ว</w:t>
      </w:r>
      <w:r w:rsidR="0003422D">
        <w:rPr>
          <w:rFonts w:asciiTheme="minorBidi" w:hAnsiTheme="minorBidi" w:cstheme="minorBidi" w:hint="cs"/>
          <w:sz w:val="26"/>
          <w:szCs w:val="26"/>
          <w:cs/>
        </w:rPr>
        <w:t>ทั้งสิ้น</w:t>
      </w:r>
      <w:r w:rsidR="008D4193">
        <w:rPr>
          <w:rFonts w:asciiTheme="minorBidi" w:hAnsiTheme="minorBidi" w:cstheme="minorBidi" w:hint="cs"/>
          <w:sz w:val="26"/>
          <w:szCs w:val="26"/>
          <w:cs/>
        </w:rPr>
        <w:t>จำนวน</w:t>
      </w:r>
      <w:r w:rsidR="0003422D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D837FD">
        <w:rPr>
          <w:rFonts w:asciiTheme="minorBidi" w:hAnsiTheme="minorBidi" w:cstheme="minorBidi"/>
          <w:sz w:val="26"/>
          <w:szCs w:val="26"/>
        </w:rPr>
        <w:t xml:space="preserve">119.52 </w:t>
      </w:r>
      <w:r w:rsidR="00D837FD">
        <w:rPr>
          <w:rFonts w:asciiTheme="minorBidi" w:hAnsiTheme="minorBidi" w:cstheme="minorBidi" w:hint="cs"/>
          <w:sz w:val="26"/>
          <w:szCs w:val="26"/>
          <w:cs/>
        </w:rPr>
        <w:t xml:space="preserve">ล้านบาท </w:t>
      </w:r>
      <w:r w:rsidR="00931309">
        <w:rPr>
          <w:rFonts w:asciiTheme="minorBidi" w:hAnsiTheme="minorBidi" w:cstheme="minorBidi" w:hint="cs"/>
          <w:sz w:val="26"/>
          <w:szCs w:val="26"/>
          <w:cs/>
        </w:rPr>
        <w:t xml:space="preserve">และยอดคงเหลือ </w:t>
      </w:r>
      <w:r w:rsidR="00D837FD">
        <w:rPr>
          <w:rFonts w:asciiTheme="minorBidi" w:hAnsiTheme="minorBidi" w:cstheme="minorBidi" w:hint="cs"/>
          <w:sz w:val="26"/>
          <w:szCs w:val="26"/>
          <w:cs/>
        </w:rPr>
        <w:t xml:space="preserve">ณ วันที่ </w:t>
      </w:r>
      <w:r w:rsidR="00D837FD">
        <w:rPr>
          <w:rFonts w:asciiTheme="minorBidi" w:hAnsiTheme="minorBidi" w:cstheme="minorBidi"/>
          <w:sz w:val="26"/>
          <w:szCs w:val="26"/>
        </w:rPr>
        <w:t xml:space="preserve">31 </w:t>
      </w:r>
      <w:r w:rsidR="00D837FD">
        <w:rPr>
          <w:rFonts w:asciiTheme="minorBidi" w:hAnsiTheme="minorBidi" w:cstheme="minorBidi" w:hint="cs"/>
          <w:sz w:val="26"/>
          <w:szCs w:val="26"/>
          <w:cs/>
        </w:rPr>
        <w:t xml:space="preserve">มีนาคม </w:t>
      </w:r>
      <w:r w:rsidR="00D837FD">
        <w:rPr>
          <w:rFonts w:asciiTheme="minorBidi" w:hAnsiTheme="minorBidi" w:cstheme="minorBidi"/>
          <w:sz w:val="26"/>
          <w:szCs w:val="26"/>
        </w:rPr>
        <w:t>2569</w:t>
      </w:r>
      <w:r w:rsidR="00931309">
        <w:rPr>
          <w:rFonts w:asciiTheme="minorBidi" w:hAnsiTheme="minorBidi" w:cstheme="minorBidi" w:hint="cs"/>
          <w:sz w:val="26"/>
          <w:szCs w:val="26"/>
          <w:cs/>
        </w:rPr>
        <w:t xml:space="preserve"> </w:t>
      </w:r>
      <w:r w:rsidR="00D837FD">
        <w:rPr>
          <w:rFonts w:asciiTheme="minorBidi" w:hAnsiTheme="minorBidi" w:cstheme="minorBidi" w:hint="cs"/>
          <w:sz w:val="26"/>
          <w:szCs w:val="26"/>
          <w:cs/>
        </w:rPr>
        <w:t xml:space="preserve">จำนวน </w:t>
      </w:r>
      <w:r w:rsidR="00D837FD">
        <w:rPr>
          <w:rFonts w:asciiTheme="minorBidi" w:hAnsiTheme="minorBidi" w:cstheme="minorBidi"/>
          <w:sz w:val="26"/>
          <w:szCs w:val="26"/>
        </w:rPr>
        <w:t xml:space="preserve">2.45 </w:t>
      </w:r>
      <w:r w:rsidR="00D837FD">
        <w:rPr>
          <w:rFonts w:asciiTheme="minorBidi" w:hAnsiTheme="minorBidi" w:cstheme="minorBidi" w:hint="cs"/>
          <w:sz w:val="26"/>
          <w:szCs w:val="26"/>
          <w:cs/>
        </w:rPr>
        <w:t xml:space="preserve">ล้านบาท </w:t>
      </w:r>
      <w:r w:rsidR="00D837FD" w:rsidRPr="00F61133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อยู่ระหว่างการติดตามขอรับเงินส่วนที่เหลือคืน</w:t>
      </w:r>
    </w:p>
    <w:p w14:paraId="29E477AB" w14:textId="77777777" w:rsidR="00D837FD" w:rsidRPr="00D837FD" w:rsidRDefault="00D837FD" w:rsidP="00F6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</w:p>
    <w:p w14:paraId="7F8E8D7C" w14:textId="7737F3D6" w:rsidR="00F61133" w:rsidRDefault="00555ED5" w:rsidP="00F6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>
        <w:rPr>
          <w:rFonts w:asciiTheme="minorBidi" w:eastAsia="Cordia New" w:hAnsiTheme="minorBidi" w:cs="Cordia New" w:hint="cs"/>
          <w:sz w:val="26"/>
          <w:szCs w:val="26"/>
          <w:cs/>
          <w:lang w:eastAsia="th-TH"/>
        </w:rPr>
        <w:t xml:space="preserve">ทั้งนี้ </w:t>
      </w:r>
      <w:r w:rsidR="00F61133" w:rsidRPr="00F61133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บริษัทได้ดําเนินการตามกฎหมายเพื่อเรียกค่าเสียหายจากโจทก์ในคดีแพ่ง และขอให้ศาลลงโทษโจทก์ในคดีอาญา อย่างไรก็ตาม ศาลอุทธรณ์ในคดีแพ่งมีคําพิพากษายกฟ้องของบริษัท และคดีถึงที่สุดแล้ว เนื่องจากเมื่อวันที่ </w:t>
      </w:r>
      <w:r w:rsidR="00F61133" w:rsidRPr="00F61133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29 </w:t>
      </w:r>
      <w:r w:rsidR="00F61133" w:rsidRPr="00F61133">
        <w:rPr>
          <w:rFonts w:asciiTheme="minorBidi" w:eastAsia="Cordia New" w:hAnsiTheme="minorBidi" w:cs="Cordia New"/>
          <w:sz w:val="26"/>
          <w:szCs w:val="26"/>
          <w:cs/>
          <w:lang w:eastAsia="th-TH"/>
        </w:rPr>
        <w:t xml:space="preserve">กันยายน </w:t>
      </w:r>
      <w:r w:rsidR="00F61133" w:rsidRPr="00F61133">
        <w:rPr>
          <w:rFonts w:asciiTheme="minorBidi" w:eastAsia="Cordia New" w:hAnsiTheme="minorBidi" w:cs="Cordia New"/>
          <w:sz w:val="26"/>
          <w:szCs w:val="26"/>
          <w:lang w:eastAsia="th-TH"/>
        </w:rPr>
        <w:t xml:space="preserve">2568 </w:t>
      </w:r>
      <w:r w:rsidR="00F61133" w:rsidRPr="00F61133">
        <w:rPr>
          <w:rFonts w:asciiTheme="minorBidi" w:eastAsia="Cordia New" w:hAnsiTheme="minorBidi" w:cs="Cordia New"/>
          <w:sz w:val="26"/>
          <w:szCs w:val="26"/>
          <w:cs/>
          <w:lang w:eastAsia="th-TH"/>
        </w:rPr>
        <w:t>ศาลฎีกาไม่รับฎีกาของบริษัท สําหรับคดีอาญา ปัจจุบันอยู่ระหว่างการพิจารณาของศาลอุทธรณ์ ทั้งนี้ บริษัทเชื่อมั่นว่าเมื่อคดีถึงที่สุด บริษัทจะเป็นฝ่ายชนะคดี</w:t>
      </w:r>
    </w:p>
    <w:p w14:paraId="2AEB45A9" w14:textId="3939FB45" w:rsidR="008E4E8B" w:rsidRDefault="008E4E8B" w:rsidP="00F6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/>
        <w:jc w:val="thaiDistribute"/>
        <w:rPr>
          <w:rFonts w:asciiTheme="minorBidi" w:eastAsia="Cordia New" w:hAnsiTheme="minorBidi" w:cs="Cordia New"/>
          <w:sz w:val="26"/>
          <w:szCs w:val="26"/>
          <w:lang w:eastAsia="th-TH"/>
        </w:rPr>
      </w:pPr>
      <w:r>
        <w:rPr>
          <w:rFonts w:asciiTheme="minorBidi" w:eastAsia="Cordia New" w:hAnsiTheme="minorBidi" w:cs="Cordia New"/>
          <w:sz w:val="26"/>
          <w:szCs w:val="26"/>
          <w:lang w:eastAsia="th-TH"/>
        </w:rPr>
        <w:br w:type="page"/>
      </w:r>
    </w:p>
    <w:p w14:paraId="19B8D010" w14:textId="08D1C68B" w:rsidR="00783A27" w:rsidRPr="00A97F9F" w:rsidRDefault="00783A27" w:rsidP="003A7CD9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A97F9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lastRenderedPageBreak/>
        <w:t>เหตุการณ์</w:t>
      </w:r>
      <w:r w:rsidR="004232A2" w:rsidRPr="00A97F9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ภายหลัง</w:t>
      </w:r>
      <w:r w:rsidR="001C5416" w:rsidRPr="00A97F9F">
        <w:rPr>
          <w:rFonts w:asciiTheme="minorBidi" w:hAnsiTheme="minorBidi" w:cstheme="minorBidi" w:hint="cs"/>
          <w:b/>
          <w:bCs/>
          <w:color w:val="auto"/>
          <w:sz w:val="26"/>
          <w:szCs w:val="26"/>
          <w:cs/>
        </w:rPr>
        <w:t>รอบระยะเวลารายงาน</w:t>
      </w:r>
    </w:p>
    <w:p w14:paraId="0C743DDE" w14:textId="7153BA47" w:rsidR="009A2B71" w:rsidRPr="00A97F9F" w:rsidRDefault="009A2B71" w:rsidP="006F3602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="Cordia New" w:eastAsia="Times New Roman" w:hAnsi="Cordia New" w:cs="Cordia New"/>
          <w:color w:val="auto"/>
          <w:sz w:val="26"/>
          <w:szCs w:val="26"/>
          <w:lang w:eastAsia="en-US"/>
        </w:rPr>
      </w:pPr>
    </w:p>
    <w:p w14:paraId="3FE447FA" w14:textId="12E384CA" w:rsidR="009A4742" w:rsidRPr="00A97F9F" w:rsidRDefault="00E258C4" w:rsidP="0068760F">
      <w:pPr>
        <w:pStyle w:val="CordiaNew"/>
        <w:tabs>
          <w:tab w:val="clear" w:pos="4153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  <w:r w:rsidRPr="00A97F9F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เมื่อวันที่ </w:t>
      </w:r>
      <w:r w:rsidRPr="00A97F9F">
        <w:rPr>
          <w:rFonts w:asciiTheme="minorBidi" w:hAnsiTheme="minorBidi" w:cstheme="minorBidi"/>
          <w:color w:val="auto"/>
          <w:sz w:val="26"/>
          <w:szCs w:val="26"/>
        </w:rPr>
        <w:t xml:space="preserve">9 </w:t>
      </w:r>
      <w:r w:rsidRPr="00A97F9F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เมษายน </w:t>
      </w:r>
      <w:r w:rsidRPr="00A97F9F">
        <w:rPr>
          <w:rFonts w:asciiTheme="minorBidi" w:hAnsiTheme="minorBidi" w:cstheme="minorBidi"/>
          <w:color w:val="auto"/>
          <w:sz w:val="26"/>
          <w:szCs w:val="26"/>
        </w:rPr>
        <w:t>2569</w:t>
      </w:r>
      <w:r w:rsidRPr="00A97F9F">
        <w:rPr>
          <w:rFonts w:asciiTheme="minorBidi" w:hAnsiTheme="minorBidi" w:cstheme="minorBidi"/>
          <w:color w:val="auto"/>
          <w:sz w:val="26"/>
          <w:szCs w:val="26"/>
          <w:cs/>
        </w:rPr>
        <w:t xml:space="preserve"> ที่ประชุมสามัญผู้ถือหุ้นประจำปี </w:t>
      </w:r>
      <w:r w:rsidRPr="00A97F9F">
        <w:rPr>
          <w:rFonts w:asciiTheme="minorBidi" w:hAnsiTheme="minorBidi" w:cs="Cordia New"/>
          <w:color w:val="auto"/>
          <w:sz w:val="26"/>
          <w:szCs w:val="26"/>
        </w:rPr>
        <w:t>2569</w:t>
      </w:r>
      <w:r w:rsidRPr="00A97F9F">
        <w:rPr>
          <w:rFonts w:asciiTheme="minorBidi" w:hAnsiTheme="minorBidi" w:cstheme="minorBidi"/>
          <w:color w:val="auto"/>
          <w:sz w:val="26"/>
          <w:szCs w:val="26"/>
          <w:cs/>
        </w:rPr>
        <w:t xml:space="preserve"> ของบริษัทได้มีมติอนุมัติการลดทุนจดทะเบียนของบริษัท ดังนี้</w:t>
      </w:r>
    </w:p>
    <w:p w14:paraId="5F8D0268" w14:textId="77777777" w:rsidR="00E258C4" w:rsidRPr="00A97F9F" w:rsidRDefault="00E258C4" w:rsidP="00E258C4">
      <w:pPr>
        <w:pStyle w:val="CordiaNew"/>
        <w:tabs>
          <w:tab w:val="clear" w:pos="4153"/>
          <w:tab w:val="left" w:pos="360"/>
        </w:tabs>
        <w:ind w:left="360"/>
        <w:jc w:val="thaiDistribute"/>
        <w:rPr>
          <w:rFonts w:asciiTheme="minorBidi" w:hAnsiTheme="minorBidi" w:cs="Cordia New"/>
          <w:color w:val="auto"/>
          <w:sz w:val="26"/>
          <w:szCs w:val="26"/>
        </w:rPr>
      </w:pPr>
    </w:p>
    <w:p w14:paraId="1DBDAD8C" w14:textId="62630147" w:rsidR="009A4742" w:rsidRDefault="009A4742" w:rsidP="00F2294F">
      <w:pPr>
        <w:pStyle w:val="CordiaNew"/>
        <w:numPr>
          <w:ilvl w:val="0"/>
          <w:numId w:val="26"/>
        </w:numPr>
        <w:tabs>
          <w:tab w:val="clear" w:pos="4153"/>
        </w:tabs>
        <w:ind w:left="72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ลดทุนจดทะเบียนของบริษัท จำนวน 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>899,060,</w:t>
      </w:r>
      <w:r w:rsidR="00C30D54" w:rsidRPr="00766E57">
        <w:rPr>
          <w:rFonts w:asciiTheme="minorBidi" w:hAnsiTheme="minorBidi" w:cstheme="minorBidi"/>
          <w:color w:val="auto"/>
          <w:sz w:val="26"/>
          <w:szCs w:val="26"/>
        </w:rPr>
        <w:t>300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จากเดิม 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 xml:space="preserve">3,897,918,326 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เป็น  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 xml:space="preserve">2,998,858,026 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>บาท โดยการตัดหุ้นสามัญที่ยัง</w:t>
      </w:r>
      <w:r w:rsidR="00AB6482"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>มิ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ได้จำหน่าย จำนวน 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 xml:space="preserve">1,198,747,067 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>หุ้น</w:t>
      </w:r>
      <w:r w:rsidR="00723D85" w:rsidRPr="00766E57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723D85"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จากเดิม </w:t>
      </w:r>
      <w:r w:rsidR="00723D85" w:rsidRPr="00766E57">
        <w:rPr>
          <w:rFonts w:asciiTheme="minorBidi" w:hAnsiTheme="minorBidi" w:cstheme="minorBidi"/>
          <w:color w:val="auto"/>
          <w:sz w:val="26"/>
          <w:szCs w:val="26"/>
        </w:rPr>
        <w:t xml:space="preserve">5,197,224,435 </w:t>
      </w:r>
      <w:r w:rsidR="00723D85"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หุ้น เป็น </w:t>
      </w:r>
      <w:r w:rsidR="00723D85" w:rsidRPr="00766E57">
        <w:rPr>
          <w:rFonts w:asciiTheme="minorBidi" w:hAnsiTheme="minorBidi" w:cstheme="minorBidi"/>
          <w:color w:val="auto"/>
          <w:sz w:val="26"/>
          <w:szCs w:val="26"/>
        </w:rPr>
        <w:t xml:space="preserve">3,998,477,368 </w:t>
      </w:r>
      <w:r w:rsidR="00723D85"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>หุ้น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มูลค่าที่ตราไว้</w:t>
      </w:r>
      <w:r w:rsidR="00884347">
        <w:rPr>
          <w:rFonts w:asciiTheme="minorBidi" w:hAnsiTheme="minorBidi" w:cstheme="minorBidi" w:hint="cs"/>
          <w:color w:val="auto"/>
          <w:sz w:val="26"/>
          <w:szCs w:val="26"/>
          <w:cs/>
        </w:rPr>
        <w:t>หุ้นละ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Pr="00766E57"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>บาท</w:t>
      </w:r>
      <w:r w:rsidR="00C30D54" w:rsidRPr="00766E57">
        <w:rPr>
          <w:rFonts w:asciiTheme="minorBidi" w:hAnsiTheme="minorBidi" w:cstheme="minorBidi"/>
          <w:color w:val="auto"/>
          <w:sz w:val="26"/>
          <w:szCs w:val="26"/>
          <w:cs/>
        </w:rPr>
        <w:t xml:space="preserve"> ทั้งนี้ บริษัทได้จดทะเบียนลดทุนดังกล่าวต่อกรมพัฒนาธุรกิจการค้าแล้วเมื่อวันที่ </w:t>
      </w:r>
      <w:r w:rsidR="00C30D54" w:rsidRPr="00766E57">
        <w:rPr>
          <w:rFonts w:asciiTheme="minorBidi" w:hAnsiTheme="minorBidi" w:cstheme="minorBidi"/>
          <w:color w:val="auto"/>
          <w:sz w:val="26"/>
          <w:szCs w:val="26"/>
        </w:rPr>
        <w:t>20</w:t>
      </w:r>
      <w:r w:rsidR="00C30D54" w:rsidRPr="00766E57">
        <w:rPr>
          <w:rFonts w:asciiTheme="minorBidi" w:hAnsiTheme="minorBidi" w:cstheme="minorBidi"/>
          <w:color w:val="auto"/>
          <w:sz w:val="26"/>
          <w:szCs w:val="26"/>
          <w:cs/>
        </w:rPr>
        <w:t xml:space="preserve"> เมษายน </w:t>
      </w:r>
      <w:r w:rsidR="00C30D54" w:rsidRPr="00766E57">
        <w:rPr>
          <w:rFonts w:asciiTheme="minorBidi" w:hAnsiTheme="minorBidi" w:cstheme="minorBidi"/>
          <w:color w:val="auto"/>
          <w:sz w:val="26"/>
          <w:szCs w:val="26"/>
        </w:rPr>
        <w:t>2569</w:t>
      </w:r>
      <w:r w:rsidR="00C30D54" w:rsidRPr="00766E57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</w:p>
    <w:p w14:paraId="0B266BCE" w14:textId="77777777" w:rsidR="00F2294F" w:rsidRPr="00766E57" w:rsidRDefault="00F2294F" w:rsidP="00F2294F">
      <w:pPr>
        <w:pStyle w:val="CordiaNew"/>
        <w:tabs>
          <w:tab w:val="clear" w:pos="4153"/>
        </w:tabs>
        <w:ind w:left="72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</w:p>
    <w:p w14:paraId="10B78D1C" w14:textId="33C4E248" w:rsidR="009A4742" w:rsidRPr="00F728B2" w:rsidRDefault="009A4742" w:rsidP="00F2294F">
      <w:pPr>
        <w:pStyle w:val="CordiaNew"/>
        <w:numPr>
          <w:ilvl w:val="0"/>
          <w:numId w:val="26"/>
        </w:numPr>
        <w:tabs>
          <w:tab w:val="clear" w:pos="4153"/>
        </w:tabs>
        <w:ind w:left="720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F728B2">
        <w:rPr>
          <w:rFonts w:asciiTheme="minorBidi" w:hAnsiTheme="minorBidi" w:cstheme="minorBidi"/>
          <w:color w:val="auto"/>
          <w:sz w:val="26"/>
          <w:szCs w:val="26"/>
          <w:cs/>
        </w:rPr>
        <w:t>ลดทุน</w:t>
      </w:r>
      <w:r w:rsidR="006E4292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รับชำระแล้ว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ของบริษัท </w:t>
      </w:r>
      <w:r w:rsidRPr="00F728B2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จำนวน 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>999,619,342</w:t>
      </w:r>
      <w:r w:rsidRPr="00F728B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บาท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จากเดิม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 2,998,858,026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บาท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เป็น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 1,999,238,684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บาท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โ</w:t>
      </w:r>
      <w:r w:rsidRPr="00F728B2">
        <w:rPr>
          <w:rFonts w:asciiTheme="minorBidi" w:hAnsiTheme="minorBidi" w:cstheme="minorBidi"/>
          <w:color w:val="auto"/>
          <w:sz w:val="26"/>
          <w:szCs w:val="26"/>
          <w:cs/>
        </w:rPr>
        <w:t>ดยการลดมูลค่าที่ตราไว้ของหุ้น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จากหุ้นละ 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0.75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บาท เป็นหุ้นละ </w:t>
      </w:r>
      <w:r w:rsidRPr="00F728B2">
        <w:rPr>
          <w:rFonts w:asciiTheme="minorBidi" w:hAnsiTheme="minorBidi" w:cstheme="minorBidi"/>
          <w:color w:val="auto"/>
          <w:sz w:val="26"/>
          <w:szCs w:val="26"/>
        </w:rPr>
        <w:t xml:space="preserve">0.50 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บาท</w:t>
      </w:r>
      <w:r w:rsidR="00892B61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และ</w:t>
      </w:r>
      <w:r w:rsidR="00DA7446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ส่งผลให้</w:t>
      </w:r>
      <w:r w:rsidR="00A23A6F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ส่วนเกินมูลค่า</w:t>
      </w:r>
      <w:r w:rsidR="0050728C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>หุ้นเพิ่ม</w:t>
      </w:r>
      <w:r w:rsidR="00BC1090"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ขึ้นจำนวน </w:t>
      </w:r>
      <w:r w:rsidR="00552DAB" w:rsidRPr="00F728B2">
        <w:rPr>
          <w:rFonts w:asciiTheme="minorBidi" w:hAnsiTheme="minorBidi" w:cstheme="minorBidi"/>
          <w:color w:val="auto"/>
          <w:sz w:val="26"/>
          <w:szCs w:val="26"/>
        </w:rPr>
        <w:t>999,619,342</w:t>
      </w:r>
      <w:r w:rsidR="00552DAB" w:rsidRPr="00F728B2">
        <w:rPr>
          <w:rFonts w:asciiTheme="minorBidi" w:hAnsiTheme="minorBidi" w:cstheme="minorBidi"/>
          <w:color w:val="auto"/>
          <w:sz w:val="26"/>
          <w:szCs w:val="26"/>
          <w:cs/>
        </w:rPr>
        <w:t xml:space="preserve"> บาท</w:t>
      </w:r>
      <w:r w:rsidRPr="00F728B2">
        <w:rPr>
          <w:rFonts w:asciiTheme="minorBidi" w:hAnsiTheme="minorBidi" w:cstheme="minorBidi" w:hint="cs"/>
          <w:color w:val="auto"/>
          <w:sz w:val="26"/>
          <w:szCs w:val="26"/>
          <w:cs/>
        </w:rPr>
        <w:t xml:space="preserve"> </w:t>
      </w:r>
      <w:r w:rsidR="00A97F9F" w:rsidRPr="00F728B2">
        <w:rPr>
          <w:rFonts w:asciiTheme="minorBidi" w:hAnsiTheme="minorBidi" w:cs="Cordia New"/>
          <w:color w:val="auto"/>
          <w:sz w:val="26"/>
          <w:szCs w:val="26"/>
          <w:cs/>
        </w:rPr>
        <w:t>ทั้งนี้ ณ วันที่ในงบการเงินนี้ บริษัทยังอยู่ระหว่างการดำเนินการลดทุนดังกล่าว</w:t>
      </w:r>
    </w:p>
    <w:sectPr w:rsidR="009A4742" w:rsidRPr="00F728B2" w:rsidSect="00DB7A23">
      <w:headerReference w:type="default" r:id="rId11"/>
      <w:footerReference w:type="default" r:id="rId12"/>
      <w:pgSz w:w="11909" w:h="16834" w:code="9"/>
      <w:pgMar w:top="1440" w:right="1008" w:bottom="432" w:left="1440" w:header="936" w:footer="72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330F" w14:textId="77777777" w:rsidR="0073664A" w:rsidRDefault="0073664A">
      <w:r>
        <w:separator/>
      </w:r>
    </w:p>
  </w:endnote>
  <w:endnote w:type="continuationSeparator" w:id="0">
    <w:p w14:paraId="706FE48C" w14:textId="77777777" w:rsidR="0073664A" w:rsidRDefault="0073664A">
      <w:r>
        <w:continuationSeparator/>
      </w:r>
    </w:p>
  </w:endnote>
  <w:endnote w:type="continuationNotice" w:id="1">
    <w:p w14:paraId="7F591BD5" w14:textId="77777777" w:rsidR="0073664A" w:rsidRDefault="007366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Bidi" w:hAnsiTheme="minorBidi" w:cstheme="minorBidi"/>
        <w:sz w:val="26"/>
        <w:szCs w:val="26"/>
      </w:rPr>
      <w:id w:val="-12818854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043D87" w14:textId="30D46923" w:rsidR="0010563A" w:rsidRPr="00126B86" w:rsidRDefault="00D51F35" w:rsidP="00126B86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inorBidi" w:hAnsiTheme="minorBidi" w:cstheme="minorBidi"/>
            <w:noProof/>
            <w:sz w:val="26"/>
            <w:szCs w:val="26"/>
          </w:rPr>
        </w:pPr>
        <w:r w:rsidRPr="00126B86">
          <w:rPr>
            <w:rFonts w:asciiTheme="minorBidi" w:hAnsiTheme="minorBidi" w:cstheme="minorBidi"/>
            <w:sz w:val="26"/>
            <w:szCs w:val="26"/>
          </w:rPr>
          <w:t>________</w:t>
        </w:r>
        <w:r w:rsidR="0010563A" w:rsidRPr="00126B86">
          <w:rPr>
            <w:rFonts w:asciiTheme="minorBidi" w:hAnsiTheme="minorBidi" w:cstheme="minorBidi"/>
            <w:sz w:val="26"/>
            <w:szCs w:val="26"/>
          </w:rPr>
          <w:t>______________________</w:t>
        </w:r>
        <w:r w:rsidR="00126B86">
          <w:rPr>
            <w:rFonts w:asciiTheme="minorBidi" w:hAnsiTheme="minorBidi" w:cstheme="minorBidi"/>
            <w:sz w:val="26"/>
            <w:szCs w:val="26"/>
          </w:rPr>
          <w:t>__________</w:t>
        </w:r>
        <w:r w:rsidR="0010563A" w:rsidRPr="00126B86">
          <w:rPr>
            <w:rFonts w:asciiTheme="minorBidi" w:hAnsiTheme="minorBidi" w:cstheme="minorBidi"/>
            <w:sz w:val="26"/>
            <w:szCs w:val="26"/>
            <w:cs/>
          </w:rPr>
          <w:t xml:space="preserve"> กรรมการ</w:t>
        </w:r>
      </w:p>
      <w:p w14:paraId="5E1FBA09" w14:textId="3869AC65" w:rsidR="0010563A" w:rsidRPr="00126B86" w:rsidRDefault="00126B86" w:rsidP="00F16EB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enter" w:pos="4410"/>
          </w:tabs>
          <w:rPr>
            <w:rFonts w:asciiTheme="minorBidi" w:hAnsiTheme="minorBidi" w:cstheme="minorBidi"/>
            <w:sz w:val="26"/>
            <w:szCs w:val="26"/>
          </w:rPr>
        </w:pPr>
        <w:r>
          <w:rPr>
            <w:rFonts w:asciiTheme="minorBidi" w:hAnsiTheme="minorBidi" w:cstheme="minorBidi"/>
            <w:noProof/>
            <w:sz w:val="26"/>
            <w:szCs w:val="26"/>
          </w:rPr>
          <w:tab/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(                 </w:t>
        </w:r>
        <w:r w:rsidR="001C2F69">
          <w:rPr>
            <w:rFonts w:asciiTheme="minorBidi" w:hAnsiTheme="minorBidi" w:cstheme="minorBidi"/>
            <w:noProof/>
            <w:sz w:val="26"/>
            <w:szCs w:val="26"/>
          </w:rPr>
          <w:t xml:space="preserve"> 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</w:t>
        </w:r>
        <w:r>
          <w:rPr>
            <w:rFonts w:asciiTheme="minorBidi" w:hAnsiTheme="minorBidi" w:cstheme="minorBidi"/>
            <w:noProof/>
            <w:sz w:val="26"/>
            <w:szCs w:val="26"/>
          </w:rPr>
          <w:t xml:space="preserve">           </w:t>
        </w:r>
        <w:r w:rsidR="00F16EB4">
          <w:rPr>
            <w:rFonts w:asciiTheme="minorBidi" w:hAnsiTheme="minorBidi" w:cstheme="minorBidi" w:hint="cs"/>
            <w:noProof/>
            <w:sz w:val="26"/>
            <w:szCs w:val="26"/>
            <w:cs/>
          </w:rPr>
          <w:t xml:space="preserve">   </w:t>
        </w:r>
        <w:r w:rsidR="0010563A" w:rsidRPr="00126B86">
          <w:rPr>
            <w:rFonts w:asciiTheme="minorBidi" w:hAnsiTheme="minorBidi" w:cstheme="minorBidi"/>
            <w:noProof/>
            <w:sz w:val="26"/>
            <w:szCs w:val="26"/>
          </w:rPr>
          <w:t xml:space="preserve">                  )</w:t>
        </w:r>
      </w:p>
    </w:sdtContent>
  </w:sdt>
  <w:p w14:paraId="28E4D73C" w14:textId="0321B8CE" w:rsidR="00126B86" w:rsidRPr="000C2A57" w:rsidRDefault="00126B86" w:rsidP="00FB09E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right="-7"/>
      <w:jc w:val="right"/>
      <w:rPr>
        <w:rFonts w:ascii="Browallia New" w:hAnsi="Browallia New" w:cs="Browallia New"/>
        <w:sz w:val="24"/>
        <w:szCs w:val="24"/>
      </w:rPr>
    </w:pPr>
    <w:r w:rsidRPr="00126B86">
      <w:rPr>
        <w:rFonts w:asciiTheme="minorBidi" w:hAnsiTheme="minorBidi" w:cstheme="minorBidi"/>
        <w:sz w:val="26"/>
        <w:szCs w:val="26"/>
      </w:rPr>
      <w:fldChar w:fldCharType="begin"/>
    </w:r>
    <w:r w:rsidRPr="00126B86">
      <w:rPr>
        <w:rFonts w:asciiTheme="minorBidi" w:hAnsiTheme="minorBidi" w:cstheme="minorBidi"/>
        <w:sz w:val="26"/>
        <w:szCs w:val="26"/>
      </w:rPr>
      <w:instrText xml:space="preserve"> PAGE   \* MERGEFORMAT </w:instrText>
    </w:r>
    <w:r w:rsidRPr="00126B86">
      <w:rPr>
        <w:rFonts w:asciiTheme="minorBidi" w:hAnsiTheme="minorBidi" w:cstheme="minorBidi"/>
        <w:sz w:val="26"/>
        <w:szCs w:val="26"/>
      </w:rPr>
      <w:fldChar w:fldCharType="separate"/>
    </w:r>
    <w:r>
      <w:rPr>
        <w:rFonts w:asciiTheme="minorBidi" w:hAnsiTheme="minorBidi" w:cstheme="minorBidi"/>
        <w:sz w:val="26"/>
        <w:szCs w:val="26"/>
      </w:rPr>
      <w:t>9</w:t>
    </w:r>
    <w:r w:rsidRPr="00126B86">
      <w:rPr>
        <w:rFonts w:asciiTheme="minorBidi" w:hAnsiTheme="minorBidi" w:cstheme="minorBidi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7B602" w14:textId="77777777" w:rsidR="0073664A" w:rsidRDefault="0073664A">
      <w:r>
        <w:separator/>
      </w:r>
    </w:p>
  </w:footnote>
  <w:footnote w:type="continuationSeparator" w:id="0">
    <w:p w14:paraId="41142CBF" w14:textId="77777777" w:rsidR="0073664A" w:rsidRDefault="0073664A">
      <w:r>
        <w:continuationSeparator/>
      </w:r>
    </w:p>
  </w:footnote>
  <w:footnote w:type="continuationNotice" w:id="1">
    <w:p w14:paraId="7329DB55" w14:textId="77777777" w:rsidR="0073664A" w:rsidRDefault="007366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CE7C" w14:textId="6E0CAA47" w:rsidR="00CD417C" w:rsidRPr="00E65EF3" w:rsidRDefault="00CD417C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E65EF3">
      <w:rPr>
        <w:rFonts w:asciiTheme="minorBidi" w:hAnsiTheme="minorBidi" w:cstheme="minorBidi"/>
        <w:b/>
        <w:bCs/>
        <w:sz w:val="26"/>
        <w:szCs w:val="26"/>
        <w:cs/>
      </w:rPr>
      <w:t>บริษัท อี ฟอร์ แอล เอม</w:t>
    </w:r>
    <w:r w:rsidRPr="00E65EF3">
      <w:rPr>
        <w:rFonts w:asciiTheme="minorBidi" w:hAnsiTheme="minorBidi" w:cstheme="minorBidi"/>
        <w:sz w:val="26"/>
        <w:szCs w:val="26"/>
        <w:cs/>
      </w:rPr>
      <w:t xml:space="preserve"> 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 xml:space="preserve">จำกัด </w:t>
    </w:r>
    <w:r w:rsidRPr="00E65EF3">
      <w:rPr>
        <w:rFonts w:asciiTheme="minorBidi" w:hAnsiTheme="minorBidi" w:cstheme="minorBidi"/>
        <w:b/>
        <w:bCs/>
        <w:sz w:val="26"/>
        <w:szCs w:val="26"/>
      </w:rPr>
      <w:t>(</w:t>
    </w:r>
    <w:r w:rsidRPr="00E65EF3">
      <w:rPr>
        <w:rFonts w:asciiTheme="minorBidi" w:hAnsiTheme="minorBidi" w:cstheme="minorBidi"/>
        <w:b/>
        <w:bCs/>
        <w:sz w:val="26"/>
        <w:szCs w:val="26"/>
        <w:cs/>
      </w:rPr>
      <w:t>มหาชน</w:t>
    </w:r>
    <w:r w:rsidRPr="00E65EF3">
      <w:rPr>
        <w:rFonts w:asciiTheme="minorBidi" w:hAnsiTheme="minorBidi" w:cstheme="minorBidi"/>
        <w:b/>
        <w:bCs/>
        <w:sz w:val="26"/>
        <w:szCs w:val="26"/>
      </w:rPr>
      <w:t xml:space="preserve">) </w:t>
    </w:r>
  </w:p>
  <w:p w14:paraId="4DF958AB" w14:textId="2C76A7C3" w:rsidR="00CD417C" w:rsidRPr="00E65EF3" w:rsidRDefault="00E46E79" w:rsidP="00E65EF3">
    <w:pP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  <w:cs/>
      </w:rPr>
    </w:pPr>
    <w:r w:rsidRPr="00A9211D">
      <w:rPr>
        <w:rFonts w:asciiTheme="minorBidi" w:hAnsiTheme="minorBidi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="006F0B73" w:rsidRPr="00E65EF3">
      <w:rPr>
        <w:rFonts w:asciiTheme="minorBidi" w:hAnsiTheme="minorBidi" w:cstheme="minorBidi"/>
        <w:b/>
        <w:bCs/>
        <w:sz w:val="26"/>
        <w:szCs w:val="26"/>
      </w:rPr>
      <w:t xml:space="preserve"> </w:t>
    </w:r>
  </w:p>
  <w:p w14:paraId="6DC98BDD" w14:textId="0FC3CA2D" w:rsidR="00CD417C" w:rsidRDefault="005C57CC" w:rsidP="005930FB">
    <w:pPr>
      <w:pBdr>
        <w:bottom w:val="single" w:sz="8" w:space="1" w:color="auto"/>
      </w:pBdr>
      <w:tabs>
        <w:tab w:val="left" w:pos="720"/>
      </w:tabs>
      <w:spacing w:line="240" w:lineRule="auto"/>
      <w:ind w:right="-45"/>
      <w:jc w:val="center"/>
      <w:rPr>
        <w:rFonts w:asciiTheme="minorBidi" w:hAnsiTheme="minorBidi" w:cstheme="minorBidi"/>
        <w:b/>
        <w:bCs/>
        <w:sz w:val="26"/>
        <w:szCs w:val="26"/>
      </w:rPr>
    </w:pPr>
    <w:r w:rsidRPr="005C57CC">
      <w:rPr>
        <w:rFonts w:asciiTheme="minorBidi" w:hAnsiTheme="minorBidi" w:cstheme="minorBidi"/>
        <w:b/>
        <w:bCs/>
        <w:sz w:val="26"/>
        <w:szCs w:val="26"/>
        <w:cs/>
      </w:rPr>
      <w:t xml:space="preserve">สำหรับงวดสามเดือนสิ้นสุดวันที่ </w:t>
    </w:r>
    <w:r w:rsidRPr="005C57CC">
      <w:rPr>
        <w:rFonts w:asciiTheme="minorBidi" w:hAnsiTheme="minorBidi" w:cstheme="minorBidi"/>
        <w:b/>
        <w:bCs/>
        <w:sz w:val="26"/>
        <w:szCs w:val="26"/>
        <w:lang w:val="en-GB"/>
      </w:rPr>
      <w:t>31</w:t>
    </w:r>
    <w:r w:rsidRPr="005C57CC">
      <w:rPr>
        <w:rFonts w:asciiTheme="minorBidi" w:hAnsiTheme="minorBidi" w:cstheme="minorBidi"/>
        <w:b/>
        <w:bCs/>
        <w:sz w:val="26"/>
        <w:szCs w:val="26"/>
        <w:cs/>
      </w:rPr>
      <w:t xml:space="preserve"> มีนาคม </w:t>
    </w:r>
    <w:r w:rsidRPr="005C57CC">
      <w:rPr>
        <w:rFonts w:asciiTheme="minorBidi" w:hAnsiTheme="minorBidi" w:cstheme="minorBidi"/>
        <w:b/>
        <w:bCs/>
        <w:sz w:val="26"/>
        <w:szCs w:val="26"/>
      </w:rPr>
      <w:t>256</w:t>
    </w:r>
    <w:r>
      <w:rPr>
        <w:rFonts w:asciiTheme="minorBidi" w:hAnsiTheme="minorBidi" w:cstheme="minorBidi"/>
        <w:b/>
        <w:bCs/>
        <w:sz w:val="26"/>
        <w:szCs w:val="26"/>
      </w:rPr>
      <w:t>9</w:t>
    </w:r>
    <w:r w:rsidR="00E63E59">
      <w:rPr>
        <w:rFonts w:asciiTheme="minorBidi" w:hAnsiTheme="minorBidi" w:cstheme="minorBidi"/>
        <w:b/>
        <w:bCs/>
        <w:sz w:val="26"/>
        <w:szCs w:val="26"/>
      </w:rPr>
      <w:t xml:space="preserve"> </w:t>
    </w:r>
    <w:r w:rsidR="00E63E59" w:rsidRPr="00E65EF3">
      <w:rPr>
        <w:rFonts w:asciiTheme="minorBidi" w:hAnsiTheme="minorBidi" w:cstheme="minorBidi"/>
        <w:b/>
        <w:bCs/>
        <w:sz w:val="26"/>
        <w:szCs w:val="26"/>
        <w:cs/>
      </w:rPr>
      <w:t>(ยังไม่ได้ตรวจสอบ แต่สอบทานแล้ว)</w:t>
    </w:r>
  </w:p>
  <w:p w14:paraId="575DBAB5" w14:textId="77777777" w:rsidR="005930FB" w:rsidRPr="00E65EF3" w:rsidRDefault="005930FB" w:rsidP="005930FB">
    <w:pPr>
      <w:tabs>
        <w:tab w:val="left" w:pos="720"/>
      </w:tabs>
      <w:spacing w:line="240" w:lineRule="auto"/>
      <w:ind w:right="-45"/>
      <w:jc w:val="thaiDistribute"/>
      <w:rPr>
        <w:rFonts w:asciiTheme="minorBidi" w:hAnsiTheme="minorBidi" w:cstheme="minorBidi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4CC31FA"/>
    <w:multiLevelType w:val="multilevel"/>
    <w:tmpl w:val="4E64C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DC56DA5"/>
    <w:multiLevelType w:val="multilevel"/>
    <w:tmpl w:val="58CE72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 w15:restartNumberingAfterBreak="0">
    <w:nsid w:val="40BF1577"/>
    <w:multiLevelType w:val="hybridMultilevel"/>
    <w:tmpl w:val="A3AC93FE"/>
    <w:lvl w:ilvl="0" w:tplc="22AEB538">
      <w:start w:val="3"/>
      <w:numFmt w:val="bullet"/>
      <w:lvlText w:val="-"/>
      <w:lvlJc w:val="left"/>
      <w:pPr>
        <w:ind w:left="1826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7" w15:restartNumberingAfterBreak="0">
    <w:nsid w:val="442E694C"/>
    <w:multiLevelType w:val="multilevel"/>
    <w:tmpl w:val="0B587FBC"/>
    <w:lvl w:ilvl="0">
      <w:start w:val="1"/>
      <w:numFmt w:val="decimal"/>
      <w:lvlText w:val="19.%1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2C87A05"/>
    <w:multiLevelType w:val="multilevel"/>
    <w:tmpl w:val="C2D4F0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35A4D8A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A213A6F"/>
    <w:multiLevelType w:val="multilevel"/>
    <w:tmpl w:val="EC4E14B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726A27C3"/>
    <w:multiLevelType w:val="multilevel"/>
    <w:tmpl w:val="A048764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Bidi" w:hAnsiTheme="minorBidi" w:cstheme="minorBidi" w:hint="default"/>
        <w:sz w:val="26"/>
        <w:szCs w:val="26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93A69"/>
    <w:multiLevelType w:val="multilevel"/>
    <w:tmpl w:val="7BD066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2272B2"/>
    <w:multiLevelType w:val="multilevel"/>
    <w:tmpl w:val="ECFAEF3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 w16cid:durableId="1045837232">
    <w:abstractNumId w:val="6"/>
  </w:num>
  <w:num w:numId="2" w16cid:durableId="112331446">
    <w:abstractNumId w:val="5"/>
  </w:num>
  <w:num w:numId="3" w16cid:durableId="2142453065">
    <w:abstractNumId w:val="9"/>
  </w:num>
  <w:num w:numId="4" w16cid:durableId="1701083930">
    <w:abstractNumId w:val="7"/>
  </w:num>
  <w:num w:numId="5" w16cid:durableId="2060787801">
    <w:abstractNumId w:val="8"/>
  </w:num>
  <w:num w:numId="6" w16cid:durableId="575093176">
    <w:abstractNumId w:val="3"/>
  </w:num>
  <w:num w:numId="7" w16cid:durableId="1019702194">
    <w:abstractNumId w:val="2"/>
  </w:num>
  <w:num w:numId="8" w16cid:durableId="1930456564">
    <w:abstractNumId w:val="0"/>
  </w:num>
  <w:num w:numId="9" w16cid:durableId="1990599318">
    <w:abstractNumId w:val="1"/>
  </w:num>
  <w:num w:numId="10" w16cid:durableId="2049065662">
    <w:abstractNumId w:val="4"/>
  </w:num>
  <w:num w:numId="11" w16cid:durableId="976835449">
    <w:abstractNumId w:val="13"/>
  </w:num>
  <w:num w:numId="12" w16cid:durableId="2029521535">
    <w:abstractNumId w:val="11"/>
  </w:num>
  <w:num w:numId="13" w16cid:durableId="761991990">
    <w:abstractNumId w:val="20"/>
  </w:num>
  <w:num w:numId="14" w16cid:durableId="1270968838">
    <w:abstractNumId w:val="12"/>
  </w:num>
  <w:num w:numId="15" w16cid:durableId="1519343597">
    <w:abstractNumId w:val="15"/>
  </w:num>
  <w:num w:numId="16" w16cid:durableId="2131699985">
    <w:abstractNumId w:val="22"/>
  </w:num>
  <w:num w:numId="17" w16cid:durableId="579369346">
    <w:abstractNumId w:val="23"/>
  </w:num>
  <w:num w:numId="18" w16cid:durableId="627929569">
    <w:abstractNumId w:val="17"/>
  </w:num>
  <w:num w:numId="19" w16cid:durableId="323974385">
    <w:abstractNumId w:val="10"/>
  </w:num>
  <w:num w:numId="20" w16cid:durableId="1679695817">
    <w:abstractNumId w:val="25"/>
  </w:num>
  <w:num w:numId="21" w16cid:durableId="1705986506">
    <w:abstractNumId w:val="21"/>
  </w:num>
  <w:num w:numId="22" w16cid:durableId="1182281488">
    <w:abstractNumId w:val="18"/>
  </w:num>
  <w:num w:numId="23" w16cid:durableId="1252275256">
    <w:abstractNumId w:val="14"/>
  </w:num>
  <w:num w:numId="24" w16cid:durableId="1936330078">
    <w:abstractNumId w:val="19"/>
  </w:num>
  <w:num w:numId="25" w16cid:durableId="108358167">
    <w:abstractNumId w:val="24"/>
  </w:num>
  <w:num w:numId="26" w16cid:durableId="67430565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214"/>
    <w:rsid w:val="00000579"/>
    <w:rsid w:val="0000063B"/>
    <w:rsid w:val="000006B0"/>
    <w:rsid w:val="00001054"/>
    <w:rsid w:val="00001128"/>
    <w:rsid w:val="00001195"/>
    <w:rsid w:val="0000119F"/>
    <w:rsid w:val="00001232"/>
    <w:rsid w:val="00001470"/>
    <w:rsid w:val="000014A6"/>
    <w:rsid w:val="00001608"/>
    <w:rsid w:val="0000182F"/>
    <w:rsid w:val="00001883"/>
    <w:rsid w:val="00001A6E"/>
    <w:rsid w:val="00001CF4"/>
    <w:rsid w:val="00001D67"/>
    <w:rsid w:val="00001E0A"/>
    <w:rsid w:val="00002021"/>
    <w:rsid w:val="00002392"/>
    <w:rsid w:val="000024D4"/>
    <w:rsid w:val="0000254D"/>
    <w:rsid w:val="00002897"/>
    <w:rsid w:val="00002931"/>
    <w:rsid w:val="00002C65"/>
    <w:rsid w:val="00002D3D"/>
    <w:rsid w:val="00002D3E"/>
    <w:rsid w:val="00002ECA"/>
    <w:rsid w:val="000032BF"/>
    <w:rsid w:val="000035E7"/>
    <w:rsid w:val="0000366C"/>
    <w:rsid w:val="000037B2"/>
    <w:rsid w:val="000037C4"/>
    <w:rsid w:val="000038E7"/>
    <w:rsid w:val="00003901"/>
    <w:rsid w:val="00003942"/>
    <w:rsid w:val="00003AF5"/>
    <w:rsid w:val="00003B27"/>
    <w:rsid w:val="00003B9D"/>
    <w:rsid w:val="00003C2C"/>
    <w:rsid w:val="00003C35"/>
    <w:rsid w:val="00003C6D"/>
    <w:rsid w:val="00003F8F"/>
    <w:rsid w:val="00003FE4"/>
    <w:rsid w:val="00003FE8"/>
    <w:rsid w:val="00004144"/>
    <w:rsid w:val="000045E5"/>
    <w:rsid w:val="000045FF"/>
    <w:rsid w:val="00004863"/>
    <w:rsid w:val="00004D19"/>
    <w:rsid w:val="00004E3E"/>
    <w:rsid w:val="00005357"/>
    <w:rsid w:val="00005398"/>
    <w:rsid w:val="0000542A"/>
    <w:rsid w:val="00005475"/>
    <w:rsid w:val="0000552C"/>
    <w:rsid w:val="00005690"/>
    <w:rsid w:val="000056B1"/>
    <w:rsid w:val="00005803"/>
    <w:rsid w:val="000058EE"/>
    <w:rsid w:val="00005AC7"/>
    <w:rsid w:val="00005B93"/>
    <w:rsid w:val="00005BDB"/>
    <w:rsid w:val="00005C37"/>
    <w:rsid w:val="00005CB8"/>
    <w:rsid w:val="00005D10"/>
    <w:rsid w:val="00005DA8"/>
    <w:rsid w:val="0000601F"/>
    <w:rsid w:val="0000603F"/>
    <w:rsid w:val="00006164"/>
    <w:rsid w:val="00006355"/>
    <w:rsid w:val="00006551"/>
    <w:rsid w:val="000065BF"/>
    <w:rsid w:val="000066A5"/>
    <w:rsid w:val="000067D5"/>
    <w:rsid w:val="00006BC2"/>
    <w:rsid w:val="00006C77"/>
    <w:rsid w:val="00006D6F"/>
    <w:rsid w:val="00006D89"/>
    <w:rsid w:val="00006EBF"/>
    <w:rsid w:val="00007036"/>
    <w:rsid w:val="000071D3"/>
    <w:rsid w:val="00007335"/>
    <w:rsid w:val="0000733C"/>
    <w:rsid w:val="00007352"/>
    <w:rsid w:val="00007362"/>
    <w:rsid w:val="000073AE"/>
    <w:rsid w:val="000075EF"/>
    <w:rsid w:val="000076B1"/>
    <w:rsid w:val="0000797E"/>
    <w:rsid w:val="00007A9B"/>
    <w:rsid w:val="00007AAC"/>
    <w:rsid w:val="00007BD1"/>
    <w:rsid w:val="00007C0C"/>
    <w:rsid w:val="00007DC6"/>
    <w:rsid w:val="00007E09"/>
    <w:rsid w:val="00007EF2"/>
    <w:rsid w:val="00007FB5"/>
    <w:rsid w:val="00010317"/>
    <w:rsid w:val="0001041F"/>
    <w:rsid w:val="00010491"/>
    <w:rsid w:val="00010502"/>
    <w:rsid w:val="0001050F"/>
    <w:rsid w:val="0001083F"/>
    <w:rsid w:val="00010844"/>
    <w:rsid w:val="00010949"/>
    <w:rsid w:val="0001095A"/>
    <w:rsid w:val="00010B43"/>
    <w:rsid w:val="00010B91"/>
    <w:rsid w:val="00010BB6"/>
    <w:rsid w:val="00010C2E"/>
    <w:rsid w:val="00010E03"/>
    <w:rsid w:val="00010ED0"/>
    <w:rsid w:val="00011036"/>
    <w:rsid w:val="000111BE"/>
    <w:rsid w:val="000112CB"/>
    <w:rsid w:val="00011501"/>
    <w:rsid w:val="0001153C"/>
    <w:rsid w:val="000116CE"/>
    <w:rsid w:val="00011777"/>
    <w:rsid w:val="000117CD"/>
    <w:rsid w:val="00011BC8"/>
    <w:rsid w:val="00011C79"/>
    <w:rsid w:val="00011CEE"/>
    <w:rsid w:val="00012144"/>
    <w:rsid w:val="00012333"/>
    <w:rsid w:val="0001246E"/>
    <w:rsid w:val="00012557"/>
    <w:rsid w:val="000125CA"/>
    <w:rsid w:val="000125F7"/>
    <w:rsid w:val="000126D2"/>
    <w:rsid w:val="00012810"/>
    <w:rsid w:val="0001290C"/>
    <w:rsid w:val="00012983"/>
    <w:rsid w:val="000129E1"/>
    <w:rsid w:val="00012B9C"/>
    <w:rsid w:val="00012DC6"/>
    <w:rsid w:val="00012DD1"/>
    <w:rsid w:val="00012EBF"/>
    <w:rsid w:val="00012F2A"/>
    <w:rsid w:val="0001301C"/>
    <w:rsid w:val="0001327B"/>
    <w:rsid w:val="000132ED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D9E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B11"/>
    <w:rsid w:val="00014C94"/>
    <w:rsid w:val="00014CFE"/>
    <w:rsid w:val="00014D66"/>
    <w:rsid w:val="00014F36"/>
    <w:rsid w:val="00014FD6"/>
    <w:rsid w:val="00014FE2"/>
    <w:rsid w:val="000150C0"/>
    <w:rsid w:val="000151E2"/>
    <w:rsid w:val="00015326"/>
    <w:rsid w:val="000153ED"/>
    <w:rsid w:val="0001571A"/>
    <w:rsid w:val="00015781"/>
    <w:rsid w:val="000157E3"/>
    <w:rsid w:val="00015952"/>
    <w:rsid w:val="00015A4A"/>
    <w:rsid w:val="00015C7D"/>
    <w:rsid w:val="00015D57"/>
    <w:rsid w:val="00015F19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BEA"/>
    <w:rsid w:val="00016E83"/>
    <w:rsid w:val="000172E2"/>
    <w:rsid w:val="00017339"/>
    <w:rsid w:val="000174E2"/>
    <w:rsid w:val="000177FC"/>
    <w:rsid w:val="000178DC"/>
    <w:rsid w:val="00017A02"/>
    <w:rsid w:val="00017AE8"/>
    <w:rsid w:val="00017E9C"/>
    <w:rsid w:val="00017F75"/>
    <w:rsid w:val="00017FD3"/>
    <w:rsid w:val="00020099"/>
    <w:rsid w:val="00020176"/>
    <w:rsid w:val="000201F6"/>
    <w:rsid w:val="000202C8"/>
    <w:rsid w:val="000206C0"/>
    <w:rsid w:val="00020883"/>
    <w:rsid w:val="0002095A"/>
    <w:rsid w:val="00020963"/>
    <w:rsid w:val="0002099A"/>
    <w:rsid w:val="000209BA"/>
    <w:rsid w:val="00020DE5"/>
    <w:rsid w:val="00020F57"/>
    <w:rsid w:val="0002117E"/>
    <w:rsid w:val="000215EF"/>
    <w:rsid w:val="00021677"/>
    <w:rsid w:val="0002174F"/>
    <w:rsid w:val="000217EA"/>
    <w:rsid w:val="000218F4"/>
    <w:rsid w:val="000218F8"/>
    <w:rsid w:val="00021954"/>
    <w:rsid w:val="00021A42"/>
    <w:rsid w:val="00021A8B"/>
    <w:rsid w:val="00021AE1"/>
    <w:rsid w:val="00021B2B"/>
    <w:rsid w:val="00021B67"/>
    <w:rsid w:val="00021BD9"/>
    <w:rsid w:val="00021D05"/>
    <w:rsid w:val="00021F86"/>
    <w:rsid w:val="000220FF"/>
    <w:rsid w:val="0002245E"/>
    <w:rsid w:val="0002246A"/>
    <w:rsid w:val="000226E5"/>
    <w:rsid w:val="0002277F"/>
    <w:rsid w:val="00022B04"/>
    <w:rsid w:val="00022B26"/>
    <w:rsid w:val="00022BD7"/>
    <w:rsid w:val="00022D14"/>
    <w:rsid w:val="00022D25"/>
    <w:rsid w:val="00022EBB"/>
    <w:rsid w:val="00022F13"/>
    <w:rsid w:val="000230E9"/>
    <w:rsid w:val="0002339A"/>
    <w:rsid w:val="00023538"/>
    <w:rsid w:val="00023637"/>
    <w:rsid w:val="000236D1"/>
    <w:rsid w:val="000236E5"/>
    <w:rsid w:val="0002372E"/>
    <w:rsid w:val="00023776"/>
    <w:rsid w:val="00023796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7DD"/>
    <w:rsid w:val="00024873"/>
    <w:rsid w:val="000248A4"/>
    <w:rsid w:val="000248D6"/>
    <w:rsid w:val="0002491D"/>
    <w:rsid w:val="0002497D"/>
    <w:rsid w:val="00024A5B"/>
    <w:rsid w:val="00024B6E"/>
    <w:rsid w:val="00024C62"/>
    <w:rsid w:val="00024E55"/>
    <w:rsid w:val="00025152"/>
    <w:rsid w:val="0002534B"/>
    <w:rsid w:val="00025398"/>
    <w:rsid w:val="000253AD"/>
    <w:rsid w:val="00025477"/>
    <w:rsid w:val="00025535"/>
    <w:rsid w:val="00025655"/>
    <w:rsid w:val="000256BE"/>
    <w:rsid w:val="000258D6"/>
    <w:rsid w:val="00025967"/>
    <w:rsid w:val="000259E3"/>
    <w:rsid w:val="00025D11"/>
    <w:rsid w:val="00025F25"/>
    <w:rsid w:val="00025F7D"/>
    <w:rsid w:val="00025FDD"/>
    <w:rsid w:val="0002634B"/>
    <w:rsid w:val="00026607"/>
    <w:rsid w:val="00026702"/>
    <w:rsid w:val="00026727"/>
    <w:rsid w:val="00026839"/>
    <w:rsid w:val="00026872"/>
    <w:rsid w:val="00026A5D"/>
    <w:rsid w:val="00026BD2"/>
    <w:rsid w:val="00026BE5"/>
    <w:rsid w:val="00026C00"/>
    <w:rsid w:val="00026C71"/>
    <w:rsid w:val="00026C9A"/>
    <w:rsid w:val="00026D0D"/>
    <w:rsid w:val="00026E48"/>
    <w:rsid w:val="00026EA5"/>
    <w:rsid w:val="000270F6"/>
    <w:rsid w:val="0002753C"/>
    <w:rsid w:val="000275E3"/>
    <w:rsid w:val="00027601"/>
    <w:rsid w:val="000276FE"/>
    <w:rsid w:val="000277F4"/>
    <w:rsid w:val="000278C8"/>
    <w:rsid w:val="0002791A"/>
    <w:rsid w:val="00027BAD"/>
    <w:rsid w:val="00027BD0"/>
    <w:rsid w:val="00027BD1"/>
    <w:rsid w:val="00027D9D"/>
    <w:rsid w:val="00027E0B"/>
    <w:rsid w:val="00027E66"/>
    <w:rsid w:val="00027F50"/>
    <w:rsid w:val="000300E2"/>
    <w:rsid w:val="000302D7"/>
    <w:rsid w:val="00030393"/>
    <w:rsid w:val="0003042B"/>
    <w:rsid w:val="0003046C"/>
    <w:rsid w:val="0003050B"/>
    <w:rsid w:val="000306E1"/>
    <w:rsid w:val="0003092B"/>
    <w:rsid w:val="00030BCE"/>
    <w:rsid w:val="00030C0B"/>
    <w:rsid w:val="00030C2D"/>
    <w:rsid w:val="00030D81"/>
    <w:rsid w:val="00030E37"/>
    <w:rsid w:val="00030F44"/>
    <w:rsid w:val="00030F6D"/>
    <w:rsid w:val="00030FF0"/>
    <w:rsid w:val="00031006"/>
    <w:rsid w:val="0003105C"/>
    <w:rsid w:val="00031294"/>
    <w:rsid w:val="0003133D"/>
    <w:rsid w:val="000316C2"/>
    <w:rsid w:val="00031749"/>
    <w:rsid w:val="00031919"/>
    <w:rsid w:val="0003195F"/>
    <w:rsid w:val="000319EE"/>
    <w:rsid w:val="00031AE1"/>
    <w:rsid w:val="00031C2E"/>
    <w:rsid w:val="00031C52"/>
    <w:rsid w:val="00031D23"/>
    <w:rsid w:val="00031DCB"/>
    <w:rsid w:val="00031DCF"/>
    <w:rsid w:val="00032115"/>
    <w:rsid w:val="000321AD"/>
    <w:rsid w:val="000322FB"/>
    <w:rsid w:val="000323B8"/>
    <w:rsid w:val="000323C1"/>
    <w:rsid w:val="00032465"/>
    <w:rsid w:val="00032812"/>
    <w:rsid w:val="00032D92"/>
    <w:rsid w:val="00032D9F"/>
    <w:rsid w:val="00032F73"/>
    <w:rsid w:val="00032FFA"/>
    <w:rsid w:val="000331FE"/>
    <w:rsid w:val="0003336A"/>
    <w:rsid w:val="00033413"/>
    <w:rsid w:val="0003349E"/>
    <w:rsid w:val="00033520"/>
    <w:rsid w:val="000335F1"/>
    <w:rsid w:val="0003368F"/>
    <w:rsid w:val="00033975"/>
    <w:rsid w:val="00033ADB"/>
    <w:rsid w:val="00033B01"/>
    <w:rsid w:val="00033BCA"/>
    <w:rsid w:val="00033C30"/>
    <w:rsid w:val="00033CAC"/>
    <w:rsid w:val="00033D17"/>
    <w:rsid w:val="00033EEA"/>
    <w:rsid w:val="00033FE8"/>
    <w:rsid w:val="0003422D"/>
    <w:rsid w:val="0003438E"/>
    <w:rsid w:val="000343BB"/>
    <w:rsid w:val="00034532"/>
    <w:rsid w:val="00034726"/>
    <w:rsid w:val="0003473B"/>
    <w:rsid w:val="00034782"/>
    <w:rsid w:val="000348F3"/>
    <w:rsid w:val="00034AA9"/>
    <w:rsid w:val="00034AEE"/>
    <w:rsid w:val="00034C35"/>
    <w:rsid w:val="00034EFD"/>
    <w:rsid w:val="00034FA2"/>
    <w:rsid w:val="0003514E"/>
    <w:rsid w:val="00035359"/>
    <w:rsid w:val="00035844"/>
    <w:rsid w:val="00035854"/>
    <w:rsid w:val="00035865"/>
    <w:rsid w:val="00035A6D"/>
    <w:rsid w:val="00035BA9"/>
    <w:rsid w:val="00035BCC"/>
    <w:rsid w:val="00035C92"/>
    <w:rsid w:val="00035D7F"/>
    <w:rsid w:val="00035DC7"/>
    <w:rsid w:val="00035E27"/>
    <w:rsid w:val="00035E43"/>
    <w:rsid w:val="00035EC3"/>
    <w:rsid w:val="00035FF9"/>
    <w:rsid w:val="000364D8"/>
    <w:rsid w:val="000364EB"/>
    <w:rsid w:val="00036592"/>
    <w:rsid w:val="00036760"/>
    <w:rsid w:val="000368AC"/>
    <w:rsid w:val="000368BB"/>
    <w:rsid w:val="00036942"/>
    <w:rsid w:val="00036A2C"/>
    <w:rsid w:val="00036A4C"/>
    <w:rsid w:val="00036B0E"/>
    <w:rsid w:val="00036B28"/>
    <w:rsid w:val="00036E22"/>
    <w:rsid w:val="000370B1"/>
    <w:rsid w:val="00037216"/>
    <w:rsid w:val="000377A4"/>
    <w:rsid w:val="00037832"/>
    <w:rsid w:val="00037947"/>
    <w:rsid w:val="00037998"/>
    <w:rsid w:val="00037A0A"/>
    <w:rsid w:val="00037A53"/>
    <w:rsid w:val="00037B32"/>
    <w:rsid w:val="00037C89"/>
    <w:rsid w:val="00037D29"/>
    <w:rsid w:val="000400A1"/>
    <w:rsid w:val="000402F7"/>
    <w:rsid w:val="000403AF"/>
    <w:rsid w:val="000406E8"/>
    <w:rsid w:val="0004070E"/>
    <w:rsid w:val="00040909"/>
    <w:rsid w:val="0004093C"/>
    <w:rsid w:val="00040ACD"/>
    <w:rsid w:val="00040B37"/>
    <w:rsid w:val="00040B90"/>
    <w:rsid w:val="00040BF6"/>
    <w:rsid w:val="00040E42"/>
    <w:rsid w:val="00040ED0"/>
    <w:rsid w:val="00040F92"/>
    <w:rsid w:val="000411D3"/>
    <w:rsid w:val="0004127D"/>
    <w:rsid w:val="000413F9"/>
    <w:rsid w:val="000413FA"/>
    <w:rsid w:val="00041472"/>
    <w:rsid w:val="00041484"/>
    <w:rsid w:val="000414F6"/>
    <w:rsid w:val="00041605"/>
    <w:rsid w:val="000417E3"/>
    <w:rsid w:val="00041875"/>
    <w:rsid w:val="00041A5A"/>
    <w:rsid w:val="00041B30"/>
    <w:rsid w:val="00041C56"/>
    <w:rsid w:val="00041D98"/>
    <w:rsid w:val="00041DA6"/>
    <w:rsid w:val="00041E61"/>
    <w:rsid w:val="00041E8B"/>
    <w:rsid w:val="0004217F"/>
    <w:rsid w:val="00042242"/>
    <w:rsid w:val="0004229C"/>
    <w:rsid w:val="000422FF"/>
    <w:rsid w:val="00042459"/>
    <w:rsid w:val="00042486"/>
    <w:rsid w:val="00042499"/>
    <w:rsid w:val="0004250C"/>
    <w:rsid w:val="000426C2"/>
    <w:rsid w:val="0004270F"/>
    <w:rsid w:val="000428D8"/>
    <w:rsid w:val="00042926"/>
    <w:rsid w:val="00042A8A"/>
    <w:rsid w:val="00042EC8"/>
    <w:rsid w:val="00043008"/>
    <w:rsid w:val="000433A8"/>
    <w:rsid w:val="00043550"/>
    <w:rsid w:val="000435DF"/>
    <w:rsid w:val="00043C15"/>
    <w:rsid w:val="00043C53"/>
    <w:rsid w:val="00043DF6"/>
    <w:rsid w:val="00043F46"/>
    <w:rsid w:val="00043FC8"/>
    <w:rsid w:val="00043FD5"/>
    <w:rsid w:val="0004419C"/>
    <w:rsid w:val="00044200"/>
    <w:rsid w:val="0004463D"/>
    <w:rsid w:val="0004472B"/>
    <w:rsid w:val="000447BF"/>
    <w:rsid w:val="00044A6F"/>
    <w:rsid w:val="00044B43"/>
    <w:rsid w:val="00044C07"/>
    <w:rsid w:val="00044D94"/>
    <w:rsid w:val="0004526E"/>
    <w:rsid w:val="00045313"/>
    <w:rsid w:val="000455F4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36"/>
    <w:rsid w:val="00047058"/>
    <w:rsid w:val="0004709B"/>
    <w:rsid w:val="0004714C"/>
    <w:rsid w:val="0004736A"/>
    <w:rsid w:val="00047433"/>
    <w:rsid w:val="000474E7"/>
    <w:rsid w:val="00047546"/>
    <w:rsid w:val="00047715"/>
    <w:rsid w:val="00047965"/>
    <w:rsid w:val="00047A46"/>
    <w:rsid w:val="00047AE9"/>
    <w:rsid w:val="00047C47"/>
    <w:rsid w:val="00047CD9"/>
    <w:rsid w:val="00047D6D"/>
    <w:rsid w:val="00047E9A"/>
    <w:rsid w:val="00047EF1"/>
    <w:rsid w:val="00047F33"/>
    <w:rsid w:val="00050006"/>
    <w:rsid w:val="00050152"/>
    <w:rsid w:val="0005060E"/>
    <w:rsid w:val="00050659"/>
    <w:rsid w:val="000509E9"/>
    <w:rsid w:val="00050ADF"/>
    <w:rsid w:val="00050D0C"/>
    <w:rsid w:val="00050D68"/>
    <w:rsid w:val="00050F19"/>
    <w:rsid w:val="00050F55"/>
    <w:rsid w:val="00050FBF"/>
    <w:rsid w:val="000511D6"/>
    <w:rsid w:val="0005140A"/>
    <w:rsid w:val="0005142B"/>
    <w:rsid w:val="00051528"/>
    <w:rsid w:val="000515FC"/>
    <w:rsid w:val="000516AF"/>
    <w:rsid w:val="0005196D"/>
    <w:rsid w:val="00051C2B"/>
    <w:rsid w:val="00051FEC"/>
    <w:rsid w:val="000521DF"/>
    <w:rsid w:val="00052412"/>
    <w:rsid w:val="0005242C"/>
    <w:rsid w:val="000525E1"/>
    <w:rsid w:val="0005265F"/>
    <w:rsid w:val="000526BD"/>
    <w:rsid w:val="000526D8"/>
    <w:rsid w:val="000526E2"/>
    <w:rsid w:val="00052789"/>
    <w:rsid w:val="0005299F"/>
    <w:rsid w:val="00052C48"/>
    <w:rsid w:val="00052CF0"/>
    <w:rsid w:val="00052E1F"/>
    <w:rsid w:val="00052E9F"/>
    <w:rsid w:val="00052F6B"/>
    <w:rsid w:val="000530AF"/>
    <w:rsid w:val="00053167"/>
    <w:rsid w:val="000531E4"/>
    <w:rsid w:val="00053363"/>
    <w:rsid w:val="000533CE"/>
    <w:rsid w:val="000533ED"/>
    <w:rsid w:val="00053518"/>
    <w:rsid w:val="000535BC"/>
    <w:rsid w:val="0005362C"/>
    <w:rsid w:val="000537A6"/>
    <w:rsid w:val="000537AB"/>
    <w:rsid w:val="00053B82"/>
    <w:rsid w:val="00053C5E"/>
    <w:rsid w:val="00054097"/>
    <w:rsid w:val="00054585"/>
    <w:rsid w:val="000546E6"/>
    <w:rsid w:val="000547A9"/>
    <w:rsid w:val="000549EF"/>
    <w:rsid w:val="00054A28"/>
    <w:rsid w:val="00054AB8"/>
    <w:rsid w:val="00054AF2"/>
    <w:rsid w:val="00054CDB"/>
    <w:rsid w:val="00054CDF"/>
    <w:rsid w:val="00054E1D"/>
    <w:rsid w:val="00054E64"/>
    <w:rsid w:val="00054FF5"/>
    <w:rsid w:val="0005500C"/>
    <w:rsid w:val="0005507A"/>
    <w:rsid w:val="00055180"/>
    <w:rsid w:val="00055219"/>
    <w:rsid w:val="0005523F"/>
    <w:rsid w:val="000552C6"/>
    <w:rsid w:val="000553F5"/>
    <w:rsid w:val="000554E0"/>
    <w:rsid w:val="000555F4"/>
    <w:rsid w:val="0005567D"/>
    <w:rsid w:val="000557C2"/>
    <w:rsid w:val="00055A2F"/>
    <w:rsid w:val="00055A6D"/>
    <w:rsid w:val="00055B53"/>
    <w:rsid w:val="00055C51"/>
    <w:rsid w:val="00055D6F"/>
    <w:rsid w:val="00055D89"/>
    <w:rsid w:val="00056128"/>
    <w:rsid w:val="000564D0"/>
    <w:rsid w:val="00056573"/>
    <w:rsid w:val="00056AA2"/>
    <w:rsid w:val="00056B4C"/>
    <w:rsid w:val="00056BCC"/>
    <w:rsid w:val="00056C6D"/>
    <w:rsid w:val="00056DCF"/>
    <w:rsid w:val="00057081"/>
    <w:rsid w:val="000570C7"/>
    <w:rsid w:val="000570C9"/>
    <w:rsid w:val="0005723C"/>
    <w:rsid w:val="0005739A"/>
    <w:rsid w:val="00057451"/>
    <w:rsid w:val="000574CD"/>
    <w:rsid w:val="0005754F"/>
    <w:rsid w:val="000575C3"/>
    <w:rsid w:val="00057606"/>
    <w:rsid w:val="0005762E"/>
    <w:rsid w:val="0005787C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ACF"/>
    <w:rsid w:val="00060B2E"/>
    <w:rsid w:val="00060B5D"/>
    <w:rsid w:val="00060C35"/>
    <w:rsid w:val="00061182"/>
    <w:rsid w:val="000613AE"/>
    <w:rsid w:val="00061605"/>
    <w:rsid w:val="00061749"/>
    <w:rsid w:val="00061815"/>
    <w:rsid w:val="0006187D"/>
    <w:rsid w:val="00061EF9"/>
    <w:rsid w:val="0006226C"/>
    <w:rsid w:val="000623B9"/>
    <w:rsid w:val="000623EF"/>
    <w:rsid w:val="00062577"/>
    <w:rsid w:val="00062579"/>
    <w:rsid w:val="0006257A"/>
    <w:rsid w:val="00062831"/>
    <w:rsid w:val="000628DF"/>
    <w:rsid w:val="000628F0"/>
    <w:rsid w:val="00062AA7"/>
    <w:rsid w:val="00062B1E"/>
    <w:rsid w:val="00062BCC"/>
    <w:rsid w:val="00062CBA"/>
    <w:rsid w:val="00062EF3"/>
    <w:rsid w:val="000631CA"/>
    <w:rsid w:val="00063338"/>
    <w:rsid w:val="0006334F"/>
    <w:rsid w:val="00063407"/>
    <w:rsid w:val="00063462"/>
    <w:rsid w:val="0006358D"/>
    <w:rsid w:val="0006384E"/>
    <w:rsid w:val="00063B7D"/>
    <w:rsid w:val="00063C01"/>
    <w:rsid w:val="00063CF9"/>
    <w:rsid w:val="00063EA5"/>
    <w:rsid w:val="00064108"/>
    <w:rsid w:val="00064214"/>
    <w:rsid w:val="0006429D"/>
    <w:rsid w:val="0006432F"/>
    <w:rsid w:val="00064697"/>
    <w:rsid w:val="000646EC"/>
    <w:rsid w:val="0006473C"/>
    <w:rsid w:val="00064977"/>
    <w:rsid w:val="00064AB8"/>
    <w:rsid w:val="00064B0E"/>
    <w:rsid w:val="00064E34"/>
    <w:rsid w:val="00065044"/>
    <w:rsid w:val="00065173"/>
    <w:rsid w:val="00065604"/>
    <w:rsid w:val="0006596B"/>
    <w:rsid w:val="000659F6"/>
    <w:rsid w:val="00065A7D"/>
    <w:rsid w:val="00065B6F"/>
    <w:rsid w:val="00065DF7"/>
    <w:rsid w:val="00065EEC"/>
    <w:rsid w:val="00065FEE"/>
    <w:rsid w:val="0006621E"/>
    <w:rsid w:val="00066377"/>
    <w:rsid w:val="0006665F"/>
    <w:rsid w:val="000666A5"/>
    <w:rsid w:val="00066732"/>
    <w:rsid w:val="0006676F"/>
    <w:rsid w:val="000668C2"/>
    <w:rsid w:val="00066AC9"/>
    <w:rsid w:val="00067002"/>
    <w:rsid w:val="000670FD"/>
    <w:rsid w:val="000671DC"/>
    <w:rsid w:val="000671F1"/>
    <w:rsid w:val="0006728C"/>
    <w:rsid w:val="0006731F"/>
    <w:rsid w:val="00067427"/>
    <w:rsid w:val="00067514"/>
    <w:rsid w:val="0006758C"/>
    <w:rsid w:val="0006762C"/>
    <w:rsid w:val="00067691"/>
    <w:rsid w:val="0006774F"/>
    <w:rsid w:val="00067841"/>
    <w:rsid w:val="00067921"/>
    <w:rsid w:val="0006798F"/>
    <w:rsid w:val="00067A2D"/>
    <w:rsid w:val="00067A72"/>
    <w:rsid w:val="00067A7F"/>
    <w:rsid w:val="00067BA7"/>
    <w:rsid w:val="00067C08"/>
    <w:rsid w:val="00067CFA"/>
    <w:rsid w:val="00067EB2"/>
    <w:rsid w:val="00067EEF"/>
    <w:rsid w:val="0007032E"/>
    <w:rsid w:val="000703B0"/>
    <w:rsid w:val="00070422"/>
    <w:rsid w:val="0007049E"/>
    <w:rsid w:val="000704A8"/>
    <w:rsid w:val="0007064A"/>
    <w:rsid w:val="000708B9"/>
    <w:rsid w:val="000709DE"/>
    <w:rsid w:val="000709E1"/>
    <w:rsid w:val="00070B8D"/>
    <w:rsid w:val="00070B9F"/>
    <w:rsid w:val="00070C0E"/>
    <w:rsid w:val="00070CB3"/>
    <w:rsid w:val="00070CD5"/>
    <w:rsid w:val="00071046"/>
    <w:rsid w:val="00071131"/>
    <w:rsid w:val="00071283"/>
    <w:rsid w:val="0007154A"/>
    <w:rsid w:val="000715DF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8"/>
    <w:rsid w:val="000720FA"/>
    <w:rsid w:val="0007220A"/>
    <w:rsid w:val="00072569"/>
    <w:rsid w:val="00072578"/>
    <w:rsid w:val="00072734"/>
    <w:rsid w:val="0007277A"/>
    <w:rsid w:val="00072B4A"/>
    <w:rsid w:val="00072B87"/>
    <w:rsid w:val="00072D16"/>
    <w:rsid w:val="00072EA1"/>
    <w:rsid w:val="00073364"/>
    <w:rsid w:val="0007345D"/>
    <w:rsid w:val="000736F6"/>
    <w:rsid w:val="00073703"/>
    <w:rsid w:val="00073723"/>
    <w:rsid w:val="000737A1"/>
    <w:rsid w:val="000737EF"/>
    <w:rsid w:val="000738BC"/>
    <w:rsid w:val="00073922"/>
    <w:rsid w:val="00073B73"/>
    <w:rsid w:val="00073BD5"/>
    <w:rsid w:val="00073CCA"/>
    <w:rsid w:val="00073FD1"/>
    <w:rsid w:val="000741AE"/>
    <w:rsid w:val="00074367"/>
    <w:rsid w:val="000743E4"/>
    <w:rsid w:val="00074474"/>
    <w:rsid w:val="0007451D"/>
    <w:rsid w:val="00074879"/>
    <w:rsid w:val="0007494B"/>
    <w:rsid w:val="000749CF"/>
    <w:rsid w:val="00074B18"/>
    <w:rsid w:val="00074B26"/>
    <w:rsid w:val="00074B5D"/>
    <w:rsid w:val="00074C79"/>
    <w:rsid w:val="00074CD4"/>
    <w:rsid w:val="00074CDF"/>
    <w:rsid w:val="00074F68"/>
    <w:rsid w:val="00074F95"/>
    <w:rsid w:val="0007506A"/>
    <w:rsid w:val="00075096"/>
    <w:rsid w:val="0007509A"/>
    <w:rsid w:val="000750BB"/>
    <w:rsid w:val="0007510C"/>
    <w:rsid w:val="000751FC"/>
    <w:rsid w:val="00075228"/>
    <w:rsid w:val="00075271"/>
    <w:rsid w:val="000752EB"/>
    <w:rsid w:val="0007558C"/>
    <w:rsid w:val="000755C1"/>
    <w:rsid w:val="0007564D"/>
    <w:rsid w:val="000756A0"/>
    <w:rsid w:val="000759F5"/>
    <w:rsid w:val="00075A4D"/>
    <w:rsid w:val="00075A63"/>
    <w:rsid w:val="00075BA4"/>
    <w:rsid w:val="00075BF4"/>
    <w:rsid w:val="00075BF9"/>
    <w:rsid w:val="00075DD4"/>
    <w:rsid w:val="000760AE"/>
    <w:rsid w:val="0007676B"/>
    <w:rsid w:val="000768BB"/>
    <w:rsid w:val="00076A9C"/>
    <w:rsid w:val="00076B52"/>
    <w:rsid w:val="00076B6F"/>
    <w:rsid w:val="00076BA6"/>
    <w:rsid w:val="00076BF8"/>
    <w:rsid w:val="00076D6D"/>
    <w:rsid w:val="00076D8F"/>
    <w:rsid w:val="00076E99"/>
    <w:rsid w:val="00076F1E"/>
    <w:rsid w:val="000770BF"/>
    <w:rsid w:val="000770F5"/>
    <w:rsid w:val="00077120"/>
    <w:rsid w:val="000771A0"/>
    <w:rsid w:val="000773FE"/>
    <w:rsid w:val="0007750A"/>
    <w:rsid w:val="00077872"/>
    <w:rsid w:val="0007791B"/>
    <w:rsid w:val="00077959"/>
    <w:rsid w:val="000779DD"/>
    <w:rsid w:val="00077B8D"/>
    <w:rsid w:val="00077BDA"/>
    <w:rsid w:val="00077BDB"/>
    <w:rsid w:val="00077F56"/>
    <w:rsid w:val="00077FBE"/>
    <w:rsid w:val="00080172"/>
    <w:rsid w:val="000801CD"/>
    <w:rsid w:val="000802A8"/>
    <w:rsid w:val="000802B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25E"/>
    <w:rsid w:val="0008130D"/>
    <w:rsid w:val="000813CF"/>
    <w:rsid w:val="0008141B"/>
    <w:rsid w:val="0008154D"/>
    <w:rsid w:val="000817CC"/>
    <w:rsid w:val="00081859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1D"/>
    <w:rsid w:val="00082271"/>
    <w:rsid w:val="00082277"/>
    <w:rsid w:val="0008240B"/>
    <w:rsid w:val="00082479"/>
    <w:rsid w:val="000824EA"/>
    <w:rsid w:val="00082819"/>
    <w:rsid w:val="0008282B"/>
    <w:rsid w:val="00082889"/>
    <w:rsid w:val="000829EF"/>
    <w:rsid w:val="00082B25"/>
    <w:rsid w:val="00082C68"/>
    <w:rsid w:val="00082CFC"/>
    <w:rsid w:val="00082D5E"/>
    <w:rsid w:val="00082DDD"/>
    <w:rsid w:val="00082E9A"/>
    <w:rsid w:val="00083138"/>
    <w:rsid w:val="00083198"/>
    <w:rsid w:val="000831A6"/>
    <w:rsid w:val="000832C1"/>
    <w:rsid w:val="000833D6"/>
    <w:rsid w:val="0008342F"/>
    <w:rsid w:val="00083550"/>
    <w:rsid w:val="000836DA"/>
    <w:rsid w:val="00083A42"/>
    <w:rsid w:val="00083C16"/>
    <w:rsid w:val="00083CB2"/>
    <w:rsid w:val="00083FE1"/>
    <w:rsid w:val="00083FF0"/>
    <w:rsid w:val="0008407C"/>
    <w:rsid w:val="0008408C"/>
    <w:rsid w:val="000840AD"/>
    <w:rsid w:val="00084127"/>
    <w:rsid w:val="000842F5"/>
    <w:rsid w:val="0008453F"/>
    <w:rsid w:val="000847DB"/>
    <w:rsid w:val="000847FC"/>
    <w:rsid w:val="00084FE2"/>
    <w:rsid w:val="000850EE"/>
    <w:rsid w:val="00085603"/>
    <w:rsid w:val="00085696"/>
    <w:rsid w:val="000856AA"/>
    <w:rsid w:val="00085B82"/>
    <w:rsid w:val="00085BB4"/>
    <w:rsid w:val="00085E79"/>
    <w:rsid w:val="00085E9A"/>
    <w:rsid w:val="00085EFD"/>
    <w:rsid w:val="00085F77"/>
    <w:rsid w:val="00086065"/>
    <w:rsid w:val="00086253"/>
    <w:rsid w:val="000862B7"/>
    <w:rsid w:val="00086305"/>
    <w:rsid w:val="00086373"/>
    <w:rsid w:val="00086424"/>
    <w:rsid w:val="00086571"/>
    <w:rsid w:val="0008663B"/>
    <w:rsid w:val="0008666A"/>
    <w:rsid w:val="0008667A"/>
    <w:rsid w:val="000866F1"/>
    <w:rsid w:val="00086750"/>
    <w:rsid w:val="00086755"/>
    <w:rsid w:val="0008677C"/>
    <w:rsid w:val="00086861"/>
    <w:rsid w:val="00086A15"/>
    <w:rsid w:val="00086AFA"/>
    <w:rsid w:val="00086B2B"/>
    <w:rsid w:val="00086DFD"/>
    <w:rsid w:val="00087328"/>
    <w:rsid w:val="0008737E"/>
    <w:rsid w:val="00087382"/>
    <w:rsid w:val="000874C2"/>
    <w:rsid w:val="00087719"/>
    <w:rsid w:val="0008771C"/>
    <w:rsid w:val="000877BF"/>
    <w:rsid w:val="000878E9"/>
    <w:rsid w:val="00087A7C"/>
    <w:rsid w:val="00087C12"/>
    <w:rsid w:val="00087C93"/>
    <w:rsid w:val="00087CCC"/>
    <w:rsid w:val="00087CDA"/>
    <w:rsid w:val="00087DA6"/>
    <w:rsid w:val="00087DEE"/>
    <w:rsid w:val="00087F7D"/>
    <w:rsid w:val="000901EE"/>
    <w:rsid w:val="00090257"/>
    <w:rsid w:val="00090291"/>
    <w:rsid w:val="000904AB"/>
    <w:rsid w:val="00090512"/>
    <w:rsid w:val="000905A2"/>
    <w:rsid w:val="000905CD"/>
    <w:rsid w:val="0009067B"/>
    <w:rsid w:val="00090893"/>
    <w:rsid w:val="00090961"/>
    <w:rsid w:val="000909D2"/>
    <w:rsid w:val="000909D9"/>
    <w:rsid w:val="00090A9A"/>
    <w:rsid w:val="00090AD7"/>
    <w:rsid w:val="00090B5B"/>
    <w:rsid w:val="00090B61"/>
    <w:rsid w:val="00090E15"/>
    <w:rsid w:val="00090E2A"/>
    <w:rsid w:val="00091036"/>
    <w:rsid w:val="000910A2"/>
    <w:rsid w:val="0009128E"/>
    <w:rsid w:val="000912AA"/>
    <w:rsid w:val="00091329"/>
    <w:rsid w:val="0009137D"/>
    <w:rsid w:val="00091394"/>
    <w:rsid w:val="0009140A"/>
    <w:rsid w:val="0009160C"/>
    <w:rsid w:val="0009168F"/>
    <w:rsid w:val="00091710"/>
    <w:rsid w:val="00091855"/>
    <w:rsid w:val="0009186F"/>
    <w:rsid w:val="00091870"/>
    <w:rsid w:val="00091971"/>
    <w:rsid w:val="000919AA"/>
    <w:rsid w:val="00091C23"/>
    <w:rsid w:val="00091C93"/>
    <w:rsid w:val="00091CA8"/>
    <w:rsid w:val="00091EBA"/>
    <w:rsid w:val="000921A8"/>
    <w:rsid w:val="0009237E"/>
    <w:rsid w:val="000923E4"/>
    <w:rsid w:val="0009242F"/>
    <w:rsid w:val="00092480"/>
    <w:rsid w:val="000926D8"/>
    <w:rsid w:val="0009275A"/>
    <w:rsid w:val="0009297B"/>
    <w:rsid w:val="00092A1B"/>
    <w:rsid w:val="00092BBA"/>
    <w:rsid w:val="00092C8D"/>
    <w:rsid w:val="00092E12"/>
    <w:rsid w:val="00093069"/>
    <w:rsid w:val="000930AF"/>
    <w:rsid w:val="00093105"/>
    <w:rsid w:val="00093154"/>
    <w:rsid w:val="000933EE"/>
    <w:rsid w:val="00093506"/>
    <w:rsid w:val="0009360A"/>
    <w:rsid w:val="000938A8"/>
    <w:rsid w:val="00093B90"/>
    <w:rsid w:val="00093BB5"/>
    <w:rsid w:val="00093C6D"/>
    <w:rsid w:val="00093CB6"/>
    <w:rsid w:val="00093E57"/>
    <w:rsid w:val="00093E7F"/>
    <w:rsid w:val="00093FDF"/>
    <w:rsid w:val="0009409A"/>
    <w:rsid w:val="000942CE"/>
    <w:rsid w:val="00094873"/>
    <w:rsid w:val="00094B12"/>
    <w:rsid w:val="00094B6A"/>
    <w:rsid w:val="00094BDE"/>
    <w:rsid w:val="00094DCF"/>
    <w:rsid w:val="00094DF2"/>
    <w:rsid w:val="00094FCF"/>
    <w:rsid w:val="0009506E"/>
    <w:rsid w:val="00095132"/>
    <w:rsid w:val="000952E6"/>
    <w:rsid w:val="00095459"/>
    <w:rsid w:val="00095470"/>
    <w:rsid w:val="000954C3"/>
    <w:rsid w:val="00095797"/>
    <w:rsid w:val="00095824"/>
    <w:rsid w:val="000958B3"/>
    <w:rsid w:val="000958F4"/>
    <w:rsid w:val="00095914"/>
    <w:rsid w:val="000959BA"/>
    <w:rsid w:val="00095A2E"/>
    <w:rsid w:val="00095A3C"/>
    <w:rsid w:val="00095C22"/>
    <w:rsid w:val="00095D2C"/>
    <w:rsid w:val="00095D67"/>
    <w:rsid w:val="00095EB3"/>
    <w:rsid w:val="00095EBD"/>
    <w:rsid w:val="00096039"/>
    <w:rsid w:val="00096196"/>
    <w:rsid w:val="00096244"/>
    <w:rsid w:val="000964DB"/>
    <w:rsid w:val="000964E9"/>
    <w:rsid w:val="0009655C"/>
    <w:rsid w:val="0009664C"/>
    <w:rsid w:val="00096930"/>
    <w:rsid w:val="0009695A"/>
    <w:rsid w:val="000969EB"/>
    <w:rsid w:val="00096AF6"/>
    <w:rsid w:val="00096BCB"/>
    <w:rsid w:val="00096C3C"/>
    <w:rsid w:val="00096D02"/>
    <w:rsid w:val="00096D5F"/>
    <w:rsid w:val="00096FB4"/>
    <w:rsid w:val="00097196"/>
    <w:rsid w:val="00097201"/>
    <w:rsid w:val="00097275"/>
    <w:rsid w:val="000974B8"/>
    <w:rsid w:val="000976CD"/>
    <w:rsid w:val="0009785B"/>
    <w:rsid w:val="00097951"/>
    <w:rsid w:val="000979DA"/>
    <w:rsid w:val="00097A0B"/>
    <w:rsid w:val="000A00B8"/>
    <w:rsid w:val="000A00E0"/>
    <w:rsid w:val="000A0113"/>
    <w:rsid w:val="000A019C"/>
    <w:rsid w:val="000A01AC"/>
    <w:rsid w:val="000A02C1"/>
    <w:rsid w:val="000A034C"/>
    <w:rsid w:val="000A060F"/>
    <w:rsid w:val="000A089B"/>
    <w:rsid w:val="000A08D0"/>
    <w:rsid w:val="000A0B26"/>
    <w:rsid w:val="000A0ED9"/>
    <w:rsid w:val="000A0F5E"/>
    <w:rsid w:val="000A103A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1E6A"/>
    <w:rsid w:val="000A2118"/>
    <w:rsid w:val="000A2194"/>
    <w:rsid w:val="000A22A0"/>
    <w:rsid w:val="000A22BC"/>
    <w:rsid w:val="000A243E"/>
    <w:rsid w:val="000A24EA"/>
    <w:rsid w:val="000A2571"/>
    <w:rsid w:val="000A274C"/>
    <w:rsid w:val="000A27E4"/>
    <w:rsid w:val="000A2B03"/>
    <w:rsid w:val="000A2C48"/>
    <w:rsid w:val="000A2D49"/>
    <w:rsid w:val="000A305B"/>
    <w:rsid w:val="000A315B"/>
    <w:rsid w:val="000A317A"/>
    <w:rsid w:val="000A33D2"/>
    <w:rsid w:val="000A3408"/>
    <w:rsid w:val="000A35DF"/>
    <w:rsid w:val="000A35E8"/>
    <w:rsid w:val="000A39EB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ACC"/>
    <w:rsid w:val="000A4AF1"/>
    <w:rsid w:val="000A4B19"/>
    <w:rsid w:val="000A4BEC"/>
    <w:rsid w:val="000A4C6B"/>
    <w:rsid w:val="000A4D5B"/>
    <w:rsid w:val="000A4D73"/>
    <w:rsid w:val="000A4EE4"/>
    <w:rsid w:val="000A5250"/>
    <w:rsid w:val="000A525A"/>
    <w:rsid w:val="000A52B4"/>
    <w:rsid w:val="000A5457"/>
    <w:rsid w:val="000A54CF"/>
    <w:rsid w:val="000A5569"/>
    <w:rsid w:val="000A568B"/>
    <w:rsid w:val="000A56F3"/>
    <w:rsid w:val="000A588E"/>
    <w:rsid w:val="000A58BA"/>
    <w:rsid w:val="000A59FD"/>
    <w:rsid w:val="000A5ADD"/>
    <w:rsid w:val="000A5BE3"/>
    <w:rsid w:val="000A5C70"/>
    <w:rsid w:val="000A5DC2"/>
    <w:rsid w:val="000A5DD2"/>
    <w:rsid w:val="000A5FBD"/>
    <w:rsid w:val="000A627B"/>
    <w:rsid w:val="000A6303"/>
    <w:rsid w:val="000A6374"/>
    <w:rsid w:val="000A646A"/>
    <w:rsid w:val="000A64B3"/>
    <w:rsid w:val="000A6859"/>
    <w:rsid w:val="000A69EC"/>
    <w:rsid w:val="000A6E29"/>
    <w:rsid w:val="000A6ED3"/>
    <w:rsid w:val="000A6FEA"/>
    <w:rsid w:val="000A7090"/>
    <w:rsid w:val="000A7141"/>
    <w:rsid w:val="000A7154"/>
    <w:rsid w:val="000A7204"/>
    <w:rsid w:val="000A7222"/>
    <w:rsid w:val="000A7681"/>
    <w:rsid w:val="000A76A7"/>
    <w:rsid w:val="000A7773"/>
    <w:rsid w:val="000A77AB"/>
    <w:rsid w:val="000A792C"/>
    <w:rsid w:val="000A799E"/>
    <w:rsid w:val="000A7ACC"/>
    <w:rsid w:val="000A7B25"/>
    <w:rsid w:val="000A7CD1"/>
    <w:rsid w:val="000A7EB1"/>
    <w:rsid w:val="000B0078"/>
    <w:rsid w:val="000B02F6"/>
    <w:rsid w:val="000B0334"/>
    <w:rsid w:val="000B0557"/>
    <w:rsid w:val="000B08F0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55A"/>
    <w:rsid w:val="000B1593"/>
    <w:rsid w:val="000B16B8"/>
    <w:rsid w:val="000B179F"/>
    <w:rsid w:val="000B17C1"/>
    <w:rsid w:val="000B180A"/>
    <w:rsid w:val="000B1985"/>
    <w:rsid w:val="000B1D15"/>
    <w:rsid w:val="000B1DA3"/>
    <w:rsid w:val="000B1DCB"/>
    <w:rsid w:val="000B1ED5"/>
    <w:rsid w:val="000B2052"/>
    <w:rsid w:val="000B211A"/>
    <w:rsid w:val="000B2179"/>
    <w:rsid w:val="000B21B6"/>
    <w:rsid w:val="000B21E4"/>
    <w:rsid w:val="000B220E"/>
    <w:rsid w:val="000B23AB"/>
    <w:rsid w:val="000B24AA"/>
    <w:rsid w:val="000B27E5"/>
    <w:rsid w:val="000B27F9"/>
    <w:rsid w:val="000B28CE"/>
    <w:rsid w:val="000B297E"/>
    <w:rsid w:val="000B2A7E"/>
    <w:rsid w:val="000B2B04"/>
    <w:rsid w:val="000B2B65"/>
    <w:rsid w:val="000B2DC7"/>
    <w:rsid w:val="000B2DC9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1"/>
    <w:rsid w:val="000B455D"/>
    <w:rsid w:val="000B4712"/>
    <w:rsid w:val="000B48CD"/>
    <w:rsid w:val="000B48EE"/>
    <w:rsid w:val="000B4A33"/>
    <w:rsid w:val="000B4B48"/>
    <w:rsid w:val="000B4D9C"/>
    <w:rsid w:val="000B4E29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5FFB"/>
    <w:rsid w:val="000B6043"/>
    <w:rsid w:val="000B6102"/>
    <w:rsid w:val="000B628A"/>
    <w:rsid w:val="000B6479"/>
    <w:rsid w:val="000B6529"/>
    <w:rsid w:val="000B6639"/>
    <w:rsid w:val="000B6645"/>
    <w:rsid w:val="000B67D6"/>
    <w:rsid w:val="000B68A4"/>
    <w:rsid w:val="000B68E9"/>
    <w:rsid w:val="000B6937"/>
    <w:rsid w:val="000B6A6C"/>
    <w:rsid w:val="000B6B6C"/>
    <w:rsid w:val="000B6BA4"/>
    <w:rsid w:val="000B6C33"/>
    <w:rsid w:val="000B6DED"/>
    <w:rsid w:val="000B72EE"/>
    <w:rsid w:val="000B74BA"/>
    <w:rsid w:val="000B7602"/>
    <w:rsid w:val="000B78AC"/>
    <w:rsid w:val="000B7B9B"/>
    <w:rsid w:val="000B7BC1"/>
    <w:rsid w:val="000B7C6F"/>
    <w:rsid w:val="000B7CE4"/>
    <w:rsid w:val="000B7D0D"/>
    <w:rsid w:val="000B7DA8"/>
    <w:rsid w:val="000B7DD1"/>
    <w:rsid w:val="000B7EBD"/>
    <w:rsid w:val="000B7FC6"/>
    <w:rsid w:val="000C010A"/>
    <w:rsid w:val="000C02D1"/>
    <w:rsid w:val="000C04E0"/>
    <w:rsid w:val="000C056A"/>
    <w:rsid w:val="000C070B"/>
    <w:rsid w:val="000C0F42"/>
    <w:rsid w:val="000C1140"/>
    <w:rsid w:val="000C1393"/>
    <w:rsid w:val="000C13A5"/>
    <w:rsid w:val="000C13E6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994"/>
    <w:rsid w:val="000C1BE2"/>
    <w:rsid w:val="000C1C69"/>
    <w:rsid w:val="000C1C94"/>
    <w:rsid w:val="000C1D3A"/>
    <w:rsid w:val="000C1FB7"/>
    <w:rsid w:val="000C226C"/>
    <w:rsid w:val="000C2365"/>
    <w:rsid w:val="000C23AF"/>
    <w:rsid w:val="000C2567"/>
    <w:rsid w:val="000C25A0"/>
    <w:rsid w:val="000C26CB"/>
    <w:rsid w:val="000C273A"/>
    <w:rsid w:val="000C2978"/>
    <w:rsid w:val="000C2A57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763"/>
    <w:rsid w:val="000C3828"/>
    <w:rsid w:val="000C3998"/>
    <w:rsid w:val="000C3A5D"/>
    <w:rsid w:val="000C3B0B"/>
    <w:rsid w:val="000C3B13"/>
    <w:rsid w:val="000C3BF1"/>
    <w:rsid w:val="000C3C0D"/>
    <w:rsid w:val="000C3F03"/>
    <w:rsid w:val="000C40FF"/>
    <w:rsid w:val="000C4144"/>
    <w:rsid w:val="000C44EE"/>
    <w:rsid w:val="000C468C"/>
    <w:rsid w:val="000C46CB"/>
    <w:rsid w:val="000C48A3"/>
    <w:rsid w:val="000C48E4"/>
    <w:rsid w:val="000C4C8C"/>
    <w:rsid w:val="000C4D35"/>
    <w:rsid w:val="000C4EDA"/>
    <w:rsid w:val="000C4EF1"/>
    <w:rsid w:val="000C4F23"/>
    <w:rsid w:val="000C4F69"/>
    <w:rsid w:val="000C5045"/>
    <w:rsid w:val="000C505C"/>
    <w:rsid w:val="000C50F4"/>
    <w:rsid w:val="000C51AB"/>
    <w:rsid w:val="000C5231"/>
    <w:rsid w:val="000C5255"/>
    <w:rsid w:val="000C52A3"/>
    <w:rsid w:val="000C5491"/>
    <w:rsid w:val="000C5535"/>
    <w:rsid w:val="000C5540"/>
    <w:rsid w:val="000C55DC"/>
    <w:rsid w:val="000C55F2"/>
    <w:rsid w:val="000C56F3"/>
    <w:rsid w:val="000C57AB"/>
    <w:rsid w:val="000C5836"/>
    <w:rsid w:val="000C5906"/>
    <w:rsid w:val="000C5D4D"/>
    <w:rsid w:val="000C5F7C"/>
    <w:rsid w:val="000C6071"/>
    <w:rsid w:val="000C60A0"/>
    <w:rsid w:val="000C62F7"/>
    <w:rsid w:val="000C63C2"/>
    <w:rsid w:val="000C6509"/>
    <w:rsid w:val="000C6591"/>
    <w:rsid w:val="000C6730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6F24"/>
    <w:rsid w:val="000C71EF"/>
    <w:rsid w:val="000C7240"/>
    <w:rsid w:val="000C72BF"/>
    <w:rsid w:val="000C72E1"/>
    <w:rsid w:val="000C7414"/>
    <w:rsid w:val="000C754B"/>
    <w:rsid w:val="000C7555"/>
    <w:rsid w:val="000C7572"/>
    <w:rsid w:val="000C7771"/>
    <w:rsid w:val="000C777C"/>
    <w:rsid w:val="000C7883"/>
    <w:rsid w:val="000C78ED"/>
    <w:rsid w:val="000C7AD2"/>
    <w:rsid w:val="000C7B05"/>
    <w:rsid w:val="000C7B28"/>
    <w:rsid w:val="000C7B60"/>
    <w:rsid w:val="000C7B7F"/>
    <w:rsid w:val="000C7C51"/>
    <w:rsid w:val="000C7C96"/>
    <w:rsid w:val="000C7DE8"/>
    <w:rsid w:val="000C7E24"/>
    <w:rsid w:val="000C7F60"/>
    <w:rsid w:val="000D0368"/>
    <w:rsid w:val="000D0398"/>
    <w:rsid w:val="000D039B"/>
    <w:rsid w:val="000D03B0"/>
    <w:rsid w:val="000D0543"/>
    <w:rsid w:val="000D061D"/>
    <w:rsid w:val="000D0B7E"/>
    <w:rsid w:val="000D0C6F"/>
    <w:rsid w:val="000D0C87"/>
    <w:rsid w:val="000D0CD4"/>
    <w:rsid w:val="000D0CD8"/>
    <w:rsid w:val="000D0CF4"/>
    <w:rsid w:val="000D0FDF"/>
    <w:rsid w:val="000D11C1"/>
    <w:rsid w:val="000D11F6"/>
    <w:rsid w:val="000D131C"/>
    <w:rsid w:val="000D143B"/>
    <w:rsid w:val="000D14DA"/>
    <w:rsid w:val="000D159E"/>
    <w:rsid w:val="000D15DC"/>
    <w:rsid w:val="000D15F3"/>
    <w:rsid w:val="000D161C"/>
    <w:rsid w:val="000D168A"/>
    <w:rsid w:val="000D16CE"/>
    <w:rsid w:val="000D1880"/>
    <w:rsid w:val="000D1A9A"/>
    <w:rsid w:val="000D1ABF"/>
    <w:rsid w:val="000D1B1A"/>
    <w:rsid w:val="000D1D07"/>
    <w:rsid w:val="000D1D94"/>
    <w:rsid w:val="000D1DCC"/>
    <w:rsid w:val="000D2024"/>
    <w:rsid w:val="000D2054"/>
    <w:rsid w:val="000D207B"/>
    <w:rsid w:val="000D20FE"/>
    <w:rsid w:val="000D2247"/>
    <w:rsid w:val="000D235F"/>
    <w:rsid w:val="000D23E3"/>
    <w:rsid w:val="000D259D"/>
    <w:rsid w:val="000D263C"/>
    <w:rsid w:val="000D2792"/>
    <w:rsid w:val="000D29F7"/>
    <w:rsid w:val="000D2AC8"/>
    <w:rsid w:val="000D2B35"/>
    <w:rsid w:val="000D2BC5"/>
    <w:rsid w:val="000D2C1D"/>
    <w:rsid w:val="000D2D30"/>
    <w:rsid w:val="000D2E19"/>
    <w:rsid w:val="000D300D"/>
    <w:rsid w:val="000D3016"/>
    <w:rsid w:val="000D30DD"/>
    <w:rsid w:val="000D3274"/>
    <w:rsid w:val="000D34CF"/>
    <w:rsid w:val="000D3560"/>
    <w:rsid w:val="000D38B3"/>
    <w:rsid w:val="000D39C2"/>
    <w:rsid w:val="000D39F7"/>
    <w:rsid w:val="000D3C33"/>
    <w:rsid w:val="000D3D01"/>
    <w:rsid w:val="000D3DEA"/>
    <w:rsid w:val="000D3E59"/>
    <w:rsid w:val="000D41A3"/>
    <w:rsid w:val="000D4266"/>
    <w:rsid w:val="000D42E3"/>
    <w:rsid w:val="000D44D8"/>
    <w:rsid w:val="000D46BF"/>
    <w:rsid w:val="000D4762"/>
    <w:rsid w:val="000D477C"/>
    <w:rsid w:val="000D482B"/>
    <w:rsid w:val="000D483C"/>
    <w:rsid w:val="000D4964"/>
    <w:rsid w:val="000D4B49"/>
    <w:rsid w:val="000D4D57"/>
    <w:rsid w:val="000D4E4A"/>
    <w:rsid w:val="000D4FD2"/>
    <w:rsid w:val="000D5155"/>
    <w:rsid w:val="000D5163"/>
    <w:rsid w:val="000D52F6"/>
    <w:rsid w:val="000D5623"/>
    <w:rsid w:val="000D56A2"/>
    <w:rsid w:val="000D57A9"/>
    <w:rsid w:val="000D5A30"/>
    <w:rsid w:val="000D5D55"/>
    <w:rsid w:val="000D5D73"/>
    <w:rsid w:val="000D5E57"/>
    <w:rsid w:val="000D61EF"/>
    <w:rsid w:val="000D6611"/>
    <w:rsid w:val="000D67BB"/>
    <w:rsid w:val="000D67DE"/>
    <w:rsid w:val="000D681F"/>
    <w:rsid w:val="000D6838"/>
    <w:rsid w:val="000D68B6"/>
    <w:rsid w:val="000D6955"/>
    <w:rsid w:val="000D69AE"/>
    <w:rsid w:val="000D6B33"/>
    <w:rsid w:val="000D6B7C"/>
    <w:rsid w:val="000D6CF9"/>
    <w:rsid w:val="000D6F52"/>
    <w:rsid w:val="000D6FF8"/>
    <w:rsid w:val="000D7309"/>
    <w:rsid w:val="000D74D6"/>
    <w:rsid w:val="000D751E"/>
    <w:rsid w:val="000D7654"/>
    <w:rsid w:val="000D7879"/>
    <w:rsid w:val="000D7919"/>
    <w:rsid w:val="000D79DA"/>
    <w:rsid w:val="000D7E5E"/>
    <w:rsid w:val="000D7F84"/>
    <w:rsid w:val="000E017B"/>
    <w:rsid w:val="000E0185"/>
    <w:rsid w:val="000E025C"/>
    <w:rsid w:val="000E0356"/>
    <w:rsid w:val="000E0362"/>
    <w:rsid w:val="000E0435"/>
    <w:rsid w:val="000E04B7"/>
    <w:rsid w:val="000E0795"/>
    <w:rsid w:val="000E0985"/>
    <w:rsid w:val="000E09A2"/>
    <w:rsid w:val="000E0CE3"/>
    <w:rsid w:val="000E0DB7"/>
    <w:rsid w:val="000E0E7E"/>
    <w:rsid w:val="000E0E85"/>
    <w:rsid w:val="000E0FD2"/>
    <w:rsid w:val="000E11C0"/>
    <w:rsid w:val="000E11F3"/>
    <w:rsid w:val="000E1224"/>
    <w:rsid w:val="000E134C"/>
    <w:rsid w:val="000E1481"/>
    <w:rsid w:val="000E1906"/>
    <w:rsid w:val="000E1A24"/>
    <w:rsid w:val="000E1A50"/>
    <w:rsid w:val="000E1B95"/>
    <w:rsid w:val="000E1DE1"/>
    <w:rsid w:val="000E2009"/>
    <w:rsid w:val="000E210A"/>
    <w:rsid w:val="000E2360"/>
    <w:rsid w:val="000E2499"/>
    <w:rsid w:val="000E24A9"/>
    <w:rsid w:val="000E24FF"/>
    <w:rsid w:val="000E274C"/>
    <w:rsid w:val="000E2769"/>
    <w:rsid w:val="000E291F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5BE"/>
    <w:rsid w:val="000E3626"/>
    <w:rsid w:val="000E38D5"/>
    <w:rsid w:val="000E3A05"/>
    <w:rsid w:val="000E3AEE"/>
    <w:rsid w:val="000E3B30"/>
    <w:rsid w:val="000E3C0E"/>
    <w:rsid w:val="000E3D11"/>
    <w:rsid w:val="000E3DFC"/>
    <w:rsid w:val="000E3F09"/>
    <w:rsid w:val="000E3FE6"/>
    <w:rsid w:val="000E43A4"/>
    <w:rsid w:val="000E450B"/>
    <w:rsid w:val="000E4529"/>
    <w:rsid w:val="000E4612"/>
    <w:rsid w:val="000E4630"/>
    <w:rsid w:val="000E4755"/>
    <w:rsid w:val="000E475B"/>
    <w:rsid w:val="000E4841"/>
    <w:rsid w:val="000E485A"/>
    <w:rsid w:val="000E48B1"/>
    <w:rsid w:val="000E4A37"/>
    <w:rsid w:val="000E4B82"/>
    <w:rsid w:val="000E4E14"/>
    <w:rsid w:val="000E4E57"/>
    <w:rsid w:val="000E518C"/>
    <w:rsid w:val="000E519E"/>
    <w:rsid w:val="000E51BA"/>
    <w:rsid w:val="000E549B"/>
    <w:rsid w:val="000E54F8"/>
    <w:rsid w:val="000E5595"/>
    <w:rsid w:val="000E5614"/>
    <w:rsid w:val="000E565F"/>
    <w:rsid w:val="000E56C9"/>
    <w:rsid w:val="000E56E3"/>
    <w:rsid w:val="000E571F"/>
    <w:rsid w:val="000E575B"/>
    <w:rsid w:val="000E57A8"/>
    <w:rsid w:val="000E5812"/>
    <w:rsid w:val="000E5859"/>
    <w:rsid w:val="000E5B6F"/>
    <w:rsid w:val="000E5B7A"/>
    <w:rsid w:val="000E5D00"/>
    <w:rsid w:val="000E5DAA"/>
    <w:rsid w:val="000E5E94"/>
    <w:rsid w:val="000E6092"/>
    <w:rsid w:val="000E60BE"/>
    <w:rsid w:val="000E6199"/>
    <w:rsid w:val="000E646D"/>
    <w:rsid w:val="000E6595"/>
    <w:rsid w:val="000E67CF"/>
    <w:rsid w:val="000E6AA8"/>
    <w:rsid w:val="000E6B5C"/>
    <w:rsid w:val="000E6CF9"/>
    <w:rsid w:val="000E6E7D"/>
    <w:rsid w:val="000E70A0"/>
    <w:rsid w:val="000E712E"/>
    <w:rsid w:val="000E71C1"/>
    <w:rsid w:val="000E71D6"/>
    <w:rsid w:val="000E736C"/>
    <w:rsid w:val="000E76B2"/>
    <w:rsid w:val="000E7789"/>
    <w:rsid w:val="000E77D2"/>
    <w:rsid w:val="000E7D40"/>
    <w:rsid w:val="000F0022"/>
    <w:rsid w:val="000F02DA"/>
    <w:rsid w:val="000F0331"/>
    <w:rsid w:val="000F03F7"/>
    <w:rsid w:val="000F04DF"/>
    <w:rsid w:val="000F04E8"/>
    <w:rsid w:val="000F0783"/>
    <w:rsid w:val="000F085F"/>
    <w:rsid w:val="000F0950"/>
    <w:rsid w:val="000F0A88"/>
    <w:rsid w:val="000F0D2D"/>
    <w:rsid w:val="000F0F83"/>
    <w:rsid w:val="000F106C"/>
    <w:rsid w:val="000F112E"/>
    <w:rsid w:val="000F1260"/>
    <w:rsid w:val="000F136C"/>
    <w:rsid w:val="000F14D9"/>
    <w:rsid w:val="000F1521"/>
    <w:rsid w:val="000F1B79"/>
    <w:rsid w:val="000F1D36"/>
    <w:rsid w:val="000F1D39"/>
    <w:rsid w:val="000F1F6A"/>
    <w:rsid w:val="000F1F7E"/>
    <w:rsid w:val="000F1F97"/>
    <w:rsid w:val="000F1FBF"/>
    <w:rsid w:val="000F1FFE"/>
    <w:rsid w:val="000F206E"/>
    <w:rsid w:val="000F20D0"/>
    <w:rsid w:val="000F2190"/>
    <w:rsid w:val="000F24C0"/>
    <w:rsid w:val="000F25F4"/>
    <w:rsid w:val="000F2659"/>
    <w:rsid w:val="000F2C1A"/>
    <w:rsid w:val="000F2C25"/>
    <w:rsid w:val="000F2CDC"/>
    <w:rsid w:val="000F2D67"/>
    <w:rsid w:val="000F2D80"/>
    <w:rsid w:val="000F2F89"/>
    <w:rsid w:val="000F3161"/>
    <w:rsid w:val="000F3224"/>
    <w:rsid w:val="000F3238"/>
    <w:rsid w:val="000F348F"/>
    <w:rsid w:val="000F350F"/>
    <w:rsid w:val="000F38A8"/>
    <w:rsid w:val="000F40F2"/>
    <w:rsid w:val="000F41EB"/>
    <w:rsid w:val="000F42AB"/>
    <w:rsid w:val="000F4444"/>
    <w:rsid w:val="000F456D"/>
    <w:rsid w:val="000F45B4"/>
    <w:rsid w:val="000F45C9"/>
    <w:rsid w:val="000F468E"/>
    <w:rsid w:val="000F46C0"/>
    <w:rsid w:val="000F4880"/>
    <w:rsid w:val="000F48A9"/>
    <w:rsid w:val="000F4933"/>
    <w:rsid w:val="000F498E"/>
    <w:rsid w:val="000F4C4C"/>
    <w:rsid w:val="000F4CCA"/>
    <w:rsid w:val="000F4FB8"/>
    <w:rsid w:val="000F4FE5"/>
    <w:rsid w:val="000F5042"/>
    <w:rsid w:val="000F5053"/>
    <w:rsid w:val="000F50DC"/>
    <w:rsid w:val="000F5150"/>
    <w:rsid w:val="000F5287"/>
    <w:rsid w:val="000F52CC"/>
    <w:rsid w:val="000F5358"/>
    <w:rsid w:val="000F5792"/>
    <w:rsid w:val="000F57B6"/>
    <w:rsid w:val="000F5830"/>
    <w:rsid w:val="000F5A99"/>
    <w:rsid w:val="000F5B02"/>
    <w:rsid w:val="000F5B67"/>
    <w:rsid w:val="000F5BB8"/>
    <w:rsid w:val="000F5D4D"/>
    <w:rsid w:val="000F5DA5"/>
    <w:rsid w:val="000F5E5C"/>
    <w:rsid w:val="000F5F38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6FB9"/>
    <w:rsid w:val="000F7362"/>
    <w:rsid w:val="000F76A5"/>
    <w:rsid w:val="000F784B"/>
    <w:rsid w:val="000F795C"/>
    <w:rsid w:val="000F7B09"/>
    <w:rsid w:val="000F7DCB"/>
    <w:rsid w:val="000F7DED"/>
    <w:rsid w:val="000F7E74"/>
    <w:rsid w:val="00100018"/>
    <w:rsid w:val="00100057"/>
    <w:rsid w:val="00100134"/>
    <w:rsid w:val="0010039C"/>
    <w:rsid w:val="00100708"/>
    <w:rsid w:val="001007CB"/>
    <w:rsid w:val="0010080E"/>
    <w:rsid w:val="0010081A"/>
    <w:rsid w:val="0010089C"/>
    <w:rsid w:val="001008C6"/>
    <w:rsid w:val="001009A5"/>
    <w:rsid w:val="00100A36"/>
    <w:rsid w:val="00100A71"/>
    <w:rsid w:val="00100BB0"/>
    <w:rsid w:val="00100E0F"/>
    <w:rsid w:val="00100F44"/>
    <w:rsid w:val="00100FCA"/>
    <w:rsid w:val="00100FFB"/>
    <w:rsid w:val="00101351"/>
    <w:rsid w:val="0010138D"/>
    <w:rsid w:val="001013BD"/>
    <w:rsid w:val="001013F6"/>
    <w:rsid w:val="001015B8"/>
    <w:rsid w:val="0010179A"/>
    <w:rsid w:val="00101805"/>
    <w:rsid w:val="00101C0A"/>
    <w:rsid w:val="00101F95"/>
    <w:rsid w:val="00102016"/>
    <w:rsid w:val="001020C6"/>
    <w:rsid w:val="00102417"/>
    <w:rsid w:val="001024D9"/>
    <w:rsid w:val="001025FB"/>
    <w:rsid w:val="0010291B"/>
    <w:rsid w:val="0010297B"/>
    <w:rsid w:val="001029E9"/>
    <w:rsid w:val="00102A0C"/>
    <w:rsid w:val="00102BC1"/>
    <w:rsid w:val="00102D65"/>
    <w:rsid w:val="00102D8D"/>
    <w:rsid w:val="00102EEF"/>
    <w:rsid w:val="00103087"/>
    <w:rsid w:val="001030A1"/>
    <w:rsid w:val="00103204"/>
    <w:rsid w:val="00103437"/>
    <w:rsid w:val="001034CC"/>
    <w:rsid w:val="00103548"/>
    <w:rsid w:val="0010354D"/>
    <w:rsid w:val="00103690"/>
    <w:rsid w:val="001037D1"/>
    <w:rsid w:val="00103C3E"/>
    <w:rsid w:val="00103C3F"/>
    <w:rsid w:val="001043CA"/>
    <w:rsid w:val="001043F9"/>
    <w:rsid w:val="00104556"/>
    <w:rsid w:val="001045A8"/>
    <w:rsid w:val="0010468F"/>
    <w:rsid w:val="0010473D"/>
    <w:rsid w:val="00104786"/>
    <w:rsid w:val="001047B8"/>
    <w:rsid w:val="00104931"/>
    <w:rsid w:val="001049D3"/>
    <w:rsid w:val="001049F1"/>
    <w:rsid w:val="00104B27"/>
    <w:rsid w:val="00104B7F"/>
    <w:rsid w:val="001051B0"/>
    <w:rsid w:val="00105240"/>
    <w:rsid w:val="0010534E"/>
    <w:rsid w:val="001053A1"/>
    <w:rsid w:val="001055C8"/>
    <w:rsid w:val="0010563A"/>
    <w:rsid w:val="00105756"/>
    <w:rsid w:val="001058D4"/>
    <w:rsid w:val="001058D5"/>
    <w:rsid w:val="0010590B"/>
    <w:rsid w:val="00105BAD"/>
    <w:rsid w:val="00105C9C"/>
    <w:rsid w:val="00105CDE"/>
    <w:rsid w:val="00105D38"/>
    <w:rsid w:val="00105E55"/>
    <w:rsid w:val="00105FB0"/>
    <w:rsid w:val="001060D9"/>
    <w:rsid w:val="00106215"/>
    <w:rsid w:val="00106420"/>
    <w:rsid w:val="0010648E"/>
    <w:rsid w:val="001064FE"/>
    <w:rsid w:val="0010669B"/>
    <w:rsid w:val="001066F9"/>
    <w:rsid w:val="001068A4"/>
    <w:rsid w:val="00106A13"/>
    <w:rsid w:val="00106B9A"/>
    <w:rsid w:val="00106BB9"/>
    <w:rsid w:val="00106C74"/>
    <w:rsid w:val="00106CC6"/>
    <w:rsid w:val="00106D2A"/>
    <w:rsid w:val="00106D47"/>
    <w:rsid w:val="00106DDD"/>
    <w:rsid w:val="00106E99"/>
    <w:rsid w:val="00106F0C"/>
    <w:rsid w:val="00107110"/>
    <w:rsid w:val="0010712E"/>
    <w:rsid w:val="001071F8"/>
    <w:rsid w:val="001072BC"/>
    <w:rsid w:val="001073C9"/>
    <w:rsid w:val="00107667"/>
    <w:rsid w:val="00107864"/>
    <w:rsid w:val="0010792D"/>
    <w:rsid w:val="00107961"/>
    <w:rsid w:val="001079CF"/>
    <w:rsid w:val="00107A80"/>
    <w:rsid w:val="00107BAA"/>
    <w:rsid w:val="00107BCB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A76"/>
    <w:rsid w:val="00110BDA"/>
    <w:rsid w:val="00110BF1"/>
    <w:rsid w:val="00110C7C"/>
    <w:rsid w:val="00110C90"/>
    <w:rsid w:val="00110DA8"/>
    <w:rsid w:val="00110E9A"/>
    <w:rsid w:val="00110EDD"/>
    <w:rsid w:val="00110F59"/>
    <w:rsid w:val="00111024"/>
    <w:rsid w:val="0011125D"/>
    <w:rsid w:val="00111317"/>
    <w:rsid w:val="001114DD"/>
    <w:rsid w:val="00111535"/>
    <w:rsid w:val="00111581"/>
    <w:rsid w:val="001116FC"/>
    <w:rsid w:val="0011174A"/>
    <w:rsid w:val="00111A2C"/>
    <w:rsid w:val="00111BE5"/>
    <w:rsid w:val="00111C47"/>
    <w:rsid w:val="00111E52"/>
    <w:rsid w:val="00111E8E"/>
    <w:rsid w:val="00112131"/>
    <w:rsid w:val="001122EB"/>
    <w:rsid w:val="00112349"/>
    <w:rsid w:val="0011239B"/>
    <w:rsid w:val="00112514"/>
    <w:rsid w:val="0011264D"/>
    <w:rsid w:val="001127A2"/>
    <w:rsid w:val="00112873"/>
    <w:rsid w:val="00112A73"/>
    <w:rsid w:val="00112D90"/>
    <w:rsid w:val="00112E08"/>
    <w:rsid w:val="00112F02"/>
    <w:rsid w:val="00113032"/>
    <w:rsid w:val="001130E2"/>
    <w:rsid w:val="001132A8"/>
    <w:rsid w:val="001133D9"/>
    <w:rsid w:val="001133E0"/>
    <w:rsid w:val="001134F2"/>
    <w:rsid w:val="00113521"/>
    <w:rsid w:val="0011357E"/>
    <w:rsid w:val="00113710"/>
    <w:rsid w:val="00113AB2"/>
    <w:rsid w:val="00113B7A"/>
    <w:rsid w:val="00113BDA"/>
    <w:rsid w:val="00113CD0"/>
    <w:rsid w:val="00113ED6"/>
    <w:rsid w:val="0011412F"/>
    <w:rsid w:val="00114171"/>
    <w:rsid w:val="001141EE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693"/>
    <w:rsid w:val="00115705"/>
    <w:rsid w:val="00115716"/>
    <w:rsid w:val="00115763"/>
    <w:rsid w:val="00115848"/>
    <w:rsid w:val="00115857"/>
    <w:rsid w:val="00115894"/>
    <w:rsid w:val="00115A74"/>
    <w:rsid w:val="00115D69"/>
    <w:rsid w:val="00115DDA"/>
    <w:rsid w:val="00115F81"/>
    <w:rsid w:val="0011612D"/>
    <w:rsid w:val="00116175"/>
    <w:rsid w:val="001163F4"/>
    <w:rsid w:val="00116432"/>
    <w:rsid w:val="00116441"/>
    <w:rsid w:val="0011666C"/>
    <w:rsid w:val="001166C1"/>
    <w:rsid w:val="00116C55"/>
    <w:rsid w:val="00116DA0"/>
    <w:rsid w:val="00116EE3"/>
    <w:rsid w:val="0011729C"/>
    <w:rsid w:val="001173D5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6D7"/>
    <w:rsid w:val="0012076B"/>
    <w:rsid w:val="001207A7"/>
    <w:rsid w:val="0012087C"/>
    <w:rsid w:val="00120B62"/>
    <w:rsid w:val="00120BFC"/>
    <w:rsid w:val="00120CA2"/>
    <w:rsid w:val="00120CD1"/>
    <w:rsid w:val="00120E6C"/>
    <w:rsid w:val="00121054"/>
    <w:rsid w:val="00121180"/>
    <w:rsid w:val="001212DC"/>
    <w:rsid w:val="0012181F"/>
    <w:rsid w:val="00121908"/>
    <w:rsid w:val="0012197C"/>
    <w:rsid w:val="00121A7D"/>
    <w:rsid w:val="00121B25"/>
    <w:rsid w:val="00121C84"/>
    <w:rsid w:val="00121D13"/>
    <w:rsid w:val="00121D77"/>
    <w:rsid w:val="00122056"/>
    <w:rsid w:val="001220AD"/>
    <w:rsid w:val="0012221B"/>
    <w:rsid w:val="0012235E"/>
    <w:rsid w:val="00122384"/>
    <w:rsid w:val="001223E1"/>
    <w:rsid w:val="001224C0"/>
    <w:rsid w:val="001226CB"/>
    <w:rsid w:val="001226ED"/>
    <w:rsid w:val="0012290A"/>
    <w:rsid w:val="00122974"/>
    <w:rsid w:val="00122A63"/>
    <w:rsid w:val="00122AF0"/>
    <w:rsid w:val="00122C1E"/>
    <w:rsid w:val="00122DF9"/>
    <w:rsid w:val="00122FEC"/>
    <w:rsid w:val="001230EA"/>
    <w:rsid w:val="0012332B"/>
    <w:rsid w:val="00123386"/>
    <w:rsid w:val="0012344E"/>
    <w:rsid w:val="001234CC"/>
    <w:rsid w:val="00123AB9"/>
    <w:rsid w:val="00123C62"/>
    <w:rsid w:val="00123CC2"/>
    <w:rsid w:val="00123D4F"/>
    <w:rsid w:val="00123DF4"/>
    <w:rsid w:val="00123E24"/>
    <w:rsid w:val="00123F4B"/>
    <w:rsid w:val="00124088"/>
    <w:rsid w:val="0012425E"/>
    <w:rsid w:val="001242A8"/>
    <w:rsid w:val="0012455F"/>
    <w:rsid w:val="0012459D"/>
    <w:rsid w:val="0012462B"/>
    <w:rsid w:val="001246C2"/>
    <w:rsid w:val="00124790"/>
    <w:rsid w:val="00124827"/>
    <w:rsid w:val="0012489B"/>
    <w:rsid w:val="0012489E"/>
    <w:rsid w:val="00124A35"/>
    <w:rsid w:val="00124DC6"/>
    <w:rsid w:val="00125451"/>
    <w:rsid w:val="00125667"/>
    <w:rsid w:val="001259F3"/>
    <w:rsid w:val="00125A1B"/>
    <w:rsid w:val="00125AA4"/>
    <w:rsid w:val="00125AC2"/>
    <w:rsid w:val="00125AD2"/>
    <w:rsid w:val="00125C60"/>
    <w:rsid w:val="00125DE8"/>
    <w:rsid w:val="0012621D"/>
    <w:rsid w:val="001264E8"/>
    <w:rsid w:val="0012660E"/>
    <w:rsid w:val="001266A0"/>
    <w:rsid w:val="00126834"/>
    <w:rsid w:val="00126924"/>
    <w:rsid w:val="00126B4A"/>
    <w:rsid w:val="00126B86"/>
    <w:rsid w:val="00126BFD"/>
    <w:rsid w:val="00126D92"/>
    <w:rsid w:val="00127102"/>
    <w:rsid w:val="00127188"/>
    <w:rsid w:val="00127290"/>
    <w:rsid w:val="00127398"/>
    <w:rsid w:val="00127400"/>
    <w:rsid w:val="00127439"/>
    <w:rsid w:val="00127583"/>
    <w:rsid w:val="001275DC"/>
    <w:rsid w:val="0012773A"/>
    <w:rsid w:val="0012773E"/>
    <w:rsid w:val="001278AC"/>
    <w:rsid w:val="00127C80"/>
    <w:rsid w:val="00127CBF"/>
    <w:rsid w:val="00127F99"/>
    <w:rsid w:val="00130003"/>
    <w:rsid w:val="0013003C"/>
    <w:rsid w:val="001301C9"/>
    <w:rsid w:val="001303D6"/>
    <w:rsid w:val="001304D4"/>
    <w:rsid w:val="00130507"/>
    <w:rsid w:val="00130530"/>
    <w:rsid w:val="00130877"/>
    <w:rsid w:val="001308E7"/>
    <w:rsid w:val="001309D7"/>
    <w:rsid w:val="00130B1B"/>
    <w:rsid w:val="00130CB5"/>
    <w:rsid w:val="00130CBF"/>
    <w:rsid w:val="00130DF7"/>
    <w:rsid w:val="0013129D"/>
    <w:rsid w:val="00131479"/>
    <w:rsid w:val="0013151A"/>
    <w:rsid w:val="0013154C"/>
    <w:rsid w:val="001315F5"/>
    <w:rsid w:val="00131827"/>
    <w:rsid w:val="00131866"/>
    <w:rsid w:val="001318AF"/>
    <w:rsid w:val="00131908"/>
    <w:rsid w:val="00131ACE"/>
    <w:rsid w:val="00131B40"/>
    <w:rsid w:val="00131C2A"/>
    <w:rsid w:val="00131D20"/>
    <w:rsid w:val="00131F12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11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E81"/>
    <w:rsid w:val="00133F3F"/>
    <w:rsid w:val="00133FBE"/>
    <w:rsid w:val="00134137"/>
    <w:rsid w:val="00134230"/>
    <w:rsid w:val="001342E6"/>
    <w:rsid w:val="00134312"/>
    <w:rsid w:val="0013439F"/>
    <w:rsid w:val="001344D8"/>
    <w:rsid w:val="0013454B"/>
    <w:rsid w:val="001345DD"/>
    <w:rsid w:val="00134799"/>
    <w:rsid w:val="001348B5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1C"/>
    <w:rsid w:val="001364A5"/>
    <w:rsid w:val="0013654F"/>
    <w:rsid w:val="001365F2"/>
    <w:rsid w:val="00136837"/>
    <w:rsid w:val="00136C1C"/>
    <w:rsid w:val="00136C22"/>
    <w:rsid w:val="00136EB5"/>
    <w:rsid w:val="00136F5A"/>
    <w:rsid w:val="00136FAF"/>
    <w:rsid w:val="00136FB8"/>
    <w:rsid w:val="001374BC"/>
    <w:rsid w:val="001374F3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6CA"/>
    <w:rsid w:val="001409EF"/>
    <w:rsid w:val="00140CDB"/>
    <w:rsid w:val="00140CFD"/>
    <w:rsid w:val="00140EA6"/>
    <w:rsid w:val="00140F70"/>
    <w:rsid w:val="0014102C"/>
    <w:rsid w:val="0014106D"/>
    <w:rsid w:val="001410AC"/>
    <w:rsid w:val="00141181"/>
    <w:rsid w:val="001411D7"/>
    <w:rsid w:val="001413B6"/>
    <w:rsid w:val="001413E6"/>
    <w:rsid w:val="00141455"/>
    <w:rsid w:val="00141516"/>
    <w:rsid w:val="00141542"/>
    <w:rsid w:val="00141550"/>
    <w:rsid w:val="001416A1"/>
    <w:rsid w:val="0014190A"/>
    <w:rsid w:val="00141D06"/>
    <w:rsid w:val="00141DC1"/>
    <w:rsid w:val="00141EDB"/>
    <w:rsid w:val="0014213B"/>
    <w:rsid w:val="0014246A"/>
    <w:rsid w:val="001425AC"/>
    <w:rsid w:val="001425C4"/>
    <w:rsid w:val="001426D8"/>
    <w:rsid w:val="001427C6"/>
    <w:rsid w:val="0014290F"/>
    <w:rsid w:val="00142962"/>
    <w:rsid w:val="00142964"/>
    <w:rsid w:val="001429DB"/>
    <w:rsid w:val="00142AD7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76"/>
    <w:rsid w:val="001437A1"/>
    <w:rsid w:val="001437D9"/>
    <w:rsid w:val="00143A3E"/>
    <w:rsid w:val="00143A5A"/>
    <w:rsid w:val="00143AEF"/>
    <w:rsid w:val="00143AF6"/>
    <w:rsid w:val="00143D61"/>
    <w:rsid w:val="00143E37"/>
    <w:rsid w:val="00143E52"/>
    <w:rsid w:val="00143E9E"/>
    <w:rsid w:val="00143EA8"/>
    <w:rsid w:val="00144104"/>
    <w:rsid w:val="00144465"/>
    <w:rsid w:val="00144466"/>
    <w:rsid w:val="0014448B"/>
    <w:rsid w:val="0014490A"/>
    <w:rsid w:val="001449A4"/>
    <w:rsid w:val="00144A11"/>
    <w:rsid w:val="00144A8F"/>
    <w:rsid w:val="00144C3A"/>
    <w:rsid w:val="001451C6"/>
    <w:rsid w:val="001452EC"/>
    <w:rsid w:val="0014535D"/>
    <w:rsid w:val="00145365"/>
    <w:rsid w:val="001453DD"/>
    <w:rsid w:val="00145896"/>
    <w:rsid w:val="00145939"/>
    <w:rsid w:val="00145E9E"/>
    <w:rsid w:val="00145EC5"/>
    <w:rsid w:val="0014603B"/>
    <w:rsid w:val="00146071"/>
    <w:rsid w:val="00146201"/>
    <w:rsid w:val="00146280"/>
    <w:rsid w:val="001462D9"/>
    <w:rsid w:val="001463D6"/>
    <w:rsid w:val="001464D2"/>
    <w:rsid w:val="001464FF"/>
    <w:rsid w:val="0014665D"/>
    <w:rsid w:val="00146E28"/>
    <w:rsid w:val="00146F18"/>
    <w:rsid w:val="00147188"/>
    <w:rsid w:val="001471E3"/>
    <w:rsid w:val="0014724C"/>
    <w:rsid w:val="00147321"/>
    <w:rsid w:val="001474C3"/>
    <w:rsid w:val="00147682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47FD3"/>
    <w:rsid w:val="00150011"/>
    <w:rsid w:val="00150115"/>
    <w:rsid w:val="0015029A"/>
    <w:rsid w:val="001502FD"/>
    <w:rsid w:val="00150409"/>
    <w:rsid w:val="0015074C"/>
    <w:rsid w:val="00150827"/>
    <w:rsid w:val="00150A98"/>
    <w:rsid w:val="00150AF4"/>
    <w:rsid w:val="00150B51"/>
    <w:rsid w:val="00150B6F"/>
    <w:rsid w:val="00150CDD"/>
    <w:rsid w:val="00150CE8"/>
    <w:rsid w:val="00150E04"/>
    <w:rsid w:val="00150E7E"/>
    <w:rsid w:val="00150E9E"/>
    <w:rsid w:val="00150F43"/>
    <w:rsid w:val="00150FD2"/>
    <w:rsid w:val="00151078"/>
    <w:rsid w:val="001512A1"/>
    <w:rsid w:val="00151491"/>
    <w:rsid w:val="0015156C"/>
    <w:rsid w:val="0015156F"/>
    <w:rsid w:val="0015176A"/>
    <w:rsid w:val="00151918"/>
    <w:rsid w:val="00151957"/>
    <w:rsid w:val="00151B9A"/>
    <w:rsid w:val="00151BF0"/>
    <w:rsid w:val="00151DB5"/>
    <w:rsid w:val="00151DF6"/>
    <w:rsid w:val="00151E83"/>
    <w:rsid w:val="00151F69"/>
    <w:rsid w:val="0015200D"/>
    <w:rsid w:val="001521A9"/>
    <w:rsid w:val="001521F1"/>
    <w:rsid w:val="00152338"/>
    <w:rsid w:val="0015242D"/>
    <w:rsid w:val="00152465"/>
    <w:rsid w:val="00152C3C"/>
    <w:rsid w:val="00152CEE"/>
    <w:rsid w:val="00152E0C"/>
    <w:rsid w:val="00152E77"/>
    <w:rsid w:val="0015308E"/>
    <w:rsid w:val="00153350"/>
    <w:rsid w:val="001536EE"/>
    <w:rsid w:val="001539D6"/>
    <w:rsid w:val="00153CCB"/>
    <w:rsid w:val="00153E03"/>
    <w:rsid w:val="00153ED9"/>
    <w:rsid w:val="001540A2"/>
    <w:rsid w:val="001541CD"/>
    <w:rsid w:val="00154248"/>
    <w:rsid w:val="001542A4"/>
    <w:rsid w:val="001542E4"/>
    <w:rsid w:val="0015452B"/>
    <w:rsid w:val="0015462E"/>
    <w:rsid w:val="00154717"/>
    <w:rsid w:val="00154820"/>
    <w:rsid w:val="0015483A"/>
    <w:rsid w:val="0015483E"/>
    <w:rsid w:val="00154897"/>
    <w:rsid w:val="00154898"/>
    <w:rsid w:val="0015498F"/>
    <w:rsid w:val="00154A1F"/>
    <w:rsid w:val="00154A2F"/>
    <w:rsid w:val="00154AD2"/>
    <w:rsid w:val="00154C4C"/>
    <w:rsid w:val="00154D73"/>
    <w:rsid w:val="00154E30"/>
    <w:rsid w:val="00154E9D"/>
    <w:rsid w:val="00154F02"/>
    <w:rsid w:val="00154F19"/>
    <w:rsid w:val="00155028"/>
    <w:rsid w:val="0015508B"/>
    <w:rsid w:val="00155113"/>
    <w:rsid w:val="00155177"/>
    <w:rsid w:val="00155701"/>
    <w:rsid w:val="00155763"/>
    <w:rsid w:val="001557D2"/>
    <w:rsid w:val="001558B2"/>
    <w:rsid w:val="001558F1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A2"/>
    <w:rsid w:val="00155CB9"/>
    <w:rsid w:val="00155F38"/>
    <w:rsid w:val="00156048"/>
    <w:rsid w:val="001560DB"/>
    <w:rsid w:val="00156358"/>
    <w:rsid w:val="0015653A"/>
    <w:rsid w:val="0015663A"/>
    <w:rsid w:val="0015684B"/>
    <w:rsid w:val="001569B1"/>
    <w:rsid w:val="00156A02"/>
    <w:rsid w:val="00156A6E"/>
    <w:rsid w:val="00156CA7"/>
    <w:rsid w:val="00156D0B"/>
    <w:rsid w:val="00156DCD"/>
    <w:rsid w:val="00156F48"/>
    <w:rsid w:val="00156F79"/>
    <w:rsid w:val="00156FB8"/>
    <w:rsid w:val="001570C2"/>
    <w:rsid w:val="00157294"/>
    <w:rsid w:val="00157383"/>
    <w:rsid w:val="0015752F"/>
    <w:rsid w:val="0015754A"/>
    <w:rsid w:val="001575C2"/>
    <w:rsid w:val="001576CC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A96"/>
    <w:rsid w:val="00160C03"/>
    <w:rsid w:val="00160C2B"/>
    <w:rsid w:val="00160CDD"/>
    <w:rsid w:val="00160EC5"/>
    <w:rsid w:val="00160F8C"/>
    <w:rsid w:val="0016116D"/>
    <w:rsid w:val="00161650"/>
    <w:rsid w:val="0016170B"/>
    <w:rsid w:val="0016173A"/>
    <w:rsid w:val="001617E1"/>
    <w:rsid w:val="001618AC"/>
    <w:rsid w:val="001618C8"/>
    <w:rsid w:val="00161D96"/>
    <w:rsid w:val="00161E40"/>
    <w:rsid w:val="00161E68"/>
    <w:rsid w:val="00161F68"/>
    <w:rsid w:val="0016205E"/>
    <w:rsid w:val="00162060"/>
    <w:rsid w:val="00162145"/>
    <w:rsid w:val="0016240B"/>
    <w:rsid w:val="001624C2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30"/>
    <w:rsid w:val="0016325D"/>
    <w:rsid w:val="00163441"/>
    <w:rsid w:val="0016344E"/>
    <w:rsid w:val="00163611"/>
    <w:rsid w:val="00163689"/>
    <w:rsid w:val="001636DE"/>
    <w:rsid w:val="00163791"/>
    <w:rsid w:val="00163844"/>
    <w:rsid w:val="0016389F"/>
    <w:rsid w:val="001638BD"/>
    <w:rsid w:val="001638E0"/>
    <w:rsid w:val="00163CB0"/>
    <w:rsid w:val="00163F97"/>
    <w:rsid w:val="00164302"/>
    <w:rsid w:val="001643C3"/>
    <w:rsid w:val="001644D3"/>
    <w:rsid w:val="0016454D"/>
    <w:rsid w:val="0016454E"/>
    <w:rsid w:val="001646A1"/>
    <w:rsid w:val="00164786"/>
    <w:rsid w:val="00164950"/>
    <w:rsid w:val="00164A14"/>
    <w:rsid w:val="00164B76"/>
    <w:rsid w:val="00164C28"/>
    <w:rsid w:val="00164D42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5E4"/>
    <w:rsid w:val="00166696"/>
    <w:rsid w:val="00166945"/>
    <w:rsid w:val="00166AA8"/>
    <w:rsid w:val="00166ABD"/>
    <w:rsid w:val="00166EDF"/>
    <w:rsid w:val="00166F5B"/>
    <w:rsid w:val="00166FC0"/>
    <w:rsid w:val="00167055"/>
    <w:rsid w:val="00167110"/>
    <w:rsid w:val="0016740B"/>
    <w:rsid w:val="0016750F"/>
    <w:rsid w:val="00167642"/>
    <w:rsid w:val="001676BB"/>
    <w:rsid w:val="0016771F"/>
    <w:rsid w:val="001678EF"/>
    <w:rsid w:val="00167989"/>
    <w:rsid w:val="00167A8E"/>
    <w:rsid w:val="00167E54"/>
    <w:rsid w:val="00167F4D"/>
    <w:rsid w:val="00167F79"/>
    <w:rsid w:val="00167FDB"/>
    <w:rsid w:val="00170033"/>
    <w:rsid w:val="0017013B"/>
    <w:rsid w:val="001701C6"/>
    <w:rsid w:val="001702E8"/>
    <w:rsid w:val="00170330"/>
    <w:rsid w:val="00170447"/>
    <w:rsid w:val="0017050E"/>
    <w:rsid w:val="001708BE"/>
    <w:rsid w:val="001708EA"/>
    <w:rsid w:val="001709FE"/>
    <w:rsid w:val="00170CA0"/>
    <w:rsid w:val="00170E71"/>
    <w:rsid w:val="00170F99"/>
    <w:rsid w:val="001711A1"/>
    <w:rsid w:val="001711C6"/>
    <w:rsid w:val="0017127F"/>
    <w:rsid w:val="0017140F"/>
    <w:rsid w:val="0017147F"/>
    <w:rsid w:val="001714C8"/>
    <w:rsid w:val="00171723"/>
    <w:rsid w:val="00171A80"/>
    <w:rsid w:val="00171D5A"/>
    <w:rsid w:val="00171D6C"/>
    <w:rsid w:val="00171FE3"/>
    <w:rsid w:val="001720EC"/>
    <w:rsid w:val="001720F4"/>
    <w:rsid w:val="00172177"/>
    <w:rsid w:val="00172186"/>
    <w:rsid w:val="0017219C"/>
    <w:rsid w:val="001723AF"/>
    <w:rsid w:val="001727DD"/>
    <w:rsid w:val="00172AB3"/>
    <w:rsid w:val="00172CAA"/>
    <w:rsid w:val="00172EAA"/>
    <w:rsid w:val="00172FB0"/>
    <w:rsid w:val="00173036"/>
    <w:rsid w:val="00173047"/>
    <w:rsid w:val="0017311C"/>
    <w:rsid w:val="00173180"/>
    <w:rsid w:val="001731E9"/>
    <w:rsid w:val="001731F0"/>
    <w:rsid w:val="00173349"/>
    <w:rsid w:val="00173366"/>
    <w:rsid w:val="00173433"/>
    <w:rsid w:val="001735E9"/>
    <w:rsid w:val="00173809"/>
    <w:rsid w:val="00173855"/>
    <w:rsid w:val="00173940"/>
    <w:rsid w:val="0017399E"/>
    <w:rsid w:val="00173A3F"/>
    <w:rsid w:val="00173D09"/>
    <w:rsid w:val="00173DF9"/>
    <w:rsid w:val="001743DB"/>
    <w:rsid w:val="001743F5"/>
    <w:rsid w:val="00174461"/>
    <w:rsid w:val="0017457F"/>
    <w:rsid w:val="001745B5"/>
    <w:rsid w:val="001745BF"/>
    <w:rsid w:val="00174761"/>
    <w:rsid w:val="001747FA"/>
    <w:rsid w:val="00174A29"/>
    <w:rsid w:val="00174A41"/>
    <w:rsid w:val="00174A4D"/>
    <w:rsid w:val="00174A94"/>
    <w:rsid w:val="00174BDB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4DA"/>
    <w:rsid w:val="00175806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723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8D8"/>
    <w:rsid w:val="00177976"/>
    <w:rsid w:val="0017799E"/>
    <w:rsid w:val="00177E16"/>
    <w:rsid w:val="00177F10"/>
    <w:rsid w:val="00177F42"/>
    <w:rsid w:val="00177F86"/>
    <w:rsid w:val="00177FEF"/>
    <w:rsid w:val="00180074"/>
    <w:rsid w:val="001800AC"/>
    <w:rsid w:val="00180179"/>
    <w:rsid w:val="00180307"/>
    <w:rsid w:val="00180586"/>
    <w:rsid w:val="001805E9"/>
    <w:rsid w:val="0018067C"/>
    <w:rsid w:val="001807B4"/>
    <w:rsid w:val="001808B8"/>
    <w:rsid w:val="001808FE"/>
    <w:rsid w:val="001809B9"/>
    <w:rsid w:val="00180C01"/>
    <w:rsid w:val="00180C77"/>
    <w:rsid w:val="00180DB0"/>
    <w:rsid w:val="00180E83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52"/>
    <w:rsid w:val="00182066"/>
    <w:rsid w:val="0018212C"/>
    <w:rsid w:val="00182139"/>
    <w:rsid w:val="0018214D"/>
    <w:rsid w:val="0018248B"/>
    <w:rsid w:val="00182654"/>
    <w:rsid w:val="0018272D"/>
    <w:rsid w:val="00182754"/>
    <w:rsid w:val="0018280D"/>
    <w:rsid w:val="00182A28"/>
    <w:rsid w:val="00182CDE"/>
    <w:rsid w:val="00182D0A"/>
    <w:rsid w:val="00182E8E"/>
    <w:rsid w:val="00182F2D"/>
    <w:rsid w:val="0018330E"/>
    <w:rsid w:val="0018333F"/>
    <w:rsid w:val="001833BF"/>
    <w:rsid w:val="001835BC"/>
    <w:rsid w:val="001835C2"/>
    <w:rsid w:val="00183627"/>
    <w:rsid w:val="00183786"/>
    <w:rsid w:val="001838BF"/>
    <w:rsid w:val="00183908"/>
    <w:rsid w:val="0018393C"/>
    <w:rsid w:val="0018397D"/>
    <w:rsid w:val="00183BF0"/>
    <w:rsid w:val="00183C49"/>
    <w:rsid w:val="00183CA4"/>
    <w:rsid w:val="00183FB1"/>
    <w:rsid w:val="0018422B"/>
    <w:rsid w:val="00184237"/>
    <w:rsid w:val="001844DD"/>
    <w:rsid w:val="00184562"/>
    <w:rsid w:val="00184574"/>
    <w:rsid w:val="001845CF"/>
    <w:rsid w:val="00184808"/>
    <w:rsid w:val="0018483B"/>
    <w:rsid w:val="00184868"/>
    <w:rsid w:val="001848C8"/>
    <w:rsid w:val="0018492C"/>
    <w:rsid w:val="00184C77"/>
    <w:rsid w:val="00184C81"/>
    <w:rsid w:val="00184DA7"/>
    <w:rsid w:val="00184F72"/>
    <w:rsid w:val="00185030"/>
    <w:rsid w:val="00185044"/>
    <w:rsid w:val="0018508D"/>
    <w:rsid w:val="00185186"/>
    <w:rsid w:val="00185511"/>
    <w:rsid w:val="001857BB"/>
    <w:rsid w:val="00185892"/>
    <w:rsid w:val="001858B2"/>
    <w:rsid w:val="001858CF"/>
    <w:rsid w:val="00185917"/>
    <w:rsid w:val="00185961"/>
    <w:rsid w:val="00185B57"/>
    <w:rsid w:val="00185BC1"/>
    <w:rsid w:val="00185E0E"/>
    <w:rsid w:val="0018609F"/>
    <w:rsid w:val="0018627A"/>
    <w:rsid w:val="00186334"/>
    <w:rsid w:val="0018674C"/>
    <w:rsid w:val="001867A7"/>
    <w:rsid w:val="0018694B"/>
    <w:rsid w:val="00186958"/>
    <w:rsid w:val="00186AF8"/>
    <w:rsid w:val="00186C87"/>
    <w:rsid w:val="00186F52"/>
    <w:rsid w:val="00187057"/>
    <w:rsid w:val="0018767F"/>
    <w:rsid w:val="0018792C"/>
    <w:rsid w:val="00187BCE"/>
    <w:rsid w:val="00187C7F"/>
    <w:rsid w:val="00187C8C"/>
    <w:rsid w:val="00187D2C"/>
    <w:rsid w:val="00187DB0"/>
    <w:rsid w:val="00187E08"/>
    <w:rsid w:val="00187E88"/>
    <w:rsid w:val="00187EEA"/>
    <w:rsid w:val="00190497"/>
    <w:rsid w:val="0019049D"/>
    <w:rsid w:val="00190509"/>
    <w:rsid w:val="00190577"/>
    <w:rsid w:val="001907D0"/>
    <w:rsid w:val="001908FE"/>
    <w:rsid w:val="001909BD"/>
    <w:rsid w:val="00190A58"/>
    <w:rsid w:val="00190B74"/>
    <w:rsid w:val="00190BC8"/>
    <w:rsid w:val="00190F21"/>
    <w:rsid w:val="0019113A"/>
    <w:rsid w:val="00191149"/>
    <w:rsid w:val="001911D8"/>
    <w:rsid w:val="0019137E"/>
    <w:rsid w:val="001914E5"/>
    <w:rsid w:val="0019155E"/>
    <w:rsid w:val="001916C2"/>
    <w:rsid w:val="001916D1"/>
    <w:rsid w:val="001917B4"/>
    <w:rsid w:val="00191864"/>
    <w:rsid w:val="00191A16"/>
    <w:rsid w:val="00191AC5"/>
    <w:rsid w:val="0019216D"/>
    <w:rsid w:val="001921DC"/>
    <w:rsid w:val="00192316"/>
    <w:rsid w:val="0019233A"/>
    <w:rsid w:val="001926B6"/>
    <w:rsid w:val="001928CE"/>
    <w:rsid w:val="001928DC"/>
    <w:rsid w:val="001928F7"/>
    <w:rsid w:val="0019293B"/>
    <w:rsid w:val="00192BBD"/>
    <w:rsid w:val="00192C44"/>
    <w:rsid w:val="00192CF7"/>
    <w:rsid w:val="00192D92"/>
    <w:rsid w:val="00192E72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00"/>
    <w:rsid w:val="001937CF"/>
    <w:rsid w:val="00193823"/>
    <w:rsid w:val="0019391A"/>
    <w:rsid w:val="00193ACF"/>
    <w:rsid w:val="00193AE0"/>
    <w:rsid w:val="00193B32"/>
    <w:rsid w:val="00193B3B"/>
    <w:rsid w:val="00193BC6"/>
    <w:rsid w:val="00193CD4"/>
    <w:rsid w:val="00193D16"/>
    <w:rsid w:val="00193E87"/>
    <w:rsid w:val="00193EC2"/>
    <w:rsid w:val="00193FE8"/>
    <w:rsid w:val="0019414C"/>
    <w:rsid w:val="001941F0"/>
    <w:rsid w:val="00194365"/>
    <w:rsid w:val="0019455C"/>
    <w:rsid w:val="001946BB"/>
    <w:rsid w:val="001946CE"/>
    <w:rsid w:val="00194957"/>
    <w:rsid w:val="00194A17"/>
    <w:rsid w:val="00194A2E"/>
    <w:rsid w:val="00194B85"/>
    <w:rsid w:val="00194C37"/>
    <w:rsid w:val="00194D93"/>
    <w:rsid w:val="00194E1E"/>
    <w:rsid w:val="00194E79"/>
    <w:rsid w:val="00194FB3"/>
    <w:rsid w:val="00195051"/>
    <w:rsid w:val="001951A6"/>
    <w:rsid w:val="0019543F"/>
    <w:rsid w:val="0019544C"/>
    <w:rsid w:val="0019570B"/>
    <w:rsid w:val="00195895"/>
    <w:rsid w:val="00195962"/>
    <w:rsid w:val="00195979"/>
    <w:rsid w:val="00195A24"/>
    <w:rsid w:val="00195BE4"/>
    <w:rsid w:val="00195CAF"/>
    <w:rsid w:val="00195DC0"/>
    <w:rsid w:val="00195E01"/>
    <w:rsid w:val="00195F18"/>
    <w:rsid w:val="00196160"/>
    <w:rsid w:val="001961EC"/>
    <w:rsid w:val="00196215"/>
    <w:rsid w:val="00196317"/>
    <w:rsid w:val="001963DC"/>
    <w:rsid w:val="00196453"/>
    <w:rsid w:val="00196647"/>
    <w:rsid w:val="00196845"/>
    <w:rsid w:val="001968CB"/>
    <w:rsid w:val="00196992"/>
    <w:rsid w:val="00196A3C"/>
    <w:rsid w:val="00196B79"/>
    <w:rsid w:val="00196DB6"/>
    <w:rsid w:val="00196DE3"/>
    <w:rsid w:val="0019702C"/>
    <w:rsid w:val="001972D7"/>
    <w:rsid w:val="001972FD"/>
    <w:rsid w:val="00197309"/>
    <w:rsid w:val="001975A0"/>
    <w:rsid w:val="001975C8"/>
    <w:rsid w:val="0019773D"/>
    <w:rsid w:val="00197986"/>
    <w:rsid w:val="001979DE"/>
    <w:rsid w:val="00197B89"/>
    <w:rsid w:val="00197B93"/>
    <w:rsid w:val="00197C61"/>
    <w:rsid w:val="00197DB2"/>
    <w:rsid w:val="00197F85"/>
    <w:rsid w:val="001A0022"/>
    <w:rsid w:val="001A005A"/>
    <w:rsid w:val="001A0280"/>
    <w:rsid w:val="001A031A"/>
    <w:rsid w:val="001A0328"/>
    <w:rsid w:val="001A0335"/>
    <w:rsid w:val="001A036F"/>
    <w:rsid w:val="001A03EC"/>
    <w:rsid w:val="001A04E8"/>
    <w:rsid w:val="001A0545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053"/>
    <w:rsid w:val="001A119E"/>
    <w:rsid w:val="001A1272"/>
    <w:rsid w:val="001A1399"/>
    <w:rsid w:val="001A1751"/>
    <w:rsid w:val="001A1A0A"/>
    <w:rsid w:val="001A1AF0"/>
    <w:rsid w:val="001A1BE2"/>
    <w:rsid w:val="001A1CDB"/>
    <w:rsid w:val="001A1F8C"/>
    <w:rsid w:val="001A1FAB"/>
    <w:rsid w:val="001A2049"/>
    <w:rsid w:val="001A2128"/>
    <w:rsid w:val="001A2336"/>
    <w:rsid w:val="001A241C"/>
    <w:rsid w:val="001A250F"/>
    <w:rsid w:val="001A2691"/>
    <w:rsid w:val="001A28EB"/>
    <w:rsid w:val="001A2A87"/>
    <w:rsid w:val="001A2A9C"/>
    <w:rsid w:val="001A2C47"/>
    <w:rsid w:val="001A2EC9"/>
    <w:rsid w:val="001A3247"/>
    <w:rsid w:val="001A3320"/>
    <w:rsid w:val="001A3501"/>
    <w:rsid w:val="001A360F"/>
    <w:rsid w:val="001A3685"/>
    <w:rsid w:val="001A3698"/>
    <w:rsid w:val="001A3725"/>
    <w:rsid w:val="001A3A89"/>
    <w:rsid w:val="001A3DBE"/>
    <w:rsid w:val="001A3E20"/>
    <w:rsid w:val="001A3FDB"/>
    <w:rsid w:val="001A4020"/>
    <w:rsid w:val="001A403C"/>
    <w:rsid w:val="001A4093"/>
    <w:rsid w:val="001A40AE"/>
    <w:rsid w:val="001A4250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D9E"/>
    <w:rsid w:val="001A4E3E"/>
    <w:rsid w:val="001A4FE5"/>
    <w:rsid w:val="001A5070"/>
    <w:rsid w:val="001A5302"/>
    <w:rsid w:val="001A5319"/>
    <w:rsid w:val="001A583C"/>
    <w:rsid w:val="001A5942"/>
    <w:rsid w:val="001A5A63"/>
    <w:rsid w:val="001A5B77"/>
    <w:rsid w:val="001A5BF7"/>
    <w:rsid w:val="001A5D6C"/>
    <w:rsid w:val="001A5D92"/>
    <w:rsid w:val="001A5FE2"/>
    <w:rsid w:val="001A61AC"/>
    <w:rsid w:val="001A631C"/>
    <w:rsid w:val="001A6321"/>
    <w:rsid w:val="001A63EA"/>
    <w:rsid w:val="001A674F"/>
    <w:rsid w:val="001A6909"/>
    <w:rsid w:val="001A6B53"/>
    <w:rsid w:val="001A6CDD"/>
    <w:rsid w:val="001A6F00"/>
    <w:rsid w:val="001A6FF0"/>
    <w:rsid w:val="001A7039"/>
    <w:rsid w:val="001A70FC"/>
    <w:rsid w:val="001A71E8"/>
    <w:rsid w:val="001A7329"/>
    <w:rsid w:val="001A73A7"/>
    <w:rsid w:val="001A73C1"/>
    <w:rsid w:val="001A7454"/>
    <w:rsid w:val="001A7471"/>
    <w:rsid w:val="001A75D5"/>
    <w:rsid w:val="001A7739"/>
    <w:rsid w:val="001A77E1"/>
    <w:rsid w:val="001A783A"/>
    <w:rsid w:val="001A78CE"/>
    <w:rsid w:val="001A7A48"/>
    <w:rsid w:val="001A7AE2"/>
    <w:rsid w:val="001A7BE1"/>
    <w:rsid w:val="001A7D1A"/>
    <w:rsid w:val="001A7D9B"/>
    <w:rsid w:val="001A7FBA"/>
    <w:rsid w:val="001B024C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BDE"/>
    <w:rsid w:val="001B0CE6"/>
    <w:rsid w:val="001B1100"/>
    <w:rsid w:val="001B118C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5F2"/>
    <w:rsid w:val="001B289D"/>
    <w:rsid w:val="001B28F3"/>
    <w:rsid w:val="001B295A"/>
    <w:rsid w:val="001B2AB6"/>
    <w:rsid w:val="001B2C8E"/>
    <w:rsid w:val="001B2D90"/>
    <w:rsid w:val="001B2D9C"/>
    <w:rsid w:val="001B2DAF"/>
    <w:rsid w:val="001B2DE1"/>
    <w:rsid w:val="001B2E28"/>
    <w:rsid w:val="001B328E"/>
    <w:rsid w:val="001B32BD"/>
    <w:rsid w:val="001B32C9"/>
    <w:rsid w:val="001B33AF"/>
    <w:rsid w:val="001B3465"/>
    <w:rsid w:val="001B3486"/>
    <w:rsid w:val="001B348D"/>
    <w:rsid w:val="001B3529"/>
    <w:rsid w:val="001B3538"/>
    <w:rsid w:val="001B35BC"/>
    <w:rsid w:val="001B3681"/>
    <w:rsid w:val="001B37E3"/>
    <w:rsid w:val="001B38B4"/>
    <w:rsid w:val="001B38DA"/>
    <w:rsid w:val="001B396F"/>
    <w:rsid w:val="001B3FBE"/>
    <w:rsid w:val="001B40B6"/>
    <w:rsid w:val="001B40E9"/>
    <w:rsid w:val="001B4128"/>
    <w:rsid w:val="001B41D4"/>
    <w:rsid w:val="001B4289"/>
    <w:rsid w:val="001B4333"/>
    <w:rsid w:val="001B4365"/>
    <w:rsid w:val="001B437B"/>
    <w:rsid w:val="001B453A"/>
    <w:rsid w:val="001B4883"/>
    <w:rsid w:val="001B4A03"/>
    <w:rsid w:val="001B4A80"/>
    <w:rsid w:val="001B4AFC"/>
    <w:rsid w:val="001B4C74"/>
    <w:rsid w:val="001B516A"/>
    <w:rsid w:val="001B5189"/>
    <w:rsid w:val="001B51D8"/>
    <w:rsid w:val="001B528B"/>
    <w:rsid w:val="001B552F"/>
    <w:rsid w:val="001B57BC"/>
    <w:rsid w:val="001B58A0"/>
    <w:rsid w:val="001B59BD"/>
    <w:rsid w:val="001B5A73"/>
    <w:rsid w:val="001B5EFB"/>
    <w:rsid w:val="001B5F00"/>
    <w:rsid w:val="001B5FC6"/>
    <w:rsid w:val="001B5FFE"/>
    <w:rsid w:val="001B6037"/>
    <w:rsid w:val="001B6092"/>
    <w:rsid w:val="001B6343"/>
    <w:rsid w:val="001B63C2"/>
    <w:rsid w:val="001B63EA"/>
    <w:rsid w:val="001B6427"/>
    <w:rsid w:val="001B6510"/>
    <w:rsid w:val="001B662F"/>
    <w:rsid w:val="001B6759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5DF"/>
    <w:rsid w:val="001B77DA"/>
    <w:rsid w:val="001B790A"/>
    <w:rsid w:val="001B7972"/>
    <w:rsid w:val="001B7C09"/>
    <w:rsid w:val="001B7D8B"/>
    <w:rsid w:val="001B7D9C"/>
    <w:rsid w:val="001B7F86"/>
    <w:rsid w:val="001C014A"/>
    <w:rsid w:val="001C04FA"/>
    <w:rsid w:val="001C0555"/>
    <w:rsid w:val="001C0564"/>
    <w:rsid w:val="001C0582"/>
    <w:rsid w:val="001C063C"/>
    <w:rsid w:val="001C067A"/>
    <w:rsid w:val="001C080B"/>
    <w:rsid w:val="001C084F"/>
    <w:rsid w:val="001C0854"/>
    <w:rsid w:val="001C08B6"/>
    <w:rsid w:val="001C0A21"/>
    <w:rsid w:val="001C0B18"/>
    <w:rsid w:val="001C0B92"/>
    <w:rsid w:val="001C10A0"/>
    <w:rsid w:val="001C1168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69"/>
    <w:rsid w:val="001C2FA2"/>
    <w:rsid w:val="001C30DA"/>
    <w:rsid w:val="001C31D5"/>
    <w:rsid w:val="001C3265"/>
    <w:rsid w:val="001C346A"/>
    <w:rsid w:val="001C3546"/>
    <w:rsid w:val="001C37E5"/>
    <w:rsid w:val="001C397B"/>
    <w:rsid w:val="001C3AE5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EB9"/>
    <w:rsid w:val="001C4F8A"/>
    <w:rsid w:val="001C5111"/>
    <w:rsid w:val="001C5416"/>
    <w:rsid w:val="001C5569"/>
    <w:rsid w:val="001C55DE"/>
    <w:rsid w:val="001C56F9"/>
    <w:rsid w:val="001C57FC"/>
    <w:rsid w:val="001C589C"/>
    <w:rsid w:val="001C59C0"/>
    <w:rsid w:val="001C5BAF"/>
    <w:rsid w:val="001C5CB1"/>
    <w:rsid w:val="001C5E6F"/>
    <w:rsid w:val="001C5F9D"/>
    <w:rsid w:val="001C6184"/>
    <w:rsid w:val="001C65B4"/>
    <w:rsid w:val="001C65B9"/>
    <w:rsid w:val="001C6696"/>
    <w:rsid w:val="001C679E"/>
    <w:rsid w:val="001C67A1"/>
    <w:rsid w:val="001C67A9"/>
    <w:rsid w:val="001C6831"/>
    <w:rsid w:val="001C68BC"/>
    <w:rsid w:val="001C68CE"/>
    <w:rsid w:val="001C69A3"/>
    <w:rsid w:val="001C6A46"/>
    <w:rsid w:val="001C6BEA"/>
    <w:rsid w:val="001C6E9D"/>
    <w:rsid w:val="001C6E9F"/>
    <w:rsid w:val="001C6F94"/>
    <w:rsid w:val="001C714C"/>
    <w:rsid w:val="001C71AB"/>
    <w:rsid w:val="001C72ED"/>
    <w:rsid w:val="001C72F2"/>
    <w:rsid w:val="001C730E"/>
    <w:rsid w:val="001C7443"/>
    <w:rsid w:val="001C7818"/>
    <w:rsid w:val="001C7AF4"/>
    <w:rsid w:val="001C7CD8"/>
    <w:rsid w:val="001C7EE9"/>
    <w:rsid w:val="001C7FA8"/>
    <w:rsid w:val="001D003F"/>
    <w:rsid w:val="001D004E"/>
    <w:rsid w:val="001D00C2"/>
    <w:rsid w:val="001D0130"/>
    <w:rsid w:val="001D015B"/>
    <w:rsid w:val="001D034E"/>
    <w:rsid w:val="001D03EB"/>
    <w:rsid w:val="001D0419"/>
    <w:rsid w:val="001D05BE"/>
    <w:rsid w:val="001D0622"/>
    <w:rsid w:val="001D06BE"/>
    <w:rsid w:val="001D06FF"/>
    <w:rsid w:val="001D0805"/>
    <w:rsid w:val="001D0EC8"/>
    <w:rsid w:val="001D0F91"/>
    <w:rsid w:val="001D0FA2"/>
    <w:rsid w:val="001D10DA"/>
    <w:rsid w:val="001D15B0"/>
    <w:rsid w:val="001D1789"/>
    <w:rsid w:val="001D1864"/>
    <w:rsid w:val="001D19C0"/>
    <w:rsid w:val="001D1AF5"/>
    <w:rsid w:val="001D1B58"/>
    <w:rsid w:val="001D1D82"/>
    <w:rsid w:val="001D1DCC"/>
    <w:rsid w:val="001D1DFC"/>
    <w:rsid w:val="001D1F91"/>
    <w:rsid w:val="001D224E"/>
    <w:rsid w:val="001D22C1"/>
    <w:rsid w:val="001D236D"/>
    <w:rsid w:val="001D250C"/>
    <w:rsid w:val="001D2574"/>
    <w:rsid w:val="001D25B7"/>
    <w:rsid w:val="001D2652"/>
    <w:rsid w:val="001D2A31"/>
    <w:rsid w:val="001D2A49"/>
    <w:rsid w:val="001D2D0D"/>
    <w:rsid w:val="001D2D9D"/>
    <w:rsid w:val="001D2FFB"/>
    <w:rsid w:val="001D3014"/>
    <w:rsid w:val="001D31E5"/>
    <w:rsid w:val="001D3214"/>
    <w:rsid w:val="001D33A1"/>
    <w:rsid w:val="001D33B6"/>
    <w:rsid w:val="001D3477"/>
    <w:rsid w:val="001D348F"/>
    <w:rsid w:val="001D35DE"/>
    <w:rsid w:val="001D3603"/>
    <w:rsid w:val="001D3723"/>
    <w:rsid w:val="001D3B9F"/>
    <w:rsid w:val="001D3C3A"/>
    <w:rsid w:val="001D3C82"/>
    <w:rsid w:val="001D3E14"/>
    <w:rsid w:val="001D3F42"/>
    <w:rsid w:val="001D413C"/>
    <w:rsid w:val="001D417B"/>
    <w:rsid w:val="001D41EF"/>
    <w:rsid w:val="001D433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2DA"/>
    <w:rsid w:val="001D54AC"/>
    <w:rsid w:val="001D5705"/>
    <w:rsid w:val="001D5793"/>
    <w:rsid w:val="001D5804"/>
    <w:rsid w:val="001D5AF1"/>
    <w:rsid w:val="001D5B5D"/>
    <w:rsid w:val="001D5C98"/>
    <w:rsid w:val="001D5F5B"/>
    <w:rsid w:val="001D60EB"/>
    <w:rsid w:val="001D6268"/>
    <w:rsid w:val="001D665F"/>
    <w:rsid w:val="001D6BD7"/>
    <w:rsid w:val="001D6D0D"/>
    <w:rsid w:val="001D6EFA"/>
    <w:rsid w:val="001D70C1"/>
    <w:rsid w:val="001D7445"/>
    <w:rsid w:val="001D779F"/>
    <w:rsid w:val="001D77BB"/>
    <w:rsid w:val="001D7911"/>
    <w:rsid w:val="001D7C29"/>
    <w:rsid w:val="001D7D53"/>
    <w:rsid w:val="001D7ED1"/>
    <w:rsid w:val="001D7F5C"/>
    <w:rsid w:val="001D7F7C"/>
    <w:rsid w:val="001E017C"/>
    <w:rsid w:val="001E0223"/>
    <w:rsid w:val="001E0427"/>
    <w:rsid w:val="001E0495"/>
    <w:rsid w:val="001E0696"/>
    <w:rsid w:val="001E073A"/>
    <w:rsid w:val="001E08D2"/>
    <w:rsid w:val="001E0A34"/>
    <w:rsid w:val="001E0A98"/>
    <w:rsid w:val="001E0AF4"/>
    <w:rsid w:val="001E0C8E"/>
    <w:rsid w:val="001E0DD0"/>
    <w:rsid w:val="001E100A"/>
    <w:rsid w:val="001E11E9"/>
    <w:rsid w:val="001E12DC"/>
    <w:rsid w:val="001E13CA"/>
    <w:rsid w:val="001E14BC"/>
    <w:rsid w:val="001E15A7"/>
    <w:rsid w:val="001E15B4"/>
    <w:rsid w:val="001E1630"/>
    <w:rsid w:val="001E1848"/>
    <w:rsid w:val="001E198A"/>
    <w:rsid w:val="001E19F5"/>
    <w:rsid w:val="001E1AA7"/>
    <w:rsid w:val="001E1AB9"/>
    <w:rsid w:val="001E1C93"/>
    <w:rsid w:val="001E1D45"/>
    <w:rsid w:val="001E1DAB"/>
    <w:rsid w:val="001E1E69"/>
    <w:rsid w:val="001E203E"/>
    <w:rsid w:val="001E20B0"/>
    <w:rsid w:val="001E21B7"/>
    <w:rsid w:val="001E23B6"/>
    <w:rsid w:val="001E24F1"/>
    <w:rsid w:val="001E2509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064"/>
    <w:rsid w:val="001E325F"/>
    <w:rsid w:val="001E33F0"/>
    <w:rsid w:val="001E3451"/>
    <w:rsid w:val="001E36D1"/>
    <w:rsid w:val="001E39C5"/>
    <w:rsid w:val="001E39E9"/>
    <w:rsid w:val="001E39F8"/>
    <w:rsid w:val="001E3A8C"/>
    <w:rsid w:val="001E3B1F"/>
    <w:rsid w:val="001E3C7E"/>
    <w:rsid w:val="001E3F91"/>
    <w:rsid w:val="001E401B"/>
    <w:rsid w:val="001E4098"/>
    <w:rsid w:val="001E429A"/>
    <w:rsid w:val="001E43F0"/>
    <w:rsid w:val="001E4441"/>
    <w:rsid w:val="001E46C4"/>
    <w:rsid w:val="001E4814"/>
    <w:rsid w:val="001E4951"/>
    <w:rsid w:val="001E4954"/>
    <w:rsid w:val="001E4A14"/>
    <w:rsid w:val="001E4BF6"/>
    <w:rsid w:val="001E4DE8"/>
    <w:rsid w:val="001E4F2E"/>
    <w:rsid w:val="001E53AE"/>
    <w:rsid w:val="001E53B6"/>
    <w:rsid w:val="001E55A1"/>
    <w:rsid w:val="001E5652"/>
    <w:rsid w:val="001E57EB"/>
    <w:rsid w:val="001E59BD"/>
    <w:rsid w:val="001E5DDB"/>
    <w:rsid w:val="001E5E81"/>
    <w:rsid w:val="001E6057"/>
    <w:rsid w:val="001E625B"/>
    <w:rsid w:val="001E62EB"/>
    <w:rsid w:val="001E6375"/>
    <w:rsid w:val="001E639A"/>
    <w:rsid w:val="001E653A"/>
    <w:rsid w:val="001E656D"/>
    <w:rsid w:val="001E6575"/>
    <w:rsid w:val="001E68B2"/>
    <w:rsid w:val="001E68D0"/>
    <w:rsid w:val="001E6B18"/>
    <w:rsid w:val="001E6B8C"/>
    <w:rsid w:val="001E6C7C"/>
    <w:rsid w:val="001E6EF3"/>
    <w:rsid w:val="001E7100"/>
    <w:rsid w:val="001E7121"/>
    <w:rsid w:val="001E7225"/>
    <w:rsid w:val="001E75B3"/>
    <w:rsid w:val="001E7851"/>
    <w:rsid w:val="001E7A1C"/>
    <w:rsid w:val="001E7A5C"/>
    <w:rsid w:val="001E7A9E"/>
    <w:rsid w:val="001E7DCD"/>
    <w:rsid w:val="001F00E9"/>
    <w:rsid w:val="001F00F7"/>
    <w:rsid w:val="001F033E"/>
    <w:rsid w:val="001F0513"/>
    <w:rsid w:val="001F0553"/>
    <w:rsid w:val="001F06BA"/>
    <w:rsid w:val="001F0947"/>
    <w:rsid w:val="001F0999"/>
    <w:rsid w:val="001F0AC0"/>
    <w:rsid w:val="001F0AC3"/>
    <w:rsid w:val="001F0BF3"/>
    <w:rsid w:val="001F0C52"/>
    <w:rsid w:val="001F0CEE"/>
    <w:rsid w:val="001F0E8E"/>
    <w:rsid w:val="001F0EBB"/>
    <w:rsid w:val="001F0F1E"/>
    <w:rsid w:val="001F1050"/>
    <w:rsid w:val="001F123C"/>
    <w:rsid w:val="001F148F"/>
    <w:rsid w:val="001F1502"/>
    <w:rsid w:val="001F16B3"/>
    <w:rsid w:val="001F1809"/>
    <w:rsid w:val="001F1821"/>
    <w:rsid w:val="001F1AC2"/>
    <w:rsid w:val="001F1B12"/>
    <w:rsid w:val="001F1B35"/>
    <w:rsid w:val="001F1EE8"/>
    <w:rsid w:val="001F1F50"/>
    <w:rsid w:val="001F223B"/>
    <w:rsid w:val="001F2270"/>
    <w:rsid w:val="001F24E7"/>
    <w:rsid w:val="001F2585"/>
    <w:rsid w:val="001F2792"/>
    <w:rsid w:val="001F2919"/>
    <w:rsid w:val="001F29B3"/>
    <w:rsid w:val="001F2A86"/>
    <w:rsid w:val="001F2B39"/>
    <w:rsid w:val="001F2C83"/>
    <w:rsid w:val="001F2E9F"/>
    <w:rsid w:val="001F2F31"/>
    <w:rsid w:val="001F2F75"/>
    <w:rsid w:val="001F3003"/>
    <w:rsid w:val="001F3020"/>
    <w:rsid w:val="001F3278"/>
    <w:rsid w:val="001F32C8"/>
    <w:rsid w:val="001F3515"/>
    <w:rsid w:val="001F3669"/>
    <w:rsid w:val="001F36AE"/>
    <w:rsid w:val="001F36B9"/>
    <w:rsid w:val="001F3778"/>
    <w:rsid w:val="001F3993"/>
    <w:rsid w:val="001F39AC"/>
    <w:rsid w:val="001F3A47"/>
    <w:rsid w:val="001F3CAE"/>
    <w:rsid w:val="001F3F26"/>
    <w:rsid w:val="001F40E4"/>
    <w:rsid w:val="001F43F9"/>
    <w:rsid w:val="001F4500"/>
    <w:rsid w:val="001F47DA"/>
    <w:rsid w:val="001F47DC"/>
    <w:rsid w:val="001F4929"/>
    <w:rsid w:val="001F4CDD"/>
    <w:rsid w:val="001F4D6C"/>
    <w:rsid w:val="001F4E06"/>
    <w:rsid w:val="001F4EF8"/>
    <w:rsid w:val="001F5134"/>
    <w:rsid w:val="001F51B6"/>
    <w:rsid w:val="001F5316"/>
    <w:rsid w:val="001F541F"/>
    <w:rsid w:val="001F5424"/>
    <w:rsid w:val="001F5477"/>
    <w:rsid w:val="001F559F"/>
    <w:rsid w:val="001F563A"/>
    <w:rsid w:val="001F57C3"/>
    <w:rsid w:val="001F57FF"/>
    <w:rsid w:val="001F5890"/>
    <w:rsid w:val="001F5945"/>
    <w:rsid w:val="001F59EB"/>
    <w:rsid w:val="001F5A3A"/>
    <w:rsid w:val="001F5A52"/>
    <w:rsid w:val="001F5B22"/>
    <w:rsid w:val="001F5CC3"/>
    <w:rsid w:val="001F5CF9"/>
    <w:rsid w:val="001F5D1D"/>
    <w:rsid w:val="001F5D3C"/>
    <w:rsid w:val="001F5FD7"/>
    <w:rsid w:val="001F6042"/>
    <w:rsid w:val="001F605B"/>
    <w:rsid w:val="001F608B"/>
    <w:rsid w:val="001F625F"/>
    <w:rsid w:val="001F6363"/>
    <w:rsid w:val="001F6579"/>
    <w:rsid w:val="001F65D9"/>
    <w:rsid w:val="001F67D2"/>
    <w:rsid w:val="001F69D6"/>
    <w:rsid w:val="001F6B47"/>
    <w:rsid w:val="001F6BBC"/>
    <w:rsid w:val="001F6BBD"/>
    <w:rsid w:val="001F6BC0"/>
    <w:rsid w:val="001F6C30"/>
    <w:rsid w:val="001F6F76"/>
    <w:rsid w:val="001F70C6"/>
    <w:rsid w:val="001F718E"/>
    <w:rsid w:val="001F7431"/>
    <w:rsid w:val="001F74A2"/>
    <w:rsid w:val="001F763B"/>
    <w:rsid w:val="001F7A82"/>
    <w:rsid w:val="001F7B7F"/>
    <w:rsid w:val="001F7CC5"/>
    <w:rsid w:val="001F7D56"/>
    <w:rsid w:val="001F7DDE"/>
    <w:rsid w:val="002002CA"/>
    <w:rsid w:val="002003E6"/>
    <w:rsid w:val="002004DA"/>
    <w:rsid w:val="002004F0"/>
    <w:rsid w:val="0020056C"/>
    <w:rsid w:val="002005D6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43"/>
    <w:rsid w:val="00200FE6"/>
    <w:rsid w:val="00200FF4"/>
    <w:rsid w:val="0020149A"/>
    <w:rsid w:val="002015A9"/>
    <w:rsid w:val="002017A3"/>
    <w:rsid w:val="002018B9"/>
    <w:rsid w:val="00201951"/>
    <w:rsid w:val="002019EE"/>
    <w:rsid w:val="002019EF"/>
    <w:rsid w:val="00201A53"/>
    <w:rsid w:val="00201B9A"/>
    <w:rsid w:val="00201CA4"/>
    <w:rsid w:val="00201CB3"/>
    <w:rsid w:val="00201E96"/>
    <w:rsid w:val="00201EFF"/>
    <w:rsid w:val="00202190"/>
    <w:rsid w:val="002022EA"/>
    <w:rsid w:val="002022EC"/>
    <w:rsid w:val="00202388"/>
    <w:rsid w:val="0020238B"/>
    <w:rsid w:val="0020247E"/>
    <w:rsid w:val="00202497"/>
    <w:rsid w:val="00202548"/>
    <w:rsid w:val="00202582"/>
    <w:rsid w:val="0020278C"/>
    <w:rsid w:val="00202866"/>
    <w:rsid w:val="00202C29"/>
    <w:rsid w:val="00202C6A"/>
    <w:rsid w:val="00202EB0"/>
    <w:rsid w:val="00202FF6"/>
    <w:rsid w:val="0020306F"/>
    <w:rsid w:val="0020318D"/>
    <w:rsid w:val="00203194"/>
    <w:rsid w:val="00203326"/>
    <w:rsid w:val="00203533"/>
    <w:rsid w:val="0020359C"/>
    <w:rsid w:val="00203682"/>
    <w:rsid w:val="002038C3"/>
    <w:rsid w:val="00203903"/>
    <w:rsid w:val="002039D5"/>
    <w:rsid w:val="00203BF0"/>
    <w:rsid w:val="00203D67"/>
    <w:rsid w:val="00203E26"/>
    <w:rsid w:val="00203E4F"/>
    <w:rsid w:val="00204028"/>
    <w:rsid w:val="00204156"/>
    <w:rsid w:val="00204195"/>
    <w:rsid w:val="002041EC"/>
    <w:rsid w:val="0020425E"/>
    <w:rsid w:val="00204273"/>
    <w:rsid w:val="002042E4"/>
    <w:rsid w:val="002047C7"/>
    <w:rsid w:val="0020484E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3C1"/>
    <w:rsid w:val="00205529"/>
    <w:rsid w:val="0020563A"/>
    <w:rsid w:val="00205710"/>
    <w:rsid w:val="00205821"/>
    <w:rsid w:val="00205878"/>
    <w:rsid w:val="002058EF"/>
    <w:rsid w:val="00205BA7"/>
    <w:rsid w:val="00205CFE"/>
    <w:rsid w:val="00205E22"/>
    <w:rsid w:val="00205EEE"/>
    <w:rsid w:val="00205F99"/>
    <w:rsid w:val="00206322"/>
    <w:rsid w:val="0020634C"/>
    <w:rsid w:val="0020634F"/>
    <w:rsid w:val="002063CE"/>
    <w:rsid w:val="002065E2"/>
    <w:rsid w:val="002066C0"/>
    <w:rsid w:val="0020676F"/>
    <w:rsid w:val="0020687E"/>
    <w:rsid w:val="002068F8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3FA"/>
    <w:rsid w:val="002074EC"/>
    <w:rsid w:val="00207785"/>
    <w:rsid w:val="0020778D"/>
    <w:rsid w:val="0020782C"/>
    <w:rsid w:val="0020784D"/>
    <w:rsid w:val="002078E2"/>
    <w:rsid w:val="00207905"/>
    <w:rsid w:val="00207AD5"/>
    <w:rsid w:val="00207B0D"/>
    <w:rsid w:val="00207B5F"/>
    <w:rsid w:val="00207C54"/>
    <w:rsid w:val="00207DA4"/>
    <w:rsid w:val="00207DD2"/>
    <w:rsid w:val="00207E3E"/>
    <w:rsid w:val="00207ED0"/>
    <w:rsid w:val="002102C2"/>
    <w:rsid w:val="00210480"/>
    <w:rsid w:val="00210556"/>
    <w:rsid w:val="002106C7"/>
    <w:rsid w:val="002108AB"/>
    <w:rsid w:val="00210B1E"/>
    <w:rsid w:val="00210B84"/>
    <w:rsid w:val="00210D0B"/>
    <w:rsid w:val="00210D34"/>
    <w:rsid w:val="00210D74"/>
    <w:rsid w:val="00210E8C"/>
    <w:rsid w:val="00210F13"/>
    <w:rsid w:val="00210F94"/>
    <w:rsid w:val="0021105C"/>
    <w:rsid w:val="002110B0"/>
    <w:rsid w:val="00211110"/>
    <w:rsid w:val="00211273"/>
    <w:rsid w:val="0021128B"/>
    <w:rsid w:val="002112FC"/>
    <w:rsid w:val="00211483"/>
    <w:rsid w:val="00211525"/>
    <w:rsid w:val="0021181B"/>
    <w:rsid w:val="00211831"/>
    <w:rsid w:val="0021183C"/>
    <w:rsid w:val="002119BA"/>
    <w:rsid w:val="00211C80"/>
    <w:rsid w:val="00211C88"/>
    <w:rsid w:val="00211D2C"/>
    <w:rsid w:val="00211EEA"/>
    <w:rsid w:val="00211F3B"/>
    <w:rsid w:val="00211F79"/>
    <w:rsid w:val="002120DD"/>
    <w:rsid w:val="00212293"/>
    <w:rsid w:val="002122B4"/>
    <w:rsid w:val="0021234E"/>
    <w:rsid w:val="002124C6"/>
    <w:rsid w:val="002125FF"/>
    <w:rsid w:val="0021267E"/>
    <w:rsid w:val="002126CB"/>
    <w:rsid w:val="00212812"/>
    <w:rsid w:val="00212B62"/>
    <w:rsid w:val="00212C87"/>
    <w:rsid w:val="00212DAC"/>
    <w:rsid w:val="00213020"/>
    <w:rsid w:val="0021306C"/>
    <w:rsid w:val="002130A6"/>
    <w:rsid w:val="002132BB"/>
    <w:rsid w:val="002134A7"/>
    <w:rsid w:val="00213514"/>
    <w:rsid w:val="00213559"/>
    <w:rsid w:val="0021361D"/>
    <w:rsid w:val="002139D0"/>
    <w:rsid w:val="00213AD6"/>
    <w:rsid w:val="00213CFB"/>
    <w:rsid w:val="00213E59"/>
    <w:rsid w:val="00213F5E"/>
    <w:rsid w:val="0021406C"/>
    <w:rsid w:val="0021438E"/>
    <w:rsid w:val="002143D9"/>
    <w:rsid w:val="0021442C"/>
    <w:rsid w:val="0021449D"/>
    <w:rsid w:val="002144E3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6E5"/>
    <w:rsid w:val="00215ABE"/>
    <w:rsid w:val="00215D31"/>
    <w:rsid w:val="0021633C"/>
    <w:rsid w:val="002163F4"/>
    <w:rsid w:val="0021645F"/>
    <w:rsid w:val="002164CC"/>
    <w:rsid w:val="00216595"/>
    <w:rsid w:val="002166F6"/>
    <w:rsid w:val="002167B9"/>
    <w:rsid w:val="00216B13"/>
    <w:rsid w:val="00216D60"/>
    <w:rsid w:val="00216ED4"/>
    <w:rsid w:val="00216F3D"/>
    <w:rsid w:val="00216F8A"/>
    <w:rsid w:val="002170EC"/>
    <w:rsid w:val="00217114"/>
    <w:rsid w:val="00217266"/>
    <w:rsid w:val="002173C9"/>
    <w:rsid w:val="002174D0"/>
    <w:rsid w:val="002175B6"/>
    <w:rsid w:val="0021769C"/>
    <w:rsid w:val="002176A9"/>
    <w:rsid w:val="002177D1"/>
    <w:rsid w:val="002179BD"/>
    <w:rsid w:val="00217A2D"/>
    <w:rsid w:val="00217A38"/>
    <w:rsid w:val="00217B7F"/>
    <w:rsid w:val="00217C2D"/>
    <w:rsid w:val="002201AC"/>
    <w:rsid w:val="0022023D"/>
    <w:rsid w:val="0022039C"/>
    <w:rsid w:val="002203D0"/>
    <w:rsid w:val="00220418"/>
    <w:rsid w:val="00220529"/>
    <w:rsid w:val="00220547"/>
    <w:rsid w:val="002207C2"/>
    <w:rsid w:val="0022087F"/>
    <w:rsid w:val="002208E7"/>
    <w:rsid w:val="002208F9"/>
    <w:rsid w:val="002209F1"/>
    <w:rsid w:val="00220A6E"/>
    <w:rsid w:val="00220AC0"/>
    <w:rsid w:val="00220AE8"/>
    <w:rsid w:val="00220B40"/>
    <w:rsid w:val="00220C2D"/>
    <w:rsid w:val="00220CAF"/>
    <w:rsid w:val="00220CDE"/>
    <w:rsid w:val="00220E24"/>
    <w:rsid w:val="00220FC6"/>
    <w:rsid w:val="002210F3"/>
    <w:rsid w:val="002212C7"/>
    <w:rsid w:val="00221314"/>
    <w:rsid w:val="002213CE"/>
    <w:rsid w:val="002213F7"/>
    <w:rsid w:val="002216B5"/>
    <w:rsid w:val="002216CF"/>
    <w:rsid w:val="002217A5"/>
    <w:rsid w:val="00221812"/>
    <w:rsid w:val="00221824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C19"/>
    <w:rsid w:val="00222D3D"/>
    <w:rsid w:val="00222DA5"/>
    <w:rsid w:val="00222E48"/>
    <w:rsid w:val="00222E56"/>
    <w:rsid w:val="00222E83"/>
    <w:rsid w:val="00222F31"/>
    <w:rsid w:val="00222F43"/>
    <w:rsid w:val="002232B6"/>
    <w:rsid w:val="00223409"/>
    <w:rsid w:val="0022386C"/>
    <w:rsid w:val="002238E8"/>
    <w:rsid w:val="0022391A"/>
    <w:rsid w:val="00223B15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4E4"/>
    <w:rsid w:val="00224504"/>
    <w:rsid w:val="00224705"/>
    <w:rsid w:val="002248C5"/>
    <w:rsid w:val="00224927"/>
    <w:rsid w:val="00224941"/>
    <w:rsid w:val="00224947"/>
    <w:rsid w:val="00224A3C"/>
    <w:rsid w:val="00224A74"/>
    <w:rsid w:val="00224ABE"/>
    <w:rsid w:val="00224C98"/>
    <w:rsid w:val="00224F23"/>
    <w:rsid w:val="00225004"/>
    <w:rsid w:val="00225396"/>
    <w:rsid w:val="002255DD"/>
    <w:rsid w:val="00225807"/>
    <w:rsid w:val="00225993"/>
    <w:rsid w:val="00225A62"/>
    <w:rsid w:val="00225C42"/>
    <w:rsid w:val="00225D14"/>
    <w:rsid w:val="0022602C"/>
    <w:rsid w:val="0022619F"/>
    <w:rsid w:val="00226461"/>
    <w:rsid w:val="002267CF"/>
    <w:rsid w:val="0022682E"/>
    <w:rsid w:val="002268C9"/>
    <w:rsid w:val="00226A2B"/>
    <w:rsid w:val="00226A88"/>
    <w:rsid w:val="00226C35"/>
    <w:rsid w:val="00226CA0"/>
    <w:rsid w:val="00226E05"/>
    <w:rsid w:val="00226E40"/>
    <w:rsid w:val="00227073"/>
    <w:rsid w:val="00227094"/>
    <w:rsid w:val="0022715E"/>
    <w:rsid w:val="002271B6"/>
    <w:rsid w:val="0022724F"/>
    <w:rsid w:val="00227259"/>
    <w:rsid w:val="00227269"/>
    <w:rsid w:val="0022729B"/>
    <w:rsid w:val="002273E4"/>
    <w:rsid w:val="0022755F"/>
    <w:rsid w:val="00227939"/>
    <w:rsid w:val="00227A18"/>
    <w:rsid w:val="00227AF9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477"/>
    <w:rsid w:val="0023050A"/>
    <w:rsid w:val="00230C20"/>
    <w:rsid w:val="00230FCB"/>
    <w:rsid w:val="0023105D"/>
    <w:rsid w:val="00231188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24"/>
    <w:rsid w:val="0023219D"/>
    <w:rsid w:val="002323E3"/>
    <w:rsid w:val="0023240A"/>
    <w:rsid w:val="0023245C"/>
    <w:rsid w:val="00232563"/>
    <w:rsid w:val="00232775"/>
    <w:rsid w:val="002327C3"/>
    <w:rsid w:val="00232953"/>
    <w:rsid w:val="00232AC0"/>
    <w:rsid w:val="00232F53"/>
    <w:rsid w:val="0023307A"/>
    <w:rsid w:val="002331DA"/>
    <w:rsid w:val="002332D6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3F8F"/>
    <w:rsid w:val="00234108"/>
    <w:rsid w:val="0023417B"/>
    <w:rsid w:val="00234819"/>
    <w:rsid w:val="0023490C"/>
    <w:rsid w:val="00234967"/>
    <w:rsid w:val="00234B0B"/>
    <w:rsid w:val="00234E71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5E08"/>
    <w:rsid w:val="002360A8"/>
    <w:rsid w:val="00236205"/>
    <w:rsid w:val="00236340"/>
    <w:rsid w:val="002364AE"/>
    <w:rsid w:val="00236614"/>
    <w:rsid w:val="00236A5B"/>
    <w:rsid w:val="00236BFA"/>
    <w:rsid w:val="00236D30"/>
    <w:rsid w:val="00236DE1"/>
    <w:rsid w:val="00236E72"/>
    <w:rsid w:val="002374A0"/>
    <w:rsid w:val="00237925"/>
    <w:rsid w:val="00237A0E"/>
    <w:rsid w:val="00237ACE"/>
    <w:rsid w:val="00237BBC"/>
    <w:rsid w:val="00237BC4"/>
    <w:rsid w:val="00237C0A"/>
    <w:rsid w:val="00237CC2"/>
    <w:rsid w:val="00237D7C"/>
    <w:rsid w:val="00237EA3"/>
    <w:rsid w:val="00237EE6"/>
    <w:rsid w:val="002400F1"/>
    <w:rsid w:val="00240134"/>
    <w:rsid w:val="00240199"/>
    <w:rsid w:val="00240239"/>
    <w:rsid w:val="00240279"/>
    <w:rsid w:val="00240423"/>
    <w:rsid w:val="002405E9"/>
    <w:rsid w:val="0024075F"/>
    <w:rsid w:val="00240837"/>
    <w:rsid w:val="00240A9D"/>
    <w:rsid w:val="00240AD6"/>
    <w:rsid w:val="00240B20"/>
    <w:rsid w:val="00240BED"/>
    <w:rsid w:val="00240D23"/>
    <w:rsid w:val="00240D25"/>
    <w:rsid w:val="00240DCC"/>
    <w:rsid w:val="00240E3E"/>
    <w:rsid w:val="00240EC3"/>
    <w:rsid w:val="00240EC4"/>
    <w:rsid w:val="00240EED"/>
    <w:rsid w:val="002411A6"/>
    <w:rsid w:val="0024123A"/>
    <w:rsid w:val="002412C1"/>
    <w:rsid w:val="00241346"/>
    <w:rsid w:val="00241488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1CC7"/>
    <w:rsid w:val="00241D9E"/>
    <w:rsid w:val="00241DCC"/>
    <w:rsid w:val="0024204D"/>
    <w:rsid w:val="00242156"/>
    <w:rsid w:val="002422B2"/>
    <w:rsid w:val="002422FF"/>
    <w:rsid w:val="0024256E"/>
    <w:rsid w:val="00242573"/>
    <w:rsid w:val="0024258D"/>
    <w:rsid w:val="00242821"/>
    <w:rsid w:val="00242845"/>
    <w:rsid w:val="0024284E"/>
    <w:rsid w:val="00242AE0"/>
    <w:rsid w:val="00242B5B"/>
    <w:rsid w:val="00242E34"/>
    <w:rsid w:val="00242F57"/>
    <w:rsid w:val="00242F81"/>
    <w:rsid w:val="00242FAE"/>
    <w:rsid w:val="00243094"/>
    <w:rsid w:val="0024309D"/>
    <w:rsid w:val="0024329A"/>
    <w:rsid w:val="002433F1"/>
    <w:rsid w:val="002434A6"/>
    <w:rsid w:val="00243806"/>
    <w:rsid w:val="00243A93"/>
    <w:rsid w:val="00243DC7"/>
    <w:rsid w:val="002442A6"/>
    <w:rsid w:val="002442DE"/>
    <w:rsid w:val="0024440E"/>
    <w:rsid w:val="00244901"/>
    <w:rsid w:val="0024493A"/>
    <w:rsid w:val="002449BE"/>
    <w:rsid w:val="00244A6F"/>
    <w:rsid w:val="00244B57"/>
    <w:rsid w:val="00244BBF"/>
    <w:rsid w:val="00244D0B"/>
    <w:rsid w:val="00244D87"/>
    <w:rsid w:val="00244DBF"/>
    <w:rsid w:val="00244FE5"/>
    <w:rsid w:val="00245070"/>
    <w:rsid w:val="0024508F"/>
    <w:rsid w:val="00245095"/>
    <w:rsid w:val="00245203"/>
    <w:rsid w:val="002452BB"/>
    <w:rsid w:val="0024531D"/>
    <w:rsid w:val="0024547B"/>
    <w:rsid w:val="00245498"/>
    <w:rsid w:val="002455FC"/>
    <w:rsid w:val="00245623"/>
    <w:rsid w:val="00245677"/>
    <w:rsid w:val="00245760"/>
    <w:rsid w:val="00245817"/>
    <w:rsid w:val="0024582C"/>
    <w:rsid w:val="0024583B"/>
    <w:rsid w:val="002459BB"/>
    <w:rsid w:val="00245A2D"/>
    <w:rsid w:val="00245C5A"/>
    <w:rsid w:val="00245CF0"/>
    <w:rsid w:val="00245EC7"/>
    <w:rsid w:val="00246044"/>
    <w:rsid w:val="0024609C"/>
    <w:rsid w:val="0024613B"/>
    <w:rsid w:val="00246151"/>
    <w:rsid w:val="00246254"/>
    <w:rsid w:val="00246261"/>
    <w:rsid w:val="002466BE"/>
    <w:rsid w:val="002468CD"/>
    <w:rsid w:val="00246A15"/>
    <w:rsid w:val="00246A42"/>
    <w:rsid w:val="00246AB0"/>
    <w:rsid w:val="00246B95"/>
    <w:rsid w:val="00246CE3"/>
    <w:rsid w:val="00246E73"/>
    <w:rsid w:val="00246EB8"/>
    <w:rsid w:val="0024700C"/>
    <w:rsid w:val="00247157"/>
    <w:rsid w:val="00247556"/>
    <w:rsid w:val="00247609"/>
    <w:rsid w:val="0024773A"/>
    <w:rsid w:val="00247B20"/>
    <w:rsid w:val="00247BFC"/>
    <w:rsid w:val="00247E94"/>
    <w:rsid w:val="00247F7B"/>
    <w:rsid w:val="00250015"/>
    <w:rsid w:val="0025008B"/>
    <w:rsid w:val="002502C2"/>
    <w:rsid w:val="002503E2"/>
    <w:rsid w:val="002504E8"/>
    <w:rsid w:val="00250644"/>
    <w:rsid w:val="0025066B"/>
    <w:rsid w:val="0025075F"/>
    <w:rsid w:val="002509DC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78"/>
    <w:rsid w:val="002514D5"/>
    <w:rsid w:val="0025157A"/>
    <w:rsid w:val="00251A0F"/>
    <w:rsid w:val="00251A2A"/>
    <w:rsid w:val="00251A40"/>
    <w:rsid w:val="00251CBD"/>
    <w:rsid w:val="00251D49"/>
    <w:rsid w:val="00251DBD"/>
    <w:rsid w:val="00251E0B"/>
    <w:rsid w:val="00251E19"/>
    <w:rsid w:val="00252102"/>
    <w:rsid w:val="002521E9"/>
    <w:rsid w:val="00252287"/>
    <w:rsid w:val="002522A9"/>
    <w:rsid w:val="002522E5"/>
    <w:rsid w:val="002523FE"/>
    <w:rsid w:val="002525A3"/>
    <w:rsid w:val="00252718"/>
    <w:rsid w:val="00252719"/>
    <w:rsid w:val="00252853"/>
    <w:rsid w:val="002528AC"/>
    <w:rsid w:val="0025296E"/>
    <w:rsid w:val="00252A5B"/>
    <w:rsid w:val="00252D0F"/>
    <w:rsid w:val="00252E58"/>
    <w:rsid w:val="00252F7E"/>
    <w:rsid w:val="0025307F"/>
    <w:rsid w:val="002531E3"/>
    <w:rsid w:val="00253329"/>
    <w:rsid w:val="002534FD"/>
    <w:rsid w:val="00253540"/>
    <w:rsid w:val="0025359A"/>
    <w:rsid w:val="0025363D"/>
    <w:rsid w:val="002536DD"/>
    <w:rsid w:val="002537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C4"/>
    <w:rsid w:val="002547DC"/>
    <w:rsid w:val="00254818"/>
    <w:rsid w:val="00254819"/>
    <w:rsid w:val="00254912"/>
    <w:rsid w:val="0025494C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620"/>
    <w:rsid w:val="00255985"/>
    <w:rsid w:val="00255A0D"/>
    <w:rsid w:val="00255A2C"/>
    <w:rsid w:val="00255B58"/>
    <w:rsid w:val="00255B98"/>
    <w:rsid w:val="00255C39"/>
    <w:rsid w:val="00255CE6"/>
    <w:rsid w:val="00255D2C"/>
    <w:rsid w:val="00255E06"/>
    <w:rsid w:val="00255F1C"/>
    <w:rsid w:val="00255F77"/>
    <w:rsid w:val="00256192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D6C"/>
    <w:rsid w:val="00256E44"/>
    <w:rsid w:val="00256F0D"/>
    <w:rsid w:val="00256F3F"/>
    <w:rsid w:val="00256FCA"/>
    <w:rsid w:val="002571F9"/>
    <w:rsid w:val="00257261"/>
    <w:rsid w:val="0025727E"/>
    <w:rsid w:val="002572D6"/>
    <w:rsid w:val="00257337"/>
    <w:rsid w:val="00257373"/>
    <w:rsid w:val="0025745D"/>
    <w:rsid w:val="00257875"/>
    <w:rsid w:val="00257B4A"/>
    <w:rsid w:val="00257DD2"/>
    <w:rsid w:val="00257EC5"/>
    <w:rsid w:val="00257F66"/>
    <w:rsid w:val="00260012"/>
    <w:rsid w:val="002602DA"/>
    <w:rsid w:val="00260324"/>
    <w:rsid w:val="0026048E"/>
    <w:rsid w:val="00260569"/>
    <w:rsid w:val="002606E2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0C2"/>
    <w:rsid w:val="00261210"/>
    <w:rsid w:val="0026165B"/>
    <w:rsid w:val="00261708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470"/>
    <w:rsid w:val="002626D5"/>
    <w:rsid w:val="0026274C"/>
    <w:rsid w:val="0026278A"/>
    <w:rsid w:val="00262A4D"/>
    <w:rsid w:val="00262AFC"/>
    <w:rsid w:val="00262DD3"/>
    <w:rsid w:val="00262E61"/>
    <w:rsid w:val="00262F10"/>
    <w:rsid w:val="002631B7"/>
    <w:rsid w:val="002631D0"/>
    <w:rsid w:val="00263275"/>
    <w:rsid w:val="0026342B"/>
    <w:rsid w:val="0026351E"/>
    <w:rsid w:val="00263557"/>
    <w:rsid w:val="00263599"/>
    <w:rsid w:val="0026390A"/>
    <w:rsid w:val="00263A5E"/>
    <w:rsid w:val="00263B72"/>
    <w:rsid w:val="00263D30"/>
    <w:rsid w:val="00263EA3"/>
    <w:rsid w:val="00263EA7"/>
    <w:rsid w:val="00263EEA"/>
    <w:rsid w:val="00263EFB"/>
    <w:rsid w:val="00263F4C"/>
    <w:rsid w:val="00263F7F"/>
    <w:rsid w:val="00264047"/>
    <w:rsid w:val="002642B7"/>
    <w:rsid w:val="002644C3"/>
    <w:rsid w:val="0026466C"/>
    <w:rsid w:val="002647D1"/>
    <w:rsid w:val="002648B8"/>
    <w:rsid w:val="0026493A"/>
    <w:rsid w:val="00264982"/>
    <w:rsid w:val="00264BA8"/>
    <w:rsid w:val="00264BC9"/>
    <w:rsid w:val="00264C04"/>
    <w:rsid w:val="00264C1B"/>
    <w:rsid w:val="00264E21"/>
    <w:rsid w:val="00264F20"/>
    <w:rsid w:val="00264F24"/>
    <w:rsid w:val="00264F27"/>
    <w:rsid w:val="00265089"/>
    <w:rsid w:val="00265525"/>
    <w:rsid w:val="00265619"/>
    <w:rsid w:val="002656DD"/>
    <w:rsid w:val="002658A9"/>
    <w:rsid w:val="002659BF"/>
    <w:rsid w:val="00265CB1"/>
    <w:rsid w:val="00265DA3"/>
    <w:rsid w:val="00265EAA"/>
    <w:rsid w:val="002660FB"/>
    <w:rsid w:val="00266133"/>
    <w:rsid w:val="002661DE"/>
    <w:rsid w:val="002662DB"/>
    <w:rsid w:val="00266857"/>
    <w:rsid w:val="002669DF"/>
    <w:rsid w:val="002669E0"/>
    <w:rsid w:val="00266B52"/>
    <w:rsid w:val="00266C80"/>
    <w:rsid w:val="00266D5C"/>
    <w:rsid w:val="00266EF1"/>
    <w:rsid w:val="00266FFB"/>
    <w:rsid w:val="0026704D"/>
    <w:rsid w:val="0026709F"/>
    <w:rsid w:val="00267240"/>
    <w:rsid w:val="002674B2"/>
    <w:rsid w:val="0026750E"/>
    <w:rsid w:val="0026751E"/>
    <w:rsid w:val="00267571"/>
    <w:rsid w:val="00267882"/>
    <w:rsid w:val="002678BD"/>
    <w:rsid w:val="002679A2"/>
    <w:rsid w:val="00267CF5"/>
    <w:rsid w:val="00267EEA"/>
    <w:rsid w:val="00270000"/>
    <w:rsid w:val="00270196"/>
    <w:rsid w:val="002701E3"/>
    <w:rsid w:val="00270278"/>
    <w:rsid w:val="002704AF"/>
    <w:rsid w:val="00270567"/>
    <w:rsid w:val="00270625"/>
    <w:rsid w:val="00270681"/>
    <w:rsid w:val="00270B18"/>
    <w:rsid w:val="00270BC3"/>
    <w:rsid w:val="00270E21"/>
    <w:rsid w:val="0027129E"/>
    <w:rsid w:val="002714DF"/>
    <w:rsid w:val="002715F7"/>
    <w:rsid w:val="0027173B"/>
    <w:rsid w:val="002717BC"/>
    <w:rsid w:val="00271868"/>
    <w:rsid w:val="00271871"/>
    <w:rsid w:val="00271A25"/>
    <w:rsid w:val="00271A75"/>
    <w:rsid w:val="00271ABE"/>
    <w:rsid w:val="00271AC4"/>
    <w:rsid w:val="00271B67"/>
    <w:rsid w:val="00271B77"/>
    <w:rsid w:val="00271BEE"/>
    <w:rsid w:val="00271D31"/>
    <w:rsid w:val="0027203B"/>
    <w:rsid w:val="0027206E"/>
    <w:rsid w:val="002720BC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CF1"/>
    <w:rsid w:val="00272D1F"/>
    <w:rsid w:val="00272D45"/>
    <w:rsid w:val="00272DEB"/>
    <w:rsid w:val="00272EBA"/>
    <w:rsid w:val="00272F02"/>
    <w:rsid w:val="00272F8C"/>
    <w:rsid w:val="00273141"/>
    <w:rsid w:val="0027324F"/>
    <w:rsid w:val="00273391"/>
    <w:rsid w:val="00273452"/>
    <w:rsid w:val="0027345E"/>
    <w:rsid w:val="0027357F"/>
    <w:rsid w:val="00273590"/>
    <w:rsid w:val="0027376E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1A7"/>
    <w:rsid w:val="00275204"/>
    <w:rsid w:val="0027540D"/>
    <w:rsid w:val="002757AB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543"/>
    <w:rsid w:val="00276713"/>
    <w:rsid w:val="00276886"/>
    <w:rsid w:val="002768E1"/>
    <w:rsid w:val="00276A2E"/>
    <w:rsid w:val="00276B62"/>
    <w:rsid w:val="00276BCD"/>
    <w:rsid w:val="00276EE7"/>
    <w:rsid w:val="0027700A"/>
    <w:rsid w:val="002770C0"/>
    <w:rsid w:val="00277121"/>
    <w:rsid w:val="0027722A"/>
    <w:rsid w:val="0027749D"/>
    <w:rsid w:val="002775EE"/>
    <w:rsid w:val="00277846"/>
    <w:rsid w:val="0027796D"/>
    <w:rsid w:val="00277A69"/>
    <w:rsid w:val="00277A8D"/>
    <w:rsid w:val="00277ACF"/>
    <w:rsid w:val="00277CAB"/>
    <w:rsid w:val="00277CAD"/>
    <w:rsid w:val="00277E7A"/>
    <w:rsid w:val="0028001B"/>
    <w:rsid w:val="002800F4"/>
    <w:rsid w:val="00280266"/>
    <w:rsid w:val="00280500"/>
    <w:rsid w:val="00280739"/>
    <w:rsid w:val="00280760"/>
    <w:rsid w:val="002808F2"/>
    <w:rsid w:val="002809F5"/>
    <w:rsid w:val="00280A9F"/>
    <w:rsid w:val="00280ABE"/>
    <w:rsid w:val="00280B32"/>
    <w:rsid w:val="00280BE6"/>
    <w:rsid w:val="00280DAD"/>
    <w:rsid w:val="00280F33"/>
    <w:rsid w:val="00281062"/>
    <w:rsid w:val="002810A3"/>
    <w:rsid w:val="0028112F"/>
    <w:rsid w:val="00281186"/>
    <w:rsid w:val="002811F4"/>
    <w:rsid w:val="002814B9"/>
    <w:rsid w:val="0028169A"/>
    <w:rsid w:val="002817C9"/>
    <w:rsid w:val="00281ACA"/>
    <w:rsid w:val="00281C1D"/>
    <w:rsid w:val="00281D64"/>
    <w:rsid w:val="00281E81"/>
    <w:rsid w:val="00281F77"/>
    <w:rsid w:val="00281F85"/>
    <w:rsid w:val="00282086"/>
    <w:rsid w:val="002820B1"/>
    <w:rsid w:val="00282263"/>
    <w:rsid w:val="002822C5"/>
    <w:rsid w:val="002824E6"/>
    <w:rsid w:val="00282541"/>
    <w:rsid w:val="002825EB"/>
    <w:rsid w:val="0028266A"/>
    <w:rsid w:val="00282862"/>
    <w:rsid w:val="00282898"/>
    <w:rsid w:val="00282A97"/>
    <w:rsid w:val="00282AD2"/>
    <w:rsid w:val="00282B18"/>
    <w:rsid w:val="00282BA6"/>
    <w:rsid w:val="00282CB0"/>
    <w:rsid w:val="00282D98"/>
    <w:rsid w:val="00282E47"/>
    <w:rsid w:val="00282E63"/>
    <w:rsid w:val="002831F0"/>
    <w:rsid w:val="002833F1"/>
    <w:rsid w:val="00283468"/>
    <w:rsid w:val="002835CC"/>
    <w:rsid w:val="00283C3B"/>
    <w:rsid w:val="00283D63"/>
    <w:rsid w:val="00283D95"/>
    <w:rsid w:val="00283DA8"/>
    <w:rsid w:val="00283E0F"/>
    <w:rsid w:val="00283F5C"/>
    <w:rsid w:val="00284027"/>
    <w:rsid w:val="0028419E"/>
    <w:rsid w:val="002843DA"/>
    <w:rsid w:val="00284481"/>
    <w:rsid w:val="002846E6"/>
    <w:rsid w:val="00284718"/>
    <w:rsid w:val="00284963"/>
    <w:rsid w:val="00284D14"/>
    <w:rsid w:val="00284E45"/>
    <w:rsid w:val="00284F18"/>
    <w:rsid w:val="00284F6F"/>
    <w:rsid w:val="00284F71"/>
    <w:rsid w:val="00285011"/>
    <w:rsid w:val="00285060"/>
    <w:rsid w:val="00285110"/>
    <w:rsid w:val="00285112"/>
    <w:rsid w:val="002851D0"/>
    <w:rsid w:val="00285261"/>
    <w:rsid w:val="00285493"/>
    <w:rsid w:val="00285561"/>
    <w:rsid w:val="002855BC"/>
    <w:rsid w:val="002856B6"/>
    <w:rsid w:val="00285C4C"/>
    <w:rsid w:val="0028601F"/>
    <w:rsid w:val="00286072"/>
    <w:rsid w:val="0028609D"/>
    <w:rsid w:val="002860ED"/>
    <w:rsid w:val="00286239"/>
    <w:rsid w:val="00286292"/>
    <w:rsid w:val="0028640B"/>
    <w:rsid w:val="0028653D"/>
    <w:rsid w:val="00286660"/>
    <w:rsid w:val="00286963"/>
    <w:rsid w:val="00286A4C"/>
    <w:rsid w:val="00286BC9"/>
    <w:rsid w:val="00286BD7"/>
    <w:rsid w:val="00286C56"/>
    <w:rsid w:val="00286C90"/>
    <w:rsid w:val="00287021"/>
    <w:rsid w:val="00287185"/>
    <w:rsid w:val="0028736D"/>
    <w:rsid w:val="00287878"/>
    <w:rsid w:val="00287902"/>
    <w:rsid w:val="00287A95"/>
    <w:rsid w:val="00287B05"/>
    <w:rsid w:val="00287B42"/>
    <w:rsid w:val="00287B7A"/>
    <w:rsid w:val="00287B82"/>
    <w:rsid w:val="00287E8B"/>
    <w:rsid w:val="00287EE8"/>
    <w:rsid w:val="00287F86"/>
    <w:rsid w:val="00287F93"/>
    <w:rsid w:val="002900BA"/>
    <w:rsid w:val="002901F3"/>
    <w:rsid w:val="002902A6"/>
    <w:rsid w:val="002904CF"/>
    <w:rsid w:val="0029066A"/>
    <w:rsid w:val="002907F1"/>
    <w:rsid w:val="00290D37"/>
    <w:rsid w:val="00290EBD"/>
    <w:rsid w:val="00290F43"/>
    <w:rsid w:val="00291155"/>
    <w:rsid w:val="0029130B"/>
    <w:rsid w:val="00291401"/>
    <w:rsid w:val="002914A3"/>
    <w:rsid w:val="002915F3"/>
    <w:rsid w:val="00291829"/>
    <w:rsid w:val="00291869"/>
    <w:rsid w:val="00291875"/>
    <w:rsid w:val="00291D01"/>
    <w:rsid w:val="00291D10"/>
    <w:rsid w:val="00291D6F"/>
    <w:rsid w:val="00291DA2"/>
    <w:rsid w:val="00291E7C"/>
    <w:rsid w:val="00291FA1"/>
    <w:rsid w:val="0029218A"/>
    <w:rsid w:val="00292255"/>
    <w:rsid w:val="002922F5"/>
    <w:rsid w:val="00292336"/>
    <w:rsid w:val="002923B8"/>
    <w:rsid w:val="00292428"/>
    <w:rsid w:val="002925C2"/>
    <w:rsid w:val="00292716"/>
    <w:rsid w:val="002927C4"/>
    <w:rsid w:val="002928B8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14"/>
    <w:rsid w:val="00293B5D"/>
    <w:rsid w:val="00293EFC"/>
    <w:rsid w:val="002940CF"/>
    <w:rsid w:val="00294134"/>
    <w:rsid w:val="00294181"/>
    <w:rsid w:val="0029437F"/>
    <w:rsid w:val="002946D4"/>
    <w:rsid w:val="00294967"/>
    <w:rsid w:val="00294A9C"/>
    <w:rsid w:val="00294AFE"/>
    <w:rsid w:val="00294BBE"/>
    <w:rsid w:val="00294BCA"/>
    <w:rsid w:val="00294BE7"/>
    <w:rsid w:val="00294C71"/>
    <w:rsid w:val="0029500B"/>
    <w:rsid w:val="00295013"/>
    <w:rsid w:val="00295130"/>
    <w:rsid w:val="002952FE"/>
    <w:rsid w:val="002954C4"/>
    <w:rsid w:val="0029555A"/>
    <w:rsid w:val="0029561A"/>
    <w:rsid w:val="0029562B"/>
    <w:rsid w:val="0029563D"/>
    <w:rsid w:val="00295702"/>
    <w:rsid w:val="002957D1"/>
    <w:rsid w:val="0029585A"/>
    <w:rsid w:val="002958E0"/>
    <w:rsid w:val="0029593D"/>
    <w:rsid w:val="00295AA2"/>
    <w:rsid w:val="00295AA7"/>
    <w:rsid w:val="00295B72"/>
    <w:rsid w:val="00295BC5"/>
    <w:rsid w:val="00295C05"/>
    <w:rsid w:val="00295DFB"/>
    <w:rsid w:val="00295F24"/>
    <w:rsid w:val="00296000"/>
    <w:rsid w:val="0029636D"/>
    <w:rsid w:val="002963D9"/>
    <w:rsid w:val="00296465"/>
    <w:rsid w:val="0029661F"/>
    <w:rsid w:val="00296643"/>
    <w:rsid w:val="002966BD"/>
    <w:rsid w:val="0029685A"/>
    <w:rsid w:val="0029685D"/>
    <w:rsid w:val="002968F4"/>
    <w:rsid w:val="00296987"/>
    <w:rsid w:val="00296B3A"/>
    <w:rsid w:val="00296D58"/>
    <w:rsid w:val="0029706A"/>
    <w:rsid w:val="002970D2"/>
    <w:rsid w:val="00297224"/>
    <w:rsid w:val="00297386"/>
    <w:rsid w:val="00297657"/>
    <w:rsid w:val="002976A6"/>
    <w:rsid w:val="0029779E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12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1A4"/>
    <w:rsid w:val="002A1202"/>
    <w:rsid w:val="002A1261"/>
    <w:rsid w:val="002A1822"/>
    <w:rsid w:val="002A18D3"/>
    <w:rsid w:val="002A1980"/>
    <w:rsid w:val="002A1A74"/>
    <w:rsid w:val="002A1AB0"/>
    <w:rsid w:val="002A1B7C"/>
    <w:rsid w:val="002A1B98"/>
    <w:rsid w:val="002A1E5F"/>
    <w:rsid w:val="002A1EA4"/>
    <w:rsid w:val="002A1FB5"/>
    <w:rsid w:val="002A2077"/>
    <w:rsid w:val="002A21DD"/>
    <w:rsid w:val="002A2263"/>
    <w:rsid w:val="002A22E3"/>
    <w:rsid w:val="002A23D2"/>
    <w:rsid w:val="002A2547"/>
    <w:rsid w:val="002A278F"/>
    <w:rsid w:val="002A27D9"/>
    <w:rsid w:val="002A2803"/>
    <w:rsid w:val="002A2857"/>
    <w:rsid w:val="002A290E"/>
    <w:rsid w:val="002A2928"/>
    <w:rsid w:val="002A2AB4"/>
    <w:rsid w:val="002A2B39"/>
    <w:rsid w:val="002A2CE3"/>
    <w:rsid w:val="002A2DC2"/>
    <w:rsid w:val="002A2E23"/>
    <w:rsid w:val="002A2F04"/>
    <w:rsid w:val="002A3057"/>
    <w:rsid w:val="002A3170"/>
    <w:rsid w:val="002A31AC"/>
    <w:rsid w:val="002A31D3"/>
    <w:rsid w:val="002A3450"/>
    <w:rsid w:val="002A357C"/>
    <w:rsid w:val="002A3957"/>
    <w:rsid w:val="002A3A5B"/>
    <w:rsid w:val="002A3C77"/>
    <w:rsid w:val="002A3DCB"/>
    <w:rsid w:val="002A3F45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B4D"/>
    <w:rsid w:val="002A4C29"/>
    <w:rsid w:val="002A4C4F"/>
    <w:rsid w:val="002A4C64"/>
    <w:rsid w:val="002A4EA4"/>
    <w:rsid w:val="002A4FC1"/>
    <w:rsid w:val="002A502F"/>
    <w:rsid w:val="002A50EF"/>
    <w:rsid w:val="002A51A6"/>
    <w:rsid w:val="002A539D"/>
    <w:rsid w:val="002A550D"/>
    <w:rsid w:val="002A581C"/>
    <w:rsid w:val="002A5869"/>
    <w:rsid w:val="002A5A4D"/>
    <w:rsid w:val="002A5F32"/>
    <w:rsid w:val="002A6152"/>
    <w:rsid w:val="002A615B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6E3"/>
    <w:rsid w:val="002A7746"/>
    <w:rsid w:val="002A7924"/>
    <w:rsid w:val="002A7930"/>
    <w:rsid w:val="002A7FE0"/>
    <w:rsid w:val="002B0164"/>
    <w:rsid w:val="002B01C7"/>
    <w:rsid w:val="002B0326"/>
    <w:rsid w:val="002B06F3"/>
    <w:rsid w:val="002B0B2B"/>
    <w:rsid w:val="002B0BC6"/>
    <w:rsid w:val="002B0C1D"/>
    <w:rsid w:val="002B0E78"/>
    <w:rsid w:val="002B0EF8"/>
    <w:rsid w:val="002B1045"/>
    <w:rsid w:val="002B10B8"/>
    <w:rsid w:val="002B11A0"/>
    <w:rsid w:val="002B13D6"/>
    <w:rsid w:val="002B1951"/>
    <w:rsid w:val="002B19BD"/>
    <w:rsid w:val="002B1A57"/>
    <w:rsid w:val="002B1B12"/>
    <w:rsid w:val="002B1B4A"/>
    <w:rsid w:val="002B1BD3"/>
    <w:rsid w:val="002B1E16"/>
    <w:rsid w:val="002B1F94"/>
    <w:rsid w:val="002B1FF2"/>
    <w:rsid w:val="002B20AA"/>
    <w:rsid w:val="002B20F3"/>
    <w:rsid w:val="002B215B"/>
    <w:rsid w:val="002B225F"/>
    <w:rsid w:val="002B22B3"/>
    <w:rsid w:val="002B2323"/>
    <w:rsid w:val="002B2446"/>
    <w:rsid w:val="002B249C"/>
    <w:rsid w:val="002B253D"/>
    <w:rsid w:val="002B25E4"/>
    <w:rsid w:val="002B275C"/>
    <w:rsid w:val="002B27B7"/>
    <w:rsid w:val="002B2AE9"/>
    <w:rsid w:val="002B2C79"/>
    <w:rsid w:val="002B2D7F"/>
    <w:rsid w:val="002B2F18"/>
    <w:rsid w:val="002B2F3A"/>
    <w:rsid w:val="002B30E6"/>
    <w:rsid w:val="002B32DA"/>
    <w:rsid w:val="002B34C6"/>
    <w:rsid w:val="002B34ED"/>
    <w:rsid w:val="002B3599"/>
    <w:rsid w:val="002B3613"/>
    <w:rsid w:val="002B36BB"/>
    <w:rsid w:val="002B3921"/>
    <w:rsid w:val="002B3A96"/>
    <w:rsid w:val="002B3C32"/>
    <w:rsid w:val="002B3C90"/>
    <w:rsid w:val="002B3C97"/>
    <w:rsid w:val="002B3D58"/>
    <w:rsid w:val="002B3E5E"/>
    <w:rsid w:val="002B3FA8"/>
    <w:rsid w:val="002B416D"/>
    <w:rsid w:val="002B4203"/>
    <w:rsid w:val="002B4424"/>
    <w:rsid w:val="002B4435"/>
    <w:rsid w:val="002B4A9A"/>
    <w:rsid w:val="002B4E4C"/>
    <w:rsid w:val="002B4EF9"/>
    <w:rsid w:val="002B4F27"/>
    <w:rsid w:val="002B50CE"/>
    <w:rsid w:val="002B551B"/>
    <w:rsid w:val="002B56EA"/>
    <w:rsid w:val="002B5819"/>
    <w:rsid w:val="002B599E"/>
    <w:rsid w:val="002B5B13"/>
    <w:rsid w:val="002B5C09"/>
    <w:rsid w:val="002B5DC1"/>
    <w:rsid w:val="002B5F62"/>
    <w:rsid w:val="002B608F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CB7"/>
    <w:rsid w:val="002B6D3A"/>
    <w:rsid w:val="002B6EC3"/>
    <w:rsid w:val="002B6EE9"/>
    <w:rsid w:val="002B6FF7"/>
    <w:rsid w:val="002B709D"/>
    <w:rsid w:val="002B71DD"/>
    <w:rsid w:val="002B71EA"/>
    <w:rsid w:val="002B7223"/>
    <w:rsid w:val="002B7271"/>
    <w:rsid w:val="002B735C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32"/>
    <w:rsid w:val="002B7DE4"/>
    <w:rsid w:val="002B7ECC"/>
    <w:rsid w:val="002B7ED0"/>
    <w:rsid w:val="002B7F1C"/>
    <w:rsid w:val="002B7F59"/>
    <w:rsid w:val="002C0181"/>
    <w:rsid w:val="002C0376"/>
    <w:rsid w:val="002C05B4"/>
    <w:rsid w:val="002C05B8"/>
    <w:rsid w:val="002C05F8"/>
    <w:rsid w:val="002C06BD"/>
    <w:rsid w:val="002C081D"/>
    <w:rsid w:val="002C0970"/>
    <w:rsid w:val="002C09EB"/>
    <w:rsid w:val="002C0CE1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1C"/>
    <w:rsid w:val="002C17BC"/>
    <w:rsid w:val="002C198A"/>
    <w:rsid w:val="002C19E5"/>
    <w:rsid w:val="002C1A2C"/>
    <w:rsid w:val="002C1C0A"/>
    <w:rsid w:val="002C1D87"/>
    <w:rsid w:val="002C2005"/>
    <w:rsid w:val="002C204B"/>
    <w:rsid w:val="002C22B9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09D"/>
    <w:rsid w:val="002C3477"/>
    <w:rsid w:val="002C3878"/>
    <w:rsid w:val="002C3930"/>
    <w:rsid w:val="002C39E6"/>
    <w:rsid w:val="002C3B0C"/>
    <w:rsid w:val="002C3C1E"/>
    <w:rsid w:val="002C3C60"/>
    <w:rsid w:val="002C3E9E"/>
    <w:rsid w:val="002C3EA5"/>
    <w:rsid w:val="002C3F5E"/>
    <w:rsid w:val="002C435F"/>
    <w:rsid w:val="002C437A"/>
    <w:rsid w:val="002C43B6"/>
    <w:rsid w:val="002C4731"/>
    <w:rsid w:val="002C493E"/>
    <w:rsid w:val="002C4986"/>
    <w:rsid w:val="002C49A0"/>
    <w:rsid w:val="002C49CE"/>
    <w:rsid w:val="002C4D47"/>
    <w:rsid w:val="002C4E9E"/>
    <w:rsid w:val="002C4EBB"/>
    <w:rsid w:val="002C4F4F"/>
    <w:rsid w:val="002C5122"/>
    <w:rsid w:val="002C5148"/>
    <w:rsid w:val="002C51C4"/>
    <w:rsid w:val="002C53C3"/>
    <w:rsid w:val="002C53D8"/>
    <w:rsid w:val="002C54C0"/>
    <w:rsid w:val="002C560F"/>
    <w:rsid w:val="002C577E"/>
    <w:rsid w:val="002C57D9"/>
    <w:rsid w:val="002C58E9"/>
    <w:rsid w:val="002C5934"/>
    <w:rsid w:val="002C5A81"/>
    <w:rsid w:val="002C5B4E"/>
    <w:rsid w:val="002C5B5E"/>
    <w:rsid w:val="002C5CAB"/>
    <w:rsid w:val="002C5E25"/>
    <w:rsid w:val="002C5E57"/>
    <w:rsid w:val="002C5F90"/>
    <w:rsid w:val="002C5FEB"/>
    <w:rsid w:val="002C6229"/>
    <w:rsid w:val="002C65AD"/>
    <w:rsid w:val="002C66AE"/>
    <w:rsid w:val="002C6994"/>
    <w:rsid w:val="002C69A9"/>
    <w:rsid w:val="002C6B8E"/>
    <w:rsid w:val="002C6CF4"/>
    <w:rsid w:val="002C6E67"/>
    <w:rsid w:val="002C6FDC"/>
    <w:rsid w:val="002C7032"/>
    <w:rsid w:val="002C704B"/>
    <w:rsid w:val="002C705B"/>
    <w:rsid w:val="002C7197"/>
    <w:rsid w:val="002C74CC"/>
    <w:rsid w:val="002C74D6"/>
    <w:rsid w:val="002C75D2"/>
    <w:rsid w:val="002C78EA"/>
    <w:rsid w:val="002C7958"/>
    <w:rsid w:val="002C7A05"/>
    <w:rsid w:val="002C7A3D"/>
    <w:rsid w:val="002C7A45"/>
    <w:rsid w:val="002C7AEC"/>
    <w:rsid w:val="002C7B8A"/>
    <w:rsid w:val="002C7CE8"/>
    <w:rsid w:val="002C7D3A"/>
    <w:rsid w:val="002C7E1B"/>
    <w:rsid w:val="002C7FCC"/>
    <w:rsid w:val="002D00C0"/>
    <w:rsid w:val="002D01AB"/>
    <w:rsid w:val="002D03FF"/>
    <w:rsid w:val="002D0482"/>
    <w:rsid w:val="002D0491"/>
    <w:rsid w:val="002D069A"/>
    <w:rsid w:val="002D06FA"/>
    <w:rsid w:val="002D070D"/>
    <w:rsid w:val="002D0750"/>
    <w:rsid w:val="002D0949"/>
    <w:rsid w:val="002D0B06"/>
    <w:rsid w:val="002D0D5E"/>
    <w:rsid w:val="002D0D72"/>
    <w:rsid w:val="002D0DA0"/>
    <w:rsid w:val="002D0DAF"/>
    <w:rsid w:val="002D0E7C"/>
    <w:rsid w:val="002D0EDD"/>
    <w:rsid w:val="002D11E1"/>
    <w:rsid w:val="002D12F1"/>
    <w:rsid w:val="002D1436"/>
    <w:rsid w:val="002D15B0"/>
    <w:rsid w:val="002D16F1"/>
    <w:rsid w:val="002D1710"/>
    <w:rsid w:val="002D1734"/>
    <w:rsid w:val="002D1818"/>
    <w:rsid w:val="002D181D"/>
    <w:rsid w:val="002D1851"/>
    <w:rsid w:val="002D1C2D"/>
    <w:rsid w:val="002D1C47"/>
    <w:rsid w:val="002D2008"/>
    <w:rsid w:val="002D2209"/>
    <w:rsid w:val="002D2443"/>
    <w:rsid w:val="002D2592"/>
    <w:rsid w:val="002D26F3"/>
    <w:rsid w:val="002D2816"/>
    <w:rsid w:val="002D282E"/>
    <w:rsid w:val="002D2927"/>
    <w:rsid w:val="002D2931"/>
    <w:rsid w:val="002D2E6C"/>
    <w:rsid w:val="002D2E6F"/>
    <w:rsid w:val="002D2F9D"/>
    <w:rsid w:val="002D3086"/>
    <w:rsid w:val="002D322A"/>
    <w:rsid w:val="002D329B"/>
    <w:rsid w:val="002D3633"/>
    <w:rsid w:val="002D39D3"/>
    <w:rsid w:val="002D3A8C"/>
    <w:rsid w:val="002D3CFD"/>
    <w:rsid w:val="002D3D24"/>
    <w:rsid w:val="002D3F15"/>
    <w:rsid w:val="002D4026"/>
    <w:rsid w:val="002D416A"/>
    <w:rsid w:val="002D4235"/>
    <w:rsid w:val="002D43E9"/>
    <w:rsid w:val="002D4478"/>
    <w:rsid w:val="002D454A"/>
    <w:rsid w:val="002D4668"/>
    <w:rsid w:val="002D4875"/>
    <w:rsid w:val="002D4880"/>
    <w:rsid w:val="002D48DA"/>
    <w:rsid w:val="002D4929"/>
    <w:rsid w:val="002D49DF"/>
    <w:rsid w:val="002D4AD6"/>
    <w:rsid w:val="002D4B2C"/>
    <w:rsid w:val="002D4DB8"/>
    <w:rsid w:val="002D5115"/>
    <w:rsid w:val="002D5298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A4"/>
    <w:rsid w:val="002D61C3"/>
    <w:rsid w:val="002D61DC"/>
    <w:rsid w:val="002D63FC"/>
    <w:rsid w:val="002D6548"/>
    <w:rsid w:val="002D66A4"/>
    <w:rsid w:val="002D66B7"/>
    <w:rsid w:val="002D68E3"/>
    <w:rsid w:val="002D6A31"/>
    <w:rsid w:val="002D6B2E"/>
    <w:rsid w:val="002D6C66"/>
    <w:rsid w:val="002D6FD3"/>
    <w:rsid w:val="002D7015"/>
    <w:rsid w:val="002D7094"/>
    <w:rsid w:val="002D709F"/>
    <w:rsid w:val="002D7210"/>
    <w:rsid w:val="002D731A"/>
    <w:rsid w:val="002D754D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BF4"/>
    <w:rsid w:val="002D7F09"/>
    <w:rsid w:val="002E002A"/>
    <w:rsid w:val="002E0275"/>
    <w:rsid w:val="002E031B"/>
    <w:rsid w:val="002E0341"/>
    <w:rsid w:val="002E043E"/>
    <w:rsid w:val="002E04AE"/>
    <w:rsid w:val="002E058B"/>
    <w:rsid w:val="002E0875"/>
    <w:rsid w:val="002E0943"/>
    <w:rsid w:val="002E094F"/>
    <w:rsid w:val="002E0B08"/>
    <w:rsid w:val="002E0BE7"/>
    <w:rsid w:val="002E0C8A"/>
    <w:rsid w:val="002E0D19"/>
    <w:rsid w:val="002E121C"/>
    <w:rsid w:val="002E1236"/>
    <w:rsid w:val="002E1269"/>
    <w:rsid w:val="002E12D0"/>
    <w:rsid w:val="002E12F2"/>
    <w:rsid w:val="002E1509"/>
    <w:rsid w:val="002E160D"/>
    <w:rsid w:val="002E1741"/>
    <w:rsid w:val="002E1753"/>
    <w:rsid w:val="002E18B1"/>
    <w:rsid w:val="002E19A8"/>
    <w:rsid w:val="002E19B1"/>
    <w:rsid w:val="002E1AA2"/>
    <w:rsid w:val="002E1B51"/>
    <w:rsid w:val="002E1B97"/>
    <w:rsid w:val="002E1BB9"/>
    <w:rsid w:val="002E1C05"/>
    <w:rsid w:val="002E1CAD"/>
    <w:rsid w:val="002E1CCC"/>
    <w:rsid w:val="002E1DB6"/>
    <w:rsid w:val="002E1EDB"/>
    <w:rsid w:val="002E1F7F"/>
    <w:rsid w:val="002E200E"/>
    <w:rsid w:val="002E2043"/>
    <w:rsid w:val="002E20C0"/>
    <w:rsid w:val="002E2100"/>
    <w:rsid w:val="002E2115"/>
    <w:rsid w:val="002E227B"/>
    <w:rsid w:val="002E2493"/>
    <w:rsid w:val="002E2560"/>
    <w:rsid w:val="002E2714"/>
    <w:rsid w:val="002E2957"/>
    <w:rsid w:val="002E2A99"/>
    <w:rsid w:val="002E2C71"/>
    <w:rsid w:val="002E2D04"/>
    <w:rsid w:val="002E2E32"/>
    <w:rsid w:val="002E2EB0"/>
    <w:rsid w:val="002E3247"/>
    <w:rsid w:val="002E325D"/>
    <w:rsid w:val="002E3503"/>
    <w:rsid w:val="002E3556"/>
    <w:rsid w:val="002E35D2"/>
    <w:rsid w:val="002E3695"/>
    <w:rsid w:val="002E3759"/>
    <w:rsid w:val="002E3778"/>
    <w:rsid w:val="002E37FC"/>
    <w:rsid w:val="002E39D1"/>
    <w:rsid w:val="002E3A81"/>
    <w:rsid w:val="002E3BAE"/>
    <w:rsid w:val="002E3DB0"/>
    <w:rsid w:val="002E3E07"/>
    <w:rsid w:val="002E3E80"/>
    <w:rsid w:val="002E3F44"/>
    <w:rsid w:val="002E4059"/>
    <w:rsid w:val="002E421B"/>
    <w:rsid w:val="002E4412"/>
    <w:rsid w:val="002E4591"/>
    <w:rsid w:val="002E473E"/>
    <w:rsid w:val="002E47F5"/>
    <w:rsid w:val="002E4814"/>
    <w:rsid w:val="002E49AF"/>
    <w:rsid w:val="002E4E35"/>
    <w:rsid w:val="002E4F41"/>
    <w:rsid w:val="002E5063"/>
    <w:rsid w:val="002E5145"/>
    <w:rsid w:val="002E55EF"/>
    <w:rsid w:val="002E5611"/>
    <w:rsid w:val="002E57AB"/>
    <w:rsid w:val="002E5809"/>
    <w:rsid w:val="002E58D4"/>
    <w:rsid w:val="002E59C7"/>
    <w:rsid w:val="002E5B0D"/>
    <w:rsid w:val="002E5B10"/>
    <w:rsid w:val="002E5CB0"/>
    <w:rsid w:val="002E5CB4"/>
    <w:rsid w:val="002E5CDE"/>
    <w:rsid w:val="002E5DE0"/>
    <w:rsid w:val="002E5E2C"/>
    <w:rsid w:val="002E5E3C"/>
    <w:rsid w:val="002E5EAC"/>
    <w:rsid w:val="002E6051"/>
    <w:rsid w:val="002E6329"/>
    <w:rsid w:val="002E6354"/>
    <w:rsid w:val="002E6460"/>
    <w:rsid w:val="002E65C5"/>
    <w:rsid w:val="002E66F8"/>
    <w:rsid w:val="002E6766"/>
    <w:rsid w:val="002E68AC"/>
    <w:rsid w:val="002E695D"/>
    <w:rsid w:val="002E6979"/>
    <w:rsid w:val="002E6C14"/>
    <w:rsid w:val="002E6CB3"/>
    <w:rsid w:val="002E6EE4"/>
    <w:rsid w:val="002E72DA"/>
    <w:rsid w:val="002E72EC"/>
    <w:rsid w:val="002E74C0"/>
    <w:rsid w:val="002E75C4"/>
    <w:rsid w:val="002E76A4"/>
    <w:rsid w:val="002E7773"/>
    <w:rsid w:val="002E77A1"/>
    <w:rsid w:val="002E77C1"/>
    <w:rsid w:val="002E7811"/>
    <w:rsid w:val="002E7A2D"/>
    <w:rsid w:val="002E7A3A"/>
    <w:rsid w:val="002E7F5A"/>
    <w:rsid w:val="002E7FDC"/>
    <w:rsid w:val="002F0193"/>
    <w:rsid w:val="002F01B1"/>
    <w:rsid w:val="002F01D5"/>
    <w:rsid w:val="002F01FF"/>
    <w:rsid w:val="002F059B"/>
    <w:rsid w:val="002F078D"/>
    <w:rsid w:val="002F0843"/>
    <w:rsid w:val="002F08ED"/>
    <w:rsid w:val="002F0BF7"/>
    <w:rsid w:val="002F0C4A"/>
    <w:rsid w:val="002F0E96"/>
    <w:rsid w:val="002F0EB4"/>
    <w:rsid w:val="002F0EC6"/>
    <w:rsid w:val="002F0EF3"/>
    <w:rsid w:val="002F0F50"/>
    <w:rsid w:val="002F10F8"/>
    <w:rsid w:val="002F14A3"/>
    <w:rsid w:val="002F14CE"/>
    <w:rsid w:val="002F1689"/>
    <w:rsid w:val="002F1752"/>
    <w:rsid w:val="002F1926"/>
    <w:rsid w:val="002F1994"/>
    <w:rsid w:val="002F1A48"/>
    <w:rsid w:val="002F1AC2"/>
    <w:rsid w:val="002F1AEC"/>
    <w:rsid w:val="002F1AF9"/>
    <w:rsid w:val="002F1BA3"/>
    <w:rsid w:val="002F1D45"/>
    <w:rsid w:val="002F1DFD"/>
    <w:rsid w:val="002F1F68"/>
    <w:rsid w:val="002F20A2"/>
    <w:rsid w:val="002F210D"/>
    <w:rsid w:val="002F253B"/>
    <w:rsid w:val="002F27DD"/>
    <w:rsid w:val="002F2818"/>
    <w:rsid w:val="002F28A7"/>
    <w:rsid w:val="002F29B6"/>
    <w:rsid w:val="002F2ADE"/>
    <w:rsid w:val="002F2CB1"/>
    <w:rsid w:val="002F2DED"/>
    <w:rsid w:val="002F2E75"/>
    <w:rsid w:val="002F3012"/>
    <w:rsid w:val="002F350C"/>
    <w:rsid w:val="002F35AD"/>
    <w:rsid w:val="002F3602"/>
    <w:rsid w:val="002F3658"/>
    <w:rsid w:val="002F3664"/>
    <w:rsid w:val="002F36AB"/>
    <w:rsid w:val="002F3921"/>
    <w:rsid w:val="002F3B61"/>
    <w:rsid w:val="002F3CB7"/>
    <w:rsid w:val="002F3D9E"/>
    <w:rsid w:val="002F3E55"/>
    <w:rsid w:val="002F3EAE"/>
    <w:rsid w:val="002F401D"/>
    <w:rsid w:val="002F4117"/>
    <w:rsid w:val="002F411A"/>
    <w:rsid w:val="002F424C"/>
    <w:rsid w:val="002F4327"/>
    <w:rsid w:val="002F4418"/>
    <w:rsid w:val="002F4433"/>
    <w:rsid w:val="002F4640"/>
    <w:rsid w:val="002F4766"/>
    <w:rsid w:val="002F47AB"/>
    <w:rsid w:val="002F487C"/>
    <w:rsid w:val="002F48E7"/>
    <w:rsid w:val="002F48EC"/>
    <w:rsid w:val="002F49FC"/>
    <w:rsid w:val="002F4B97"/>
    <w:rsid w:val="002F4C60"/>
    <w:rsid w:val="002F4D9B"/>
    <w:rsid w:val="002F4FEC"/>
    <w:rsid w:val="002F50E6"/>
    <w:rsid w:val="002F5151"/>
    <w:rsid w:val="002F5242"/>
    <w:rsid w:val="002F52C6"/>
    <w:rsid w:val="002F54A7"/>
    <w:rsid w:val="002F5501"/>
    <w:rsid w:val="002F551B"/>
    <w:rsid w:val="002F562F"/>
    <w:rsid w:val="002F5662"/>
    <w:rsid w:val="002F567A"/>
    <w:rsid w:val="002F593C"/>
    <w:rsid w:val="002F5989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BEE"/>
    <w:rsid w:val="002F6CFC"/>
    <w:rsid w:val="002F713B"/>
    <w:rsid w:val="002F7231"/>
    <w:rsid w:val="002F729B"/>
    <w:rsid w:val="002F72B0"/>
    <w:rsid w:val="002F744C"/>
    <w:rsid w:val="002F75C5"/>
    <w:rsid w:val="002F7726"/>
    <w:rsid w:val="002F7816"/>
    <w:rsid w:val="002F7964"/>
    <w:rsid w:val="002F7ECB"/>
    <w:rsid w:val="002F7F49"/>
    <w:rsid w:val="002F7FF3"/>
    <w:rsid w:val="0030015B"/>
    <w:rsid w:val="00300258"/>
    <w:rsid w:val="00300480"/>
    <w:rsid w:val="00300633"/>
    <w:rsid w:val="0030065B"/>
    <w:rsid w:val="003007BE"/>
    <w:rsid w:val="003007E3"/>
    <w:rsid w:val="003008C3"/>
    <w:rsid w:val="00300939"/>
    <w:rsid w:val="00300A94"/>
    <w:rsid w:val="00300B51"/>
    <w:rsid w:val="00300B7A"/>
    <w:rsid w:val="00300B9A"/>
    <w:rsid w:val="00300F1E"/>
    <w:rsid w:val="0030107D"/>
    <w:rsid w:val="00301414"/>
    <w:rsid w:val="0030141B"/>
    <w:rsid w:val="00301476"/>
    <w:rsid w:val="0030160F"/>
    <w:rsid w:val="003018B0"/>
    <w:rsid w:val="00301B4B"/>
    <w:rsid w:val="00301D09"/>
    <w:rsid w:val="00301DBB"/>
    <w:rsid w:val="00301DF1"/>
    <w:rsid w:val="00301F21"/>
    <w:rsid w:val="003020A2"/>
    <w:rsid w:val="00302352"/>
    <w:rsid w:val="003024A5"/>
    <w:rsid w:val="00302541"/>
    <w:rsid w:val="003026DE"/>
    <w:rsid w:val="0030271B"/>
    <w:rsid w:val="00302848"/>
    <w:rsid w:val="003029DD"/>
    <w:rsid w:val="00302B2E"/>
    <w:rsid w:val="00302C4A"/>
    <w:rsid w:val="00302D08"/>
    <w:rsid w:val="00302D5B"/>
    <w:rsid w:val="00302DA8"/>
    <w:rsid w:val="00302E15"/>
    <w:rsid w:val="00302E8C"/>
    <w:rsid w:val="00302EB8"/>
    <w:rsid w:val="00302F80"/>
    <w:rsid w:val="003030A6"/>
    <w:rsid w:val="003031D4"/>
    <w:rsid w:val="003032B9"/>
    <w:rsid w:val="003033BD"/>
    <w:rsid w:val="0030341B"/>
    <w:rsid w:val="003034E9"/>
    <w:rsid w:val="0030371B"/>
    <w:rsid w:val="0030374E"/>
    <w:rsid w:val="003039C0"/>
    <w:rsid w:val="00303A19"/>
    <w:rsid w:val="00303B40"/>
    <w:rsid w:val="00303B54"/>
    <w:rsid w:val="00303CCE"/>
    <w:rsid w:val="00303DFF"/>
    <w:rsid w:val="00303FC2"/>
    <w:rsid w:val="003040D6"/>
    <w:rsid w:val="003040F9"/>
    <w:rsid w:val="003040FD"/>
    <w:rsid w:val="00304118"/>
    <w:rsid w:val="003041C4"/>
    <w:rsid w:val="00304277"/>
    <w:rsid w:val="003043A6"/>
    <w:rsid w:val="003043D6"/>
    <w:rsid w:val="00304410"/>
    <w:rsid w:val="003045E9"/>
    <w:rsid w:val="00304668"/>
    <w:rsid w:val="00304727"/>
    <w:rsid w:val="00304865"/>
    <w:rsid w:val="00304A59"/>
    <w:rsid w:val="00304B87"/>
    <w:rsid w:val="00304CD0"/>
    <w:rsid w:val="00304D51"/>
    <w:rsid w:val="00304D73"/>
    <w:rsid w:val="00304EF9"/>
    <w:rsid w:val="00304F6E"/>
    <w:rsid w:val="00304FBB"/>
    <w:rsid w:val="00304FD0"/>
    <w:rsid w:val="00304FD6"/>
    <w:rsid w:val="0030500F"/>
    <w:rsid w:val="0030504C"/>
    <w:rsid w:val="003050A1"/>
    <w:rsid w:val="003051B2"/>
    <w:rsid w:val="003052B4"/>
    <w:rsid w:val="00305314"/>
    <w:rsid w:val="00305661"/>
    <w:rsid w:val="00305751"/>
    <w:rsid w:val="003058A0"/>
    <w:rsid w:val="00305A34"/>
    <w:rsid w:val="00305B66"/>
    <w:rsid w:val="00305D0E"/>
    <w:rsid w:val="00305D78"/>
    <w:rsid w:val="00305DAE"/>
    <w:rsid w:val="00305E16"/>
    <w:rsid w:val="00305EC1"/>
    <w:rsid w:val="00305EF7"/>
    <w:rsid w:val="00305F00"/>
    <w:rsid w:val="00305F73"/>
    <w:rsid w:val="0030619A"/>
    <w:rsid w:val="00306243"/>
    <w:rsid w:val="003062F3"/>
    <w:rsid w:val="00306708"/>
    <w:rsid w:val="0030679A"/>
    <w:rsid w:val="00306E9A"/>
    <w:rsid w:val="003070E3"/>
    <w:rsid w:val="00307224"/>
    <w:rsid w:val="003072F9"/>
    <w:rsid w:val="00307457"/>
    <w:rsid w:val="003074AF"/>
    <w:rsid w:val="003074FF"/>
    <w:rsid w:val="0030765B"/>
    <w:rsid w:val="0030769E"/>
    <w:rsid w:val="003076C0"/>
    <w:rsid w:val="003076ED"/>
    <w:rsid w:val="003077C7"/>
    <w:rsid w:val="0030786C"/>
    <w:rsid w:val="00307999"/>
    <w:rsid w:val="00307ACF"/>
    <w:rsid w:val="00307E19"/>
    <w:rsid w:val="00307E24"/>
    <w:rsid w:val="0031041F"/>
    <w:rsid w:val="00310543"/>
    <w:rsid w:val="003105C8"/>
    <w:rsid w:val="003107F5"/>
    <w:rsid w:val="0031083C"/>
    <w:rsid w:val="003108A2"/>
    <w:rsid w:val="003109D3"/>
    <w:rsid w:val="00310AF1"/>
    <w:rsid w:val="00310AF9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1D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404"/>
    <w:rsid w:val="00313527"/>
    <w:rsid w:val="003136F6"/>
    <w:rsid w:val="003139A3"/>
    <w:rsid w:val="00313B27"/>
    <w:rsid w:val="00313C1D"/>
    <w:rsid w:val="00314276"/>
    <w:rsid w:val="003145F3"/>
    <w:rsid w:val="0031467A"/>
    <w:rsid w:val="003148B7"/>
    <w:rsid w:val="003149BC"/>
    <w:rsid w:val="00314B0A"/>
    <w:rsid w:val="00314B78"/>
    <w:rsid w:val="00314C79"/>
    <w:rsid w:val="00314C99"/>
    <w:rsid w:val="00314E92"/>
    <w:rsid w:val="00314E99"/>
    <w:rsid w:val="00314F40"/>
    <w:rsid w:val="00315172"/>
    <w:rsid w:val="00315777"/>
    <w:rsid w:val="003157B6"/>
    <w:rsid w:val="00315843"/>
    <w:rsid w:val="003158D2"/>
    <w:rsid w:val="00315C79"/>
    <w:rsid w:val="00315D17"/>
    <w:rsid w:val="00315EFE"/>
    <w:rsid w:val="003160B5"/>
    <w:rsid w:val="003161FB"/>
    <w:rsid w:val="00316487"/>
    <w:rsid w:val="0031657C"/>
    <w:rsid w:val="00316676"/>
    <w:rsid w:val="003166B0"/>
    <w:rsid w:val="003167C0"/>
    <w:rsid w:val="0031691C"/>
    <w:rsid w:val="0031696F"/>
    <w:rsid w:val="003169A8"/>
    <w:rsid w:val="00316BC7"/>
    <w:rsid w:val="00316C95"/>
    <w:rsid w:val="00316CC3"/>
    <w:rsid w:val="00316EF6"/>
    <w:rsid w:val="0031708A"/>
    <w:rsid w:val="003170A9"/>
    <w:rsid w:val="003170F1"/>
    <w:rsid w:val="00317104"/>
    <w:rsid w:val="003172CE"/>
    <w:rsid w:val="0031733B"/>
    <w:rsid w:val="00317402"/>
    <w:rsid w:val="003174D0"/>
    <w:rsid w:val="0031752F"/>
    <w:rsid w:val="00317AB7"/>
    <w:rsid w:val="00317B19"/>
    <w:rsid w:val="00317C41"/>
    <w:rsid w:val="00317EE1"/>
    <w:rsid w:val="0032026A"/>
    <w:rsid w:val="00320339"/>
    <w:rsid w:val="00320479"/>
    <w:rsid w:val="003204CF"/>
    <w:rsid w:val="0032063E"/>
    <w:rsid w:val="003207A2"/>
    <w:rsid w:val="00320875"/>
    <w:rsid w:val="003208CB"/>
    <w:rsid w:val="003208DF"/>
    <w:rsid w:val="00320C68"/>
    <w:rsid w:val="0032114C"/>
    <w:rsid w:val="003212BF"/>
    <w:rsid w:val="003212DB"/>
    <w:rsid w:val="0032139D"/>
    <w:rsid w:val="003213E7"/>
    <w:rsid w:val="00321504"/>
    <w:rsid w:val="0032153B"/>
    <w:rsid w:val="00321576"/>
    <w:rsid w:val="00321723"/>
    <w:rsid w:val="00321779"/>
    <w:rsid w:val="003217D7"/>
    <w:rsid w:val="00321895"/>
    <w:rsid w:val="003218F0"/>
    <w:rsid w:val="003219A7"/>
    <w:rsid w:val="00321E0B"/>
    <w:rsid w:val="00321F09"/>
    <w:rsid w:val="0032203F"/>
    <w:rsid w:val="00322076"/>
    <w:rsid w:val="00322082"/>
    <w:rsid w:val="0032237D"/>
    <w:rsid w:val="00322513"/>
    <w:rsid w:val="00322544"/>
    <w:rsid w:val="00322798"/>
    <w:rsid w:val="00322808"/>
    <w:rsid w:val="00322CC0"/>
    <w:rsid w:val="00322DCB"/>
    <w:rsid w:val="003232D1"/>
    <w:rsid w:val="003233AD"/>
    <w:rsid w:val="003233C6"/>
    <w:rsid w:val="00323445"/>
    <w:rsid w:val="00323513"/>
    <w:rsid w:val="00323792"/>
    <w:rsid w:val="003237A8"/>
    <w:rsid w:val="0032388E"/>
    <w:rsid w:val="00323AA7"/>
    <w:rsid w:val="00323ACC"/>
    <w:rsid w:val="00323ADD"/>
    <w:rsid w:val="00323B04"/>
    <w:rsid w:val="00323B3B"/>
    <w:rsid w:val="00323B84"/>
    <w:rsid w:val="00323F10"/>
    <w:rsid w:val="00323F5E"/>
    <w:rsid w:val="00323F7B"/>
    <w:rsid w:val="0032409E"/>
    <w:rsid w:val="003240C5"/>
    <w:rsid w:val="003241A0"/>
    <w:rsid w:val="00324306"/>
    <w:rsid w:val="0032437B"/>
    <w:rsid w:val="0032471B"/>
    <w:rsid w:val="003247F7"/>
    <w:rsid w:val="0032482D"/>
    <w:rsid w:val="00324870"/>
    <w:rsid w:val="003248F4"/>
    <w:rsid w:val="0032493C"/>
    <w:rsid w:val="0032495A"/>
    <w:rsid w:val="003249A7"/>
    <w:rsid w:val="00324A4A"/>
    <w:rsid w:val="00324C40"/>
    <w:rsid w:val="00324CC5"/>
    <w:rsid w:val="00324E03"/>
    <w:rsid w:val="00324E18"/>
    <w:rsid w:val="00324E6A"/>
    <w:rsid w:val="00324EEA"/>
    <w:rsid w:val="00324F13"/>
    <w:rsid w:val="00325024"/>
    <w:rsid w:val="00325058"/>
    <w:rsid w:val="00325070"/>
    <w:rsid w:val="00325298"/>
    <w:rsid w:val="00325493"/>
    <w:rsid w:val="0032572F"/>
    <w:rsid w:val="003257D6"/>
    <w:rsid w:val="003258D8"/>
    <w:rsid w:val="00325921"/>
    <w:rsid w:val="003259B0"/>
    <w:rsid w:val="00325A68"/>
    <w:rsid w:val="00325A9A"/>
    <w:rsid w:val="00325C58"/>
    <w:rsid w:val="00325CB2"/>
    <w:rsid w:val="00325D52"/>
    <w:rsid w:val="00325E48"/>
    <w:rsid w:val="00325E64"/>
    <w:rsid w:val="00325E6E"/>
    <w:rsid w:val="00325E89"/>
    <w:rsid w:val="00325FD5"/>
    <w:rsid w:val="0032601D"/>
    <w:rsid w:val="0032616D"/>
    <w:rsid w:val="003262C5"/>
    <w:rsid w:val="00326609"/>
    <w:rsid w:val="003266F1"/>
    <w:rsid w:val="0032674C"/>
    <w:rsid w:val="00326915"/>
    <w:rsid w:val="003269FC"/>
    <w:rsid w:val="00326A72"/>
    <w:rsid w:val="00326B5E"/>
    <w:rsid w:val="00326C0A"/>
    <w:rsid w:val="00326DB7"/>
    <w:rsid w:val="00326E59"/>
    <w:rsid w:val="00326F64"/>
    <w:rsid w:val="00326F71"/>
    <w:rsid w:val="0032712F"/>
    <w:rsid w:val="0032714E"/>
    <w:rsid w:val="003272DC"/>
    <w:rsid w:val="00327438"/>
    <w:rsid w:val="0032748D"/>
    <w:rsid w:val="003275B9"/>
    <w:rsid w:val="003275F4"/>
    <w:rsid w:val="00327C63"/>
    <w:rsid w:val="00327CD4"/>
    <w:rsid w:val="00327D63"/>
    <w:rsid w:val="00327DB3"/>
    <w:rsid w:val="00327E36"/>
    <w:rsid w:val="00327F4C"/>
    <w:rsid w:val="00330106"/>
    <w:rsid w:val="0033011F"/>
    <w:rsid w:val="003304B0"/>
    <w:rsid w:val="00330530"/>
    <w:rsid w:val="00330604"/>
    <w:rsid w:val="0033075C"/>
    <w:rsid w:val="00330841"/>
    <w:rsid w:val="003308B4"/>
    <w:rsid w:val="003309AC"/>
    <w:rsid w:val="00330B07"/>
    <w:rsid w:val="00330DB1"/>
    <w:rsid w:val="00330E4E"/>
    <w:rsid w:val="00330EF3"/>
    <w:rsid w:val="00331124"/>
    <w:rsid w:val="00331342"/>
    <w:rsid w:val="00331448"/>
    <w:rsid w:val="003315E6"/>
    <w:rsid w:val="00331966"/>
    <w:rsid w:val="00331A9A"/>
    <w:rsid w:val="00331B4C"/>
    <w:rsid w:val="00331C26"/>
    <w:rsid w:val="00331DED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5F5"/>
    <w:rsid w:val="003336B9"/>
    <w:rsid w:val="00333897"/>
    <w:rsid w:val="00333943"/>
    <w:rsid w:val="0033395A"/>
    <w:rsid w:val="00333DD7"/>
    <w:rsid w:val="00333E62"/>
    <w:rsid w:val="00333ECB"/>
    <w:rsid w:val="00333F25"/>
    <w:rsid w:val="00334077"/>
    <w:rsid w:val="00334097"/>
    <w:rsid w:val="00334104"/>
    <w:rsid w:val="00334187"/>
    <w:rsid w:val="00334350"/>
    <w:rsid w:val="003344F1"/>
    <w:rsid w:val="0033458E"/>
    <w:rsid w:val="003345F2"/>
    <w:rsid w:val="003346E2"/>
    <w:rsid w:val="003347B2"/>
    <w:rsid w:val="0033495F"/>
    <w:rsid w:val="00334A39"/>
    <w:rsid w:val="00334A71"/>
    <w:rsid w:val="00334C1B"/>
    <w:rsid w:val="00334CBB"/>
    <w:rsid w:val="00334DDF"/>
    <w:rsid w:val="00335060"/>
    <w:rsid w:val="00335074"/>
    <w:rsid w:val="003350C5"/>
    <w:rsid w:val="00335557"/>
    <w:rsid w:val="0033559A"/>
    <w:rsid w:val="003355A1"/>
    <w:rsid w:val="003356D8"/>
    <w:rsid w:val="0033576E"/>
    <w:rsid w:val="00335888"/>
    <w:rsid w:val="003358C6"/>
    <w:rsid w:val="003359A2"/>
    <w:rsid w:val="00335A04"/>
    <w:rsid w:val="00335BB2"/>
    <w:rsid w:val="00335CDD"/>
    <w:rsid w:val="00335EC4"/>
    <w:rsid w:val="00335F19"/>
    <w:rsid w:val="00336203"/>
    <w:rsid w:val="00336310"/>
    <w:rsid w:val="003363A3"/>
    <w:rsid w:val="003364BE"/>
    <w:rsid w:val="00336630"/>
    <w:rsid w:val="00336636"/>
    <w:rsid w:val="00336706"/>
    <w:rsid w:val="00336857"/>
    <w:rsid w:val="00336939"/>
    <w:rsid w:val="00336979"/>
    <w:rsid w:val="00336AED"/>
    <w:rsid w:val="00336B5A"/>
    <w:rsid w:val="00336CFB"/>
    <w:rsid w:val="00336E3A"/>
    <w:rsid w:val="00336F21"/>
    <w:rsid w:val="003371E2"/>
    <w:rsid w:val="0033744D"/>
    <w:rsid w:val="0033748A"/>
    <w:rsid w:val="00337809"/>
    <w:rsid w:val="00337817"/>
    <w:rsid w:val="003379DF"/>
    <w:rsid w:val="00337D6B"/>
    <w:rsid w:val="00337D90"/>
    <w:rsid w:val="00337F22"/>
    <w:rsid w:val="00340013"/>
    <w:rsid w:val="0034004A"/>
    <w:rsid w:val="003400B7"/>
    <w:rsid w:val="00340222"/>
    <w:rsid w:val="0034027C"/>
    <w:rsid w:val="003402C9"/>
    <w:rsid w:val="003402EA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50"/>
    <w:rsid w:val="003410C3"/>
    <w:rsid w:val="0034116A"/>
    <w:rsid w:val="003413D0"/>
    <w:rsid w:val="00341414"/>
    <w:rsid w:val="00341571"/>
    <w:rsid w:val="00341607"/>
    <w:rsid w:val="0034160E"/>
    <w:rsid w:val="003416F8"/>
    <w:rsid w:val="00341792"/>
    <w:rsid w:val="0034191A"/>
    <w:rsid w:val="00341CF9"/>
    <w:rsid w:val="00341DC9"/>
    <w:rsid w:val="00341FB8"/>
    <w:rsid w:val="003420E1"/>
    <w:rsid w:val="003420E7"/>
    <w:rsid w:val="00342216"/>
    <w:rsid w:val="003422E9"/>
    <w:rsid w:val="003423F7"/>
    <w:rsid w:val="003424AD"/>
    <w:rsid w:val="003424D4"/>
    <w:rsid w:val="0034272D"/>
    <w:rsid w:val="003428E5"/>
    <w:rsid w:val="00342A4D"/>
    <w:rsid w:val="00342ABF"/>
    <w:rsid w:val="00342B91"/>
    <w:rsid w:val="00342EDA"/>
    <w:rsid w:val="003431F3"/>
    <w:rsid w:val="003432F4"/>
    <w:rsid w:val="0034351A"/>
    <w:rsid w:val="00343521"/>
    <w:rsid w:val="003438C7"/>
    <w:rsid w:val="00343A64"/>
    <w:rsid w:val="00343ADE"/>
    <w:rsid w:val="00343F62"/>
    <w:rsid w:val="00344046"/>
    <w:rsid w:val="003443AA"/>
    <w:rsid w:val="00344407"/>
    <w:rsid w:val="003446D2"/>
    <w:rsid w:val="0034475A"/>
    <w:rsid w:val="003447FE"/>
    <w:rsid w:val="00344838"/>
    <w:rsid w:val="00344A35"/>
    <w:rsid w:val="00344B09"/>
    <w:rsid w:val="00344B46"/>
    <w:rsid w:val="00344C41"/>
    <w:rsid w:val="00344CDB"/>
    <w:rsid w:val="00344EDB"/>
    <w:rsid w:val="00344FEB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971"/>
    <w:rsid w:val="00345B31"/>
    <w:rsid w:val="00345B8B"/>
    <w:rsid w:val="00345BB2"/>
    <w:rsid w:val="00345BB6"/>
    <w:rsid w:val="00345C64"/>
    <w:rsid w:val="00345EF2"/>
    <w:rsid w:val="00345F08"/>
    <w:rsid w:val="00345FE6"/>
    <w:rsid w:val="003461C9"/>
    <w:rsid w:val="003463FA"/>
    <w:rsid w:val="003464EF"/>
    <w:rsid w:val="003464F6"/>
    <w:rsid w:val="00346826"/>
    <w:rsid w:val="00346888"/>
    <w:rsid w:val="0034690C"/>
    <w:rsid w:val="00346A44"/>
    <w:rsid w:val="00346BE9"/>
    <w:rsid w:val="00346CA5"/>
    <w:rsid w:val="00346EB1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0E"/>
    <w:rsid w:val="0035024F"/>
    <w:rsid w:val="00350405"/>
    <w:rsid w:val="00350576"/>
    <w:rsid w:val="00350622"/>
    <w:rsid w:val="00350709"/>
    <w:rsid w:val="003508F6"/>
    <w:rsid w:val="0035091E"/>
    <w:rsid w:val="00350958"/>
    <w:rsid w:val="00350A42"/>
    <w:rsid w:val="00350A7B"/>
    <w:rsid w:val="00350AB2"/>
    <w:rsid w:val="00350DCF"/>
    <w:rsid w:val="00350E35"/>
    <w:rsid w:val="00350E79"/>
    <w:rsid w:val="00350FA8"/>
    <w:rsid w:val="00351099"/>
    <w:rsid w:val="0035133A"/>
    <w:rsid w:val="00351365"/>
    <w:rsid w:val="003514D8"/>
    <w:rsid w:val="00351638"/>
    <w:rsid w:val="00351657"/>
    <w:rsid w:val="00351BBD"/>
    <w:rsid w:val="00351CBD"/>
    <w:rsid w:val="00351D7C"/>
    <w:rsid w:val="00351E36"/>
    <w:rsid w:val="00351E3D"/>
    <w:rsid w:val="00351E49"/>
    <w:rsid w:val="00351FA7"/>
    <w:rsid w:val="00351FE0"/>
    <w:rsid w:val="0035211A"/>
    <w:rsid w:val="0035216F"/>
    <w:rsid w:val="00352214"/>
    <w:rsid w:val="00352228"/>
    <w:rsid w:val="00352247"/>
    <w:rsid w:val="00352297"/>
    <w:rsid w:val="003523A6"/>
    <w:rsid w:val="003526D4"/>
    <w:rsid w:val="00352711"/>
    <w:rsid w:val="0035279F"/>
    <w:rsid w:val="0035282C"/>
    <w:rsid w:val="00352964"/>
    <w:rsid w:val="00352B01"/>
    <w:rsid w:val="00352C2A"/>
    <w:rsid w:val="00352CAF"/>
    <w:rsid w:val="00352EC9"/>
    <w:rsid w:val="00352F84"/>
    <w:rsid w:val="00353137"/>
    <w:rsid w:val="003532A4"/>
    <w:rsid w:val="0035345C"/>
    <w:rsid w:val="0035349B"/>
    <w:rsid w:val="003534A1"/>
    <w:rsid w:val="003535D0"/>
    <w:rsid w:val="003536A2"/>
    <w:rsid w:val="003538FC"/>
    <w:rsid w:val="00353EEE"/>
    <w:rsid w:val="00353FDD"/>
    <w:rsid w:val="00354017"/>
    <w:rsid w:val="00354028"/>
    <w:rsid w:val="0035421F"/>
    <w:rsid w:val="003543D4"/>
    <w:rsid w:val="003543D9"/>
    <w:rsid w:val="00354561"/>
    <w:rsid w:val="00354713"/>
    <w:rsid w:val="00354920"/>
    <w:rsid w:val="00354ACB"/>
    <w:rsid w:val="00354B28"/>
    <w:rsid w:val="00354BCB"/>
    <w:rsid w:val="00354CA5"/>
    <w:rsid w:val="0035534D"/>
    <w:rsid w:val="0035539B"/>
    <w:rsid w:val="00355523"/>
    <w:rsid w:val="0035573B"/>
    <w:rsid w:val="003557FE"/>
    <w:rsid w:val="00355930"/>
    <w:rsid w:val="003559C4"/>
    <w:rsid w:val="00355B85"/>
    <w:rsid w:val="00355C45"/>
    <w:rsid w:val="00355C4C"/>
    <w:rsid w:val="00355CA3"/>
    <w:rsid w:val="00355F07"/>
    <w:rsid w:val="00356035"/>
    <w:rsid w:val="00356075"/>
    <w:rsid w:val="003560B1"/>
    <w:rsid w:val="00356138"/>
    <w:rsid w:val="00356365"/>
    <w:rsid w:val="00356548"/>
    <w:rsid w:val="00356565"/>
    <w:rsid w:val="00356578"/>
    <w:rsid w:val="003565AF"/>
    <w:rsid w:val="00356738"/>
    <w:rsid w:val="003567AF"/>
    <w:rsid w:val="003567C8"/>
    <w:rsid w:val="003569B4"/>
    <w:rsid w:val="00356B76"/>
    <w:rsid w:val="00356CAE"/>
    <w:rsid w:val="00356DBF"/>
    <w:rsid w:val="00356EC4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D9C"/>
    <w:rsid w:val="00357F3B"/>
    <w:rsid w:val="00357F51"/>
    <w:rsid w:val="003601D9"/>
    <w:rsid w:val="003603BB"/>
    <w:rsid w:val="00360515"/>
    <w:rsid w:val="00360643"/>
    <w:rsid w:val="003606B3"/>
    <w:rsid w:val="003606F1"/>
    <w:rsid w:val="0036071D"/>
    <w:rsid w:val="003607E0"/>
    <w:rsid w:val="0036081A"/>
    <w:rsid w:val="003608A6"/>
    <w:rsid w:val="003609F1"/>
    <w:rsid w:val="00360A39"/>
    <w:rsid w:val="00360B6B"/>
    <w:rsid w:val="0036112A"/>
    <w:rsid w:val="0036139F"/>
    <w:rsid w:val="003613A9"/>
    <w:rsid w:val="00361616"/>
    <w:rsid w:val="00361650"/>
    <w:rsid w:val="0036171A"/>
    <w:rsid w:val="003617E4"/>
    <w:rsid w:val="003618EB"/>
    <w:rsid w:val="003619BE"/>
    <w:rsid w:val="00361A2E"/>
    <w:rsid w:val="00361A84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2F52"/>
    <w:rsid w:val="003630E2"/>
    <w:rsid w:val="003630E8"/>
    <w:rsid w:val="0036326E"/>
    <w:rsid w:val="00363529"/>
    <w:rsid w:val="00363575"/>
    <w:rsid w:val="0036364E"/>
    <w:rsid w:val="00363692"/>
    <w:rsid w:val="003636DE"/>
    <w:rsid w:val="003637A1"/>
    <w:rsid w:val="003637C4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4A6"/>
    <w:rsid w:val="003646CE"/>
    <w:rsid w:val="00364728"/>
    <w:rsid w:val="00364B63"/>
    <w:rsid w:val="00364B90"/>
    <w:rsid w:val="00364C8C"/>
    <w:rsid w:val="00364D35"/>
    <w:rsid w:val="00364D9B"/>
    <w:rsid w:val="00364DE0"/>
    <w:rsid w:val="00364EA2"/>
    <w:rsid w:val="00364F17"/>
    <w:rsid w:val="0036504F"/>
    <w:rsid w:val="0036509D"/>
    <w:rsid w:val="00365167"/>
    <w:rsid w:val="0036525F"/>
    <w:rsid w:val="003652AA"/>
    <w:rsid w:val="0036552A"/>
    <w:rsid w:val="0036575F"/>
    <w:rsid w:val="003657E6"/>
    <w:rsid w:val="00365A14"/>
    <w:rsid w:val="00365D81"/>
    <w:rsid w:val="00365F43"/>
    <w:rsid w:val="00365F86"/>
    <w:rsid w:val="003660B0"/>
    <w:rsid w:val="003663C7"/>
    <w:rsid w:val="003663F2"/>
    <w:rsid w:val="003664A0"/>
    <w:rsid w:val="00366571"/>
    <w:rsid w:val="003665C2"/>
    <w:rsid w:val="00366675"/>
    <w:rsid w:val="0036678E"/>
    <w:rsid w:val="0036682A"/>
    <w:rsid w:val="00366ABF"/>
    <w:rsid w:val="00366B50"/>
    <w:rsid w:val="00366C6A"/>
    <w:rsid w:val="00366CFE"/>
    <w:rsid w:val="00366D99"/>
    <w:rsid w:val="00366FB7"/>
    <w:rsid w:val="0036712D"/>
    <w:rsid w:val="003674CF"/>
    <w:rsid w:val="00367507"/>
    <w:rsid w:val="00367A72"/>
    <w:rsid w:val="00367A75"/>
    <w:rsid w:val="00367B02"/>
    <w:rsid w:val="00367B25"/>
    <w:rsid w:val="00367C7C"/>
    <w:rsid w:val="00367C95"/>
    <w:rsid w:val="00367D0B"/>
    <w:rsid w:val="0037025D"/>
    <w:rsid w:val="0037028B"/>
    <w:rsid w:val="003704A3"/>
    <w:rsid w:val="003704B2"/>
    <w:rsid w:val="0037057E"/>
    <w:rsid w:val="00370626"/>
    <w:rsid w:val="0037062B"/>
    <w:rsid w:val="00370716"/>
    <w:rsid w:val="00370815"/>
    <w:rsid w:val="0037082D"/>
    <w:rsid w:val="003709FF"/>
    <w:rsid w:val="00370C85"/>
    <w:rsid w:val="00370D78"/>
    <w:rsid w:val="00370DB0"/>
    <w:rsid w:val="00370DD5"/>
    <w:rsid w:val="00370F3A"/>
    <w:rsid w:val="00371177"/>
    <w:rsid w:val="0037118C"/>
    <w:rsid w:val="0037119C"/>
    <w:rsid w:val="003713C0"/>
    <w:rsid w:val="00371464"/>
    <w:rsid w:val="00371469"/>
    <w:rsid w:val="00371552"/>
    <w:rsid w:val="0037171D"/>
    <w:rsid w:val="0037184B"/>
    <w:rsid w:val="003718B8"/>
    <w:rsid w:val="003719C1"/>
    <w:rsid w:val="00371AF8"/>
    <w:rsid w:val="00371C7F"/>
    <w:rsid w:val="00371FF2"/>
    <w:rsid w:val="00372019"/>
    <w:rsid w:val="0037213E"/>
    <w:rsid w:val="0037223D"/>
    <w:rsid w:val="003726AB"/>
    <w:rsid w:val="003727AC"/>
    <w:rsid w:val="00372981"/>
    <w:rsid w:val="00372A18"/>
    <w:rsid w:val="00372E6F"/>
    <w:rsid w:val="00372F7F"/>
    <w:rsid w:val="00373034"/>
    <w:rsid w:val="00373057"/>
    <w:rsid w:val="003730F5"/>
    <w:rsid w:val="003732C5"/>
    <w:rsid w:val="00373554"/>
    <w:rsid w:val="00373565"/>
    <w:rsid w:val="00373682"/>
    <w:rsid w:val="003736AB"/>
    <w:rsid w:val="003739F9"/>
    <w:rsid w:val="00373A11"/>
    <w:rsid w:val="00373AF4"/>
    <w:rsid w:val="00373AF7"/>
    <w:rsid w:val="00373B12"/>
    <w:rsid w:val="00373B3A"/>
    <w:rsid w:val="00373C2E"/>
    <w:rsid w:val="00373C33"/>
    <w:rsid w:val="00373E45"/>
    <w:rsid w:val="00373ED0"/>
    <w:rsid w:val="00373FE4"/>
    <w:rsid w:val="0037404E"/>
    <w:rsid w:val="003740F6"/>
    <w:rsid w:val="003741A6"/>
    <w:rsid w:val="0037433B"/>
    <w:rsid w:val="00374422"/>
    <w:rsid w:val="00374577"/>
    <w:rsid w:val="003745AB"/>
    <w:rsid w:val="00374659"/>
    <w:rsid w:val="00374C41"/>
    <w:rsid w:val="00374CD9"/>
    <w:rsid w:val="00375008"/>
    <w:rsid w:val="00375342"/>
    <w:rsid w:val="00375366"/>
    <w:rsid w:val="00375569"/>
    <w:rsid w:val="003755EC"/>
    <w:rsid w:val="00375688"/>
    <w:rsid w:val="003756B3"/>
    <w:rsid w:val="00375726"/>
    <w:rsid w:val="003757E1"/>
    <w:rsid w:val="00375896"/>
    <w:rsid w:val="00375A18"/>
    <w:rsid w:val="00375AA7"/>
    <w:rsid w:val="00375AF7"/>
    <w:rsid w:val="00375B39"/>
    <w:rsid w:val="00375BCC"/>
    <w:rsid w:val="00375CB3"/>
    <w:rsid w:val="00375E13"/>
    <w:rsid w:val="00375F48"/>
    <w:rsid w:val="00375F75"/>
    <w:rsid w:val="00376014"/>
    <w:rsid w:val="003761C4"/>
    <w:rsid w:val="003761E7"/>
    <w:rsid w:val="00376385"/>
    <w:rsid w:val="0037638B"/>
    <w:rsid w:val="00376406"/>
    <w:rsid w:val="00376481"/>
    <w:rsid w:val="0037666D"/>
    <w:rsid w:val="00376A79"/>
    <w:rsid w:val="00376BF0"/>
    <w:rsid w:val="00376F14"/>
    <w:rsid w:val="00377101"/>
    <w:rsid w:val="0037718C"/>
    <w:rsid w:val="003772CD"/>
    <w:rsid w:val="003773B7"/>
    <w:rsid w:val="003774D2"/>
    <w:rsid w:val="003774D6"/>
    <w:rsid w:val="0037760F"/>
    <w:rsid w:val="00377730"/>
    <w:rsid w:val="00377A29"/>
    <w:rsid w:val="00377B5C"/>
    <w:rsid w:val="00377B7C"/>
    <w:rsid w:val="00377BF9"/>
    <w:rsid w:val="00377CDD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870"/>
    <w:rsid w:val="003809CC"/>
    <w:rsid w:val="00380B03"/>
    <w:rsid w:val="00380F72"/>
    <w:rsid w:val="0038111B"/>
    <w:rsid w:val="00381245"/>
    <w:rsid w:val="00381402"/>
    <w:rsid w:val="00381480"/>
    <w:rsid w:val="00381490"/>
    <w:rsid w:val="003814A6"/>
    <w:rsid w:val="00381666"/>
    <w:rsid w:val="0038187E"/>
    <w:rsid w:val="00381B91"/>
    <w:rsid w:val="00381FF4"/>
    <w:rsid w:val="0038204C"/>
    <w:rsid w:val="00382235"/>
    <w:rsid w:val="0038230F"/>
    <w:rsid w:val="0038238B"/>
    <w:rsid w:val="003824FC"/>
    <w:rsid w:val="00382642"/>
    <w:rsid w:val="0038265D"/>
    <w:rsid w:val="0038265E"/>
    <w:rsid w:val="00382735"/>
    <w:rsid w:val="00382753"/>
    <w:rsid w:val="00382760"/>
    <w:rsid w:val="003827C0"/>
    <w:rsid w:val="00382CF7"/>
    <w:rsid w:val="00382E17"/>
    <w:rsid w:val="0038317A"/>
    <w:rsid w:val="0038325D"/>
    <w:rsid w:val="003834AB"/>
    <w:rsid w:val="00383743"/>
    <w:rsid w:val="0038376E"/>
    <w:rsid w:val="003838D2"/>
    <w:rsid w:val="00383B00"/>
    <w:rsid w:val="00383B27"/>
    <w:rsid w:val="00383B9C"/>
    <w:rsid w:val="00383C25"/>
    <w:rsid w:val="00383CEF"/>
    <w:rsid w:val="00383D5C"/>
    <w:rsid w:val="00383EA2"/>
    <w:rsid w:val="00383FE5"/>
    <w:rsid w:val="00384500"/>
    <w:rsid w:val="003849F8"/>
    <w:rsid w:val="00384BF4"/>
    <w:rsid w:val="00384C08"/>
    <w:rsid w:val="00384D18"/>
    <w:rsid w:val="00384D97"/>
    <w:rsid w:val="00384DB5"/>
    <w:rsid w:val="00384E12"/>
    <w:rsid w:val="00385253"/>
    <w:rsid w:val="003852D0"/>
    <w:rsid w:val="003854AB"/>
    <w:rsid w:val="003854B5"/>
    <w:rsid w:val="00385513"/>
    <w:rsid w:val="003858DB"/>
    <w:rsid w:val="00385905"/>
    <w:rsid w:val="00385983"/>
    <w:rsid w:val="00385AE4"/>
    <w:rsid w:val="00385C09"/>
    <w:rsid w:val="00385C25"/>
    <w:rsid w:val="00385CAD"/>
    <w:rsid w:val="00385E57"/>
    <w:rsid w:val="00385EE3"/>
    <w:rsid w:val="00385F01"/>
    <w:rsid w:val="00385F45"/>
    <w:rsid w:val="00385FEB"/>
    <w:rsid w:val="0038640B"/>
    <w:rsid w:val="003865AF"/>
    <w:rsid w:val="003866E1"/>
    <w:rsid w:val="00386794"/>
    <w:rsid w:val="003867C0"/>
    <w:rsid w:val="00386915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7A6"/>
    <w:rsid w:val="003878EC"/>
    <w:rsid w:val="00387913"/>
    <w:rsid w:val="00387A69"/>
    <w:rsid w:val="00387A89"/>
    <w:rsid w:val="00387AD9"/>
    <w:rsid w:val="00387B08"/>
    <w:rsid w:val="00387CB7"/>
    <w:rsid w:val="00387D0E"/>
    <w:rsid w:val="00387D38"/>
    <w:rsid w:val="00387D3D"/>
    <w:rsid w:val="00387ECC"/>
    <w:rsid w:val="00387F1A"/>
    <w:rsid w:val="00387F35"/>
    <w:rsid w:val="00390226"/>
    <w:rsid w:val="0039040A"/>
    <w:rsid w:val="00390428"/>
    <w:rsid w:val="00390443"/>
    <w:rsid w:val="003904EF"/>
    <w:rsid w:val="003906A4"/>
    <w:rsid w:val="0039079F"/>
    <w:rsid w:val="003907FC"/>
    <w:rsid w:val="00390807"/>
    <w:rsid w:val="00390839"/>
    <w:rsid w:val="003908B0"/>
    <w:rsid w:val="00390971"/>
    <w:rsid w:val="00390D27"/>
    <w:rsid w:val="00390FB2"/>
    <w:rsid w:val="00391160"/>
    <w:rsid w:val="00391223"/>
    <w:rsid w:val="0039125F"/>
    <w:rsid w:val="00391368"/>
    <w:rsid w:val="003913F2"/>
    <w:rsid w:val="0039172A"/>
    <w:rsid w:val="003917AE"/>
    <w:rsid w:val="00391A8C"/>
    <w:rsid w:val="00391BC7"/>
    <w:rsid w:val="00391C70"/>
    <w:rsid w:val="00391CE8"/>
    <w:rsid w:val="00391D26"/>
    <w:rsid w:val="00391D2B"/>
    <w:rsid w:val="00392019"/>
    <w:rsid w:val="0039207F"/>
    <w:rsid w:val="00392877"/>
    <w:rsid w:val="003928C5"/>
    <w:rsid w:val="003928F0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18F"/>
    <w:rsid w:val="003932D5"/>
    <w:rsid w:val="0039347C"/>
    <w:rsid w:val="003934A7"/>
    <w:rsid w:val="003934D7"/>
    <w:rsid w:val="00393540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503"/>
    <w:rsid w:val="003945C1"/>
    <w:rsid w:val="00394C96"/>
    <w:rsid w:val="00394F2E"/>
    <w:rsid w:val="00394FBB"/>
    <w:rsid w:val="00395320"/>
    <w:rsid w:val="0039562B"/>
    <w:rsid w:val="003957B3"/>
    <w:rsid w:val="00395973"/>
    <w:rsid w:val="003959C4"/>
    <w:rsid w:val="00395A44"/>
    <w:rsid w:val="00395B7A"/>
    <w:rsid w:val="00395CB1"/>
    <w:rsid w:val="00395DC0"/>
    <w:rsid w:val="00395FA2"/>
    <w:rsid w:val="00396077"/>
    <w:rsid w:val="0039635B"/>
    <w:rsid w:val="0039637A"/>
    <w:rsid w:val="00396534"/>
    <w:rsid w:val="00396656"/>
    <w:rsid w:val="00396781"/>
    <w:rsid w:val="003968F5"/>
    <w:rsid w:val="00396ABF"/>
    <w:rsid w:val="00396C05"/>
    <w:rsid w:val="00396F25"/>
    <w:rsid w:val="003975A0"/>
    <w:rsid w:val="003977E2"/>
    <w:rsid w:val="0039785F"/>
    <w:rsid w:val="00397A51"/>
    <w:rsid w:val="00397B13"/>
    <w:rsid w:val="00397B1C"/>
    <w:rsid w:val="00397BCD"/>
    <w:rsid w:val="00397C6D"/>
    <w:rsid w:val="00397D45"/>
    <w:rsid w:val="00397DFB"/>
    <w:rsid w:val="00397E8B"/>
    <w:rsid w:val="003A003D"/>
    <w:rsid w:val="003A0298"/>
    <w:rsid w:val="003A040E"/>
    <w:rsid w:val="003A0464"/>
    <w:rsid w:val="003A0467"/>
    <w:rsid w:val="003A04E7"/>
    <w:rsid w:val="003A06E8"/>
    <w:rsid w:val="003A076A"/>
    <w:rsid w:val="003A07A4"/>
    <w:rsid w:val="003A0D9A"/>
    <w:rsid w:val="003A0F3E"/>
    <w:rsid w:val="003A10D3"/>
    <w:rsid w:val="003A1222"/>
    <w:rsid w:val="003A1457"/>
    <w:rsid w:val="003A1476"/>
    <w:rsid w:val="003A1483"/>
    <w:rsid w:val="003A14CF"/>
    <w:rsid w:val="003A15A3"/>
    <w:rsid w:val="003A168C"/>
    <w:rsid w:val="003A175A"/>
    <w:rsid w:val="003A183C"/>
    <w:rsid w:val="003A1911"/>
    <w:rsid w:val="003A1AAD"/>
    <w:rsid w:val="003A1C58"/>
    <w:rsid w:val="003A1D13"/>
    <w:rsid w:val="003A1DA7"/>
    <w:rsid w:val="003A1F65"/>
    <w:rsid w:val="003A2050"/>
    <w:rsid w:val="003A2105"/>
    <w:rsid w:val="003A2109"/>
    <w:rsid w:val="003A2208"/>
    <w:rsid w:val="003A22B0"/>
    <w:rsid w:val="003A231B"/>
    <w:rsid w:val="003A23F0"/>
    <w:rsid w:val="003A25AE"/>
    <w:rsid w:val="003A26D4"/>
    <w:rsid w:val="003A277B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E59"/>
    <w:rsid w:val="003A2F4E"/>
    <w:rsid w:val="003A3689"/>
    <w:rsid w:val="003A370C"/>
    <w:rsid w:val="003A372A"/>
    <w:rsid w:val="003A3789"/>
    <w:rsid w:val="003A37A9"/>
    <w:rsid w:val="003A3977"/>
    <w:rsid w:val="003A3BBA"/>
    <w:rsid w:val="003A3DC7"/>
    <w:rsid w:val="003A3E3B"/>
    <w:rsid w:val="003A3E92"/>
    <w:rsid w:val="003A3EC4"/>
    <w:rsid w:val="003A4143"/>
    <w:rsid w:val="003A429A"/>
    <w:rsid w:val="003A43B3"/>
    <w:rsid w:val="003A444A"/>
    <w:rsid w:val="003A4730"/>
    <w:rsid w:val="003A4798"/>
    <w:rsid w:val="003A4844"/>
    <w:rsid w:val="003A485C"/>
    <w:rsid w:val="003A4878"/>
    <w:rsid w:val="003A4AFE"/>
    <w:rsid w:val="003A4B82"/>
    <w:rsid w:val="003A4C32"/>
    <w:rsid w:val="003A4CBD"/>
    <w:rsid w:val="003A4E42"/>
    <w:rsid w:val="003A4E86"/>
    <w:rsid w:val="003A53DB"/>
    <w:rsid w:val="003A5451"/>
    <w:rsid w:val="003A5538"/>
    <w:rsid w:val="003A57E4"/>
    <w:rsid w:val="003A5809"/>
    <w:rsid w:val="003A5888"/>
    <w:rsid w:val="003A58F0"/>
    <w:rsid w:val="003A59B6"/>
    <w:rsid w:val="003A5AA4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2A"/>
    <w:rsid w:val="003A6B51"/>
    <w:rsid w:val="003A6CDE"/>
    <w:rsid w:val="003A6DBF"/>
    <w:rsid w:val="003A6FDF"/>
    <w:rsid w:val="003A727C"/>
    <w:rsid w:val="003A72DB"/>
    <w:rsid w:val="003A74EE"/>
    <w:rsid w:val="003A7514"/>
    <w:rsid w:val="003A7674"/>
    <w:rsid w:val="003A780C"/>
    <w:rsid w:val="003A7972"/>
    <w:rsid w:val="003A7CD9"/>
    <w:rsid w:val="003A7DCF"/>
    <w:rsid w:val="003A7DFF"/>
    <w:rsid w:val="003A7E62"/>
    <w:rsid w:val="003A7F10"/>
    <w:rsid w:val="003B0086"/>
    <w:rsid w:val="003B0093"/>
    <w:rsid w:val="003B0226"/>
    <w:rsid w:val="003B044E"/>
    <w:rsid w:val="003B0599"/>
    <w:rsid w:val="003B059E"/>
    <w:rsid w:val="003B0812"/>
    <w:rsid w:val="003B0B23"/>
    <w:rsid w:val="003B0B75"/>
    <w:rsid w:val="003B0C53"/>
    <w:rsid w:val="003B0CE9"/>
    <w:rsid w:val="003B0D99"/>
    <w:rsid w:val="003B0EEB"/>
    <w:rsid w:val="003B11B0"/>
    <w:rsid w:val="003B14B3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1FEA"/>
    <w:rsid w:val="003B2087"/>
    <w:rsid w:val="003B23AC"/>
    <w:rsid w:val="003B2469"/>
    <w:rsid w:val="003B24A3"/>
    <w:rsid w:val="003B2509"/>
    <w:rsid w:val="003B265C"/>
    <w:rsid w:val="003B2764"/>
    <w:rsid w:val="003B28C7"/>
    <w:rsid w:val="003B2949"/>
    <w:rsid w:val="003B2BE0"/>
    <w:rsid w:val="003B2F93"/>
    <w:rsid w:val="003B2FA7"/>
    <w:rsid w:val="003B3024"/>
    <w:rsid w:val="003B31F7"/>
    <w:rsid w:val="003B3266"/>
    <w:rsid w:val="003B32BF"/>
    <w:rsid w:val="003B32D9"/>
    <w:rsid w:val="003B32E0"/>
    <w:rsid w:val="003B350B"/>
    <w:rsid w:val="003B3572"/>
    <w:rsid w:val="003B36B2"/>
    <w:rsid w:val="003B37E2"/>
    <w:rsid w:val="003B390F"/>
    <w:rsid w:val="003B39C5"/>
    <w:rsid w:val="003B3AFE"/>
    <w:rsid w:val="003B3B14"/>
    <w:rsid w:val="003B3BE9"/>
    <w:rsid w:val="003B3D5A"/>
    <w:rsid w:val="003B4001"/>
    <w:rsid w:val="003B41DA"/>
    <w:rsid w:val="003B4324"/>
    <w:rsid w:val="003B4662"/>
    <w:rsid w:val="003B46FA"/>
    <w:rsid w:val="003B48F2"/>
    <w:rsid w:val="003B4A8A"/>
    <w:rsid w:val="003B4B1C"/>
    <w:rsid w:val="003B4D25"/>
    <w:rsid w:val="003B4D61"/>
    <w:rsid w:val="003B4E2E"/>
    <w:rsid w:val="003B4E7B"/>
    <w:rsid w:val="003B4EA0"/>
    <w:rsid w:val="003B51E4"/>
    <w:rsid w:val="003B53FD"/>
    <w:rsid w:val="003B5737"/>
    <w:rsid w:val="003B5924"/>
    <w:rsid w:val="003B5941"/>
    <w:rsid w:val="003B59C7"/>
    <w:rsid w:val="003B5A68"/>
    <w:rsid w:val="003B5A98"/>
    <w:rsid w:val="003B5BB9"/>
    <w:rsid w:val="003B5EBE"/>
    <w:rsid w:val="003B5F0D"/>
    <w:rsid w:val="003B6072"/>
    <w:rsid w:val="003B63AB"/>
    <w:rsid w:val="003B6479"/>
    <w:rsid w:val="003B64CC"/>
    <w:rsid w:val="003B6578"/>
    <w:rsid w:val="003B69A0"/>
    <w:rsid w:val="003B6ADB"/>
    <w:rsid w:val="003B6CDE"/>
    <w:rsid w:val="003B6CFB"/>
    <w:rsid w:val="003B6E19"/>
    <w:rsid w:val="003B6F03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33B"/>
    <w:rsid w:val="003C0554"/>
    <w:rsid w:val="003C07A9"/>
    <w:rsid w:val="003C08B0"/>
    <w:rsid w:val="003C08F5"/>
    <w:rsid w:val="003C0B52"/>
    <w:rsid w:val="003C0CFB"/>
    <w:rsid w:val="003C0D3F"/>
    <w:rsid w:val="003C0DE6"/>
    <w:rsid w:val="003C0F82"/>
    <w:rsid w:val="003C1016"/>
    <w:rsid w:val="003C1184"/>
    <w:rsid w:val="003C11D8"/>
    <w:rsid w:val="003C1237"/>
    <w:rsid w:val="003C12FA"/>
    <w:rsid w:val="003C13E6"/>
    <w:rsid w:val="003C1477"/>
    <w:rsid w:val="003C1805"/>
    <w:rsid w:val="003C1997"/>
    <w:rsid w:val="003C1C40"/>
    <w:rsid w:val="003C1C44"/>
    <w:rsid w:val="003C1D9A"/>
    <w:rsid w:val="003C20B5"/>
    <w:rsid w:val="003C21D2"/>
    <w:rsid w:val="003C21FC"/>
    <w:rsid w:val="003C2267"/>
    <w:rsid w:val="003C232A"/>
    <w:rsid w:val="003C23C6"/>
    <w:rsid w:val="003C249E"/>
    <w:rsid w:val="003C264B"/>
    <w:rsid w:val="003C2834"/>
    <w:rsid w:val="003C28B5"/>
    <w:rsid w:val="003C2926"/>
    <w:rsid w:val="003C2AE3"/>
    <w:rsid w:val="003C2C48"/>
    <w:rsid w:val="003C2CEE"/>
    <w:rsid w:val="003C2F7A"/>
    <w:rsid w:val="003C2FE4"/>
    <w:rsid w:val="003C3133"/>
    <w:rsid w:val="003C318F"/>
    <w:rsid w:val="003C3405"/>
    <w:rsid w:val="003C34AA"/>
    <w:rsid w:val="003C3619"/>
    <w:rsid w:val="003C36F1"/>
    <w:rsid w:val="003C39ED"/>
    <w:rsid w:val="003C3BA9"/>
    <w:rsid w:val="003C3BBB"/>
    <w:rsid w:val="003C3BD2"/>
    <w:rsid w:val="003C3C9D"/>
    <w:rsid w:val="003C3D23"/>
    <w:rsid w:val="003C3E32"/>
    <w:rsid w:val="003C3F4D"/>
    <w:rsid w:val="003C4008"/>
    <w:rsid w:val="003C400C"/>
    <w:rsid w:val="003C4454"/>
    <w:rsid w:val="003C4466"/>
    <w:rsid w:val="003C451F"/>
    <w:rsid w:val="003C457B"/>
    <w:rsid w:val="003C45F8"/>
    <w:rsid w:val="003C46B5"/>
    <w:rsid w:val="003C47D0"/>
    <w:rsid w:val="003C4D09"/>
    <w:rsid w:val="003C4D30"/>
    <w:rsid w:val="003C4D62"/>
    <w:rsid w:val="003C4D87"/>
    <w:rsid w:val="003C509C"/>
    <w:rsid w:val="003C5246"/>
    <w:rsid w:val="003C576E"/>
    <w:rsid w:val="003C589C"/>
    <w:rsid w:val="003C58C8"/>
    <w:rsid w:val="003C5B19"/>
    <w:rsid w:val="003C5C65"/>
    <w:rsid w:val="003C5CAA"/>
    <w:rsid w:val="003C5D6B"/>
    <w:rsid w:val="003C5EF4"/>
    <w:rsid w:val="003C6415"/>
    <w:rsid w:val="003C64D2"/>
    <w:rsid w:val="003C656F"/>
    <w:rsid w:val="003C661D"/>
    <w:rsid w:val="003C6699"/>
    <w:rsid w:val="003C672E"/>
    <w:rsid w:val="003C6829"/>
    <w:rsid w:val="003C6991"/>
    <w:rsid w:val="003C69AB"/>
    <w:rsid w:val="003C6D9B"/>
    <w:rsid w:val="003C6E0C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88F"/>
    <w:rsid w:val="003C7921"/>
    <w:rsid w:val="003C797B"/>
    <w:rsid w:val="003C79A2"/>
    <w:rsid w:val="003C7CBE"/>
    <w:rsid w:val="003C7D65"/>
    <w:rsid w:val="003C7E0F"/>
    <w:rsid w:val="003D0058"/>
    <w:rsid w:val="003D0073"/>
    <w:rsid w:val="003D00AD"/>
    <w:rsid w:val="003D01A1"/>
    <w:rsid w:val="003D0234"/>
    <w:rsid w:val="003D0405"/>
    <w:rsid w:val="003D0575"/>
    <w:rsid w:val="003D0637"/>
    <w:rsid w:val="003D0ABB"/>
    <w:rsid w:val="003D0C39"/>
    <w:rsid w:val="003D0E07"/>
    <w:rsid w:val="003D0EB5"/>
    <w:rsid w:val="003D10A5"/>
    <w:rsid w:val="003D128E"/>
    <w:rsid w:val="003D131A"/>
    <w:rsid w:val="003D1417"/>
    <w:rsid w:val="003D1494"/>
    <w:rsid w:val="003D14E1"/>
    <w:rsid w:val="003D14EE"/>
    <w:rsid w:val="003D173C"/>
    <w:rsid w:val="003D18DC"/>
    <w:rsid w:val="003D191E"/>
    <w:rsid w:val="003D1A4C"/>
    <w:rsid w:val="003D1C3C"/>
    <w:rsid w:val="003D1DD2"/>
    <w:rsid w:val="003D1FA1"/>
    <w:rsid w:val="003D1FB4"/>
    <w:rsid w:val="003D2057"/>
    <w:rsid w:val="003D20BD"/>
    <w:rsid w:val="003D2512"/>
    <w:rsid w:val="003D255D"/>
    <w:rsid w:val="003D2686"/>
    <w:rsid w:val="003D27ED"/>
    <w:rsid w:val="003D283E"/>
    <w:rsid w:val="003D294D"/>
    <w:rsid w:val="003D2B2E"/>
    <w:rsid w:val="003D2BF8"/>
    <w:rsid w:val="003D2DE8"/>
    <w:rsid w:val="003D2E6E"/>
    <w:rsid w:val="003D31CA"/>
    <w:rsid w:val="003D31EF"/>
    <w:rsid w:val="003D325D"/>
    <w:rsid w:val="003D328C"/>
    <w:rsid w:val="003D33AB"/>
    <w:rsid w:val="003D33E7"/>
    <w:rsid w:val="003D3504"/>
    <w:rsid w:val="003D3532"/>
    <w:rsid w:val="003D35C5"/>
    <w:rsid w:val="003D3727"/>
    <w:rsid w:val="003D3730"/>
    <w:rsid w:val="003D37F7"/>
    <w:rsid w:val="003D385E"/>
    <w:rsid w:val="003D39BE"/>
    <w:rsid w:val="003D39ED"/>
    <w:rsid w:val="003D3D90"/>
    <w:rsid w:val="003D3DF3"/>
    <w:rsid w:val="003D4016"/>
    <w:rsid w:val="003D4024"/>
    <w:rsid w:val="003D40D8"/>
    <w:rsid w:val="003D4153"/>
    <w:rsid w:val="003D439A"/>
    <w:rsid w:val="003D43AE"/>
    <w:rsid w:val="003D4505"/>
    <w:rsid w:val="003D47B8"/>
    <w:rsid w:val="003D48A4"/>
    <w:rsid w:val="003D48CE"/>
    <w:rsid w:val="003D4A0C"/>
    <w:rsid w:val="003D4A94"/>
    <w:rsid w:val="003D4ACB"/>
    <w:rsid w:val="003D51B3"/>
    <w:rsid w:val="003D52FA"/>
    <w:rsid w:val="003D541D"/>
    <w:rsid w:val="003D5455"/>
    <w:rsid w:val="003D570C"/>
    <w:rsid w:val="003D572C"/>
    <w:rsid w:val="003D582A"/>
    <w:rsid w:val="003D5E2C"/>
    <w:rsid w:val="003D5EDB"/>
    <w:rsid w:val="003D6036"/>
    <w:rsid w:val="003D6037"/>
    <w:rsid w:val="003D60A2"/>
    <w:rsid w:val="003D6257"/>
    <w:rsid w:val="003D6460"/>
    <w:rsid w:val="003D6487"/>
    <w:rsid w:val="003D64BF"/>
    <w:rsid w:val="003D6735"/>
    <w:rsid w:val="003D6774"/>
    <w:rsid w:val="003D69D1"/>
    <w:rsid w:val="003D6A05"/>
    <w:rsid w:val="003D6A30"/>
    <w:rsid w:val="003D6A45"/>
    <w:rsid w:val="003D6A6F"/>
    <w:rsid w:val="003D6AB5"/>
    <w:rsid w:val="003D6C38"/>
    <w:rsid w:val="003D6D00"/>
    <w:rsid w:val="003D7217"/>
    <w:rsid w:val="003D72A6"/>
    <w:rsid w:val="003D749E"/>
    <w:rsid w:val="003D75DE"/>
    <w:rsid w:val="003D775E"/>
    <w:rsid w:val="003D77DC"/>
    <w:rsid w:val="003D78C2"/>
    <w:rsid w:val="003D78EF"/>
    <w:rsid w:val="003D7A00"/>
    <w:rsid w:val="003D7D72"/>
    <w:rsid w:val="003D7D7C"/>
    <w:rsid w:val="003D7F3B"/>
    <w:rsid w:val="003E003A"/>
    <w:rsid w:val="003E00BD"/>
    <w:rsid w:val="003E029E"/>
    <w:rsid w:val="003E0326"/>
    <w:rsid w:val="003E0438"/>
    <w:rsid w:val="003E04A5"/>
    <w:rsid w:val="003E0516"/>
    <w:rsid w:val="003E052A"/>
    <w:rsid w:val="003E070B"/>
    <w:rsid w:val="003E0751"/>
    <w:rsid w:val="003E0808"/>
    <w:rsid w:val="003E0B3F"/>
    <w:rsid w:val="003E0C5E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6BA"/>
    <w:rsid w:val="003E1747"/>
    <w:rsid w:val="003E1792"/>
    <w:rsid w:val="003E17FF"/>
    <w:rsid w:val="003E18C0"/>
    <w:rsid w:val="003E1A32"/>
    <w:rsid w:val="003E1B25"/>
    <w:rsid w:val="003E1B38"/>
    <w:rsid w:val="003E1C5C"/>
    <w:rsid w:val="003E1CD1"/>
    <w:rsid w:val="003E224E"/>
    <w:rsid w:val="003E2484"/>
    <w:rsid w:val="003E2493"/>
    <w:rsid w:val="003E26FE"/>
    <w:rsid w:val="003E274A"/>
    <w:rsid w:val="003E276E"/>
    <w:rsid w:val="003E2799"/>
    <w:rsid w:val="003E27CB"/>
    <w:rsid w:val="003E2873"/>
    <w:rsid w:val="003E2A90"/>
    <w:rsid w:val="003E2AAD"/>
    <w:rsid w:val="003E2CD4"/>
    <w:rsid w:val="003E2E36"/>
    <w:rsid w:val="003E3095"/>
    <w:rsid w:val="003E3133"/>
    <w:rsid w:val="003E3134"/>
    <w:rsid w:val="003E3163"/>
    <w:rsid w:val="003E31E4"/>
    <w:rsid w:val="003E33F4"/>
    <w:rsid w:val="003E34D6"/>
    <w:rsid w:val="003E3612"/>
    <w:rsid w:val="003E3634"/>
    <w:rsid w:val="003E36AA"/>
    <w:rsid w:val="003E3B24"/>
    <w:rsid w:val="003E3B8E"/>
    <w:rsid w:val="003E3C36"/>
    <w:rsid w:val="003E3CB8"/>
    <w:rsid w:val="003E3D03"/>
    <w:rsid w:val="003E3E5B"/>
    <w:rsid w:val="003E409F"/>
    <w:rsid w:val="003E43F8"/>
    <w:rsid w:val="003E45F7"/>
    <w:rsid w:val="003E471B"/>
    <w:rsid w:val="003E47D4"/>
    <w:rsid w:val="003E4810"/>
    <w:rsid w:val="003E49A0"/>
    <w:rsid w:val="003E49DE"/>
    <w:rsid w:val="003E4A61"/>
    <w:rsid w:val="003E4A85"/>
    <w:rsid w:val="003E4FFB"/>
    <w:rsid w:val="003E5084"/>
    <w:rsid w:val="003E5352"/>
    <w:rsid w:val="003E54F6"/>
    <w:rsid w:val="003E557B"/>
    <w:rsid w:val="003E570D"/>
    <w:rsid w:val="003E58FB"/>
    <w:rsid w:val="003E59E4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73A"/>
    <w:rsid w:val="003E6796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9BC"/>
    <w:rsid w:val="003E7A8C"/>
    <w:rsid w:val="003E7AD7"/>
    <w:rsid w:val="003E7DFB"/>
    <w:rsid w:val="003F00E0"/>
    <w:rsid w:val="003F0177"/>
    <w:rsid w:val="003F0373"/>
    <w:rsid w:val="003F054C"/>
    <w:rsid w:val="003F07C8"/>
    <w:rsid w:val="003F08D3"/>
    <w:rsid w:val="003F0914"/>
    <w:rsid w:val="003F09D3"/>
    <w:rsid w:val="003F0B79"/>
    <w:rsid w:val="003F109A"/>
    <w:rsid w:val="003F1124"/>
    <w:rsid w:val="003F131F"/>
    <w:rsid w:val="003F13F5"/>
    <w:rsid w:val="003F147A"/>
    <w:rsid w:val="003F1638"/>
    <w:rsid w:val="003F182F"/>
    <w:rsid w:val="003F1CC9"/>
    <w:rsid w:val="003F1F22"/>
    <w:rsid w:val="003F1F32"/>
    <w:rsid w:val="003F2102"/>
    <w:rsid w:val="003F234D"/>
    <w:rsid w:val="003F2593"/>
    <w:rsid w:val="003F26DD"/>
    <w:rsid w:val="003F275C"/>
    <w:rsid w:val="003F291C"/>
    <w:rsid w:val="003F299C"/>
    <w:rsid w:val="003F29A7"/>
    <w:rsid w:val="003F29B1"/>
    <w:rsid w:val="003F2BED"/>
    <w:rsid w:val="003F2F18"/>
    <w:rsid w:val="003F309B"/>
    <w:rsid w:val="003F31CB"/>
    <w:rsid w:val="003F3284"/>
    <w:rsid w:val="003F3289"/>
    <w:rsid w:val="003F34B0"/>
    <w:rsid w:val="003F365B"/>
    <w:rsid w:val="003F3688"/>
    <w:rsid w:val="003F37EA"/>
    <w:rsid w:val="003F37F6"/>
    <w:rsid w:val="003F382C"/>
    <w:rsid w:val="003F3952"/>
    <w:rsid w:val="003F39D7"/>
    <w:rsid w:val="003F3A05"/>
    <w:rsid w:val="003F3B89"/>
    <w:rsid w:val="003F3BA9"/>
    <w:rsid w:val="003F3F5F"/>
    <w:rsid w:val="003F40D4"/>
    <w:rsid w:val="003F41AC"/>
    <w:rsid w:val="003F41E2"/>
    <w:rsid w:val="003F426C"/>
    <w:rsid w:val="003F42E7"/>
    <w:rsid w:val="003F43BE"/>
    <w:rsid w:val="003F4411"/>
    <w:rsid w:val="003F45DE"/>
    <w:rsid w:val="003F4688"/>
    <w:rsid w:val="003F46A3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BA6"/>
    <w:rsid w:val="003F4C57"/>
    <w:rsid w:val="003F4F7B"/>
    <w:rsid w:val="003F56EA"/>
    <w:rsid w:val="003F578F"/>
    <w:rsid w:val="003F57ED"/>
    <w:rsid w:val="003F59D2"/>
    <w:rsid w:val="003F5B9F"/>
    <w:rsid w:val="003F5BD3"/>
    <w:rsid w:val="003F5E30"/>
    <w:rsid w:val="003F5E54"/>
    <w:rsid w:val="003F5EEE"/>
    <w:rsid w:val="003F5FDF"/>
    <w:rsid w:val="003F63CD"/>
    <w:rsid w:val="003F63D1"/>
    <w:rsid w:val="003F6553"/>
    <w:rsid w:val="003F690E"/>
    <w:rsid w:val="003F69B7"/>
    <w:rsid w:val="003F6A47"/>
    <w:rsid w:val="003F6AAD"/>
    <w:rsid w:val="003F6B12"/>
    <w:rsid w:val="003F6B1B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56C"/>
    <w:rsid w:val="003F75B8"/>
    <w:rsid w:val="003F777D"/>
    <w:rsid w:val="003F79DF"/>
    <w:rsid w:val="003F7A1C"/>
    <w:rsid w:val="003F7A76"/>
    <w:rsid w:val="003F7D0E"/>
    <w:rsid w:val="003F7E3A"/>
    <w:rsid w:val="003F7EF2"/>
    <w:rsid w:val="003F7F2B"/>
    <w:rsid w:val="003F7F7B"/>
    <w:rsid w:val="0040012C"/>
    <w:rsid w:val="0040013C"/>
    <w:rsid w:val="004003A4"/>
    <w:rsid w:val="004004FE"/>
    <w:rsid w:val="004007E0"/>
    <w:rsid w:val="00400908"/>
    <w:rsid w:val="0040092B"/>
    <w:rsid w:val="00400C65"/>
    <w:rsid w:val="00400D67"/>
    <w:rsid w:val="00400E7F"/>
    <w:rsid w:val="004010E5"/>
    <w:rsid w:val="00401275"/>
    <w:rsid w:val="00401398"/>
    <w:rsid w:val="004013EB"/>
    <w:rsid w:val="00401445"/>
    <w:rsid w:val="0040147D"/>
    <w:rsid w:val="00401507"/>
    <w:rsid w:val="00401607"/>
    <w:rsid w:val="00401657"/>
    <w:rsid w:val="004016DA"/>
    <w:rsid w:val="004018BD"/>
    <w:rsid w:val="00401B6C"/>
    <w:rsid w:val="00401BA3"/>
    <w:rsid w:val="00402083"/>
    <w:rsid w:val="0040216E"/>
    <w:rsid w:val="00402384"/>
    <w:rsid w:val="004023D6"/>
    <w:rsid w:val="0040262A"/>
    <w:rsid w:val="004026AF"/>
    <w:rsid w:val="004027B0"/>
    <w:rsid w:val="004028D3"/>
    <w:rsid w:val="00402926"/>
    <w:rsid w:val="004029A7"/>
    <w:rsid w:val="004029C4"/>
    <w:rsid w:val="00402A4C"/>
    <w:rsid w:val="00402CE9"/>
    <w:rsid w:val="00402E1E"/>
    <w:rsid w:val="00402EC6"/>
    <w:rsid w:val="00402EE4"/>
    <w:rsid w:val="00402EF3"/>
    <w:rsid w:val="00403026"/>
    <w:rsid w:val="004030B0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8FB"/>
    <w:rsid w:val="00403D06"/>
    <w:rsid w:val="00403F35"/>
    <w:rsid w:val="00404260"/>
    <w:rsid w:val="004042B7"/>
    <w:rsid w:val="004042F6"/>
    <w:rsid w:val="00404310"/>
    <w:rsid w:val="004043E0"/>
    <w:rsid w:val="004045A2"/>
    <w:rsid w:val="00404630"/>
    <w:rsid w:val="00404669"/>
    <w:rsid w:val="004048BD"/>
    <w:rsid w:val="00404958"/>
    <w:rsid w:val="00404BCB"/>
    <w:rsid w:val="00404CA3"/>
    <w:rsid w:val="00404D93"/>
    <w:rsid w:val="00404DB7"/>
    <w:rsid w:val="004051F4"/>
    <w:rsid w:val="00405292"/>
    <w:rsid w:val="0040529B"/>
    <w:rsid w:val="0040531C"/>
    <w:rsid w:val="0040554B"/>
    <w:rsid w:val="004057AC"/>
    <w:rsid w:val="0040580E"/>
    <w:rsid w:val="004058B9"/>
    <w:rsid w:val="004058D2"/>
    <w:rsid w:val="00405B7A"/>
    <w:rsid w:val="00405C94"/>
    <w:rsid w:val="00405D29"/>
    <w:rsid w:val="00405D47"/>
    <w:rsid w:val="00405ED7"/>
    <w:rsid w:val="00405F63"/>
    <w:rsid w:val="00405FC6"/>
    <w:rsid w:val="004060F8"/>
    <w:rsid w:val="004062CD"/>
    <w:rsid w:val="0040634F"/>
    <w:rsid w:val="00406384"/>
    <w:rsid w:val="004065B3"/>
    <w:rsid w:val="00406857"/>
    <w:rsid w:val="004069E5"/>
    <w:rsid w:val="00406A4B"/>
    <w:rsid w:val="00406B46"/>
    <w:rsid w:val="00406C90"/>
    <w:rsid w:val="00406DDE"/>
    <w:rsid w:val="00406F0E"/>
    <w:rsid w:val="00406FBC"/>
    <w:rsid w:val="00407113"/>
    <w:rsid w:val="00407384"/>
    <w:rsid w:val="0040739C"/>
    <w:rsid w:val="004073CA"/>
    <w:rsid w:val="0040743D"/>
    <w:rsid w:val="0040769A"/>
    <w:rsid w:val="00407738"/>
    <w:rsid w:val="004079DC"/>
    <w:rsid w:val="00407B42"/>
    <w:rsid w:val="00407B48"/>
    <w:rsid w:val="00407BE0"/>
    <w:rsid w:val="00407E88"/>
    <w:rsid w:val="00407ED7"/>
    <w:rsid w:val="00410071"/>
    <w:rsid w:val="004101D9"/>
    <w:rsid w:val="00410288"/>
    <w:rsid w:val="004102A3"/>
    <w:rsid w:val="004102D6"/>
    <w:rsid w:val="00410307"/>
    <w:rsid w:val="004103F4"/>
    <w:rsid w:val="0041047B"/>
    <w:rsid w:val="004104C8"/>
    <w:rsid w:val="004105CA"/>
    <w:rsid w:val="004108ED"/>
    <w:rsid w:val="00410A24"/>
    <w:rsid w:val="00410BE8"/>
    <w:rsid w:val="00410CF2"/>
    <w:rsid w:val="00410D5E"/>
    <w:rsid w:val="00410E4D"/>
    <w:rsid w:val="0041117D"/>
    <w:rsid w:val="00411560"/>
    <w:rsid w:val="0041163F"/>
    <w:rsid w:val="0041183B"/>
    <w:rsid w:val="004118A9"/>
    <w:rsid w:val="00411BB0"/>
    <w:rsid w:val="00411BC8"/>
    <w:rsid w:val="00411D83"/>
    <w:rsid w:val="00411EBF"/>
    <w:rsid w:val="00411FBD"/>
    <w:rsid w:val="0041206D"/>
    <w:rsid w:val="004122A0"/>
    <w:rsid w:val="0041238A"/>
    <w:rsid w:val="0041239F"/>
    <w:rsid w:val="004123D6"/>
    <w:rsid w:val="004124F2"/>
    <w:rsid w:val="00412533"/>
    <w:rsid w:val="004129BF"/>
    <w:rsid w:val="00412B35"/>
    <w:rsid w:val="00412B61"/>
    <w:rsid w:val="00412BAD"/>
    <w:rsid w:val="00412D8E"/>
    <w:rsid w:val="00412D97"/>
    <w:rsid w:val="00412DC9"/>
    <w:rsid w:val="00412E63"/>
    <w:rsid w:val="00412F90"/>
    <w:rsid w:val="00413025"/>
    <w:rsid w:val="00413039"/>
    <w:rsid w:val="004130A3"/>
    <w:rsid w:val="00413195"/>
    <w:rsid w:val="0041322A"/>
    <w:rsid w:val="00413237"/>
    <w:rsid w:val="00413242"/>
    <w:rsid w:val="004133D5"/>
    <w:rsid w:val="0041378C"/>
    <w:rsid w:val="0041384A"/>
    <w:rsid w:val="0041389C"/>
    <w:rsid w:val="0041396C"/>
    <w:rsid w:val="004139FA"/>
    <w:rsid w:val="00413EEE"/>
    <w:rsid w:val="00413F7A"/>
    <w:rsid w:val="00414078"/>
    <w:rsid w:val="00414553"/>
    <w:rsid w:val="00414623"/>
    <w:rsid w:val="00414646"/>
    <w:rsid w:val="00414662"/>
    <w:rsid w:val="004148C2"/>
    <w:rsid w:val="00414C36"/>
    <w:rsid w:val="00414C8B"/>
    <w:rsid w:val="00414D57"/>
    <w:rsid w:val="00415011"/>
    <w:rsid w:val="004150CB"/>
    <w:rsid w:val="00415167"/>
    <w:rsid w:val="00415249"/>
    <w:rsid w:val="004152C4"/>
    <w:rsid w:val="004152CF"/>
    <w:rsid w:val="0041553C"/>
    <w:rsid w:val="004155A9"/>
    <w:rsid w:val="00415794"/>
    <w:rsid w:val="00415954"/>
    <w:rsid w:val="004159B0"/>
    <w:rsid w:val="00415CBD"/>
    <w:rsid w:val="00415E39"/>
    <w:rsid w:val="0041603E"/>
    <w:rsid w:val="00416277"/>
    <w:rsid w:val="0041637C"/>
    <w:rsid w:val="0041645B"/>
    <w:rsid w:val="0041647A"/>
    <w:rsid w:val="004165B2"/>
    <w:rsid w:val="0041680A"/>
    <w:rsid w:val="00416862"/>
    <w:rsid w:val="00416A30"/>
    <w:rsid w:val="00416A3C"/>
    <w:rsid w:val="00416C17"/>
    <w:rsid w:val="00416D4B"/>
    <w:rsid w:val="004170B9"/>
    <w:rsid w:val="00417182"/>
    <w:rsid w:val="00417295"/>
    <w:rsid w:val="004172A2"/>
    <w:rsid w:val="004172F9"/>
    <w:rsid w:val="00417310"/>
    <w:rsid w:val="0041782C"/>
    <w:rsid w:val="00417837"/>
    <w:rsid w:val="004178AA"/>
    <w:rsid w:val="00417999"/>
    <w:rsid w:val="00417C9D"/>
    <w:rsid w:val="00417CA4"/>
    <w:rsid w:val="00417D64"/>
    <w:rsid w:val="004201F5"/>
    <w:rsid w:val="00420268"/>
    <w:rsid w:val="00420281"/>
    <w:rsid w:val="0042029E"/>
    <w:rsid w:val="0042033E"/>
    <w:rsid w:val="004203DB"/>
    <w:rsid w:val="004205E6"/>
    <w:rsid w:val="004206AB"/>
    <w:rsid w:val="004208EA"/>
    <w:rsid w:val="004208F7"/>
    <w:rsid w:val="00420996"/>
    <w:rsid w:val="00420A4A"/>
    <w:rsid w:val="00420D98"/>
    <w:rsid w:val="00420DC6"/>
    <w:rsid w:val="004210DB"/>
    <w:rsid w:val="004210FC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BDA"/>
    <w:rsid w:val="00421E10"/>
    <w:rsid w:val="00421E5D"/>
    <w:rsid w:val="00421E6E"/>
    <w:rsid w:val="00421F47"/>
    <w:rsid w:val="00422106"/>
    <w:rsid w:val="00422175"/>
    <w:rsid w:val="00422193"/>
    <w:rsid w:val="0042225B"/>
    <w:rsid w:val="004224EF"/>
    <w:rsid w:val="004224FA"/>
    <w:rsid w:val="00422534"/>
    <w:rsid w:val="0042258A"/>
    <w:rsid w:val="004226DF"/>
    <w:rsid w:val="00422775"/>
    <w:rsid w:val="00422882"/>
    <w:rsid w:val="00422969"/>
    <w:rsid w:val="00422AA9"/>
    <w:rsid w:val="00422AEA"/>
    <w:rsid w:val="00422B15"/>
    <w:rsid w:val="00422B39"/>
    <w:rsid w:val="00422CD6"/>
    <w:rsid w:val="00422FE2"/>
    <w:rsid w:val="004232A2"/>
    <w:rsid w:val="004233A8"/>
    <w:rsid w:val="00423AA8"/>
    <w:rsid w:val="00423AF7"/>
    <w:rsid w:val="00423B8B"/>
    <w:rsid w:val="00423C83"/>
    <w:rsid w:val="00423D93"/>
    <w:rsid w:val="00423DF8"/>
    <w:rsid w:val="00423E03"/>
    <w:rsid w:val="00424037"/>
    <w:rsid w:val="00424091"/>
    <w:rsid w:val="00424143"/>
    <w:rsid w:val="00424369"/>
    <w:rsid w:val="004243EB"/>
    <w:rsid w:val="00424499"/>
    <w:rsid w:val="004244C3"/>
    <w:rsid w:val="0042494E"/>
    <w:rsid w:val="004249F4"/>
    <w:rsid w:val="00424B39"/>
    <w:rsid w:val="00424B9C"/>
    <w:rsid w:val="00424C51"/>
    <w:rsid w:val="00424D9C"/>
    <w:rsid w:val="00424E54"/>
    <w:rsid w:val="00424E9F"/>
    <w:rsid w:val="00424FE3"/>
    <w:rsid w:val="004256C2"/>
    <w:rsid w:val="00425871"/>
    <w:rsid w:val="0042597B"/>
    <w:rsid w:val="00425991"/>
    <w:rsid w:val="004259D0"/>
    <w:rsid w:val="004259E8"/>
    <w:rsid w:val="00425A12"/>
    <w:rsid w:val="00425A65"/>
    <w:rsid w:val="00425ABF"/>
    <w:rsid w:val="00425B2C"/>
    <w:rsid w:val="00425B70"/>
    <w:rsid w:val="00425E5B"/>
    <w:rsid w:val="004262B8"/>
    <w:rsid w:val="00426315"/>
    <w:rsid w:val="004264D7"/>
    <w:rsid w:val="00426593"/>
    <w:rsid w:val="00426618"/>
    <w:rsid w:val="004267C2"/>
    <w:rsid w:val="004267FB"/>
    <w:rsid w:val="00426809"/>
    <w:rsid w:val="00426854"/>
    <w:rsid w:val="00426859"/>
    <w:rsid w:val="00426A73"/>
    <w:rsid w:val="00426AEE"/>
    <w:rsid w:val="00426BC5"/>
    <w:rsid w:val="00426DE4"/>
    <w:rsid w:val="0042709F"/>
    <w:rsid w:val="004270BC"/>
    <w:rsid w:val="004270D2"/>
    <w:rsid w:val="004273A7"/>
    <w:rsid w:val="004273C8"/>
    <w:rsid w:val="004273DE"/>
    <w:rsid w:val="0042745C"/>
    <w:rsid w:val="004274B7"/>
    <w:rsid w:val="004274C8"/>
    <w:rsid w:val="00427BFA"/>
    <w:rsid w:val="00427C84"/>
    <w:rsid w:val="00427D2C"/>
    <w:rsid w:val="00427E18"/>
    <w:rsid w:val="00427F1E"/>
    <w:rsid w:val="00427F88"/>
    <w:rsid w:val="004301E2"/>
    <w:rsid w:val="00430267"/>
    <w:rsid w:val="004302DB"/>
    <w:rsid w:val="00430339"/>
    <w:rsid w:val="004303A5"/>
    <w:rsid w:val="00430666"/>
    <w:rsid w:val="004306FE"/>
    <w:rsid w:val="00430880"/>
    <w:rsid w:val="0043088D"/>
    <w:rsid w:val="00430933"/>
    <w:rsid w:val="00430AA1"/>
    <w:rsid w:val="00430AD8"/>
    <w:rsid w:val="00430EF2"/>
    <w:rsid w:val="00431218"/>
    <w:rsid w:val="00431342"/>
    <w:rsid w:val="0043135C"/>
    <w:rsid w:val="004313D8"/>
    <w:rsid w:val="0043141C"/>
    <w:rsid w:val="00431496"/>
    <w:rsid w:val="004317CB"/>
    <w:rsid w:val="00431840"/>
    <w:rsid w:val="00431A10"/>
    <w:rsid w:val="00431C08"/>
    <w:rsid w:val="00431D36"/>
    <w:rsid w:val="00431ECF"/>
    <w:rsid w:val="00431F4E"/>
    <w:rsid w:val="0043202C"/>
    <w:rsid w:val="004321D2"/>
    <w:rsid w:val="004321F1"/>
    <w:rsid w:val="00432382"/>
    <w:rsid w:val="0043251E"/>
    <w:rsid w:val="004329BB"/>
    <w:rsid w:val="00432AD3"/>
    <w:rsid w:val="00432C55"/>
    <w:rsid w:val="00432C94"/>
    <w:rsid w:val="00432CBF"/>
    <w:rsid w:val="00432E85"/>
    <w:rsid w:val="00432EA5"/>
    <w:rsid w:val="00432EDA"/>
    <w:rsid w:val="00432F02"/>
    <w:rsid w:val="00432F31"/>
    <w:rsid w:val="00432F75"/>
    <w:rsid w:val="0043317C"/>
    <w:rsid w:val="00433235"/>
    <w:rsid w:val="004332EE"/>
    <w:rsid w:val="00433344"/>
    <w:rsid w:val="00433368"/>
    <w:rsid w:val="0043358C"/>
    <w:rsid w:val="0043363D"/>
    <w:rsid w:val="00433869"/>
    <w:rsid w:val="004338D2"/>
    <w:rsid w:val="004339F2"/>
    <w:rsid w:val="00433A15"/>
    <w:rsid w:val="00433D1A"/>
    <w:rsid w:val="00433D6E"/>
    <w:rsid w:val="00433DC7"/>
    <w:rsid w:val="004340CD"/>
    <w:rsid w:val="00434183"/>
    <w:rsid w:val="004341A6"/>
    <w:rsid w:val="00434208"/>
    <w:rsid w:val="00434252"/>
    <w:rsid w:val="004342BB"/>
    <w:rsid w:val="00434320"/>
    <w:rsid w:val="004344FC"/>
    <w:rsid w:val="004347A6"/>
    <w:rsid w:val="004347E0"/>
    <w:rsid w:val="004349DC"/>
    <w:rsid w:val="004349F9"/>
    <w:rsid w:val="00434BED"/>
    <w:rsid w:val="00434C62"/>
    <w:rsid w:val="00434DD7"/>
    <w:rsid w:val="00434F6B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2CC"/>
    <w:rsid w:val="00437652"/>
    <w:rsid w:val="00437827"/>
    <w:rsid w:val="004378A4"/>
    <w:rsid w:val="00437911"/>
    <w:rsid w:val="00437A17"/>
    <w:rsid w:val="00437C98"/>
    <w:rsid w:val="00437CAE"/>
    <w:rsid w:val="00437D80"/>
    <w:rsid w:val="00437E08"/>
    <w:rsid w:val="00437E87"/>
    <w:rsid w:val="00437FC1"/>
    <w:rsid w:val="004402A3"/>
    <w:rsid w:val="0044045A"/>
    <w:rsid w:val="0044097B"/>
    <w:rsid w:val="00440C07"/>
    <w:rsid w:val="00440C11"/>
    <w:rsid w:val="00440E20"/>
    <w:rsid w:val="00440F56"/>
    <w:rsid w:val="0044103A"/>
    <w:rsid w:val="00441047"/>
    <w:rsid w:val="00441532"/>
    <w:rsid w:val="0044168A"/>
    <w:rsid w:val="0044168B"/>
    <w:rsid w:val="00441932"/>
    <w:rsid w:val="00441942"/>
    <w:rsid w:val="00441C29"/>
    <w:rsid w:val="00441C47"/>
    <w:rsid w:val="00441C50"/>
    <w:rsid w:val="004421AD"/>
    <w:rsid w:val="00442247"/>
    <w:rsid w:val="00442284"/>
    <w:rsid w:val="0044235C"/>
    <w:rsid w:val="004424A4"/>
    <w:rsid w:val="004425E7"/>
    <w:rsid w:val="004425F8"/>
    <w:rsid w:val="004426AA"/>
    <w:rsid w:val="004427F6"/>
    <w:rsid w:val="004428EE"/>
    <w:rsid w:val="00442C21"/>
    <w:rsid w:val="00442C33"/>
    <w:rsid w:val="00442C37"/>
    <w:rsid w:val="00442D40"/>
    <w:rsid w:val="00442D7E"/>
    <w:rsid w:val="00442DDC"/>
    <w:rsid w:val="00442E9E"/>
    <w:rsid w:val="00442FDF"/>
    <w:rsid w:val="00442FFD"/>
    <w:rsid w:val="00443034"/>
    <w:rsid w:val="00443042"/>
    <w:rsid w:val="00443044"/>
    <w:rsid w:val="004430D0"/>
    <w:rsid w:val="004431DA"/>
    <w:rsid w:val="004432DB"/>
    <w:rsid w:val="004433BB"/>
    <w:rsid w:val="00443677"/>
    <w:rsid w:val="00443730"/>
    <w:rsid w:val="004437A5"/>
    <w:rsid w:val="0044390B"/>
    <w:rsid w:val="0044396F"/>
    <w:rsid w:val="00443999"/>
    <w:rsid w:val="00443AFC"/>
    <w:rsid w:val="00443B39"/>
    <w:rsid w:val="00443B85"/>
    <w:rsid w:val="00443CC5"/>
    <w:rsid w:val="00444386"/>
    <w:rsid w:val="004447BB"/>
    <w:rsid w:val="004448F7"/>
    <w:rsid w:val="0044493E"/>
    <w:rsid w:val="004449F9"/>
    <w:rsid w:val="00444C21"/>
    <w:rsid w:val="00444D1B"/>
    <w:rsid w:val="00444D63"/>
    <w:rsid w:val="00444EAE"/>
    <w:rsid w:val="00444F14"/>
    <w:rsid w:val="00444F18"/>
    <w:rsid w:val="0044516E"/>
    <w:rsid w:val="00445185"/>
    <w:rsid w:val="00445390"/>
    <w:rsid w:val="0044559A"/>
    <w:rsid w:val="004455E1"/>
    <w:rsid w:val="00445609"/>
    <w:rsid w:val="0044564E"/>
    <w:rsid w:val="00445B91"/>
    <w:rsid w:val="00445C78"/>
    <w:rsid w:val="00445CFF"/>
    <w:rsid w:val="00445D3B"/>
    <w:rsid w:val="00445FE2"/>
    <w:rsid w:val="004461DE"/>
    <w:rsid w:val="0044629C"/>
    <w:rsid w:val="00446431"/>
    <w:rsid w:val="00446524"/>
    <w:rsid w:val="0044668D"/>
    <w:rsid w:val="004467C0"/>
    <w:rsid w:val="004467D7"/>
    <w:rsid w:val="00446897"/>
    <w:rsid w:val="0044696B"/>
    <w:rsid w:val="00446C48"/>
    <w:rsid w:val="00446CDB"/>
    <w:rsid w:val="00446CEF"/>
    <w:rsid w:val="00446E39"/>
    <w:rsid w:val="00446EBD"/>
    <w:rsid w:val="004470A8"/>
    <w:rsid w:val="004471D5"/>
    <w:rsid w:val="004471E0"/>
    <w:rsid w:val="0044728A"/>
    <w:rsid w:val="004472D8"/>
    <w:rsid w:val="004472F7"/>
    <w:rsid w:val="00447412"/>
    <w:rsid w:val="004475BA"/>
    <w:rsid w:val="004477E9"/>
    <w:rsid w:val="004479C3"/>
    <w:rsid w:val="00447B92"/>
    <w:rsid w:val="00447DB7"/>
    <w:rsid w:val="00447E25"/>
    <w:rsid w:val="00447F99"/>
    <w:rsid w:val="004500C8"/>
    <w:rsid w:val="004501B1"/>
    <w:rsid w:val="0045050C"/>
    <w:rsid w:val="0045089C"/>
    <w:rsid w:val="00450946"/>
    <w:rsid w:val="0045097B"/>
    <w:rsid w:val="00450D36"/>
    <w:rsid w:val="00450DF1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6CF"/>
    <w:rsid w:val="0045181B"/>
    <w:rsid w:val="00451841"/>
    <w:rsid w:val="00451980"/>
    <w:rsid w:val="00451A23"/>
    <w:rsid w:val="00451BDF"/>
    <w:rsid w:val="00451C54"/>
    <w:rsid w:val="00451C90"/>
    <w:rsid w:val="00451D64"/>
    <w:rsid w:val="00451DE0"/>
    <w:rsid w:val="00451EAD"/>
    <w:rsid w:val="00452043"/>
    <w:rsid w:val="004521C3"/>
    <w:rsid w:val="00452425"/>
    <w:rsid w:val="004524D7"/>
    <w:rsid w:val="004524FB"/>
    <w:rsid w:val="0045250A"/>
    <w:rsid w:val="004526E6"/>
    <w:rsid w:val="00452728"/>
    <w:rsid w:val="00452778"/>
    <w:rsid w:val="00452B7E"/>
    <w:rsid w:val="00452B87"/>
    <w:rsid w:val="00452BAF"/>
    <w:rsid w:val="00452D5E"/>
    <w:rsid w:val="00452F68"/>
    <w:rsid w:val="0045300E"/>
    <w:rsid w:val="004530AF"/>
    <w:rsid w:val="00453147"/>
    <w:rsid w:val="00453338"/>
    <w:rsid w:val="00453344"/>
    <w:rsid w:val="004535C0"/>
    <w:rsid w:val="0045367B"/>
    <w:rsid w:val="00453721"/>
    <w:rsid w:val="00453754"/>
    <w:rsid w:val="0045389C"/>
    <w:rsid w:val="00453D8B"/>
    <w:rsid w:val="00453DC5"/>
    <w:rsid w:val="00453E3B"/>
    <w:rsid w:val="00453FDD"/>
    <w:rsid w:val="004540A8"/>
    <w:rsid w:val="004540A9"/>
    <w:rsid w:val="004542EC"/>
    <w:rsid w:val="004544C4"/>
    <w:rsid w:val="00454A18"/>
    <w:rsid w:val="00454A94"/>
    <w:rsid w:val="00454AA7"/>
    <w:rsid w:val="00454B22"/>
    <w:rsid w:val="00454CBF"/>
    <w:rsid w:val="00454E15"/>
    <w:rsid w:val="00455073"/>
    <w:rsid w:val="004550D2"/>
    <w:rsid w:val="00455166"/>
    <w:rsid w:val="004554CE"/>
    <w:rsid w:val="004555B1"/>
    <w:rsid w:val="004556A2"/>
    <w:rsid w:val="00455743"/>
    <w:rsid w:val="00455A99"/>
    <w:rsid w:val="00455B0D"/>
    <w:rsid w:val="00455B81"/>
    <w:rsid w:val="00455C12"/>
    <w:rsid w:val="00455D83"/>
    <w:rsid w:val="00455F1E"/>
    <w:rsid w:val="00456364"/>
    <w:rsid w:val="00456596"/>
    <w:rsid w:val="00456647"/>
    <w:rsid w:val="0045667B"/>
    <w:rsid w:val="004566E6"/>
    <w:rsid w:val="004567E4"/>
    <w:rsid w:val="00456971"/>
    <w:rsid w:val="004569B7"/>
    <w:rsid w:val="00456B41"/>
    <w:rsid w:val="00456CFC"/>
    <w:rsid w:val="00456D05"/>
    <w:rsid w:val="00456DEE"/>
    <w:rsid w:val="00456FDB"/>
    <w:rsid w:val="0045706C"/>
    <w:rsid w:val="004570D4"/>
    <w:rsid w:val="0045729C"/>
    <w:rsid w:val="00457531"/>
    <w:rsid w:val="004575C8"/>
    <w:rsid w:val="004579AD"/>
    <w:rsid w:val="00457A91"/>
    <w:rsid w:val="00457B13"/>
    <w:rsid w:val="00457BAF"/>
    <w:rsid w:val="00457D9F"/>
    <w:rsid w:val="00457E6D"/>
    <w:rsid w:val="00457EC3"/>
    <w:rsid w:val="00457F83"/>
    <w:rsid w:val="00460248"/>
    <w:rsid w:val="0046029A"/>
    <w:rsid w:val="004602A0"/>
    <w:rsid w:val="004602E7"/>
    <w:rsid w:val="00460346"/>
    <w:rsid w:val="004605AE"/>
    <w:rsid w:val="004605BF"/>
    <w:rsid w:val="0046068B"/>
    <w:rsid w:val="004607C1"/>
    <w:rsid w:val="00460A25"/>
    <w:rsid w:val="00460B2C"/>
    <w:rsid w:val="00460B5E"/>
    <w:rsid w:val="00460D5C"/>
    <w:rsid w:val="00460EC8"/>
    <w:rsid w:val="00460F13"/>
    <w:rsid w:val="00460F9F"/>
    <w:rsid w:val="00460FBC"/>
    <w:rsid w:val="0046131B"/>
    <w:rsid w:val="00461535"/>
    <w:rsid w:val="004616B6"/>
    <w:rsid w:val="00461716"/>
    <w:rsid w:val="00461944"/>
    <w:rsid w:val="00461999"/>
    <w:rsid w:val="00461BC9"/>
    <w:rsid w:val="00461C93"/>
    <w:rsid w:val="00461E59"/>
    <w:rsid w:val="00461F42"/>
    <w:rsid w:val="0046209A"/>
    <w:rsid w:val="00462155"/>
    <w:rsid w:val="00462240"/>
    <w:rsid w:val="00462273"/>
    <w:rsid w:val="004622AD"/>
    <w:rsid w:val="004622CB"/>
    <w:rsid w:val="00462309"/>
    <w:rsid w:val="00462794"/>
    <w:rsid w:val="00462CC7"/>
    <w:rsid w:val="00462D60"/>
    <w:rsid w:val="00462D8B"/>
    <w:rsid w:val="00462DCE"/>
    <w:rsid w:val="00462F67"/>
    <w:rsid w:val="00462F83"/>
    <w:rsid w:val="004630E7"/>
    <w:rsid w:val="00463101"/>
    <w:rsid w:val="004633B5"/>
    <w:rsid w:val="0046342E"/>
    <w:rsid w:val="0046348A"/>
    <w:rsid w:val="00463626"/>
    <w:rsid w:val="0046377F"/>
    <w:rsid w:val="004639A0"/>
    <w:rsid w:val="00464004"/>
    <w:rsid w:val="00464138"/>
    <w:rsid w:val="0046427C"/>
    <w:rsid w:val="004643D8"/>
    <w:rsid w:val="004645AC"/>
    <w:rsid w:val="00464633"/>
    <w:rsid w:val="0046469C"/>
    <w:rsid w:val="00464784"/>
    <w:rsid w:val="00464864"/>
    <w:rsid w:val="00464938"/>
    <w:rsid w:val="00464C1B"/>
    <w:rsid w:val="00464C1F"/>
    <w:rsid w:val="00464C3B"/>
    <w:rsid w:val="00464C99"/>
    <w:rsid w:val="00464F5D"/>
    <w:rsid w:val="00464F87"/>
    <w:rsid w:val="00465264"/>
    <w:rsid w:val="004654B6"/>
    <w:rsid w:val="004657F8"/>
    <w:rsid w:val="00465852"/>
    <w:rsid w:val="004658D0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07"/>
    <w:rsid w:val="004669B3"/>
    <w:rsid w:val="004669D4"/>
    <w:rsid w:val="004669F8"/>
    <w:rsid w:val="00466C27"/>
    <w:rsid w:val="00466C36"/>
    <w:rsid w:val="00466C5C"/>
    <w:rsid w:val="00466CDB"/>
    <w:rsid w:val="00466E5D"/>
    <w:rsid w:val="00466F26"/>
    <w:rsid w:val="00466F85"/>
    <w:rsid w:val="0046704F"/>
    <w:rsid w:val="004671B7"/>
    <w:rsid w:val="00467211"/>
    <w:rsid w:val="00467291"/>
    <w:rsid w:val="00467499"/>
    <w:rsid w:val="004675AD"/>
    <w:rsid w:val="0046767E"/>
    <w:rsid w:val="0046773D"/>
    <w:rsid w:val="004677DB"/>
    <w:rsid w:val="00467970"/>
    <w:rsid w:val="00467A05"/>
    <w:rsid w:val="00467ABD"/>
    <w:rsid w:val="00467B16"/>
    <w:rsid w:val="00467B3D"/>
    <w:rsid w:val="00467CB8"/>
    <w:rsid w:val="00467D1B"/>
    <w:rsid w:val="00467DEB"/>
    <w:rsid w:val="00467F38"/>
    <w:rsid w:val="00467FE2"/>
    <w:rsid w:val="0047010E"/>
    <w:rsid w:val="004702AA"/>
    <w:rsid w:val="004703D4"/>
    <w:rsid w:val="004704A7"/>
    <w:rsid w:val="00470501"/>
    <w:rsid w:val="004706E6"/>
    <w:rsid w:val="0047074B"/>
    <w:rsid w:val="00470763"/>
    <w:rsid w:val="00470835"/>
    <w:rsid w:val="0047084D"/>
    <w:rsid w:val="00470870"/>
    <w:rsid w:val="00470B38"/>
    <w:rsid w:val="00470F0D"/>
    <w:rsid w:val="00470F63"/>
    <w:rsid w:val="00471118"/>
    <w:rsid w:val="004711DF"/>
    <w:rsid w:val="00471286"/>
    <w:rsid w:val="00471493"/>
    <w:rsid w:val="004714C2"/>
    <w:rsid w:val="004714D7"/>
    <w:rsid w:val="00471654"/>
    <w:rsid w:val="00471723"/>
    <w:rsid w:val="004718EA"/>
    <w:rsid w:val="004718FC"/>
    <w:rsid w:val="0047191D"/>
    <w:rsid w:val="00471941"/>
    <w:rsid w:val="00471C18"/>
    <w:rsid w:val="004720D5"/>
    <w:rsid w:val="00472137"/>
    <w:rsid w:val="00472407"/>
    <w:rsid w:val="00472639"/>
    <w:rsid w:val="004729BB"/>
    <w:rsid w:val="00472CE3"/>
    <w:rsid w:val="00472EB5"/>
    <w:rsid w:val="004730DD"/>
    <w:rsid w:val="004732EC"/>
    <w:rsid w:val="00473502"/>
    <w:rsid w:val="004736F6"/>
    <w:rsid w:val="00473809"/>
    <w:rsid w:val="0047395A"/>
    <w:rsid w:val="00473A2E"/>
    <w:rsid w:val="00473AFA"/>
    <w:rsid w:val="00473B7D"/>
    <w:rsid w:val="00473D13"/>
    <w:rsid w:val="00474052"/>
    <w:rsid w:val="004742C4"/>
    <w:rsid w:val="004742DD"/>
    <w:rsid w:val="0047437E"/>
    <w:rsid w:val="004743E5"/>
    <w:rsid w:val="004745DC"/>
    <w:rsid w:val="0047499C"/>
    <w:rsid w:val="004749E4"/>
    <w:rsid w:val="00474B43"/>
    <w:rsid w:val="00474C37"/>
    <w:rsid w:val="00474CDD"/>
    <w:rsid w:val="00474DDD"/>
    <w:rsid w:val="00474F27"/>
    <w:rsid w:val="00474F9F"/>
    <w:rsid w:val="004750DB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AF4"/>
    <w:rsid w:val="00475B4D"/>
    <w:rsid w:val="00475CA0"/>
    <w:rsid w:val="00475F60"/>
    <w:rsid w:val="00475F85"/>
    <w:rsid w:val="0047618C"/>
    <w:rsid w:val="00476267"/>
    <w:rsid w:val="00476348"/>
    <w:rsid w:val="004763D5"/>
    <w:rsid w:val="0047675E"/>
    <w:rsid w:val="004767A2"/>
    <w:rsid w:val="00476993"/>
    <w:rsid w:val="004769A2"/>
    <w:rsid w:val="00476A6E"/>
    <w:rsid w:val="0047709E"/>
    <w:rsid w:val="00477143"/>
    <w:rsid w:val="004773DF"/>
    <w:rsid w:val="0047778C"/>
    <w:rsid w:val="00477878"/>
    <w:rsid w:val="00477ADD"/>
    <w:rsid w:val="00477B78"/>
    <w:rsid w:val="00477C3E"/>
    <w:rsid w:val="00477CAF"/>
    <w:rsid w:val="00477EFF"/>
    <w:rsid w:val="00480049"/>
    <w:rsid w:val="00480088"/>
    <w:rsid w:val="004801A5"/>
    <w:rsid w:val="00480346"/>
    <w:rsid w:val="004804F1"/>
    <w:rsid w:val="0048053C"/>
    <w:rsid w:val="0048081D"/>
    <w:rsid w:val="0048081F"/>
    <w:rsid w:val="0048093D"/>
    <w:rsid w:val="0048096F"/>
    <w:rsid w:val="00480A5C"/>
    <w:rsid w:val="00480E78"/>
    <w:rsid w:val="00480F22"/>
    <w:rsid w:val="00480F56"/>
    <w:rsid w:val="00480FD8"/>
    <w:rsid w:val="0048119D"/>
    <w:rsid w:val="0048130C"/>
    <w:rsid w:val="004814AF"/>
    <w:rsid w:val="0048152C"/>
    <w:rsid w:val="004816EA"/>
    <w:rsid w:val="00481734"/>
    <w:rsid w:val="004817DD"/>
    <w:rsid w:val="004817E1"/>
    <w:rsid w:val="00481893"/>
    <w:rsid w:val="00481A34"/>
    <w:rsid w:val="00481B9F"/>
    <w:rsid w:val="00481C42"/>
    <w:rsid w:val="00481C4B"/>
    <w:rsid w:val="00481C87"/>
    <w:rsid w:val="00481CC3"/>
    <w:rsid w:val="00481CD8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B"/>
    <w:rsid w:val="004828CF"/>
    <w:rsid w:val="00482950"/>
    <w:rsid w:val="00482A65"/>
    <w:rsid w:val="00482C90"/>
    <w:rsid w:val="00482CB0"/>
    <w:rsid w:val="00482FB5"/>
    <w:rsid w:val="0048303D"/>
    <w:rsid w:val="004836E2"/>
    <w:rsid w:val="00483773"/>
    <w:rsid w:val="004837D5"/>
    <w:rsid w:val="0048395C"/>
    <w:rsid w:val="00483B2C"/>
    <w:rsid w:val="00483B68"/>
    <w:rsid w:val="00483B98"/>
    <w:rsid w:val="00483C6B"/>
    <w:rsid w:val="00483D6A"/>
    <w:rsid w:val="00483DC6"/>
    <w:rsid w:val="00483DCA"/>
    <w:rsid w:val="00483EA8"/>
    <w:rsid w:val="00483F4C"/>
    <w:rsid w:val="00484008"/>
    <w:rsid w:val="0048407C"/>
    <w:rsid w:val="004841C1"/>
    <w:rsid w:val="0048427E"/>
    <w:rsid w:val="004847EE"/>
    <w:rsid w:val="00484930"/>
    <w:rsid w:val="00484A7E"/>
    <w:rsid w:val="00484AF0"/>
    <w:rsid w:val="00484AF1"/>
    <w:rsid w:val="00484D8C"/>
    <w:rsid w:val="00484DF7"/>
    <w:rsid w:val="00484F99"/>
    <w:rsid w:val="00484FFB"/>
    <w:rsid w:val="00485181"/>
    <w:rsid w:val="00485265"/>
    <w:rsid w:val="00485267"/>
    <w:rsid w:val="004854D7"/>
    <w:rsid w:val="00485705"/>
    <w:rsid w:val="00485796"/>
    <w:rsid w:val="00485861"/>
    <w:rsid w:val="004858E7"/>
    <w:rsid w:val="004859D2"/>
    <w:rsid w:val="00485BE0"/>
    <w:rsid w:val="00485F36"/>
    <w:rsid w:val="0048600D"/>
    <w:rsid w:val="00486118"/>
    <w:rsid w:val="00486178"/>
    <w:rsid w:val="00486222"/>
    <w:rsid w:val="00486272"/>
    <w:rsid w:val="004862D5"/>
    <w:rsid w:val="00486332"/>
    <w:rsid w:val="004863BE"/>
    <w:rsid w:val="0048667E"/>
    <w:rsid w:val="004866D3"/>
    <w:rsid w:val="00486D51"/>
    <w:rsid w:val="00486DBD"/>
    <w:rsid w:val="00486E3C"/>
    <w:rsid w:val="004873CE"/>
    <w:rsid w:val="0048761C"/>
    <w:rsid w:val="0048774B"/>
    <w:rsid w:val="0048783C"/>
    <w:rsid w:val="00487990"/>
    <w:rsid w:val="00487B76"/>
    <w:rsid w:val="00487BFD"/>
    <w:rsid w:val="00487D47"/>
    <w:rsid w:val="00487E25"/>
    <w:rsid w:val="00490680"/>
    <w:rsid w:val="0049072E"/>
    <w:rsid w:val="004907D6"/>
    <w:rsid w:val="00490BBB"/>
    <w:rsid w:val="00490BCD"/>
    <w:rsid w:val="00490C0A"/>
    <w:rsid w:val="00490C1E"/>
    <w:rsid w:val="00490C1F"/>
    <w:rsid w:val="00491014"/>
    <w:rsid w:val="0049102F"/>
    <w:rsid w:val="004910CA"/>
    <w:rsid w:val="0049123B"/>
    <w:rsid w:val="0049129D"/>
    <w:rsid w:val="004913B2"/>
    <w:rsid w:val="00491526"/>
    <w:rsid w:val="004916EE"/>
    <w:rsid w:val="0049172E"/>
    <w:rsid w:val="0049187B"/>
    <w:rsid w:val="00491BE3"/>
    <w:rsid w:val="0049212D"/>
    <w:rsid w:val="004921EE"/>
    <w:rsid w:val="0049238B"/>
    <w:rsid w:val="0049267F"/>
    <w:rsid w:val="00492734"/>
    <w:rsid w:val="004928FA"/>
    <w:rsid w:val="00492965"/>
    <w:rsid w:val="004929E5"/>
    <w:rsid w:val="00492A6E"/>
    <w:rsid w:val="00492B3A"/>
    <w:rsid w:val="00492B5B"/>
    <w:rsid w:val="00492CF3"/>
    <w:rsid w:val="004930F1"/>
    <w:rsid w:val="00493144"/>
    <w:rsid w:val="00493265"/>
    <w:rsid w:val="0049326E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3E2B"/>
    <w:rsid w:val="00493FDD"/>
    <w:rsid w:val="00493FED"/>
    <w:rsid w:val="00494262"/>
    <w:rsid w:val="0049435C"/>
    <w:rsid w:val="004943D0"/>
    <w:rsid w:val="00494491"/>
    <w:rsid w:val="0049462B"/>
    <w:rsid w:val="00494685"/>
    <w:rsid w:val="00494779"/>
    <w:rsid w:val="0049477C"/>
    <w:rsid w:val="00494964"/>
    <w:rsid w:val="00494B61"/>
    <w:rsid w:val="00494C4F"/>
    <w:rsid w:val="00494CC1"/>
    <w:rsid w:val="00494D66"/>
    <w:rsid w:val="00494E9C"/>
    <w:rsid w:val="00494F9F"/>
    <w:rsid w:val="00495101"/>
    <w:rsid w:val="00495125"/>
    <w:rsid w:val="00495198"/>
    <w:rsid w:val="004952C8"/>
    <w:rsid w:val="00495418"/>
    <w:rsid w:val="004954FF"/>
    <w:rsid w:val="00495515"/>
    <w:rsid w:val="0049554F"/>
    <w:rsid w:val="0049559F"/>
    <w:rsid w:val="004956F0"/>
    <w:rsid w:val="00495708"/>
    <w:rsid w:val="0049571C"/>
    <w:rsid w:val="00495804"/>
    <w:rsid w:val="004958ED"/>
    <w:rsid w:val="00495966"/>
    <w:rsid w:val="00495AF3"/>
    <w:rsid w:val="00495B27"/>
    <w:rsid w:val="00495CF0"/>
    <w:rsid w:val="00495DE8"/>
    <w:rsid w:val="0049620A"/>
    <w:rsid w:val="0049633E"/>
    <w:rsid w:val="00496477"/>
    <w:rsid w:val="004964E2"/>
    <w:rsid w:val="004966FC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770"/>
    <w:rsid w:val="00497779"/>
    <w:rsid w:val="0049786B"/>
    <w:rsid w:val="004979A0"/>
    <w:rsid w:val="00497D9E"/>
    <w:rsid w:val="00497E61"/>
    <w:rsid w:val="00497F0A"/>
    <w:rsid w:val="00497F3D"/>
    <w:rsid w:val="004A0024"/>
    <w:rsid w:val="004A00D4"/>
    <w:rsid w:val="004A0148"/>
    <w:rsid w:val="004A01A6"/>
    <w:rsid w:val="004A0299"/>
    <w:rsid w:val="004A0426"/>
    <w:rsid w:val="004A043B"/>
    <w:rsid w:val="004A04A7"/>
    <w:rsid w:val="004A07DB"/>
    <w:rsid w:val="004A0AAA"/>
    <w:rsid w:val="004A0CC6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2B"/>
    <w:rsid w:val="004A2E57"/>
    <w:rsid w:val="004A2EEC"/>
    <w:rsid w:val="004A323F"/>
    <w:rsid w:val="004A33DA"/>
    <w:rsid w:val="004A34C9"/>
    <w:rsid w:val="004A34E1"/>
    <w:rsid w:val="004A3675"/>
    <w:rsid w:val="004A377B"/>
    <w:rsid w:val="004A3BC2"/>
    <w:rsid w:val="004A3BCF"/>
    <w:rsid w:val="004A3D1B"/>
    <w:rsid w:val="004A3E15"/>
    <w:rsid w:val="004A3ECA"/>
    <w:rsid w:val="004A3F8D"/>
    <w:rsid w:val="004A3FBF"/>
    <w:rsid w:val="004A467A"/>
    <w:rsid w:val="004A46A2"/>
    <w:rsid w:val="004A46DA"/>
    <w:rsid w:val="004A4C0A"/>
    <w:rsid w:val="004A4C14"/>
    <w:rsid w:val="004A4C54"/>
    <w:rsid w:val="004A4D3A"/>
    <w:rsid w:val="004A4D62"/>
    <w:rsid w:val="004A4DF5"/>
    <w:rsid w:val="004A4F38"/>
    <w:rsid w:val="004A4FC5"/>
    <w:rsid w:val="004A5068"/>
    <w:rsid w:val="004A5085"/>
    <w:rsid w:val="004A5174"/>
    <w:rsid w:val="004A51A2"/>
    <w:rsid w:val="004A524B"/>
    <w:rsid w:val="004A55BE"/>
    <w:rsid w:val="004A5904"/>
    <w:rsid w:val="004A59B9"/>
    <w:rsid w:val="004A59C8"/>
    <w:rsid w:val="004A5C11"/>
    <w:rsid w:val="004A5D43"/>
    <w:rsid w:val="004A5DDE"/>
    <w:rsid w:val="004A5E50"/>
    <w:rsid w:val="004A5E56"/>
    <w:rsid w:val="004A5F90"/>
    <w:rsid w:val="004A6013"/>
    <w:rsid w:val="004A612F"/>
    <w:rsid w:val="004A615C"/>
    <w:rsid w:val="004A62B1"/>
    <w:rsid w:val="004A634F"/>
    <w:rsid w:val="004A6728"/>
    <w:rsid w:val="004A6773"/>
    <w:rsid w:val="004A67FE"/>
    <w:rsid w:val="004A680D"/>
    <w:rsid w:val="004A68C0"/>
    <w:rsid w:val="004A696E"/>
    <w:rsid w:val="004A69DD"/>
    <w:rsid w:val="004A6AB0"/>
    <w:rsid w:val="004A6CC9"/>
    <w:rsid w:val="004A6E33"/>
    <w:rsid w:val="004A6F7A"/>
    <w:rsid w:val="004A7009"/>
    <w:rsid w:val="004A7BD1"/>
    <w:rsid w:val="004A7F5A"/>
    <w:rsid w:val="004A7FD0"/>
    <w:rsid w:val="004A7FDC"/>
    <w:rsid w:val="004B0184"/>
    <w:rsid w:val="004B01F5"/>
    <w:rsid w:val="004B0226"/>
    <w:rsid w:val="004B0409"/>
    <w:rsid w:val="004B0419"/>
    <w:rsid w:val="004B054B"/>
    <w:rsid w:val="004B05CC"/>
    <w:rsid w:val="004B05D2"/>
    <w:rsid w:val="004B05FE"/>
    <w:rsid w:val="004B0645"/>
    <w:rsid w:val="004B0789"/>
    <w:rsid w:val="004B08D0"/>
    <w:rsid w:val="004B09CC"/>
    <w:rsid w:val="004B0A6E"/>
    <w:rsid w:val="004B0F23"/>
    <w:rsid w:val="004B0F96"/>
    <w:rsid w:val="004B1146"/>
    <w:rsid w:val="004B11DF"/>
    <w:rsid w:val="004B123A"/>
    <w:rsid w:val="004B1433"/>
    <w:rsid w:val="004B14E2"/>
    <w:rsid w:val="004B151C"/>
    <w:rsid w:val="004B1673"/>
    <w:rsid w:val="004B199C"/>
    <w:rsid w:val="004B1A77"/>
    <w:rsid w:val="004B1BCA"/>
    <w:rsid w:val="004B1F21"/>
    <w:rsid w:val="004B1F9C"/>
    <w:rsid w:val="004B20E7"/>
    <w:rsid w:val="004B22F1"/>
    <w:rsid w:val="004B2876"/>
    <w:rsid w:val="004B2879"/>
    <w:rsid w:val="004B29F9"/>
    <w:rsid w:val="004B2A2C"/>
    <w:rsid w:val="004B2B4D"/>
    <w:rsid w:val="004B2C67"/>
    <w:rsid w:val="004B2CF6"/>
    <w:rsid w:val="004B2E23"/>
    <w:rsid w:val="004B2F9D"/>
    <w:rsid w:val="004B31F1"/>
    <w:rsid w:val="004B335C"/>
    <w:rsid w:val="004B3447"/>
    <w:rsid w:val="004B35A2"/>
    <w:rsid w:val="004B3A6F"/>
    <w:rsid w:val="004B3CDB"/>
    <w:rsid w:val="004B3D8C"/>
    <w:rsid w:val="004B3EF8"/>
    <w:rsid w:val="004B3EF9"/>
    <w:rsid w:val="004B3FA3"/>
    <w:rsid w:val="004B41F9"/>
    <w:rsid w:val="004B4207"/>
    <w:rsid w:val="004B427C"/>
    <w:rsid w:val="004B4319"/>
    <w:rsid w:val="004B4388"/>
    <w:rsid w:val="004B43DA"/>
    <w:rsid w:val="004B4411"/>
    <w:rsid w:val="004B442B"/>
    <w:rsid w:val="004B45C5"/>
    <w:rsid w:val="004B4B23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B98"/>
    <w:rsid w:val="004B5CF1"/>
    <w:rsid w:val="004B644B"/>
    <w:rsid w:val="004B644E"/>
    <w:rsid w:val="004B6509"/>
    <w:rsid w:val="004B661C"/>
    <w:rsid w:val="004B6715"/>
    <w:rsid w:val="004B6869"/>
    <w:rsid w:val="004B68A9"/>
    <w:rsid w:val="004B68E5"/>
    <w:rsid w:val="004B68FE"/>
    <w:rsid w:val="004B6A0F"/>
    <w:rsid w:val="004B6B41"/>
    <w:rsid w:val="004B6B8F"/>
    <w:rsid w:val="004B6BB8"/>
    <w:rsid w:val="004B6BC5"/>
    <w:rsid w:val="004B6BFF"/>
    <w:rsid w:val="004B6E8E"/>
    <w:rsid w:val="004B6ED4"/>
    <w:rsid w:val="004B70F5"/>
    <w:rsid w:val="004B7138"/>
    <w:rsid w:val="004B71C5"/>
    <w:rsid w:val="004B721E"/>
    <w:rsid w:val="004B7280"/>
    <w:rsid w:val="004B7287"/>
    <w:rsid w:val="004B7409"/>
    <w:rsid w:val="004B7612"/>
    <w:rsid w:val="004B772C"/>
    <w:rsid w:val="004B7A58"/>
    <w:rsid w:val="004B7A66"/>
    <w:rsid w:val="004B7A7C"/>
    <w:rsid w:val="004B7A9B"/>
    <w:rsid w:val="004B7C0B"/>
    <w:rsid w:val="004B7C21"/>
    <w:rsid w:val="004B7D88"/>
    <w:rsid w:val="004B7DA5"/>
    <w:rsid w:val="004B7EB8"/>
    <w:rsid w:val="004B7F67"/>
    <w:rsid w:val="004C00F3"/>
    <w:rsid w:val="004C0362"/>
    <w:rsid w:val="004C039C"/>
    <w:rsid w:val="004C0535"/>
    <w:rsid w:val="004C053B"/>
    <w:rsid w:val="004C05DF"/>
    <w:rsid w:val="004C05F0"/>
    <w:rsid w:val="004C0771"/>
    <w:rsid w:val="004C07F2"/>
    <w:rsid w:val="004C07FF"/>
    <w:rsid w:val="004C0A20"/>
    <w:rsid w:val="004C0E28"/>
    <w:rsid w:val="004C0ECC"/>
    <w:rsid w:val="004C128E"/>
    <w:rsid w:val="004C12D7"/>
    <w:rsid w:val="004C1335"/>
    <w:rsid w:val="004C1368"/>
    <w:rsid w:val="004C144F"/>
    <w:rsid w:val="004C14D8"/>
    <w:rsid w:val="004C1638"/>
    <w:rsid w:val="004C17D9"/>
    <w:rsid w:val="004C1C4F"/>
    <w:rsid w:val="004C1F16"/>
    <w:rsid w:val="004C208A"/>
    <w:rsid w:val="004C20EA"/>
    <w:rsid w:val="004C233D"/>
    <w:rsid w:val="004C23DD"/>
    <w:rsid w:val="004C23F8"/>
    <w:rsid w:val="004C2419"/>
    <w:rsid w:val="004C2546"/>
    <w:rsid w:val="004C25A0"/>
    <w:rsid w:val="004C26E1"/>
    <w:rsid w:val="004C29B2"/>
    <w:rsid w:val="004C2B31"/>
    <w:rsid w:val="004C2BF0"/>
    <w:rsid w:val="004C2CEC"/>
    <w:rsid w:val="004C2E1B"/>
    <w:rsid w:val="004C31B0"/>
    <w:rsid w:val="004C31D8"/>
    <w:rsid w:val="004C326D"/>
    <w:rsid w:val="004C32C3"/>
    <w:rsid w:val="004C32C4"/>
    <w:rsid w:val="004C3480"/>
    <w:rsid w:val="004C34B1"/>
    <w:rsid w:val="004C35DB"/>
    <w:rsid w:val="004C36F0"/>
    <w:rsid w:val="004C38B8"/>
    <w:rsid w:val="004C3A98"/>
    <w:rsid w:val="004C3E0B"/>
    <w:rsid w:val="004C3E7E"/>
    <w:rsid w:val="004C427C"/>
    <w:rsid w:val="004C42C4"/>
    <w:rsid w:val="004C442C"/>
    <w:rsid w:val="004C4550"/>
    <w:rsid w:val="004C458A"/>
    <w:rsid w:val="004C45A8"/>
    <w:rsid w:val="004C45AD"/>
    <w:rsid w:val="004C4707"/>
    <w:rsid w:val="004C48A9"/>
    <w:rsid w:val="004C4939"/>
    <w:rsid w:val="004C49C5"/>
    <w:rsid w:val="004C49EF"/>
    <w:rsid w:val="004C4A44"/>
    <w:rsid w:val="004C4A98"/>
    <w:rsid w:val="004C4B69"/>
    <w:rsid w:val="004C4B93"/>
    <w:rsid w:val="004C4C8A"/>
    <w:rsid w:val="004C4DAD"/>
    <w:rsid w:val="004C4DFC"/>
    <w:rsid w:val="004C4E20"/>
    <w:rsid w:val="004C4F76"/>
    <w:rsid w:val="004C5196"/>
    <w:rsid w:val="004C5236"/>
    <w:rsid w:val="004C54A6"/>
    <w:rsid w:val="004C561F"/>
    <w:rsid w:val="004C5831"/>
    <w:rsid w:val="004C5A09"/>
    <w:rsid w:val="004C5C03"/>
    <w:rsid w:val="004C5C43"/>
    <w:rsid w:val="004C5E53"/>
    <w:rsid w:val="004C5F20"/>
    <w:rsid w:val="004C5F92"/>
    <w:rsid w:val="004C6098"/>
    <w:rsid w:val="004C6185"/>
    <w:rsid w:val="004C6277"/>
    <w:rsid w:val="004C62AE"/>
    <w:rsid w:val="004C62CB"/>
    <w:rsid w:val="004C62FA"/>
    <w:rsid w:val="004C663B"/>
    <w:rsid w:val="004C691E"/>
    <w:rsid w:val="004C69A4"/>
    <w:rsid w:val="004C69AB"/>
    <w:rsid w:val="004C69F8"/>
    <w:rsid w:val="004C6BD2"/>
    <w:rsid w:val="004C6D3A"/>
    <w:rsid w:val="004C70B7"/>
    <w:rsid w:val="004C7149"/>
    <w:rsid w:val="004C73E5"/>
    <w:rsid w:val="004C76D7"/>
    <w:rsid w:val="004C770B"/>
    <w:rsid w:val="004C7734"/>
    <w:rsid w:val="004C7799"/>
    <w:rsid w:val="004C77C4"/>
    <w:rsid w:val="004C79BC"/>
    <w:rsid w:val="004C7BF7"/>
    <w:rsid w:val="004C7C16"/>
    <w:rsid w:val="004C7FCB"/>
    <w:rsid w:val="004D00EF"/>
    <w:rsid w:val="004D0107"/>
    <w:rsid w:val="004D0339"/>
    <w:rsid w:val="004D03C2"/>
    <w:rsid w:val="004D03DA"/>
    <w:rsid w:val="004D064D"/>
    <w:rsid w:val="004D0661"/>
    <w:rsid w:val="004D06CB"/>
    <w:rsid w:val="004D084E"/>
    <w:rsid w:val="004D0991"/>
    <w:rsid w:val="004D0C51"/>
    <w:rsid w:val="004D0CDB"/>
    <w:rsid w:val="004D0E55"/>
    <w:rsid w:val="004D0F71"/>
    <w:rsid w:val="004D0F8D"/>
    <w:rsid w:val="004D10C8"/>
    <w:rsid w:val="004D1250"/>
    <w:rsid w:val="004D1358"/>
    <w:rsid w:val="004D1559"/>
    <w:rsid w:val="004D16A2"/>
    <w:rsid w:val="004D16A4"/>
    <w:rsid w:val="004D16B2"/>
    <w:rsid w:val="004D16E8"/>
    <w:rsid w:val="004D17A7"/>
    <w:rsid w:val="004D17BB"/>
    <w:rsid w:val="004D185B"/>
    <w:rsid w:val="004D1A0C"/>
    <w:rsid w:val="004D1B0D"/>
    <w:rsid w:val="004D1C5C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88"/>
    <w:rsid w:val="004D2ACE"/>
    <w:rsid w:val="004D2B43"/>
    <w:rsid w:val="004D2BF7"/>
    <w:rsid w:val="004D2C9E"/>
    <w:rsid w:val="004D2D78"/>
    <w:rsid w:val="004D321E"/>
    <w:rsid w:val="004D32D9"/>
    <w:rsid w:val="004D3540"/>
    <w:rsid w:val="004D35B8"/>
    <w:rsid w:val="004D377A"/>
    <w:rsid w:val="004D3AFF"/>
    <w:rsid w:val="004D3B58"/>
    <w:rsid w:val="004D3B92"/>
    <w:rsid w:val="004D3D3A"/>
    <w:rsid w:val="004D40BA"/>
    <w:rsid w:val="004D4101"/>
    <w:rsid w:val="004D418E"/>
    <w:rsid w:val="004D433B"/>
    <w:rsid w:val="004D4437"/>
    <w:rsid w:val="004D4633"/>
    <w:rsid w:val="004D47A0"/>
    <w:rsid w:val="004D49C2"/>
    <w:rsid w:val="004D49EB"/>
    <w:rsid w:val="004D4C3A"/>
    <w:rsid w:val="004D4CE7"/>
    <w:rsid w:val="004D4D78"/>
    <w:rsid w:val="004D4D8E"/>
    <w:rsid w:val="004D4E3D"/>
    <w:rsid w:val="004D4EA0"/>
    <w:rsid w:val="004D4F2B"/>
    <w:rsid w:val="004D5770"/>
    <w:rsid w:val="004D5838"/>
    <w:rsid w:val="004D5963"/>
    <w:rsid w:val="004D5A42"/>
    <w:rsid w:val="004D5A75"/>
    <w:rsid w:val="004D5A98"/>
    <w:rsid w:val="004D5CD7"/>
    <w:rsid w:val="004D5F05"/>
    <w:rsid w:val="004D5FA6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AB6"/>
    <w:rsid w:val="004D6C01"/>
    <w:rsid w:val="004D6C7F"/>
    <w:rsid w:val="004D6D4F"/>
    <w:rsid w:val="004D6DD7"/>
    <w:rsid w:val="004D6EE4"/>
    <w:rsid w:val="004D6F7F"/>
    <w:rsid w:val="004D6F99"/>
    <w:rsid w:val="004D6FA0"/>
    <w:rsid w:val="004D6FFD"/>
    <w:rsid w:val="004D71C2"/>
    <w:rsid w:val="004D71DC"/>
    <w:rsid w:val="004D71E8"/>
    <w:rsid w:val="004D72CC"/>
    <w:rsid w:val="004D734E"/>
    <w:rsid w:val="004D73EA"/>
    <w:rsid w:val="004D75C4"/>
    <w:rsid w:val="004D763D"/>
    <w:rsid w:val="004D7740"/>
    <w:rsid w:val="004D78ED"/>
    <w:rsid w:val="004D7C45"/>
    <w:rsid w:val="004D7DD1"/>
    <w:rsid w:val="004D7E62"/>
    <w:rsid w:val="004D7ECC"/>
    <w:rsid w:val="004D7EFA"/>
    <w:rsid w:val="004E012F"/>
    <w:rsid w:val="004E0245"/>
    <w:rsid w:val="004E02C8"/>
    <w:rsid w:val="004E0396"/>
    <w:rsid w:val="004E04F2"/>
    <w:rsid w:val="004E0626"/>
    <w:rsid w:val="004E09BE"/>
    <w:rsid w:val="004E0A55"/>
    <w:rsid w:val="004E0CF3"/>
    <w:rsid w:val="004E0DD9"/>
    <w:rsid w:val="004E0EA8"/>
    <w:rsid w:val="004E0F38"/>
    <w:rsid w:val="004E0FAD"/>
    <w:rsid w:val="004E105A"/>
    <w:rsid w:val="004E10F8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CD5"/>
    <w:rsid w:val="004E1D75"/>
    <w:rsid w:val="004E1DF4"/>
    <w:rsid w:val="004E1E52"/>
    <w:rsid w:val="004E1E7A"/>
    <w:rsid w:val="004E1F54"/>
    <w:rsid w:val="004E22C1"/>
    <w:rsid w:val="004E2480"/>
    <w:rsid w:val="004E24A1"/>
    <w:rsid w:val="004E2690"/>
    <w:rsid w:val="004E2697"/>
    <w:rsid w:val="004E2706"/>
    <w:rsid w:val="004E2A4F"/>
    <w:rsid w:val="004E2A50"/>
    <w:rsid w:val="004E2C28"/>
    <w:rsid w:val="004E2D89"/>
    <w:rsid w:val="004E2E81"/>
    <w:rsid w:val="004E2F77"/>
    <w:rsid w:val="004E3141"/>
    <w:rsid w:val="004E3202"/>
    <w:rsid w:val="004E334E"/>
    <w:rsid w:val="004E33FA"/>
    <w:rsid w:val="004E3470"/>
    <w:rsid w:val="004E382A"/>
    <w:rsid w:val="004E384C"/>
    <w:rsid w:val="004E3BB4"/>
    <w:rsid w:val="004E3BF5"/>
    <w:rsid w:val="004E3C7B"/>
    <w:rsid w:val="004E3D09"/>
    <w:rsid w:val="004E3DB5"/>
    <w:rsid w:val="004E3F34"/>
    <w:rsid w:val="004E3FD8"/>
    <w:rsid w:val="004E42B0"/>
    <w:rsid w:val="004E43C0"/>
    <w:rsid w:val="004E4547"/>
    <w:rsid w:val="004E4684"/>
    <w:rsid w:val="004E46A7"/>
    <w:rsid w:val="004E471F"/>
    <w:rsid w:val="004E489A"/>
    <w:rsid w:val="004E4C95"/>
    <w:rsid w:val="004E4D2B"/>
    <w:rsid w:val="004E4F3B"/>
    <w:rsid w:val="004E5003"/>
    <w:rsid w:val="004E50EF"/>
    <w:rsid w:val="004E5446"/>
    <w:rsid w:val="004E549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6B95"/>
    <w:rsid w:val="004E6BF1"/>
    <w:rsid w:val="004E7208"/>
    <w:rsid w:val="004E73FA"/>
    <w:rsid w:val="004E7839"/>
    <w:rsid w:val="004E7A5D"/>
    <w:rsid w:val="004E7A6C"/>
    <w:rsid w:val="004E7A77"/>
    <w:rsid w:val="004E7B24"/>
    <w:rsid w:val="004E7FDF"/>
    <w:rsid w:val="004F001A"/>
    <w:rsid w:val="004F03C1"/>
    <w:rsid w:val="004F043B"/>
    <w:rsid w:val="004F04DF"/>
    <w:rsid w:val="004F070E"/>
    <w:rsid w:val="004F07EB"/>
    <w:rsid w:val="004F098C"/>
    <w:rsid w:val="004F0AB0"/>
    <w:rsid w:val="004F0B34"/>
    <w:rsid w:val="004F0B7E"/>
    <w:rsid w:val="004F0C34"/>
    <w:rsid w:val="004F0D94"/>
    <w:rsid w:val="004F0E59"/>
    <w:rsid w:val="004F117A"/>
    <w:rsid w:val="004F12EB"/>
    <w:rsid w:val="004F137B"/>
    <w:rsid w:val="004F169A"/>
    <w:rsid w:val="004F16B9"/>
    <w:rsid w:val="004F16F7"/>
    <w:rsid w:val="004F1AFE"/>
    <w:rsid w:val="004F1B62"/>
    <w:rsid w:val="004F1CEF"/>
    <w:rsid w:val="004F1E89"/>
    <w:rsid w:val="004F1F0C"/>
    <w:rsid w:val="004F1F36"/>
    <w:rsid w:val="004F1FA7"/>
    <w:rsid w:val="004F20BE"/>
    <w:rsid w:val="004F2229"/>
    <w:rsid w:val="004F22D0"/>
    <w:rsid w:val="004F22FE"/>
    <w:rsid w:val="004F2325"/>
    <w:rsid w:val="004F245E"/>
    <w:rsid w:val="004F246D"/>
    <w:rsid w:val="004F26A6"/>
    <w:rsid w:val="004F26BF"/>
    <w:rsid w:val="004F2C74"/>
    <w:rsid w:val="004F3195"/>
    <w:rsid w:val="004F346B"/>
    <w:rsid w:val="004F352E"/>
    <w:rsid w:val="004F3557"/>
    <w:rsid w:val="004F35DC"/>
    <w:rsid w:val="004F3643"/>
    <w:rsid w:val="004F3817"/>
    <w:rsid w:val="004F3823"/>
    <w:rsid w:val="004F3827"/>
    <w:rsid w:val="004F38F7"/>
    <w:rsid w:val="004F3A16"/>
    <w:rsid w:val="004F3B41"/>
    <w:rsid w:val="004F3D79"/>
    <w:rsid w:val="004F3E78"/>
    <w:rsid w:val="004F3F9B"/>
    <w:rsid w:val="004F40CC"/>
    <w:rsid w:val="004F4143"/>
    <w:rsid w:val="004F42B8"/>
    <w:rsid w:val="004F42BD"/>
    <w:rsid w:val="004F4513"/>
    <w:rsid w:val="004F459D"/>
    <w:rsid w:val="004F461D"/>
    <w:rsid w:val="004F4682"/>
    <w:rsid w:val="004F4721"/>
    <w:rsid w:val="004F47B9"/>
    <w:rsid w:val="004F47DF"/>
    <w:rsid w:val="004F4846"/>
    <w:rsid w:val="004F486D"/>
    <w:rsid w:val="004F4BE7"/>
    <w:rsid w:val="004F4BFB"/>
    <w:rsid w:val="004F4D90"/>
    <w:rsid w:val="004F4E5A"/>
    <w:rsid w:val="004F4EE5"/>
    <w:rsid w:val="004F4F19"/>
    <w:rsid w:val="004F4F22"/>
    <w:rsid w:val="004F50D4"/>
    <w:rsid w:val="004F5210"/>
    <w:rsid w:val="004F52DE"/>
    <w:rsid w:val="004F53ED"/>
    <w:rsid w:val="004F5502"/>
    <w:rsid w:val="004F5790"/>
    <w:rsid w:val="004F57F1"/>
    <w:rsid w:val="004F581F"/>
    <w:rsid w:val="004F59B6"/>
    <w:rsid w:val="004F5A33"/>
    <w:rsid w:val="004F5C35"/>
    <w:rsid w:val="004F6084"/>
    <w:rsid w:val="004F6096"/>
    <w:rsid w:val="004F614E"/>
    <w:rsid w:val="004F6227"/>
    <w:rsid w:val="004F6339"/>
    <w:rsid w:val="004F6375"/>
    <w:rsid w:val="004F637B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9E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6AA"/>
    <w:rsid w:val="004F78AA"/>
    <w:rsid w:val="004F7A84"/>
    <w:rsid w:val="004F7B0C"/>
    <w:rsid w:val="004F7FE8"/>
    <w:rsid w:val="00500050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D0"/>
    <w:rsid w:val="005008F2"/>
    <w:rsid w:val="00500B66"/>
    <w:rsid w:val="00500B89"/>
    <w:rsid w:val="00500C17"/>
    <w:rsid w:val="00500DE3"/>
    <w:rsid w:val="00500E2C"/>
    <w:rsid w:val="0050149E"/>
    <w:rsid w:val="00501670"/>
    <w:rsid w:val="00501672"/>
    <w:rsid w:val="005016B8"/>
    <w:rsid w:val="005017DA"/>
    <w:rsid w:val="00501A2D"/>
    <w:rsid w:val="00501A72"/>
    <w:rsid w:val="00501A98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2BC1"/>
    <w:rsid w:val="00502BC2"/>
    <w:rsid w:val="00502EBF"/>
    <w:rsid w:val="00503075"/>
    <w:rsid w:val="00503182"/>
    <w:rsid w:val="0050325A"/>
    <w:rsid w:val="00503744"/>
    <w:rsid w:val="00503A42"/>
    <w:rsid w:val="00503B34"/>
    <w:rsid w:val="00503C01"/>
    <w:rsid w:val="00503C6C"/>
    <w:rsid w:val="00503F74"/>
    <w:rsid w:val="00503F82"/>
    <w:rsid w:val="005041FC"/>
    <w:rsid w:val="005043A2"/>
    <w:rsid w:val="005043DF"/>
    <w:rsid w:val="00504677"/>
    <w:rsid w:val="005046F3"/>
    <w:rsid w:val="00504993"/>
    <w:rsid w:val="00504BDE"/>
    <w:rsid w:val="00504DAA"/>
    <w:rsid w:val="00504DBE"/>
    <w:rsid w:val="00504DD2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492"/>
    <w:rsid w:val="00505634"/>
    <w:rsid w:val="0050569D"/>
    <w:rsid w:val="00505762"/>
    <w:rsid w:val="00505782"/>
    <w:rsid w:val="005059F7"/>
    <w:rsid w:val="00505AAC"/>
    <w:rsid w:val="00505AB8"/>
    <w:rsid w:val="00505E46"/>
    <w:rsid w:val="00505E73"/>
    <w:rsid w:val="00505F9A"/>
    <w:rsid w:val="005063BE"/>
    <w:rsid w:val="005065CD"/>
    <w:rsid w:val="00506751"/>
    <w:rsid w:val="005068FE"/>
    <w:rsid w:val="00506905"/>
    <w:rsid w:val="0050697F"/>
    <w:rsid w:val="005069F7"/>
    <w:rsid w:val="00506AEE"/>
    <w:rsid w:val="00506C0D"/>
    <w:rsid w:val="00506CCD"/>
    <w:rsid w:val="00506D7B"/>
    <w:rsid w:val="00506DB9"/>
    <w:rsid w:val="00506DC4"/>
    <w:rsid w:val="00506EBE"/>
    <w:rsid w:val="00507056"/>
    <w:rsid w:val="00507102"/>
    <w:rsid w:val="0050728C"/>
    <w:rsid w:val="00507450"/>
    <w:rsid w:val="00507497"/>
    <w:rsid w:val="00507542"/>
    <w:rsid w:val="0050766F"/>
    <w:rsid w:val="005077D9"/>
    <w:rsid w:val="00507822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335"/>
    <w:rsid w:val="005103A5"/>
    <w:rsid w:val="00510508"/>
    <w:rsid w:val="0051050F"/>
    <w:rsid w:val="00510568"/>
    <w:rsid w:val="005105F3"/>
    <w:rsid w:val="0051061C"/>
    <w:rsid w:val="0051067E"/>
    <w:rsid w:val="0051067F"/>
    <w:rsid w:val="005108C0"/>
    <w:rsid w:val="00510951"/>
    <w:rsid w:val="00510A3F"/>
    <w:rsid w:val="00510BF6"/>
    <w:rsid w:val="00510C4C"/>
    <w:rsid w:val="00510D6E"/>
    <w:rsid w:val="00510DCD"/>
    <w:rsid w:val="00510DDD"/>
    <w:rsid w:val="00510FAD"/>
    <w:rsid w:val="00511047"/>
    <w:rsid w:val="00511094"/>
    <w:rsid w:val="0051118E"/>
    <w:rsid w:val="00511305"/>
    <w:rsid w:val="0051133F"/>
    <w:rsid w:val="0051139A"/>
    <w:rsid w:val="005114E3"/>
    <w:rsid w:val="005115C3"/>
    <w:rsid w:val="005115C7"/>
    <w:rsid w:val="005115EF"/>
    <w:rsid w:val="005116B3"/>
    <w:rsid w:val="00511823"/>
    <w:rsid w:val="00511A0E"/>
    <w:rsid w:val="00511ABC"/>
    <w:rsid w:val="00511B91"/>
    <w:rsid w:val="00511C53"/>
    <w:rsid w:val="00511C64"/>
    <w:rsid w:val="00511D1E"/>
    <w:rsid w:val="00511D8F"/>
    <w:rsid w:val="00511DB1"/>
    <w:rsid w:val="00511E02"/>
    <w:rsid w:val="00511F48"/>
    <w:rsid w:val="0051202F"/>
    <w:rsid w:val="005121E1"/>
    <w:rsid w:val="00512372"/>
    <w:rsid w:val="00512674"/>
    <w:rsid w:val="00512A9E"/>
    <w:rsid w:val="00512B01"/>
    <w:rsid w:val="00512B76"/>
    <w:rsid w:val="00512C4B"/>
    <w:rsid w:val="00512DB2"/>
    <w:rsid w:val="00512DF3"/>
    <w:rsid w:val="00512F18"/>
    <w:rsid w:val="00513148"/>
    <w:rsid w:val="00513255"/>
    <w:rsid w:val="0051346A"/>
    <w:rsid w:val="005138A0"/>
    <w:rsid w:val="005139AC"/>
    <w:rsid w:val="00513ACB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464"/>
    <w:rsid w:val="0051476D"/>
    <w:rsid w:val="00514911"/>
    <w:rsid w:val="0051497C"/>
    <w:rsid w:val="00514A30"/>
    <w:rsid w:val="00514C0A"/>
    <w:rsid w:val="00514C98"/>
    <w:rsid w:val="00514D5F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3B8"/>
    <w:rsid w:val="00516491"/>
    <w:rsid w:val="005166DA"/>
    <w:rsid w:val="0051670E"/>
    <w:rsid w:val="005167CD"/>
    <w:rsid w:val="0051680B"/>
    <w:rsid w:val="005168B3"/>
    <w:rsid w:val="00516ABC"/>
    <w:rsid w:val="00516AE0"/>
    <w:rsid w:val="00516AFB"/>
    <w:rsid w:val="00516B91"/>
    <w:rsid w:val="00516C1C"/>
    <w:rsid w:val="00516D13"/>
    <w:rsid w:val="00516D3B"/>
    <w:rsid w:val="00516FA5"/>
    <w:rsid w:val="0051714D"/>
    <w:rsid w:val="00517455"/>
    <w:rsid w:val="0051746E"/>
    <w:rsid w:val="005174B8"/>
    <w:rsid w:val="00517528"/>
    <w:rsid w:val="005175A4"/>
    <w:rsid w:val="00517621"/>
    <w:rsid w:val="00517699"/>
    <w:rsid w:val="005176B9"/>
    <w:rsid w:val="005176D3"/>
    <w:rsid w:val="005177DF"/>
    <w:rsid w:val="00517847"/>
    <w:rsid w:val="005179A5"/>
    <w:rsid w:val="005179B7"/>
    <w:rsid w:val="005179D1"/>
    <w:rsid w:val="00517E5D"/>
    <w:rsid w:val="00517EF0"/>
    <w:rsid w:val="00517FA3"/>
    <w:rsid w:val="00517FC8"/>
    <w:rsid w:val="00520168"/>
    <w:rsid w:val="00520554"/>
    <w:rsid w:val="005205D4"/>
    <w:rsid w:val="00520772"/>
    <w:rsid w:val="00520AA1"/>
    <w:rsid w:val="00520B38"/>
    <w:rsid w:val="00520BE8"/>
    <w:rsid w:val="00520CD6"/>
    <w:rsid w:val="00520CE1"/>
    <w:rsid w:val="00520D32"/>
    <w:rsid w:val="00520E7B"/>
    <w:rsid w:val="00520F42"/>
    <w:rsid w:val="00520FBB"/>
    <w:rsid w:val="005211FC"/>
    <w:rsid w:val="00521524"/>
    <w:rsid w:val="0052159D"/>
    <w:rsid w:val="005216FB"/>
    <w:rsid w:val="005218AB"/>
    <w:rsid w:val="00521991"/>
    <w:rsid w:val="00521B14"/>
    <w:rsid w:val="00521C22"/>
    <w:rsid w:val="00521E27"/>
    <w:rsid w:val="00521EBB"/>
    <w:rsid w:val="00521EC1"/>
    <w:rsid w:val="00521F06"/>
    <w:rsid w:val="00521FE2"/>
    <w:rsid w:val="0052203F"/>
    <w:rsid w:val="005220CE"/>
    <w:rsid w:val="005220EC"/>
    <w:rsid w:val="005227CF"/>
    <w:rsid w:val="005229B0"/>
    <w:rsid w:val="005229E2"/>
    <w:rsid w:val="00522A20"/>
    <w:rsid w:val="00522A5B"/>
    <w:rsid w:val="00522B83"/>
    <w:rsid w:val="00522D39"/>
    <w:rsid w:val="00522D4A"/>
    <w:rsid w:val="00522DB5"/>
    <w:rsid w:val="00522E33"/>
    <w:rsid w:val="00522F6E"/>
    <w:rsid w:val="0052321C"/>
    <w:rsid w:val="0052339B"/>
    <w:rsid w:val="005234BB"/>
    <w:rsid w:val="00523506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6F9"/>
    <w:rsid w:val="00525953"/>
    <w:rsid w:val="005259BC"/>
    <w:rsid w:val="00525A64"/>
    <w:rsid w:val="00525A9F"/>
    <w:rsid w:val="00525AD5"/>
    <w:rsid w:val="00525B68"/>
    <w:rsid w:val="00525B9D"/>
    <w:rsid w:val="00525CE2"/>
    <w:rsid w:val="00525EB8"/>
    <w:rsid w:val="00525EC6"/>
    <w:rsid w:val="0052619E"/>
    <w:rsid w:val="005262A1"/>
    <w:rsid w:val="00526323"/>
    <w:rsid w:val="0052640F"/>
    <w:rsid w:val="00526499"/>
    <w:rsid w:val="00526544"/>
    <w:rsid w:val="0052679A"/>
    <w:rsid w:val="00526844"/>
    <w:rsid w:val="005269DF"/>
    <w:rsid w:val="00526A63"/>
    <w:rsid w:val="00526CD3"/>
    <w:rsid w:val="00526D1A"/>
    <w:rsid w:val="00526D5F"/>
    <w:rsid w:val="00527055"/>
    <w:rsid w:val="005270D8"/>
    <w:rsid w:val="00527130"/>
    <w:rsid w:val="00527192"/>
    <w:rsid w:val="005272BC"/>
    <w:rsid w:val="005273D4"/>
    <w:rsid w:val="005276C8"/>
    <w:rsid w:val="005276E8"/>
    <w:rsid w:val="005278BD"/>
    <w:rsid w:val="005278EA"/>
    <w:rsid w:val="00527B65"/>
    <w:rsid w:val="00527C30"/>
    <w:rsid w:val="00527E47"/>
    <w:rsid w:val="00527F5E"/>
    <w:rsid w:val="00527FCD"/>
    <w:rsid w:val="00530179"/>
    <w:rsid w:val="00530260"/>
    <w:rsid w:val="0053033A"/>
    <w:rsid w:val="0053033D"/>
    <w:rsid w:val="00530591"/>
    <w:rsid w:val="005306E1"/>
    <w:rsid w:val="00530B69"/>
    <w:rsid w:val="00530B96"/>
    <w:rsid w:val="00530DBA"/>
    <w:rsid w:val="00530FD6"/>
    <w:rsid w:val="005313BD"/>
    <w:rsid w:val="00531464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686"/>
    <w:rsid w:val="005326C3"/>
    <w:rsid w:val="00532A2F"/>
    <w:rsid w:val="00532A3D"/>
    <w:rsid w:val="00532E2B"/>
    <w:rsid w:val="00532EF7"/>
    <w:rsid w:val="00532FC8"/>
    <w:rsid w:val="00533076"/>
    <w:rsid w:val="00533149"/>
    <w:rsid w:val="0053322C"/>
    <w:rsid w:val="0053322D"/>
    <w:rsid w:val="005332B7"/>
    <w:rsid w:val="0053366A"/>
    <w:rsid w:val="00533676"/>
    <w:rsid w:val="00533784"/>
    <w:rsid w:val="005337DE"/>
    <w:rsid w:val="0053383E"/>
    <w:rsid w:val="0053395C"/>
    <w:rsid w:val="00533A71"/>
    <w:rsid w:val="00533B87"/>
    <w:rsid w:val="00533BB2"/>
    <w:rsid w:val="00533C07"/>
    <w:rsid w:val="00533C93"/>
    <w:rsid w:val="00533D3C"/>
    <w:rsid w:val="00533DA7"/>
    <w:rsid w:val="00533DFA"/>
    <w:rsid w:val="00534065"/>
    <w:rsid w:val="005341D4"/>
    <w:rsid w:val="00534418"/>
    <w:rsid w:val="00534487"/>
    <w:rsid w:val="00534645"/>
    <w:rsid w:val="00534851"/>
    <w:rsid w:val="00534870"/>
    <w:rsid w:val="00534921"/>
    <w:rsid w:val="00534955"/>
    <w:rsid w:val="00534958"/>
    <w:rsid w:val="0053497F"/>
    <w:rsid w:val="00534AA6"/>
    <w:rsid w:val="00534C8D"/>
    <w:rsid w:val="00534DEE"/>
    <w:rsid w:val="005350FD"/>
    <w:rsid w:val="0053523E"/>
    <w:rsid w:val="00535400"/>
    <w:rsid w:val="005356C2"/>
    <w:rsid w:val="00535736"/>
    <w:rsid w:val="005357B9"/>
    <w:rsid w:val="00535821"/>
    <w:rsid w:val="00535983"/>
    <w:rsid w:val="005359FD"/>
    <w:rsid w:val="00535A35"/>
    <w:rsid w:val="00535BD9"/>
    <w:rsid w:val="00535C93"/>
    <w:rsid w:val="00535D07"/>
    <w:rsid w:val="00535E13"/>
    <w:rsid w:val="00536296"/>
    <w:rsid w:val="00536398"/>
    <w:rsid w:val="005364B9"/>
    <w:rsid w:val="0053691C"/>
    <w:rsid w:val="0053697C"/>
    <w:rsid w:val="00536A01"/>
    <w:rsid w:val="00536C44"/>
    <w:rsid w:val="00536D18"/>
    <w:rsid w:val="00536D32"/>
    <w:rsid w:val="00536EBF"/>
    <w:rsid w:val="0053717F"/>
    <w:rsid w:val="005371FA"/>
    <w:rsid w:val="00537239"/>
    <w:rsid w:val="005372B0"/>
    <w:rsid w:val="005372CC"/>
    <w:rsid w:val="00537373"/>
    <w:rsid w:val="00537528"/>
    <w:rsid w:val="00537671"/>
    <w:rsid w:val="005376EB"/>
    <w:rsid w:val="00537883"/>
    <w:rsid w:val="005378A5"/>
    <w:rsid w:val="005378AB"/>
    <w:rsid w:val="0053799D"/>
    <w:rsid w:val="00537BAF"/>
    <w:rsid w:val="00537E7B"/>
    <w:rsid w:val="00537F0F"/>
    <w:rsid w:val="00540021"/>
    <w:rsid w:val="0054003C"/>
    <w:rsid w:val="0054011F"/>
    <w:rsid w:val="00540269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E6"/>
    <w:rsid w:val="005413FF"/>
    <w:rsid w:val="005414EA"/>
    <w:rsid w:val="00541C7B"/>
    <w:rsid w:val="00541CB5"/>
    <w:rsid w:val="00541E22"/>
    <w:rsid w:val="0054205B"/>
    <w:rsid w:val="00542098"/>
    <w:rsid w:val="005420F5"/>
    <w:rsid w:val="0054215B"/>
    <w:rsid w:val="005422CA"/>
    <w:rsid w:val="0054240C"/>
    <w:rsid w:val="0054267C"/>
    <w:rsid w:val="005426E7"/>
    <w:rsid w:val="00542805"/>
    <w:rsid w:val="005428CC"/>
    <w:rsid w:val="005428EB"/>
    <w:rsid w:val="0054299F"/>
    <w:rsid w:val="005429A0"/>
    <w:rsid w:val="005429E4"/>
    <w:rsid w:val="00542C95"/>
    <w:rsid w:val="00542CC9"/>
    <w:rsid w:val="00542D76"/>
    <w:rsid w:val="00542E46"/>
    <w:rsid w:val="0054319A"/>
    <w:rsid w:val="0054319F"/>
    <w:rsid w:val="005434CE"/>
    <w:rsid w:val="00543521"/>
    <w:rsid w:val="00543741"/>
    <w:rsid w:val="00543A4F"/>
    <w:rsid w:val="00543A70"/>
    <w:rsid w:val="00543AB0"/>
    <w:rsid w:val="00543D22"/>
    <w:rsid w:val="00543EBA"/>
    <w:rsid w:val="00543F11"/>
    <w:rsid w:val="00543F48"/>
    <w:rsid w:val="00543F8F"/>
    <w:rsid w:val="005442DC"/>
    <w:rsid w:val="00544508"/>
    <w:rsid w:val="00544665"/>
    <w:rsid w:val="00544683"/>
    <w:rsid w:val="0054495E"/>
    <w:rsid w:val="00544A34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1A8"/>
    <w:rsid w:val="00545450"/>
    <w:rsid w:val="0054556D"/>
    <w:rsid w:val="00545647"/>
    <w:rsid w:val="0054574C"/>
    <w:rsid w:val="00545928"/>
    <w:rsid w:val="0054593A"/>
    <w:rsid w:val="00545A18"/>
    <w:rsid w:val="00545B4F"/>
    <w:rsid w:val="00545C10"/>
    <w:rsid w:val="00545C99"/>
    <w:rsid w:val="00545E0F"/>
    <w:rsid w:val="00545E2C"/>
    <w:rsid w:val="00545E78"/>
    <w:rsid w:val="00545F40"/>
    <w:rsid w:val="00546013"/>
    <w:rsid w:val="005461C7"/>
    <w:rsid w:val="0054636F"/>
    <w:rsid w:val="00546499"/>
    <w:rsid w:val="005465C1"/>
    <w:rsid w:val="005466D3"/>
    <w:rsid w:val="005466ED"/>
    <w:rsid w:val="005468AE"/>
    <w:rsid w:val="00546C5B"/>
    <w:rsid w:val="00546CE0"/>
    <w:rsid w:val="00546D2D"/>
    <w:rsid w:val="00546DB6"/>
    <w:rsid w:val="00546F97"/>
    <w:rsid w:val="0054732A"/>
    <w:rsid w:val="0054741D"/>
    <w:rsid w:val="005474D2"/>
    <w:rsid w:val="005475AE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483"/>
    <w:rsid w:val="0055051C"/>
    <w:rsid w:val="005506CF"/>
    <w:rsid w:val="005507B0"/>
    <w:rsid w:val="00550826"/>
    <w:rsid w:val="00550AC6"/>
    <w:rsid w:val="00550B59"/>
    <w:rsid w:val="00550C67"/>
    <w:rsid w:val="00550FA9"/>
    <w:rsid w:val="00551037"/>
    <w:rsid w:val="005510A2"/>
    <w:rsid w:val="00551105"/>
    <w:rsid w:val="00551168"/>
    <w:rsid w:val="005511AD"/>
    <w:rsid w:val="005514C8"/>
    <w:rsid w:val="00551598"/>
    <w:rsid w:val="005515E4"/>
    <w:rsid w:val="005516B0"/>
    <w:rsid w:val="005516E8"/>
    <w:rsid w:val="00551714"/>
    <w:rsid w:val="005518C7"/>
    <w:rsid w:val="00551AB8"/>
    <w:rsid w:val="00551B01"/>
    <w:rsid w:val="00551B89"/>
    <w:rsid w:val="00551D13"/>
    <w:rsid w:val="00551D23"/>
    <w:rsid w:val="00551D83"/>
    <w:rsid w:val="00551F61"/>
    <w:rsid w:val="005523C5"/>
    <w:rsid w:val="005524CF"/>
    <w:rsid w:val="00552539"/>
    <w:rsid w:val="005525B2"/>
    <w:rsid w:val="005525C0"/>
    <w:rsid w:val="005526E9"/>
    <w:rsid w:val="0055283F"/>
    <w:rsid w:val="005529B9"/>
    <w:rsid w:val="00552B7A"/>
    <w:rsid w:val="00552D76"/>
    <w:rsid w:val="00552DAB"/>
    <w:rsid w:val="00552EF4"/>
    <w:rsid w:val="00552FB7"/>
    <w:rsid w:val="0055303B"/>
    <w:rsid w:val="0055303E"/>
    <w:rsid w:val="0055305F"/>
    <w:rsid w:val="0055313F"/>
    <w:rsid w:val="005532C9"/>
    <w:rsid w:val="0055363F"/>
    <w:rsid w:val="00553D40"/>
    <w:rsid w:val="00553F35"/>
    <w:rsid w:val="00553F57"/>
    <w:rsid w:val="00553FA9"/>
    <w:rsid w:val="00553FB3"/>
    <w:rsid w:val="00554153"/>
    <w:rsid w:val="0055425B"/>
    <w:rsid w:val="005545D5"/>
    <w:rsid w:val="0055460A"/>
    <w:rsid w:val="0055472C"/>
    <w:rsid w:val="005547AF"/>
    <w:rsid w:val="00554855"/>
    <w:rsid w:val="00554A89"/>
    <w:rsid w:val="00554DE0"/>
    <w:rsid w:val="0055506D"/>
    <w:rsid w:val="005550C1"/>
    <w:rsid w:val="00555178"/>
    <w:rsid w:val="00555397"/>
    <w:rsid w:val="005554E1"/>
    <w:rsid w:val="00555550"/>
    <w:rsid w:val="00555791"/>
    <w:rsid w:val="0055587F"/>
    <w:rsid w:val="005558A6"/>
    <w:rsid w:val="00555984"/>
    <w:rsid w:val="00555AB9"/>
    <w:rsid w:val="00555BE7"/>
    <w:rsid w:val="00555CDA"/>
    <w:rsid w:val="00555ED5"/>
    <w:rsid w:val="00555FB1"/>
    <w:rsid w:val="00555FBA"/>
    <w:rsid w:val="00556091"/>
    <w:rsid w:val="0055624A"/>
    <w:rsid w:val="005563C1"/>
    <w:rsid w:val="00556401"/>
    <w:rsid w:val="005564B8"/>
    <w:rsid w:val="005565BD"/>
    <w:rsid w:val="00556A5C"/>
    <w:rsid w:val="00556DA0"/>
    <w:rsid w:val="00557091"/>
    <w:rsid w:val="005570E9"/>
    <w:rsid w:val="005570F9"/>
    <w:rsid w:val="0055714E"/>
    <w:rsid w:val="00557202"/>
    <w:rsid w:val="00557207"/>
    <w:rsid w:val="00557232"/>
    <w:rsid w:val="005573E4"/>
    <w:rsid w:val="0055759A"/>
    <w:rsid w:val="005575FA"/>
    <w:rsid w:val="0055766E"/>
    <w:rsid w:val="0055791C"/>
    <w:rsid w:val="00557997"/>
    <w:rsid w:val="005579B7"/>
    <w:rsid w:val="00557A6C"/>
    <w:rsid w:val="00557AD7"/>
    <w:rsid w:val="00557DBE"/>
    <w:rsid w:val="00557E6E"/>
    <w:rsid w:val="00557ECC"/>
    <w:rsid w:val="00557EED"/>
    <w:rsid w:val="00557F95"/>
    <w:rsid w:val="00560011"/>
    <w:rsid w:val="005600E2"/>
    <w:rsid w:val="0056023C"/>
    <w:rsid w:val="00560315"/>
    <w:rsid w:val="00560418"/>
    <w:rsid w:val="00560433"/>
    <w:rsid w:val="00560460"/>
    <w:rsid w:val="00560639"/>
    <w:rsid w:val="00560843"/>
    <w:rsid w:val="00560895"/>
    <w:rsid w:val="005608D4"/>
    <w:rsid w:val="005608DB"/>
    <w:rsid w:val="00560D46"/>
    <w:rsid w:val="00560D71"/>
    <w:rsid w:val="00560FCE"/>
    <w:rsid w:val="0056113B"/>
    <w:rsid w:val="0056123B"/>
    <w:rsid w:val="005617D8"/>
    <w:rsid w:val="00561826"/>
    <w:rsid w:val="00561853"/>
    <w:rsid w:val="0056189C"/>
    <w:rsid w:val="0056196A"/>
    <w:rsid w:val="005619D3"/>
    <w:rsid w:val="00561BE5"/>
    <w:rsid w:val="00561BFF"/>
    <w:rsid w:val="00561C42"/>
    <w:rsid w:val="00561C88"/>
    <w:rsid w:val="00561CC2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1B"/>
    <w:rsid w:val="005630B8"/>
    <w:rsid w:val="005631AF"/>
    <w:rsid w:val="00563266"/>
    <w:rsid w:val="00563270"/>
    <w:rsid w:val="00563296"/>
    <w:rsid w:val="005632B4"/>
    <w:rsid w:val="00563363"/>
    <w:rsid w:val="00563389"/>
    <w:rsid w:val="005634BF"/>
    <w:rsid w:val="00563584"/>
    <w:rsid w:val="00563612"/>
    <w:rsid w:val="005636E6"/>
    <w:rsid w:val="005637C9"/>
    <w:rsid w:val="005637ED"/>
    <w:rsid w:val="00563962"/>
    <w:rsid w:val="00563A6C"/>
    <w:rsid w:val="00563B98"/>
    <w:rsid w:val="00563CAA"/>
    <w:rsid w:val="00563CDA"/>
    <w:rsid w:val="00563D7E"/>
    <w:rsid w:val="00563D87"/>
    <w:rsid w:val="00563DB7"/>
    <w:rsid w:val="00563E15"/>
    <w:rsid w:val="00563E7D"/>
    <w:rsid w:val="00563EF6"/>
    <w:rsid w:val="00563F7F"/>
    <w:rsid w:val="0056422B"/>
    <w:rsid w:val="0056435B"/>
    <w:rsid w:val="005643C9"/>
    <w:rsid w:val="00564769"/>
    <w:rsid w:val="005647D0"/>
    <w:rsid w:val="005648C4"/>
    <w:rsid w:val="00564B3C"/>
    <w:rsid w:val="00564EA9"/>
    <w:rsid w:val="00564FBF"/>
    <w:rsid w:val="005650C0"/>
    <w:rsid w:val="005652B3"/>
    <w:rsid w:val="005652C7"/>
    <w:rsid w:val="005652E2"/>
    <w:rsid w:val="00565796"/>
    <w:rsid w:val="00565834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5C0"/>
    <w:rsid w:val="00566816"/>
    <w:rsid w:val="00566B2B"/>
    <w:rsid w:val="00566BF0"/>
    <w:rsid w:val="00566C7F"/>
    <w:rsid w:val="00566CB0"/>
    <w:rsid w:val="00566CE1"/>
    <w:rsid w:val="00566D94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B81"/>
    <w:rsid w:val="00567F74"/>
    <w:rsid w:val="00567FE8"/>
    <w:rsid w:val="00570170"/>
    <w:rsid w:val="005701F0"/>
    <w:rsid w:val="005702DD"/>
    <w:rsid w:val="005704AB"/>
    <w:rsid w:val="005704E8"/>
    <w:rsid w:val="00570566"/>
    <w:rsid w:val="00570747"/>
    <w:rsid w:val="005707B5"/>
    <w:rsid w:val="005708A7"/>
    <w:rsid w:val="00570A62"/>
    <w:rsid w:val="00570C01"/>
    <w:rsid w:val="00570DF1"/>
    <w:rsid w:val="00570E49"/>
    <w:rsid w:val="00570F5D"/>
    <w:rsid w:val="00570FE5"/>
    <w:rsid w:val="005712C9"/>
    <w:rsid w:val="00571456"/>
    <w:rsid w:val="00571575"/>
    <w:rsid w:val="00571587"/>
    <w:rsid w:val="00571A96"/>
    <w:rsid w:val="00571C37"/>
    <w:rsid w:val="00571DD4"/>
    <w:rsid w:val="00572024"/>
    <w:rsid w:val="00572051"/>
    <w:rsid w:val="005722F6"/>
    <w:rsid w:val="005729AE"/>
    <w:rsid w:val="00572B34"/>
    <w:rsid w:val="00572B74"/>
    <w:rsid w:val="00572F4B"/>
    <w:rsid w:val="00572F65"/>
    <w:rsid w:val="00573262"/>
    <w:rsid w:val="00573321"/>
    <w:rsid w:val="0057343A"/>
    <w:rsid w:val="00573719"/>
    <w:rsid w:val="00573797"/>
    <w:rsid w:val="00573798"/>
    <w:rsid w:val="005738CD"/>
    <w:rsid w:val="00573B0B"/>
    <w:rsid w:val="00573B74"/>
    <w:rsid w:val="00573BA1"/>
    <w:rsid w:val="00573C1B"/>
    <w:rsid w:val="00573E83"/>
    <w:rsid w:val="00573E96"/>
    <w:rsid w:val="00573EA0"/>
    <w:rsid w:val="00573F6B"/>
    <w:rsid w:val="00573F92"/>
    <w:rsid w:val="00574010"/>
    <w:rsid w:val="00574129"/>
    <w:rsid w:val="00574397"/>
    <w:rsid w:val="005745FF"/>
    <w:rsid w:val="005747E0"/>
    <w:rsid w:val="0057498A"/>
    <w:rsid w:val="005749BF"/>
    <w:rsid w:val="00574B9F"/>
    <w:rsid w:val="00574BD1"/>
    <w:rsid w:val="00574F9E"/>
    <w:rsid w:val="00574FEF"/>
    <w:rsid w:val="00575196"/>
    <w:rsid w:val="00575296"/>
    <w:rsid w:val="005753E0"/>
    <w:rsid w:val="00575614"/>
    <w:rsid w:val="0057563E"/>
    <w:rsid w:val="0057566A"/>
    <w:rsid w:val="005757B7"/>
    <w:rsid w:val="005757C1"/>
    <w:rsid w:val="00575975"/>
    <w:rsid w:val="0057597D"/>
    <w:rsid w:val="00575A75"/>
    <w:rsid w:val="00575BA5"/>
    <w:rsid w:val="00575BE8"/>
    <w:rsid w:val="00575EFF"/>
    <w:rsid w:val="00575F72"/>
    <w:rsid w:val="00575FD0"/>
    <w:rsid w:val="00576051"/>
    <w:rsid w:val="005760F6"/>
    <w:rsid w:val="00576115"/>
    <w:rsid w:val="0057635F"/>
    <w:rsid w:val="0057677E"/>
    <w:rsid w:val="0057678B"/>
    <w:rsid w:val="005767F7"/>
    <w:rsid w:val="00576887"/>
    <w:rsid w:val="005768F7"/>
    <w:rsid w:val="00576975"/>
    <w:rsid w:val="00576A14"/>
    <w:rsid w:val="00576A4D"/>
    <w:rsid w:val="00576AA3"/>
    <w:rsid w:val="00576B42"/>
    <w:rsid w:val="00576D1A"/>
    <w:rsid w:val="00576D81"/>
    <w:rsid w:val="00576F17"/>
    <w:rsid w:val="00577105"/>
    <w:rsid w:val="00577353"/>
    <w:rsid w:val="00577936"/>
    <w:rsid w:val="00577B0B"/>
    <w:rsid w:val="00577C84"/>
    <w:rsid w:val="00577CCB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84"/>
    <w:rsid w:val="00580CC8"/>
    <w:rsid w:val="00580E69"/>
    <w:rsid w:val="00580F7C"/>
    <w:rsid w:val="00581460"/>
    <w:rsid w:val="0058147B"/>
    <w:rsid w:val="005814CB"/>
    <w:rsid w:val="005815E7"/>
    <w:rsid w:val="005815ED"/>
    <w:rsid w:val="0058166B"/>
    <w:rsid w:val="005816DB"/>
    <w:rsid w:val="005818A2"/>
    <w:rsid w:val="005819FA"/>
    <w:rsid w:val="00581AA6"/>
    <w:rsid w:val="00581C2D"/>
    <w:rsid w:val="00581D43"/>
    <w:rsid w:val="00581D81"/>
    <w:rsid w:val="00581DD8"/>
    <w:rsid w:val="00581E17"/>
    <w:rsid w:val="00581FEC"/>
    <w:rsid w:val="00581FFC"/>
    <w:rsid w:val="00582022"/>
    <w:rsid w:val="00582090"/>
    <w:rsid w:val="005820FE"/>
    <w:rsid w:val="005821C2"/>
    <w:rsid w:val="005824D7"/>
    <w:rsid w:val="005824E2"/>
    <w:rsid w:val="005826A8"/>
    <w:rsid w:val="00582733"/>
    <w:rsid w:val="00582834"/>
    <w:rsid w:val="005828F3"/>
    <w:rsid w:val="00582B0E"/>
    <w:rsid w:val="00582EF7"/>
    <w:rsid w:val="00582FCD"/>
    <w:rsid w:val="005830C0"/>
    <w:rsid w:val="005831CC"/>
    <w:rsid w:val="00583218"/>
    <w:rsid w:val="005832A2"/>
    <w:rsid w:val="005832BD"/>
    <w:rsid w:val="00583374"/>
    <w:rsid w:val="005833AB"/>
    <w:rsid w:val="005834E9"/>
    <w:rsid w:val="0058370D"/>
    <w:rsid w:val="005839E8"/>
    <w:rsid w:val="00583A05"/>
    <w:rsid w:val="00583A30"/>
    <w:rsid w:val="00583B1B"/>
    <w:rsid w:val="00583CCE"/>
    <w:rsid w:val="00583DED"/>
    <w:rsid w:val="00583E4C"/>
    <w:rsid w:val="00583F82"/>
    <w:rsid w:val="00583F8D"/>
    <w:rsid w:val="00584042"/>
    <w:rsid w:val="00584043"/>
    <w:rsid w:val="0058407A"/>
    <w:rsid w:val="005841B8"/>
    <w:rsid w:val="005841ED"/>
    <w:rsid w:val="005842D1"/>
    <w:rsid w:val="0058456D"/>
    <w:rsid w:val="00584B29"/>
    <w:rsid w:val="00584BB6"/>
    <w:rsid w:val="00584BB8"/>
    <w:rsid w:val="00584BDB"/>
    <w:rsid w:val="00584C30"/>
    <w:rsid w:val="00584CC9"/>
    <w:rsid w:val="00584FE3"/>
    <w:rsid w:val="0058503D"/>
    <w:rsid w:val="005851E2"/>
    <w:rsid w:val="00585310"/>
    <w:rsid w:val="0058558E"/>
    <w:rsid w:val="0058581E"/>
    <w:rsid w:val="00585930"/>
    <w:rsid w:val="005859F4"/>
    <w:rsid w:val="00585CE6"/>
    <w:rsid w:val="00585D75"/>
    <w:rsid w:val="00585DB8"/>
    <w:rsid w:val="00585F0D"/>
    <w:rsid w:val="0058628E"/>
    <w:rsid w:val="005862F1"/>
    <w:rsid w:val="0058641A"/>
    <w:rsid w:val="0058656A"/>
    <w:rsid w:val="0058665D"/>
    <w:rsid w:val="005866D1"/>
    <w:rsid w:val="005867A9"/>
    <w:rsid w:val="00586ACB"/>
    <w:rsid w:val="00586CE3"/>
    <w:rsid w:val="00586E9C"/>
    <w:rsid w:val="00586EE8"/>
    <w:rsid w:val="005870CC"/>
    <w:rsid w:val="00587119"/>
    <w:rsid w:val="00587220"/>
    <w:rsid w:val="0058725E"/>
    <w:rsid w:val="005877B0"/>
    <w:rsid w:val="00587A30"/>
    <w:rsid w:val="00587AFD"/>
    <w:rsid w:val="00587C12"/>
    <w:rsid w:val="00587D0E"/>
    <w:rsid w:val="00587D18"/>
    <w:rsid w:val="00587E2E"/>
    <w:rsid w:val="00590037"/>
    <w:rsid w:val="00590066"/>
    <w:rsid w:val="0059006A"/>
    <w:rsid w:val="005900D3"/>
    <w:rsid w:val="00590345"/>
    <w:rsid w:val="0059042F"/>
    <w:rsid w:val="005909B2"/>
    <w:rsid w:val="005909D6"/>
    <w:rsid w:val="00590D13"/>
    <w:rsid w:val="00590D69"/>
    <w:rsid w:val="00590F11"/>
    <w:rsid w:val="00590F3B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00D"/>
    <w:rsid w:val="00592179"/>
    <w:rsid w:val="005921D8"/>
    <w:rsid w:val="00592330"/>
    <w:rsid w:val="005923AE"/>
    <w:rsid w:val="005923D7"/>
    <w:rsid w:val="00592430"/>
    <w:rsid w:val="005925C2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0FB"/>
    <w:rsid w:val="0059314A"/>
    <w:rsid w:val="00593170"/>
    <w:rsid w:val="005931AA"/>
    <w:rsid w:val="00593306"/>
    <w:rsid w:val="00593332"/>
    <w:rsid w:val="005933ED"/>
    <w:rsid w:val="005934A2"/>
    <w:rsid w:val="005934B9"/>
    <w:rsid w:val="00593543"/>
    <w:rsid w:val="00593ED9"/>
    <w:rsid w:val="00593F67"/>
    <w:rsid w:val="005941E4"/>
    <w:rsid w:val="005942F0"/>
    <w:rsid w:val="005943AB"/>
    <w:rsid w:val="00594511"/>
    <w:rsid w:val="00594585"/>
    <w:rsid w:val="005946AB"/>
    <w:rsid w:val="005948F1"/>
    <w:rsid w:val="00594CAB"/>
    <w:rsid w:val="00594D83"/>
    <w:rsid w:val="00594DA1"/>
    <w:rsid w:val="00594E6C"/>
    <w:rsid w:val="00594ED2"/>
    <w:rsid w:val="00594EE4"/>
    <w:rsid w:val="00594F41"/>
    <w:rsid w:val="00594FA6"/>
    <w:rsid w:val="005950FA"/>
    <w:rsid w:val="005951C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C99"/>
    <w:rsid w:val="00595EDD"/>
    <w:rsid w:val="005960AD"/>
    <w:rsid w:val="0059618A"/>
    <w:rsid w:val="0059619E"/>
    <w:rsid w:val="005962C7"/>
    <w:rsid w:val="005965FC"/>
    <w:rsid w:val="00596736"/>
    <w:rsid w:val="00596891"/>
    <w:rsid w:val="00596AE1"/>
    <w:rsid w:val="00596B7E"/>
    <w:rsid w:val="00596B97"/>
    <w:rsid w:val="00596C7B"/>
    <w:rsid w:val="00596CAB"/>
    <w:rsid w:val="00596CE0"/>
    <w:rsid w:val="00596D46"/>
    <w:rsid w:val="00597019"/>
    <w:rsid w:val="0059722F"/>
    <w:rsid w:val="005976F0"/>
    <w:rsid w:val="005977B9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97F49"/>
    <w:rsid w:val="005A00B1"/>
    <w:rsid w:val="005A0131"/>
    <w:rsid w:val="005A01FB"/>
    <w:rsid w:val="005A04B4"/>
    <w:rsid w:val="005A086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0C4"/>
    <w:rsid w:val="005A115C"/>
    <w:rsid w:val="005A118C"/>
    <w:rsid w:val="005A12C2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8DC"/>
    <w:rsid w:val="005A1AAE"/>
    <w:rsid w:val="005A1BAE"/>
    <w:rsid w:val="005A1C4E"/>
    <w:rsid w:val="005A1DE9"/>
    <w:rsid w:val="005A1E9B"/>
    <w:rsid w:val="005A1F13"/>
    <w:rsid w:val="005A1F60"/>
    <w:rsid w:val="005A1FA7"/>
    <w:rsid w:val="005A21BE"/>
    <w:rsid w:val="005A244D"/>
    <w:rsid w:val="005A2487"/>
    <w:rsid w:val="005A24FE"/>
    <w:rsid w:val="005A25C0"/>
    <w:rsid w:val="005A2650"/>
    <w:rsid w:val="005A2828"/>
    <w:rsid w:val="005A2B7C"/>
    <w:rsid w:val="005A2BF8"/>
    <w:rsid w:val="005A2C98"/>
    <w:rsid w:val="005A2D57"/>
    <w:rsid w:val="005A2D60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3BE8"/>
    <w:rsid w:val="005A40DE"/>
    <w:rsid w:val="005A4155"/>
    <w:rsid w:val="005A4276"/>
    <w:rsid w:val="005A4323"/>
    <w:rsid w:val="005A450D"/>
    <w:rsid w:val="005A4665"/>
    <w:rsid w:val="005A4667"/>
    <w:rsid w:val="005A4803"/>
    <w:rsid w:val="005A4892"/>
    <w:rsid w:val="005A49DB"/>
    <w:rsid w:val="005A4FA6"/>
    <w:rsid w:val="005A5159"/>
    <w:rsid w:val="005A554A"/>
    <w:rsid w:val="005A5670"/>
    <w:rsid w:val="005A576B"/>
    <w:rsid w:val="005A5847"/>
    <w:rsid w:val="005A5B4B"/>
    <w:rsid w:val="005A5DE0"/>
    <w:rsid w:val="005A5F74"/>
    <w:rsid w:val="005A6068"/>
    <w:rsid w:val="005A6132"/>
    <w:rsid w:val="005A624E"/>
    <w:rsid w:val="005A62B7"/>
    <w:rsid w:val="005A632E"/>
    <w:rsid w:val="005A6463"/>
    <w:rsid w:val="005A6491"/>
    <w:rsid w:val="005A65BD"/>
    <w:rsid w:val="005A6609"/>
    <w:rsid w:val="005A6618"/>
    <w:rsid w:val="005A6638"/>
    <w:rsid w:val="005A66C2"/>
    <w:rsid w:val="005A6A3D"/>
    <w:rsid w:val="005A6B42"/>
    <w:rsid w:val="005A6B4D"/>
    <w:rsid w:val="005A6EFC"/>
    <w:rsid w:val="005A6F7D"/>
    <w:rsid w:val="005A6FE9"/>
    <w:rsid w:val="005A707E"/>
    <w:rsid w:val="005A7090"/>
    <w:rsid w:val="005A719B"/>
    <w:rsid w:val="005A7299"/>
    <w:rsid w:val="005A72A1"/>
    <w:rsid w:val="005A759B"/>
    <w:rsid w:val="005A7660"/>
    <w:rsid w:val="005A76A0"/>
    <w:rsid w:val="005A7793"/>
    <w:rsid w:val="005A7AF8"/>
    <w:rsid w:val="005A7B58"/>
    <w:rsid w:val="005B019A"/>
    <w:rsid w:val="005B02EC"/>
    <w:rsid w:val="005B0451"/>
    <w:rsid w:val="005B04CB"/>
    <w:rsid w:val="005B04D8"/>
    <w:rsid w:val="005B0768"/>
    <w:rsid w:val="005B0815"/>
    <w:rsid w:val="005B0982"/>
    <w:rsid w:val="005B0A7B"/>
    <w:rsid w:val="005B0EB6"/>
    <w:rsid w:val="005B0F7F"/>
    <w:rsid w:val="005B1098"/>
    <w:rsid w:val="005B10A8"/>
    <w:rsid w:val="005B1100"/>
    <w:rsid w:val="005B11A1"/>
    <w:rsid w:val="005B1306"/>
    <w:rsid w:val="005B1375"/>
    <w:rsid w:val="005B13D3"/>
    <w:rsid w:val="005B14AD"/>
    <w:rsid w:val="005B14F2"/>
    <w:rsid w:val="005B1597"/>
    <w:rsid w:val="005B1C72"/>
    <w:rsid w:val="005B1D2B"/>
    <w:rsid w:val="005B1F0E"/>
    <w:rsid w:val="005B1F2E"/>
    <w:rsid w:val="005B2046"/>
    <w:rsid w:val="005B20E5"/>
    <w:rsid w:val="005B2424"/>
    <w:rsid w:val="005B252C"/>
    <w:rsid w:val="005B25EE"/>
    <w:rsid w:val="005B261F"/>
    <w:rsid w:val="005B27D5"/>
    <w:rsid w:val="005B28CE"/>
    <w:rsid w:val="005B2943"/>
    <w:rsid w:val="005B2AFE"/>
    <w:rsid w:val="005B2B9C"/>
    <w:rsid w:val="005B2CCC"/>
    <w:rsid w:val="005B2D09"/>
    <w:rsid w:val="005B2DB9"/>
    <w:rsid w:val="005B2DC8"/>
    <w:rsid w:val="005B2DED"/>
    <w:rsid w:val="005B2E5A"/>
    <w:rsid w:val="005B2EC2"/>
    <w:rsid w:val="005B2FC9"/>
    <w:rsid w:val="005B2FDF"/>
    <w:rsid w:val="005B3123"/>
    <w:rsid w:val="005B332F"/>
    <w:rsid w:val="005B333C"/>
    <w:rsid w:val="005B35A7"/>
    <w:rsid w:val="005B380B"/>
    <w:rsid w:val="005B3927"/>
    <w:rsid w:val="005B393D"/>
    <w:rsid w:val="005B3D8E"/>
    <w:rsid w:val="005B3EA6"/>
    <w:rsid w:val="005B3FE6"/>
    <w:rsid w:val="005B4079"/>
    <w:rsid w:val="005B4238"/>
    <w:rsid w:val="005B47DC"/>
    <w:rsid w:val="005B4955"/>
    <w:rsid w:val="005B4B0E"/>
    <w:rsid w:val="005B4F75"/>
    <w:rsid w:val="005B50C1"/>
    <w:rsid w:val="005B52A4"/>
    <w:rsid w:val="005B54E2"/>
    <w:rsid w:val="005B55C7"/>
    <w:rsid w:val="005B58C6"/>
    <w:rsid w:val="005B590E"/>
    <w:rsid w:val="005B5A0C"/>
    <w:rsid w:val="005B5A17"/>
    <w:rsid w:val="005B5AFD"/>
    <w:rsid w:val="005B5B78"/>
    <w:rsid w:val="005B5BDA"/>
    <w:rsid w:val="005B5D0D"/>
    <w:rsid w:val="005B5D65"/>
    <w:rsid w:val="005B5EBF"/>
    <w:rsid w:val="005B602E"/>
    <w:rsid w:val="005B6163"/>
    <w:rsid w:val="005B65CE"/>
    <w:rsid w:val="005B66B7"/>
    <w:rsid w:val="005B6866"/>
    <w:rsid w:val="005B6C65"/>
    <w:rsid w:val="005B6F44"/>
    <w:rsid w:val="005B7011"/>
    <w:rsid w:val="005B7052"/>
    <w:rsid w:val="005B71A8"/>
    <w:rsid w:val="005B75E5"/>
    <w:rsid w:val="005B764F"/>
    <w:rsid w:val="005B7A3B"/>
    <w:rsid w:val="005B7A9F"/>
    <w:rsid w:val="005B7ABA"/>
    <w:rsid w:val="005B7B23"/>
    <w:rsid w:val="005B7D45"/>
    <w:rsid w:val="005B7E18"/>
    <w:rsid w:val="005B7ED6"/>
    <w:rsid w:val="005B7FC4"/>
    <w:rsid w:val="005C01CF"/>
    <w:rsid w:val="005C03F1"/>
    <w:rsid w:val="005C048D"/>
    <w:rsid w:val="005C056C"/>
    <w:rsid w:val="005C068A"/>
    <w:rsid w:val="005C0699"/>
    <w:rsid w:val="005C0C12"/>
    <w:rsid w:val="005C0D0D"/>
    <w:rsid w:val="005C0D15"/>
    <w:rsid w:val="005C0D87"/>
    <w:rsid w:val="005C0F36"/>
    <w:rsid w:val="005C0FD1"/>
    <w:rsid w:val="005C10A7"/>
    <w:rsid w:val="005C133F"/>
    <w:rsid w:val="005C15C9"/>
    <w:rsid w:val="005C15FE"/>
    <w:rsid w:val="005C1B77"/>
    <w:rsid w:val="005C1B83"/>
    <w:rsid w:val="005C1D0E"/>
    <w:rsid w:val="005C1DB8"/>
    <w:rsid w:val="005C1E1D"/>
    <w:rsid w:val="005C2443"/>
    <w:rsid w:val="005C2817"/>
    <w:rsid w:val="005C28F0"/>
    <w:rsid w:val="005C2B54"/>
    <w:rsid w:val="005C2E97"/>
    <w:rsid w:val="005C3309"/>
    <w:rsid w:val="005C332F"/>
    <w:rsid w:val="005C337F"/>
    <w:rsid w:val="005C342B"/>
    <w:rsid w:val="005C34C7"/>
    <w:rsid w:val="005C35BE"/>
    <w:rsid w:val="005C3682"/>
    <w:rsid w:val="005C36D8"/>
    <w:rsid w:val="005C36FB"/>
    <w:rsid w:val="005C3740"/>
    <w:rsid w:val="005C3759"/>
    <w:rsid w:val="005C392A"/>
    <w:rsid w:val="005C399B"/>
    <w:rsid w:val="005C3BCF"/>
    <w:rsid w:val="005C3CCA"/>
    <w:rsid w:val="005C3D47"/>
    <w:rsid w:val="005C3F33"/>
    <w:rsid w:val="005C3F41"/>
    <w:rsid w:val="005C3F7E"/>
    <w:rsid w:val="005C437A"/>
    <w:rsid w:val="005C447A"/>
    <w:rsid w:val="005C455F"/>
    <w:rsid w:val="005C4610"/>
    <w:rsid w:val="005C46EF"/>
    <w:rsid w:val="005C4764"/>
    <w:rsid w:val="005C480A"/>
    <w:rsid w:val="005C4CE0"/>
    <w:rsid w:val="005C4FA5"/>
    <w:rsid w:val="005C4FA8"/>
    <w:rsid w:val="005C4FB8"/>
    <w:rsid w:val="005C50BE"/>
    <w:rsid w:val="005C5127"/>
    <w:rsid w:val="005C5201"/>
    <w:rsid w:val="005C5307"/>
    <w:rsid w:val="005C54BB"/>
    <w:rsid w:val="005C5572"/>
    <w:rsid w:val="005C55B4"/>
    <w:rsid w:val="005C5713"/>
    <w:rsid w:val="005C57CC"/>
    <w:rsid w:val="005C587B"/>
    <w:rsid w:val="005C593C"/>
    <w:rsid w:val="005C5A9B"/>
    <w:rsid w:val="005C5C96"/>
    <w:rsid w:val="005C5D69"/>
    <w:rsid w:val="005C5DA2"/>
    <w:rsid w:val="005C5F20"/>
    <w:rsid w:val="005C5FBC"/>
    <w:rsid w:val="005C6017"/>
    <w:rsid w:val="005C6105"/>
    <w:rsid w:val="005C62D7"/>
    <w:rsid w:val="005C6302"/>
    <w:rsid w:val="005C6338"/>
    <w:rsid w:val="005C634D"/>
    <w:rsid w:val="005C63A7"/>
    <w:rsid w:val="005C664F"/>
    <w:rsid w:val="005C666C"/>
    <w:rsid w:val="005C6874"/>
    <w:rsid w:val="005C6960"/>
    <w:rsid w:val="005C6997"/>
    <w:rsid w:val="005C7092"/>
    <w:rsid w:val="005C7293"/>
    <w:rsid w:val="005C72D9"/>
    <w:rsid w:val="005C73EE"/>
    <w:rsid w:val="005C7759"/>
    <w:rsid w:val="005C79D0"/>
    <w:rsid w:val="005C79F0"/>
    <w:rsid w:val="005C7ABA"/>
    <w:rsid w:val="005C7C60"/>
    <w:rsid w:val="005C7D3C"/>
    <w:rsid w:val="005D0066"/>
    <w:rsid w:val="005D0154"/>
    <w:rsid w:val="005D023D"/>
    <w:rsid w:val="005D04A8"/>
    <w:rsid w:val="005D067A"/>
    <w:rsid w:val="005D068F"/>
    <w:rsid w:val="005D0740"/>
    <w:rsid w:val="005D07C6"/>
    <w:rsid w:val="005D0806"/>
    <w:rsid w:val="005D08EA"/>
    <w:rsid w:val="005D0911"/>
    <w:rsid w:val="005D0C3A"/>
    <w:rsid w:val="005D0C72"/>
    <w:rsid w:val="005D1055"/>
    <w:rsid w:val="005D1325"/>
    <w:rsid w:val="005D15DD"/>
    <w:rsid w:val="005D16CE"/>
    <w:rsid w:val="005D19AB"/>
    <w:rsid w:val="005D19B8"/>
    <w:rsid w:val="005D1CC1"/>
    <w:rsid w:val="005D1DB6"/>
    <w:rsid w:val="005D1F41"/>
    <w:rsid w:val="005D2009"/>
    <w:rsid w:val="005D2139"/>
    <w:rsid w:val="005D21B0"/>
    <w:rsid w:val="005D2355"/>
    <w:rsid w:val="005D2369"/>
    <w:rsid w:val="005D23EE"/>
    <w:rsid w:val="005D246C"/>
    <w:rsid w:val="005D24DD"/>
    <w:rsid w:val="005D27F4"/>
    <w:rsid w:val="005D2A59"/>
    <w:rsid w:val="005D2A7C"/>
    <w:rsid w:val="005D2A9F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584"/>
    <w:rsid w:val="005D3728"/>
    <w:rsid w:val="005D3EA4"/>
    <w:rsid w:val="005D404B"/>
    <w:rsid w:val="005D4135"/>
    <w:rsid w:val="005D41E8"/>
    <w:rsid w:val="005D421B"/>
    <w:rsid w:val="005D42C1"/>
    <w:rsid w:val="005D433E"/>
    <w:rsid w:val="005D4342"/>
    <w:rsid w:val="005D4583"/>
    <w:rsid w:val="005D45A1"/>
    <w:rsid w:val="005D47FD"/>
    <w:rsid w:val="005D4860"/>
    <w:rsid w:val="005D4B68"/>
    <w:rsid w:val="005D4BE0"/>
    <w:rsid w:val="005D4C72"/>
    <w:rsid w:val="005D4CA7"/>
    <w:rsid w:val="005D4D52"/>
    <w:rsid w:val="005D4DE3"/>
    <w:rsid w:val="005D4E54"/>
    <w:rsid w:val="005D506E"/>
    <w:rsid w:val="005D512C"/>
    <w:rsid w:val="005D5277"/>
    <w:rsid w:val="005D55BB"/>
    <w:rsid w:val="005D5612"/>
    <w:rsid w:val="005D57AA"/>
    <w:rsid w:val="005D5BB9"/>
    <w:rsid w:val="005D5D57"/>
    <w:rsid w:val="005D5EBE"/>
    <w:rsid w:val="005D5F27"/>
    <w:rsid w:val="005D5F6E"/>
    <w:rsid w:val="005D5FEA"/>
    <w:rsid w:val="005D629D"/>
    <w:rsid w:val="005D63DC"/>
    <w:rsid w:val="005D640E"/>
    <w:rsid w:val="005D6424"/>
    <w:rsid w:val="005D66E8"/>
    <w:rsid w:val="005D678C"/>
    <w:rsid w:val="005D6856"/>
    <w:rsid w:val="005D6A73"/>
    <w:rsid w:val="005D6AEC"/>
    <w:rsid w:val="005D6B32"/>
    <w:rsid w:val="005D6D40"/>
    <w:rsid w:val="005D6D7A"/>
    <w:rsid w:val="005D6E61"/>
    <w:rsid w:val="005D6F1C"/>
    <w:rsid w:val="005D70C0"/>
    <w:rsid w:val="005D70D5"/>
    <w:rsid w:val="005D71D8"/>
    <w:rsid w:val="005D7350"/>
    <w:rsid w:val="005D7363"/>
    <w:rsid w:val="005D7407"/>
    <w:rsid w:val="005D7487"/>
    <w:rsid w:val="005D76D1"/>
    <w:rsid w:val="005D7831"/>
    <w:rsid w:val="005D7989"/>
    <w:rsid w:val="005D7A10"/>
    <w:rsid w:val="005D7B04"/>
    <w:rsid w:val="005D7F14"/>
    <w:rsid w:val="005E0127"/>
    <w:rsid w:val="005E0195"/>
    <w:rsid w:val="005E0234"/>
    <w:rsid w:val="005E02BF"/>
    <w:rsid w:val="005E05D5"/>
    <w:rsid w:val="005E0720"/>
    <w:rsid w:val="005E0A51"/>
    <w:rsid w:val="005E0BCA"/>
    <w:rsid w:val="005E0C31"/>
    <w:rsid w:val="005E0C5D"/>
    <w:rsid w:val="005E0C63"/>
    <w:rsid w:val="005E0CE6"/>
    <w:rsid w:val="005E0D27"/>
    <w:rsid w:val="005E0D62"/>
    <w:rsid w:val="005E0F5B"/>
    <w:rsid w:val="005E0F8E"/>
    <w:rsid w:val="005E0FFA"/>
    <w:rsid w:val="005E1293"/>
    <w:rsid w:val="005E1618"/>
    <w:rsid w:val="005E188A"/>
    <w:rsid w:val="005E1A69"/>
    <w:rsid w:val="005E1B48"/>
    <w:rsid w:val="005E1B65"/>
    <w:rsid w:val="005E1BB4"/>
    <w:rsid w:val="005E1C59"/>
    <w:rsid w:val="005E2057"/>
    <w:rsid w:val="005E2125"/>
    <w:rsid w:val="005E21C9"/>
    <w:rsid w:val="005E2251"/>
    <w:rsid w:val="005E2369"/>
    <w:rsid w:val="005E23D9"/>
    <w:rsid w:val="005E2573"/>
    <w:rsid w:val="005E26CA"/>
    <w:rsid w:val="005E28FA"/>
    <w:rsid w:val="005E2A19"/>
    <w:rsid w:val="005E2A37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50A"/>
    <w:rsid w:val="005E37D3"/>
    <w:rsid w:val="005E3ADF"/>
    <w:rsid w:val="005E3DE6"/>
    <w:rsid w:val="005E3ECE"/>
    <w:rsid w:val="005E3F38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82E"/>
    <w:rsid w:val="005E496F"/>
    <w:rsid w:val="005E49A2"/>
    <w:rsid w:val="005E4B73"/>
    <w:rsid w:val="005E4D6B"/>
    <w:rsid w:val="005E4D75"/>
    <w:rsid w:val="005E4E52"/>
    <w:rsid w:val="005E4FAC"/>
    <w:rsid w:val="005E50FB"/>
    <w:rsid w:val="005E5257"/>
    <w:rsid w:val="005E53F3"/>
    <w:rsid w:val="005E5495"/>
    <w:rsid w:val="005E5575"/>
    <w:rsid w:val="005E56BD"/>
    <w:rsid w:val="005E57DE"/>
    <w:rsid w:val="005E59E3"/>
    <w:rsid w:val="005E5B2A"/>
    <w:rsid w:val="005E5B5E"/>
    <w:rsid w:val="005E5C3A"/>
    <w:rsid w:val="005E5D5D"/>
    <w:rsid w:val="005E5E15"/>
    <w:rsid w:val="005E5F5C"/>
    <w:rsid w:val="005E5FB8"/>
    <w:rsid w:val="005E60FF"/>
    <w:rsid w:val="005E6252"/>
    <w:rsid w:val="005E6319"/>
    <w:rsid w:val="005E6382"/>
    <w:rsid w:val="005E66A1"/>
    <w:rsid w:val="005E6939"/>
    <w:rsid w:val="005E6C74"/>
    <w:rsid w:val="005E6E11"/>
    <w:rsid w:val="005E6E4C"/>
    <w:rsid w:val="005E6E8A"/>
    <w:rsid w:val="005E6E8B"/>
    <w:rsid w:val="005E6FE3"/>
    <w:rsid w:val="005E70EB"/>
    <w:rsid w:val="005E723A"/>
    <w:rsid w:val="005E73BB"/>
    <w:rsid w:val="005E74D4"/>
    <w:rsid w:val="005E74FD"/>
    <w:rsid w:val="005E7513"/>
    <w:rsid w:val="005E7631"/>
    <w:rsid w:val="005E76E3"/>
    <w:rsid w:val="005E7764"/>
    <w:rsid w:val="005E780C"/>
    <w:rsid w:val="005E7854"/>
    <w:rsid w:val="005E7A1B"/>
    <w:rsid w:val="005E7B4E"/>
    <w:rsid w:val="005E7BE3"/>
    <w:rsid w:val="005E7C05"/>
    <w:rsid w:val="005F00CF"/>
    <w:rsid w:val="005F034C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7BB"/>
    <w:rsid w:val="005F1846"/>
    <w:rsid w:val="005F1CD3"/>
    <w:rsid w:val="005F1D8A"/>
    <w:rsid w:val="005F1E01"/>
    <w:rsid w:val="005F1E16"/>
    <w:rsid w:val="005F1FF5"/>
    <w:rsid w:val="005F2008"/>
    <w:rsid w:val="005F2259"/>
    <w:rsid w:val="005F226A"/>
    <w:rsid w:val="005F23B6"/>
    <w:rsid w:val="005F25CF"/>
    <w:rsid w:val="005F28AF"/>
    <w:rsid w:val="005F28C7"/>
    <w:rsid w:val="005F2E08"/>
    <w:rsid w:val="005F2FF2"/>
    <w:rsid w:val="005F321C"/>
    <w:rsid w:val="005F34A0"/>
    <w:rsid w:val="005F353E"/>
    <w:rsid w:val="005F3735"/>
    <w:rsid w:val="005F3737"/>
    <w:rsid w:val="005F3CDB"/>
    <w:rsid w:val="005F3DDA"/>
    <w:rsid w:val="005F3E15"/>
    <w:rsid w:val="005F3F1C"/>
    <w:rsid w:val="005F3FC4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15"/>
    <w:rsid w:val="005F48A8"/>
    <w:rsid w:val="005F49E5"/>
    <w:rsid w:val="005F4A28"/>
    <w:rsid w:val="005F4B37"/>
    <w:rsid w:val="005F5047"/>
    <w:rsid w:val="005F5328"/>
    <w:rsid w:val="005F532D"/>
    <w:rsid w:val="005F542D"/>
    <w:rsid w:val="005F5486"/>
    <w:rsid w:val="005F58F5"/>
    <w:rsid w:val="005F5942"/>
    <w:rsid w:val="005F59AC"/>
    <w:rsid w:val="005F5A59"/>
    <w:rsid w:val="005F5D15"/>
    <w:rsid w:val="005F5DF6"/>
    <w:rsid w:val="005F5E29"/>
    <w:rsid w:val="005F6015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3BF"/>
    <w:rsid w:val="005F7560"/>
    <w:rsid w:val="005F7650"/>
    <w:rsid w:val="005F7A58"/>
    <w:rsid w:val="005F7C6C"/>
    <w:rsid w:val="005F7C76"/>
    <w:rsid w:val="005F7FBA"/>
    <w:rsid w:val="005F7FF6"/>
    <w:rsid w:val="00600005"/>
    <w:rsid w:val="00600047"/>
    <w:rsid w:val="00600215"/>
    <w:rsid w:val="006002EE"/>
    <w:rsid w:val="006005FC"/>
    <w:rsid w:val="00600659"/>
    <w:rsid w:val="006007C9"/>
    <w:rsid w:val="006008A7"/>
    <w:rsid w:val="00600901"/>
    <w:rsid w:val="00600914"/>
    <w:rsid w:val="0060099A"/>
    <w:rsid w:val="006009E5"/>
    <w:rsid w:val="00600A28"/>
    <w:rsid w:val="00600AFA"/>
    <w:rsid w:val="00600BA9"/>
    <w:rsid w:val="00600C48"/>
    <w:rsid w:val="00600CAF"/>
    <w:rsid w:val="00600D1E"/>
    <w:rsid w:val="00600FFD"/>
    <w:rsid w:val="006011C4"/>
    <w:rsid w:val="006013C8"/>
    <w:rsid w:val="006013D6"/>
    <w:rsid w:val="006014AC"/>
    <w:rsid w:val="006014EA"/>
    <w:rsid w:val="006015CF"/>
    <w:rsid w:val="006015FC"/>
    <w:rsid w:val="00601723"/>
    <w:rsid w:val="00601797"/>
    <w:rsid w:val="00601BDC"/>
    <w:rsid w:val="00601CDE"/>
    <w:rsid w:val="00601DF1"/>
    <w:rsid w:val="00601E1D"/>
    <w:rsid w:val="00601E73"/>
    <w:rsid w:val="00601EB8"/>
    <w:rsid w:val="00601F07"/>
    <w:rsid w:val="0060206C"/>
    <w:rsid w:val="00602143"/>
    <w:rsid w:val="00602260"/>
    <w:rsid w:val="006022D5"/>
    <w:rsid w:val="0060235D"/>
    <w:rsid w:val="00602366"/>
    <w:rsid w:val="00602565"/>
    <w:rsid w:val="00602671"/>
    <w:rsid w:val="006026F4"/>
    <w:rsid w:val="00602724"/>
    <w:rsid w:val="00602762"/>
    <w:rsid w:val="006028D8"/>
    <w:rsid w:val="00602968"/>
    <w:rsid w:val="00602B81"/>
    <w:rsid w:val="00602C87"/>
    <w:rsid w:val="00602E3A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08A"/>
    <w:rsid w:val="006040EF"/>
    <w:rsid w:val="00604181"/>
    <w:rsid w:val="00604203"/>
    <w:rsid w:val="00604207"/>
    <w:rsid w:val="00604312"/>
    <w:rsid w:val="0060440F"/>
    <w:rsid w:val="0060454F"/>
    <w:rsid w:val="00604574"/>
    <w:rsid w:val="00604714"/>
    <w:rsid w:val="006047BA"/>
    <w:rsid w:val="00604921"/>
    <w:rsid w:val="00604B79"/>
    <w:rsid w:val="00604E94"/>
    <w:rsid w:val="006051E0"/>
    <w:rsid w:val="006052D7"/>
    <w:rsid w:val="006053DC"/>
    <w:rsid w:val="00605435"/>
    <w:rsid w:val="00605567"/>
    <w:rsid w:val="0060588E"/>
    <w:rsid w:val="006058BC"/>
    <w:rsid w:val="006058D1"/>
    <w:rsid w:val="00605A11"/>
    <w:rsid w:val="00605B0B"/>
    <w:rsid w:val="00605B48"/>
    <w:rsid w:val="00605C60"/>
    <w:rsid w:val="00605C97"/>
    <w:rsid w:val="00605CA4"/>
    <w:rsid w:val="00605E2F"/>
    <w:rsid w:val="00605FFA"/>
    <w:rsid w:val="00606567"/>
    <w:rsid w:val="0060668F"/>
    <w:rsid w:val="006066EA"/>
    <w:rsid w:val="006066ED"/>
    <w:rsid w:val="00606751"/>
    <w:rsid w:val="006067E6"/>
    <w:rsid w:val="006068A0"/>
    <w:rsid w:val="00606ABF"/>
    <w:rsid w:val="00606DB6"/>
    <w:rsid w:val="00606F66"/>
    <w:rsid w:val="00606FAC"/>
    <w:rsid w:val="00607026"/>
    <w:rsid w:val="006070FC"/>
    <w:rsid w:val="00607349"/>
    <w:rsid w:val="00607411"/>
    <w:rsid w:val="006074F4"/>
    <w:rsid w:val="006076E3"/>
    <w:rsid w:val="00607715"/>
    <w:rsid w:val="00607B54"/>
    <w:rsid w:val="00607E42"/>
    <w:rsid w:val="00607FB6"/>
    <w:rsid w:val="00607FDD"/>
    <w:rsid w:val="00610059"/>
    <w:rsid w:val="006101B6"/>
    <w:rsid w:val="006101B9"/>
    <w:rsid w:val="00610242"/>
    <w:rsid w:val="006102C6"/>
    <w:rsid w:val="006103DA"/>
    <w:rsid w:val="00610405"/>
    <w:rsid w:val="006104C2"/>
    <w:rsid w:val="00610521"/>
    <w:rsid w:val="0061069B"/>
    <w:rsid w:val="00610735"/>
    <w:rsid w:val="0061080C"/>
    <w:rsid w:val="00610935"/>
    <w:rsid w:val="006109A6"/>
    <w:rsid w:val="00610A25"/>
    <w:rsid w:val="00610AE4"/>
    <w:rsid w:val="00610BBC"/>
    <w:rsid w:val="00610BFE"/>
    <w:rsid w:val="00610E15"/>
    <w:rsid w:val="00611167"/>
    <w:rsid w:val="00611197"/>
    <w:rsid w:val="006111C5"/>
    <w:rsid w:val="00611322"/>
    <w:rsid w:val="00611357"/>
    <w:rsid w:val="006114FD"/>
    <w:rsid w:val="006115BB"/>
    <w:rsid w:val="006116D0"/>
    <w:rsid w:val="006117CA"/>
    <w:rsid w:val="00611867"/>
    <w:rsid w:val="006118AB"/>
    <w:rsid w:val="006119EF"/>
    <w:rsid w:val="00611A35"/>
    <w:rsid w:val="00611C62"/>
    <w:rsid w:val="00611DF1"/>
    <w:rsid w:val="00611EC1"/>
    <w:rsid w:val="006120D1"/>
    <w:rsid w:val="006120DC"/>
    <w:rsid w:val="006120DF"/>
    <w:rsid w:val="00612116"/>
    <w:rsid w:val="00612200"/>
    <w:rsid w:val="006123C9"/>
    <w:rsid w:val="00612457"/>
    <w:rsid w:val="006124E8"/>
    <w:rsid w:val="006124F4"/>
    <w:rsid w:val="0061276F"/>
    <w:rsid w:val="00612806"/>
    <w:rsid w:val="00612965"/>
    <w:rsid w:val="00612A33"/>
    <w:rsid w:val="00612AA9"/>
    <w:rsid w:val="00612BD3"/>
    <w:rsid w:val="00612C8B"/>
    <w:rsid w:val="00612DE0"/>
    <w:rsid w:val="00612EAB"/>
    <w:rsid w:val="00612EF4"/>
    <w:rsid w:val="00612F57"/>
    <w:rsid w:val="00612FF0"/>
    <w:rsid w:val="0061305F"/>
    <w:rsid w:val="006130C0"/>
    <w:rsid w:val="006135D4"/>
    <w:rsid w:val="006136F2"/>
    <w:rsid w:val="006136F7"/>
    <w:rsid w:val="0061376E"/>
    <w:rsid w:val="00613859"/>
    <w:rsid w:val="00613872"/>
    <w:rsid w:val="0061390A"/>
    <w:rsid w:val="006139D2"/>
    <w:rsid w:val="006139EC"/>
    <w:rsid w:val="00613AF5"/>
    <w:rsid w:val="00613B83"/>
    <w:rsid w:val="00613B96"/>
    <w:rsid w:val="00613D36"/>
    <w:rsid w:val="00613DD6"/>
    <w:rsid w:val="00613DF3"/>
    <w:rsid w:val="00613EB8"/>
    <w:rsid w:val="0061405B"/>
    <w:rsid w:val="0061411E"/>
    <w:rsid w:val="0061412B"/>
    <w:rsid w:val="0061433B"/>
    <w:rsid w:val="00614466"/>
    <w:rsid w:val="006144AF"/>
    <w:rsid w:val="00614616"/>
    <w:rsid w:val="006146CE"/>
    <w:rsid w:val="00614822"/>
    <w:rsid w:val="00614873"/>
    <w:rsid w:val="006148BF"/>
    <w:rsid w:val="00614997"/>
    <w:rsid w:val="00614C62"/>
    <w:rsid w:val="00614CBB"/>
    <w:rsid w:val="00614CF0"/>
    <w:rsid w:val="00614CFB"/>
    <w:rsid w:val="00614E6C"/>
    <w:rsid w:val="00614F34"/>
    <w:rsid w:val="00615031"/>
    <w:rsid w:val="006150C6"/>
    <w:rsid w:val="00615201"/>
    <w:rsid w:val="00615202"/>
    <w:rsid w:val="00615210"/>
    <w:rsid w:val="00615230"/>
    <w:rsid w:val="00615763"/>
    <w:rsid w:val="006158FF"/>
    <w:rsid w:val="00615942"/>
    <w:rsid w:val="006159A3"/>
    <w:rsid w:val="00615A96"/>
    <w:rsid w:val="00615B0C"/>
    <w:rsid w:val="00615D15"/>
    <w:rsid w:val="00615D55"/>
    <w:rsid w:val="00615DBE"/>
    <w:rsid w:val="00615E38"/>
    <w:rsid w:val="00615EDC"/>
    <w:rsid w:val="00616021"/>
    <w:rsid w:val="0061603E"/>
    <w:rsid w:val="0061616D"/>
    <w:rsid w:val="006163CD"/>
    <w:rsid w:val="00616410"/>
    <w:rsid w:val="00616417"/>
    <w:rsid w:val="0061645A"/>
    <w:rsid w:val="00616A0D"/>
    <w:rsid w:val="00616A16"/>
    <w:rsid w:val="00616A95"/>
    <w:rsid w:val="00616B23"/>
    <w:rsid w:val="00616B99"/>
    <w:rsid w:val="00616CE4"/>
    <w:rsid w:val="00617043"/>
    <w:rsid w:val="00617134"/>
    <w:rsid w:val="00617155"/>
    <w:rsid w:val="00617213"/>
    <w:rsid w:val="00617342"/>
    <w:rsid w:val="0061737F"/>
    <w:rsid w:val="006174BF"/>
    <w:rsid w:val="0061750D"/>
    <w:rsid w:val="00617617"/>
    <w:rsid w:val="0061763D"/>
    <w:rsid w:val="00617674"/>
    <w:rsid w:val="00617698"/>
    <w:rsid w:val="006176CE"/>
    <w:rsid w:val="0061774C"/>
    <w:rsid w:val="00617968"/>
    <w:rsid w:val="006179D5"/>
    <w:rsid w:val="00617AB8"/>
    <w:rsid w:val="00617B8F"/>
    <w:rsid w:val="00617C31"/>
    <w:rsid w:val="00617C4D"/>
    <w:rsid w:val="00617E73"/>
    <w:rsid w:val="00617F9E"/>
    <w:rsid w:val="00620082"/>
    <w:rsid w:val="0062074D"/>
    <w:rsid w:val="00620758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184"/>
    <w:rsid w:val="00621258"/>
    <w:rsid w:val="00621415"/>
    <w:rsid w:val="006216D6"/>
    <w:rsid w:val="006218BA"/>
    <w:rsid w:val="006219F8"/>
    <w:rsid w:val="00621D7D"/>
    <w:rsid w:val="00621E6A"/>
    <w:rsid w:val="00621EA6"/>
    <w:rsid w:val="00621FF0"/>
    <w:rsid w:val="00622053"/>
    <w:rsid w:val="006220A9"/>
    <w:rsid w:val="006221D4"/>
    <w:rsid w:val="0062227F"/>
    <w:rsid w:val="006223F5"/>
    <w:rsid w:val="0062252D"/>
    <w:rsid w:val="00622684"/>
    <w:rsid w:val="006226D2"/>
    <w:rsid w:val="0062274B"/>
    <w:rsid w:val="00622803"/>
    <w:rsid w:val="0062286C"/>
    <w:rsid w:val="00622945"/>
    <w:rsid w:val="00622A08"/>
    <w:rsid w:val="00622ADE"/>
    <w:rsid w:val="00622CAB"/>
    <w:rsid w:val="00622E17"/>
    <w:rsid w:val="00622E53"/>
    <w:rsid w:val="00622F72"/>
    <w:rsid w:val="00622FF2"/>
    <w:rsid w:val="006230A3"/>
    <w:rsid w:val="006231D9"/>
    <w:rsid w:val="006231FD"/>
    <w:rsid w:val="006232C4"/>
    <w:rsid w:val="00623423"/>
    <w:rsid w:val="00623571"/>
    <w:rsid w:val="0062367D"/>
    <w:rsid w:val="006237B8"/>
    <w:rsid w:val="00623822"/>
    <w:rsid w:val="0062398B"/>
    <w:rsid w:val="00623A07"/>
    <w:rsid w:val="00623A93"/>
    <w:rsid w:val="00623D36"/>
    <w:rsid w:val="00623E5B"/>
    <w:rsid w:val="00624094"/>
    <w:rsid w:val="006244DE"/>
    <w:rsid w:val="006245ED"/>
    <w:rsid w:val="00624871"/>
    <w:rsid w:val="00624AAE"/>
    <w:rsid w:val="00624BE5"/>
    <w:rsid w:val="00624EF7"/>
    <w:rsid w:val="00624F10"/>
    <w:rsid w:val="00624F77"/>
    <w:rsid w:val="00625285"/>
    <w:rsid w:val="006252DB"/>
    <w:rsid w:val="0062530B"/>
    <w:rsid w:val="006253F9"/>
    <w:rsid w:val="006254F9"/>
    <w:rsid w:val="00625613"/>
    <w:rsid w:val="0062562B"/>
    <w:rsid w:val="0062578A"/>
    <w:rsid w:val="006257A0"/>
    <w:rsid w:val="006258F1"/>
    <w:rsid w:val="006259D4"/>
    <w:rsid w:val="00625B25"/>
    <w:rsid w:val="00625B47"/>
    <w:rsid w:val="00625CC4"/>
    <w:rsid w:val="006260F8"/>
    <w:rsid w:val="0062650F"/>
    <w:rsid w:val="00626633"/>
    <w:rsid w:val="00626723"/>
    <w:rsid w:val="00626821"/>
    <w:rsid w:val="00626857"/>
    <w:rsid w:val="0062694D"/>
    <w:rsid w:val="0062697A"/>
    <w:rsid w:val="00626B87"/>
    <w:rsid w:val="00626CF7"/>
    <w:rsid w:val="00626E9E"/>
    <w:rsid w:val="00626FB3"/>
    <w:rsid w:val="00627238"/>
    <w:rsid w:val="00627391"/>
    <w:rsid w:val="00627849"/>
    <w:rsid w:val="0062789E"/>
    <w:rsid w:val="00627AF9"/>
    <w:rsid w:val="00627D55"/>
    <w:rsid w:val="00627F7C"/>
    <w:rsid w:val="0063005D"/>
    <w:rsid w:val="006300E9"/>
    <w:rsid w:val="006301AA"/>
    <w:rsid w:val="00630334"/>
    <w:rsid w:val="00630367"/>
    <w:rsid w:val="00630443"/>
    <w:rsid w:val="006304A8"/>
    <w:rsid w:val="00630675"/>
    <w:rsid w:val="006306ED"/>
    <w:rsid w:val="00630761"/>
    <w:rsid w:val="006308E8"/>
    <w:rsid w:val="00630909"/>
    <w:rsid w:val="006309E9"/>
    <w:rsid w:val="00630A07"/>
    <w:rsid w:val="00630B00"/>
    <w:rsid w:val="00630B05"/>
    <w:rsid w:val="00630C8A"/>
    <w:rsid w:val="00630D4A"/>
    <w:rsid w:val="00630E01"/>
    <w:rsid w:val="00630E61"/>
    <w:rsid w:val="00630EDB"/>
    <w:rsid w:val="00630FE6"/>
    <w:rsid w:val="00631118"/>
    <w:rsid w:val="0063111A"/>
    <w:rsid w:val="00631141"/>
    <w:rsid w:val="0063123F"/>
    <w:rsid w:val="00631272"/>
    <w:rsid w:val="00631431"/>
    <w:rsid w:val="006314A5"/>
    <w:rsid w:val="0063171E"/>
    <w:rsid w:val="006317BB"/>
    <w:rsid w:val="00631813"/>
    <w:rsid w:val="00631B63"/>
    <w:rsid w:val="00631C60"/>
    <w:rsid w:val="00631F55"/>
    <w:rsid w:val="00631FBE"/>
    <w:rsid w:val="0063225E"/>
    <w:rsid w:val="006323FF"/>
    <w:rsid w:val="0063250B"/>
    <w:rsid w:val="00632556"/>
    <w:rsid w:val="006325D5"/>
    <w:rsid w:val="0063286D"/>
    <w:rsid w:val="00632897"/>
    <w:rsid w:val="00632B41"/>
    <w:rsid w:val="00632D1A"/>
    <w:rsid w:val="00632DEB"/>
    <w:rsid w:val="00632EC4"/>
    <w:rsid w:val="00632EE5"/>
    <w:rsid w:val="0063344B"/>
    <w:rsid w:val="006334CF"/>
    <w:rsid w:val="006335E3"/>
    <w:rsid w:val="0063360F"/>
    <w:rsid w:val="0063364B"/>
    <w:rsid w:val="00633701"/>
    <w:rsid w:val="0063396C"/>
    <w:rsid w:val="00633A64"/>
    <w:rsid w:val="00633AC3"/>
    <w:rsid w:val="00633BB8"/>
    <w:rsid w:val="00633C03"/>
    <w:rsid w:val="00633F47"/>
    <w:rsid w:val="0063415D"/>
    <w:rsid w:val="00634391"/>
    <w:rsid w:val="00634513"/>
    <w:rsid w:val="0063458B"/>
    <w:rsid w:val="00634611"/>
    <w:rsid w:val="00634660"/>
    <w:rsid w:val="0063468E"/>
    <w:rsid w:val="0063473F"/>
    <w:rsid w:val="006347AE"/>
    <w:rsid w:val="006348D7"/>
    <w:rsid w:val="0063493D"/>
    <w:rsid w:val="0063497D"/>
    <w:rsid w:val="00634A3F"/>
    <w:rsid w:val="00634B5F"/>
    <w:rsid w:val="00634B82"/>
    <w:rsid w:val="00634DED"/>
    <w:rsid w:val="00634F99"/>
    <w:rsid w:val="0063500B"/>
    <w:rsid w:val="0063520F"/>
    <w:rsid w:val="0063526C"/>
    <w:rsid w:val="0063527F"/>
    <w:rsid w:val="00635287"/>
    <w:rsid w:val="00635313"/>
    <w:rsid w:val="00635430"/>
    <w:rsid w:val="006355F7"/>
    <w:rsid w:val="006355FC"/>
    <w:rsid w:val="0063564F"/>
    <w:rsid w:val="00635752"/>
    <w:rsid w:val="00635873"/>
    <w:rsid w:val="00635A17"/>
    <w:rsid w:val="00635AD7"/>
    <w:rsid w:val="00635B1F"/>
    <w:rsid w:val="00635CA3"/>
    <w:rsid w:val="00635E15"/>
    <w:rsid w:val="00635E46"/>
    <w:rsid w:val="00636066"/>
    <w:rsid w:val="00636196"/>
    <w:rsid w:val="006363A4"/>
    <w:rsid w:val="00636457"/>
    <w:rsid w:val="00636705"/>
    <w:rsid w:val="00636B01"/>
    <w:rsid w:val="00636E1D"/>
    <w:rsid w:val="00637208"/>
    <w:rsid w:val="00637255"/>
    <w:rsid w:val="0063734E"/>
    <w:rsid w:val="0063739F"/>
    <w:rsid w:val="006373F5"/>
    <w:rsid w:val="00637445"/>
    <w:rsid w:val="00637657"/>
    <w:rsid w:val="00637994"/>
    <w:rsid w:val="00637B5A"/>
    <w:rsid w:val="00637B90"/>
    <w:rsid w:val="00637DA3"/>
    <w:rsid w:val="00637E8E"/>
    <w:rsid w:val="00637F2B"/>
    <w:rsid w:val="00637F9C"/>
    <w:rsid w:val="00640028"/>
    <w:rsid w:val="0064005E"/>
    <w:rsid w:val="006401D5"/>
    <w:rsid w:val="00640238"/>
    <w:rsid w:val="00640323"/>
    <w:rsid w:val="006403F8"/>
    <w:rsid w:val="0064044A"/>
    <w:rsid w:val="006406A4"/>
    <w:rsid w:val="006406B2"/>
    <w:rsid w:val="006407CD"/>
    <w:rsid w:val="00640984"/>
    <w:rsid w:val="00640A3B"/>
    <w:rsid w:val="00640B15"/>
    <w:rsid w:val="00640B99"/>
    <w:rsid w:val="00640D88"/>
    <w:rsid w:val="00640F6D"/>
    <w:rsid w:val="00640FC3"/>
    <w:rsid w:val="00641107"/>
    <w:rsid w:val="0064118C"/>
    <w:rsid w:val="00641278"/>
    <w:rsid w:val="006412A7"/>
    <w:rsid w:val="006415EA"/>
    <w:rsid w:val="0064160D"/>
    <w:rsid w:val="0064163D"/>
    <w:rsid w:val="006417F9"/>
    <w:rsid w:val="00641B7E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8AE"/>
    <w:rsid w:val="00642AE4"/>
    <w:rsid w:val="00642D01"/>
    <w:rsid w:val="00642EBD"/>
    <w:rsid w:val="00642ED3"/>
    <w:rsid w:val="00642F8E"/>
    <w:rsid w:val="00643077"/>
    <w:rsid w:val="00643192"/>
    <w:rsid w:val="0064339C"/>
    <w:rsid w:val="006434A0"/>
    <w:rsid w:val="00643597"/>
    <w:rsid w:val="006435AC"/>
    <w:rsid w:val="006435BE"/>
    <w:rsid w:val="00643671"/>
    <w:rsid w:val="006436D6"/>
    <w:rsid w:val="00643854"/>
    <w:rsid w:val="006438AA"/>
    <w:rsid w:val="006439F3"/>
    <w:rsid w:val="00643A3F"/>
    <w:rsid w:val="00643C53"/>
    <w:rsid w:val="00644009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4E82"/>
    <w:rsid w:val="0064507E"/>
    <w:rsid w:val="00645126"/>
    <w:rsid w:val="00645150"/>
    <w:rsid w:val="006452FE"/>
    <w:rsid w:val="0064555F"/>
    <w:rsid w:val="00645881"/>
    <w:rsid w:val="006458CD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6F5"/>
    <w:rsid w:val="00646887"/>
    <w:rsid w:val="00646A14"/>
    <w:rsid w:val="00646BFA"/>
    <w:rsid w:val="00646CCE"/>
    <w:rsid w:val="00646E64"/>
    <w:rsid w:val="00646F17"/>
    <w:rsid w:val="00646F18"/>
    <w:rsid w:val="0064708E"/>
    <w:rsid w:val="006471AE"/>
    <w:rsid w:val="006471E1"/>
    <w:rsid w:val="0064753B"/>
    <w:rsid w:val="0064776F"/>
    <w:rsid w:val="0064794E"/>
    <w:rsid w:val="00647985"/>
    <w:rsid w:val="00647BA3"/>
    <w:rsid w:val="00647C93"/>
    <w:rsid w:val="00647E45"/>
    <w:rsid w:val="00647FA9"/>
    <w:rsid w:val="006500A5"/>
    <w:rsid w:val="006502F5"/>
    <w:rsid w:val="006505D0"/>
    <w:rsid w:val="00650733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148"/>
    <w:rsid w:val="006511E8"/>
    <w:rsid w:val="006512DC"/>
    <w:rsid w:val="0065143E"/>
    <w:rsid w:val="00651610"/>
    <w:rsid w:val="00651A4F"/>
    <w:rsid w:val="00651A55"/>
    <w:rsid w:val="00651B7B"/>
    <w:rsid w:val="00651E4E"/>
    <w:rsid w:val="00651F91"/>
    <w:rsid w:val="00651FA7"/>
    <w:rsid w:val="00652026"/>
    <w:rsid w:val="006520F0"/>
    <w:rsid w:val="006521D3"/>
    <w:rsid w:val="006522DD"/>
    <w:rsid w:val="006524C3"/>
    <w:rsid w:val="006525B4"/>
    <w:rsid w:val="00652605"/>
    <w:rsid w:val="00652688"/>
    <w:rsid w:val="006527C4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96"/>
    <w:rsid w:val="006532AD"/>
    <w:rsid w:val="006537AF"/>
    <w:rsid w:val="006537CF"/>
    <w:rsid w:val="006539DC"/>
    <w:rsid w:val="006539F9"/>
    <w:rsid w:val="00653ACC"/>
    <w:rsid w:val="00653AFB"/>
    <w:rsid w:val="00653EFE"/>
    <w:rsid w:val="00654038"/>
    <w:rsid w:val="00654088"/>
    <w:rsid w:val="006540CB"/>
    <w:rsid w:val="0065428D"/>
    <w:rsid w:val="00654348"/>
    <w:rsid w:val="006543BE"/>
    <w:rsid w:val="00654492"/>
    <w:rsid w:val="0065460B"/>
    <w:rsid w:val="00654767"/>
    <w:rsid w:val="006549C0"/>
    <w:rsid w:val="00654B8B"/>
    <w:rsid w:val="00654BB4"/>
    <w:rsid w:val="00654F4C"/>
    <w:rsid w:val="00655076"/>
    <w:rsid w:val="006550F3"/>
    <w:rsid w:val="00655376"/>
    <w:rsid w:val="00655498"/>
    <w:rsid w:val="0065552A"/>
    <w:rsid w:val="0065565B"/>
    <w:rsid w:val="006556E2"/>
    <w:rsid w:val="00655735"/>
    <w:rsid w:val="0065590C"/>
    <w:rsid w:val="0065591C"/>
    <w:rsid w:val="00655A5C"/>
    <w:rsid w:val="00655BDB"/>
    <w:rsid w:val="00655C01"/>
    <w:rsid w:val="00655D8D"/>
    <w:rsid w:val="00655EA3"/>
    <w:rsid w:val="006561A7"/>
    <w:rsid w:val="0065650F"/>
    <w:rsid w:val="00656708"/>
    <w:rsid w:val="00656824"/>
    <w:rsid w:val="0065684C"/>
    <w:rsid w:val="0065696A"/>
    <w:rsid w:val="006569D7"/>
    <w:rsid w:val="00656AC5"/>
    <w:rsid w:val="00656B02"/>
    <w:rsid w:val="00656B68"/>
    <w:rsid w:val="00656BD2"/>
    <w:rsid w:val="00656C14"/>
    <w:rsid w:val="00656D56"/>
    <w:rsid w:val="00656D84"/>
    <w:rsid w:val="00657020"/>
    <w:rsid w:val="00657083"/>
    <w:rsid w:val="00657210"/>
    <w:rsid w:val="00657246"/>
    <w:rsid w:val="0065726A"/>
    <w:rsid w:val="006572FD"/>
    <w:rsid w:val="006573EA"/>
    <w:rsid w:val="006575AA"/>
    <w:rsid w:val="00657644"/>
    <w:rsid w:val="0065767D"/>
    <w:rsid w:val="006577C6"/>
    <w:rsid w:val="0065784C"/>
    <w:rsid w:val="00657915"/>
    <w:rsid w:val="00657942"/>
    <w:rsid w:val="00657C4D"/>
    <w:rsid w:val="00657CF9"/>
    <w:rsid w:val="00657E55"/>
    <w:rsid w:val="00657EAB"/>
    <w:rsid w:val="00657EC6"/>
    <w:rsid w:val="00657FAA"/>
    <w:rsid w:val="006602F8"/>
    <w:rsid w:val="0066030C"/>
    <w:rsid w:val="00660341"/>
    <w:rsid w:val="006603AD"/>
    <w:rsid w:val="006603E6"/>
    <w:rsid w:val="0066041F"/>
    <w:rsid w:val="00660811"/>
    <w:rsid w:val="00660930"/>
    <w:rsid w:val="00660D54"/>
    <w:rsid w:val="00660D85"/>
    <w:rsid w:val="00660F1E"/>
    <w:rsid w:val="006610CD"/>
    <w:rsid w:val="006611FF"/>
    <w:rsid w:val="006614B5"/>
    <w:rsid w:val="00661713"/>
    <w:rsid w:val="00661728"/>
    <w:rsid w:val="00661821"/>
    <w:rsid w:val="00661BBE"/>
    <w:rsid w:val="00661BE0"/>
    <w:rsid w:val="00661C59"/>
    <w:rsid w:val="00661E1C"/>
    <w:rsid w:val="00662146"/>
    <w:rsid w:val="006621A2"/>
    <w:rsid w:val="00662294"/>
    <w:rsid w:val="00662351"/>
    <w:rsid w:val="0066246B"/>
    <w:rsid w:val="00662569"/>
    <w:rsid w:val="0066285A"/>
    <w:rsid w:val="00662D9E"/>
    <w:rsid w:val="00662EE2"/>
    <w:rsid w:val="0066304C"/>
    <w:rsid w:val="00663233"/>
    <w:rsid w:val="00663709"/>
    <w:rsid w:val="006638C1"/>
    <w:rsid w:val="00663936"/>
    <w:rsid w:val="00663AB3"/>
    <w:rsid w:val="00663AEC"/>
    <w:rsid w:val="00663CE7"/>
    <w:rsid w:val="00663FDA"/>
    <w:rsid w:val="006640EB"/>
    <w:rsid w:val="0066423D"/>
    <w:rsid w:val="006643A1"/>
    <w:rsid w:val="006643A3"/>
    <w:rsid w:val="006644A2"/>
    <w:rsid w:val="00664526"/>
    <w:rsid w:val="006646A6"/>
    <w:rsid w:val="006646AD"/>
    <w:rsid w:val="006646CA"/>
    <w:rsid w:val="006647E8"/>
    <w:rsid w:val="006648A6"/>
    <w:rsid w:val="006649EB"/>
    <w:rsid w:val="00664BE9"/>
    <w:rsid w:val="00664C49"/>
    <w:rsid w:val="00664CB6"/>
    <w:rsid w:val="006650B7"/>
    <w:rsid w:val="00665103"/>
    <w:rsid w:val="0066524D"/>
    <w:rsid w:val="00665308"/>
    <w:rsid w:val="0066569E"/>
    <w:rsid w:val="006656BC"/>
    <w:rsid w:val="00665A9A"/>
    <w:rsid w:val="00665BAE"/>
    <w:rsid w:val="00665C17"/>
    <w:rsid w:val="00665C46"/>
    <w:rsid w:val="00665CA5"/>
    <w:rsid w:val="00665CE2"/>
    <w:rsid w:val="00666071"/>
    <w:rsid w:val="006660FA"/>
    <w:rsid w:val="00666102"/>
    <w:rsid w:val="00666315"/>
    <w:rsid w:val="0066661E"/>
    <w:rsid w:val="006666A3"/>
    <w:rsid w:val="00666797"/>
    <w:rsid w:val="00666831"/>
    <w:rsid w:val="006668C3"/>
    <w:rsid w:val="00666D3A"/>
    <w:rsid w:val="00666DD6"/>
    <w:rsid w:val="00666DEB"/>
    <w:rsid w:val="0066704C"/>
    <w:rsid w:val="006670C6"/>
    <w:rsid w:val="0066715F"/>
    <w:rsid w:val="0066724E"/>
    <w:rsid w:val="006672D4"/>
    <w:rsid w:val="006672DB"/>
    <w:rsid w:val="006673D1"/>
    <w:rsid w:val="006674BE"/>
    <w:rsid w:val="006674E3"/>
    <w:rsid w:val="0066752F"/>
    <w:rsid w:val="006675D7"/>
    <w:rsid w:val="00667607"/>
    <w:rsid w:val="00667919"/>
    <w:rsid w:val="00667932"/>
    <w:rsid w:val="00667941"/>
    <w:rsid w:val="006679AB"/>
    <w:rsid w:val="00667A8C"/>
    <w:rsid w:val="00667B8A"/>
    <w:rsid w:val="00667C31"/>
    <w:rsid w:val="00667C7D"/>
    <w:rsid w:val="00667D10"/>
    <w:rsid w:val="00667D15"/>
    <w:rsid w:val="00667E2E"/>
    <w:rsid w:val="00667F0D"/>
    <w:rsid w:val="00667F16"/>
    <w:rsid w:val="00667F64"/>
    <w:rsid w:val="0067002F"/>
    <w:rsid w:val="006700B5"/>
    <w:rsid w:val="0067020C"/>
    <w:rsid w:val="00670233"/>
    <w:rsid w:val="0067025C"/>
    <w:rsid w:val="006704EE"/>
    <w:rsid w:val="00670C33"/>
    <w:rsid w:val="00670F9A"/>
    <w:rsid w:val="00671091"/>
    <w:rsid w:val="0067117B"/>
    <w:rsid w:val="0067118B"/>
    <w:rsid w:val="00671500"/>
    <w:rsid w:val="00671595"/>
    <w:rsid w:val="006715DF"/>
    <w:rsid w:val="006716FE"/>
    <w:rsid w:val="006717E9"/>
    <w:rsid w:val="00671AAE"/>
    <w:rsid w:val="00671B52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0C4"/>
    <w:rsid w:val="00673447"/>
    <w:rsid w:val="006734E1"/>
    <w:rsid w:val="0067368D"/>
    <w:rsid w:val="00673917"/>
    <w:rsid w:val="00673B15"/>
    <w:rsid w:val="00673CB4"/>
    <w:rsid w:val="00673D79"/>
    <w:rsid w:val="00673FF9"/>
    <w:rsid w:val="0067407E"/>
    <w:rsid w:val="006745AE"/>
    <w:rsid w:val="0067480D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27A"/>
    <w:rsid w:val="0067543C"/>
    <w:rsid w:val="00675497"/>
    <w:rsid w:val="00675541"/>
    <w:rsid w:val="0067560C"/>
    <w:rsid w:val="0067561C"/>
    <w:rsid w:val="00675623"/>
    <w:rsid w:val="0067562B"/>
    <w:rsid w:val="006757D9"/>
    <w:rsid w:val="0067585A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01"/>
    <w:rsid w:val="0067653D"/>
    <w:rsid w:val="006765A2"/>
    <w:rsid w:val="006766B2"/>
    <w:rsid w:val="00676769"/>
    <w:rsid w:val="00676B6C"/>
    <w:rsid w:val="00676C02"/>
    <w:rsid w:val="00676D83"/>
    <w:rsid w:val="00676DDA"/>
    <w:rsid w:val="00677082"/>
    <w:rsid w:val="0067710B"/>
    <w:rsid w:val="006771FA"/>
    <w:rsid w:val="00677515"/>
    <w:rsid w:val="0067765B"/>
    <w:rsid w:val="00677864"/>
    <w:rsid w:val="006778A8"/>
    <w:rsid w:val="006778CE"/>
    <w:rsid w:val="00677A13"/>
    <w:rsid w:val="00677AD6"/>
    <w:rsid w:val="00677C2F"/>
    <w:rsid w:val="00677C5A"/>
    <w:rsid w:val="00677D20"/>
    <w:rsid w:val="00677E46"/>
    <w:rsid w:val="00677FBE"/>
    <w:rsid w:val="0068015F"/>
    <w:rsid w:val="00680399"/>
    <w:rsid w:val="00680401"/>
    <w:rsid w:val="006805E5"/>
    <w:rsid w:val="0068096F"/>
    <w:rsid w:val="006809D7"/>
    <w:rsid w:val="00680B0C"/>
    <w:rsid w:val="00680B67"/>
    <w:rsid w:val="00680D56"/>
    <w:rsid w:val="00680D97"/>
    <w:rsid w:val="00680DB7"/>
    <w:rsid w:val="00680DE4"/>
    <w:rsid w:val="00680F09"/>
    <w:rsid w:val="006810D8"/>
    <w:rsid w:val="006811C0"/>
    <w:rsid w:val="00681424"/>
    <w:rsid w:val="0068144E"/>
    <w:rsid w:val="00681453"/>
    <w:rsid w:val="0068149B"/>
    <w:rsid w:val="006817A0"/>
    <w:rsid w:val="006819E5"/>
    <w:rsid w:val="00681C3F"/>
    <w:rsid w:val="00681D17"/>
    <w:rsid w:val="00681F07"/>
    <w:rsid w:val="00681F7E"/>
    <w:rsid w:val="00682120"/>
    <w:rsid w:val="00682418"/>
    <w:rsid w:val="006824B9"/>
    <w:rsid w:val="00682752"/>
    <w:rsid w:val="006828A8"/>
    <w:rsid w:val="00682941"/>
    <w:rsid w:val="006829E0"/>
    <w:rsid w:val="00682A97"/>
    <w:rsid w:val="00682C9C"/>
    <w:rsid w:val="00683132"/>
    <w:rsid w:val="0068316D"/>
    <w:rsid w:val="006832B1"/>
    <w:rsid w:val="006835B3"/>
    <w:rsid w:val="006835D5"/>
    <w:rsid w:val="00683724"/>
    <w:rsid w:val="00683860"/>
    <w:rsid w:val="00683871"/>
    <w:rsid w:val="006838CE"/>
    <w:rsid w:val="006838D9"/>
    <w:rsid w:val="00683907"/>
    <w:rsid w:val="006839EE"/>
    <w:rsid w:val="00683AEC"/>
    <w:rsid w:val="00683B1F"/>
    <w:rsid w:val="00683B49"/>
    <w:rsid w:val="00683C11"/>
    <w:rsid w:val="00683D64"/>
    <w:rsid w:val="00683D68"/>
    <w:rsid w:val="00683E58"/>
    <w:rsid w:val="00684015"/>
    <w:rsid w:val="00684064"/>
    <w:rsid w:val="00684099"/>
    <w:rsid w:val="0068410D"/>
    <w:rsid w:val="00684208"/>
    <w:rsid w:val="00684218"/>
    <w:rsid w:val="006842FF"/>
    <w:rsid w:val="006843F6"/>
    <w:rsid w:val="00684506"/>
    <w:rsid w:val="00684733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5A0"/>
    <w:rsid w:val="00685608"/>
    <w:rsid w:val="00685674"/>
    <w:rsid w:val="006858AE"/>
    <w:rsid w:val="00685939"/>
    <w:rsid w:val="00685A16"/>
    <w:rsid w:val="00685AD6"/>
    <w:rsid w:val="00685DF5"/>
    <w:rsid w:val="00685FE3"/>
    <w:rsid w:val="006861A5"/>
    <w:rsid w:val="006863B1"/>
    <w:rsid w:val="006863FE"/>
    <w:rsid w:val="0068643D"/>
    <w:rsid w:val="00686511"/>
    <w:rsid w:val="0068653D"/>
    <w:rsid w:val="0068654D"/>
    <w:rsid w:val="00686561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1E9"/>
    <w:rsid w:val="00687218"/>
    <w:rsid w:val="006872AC"/>
    <w:rsid w:val="0068751C"/>
    <w:rsid w:val="0068760F"/>
    <w:rsid w:val="00687721"/>
    <w:rsid w:val="00687749"/>
    <w:rsid w:val="00687781"/>
    <w:rsid w:val="00687908"/>
    <w:rsid w:val="00687A86"/>
    <w:rsid w:val="00687B1F"/>
    <w:rsid w:val="00687BF4"/>
    <w:rsid w:val="00687CDD"/>
    <w:rsid w:val="006901E7"/>
    <w:rsid w:val="006903A8"/>
    <w:rsid w:val="006903F2"/>
    <w:rsid w:val="00690436"/>
    <w:rsid w:val="00690560"/>
    <w:rsid w:val="006905F6"/>
    <w:rsid w:val="0069065A"/>
    <w:rsid w:val="00690831"/>
    <w:rsid w:val="00690B0E"/>
    <w:rsid w:val="006910F0"/>
    <w:rsid w:val="00691156"/>
    <w:rsid w:val="00691173"/>
    <w:rsid w:val="00691550"/>
    <w:rsid w:val="006915B0"/>
    <w:rsid w:val="006915D6"/>
    <w:rsid w:val="0069165D"/>
    <w:rsid w:val="0069166A"/>
    <w:rsid w:val="00691B76"/>
    <w:rsid w:val="00691C13"/>
    <w:rsid w:val="00691D21"/>
    <w:rsid w:val="00691D36"/>
    <w:rsid w:val="00691D3C"/>
    <w:rsid w:val="00691DE5"/>
    <w:rsid w:val="00691EFC"/>
    <w:rsid w:val="00691F8A"/>
    <w:rsid w:val="006920CB"/>
    <w:rsid w:val="00692275"/>
    <w:rsid w:val="0069281C"/>
    <w:rsid w:val="0069296A"/>
    <w:rsid w:val="006929AF"/>
    <w:rsid w:val="006929CE"/>
    <w:rsid w:val="00692C25"/>
    <w:rsid w:val="00692DD7"/>
    <w:rsid w:val="00692DE1"/>
    <w:rsid w:val="00692EDF"/>
    <w:rsid w:val="00692F35"/>
    <w:rsid w:val="00692FEC"/>
    <w:rsid w:val="006930E7"/>
    <w:rsid w:val="0069327A"/>
    <w:rsid w:val="006933EF"/>
    <w:rsid w:val="00693411"/>
    <w:rsid w:val="0069344A"/>
    <w:rsid w:val="006934EA"/>
    <w:rsid w:val="00693676"/>
    <w:rsid w:val="00693712"/>
    <w:rsid w:val="0069371D"/>
    <w:rsid w:val="00693824"/>
    <w:rsid w:val="00693F34"/>
    <w:rsid w:val="00694322"/>
    <w:rsid w:val="006943F4"/>
    <w:rsid w:val="0069453B"/>
    <w:rsid w:val="0069462C"/>
    <w:rsid w:val="006946F8"/>
    <w:rsid w:val="0069481F"/>
    <w:rsid w:val="0069485C"/>
    <w:rsid w:val="006949A1"/>
    <w:rsid w:val="00694A20"/>
    <w:rsid w:val="00694C62"/>
    <w:rsid w:val="00694CBD"/>
    <w:rsid w:val="0069515A"/>
    <w:rsid w:val="00695199"/>
    <w:rsid w:val="00695202"/>
    <w:rsid w:val="006953D3"/>
    <w:rsid w:val="00695531"/>
    <w:rsid w:val="00695575"/>
    <w:rsid w:val="0069561B"/>
    <w:rsid w:val="0069567F"/>
    <w:rsid w:val="006956FC"/>
    <w:rsid w:val="00695926"/>
    <w:rsid w:val="00695B83"/>
    <w:rsid w:val="00695F38"/>
    <w:rsid w:val="00696048"/>
    <w:rsid w:val="00696119"/>
    <w:rsid w:val="0069618A"/>
    <w:rsid w:val="006961D3"/>
    <w:rsid w:val="006963EA"/>
    <w:rsid w:val="0069646B"/>
    <w:rsid w:val="00696720"/>
    <w:rsid w:val="006968B2"/>
    <w:rsid w:val="00696A28"/>
    <w:rsid w:val="00696CBD"/>
    <w:rsid w:val="00696D59"/>
    <w:rsid w:val="00696D6C"/>
    <w:rsid w:val="00696DE6"/>
    <w:rsid w:val="006972E0"/>
    <w:rsid w:val="0069744B"/>
    <w:rsid w:val="0069756F"/>
    <w:rsid w:val="0069760E"/>
    <w:rsid w:val="006976A0"/>
    <w:rsid w:val="006976F9"/>
    <w:rsid w:val="00697769"/>
    <w:rsid w:val="00697794"/>
    <w:rsid w:val="00697B06"/>
    <w:rsid w:val="00697B13"/>
    <w:rsid w:val="00697B30"/>
    <w:rsid w:val="00697DF2"/>
    <w:rsid w:val="00697F35"/>
    <w:rsid w:val="006A000B"/>
    <w:rsid w:val="006A0123"/>
    <w:rsid w:val="006A0163"/>
    <w:rsid w:val="006A024E"/>
    <w:rsid w:val="006A03DF"/>
    <w:rsid w:val="006A0404"/>
    <w:rsid w:val="006A04C8"/>
    <w:rsid w:val="006A059C"/>
    <w:rsid w:val="006A0686"/>
    <w:rsid w:val="006A080C"/>
    <w:rsid w:val="006A0A4C"/>
    <w:rsid w:val="006A0A4E"/>
    <w:rsid w:val="006A0B19"/>
    <w:rsid w:val="006A0C13"/>
    <w:rsid w:val="006A0CF0"/>
    <w:rsid w:val="006A0E1B"/>
    <w:rsid w:val="006A1086"/>
    <w:rsid w:val="006A10F3"/>
    <w:rsid w:val="006A1364"/>
    <w:rsid w:val="006A1504"/>
    <w:rsid w:val="006A1861"/>
    <w:rsid w:val="006A188F"/>
    <w:rsid w:val="006A18F9"/>
    <w:rsid w:val="006A1971"/>
    <w:rsid w:val="006A1C6B"/>
    <w:rsid w:val="006A1D38"/>
    <w:rsid w:val="006A1E4D"/>
    <w:rsid w:val="006A1FD7"/>
    <w:rsid w:val="006A204D"/>
    <w:rsid w:val="006A21BE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898"/>
    <w:rsid w:val="006A3975"/>
    <w:rsid w:val="006A3AE2"/>
    <w:rsid w:val="006A3BA5"/>
    <w:rsid w:val="006A3C31"/>
    <w:rsid w:val="006A3CD6"/>
    <w:rsid w:val="006A3CF4"/>
    <w:rsid w:val="006A3FE3"/>
    <w:rsid w:val="006A4044"/>
    <w:rsid w:val="006A408D"/>
    <w:rsid w:val="006A40BE"/>
    <w:rsid w:val="006A4157"/>
    <w:rsid w:val="006A41C3"/>
    <w:rsid w:val="006A4257"/>
    <w:rsid w:val="006A4655"/>
    <w:rsid w:val="006A4677"/>
    <w:rsid w:val="006A4691"/>
    <w:rsid w:val="006A4819"/>
    <w:rsid w:val="006A4966"/>
    <w:rsid w:val="006A497F"/>
    <w:rsid w:val="006A4ABC"/>
    <w:rsid w:val="006A4BE7"/>
    <w:rsid w:val="006A4C67"/>
    <w:rsid w:val="006A4E0F"/>
    <w:rsid w:val="006A4EEC"/>
    <w:rsid w:val="006A4F41"/>
    <w:rsid w:val="006A4F85"/>
    <w:rsid w:val="006A4FA8"/>
    <w:rsid w:val="006A5079"/>
    <w:rsid w:val="006A51AA"/>
    <w:rsid w:val="006A52B4"/>
    <w:rsid w:val="006A539C"/>
    <w:rsid w:val="006A5442"/>
    <w:rsid w:val="006A563F"/>
    <w:rsid w:val="006A5837"/>
    <w:rsid w:val="006A5860"/>
    <w:rsid w:val="006A5A46"/>
    <w:rsid w:val="006A5B55"/>
    <w:rsid w:val="006A5BC8"/>
    <w:rsid w:val="006A5DAD"/>
    <w:rsid w:val="006A6044"/>
    <w:rsid w:val="006A6064"/>
    <w:rsid w:val="006A60AB"/>
    <w:rsid w:val="006A60C2"/>
    <w:rsid w:val="006A6253"/>
    <w:rsid w:val="006A62D0"/>
    <w:rsid w:val="006A647F"/>
    <w:rsid w:val="006A668E"/>
    <w:rsid w:val="006A696C"/>
    <w:rsid w:val="006A6D59"/>
    <w:rsid w:val="006A6DB5"/>
    <w:rsid w:val="006A6E7F"/>
    <w:rsid w:val="006A6F09"/>
    <w:rsid w:val="006A7010"/>
    <w:rsid w:val="006A7257"/>
    <w:rsid w:val="006A7356"/>
    <w:rsid w:val="006A74A9"/>
    <w:rsid w:val="006A75EE"/>
    <w:rsid w:val="006A7622"/>
    <w:rsid w:val="006A785E"/>
    <w:rsid w:val="006A798E"/>
    <w:rsid w:val="006A79F1"/>
    <w:rsid w:val="006A7A67"/>
    <w:rsid w:val="006A7C1C"/>
    <w:rsid w:val="006A7FE1"/>
    <w:rsid w:val="006B0138"/>
    <w:rsid w:val="006B0173"/>
    <w:rsid w:val="006B02A0"/>
    <w:rsid w:val="006B02BC"/>
    <w:rsid w:val="006B02EF"/>
    <w:rsid w:val="006B034B"/>
    <w:rsid w:val="006B04BF"/>
    <w:rsid w:val="006B05D2"/>
    <w:rsid w:val="006B0A6F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DA5"/>
    <w:rsid w:val="006B1E65"/>
    <w:rsid w:val="006B1E6D"/>
    <w:rsid w:val="006B1E82"/>
    <w:rsid w:val="006B1E99"/>
    <w:rsid w:val="006B1F8B"/>
    <w:rsid w:val="006B2049"/>
    <w:rsid w:val="006B2061"/>
    <w:rsid w:val="006B2162"/>
    <w:rsid w:val="006B2164"/>
    <w:rsid w:val="006B21BC"/>
    <w:rsid w:val="006B248C"/>
    <w:rsid w:val="006B24C1"/>
    <w:rsid w:val="006B258E"/>
    <w:rsid w:val="006B2650"/>
    <w:rsid w:val="006B2901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2F9"/>
    <w:rsid w:val="006B330C"/>
    <w:rsid w:val="006B3417"/>
    <w:rsid w:val="006B3562"/>
    <w:rsid w:val="006B3578"/>
    <w:rsid w:val="006B37C2"/>
    <w:rsid w:val="006B3809"/>
    <w:rsid w:val="006B39C5"/>
    <w:rsid w:val="006B3BC2"/>
    <w:rsid w:val="006B3D05"/>
    <w:rsid w:val="006B3D46"/>
    <w:rsid w:val="006B3D61"/>
    <w:rsid w:val="006B3E12"/>
    <w:rsid w:val="006B3EDD"/>
    <w:rsid w:val="006B3F20"/>
    <w:rsid w:val="006B41D1"/>
    <w:rsid w:val="006B41E3"/>
    <w:rsid w:val="006B425F"/>
    <w:rsid w:val="006B4313"/>
    <w:rsid w:val="006B43FC"/>
    <w:rsid w:val="006B44EF"/>
    <w:rsid w:val="006B4517"/>
    <w:rsid w:val="006B45F3"/>
    <w:rsid w:val="006B4655"/>
    <w:rsid w:val="006B4670"/>
    <w:rsid w:val="006B49B6"/>
    <w:rsid w:val="006B4CC8"/>
    <w:rsid w:val="006B4E53"/>
    <w:rsid w:val="006B4EF6"/>
    <w:rsid w:val="006B4FAA"/>
    <w:rsid w:val="006B5059"/>
    <w:rsid w:val="006B508B"/>
    <w:rsid w:val="006B50BE"/>
    <w:rsid w:val="006B51C6"/>
    <w:rsid w:val="006B51EF"/>
    <w:rsid w:val="006B5260"/>
    <w:rsid w:val="006B5376"/>
    <w:rsid w:val="006B5471"/>
    <w:rsid w:val="006B5473"/>
    <w:rsid w:val="006B5576"/>
    <w:rsid w:val="006B5738"/>
    <w:rsid w:val="006B5784"/>
    <w:rsid w:val="006B59D4"/>
    <w:rsid w:val="006B5AB5"/>
    <w:rsid w:val="006B5AD8"/>
    <w:rsid w:val="006B5C09"/>
    <w:rsid w:val="006B5CBF"/>
    <w:rsid w:val="006B646A"/>
    <w:rsid w:val="006B64BA"/>
    <w:rsid w:val="006B665E"/>
    <w:rsid w:val="006B66E8"/>
    <w:rsid w:val="006B6760"/>
    <w:rsid w:val="006B6791"/>
    <w:rsid w:val="006B6895"/>
    <w:rsid w:val="006B6942"/>
    <w:rsid w:val="006B6995"/>
    <w:rsid w:val="006B6A26"/>
    <w:rsid w:val="006B6AB1"/>
    <w:rsid w:val="006B6B0F"/>
    <w:rsid w:val="006B6BC6"/>
    <w:rsid w:val="006B6D28"/>
    <w:rsid w:val="006B6DAB"/>
    <w:rsid w:val="006B6DBE"/>
    <w:rsid w:val="006B6DE3"/>
    <w:rsid w:val="006B6E43"/>
    <w:rsid w:val="006B6F62"/>
    <w:rsid w:val="006B721C"/>
    <w:rsid w:val="006B7351"/>
    <w:rsid w:val="006B7778"/>
    <w:rsid w:val="006B779D"/>
    <w:rsid w:val="006B7821"/>
    <w:rsid w:val="006B78CF"/>
    <w:rsid w:val="006B798F"/>
    <w:rsid w:val="006B79E7"/>
    <w:rsid w:val="006B7A4A"/>
    <w:rsid w:val="006B7B1F"/>
    <w:rsid w:val="006B7CB8"/>
    <w:rsid w:val="006B7D53"/>
    <w:rsid w:val="006B7F8E"/>
    <w:rsid w:val="006C0041"/>
    <w:rsid w:val="006C015F"/>
    <w:rsid w:val="006C0318"/>
    <w:rsid w:val="006C0729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79"/>
    <w:rsid w:val="006C1798"/>
    <w:rsid w:val="006C17F8"/>
    <w:rsid w:val="006C184B"/>
    <w:rsid w:val="006C185F"/>
    <w:rsid w:val="006C1918"/>
    <w:rsid w:val="006C1C6C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9F8"/>
    <w:rsid w:val="006C2A7A"/>
    <w:rsid w:val="006C2B6D"/>
    <w:rsid w:val="006C2B91"/>
    <w:rsid w:val="006C2BCD"/>
    <w:rsid w:val="006C2BEF"/>
    <w:rsid w:val="006C2C1F"/>
    <w:rsid w:val="006C2C72"/>
    <w:rsid w:val="006C2C87"/>
    <w:rsid w:val="006C2E8D"/>
    <w:rsid w:val="006C2F90"/>
    <w:rsid w:val="006C2FEC"/>
    <w:rsid w:val="006C3374"/>
    <w:rsid w:val="006C3503"/>
    <w:rsid w:val="006C35BA"/>
    <w:rsid w:val="006C366E"/>
    <w:rsid w:val="006C3845"/>
    <w:rsid w:val="006C38AD"/>
    <w:rsid w:val="006C38D9"/>
    <w:rsid w:val="006C3BBC"/>
    <w:rsid w:val="006C3C90"/>
    <w:rsid w:val="006C3D94"/>
    <w:rsid w:val="006C3ED5"/>
    <w:rsid w:val="006C3F65"/>
    <w:rsid w:val="006C4035"/>
    <w:rsid w:val="006C41DD"/>
    <w:rsid w:val="006C44BD"/>
    <w:rsid w:val="006C44F0"/>
    <w:rsid w:val="006C45C1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4E5C"/>
    <w:rsid w:val="006C514D"/>
    <w:rsid w:val="006C51A3"/>
    <w:rsid w:val="006C52A2"/>
    <w:rsid w:val="006C5480"/>
    <w:rsid w:val="006C55B2"/>
    <w:rsid w:val="006C57DC"/>
    <w:rsid w:val="006C592C"/>
    <w:rsid w:val="006C5D2B"/>
    <w:rsid w:val="006C5DA5"/>
    <w:rsid w:val="006C5E62"/>
    <w:rsid w:val="006C605F"/>
    <w:rsid w:val="006C60DA"/>
    <w:rsid w:val="006C6107"/>
    <w:rsid w:val="006C6119"/>
    <w:rsid w:val="006C61B8"/>
    <w:rsid w:val="006C622D"/>
    <w:rsid w:val="006C62CC"/>
    <w:rsid w:val="006C6459"/>
    <w:rsid w:val="006C6478"/>
    <w:rsid w:val="006C64CE"/>
    <w:rsid w:val="006C662B"/>
    <w:rsid w:val="006C6699"/>
    <w:rsid w:val="006C669A"/>
    <w:rsid w:val="006C66AB"/>
    <w:rsid w:val="006C66C7"/>
    <w:rsid w:val="006C670A"/>
    <w:rsid w:val="006C67D6"/>
    <w:rsid w:val="006C6AE9"/>
    <w:rsid w:val="006C6C31"/>
    <w:rsid w:val="006C6FDD"/>
    <w:rsid w:val="006C7088"/>
    <w:rsid w:val="006C7451"/>
    <w:rsid w:val="006C7643"/>
    <w:rsid w:val="006C76B9"/>
    <w:rsid w:val="006C7855"/>
    <w:rsid w:val="006C7AD8"/>
    <w:rsid w:val="006C7CBF"/>
    <w:rsid w:val="006C7CCA"/>
    <w:rsid w:val="006C7D69"/>
    <w:rsid w:val="006C7D8F"/>
    <w:rsid w:val="006C7DB3"/>
    <w:rsid w:val="006C7DD8"/>
    <w:rsid w:val="006C7E32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0D67"/>
    <w:rsid w:val="006D0E85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0C7"/>
    <w:rsid w:val="006D21A8"/>
    <w:rsid w:val="006D2298"/>
    <w:rsid w:val="006D2532"/>
    <w:rsid w:val="006D257E"/>
    <w:rsid w:val="006D2641"/>
    <w:rsid w:val="006D285D"/>
    <w:rsid w:val="006D2A53"/>
    <w:rsid w:val="006D2BC4"/>
    <w:rsid w:val="006D2C25"/>
    <w:rsid w:val="006D2CD3"/>
    <w:rsid w:val="006D2D19"/>
    <w:rsid w:val="006D2E9B"/>
    <w:rsid w:val="006D3000"/>
    <w:rsid w:val="006D3594"/>
    <w:rsid w:val="006D3A8E"/>
    <w:rsid w:val="006D3CA0"/>
    <w:rsid w:val="006D3D6D"/>
    <w:rsid w:val="006D3D72"/>
    <w:rsid w:val="006D3D95"/>
    <w:rsid w:val="006D3E9E"/>
    <w:rsid w:val="006D3FA0"/>
    <w:rsid w:val="006D4154"/>
    <w:rsid w:val="006D427F"/>
    <w:rsid w:val="006D443D"/>
    <w:rsid w:val="006D4663"/>
    <w:rsid w:val="006D472E"/>
    <w:rsid w:val="006D4768"/>
    <w:rsid w:val="006D4973"/>
    <w:rsid w:val="006D4A93"/>
    <w:rsid w:val="006D4B50"/>
    <w:rsid w:val="006D4BC5"/>
    <w:rsid w:val="006D4BFC"/>
    <w:rsid w:val="006D4D4E"/>
    <w:rsid w:val="006D4DBF"/>
    <w:rsid w:val="006D4F5C"/>
    <w:rsid w:val="006D4FEC"/>
    <w:rsid w:val="006D52CC"/>
    <w:rsid w:val="006D52F7"/>
    <w:rsid w:val="006D5357"/>
    <w:rsid w:val="006D5361"/>
    <w:rsid w:val="006D5395"/>
    <w:rsid w:val="006D53B5"/>
    <w:rsid w:val="006D54B3"/>
    <w:rsid w:val="006D56C2"/>
    <w:rsid w:val="006D577C"/>
    <w:rsid w:val="006D58FF"/>
    <w:rsid w:val="006D5912"/>
    <w:rsid w:val="006D5931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0E9"/>
    <w:rsid w:val="006D61E0"/>
    <w:rsid w:val="006D622A"/>
    <w:rsid w:val="006D64BB"/>
    <w:rsid w:val="006D64C0"/>
    <w:rsid w:val="006D6531"/>
    <w:rsid w:val="006D673A"/>
    <w:rsid w:val="006D67B2"/>
    <w:rsid w:val="006D67F8"/>
    <w:rsid w:val="006D68C3"/>
    <w:rsid w:val="006D6AA5"/>
    <w:rsid w:val="006D6AF5"/>
    <w:rsid w:val="006D6B2F"/>
    <w:rsid w:val="006D6D7F"/>
    <w:rsid w:val="006D6E04"/>
    <w:rsid w:val="006D7120"/>
    <w:rsid w:val="006D719F"/>
    <w:rsid w:val="006D735C"/>
    <w:rsid w:val="006D7462"/>
    <w:rsid w:val="006D7580"/>
    <w:rsid w:val="006D7636"/>
    <w:rsid w:val="006D78E6"/>
    <w:rsid w:val="006D79DE"/>
    <w:rsid w:val="006D7AF7"/>
    <w:rsid w:val="006D7B87"/>
    <w:rsid w:val="006D7CFC"/>
    <w:rsid w:val="006D7D15"/>
    <w:rsid w:val="006D7E87"/>
    <w:rsid w:val="006E0389"/>
    <w:rsid w:val="006E03FF"/>
    <w:rsid w:val="006E04C6"/>
    <w:rsid w:val="006E05B4"/>
    <w:rsid w:val="006E05FA"/>
    <w:rsid w:val="006E0612"/>
    <w:rsid w:val="006E08DF"/>
    <w:rsid w:val="006E0934"/>
    <w:rsid w:val="006E0968"/>
    <w:rsid w:val="006E0972"/>
    <w:rsid w:val="006E0C33"/>
    <w:rsid w:val="006E0D57"/>
    <w:rsid w:val="006E0E21"/>
    <w:rsid w:val="006E0EEE"/>
    <w:rsid w:val="006E0FFD"/>
    <w:rsid w:val="006E103B"/>
    <w:rsid w:val="006E1078"/>
    <w:rsid w:val="006E132E"/>
    <w:rsid w:val="006E13C8"/>
    <w:rsid w:val="006E1446"/>
    <w:rsid w:val="006E14DD"/>
    <w:rsid w:val="006E14EA"/>
    <w:rsid w:val="006E151D"/>
    <w:rsid w:val="006E1540"/>
    <w:rsid w:val="006E15D5"/>
    <w:rsid w:val="006E1698"/>
    <w:rsid w:val="006E173A"/>
    <w:rsid w:val="006E1772"/>
    <w:rsid w:val="006E177D"/>
    <w:rsid w:val="006E17DA"/>
    <w:rsid w:val="006E1F10"/>
    <w:rsid w:val="006E1F34"/>
    <w:rsid w:val="006E20A3"/>
    <w:rsid w:val="006E20DA"/>
    <w:rsid w:val="006E2419"/>
    <w:rsid w:val="006E25A5"/>
    <w:rsid w:val="006E2654"/>
    <w:rsid w:val="006E26CF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292"/>
    <w:rsid w:val="006E4383"/>
    <w:rsid w:val="006E4398"/>
    <w:rsid w:val="006E45E7"/>
    <w:rsid w:val="006E4703"/>
    <w:rsid w:val="006E4864"/>
    <w:rsid w:val="006E489E"/>
    <w:rsid w:val="006E4931"/>
    <w:rsid w:val="006E4AC3"/>
    <w:rsid w:val="006E4AFC"/>
    <w:rsid w:val="006E4B0B"/>
    <w:rsid w:val="006E4B1E"/>
    <w:rsid w:val="006E4F8F"/>
    <w:rsid w:val="006E5011"/>
    <w:rsid w:val="006E51D3"/>
    <w:rsid w:val="006E5213"/>
    <w:rsid w:val="006E5377"/>
    <w:rsid w:val="006E53B0"/>
    <w:rsid w:val="006E549A"/>
    <w:rsid w:val="006E5562"/>
    <w:rsid w:val="006E55BB"/>
    <w:rsid w:val="006E5650"/>
    <w:rsid w:val="006E56CF"/>
    <w:rsid w:val="006E5759"/>
    <w:rsid w:val="006E581F"/>
    <w:rsid w:val="006E5964"/>
    <w:rsid w:val="006E5BCC"/>
    <w:rsid w:val="006E5C30"/>
    <w:rsid w:val="006E5CEA"/>
    <w:rsid w:val="006E5CF9"/>
    <w:rsid w:val="006E5D4E"/>
    <w:rsid w:val="006E5DFE"/>
    <w:rsid w:val="006E6025"/>
    <w:rsid w:val="006E6247"/>
    <w:rsid w:val="006E6273"/>
    <w:rsid w:val="006E65AB"/>
    <w:rsid w:val="006E65C2"/>
    <w:rsid w:val="006E66A4"/>
    <w:rsid w:val="006E68BE"/>
    <w:rsid w:val="006E6B40"/>
    <w:rsid w:val="006E6D59"/>
    <w:rsid w:val="006E6F24"/>
    <w:rsid w:val="006E6F26"/>
    <w:rsid w:val="006E7154"/>
    <w:rsid w:val="006E721C"/>
    <w:rsid w:val="006E732D"/>
    <w:rsid w:val="006E756D"/>
    <w:rsid w:val="006E7617"/>
    <w:rsid w:val="006E76AB"/>
    <w:rsid w:val="006E7801"/>
    <w:rsid w:val="006E78D1"/>
    <w:rsid w:val="006E7943"/>
    <w:rsid w:val="006E7BC8"/>
    <w:rsid w:val="006E7C6F"/>
    <w:rsid w:val="006F0102"/>
    <w:rsid w:val="006F0239"/>
    <w:rsid w:val="006F02AD"/>
    <w:rsid w:val="006F0327"/>
    <w:rsid w:val="006F0344"/>
    <w:rsid w:val="006F0408"/>
    <w:rsid w:val="006F0546"/>
    <w:rsid w:val="006F0583"/>
    <w:rsid w:val="006F06CE"/>
    <w:rsid w:val="006F0730"/>
    <w:rsid w:val="006F07BC"/>
    <w:rsid w:val="006F09D6"/>
    <w:rsid w:val="006F0A53"/>
    <w:rsid w:val="006F0A8F"/>
    <w:rsid w:val="006F0AB6"/>
    <w:rsid w:val="006F0B73"/>
    <w:rsid w:val="006F0CB3"/>
    <w:rsid w:val="006F0DF4"/>
    <w:rsid w:val="006F0E0D"/>
    <w:rsid w:val="006F0EB4"/>
    <w:rsid w:val="006F0EDF"/>
    <w:rsid w:val="006F0F30"/>
    <w:rsid w:val="006F0F61"/>
    <w:rsid w:val="006F105C"/>
    <w:rsid w:val="006F1085"/>
    <w:rsid w:val="006F1262"/>
    <w:rsid w:val="006F1511"/>
    <w:rsid w:val="006F164D"/>
    <w:rsid w:val="006F1656"/>
    <w:rsid w:val="006F178E"/>
    <w:rsid w:val="006F1992"/>
    <w:rsid w:val="006F1BF9"/>
    <w:rsid w:val="006F1C34"/>
    <w:rsid w:val="006F1DBE"/>
    <w:rsid w:val="006F1DC1"/>
    <w:rsid w:val="006F1EC8"/>
    <w:rsid w:val="006F1F10"/>
    <w:rsid w:val="006F1F99"/>
    <w:rsid w:val="006F2108"/>
    <w:rsid w:val="006F21E9"/>
    <w:rsid w:val="006F22DD"/>
    <w:rsid w:val="006F2373"/>
    <w:rsid w:val="006F23DC"/>
    <w:rsid w:val="006F2440"/>
    <w:rsid w:val="006F245B"/>
    <w:rsid w:val="006F2473"/>
    <w:rsid w:val="006F2682"/>
    <w:rsid w:val="006F2780"/>
    <w:rsid w:val="006F2840"/>
    <w:rsid w:val="006F2BA7"/>
    <w:rsid w:val="006F2C2C"/>
    <w:rsid w:val="006F2FD7"/>
    <w:rsid w:val="006F3043"/>
    <w:rsid w:val="006F3314"/>
    <w:rsid w:val="006F331E"/>
    <w:rsid w:val="006F34EE"/>
    <w:rsid w:val="006F35A4"/>
    <w:rsid w:val="006F35F7"/>
    <w:rsid w:val="006F3602"/>
    <w:rsid w:val="006F3733"/>
    <w:rsid w:val="006F3857"/>
    <w:rsid w:val="006F38FB"/>
    <w:rsid w:val="006F3A5B"/>
    <w:rsid w:val="006F3A60"/>
    <w:rsid w:val="006F3AC0"/>
    <w:rsid w:val="006F3C2D"/>
    <w:rsid w:val="006F3D57"/>
    <w:rsid w:val="006F3EDE"/>
    <w:rsid w:val="006F3EEE"/>
    <w:rsid w:val="006F3EFE"/>
    <w:rsid w:val="006F3F52"/>
    <w:rsid w:val="006F3FA6"/>
    <w:rsid w:val="006F4046"/>
    <w:rsid w:val="006F462A"/>
    <w:rsid w:val="006F470C"/>
    <w:rsid w:val="006F4877"/>
    <w:rsid w:val="006F4A50"/>
    <w:rsid w:val="006F4AC2"/>
    <w:rsid w:val="006F4B56"/>
    <w:rsid w:val="006F4CFE"/>
    <w:rsid w:val="006F4D57"/>
    <w:rsid w:val="006F4E48"/>
    <w:rsid w:val="006F4FB5"/>
    <w:rsid w:val="006F4FEA"/>
    <w:rsid w:val="006F509A"/>
    <w:rsid w:val="006F5118"/>
    <w:rsid w:val="006F5126"/>
    <w:rsid w:val="006F524C"/>
    <w:rsid w:val="006F524D"/>
    <w:rsid w:val="006F5680"/>
    <w:rsid w:val="006F5696"/>
    <w:rsid w:val="006F571F"/>
    <w:rsid w:val="006F5778"/>
    <w:rsid w:val="006F58FA"/>
    <w:rsid w:val="006F59A5"/>
    <w:rsid w:val="006F5A35"/>
    <w:rsid w:val="006F5DF4"/>
    <w:rsid w:val="006F5E12"/>
    <w:rsid w:val="006F6330"/>
    <w:rsid w:val="006F6709"/>
    <w:rsid w:val="006F6B2E"/>
    <w:rsid w:val="006F6D2C"/>
    <w:rsid w:val="006F6E65"/>
    <w:rsid w:val="006F6EB4"/>
    <w:rsid w:val="006F6ED8"/>
    <w:rsid w:val="006F704B"/>
    <w:rsid w:val="006F718C"/>
    <w:rsid w:val="006F72D2"/>
    <w:rsid w:val="006F7538"/>
    <w:rsid w:val="006F75BF"/>
    <w:rsid w:val="006F76ED"/>
    <w:rsid w:val="006F791F"/>
    <w:rsid w:val="006F7971"/>
    <w:rsid w:val="006F79D3"/>
    <w:rsid w:val="006F7B15"/>
    <w:rsid w:val="006F7D26"/>
    <w:rsid w:val="007000AE"/>
    <w:rsid w:val="00700141"/>
    <w:rsid w:val="00700215"/>
    <w:rsid w:val="0070025D"/>
    <w:rsid w:val="00700261"/>
    <w:rsid w:val="007003DA"/>
    <w:rsid w:val="007004EE"/>
    <w:rsid w:val="00700624"/>
    <w:rsid w:val="00700643"/>
    <w:rsid w:val="00700719"/>
    <w:rsid w:val="00700762"/>
    <w:rsid w:val="00700897"/>
    <w:rsid w:val="00700904"/>
    <w:rsid w:val="00700958"/>
    <w:rsid w:val="00700975"/>
    <w:rsid w:val="00700B4E"/>
    <w:rsid w:val="00700BD1"/>
    <w:rsid w:val="00700D08"/>
    <w:rsid w:val="00700D93"/>
    <w:rsid w:val="00700E08"/>
    <w:rsid w:val="00700E31"/>
    <w:rsid w:val="00701015"/>
    <w:rsid w:val="0070104A"/>
    <w:rsid w:val="007010E3"/>
    <w:rsid w:val="0070130A"/>
    <w:rsid w:val="0070131F"/>
    <w:rsid w:val="00701695"/>
    <w:rsid w:val="00701896"/>
    <w:rsid w:val="007019A3"/>
    <w:rsid w:val="00701CA0"/>
    <w:rsid w:val="00701D7B"/>
    <w:rsid w:val="0070200A"/>
    <w:rsid w:val="0070220C"/>
    <w:rsid w:val="0070225A"/>
    <w:rsid w:val="0070249F"/>
    <w:rsid w:val="00702612"/>
    <w:rsid w:val="007026AC"/>
    <w:rsid w:val="007027B2"/>
    <w:rsid w:val="007028B2"/>
    <w:rsid w:val="00702CA3"/>
    <w:rsid w:val="00702E11"/>
    <w:rsid w:val="00702E2A"/>
    <w:rsid w:val="00702EF8"/>
    <w:rsid w:val="00702F91"/>
    <w:rsid w:val="007030F1"/>
    <w:rsid w:val="007031A3"/>
    <w:rsid w:val="007033AD"/>
    <w:rsid w:val="00703462"/>
    <w:rsid w:val="00703606"/>
    <w:rsid w:val="00703743"/>
    <w:rsid w:val="00703778"/>
    <w:rsid w:val="007039C9"/>
    <w:rsid w:val="00703B7F"/>
    <w:rsid w:val="007041B8"/>
    <w:rsid w:val="00704539"/>
    <w:rsid w:val="00704655"/>
    <w:rsid w:val="0070470C"/>
    <w:rsid w:val="0070472D"/>
    <w:rsid w:val="0070490F"/>
    <w:rsid w:val="00704A71"/>
    <w:rsid w:val="00704B4C"/>
    <w:rsid w:val="00704CDA"/>
    <w:rsid w:val="00704F0C"/>
    <w:rsid w:val="00704F78"/>
    <w:rsid w:val="00705024"/>
    <w:rsid w:val="00705044"/>
    <w:rsid w:val="0070506C"/>
    <w:rsid w:val="00705072"/>
    <w:rsid w:val="007052AB"/>
    <w:rsid w:val="00705303"/>
    <w:rsid w:val="007053DD"/>
    <w:rsid w:val="007054BB"/>
    <w:rsid w:val="007055B6"/>
    <w:rsid w:val="00705669"/>
    <w:rsid w:val="007058E0"/>
    <w:rsid w:val="00705A9A"/>
    <w:rsid w:val="00705AB0"/>
    <w:rsid w:val="00705AC7"/>
    <w:rsid w:val="00705B2D"/>
    <w:rsid w:val="00705B5C"/>
    <w:rsid w:val="00705B7C"/>
    <w:rsid w:val="00705D7B"/>
    <w:rsid w:val="00705DD7"/>
    <w:rsid w:val="00705E9A"/>
    <w:rsid w:val="00705F6F"/>
    <w:rsid w:val="007060C3"/>
    <w:rsid w:val="007061EA"/>
    <w:rsid w:val="007062EC"/>
    <w:rsid w:val="00706304"/>
    <w:rsid w:val="0070638E"/>
    <w:rsid w:val="007065DE"/>
    <w:rsid w:val="0070691D"/>
    <w:rsid w:val="007069A5"/>
    <w:rsid w:val="00706B03"/>
    <w:rsid w:val="00706DD4"/>
    <w:rsid w:val="00706E00"/>
    <w:rsid w:val="00706E16"/>
    <w:rsid w:val="00706F0D"/>
    <w:rsid w:val="007070DE"/>
    <w:rsid w:val="007070F7"/>
    <w:rsid w:val="0070738A"/>
    <w:rsid w:val="00707391"/>
    <w:rsid w:val="007073D5"/>
    <w:rsid w:val="00707421"/>
    <w:rsid w:val="0070762F"/>
    <w:rsid w:val="0070766A"/>
    <w:rsid w:val="0070775F"/>
    <w:rsid w:val="00707AF2"/>
    <w:rsid w:val="00707B9F"/>
    <w:rsid w:val="00707DD8"/>
    <w:rsid w:val="00707EC7"/>
    <w:rsid w:val="007100EB"/>
    <w:rsid w:val="00710112"/>
    <w:rsid w:val="00710178"/>
    <w:rsid w:val="00710549"/>
    <w:rsid w:val="00710803"/>
    <w:rsid w:val="00710912"/>
    <w:rsid w:val="00710924"/>
    <w:rsid w:val="007109C7"/>
    <w:rsid w:val="00710B18"/>
    <w:rsid w:val="00710DFE"/>
    <w:rsid w:val="00710FBE"/>
    <w:rsid w:val="00711011"/>
    <w:rsid w:val="00711057"/>
    <w:rsid w:val="00711195"/>
    <w:rsid w:val="00711614"/>
    <w:rsid w:val="007116A4"/>
    <w:rsid w:val="007116B5"/>
    <w:rsid w:val="00711AB1"/>
    <w:rsid w:val="00711AFA"/>
    <w:rsid w:val="00711B3C"/>
    <w:rsid w:val="00711E96"/>
    <w:rsid w:val="00712177"/>
    <w:rsid w:val="00712265"/>
    <w:rsid w:val="007123E1"/>
    <w:rsid w:val="007123EF"/>
    <w:rsid w:val="00712425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1F3"/>
    <w:rsid w:val="00713388"/>
    <w:rsid w:val="00713563"/>
    <w:rsid w:val="0071363D"/>
    <w:rsid w:val="00713841"/>
    <w:rsid w:val="00713947"/>
    <w:rsid w:val="00713AB8"/>
    <w:rsid w:val="00713B38"/>
    <w:rsid w:val="00713BD0"/>
    <w:rsid w:val="00713ECD"/>
    <w:rsid w:val="00713F52"/>
    <w:rsid w:val="00714128"/>
    <w:rsid w:val="007141AB"/>
    <w:rsid w:val="00714268"/>
    <w:rsid w:val="00714429"/>
    <w:rsid w:val="007144F0"/>
    <w:rsid w:val="00714559"/>
    <w:rsid w:val="0071457A"/>
    <w:rsid w:val="00714622"/>
    <w:rsid w:val="00714957"/>
    <w:rsid w:val="00714A3A"/>
    <w:rsid w:val="00714B8D"/>
    <w:rsid w:val="00714BBF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AF5"/>
    <w:rsid w:val="00715D74"/>
    <w:rsid w:val="00715E95"/>
    <w:rsid w:val="00715FDF"/>
    <w:rsid w:val="0071611E"/>
    <w:rsid w:val="0071619B"/>
    <w:rsid w:val="007161CE"/>
    <w:rsid w:val="0071626E"/>
    <w:rsid w:val="00716540"/>
    <w:rsid w:val="0071656B"/>
    <w:rsid w:val="007165F4"/>
    <w:rsid w:val="0071668E"/>
    <w:rsid w:val="007167C5"/>
    <w:rsid w:val="007168E3"/>
    <w:rsid w:val="0071695A"/>
    <w:rsid w:val="00716B16"/>
    <w:rsid w:val="00716C32"/>
    <w:rsid w:val="00716C33"/>
    <w:rsid w:val="00716C4D"/>
    <w:rsid w:val="00717353"/>
    <w:rsid w:val="00717361"/>
    <w:rsid w:val="0071737A"/>
    <w:rsid w:val="0071748D"/>
    <w:rsid w:val="00717545"/>
    <w:rsid w:val="00717616"/>
    <w:rsid w:val="007176A5"/>
    <w:rsid w:val="007178A8"/>
    <w:rsid w:val="00717D77"/>
    <w:rsid w:val="00717EAD"/>
    <w:rsid w:val="00717F14"/>
    <w:rsid w:val="00717FB5"/>
    <w:rsid w:val="00720120"/>
    <w:rsid w:val="007201FA"/>
    <w:rsid w:val="00720361"/>
    <w:rsid w:val="00720382"/>
    <w:rsid w:val="00720625"/>
    <w:rsid w:val="007206DB"/>
    <w:rsid w:val="0072072C"/>
    <w:rsid w:val="00720AD4"/>
    <w:rsid w:val="00720C24"/>
    <w:rsid w:val="00720D82"/>
    <w:rsid w:val="00721576"/>
    <w:rsid w:val="007216AD"/>
    <w:rsid w:val="00721837"/>
    <w:rsid w:val="00721A6F"/>
    <w:rsid w:val="00721B4D"/>
    <w:rsid w:val="00721B93"/>
    <w:rsid w:val="00721C11"/>
    <w:rsid w:val="007220F5"/>
    <w:rsid w:val="00722158"/>
    <w:rsid w:val="007221B8"/>
    <w:rsid w:val="00722240"/>
    <w:rsid w:val="0072225D"/>
    <w:rsid w:val="007224E0"/>
    <w:rsid w:val="007225FF"/>
    <w:rsid w:val="007227FE"/>
    <w:rsid w:val="00722828"/>
    <w:rsid w:val="007228AE"/>
    <w:rsid w:val="00722907"/>
    <w:rsid w:val="00722AB8"/>
    <w:rsid w:val="00722B1C"/>
    <w:rsid w:val="00722C5C"/>
    <w:rsid w:val="00722E96"/>
    <w:rsid w:val="00722F5A"/>
    <w:rsid w:val="00723042"/>
    <w:rsid w:val="007231B4"/>
    <w:rsid w:val="0072326F"/>
    <w:rsid w:val="007232E7"/>
    <w:rsid w:val="00723396"/>
    <w:rsid w:val="007233D4"/>
    <w:rsid w:val="00723602"/>
    <w:rsid w:val="007236BD"/>
    <w:rsid w:val="0072377D"/>
    <w:rsid w:val="00723848"/>
    <w:rsid w:val="007238D6"/>
    <w:rsid w:val="007238D8"/>
    <w:rsid w:val="00723A05"/>
    <w:rsid w:val="00723AE2"/>
    <w:rsid w:val="00723D85"/>
    <w:rsid w:val="00723ED0"/>
    <w:rsid w:val="007241FD"/>
    <w:rsid w:val="00724363"/>
    <w:rsid w:val="007243B2"/>
    <w:rsid w:val="00724425"/>
    <w:rsid w:val="0072450F"/>
    <w:rsid w:val="00724565"/>
    <w:rsid w:val="0072465C"/>
    <w:rsid w:val="007247E9"/>
    <w:rsid w:val="00724893"/>
    <w:rsid w:val="00724A27"/>
    <w:rsid w:val="00724ACD"/>
    <w:rsid w:val="00724B92"/>
    <w:rsid w:val="00724BD4"/>
    <w:rsid w:val="00724CE2"/>
    <w:rsid w:val="00724CEB"/>
    <w:rsid w:val="00724E6C"/>
    <w:rsid w:val="00724EE3"/>
    <w:rsid w:val="00724FD6"/>
    <w:rsid w:val="00724FDE"/>
    <w:rsid w:val="00725238"/>
    <w:rsid w:val="00725270"/>
    <w:rsid w:val="007252E1"/>
    <w:rsid w:val="0072546A"/>
    <w:rsid w:val="00725492"/>
    <w:rsid w:val="00725515"/>
    <w:rsid w:val="0072562F"/>
    <w:rsid w:val="00725703"/>
    <w:rsid w:val="0072585F"/>
    <w:rsid w:val="0072591C"/>
    <w:rsid w:val="00725A8A"/>
    <w:rsid w:val="00725A97"/>
    <w:rsid w:val="00725BB8"/>
    <w:rsid w:val="00725D15"/>
    <w:rsid w:val="00725D1C"/>
    <w:rsid w:val="00725EA3"/>
    <w:rsid w:val="0072613E"/>
    <w:rsid w:val="00726195"/>
    <w:rsid w:val="00726303"/>
    <w:rsid w:val="00726317"/>
    <w:rsid w:val="00726390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400"/>
    <w:rsid w:val="00727553"/>
    <w:rsid w:val="0072763B"/>
    <w:rsid w:val="00727690"/>
    <w:rsid w:val="007276AF"/>
    <w:rsid w:val="00727851"/>
    <w:rsid w:val="00727864"/>
    <w:rsid w:val="007278D7"/>
    <w:rsid w:val="007279B5"/>
    <w:rsid w:val="00727AC3"/>
    <w:rsid w:val="00727AFF"/>
    <w:rsid w:val="00727D7E"/>
    <w:rsid w:val="00727DB5"/>
    <w:rsid w:val="00727E6A"/>
    <w:rsid w:val="00727E9C"/>
    <w:rsid w:val="00727EA1"/>
    <w:rsid w:val="0073004B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0FC1"/>
    <w:rsid w:val="00731161"/>
    <w:rsid w:val="00731245"/>
    <w:rsid w:val="007313B1"/>
    <w:rsid w:val="0073178A"/>
    <w:rsid w:val="00731B19"/>
    <w:rsid w:val="00731C94"/>
    <w:rsid w:val="00731D1C"/>
    <w:rsid w:val="00731E9D"/>
    <w:rsid w:val="00731EF1"/>
    <w:rsid w:val="0073218F"/>
    <w:rsid w:val="007321CC"/>
    <w:rsid w:val="0073236A"/>
    <w:rsid w:val="00732398"/>
    <w:rsid w:val="00732450"/>
    <w:rsid w:val="00732468"/>
    <w:rsid w:val="00732500"/>
    <w:rsid w:val="0073288E"/>
    <w:rsid w:val="00732CEB"/>
    <w:rsid w:val="00732D18"/>
    <w:rsid w:val="00732E67"/>
    <w:rsid w:val="00733059"/>
    <w:rsid w:val="007331B9"/>
    <w:rsid w:val="0073322A"/>
    <w:rsid w:val="00733277"/>
    <w:rsid w:val="007332B4"/>
    <w:rsid w:val="007332C3"/>
    <w:rsid w:val="00733327"/>
    <w:rsid w:val="00733596"/>
    <w:rsid w:val="00733759"/>
    <w:rsid w:val="0073384E"/>
    <w:rsid w:val="007338D2"/>
    <w:rsid w:val="00733EA5"/>
    <w:rsid w:val="00733FE7"/>
    <w:rsid w:val="00734010"/>
    <w:rsid w:val="00734107"/>
    <w:rsid w:val="007341A3"/>
    <w:rsid w:val="00734346"/>
    <w:rsid w:val="007343FC"/>
    <w:rsid w:val="00734432"/>
    <w:rsid w:val="0073448C"/>
    <w:rsid w:val="00734687"/>
    <w:rsid w:val="007346EB"/>
    <w:rsid w:val="0073473B"/>
    <w:rsid w:val="00734760"/>
    <w:rsid w:val="0073486B"/>
    <w:rsid w:val="007348F4"/>
    <w:rsid w:val="00734B3D"/>
    <w:rsid w:val="00734B5B"/>
    <w:rsid w:val="00734D53"/>
    <w:rsid w:val="00734E7B"/>
    <w:rsid w:val="00734F8C"/>
    <w:rsid w:val="00734FDA"/>
    <w:rsid w:val="00735192"/>
    <w:rsid w:val="0073524B"/>
    <w:rsid w:val="00735289"/>
    <w:rsid w:val="007352E9"/>
    <w:rsid w:val="0073536F"/>
    <w:rsid w:val="0073548E"/>
    <w:rsid w:val="00735651"/>
    <w:rsid w:val="007356CC"/>
    <w:rsid w:val="00735702"/>
    <w:rsid w:val="00735719"/>
    <w:rsid w:val="0073571A"/>
    <w:rsid w:val="00735725"/>
    <w:rsid w:val="00735765"/>
    <w:rsid w:val="007358CF"/>
    <w:rsid w:val="00735949"/>
    <w:rsid w:val="00735B37"/>
    <w:rsid w:val="00735B9A"/>
    <w:rsid w:val="00735E45"/>
    <w:rsid w:val="00735E64"/>
    <w:rsid w:val="00735EB5"/>
    <w:rsid w:val="00735F3E"/>
    <w:rsid w:val="00735F90"/>
    <w:rsid w:val="0073606D"/>
    <w:rsid w:val="007361AC"/>
    <w:rsid w:val="007361D9"/>
    <w:rsid w:val="007362C5"/>
    <w:rsid w:val="007363C5"/>
    <w:rsid w:val="00736450"/>
    <w:rsid w:val="00736484"/>
    <w:rsid w:val="00736517"/>
    <w:rsid w:val="007365F7"/>
    <w:rsid w:val="0073664A"/>
    <w:rsid w:val="00736768"/>
    <w:rsid w:val="007367E6"/>
    <w:rsid w:val="0073691F"/>
    <w:rsid w:val="007369AC"/>
    <w:rsid w:val="00736A83"/>
    <w:rsid w:val="00736B35"/>
    <w:rsid w:val="00736E3C"/>
    <w:rsid w:val="00736E4B"/>
    <w:rsid w:val="00736F26"/>
    <w:rsid w:val="00737332"/>
    <w:rsid w:val="0073758A"/>
    <w:rsid w:val="007375F4"/>
    <w:rsid w:val="00737907"/>
    <w:rsid w:val="00737937"/>
    <w:rsid w:val="00737BFA"/>
    <w:rsid w:val="00737E48"/>
    <w:rsid w:val="00737E8B"/>
    <w:rsid w:val="00737F5E"/>
    <w:rsid w:val="007400E5"/>
    <w:rsid w:val="0074036B"/>
    <w:rsid w:val="007403C6"/>
    <w:rsid w:val="007403E8"/>
    <w:rsid w:val="00740481"/>
    <w:rsid w:val="00740494"/>
    <w:rsid w:val="00740535"/>
    <w:rsid w:val="00740602"/>
    <w:rsid w:val="007407BB"/>
    <w:rsid w:val="00740840"/>
    <w:rsid w:val="007409B9"/>
    <w:rsid w:val="00740A8A"/>
    <w:rsid w:val="00740B80"/>
    <w:rsid w:val="00740B8E"/>
    <w:rsid w:val="00740D0B"/>
    <w:rsid w:val="00740D32"/>
    <w:rsid w:val="00740E31"/>
    <w:rsid w:val="00740F3B"/>
    <w:rsid w:val="007410B9"/>
    <w:rsid w:val="00741172"/>
    <w:rsid w:val="00741617"/>
    <w:rsid w:val="0074193E"/>
    <w:rsid w:val="00741A71"/>
    <w:rsid w:val="00741A8B"/>
    <w:rsid w:val="00741CF6"/>
    <w:rsid w:val="00741D31"/>
    <w:rsid w:val="00741D94"/>
    <w:rsid w:val="00742062"/>
    <w:rsid w:val="00742091"/>
    <w:rsid w:val="007420D2"/>
    <w:rsid w:val="00742224"/>
    <w:rsid w:val="0074236E"/>
    <w:rsid w:val="0074241F"/>
    <w:rsid w:val="00742528"/>
    <w:rsid w:val="00742711"/>
    <w:rsid w:val="00742794"/>
    <w:rsid w:val="00742795"/>
    <w:rsid w:val="007427AF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2C3"/>
    <w:rsid w:val="007435D6"/>
    <w:rsid w:val="007435F7"/>
    <w:rsid w:val="00743786"/>
    <w:rsid w:val="007438AC"/>
    <w:rsid w:val="007438F6"/>
    <w:rsid w:val="007439DF"/>
    <w:rsid w:val="00743BB0"/>
    <w:rsid w:val="00744073"/>
    <w:rsid w:val="0074419F"/>
    <w:rsid w:val="007441AB"/>
    <w:rsid w:val="00744486"/>
    <w:rsid w:val="007444CA"/>
    <w:rsid w:val="00744869"/>
    <w:rsid w:val="00744AA6"/>
    <w:rsid w:val="00744F5F"/>
    <w:rsid w:val="00744FA7"/>
    <w:rsid w:val="00745057"/>
    <w:rsid w:val="00745110"/>
    <w:rsid w:val="007452EC"/>
    <w:rsid w:val="0074538E"/>
    <w:rsid w:val="007453A5"/>
    <w:rsid w:val="00745415"/>
    <w:rsid w:val="00745557"/>
    <w:rsid w:val="00745602"/>
    <w:rsid w:val="007456C9"/>
    <w:rsid w:val="00745820"/>
    <w:rsid w:val="007458E1"/>
    <w:rsid w:val="007458EF"/>
    <w:rsid w:val="00745999"/>
    <w:rsid w:val="007459FE"/>
    <w:rsid w:val="00745A45"/>
    <w:rsid w:val="00745E12"/>
    <w:rsid w:val="00745E2B"/>
    <w:rsid w:val="00745EBF"/>
    <w:rsid w:val="00745FDC"/>
    <w:rsid w:val="00746038"/>
    <w:rsid w:val="0074603B"/>
    <w:rsid w:val="00746377"/>
    <w:rsid w:val="00746383"/>
    <w:rsid w:val="0074644F"/>
    <w:rsid w:val="00746572"/>
    <w:rsid w:val="007466A2"/>
    <w:rsid w:val="007466CF"/>
    <w:rsid w:val="00746722"/>
    <w:rsid w:val="0074672D"/>
    <w:rsid w:val="007469D4"/>
    <w:rsid w:val="00746A49"/>
    <w:rsid w:val="00746B2F"/>
    <w:rsid w:val="00746B60"/>
    <w:rsid w:val="00746C23"/>
    <w:rsid w:val="00746CC5"/>
    <w:rsid w:val="00746D23"/>
    <w:rsid w:val="00746F7A"/>
    <w:rsid w:val="0074718B"/>
    <w:rsid w:val="0074719C"/>
    <w:rsid w:val="0074732B"/>
    <w:rsid w:val="007473A9"/>
    <w:rsid w:val="00747518"/>
    <w:rsid w:val="00747560"/>
    <w:rsid w:val="007475F6"/>
    <w:rsid w:val="007475F8"/>
    <w:rsid w:val="00747898"/>
    <w:rsid w:val="00747951"/>
    <w:rsid w:val="00747C1D"/>
    <w:rsid w:val="00747CE3"/>
    <w:rsid w:val="00747CF1"/>
    <w:rsid w:val="00747D1C"/>
    <w:rsid w:val="00747DBF"/>
    <w:rsid w:val="00747E58"/>
    <w:rsid w:val="00747FB0"/>
    <w:rsid w:val="0075019E"/>
    <w:rsid w:val="007504DE"/>
    <w:rsid w:val="00750561"/>
    <w:rsid w:val="00750632"/>
    <w:rsid w:val="007506A9"/>
    <w:rsid w:val="007506E9"/>
    <w:rsid w:val="00750865"/>
    <w:rsid w:val="00750A87"/>
    <w:rsid w:val="00750B51"/>
    <w:rsid w:val="00750BC8"/>
    <w:rsid w:val="00750DA7"/>
    <w:rsid w:val="00750DBA"/>
    <w:rsid w:val="00750E3A"/>
    <w:rsid w:val="00750FC8"/>
    <w:rsid w:val="00750FE5"/>
    <w:rsid w:val="00750FF2"/>
    <w:rsid w:val="007511A2"/>
    <w:rsid w:val="007511D2"/>
    <w:rsid w:val="00751644"/>
    <w:rsid w:val="007516E6"/>
    <w:rsid w:val="007516FA"/>
    <w:rsid w:val="007517AB"/>
    <w:rsid w:val="0075184E"/>
    <w:rsid w:val="007518DA"/>
    <w:rsid w:val="00751987"/>
    <w:rsid w:val="00751A73"/>
    <w:rsid w:val="00751ADD"/>
    <w:rsid w:val="00751AEE"/>
    <w:rsid w:val="00751B0A"/>
    <w:rsid w:val="00751CEA"/>
    <w:rsid w:val="00752005"/>
    <w:rsid w:val="00752030"/>
    <w:rsid w:val="00752470"/>
    <w:rsid w:val="0075264B"/>
    <w:rsid w:val="007526E3"/>
    <w:rsid w:val="00752778"/>
    <w:rsid w:val="00752789"/>
    <w:rsid w:val="0075282B"/>
    <w:rsid w:val="0075284D"/>
    <w:rsid w:val="00752892"/>
    <w:rsid w:val="0075296D"/>
    <w:rsid w:val="00752A8B"/>
    <w:rsid w:val="00752BD1"/>
    <w:rsid w:val="00752D04"/>
    <w:rsid w:val="00752D3E"/>
    <w:rsid w:val="00752F68"/>
    <w:rsid w:val="0075308C"/>
    <w:rsid w:val="007530D2"/>
    <w:rsid w:val="00753184"/>
    <w:rsid w:val="007533C1"/>
    <w:rsid w:val="007534EF"/>
    <w:rsid w:val="0075366F"/>
    <w:rsid w:val="00753864"/>
    <w:rsid w:val="00753B21"/>
    <w:rsid w:val="00753D05"/>
    <w:rsid w:val="00753E32"/>
    <w:rsid w:val="00753E5B"/>
    <w:rsid w:val="00753EB5"/>
    <w:rsid w:val="007540D0"/>
    <w:rsid w:val="00754422"/>
    <w:rsid w:val="0075449B"/>
    <w:rsid w:val="00754517"/>
    <w:rsid w:val="007545BE"/>
    <w:rsid w:val="007545F3"/>
    <w:rsid w:val="00754A12"/>
    <w:rsid w:val="00754A86"/>
    <w:rsid w:val="00754B6B"/>
    <w:rsid w:val="00754B81"/>
    <w:rsid w:val="00754C3E"/>
    <w:rsid w:val="00754C76"/>
    <w:rsid w:val="00754D10"/>
    <w:rsid w:val="00754E8A"/>
    <w:rsid w:val="00755067"/>
    <w:rsid w:val="00755126"/>
    <w:rsid w:val="007551E2"/>
    <w:rsid w:val="0075528E"/>
    <w:rsid w:val="00755306"/>
    <w:rsid w:val="00755385"/>
    <w:rsid w:val="00755434"/>
    <w:rsid w:val="00755519"/>
    <w:rsid w:val="00755649"/>
    <w:rsid w:val="0075564B"/>
    <w:rsid w:val="007558B7"/>
    <w:rsid w:val="00755A90"/>
    <w:rsid w:val="00755E6F"/>
    <w:rsid w:val="00755E9F"/>
    <w:rsid w:val="00755F63"/>
    <w:rsid w:val="00756177"/>
    <w:rsid w:val="00756634"/>
    <w:rsid w:val="00756786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89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2AD"/>
    <w:rsid w:val="0076051B"/>
    <w:rsid w:val="0076071B"/>
    <w:rsid w:val="007609D7"/>
    <w:rsid w:val="00760ADE"/>
    <w:rsid w:val="00760D3A"/>
    <w:rsid w:val="00760F9C"/>
    <w:rsid w:val="0076105E"/>
    <w:rsid w:val="00761081"/>
    <w:rsid w:val="00761321"/>
    <w:rsid w:val="00761627"/>
    <w:rsid w:val="00761649"/>
    <w:rsid w:val="00761670"/>
    <w:rsid w:val="00761696"/>
    <w:rsid w:val="00761710"/>
    <w:rsid w:val="00761BDD"/>
    <w:rsid w:val="00761C42"/>
    <w:rsid w:val="00761D6C"/>
    <w:rsid w:val="00761DAF"/>
    <w:rsid w:val="00761E9F"/>
    <w:rsid w:val="00761F0F"/>
    <w:rsid w:val="007620F5"/>
    <w:rsid w:val="007621A5"/>
    <w:rsid w:val="0076226C"/>
    <w:rsid w:val="00762432"/>
    <w:rsid w:val="007624CA"/>
    <w:rsid w:val="00762657"/>
    <w:rsid w:val="00762662"/>
    <w:rsid w:val="0076305F"/>
    <w:rsid w:val="00763556"/>
    <w:rsid w:val="0076357C"/>
    <w:rsid w:val="00763775"/>
    <w:rsid w:val="007637D9"/>
    <w:rsid w:val="00763880"/>
    <w:rsid w:val="00763895"/>
    <w:rsid w:val="00763DF9"/>
    <w:rsid w:val="00763EC4"/>
    <w:rsid w:val="00763FB7"/>
    <w:rsid w:val="00764090"/>
    <w:rsid w:val="00764227"/>
    <w:rsid w:val="007642BB"/>
    <w:rsid w:val="00764478"/>
    <w:rsid w:val="007644EC"/>
    <w:rsid w:val="0076461C"/>
    <w:rsid w:val="007646D9"/>
    <w:rsid w:val="00764706"/>
    <w:rsid w:val="007647A1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061"/>
    <w:rsid w:val="00765250"/>
    <w:rsid w:val="0076525D"/>
    <w:rsid w:val="0076542C"/>
    <w:rsid w:val="0076548C"/>
    <w:rsid w:val="007654D2"/>
    <w:rsid w:val="00765551"/>
    <w:rsid w:val="0076567B"/>
    <w:rsid w:val="00765795"/>
    <w:rsid w:val="007657C5"/>
    <w:rsid w:val="0076591D"/>
    <w:rsid w:val="007659F8"/>
    <w:rsid w:val="00765A77"/>
    <w:rsid w:val="00765B1A"/>
    <w:rsid w:val="00765D4B"/>
    <w:rsid w:val="00765EA1"/>
    <w:rsid w:val="00766045"/>
    <w:rsid w:val="00766481"/>
    <w:rsid w:val="0076656F"/>
    <w:rsid w:val="0076660C"/>
    <w:rsid w:val="00766847"/>
    <w:rsid w:val="00766933"/>
    <w:rsid w:val="00766CAA"/>
    <w:rsid w:val="00766D81"/>
    <w:rsid w:val="00766E57"/>
    <w:rsid w:val="00767339"/>
    <w:rsid w:val="00767363"/>
    <w:rsid w:val="007673AB"/>
    <w:rsid w:val="007673D2"/>
    <w:rsid w:val="0076742D"/>
    <w:rsid w:val="00767694"/>
    <w:rsid w:val="007676B2"/>
    <w:rsid w:val="00767719"/>
    <w:rsid w:val="00767727"/>
    <w:rsid w:val="00767752"/>
    <w:rsid w:val="00767767"/>
    <w:rsid w:val="0076777E"/>
    <w:rsid w:val="007678DA"/>
    <w:rsid w:val="00767A5B"/>
    <w:rsid w:val="00767A75"/>
    <w:rsid w:val="00767B6F"/>
    <w:rsid w:val="00767DA2"/>
    <w:rsid w:val="00767E92"/>
    <w:rsid w:val="00767F06"/>
    <w:rsid w:val="00767F4C"/>
    <w:rsid w:val="007702F1"/>
    <w:rsid w:val="00770312"/>
    <w:rsid w:val="00770561"/>
    <w:rsid w:val="00770596"/>
    <w:rsid w:val="007706BA"/>
    <w:rsid w:val="00770744"/>
    <w:rsid w:val="00770817"/>
    <w:rsid w:val="00770A56"/>
    <w:rsid w:val="00770B90"/>
    <w:rsid w:val="00770FBE"/>
    <w:rsid w:val="00771033"/>
    <w:rsid w:val="007713FD"/>
    <w:rsid w:val="0077147C"/>
    <w:rsid w:val="007714A1"/>
    <w:rsid w:val="0077178F"/>
    <w:rsid w:val="007717A7"/>
    <w:rsid w:val="007719CB"/>
    <w:rsid w:val="00771A2C"/>
    <w:rsid w:val="00771AD4"/>
    <w:rsid w:val="00771BE5"/>
    <w:rsid w:val="00771CA1"/>
    <w:rsid w:val="00771F8D"/>
    <w:rsid w:val="0077233D"/>
    <w:rsid w:val="007723DB"/>
    <w:rsid w:val="007725CB"/>
    <w:rsid w:val="0077291E"/>
    <w:rsid w:val="00772C1E"/>
    <w:rsid w:val="00773115"/>
    <w:rsid w:val="00773124"/>
    <w:rsid w:val="00773529"/>
    <w:rsid w:val="007735E0"/>
    <w:rsid w:val="00773610"/>
    <w:rsid w:val="00773794"/>
    <w:rsid w:val="007737FF"/>
    <w:rsid w:val="0077388C"/>
    <w:rsid w:val="007738A1"/>
    <w:rsid w:val="00773ABE"/>
    <w:rsid w:val="00773B43"/>
    <w:rsid w:val="00773E77"/>
    <w:rsid w:val="00773F07"/>
    <w:rsid w:val="0077400D"/>
    <w:rsid w:val="00774039"/>
    <w:rsid w:val="00774168"/>
    <w:rsid w:val="007741E8"/>
    <w:rsid w:val="007742A3"/>
    <w:rsid w:val="007742F4"/>
    <w:rsid w:val="007743AF"/>
    <w:rsid w:val="007745CD"/>
    <w:rsid w:val="0077462F"/>
    <w:rsid w:val="007746D4"/>
    <w:rsid w:val="007746F2"/>
    <w:rsid w:val="007747F5"/>
    <w:rsid w:val="007748C1"/>
    <w:rsid w:val="00774C54"/>
    <w:rsid w:val="00774DD4"/>
    <w:rsid w:val="00775253"/>
    <w:rsid w:val="007752DC"/>
    <w:rsid w:val="007752F7"/>
    <w:rsid w:val="007754A0"/>
    <w:rsid w:val="00775520"/>
    <w:rsid w:val="0077586F"/>
    <w:rsid w:val="007758FF"/>
    <w:rsid w:val="00775936"/>
    <w:rsid w:val="00775A75"/>
    <w:rsid w:val="00775A90"/>
    <w:rsid w:val="00775BE2"/>
    <w:rsid w:val="00775C3F"/>
    <w:rsid w:val="00775CA4"/>
    <w:rsid w:val="00775E8A"/>
    <w:rsid w:val="00775EEA"/>
    <w:rsid w:val="00775FC0"/>
    <w:rsid w:val="00775FFA"/>
    <w:rsid w:val="00776014"/>
    <w:rsid w:val="007760A9"/>
    <w:rsid w:val="007760D6"/>
    <w:rsid w:val="00776111"/>
    <w:rsid w:val="007761AB"/>
    <w:rsid w:val="007763DC"/>
    <w:rsid w:val="007766EF"/>
    <w:rsid w:val="00776701"/>
    <w:rsid w:val="0077673A"/>
    <w:rsid w:val="00776A0A"/>
    <w:rsid w:val="00776A0C"/>
    <w:rsid w:val="00776A3E"/>
    <w:rsid w:val="00776B20"/>
    <w:rsid w:val="00776BB3"/>
    <w:rsid w:val="00776D94"/>
    <w:rsid w:val="00776E65"/>
    <w:rsid w:val="00776EE4"/>
    <w:rsid w:val="00776FCE"/>
    <w:rsid w:val="007770E8"/>
    <w:rsid w:val="007771D7"/>
    <w:rsid w:val="0077721F"/>
    <w:rsid w:val="007772C7"/>
    <w:rsid w:val="0077739B"/>
    <w:rsid w:val="0077743E"/>
    <w:rsid w:val="007774B4"/>
    <w:rsid w:val="00777570"/>
    <w:rsid w:val="007776D1"/>
    <w:rsid w:val="00777956"/>
    <w:rsid w:val="00777A32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182"/>
    <w:rsid w:val="00780600"/>
    <w:rsid w:val="0078076A"/>
    <w:rsid w:val="007807A5"/>
    <w:rsid w:val="007808B7"/>
    <w:rsid w:val="007808CE"/>
    <w:rsid w:val="0078091F"/>
    <w:rsid w:val="00780987"/>
    <w:rsid w:val="00780A08"/>
    <w:rsid w:val="00780A40"/>
    <w:rsid w:val="00780AC1"/>
    <w:rsid w:val="00780B2A"/>
    <w:rsid w:val="00780C07"/>
    <w:rsid w:val="00780E93"/>
    <w:rsid w:val="00780EB0"/>
    <w:rsid w:val="00780F09"/>
    <w:rsid w:val="00780F2B"/>
    <w:rsid w:val="00780FD5"/>
    <w:rsid w:val="00780FD9"/>
    <w:rsid w:val="007810DB"/>
    <w:rsid w:val="007811EB"/>
    <w:rsid w:val="007815C4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1F9"/>
    <w:rsid w:val="007822CF"/>
    <w:rsid w:val="00782642"/>
    <w:rsid w:val="007826CE"/>
    <w:rsid w:val="007826FD"/>
    <w:rsid w:val="0078271E"/>
    <w:rsid w:val="007828D7"/>
    <w:rsid w:val="00782A12"/>
    <w:rsid w:val="00782A21"/>
    <w:rsid w:val="00782F1C"/>
    <w:rsid w:val="00783184"/>
    <w:rsid w:val="007834E8"/>
    <w:rsid w:val="00783749"/>
    <w:rsid w:val="00783800"/>
    <w:rsid w:val="0078383B"/>
    <w:rsid w:val="007839EB"/>
    <w:rsid w:val="007839EF"/>
    <w:rsid w:val="00783A27"/>
    <w:rsid w:val="00783A47"/>
    <w:rsid w:val="00783AE2"/>
    <w:rsid w:val="00783AF9"/>
    <w:rsid w:val="00783B1F"/>
    <w:rsid w:val="00783CD2"/>
    <w:rsid w:val="00783DA4"/>
    <w:rsid w:val="00783F9D"/>
    <w:rsid w:val="00784139"/>
    <w:rsid w:val="0078413A"/>
    <w:rsid w:val="00784143"/>
    <w:rsid w:val="007841C9"/>
    <w:rsid w:val="007841DF"/>
    <w:rsid w:val="007842D2"/>
    <w:rsid w:val="00784316"/>
    <w:rsid w:val="00784379"/>
    <w:rsid w:val="0078447D"/>
    <w:rsid w:val="0078451F"/>
    <w:rsid w:val="007845E4"/>
    <w:rsid w:val="00784935"/>
    <w:rsid w:val="007849C1"/>
    <w:rsid w:val="00784A10"/>
    <w:rsid w:val="00784A47"/>
    <w:rsid w:val="00784AB6"/>
    <w:rsid w:val="00784B9D"/>
    <w:rsid w:val="00784CF4"/>
    <w:rsid w:val="00784F30"/>
    <w:rsid w:val="0078506D"/>
    <w:rsid w:val="007850A0"/>
    <w:rsid w:val="007852FF"/>
    <w:rsid w:val="00785389"/>
    <w:rsid w:val="00785396"/>
    <w:rsid w:val="00785480"/>
    <w:rsid w:val="007854C8"/>
    <w:rsid w:val="00785E29"/>
    <w:rsid w:val="00785EB1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9FF"/>
    <w:rsid w:val="00786A78"/>
    <w:rsid w:val="00786C51"/>
    <w:rsid w:val="00786CDF"/>
    <w:rsid w:val="00786CE4"/>
    <w:rsid w:val="007872E0"/>
    <w:rsid w:val="007872F6"/>
    <w:rsid w:val="00787411"/>
    <w:rsid w:val="007874ED"/>
    <w:rsid w:val="00787501"/>
    <w:rsid w:val="007879E9"/>
    <w:rsid w:val="007879FD"/>
    <w:rsid w:val="00787B6B"/>
    <w:rsid w:val="00787CA9"/>
    <w:rsid w:val="00787D50"/>
    <w:rsid w:val="00787F40"/>
    <w:rsid w:val="00790195"/>
    <w:rsid w:val="007903D2"/>
    <w:rsid w:val="0079057E"/>
    <w:rsid w:val="00790606"/>
    <w:rsid w:val="00790609"/>
    <w:rsid w:val="00790721"/>
    <w:rsid w:val="00790889"/>
    <w:rsid w:val="00790A38"/>
    <w:rsid w:val="00790BDF"/>
    <w:rsid w:val="00790C78"/>
    <w:rsid w:val="00790CE4"/>
    <w:rsid w:val="00790D1B"/>
    <w:rsid w:val="00790D7A"/>
    <w:rsid w:val="00790DB0"/>
    <w:rsid w:val="00790F34"/>
    <w:rsid w:val="00791002"/>
    <w:rsid w:val="0079104F"/>
    <w:rsid w:val="007911BD"/>
    <w:rsid w:val="007912ED"/>
    <w:rsid w:val="0079132C"/>
    <w:rsid w:val="0079137A"/>
    <w:rsid w:val="00791564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034"/>
    <w:rsid w:val="00792127"/>
    <w:rsid w:val="00792133"/>
    <w:rsid w:val="0079218A"/>
    <w:rsid w:val="00792246"/>
    <w:rsid w:val="0079232C"/>
    <w:rsid w:val="007923B1"/>
    <w:rsid w:val="007923DF"/>
    <w:rsid w:val="00792627"/>
    <w:rsid w:val="00792655"/>
    <w:rsid w:val="007928A8"/>
    <w:rsid w:val="00792A7F"/>
    <w:rsid w:val="00792AF5"/>
    <w:rsid w:val="00792D10"/>
    <w:rsid w:val="00792DCD"/>
    <w:rsid w:val="00792FA5"/>
    <w:rsid w:val="00793011"/>
    <w:rsid w:val="0079319C"/>
    <w:rsid w:val="0079356B"/>
    <w:rsid w:val="00793670"/>
    <w:rsid w:val="007937C9"/>
    <w:rsid w:val="007938F0"/>
    <w:rsid w:val="007939A3"/>
    <w:rsid w:val="00793A70"/>
    <w:rsid w:val="00793C63"/>
    <w:rsid w:val="00793E44"/>
    <w:rsid w:val="00793E48"/>
    <w:rsid w:val="0079407F"/>
    <w:rsid w:val="0079413E"/>
    <w:rsid w:val="00794326"/>
    <w:rsid w:val="0079434A"/>
    <w:rsid w:val="007944EA"/>
    <w:rsid w:val="00794632"/>
    <w:rsid w:val="0079471D"/>
    <w:rsid w:val="0079485B"/>
    <w:rsid w:val="00794879"/>
    <w:rsid w:val="00794945"/>
    <w:rsid w:val="007949EC"/>
    <w:rsid w:val="00794E96"/>
    <w:rsid w:val="00794FB2"/>
    <w:rsid w:val="00795012"/>
    <w:rsid w:val="00795088"/>
    <w:rsid w:val="00795118"/>
    <w:rsid w:val="007952DB"/>
    <w:rsid w:val="00795421"/>
    <w:rsid w:val="00795540"/>
    <w:rsid w:val="007955C9"/>
    <w:rsid w:val="007955F7"/>
    <w:rsid w:val="00795612"/>
    <w:rsid w:val="0079570F"/>
    <w:rsid w:val="00795832"/>
    <w:rsid w:val="0079592C"/>
    <w:rsid w:val="00795974"/>
    <w:rsid w:val="0079598E"/>
    <w:rsid w:val="00795995"/>
    <w:rsid w:val="00795BA8"/>
    <w:rsid w:val="00795CC7"/>
    <w:rsid w:val="00795CDB"/>
    <w:rsid w:val="00795F52"/>
    <w:rsid w:val="00795FE3"/>
    <w:rsid w:val="0079603E"/>
    <w:rsid w:val="00796227"/>
    <w:rsid w:val="007963D6"/>
    <w:rsid w:val="00796482"/>
    <w:rsid w:val="007964ED"/>
    <w:rsid w:val="0079660D"/>
    <w:rsid w:val="007966B2"/>
    <w:rsid w:val="007967A5"/>
    <w:rsid w:val="007968BF"/>
    <w:rsid w:val="007968D3"/>
    <w:rsid w:val="007969E4"/>
    <w:rsid w:val="00796A3A"/>
    <w:rsid w:val="00796A94"/>
    <w:rsid w:val="007970F5"/>
    <w:rsid w:val="0079717E"/>
    <w:rsid w:val="007973A2"/>
    <w:rsid w:val="00797418"/>
    <w:rsid w:val="007975CB"/>
    <w:rsid w:val="007976E2"/>
    <w:rsid w:val="00797866"/>
    <w:rsid w:val="00797B1E"/>
    <w:rsid w:val="00797B62"/>
    <w:rsid w:val="00797B81"/>
    <w:rsid w:val="00797CDD"/>
    <w:rsid w:val="00797CED"/>
    <w:rsid w:val="007A0030"/>
    <w:rsid w:val="007A00B2"/>
    <w:rsid w:val="007A01C1"/>
    <w:rsid w:val="007A0292"/>
    <w:rsid w:val="007A02AE"/>
    <w:rsid w:val="007A02C9"/>
    <w:rsid w:val="007A0338"/>
    <w:rsid w:val="007A0383"/>
    <w:rsid w:val="007A046C"/>
    <w:rsid w:val="007A0540"/>
    <w:rsid w:val="007A06A3"/>
    <w:rsid w:val="007A078B"/>
    <w:rsid w:val="007A0876"/>
    <w:rsid w:val="007A0BFB"/>
    <w:rsid w:val="007A0D4F"/>
    <w:rsid w:val="007A0D98"/>
    <w:rsid w:val="007A0DFE"/>
    <w:rsid w:val="007A0E81"/>
    <w:rsid w:val="007A1186"/>
    <w:rsid w:val="007A11D1"/>
    <w:rsid w:val="007A1530"/>
    <w:rsid w:val="007A1724"/>
    <w:rsid w:val="007A1813"/>
    <w:rsid w:val="007A1854"/>
    <w:rsid w:val="007A187B"/>
    <w:rsid w:val="007A18BE"/>
    <w:rsid w:val="007A1960"/>
    <w:rsid w:val="007A1C35"/>
    <w:rsid w:val="007A1C92"/>
    <w:rsid w:val="007A1CD3"/>
    <w:rsid w:val="007A1F35"/>
    <w:rsid w:val="007A209E"/>
    <w:rsid w:val="007A20C9"/>
    <w:rsid w:val="007A2467"/>
    <w:rsid w:val="007A2507"/>
    <w:rsid w:val="007A2718"/>
    <w:rsid w:val="007A2780"/>
    <w:rsid w:val="007A27A5"/>
    <w:rsid w:val="007A27AA"/>
    <w:rsid w:val="007A285C"/>
    <w:rsid w:val="007A2A6A"/>
    <w:rsid w:val="007A2A6D"/>
    <w:rsid w:val="007A2D63"/>
    <w:rsid w:val="007A2EA0"/>
    <w:rsid w:val="007A2EB4"/>
    <w:rsid w:val="007A320C"/>
    <w:rsid w:val="007A34A6"/>
    <w:rsid w:val="007A37CB"/>
    <w:rsid w:val="007A397B"/>
    <w:rsid w:val="007A39CB"/>
    <w:rsid w:val="007A3A49"/>
    <w:rsid w:val="007A3AA0"/>
    <w:rsid w:val="007A3AA8"/>
    <w:rsid w:val="007A3B94"/>
    <w:rsid w:val="007A3C7D"/>
    <w:rsid w:val="007A3E97"/>
    <w:rsid w:val="007A3EA2"/>
    <w:rsid w:val="007A41F3"/>
    <w:rsid w:val="007A4265"/>
    <w:rsid w:val="007A42B9"/>
    <w:rsid w:val="007A4560"/>
    <w:rsid w:val="007A4751"/>
    <w:rsid w:val="007A484A"/>
    <w:rsid w:val="007A48F4"/>
    <w:rsid w:val="007A4A72"/>
    <w:rsid w:val="007A4AB6"/>
    <w:rsid w:val="007A4B2C"/>
    <w:rsid w:val="007A4EB9"/>
    <w:rsid w:val="007A4F09"/>
    <w:rsid w:val="007A4F32"/>
    <w:rsid w:val="007A50F2"/>
    <w:rsid w:val="007A52A6"/>
    <w:rsid w:val="007A55A8"/>
    <w:rsid w:val="007A567A"/>
    <w:rsid w:val="007A56F3"/>
    <w:rsid w:val="007A581F"/>
    <w:rsid w:val="007A586B"/>
    <w:rsid w:val="007A594A"/>
    <w:rsid w:val="007A5A44"/>
    <w:rsid w:val="007A5A68"/>
    <w:rsid w:val="007A5C0D"/>
    <w:rsid w:val="007A5C27"/>
    <w:rsid w:val="007A5C6C"/>
    <w:rsid w:val="007A5CF9"/>
    <w:rsid w:val="007A5D6C"/>
    <w:rsid w:val="007A5DD1"/>
    <w:rsid w:val="007A5E11"/>
    <w:rsid w:val="007A5F03"/>
    <w:rsid w:val="007A5FC9"/>
    <w:rsid w:val="007A614D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DC5"/>
    <w:rsid w:val="007A6E78"/>
    <w:rsid w:val="007A6EC6"/>
    <w:rsid w:val="007A6F15"/>
    <w:rsid w:val="007A70AE"/>
    <w:rsid w:val="007A70D5"/>
    <w:rsid w:val="007A73E0"/>
    <w:rsid w:val="007A7435"/>
    <w:rsid w:val="007A746A"/>
    <w:rsid w:val="007A74C3"/>
    <w:rsid w:val="007A7605"/>
    <w:rsid w:val="007A7816"/>
    <w:rsid w:val="007A7841"/>
    <w:rsid w:val="007A7898"/>
    <w:rsid w:val="007A7928"/>
    <w:rsid w:val="007A7A75"/>
    <w:rsid w:val="007A7AA7"/>
    <w:rsid w:val="007A7ABD"/>
    <w:rsid w:val="007A7AC4"/>
    <w:rsid w:val="007A7B01"/>
    <w:rsid w:val="007A7B7A"/>
    <w:rsid w:val="007A7CAA"/>
    <w:rsid w:val="007A7D92"/>
    <w:rsid w:val="007A7E3B"/>
    <w:rsid w:val="007B00A1"/>
    <w:rsid w:val="007B03E1"/>
    <w:rsid w:val="007B03EC"/>
    <w:rsid w:val="007B074C"/>
    <w:rsid w:val="007B07DB"/>
    <w:rsid w:val="007B08E4"/>
    <w:rsid w:val="007B091F"/>
    <w:rsid w:val="007B0A7C"/>
    <w:rsid w:val="007B0B1D"/>
    <w:rsid w:val="007B0B6C"/>
    <w:rsid w:val="007B0C4F"/>
    <w:rsid w:val="007B0DEF"/>
    <w:rsid w:val="007B0E79"/>
    <w:rsid w:val="007B0FCE"/>
    <w:rsid w:val="007B1034"/>
    <w:rsid w:val="007B11E3"/>
    <w:rsid w:val="007B1244"/>
    <w:rsid w:val="007B12EA"/>
    <w:rsid w:val="007B1391"/>
    <w:rsid w:val="007B159A"/>
    <w:rsid w:val="007B185E"/>
    <w:rsid w:val="007B19FA"/>
    <w:rsid w:val="007B1AE4"/>
    <w:rsid w:val="007B1BA2"/>
    <w:rsid w:val="007B1BF1"/>
    <w:rsid w:val="007B1CB7"/>
    <w:rsid w:val="007B1CC6"/>
    <w:rsid w:val="007B1D4A"/>
    <w:rsid w:val="007B1F12"/>
    <w:rsid w:val="007B1FEF"/>
    <w:rsid w:val="007B2016"/>
    <w:rsid w:val="007B208E"/>
    <w:rsid w:val="007B20EC"/>
    <w:rsid w:val="007B245D"/>
    <w:rsid w:val="007B25B3"/>
    <w:rsid w:val="007B25EA"/>
    <w:rsid w:val="007B275E"/>
    <w:rsid w:val="007B2811"/>
    <w:rsid w:val="007B286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2D9"/>
    <w:rsid w:val="007B3355"/>
    <w:rsid w:val="007B337E"/>
    <w:rsid w:val="007B33C8"/>
    <w:rsid w:val="007B33EB"/>
    <w:rsid w:val="007B34CA"/>
    <w:rsid w:val="007B36F4"/>
    <w:rsid w:val="007B376A"/>
    <w:rsid w:val="007B37BB"/>
    <w:rsid w:val="007B3829"/>
    <w:rsid w:val="007B3903"/>
    <w:rsid w:val="007B3A9D"/>
    <w:rsid w:val="007B3AE2"/>
    <w:rsid w:val="007B3B88"/>
    <w:rsid w:val="007B3BF7"/>
    <w:rsid w:val="007B3D4F"/>
    <w:rsid w:val="007B3D75"/>
    <w:rsid w:val="007B3D8C"/>
    <w:rsid w:val="007B3FA2"/>
    <w:rsid w:val="007B4076"/>
    <w:rsid w:val="007B43EB"/>
    <w:rsid w:val="007B441E"/>
    <w:rsid w:val="007B465A"/>
    <w:rsid w:val="007B487E"/>
    <w:rsid w:val="007B495F"/>
    <w:rsid w:val="007B49DD"/>
    <w:rsid w:val="007B4AA4"/>
    <w:rsid w:val="007B4C81"/>
    <w:rsid w:val="007B4C99"/>
    <w:rsid w:val="007B4CEC"/>
    <w:rsid w:val="007B4EFD"/>
    <w:rsid w:val="007B4F25"/>
    <w:rsid w:val="007B50F5"/>
    <w:rsid w:val="007B51EE"/>
    <w:rsid w:val="007B534D"/>
    <w:rsid w:val="007B560B"/>
    <w:rsid w:val="007B566B"/>
    <w:rsid w:val="007B57D8"/>
    <w:rsid w:val="007B5A2F"/>
    <w:rsid w:val="007B5A34"/>
    <w:rsid w:val="007B5CFD"/>
    <w:rsid w:val="007B5D7A"/>
    <w:rsid w:val="007B5DAE"/>
    <w:rsid w:val="007B5DEE"/>
    <w:rsid w:val="007B5E0E"/>
    <w:rsid w:val="007B5F29"/>
    <w:rsid w:val="007B6083"/>
    <w:rsid w:val="007B6280"/>
    <w:rsid w:val="007B62CB"/>
    <w:rsid w:val="007B6440"/>
    <w:rsid w:val="007B64F1"/>
    <w:rsid w:val="007B69DA"/>
    <w:rsid w:val="007B6AAC"/>
    <w:rsid w:val="007B6AE9"/>
    <w:rsid w:val="007B6B5F"/>
    <w:rsid w:val="007B6CDA"/>
    <w:rsid w:val="007B6D8D"/>
    <w:rsid w:val="007B6D94"/>
    <w:rsid w:val="007B6DA4"/>
    <w:rsid w:val="007B6DC5"/>
    <w:rsid w:val="007B6E73"/>
    <w:rsid w:val="007B6FE2"/>
    <w:rsid w:val="007B702D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2F2"/>
    <w:rsid w:val="007C0339"/>
    <w:rsid w:val="007C047A"/>
    <w:rsid w:val="007C075D"/>
    <w:rsid w:val="007C076A"/>
    <w:rsid w:val="007C086D"/>
    <w:rsid w:val="007C08C2"/>
    <w:rsid w:val="007C0D69"/>
    <w:rsid w:val="007C0FD9"/>
    <w:rsid w:val="007C117C"/>
    <w:rsid w:val="007C13E5"/>
    <w:rsid w:val="007C1488"/>
    <w:rsid w:val="007C152C"/>
    <w:rsid w:val="007C157A"/>
    <w:rsid w:val="007C15F7"/>
    <w:rsid w:val="007C1878"/>
    <w:rsid w:val="007C1B94"/>
    <w:rsid w:val="007C1C19"/>
    <w:rsid w:val="007C1E23"/>
    <w:rsid w:val="007C245A"/>
    <w:rsid w:val="007C26E5"/>
    <w:rsid w:val="007C27BD"/>
    <w:rsid w:val="007C27F0"/>
    <w:rsid w:val="007C28D9"/>
    <w:rsid w:val="007C28E1"/>
    <w:rsid w:val="007C2984"/>
    <w:rsid w:val="007C29AF"/>
    <w:rsid w:val="007C2ADD"/>
    <w:rsid w:val="007C2C6B"/>
    <w:rsid w:val="007C2DC1"/>
    <w:rsid w:val="007C2DE2"/>
    <w:rsid w:val="007C3010"/>
    <w:rsid w:val="007C316F"/>
    <w:rsid w:val="007C31B5"/>
    <w:rsid w:val="007C331E"/>
    <w:rsid w:val="007C33ED"/>
    <w:rsid w:val="007C34B9"/>
    <w:rsid w:val="007C3582"/>
    <w:rsid w:val="007C37BC"/>
    <w:rsid w:val="007C37ED"/>
    <w:rsid w:val="007C38E5"/>
    <w:rsid w:val="007C38E6"/>
    <w:rsid w:val="007C3AC5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51"/>
    <w:rsid w:val="007C4FC6"/>
    <w:rsid w:val="007C5004"/>
    <w:rsid w:val="007C5113"/>
    <w:rsid w:val="007C5486"/>
    <w:rsid w:val="007C5632"/>
    <w:rsid w:val="007C5707"/>
    <w:rsid w:val="007C5820"/>
    <w:rsid w:val="007C5D48"/>
    <w:rsid w:val="007C5EEC"/>
    <w:rsid w:val="007C5F6E"/>
    <w:rsid w:val="007C619D"/>
    <w:rsid w:val="007C61AD"/>
    <w:rsid w:val="007C622C"/>
    <w:rsid w:val="007C62C4"/>
    <w:rsid w:val="007C6452"/>
    <w:rsid w:val="007C652A"/>
    <w:rsid w:val="007C652D"/>
    <w:rsid w:val="007C6567"/>
    <w:rsid w:val="007C6685"/>
    <w:rsid w:val="007C66D1"/>
    <w:rsid w:val="007C6806"/>
    <w:rsid w:val="007C6970"/>
    <w:rsid w:val="007C6D16"/>
    <w:rsid w:val="007C6DF4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BB3"/>
    <w:rsid w:val="007C7C31"/>
    <w:rsid w:val="007C7C66"/>
    <w:rsid w:val="007C7C99"/>
    <w:rsid w:val="007C7CA2"/>
    <w:rsid w:val="007C7CEE"/>
    <w:rsid w:val="007C7F52"/>
    <w:rsid w:val="007C7FC0"/>
    <w:rsid w:val="007D0269"/>
    <w:rsid w:val="007D04F3"/>
    <w:rsid w:val="007D05C4"/>
    <w:rsid w:val="007D0731"/>
    <w:rsid w:val="007D0773"/>
    <w:rsid w:val="007D0916"/>
    <w:rsid w:val="007D0A52"/>
    <w:rsid w:val="007D0D7F"/>
    <w:rsid w:val="007D0F9D"/>
    <w:rsid w:val="007D104C"/>
    <w:rsid w:val="007D108B"/>
    <w:rsid w:val="007D1104"/>
    <w:rsid w:val="007D11BE"/>
    <w:rsid w:val="007D1278"/>
    <w:rsid w:val="007D12E6"/>
    <w:rsid w:val="007D16B1"/>
    <w:rsid w:val="007D1782"/>
    <w:rsid w:val="007D1A06"/>
    <w:rsid w:val="007D1AE0"/>
    <w:rsid w:val="007D1B60"/>
    <w:rsid w:val="007D20BB"/>
    <w:rsid w:val="007D2102"/>
    <w:rsid w:val="007D2241"/>
    <w:rsid w:val="007D23A9"/>
    <w:rsid w:val="007D24DF"/>
    <w:rsid w:val="007D2636"/>
    <w:rsid w:val="007D2916"/>
    <w:rsid w:val="007D293E"/>
    <w:rsid w:val="007D29DB"/>
    <w:rsid w:val="007D2A09"/>
    <w:rsid w:val="007D2CBC"/>
    <w:rsid w:val="007D2D8F"/>
    <w:rsid w:val="007D2DCC"/>
    <w:rsid w:val="007D2E48"/>
    <w:rsid w:val="007D2F19"/>
    <w:rsid w:val="007D2F9D"/>
    <w:rsid w:val="007D3277"/>
    <w:rsid w:val="007D3307"/>
    <w:rsid w:val="007D3381"/>
    <w:rsid w:val="007D3568"/>
    <w:rsid w:val="007D3602"/>
    <w:rsid w:val="007D38A0"/>
    <w:rsid w:val="007D3CB8"/>
    <w:rsid w:val="007D3CF1"/>
    <w:rsid w:val="007D3EB5"/>
    <w:rsid w:val="007D4118"/>
    <w:rsid w:val="007D427D"/>
    <w:rsid w:val="007D42A2"/>
    <w:rsid w:val="007D4398"/>
    <w:rsid w:val="007D4490"/>
    <w:rsid w:val="007D44C3"/>
    <w:rsid w:val="007D4617"/>
    <w:rsid w:val="007D4707"/>
    <w:rsid w:val="007D488E"/>
    <w:rsid w:val="007D4ADB"/>
    <w:rsid w:val="007D4ADC"/>
    <w:rsid w:val="007D4AE4"/>
    <w:rsid w:val="007D4BA4"/>
    <w:rsid w:val="007D4C22"/>
    <w:rsid w:val="007D4CF3"/>
    <w:rsid w:val="007D4DA8"/>
    <w:rsid w:val="007D4EF0"/>
    <w:rsid w:val="007D51DB"/>
    <w:rsid w:val="007D5593"/>
    <w:rsid w:val="007D5664"/>
    <w:rsid w:val="007D56F7"/>
    <w:rsid w:val="007D5777"/>
    <w:rsid w:val="007D580F"/>
    <w:rsid w:val="007D5A48"/>
    <w:rsid w:val="007D5A76"/>
    <w:rsid w:val="007D5A82"/>
    <w:rsid w:val="007D5B95"/>
    <w:rsid w:val="007D5DE2"/>
    <w:rsid w:val="007D5E06"/>
    <w:rsid w:val="007D5E18"/>
    <w:rsid w:val="007D6084"/>
    <w:rsid w:val="007D618D"/>
    <w:rsid w:val="007D61CB"/>
    <w:rsid w:val="007D63AC"/>
    <w:rsid w:val="007D6577"/>
    <w:rsid w:val="007D67B4"/>
    <w:rsid w:val="007D69E6"/>
    <w:rsid w:val="007D6B0C"/>
    <w:rsid w:val="007D6C96"/>
    <w:rsid w:val="007D6D8C"/>
    <w:rsid w:val="007D6DF6"/>
    <w:rsid w:val="007D6E68"/>
    <w:rsid w:val="007D6ED2"/>
    <w:rsid w:val="007D6EF9"/>
    <w:rsid w:val="007D701D"/>
    <w:rsid w:val="007D7102"/>
    <w:rsid w:val="007D7484"/>
    <w:rsid w:val="007D74C1"/>
    <w:rsid w:val="007D757D"/>
    <w:rsid w:val="007D77D8"/>
    <w:rsid w:val="007D7AC8"/>
    <w:rsid w:val="007D7B08"/>
    <w:rsid w:val="007D7B1E"/>
    <w:rsid w:val="007D7C63"/>
    <w:rsid w:val="007E032F"/>
    <w:rsid w:val="007E04D6"/>
    <w:rsid w:val="007E0679"/>
    <w:rsid w:val="007E06DD"/>
    <w:rsid w:val="007E0A36"/>
    <w:rsid w:val="007E0ABB"/>
    <w:rsid w:val="007E0C0D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35"/>
    <w:rsid w:val="007E1757"/>
    <w:rsid w:val="007E17B3"/>
    <w:rsid w:val="007E17D6"/>
    <w:rsid w:val="007E1914"/>
    <w:rsid w:val="007E19AF"/>
    <w:rsid w:val="007E1A1D"/>
    <w:rsid w:val="007E1A47"/>
    <w:rsid w:val="007E1A9E"/>
    <w:rsid w:val="007E1AC8"/>
    <w:rsid w:val="007E1C56"/>
    <w:rsid w:val="007E1C5B"/>
    <w:rsid w:val="007E1F39"/>
    <w:rsid w:val="007E1F59"/>
    <w:rsid w:val="007E228E"/>
    <w:rsid w:val="007E22C6"/>
    <w:rsid w:val="007E2321"/>
    <w:rsid w:val="007E23DC"/>
    <w:rsid w:val="007E243E"/>
    <w:rsid w:val="007E263C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BBC"/>
    <w:rsid w:val="007E3E3F"/>
    <w:rsid w:val="007E3F64"/>
    <w:rsid w:val="007E40EF"/>
    <w:rsid w:val="007E413E"/>
    <w:rsid w:val="007E41AF"/>
    <w:rsid w:val="007E41CF"/>
    <w:rsid w:val="007E43D1"/>
    <w:rsid w:val="007E4535"/>
    <w:rsid w:val="007E45D4"/>
    <w:rsid w:val="007E4646"/>
    <w:rsid w:val="007E4AB7"/>
    <w:rsid w:val="007E4B2D"/>
    <w:rsid w:val="007E4B7B"/>
    <w:rsid w:val="007E4BCC"/>
    <w:rsid w:val="007E4BE7"/>
    <w:rsid w:val="007E4BF5"/>
    <w:rsid w:val="007E4C77"/>
    <w:rsid w:val="007E4D73"/>
    <w:rsid w:val="007E4DD6"/>
    <w:rsid w:val="007E50C5"/>
    <w:rsid w:val="007E5154"/>
    <w:rsid w:val="007E51D2"/>
    <w:rsid w:val="007E51FF"/>
    <w:rsid w:val="007E5249"/>
    <w:rsid w:val="007E5337"/>
    <w:rsid w:val="007E53A6"/>
    <w:rsid w:val="007E5469"/>
    <w:rsid w:val="007E5520"/>
    <w:rsid w:val="007E5667"/>
    <w:rsid w:val="007E584C"/>
    <w:rsid w:val="007E5A56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2E"/>
    <w:rsid w:val="007E69DB"/>
    <w:rsid w:val="007E6E37"/>
    <w:rsid w:val="007E7059"/>
    <w:rsid w:val="007E7095"/>
    <w:rsid w:val="007E71DA"/>
    <w:rsid w:val="007E7607"/>
    <w:rsid w:val="007E760B"/>
    <w:rsid w:val="007E760D"/>
    <w:rsid w:val="007E779B"/>
    <w:rsid w:val="007E77CF"/>
    <w:rsid w:val="007E781B"/>
    <w:rsid w:val="007E7993"/>
    <w:rsid w:val="007E7ADD"/>
    <w:rsid w:val="007E7BA5"/>
    <w:rsid w:val="007E7C11"/>
    <w:rsid w:val="007E7E51"/>
    <w:rsid w:val="007E7F24"/>
    <w:rsid w:val="007F0030"/>
    <w:rsid w:val="007F04DF"/>
    <w:rsid w:val="007F06D9"/>
    <w:rsid w:val="007F0801"/>
    <w:rsid w:val="007F0815"/>
    <w:rsid w:val="007F08FC"/>
    <w:rsid w:val="007F0D54"/>
    <w:rsid w:val="007F0E02"/>
    <w:rsid w:val="007F0E64"/>
    <w:rsid w:val="007F0EEA"/>
    <w:rsid w:val="007F0FA9"/>
    <w:rsid w:val="007F1005"/>
    <w:rsid w:val="007F1547"/>
    <w:rsid w:val="007F15BB"/>
    <w:rsid w:val="007F1864"/>
    <w:rsid w:val="007F18D6"/>
    <w:rsid w:val="007F18E2"/>
    <w:rsid w:val="007F1D13"/>
    <w:rsid w:val="007F1F2D"/>
    <w:rsid w:val="007F2286"/>
    <w:rsid w:val="007F22F6"/>
    <w:rsid w:val="007F24C7"/>
    <w:rsid w:val="007F2500"/>
    <w:rsid w:val="007F26CA"/>
    <w:rsid w:val="007F275A"/>
    <w:rsid w:val="007F2760"/>
    <w:rsid w:val="007F2B71"/>
    <w:rsid w:val="007F2C9F"/>
    <w:rsid w:val="007F2D06"/>
    <w:rsid w:val="007F2DFF"/>
    <w:rsid w:val="007F2E05"/>
    <w:rsid w:val="007F2ED7"/>
    <w:rsid w:val="007F2FA1"/>
    <w:rsid w:val="007F30FF"/>
    <w:rsid w:val="007F3107"/>
    <w:rsid w:val="007F315A"/>
    <w:rsid w:val="007F3284"/>
    <w:rsid w:val="007F3376"/>
    <w:rsid w:val="007F3442"/>
    <w:rsid w:val="007F348D"/>
    <w:rsid w:val="007F35BB"/>
    <w:rsid w:val="007F35C6"/>
    <w:rsid w:val="007F361F"/>
    <w:rsid w:val="007F367D"/>
    <w:rsid w:val="007F379B"/>
    <w:rsid w:val="007F3CA9"/>
    <w:rsid w:val="007F3E8C"/>
    <w:rsid w:val="007F3ED0"/>
    <w:rsid w:val="007F3F08"/>
    <w:rsid w:val="007F3F9A"/>
    <w:rsid w:val="007F400B"/>
    <w:rsid w:val="007F40D5"/>
    <w:rsid w:val="007F4327"/>
    <w:rsid w:val="007F4341"/>
    <w:rsid w:val="007F4614"/>
    <w:rsid w:val="007F465A"/>
    <w:rsid w:val="007F4701"/>
    <w:rsid w:val="007F475C"/>
    <w:rsid w:val="007F4A40"/>
    <w:rsid w:val="007F4AC9"/>
    <w:rsid w:val="007F4BDC"/>
    <w:rsid w:val="007F4BDE"/>
    <w:rsid w:val="007F4E45"/>
    <w:rsid w:val="007F4FE6"/>
    <w:rsid w:val="007F4FF4"/>
    <w:rsid w:val="007F5165"/>
    <w:rsid w:val="007F51E9"/>
    <w:rsid w:val="007F5244"/>
    <w:rsid w:val="007F5506"/>
    <w:rsid w:val="007F5513"/>
    <w:rsid w:val="007F55BC"/>
    <w:rsid w:val="007F56A1"/>
    <w:rsid w:val="007F57B4"/>
    <w:rsid w:val="007F582B"/>
    <w:rsid w:val="007F58AB"/>
    <w:rsid w:val="007F5984"/>
    <w:rsid w:val="007F5C5B"/>
    <w:rsid w:val="007F5C9A"/>
    <w:rsid w:val="007F5E75"/>
    <w:rsid w:val="007F611A"/>
    <w:rsid w:val="007F61E7"/>
    <w:rsid w:val="007F6219"/>
    <w:rsid w:val="007F6290"/>
    <w:rsid w:val="007F6327"/>
    <w:rsid w:val="007F6430"/>
    <w:rsid w:val="007F647D"/>
    <w:rsid w:val="007F64B1"/>
    <w:rsid w:val="007F65FB"/>
    <w:rsid w:val="007F67C0"/>
    <w:rsid w:val="007F6862"/>
    <w:rsid w:val="007F68E1"/>
    <w:rsid w:val="007F6973"/>
    <w:rsid w:val="007F698E"/>
    <w:rsid w:val="007F69A9"/>
    <w:rsid w:val="007F6B69"/>
    <w:rsid w:val="007F6C88"/>
    <w:rsid w:val="007F6D64"/>
    <w:rsid w:val="007F6DC8"/>
    <w:rsid w:val="007F6E22"/>
    <w:rsid w:val="007F70B1"/>
    <w:rsid w:val="007F7144"/>
    <w:rsid w:val="007F71F6"/>
    <w:rsid w:val="007F72A8"/>
    <w:rsid w:val="007F732A"/>
    <w:rsid w:val="007F77CE"/>
    <w:rsid w:val="007F7918"/>
    <w:rsid w:val="007F7A7B"/>
    <w:rsid w:val="007F7AD0"/>
    <w:rsid w:val="007F7B7F"/>
    <w:rsid w:val="007F7BBB"/>
    <w:rsid w:val="007F7CEC"/>
    <w:rsid w:val="00800057"/>
    <w:rsid w:val="008000FC"/>
    <w:rsid w:val="00800145"/>
    <w:rsid w:val="0080016F"/>
    <w:rsid w:val="0080024D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07E"/>
    <w:rsid w:val="008011B9"/>
    <w:rsid w:val="0080122F"/>
    <w:rsid w:val="00801602"/>
    <w:rsid w:val="008018DE"/>
    <w:rsid w:val="008018E2"/>
    <w:rsid w:val="00801C94"/>
    <w:rsid w:val="00801E0A"/>
    <w:rsid w:val="00801E29"/>
    <w:rsid w:val="00801E3E"/>
    <w:rsid w:val="00801F07"/>
    <w:rsid w:val="00802045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BBD"/>
    <w:rsid w:val="00802C7D"/>
    <w:rsid w:val="00802ECE"/>
    <w:rsid w:val="00802EF3"/>
    <w:rsid w:val="00802EF5"/>
    <w:rsid w:val="00803058"/>
    <w:rsid w:val="00803132"/>
    <w:rsid w:val="0080323C"/>
    <w:rsid w:val="00803257"/>
    <w:rsid w:val="0080370C"/>
    <w:rsid w:val="0080381F"/>
    <w:rsid w:val="00803852"/>
    <w:rsid w:val="0080386B"/>
    <w:rsid w:val="0080394C"/>
    <w:rsid w:val="00803AC6"/>
    <w:rsid w:val="00803AF0"/>
    <w:rsid w:val="00803B6B"/>
    <w:rsid w:val="00803DDE"/>
    <w:rsid w:val="00804195"/>
    <w:rsid w:val="00804209"/>
    <w:rsid w:val="008043E8"/>
    <w:rsid w:val="0080459D"/>
    <w:rsid w:val="008046AF"/>
    <w:rsid w:val="00804717"/>
    <w:rsid w:val="008047B5"/>
    <w:rsid w:val="00804BF7"/>
    <w:rsid w:val="00804C10"/>
    <w:rsid w:val="00804D04"/>
    <w:rsid w:val="00804D6B"/>
    <w:rsid w:val="0080510B"/>
    <w:rsid w:val="00805166"/>
    <w:rsid w:val="0080524E"/>
    <w:rsid w:val="008054C6"/>
    <w:rsid w:val="0080555B"/>
    <w:rsid w:val="0080557A"/>
    <w:rsid w:val="00805688"/>
    <w:rsid w:val="00805728"/>
    <w:rsid w:val="00805823"/>
    <w:rsid w:val="008058A6"/>
    <w:rsid w:val="00805987"/>
    <w:rsid w:val="00805990"/>
    <w:rsid w:val="00805C13"/>
    <w:rsid w:val="00805D7B"/>
    <w:rsid w:val="00805FBB"/>
    <w:rsid w:val="008061F1"/>
    <w:rsid w:val="008062CF"/>
    <w:rsid w:val="00806585"/>
    <w:rsid w:val="008066CA"/>
    <w:rsid w:val="008067D2"/>
    <w:rsid w:val="00806B4A"/>
    <w:rsid w:val="00806E2A"/>
    <w:rsid w:val="00806E72"/>
    <w:rsid w:val="008071AD"/>
    <w:rsid w:val="0080724F"/>
    <w:rsid w:val="00807258"/>
    <w:rsid w:val="0080727F"/>
    <w:rsid w:val="0080734E"/>
    <w:rsid w:val="00807491"/>
    <w:rsid w:val="0080762E"/>
    <w:rsid w:val="0080763A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40"/>
    <w:rsid w:val="00810490"/>
    <w:rsid w:val="00810684"/>
    <w:rsid w:val="00810860"/>
    <w:rsid w:val="00810B99"/>
    <w:rsid w:val="00810BFA"/>
    <w:rsid w:val="00810D82"/>
    <w:rsid w:val="00810D94"/>
    <w:rsid w:val="00810FF5"/>
    <w:rsid w:val="0081130A"/>
    <w:rsid w:val="008115F1"/>
    <w:rsid w:val="0081163C"/>
    <w:rsid w:val="008118E0"/>
    <w:rsid w:val="00811AEB"/>
    <w:rsid w:val="00811BFF"/>
    <w:rsid w:val="00811CAE"/>
    <w:rsid w:val="00811CB0"/>
    <w:rsid w:val="00811FD5"/>
    <w:rsid w:val="0081210C"/>
    <w:rsid w:val="0081211C"/>
    <w:rsid w:val="008121AF"/>
    <w:rsid w:val="008123F9"/>
    <w:rsid w:val="0081264D"/>
    <w:rsid w:val="0081285B"/>
    <w:rsid w:val="00812865"/>
    <w:rsid w:val="008128B6"/>
    <w:rsid w:val="00812933"/>
    <w:rsid w:val="00812945"/>
    <w:rsid w:val="00812A12"/>
    <w:rsid w:val="00812A43"/>
    <w:rsid w:val="00812B73"/>
    <w:rsid w:val="00812D63"/>
    <w:rsid w:val="00812E9A"/>
    <w:rsid w:val="00812F73"/>
    <w:rsid w:val="00813263"/>
    <w:rsid w:val="00813351"/>
    <w:rsid w:val="008134D0"/>
    <w:rsid w:val="0081354E"/>
    <w:rsid w:val="008138E2"/>
    <w:rsid w:val="00813993"/>
    <w:rsid w:val="00813B3C"/>
    <w:rsid w:val="00813B95"/>
    <w:rsid w:val="00813C6D"/>
    <w:rsid w:val="00813CB6"/>
    <w:rsid w:val="00813D54"/>
    <w:rsid w:val="00813F18"/>
    <w:rsid w:val="00813F26"/>
    <w:rsid w:val="00813F75"/>
    <w:rsid w:val="00813F85"/>
    <w:rsid w:val="00814335"/>
    <w:rsid w:val="0081439C"/>
    <w:rsid w:val="00814933"/>
    <w:rsid w:val="00814E01"/>
    <w:rsid w:val="00814E08"/>
    <w:rsid w:val="00814FB2"/>
    <w:rsid w:val="00814FCB"/>
    <w:rsid w:val="00815305"/>
    <w:rsid w:val="008153B5"/>
    <w:rsid w:val="00815591"/>
    <w:rsid w:val="0081572E"/>
    <w:rsid w:val="008157BF"/>
    <w:rsid w:val="00815B5D"/>
    <w:rsid w:val="00815B63"/>
    <w:rsid w:val="00815BB0"/>
    <w:rsid w:val="00815C56"/>
    <w:rsid w:val="00815C63"/>
    <w:rsid w:val="00815D15"/>
    <w:rsid w:val="00815DD4"/>
    <w:rsid w:val="00815DED"/>
    <w:rsid w:val="00815E39"/>
    <w:rsid w:val="00815E6E"/>
    <w:rsid w:val="00815EDA"/>
    <w:rsid w:val="00815EEC"/>
    <w:rsid w:val="00815F81"/>
    <w:rsid w:val="0081624C"/>
    <w:rsid w:val="00816308"/>
    <w:rsid w:val="0081641A"/>
    <w:rsid w:val="00816646"/>
    <w:rsid w:val="008166B7"/>
    <w:rsid w:val="008166BE"/>
    <w:rsid w:val="00816777"/>
    <w:rsid w:val="008168CB"/>
    <w:rsid w:val="00816922"/>
    <w:rsid w:val="00816C0C"/>
    <w:rsid w:val="00816C0E"/>
    <w:rsid w:val="00816C27"/>
    <w:rsid w:val="00816DB1"/>
    <w:rsid w:val="00816EA1"/>
    <w:rsid w:val="00816F81"/>
    <w:rsid w:val="00816F93"/>
    <w:rsid w:val="00816FFC"/>
    <w:rsid w:val="00817007"/>
    <w:rsid w:val="00817023"/>
    <w:rsid w:val="008170B4"/>
    <w:rsid w:val="008171B0"/>
    <w:rsid w:val="008171F3"/>
    <w:rsid w:val="00817223"/>
    <w:rsid w:val="0081747E"/>
    <w:rsid w:val="008174ED"/>
    <w:rsid w:val="00817784"/>
    <w:rsid w:val="00817841"/>
    <w:rsid w:val="008179B9"/>
    <w:rsid w:val="00817A2A"/>
    <w:rsid w:val="00817A38"/>
    <w:rsid w:val="00817A8E"/>
    <w:rsid w:val="00817B75"/>
    <w:rsid w:val="00817D1E"/>
    <w:rsid w:val="00817E46"/>
    <w:rsid w:val="0082007E"/>
    <w:rsid w:val="008200EB"/>
    <w:rsid w:val="008200EE"/>
    <w:rsid w:val="008201A5"/>
    <w:rsid w:val="008201EA"/>
    <w:rsid w:val="008201F5"/>
    <w:rsid w:val="0082046A"/>
    <w:rsid w:val="00820726"/>
    <w:rsid w:val="00820A2F"/>
    <w:rsid w:val="00820C6B"/>
    <w:rsid w:val="00820CD4"/>
    <w:rsid w:val="00820E7E"/>
    <w:rsid w:val="00821085"/>
    <w:rsid w:val="00821240"/>
    <w:rsid w:val="0082128E"/>
    <w:rsid w:val="0082144A"/>
    <w:rsid w:val="008214AE"/>
    <w:rsid w:val="00821565"/>
    <w:rsid w:val="00821619"/>
    <w:rsid w:val="00821790"/>
    <w:rsid w:val="0082179C"/>
    <w:rsid w:val="008217B0"/>
    <w:rsid w:val="0082197D"/>
    <w:rsid w:val="008219D8"/>
    <w:rsid w:val="00821A1F"/>
    <w:rsid w:val="00821B45"/>
    <w:rsid w:val="00821B9A"/>
    <w:rsid w:val="00821C4A"/>
    <w:rsid w:val="00821C66"/>
    <w:rsid w:val="00821DEC"/>
    <w:rsid w:val="00821F04"/>
    <w:rsid w:val="00822166"/>
    <w:rsid w:val="008224E6"/>
    <w:rsid w:val="00822830"/>
    <w:rsid w:val="0082292E"/>
    <w:rsid w:val="008229F0"/>
    <w:rsid w:val="00822D90"/>
    <w:rsid w:val="00822D96"/>
    <w:rsid w:val="00822EE3"/>
    <w:rsid w:val="00822FEB"/>
    <w:rsid w:val="00823372"/>
    <w:rsid w:val="0082341D"/>
    <w:rsid w:val="00823489"/>
    <w:rsid w:val="008234CC"/>
    <w:rsid w:val="0082392E"/>
    <w:rsid w:val="00823942"/>
    <w:rsid w:val="00823A80"/>
    <w:rsid w:val="00823A9F"/>
    <w:rsid w:val="00823AB3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8"/>
    <w:rsid w:val="0082426A"/>
    <w:rsid w:val="008242D9"/>
    <w:rsid w:val="00824361"/>
    <w:rsid w:val="00824487"/>
    <w:rsid w:val="00824580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5B26"/>
    <w:rsid w:val="00825BDD"/>
    <w:rsid w:val="00825E7B"/>
    <w:rsid w:val="008260D3"/>
    <w:rsid w:val="008261F5"/>
    <w:rsid w:val="008262C0"/>
    <w:rsid w:val="0082642E"/>
    <w:rsid w:val="00826485"/>
    <w:rsid w:val="008266EC"/>
    <w:rsid w:val="00826C34"/>
    <w:rsid w:val="00826C9F"/>
    <w:rsid w:val="00827022"/>
    <w:rsid w:val="008270C0"/>
    <w:rsid w:val="00827142"/>
    <w:rsid w:val="008271C1"/>
    <w:rsid w:val="0082726B"/>
    <w:rsid w:val="0082729D"/>
    <w:rsid w:val="00827359"/>
    <w:rsid w:val="00827406"/>
    <w:rsid w:val="00827508"/>
    <w:rsid w:val="0082764D"/>
    <w:rsid w:val="00827690"/>
    <w:rsid w:val="0082774C"/>
    <w:rsid w:val="008277BB"/>
    <w:rsid w:val="0082781B"/>
    <w:rsid w:val="00827B52"/>
    <w:rsid w:val="00827D3B"/>
    <w:rsid w:val="00827F3C"/>
    <w:rsid w:val="00827F7F"/>
    <w:rsid w:val="00827FFE"/>
    <w:rsid w:val="00830133"/>
    <w:rsid w:val="0083035E"/>
    <w:rsid w:val="00830390"/>
    <w:rsid w:val="00830444"/>
    <w:rsid w:val="008304FB"/>
    <w:rsid w:val="0083052C"/>
    <w:rsid w:val="0083082C"/>
    <w:rsid w:val="008308AD"/>
    <w:rsid w:val="008308B7"/>
    <w:rsid w:val="00830B3C"/>
    <w:rsid w:val="00830B57"/>
    <w:rsid w:val="00830C15"/>
    <w:rsid w:val="00830CA6"/>
    <w:rsid w:val="00830CDD"/>
    <w:rsid w:val="00830D72"/>
    <w:rsid w:val="00830F09"/>
    <w:rsid w:val="008310B7"/>
    <w:rsid w:val="008310C6"/>
    <w:rsid w:val="00831117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DA5"/>
    <w:rsid w:val="00832EE4"/>
    <w:rsid w:val="00832F84"/>
    <w:rsid w:val="00833360"/>
    <w:rsid w:val="008333A6"/>
    <w:rsid w:val="008333BD"/>
    <w:rsid w:val="008333D3"/>
    <w:rsid w:val="008334C5"/>
    <w:rsid w:val="008334F2"/>
    <w:rsid w:val="00833565"/>
    <w:rsid w:val="008337CE"/>
    <w:rsid w:val="00833839"/>
    <w:rsid w:val="00833897"/>
    <w:rsid w:val="00833BCE"/>
    <w:rsid w:val="00833C0A"/>
    <w:rsid w:val="00833C76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994"/>
    <w:rsid w:val="008349E9"/>
    <w:rsid w:val="00834AA1"/>
    <w:rsid w:val="00834ACB"/>
    <w:rsid w:val="00834AEF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2B0"/>
    <w:rsid w:val="00835469"/>
    <w:rsid w:val="00835833"/>
    <w:rsid w:val="00835B69"/>
    <w:rsid w:val="00835D4E"/>
    <w:rsid w:val="00835DCD"/>
    <w:rsid w:val="00835E88"/>
    <w:rsid w:val="0083606F"/>
    <w:rsid w:val="008360FD"/>
    <w:rsid w:val="0083615B"/>
    <w:rsid w:val="0083634B"/>
    <w:rsid w:val="0083638A"/>
    <w:rsid w:val="00836404"/>
    <w:rsid w:val="0083644A"/>
    <w:rsid w:val="00836454"/>
    <w:rsid w:val="00836519"/>
    <w:rsid w:val="008367FE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071"/>
    <w:rsid w:val="0083711A"/>
    <w:rsid w:val="0083727C"/>
    <w:rsid w:val="008372E3"/>
    <w:rsid w:val="008373D5"/>
    <w:rsid w:val="00837455"/>
    <w:rsid w:val="00837621"/>
    <w:rsid w:val="0083769C"/>
    <w:rsid w:val="00837725"/>
    <w:rsid w:val="0083781F"/>
    <w:rsid w:val="008378F0"/>
    <w:rsid w:val="0083790D"/>
    <w:rsid w:val="00837B8D"/>
    <w:rsid w:val="00837CF0"/>
    <w:rsid w:val="00837DB4"/>
    <w:rsid w:val="00837DD9"/>
    <w:rsid w:val="00840067"/>
    <w:rsid w:val="00840219"/>
    <w:rsid w:val="008402BA"/>
    <w:rsid w:val="0084031D"/>
    <w:rsid w:val="008404CF"/>
    <w:rsid w:val="008404D0"/>
    <w:rsid w:val="0084053B"/>
    <w:rsid w:val="00840663"/>
    <w:rsid w:val="0084069F"/>
    <w:rsid w:val="00840794"/>
    <w:rsid w:val="008407EB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51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3"/>
    <w:rsid w:val="0084212F"/>
    <w:rsid w:val="0084219C"/>
    <w:rsid w:val="00842577"/>
    <w:rsid w:val="0084284B"/>
    <w:rsid w:val="0084284E"/>
    <w:rsid w:val="00842914"/>
    <w:rsid w:val="008429ED"/>
    <w:rsid w:val="008429F4"/>
    <w:rsid w:val="00842A19"/>
    <w:rsid w:val="00842B9B"/>
    <w:rsid w:val="00842BB9"/>
    <w:rsid w:val="00842BDA"/>
    <w:rsid w:val="00842C60"/>
    <w:rsid w:val="00842CD3"/>
    <w:rsid w:val="00842E46"/>
    <w:rsid w:val="00842E4D"/>
    <w:rsid w:val="00842EE4"/>
    <w:rsid w:val="00842FBE"/>
    <w:rsid w:val="008430C8"/>
    <w:rsid w:val="00843124"/>
    <w:rsid w:val="00843170"/>
    <w:rsid w:val="0084332D"/>
    <w:rsid w:val="008434CD"/>
    <w:rsid w:val="00843581"/>
    <w:rsid w:val="00843592"/>
    <w:rsid w:val="008435B3"/>
    <w:rsid w:val="008436AF"/>
    <w:rsid w:val="0084382A"/>
    <w:rsid w:val="00843937"/>
    <w:rsid w:val="0084394F"/>
    <w:rsid w:val="0084398E"/>
    <w:rsid w:val="00843AA7"/>
    <w:rsid w:val="00843BDB"/>
    <w:rsid w:val="00843CBD"/>
    <w:rsid w:val="00843EC0"/>
    <w:rsid w:val="00843F53"/>
    <w:rsid w:val="0084404F"/>
    <w:rsid w:val="00844050"/>
    <w:rsid w:val="0084408B"/>
    <w:rsid w:val="008443EE"/>
    <w:rsid w:val="00844681"/>
    <w:rsid w:val="008446AD"/>
    <w:rsid w:val="00844845"/>
    <w:rsid w:val="008448B4"/>
    <w:rsid w:val="00844962"/>
    <w:rsid w:val="00844C8B"/>
    <w:rsid w:val="00844C9B"/>
    <w:rsid w:val="00844F5A"/>
    <w:rsid w:val="00844F66"/>
    <w:rsid w:val="0084509C"/>
    <w:rsid w:val="008452A2"/>
    <w:rsid w:val="00845309"/>
    <w:rsid w:val="00845310"/>
    <w:rsid w:val="0084532D"/>
    <w:rsid w:val="0084536A"/>
    <w:rsid w:val="00845514"/>
    <w:rsid w:val="008455AD"/>
    <w:rsid w:val="0084563E"/>
    <w:rsid w:val="00845782"/>
    <w:rsid w:val="00845889"/>
    <w:rsid w:val="00845A31"/>
    <w:rsid w:val="00845C6F"/>
    <w:rsid w:val="00845CBB"/>
    <w:rsid w:val="00845CE3"/>
    <w:rsid w:val="00845CEC"/>
    <w:rsid w:val="00845DC9"/>
    <w:rsid w:val="00845E24"/>
    <w:rsid w:val="00845E80"/>
    <w:rsid w:val="0084606B"/>
    <w:rsid w:val="0084607B"/>
    <w:rsid w:val="008460CB"/>
    <w:rsid w:val="008460F3"/>
    <w:rsid w:val="00846319"/>
    <w:rsid w:val="00846382"/>
    <w:rsid w:val="00846405"/>
    <w:rsid w:val="008464A9"/>
    <w:rsid w:val="008466FF"/>
    <w:rsid w:val="00846751"/>
    <w:rsid w:val="00846A3E"/>
    <w:rsid w:val="00846A8B"/>
    <w:rsid w:val="00846D96"/>
    <w:rsid w:val="00846E15"/>
    <w:rsid w:val="0084702D"/>
    <w:rsid w:val="00847284"/>
    <w:rsid w:val="008472C3"/>
    <w:rsid w:val="008472E9"/>
    <w:rsid w:val="008473CA"/>
    <w:rsid w:val="008478E0"/>
    <w:rsid w:val="008478F9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93"/>
    <w:rsid w:val="008505CB"/>
    <w:rsid w:val="00850666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073"/>
    <w:rsid w:val="008511C2"/>
    <w:rsid w:val="008512D7"/>
    <w:rsid w:val="008512D8"/>
    <w:rsid w:val="008513B7"/>
    <w:rsid w:val="0085147A"/>
    <w:rsid w:val="008514E7"/>
    <w:rsid w:val="008515A1"/>
    <w:rsid w:val="008515AE"/>
    <w:rsid w:val="0085178B"/>
    <w:rsid w:val="008517EC"/>
    <w:rsid w:val="00851BB7"/>
    <w:rsid w:val="00851BD0"/>
    <w:rsid w:val="00851C48"/>
    <w:rsid w:val="0085205E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25"/>
    <w:rsid w:val="00853C61"/>
    <w:rsid w:val="00853C87"/>
    <w:rsid w:val="00853D9E"/>
    <w:rsid w:val="00853EA1"/>
    <w:rsid w:val="0085422F"/>
    <w:rsid w:val="00854264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7A"/>
    <w:rsid w:val="008554AF"/>
    <w:rsid w:val="008554BD"/>
    <w:rsid w:val="008556B4"/>
    <w:rsid w:val="008556EF"/>
    <w:rsid w:val="008557F2"/>
    <w:rsid w:val="008558C3"/>
    <w:rsid w:val="008559CE"/>
    <w:rsid w:val="00855B3F"/>
    <w:rsid w:val="00855C21"/>
    <w:rsid w:val="00855C4F"/>
    <w:rsid w:val="00855DBF"/>
    <w:rsid w:val="00855E58"/>
    <w:rsid w:val="00855EBA"/>
    <w:rsid w:val="008560FB"/>
    <w:rsid w:val="008562EF"/>
    <w:rsid w:val="008562F5"/>
    <w:rsid w:val="00856337"/>
    <w:rsid w:val="00856355"/>
    <w:rsid w:val="008564F0"/>
    <w:rsid w:val="00856544"/>
    <w:rsid w:val="00856957"/>
    <w:rsid w:val="00856AD9"/>
    <w:rsid w:val="00856B1E"/>
    <w:rsid w:val="00856C35"/>
    <w:rsid w:val="00856E08"/>
    <w:rsid w:val="00856E93"/>
    <w:rsid w:val="00856FB4"/>
    <w:rsid w:val="00857004"/>
    <w:rsid w:val="0085701E"/>
    <w:rsid w:val="00857062"/>
    <w:rsid w:val="00857140"/>
    <w:rsid w:val="00857192"/>
    <w:rsid w:val="008571AB"/>
    <w:rsid w:val="008571E1"/>
    <w:rsid w:val="0085722C"/>
    <w:rsid w:val="00857354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D71"/>
    <w:rsid w:val="00857E9B"/>
    <w:rsid w:val="00857F4F"/>
    <w:rsid w:val="00857F8D"/>
    <w:rsid w:val="008600DC"/>
    <w:rsid w:val="0086025F"/>
    <w:rsid w:val="008602F1"/>
    <w:rsid w:val="008603FD"/>
    <w:rsid w:val="0086050D"/>
    <w:rsid w:val="008605E4"/>
    <w:rsid w:val="008608E8"/>
    <w:rsid w:val="008608EC"/>
    <w:rsid w:val="00860A81"/>
    <w:rsid w:val="00860B46"/>
    <w:rsid w:val="00860F1E"/>
    <w:rsid w:val="00860F63"/>
    <w:rsid w:val="008610DF"/>
    <w:rsid w:val="0086116A"/>
    <w:rsid w:val="0086117A"/>
    <w:rsid w:val="008611C0"/>
    <w:rsid w:val="0086131B"/>
    <w:rsid w:val="008613CA"/>
    <w:rsid w:val="0086157B"/>
    <w:rsid w:val="0086170B"/>
    <w:rsid w:val="00861762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E58"/>
    <w:rsid w:val="00861FAD"/>
    <w:rsid w:val="00862020"/>
    <w:rsid w:val="0086232C"/>
    <w:rsid w:val="00862349"/>
    <w:rsid w:val="008623A2"/>
    <w:rsid w:val="00862432"/>
    <w:rsid w:val="008625CE"/>
    <w:rsid w:val="00862746"/>
    <w:rsid w:val="0086280C"/>
    <w:rsid w:val="008628FE"/>
    <w:rsid w:val="00862B7B"/>
    <w:rsid w:val="00862B8E"/>
    <w:rsid w:val="00862BAC"/>
    <w:rsid w:val="00862CB3"/>
    <w:rsid w:val="00862DB0"/>
    <w:rsid w:val="00862DB1"/>
    <w:rsid w:val="00862E94"/>
    <w:rsid w:val="00862F3A"/>
    <w:rsid w:val="00863126"/>
    <w:rsid w:val="008631EF"/>
    <w:rsid w:val="00863269"/>
    <w:rsid w:val="008634DE"/>
    <w:rsid w:val="008635B9"/>
    <w:rsid w:val="008636C1"/>
    <w:rsid w:val="008636C6"/>
    <w:rsid w:val="008639F9"/>
    <w:rsid w:val="00863B4A"/>
    <w:rsid w:val="00863BD2"/>
    <w:rsid w:val="00863C79"/>
    <w:rsid w:val="00863D57"/>
    <w:rsid w:val="00864008"/>
    <w:rsid w:val="0086407A"/>
    <w:rsid w:val="008641B6"/>
    <w:rsid w:val="008641F7"/>
    <w:rsid w:val="00864295"/>
    <w:rsid w:val="008642B7"/>
    <w:rsid w:val="00864364"/>
    <w:rsid w:val="008643B5"/>
    <w:rsid w:val="008643C0"/>
    <w:rsid w:val="00864437"/>
    <w:rsid w:val="008644A7"/>
    <w:rsid w:val="008645D3"/>
    <w:rsid w:val="008645FD"/>
    <w:rsid w:val="008646F8"/>
    <w:rsid w:val="00864737"/>
    <w:rsid w:val="00864875"/>
    <w:rsid w:val="008648B6"/>
    <w:rsid w:val="00864B14"/>
    <w:rsid w:val="00864B49"/>
    <w:rsid w:val="00864C39"/>
    <w:rsid w:val="00864D43"/>
    <w:rsid w:val="00864EBE"/>
    <w:rsid w:val="0086506A"/>
    <w:rsid w:val="008656F0"/>
    <w:rsid w:val="008656FE"/>
    <w:rsid w:val="00865704"/>
    <w:rsid w:val="008658D7"/>
    <w:rsid w:val="00865B68"/>
    <w:rsid w:val="00865D32"/>
    <w:rsid w:val="00865DED"/>
    <w:rsid w:val="00865EDE"/>
    <w:rsid w:val="00865F08"/>
    <w:rsid w:val="00865F78"/>
    <w:rsid w:val="00866102"/>
    <w:rsid w:val="0086636E"/>
    <w:rsid w:val="008664BF"/>
    <w:rsid w:val="00866525"/>
    <w:rsid w:val="0086657F"/>
    <w:rsid w:val="008666F9"/>
    <w:rsid w:val="00866852"/>
    <w:rsid w:val="00866B9A"/>
    <w:rsid w:val="00866D1E"/>
    <w:rsid w:val="00866D82"/>
    <w:rsid w:val="0086710B"/>
    <w:rsid w:val="0086715D"/>
    <w:rsid w:val="008672A6"/>
    <w:rsid w:val="00867866"/>
    <w:rsid w:val="00867A76"/>
    <w:rsid w:val="00867B51"/>
    <w:rsid w:val="00867DD5"/>
    <w:rsid w:val="008700D9"/>
    <w:rsid w:val="00870183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BD4"/>
    <w:rsid w:val="00870C46"/>
    <w:rsid w:val="00870C62"/>
    <w:rsid w:val="00870EBB"/>
    <w:rsid w:val="0087102E"/>
    <w:rsid w:val="0087108D"/>
    <w:rsid w:val="008712B3"/>
    <w:rsid w:val="0087136C"/>
    <w:rsid w:val="008716B5"/>
    <w:rsid w:val="0087174E"/>
    <w:rsid w:val="00871847"/>
    <w:rsid w:val="00871884"/>
    <w:rsid w:val="00871888"/>
    <w:rsid w:val="00871B74"/>
    <w:rsid w:val="00871C94"/>
    <w:rsid w:val="00871D9F"/>
    <w:rsid w:val="00871E05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DB7"/>
    <w:rsid w:val="00872F3C"/>
    <w:rsid w:val="0087317F"/>
    <w:rsid w:val="008731A8"/>
    <w:rsid w:val="008733A0"/>
    <w:rsid w:val="00873426"/>
    <w:rsid w:val="00873929"/>
    <w:rsid w:val="008739AB"/>
    <w:rsid w:val="008739E4"/>
    <w:rsid w:val="00873AAA"/>
    <w:rsid w:val="00873B22"/>
    <w:rsid w:val="00873B8B"/>
    <w:rsid w:val="00873BB5"/>
    <w:rsid w:val="00873CCD"/>
    <w:rsid w:val="00873DC3"/>
    <w:rsid w:val="00873DE1"/>
    <w:rsid w:val="00873EE6"/>
    <w:rsid w:val="0087415F"/>
    <w:rsid w:val="008742DD"/>
    <w:rsid w:val="008742E6"/>
    <w:rsid w:val="008743AF"/>
    <w:rsid w:val="008743D2"/>
    <w:rsid w:val="0087455E"/>
    <w:rsid w:val="008745B7"/>
    <w:rsid w:val="0087499E"/>
    <w:rsid w:val="00874B60"/>
    <w:rsid w:val="00874C06"/>
    <w:rsid w:val="00874D49"/>
    <w:rsid w:val="00874D7C"/>
    <w:rsid w:val="00874E05"/>
    <w:rsid w:val="00874E74"/>
    <w:rsid w:val="00874E97"/>
    <w:rsid w:val="00874F74"/>
    <w:rsid w:val="00874FA4"/>
    <w:rsid w:val="0087503A"/>
    <w:rsid w:val="0087521B"/>
    <w:rsid w:val="008754A6"/>
    <w:rsid w:val="008755DE"/>
    <w:rsid w:val="008755EB"/>
    <w:rsid w:val="00875609"/>
    <w:rsid w:val="00875682"/>
    <w:rsid w:val="008757D3"/>
    <w:rsid w:val="00875D46"/>
    <w:rsid w:val="00875E75"/>
    <w:rsid w:val="00875F03"/>
    <w:rsid w:val="00875FFA"/>
    <w:rsid w:val="00876010"/>
    <w:rsid w:val="0087626F"/>
    <w:rsid w:val="00876692"/>
    <w:rsid w:val="008766DC"/>
    <w:rsid w:val="00876708"/>
    <w:rsid w:val="00876767"/>
    <w:rsid w:val="00876ACA"/>
    <w:rsid w:val="00876C20"/>
    <w:rsid w:val="00876DF5"/>
    <w:rsid w:val="00876E2E"/>
    <w:rsid w:val="00876E6D"/>
    <w:rsid w:val="008775AA"/>
    <w:rsid w:val="00877722"/>
    <w:rsid w:val="008777A1"/>
    <w:rsid w:val="0087785C"/>
    <w:rsid w:val="008779BD"/>
    <w:rsid w:val="00877B21"/>
    <w:rsid w:val="00877BCA"/>
    <w:rsid w:val="00877CB0"/>
    <w:rsid w:val="00877EF7"/>
    <w:rsid w:val="00877F18"/>
    <w:rsid w:val="0088061E"/>
    <w:rsid w:val="00880898"/>
    <w:rsid w:val="00880A9F"/>
    <w:rsid w:val="00880BA3"/>
    <w:rsid w:val="00880BEF"/>
    <w:rsid w:val="00880C7C"/>
    <w:rsid w:val="00880DD6"/>
    <w:rsid w:val="00880E06"/>
    <w:rsid w:val="008811EE"/>
    <w:rsid w:val="00881824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2F61"/>
    <w:rsid w:val="00882F64"/>
    <w:rsid w:val="00882F86"/>
    <w:rsid w:val="0088302E"/>
    <w:rsid w:val="00883162"/>
    <w:rsid w:val="0088322E"/>
    <w:rsid w:val="008832D9"/>
    <w:rsid w:val="0088335B"/>
    <w:rsid w:val="008834C1"/>
    <w:rsid w:val="00883546"/>
    <w:rsid w:val="0088354C"/>
    <w:rsid w:val="00883583"/>
    <w:rsid w:val="008837FE"/>
    <w:rsid w:val="00883865"/>
    <w:rsid w:val="00883965"/>
    <w:rsid w:val="008839B4"/>
    <w:rsid w:val="008839E8"/>
    <w:rsid w:val="00883B68"/>
    <w:rsid w:val="00883F9C"/>
    <w:rsid w:val="00884138"/>
    <w:rsid w:val="008841AC"/>
    <w:rsid w:val="00884347"/>
    <w:rsid w:val="008848D7"/>
    <w:rsid w:val="00884B55"/>
    <w:rsid w:val="00884B88"/>
    <w:rsid w:val="00884BF2"/>
    <w:rsid w:val="00884D2B"/>
    <w:rsid w:val="00884D3E"/>
    <w:rsid w:val="00884F51"/>
    <w:rsid w:val="00885220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BED"/>
    <w:rsid w:val="00885DBD"/>
    <w:rsid w:val="00885E3E"/>
    <w:rsid w:val="00885ECD"/>
    <w:rsid w:val="00885EEF"/>
    <w:rsid w:val="00885F4C"/>
    <w:rsid w:val="00885F72"/>
    <w:rsid w:val="00885FDB"/>
    <w:rsid w:val="0088609A"/>
    <w:rsid w:val="008861F2"/>
    <w:rsid w:val="008861F6"/>
    <w:rsid w:val="008862B1"/>
    <w:rsid w:val="0088634C"/>
    <w:rsid w:val="0088640B"/>
    <w:rsid w:val="00886525"/>
    <w:rsid w:val="00886806"/>
    <w:rsid w:val="00886A8A"/>
    <w:rsid w:val="00886BE0"/>
    <w:rsid w:val="00886C67"/>
    <w:rsid w:val="00886C6F"/>
    <w:rsid w:val="00886D65"/>
    <w:rsid w:val="00886E9A"/>
    <w:rsid w:val="00886EB9"/>
    <w:rsid w:val="00886F17"/>
    <w:rsid w:val="00887022"/>
    <w:rsid w:val="00887095"/>
    <w:rsid w:val="008870A3"/>
    <w:rsid w:val="008870FC"/>
    <w:rsid w:val="00887135"/>
    <w:rsid w:val="008871C5"/>
    <w:rsid w:val="00887271"/>
    <w:rsid w:val="008873CB"/>
    <w:rsid w:val="0088757C"/>
    <w:rsid w:val="00887589"/>
    <w:rsid w:val="00887983"/>
    <w:rsid w:val="008879DF"/>
    <w:rsid w:val="00887AF9"/>
    <w:rsid w:val="00887C35"/>
    <w:rsid w:val="00887D2D"/>
    <w:rsid w:val="00887F5C"/>
    <w:rsid w:val="0089001E"/>
    <w:rsid w:val="00890083"/>
    <w:rsid w:val="0089017E"/>
    <w:rsid w:val="00890238"/>
    <w:rsid w:val="00890321"/>
    <w:rsid w:val="008903B5"/>
    <w:rsid w:val="008903D7"/>
    <w:rsid w:val="00890448"/>
    <w:rsid w:val="0089050C"/>
    <w:rsid w:val="0089068D"/>
    <w:rsid w:val="008906A3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232"/>
    <w:rsid w:val="008917B8"/>
    <w:rsid w:val="0089193A"/>
    <w:rsid w:val="008919E2"/>
    <w:rsid w:val="00891B68"/>
    <w:rsid w:val="00891BCF"/>
    <w:rsid w:val="00891CC6"/>
    <w:rsid w:val="00891E20"/>
    <w:rsid w:val="00891EF9"/>
    <w:rsid w:val="0089215F"/>
    <w:rsid w:val="00892203"/>
    <w:rsid w:val="00892390"/>
    <w:rsid w:val="008926CC"/>
    <w:rsid w:val="00892737"/>
    <w:rsid w:val="0089276F"/>
    <w:rsid w:val="00892A1C"/>
    <w:rsid w:val="00892AEE"/>
    <w:rsid w:val="00892B61"/>
    <w:rsid w:val="00893070"/>
    <w:rsid w:val="00893225"/>
    <w:rsid w:val="00893277"/>
    <w:rsid w:val="00893355"/>
    <w:rsid w:val="00893504"/>
    <w:rsid w:val="008935FE"/>
    <w:rsid w:val="00893681"/>
    <w:rsid w:val="008936DA"/>
    <w:rsid w:val="00893877"/>
    <w:rsid w:val="00893A1E"/>
    <w:rsid w:val="00893C15"/>
    <w:rsid w:val="00893C86"/>
    <w:rsid w:val="00893CDF"/>
    <w:rsid w:val="00893D7A"/>
    <w:rsid w:val="00893D7E"/>
    <w:rsid w:val="00893D83"/>
    <w:rsid w:val="00893DB5"/>
    <w:rsid w:val="00893FEF"/>
    <w:rsid w:val="00894217"/>
    <w:rsid w:val="00894370"/>
    <w:rsid w:val="0089462D"/>
    <w:rsid w:val="0089465B"/>
    <w:rsid w:val="0089466D"/>
    <w:rsid w:val="00894778"/>
    <w:rsid w:val="00894791"/>
    <w:rsid w:val="008948B0"/>
    <w:rsid w:val="008949AC"/>
    <w:rsid w:val="00894C12"/>
    <w:rsid w:val="00894EF1"/>
    <w:rsid w:val="00895186"/>
    <w:rsid w:val="008951A3"/>
    <w:rsid w:val="0089542C"/>
    <w:rsid w:val="0089548E"/>
    <w:rsid w:val="00895574"/>
    <w:rsid w:val="008955D9"/>
    <w:rsid w:val="0089573A"/>
    <w:rsid w:val="008957D7"/>
    <w:rsid w:val="008959F9"/>
    <w:rsid w:val="00895A69"/>
    <w:rsid w:val="00895B57"/>
    <w:rsid w:val="00895DFE"/>
    <w:rsid w:val="00895F1D"/>
    <w:rsid w:val="00895F4B"/>
    <w:rsid w:val="008960EF"/>
    <w:rsid w:val="00896146"/>
    <w:rsid w:val="008963A1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16"/>
    <w:rsid w:val="00897922"/>
    <w:rsid w:val="008979E8"/>
    <w:rsid w:val="00897B0B"/>
    <w:rsid w:val="00897D60"/>
    <w:rsid w:val="00897DFC"/>
    <w:rsid w:val="00897E8D"/>
    <w:rsid w:val="00897FBD"/>
    <w:rsid w:val="008A0043"/>
    <w:rsid w:val="008A008F"/>
    <w:rsid w:val="008A024B"/>
    <w:rsid w:val="008A03AB"/>
    <w:rsid w:val="008A048B"/>
    <w:rsid w:val="008A0654"/>
    <w:rsid w:val="008A0778"/>
    <w:rsid w:val="008A07D8"/>
    <w:rsid w:val="008A0967"/>
    <w:rsid w:val="008A0B11"/>
    <w:rsid w:val="008A0B41"/>
    <w:rsid w:val="008A0CE5"/>
    <w:rsid w:val="008A0F48"/>
    <w:rsid w:val="008A0F4E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9DE"/>
    <w:rsid w:val="008A2AB1"/>
    <w:rsid w:val="008A2ADE"/>
    <w:rsid w:val="008A2B3C"/>
    <w:rsid w:val="008A2C71"/>
    <w:rsid w:val="008A2EF3"/>
    <w:rsid w:val="008A3216"/>
    <w:rsid w:val="008A32C0"/>
    <w:rsid w:val="008A344F"/>
    <w:rsid w:val="008A35BF"/>
    <w:rsid w:val="008A3608"/>
    <w:rsid w:val="008A3686"/>
    <w:rsid w:val="008A37C4"/>
    <w:rsid w:val="008A3882"/>
    <w:rsid w:val="008A38CA"/>
    <w:rsid w:val="008A3AA7"/>
    <w:rsid w:val="008A3BE2"/>
    <w:rsid w:val="008A3D6C"/>
    <w:rsid w:val="008A3DDE"/>
    <w:rsid w:val="008A3E49"/>
    <w:rsid w:val="008A3F74"/>
    <w:rsid w:val="008A3FF7"/>
    <w:rsid w:val="008A409D"/>
    <w:rsid w:val="008A4192"/>
    <w:rsid w:val="008A436E"/>
    <w:rsid w:val="008A43A7"/>
    <w:rsid w:val="008A44F4"/>
    <w:rsid w:val="008A45AA"/>
    <w:rsid w:val="008A45C7"/>
    <w:rsid w:val="008A45FB"/>
    <w:rsid w:val="008A4651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0A"/>
    <w:rsid w:val="008A5BC4"/>
    <w:rsid w:val="008A5C42"/>
    <w:rsid w:val="008A5E28"/>
    <w:rsid w:val="008A5E38"/>
    <w:rsid w:val="008A5F4D"/>
    <w:rsid w:val="008A6056"/>
    <w:rsid w:val="008A60BC"/>
    <w:rsid w:val="008A60DC"/>
    <w:rsid w:val="008A62FD"/>
    <w:rsid w:val="008A637C"/>
    <w:rsid w:val="008A6395"/>
    <w:rsid w:val="008A64CD"/>
    <w:rsid w:val="008A6686"/>
    <w:rsid w:val="008A679D"/>
    <w:rsid w:val="008A68DC"/>
    <w:rsid w:val="008A6921"/>
    <w:rsid w:val="008A6B7C"/>
    <w:rsid w:val="008A6D84"/>
    <w:rsid w:val="008A6DBB"/>
    <w:rsid w:val="008A6F08"/>
    <w:rsid w:val="008A7011"/>
    <w:rsid w:val="008A7344"/>
    <w:rsid w:val="008A778C"/>
    <w:rsid w:val="008A789B"/>
    <w:rsid w:val="008A793F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9A"/>
    <w:rsid w:val="008B0FD6"/>
    <w:rsid w:val="008B10FE"/>
    <w:rsid w:val="008B1227"/>
    <w:rsid w:val="008B13EB"/>
    <w:rsid w:val="008B140B"/>
    <w:rsid w:val="008B1442"/>
    <w:rsid w:val="008B14C3"/>
    <w:rsid w:val="008B1533"/>
    <w:rsid w:val="008B1792"/>
    <w:rsid w:val="008B188F"/>
    <w:rsid w:val="008B18E6"/>
    <w:rsid w:val="008B1996"/>
    <w:rsid w:val="008B1D67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8A"/>
    <w:rsid w:val="008B2DE3"/>
    <w:rsid w:val="008B2DFA"/>
    <w:rsid w:val="008B2EBB"/>
    <w:rsid w:val="008B2F2D"/>
    <w:rsid w:val="008B3053"/>
    <w:rsid w:val="008B3159"/>
    <w:rsid w:val="008B31E3"/>
    <w:rsid w:val="008B328E"/>
    <w:rsid w:val="008B3292"/>
    <w:rsid w:val="008B3341"/>
    <w:rsid w:val="008B351E"/>
    <w:rsid w:val="008B362E"/>
    <w:rsid w:val="008B373B"/>
    <w:rsid w:val="008B388A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96"/>
    <w:rsid w:val="008B44E2"/>
    <w:rsid w:val="008B4506"/>
    <w:rsid w:val="008B46AD"/>
    <w:rsid w:val="008B47C1"/>
    <w:rsid w:val="008B48D2"/>
    <w:rsid w:val="008B498F"/>
    <w:rsid w:val="008B49D0"/>
    <w:rsid w:val="008B4A6F"/>
    <w:rsid w:val="008B4D32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211"/>
    <w:rsid w:val="008B62E3"/>
    <w:rsid w:val="008B6300"/>
    <w:rsid w:val="008B6354"/>
    <w:rsid w:val="008B63C6"/>
    <w:rsid w:val="008B63F9"/>
    <w:rsid w:val="008B640C"/>
    <w:rsid w:val="008B6485"/>
    <w:rsid w:val="008B663F"/>
    <w:rsid w:val="008B68A4"/>
    <w:rsid w:val="008B6A5C"/>
    <w:rsid w:val="008B6AA5"/>
    <w:rsid w:val="008B6B41"/>
    <w:rsid w:val="008B6B61"/>
    <w:rsid w:val="008B6C2B"/>
    <w:rsid w:val="008B6C73"/>
    <w:rsid w:val="008B7196"/>
    <w:rsid w:val="008B74B6"/>
    <w:rsid w:val="008B75E0"/>
    <w:rsid w:val="008B7645"/>
    <w:rsid w:val="008B76BD"/>
    <w:rsid w:val="008B796C"/>
    <w:rsid w:val="008B797F"/>
    <w:rsid w:val="008B7A70"/>
    <w:rsid w:val="008B7C0C"/>
    <w:rsid w:val="008B7DB8"/>
    <w:rsid w:val="008B7F19"/>
    <w:rsid w:val="008B7FF6"/>
    <w:rsid w:val="008C008D"/>
    <w:rsid w:val="008C0254"/>
    <w:rsid w:val="008C02E6"/>
    <w:rsid w:val="008C03A5"/>
    <w:rsid w:val="008C03B3"/>
    <w:rsid w:val="008C04C5"/>
    <w:rsid w:val="008C0504"/>
    <w:rsid w:val="008C06EE"/>
    <w:rsid w:val="008C0761"/>
    <w:rsid w:val="008C087E"/>
    <w:rsid w:val="008C0883"/>
    <w:rsid w:val="008C0A25"/>
    <w:rsid w:val="008C0B13"/>
    <w:rsid w:val="008C0C15"/>
    <w:rsid w:val="008C0C89"/>
    <w:rsid w:val="008C0CA8"/>
    <w:rsid w:val="008C0E10"/>
    <w:rsid w:val="008C0F52"/>
    <w:rsid w:val="008C107E"/>
    <w:rsid w:val="008C10BE"/>
    <w:rsid w:val="008C138C"/>
    <w:rsid w:val="008C14C3"/>
    <w:rsid w:val="008C1555"/>
    <w:rsid w:val="008C1575"/>
    <w:rsid w:val="008C16CA"/>
    <w:rsid w:val="008C1813"/>
    <w:rsid w:val="008C1DE6"/>
    <w:rsid w:val="008C1E80"/>
    <w:rsid w:val="008C1E9D"/>
    <w:rsid w:val="008C1F56"/>
    <w:rsid w:val="008C2000"/>
    <w:rsid w:val="008C20A2"/>
    <w:rsid w:val="008C20C3"/>
    <w:rsid w:val="008C2121"/>
    <w:rsid w:val="008C21E6"/>
    <w:rsid w:val="008C222C"/>
    <w:rsid w:val="008C2239"/>
    <w:rsid w:val="008C230E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2E3E"/>
    <w:rsid w:val="008C2EAA"/>
    <w:rsid w:val="008C3187"/>
    <w:rsid w:val="008C32CA"/>
    <w:rsid w:val="008C33A8"/>
    <w:rsid w:val="008C34FD"/>
    <w:rsid w:val="008C3541"/>
    <w:rsid w:val="008C3680"/>
    <w:rsid w:val="008C3C17"/>
    <w:rsid w:val="008C3C60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34"/>
    <w:rsid w:val="008C4693"/>
    <w:rsid w:val="008C47C1"/>
    <w:rsid w:val="008C47D5"/>
    <w:rsid w:val="008C4812"/>
    <w:rsid w:val="008C49BA"/>
    <w:rsid w:val="008C4AD9"/>
    <w:rsid w:val="008C4B3C"/>
    <w:rsid w:val="008C4B91"/>
    <w:rsid w:val="008C4E30"/>
    <w:rsid w:val="008C507B"/>
    <w:rsid w:val="008C5266"/>
    <w:rsid w:val="008C52AF"/>
    <w:rsid w:val="008C5403"/>
    <w:rsid w:val="008C5717"/>
    <w:rsid w:val="008C5811"/>
    <w:rsid w:val="008C5971"/>
    <w:rsid w:val="008C59E7"/>
    <w:rsid w:val="008C5A07"/>
    <w:rsid w:val="008C5A56"/>
    <w:rsid w:val="008C5A8C"/>
    <w:rsid w:val="008C5BC1"/>
    <w:rsid w:val="008C5E3B"/>
    <w:rsid w:val="008C5E6B"/>
    <w:rsid w:val="008C5F71"/>
    <w:rsid w:val="008C6041"/>
    <w:rsid w:val="008C6139"/>
    <w:rsid w:val="008C6264"/>
    <w:rsid w:val="008C628A"/>
    <w:rsid w:val="008C65CB"/>
    <w:rsid w:val="008C664F"/>
    <w:rsid w:val="008C692C"/>
    <w:rsid w:val="008C6B86"/>
    <w:rsid w:val="008C6C36"/>
    <w:rsid w:val="008C6C50"/>
    <w:rsid w:val="008C6DF7"/>
    <w:rsid w:val="008C70FD"/>
    <w:rsid w:val="008C7115"/>
    <w:rsid w:val="008C718C"/>
    <w:rsid w:val="008C728B"/>
    <w:rsid w:val="008C736C"/>
    <w:rsid w:val="008C7384"/>
    <w:rsid w:val="008C7407"/>
    <w:rsid w:val="008C7418"/>
    <w:rsid w:val="008C773B"/>
    <w:rsid w:val="008C7B3B"/>
    <w:rsid w:val="008C7BD1"/>
    <w:rsid w:val="008C7D51"/>
    <w:rsid w:val="008C7EA4"/>
    <w:rsid w:val="008C7F41"/>
    <w:rsid w:val="008D01AD"/>
    <w:rsid w:val="008D01F1"/>
    <w:rsid w:val="008D040C"/>
    <w:rsid w:val="008D04A0"/>
    <w:rsid w:val="008D04E7"/>
    <w:rsid w:val="008D0586"/>
    <w:rsid w:val="008D0608"/>
    <w:rsid w:val="008D096B"/>
    <w:rsid w:val="008D0B01"/>
    <w:rsid w:val="008D0C4F"/>
    <w:rsid w:val="008D0D23"/>
    <w:rsid w:val="008D0D6B"/>
    <w:rsid w:val="008D0F23"/>
    <w:rsid w:val="008D0F2D"/>
    <w:rsid w:val="008D0F61"/>
    <w:rsid w:val="008D10CC"/>
    <w:rsid w:val="008D1111"/>
    <w:rsid w:val="008D12CF"/>
    <w:rsid w:val="008D1386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071"/>
    <w:rsid w:val="008D2135"/>
    <w:rsid w:val="008D21BA"/>
    <w:rsid w:val="008D21C3"/>
    <w:rsid w:val="008D2236"/>
    <w:rsid w:val="008D2316"/>
    <w:rsid w:val="008D2317"/>
    <w:rsid w:val="008D24F9"/>
    <w:rsid w:val="008D2574"/>
    <w:rsid w:val="008D2575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198"/>
    <w:rsid w:val="008D325E"/>
    <w:rsid w:val="008D32F1"/>
    <w:rsid w:val="008D33A1"/>
    <w:rsid w:val="008D33E2"/>
    <w:rsid w:val="008D3454"/>
    <w:rsid w:val="008D3563"/>
    <w:rsid w:val="008D37D5"/>
    <w:rsid w:val="008D38C0"/>
    <w:rsid w:val="008D3901"/>
    <w:rsid w:val="008D3ABC"/>
    <w:rsid w:val="008D3C53"/>
    <w:rsid w:val="008D3D2A"/>
    <w:rsid w:val="008D3D3B"/>
    <w:rsid w:val="008D3D7A"/>
    <w:rsid w:val="008D3D8E"/>
    <w:rsid w:val="008D3E87"/>
    <w:rsid w:val="008D40FB"/>
    <w:rsid w:val="008D4175"/>
    <w:rsid w:val="008D4193"/>
    <w:rsid w:val="008D4200"/>
    <w:rsid w:val="008D42B6"/>
    <w:rsid w:val="008D42E3"/>
    <w:rsid w:val="008D43AF"/>
    <w:rsid w:val="008D441E"/>
    <w:rsid w:val="008D4535"/>
    <w:rsid w:val="008D453E"/>
    <w:rsid w:val="008D4615"/>
    <w:rsid w:val="008D490B"/>
    <w:rsid w:val="008D496A"/>
    <w:rsid w:val="008D49EF"/>
    <w:rsid w:val="008D4B7D"/>
    <w:rsid w:val="008D4BCA"/>
    <w:rsid w:val="008D4CE7"/>
    <w:rsid w:val="008D4D5D"/>
    <w:rsid w:val="008D4F62"/>
    <w:rsid w:val="008D4FE1"/>
    <w:rsid w:val="008D5092"/>
    <w:rsid w:val="008D51A1"/>
    <w:rsid w:val="008D51A4"/>
    <w:rsid w:val="008D5311"/>
    <w:rsid w:val="008D541C"/>
    <w:rsid w:val="008D5449"/>
    <w:rsid w:val="008D55A2"/>
    <w:rsid w:val="008D55D4"/>
    <w:rsid w:val="008D5605"/>
    <w:rsid w:val="008D5610"/>
    <w:rsid w:val="008D5664"/>
    <w:rsid w:val="008D569C"/>
    <w:rsid w:val="008D577B"/>
    <w:rsid w:val="008D58A1"/>
    <w:rsid w:val="008D5994"/>
    <w:rsid w:val="008D5A37"/>
    <w:rsid w:val="008D5B67"/>
    <w:rsid w:val="008D5BDB"/>
    <w:rsid w:val="008D5C36"/>
    <w:rsid w:val="008D5C61"/>
    <w:rsid w:val="008D5DFE"/>
    <w:rsid w:val="008D5EFF"/>
    <w:rsid w:val="008D5F91"/>
    <w:rsid w:val="008D637F"/>
    <w:rsid w:val="008D66E8"/>
    <w:rsid w:val="008D67F2"/>
    <w:rsid w:val="008D69DB"/>
    <w:rsid w:val="008D6A2C"/>
    <w:rsid w:val="008D6CB1"/>
    <w:rsid w:val="008D6D71"/>
    <w:rsid w:val="008D6F4E"/>
    <w:rsid w:val="008D6F96"/>
    <w:rsid w:val="008D6FB4"/>
    <w:rsid w:val="008D7075"/>
    <w:rsid w:val="008D72ED"/>
    <w:rsid w:val="008D73BE"/>
    <w:rsid w:val="008D7500"/>
    <w:rsid w:val="008D766E"/>
    <w:rsid w:val="008D7771"/>
    <w:rsid w:val="008D7828"/>
    <w:rsid w:val="008D7B2F"/>
    <w:rsid w:val="008D7B43"/>
    <w:rsid w:val="008D7D8E"/>
    <w:rsid w:val="008D7DDD"/>
    <w:rsid w:val="008D7E7D"/>
    <w:rsid w:val="008D7F01"/>
    <w:rsid w:val="008D7FD7"/>
    <w:rsid w:val="008E0000"/>
    <w:rsid w:val="008E0353"/>
    <w:rsid w:val="008E046A"/>
    <w:rsid w:val="008E04B8"/>
    <w:rsid w:val="008E084C"/>
    <w:rsid w:val="008E08B6"/>
    <w:rsid w:val="008E08F1"/>
    <w:rsid w:val="008E0994"/>
    <w:rsid w:val="008E0CFB"/>
    <w:rsid w:val="008E0D57"/>
    <w:rsid w:val="008E0DB4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32C"/>
    <w:rsid w:val="008E2551"/>
    <w:rsid w:val="008E25D1"/>
    <w:rsid w:val="008E25E5"/>
    <w:rsid w:val="008E2680"/>
    <w:rsid w:val="008E26F0"/>
    <w:rsid w:val="008E27B1"/>
    <w:rsid w:val="008E2829"/>
    <w:rsid w:val="008E29B5"/>
    <w:rsid w:val="008E29C2"/>
    <w:rsid w:val="008E2C1D"/>
    <w:rsid w:val="008E2E06"/>
    <w:rsid w:val="008E2F4E"/>
    <w:rsid w:val="008E2FEB"/>
    <w:rsid w:val="008E308F"/>
    <w:rsid w:val="008E32FE"/>
    <w:rsid w:val="008E341F"/>
    <w:rsid w:val="008E34DB"/>
    <w:rsid w:val="008E36F4"/>
    <w:rsid w:val="008E377C"/>
    <w:rsid w:val="008E38A4"/>
    <w:rsid w:val="008E3D04"/>
    <w:rsid w:val="008E3D30"/>
    <w:rsid w:val="008E3E33"/>
    <w:rsid w:val="008E3FB0"/>
    <w:rsid w:val="008E3FDC"/>
    <w:rsid w:val="008E3FFE"/>
    <w:rsid w:val="008E4035"/>
    <w:rsid w:val="008E417B"/>
    <w:rsid w:val="008E41FF"/>
    <w:rsid w:val="008E420D"/>
    <w:rsid w:val="008E42E2"/>
    <w:rsid w:val="008E434F"/>
    <w:rsid w:val="008E4439"/>
    <w:rsid w:val="008E4483"/>
    <w:rsid w:val="008E452E"/>
    <w:rsid w:val="008E4879"/>
    <w:rsid w:val="008E49AD"/>
    <w:rsid w:val="008E4BEE"/>
    <w:rsid w:val="008E4E8B"/>
    <w:rsid w:val="008E5008"/>
    <w:rsid w:val="008E5076"/>
    <w:rsid w:val="008E5157"/>
    <w:rsid w:val="008E521F"/>
    <w:rsid w:val="008E52B2"/>
    <w:rsid w:val="008E5561"/>
    <w:rsid w:val="008E5709"/>
    <w:rsid w:val="008E5857"/>
    <w:rsid w:val="008E58E5"/>
    <w:rsid w:val="008E5AD4"/>
    <w:rsid w:val="008E5AFF"/>
    <w:rsid w:val="008E5D11"/>
    <w:rsid w:val="008E5DB9"/>
    <w:rsid w:val="008E5E42"/>
    <w:rsid w:val="008E60F2"/>
    <w:rsid w:val="008E62D1"/>
    <w:rsid w:val="008E6379"/>
    <w:rsid w:val="008E6387"/>
    <w:rsid w:val="008E64C9"/>
    <w:rsid w:val="008E6641"/>
    <w:rsid w:val="008E6674"/>
    <w:rsid w:val="008E6754"/>
    <w:rsid w:val="008E6A29"/>
    <w:rsid w:val="008E6A91"/>
    <w:rsid w:val="008E6C7E"/>
    <w:rsid w:val="008E6C8C"/>
    <w:rsid w:val="008E6ED7"/>
    <w:rsid w:val="008E6F08"/>
    <w:rsid w:val="008E7086"/>
    <w:rsid w:val="008E70BC"/>
    <w:rsid w:val="008E72D4"/>
    <w:rsid w:val="008E73B3"/>
    <w:rsid w:val="008E7404"/>
    <w:rsid w:val="008E7508"/>
    <w:rsid w:val="008E79DE"/>
    <w:rsid w:val="008E7BE7"/>
    <w:rsid w:val="008E7EA6"/>
    <w:rsid w:val="008E7EE2"/>
    <w:rsid w:val="008E7EEA"/>
    <w:rsid w:val="008E7F32"/>
    <w:rsid w:val="008E7FD4"/>
    <w:rsid w:val="008F014D"/>
    <w:rsid w:val="008F0331"/>
    <w:rsid w:val="008F05E8"/>
    <w:rsid w:val="008F067C"/>
    <w:rsid w:val="008F072F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80C"/>
    <w:rsid w:val="008F1957"/>
    <w:rsid w:val="008F19C1"/>
    <w:rsid w:val="008F19E3"/>
    <w:rsid w:val="008F1AD6"/>
    <w:rsid w:val="008F1BF2"/>
    <w:rsid w:val="008F1EE1"/>
    <w:rsid w:val="008F1FEC"/>
    <w:rsid w:val="008F1FFA"/>
    <w:rsid w:val="008F2215"/>
    <w:rsid w:val="008F22DD"/>
    <w:rsid w:val="008F249A"/>
    <w:rsid w:val="008F2550"/>
    <w:rsid w:val="008F2642"/>
    <w:rsid w:val="008F2698"/>
    <w:rsid w:val="008F26FC"/>
    <w:rsid w:val="008F281D"/>
    <w:rsid w:val="008F2994"/>
    <w:rsid w:val="008F2C6E"/>
    <w:rsid w:val="008F2D03"/>
    <w:rsid w:val="008F2D56"/>
    <w:rsid w:val="008F2E49"/>
    <w:rsid w:val="008F2F26"/>
    <w:rsid w:val="008F2F53"/>
    <w:rsid w:val="008F30A8"/>
    <w:rsid w:val="008F3144"/>
    <w:rsid w:val="008F3698"/>
    <w:rsid w:val="008F36A8"/>
    <w:rsid w:val="008F37DA"/>
    <w:rsid w:val="008F37EA"/>
    <w:rsid w:val="008F38A9"/>
    <w:rsid w:val="008F39E0"/>
    <w:rsid w:val="008F3BD8"/>
    <w:rsid w:val="008F3BE5"/>
    <w:rsid w:val="008F3FB7"/>
    <w:rsid w:val="008F41AA"/>
    <w:rsid w:val="008F4338"/>
    <w:rsid w:val="008F440B"/>
    <w:rsid w:val="008F4544"/>
    <w:rsid w:val="008F4584"/>
    <w:rsid w:val="008F48D0"/>
    <w:rsid w:val="008F4C2D"/>
    <w:rsid w:val="008F4C80"/>
    <w:rsid w:val="008F4D9F"/>
    <w:rsid w:val="008F4DD0"/>
    <w:rsid w:val="008F4DF1"/>
    <w:rsid w:val="008F4EE0"/>
    <w:rsid w:val="008F4F31"/>
    <w:rsid w:val="008F5075"/>
    <w:rsid w:val="008F50EB"/>
    <w:rsid w:val="008F510A"/>
    <w:rsid w:val="008F51D4"/>
    <w:rsid w:val="008F5268"/>
    <w:rsid w:val="008F5667"/>
    <w:rsid w:val="008F56F6"/>
    <w:rsid w:val="008F588F"/>
    <w:rsid w:val="008F58F1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5F9D"/>
    <w:rsid w:val="008F61A2"/>
    <w:rsid w:val="008F61C7"/>
    <w:rsid w:val="008F63D1"/>
    <w:rsid w:val="008F6423"/>
    <w:rsid w:val="008F6500"/>
    <w:rsid w:val="008F65C3"/>
    <w:rsid w:val="008F65EC"/>
    <w:rsid w:val="008F683A"/>
    <w:rsid w:val="008F68B9"/>
    <w:rsid w:val="008F69C8"/>
    <w:rsid w:val="008F6C8E"/>
    <w:rsid w:val="008F6E20"/>
    <w:rsid w:val="008F6E63"/>
    <w:rsid w:val="008F7319"/>
    <w:rsid w:val="008F7588"/>
    <w:rsid w:val="008F770F"/>
    <w:rsid w:val="008F7943"/>
    <w:rsid w:val="008F7999"/>
    <w:rsid w:val="008F79C9"/>
    <w:rsid w:val="008F7AD1"/>
    <w:rsid w:val="008F7BD6"/>
    <w:rsid w:val="008F7E37"/>
    <w:rsid w:val="008F7EBA"/>
    <w:rsid w:val="008F7EC6"/>
    <w:rsid w:val="0090000F"/>
    <w:rsid w:val="009001C2"/>
    <w:rsid w:val="009001CA"/>
    <w:rsid w:val="00900409"/>
    <w:rsid w:val="00900499"/>
    <w:rsid w:val="009005BE"/>
    <w:rsid w:val="00900918"/>
    <w:rsid w:val="009009D9"/>
    <w:rsid w:val="00900AE3"/>
    <w:rsid w:val="00900AE8"/>
    <w:rsid w:val="00900B22"/>
    <w:rsid w:val="00900BB9"/>
    <w:rsid w:val="00900BC9"/>
    <w:rsid w:val="00900BDE"/>
    <w:rsid w:val="00900C43"/>
    <w:rsid w:val="00900E5A"/>
    <w:rsid w:val="00900E5D"/>
    <w:rsid w:val="00900ED8"/>
    <w:rsid w:val="00900F48"/>
    <w:rsid w:val="0090120F"/>
    <w:rsid w:val="00901255"/>
    <w:rsid w:val="009012DE"/>
    <w:rsid w:val="00901323"/>
    <w:rsid w:val="00901347"/>
    <w:rsid w:val="00901407"/>
    <w:rsid w:val="0090141D"/>
    <w:rsid w:val="009014E3"/>
    <w:rsid w:val="00901574"/>
    <w:rsid w:val="009016CA"/>
    <w:rsid w:val="009018C3"/>
    <w:rsid w:val="00901A27"/>
    <w:rsid w:val="00901DAA"/>
    <w:rsid w:val="00901F5F"/>
    <w:rsid w:val="00902548"/>
    <w:rsid w:val="009025C6"/>
    <w:rsid w:val="00902873"/>
    <w:rsid w:val="00902992"/>
    <w:rsid w:val="009029CA"/>
    <w:rsid w:val="00902A53"/>
    <w:rsid w:val="00902AD1"/>
    <w:rsid w:val="00902CF3"/>
    <w:rsid w:val="00902D21"/>
    <w:rsid w:val="00902E35"/>
    <w:rsid w:val="009030F7"/>
    <w:rsid w:val="0090322B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3F5C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81F"/>
    <w:rsid w:val="00904C08"/>
    <w:rsid w:val="00904EBE"/>
    <w:rsid w:val="00904F51"/>
    <w:rsid w:val="00905307"/>
    <w:rsid w:val="009056C1"/>
    <w:rsid w:val="009058B2"/>
    <w:rsid w:val="009059C5"/>
    <w:rsid w:val="00905B09"/>
    <w:rsid w:val="00905C31"/>
    <w:rsid w:val="00905CBB"/>
    <w:rsid w:val="00905CD2"/>
    <w:rsid w:val="00905D5E"/>
    <w:rsid w:val="00905DA0"/>
    <w:rsid w:val="00905E45"/>
    <w:rsid w:val="009060F8"/>
    <w:rsid w:val="009061A7"/>
    <w:rsid w:val="0090637F"/>
    <w:rsid w:val="00906575"/>
    <w:rsid w:val="0090667A"/>
    <w:rsid w:val="00906756"/>
    <w:rsid w:val="00906832"/>
    <w:rsid w:val="009068F3"/>
    <w:rsid w:val="00906934"/>
    <w:rsid w:val="009069E9"/>
    <w:rsid w:val="00906A63"/>
    <w:rsid w:val="00906CD4"/>
    <w:rsid w:val="00907105"/>
    <w:rsid w:val="00907314"/>
    <w:rsid w:val="00907316"/>
    <w:rsid w:val="00907506"/>
    <w:rsid w:val="009075AE"/>
    <w:rsid w:val="009077E8"/>
    <w:rsid w:val="009078AE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30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A4D"/>
    <w:rsid w:val="00911B92"/>
    <w:rsid w:val="00911C5E"/>
    <w:rsid w:val="00911ED0"/>
    <w:rsid w:val="00911FFF"/>
    <w:rsid w:val="009121E7"/>
    <w:rsid w:val="00912209"/>
    <w:rsid w:val="009123EC"/>
    <w:rsid w:val="00912436"/>
    <w:rsid w:val="0091258D"/>
    <w:rsid w:val="00912745"/>
    <w:rsid w:val="00912813"/>
    <w:rsid w:val="00912948"/>
    <w:rsid w:val="00912B54"/>
    <w:rsid w:val="00912B62"/>
    <w:rsid w:val="00912C0A"/>
    <w:rsid w:val="00912C3A"/>
    <w:rsid w:val="00912CF8"/>
    <w:rsid w:val="00912DA7"/>
    <w:rsid w:val="00912E53"/>
    <w:rsid w:val="00912F9B"/>
    <w:rsid w:val="009130A4"/>
    <w:rsid w:val="0091314E"/>
    <w:rsid w:val="0091338A"/>
    <w:rsid w:val="009133C6"/>
    <w:rsid w:val="0091366D"/>
    <w:rsid w:val="00913770"/>
    <w:rsid w:val="0091378A"/>
    <w:rsid w:val="00913C97"/>
    <w:rsid w:val="00913CAB"/>
    <w:rsid w:val="00913D07"/>
    <w:rsid w:val="00913DC2"/>
    <w:rsid w:val="00913DFC"/>
    <w:rsid w:val="00913E05"/>
    <w:rsid w:val="00913E1B"/>
    <w:rsid w:val="00914249"/>
    <w:rsid w:val="0091489C"/>
    <w:rsid w:val="00914A2E"/>
    <w:rsid w:val="00914A3D"/>
    <w:rsid w:val="00914A43"/>
    <w:rsid w:val="00914A59"/>
    <w:rsid w:val="00914B5E"/>
    <w:rsid w:val="00914B8B"/>
    <w:rsid w:val="00914E53"/>
    <w:rsid w:val="00914FB0"/>
    <w:rsid w:val="00915301"/>
    <w:rsid w:val="00915580"/>
    <w:rsid w:val="0091583F"/>
    <w:rsid w:val="00915872"/>
    <w:rsid w:val="0091587A"/>
    <w:rsid w:val="00915926"/>
    <w:rsid w:val="00915932"/>
    <w:rsid w:val="00915ABD"/>
    <w:rsid w:val="00915B30"/>
    <w:rsid w:val="00915BA7"/>
    <w:rsid w:val="00915C47"/>
    <w:rsid w:val="00915E7D"/>
    <w:rsid w:val="009160E2"/>
    <w:rsid w:val="009163D9"/>
    <w:rsid w:val="00916687"/>
    <w:rsid w:val="009166A1"/>
    <w:rsid w:val="00916797"/>
    <w:rsid w:val="009167AA"/>
    <w:rsid w:val="00916B8B"/>
    <w:rsid w:val="00916D0B"/>
    <w:rsid w:val="00916E6A"/>
    <w:rsid w:val="00916F08"/>
    <w:rsid w:val="00916FF7"/>
    <w:rsid w:val="00917055"/>
    <w:rsid w:val="009171F9"/>
    <w:rsid w:val="00917285"/>
    <w:rsid w:val="00917380"/>
    <w:rsid w:val="00917381"/>
    <w:rsid w:val="009174A6"/>
    <w:rsid w:val="0091756A"/>
    <w:rsid w:val="00917576"/>
    <w:rsid w:val="0091758B"/>
    <w:rsid w:val="009176BB"/>
    <w:rsid w:val="009177A0"/>
    <w:rsid w:val="00917819"/>
    <w:rsid w:val="009178E0"/>
    <w:rsid w:val="00917ACF"/>
    <w:rsid w:val="00917B30"/>
    <w:rsid w:val="00917C93"/>
    <w:rsid w:val="00917CD1"/>
    <w:rsid w:val="00917DAE"/>
    <w:rsid w:val="00917F24"/>
    <w:rsid w:val="00917FE4"/>
    <w:rsid w:val="009200E0"/>
    <w:rsid w:val="00920115"/>
    <w:rsid w:val="00920124"/>
    <w:rsid w:val="009201EF"/>
    <w:rsid w:val="00920296"/>
    <w:rsid w:val="009202FD"/>
    <w:rsid w:val="009205B4"/>
    <w:rsid w:val="00920694"/>
    <w:rsid w:val="009206A7"/>
    <w:rsid w:val="009208A2"/>
    <w:rsid w:val="00920958"/>
    <w:rsid w:val="0092099E"/>
    <w:rsid w:val="00920AED"/>
    <w:rsid w:val="00920C81"/>
    <w:rsid w:val="00920DBB"/>
    <w:rsid w:val="00920EA5"/>
    <w:rsid w:val="00920F70"/>
    <w:rsid w:val="009213F1"/>
    <w:rsid w:val="0092153E"/>
    <w:rsid w:val="00921549"/>
    <w:rsid w:val="00921558"/>
    <w:rsid w:val="009217A1"/>
    <w:rsid w:val="009217A6"/>
    <w:rsid w:val="009217DB"/>
    <w:rsid w:val="009218EB"/>
    <w:rsid w:val="00921A17"/>
    <w:rsid w:val="00921D04"/>
    <w:rsid w:val="00921D63"/>
    <w:rsid w:val="00921DC8"/>
    <w:rsid w:val="00921E14"/>
    <w:rsid w:val="00921EB3"/>
    <w:rsid w:val="00921EE2"/>
    <w:rsid w:val="00922120"/>
    <w:rsid w:val="009222EC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1C"/>
    <w:rsid w:val="00923438"/>
    <w:rsid w:val="009236EE"/>
    <w:rsid w:val="00923739"/>
    <w:rsid w:val="00923753"/>
    <w:rsid w:val="009237B8"/>
    <w:rsid w:val="0092383F"/>
    <w:rsid w:val="009239BD"/>
    <w:rsid w:val="009239D8"/>
    <w:rsid w:val="00923ABE"/>
    <w:rsid w:val="00923DA4"/>
    <w:rsid w:val="00924164"/>
    <w:rsid w:val="009241B4"/>
    <w:rsid w:val="009241F0"/>
    <w:rsid w:val="009244FE"/>
    <w:rsid w:val="009245CD"/>
    <w:rsid w:val="009248AB"/>
    <w:rsid w:val="00924B7B"/>
    <w:rsid w:val="00924E1A"/>
    <w:rsid w:val="00924F93"/>
    <w:rsid w:val="009253B8"/>
    <w:rsid w:val="00925555"/>
    <w:rsid w:val="009256B3"/>
    <w:rsid w:val="009256DC"/>
    <w:rsid w:val="0092590B"/>
    <w:rsid w:val="009259FA"/>
    <w:rsid w:val="00925A5A"/>
    <w:rsid w:val="00925AC9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650"/>
    <w:rsid w:val="00926719"/>
    <w:rsid w:val="009268A8"/>
    <w:rsid w:val="009268B7"/>
    <w:rsid w:val="00926BA7"/>
    <w:rsid w:val="00926C98"/>
    <w:rsid w:val="00926CC5"/>
    <w:rsid w:val="00926E96"/>
    <w:rsid w:val="00926EF2"/>
    <w:rsid w:val="00926F79"/>
    <w:rsid w:val="00927145"/>
    <w:rsid w:val="00927164"/>
    <w:rsid w:val="009272CF"/>
    <w:rsid w:val="0092730E"/>
    <w:rsid w:val="0092737D"/>
    <w:rsid w:val="0092746E"/>
    <w:rsid w:val="00927496"/>
    <w:rsid w:val="0092779B"/>
    <w:rsid w:val="0092785C"/>
    <w:rsid w:val="0092786C"/>
    <w:rsid w:val="00927930"/>
    <w:rsid w:val="00927A6E"/>
    <w:rsid w:val="00927D86"/>
    <w:rsid w:val="00927E1B"/>
    <w:rsid w:val="00930166"/>
    <w:rsid w:val="0093046A"/>
    <w:rsid w:val="009304DC"/>
    <w:rsid w:val="0093059E"/>
    <w:rsid w:val="009305B1"/>
    <w:rsid w:val="009305EC"/>
    <w:rsid w:val="0093060C"/>
    <w:rsid w:val="00930665"/>
    <w:rsid w:val="009307CD"/>
    <w:rsid w:val="00930815"/>
    <w:rsid w:val="00930879"/>
    <w:rsid w:val="009308EE"/>
    <w:rsid w:val="00930B3E"/>
    <w:rsid w:val="00930E48"/>
    <w:rsid w:val="00931160"/>
    <w:rsid w:val="00931273"/>
    <w:rsid w:val="00931293"/>
    <w:rsid w:val="00931309"/>
    <w:rsid w:val="0093136F"/>
    <w:rsid w:val="009313F9"/>
    <w:rsid w:val="0093169D"/>
    <w:rsid w:val="00931A1D"/>
    <w:rsid w:val="00931B4B"/>
    <w:rsid w:val="009321BF"/>
    <w:rsid w:val="0093233C"/>
    <w:rsid w:val="009323C5"/>
    <w:rsid w:val="00932414"/>
    <w:rsid w:val="0093243B"/>
    <w:rsid w:val="00932562"/>
    <w:rsid w:val="00932602"/>
    <w:rsid w:val="009328D7"/>
    <w:rsid w:val="0093298C"/>
    <w:rsid w:val="009329B7"/>
    <w:rsid w:val="009329B8"/>
    <w:rsid w:val="00932DD6"/>
    <w:rsid w:val="00932F4C"/>
    <w:rsid w:val="0093301F"/>
    <w:rsid w:val="0093327C"/>
    <w:rsid w:val="009333E3"/>
    <w:rsid w:val="0093349C"/>
    <w:rsid w:val="009337AC"/>
    <w:rsid w:val="00933828"/>
    <w:rsid w:val="00933956"/>
    <w:rsid w:val="00933AC1"/>
    <w:rsid w:val="00933B68"/>
    <w:rsid w:val="00933C50"/>
    <w:rsid w:val="00933D89"/>
    <w:rsid w:val="00933E98"/>
    <w:rsid w:val="00933EEF"/>
    <w:rsid w:val="009343B7"/>
    <w:rsid w:val="00934469"/>
    <w:rsid w:val="009344A1"/>
    <w:rsid w:val="0093463C"/>
    <w:rsid w:val="00934674"/>
    <w:rsid w:val="009346A2"/>
    <w:rsid w:val="009346C0"/>
    <w:rsid w:val="009346DD"/>
    <w:rsid w:val="009348D5"/>
    <w:rsid w:val="00934A6F"/>
    <w:rsid w:val="00934B13"/>
    <w:rsid w:val="00934B67"/>
    <w:rsid w:val="00934CE8"/>
    <w:rsid w:val="0093501B"/>
    <w:rsid w:val="00935242"/>
    <w:rsid w:val="0093536B"/>
    <w:rsid w:val="009353A9"/>
    <w:rsid w:val="0093554A"/>
    <w:rsid w:val="00935628"/>
    <w:rsid w:val="0093565A"/>
    <w:rsid w:val="0093575B"/>
    <w:rsid w:val="0093589E"/>
    <w:rsid w:val="0093595B"/>
    <w:rsid w:val="00935A8D"/>
    <w:rsid w:val="00935BBF"/>
    <w:rsid w:val="00935E08"/>
    <w:rsid w:val="00935E4C"/>
    <w:rsid w:val="00935FB3"/>
    <w:rsid w:val="00936066"/>
    <w:rsid w:val="009360DF"/>
    <w:rsid w:val="00936242"/>
    <w:rsid w:val="0093636C"/>
    <w:rsid w:val="00936400"/>
    <w:rsid w:val="00936411"/>
    <w:rsid w:val="0093664C"/>
    <w:rsid w:val="0093667F"/>
    <w:rsid w:val="009368DD"/>
    <w:rsid w:val="00936A8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BE"/>
    <w:rsid w:val="00937CCE"/>
    <w:rsid w:val="00937D12"/>
    <w:rsid w:val="00937E58"/>
    <w:rsid w:val="00937EC5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DD7"/>
    <w:rsid w:val="00940EBC"/>
    <w:rsid w:val="00940F6D"/>
    <w:rsid w:val="00941076"/>
    <w:rsid w:val="0094124B"/>
    <w:rsid w:val="009412B0"/>
    <w:rsid w:val="009415E1"/>
    <w:rsid w:val="0094178F"/>
    <w:rsid w:val="00941801"/>
    <w:rsid w:val="00941960"/>
    <w:rsid w:val="009419A0"/>
    <w:rsid w:val="009419B2"/>
    <w:rsid w:val="00941A2E"/>
    <w:rsid w:val="00941A3E"/>
    <w:rsid w:val="00941B85"/>
    <w:rsid w:val="00941BC0"/>
    <w:rsid w:val="00941BC6"/>
    <w:rsid w:val="00941C64"/>
    <w:rsid w:val="00941C69"/>
    <w:rsid w:val="00941C82"/>
    <w:rsid w:val="00941E4E"/>
    <w:rsid w:val="00941E9A"/>
    <w:rsid w:val="00941FB3"/>
    <w:rsid w:val="0094200B"/>
    <w:rsid w:val="00942222"/>
    <w:rsid w:val="00942269"/>
    <w:rsid w:val="00942352"/>
    <w:rsid w:val="0094236C"/>
    <w:rsid w:val="00942439"/>
    <w:rsid w:val="00942474"/>
    <w:rsid w:val="0094249A"/>
    <w:rsid w:val="009426AE"/>
    <w:rsid w:val="009426C9"/>
    <w:rsid w:val="00942781"/>
    <w:rsid w:val="00942A8B"/>
    <w:rsid w:val="00942F41"/>
    <w:rsid w:val="00943240"/>
    <w:rsid w:val="00943569"/>
    <w:rsid w:val="009436A2"/>
    <w:rsid w:val="009437C1"/>
    <w:rsid w:val="00943BF2"/>
    <w:rsid w:val="00943CAC"/>
    <w:rsid w:val="00943DC5"/>
    <w:rsid w:val="00943DEA"/>
    <w:rsid w:val="009440AE"/>
    <w:rsid w:val="009441B2"/>
    <w:rsid w:val="009441E5"/>
    <w:rsid w:val="009441F7"/>
    <w:rsid w:val="00944402"/>
    <w:rsid w:val="009446DB"/>
    <w:rsid w:val="009449E3"/>
    <w:rsid w:val="00944BA7"/>
    <w:rsid w:val="00944F0A"/>
    <w:rsid w:val="009451CD"/>
    <w:rsid w:val="009451F2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D9B"/>
    <w:rsid w:val="00945E32"/>
    <w:rsid w:val="00945EFB"/>
    <w:rsid w:val="009462C1"/>
    <w:rsid w:val="00946365"/>
    <w:rsid w:val="009463A8"/>
    <w:rsid w:val="009463E5"/>
    <w:rsid w:val="0094640C"/>
    <w:rsid w:val="009465A1"/>
    <w:rsid w:val="009467E3"/>
    <w:rsid w:val="009468F6"/>
    <w:rsid w:val="009469AD"/>
    <w:rsid w:val="00946B00"/>
    <w:rsid w:val="00946B6D"/>
    <w:rsid w:val="00946BD3"/>
    <w:rsid w:val="00946C78"/>
    <w:rsid w:val="00946CCD"/>
    <w:rsid w:val="00946CF1"/>
    <w:rsid w:val="00946D39"/>
    <w:rsid w:val="00946DF2"/>
    <w:rsid w:val="00946EAB"/>
    <w:rsid w:val="00946F50"/>
    <w:rsid w:val="00947036"/>
    <w:rsid w:val="009470CF"/>
    <w:rsid w:val="009471AA"/>
    <w:rsid w:val="009471CA"/>
    <w:rsid w:val="009472F6"/>
    <w:rsid w:val="00947334"/>
    <w:rsid w:val="00947429"/>
    <w:rsid w:val="009474D1"/>
    <w:rsid w:val="009477AD"/>
    <w:rsid w:val="009477F2"/>
    <w:rsid w:val="00947B4E"/>
    <w:rsid w:val="00950235"/>
    <w:rsid w:val="009502B5"/>
    <w:rsid w:val="00950348"/>
    <w:rsid w:val="00950449"/>
    <w:rsid w:val="00950452"/>
    <w:rsid w:val="00950578"/>
    <w:rsid w:val="00950624"/>
    <w:rsid w:val="00950746"/>
    <w:rsid w:val="00950764"/>
    <w:rsid w:val="00950A64"/>
    <w:rsid w:val="00950AB1"/>
    <w:rsid w:val="00950BAA"/>
    <w:rsid w:val="00950C8E"/>
    <w:rsid w:val="00950DB2"/>
    <w:rsid w:val="00950E8C"/>
    <w:rsid w:val="00950EC9"/>
    <w:rsid w:val="00951110"/>
    <w:rsid w:val="0095122B"/>
    <w:rsid w:val="00951264"/>
    <w:rsid w:val="009513FD"/>
    <w:rsid w:val="009515FD"/>
    <w:rsid w:val="0095169D"/>
    <w:rsid w:val="009516BC"/>
    <w:rsid w:val="00951804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6F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179"/>
    <w:rsid w:val="00953241"/>
    <w:rsid w:val="00953267"/>
    <w:rsid w:val="00953301"/>
    <w:rsid w:val="009535E0"/>
    <w:rsid w:val="0095360C"/>
    <w:rsid w:val="00953643"/>
    <w:rsid w:val="00953662"/>
    <w:rsid w:val="00953890"/>
    <w:rsid w:val="00953A8B"/>
    <w:rsid w:val="00953B36"/>
    <w:rsid w:val="00953C11"/>
    <w:rsid w:val="00953C1A"/>
    <w:rsid w:val="00953C59"/>
    <w:rsid w:val="00953D11"/>
    <w:rsid w:val="00953D8D"/>
    <w:rsid w:val="00953FFF"/>
    <w:rsid w:val="00954047"/>
    <w:rsid w:val="009545B9"/>
    <w:rsid w:val="0095495A"/>
    <w:rsid w:val="00954A4B"/>
    <w:rsid w:val="00954D5E"/>
    <w:rsid w:val="009550B9"/>
    <w:rsid w:val="009550D8"/>
    <w:rsid w:val="0095518F"/>
    <w:rsid w:val="009551E8"/>
    <w:rsid w:val="009552B8"/>
    <w:rsid w:val="009552FB"/>
    <w:rsid w:val="0095535D"/>
    <w:rsid w:val="00955400"/>
    <w:rsid w:val="0095554D"/>
    <w:rsid w:val="00955837"/>
    <w:rsid w:val="00955A08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3BD"/>
    <w:rsid w:val="009565FD"/>
    <w:rsid w:val="00956661"/>
    <w:rsid w:val="009566BC"/>
    <w:rsid w:val="0095672B"/>
    <w:rsid w:val="009567F5"/>
    <w:rsid w:val="0095681F"/>
    <w:rsid w:val="0095691B"/>
    <w:rsid w:val="00956B93"/>
    <w:rsid w:val="00956C12"/>
    <w:rsid w:val="00956CAE"/>
    <w:rsid w:val="00956CBF"/>
    <w:rsid w:val="00956EC0"/>
    <w:rsid w:val="00956EE3"/>
    <w:rsid w:val="00957063"/>
    <w:rsid w:val="009570DE"/>
    <w:rsid w:val="00957328"/>
    <w:rsid w:val="009575DE"/>
    <w:rsid w:val="009577AD"/>
    <w:rsid w:val="00957970"/>
    <w:rsid w:val="009579C6"/>
    <w:rsid w:val="00957C4B"/>
    <w:rsid w:val="00957D78"/>
    <w:rsid w:val="009601CA"/>
    <w:rsid w:val="009602A0"/>
    <w:rsid w:val="009602B4"/>
    <w:rsid w:val="009603D9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06A"/>
    <w:rsid w:val="00961137"/>
    <w:rsid w:val="009616ED"/>
    <w:rsid w:val="0096170A"/>
    <w:rsid w:val="009619C0"/>
    <w:rsid w:val="00961ABE"/>
    <w:rsid w:val="00961C11"/>
    <w:rsid w:val="00961D03"/>
    <w:rsid w:val="00961DDC"/>
    <w:rsid w:val="00961E23"/>
    <w:rsid w:val="00961E28"/>
    <w:rsid w:val="00961E96"/>
    <w:rsid w:val="00961EB5"/>
    <w:rsid w:val="00962122"/>
    <w:rsid w:val="009621BD"/>
    <w:rsid w:val="009626BA"/>
    <w:rsid w:val="0096271D"/>
    <w:rsid w:val="009627C8"/>
    <w:rsid w:val="00962D52"/>
    <w:rsid w:val="00962D73"/>
    <w:rsid w:val="00962F15"/>
    <w:rsid w:val="00962F80"/>
    <w:rsid w:val="0096338F"/>
    <w:rsid w:val="009633ED"/>
    <w:rsid w:val="00963849"/>
    <w:rsid w:val="0096392A"/>
    <w:rsid w:val="00963976"/>
    <w:rsid w:val="00963AD1"/>
    <w:rsid w:val="00963BAC"/>
    <w:rsid w:val="00963D97"/>
    <w:rsid w:val="00964121"/>
    <w:rsid w:val="00964184"/>
    <w:rsid w:val="009642EB"/>
    <w:rsid w:val="0096438F"/>
    <w:rsid w:val="009645A0"/>
    <w:rsid w:val="0096462C"/>
    <w:rsid w:val="00964644"/>
    <w:rsid w:val="00964827"/>
    <w:rsid w:val="00964888"/>
    <w:rsid w:val="00964E94"/>
    <w:rsid w:val="00965055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59"/>
    <w:rsid w:val="00966091"/>
    <w:rsid w:val="009662DF"/>
    <w:rsid w:val="0096647B"/>
    <w:rsid w:val="00966721"/>
    <w:rsid w:val="00966BCF"/>
    <w:rsid w:val="00966CAF"/>
    <w:rsid w:val="00967157"/>
    <w:rsid w:val="009671DE"/>
    <w:rsid w:val="0096728D"/>
    <w:rsid w:val="0096740F"/>
    <w:rsid w:val="009674A3"/>
    <w:rsid w:val="009674F5"/>
    <w:rsid w:val="00967723"/>
    <w:rsid w:val="00967800"/>
    <w:rsid w:val="00967AD2"/>
    <w:rsid w:val="00967B3A"/>
    <w:rsid w:val="00967E48"/>
    <w:rsid w:val="00967E9A"/>
    <w:rsid w:val="00970013"/>
    <w:rsid w:val="0097001C"/>
    <w:rsid w:val="00970064"/>
    <w:rsid w:val="009700B1"/>
    <w:rsid w:val="00970379"/>
    <w:rsid w:val="00970412"/>
    <w:rsid w:val="0097066B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0B"/>
    <w:rsid w:val="00970D1F"/>
    <w:rsid w:val="00970DED"/>
    <w:rsid w:val="00970E0A"/>
    <w:rsid w:val="00970FC0"/>
    <w:rsid w:val="00971016"/>
    <w:rsid w:val="00971228"/>
    <w:rsid w:val="0097139D"/>
    <w:rsid w:val="009713AE"/>
    <w:rsid w:val="0097153D"/>
    <w:rsid w:val="0097173B"/>
    <w:rsid w:val="0097180A"/>
    <w:rsid w:val="00971A3B"/>
    <w:rsid w:val="00971B13"/>
    <w:rsid w:val="00971BEC"/>
    <w:rsid w:val="00971BF4"/>
    <w:rsid w:val="00971CED"/>
    <w:rsid w:val="00971D78"/>
    <w:rsid w:val="00971E98"/>
    <w:rsid w:val="00971F0A"/>
    <w:rsid w:val="00971FF3"/>
    <w:rsid w:val="00972266"/>
    <w:rsid w:val="0097239A"/>
    <w:rsid w:val="009723EC"/>
    <w:rsid w:val="00972541"/>
    <w:rsid w:val="009725B3"/>
    <w:rsid w:val="009726D8"/>
    <w:rsid w:val="00972B04"/>
    <w:rsid w:val="00972B3D"/>
    <w:rsid w:val="00972B48"/>
    <w:rsid w:val="00972BBE"/>
    <w:rsid w:val="00972CC5"/>
    <w:rsid w:val="00972DA2"/>
    <w:rsid w:val="00972E36"/>
    <w:rsid w:val="00972F12"/>
    <w:rsid w:val="00973145"/>
    <w:rsid w:val="009731A1"/>
    <w:rsid w:val="009731AB"/>
    <w:rsid w:val="00973311"/>
    <w:rsid w:val="009733AC"/>
    <w:rsid w:val="0097348D"/>
    <w:rsid w:val="009734E2"/>
    <w:rsid w:val="0097350D"/>
    <w:rsid w:val="0097352C"/>
    <w:rsid w:val="0097358D"/>
    <w:rsid w:val="009735F7"/>
    <w:rsid w:val="009738C8"/>
    <w:rsid w:val="00973903"/>
    <w:rsid w:val="00973978"/>
    <w:rsid w:val="00973B5F"/>
    <w:rsid w:val="00973EA7"/>
    <w:rsid w:val="00974213"/>
    <w:rsid w:val="00974442"/>
    <w:rsid w:val="00974499"/>
    <w:rsid w:val="009744C1"/>
    <w:rsid w:val="009746F7"/>
    <w:rsid w:val="009747AE"/>
    <w:rsid w:val="009747DA"/>
    <w:rsid w:val="00974830"/>
    <w:rsid w:val="009748F7"/>
    <w:rsid w:val="00974937"/>
    <w:rsid w:val="00974941"/>
    <w:rsid w:val="009749B5"/>
    <w:rsid w:val="009749C1"/>
    <w:rsid w:val="00974B76"/>
    <w:rsid w:val="00974C97"/>
    <w:rsid w:val="009750C0"/>
    <w:rsid w:val="009750E3"/>
    <w:rsid w:val="009751D3"/>
    <w:rsid w:val="0097529C"/>
    <w:rsid w:val="009752E1"/>
    <w:rsid w:val="0097544A"/>
    <w:rsid w:val="00975468"/>
    <w:rsid w:val="009754A0"/>
    <w:rsid w:val="009754C8"/>
    <w:rsid w:val="009756E1"/>
    <w:rsid w:val="009756F9"/>
    <w:rsid w:val="0097572F"/>
    <w:rsid w:val="00975893"/>
    <w:rsid w:val="009758C0"/>
    <w:rsid w:val="00975939"/>
    <w:rsid w:val="009759A1"/>
    <w:rsid w:val="00975A22"/>
    <w:rsid w:val="00975A32"/>
    <w:rsid w:val="00975D33"/>
    <w:rsid w:val="00975D44"/>
    <w:rsid w:val="00975E70"/>
    <w:rsid w:val="00975E7D"/>
    <w:rsid w:val="00975EFE"/>
    <w:rsid w:val="00975F5E"/>
    <w:rsid w:val="00976229"/>
    <w:rsid w:val="00976279"/>
    <w:rsid w:val="0097662D"/>
    <w:rsid w:val="00976739"/>
    <w:rsid w:val="0097673C"/>
    <w:rsid w:val="009767E8"/>
    <w:rsid w:val="0097689E"/>
    <w:rsid w:val="00976A2C"/>
    <w:rsid w:val="00976BDA"/>
    <w:rsid w:val="00976C82"/>
    <w:rsid w:val="00976F36"/>
    <w:rsid w:val="00976F73"/>
    <w:rsid w:val="00976FDD"/>
    <w:rsid w:val="0097712B"/>
    <w:rsid w:val="00977230"/>
    <w:rsid w:val="00977471"/>
    <w:rsid w:val="009774DF"/>
    <w:rsid w:val="00977545"/>
    <w:rsid w:val="009775C3"/>
    <w:rsid w:val="00977836"/>
    <w:rsid w:val="0097783F"/>
    <w:rsid w:val="00977B3E"/>
    <w:rsid w:val="00977C87"/>
    <w:rsid w:val="00977D35"/>
    <w:rsid w:val="00977F53"/>
    <w:rsid w:val="00977F8E"/>
    <w:rsid w:val="00980396"/>
    <w:rsid w:val="009804BD"/>
    <w:rsid w:val="0098067D"/>
    <w:rsid w:val="009806BD"/>
    <w:rsid w:val="00980825"/>
    <w:rsid w:val="0098082D"/>
    <w:rsid w:val="00980852"/>
    <w:rsid w:val="00980856"/>
    <w:rsid w:val="00980929"/>
    <w:rsid w:val="00980968"/>
    <w:rsid w:val="00980B29"/>
    <w:rsid w:val="00980DC2"/>
    <w:rsid w:val="00980DD5"/>
    <w:rsid w:val="00980E8E"/>
    <w:rsid w:val="00980EE6"/>
    <w:rsid w:val="009810EC"/>
    <w:rsid w:val="00981259"/>
    <w:rsid w:val="00981521"/>
    <w:rsid w:val="00981569"/>
    <w:rsid w:val="0098163D"/>
    <w:rsid w:val="009818CA"/>
    <w:rsid w:val="00981B20"/>
    <w:rsid w:val="00981B89"/>
    <w:rsid w:val="00981BFD"/>
    <w:rsid w:val="00981CA1"/>
    <w:rsid w:val="00981CB2"/>
    <w:rsid w:val="00981CF2"/>
    <w:rsid w:val="00981DB9"/>
    <w:rsid w:val="00981E35"/>
    <w:rsid w:val="00981F56"/>
    <w:rsid w:val="00982008"/>
    <w:rsid w:val="0098206B"/>
    <w:rsid w:val="00982096"/>
    <w:rsid w:val="00982155"/>
    <w:rsid w:val="00982183"/>
    <w:rsid w:val="0098225A"/>
    <w:rsid w:val="0098225F"/>
    <w:rsid w:val="009824BE"/>
    <w:rsid w:val="0098258C"/>
    <w:rsid w:val="00982633"/>
    <w:rsid w:val="00982935"/>
    <w:rsid w:val="009829B2"/>
    <w:rsid w:val="00982A83"/>
    <w:rsid w:val="00982F8E"/>
    <w:rsid w:val="009830C3"/>
    <w:rsid w:val="009834B7"/>
    <w:rsid w:val="0098354E"/>
    <w:rsid w:val="0098374B"/>
    <w:rsid w:val="009837D5"/>
    <w:rsid w:val="00983801"/>
    <w:rsid w:val="00983838"/>
    <w:rsid w:val="009838EF"/>
    <w:rsid w:val="00983A95"/>
    <w:rsid w:val="00983B78"/>
    <w:rsid w:val="00983BC7"/>
    <w:rsid w:val="00983C66"/>
    <w:rsid w:val="00983DF7"/>
    <w:rsid w:val="00983E5E"/>
    <w:rsid w:val="00983EB8"/>
    <w:rsid w:val="00983EF9"/>
    <w:rsid w:val="00983EFC"/>
    <w:rsid w:val="00984136"/>
    <w:rsid w:val="009841AE"/>
    <w:rsid w:val="009842F4"/>
    <w:rsid w:val="009842F9"/>
    <w:rsid w:val="009843C0"/>
    <w:rsid w:val="00984460"/>
    <w:rsid w:val="0098456D"/>
    <w:rsid w:val="009845FD"/>
    <w:rsid w:val="0098466E"/>
    <w:rsid w:val="0098476F"/>
    <w:rsid w:val="00984952"/>
    <w:rsid w:val="009849C1"/>
    <w:rsid w:val="00984CC3"/>
    <w:rsid w:val="00984CE6"/>
    <w:rsid w:val="00984F30"/>
    <w:rsid w:val="0098504D"/>
    <w:rsid w:val="009850A2"/>
    <w:rsid w:val="009851B2"/>
    <w:rsid w:val="00985357"/>
    <w:rsid w:val="009854A1"/>
    <w:rsid w:val="00985543"/>
    <w:rsid w:val="00985550"/>
    <w:rsid w:val="00985565"/>
    <w:rsid w:val="0098566B"/>
    <w:rsid w:val="00985677"/>
    <w:rsid w:val="009856C9"/>
    <w:rsid w:val="009859D2"/>
    <w:rsid w:val="009859F2"/>
    <w:rsid w:val="00985AA3"/>
    <w:rsid w:val="00985BDE"/>
    <w:rsid w:val="00985C59"/>
    <w:rsid w:val="00985F48"/>
    <w:rsid w:val="00986160"/>
    <w:rsid w:val="009862E2"/>
    <w:rsid w:val="00986367"/>
    <w:rsid w:val="009863E5"/>
    <w:rsid w:val="009864B0"/>
    <w:rsid w:val="009865B2"/>
    <w:rsid w:val="00986630"/>
    <w:rsid w:val="009866B6"/>
    <w:rsid w:val="0098685F"/>
    <w:rsid w:val="009868A6"/>
    <w:rsid w:val="009868C7"/>
    <w:rsid w:val="0098699F"/>
    <w:rsid w:val="00986A1F"/>
    <w:rsid w:val="00986CD0"/>
    <w:rsid w:val="00986CFA"/>
    <w:rsid w:val="00986D4C"/>
    <w:rsid w:val="00986DDA"/>
    <w:rsid w:val="00986F38"/>
    <w:rsid w:val="00986F44"/>
    <w:rsid w:val="00987067"/>
    <w:rsid w:val="009871DC"/>
    <w:rsid w:val="00987436"/>
    <w:rsid w:val="009876C7"/>
    <w:rsid w:val="00987713"/>
    <w:rsid w:val="0098791A"/>
    <w:rsid w:val="00987945"/>
    <w:rsid w:val="00987998"/>
    <w:rsid w:val="009879EA"/>
    <w:rsid w:val="00987C23"/>
    <w:rsid w:val="00987D6F"/>
    <w:rsid w:val="00987FAD"/>
    <w:rsid w:val="00987FC7"/>
    <w:rsid w:val="00990376"/>
    <w:rsid w:val="00990444"/>
    <w:rsid w:val="009905A1"/>
    <w:rsid w:val="0099065F"/>
    <w:rsid w:val="009908FF"/>
    <w:rsid w:val="0099099B"/>
    <w:rsid w:val="00990A01"/>
    <w:rsid w:val="00990C8E"/>
    <w:rsid w:val="00990CE6"/>
    <w:rsid w:val="00990D1F"/>
    <w:rsid w:val="00990D42"/>
    <w:rsid w:val="00990D5A"/>
    <w:rsid w:val="00990DCC"/>
    <w:rsid w:val="009910D0"/>
    <w:rsid w:val="00991203"/>
    <w:rsid w:val="00991210"/>
    <w:rsid w:val="009913AF"/>
    <w:rsid w:val="00991776"/>
    <w:rsid w:val="009917E8"/>
    <w:rsid w:val="009918DD"/>
    <w:rsid w:val="009919BA"/>
    <w:rsid w:val="00991A0D"/>
    <w:rsid w:val="00991C16"/>
    <w:rsid w:val="00991C3C"/>
    <w:rsid w:val="00991C40"/>
    <w:rsid w:val="009920A5"/>
    <w:rsid w:val="0099222A"/>
    <w:rsid w:val="00992345"/>
    <w:rsid w:val="00992367"/>
    <w:rsid w:val="0099250B"/>
    <w:rsid w:val="00992531"/>
    <w:rsid w:val="00992553"/>
    <w:rsid w:val="0099272C"/>
    <w:rsid w:val="0099277C"/>
    <w:rsid w:val="00992805"/>
    <w:rsid w:val="00992B08"/>
    <w:rsid w:val="00992BD2"/>
    <w:rsid w:val="00992C05"/>
    <w:rsid w:val="00992E41"/>
    <w:rsid w:val="00992F36"/>
    <w:rsid w:val="00993404"/>
    <w:rsid w:val="00993462"/>
    <w:rsid w:val="009935EE"/>
    <w:rsid w:val="0099369B"/>
    <w:rsid w:val="009936FE"/>
    <w:rsid w:val="00993718"/>
    <w:rsid w:val="00993BCB"/>
    <w:rsid w:val="00993CA7"/>
    <w:rsid w:val="00993E46"/>
    <w:rsid w:val="00993EBF"/>
    <w:rsid w:val="00993FD7"/>
    <w:rsid w:val="009940A9"/>
    <w:rsid w:val="009940F2"/>
    <w:rsid w:val="009941EE"/>
    <w:rsid w:val="0099424E"/>
    <w:rsid w:val="009945DE"/>
    <w:rsid w:val="0099480E"/>
    <w:rsid w:val="0099491B"/>
    <w:rsid w:val="00994949"/>
    <w:rsid w:val="00994BD0"/>
    <w:rsid w:val="00994C53"/>
    <w:rsid w:val="00994DA0"/>
    <w:rsid w:val="00994E49"/>
    <w:rsid w:val="00994EB9"/>
    <w:rsid w:val="0099506D"/>
    <w:rsid w:val="009955C6"/>
    <w:rsid w:val="00995686"/>
    <w:rsid w:val="009956CC"/>
    <w:rsid w:val="009956DF"/>
    <w:rsid w:val="009956EC"/>
    <w:rsid w:val="00995963"/>
    <w:rsid w:val="00995B49"/>
    <w:rsid w:val="00995D3B"/>
    <w:rsid w:val="00995DFB"/>
    <w:rsid w:val="00995FA6"/>
    <w:rsid w:val="009962C7"/>
    <w:rsid w:val="0099631E"/>
    <w:rsid w:val="0099632D"/>
    <w:rsid w:val="00996395"/>
    <w:rsid w:val="009963BB"/>
    <w:rsid w:val="0099651D"/>
    <w:rsid w:val="009965B4"/>
    <w:rsid w:val="009965F3"/>
    <w:rsid w:val="00996884"/>
    <w:rsid w:val="0099698C"/>
    <w:rsid w:val="009969B5"/>
    <w:rsid w:val="00996AB8"/>
    <w:rsid w:val="00996E18"/>
    <w:rsid w:val="00996F62"/>
    <w:rsid w:val="009971D5"/>
    <w:rsid w:val="00997376"/>
    <w:rsid w:val="00997400"/>
    <w:rsid w:val="0099766F"/>
    <w:rsid w:val="00997AA4"/>
    <w:rsid w:val="00997C07"/>
    <w:rsid w:val="00997D30"/>
    <w:rsid w:val="00997E45"/>
    <w:rsid w:val="00997EAC"/>
    <w:rsid w:val="00997F4D"/>
    <w:rsid w:val="009A0106"/>
    <w:rsid w:val="009A0283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11"/>
    <w:rsid w:val="009A0F4F"/>
    <w:rsid w:val="009A0FA5"/>
    <w:rsid w:val="009A0FCD"/>
    <w:rsid w:val="009A102F"/>
    <w:rsid w:val="009A10B8"/>
    <w:rsid w:val="009A11D3"/>
    <w:rsid w:val="009A126E"/>
    <w:rsid w:val="009A1385"/>
    <w:rsid w:val="009A13E1"/>
    <w:rsid w:val="009A140B"/>
    <w:rsid w:val="009A140D"/>
    <w:rsid w:val="009A14B5"/>
    <w:rsid w:val="009A155F"/>
    <w:rsid w:val="009A164F"/>
    <w:rsid w:val="009A1657"/>
    <w:rsid w:val="009A17A5"/>
    <w:rsid w:val="009A182F"/>
    <w:rsid w:val="009A1866"/>
    <w:rsid w:val="009A18D4"/>
    <w:rsid w:val="009A1AB3"/>
    <w:rsid w:val="009A1AD1"/>
    <w:rsid w:val="009A1B7B"/>
    <w:rsid w:val="009A1C33"/>
    <w:rsid w:val="009A1DE3"/>
    <w:rsid w:val="009A1E06"/>
    <w:rsid w:val="009A211D"/>
    <w:rsid w:val="009A220E"/>
    <w:rsid w:val="009A2426"/>
    <w:rsid w:val="009A24B9"/>
    <w:rsid w:val="009A2509"/>
    <w:rsid w:val="009A25F5"/>
    <w:rsid w:val="009A2750"/>
    <w:rsid w:val="009A27AF"/>
    <w:rsid w:val="009A281B"/>
    <w:rsid w:val="009A2853"/>
    <w:rsid w:val="009A2940"/>
    <w:rsid w:val="009A29F6"/>
    <w:rsid w:val="009A2B71"/>
    <w:rsid w:val="009A2BAB"/>
    <w:rsid w:val="009A2C04"/>
    <w:rsid w:val="009A2C87"/>
    <w:rsid w:val="009A2D13"/>
    <w:rsid w:val="009A2EE6"/>
    <w:rsid w:val="009A2F1A"/>
    <w:rsid w:val="009A2F4F"/>
    <w:rsid w:val="009A3023"/>
    <w:rsid w:val="009A317D"/>
    <w:rsid w:val="009A3182"/>
    <w:rsid w:val="009A379A"/>
    <w:rsid w:val="009A39C2"/>
    <w:rsid w:val="009A3B95"/>
    <w:rsid w:val="009A3DFA"/>
    <w:rsid w:val="009A3E35"/>
    <w:rsid w:val="009A3E84"/>
    <w:rsid w:val="009A3EF8"/>
    <w:rsid w:val="009A4114"/>
    <w:rsid w:val="009A411E"/>
    <w:rsid w:val="009A41A0"/>
    <w:rsid w:val="009A41E1"/>
    <w:rsid w:val="009A42F3"/>
    <w:rsid w:val="009A4742"/>
    <w:rsid w:val="009A4761"/>
    <w:rsid w:val="009A4809"/>
    <w:rsid w:val="009A4830"/>
    <w:rsid w:val="009A4957"/>
    <w:rsid w:val="009A4A36"/>
    <w:rsid w:val="009A4B3F"/>
    <w:rsid w:val="009A4BB1"/>
    <w:rsid w:val="009A4D09"/>
    <w:rsid w:val="009A514C"/>
    <w:rsid w:val="009A51CF"/>
    <w:rsid w:val="009A520D"/>
    <w:rsid w:val="009A5363"/>
    <w:rsid w:val="009A547F"/>
    <w:rsid w:val="009A5493"/>
    <w:rsid w:val="009A5634"/>
    <w:rsid w:val="009A57A1"/>
    <w:rsid w:val="009A58E9"/>
    <w:rsid w:val="009A5927"/>
    <w:rsid w:val="009A596D"/>
    <w:rsid w:val="009A5B1B"/>
    <w:rsid w:val="009A5BA5"/>
    <w:rsid w:val="009A5C03"/>
    <w:rsid w:val="009A5D4B"/>
    <w:rsid w:val="009A5E51"/>
    <w:rsid w:val="009A5EA0"/>
    <w:rsid w:val="009A5ECF"/>
    <w:rsid w:val="009A61E8"/>
    <w:rsid w:val="009A61FE"/>
    <w:rsid w:val="009A6239"/>
    <w:rsid w:val="009A64B2"/>
    <w:rsid w:val="009A653E"/>
    <w:rsid w:val="009A65DD"/>
    <w:rsid w:val="009A6839"/>
    <w:rsid w:val="009A6955"/>
    <w:rsid w:val="009A6BD7"/>
    <w:rsid w:val="009A6C23"/>
    <w:rsid w:val="009A6CA6"/>
    <w:rsid w:val="009A6CE7"/>
    <w:rsid w:val="009A6D86"/>
    <w:rsid w:val="009A7154"/>
    <w:rsid w:val="009A71D8"/>
    <w:rsid w:val="009A728D"/>
    <w:rsid w:val="009A7617"/>
    <w:rsid w:val="009A764B"/>
    <w:rsid w:val="009A774A"/>
    <w:rsid w:val="009A7771"/>
    <w:rsid w:val="009A7912"/>
    <w:rsid w:val="009A7933"/>
    <w:rsid w:val="009A79A6"/>
    <w:rsid w:val="009A7E93"/>
    <w:rsid w:val="009A7F60"/>
    <w:rsid w:val="009B003C"/>
    <w:rsid w:val="009B0615"/>
    <w:rsid w:val="009B0895"/>
    <w:rsid w:val="009B08D0"/>
    <w:rsid w:val="009B08D3"/>
    <w:rsid w:val="009B0946"/>
    <w:rsid w:val="009B0A78"/>
    <w:rsid w:val="009B0A93"/>
    <w:rsid w:val="009B0B73"/>
    <w:rsid w:val="009B0CDB"/>
    <w:rsid w:val="009B1122"/>
    <w:rsid w:val="009B1191"/>
    <w:rsid w:val="009B133E"/>
    <w:rsid w:val="009B14AA"/>
    <w:rsid w:val="009B1987"/>
    <w:rsid w:val="009B1A0D"/>
    <w:rsid w:val="009B1B54"/>
    <w:rsid w:val="009B1DC6"/>
    <w:rsid w:val="009B2124"/>
    <w:rsid w:val="009B2157"/>
    <w:rsid w:val="009B2181"/>
    <w:rsid w:val="009B2318"/>
    <w:rsid w:val="009B236D"/>
    <w:rsid w:val="009B2416"/>
    <w:rsid w:val="009B2590"/>
    <w:rsid w:val="009B26C6"/>
    <w:rsid w:val="009B2711"/>
    <w:rsid w:val="009B2782"/>
    <w:rsid w:val="009B2814"/>
    <w:rsid w:val="009B2972"/>
    <w:rsid w:val="009B2A4B"/>
    <w:rsid w:val="009B2B2D"/>
    <w:rsid w:val="009B2B73"/>
    <w:rsid w:val="009B2C74"/>
    <w:rsid w:val="009B2CB4"/>
    <w:rsid w:val="009B2E78"/>
    <w:rsid w:val="009B312B"/>
    <w:rsid w:val="009B3153"/>
    <w:rsid w:val="009B31A5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4ED"/>
    <w:rsid w:val="009B45B9"/>
    <w:rsid w:val="009B4745"/>
    <w:rsid w:val="009B4746"/>
    <w:rsid w:val="009B47DA"/>
    <w:rsid w:val="009B4800"/>
    <w:rsid w:val="009B483B"/>
    <w:rsid w:val="009B491F"/>
    <w:rsid w:val="009B4AD0"/>
    <w:rsid w:val="009B4B21"/>
    <w:rsid w:val="009B4C5F"/>
    <w:rsid w:val="009B4C63"/>
    <w:rsid w:val="009B4C80"/>
    <w:rsid w:val="009B4E77"/>
    <w:rsid w:val="009B4FA9"/>
    <w:rsid w:val="009B512C"/>
    <w:rsid w:val="009B51C4"/>
    <w:rsid w:val="009B51EC"/>
    <w:rsid w:val="009B5201"/>
    <w:rsid w:val="009B5218"/>
    <w:rsid w:val="009B525B"/>
    <w:rsid w:val="009B53FC"/>
    <w:rsid w:val="009B5429"/>
    <w:rsid w:val="009B54FE"/>
    <w:rsid w:val="009B558C"/>
    <w:rsid w:val="009B57D9"/>
    <w:rsid w:val="009B587D"/>
    <w:rsid w:val="009B59ED"/>
    <w:rsid w:val="009B5C9F"/>
    <w:rsid w:val="009B5F28"/>
    <w:rsid w:val="009B60C1"/>
    <w:rsid w:val="009B623A"/>
    <w:rsid w:val="009B6269"/>
    <w:rsid w:val="009B6404"/>
    <w:rsid w:val="009B6427"/>
    <w:rsid w:val="009B6465"/>
    <w:rsid w:val="009B6542"/>
    <w:rsid w:val="009B6642"/>
    <w:rsid w:val="009B675B"/>
    <w:rsid w:val="009B68CF"/>
    <w:rsid w:val="009B68D5"/>
    <w:rsid w:val="009B6915"/>
    <w:rsid w:val="009B695D"/>
    <w:rsid w:val="009B6B08"/>
    <w:rsid w:val="009B6B3B"/>
    <w:rsid w:val="009B6D20"/>
    <w:rsid w:val="009B6E0D"/>
    <w:rsid w:val="009B7193"/>
    <w:rsid w:val="009B7204"/>
    <w:rsid w:val="009B73C7"/>
    <w:rsid w:val="009B7443"/>
    <w:rsid w:val="009B7456"/>
    <w:rsid w:val="009B74B1"/>
    <w:rsid w:val="009B74E4"/>
    <w:rsid w:val="009B7517"/>
    <w:rsid w:val="009B7677"/>
    <w:rsid w:val="009B779E"/>
    <w:rsid w:val="009B77B3"/>
    <w:rsid w:val="009B785D"/>
    <w:rsid w:val="009B7904"/>
    <w:rsid w:val="009B7909"/>
    <w:rsid w:val="009B7BF0"/>
    <w:rsid w:val="009B7E36"/>
    <w:rsid w:val="009C0068"/>
    <w:rsid w:val="009C00ED"/>
    <w:rsid w:val="009C0135"/>
    <w:rsid w:val="009C016C"/>
    <w:rsid w:val="009C01D2"/>
    <w:rsid w:val="009C0445"/>
    <w:rsid w:val="009C0540"/>
    <w:rsid w:val="009C05E9"/>
    <w:rsid w:val="009C06D1"/>
    <w:rsid w:val="009C07D9"/>
    <w:rsid w:val="009C08C0"/>
    <w:rsid w:val="009C0957"/>
    <w:rsid w:val="009C0B9A"/>
    <w:rsid w:val="009C0C5A"/>
    <w:rsid w:val="009C0D7A"/>
    <w:rsid w:val="009C10C6"/>
    <w:rsid w:val="009C12AA"/>
    <w:rsid w:val="009C14F9"/>
    <w:rsid w:val="009C15A7"/>
    <w:rsid w:val="009C17DC"/>
    <w:rsid w:val="009C1A3A"/>
    <w:rsid w:val="009C1ACD"/>
    <w:rsid w:val="009C1AE8"/>
    <w:rsid w:val="009C1B7A"/>
    <w:rsid w:val="009C2433"/>
    <w:rsid w:val="009C25E9"/>
    <w:rsid w:val="009C2678"/>
    <w:rsid w:val="009C26AF"/>
    <w:rsid w:val="009C2720"/>
    <w:rsid w:val="009C2DEB"/>
    <w:rsid w:val="009C2E57"/>
    <w:rsid w:val="009C2E9A"/>
    <w:rsid w:val="009C2EB1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0F"/>
    <w:rsid w:val="009C3B16"/>
    <w:rsid w:val="009C3BCB"/>
    <w:rsid w:val="009C3D73"/>
    <w:rsid w:val="009C3EAA"/>
    <w:rsid w:val="009C3F1F"/>
    <w:rsid w:val="009C3F9C"/>
    <w:rsid w:val="009C40FE"/>
    <w:rsid w:val="009C415C"/>
    <w:rsid w:val="009C41EA"/>
    <w:rsid w:val="009C4212"/>
    <w:rsid w:val="009C4274"/>
    <w:rsid w:val="009C43C7"/>
    <w:rsid w:val="009C482D"/>
    <w:rsid w:val="009C48E2"/>
    <w:rsid w:val="009C4AFF"/>
    <w:rsid w:val="009C4C31"/>
    <w:rsid w:val="009C4D16"/>
    <w:rsid w:val="009C5075"/>
    <w:rsid w:val="009C52BA"/>
    <w:rsid w:val="009C54F5"/>
    <w:rsid w:val="009C58E0"/>
    <w:rsid w:val="009C59D4"/>
    <w:rsid w:val="009C5A78"/>
    <w:rsid w:val="009C5B84"/>
    <w:rsid w:val="009C5E0C"/>
    <w:rsid w:val="009C5E68"/>
    <w:rsid w:val="009C5EB4"/>
    <w:rsid w:val="009C5F51"/>
    <w:rsid w:val="009C6049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CA5"/>
    <w:rsid w:val="009C6DC5"/>
    <w:rsid w:val="009C712B"/>
    <w:rsid w:val="009C7143"/>
    <w:rsid w:val="009C7248"/>
    <w:rsid w:val="009C72C7"/>
    <w:rsid w:val="009C75E1"/>
    <w:rsid w:val="009C76D0"/>
    <w:rsid w:val="009C7ACA"/>
    <w:rsid w:val="009C7DD6"/>
    <w:rsid w:val="009C7FB3"/>
    <w:rsid w:val="009D027F"/>
    <w:rsid w:val="009D0326"/>
    <w:rsid w:val="009D0437"/>
    <w:rsid w:val="009D0476"/>
    <w:rsid w:val="009D04C6"/>
    <w:rsid w:val="009D06D0"/>
    <w:rsid w:val="009D086D"/>
    <w:rsid w:val="009D0A88"/>
    <w:rsid w:val="009D0C63"/>
    <w:rsid w:val="009D0CDD"/>
    <w:rsid w:val="009D0EE3"/>
    <w:rsid w:val="009D0EF8"/>
    <w:rsid w:val="009D0F74"/>
    <w:rsid w:val="009D0FE9"/>
    <w:rsid w:val="009D120F"/>
    <w:rsid w:val="009D14DA"/>
    <w:rsid w:val="009D1633"/>
    <w:rsid w:val="009D1689"/>
    <w:rsid w:val="009D1804"/>
    <w:rsid w:val="009D1938"/>
    <w:rsid w:val="009D1A0C"/>
    <w:rsid w:val="009D1A72"/>
    <w:rsid w:val="009D1B78"/>
    <w:rsid w:val="009D1D20"/>
    <w:rsid w:val="009D1D7D"/>
    <w:rsid w:val="009D1E25"/>
    <w:rsid w:val="009D1FEC"/>
    <w:rsid w:val="009D200D"/>
    <w:rsid w:val="009D21F1"/>
    <w:rsid w:val="009D220A"/>
    <w:rsid w:val="009D228A"/>
    <w:rsid w:val="009D22B9"/>
    <w:rsid w:val="009D242E"/>
    <w:rsid w:val="009D25C3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571"/>
    <w:rsid w:val="009D3620"/>
    <w:rsid w:val="009D3700"/>
    <w:rsid w:val="009D3891"/>
    <w:rsid w:val="009D3933"/>
    <w:rsid w:val="009D3A72"/>
    <w:rsid w:val="009D3AD6"/>
    <w:rsid w:val="009D3AEC"/>
    <w:rsid w:val="009D3CF1"/>
    <w:rsid w:val="009D3D08"/>
    <w:rsid w:val="009D3E34"/>
    <w:rsid w:val="009D3E49"/>
    <w:rsid w:val="009D3F19"/>
    <w:rsid w:val="009D3F1E"/>
    <w:rsid w:val="009D3FA2"/>
    <w:rsid w:val="009D3FEA"/>
    <w:rsid w:val="009D422D"/>
    <w:rsid w:val="009D43A2"/>
    <w:rsid w:val="009D44E5"/>
    <w:rsid w:val="009D44E9"/>
    <w:rsid w:val="009D45DD"/>
    <w:rsid w:val="009D4611"/>
    <w:rsid w:val="009D4627"/>
    <w:rsid w:val="009D471F"/>
    <w:rsid w:val="009D482E"/>
    <w:rsid w:val="009D4C13"/>
    <w:rsid w:val="009D4E9C"/>
    <w:rsid w:val="009D4EBD"/>
    <w:rsid w:val="009D4F78"/>
    <w:rsid w:val="009D4F7C"/>
    <w:rsid w:val="009D5063"/>
    <w:rsid w:val="009D50E3"/>
    <w:rsid w:val="009D5149"/>
    <w:rsid w:val="009D52C3"/>
    <w:rsid w:val="009D558F"/>
    <w:rsid w:val="009D5665"/>
    <w:rsid w:val="009D57A2"/>
    <w:rsid w:val="009D58AD"/>
    <w:rsid w:val="009D58C7"/>
    <w:rsid w:val="009D5A73"/>
    <w:rsid w:val="009D5C13"/>
    <w:rsid w:val="009D5D0C"/>
    <w:rsid w:val="009D5D18"/>
    <w:rsid w:val="009D5DB3"/>
    <w:rsid w:val="009D5F4F"/>
    <w:rsid w:val="009D600C"/>
    <w:rsid w:val="009D608A"/>
    <w:rsid w:val="009D60B9"/>
    <w:rsid w:val="009D625F"/>
    <w:rsid w:val="009D6336"/>
    <w:rsid w:val="009D6475"/>
    <w:rsid w:val="009D648C"/>
    <w:rsid w:val="009D64DE"/>
    <w:rsid w:val="009D69B7"/>
    <w:rsid w:val="009D6A6D"/>
    <w:rsid w:val="009D6B53"/>
    <w:rsid w:val="009D6E81"/>
    <w:rsid w:val="009D6EE3"/>
    <w:rsid w:val="009D72BE"/>
    <w:rsid w:val="009D742C"/>
    <w:rsid w:val="009D7547"/>
    <w:rsid w:val="009D7738"/>
    <w:rsid w:val="009D776D"/>
    <w:rsid w:val="009D77EB"/>
    <w:rsid w:val="009D78DF"/>
    <w:rsid w:val="009D7AA4"/>
    <w:rsid w:val="009D7B8F"/>
    <w:rsid w:val="009D7B9A"/>
    <w:rsid w:val="009D7BD0"/>
    <w:rsid w:val="009D7BFC"/>
    <w:rsid w:val="009D7D1B"/>
    <w:rsid w:val="009D7DF4"/>
    <w:rsid w:val="009D7E90"/>
    <w:rsid w:val="009E0324"/>
    <w:rsid w:val="009E0380"/>
    <w:rsid w:val="009E03BE"/>
    <w:rsid w:val="009E049E"/>
    <w:rsid w:val="009E08E4"/>
    <w:rsid w:val="009E0905"/>
    <w:rsid w:val="009E0D1E"/>
    <w:rsid w:val="009E1150"/>
    <w:rsid w:val="009E11E3"/>
    <w:rsid w:val="009E11E4"/>
    <w:rsid w:val="009E11EC"/>
    <w:rsid w:val="009E11F3"/>
    <w:rsid w:val="009E13D4"/>
    <w:rsid w:val="009E15B9"/>
    <w:rsid w:val="009E17EC"/>
    <w:rsid w:val="009E1A19"/>
    <w:rsid w:val="009E1B55"/>
    <w:rsid w:val="009E2464"/>
    <w:rsid w:val="009E24E8"/>
    <w:rsid w:val="009E2813"/>
    <w:rsid w:val="009E28B9"/>
    <w:rsid w:val="009E2C5D"/>
    <w:rsid w:val="009E2DCF"/>
    <w:rsid w:val="009E3008"/>
    <w:rsid w:val="009E300B"/>
    <w:rsid w:val="009E32A2"/>
    <w:rsid w:val="009E32A5"/>
    <w:rsid w:val="009E3582"/>
    <w:rsid w:val="009E35D6"/>
    <w:rsid w:val="009E36B6"/>
    <w:rsid w:val="009E3707"/>
    <w:rsid w:val="009E396D"/>
    <w:rsid w:val="009E397D"/>
    <w:rsid w:val="009E3A13"/>
    <w:rsid w:val="009E4011"/>
    <w:rsid w:val="009E40CA"/>
    <w:rsid w:val="009E4262"/>
    <w:rsid w:val="009E42AF"/>
    <w:rsid w:val="009E44A9"/>
    <w:rsid w:val="009E472D"/>
    <w:rsid w:val="009E47C6"/>
    <w:rsid w:val="009E48BB"/>
    <w:rsid w:val="009E49B1"/>
    <w:rsid w:val="009E4A46"/>
    <w:rsid w:val="009E4BF2"/>
    <w:rsid w:val="009E4C73"/>
    <w:rsid w:val="009E4E4D"/>
    <w:rsid w:val="009E4EA2"/>
    <w:rsid w:val="009E4F2E"/>
    <w:rsid w:val="009E5097"/>
    <w:rsid w:val="009E51BE"/>
    <w:rsid w:val="009E5326"/>
    <w:rsid w:val="009E538B"/>
    <w:rsid w:val="009E53CA"/>
    <w:rsid w:val="009E5434"/>
    <w:rsid w:val="009E553F"/>
    <w:rsid w:val="009E563C"/>
    <w:rsid w:val="009E5887"/>
    <w:rsid w:val="009E58DC"/>
    <w:rsid w:val="009E59ED"/>
    <w:rsid w:val="009E5C6F"/>
    <w:rsid w:val="009E5DD4"/>
    <w:rsid w:val="009E5F42"/>
    <w:rsid w:val="009E5FB3"/>
    <w:rsid w:val="009E5FE8"/>
    <w:rsid w:val="009E60BB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6B9B"/>
    <w:rsid w:val="009E6D3A"/>
    <w:rsid w:val="009E6D3D"/>
    <w:rsid w:val="009E6EE7"/>
    <w:rsid w:val="009E6FFF"/>
    <w:rsid w:val="009E712D"/>
    <w:rsid w:val="009E71DD"/>
    <w:rsid w:val="009E71DE"/>
    <w:rsid w:val="009E7300"/>
    <w:rsid w:val="009E7328"/>
    <w:rsid w:val="009E747F"/>
    <w:rsid w:val="009E7696"/>
    <w:rsid w:val="009E77EE"/>
    <w:rsid w:val="009E7955"/>
    <w:rsid w:val="009E79CB"/>
    <w:rsid w:val="009E7A60"/>
    <w:rsid w:val="009E7BCA"/>
    <w:rsid w:val="009E7C72"/>
    <w:rsid w:val="009E7C7B"/>
    <w:rsid w:val="009E7D3C"/>
    <w:rsid w:val="009E7D55"/>
    <w:rsid w:val="009E7D9B"/>
    <w:rsid w:val="009E7F5C"/>
    <w:rsid w:val="009F00DB"/>
    <w:rsid w:val="009F0119"/>
    <w:rsid w:val="009F01F5"/>
    <w:rsid w:val="009F02E5"/>
    <w:rsid w:val="009F034D"/>
    <w:rsid w:val="009F03D4"/>
    <w:rsid w:val="009F03FA"/>
    <w:rsid w:val="009F043A"/>
    <w:rsid w:val="009F043E"/>
    <w:rsid w:val="009F051B"/>
    <w:rsid w:val="009F0615"/>
    <w:rsid w:val="009F07A5"/>
    <w:rsid w:val="009F0816"/>
    <w:rsid w:val="009F0870"/>
    <w:rsid w:val="009F0B87"/>
    <w:rsid w:val="009F0D1B"/>
    <w:rsid w:val="009F0E1E"/>
    <w:rsid w:val="009F0E59"/>
    <w:rsid w:val="009F0F75"/>
    <w:rsid w:val="009F0FB9"/>
    <w:rsid w:val="009F100A"/>
    <w:rsid w:val="009F12DD"/>
    <w:rsid w:val="009F13BF"/>
    <w:rsid w:val="009F1495"/>
    <w:rsid w:val="009F150A"/>
    <w:rsid w:val="009F165C"/>
    <w:rsid w:val="009F16DB"/>
    <w:rsid w:val="009F174C"/>
    <w:rsid w:val="009F17B9"/>
    <w:rsid w:val="009F180C"/>
    <w:rsid w:val="009F191D"/>
    <w:rsid w:val="009F191E"/>
    <w:rsid w:val="009F193E"/>
    <w:rsid w:val="009F19B7"/>
    <w:rsid w:val="009F1B2B"/>
    <w:rsid w:val="009F1DDD"/>
    <w:rsid w:val="009F1E9D"/>
    <w:rsid w:val="009F20E0"/>
    <w:rsid w:val="009F2186"/>
    <w:rsid w:val="009F265C"/>
    <w:rsid w:val="009F2674"/>
    <w:rsid w:val="009F269A"/>
    <w:rsid w:val="009F26A5"/>
    <w:rsid w:val="009F26A8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07"/>
    <w:rsid w:val="009F3DA6"/>
    <w:rsid w:val="009F3E8E"/>
    <w:rsid w:val="009F409C"/>
    <w:rsid w:val="009F4222"/>
    <w:rsid w:val="009F4223"/>
    <w:rsid w:val="009F44B9"/>
    <w:rsid w:val="009F461E"/>
    <w:rsid w:val="009F4A88"/>
    <w:rsid w:val="009F4AB6"/>
    <w:rsid w:val="009F4C1C"/>
    <w:rsid w:val="009F4DCB"/>
    <w:rsid w:val="009F4F72"/>
    <w:rsid w:val="009F5342"/>
    <w:rsid w:val="009F53B3"/>
    <w:rsid w:val="009F5484"/>
    <w:rsid w:val="009F5A80"/>
    <w:rsid w:val="009F5AA0"/>
    <w:rsid w:val="009F5B32"/>
    <w:rsid w:val="009F5C23"/>
    <w:rsid w:val="009F5E1E"/>
    <w:rsid w:val="009F5F1A"/>
    <w:rsid w:val="009F602C"/>
    <w:rsid w:val="009F6041"/>
    <w:rsid w:val="009F611E"/>
    <w:rsid w:val="009F6199"/>
    <w:rsid w:val="009F6262"/>
    <w:rsid w:val="009F632D"/>
    <w:rsid w:val="009F636A"/>
    <w:rsid w:val="009F66CA"/>
    <w:rsid w:val="009F675A"/>
    <w:rsid w:val="009F682E"/>
    <w:rsid w:val="009F6FA9"/>
    <w:rsid w:val="009F7043"/>
    <w:rsid w:val="009F70AD"/>
    <w:rsid w:val="009F7550"/>
    <w:rsid w:val="009F7608"/>
    <w:rsid w:val="009F7701"/>
    <w:rsid w:val="009F7AC0"/>
    <w:rsid w:val="009F7AF0"/>
    <w:rsid w:val="009F7B8B"/>
    <w:rsid w:val="009F7CD9"/>
    <w:rsid w:val="009F7FF7"/>
    <w:rsid w:val="00A00060"/>
    <w:rsid w:val="00A00062"/>
    <w:rsid w:val="00A0013D"/>
    <w:rsid w:val="00A0048E"/>
    <w:rsid w:val="00A00521"/>
    <w:rsid w:val="00A00739"/>
    <w:rsid w:val="00A00AF5"/>
    <w:rsid w:val="00A00DB2"/>
    <w:rsid w:val="00A00E55"/>
    <w:rsid w:val="00A00E91"/>
    <w:rsid w:val="00A0112C"/>
    <w:rsid w:val="00A01453"/>
    <w:rsid w:val="00A014EA"/>
    <w:rsid w:val="00A015FA"/>
    <w:rsid w:val="00A01748"/>
    <w:rsid w:val="00A017CB"/>
    <w:rsid w:val="00A0183A"/>
    <w:rsid w:val="00A01B22"/>
    <w:rsid w:val="00A01B29"/>
    <w:rsid w:val="00A01D43"/>
    <w:rsid w:val="00A01D7A"/>
    <w:rsid w:val="00A01DAF"/>
    <w:rsid w:val="00A01EAA"/>
    <w:rsid w:val="00A01F25"/>
    <w:rsid w:val="00A02002"/>
    <w:rsid w:val="00A0205E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0C3"/>
    <w:rsid w:val="00A03135"/>
    <w:rsid w:val="00A031CC"/>
    <w:rsid w:val="00A0322F"/>
    <w:rsid w:val="00A0323A"/>
    <w:rsid w:val="00A03251"/>
    <w:rsid w:val="00A03692"/>
    <w:rsid w:val="00A0374A"/>
    <w:rsid w:val="00A03798"/>
    <w:rsid w:val="00A03AC7"/>
    <w:rsid w:val="00A03B46"/>
    <w:rsid w:val="00A03BF0"/>
    <w:rsid w:val="00A03C7D"/>
    <w:rsid w:val="00A03D4E"/>
    <w:rsid w:val="00A03DB8"/>
    <w:rsid w:val="00A03E22"/>
    <w:rsid w:val="00A03EFE"/>
    <w:rsid w:val="00A04046"/>
    <w:rsid w:val="00A041A3"/>
    <w:rsid w:val="00A041F8"/>
    <w:rsid w:val="00A04262"/>
    <w:rsid w:val="00A04372"/>
    <w:rsid w:val="00A04856"/>
    <w:rsid w:val="00A04914"/>
    <w:rsid w:val="00A0492E"/>
    <w:rsid w:val="00A04A04"/>
    <w:rsid w:val="00A04AD1"/>
    <w:rsid w:val="00A04B04"/>
    <w:rsid w:val="00A04BEB"/>
    <w:rsid w:val="00A04CAA"/>
    <w:rsid w:val="00A04DDB"/>
    <w:rsid w:val="00A04F1B"/>
    <w:rsid w:val="00A04F56"/>
    <w:rsid w:val="00A04FF9"/>
    <w:rsid w:val="00A05120"/>
    <w:rsid w:val="00A051B7"/>
    <w:rsid w:val="00A051D8"/>
    <w:rsid w:val="00A0520E"/>
    <w:rsid w:val="00A0526C"/>
    <w:rsid w:val="00A055ED"/>
    <w:rsid w:val="00A05624"/>
    <w:rsid w:val="00A057BF"/>
    <w:rsid w:val="00A0596C"/>
    <w:rsid w:val="00A05CA4"/>
    <w:rsid w:val="00A05D89"/>
    <w:rsid w:val="00A05DF8"/>
    <w:rsid w:val="00A05EB4"/>
    <w:rsid w:val="00A05EB9"/>
    <w:rsid w:val="00A05F46"/>
    <w:rsid w:val="00A062F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5A"/>
    <w:rsid w:val="00A06DBD"/>
    <w:rsid w:val="00A06E82"/>
    <w:rsid w:val="00A06EFA"/>
    <w:rsid w:val="00A06FD7"/>
    <w:rsid w:val="00A07564"/>
    <w:rsid w:val="00A076FE"/>
    <w:rsid w:val="00A0778F"/>
    <w:rsid w:val="00A077FE"/>
    <w:rsid w:val="00A07808"/>
    <w:rsid w:val="00A07905"/>
    <w:rsid w:val="00A07A73"/>
    <w:rsid w:val="00A07BE6"/>
    <w:rsid w:val="00A07F59"/>
    <w:rsid w:val="00A07FEB"/>
    <w:rsid w:val="00A1003B"/>
    <w:rsid w:val="00A100CA"/>
    <w:rsid w:val="00A101B4"/>
    <w:rsid w:val="00A10290"/>
    <w:rsid w:val="00A10307"/>
    <w:rsid w:val="00A103A1"/>
    <w:rsid w:val="00A103DF"/>
    <w:rsid w:val="00A104E8"/>
    <w:rsid w:val="00A1060D"/>
    <w:rsid w:val="00A10714"/>
    <w:rsid w:val="00A10877"/>
    <w:rsid w:val="00A108F0"/>
    <w:rsid w:val="00A109D8"/>
    <w:rsid w:val="00A10A04"/>
    <w:rsid w:val="00A10ECA"/>
    <w:rsid w:val="00A10FDD"/>
    <w:rsid w:val="00A11298"/>
    <w:rsid w:val="00A1130E"/>
    <w:rsid w:val="00A11358"/>
    <w:rsid w:val="00A113D9"/>
    <w:rsid w:val="00A11457"/>
    <w:rsid w:val="00A115DF"/>
    <w:rsid w:val="00A11907"/>
    <w:rsid w:val="00A119B3"/>
    <w:rsid w:val="00A11A3B"/>
    <w:rsid w:val="00A11A71"/>
    <w:rsid w:val="00A11B32"/>
    <w:rsid w:val="00A11C0E"/>
    <w:rsid w:val="00A11C9E"/>
    <w:rsid w:val="00A11DB4"/>
    <w:rsid w:val="00A11DF0"/>
    <w:rsid w:val="00A11E9C"/>
    <w:rsid w:val="00A11F8E"/>
    <w:rsid w:val="00A12034"/>
    <w:rsid w:val="00A1222E"/>
    <w:rsid w:val="00A12272"/>
    <w:rsid w:val="00A1232F"/>
    <w:rsid w:val="00A124DD"/>
    <w:rsid w:val="00A12515"/>
    <w:rsid w:val="00A125C0"/>
    <w:rsid w:val="00A1263F"/>
    <w:rsid w:val="00A1266C"/>
    <w:rsid w:val="00A126A0"/>
    <w:rsid w:val="00A12742"/>
    <w:rsid w:val="00A128E9"/>
    <w:rsid w:val="00A1299F"/>
    <w:rsid w:val="00A12A04"/>
    <w:rsid w:val="00A12BC7"/>
    <w:rsid w:val="00A12BD0"/>
    <w:rsid w:val="00A12BE8"/>
    <w:rsid w:val="00A12EA6"/>
    <w:rsid w:val="00A12F82"/>
    <w:rsid w:val="00A13286"/>
    <w:rsid w:val="00A13312"/>
    <w:rsid w:val="00A134CA"/>
    <w:rsid w:val="00A1353F"/>
    <w:rsid w:val="00A1374A"/>
    <w:rsid w:val="00A13782"/>
    <w:rsid w:val="00A137F9"/>
    <w:rsid w:val="00A1389D"/>
    <w:rsid w:val="00A138BE"/>
    <w:rsid w:val="00A1392F"/>
    <w:rsid w:val="00A13A11"/>
    <w:rsid w:val="00A13CA4"/>
    <w:rsid w:val="00A13D55"/>
    <w:rsid w:val="00A13DE1"/>
    <w:rsid w:val="00A13F39"/>
    <w:rsid w:val="00A14003"/>
    <w:rsid w:val="00A14122"/>
    <w:rsid w:val="00A14369"/>
    <w:rsid w:val="00A14391"/>
    <w:rsid w:val="00A14431"/>
    <w:rsid w:val="00A14515"/>
    <w:rsid w:val="00A1453B"/>
    <w:rsid w:val="00A145BD"/>
    <w:rsid w:val="00A148B7"/>
    <w:rsid w:val="00A1499C"/>
    <w:rsid w:val="00A14B00"/>
    <w:rsid w:val="00A14B12"/>
    <w:rsid w:val="00A14CCD"/>
    <w:rsid w:val="00A14F46"/>
    <w:rsid w:val="00A150A2"/>
    <w:rsid w:val="00A150D6"/>
    <w:rsid w:val="00A151F5"/>
    <w:rsid w:val="00A151F9"/>
    <w:rsid w:val="00A1523F"/>
    <w:rsid w:val="00A1554E"/>
    <w:rsid w:val="00A155BA"/>
    <w:rsid w:val="00A1562D"/>
    <w:rsid w:val="00A1568B"/>
    <w:rsid w:val="00A1578C"/>
    <w:rsid w:val="00A157F1"/>
    <w:rsid w:val="00A1585F"/>
    <w:rsid w:val="00A15935"/>
    <w:rsid w:val="00A15B20"/>
    <w:rsid w:val="00A15D30"/>
    <w:rsid w:val="00A15DB6"/>
    <w:rsid w:val="00A15F73"/>
    <w:rsid w:val="00A15FA2"/>
    <w:rsid w:val="00A16183"/>
    <w:rsid w:val="00A1624D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056"/>
    <w:rsid w:val="00A171AE"/>
    <w:rsid w:val="00A173EF"/>
    <w:rsid w:val="00A174BC"/>
    <w:rsid w:val="00A17549"/>
    <w:rsid w:val="00A1773A"/>
    <w:rsid w:val="00A17801"/>
    <w:rsid w:val="00A17910"/>
    <w:rsid w:val="00A1796E"/>
    <w:rsid w:val="00A17A6F"/>
    <w:rsid w:val="00A17A82"/>
    <w:rsid w:val="00A17B0E"/>
    <w:rsid w:val="00A17B8A"/>
    <w:rsid w:val="00A17C55"/>
    <w:rsid w:val="00A17C8E"/>
    <w:rsid w:val="00A17D1E"/>
    <w:rsid w:val="00A17D8C"/>
    <w:rsid w:val="00A17F25"/>
    <w:rsid w:val="00A17FB5"/>
    <w:rsid w:val="00A201D9"/>
    <w:rsid w:val="00A20247"/>
    <w:rsid w:val="00A202FF"/>
    <w:rsid w:val="00A20362"/>
    <w:rsid w:val="00A203F4"/>
    <w:rsid w:val="00A20496"/>
    <w:rsid w:val="00A20534"/>
    <w:rsid w:val="00A206A0"/>
    <w:rsid w:val="00A208E1"/>
    <w:rsid w:val="00A208F9"/>
    <w:rsid w:val="00A2092B"/>
    <w:rsid w:val="00A20987"/>
    <w:rsid w:val="00A20992"/>
    <w:rsid w:val="00A20AC9"/>
    <w:rsid w:val="00A20B24"/>
    <w:rsid w:val="00A20BB9"/>
    <w:rsid w:val="00A20EDC"/>
    <w:rsid w:val="00A20F7F"/>
    <w:rsid w:val="00A2109C"/>
    <w:rsid w:val="00A211D1"/>
    <w:rsid w:val="00A213AE"/>
    <w:rsid w:val="00A21871"/>
    <w:rsid w:val="00A220E1"/>
    <w:rsid w:val="00A221AC"/>
    <w:rsid w:val="00A2243F"/>
    <w:rsid w:val="00A22697"/>
    <w:rsid w:val="00A226F8"/>
    <w:rsid w:val="00A22746"/>
    <w:rsid w:val="00A228CA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6F"/>
    <w:rsid w:val="00A23A79"/>
    <w:rsid w:val="00A23EDE"/>
    <w:rsid w:val="00A240BE"/>
    <w:rsid w:val="00A2421A"/>
    <w:rsid w:val="00A242BD"/>
    <w:rsid w:val="00A245DF"/>
    <w:rsid w:val="00A24691"/>
    <w:rsid w:val="00A2473A"/>
    <w:rsid w:val="00A24822"/>
    <w:rsid w:val="00A248AC"/>
    <w:rsid w:val="00A24B0F"/>
    <w:rsid w:val="00A24B90"/>
    <w:rsid w:val="00A24E18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96"/>
    <w:rsid w:val="00A266CB"/>
    <w:rsid w:val="00A26703"/>
    <w:rsid w:val="00A26720"/>
    <w:rsid w:val="00A267BC"/>
    <w:rsid w:val="00A26831"/>
    <w:rsid w:val="00A269C3"/>
    <w:rsid w:val="00A269E9"/>
    <w:rsid w:val="00A26AAB"/>
    <w:rsid w:val="00A26B8C"/>
    <w:rsid w:val="00A26C85"/>
    <w:rsid w:val="00A26C9B"/>
    <w:rsid w:val="00A26FC6"/>
    <w:rsid w:val="00A2708F"/>
    <w:rsid w:val="00A27126"/>
    <w:rsid w:val="00A271DF"/>
    <w:rsid w:val="00A27263"/>
    <w:rsid w:val="00A2727C"/>
    <w:rsid w:val="00A27400"/>
    <w:rsid w:val="00A27480"/>
    <w:rsid w:val="00A275DB"/>
    <w:rsid w:val="00A27647"/>
    <w:rsid w:val="00A277DA"/>
    <w:rsid w:val="00A27877"/>
    <w:rsid w:val="00A278AA"/>
    <w:rsid w:val="00A2792D"/>
    <w:rsid w:val="00A27A13"/>
    <w:rsid w:val="00A27A94"/>
    <w:rsid w:val="00A27B9D"/>
    <w:rsid w:val="00A27BFA"/>
    <w:rsid w:val="00A27C4B"/>
    <w:rsid w:val="00A27CBD"/>
    <w:rsid w:val="00A30023"/>
    <w:rsid w:val="00A30114"/>
    <w:rsid w:val="00A301A8"/>
    <w:rsid w:val="00A30252"/>
    <w:rsid w:val="00A30640"/>
    <w:rsid w:val="00A3084B"/>
    <w:rsid w:val="00A30999"/>
    <w:rsid w:val="00A309DE"/>
    <w:rsid w:val="00A30C8D"/>
    <w:rsid w:val="00A30E09"/>
    <w:rsid w:val="00A31051"/>
    <w:rsid w:val="00A31268"/>
    <w:rsid w:val="00A312F3"/>
    <w:rsid w:val="00A31304"/>
    <w:rsid w:val="00A314B4"/>
    <w:rsid w:val="00A314DF"/>
    <w:rsid w:val="00A31911"/>
    <w:rsid w:val="00A31918"/>
    <w:rsid w:val="00A31977"/>
    <w:rsid w:val="00A319D8"/>
    <w:rsid w:val="00A31A85"/>
    <w:rsid w:val="00A31B92"/>
    <w:rsid w:val="00A31C51"/>
    <w:rsid w:val="00A31C59"/>
    <w:rsid w:val="00A32043"/>
    <w:rsid w:val="00A32066"/>
    <w:rsid w:val="00A3212A"/>
    <w:rsid w:val="00A3214A"/>
    <w:rsid w:val="00A322C6"/>
    <w:rsid w:val="00A322CB"/>
    <w:rsid w:val="00A32381"/>
    <w:rsid w:val="00A32601"/>
    <w:rsid w:val="00A327C6"/>
    <w:rsid w:val="00A327CA"/>
    <w:rsid w:val="00A32815"/>
    <w:rsid w:val="00A3286A"/>
    <w:rsid w:val="00A32CAD"/>
    <w:rsid w:val="00A32DAB"/>
    <w:rsid w:val="00A32F33"/>
    <w:rsid w:val="00A32F4A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9D"/>
    <w:rsid w:val="00A33DDD"/>
    <w:rsid w:val="00A33E16"/>
    <w:rsid w:val="00A33E50"/>
    <w:rsid w:val="00A34038"/>
    <w:rsid w:val="00A34209"/>
    <w:rsid w:val="00A343D7"/>
    <w:rsid w:val="00A343FC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5F1"/>
    <w:rsid w:val="00A35788"/>
    <w:rsid w:val="00A35943"/>
    <w:rsid w:val="00A359DC"/>
    <w:rsid w:val="00A35C07"/>
    <w:rsid w:val="00A35C57"/>
    <w:rsid w:val="00A35C7C"/>
    <w:rsid w:val="00A35CF8"/>
    <w:rsid w:val="00A35DCB"/>
    <w:rsid w:val="00A35E60"/>
    <w:rsid w:val="00A35E65"/>
    <w:rsid w:val="00A35EF0"/>
    <w:rsid w:val="00A36038"/>
    <w:rsid w:val="00A36120"/>
    <w:rsid w:val="00A362A8"/>
    <w:rsid w:val="00A36417"/>
    <w:rsid w:val="00A3645A"/>
    <w:rsid w:val="00A36470"/>
    <w:rsid w:val="00A3664B"/>
    <w:rsid w:val="00A368FE"/>
    <w:rsid w:val="00A36B65"/>
    <w:rsid w:val="00A36BE3"/>
    <w:rsid w:val="00A36E34"/>
    <w:rsid w:val="00A36ECE"/>
    <w:rsid w:val="00A36F49"/>
    <w:rsid w:val="00A370CE"/>
    <w:rsid w:val="00A3717A"/>
    <w:rsid w:val="00A373A3"/>
    <w:rsid w:val="00A3767F"/>
    <w:rsid w:val="00A376A4"/>
    <w:rsid w:val="00A378F5"/>
    <w:rsid w:val="00A3794C"/>
    <w:rsid w:val="00A37989"/>
    <w:rsid w:val="00A37B3D"/>
    <w:rsid w:val="00A37E7F"/>
    <w:rsid w:val="00A37F48"/>
    <w:rsid w:val="00A37FB7"/>
    <w:rsid w:val="00A37FC1"/>
    <w:rsid w:val="00A4006D"/>
    <w:rsid w:val="00A4018C"/>
    <w:rsid w:val="00A40279"/>
    <w:rsid w:val="00A404B6"/>
    <w:rsid w:val="00A4054B"/>
    <w:rsid w:val="00A40633"/>
    <w:rsid w:val="00A40702"/>
    <w:rsid w:val="00A40745"/>
    <w:rsid w:val="00A4080C"/>
    <w:rsid w:val="00A409C6"/>
    <w:rsid w:val="00A40BB7"/>
    <w:rsid w:val="00A40BF6"/>
    <w:rsid w:val="00A40BFA"/>
    <w:rsid w:val="00A40DA3"/>
    <w:rsid w:val="00A4116C"/>
    <w:rsid w:val="00A41193"/>
    <w:rsid w:val="00A411C2"/>
    <w:rsid w:val="00A412AF"/>
    <w:rsid w:val="00A413F8"/>
    <w:rsid w:val="00A41446"/>
    <w:rsid w:val="00A4148A"/>
    <w:rsid w:val="00A4158B"/>
    <w:rsid w:val="00A415D2"/>
    <w:rsid w:val="00A417CF"/>
    <w:rsid w:val="00A41A0F"/>
    <w:rsid w:val="00A41B18"/>
    <w:rsid w:val="00A41C3A"/>
    <w:rsid w:val="00A41CA6"/>
    <w:rsid w:val="00A41CAF"/>
    <w:rsid w:val="00A41E5E"/>
    <w:rsid w:val="00A41E93"/>
    <w:rsid w:val="00A41F23"/>
    <w:rsid w:val="00A4203F"/>
    <w:rsid w:val="00A422AA"/>
    <w:rsid w:val="00A4246B"/>
    <w:rsid w:val="00A42691"/>
    <w:rsid w:val="00A428CC"/>
    <w:rsid w:val="00A4297A"/>
    <w:rsid w:val="00A429A0"/>
    <w:rsid w:val="00A42A35"/>
    <w:rsid w:val="00A42B35"/>
    <w:rsid w:val="00A42B47"/>
    <w:rsid w:val="00A42B57"/>
    <w:rsid w:val="00A42D85"/>
    <w:rsid w:val="00A42FC2"/>
    <w:rsid w:val="00A430B6"/>
    <w:rsid w:val="00A431B1"/>
    <w:rsid w:val="00A431D5"/>
    <w:rsid w:val="00A4341B"/>
    <w:rsid w:val="00A43468"/>
    <w:rsid w:val="00A43687"/>
    <w:rsid w:val="00A436BF"/>
    <w:rsid w:val="00A43908"/>
    <w:rsid w:val="00A43A77"/>
    <w:rsid w:val="00A43A7D"/>
    <w:rsid w:val="00A43B0B"/>
    <w:rsid w:val="00A43B61"/>
    <w:rsid w:val="00A43BBE"/>
    <w:rsid w:val="00A43D21"/>
    <w:rsid w:val="00A43EA0"/>
    <w:rsid w:val="00A44190"/>
    <w:rsid w:val="00A4435C"/>
    <w:rsid w:val="00A44607"/>
    <w:rsid w:val="00A4461E"/>
    <w:rsid w:val="00A4477D"/>
    <w:rsid w:val="00A44A29"/>
    <w:rsid w:val="00A44A35"/>
    <w:rsid w:val="00A44AD3"/>
    <w:rsid w:val="00A44BEA"/>
    <w:rsid w:val="00A44D40"/>
    <w:rsid w:val="00A44E95"/>
    <w:rsid w:val="00A4539A"/>
    <w:rsid w:val="00A45510"/>
    <w:rsid w:val="00A455B6"/>
    <w:rsid w:val="00A45617"/>
    <w:rsid w:val="00A45785"/>
    <w:rsid w:val="00A45911"/>
    <w:rsid w:val="00A45A99"/>
    <w:rsid w:val="00A45C17"/>
    <w:rsid w:val="00A45EE5"/>
    <w:rsid w:val="00A45FC1"/>
    <w:rsid w:val="00A46216"/>
    <w:rsid w:val="00A463C6"/>
    <w:rsid w:val="00A46535"/>
    <w:rsid w:val="00A46638"/>
    <w:rsid w:val="00A46765"/>
    <w:rsid w:val="00A467D4"/>
    <w:rsid w:val="00A46890"/>
    <w:rsid w:val="00A468E2"/>
    <w:rsid w:val="00A46947"/>
    <w:rsid w:val="00A4694D"/>
    <w:rsid w:val="00A4696F"/>
    <w:rsid w:val="00A46AB9"/>
    <w:rsid w:val="00A46B2A"/>
    <w:rsid w:val="00A46D25"/>
    <w:rsid w:val="00A46D8E"/>
    <w:rsid w:val="00A46E1B"/>
    <w:rsid w:val="00A47157"/>
    <w:rsid w:val="00A472CD"/>
    <w:rsid w:val="00A47611"/>
    <w:rsid w:val="00A476BF"/>
    <w:rsid w:val="00A476C3"/>
    <w:rsid w:val="00A47855"/>
    <w:rsid w:val="00A47CE0"/>
    <w:rsid w:val="00A47E28"/>
    <w:rsid w:val="00A47EFB"/>
    <w:rsid w:val="00A47F0C"/>
    <w:rsid w:val="00A50129"/>
    <w:rsid w:val="00A502AF"/>
    <w:rsid w:val="00A503A3"/>
    <w:rsid w:val="00A507E8"/>
    <w:rsid w:val="00A50A5C"/>
    <w:rsid w:val="00A50A6C"/>
    <w:rsid w:val="00A50A8E"/>
    <w:rsid w:val="00A50AAC"/>
    <w:rsid w:val="00A50B75"/>
    <w:rsid w:val="00A50C88"/>
    <w:rsid w:val="00A50CFA"/>
    <w:rsid w:val="00A50CFB"/>
    <w:rsid w:val="00A50DD6"/>
    <w:rsid w:val="00A50EF3"/>
    <w:rsid w:val="00A50FB1"/>
    <w:rsid w:val="00A51069"/>
    <w:rsid w:val="00A51091"/>
    <w:rsid w:val="00A51155"/>
    <w:rsid w:val="00A5145E"/>
    <w:rsid w:val="00A514FF"/>
    <w:rsid w:val="00A517D4"/>
    <w:rsid w:val="00A51938"/>
    <w:rsid w:val="00A51A63"/>
    <w:rsid w:val="00A51EB0"/>
    <w:rsid w:val="00A51F93"/>
    <w:rsid w:val="00A521B4"/>
    <w:rsid w:val="00A5235B"/>
    <w:rsid w:val="00A5250C"/>
    <w:rsid w:val="00A526C0"/>
    <w:rsid w:val="00A52752"/>
    <w:rsid w:val="00A5277D"/>
    <w:rsid w:val="00A527CA"/>
    <w:rsid w:val="00A527E4"/>
    <w:rsid w:val="00A528A5"/>
    <w:rsid w:val="00A52984"/>
    <w:rsid w:val="00A52A95"/>
    <w:rsid w:val="00A52B7E"/>
    <w:rsid w:val="00A52BF7"/>
    <w:rsid w:val="00A52C9B"/>
    <w:rsid w:val="00A52D42"/>
    <w:rsid w:val="00A52DA3"/>
    <w:rsid w:val="00A52EA5"/>
    <w:rsid w:val="00A52EEC"/>
    <w:rsid w:val="00A52F5C"/>
    <w:rsid w:val="00A52F6F"/>
    <w:rsid w:val="00A53343"/>
    <w:rsid w:val="00A53527"/>
    <w:rsid w:val="00A536FD"/>
    <w:rsid w:val="00A538C1"/>
    <w:rsid w:val="00A539BD"/>
    <w:rsid w:val="00A53A25"/>
    <w:rsid w:val="00A53BE7"/>
    <w:rsid w:val="00A53C8F"/>
    <w:rsid w:val="00A53E52"/>
    <w:rsid w:val="00A54437"/>
    <w:rsid w:val="00A54452"/>
    <w:rsid w:val="00A54522"/>
    <w:rsid w:val="00A545DA"/>
    <w:rsid w:val="00A545FF"/>
    <w:rsid w:val="00A5474B"/>
    <w:rsid w:val="00A547B6"/>
    <w:rsid w:val="00A548D5"/>
    <w:rsid w:val="00A548E5"/>
    <w:rsid w:val="00A549A2"/>
    <w:rsid w:val="00A54BB8"/>
    <w:rsid w:val="00A54C9A"/>
    <w:rsid w:val="00A54E04"/>
    <w:rsid w:val="00A54F00"/>
    <w:rsid w:val="00A55034"/>
    <w:rsid w:val="00A55044"/>
    <w:rsid w:val="00A55116"/>
    <w:rsid w:val="00A551EC"/>
    <w:rsid w:val="00A55289"/>
    <w:rsid w:val="00A552BF"/>
    <w:rsid w:val="00A554C0"/>
    <w:rsid w:val="00A55765"/>
    <w:rsid w:val="00A557B9"/>
    <w:rsid w:val="00A55955"/>
    <w:rsid w:val="00A559DA"/>
    <w:rsid w:val="00A55B2B"/>
    <w:rsid w:val="00A563A7"/>
    <w:rsid w:val="00A563F5"/>
    <w:rsid w:val="00A56672"/>
    <w:rsid w:val="00A568A5"/>
    <w:rsid w:val="00A56951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461"/>
    <w:rsid w:val="00A57526"/>
    <w:rsid w:val="00A57547"/>
    <w:rsid w:val="00A576A1"/>
    <w:rsid w:val="00A57758"/>
    <w:rsid w:val="00A57817"/>
    <w:rsid w:val="00A57B8B"/>
    <w:rsid w:val="00A57DFB"/>
    <w:rsid w:val="00A57F1C"/>
    <w:rsid w:val="00A6017E"/>
    <w:rsid w:val="00A6019F"/>
    <w:rsid w:val="00A604EB"/>
    <w:rsid w:val="00A60542"/>
    <w:rsid w:val="00A60633"/>
    <w:rsid w:val="00A6068B"/>
    <w:rsid w:val="00A606E4"/>
    <w:rsid w:val="00A607B5"/>
    <w:rsid w:val="00A607EA"/>
    <w:rsid w:val="00A60A08"/>
    <w:rsid w:val="00A60A92"/>
    <w:rsid w:val="00A60ABB"/>
    <w:rsid w:val="00A60B27"/>
    <w:rsid w:val="00A60BDD"/>
    <w:rsid w:val="00A60CCC"/>
    <w:rsid w:val="00A60EDE"/>
    <w:rsid w:val="00A60F8B"/>
    <w:rsid w:val="00A61210"/>
    <w:rsid w:val="00A61233"/>
    <w:rsid w:val="00A612D0"/>
    <w:rsid w:val="00A61440"/>
    <w:rsid w:val="00A6158A"/>
    <w:rsid w:val="00A615BF"/>
    <w:rsid w:val="00A6185A"/>
    <w:rsid w:val="00A61926"/>
    <w:rsid w:val="00A61B23"/>
    <w:rsid w:val="00A61CB7"/>
    <w:rsid w:val="00A61D39"/>
    <w:rsid w:val="00A61D6B"/>
    <w:rsid w:val="00A61DC4"/>
    <w:rsid w:val="00A61DEC"/>
    <w:rsid w:val="00A61F41"/>
    <w:rsid w:val="00A62057"/>
    <w:rsid w:val="00A6225E"/>
    <w:rsid w:val="00A625EC"/>
    <w:rsid w:val="00A625EF"/>
    <w:rsid w:val="00A62610"/>
    <w:rsid w:val="00A62611"/>
    <w:rsid w:val="00A628E9"/>
    <w:rsid w:val="00A6296F"/>
    <w:rsid w:val="00A629B6"/>
    <w:rsid w:val="00A62AD7"/>
    <w:rsid w:val="00A62C5C"/>
    <w:rsid w:val="00A62EDD"/>
    <w:rsid w:val="00A62FA3"/>
    <w:rsid w:val="00A6305A"/>
    <w:rsid w:val="00A630C9"/>
    <w:rsid w:val="00A63133"/>
    <w:rsid w:val="00A63202"/>
    <w:rsid w:val="00A63209"/>
    <w:rsid w:val="00A63588"/>
    <w:rsid w:val="00A63866"/>
    <w:rsid w:val="00A638D1"/>
    <w:rsid w:val="00A63A6B"/>
    <w:rsid w:val="00A63B60"/>
    <w:rsid w:val="00A63E14"/>
    <w:rsid w:val="00A63E37"/>
    <w:rsid w:val="00A63EFD"/>
    <w:rsid w:val="00A63F94"/>
    <w:rsid w:val="00A64037"/>
    <w:rsid w:val="00A640FF"/>
    <w:rsid w:val="00A641EF"/>
    <w:rsid w:val="00A642C5"/>
    <w:rsid w:val="00A643DD"/>
    <w:rsid w:val="00A64773"/>
    <w:rsid w:val="00A64829"/>
    <w:rsid w:val="00A64B4D"/>
    <w:rsid w:val="00A64BD8"/>
    <w:rsid w:val="00A64C4C"/>
    <w:rsid w:val="00A64CDE"/>
    <w:rsid w:val="00A64F6A"/>
    <w:rsid w:val="00A650F7"/>
    <w:rsid w:val="00A6528A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574"/>
    <w:rsid w:val="00A66682"/>
    <w:rsid w:val="00A666F9"/>
    <w:rsid w:val="00A66736"/>
    <w:rsid w:val="00A6680A"/>
    <w:rsid w:val="00A6697F"/>
    <w:rsid w:val="00A66B11"/>
    <w:rsid w:val="00A66C7C"/>
    <w:rsid w:val="00A66C83"/>
    <w:rsid w:val="00A66CEF"/>
    <w:rsid w:val="00A66CF0"/>
    <w:rsid w:val="00A66EFE"/>
    <w:rsid w:val="00A67084"/>
    <w:rsid w:val="00A670E9"/>
    <w:rsid w:val="00A67393"/>
    <w:rsid w:val="00A673AA"/>
    <w:rsid w:val="00A6748A"/>
    <w:rsid w:val="00A676E1"/>
    <w:rsid w:val="00A6771F"/>
    <w:rsid w:val="00A67BE1"/>
    <w:rsid w:val="00A67C5C"/>
    <w:rsid w:val="00A67E17"/>
    <w:rsid w:val="00A67E20"/>
    <w:rsid w:val="00A67E5C"/>
    <w:rsid w:val="00A700A7"/>
    <w:rsid w:val="00A700C2"/>
    <w:rsid w:val="00A70269"/>
    <w:rsid w:val="00A7026F"/>
    <w:rsid w:val="00A706F2"/>
    <w:rsid w:val="00A7072A"/>
    <w:rsid w:val="00A7096E"/>
    <w:rsid w:val="00A709E0"/>
    <w:rsid w:val="00A70A0F"/>
    <w:rsid w:val="00A70A64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429"/>
    <w:rsid w:val="00A7153B"/>
    <w:rsid w:val="00A7155D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C84"/>
    <w:rsid w:val="00A71DCE"/>
    <w:rsid w:val="00A71E89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0F"/>
    <w:rsid w:val="00A73610"/>
    <w:rsid w:val="00A736D1"/>
    <w:rsid w:val="00A73882"/>
    <w:rsid w:val="00A738B2"/>
    <w:rsid w:val="00A73999"/>
    <w:rsid w:val="00A739F0"/>
    <w:rsid w:val="00A73B8B"/>
    <w:rsid w:val="00A73BD4"/>
    <w:rsid w:val="00A73C8F"/>
    <w:rsid w:val="00A73CE5"/>
    <w:rsid w:val="00A73CE6"/>
    <w:rsid w:val="00A74275"/>
    <w:rsid w:val="00A7429A"/>
    <w:rsid w:val="00A7460D"/>
    <w:rsid w:val="00A746BC"/>
    <w:rsid w:val="00A74801"/>
    <w:rsid w:val="00A74865"/>
    <w:rsid w:val="00A7491B"/>
    <w:rsid w:val="00A74DF3"/>
    <w:rsid w:val="00A74E82"/>
    <w:rsid w:val="00A74EAD"/>
    <w:rsid w:val="00A74F48"/>
    <w:rsid w:val="00A74FAB"/>
    <w:rsid w:val="00A75031"/>
    <w:rsid w:val="00A750AD"/>
    <w:rsid w:val="00A751C0"/>
    <w:rsid w:val="00A754C5"/>
    <w:rsid w:val="00A75667"/>
    <w:rsid w:val="00A756DD"/>
    <w:rsid w:val="00A7575C"/>
    <w:rsid w:val="00A7578E"/>
    <w:rsid w:val="00A75C2A"/>
    <w:rsid w:val="00A75D1C"/>
    <w:rsid w:val="00A75F37"/>
    <w:rsid w:val="00A75F7D"/>
    <w:rsid w:val="00A76113"/>
    <w:rsid w:val="00A761F6"/>
    <w:rsid w:val="00A7631A"/>
    <w:rsid w:val="00A76408"/>
    <w:rsid w:val="00A7653D"/>
    <w:rsid w:val="00A76575"/>
    <w:rsid w:val="00A76686"/>
    <w:rsid w:val="00A76951"/>
    <w:rsid w:val="00A76982"/>
    <w:rsid w:val="00A769E6"/>
    <w:rsid w:val="00A76A89"/>
    <w:rsid w:val="00A76D6F"/>
    <w:rsid w:val="00A76EF0"/>
    <w:rsid w:val="00A76EF5"/>
    <w:rsid w:val="00A77142"/>
    <w:rsid w:val="00A77299"/>
    <w:rsid w:val="00A7733A"/>
    <w:rsid w:val="00A77358"/>
    <w:rsid w:val="00A77483"/>
    <w:rsid w:val="00A7753D"/>
    <w:rsid w:val="00A7754A"/>
    <w:rsid w:val="00A77732"/>
    <w:rsid w:val="00A7778F"/>
    <w:rsid w:val="00A777F5"/>
    <w:rsid w:val="00A77996"/>
    <w:rsid w:val="00A77C52"/>
    <w:rsid w:val="00A77C64"/>
    <w:rsid w:val="00A77EC2"/>
    <w:rsid w:val="00A77EE0"/>
    <w:rsid w:val="00A77F0B"/>
    <w:rsid w:val="00A80095"/>
    <w:rsid w:val="00A80277"/>
    <w:rsid w:val="00A802AC"/>
    <w:rsid w:val="00A803EE"/>
    <w:rsid w:val="00A806E6"/>
    <w:rsid w:val="00A806E9"/>
    <w:rsid w:val="00A809A1"/>
    <w:rsid w:val="00A80B54"/>
    <w:rsid w:val="00A80BE7"/>
    <w:rsid w:val="00A80CA3"/>
    <w:rsid w:val="00A80CF3"/>
    <w:rsid w:val="00A80DB7"/>
    <w:rsid w:val="00A810BD"/>
    <w:rsid w:val="00A812A7"/>
    <w:rsid w:val="00A813BD"/>
    <w:rsid w:val="00A814A0"/>
    <w:rsid w:val="00A8165D"/>
    <w:rsid w:val="00A816C9"/>
    <w:rsid w:val="00A818F5"/>
    <w:rsid w:val="00A81919"/>
    <w:rsid w:val="00A81949"/>
    <w:rsid w:val="00A81BBA"/>
    <w:rsid w:val="00A81BC4"/>
    <w:rsid w:val="00A81D2A"/>
    <w:rsid w:val="00A81D92"/>
    <w:rsid w:val="00A81FC4"/>
    <w:rsid w:val="00A82114"/>
    <w:rsid w:val="00A8214B"/>
    <w:rsid w:val="00A82370"/>
    <w:rsid w:val="00A82436"/>
    <w:rsid w:val="00A8250C"/>
    <w:rsid w:val="00A82542"/>
    <w:rsid w:val="00A8267C"/>
    <w:rsid w:val="00A8282A"/>
    <w:rsid w:val="00A82903"/>
    <w:rsid w:val="00A82B08"/>
    <w:rsid w:val="00A82B21"/>
    <w:rsid w:val="00A82DB3"/>
    <w:rsid w:val="00A82F5C"/>
    <w:rsid w:val="00A82F8A"/>
    <w:rsid w:val="00A8300D"/>
    <w:rsid w:val="00A8312A"/>
    <w:rsid w:val="00A83185"/>
    <w:rsid w:val="00A831B4"/>
    <w:rsid w:val="00A83406"/>
    <w:rsid w:val="00A83569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CF2"/>
    <w:rsid w:val="00A83E87"/>
    <w:rsid w:val="00A8471A"/>
    <w:rsid w:val="00A84A55"/>
    <w:rsid w:val="00A84B27"/>
    <w:rsid w:val="00A84C43"/>
    <w:rsid w:val="00A84D98"/>
    <w:rsid w:val="00A84E42"/>
    <w:rsid w:val="00A84ECA"/>
    <w:rsid w:val="00A84F40"/>
    <w:rsid w:val="00A850C4"/>
    <w:rsid w:val="00A852B8"/>
    <w:rsid w:val="00A853F9"/>
    <w:rsid w:val="00A85441"/>
    <w:rsid w:val="00A8553F"/>
    <w:rsid w:val="00A855EB"/>
    <w:rsid w:val="00A8561F"/>
    <w:rsid w:val="00A85700"/>
    <w:rsid w:val="00A85774"/>
    <w:rsid w:val="00A8578A"/>
    <w:rsid w:val="00A857FC"/>
    <w:rsid w:val="00A85814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7FE"/>
    <w:rsid w:val="00A8685C"/>
    <w:rsid w:val="00A869A1"/>
    <w:rsid w:val="00A869D3"/>
    <w:rsid w:val="00A86B1B"/>
    <w:rsid w:val="00A86CA8"/>
    <w:rsid w:val="00A86D64"/>
    <w:rsid w:val="00A86E70"/>
    <w:rsid w:val="00A87073"/>
    <w:rsid w:val="00A87098"/>
    <w:rsid w:val="00A87507"/>
    <w:rsid w:val="00A8757E"/>
    <w:rsid w:val="00A875CD"/>
    <w:rsid w:val="00A8773A"/>
    <w:rsid w:val="00A877AC"/>
    <w:rsid w:val="00A878B2"/>
    <w:rsid w:val="00A87A63"/>
    <w:rsid w:val="00A87BC2"/>
    <w:rsid w:val="00A87E1B"/>
    <w:rsid w:val="00A87E72"/>
    <w:rsid w:val="00A87F02"/>
    <w:rsid w:val="00A87FB1"/>
    <w:rsid w:val="00A87FFE"/>
    <w:rsid w:val="00A90034"/>
    <w:rsid w:val="00A9030C"/>
    <w:rsid w:val="00A903D2"/>
    <w:rsid w:val="00A904DA"/>
    <w:rsid w:val="00A904E1"/>
    <w:rsid w:val="00A905BF"/>
    <w:rsid w:val="00A907D6"/>
    <w:rsid w:val="00A909BC"/>
    <w:rsid w:val="00A90B50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82C"/>
    <w:rsid w:val="00A9195C"/>
    <w:rsid w:val="00A91C85"/>
    <w:rsid w:val="00A91EDA"/>
    <w:rsid w:val="00A91F3D"/>
    <w:rsid w:val="00A92147"/>
    <w:rsid w:val="00A921BB"/>
    <w:rsid w:val="00A921EE"/>
    <w:rsid w:val="00A922E1"/>
    <w:rsid w:val="00A924DA"/>
    <w:rsid w:val="00A924E3"/>
    <w:rsid w:val="00A92652"/>
    <w:rsid w:val="00A926A6"/>
    <w:rsid w:val="00A92806"/>
    <w:rsid w:val="00A92949"/>
    <w:rsid w:val="00A92957"/>
    <w:rsid w:val="00A929EA"/>
    <w:rsid w:val="00A92B34"/>
    <w:rsid w:val="00A92CF2"/>
    <w:rsid w:val="00A92D0D"/>
    <w:rsid w:val="00A92D40"/>
    <w:rsid w:val="00A92F60"/>
    <w:rsid w:val="00A92FB5"/>
    <w:rsid w:val="00A9349D"/>
    <w:rsid w:val="00A935B3"/>
    <w:rsid w:val="00A935E3"/>
    <w:rsid w:val="00A936C2"/>
    <w:rsid w:val="00A93825"/>
    <w:rsid w:val="00A93852"/>
    <w:rsid w:val="00A938FF"/>
    <w:rsid w:val="00A93C6F"/>
    <w:rsid w:val="00A93CDB"/>
    <w:rsid w:val="00A93DE4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9DE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866"/>
    <w:rsid w:val="00A95917"/>
    <w:rsid w:val="00A95AC5"/>
    <w:rsid w:val="00A95BE3"/>
    <w:rsid w:val="00A95C89"/>
    <w:rsid w:val="00A95DF6"/>
    <w:rsid w:val="00A95F5E"/>
    <w:rsid w:val="00A9600A"/>
    <w:rsid w:val="00A96019"/>
    <w:rsid w:val="00A961FE"/>
    <w:rsid w:val="00A9646C"/>
    <w:rsid w:val="00A964DA"/>
    <w:rsid w:val="00A965F8"/>
    <w:rsid w:val="00A9666D"/>
    <w:rsid w:val="00A966D1"/>
    <w:rsid w:val="00A966F3"/>
    <w:rsid w:val="00A968F9"/>
    <w:rsid w:val="00A96934"/>
    <w:rsid w:val="00A96981"/>
    <w:rsid w:val="00A96BD1"/>
    <w:rsid w:val="00A96C3E"/>
    <w:rsid w:val="00A96EE8"/>
    <w:rsid w:val="00A97178"/>
    <w:rsid w:val="00A97239"/>
    <w:rsid w:val="00A97356"/>
    <w:rsid w:val="00A9767D"/>
    <w:rsid w:val="00A978EC"/>
    <w:rsid w:val="00A979E4"/>
    <w:rsid w:val="00A97B93"/>
    <w:rsid w:val="00A97C39"/>
    <w:rsid w:val="00A97CAE"/>
    <w:rsid w:val="00A97ED2"/>
    <w:rsid w:val="00A97F9F"/>
    <w:rsid w:val="00A97FCF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BF6"/>
    <w:rsid w:val="00AA0C09"/>
    <w:rsid w:val="00AA0CE7"/>
    <w:rsid w:val="00AA0F4B"/>
    <w:rsid w:val="00AA1049"/>
    <w:rsid w:val="00AA107D"/>
    <w:rsid w:val="00AA111B"/>
    <w:rsid w:val="00AA1123"/>
    <w:rsid w:val="00AA1243"/>
    <w:rsid w:val="00AA15AC"/>
    <w:rsid w:val="00AA1944"/>
    <w:rsid w:val="00AA197B"/>
    <w:rsid w:val="00AA1AB5"/>
    <w:rsid w:val="00AA1AC3"/>
    <w:rsid w:val="00AA1BAC"/>
    <w:rsid w:val="00AA1C13"/>
    <w:rsid w:val="00AA1CBE"/>
    <w:rsid w:val="00AA1D85"/>
    <w:rsid w:val="00AA1E7C"/>
    <w:rsid w:val="00AA1F12"/>
    <w:rsid w:val="00AA1FA4"/>
    <w:rsid w:val="00AA20DC"/>
    <w:rsid w:val="00AA2186"/>
    <w:rsid w:val="00AA2266"/>
    <w:rsid w:val="00AA22AE"/>
    <w:rsid w:val="00AA237E"/>
    <w:rsid w:val="00AA2643"/>
    <w:rsid w:val="00AA28E8"/>
    <w:rsid w:val="00AA28FC"/>
    <w:rsid w:val="00AA2A5D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05"/>
    <w:rsid w:val="00AA3794"/>
    <w:rsid w:val="00AA37AE"/>
    <w:rsid w:val="00AA383D"/>
    <w:rsid w:val="00AA39B6"/>
    <w:rsid w:val="00AA3A5A"/>
    <w:rsid w:val="00AA3B08"/>
    <w:rsid w:val="00AA3B7B"/>
    <w:rsid w:val="00AA3BAB"/>
    <w:rsid w:val="00AA3C0E"/>
    <w:rsid w:val="00AA3C64"/>
    <w:rsid w:val="00AA3C7C"/>
    <w:rsid w:val="00AA3CD5"/>
    <w:rsid w:val="00AA3CF9"/>
    <w:rsid w:val="00AA3D9C"/>
    <w:rsid w:val="00AA3DFE"/>
    <w:rsid w:val="00AA3E55"/>
    <w:rsid w:val="00AA3EA3"/>
    <w:rsid w:val="00AA3F32"/>
    <w:rsid w:val="00AA3FEE"/>
    <w:rsid w:val="00AA4077"/>
    <w:rsid w:val="00AA4178"/>
    <w:rsid w:val="00AA4342"/>
    <w:rsid w:val="00AA4366"/>
    <w:rsid w:val="00AA43F2"/>
    <w:rsid w:val="00AA44A5"/>
    <w:rsid w:val="00AA4525"/>
    <w:rsid w:val="00AA46F9"/>
    <w:rsid w:val="00AA49FF"/>
    <w:rsid w:val="00AA4B9A"/>
    <w:rsid w:val="00AA4BDE"/>
    <w:rsid w:val="00AA4C9C"/>
    <w:rsid w:val="00AA4DC0"/>
    <w:rsid w:val="00AA4E83"/>
    <w:rsid w:val="00AA4E8C"/>
    <w:rsid w:val="00AA4EED"/>
    <w:rsid w:val="00AA5001"/>
    <w:rsid w:val="00AA50A6"/>
    <w:rsid w:val="00AA5156"/>
    <w:rsid w:val="00AA5293"/>
    <w:rsid w:val="00AA54DA"/>
    <w:rsid w:val="00AA55F8"/>
    <w:rsid w:val="00AA58C9"/>
    <w:rsid w:val="00AA5906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A3"/>
    <w:rsid w:val="00AA67B6"/>
    <w:rsid w:val="00AA684C"/>
    <w:rsid w:val="00AA68B2"/>
    <w:rsid w:val="00AA6988"/>
    <w:rsid w:val="00AA6B41"/>
    <w:rsid w:val="00AA6B92"/>
    <w:rsid w:val="00AA6C24"/>
    <w:rsid w:val="00AA6DE1"/>
    <w:rsid w:val="00AA6FB6"/>
    <w:rsid w:val="00AA70E3"/>
    <w:rsid w:val="00AA70FE"/>
    <w:rsid w:val="00AA72AA"/>
    <w:rsid w:val="00AA72AC"/>
    <w:rsid w:val="00AA74FC"/>
    <w:rsid w:val="00AA7513"/>
    <w:rsid w:val="00AA7541"/>
    <w:rsid w:val="00AA76F7"/>
    <w:rsid w:val="00AA7867"/>
    <w:rsid w:val="00AA7A32"/>
    <w:rsid w:val="00AA7CA4"/>
    <w:rsid w:val="00AA7CDB"/>
    <w:rsid w:val="00AA7F8E"/>
    <w:rsid w:val="00AA7FB9"/>
    <w:rsid w:val="00AB0109"/>
    <w:rsid w:val="00AB02F4"/>
    <w:rsid w:val="00AB03BD"/>
    <w:rsid w:val="00AB0472"/>
    <w:rsid w:val="00AB0738"/>
    <w:rsid w:val="00AB0766"/>
    <w:rsid w:val="00AB076D"/>
    <w:rsid w:val="00AB0799"/>
    <w:rsid w:val="00AB0811"/>
    <w:rsid w:val="00AB08FD"/>
    <w:rsid w:val="00AB0966"/>
    <w:rsid w:val="00AB09E8"/>
    <w:rsid w:val="00AB0A77"/>
    <w:rsid w:val="00AB0AF1"/>
    <w:rsid w:val="00AB0B5A"/>
    <w:rsid w:val="00AB0BE3"/>
    <w:rsid w:val="00AB0CCD"/>
    <w:rsid w:val="00AB0CDF"/>
    <w:rsid w:val="00AB0CF9"/>
    <w:rsid w:val="00AB0D2B"/>
    <w:rsid w:val="00AB0F67"/>
    <w:rsid w:val="00AB0F71"/>
    <w:rsid w:val="00AB1168"/>
    <w:rsid w:val="00AB11BA"/>
    <w:rsid w:val="00AB14F0"/>
    <w:rsid w:val="00AB1772"/>
    <w:rsid w:val="00AB18D3"/>
    <w:rsid w:val="00AB19E8"/>
    <w:rsid w:val="00AB1A0A"/>
    <w:rsid w:val="00AB1FB7"/>
    <w:rsid w:val="00AB214C"/>
    <w:rsid w:val="00AB21BD"/>
    <w:rsid w:val="00AB25C7"/>
    <w:rsid w:val="00AB25D0"/>
    <w:rsid w:val="00AB27A8"/>
    <w:rsid w:val="00AB2814"/>
    <w:rsid w:val="00AB2879"/>
    <w:rsid w:val="00AB2886"/>
    <w:rsid w:val="00AB2956"/>
    <w:rsid w:val="00AB2AEC"/>
    <w:rsid w:val="00AB2B7E"/>
    <w:rsid w:val="00AB2CDD"/>
    <w:rsid w:val="00AB2E1A"/>
    <w:rsid w:val="00AB2E45"/>
    <w:rsid w:val="00AB2F8B"/>
    <w:rsid w:val="00AB2FC2"/>
    <w:rsid w:val="00AB30C0"/>
    <w:rsid w:val="00AB30D8"/>
    <w:rsid w:val="00AB31A8"/>
    <w:rsid w:val="00AB37A5"/>
    <w:rsid w:val="00AB3A6A"/>
    <w:rsid w:val="00AB3ACE"/>
    <w:rsid w:val="00AB3AD3"/>
    <w:rsid w:val="00AB3B3B"/>
    <w:rsid w:val="00AB3B5E"/>
    <w:rsid w:val="00AB3BEF"/>
    <w:rsid w:val="00AB3C1A"/>
    <w:rsid w:val="00AB3D2A"/>
    <w:rsid w:val="00AB3D66"/>
    <w:rsid w:val="00AB3DD2"/>
    <w:rsid w:val="00AB4149"/>
    <w:rsid w:val="00AB41A5"/>
    <w:rsid w:val="00AB4300"/>
    <w:rsid w:val="00AB460D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1BA"/>
    <w:rsid w:val="00AB51DD"/>
    <w:rsid w:val="00AB577D"/>
    <w:rsid w:val="00AB578F"/>
    <w:rsid w:val="00AB57CC"/>
    <w:rsid w:val="00AB593C"/>
    <w:rsid w:val="00AB5E88"/>
    <w:rsid w:val="00AB5EBF"/>
    <w:rsid w:val="00AB5EDC"/>
    <w:rsid w:val="00AB5F04"/>
    <w:rsid w:val="00AB5FA6"/>
    <w:rsid w:val="00AB60E7"/>
    <w:rsid w:val="00AB62A4"/>
    <w:rsid w:val="00AB633F"/>
    <w:rsid w:val="00AB63F6"/>
    <w:rsid w:val="00AB642C"/>
    <w:rsid w:val="00AB6482"/>
    <w:rsid w:val="00AB6530"/>
    <w:rsid w:val="00AB6820"/>
    <w:rsid w:val="00AB688C"/>
    <w:rsid w:val="00AB69D1"/>
    <w:rsid w:val="00AB6A13"/>
    <w:rsid w:val="00AB6A74"/>
    <w:rsid w:val="00AB6AFB"/>
    <w:rsid w:val="00AB6B54"/>
    <w:rsid w:val="00AB6C0B"/>
    <w:rsid w:val="00AB6F12"/>
    <w:rsid w:val="00AB6F5D"/>
    <w:rsid w:val="00AB71C5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CFD"/>
    <w:rsid w:val="00AB7DFB"/>
    <w:rsid w:val="00AB7E7E"/>
    <w:rsid w:val="00AB7F5B"/>
    <w:rsid w:val="00AC0059"/>
    <w:rsid w:val="00AC0063"/>
    <w:rsid w:val="00AC008C"/>
    <w:rsid w:val="00AC030F"/>
    <w:rsid w:val="00AC03B4"/>
    <w:rsid w:val="00AC03BA"/>
    <w:rsid w:val="00AC0467"/>
    <w:rsid w:val="00AC0494"/>
    <w:rsid w:val="00AC04A9"/>
    <w:rsid w:val="00AC0517"/>
    <w:rsid w:val="00AC051C"/>
    <w:rsid w:val="00AC059A"/>
    <w:rsid w:val="00AC05C2"/>
    <w:rsid w:val="00AC0697"/>
    <w:rsid w:val="00AC073D"/>
    <w:rsid w:val="00AC0768"/>
    <w:rsid w:val="00AC07DC"/>
    <w:rsid w:val="00AC08C7"/>
    <w:rsid w:val="00AC0A5F"/>
    <w:rsid w:val="00AC0BC8"/>
    <w:rsid w:val="00AC0D0B"/>
    <w:rsid w:val="00AC0F83"/>
    <w:rsid w:val="00AC118B"/>
    <w:rsid w:val="00AC12AE"/>
    <w:rsid w:val="00AC12E3"/>
    <w:rsid w:val="00AC138D"/>
    <w:rsid w:val="00AC13DC"/>
    <w:rsid w:val="00AC1404"/>
    <w:rsid w:val="00AC160E"/>
    <w:rsid w:val="00AC1AD4"/>
    <w:rsid w:val="00AC1B45"/>
    <w:rsid w:val="00AC1B71"/>
    <w:rsid w:val="00AC1B8C"/>
    <w:rsid w:val="00AC1BE7"/>
    <w:rsid w:val="00AC1E93"/>
    <w:rsid w:val="00AC1EF3"/>
    <w:rsid w:val="00AC210E"/>
    <w:rsid w:val="00AC21E5"/>
    <w:rsid w:val="00AC224F"/>
    <w:rsid w:val="00AC23F1"/>
    <w:rsid w:val="00AC249A"/>
    <w:rsid w:val="00AC2697"/>
    <w:rsid w:val="00AC2A94"/>
    <w:rsid w:val="00AC2B02"/>
    <w:rsid w:val="00AC2B6A"/>
    <w:rsid w:val="00AC2C25"/>
    <w:rsid w:val="00AC2C3E"/>
    <w:rsid w:val="00AC2CFF"/>
    <w:rsid w:val="00AC2E36"/>
    <w:rsid w:val="00AC30F2"/>
    <w:rsid w:val="00AC3428"/>
    <w:rsid w:val="00AC343C"/>
    <w:rsid w:val="00AC34CC"/>
    <w:rsid w:val="00AC3710"/>
    <w:rsid w:val="00AC3850"/>
    <w:rsid w:val="00AC3AE8"/>
    <w:rsid w:val="00AC3CC7"/>
    <w:rsid w:val="00AC3D0A"/>
    <w:rsid w:val="00AC3D45"/>
    <w:rsid w:val="00AC3D96"/>
    <w:rsid w:val="00AC3F2F"/>
    <w:rsid w:val="00AC3F41"/>
    <w:rsid w:val="00AC3F44"/>
    <w:rsid w:val="00AC4265"/>
    <w:rsid w:val="00AC43DD"/>
    <w:rsid w:val="00AC44B7"/>
    <w:rsid w:val="00AC4796"/>
    <w:rsid w:val="00AC47B6"/>
    <w:rsid w:val="00AC4B96"/>
    <w:rsid w:val="00AC4D75"/>
    <w:rsid w:val="00AC4D78"/>
    <w:rsid w:val="00AC4EC1"/>
    <w:rsid w:val="00AC4FDB"/>
    <w:rsid w:val="00AC50D0"/>
    <w:rsid w:val="00AC52DC"/>
    <w:rsid w:val="00AC5346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92E"/>
    <w:rsid w:val="00AC5A63"/>
    <w:rsid w:val="00AC5B65"/>
    <w:rsid w:val="00AC5B7E"/>
    <w:rsid w:val="00AC5E0D"/>
    <w:rsid w:val="00AC5FFA"/>
    <w:rsid w:val="00AC6363"/>
    <w:rsid w:val="00AC63F2"/>
    <w:rsid w:val="00AC6546"/>
    <w:rsid w:val="00AC6837"/>
    <w:rsid w:val="00AC69F6"/>
    <w:rsid w:val="00AC6A21"/>
    <w:rsid w:val="00AC6B5C"/>
    <w:rsid w:val="00AC6BDF"/>
    <w:rsid w:val="00AC6C65"/>
    <w:rsid w:val="00AC6DC6"/>
    <w:rsid w:val="00AC6EB2"/>
    <w:rsid w:val="00AC6EF5"/>
    <w:rsid w:val="00AC6F25"/>
    <w:rsid w:val="00AC700A"/>
    <w:rsid w:val="00AC706B"/>
    <w:rsid w:val="00AC7129"/>
    <w:rsid w:val="00AC714A"/>
    <w:rsid w:val="00AC71E4"/>
    <w:rsid w:val="00AC733F"/>
    <w:rsid w:val="00AC76D6"/>
    <w:rsid w:val="00AC7836"/>
    <w:rsid w:val="00AC78DC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39"/>
    <w:rsid w:val="00AD00DC"/>
    <w:rsid w:val="00AD03CD"/>
    <w:rsid w:val="00AD03D2"/>
    <w:rsid w:val="00AD0411"/>
    <w:rsid w:val="00AD0461"/>
    <w:rsid w:val="00AD04A6"/>
    <w:rsid w:val="00AD04AA"/>
    <w:rsid w:val="00AD055A"/>
    <w:rsid w:val="00AD05F2"/>
    <w:rsid w:val="00AD06B1"/>
    <w:rsid w:val="00AD0717"/>
    <w:rsid w:val="00AD09D2"/>
    <w:rsid w:val="00AD0B57"/>
    <w:rsid w:val="00AD0BAE"/>
    <w:rsid w:val="00AD0BDD"/>
    <w:rsid w:val="00AD0C03"/>
    <w:rsid w:val="00AD0D48"/>
    <w:rsid w:val="00AD0D9B"/>
    <w:rsid w:val="00AD0F66"/>
    <w:rsid w:val="00AD0F73"/>
    <w:rsid w:val="00AD105F"/>
    <w:rsid w:val="00AD15E0"/>
    <w:rsid w:val="00AD15F2"/>
    <w:rsid w:val="00AD1AF5"/>
    <w:rsid w:val="00AD1E50"/>
    <w:rsid w:val="00AD1EBB"/>
    <w:rsid w:val="00AD2166"/>
    <w:rsid w:val="00AD2175"/>
    <w:rsid w:val="00AD21FA"/>
    <w:rsid w:val="00AD2272"/>
    <w:rsid w:val="00AD23D7"/>
    <w:rsid w:val="00AD273D"/>
    <w:rsid w:val="00AD29E3"/>
    <w:rsid w:val="00AD29EE"/>
    <w:rsid w:val="00AD29EF"/>
    <w:rsid w:val="00AD2AF4"/>
    <w:rsid w:val="00AD2BE2"/>
    <w:rsid w:val="00AD2C23"/>
    <w:rsid w:val="00AD2E17"/>
    <w:rsid w:val="00AD3222"/>
    <w:rsid w:val="00AD32CA"/>
    <w:rsid w:val="00AD3551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7"/>
    <w:rsid w:val="00AD49CC"/>
    <w:rsid w:val="00AD4BFF"/>
    <w:rsid w:val="00AD4E65"/>
    <w:rsid w:val="00AD4F9E"/>
    <w:rsid w:val="00AD4FEC"/>
    <w:rsid w:val="00AD5100"/>
    <w:rsid w:val="00AD521A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AC3"/>
    <w:rsid w:val="00AD5B29"/>
    <w:rsid w:val="00AD5D81"/>
    <w:rsid w:val="00AD5DC5"/>
    <w:rsid w:val="00AD5F4F"/>
    <w:rsid w:val="00AD6034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5C2"/>
    <w:rsid w:val="00AD669D"/>
    <w:rsid w:val="00AD66A6"/>
    <w:rsid w:val="00AD67AE"/>
    <w:rsid w:val="00AD6994"/>
    <w:rsid w:val="00AD6C90"/>
    <w:rsid w:val="00AD6D35"/>
    <w:rsid w:val="00AD6DD3"/>
    <w:rsid w:val="00AD71AA"/>
    <w:rsid w:val="00AD72C8"/>
    <w:rsid w:val="00AD7433"/>
    <w:rsid w:val="00AD74DE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792"/>
    <w:rsid w:val="00AE0834"/>
    <w:rsid w:val="00AE092B"/>
    <w:rsid w:val="00AE0A22"/>
    <w:rsid w:val="00AE0B17"/>
    <w:rsid w:val="00AE0C94"/>
    <w:rsid w:val="00AE0FA7"/>
    <w:rsid w:val="00AE1051"/>
    <w:rsid w:val="00AE11EC"/>
    <w:rsid w:val="00AE120D"/>
    <w:rsid w:val="00AE123F"/>
    <w:rsid w:val="00AE12C0"/>
    <w:rsid w:val="00AE1652"/>
    <w:rsid w:val="00AE1669"/>
    <w:rsid w:val="00AE17A4"/>
    <w:rsid w:val="00AE18D2"/>
    <w:rsid w:val="00AE199A"/>
    <w:rsid w:val="00AE1AF6"/>
    <w:rsid w:val="00AE1C3E"/>
    <w:rsid w:val="00AE1C49"/>
    <w:rsid w:val="00AE1C83"/>
    <w:rsid w:val="00AE1DDD"/>
    <w:rsid w:val="00AE1F61"/>
    <w:rsid w:val="00AE1F79"/>
    <w:rsid w:val="00AE1FA0"/>
    <w:rsid w:val="00AE1FA8"/>
    <w:rsid w:val="00AE20CC"/>
    <w:rsid w:val="00AE21AA"/>
    <w:rsid w:val="00AE2212"/>
    <w:rsid w:val="00AE22BE"/>
    <w:rsid w:val="00AE236C"/>
    <w:rsid w:val="00AE24A5"/>
    <w:rsid w:val="00AE2608"/>
    <w:rsid w:val="00AE260B"/>
    <w:rsid w:val="00AE26BE"/>
    <w:rsid w:val="00AE27F5"/>
    <w:rsid w:val="00AE2C66"/>
    <w:rsid w:val="00AE2C72"/>
    <w:rsid w:val="00AE2C84"/>
    <w:rsid w:val="00AE2CF2"/>
    <w:rsid w:val="00AE2EC9"/>
    <w:rsid w:val="00AE2F14"/>
    <w:rsid w:val="00AE2FD8"/>
    <w:rsid w:val="00AE30D5"/>
    <w:rsid w:val="00AE333A"/>
    <w:rsid w:val="00AE3415"/>
    <w:rsid w:val="00AE3466"/>
    <w:rsid w:val="00AE3521"/>
    <w:rsid w:val="00AE37CA"/>
    <w:rsid w:val="00AE3889"/>
    <w:rsid w:val="00AE3A53"/>
    <w:rsid w:val="00AE3A8C"/>
    <w:rsid w:val="00AE3E5E"/>
    <w:rsid w:val="00AE4037"/>
    <w:rsid w:val="00AE40EC"/>
    <w:rsid w:val="00AE41C0"/>
    <w:rsid w:val="00AE432A"/>
    <w:rsid w:val="00AE435D"/>
    <w:rsid w:val="00AE435F"/>
    <w:rsid w:val="00AE43C4"/>
    <w:rsid w:val="00AE4771"/>
    <w:rsid w:val="00AE47F9"/>
    <w:rsid w:val="00AE47FB"/>
    <w:rsid w:val="00AE4969"/>
    <w:rsid w:val="00AE49D0"/>
    <w:rsid w:val="00AE49FD"/>
    <w:rsid w:val="00AE4A81"/>
    <w:rsid w:val="00AE4B31"/>
    <w:rsid w:val="00AE4C69"/>
    <w:rsid w:val="00AE4E67"/>
    <w:rsid w:val="00AE4F6D"/>
    <w:rsid w:val="00AE5092"/>
    <w:rsid w:val="00AE50E4"/>
    <w:rsid w:val="00AE5126"/>
    <w:rsid w:val="00AE525F"/>
    <w:rsid w:val="00AE537E"/>
    <w:rsid w:val="00AE5482"/>
    <w:rsid w:val="00AE5573"/>
    <w:rsid w:val="00AE5711"/>
    <w:rsid w:val="00AE57E7"/>
    <w:rsid w:val="00AE586B"/>
    <w:rsid w:val="00AE59EA"/>
    <w:rsid w:val="00AE59F4"/>
    <w:rsid w:val="00AE5A32"/>
    <w:rsid w:val="00AE5B4F"/>
    <w:rsid w:val="00AE5BF4"/>
    <w:rsid w:val="00AE5BFC"/>
    <w:rsid w:val="00AE5C16"/>
    <w:rsid w:val="00AE5C8C"/>
    <w:rsid w:val="00AE5EF5"/>
    <w:rsid w:val="00AE5F4C"/>
    <w:rsid w:val="00AE5FB3"/>
    <w:rsid w:val="00AE5FB6"/>
    <w:rsid w:val="00AE6070"/>
    <w:rsid w:val="00AE64BC"/>
    <w:rsid w:val="00AE657B"/>
    <w:rsid w:val="00AE666E"/>
    <w:rsid w:val="00AE67AE"/>
    <w:rsid w:val="00AE6936"/>
    <w:rsid w:val="00AE6BB0"/>
    <w:rsid w:val="00AE6CF1"/>
    <w:rsid w:val="00AE6D9F"/>
    <w:rsid w:val="00AE6DBF"/>
    <w:rsid w:val="00AE6F73"/>
    <w:rsid w:val="00AE7262"/>
    <w:rsid w:val="00AE730C"/>
    <w:rsid w:val="00AE734B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EFE"/>
    <w:rsid w:val="00AE7F7E"/>
    <w:rsid w:val="00AE7FAC"/>
    <w:rsid w:val="00AF02C0"/>
    <w:rsid w:val="00AF034A"/>
    <w:rsid w:val="00AF036D"/>
    <w:rsid w:val="00AF042B"/>
    <w:rsid w:val="00AF0521"/>
    <w:rsid w:val="00AF053A"/>
    <w:rsid w:val="00AF0650"/>
    <w:rsid w:val="00AF06FF"/>
    <w:rsid w:val="00AF079B"/>
    <w:rsid w:val="00AF0805"/>
    <w:rsid w:val="00AF080B"/>
    <w:rsid w:val="00AF0B74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31"/>
    <w:rsid w:val="00AF2571"/>
    <w:rsid w:val="00AF28FF"/>
    <w:rsid w:val="00AF2935"/>
    <w:rsid w:val="00AF29DB"/>
    <w:rsid w:val="00AF2A1C"/>
    <w:rsid w:val="00AF2A88"/>
    <w:rsid w:val="00AF2AF2"/>
    <w:rsid w:val="00AF2D33"/>
    <w:rsid w:val="00AF2F9A"/>
    <w:rsid w:val="00AF312B"/>
    <w:rsid w:val="00AF3225"/>
    <w:rsid w:val="00AF3262"/>
    <w:rsid w:val="00AF3288"/>
    <w:rsid w:val="00AF346B"/>
    <w:rsid w:val="00AF3559"/>
    <w:rsid w:val="00AF3611"/>
    <w:rsid w:val="00AF38C6"/>
    <w:rsid w:val="00AF3AD5"/>
    <w:rsid w:val="00AF3C72"/>
    <w:rsid w:val="00AF3C9A"/>
    <w:rsid w:val="00AF3DB9"/>
    <w:rsid w:val="00AF3E67"/>
    <w:rsid w:val="00AF3EE2"/>
    <w:rsid w:val="00AF40AA"/>
    <w:rsid w:val="00AF412A"/>
    <w:rsid w:val="00AF415D"/>
    <w:rsid w:val="00AF420C"/>
    <w:rsid w:val="00AF422B"/>
    <w:rsid w:val="00AF4273"/>
    <w:rsid w:val="00AF42AF"/>
    <w:rsid w:val="00AF45D5"/>
    <w:rsid w:val="00AF45FB"/>
    <w:rsid w:val="00AF460B"/>
    <w:rsid w:val="00AF46AE"/>
    <w:rsid w:val="00AF471E"/>
    <w:rsid w:val="00AF472A"/>
    <w:rsid w:val="00AF4817"/>
    <w:rsid w:val="00AF48CF"/>
    <w:rsid w:val="00AF490C"/>
    <w:rsid w:val="00AF4976"/>
    <w:rsid w:val="00AF49EC"/>
    <w:rsid w:val="00AF4B7B"/>
    <w:rsid w:val="00AF4BFA"/>
    <w:rsid w:val="00AF4C79"/>
    <w:rsid w:val="00AF4EA8"/>
    <w:rsid w:val="00AF4ED5"/>
    <w:rsid w:val="00AF4F25"/>
    <w:rsid w:val="00AF4F26"/>
    <w:rsid w:val="00AF4FCC"/>
    <w:rsid w:val="00AF50C2"/>
    <w:rsid w:val="00AF50DA"/>
    <w:rsid w:val="00AF50E7"/>
    <w:rsid w:val="00AF51C2"/>
    <w:rsid w:val="00AF53A7"/>
    <w:rsid w:val="00AF553F"/>
    <w:rsid w:val="00AF5560"/>
    <w:rsid w:val="00AF5914"/>
    <w:rsid w:val="00AF5B47"/>
    <w:rsid w:val="00AF5BDD"/>
    <w:rsid w:val="00AF5CB8"/>
    <w:rsid w:val="00AF5CC9"/>
    <w:rsid w:val="00AF5D17"/>
    <w:rsid w:val="00AF5D4A"/>
    <w:rsid w:val="00AF5E4D"/>
    <w:rsid w:val="00AF5EAB"/>
    <w:rsid w:val="00AF6077"/>
    <w:rsid w:val="00AF61A6"/>
    <w:rsid w:val="00AF626D"/>
    <w:rsid w:val="00AF6297"/>
    <w:rsid w:val="00AF62C0"/>
    <w:rsid w:val="00AF62C1"/>
    <w:rsid w:val="00AF62CA"/>
    <w:rsid w:val="00AF64F5"/>
    <w:rsid w:val="00AF651C"/>
    <w:rsid w:val="00AF651E"/>
    <w:rsid w:val="00AF65A6"/>
    <w:rsid w:val="00AF65F8"/>
    <w:rsid w:val="00AF6642"/>
    <w:rsid w:val="00AF66C0"/>
    <w:rsid w:val="00AF66C6"/>
    <w:rsid w:val="00AF6707"/>
    <w:rsid w:val="00AF6754"/>
    <w:rsid w:val="00AF6864"/>
    <w:rsid w:val="00AF6905"/>
    <w:rsid w:val="00AF6B05"/>
    <w:rsid w:val="00AF6C12"/>
    <w:rsid w:val="00AF6CBB"/>
    <w:rsid w:val="00AF6CDE"/>
    <w:rsid w:val="00AF6D48"/>
    <w:rsid w:val="00AF6D6D"/>
    <w:rsid w:val="00AF6D94"/>
    <w:rsid w:val="00AF7028"/>
    <w:rsid w:val="00AF70A7"/>
    <w:rsid w:val="00AF7299"/>
    <w:rsid w:val="00AF7304"/>
    <w:rsid w:val="00AF738A"/>
    <w:rsid w:val="00AF73CD"/>
    <w:rsid w:val="00AF76E1"/>
    <w:rsid w:val="00AF774F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EC5"/>
    <w:rsid w:val="00B00FD0"/>
    <w:rsid w:val="00B01038"/>
    <w:rsid w:val="00B0120B"/>
    <w:rsid w:val="00B01442"/>
    <w:rsid w:val="00B01717"/>
    <w:rsid w:val="00B01733"/>
    <w:rsid w:val="00B0178A"/>
    <w:rsid w:val="00B0183C"/>
    <w:rsid w:val="00B0185F"/>
    <w:rsid w:val="00B0186A"/>
    <w:rsid w:val="00B018B5"/>
    <w:rsid w:val="00B018CC"/>
    <w:rsid w:val="00B0193D"/>
    <w:rsid w:val="00B01B54"/>
    <w:rsid w:val="00B01B94"/>
    <w:rsid w:val="00B01BA1"/>
    <w:rsid w:val="00B01DB0"/>
    <w:rsid w:val="00B01EF4"/>
    <w:rsid w:val="00B01F1F"/>
    <w:rsid w:val="00B02283"/>
    <w:rsid w:val="00B022E3"/>
    <w:rsid w:val="00B022F2"/>
    <w:rsid w:val="00B023A3"/>
    <w:rsid w:val="00B0247A"/>
    <w:rsid w:val="00B02493"/>
    <w:rsid w:val="00B02A11"/>
    <w:rsid w:val="00B02AE5"/>
    <w:rsid w:val="00B02B5A"/>
    <w:rsid w:val="00B02B85"/>
    <w:rsid w:val="00B02F8F"/>
    <w:rsid w:val="00B02FFB"/>
    <w:rsid w:val="00B031A2"/>
    <w:rsid w:val="00B03215"/>
    <w:rsid w:val="00B03469"/>
    <w:rsid w:val="00B03513"/>
    <w:rsid w:val="00B0380A"/>
    <w:rsid w:val="00B038C7"/>
    <w:rsid w:val="00B0396B"/>
    <w:rsid w:val="00B03A12"/>
    <w:rsid w:val="00B03A13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1DB"/>
    <w:rsid w:val="00B05390"/>
    <w:rsid w:val="00B0548F"/>
    <w:rsid w:val="00B0553C"/>
    <w:rsid w:val="00B055F4"/>
    <w:rsid w:val="00B0565C"/>
    <w:rsid w:val="00B0587F"/>
    <w:rsid w:val="00B05896"/>
    <w:rsid w:val="00B05AAE"/>
    <w:rsid w:val="00B05AD4"/>
    <w:rsid w:val="00B05B7A"/>
    <w:rsid w:val="00B05B7B"/>
    <w:rsid w:val="00B05BA3"/>
    <w:rsid w:val="00B05C90"/>
    <w:rsid w:val="00B05D69"/>
    <w:rsid w:val="00B05DE2"/>
    <w:rsid w:val="00B05F0A"/>
    <w:rsid w:val="00B05FA6"/>
    <w:rsid w:val="00B06024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BA2"/>
    <w:rsid w:val="00B06C3D"/>
    <w:rsid w:val="00B06C91"/>
    <w:rsid w:val="00B06D0C"/>
    <w:rsid w:val="00B06D44"/>
    <w:rsid w:val="00B06DD8"/>
    <w:rsid w:val="00B06E19"/>
    <w:rsid w:val="00B06FE3"/>
    <w:rsid w:val="00B07130"/>
    <w:rsid w:val="00B0764E"/>
    <w:rsid w:val="00B076D7"/>
    <w:rsid w:val="00B07878"/>
    <w:rsid w:val="00B07901"/>
    <w:rsid w:val="00B07964"/>
    <w:rsid w:val="00B079BC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32B"/>
    <w:rsid w:val="00B1149F"/>
    <w:rsid w:val="00B1164E"/>
    <w:rsid w:val="00B118B2"/>
    <w:rsid w:val="00B11C5E"/>
    <w:rsid w:val="00B11C9C"/>
    <w:rsid w:val="00B11FED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CF"/>
    <w:rsid w:val="00B12AF0"/>
    <w:rsid w:val="00B12DDA"/>
    <w:rsid w:val="00B12DDD"/>
    <w:rsid w:val="00B12F05"/>
    <w:rsid w:val="00B130D6"/>
    <w:rsid w:val="00B13162"/>
    <w:rsid w:val="00B13177"/>
    <w:rsid w:val="00B1319C"/>
    <w:rsid w:val="00B132EB"/>
    <w:rsid w:val="00B13321"/>
    <w:rsid w:val="00B13382"/>
    <w:rsid w:val="00B1339E"/>
    <w:rsid w:val="00B133D5"/>
    <w:rsid w:val="00B133EF"/>
    <w:rsid w:val="00B1348A"/>
    <w:rsid w:val="00B1356C"/>
    <w:rsid w:val="00B135D4"/>
    <w:rsid w:val="00B1361C"/>
    <w:rsid w:val="00B13655"/>
    <w:rsid w:val="00B13832"/>
    <w:rsid w:val="00B138E4"/>
    <w:rsid w:val="00B139B7"/>
    <w:rsid w:val="00B13E79"/>
    <w:rsid w:val="00B1400C"/>
    <w:rsid w:val="00B14184"/>
    <w:rsid w:val="00B1457C"/>
    <w:rsid w:val="00B1477C"/>
    <w:rsid w:val="00B14817"/>
    <w:rsid w:val="00B149C3"/>
    <w:rsid w:val="00B14B4B"/>
    <w:rsid w:val="00B14BB1"/>
    <w:rsid w:val="00B14C3D"/>
    <w:rsid w:val="00B14E92"/>
    <w:rsid w:val="00B1512A"/>
    <w:rsid w:val="00B152A1"/>
    <w:rsid w:val="00B1534B"/>
    <w:rsid w:val="00B15441"/>
    <w:rsid w:val="00B154A0"/>
    <w:rsid w:val="00B1585C"/>
    <w:rsid w:val="00B15DC4"/>
    <w:rsid w:val="00B15E8C"/>
    <w:rsid w:val="00B15EC2"/>
    <w:rsid w:val="00B162E4"/>
    <w:rsid w:val="00B163C7"/>
    <w:rsid w:val="00B1647A"/>
    <w:rsid w:val="00B16531"/>
    <w:rsid w:val="00B16A31"/>
    <w:rsid w:val="00B16AE7"/>
    <w:rsid w:val="00B16AEA"/>
    <w:rsid w:val="00B16B0C"/>
    <w:rsid w:val="00B16C25"/>
    <w:rsid w:val="00B16D10"/>
    <w:rsid w:val="00B16F26"/>
    <w:rsid w:val="00B1712E"/>
    <w:rsid w:val="00B171A1"/>
    <w:rsid w:val="00B171EC"/>
    <w:rsid w:val="00B17271"/>
    <w:rsid w:val="00B172EC"/>
    <w:rsid w:val="00B17548"/>
    <w:rsid w:val="00B1758D"/>
    <w:rsid w:val="00B175DC"/>
    <w:rsid w:val="00B176A7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337"/>
    <w:rsid w:val="00B2033B"/>
    <w:rsid w:val="00B20692"/>
    <w:rsid w:val="00B20753"/>
    <w:rsid w:val="00B2078C"/>
    <w:rsid w:val="00B207A7"/>
    <w:rsid w:val="00B207AE"/>
    <w:rsid w:val="00B20880"/>
    <w:rsid w:val="00B2092F"/>
    <w:rsid w:val="00B20B73"/>
    <w:rsid w:val="00B20CF6"/>
    <w:rsid w:val="00B20D6A"/>
    <w:rsid w:val="00B20DEA"/>
    <w:rsid w:val="00B20F09"/>
    <w:rsid w:val="00B21168"/>
    <w:rsid w:val="00B211CB"/>
    <w:rsid w:val="00B21526"/>
    <w:rsid w:val="00B2187B"/>
    <w:rsid w:val="00B21B95"/>
    <w:rsid w:val="00B21C6B"/>
    <w:rsid w:val="00B21CBB"/>
    <w:rsid w:val="00B21DBF"/>
    <w:rsid w:val="00B21F4D"/>
    <w:rsid w:val="00B21FA0"/>
    <w:rsid w:val="00B2203B"/>
    <w:rsid w:val="00B22180"/>
    <w:rsid w:val="00B22204"/>
    <w:rsid w:val="00B2229A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42"/>
    <w:rsid w:val="00B2328D"/>
    <w:rsid w:val="00B23333"/>
    <w:rsid w:val="00B233F9"/>
    <w:rsid w:val="00B235DC"/>
    <w:rsid w:val="00B2360B"/>
    <w:rsid w:val="00B23618"/>
    <w:rsid w:val="00B237BB"/>
    <w:rsid w:val="00B239E0"/>
    <w:rsid w:val="00B23BA5"/>
    <w:rsid w:val="00B23CDE"/>
    <w:rsid w:val="00B23D35"/>
    <w:rsid w:val="00B23DA1"/>
    <w:rsid w:val="00B23EE9"/>
    <w:rsid w:val="00B23FFC"/>
    <w:rsid w:val="00B240E6"/>
    <w:rsid w:val="00B24130"/>
    <w:rsid w:val="00B242E4"/>
    <w:rsid w:val="00B24321"/>
    <w:rsid w:val="00B245BA"/>
    <w:rsid w:val="00B2466B"/>
    <w:rsid w:val="00B24973"/>
    <w:rsid w:val="00B24CCA"/>
    <w:rsid w:val="00B24DD3"/>
    <w:rsid w:val="00B250FB"/>
    <w:rsid w:val="00B251B1"/>
    <w:rsid w:val="00B255BB"/>
    <w:rsid w:val="00B256BA"/>
    <w:rsid w:val="00B25754"/>
    <w:rsid w:val="00B257A6"/>
    <w:rsid w:val="00B2580C"/>
    <w:rsid w:val="00B2586A"/>
    <w:rsid w:val="00B25876"/>
    <w:rsid w:val="00B25888"/>
    <w:rsid w:val="00B25C55"/>
    <w:rsid w:val="00B25CA9"/>
    <w:rsid w:val="00B25DBB"/>
    <w:rsid w:val="00B25E20"/>
    <w:rsid w:val="00B25FDA"/>
    <w:rsid w:val="00B260B3"/>
    <w:rsid w:val="00B261A2"/>
    <w:rsid w:val="00B26266"/>
    <w:rsid w:val="00B26307"/>
    <w:rsid w:val="00B2640D"/>
    <w:rsid w:val="00B26424"/>
    <w:rsid w:val="00B2647B"/>
    <w:rsid w:val="00B26592"/>
    <w:rsid w:val="00B265F1"/>
    <w:rsid w:val="00B267C0"/>
    <w:rsid w:val="00B2690C"/>
    <w:rsid w:val="00B26B1A"/>
    <w:rsid w:val="00B26CE2"/>
    <w:rsid w:val="00B26D77"/>
    <w:rsid w:val="00B26EC1"/>
    <w:rsid w:val="00B271D4"/>
    <w:rsid w:val="00B271DA"/>
    <w:rsid w:val="00B2728B"/>
    <w:rsid w:val="00B273C3"/>
    <w:rsid w:val="00B2778F"/>
    <w:rsid w:val="00B27C6B"/>
    <w:rsid w:val="00B27C90"/>
    <w:rsid w:val="00B27D33"/>
    <w:rsid w:val="00B27E8E"/>
    <w:rsid w:val="00B27EA9"/>
    <w:rsid w:val="00B30044"/>
    <w:rsid w:val="00B300A2"/>
    <w:rsid w:val="00B300A4"/>
    <w:rsid w:val="00B301F5"/>
    <w:rsid w:val="00B30341"/>
    <w:rsid w:val="00B304EF"/>
    <w:rsid w:val="00B3051A"/>
    <w:rsid w:val="00B3057E"/>
    <w:rsid w:val="00B3081C"/>
    <w:rsid w:val="00B3097A"/>
    <w:rsid w:val="00B30A68"/>
    <w:rsid w:val="00B30B10"/>
    <w:rsid w:val="00B30B41"/>
    <w:rsid w:val="00B30D06"/>
    <w:rsid w:val="00B30D55"/>
    <w:rsid w:val="00B30EA6"/>
    <w:rsid w:val="00B30F5C"/>
    <w:rsid w:val="00B30FAD"/>
    <w:rsid w:val="00B3110E"/>
    <w:rsid w:val="00B31143"/>
    <w:rsid w:val="00B31264"/>
    <w:rsid w:val="00B312AF"/>
    <w:rsid w:val="00B31363"/>
    <w:rsid w:val="00B31458"/>
    <w:rsid w:val="00B3159A"/>
    <w:rsid w:val="00B316ED"/>
    <w:rsid w:val="00B31701"/>
    <w:rsid w:val="00B31769"/>
    <w:rsid w:val="00B3178F"/>
    <w:rsid w:val="00B317BD"/>
    <w:rsid w:val="00B31961"/>
    <w:rsid w:val="00B31AC2"/>
    <w:rsid w:val="00B31AD5"/>
    <w:rsid w:val="00B31B31"/>
    <w:rsid w:val="00B31B36"/>
    <w:rsid w:val="00B31C91"/>
    <w:rsid w:val="00B31D57"/>
    <w:rsid w:val="00B31DA0"/>
    <w:rsid w:val="00B31EB7"/>
    <w:rsid w:val="00B31EFF"/>
    <w:rsid w:val="00B321AC"/>
    <w:rsid w:val="00B32215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2EE9"/>
    <w:rsid w:val="00B3302D"/>
    <w:rsid w:val="00B333F8"/>
    <w:rsid w:val="00B335F5"/>
    <w:rsid w:val="00B33889"/>
    <w:rsid w:val="00B33897"/>
    <w:rsid w:val="00B33BCD"/>
    <w:rsid w:val="00B33CFF"/>
    <w:rsid w:val="00B33E2A"/>
    <w:rsid w:val="00B3471A"/>
    <w:rsid w:val="00B347CB"/>
    <w:rsid w:val="00B349AD"/>
    <w:rsid w:val="00B35271"/>
    <w:rsid w:val="00B352D3"/>
    <w:rsid w:val="00B354DB"/>
    <w:rsid w:val="00B35556"/>
    <w:rsid w:val="00B35648"/>
    <w:rsid w:val="00B357B8"/>
    <w:rsid w:val="00B359EF"/>
    <w:rsid w:val="00B35D02"/>
    <w:rsid w:val="00B35D1B"/>
    <w:rsid w:val="00B35DEC"/>
    <w:rsid w:val="00B35E51"/>
    <w:rsid w:val="00B35F07"/>
    <w:rsid w:val="00B3602A"/>
    <w:rsid w:val="00B363EA"/>
    <w:rsid w:val="00B3660E"/>
    <w:rsid w:val="00B36635"/>
    <w:rsid w:val="00B3669A"/>
    <w:rsid w:val="00B366F7"/>
    <w:rsid w:val="00B3682B"/>
    <w:rsid w:val="00B36A82"/>
    <w:rsid w:val="00B36AA9"/>
    <w:rsid w:val="00B36B45"/>
    <w:rsid w:val="00B36CB0"/>
    <w:rsid w:val="00B36CD5"/>
    <w:rsid w:val="00B36D50"/>
    <w:rsid w:val="00B36D86"/>
    <w:rsid w:val="00B36DCD"/>
    <w:rsid w:val="00B36FA8"/>
    <w:rsid w:val="00B3701B"/>
    <w:rsid w:val="00B372AB"/>
    <w:rsid w:val="00B37321"/>
    <w:rsid w:val="00B37533"/>
    <w:rsid w:val="00B3753C"/>
    <w:rsid w:val="00B3760B"/>
    <w:rsid w:val="00B37657"/>
    <w:rsid w:val="00B378B6"/>
    <w:rsid w:val="00B378EA"/>
    <w:rsid w:val="00B37A6F"/>
    <w:rsid w:val="00B37AFA"/>
    <w:rsid w:val="00B37B8C"/>
    <w:rsid w:val="00B37CA5"/>
    <w:rsid w:val="00B37EE7"/>
    <w:rsid w:val="00B37EF0"/>
    <w:rsid w:val="00B37F41"/>
    <w:rsid w:val="00B40073"/>
    <w:rsid w:val="00B40121"/>
    <w:rsid w:val="00B402F1"/>
    <w:rsid w:val="00B404A6"/>
    <w:rsid w:val="00B4060B"/>
    <w:rsid w:val="00B40652"/>
    <w:rsid w:val="00B406F5"/>
    <w:rsid w:val="00B40751"/>
    <w:rsid w:val="00B408AE"/>
    <w:rsid w:val="00B40A07"/>
    <w:rsid w:val="00B40A44"/>
    <w:rsid w:val="00B40EDE"/>
    <w:rsid w:val="00B40FB0"/>
    <w:rsid w:val="00B41019"/>
    <w:rsid w:val="00B410CB"/>
    <w:rsid w:val="00B4124F"/>
    <w:rsid w:val="00B41427"/>
    <w:rsid w:val="00B414C3"/>
    <w:rsid w:val="00B41523"/>
    <w:rsid w:val="00B4161B"/>
    <w:rsid w:val="00B4179D"/>
    <w:rsid w:val="00B41E75"/>
    <w:rsid w:val="00B41F2D"/>
    <w:rsid w:val="00B420BC"/>
    <w:rsid w:val="00B42515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10"/>
    <w:rsid w:val="00B42BB3"/>
    <w:rsid w:val="00B42C3D"/>
    <w:rsid w:val="00B42CC3"/>
    <w:rsid w:val="00B42DF3"/>
    <w:rsid w:val="00B42EFF"/>
    <w:rsid w:val="00B4305F"/>
    <w:rsid w:val="00B43092"/>
    <w:rsid w:val="00B43296"/>
    <w:rsid w:val="00B432C9"/>
    <w:rsid w:val="00B43562"/>
    <w:rsid w:val="00B435D4"/>
    <w:rsid w:val="00B4367D"/>
    <w:rsid w:val="00B43977"/>
    <w:rsid w:val="00B439CE"/>
    <w:rsid w:val="00B43ACA"/>
    <w:rsid w:val="00B43B3C"/>
    <w:rsid w:val="00B43BA6"/>
    <w:rsid w:val="00B43BF8"/>
    <w:rsid w:val="00B43BFC"/>
    <w:rsid w:val="00B43D71"/>
    <w:rsid w:val="00B43DBB"/>
    <w:rsid w:val="00B43EB6"/>
    <w:rsid w:val="00B43F2E"/>
    <w:rsid w:val="00B43FA1"/>
    <w:rsid w:val="00B44028"/>
    <w:rsid w:val="00B44051"/>
    <w:rsid w:val="00B44115"/>
    <w:rsid w:val="00B444E9"/>
    <w:rsid w:val="00B4470E"/>
    <w:rsid w:val="00B447E6"/>
    <w:rsid w:val="00B44951"/>
    <w:rsid w:val="00B44A67"/>
    <w:rsid w:val="00B44F5E"/>
    <w:rsid w:val="00B4501D"/>
    <w:rsid w:val="00B450FD"/>
    <w:rsid w:val="00B4513B"/>
    <w:rsid w:val="00B45357"/>
    <w:rsid w:val="00B4543E"/>
    <w:rsid w:val="00B45465"/>
    <w:rsid w:val="00B4546A"/>
    <w:rsid w:val="00B456AF"/>
    <w:rsid w:val="00B45A88"/>
    <w:rsid w:val="00B45AD9"/>
    <w:rsid w:val="00B45C24"/>
    <w:rsid w:val="00B45D4B"/>
    <w:rsid w:val="00B45DB5"/>
    <w:rsid w:val="00B45DE0"/>
    <w:rsid w:val="00B45E97"/>
    <w:rsid w:val="00B45FC9"/>
    <w:rsid w:val="00B46057"/>
    <w:rsid w:val="00B460E4"/>
    <w:rsid w:val="00B462BE"/>
    <w:rsid w:val="00B463A1"/>
    <w:rsid w:val="00B463B5"/>
    <w:rsid w:val="00B463C0"/>
    <w:rsid w:val="00B4661E"/>
    <w:rsid w:val="00B46831"/>
    <w:rsid w:val="00B468E5"/>
    <w:rsid w:val="00B46940"/>
    <w:rsid w:val="00B469A1"/>
    <w:rsid w:val="00B46AAC"/>
    <w:rsid w:val="00B46B97"/>
    <w:rsid w:val="00B46C2A"/>
    <w:rsid w:val="00B46CAE"/>
    <w:rsid w:val="00B46CD7"/>
    <w:rsid w:val="00B46D32"/>
    <w:rsid w:val="00B46F65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A9"/>
    <w:rsid w:val="00B47DF1"/>
    <w:rsid w:val="00B47E05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54C"/>
    <w:rsid w:val="00B505BB"/>
    <w:rsid w:val="00B509E1"/>
    <w:rsid w:val="00B50B52"/>
    <w:rsid w:val="00B50C43"/>
    <w:rsid w:val="00B50E57"/>
    <w:rsid w:val="00B50EC5"/>
    <w:rsid w:val="00B50F19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ACC"/>
    <w:rsid w:val="00B51CC6"/>
    <w:rsid w:val="00B51D10"/>
    <w:rsid w:val="00B51F24"/>
    <w:rsid w:val="00B51F7E"/>
    <w:rsid w:val="00B5215A"/>
    <w:rsid w:val="00B5262C"/>
    <w:rsid w:val="00B5283F"/>
    <w:rsid w:val="00B52953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1D6"/>
    <w:rsid w:val="00B5442B"/>
    <w:rsid w:val="00B544F4"/>
    <w:rsid w:val="00B544FC"/>
    <w:rsid w:val="00B54577"/>
    <w:rsid w:val="00B5476F"/>
    <w:rsid w:val="00B54865"/>
    <w:rsid w:val="00B5486A"/>
    <w:rsid w:val="00B549FE"/>
    <w:rsid w:val="00B54A33"/>
    <w:rsid w:val="00B54F6B"/>
    <w:rsid w:val="00B55019"/>
    <w:rsid w:val="00B55290"/>
    <w:rsid w:val="00B55298"/>
    <w:rsid w:val="00B55331"/>
    <w:rsid w:val="00B553C8"/>
    <w:rsid w:val="00B554ED"/>
    <w:rsid w:val="00B55511"/>
    <w:rsid w:val="00B55664"/>
    <w:rsid w:val="00B55862"/>
    <w:rsid w:val="00B5587B"/>
    <w:rsid w:val="00B55975"/>
    <w:rsid w:val="00B55A9E"/>
    <w:rsid w:val="00B55F1D"/>
    <w:rsid w:val="00B55FAE"/>
    <w:rsid w:val="00B55FE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3CE"/>
    <w:rsid w:val="00B57495"/>
    <w:rsid w:val="00B575E8"/>
    <w:rsid w:val="00B5784D"/>
    <w:rsid w:val="00B57B47"/>
    <w:rsid w:val="00B57EB5"/>
    <w:rsid w:val="00B57ED0"/>
    <w:rsid w:val="00B57F32"/>
    <w:rsid w:val="00B60136"/>
    <w:rsid w:val="00B601F7"/>
    <w:rsid w:val="00B60226"/>
    <w:rsid w:val="00B6022F"/>
    <w:rsid w:val="00B60305"/>
    <w:rsid w:val="00B6051A"/>
    <w:rsid w:val="00B6053C"/>
    <w:rsid w:val="00B60588"/>
    <w:rsid w:val="00B60770"/>
    <w:rsid w:val="00B60946"/>
    <w:rsid w:val="00B60A35"/>
    <w:rsid w:val="00B60A83"/>
    <w:rsid w:val="00B60B19"/>
    <w:rsid w:val="00B60B50"/>
    <w:rsid w:val="00B60BC1"/>
    <w:rsid w:val="00B60C48"/>
    <w:rsid w:val="00B60C97"/>
    <w:rsid w:val="00B60CF0"/>
    <w:rsid w:val="00B60D6D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37"/>
    <w:rsid w:val="00B61BA2"/>
    <w:rsid w:val="00B61D93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580"/>
    <w:rsid w:val="00B6269B"/>
    <w:rsid w:val="00B626B2"/>
    <w:rsid w:val="00B62701"/>
    <w:rsid w:val="00B62785"/>
    <w:rsid w:val="00B62B47"/>
    <w:rsid w:val="00B62B94"/>
    <w:rsid w:val="00B62BEA"/>
    <w:rsid w:val="00B62C80"/>
    <w:rsid w:val="00B62CD7"/>
    <w:rsid w:val="00B62FF5"/>
    <w:rsid w:val="00B63106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1E1"/>
    <w:rsid w:val="00B642B3"/>
    <w:rsid w:val="00B64375"/>
    <w:rsid w:val="00B64485"/>
    <w:rsid w:val="00B6466C"/>
    <w:rsid w:val="00B647CB"/>
    <w:rsid w:val="00B64913"/>
    <w:rsid w:val="00B64BAF"/>
    <w:rsid w:val="00B64BE9"/>
    <w:rsid w:val="00B64C3E"/>
    <w:rsid w:val="00B64C6D"/>
    <w:rsid w:val="00B64D36"/>
    <w:rsid w:val="00B65028"/>
    <w:rsid w:val="00B65051"/>
    <w:rsid w:val="00B651FF"/>
    <w:rsid w:val="00B652FA"/>
    <w:rsid w:val="00B65309"/>
    <w:rsid w:val="00B6552E"/>
    <w:rsid w:val="00B656EE"/>
    <w:rsid w:val="00B6577A"/>
    <w:rsid w:val="00B657F1"/>
    <w:rsid w:val="00B65860"/>
    <w:rsid w:val="00B65930"/>
    <w:rsid w:val="00B65BF8"/>
    <w:rsid w:val="00B65C3E"/>
    <w:rsid w:val="00B65D2F"/>
    <w:rsid w:val="00B65DAF"/>
    <w:rsid w:val="00B65E16"/>
    <w:rsid w:val="00B65E51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193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36D"/>
    <w:rsid w:val="00B704C1"/>
    <w:rsid w:val="00B70635"/>
    <w:rsid w:val="00B70686"/>
    <w:rsid w:val="00B70728"/>
    <w:rsid w:val="00B70789"/>
    <w:rsid w:val="00B707C1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CA8"/>
    <w:rsid w:val="00B71D80"/>
    <w:rsid w:val="00B71F0C"/>
    <w:rsid w:val="00B72193"/>
    <w:rsid w:val="00B7221E"/>
    <w:rsid w:val="00B72340"/>
    <w:rsid w:val="00B7255E"/>
    <w:rsid w:val="00B725F5"/>
    <w:rsid w:val="00B7266B"/>
    <w:rsid w:val="00B7273E"/>
    <w:rsid w:val="00B72836"/>
    <w:rsid w:val="00B72867"/>
    <w:rsid w:val="00B729FA"/>
    <w:rsid w:val="00B72A0D"/>
    <w:rsid w:val="00B72A2C"/>
    <w:rsid w:val="00B72A52"/>
    <w:rsid w:val="00B72A6F"/>
    <w:rsid w:val="00B72A8F"/>
    <w:rsid w:val="00B72DFE"/>
    <w:rsid w:val="00B72E52"/>
    <w:rsid w:val="00B72FB3"/>
    <w:rsid w:val="00B730B7"/>
    <w:rsid w:val="00B7314E"/>
    <w:rsid w:val="00B73220"/>
    <w:rsid w:val="00B735D8"/>
    <w:rsid w:val="00B73801"/>
    <w:rsid w:val="00B73A81"/>
    <w:rsid w:val="00B73AC3"/>
    <w:rsid w:val="00B73BA7"/>
    <w:rsid w:val="00B73C72"/>
    <w:rsid w:val="00B73CE0"/>
    <w:rsid w:val="00B73E1A"/>
    <w:rsid w:val="00B73FD5"/>
    <w:rsid w:val="00B741E4"/>
    <w:rsid w:val="00B742A7"/>
    <w:rsid w:val="00B743E3"/>
    <w:rsid w:val="00B74563"/>
    <w:rsid w:val="00B74581"/>
    <w:rsid w:val="00B745C6"/>
    <w:rsid w:val="00B746DF"/>
    <w:rsid w:val="00B749F6"/>
    <w:rsid w:val="00B74AEE"/>
    <w:rsid w:val="00B74B03"/>
    <w:rsid w:val="00B74C26"/>
    <w:rsid w:val="00B74D70"/>
    <w:rsid w:val="00B74E79"/>
    <w:rsid w:val="00B74E84"/>
    <w:rsid w:val="00B74F85"/>
    <w:rsid w:val="00B75154"/>
    <w:rsid w:val="00B75352"/>
    <w:rsid w:val="00B7543F"/>
    <w:rsid w:val="00B75556"/>
    <w:rsid w:val="00B755D7"/>
    <w:rsid w:val="00B75812"/>
    <w:rsid w:val="00B758A7"/>
    <w:rsid w:val="00B75B6A"/>
    <w:rsid w:val="00B75BF0"/>
    <w:rsid w:val="00B75D4F"/>
    <w:rsid w:val="00B75D83"/>
    <w:rsid w:val="00B75E23"/>
    <w:rsid w:val="00B7616D"/>
    <w:rsid w:val="00B76251"/>
    <w:rsid w:val="00B76403"/>
    <w:rsid w:val="00B7643E"/>
    <w:rsid w:val="00B76447"/>
    <w:rsid w:val="00B764FB"/>
    <w:rsid w:val="00B765BE"/>
    <w:rsid w:val="00B767C2"/>
    <w:rsid w:val="00B76889"/>
    <w:rsid w:val="00B76A77"/>
    <w:rsid w:val="00B76C71"/>
    <w:rsid w:val="00B76E47"/>
    <w:rsid w:val="00B76E49"/>
    <w:rsid w:val="00B76EAD"/>
    <w:rsid w:val="00B76EC1"/>
    <w:rsid w:val="00B76F4D"/>
    <w:rsid w:val="00B77023"/>
    <w:rsid w:val="00B770C5"/>
    <w:rsid w:val="00B771E6"/>
    <w:rsid w:val="00B7722C"/>
    <w:rsid w:val="00B7724E"/>
    <w:rsid w:val="00B775E6"/>
    <w:rsid w:val="00B77778"/>
    <w:rsid w:val="00B7788A"/>
    <w:rsid w:val="00B77AB6"/>
    <w:rsid w:val="00B77ABD"/>
    <w:rsid w:val="00B77BD2"/>
    <w:rsid w:val="00B77CCE"/>
    <w:rsid w:val="00B77E49"/>
    <w:rsid w:val="00B77ECF"/>
    <w:rsid w:val="00B77FB5"/>
    <w:rsid w:val="00B8019E"/>
    <w:rsid w:val="00B80305"/>
    <w:rsid w:val="00B80324"/>
    <w:rsid w:val="00B8032B"/>
    <w:rsid w:val="00B80335"/>
    <w:rsid w:val="00B80354"/>
    <w:rsid w:val="00B8036F"/>
    <w:rsid w:val="00B803A4"/>
    <w:rsid w:val="00B8094D"/>
    <w:rsid w:val="00B809EF"/>
    <w:rsid w:val="00B809FB"/>
    <w:rsid w:val="00B80C19"/>
    <w:rsid w:val="00B80EA0"/>
    <w:rsid w:val="00B80EE1"/>
    <w:rsid w:val="00B80F80"/>
    <w:rsid w:val="00B81068"/>
    <w:rsid w:val="00B8129D"/>
    <w:rsid w:val="00B81365"/>
    <w:rsid w:val="00B813D7"/>
    <w:rsid w:val="00B8159A"/>
    <w:rsid w:val="00B81824"/>
    <w:rsid w:val="00B81850"/>
    <w:rsid w:val="00B8198E"/>
    <w:rsid w:val="00B81A98"/>
    <w:rsid w:val="00B81A9A"/>
    <w:rsid w:val="00B81B54"/>
    <w:rsid w:val="00B81BCB"/>
    <w:rsid w:val="00B820C7"/>
    <w:rsid w:val="00B82118"/>
    <w:rsid w:val="00B821AD"/>
    <w:rsid w:val="00B82282"/>
    <w:rsid w:val="00B822C9"/>
    <w:rsid w:val="00B823A8"/>
    <w:rsid w:val="00B82486"/>
    <w:rsid w:val="00B825C6"/>
    <w:rsid w:val="00B82604"/>
    <w:rsid w:val="00B826EE"/>
    <w:rsid w:val="00B8283B"/>
    <w:rsid w:val="00B828A6"/>
    <w:rsid w:val="00B82926"/>
    <w:rsid w:val="00B82C66"/>
    <w:rsid w:val="00B82D12"/>
    <w:rsid w:val="00B82E54"/>
    <w:rsid w:val="00B830F8"/>
    <w:rsid w:val="00B8310C"/>
    <w:rsid w:val="00B83156"/>
    <w:rsid w:val="00B8338B"/>
    <w:rsid w:val="00B833AD"/>
    <w:rsid w:val="00B833EC"/>
    <w:rsid w:val="00B83447"/>
    <w:rsid w:val="00B83866"/>
    <w:rsid w:val="00B838DB"/>
    <w:rsid w:val="00B838EF"/>
    <w:rsid w:val="00B83919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65"/>
    <w:rsid w:val="00B84780"/>
    <w:rsid w:val="00B84E32"/>
    <w:rsid w:val="00B84F61"/>
    <w:rsid w:val="00B8512E"/>
    <w:rsid w:val="00B852FB"/>
    <w:rsid w:val="00B855AE"/>
    <w:rsid w:val="00B856A3"/>
    <w:rsid w:val="00B856EE"/>
    <w:rsid w:val="00B85722"/>
    <w:rsid w:val="00B8575F"/>
    <w:rsid w:val="00B85924"/>
    <w:rsid w:val="00B85BA1"/>
    <w:rsid w:val="00B85D67"/>
    <w:rsid w:val="00B85E61"/>
    <w:rsid w:val="00B85F5D"/>
    <w:rsid w:val="00B8616A"/>
    <w:rsid w:val="00B864AB"/>
    <w:rsid w:val="00B864F3"/>
    <w:rsid w:val="00B86554"/>
    <w:rsid w:val="00B8662B"/>
    <w:rsid w:val="00B86745"/>
    <w:rsid w:val="00B867EB"/>
    <w:rsid w:val="00B869E4"/>
    <w:rsid w:val="00B86B45"/>
    <w:rsid w:val="00B87206"/>
    <w:rsid w:val="00B87446"/>
    <w:rsid w:val="00B875A7"/>
    <w:rsid w:val="00B877A4"/>
    <w:rsid w:val="00B877F5"/>
    <w:rsid w:val="00B878F6"/>
    <w:rsid w:val="00B87ADD"/>
    <w:rsid w:val="00B87BB2"/>
    <w:rsid w:val="00B87C38"/>
    <w:rsid w:val="00B9045C"/>
    <w:rsid w:val="00B90549"/>
    <w:rsid w:val="00B90649"/>
    <w:rsid w:val="00B906DA"/>
    <w:rsid w:val="00B907EF"/>
    <w:rsid w:val="00B90844"/>
    <w:rsid w:val="00B909DD"/>
    <w:rsid w:val="00B90B63"/>
    <w:rsid w:val="00B90EE0"/>
    <w:rsid w:val="00B90FD0"/>
    <w:rsid w:val="00B90FED"/>
    <w:rsid w:val="00B9127D"/>
    <w:rsid w:val="00B912FE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C7"/>
    <w:rsid w:val="00B928D3"/>
    <w:rsid w:val="00B92EEE"/>
    <w:rsid w:val="00B931D8"/>
    <w:rsid w:val="00B93277"/>
    <w:rsid w:val="00B9375F"/>
    <w:rsid w:val="00B938BD"/>
    <w:rsid w:val="00B93D25"/>
    <w:rsid w:val="00B93DD1"/>
    <w:rsid w:val="00B93E7F"/>
    <w:rsid w:val="00B93FEC"/>
    <w:rsid w:val="00B9424D"/>
    <w:rsid w:val="00B9427B"/>
    <w:rsid w:val="00B9460F"/>
    <w:rsid w:val="00B94757"/>
    <w:rsid w:val="00B948F8"/>
    <w:rsid w:val="00B94958"/>
    <w:rsid w:val="00B94D86"/>
    <w:rsid w:val="00B94F9A"/>
    <w:rsid w:val="00B95041"/>
    <w:rsid w:val="00B95197"/>
    <w:rsid w:val="00B951CF"/>
    <w:rsid w:val="00B95211"/>
    <w:rsid w:val="00B9521D"/>
    <w:rsid w:val="00B95258"/>
    <w:rsid w:val="00B953A9"/>
    <w:rsid w:val="00B9541E"/>
    <w:rsid w:val="00B95467"/>
    <w:rsid w:val="00B954BB"/>
    <w:rsid w:val="00B95996"/>
    <w:rsid w:val="00B95E38"/>
    <w:rsid w:val="00B95E92"/>
    <w:rsid w:val="00B95FE8"/>
    <w:rsid w:val="00B9604E"/>
    <w:rsid w:val="00B96252"/>
    <w:rsid w:val="00B9643A"/>
    <w:rsid w:val="00B9664D"/>
    <w:rsid w:val="00B96D45"/>
    <w:rsid w:val="00B96DFF"/>
    <w:rsid w:val="00B96E29"/>
    <w:rsid w:val="00B9720A"/>
    <w:rsid w:val="00B97364"/>
    <w:rsid w:val="00B975CB"/>
    <w:rsid w:val="00B977A0"/>
    <w:rsid w:val="00B97933"/>
    <w:rsid w:val="00B97949"/>
    <w:rsid w:val="00B97B08"/>
    <w:rsid w:val="00B97BA2"/>
    <w:rsid w:val="00B97BCF"/>
    <w:rsid w:val="00B97C37"/>
    <w:rsid w:val="00B97C56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9D7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5CF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0C3"/>
    <w:rsid w:val="00BA214F"/>
    <w:rsid w:val="00BA220F"/>
    <w:rsid w:val="00BA2254"/>
    <w:rsid w:val="00BA2700"/>
    <w:rsid w:val="00BA2872"/>
    <w:rsid w:val="00BA2890"/>
    <w:rsid w:val="00BA2914"/>
    <w:rsid w:val="00BA294C"/>
    <w:rsid w:val="00BA2A32"/>
    <w:rsid w:val="00BA2B01"/>
    <w:rsid w:val="00BA2B9C"/>
    <w:rsid w:val="00BA2C87"/>
    <w:rsid w:val="00BA2CFD"/>
    <w:rsid w:val="00BA2DE8"/>
    <w:rsid w:val="00BA2E17"/>
    <w:rsid w:val="00BA2EBF"/>
    <w:rsid w:val="00BA2F4F"/>
    <w:rsid w:val="00BA3084"/>
    <w:rsid w:val="00BA320F"/>
    <w:rsid w:val="00BA3528"/>
    <w:rsid w:val="00BA3826"/>
    <w:rsid w:val="00BA385E"/>
    <w:rsid w:val="00BA3AB3"/>
    <w:rsid w:val="00BA3CAC"/>
    <w:rsid w:val="00BA3D52"/>
    <w:rsid w:val="00BA3D93"/>
    <w:rsid w:val="00BA3DC8"/>
    <w:rsid w:val="00BA3E11"/>
    <w:rsid w:val="00BA3EE3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3A4"/>
    <w:rsid w:val="00BA56B9"/>
    <w:rsid w:val="00BA5805"/>
    <w:rsid w:val="00BA5C4B"/>
    <w:rsid w:val="00BA5D00"/>
    <w:rsid w:val="00BA5EF5"/>
    <w:rsid w:val="00BA6037"/>
    <w:rsid w:val="00BA6330"/>
    <w:rsid w:val="00BA639F"/>
    <w:rsid w:val="00BA64C2"/>
    <w:rsid w:val="00BA64D4"/>
    <w:rsid w:val="00BA64F8"/>
    <w:rsid w:val="00BA652A"/>
    <w:rsid w:val="00BA676F"/>
    <w:rsid w:val="00BA68E6"/>
    <w:rsid w:val="00BA6937"/>
    <w:rsid w:val="00BA6B06"/>
    <w:rsid w:val="00BA6B6A"/>
    <w:rsid w:val="00BA6BFE"/>
    <w:rsid w:val="00BA6C69"/>
    <w:rsid w:val="00BA6CE4"/>
    <w:rsid w:val="00BA6D12"/>
    <w:rsid w:val="00BA6F1B"/>
    <w:rsid w:val="00BA6FC8"/>
    <w:rsid w:val="00BA7126"/>
    <w:rsid w:val="00BA723D"/>
    <w:rsid w:val="00BA7283"/>
    <w:rsid w:val="00BA7668"/>
    <w:rsid w:val="00BA7A10"/>
    <w:rsid w:val="00BA7A3F"/>
    <w:rsid w:val="00BA7C16"/>
    <w:rsid w:val="00BA7C34"/>
    <w:rsid w:val="00BA7C3F"/>
    <w:rsid w:val="00BA7C5F"/>
    <w:rsid w:val="00BA7DBF"/>
    <w:rsid w:val="00BA7DF6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8C3"/>
    <w:rsid w:val="00BB09CD"/>
    <w:rsid w:val="00BB09E2"/>
    <w:rsid w:val="00BB0B4A"/>
    <w:rsid w:val="00BB0B6E"/>
    <w:rsid w:val="00BB0CE8"/>
    <w:rsid w:val="00BB0E5B"/>
    <w:rsid w:val="00BB0E7D"/>
    <w:rsid w:val="00BB0F17"/>
    <w:rsid w:val="00BB1078"/>
    <w:rsid w:val="00BB1176"/>
    <w:rsid w:val="00BB11D7"/>
    <w:rsid w:val="00BB1380"/>
    <w:rsid w:val="00BB158C"/>
    <w:rsid w:val="00BB1767"/>
    <w:rsid w:val="00BB19C0"/>
    <w:rsid w:val="00BB1A05"/>
    <w:rsid w:val="00BB1A8B"/>
    <w:rsid w:val="00BB1ADE"/>
    <w:rsid w:val="00BB1AEC"/>
    <w:rsid w:val="00BB1BDE"/>
    <w:rsid w:val="00BB1F5A"/>
    <w:rsid w:val="00BB22E2"/>
    <w:rsid w:val="00BB2435"/>
    <w:rsid w:val="00BB2469"/>
    <w:rsid w:val="00BB253E"/>
    <w:rsid w:val="00BB2578"/>
    <w:rsid w:val="00BB273E"/>
    <w:rsid w:val="00BB2D11"/>
    <w:rsid w:val="00BB2D64"/>
    <w:rsid w:val="00BB2FB3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A33"/>
    <w:rsid w:val="00BB3D6D"/>
    <w:rsid w:val="00BB3D84"/>
    <w:rsid w:val="00BB3E1B"/>
    <w:rsid w:val="00BB4060"/>
    <w:rsid w:val="00BB4337"/>
    <w:rsid w:val="00BB45EC"/>
    <w:rsid w:val="00BB46D2"/>
    <w:rsid w:val="00BB4755"/>
    <w:rsid w:val="00BB48D5"/>
    <w:rsid w:val="00BB4904"/>
    <w:rsid w:val="00BB4A87"/>
    <w:rsid w:val="00BB4AB0"/>
    <w:rsid w:val="00BB4BC8"/>
    <w:rsid w:val="00BB4CB6"/>
    <w:rsid w:val="00BB4CBD"/>
    <w:rsid w:val="00BB4D30"/>
    <w:rsid w:val="00BB4EB1"/>
    <w:rsid w:val="00BB4EDC"/>
    <w:rsid w:val="00BB50F0"/>
    <w:rsid w:val="00BB50FF"/>
    <w:rsid w:val="00BB52A1"/>
    <w:rsid w:val="00BB532C"/>
    <w:rsid w:val="00BB5361"/>
    <w:rsid w:val="00BB55D2"/>
    <w:rsid w:val="00BB5627"/>
    <w:rsid w:val="00BB570E"/>
    <w:rsid w:val="00BB571C"/>
    <w:rsid w:val="00BB589A"/>
    <w:rsid w:val="00BB592D"/>
    <w:rsid w:val="00BB5A3F"/>
    <w:rsid w:val="00BB5A55"/>
    <w:rsid w:val="00BB5BBB"/>
    <w:rsid w:val="00BB5CA1"/>
    <w:rsid w:val="00BB5CBB"/>
    <w:rsid w:val="00BB5CD8"/>
    <w:rsid w:val="00BB5DE8"/>
    <w:rsid w:val="00BB5EB9"/>
    <w:rsid w:val="00BB6278"/>
    <w:rsid w:val="00BB65F2"/>
    <w:rsid w:val="00BB67D6"/>
    <w:rsid w:val="00BB6878"/>
    <w:rsid w:val="00BB68C7"/>
    <w:rsid w:val="00BB6B70"/>
    <w:rsid w:val="00BB6C32"/>
    <w:rsid w:val="00BB6CAD"/>
    <w:rsid w:val="00BB6D60"/>
    <w:rsid w:val="00BB6E57"/>
    <w:rsid w:val="00BB6E79"/>
    <w:rsid w:val="00BB6F27"/>
    <w:rsid w:val="00BB6FB6"/>
    <w:rsid w:val="00BB705E"/>
    <w:rsid w:val="00BB706A"/>
    <w:rsid w:val="00BB70A6"/>
    <w:rsid w:val="00BB7165"/>
    <w:rsid w:val="00BB7281"/>
    <w:rsid w:val="00BB7397"/>
    <w:rsid w:val="00BB754E"/>
    <w:rsid w:val="00BB7699"/>
    <w:rsid w:val="00BB776B"/>
    <w:rsid w:val="00BB77CB"/>
    <w:rsid w:val="00BB785F"/>
    <w:rsid w:val="00BB786A"/>
    <w:rsid w:val="00BB79CA"/>
    <w:rsid w:val="00BB7AF0"/>
    <w:rsid w:val="00BB7CC1"/>
    <w:rsid w:val="00BB7D44"/>
    <w:rsid w:val="00BB7D5D"/>
    <w:rsid w:val="00BB7F25"/>
    <w:rsid w:val="00BC0080"/>
    <w:rsid w:val="00BC01B3"/>
    <w:rsid w:val="00BC0451"/>
    <w:rsid w:val="00BC057E"/>
    <w:rsid w:val="00BC05B5"/>
    <w:rsid w:val="00BC072A"/>
    <w:rsid w:val="00BC0796"/>
    <w:rsid w:val="00BC0B94"/>
    <w:rsid w:val="00BC1090"/>
    <w:rsid w:val="00BC122E"/>
    <w:rsid w:val="00BC1249"/>
    <w:rsid w:val="00BC13F8"/>
    <w:rsid w:val="00BC1404"/>
    <w:rsid w:val="00BC141D"/>
    <w:rsid w:val="00BC149B"/>
    <w:rsid w:val="00BC156B"/>
    <w:rsid w:val="00BC1607"/>
    <w:rsid w:val="00BC165C"/>
    <w:rsid w:val="00BC179B"/>
    <w:rsid w:val="00BC17DA"/>
    <w:rsid w:val="00BC17E0"/>
    <w:rsid w:val="00BC1802"/>
    <w:rsid w:val="00BC1913"/>
    <w:rsid w:val="00BC1A28"/>
    <w:rsid w:val="00BC1DBD"/>
    <w:rsid w:val="00BC1DD4"/>
    <w:rsid w:val="00BC1E27"/>
    <w:rsid w:val="00BC1E8C"/>
    <w:rsid w:val="00BC1F3A"/>
    <w:rsid w:val="00BC1F9F"/>
    <w:rsid w:val="00BC20F5"/>
    <w:rsid w:val="00BC20FF"/>
    <w:rsid w:val="00BC212D"/>
    <w:rsid w:val="00BC245E"/>
    <w:rsid w:val="00BC246E"/>
    <w:rsid w:val="00BC24CE"/>
    <w:rsid w:val="00BC25A2"/>
    <w:rsid w:val="00BC2645"/>
    <w:rsid w:val="00BC27C4"/>
    <w:rsid w:val="00BC28AC"/>
    <w:rsid w:val="00BC2A9B"/>
    <w:rsid w:val="00BC2B3F"/>
    <w:rsid w:val="00BC2B85"/>
    <w:rsid w:val="00BC2D05"/>
    <w:rsid w:val="00BC2DDE"/>
    <w:rsid w:val="00BC3019"/>
    <w:rsid w:val="00BC3049"/>
    <w:rsid w:val="00BC3162"/>
    <w:rsid w:val="00BC323B"/>
    <w:rsid w:val="00BC3268"/>
    <w:rsid w:val="00BC327C"/>
    <w:rsid w:val="00BC330E"/>
    <w:rsid w:val="00BC3317"/>
    <w:rsid w:val="00BC342A"/>
    <w:rsid w:val="00BC373A"/>
    <w:rsid w:val="00BC3753"/>
    <w:rsid w:val="00BC3893"/>
    <w:rsid w:val="00BC38C5"/>
    <w:rsid w:val="00BC395C"/>
    <w:rsid w:val="00BC3A94"/>
    <w:rsid w:val="00BC3DAF"/>
    <w:rsid w:val="00BC3EC7"/>
    <w:rsid w:val="00BC3F74"/>
    <w:rsid w:val="00BC40BB"/>
    <w:rsid w:val="00BC40F7"/>
    <w:rsid w:val="00BC41C7"/>
    <w:rsid w:val="00BC4218"/>
    <w:rsid w:val="00BC42EB"/>
    <w:rsid w:val="00BC4315"/>
    <w:rsid w:val="00BC44E5"/>
    <w:rsid w:val="00BC460F"/>
    <w:rsid w:val="00BC47C9"/>
    <w:rsid w:val="00BC4B6C"/>
    <w:rsid w:val="00BC4C49"/>
    <w:rsid w:val="00BC4DF3"/>
    <w:rsid w:val="00BC4E4C"/>
    <w:rsid w:val="00BC4FD4"/>
    <w:rsid w:val="00BC5076"/>
    <w:rsid w:val="00BC51C8"/>
    <w:rsid w:val="00BC51D9"/>
    <w:rsid w:val="00BC51F1"/>
    <w:rsid w:val="00BC5281"/>
    <w:rsid w:val="00BC52AD"/>
    <w:rsid w:val="00BC5329"/>
    <w:rsid w:val="00BC575C"/>
    <w:rsid w:val="00BC57A5"/>
    <w:rsid w:val="00BC581B"/>
    <w:rsid w:val="00BC584F"/>
    <w:rsid w:val="00BC58EC"/>
    <w:rsid w:val="00BC5963"/>
    <w:rsid w:val="00BC59E4"/>
    <w:rsid w:val="00BC5BFE"/>
    <w:rsid w:val="00BC63F1"/>
    <w:rsid w:val="00BC63F7"/>
    <w:rsid w:val="00BC651A"/>
    <w:rsid w:val="00BC664A"/>
    <w:rsid w:val="00BC6820"/>
    <w:rsid w:val="00BC6845"/>
    <w:rsid w:val="00BC6AE9"/>
    <w:rsid w:val="00BC6D1B"/>
    <w:rsid w:val="00BC6EA0"/>
    <w:rsid w:val="00BC6FD2"/>
    <w:rsid w:val="00BC7135"/>
    <w:rsid w:val="00BC71F4"/>
    <w:rsid w:val="00BC74A1"/>
    <w:rsid w:val="00BC7518"/>
    <w:rsid w:val="00BC793E"/>
    <w:rsid w:val="00BC7985"/>
    <w:rsid w:val="00BC7E8C"/>
    <w:rsid w:val="00BC7EDE"/>
    <w:rsid w:val="00BC7EED"/>
    <w:rsid w:val="00BD02DE"/>
    <w:rsid w:val="00BD036A"/>
    <w:rsid w:val="00BD0707"/>
    <w:rsid w:val="00BD093C"/>
    <w:rsid w:val="00BD09B9"/>
    <w:rsid w:val="00BD0ADE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05"/>
    <w:rsid w:val="00BD137C"/>
    <w:rsid w:val="00BD1677"/>
    <w:rsid w:val="00BD17F0"/>
    <w:rsid w:val="00BD1939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639"/>
    <w:rsid w:val="00BD38E4"/>
    <w:rsid w:val="00BD3A07"/>
    <w:rsid w:val="00BD3C0B"/>
    <w:rsid w:val="00BD3C0F"/>
    <w:rsid w:val="00BD3E07"/>
    <w:rsid w:val="00BD3F5C"/>
    <w:rsid w:val="00BD40CE"/>
    <w:rsid w:val="00BD4275"/>
    <w:rsid w:val="00BD42B1"/>
    <w:rsid w:val="00BD43A1"/>
    <w:rsid w:val="00BD4528"/>
    <w:rsid w:val="00BD453E"/>
    <w:rsid w:val="00BD4541"/>
    <w:rsid w:val="00BD462A"/>
    <w:rsid w:val="00BD47DC"/>
    <w:rsid w:val="00BD4944"/>
    <w:rsid w:val="00BD49DC"/>
    <w:rsid w:val="00BD4C25"/>
    <w:rsid w:val="00BD4D90"/>
    <w:rsid w:val="00BD4F93"/>
    <w:rsid w:val="00BD4F9F"/>
    <w:rsid w:val="00BD5059"/>
    <w:rsid w:val="00BD506F"/>
    <w:rsid w:val="00BD50C7"/>
    <w:rsid w:val="00BD52BB"/>
    <w:rsid w:val="00BD54E3"/>
    <w:rsid w:val="00BD5736"/>
    <w:rsid w:val="00BD589B"/>
    <w:rsid w:val="00BD5AC1"/>
    <w:rsid w:val="00BD5B24"/>
    <w:rsid w:val="00BD5B25"/>
    <w:rsid w:val="00BD5BC3"/>
    <w:rsid w:val="00BD5C2A"/>
    <w:rsid w:val="00BD5DFD"/>
    <w:rsid w:val="00BD5F6A"/>
    <w:rsid w:val="00BD5FE2"/>
    <w:rsid w:val="00BD6098"/>
    <w:rsid w:val="00BD60E4"/>
    <w:rsid w:val="00BD619C"/>
    <w:rsid w:val="00BD61B8"/>
    <w:rsid w:val="00BD61DC"/>
    <w:rsid w:val="00BD63A0"/>
    <w:rsid w:val="00BD63B5"/>
    <w:rsid w:val="00BD640E"/>
    <w:rsid w:val="00BD6514"/>
    <w:rsid w:val="00BD6668"/>
    <w:rsid w:val="00BD6747"/>
    <w:rsid w:val="00BD6981"/>
    <w:rsid w:val="00BD6B86"/>
    <w:rsid w:val="00BD6C09"/>
    <w:rsid w:val="00BD6CC2"/>
    <w:rsid w:val="00BD6EBC"/>
    <w:rsid w:val="00BD6F1B"/>
    <w:rsid w:val="00BD70B5"/>
    <w:rsid w:val="00BD7264"/>
    <w:rsid w:val="00BD74BD"/>
    <w:rsid w:val="00BD7746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8FC"/>
    <w:rsid w:val="00BE0AB6"/>
    <w:rsid w:val="00BE0D2E"/>
    <w:rsid w:val="00BE0F95"/>
    <w:rsid w:val="00BE0F9A"/>
    <w:rsid w:val="00BE0F9F"/>
    <w:rsid w:val="00BE1077"/>
    <w:rsid w:val="00BE11EB"/>
    <w:rsid w:val="00BE12B1"/>
    <w:rsid w:val="00BE1333"/>
    <w:rsid w:val="00BE15A4"/>
    <w:rsid w:val="00BE1757"/>
    <w:rsid w:val="00BE17C7"/>
    <w:rsid w:val="00BE1C91"/>
    <w:rsid w:val="00BE1CF6"/>
    <w:rsid w:val="00BE1E04"/>
    <w:rsid w:val="00BE1F7F"/>
    <w:rsid w:val="00BE20ED"/>
    <w:rsid w:val="00BE217F"/>
    <w:rsid w:val="00BE220A"/>
    <w:rsid w:val="00BE23D1"/>
    <w:rsid w:val="00BE250F"/>
    <w:rsid w:val="00BE2655"/>
    <w:rsid w:val="00BE26AC"/>
    <w:rsid w:val="00BE26BA"/>
    <w:rsid w:val="00BE2870"/>
    <w:rsid w:val="00BE2AC8"/>
    <w:rsid w:val="00BE2B96"/>
    <w:rsid w:val="00BE2C3C"/>
    <w:rsid w:val="00BE2D14"/>
    <w:rsid w:val="00BE2DD3"/>
    <w:rsid w:val="00BE2E09"/>
    <w:rsid w:val="00BE2F12"/>
    <w:rsid w:val="00BE30F5"/>
    <w:rsid w:val="00BE3185"/>
    <w:rsid w:val="00BE31EF"/>
    <w:rsid w:val="00BE3219"/>
    <w:rsid w:val="00BE33A3"/>
    <w:rsid w:val="00BE346B"/>
    <w:rsid w:val="00BE371D"/>
    <w:rsid w:val="00BE3741"/>
    <w:rsid w:val="00BE38EE"/>
    <w:rsid w:val="00BE3A39"/>
    <w:rsid w:val="00BE3A5F"/>
    <w:rsid w:val="00BE3C1A"/>
    <w:rsid w:val="00BE3E9D"/>
    <w:rsid w:val="00BE3F36"/>
    <w:rsid w:val="00BE4338"/>
    <w:rsid w:val="00BE434C"/>
    <w:rsid w:val="00BE4518"/>
    <w:rsid w:val="00BE45A2"/>
    <w:rsid w:val="00BE4625"/>
    <w:rsid w:val="00BE4796"/>
    <w:rsid w:val="00BE4819"/>
    <w:rsid w:val="00BE483D"/>
    <w:rsid w:val="00BE4864"/>
    <w:rsid w:val="00BE48C9"/>
    <w:rsid w:val="00BE49BF"/>
    <w:rsid w:val="00BE4AE0"/>
    <w:rsid w:val="00BE4B45"/>
    <w:rsid w:val="00BE4B6E"/>
    <w:rsid w:val="00BE4B72"/>
    <w:rsid w:val="00BE4BF5"/>
    <w:rsid w:val="00BE4C07"/>
    <w:rsid w:val="00BE4DEF"/>
    <w:rsid w:val="00BE4DF3"/>
    <w:rsid w:val="00BE4E2D"/>
    <w:rsid w:val="00BE5015"/>
    <w:rsid w:val="00BE526C"/>
    <w:rsid w:val="00BE5312"/>
    <w:rsid w:val="00BE53E3"/>
    <w:rsid w:val="00BE5567"/>
    <w:rsid w:val="00BE55C7"/>
    <w:rsid w:val="00BE5A21"/>
    <w:rsid w:val="00BE5AF8"/>
    <w:rsid w:val="00BE5B39"/>
    <w:rsid w:val="00BE5C14"/>
    <w:rsid w:val="00BE5DBC"/>
    <w:rsid w:val="00BE5E76"/>
    <w:rsid w:val="00BE5EF4"/>
    <w:rsid w:val="00BE5F92"/>
    <w:rsid w:val="00BE6304"/>
    <w:rsid w:val="00BE6370"/>
    <w:rsid w:val="00BE639A"/>
    <w:rsid w:val="00BE6521"/>
    <w:rsid w:val="00BE6534"/>
    <w:rsid w:val="00BE67CB"/>
    <w:rsid w:val="00BE6800"/>
    <w:rsid w:val="00BE6827"/>
    <w:rsid w:val="00BE684C"/>
    <w:rsid w:val="00BE685D"/>
    <w:rsid w:val="00BE68B2"/>
    <w:rsid w:val="00BE723B"/>
    <w:rsid w:val="00BE72B0"/>
    <w:rsid w:val="00BE72E5"/>
    <w:rsid w:val="00BE7439"/>
    <w:rsid w:val="00BE7593"/>
    <w:rsid w:val="00BE75F4"/>
    <w:rsid w:val="00BE7634"/>
    <w:rsid w:val="00BE7C11"/>
    <w:rsid w:val="00BE7C2D"/>
    <w:rsid w:val="00BE7CE4"/>
    <w:rsid w:val="00BE7D32"/>
    <w:rsid w:val="00BE7DD9"/>
    <w:rsid w:val="00BE7EAE"/>
    <w:rsid w:val="00BE7EBC"/>
    <w:rsid w:val="00BE7F32"/>
    <w:rsid w:val="00BE7FD6"/>
    <w:rsid w:val="00BF006B"/>
    <w:rsid w:val="00BF0112"/>
    <w:rsid w:val="00BF029B"/>
    <w:rsid w:val="00BF075C"/>
    <w:rsid w:val="00BF0881"/>
    <w:rsid w:val="00BF0A2A"/>
    <w:rsid w:val="00BF0B61"/>
    <w:rsid w:val="00BF0BEC"/>
    <w:rsid w:val="00BF0C6A"/>
    <w:rsid w:val="00BF0D41"/>
    <w:rsid w:val="00BF0DBD"/>
    <w:rsid w:val="00BF0EE4"/>
    <w:rsid w:val="00BF1133"/>
    <w:rsid w:val="00BF1281"/>
    <w:rsid w:val="00BF1452"/>
    <w:rsid w:val="00BF1785"/>
    <w:rsid w:val="00BF178E"/>
    <w:rsid w:val="00BF18B4"/>
    <w:rsid w:val="00BF190B"/>
    <w:rsid w:val="00BF1BB7"/>
    <w:rsid w:val="00BF1C84"/>
    <w:rsid w:val="00BF1F9C"/>
    <w:rsid w:val="00BF2108"/>
    <w:rsid w:val="00BF24A9"/>
    <w:rsid w:val="00BF2654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B4F"/>
    <w:rsid w:val="00BF3BB1"/>
    <w:rsid w:val="00BF3C7D"/>
    <w:rsid w:val="00BF3CCB"/>
    <w:rsid w:val="00BF3E11"/>
    <w:rsid w:val="00BF3E29"/>
    <w:rsid w:val="00BF3F05"/>
    <w:rsid w:val="00BF3FA4"/>
    <w:rsid w:val="00BF3FA6"/>
    <w:rsid w:val="00BF414D"/>
    <w:rsid w:val="00BF421D"/>
    <w:rsid w:val="00BF45A5"/>
    <w:rsid w:val="00BF477B"/>
    <w:rsid w:val="00BF4B95"/>
    <w:rsid w:val="00BF5203"/>
    <w:rsid w:val="00BF536E"/>
    <w:rsid w:val="00BF537C"/>
    <w:rsid w:val="00BF53CD"/>
    <w:rsid w:val="00BF5403"/>
    <w:rsid w:val="00BF55AF"/>
    <w:rsid w:val="00BF56A6"/>
    <w:rsid w:val="00BF56D1"/>
    <w:rsid w:val="00BF572D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AD4"/>
    <w:rsid w:val="00BF6DEE"/>
    <w:rsid w:val="00BF701D"/>
    <w:rsid w:val="00BF70DA"/>
    <w:rsid w:val="00BF71C8"/>
    <w:rsid w:val="00BF71E7"/>
    <w:rsid w:val="00BF72FE"/>
    <w:rsid w:val="00BF73B9"/>
    <w:rsid w:val="00BF7445"/>
    <w:rsid w:val="00BF76AA"/>
    <w:rsid w:val="00BF786B"/>
    <w:rsid w:val="00BF7A57"/>
    <w:rsid w:val="00BF7AE0"/>
    <w:rsid w:val="00BF7CE4"/>
    <w:rsid w:val="00BF7D0C"/>
    <w:rsid w:val="00BF7DBB"/>
    <w:rsid w:val="00BF7E16"/>
    <w:rsid w:val="00BF7E5C"/>
    <w:rsid w:val="00C00031"/>
    <w:rsid w:val="00C00054"/>
    <w:rsid w:val="00C000A7"/>
    <w:rsid w:val="00C0029E"/>
    <w:rsid w:val="00C003A3"/>
    <w:rsid w:val="00C0044F"/>
    <w:rsid w:val="00C00589"/>
    <w:rsid w:val="00C00646"/>
    <w:rsid w:val="00C00865"/>
    <w:rsid w:val="00C00AC5"/>
    <w:rsid w:val="00C00CD7"/>
    <w:rsid w:val="00C00D82"/>
    <w:rsid w:val="00C00EB6"/>
    <w:rsid w:val="00C00EBE"/>
    <w:rsid w:val="00C00EE7"/>
    <w:rsid w:val="00C01119"/>
    <w:rsid w:val="00C01285"/>
    <w:rsid w:val="00C0132F"/>
    <w:rsid w:val="00C01426"/>
    <w:rsid w:val="00C0152B"/>
    <w:rsid w:val="00C01562"/>
    <w:rsid w:val="00C015E3"/>
    <w:rsid w:val="00C016F5"/>
    <w:rsid w:val="00C01A42"/>
    <w:rsid w:val="00C01AFD"/>
    <w:rsid w:val="00C01B32"/>
    <w:rsid w:val="00C01B4E"/>
    <w:rsid w:val="00C01BD7"/>
    <w:rsid w:val="00C01DAB"/>
    <w:rsid w:val="00C01DE7"/>
    <w:rsid w:val="00C01EBB"/>
    <w:rsid w:val="00C0201A"/>
    <w:rsid w:val="00C020A1"/>
    <w:rsid w:val="00C0212B"/>
    <w:rsid w:val="00C021ED"/>
    <w:rsid w:val="00C02221"/>
    <w:rsid w:val="00C0223D"/>
    <w:rsid w:val="00C0230F"/>
    <w:rsid w:val="00C023FC"/>
    <w:rsid w:val="00C02405"/>
    <w:rsid w:val="00C0246A"/>
    <w:rsid w:val="00C02674"/>
    <w:rsid w:val="00C0268D"/>
    <w:rsid w:val="00C02767"/>
    <w:rsid w:val="00C027B7"/>
    <w:rsid w:val="00C027F7"/>
    <w:rsid w:val="00C027F9"/>
    <w:rsid w:val="00C02850"/>
    <w:rsid w:val="00C02968"/>
    <w:rsid w:val="00C0298E"/>
    <w:rsid w:val="00C029F0"/>
    <w:rsid w:val="00C02A91"/>
    <w:rsid w:val="00C02BB2"/>
    <w:rsid w:val="00C02DAF"/>
    <w:rsid w:val="00C02EDE"/>
    <w:rsid w:val="00C031A6"/>
    <w:rsid w:val="00C031F2"/>
    <w:rsid w:val="00C03397"/>
    <w:rsid w:val="00C033EA"/>
    <w:rsid w:val="00C03747"/>
    <w:rsid w:val="00C038B9"/>
    <w:rsid w:val="00C03C11"/>
    <w:rsid w:val="00C03C53"/>
    <w:rsid w:val="00C0407A"/>
    <w:rsid w:val="00C04161"/>
    <w:rsid w:val="00C0419A"/>
    <w:rsid w:val="00C0424A"/>
    <w:rsid w:val="00C04273"/>
    <w:rsid w:val="00C04871"/>
    <w:rsid w:val="00C0495A"/>
    <w:rsid w:val="00C04A09"/>
    <w:rsid w:val="00C04D06"/>
    <w:rsid w:val="00C04D3C"/>
    <w:rsid w:val="00C04DF6"/>
    <w:rsid w:val="00C052BF"/>
    <w:rsid w:val="00C05731"/>
    <w:rsid w:val="00C05774"/>
    <w:rsid w:val="00C058D1"/>
    <w:rsid w:val="00C059CA"/>
    <w:rsid w:val="00C05AD5"/>
    <w:rsid w:val="00C05D86"/>
    <w:rsid w:val="00C05E89"/>
    <w:rsid w:val="00C05F53"/>
    <w:rsid w:val="00C06150"/>
    <w:rsid w:val="00C061F6"/>
    <w:rsid w:val="00C06301"/>
    <w:rsid w:val="00C06468"/>
    <w:rsid w:val="00C064FD"/>
    <w:rsid w:val="00C06568"/>
    <w:rsid w:val="00C067F2"/>
    <w:rsid w:val="00C06847"/>
    <w:rsid w:val="00C06A3F"/>
    <w:rsid w:val="00C06DAB"/>
    <w:rsid w:val="00C072E6"/>
    <w:rsid w:val="00C073DD"/>
    <w:rsid w:val="00C074D6"/>
    <w:rsid w:val="00C076B4"/>
    <w:rsid w:val="00C076CE"/>
    <w:rsid w:val="00C07772"/>
    <w:rsid w:val="00C079AC"/>
    <w:rsid w:val="00C07A3E"/>
    <w:rsid w:val="00C07AAB"/>
    <w:rsid w:val="00C07AEC"/>
    <w:rsid w:val="00C07BD6"/>
    <w:rsid w:val="00C07D3D"/>
    <w:rsid w:val="00C07E32"/>
    <w:rsid w:val="00C07EE7"/>
    <w:rsid w:val="00C07FC1"/>
    <w:rsid w:val="00C07FEB"/>
    <w:rsid w:val="00C1004F"/>
    <w:rsid w:val="00C100ED"/>
    <w:rsid w:val="00C10361"/>
    <w:rsid w:val="00C105C0"/>
    <w:rsid w:val="00C107C7"/>
    <w:rsid w:val="00C10889"/>
    <w:rsid w:val="00C10A9E"/>
    <w:rsid w:val="00C10AFD"/>
    <w:rsid w:val="00C10B02"/>
    <w:rsid w:val="00C10D96"/>
    <w:rsid w:val="00C10F43"/>
    <w:rsid w:val="00C110E0"/>
    <w:rsid w:val="00C1115F"/>
    <w:rsid w:val="00C112FF"/>
    <w:rsid w:val="00C11350"/>
    <w:rsid w:val="00C1154A"/>
    <w:rsid w:val="00C115B1"/>
    <w:rsid w:val="00C115E8"/>
    <w:rsid w:val="00C116C5"/>
    <w:rsid w:val="00C1178A"/>
    <w:rsid w:val="00C118C2"/>
    <w:rsid w:val="00C118D5"/>
    <w:rsid w:val="00C11936"/>
    <w:rsid w:val="00C11970"/>
    <w:rsid w:val="00C11A73"/>
    <w:rsid w:val="00C11DFC"/>
    <w:rsid w:val="00C11E66"/>
    <w:rsid w:val="00C121C2"/>
    <w:rsid w:val="00C1238A"/>
    <w:rsid w:val="00C123C5"/>
    <w:rsid w:val="00C123E1"/>
    <w:rsid w:val="00C1240E"/>
    <w:rsid w:val="00C12433"/>
    <w:rsid w:val="00C12554"/>
    <w:rsid w:val="00C12670"/>
    <w:rsid w:val="00C12954"/>
    <w:rsid w:val="00C12B0A"/>
    <w:rsid w:val="00C12B7D"/>
    <w:rsid w:val="00C12D4E"/>
    <w:rsid w:val="00C12ECB"/>
    <w:rsid w:val="00C130AF"/>
    <w:rsid w:val="00C1313A"/>
    <w:rsid w:val="00C133FC"/>
    <w:rsid w:val="00C134FD"/>
    <w:rsid w:val="00C13667"/>
    <w:rsid w:val="00C13671"/>
    <w:rsid w:val="00C13736"/>
    <w:rsid w:val="00C13845"/>
    <w:rsid w:val="00C13B62"/>
    <w:rsid w:val="00C13B6E"/>
    <w:rsid w:val="00C13C77"/>
    <w:rsid w:val="00C13D5D"/>
    <w:rsid w:val="00C13E1D"/>
    <w:rsid w:val="00C13FA8"/>
    <w:rsid w:val="00C1413E"/>
    <w:rsid w:val="00C14219"/>
    <w:rsid w:val="00C14229"/>
    <w:rsid w:val="00C1444C"/>
    <w:rsid w:val="00C144B4"/>
    <w:rsid w:val="00C144C0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B7"/>
    <w:rsid w:val="00C155E9"/>
    <w:rsid w:val="00C156CB"/>
    <w:rsid w:val="00C156F0"/>
    <w:rsid w:val="00C1581B"/>
    <w:rsid w:val="00C15896"/>
    <w:rsid w:val="00C159F9"/>
    <w:rsid w:val="00C15B30"/>
    <w:rsid w:val="00C15B5A"/>
    <w:rsid w:val="00C15C59"/>
    <w:rsid w:val="00C15C8F"/>
    <w:rsid w:val="00C15CC2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33"/>
    <w:rsid w:val="00C16A67"/>
    <w:rsid w:val="00C16A9D"/>
    <w:rsid w:val="00C16B61"/>
    <w:rsid w:val="00C16BFF"/>
    <w:rsid w:val="00C16C06"/>
    <w:rsid w:val="00C16D63"/>
    <w:rsid w:val="00C16F4D"/>
    <w:rsid w:val="00C16F7E"/>
    <w:rsid w:val="00C16FF0"/>
    <w:rsid w:val="00C1700A"/>
    <w:rsid w:val="00C17231"/>
    <w:rsid w:val="00C1723C"/>
    <w:rsid w:val="00C1724F"/>
    <w:rsid w:val="00C1725C"/>
    <w:rsid w:val="00C172A7"/>
    <w:rsid w:val="00C172F0"/>
    <w:rsid w:val="00C173BF"/>
    <w:rsid w:val="00C174A4"/>
    <w:rsid w:val="00C174B1"/>
    <w:rsid w:val="00C17513"/>
    <w:rsid w:val="00C17520"/>
    <w:rsid w:val="00C175B1"/>
    <w:rsid w:val="00C17696"/>
    <w:rsid w:val="00C17798"/>
    <w:rsid w:val="00C17AA1"/>
    <w:rsid w:val="00C17DA8"/>
    <w:rsid w:val="00C17F29"/>
    <w:rsid w:val="00C17F45"/>
    <w:rsid w:val="00C17F7F"/>
    <w:rsid w:val="00C17FD0"/>
    <w:rsid w:val="00C20241"/>
    <w:rsid w:val="00C204A6"/>
    <w:rsid w:val="00C204FD"/>
    <w:rsid w:val="00C205B8"/>
    <w:rsid w:val="00C206C8"/>
    <w:rsid w:val="00C20706"/>
    <w:rsid w:val="00C208F3"/>
    <w:rsid w:val="00C209C0"/>
    <w:rsid w:val="00C20B30"/>
    <w:rsid w:val="00C20B67"/>
    <w:rsid w:val="00C20CF9"/>
    <w:rsid w:val="00C20D52"/>
    <w:rsid w:val="00C20F0A"/>
    <w:rsid w:val="00C210FA"/>
    <w:rsid w:val="00C211BF"/>
    <w:rsid w:val="00C21225"/>
    <w:rsid w:val="00C21239"/>
    <w:rsid w:val="00C2134C"/>
    <w:rsid w:val="00C21391"/>
    <w:rsid w:val="00C21653"/>
    <w:rsid w:val="00C21843"/>
    <w:rsid w:val="00C21887"/>
    <w:rsid w:val="00C21C57"/>
    <w:rsid w:val="00C220C2"/>
    <w:rsid w:val="00C22126"/>
    <w:rsid w:val="00C22242"/>
    <w:rsid w:val="00C22374"/>
    <w:rsid w:val="00C223C8"/>
    <w:rsid w:val="00C22475"/>
    <w:rsid w:val="00C224C6"/>
    <w:rsid w:val="00C224F5"/>
    <w:rsid w:val="00C227AF"/>
    <w:rsid w:val="00C227D9"/>
    <w:rsid w:val="00C22A43"/>
    <w:rsid w:val="00C22C6F"/>
    <w:rsid w:val="00C22C8F"/>
    <w:rsid w:val="00C22D06"/>
    <w:rsid w:val="00C22D98"/>
    <w:rsid w:val="00C22DD9"/>
    <w:rsid w:val="00C22FDC"/>
    <w:rsid w:val="00C23098"/>
    <w:rsid w:val="00C23114"/>
    <w:rsid w:val="00C23127"/>
    <w:rsid w:val="00C2318C"/>
    <w:rsid w:val="00C231B2"/>
    <w:rsid w:val="00C2327F"/>
    <w:rsid w:val="00C23299"/>
    <w:rsid w:val="00C23394"/>
    <w:rsid w:val="00C2346E"/>
    <w:rsid w:val="00C23546"/>
    <w:rsid w:val="00C235A5"/>
    <w:rsid w:val="00C2384D"/>
    <w:rsid w:val="00C23A60"/>
    <w:rsid w:val="00C23CEC"/>
    <w:rsid w:val="00C23D0C"/>
    <w:rsid w:val="00C23EA8"/>
    <w:rsid w:val="00C23EE0"/>
    <w:rsid w:val="00C2408D"/>
    <w:rsid w:val="00C2409E"/>
    <w:rsid w:val="00C240F3"/>
    <w:rsid w:val="00C24226"/>
    <w:rsid w:val="00C24295"/>
    <w:rsid w:val="00C242BB"/>
    <w:rsid w:val="00C24530"/>
    <w:rsid w:val="00C246DA"/>
    <w:rsid w:val="00C24727"/>
    <w:rsid w:val="00C2474D"/>
    <w:rsid w:val="00C24995"/>
    <w:rsid w:val="00C24A0E"/>
    <w:rsid w:val="00C24A97"/>
    <w:rsid w:val="00C24C77"/>
    <w:rsid w:val="00C24D3A"/>
    <w:rsid w:val="00C24DE7"/>
    <w:rsid w:val="00C24EC3"/>
    <w:rsid w:val="00C24F49"/>
    <w:rsid w:val="00C24FA7"/>
    <w:rsid w:val="00C2505B"/>
    <w:rsid w:val="00C252A9"/>
    <w:rsid w:val="00C25376"/>
    <w:rsid w:val="00C25456"/>
    <w:rsid w:val="00C2548C"/>
    <w:rsid w:val="00C25528"/>
    <w:rsid w:val="00C25656"/>
    <w:rsid w:val="00C25689"/>
    <w:rsid w:val="00C2596A"/>
    <w:rsid w:val="00C25A4D"/>
    <w:rsid w:val="00C25B2E"/>
    <w:rsid w:val="00C25C6A"/>
    <w:rsid w:val="00C25CE3"/>
    <w:rsid w:val="00C25DCE"/>
    <w:rsid w:val="00C25F6C"/>
    <w:rsid w:val="00C26117"/>
    <w:rsid w:val="00C26385"/>
    <w:rsid w:val="00C26510"/>
    <w:rsid w:val="00C26705"/>
    <w:rsid w:val="00C26A61"/>
    <w:rsid w:val="00C26B20"/>
    <w:rsid w:val="00C26F1C"/>
    <w:rsid w:val="00C271C1"/>
    <w:rsid w:val="00C27355"/>
    <w:rsid w:val="00C273DE"/>
    <w:rsid w:val="00C274B4"/>
    <w:rsid w:val="00C2765A"/>
    <w:rsid w:val="00C27763"/>
    <w:rsid w:val="00C2794E"/>
    <w:rsid w:val="00C279E0"/>
    <w:rsid w:val="00C27BB9"/>
    <w:rsid w:val="00C27C9F"/>
    <w:rsid w:val="00C27D3A"/>
    <w:rsid w:val="00C27DD8"/>
    <w:rsid w:val="00C27E94"/>
    <w:rsid w:val="00C27ED1"/>
    <w:rsid w:val="00C302E1"/>
    <w:rsid w:val="00C30392"/>
    <w:rsid w:val="00C30439"/>
    <w:rsid w:val="00C30483"/>
    <w:rsid w:val="00C30523"/>
    <w:rsid w:val="00C305D1"/>
    <w:rsid w:val="00C305E4"/>
    <w:rsid w:val="00C30951"/>
    <w:rsid w:val="00C30CBF"/>
    <w:rsid w:val="00C30D54"/>
    <w:rsid w:val="00C30EEA"/>
    <w:rsid w:val="00C30FBB"/>
    <w:rsid w:val="00C30FE7"/>
    <w:rsid w:val="00C30FFF"/>
    <w:rsid w:val="00C31244"/>
    <w:rsid w:val="00C312B2"/>
    <w:rsid w:val="00C314A1"/>
    <w:rsid w:val="00C314ED"/>
    <w:rsid w:val="00C31591"/>
    <w:rsid w:val="00C315A8"/>
    <w:rsid w:val="00C3178F"/>
    <w:rsid w:val="00C3182F"/>
    <w:rsid w:val="00C3196A"/>
    <w:rsid w:val="00C31B50"/>
    <w:rsid w:val="00C31BA3"/>
    <w:rsid w:val="00C31BC5"/>
    <w:rsid w:val="00C31F38"/>
    <w:rsid w:val="00C320E9"/>
    <w:rsid w:val="00C3215A"/>
    <w:rsid w:val="00C321D4"/>
    <w:rsid w:val="00C3222D"/>
    <w:rsid w:val="00C32324"/>
    <w:rsid w:val="00C3252B"/>
    <w:rsid w:val="00C3268F"/>
    <w:rsid w:val="00C32913"/>
    <w:rsid w:val="00C330E8"/>
    <w:rsid w:val="00C33216"/>
    <w:rsid w:val="00C335E4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4FFF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5EE5"/>
    <w:rsid w:val="00C36339"/>
    <w:rsid w:val="00C365E5"/>
    <w:rsid w:val="00C3661F"/>
    <w:rsid w:val="00C369A5"/>
    <w:rsid w:val="00C36B8C"/>
    <w:rsid w:val="00C36C4F"/>
    <w:rsid w:val="00C36CBB"/>
    <w:rsid w:val="00C36CC0"/>
    <w:rsid w:val="00C36D79"/>
    <w:rsid w:val="00C36DCA"/>
    <w:rsid w:val="00C36E7E"/>
    <w:rsid w:val="00C37014"/>
    <w:rsid w:val="00C37116"/>
    <w:rsid w:val="00C37329"/>
    <w:rsid w:val="00C373F6"/>
    <w:rsid w:val="00C374A1"/>
    <w:rsid w:val="00C374BE"/>
    <w:rsid w:val="00C376F8"/>
    <w:rsid w:val="00C37732"/>
    <w:rsid w:val="00C378CE"/>
    <w:rsid w:val="00C378EE"/>
    <w:rsid w:val="00C37A70"/>
    <w:rsid w:val="00C37AE7"/>
    <w:rsid w:val="00C37B54"/>
    <w:rsid w:val="00C37C3D"/>
    <w:rsid w:val="00C37FED"/>
    <w:rsid w:val="00C4002C"/>
    <w:rsid w:val="00C4005E"/>
    <w:rsid w:val="00C402FC"/>
    <w:rsid w:val="00C40371"/>
    <w:rsid w:val="00C40556"/>
    <w:rsid w:val="00C40558"/>
    <w:rsid w:val="00C40875"/>
    <w:rsid w:val="00C409C4"/>
    <w:rsid w:val="00C409C7"/>
    <w:rsid w:val="00C409EB"/>
    <w:rsid w:val="00C40A22"/>
    <w:rsid w:val="00C41101"/>
    <w:rsid w:val="00C412C6"/>
    <w:rsid w:val="00C41695"/>
    <w:rsid w:val="00C417E0"/>
    <w:rsid w:val="00C41A00"/>
    <w:rsid w:val="00C41CCC"/>
    <w:rsid w:val="00C421A6"/>
    <w:rsid w:val="00C4229C"/>
    <w:rsid w:val="00C42378"/>
    <w:rsid w:val="00C42494"/>
    <w:rsid w:val="00C42522"/>
    <w:rsid w:val="00C426A6"/>
    <w:rsid w:val="00C4282B"/>
    <w:rsid w:val="00C42A3D"/>
    <w:rsid w:val="00C42B78"/>
    <w:rsid w:val="00C42C79"/>
    <w:rsid w:val="00C42D84"/>
    <w:rsid w:val="00C42E2C"/>
    <w:rsid w:val="00C42ED7"/>
    <w:rsid w:val="00C42FDA"/>
    <w:rsid w:val="00C4318E"/>
    <w:rsid w:val="00C4331F"/>
    <w:rsid w:val="00C4352F"/>
    <w:rsid w:val="00C43607"/>
    <w:rsid w:val="00C436B3"/>
    <w:rsid w:val="00C43776"/>
    <w:rsid w:val="00C437AD"/>
    <w:rsid w:val="00C43B5A"/>
    <w:rsid w:val="00C43C71"/>
    <w:rsid w:val="00C43D6C"/>
    <w:rsid w:val="00C43DC1"/>
    <w:rsid w:val="00C43E48"/>
    <w:rsid w:val="00C43FE9"/>
    <w:rsid w:val="00C44121"/>
    <w:rsid w:val="00C441C6"/>
    <w:rsid w:val="00C4428A"/>
    <w:rsid w:val="00C44325"/>
    <w:rsid w:val="00C444F5"/>
    <w:rsid w:val="00C44555"/>
    <w:rsid w:val="00C44632"/>
    <w:rsid w:val="00C44717"/>
    <w:rsid w:val="00C4479C"/>
    <w:rsid w:val="00C4499C"/>
    <w:rsid w:val="00C44E75"/>
    <w:rsid w:val="00C44F7C"/>
    <w:rsid w:val="00C4528A"/>
    <w:rsid w:val="00C45294"/>
    <w:rsid w:val="00C45336"/>
    <w:rsid w:val="00C453F0"/>
    <w:rsid w:val="00C4546B"/>
    <w:rsid w:val="00C456E2"/>
    <w:rsid w:val="00C45725"/>
    <w:rsid w:val="00C45B35"/>
    <w:rsid w:val="00C45C18"/>
    <w:rsid w:val="00C45C75"/>
    <w:rsid w:val="00C45CF7"/>
    <w:rsid w:val="00C45F25"/>
    <w:rsid w:val="00C4600F"/>
    <w:rsid w:val="00C46206"/>
    <w:rsid w:val="00C4651C"/>
    <w:rsid w:val="00C46541"/>
    <w:rsid w:val="00C4655F"/>
    <w:rsid w:val="00C46759"/>
    <w:rsid w:val="00C467B1"/>
    <w:rsid w:val="00C46885"/>
    <w:rsid w:val="00C46A62"/>
    <w:rsid w:val="00C46AE9"/>
    <w:rsid w:val="00C46B45"/>
    <w:rsid w:val="00C46BD6"/>
    <w:rsid w:val="00C47289"/>
    <w:rsid w:val="00C4754A"/>
    <w:rsid w:val="00C4764F"/>
    <w:rsid w:val="00C4784B"/>
    <w:rsid w:val="00C47C42"/>
    <w:rsid w:val="00C47C64"/>
    <w:rsid w:val="00C47C68"/>
    <w:rsid w:val="00C47D68"/>
    <w:rsid w:val="00C47E38"/>
    <w:rsid w:val="00C47EE0"/>
    <w:rsid w:val="00C500F8"/>
    <w:rsid w:val="00C50167"/>
    <w:rsid w:val="00C502B4"/>
    <w:rsid w:val="00C50502"/>
    <w:rsid w:val="00C505E2"/>
    <w:rsid w:val="00C5074D"/>
    <w:rsid w:val="00C50A5E"/>
    <w:rsid w:val="00C50BCC"/>
    <w:rsid w:val="00C50C1D"/>
    <w:rsid w:val="00C50C8F"/>
    <w:rsid w:val="00C50D6D"/>
    <w:rsid w:val="00C50E2B"/>
    <w:rsid w:val="00C50F08"/>
    <w:rsid w:val="00C50FBE"/>
    <w:rsid w:val="00C50FDA"/>
    <w:rsid w:val="00C510E7"/>
    <w:rsid w:val="00C5128A"/>
    <w:rsid w:val="00C51628"/>
    <w:rsid w:val="00C518E8"/>
    <w:rsid w:val="00C519E4"/>
    <w:rsid w:val="00C51F51"/>
    <w:rsid w:val="00C51FC4"/>
    <w:rsid w:val="00C5223D"/>
    <w:rsid w:val="00C523A6"/>
    <w:rsid w:val="00C523D7"/>
    <w:rsid w:val="00C52490"/>
    <w:rsid w:val="00C52523"/>
    <w:rsid w:val="00C5284C"/>
    <w:rsid w:val="00C5284F"/>
    <w:rsid w:val="00C528E0"/>
    <w:rsid w:val="00C52904"/>
    <w:rsid w:val="00C5292B"/>
    <w:rsid w:val="00C529B7"/>
    <w:rsid w:val="00C52B21"/>
    <w:rsid w:val="00C52BDF"/>
    <w:rsid w:val="00C52C41"/>
    <w:rsid w:val="00C52CC0"/>
    <w:rsid w:val="00C52FC8"/>
    <w:rsid w:val="00C5306E"/>
    <w:rsid w:val="00C530BE"/>
    <w:rsid w:val="00C530E1"/>
    <w:rsid w:val="00C531EF"/>
    <w:rsid w:val="00C5324A"/>
    <w:rsid w:val="00C532B4"/>
    <w:rsid w:val="00C532FC"/>
    <w:rsid w:val="00C53452"/>
    <w:rsid w:val="00C53694"/>
    <w:rsid w:val="00C5373C"/>
    <w:rsid w:val="00C537A2"/>
    <w:rsid w:val="00C53810"/>
    <w:rsid w:val="00C539B2"/>
    <w:rsid w:val="00C53A43"/>
    <w:rsid w:val="00C53A4F"/>
    <w:rsid w:val="00C53AFD"/>
    <w:rsid w:val="00C53B76"/>
    <w:rsid w:val="00C53C2B"/>
    <w:rsid w:val="00C53E90"/>
    <w:rsid w:val="00C53F98"/>
    <w:rsid w:val="00C542FE"/>
    <w:rsid w:val="00C543F1"/>
    <w:rsid w:val="00C54490"/>
    <w:rsid w:val="00C54568"/>
    <w:rsid w:val="00C545AC"/>
    <w:rsid w:val="00C545C7"/>
    <w:rsid w:val="00C54622"/>
    <w:rsid w:val="00C54664"/>
    <w:rsid w:val="00C54975"/>
    <w:rsid w:val="00C549DB"/>
    <w:rsid w:val="00C54A2A"/>
    <w:rsid w:val="00C54A66"/>
    <w:rsid w:val="00C54B62"/>
    <w:rsid w:val="00C54B8E"/>
    <w:rsid w:val="00C54C4D"/>
    <w:rsid w:val="00C54D72"/>
    <w:rsid w:val="00C54EC6"/>
    <w:rsid w:val="00C54FA5"/>
    <w:rsid w:val="00C54FE4"/>
    <w:rsid w:val="00C5520B"/>
    <w:rsid w:val="00C5531D"/>
    <w:rsid w:val="00C55613"/>
    <w:rsid w:val="00C5563D"/>
    <w:rsid w:val="00C557B3"/>
    <w:rsid w:val="00C557C2"/>
    <w:rsid w:val="00C557DF"/>
    <w:rsid w:val="00C55A68"/>
    <w:rsid w:val="00C55B7C"/>
    <w:rsid w:val="00C55C1E"/>
    <w:rsid w:val="00C55E05"/>
    <w:rsid w:val="00C55E39"/>
    <w:rsid w:val="00C55F53"/>
    <w:rsid w:val="00C55F62"/>
    <w:rsid w:val="00C56095"/>
    <w:rsid w:val="00C562DF"/>
    <w:rsid w:val="00C5637E"/>
    <w:rsid w:val="00C563ED"/>
    <w:rsid w:val="00C5641A"/>
    <w:rsid w:val="00C56602"/>
    <w:rsid w:val="00C56753"/>
    <w:rsid w:val="00C56C9D"/>
    <w:rsid w:val="00C56D38"/>
    <w:rsid w:val="00C56E5E"/>
    <w:rsid w:val="00C56F1A"/>
    <w:rsid w:val="00C571D4"/>
    <w:rsid w:val="00C571FE"/>
    <w:rsid w:val="00C57201"/>
    <w:rsid w:val="00C5720E"/>
    <w:rsid w:val="00C57400"/>
    <w:rsid w:val="00C57473"/>
    <w:rsid w:val="00C57475"/>
    <w:rsid w:val="00C5754B"/>
    <w:rsid w:val="00C57568"/>
    <w:rsid w:val="00C5756B"/>
    <w:rsid w:val="00C57573"/>
    <w:rsid w:val="00C57604"/>
    <w:rsid w:val="00C5769D"/>
    <w:rsid w:val="00C576B7"/>
    <w:rsid w:val="00C57898"/>
    <w:rsid w:val="00C57997"/>
    <w:rsid w:val="00C57D30"/>
    <w:rsid w:val="00C600BB"/>
    <w:rsid w:val="00C600DD"/>
    <w:rsid w:val="00C601F8"/>
    <w:rsid w:val="00C60302"/>
    <w:rsid w:val="00C6032B"/>
    <w:rsid w:val="00C60494"/>
    <w:rsid w:val="00C605AB"/>
    <w:rsid w:val="00C605F6"/>
    <w:rsid w:val="00C60804"/>
    <w:rsid w:val="00C609B3"/>
    <w:rsid w:val="00C60F0C"/>
    <w:rsid w:val="00C60F72"/>
    <w:rsid w:val="00C61096"/>
    <w:rsid w:val="00C610C3"/>
    <w:rsid w:val="00C613C3"/>
    <w:rsid w:val="00C613D9"/>
    <w:rsid w:val="00C6142E"/>
    <w:rsid w:val="00C61568"/>
    <w:rsid w:val="00C6156A"/>
    <w:rsid w:val="00C6168E"/>
    <w:rsid w:val="00C618EA"/>
    <w:rsid w:val="00C619E9"/>
    <w:rsid w:val="00C61B63"/>
    <w:rsid w:val="00C61BD6"/>
    <w:rsid w:val="00C61E62"/>
    <w:rsid w:val="00C61F2B"/>
    <w:rsid w:val="00C621E3"/>
    <w:rsid w:val="00C62493"/>
    <w:rsid w:val="00C62498"/>
    <w:rsid w:val="00C625B5"/>
    <w:rsid w:val="00C6283D"/>
    <w:rsid w:val="00C62893"/>
    <w:rsid w:val="00C6299B"/>
    <w:rsid w:val="00C62A1F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78A"/>
    <w:rsid w:val="00C63821"/>
    <w:rsid w:val="00C63AAD"/>
    <w:rsid w:val="00C63D83"/>
    <w:rsid w:val="00C63F97"/>
    <w:rsid w:val="00C63FF7"/>
    <w:rsid w:val="00C64071"/>
    <w:rsid w:val="00C640DC"/>
    <w:rsid w:val="00C6412F"/>
    <w:rsid w:val="00C64156"/>
    <w:rsid w:val="00C64189"/>
    <w:rsid w:val="00C641B3"/>
    <w:rsid w:val="00C6437C"/>
    <w:rsid w:val="00C643D8"/>
    <w:rsid w:val="00C64569"/>
    <w:rsid w:val="00C64751"/>
    <w:rsid w:val="00C6480F"/>
    <w:rsid w:val="00C64D48"/>
    <w:rsid w:val="00C64D96"/>
    <w:rsid w:val="00C64E65"/>
    <w:rsid w:val="00C64EF5"/>
    <w:rsid w:val="00C64FD6"/>
    <w:rsid w:val="00C64FF4"/>
    <w:rsid w:val="00C65291"/>
    <w:rsid w:val="00C65296"/>
    <w:rsid w:val="00C65354"/>
    <w:rsid w:val="00C656D6"/>
    <w:rsid w:val="00C658F9"/>
    <w:rsid w:val="00C6598D"/>
    <w:rsid w:val="00C65ECD"/>
    <w:rsid w:val="00C65EEA"/>
    <w:rsid w:val="00C66083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6E6B"/>
    <w:rsid w:val="00C671E4"/>
    <w:rsid w:val="00C67279"/>
    <w:rsid w:val="00C672D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08"/>
    <w:rsid w:val="00C70495"/>
    <w:rsid w:val="00C7053D"/>
    <w:rsid w:val="00C70684"/>
    <w:rsid w:val="00C70865"/>
    <w:rsid w:val="00C7086A"/>
    <w:rsid w:val="00C7091A"/>
    <w:rsid w:val="00C7094F"/>
    <w:rsid w:val="00C70953"/>
    <w:rsid w:val="00C709A2"/>
    <w:rsid w:val="00C70A54"/>
    <w:rsid w:val="00C70AB7"/>
    <w:rsid w:val="00C70BA9"/>
    <w:rsid w:val="00C70BF3"/>
    <w:rsid w:val="00C70CC1"/>
    <w:rsid w:val="00C70D17"/>
    <w:rsid w:val="00C710FC"/>
    <w:rsid w:val="00C71111"/>
    <w:rsid w:val="00C711AD"/>
    <w:rsid w:val="00C71344"/>
    <w:rsid w:val="00C713F2"/>
    <w:rsid w:val="00C714A9"/>
    <w:rsid w:val="00C7158F"/>
    <w:rsid w:val="00C71A15"/>
    <w:rsid w:val="00C71A7D"/>
    <w:rsid w:val="00C71B40"/>
    <w:rsid w:val="00C71FF1"/>
    <w:rsid w:val="00C720A6"/>
    <w:rsid w:val="00C720E4"/>
    <w:rsid w:val="00C72113"/>
    <w:rsid w:val="00C72131"/>
    <w:rsid w:val="00C7239C"/>
    <w:rsid w:val="00C723CF"/>
    <w:rsid w:val="00C7242F"/>
    <w:rsid w:val="00C7252F"/>
    <w:rsid w:val="00C7280F"/>
    <w:rsid w:val="00C72A12"/>
    <w:rsid w:val="00C72A27"/>
    <w:rsid w:val="00C72A4F"/>
    <w:rsid w:val="00C72AA9"/>
    <w:rsid w:val="00C72BE3"/>
    <w:rsid w:val="00C72CDD"/>
    <w:rsid w:val="00C72D65"/>
    <w:rsid w:val="00C73100"/>
    <w:rsid w:val="00C73127"/>
    <w:rsid w:val="00C732C4"/>
    <w:rsid w:val="00C733AB"/>
    <w:rsid w:val="00C73571"/>
    <w:rsid w:val="00C737D5"/>
    <w:rsid w:val="00C73951"/>
    <w:rsid w:val="00C73A5B"/>
    <w:rsid w:val="00C73BBB"/>
    <w:rsid w:val="00C73D21"/>
    <w:rsid w:val="00C73E50"/>
    <w:rsid w:val="00C73ECC"/>
    <w:rsid w:val="00C73EE0"/>
    <w:rsid w:val="00C7403D"/>
    <w:rsid w:val="00C7405C"/>
    <w:rsid w:val="00C741A7"/>
    <w:rsid w:val="00C74365"/>
    <w:rsid w:val="00C743B4"/>
    <w:rsid w:val="00C743F3"/>
    <w:rsid w:val="00C74424"/>
    <w:rsid w:val="00C7446E"/>
    <w:rsid w:val="00C7454E"/>
    <w:rsid w:val="00C7456C"/>
    <w:rsid w:val="00C74596"/>
    <w:rsid w:val="00C745C3"/>
    <w:rsid w:val="00C74783"/>
    <w:rsid w:val="00C747AF"/>
    <w:rsid w:val="00C747BC"/>
    <w:rsid w:val="00C74809"/>
    <w:rsid w:val="00C74812"/>
    <w:rsid w:val="00C74923"/>
    <w:rsid w:val="00C74958"/>
    <w:rsid w:val="00C74982"/>
    <w:rsid w:val="00C749EB"/>
    <w:rsid w:val="00C74B09"/>
    <w:rsid w:val="00C74D08"/>
    <w:rsid w:val="00C74DD4"/>
    <w:rsid w:val="00C74F3C"/>
    <w:rsid w:val="00C74FCF"/>
    <w:rsid w:val="00C75197"/>
    <w:rsid w:val="00C752FA"/>
    <w:rsid w:val="00C753CC"/>
    <w:rsid w:val="00C754D6"/>
    <w:rsid w:val="00C75830"/>
    <w:rsid w:val="00C75BE1"/>
    <w:rsid w:val="00C75C87"/>
    <w:rsid w:val="00C75CCE"/>
    <w:rsid w:val="00C75CF4"/>
    <w:rsid w:val="00C75D1A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59"/>
    <w:rsid w:val="00C7696D"/>
    <w:rsid w:val="00C76993"/>
    <w:rsid w:val="00C769E5"/>
    <w:rsid w:val="00C76B47"/>
    <w:rsid w:val="00C76FF1"/>
    <w:rsid w:val="00C770B6"/>
    <w:rsid w:val="00C77422"/>
    <w:rsid w:val="00C77532"/>
    <w:rsid w:val="00C776CB"/>
    <w:rsid w:val="00C777A3"/>
    <w:rsid w:val="00C778AE"/>
    <w:rsid w:val="00C77A02"/>
    <w:rsid w:val="00C77AF2"/>
    <w:rsid w:val="00C77CC4"/>
    <w:rsid w:val="00C77DD4"/>
    <w:rsid w:val="00C8002C"/>
    <w:rsid w:val="00C801E1"/>
    <w:rsid w:val="00C80259"/>
    <w:rsid w:val="00C80526"/>
    <w:rsid w:val="00C80561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7FD"/>
    <w:rsid w:val="00C81B86"/>
    <w:rsid w:val="00C81C2B"/>
    <w:rsid w:val="00C81CC5"/>
    <w:rsid w:val="00C81E8F"/>
    <w:rsid w:val="00C81ED4"/>
    <w:rsid w:val="00C81F7C"/>
    <w:rsid w:val="00C8205F"/>
    <w:rsid w:val="00C821E3"/>
    <w:rsid w:val="00C823B2"/>
    <w:rsid w:val="00C82576"/>
    <w:rsid w:val="00C8288C"/>
    <w:rsid w:val="00C82A7B"/>
    <w:rsid w:val="00C82AAC"/>
    <w:rsid w:val="00C82C55"/>
    <w:rsid w:val="00C82C7C"/>
    <w:rsid w:val="00C82D0A"/>
    <w:rsid w:val="00C82DD3"/>
    <w:rsid w:val="00C82E3E"/>
    <w:rsid w:val="00C82F4F"/>
    <w:rsid w:val="00C82F5C"/>
    <w:rsid w:val="00C830F5"/>
    <w:rsid w:val="00C831BF"/>
    <w:rsid w:val="00C83237"/>
    <w:rsid w:val="00C83306"/>
    <w:rsid w:val="00C833FA"/>
    <w:rsid w:val="00C837F8"/>
    <w:rsid w:val="00C838AB"/>
    <w:rsid w:val="00C839D2"/>
    <w:rsid w:val="00C83C43"/>
    <w:rsid w:val="00C83D57"/>
    <w:rsid w:val="00C83E59"/>
    <w:rsid w:val="00C844E6"/>
    <w:rsid w:val="00C84511"/>
    <w:rsid w:val="00C8471C"/>
    <w:rsid w:val="00C8485D"/>
    <w:rsid w:val="00C848CC"/>
    <w:rsid w:val="00C849AE"/>
    <w:rsid w:val="00C849BC"/>
    <w:rsid w:val="00C84A44"/>
    <w:rsid w:val="00C84A48"/>
    <w:rsid w:val="00C84B52"/>
    <w:rsid w:val="00C84BD6"/>
    <w:rsid w:val="00C84CC6"/>
    <w:rsid w:val="00C84CF0"/>
    <w:rsid w:val="00C84E1F"/>
    <w:rsid w:val="00C84F8C"/>
    <w:rsid w:val="00C850DB"/>
    <w:rsid w:val="00C85172"/>
    <w:rsid w:val="00C85274"/>
    <w:rsid w:val="00C852BC"/>
    <w:rsid w:val="00C85455"/>
    <w:rsid w:val="00C85522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63"/>
    <w:rsid w:val="00C861C8"/>
    <w:rsid w:val="00C8625C"/>
    <w:rsid w:val="00C862BA"/>
    <w:rsid w:val="00C86337"/>
    <w:rsid w:val="00C863EF"/>
    <w:rsid w:val="00C864EB"/>
    <w:rsid w:val="00C86532"/>
    <w:rsid w:val="00C865AB"/>
    <w:rsid w:val="00C865D3"/>
    <w:rsid w:val="00C865F4"/>
    <w:rsid w:val="00C86722"/>
    <w:rsid w:val="00C8687B"/>
    <w:rsid w:val="00C86BAB"/>
    <w:rsid w:val="00C86C90"/>
    <w:rsid w:val="00C86E2C"/>
    <w:rsid w:val="00C86EA9"/>
    <w:rsid w:val="00C86F2E"/>
    <w:rsid w:val="00C87171"/>
    <w:rsid w:val="00C87236"/>
    <w:rsid w:val="00C873E1"/>
    <w:rsid w:val="00C876FD"/>
    <w:rsid w:val="00C87745"/>
    <w:rsid w:val="00C87755"/>
    <w:rsid w:val="00C877A1"/>
    <w:rsid w:val="00C879CA"/>
    <w:rsid w:val="00C87A36"/>
    <w:rsid w:val="00C87A57"/>
    <w:rsid w:val="00C87A58"/>
    <w:rsid w:val="00C87B17"/>
    <w:rsid w:val="00C87D13"/>
    <w:rsid w:val="00C87D62"/>
    <w:rsid w:val="00C87E29"/>
    <w:rsid w:val="00C87F60"/>
    <w:rsid w:val="00C87FD2"/>
    <w:rsid w:val="00C90044"/>
    <w:rsid w:val="00C9006F"/>
    <w:rsid w:val="00C90070"/>
    <w:rsid w:val="00C900E3"/>
    <w:rsid w:val="00C901A5"/>
    <w:rsid w:val="00C901A7"/>
    <w:rsid w:val="00C902F0"/>
    <w:rsid w:val="00C9035C"/>
    <w:rsid w:val="00C90435"/>
    <w:rsid w:val="00C9046D"/>
    <w:rsid w:val="00C90482"/>
    <w:rsid w:val="00C904C0"/>
    <w:rsid w:val="00C9057C"/>
    <w:rsid w:val="00C9098D"/>
    <w:rsid w:val="00C90A35"/>
    <w:rsid w:val="00C90A3A"/>
    <w:rsid w:val="00C90B9C"/>
    <w:rsid w:val="00C90BE1"/>
    <w:rsid w:val="00C90C4B"/>
    <w:rsid w:val="00C90C9D"/>
    <w:rsid w:val="00C90D56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9F0"/>
    <w:rsid w:val="00C91C4C"/>
    <w:rsid w:val="00C91DA2"/>
    <w:rsid w:val="00C91DC5"/>
    <w:rsid w:val="00C91F3B"/>
    <w:rsid w:val="00C9202D"/>
    <w:rsid w:val="00C921FC"/>
    <w:rsid w:val="00C9233E"/>
    <w:rsid w:val="00C92451"/>
    <w:rsid w:val="00C92460"/>
    <w:rsid w:val="00C92705"/>
    <w:rsid w:val="00C92883"/>
    <w:rsid w:val="00C93070"/>
    <w:rsid w:val="00C93128"/>
    <w:rsid w:val="00C93255"/>
    <w:rsid w:val="00C93422"/>
    <w:rsid w:val="00C93775"/>
    <w:rsid w:val="00C9379B"/>
    <w:rsid w:val="00C937A3"/>
    <w:rsid w:val="00C939E1"/>
    <w:rsid w:val="00C93A39"/>
    <w:rsid w:val="00C93A4E"/>
    <w:rsid w:val="00C93B69"/>
    <w:rsid w:val="00C93C02"/>
    <w:rsid w:val="00C93C70"/>
    <w:rsid w:val="00C93D40"/>
    <w:rsid w:val="00C93E6F"/>
    <w:rsid w:val="00C93F30"/>
    <w:rsid w:val="00C93F93"/>
    <w:rsid w:val="00C94017"/>
    <w:rsid w:val="00C9426D"/>
    <w:rsid w:val="00C943E6"/>
    <w:rsid w:val="00C9459A"/>
    <w:rsid w:val="00C945AC"/>
    <w:rsid w:val="00C949EB"/>
    <w:rsid w:val="00C94A9B"/>
    <w:rsid w:val="00C94BAB"/>
    <w:rsid w:val="00C94C2E"/>
    <w:rsid w:val="00C94D5F"/>
    <w:rsid w:val="00C94E2A"/>
    <w:rsid w:val="00C9517F"/>
    <w:rsid w:val="00C953D6"/>
    <w:rsid w:val="00C95454"/>
    <w:rsid w:val="00C95572"/>
    <w:rsid w:val="00C95631"/>
    <w:rsid w:val="00C95945"/>
    <w:rsid w:val="00C9597C"/>
    <w:rsid w:val="00C95AE5"/>
    <w:rsid w:val="00C95C2C"/>
    <w:rsid w:val="00C95CB3"/>
    <w:rsid w:val="00C95CBB"/>
    <w:rsid w:val="00C95E20"/>
    <w:rsid w:val="00C95E7F"/>
    <w:rsid w:val="00C9609F"/>
    <w:rsid w:val="00C96138"/>
    <w:rsid w:val="00C962EE"/>
    <w:rsid w:val="00C96704"/>
    <w:rsid w:val="00C9689F"/>
    <w:rsid w:val="00C968A7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223"/>
    <w:rsid w:val="00C97413"/>
    <w:rsid w:val="00C97545"/>
    <w:rsid w:val="00C97753"/>
    <w:rsid w:val="00C979EF"/>
    <w:rsid w:val="00CA0039"/>
    <w:rsid w:val="00CA007C"/>
    <w:rsid w:val="00CA015D"/>
    <w:rsid w:val="00CA01CF"/>
    <w:rsid w:val="00CA0202"/>
    <w:rsid w:val="00CA0245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B09"/>
    <w:rsid w:val="00CA0BAF"/>
    <w:rsid w:val="00CA0CB5"/>
    <w:rsid w:val="00CA0D9C"/>
    <w:rsid w:val="00CA0DE0"/>
    <w:rsid w:val="00CA0DF3"/>
    <w:rsid w:val="00CA0E31"/>
    <w:rsid w:val="00CA0F83"/>
    <w:rsid w:val="00CA1055"/>
    <w:rsid w:val="00CA112C"/>
    <w:rsid w:val="00CA180A"/>
    <w:rsid w:val="00CA1911"/>
    <w:rsid w:val="00CA1A97"/>
    <w:rsid w:val="00CA1CA9"/>
    <w:rsid w:val="00CA1D33"/>
    <w:rsid w:val="00CA1E3A"/>
    <w:rsid w:val="00CA1E8B"/>
    <w:rsid w:val="00CA2066"/>
    <w:rsid w:val="00CA215C"/>
    <w:rsid w:val="00CA222D"/>
    <w:rsid w:val="00CA22F4"/>
    <w:rsid w:val="00CA233F"/>
    <w:rsid w:val="00CA2370"/>
    <w:rsid w:val="00CA24BB"/>
    <w:rsid w:val="00CA264A"/>
    <w:rsid w:val="00CA26D7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1FF"/>
    <w:rsid w:val="00CA3273"/>
    <w:rsid w:val="00CA3509"/>
    <w:rsid w:val="00CA3622"/>
    <w:rsid w:val="00CA37E7"/>
    <w:rsid w:val="00CA37E9"/>
    <w:rsid w:val="00CA3AB6"/>
    <w:rsid w:val="00CA3B62"/>
    <w:rsid w:val="00CA3CD4"/>
    <w:rsid w:val="00CA3CE9"/>
    <w:rsid w:val="00CA3D4F"/>
    <w:rsid w:val="00CA3F23"/>
    <w:rsid w:val="00CA3F39"/>
    <w:rsid w:val="00CA3F65"/>
    <w:rsid w:val="00CA4277"/>
    <w:rsid w:val="00CA444D"/>
    <w:rsid w:val="00CA469F"/>
    <w:rsid w:val="00CA474B"/>
    <w:rsid w:val="00CA4784"/>
    <w:rsid w:val="00CA499E"/>
    <w:rsid w:val="00CA4A38"/>
    <w:rsid w:val="00CA4ABB"/>
    <w:rsid w:val="00CA4BB7"/>
    <w:rsid w:val="00CA4E6F"/>
    <w:rsid w:val="00CA4EBC"/>
    <w:rsid w:val="00CA4F85"/>
    <w:rsid w:val="00CA502A"/>
    <w:rsid w:val="00CA5072"/>
    <w:rsid w:val="00CA5126"/>
    <w:rsid w:val="00CA51A7"/>
    <w:rsid w:val="00CA5256"/>
    <w:rsid w:val="00CA52AF"/>
    <w:rsid w:val="00CA5394"/>
    <w:rsid w:val="00CA57DA"/>
    <w:rsid w:val="00CA57EC"/>
    <w:rsid w:val="00CA5946"/>
    <w:rsid w:val="00CA599F"/>
    <w:rsid w:val="00CA5AA8"/>
    <w:rsid w:val="00CA5BD4"/>
    <w:rsid w:val="00CA5D88"/>
    <w:rsid w:val="00CA62E3"/>
    <w:rsid w:val="00CA637A"/>
    <w:rsid w:val="00CA63FC"/>
    <w:rsid w:val="00CA668D"/>
    <w:rsid w:val="00CA697A"/>
    <w:rsid w:val="00CA6B40"/>
    <w:rsid w:val="00CA6C52"/>
    <w:rsid w:val="00CA6D72"/>
    <w:rsid w:val="00CA6DEE"/>
    <w:rsid w:val="00CA6E05"/>
    <w:rsid w:val="00CA6F4F"/>
    <w:rsid w:val="00CA6FF0"/>
    <w:rsid w:val="00CA70A5"/>
    <w:rsid w:val="00CA70B9"/>
    <w:rsid w:val="00CA7127"/>
    <w:rsid w:val="00CA7273"/>
    <w:rsid w:val="00CA7B50"/>
    <w:rsid w:val="00CA7BF4"/>
    <w:rsid w:val="00CA7C74"/>
    <w:rsid w:val="00CA7F21"/>
    <w:rsid w:val="00CA7F8D"/>
    <w:rsid w:val="00CB003E"/>
    <w:rsid w:val="00CB0110"/>
    <w:rsid w:val="00CB01A3"/>
    <w:rsid w:val="00CB01EE"/>
    <w:rsid w:val="00CB0311"/>
    <w:rsid w:val="00CB035D"/>
    <w:rsid w:val="00CB03E9"/>
    <w:rsid w:val="00CB06C1"/>
    <w:rsid w:val="00CB0A24"/>
    <w:rsid w:val="00CB0C71"/>
    <w:rsid w:val="00CB0D91"/>
    <w:rsid w:val="00CB0E3C"/>
    <w:rsid w:val="00CB108F"/>
    <w:rsid w:val="00CB12DF"/>
    <w:rsid w:val="00CB12FB"/>
    <w:rsid w:val="00CB18B3"/>
    <w:rsid w:val="00CB1A0A"/>
    <w:rsid w:val="00CB1AB3"/>
    <w:rsid w:val="00CB1CB8"/>
    <w:rsid w:val="00CB1D1C"/>
    <w:rsid w:val="00CB1D8E"/>
    <w:rsid w:val="00CB1DF6"/>
    <w:rsid w:val="00CB2344"/>
    <w:rsid w:val="00CB23B6"/>
    <w:rsid w:val="00CB25C6"/>
    <w:rsid w:val="00CB25EC"/>
    <w:rsid w:val="00CB264B"/>
    <w:rsid w:val="00CB2708"/>
    <w:rsid w:val="00CB2866"/>
    <w:rsid w:val="00CB29E0"/>
    <w:rsid w:val="00CB2B12"/>
    <w:rsid w:val="00CB2B2D"/>
    <w:rsid w:val="00CB2D34"/>
    <w:rsid w:val="00CB2D80"/>
    <w:rsid w:val="00CB2E03"/>
    <w:rsid w:val="00CB2ED5"/>
    <w:rsid w:val="00CB2F71"/>
    <w:rsid w:val="00CB3150"/>
    <w:rsid w:val="00CB3152"/>
    <w:rsid w:val="00CB3285"/>
    <w:rsid w:val="00CB32FD"/>
    <w:rsid w:val="00CB3362"/>
    <w:rsid w:val="00CB33C7"/>
    <w:rsid w:val="00CB3771"/>
    <w:rsid w:val="00CB39DE"/>
    <w:rsid w:val="00CB3C4D"/>
    <w:rsid w:val="00CB3D4A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24B"/>
    <w:rsid w:val="00CB4404"/>
    <w:rsid w:val="00CB440D"/>
    <w:rsid w:val="00CB4584"/>
    <w:rsid w:val="00CB4695"/>
    <w:rsid w:val="00CB4785"/>
    <w:rsid w:val="00CB47EC"/>
    <w:rsid w:val="00CB4A4F"/>
    <w:rsid w:val="00CB4D07"/>
    <w:rsid w:val="00CB4D25"/>
    <w:rsid w:val="00CB4DE5"/>
    <w:rsid w:val="00CB4EB3"/>
    <w:rsid w:val="00CB4F1F"/>
    <w:rsid w:val="00CB5050"/>
    <w:rsid w:val="00CB5079"/>
    <w:rsid w:val="00CB530C"/>
    <w:rsid w:val="00CB5353"/>
    <w:rsid w:val="00CB548C"/>
    <w:rsid w:val="00CB5557"/>
    <w:rsid w:val="00CB5594"/>
    <w:rsid w:val="00CB5635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74C"/>
    <w:rsid w:val="00CB67BD"/>
    <w:rsid w:val="00CB6923"/>
    <w:rsid w:val="00CB6A02"/>
    <w:rsid w:val="00CB6B07"/>
    <w:rsid w:val="00CB6CDF"/>
    <w:rsid w:val="00CB6CE1"/>
    <w:rsid w:val="00CB701F"/>
    <w:rsid w:val="00CB716B"/>
    <w:rsid w:val="00CB72CD"/>
    <w:rsid w:val="00CB7376"/>
    <w:rsid w:val="00CB7544"/>
    <w:rsid w:val="00CB75C2"/>
    <w:rsid w:val="00CB780D"/>
    <w:rsid w:val="00CB7843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5C5"/>
    <w:rsid w:val="00CC0638"/>
    <w:rsid w:val="00CC0784"/>
    <w:rsid w:val="00CC078C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53E"/>
    <w:rsid w:val="00CC16A1"/>
    <w:rsid w:val="00CC178F"/>
    <w:rsid w:val="00CC17BD"/>
    <w:rsid w:val="00CC191C"/>
    <w:rsid w:val="00CC1B0D"/>
    <w:rsid w:val="00CC1C4A"/>
    <w:rsid w:val="00CC1CA6"/>
    <w:rsid w:val="00CC1CAE"/>
    <w:rsid w:val="00CC1D82"/>
    <w:rsid w:val="00CC1DB9"/>
    <w:rsid w:val="00CC1F8F"/>
    <w:rsid w:val="00CC2075"/>
    <w:rsid w:val="00CC211B"/>
    <w:rsid w:val="00CC21C8"/>
    <w:rsid w:val="00CC21DF"/>
    <w:rsid w:val="00CC221E"/>
    <w:rsid w:val="00CC2221"/>
    <w:rsid w:val="00CC2223"/>
    <w:rsid w:val="00CC2549"/>
    <w:rsid w:val="00CC2969"/>
    <w:rsid w:val="00CC2B08"/>
    <w:rsid w:val="00CC2C10"/>
    <w:rsid w:val="00CC2D4F"/>
    <w:rsid w:val="00CC2E93"/>
    <w:rsid w:val="00CC2F06"/>
    <w:rsid w:val="00CC3234"/>
    <w:rsid w:val="00CC3533"/>
    <w:rsid w:val="00CC37C8"/>
    <w:rsid w:val="00CC3833"/>
    <w:rsid w:val="00CC3A6D"/>
    <w:rsid w:val="00CC3CB2"/>
    <w:rsid w:val="00CC3EDB"/>
    <w:rsid w:val="00CC3FBA"/>
    <w:rsid w:val="00CC3FD1"/>
    <w:rsid w:val="00CC42C1"/>
    <w:rsid w:val="00CC43DD"/>
    <w:rsid w:val="00CC4458"/>
    <w:rsid w:val="00CC45D0"/>
    <w:rsid w:val="00CC4646"/>
    <w:rsid w:val="00CC4652"/>
    <w:rsid w:val="00CC48D4"/>
    <w:rsid w:val="00CC497A"/>
    <w:rsid w:val="00CC4AE6"/>
    <w:rsid w:val="00CC4AF5"/>
    <w:rsid w:val="00CC4CAC"/>
    <w:rsid w:val="00CC4D96"/>
    <w:rsid w:val="00CC4F10"/>
    <w:rsid w:val="00CC4F8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4B5"/>
    <w:rsid w:val="00CC582A"/>
    <w:rsid w:val="00CC5848"/>
    <w:rsid w:val="00CC58FE"/>
    <w:rsid w:val="00CC5A38"/>
    <w:rsid w:val="00CC5A50"/>
    <w:rsid w:val="00CC5ABF"/>
    <w:rsid w:val="00CC5B27"/>
    <w:rsid w:val="00CC5C5C"/>
    <w:rsid w:val="00CC5D1C"/>
    <w:rsid w:val="00CC5D3E"/>
    <w:rsid w:val="00CC5E8A"/>
    <w:rsid w:val="00CC6009"/>
    <w:rsid w:val="00CC606A"/>
    <w:rsid w:val="00CC6383"/>
    <w:rsid w:val="00CC655F"/>
    <w:rsid w:val="00CC65FA"/>
    <w:rsid w:val="00CC66F3"/>
    <w:rsid w:val="00CC6844"/>
    <w:rsid w:val="00CC686A"/>
    <w:rsid w:val="00CC69D6"/>
    <w:rsid w:val="00CC6C56"/>
    <w:rsid w:val="00CC6C71"/>
    <w:rsid w:val="00CC6D94"/>
    <w:rsid w:val="00CC7008"/>
    <w:rsid w:val="00CC7075"/>
    <w:rsid w:val="00CC73D8"/>
    <w:rsid w:val="00CC746E"/>
    <w:rsid w:val="00CC7678"/>
    <w:rsid w:val="00CC781F"/>
    <w:rsid w:val="00CC78FE"/>
    <w:rsid w:val="00CC7A01"/>
    <w:rsid w:val="00CC7A5F"/>
    <w:rsid w:val="00CC7E31"/>
    <w:rsid w:val="00CC7F1F"/>
    <w:rsid w:val="00CC7FD3"/>
    <w:rsid w:val="00CD0187"/>
    <w:rsid w:val="00CD03E1"/>
    <w:rsid w:val="00CD0403"/>
    <w:rsid w:val="00CD0758"/>
    <w:rsid w:val="00CD0DED"/>
    <w:rsid w:val="00CD0EC5"/>
    <w:rsid w:val="00CD102B"/>
    <w:rsid w:val="00CD1047"/>
    <w:rsid w:val="00CD13AD"/>
    <w:rsid w:val="00CD14DC"/>
    <w:rsid w:val="00CD1590"/>
    <w:rsid w:val="00CD15B0"/>
    <w:rsid w:val="00CD165B"/>
    <w:rsid w:val="00CD16E7"/>
    <w:rsid w:val="00CD194A"/>
    <w:rsid w:val="00CD1994"/>
    <w:rsid w:val="00CD1A09"/>
    <w:rsid w:val="00CD1B80"/>
    <w:rsid w:val="00CD1D15"/>
    <w:rsid w:val="00CD1DEF"/>
    <w:rsid w:val="00CD1E83"/>
    <w:rsid w:val="00CD1F56"/>
    <w:rsid w:val="00CD20ED"/>
    <w:rsid w:val="00CD211A"/>
    <w:rsid w:val="00CD2354"/>
    <w:rsid w:val="00CD25F8"/>
    <w:rsid w:val="00CD261F"/>
    <w:rsid w:val="00CD27F6"/>
    <w:rsid w:val="00CD28B6"/>
    <w:rsid w:val="00CD29EF"/>
    <w:rsid w:val="00CD2C66"/>
    <w:rsid w:val="00CD2CF6"/>
    <w:rsid w:val="00CD2DD4"/>
    <w:rsid w:val="00CD2F34"/>
    <w:rsid w:val="00CD2FB4"/>
    <w:rsid w:val="00CD2FE3"/>
    <w:rsid w:val="00CD30D1"/>
    <w:rsid w:val="00CD31C4"/>
    <w:rsid w:val="00CD3224"/>
    <w:rsid w:val="00CD34F2"/>
    <w:rsid w:val="00CD3509"/>
    <w:rsid w:val="00CD37F0"/>
    <w:rsid w:val="00CD3A18"/>
    <w:rsid w:val="00CD3A60"/>
    <w:rsid w:val="00CD3AE8"/>
    <w:rsid w:val="00CD3B89"/>
    <w:rsid w:val="00CD3C55"/>
    <w:rsid w:val="00CD3C79"/>
    <w:rsid w:val="00CD3CA9"/>
    <w:rsid w:val="00CD40D6"/>
    <w:rsid w:val="00CD417C"/>
    <w:rsid w:val="00CD43B4"/>
    <w:rsid w:val="00CD43F1"/>
    <w:rsid w:val="00CD4631"/>
    <w:rsid w:val="00CD474D"/>
    <w:rsid w:val="00CD4831"/>
    <w:rsid w:val="00CD491B"/>
    <w:rsid w:val="00CD4BD7"/>
    <w:rsid w:val="00CD4CCA"/>
    <w:rsid w:val="00CD50C4"/>
    <w:rsid w:val="00CD54FD"/>
    <w:rsid w:val="00CD5506"/>
    <w:rsid w:val="00CD556B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70F"/>
    <w:rsid w:val="00CD784C"/>
    <w:rsid w:val="00CD78B0"/>
    <w:rsid w:val="00CD796F"/>
    <w:rsid w:val="00CD7B17"/>
    <w:rsid w:val="00CD7B4F"/>
    <w:rsid w:val="00CD7EE5"/>
    <w:rsid w:val="00CD7EF5"/>
    <w:rsid w:val="00CD7F53"/>
    <w:rsid w:val="00CE0104"/>
    <w:rsid w:val="00CE0119"/>
    <w:rsid w:val="00CE0155"/>
    <w:rsid w:val="00CE01FE"/>
    <w:rsid w:val="00CE025E"/>
    <w:rsid w:val="00CE02D1"/>
    <w:rsid w:val="00CE05E0"/>
    <w:rsid w:val="00CE05F4"/>
    <w:rsid w:val="00CE05FA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D09"/>
    <w:rsid w:val="00CE0D8F"/>
    <w:rsid w:val="00CE0E87"/>
    <w:rsid w:val="00CE0F7B"/>
    <w:rsid w:val="00CE1188"/>
    <w:rsid w:val="00CE1423"/>
    <w:rsid w:val="00CE1F3F"/>
    <w:rsid w:val="00CE1F5E"/>
    <w:rsid w:val="00CE203F"/>
    <w:rsid w:val="00CE2260"/>
    <w:rsid w:val="00CE2490"/>
    <w:rsid w:val="00CE2631"/>
    <w:rsid w:val="00CE2763"/>
    <w:rsid w:val="00CE29BA"/>
    <w:rsid w:val="00CE2ACD"/>
    <w:rsid w:val="00CE2B26"/>
    <w:rsid w:val="00CE2BBF"/>
    <w:rsid w:val="00CE2BF6"/>
    <w:rsid w:val="00CE2C8D"/>
    <w:rsid w:val="00CE2DF6"/>
    <w:rsid w:val="00CE2E68"/>
    <w:rsid w:val="00CE2E9A"/>
    <w:rsid w:val="00CE2F26"/>
    <w:rsid w:val="00CE3339"/>
    <w:rsid w:val="00CE33BA"/>
    <w:rsid w:val="00CE3477"/>
    <w:rsid w:val="00CE3484"/>
    <w:rsid w:val="00CE35B6"/>
    <w:rsid w:val="00CE35C2"/>
    <w:rsid w:val="00CE3672"/>
    <w:rsid w:val="00CE36D1"/>
    <w:rsid w:val="00CE390E"/>
    <w:rsid w:val="00CE3946"/>
    <w:rsid w:val="00CE39FC"/>
    <w:rsid w:val="00CE3A80"/>
    <w:rsid w:val="00CE3BF0"/>
    <w:rsid w:val="00CE3CFC"/>
    <w:rsid w:val="00CE3D55"/>
    <w:rsid w:val="00CE3EA4"/>
    <w:rsid w:val="00CE40A4"/>
    <w:rsid w:val="00CE4247"/>
    <w:rsid w:val="00CE439C"/>
    <w:rsid w:val="00CE44D0"/>
    <w:rsid w:val="00CE4512"/>
    <w:rsid w:val="00CE46E9"/>
    <w:rsid w:val="00CE4720"/>
    <w:rsid w:val="00CE4CF1"/>
    <w:rsid w:val="00CE4E18"/>
    <w:rsid w:val="00CE4EDD"/>
    <w:rsid w:val="00CE4FEC"/>
    <w:rsid w:val="00CE5007"/>
    <w:rsid w:val="00CE50F4"/>
    <w:rsid w:val="00CE579B"/>
    <w:rsid w:val="00CE57DB"/>
    <w:rsid w:val="00CE5852"/>
    <w:rsid w:val="00CE592D"/>
    <w:rsid w:val="00CE5C08"/>
    <w:rsid w:val="00CE5C83"/>
    <w:rsid w:val="00CE5CC4"/>
    <w:rsid w:val="00CE5DAE"/>
    <w:rsid w:val="00CE5FBB"/>
    <w:rsid w:val="00CE5FCD"/>
    <w:rsid w:val="00CE612D"/>
    <w:rsid w:val="00CE61DC"/>
    <w:rsid w:val="00CE621F"/>
    <w:rsid w:val="00CE6348"/>
    <w:rsid w:val="00CE637F"/>
    <w:rsid w:val="00CE63BB"/>
    <w:rsid w:val="00CE6410"/>
    <w:rsid w:val="00CE6433"/>
    <w:rsid w:val="00CE678B"/>
    <w:rsid w:val="00CE6861"/>
    <w:rsid w:val="00CE690E"/>
    <w:rsid w:val="00CE6F28"/>
    <w:rsid w:val="00CE70AA"/>
    <w:rsid w:val="00CE7166"/>
    <w:rsid w:val="00CE725F"/>
    <w:rsid w:val="00CE7365"/>
    <w:rsid w:val="00CE745D"/>
    <w:rsid w:val="00CE7542"/>
    <w:rsid w:val="00CE75FE"/>
    <w:rsid w:val="00CE7633"/>
    <w:rsid w:val="00CE7700"/>
    <w:rsid w:val="00CE773A"/>
    <w:rsid w:val="00CE7827"/>
    <w:rsid w:val="00CE7978"/>
    <w:rsid w:val="00CE7ABB"/>
    <w:rsid w:val="00CE7BFE"/>
    <w:rsid w:val="00CE7C1B"/>
    <w:rsid w:val="00CE7FAD"/>
    <w:rsid w:val="00CF0283"/>
    <w:rsid w:val="00CF043B"/>
    <w:rsid w:val="00CF0579"/>
    <w:rsid w:val="00CF0C38"/>
    <w:rsid w:val="00CF0C9E"/>
    <w:rsid w:val="00CF0D15"/>
    <w:rsid w:val="00CF0D32"/>
    <w:rsid w:val="00CF0DBB"/>
    <w:rsid w:val="00CF0DF3"/>
    <w:rsid w:val="00CF0E99"/>
    <w:rsid w:val="00CF0F2F"/>
    <w:rsid w:val="00CF0FA1"/>
    <w:rsid w:val="00CF125B"/>
    <w:rsid w:val="00CF1375"/>
    <w:rsid w:val="00CF1411"/>
    <w:rsid w:val="00CF167A"/>
    <w:rsid w:val="00CF17BE"/>
    <w:rsid w:val="00CF17C6"/>
    <w:rsid w:val="00CF1938"/>
    <w:rsid w:val="00CF1B25"/>
    <w:rsid w:val="00CF1BE7"/>
    <w:rsid w:val="00CF1E06"/>
    <w:rsid w:val="00CF1F62"/>
    <w:rsid w:val="00CF210B"/>
    <w:rsid w:val="00CF21B2"/>
    <w:rsid w:val="00CF21F6"/>
    <w:rsid w:val="00CF23BE"/>
    <w:rsid w:val="00CF2742"/>
    <w:rsid w:val="00CF2856"/>
    <w:rsid w:val="00CF2995"/>
    <w:rsid w:val="00CF2BE0"/>
    <w:rsid w:val="00CF2DA7"/>
    <w:rsid w:val="00CF2EEF"/>
    <w:rsid w:val="00CF3076"/>
    <w:rsid w:val="00CF308D"/>
    <w:rsid w:val="00CF3096"/>
    <w:rsid w:val="00CF3114"/>
    <w:rsid w:val="00CF3263"/>
    <w:rsid w:val="00CF32CD"/>
    <w:rsid w:val="00CF34C1"/>
    <w:rsid w:val="00CF34D8"/>
    <w:rsid w:val="00CF35AE"/>
    <w:rsid w:val="00CF35FF"/>
    <w:rsid w:val="00CF3633"/>
    <w:rsid w:val="00CF3666"/>
    <w:rsid w:val="00CF3853"/>
    <w:rsid w:val="00CF38C9"/>
    <w:rsid w:val="00CF3A60"/>
    <w:rsid w:val="00CF3C5E"/>
    <w:rsid w:val="00CF3D2E"/>
    <w:rsid w:val="00CF3DC6"/>
    <w:rsid w:val="00CF3E12"/>
    <w:rsid w:val="00CF4142"/>
    <w:rsid w:val="00CF4360"/>
    <w:rsid w:val="00CF452F"/>
    <w:rsid w:val="00CF45AA"/>
    <w:rsid w:val="00CF480A"/>
    <w:rsid w:val="00CF493E"/>
    <w:rsid w:val="00CF49D0"/>
    <w:rsid w:val="00CF4A7A"/>
    <w:rsid w:val="00CF4AB0"/>
    <w:rsid w:val="00CF4AF9"/>
    <w:rsid w:val="00CF4C12"/>
    <w:rsid w:val="00CF4C51"/>
    <w:rsid w:val="00CF4CB5"/>
    <w:rsid w:val="00CF4D97"/>
    <w:rsid w:val="00CF4DA6"/>
    <w:rsid w:val="00CF51DA"/>
    <w:rsid w:val="00CF526F"/>
    <w:rsid w:val="00CF53A4"/>
    <w:rsid w:val="00CF5435"/>
    <w:rsid w:val="00CF549C"/>
    <w:rsid w:val="00CF5540"/>
    <w:rsid w:val="00CF5682"/>
    <w:rsid w:val="00CF56ED"/>
    <w:rsid w:val="00CF5A01"/>
    <w:rsid w:val="00CF5AB2"/>
    <w:rsid w:val="00CF5B8C"/>
    <w:rsid w:val="00CF5D83"/>
    <w:rsid w:val="00CF5D85"/>
    <w:rsid w:val="00CF5D9B"/>
    <w:rsid w:val="00CF5DFE"/>
    <w:rsid w:val="00CF5E31"/>
    <w:rsid w:val="00CF5F11"/>
    <w:rsid w:val="00CF5F21"/>
    <w:rsid w:val="00CF5F4E"/>
    <w:rsid w:val="00CF601F"/>
    <w:rsid w:val="00CF6071"/>
    <w:rsid w:val="00CF60FD"/>
    <w:rsid w:val="00CF64EB"/>
    <w:rsid w:val="00CF65C2"/>
    <w:rsid w:val="00CF6708"/>
    <w:rsid w:val="00CF682C"/>
    <w:rsid w:val="00CF692C"/>
    <w:rsid w:val="00CF6999"/>
    <w:rsid w:val="00CF699E"/>
    <w:rsid w:val="00CF6CF4"/>
    <w:rsid w:val="00CF6EC0"/>
    <w:rsid w:val="00CF6F30"/>
    <w:rsid w:val="00CF70AE"/>
    <w:rsid w:val="00CF714A"/>
    <w:rsid w:val="00CF727C"/>
    <w:rsid w:val="00CF75C8"/>
    <w:rsid w:val="00CF7617"/>
    <w:rsid w:val="00CF7789"/>
    <w:rsid w:val="00CF7A09"/>
    <w:rsid w:val="00CF7D23"/>
    <w:rsid w:val="00CF7E61"/>
    <w:rsid w:val="00CF7EB8"/>
    <w:rsid w:val="00CF7ED4"/>
    <w:rsid w:val="00CF7EF3"/>
    <w:rsid w:val="00CF7FF5"/>
    <w:rsid w:val="00D00044"/>
    <w:rsid w:val="00D001B9"/>
    <w:rsid w:val="00D001CF"/>
    <w:rsid w:val="00D001F9"/>
    <w:rsid w:val="00D0020A"/>
    <w:rsid w:val="00D00252"/>
    <w:rsid w:val="00D00312"/>
    <w:rsid w:val="00D0032B"/>
    <w:rsid w:val="00D005DD"/>
    <w:rsid w:val="00D00831"/>
    <w:rsid w:val="00D00961"/>
    <w:rsid w:val="00D00D26"/>
    <w:rsid w:val="00D00E6A"/>
    <w:rsid w:val="00D0103F"/>
    <w:rsid w:val="00D010F6"/>
    <w:rsid w:val="00D01132"/>
    <w:rsid w:val="00D01150"/>
    <w:rsid w:val="00D0119A"/>
    <w:rsid w:val="00D011FD"/>
    <w:rsid w:val="00D01209"/>
    <w:rsid w:val="00D0140A"/>
    <w:rsid w:val="00D015BF"/>
    <w:rsid w:val="00D01701"/>
    <w:rsid w:val="00D017AF"/>
    <w:rsid w:val="00D017C8"/>
    <w:rsid w:val="00D017F7"/>
    <w:rsid w:val="00D01804"/>
    <w:rsid w:val="00D0186D"/>
    <w:rsid w:val="00D018A3"/>
    <w:rsid w:val="00D01B38"/>
    <w:rsid w:val="00D01B3E"/>
    <w:rsid w:val="00D01ECA"/>
    <w:rsid w:val="00D02076"/>
    <w:rsid w:val="00D021CF"/>
    <w:rsid w:val="00D02250"/>
    <w:rsid w:val="00D022CC"/>
    <w:rsid w:val="00D02347"/>
    <w:rsid w:val="00D02468"/>
    <w:rsid w:val="00D0246C"/>
    <w:rsid w:val="00D026C3"/>
    <w:rsid w:val="00D02774"/>
    <w:rsid w:val="00D02793"/>
    <w:rsid w:val="00D027FE"/>
    <w:rsid w:val="00D028EC"/>
    <w:rsid w:val="00D02938"/>
    <w:rsid w:val="00D029BC"/>
    <w:rsid w:val="00D02A65"/>
    <w:rsid w:val="00D02BAA"/>
    <w:rsid w:val="00D02CC3"/>
    <w:rsid w:val="00D02D44"/>
    <w:rsid w:val="00D02E4F"/>
    <w:rsid w:val="00D02EE1"/>
    <w:rsid w:val="00D02EEF"/>
    <w:rsid w:val="00D02FE2"/>
    <w:rsid w:val="00D03067"/>
    <w:rsid w:val="00D030FE"/>
    <w:rsid w:val="00D031F3"/>
    <w:rsid w:val="00D032D7"/>
    <w:rsid w:val="00D0359F"/>
    <w:rsid w:val="00D03694"/>
    <w:rsid w:val="00D03721"/>
    <w:rsid w:val="00D0380E"/>
    <w:rsid w:val="00D03A7B"/>
    <w:rsid w:val="00D03B56"/>
    <w:rsid w:val="00D03C1E"/>
    <w:rsid w:val="00D03C38"/>
    <w:rsid w:val="00D03D46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DD6"/>
    <w:rsid w:val="00D04EC3"/>
    <w:rsid w:val="00D050EF"/>
    <w:rsid w:val="00D052B1"/>
    <w:rsid w:val="00D05425"/>
    <w:rsid w:val="00D054FD"/>
    <w:rsid w:val="00D056E3"/>
    <w:rsid w:val="00D05915"/>
    <w:rsid w:val="00D05916"/>
    <w:rsid w:val="00D05A9B"/>
    <w:rsid w:val="00D05AEB"/>
    <w:rsid w:val="00D05C1C"/>
    <w:rsid w:val="00D05CA8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6FE"/>
    <w:rsid w:val="00D06721"/>
    <w:rsid w:val="00D067FB"/>
    <w:rsid w:val="00D0690C"/>
    <w:rsid w:val="00D06CA8"/>
    <w:rsid w:val="00D06D12"/>
    <w:rsid w:val="00D06E42"/>
    <w:rsid w:val="00D06FBD"/>
    <w:rsid w:val="00D06FFA"/>
    <w:rsid w:val="00D07009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07A1F"/>
    <w:rsid w:val="00D07AE7"/>
    <w:rsid w:val="00D07E21"/>
    <w:rsid w:val="00D10011"/>
    <w:rsid w:val="00D1005E"/>
    <w:rsid w:val="00D10333"/>
    <w:rsid w:val="00D103F4"/>
    <w:rsid w:val="00D1041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D9"/>
    <w:rsid w:val="00D118ED"/>
    <w:rsid w:val="00D119EA"/>
    <w:rsid w:val="00D119F2"/>
    <w:rsid w:val="00D119F7"/>
    <w:rsid w:val="00D11A67"/>
    <w:rsid w:val="00D11B3F"/>
    <w:rsid w:val="00D11C62"/>
    <w:rsid w:val="00D11E7E"/>
    <w:rsid w:val="00D11EDD"/>
    <w:rsid w:val="00D11F6D"/>
    <w:rsid w:val="00D12077"/>
    <w:rsid w:val="00D12146"/>
    <w:rsid w:val="00D12232"/>
    <w:rsid w:val="00D122A3"/>
    <w:rsid w:val="00D122DF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2C6C"/>
    <w:rsid w:val="00D12FE5"/>
    <w:rsid w:val="00D13178"/>
    <w:rsid w:val="00D131AB"/>
    <w:rsid w:val="00D134D6"/>
    <w:rsid w:val="00D136C3"/>
    <w:rsid w:val="00D13773"/>
    <w:rsid w:val="00D137B2"/>
    <w:rsid w:val="00D138B2"/>
    <w:rsid w:val="00D13906"/>
    <w:rsid w:val="00D13B12"/>
    <w:rsid w:val="00D13BB8"/>
    <w:rsid w:val="00D13BCC"/>
    <w:rsid w:val="00D13C4D"/>
    <w:rsid w:val="00D13D52"/>
    <w:rsid w:val="00D13DD5"/>
    <w:rsid w:val="00D13E99"/>
    <w:rsid w:val="00D14007"/>
    <w:rsid w:val="00D14140"/>
    <w:rsid w:val="00D1415A"/>
    <w:rsid w:val="00D141F8"/>
    <w:rsid w:val="00D14232"/>
    <w:rsid w:val="00D142E5"/>
    <w:rsid w:val="00D14398"/>
    <w:rsid w:val="00D14449"/>
    <w:rsid w:val="00D14677"/>
    <w:rsid w:val="00D146AB"/>
    <w:rsid w:val="00D148C0"/>
    <w:rsid w:val="00D14A64"/>
    <w:rsid w:val="00D14B16"/>
    <w:rsid w:val="00D14C4E"/>
    <w:rsid w:val="00D14D3B"/>
    <w:rsid w:val="00D15049"/>
    <w:rsid w:val="00D1542E"/>
    <w:rsid w:val="00D15642"/>
    <w:rsid w:val="00D15681"/>
    <w:rsid w:val="00D1568C"/>
    <w:rsid w:val="00D15988"/>
    <w:rsid w:val="00D15A40"/>
    <w:rsid w:val="00D15B1E"/>
    <w:rsid w:val="00D15D15"/>
    <w:rsid w:val="00D15DC8"/>
    <w:rsid w:val="00D15EBB"/>
    <w:rsid w:val="00D15FAD"/>
    <w:rsid w:val="00D15FB3"/>
    <w:rsid w:val="00D1630E"/>
    <w:rsid w:val="00D164C3"/>
    <w:rsid w:val="00D16510"/>
    <w:rsid w:val="00D16613"/>
    <w:rsid w:val="00D166DD"/>
    <w:rsid w:val="00D1674C"/>
    <w:rsid w:val="00D167AF"/>
    <w:rsid w:val="00D167C9"/>
    <w:rsid w:val="00D16858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1"/>
    <w:rsid w:val="00D175C4"/>
    <w:rsid w:val="00D1767E"/>
    <w:rsid w:val="00D176B0"/>
    <w:rsid w:val="00D1781B"/>
    <w:rsid w:val="00D17C24"/>
    <w:rsid w:val="00D17C27"/>
    <w:rsid w:val="00D17FE0"/>
    <w:rsid w:val="00D200FF"/>
    <w:rsid w:val="00D201F8"/>
    <w:rsid w:val="00D20228"/>
    <w:rsid w:val="00D203A9"/>
    <w:rsid w:val="00D203AF"/>
    <w:rsid w:val="00D204A8"/>
    <w:rsid w:val="00D2051A"/>
    <w:rsid w:val="00D20545"/>
    <w:rsid w:val="00D2061C"/>
    <w:rsid w:val="00D208A6"/>
    <w:rsid w:val="00D20944"/>
    <w:rsid w:val="00D209E7"/>
    <w:rsid w:val="00D20AEF"/>
    <w:rsid w:val="00D20ECE"/>
    <w:rsid w:val="00D2106A"/>
    <w:rsid w:val="00D21130"/>
    <w:rsid w:val="00D21182"/>
    <w:rsid w:val="00D211BE"/>
    <w:rsid w:val="00D211E0"/>
    <w:rsid w:val="00D21238"/>
    <w:rsid w:val="00D212C4"/>
    <w:rsid w:val="00D212DA"/>
    <w:rsid w:val="00D2134D"/>
    <w:rsid w:val="00D213D8"/>
    <w:rsid w:val="00D21457"/>
    <w:rsid w:val="00D215B4"/>
    <w:rsid w:val="00D216D7"/>
    <w:rsid w:val="00D21783"/>
    <w:rsid w:val="00D2186E"/>
    <w:rsid w:val="00D21879"/>
    <w:rsid w:val="00D2198D"/>
    <w:rsid w:val="00D219D8"/>
    <w:rsid w:val="00D21AB4"/>
    <w:rsid w:val="00D21B14"/>
    <w:rsid w:val="00D21C45"/>
    <w:rsid w:val="00D21DB2"/>
    <w:rsid w:val="00D21E6F"/>
    <w:rsid w:val="00D21FFE"/>
    <w:rsid w:val="00D22180"/>
    <w:rsid w:val="00D221A1"/>
    <w:rsid w:val="00D2239D"/>
    <w:rsid w:val="00D223ED"/>
    <w:rsid w:val="00D22427"/>
    <w:rsid w:val="00D2247B"/>
    <w:rsid w:val="00D22608"/>
    <w:rsid w:val="00D22672"/>
    <w:rsid w:val="00D226B0"/>
    <w:rsid w:val="00D22727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7ED"/>
    <w:rsid w:val="00D2381D"/>
    <w:rsid w:val="00D23893"/>
    <w:rsid w:val="00D238B3"/>
    <w:rsid w:val="00D239B1"/>
    <w:rsid w:val="00D23ABD"/>
    <w:rsid w:val="00D23B46"/>
    <w:rsid w:val="00D23B5E"/>
    <w:rsid w:val="00D23C73"/>
    <w:rsid w:val="00D23CB4"/>
    <w:rsid w:val="00D23DAD"/>
    <w:rsid w:val="00D23DDA"/>
    <w:rsid w:val="00D23DF1"/>
    <w:rsid w:val="00D23F5F"/>
    <w:rsid w:val="00D240EF"/>
    <w:rsid w:val="00D241FF"/>
    <w:rsid w:val="00D2441E"/>
    <w:rsid w:val="00D2473A"/>
    <w:rsid w:val="00D24792"/>
    <w:rsid w:val="00D24DE9"/>
    <w:rsid w:val="00D25083"/>
    <w:rsid w:val="00D25288"/>
    <w:rsid w:val="00D2542B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7F2"/>
    <w:rsid w:val="00D26832"/>
    <w:rsid w:val="00D26A2E"/>
    <w:rsid w:val="00D26D0E"/>
    <w:rsid w:val="00D26F7A"/>
    <w:rsid w:val="00D27052"/>
    <w:rsid w:val="00D270BE"/>
    <w:rsid w:val="00D271CD"/>
    <w:rsid w:val="00D273B9"/>
    <w:rsid w:val="00D2763A"/>
    <w:rsid w:val="00D27736"/>
    <w:rsid w:val="00D27831"/>
    <w:rsid w:val="00D2793A"/>
    <w:rsid w:val="00D27967"/>
    <w:rsid w:val="00D27C5F"/>
    <w:rsid w:val="00D27CB4"/>
    <w:rsid w:val="00D30026"/>
    <w:rsid w:val="00D3004F"/>
    <w:rsid w:val="00D303D6"/>
    <w:rsid w:val="00D3044C"/>
    <w:rsid w:val="00D304D4"/>
    <w:rsid w:val="00D30557"/>
    <w:rsid w:val="00D305B6"/>
    <w:rsid w:val="00D3062F"/>
    <w:rsid w:val="00D30657"/>
    <w:rsid w:val="00D30783"/>
    <w:rsid w:val="00D30823"/>
    <w:rsid w:val="00D308BB"/>
    <w:rsid w:val="00D30A4A"/>
    <w:rsid w:val="00D30B11"/>
    <w:rsid w:val="00D30B20"/>
    <w:rsid w:val="00D30B7B"/>
    <w:rsid w:val="00D30BF6"/>
    <w:rsid w:val="00D30D98"/>
    <w:rsid w:val="00D30E88"/>
    <w:rsid w:val="00D30ED4"/>
    <w:rsid w:val="00D30EE5"/>
    <w:rsid w:val="00D30F64"/>
    <w:rsid w:val="00D30FE4"/>
    <w:rsid w:val="00D30FF6"/>
    <w:rsid w:val="00D311B7"/>
    <w:rsid w:val="00D31223"/>
    <w:rsid w:val="00D3135D"/>
    <w:rsid w:val="00D31377"/>
    <w:rsid w:val="00D3149C"/>
    <w:rsid w:val="00D315D8"/>
    <w:rsid w:val="00D3194B"/>
    <w:rsid w:val="00D319C0"/>
    <w:rsid w:val="00D31ABD"/>
    <w:rsid w:val="00D31BA2"/>
    <w:rsid w:val="00D31C37"/>
    <w:rsid w:val="00D31E28"/>
    <w:rsid w:val="00D31EEB"/>
    <w:rsid w:val="00D31F07"/>
    <w:rsid w:val="00D31FF4"/>
    <w:rsid w:val="00D322CE"/>
    <w:rsid w:val="00D323C2"/>
    <w:rsid w:val="00D32540"/>
    <w:rsid w:val="00D32612"/>
    <w:rsid w:val="00D32731"/>
    <w:rsid w:val="00D32773"/>
    <w:rsid w:val="00D329A9"/>
    <w:rsid w:val="00D32A30"/>
    <w:rsid w:val="00D32BB0"/>
    <w:rsid w:val="00D32BD6"/>
    <w:rsid w:val="00D32C7D"/>
    <w:rsid w:val="00D33013"/>
    <w:rsid w:val="00D33031"/>
    <w:rsid w:val="00D330C2"/>
    <w:rsid w:val="00D330D0"/>
    <w:rsid w:val="00D3327D"/>
    <w:rsid w:val="00D332E3"/>
    <w:rsid w:val="00D3333D"/>
    <w:rsid w:val="00D33458"/>
    <w:rsid w:val="00D334A0"/>
    <w:rsid w:val="00D33593"/>
    <w:rsid w:val="00D3362F"/>
    <w:rsid w:val="00D337B5"/>
    <w:rsid w:val="00D3386C"/>
    <w:rsid w:val="00D338B5"/>
    <w:rsid w:val="00D33AE5"/>
    <w:rsid w:val="00D33E33"/>
    <w:rsid w:val="00D33EAD"/>
    <w:rsid w:val="00D34000"/>
    <w:rsid w:val="00D34029"/>
    <w:rsid w:val="00D3411F"/>
    <w:rsid w:val="00D34173"/>
    <w:rsid w:val="00D341C3"/>
    <w:rsid w:val="00D341CC"/>
    <w:rsid w:val="00D3421B"/>
    <w:rsid w:val="00D34450"/>
    <w:rsid w:val="00D348AB"/>
    <w:rsid w:val="00D34955"/>
    <w:rsid w:val="00D34989"/>
    <w:rsid w:val="00D34A0A"/>
    <w:rsid w:val="00D34B05"/>
    <w:rsid w:val="00D34C4F"/>
    <w:rsid w:val="00D34F9D"/>
    <w:rsid w:val="00D34FA1"/>
    <w:rsid w:val="00D35144"/>
    <w:rsid w:val="00D351AA"/>
    <w:rsid w:val="00D35400"/>
    <w:rsid w:val="00D35413"/>
    <w:rsid w:val="00D3541C"/>
    <w:rsid w:val="00D35437"/>
    <w:rsid w:val="00D35485"/>
    <w:rsid w:val="00D35897"/>
    <w:rsid w:val="00D358EF"/>
    <w:rsid w:val="00D3597B"/>
    <w:rsid w:val="00D359B9"/>
    <w:rsid w:val="00D359EC"/>
    <w:rsid w:val="00D35AD8"/>
    <w:rsid w:val="00D35B08"/>
    <w:rsid w:val="00D35BA3"/>
    <w:rsid w:val="00D35CD7"/>
    <w:rsid w:val="00D35E81"/>
    <w:rsid w:val="00D35F92"/>
    <w:rsid w:val="00D36092"/>
    <w:rsid w:val="00D36166"/>
    <w:rsid w:val="00D36179"/>
    <w:rsid w:val="00D36192"/>
    <w:rsid w:val="00D36342"/>
    <w:rsid w:val="00D36384"/>
    <w:rsid w:val="00D363B0"/>
    <w:rsid w:val="00D36456"/>
    <w:rsid w:val="00D364E7"/>
    <w:rsid w:val="00D3678F"/>
    <w:rsid w:val="00D36BAC"/>
    <w:rsid w:val="00D36CDE"/>
    <w:rsid w:val="00D36DDF"/>
    <w:rsid w:val="00D36E2F"/>
    <w:rsid w:val="00D37013"/>
    <w:rsid w:val="00D374D6"/>
    <w:rsid w:val="00D3775A"/>
    <w:rsid w:val="00D3778D"/>
    <w:rsid w:val="00D37810"/>
    <w:rsid w:val="00D378EB"/>
    <w:rsid w:val="00D37A04"/>
    <w:rsid w:val="00D37BE1"/>
    <w:rsid w:val="00D37DC6"/>
    <w:rsid w:val="00D4002A"/>
    <w:rsid w:val="00D4016F"/>
    <w:rsid w:val="00D401BE"/>
    <w:rsid w:val="00D40244"/>
    <w:rsid w:val="00D4025F"/>
    <w:rsid w:val="00D40382"/>
    <w:rsid w:val="00D4040A"/>
    <w:rsid w:val="00D404DA"/>
    <w:rsid w:val="00D4056D"/>
    <w:rsid w:val="00D4070F"/>
    <w:rsid w:val="00D407AC"/>
    <w:rsid w:val="00D407C1"/>
    <w:rsid w:val="00D40825"/>
    <w:rsid w:val="00D409EF"/>
    <w:rsid w:val="00D40E95"/>
    <w:rsid w:val="00D40EF8"/>
    <w:rsid w:val="00D40F78"/>
    <w:rsid w:val="00D4117C"/>
    <w:rsid w:val="00D41591"/>
    <w:rsid w:val="00D415BD"/>
    <w:rsid w:val="00D41608"/>
    <w:rsid w:val="00D41694"/>
    <w:rsid w:val="00D41696"/>
    <w:rsid w:val="00D41734"/>
    <w:rsid w:val="00D41801"/>
    <w:rsid w:val="00D4187F"/>
    <w:rsid w:val="00D419DE"/>
    <w:rsid w:val="00D41AB2"/>
    <w:rsid w:val="00D41AE2"/>
    <w:rsid w:val="00D41BE5"/>
    <w:rsid w:val="00D41C49"/>
    <w:rsid w:val="00D41FA6"/>
    <w:rsid w:val="00D41FC5"/>
    <w:rsid w:val="00D41FE0"/>
    <w:rsid w:val="00D4200C"/>
    <w:rsid w:val="00D42014"/>
    <w:rsid w:val="00D42094"/>
    <w:rsid w:val="00D42274"/>
    <w:rsid w:val="00D42405"/>
    <w:rsid w:val="00D4252F"/>
    <w:rsid w:val="00D42538"/>
    <w:rsid w:val="00D42558"/>
    <w:rsid w:val="00D42938"/>
    <w:rsid w:val="00D4299B"/>
    <w:rsid w:val="00D42BC3"/>
    <w:rsid w:val="00D42C08"/>
    <w:rsid w:val="00D42D5D"/>
    <w:rsid w:val="00D42D81"/>
    <w:rsid w:val="00D43147"/>
    <w:rsid w:val="00D434B0"/>
    <w:rsid w:val="00D4353F"/>
    <w:rsid w:val="00D43659"/>
    <w:rsid w:val="00D43802"/>
    <w:rsid w:val="00D43823"/>
    <w:rsid w:val="00D43958"/>
    <w:rsid w:val="00D43AA8"/>
    <w:rsid w:val="00D43AED"/>
    <w:rsid w:val="00D43AF7"/>
    <w:rsid w:val="00D43C52"/>
    <w:rsid w:val="00D43F00"/>
    <w:rsid w:val="00D43F65"/>
    <w:rsid w:val="00D43FD8"/>
    <w:rsid w:val="00D44103"/>
    <w:rsid w:val="00D44201"/>
    <w:rsid w:val="00D44330"/>
    <w:rsid w:val="00D44706"/>
    <w:rsid w:val="00D44956"/>
    <w:rsid w:val="00D44964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6DF"/>
    <w:rsid w:val="00D45856"/>
    <w:rsid w:val="00D4589C"/>
    <w:rsid w:val="00D45A6D"/>
    <w:rsid w:val="00D45B08"/>
    <w:rsid w:val="00D45BBD"/>
    <w:rsid w:val="00D45BE7"/>
    <w:rsid w:val="00D45E27"/>
    <w:rsid w:val="00D45F44"/>
    <w:rsid w:val="00D45FC7"/>
    <w:rsid w:val="00D46046"/>
    <w:rsid w:val="00D46303"/>
    <w:rsid w:val="00D46620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E97"/>
    <w:rsid w:val="00D46F7A"/>
    <w:rsid w:val="00D470AC"/>
    <w:rsid w:val="00D471B8"/>
    <w:rsid w:val="00D472BE"/>
    <w:rsid w:val="00D472F3"/>
    <w:rsid w:val="00D476E7"/>
    <w:rsid w:val="00D478B0"/>
    <w:rsid w:val="00D47B35"/>
    <w:rsid w:val="00D47B7D"/>
    <w:rsid w:val="00D47E56"/>
    <w:rsid w:val="00D47FE0"/>
    <w:rsid w:val="00D47FEB"/>
    <w:rsid w:val="00D50179"/>
    <w:rsid w:val="00D501E8"/>
    <w:rsid w:val="00D501FF"/>
    <w:rsid w:val="00D50317"/>
    <w:rsid w:val="00D50898"/>
    <w:rsid w:val="00D5092F"/>
    <w:rsid w:val="00D50967"/>
    <w:rsid w:val="00D50B92"/>
    <w:rsid w:val="00D50B95"/>
    <w:rsid w:val="00D50E14"/>
    <w:rsid w:val="00D50EEE"/>
    <w:rsid w:val="00D50EF5"/>
    <w:rsid w:val="00D510A7"/>
    <w:rsid w:val="00D510CA"/>
    <w:rsid w:val="00D5117E"/>
    <w:rsid w:val="00D51288"/>
    <w:rsid w:val="00D51427"/>
    <w:rsid w:val="00D5148A"/>
    <w:rsid w:val="00D514AD"/>
    <w:rsid w:val="00D5150C"/>
    <w:rsid w:val="00D51585"/>
    <w:rsid w:val="00D515A2"/>
    <w:rsid w:val="00D51647"/>
    <w:rsid w:val="00D51675"/>
    <w:rsid w:val="00D516EB"/>
    <w:rsid w:val="00D51769"/>
    <w:rsid w:val="00D518E7"/>
    <w:rsid w:val="00D519C8"/>
    <w:rsid w:val="00D51A1D"/>
    <w:rsid w:val="00D51A34"/>
    <w:rsid w:val="00D51C2E"/>
    <w:rsid w:val="00D51CA0"/>
    <w:rsid w:val="00D51DA5"/>
    <w:rsid w:val="00D51F35"/>
    <w:rsid w:val="00D52214"/>
    <w:rsid w:val="00D5222F"/>
    <w:rsid w:val="00D522B1"/>
    <w:rsid w:val="00D523B3"/>
    <w:rsid w:val="00D525C3"/>
    <w:rsid w:val="00D525DC"/>
    <w:rsid w:val="00D52664"/>
    <w:rsid w:val="00D526B8"/>
    <w:rsid w:val="00D52736"/>
    <w:rsid w:val="00D5279F"/>
    <w:rsid w:val="00D5282A"/>
    <w:rsid w:val="00D529DC"/>
    <w:rsid w:val="00D52B54"/>
    <w:rsid w:val="00D52CF0"/>
    <w:rsid w:val="00D52E3D"/>
    <w:rsid w:val="00D53019"/>
    <w:rsid w:val="00D535C3"/>
    <w:rsid w:val="00D535D9"/>
    <w:rsid w:val="00D53724"/>
    <w:rsid w:val="00D537B3"/>
    <w:rsid w:val="00D5386F"/>
    <w:rsid w:val="00D53875"/>
    <w:rsid w:val="00D5398F"/>
    <w:rsid w:val="00D53C30"/>
    <w:rsid w:val="00D53C61"/>
    <w:rsid w:val="00D53EC3"/>
    <w:rsid w:val="00D53FFF"/>
    <w:rsid w:val="00D5414B"/>
    <w:rsid w:val="00D542D4"/>
    <w:rsid w:val="00D54361"/>
    <w:rsid w:val="00D54428"/>
    <w:rsid w:val="00D54557"/>
    <w:rsid w:val="00D545F6"/>
    <w:rsid w:val="00D54685"/>
    <w:rsid w:val="00D54702"/>
    <w:rsid w:val="00D5482D"/>
    <w:rsid w:val="00D5489D"/>
    <w:rsid w:val="00D548CB"/>
    <w:rsid w:val="00D54975"/>
    <w:rsid w:val="00D54EC9"/>
    <w:rsid w:val="00D5513B"/>
    <w:rsid w:val="00D552D2"/>
    <w:rsid w:val="00D553C8"/>
    <w:rsid w:val="00D554C4"/>
    <w:rsid w:val="00D55593"/>
    <w:rsid w:val="00D556B4"/>
    <w:rsid w:val="00D557CA"/>
    <w:rsid w:val="00D55858"/>
    <w:rsid w:val="00D5596A"/>
    <w:rsid w:val="00D55C6F"/>
    <w:rsid w:val="00D55CF2"/>
    <w:rsid w:val="00D55E99"/>
    <w:rsid w:val="00D5620C"/>
    <w:rsid w:val="00D56222"/>
    <w:rsid w:val="00D56307"/>
    <w:rsid w:val="00D563B9"/>
    <w:rsid w:val="00D56651"/>
    <w:rsid w:val="00D566BA"/>
    <w:rsid w:val="00D5671A"/>
    <w:rsid w:val="00D5673A"/>
    <w:rsid w:val="00D567B9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737"/>
    <w:rsid w:val="00D5785E"/>
    <w:rsid w:val="00D579A8"/>
    <w:rsid w:val="00D579E9"/>
    <w:rsid w:val="00D57C92"/>
    <w:rsid w:val="00D57CAB"/>
    <w:rsid w:val="00D57CE7"/>
    <w:rsid w:val="00D57D8F"/>
    <w:rsid w:val="00D57DFC"/>
    <w:rsid w:val="00D57E2A"/>
    <w:rsid w:val="00D57E48"/>
    <w:rsid w:val="00D57EB2"/>
    <w:rsid w:val="00D600D5"/>
    <w:rsid w:val="00D60185"/>
    <w:rsid w:val="00D60370"/>
    <w:rsid w:val="00D6039C"/>
    <w:rsid w:val="00D60472"/>
    <w:rsid w:val="00D604B9"/>
    <w:rsid w:val="00D60576"/>
    <w:rsid w:val="00D605AF"/>
    <w:rsid w:val="00D60823"/>
    <w:rsid w:val="00D6088D"/>
    <w:rsid w:val="00D609D0"/>
    <w:rsid w:val="00D60AD0"/>
    <w:rsid w:val="00D60B16"/>
    <w:rsid w:val="00D60C55"/>
    <w:rsid w:val="00D60D9F"/>
    <w:rsid w:val="00D60E11"/>
    <w:rsid w:val="00D60F17"/>
    <w:rsid w:val="00D61412"/>
    <w:rsid w:val="00D61489"/>
    <w:rsid w:val="00D614B9"/>
    <w:rsid w:val="00D614E1"/>
    <w:rsid w:val="00D6155E"/>
    <w:rsid w:val="00D61642"/>
    <w:rsid w:val="00D61685"/>
    <w:rsid w:val="00D61741"/>
    <w:rsid w:val="00D618A2"/>
    <w:rsid w:val="00D619A0"/>
    <w:rsid w:val="00D619C9"/>
    <w:rsid w:val="00D61BAB"/>
    <w:rsid w:val="00D61BD4"/>
    <w:rsid w:val="00D61D14"/>
    <w:rsid w:val="00D61D6A"/>
    <w:rsid w:val="00D61DAF"/>
    <w:rsid w:val="00D61E84"/>
    <w:rsid w:val="00D61EDD"/>
    <w:rsid w:val="00D61FC3"/>
    <w:rsid w:val="00D62087"/>
    <w:rsid w:val="00D62181"/>
    <w:rsid w:val="00D6220A"/>
    <w:rsid w:val="00D622BA"/>
    <w:rsid w:val="00D62493"/>
    <w:rsid w:val="00D62795"/>
    <w:rsid w:val="00D6292C"/>
    <w:rsid w:val="00D62939"/>
    <w:rsid w:val="00D62958"/>
    <w:rsid w:val="00D62A9E"/>
    <w:rsid w:val="00D62B42"/>
    <w:rsid w:val="00D62B97"/>
    <w:rsid w:val="00D62C48"/>
    <w:rsid w:val="00D62D3C"/>
    <w:rsid w:val="00D62E1E"/>
    <w:rsid w:val="00D62E3B"/>
    <w:rsid w:val="00D62E88"/>
    <w:rsid w:val="00D62EF6"/>
    <w:rsid w:val="00D62EFA"/>
    <w:rsid w:val="00D63047"/>
    <w:rsid w:val="00D63094"/>
    <w:rsid w:val="00D630CE"/>
    <w:rsid w:val="00D632B5"/>
    <w:rsid w:val="00D63406"/>
    <w:rsid w:val="00D63581"/>
    <w:rsid w:val="00D635DA"/>
    <w:rsid w:val="00D638D4"/>
    <w:rsid w:val="00D63CC8"/>
    <w:rsid w:val="00D63DD4"/>
    <w:rsid w:val="00D63EB3"/>
    <w:rsid w:val="00D64027"/>
    <w:rsid w:val="00D64113"/>
    <w:rsid w:val="00D64187"/>
    <w:rsid w:val="00D641E8"/>
    <w:rsid w:val="00D6428D"/>
    <w:rsid w:val="00D643C3"/>
    <w:rsid w:val="00D6449E"/>
    <w:rsid w:val="00D645D5"/>
    <w:rsid w:val="00D646E0"/>
    <w:rsid w:val="00D648B7"/>
    <w:rsid w:val="00D64982"/>
    <w:rsid w:val="00D649A6"/>
    <w:rsid w:val="00D64B26"/>
    <w:rsid w:val="00D64D6E"/>
    <w:rsid w:val="00D64E73"/>
    <w:rsid w:val="00D64EEA"/>
    <w:rsid w:val="00D6510A"/>
    <w:rsid w:val="00D652B0"/>
    <w:rsid w:val="00D652F5"/>
    <w:rsid w:val="00D65371"/>
    <w:rsid w:val="00D65454"/>
    <w:rsid w:val="00D65469"/>
    <w:rsid w:val="00D655D2"/>
    <w:rsid w:val="00D6562C"/>
    <w:rsid w:val="00D65687"/>
    <w:rsid w:val="00D656F2"/>
    <w:rsid w:val="00D65B87"/>
    <w:rsid w:val="00D65E5B"/>
    <w:rsid w:val="00D65EAB"/>
    <w:rsid w:val="00D65F8B"/>
    <w:rsid w:val="00D661E0"/>
    <w:rsid w:val="00D66389"/>
    <w:rsid w:val="00D66436"/>
    <w:rsid w:val="00D66494"/>
    <w:rsid w:val="00D664E5"/>
    <w:rsid w:val="00D6655B"/>
    <w:rsid w:val="00D66C3F"/>
    <w:rsid w:val="00D66E1D"/>
    <w:rsid w:val="00D66EF4"/>
    <w:rsid w:val="00D66F40"/>
    <w:rsid w:val="00D66F46"/>
    <w:rsid w:val="00D67030"/>
    <w:rsid w:val="00D6711E"/>
    <w:rsid w:val="00D6716E"/>
    <w:rsid w:val="00D67214"/>
    <w:rsid w:val="00D672D1"/>
    <w:rsid w:val="00D67323"/>
    <w:rsid w:val="00D67429"/>
    <w:rsid w:val="00D675E5"/>
    <w:rsid w:val="00D67A0D"/>
    <w:rsid w:val="00D67B50"/>
    <w:rsid w:val="00D67B8C"/>
    <w:rsid w:val="00D67E4F"/>
    <w:rsid w:val="00D70008"/>
    <w:rsid w:val="00D7034E"/>
    <w:rsid w:val="00D703BA"/>
    <w:rsid w:val="00D7040A"/>
    <w:rsid w:val="00D7045F"/>
    <w:rsid w:val="00D705A8"/>
    <w:rsid w:val="00D705AC"/>
    <w:rsid w:val="00D7062E"/>
    <w:rsid w:val="00D706E9"/>
    <w:rsid w:val="00D707BE"/>
    <w:rsid w:val="00D70850"/>
    <w:rsid w:val="00D70A1C"/>
    <w:rsid w:val="00D70C54"/>
    <w:rsid w:val="00D71010"/>
    <w:rsid w:val="00D71079"/>
    <w:rsid w:val="00D71181"/>
    <w:rsid w:val="00D711DA"/>
    <w:rsid w:val="00D71278"/>
    <w:rsid w:val="00D71348"/>
    <w:rsid w:val="00D714F8"/>
    <w:rsid w:val="00D71836"/>
    <w:rsid w:val="00D71851"/>
    <w:rsid w:val="00D7190E"/>
    <w:rsid w:val="00D71A61"/>
    <w:rsid w:val="00D71B49"/>
    <w:rsid w:val="00D71D31"/>
    <w:rsid w:val="00D71D7D"/>
    <w:rsid w:val="00D71D86"/>
    <w:rsid w:val="00D71D91"/>
    <w:rsid w:val="00D71D92"/>
    <w:rsid w:val="00D71E72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96B"/>
    <w:rsid w:val="00D72C74"/>
    <w:rsid w:val="00D72DCE"/>
    <w:rsid w:val="00D72F01"/>
    <w:rsid w:val="00D72F81"/>
    <w:rsid w:val="00D72F9C"/>
    <w:rsid w:val="00D72FD1"/>
    <w:rsid w:val="00D73098"/>
    <w:rsid w:val="00D73102"/>
    <w:rsid w:val="00D733C9"/>
    <w:rsid w:val="00D7350A"/>
    <w:rsid w:val="00D73580"/>
    <w:rsid w:val="00D7369B"/>
    <w:rsid w:val="00D73832"/>
    <w:rsid w:val="00D73AD7"/>
    <w:rsid w:val="00D73BEA"/>
    <w:rsid w:val="00D73F58"/>
    <w:rsid w:val="00D73FCE"/>
    <w:rsid w:val="00D74120"/>
    <w:rsid w:val="00D7418C"/>
    <w:rsid w:val="00D74532"/>
    <w:rsid w:val="00D74570"/>
    <w:rsid w:val="00D74773"/>
    <w:rsid w:val="00D74997"/>
    <w:rsid w:val="00D74A02"/>
    <w:rsid w:val="00D74B89"/>
    <w:rsid w:val="00D74CB5"/>
    <w:rsid w:val="00D74DFE"/>
    <w:rsid w:val="00D75017"/>
    <w:rsid w:val="00D75309"/>
    <w:rsid w:val="00D756BB"/>
    <w:rsid w:val="00D75749"/>
    <w:rsid w:val="00D75B19"/>
    <w:rsid w:val="00D75B2C"/>
    <w:rsid w:val="00D75B7B"/>
    <w:rsid w:val="00D75BDA"/>
    <w:rsid w:val="00D75DE9"/>
    <w:rsid w:val="00D75F61"/>
    <w:rsid w:val="00D75FD7"/>
    <w:rsid w:val="00D764B8"/>
    <w:rsid w:val="00D766BC"/>
    <w:rsid w:val="00D767CD"/>
    <w:rsid w:val="00D76D94"/>
    <w:rsid w:val="00D76FCB"/>
    <w:rsid w:val="00D77101"/>
    <w:rsid w:val="00D772AF"/>
    <w:rsid w:val="00D773DF"/>
    <w:rsid w:val="00D778DE"/>
    <w:rsid w:val="00D77C17"/>
    <w:rsid w:val="00D77DDE"/>
    <w:rsid w:val="00D77E71"/>
    <w:rsid w:val="00D77EA0"/>
    <w:rsid w:val="00D77F99"/>
    <w:rsid w:val="00D80114"/>
    <w:rsid w:val="00D8014B"/>
    <w:rsid w:val="00D8016A"/>
    <w:rsid w:val="00D801D7"/>
    <w:rsid w:val="00D8025E"/>
    <w:rsid w:val="00D803BD"/>
    <w:rsid w:val="00D80428"/>
    <w:rsid w:val="00D8042B"/>
    <w:rsid w:val="00D8046C"/>
    <w:rsid w:val="00D804BB"/>
    <w:rsid w:val="00D80593"/>
    <w:rsid w:val="00D8071D"/>
    <w:rsid w:val="00D80814"/>
    <w:rsid w:val="00D808BD"/>
    <w:rsid w:val="00D80BA0"/>
    <w:rsid w:val="00D80C19"/>
    <w:rsid w:val="00D80EBA"/>
    <w:rsid w:val="00D80F13"/>
    <w:rsid w:val="00D81048"/>
    <w:rsid w:val="00D81146"/>
    <w:rsid w:val="00D81209"/>
    <w:rsid w:val="00D81239"/>
    <w:rsid w:val="00D812BF"/>
    <w:rsid w:val="00D812F8"/>
    <w:rsid w:val="00D813F7"/>
    <w:rsid w:val="00D81442"/>
    <w:rsid w:val="00D814B9"/>
    <w:rsid w:val="00D8150F"/>
    <w:rsid w:val="00D8156C"/>
    <w:rsid w:val="00D81694"/>
    <w:rsid w:val="00D8169F"/>
    <w:rsid w:val="00D816D7"/>
    <w:rsid w:val="00D818DD"/>
    <w:rsid w:val="00D819A3"/>
    <w:rsid w:val="00D819BB"/>
    <w:rsid w:val="00D81B7D"/>
    <w:rsid w:val="00D81B98"/>
    <w:rsid w:val="00D81CE0"/>
    <w:rsid w:val="00D81CE7"/>
    <w:rsid w:val="00D81D6D"/>
    <w:rsid w:val="00D81E00"/>
    <w:rsid w:val="00D82137"/>
    <w:rsid w:val="00D82257"/>
    <w:rsid w:val="00D822AF"/>
    <w:rsid w:val="00D822F5"/>
    <w:rsid w:val="00D825E1"/>
    <w:rsid w:val="00D825EC"/>
    <w:rsid w:val="00D825F7"/>
    <w:rsid w:val="00D8279E"/>
    <w:rsid w:val="00D829F7"/>
    <w:rsid w:val="00D82AD8"/>
    <w:rsid w:val="00D82C50"/>
    <w:rsid w:val="00D82D71"/>
    <w:rsid w:val="00D82D87"/>
    <w:rsid w:val="00D82E4F"/>
    <w:rsid w:val="00D83007"/>
    <w:rsid w:val="00D83166"/>
    <w:rsid w:val="00D8326D"/>
    <w:rsid w:val="00D832EB"/>
    <w:rsid w:val="00D83390"/>
    <w:rsid w:val="00D8341E"/>
    <w:rsid w:val="00D834AF"/>
    <w:rsid w:val="00D83661"/>
    <w:rsid w:val="00D837FD"/>
    <w:rsid w:val="00D8395C"/>
    <w:rsid w:val="00D83B7D"/>
    <w:rsid w:val="00D83DBF"/>
    <w:rsid w:val="00D83EED"/>
    <w:rsid w:val="00D83FF4"/>
    <w:rsid w:val="00D84368"/>
    <w:rsid w:val="00D84386"/>
    <w:rsid w:val="00D84773"/>
    <w:rsid w:val="00D84796"/>
    <w:rsid w:val="00D847AF"/>
    <w:rsid w:val="00D848C1"/>
    <w:rsid w:val="00D848F5"/>
    <w:rsid w:val="00D84AB5"/>
    <w:rsid w:val="00D84C6D"/>
    <w:rsid w:val="00D84CFD"/>
    <w:rsid w:val="00D84D04"/>
    <w:rsid w:val="00D84DD0"/>
    <w:rsid w:val="00D84FEC"/>
    <w:rsid w:val="00D8516E"/>
    <w:rsid w:val="00D85263"/>
    <w:rsid w:val="00D852AB"/>
    <w:rsid w:val="00D8535F"/>
    <w:rsid w:val="00D85392"/>
    <w:rsid w:val="00D85665"/>
    <w:rsid w:val="00D8567E"/>
    <w:rsid w:val="00D8572E"/>
    <w:rsid w:val="00D858CF"/>
    <w:rsid w:val="00D85A34"/>
    <w:rsid w:val="00D85A58"/>
    <w:rsid w:val="00D85E0C"/>
    <w:rsid w:val="00D85E51"/>
    <w:rsid w:val="00D85F99"/>
    <w:rsid w:val="00D862AB"/>
    <w:rsid w:val="00D86330"/>
    <w:rsid w:val="00D8639C"/>
    <w:rsid w:val="00D8640E"/>
    <w:rsid w:val="00D8676C"/>
    <w:rsid w:val="00D867F7"/>
    <w:rsid w:val="00D86871"/>
    <w:rsid w:val="00D86CDF"/>
    <w:rsid w:val="00D86CEA"/>
    <w:rsid w:val="00D86D5C"/>
    <w:rsid w:val="00D86F2A"/>
    <w:rsid w:val="00D86F36"/>
    <w:rsid w:val="00D8707A"/>
    <w:rsid w:val="00D87275"/>
    <w:rsid w:val="00D87337"/>
    <w:rsid w:val="00D8745E"/>
    <w:rsid w:val="00D87821"/>
    <w:rsid w:val="00D87986"/>
    <w:rsid w:val="00D87BCF"/>
    <w:rsid w:val="00D87C57"/>
    <w:rsid w:val="00D87FD8"/>
    <w:rsid w:val="00D90001"/>
    <w:rsid w:val="00D90023"/>
    <w:rsid w:val="00D900DD"/>
    <w:rsid w:val="00D901C1"/>
    <w:rsid w:val="00D903BA"/>
    <w:rsid w:val="00D903F8"/>
    <w:rsid w:val="00D90522"/>
    <w:rsid w:val="00D905FC"/>
    <w:rsid w:val="00D90621"/>
    <w:rsid w:val="00D9089F"/>
    <w:rsid w:val="00D9093B"/>
    <w:rsid w:val="00D9099A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1E56"/>
    <w:rsid w:val="00D9208A"/>
    <w:rsid w:val="00D92147"/>
    <w:rsid w:val="00D921FD"/>
    <w:rsid w:val="00D92229"/>
    <w:rsid w:val="00D923A3"/>
    <w:rsid w:val="00D92496"/>
    <w:rsid w:val="00D92547"/>
    <w:rsid w:val="00D9256D"/>
    <w:rsid w:val="00D926A1"/>
    <w:rsid w:val="00D9282E"/>
    <w:rsid w:val="00D9283E"/>
    <w:rsid w:val="00D92C35"/>
    <w:rsid w:val="00D92F46"/>
    <w:rsid w:val="00D9317B"/>
    <w:rsid w:val="00D93202"/>
    <w:rsid w:val="00D93265"/>
    <w:rsid w:val="00D932F0"/>
    <w:rsid w:val="00D933AE"/>
    <w:rsid w:val="00D9360F"/>
    <w:rsid w:val="00D9387C"/>
    <w:rsid w:val="00D93886"/>
    <w:rsid w:val="00D93A16"/>
    <w:rsid w:val="00D93BBD"/>
    <w:rsid w:val="00D93E27"/>
    <w:rsid w:val="00D93E52"/>
    <w:rsid w:val="00D93F6F"/>
    <w:rsid w:val="00D94006"/>
    <w:rsid w:val="00D94208"/>
    <w:rsid w:val="00D94451"/>
    <w:rsid w:val="00D9481B"/>
    <w:rsid w:val="00D94B90"/>
    <w:rsid w:val="00D94E23"/>
    <w:rsid w:val="00D95119"/>
    <w:rsid w:val="00D9537F"/>
    <w:rsid w:val="00D95485"/>
    <w:rsid w:val="00D95935"/>
    <w:rsid w:val="00D95C1B"/>
    <w:rsid w:val="00D95D7A"/>
    <w:rsid w:val="00D95FF0"/>
    <w:rsid w:val="00D96156"/>
    <w:rsid w:val="00D96163"/>
    <w:rsid w:val="00D961F0"/>
    <w:rsid w:val="00D96222"/>
    <w:rsid w:val="00D962F1"/>
    <w:rsid w:val="00D96305"/>
    <w:rsid w:val="00D963F1"/>
    <w:rsid w:val="00D964C2"/>
    <w:rsid w:val="00D966DE"/>
    <w:rsid w:val="00D9679C"/>
    <w:rsid w:val="00D96A3E"/>
    <w:rsid w:val="00D96A93"/>
    <w:rsid w:val="00D96B06"/>
    <w:rsid w:val="00D96C78"/>
    <w:rsid w:val="00D96CCC"/>
    <w:rsid w:val="00D96CD3"/>
    <w:rsid w:val="00D96CF1"/>
    <w:rsid w:val="00D971DD"/>
    <w:rsid w:val="00D9734B"/>
    <w:rsid w:val="00D973CF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366"/>
    <w:rsid w:val="00DA0568"/>
    <w:rsid w:val="00DA077B"/>
    <w:rsid w:val="00DA07BE"/>
    <w:rsid w:val="00DA0838"/>
    <w:rsid w:val="00DA0931"/>
    <w:rsid w:val="00DA0A0C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A06"/>
    <w:rsid w:val="00DA1B67"/>
    <w:rsid w:val="00DA1C8B"/>
    <w:rsid w:val="00DA1D39"/>
    <w:rsid w:val="00DA1EBE"/>
    <w:rsid w:val="00DA2097"/>
    <w:rsid w:val="00DA20A9"/>
    <w:rsid w:val="00DA2179"/>
    <w:rsid w:val="00DA2210"/>
    <w:rsid w:val="00DA22F6"/>
    <w:rsid w:val="00DA2440"/>
    <w:rsid w:val="00DA2563"/>
    <w:rsid w:val="00DA25FF"/>
    <w:rsid w:val="00DA2640"/>
    <w:rsid w:val="00DA267E"/>
    <w:rsid w:val="00DA2729"/>
    <w:rsid w:val="00DA2825"/>
    <w:rsid w:val="00DA29E8"/>
    <w:rsid w:val="00DA29F2"/>
    <w:rsid w:val="00DA2B40"/>
    <w:rsid w:val="00DA2B92"/>
    <w:rsid w:val="00DA2BA6"/>
    <w:rsid w:val="00DA2CF9"/>
    <w:rsid w:val="00DA2DD7"/>
    <w:rsid w:val="00DA2E1F"/>
    <w:rsid w:val="00DA2F54"/>
    <w:rsid w:val="00DA3290"/>
    <w:rsid w:val="00DA32F1"/>
    <w:rsid w:val="00DA3381"/>
    <w:rsid w:val="00DA351C"/>
    <w:rsid w:val="00DA358A"/>
    <w:rsid w:val="00DA369E"/>
    <w:rsid w:val="00DA387C"/>
    <w:rsid w:val="00DA3A3B"/>
    <w:rsid w:val="00DA3B17"/>
    <w:rsid w:val="00DA3B1C"/>
    <w:rsid w:val="00DA3BD0"/>
    <w:rsid w:val="00DA3CC7"/>
    <w:rsid w:val="00DA3CCE"/>
    <w:rsid w:val="00DA3E79"/>
    <w:rsid w:val="00DA4042"/>
    <w:rsid w:val="00DA41DF"/>
    <w:rsid w:val="00DA434E"/>
    <w:rsid w:val="00DA454C"/>
    <w:rsid w:val="00DA4631"/>
    <w:rsid w:val="00DA4718"/>
    <w:rsid w:val="00DA4837"/>
    <w:rsid w:val="00DA4BD8"/>
    <w:rsid w:val="00DA4BFC"/>
    <w:rsid w:val="00DA4C0C"/>
    <w:rsid w:val="00DA4D03"/>
    <w:rsid w:val="00DA4DA7"/>
    <w:rsid w:val="00DA5002"/>
    <w:rsid w:val="00DA506D"/>
    <w:rsid w:val="00DA51EB"/>
    <w:rsid w:val="00DA534E"/>
    <w:rsid w:val="00DA5413"/>
    <w:rsid w:val="00DA5469"/>
    <w:rsid w:val="00DA55E8"/>
    <w:rsid w:val="00DA56BF"/>
    <w:rsid w:val="00DA5840"/>
    <w:rsid w:val="00DA58D6"/>
    <w:rsid w:val="00DA5970"/>
    <w:rsid w:val="00DA59F6"/>
    <w:rsid w:val="00DA5A59"/>
    <w:rsid w:val="00DA5AC5"/>
    <w:rsid w:val="00DA5C9E"/>
    <w:rsid w:val="00DA5D09"/>
    <w:rsid w:val="00DA5D4B"/>
    <w:rsid w:val="00DA5E1E"/>
    <w:rsid w:val="00DA5FBD"/>
    <w:rsid w:val="00DA6291"/>
    <w:rsid w:val="00DA62C0"/>
    <w:rsid w:val="00DA6406"/>
    <w:rsid w:val="00DA6770"/>
    <w:rsid w:val="00DA6B54"/>
    <w:rsid w:val="00DA6BA9"/>
    <w:rsid w:val="00DA6CA1"/>
    <w:rsid w:val="00DA6CDC"/>
    <w:rsid w:val="00DA6D00"/>
    <w:rsid w:val="00DA6D60"/>
    <w:rsid w:val="00DA6F07"/>
    <w:rsid w:val="00DA729C"/>
    <w:rsid w:val="00DA7446"/>
    <w:rsid w:val="00DA7608"/>
    <w:rsid w:val="00DA769A"/>
    <w:rsid w:val="00DA76C8"/>
    <w:rsid w:val="00DA78B1"/>
    <w:rsid w:val="00DA7938"/>
    <w:rsid w:val="00DA7A02"/>
    <w:rsid w:val="00DA7AA3"/>
    <w:rsid w:val="00DA7CE6"/>
    <w:rsid w:val="00DA7E6C"/>
    <w:rsid w:val="00DA7F2A"/>
    <w:rsid w:val="00DA7F8F"/>
    <w:rsid w:val="00DB0196"/>
    <w:rsid w:val="00DB033D"/>
    <w:rsid w:val="00DB0397"/>
    <w:rsid w:val="00DB041D"/>
    <w:rsid w:val="00DB04CE"/>
    <w:rsid w:val="00DB05B8"/>
    <w:rsid w:val="00DB086A"/>
    <w:rsid w:val="00DB08ED"/>
    <w:rsid w:val="00DB0948"/>
    <w:rsid w:val="00DB0A3F"/>
    <w:rsid w:val="00DB0B9E"/>
    <w:rsid w:val="00DB0C22"/>
    <w:rsid w:val="00DB0D94"/>
    <w:rsid w:val="00DB0EFE"/>
    <w:rsid w:val="00DB0F2B"/>
    <w:rsid w:val="00DB10D5"/>
    <w:rsid w:val="00DB1377"/>
    <w:rsid w:val="00DB13BC"/>
    <w:rsid w:val="00DB14FC"/>
    <w:rsid w:val="00DB18B8"/>
    <w:rsid w:val="00DB18F3"/>
    <w:rsid w:val="00DB194D"/>
    <w:rsid w:val="00DB1999"/>
    <w:rsid w:val="00DB1C2A"/>
    <w:rsid w:val="00DB1DB9"/>
    <w:rsid w:val="00DB1E0B"/>
    <w:rsid w:val="00DB1E1C"/>
    <w:rsid w:val="00DB1E5A"/>
    <w:rsid w:val="00DB1FDF"/>
    <w:rsid w:val="00DB203C"/>
    <w:rsid w:val="00DB205F"/>
    <w:rsid w:val="00DB219F"/>
    <w:rsid w:val="00DB223B"/>
    <w:rsid w:val="00DB2398"/>
    <w:rsid w:val="00DB23A7"/>
    <w:rsid w:val="00DB243B"/>
    <w:rsid w:val="00DB2464"/>
    <w:rsid w:val="00DB2473"/>
    <w:rsid w:val="00DB2567"/>
    <w:rsid w:val="00DB2A61"/>
    <w:rsid w:val="00DB2AC8"/>
    <w:rsid w:val="00DB2AF4"/>
    <w:rsid w:val="00DB2CB6"/>
    <w:rsid w:val="00DB2D61"/>
    <w:rsid w:val="00DB2E18"/>
    <w:rsid w:val="00DB2E41"/>
    <w:rsid w:val="00DB2E86"/>
    <w:rsid w:val="00DB3013"/>
    <w:rsid w:val="00DB3170"/>
    <w:rsid w:val="00DB3387"/>
    <w:rsid w:val="00DB347D"/>
    <w:rsid w:val="00DB3756"/>
    <w:rsid w:val="00DB3789"/>
    <w:rsid w:val="00DB3958"/>
    <w:rsid w:val="00DB3C3C"/>
    <w:rsid w:val="00DB3C8E"/>
    <w:rsid w:val="00DB3D0C"/>
    <w:rsid w:val="00DB3D22"/>
    <w:rsid w:val="00DB4194"/>
    <w:rsid w:val="00DB41A3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4F42"/>
    <w:rsid w:val="00DB5022"/>
    <w:rsid w:val="00DB5394"/>
    <w:rsid w:val="00DB53DB"/>
    <w:rsid w:val="00DB55F7"/>
    <w:rsid w:val="00DB5618"/>
    <w:rsid w:val="00DB5756"/>
    <w:rsid w:val="00DB5759"/>
    <w:rsid w:val="00DB585B"/>
    <w:rsid w:val="00DB59A1"/>
    <w:rsid w:val="00DB5B5E"/>
    <w:rsid w:val="00DB5BB8"/>
    <w:rsid w:val="00DB5BC9"/>
    <w:rsid w:val="00DB5E05"/>
    <w:rsid w:val="00DB5F7C"/>
    <w:rsid w:val="00DB6049"/>
    <w:rsid w:val="00DB60CB"/>
    <w:rsid w:val="00DB6136"/>
    <w:rsid w:val="00DB62CF"/>
    <w:rsid w:val="00DB6733"/>
    <w:rsid w:val="00DB677A"/>
    <w:rsid w:val="00DB68BB"/>
    <w:rsid w:val="00DB6981"/>
    <w:rsid w:val="00DB6A13"/>
    <w:rsid w:val="00DB6A73"/>
    <w:rsid w:val="00DB6E9E"/>
    <w:rsid w:val="00DB6FBE"/>
    <w:rsid w:val="00DB7021"/>
    <w:rsid w:val="00DB7089"/>
    <w:rsid w:val="00DB70AA"/>
    <w:rsid w:val="00DB7178"/>
    <w:rsid w:val="00DB730A"/>
    <w:rsid w:val="00DB7326"/>
    <w:rsid w:val="00DB7328"/>
    <w:rsid w:val="00DB732F"/>
    <w:rsid w:val="00DB74B8"/>
    <w:rsid w:val="00DB75B8"/>
    <w:rsid w:val="00DB75D0"/>
    <w:rsid w:val="00DB762A"/>
    <w:rsid w:val="00DB7641"/>
    <w:rsid w:val="00DB76B1"/>
    <w:rsid w:val="00DB76C2"/>
    <w:rsid w:val="00DB76CF"/>
    <w:rsid w:val="00DB7753"/>
    <w:rsid w:val="00DB78DC"/>
    <w:rsid w:val="00DB7A23"/>
    <w:rsid w:val="00DB7AC0"/>
    <w:rsid w:val="00DB7B0B"/>
    <w:rsid w:val="00DB7E9A"/>
    <w:rsid w:val="00DC0374"/>
    <w:rsid w:val="00DC0377"/>
    <w:rsid w:val="00DC04B3"/>
    <w:rsid w:val="00DC059F"/>
    <w:rsid w:val="00DC08C7"/>
    <w:rsid w:val="00DC0C0A"/>
    <w:rsid w:val="00DC0C14"/>
    <w:rsid w:val="00DC0D8B"/>
    <w:rsid w:val="00DC0F05"/>
    <w:rsid w:val="00DC10BC"/>
    <w:rsid w:val="00DC11BD"/>
    <w:rsid w:val="00DC1268"/>
    <w:rsid w:val="00DC1269"/>
    <w:rsid w:val="00DC1334"/>
    <w:rsid w:val="00DC1520"/>
    <w:rsid w:val="00DC17CF"/>
    <w:rsid w:val="00DC17F5"/>
    <w:rsid w:val="00DC1891"/>
    <w:rsid w:val="00DC18FB"/>
    <w:rsid w:val="00DC1AB6"/>
    <w:rsid w:val="00DC1BBA"/>
    <w:rsid w:val="00DC1BE8"/>
    <w:rsid w:val="00DC1C50"/>
    <w:rsid w:val="00DC1C69"/>
    <w:rsid w:val="00DC1DE7"/>
    <w:rsid w:val="00DC1F90"/>
    <w:rsid w:val="00DC1FE0"/>
    <w:rsid w:val="00DC2033"/>
    <w:rsid w:val="00DC2389"/>
    <w:rsid w:val="00DC25BD"/>
    <w:rsid w:val="00DC25D8"/>
    <w:rsid w:val="00DC25FA"/>
    <w:rsid w:val="00DC269F"/>
    <w:rsid w:val="00DC29A3"/>
    <w:rsid w:val="00DC2A8B"/>
    <w:rsid w:val="00DC2E6D"/>
    <w:rsid w:val="00DC2E9F"/>
    <w:rsid w:val="00DC2EC4"/>
    <w:rsid w:val="00DC301C"/>
    <w:rsid w:val="00DC307F"/>
    <w:rsid w:val="00DC3088"/>
    <w:rsid w:val="00DC3341"/>
    <w:rsid w:val="00DC33F0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3A5"/>
    <w:rsid w:val="00DC447C"/>
    <w:rsid w:val="00DC45FB"/>
    <w:rsid w:val="00DC47D8"/>
    <w:rsid w:val="00DC481C"/>
    <w:rsid w:val="00DC498A"/>
    <w:rsid w:val="00DC4A19"/>
    <w:rsid w:val="00DC4A6D"/>
    <w:rsid w:val="00DC4A7D"/>
    <w:rsid w:val="00DC4B6C"/>
    <w:rsid w:val="00DC4CC1"/>
    <w:rsid w:val="00DC4F3F"/>
    <w:rsid w:val="00DC5132"/>
    <w:rsid w:val="00DC525C"/>
    <w:rsid w:val="00DC5391"/>
    <w:rsid w:val="00DC5501"/>
    <w:rsid w:val="00DC552E"/>
    <w:rsid w:val="00DC5676"/>
    <w:rsid w:val="00DC5710"/>
    <w:rsid w:val="00DC5789"/>
    <w:rsid w:val="00DC58DC"/>
    <w:rsid w:val="00DC5953"/>
    <w:rsid w:val="00DC5A18"/>
    <w:rsid w:val="00DC5ACC"/>
    <w:rsid w:val="00DC5BAD"/>
    <w:rsid w:val="00DC5C70"/>
    <w:rsid w:val="00DC5DF3"/>
    <w:rsid w:val="00DC5FBB"/>
    <w:rsid w:val="00DC6092"/>
    <w:rsid w:val="00DC6271"/>
    <w:rsid w:val="00DC6292"/>
    <w:rsid w:val="00DC6635"/>
    <w:rsid w:val="00DC6879"/>
    <w:rsid w:val="00DC68EB"/>
    <w:rsid w:val="00DC68EC"/>
    <w:rsid w:val="00DC68F6"/>
    <w:rsid w:val="00DC6E43"/>
    <w:rsid w:val="00DC6E70"/>
    <w:rsid w:val="00DC6EDB"/>
    <w:rsid w:val="00DC6FD5"/>
    <w:rsid w:val="00DC7252"/>
    <w:rsid w:val="00DC72F4"/>
    <w:rsid w:val="00DC73B5"/>
    <w:rsid w:val="00DC7431"/>
    <w:rsid w:val="00DC743F"/>
    <w:rsid w:val="00DC74F3"/>
    <w:rsid w:val="00DC76A3"/>
    <w:rsid w:val="00DC782E"/>
    <w:rsid w:val="00DC794F"/>
    <w:rsid w:val="00DC7A2F"/>
    <w:rsid w:val="00DC7C82"/>
    <w:rsid w:val="00DC7D10"/>
    <w:rsid w:val="00DC7D79"/>
    <w:rsid w:val="00DC7E3D"/>
    <w:rsid w:val="00DC7EC0"/>
    <w:rsid w:val="00DC7F5D"/>
    <w:rsid w:val="00DC7FC5"/>
    <w:rsid w:val="00DD0025"/>
    <w:rsid w:val="00DD014E"/>
    <w:rsid w:val="00DD0201"/>
    <w:rsid w:val="00DD0462"/>
    <w:rsid w:val="00DD0577"/>
    <w:rsid w:val="00DD05BD"/>
    <w:rsid w:val="00DD07E7"/>
    <w:rsid w:val="00DD0851"/>
    <w:rsid w:val="00DD0892"/>
    <w:rsid w:val="00DD0950"/>
    <w:rsid w:val="00DD0B3E"/>
    <w:rsid w:val="00DD0B4F"/>
    <w:rsid w:val="00DD0D18"/>
    <w:rsid w:val="00DD0E8F"/>
    <w:rsid w:val="00DD0ED5"/>
    <w:rsid w:val="00DD1020"/>
    <w:rsid w:val="00DD1337"/>
    <w:rsid w:val="00DD151B"/>
    <w:rsid w:val="00DD1538"/>
    <w:rsid w:val="00DD15CD"/>
    <w:rsid w:val="00DD16C1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1D9"/>
    <w:rsid w:val="00DD22D0"/>
    <w:rsid w:val="00DD22E2"/>
    <w:rsid w:val="00DD2420"/>
    <w:rsid w:val="00DD2620"/>
    <w:rsid w:val="00DD2775"/>
    <w:rsid w:val="00DD2A81"/>
    <w:rsid w:val="00DD2C23"/>
    <w:rsid w:val="00DD2C43"/>
    <w:rsid w:val="00DD2C67"/>
    <w:rsid w:val="00DD2C76"/>
    <w:rsid w:val="00DD2CFF"/>
    <w:rsid w:val="00DD30A1"/>
    <w:rsid w:val="00DD3A31"/>
    <w:rsid w:val="00DD3E14"/>
    <w:rsid w:val="00DD4035"/>
    <w:rsid w:val="00DD407D"/>
    <w:rsid w:val="00DD4162"/>
    <w:rsid w:val="00DD44A7"/>
    <w:rsid w:val="00DD458E"/>
    <w:rsid w:val="00DD45EE"/>
    <w:rsid w:val="00DD490B"/>
    <w:rsid w:val="00DD4C09"/>
    <w:rsid w:val="00DD4C1F"/>
    <w:rsid w:val="00DD4C8A"/>
    <w:rsid w:val="00DD4FA4"/>
    <w:rsid w:val="00DD4FDA"/>
    <w:rsid w:val="00DD4FFE"/>
    <w:rsid w:val="00DD4FFF"/>
    <w:rsid w:val="00DD52FB"/>
    <w:rsid w:val="00DD535C"/>
    <w:rsid w:val="00DD5470"/>
    <w:rsid w:val="00DD549E"/>
    <w:rsid w:val="00DD54B1"/>
    <w:rsid w:val="00DD56CE"/>
    <w:rsid w:val="00DD572C"/>
    <w:rsid w:val="00DD57A1"/>
    <w:rsid w:val="00DD583C"/>
    <w:rsid w:val="00DD5B80"/>
    <w:rsid w:val="00DD5BF0"/>
    <w:rsid w:val="00DD5CAC"/>
    <w:rsid w:val="00DD5D0B"/>
    <w:rsid w:val="00DD5F0C"/>
    <w:rsid w:val="00DD6057"/>
    <w:rsid w:val="00DD6060"/>
    <w:rsid w:val="00DD60B0"/>
    <w:rsid w:val="00DD64DF"/>
    <w:rsid w:val="00DD66FC"/>
    <w:rsid w:val="00DD69F6"/>
    <w:rsid w:val="00DD6B51"/>
    <w:rsid w:val="00DD6B8A"/>
    <w:rsid w:val="00DD6BCE"/>
    <w:rsid w:val="00DD6DAE"/>
    <w:rsid w:val="00DD6ED4"/>
    <w:rsid w:val="00DD6F62"/>
    <w:rsid w:val="00DD7030"/>
    <w:rsid w:val="00DD7271"/>
    <w:rsid w:val="00DD7317"/>
    <w:rsid w:val="00DD731F"/>
    <w:rsid w:val="00DD73A8"/>
    <w:rsid w:val="00DD73AA"/>
    <w:rsid w:val="00DD75BD"/>
    <w:rsid w:val="00DD763D"/>
    <w:rsid w:val="00DD76D1"/>
    <w:rsid w:val="00DD7774"/>
    <w:rsid w:val="00DD788D"/>
    <w:rsid w:val="00DD79F8"/>
    <w:rsid w:val="00DD7BC9"/>
    <w:rsid w:val="00DD7CC8"/>
    <w:rsid w:val="00DD7D8F"/>
    <w:rsid w:val="00DD7DCC"/>
    <w:rsid w:val="00DD7E07"/>
    <w:rsid w:val="00DD7FC7"/>
    <w:rsid w:val="00DE02C6"/>
    <w:rsid w:val="00DE03F8"/>
    <w:rsid w:val="00DE0419"/>
    <w:rsid w:val="00DE042B"/>
    <w:rsid w:val="00DE04A4"/>
    <w:rsid w:val="00DE055D"/>
    <w:rsid w:val="00DE0607"/>
    <w:rsid w:val="00DE07B0"/>
    <w:rsid w:val="00DE09B1"/>
    <w:rsid w:val="00DE0BF1"/>
    <w:rsid w:val="00DE0D87"/>
    <w:rsid w:val="00DE0DB2"/>
    <w:rsid w:val="00DE0E60"/>
    <w:rsid w:val="00DE10C4"/>
    <w:rsid w:val="00DE12AE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E87"/>
    <w:rsid w:val="00DE1EDB"/>
    <w:rsid w:val="00DE1FF2"/>
    <w:rsid w:val="00DE2126"/>
    <w:rsid w:val="00DE22A9"/>
    <w:rsid w:val="00DE2445"/>
    <w:rsid w:val="00DE26FD"/>
    <w:rsid w:val="00DE2785"/>
    <w:rsid w:val="00DE2A59"/>
    <w:rsid w:val="00DE2A5E"/>
    <w:rsid w:val="00DE2ED3"/>
    <w:rsid w:val="00DE2F55"/>
    <w:rsid w:val="00DE2FD5"/>
    <w:rsid w:val="00DE3239"/>
    <w:rsid w:val="00DE3423"/>
    <w:rsid w:val="00DE3612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3E0"/>
    <w:rsid w:val="00DE4421"/>
    <w:rsid w:val="00DE4504"/>
    <w:rsid w:val="00DE466B"/>
    <w:rsid w:val="00DE4681"/>
    <w:rsid w:val="00DE49C5"/>
    <w:rsid w:val="00DE49C7"/>
    <w:rsid w:val="00DE4B85"/>
    <w:rsid w:val="00DE4D08"/>
    <w:rsid w:val="00DE4E26"/>
    <w:rsid w:val="00DE4FF9"/>
    <w:rsid w:val="00DE5085"/>
    <w:rsid w:val="00DE51CB"/>
    <w:rsid w:val="00DE52FB"/>
    <w:rsid w:val="00DE5421"/>
    <w:rsid w:val="00DE547E"/>
    <w:rsid w:val="00DE55A4"/>
    <w:rsid w:val="00DE56D0"/>
    <w:rsid w:val="00DE5761"/>
    <w:rsid w:val="00DE592B"/>
    <w:rsid w:val="00DE5A96"/>
    <w:rsid w:val="00DE5ACD"/>
    <w:rsid w:val="00DE5C03"/>
    <w:rsid w:val="00DE5C14"/>
    <w:rsid w:val="00DE5C60"/>
    <w:rsid w:val="00DE5CC0"/>
    <w:rsid w:val="00DE5CD9"/>
    <w:rsid w:val="00DE5D59"/>
    <w:rsid w:val="00DE5D80"/>
    <w:rsid w:val="00DE5F8F"/>
    <w:rsid w:val="00DE5FE3"/>
    <w:rsid w:val="00DE601D"/>
    <w:rsid w:val="00DE6024"/>
    <w:rsid w:val="00DE6142"/>
    <w:rsid w:val="00DE6261"/>
    <w:rsid w:val="00DE6282"/>
    <w:rsid w:val="00DE62B1"/>
    <w:rsid w:val="00DE63BC"/>
    <w:rsid w:val="00DE640F"/>
    <w:rsid w:val="00DE64D9"/>
    <w:rsid w:val="00DE665C"/>
    <w:rsid w:val="00DE66E8"/>
    <w:rsid w:val="00DE67C3"/>
    <w:rsid w:val="00DE6821"/>
    <w:rsid w:val="00DE68E3"/>
    <w:rsid w:val="00DE6D6B"/>
    <w:rsid w:val="00DE6DA6"/>
    <w:rsid w:val="00DE6DBF"/>
    <w:rsid w:val="00DE6EE6"/>
    <w:rsid w:val="00DE6F51"/>
    <w:rsid w:val="00DE7076"/>
    <w:rsid w:val="00DE707D"/>
    <w:rsid w:val="00DE747A"/>
    <w:rsid w:val="00DE7693"/>
    <w:rsid w:val="00DE78EB"/>
    <w:rsid w:val="00DE79B2"/>
    <w:rsid w:val="00DE79CA"/>
    <w:rsid w:val="00DE7AC5"/>
    <w:rsid w:val="00DE7F16"/>
    <w:rsid w:val="00DE7F76"/>
    <w:rsid w:val="00DF00E0"/>
    <w:rsid w:val="00DF0306"/>
    <w:rsid w:val="00DF03CA"/>
    <w:rsid w:val="00DF043D"/>
    <w:rsid w:val="00DF04C2"/>
    <w:rsid w:val="00DF0507"/>
    <w:rsid w:val="00DF06FC"/>
    <w:rsid w:val="00DF0889"/>
    <w:rsid w:val="00DF08D7"/>
    <w:rsid w:val="00DF09EF"/>
    <w:rsid w:val="00DF0A2C"/>
    <w:rsid w:val="00DF0CF4"/>
    <w:rsid w:val="00DF0D56"/>
    <w:rsid w:val="00DF107E"/>
    <w:rsid w:val="00DF1132"/>
    <w:rsid w:val="00DF11E8"/>
    <w:rsid w:val="00DF125B"/>
    <w:rsid w:val="00DF1363"/>
    <w:rsid w:val="00DF13AA"/>
    <w:rsid w:val="00DF146C"/>
    <w:rsid w:val="00DF1670"/>
    <w:rsid w:val="00DF181C"/>
    <w:rsid w:val="00DF19F2"/>
    <w:rsid w:val="00DF1A1F"/>
    <w:rsid w:val="00DF1A29"/>
    <w:rsid w:val="00DF1A47"/>
    <w:rsid w:val="00DF1AA7"/>
    <w:rsid w:val="00DF1CC2"/>
    <w:rsid w:val="00DF1E08"/>
    <w:rsid w:val="00DF2021"/>
    <w:rsid w:val="00DF215D"/>
    <w:rsid w:val="00DF2234"/>
    <w:rsid w:val="00DF2428"/>
    <w:rsid w:val="00DF24A6"/>
    <w:rsid w:val="00DF24B3"/>
    <w:rsid w:val="00DF2501"/>
    <w:rsid w:val="00DF2592"/>
    <w:rsid w:val="00DF25C5"/>
    <w:rsid w:val="00DF288E"/>
    <w:rsid w:val="00DF2A17"/>
    <w:rsid w:val="00DF2B93"/>
    <w:rsid w:val="00DF2BE2"/>
    <w:rsid w:val="00DF2C35"/>
    <w:rsid w:val="00DF2C6B"/>
    <w:rsid w:val="00DF2D0E"/>
    <w:rsid w:val="00DF2E78"/>
    <w:rsid w:val="00DF32A2"/>
    <w:rsid w:val="00DF34A3"/>
    <w:rsid w:val="00DF34E6"/>
    <w:rsid w:val="00DF35DC"/>
    <w:rsid w:val="00DF37C3"/>
    <w:rsid w:val="00DF3971"/>
    <w:rsid w:val="00DF3A90"/>
    <w:rsid w:val="00DF3CBF"/>
    <w:rsid w:val="00DF40F6"/>
    <w:rsid w:val="00DF4902"/>
    <w:rsid w:val="00DF4B42"/>
    <w:rsid w:val="00DF4BE9"/>
    <w:rsid w:val="00DF4EE4"/>
    <w:rsid w:val="00DF5011"/>
    <w:rsid w:val="00DF5100"/>
    <w:rsid w:val="00DF543C"/>
    <w:rsid w:val="00DF56B5"/>
    <w:rsid w:val="00DF580E"/>
    <w:rsid w:val="00DF58BB"/>
    <w:rsid w:val="00DF58D2"/>
    <w:rsid w:val="00DF5A42"/>
    <w:rsid w:val="00DF5A62"/>
    <w:rsid w:val="00DF5B13"/>
    <w:rsid w:val="00DF5CDB"/>
    <w:rsid w:val="00DF5D8F"/>
    <w:rsid w:val="00DF5DD9"/>
    <w:rsid w:val="00DF5E2C"/>
    <w:rsid w:val="00DF5F18"/>
    <w:rsid w:val="00DF5FEC"/>
    <w:rsid w:val="00DF613D"/>
    <w:rsid w:val="00DF617D"/>
    <w:rsid w:val="00DF6198"/>
    <w:rsid w:val="00DF61A4"/>
    <w:rsid w:val="00DF634F"/>
    <w:rsid w:val="00DF64A1"/>
    <w:rsid w:val="00DF655B"/>
    <w:rsid w:val="00DF658D"/>
    <w:rsid w:val="00DF678B"/>
    <w:rsid w:val="00DF67A2"/>
    <w:rsid w:val="00DF6AA0"/>
    <w:rsid w:val="00DF6AB4"/>
    <w:rsid w:val="00DF6ABC"/>
    <w:rsid w:val="00DF6CA5"/>
    <w:rsid w:val="00DF710A"/>
    <w:rsid w:val="00DF710C"/>
    <w:rsid w:val="00DF73B7"/>
    <w:rsid w:val="00DF73D3"/>
    <w:rsid w:val="00DF743E"/>
    <w:rsid w:val="00DF748A"/>
    <w:rsid w:val="00DF7554"/>
    <w:rsid w:val="00DF7813"/>
    <w:rsid w:val="00DF7942"/>
    <w:rsid w:val="00DF7CC1"/>
    <w:rsid w:val="00DF7F18"/>
    <w:rsid w:val="00DF7F1F"/>
    <w:rsid w:val="00E0014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1E5"/>
    <w:rsid w:val="00E0134D"/>
    <w:rsid w:val="00E0155B"/>
    <w:rsid w:val="00E015C9"/>
    <w:rsid w:val="00E018F8"/>
    <w:rsid w:val="00E01983"/>
    <w:rsid w:val="00E01AA6"/>
    <w:rsid w:val="00E01C6E"/>
    <w:rsid w:val="00E01E22"/>
    <w:rsid w:val="00E01E52"/>
    <w:rsid w:val="00E01E60"/>
    <w:rsid w:val="00E01E6A"/>
    <w:rsid w:val="00E01EFF"/>
    <w:rsid w:val="00E020BF"/>
    <w:rsid w:val="00E0210A"/>
    <w:rsid w:val="00E0223C"/>
    <w:rsid w:val="00E0225E"/>
    <w:rsid w:val="00E024E0"/>
    <w:rsid w:val="00E02751"/>
    <w:rsid w:val="00E02B5B"/>
    <w:rsid w:val="00E02BFC"/>
    <w:rsid w:val="00E02C3F"/>
    <w:rsid w:val="00E02D7D"/>
    <w:rsid w:val="00E02E37"/>
    <w:rsid w:val="00E02F79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BB3"/>
    <w:rsid w:val="00E03C9F"/>
    <w:rsid w:val="00E03DB1"/>
    <w:rsid w:val="00E04047"/>
    <w:rsid w:val="00E041F6"/>
    <w:rsid w:val="00E04620"/>
    <w:rsid w:val="00E04A03"/>
    <w:rsid w:val="00E04BD8"/>
    <w:rsid w:val="00E04BEB"/>
    <w:rsid w:val="00E04C4B"/>
    <w:rsid w:val="00E04D17"/>
    <w:rsid w:val="00E04F05"/>
    <w:rsid w:val="00E04F50"/>
    <w:rsid w:val="00E05076"/>
    <w:rsid w:val="00E05351"/>
    <w:rsid w:val="00E053F6"/>
    <w:rsid w:val="00E05418"/>
    <w:rsid w:val="00E054A2"/>
    <w:rsid w:val="00E054AE"/>
    <w:rsid w:val="00E054E6"/>
    <w:rsid w:val="00E05518"/>
    <w:rsid w:val="00E05534"/>
    <w:rsid w:val="00E05550"/>
    <w:rsid w:val="00E057B8"/>
    <w:rsid w:val="00E057FC"/>
    <w:rsid w:val="00E058DE"/>
    <w:rsid w:val="00E059BB"/>
    <w:rsid w:val="00E05B0B"/>
    <w:rsid w:val="00E05B19"/>
    <w:rsid w:val="00E05C11"/>
    <w:rsid w:val="00E05E30"/>
    <w:rsid w:val="00E06349"/>
    <w:rsid w:val="00E0680F"/>
    <w:rsid w:val="00E06BA4"/>
    <w:rsid w:val="00E06BBD"/>
    <w:rsid w:val="00E06D1A"/>
    <w:rsid w:val="00E06E67"/>
    <w:rsid w:val="00E07030"/>
    <w:rsid w:val="00E070E6"/>
    <w:rsid w:val="00E07247"/>
    <w:rsid w:val="00E072F2"/>
    <w:rsid w:val="00E07375"/>
    <w:rsid w:val="00E073EE"/>
    <w:rsid w:val="00E0749E"/>
    <w:rsid w:val="00E075B0"/>
    <w:rsid w:val="00E07776"/>
    <w:rsid w:val="00E079A0"/>
    <w:rsid w:val="00E07AB8"/>
    <w:rsid w:val="00E07CFF"/>
    <w:rsid w:val="00E07E00"/>
    <w:rsid w:val="00E07F4B"/>
    <w:rsid w:val="00E07FBE"/>
    <w:rsid w:val="00E10105"/>
    <w:rsid w:val="00E105E9"/>
    <w:rsid w:val="00E1062D"/>
    <w:rsid w:val="00E10725"/>
    <w:rsid w:val="00E1074A"/>
    <w:rsid w:val="00E10875"/>
    <w:rsid w:val="00E10931"/>
    <w:rsid w:val="00E10C02"/>
    <w:rsid w:val="00E10D56"/>
    <w:rsid w:val="00E10D85"/>
    <w:rsid w:val="00E10E08"/>
    <w:rsid w:val="00E10F1E"/>
    <w:rsid w:val="00E111B2"/>
    <w:rsid w:val="00E11681"/>
    <w:rsid w:val="00E11697"/>
    <w:rsid w:val="00E117CE"/>
    <w:rsid w:val="00E117EF"/>
    <w:rsid w:val="00E11829"/>
    <w:rsid w:val="00E11978"/>
    <w:rsid w:val="00E11A17"/>
    <w:rsid w:val="00E11B93"/>
    <w:rsid w:val="00E11BB7"/>
    <w:rsid w:val="00E11C00"/>
    <w:rsid w:val="00E11C4F"/>
    <w:rsid w:val="00E11D6E"/>
    <w:rsid w:val="00E11DBD"/>
    <w:rsid w:val="00E11DC3"/>
    <w:rsid w:val="00E11E1D"/>
    <w:rsid w:val="00E11EEB"/>
    <w:rsid w:val="00E11F35"/>
    <w:rsid w:val="00E12006"/>
    <w:rsid w:val="00E121C7"/>
    <w:rsid w:val="00E12338"/>
    <w:rsid w:val="00E12341"/>
    <w:rsid w:val="00E123C1"/>
    <w:rsid w:val="00E126BE"/>
    <w:rsid w:val="00E1291E"/>
    <w:rsid w:val="00E1299B"/>
    <w:rsid w:val="00E129F9"/>
    <w:rsid w:val="00E12A31"/>
    <w:rsid w:val="00E12A74"/>
    <w:rsid w:val="00E12A9E"/>
    <w:rsid w:val="00E12AA8"/>
    <w:rsid w:val="00E12BB0"/>
    <w:rsid w:val="00E12BB1"/>
    <w:rsid w:val="00E12CB7"/>
    <w:rsid w:val="00E12F11"/>
    <w:rsid w:val="00E12F46"/>
    <w:rsid w:val="00E13024"/>
    <w:rsid w:val="00E13037"/>
    <w:rsid w:val="00E13169"/>
    <w:rsid w:val="00E131DA"/>
    <w:rsid w:val="00E13255"/>
    <w:rsid w:val="00E133E8"/>
    <w:rsid w:val="00E13542"/>
    <w:rsid w:val="00E1357C"/>
    <w:rsid w:val="00E136F9"/>
    <w:rsid w:val="00E137BB"/>
    <w:rsid w:val="00E13A49"/>
    <w:rsid w:val="00E13B71"/>
    <w:rsid w:val="00E13C3E"/>
    <w:rsid w:val="00E13C79"/>
    <w:rsid w:val="00E13E29"/>
    <w:rsid w:val="00E13E43"/>
    <w:rsid w:val="00E13F5D"/>
    <w:rsid w:val="00E1408B"/>
    <w:rsid w:val="00E1408F"/>
    <w:rsid w:val="00E14285"/>
    <w:rsid w:val="00E1470C"/>
    <w:rsid w:val="00E14827"/>
    <w:rsid w:val="00E14869"/>
    <w:rsid w:val="00E149BD"/>
    <w:rsid w:val="00E14A4E"/>
    <w:rsid w:val="00E14A8A"/>
    <w:rsid w:val="00E14ACA"/>
    <w:rsid w:val="00E14B1D"/>
    <w:rsid w:val="00E14BE6"/>
    <w:rsid w:val="00E14D55"/>
    <w:rsid w:val="00E14F2D"/>
    <w:rsid w:val="00E15008"/>
    <w:rsid w:val="00E150F4"/>
    <w:rsid w:val="00E15197"/>
    <w:rsid w:val="00E152F6"/>
    <w:rsid w:val="00E155AF"/>
    <w:rsid w:val="00E155CD"/>
    <w:rsid w:val="00E1560C"/>
    <w:rsid w:val="00E15635"/>
    <w:rsid w:val="00E156A1"/>
    <w:rsid w:val="00E157F2"/>
    <w:rsid w:val="00E15868"/>
    <w:rsid w:val="00E158C0"/>
    <w:rsid w:val="00E15917"/>
    <w:rsid w:val="00E15999"/>
    <w:rsid w:val="00E15B4D"/>
    <w:rsid w:val="00E15F87"/>
    <w:rsid w:val="00E15FBE"/>
    <w:rsid w:val="00E164E7"/>
    <w:rsid w:val="00E166A5"/>
    <w:rsid w:val="00E16A63"/>
    <w:rsid w:val="00E16BD1"/>
    <w:rsid w:val="00E16C08"/>
    <w:rsid w:val="00E16CDA"/>
    <w:rsid w:val="00E16E0F"/>
    <w:rsid w:val="00E16E7A"/>
    <w:rsid w:val="00E16FA0"/>
    <w:rsid w:val="00E16FAA"/>
    <w:rsid w:val="00E16FE7"/>
    <w:rsid w:val="00E17483"/>
    <w:rsid w:val="00E1753F"/>
    <w:rsid w:val="00E17776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9E2"/>
    <w:rsid w:val="00E20A3D"/>
    <w:rsid w:val="00E20DA1"/>
    <w:rsid w:val="00E2107E"/>
    <w:rsid w:val="00E2111C"/>
    <w:rsid w:val="00E21276"/>
    <w:rsid w:val="00E2134C"/>
    <w:rsid w:val="00E213BE"/>
    <w:rsid w:val="00E21538"/>
    <w:rsid w:val="00E215AA"/>
    <w:rsid w:val="00E216F8"/>
    <w:rsid w:val="00E2171E"/>
    <w:rsid w:val="00E21AED"/>
    <w:rsid w:val="00E21E5E"/>
    <w:rsid w:val="00E21F0E"/>
    <w:rsid w:val="00E221D4"/>
    <w:rsid w:val="00E22927"/>
    <w:rsid w:val="00E22B08"/>
    <w:rsid w:val="00E22D6A"/>
    <w:rsid w:val="00E22EFC"/>
    <w:rsid w:val="00E232E9"/>
    <w:rsid w:val="00E23307"/>
    <w:rsid w:val="00E2335F"/>
    <w:rsid w:val="00E233CF"/>
    <w:rsid w:val="00E2354B"/>
    <w:rsid w:val="00E2376A"/>
    <w:rsid w:val="00E2380F"/>
    <w:rsid w:val="00E23AF0"/>
    <w:rsid w:val="00E23D11"/>
    <w:rsid w:val="00E23E8E"/>
    <w:rsid w:val="00E23F8D"/>
    <w:rsid w:val="00E2402C"/>
    <w:rsid w:val="00E2406E"/>
    <w:rsid w:val="00E240BD"/>
    <w:rsid w:val="00E24186"/>
    <w:rsid w:val="00E2420C"/>
    <w:rsid w:val="00E242A3"/>
    <w:rsid w:val="00E24466"/>
    <w:rsid w:val="00E2466B"/>
    <w:rsid w:val="00E248B1"/>
    <w:rsid w:val="00E24A66"/>
    <w:rsid w:val="00E24C26"/>
    <w:rsid w:val="00E24F23"/>
    <w:rsid w:val="00E25477"/>
    <w:rsid w:val="00E255CF"/>
    <w:rsid w:val="00E256DF"/>
    <w:rsid w:val="00E25701"/>
    <w:rsid w:val="00E258C4"/>
    <w:rsid w:val="00E259D1"/>
    <w:rsid w:val="00E25D86"/>
    <w:rsid w:val="00E26268"/>
    <w:rsid w:val="00E264E2"/>
    <w:rsid w:val="00E265D1"/>
    <w:rsid w:val="00E26816"/>
    <w:rsid w:val="00E269D9"/>
    <w:rsid w:val="00E26A9D"/>
    <w:rsid w:val="00E26B8E"/>
    <w:rsid w:val="00E26D12"/>
    <w:rsid w:val="00E26DA7"/>
    <w:rsid w:val="00E2715A"/>
    <w:rsid w:val="00E2718F"/>
    <w:rsid w:val="00E27405"/>
    <w:rsid w:val="00E27496"/>
    <w:rsid w:val="00E275CF"/>
    <w:rsid w:val="00E2785E"/>
    <w:rsid w:val="00E279D9"/>
    <w:rsid w:val="00E279FC"/>
    <w:rsid w:val="00E27AAD"/>
    <w:rsid w:val="00E27B90"/>
    <w:rsid w:val="00E27BC1"/>
    <w:rsid w:val="00E27C2E"/>
    <w:rsid w:val="00E27CFF"/>
    <w:rsid w:val="00E27D59"/>
    <w:rsid w:val="00E27D93"/>
    <w:rsid w:val="00E27FD6"/>
    <w:rsid w:val="00E27FD8"/>
    <w:rsid w:val="00E30011"/>
    <w:rsid w:val="00E30075"/>
    <w:rsid w:val="00E302C5"/>
    <w:rsid w:val="00E302E7"/>
    <w:rsid w:val="00E30514"/>
    <w:rsid w:val="00E3051B"/>
    <w:rsid w:val="00E305C2"/>
    <w:rsid w:val="00E3089E"/>
    <w:rsid w:val="00E30990"/>
    <w:rsid w:val="00E30A4E"/>
    <w:rsid w:val="00E30A89"/>
    <w:rsid w:val="00E30BF8"/>
    <w:rsid w:val="00E30BF9"/>
    <w:rsid w:val="00E30CA2"/>
    <w:rsid w:val="00E30D22"/>
    <w:rsid w:val="00E30D29"/>
    <w:rsid w:val="00E30EF3"/>
    <w:rsid w:val="00E310A4"/>
    <w:rsid w:val="00E311CE"/>
    <w:rsid w:val="00E31249"/>
    <w:rsid w:val="00E31311"/>
    <w:rsid w:val="00E31584"/>
    <w:rsid w:val="00E31610"/>
    <w:rsid w:val="00E31634"/>
    <w:rsid w:val="00E316C1"/>
    <w:rsid w:val="00E316C5"/>
    <w:rsid w:val="00E31715"/>
    <w:rsid w:val="00E31733"/>
    <w:rsid w:val="00E3173E"/>
    <w:rsid w:val="00E31771"/>
    <w:rsid w:val="00E317E6"/>
    <w:rsid w:val="00E318EB"/>
    <w:rsid w:val="00E31A51"/>
    <w:rsid w:val="00E31AB2"/>
    <w:rsid w:val="00E31BAE"/>
    <w:rsid w:val="00E31BE9"/>
    <w:rsid w:val="00E31F9B"/>
    <w:rsid w:val="00E3205D"/>
    <w:rsid w:val="00E32175"/>
    <w:rsid w:val="00E321C0"/>
    <w:rsid w:val="00E32341"/>
    <w:rsid w:val="00E3247E"/>
    <w:rsid w:val="00E32580"/>
    <w:rsid w:val="00E326D8"/>
    <w:rsid w:val="00E3273E"/>
    <w:rsid w:val="00E3275E"/>
    <w:rsid w:val="00E327D6"/>
    <w:rsid w:val="00E3286B"/>
    <w:rsid w:val="00E32962"/>
    <w:rsid w:val="00E329DE"/>
    <w:rsid w:val="00E32A37"/>
    <w:rsid w:val="00E32DA4"/>
    <w:rsid w:val="00E32EC4"/>
    <w:rsid w:val="00E32ECD"/>
    <w:rsid w:val="00E330E1"/>
    <w:rsid w:val="00E33120"/>
    <w:rsid w:val="00E33153"/>
    <w:rsid w:val="00E33158"/>
    <w:rsid w:val="00E331EC"/>
    <w:rsid w:val="00E3327B"/>
    <w:rsid w:val="00E33353"/>
    <w:rsid w:val="00E33642"/>
    <w:rsid w:val="00E3364E"/>
    <w:rsid w:val="00E3378C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4970"/>
    <w:rsid w:val="00E34B9B"/>
    <w:rsid w:val="00E34CA2"/>
    <w:rsid w:val="00E359DC"/>
    <w:rsid w:val="00E35D8F"/>
    <w:rsid w:val="00E35F1E"/>
    <w:rsid w:val="00E35FDF"/>
    <w:rsid w:val="00E360AD"/>
    <w:rsid w:val="00E362A2"/>
    <w:rsid w:val="00E36499"/>
    <w:rsid w:val="00E36883"/>
    <w:rsid w:val="00E3690D"/>
    <w:rsid w:val="00E369A4"/>
    <w:rsid w:val="00E36A44"/>
    <w:rsid w:val="00E36C6E"/>
    <w:rsid w:val="00E36D50"/>
    <w:rsid w:val="00E36E25"/>
    <w:rsid w:val="00E36E4B"/>
    <w:rsid w:val="00E36F12"/>
    <w:rsid w:val="00E371DF"/>
    <w:rsid w:val="00E3734A"/>
    <w:rsid w:val="00E37406"/>
    <w:rsid w:val="00E37510"/>
    <w:rsid w:val="00E3783D"/>
    <w:rsid w:val="00E379B5"/>
    <w:rsid w:val="00E37A64"/>
    <w:rsid w:val="00E37A80"/>
    <w:rsid w:val="00E37AE2"/>
    <w:rsid w:val="00E37B3C"/>
    <w:rsid w:val="00E37C10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0B40"/>
    <w:rsid w:val="00E40EB8"/>
    <w:rsid w:val="00E41169"/>
    <w:rsid w:val="00E4127D"/>
    <w:rsid w:val="00E41408"/>
    <w:rsid w:val="00E4140C"/>
    <w:rsid w:val="00E41495"/>
    <w:rsid w:val="00E414D8"/>
    <w:rsid w:val="00E4160B"/>
    <w:rsid w:val="00E41847"/>
    <w:rsid w:val="00E41926"/>
    <w:rsid w:val="00E4194F"/>
    <w:rsid w:val="00E41A7A"/>
    <w:rsid w:val="00E41C2F"/>
    <w:rsid w:val="00E420AC"/>
    <w:rsid w:val="00E42119"/>
    <w:rsid w:val="00E4230D"/>
    <w:rsid w:val="00E4246F"/>
    <w:rsid w:val="00E42625"/>
    <w:rsid w:val="00E426FA"/>
    <w:rsid w:val="00E42748"/>
    <w:rsid w:val="00E4275D"/>
    <w:rsid w:val="00E42869"/>
    <w:rsid w:val="00E42946"/>
    <w:rsid w:val="00E429BD"/>
    <w:rsid w:val="00E42BDA"/>
    <w:rsid w:val="00E42BEA"/>
    <w:rsid w:val="00E42C76"/>
    <w:rsid w:val="00E42E19"/>
    <w:rsid w:val="00E42E74"/>
    <w:rsid w:val="00E43005"/>
    <w:rsid w:val="00E430D5"/>
    <w:rsid w:val="00E431CE"/>
    <w:rsid w:val="00E43330"/>
    <w:rsid w:val="00E4337B"/>
    <w:rsid w:val="00E433A3"/>
    <w:rsid w:val="00E4344B"/>
    <w:rsid w:val="00E43569"/>
    <w:rsid w:val="00E435E6"/>
    <w:rsid w:val="00E43A97"/>
    <w:rsid w:val="00E43B8F"/>
    <w:rsid w:val="00E43B90"/>
    <w:rsid w:val="00E43C44"/>
    <w:rsid w:val="00E43D42"/>
    <w:rsid w:val="00E43D78"/>
    <w:rsid w:val="00E43DC9"/>
    <w:rsid w:val="00E43E26"/>
    <w:rsid w:val="00E43E68"/>
    <w:rsid w:val="00E43ED3"/>
    <w:rsid w:val="00E43F06"/>
    <w:rsid w:val="00E43F59"/>
    <w:rsid w:val="00E44041"/>
    <w:rsid w:val="00E44080"/>
    <w:rsid w:val="00E44216"/>
    <w:rsid w:val="00E44357"/>
    <w:rsid w:val="00E44372"/>
    <w:rsid w:val="00E443FB"/>
    <w:rsid w:val="00E44589"/>
    <w:rsid w:val="00E445FF"/>
    <w:rsid w:val="00E44D8B"/>
    <w:rsid w:val="00E44EFC"/>
    <w:rsid w:val="00E44F36"/>
    <w:rsid w:val="00E44F48"/>
    <w:rsid w:val="00E45207"/>
    <w:rsid w:val="00E452BE"/>
    <w:rsid w:val="00E4547C"/>
    <w:rsid w:val="00E45666"/>
    <w:rsid w:val="00E45797"/>
    <w:rsid w:val="00E4579B"/>
    <w:rsid w:val="00E4597C"/>
    <w:rsid w:val="00E45999"/>
    <w:rsid w:val="00E45B07"/>
    <w:rsid w:val="00E45C89"/>
    <w:rsid w:val="00E45ECE"/>
    <w:rsid w:val="00E45F4B"/>
    <w:rsid w:val="00E46012"/>
    <w:rsid w:val="00E461A9"/>
    <w:rsid w:val="00E461D5"/>
    <w:rsid w:val="00E4668D"/>
    <w:rsid w:val="00E46916"/>
    <w:rsid w:val="00E46938"/>
    <w:rsid w:val="00E469B4"/>
    <w:rsid w:val="00E46B55"/>
    <w:rsid w:val="00E46BCB"/>
    <w:rsid w:val="00E46E79"/>
    <w:rsid w:val="00E46EA6"/>
    <w:rsid w:val="00E46EC5"/>
    <w:rsid w:val="00E4713A"/>
    <w:rsid w:val="00E471F4"/>
    <w:rsid w:val="00E47456"/>
    <w:rsid w:val="00E474D6"/>
    <w:rsid w:val="00E476CB"/>
    <w:rsid w:val="00E476DB"/>
    <w:rsid w:val="00E4771D"/>
    <w:rsid w:val="00E47914"/>
    <w:rsid w:val="00E479CA"/>
    <w:rsid w:val="00E47AB4"/>
    <w:rsid w:val="00E47AC0"/>
    <w:rsid w:val="00E47AC1"/>
    <w:rsid w:val="00E47B1E"/>
    <w:rsid w:val="00E47C11"/>
    <w:rsid w:val="00E47C57"/>
    <w:rsid w:val="00E47DC6"/>
    <w:rsid w:val="00E47EDC"/>
    <w:rsid w:val="00E47F8E"/>
    <w:rsid w:val="00E50080"/>
    <w:rsid w:val="00E500D1"/>
    <w:rsid w:val="00E501E7"/>
    <w:rsid w:val="00E502BC"/>
    <w:rsid w:val="00E50781"/>
    <w:rsid w:val="00E507A5"/>
    <w:rsid w:val="00E50938"/>
    <w:rsid w:val="00E509A3"/>
    <w:rsid w:val="00E50C32"/>
    <w:rsid w:val="00E50DAC"/>
    <w:rsid w:val="00E50EDD"/>
    <w:rsid w:val="00E50EEF"/>
    <w:rsid w:val="00E50F97"/>
    <w:rsid w:val="00E50FCF"/>
    <w:rsid w:val="00E50FF5"/>
    <w:rsid w:val="00E513CE"/>
    <w:rsid w:val="00E516AB"/>
    <w:rsid w:val="00E5182D"/>
    <w:rsid w:val="00E518AB"/>
    <w:rsid w:val="00E518D7"/>
    <w:rsid w:val="00E518E1"/>
    <w:rsid w:val="00E5193D"/>
    <w:rsid w:val="00E51989"/>
    <w:rsid w:val="00E519E1"/>
    <w:rsid w:val="00E51A9C"/>
    <w:rsid w:val="00E51AD7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DB"/>
    <w:rsid w:val="00E528E0"/>
    <w:rsid w:val="00E52972"/>
    <w:rsid w:val="00E52B43"/>
    <w:rsid w:val="00E52BD0"/>
    <w:rsid w:val="00E52BE3"/>
    <w:rsid w:val="00E52E0B"/>
    <w:rsid w:val="00E52F38"/>
    <w:rsid w:val="00E53029"/>
    <w:rsid w:val="00E53063"/>
    <w:rsid w:val="00E5339A"/>
    <w:rsid w:val="00E53486"/>
    <w:rsid w:val="00E534CA"/>
    <w:rsid w:val="00E534DA"/>
    <w:rsid w:val="00E5352F"/>
    <w:rsid w:val="00E53621"/>
    <w:rsid w:val="00E53763"/>
    <w:rsid w:val="00E53855"/>
    <w:rsid w:val="00E538B7"/>
    <w:rsid w:val="00E53A25"/>
    <w:rsid w:val="00E53E91"/>
    <w:rsid w:val="00E5400D"/>
    <w:rsid w:val="00E542B9"/>
    <w:rsid w:val="00E5447F"/>
    <w:rsid w:val="00E5481A"/>
    <w:rsid w:val="00E54CC3"/>
    <w:rsid w:val="00E55102"/>
    <w:rsid w:val="00E55154"/>
    <w:rsid w:val="00E55202"/>
    <w:rsid w:val="00E553E0"/>
    <w:rsid w:val="00E557F3"/>
    <w:rsid w:val="00E558A2"/>
    <w:rsid w:val="00E558D4"/>
    <w:rsid w:val="00E55AA3"/>
    <w:rsid w:val="00E55AE9"/>
    <w:rsid w:val="00E55B8E"/>
    <w:rsid w:val="00E55C3A"/>
    <w:rsid w:val="00E55CB4"/>
    <w:rsid w:val="00E55DD6"/>
    <w:rsid w:val="00E55E12"/>
    <w:rsid w:val="00E55F8B"/>
    <w:rsid w:val="00E55FA0"/>
    <w:rsid w:val="00E56012"/>
    <w:rsid w:val="00E56470"/>
    <w:rsid w:val="00E564CC"/>
    <w:rsid w:val="00E56573"/>
    <w:rsid w:val="00E56767"/>
    <w:rsid w:val="00E56790"/>
    <w:rsid w:val="00E567D6"/>
    <w:rsid w:val="00E56C1B"/>
    <w:rsid w:val="00E56D75"/>
    <w:rsid w:val="00E56F8D"/>
    <w:rsid w:val="00E56FCA"/>
    <w:rsid w:val="00E57145"/>
    <w:rsid w:val="00E571A5"/>
    <w:rsid w:val="00E5750B"/>
    <w:rsid w:val="00E57663"/>
    <w:rsid w:val="00E5770C"/>
    <w:rsid w:val="00E5779B"/>
    <w:rsid w:val="00E577E0"/>
    <w:rsid w:val="00E577F6"/>
    <w:rsid w:val="00E577FB"/>
    <w:rsid w:val="00E57964"/>
    <w:rsid w:val="00E57EF8"/>
    <w:rsid w:val="00E57FAF"/>
    <w:rsid w:val="00E6000C"/>
    <w:rsid w:val="00E60110"/>
    <w:rsid w:val="00E603ED"/>
    <w:rsid w:val="00E6049A"/>
    <w:rsid w:val="00E60533"/>
    <w:rsid w:val="00E60609"/>
    <w:rsid w:val="00E6060D"/>
    <w:rsid w:val="00E6073A"/>
    <w:rsid w:val="00E60842"/>
    <w:rsid w:val="00E60AD8"/>
    <w:rsid w:val="00E60B6D"/>
    <w:rsid w:val="00E60BC8"/>
    <w:rsid w:val="00E60FF8"/>
    <w:rsid w:val="00E6101C"/>
    <w:rsid w:val="00E612E2"/>
    <w:rsid w:val="00E613AE"/>
    <w:rsid w:val="00E61631"/>
    <w:rsid w:val="00E61768"/>
    <w:rsid w:val="00E6181A"/>
    <w:rsid w:val="00E61830"/>
    <w:rsid w:val="00E6189E"/>
    <w:rsid w:val="00E61DC1"/>
    <w:rsid w:val="00E61DD7"/>
    <w:rsid w:val="00E61F3D"/>
    <w:rsid w:val="00E621BA"/>
    <w:rsid w:val="00E621D9"/>
    <w:rsid w:val="00E62264"/>
    <w:rsid w:val="00E62276"/>
    <w:rsid w:val="00E622C9"/>
    <w:rsid w:val="00E6235A"/>
    <w:rsid w:val="00E62411"/>
    <w:rsid w:val="00E624DC"/>
    <w:rsid w:val="00E62698"/>
    <w:rsid w:val="00E627B7"/>
    <w:rsid w:val="00E6284C"/>
    <w:rsid w:val="00E62B1D"/>
    <w:rsid w:val="00E62BC2"/>
    <w:rsid w:val="00E62D22"/>
    <w:rsid w:val="00E62EAF"/>
    <w:rsid w:val="00E62F8F"/>
    <w:rsid w:val="00E63052"/>
    <w:rsid w:val="00E632D9"/>
    <w:rsid w:val="00E635C2"/>
    <w:rsid w:val="00E63608"/>
    <w:rsid w:val="00E637EC"/>
    <w:rsid w:val="00E63895"/>
    <w:rsid w:val="00E63BCB"/>
    <w:rsid w:val="00E63C00"/>
    <w:rsid w:val="00E63C99"/>
    <w:rsid w:val="00E63E59"/>
    <w:rsid w:val="00E6417E"/>
    <w:rsid w:val="00E641A4"/>
    <w:rsid w:val="00E641CF"/>
    <w:rsid w:val="00E641FE"/>
    <w:rsid w:val="00E643B0"/>
    <w:rsid w:val="00E643E6"/>
    <w:rsid w:val="00E645D9"/>
    <w:rsid w:val="00E6460E"/>
    <w:rsid w:val="00E646C3"/>
    <w:rsid w:val="00E648D6"/>
    <w:rsid w:val="00E648EF"/>
    <w:rsid w:val="00E64C1D"/>
    <w:rsid w:val="00E64C79"/>
    <w:rsid w:val="00E64CE9"/>
    <w:rsid w:val="00E64EE7"/>
    <w:rsid w:val="00E6507C"/>
    <w:rsid w:val="00E654CB"/>
    <w:rsid w:val="00E6566B"/>
    <w:rsid w:val="00E656E6"/>
    <w:rsid w:val="00E65741"/>
    <w:rsid w:val="00E65749"/>
    <w:rsid w:val="00E65836"/>
    <w:rsid w:val="00E658EB"/>
    <w:rsid w:val="00E659F0"/>
    <w:rsid w:val="00E659F9"/>
    <w:rsid w:val="00E65A00"/>
    <w:rsid w:val="00E65B6A"/>
    <w:rsid w:val="00E65C6A"/>
    <w:rsid w:val="00E65EF3"/>
    <w:rsid w:val="00E661A1"/>
    <w:rsid w:val="00E663C4"/>
    <w:rsid w:val="00E66426"/>
    <w:rsid w:val="00E6647E"/>
    <w:rsid w:val="00E66AAB"/>
    <w:rsid w:val="00E66B4B"/>
    <w:rsid w:val="00E66B74"/>
    <w:rsid w:val="00E66BC4"/>
    <w:rsid w:val="00E66D53"/>
    <w:rsid w:val="00E66FAE"/>
    <w:rsid w:val="00E66FBD"/>
    <w:rsid w:val="00E6700E"/>
    <w:rsid w:val="00E67104"/>
    <w:rsid w:val="00E67300"/>
    <w:rsid w:val="00E67320"/>
    <w:rsid w:val="00E6738A"/>
    <w:rsid w:val="00E67623"/>
    <w:rsid w:val="00E67763"/>
    <w:rsid w:val="00E67953"/>
    <w:rsid w:val="00E67990"/>
    <w:rsid w:val="00E67B3D"/>
    <w:rsid w:val="00E67CF2"/>
    <w:rsid w:val="00E67D0A"/>
    <w:rsid w:val="00E67D50"/>
    <w:rsid w:val="00E67F97"/>
    <w:rsid w:val="00E67FA0"/>
    <w:rsid w:val="00E70509"/>
    <w:rsid w:val="00E7062B"/>
    <w:rsid w:val="00E70845"/>
    <w:rsid w:val="00E7085D"/>
    <w:rsid w:val="00E70975"/>
    <w:rsid w:val="00E70B93"/>
    <w:rsid w:val="00E70C68"/>
    <w:rsid w:val="00E70C9B"/>
    <w:rsid w:val="00E70D56"/>
    <w:rsid w:val="00E70EA1"/>
    <w:rsid w:val="00E71011"/>
    <w:rsid w:val="00E71042"/>
    <w:rsid w:val="00E7108A"/>
    <w:rsid w:val="00E71128"/>
    <w:rsid w:val="00E712B5"/>
    <w:rsid w:val="00E71337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17"/>
    <w:rsid w:val="00E722F5"/>
    <w:rsid w:val="00E7264B"/>
    <w:rsid w:val="00E7265B"/>
    <w:rsid w:val="00E728E8"/>
    <w:rsid w:val="00E72988"/>
    <w:rsid w:val="00E72A2E"/>
    <w:rsid w:val="00E72BC4"/>
    <w:rsid w:val="00E72BFC"/>
    <w:rsid w:val="00E72D61"/>
    <w:rsid w:val="00E72E2E"/>
    <w:rsid w:val="00E72EB2"/>
    <w:rsid w:val="00E730C5"/>
    <w:rsid w:val="00E7327B"/>
    <w:rsid w:val="00E733B1"/>
    <w:rsid w:val="00E733FB"/>
    <w:rsid w:val="00E73645"/>
    <w:rsid w:val="00E7364B"/>
    <w:rsid w:val="00E736A5"/>
    <w:rsid w:val="00E73703"/>
    <w:rsid w:val="00E738C1"/>
    <w:rsid w:val="00E738F6"/>
    <w:rsid w:val="00E73A2A"/>
    <w:rsid w:val="00E73A3A"/>
    <w:rsid w:val="00E73C7C"/>
    <w:rsid w:val="00E73D30"/>
    <w:rsid w:val="00E73E02"/>
    <w:rsid w:val="00E73E93"/>
    <w:rsid w:val="00E7407A"/>
    <w:rsid w:val="00E74180"/>
    <w:rsid w:val="00E7461F"/>
    <w:rsid w:val="00E746A6"/>
    <w:rsid w:val="00E746DC"/>
    <w:rsid w:val="00E74856"/>
    <w:rsid w:val="00E7487A"/>
    <w:rsid w:val="00E74958"/>
    <w:rsid w:val="00E74A6A"/>
    <w:rsid w:val="00E74AED"/>
    <w:rsid w:val="00E74B73"/>
    <w:rsid w:val="00E74DC0"/>
    <w:rsid w:val="00E74E5C"/>
    <w:rsid w:val="00E74F3E"/>
    <w:rsid w:val="00E74F8C"/>
    <w:rsid w:val="00E7501B"/>
    <w:rsid w:val="00E75029"/>
    <w:rsid w:val="00E751C8"/>
    <w:rsid w:val="00E75212"/>
    <w:rsid w:val="00E753F1"/>
    <w:rsid w:val="00E757F5"/>
    <w:rsid w:val="00E75B5F"/>
    <w:rsid w:val="00E75CCD"/>
    <w:rsid w:val="00E75D2D"/>
    <w:rsid w:val="00E760B8"/>
    <w:rsid w:val="00E760CA"/>
    <w:rsid w:val="00E7615E"/>
    <w:rsid w:val="00E766EC"/>
    <w:rsid w:val="00E768C3"/>
    <w:rsid w:val="00E76DEE"/>
    <w:rsid w:val="00E76E1E"/>
    <w:rsid w:val="00E76E6A"/>
    <w:rsid w:val="00E76EEA"/>
    <w:rsid w:val="00E77056"/>
    <w:rsid w:val="00E7723F"/>
    <w:rsid w:val="00E77573"/>
    <w:rsid w:val="00E77771"/>
    <w:rsid w:val="00E77773"/>
    <w:rsid w:val="00E777E0"/>
    <w:rsid w:val="00E778C1"/>
    <w:rsid w:val="00E779E9"/>
    <w:rsid w:val="00E77A30"/>
    <w:rsid w:val="00E77A87"/>
    <w:rsid w:val="00E77BA5"/>
    <w:rsid w:val="00E77BD3"/>
    <w:rsid w:val="00E77C7D"/>
    <w:rsid w:val="00E77D14"/>
    <w:rsid w:val="00E77D1C"/>
    <w:rsid w:val="00E77D39"/>
    <w:rsid w:val="00E77E11"/>
    <w:rsid w:val="00E77F9A"/>
    <w:rsid w:val="00E77FEB"/>
    <w:rsid w:val="00E8018E"/>
    <w:rsid w:val="00E80202"/>
    <w:rsid w:val="00E8041F"/>
    <w:rsid w:val="00E8046E"/>
    <w:rsid w:val="00E804E7"/>
    <w:rsid w:val="00E80555"/>
    <w:rsid w:val="00E805DD"/>
    <w:rsid w:val="00E80729"/>
    <w:rsid w:val="00E80818"/>
    <w:rsid w:val="00E8092A"/>
    <w:rsid w:val="00E809FF"/>
    <w:rsid w:val="00E80CCA"/>
    <w:rsid w:val="00E80EF1"/>
    <w:rsid w:val="00E80F1B"/>
    <w:rsid w:val="00E80FA9"/>
    <w:rsid w:val="00E816CC"/>
    <w:rsid w:val="00E81959"/>
    <w:rsid w:val="00E81A43"/>
    <w:rsid w:val="00E81AAD"/>
    <w:rsid w:val="00E81AC1"/>
    <w:rsid w:val="00E81CBD"/>
    <w:rsid w:val="00E81E76"/>
    <w:rsid w:val="00E81F54"/>
    <w:rsid w:val="00E81FEF"/>
    <w:rsid w:val="00E82117"/>
    <w:rsid w:val="00E82134"/>
    <w:rsid w:val="00E82232"/>
    <w:rsid w:val="00E8226A"/>
    <w:rsid w:val="00E824DB"/>
    <w:rsid w:val="00E8277F"/>
    <w:rsid w:val="00E82824"/>
    <w:rsid w:val="00E8289A"/>
    <w:rsid w:val="00E82A93"/>
    <w:rsid w:val="00E82BAC"/>
    <w:rsid w:val="00E82CB7"/>
    <w:rsid w:val="00E82F29"/>
    <w:rsid w:val="00E82F8A"/>
    <w:rsid w:val="00E82F95"/>
    <w:rsid w:val="00E82FC4"/>
    <w:rsid w:val="00E83185"/>
    <w:rsid w:val="00E83334"/>
    <w:rsid w:val="00E83339"/>
    <w:rsid w:val="00E8349B"/>
    <w:rsid w:val="00E83691"/>
    <w:rsid w:val="00E83AE5"/>
    <w:rsid w:val="00E83C55"/>
    <w:rsid w:val="00E83CFA"/>
    <w:rsid w:val="00E83D87"/>
    <w:rsid w:val="00E83DB7"/>
    <w:rsid w:val="00E83E81"/>
    <w:rsid w:val="00E84050"/>
    <w:rsid w:val="00E840BB"/>
    <w:rsid w:val="00E843D1"/>
    <w:rsid w:val="00E84431"/>
    <w:rsid w:val="00E84441"/>
    <w:rsid w:val="00E845C0"/>
    <w:rsid w:val="00E847C4"/>
    <w:rsid w:val="00E848B8"/>
    <w:rsid w:val="00E84A1A"/>
    <w:rsid w:val="00E84A7E"/>
    <w:rsid w:val="00E84B81"/>
    <w:rsid w:val="00E84BA6"/>
    <w:rsid w:val="00E84BE6"/>
    <w:rsid w:val="00E84BEB"/>
    <w:rsid w:val="00E84C9B"/>
    <w:rsid w:val="00E84CBE"/>
    <w:rsid w:val="00E84CCD"/>
    <w:rsid w:val="00E84E1B"/>
    <w:rsid w:val="00E8501D"/>
    <w:rsid w:val="00E850AC"/>
    <w:rsid w:val="00E85392"/>
    <w:rsid w:val="00E853AC"/>
    <w:rsid w:val="00E85561"/>
    <w:rsid w:val="00E85700"/>
    <w:rsid w:val="00E8578F"/>
    <w:rsid w:val="00E859A8"/>
    <w:rsid w:val="00E85A28"/>
    <w:rsid w:val="00E85BE1"/>
    <w:rsid w:val="00E85D64"/>
    <w:rsid w:val="00E85D9C"/>
    <w:rsid w:val="00E85E25"/>
    <w:rsid w:val="00E85EB1"/>
    <w:rsid w:val="00E8606D"/>
    <w:rsid w:val="00E8635D"/>
    <w:rsid w:val="00E863E8"/>
    <w:rsid w:val="00E863F8"/>
    <w:rsid w:val="00E86674"/>
    <w:rsid w:val="00E866E6"/>
    <w:rsid w:val="00E8670C"/>
    <w:rsid w:val="00E868DA"/>
    <w:rsid w:val="00E869BC"/>
    <w:rsid w:val="00E86AED"/>
    <w:rsid w:val="00E86CCD"/>
    <w:rsid w:val="00E86D97"/>
    <w:rsid w:val="00E86F8F"/>
    <w:rsid w:val="00E87441"/>
    <w:rsid w:val="00E87517"/>
    <w:rsid w:val="00E87660"/>
    <w:rsid w:val="00E876A9"/>
    <w:rsid w:val="00E876F5"/>
    <w:rsid w:val="00E8790A"/>
    <w:rsid w:val="00E87955"/>
    <w:rsid w:val="00E87964"/>
    <w:rsid w:val="00E87BAB"/>
    <w:rsid w:val="00E87F73"/>
    <w:rsid w:val="00E90139"/>
    <w:rsid w:val="00E902DD"/>
    <w:rsid w:val="00E9031B"/>
    <w:rsid w:val="00E90447"/>
    <w:rsid w:val="00E9044B"/>
    <w:rsid w:val="00E907FA"/>
    <w:rsid w:val="00E90801"/>
    <w:rsid w:val="00E909F0"/>
    <w:rsid w:val="00E90A5E"/>
    <w:rsid w:val="00E90CE7"/>
    <w:rsid w:val="00E90DBB"/>
    <w:rsid w:val="00E90DD0"/>
    <w:rsid w:val="00E90DFC"/>
    <w:rsid w:val="00E90F1A"/>
    <w:rsid w:val="00E91037"/>
    <w:rsid w:val="00E91041"/>
    <w:rsid w:val="00E9105A"/>
    <w:rsid w:val="00E9132E"/>
    <w:rsid w:val="00E9133E"/>
    <w:rsid w:val="00E91442"/>
    <w:rsid w:val="00E91655"/>
    <w:rsid w:val="00E91872"/>
    <w:rsid w:val="00E918D0"/>
    <w:rsid w:val="00E919CB"/>
    <w:rsid w:val="00E91A84"/>
    <w:rsid w:val="00E91AD8"/>
    <w:rsid w:val="00E91C99"/>
    <w:rsid w:val="00E91D88"/>
    <w:rsid w:val="00E923AB"/>
    <w:rsid w:val="00E92546"/>
    <w:rsid w:val="00E92962"/>
    <w:rsid w:val="00E929BD"/>
    <w:rsid w:val="00E92A6B"/>
    <w:rsid w:val="00E92AA1"/>
    <w:rsid w:val="00E92C87"/>
    <w:rsid w:val="00E92D08"/>
    <w:rsid w:val="00E92F07"/>
    <w:rsid w:val="00E92FBE"/>
    <w:rsid w:val="00E9306A"/>
    <w:rsid w:val="00E93242"/>
    <w:rsid w:val="00E932B2"/>
    <w:rsid w:val="00E93485"/>
    <w:rsid w:val="00E934E1"/>
    <w:rsid w:val="00E93528"/>
    <w:rsid w:val="00E9362D"/>
    <w:rsid w:val="00E9374D"/>
    <w:rsid w:val="00E93863"/>
    <w:rsid w:val="00E938BC"/>
    <w:rsid w:val="00E938D4"/>
    <w:rsid w:val="00E938D6"/>
    <w:rsid w:val="00E93A84"/>
    <w:rsid w:val="00E93B1A"/>
    <w:rsid w:val="00E93F99"/>
    <w:rsid w:val="00E94050"/>
    <w:rsid w:val="00E94227"/>
    <w:rsid w:val="00E9430F"/>
    <w:rsid w:val="00E94314"/>
    <w:rsid w:val="00E943A2"/>
    <w:rsid w:val="00E943E2"/>
    <w:rsid w:val="00E94649"/>
    <w:rsid w:val="00E9469B"/>
    <w:rsid w:val="00E94938"/>
    <w:rsid w:val="00E94A86"/>
    <w:rsid w:val="00E94B12"/>
    <w:rsid w:val="00E94EFD"/>
    <w:rsid w:val="00E95579"/>
    <w:rsid w:val="00E957AA"/>
    <w:rsid w:val="00E957CE"/>
    <w:rsid w:val="00E957E1"/>
    <w:rsid w:val="00E95B3E"/>
    <w:rsid w:val="00E95BA9"/>
    <w:rsid w:val="00E95BEE"/>
    <w:rsid w:val="00E95D8B"/>
    <w:rsid w:val="00E95E4F"/>
    <w:rsid w:val="00E95E73"/>
    <w:rsid w:val="00E960E8"/>
    <w:rsid w:val="00E96107"/>
    <w:rsid w:val="00E96126"/>
    <w:rsid w:val="00E96380"/>
    <w:rsid w:val="00E96446"/>
    <w:rsid w:val="00E964F0"/>
    <w:rsid w:val="00E964F4"/>
    <w:rsid w:val="00E96557"/>
    <w:rsid w:val="00E966CF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6E30"/>
    <w:rsid w:val="00E96E4D"/>
    <w:rsid w:val="00E9706F"/>
    <w:rsid w:val="00E973D8"/>
    <w:rsid w:val="00E9743C"/>
    <w:rsid w:val="00E975C9"/>
    <w:rsid w:val="00E977E7"/>
    <w:rsid w:val="00E9797E"/>
    <w:rsid w:val="00E97A60"/>
    <w:rsid w:val="00E97C70"/>
    <w:rsid w:val="00E97F7C"/>
    <w:rsid w:val="00EA0381"/>
    <w:rsid w:val="00EA0518"/>
    <w:rsid w:val="00EA0607"/>
    <w:rsid w:val="00EA064B"/>
    <w:rsid w:val="00EA0650"/>
    <w:rsid w:val="00EA068A"/>
    <w:rsid w:val="00EA0720"/>
    <w:rsid w:val="00EA08EC"/>
    <w:rsid w:val="00EA090A"/>
    <w:rsid w:val="00EA0920"/>
    <w:rsid w:val="00EA092B"/>
    <w:rsid w:val="00EA09DB"/>
    <w:rsid w:val="00EA0A1E"/>
    <w:rsid w:val="00EA0AF2"/>
    <w:rsid w:val="00EA0AFF"/>
    <w:rsid w:val="00EA0B93"/>
    <w:rsid w:val="00EA0C3E"/>
    <w:rsid w:val="00EA11EE"/>
    <w:rsid w:val="00EA13DB"/>
    <w:rsid w:val="00EA166D"/>
    <w:rsid w:val="00EA16CD"/>
    <w:rsid w:val="00EA1728"/>
    <w:rsid w:val="00EA1C7E"/>
    <w:rsid w:val="00EA1C8F"/>
    <w:rsid w:val="00EA1D4D"/>
    <w:rsid w:val="00EA1D89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5A"/>
    <w:rsid w:val="00EA2AF2"/>
    <w:rsid w:val="00EA2C10"/>
    <w:rsid w:val="00EA2CEB"/>
    <w:rsid w:val="00EA2DAF"/>
    <w:rsid w:val="00EA2E81"/>
    <w:rsid w:val="00EA31B1"/>
    <w:rsid w:val="00EA31B3"/>
    <w:rsid w:val="00EA323A"/>
    <w:rsid w:val="00EA3260"/>
    <w:rsid w:val="00EA3356"/>
    <w:rsid w:val="00EA350B"/>
    <w:rsid w:val="00EA356F"/>
    <w:rsid w:val="00EA36FF"/>
    <w:rsid w:val="00EA371D"/>
    <w:rsid w:val="00EA3757"/>
    <w:rsid w:val="00EA37AD"/>
    <w:rsid w:val="00EA3840"/>
    <w:rsid w:val="00EA38AF"/>
    <w:rsid w:val="00EA3B57"/>
    <w:rsid w:val="00EA3C79"/>
    <w:rsid w:val="00EA3DA4"/>
    <w:rsid w:val="00EA3FBB"/>
    <w:rsid w:val="00EA4152"/>
    <w:rsid w:val="00EA42DC"/>
    <w:rsid w:val="00EA435C"/>
    <w:rsid w:val="00EA43A0"/>
    <w:rsid w:val="00EA447A"/>
    <w:rsid w:val="00EA467B"/>
    <w:rsid w:val="00EA47F0"/>
    <w:rsid w:val="00EA4A0D"/>
    <w:rsid w:val="00EA4BA7"/>
    <w:rsid w:val="00EA4C68"/>
    <w:rsid w:val="00EA4C8E"/>
    <w:rsid w:val="00EA4D01"/>
    <w:rsid w:val="00EA4D81"/>
    <w:rsid w:val="00EA4F47"/>
    <w:rsid w:val="00EA501A"/>
    <w:rsid w:val="00EA506A"/>
    <w:rsid w:val="00EA50A8"/>
    <w:rsid w:val="00EA513D"/>
    <w:rsid w:val="00EA5390"/>
    <w:rsid w:val="00EA5445"/>
    <w:rsid w:val="00EA59E5"/>
    <w:rsid w:val="00EA5AB7"/>
    <w:rsid w:val="00EA5BD7"/>
    <w:rsid w:val="00EA5C97"/>
    <w:rsid w:val="00EA5F60"/>
    <w:rsid w:val="00EA5F78"/>
    <w:rsid w:val="00EA60BF"/>
    <w:rsid w:val="00EA6351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40D"/>
    <w:rsid w:val="00EA75CE"/>
    <w:rsid w:val="00EA763D"/>
    <w:rsid w:val="00EA7652"/>
    <w:rsid w:val="00EA772D"/>
    <w:rsid w:val="00EA782E"/>
    <w:rsid w:val="00EA7ADA"/>
    <w:rsid w:val="00EA7CA0"/>
    <w:rsid w:val="00EA7D69"/>
    <w:rsid w:val="00EA7DCB"/>
    <w:rsid w:val="00EA7E2B"/>
    <w:rsid w:val="00EA7E55"/>
    <w:rsid w:val="00EA7E8D"/>
    <w:rsid w:val="00EA7F97"/>
    <w:rsid w:val="00EB0045"/>
    <w:rsid w:val="00EB0164"/>
    <w:rsid w:val="00EB0180"/>
    <w:rsid w:val="00EB0413"/>
    <w:rsid w:val="00EB05F9"/>
    <w:rsid w:val="00EB0AF6"/>
    <w:rsid w:val="00EB0D0C"/>
    <w:rsid w:val="00EB0DE6"/>
    <w:rsid w:val="00EB0EBA"/>
    <w:rsid w:val="00EB0ECA"/>
    <w:rsid w:val="00EB0F07"/>
    <w:rsid w:val="00EB0F8B"/>
    <w:rsid w:val="00EB0FA1"/>
    <w:rsid w:val="00EB0FAC"/>
    <w:rsid w:val="00EB124D"/>
    <w:rsid w:val="00EB12B8"/>
    <w:rsid w:val="00EB13AF"/>
    <w:rsid w:val="00EB141B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CD8"/>
    <w:rsid w:val="00EB1DAF"/>
    <w:rsid w:val="00EB1DCC"/>
    <w:rsid w:val="00EB1E01"/>
    <w:rsid w:val="00EB1E5A"/>
    <w:rsid w:val="00EB1E7B"/>
    <w:rsid w:val="00EB1F31"/>
    <w:rsid w:val="00EB2068"/>
    <w:rsid w:val="00EB2130"/>
    <w:rsid w:val="00EB2345"/>
    <w:rsid w:val="00EB24DC"/>
    <w:rsid w:val="00EB2588"/>
    <w:rsid w:val="00EB2640"/>
    <w:rsid w:val="00EB2651"/>
    <w:rsid w:val="00EB2685"/>
    <w:rsid w:val="00EB26BD"/>
    <w:rsid w:val="00EB2708"/>
    <w:rsid w:val="00EB276F"/>
    <w:rsid w:val="00EB27C0"/>
    <w:rsid w:val="00EB283C"/>
    <w:rsid w:val="00EB29C6"/>
    <w:rsid w:val="00EB2CC0"/>
    <w:rsid w:val="00EB2EDD"/>
    <w:rsid w:val="00EB302F"/>
    <w:rsid w:val="00EB305E"/>
    <w:rsid w:val="00EB3094"/>
    <w:rsid w:val="00EB329A"/>
    <w:rsid w:val="00EB32EE"/>
    <w:rsid w:val="00EB3328"/>
    <w:rsid w:val="00EB334A"/>
    <w:rsid w:val="00EB33CE"/>
    <w:rsid w:val="00EB34CC"/>
    <w:rsid w:val="00EB36D7"/>
    <w:rsid w:val="00EB3926"/>
    <w:rsid w:val="00EB3ACA"/>
    <w:rsid w:val="00EB3AE6"/>
    <w:rsid w:val="00EB3B6F"/>
    <w:rsid w:val="00EB3BF7"/>
    <w:rsid w:val="00EB3C9B"/>
    <w:rsid w:val="00EB3E2E"/>
    <w:rsid w:val="00EB3E53"/>
    <w:rsid w:val="00EB3ECC"/>
    <w:rsid w:val="00EB3F87"/>
    <w:rsid w:val="00EB3FD9"/>
    <w:rsid w:val="00EB40BA"/>
    <w:rsid w:val="00EB4226"/>
    <w:rsid w:val="00EB42DC"/>
    <w:rsid w:val="00EB4448"/>
    <w:rsid w:val="00EB4664"/>
    <w:rsid w:val="00EB46B6"/>
    <w:rsid w:val="00EB4749"/>
    <w:rsid w:val="00EB4997"/>
    <w:rsid w:val="00EB4BCD"/>
    <w:rsid w:val="00EB4E0A"/>
    <w:rsid w:val="00EB4E0B"/>
    <w:rsid w:val="00EB4F91"/>
    <w:rsid w:val="00EB503F"/>
    <w:rsid w:val="00EB5083"/>
    <w:rsid w:val="00EB515A"/>
    <w:rsid w:val="00EB5205"/>
    <w:rsid w:val="00EB533C"/>
    <w:rsid w:val="00EB536E"/>
    <w:rsid w:val="00EB5402"/>
    <w:rsid w:val="00EB54E6"/>
    <w:rsid w:val="00EB576F"/>
    <w:rsid w:val="00EB58B4"/>
    <w:rsid w:val="00EB58C1"/>
    <w:rsid w:val="00EB59F1"/>
    <w:rsid w:val="00EB5A07"/>
    <w:rsid w:val="00EB5A27"/>
    <w:rsid w:val="00EB5AF8"/>
    <w:rsid w:val="00EB5CCB"/>
    <w:rsid w:val="00EB5D7B"/>
    <w:rsid w:val="00EB614C"/>
    <w:rsid w:val="00EB622E"/>
    <w:rsid w:val="00EB62D3"/>
    <w:rsid w:val="00EB64BE"/>
    <w:rsid w:val="00EB6957"/>
    <w:rsid w:val="00EB6BB4"/>
    <w:rsid w:val="00EB6C95"/>
    <w:rsid w:val="00EB6CBC"/>
    <w:rsid w:val="00EB6DC3"/>
    <w:rsid w:val="00EB6E1E"/>
    <w:rsid w:val="00EB6F5D"/>
    <w:rsid w:val="00EB7245"/>
    <w:rsid w:val="00EB72E7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7BD"/>
    <w:rsid w:val="00EC0847"/>
    <w:rsid w:val="00EC08C4"/>
    <w:rsid w:val="00EC09D6"/>
    <w:rsid w:val="00EC0A3A"/>
    <w:rsid w:val="00EC0B4B"/>
    <w:rsid w:val="00EC0B78"/>
    <w:rsid w:val="00EC0BDE"/>
    <w:rsid w:val="00EC0C19"/>
    <w:rsid w:val="00EC0C30"/>
    <w:rsid w:val="00EC0E85"/>
    <w:rsid w:val="00EC0F02"/>
    <w:rsid w:val="00EC107E"/>
    <w:rsid w:val="00EC1203"/>
    <w:rsid w:val="00EC1228"/>
    <w:rsid w:val="00EC1388"/>
    <w:rsid w:val="00EC159A"/>
    <w:rsid w:val="00EC15FA"/>
    <w:rsid w:val="00EC1772"/>
    <w:rsid w:val="00EC1795"/>
    <w:rsid w:val="00EC1A71"/>
    <w:rsid w:val="00EC1AF4"/>
    <w:rsid w:val="00EC1B43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BB"/>
    <w:rsid w:val="00EC2AD0"/>
    <w:rsid w:val="00EC2B1A"/>
    <w:rsid w:val="00EC2EC1"/>
    <w:rsid w:val="00EC304E"/>
    <w:rsid w:val="00EC3052"/>
    <w:rsid w:val="00EC308D"/>
    <w:rsid w:val="00EC325E"/>
    <w:rsid w:val="00EC35A9"/>
    <w:rsid w:val="00EC3670"/>
    <w:rsid w:val="00EC383B"/>
    <w:rsid w:val="00EC3AF3"/>
    <w:rsid w:val="00EC3B73"/>
    <w:rsid w:val="00EC3B9C"/>
    <w:rsid w:val="00EC3C9C"/>
    <w:rsid w:val="00EC3CD2"/>
    <w:rsid w:val="00EC3CF2"/>
    <w:rsid w:val="00EC4048"/>
    <w:rsid w:val="00EC4399"/>
    <w:rsid w:val="00EC45DC"/>
    <w:rsid w:val="00EC4752"/>
    <w:rsid w:val="00EC491F"/>
    <w:rsid w:val="00EC4983"/>
    <w:rsid w:val="00EC4990"/>
    <w:rsid w:val="00EC4A27"/>
    <w:rsid w:val="00EC4C28"/>
    <w:rsid w:val="00EC4C5F"/>
    <w:rsid w:val="00EC4DE3"/>
    <w:rsid w:val="00EC4DEC"/>
    <w:rsid w:val="00EC5125"/>
    <w:rsid w:val="00EC5262"/>
    <w:rsid w:val="00EC5288"/>
    <w:rsid w:val="00EC52D8"/>
    <w:rsid w:val="00EC5331"/>
    <w:rsid w:val="00EC5655"/>
    <w:rsid w:val="00EC5807"/>
    <w:rsid w:val="00EC592A"/>
    <w:rsid w:val="00EC5A2F"/>
    <w:rsid w:val="00EC5EA3"/>
    <w:rsid w:val="00EC60E5"/>
    <w:rsid w:val="00EC6166"/>
    <w:rsid w:val="00EC62AB"/>
    <w:rsid w:val="00EC64A2"/>
    <w:rsid w:val="00EC64C2"/>
    <w:rsid w:val="00EC650C"/>
    <w:rsid w:val="00EC653B"/>
    <w:rsid w:val="00EC666B"/>
    <w:rsid w:val="00EC66A1"/>
    <w:rsid w:val="00EC66BE"/>
    <w:rsid w:val="00EC681F"/>
    <w:rsid w:val="00EC6AA8"/>
    <w:rsid w:val="00EC6BA0"/>
    <w:rsid w:val="00EC6C28"/>
    <w:rsid w:val="00EC6C55"/>
    <w:rsid w:val="00EC6C62"/>
    <w:rsid w:val="00EC6F36"/>
    <w:rsid w:val="00EC6FED"/>
    <w:rsid w:val="00EC70D2"/>
    <w:rsid w:val="00EC7123"/>
    <w:rsid w:val="00EC71CF"/>
    <w:rsid w:val="00EC7243"/>
    <w:rsid w:val="00EC724B"/>
    <w:rsid w:val="00EC725D"/>
    <w:rsid w:val="00EC7662"/>
    <w:rsid w:val="00EC7745"/>
    <w:rsid w:val="00EC7795"/>
    <w:rsid w:val="00EC7888"/>
    <w:rsid w:val="00EC7AE2"/>
    <w:rsid w:val="00EC7D90"/>
    <w:rsid w:val="00ED0020"/>
    <w:rsid w:val="00ED01DA"/>
    <w:rsid w:val="00ED0348"/>
    <w:rsid w:val="00ED05A9"/>
    <w:rsid w:val="00ED05FA"/>
    <w:rsid w:val="00ED0A63"/>
    <w:rsid w:val="00ED0B2B"/>
    <w:rsid w:val="00ED0C6B"/>
    <w:rsid w:val="00ED0C6C"/>
    <w:rsid w:val="00ED0EB1"/>
    <w:rsid w:val="00ED0F02"/>
    <w:rsid w:val="00ED0FE0"/>
    <w:rsid w:val="00ED103F"/>
    <w:rsid w:val="00ED109A"/>
    <w:rsid w:val="00ED11CC"/>
    <w:rsid w:val="00ED12B7"/>
    <w:rsid w:val="00ED15C7"/>
    <w:rsid w:val="00ED15CD"/>
    <w:rsid w:val="00ED1648"/>
    <w:rsid w:val="00ED16F7"/>
    <w:rsid w:val="00ED1B85"/>
    <w:rsid w:val="00ED1D1D"/>
    <w:rsid w:val="00ED1D44"/>
    <w:rsid w:val="00ED1DBA"/>
    <w:rsid w:val="00ED1FB6"/>
    <w:rsid w:val="00ED220F"/>
    <w:rsid w:val="00ED2421"/>
    <w:rsid w:val="00ED2449"/>
    <w:rsid w:val="00ED248B"/>
    <w:rsid w:val="00ED24A1"/>
    <w:rsid w:val="00ED277D"/>
    <w:rsid w:val="00ED27E3"/>
    <w:rsid w:val="00ED2D25"/>
    <w:rsid w:val="00ED2F2A"/>
    <w:rsid w:val="00ED3010"/>
    <w:rsid w:val="00ED309C"/>
    <w:rsid w:val="00ED3220"/>
    <w:rsid w:val="00ED326F"/>
    <w:rsid w:val="00ED32AA"/>
    <w:rsid w:val="00ED3436"/>
    <w:rsid w:val="00ED359D"/>
    <w:rsid w:val="00ED36B3"/>
    <w:rsid w:val="00ED36C0"/>
    <w:rsid w:val="00ED371A"/>
    <w:rsid w:val="00ED3763"/>
    <w:rsid w:val="00ED3798"/>
    <w:rsid w:val="00ED37D9"/>
    <w:rsid w:val="00ED384C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2F2"/>
    <w:rsid w:val="00ED431A"/>
    <w:rsid w:val="00ED436A"/>
    <w:rsid w:val="00ED44D9"/>
    <w:rsid w:val="00ED47FB"/>
    <w:rsid w:val="00ED4834"/>
    <w:rsid w:val="00ED4835"/>
    <w:rsid w:val="00ED48D1"/>
    <w:rsid w:val="00ED4BAF"/>
    <w:rsid w:val="00ED4BC4"/>
    <w:rsid w:val="00ED4EB4"/>
    <w:rsid w:val="00ED51A2"/>
    <w:rsid w:val="00ED51CD"/>
    <w:rsid w:val="00ED532E"/>
    <w:rsid w:val="00ED5550"/>
    <w:rsid w:val="00ED56D0"/>
    <w:rsid w:val="00ED57EA"/>
    <w:rsid w:val="00ED5809"/>
    <w:rsid w:val="00ED5931"/>
    <w:rsid w:val="00ED5954"/>
    <w:rsid w:val="00ED59BD"/>
    <w:rsid w:val="00ED5A98"/>
    <w:rsid w:val="00ED5AB3"/>
    <w:rsid w:val="00ED5C25"/>
    <w:rsid w:val="00ED5D18"/>
    <w:rsid w:val="00ED5D90"/>
    <w:rsid w:val="00ED5F20"/>
    <w:rsid w:val="00ED6194"/>
    <w:rsid w:val="00ED6576"/>
    <w:rsid w:val="00ED66C1"/>
    <w:rsid w:val="00ED692F"/>
    <w:rsid w:val="00ED6990"/>
    <w:rsid w:val="00ED69A5"/>
    <w:rsid w:val="00ED6B07"/>
    <w:rsid w:val="00ED6BB0"/>
    <w:rsid w:val="00ED7038"/>
    <w:rsid w:val="00ED712F"/>
    <w:rsid w:val="00ED71DA"/>
    <w:rsid w:val="00ED721F"/>
    <w:rsid w:val="00ED747D"/>
    <w:rsid w:val="00ED75F5"/>
    <w:rsid w:val="00ED7655"/>
    <w:rsid w:val="00ED770A"/>
    <w:rsid w:val="00ED7740"/>
    <w:rsid w:val="00ED7970"/>
    <w:rsid w:val="00ED7B22"/>
    <w:rsid w:val="00ED7C13"/>
    <w:rsid w:val="00ED7CF5"/>
    <w:rsid w:val="00ED7D08"/>
    <w:rsid w:val="00ED7D7A"/>
    <w:rsid w:val="00ED7F55"/>
    <w:rsid w:val="00EE006C"/>
    <w:rsid w:val="00EE0343"/>
    <w:rsid w:val="00EE0452"/>
    <w:rsid w:val="00EE06DA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0AD"/>
    <w:rsid w:val="00EE1113"/>
    <w:rsid w:val="00EE11F8"/>
    <w:rsid w:val="00EE1976"/>
    <w:rsid w:val="00EE1979"/>
    <w:rsid w:val="00EE19C4"/>
    <w:rsid w:val="00EE19F4"/>
    <w:rsid w:val="00EE1B00"/>
    <w:rsid w:val="00EE1D62"/>
    <w:rsid w:val="00EE1F46"/>
    <w:rsid w:val="00EE1FF1"/>
    <w:rsid w:val="00EE200D"/>
    <w:rsid w:val="00EE21F4"/>
    <w:rsid w:val="00EE2202"/>
    <w:rsid w:val="00EE2240"/>
    <w:rsid w:val="00EE2495"/>
    <w:rsid w:val="00EE2692"/>
    <w:rsid w:val="00EE2694"/>
    <w:rsid w:val="00EE2696"/>
    <w:rsid w:val="00EE26FC"/>
    <w:rsid w:val="00EE275A"/>
    <w:rsid w:val="00EE2844"/>
    <w:rsid w:val="00EE2995"/>
    <w:rsid w:val="00EE29BE"/>
    <w:rsid w:val="00EE2AFE"/>
    <w:rsid w:val="00EE2C04"/>
    <w:rsid w:val="00EE2CC6"/>
    <w:rsid w:val="00EE2D5D"/>
    <w:rsid w:val="00EE2E92"/>
    <w:rsid w:val="00EE301C"/>
    <w:rsid w:val="00EE30B1"/>
    <w:rsid w:val="00EE3303"/>
    <w:rsid w:val="00EE3383"/>
    <w:rsid w:val="00EE33BF"/>
    <w:rsid w:val="00EE34C8"/>
    <w:rsid w:val="00EE3628"/>
    <w:rsid w:val="00EE375F"/>
    <w:rsid w:val="00EE397D"/>
    <w:rsid w:val="00EE3B7A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41"/>
    <w:rsid w:val="00EE4A61"/>
    <w:rsid w:val="00EE4A7F"/>
    <w:rsid w:val="00EE4A94"/>
    <w:rsid w:val="00EE4A95"/>
    <w:rsid w:val="00EE4B00"/>
    <w:rsid w:val="00EE4D21"/>
    <w:rsid w:val="00EE4D26"/>
    <w:rsid w:val="00EE4FBF"/>
    <w:rsid w:val="00EE507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8D"/>
    <w:rsid w:val="00EE56F2"/>
    <w:rsid w:val="00EE59E8"/>
    <w:rsid w:val="00EE5B62"/>
    <w:rsid w:val="00EE5CA8"/>
    <w:rsid w:val="00EE5D4C"/>
    <w:rsid w:val="00EE6345"/>
    <w:rsid w:val="00EE640C"/>
    <w:rsid w:val="00EE644E"/>
    <w:rsid w:val="00EE651E"/>
    <w:rsid w:val="00EE679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A09"/>
    <w:rsid w:val="00EE7BF7"/>
    <w:rsid w:val="00EE7CB7"/>
    <w:rsid w:val="00EE7FE3"/>
    <w:rsid w:val="00EE7FEB"/>
    <w:rsid w:val="00EF0103"/>
    <w:rsid w:val="00EF0135"/>
    <w:rsid w:val="00EF0211"/>
    <w:rsid w:val="00EF0286"/>
    <w:rsid w:val="00EF02AC"/>
    <w:rsid w:val="00EF02B0"/>
    <w:rsid w:val="00EF02E1"/>
    <w:rsid w:val="00EF032D"/>
    <w:rsid w:val="00EF03D1"/>
    <w:rsid w:val="00EF05B3"/>
    <w:rsid w:val="00EF05EC"/>
    <w:rsid w:val="00EF06E3"/>
    <w:rsid w:val="00EF0757"/>
    <w:rsid w:val="00EF0819"/>
    <w:rsid w:val="00EF081B"/>
    <w:rsid w:val="00EF0872"/>
    <w:rsid w:val="00EF0903"/>
    <w:rsid w:val="00EF094A"/>
    <w:rsid w:val="00EF0992"/>
    <w:rsid w:val="00EF0A64"/>
    <w:rsid w:val="00EF0A8A"/>
    <w:rsid w:val="00EF0ADD"/>
    <w:rsid w:val="00EF0BB9"/>
    <w:rsid w:val="00EF0C58"/>
    <w:rsid w:val="00EF0DC5"/>
    <w:rsid w:val="00EF0F12"/>
    <w:rsid w:val="00EF1056"/>
    <w:rsid w:val="00EF1147"/>
    <w:rsid w:val="00EF1203"/>
    <w:rsid w:val="00EF133C"/>
    <w:rsid w:val="00EF146C"/>
    <w:rsid w:val="00EF1659"/>
    <w:rsid w:val="00EF16C6"/>
    <w:rsid w:val="00EF1B76"/>
    <w:rsid w:val="00EF1BC6"/>
    <w:rsid w:val="00EF1D3E"/>
    <w:rsid w:val="00EF1E48"/>
    <w:rsid w:val="00EF1E53"/>
    <w:rsid w:val="00EF208A"/>
    <w:rsid w:val="00EF20B1"/>
    <w:rsid w:val="00EF2101"/>
    <w:rsid w:val="00EF2116"/>
    <w:rsid w:val="00EF216C"/>
    <w:rsid w:val="00EF24FF"/>
    <w:rsid w:val="00EF2D75"/>
    <w:rsid w:val="00EF2DDC"/>
    <w:rsid w:val="00EF2DE5"/>
    <w:rsid w:val="00EF2F39"/>
    <w:rsid w:val="00EF306D"/>
    <w:rsid w:val="00EF3083"/>
    <w:rsid w:val="00EF3095"/>
    <w:rsid w:val="00EF30B4"/>
    <w:rsid w:val="00EF3317"/>
    <w:rsid w:val="00EF331E"/>
    <w:rsid w:val="00EF3407"/>
    <w:rsid w:val="00EF3702"/>
    <w:rsid w:val="00EF3795"/>
    <w:rsid w:val="00EF3A62"/>
    <w:rsid w:val="00EF3B1D"/>
    <w:rsid w:val="00EF3C5A"/>
    <w:rsid w:val="00EF3EC8"/>
    <w:rsid w:val="00EF4177"/>
    <w:rsid w:val="00EF41DE"/>
    <w:rsid w:val="00EF43F7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47"/>
    <w:rsid w:val="00EF5477"/>
    <w:rsid w:val="00EF54D2"/>
    <w:rsid w:val="00EF568A"/>
    <w:rsid w:val="00EF5764"/>
    <w:rsid w:val="00EF58A0"/>
    <w:rsid w:val="00EF5953"/>
    <w:rsid w:val="00EF5A01"/>
    <w:rsid w:val="00EF5A81"/>
    <w:rsid w:val="00EF5B66"/>
    <w:rsid w:val="00EF5BAE"/>
    <w:rsid w:val="00EF5C51"/>
    <w:rsid w:val="00EF5E5F"/>
    <w:rsid w:val="00EF5EE3"/>
    <w:rsid w:val="00EF5F68"/>
    <w:rsid w:val="00EF5FFC"/>
    <w:rsid w:val="00EF6006"/>
    <w:rsid w:val="00EF60AC"/>
    <w:rsid w:val="00EF60EE"/>
    <w:rsid w:val="00EF6291"/>
    <w:rsid w:val="00EF63FE"/>
    <w:rsid w:val="00EF64B0"/>
    <w:rsid w:val="00EF66F1"/>
    <w:rsid w:val="00EF673B"/>
    <w:rsid w:val="00EF686B"/>
    <w:rsid w:val="00EF6930"/>
    <w:rsid w:val="00EF6AC9"/>
    <w:rsid w:val="00EF6B3E"/>
    <w:rsid w:val="00EF6B40"/>
    <w:rsid w:val="00EF6D59"/>
    <w:rsid w:val="00EF6E50"/>
    <w:rsid w:val="00EF6E5B"/>
    <w:rsid w:val="00EF6F4F"/>
    <w:rsid w:val="00EF7050"/>
    <w:rsid w:val="00EF70E3"/>
    <w:rsid w:val="00EF71C7"/>
    <w:rsid w:val="00EF7246"/>
    <w:rsid w:val="00EF7425"/>
    <w:rsid w:val="00EF74B2"/>
    <w:rsid w:val="00EF750A"/>
    <w:rsid w:val="00EF797F"/>
    <w:rsid w:val="00EF7996"/>
    <w:rsid w:val="00EF7B25"/>
    <w:rsid w:val="00EF7B77"/>
    <w:rsid w:val="00EF7C46"/>
    <w:rsid w:val="00EF7E38"/>
    <w:rsid w:val="00EF7E67"/>
    <w:rsid w:val="00EF7E6F"/>
    <w:rsid w:val="00F00217"/>
    <w:rsid w:val="00F002B9"/>
    <w:rsid w:val="00F00462"/>
    <w:rsid w:val="00F005EC"/>
    <w:rsid w:val="00F00610"/>
    <w:rsid w:val="00F006A6"/>
    <w:rsid w:val="00F00750"/>
    <w:rsid w:val="00F0086D"/>
    <w:rsid w:val="00F00F3F"/>
    <w:rsid w:val="00F011DC"/>
    <w:rsid w:val="00F0126E"/>
    <w:rsid w:val="00F012E9"/>
    <w:rsid w:val="00F012FE"/>
    <w:rsid w:val="00F01335"/>
    <w:rsid w:val="00F01563"/>
    <w:rsid w:val="00F01916"/>
    <w:rsid w:val="00F01A0D"/>
    <w:rsid w:val="00F01FCC"/>
    <w:rsid w:val="00F021C4"/>
    <w:rsid w:val="00F021D8"/>
    <w:rsid w:val="00F021E9"/>
    <w:rsid w:val="00F02302"/>
    <w:rsid w:val="00F023B0"/>
    <w:rsid w:val="00F024A8"/>
    <w:rsid w:val="00F024EB"/>
    <w:rsid w:val="00F02589"/>
    <w:rsid w:val="00F02710"/>
    <w:rsid w:val="00F0276F"/>
    <w:rsid w:val="00F0277B"/>
    <w:rsid w:val="00F028BE"/>
    <w:rsid w:val="00F028FA"/>
    <w:rsid w:val="00F02914"/>
    <w:rsid w:val="00F02BB8"/>
    <w:rsid w:val="00F02CBA"/>
    <w:rsid w:val="00F02E83"/>
    <w:rsid w:val="00F02FD4"/>
    <w:rsid w:val="00F0311F"/>
    <w:rsid w:val="00F0316B"/>
    <w:rsid w:val="00F031BE"/>
    <w:rsid w:val="00F03235"/>
    <w:rsid w:val="00F033B5"/>
    <w:rsid w:val="00F0342D"/>
    <w:rsid w:val="00F0344D"/>
    <w:rsid w:val="00F03508"/>
    <w:rsid w:val="00F03654"/>
    <w:rsid w:val="00F03843"/>
    <w:rsid w:val="00F03A65"/>
    <w:rsid w:val="00F03AFA"/>
    <w:rsid w:val="00F03C08"/>
    <w:rsid w:val="00F03C76"/>
    <w:rsid w:val="00F03DAD"/>
    <w:rsid w:val="00F04055"/>
    <w:rsid w:val="00F043E2"/>
    <w:rsid w:val="00F047F6"/>
    <w:rsid w:val="00F047FE"/>
    <w:rsid w:val="00F04C1A"/>
    <w:rsid w:val="00F04CAE"/>
    <w:rsid w:val="00F04D4A"/>
    <w:rsid w:val="00F04E96"/>
    <w:rsid w:val="00F04FA1"/>
    <w:rsid w:val="00F0527D"/>
    <w:rsid w:val="00F052BC"/>
    <w:rsid w:val="00F05399"/>
    <w:rsid w:val="00F053CE"/>
    <w:rsid w:val="00F054B9"/>
    <w:rsid w:val="00F0598B"/>
    <w:rsid w:val="00F05A59"/>
    <w:rsid w:val="00F05A6F"/>
    <w:rsid w:val="00F05AC8"/>
    <w:rsid w:val="00F05B3C"/>
    <w:rsid w:val="00F062C4"/>
    <w:rsid w:val="00F06390"/>
    <w:rsid w:val="00F064D6"/>
    <w:rsid w:val="00F06658"/>
    <w:rsid w:val="00F06865"/>
    <w:rsid w:val="00F06964"/>
    <w:rsid w:val="00F06B69"/>
    <w:rsid w:val="00F06C99"/>
    <w:rsid w:val="00F06D5A"/>
    <w:rsid w:val="00F06D74"/>
    <w:rsid w:val="00F06EF5"/>
    <w:rsid w:val="00F06FE8"/>
    <w:rsid w:val="00F0727E"/>
    <w:rsid w:val="00F07286"/>
    <w:rsid w:val="00F0768F"/>
    <w:rsid w:val="00F0798A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468"/>
    <w:rsid w:val="00F1058B"/>
    <w:rsid w:val="00F10593"/>
    <w:rsid w:val="00F10BA2"/>
    <w:rsid w:val="00F10BFF"/>
    <w:rsid w:val="00F10C26"/>
    <w:rsid w:val="00F10D40"/>
    <w:rsid w:val="00F10E36"/>
    <w:rsid w:val="00F10FD6"/>
    <w:rsid w:val="00F10FEC"/>
    <w:rsid w:val="00F111BF"/>
    <w:rsid w:val="00F11211"/>
    <w:rsid w:val="00F113C0"/>
    <w:rsid w:val="00F113DD"/>
    <w:rsid w:val="00F1140A"/>
    <w:rsid w:val="00F11524"/>
    <w:rsid w:val="00F1156F"/>
    <w:rsid w:val="00F11616"/>
    <w:rsid w:val="00F11A0C"/>
    <w:rsid w:val="00F11BB9"/>
    <w:rsid w:val="00F11D38"/>
    <w:rsid w:val="00F11D4F"/>
    <w:rsid w:val="00F11EAF"/>
    <w:rsid w:val="00F1203F"/>
    <w:rsid w:val="00F1214F"/>
    <w:rsid w:val="00F121C8"/>
    <w:rsid w:val="00F1220B"/>
    <w:rsid w:val="00F122EC"/>
    <w:rsid w:val="00F1252D"/>
    <w:rsid w:val="00F1259A"/>
    <w:rsid w:val="00F1274C"/>
    <w:rsid w:val="00F127F5"/>
    <w:rsid w:val="00F12A9C"/>
    <w:rsid w:val="00F12B51"/>
    <w:rsid w:val="00F12B8F"/>
    <w:rsid w:val="00F12CF2"/>
    <w:rsid w:val="00F12DC0"/>
    <w:rsid w:val="00F12E1F"/>
    <w:rsid w:val="00F12E7A"/>
    <w:rsid w:val="00F12EA2"/>
    <w:rsid w:val="00F1320F"/>
    <w:rsid w:val="00F132F8"/>
    <w:rsid w:val="00F13348"/>
    <w:rsid w:val="00F135FE"/>
    <w:rsid w:val="00F13630"/>
    <w:rsid w:val="00F13693"/>
    <w:rsid w:val="00F1375E"/>
    <w:rsid w:val="00F139A2"/>
    <w:rsid w:val="00F139E3"/>
    <w:rsid w:val="00F13AD4"/>
    <w:rsid w:val="00F13C78"/>
    <w:rsid w:val="00F13E28"/>
    <w:rsid w:val="00F13E88"/>
    <w:rsid w:val="00F14012"/>
    <w:rsid w:val="00F140E4"/>
    <w:rsid w:val="00F142B3"/>
    <w:rsid w:val="00F14640"/>
    <w:rsid w:val="00F14731"/>
    <w:rsid w:val="00F147E4"/>
    <w:rsid w:val="00F147E9"/>
    <w:rsid w:val="00F14899"/>
    <w:rsid w:val="00F14963"/>
    <w:rsid w:val="00F14C24"/>
    <w:rsid w:val="00F14E04"/>
    <w:rsid w:val="00F14EFA"/>
    <w:rsid w:val="00F14F28"/>
    <w:rsid w:val="00F15397"/>
    <w:rsid w:val="00F15514"/>
    <w:rsid w:val="00F1558D"/>
    <w:rsid w:val="00F156C1"/>
    <w:rsid w:val="00F156D0"/>
    <w:rsid w:val="00F15781"/>
    <w:rsid w:val="00F15808"/>
    <w:rsid w:val="00F15887"/>
    <w:rsid w:val="00F15A2E"/>
    <w:rsid w:val="00F15A93"/>
    <w:rsid w:val="00F15CAB"/>
    <w:rsid w:val="00F15E64"/>
    <w:rsid w:val="00F15F2C"/>
    <w:rsid w:val="00F16055"/>
    <w:rsid w:val="00F16157"/>
    <w:rsid w:val="00F161A3"/>
    <w:rsid w:val="00F164F5"/>
    <w:rsid w:val="00F168DF"/>
    <w:rsid w:val="00F16B5B"/>
    <w:rsid w:val="00F16BE4"/>
    <w:rsid w:val="00F16C0A"/>
    <w:rsid w:val="00F16E01"/>
    <w:rsid w:val="00F16EB4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491"/>
    <w:rsid w:val="00F17511"/>
    <w:rsid w:val="00F179E7"/>
    <w:rsid w:val="00F17ACC"/>
    <w:rsid w:val="00F17B29"/>
    <w:rsid w:val="00F17C57"/>
    <w:rsid w:val="00F17C6A"/>
    <w:rsid w:val="00F17C91"/>
    <w:rsid w:val="00F17F0C"/>
    <w:rsid w:val="00F17F78"/>
    <w:rsid w:val="00F17FBD"/>
    <w:rsid w:val="00F17FC2"/>
    <w:rsid w:val="00F17FC4"/>
    <w:rsid w:val="00F17FF4"/>
    <w:rsid w:val="00F20177"/>
    <w:rsid w:val="00F2036C"/>
    <w:rsid w:val="00F2039B"/>
    <w:rsid w:val="00F203EF"/>
    <w:rsid w:val="00F209A2"/>
    <w:rsid w:val="00F209F8"/>
    <w:rsid w:val="00F20BCD"/>
    <w:rsid w:val="00F20C10"/>
    <w:rsid w:val="00F2107C"/>
    <w:rsid w:val="00F21132"/>
    <w:rsid w:val="00F21178"/>
    <w:rsid w:val="00F21183"/>
    <w:rsid w:val="00F2126F"/>
    <w:rsid w:val="00F213FB"/>
    <w:rsid w:val="00F2152F"/>
    <w:rsid w:val="00F21822"/>
    <w:rsid w:val="00F21864"/>
    <w:rsid w:val="00F218C7"/>
    <w:rsid w:val="00F219D4"/>
    <w:rsid w:val="00F21A71"/>
    <w:rsid w:val="00F21AAD"/>
    <w:rsid w:val="00F21BD3"/>
    <w:rsid w:val="00F21C00"/>
    <w:rsid w:val="00F21CB5"/>
    <w:rsid w:val="00F21F5D"/>
    <w:rsid w:val="00F21F9D"/>
    <w:rsid w:val="00F21FD0"/>
    <w:rsid w:val="00F22069"/>
    <w:rsid w:val="00F220CA"/>
    <w:rsid w:val="00F22285"/>
    <w:rsid w:val="00F2234D"/>
    <w:rsid w:val="00F22442"/>
    <w:rsid w:val="00F22457"/>
    <w:rsid w:val="00F225E5"/>
    <w:rsid w:val="00F22621"/>
    <w:rsid w:val="00F22656"/>
    <w:rsid w:val="00F22748"/>
    <w:rsid w:val="00F22780"/>
    <w:rsid w:val="00F2294F"/>
    <w:rsid w:val="00F22A1A"/>
    <w:rsid w:val="00F22BF5"/>
    <w:rsid w:val="00F22D98"/>
    <w:rsid w:val="00F22DB8"/>
    <w:rsid w:val="00F22E84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BFD"/>
    <w:rsid w:val="00F23C18"/>
    <w:rsid w:val="00F23D1F"/>
    <w:rsid w:val="00F23F12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1C6"/>
    <w:rsid w:val="00F25660"/>
    <w:rsid w:val="00F256F0"/>
    <w:rsid w:val="00F25749"/>
    <w:rsid w:val="00F257F2"/>
    <w:rsid w:val="00F2582C"/>
    <w:rsid w:val="00F25972"/>
    <w:rsid w:val="00F25BDA"/>
    <w:rsid w:val="00F25C23"/>
    <w:rsid w:val="00F25CB5"/>
    <w:rsid w:val="00F25CE0"/>
    <w:rsid w:val="00F25D82"/>
    <w:rsid w:val="00F25E49"/>
    <w:rsid w:val="00F25E57"/>
    <w:rsid w:val="00F25F07"/>
    <w:rsid w:val="00F25FCB"/>
    <w:rsid w:val="00F2626A"/>
    <w:rsid w:val="00F263C3"/>
    <w:rsid w:val="00F2646E"/>
    <w:rsid w:val="00F264F2"/>
    <w:rsid w:val="00F26810"/>
    <w:rsid w:val="00F268CA"/>
    <w:rsid w:val="00F2694F"/>
    <w:rsid w:val="00F26979"/>
    <w:rsid w:val="00F26B37"/>
    <w:rsid w:val="00F26C5B"/>
    <w:rsid w:val="00F26C9A"/>
    <w:rsid w:val="00F26CE1"/>
    <w:rsid w:val="00F26F4F"/>
    <w:rsid w:val="00F27242"/>
    <w:rsid w:val="00F272F3"/>
    <w:rsid w:val="00F27460"/>
    <w:rsid w:val="00F275A7"/>
    <w:rsid w:val="00F275F8"/>
    <w:rsid w:val="00F27669"/>
    <w:rsid w:val="00F276F2"/>
    <w:rsid w:val="00F278B0"/>
    <w:rsid w:val="00F278C6"/>
    <w:rsid w:val="00F27900"/>
    <w:rsid w:val="00F2792F"/>
    <w:rsid w:val="00F27B84"/>
    <w:rsid w:val="00F27BF7"/>
    <w:rsid w:val="00F27EDB"/>
    <w:rsid w:val="00F27EEA"/>
    <w:rsid w:val="00F27F16"/>
    <w:rsid w:val="00F30011"/>
    <w:rsid w:val="00F30046"/>
    <w:rsid w:val="00F3004E"/>
    <w:rsid w:val="00F3008B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E22"/>
    <w:rsid w:val="00F30F12"/>
    <w:rsid w:val="00F30F22"/>
    <w:rsid w:val="00F30F46"/>
    <w:rsid w:val="00F30F9B"/>
    <w:rsid w:val="00F30FDE"/>
    <w:rsid w:val="00F31005"/>
    <w:rsid w:val="00F3118C"/>
    <w:rsid w:val="00F312D8"/>
    <w:rsid w:val="00F3143B"/>
    <w:rsid w:val="00F3158D"/>
    <w:rsid w:val="00F31740"/>
    <w:rsid w:val="00F31803"/>
    <w:rsid w:val="00F3181E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75"/>
    <w:rsid w:val="00F32691"/>
    <w:rsid w:val="00F327C3"/>
    <w:rsid w:val="00F3289F"/>
    <w:rsid w:val="00F328A2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AC6"/>
    <w:rsid w:val="00F33B9E"/>
    <w:rsid w:val="00F33CD7"/>
    <w:rsid w:val="00F33EA4"/>
    <w:rsid w:val="00F34139"/>
    <w:rsid w:val="00F3415D"/>
    <w:rsid w:val="00F3416F"/>
    <w:rsid w:val="00F34473"/>
    <w:rsid w:val="00F34545"/>
    <w:rsid w:val="00F3459F"/>
    <w:rsid w:val="00F345F3"/>
    <w:rsid w:val="00F34873"/>
    <w:rsid w:val="00F348A8"/>
    <w:rsid w:val="00F34BDF"/>
    <w:rsid w:val="00F34FCA"/>
    <w:rsid w:val="00F3502F"/>
    <w:rsid w:val="00F35072"/>
    <w:rsid w:val="00F351A9"/>
    <w:rsid w:val="00F35233"/>
    <w:rsid w:val="00F3523E"/>
    <w:rsid w:val="00F3524D"/>
    <w:rsid w:val="00F353EB"/>
    <w:rsid w:val="00F35407"/>
    <w:rsid w:val="00F3543E"/>
    <w:rsid w:val="00F35457"/>
    <w:rsid w:val="00F35467"/>
    <w:rsid w:val="00F3554E"/>
    <w:rsid w:val="00F355A4"/>
    <w:rsid w:val="00F35744"/>
    <w:rsid w:val="00F35BA2"/>
    <w:rsid w:val="00F35D0A"/>
    <w:rsid w:val="00F35F18"/>
    <w:rsid w:val="00F3606D"/>
    <w:rsid w:val="00F36225"/>
    <w:rsid w:val="00F3639C"/>
    <w:rsid w:val="00F36884"/>
    <w:rsid w:val="00F36A67"/>
    <w:rsid w:val="00F36D2C"/>
    <w:rsid w:val="00F36E47"/>
    <w:rsid w:val="00F370C5"/>
    <w:rsid w:val="00F370E8"/>
    <w:rsid w:val="00F3714D"/>
    <w:rsid w:val="00F3717F"/>
    <w:rsid w:val="00F3726C"/>
    <w:rsid w:val="00F372FC"/>
    <w:rsid w:val="00F3735F"/>
    <w:rsid w:val="00F373A0"/>
    <w:rsid w:val="00F373B0"/>
    <w:rsid w:val="00F37545"/>
    <w:rsid w:val="00F375BC"/>
    <w:rsid w:val="00F37644"/>
    <w:rsid w:val="00F37693"/>
    <w:rsid w:val="00F37701"/>
    <w:rsid w:val="00F37739"/>
    <w:rsid w:val="00F377FD"/>
    <w:rsid w:val="00F3780D"/>
    <w:rsid w:val="00F37962"/>
    <w:rsid w:val="00F3797F"/>
    <w:rsid w:val="00F37C90"/>
    <w:rsid w:val="00F37EEC"/>
    <w:rsid w:val="00F37F0A"/>
    <w:rsid w:val="00F40142"/>
    <w:rsid w:val="00F401F5"/>
    <w:rsid w:val="00F401F9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2BB"/>
    <w:rsid w:val="00F4147C"/>
    <w:rsid w:val="00F4159C"/>
    <w:rsid w:val="00F418CF"/>
    <w:rsid w:val="00F41960"/>
    <w:rsid w:val="00F4197B"/>
    <w:rsid w:val="00F41C15"/>
    <w:rsid w:val="00F41DB8"/>
    <w:rsid w:val="00F41FD7"/>
    <w:rsid w:val="00F420AB"/>
    <w:rsid w:val="00F42195"/>
    <w:rsid w:val="00F42375"/>
    <w:rsid w:val="00F4238F"/>
    <w:rsid w:val="00F42393"/>
    <w:rsid w:val="00F423AE"/>
    <w:rsid w:val="00F423D2"/>
    <w:rsid w:val="00F4240D"/>
    <w:rsid w:val="00F4242E"/>
    <w:rsid w:val="00F42463"/>
    <w:rsid w:val="00F424FA"/>
    <w:rsid w:val="00F4253D"/>
    <w:rsid w:val="00F426E6"/>
    <w:rsid w:val="00F427A6"/>
    <w:rsid w:val="00F42C77"/>
    <w:rsid w:val="00F42E40"/>
    <w:rsid w:val="00F4303A"/>
    <w:rsid w:val="00F431B4"/>
    <w:rsid w:val="00F431F0"/>
    <w:rsid w:val="00F4343B"/>
    <w:rsid w:val="00F4359A"/>
    <w:rsid w:val="00F436E4"/>
    <w:rsid w:val="00F43B33"/>
    <w:rsid w:val="00F43DDB"/>
    <w:rsid w:val="00F43EA6"/>
    <w:rsid w:val="00F43F24"/>
    <w:rsid w:val="00F441DB"/>
    <w:rsid w:val="00F443D3"/>
    <w:rsid w:val="00F44449"/>
    <w:rsid w:val="00F445AA"/>
    <w:rsid w:val="00F445E4"/>
    <w:rsid w:val="00F4461A"/>
    <w:rsid w:val="00F44623"/>
    <w:rsid w:val="00F44936"/>
    <w:rsid w:val="00F44948"/>
    <w:rsid w:val="00F44999"/>
    <w:rsid w:val="00F44BB5"/>
    <w:rsid w:val="00F44C47"/>
    <w:rsid w:val="00F44C5A"/>
    <w:rsid w:val="00F44D61"/>
    <w:rsid w:val="00F44EFB"/>
    <w:rsid w:val="00F44FA9"/>
    <w:rsid w:val="00F45000"/>
    <w:rsid w:val="00F451DB"/>
    <w:rsid w:val="00F452A5"/>
    <w:rsid w:val="00F4554F"/>
    <w:rsid w:val="00F45684"/>
    <w:rsid w:val="00F456D8"/>
    <w:rsid w:val="00F456EA"/>
    <w:rsid w:val="00F45852"/>
    <w:rsid w:val="00F4594C"/>
    <w:rsid w:val="00F45B1D"/>
    <w:rsid w:val="00F45DA9"/>
    <w:rsid w:val="00F45FBE"/>
    <w:rsid w:val="00F46018"/>
    <w:rsid w:val="00F460AF"/>
    <w:rsid w:val="00F46161"/>
    <w:rsid w:val="00F46188"/>
    <w:rsid w:val="00F461F1"/>
    <w:rsid w:val="00F4642C"/>
    <w:rsid w:val="00F464F5"/>
    <w:rsid w:val="00F46831"/>
    <w:rsid w:val="00F46877"/>
    <w:rsid w:val="00F46B0E"/>
    <w:rsid w:val="00F46BC7"/>
    <w:rsid w:val="00F46EEA"/>
    <w:rsid w:val="00F46F15"/>
    <w:rsid w:val="00F46FE5"/>
    <w:rsid w:val="00F47099"/>
    <w:rsid w:val="00F472D0"/>
    <w:rsid w:val="00F47317"/>
    <w:rsid w:val="00F47373"/>
    <w:rsid w:val="00F473E1"/>
    <w:rsid w:val="00F47542"/>
    <w:rsid w:val="00F47675"/>
    <w:rsid w:val="00F476FA"/>
    <w:rsid w:val="00F4781A"/>
    <w:rsid w:val="00F4784C"/>
    <w:rsid w:val="00F478E6"/>
    <w:rsid w:val="00F47972"/>
    <w:rsid w:val="00F47A14"/>
    <w:rsid w:val="00F47A5D"/>
    <w:rsid w:val="00F47AC9"/>
    <w:rsid w:val="00F47B11"/>
    <w:rsid w:val="00F47B64"/>
    <w:rsid w:val="00F47F59"/>
    <w:rsid w:val="00F47FE9"/>
    <w:rsid w:val="00F50022"/>
    <w:rsid w:val="00F50200"/>
    <w:rsid w:val="00F502CE"/>
    <w:rsid w:val="00F50387"/>
    <w:rsid w:val="00F5051D"/>
    <w:rsid w:val="00F50604"/>
    <w:rsid w:val="00F50933"/>
    <w:rsid w:val="00F50E09"/>
    <w:rsid w:val="00F50EC3"/>
    <w:rsid w:val="00F50F55"/>
    <w:rsid w:val="00F51284"/>
    <w:rsid w:val="00F518FA"/>
    <w:rsid w:val="00F51937"/>
    <w:rsid w:val="00F51B01"/>
    <w:rsid w:val="00F51C2D"/>
    <w:rsid w:val="00F51C65"/>
    <w:rsid w:val="00F520EC"/>
    <w:rsid w:val="00F5229F"/>
    <w:rsid w:val="00F52363"/>
    <w:rsid w:val="00F523B1"/>
    <w:rsid w:val="00F525EA"/>
    <w:rsid w:val="00F52654"/>
    <w:rsid w:val="00F528FF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3E38"/>
    <w:rsid w:val="00F54089"/>
    <w:rsid w:val="00F54423"/>
    <w:rsid w:val="00F54465"/>
    <w:rsid w:val="00F544AB"/>
    <w:rsid w:val="00F544F6"/>
    <w:rsid w:val="00F546C0"/>
    <w:rsid w:val="00F546C6"/>
    <w:rsid w:val="00F54726"/>
    <w:rsid w:val="00F547E6"/>
    <w:rsid w:val="00F54880"/>
    <w:rsid w:val="00F549A8"/>
    <w:rsid w:val="00F54A63"/>
    <w:rsid w:val="00F54B33"/>
    <w:rsid w:val="00F54BA1"/>
    <w:rsid w:val="00F54BB8"/>
    <w:rsid w:val="00F54D9C"/>
    <w:rsid w:val="00F55047"/>
    <w:rsid w:val="00F55189"/>
    <w:rsid w:val="00F552AB"/>
    <w:rsid w:val="00F553A6"/>
    <w:rsid w:val="00F55440"/>
    <w:rsid w:val="00F55486"/>
    <w:rsid w:val="00F554D4"/>
    <w:rsid w:val="00F5550A"/>
    <w:rsid w:val="00F5551A"/>
    <w:rsid w:val="00F55726"/>
    <w:rsid w:val="00F5573C"/>
    <w:rsid w:val="00F55785"/>
    <w:rsid w:val="00F558AD"/>
    <w:rsid w:val="00F558CA"/>
    <w:rsid w:val="00F55DF3"/>
    <w:rsid w:val="00F55F4F"/>
    <w:rsid w:val="00F56049"/>
    <w:rsid w:val="00F56119"/>
    <w:rsid w:val="00F56120"/>
    <w:rsid w:val="00F5621B"/>
    <w:rsid w:val="00F5638C"/>
    <w:rsid w:val="00F5642B"/>
    <w:rsid w:val="00F5660B"/>
    <w:rsid w:val="00F56621"/>
    <w:rsid w:val="00F5667C"/>
    <w:rsid w:val="00F566FC"/>
    <w:rsid w:val="00F56A3D"/>
    <w:rsid w:val="00F56A80"/>
    <w:rsid w:val="00F56AFE"/>
    <w:rsid w:val="00F56CA7"/>
    <w:rsid w:val="00F56CB8"/>
    <w:rsid w:val="00F56D0F"/>
    <w:rsid w:val="00F56E2F"/>
    <w:rsid w:val="00F572CE"/>
    <w:rsid w:val="00F572D6"/>
    <w:rsid w:val="00F57403"/>
    <w:rsid w:val="00F574A8"/>
    <w:rsid w:val="00F578C3"/>
    <w:rsid w:val="00F5796C"/>
    <w:rsid w:val="00F57A0D"/>
    <w:rsid w:val="00F57F49"/>
    <w:rsid w:val="00F57F62"/>
    <w:rsid w:val="00F60260"/>
    <w:rsid w:val="00F602AF"/>
    <w:rsid w:val="00F60326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0E54"/>
    <w:rsid w:val="00F610A1"/>
    <w:rsid w:val="00F610CA"/>
    <w:rsid w:val="00F61133"/>
    <w:rsid w:val="00F61250"/>
    <w:rsid w:val="00F612A0"/>
    <w:rsid w:val="00F614E7"/>
    <w:rsid w:val="00F61707"/>
    <w:rsid w:val="00F61781"/>
    <w:rsid w:val="00F61C02"/>
    <w:rsid w:val="00F61C2A"/>
    <w:rsid w:val="00F61CDF"/>
    <w:rsid w:val="00F62404"/>
    <w:rsid w:val="00F6240C"/>
    <w:rsid w:val="00F6252C"/>
    <w:rsid w:val="00F625AF"/>
    <w:rsid w:val="00F62608"/>
    <w:rsid w:val="00F62661"/>
    <w:rsid w:val="00F6287F"/>
    <w:rsid w:val="00F628D4"/>
    <w:rsid w:val="00F62971"/>
    <w:rsid w:val="00F62AF8"/>
    <w:rsid w:val="00F62B09"/>
    <w:rsid w:val="00F62E50"/>
    <w:rsid w:val="00F62EA8"/>
    <w:rsid w:val="00F6305E"/>
    <w:rsid w:val="00F6332C"/>
    <w:rsid w:val="00F63500"/>
    <w:rsid w:val="00F63538"/>
    <w:rsid w:val="00F63553"/>
    <w:rsid w:val="00F63706"/>
    <w:rsid w:val="00F6382A"/>
    <w:rsid w:val="00F63974"/>
    <w:rsid w:val="00F63A27"/>
    <w:rsid w:val="00F63ABF"/>
    <w:rsid w:val="00F63B0B"/>
    <w:rsid w:val="00F63B0C"/>
    <w:rsid w:val="00F63B48"/>
    <w:rsid w:val="00F63BDD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1A8"/>
    <w:rsid w:val="00F65312"/>
    <w:rsid w:val="00F653F3"/>
    <w:rsid w:val="00F65554"/>
    <w:rsid w:val="00F65807"/>
    <w:rsid w:val="00F65869"/>
    <w:rsid w:val="00F658B7"/>
    <w:rsid w:val="00F659CF"/>
    <w:rsid w:val="00F65ADF"/>
    <w:rsid w:val="00F65B1D"/>
    <w:rsid w:val="00F65D9E"/>
    <w:rsid w:val="00F65DCD"/>
    <w:rsid w:val="00F65EE1"/>
    <w:rsid w:val="00F65F72"/>
    <w:rsid w:val="00F66283"/>
    <w:rsid w:val="00F66361"/>
    <w:rsid w:val="00F66394"/>
    <w:rsid w:val="00F66663"/>
    <w:rsid w:val="00F66BD4"/>
    <w:rsid w:val="00F66CB9"/>
    <w:rsid w:val="00F66D91"/>
    <w:rsid w:val="00F67038"/>
    <w:rsid w:val="00F670E6"/>
    <w:rsid w:val="00F67198"/>
    <w:rsid w:val="00F673FA"/>
    <w:rsid w:val="00F6749E"/>
    <w:rsid w:val="00F6753D"/>
    <w:rsid w:val="00F675C9"/>
    <w:rsid w:val="00F67613"/>
    <w:rsid w:val="00F6768D"/>
    <w:rsid w:val="00F676B1"/>
    <w:rsid w:val="00F67ABC"/>
    <w:rsid w:val="00F67B47"/>
    <w:rsid w:val="00F67BF8"/>
    <w:rsid w:val="00F67C25"/>
    <w:rsid w:val="00F67C33"/>
    <w:rsid w:val="00F67CA2"/>
    <w:rsid w:val="00F67D77"/>
    <w:rsid w:val="00F67FF9"/>
    <w:rsid w:val="00F70053"/>
    <w:rsid w:val="00F7013C"/>
    <w:rsid w:val="00F7019E"/>
    <w:rsid w:val="00F702B7"/>
    <w:rsid w:val="00F70303"/>
    <w:rsid w:val="00F7040B"/>
    <w:rsid w:val="00F704A8"/>
    <w:rsid w:val="00F70564"/>
    <w:rsid w:val="00F70817"/>
    <w:rsid w:val="00F70962"/>
    <w:rsid w:val="00F70C93"/>
    <w:rsid w:val="00F70D0A"/>
    <w:rsid w:val="00F70D59"/>
    <w:rsid w:val="00F70DF9"/>
    <w:rsid w:val="00F70F4E"/>
    <w:rsid w:val="00F7108C"/>
    <w:rsid w:val="00F71106"/>
    <w:rsid w:val="00F7118C"/>
    <w:rsid w:val="00F71194"/>
    <w:rsid w:val="00F713DB"/>
    <w:rsid w:val="00F7141C"/>
    <w:rsid w:val="00F71478"/>
    <w:rsid w:val="00F71658"/>
    <w:rsid w:val="00F716A8"/>
    <w:rsid w:val="00F7195C"/>
    <w:rsid w:val="00F71B3F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716"/>
    <w:rsid w:val="00F72783"/>
    <w:rsid w:val="00F72859"/>
    <w:rsid w:val="00F728B2"/>
    <w:rsid w:val="00F7292B"/>
    <w:rsid w:val="00F729B5"/>
    <w:rsid w:val="00F72BA2"/>
    <w:rsid w:val="00F72C01"/>
    <w:rsid w:val="00F72CF8"/>
    <w:rsid w:val="00F72DD0"/>
    <w:rsid w:val="00F72F31"/>
    <w:rsid w:val="00F731BE"/>
    <w:rsid w:val="00F731D6"/>
    <w:rsid w:val="00F73401"/>
    <w:rsid w:val="00F73445"/>
    <w:rsid w:val="00F735B4"/>
    <w:rsid w:val="00F7360D"/>
    <w:rsid w:val="00F737E3"/>
    <w:rsid w:val="00F73928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4F7"/>
    <w:rsid w:val="00F745B9"/>
    <w:rsid w:val="00F746BA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155"/>
    <w:rsid w:val="00F7531F"/>
    <w:rsid w:val="00F753EF"/>
    <w:rsid w:val="00F756BD"/>
    <w:rsid w:val="00F7588D"/>
    <w:rsid w:val="00F7590F"/>
    <w:rsid w:val="00F75B5F"/>
    <w:rsid w:val="00F75C5F"/>
    <w:rsid w:val="00F75CAD"/>
    <w:rsid w:val="00F75DF3"/>
    <w:rsid w:val="00F760C6"/>
    <w:rsid w:val="00F76178"/>
    <w:rsid w:val="00F76221"/>
    <w:rsid w:val="00F763A4"/>
    <w:rsid w:val="00F763FF"/>
    <w:rsid w:val="00F764F6"/>
    <w:rsid w:val="00F7666A"/>
    <w:rsid w:val="00F7680A"/>
    <w:rsid w:val="00F7689C"/>
    <w:rsid w:val="00F768CF"/>
    <w:rsid w:val="00F76A58"/>
    <w:rsid w:val="00F76B0D"/>
    <w:rsid w:val="00F76DD2"/>
    <w:rsid w:val="00F76F93"/>
    <w:rsid w:val="00F76FDA"/>
    <w:rsid w:val="00F771CF"/>
    <w:rsid w:val="00F77364"/>
    <w:rsid w:val="00F77397"/>
    <w:rsid w:val="00F777EB"/>
    <w:rsid w:val="00F778DC"/>
    <w:rsid w:val="00F77924"/>
    <w:rsid w:val="00F77C0B"/>
    <w:rsid w:val="00F77CED"/>
    <w:rsid w:val="00F77D02"/>
    <w:rsid w:val="00F77D6C"/>
    <w:rsid w:val="00F77E7A"/>
    <w:rsid w:val="00F80103"/>
    <w:rsid w:val="00F801C2"/>
    <w:rsid w:val="00F801D9"/>
    <w:rsid w:val="00F8035C"/>
    <w:rsid w:val="00F80496"/>
    <w:rsid w:val="00F804DE"/>
    <w:rsid w:val="00F805C5"/>
    <w:rsid w:val="00F80AFF"/>
    <w:rsid w:val="00F810D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1C"/>
    <w:rsid w:val="00F81C5E"/>
    <w:rsid w:val="00F81C8B"/>
    <w:rsid w:val="00F81CD9"/>
    <w:rsid w:val="00F81D80"/>
    <w:rsid w:val="00F81E6F"/>
    <w:rsid w:val="00F81F33"/>
    <w:rsid w:val="00F82347"/>
    <w:rsid w:val="00F826B9"/>
    <w:rsid w:val="00F82751"/>
    <w:rsid w:val="00F8276B"/>
    <w:rsid w:val="00F8287A"/>
    <w:rsid w:val="00F828AD"/>
    <w:rsid w:val="00F82A05"/>
    <w:rsid w:val="00F82A85"/>
    <w:rsid w:val="00F82AFE"/>
    <w:rsid w:val="00F82CE0"/>
    <w:rsid w:val="00F82D5E"/>
    <w:rsid w:val="00F82D83"/>
    <w:rsid w:val="00F82E7C"/>
    <w:rsid w:val="00F82F67"/>
    <w:rsid w:val="00F8321D"/>
    <w:rsid w:val="00F83364"/>
    <w:rsid w:val="00F833D8"/>
    <w:rsid w:val="00F83436"/>
    <w:rsid w:val="00F83492"/>
    <w:rsid w:val="00F834BC"/>
    <w:rsid w:val="00F835E2"/>
    <w:rsid w:val="00F837E4"/>
    <w:rsid w:val="00F83933"/>
    <w:rsid w:val="00F83AEE"/>
    <w:rsid w:val="00F83B45"/>
    <w:rsid w:val="00F83C2C"/>
    <w:rsid w:val="00F83C5C"/>
    <w:rsid w:val="00F83D90"/>
    <w:rsid w:val="00F83F5E"/>
    <w:rsid w:val="00F83FE5"/>
    <w:rsid w:val="00F84032"/>
    <w:rsid w:val="00F84080"/>
    <w:rsid w:val="00F84123"/>
    <w:rsid w:val="00F8429E"/>
    <w:rsid w:val="00F84544"/>
    <w:rsid w:val="00F84690"/>
    <w:rsid w:val="00F846FF"/>
    <w:rsid w:val="00F84798"/>
    <w:rsid w:val="00F84806"/>
    <w:rsid w:val="00F84AFF"/>
    <w:rsid w:val="00F84C22"/>
    <w:rsid w:val="00F84C73"/>
    <w:rsid w:val="00F84D23"/>
    <w:rsid w:val="00F84EDC"/>
    <w:rsid w:val="00F851AE"/>
    <w:rsid w:val="00F852F1"/>
    <w:rsid w:val="00F8531F"/>
    <w:rsid w:val="00F854C1"/>
    <w:rsid w:val="00F855D0"/>
    <w:rsid w:val="00F855FC"/>
    <w:rsid w:val="00F8563F"/>
    <w:rsid w:val="00F859A0"/>
    <w:rsid w:val="00F85A91"/>
    <w:rsid w:val="00F85BA9"/>
    <w:rsid w:val="00F85C12"/>
    <w:rsid w:val="00F85D49"/>
    <w:rsid w:val="00F85D59"/>
    <w:rsid w:val="00F85E01"/>
    <w:rsid w:val="00F85E77"/>
    <w:rsid w:val="00F85E9A"/>
    <w:rsid w:val="00F86391"/>
    <w:rsid w:val="00F8642D"/>
    <w:rsid w:val="00F86522"/>
    <w:rsid w:val="00F86733"/>
    <w:rsid w:val="00F86738"/>
    <w:rsid w:val="00F8679D"/>
    <w:rsid w:val="00F86890"/>
    <w:rsid w:val="00F86AB6"/>
    <w:rsid w:val="00F86B4B"/>
    <w:rsid w:val="00F86D41"/>
    <w:rsid w:val="00F86E7D"/>
    <w:rsid w:val="00F86E8C"/>
    <w:rsid w:val="00F86EC7"/>
    <w:rsid w:val="00F86FB3"/>
    <w:rsid w:val="00F8702B"/>
    <w:rsid w:val="00F8712E"/>
    <w:rsid w:val="00F87239"/>
    <w:rsid w:val="00F873CC"/>
    <w:rsid w:val="00F874C3"/>
    <w:rsid w:val="00F87736"/>
    <w:rsid w:val="00F878D0"/>
    <w:rsid w:val="00F8799B"/>
    <w:rsid w:val="00F87CAF"/>
    <w:rsid w:val="00F87D59"/>
    <w:rsid w:val="00F87D81"/>
    <w:rsid w:val="00F87F1E"/>
    <w:rsid w:val="00F87F5E"/>
    <w:rsid w:val="00F90015"/>
    <w:rsid w:val="00F901D0"/>
    <w:rsid w:val="00F90378"/>
    <w:rsid w:val="00F90478"/>
    <w:rsid w:val="00F904AB"/>
    <w:rsid w:val="00F90531"/>
    <w:rsid w:val="00F9057A"/>
    <w:rsid w:val="00F909F5"/>
    <w:rsid w:val="00F90A17"/>
    <w:rsid w:val="00F90A3B"/>
    <w:rsid w:val="00F90BA1"/>
    <w:rsid w:val="00F90C6E"/>
    <w:rsid w:val="00F90DF7"/>
    <w:rsid w:val="00F90F86"/>
    <w:rsid w:val="00F9107F"/>
    <w:rsid w:val="00F910F3"/>
    <w:rsid w:val="00F91257"/>
    <w:rsid w:val="00F912FA"/>
    <w:rsid w:val="00F91391"/>
    <w:rsid w:val="00F9142A"/>
    <w:rsid w:val="00F9154B"/>
    <w:rsid w:val="00F91628"/>
    <w:rsid w:val="00F916ED"/>
    <w:rsid w:val="00F916F7"/>
    <w:rsid w:val="00F916FB"/>
    <w:rsid w:val="00F91721"/>
    <w:rsid w:val="00F91860"/>
    <w:rsid w:val="00F91884"/>
    <w:rsid w:val="00F91A6B"/>
    <w:rsid w:val="00F91B3A"/>
    <w:rsid w:val="00F91B8B"/>
    <w:rsid w:val="00F91C39"/>
    <w:rsid w:val="00F91CEC"/>
    <w:rsid w:val="00F91DA7"/>
    <w:rsid w:val="00F91E0B"/>
    <w:rsid w:val="00F91F46"/>
    <w:rsid w:val="00F91F82"/>
    <w:rsid w:val="00F922AB"/>
    <w:rsid w:val="00F92468"/>
    <w:rsid w:val="00F924BC"/>
    <w:rsid w:val="00F9258F"/>
    <w:rsid w:val="00F925E3"/>
    <w:rsid w:val="00F925F8"/>
    <w:rsid w:val="00F92611"/>
    <w:rsid w:val="00F92615"/>
    <w:rsid w:val="00F92694"/>
    <w:rsid w:val="00F92830"/>
    <w:rsid w:val="00F92931"/>
    <w:rsid w:val="00F92B99"/>
    <w:rsid w:val="00F92D66"/>
    <w:rsid w:val="00F92EBE"/>
    <w:rsid w:val="00F92F56"/>
    <w:rsid w:val="00F9306E"/>
    <w:rsid w:val="00F931F3"/>
    <w:rsid w:val="00F93599"/>
    <w:rsid w:val="00F935F4"/>
    <w:rsid w:val="00F93608"/>
    <w:rsid w:val="00F939A0"/>
    <w:rsid w:val="00F93BCB"/>
    <w:rsid w:val="00F93DA4"/>
    <w:rsid w:val="00F93EC9"/>
    <w:rsid w:val="00F93F04"/>
    <w:rsid w:val="00F93F0E"/>
    <w:rsid w:val="00F94117"/>
    <w:rsid w:val="00F942D5"/>
    <w:rsid w:val="00F94422"/>
    <w:rsid w:val="00F945AD"/>
    <w:rsid w:val="00F946F2"/>
    <w:rsid w:val="00F9495E"/>
    <w:rsid w:val="00F949F6"/>
    <w:rsid w:val="00F94A62"/>
    <w:rsid w:val="00F94BA6"/>
    <w:rsid w:val="00F94D41"/>
    <w:rsid w:val="00F94E06"/>
    <w:rsid w:val="00F94F46"/>
    <w:rsid w:val="00F95129"/>
    <w:rsid w:val="00F953EB"/>
    <w:rsid w:val="00F95529"/>
    <w:rsid w:val="00F95563"/>
    <w:rsid w:val="00F95580"/>
    <w:rsid w:val="00F955D6"/>
    <w:rsid w:val="00F956A5"/>
    <w:rsid w:val="00F9585F"/>
    <w:rsid w:val="00F959C0"/>
    <w:rsid w:val="00F95B39"/>
    <w:rsid w:val="00F95D64"/>
    <w:rsid w:val="00F95D89"/>
    <w:rsid w:val="00F95E16"/>
    <w:rsid w:val="00F95EF5"/>
    <w:rsid w:val="00F9625E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75"/>
    <w:rsid w:val="00F976BD"/>
    <w:rsid w:val="00F978A8"/>
    <w:rsid w:val="00F97D8F"/>
    <w:rsid w:val="00F97DF7"/>
    <w:rsid w:val="00F97F4C"/>
    <w:rsid w:val="00FA0033"/>
    <w:rsid w:val="00FA00D9"/>
    <w:rsid w:val="00FA016B"/>
    <w:rsid w:val="00FA0177"/>
    <w:rsid w:val="00FA0350"/>
    <w:rsid w:val="00FA0395"/>
    <w:rsid w:val="00FA041F"/>
    <w:rsid w:val="00FA043D"/>
    <w:rsid w:val="00FA06F2"/>
    <w:rsid w:val="00FA07E3"/>
    <w:rsid w:val="00FA09D0"/>
    <w:rsid w:val="00FA09FF"/>
    <w:rsid w:val="00FA0D99"/>
    <w:rsid w:val="00FA0DA8"/>
    <w:rsid w:val="00FA10BF"/>
    <w:rsid w:val="00FA12A8"/>
    <w:rsid w:val="00FA130E"/>
    <w:rsid w:val="00FA143B"/>
    <w:rsid w:val="00FA16B9"/>
    <w:rsid w:val="00FA16C7"/>
    <w:rsid w:val="00FA17A8"/>
    <w:rsid w:val="00FA1954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A6"/>
    <w:rsid w:val="00FA2BC8"/>
    <w:rsid w:val="00FA2C41"/>
    <w:rsid w:val="00FA2CD7"/>
    <w:rsid w:val="00FA2CF4"/>
    <w:rsid w:val="00FA2D43"/>
    <w:rsid w:val="00FA2F5C"/>
    <w:rsid w:val="00FA330E"/>
    <w:rsid w:val="00FA3687"/>
    <w:rsid w:val="00FA3820"/>
    <w:rsid w:val="00FA39D4"/>
    <w:rsid w:val="00FA3A8C"/>
    <w:rsid w:val="00FA3B06"/>
    <w:rsid w:val="00FA3C5F"/>
    <w:rsid w:val="00FA3CA3"/>
    <w:rsid w:val="00FA4277"/>
    <w:rsid w:val="00FA4370"/>
    <w:rsid w:val="00FA4380"/>
    <w:rsid w:val="00FA46D3"/>
    <w:rsid w:val="00FA47DC"/>
    <w:rsid w:val="00FA48BF"/>
    <w:rsid w:val="00FA4978"/>
    <w:rsid w:val="00FA49D8"/>
    <w:rsid w:val="00FA4AEA"/>
    <w:rsid w:val="00FA4BE7"/>
    <w:rsid w:val="00FA4C83"/>
    <w:rsid w:val="00FA51E3"/>
    <w:rsid w:val="00FA52E0"/>
    <w:rsid w:val="00FA5475"/>
    <w:rsid w:val="00FA54EF"/>
    <w:rsid w:val="00FA5837"/>
    <w:rsid w:val="00FA587C"/>
    <w:rsid w:val="00FA5B7F"/>
    <w:rsid w:val="00FA5C64"/>
    <w:rsid w:val="00FA5E47"/>
    <w:rsid w:val="00FA5EF4"/>
    <w:rsid w:val="00FA61D3"/>
    <w:rsid w:val="00FA633A"/>
    <w:rsid w:val="00FA637A"/>
    <w:rsid w:val="00FA6389"/>
    <w:rsid w:val="00FA642E"/>
    <w:rsid w:val="00FA649B"/>
    <w:rsid w:val="00FA64C1"/>
    <w:rsid w:val="00FA6546"/>
    <w:rsid w:val="00FA6550"/>
    <w:rsid w:val="00FA65CB"/>
    <w:rsid w:val="00FA6610"/>
    <w:rsid w:val="00FA6706"/>
    <w:rsid w:val="00FA6765"/>
    <w:rsid w:val="00FA67AA"/>
    <w:rsid w:val="00FA6809"/>
    <w:rsid w:val="00FA683D"/>
    <w:rsid w:val="00FA686F"/>
    <w:rsid w:val="00FA68AF"/>
    <w:rsid w:val="00FA697A"/>
    <w:rsid w:val="00FA6AEC"/>
    <w:rsid w:val="00FA6B65"/>
    <w:rsid w:val="00FA6B7D"/>
    <w:rsid w:val="00FA6BC3"/>
    <w:rsid w:val="00FA6BF1"/>
    <w:rsid w:val="00FA6E1D"/>
    <w:rsid w:val="00FA6F81"/>
    <w:rsid w:val="00FA71C2"/>
    <w:rsid w:val="00FA7274"/>
    <w:rsid w:val="00FA736A"/>
    <w:rsid w:val="00FA74AB"/>
    <w:rsid w:val="00FA77D9"/>
    <w:rsid w:val="00FA79C2"/>
    <w:rsid w:val="00FA7C0D"/>
    <w:rsid w:val="00FA7CC2"/>
    <w:rsid w:val="00FA7D94"/>
    <w:rsid w:val="00FA7DD2"/>
    <w:rsid w:val="00FA7FF1"/>
    <w:rsid w:val="00FB00E5"/>
    <w:rsid w:val="00FB028A"/>
    <w:rsid w:val="00FB029C"/>
    <w:rsid w:val="00FB0490"/>
    <w:rsid w:val="00FB0592"/>
    <w:rsid w:val="00FB05A6"/>
    <w:rsid w:val="00FB07C1"/>
    <w:rsid w:val="00FB08B0"/>
    <w:rsid w:val="00FB09B2"/>
    <w:rsid w:val="00FB09EE"/>
    <w:rsid w:val="00FB0A89"/>
    <w:rsid w:val="00FB0BD5"/>
    <w:rsid w:val="00FB0EC6"/>
    <w:rsid w:val="00FB0EDE"/>
    <w:rsid w:val="00FB0F23"/>
    <w:rsid w:val="00FB0F95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8A7"/>
    <w:rsid w:val="00FB19AB"/>
    <w:rsid w:val="00FB1B33"/>
    <w:rsid w:val="00FB1CE7"/>
    <w:rsid w:val="00FB21CF"/>
    <w:rsid w:val="00FB227C"/>
    <w:rsid w:val="00FB229C"/>
    <w:rsid w:val="00FB22EC"/>
    <w:rsid w:val="00FB2655"/>
    <w:rsid w:val="00FB277B"/>
    <w:rsid w:val="00FB293A"/>
    <w:rsid w:val="00FB29DE"/>
    <w:rsid w:val="00FB2A45"/>
    <w:rsid w:val="00FB2DDF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3F0B"/>
    <w:rsid w:val="00FB4361"/>
    <w:rsid w:val="00FB44AB"/>
    <w:rsid w:val="00FB44ED"/>
    <w:rsid w:val="00FB4E45"/>
    <w:rsid w:val="00FB4E5C"/>
    <w:rsid w:val="00FB4EA3"/>
    <w:rsid w:val="00FB4FF1"/>
    <w:rsid w:val="00FB508D"/>
    <w:rsid w:val="00FB5096"/>
    <w:rsid w:val="00FB52B2"/>
    <w:rsid w:val="00FB536F"/>
    <w:rsid w:val="00FB53DF"/>
    <w:rsid w:val="00FB546B"/>
    <w:rsid w:val="00FB559F"/>
    <w:rsid w:val="00FB5947"/>
    <w:rsid w:val="00FB5BA4"/>
    <w:rsid w:val="00FB5C61"/>
    <w:rsid w:val="00FB5C98"/>
    <w:rsid w:val="00FB5D46"/>
    <w:rsid w:val="00FB5DF9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367"/>
    <w:rsid w:val="00FB6556"/>
    <w:rsid w:val="00FB6583"/>
    <w:rsid w:val="00FB6754"/>
    <w:rsid w:val="00FB69DC"/>
    <w:rsid w:val="00FB69EE"/>
    <w:rsid w:val="00FB6AED"/>
    <w:rsid w:val="00FB6B1F"/>
    <w:rsid w:val="00FB6CDB"/>
    <w:rsid w:val="00FB6E0A"/>
    <w:rsid w:val="00FB6E8C"/>
    <w:rsid w:val="00FB6F3E"/>
    <w:rsid w:val="00FB7212"/>
    <w:rsid w:val="00FB726A"/>
    <w:rsid w:val="00FB7359"/>
    <w:rsid w:val="00FB7376"/>
    <w:rsid w:val="00FB7501"/>
    <w:rsid w:val="00FB7581"/>
    <w:rsid w:val="00FB7779"/>
    <w:rsid w:val="00FB784C"/>
    <w:rsid w:val="00FB7A3A"/>
    <w:rsid w:val="00FB7ACF"/>
    <w:rsid w:val="00FB7C28"/>
    <w:rsid w:val="00FB7C41"/>
    <w:rsid w:val="00FB7DE0"/>
    <w:rsid w:val="00FB7DEE"/>
    <w:rsid w:val="00FB7E21"/>
    <w:rsid w:val="00FC0224"/>
    <w:rsid w:val="00FC031E"/>
    <w:rsid w:val="00FC0321"/>
    <w:rsid w:val="00FC0360"/>
    <w:rsid w:val="00FC048B"/>
    <w:rsid w:val="00FC0511"/>
    <w:rsid w:val="00FC055B"/>
    <w:rsid w:val="00FC05BD"/>
    <w:rsid w:val="00FC05D4"/>
    <w:rsid w:val="00FC066B"/>
    <w:rsid w:val="00FC07A1"/>
    <w:rsid w:val="00FC081E"/>
    <w:rsid w:val="00FC0B2D"/>
    <w:rsid w:val="00FC0B66"/>
    <w:rsid w:val="00FC0B7B"/>
    <w:rsid w:val="00FC0D83"/>
    <w:rsid w:val="00FC0DCB"/>
    <w:rsid w:val="00FC0DD7"/>
    <w:rsid w:val="00FC0E83"/>
    <w:rsid w:val="00FC10B1"/>
    <w:rsid w:val="00FC1207"/>
    <w:rsid w:val="00FC1391"/>
    <w:rsid w:val="00FC1448"/>
    <w:rsid w:val="00FC1495"/>
    <w:rsid w:val="00FC16B3"/>
    <w:rsid w:val="00FC1B6E"/>
    <w:rsid w:val="00FC1C2F"/>
    <w:rsid w:val="00FC1C87"/>
    <w:rsid w:val="00FC1D62"/>
    <w:rsid w:val="00FC1F4A"/>
    <w:rsid w:val="00FC213E"/>
    <w:rsid w:val="00FC217A"/>
    <w:rsid w:val="00FC247B"/>
    <w:rsid w:val="00FC2544"/>
    <w:rsid w:val="00FC2645"/>
    <w:rsid w:val="00FC2815"/>
    <w:rsid w:val="00FC282F"/>
    <w:rsid w:val="00FC2835"/>
    <w:rsid w:val="00FC2B8A"/>
    <w:rsid w:val="00FC2C0D"/>
    <w:rsid w:val="00FC2CD7"/>
    <w:rsid w:val="00FC2E47"/>
    <w:rsid w:val="00FC2F31"/>
    <w:rsid w:val="00FC2F61"/>
    <w:rsid w:val="00FC2FD2"/>
    <w:rsid w:val="00FC309E"/>
    <w:rsid w:val="00FC31DA"/>
    <w:rsid w:val="00FC343E"/>
    <w:rsid w:val="00FC3809"/>
    <w:rsid w:val="00FC3876"/>
    <w:rsid w:val="00FC38FE"/>
    <w:rsid w:val="00FC391C"/>
    <w:rsid w:val="00FC396F"/>
    <w:rsid w:val="00FC39E3"/>
    <w:rsid w:val="00FC3A50"/>
    <w:rsid w:val="00FC3BF3"/>
    <w:rsid w:val="00FC3E0F"/>
    <w:rsid w:val="00FC3E26"/>
    <w:rsid w:val="00FC3EE6"/>
    <w:rsid w:val="00FC3F07"/>
    <w:rsid w:val="00FC401F"/>
    <w:rsid w:val="00FC4050"/>
    <w:rsid w:val="00FC41C7"/>
    <w:rsid w:val="00FC42E3"/>
    <w:rsid w:val="00FC4300"/>
    <w:rsid w:val="00FC4510"/>
    <w:rsid w:val="00FC45A4"/>
    <w:rsid w:val="00FC45C7"/>
    <w:rsid w:val="00FC4694"/>
    <w:rsid w:val="00FC47B7"/>
    <w:rsid w:val="00FC4844"/>
    <w:rsid w:val="00FC4958"/>
    <w:rsid w:val="00FC4C45"/>
    <w:rsid w:val="00FC4C91"/>
    <w:rsid w:val="00FC4DC1"/>
    <w:rsid w:val="00FC4FF4"/>
    <w:rsid w:val="00FC4FFA"/>
    <w:rsid w:val="00FC5207"/>
    <w:rsid w:val="00FC533A"/>
    <w:rsid w:val="00FC536B"/>
    <w:rsid w:val="00FC5433"/>
    <w:rsid w:val="00FC54EA"/>
    <w:rsid w:val="00FC54F8"/>
    <w:rsid w:val="00FC5502"/>
    <w:rsid w:val="00FC56DA"/>
    <w:rsid w:val="00FC58E2"/>
    <w:rsid w:val="00FC5C70"/>
    <w:rsid w:val="00FC5E78"/>
    <w:rsid w:val="00FC5EDA"/>
    <w:rsid w:val="00FC5EE5"/>
    <w:rsid w:val="00FC6095"/>
    <w:rsid w:val="00FC61ED"/>
    <w:rsid w:val="00FC6239"/>
    <w:rsid w:val="00FC629B"/>
    <w:rsid w:val="00FC6317"/>
    <w:rsid w:val="00FC63C3"/>
    <w:rsid w:val="00FC6678"/>
    <w:rsid w:val="00FC6883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7F5"/>
    <w:rsid w:val="00FC7979"/>
    <w:rsid w:val="00FC7BF6"/>
    <w:rsid w:val="00FC7CC0"/>
    <w:rsid w:val="00FD02E8"/>
    <w:rsid w:val="00FD031B"/>
    <w:rsid w:val="00FD04C1"/>
    <w:rsid w:val="00FD04F6"/>
    <w:rsid w:val="00FD050C"/>
    <w:rsid w:val="00FD0582"/>
    <w:rsid w:val="00FD06C7"/>
    <w:rsid w:val="00FD07BF"/>
    <w:rsid w:val="00FD0B0E"/>
    <w:rsid w:val="00FD0BD6"/>
    <w:rsid w:val="00FD0C44"/>
    <w:rsid w:val="00FD0D34"/>
    <w:rsid w:val="00FD0E38"/>
    <w:rsid w:val="00FD0F94"/>
    <w:rsid w:val="00FD1065"/>
    <w:rsid w:val="00FD1127"/>
    <w:rsid w:val="00FD1383"/>
    <w:rsid w:val="00FD13B7"/>
    <w:rsid w:val="00FD152F"/>
    <w:rsid w:val="00FD15D5"/>
    <w:rsid w:val="00FD1669"/>
    <w:rsid w:val="00FD173E"/>
    <w:rsid w:val="00FD17F5"/>
    <w:rsid w:val="00FD1BCE"/>
    <w:rsid w:val="00FD1C50"/>
    <w:rsid w:val="00FD1D7C"/>
    <w:rsid w:val="00FD1EF7"/>
    <w:rsid w:val="00FD1F41"/>
    <w:rsid w:val="00FD204B"/>
    <w:rsid w:val="00FD2116"/>
    <w:rsid w:val="00FD257C"/>
    <w:rsid w:val="00FD27B9"/>
    <w:rsid w:val="00FD2862"/>
    <w:rsid w:val="00FD2A65"/>
    <w:rsid w:val="00FD2B0C"/>
    <w:rsid w:val="00FD2B18"/>
    <w:rsid w:val="00FD2DDD"/>
    <w:rsid w:val="00FD2E65"/>
    <w:rsid w:val="00FD2F6B"/>
    <w:rsid w:val="00FD3016"/>
    <w:rsid w:val="00FD3100"/>
    <w:rsid w:val="00FD34B0"/>
    <w:rsid w:val="00FD378A"/>
    <w:rsid w:val="00FD37B6"/>
    <w:rsid w:val="00FD3813"/>
    <w:rsid w:val="00FD3AE6"/>
    <w:rsid w:val="00FD3C03"/>
    <w:rsid w:val="00FD3C31"/>
    <w:rsid w:val="00FD3F71"/>
    <w:rsid w:val="00FD3FB9"/>
    <w:rsid w:val="00FD4652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478"/>
    <w:rsid w:val="00FD569A"/>
    <w:rsid w:val="00FD57F1"/>
    <w:rsid w:val="00FD589E"/>
    <w:rsid w:val="00FD58D7"/>
    <w:rsid w:val="00FD5A26"/>
    <w:rsid w:val="00FD5CAA"/>
    <w:rsid w:val="00FD5F51"/>
    <w:rsid w:val="00FD610B"/>
    <w:rsid w:val="00FD61C0"/>
    <w:rsid w:val="00FD623C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6CF"/>
    <w:rsid w:val="00FD793B"/>
    <w:rsid w:val="00FD7981"/>
    <w:rsid w:val="00FD79BA"/>
    <w:rsid w:val="00FD7A97"/>
    <w:rsid w:val="00FD7B94"/>
    <w:rsid w:val="00FD7BA6"/>
    <w:rsid w:val="00FD7C15"/>
    <w:rsid w:val="00FD7C51"/>
    <w:rsid w:val="00FD7EAF"/>
    <w:rsid w:val="00FE0158"/>
    <w:rsid w:val="00FE01D4"/>
    <w:rsid w:val="00FE0214"/>
    <w:rsid w:val="00FE0454"/>
    <w:rsid w:val="00FE04AC"/>
    <w:rsid w:val="00FE07B5"/>
    <w:rsid w:val="00FE0960"/>
    <w:rsid w:val="00FE0A76"/>
    <w:rsid w:val="00FE0B8C"/>
    <w:rsid w:val="00FE0C37"/>
    <w:rsid w:val="00FE0E5A"/>
    <w:rsid w:val="00FE0EC4"/>
    <w:rsid w:val="00FE0FE3"/>
    <w:rsid w:val="00FE108A"/>
    <w:rsid w:val="00FE1386"/>
    <w:rsid w:val="00FE13A0"/>
    <w:rsid w:val="00FE13C3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092"/>
    <w:rsid w:val="00FE3138"/>
    <w:rsid w:val="00FE3208"/>
    <w:rsid w:val="00FE323E"/>
    <w:rsid w:val="00FE326D"/>
    <w:rsid w:val="00FE35FC"/>
    <w:rsid w:val="00FE362E"/>
    <w:rsid w:val="00FE381C"/>
    <w:rsid w:val="00FE3901"/>
    <w:rsid w:val="00FE39F2"/>
    <w:rsid w:val="00FE3AD8"/>
    <w:rsid w:val="00FE3C1E"/>
    <w:rsid w:val="00FE3DBE"/>
    <w:rsid w:val="00FE3E61"/>
    <w:rsid w:val="00FE3EE9"/>
    <w:rsid w:val="00FE3EF4"/>
    <w:rsid w:val="00FE3FC4"/>
    <w:rsid w:val="00FE406F"/>
    <w:rsid w:val="00FE41D1"/>
    <w:rsid w:val="00FE425B"/>
    <w:rsid w:val="00FE42CE"/>
    <w:rsid w:val="00FE432E"/>
    <w:rsid w:val="00FE43B9"/>
    <w:rsid w:val="00FE4446"/>
    <w:rsid w:val="00FE448E"/>
    <w:rsid w:val="00FE4566"/>
    <w:rsid w:val="00FE462C"/>
    <w:rsid w:val="00FE46AE"/>
    <w:rsid w:val="00FE4901"/>
    <w:rsid w:val="00FE4A67"/>
    <w:rsid w:val="00FE4AC0"/>
    <w:rsid w:val="00FE4BE9"/>
    <w:rsid w:val="00FE4DEC"/>
    <w:rsid w:val="00FE4E5E"/>
    <w:rsid w:val="00FE4E74"/>
    <w:rsid w:val="00FE4E9D"/>
    <w:rsid w:val="00FE4EF3"/>
    <w:rsid w:val="00FE4FFA"/>
    <w:rsid w:val="00FE5053"/>
    <w:rsid w:val="00FE50FC"/>
    <w:rsid w:val="00FE51E2"/>
    <w:rsid w:val="00FE52DD"/>
    <w:rsid w:val="00FE53A1"/>
    <w:rsid w:val="00FE5481"/>
    <w:rsid w:val="00FE567E"/>
    <w:rsid w:val="00FE56A1"/>
    <w:rsid w:val="00FE5821"/>
    <w:rsid w:val="00FE59B4"/>
    <w:rsid w:val="00FE5C16"/>
    <w:rsid w:val="00FE5CC8"/>
    <w:rsid w:val="00FE5DF2"/>
    <w:rsid w:val="00FE5FE6"/>
    <w:rsid w:val="00FE6028"/>
    <w:rsid w:val="00FE6238"/>
    <w:rsid w:val="00FE633B"/>
    <w:rsid w:val="00FE635F"/>
    <w:rsid w:val="00FE644D"/>
    <w:rsid w:val="00FE6450"/>
    <w:rsid w:val="00FE64F1"/>
    <w:rsid w:val="00FE6574"/>
    <w:rsid w:val="00FE67F1"/>
    <w:rsid w:val="00FE6817"/>
    <w:rsid w:val="00FE6965"/>
    <w:rsid w:val="00FE6A78"/>
    <w:rsid w:val="00FE6B0B"/>
    <w:rsid w:val="00FE6D00"/>
    <w:rsid w:val="00FE7085"/>
    <w:rsid w:val="00FE73E1"/>
    <w:rsid w:val="00FE75FC"/>
    <w:rsid w:val="00FE7892"/>
    <w:rsid w:val="00FE7936"/>
    <w:rsid w:val="00FE7959"/>
    <w:rsid w:val="00FE7A31"/>
    <w:rsid w:val="00FF0010"/>
    <w:rsid w:val="00FF001F"/>
    <w:rsid w:val="00FF0086"/>
    <w:rsid w:val="00FF01DF"/>
    <w:rsid w:val="00FF01E4"/>
    <w:rsid w:val="00FF057C"/>
    <w:rsid w:val="00FF0747"/>
    <w:rsid w:val="00FF074A"/>
    <w:rsid w:val="00FF07C4"/>
    <w:rsid w:val="00FF07FE"/>
    <w:rsid w:val="00FF08A4"/>
    <w:rsid w:val="00FF0927"/>
    <w:rsid w:val="00FF0D3A"/>
    <w:rsid w:val="00FF0D54"/>
    <w:rsid w:val="00FF0FB5"/>
    <w:rsid w:val="00FF0FDC"/>
    <w:rsid w:val="00FF118C"/>
    <w:rsid w:val="00FF1359"/>
    <w:rsid w:val="00FF1362"/>
    <w:rsid w:val="00FF151B"/>
    <w:rsid w:val="00FF1616"/>
    <w:rsid w:val="00FF19F2"/>
    <w:rsid w:val="00FF1C0D"/>
    <w:rsid w:val="00FF1C98"/>
    <w:rsid w:val="00FF1EAD"/>
    <w:rsid w:val="00FF1EC6"/>
    <w:rsid w:val="00FF1EDE"/>
    <w:rsid w:val="00FF20C7"/>
    <w:rsid w:val="00FF2198"/>
    <w:rsid w:val="00FF241C"/>
    <w:rsid w:val="00FF244D"/>
    <w:rsid w:val="00FF2474"/>
    <w:rsid w:val="00FF2524"/>
    <w:rsid w:val="00FF2643"/>
    <w:rsid w:val="00FF2646"/>
    <w:rsid w:val="00FF26D3"/>
    <w:rsid w:val="00FF28BB"/>
    <w:rsid w:val="00FF2DFF"/>
    <w:rsid w:val="00FF3012"/>
    <w:rsid w:val="00FF324D"/>
    <w:rsid w:val="00FF340B"/>
    <w:rsid w:val="00FF352F"/>
    <w:rsid w:val="00FF357B"/>
    <w:rsid w:val="00FF3663"/>
    <w:rsid w:val="00FF3677"/>
    <w:rsid w:val="00FF3894"/>
    <w:rsid w:val="00FF39D6"/>
    <w:rsid w:val="00FF3A45"/>
    <w:rsid w:val="00FF3AB7"/>
    <w:rsid w:val="00FF3ADA"/>
    <w:rsid w:val="00FF3BBE"/>
    <w:rsid w:val="00FF3E59"/>
    <w:rsid w:val="00FF4234"/>
    <w:rsid w:val="00FF4263"/>
    <w:rsid w:val="00FF4415"/>
    <w:rsid w:val="00FF44AB"/>
    <w:rsid w:val="00FF47A5"/>
    <w:rsid w:val="00FF48E1"/>
    <w:rsid w:val="00FF4910"/>
    <w:rsid w:val="00FF491B"/>
    <w:rsid w:val="00FF494A"/>
    <w:rsid w:val="00FF4AA4"/>
    <w:rsid w:val="00FF4C96"/>
    <w:rsid w:val="00FF4D51"/>
    <w:rsid w:val="00FF5235"/>
    <w:rsid w:val="00FF5312"/>
    <w:rsid w:val="00FF54E0"/>
    <w:rsid w:val="00FF54F4"/>
    <w:rsid w:val="00FF55B7"/>
    <w:rsid w:val="00FF55C3"/>
    <w:rsid w:val="00FF57D2"/>
    <w:rsid w:val="00FF585C"/>
    <w:rsid w:val="00FF5A64"/>
    <w:rsid w:val="00FF5FB9"/>
    <w:rsid w:val="00FF60B0"/>
    <w:rsid w:val="00FF6124"/>
    <w:rsid w:val="00FF62A2"/>
    <w:rsid w:val="00FF63AA"/>
    <w:rsid w:val="00FF641C"/>
    <w:rsid w:val="00FF657D"/>
    <w:rsid w:val="00FF65D0"/>
    <w:rsid w:val="00FF669A"/>
    <w:rsid w:val="00FF6716"/>
    <w:rsid w:val="00FF6802"/>
    <w:rsid w:val="00FF689C"/>
    <w:rsid w:val="00FF68F4"/>
    <w:rsid w:val="00FF6B11"/>
    <w:rsid w:val="00FF6B4F"/>
    <w:rsid w:val="00FF6BAA"/>
    <w:rsid w:val="00FF6CAD"/>
    <w:rsid w:val="00FF6E61"/>
    <w:rsid w:val="00FF7161"/>
    <w:rsid w:val="00FF7441"/>
    <w:rsid w:val="00FF755D"/>
    <w:rsid w:val="00FF7692"/>
    <w:rsid w:val="00FF7A2A"/>
    <w:rsid w:val="00FF7BAC"/>
    <w:rsid w:val="00FF7BBA"/>
    <w:rsid w:val="00FF7CF5"/>
    <w:rsid w:val="00FF7DF2"/>
    <w:rsid w:val="00FF7DFC"/>
    <w:rsid w:val="00FF7F4F"/>
    <w:rsid w:val="21C721F3"/>
    <w:rsid w:val="2400B5F6"/>
    <w:rsid w:val="372B9DEC"/>
    <w:rsid w:val="3E3E7121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1FBBAD50-1347-462C-A8D8-56F5F48F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2A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/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4742C4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A663E9C9E84EA1FC18AAFDA905F5" ma:contentTypeVersion="12" ma:contentTypeDescription="Create a new document." ma:contentTypeScope="" ma:versionID="5ead35074773dea1eef1b5dabc15efca">
  <xsd:schema xmlns:xsd="http://www.w3.org/2001/XMLSchema" xmlns:xs="http://www.w3.org/2001/XMLSchema" xmlns:p="http://schemas.microsoft.com/office/2006/metadata/properties" xmlns:ns1="http://schemas.microsoft.com/sharepoint/v3" xmlns:ns2="a11fb311-e8f6-4634-b3ca-0505df814ce1" targetNamespace="http://schemas.microsoft.com/office/2006/metadata/properties" ma:root="true" ma:fieldsID="fd0389cad46d661e552ff4361a83d4e8" ns1:_="" ns2:_="">
    <xsd:import namespace="http://schemas.microsoft.com/sharepoint/v3"/>
    <xsd:import namespace="a11fb311-e8f6-4634-b3ca-0505df814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fb311-e8f6-4634-b3ca-0505df814c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1fb311-e8f6-4634-b3ca-0505df814ce1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286793-D46D-430B-A045-095D4901B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1fb311-e8f6-4634-b3ca-0505df814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534F1-D33E-4E7F-B24E-000F5D372D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  <ds:schemaRef ds:uri="a11fb311-e8f6-4634-b3ca-0505df814ce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5947</TotalTime>
  <Pages>13</Pages>
  <Words>2512</Words>
  <Characters>14323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Suputtra (Aom) Phommanuwat</cp:lastModifiedBy>
  <cp:revision>3700</cp:revision>
  <cp:lastPrinted>2025-11-18T13:54:00Z</cp:lastPrinted>
  <dcterms:created xsi:type="dcterms:W3CDTF">2023-11-21T21:56:00Z</dcterms:created>
  <dcterms:modified xsi:type="dcterms:W3CDTF">2026-05-14T12:00:00Z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0x010100263BA663E9C9E84EA1FC18AAFDA905F5</vt:lpwstr>
  </property>
  <property fmtid="{D5CDD505-2E9C-101B-9397-08002B2CF9AE}" pid="3" name="MediaServiceImageTags">
    <vt:lpwstr/>
  </property>
</Properties>
</file>