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F401B" w14:textId="4F22B818" w:rsidR="00EF48EF" w:rsidRPr="00927E7E" w:rsidRDefault="00EF48EF" w:rsidP="003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Cordia New" w:hAnsi="Cordia New" w:cs="Cordia New"/>
          <w:sz w:val="26"/>
          <w:szCs w:val="26"/>
        </w:rPr>
      </w:pPr>
    </w:p>
    <w:p w14:paraId="46D5F67A" w14:textId="5AF40354" w:rsidR="00660472" w:rsidRPr="00EF48EF" w:rsidRDefault="0029710E" w:rsidP="003851DA">
      <w:pPr>
        <w:pStyle w:val="CordiaNew"/>
        <w:numPr>
          <w:ilvl w:val="0"/>
          <w:numId w:val="17"/>
        </w:numPr>
        <w:tabs>
          <w:tab w:val="clear" w:pos="360"/>
          <w:tab w:val="clear" w:pos="4153"/>
          <w:tab w:val="clear" w:pos="8306"/>
        </w:tabs>
        <w:jc w:val="thaiDistribute"/>
        <w:rPr>
          <w:rFonts w:ascii="Cordia New" w:hAnsi="Cordia New" w:cs="Cordia New"/>
          <w:b/>
          <w:bCs/>
          <w:color w:val="auto"/>
          <w:sz w:val="26"/>
          <w:szCs w:val="26"/>
          <w:cs/>
          <w:lang w:val="th-TH"/>
        </w:rPr>
      </w:pPr>
      <w:r w:rsidRPr="00EF48EF">
        <w:rPr>
          <w:rFonts w:ascii="Cordia New" w:hAnsi="Cordia New" w:cs="Cordia New" w:hint="cs"/>
          <w:b/>
          <w:bCs/>
          <w:color w:val="auto"/>
          <w:sz w:val="26"/>
          <w:szCs w:val="26"/>
          <w:cs/>
          <w:lang w:val="th-TH"/>
        </w:rPr>
        <w:t>เกณฑ์การจัดทำข้อมูลทางการเงิน</w:t>
      </w:r>
    </w:p>
    <w:p w14:paraId="25D6C8C5" w14:textId="77777777" w:rsidR="00EF48EF" w:rsidRDefault="00EF48EF" w:rsidP="003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spacing w:val="-4"/>
          <w:sz w:val="26"/>
          <w:szCs w:val="26"/>
          <w:lang w:val="en-GB"/>
        </w:rPr>
      </w:pPr>
    </w:p>
    <w:p w14:paraId="7547BBEB" w14:textId="0DEB7EFD" w:rsidR="003B30F3" w:rsidRPr="00CF66DC" w:rsidRDefault="003B30F3" w:rsidP="003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CF66DC">
        <w:rPr>
          <w:rFonts w:ascii="Cordia New" w:hAnsi="Cordia New" w:cs="Cordia New"/>
          <w:sz w:val="26"/>
          <w:szCs w:val="26"/>
          <w:cs/>
        </w:rPr>
        <w:t>ข้อมูลทางการเงินระหว่าง</w:t>
      </w:r>
      <w:r w:rsidR="00FD53D0">
        <w:rPr>
          <w:rFonts w:ascii="Cordia New" w:hAnsi="Cordia New" w:cs="Cordia New" w:hint="cs"/>
          <w:sz w:val="26"/>
          <w:szCs w:val="26"/>
          <w:cs/>
        </w:rPr>
        <w:t>กาลรวมและ</w:t>
      </w:r>
      <w:r w:rsidR="00416106" w:rsidRPr="00EF48EF">
        <w:rPr>
          <w:rFonts w:ascii="Cordia New" w:eastAsia="Browallia New" w:hAnsi="Cordia New" w:cs="Cordia New" w:hint="cs"/>
          <w:sz w:val="26"/>
          <w:szCs w:val="26"/>
          <w:cs/>
        </w:rPr>
        <w:t>ข้อมูลทางการเงินเฉพาะ</w:t>
      </w:r>
      <w:r w:rsidR="00416106" w:rsidRPr="00EA69AB">
        <w:rPr>
          <w:rFonts w:ascii="Cordia New" w:eastAsia="Browallia New" w:hAnsi="Cordia New" w:cs="Cordia New"/>
          <w:sz w:val="26"/>
          <w:szCs w:val="26"/>
          <w:cs/>
        </w:rPr>
        <w:t>กิจการ</w:t>
      </w:r>
      <w:r w:rsidRPr="00CF66DC">
        <w:rPr>
          <w:rFonts w:ascii="Cordia New" w:hAnsi="Cordia New" w:cs="Cordia New"/>
          <w:sz w:val="26"/>
          <w:szCs w:val="26"/>
          <w:cs/>
        </w:rPr>
        <w:t>นี้</w:t>
      </w:r>
      <w:r w:rsidR="00FD53D0">
        <w:rPr>
          <w:rFonts w:ascii="Cordia New" w:hAnsi="Cordia New" w:cs="Cordia New" w:hint="cs"/>
          <w:sz w:val="26"/>
          <w:szCs w:val="26"/>
          <w:cs/>
        </w:rPr>
        <w:t xml:space="preserve"> </w:t>
      </w:r>
      <w:r w:rsidRPr="00CF66DC">
        <w:rPr>
          <w:rFonts w:ascii="Cordia New" w:hAnsi="Cordia New" w:cs="Cordia New"/>
          <w:sz w:val="26"/>
          <w:szCs w:val="26"/>
          <w:cs/>
        </w:rPr>
        <w:t>จัดทำขึ้นตามมาตรฐานการบัญชี</w:t>
      </w:r>
      <w:r w:rsidRPr="00CF66DC">
        <w:rPr>
          <w:rFonts w:ascii="Cordia New" w:hAnsi="Cordia New" w:cs="Cordia New"/>
          <w:sz w:val="26"/>
          <w:szCs w:val="26"/>
        </w:rPr>
        <w:t xml:space="preserve"> </w:t>
      </w:r>
      <w:r w:rsidRPr="00CF66DC">
        <w:rPr>
          <w:rFonts w:ascii="Cordia New" w:hAnsi="Cordia New" w:cs="Cordia New"/>
          <w:sz w:val="26"/>
          <w:szCs w:val="26"/>
          <w:cs/>
        </w:rPr>
        <w:t xml:space="preserve">ฉบับที่ </w:t>
      </w:r>
      <w:r w:rsidRPr="00CF66DC">
        <w:rPr>
          <w:rFonts w:ascii="Cordia New" w:hAnsi="Cordia New" w:cs="Cordia New"/>
          <w:sz w:val="26"/>
          <w:szCs w:val="26"/>
        </w:rPr>
        <w:t>34</w:t>
      </w:r>
      <w:r w:rsidRPr="00CF66DC">
        <w:rPr>
          <w:rFonts w:ascii="Cordia New" w:hAnsi="Cordia New" w:cs="Cordia New"/>
          <w:sz w:val="26"/>
          <w:szCs w:val="26"/>
          <w:cs/>
        </w:rPr>
        <w:t xml:space="preserve"> เรื่อง </w:t>
      </w:r>
      <w:r w:rsidR="0082044E">
        <w:rPr>
          <w:rFonts w:ascii="Cordia New" w:hAnsi="Cordia New" w:cs="Cordia New"/>
          <w:sz w:val="26"/>
          <w:szCs w:val="26"/>
          <w:cs/>
        </w:rPr>
        <w:br/>
      </w:r>
      <w:r w:rsidRPr="00CF66DC">
        <w:rPr>
          <w:rFonts w:ascii="Cordia New" w:hAnsi="Cordia New" w:cs="Cordia New"/>
          <w:sz w:val="26"/>
          <w:szCs w:val="26"/>
          <w:cs/>
        </w:rPr>
        <w:t>การรายงานทางการเงินระหว่างกาล</w:t>
      </w:r>
      <w:r w:rsidR="002E3A2B">
        <w:rPr>
          <w:rFonts w:ascii="Cordia New" w:hAnsi="Cordia New" w:cs="Cordia New"/>
          <w:sz w:val="26"/>
          <w:szCs w:val="26"/>
        </w:rPr>
        <w:t xml:space="preserve"> </w:t>
      </w:r>
      <w:r w:rsidR="00CE1E21" w:rsidRPr="00CF66DC">
        <w:rPr>
          <w:rFonts w:ascii="Cordia New" w:hAnsi="Cordia New" w:cs="Cordia New"/>
          <w:sz w:val="26"/>
          <w:szCs w:val="26"/>
          <w:cs/>
        </w:rPr>
        <w:t>ที่กำหนด</w:t>
      </w:r>
      <w:r w:rsidR="00103550" w:rsidRPr="00CF66DC">
        <w:rPr>
          <w:rFonts w:ascii="Cordia New" w:hAnsi="Cordia New" w:cs="Cordia New"/>
          <w:sz w:val="26"/>
          <w:szCs w:val="26"/>
          <w:cs/>
        </w:rPr>
        <w:t xml:space="preserve">ในพระราชบัญญัติวิชาชีพบัญชี พ.ศ. </w:t>
      </w:r>
      <w:r w:rsidR="00103550" w:rsidRPr="00CF66DC">
        <w:rPr>
          <w:rFonts w:ascii="Cordia New" w:hAnsi="Cordia New" w:cs="Cordia New"/>
          <w:sz w:val="26"/>
          <w:szCs w:val="26"/>
        </w:rPr>
        <w:t xml:space="preserve">2547 </w:t>
      </w:r>
      <w:r w:rsidRPr="00CF66DC">
        <w:rPr>
          <w:rFonts w:ascii="Cordia New" w:hAnsi="Cordia New" w:cs="Cordia New"/>
          <w:sz w:val="26"/>
          <w:szCs w:val="26"/>
          <w:cs/>
        </w:rPr>
        <w:t>และหลักเกณฑ์และข้อบังคับของสำนักงานคณะกรรมการกำกับหลักทรัพย์และตลาดหลักทรัพย์แห่งประเทศไทย</w:t>
      </w:r>
      <w:r w:rsidR="00D96AE5" w:rsidRPr="00CF66DC">
        <w:rPr>
          <w:rFonts w:ascii="Cordia New" w:hAnsi="Cordia New" w:cs="Cordia New"/>
          <w:sz w:val="26"/>
          <w:szCs w:val="26"/>
        </w:rPr>
        <w:t xml:space="preserve"> </w:t>
      </w:r>
      <w:r w:rsidRPr="00CF66DC">
        <w:rPr>
          <w:rFonts w:ascii="Cordia New" w:hAnsi="Cordia New" w:cs="Cordia New"/>
          <w:sz w:val="26"/>
          <w:szCs w:val="26"/>
          <w:cs/>
        </w:rPr>
        <w:t>โดยไม่รวมการเปิดเผยข้อมูลทั้งหมดที่จำเป็นในงบการเงินฉบับสมบูรณ์ และควรอ่านร่วมกับ</w:t>
      </w:r>
      <w:r w:rsidR="00FA5623">
        <w:rPr>
          <w:rFonts w:ascii="Cordia New" w:hAnsi="Cordia New" w:cs="Cordia New" w:hint="cs"/>
          <w:sz w:val="26"/>
          <w:szCs w:val="26"/>
          <w:cs/>
        </w:rPr>
        <w:t>งบการเงินสำ</w:t>
      </w:r>
      <w:r w:rsidR="00F20F3F">
        <w:rPr>
          <w:rFonts w:ascii="Cordia New" w:hAnsi="Cordia New" w:cs="Cordia New" w:hint="cs"/>
          <w:sz w:val="26"/>
          <w:szCs w:val="26"/>
          <w:cs/>
        </w:rPr>
        <w:t xml:space="preserve">หรับปีสิ้นสุดวันที่ </w:t>
      </w:r>
      <w:r w:rsidR="00F20F3F">
        <w:rPr>
          <w:rFonts w:ascii="Cordia New" w:hAnsi="Cordia New" w:cs="Cordia New"/>
          <w:sz w:val="26"/>
          <w:szCs w:val="26"/>
        </w:rPr>
        <w:t xml:space="preserve">31 </w:t>
      </w:r>
      <w:r w:rsidR="00F20F3F">
        <w:rPr>
          <w:rFonts w:ascii="Cordia New" w:hAnsi="Cordia New" w:cs="Cordia New" w:hint="cs"/>
          <w:sz w:val="26"/>
          <w:szCs w:val="26"/>
          <w:cs/>
        </w:rPr>
        <w:t xml:space="preserve">ธันวาคม </w:t>
      </w:r>
      <w:r w:rsidR="00F20F3F">
        <w:rPr>
          <w:rFonts w:ascii="Cordia New" w:hAnsi="Cordia New" w:cs="Cordia New"/>
          <w:sz w:val="26"/>
          <w:szCs w:val="26"/>
        </w:rPr>
        <w:t>256</w:t>
      </w:r>
      <w:r w:rsidR="007E6439">
        <w:rPr>
          <w:rFonts w:ascii="Cordia New" w:hAnsi="Cordia New" w:cs="Cordia New"/>
          <w:sz w:val="26"/>
          <w:szCs w:val="26"/>
        </w:rPr>
        <w:t>8</w:t>
      </w:r>
    </w:p>
    <w:p w14:paraId="4701A50E" w14:textId="77777777" w:rsidR="00660472" w:rsidRPr="00EF48EF" w:rsidRDefault="00660472" w:rsidP="003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cs/>
        </w:rPr>
      </w:pPr>
    </w:p>
    <w:p w14:paraId="2525D863" w14:textId="0C83DBB1" w:rsidR="00660472" w:rsidRPr="00EF48EF" w:rsidRDefault="003C469F" w:rsidP="003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cs/>
        </w:rPr>
      </w:pPr>
      <w:r w:rsidRPr="00EF48EF">
        <w:rPr>
          <w:rFonts w:ascii="Cordia New" w:hAnsi="Cordia New" w:cs="Cordia New" w:hint="cs"/>
          <w:sz w:val="26"/>
          <w:szCs w:val="26"/>
          <w:cs/>
        </w:rPr>
        <w:t>ข้อมูลทางการเงิน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3EE78CEF" w14:textId="77777777" w:rsidR="00677D4F" w:rsidRDefault="00677D4F" w:rsidP="003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6"/>
          <w:szCs w:val="26"/>
        </w:rPr>
      </w:pPr>
    </w:p>
    <w:p w14:paraId="2078F6D8" w14:textId="25E0FCB2" w:rsidR="00677D4F" w:rsidRPr="00677D4F" w:rsidRDefault="00EA69AB" w:rsidP="003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6"/>
          <w:szCs w:val="26"/>
        </w:rPr>
      </w:pPr>
      <w:r w:rsidRPr="00EA69AB">
        <w:rPr>
          <w:rFonts w:ascii="Cordia New" w:hAnsi="Cordia New" w:cs="Cordia New"/>
          <w:spacing w:val="4"/>
          <w:sz w:val="26"/>
          <w:szCs w:val="26"/>
          <w:cs/>
        </w:rPr>
        <w:t xml:space="preserve">ข้อมูลทางการเงินระหว่างกาลได้รับการอนุมัติโดยคณะกรรมการบริษัท </w:t>
      </w:r>
      <w:r w:rsidRPr="00F62A64">
        <w:rPr>
          <w:rFonts w:ascii="Cordia New" w:hAnsi="Cordia New" w:cs="Cordia New"/>
          <w:spacing w:val="4"/>
          <w:sz w:val="26"/>
          <w:szCs w:val="26"/>
          <w:cs/>
        </w:rPr>
        <w:t>เมื่อวันที่</w:t>
      </w:r>
      <w:r w:rsidR="00840963">
        <w:rPr>
          <w:rFonts w:ascii="Cordia New" w:hAnsi="Cordia New" w:cs="Cordia New" w:hint="cs"/>
          <w:spacing w:val="4"/>
          <w:sz w:val="26"/>
          <w:szCs w:val="26"/>
          <w:cs/>
        </w:rPr>
        <w:t xml:space="preserve"> </w:t>
      </w:r>
      <w:r w:rsidR="00840963">
        <w:rPr>
          <w:rFonts w:ascii="Cordia New" w:hAnsi="Cordia New" w:cs="Cordia New"/>
          <w:spacing w:val="4"/>
          <w:sz w:val="26"/>
          <w:szCs w:val="26"/>
          <w:lang w:val="en-GB"/>
        </w:rPr>
        <w:t xml:space="preserve">6 </w:t>
      </w:r>
      <w:r w:rsidR="00840963">
        <w:rPr>
          <w:rFonts w:ascii="Cordia New" w:hAnsi="Cordia New" w:cs="Cordia New" w:hint="cs"/>
          <w:spacing w:val="4"/>
          <w:sz w:val="26"/>
          <w:szCs w:val="26"/>
          <w:cs/>
          <w:lang w:val="en-GB"/>
        </w:rPr>
        <w:t xml:space="preserve">พฤษภาคม </w:t>
      </w:r>
      <w:r w:rsidR="00840963">
        <w:rPr>
          <w:rFonts w:ascii="Cordia New" w:hAnsi="Cordia New" w:cs="Cordia New"/>
          <w:spacing w:val="4"/>
          <w:sz w:val="26"/>
          <w:szCs w:val="26"/>
          <w:lang w:val="en-GB"/>
        </w:rPr>
        <w:t>2569</w:t>
      </w:r>
    </w:p>
    <w:p w14:paraId="2629D8A5" w14:textId="77777777" w:rsidR="00B86439" w:rsidRPr="00EF48EF" w:rsidRDefault="00B86439" w:rsidP="003851DA">
      <w:pPr>
        <w:pStyle w:val="ListParagraph"/>
        <w:spacing w:after="0" w:line="240" w:lineRule="auto"/>
        <w:ind w:left="360"/>
        <w:jc w:val="thaiDistribute"/>
        <w:rPr>
          <w:rFonts w:ascii="Cordia New" w:hAnsi="Cordia New" w:cs="Cordia New"/>
          <w:sz w:val="26"/>
          <w:szCs w:val="26"/>
        </w:rPr>
      </w:pPr>
    </w:p>
    <w:p w14:paraId="07956952" w14:textId="5B28DE12" w:rsidR="00660472" w:rsidRPr="00EF48EF" w:rsidRDefault="00AA3D8E" w:rsidP="003851DA">
      <w:pPr>
        <w:pStyle w:val="CordiaNew"/>
        <w:numPr>
          <w:ilvl w:val="0"/>
          <w:numId w:val="17"/>
        </w:numPr>
        <w:tabs>
          <w:tab w:val="clear" w:pos="360"/>
          <w:tab w:val="clear" w:pos="4153"/>
          <w:tab w:val="clear" w:pos="8306"/>
        </w:tabs>
        <w:jc w:val="thaiDistribute"/>
        <w:rPr>
          <w:rFonts w:ascii="Cordia New" w:hAnsi="Cordia New" w:cs="Cordia New"/>
          <w:b/>
          <w:bCs/>
          <w:color w:val="auto"/>
          <w:sz w:val="26"/>
          <w:szCs w:val="26"/>
          <w:lang w:val="th-TH"/>
        </w:rPr>
      </w:pPr>
      <w:r>
        <w:rPr>
          <w:rFonts w:ascii="Cordia New" w:hAnsi="Cordia New" w:cs="Cordia New" w:hint="cs"/>
          <w:b/>
          <w:bCs/>
          <w:color w:val="auto"/>
          <w:sz w:val="26"/>
          <w:szCs w:val="26"/>
          <w:cs/>
        </w:rPr>
        <w:t>ข้อมูล</w:t>
      </w:r>
      <w:r w:rsidR="00660472" w:rsidRPr="00EF48EF">
        <w:rPr>
          <w:rFonts w:ascii="Cordia New" w:hAnsi="Cordia New" w:cs="Cordia New" w:hint="cs"/>
          <w:b/>
          <w:bCs/>
          <w:color w:val="auto"/>
          <w:sz w:val="26"/>
          <w:szCs w:val="26"/>
          <w:cs/>
          <w:lang w:val="th-TH"/>
        </w:rPr>
        <w:t>นโยบายการบัญช</w:t>
      </w:r>
      <w:r w:rsidR="00A61976">
        <w:rPr>
          <w:rFonts w:ascii="Cordia New" w:hAnsi="Cordia New" w:cs="Cordia New" w:hint="cs"/>
          <w:b/>
          <w:bCs/>
          <w:color w:val="auto"/>
          <w:sz w:val="26"/>
          <w:szCs w:val="26"/>
          <w:cs/>
          <w:lang w:val="th-TH"/>
        </w:rPr>
        <w:t>ีที่มีสาระสำคัญ</w:t>
      </w:r>
    </w:p>
    <w:p w14:paraId="09F62245" w14:textId="77777777" w:rsidR="00660472" w:rsidRPr="00EF48EF" w:rsidRDefault="00660472" w:rsidP="003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1F16CE8E" w14:textId="7F13EBC9" w:rsidR="009B4B39" w:rsidRDefault="00C71C42" w:rsidP="003851DA">
      <w:pPr>
        <w:pStyle w:val="CordiaNew"/>
        <w:tabs>
          <w:tab w:val="clear" w:pos="4153"/>
          <w:tab w:val="clear" w:pos="8306"/>
        </w:tabs>
        <w:ind w:left="360"/>
        <w:jc w:val="thaiDistribute"/>
        <w:rPr>
          <w:rFonts w:ascii="Cordia New" w:hAnsi="Cordia New" w:cs="Cordia New"/>
          <w:sz w:val="26"/>
          <w:szCs w:val="26"/>
        </w:rPr>
      </w:pPr>
      <w:r>
        <w:rPr>
          <w:rFonts w:ascii="Cordia New" w:hAnsi="Cordia New" w:cs="Cordia New" w:hint="cs"/>
          <w:sz w:val="26"/>
          <w:szCs w:val="26"/>
          <w:cs/>
        </w:rPr>
        <w:t>กลุ่มบริษัทได้ใช้นโ</w:t>
      </w:r>
      <w:r w:rsidR="00722A4F">
        <w:rPr>
          <w:rFonts w:ascii="Cordia New" w:hAnsi="Cordia New" w:cs="Cordia New" w:hint="cs"/>
          <w:sz w:val="26"/>
          <w:szCs w:val="26"/>
          <w:cs/>
        </w:rPr>
        <w:t>ยบาย</w:t>
      </w:r>
      <w:r w:rsidR="003F7801">
        <w:rPr>
          <w:rFonts w:ascii="Cordia New" w:hAnsi="Cordia New" w:cs="Cordia New" w:hint="cs"/>
          <w:sz w:val="26"/>
          <w:szCs w:val="26"/>
          <w:cs/>
        </w:rPr>
        <w:t>การบัญชีและวิธีการคำนวณในข้</w:t>
      </w:r>
      <w:r w:rsidR="00CB5E38">
        <w:rPr>
          <w:rFonts w:ascii="Cordia New" w:hAnsi="Cordia New" w:cs="Cordia New" w:hint="cs"/>
          <w:sz w:val="26"/>
          <w:szCs w:val="26"/>
          <w:cs/>
        </w:rPr>
        <w:t>อ</w:t>
      </w:r>
      <w:r w:rsidR="003F7801">
        <w:rPr>
          <w:rFonts w:ascii="Cordia New" w:hAnsi="Cordia New" w:cs="Cordia New" w:hint="cs"/>
          <w:sz w:val="26"/>
          <w:szCs w:val="26"/>
          <w:cs/>
        </w:rPr>
        <w:t>มูลทางการเงินระหว่างกาลเช่นเดียวกับ</w:t>
      </w:r>
      <w:r w:rsidR="00A1419A">
        <w:rPr>
          <w:rFonts w:ascii="Cordia New" w:hAnsi="Cordia New" w:cs="Cordia New" w:hint="cs"/>
          <w:sz w:val="26"/>
          <w:szCs w:val="26"/>
          <w:cs/>
        </w:rPr>
        <w:t xml:space="preserve">งบการเงินสำหรับปีสิ้นสุดวันที่ </w:t>
      </w:r>
      <w:r w:rsidR="00A1419A">
        <w:rPr>
          <w:rFonts w:ascii="Cordia New" w:hAnsi="Cordia New" w:cs="Cordia New"/>
          <w:sz w:val="26"/>
          <w:szCs w:val="26"/>
        </w:rPr>
        <w:t xml:space="preserve">31 </w:t>
      </w:r>
      <w:r w:rsidR="00A1419A">
        <w:rPr>
          <w:rFonts w:ascii="Cordia New" w:hAnsi="Cordia New" w:cs="Cordia New" w:hint="cs"/>
          <w:sz w:val="26"/>
          <w:szCs w:val="26"/>
          <w:cs/>
        </w:rPr>
        <w:t xml:space="preserve">ธันวาคม </w:t>
      </w:r>
      <w:r w:rsidR="00A1419A">
        <w:rPr>
          <w:rFonts w:ascii="Cordia New" w:hAnsi="Cordia New" w:cs="Cordia New"/>
          <w:sz w:val="26"/>
          <w:szCs w:val="26"/>
        </w:rPr>
        <w:t>256</w:t>
      </w:r>
      <w:r w:rsidR="00280753">
        <w:rPr>
          <w:rFonts w:ascii="Cordia New" w:hAnsi="Cordia New" w:cs="Cordia New"/>
          <w:sz w:val="26"/>
          <w:szCs w:val="26"/>
        </w:rPr>
        <w:t>8</w:t>
      </w:r>
    </w:p>
    <w:p w14:paraId="744DB178" w14:textId="77777777" w:rsidR="009B4B39" w:rsidRDefault="009B4B39" w:rsidP="003851DA">
      <w:pPr>
        <w:pStyle w:val="CordiaNew"/>
        <w:tabs>
          <w:tab w:val="clear" w:pos="4153"/>
          <w:tab w:val="clear" w:pos="8306"/>
        </w:tabs>
        <w:ind w:left="360"/>
        <w:jc w:val="thaiDistribute"/>
        <w:rPr>
          <w:rFonts w:ascii="Cordia New" w:hAnsi="Cordia New" w:cs="Cordia New"/>
          <w:sz w:val="26"/>
          <w:szCs w:val="26"/>
        </w:rPr>
      </w:pPr>
    </w:p>
    <w:p w14:paraId="4BC2FDC4" w14:textId="06AC7121" w:rsidR="00C71C42" w:rsidRDefault="003F7801" w:rsidP="003851DA">
      <w:pPr>
        <w:pStyle w:val="CordiaNew"/>
        <w:tabs>
          <w:tab w:val="clear" w:pos="4153"/>
          <w:tab w:val="clear" w:pos="8306"/>
        </w:tabs>
        <w:ind w:left="360"/>
        <w:jc w:val="thaiDistribute"/>
        <w:rPr>
          <w:rFonts w:ascii="Cordia New" w:hAnsi="Cordia New" w:cs="Cordia New"/>
          <w:sz w:val="26"/>
          <w:szCs w:val="26"/>
          <w:cs/>
        </w:rPr>
      </w:pPr>
      <w:r>
        <w:rPr>
          <w:rFonts w:ascii="Cordia New" w:hAnsi="Cordia New" w:cs="Cordia New" w:hint="cs"/>
          <w:sz w:val="26"/>
          <w:szCs w:val="26"/>
          <w:cs/>
        </w:rPr>
        <w:t>มาตรฐาน</w:t>
      </w:r>
      <w:r w:rsidR="00E83D38">
        <w:rPr>
          <w:rFonts w:ascii="Cordia New" w:hAnsi="Cordia New" w:cs="Cordia New" w:hint="cs"/>
          <w:sz w:val="26"/>
          <w:szCs w:val="26"/>
          <w:cs/>
        </w:rPr>
        <w:t>การรายงานทางการเงินที่มี</w:t>
      </w:r>
      <w:r w:rsidR="00E83D38" w:rsidRPr="00536D01">
        <w:rPr>
          <w:rFonts w:ascii="Cordia New" w:hAnsi="Cordia New" w:cs="Cordia New" w:hint="cs"/>
          <w:sz w:val="26"/>
          <w:szCs w:val="26"/>
          <w:cs/>
        </w:rPr>
        <w:t>การปรับปรุง</w:t>
      </w:r>
      <w:r w:rsidR="00536D01" w:rsidRPr="00536D01">
        <w:rPr>
          <w:rFonts w:ascii="Cordia New" w:hAnsi="Cordia New" w:cs="Cordia New" w:hint="cs"/>
          <w:sz w:val="26"/>
          <w:szCs w:val="26"/>
          <w:cs/>
        </w:rPr>
        <w:t>ซึ่ง</w:t>
      </w:r>
      <w:r w:rsidR="00072E71" w:rsidRPr="00536D01">
        <w:rPr>
          <w:rFonts w:ascii="Cordia New" w:hAnsi="Cordia New" w:cs="Cordia New" w:hint="cs"/>
          <w:sz w:val="26"/>
          <w:szCs w:val="26"/>
          <w:cs/>
        </w:rPr>
        <w:t>มี</w:t>
      </w:r>
      <w:r w:rsidR="00184332" w:rsidRPr="00536D01">
        <w:rPr>
          <w:rFonts w:ascii="Cordia New" w:hAnsi="Cordia New" w:cs="Cordia New" w:hint="cs"/>
          <w:sz w:val="26"/>
          <w:szCs w:val="26"/>
          <w:cs/>
        </w:rPr>
        <w:t>ผลบั</w:t>
      </w:r>
      <w:r w:rsidR="00184332">
        <w:rPr>
          <w:rFonts w:ascii="Cordia New" w:hAnsi="Cordia New" w:cs="Cordia New" w:hint="cs"/>
          <w:sz w:val="26"/>
          <w:szCs w:val="26"/>
          <w:cs/>
        </w:rPr>
        <w:t>งคับใช้สำหรับงบการเงินที่มีรอบระยะเวลาบัญชีที่เริ่ม</w:t>
      </w:r>
      <w:r w:rsidR="001C7C9F">
        <w:rPr>
          <w:rFonts w:ascii="Cordia New" w:hAnsi="Cordia New" w:cs="Cordia New" w:hint="cs"/>
          <w:sz w:val="26"/>
          <w:szCs w:val="26"/>
          <w:cs/>
        </w:rPr>
        <w:t xml:space="preserve">ในหรือหลังวันที่ </w:t>
      </w:r>
      <w:r w:rsidR="000B2DBB">
        <w:rPr>
          <w:rFonts w:ascii="Cordia New" w:hAnsi="Cordia New" w:cs="Cordia New"/>
          <w:sz w:val="26"/>
          <w:szCs w:val="26"/>
          <w:cs/>
        </w:rPr>
        <w:br/>
      </w:r>
      <w:r w:rsidR="001C7C9F">
        <w:rPr>
          <w:rFonts w:ascii="Cordia New" w:hAnsi="Cordia New" w:cs="Cordia New"/>
          <w:sz w:val="26"/>
          <w:szCs w:val="26"/>
        </w:rPr>
        <w:t xml:space="preserve">1 </w:t>
      </w:r>
      <w:r w:rsidR="001C7C9F" w:rsidRPr="00D346B7">
        <w:rPr>
          <w:rFonts w:ascii="Cordia New" w:hAnsi="Cordia New" w:cs="Cordia New" w:hint="cs"/>
          <w:sz w:val="26"/>
          <w:szCs w:val="26"/>
          <w:cs/>
        </w:rPr>
        <w:t xml:space="preserve">มกราคม </w:t>
      </w:r>
      <w:r w:rsidR="001C7C9F" w:rsidRPr="00D346B7">
        <w:rPr>
          <w:rFonts w:ascii="Cordia New" w:hAnsi="Cordia New" w:cs="Cordia New"/>
          <w:sz w:val="26"/>
          <w:szCs w:val="26"/>
        </w:rPr>
        <w:t>256</w:t>
      </w:r>
      <w:r w:rsidR="00D6421F" w:rsidRPr="00D346B7">
        <w:rPr>
          <w:rFonts w:ascii="Cordia New" w:hAnsi="Cordia New" w:cs="Cordia New"/>
          <w:sz w:val="26"/>
          <w:szCs w:val="26"/>
        </w:rPr>
        <w:t>9</w:t>
      </w:r>
      <w:r w:rsidR="001C7C9F" w:rsidRPr="00D346B7">
        <w:rPr>
          <w:rFonts w:ascii="Cordia New" w:hAnsi="Cordia New" w:cs="Cordia New"/>
          <w:sz w:val="26"/>
          <w:szCs w:val="26"/>
        </w:rPr>
        <w:t xml:space="preserve"> </w:t>
      </w:r>
      <w:r w:rsidR="001C7C9F" w:rsidRPr="00D346B7">
        <w:rPr>
          <w:rFonts w:ascii="Cordia New" w:hAnsi="Cordia New" w:cs="Cordia New" w:hint="cs"/>
          <w:sz w:val="26"/>
          <w:szCs w:val="26"/>
          <w:cs/>
        </w:rPr>
        <w:t>ไม่มีผลกระทบอย่าง</w:t>
      </w:r>
      <w:r w:rsidR="001C7C9F">
        <w:rPr>
          <w:rFonts w:ascii="Cordia New" w:hAnsi="Cordia New" w:cs="Cordia New" w:hint="cs"/>
          <w:sz w:val="26"/>
          <w:szCs w:val="26"/>
          <w:cs/>
        </w:rPr>
        <w:t>เป็นสาระสำคัญต่องบการเงินของกลุ่มบริษัท</w:t>
      </w:r>
    </w:p>
    <w:p w14:paraId="0E395DC4" w14:textId="77777777" w:rsidR="006D67D7" w:rsidRPr="00EF48EF" w:rsidRDefault="006D67D7" w:rsidP="003851DA">
      <w:pPr>
        <w:pStyle w:val="ListParagraph"/>
        <w:spacing w:after="0" w:line="240" w:lineRule="auto"/>
        <w:ind w:left="360"/>
        <w:jc w:val="thaiDistribute"/>
        <w:rPr>
          <w:rFonts w:ascii="Cordia New" w:hAnsi="Cordia New" w:cs="Cordia New"/>
          <w:sz w:val="26"/>
          <w:szCs w:val="26"/>
          <w:cs/>
        </w:rPr>
      </w:pPr>
    </w:p>
    <w:p w14:paraId="40CD06EE" w14:textId="0F27EB65" w:rsidR="00660472" w:rsidRPr="00EF48EF" w:rsidRDefault="00660472" w:rsidP="003851DA">
      <w:pPr>
        <w:pStyle w:val="CordiaNew"/>
        <w:numPr>
          <w:ilvl w:val="0"/>
          <w:numId w:val="17"/>
        </w:numPr>
        <w:tabs>
          <w:tab w:val="clear" w:pos="360"/>
          <w:tab w:val="clear" w:pos="4153"/>
        </w:tabs>
        <w:jc w:val="thaiDistribute"/>
        <w:rPr>
          <w:rFonts w:ascii="Cordia New" w:hAnsi="Cordia New" w:cs="Cordia New"/>
          <w:b/>
          <w:bCs/>
          <w:color w:val="auto"/>
          <w:sz w:val="26"/>
          <w:szCs w:val="26"/>
          <w:lang w:val="th-TH"/>
        </w:rPr>
      </w:pPr>
      <w:r w:rsidRPr="00EF48EF">
        <w:rPr>
          <w:rFonts w:ascii="Cordia New" w:hAnsi="Cordia New" w:cs="Cordia New" w:hint="cs"/>
          <w:b/>
          <w:bCs/>
          <w:color w:val="auto"/>
          <w:sz w:val="26"/>
          <w:szCs w:val="26"/>
          <w:cs/>
          <w:lang w:val="th-TH"/>
        </w:rPr>
        <w:t>การประมาณการ</w:t>
      </w:r>
      <w:r w:rsidR="00453B8F" w:rsidRPr="00EF48EF">
        <w:rPr>
          <w:rFonts w:ascii="Cordia New" w:hAnsi="Cordia New" w:cs="Cordia New" w:hint="cs"/>
          <w:b/>
          <w:bCs/>
          <w:color w:val="auto"/>
          <w:sz w:val="26"/>
          <w:szCs w:val="26"/>
          <w:cs/>
          <w:lang w:val="th-TH"/>
        </w:rPr>
        <w:t>และการใช้ดุลยพินิจ</w:t>
      </w:r>
    </w:p>
    <w:p w14:paraId="148FA437" w14:textId="77777777" w:rsidR="00660472" w:rsidRPr="00EF48EF" w:rsidRDefault="00660472" w:rsidP="003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659B9DF5" w14:textId="2CED6E8C" w:rsidR="00660472" w:rsidRPr="00EF48EF" w:rsidRDefault="00660472" w:rsidP="003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lang w:val="en-GB"/>
        </w:rPr>
      </w:pPr>
      <w:r w:rsidRPr="00EF48EF">
        <w:rPr>
          <w:rFonts w:ascii="Cordia New" w:hAnsi="Cordia New" w:cs="Cordia New" w:hint="cs"/>
          <w:sz w:val="26"/>
          <w:szCs w:val="26"/>
          <w:cs/>
          <w:lang w:val="en-GB"/>
        </w:rPr>
        <w:t>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ผลที่เกิดขึ้นจริงอาจจะแตกต่างจากการใช้ดุลยพินิจการประมาณการ และข้อสมมติฐานที่จัดทำโดยฝ่ายบริหาร</w:t>
      </w:r>
    </w:p>
    <w:p w14:paraId="76575F56" w14:textId="77777777" w:rsidR="000C33F2" w:rsidRPr="00EF48EF" w:rsidRDefault="000C33F2" w:rsidP="003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lang w:val="en-GB"/>
        </w:rPr>
      </w:pPr>
    </w:p>
    <w:p w14:paraId="473A514A" w14:textId="7D251F78" w:rsidR="00217A89" w:rsidRDefault="00660472" w:rsidP="003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EF48EF">
        <w:rPr>
          <w:rFonts w:ascii="Cordia New" w:hAnsi="Cordia New" w:cs="Cordia New" w:hint="cs"/>
          <w:sz w:val="26"/>
          <w:szCs w:val="26"/>
          <w:cs/>
          <w:lang w:val="en-GB"/>
        </w:rPr>
        <w:t>การใช้ดุลยพินิจ การประมาณการ และข้อสมมติฐาน ที่นำมาใช้ใน</w:t>
      </w:r>
      <w:r w:rsidR="001A4781">
        <w:rPr>
          <w:rFonts w:ascii="Cordia New" w:hAnsi="Cordia New" w:cs="Cordia New" w:hint="cs"/>
          <w:sz w:val="26"/>
          <w:szCs w:val="26"/>
          <w:cs/>
          <w:lang w:val="en-GB"/>
        </w:rPr>
        <w:t>ข้อมูลทางการเงิน</w:t>
      </w:r>
      <w:r w:rsidRPr="00EF48EF">
        <w:rPr>
          <w:rFonts w:ascii="Cordia New" w:hAnsi="Cordia New" w:cs="Cordia New" w:hint="cs"/>
          <w:sz w:val="26"/>
          <w:szCs w:val="26"/>
          <w:cs/>
          <w:lang w:val="en-GB"/>
        </w:rPr>
        <w:t>ระหว่างกาล รวมถึงแหล่งข้อมูลสำคัญเกี่ยวกับความไม่แน่นอนของการประมาณการ</w:t>
      </w:r>
      <w:r w:rsidR="004449E8" w:rsidRPr="00EF48EF">
        <w:rPr>
          <w:rFonts w:ascii="Cordia New" w:hAnsi="Cordia New" w:cs="Cordia New" w:hint="cs"/>
          <w:sz w:val="26"/>
          <w:szCs w:val="26"/>
          <w:lang w:val="en-GB"/>
        </w:rPr>
        <w:t xml:space="preserve"> </w:t>
      </w:r>
      <w:r w:rsidR="00D73CC7" w:rsidRPr="00EF48EF">
        <w:rPr>
          <w:rFonts w:ascii="Cordia New" w:hAnsi="Cordia New" w:cs="Cordia New" w:hint="cs"/>
          <w:sz w:val="26"/>
          <w:szCs w:val="26"/>
          <w:cs/>
          <w:lang w:val="en-GB"/>
        </w:rPr>
        <w:t>ใช้หลักเกณฑ์เดียวกันกับที่ใช้ใน</w:t>
      </w:r>
      <w:r w:rsidRPr="00EF48EF">
        <w:rPr>
          <w:rFonts w:ascii="Cordia New" w:hAnsi="Cordia New" w:cs="Cordia New" w:hint="cs"/>
          <w:sz w:val="26"/>
          <w:szCs w:val="26"/>
          <w:cs/>
          <w:lang w:val="en-GB"/>
        </w:rPr>
        <w:t>งบการเงินประจำปีสิ้นสุดวันที่</w:t>
      </w:r>
      <w:r w:rsidRPr="00EF48EF">
        <w:rPr>
          <w:rFonts w:ascii="Cordia New" w:hAnsi="Cordia New" w:cs="Cordia New" w:hint="cs"/>
          <w:sz w:val="26"/>
          <w:szCs w:val="26"/>
          <w:lang w:val="en-GB"/>
        </w:rPr>
        <w:t xml:space="preserve"> </w:t>
      </w:r>
      <w:r w:rsidR="00D57D85" w:rsidRPr="00EF48EF">
        <w:rPr>
          <w:rFonts w:ascii="Cordia New" w:hAnsi="Cordia New" w:cs="Cordia New" w:hint="cs"/>
          <w:sz w:val="26"/>
          <w:szCs w:val="26"/>
          <w:lang w:val="en-GB"/>
        </w:rPr>
        <w:t>31</w:t>
      </w:r>
      <w:r w:rsidRPr="00EF48EF">
        <w:rPr>
          <w:rFonts w:ascii="Cordia New" w:hAnsi="Cordia New" w:cs="Cordia New" w:hint="cs"/>
          <w:sz w:val="26"/>
          <w:szCs w:val="26"/>
          <w:lang w:val="en-GB"/>
        </w:rPr>
        <w:t xml:space="preserve"> </w:t>
      </w:r>
      <w:r w:rsidRPr="00EF48EF">
        <w:rPr>
          <w:rFonts w:ascii="Cordia New" w:hAnsi="Cordia New" w:cs="Cordia New" w:hint="cs"/>
          <w:sz w:val="26"/>
          <w:szCs w:val="26"/>
          <w:cs/>
          <w:lang w:val="en-GB"/>
        </w:rPr>
        <w:t xml:space="preserve">ธันวาคม </w:t>
      </w:r>
      <w:r w:rsidR="00D57D85" w:rsidRPr="00EF48EF">
        <w:rPr>
          <w:rFonts w:ascii="Cordia New" w:hAnsi="Cordia New" w:cs="Cordia New" w:hint="cs"/>
          <w:sz w:val="26"/>
          <w:szCs w:val="26"/>
          <w:lang w:val="en-GB"/>
        </w:rPr>
        <w:t>256</w:t>
      </w:r>
      <w:r w:rsidR="00280753">
        <w:rPr>
          <w:rFonts w:ascii="Cordia New" w:hAnsi="Cordia New" w:cs="Cordia New"/>
          <w:sz w:val="26"/>
          <w:szCs w:val="26"/>
        </w:rPr>
        <w:t>8</w:t>
      </w:r>
    </w:p>
    <w:p w14:paraId="68C9A29F" w14:textId="77777777" w:rsidR="00217A89" w:rsidRDefault="00217A89" w:rsidP="003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225FA67B" w14:textId="67C5D9A8" w:rsidR="00217A89" w:rsidRDefault="00A17435" w:rsidP="00145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Pr>
          <w:rFonts w:ascii="Cordia New" w:hAnsi="Cordia New" w:cs="Cordia New"/>
          <w:sz w:val="26"/>
          <w:szCs w:val="26"/>
          <w:cs/>
        </w:rPr>
        <w:br w:type="page"/>
      </w:r>
    </w:p>
    <w:p w14:paraId="0068CFB7" w14:textId="77777777" w:rsidR="00217A89" w:rsidRDefault="00217A89" w:rsidP="00217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rPr>
      </w:pPr>
    </w:p>
    <w:p w14:paraId="7982605E" w14:textId="234D552F" w:rsidR="00817ACE" w:rsidRPr="005F246D" w:rsidRDefault="00817ACE" w:rsidP="00217A89">
      <w:pPr>
        <w:pStyle w:val="CordiaNew"/>
        <w:numPr>
          <w:ilvl w:val="0"/>
          <w:numId w:val="17"/>
        </w:numPr>
        <w:tabs>
          <w:tab w:val="clear" w:pos="360"/>
          <w:tab w:val="clear" w:pos="4153"/>
        </w:tabs>
        <w:spacing w:line="340" w:lineRule="exact"/>
        <w:jc w:val="thaiDistribute"/>
        <w:rPr>
          <w:rFonts w:ascii="Cordia New" w:hAnsi="Cordia New" w:cs="Cordia New"/>
          <w:color w:val="auto"/>
          <w:sz w:val="26"/>
          <w:szCs w:val="26"/>
        </w:rPr>
      </w:pPr>
      <w:r w:rsidRPr="005F246D">
        <w:rPr>
          <w:rFonts w:ascii="Cordia New" w:hAnsi="Cordia New" w:cs="Cordia New" w:hint="cs"/>
          <w:b/>
          <w:bCs/>
          <w:color w:val="auto"/>
          <w:sz w:val="26"/>
          <w:szCs w:val="26"/>
          <w:cs/>
          <w:lang w:val="th-TH"/>
        </w:rPr>
        <w:t>ส่วนงานดำเนินงาน</w:t>
      </w:r>
    </w:p>
    <w:p w14:paraId="19B7E4D2" w14:textId="77777777" w:rsidR="00817ACE" w:rsidRPr="00EF48EF" w:rsidRDefault="00817ACE" w:rsidP="00817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u w:val="single"/>
          <w:lang w:val="en-GB"/>
        </w:rPr>
      </w:pPr>
    </w:p>
    <w:p w14:paraId="3ED20AB4" w14:textId="3711CF6F" w:rsidR="00817ACE" w:rsidRPr="00EF48EF" w:rsidRDefault="00817ACE" w:rsidP="00817ACE">
      <w:pPr>
        <w:pStyle w:val="BodyText"/>
        <w:tabs>
          <w:tab w:val="clear" w:pos="227"/>
          <w:tab w:val="clear" w:pos="454"/>
        </w:tabs>
        <w:spacing w:after="0" w:line="240" w:lineRule="auto"/>
        <w:ind w:left="360"/>
        <w:jc w:val="thaiDistribute"/>
        <w:rPr>
          <w:rFonts w:ascii="Cordia New" w:hAnsi="Cordia New" w:cs="Cordia New"/>
          <w:spacing w:val="-6"/>
          <w:sz w:val="26"/>
          <w:szCs w:val="26"/>
          <w:lang w:val="en-GB"/>
        </w:rPr>
      </w:pPr>
      <w:r w:rsidRPr="00EF48EF">
        <w:rPr>
          <w:rFonts w:ascii="Cordia New" w:hAnsi="Cordia New" w:cs="Cordia New" w:hint="cs"/>
          <w:spacing w:val="-6"/>
          <w:sz w:val="26"/>
          <w:szCs w:val="26"/>
          <w:cs/>
        </w:rPr>
        <w:t>ข้อมูลรายได้ของส่วนงาน</w:t>
      </w:r>
      <w:r w:rsidR="00B4572B" w:rsidRPr="00B4572B">
        <w:rPr>
          <w:rFonts w:ascii="Cordia New" w:hAnsi="Cordia New" w:cs="Cordia New"/>
          <w:spacing w:val="-6"/>
          <w:sz w:val="26"/>
          <w:szCs w:val="26"/>
          <w:cs/>
        </w:rPr>
        <w:t>สำหรับงวดสามเดือน</w:t>
      </w:r>
      <w:r w:rsidRPr="00EF48EF">
        <w:rPr>
          <w:rFonts w:ascii="Cordia New" w:hAnsi="Cordia New" w:cs="Cordia New" w:hint="cs"/>
          <w:spacing w:val="-6"/>
          <w:sz w:val="26"/>
          <w:szCs w:val="26"/>
          <w:cs/>
          <w:lang w:val="en-GB"/>
        </w:rPr>
        <w:t xml:space="preserve">สิ้นสุดวันที่ </w:t>
      </w:r>
      <w:r w:rsidR="00280753" w:rsidRPr="00EF48EF">
        <w:rPr>
          <w:rFonts w:ascii="Cordia New" w:eastAsia="SimSun" w:hAnsi="Cordia New" w:cs="Cordia New" w:hint="cs"/>
          <w:sz w:val="26"/>
          <w:szCs w:val="26"/>
          <w:lang w:val="en-GB"/>
        </w:rPr>
        <w:t>31</w:t>
      </w:r>
      <w:r w:rsidR="00280753" w:rsidRPr="00EF48EF">
        <w:rPr>
          <w:rFonts w:ascii="Cordia New" w:eastAsia="SimSun" w:hAnsi="Cordia New" w:cs="Cordia New" w:hint="cs"/>
          <w:sz w:val="26"/>
          <w:szCs w:val="26"/>
          <w:cs/>
          <w:lang w:val="en-GB"/>
        </w:rPr>
        <w:t xml:space="preserve"> มีนาคม</w:t>
      </w:r>
      <w:r w:rsidR="00280753">
        <w:rPr>
          <w:rFonts w:ascii="Cordia New" w:eastAsia="SimSun" w:hAnsi="Cordia New" w:cs="Cordia New"/>
          <w:sz w:val="26"/>
          <w:szCs w:val="26"/>
          <w:lang w:val="en-GB"/>
        </w:rPr>
        <w:t xml:space="preserve"> 2569</w:t>
      </w:r>
      <w:r>
        <w:rPr>
          <w:rFonts w:ascii="Cordia New" w:eastAsia="SimSun" w:hAnsi="Cordia New" w:cs="Cordia New"/>
          <w:sz w:val="26"/>
          <w:szCs w:val="26"/>
        </w:rPr>
        <w:t xml:space="preserve"> </w:t>
      </w:r>
      <w:r w:rsidRPr="00EF48EF">
        <w:rPr>
          <w:rFonts w:ascii="Cordia New" w:hAnsi="Cordia New" w:cs="Cordia New" w:hint="cs"/>
          <w:spacing w:val="-6"/>
          <w:sz w:val="26"/>
          <w:szCs w:val="26"/>
          <w:cs/>
          <w:lang w:val="en-GB"/>
        </w:rPr>
        <w:t xml:space="preserve">และ </w:t>
      </w:r>
      <w:r w:rsidRPr="00EF48EF">
        <w:rPr>
          <w:rFonts w:ascii="Cordia New" w:hAnsi="Cordia New" w:cs="Cordia New" w:hint="cs"/>
          <w:spacing w:val="-6"/>
          <w:sz w:val="26"/>
          <w:szCs w:val="26"/>
          <w:lang w:val="en-GB"/>
        </w:rPr>
        <w:t>256</w:t>
      </w:r>
      <w:r w:rsidR="00280753">
        <w:rPr>
          <w:rFonts w:ascii="Cordia New" w:hAnsi="Cordia New" w:cs="Cordia New"/>
          <w:spacing w:val="-6"/>
          <w:sz w:val="26"/>
          <w:szCs w:val="26"/>
          <w:lang w:val="en-GB"/>
        </w:rPr>
        <w:t>8</w:t>
      </w:r>
      <w:r w:rsidRPr="00EF48EF">
        <w:rPr>
          <w:rFonts w:ascii="Cordia New" w:hAnsi="Cordia New" w:cs="Cordia New" w:hint="cs"/>
          <w:spacing w:val="-6"/>
          <w:sz w:val="26"/>
          <w:szCs w:val="26"/>
          <w:cs/>
          <w:lang w:val="en-GB"/>
        </w:rPr>
        <w:t xml:space="preserve"> มีดังนี้</w:t>
      </w:r>
    </w:p>
    <w:p w14:paraId="1AF180FF" w14:textId="77777777" w:rsidR="00817ACE" w:rsidRPr="00EF48EF" w:rsidRDefault="00817ACE" w:rsidP="00817ACE">
      <w:pPr>
        <w:pStyle w:val="a"/>
        <w:tabs>
          <w:tab w:val="clear" w:pos="1080"/>
        </w:tabs>
        <w:ind w:left="360"/>
        <w:jc w:val="thaiDistribute"/>
        <w:rPr>
          <w:rFonts w:ascii="Cordia New" w:hAnsi="Cordia New" w:cs="Cordia New"/>
          <w:spacing w:val="-4"/>
          <w:sz w:val="26"/>
          <w:szCs w:val="26"/>
          <w:lang w:val="en-GB"/>
        </w:rPr>
      </w:pPr>
    </w:p>
    <w:tbl>
      <w:tblPr>
        <w:tblW w:w="9207" w:type="dxa"/>
        <w:tblInd w:w="270" w:type="dxa"/>
        <w:tblLayout w:type="fixed"/>
        <w:tblLook w:val="0000" w:firstRow="0" w:lastRow="0" w:firstColumn="0" w:lastColumn="0" w:noHBand="0" w:noVBand="0"/>
      </w:tblPr>
      <w:tblGrid>
        <w:gridCol w:w="2628"/>
        <w:gridCol w:w="828"/>
        <w:gridCol w:w="783"/>
        <w:gridCol w:w="838"/>
        <w:gridCol w:w="834"/>
        <w:gridCol w:w="835"/>
        <w:gridCol w:w="805"/>
        <w:gridCol w:w="827"/>
        <w:gridCol w:w="829"/>
      </w:tblGrid>
      <w:tr w:rsidR="00817ACE" w:rsidRPr="0006715D" w14:paraId="69E8CD96" w14:textId="77777777" w:rsidTr="00931740">
        <w:tc>
          <w:tcPr>
            <w:tcW w:w="2628" w:type="dxa"/>
          </w:tcPr>
          <w:p w14:paraId="3DEE75CD" w14:textId="6C79CDD4" w:rsidR="00817ACE" w:rsidRPr="0006715D" w:rsidRDefault="00817ACE" w:rsidP="007E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2"/>
                <w:szCs w:val="22"/>
                <w:lang w:bidi="ar-SA"/>
              </w:rPr>
            </w:pPr>
            <w:r w:rsidRPr="0006715D">
              <w:rPr>
                <w:rFonts w:asciiTheme="minorBidi" w:hAnsiTheme="minorBidi" w:cstheme="minorBidi"/>
                <w:sz w:val="22"/>
                <w:szCs w:val="22"/>
              </w:rPr>
              <w:t>(</w:t>
            </w:r>
            <w:r w:rsidRPr="0006715D">
              <w:rPr>
                <w:rFonts w:asciiTheme="minorBidi" w:hAnsiTheme="minorBidi" w:cstheme="minorBidi"/>
                <w:sz w:val="22"/>
                <w:szCs w:val="22"/>
                <w:cs/>
              </w:rPr>
              <w:t>หน่วย</w:t>
            </w:r>
            <w:r w:rsidR="00347C07" w:rsidRPr="0006715D">
              <w:rPr>
                <w:rFonts w:asciiTheme="minorBidi" w:hAnsiTheme="minorBidi" w:cstheme="minorBidi"/>
                <w:sz w:val="22"/>
                <w:szCs w:val="22"/>
                <w:cs/>
              </w:rPr>
              <w:t xml:space="preserve"> </w:t>
            </w:r>
            <w:r w:rsidRPr="0006715D">
              <w:rPr>
                <w:rFonts w:asciiTheme="minorBidi" w:hAnsiTheme="minorBidi" w:cstheme="minorBidi"/>
                <w:sz w:val="22"/>
                <w:szCs w:val="22"/>
                <w:lang w:val="en-GB"/>
              </w:rPr>
              <w:t xml:space="preserve">: </w:t>
            </w:r>
            <w:r w:rsidRPr="0006715D">
              <w:rPr>
                <w:rFonts w:asciiTheme="minorBidi" w:hAnsiTheme="minorBidi" w:cstheme="minorBidi"/>
                <w:sz w:val="22"/>
                <w:szCs w:val="22"/>
                <w:cs/>
                <w:lang w:val="en-GB"/>
              </w:rPr>
              <w:t>ล้านบาท</w:t>
            </w:r>
            <w:r w:rsidRPr="0006715D">
              <w:rPr>
                <w:rFonts w:asciiTheme="minorBidi" w:hAnsiTheme="minorBidi" w:cstheme="minorBidi"/>
                <w:sz w:val="22"/>
                <w:szCs w:val="22"/>
                <w:lang w:val="en-GB"/>
              </w:rPr>
              <w:t>)</w:t>
            </w:r>
          </w:p>
        </w:tc>
        <w:tc>
          <w:tcPr>
            <w:tcW w:w="6579" w:type="dxa"/>
            <w:gridSpan w:val="8"/>
          </w:tcPr>
          <w:p w14:paraId="002A1809" w14:textId="77777777" w:rsidR="00817ACE" w:rsidRPr="0006715D" w:rsidRDefault="00817ACE" w:rsidP="007E64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2"/>
                <w:szCs w:val="22"/>
                <w:lang w:bidi="ar-SA"/>
              </w:rPr>
            </w:pPr>
            <w:r w:rsidRPr="0006715D">
              <w:rPr>
                <w:rFonts w:asciiTheme="minorBidi" w:hAnsiTheme="minorBidi" w:cstheme="minorBidi"/>
                <w:sz w:val="22"/>
                <w:szCs w:val="22"/>
                <w:cs/>
              </w:rPr>
              <w:t>ข้อมูลทางการเงินรวม</w:t>
            </w:r>
          </w:p>
        </w:tc>
      </w:tr>
      <w:tr w:rsidR="00817ACE" w:rsidRPr="0006715D" w14:paraId="66302A6D" w14:textId="77777777" w:rsidTr="00931740">
        <w:tc>
          <w:tcPr>
            <w:tcW w:w="2628" w:type="dxa"/>
          </w:tcPr>
          <w:p w14:paraId="2323D5CD" w14:textId="77777777" w:rsidR="00817ACE" w:rsidRPr="0006715D" w:rsidRDefault="00817ACE" w:rsidP="007E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Theme="minorBidi" w:hAnsiTheme="minorBidi" w:cstheme="minorBidi"/>
                <w:sz w:val="22"/>
                <w:szCs w:val="22"/>
                <w:lang w:bidi="ar-SA"/>
              </w:rPr>
            </w:pPr>
          </w:p>
        </w:tc>
        <w:tc>
          <w:tcPr>
            <w:tcW w:w="6579" w:type="dxa"/>
            <w:gridSpan w:val="8"/>
            <w:vAlign w:val="bottom"/>
          </w:tcPr>
          <w:p w14:paraId="30CDE753" w14:textId="5BB5CA31" w:rsidR="00817ACE" w:rsidRPr="0006715D" w:rsidRDefault="00817ACE" w:rsidP="007E64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2"/>
                <w:szCs w:val="22"/>
                <w:cs/>
              </w:rPr>
            </w:pPr>
            <w:r w:rsidRPr="0006715D">
              <w:rPr>
                <w:rFonts w:asciiTheme="minorBidi" w:hAnsiTheme="minorBidi" w:cstheme="minorBidi"/>
                <w:sz w:val="22"/>
                <w:szCs w:val="22"/>
                <w:cs/>
              </w:rPr>
              <w:t>สำหรับงวดสามเดือนสิ้นสุดวันที่</w:t>
            </w:r>
            <w:r w:rsidR="00280753" w:rsidRPr="0006715D">
              <w:rPr>
                <w:rFonts w:asciiTheme="minorBidi" w:hAnsiTheme="minorBidi" w:cstheme="minorBidi"/>
                <w:sz w:val="22"/>
                <w:szCs w:val="22"/>
                <w:lang w:bidi="ar-SA"/>
              </w:rPr>
              <w:t xml:space="preserve"> 31 </w:t>
            </w:r>
            <w:r w:rsidR="00280753" w:rsidRPr="0006715D">
              <w:rPr>
                <w:rFonts w:asciiTheme="minorBidi" w:hAnsiTheme="minorBidi" w:cstheme="minorBidi"/>
                <w:sz w:val="22"/>
                <w:szCs w:val="22"/>
                <w:cs/>
              </w:rPr>
              <w:t>มีนาคม</w:t>
            </w:r>
          </w:p>
        </w:tc>
      </w:tr>
      <w:tr w:rsidR="00817ACE" w:rsidRPr="0006715D" w14:paraId="74E8FA49" w14:textId="77777777" w:rsidTr="00931740">
        <w:tc>
          <w:tcPr>
            <w:tcW w:w="2628" w:type="dxa"/>
          </w:tcPr>
          <w:p w14:paraId="60D8782E" w14:textId="77777777" w:rsidR="00817ACE" w:rsidRPr="0006715D" w:rsidRDefault="00817ACE" w:rsidP="007E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Theme="minorBidi" w:hAnsiTheme="minorBidi" w:cstheme="minorBidi"/>
                <w:sz w:val="22"/>
                <w:szCs w:val="22"/>
                <w:lang w:bidi="ar-SA"/>
              </w:rPr>
            </w:pPr>
          </w:p>
        </w:tc>
        <w:tc>
          <w:tcPr>
            <w:tcW w:w="1611" w:type="dxa"/>
            <w:gridSpan w:val="2"/>
            <w:vAlign w:val="bottom"/>
          </w:tcPr>
          <w:p w14:paraId="6B875BB8" w14:textId="77777777" w:rsidR="00817ACE" w:rsidRPr="0006715D" w:rsidRDefault="00817ACE" w:rsidP="007E64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2"/>
                <w:szCs w:val="22"/>
              </w:rPr>
            </w:pPr>
            <w:r w:rsidRPr="0006715D">
              <w:rPr>
                <w:rFonts w:asciiTheme="minorBidi" w:hAnsiTheme="minorBidi" w:cstheme="minorBidi"/>
                <w:sz w:val="22"/>
                <w:szCs w:val="22"/>
                <w:cs/>
              </w:rPr>
              <w:t>ซื้อมาขายไป</w:t>
            </w:r>
          </w:p>
          <w:p w14:paraId="42D687F9" w14:textId="77777777" w:rsidR="00817ACE" w:rsidRPr="0006715D" w:rsidRDefault="00817ACE" w:rsidP="007E64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2"/>
                <w:szCs w:val="22"/>
                <w:lang w:bidi="ar-SA"/>
              </w:rPr>
            </w:pPr>
            <w:r w:rsidRPr="0006715D">
              <w:rPr>
                <w:rFonts w:asciiTheme="minorBidi" w:hAnsiTheme="minorBidi" w:cstheme="minorBidi"/>
                <w:sz w:val="22"/>
                <w:szCs w:val="22"/>
                <w:lang w:bidi="ar-SA"/>
              </w:rPr>
              <w:t xml:space="preserve"> (</w:t>
            </w:r>
            <w:r w:rsidRPr="0006715D">
              <w:rPr>
                <w:rFonts w:asciiTheme="minorBidi" w:hAnsiTheme="minorBidi" w:cstheme="minorBidi"/>
                <w:sz w:val="22"/>
                <w:szCs w:val="22"/>
                <w:cs/>
              </w:rPr>
              <w:t>รวมวัตถุดิบ)</w:t>
            </w:r>
          </w:p>
        </w:tc>
        <w:tc>
          <w:tcPr>
            <w:tcW w:w="1672" w:type="dxa"/>
            <w:gridSpan w:val="2"/>
            <w:vAlign w:val="bottom"/>
          </w:tcPr>
          <w:p w14:paraId="3B2B251D" w14:textId="77777777" w:rsidR="00817ACE" w:rsidRPr="0006715D" w:rsidRDefault="00817ACE" w:rsidP="007E64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2"/>
                <w:szCs w:val="22"/>
                <w:lang w:bidi="ar-SA"/>
              </w:rPr>
            </w:pPr>
            <w:r w:rsidRPr="0006715D">
              <w:rPr>
                <w:rFonts w:asciiTheme="minorBidi" w:hAnsiTheme="minorBidi" w:cstheme="minorBidi"/>
                <w:sz w:val="22"/>
                <w:szCs w:val="22"/>
                <w:cs/>
              </w:rPr>
              <w:t>ผลิตและจำหน่ายผลิตภัณฑ์จากเหล็ก</w:t>
            </w:r>
          </w:p>
        </w:tc>
        <w:tc>
          <w:tcPr>
            <w:tcW w:w="1640" w:type="dxa"/>
            <w:gridSpan w:val="2"/>
            <w:vAlign w:val="bottom"/>
          </w:tcPr>
          <w:p w14:paraId="013B9238" w14:textId="77777777" w:rsidR="00817ACE" w:rsidRPr="0006715D" w:rsidRDefault="00817ACE" w:rsidP="007E64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2"/>
                <w:szCs w:val="22"/>
                <w:lang w:bidi="ar-SA"/>
              </w:rPr>
            </w:pPr>
            <w:r w:rsidRPr="0006715D">
              <w:rPr>
                <w:rFonts w:asciiTheme="minorBidi" w:hAnsiTheme="minorBidi" w:cstheme="minorBidi"/>
                <w:sz w:val="22"/>
                <w:szCs w:val="22"/>
                <w:cs/>
              </w:rPr>
              <w:t>ตัดรายการระหว่างกัน</w:t>
            </w:r>
          </w:p>
        </w:tc>
        <w:tc>
          <w:tcPr>
            <w:tcW w:w="1656" w:type="dxa"/>
            <w:gridSpan w:val="2"/>
            <w:vAlign w:val="bottom"/>
          </w:tcPr>
          <w:p w14:paraId="65652929" w14:textId="77777777" w:rsidR="00817ACE" w:rsidRPr="0006715D" w:rsidRDefault="00817ACE" w:rsidP="007E64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2"/>
                <w:szCs w:val="22"/>
                <w:lang w:bidi="ar-SA"/>
              </w:rPr>
            </w:pPr>
            <w:r w:rsidRPr="0006715D">
              <w:rPr>
                <w:rFonts w:asciiTheme="minorBidi" w:hAnsiTheme="minorBidi" w:cstheme="minorBidi"/>
                <w:sz w:val="22"/>
                <w:szCs w:val="22"/>
                <w:cs/>
              </w:rPr>
              <w:t>รวม</w:t>
            </w:r>
          </w:p>
        </w:tc>
      </w:tr>
      <w:tr w:rsidR="00280753" w:rsidRPr="0006715D" w14:paraId="5E3DD650" w14:textId="77777777" w:rsidTr="00931740">
        <w:tc>
          <w:tcPr>
            <w:tcW w:w="2628" w:type="dxa"/>
          </w:tcPr>
          <w:p w14:paraId="28D6B982" w14:textId="77777777" w:rsidR="00280753" w:rsidRPr="0006715D" w:rsidRDefault="00280753" w:rsidP="007E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Theme="minorBidi" w:hAnsiTheme="minorBidi" w:cstheme="minorBidi"/>
                <w:sz w:val="22"/>
                <w:szCs w:val="22"/>
                <w:lang w:bidi="ar-SA"/>
              </w:rPr>
            </w:pPr>
          </w:p>
        </w:tc>
        <w:tc>
          <w:tcPr>
            <w:tcW w:w="828" w:type="dxa"/>
          </w:tcPr>
          <w:p w14:paraId="509774C9" w14:textId="35B13A3C" w:rsidR="00280753" w:rsidRPr="0006715D" w:rsidRDefault="00280753" w:rsidP="007E64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2"/>
                <w:szCs w:val="22"/>
                <w:lang w:bidi="ar-SA"/>
              </w:rPr>
            </w:pPr>
            <w:r w:rsidRPr="0006715D">
              <w:rPr>
                <w:rFonts w:asciiTheme="minorBidi" w:hAnsiTheme="minorBidi" w:cstheme="minorBidi"/>
                <w:sz w:val="22"/>
                <w:szCs w:val="22"/>
                <w:lang w:val="en-GB"/>
              </w:rPr>
              <w:t>2569</w:t>
            </w:r>
          </w:p>
        </w:tc>
        <w:tc>
          <w:tcPr>
            <w:tcW w:w="783" w:type="dxa"/>
          </w:tcPr>
          <w:p w14:paraId="5D682493" w14:textId="739E1EEA" w:rsidR="00280753" w:rsidRPr="0006715D" w:rsidRDefault="00280753" w:rsidP="007E64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2"/>
                <w:szCs w:val="22"/>
                <w:lang w:bidi="ar-SA"/>
              </w:rPr>
            </w:pPr>
            <w:r w:rsidRPr="0006715D">
              <w:rPr>
                <w:rFonts w:asciiTheme="minorBidi" w:hAnsiTheme="minorBidi" w:cstheme="minorBidi"/>
                <w:sz w:val="22"/>
                <w:szCs w:val="22"/>
                <w:lang w:val="en-GB" w:bidi="ar-SA"/>
              </w:rPr>
              <w:t>2568</w:t>
            </w:r>
          </w:p>
        </w:tc>
        <w:tc>
          <w:tcPr>
            <w:tcW w:w="838" w:type="dxa"/>
          </w:tcPr>
          <w:p w14:paraId="7F500845" w14:textId="5840F665" w:rsidR="00280753" w:rsidRPr="0006715D" w:rsidRDefault="00280753" w:rsidP="007E64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2"/>
                <w:szCs w:val="22"/>
                <w:lang w:bidi="ar-SA"/>
              </w:rPr>
            </w:pPr>
            <w:r w:rsidRPr="0006715D">
              <w:rPr>
                <w:rFonts w:asciiTheme="minorBidi" w:hAnsiTheme="minorBidi" w:cstheme="minorBidi"/>
                <w:sz w:val="22"/>
                <w:szCs w:val="22"/>
                <w:lang w:val="en-GB"/>
              </w:rPr>
              <w:t>2569</w:t>
            </w:r>
          </w:p>
        </w:tc>
        <w:tc>
          <w:tcPr>
            <w:tcW w:w="834" w:type="dxa"/>
          </w:tcPr>
          <w:p w14:paraId="3C5A3C59" w14:textId="6A523709" w:rsidR="00280753" w:rsidRPr="0006715D" w:rsidRDefault="00280753" w:rsidP="007E64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2"/>
                <w:szCs w:val="22"/>
                <w:lang w:bidi="ar-SA"/>
              </w:rPr>
            </w:pPr>
            <w:r w:rsidRPr="0006715D">
              <w:rPr>
                <w:rFonts w:asciiTheme="minorBidi" w:hAnsiTheme="minorBidi" w:cstheme="minorBidi"/>
                <w:sz w:val="22"/>
                <w:szCs w:val="22"/>
                <w:lang w:val="en-GB" w:bidi="ar-SA"/>
              </w:rPr>
              <w:t>2568</w:t>
            </w:r>
          </w:p>
        </w:tc>
        <w:tc>
          <w:tcPr>
            <w:tcW w:w="835" w:type="dxa"/>
          </w:tcPr>
          <w:p w14:paraId="6CC9F0C8" w14:textId="649585A8" w:rsidR="00280753" w:rsidRPr="0006715D" w:rsidRDefault="00280753" w:rsidP="007E64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2"/>
                <w:szCs w:val="22"/>
                <w:lang w:bidi="ar-SA"/>
              </w:rPr>
            </w:pPr>
            <w:r w:rsidRPr="0006715D">
              <w:rPr>
                <w:rFonts w:asciiTheme="minorBidi" w:hAnsiTheme="minorBidi" w:cstheme="minorBidi"/>
                <w:sz w:val="22"/>
                <w:szCs w:val="22"/>
                <w:lang w:val="en-GB"/>
              </w:rPr>
              <w:t>2569</w:t>
            </w:r>
          </w:p>
        </w:tc>
        <w:tc>
          <w:tcPr>
            <w:tcW w:w="805" w:type="dxa"/>
          </w:tcPr>
          <w:p w14:paraId="1A270951" w14:textId="3710D9CF" w:rsidR="00280753" w:rsidRPr="0006715D" w:rsidRDefault="00280753" w:rsidP="007E64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2"/>
                <w:szCs w:val="22"/>
                <w:lang w:bidi="ar-SA"/>
              </w:rPr>
            </w:pPr>
            <w:r w:rsidRPr="0006715D">
              <w:rPr>
                <w:rFonts w:asciiTheme="minorBidi" w:hAnsiTheme="minorBidi" w:cstheme="minorBidi"/>
                <w:sz w:val="22"/>
                <w:szCs w:val="22"/>
                <w:lang w:val="en-GB" w:bidi="ar-SA"/>
              </w:rPr>
              <w:t>2568</w:t>
            </w:r>
          </w:p>
        </w:tc>
        <w:tc>
          <w:tcPr>
            <w:tcW w:w="827" w:type="dxa"/>
          </w:tcPr>
          <w:p w14:paraId="669D2830" w14:textId="118789CC" w:rsidR="00280753" w:rsidRPr="0006715D" w:rsidRDefault="00280753" w:rsidP="007E64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2"/>
                <w:szCs w:val="22"/>
                <w:lang w:bidi="ar-SA"/>
              </w:rPr>
            </w:pPr>
            <w:r w:rsidRPr="0006715D">
              <w:rPr>
                <w:rFonts w:asciiTheme="minorBidi" w:hAnsiTheme="minorBidi" w:cstheme="minorBidi"/>
                <w:sz w:val="22"/>
                <w:szCs w:val="22"/>
                <w:lang w:val="en-GB"/>
              </w:rPr>
              <w:t>2569</w:t>
            </w:r>
          </w:p>
        </w:tc>
        <w:tc>
          <w:tcPr>
            <w:tcW w:w="829" w:type="dxa"/>
          </w:tcPr>
          <w:p w14:paraId="361BA962" w14:textId="731E71D7" w:rsidR="00280753" w:rsidRPr="0006715D" w:rsidRDefault="00280753" w:rsidP="007E64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2"/>
                <w:szCs w:val="22"/>
                <w:lang w:bidi="ar-SA"/>
              </w:rPr>
            </w:pPr>
            <w:r w:rsidRPr="0006715D">
              <w:rPr>
                <w:rFonts w:asciiTheme="minorBidi" w:hAnsiTheme="minorBidi" w:cstheme="minorBidi"/>
                <w:sz w:val="22"/>
                <w:szCs w:val="22"/>
                <w:lang w:val="en-GB" w:bidi="ar-SA"/>
              </w:rPr>
              <w:t>2568</w:t>
            </w:r>
          </w:p>
        </w:tc>
      </w:tr>
      <w:tr w:rsidR="00817ACE" w:rsidRPr="0006715D" w14:paraId="4F0AE6AA" w14:textId="77777777" w:rsidTr="00931740">
        <w:trPr>
          <w:trHeight w:val="80"/>
        </w:trPr>
        <w:tc>
          <w:tcPr>
            <w:tcW w:w="2628" w:type="dxa"/>
          </w:tcPr>
          <w:p w14:paraId="0553A05F" w14:textId="77777777" w:rsidR="00817ACE" w:rsidRPr="0006715D" w:rsidRDefault="00817ACE" w:rsidP="007E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Theme="minorBidi" w:hAnsiTheme="minorBidi" w:cstheme="minorBidi"/>
                <w:sz w:val="22"/>
                <w:szCs w:val="22"/>
                <w:cs/>
                <w:lang w:bidi="ar-SA"/>
              </w:rPr>
            </w:pPr>
          </w:p>
        </w:tc>
        <w:tc>
          <w:tcPr>
            <w:tcW w:w="828" w:type="dxa"/>
          </w:tcPr>
          <w:p w14:paraId="743BFFCD" w14:textId="77777777" w:rsidR="00817ACE" w:rsidRPr="0006715D" w:rsidRDefault="00817ACE" w:rsidP="007E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Theme="minorBidi" w:hAnsiTheme="minorBidi" w:cstheme="minorBidi"/>
                <w:sz w:val="22"/>
                <w:szCs w:val="22"/>
                <w:lang w:bidi="ar-SA"/>
              </w:rPr>
            </w:pPr>
          </w:p>
        </w:tc>
        <w:tc>
          <w:tcPr>
            <w:tcW w:w="783" w:type="dxa"/>
          </w:tcPr>
          <w:p w14:paraId="3CD14A84" w14:textId="77777777" w:rsidR="00817ACE" w:rsidRPr="0006715D" w:rsidRDefault="00817ACE" w:rsidP="007E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Theme="minorBidi" w:hAnsiTheme="minorBidi" w:cstheme="minorBidi"/>
                <w:sz w:val="22"/>
                <w:szCs w:val="22"/>
                <w:lang w:bidi="ar-SA"/>
              </w:rPr>
            </w:pPr>
          </w:p>
        </w:tc>
        <w:tc>
          <w:tcPr>
            <w:tcW w:w="838" w:type="dxa"/>
          </w:tcPr>
          <w:p w14:paraId="44248B49" w14:textId="77777777" w:rsidR="00817ACE" w:rsidRPr="0006715D" w:rsidRDefault="00817ACE" w:rsidP="007E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Theme="minorBidi" w:hAnsiTheme="minorBidi" w:cstheme="minorBidi"/>
                <w:sz w:val="22"/>
                <w:szCs w:val="22"/>
                <w:lang w:bidi="ar-SA"/>
              </w:rPr>
            </w:pPr>
          </w:p>
        </w:tc>
        <w:tc>
          <w:tcPr>
            <w:tcW w:w="834" w:type="dxa"/>
          </w:tcPr>
          <w:p w14:paraId="4900477C" w14:textId="77777777" w:rsidR="00817ACE" w:rsidRPr="0006715D" w:rsidRDefault="00817ACE" w:rsidP="007E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Theme="minorBidi" w:hAnsiTheme="minorBidi" w:cstheme="minorBidi"/>
                <w:sz w:val="22"/>
                <w:szCs w:val="22"/>
                <w:lang w:bidi="ar-SA"/>
              </w:rPr>
            </w:pPr>
          </w:p>
        </w:tc>
        <w:tc>
          <w:tcPr>
            <w:tcW w:w="835" w:type="dxa"/>
          </w:tcPr>
          <w:p w14:paraId="2AC34354" w14:textId="77777777" w:rsidR="00817ACE" w:rsidRPr="0006715D" w:rsidRDefault="00817ACE" w:rsidP="007E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Theme="minorBidi" w:hAnsiTheme="minorBidi" w:cstheme="minorBidi"/>
                <w:sz w:val="22"/>
                <w:szCs w:val="22"/>
                <w:lang w:bidi="ar-SA"/>
              </w:rPr>
            </w:pPr>
          </w:p>
        </w:tc>
        <w:tc>
          <w:tcPr>
            <w:tcW w:w="805" w:type="dxa"/>
          </w:tcPr>
          <w:p w14:paraId="1FFABAD8" w14:textId="77777777" w:rsidR="00817ACE" w:rsidRPr="0006715D" w:rsidRDefault="00817ACE" w:rsidP="007E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Theme="minorBidi" w:hAnsiTheme="minorBidi" w:cstheme="minorBidi"/>
                <w:sz w:val="22"/>
                <w:szCs w:val="22"/>
                <w:lang w:bidi="ar-SA"/>
              </w:rPr>
            </w:pPr>
          </w:p>
        </w:tc>
        <w:tc>
          <w:tcPr>
            <w:tcW w:w="827" w:type="dxa"/>
          </w:tcPr>
          <w:p w14:paraId="70DEB553" w14:textId="77777777" w:rsidR="00817ACE" w:rsidRPr="0006715D" w:rsidRDefault="00817ACE" w:rsidP="007E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Theme="minorBidi" w:hAnsiTheme="minorBidi" w:cstheme="minorBidi"/>
                <w:sz w:val="22"/>
                <w:szCs w:val="22"/>
                <w:lang w:bidi="ar-SA"/>
              </w:rPr>
            </w:pPr>
          </w:p>
        </w:tc>
        <w:tc>
          <w:tcPr>
            <w:tcW w:w="829" w:type="dxa"/>
          </w:tcPr>
          <w:p w14:paraId="2ADF2E95" w14:textId="77777777" w:rsidR="00817ACE" w:rsidRPr="0006715D" w:rsidRDefault="00817ACE" w:rsidP="007E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Theme="minorBidi" w:hAnsiTheme="minorBidi" w:cstheme="minorBidi"/>
                <w:sz w:val="22"/>
                <w:szCs w:val="22"/>
                <w:lang w:bidi="ar-SA"/>
              </w:rPr>
            </w:pPr>
          </w:p>
        </w:tc>
      </w:tr>
      <w:tr w:rsidR="00F96402" w:rsidRPr="0006715D" w14:paraId="100764B4" w14:textId="77777777" w:rsidTr="00280753">
        <w:trPr>
          <w:trHeight w:val="74"/>
        </w:trPr>
        <w:tc>
          <w:tcPr>
            <w:tcW w:w="2628" w:type="dxa"/>
          </w:tcPr>
          <w:p w14:paraId="703FEE1B" w14:textId="77777777" w:rsidR="00F96402" w:rsidRPr="0006715D" w:rsidRDefault="00F96402" w:rsidP="00F9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2"/>
                <w:szCs w:val="22"/>
                <w:lang w:bidi="ar-SA"/>
              </w:rPr>
            </w:pPr>
            <w:r w:rsidRPr="0006715D">
              <w:rPr>
                <w:rFonts w:asciiTheme="minorBidi" w:hAnsiTheme="minorBidi" w:cstheme="minorBidi"/>
                <w:sz w:val="22"/>
                <w:szCs w:val="22"/>
                <w:cs/>
              </w:rPr>
              <w:t>รายได้จากการขายให้ลูกค้าภายนอก</w:t>
            </w:r>
          </w:p>
        </w:tc>
        <w:tc>
          <w:tcPr>
            <w:tcW w:w="828" w:type="dxa"/>
          </w:tcPr>
          <w:p w14:paraId="5F9E86A8" w14:textId="14F76611" w:rsidR="00F96402" w:rsidRPr="002A7121" w:rsidRDefault="00F96402" w:rsidP="00F9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rPr>
            </w:pPr>
            <w:r w:rsidRPr="002A7121">
              <w:rPr>
                <w:rFonts w:asciiTheme="minorBidi" w:hAnsiTheme="minorBidi" w:cstheme="minorBidi"/>
                <w:sz w:val="22"/>
                <w:szCs w:val="22"/>
              </w:rPr>
              <w:t>877.37</w:t>
            </w:r>
          </w:p>
        </w:tc>
        <w:tc>
          <w:tcPr>
            <w:tcW w:w="783" w:type="dxa"/>
          </w:tcPr>
          <w:p w14:paraId="5FA0B6D1" w14:textId="09B4E933" w:rsidR="00F96402" w:rsidRPr="002A7121" w:rsidRDefault="00F96402" w:rsidP="00F9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2A7121">
              <w:rPr>
                <w:rFonts w:asciiTheme="minorBidi" w:hAnsiTheme="minorBidi" w:cstheme="minorBidi"/>
                <w:sz w:val="22"/>
                <w:szCs w:val="22"/>
                <w:cs/>
              </w:rPr>
              <w:t>718</w:t>
            </w:r>
            <w:r w:rsidRPr="002A7121">
              <w:rPr>
                <w:rFonts w:asciiTheme="minorBidi" w:hAnsiTheme="minorBidi" w:cstheme="minorBidi"/>
                <w:sz w:val="22"/>
                <w:szCs w:val="22"/>
              </w:rPr>
              <w:t>.67</w:t>
            </w:r>
          </w:p>
        </w:tc>
        <w:tc>
          <w:tcPr>
            <w:tcW w:w="838" w:type="dxa"/>
          </w:tcPr>
          <w:p w14:paraId="33925D52" w14:textId="31883BBC" w:rsidR="00F96402" w:rsidRPr="002A7121" w:rsidRDefault="00F96402" w:rsidP="00F9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2A7121">
              <w:rPr>
                <w:rFonts w:asciiTheme="minorBidi" w:hAnsiTheme="minorBidi" w:cstheme="minorBidi"/>
                <w:sz w:val="22"/>
                <w:szCs w:val="22"/>
                <w:lang w:bidi="ar-SA"/>
              </w:rPr>
              <w:t>1,203.54</w:t>
            </w:r>
          </w:p>
        </w:tc>
        <w:tc>
          <w:tcPr>
            <w:tcW w:w="834" w:type="dxa"/>
          </w:tcPr>
          <w:p w14:paraId="1112F420" w14:textId="0497C2DD" w:rsidR="00F96402" w:rsidRPr="002A7121" w:rsidRDefault="00F96402" w:rsidP="00F9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2A7121">
              <w:rPr>
                <w:rFonts w:asciiTheme="minorBidi" w:hAnsiTheme="minorBidi" w:cstheme="minorBidi"/>
                <w:sz w:val="22"/>
                <w:szCs w:val="22"/>
                <w:lang w:bidi="ar-SA"/>
              </w:rPr>
              <w:t>1,279.99</w:t>
            </w:r>
          </w:p>
        </w:tc>
        <w:tc>
          <w:tcPr>
            <w:tcW w:w="835" w:type="dxa"/>
            <w:vAlign w:val="bottom"/>
          </w:tcPr>
          <w:p w14:paraId="1F2C213B" w14:textId="3EDC214C" w:rsidR="00F96402" w:rsidRPr="002A7121" w:rsidRDefault="00F96402" w:rsidP="00F9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380" w:lineRule="exact"/>
              <w:jc w:val="both"/>
              <w:rPr>
                <w:rFonts w:asciiTheme="minorBidi" w:hAnsiTheme="minorBidi" w:cstheme="minorBidi"/>
                <w:sz w:val="22"/>
                <w:szCs w:val="22"/>
                <w:lang w:bidi="ar-SA"/>
              </w:rPr>
            </w:pPr>
            <w:r w:rsidRPr="002A7121">
              <w:rPr>
                <w:rFonts w:asciiTheme="minorBidi" w:hAnsiTheme="minorBidi" w:cstheme="minorBidi"/>
                <w:sz w:val="22"/>
                <w:szCs w:val="22"/>
                <w:lang w:bidi="ar-SA"/>
              </w:rPr>
              <w:t>-</w:t>
            </w:r>
          </w:p>
        </w:tc>
        <w:tc>
          <w:tcPr>
            <w:tcW w:w="805" w:type="dxa"/>
            <w:vAlign w:val="bottom"/>
          </w:tcPr>
          <w:p w14:paraId="7B039159" w14:textId="1D199DFC" w:rsidR="00F96402" w:rsidRPr="002A7121" w:rsidRDefault="00F96402" w:rsidP="00F9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spacing w:line="380" w:lineRule="exact"/>
              <w:jc w:val="both"/>
              <w:rPr>
                <w:rFonts w:asciiTheme="minorBidi" w:hAnsiTheme="minorBidi" w:cstheme="minorBidi"/>
                <w:sz w:val="22"/>
                <w:szCs w:val="22"/>
                <w:lang w:bidi="ar-SA"/>
              </w:rPr>
            </w:pPr>
            <w:r w:rsidRPr="002A7121">
              <w:rPr>
                <w:rFonts w:asciiTheme="minorBidi" w:hAnsiTheme="minorBidi" w:cstheme="minorBidi"/>
                <w:sz w:val="22"/>
                <w:szCs w:val="22"/>
                <w:lang w:bidi="ar-SA"/>
              </w:rPr>
              <w:t>-</w:t>
            </w:r>
          </w:p>
        </w:tc>
        <w:tc>
          <w:tcPr>
            <w:tcW w:w="827" w:type="dxa"/>
            <w:vAlign w:val="bottom"/>
          </w:tcPr>
          <w:p w14:paraId="52EBF705" w14:textId="1651E5C5" w:rsidR="00F96402" w:rsidRPr="002A7121" w:rsidRDefault="00100D59" w:rsidP="00B6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2A7121">
              <w:rPr>
                <w:rFonts w:asciiTheme="minorBidi" w:hAnsiTheme="minorBidi" w:cstheme="minorBidi"/>
                <w:sz w:val="22"/>
                <w:szCs w:val="22"/>
                <w:lang w:bidi="ar-SA"/>
              </w:rPr>
              <w:t>2,080.91</w:t>
            </w:r>
          </w:p>
        </w:tc>
        <w:tc>
          <w:tcPr>
            <w:tcW w:w="829" w:type="dxa"/>
            <w:vAlign w:val="bottom"/>
          </w:tcPr>
          <w:p w14:paraId="4170660A" w14:textId="5251AB1F" w:rsidR="00F96402" w:rsidRPr="002A7121" w:rsidRDefault="00F96402" w:rsidP="00F9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2A7121">
              <w:rPr>
                <w:rFonts w:asciiTheme="minorBidi" w:hAnsiTheme="minorBidi" w:cstheme="minorBidi"/>
                <w:sz w:val="22"/>
                <w:szCs w:val="22"/>
                <w:lang w:bidi="ar-SA"/>
              </w:rPr>
              <w:t>1,998.66</w:t>
            </w:r>
          </w:p>
        </w:tc>
      </w:tr>
      <w:tr w:rsidR="00F96402" w:rsidRPr="0006715D" w14:paraId="0DF5D564" w14:textId="77777777">
        <w:tc>
          <w:tcPr>
            <w:tcW w:w="2628" w:type="dxa"/>
          </w:tcPr>
          <w:p w14:paraId="06AF036B" w14:textId="77777777" w:rsidR="00F96402" w:rsidRPr="0006715D" w:rsidRDefault="00F96402" w:rsidP="00F9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2"/>
                <w:szCs w:val="22"/>
              </w:rPr>
            </w:pPr>
            <w:r w:rsidRPr="0006715D">
              <w:rPr>
                <w:rFonts w:asciiTheme="minorBidi" w:hAnsiTheme="minorBidi" w:cstheme="minorBidi"/>
                <w:sz w:val="22"/>
                <w:szCs w:val="22"/>
                <w:cs/>
              </w:rPr>
              <w:t>รายได้ระหว่างส่วนงาน</w:t>
            </w:r>
          </w:p>
        </w:tc>
        <w:tc>
          <w:tcPr>
            <w:tcW w:w="828" w:type="dxa"/>
          </w:tcPr>
          <w:p w14:paraId="0322D1ED" w14:textId="72135478" w:rsidR="00F96402" w:rsidRPr="002A7121" w:rsidRDefault="00F96402" w:rsidP="00F964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2A7121">
              <w:rPr>
                <w:rFonts w:asciiTheme="minorBidi" w:hAnsiTheme="minorBidi" w:cstheme="minorBidi"/>
                <w:sz w:val="22"/>
                <w:szCs w:val="22"/>
              </w:rPr>
              <w:t>0.42</w:t>
            </w:r>
          </w:p>
        </w:tc>
        <w:tc>
          <w:tcPr>
            <w:tcW w:w="783" w:type="dxa"/>
            <w:vAlign w:val="bottom"/>
          </w:tcPr>
          <w:p w14:paraId="69DC3175" w14:textId="7C62F4FB" w:rsidR="00F96402" w:rsidRPr="002A7121" w:rsidRDefault="00F96402" w:rsidP="00F964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2A7121">
              <w:rPr>
                <w:rFonts w:asciiTheme="minorBidi" w:hAnsiTheme="minorBidi" w:cstheme="minorBidi"/>
                <w:sz w:val="22"/>
                <w:szCs w:val="22"/>
                <w:cs/>
              </w:rPr>
              <w:t>0.41</w:t>
            </w:r>
          </w:p>
        </w:tc>
        <w:tc>
          <w:tcPr>
            <w:tcW w:w="838" w:type="dxa"/>
            <w:vAlign w:val="bottom"/>
          </w:tcPr>
          <w:p w14:paraId="3F6256D5" w14:textId="526877E8" w:rsidR="00F96402" w:rsidRPr="002A7121" w:rsidRDefault="00F96402" w:rsidP="00F964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2A7121">
              <w:rPr>
                <w:rFonts w:asciiTheme="minorBidi" w:hAnsiTheme="minorBidi" w:cstheme="minorBidi"/>
                <w:sz w:val="22"/>
                <w:szCs w:val="22"/>
                <w:lang w:bidi="ar-SA"/>
              </w:rPr>
              <w:t>109.04</w:t>
            </w:r>
          </w:p>
        </w:tc>
        <w:tc>
          <w:tcPr>
            <w:tcW w:w="834" w:type="dxa"/>
            <w:vAlign w:val="bottom"/>
          </w:tcPr>
          <w:p w14:paraId="3AAA077D" w14:textId="4D1B5A39" w:rsidR="00F96402" w:rsidRPr="002A7121" w:rsidRDefault="00F96402" w:rsidP="00F964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2A7121">
              <w:rPr>
                <w:rFonts w:asciiTheme="minorBidi" w:hAnsiTheme="minorBidi" w:cstheme="minorBidi"/>
                <w:sz w:val="22"/>
                <w:szCs w:val="22"/>
                <w:cs/>
              </w:rPr>
              <w:t>102.17</w:t>
            </w:r>
          </w:p>
        </w:tc>
        <w:tc>
          <w:tcPr>
            <w:tcW w:w="835" w:type="dxa"/>
            <w:vAlign w:val="bottom"/>
          </w:tcPr>
          <w:p w14:paraId="27EE25A5" w14:textId="45BAEDFF" w:rsidR="00F96402" w:rsidRPr="002A7121" w:rsidRDefault="00F96402" w:rsidP="00F964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2A7121">
              <w:rPr>
                <w:rFonts w:asciiTheme="minorBidi" w:hAnsiTheme="minorBidi" w:cstheme="minorBidi"/>
                <w:sz w:val="22"/>
                <w:szCs w:val="22"/>
                <w:lang w:bidi="ar-SA"/>
              </w:rPr>
              <w:t>(109.46)</w:t>
            </w:r>
          </w:p>
        </w:tc>
        <w:tc>
          <w:tcPr>
            <w:tcW w:w="805" w:type="dxa"/>
            <w:vAlign w:val="bottom"/>
          </w:tcPr>
          <w:p w14:paraId="7626FF9B" w14:textId="7ACE82CB" w:rsidR="00F96402" w:rsidRPr="002A7121" w:rsidRDefault="00F96402" w:rsidP="00F964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2A7121">
              <w:rPr>
                <w:rFonts w:asciiTheme="minorBidi" w:hAnsiTheme="minorBidi" w:cstheme="minorBidi"/>
                <w:sz w:val="22"/>
                <w:szCs w:val="22"/>
                <w:lang w:bidi="ar-SA"/>
              </w:rPr>
              <w:t>(102.58)</w:t>
            </w:r>
          </w:p>
        </w:tc>
        <w:tc>
          <w:tcPr>
            <w:tcW w:w="827" w:type="dxa"/>
            <w:vAlign w:val="bottom"/>
          </w:tcPr>
          <w:p w14:paraId="5128E740" w14:textId="6C9DA211" w:rsidR="00F96402" w:rsidRPr="002A7121" w:rsidRDefault="00F96402" w:rsidP="005941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380" w:lineRule="exact"/>
              <w:jc w:val="both"/>
              <w:rPr>
                <w:rFonts w:asciiTheme="minorBidi" w:hAnsiTheme="minorBidi" w:cstheme="minorBidi"/>
                <w:sz w:val="22"/>
                <w:szCs w:val="22"/>
                <w:lang w:bidi="ar-SA"/>
              </w:rPr>
            </w:pPr>
            <w:r w:rsidRPr="002A7121">
              <w:rPr>
                <w:rFonts w:asciiTheme="minorBidi" w:hAnsiTheme="minorBidi" w:cstheme="minorBidi"/>
                <w:sz w:val="22"/>
                <w:szCs w:val="22"/>
                <w:lang w:bidi="ar-SA"/>
              </w:rPr>
              <w:t>-</w:t>
            </w:r>
          </w:p>
        </w:tc>
        <w:tc>
          <w:tcPr>
            <w:tcW w:w="829" w:type="dxa"/>
            <w:vAlign w:val="bottom"/>
          </w:tcPr>
          <w:p w14:paraId="293C6B87" w14:textId="221E9350" w:rsidR="00F96402" w:rsidRPr="002A7121" w:rsidRDefault="00F96402" w:rsidP="00F964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jc w:val="both"/>
              <w:rPr>
                <w:rFonts w:asciiTheme="minorBidi" w:hAnsiTheme="minorBidi" w:cstheme="minorBidi"/>
                <w:sz w:val="22"/>
                <w:szCs w:val="22"/>
                <w:lang w:bidi="ar-SA"/>
              </w:rPr>
            </w:pPr>
            <w:r w:rsidRPr="002A7121">
              <w:rPr>
                <w:rFonts w:asciiTheme="minorBidi" w:hAnsiTheme="minorBidi" w:cstheme="minorBidi"/>
                <w:sz w:val="22"/>
                <w:szCs w:val="22"/>
                <w:lang w:bidi="ar-SA"/>
              </w:rPr>
              <w:t>-</w:t>
            </w:r>
          </w:p>
        </w:tc>
      </w:tr>
      <w:tr w:rsidR="00F96402" w:rsidRPr="0006715D" w14:paraId="0338D149" w14:textId="77777777" w:rsidTr="00931740">
        <w:trPr>
          <w:trHeight w:val="70"/>
        </w:trPr>
        <w:tc>
          <w:tcPr>
            <w:tcW w:w="2628" w:type="dxa"/>
            <w:vAlign w:val="bottom"/>
          </w:tcPr>
          <w:p w14:paraId="2B080B69" w14:textId="77777777" w:rsidR="00F96402" w:rsidRPr="0006715D" w:rsidRDefault="00F96402" w:rsidP="00F9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2"/>
                <w:szCs w:val="22"/>
              </w:rPr>
            </w:pPr>
            <w:r w:rsidRPr="0006715D">
              <w:rPr>
                <w:rFonts w:asciiTheme="minorBidi" w:hAnsiTheme="minorBidi" w:cstheme="minorBidi"/>
                <w:sz w:val="22"/>
                <w:szCs w:val="22"/>
                <w:cs/>
              </w:rPr>
              <w:t>รวมรายได้</w:t>
            </w:r>
          </w:p>
        </w:tc>
        <w:tc>
          <w:tcPr>
            <w:tcW w:w="828" w:type="dxa"/>
          </w:tcPr>
          <w:p w14:paraId="6EAA89D1" w14:textId="62419EED" w:rsidR="00F96402" w:rsidRPr="002A7121" w:rsidRDefault="00F96402" w:rsidP="00F964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2A7121">
              <w:rPr>
                <w:rFonts w:asciiTheme="minorBidi" w:hAnsiTheme="minorBidi" w:cstheme="minorBidi"/>
                <w:sz w:val="22"/>
                <w:szCs w:val="22"/>
              </w:rPr>
              <w:fldChar w:fldCharType="begin"/>
            </w:r>
            <w:r w:rsidRPr="002A7121">
              <w:rPr>
                <w:rFonts w:asciiTheme="minorBidi" w:hAnsiTheme="minorBidi" w:cstheme="minorBidi"/>
                <w:sz w:val="22"/>
                <w:szCs w:val="22"/>
              </w:rPr>
              <w:instrText xml:space="preserve"> =SUM(ABOVE) </w:instrText>
            </w:r>
            <w:r w:rsidRPr="002A7121">
              <w:rPr>
                <w:rFonts w:asciiTheme="minorBidi" w:hAnsiTheme="minorBidi" w:cstheme="minorBidi"/>
                <w:sz w:val="22"/>
                <w:szCs w:val="22"/>
              </w:rPr>
              <w:fldChar w:fldCharType="separate"/>
            </w:r>
            <w:r w:rsidRPr="002A7121">
              <w:rPr>
                <w:rFonts w:asciiTheme="minorBidi" w:hAnsiTheme="minorBidi" w:cstheme="minorBidi"/>
                <w:noProof/>
                <w:sz w:val="22"/>
                <w:szCs w:val="22"/>
              </w:rPr>
              <w:t>877.79</w:t>
            </w:r>
            <w:r w:rsidRPr="002A7121">
              <w:rPr>
                <w:rFonts w:asciiTheme="minorBidi" w:hAnsiTheme="minorBidi" w:cstheme="minorBidi"/>
                <w:sz w:val="22"/>
                <w:szCs w:val="22"/>
              </w:rPr>
              <w:fldChar w:fldCharType="end"/>
            </w:r>
          </w:p>
        </w:tc>
        <w:tc>
          <w:tcPr>
            <w:tcW w:w="783" w:type="dxa"/>
          </w:tcPr>
          <w:p w14:paraId="1F760C7E" w14:textId="7B5D4EDF" w:rsidR="00F96402" w:rsidRPr="002A7121" w:rsidRDefault="00F96402" w:rsidP="00F964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2A7121">
              <w:rPr>
                <w:rFonts w:asciiTheme="minorBidi" w:hAnsiTheme="minorBidi" w:cstheme="minorBidi"/>
                <w:sz w:val="22"/>
                <w:szCs w:val="22"/>
                <w:lang w:bidi="ar-SA"/>
              </w:rPr>
              <w:t>719</w:t>
            </w:r>
            <w:r w:rsidRPr="002A7121">
              <w:rPr>
                <w:rFonts w:asciiTheme="minorBidi" w:hAnsiTheme="minorBidi" w:cstheme="minorBidi"/>
                <w:sz w:val="22"/>
                <w:szCs w:val="22"/>
                <w:cs/>
              </w:rPr>
              <w:t>.08</w:t>
            </w:r>
          </w:p>
        </w:tc>
        <w:tc>
          <w:tcPr>
            <w:tcW w:w="838" w:type="dxa"/>
          </w:tcPr>
          <w:p w14:paraId="0EC9F11A" w14:textId="57F821E8" w:rsidR="00F96402" w:rsidRPr="002A7121" w:rsidRDefault="00F96402" w:rsidP="00F964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2A7121">
              <w:rPr>
                <w:rFonts w:asciiTheme="minorBidi" w:hAnsiTheme="minorBidi" w:cstheme="minorBidi"/>
                <w:sz w:val="22"/>
                <w:szCs w:val="22"/>
                <w:lang w:bidi="ar-SA"/>
              </w:rPr>
              <w:fldChar w:fldCharType="begin"/>
            </w:r>
            <w:r w:rsidRPr="002A7121">
              <w:rPr>
                <w:rFonts w:asciiTheme="minorBidi" w:hAnsiTheme="minorBidi" w:cstheme="minorBidi"/>
                <w:sz w:val="22"/>
                <w:szCs w:val="22"/>
                <w:lang w:bidi="ar-SA"/>
              </w:rPr>
              <w:instrText xml:space="preserve"> =SUM(ABOVE) </w:instrText>
            </w:r>
            <w:r w:rsidRPr="002A7121">
              <w:rPr>
                <w:rFonts w:asciiTheme="minorBidi" w:hAnsiTheme="minorBidi" w:cstheme="minorBidi"/>
                <w:sz w:val="22"/>
                <w:szCs w:val="22"/>
                <w:lang w:bidi="ar-SA"/>
              </w:rPr>
              <w:fldChar w:fldCharType="separate"/>
            </w:r>
            <w:r w:rsidRPr="002A7121">
              <w:rPr>
                <w:rFonts w:asciiTheme="minorBidi" w:hAnsiTheme="minorBidi" w:cstheme="minorBidi"/>
                <w:noProof/>
                <w:sz w:val="22"/>
                <w:szCs w:val="22"/>
                <w:lang w:bidi="ar-SA"/>
              </w:rPr>
              <w:t>1,312.58</w:t>
            </w:r>
            <w:r w:rsidRPr="002A7121">
              <w:rPr>
                <w:rFonts w:asciiTheme="minorBidi" w:hAnsiTheme="minorBidi" w:cstheme="minorBidi"/>
                <w:sz w:val="22"/>
                <w:szCs w:val="22"/>
                <w:lang w:bidi="ar-SA"/>
              </w:rPr>
              <w:fldChar w:fldCharType="end"/>
            </w:r>
          </w:p>
        </w:tc>
        <w:tc>
          <w:tcPr>
            <w:tcW w:w="834" w:type="dxa"/>
          </w:tcPr>
          <w:p w14:paraId="7433362D" w14:textId="2D61108E" w:rsidR="00F96402" w:rsidRPr="002A7121" w:rsidRDefault="00F96402" w:rsidP="00F964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2A7121">
              <w:rPr>
                <w:rFonts w:asciiTheme="minorBidi" w:hAnsiTheme="minorBidi" w:cstheme="minorBidi"/>
                <w:sz w:val="22"/>
                <w:szCs w:val="22"/>
              </w:rPr>
              <w:t>1,382.16</w:t>
            </w:r>
          </w:p>
        </w:tc>
        <w:tc>
          <w:tcPr>
            <w:tcW w:w="835" w:type="dxa"/>
          </w:tcPr>
          <w:p w14:paraId="6BB26457" w14:textId="70B94B76" w:rsidR="00F96402" w:rsidRPr="002A7121" w:rsidRDefault="00F96402" w:rsidP="00F964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2A7121">
              <w:rPr>
                <w:rFonts w:asciiTheme="minorBidi" w:hAnsiTheme="minorBidi" w:cstheme="minorBidi"/>
                <w:sz w:val="22"/>
                <w:szCs w:val="22"/>
                <w:lang w:bidi="ar-SA"/>
              </w:rPr>
              <w:t>(109.46)</w:t>
            </w:r>
          </w:p>
        </w:tc>
        <w:tc>
          <w:tcPr>
            <w:tcW w:w="805" w:type="dxa"/>
          </w:tcPr>
          <w:p w14:paraId="35C05185" w14:textId="5F7C9311" w:rsidR="00F96402" w:rsidRPr="002A7121" w:rsidRDefault="00F96402" w:rsidP="00F964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2A7121">
              <w:rPr>
                <w:rFonts w:asciiTheme="minorBidi" w:hAnsiTheme="minorBidi" w:cstheme="minorBidi"/>
                <w:sz w:val="22"/>
                <w:szCs w:val="22"/>
                <w:lang w:bidi="ar-SA"/>
              </w:rPr>
              <w:t>(102.58)</w:t>
            </w:r>
          </w:p>
        </w:tc>
        <w:tc>
          <w:tcPr>
            <w:tcW w:w="827" w:type="dxa"/>
          </w:tcPr>
          <w:p w14:paraId="2E043528" w14:textId="30B325C8" w:rsidR="00F96402" w:rsidRPr="002A7121" w:rsidRDefault="00100D59" w:rsidP="00F964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2A7121">
              <w:rPr>
                <w:rFonts w:asciiTheme="minorBidi" w:hAnsiTheme="minorBidi" w:cstheme="minorBidi"/>
                <w:sz w:val="22"/>
                <w:szCs w:val="22"/>
                <w:lang w:bidi="ar-SA"/>
              </w:rPr>
              <w:fldChar w:fldCharType="begin"/>
            </w:r>
            <w:r w:rsidRPr="002A7121">
              <w:rPr>
                <w:rFonts w:asciiTheme="minorBidi" w:hAnsiTheme="minorBidi" w:cstheme="minorBidi"/>
                <w:sz w:val="22"/>
                <w:szCs w:val="22"/>
                <w:lang w:bidi="ar-SA"/>
              </w:rPr>
              <w:instrText xml:space="preserve"> =SUM(ABOVE) </w:instrText>
            </w:r>
            <w:r w:rsidRPr="002A7121">
              <w:rPr>
                <w:rFonts w:asciiTheme="minorBidi" w:hAnsiTheme="minorBidi" w:cstheme="minorBidi"/>
                <w:sz w:val="22"/>
                <w:szCs w:val="22"/>
                <w:lang w:bidi="ar-SA"/>
              </w:rPr>
              <w:fldChar w:fldCharType="separate"/>
            </w:r>
            <w:r w:rsidRPr="002A7121">
              <w:rPr>
                <w:rFonts w:asciiTheme="minorBidi" w:hAnsiTheme="minorBidi" w:cstheme="minorBidi"/>
                <w:noProof/>
                <w:sz w:val="22"/>
                <w:szCs w:val="22"/>
                <w:lang w:bidi="ar-SA"/>
              </w:rPr>
              <w:t>2,080.91</w:t>
            </w:r>
            <w:r w:rsidRPr="002A7121">
              <w:rPr>
                <w:rFonts w:asciiTheme="minorBidi" w:hAnsiTheme="minorBidi" w:cstheme="minorBidi"/>
                <w:sz w:val="22"/>
                <w:szCs w:val="22"/>
                <w:lang w:bidi="ar-SA"/>
              </w:rPr>
              <w:fldChar w:fldCharType="end"/>
            </w:r>
          </w:p>
        </w:tc>
        <w:tc>
          <w:tcPr>
            <w:tcW w:w="829" w:type="dxa"/>
          </w:tcPr>
          <w:p w14:paraId="72781133" w14:textId="0A062FBE" w:rsidR="00F96402" w:rsidRPr="002A7121" w:rsidRDefault="00F96402" w:rsidP="00F964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2A7121">
              <w:rPr>
                <w:rFonts w:asciiTheme="minorBidi" w:hAnsiTheme="minorBidi" w:cstheme="minorBidi"/>
                <w:sz w:val="22"/>
                <w:szCs w:val="22"/>
                <w:lang w:bidi="ar-SA"/>
              </w:rPr>
              <w:t>1,998.66</w:t>
            </w:r>
          </w:p>
        </w:tc>
      </w:tr>
      <w:tr w:rsidR="00F96402" w:rsidRPr="0006715D" w14:paraId="6B0EBB26" w14:textId="77777777" w:rsidTr="00931740">
        <w:trPr>
          <w:trHeight w:val="315"/>
        </w:trPr>
        <w:tc>
          <w:tcPr>
            <w:tcW w:w="2628" w:type="dxa"/>
          </w:tcPr>
          <w:p w14:paraId="35C18575" w14:textId="77777777" w:rsidR="00F96402" w:rsidRPr="0006715D" w:rsidRDefault="00F96402" w:rsidP="00F9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bCs/>
                <w:sz w:val="22"/>
                <w:szCs w:val="22"/>
              </w:rPr>
            </w:pPr>
          </w:p>
        </w:tc>
        <w:tc>
          <w:tcPr>
            <w:tcW w:w="828" w:type="dxa"/>
          </w:tcPr>
          <w:p w14:paraId="5C29AC3A" w14:textId="77777777" w:rsidR="00F96402" w:rsidRPr="002A7121" w:rsidRDefault="00F96402" w:rsidP="00F9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783" w:type="dxa"/>
          </w:tcPr>
          <w:p w14:paraId="45C10BEE" w14:textId="77777777" w:rsidR="00F96402" w:rsidRPr="002A7121" w:rsidRDefault="00F96402" w:rsidP="00F9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38" w:type="dxa"/>
          </w:tcPr>
          <w:p w14:paraId="19F381A7" w14:textId="77777777" w:rsidR="00F96402" w:rsidRPr="002A7121" w:rsidRDefault="00F96402" w:rsidP="00F9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34" w:type="dxa"/>
          </w:tcPr>
          <w:p w14:paraId="2DC1B57E" w14:textId="77777777" w:rsidR="00F96402" w:rsidRPr="002A7121" w:rsidRDefault="00F96402" w:rsidP="00F9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35" w:type="dxa"/>
          </w:tcPr>
          <w:p w14:paraId="7B5C63BC" w14:textId="77777777" w:rsidR="00F96402" w:rsidRPr="002A7121" w:rsidRDefault="00F96402" w:rsidP="00F9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05" w:type="dxa"/>
          </w:tcPr>
          <w:p w14:paraId="226B0FA5" w14:textId="77777777" w:rsidR="00F96402" w:rsidRPr="002A7121" w:rsidRDefault="00F96402" w:rsidP="00F9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27" w:type="dxa"/>
          </w:tcPr>
          <w:p w14:paraId="0043F999" w14:textId="77777777" w:rsidR="00F96402" w:rsidRPr="002A7121" w:rsidRDefault="00F96402" w:rsidP="00F9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29" w:type="dxa"/>
          </w:tcPr>
          <w:p w14:paraId="4ACB0F17" w14:textId="77777777" w:rsidR="00F96402" w:rsidRPr="002A7121" w:rsidRDefault="00F96402" w:rsidP="00F9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r>
      <w:tr w:rsidR="00F96402" w:rsidRPr="0006715D" w14:paraId="675EB347" w14:textId="77777777" w:rsidTr="00931740">
        <w:trPr>
          <w:trHeight w:val="315"/>
        </w:trPr>
        <w:tc>
          <w:tcPr>
            <w:tcW w:w="2628" w:type="dxa"/>
          </w:tcPr>
          <w:p w14:paraId="0CEF6814" w14:textId="13B0DF01" w:rsidR="00F96402" w:rsidRPr="0006715D" w:rsidRDefault="00F96402" w:rsidP="00F9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bCs/>
                <w:sz w:val="22"/>
                <w:szCs w:val="22"/>
                <w:u w:val="single"/>
              </w:rPr>
            </w:pPr>
            <w:r w:rsidRPr="0006715D">
              <w:rPr>
                <w:rFonts w:asciiTheme="minorBidi" w:hAnsiTheme="minorBidi" w:cstheme="minorBidi"/>
                <w:sz w:val="22"/>
                <w:szCs w:val="22"/>
                <w:u w:val="single"/>
                <w:cs/>
              </w:rPr>
              <w:t>จังหวะเวลาในการรับรู้รายได้</w:t>
            </w:r>
          </w:p>
        </w:tc>
        <w:tc>
          <w:tcPr>
            <w:tcW w:w="828" w:type="dxa"/>
          </w:tcPr>
          <w:p w14:paraId="577889CD" w14:textId="77777777" w:rsidR="00F96402" w:rsidRPr="002A7121" w:rsidRDefault="00F96402" w:rsidP="00F9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783" w:type="dxa"/>
          </w:tcPr>
          <w:p w14:paraId="464B62B3" w14:textId="77777777" w:rsidR="00F96402" w:rsidRPr="002A7121" w:rsidRDefault="00F96402" w:rsidP="00F9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38" w:type="dxa"/>
          </w:tcPr>
          <w:p w14:paraId="55165613" w14:textId="77777777" w:rsidR="00F96402" w:rsidRPr="002A7121" w:rsidRDefault="00F96402" w:rsidP="00F9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34" w:type="dxa"/>
          </w:tcPr>
          <w:p w14:paraId="54F10A11" w14:textId="77777777" w:rsidR="00F96402" w:rsidRPr="002A7121" w:rsidRDefault="00F96402" w:rsidP="00F9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35" w:type="dxa"/>
          </w:tcPr>
          <w:p w14:paraId="3E1C0EFC" w14:textId="77777777" w:rsidR="00F96402" w:rsidRPr="002A7121" w:rsidRDefault="00F96402" w:rsidP="00F9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05" w:type="dxa"/>
          </w:tcPr>
          <w:p w14:paraId="5577A719" w14:textId="77777777" w:rsidR="00F96402" w:rsidRPr="002A7121" w:rsidRDefault="00F96402" w:rsidP="00F9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27" w:type="dxa"/>
          </w:tcPr>
          <w:p w14:paraId="6A5243D8" w14:textId="77777777" w:rsidR="00F96402" w:rsidRPr="002A7121" w:rsidRDefault="00F96402" w:rsidP="00F9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29" w:type="dxa"/>
          </w:tcPr>
          <w:p w14:paraId="7101A688" w14:textId="77777777" w:rsidR="00F96402" w:rsidRPr="002A7121" w:rsidRDefault="00F96402" w:rsidP="00F9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r>
      <w:tr w:rsidR="00F33B94" w:rsidRPr="0006715D" w14:paraId="14AA7D89" w14:textId="77777777" w:rsidTr="00931740">
        <w:trPr>
          <w:trHeight w:val="315"/>
        </w:trPr>
        <w:tc>
          <w:tcPr>
            <w:tcW w:w="2628" w:type="dxa"/>
            <w:vAlign w:val="bottom"/>
          </w:tcPr>
          <w:p w14:paraId="2518144A" w14:textId="743E6630" w:rsidR="00F33B94" w:rsidRPr="0006715D" w:rsidRDefault="00F33B94" w:rsidP="00F33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bCs/>
                <w:sz w:val="22"/>
                <w:szCs w:val="22"/>
                <w:cs/>
              </w:rPr>
            </w:pPr>
            <w:r w:rsidRPr="0006715D">
              <w:rPr>
                <w:rFonts w:asciiTheme="minorBidi" w:hAnsiTheme="minorBidi" w:cstheme="minorBidi"/>
                <w:sz w:val="22"/>
                <w:szCs w:val="22"/>
                <w:cs/>
              </w:rPr>
              <w:t>ณ เวลาใดเวลาหนึ่ง</w:t>
            </w:r>
          </w:p>
        </w:tc>
        <w:tc>
          <w:tcPr>
            <w:tcW w:w="828" w:type="dxa"/>
            <w:vAlign w:val="bottom"/>
          </w:tcPr>
          <w:p w14:paraId="27CF2F41" w14:textId="1D8AFD9B" w:rsidR="00F33B94" w:rsidRPr="002A7121" w:rsidRDefault="00F33B94" w:rsidP="00F33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rPr>
            </w:pPr>
            <w:r w:rsidRPr="002A7121">
              <w:rPr>
                <w:rFonts w:asciiTheme="minorBidi" w:hAnsiTheme="minorBidi" w:cstheme="minorBidi"/>
                <w:sz w:val="22"/>
                <w:szCs w:val="22"/>
              </w:rPr>
              <w:t>877.79</w:t>
            </w:r>
          </w:p>
        </w:tc>
        <w:tc>
          <w:tcPr>
            <w:tcW w:w="783" w:type="dxa"/>
            <w:vAlign w:val="bottom"/>
          </w:tcPr>
          <w:p w14:paraId="52549852" w14:textId="45A7AD6F" w:rsidR="00F33B94" w:rsidRPr="002A7121" w:rsidRDefault="00F33B94" w:rsidP="00F33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380" w:lineRule="exact"/>
              <w:jc w:val="both"/>
              <w:rPr>
                <w:rFonts w:asciiTheme="minorBidi" w:hAnsiTheme="minorBidi" w:cstheme="minorBidi"/>
                <w:sz w:val="22"/>
                <w:szCs w:val="22"/>
                <w:lang w:bidi="ar-SA"/>
              </w:rPr>
            </w:pPr>
            <w:r w:rsidRPr="002A7121">
              <w:rPr>
                <w:rFonts w:asciiTheme="minorBidi" w:hAnsiTheme="minorBidi" w:cstheme="minorBidi"/>
                <w:sz w:val="22"/>
                <w:szCs w:val="22"/>
              </w:rPr>
              <w:t>719.08</w:t>
            </w:r>
          </w:p>
        </w:tc>
        <w:tc>
          <w:tcPr>
            <w:tcW w:w="838" w:type="dxa"/>
          </w:tcPr>
          <w:p w14:paraId="1264551D" w14:textId="10A0A491" w:rsidR="00F33B94" w:rsidRPr="002A7121" w:rsidRDefault="00F33B94" w:rsidP="00F33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2A7121">
              <w:rPr>
                <w:rFonts w:asciiTheme="minorBidi" w:hAnsiTheme="minorBidi" w:cstheme="minorBidi"/>
                <w:sz w:val="22"/>
                <w:szCs w:val="22"/>
                <w:lang w:bidi="ar-SA"/>
              </w:rPr>
              <w:t>1,312.58</w:t>
            </w:r>
          </w:p>
        </w:tc>
        <w:tc>
          <w:tcPr>
            <w:tcW w:w="834" w:type="dxa"/>
          </w:tcPr>
          <w:p w14:paraId="2E21EC6A" w14:textId="7FC4D4E0" w:rsidR="00F33B94" w:rsidRPr="002A7121" w:rsidRDefault="00F33B94" w:rsidP="00F33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380" w:lineRule="exact"/>
              <w:jc w:val="both"/>
              <w:rPr>
                <w:rFonts w:asciiTheme="minorBidi" w:hAnsiTheme="minorBidi" w:cstheme="minorBidi"/>
                <w:sz w:val="22"/>
                <w:szCs w:val="22"/>
                <w:lang w:bidi="ar-SA"/>
              </w:rPr>
            </w:pPr>
            <w:r w:rsidRPr="002A7121">
              <w:rPr>
                <w:rFonts w:asciiTheme="minorBidi" w:hAnsiTheme="minorBidi" w:cstheme="minorBidi"/>
                <w:sz w:val="22"/>
                <w:szCs w:val="22"/>
                <w:lang w:bidi="ar-SA"/>
              </w:rPr>
              <w:t>1,382.16</w:t>
            </w:r>
          </w:p>
        </w:tc>
        <w:tc>
          <w:tcPr>
            <w:tcW w:w="835" w:type="dxa"/>
          </w:tcPr>
          <w:p w14:paraId="66775ECB" w14:textId="149B951D" w:rsidR="00F33B94" w:rsidRPr="002A7121" w:rsidRDefault="00F33B94" w:rsidP="00F33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2A7121">
              <w:rPr>
                <w:rFonts w:asciiTheme="minorBidi" w:hAnsiTheme="minorBidi" w:cstheme="minorBidi"/>
                <w:sz w:val="22"/>
                <w:szCs w:val="22"/>
                <w:lang w:bidi="ar-SA"/>
              </w:rPr>
              <w:t>(109.46)</w:t>
            </w:r>
          </w:p>
        </w:tc>
        <w:tc>
          <w:tcPr>
            <w:tcW w:w="805" w:type="dxa"/>
          </w:tcPr>
          <w:p w14:paraId="0C7C8C1C" w14:textId="4922CD9D" w:rsidR="00F33B94" w:rsidRPr="002A7121" w:rsidRDefault="00F33B94" w:rsidP="00F33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80" w:lineRule="exact"/>
              <w:jc w:val="right"/>
              <w:rPr>
                <w:rFonts w:asciiTheme="minorBidi" w:hAnsiTheme="minorBidi" w:cstheme="minorBidi"/>
                <w:sz w:val="22"/>
                <w:szCs w:val="22"/>
                <w:lang w:bidi="ar-SA"/>
              </w:rPr>
            </w:pPr>
            <w:r w:rsidRPr="002A7121">
              <w:rPr>
                <w:rFonts w:asciiTheme="minorBidi" w:hAnsiTheme="minorBidi" w:cstheme="minorBidi"/>
                <w:sz w:val="22"/>
                <w:szCs w:val="22"/>
                <w:lang w:bidi="ar-SA"/>
              </w:rPr>
              <w:t>(102.58)</w:t>
            </w:r>
          </w:p>
        </w:tc>
        <w:tc>
          <w:tcPr>
            <w:tcW w:w="827" w:type="dxa"/>
          </w:tcPr>
          <w:p w14:paraId="2117B30A" w14:textId="33A43CFD" w:rsidR="00F33B94" w:rsidRPr="002A7121" w:rsidRDefault="00F33B94" w:rsidP="00F33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2A7121">
              <w:rPr>
                <w:rFonts w:asciiTheme="minorBidi" w:hAnsiTheme="minorBidi" w:cstheme="minorBidi"/>
                <w:sz w:val="22"/>
                <w:szCs w:val="22"/>
                <w:lang w:bidi="ar-SA"/>
              </w:rPr>
              <w:t>2,080.91</w:t>
            </w:r>
          </w:p>
        </w:tc>
        <w:tc>
          <w:tcPr>
            <w:tcW w:w="829" w:type="dxa"/>
          </w:tcPr>
          <w:p w14:paraId="253C4832" w14:textId="2A625109" w:rsidR="00F33B94" w:rsidRPr="002A7121" w:rsidRDefault="00F33B94" w:rsidP="00F33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380" w:lineRule="exact"/>
              <w:jc w:val="both"/>
              <w:rPr>
                <w:rFonts w:asciiTheme="minorBidi" w:hAnsiTheme="minorBidi" w:cstheme="minorBidi"/>
                <w:sz w:val="22"/>
                <w:szCs w:val="22"/>
                <w:lang w:bidi="ar-SA"/>
              </w:rPr>
            </w:pPr>
            <w:r w:rsidRPr="002A7121">
              <w:rPr>
                <w:rFonts w:asciiTheme="minorBidi" w:hAnsiTheme="minorBidi" w:cstheme="minorBidi"/>
                <w:sz w:val="22"/>
                <w:szCs w:val="22"/>
                <w:lang w:bidi="ar-SA"/>
              </w:rPr>
              <w:t>1,998.66</w:t>
            </w:r>
          </w:p>
        </w:tc>
      </w:tr>
      <w:tr w:rsidR="00F33B94" w:rsidRPr="0006715D" w14:paraId="692F3488" w14:textId="77777777" w:rsidTr="00931740">
        <w:trPr>
          <w:trHeight w:val="315"/>
        </w:trPr>
        <w:tc>
          <w:tcPr>
            <w:tcW w:w="2628" w:type="dxa"/>
            <w:vAlign w:val="bottom"/>
          </w:tcPr>
          <w:p w14:paraId="6182D309" w14:textId="701B737D" w:rsidR="00F33B94" w:rsidRPr="0006715D" w:rsidRDefault="00F33B94" w:rsidP="00F33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2"/>
                <w:szCs w:val="22"/>
                <w:cs/>
              </w:rPr>
            </w:pPr>
            <w:r w:rsidRPr="0006715D">
              <w:rPr>
                <w:rFonts w:asciiTheme="minorBidi" w:hAnsiTheme="minorBidi" w:cstheme="minorBidi"/>
                <w:sz w:val="22"/>
                <w:szCs w:val="22"/>
                <w:cs/>
              </w:rPr>
              <w:t>ตลอดช่วงระยะเวลาหนึ่ง</w:t>
            </w:r>
          </w:p>
        </w:tc>
        <w:tc>
          <w:tcPr>
            <w:tcW w:w="828" w:type="dxa"/>
            <w:vAlign w:val="bottom"/>
          </w:tcPr>
          <w:p w14:paraId="72E6FC20" w14:textId="782FF341" w:rsidR="00F33B94" w:rsidRPr="002A7121" w:rsidRDefault="00F33B94" w:rsidP="00594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8"/>
              </w:tabs>
              <w:spacing w:line="380" w:lineRule="exact"/>
              <w:jc w:val="both"/>
              <w:rPr>
                <w:rFonts w:asciiTheme="minorBidi" w:hAnsiTheme="minorBidi" w:cstheme="minorBidi"/>
                <w:sz w:val="22"/>
                <w:szCs w:val="22"/>
                <w:lang w:bidi="ar-SA"/>
              </w:rPr>
            </w:pPr>
            <w:r w:rsidRPr="002A7121">
              <w:rPr>
                <w:rFonts w:asciiTheme="minorBidi" w:hAnsiTheme="minorBidi" w:cstheme="minorBidi"/>
                <w:sz w:val="22"/>
                <w:szCs w:val="22"/>
                <w:lang w:bidi="ar-SA"/>
              </w:rPr>
              <w:t>-</w:t>
            </w:r>
          </w:p>
        </w:tc>
        <w:tc>
          <w:tcPr>
            <w:tcW w:w="783" w:type="dxa"/>
            <w:vAlign w:val="bottom"/>
          </w:tcPr>
          <w:p w14:paraId="22633B22" w14:textId="4CB54EDE" w:rsidR="00F33B94" w:rsidRPr="002A7121" w:rsidRDefault="00F33B94" w:rsidP="00F33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380" w:lineRule="exact"/>
              <w:jc w:val="both"/>
              <w:rPr>
                <w:rFonts w:asciiTheme="minorBidi" w:hAnsiTheme="minorBidi" w:cstheme="minorBidi"/>
                <w:sz w:val="22"/>
                <w:szCs w:val="22"/>
                <w:lang w:bidi="ar-SA"/>
              </w:rPr>
            </w:pPr>
            <w:r w:rsidRPr="002A7121">
              <w:rPr>
                <w:rFonts w:asciiTheme="minorBidi" w:hAnsiTheme="minorBidi" w:cstheme="minorBidi"/>
                <w:sz w:val="22"/>
                <w:szCs w:val="22"/>
                <w:lang w:bidi="ar-SA"/>
              </w:rPr>
              <w:t>-</w:t>
            </w:r>
          </w:p>
        </w:tc>
        <w:tc>
          <w:tcPr>
            <w:tcW w:w="838" w:type="dxa"/>
            <w:vAlign w:val="bottom"/>
          </w:tcPr>
          <w:p w14:paraId="53E04338" w14:textId="7DD60299" w:rsidR="00F33B94" w:rsidRPr="002A7121" w:rsidRDefault="00F33B94" w:rsidP="00594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8"/>
              </w:tabs>
              <w:spacing w:line="380" w:lineRule="exact"/>
              <w:jc w:val="both"/>
              <w:rPr>
                <w:rFonts w:asciiTheme="minorBidi" w:hAnsiTheme="minorBidi" w:cstheme="minorBidi"/>
                <w:sz w:val="22"/>
                <w:szCs w:val="22"/>
                <w:lang w:bidi="ar-SA"/>
              </w:rPr>
            </w:pPr>
            <w:r w:rsidRPr="002A7121">
              <w:rPr>
                <w:rFonts w:asciiTheme="minorBidi" w:hAnsiTheme="minorBidi" w:cstheme="minorBidi"/>
                <w:sz w:val="22"/>
                <w:szCs w:val="22"/>
                <w:lang w:bidi="ar-SA"/>
              </w:rPr>
              <w:t>-</w:t>
            </w:r>
          </w:p>
        </w:tc>
        <w:tc>
          <w:tcPr>
            <w:tcW w:w="834" w:type="dxa"/>
            <w:vAlign w:val="bottom"/>
          </w:tcPr>
          <w:p w14:paraId="5D7F9A34" w14:textId="3D27858B" w:rsidR="00F33B94" w:rsidRPr="002A7121" w:rsidRDefault="00F33B94" w:rsidP="00F33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380" w:lineRule="exact"/>
              <w:jc w:val="both"/>
              <w:rPr>
                <w:rFonts w:asciiTheme="minorBidi" w:hAnsiTheme="minorBidi" w:cstheme="minorBidi"/>
                <w:sz w:val="22"/>
                <w:szCs w:val="22"/>
                <w:lang w:bidi="ar-SA"/>
              </w:rPr>
            </w:pPr>
            <w:r w:rsidRPr="002A7121">
              <w:rPr>
                <w:rFonts w:asciiTheme="minorBidi" w:hAnsiTheme="minorBidi" w:cstheme="minorBidi"/>
                <w:sz w:val="22"/>
                <w:szCs w:val="22"/>
                <w:lang w:bidi="ar-SA"/>
              </w:rPr>
              <w:t>-</w:t>
            </w:r>
          </w:p>
        </w:tc>
        <w:tc>
          <w:tcPr>
            <w:tcW w:w="835" w:type="dxa"/>
            <w:vAlign w:val="bottom"/>
          </w:tcPr>
          <w:p w14:paraId="034B9516" w14:textId="2FB429F1" w:rsidR="00F33B94" w:rsidRPr="002A7121" w:rsidRDefault="00F33B94" w:rsidP="00594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380" w:lineRule="exact"/>
              <w:jc w:val="both"/>
              <w:rPr>
                <w:rFonts w:asciiTheme="minorBidi" w:hAnsiTheme="minorBidi" w:cstheme="minorBidi"/>
                <w:sz w:val="22"/>
                <w:szCs w:val="22"/>
              </w:rPr>
            </w:pPr>
            <w:r w:rsidRPr="002A7121">
              <w:rPr>
                <w:rFonts w:asciiTheme="minorBidi" w:hAnsiTheme="minorBidi" w:cstheme="minorBidi"/>
                <w:sz w:val="22"/>
                <w:szCs w:val="22"/>
              </w:rPr>
              <w:t>-</w:t>
            </w:r>
          </w:p>
        </w:tc>
        <w:tc>
          <w:tcPr>
            <w:tcW w:w="805" w:type="dxa"/>
            <w:vAlign w:val="bottom"/>
          </w:tcPr>
          <w:p w14:paraId="05A31874" w14:textId="5736E317" w:rsidR="00F33B94" w:rsidRPr="002A7121" w:rsidRDefault="00F33B94" w:rsidP="00F33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80" w:lineRule="exact"/>
              <w:jc w:val="both"/>
              <w:rPr>
                <w:rFonts w:asciiTheme="minorBidi" w:hAnsiTheme="minorBidi" w:cstheme="minorBidi"/>
                <w:sz w:val="22"/>
                <w:szCs w:val="22"/>
                <w:lang w:bidi="ar-SA"/>
              </w:rPr>
            </w:pPr>
            <w:r w:rsidRPr="002A7121">
              <w:rPr>
                <w:rFonts w:asciiTheme="minorBidi" w:hAnsiTheme="minorBidi" w:cstheme="minorBidi"/>
                <w:sz w:val="22"/>
                <w:szCs w:val="22"/>
                <w:lang w:bidi="ar-SA"/>
              </w:rPr>
              <w:t>-</w:t>
            </w:r>
          </w:p>
        </w:tc>
        <w:tc>
          <w:tcPr>
            <w:tcW w:w="827" w:type="dxa"/>
            <w:vAlign w:val="bottom"/>
          </w:tcPr>
          <w:p w14:paraId="5CEDDB1B" w14:textId="3EC48F9A" w:rsidR="00F33B94" w:rsidRPr="002A7121" w:rsidRDefault="00F33B94" w:rsidP="00594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80" w:lineRule="exact"/>
              <w:jc w:val="both"/>
              <w:rPr>
                <w:rFonts w:asciiTheme="minorBidi" w:hAnsiTheme="minorBidi" w:cstheme="minorBidi"/>
                <w:sz w:val="22"/>
                <w:szCs w:val="22"/>
                <w:lang w:bidi="ar-SA"/>
              </w:rPr>
            </w:pPr>
            <w:r w:rsidRPr="002A7121">
              <w:rPr>
                <w:rFonts w:asciiTheme="minorBidi" w:hAnsiTheme="minorBidi" w:cstheme="minorBidi"/>
                <w:sz w:val="22"/>
                <w:szCs w:val="22"/>
                <w:lang w:bidi="ar-SA"/>
              </w:rPr>
              <w:t>-</w:t>
            </w:r>
          </w:p>
        </w:tc>
        <w:tc>
          <w:tcPr>
            <w:tcW w:w="829" w:type="dxa"/>
            <w:vAlign w:val="bottom"/>
          </w:tcPr>
          <w:p w14:paraId="2BFB77C9" w14:textId="18CB84EA" w:rsidR="00F33B94" w:rsidRPr="002A7121" w:rsidRDefault="00F33B94" w:rsidP="00F33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380" w:lineRule="exact"/>
              <w:jc w:val="both"/>
              <w:rPr>
                <w:rFonts w:asciiTheme="minorBidi" w:hAnsiTheme="minorBidi" w:cstheme="minorBidi"/>
                <w:sz w:val="22"/>
                <w:szCs w:val="22"/>
                <w:lang w:bidi="ar-SA"/>
              </w:rPr>
            </w:pPr>
            <w:r w:rsidRPr="002A7121">
              <w:rPr>
                <w:rFonts w:asciiTheme="minorBidi" w:hAnsiTheme="minorBidi" w:cstheme="minorBidi"/>
                <w:sz w:val="22"/>
                <w:szCs w:val="22"/>
                <w:lang w:bidi="ar-SA"/>
              </w:rPr>
              <w:t>-</w:t>
            </w:r>
          </w:p>
        </w:tc>
      </w:tr>
      <w:tr w:rsidR="00F33B94" w:rsidRPr="0006715D" w14:paraId="53CB9F9E" w14:textId="77777777" w:rsidTr="00931740">
        <w:trPr>
          <w:trHeight w:val="315"/>
        </w:trPr>
        <w:tc>
          <w:tcPr>
            <w:tcW w:w="2628" w:type="dxa"/>
            <w:vAlign w:val="bottom"/>
          </w:tcPr>
          <w:p w14:paraId="24C0D934" w14:textId="60DEDF47" w:rsidR="00F33B94" w:rsidRPr="0006715D" w:rsidRDefault="00F33B94" w:rsidP="00F33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2"/>
                <w:szCs w:val="22"/>
                <w:cs/>
              </w:rPr>
            </w:pPr>
            <w:r w:rsidRPr="0006715D">
              <w:rPr>
                <w:rFonts w:asciiTheme="minorBidi" w:hAnsiTheme="minorBidi" w:cstheme="minorBidi"/>
                <w:sz w:val="22"/>
                <w:szCs w:val="22"/>
                <w:cs/>
              </w:rPr>
              <w:t>รวม</w:t>
            </w:r>
          </w:p>
        </w:tc>
        <w:tc>
          <w:tcPr>
            <w:tcW w:w="828" w:type="dxa"/>
            <w:vAlign w:val="bottom"/>
          </w:tcPr>
          <w:p w14:paraId="15595B3D" w14:textId="5C3D0AFF" w:rsidR="00F33B94" w:rsidRPr="002A7121" w:rsidRDefault="00F33B94" w:rsidP="00F33B94">
            <w:pPr>
              <w:pBdr>
                <w:top w:val="single" w:sz="8"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2A7121">
              <w:rPr>
                <w:rFonts w:asciiTheme="minorBidi" w:hAnsiTheme="minorBidi" w:cstheme="minorBidi"/>
                <w:sz w:val="22"/>
                <w:szCs w:val="22"/>
                <w:lang w:bidi="ar-SA"/>
              </w:rPr>
              <w:fldChar w:fldCharType="begin"/>
            </w:r>
            <w:r w:rsidRPr="002A7121">
              <w:rPr>
                <w:rFonts w:asciiTheme="minorBidi" w:hAnsiTheme="minorBidi" w:cstheme="minorBidi"/>
                <w:sz w:val="22"/>
                <w:szCs w:val="22"/>
                <w:lang w:bidi="ar-SA"/>
              </w:rPr>
              <w:instrText xml:space="preserve"> =SUM(ABOVE) </w:instrText>
            </w:r>
            <w:r w:rsidRPr="002A7121">
              <w:rPr>
                <w:rFonts w:asciiTheme="minorBidi" w:hAnsiTheme="minorBidi" w:cstheme="minorBidi"/>
                <w:sz w:val="22"/>
                <w:szCs w:val="22"/>
                <w:lang w:bidi="ar-SA"/>
              </w:rPr>
              <w:fldChar w:fldCharType="separate"/>
            </w:r>
            <w:r w:rsidRPr="002A7121">
              <w:rPr>
                <w:rFonts w:asciiTheme="minorBidi" w:hAnsiTheme="minorBidi" w:cstheme="minorBidi"/>
                <w:noProof/>
                <w:sz w:val="22"/>
                <w:szCs w:val="22"/>
                <w:lang w:bidi="ar-SA"/>
              </w:rPr>
              <w:t>877.79</w:t>
            </w:r>
            <w:r w:rsidRPr="002A7121">
              <w:rPr>
                <w:rFonts w:asciiTheme="minorBidi" w:hAnsiTheme="minorBidi" w:cstheme="minorBidi"/>
                <w:sz w:val="22"/>
                <w:szCs w:val="22"/>
                <w:lang w:bidi="ar-SA"/>
              </w:rPr>
              <w:fldChar w:fldCharType="end"/>
            </w:r>
          </w:p>
        </w:tc>
        <w:tc>
          <w:tcPr>
            <w:tcW w:w="783" w:type="dxa"/>
            <w:vAlign w:val="bottom"/>
          </w:tcPr>
          <w:p w14:paraId="200DE13E" w14:textId="629F88CB" w:rsidR="00F33B94" w:rsidRPr="002A7121" w:rsidRDefault="00F33B94" w:rsidP="00F33B94">
            <w:pPr>
              <w:pBdr>
                <w:top w:val="single" w:sz="8"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380" w:lineRule="exact"/>
              <w:jc w:val="both"/>
              <w:rPr>
                <w:rFonts w:asciiTheme="minorBidi" w:hAnsiTheme="minorBidi" w:cstheme="minorBidi"/>
                <w:sz w:val="22"/>
                <w:szCs w:val="22"/>
                <w:lang w:bidi="ar-SA"/>
              </w:rPr>
            </w:pPr>
            <w:r w:rsidRPr="002A7121">
              <w:rPr>
                <w:rFonts w:asciiTheme="minorBidi" w:hAnsiTheme="minorBidi" w:cstheme="minorBidi"/>
                <w:sz w:val="22"/>
                <w:szCs w:val="22"/>
              </w:rPr>
              <w:t>719.08</w:t>
            </w:r>
          </w:p>
        </w:tc>
        <w:tc>
          <w:tcPr>
            <w:tcW w:w="838" w:type="dxa"/>
          </w:tcPr>
          <w:p w14:paraId="4F86D633" w14:textId="7B823208" w:rsidR="00F33B94" w:rsidRPr="002A7121" w:rsidRDefault="008D78C8" w:rsidP="00F33B94">
            <w:pPr>
              <w:pBdr>
                <w:top w:val="single" w:sz="8"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2A7121">
              <w:rPr>
                <w:rFonts w:asciiTheme="minorBidi" w:hAnsiTheme="minorBidi" w:cstheme="minorBidi"/>
                <w:sz w:val="22"/>
                <w:szCs w:val="22"/>
                <w:lang w:bidi="ar-SA"/>
              </w:rPr>
              <w:t>1,312.58</w:t>
            </w:r>
          </w:p>
        </w:tc>
        <w:tc>
          <w:tcPr>
            <w:tcW w:w="834" w:type="dxa"/>
          </w:tcPr>
          <w:p w14:paraId="02D431BB" w14:textId="303AFC30" w:rsidR="00F33B94" w:rsidRPr="002A7121" w:rsidRDefault="00F33B94" w:rsidP="00F33B94">
            <w:pPr>
              <w:pBdr>
                <w:top w:val="single" w:sz="8"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380" w:lineRule="exact"/>
              <w:jc w:val="both"/>
              <w:rPr>
                <w:rFonts w:asciiTheme="minorBidi" w:hAnsiTheme="minorBidi" w:cstheme="minorBidi"/>
                <w:sz w:val="22"/>
                <w:szCs w:val="22"/>
                <w:lang w:bidi="ar-SA"/>
              </w:rPr>
            </w:pPr>
            <w:r w:rsidRPr="002A7121">
              <w:rPr>
                <w:rFonts w:asciiTheme="minorBidi" w:hAnsiTheme="minorBidi" w:cstheme="minorBidi"/>
                <w:sz w:val="22"/>
                <w:szCs w:val="22"/>
                <w:lang w:bidi="ar-SA"/>
              </w:rPr>
              <w:t>1,382.16</w:t>
            </w:r>
          </w:p>
        </w:tc>
        <w:tc>
          <w:tcPr>
            <w:tcW w:w="835" w:type="dxa"/>
          </w:tcPr>
          <w:p w14:paraId="21848630" w14:textId="71514110" w:rsidR="00F33B94" w:rsidRPr="002A7121" w:rsidRDefault="00902DF9" w:rsidP="00F33B94">
            <w:pPr>
              <w:pBdr>
                <w:top w:val="single" w:sz="8"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2A7121">
              <w:rPr>
                <w:rFonts w:asciiTheme="minorBidi" w:hAnsiTheme="minorBidi" w:cstheme="minorBidi"/>
                <w:sz w:val="22"/>
                <w:szCs w:val="22"/>
                <w:lang w:bidi="ar-SA"/>
              </w:rPr>
              <w:t>(109.46)</w:t>
            </w:r>
          </w:p>
        </w:tc>
        <w:tc>
          <w:tcPr>
            <w:tcW w:w="805" w:type="dxa"/>
          </w:tcPr>
          <w:p w14:paraId="741C9C34" w14:textId="6FB2C823" w:rsidR="00F33B94" w:rsidRPr="002A7121" w:rsidRDefault="00F33B94" w:rsidP="00F33B94">
            <w:pPr>
              <w:pBdr>
                <w:top w:val="single" w:sz="8"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80" w:lineRule="exact"/>
              <w:jc w:val="right"/>
              <w:rPr>
                <w:rFonts w:asciiTheme="minorBidi" w:hAnsiTheme="minorBidi" w:cstheme="minorBidi"/>
                <w:sz w:val="22"/>
                <w:szCs w:val="22"/>
                <w:lang w:bidi="ar-SA"/>
              </w:rPr>
            </w:pPr>
            <w:r w:rsidRPr="002A7121">
              <w:rPr>
                <w:rFonts w:asciiTheme="minorBidi" w:hAnsiTheme="minorBidi" w:cstheme="minorBidi"/>
                <w:sz w:val="22"/>
                <w:szCs w:val="22"/>
                <w:lang w:bidi="ar-SA"/>
              </w:rPr>
              <w:t>(102.58)</w:t>
            </w:r>
          </w:p>
        </w:tc>
        <w:tc>
          <w:tcPr>
            <w:tcW w:w="827" w:type="dxa"/>
          </w:tcPr>
          <w:p w14:paraId="08A173A6" w14:textId="66782486" w:rsidR="00F33B94" w:rsidRPr="002A7121" w:rsidRDefault="00902DF9" w:rsidP="00F33B94">
            <w:pPr>
              <w:pBdr>
                <w:top w:val="single" w:sz="8"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2A7121">
              <w:rPr>
                <w:rFonts w:asciiTheme="minorBidi" w:hAnsiTheme="minorBidi" w:cstheme="minorBidi"/>
                <w:sz w:val="22"/>
                <w:szCs w:val="22"/>
                <w:lang w:bidi="ar-SA"/>
              </w:rPr>
              <w:fldChar w:fldCharType="begin"/>
            </w:r>
            <w:r w:rsidRPr="002A7121">
              <w:rPr>
                <w:rFonts w:asciiTheme="minorBidi" w:hAnsiTheme="minorBidi" w:cstheme="minorBidi"/>
                <w:sz w:val="22"/>
                <w:szCs w:val="22"/>
                <w:lang w:bidi="ar-SA"/>
              </w:rPr>
              <w:instrText xml:space="preserve"> =SUM(ABOVE) </w:instrText>
            </w:r>
            <w:r w:rsidRPr="002A7121">
              <w:rPr>
                <w:rFonts w:asciiTheme="minorBidi" w:hAnsiTheme="minorBidi" w:cstheme="minorBidi"/>
                <w:sz w:val="22"/>
                <w:szCs w:val="22"/>
                <w:lang w:bidi="ar-SA"/>
              </w:rPr>
              <w:fldChar w:fldCharType="separate"/>
            </w:r>
            <w:r w:rsidRPr="002A7121">
              <w:rPr>
                <w:rFonts w:asciiTheme="minorBidi" w:hAnsiTheme="minorBidi" w:cstheme="minorBidi"/>
                <w:noProof/>
                <w:sz w:val="22"/>
                <w:szCs w:val="22"/>
                <w:lang w:bidi="ar-SA"/>
              </w:rPr>
              <w:t>2,080.91</w:t>
            </w:r>
            <w:r w:rsidRPr="002A7121">
              <w:rPr>
                <w:rFonts w:asciiTheme="minorBidi" w:hAnsiTheme="minorBidi" w:cstheme="minorBidi"/>
                <w:sz w:val="22"/>
                <w:szCs w:val="22"/>
                <w:lang w:bidi="ar-SA"/>
              </w:rPr>
              <w:fldChar w:fldCharType="end"/>
            </w:r>
          </w:p>
        </w:tc>
        <w:tc>
          <w:tcPr>
            <w:tcW w:w="829" w:type="dxa"/>
          </w:tcPr>
          <w:p w14:paraId="34DE6B6A" w14:textId="52B6B2CA" w:rsidR="00F33B94" w:rsidRPr="002A7121" w:rsidRDefault="00F33B94" w:rsidP="00F33B94">
            <w:pPr>
              <w:pBdr>
                <w:top w:val="single" w:sz="8"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380" w:lineRule="exact"/>
              <w:jc w:val="both"/>
              <w:rPr>
                <w:rFonts w:asciiTheme="minorBidi" w:hAnsiTheme="minorBidi" w:cstheme="minorBidi"/>
                <w:sz w:val="22"/>
                <w:szCs w:val="22"/>
                <w:lang w:bidi="ar-SA"/>
              </w:rPr>
            </w:pPr>
            <w:r w:rsidRPr="002A7121">
              <w:rPr>
                <w:rFonts w:asciiTheme="minorBidi" w:hAnsiTheme="minorBidi" w:cstheme="minorBidi"/>
                <w:sz w:val="22"/>
                <w:szCs w:val="22"/>
                <w:lang w:bidi="ar-SA"/>
              </w:rPr>
              <w:t>1,998.66</w:t>
            </w:r>
          </w:p>
        </w:tc>
      </w:tr>
      <w:tr w:rsidR="00F33B94" w:rsidRPr="0006715D" w14:paraId="7C89B14F" w14:textId="77777777" w:rsidTr="00931740">
        <w:trPr>
          <w:trHeight w:val="315"/>
        </w:trPr>
        <w:tc>
          <w:tcPr>
            <w:tcW w:w="2628" w:type="dxa"/>
          </w:tcPr>
          <w:p w14:paraId="0F781F3C" w14:textId="77777777" w:rsidR="00F33B94" w:rsidRPr="0006715D" w:rsidRDefault="00F33B94" w:rsidP="00F33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bCs/>
                <w:sz w:val="22"/>
                <w:szCs w:val="22"/>
              </w:rPr>
            </w:pPr>
          </w:p>
        </w:tc>
        <w:tc>
          <w:tcPr>
            <w:tcW w:w="828" w:type="dxa"/>
          </w:tcPr>
          <w:p w14:paraId="0E52FFD1" w14:textId="77777777" w:rsidR="00F33B94" w:rsidRPr="002A7121" w:rsidRDefault="00F33B94" w:rsidP="00F33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783" w:type="dxa"/>
          </w:tcPr>
          <w:p w14:paraId="212C9F30" w14:textId="77777777" w:rsidR="00F33B94" w:rsidRPr="002A7121" w:rsidRDefault="00F33B94" w:rsidP="00F33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38" w:type="dxa"/>
          </w:tcPr>
          <w:p w14:paraId="47E3B8FF" w14:textId="77777777" w:rsidR="00F33B94" w:rsidRPr="002A7121" w:rsidRDefault="00F33B94" w:rsidP="00F33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34" w:type="dxa"/>
          </w:tcPr>
          <w:p w14:paraId="063CF032" w14:textId="77777777" w:rsidR="00F33B94" w:rsidRPr="002A7121" w:rsidRDefault="00F33B94" w:rsidP="00F33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35" w:type="dxa"/>
          </w:tcPr>
          <w:p w14:paraId="6AD774AB" w14:textId="77777777" w:rsidR="00F33B94" w:rsidRPr="002A7121" w:rsidRDefault="00F33B94" w:rsidP="00F33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05" w:type="dxa"/>
          </w:tcPr>
          <w:p w14:paraId="66A3C166" w14:textId="77777777" w:rsidR="00F33B94" w:rsidRPr="002A7121" w:rsidRDefault="00F33B94" w:rsidP="00F33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27" w:type="dxa"/>
          </w:tcPr>
          <w:p w14:paraId="333F5ADE" w14:textId="77777777" w:rsidR="00F33B94" w:rsidRPr="002A7121" w:rsidRDefault="00F33B94" w:rsidP="00F33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29" w:type="dxa"/>
          </w:tcPr>
          <w:p w14:paraId="208DD74F" w14:textId="77777777" w:rsidR="00F33B94" w:rsidRPr="002A7121" w:rsidRDefault="00F33B94" w:rsidP="00F33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r>
      <w:tr w:rsidR="00214D2F" w:rsidRPr="0006715D" w14:paraId="28E0C14B" w14:textId="77777777" w:rsidTr="00931740">
        <w:tc>
          <w:tcPr>
            <w:tcW w:w="2628" w:type="dxa"/>
          </w:tcPr>
          <w:p w14:paraId="2F2E8835" w14:textId="77777777" w:rsidR="00214D2F" w:rsidRPr="0006715D" w:rsidRDefault="00214D2F" w:rsidP="0021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2"/>
                <w:szCs w:val="22"/>
                <w:lang w:bidi="ar-SA"/>
              </w:rPr>
            </w:pPr>
            <w:r w:rsidRPr="0006715D">
              <w:rPr>
                <w:rFonts w:asciiTheme="minorBidi" w:hAnsiTheme="minorBidi" w:cstheme="minorBidi"/>
                <w:sz w:val="22"/>
                <w:szCs w:val="22"/>
                <w:cs/>
              </w:rPr>
              <w:t>ดอกเบี้ยรับ</w:t>
            </w:r>
          </w:p>
        </w:tc>
        <w:tc>
          <w:tcPr>
            <w:tcW w:w="828" w:type="dxa"/>
          </w:tcPr>
          <w:p w14:paraId="272C2635" w14:textId="0DA446B1" w:rsidR="00214D2F" w:rsidRPr="002A7121" w:rsidRDefault="00214D2F" w:rsidP="0021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2A7121">
              <w:rPr>
                <w:rFonts w:asciiTheme="minorBidi" w:hAnsiTheme="minorBidi" w:cstheme="minorBidi"/>
                <w:sz w:val="22"/>
                <w:szCs w:val="22"/>
                <w:lang w:bidi="ar-SA"/>
              </w:rPr>
              <w:t>0.61</w:t>
            </w:r>
          </w:p>
        </w:tc>
        <w:tc>
          <w:tcPr>
            <w:tcW w:w="783" w:type="dxa"/>
          </w:tcPr>
          <w:p w14:paraId="63C287A2" w14:textId="1D4FAE0A" w:rsidR="00214D2F" w:rsidRPr="002A7121" w:rsidRDefault="00214D2F" w:rsidP="0021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2A7121">
              <w:rPr>
                <w:rFonts w:asciiTheme="minorBidi" w:hAnsiTheme="minorBidi" w:cstheme="minorBidi"/>
                <w:sz w:val="22"/>
                <w:szCs w:val="22"/>
                <w:lang w:bidi="ar-SA"/>
              </w:rPr>
              <w:t>0.55</w:t>
            </w:r>
          </w:p>
        </w:tc>
        <w:tc>
          <w:tcPr>
            <w:tcW w:w="838" w:type="dxa"/>
          </w:tcPr>
          <w:p w14:paraId="38DA3D86" w14:textId="5E892D57" w:rsidR="00214D2F" w:rsidRPr="002A7121" w:rsidRDefault="00214D2F" w:rsidP="0021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2A7121">
              <w:rPr>
                <w:rFonts w:asciiTheme="minorBidi" w:hAnsiTheme="minorBidi" w:cstheme="minorBidi"/>
                <w:sz w:val="22"/>
                <w:szCs w:val="22"/>
                <w:lang w:bidi="ar-SA"/>
              </w:rPr>
              <w:t>0.91</w:t>
            </w:r>
          </w:p>
        </w:tc>
        <w:tc>
          <w:tcPr>
            <w:tcW w:w="834" w:type="dxa"/>
          </w:tcPr>
          <w:p w14:paraId="27771832" w14:textId="61E99D58" w:rsidR="00214D2F" w:rsidRPr="002A7121" w:rsidRDefault="00214D2F" w:rsidP="0021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2A7121">
              <w:rPr>
                <w:rFonts w:asciiTheme="minorBidi" w:hAnsiTheme="minorBidi" w:cstheme="minorBidi"/>
                <w:sz w:val="22"/>
                <w:szCs w:val="22"/>
                <w:lang w:bidi="ar-SA"/>
              </w:rPr>
              <w:t>1.05</w:t>
            </w:r>
          </w:p>
        </w:tc>
        <w:tc>
          <w:tcPr>
            <w:tcW w:w="835" w:type="dxa"/>
          </w:tcPr>
          <w:p w14:paraId="1EE7F9D4" w14:textId="4C7FA1DF" w:rsidR="00214D2F" w:rsidRPr="002A7121" w:rsidRDefault="00214D2F" w:rsidP="0021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2A7121">
              <w:rPr>
                <w:rFonts w:asciiTheme="minorBidi" w:hAnsiTheme="minorBidi" w:cstheme="minorBidi"/>
                <w:sz w:val="22"/>
                <w:szCs w:val="22"/>
                <w:lang w:bidi="ar-SA"/>
              </w:rPr>
              <w:t>(0.76)</w:t>
            </w:r>
          </w:p>
        </w:tc>
        <w:tc>
          <w:tcPr>
            <w:tcW w:w="805" w:type="dxa"/>
          </w:tcPr>
          <w:p w14:paraId="4467EE51" w14:textId="38B4DE4D" w:rsidR="00214D2F" w:rsidRPr="002A7121" w:rsidRDefault="00214D2F" w:rsidP="0021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2A7121">
              <w:rPr>
                <w:rFonts w:asciiTheme="minorBidi" w:hAnsiTheme="minorBidi" w:cstheme="minorBidi"/>
                <w:sz w:val="22"/>
                <w:szCs w:val="22"/>
                <w:lang w:bidi="ar-SA"/>
              </w:rPr>
              <w:t>(1.10)</w:t>
            </w:r>
          </w:p>
        </w:tc>
        <w:tc>
          <w:tcPr>
            <w:tcW w:w="827" w:type="dxa"/>
          </w:tcPr>
          <w:p w14:paraId="622E6B05" w14:textId="461E196B" w:rsidR="00214D2F" w:rsidRPr="002A7121" w:rsidRDefault="00214D2F" w:rsidP="0021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2A7121">
              <w:rPr>
                <w:rFonts w:asciiTheme="minorBidi" w:hAnsiTheme="minorBidi" w:cstheme="minorBidi"/>
                <w:sz w:val="22"/>
                <w:szCs w:val="22"/>
                <w:lang w:bidi="ar-SA"/>
              </w:rPr>
              <w:t>0.76</w:t>
            </w:r>
          </w:p>
        </w:tc>
        <w:tc>
          <w:tcPr>
            <w:tcW w:w="829" w:type="dxa"/>
          </w:tcPr>
          <w:p w14:paraId="29CC979A" w14:textId="45F5C88C" w:rsidR="00214D2F" w:rsidRPr="002A7121" w:rsidRDefault="00214D2F" w:rsidP="0021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2A7121">
              <w:rPr>
                <w:rFonts w:asciiTheme="minorBidi" w:hAnsiTheme="minorBidi" w:cstheme="minorBidi"/>
                <w:sz w:val="22"/>
                <w:szCs w:val="22"/>
                <w:lang w:bidi="ar-SA"/>
              </w:rPr>
              <w:t>0.50</w:t>
            </w:r>
          </w:p>
        </w:tc>
      </w:tr>
      <w:tr w:rsidR="00214D2F" w:rsidRPr="0006715D" w14:paraId="5426A82C" w14:textId="77777777" w:rsidTr="00DE7C2D">
        <w:trPr>
          <w:trHeight w:val="70"/>
        </w:trPr>
        <w:tc>
          <w:tcPr>
            <w:tcW w:w="2628" w:type="dxa"/>
          </w:tcPr>
          <w:p w14:paraId="516425A0" w14:textId="77777777" w:rsidR="00214D2F" w:rsidRPr="0006715D" w:rsidRDefault="00214D2F" w:rsidP="0021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2"/>
                <w:szCs w:val="22"/>
                <w:lang w:bidi="ar-SA"/>
              </w:rPr>
            </w:pPr>
            <w:r w:rsidRPr="0006715D">
              <w:rPr>
                <w:rFonts w:asciiTheme="minorBidi" w:hAnsiTheme="minorBidi" w:cstheme="minorBidi"/>
                <w:sz w:val="22"/>
                <w:szCs w:val="22"/>
                <w:cs/>
              </w:rPr>
              <w:t>ดอกเบี้ยจ่าย</w:t>
            </w:r>
          </w:p>
        </w:tc>
        <w:tc>
          <w:tcPr>
            <w:tcW w:w="828" w:type="dxa"/>
          </w:tcPr>
          <w:p w14:paraId="0A043AA1" w14:textId="5B5B8397" w:rsidR="00214D2F" w:rsidRPr="002A7121" w:rsidRDefault="00214D2F" w:rsidP="0021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2A7121">
              <w:rPr>
                <w:rFonts w:asciiTheme="minorBidi" w:hAnsiTheme="minorBidi" w:cstheme="minorBidi"/>
                <w:sz w:val="22"/>
                <w:szCs w:val="22"/>
                <w:lang w:bidi="ar-SA"/>
              </w:rPr>
              <w:t>(0.56)</w:t>
            </w:r>
          </w:p>
        </w:tc>
        <w:tc>
          <w:tcPr>
            <w:tcW w:w="783" w:type="dxa"/>
          </w:tcPr>
          <w:p w14:paraId="5F49DB3F" w14:textId="14D46464" w:rsidR="00214D2F" w:rsidRPr="002A7121" w:rsidRDefault="00214D2F" w:rsidP="0021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2A7121">
              <w:rPr>
                <w:rFonts w:asciiTheme="minorBidi" w:hAnsiTheme="minorBidi" w:cstheme="minorBidi"/>
                <w:sz w:val="22"/>
                <w:szCs w:val="22"/>
                <w:lang w:bidi="ar-SA"/>
              </w:rPr>
              <w:t>(0.80)</w:t>
            </w:r>
          </w:p>
        </w:tc>
        <w:tc>
          <w:tcPr>
            <w:tcW w:w="838" w:type="dxa"/>
          </w:tcPr>
          <w:p w14:paraId="2F6CF8E6" w14:textId="12DE9CBD" w:rsidR="00214D2F" w:rsidRPr="002A7121" w:rsidRDefault="00214D2F" w:rsidP="0021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2A7121">
              <w:rPr>
                <w:rFonts w:asciiTheme="minorBidi" w:hAnsiTheme="minorBidi" w:cstheme="minorBidi"/>
                <w:sz w:val="22"/>
                <w:szCs w:val="22"/>
                <w:lang w:bidi="ar-SA"/>
              </w:rPr>
              <w:t>(0.84)</w:t>
            </w:r>
          </w:p>
        </w:tc>
        <w:tc>
          <w:tcPr>
            <w:tcW w:w="834" w:type="dxa"/>
          </w:tcPr>
          <w:p w14:paraId="02955072" w14:textId="5A4625FD" w:rsidR="00214D2F" w:rsidRPr="002A7121" w:rsidRDefault="00214D2F" w:rsidP="0021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2A7121">
              <w:rPr>
                <w:rFonts w:asciiTheme="minorBidi" w:hAnsiTheme="minorBidi" w:cstheme="minorBidi"/>
                <w:sz w:val="22"/>
                <w:szCs w:val="22"/>
                <w:lang w:bidi="ar-SA"/>
              </w:rPr>
              <w:t>(1.53)</w:t>
            </w:r>
          </w:p>
        </w:tc>
        <w:tc>
          <w:tcPr>
            <w:tcW w:w="835" w:type="dxa"/>
          </w:tcPr>
          <w:p w14:paraId="353BE46E" w14:textId="09EF59C8" w:rsidR="00214D2F" w:rsidRPr="002A7121" w:rsidRDefault="00214D2F" w:rsidP="0021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2A7121">
              <w:rPr>
                <w:rFonts w:asciiTheme="minorBidi" w:hAnsiTheme="minorBidi" w:cstheme="minorBidi"/>
                <w:sz w:val="22"/>
                <w:szCs w:val="22"/>
                <w:lang w:bidi="ar-SA"/>
              </w:rPr>
              <w:t>1.33</w:t>
            </w:r>
          </w:p>
        </w:tc>
        <w:tc>
          <w:tcPr>
            <w:tcW w:w="805" w:type="dxa"/>
          </w:tcPr>
          <w:p w14:paraId="55B72096" w14:textId="0DC105EB" w:rsidR="00214D2F" w:rsidRPr="002A7121" w:rsidRDefault="00214D2F" w:rsidP="0021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2A7121">
              <w:rPr>
                <w:rFonts w:asciiTheme="minorBidi" w:hAnsiTheme="minorBidi" w:cstheme="minorBidi"/>
                <w:sz w:val="22"/>
                <w:szCs w:val="22"/>
                <w:lang w:bidi="ar-SA"/>
              </w:rPr>
              <w:t>1.72</w:t>
            </w:r>
          </w:p>
        </w:tc>
        <w:tc>
          <w:tcPr>
            <w:tcW w:w="827" w:type="dxa"/>
          </w:tcPr>
          <w:p w14:paraId="6D69F60D" w14:textId="7FB765D0" w:rsidR="00214D2F" w:rsidRPr="002A7121" w:rsidRDefault="00214D2F" w:rsidP="0021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rPr>
            </w:pPr>
            <w:r w:rsidRPr="002A7121">
              <w:rPr>
                <w:rFonts w:asciiTheme="minorBidi" w:hAnsiTheme="minorBidi" w:cstheme="minorBidi"/>
                <w:sz w:val="22"/>
                <w:szCs w:val="22"/>
              </w:rPr>
              <w:t>(0.07)</w:t>
            </w:r>
          </w:p>
        </w:tc>
        <w:tc>
          <w:tcPr>
            <w:tcW w:w="829" w:type="dxa"/>
          </w:tcPr>
          <w:p w14:paraId="15114F94" w14:textId="011B828C" w:rsidR="00214D2F" w:rsidRPr="002A7121" w:rsidRDefault="00214D2F" w:rsidP="0021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2A7121">
              <w:rPr>
                <w:rFonts w:asciiTheme="minorBidi" w:hAnsiTheme="minorBidi" w:cstheme="minorBidi"/>
                <w:sz w:val="22"/>
                <w:szCs w:val="22"/>
                <w:lang w:bidi="ar-SA"/>
              </w:rPr>
              <w:t>(0.61)</w:t>
            </w:r>
          </w:p>
        </w:tc>
      </w:tr>
      <w:tr w:rsidR="00214D2F" w:rsidRPr="0006715D" w14:paraId="11576DE7" w14:textId="77777777" w:rsidTr="00931740">
        <w:tc>
          <w:tcPr>
            <w:tcW w:w="2628" w:type="dxa"/>
            <w:vAlign w:val="bottom"/>
          </w:tcPr>
          <w:p w14:paraId="6A0E7DCB" w14:textId="77777777" w:rsidR="00214D2F" w:rsidRPr="0006715D" w:rsidRDefault="00214D2F" w:rsidP="0021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2"/>
                <w:szCs w:val="22"/>
                <w:highlight w:val="yellow"/>
                <w:lang w:bidi="ar-SA"/>
              </w:rPr>
            </w:pPr>
            <w:r w:rsidRPr="0006715D">
              <w:rPr>
                <w:rFonts w:asciiTheme="minorBidi" w:hAnsiTheme="minorBidi" w:cstheme="minorBidi"/>
                <w:sz w:val="22"/>
                <w:szCs w:val="22"/>
                <w:cs/>
              </w:rPr>
              <w:t>ค่าเสื่อมราคาและตัดจำหน่าย</w:t>
            </w:r>
          </w:p>
        </w:tc>
        <w:tc>
          <w:tcPr>
            <w:tcW w:w="828" w:type="dxa"/>
            <w:vAlign w:val="bottom"/>
          </w:tcPr>
          <w:p w14:paraId="48FCBE78" w14:textId="18B1F209" w:rsidR="00214D2F" w:rsidRPr="002A7121" w:rsidRDefault="00214D2F" w:rsidP="00594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8"/>
              </w:tabs>
              <w:spacing w:line="380" w:lineRule="exact"/>
              <w:jc w:val="both"/>
              <w:rPr>
                <w:rFonts w:asciiTheme="minorBidi" w:hAnsiTheme="minorBidi" w:cstheme="minorBidi"/>
                <w:sz w:val="22"/>
                <w:szCs w:val="22"/>
                <w:lang w:bidi="ar-SA"/>
              </w:rPr>
            </w:pPr>
            <w:r w:rsidRPr="002A7121">
              <w:rPr>
                <w:rFonts w:asciiTheme="minorBidi" w:hAnsiTheme="minorBidi" w:cstheme="minorBidi"/>
                <w:sz w:val="22"/>
                <w:szCs w:val="22"/>
                <w:lang w:bidi="ar-SA"/>
              </w:rPr>
              <w:t>-</w:t>
            </w:r>
          </w:p>
        </w:tc>
        <w:tc>
          <w:tcPr>
            <w:tcW w:w="783" w:type="dxa"/>
            <w:vAlign w:val="bottom"/>
          </w:tcPr>
          <w:p w14:paraId="2323E6C0" w14:textId="331C10FE" w:rsidR="00214D2F" w:rsidRPr="002A7121" w:rsidRDefault="00214D2F" w:rsidP="0021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8"/>
              </w:tabs>
              <w:spacing w:line="380" w:lineRule="exact"/>
              <w:jc w:val="both"/>
              <w:rPr>
                <w:rFonts w:asciiTheme="minorBidi" w:eastAsia="Browallia New" w:hAnsiTheme="minorBidi" w:cstheme="minorBidi"/>
                <w:sz w:val="22"/>
                <w:szCs w:val="22"/>
              </w:rPr>
            </w:pPr>
            <w:r w:rsidRPr="002A7121">
              <w:rPr>
                <w:rFonts w:asciiTheme="minorBidi" w:hAnsiTheme="minorBidi" w:cstheme="minorBidi"/>
                <w:sz w:val="22"/>
                <w:szCs w:val="22"/>
                <w:lang w:bidi="ar-SA"/>
              </w:rPr>
              <w:t>-</w:t>
            </w:r>
          </w:p>
        </w:tc>
        <w:tc>
          <w:tcPr>
            <w:tcW w:w="838" w:type="dxa"/>
            <w:shd w:val="clear" w:color="auto" w:fill="FFFFFF" w:themeFill="background1"/>
            <w:vAlign w:val="bottom"/>
          </w:tcPr>
          <w:p w14:paraId="33580F78" w14:textId="6DBA2FFF" w:rsidR="00214D2F" w:rsidRPr="002A7121" w:rsidRDefault="00214D2F" w:rsidP="0021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0"/>
              </w:tabs>
              <w:spacing w:line="380" w:lineRule="exact"/>
              <w:jc w:val="right"/>
              <w:rPr>
                <w:rFonts w:asciiTheme="minorBidi" w:hAnsiTheme="minorBidi" w:cstheme="minorBidi"/>
                <w:sz w:val="22"/>
                <w:szCs w:val="22"/>
                <w:lang w:bidi="ar-SA"/>
              </w:rPr>
            </w:pPr>
            <w:r w:rsidRPr="002A7121">
              <w:rPr>
                <w:rFonts w:asciiTheme="minorBidi" w:hAnsiTheme="minorBidi" w:cstheme="minorBidi"/>
                <w:sz w:val="22"/>
                <w:szCs w:val="22"/>
                <w:lang w:bidi="ar-SA"/>
              </w:rPr>
              <w:t>(16.61)</w:t>
            </w:r>
          </w:p>
        </w:tc>
        <w:tc>
          <w:tcPr>
            <w:tcW w:w="834" w:type="dxa"/>
            <w:vAlign w:val="bottom"/>
          </w:tcPr>
          <w:p w14:paraId="54563F84" w14:textId="502C3FC3" w:rsidR="00214D2F" w:rsidRPr="002A7121" w:rsidRDefault="00214D2F" w:rsidP="0021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2A7121">
              <w:rPr>
                <w:rFonts w:asciiTheme="minorBidi" w:hAnsiTheme="minorBidi" w:cstheme="minorBidi"/>
                <w:sz w:val="22"/>
                <w:szCs w:val="22"/>
                <w:lang w:bidi="ar-SA"/>
              </w:rPr>
              <w:t>(16.68)</w:t>
            </w:r>
          </w:p>
        </w:tc>
        <w:tc>
          <w:tcPr>
            <w:tcW w:w="835" w:type="dxa"/>
          </w:tcPr>
          <w:p w14:paraId="0BCF8B64" w14:textId="086DF007" w:rsidR="00214D2F" w:rsidRPr="002A7121" w:rsidRDefault="00214D2F" w:rsidP="0021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2A7121">
              <w:rPr>
                <w:rFonts w:asciiTheme="minorBidi" w:hAnsiTheme="minorBidi" w:cstheme="minorBidi"/>
                <w:sz w:val="22"/>
                <w:szCs w:val="22"/>
                <w:lang w:bidi="ar-SA"/>
              </w:rPr>
              <w:t>1.33</w:t>
            </w:r>
          </w:p>
        </w:tc>
        <w:tc>
          <w:tcPr>
            <w:tcW w:w="805" w:type="dxa"/>
          </w:tcPr>
          <w:p w14:paraId="3423260A" w14:textId="410CC8F6" w:rsidR="00214D2F" w:rsidRPr="002A7121" w:rsidRDefault="00214D2F" w:rsidP="0021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2A7121">
              <w:rPr>
                <w:rFonts w:asciiTheme="minorBidi" w:hAnsiTheme="minorBidi" w:cstheme="minorBidi"/>
                <w:sz w:val="22"/>
                <w:szCs w:val="22"/>
                <w:lang w:bidi="ar-SA"/>
              </w:rPr>
              <w:t>1.33</w:t>
            </w:r>
          </w:p>
        </w:tc>
        <w:tc>
          <w:tcPr>
            <w:tcW w:w="827" w:type="dxa"/>
          </w:tcPr>
          <w:p w14:paraId="437715A4" w14:textId="58ED15D6" w:rsidR="00214D2F" w:rsidRPr="002A7121" w:rsidRDefault="00214D2F" w:rsidP="0021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2A7121">
              <w:rPr>
                <w:rFonts w:asciiTheme="minorBidi" w:hAnsiTheme="minorBidi" w:cstheme="minorBidi"/>
                <w:sz w:val="22"/>
                <w:szCs w:val="22"/>
                <w:lang w:bidi="ar-SA"/>
              </w:rPr>
              <w:t>(15.28)</w:t>
            </w:r>
          </w:p>
        </w:tc>
        <w:tc>
          <w:tcPr>
            <w:tcW w:w="829" w:type="dxa"/>
          </w:tcPr>
          <w:p w14:paraId="4A85FD68" w14:textId="176BE69D" w:rsidR="00214D2F" w:rsidRPr="002A7121" w:rsidRDefault="00214D2F" w:rsidP="0021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2A7121">
              <w:rPr>
                <w:rFonts w:asciiTheme="minorBidi" w:hAnsiTheme="minorBidi" w:cstheme="minorBidi"/>
                <w:sz w:val="22"/>
                <w:szCs w:val="22"/>
                <w:lang w:bidi="ar-SA"/>
              </w:rPr>
              <w:t>(15.35)</w:t>
            </w:r>
          </w:p>
        </w:tc>
      </w:tr>
      <w:tr w:rsidR="00214D2F" w:rsidRPr="0006715D" w14:paraId="2A409F00" w14:textId="77777777" w:rsidTr="00931740">
        <w:tc>
          <w:tcPr>
            <w:tcW w:w="2628" w:type="dxa"/>
            <w:vAlign w:val="bottom"/>
          </w:tcPr>
          <w:p w14:paraId="621FF8B4" w14:textId="77777777" w:rsidR="00214D2F" w:rsidRPr="0006715D" w:rsidRDefault="00214D2F" w:rsidP="0021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2"/>
                <w:szCs w:val="22"/>
                <w:cs/>
              </w:rPr>
            </w:pPr>
          </w:p>
        </w:tc>
        <w:tc>
          <w:tcPr>
            <w:tcW w:w="828" w:type="dxa"/>
          </w:tcPr>
          <w:p w14:paraId="7F94FDA9" w14:textId="77777777" w:rsidR="00214D2F" w:rsidRPr="002A7121" w:rsidRDefault="00214D2F" w:rsidP="0021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783" w:type="dxa"/>
          </w:tcPr>
          <w:p w14:paraId="11D4284B" w14:textId="77777777" w:rsidR="00214D2F" w:rsidRPr="002A7121" w:rsidRDefault="00214D2F" w:rsidP="0021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38" w:type="dxa"/>
          </w:tcPr>
          <w:p w14:paraId="131A8E4E" w14:textId="77777777" w:rsidR="00214D2F" w:rsidRPr="002A7121" w:rsidRDefault="00214D2F" w:rsidP="0021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34" w:type="dxa"/>
          </w:tcPr>
          <w:p w14:paraId="7CD1FDA1" w14:textId="77777777" w:rsidR="00214D2F" w:rsidRPr="002A7121" w:rsidRDefault="00214D2F" w:rsidP="0021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35" w:type="dxa"/>
          </w:tcPr>
          <w:p w14:paraId="1EFC0BA4" w14:textId="77777777" w:rsidR="00214D2F" w:rsidRPr="002A7121" w:rsidRDefault="00214D2F" w:rsidP="0021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05" w:type="dxa"/>
          </w:tcPr>
          <w:p w14:paraId="465759AF" w14:textId="77777777" w:rsidR="00214D2F" w:rsidRPr="002A7121" w:rsidRDefault="00214D2F" w:rsidP="0021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27" w:type="dxa"/>
          </w:tcPr>
          <w:p w14:paraId="201876E0" w14:textId="77777777" w:rsidR="00214D2F" w:rsidRPr="002A7121" w:rsidRDefault="00214D2F" w:rsidP="0021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29" w:type="dxa"/>
          </w:tcPr>
          <w:p w14:paraId="65954338" w14:textId="77777777" w:rsidR="00214D2F" w:rsidRPr="002A7121" w:rsidRDefault="00214D2F" w:rsidP="0021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r>
      <w:tr w:rsidR="00214D2F" w:rsidRPr="0006715D" w14:paraId="4BB729BB" w14:textId="77777777" w:rsidTr="00931740">
        <w:tc>
          <w:tcPr>
            <w:tcW w:w="2628" w:type="dxa"/>
            <w:vAlign w:val="bottom"/>
          </w:tcPr>
          <w:p w14:paraId="0C208CCF" w14:textId="241EE2AB" w:rsidR="00214D2F" w:rsidRPr="0006715D" w:rsidRDefault="00214D2F" w:rsidP="0021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2"/>
                <w:szCs w:val="22"/>
                <w:lang w:bidi="ar-SA"/>
              </w:rPr>
            </w:pPr>
            <w:r w:rsidRPr="0006715D">
              <w:rPr>
                <w:rFonts w:asciiTheme="minorBidi" w:hAnsiTheme="minorBidi" w:cstheme="minorBidi"/>
                <w:sz w:val="22"/>
                <w:szCs w:val="22"/>
                <w:cs/>
              </w:rPr>
              <w:t>กำไรของส่วนงาน</w:t>
            </w:r>
          </w:p>
        </w:tc>
        <w:tc>
          <w:tcPr>
            <w:tcW w:w="828" w:type="dxa"/>
          </w:tcPr>
          <w:p w14:paraId="57C69174" w14:textId="6A8EFDF9" w:rsidR="00214D2F" w:rsidRPr="002A7121" w:rsidRDefault="00214D2F" w:rsidP="00214D2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2A7121">
              <w:rPr>
                <w:rFonts w:asciiTheme="minorBidi" w:hAnsiTheme="minorBidi" w:cstheme="minorBidi"/>
                <w:sz w:val="22"/>
                <w:szCs w:val="22"/>
                <w:lang w:bidi="ar-SA"/>
              </w:rPr>
              <w:t>66.92</w:t>
            </w:r>
          </w:p>
        </w:tc>
        <w:tc>
          <w:tcPr>
            <w:tcW w:w="783" w:type="dxa"/>
          </w:tcPr>
          <w:p w14:paraId="77C6E814" w14:textId="74630E83" w:rsidR="00214D2F" w:rsidRPr="002A7121" w:rsidRDefault="00214D2F" w:rsidP="00214D2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2A7121">
              <w:rPr>
                <w:rFonts w:asciiTheme="minorBidi" w:hAnsiTheme="minorBidi" w:cstheme="minorBidi"/>
                <w:sz w:val="22"/>
                <w:szCs w:val="22"/>
                <w:lang w:bidi="ar-SA"/>
              </w:rPr>
              <w:t>2</w:t>
            </w:r>
            <w:r w:rsidR="007C7D19">
              <w:rPr>
                <w:rFonts w:asciiTheme="minorBidi" w:hAnsiTheme="minorBidi" w:cstheme="minorBidi"/>
                <w:sz w:val="22"/>
                <w:szCs w:val="22"/>
                <w:lang w:bidi="ar-SA"/>
              </w:rPr>
              <w:t>8</w:t>
            </w:r>
            <w:r w:rsidRPr="002A7121">
              <w:rPr>
                <w:rFonts w:asciiTheme="minorBidi" w:hAnsiTheme="minorBidi" w:cstheme="minorBidi"/>
                <w:sz w:val="22"/>
                <w:szCs w:val="22"/>
                <w:lang w:bidi="ar-SA"/>
              </w:rPr>
              <w:t>.65</w:t>
            </w:r>
          </w:p>
        </w:tc>
        <w:tc>
          <w:tcPr>
            <w:tcW w:w="838" w:type="dxa"/>
          </w:tcPr>
          <w:p w14:paraId="24C23869" w14:textId="019AFE0E" w:rsidR="00214D2F" w:rsidRPr="002A7121" w:rsidRDefault="00214D2F" w:rsidP="00214D2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2A7121">
              <w:rPr>
                <w:rFonts w:asciiTheme="minorBidi" w:hAnsiTheme="minorBidi" w:cstheme="minorBidi"/>
                <w:sz w:val="22"/>
                <w:szCs w:val="22"/>
                <w:lang w:bidi="ar-SA"/>
              </w:rPr>
              <w:t>83.46</w:t>
            </w:r>
          </w:p>
        </w:tc>
        <w:tc>
          <w:tcPr>
            <w:tcW w:w="834" w:type="dxa"/>
          </w:tcPr>
          <w:p w14:paraId="49FAD269" w14:textId="4C970869" w:rsidR="00214D2F" w:rsidRPr="002A7121" w:rsidRDefault="00214D2F" w:rsidP="00214D2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2A7121">
              <w:rPr>
                <w:rFonts w:asciiTheme="minorBidi" w:hAnsiTheme="minorBidi" w:cstheme="minorBidi"/>
                <w:sz w:val="22"/>
                <w:szCs w:val="22"/>
                <w:lang w:bidi="ar-SA"/>
              </w:rPr>
              <w:t>38.39</w:t>
            </w:r>
          </w:p>
        </w:tc>
        <w:tc>
          <w:tcPr>
            <w:tcW w:w="835" w:type="dxa"/>
          </w:tcPr>
          <w:p w14:paraId="3666DDD0" w14:textId="223BE8CA" w:rsidR="00214D2F" w:rsidRPr="002A7121" w:rsidRDefault="00214D2F" w:rsidP="00214D2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2A7121">
              <w:rPr>
                <w:rFonts w:asciiTheme="minorBidi" w:hAnsiTheme="minorBidi" w:cstheme="minorBidi"/>
                <w:sz w:val="22"/>
                <w:szCs w:val="22"/>
                <w:lang w:bidi="ar-SA"/>
              </w:rPr>
              <w:t>(6.26)</w:t>
            </w:r>
          </w:p>
        </w:tc>
        <w:tc>
          <w:tcPr>
            <w:tcW w:w="805" w:type="dxa"/>
          </w:tcPr>
          <w:p w14:paraId="23583BF9" w14:textId="73CF1EFF" w:rsidR="00214D2F" w:rsidRPr="002A7121" w:rsidRDefault="007C7D19" w:rsidP="00214D2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Theme="minorBidi" w:hAnsiTheme="minorBidi" w:cstheme="minorBidi"/>
                <w:sz w:val="22"/>
                <w:szCs w:val="22"/>
                <w:lang w:bidi="ar-SA"/>
              </w:rPr>
              <w:t>(</w:t>
            </w:r>
            <w:r w:rsidR="00214D2F" w:rsidRPr="002A7121">
              <w:rPr>
                <w:rFonts w:asciiTheme="minorBidi" w:hAnsiTheme="minorBidi" w:cstheme="minorBidi"/>
                <w:sz w:val="22"/>
                <w:szCs w:val="22"/>
                <w:lang w:bidi="ar-SA"/>
              </w:rPr>
              <w:t>2.43</w:t>
            </w:r>
            <w:r>
              <w:rPr>
                <w:rFonts w:asciiTheme="minorBidi" w:hAnsiTheme="minorBidi" w:cstheme="minorBidi"/>
                <w:sz w:val="22"/>
                <w:szCs w:val="22"/>
                <w:lang w:bidi="ar-SA"/>
              </w:rPr>
              <w:t>)</w:t>
            </w:r>
          </w:p>
        </w:tc>
        <w:tc>
          <w:tcPr>
            <w:tcW w:w="827" w:type="dxa"/>
            <w:vAlign w:val="bottom"/>
          </w:tcPr>
          <w:p w14:paraId="0B0176E8" w14:textId="459835ED" w:rsidR="00214D2F" w:rsidRPr="002A7121" w:rsidRDefault="00214D2F" w:rsidP="00214D2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2A7121">
              <w:rPr>
                <w:rFonts w:asciiTheme="minorBidi" w:hAnsiTheme="minorBidi" w:cstheme="minorBidi"/>
                <w:sz w:val="22"/>
                <w:szCs w:val="22"/>
                <w:lang w:bidi="ar-SA"/>
              </w:rPr>
              <w:t>144.12</w:t>
            </w:r>
          </w:p>
        </w:tc>
        <w:tc>
          <w:tcPr>
            <w:tcW w:w="829" w:type="dxa"/>
            <w:vAlign w:val="bottom"/>
          </w:tcPr>
          <w:p w14:paraId="523B65A4" w14:textId="217ADFE4" w:rsidR="00214D2F" w:rsidRPr="002A7121" w:rsidRDefault="00214D2F" w:rsidP="00214D2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2A7121">
              <w:rPr>
                <w:rFonts w:asciiTheme="minorBidi" w:hAnsiTheme="minorBidi" w:cstheme="minorBidi"/>
                <w:sz w:val="22"/>
                <w:szCs w:val="22"/>
                <w:lang w:bidi="ar-SA"/>
              </w:rPr>
              <w:t>64.61</w:t>
            </w:r>
          </w:p>
        </w:tc>
      </w:tr>
    </w:tbl>
    <w:p w14:paraId="3C03C6BC" w14:textId="77777777" w:rsidR="00817ACE" w:rsidRPr="00066CC1" w:rsidRDefault="00817ACE" w:rsidP="00817ACE">
      <w:pPr>
        <w:spacing w:line="259" w:lineRule="auto"/>
        <w:rPr>
          <w:rFonts w:ascii="Cordia New" w:hAnsi="Cordia New" w:cs="Cordia New"/>
          <w:sz w:val="22"/>
          <w:szCs w:val="22"/>
          <w:cs/>
        </w:rPr>
      </w:pPr>
      <w:r w:rsidRPr="00066CC1">
        <w:rPr>
          <w:rFonts w:ascii="Cordia New" w:hAnsi="Cordia New" w:cs="Cordia New"/>
          <w:sz w:val="22"/>
          <w:szCs w:val="22"/>
        </w:rPr>
        <w:br w:type="page"/>
      </w:r>
    </w:p>
    <w:p w14:paraId="31F41F8E" w14:textId="77777777" w:rsidR="00817ACE" w:rsidRPr="00EF48EF" w:rsidRDefault="00817ACE" w:rsidP="00817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rPr>
      </w:pPr>
    </w:p>
    <w:p w14:paraId="31667B5F" w14:textId="2C072392" w:rsidR="00817ACE" w:rsidRPr="00EF48EF" w:rsidRDefault="00817ACE" w:rsidP="00817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60"/>
        <w:jc w:val="thaiDistribute"/>
        <w:rPr>
          <w:rFonts w:ascii="Cordia New" w:hAnsi="Cordia New" w:cs="Cordia New"/>
          <w:sz w:val="26"/>
          <w:szCs w:val="26"/>
          <w:shd w:val="clear" w:color="auto" w:fill="FFFFFF"/>
        </w:rPr>
      </w:pPr>
      <w:r w:rsidRPr="00EF48EF">
        <w:rPr>
          <w:rFonts w:ascii="Cordia New" w:hAnsi="Cordia New" w:cs="Cordia New" w:hint="cs"/>
          <w:sz w:val="26"/>
          <w:szCs w:val="26"/>
          <w:cs/>
        </w:rPr>
        <w:t>กลุ่มบริษัท</w:t>
      </w:r>
      <w:r w:rsidRPr="00EF48EF">
        <w:rPr>
          <w:rFonts w:ascii="Cordia New" w:hAnsi="Cordia New" w:cs="Cordia New" w:hint="cs"/>
          <w:sz w:val="26"/>
          <w:szCs w:val="26"/>
          <w:shd w:val="clear" w:color="auto" w:fill="FFFFFF"/>
          <w:cs/>
        </w:rPr>
        <w:t>ได้เปิดเผยข้อมูลการ</w:t>
      </w:r>
      <w:r w:rsidRPr="00EF48EF">
        <w:rPr>
          <w:rFonts w:ascii="Cordia New" w:hAnsi="Cordia New" w:cs="Cordia New" w:hint="cs"/>
          <w:sz w:val="26"/>
          <w:szCs w:val="26"/>
          <w:cs/>
        </w:rPr>
        <w:t>จำแนก</w:t>
      </w:r>
      <w:r w:rsidRPr="00EF48EF">
        <w:rPr>
          <w:rFonts w:ascii="Cordia New" w:hAnsi="Cordia New" w:cs="Cordia New" w:hint="cs"/>
          <w:sz w:val="26"/>
          <w:szCs w:val="26"/>
          <w:shd w:val="clear" w:color="auto" w:fill="FFFFFF"/>
          <w:cs/>
        </w:rPr>
        <w:t>รายได้ตามภูมิศาสตร์</w:t>
      </w:r>
      <w:r w:rsidRPr="00EF48EF">
        <w:rPr>
          <w:rFonts w:ascii="Cordia New" w:hAnsi="Cordia New" w:cs="Cordia New" w:hint="cs"/>
          <w:sz w:val="26"/>
          <w:szCs w:val="26"/>
          <w:shd w:val="clear" w:color="auto" w:fill="FFFFFF"/>
        </w:rPr>
        <w:t xml:space="preserve"> </w:t>
      </w:r>
      <w:r w:rsidRPr="00EF48EF">
        <w:rPr>
          <w:rFonts w:ascii="Cordia New" w:hAnsi="Cordia New" w:cs="Cordia New" w:hint="cs"/>
          <w:sz w:val="26"/>
          <w:szCs w:val="26"/>
          <w:shd w:val="clear" w:color="auto" w:fill="FFFFFF"/>
          <w:cs/>
        </w:rPr>
        <w:t>ดังนี้</w:t>
      </w:r>
    </w:p>
    <w:p w14:paraId="4397BD42" w14:textId="77777777" w:rsidR="00817ACE" w:rsidRPr="00EF48EF" w:rsidRDefault="00817ACE" w:rsidP="00817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shd w:val="clear" w:color="auto" w:fill="FFFFFF"/>
        </w:rPr>
      </w:pPr>
    </w:p>
    <w:tbl>
      <w:tblPr>
        <w:tblStyle w:val="TableGrid1"/>
        <w:tblW w:w="9447" w:type="dxa"/>
        <w:tblInd w:w="270" w:type="dxa"/>
        <w:tblLook w:val="04A0" w:firstRow="1" w:lastRow="0" w:firstColumn="1" w:lastColumn="0" w:noHBand="0" w:noVBand="1"/>
      </w:tblPr>
      <w:tblGrid>
        <w:gridCol w:w="2520"/>
        <w:gridCol w:w="850"/>
        <w:gridCol w:w="854"/>
        <w:gridCol w:w="851"/>
        <w:gridCol w:w="909"/>
        <w:gridCol w:w="878"/>
        <w:gridCol w:w="882"/>
        <w:gridCol w:w="851"/>
        <w:gridCol w:w="852"/>
      </w:tblGrid>
      <w:tr w:rsidR="00817ACE" w:rsidRPr="00EF48EF" w14:paraId="374E9076" w14:textId="77777777" w:rsidTr="003A3A52">
        <w:tc>
          <w:tcPr>
            <w:tcW w:w="2520" w:type="dxa"/>
          </w:tcPr>
          <w:p w14:paraId="2F446D56" w14:textId="77777777" w:rsidR="00817ACE" w:rsidRPr="005D3DB5" w:rsidRDefault="00817ACE" w:rsidP="002C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rPr>
                <w:rFonts w:ascii="Cordia New" w:hAnsi="Cordia New"/>
                <w:sz w:val="22"/>
                <w:szCs w:val="22"/>
                <w:cs/>
              </w:rPr>
            </w:pPr>
            <w:r w:rsidRPr="005D3DB5">
              <w:rPr>
                <w:rFonts w:ascii="Cordia New" w:hAnsi="Cordia New" w:hint="cs"/>
                <w:sz w:val="22"/>
                <w:szCs w:val="22"/>
                <w:cs/>
              </w:rPr>
              <w:t>(หน่วย : ล้านบาท)</w:t>
            </w:r>
          </w:p>
        </w:tc>
        <w:tc>
          <w:tcPr>
            <w:tcW w:w="6927" w:type="dxa"/>
            <w:gridSpan w:val="8"/>
          </w:tcPr>
          <w:p w14:paraId="6F234658" w14:textId="77777777" w:rsidR="00817ACE" w:rsidRPr="005D3DB5" w:rsidRDefault="00817ACE" w:rsidP="002C7E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sz w:val="22"/>
                <w:szCs w:val="22"/>
                <w:cs/>
              </w:rPr>
            </w:pPr>
            <w:r w:rsidRPr="005D3DB5">
              <w:rPr>
                <w:rFonts w:ascii="Cordia New" w:hAnsi="Cordia New" w:hint="cs"/>
                <w:sz w:val="22"/>
                <w:szCs w:val="22"/>
                <w:cs/>
              </w:rPr>
              <w:t>ข้อมูลทางการเงินรวม</w:t>
            </w:r>
          </w:p>
        </w:tc>
      </w:tr>
      <w:tr w:rsidR="00817ACE" w:rsidRPr="00EF48EF" w14:paraId="68FF5D5A" w14:textId="77777777" w:rsidTr="003A3A52">
        <w:tc>
          <w:tcPr>
            <w:tcW w:w="2520" w:type="dxa"/>
          </w:tcPr>
          <w:p w14:paraId="5C08C752" w14:textId="77777777" w:rsidR="00817ACE" w:rsidRPr="005D3DB5" w:rsidRDefault="00817ACE" w:rsidP="002C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jc w:val="center"/>
              <w:rPr>
                <w:rFonts w:ascii="Cordia New" w:hAnsi="Cordia New"/>
                <w:sz w:val="22"/>
                <w:szCs w:val="22"/>
                <w:cs/>
              </w:rPr>
            </w:pPr>
          </w:p>
        </w:tc>
        <w:tc>
          <w:tcPr>
            <w:tcW w:w="6927" w:type="dxa"/>
            <w:gridSpan w:val="8"/>
            <w:vAlign w:val="bottom"/>
          </w:tcPr>
          <w:p w14:paraId="57D3876E" w14:textId="3E1972DD" w:rsidR="00817ACE" w:rsidRPr="005D3DB5" w:rsidRDefault="00105B4C" w:rsidP="002C7E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sz w:val="22"/>
                <w:szCs w:val="22"/>
                <w:cs/>
              </w:rPr>
            </w:pPr>
            <w:r w:rsidRPr="00066CC1">
              <w:rPr>
                <w:rFonts w:ascii="Cordia New" w:hAnsi="Cordia New"/>
                <w:sz w:val="22"/>
                <w:szCs w:val="22"/>
                <w:cs/>
              </w:rPr>
              <w:t>สำหรับงวด</w:t>
            </w:r>
            <w:r>
              <w:rPr>
                <w:rFonts w:ascii="Cordia New" w:hAnsi="Cordia New" w:hint="cs"/>
                <w:sz w:val="22"/>
                <w:szCs w:val="22"/>
                <w:cs/>
              </w:rPr>
              <w:t>สาม</w:t>
            </w:r>
            <w:r w:rsidRPr="00066CC1">
              <w:rPr>
                <w:rFonts w:ascii="Cordia New" w:hAnsi="Cordia New"/>
                <w:sz w:val="22"/>
                <w:szCs w:val="22"/>
                <w:cs/>
              </w:rPr>
              <w:t>เดือนสิ้นสุดวันที่</w:t>
            </w:r>
            <w:r w:rsidRPr="00066CC1">
              <w:rPr>
                <w:rFonts w:ascii="Cordia New" w:hAnsi="Cordia New"/>
                <w:sz w:val="22"/>
                <w:szCs w:val="22"/>
                <w:lang w:bidi="ar-SA"/>
              </w:rPr>
              <w:t xml:space="preserve"> </w:t>
            </w:r>
            <w:r w:rsidR="00280753" w:rsidRPr="00280753">
              <w:rPr>
                <w:rFonts w:ascii="Cordia New" w:hAnsi="Cordia New"/>
                <w:sz w:val="22"/>
                <w:szCs w:val="22"/>
                <w:lang w:bidi="ar-SA"/>
              </w:rPr>
              <w:t xml:space="preserve">31 </w:t>
            </w:r>
            <w:r w:rsidR="00280753" w:rsidRPr="00280753">
              <w:rPr>
                <w:rFonts w:ascii="Cordia New" w:hAnsi="Cordia New"/>
                <w:sz w:val="22"/>
                <w:szCs w:val="22"/>
                <w:cs/>
              </w:rPr>
              <w:t>มีนาคม</w:t>
            </w:r>
          </w:p>
        </w:tc>
      </w:tr>
      <w:tr w:rsidR="00817ACE" w:rsidRPr="00F94BA6" w14:paraId="04714ED7" w14:textId="77777777" w:rsidTr="003A3A52">
        <w:tc>
          <w:tcPr>
            <w:tcW w:w="2520" w:type="dxa"/>
          </w:tcPr>
          <w:p w14:paraId="27AD3018" w14:textId="77777777" w:rsidR="00817ACE" w:rsidRPr="00F94BA6" w:rsidRDefault="00817ACE" w:rsidP="002C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jc w:val="center"/>
              <w:rPr>
                <w:rFonts w:ascii="Cordia New" w:hAnsi="Cordia New"/>
                <w:sz w:val="22"/>
                <w:szCs w:val="22"/>
              </w:rPr>
            </w:pPr>
          </w:p>
        </w:tc>
        <w:tc>
          <w:tcPr>
            <w:tcW w:w="1704" w:type="dxa"/>
            <w:gridSpan w:val="2"/>
            <w:vAlign w:val="bottom"/>
          </w:tcPr>
          <w:p w14:paraId="3A1ADFDC" w14:textId="77777777" w:rsidR="00817ACE" w:rsidRPr="00F94BA6" w:rsidRDefault="00817ACE" w:rsidP="002C7E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sz w:val="22"/>
                <w:szCs w:val="22"/>
              </w:rPr>
            </w:pPr>
            <w:r w:rsidRPr="00F94BA6">
              <w:rPr>
                <w:rFonts w:ascii="Cordia New" w:hAnsi="Cordia New"/>
                <w:sz w:val="22"/>
                <w:szCs w:val="22"/>
                <w:cs/>
              </w:rPr>
              <w:t>ซื้อมาขายไป</w:t>
            </w:r>
            <w:r w:rsidRPr="00F94BA6">
              <w:rPr>
                <w:rFonts w:ascii="Cordia New" w:hAnsi="Cordia New"/>
                <w:sz w:val="22"/>
                <w:szCs w:val="22"/>
                <w:lang w:bidi="ar-SA"/>
              </w:rPr>
              <w:t xml:space="preserve"> </w:t>
            </w:r>
          </w:p>
          <w:p w14:paraId="340ADE47" w14:textId="77777777" w:rsidR="00817ACE" w:rsidRPr="00F94BA6" w:rsidRDefault="00817ACE" w:rsidP="002C7E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sz w:val="22"/>
                <w:szCs w:val="22"/>
              </w:rPr>
            </w:pPr>
            <w:r w:rsidRPr="00F94BA6">
              <w:rPr>
                <w:rFonts w:ascii="Cordia New" w:hAnsi="Cordia New"/>
                <w:sz w:val="22"/>
                <w:szCs w:val="22"/>
                <w:lang w:bidi="ar-SA"/>
              </w:rPr>
              <w:t>(</w:t>
            </w:r>
            <w:r w:rsidRPr="00F94BA6">
              <w:rPr>
                <w:rFonts w:ascii="Cordia New" w:hAnsi="Cordia New"/>
                <w:sz w:val="22"/>
                <w:szCs w:val="22"/>
                <w:cs/>
              </w:rPr>
              <w:t>รวมวัตถุดิบ)</w:t>
            </w:r>
          </w:p>
        </w:tc>
        <w:tc>
          <w:tcPr>
            <w:tcW w:w="1760" w:type="dxa"/>
            <w:gridSpan w:val="2"/>
          </w:tcPr>
          <w:p w14:paraId="1FFE1E17" w14:textId="77777777" w:rsidR="00817ACE" w:rsidRPr="00F94BA6" w:rsidRDefault="00817ACE" w:rsidP="002C7EB0">
            <w:pPr>
              <w:pBdr>
                <w:bottom w:val="single" w:sz="4" w:space="1" w:color="auto"/>
              </w:pBdr>
              <w:tabs>
                <w:tab w:val="clear" w:pos="2807"/>
                <w:tab w:val="left" w:pos="2100"/>
              </w:tabs>
              <w:spacing w:line="340" w:lineRule="exact"/>
              <w:jc w:val="center"/>
              <w:rPr>
                <w:rFonts w:ascii="Cordia New" w:hAnsi="Cordia New"/>
                <w:sz w:val="22"/>
                <w:szCs w:val="22"/>
              </w:rPr>
            </w:pPr>
            <w:r w:rsidRPr="00F94BA6">
              <w:rPr>
                <w:rFonts w:ascii="Cordia New" w:hAnsi="Cordia New"/>
                <w:sz w:val="22"/>
                <w:szCs w:val="22"/>
                <w:cs/>
              </w:rPr>
              <w:t>ผลิตและจำหน่ายผลิตภัณฑ์จากเหล็ก</w:t>
            </w:r>
          </w:p>
        </w:tc>
        <w:tc>
          <w:tcPr>
            <w:tcW w:w="1760" w:type="dxa"/>
            <w:gridSpan w:val="2"/>
            <w:vAlign w:val="bottom"/>
          </w:tcPr>
          <w:p w14:paraId="72D51917" w14:textId="77777777" w:rsidR="00817ACE" w:rsidRPr="00F94BA6" w:rsidRDefault="00817ACE" w:rsidP="002C7EB0">
            <w:pPr>
              <w:pBdr>
                <w:bottom w:val="single" w:sz="4" w:space="1" w:color="auto"/>
              </w:pBdr>
              <w:tabs>
                <w:tab w:val="clear" w:pos="2807"/>
                <w:tab w:val="left" w:pos="2100"/>
              </w:tabs>
              <w:spacing w:line="340" w:lineRule="exact"/>
              <w:jc w:val="center"/>
              <w:rPr>
                <w:rFonts w:ascii="Cordia New" w:hAnsi="Cordia New"/>
                <w:sz w:val="22"/>
                <w:szCs w:val="22"/>
              </w:rPr>
            </w:pPr>
            <w:r w:rsidRPr="00F94BA6">
              <w:rPr>
                <w:rFonts w:ascii="Cordia New" w:hAnsi="Cordia New"/>
                <w:sz w:val="22"/>
                <w:szCs w:val="22"/>
                <w:cs/>
              </w:rPr>
              <w:t>ตัดรายการ</w:t>
            </w:r>
            <w:r w:rsidRPr="00F94BA6">
              <w:rPr>
                <w:rFonts w:ascii="Cordia New" w:hAnsi="Cordia New"/>
                <w:sz w:val="22"/>
                <w:szCs w:val="22"/>
              </w:rPr>
              <w:br/>
            </w:r>
            <w:r w:rsidRPr="00F94BA6">
              <w:rPr>
                <w:rFonts w:ascii="Cordia New" w:hAnsi="Cordia New"/>
                <w:sz w:val="22"/>
                <w:szCs w:val="22"/>
                <w:cs/>
              </w:rPr>
              <w:t>ระหว่างกัน</w:t>
            </w:r>
          </w:p>
        </w:tc>
        <w:tc>
          <w:tcPr>
            <w:tcW w:w="1703" w:type="dxa"/>
            <w:gridSpan w:val="2"/>
            <w:vAlign w:val="bottom"/>
          </w:tcPr>
          <w:p w14:paraId="74308528" w14:textId="77777777" w:rsidR="00817ACE" w:rsidRPr="00F94BA6" w:rsidRDefault="00817ACE" w:rsidP="002C7EB0">
            <w:pPr>
              <w:pBdr>
                <w:bottom w:val="single" w:sz="4" w:space="1" w:color="auto"/>
              </w:pBdr>
              <w:tabs>
                <w:tab w:val="clear" w:pos="2807"/>
                <w:tab w:val="left" w:pos="2100"/>
              </w:tabs>
              <w:spacing w:line="340" w:lineRule="exact"/>
              <w:jc w:val="center"/>
              <w:rPr>
                <w:rFonts w:ascii="Cordia New" w:hAnsi="Cordia New"/>
                <w:sz w:val="22"/>
                <w:szCs w:val="22"/>
                <w:cs/>
              </w:rPr>
            </w:pPr>
            <w:r w:rsidRPr="00F94BA6">
              <w:rPr>
                <w:rFonts w:ascii="Cordia New" w:hAnsi="Cordia New"/>
                <w:sz w:val="22"/>
                <w:szCs w:val="22"/>
                <w:cs/>
              </w:rPr>
              <w:t>รวม</w:t>
            </w:r>
          </w:p>
        </w:tc>
      </w:tr>
      <w:tr w:rsidR="00280753" w:rsidRPr="00F94BA6" w14:paraId="3A90C29A" w14:textId="77777777" w:rsidTr="003A3A52">
        <w:tc>
          <w:tcPr>
            <w:tcW w:w="2520" w:type="dxa"/>
          </w:tcPr>
          <w:p w14:paraId="09EA3299" w14:textId="77777777" w:rsidR="00280753" w:rsidRPr="00F94BA6" w:rsidRDefault="00280753" w:rsidP="00280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jc w:val="center"/>
              <w:rPr>
                <w:rFonts w:ascii="Cordia New" w:hAnsi="Cordia New"/>
                <w:sz w:val="22"/>
                <w:szCs w:val="22"/>
              </w:rPr>
            </w:pPr>
          </w:p>
        </w:tc>
        <w:tc>
          <w:tcPr>
            <w:tcW w:w="850" w:type="dxa"/>
          </w:tcPr>
          <w:p w14:paraId="78A3DCAA" w14:textId="4F13B4C8" w:rsidR="00280753" w:rsidRPr="00F94BA6" w:rsidRDefault="00280753" w:rsidP="002807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sz w:val="22"/>
                <w:szCs w:val="22"/>
              </w:rPr>
            </w:pPr>
            <w:r w:rsidRPr="001F453A">
              <w:rPr>
                <w:rFonts w:ascii="Cordia New" w:hAnsi="Cordia New"/>
                <w:sz w:val="22"/>
                <w:szCs w:val="22"/>
                <w:lang w:val="en-GB"/>
              </w:rPr>
              <w:t>256</w:t>
            </w:r>
            <w:r>
              <w:rPr>
                <w:rFonts w:ascii="Cordia New" w:hAnsi="Cordia New"/>
                <w:sz w:val="22"/>
                <w:szCs w:val="22"/>
                <w:lang w:val="en-GB"/>
              </w:rPr>
              <w:t>9</w:t>
            </w:r>
          </w:p>
        </w:tc>
        <w:tc>
          <w:tcPr>
            <w:tcW w:w="854" w:type="dxa"/>
          </w:tcPr>
          <w:p w14:paraId="415551BB" w14:textId="42536207" w:rsidR="00280753" w:rsidRPr="00F94BA6" w:rsidRDefault="00280753" w:rsidP="002807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sz w:val="22"/>
                <w:szCs w:val="22"/>
              </w:rPr>
            </w:pPr>
            <w:r w:rsidRPr="001F453A">
              <w:rPr>
                <w:rFonts w:ascii="Cordia New" w:hAnsi="Cordia New"/>
                <w:sz w:val="22"/>
                <w:szCs w:val="22"/>
                <w:lang w:val="en-GB" w:bidi="ar-SA"/>
              </w:rPr>
              <w:t>256</w:t>
            </w:r>
            <w:r>
              <w:rPr>
                <w:rFonts w:ascii="Cordia New" w:hAnsi="Cordia New"/>
                <w:sz w:val="22"/>
                <w:szCs w:val="22"/>
                <w:lang w:val="en-GB" w:bidi="ar-SA"/>
              </w:rPr>
              <w:t>8</w:t>
            </w:r>
          </w:p>
        </w:tc>
        <w:tc>
          <w:tcPr>
            <w:tcW w:w="851" w:type="dxa"/>
          </w:tcPr>
          <w:p w14:paraId="012D4309" w14:textId="3D18C410" w:rsidR="00280753" w:rsidRPr="00F94BA6" w:rsidRDefault="00280753" w:rsidP="00280753">
            <w:pPr>
              <w:pBdr>
                <w:bottom w:val="single" w:sz="4" w:space="1" w:color="auto"/>
              </w:pBdr>
              <w:tabs>
                <w:tab w:val="clear" w:pos="2807"/>
                <w:tab w:val="left" w:pos="2100"/>
              </w:tabs>
              <w:spacing w:line="340" w:lineRule="exact"/>
              <w:jc w:val="center"/>
              <w:rPr>
                <w:rFonts w:ascii="Cordia New" w:hAnsi="Cordia New"/>
                <w:sz w:val="22"/>
                <w:szCs w:val="22"/>
              </w:rPr>
            </w:pPr>
            <w:r w:rsidRPr="001F453A">
              <w:rPr>
                <w:rFonts w:ascii="Cordia New" w:hAnsi="Cordia New"/>
                <w:sz w:val="22"/>
                <w:szCs w:val="22"/>
                <w:lang w:val="en-GB"/>
              </w:rPr>
              <w:t>256</w:t>
            </w:r>
            <w:r>
              <w:rPr>
                <w:rFonts w:ascii="Cordia New" w:hAnsi="Cordia New"/>
                <w:sz w:val="22"/>
                <w:szCs w:val="22"/>
                <w:lang w:val="en-GB"/>
              </w:rPr>
              <w:t>9</w:t>
            </w:r>
          </w:p>
        </w:tc>
        <w:tc>
          <w:tcPr>
            <w:tcW w:w="909" w:type="dxa"/>
          </w:tcPr>
          <w:p w14:paraId="40716A6A" w14:textId="2F8606F9" w:rsidR="00280753" w:rsidRPr="00F94BA6" w:rsidRDefault="00280753" w:rsidP="00280753">
            <w:pPr>
              <w:pBdr>
                <w:bottom w:val="single" w:sz="4" w:space="1" w:color="auto"/>
              </w:pBdr>
              <w:tabs>
                <w:tab w:val="clear" w:pos="2807"/>
                <w:tab w:val="left" w:pos="2100"/>
              </w:tabs>
              <w:spacing w:line="340" w:lineRule="exact"/>
              <w:jc w:val="center"/>
              <w:rPr>
                <w:rFonts w:ascii="Cordia New" w:hAnsi="Cordia New"/>
                <w:sz w:val="22"/>
                <w:szCs w:val="22"/>
              </w:rPr>
            </w:pPr>
            <w:r w:rsidRPr="001F453A">
              <w:rPr>
                <w:rFonts w:ascii="Cordia New" w:hAnsi="Cordia New"/>
                <w:sz w:val="22"/>
                <w:szCs w:val="22"/>
                <w:lang w:val="en-GB" w:bidi="ar-SA"/>
              </w:rPr>
              <w:t>256</w:t>
            </w:r>
            <w:r>
              <w:rPr>
                <w:rFonts w:ascii="Cordia New" w:hAnsi="Cordia New"/>
                <w:sz w:val="22"/>
                <w:szCs w:val="22"/>
                <w:lang w:val="en-GB" w:bidi="ar-SA"/>
              </w:rPr>
              <w:t>8</w:t>
            </w:r>
          </w:p>
        </w:tc>
        <w:tc>
          <w:tcPr>
            <w:tcW w:w="878" w:type="dxa"/>
          </w:tcPr>
          <w:p w14:paraId="5A0C3C8C" w14:textId="275959C5" w:rsidR="00280753" w:rsidRPr="00F94BA6" w:rsidRDefault="00280753" w:rsidP="00280753">
            <w:pPr>
              <w:pBdr>
                <w:bottom w:val="single" w:sz="4" w:space="1" w:color="auto"/>
              </w:pBdr>
              <w:tabs>
                <w:tab w:val="clear" w:pos="2807"/>
                <w:tab w:val="left" w:pos="2100"/>
              </w:tabs>
              <w:spacing w:line="340" w:lineRule="exact"/>
              <w:jc w:val="center"/>
              <w:rPr>
                <w:rFonts w:ascii="Cordia New" w:hAnsi="Cordia New"/>
                <w:sz w:val="22"/>
                <w:szCs w:val="22"/>
              </w:rPr>
            </w:pPr>
            <w:r w:rsidRPr="001F453A">
              <w:rPr>
                <w:rFonts w:ascii="Cordia New" w:hAnsi="Cordia New"/>
                <w:sz w:val="22"/>
                <w:szCs w:val="22"/>
                <w:lang w:val="en-GB"/>
              </w:rPr>
              <w:t>256</w:t>
            </w:r>
            <w:r>
              <w:rPr>
                <w:rFonts w:ascii="Cordia New" w:hAnsi="Cordia New"/>
                <w:sz w:val="22"/>
                <w:szCs w:val="22"/>
                <w:lang w:val="en-GB"/>
              </w:rPr>
              <w:t>9</w:t>
            </w:r>
          </w:p>
        </w:tc>
        <w:tc>
          <w:tcPr>
            <w:tcW w:w="882" w:type="dxa"/>
          </w:tcPr>
          <w:p w14:paraId="227BBC93" w14:textId="06208F56" w:rsidR="00280753" w:rsidRPr="00F94BA6" w:rsidRDefault="00280753" w:rsidP="00280753">
            <w:pPr>
              <w:pBdr>
                <w:bottom w:val="single" w:sz="4" w:space="1" w:color="auto"/>
              </w:pBdr>
              <w:tabs>
                <w:tab w:val="clear" w:pos="2807"/>
                <w:tab w:val="left" w:pos="2100"/>
              </w:tabs>
              <w:spacing w:line="340" w:lineRule="exact"/>
              <w:jc w:val="center"/>
              <w:rPr>
                <w:rFonts w:ascii="Cordia New" w:hAnsi="Cordia New"/>
                <w:sz w:val="22"/>
                <w:szCs w:val="22"/>
              </w:rPr>
            </w:pPr>
            <w:r w:rsidRPr="001F453A">
              <w:rPr>
                <w:rFonts w:ascii="Cordia New" w:hAnsi="Cordia New"/>
                <w:sz w:val="22"/>
                <w:szCs w:val="22"/>
                <w:lang w:val="en-GB" w:bidi="ar-SA"/>
              </w:rPr>
              <w:t>256</w:t>
            </w:r>
            <w:r>
              <w:rPr>
                <w:rFonts w:ascii="Cordia New" w:hAnsi="Cordia New"/>
                <w:sz w:val="22"/>
                <w:szCs w:val="22"/>
                <w:lang w:val="en-GB" w:bidi="ar-SA"/>
              </w:rPr>
              <w:t>8</w:t>
            </w:r>
          </w:p>
        </w:tc>
        <w:tc>
          <w:tcPr>
            <w:tcW w:w="851" w:type="dxa"/>
          </w:tcPr>
          <w:p w14:paraId="7FFE1496" w14:textId="4B119B8C" w:rsidR="00280753" w:rsidRPr="00F94BA6" w:rsidRDefault="00280753" w:rsidP="00280753">
            <w:pPr>
              <w:pBdr>
                <w:bottom w:val="single" w:sz="4" w:space="1" w:color="auto"/>
              </w:pBdr>
              <w:tabs>
                <w:tab w:val="clear" w:pos="2807"/>
                <w:tab w:val="left" w:pos="2100"/>
              </w:tabs>
              <w:spacing w:line="340" w:lineRule="exact"/>
              <w:jc w:val="center"/>
              <w:rPr>
                <w:rFonts w:ascii="Cordia New" w:hAnsi="Cordia New"/>
                <w:sz w:val="22"/>
                <w:szCs w:val="22"/>
              </w:rPr>
            </w:pPr>
            <w:r w:rsidRPr="001F453A">
              <w:rPr>
                <w:rFonts w:ascii="Cordia New" w:hAnsi="Cordia New"/>
                <w:sz w:val="22"/>
                <w:szCs w:val="22"/>
                <w:lang w:val="en-GB"/>
              </w:rPr>
              <w:t>256</w:t>
            </w:r>
            <w:r>
              <w:rPr>
                <w:rFonts w:ascii="Cordia New" w:hAnsi="Cordia New"/>
                <w:sz w:val="22"/>
                <w:szCs w:val="22"/>
                <w:lang w:val="en-GB"/>
              </w:rPr>
              <w:t>9</w:t>
            </w:r>
          </w:p>
        </w:tc>
        <w:tc>
          <w:tcPr>
            <w:tcW w:w="852" w:type="dxa"/>
          </w:tcPr>
          <w:p w14:paraId="5168BFBE" w14:textId="13648219" w:rsidR="00280753" w:rsidRPr="00F94BA6" w:rsidRDefault="00280753" w:rsidP="00280753">
            <w:pPr>
              <w:pBdr>
                <w:bottom w:val="single" w:sz="4" w:space="1" w:color="auto"/>
              </w:pBdr>
              <w:tabs>
                <w:tab w:val="clear" w:pos="2807"/>
                <w:tab w:val="left" w:pos="2100"/>
              </w:tabs>
              <w:spacing w:line="340" w:lineRule="exact"/>
              <w:jc w:val="center"/>
              <w:rPr>
                <w:rFonts w:ascii="Cordia New" w:hAnsi="Cordia New"/>
                <w:sz w:val="22"/>
                <w:szCs w:val="22"/>
                <w:cs/>
              </w:rPr>
            </w:pPr>
            <w:r w:rsidRPr="001F453A">
              <w:rPr>
                <w:rFonts w:ascii="Cordia New" w:hAnsi="Cordia New"/>
                <w:sz w:val="22"/>
                <w:szCs w:val="22"/>
                <w:lang w:val="en-GB" w:bidi="ar-SA"/>
              </w:rPr>
              <w:t>256</w:t>
            </w:r>
            <w:r>
              <w:rPr>
                <w:rFonts w:ascii="Cordia New" w:hAnsi="Cordia New"/>
                <w:sz w:val="22"/>
                <w:szCs w:val="22"/>
                <w:lang w:val="en-GB" w:bidi="ar-SA"/>
              </w:rPr>
              <w:t>8</w:t>
            </w:r>
          </w:p>
        </w:tc>
      </w:tr>
      <w:tr w:rsidR="00817ACE" w:rsidRPr="00F94BA6" w14:paraId="0BF6DEF4" w14:textId="77777777" w:rsidTr="003A3A52">
        <w:tc>
          <w:tcPr>
            <w:tcW w:w="2520" w:type="dxa"/>
          </w:tcPr>
          <w:p w14:paraId="5E865AF8" w14:textId="77777777" w:rsidR="00817ACE" w:rsidRPr="00F94BA6" w:rsidRDefault="00817ACE" w:rsidP="002C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rPr>
                <w:rFonts w:ascii="Cordia New" w:hAnsi="Cordia New"/>
                <w:sz w:val="22"/>
                <w:szCs w:val="22"/>
              </w:rPr>
            </w:pPr>
          </w:p>
        </w:tc>
        <w:tc>
          <w:tcPr>
            <w:tcW w:w="850" w:type="dxa"/>
          </w:tcPr>
          <w:p w14:paraId="635CD1CE" w14:textId="77777777" w:rsidR="00817ACE" w:rsidRPr="00F94BA6" w:rsidRDefault="00817ACE" w:rsidP="002C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sz w:val="22"/>
                <w:szCs w:val="22"/>
              </w:rPr>
            </w:pPr>
          </w:p>
        </w:tc>
        <w:tc>
          <w:tcPr>
            <w:tcW w:w="854" w:type="dxa"/>
          </w:tcPr>
          <w:p w14:paraId="7AE9B362" w14:textId="77777777" w:rsidR="00817ACE" w:rsidRPr="00F94BA6" w:rsidRDefault="00817ACE" w:rsidP="002C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sz w:val="22"/>
                <w:szCs w:val="22"/>
              </w:rPr>
            </w:pPr>
          </w:p>
        </w:tc>
        <w:tc>
          <w:tcPr>
            <w:tcW w:w="851" w:type="dxa"/>
          </w:tcPr>
          <w:p w14:paraId="7293B7DA" w14:textId="77777777" w:rsidR="00817ACE" w:rsidRPr="00F94BA6" w:rsidRDefault="00817ACE" w:rsidP="002C7EB0">
            <w:pPr>
              <w:tabs>
                <w:tab w:val="clear" w:pos="2807"/>
                <w:tab w:val="left" w:pos="2100"/>
              </w:tabs>
              <w:spacing w:line="340" w:lineRule="exact"/>
              <w:rPr>
                <w:rFonts w:ascii="Cordia New" w:hAnsi="Cordia New"/>
                <w:sz w:val="22"/>
                <w:szCs w:val="22"/>
              </w:rPr>
            </w:pPr>
          </w:p>
        </w:tc>
        <w:tc>
          <w:tcPr>
            <w:tcW w:w="909" w:type="dxa"/>
          </w:tcPr>
          <w:p w14:paraId="28010CC6" w14:textId="77777777" w:rsidR="00817ACE" w:rsidRPr="00F94BA6" w:rsidRDefault="00817ACE" w:rsidP="002C7EB0">
            <w:pPr>
              <w:tabs>
                <w:tab w:val="clear" w:pos="2807"/>
                <w:tab w:val="left" w:pos="2100"/>
              </w:tabs>
              <w:spacing w:line="340" w:lineRule="exact"/>
              <w:rPr>
                <w:rFonts w:ascii="Cordia New" w:hAnsi="Cordia New"/>
                <w:sz w:val="22"/>
                <w:szCs w:val="22"/>
              </w:rPr>
            </w:pPr>
          </w:p>
        </w:tc>
        <w:tc>
          <w:tcPr>
            <w:tcW w:w="878" w:type="dxa"/>
          </w:tcPr>
          <w:p w14:paraId="4B53D508" w14:textId="77777777" w:rsidR="00817ACE" w:rsidRPr="00F94BA6" w:rsidRDefault="00817ACE" w:rsidP="002C7EB0">
            <w:pPr>
              <w:tabs>
                <w:tab w:val="clear" w:pos="2807"/>
                <w:tab w:val="left" w:pos="2100"/>
              </w:tabs>
              <w:spacing w:line="340" w:lineRule="exact"/>
              <w:rPr>
                <w:rFonts w:ascii="Cordia New" w:hAnsi="Cordia New"/>
                <w:sz w:val="22"/>
                <w:szCs w:val="22"/>
              </w:rPr>
            </w:pPr>
          </w:p>
        </w:tc>
        <w:tc>
          <w:tcPr>
            <w:tcW w:w="882" w:type="dxa"/>
          </w:tcPr>
          <w:p w14:paraId="6A206A39" w14:textId="77777777" w:rsidR="00817ACE" w:rsidRPr="00F94BA6" w:rsidRDefault="00817ACE" w:rsidP="002C7EB0">
            <w:pPr>
              <w:tabs>
                <w:tab w:val="clear" w:pos="2807"/>
                <w:tab w:val="left" w:pos="2100"/>
              </w:tabs>
              <w:spacing w:line="340" w:lineRule="exact"/>
              <w:rPr>
                <w:rFonts w:ascii="Cordia New" w:hAnsi="Cordia New"/>
                <w:sz w:val="22"/>
                <w:szCs w:val="22"/>
              </w:rPr>
            </w:pPr>
          </w:p>
        </w:tc>
        <w:tc>
          <w:tcPr>
            <w:tcW w:w="851" w:type="dxa"/>
          </w:tcPr>
          <w:p w14:paraId="7897F022" w14:textId="77777777" w:rsidR="00817ACE" w:rsidRPr="00F94BA6" w:rsidRDefault="00817ACE" w:rsidP="002C7EB0">
            <w:pPr>
              <w:tabs>
                <w:tab w:val="clear" w:pos="2807"/>
                <w:tab w:val="left" w:pos="2100"/>
              </w:tabs>
              <w:spacing w:line="340" w:lineRule="exact"/>
              <w:jc w:val="right"/>
              <w:rPr>
                <w:rFonts w:ascii="Cordia New" w:hAnsi="Cordia New"/>
                <w:sz w:val="22"/>
                <w:szCs w:val="22"/>
                <w:cs/>
              </w:rPr>
            </w:pPr>
          </w:p>
        </w:tc>
        <w:tc>
          <w:tcPr>
            <w:tcW w:w="852" w:type="dxa"/>
          </w:tcPr>
          <w:p w14:paraId="77E449F9" w14:textId="77777777" w:rsidR="00817ACE" w:rsidRPr="00F94BA6" w:rsidRDefault="00817ACE" w:rsidP="002C7EB0">
            <w:pPr>
              <w:tabs>
                <w:tab w:val="clear" w:pos="2807"/>
                <w:tab w:val="left" w:pos="2100"/>
              </w:tabs>
              <w:spacing w:line="340" w:lineRule="exact"/>
              <w:jc w:val="right"/>
              <w:rPr>
                <w:rFonts w:ascii="Cordia New" w:hAnsi="Cordia New"/>
                <w:sz w:val="22"/>
                <w:szCs w:val="22"/>
                <w:cs/>
              </w:rPr>
            </w:pPr>
          </w:p>
        </w:tc>
      </w:tr>
      <w:tr w:rsidR="00406AF5" w:rsidRPr="008F7E34" w14:paraId="52A24BAF" w14:textId="77777777" w:rsidTr="003A3A52">
        <w:tc>
          <w:tcPr>
            <w:tcW w:w="2520" w:type="dxa"/>
          </w:tcPr>
          <w:p w14:paraId="18D3F61C" w14:textId="3A2CB2E5" w:rsidR="00406AF5" w:rsidRPr="008F7E34" w:rsidRDefault="00406AF5" w:rsidP="00406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rPr>
                <w:rFonts w:ascii="Cordia New" w:hAnsi="Cordia New"/>
                <w:sz w:val="22"/>
                <w:szCs w:val="22"/>
                <w:cs/>
              </w:rPr>
            </w:pPr>
            <w:r w:rsidRPr="008F7E34">
              <w:rPr>
                <w:rFonts w:ascii="Cordia New" w:hAnsi="Cordia New"/>
                <w:sz w:val="22"/>
                <w:szCs w:val="22"/>
                <w:cs/>
              </w:rPr>
              <w:t>ประเทศไทย</w:t>
            </w:r>
          </w:p>
        </w:tc>
        <w:tc>
          <w:tcPr>
            <w:tcW w:w="850" w:type="dxa"/>
            <w:vAlign w:val="bottom"/>
          </w:tcPr>
          <w:p w14:paraId="16953DE2" w14:textId="23963EC6" w:rsidR="00406AF5" w:rsidRPr="00406AF5" w:rsidRDefault="00406AF5" w:rsidP="00406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sz w:val="22"/>
                <w:szCs w:val="22"/>
              </w:rPr>
            </w:pPr>
            <w:r w:rsidRPr="00406AF5">
              <w:rPr>
                <w:rFonts w:ascii="Cordia New" w:hAnsi="Cordia New"/>
                <w:sz w:val="22"/>
                <w:szCs w:val="22"/>
              </w:rPr>
              <w:t>877.49</w:t>
            </w:r>
          </w:p>
        </w:tc>
        <w:tc>
          <w:tcPr>
            <w:tcW w:w="854" w:type="dxa"/>
            <w:vAlign w:val="bottom"/>
          </w:tcPr>
          <w:p w14:paraId="7673B2EE" w14:textId="4E1BED3A" w:rsidR="00406AF5" w:rsidRPr="00406AF5" w:rsidRDefault="00406AF5" w:rsidP="00406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sz w:val="22"/>
                <w:szCs w:val="22"/>
              </w:rPr>
            </w:pPr>
            <w:r w:rsidRPr="00406AF5">
              <w:rPr>
                <w:rFonts w:ascii="Cordia New" w:hAnsi="Cordia New"/>
                <w:sz w:val="22"/>
                <w:szCs w:val="22"/>
              </w:rPr>
              <w:t>718.87</w:t>
            </w:r>
          </w:p>
        </w:tc>
        <w:tc>
          <w:tcPr>
            <w:tcW w:w="851" w:type="dxa"/>
            <w:vAlign w:val="bottom"/>
          </w:tcPr>
          <w:p w14:paraId="4FA45EA1" w14:textId="77ED613D" w:rsidR="00406AF5" w:rsidRPr="00406AF5" w:rsidRDefault="00406AF5" w:rsidP="00406AF5">
            <w:pPr>
              <w:tabs>
                <w:tab w:val="clear" w:pos="2807"/>
                <w:tab w:val="left" w:pos="2100"/>
              </w:tabs>
              <w:spacing w:line="340" w:lineRule="exact"/>
              <w:jc w:val="right"/>
              <w:rPr>
                <w:rFonts w:ascii="Cordia New" w:hAnsi="Cordia New"/>
                <w:sz w:val="22"/>
                <w:szCs w:val="22"/>
              </w:rPr>
            </w:pPr>
            <w:r w:rsidRPr="00406AF5">
              <w:rPr>
                <w:rFonts w:ascii="Cordia New" w:hAnsi="Cordia New"/>
                <w:sz w:val="22"/>
                <w:szCs w:val="22"/>
              </w:rPr>
              <w:t>1,234.04</w:t>
            </w:r>
          </w:p>
        </w:tc>
        <w:tc>
          <w:tcPr>
            <w:tcW w:w="909" w:type="dxa"/>
            <w:vAlign w:val="bottom"/>
          </w:tcPr>
          <w:p w14:paraId="6FCF1E3A" w14:textId="12256BA5" w:rsidR="00406AF5" w:rsidRPr="00406AF5" w:rsidRDefault="00406AF5" w:rsidP="00406AF5">
            <w:pPr>
              <w:tabs>
                <w:tab w:val="clear" w:pos="2807"/>
                <w:tab w:val="left" w:pos="2100"/>
              </w:tabs>
              <w:spacing w:line="340" w:lineRule="exact"/>
              <w:jc w:val="right"/>
              <w:rPr>
                <w:rFonts w:ascii="Cordia New" w:hAnsi="Cordia New"/>
                <w:sz w:val="22"/>
                <w:szCs w:val="22"/>
              </w:rPr>
            </w:pPr>
            <w:r w:rsidRPr="00406AF5">
              <w:rPr>
                <w:rFonts w:ascii="Cordia New" w:hAnsi="Cordia New"/>
                <w:sz w:val="22"/>
                <w:szCs w:val="22"/>
              </w:rPr>
              <w:t>1,301.38</w:t>
            </w:r>
          </w:p>
        </w:tc>
        <w:tc>
          <w:tcPr>
            <w:tcW w:w="878" w:type="dxa"/>
            <w:vAlign w:val="bottom"/>
          </w:tcPr>
          <w:p w14:paraId="77C78BCE" w14:textId="50B09F51" w:rsidR="00406AF5" w:rsidRPr="00406AF5" w:rsidRDefault="00406AF5" w:rsidP="00406AF5">
            <w:pPr>
              <w:tabs>
                <w:tab w:val="clear" w:pos="2807"/>
                <w:tab w:val="left" w:pos="2100"/>
              </w:tabs>
              <w:spacing w:line="340" w:lineRule="exact"/>
              <w:jc w:val="right"/>
              <w:rPr>
                <w:rFonts w:ascii="Cordia New" w:hAnsi="Cordia New"/>
                <w:sz w:val="22"/>
                <w:szCs w:val="22"/>
              </w:rPr>
            </w:pPr>
            <w:r w:rsidRPr="00406AF5">
              <w:rPr>
                <w:rFonts w:ascii="Cordia New" w:hAnsi="Cordia New"/>
                <w:sz w:val="22"/>
                <w:szCs w:val="22"/>
              </w:rPr>
              <w:t>(42.99)</w:t>
            </w:r>
          </w:p>
        </w:tc>
        <w:tc>
          <w:tcPr>
            <w:tcW w:w="882" w:type="dxa"/>
            <w:vAlign w:val="bottom"/>
          </w:tcPr>
          <w:p w14:paraId="3D4B5E0A" w14:textId="3CA3727F" w:rsidR="00406AF5" w:rsidRPr="00406AF5" w:rsidRDefault="00406AF5" w:rsidP="00406AF5">
            <w:pPr>
              <w:tabs>
                <w:tab w:val="clear" w:pos="2807"/>
                <w:tab w:val="left" w:pos="2100"/>
              </w:tabs>
              <w:spacing w:line="340" w:lineRule="exact"/>
              <w:jc w:val="right"/>
              <w:rPr>
                <w:rFonts w:ascii="Cordia New" w:hAnsi="Cordia New"/>
                <w:sz w:val="22"/>
                <w:szCs w:val="22"/>
              </w:rPr>
            </w:pPr>
            <w:r w:rsidRPr="00406AF5">
              <w:rPr>
                <w:rFonts w:ascii="Cordia New" w:hAnsi="Cordia New"/>
                <w:sz w:val="22"/>
                <w:szCs w:val="22"/>
              </w:rPr>
              <w:t>(45.13)</w:t>
            </w:r>
          </w:p>
        </w:tc>
        <w:tc>
          <w:tcPr>
            <w:tcW w:w="851" w:type="dxa"/>
            <w:vAlign w:val="bottom"/>
          </w:tcPr>
          <w:p w14:paraId="0F637762" w14:textId="26591B6C" w:rsidR="00406AF5" w:rsidRPr="00406AF5" w:rsidRDefault="00406AF5" w:rsidP="00406AF5">
            <w:pPr>
              <w:tabs>
                <w:tab w:val="clear" w:pos="2807"/>
                <w:tab w:val="left" w:pos="2100"/>
              </w:tabs>
              <w:spacing w:line="340" w:lineRule="exact"/>
              <w:jc w:val="right"/>
              <w:rPr>
                <w:rFonts w:ascii="Cordia New" w:hAnsi="Cordia New"/>
                <w:sz w:val="22"/>
                <w:szCs w:val="22"/>
                <w:cs/>
              </w:rPr>
            </w:pPr>
            <w:r w:rsidRPr="00406AF5">
              <w:rPr>
                <w:rFonts w:ascii="Cordia New" w:hAnsi="Cordia New"/>
                <w:sz w:val="22"/>
                <w:szCs w:val="22"/>
              </w:rPr>
              <w:t>2,068.54</w:t>
            </w:r>
          </w:p>
        </w:tc>
        <w:tc>
          <w:tcPr>
            <w:tcW w:w="852" w:type="dxa"/>
            <w:vAlign w:val="bottom"/>
          </w:tcPr>
          <w:p w14:paraId="75E7A498" w14:textId="0582763D" w:rsidR="00406AF5" w:rsidRPr="00406AF5" w:rsidRDefault="00406AF5" w:rsidP="00406AF5">
            <w:pPr>
              <w:tabs>
                <w:tab w:val="clear" w:pos="2807"/>
                <w:tab w:val="left" w:pos="2100"/>
              </w:tabs>
              <w:spacing w:line="340" w:lineRule="exact"/>
              <w:jc w:val="right"/>
              <w:rPr>
                <w:rFonts w:ascii="Cordia New" w:hAnsi="Cordia New"/>
                <w:sz w:val="22"/>
                <w:szCs w:val="22"/>
                <w:cs/>
              </w:rPr>
            </w:pPr>
            <w:r w:rsidRPr="00406AF5">
              <w:rPr>
                <w:rFonts w:ascii="Cordia New" w:hAnsi="Cordia New"/>
                <w:sz w:val="22"/>
                <w:szCs w:val="22"/>
              </w:rPr>
              <w:t>1,975.12</w:t>
            </w:r>
          </w:p>
        </w:tc>
      </w:tr>
      <w:tr w:rsidR="00406AF5" w:rsidRPr="008F7E34" w14:paraId="07A08446" w14:textId="77777777" w:rsidTr="00EE436C">
        <w:trPr>
          <w:trHeight w:val="74"/>
        </w:trPr>
        <w:tc>
          <w:tcPr>
            <w:tcW w:w="2520" w:type="dxa"/>
          </w:tcPr>
          <w:p w14:paraId="373E6B24" w14:textId="0D7FCCBC" w:rsidR="00406AF5" w:rsidRPr="008F7E34" w:rsidRDefault="00406AF5" w:rsidP="00406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rPr>
                <w:rFonts w:ascii="Cordia New" w:hAnsi="Cordia New"/>
                <w:sz w:val="22"/>
                <w:szCs w:val="22"/>
                <w:cs/>
              </w:rPr>
            </w:pPr>
            <w:r w:rsidRPr="008F7E34">
              <w:rPr>
                <w:rFonts w:ascii="Cordia New" w:hAnsi="Cordia New"/>
                <w:sz w:val="22"/>
                <w:szCs w:val="22"/>
                <w:cs/>
              </w:rPr>
              <w:t>สาธารณรัฐประชาธิปไตยประชาชนลาว</w:t>
            </w:r>
          </w:p>
        </w:tc>
        <w:tc>
          <w:tcPr>
            <w:tcW w:w="850" w:type="dxa"/>
            <w:vAlign w:val="bottom"/>
          </w:tcPr>
          <w:p w14:paraId="70A11380" w14:textId="55F30938" w:rsidR="00406AF5" w:rsidRPr="00406AF5" w:rsidRDefault="00406AF5" w:rsidP="00406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sz w:val="22"/>
                <w:szCs w:val="22"/>
              </w:rPr>
            </w:pPr>
            <w:r w:rsidRPr="00406AF5">
              <w:rPr>
                <w:rFonts w:ascii="Cordia New" w:hAnsi="Cordia New"/>
                <w:sz w:val="22"/>
                <w:szCs w:val="22"/>
              </w:rPr>
              <w:t>0.30</w:t>
            </w:r>
          </w:p>
        </w:tc>
        <w:tc>
          <w:tcPr>
            <w:tcW w:w="854" w:type="dxa"/>
            <w:vAlign w:val="bottom"/>
          </w:tcPr>
          <w:p w14:paraId="6E760404" w14:textId="20689AD8" w:rsidR="00406AF5" w:rsidRPr="00406AF5" w:rsidRDefault="00406AF5" w:rsidP="00406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sz w:val="22"/>
                <w:szCs w:val="22"/>
              </w:rPr>
            </w:pPr>
            <w:r w:rsidRPr="00406AF5">
              <w:rPr>
                <w:rFonts w:ascii="Cordia New" w:hAnsi="Cordia New"/>
                <w:sz w:val="22"/>
                <w:szCs w:val="22"/>
              </w:rPr>
              <w:t>0.21</w:t>
            </w:r>
          </w:p>
        </w:tc>
        <w:tc>
          <w:tcPr>
            <w:tcW w:w="851" w:type="dxa"/>
            <w:vAlign w:val="bottom"/>
          </w:tcPr>
          <w:p w14:paraId="40850AA9" w14:textId="68B846E9" w:rsidR="00406AF5" w:rsidRPr="00406AF5" w:rsidRDefault="00406AF5" w:rsidP="00406AF5">
            <w:pPr>
              <w:pBdr>
                <w:bottom w:val="single" w:sz="4" w:space="1" w:color="auto"/>
              </w:pBdr>
              <w:tabs>
                <w:tab w:val="clear" w:pos="2807"/>
                <w:tab w:val="left" w:pos="2100"/>
              </w:tabs>
              <w:spacing w:line="340" w:lineRule="exact"/>
              <w:jc w:val="right"/>
              <w:rPr>
                <w:rFonts w:ascii="Cordia New" w:hAnsi="Cordia New"/>
                <w:sz w:val="22"/>
                <w:szCs w:val="22"/>
              </w:rPr>
            </w:pPr>
            <w:r w:rsidRPr="00406AF5">
              <w:rPr>
                <w:rFonts w:ascii="Cordia New" w:hAnsi="Cordia New"/>
                <w:sz w:val="22"/>
                <w:szCs w:val="22"/>
              </w:rPr>
              <w:t>78.54</w:t>
            </w:r>
          </w:p>
        </w:tc>
        <w:tc>
          <w:tcPr>
            <w:tcW w:w="909" w:type="dxa"/>
            <w:vAlign w:val="bottom"/>
          </w:tcPr>
          <w:p w14:paraId="4AF6BCF3" w14:textId="409F5782" w:rsidR="00406AF5" w:rsidRPr="00406AF5" w:rsidRDefault="00406AF5" w:rsidP="00406AF5">
            <w:pPr>
              <w:pBdr>
                <w:bottom w:val="single" w:sz="4" w:space="1" w:color="auto"/>
              </w:pBdr>
              <w:tabs>
                <w:tab w:val="clear" w:pos="2807"/>
                <w:tab w:val="left" w:pos="2100"/>
              </w:tabs>
              <w:spacing w:line="340" w:lineRule="exact"/>
              <w:jc w:val="right"/>
              <w:rPr>
                <w:rFonts w:ascii="Cordia New" w:hAnsi="Cordia New"/>
                <w:sz w:val="22"/>
                <w:szCs w:val="22"/>
              </w:rPr>
            </w:pPr>
            <w:r w:rsidRPr="00406AF5">
              <w:rPr>
                <w:rFonts w:ascii="Cordia New" w:hAnsi="Cordia New"/>
                <w:sz w:val="22"/>
                <w:szCs w:val="22"/>
              </w:rPr>
              <w:t>80.78</w:t>
            </w:r>
          </w:p>
        </w:tc>
        <w:tc>
          <w:tcPr>
            <w:tcW w:w="878" w:type="dxa"/>
            <w:vAlign w:val="bottom"/>
          </w:tcPr>
          <w:p w14:paraId="76BBA205" w14:textId="22DCC151" w:rsidR="00406AF5" w:rsidRPr="00406AF5" w:rsidRDefault="00406AF5" w:rsidP="00406AF5">
            <w:pPr>
              <w:pBdr>
                <w:bottom w:val="single" w:sz="4" w:space="1" w:color="auto"/>
              </w:pBdr>
              <w:tabs>
                <w:tab w:val="clear" w:pos="227"/>
                <w:tab w:val="clear" w:pos="2807"/>
                <w:tab w:val="left" w:pos="425"/>
                <w:tab w:val="left" w:pos="2100"/>
              </w:tabs>
              <w:spacing w:line="340" w:lineRule="exact"/>
              <w:jc w:val="right"/>
              <w:rPr>
                <w:rFonts w:ascii="Cordia New" w:hAnsi="Cordia New"/>
                <w:sz w:val="22"/>
                <w:szCs w:val="22"/>
              </w:rPr>
            </w:pPr>
            <w:r w:rsidRPr="00406AF5">
              <w:rPr>
                <w:rFonts w:ascii="Cordia New" w:hAnsi="Cordia New"/>
                <w:sz w:val="22"/>
                <w:szCs w:val="22"/>
              </w:rPr>
              <w:t>(66.47)</w:t>
            </w:r>
          </w:p>
        </w:tc>
        <w:tc>
          <w:tcPr>
            <w:tcW w:w="882" w:type="dxa"/>
            <w:vAlign w:val="bottom"/>
          </w:tcPr>
          <w:p w14:paraId="1743A1AA" w14:textId="656C51F8" w:rsidR="00406AF5" w:rsidRPr="00406AF5" w:rsidRDefault="00406AF5" w:rsidP="00406AF5">
            <w:pPr>
              <w:pBdr>
                <w:bottom w:val="single" w:sz="4" w:space="1" w:color="auto"/>
              </w:pBdr>
              <w:tabs>
                <w:tab w:val="clear" w:pos="2807"/>
                <w:tab w:val="left" w:pos="2100"/>
              </w:tabs>
              <w:spacing w:line="340" w:lineRule="exact"/>
              <w:jc w:val="right"/>
              <w:rPr>
                <w:rFonts w:ascii="Cordia New" w:hAnsi="Cordia New"/>
                <w:sz w:val="22"/>
                <w:szCs w:val="22"/>
              </w:rPr>
            </w:pPr>
            <w:r w:rsidRPr="00406AF5">
              <w:rPr>
                <w:rFonts w:ascii="Cordia New" w:hAnsi="Cordia New"/>
                <w:sz w:val="22"/>
                <w:szCs w:val="22"/>
              </w:rPr>
              <w:t>(57.45)</w:t>
            </w:r>
          </w:p>
        </w:tc>
        <w:tc>
          <w:tcPr>
            <w:tcW w:w="851" w:type="dxa"/>
            <w:vAlign w:val="bottom"/>
          </w:tcPr>
          <w:p w14:paraId="189DB660" w14:textId="437DC890" w:rsidR="00406AF5" w:rsidRPr="00406AF5" w:rsidRDefault="00406AF5" w:rsidP="00406AF5">
            <w:pPr>
              <w:pBdr>
                <w:bottom w:val="single" w:sz="4" w:space="1" w:color="auto"/>
              </w:pBdr>
              <w:tabs>
                <w:tab w:val="clear" w:pos="2807"/>
                <w:tab w:val="left" w:pos="2100"/>
              </w:tabs>
              <w:spacing w:line="340" w:lineRule="exact"/>
              <w:jc w:val="right"/>
              <w:rPr>
                <w:rFonts w:ascii="Cordia New" w:hAnsi="Cordia New"/>
                <w:sz w:val="22"/>
                <w:szCs w:val="22"/>
                <w:cs/>
              </w:rPr>
            </w:pPr>
            <w:r w:rsidRPr="00406AF5">
              <w:rPr>
                <w:rFonts w:ascii="Cordia New" w:hAnsi="Cordia New"/>
                <w:sz w:val="22"/>
                <w:szCs w:val="22"/>
              </w:rPr>
              <w:t>12.37</w:t>
            </w:r>
          </w:p>
        </w:tc>
        <w:tc>
          <w:tcPr>
            <w:tcW w:w="852" w:type="dxa"/>
            <w:vAlign w:val="bottom"/>
          </w:tcPr>
          <w:p w14:paraId="756A3C84" w14:textId="78FEC272" w:rsidR="00406AF5" w:rsidRPr="00406AF5" w:rsidRDefault="00406AF5" w:rsidP="00406AF5">
            <w:pPr>
              <w:pBdr>
                <w:bottom w:val="single" w:sz="4" w:space="1" w:color="auto"/>
              </w:pBdr>
              <w:tabs>
                <w:tab w:val="clear" w:pos="2807"/>
                <w:tab w:val="left" w:pos="2100"/>
              </w:tabs>
              <w:spacing w:line="340" w:lineRule="exact"/>
              <w:jc w:val="right"/>
              <w:rPr>
                <w:rFonts w:ascii="Cordia New" w:hAnsi="Cordia New"/>
                <w:sz w:val="22"/>
                <w:szCs w:val="22"/>
                <w:cs/>
              </w:rPr>
            </w:pPr>
            <w:r w:rsidRPr="00406AF5">
              <w:rPr>
                <w:rFonts w:ascii="Cordia New" w:hAnsi="Cordia New"/>
                <w:sz w:val="22"/>
                <w:szCs w:val="22"/>
              </w:rPr>
              <w:t>23.54</w:t>
            </w:r>
          </w:p>
        </w:tc>
      </w:tr>
      <w:tr w:rsidR="00406AF5" w:rsidRPr="00F94BA6" w14:paraId="27381E6B" w14:textId="77777777" w:rsidTr="00EE436C">
        <w:trPr>
          <w:trHeight w:val="74"/>
        </w:trPr>
        <w:tc>
          <w:tcPr>
            <w:tcW w:w="2520" w:type="dxa"/>
          </w:tcPr>
          <w:p w14:paraId="33FF2FB2" w14:textId="77777777" w:rsidR="00406AF5" w:rsidRPr="008F7E34" w:rsidRDefault="00406AF5" w:rsidP="00406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rPr>
                <w:rFonts w:ascii="Cordia New" w:hAnsi="Cordia New"/>
                <w:sz w:val="22"/>
                <w:szCs w:val="22"/>
              </w:rPr>
            </w:pPr>
            <w:r w:rsidRPr="008F7E34">
              <w:rPr>
                <w:rFonts w:ascii="Cordia New" w:hAnsi="Cordia New"/>
                <w:sz w:val="22"/>
                <w:szCs w:val="22"/>
                <w:cs/>
              </w:rPr>
              <w:t>รวม</w:t>
            </w:r>
          </w:p>
        </w:tc>
        <w:tc>
          <w:tcPr>
            <w:tcW w:w="850" w:type="dxa"/>
          </w:tcPr>
          <w:p w14:paraId="5FD59754" w14:textId="67B59AA2" w:rsidR="00406AF5" w:rsidRPr="00406AF5" w:rsidRDefault="00406AF5" w:rsidP="00406AF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sz w:val="22"/>
                <w:szCs w:val="22"/>
              </w:rPr>
            </w:pPr>
            <w:r w:rsidRPr="00406AF5">
              <w:rPr>
                <w:rFonts w:ascii="Cordia New" w:hAnsi="Cordia New"/>
                <w:sz w:val="22"/>
                <w:szCs w:val="22"/>
              </w:rPr>
              <w:t>877.79</w:t>
            </w:r>
          </w:p>
        </w:tc>
        <w:tc>
          <w:tcPr>
            <w:tcW w:w="854" w:type="dxa"/>
          </w:tcPr>
          <w:p w14:paraId="201B5F4A" w14:textId="680922F6" w:rsidR="00406AF5" w:rsidRPr="00406AF5" w:rsidRDefault="00406AF5" w:rsidP="00406AF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sz w:val="22"/>
                <w:szCs w:val="22"/>
              </w:rPr>
            </w:pPr>
            <w:r w:rsidRPr="00406AF5">
              <w:rPr>
                <w:rFonts w:ascii="Cordia New" w:hAnsi="Cordia New"/>
                <w:sz w:val="22"/>
                <w:szCs w:val="22"/>
              </w:rPr>
              <w:t>719.08</w:t>
            </w:r>
          </w:p>
        </w:tc>
        <w:tc>
          <w:tcPr>
            <w:tcW w:w="851" w:type="dxa"/>
          </w:tcPr>
          <w:p w14:paraId="55235154" w14:textId="00854C43" w:rsidR="00406AF5" w:rsidRPr="00406AF5" w:rsidRDefault="00406AF5" w:rsidP="00406AF5">
            <w:pPr>
              <w:pBdr>
                <w:bottom w:val="single" w:sz="12" w:space="1" w:color="auto"/>
              </w:pBdr>
              <w:tabs>
                <w:tab w:val="clear" w:pos="2807"/>
                <w:tab w:val="left" w:pos="2100"/>
              </w:tabs>
              <w:spacing w:line="340" w:lineRule="exact"/>
              <w:jc w:val="right"/>
              <w:rPr>
                <w:rFonts w:ascii="Cordia New" w:hAnsi="Cordia New"/>
                <w:sz w:val="22"/>
                <w:szCs w:val="22"/>
              </w:rPr>
            </w:pPr>
            <w:r w:rsidRPr="00406AF5">
              <w:rPr>
                <w:rFonts w:ascii="Cordia New" w:hAnsi="Cordia New"/>
                <w:sz w:val="22"/>
                <w:szCs w:val="22"/>
              </w:rPr>
              <w:t>1,312.58</w:t>
            </w:r>
          </w:p>
        </w:tc>
        <w:tc>
          <w:tcPr>
            <w:tcW w:w="909" w:type="dxa"/>
          </w:tcPr>
          <w:p w14:paraId="46F3ED3D" w14:textId="3BECE367" w:rsidR="00406AF5" w:rsidRPr="00406AF5" w:rsidRDefault="00406AF5" w:rsidP="00406AF5">
            <w:pPr>
              <w:pBdr>
                <w:bottom w:val="single" w:sz="12" w:space="1" w:color="auto"/>
              </w:pBdr>
              <w:tabs>
                <w:tab w:val="clear" w:pos="2807"/>
                <w:tab w:val="left" w:pos="2100"/>
              </w:tabs>
              <w:spacing w:line="340" w:lineRule="exact"/>
              <w:jc w:val="right"/>
              <w:rPr>
                <w:rFonts w:ascii="Cordia New" w:hAnsi="Cordia New"/>
                <w:sz w:val="22"/>
                <w:szCs w:val="22"/>
              </w:rPr>
            </w:pPr>
            <w:r w:rsidRPr="00406AF5">
              <w:rPr>
                <w:rFonts w:ascii="Cordia New" w:hAnsi="Cordia New"/>
                <w:sz w:val="22"/>
                <w:szCs w:val="22"/>
              </w:rPr>
              <w:t>1,382.16</w:t>
            </w:r>
          </w:p>
        </w:tc>
        <w:tc>
          <w:tcPr>
            <w:tcW w:w="878" w:type="dxa"/>
          </w:tcPr>
          <w:p w14:paraId="16E12251" w14:textId="09F10091" w:rsidR="00406AF5" w:rsidRPr="00406AF5" w:rsidRDefault="00406AF5" w:rsidP="00406AF5">
            <w:pPr>
              <w:pBdr>
                <w:bottom w:val="single" w:sz="12" w:space="1" w:color="auto"/>
              </w:pBdr>
              <w:tabs>
                <w:tab w:val="clear" w:pos="2807"/>
                <w:tab w:val="left" w:pos="2100"/>
              </w:tabs>
              <w:spacing w:line="340" w:lineRule="exact"/>
              <w:jc w:val="right"/>
              <w:rPr>
                <w:rFonts w:ascii="Cordia New" w:hAnsi="Cordia New"/>
                <w:sz w:val="22"/>
                <w:szCs w:val="22"/>
              </w:rPr>
            </w:pPr>
            <w:r w:rsidRPr="00406AF5">
              <w:rPr>
                <w:rFonts w:ascii="Cordia New" w:hAnsi="Cordia New"/>
                <w:sz w:val="22"/>
                <w:szCs w:val="22"/>
              </w:rPr>
              <w:t>(109.46)</w:t>
            </w:r>
          </w:p>
        </w:tc>
        <w:tc>
          <w:tcPr>
            <w:tcW w:w="882" w:type="dxa"/>
          </w:tcPr>
          <w:p w14:paraId="55EE3925" w14:textId="07917D26" w:rsidR="00406AF5" w:rsidRPr="00406AF5" w:rsidRDefault="00406AF5" w:rsidP="00406AF5">
            <w:pPr>
              <w:pBdr>
                <w:bottom w:val="single" w:sz="12" w:space="1" w:color="auto"/>
              </w:pBdr>
              <w:tabs>
                <w:tab w:val="clear" w:pos="2807"/>
                <w:tab w:val="left" w:pos="2100"/>
              </w:tabs>
              <w:spacing w:line="340" w:lineRule="exact"/>
              <w:jc w:val="right"/>
              <w:rPr>
                <w:rFonts w:ascii="Cordia New" w:hAnsi="Cordia New"/>
                <w:sz w:val="22"/>
                <w:szCs w:val="22"/>
              </w:rPr>
            </w:pPr>
            <w:r w:rsidRPr="00406AF5">
              <w:rPr>
                <w:rFonts w:ascii="Cordia New" w:hAnsi="Cordia New"/>
                <w:sz w:val="22"/>
                <w:szCs w:val="22"/>
              </w:rPr>
              <w:t>(102.58)</w:t>
            </w:r>
          </w:p>
        </w:tc>
        <w:tc>
          <w:tcPr>
            <w:tcW w:w="851" w:type="dxa"/>
            <w:vAlign w:val="bottom"/>
          </w:tcPr>
          <w:p w14:paraId="2F13115E" w14:textId="4B841D58" w:rsidR="00406AF5" w:rsidRPr="00406AF5" w:rsidRDefault="00406AF5" w:rsidP="00406AF5">
            <w:pPr>
              <w:pBdr>
                <w:bottom w:val="single" w:sz="12" w:space="1" w:color="auto"/>
              </w:pBdr>
              <w:tabs>
                <w:tab w:val="clear" w:pos="2807"/>
                <w:tab w:val="left" w:pos="2100"/>
              </w:tabs>
              <w:spacing w:line="340" w:lineRule="exact"/>
              <w:jc w:val="right"/>
              <w:rPr>
                <w:rFonts w:ascii="Cordia New" w:hAnsi="Cordia New"/>
                <w:sz w:val="22"/>
                <w:szCs w:val="22"/>
                <w:cs/>
              </w:rPr>
            </w:pPr>
            <w:r w:rsidRPr="00406AF5">
              <w:rPr>
                <w:rFonts w:ascii="Cordia New" w:hAnsi="Cordia New"/>
                <w:sz w:val="22"/>
                <w:szCs w:val="22"/>
              </w:rPr>
              <w:t>2,080.91</w:t>
            </w:r>
          </w:p>
        </w:tc>
        <w:tc>
          <w:tcPr>
            <w:tcW w:w="852" w:type="dxa"/>
            <w:vAlign w:val="bottom"/>
          </w:tcPr>
          <w:p w14:paraId="098DFD39" w14:textId="607689C5" w:rsidR="00406AF5" w:rsidRPr="00406AF5" w:rsidRDefault="00406AF5" w:rsidP="00406AF5">
            <w:pPr>
              <w:pBdr>
                <w:bottom w:val="single" w:sz="12" w:space="1" w:color="auto"/>
              </w:pBdr>
              <w:tabs>
                <w:tab w:val="clear" w:pos="2807"/>
                <w:tab w:val="left" w:pos="2100"/>
              </w:tabs>
              <w:spacing w:line="340" w:lineRule="exact"/>
              <w:jc w:val="right"/>
              <w:rPr>
                <w:rFonts w:ascii="Cordia New" w:hAnsi="Cordia New"/>
                <w:sz w:val="22"/>
                <w:szCs w:val="22"/>
                <w:cs/>
              </w:rPr>
            </w:pPr>
            <w:r w:rsidRPr="00406AF5">
              <w:rPr>
                <w:rFonts w:ascii="Cordia New" w:hAnsi="Cordia New"/>
                <w:sz w:val="22"/>
                <w:szCs w:val="22"/>
              </w:rPr>
              <w:t>1,998.66</w:t>
            </w:r>
          </w:p>
        </w:tc>
      </w:tr>
    </w:tbl>
    <w:p w14:paraId="5BBC9BF9" w14:textId="77777777" w:rsidR="004F7070" w:rsidRPr="00EF48EF" w:rsidRDefault="004F7070"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lang w:val="en-GB"/>
        </w:rPr>
      </w:pPr>
    </w:p>
    <w:p w14:paraId="4803879A" w14:textId="77777777" w:rsidR="002B3F68" w:rsidRPr="00EF48EF" w:rsidRDefault="002B3F68" w:rsidP="00217A89">
      <w:pPr>
        <w:pStyle w:val="CordiaNew"/>
        <w:numPr>
          <w:ilvl w:val="0"/>
          <w:numId w:val="17"/>
        </w:numPr>
        <w:tabs>
          <w:tab w:val="clear" w:pos="4153"/>
        </w:tabs>
        <w:spacing w:line="340" w:lineRule="exact"/>
        <w:jc w:val="thaiDistribute"/>
        <w:rPr>
          <w:rFonts w:ascii="Cordia New" w:hAnsi="Cordia New" w:cs="Cordia New"/>
          <w:b/>
          <w:bCs/>
          <w:color w:val="auto"/>
          <w:sz w:val="26"/>
          <w:szCs w:val="26"/>
          <w:lang w:val="th-TH"/>
        </w:rPr>
      </w:pPr>
      <w:r w:rsidRPr="00EF48EF">
        <w:rPr>
          <w:rFonts w:ascii="Cordia New" w:hAnsi="Cordia New" w:cs="Cordia New" w:hint="cs"/>
          <w:b/>
          <w:bCs/>
          <w:color w:val="auto"/>
          <w:sz w:val="26"/>
          <w:szCs w:val="26"/>
          <w:cs/>
          <w:lang w:val="th-TH"/>
        </w:rPr>
        <w:t>รายการกับบุคคลและบริษัทที่เกี่ยวข้องกัน</w:t>
      </w:r>
    </w:p>
    <w:p w14:paraId="4A75F03E" w14:textId="77777777" w:rsidR="002B3F68" w:rsidRPr="00EF48EF" w:rsidRDefault="002B3F68"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hAnsi="Cordia New" w:cs="Cordia New"/>
          <w:sz w:val="26"/>
          <w:szCs w:val="26"/>
          <w:cs/>
        </w:rPr>
      </w:pPr>
    </w:p>
    <w:p w14:paraId="4FE59A5C" w14:textId="77777777" w:rsidR="005C186A" w:rsidRPr="00EF48EF" w:rsidRDefault="005C186A"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lang w:val="en-GB"/>
        </w:rPr>
      </w:pPr>
      <w:r w:rsidRPr="00EF48EF">
        <w:rPr>
          <w:rFonts w:ascii="Cordia New" w:hAnsi="Cordia New" w:cs="Cordia New" w:hint="cs"/>
          <w:sz w:val="26"/>
          <w:szCs w:val="26"/>
          <w:cs/>
          <w:lang w:val="en-GB"/>
        </w:rPr>
        <w:t>บริษัทมีรายการบัญชีกับกิจการที่เกี่ยวข้องกัน กิจการที่เกี่ยวข้องกันเหล่านี้เกี่ยวข้องกันโดยการมีผู้ถือหุ้นหรือกรรมการร่วมกันหรือมีอิทธิพลควบคุมโดยตรงหรือโดยอ้อม ดังนั้นข้อมูลทางการเงินระหว่างกาลจึงสะท้อนผลของรายการดังกล่าวตามมูลฐานที่ตกลงร่วมกันระหว่างบริษัทกับบุคคลหรือกิจการที่เกี่ยวข้องกันซึ่งอาจแตกต่างจากเกณฑ์ที่ใช้กับรายการที่เกิดขึ้นกับบุคคลหรือกิจการที่ไม่เกี่ยวข้องกัน</w:t>
      </w:r>
    </w:p>
    <w:p w14:paraId="365F98A2" w14:textId="77777777" w:rsidR="005C186A" w:rsidRPr="00EF48EF" w:rsidRDefault="005C186A"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lang w:val="en-GB"/>
        </w:rPr>
      </w:pPr>
    </w:p>
    <w:p w14:paraId="298E5770" w14:textId="0C6F5732" w:rsidR="002B3F68" w:rsidRPr="00EF48EF" w:rsidRDefault="005C186A" w:rsidP="00FE2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lang w:val="en-GB"/>
        </w:rPr>
      </w:pPr>
      <w:r w:rsidRPr="00EF48EF">
        <w:rPr>
          <w:rFonts w:ascii="Cordia New" w:hAnsi="Cordia New" w:cs="Cordia New" w:hint="cs"/>
          <w:sz w:val="26"/>
          <w:szCs w:val="26"/>
          <w:cs/>
          <w:lang w:val="en-GB"/>
        </w:rPr>
        <w:t>บุคคลที่เกี่ยวข้องกันรวมถึงผู้มีอำนาจหน้าที่และรับผิดชอบในการวางแผน การสั่งการและควบคุมการดำเนินงานของกิจการทั้งทางตรงและทางอ้อม รวมถึงกรรมการ (ไม่ว่าจะบริหารงานหรือไม่) ของกลุ่มบริษัท</w:t>
      </w:r>
    </w:p>
    <w:p w14:paraId="346103FD" w14:textId="77777777" w:rsidR="00A05B82" w:rsidRPr="00EF48EF" w:rsidRDefault="00A05B82" w:rsidP="00FE2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lang w:val="en-GB"/>
        </w:rPr>
      </w:pPr>
    </w:p>
    <w:p w14:paraId="01D82E47" w14:textId="77777777" w:rsidR="007F6728" w:rsidRPr="00EF48EF" w:rsidRDefault="007F6728" w:rsidP="00FE7F4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43"/>
        <w:jc w:val="both"/>
        <w:rPr>
          <w:rFonts w:ascii="Cordia New" w:eastAsia="Browallia New" w:hAnsi="Cordia New" w:cs="Cordia New"/>
          <w:color w:val="000000"/>
          <w:sz w:val="26"/>
          <w:szCs w:val="26"/>
        </w:rPr>
      </w:pPr>
      <w:r w:rsidRPr="00EF48EF">
        <w:rPr>
          <w:rFonts w:ascii="Cordia New" w:eastAsia="Browallia New" w:hAnsi="Cordia New" w:cs="Cordia New" w:hint="cs"/>
          <w:color w:val="000000"/>
          <w:sz w:val="26"/>
          <w:szCs w:val="26"/>
          <w:cs/>
        </w:rPr>
        <w:t>นโยบายการกำหนดราคาสำหรับรายการแต่ละประเภท มีรายละเอียด</w:t>
      </w:r>
      <w:proofErr w:type="spellStart"/>
      <w:r w:rsidRPr="00EF48EF">
        <w:rPr>
          <w:rFonts w:ascii="Cordia New" w:eastAsia="Browallia New" w:hAnsi="Cordia New" w:cs="Cordia New" w:hint="cs"/>
          <w:color w:val="000000"/>
          <w:sz w:val="26"/>
          <w:szCs w:val="26"/>
        </w:rPr>
        <w:t>ดังนี้</w:t>
      </w:r>
      <w:proofErr w:type="spellEnd"/>
    </w:p>
    <w:p w14:paraId="14FE38BA" w14:textId="77777777" w:rsidR="00EB01CD" w:rsidRPr="00EF48EF" w:rsidRDefault="00EB01CD"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Cordia New" w:hAnsi="Cordia New" w:cs="Cordia New"/>
          <w:sz w:val="26"/>
          <w:szCs w:val="26"/>
          <w:u w:val="single"/>
          <w:cs/>
        </w:rPr>
      </w:pPr>
    </w:p>
    <w:tbl>
      <w:tblPr>
        <w:tblStyle w:val="TableGrid"/>
        <w:tblW w:w="9153" w:type="dxa"/>
        <w:tblInd w:w="351" w:type="dxa"/>
        <w:tblLook w:val="04A0" w:firstRow="1" w:lastRow="0" w:firstColumn="1" w:lastColumn="0" w:noHBand="0" w:noVBand="1"/>
      </w:tblPr>
      <w:tblGrid>
        <w:gridCol w:w="4806"/>
        <w:gridCol w:w="4347"/>
      </w:tblGrid>
      <w:tr w:rsidR="006C615D" w:rsidRPr="00EF48EF" w14:paraId="4A18305B" w14:textId="77777777" w:rsidTr="00FE7F48">
        <w:tc>
          <w:tcPr>
            <w:tcW w:w="4806" w:type="dxa"/>
          </w:tcPr>
          <w:p w14:paraId="69B91F5F" w14:textId="02E201D5" w:rsidR="006C615D" w:rsidRPr="00EF48EF" w:rsidRDefault="006C615D" w:rsidP="00BD6B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EF48EF">
              <w:rPr>
                <w:rFonts w:ascii="Cordia New" w:hAnsi="Cordia New" w:cs="Cordia New" w:hint="cs"/>
                <w:sz w:val="26"/>
                <w:szCs w:val="26"/>
                <w:cs/>
              </w:rPr>
              <w:t>รายการ</w:t>
            </w:r>
          </w:p>
        </w:tc>
        <w:tc>
          <w:tcPr>
            <w:tcW w:w="4347" w:type="dxa"/>
          </w:tcPr>
          <w:p w14:paraId="7DF5645D" w14:textId="77777777" w:rsidR="006C615D" w:rsidRPr="00EF48EF" w:rsidRDefault="006C615D" w:rsidP="00BD6B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EF48EF">
              <w:rPr>
                <w:rFonts w:ascii="Cordia New" w:hAnsi="Cordia New" w:cs="Cordia New" w:hint="cs"/>
                <w:sz w:val="26"/>
                <w:szCs w:val="26"/>
                <w:cs/>
              </w:rPr>
              <w:t>นโยบายราคา</w:t>
            </w:r>
          </w:p>
        </w:tc>
      </w:tr>
      <w:tr w:rsidR="006C615D" w:rsidRPr="00EF48EF" w14:paraId="31778C4F" w14:textId="77777777" w:rsidTr="00FE7F48">
        <w:tc>
          <w:tcPr>
            <w:tcW w:w="4806" w:type="dxa"/>
          </w:tcPr>
          <w:p w14:paraId="1D03F48B" w14:textId="77777777" w:rsidR="006C615D" w:rsidRPr="00EF48EF" w:rsidRDefault="006C615D" w:rsidP="00BD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p>
        </w:tc>
        <w:tc>
          <w:tcPr>
            <w:tcW w:w="4347" w:type="dxa"/>
          </w:tcPr>
          <w:p w14:paraId="3BC93809" w14:textId="77777777" w:rsidR="006C615D" w:rsidRPr="00EF48EF" w:rsidRDefault="006C615D" w:rsidP="00BD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p>
        </w:tc>
      </w:tr>
      <w:tr w:rsidR="006C615D" w:rsidRPr="00EF48EF" w14:paraId="5F09D664" w14:textId="77777777" w:rsidTr="00FE7F48">
        <w:tc>
          <w:tcPr>
            <w:tcW w:w="4806" w:type="dxa"/>
          </w:tcPr>
          <w:p w14:paraId="524E80C6" w14:textId="77777777" w:rsidR="006C615D" w:rsidRPr="00EF48EF" w:rsidRDefault="006C615D" w:rsidP="00BD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1" w:hanging="311"/>
              <w:rPr>
                <w:rFonts w:ascii="Cordia New" w:hAnsi="Cordia New" w:cs="Cordia New"/>
                <w:sz w:val="26"/>
                <w:szCs w:val="26"/>
              </w:rPr>
            </w:pPr>
            <w:r w:rsidRPr="00EF48EF">
              <w:rPr>
                <w:rFonts w:ascii="Cordia New" w:hAnsi="Cordia New" w:cs="Cordia New" w:hint="cs"/>
                <w:sz w:val="26"/>
                <w:szCs w:val="26"/>
                <w:cs/>
              </w:rPr>
              <w:t>ขายสินค้า ซื้อสินค้า</w:t>
            </w:r>
            <w:r w:rsidRPr="00EF48EF">
              <w:rPr>
                <w:rFonts w:ascii="Cordia New" w:hAnsi="Cordia New" w:cs="Cordia New" w:hint="cs"/>
                <w:sz w:val="26"/>
                <w:szCs w:val="26"/>
              </w:rPr>
              <w:t xml:space="preserve"> </w:t>
            </w:r>
            <w:r w:rsidRPr="00EF48EF">
              <w:rPr>
                <w:rFonts w:ascii="Cordia New" w:hAnsi="Cordia New" w:cs="Cordia New" w:hint="cs"/>
                <w:sz w:val="26"/>
                <w:szCs w:val="26"/>
                <w:cs/>
              </w:rPr>
              <w:t>และค่าบริการขนส่งสินค้า</w:t>
            </w:r>
          </w:p>
        </w:tc>
        <w:tc>
          <w:tcPr>
            <w:tcW w:w="4347" w:type="dxa"/>
          </w:tcPr>
          <w:p w14:paraId="28AF101C" w14:textId="77777777" w:rsidR="006C615D" w:rsidRPr="00EF48EF" w:rsidRDefault="006C615D" w:rsidP="00BD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EF48EF">
              <w:rPr>
                <w:rFonts w:ascii="Cordia New" w:hAnsi="Cordia New" w:cs="Cordia New" w:hint="cs"/>
                <w:sz w:val="26"/>
                <w:szCs w:val="26"/>
                <w:cs/>
              </w:rPr>
              <w:t>ราคาที่ตกลงกันโดยอ้างอิงราคาตลาด</w:t>
            </w:r>
          </w:p>
        </w:tc>
      </w:tr>
      <w:tr w:rsidR="006C615D" w:rsidRPr="00EF48EF" w14:paraId="685E6073" w14:textId="77777777" w:rsidTr="00FE7F48">
        <w:tc>
          <w:tcPr>
            <w:tcW w:w="4806" w:type="dxa"/>
          </w:tcPr>
          <w:p w14:paraId="17729A77" w14:textId="77777777" w:rsidR="006C615D" w:rsidRPr="00EF48EF" w:rsidRDefault="006C615D" w:rsidP="00BD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r w:rsidRPr="00EF48EF">
              <w:rPr>
                <w:rFonts w:ascii="Cordia New" w:hAnsi="Cordia New" w:cs="Cordia New" w:hint="cs"/>
                <w:sz w:val="26"/>
                <w:szCs w:val="26"/>
                <w:cs/>
              </w:rPr>
              <w:t>รายได้และค่าใช้จ่ายในการเช่าสินทรัพย์และบริการอื่น</w:t>
            </w:r>
          </w:p>
        </w:tc>
        <w:tc>
          <w:tcPr>
            <w:tcW w:w="4347" w:type="dxa"/>
          </w:tcPr>
          <w:p w14:paraId="229C7C6F" w14:textId="785CF85E" w:rsidR="006C615D" w:rsidRPr="00EF48EF" w:rsidRDefault="006C615D" w:rsidP="00BD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r w:rsidRPr="00EF48EF">
              <w:rPr>
                <w:rFonts w:ascii="Cordia New" w:hAnsi="Cordia New" w:cs="Cordia New" w:hint="cs"/>
                <w:sz w:val="26"/>
                <w:szCs w:val="26"/>
                <w:cs/>
              </w:rPr>
              <w:t>ตามราคาที่ตกลงร</w:t>
            </w:r>
            <w:r w:rsidR="001E1395">
              <w:rPr>
                <w:rFonts w:ascii="Cordia New" w:hAnsi="Cordia New" w:cs="Cordia New" w:hint="cs"/>
                <w:sz w:val="26"/>
                <w:szCs w:val="26"/>
                <w:cs/>
              </w:rPr>
              <w:t>่</w:t>
            </w:r>
            <w:r w:rsidRPr="00EF48EF">
              <w:rPr>
                <w:rFonts w:ascii="Cordia New" w:hAnsi="Cordia New" w:cs="Cordia New" w:hint="cs"/>
                <w:sz w:val="26"/>
                <w:szCs w:val="26"/>
                <w:cs/>
              </w:rPr>
              <w:t>วมกัน</w:t>
            </w:r>
          </w:p>
        </w:tc>
      </w:tr>
      <w:tr w:rsidR="006C615D" w:rsidRPr="00EF48EF" w14:paraId="1906A8F5" w14:textId="77777777" w:rsidTr="00FE7F48">
        <w:tc>
          <w:tcPr>
            <w:tcW w:w="4806" w:type="dxa"/>
          </w:tcPr>
          <w:p w14:paraId="07A7097A" w14:textId="77777777" w:rsidR="006C615D" w:rsidRPr="00EF48EF" w:rsidRDefault="006C615D" w:rsidP="00BD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EF48EF">
              <w:rPr>
                <w:rFonts w:ascii="Cordia New" w:hAnsi="Cordia New" w:cs="Cordia New" w:hint="cs"/>
                <w:sz w:val="26"/>
                <w:szCs w:val="26"/>
                <w:cs/>
              </w:rPr>
              <w:t>ดอกเบี้ยรับและดอกเบี้ยจ่าย</w:t>
            </w:r>
          </w:p>
        </w:tc>
        <w:tc>
          <w:tcPr>
            <w:tcW w:w="4347" w:type="dxa"/>
          </w:tcPr>
          <w:p w14:paraId="2E233DCD" w14:textId="77777777" w:rsidR="006C615D" w:rsidRPr="00EF48EF" w:rsidRDefault="006C615D" w:rsidP="00BD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r w:rsidRPr="00EF48EF">
              <w:rPr>
                <w:rFonts w:ascii="Cordia New" w:hAnsi="Cordia New" w:cs="Cordia New" w:hint="cs"/>
                <w:sz w:val="26"/>
                <w:szCs w:val="26"/>
                <w:cs/>
              </w:rPr>
              <w:t>ตามสัญญา</w:t>
            </w:r>
          </w:p>
        </w:tc>
      </w:tr>
      <w:tr w:rsidR="006C615D" w:rsidRPr="00EF48EF" w14:paraId="108CA27D" w14:textId="77777777" w:rsidTr="00FE7F48">
        <w:tc>
          <w:tcPr>
            <w:tcW w:w="4806" w:type="dxa"/>
          </w:tcPr>
          <w:p w14:paraId="2F8C7D6C" w14:textId="77777777" w:rsidR="006C615D" w:rsidRPr="00EF48EF" w:rsidRDefault="006C615D" w:rsidP="00BD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r w:rsidRPr="00EF48EF">
              <w:rPr>
                <w:rFonts w:ascii="Cordia New" w:hAnsi="Cordia New" w:cs="Cordia New" w:hint="cs"/>
                <w:sz w:val="26"/>
                <w:szCs w:val="26"/>
                <w:cs/>
              </w:rPr>
              <w:t>ค่าจ้างผลิตสินค้า</w:t>
            </w:r>
          </w:p>
        </w:tc>
        <w:tc>
          <w:tcPr>
            <w:tcW w:w="4347" w:type="dxa"/>
          </w:tcPr>
          <w:p w14:paraId="3BB45779" w14:textId="77777777" w:rsidR="006C615D" w:rsidRPr="00EF48EF" w:rsidRDefault="006C615D" w:rsidP="00BD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r w:rsidRPr="000F523B">
              <w:rPr>
                <w:rFonts w:ascii="Cordia New" w:hAnsi="Cordia New" w:cs="Cordia New" w:hint="cs"/>
                <w:sz w:val="26"/>
                <w:szCs w:val="26"/>
                <w:cs/>
              </w:rPr>
              <w:t>ต้นทุนบวกกำไรขั้นต้น</w:t>
            </w:r>
          </w:p>
        </w:tc>
      </w:tr>
    </w:tbl>
    <w:p w14:paraId="2BE4D253" w14:textId="4236709C" w:rsidR="00C769D2" w:rsidRPr="00EF48EF" w:rsidRDefault="008C5448"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Cordia New" w:hAnsi="Cordia New" w:cs="Cordia New"/>
          <w:sz w:val="26"/>
          <w:szCs w:val="26"/>
        </w:rPr>
      </w:pPr>
      <w:r>
        <w:rPr>
          <w:rFonts w:ascii="Cordia New" w:hAnsi="Cordia New" w:cs="Cordia New"/>
          <w:sz w:val="26"/>
          <w:szCs w:val="26"/>
          <w:cs/>
        </w:rPr>
        <w:br w:type="page"/>
      </w:r>
    </w:p>
    <w:p w14:paraId="3D8AD7A1" w14:textId="77777777" w:rsidR="00C769D2" w:rsidRPr="00EF48EF" w:rsidRDefault="00C769D2"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Cordia New" w:hAnsi="Cordia New" w:cs="Cordia New"/>
          <w:sz w:val="26"/>
          <w:szCs w:val="26"/>
        </w:rPr>
      </w:pPr>
    </w:p>
    <w:p w14:paraId="13A7CCCB" w14:textId="46A70CC7" w:rsidR="002B3F68" w:rsidRPr="00EF48EF" w:rsidRDefault="002B3F68"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Cordia New" w:hAnsi="Cordia New" w:cs="Cordia New"/>
          <w:sz w:val="26"/>
          <w:szCs w:val="26"/>
        </w:rPr>
      </w:pPr>
      <w:r w:rsidRPr="00EF48EF">
        <w:rPr>
          <w:rFonts w:ascii="Cordia New" w:hAnsi="Cordia New" w:cs="Cordia New" w:hint="cs"/>
          <w:sz w:val="26"/>
          <w:szCs w:val="26"/>
          <w:cs/>
        </w:rPr>
        <w:t>ยอดคงเหลือกับ</w:t>
      </w:r>
      <w:r w:rsidR="00907B34" w:rsidRPr="00EF48EF">
        <w:rPr>
          <w:rFonts w:ascii="Cordia New" w:hAnsi="Cordia New" w:cs="Cordia New" w:hint="cs"/>
          <w:sz w:val="26"/>
          <w:szCs w:val="26"/>
          <w:cs/>
        </w:rPr>
        <w:t>บุคคลและกิจการ</w:t>
      </w:r>
      <w:r w:rsidRPr="00EF48EF">
        <w:rPr>
          <w:rFonts w:ascii="Cordia New" w:hAnsi="Cordia New" w:cs="Cordia New" w:hint="cs"/>
          <w:sz w:val="26"/>
          <w:szCs w:val="26"/>
          <w:cs/>
        </w:rPr>
        <w:t>ที่เกี่ยวข้องกัน</w:t>
      </w:r>
      <w:r w:rsidR="00907B34" w:rsidRPr="00EF48EF">
        <w:rPr>
          <w:rFonts w:ascii="Cordia New" w:hAnsi="Cordia New" w:cs="Cordia New" w:hint="cs"/>
          <w:sz w:val="26"/>
          <w:szCs w:val="26"/>
          <w:cs/>
        </w:rPr>
        <w:t>ที่</w:t>
      </w:r>
      <w:r w:rsidRPr="00EF48EF">
        <w:rPr>
          <w:rFonts w:ascii="Cordia New" w:hAnsi="Cordia New" w:cs="Cordia New" w:hint="cs"/>
          <w:sz w:val="26"/>
          <w:szCs w:val="26"/>
          <w:cs/>
        </w:rPr>
        <w:t xml:space="preserve">มีสาระสำคัญ </w:t>
      </w:r>
      <w:r w:rsidR="00345998" w:rsidRPr="00EF48EF">
        <w:rPr>
          <w:rFonts w:ascii="Cordia New" w:hAnsi="Cordia New" w:cs="Cordia New" w:hint="cs"/>
          <w:sz w:val="26"/>
          <w:szCs w:val="26"/>
          <w:cs/>
        </w:rPr>
        <w:t xml:space="preserve">ณ วันที่ </w:t>
      </w:r>
      <w:r w:rsidR="00280753" w:rsidRPr="00280753">
        <w:rPr>
          <w:rFonts w:ascii="Cordia New" w:eastAsia="SimSun" w:hAnsi="Cordia New" w:cs="Cordia New"/>
          <w:sz w:val="26"/>
          <w:szCs w:val="26"/>
          <w:lang w:val="en-GB"/>
        </w:rPr>
        <w:t xml:space="preserve">31 </w:t>
      </w:r>
      <w:r w:rsidR="00280753" w:rsidRPr="00280753">
        <w:rPr>
          <w:rFonts w:ascii="Cordia New" w:eastAsia="SimSun" w:hAnsi="Cordia New" w:cs="Cordia New"/>
          <w:sz w:val="26"/>
          <w:szCs w:val="26"/>
          <w:cs/>
          <w:lang w:val="en-GB"/>
        </w:rPr>
        <w:t>มีนาคม</w:t>
      </w:r>
      <w:r w:rsidR="009E7406" w:rsidRPr="009E7406">
        <w:rPr>
          <w:rFonts w:ascii="Cordia New" w:eastAsia="SimSun" w:hAnsi="Cordia New" w:cs="Cordia New"/>
          <w:sz w:val="26"/>
          <w:szCs w:val="26"/>
          <w:cs/>
          <w:lang w:val="en-GB"/>
        </w:rPr>
        <w:t xml:space="preserve"> </w:t>
      </w:r>
      <w:r w:rsidR="00311D19" w:rsidRPr="00EF48EF">
        <w:rPr>
          <w:rFonts w:ascii="Cordia New" w:eastAsia="SimSun" w:hAnsi="Cordia New" w:cs="Cordia New" w:hint="cs"/>
          <w:sz w:val="26"/>
          <w:szCs w:val="26"/>
        </w:rPr>
        <w:t>256</w:t>
      </w:r>
      <w:r w:rsidR="00EE436C">
        <w:rPr>
          <w:rFonts w:ascii="Cordia New" w:eastAsia="SimSun" w:hAnsi="Cordia New" w:cs="Cordia New"/>
          <w:sz w:val="26"/>
          <w:szCs w:val="26"/>
        </w:rPr>
        <w:t>9</w:t>
      </w:r>
      <w:r w:rsidR="00345998" w:rsidRPr="00EF48EF">
        <w:rPr>
          <w:rFonts w:ascii="Cordia New" w:hAnsi="Cordia New" w:cs="Cordia New" w:hint="cs"/>
          <w:sz w:val="26"/>
          <w:szCs w:val="26"/>
          <w:cs/>
        </w:rPr>
        <w:t xml:space="preserve"> </w:t>
      </w:r>
      <w:r w:rsidR="0015370E" w:rsidRPr="00EF48EF">
        <w:rPr>
          <w:rFonts w:ascii="Cordia New" w:hAnsi="Cordia New" w:cs="Cordia New" w:hint="cs"/>
          <w:sz w:val="26"/>
          <w:szCs w:val="26"/>
          <w:cs/>
        </w:rPr>
        <w:t xml:space="preserve">และ </w:t>
      </w:r>
      <w:r w:rsidR="00345998" w:rsidRPr="00EF48EF">
        <w:rPr>
          <w:rFonts w:ascii="Cordia New" w:hAnsi="Cordia New" w:cs="Cordia New" w:hint="cs"/>
          <w:sz w:val="26"/>
          <w:szCs w:val="26"/>
          <w:cs/>
        </w:rPr>
        <w:t xml:space="preserve">วันที่ </w:t>
      </w:r>
      <w:r w:rsidR="00D57D85" w:rsidRPr="00EF48EF">
        <w:rPr>
          <w:rFonts w:ascii="Cordia New" w:hAnsi="Cordia New" w:cs="Cordia New" w:hint="cs"/>
          <w:sz w:val="26"/>
          <w:szCs w:val="26"/>
          <w:lang w:val="en-GB"/>
        </w:rPr>
        <w:t>31</w:t>
      </w:r>
      <w:r w:rsidR="00345998" w:rsidRPr="00EF48EF">
        <w:rPr>
          <w:rFonts w:ascii="Cordia New" w:hAnsi="Cordia New" w:cs="Cordia New" w:hint="cs"/>
          <w:sz w:val="26"/>
          <w:szCs w:val="26"/>
          <w:cs/>
        </w:rPr>
        <w:t xml:space="preserve"> ธันวาคม </w:t>
      </w:r>
      <w:r w:rsidR="00D57D85" w:rsidRPr="00EF48EF">
        <w:rPr>
          <w:rFonts w:ascii="Cordia New" w:hAnsi="Cordia New" w:cs="Cordia New" w:hint="cs"/>
          <w:sz w:val="26"/>
          <w:szCs w:val="26"/>
          <w:lang w:val="en-GB"/>
        </w:rPr>
        <w:t>256</w:t>
      </w:r>
      <w:r w:rsidR="00EE436C">
        <w:rPr>
          <w:rFonts w:ascii="Cordia New" w:hAnsi="Cordia New" w:cs="Cordia New"/>
          <w:sz w:val="26"/>
          <w:szCs w:val="26"/>
          <w:lang w:val="en-GB"/>
        </w:rPr>
        <w:t>8</w:t>
      </w:r>
      <w:r w:rsidR="00345998" w:rsidRPr="00EF48EF">
        <w:rPr>
          <w:rFonts w:ascii="Cordia New" w:hAnsi="Cordia New" w:cs="Cordia New" w:hint="cs"/>
          <w:sz w:val="26"/>
          <w:szCs w:val="26"/>
          <w:cs/>
        </w:rPr>
        <w:t xml:space="preserve"> </w:t>
      </w:r>
      <w:r w:rsidRPr="00EF48EF">
        <w:rPr>
          <w:rFonts w:ascii="Cordia New" w:hAnsi="Cordia New" w:cs="Cordia New" w:hint="cs"/>
          <w:sz w:val="26"/>
          <w:szCs w:val="26"/>
          <w:cs/>
        </w:rPr>
        <w:t>มีดังนี้</w:t>
      </w:r>
    </w:p>
    <w:p w14:paraId="276849E9" w14:textId="77777777" w:rsidR="002B3F68" w:rsidRPr="00EF48E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Cordia New" w:hAnsi="Cordia New" w:cs="Cordia New"/>
          <w:sz w:val="26"/>
          <w:szCs w:val="26"/>
        </w:rPr>
      </w:pPr>
    </w:p>
    <w:tbl>
      <w:tblPr>
        <w:tblW w:w="9185" w:type="dxa"/>
        <w:tblInd w:w="351" w:type="dxa"/>
        <w:tblLayout w:type="fixed"/>
        <w:tblLook w:val="0000" w:firstRow="0" w:lastRow="0" w:firstColumn="0" w:lastColumn="0" w:noHBand="0" w:noVBand="0"/>
      </w:tblPr>
      <w:tblGrid>
        <w:gridCol w:w="3699"/>
        <w:gridCol w:w="1204"/>
        <w:gridCol w:w="243"/>
        <w:gridCol w:w="1173"/>
        <w:gridCol w:w="248"/>
        <w:gridCol w:w="1180"/>
        <w:gridCol w:w="254"/>
        <w:gridCol w:w="1184"/>
      </w:tblGrid>
      <w:tr w:rsidR="006D67D7" w:rsidRPr="00EF48EF" w14:paraId="4D810BA5" w14:textId="77777777" w:rsidTr="006D67D7">
        <w:trPr>
          <w:cantSplit/>
        </w:trPr>
        <w:tc>
          <w:tcPr>
            <w:tcW w:w="3699" w:type="dxa"/>
          </w:tcPr>
          <w:p w14:paraId="2B057B8F" w14:textId="13E9E198"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rPr>
            </w:pPr>
            <w:r w:rsidRPr="00EF48EF">
              <w:rPr>
                <w:rFonts w:ascii="Cordia New" w:hAnsi="Cordia New" w:cs="Cordia New" w:hint="cs"/>
                <w:snapToGrid w:val="0"/>
                <w:sz w:val="26"/>
                <w:szCs w:val="26"/>
                <w:lang w:eastAsia="th-TH"/>
              </w:rPr>
              <w:t>(</w:t>
            </w:r>
            <w:r w:rsidRPr="00EF48EF">
              <w:rPr>
                <w:rFonts w:ascii="Cordia New" w:hAnsi="Cordia New" w:cs="Cordia New" w:hint="cs"/>
                <w:snapToGrid w:val="0"/>
                <w:sz w:val="26"/>
                <w:szCs w:val="26"/>
                <w:cs/>
                <w:lang w:eastAsia="th-TH"/>
              </w:rPr>
              <w:t>หน่วย</w:t>
            </w:r>
            <w:r w:rsidRPr="00EF48EF">
              <w:rPr>
                <w:rFonts w:ascii="Cordia New" w:hAnsi="Cordia New" w:cs="Cordia New" w:hint="cs"/>
                <w:snapToGrid w:val="0"/>
                <w:sz w:val="26"/>
                <w:szCs w:val="26"/>
                <w:lang w:eastAsia="th-TH"/>
              </w:rPr>
              <w:t xml:space="preserve"> : </w:t>
            </w:r>
            <w:r w:rsidRPr="00EF48EF">
              <w:rPr>
                <w:rFonts w:ascii="Cordia New" w:hAnsi="Cordia New" w:cs="Cordia New" w:hint="cs"/>
                <w:snapToGrid w:val="0"/>
                <w:sz w:val="26"/>
                <w:szCs w:val="26"/>
                <w:cs/>
                <w:lang w:eastAsia="th-TH"/>
              </w:rPr>
              <w:t>พันบาท)</w:t>
            </w:r>
          </w:p>
        </w:tc>
        <w:tc>
          <w:tcPr>
            <w:tcW w:w="2620" w:type="dxa"/>
            <w:gridSpan w:val="3"/>
            <w:tcBorders>
              <w:bottom w:val="single" w:sz="4" w:space="0" w:color="auto"/>
            </w:tcBorders>
          </w:tcPr>
          <w:p w14:paraId="0C61DE71" w14:textId="22BF9920"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109"/>
              <w:jc w:val="center"/>
              <w:rPr>
                <w:rFonts w:ascii="Cordia New" w:hAnsi="Cordia New" w:cs="Cordia New"/>
                <w:sz w:val="26"/>
                <w:szCs w:val="26"/>
              </w:rPr>
            </w:pPr>
            <w:r w:rsidRPr="00EF48EF">
              <w:rPr>
                <w:rFonts w:ascii="Cordia New" w:eastAsia="Browallia New" w:hAnsi="Cordia New" w:cs="Cordia New" w:hint="cs"/>
                <w:sz w:val="26"/>
                <w:szCs w:val="26"/>
                <w:cs/>
              </w:rPr>
              <w:t>ข้อมูลทางการเงินรวม</w:t>
            </w:r>
          </w:p>
        </w:tc>
        <w:tc>
          <w:tcPr>
            <w:tcW w:w="248" w:type="dxa"/>
          </w:tcPr>
          <w:p w14:paraId="219F3F16" w14:textId="77777777"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109"/>
              <w:jc w:val="center"/>
              <w:rPr>
                <w:rFonts w:ascii="Cordia New" w:hAnsi="Cordia New" w:cs="Cordia New"/>
                <w:sz w:val="26"/>
                <w:szCs w:val="26"/>
              </w:rPr>
            </w:pPr>
          </w:p>
        </w:tc>
        <w:tc>
          <w:tcPr>
            <w:tcW w:w="2618" w:type="dxa"/>
            <w:gridSpan w:val="3"/>
            <w:tcBorders>
              <w:bottom w:val="single" w:sz="4" w:space="0" w:color="auto"/>
            </w:tcBorders>
          </w:tcPr>
          <w:p w14:paraId="75440502" w14:textId="03AE9333"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95"/>
              <w:jc w:val="center"/>
              <w:rPr>
                <w:rFonts w:ascii="Cordia New" w:hAnsi="Cordia New" w:cs="Cordia New"/>
                <w:sz w:val="26"/>
                <w:szCs w:val="26"/>
              </w:rPr>
            </w:pPr>
            <w:r w:rsidRPr="00EF48EF">
              <w:rPr>
                <w:rFonts w:ascii="Cordia New" w:eastAsia="Browallia New" w:hAnsi="Cordia New" w:cs="Cordia New" w:hint="cs"/>
                <w:sz w:val="26"/>
                <w:szCs w:val="26"/>
                <w:cs/>
              </w:rPr>
              <w:t>ข้อมูลทางการเงินเฉพาะ</w:t>
            </w:r>
            <w:r w:rsidRPr="00EA69AB">
              <w:rPr>
                <w:rFonts w:ascii="Cordia New" w:eastAsia="Browallia New" w:hAnsi="Cordia New" w:cs="Cordia New"/>
                <w:sz w:val="26"/>
                <w:szCs w:val="26"/>
                <w:cs/>
              </w:rPr>
              <w:t>กิจการ</w:t>
            </w:r>
          </w:p>
        </w:tc>
      </w:tr>
      <w:tr w:rsidR="00EE436C" w:rsidRPr="00EF48EF" w14:paraId="548743AF" w14:textId="77777777" w:rsidTr="006D67D7">
        <w:trPr>
          <w:cantSplit/>
        </w:trPr>
        <w:tc>
          <w:tcPr>
            <w:tcW w:w="3699" w:type="dxa"/>
          </w:tcPr>
          <w:p w14:paraId="6AA8A4C3" w14:textId="77777777" w:rsidR="00EE436C" w:rsidRPr="00EF48EF" w:rsidRDefault="00EE436C" w:rsidP="00EE436C">
            <w:pPr>
              <w:pStyle w:val="a0"/>
              <w:tabs>
                <w:tab w:val="clear" w:pos="360"/>
                <w:tab w:val="clear" w:pos="720"/>
                <w:tab w:val="clear" w:pos="1080"/>
                <w:tab w:val="left" w:pos="540"/>
              </w:tabs>
              <w:spacing w:line="380" w:lineRule="exact"/>
              <w:rPr>
                <w:rFonts w:ascii="Cordia New" w:hAnsi="Cordia New" w:cs="Cordia New"/>
                <w:sz w:val="26"/>
                <w:szCs w:val="26"/>
                <w:lang w:val="en-GB"/>
              </w:rPr>
            </w:pPr>
          </w:p>
        </w:tc>
        <w:tc>
          <w:tcPr>
            <w:tcW w:w="1204" w:type="dxa"/>
            <w:tcBorders>
              <w:top w:val="single" w:sz="4" w:space="0" w:color="auto"/>
              <w:bottom w:val="single" w:sz="4" w:space="0" w:color="auto"/>
            </w:tcBorders>
            <w:vAlign w:val="bottom"/>
          </w:tcPr>
          <w:p w14:paraId="5147EDD0" w14:textId="77777777" w:rsidR="00EE436C" w:rsidRDefault="00EE436C" w:rsidP="007E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
              <w:jc w:val="center"/>
              <w:rPr>
                <w:rFonts w:ascii="Cordia New" w:eastAsia="SimSun" w:hAnsi="Cordia New" w:cs="Cordia New"/>
                <w:sz w:val="26"/>
                <w:szCs w:val="26"/>
                <w:lang w:val="en-GB"/>
              </w:rPr>
            </w:pPr>
            <w:r w:rsidRPr="00EE436C">
              <w:rPr>
                <w:rFonts w:ascii="Cordia New" w:eastAsia="SimSun" w:hAnsi="Cordia New" w:cs="Cordia New"/>
                <w:sz w:val="26"/>
                <w:szCs w:val="26"/>
                <w:lang w:val="en-GB"/>
              </w:rPr>
              <w:t xml:space="preserve">31 </w:t>
            </w:r>
            <w:r w:rsidRPr="00EE436C">
              <w:rPr>
                <w:rFonts w:ascii="Cordia New" w:eastAsia="SimSun" w:hAnsi="Cordia New" w:cs="Cordia New"/>
                <w:sz w:val="26"/>
                <w:szCs w:val="26"/>
                <w:cs/>
                <w:lang w:val="en-GB"/>
              </w:rPr>
              <w:t>มีนาคม</w:t>
            </w:r>
          </w:p>
          <w:p w14:paraId="62C5B54A" w14:textId="4F7B219F" w:rsidR="00EE436C" w:rsidRPr="00EF48EF" w:rsidRDefault="00EE436C" w:rsidP="007E6439">
            <w:pPr>
              <w:tabs>
                <w:tab w:val="clear" w:pos="907"/>
              </w:tabs>
              <w:spacing w:line="380" w:lineRule="exact"/>
              <w:ind w:left="-26" w:right="-108"/>
              <w:jc w:val="center"/>
              <w:rPr>
                <w:rFonts w:ascii="Cordia New" w:hAnsi="Cordia New" w:cs="Cordia New"/>
                <w:sz w:val="26"/>
                <w:szCs w:val="26"/>
                <w:cs/>
              </w:rPr>
            </w:pPr>
            <w:r w:rsidRPr="00EF48EF">
              <w:rPr>
                <w:rFonts w:ascii="Cordia New" w:eastAsia="SimSun" w:hAnsi="Cordia New" w:cs="Cordia New" w:hint="cs"/>
                <w:sz w:val="26"/>
                <w:szCs w:val="26"/>
              </w:rPr>
              <w:t>256</w:t>
            </w:r>
            <w:r>
              <w:rPr>
                <w:rFonts w:ascii="Cordia New" w:eastAsia="SimSun" w:hAnsi="Cordia New" w:cs="Cordia New"/>
                <w:sz w:val="26"/>
                <w:szCs w:val="26"/>
              </w:rPr>
              <w:t>9</w:t>
            </w:r>
          </w:p>
        </w:tc>
        <w:tc>
          <w:tcPr>
            <w:tcW w:w="243" w:type="dxa"/>
            <w:tcBorders>
              <w:top w:val="single" w:sz="4" w:space="0" w:color="auto"/>
            </w:tcBorders>
            <w:vAlign w:val="bottom"/>
          </w:tcPr>
          <w:p w14:paraId="55C8B9AA" w14:textId="77777777" w:rsidR="00EE436C" w:rsidRPr="00EF48EF" w:rsidRDefault="00EE436C" w:rsidP="007E6439">
            <w:pPr>
              <w:tabs>
                <w:tab w:val="clear" w:pos="907"/>
              </w:tabs>
              <w:spacing w:line="380" w:lineRule="exact"/>
              <w:ind w:left="-26" w:right="-108"/>
              <w:jc w:val="center"/>
              <w:rPr>
                <w:rFonts w:ascii="Cordia New" w:hAnsi="Cordia New" w:cs="Cordia New"/>
                <w:sz w:val="26"/>
                <w:szCs w:val="26"/>
                <w:cs/>
              </w:rPr>
            </w:pPr>
          </w:p>
        </w:tc>
        <w:tc>
          <w:tcPr>
            <w:tcW w:w="1173" w:type="dxa"/>
            <w:tcBorders>
              <w:top w:val="single" w:sz="4" w:space="0" w:color="auto"/>
              <w:bottom w:val="single" w:sz="4" w:space="0" w:color="auto"/>
            </w:tcBorders>
            <w:vAlign w:val="bottom"/>
          </w:tcPr>
          <w:p w14:paraId="5A9E400B" w14:textId="77777777" w:rsidR="00EE436C" w:rsidRDefault="00EE436C" w:rsidP="007E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
              <w:jc w:val="center"/>
              <w:rPr>
                <w:rFonts w:ascii="Cordia New" w:hAnsi="Cordia New" w:cs="Cordia New"/>
                <w:sz w:val="26"/>
                <w:szCs w:val="26"/>
              </w:rPr>
            </w:pPr>
            <w:r w:rsidRPr="00EF48EF">
              <w:rPr>
                <w:rFonts w:ascii="Cordia New" w:hAnsi="Cordia New" w:cs="Cordia New" w:hint="cs"/>
                <w:sz w:val="26"/>
                <w:szCs w:val="26"/>
                <w:lang w:val="en-GB"/>
              </w:rPr>
              <w:t>31</w:t>
            </w:r>
            <w:r w:rsidRPr="00EF48EF">
              <w:rPr>
                <w:rFonts w:ascii="Cordia New" w:hAnsi="Cordia New" w:cs="Cordia New" w:hint="cs"/>
                <w:sz w:val="26"/>
                <w:szCs w:val="26"/>
                <w:cs/>
              </w:rPr>
              <w:t xml:space="preserve"> ธันวาคม</w:t>
            </w:r>
          </w:p>
          <w:p w14:paraId="10878A2C" w14:textId="040BC456" w:rsidR="00EE436C" w:rsidRPr="00EF48EF" w:rsidRDefault="00EE436C" w:rsidP="007E6439">
            <w:pPr>
              <w:tabs>
                <w:tab w:val="clear" w:pos="907"/>
              </w:tabs>
              <w:spacing w:line="380" w:lineRule="exact"/>
              <w:ind w:left="-26" w:right="-108"/>
              <w:jc w:val="center"/>
              <w:rPr>
                <w:rFonts w:ascii="Cordia New" w:hAnsi="Cordia New" w:cs="Cordia New"/>
                <w:sz w:val="26"/>
                <w:szCs w:val="26"/>
                <w:cs/>
              </w:rPr>
            </w:pPr>
            <w:r w:rsidRPr="00EF48EF">
              <w:rPr>
                <w:rFonts w:ascii="Cordia New" w:hAnsi="Cordia New" w:cs="Cordia New" w:hint="cs"/>
                <w:sz w:val="26"/>
                <w:szCs w:val="26"/>
                <w:lang w:val="en-GB"/>
              </w:rPr>
              <w:t>256</w:t>
            </w:r>
            <w:r>
              <w:rPr>
                <w:rFonts w:ascii="Cordia New" w:hAnsi="Cordia New" w:cs="Cordia New"/>
                <w:sz w:val="26"/>
                <w:szCs w:val="26"/>
              </w:rPr>
              <w:t>8</w:t>
            </w:r>
          </w:p>
        </w:tc>
        <w:tc>
          <w:tcPr>
            <w:tcW w:w="248" w:type="dxa"/>
            <w:vAlign w:val="bottom"/>
          </w:tcPr>
          <w:p w14:paraId="3ACC848A" w14:textId="77777777" w:rsidR="00EE436C" w:rsidRPr="00EF48EF" w:rsidRDefault="00EE436C" w:rsidP="007E6439">
            <w:pPr>
              <w:tabs>
                <w:tab w:val="clear" w:pos="907"/>
              </w:tabs>
              <w:spacing w:line="380" w:lineRule="exact"/>
              <w:ind w:left="-26" w:right="-108"/>
              <w:jc w:val="center"/>
              <w:rPr>
                <w:rFonts w:ascii="Cordia New" w:hAnsi="Cordia New" w:cs="Cordia New"/>
                <w:sz w:val="26"/>
                <w:szCs w:val="26"/>
                <w:cs/>
              </w:rPr>
            </w:pPr>
          </w:p>
        </w:tc>
        <w:tc>
          <w:tcPr>
            <w:tcW w:w="1180" w:type="dxa"/>
            <w:tcBorders>
              <w:bottom w:val="single" w:sz="4" w:space="0" w:color="auto"/>
            </w:tcBorders>
            <w:vAlign w:val="bottom"/>
          </w:tcPr>
          <w:p w14:paraId="40F2482E" w14:textId="77777777" w:rsidR="00EE436C" w:rsidRDefault="00EE436C" w:rsidP="007E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
              <w:jc w:val="center"/>
              <w:rPr>
                <w:rFonts w:ascii="Cordia New" w:eastAsia="SimSun" w:hAnsi="Cordia New" w:cs="Cordia New"/>
                <w:sz w:val="26"/>
                <w:szCs w:val="26"/>
                <w:lang w:val="en-GB"/>
              </w:rPr>
            </w:pPr>
            <w:r w:rsidRPr="00EE436C">
              <w:rPr>
                <w:rFonts w:ascii="Cordia New" w:eastAsia="SimSun" w:hAnsi="Cordia New" w:cs="Cordia New"/>
                <w:sz w:val="26"/>
                <w:szCs w:val="26"/>
                <w:lang w:val="en-GB"/>
              </w:rPr>
              <w:t xml:space="preserve">31 </w:t>
            </w:r>
            <w:r w:rsidRPr="00EE436C">
              <w:rPr>
                <w:rFonts w:ascii="Cordia New" w:eastAsia="SimSun" w:hAnsi="Cordia New" w:cs="Cordia New"/>
                <w:sz w:val="26"/>
                <w:szCs w:val="26"/>
                <w:cs/>
                <w:lang w:val="en-GB"/>
              </w:rPr>
              <w:t>มีนาคม</w:t>
            </w:r>
          </w:p>
          <w:p w14:paraId="530571B5" w14:textId="29C7F5B0" w:rsidR="00EE436C" w:rsidRPr="00EF48EF" w:rsidRDefault="00EE436C" w:rsidP="007E6439">
            <w:pPr>
              <w:tabs>
                <w:tab w:val="clear" w:pos="907"/>
              </w:tabs>
              <w:spacing w:line="380" w:lineRule="exact"/>
              <w:ind w:left="-26" w:right="-108"/>
              <w:jc w:val="center"/>
              <w:rPr>
                <w:rFonts w:ascii="Cordia New" w:hAnsi="Cordia New" w:cs="Cordia New"/>
                <w:sz w:val="26"/>
                <w:szCs w:val="26"/>
                <w:lang w:val="en-GB"/>
              </w:rPr>
            </w:pPr>
            <w:r w:rsidRPr="00EF48EF">
              <w:rPr>
                <w:rFonts w:ascii="Cordia New" w:eastAsia="SimSun" w:hAnsi="Cordia New" w:cs="Cordia New" w:hint="cs"/>
                <w:sz w:val="26"/>
                <w:szCs w:val="26"/>
              </w:rPr>
              <w:t>256</w:t>
            </w:r>
            <w:r>
              <w:rPr>
                <w:rFonts w:ascii="Cordia New" w:eastAsia="SimSun" w:hAnsi="Cordia New" w:cs="Cordia New"/>
                <w:sz w:val="26"/>
                <w:szCs w:val="26"/>
              </w:rPr>
              <w:t>9</w:t>
            </w:r>
          </w:p>
        </w:tc>
        <w:tc>
          <w:tcPr>
            <w:tcW w:w="254" w:type="dxa"/>
            <w:tcBorders>
              <w:top w:val="single" w:sz="4" w:space="0" w:color="auto"/>
            </w:tcBorders>
            <w:vAlign w:val="bottom"/>
          </w:tcPr>
          <w:p w14:paraId="12E802D9" w14:textId="77777777" w:rsidR="00EE436C" w:rsidRPr="00EF48EF" w:rsidRDefault="00EE436C" w:rsidP="007E6439">
            <w:pPr>
              <w:tabs>
                <w:tab w:val="clear" w:pos="907"/>
              </w:tabs>
              <w:spacing w:line="380" w:lineRule="exact"/>
              <w:ind w:left="-26" w:right="-108"/>
              <w:jc w:val="center"/>
              <w:rPr>
                <w:rFonts w:ascii="Cordia New" w:hAnsi="Cordia New" w:cs="Cordia New"/>
                <w:sz w:val="26"/>
                <w:szCs w:val="26"/>
                <w:cs/>
              </w:rPr>
            </w:pPr>
          </w:p>
        </w:tc>
        <w:tc>
          <w:tcPr>
            <w:tcW w:w="1184" w:type="dxa"/>
            <w:tcBorders>
              <w:top w:val="single" w:sz="4" w:space="0" w:color="auto"/>
              <w:bottom w:val="single" w:sz="4" w:space="0" w:color="auto"/>
            </w:tcBorders>
            <w:vAlign w:val="bottom"/>
          </w:tcPr>
          <w:p w14:paraId="00C13880" w14:textId="77777777" w:rsidR="00EE436C" w:rsidRDefault="00EE436C" w:rsidP="007E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
              <w:jc w:val="center"/>
              <w:rPr>
                <w:rFonts w:ascii="Cordia New" w:hAnsi="Cordia New" w:cs="Cordia New"/>
                <w:sz w:val="26"/>
                <w:szCs w:val="26"/>
              </w:rPr>
            </w:pPr>
            <w:r w:rsidRPr="00EF48EF">
              <w:rPr>
                <w:rFonts w:ascii="Cordia New" w:hAnsi="Cordia New" w:cs="Cordia New" w:hint="cs"/>
                <w:sz w:val="26"/>
                <w:szCs w:val="26"/>
                <w:lang w:val="en-GB"/>
              </w:rPr>
              <w:t>31</w:t>
            </w:r>
            <w:r w:rsidRPr="00EF48EF">
              <w:rPr>
                <w:rFonts w:ascii="Cordia New" w:hAnsi="Cordia New" w:cs="Cordia New" w:hint="cs"/>
                <w:sz w:val="26"/>
                <w:szCs w:val="26"/>
                <w:cs/>
              </w:rPr>
              <w:t xml:space="preserve"> ธันวาคม</w:t>
            </w:r>
          </w:p>
          <w:p w14:paraId="69C20D5B" w14:textId="0FA12D64" w:rsidR="00EE436C" w:rsidRPr="00EF48EF" w:rsidRDefault="00EE436C" w:rsidP="007E6439">
            <w:pPr>
              <w:tabs>
                <w:tab w:val="clear" w:pos="907"/>
              </w:tabs>
              <w:spacing w:line="380" w:lineRule="exact"/>
              <w:ind w:left="-26" w:right="-108"/>
              <w:jc w:val="center"/>
              <w:rPr>
                <w:rFonts w:ascii="Cordia New" w:hAnsi="Cordia New" w:cs="Cordia New"/>
                <w:sz w:val="26"/>
                <w:szCs w:val="26"/>
                <w:cs/>
              </w:rPr>
            </w:pPr>
            <w:r w:rsidRPr="00EF48EF">
              <w:rPr>
                <w:rFonts w:ascii="Cordia New" w:hAnsi="Cordia New" w:cs="Cordia New" w:hint="cs"/>
                <w:sz w:val="26"/>
                <w:szCs w:val="26"/>
                <w:lang w:val="en-GB"/>
              </w:rPr>
              <w:t>256</w:t>
            </w:r>
            <w:r>
              <w:rPr>
                <w:rFonts w:ascii="Cordia New" w:hAnsi="Cordia New" w:cs="Cordia New"/>
                <w:sz w:val="26"/>
                <w:szCs w:val="26"/>
              </w:rPr>
              <w:t>8</w:t>
            </w:r>
          </w:p>
        </w:tc>
      </w:tr>
      <w:tr w:rsidR="006D67D7" w:rsidRPr="00EF48EF" w14:paraId="63C79758" w14:textId="77777777" w:rsidTr="006D67D7">
        <w:trPr>
          <w:cantSplit/>
        </w:trPr>
        <w:tc>
          <w:tcPr>
            <w:tcW w:w="3699" w:type="dxa"/>
            <w:vAlign w:val="bottom"/>
          </w:tcPr>
          <w:p w14:paraId="643C726E" w14:textId="768A2BD6"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cs/>
              </w:rPr>
            </w:pPr>
          </w:p>
        </w:tc>
        <w:tc>
          <w:tcPr>
            <w:tcW w:w="1204" w:type="dxa"/>
            <w:vAlign w:val="bottom"/>
          </w:tcPr>
          <w:p w14:paraId="7DFEC857" w14:textId="77777777"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center"/>
              <w:rPr>
                <w:rFonts w:ascii="Cordia New" w:hAnsi="Cordia New" w:cs="Cordia New"/>
                <w:sz w:val="26"/>
                <w:szCs w:val="26"/>
              </w:rPr>
            </w:pPr>
          </w:p>
        </w:tc>
        <w:tc>
          <w:tcPr>
            <w:tcW w:w="243" w:type="dxa"/>
          </w:tcPr>
          <w:p w14:paraId="32589E67" w14:textId="77777777"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b/>
                <w:bCs/>
                <w:sz w:val="26"/>
                <w:szCs w:val="26"/>
                <w:u w:val="single"/>
              </w:rPr>
            </w:pPr>
          </w:p>
        </w:tc>
        <w:tc>
          <w:tcPr>
            <w:tcW w:w="1173" w:type="dxa"/>
            <w:vAlign w:val="bottom"/>
          </w:tcPr>
          <w:p w14:paraId="0CC1A55F" w14:textId="77777777"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center"/>
              <w:rPr>
                <w:rFonts w:ascii="Cordia New" w:hAnsi="Cordia New" w:cs="Cordia New"/>
                <w:sz w:val="26"/>
                <w:szCs w:val="26"/>
              </w:rPr>
            </w:pPr>
          </w:p>
        </w:tc>
        <w:tc>
          <w:tcPr>
            <w:tcW w:w="248" w:type="dxa"/>
          </w:tcPr>
          <w:p w14:paraId="7BF1D9B7" w14:textId="77777777"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1180" w:type="dxa"/>
          </w:tcPr>
          <w:p w14:paraId="083A4821" w14:textId="77777777"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254" w:type="dxa"/>
          </w:tcPr>
          <w:p w14:paraId="3EEDDD33" w14:textId="77777777"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1184" w:type="dxa"/>
          </w:tcPr>
          <w:p w14:paraId="464BC4BE" w14:textId="77777777"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r>
      <w:tr w:rsidR="006D67D7" w:rsidRPr="00EF48EF" w14:paraId="17D70655" w14:textId="77777777" w:rsidTr="006D67D7">
        <w:trPr>
          <w:cantSplit/>
        </w:trPr>
        <w:tc>
          <w:tcPr>
            <w:tcW w:w="3699" w:type="dxa"/>
            <w:vAlign w:val="bottom"/>
          </w:tcPr>
          <w:p w14:paraId="035B63EF" w14:textId="4081B24B" w:rsidR="006D67D7" w:rsidRPr="00EF48EF" w:rsidRDefault="00715704" w:rsidP="006B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715704">
              <w:rPr>
                <w:rFonts w:ascii="Cordia New" w:hAnsi="Cordia New" w:cs="Cordia New"/>
                <w:b/>
                <w:bCs/>
                <w:sz w:val="26"/>
                <w:szCs w:val="26"/>
                <w:cs/>
              </w:rPr>
              <w:t>ลูกหนี้การค้าและลูกหนี้หมุนเวียนอื่น</w:t>
            </w:r>
          </w:p>
        </w:tc>
        <w:tc>
          <w:tcPr>
            <w:tcW w:w="1204" w:type="dxa"/>
            <w:vAlign w:val="bottom"/>
          </w:tcPr>
          <w:p w14:paraId="64156738" w14:textId="77777777" w:rsidR="006D67D7" w:rsidRPr="00742F4A"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center"/>
              <w:rPr>
                <w:rFonts w:ascii="Cordia New" w:hAnsi="Cordia New" w:cs="Cordia New"/>
                <w:sz w:val="26"/>
                <w:szCs w:val="26"/>
              </w:rPr>
            </w:pPr>
          </w:p>
        </w:tc>
        <w:tc>
          <w:tcPr>
            <w:tcW w:w="243" w:type="dxa"/>
          </w:tcPr>
          <w:p w14:paraId="2425AD4E" w14:textId="77777777" w:rsidR="006D67D7" w:rsidRPr="00742F4A"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b/>
                <w:bCs/>
                <w:sz w:val="26"/>
                <w:szCs w:val="26"/>
                <w:u w:val="single"/>
              </w:rPr>
            </w:pPr>
          </w:p>
        </w:tc>
        <w:tc>
          <w:tcPr>
            <w:tcW w:w="1173" w:type="dxa"/>
            <w:vAlign w:val="bottom"/>
          </w:tcPr>
          <w:p w14:paraId="54765AA2" w14:textId="77777777" w:rsidR="006D67D7" w:rsidRPr="00742F4A"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center"/>
              <w:rPr>
                <w:rFonts w:ascii="Cordia New" w:hAnsi="Cordia New" w:cs="Cordia New"/>
                <w:sz w:val="26"/>
                <w:szCs w:val="26"/>
              </w:rPr>
            </w:pPr>
          </w:p>
        </w:tc>
        <w:tc>
          <w:tcPr>
            <w:tcW w:w="248" w:type="dxa"/>
          </w:tcPr>
          <w:p w14:paraId="5B7FD5C3" w14:textId="77777777" w:rsidR="006D67D7" w:rsidRPr="00742F4A"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1180" w:type="dxa"/>
          </w:tcPr>
          <w:p w14:paraId="52387CAB" w14:textId="77777777" w:rsidR="006D67D7" w:rsidRPr="00742F4A"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254" w:type="dxa"/>
          </w:tcPr>
          <w:p w14:paraId="5C139C5D" w14:textId="77777777" w:rsidR="006D67D7" w:rsidRPr="00742F4A"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1184" w:type="dxa"/>
          </w:tcPr>
          <w:p w14:paraId="7762795E" w14:textId="77777777" w:rsidR="006D67D7" w:rsidRPr="00742F4A"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r>
      <w:tr w:rsidR="00177DC1" w:rsidRPr="00EF48EF" w14:paraId="727D534C" w14:textId="77777777" w:rsidTr="003C3EA1">
        <w:trPr>
          <w:cantSplit/>
        </w:trPr>
        <w:tc>
          <w:tcPr>
            <w:tcW w:w="3699" w:type="dxa"/>
            <w:vAlign w:val="bottom"/>
          </w:tcPr>
          <w:p w14:paraId="013D5C56" w14:textId="6650A666" w:rsidR="00177DC1" w:rsidRPr="00EF48EF" w:rsidRDefault="00177DC1" w:rsidP="0017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2"/>
              <w:rPr>
                <w:rFonts w:ascii="Cordia New" w:hAnsi="Cordia New" w:cs="Cordia New"/>
                <w:sz w:val="26"/>
                <w:szCs w:val="26"/>
                <w:cs/>
              </w:rPr>
            </w:pPr>
            <w:r w:rsidRPr="00EF48EF">
              <w:rPr>
                <w:rFonts w:ascii="Cordia New" w:hAnsi="Cordia New" w:cs="Cordia New" w:hint="cs"/>
                <w:sz w:val="26"/>
                <w:szCs w:val="26"/>
                <w:cs/>
              </w:rPr>
              <w:t>บริษัทย่อย</w:t>
            </w:r>
          </w:p>
        </w:tc>
        <w:tc>
          <w:tcPr>
            <w:tcW w:w="1204" w:type="dxa"/>
          </w:tcPr>
          <w:p w14:paraId="2A0BF070" w14:textId="38C9DE24" w:rsidR="00177DC1" w:rsidRPr="00177DC1" w:rsidRDefault="00177DC1" w:rsidP="0053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9"/>
              <w:jc w:val="right"/>
              <w:rPr>
                <w:rFonts w:asciiTheme="minorBidi" w:hAnsiTheme="minorBidi" w:cstheme="minorBidi"/>
                <w:sz w:val="26"/>
                <w:szCs w:val="26"/>
              </w:rPr>
            </w:pPr>
            <w:r w:rsidRPr="00177DC1">
              <w:rPr>
                <w:rFonts w:asciiTheme="minorBidi" w:hAnsiTheme="minorBidi" w:cstheme="minorBidi"/>
                <w:sz w:val="26"/>
                <w:szCs w:val="26"/>
              </w:rPr>
              <w:t>-</w:t>
            </w:r>
          </w:p>
        </w:tc>
        <w:tc>
          <w:tcPr>
            <w:tcW w:w="243" w:type="dxa"/>
          </w:tcPr>
          <w:p w14:paraId="2713BE13" w14:textId="77777777" w:rsidR="00177DC1" w:rsidRPr="00742F4A" w:rsidRDefault="00177DC1" w:rsidP="0017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73" w:type="dxa"/>
            <w:vAlign w:val="bottom"/>
          </w:tcPr>
          <w:p w14:paraId="3B6FA586" w14:textId="61D817E7" w:rsidR="00177DC1" w:rsidRPr="00742F4A" w:rsidRDefault="00177DC1" w:rsidP="0017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9"/>
              <w:jc w:val="right"/>
              <w:rPr>
                <w:rFonts w:ascii="Cordia New" w:hAnsi="Cordia New" w:cs="Cordia New"/>
                <w:sz w:val="26"/>
                <w:szCs w:val="26"/>
              </w:rPr>
            </w:pPr>
            <w:r>
              <w:rPr>
                <w:rFonts w:ascii="Cordia New" w:hAnsi="Cordia New" w:cs="Cordia New"/>
                <w:sz w:val="26"/>
                <w:szCs w:val="26"/>
              </w:rPr>
              <w:t>-</w:t>
            </w:r>
          </w:p>
        </w:tc>
        <w:tc>
          <w:tcPr>
            <w:tcW w:w="248" w:type="dxa"/>
          </w:tcPr>
          <w:p w14:paraId="452DD3DE" w14:textId="77777777" w:rsidR="00177DC1" w:rsidRPr="00742F4A" w:rsidRDefault="00177DC1" w:rsidP="0017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0" w:type="dxa"/>
            <w:tcBorders>
              <w:top w:val="nil"/>
              <w:bottom w:val="nil"/>
            </w:tcBorders>
          </w:tcPr>
          <w:p w14:paraId="0A25C711" w14:textId="7AB6BB1A" w:rsidR="00177DC1" w:rsidRPr="00BE252D" w:rsidRDefault="00717FA8" w:rsidP="00237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r>
              <w:rPr>
                <w:rFonts w:ascii="Cordia New" w:hAnsi="Cordia New" w:cs="Cordia New"/>
                <w:sz w:val="26"/>
                <w:szCs w:val="26"/>
              </w:rPr>
              <w:t xml:space="preserve">      1</w:t>
            </w:r>
            <w:r w:rsidR="00663516">
              <w:rPr>
                <w:rFonts w:ascii="Cordia New" w:hAnsi="Cordia New" w:cs="Cordia New"/>
                <w:sz w:val="26"/>
                <w:szCs w:val="26"/>
              </w:rPr>
              <w:t>4</w:t>
            </w:r>
            <w:r>
              <w:rPr>
                <w:rFonts w:ascii="Cordia New" w:hAnsi="Cordia New" w:cs="Cordia New"/>
                <w:sz w:val="26"/>
                <w:szCs w:val="26"/>
              </w:rPr>
              <w:t xml:space="preserve">4      </w:t>
            </w:r>
          </w:p>
        </w:tc>
        <w:tc>
          <w:tcPr>
            <w:tcW w:w="254" w:type="dxa"/>
          </w:tcPr>
          <w:p w14:paraId="66527B5D" w14:textId="77777777" w:rsidR="00177DC1" w:rsidRPr="00742F4A" w:rsidRDefault="00177DC1" w:rsidP="0017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4" w:type="dxa"/>
            <w:vAlign w:val="bottom"/>
          </w:tcPr>
          <w:p w14:paraId="055394BA" w14:textId="4BF01FD3" w:rsidR="00177DC1" w:rsidRPr="00742F4A" w:rsidRDefault="00177DC1" w:rsidP="0017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lang w:val="en-GB"/>
              </w:rPr>
            </w:pPr>
            <w:r w:rsidRPr="00E706E2">
              <w:rPr>
                <w:rFonts w:ascii="Cordia New" w:hAnsi="Cordia New" w:cs="Cordia New"/>
                <w:sz w:val="26"/>
                <w:szCs w:val="26"/>
                <w:lang w:val="en-GB"/>
              </w:rPr>
              <w:t>337</w:t>
            </w:r>
          </w:p>
        </w:tc>
      </w:tr>
      <w:tr w:rsidR="00177DC1" w:rsidRPr="00EF48EF" w14:paraId="12E05D67" w14:textId="77777777" w:rsidTr="003C3EA1">
        <w:trPr>
          <w:cantSplit/>
        </w:trPr>
        <w:tc>
          <w:tcPr>
            <w:tcW w:w="3699" w:type="dxa"/>
            <w:vAlign w:val="bottom"/>
          </w:tcPr>
          <w:p w14:paraId="609B33F1" w14:textId="2F470756" w:rsidR="00177DC1" w:rsidRPr="00EF48EF" w:rsidRDefault="00177DC1" w:rsidP="0017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2"/>
              <w:rPr>
                <w:rFonts w:ascii="Cordia New" w:hAnsi="Cordia New" w:cs="Cordia New"/>
                <w:sz w:val="26"/>
                <w:szCs w:val="26"/>
                <w:cs/>
              </w:rPr>
            </w:pPr>
            <w:r w:rsidRPr="00EF48EF">
              <w:rPr>
                <w:rFonts w:ascii="Cordia New" w:hAnsi="Cordia New" w:cs="Cordia New" w:hint="cs"/>
                <w:sz w:val="26"/>
                <w:szCs w:val="26"/>
                <w:cs/>
              </w:rPr>
              <w:t>บริษัทที่เกี่ยวข้องกัน</w:t>
            </w:r>
          </w:p>
        </w:tc>
        <w:tc>
          <w:tcPr>
            <w:tcW w:w="1204" w:type="dxa"/>
            <w:tcBorders>
              <w:bottom w:val="single" w:sz="4" w:space="0" w:color="auto"/>
            </w:tcBorders>
          </w:tcPr>
          <w:p w14:paraId="3D249EAF" w14:textId="1BF029E3" w:rsidR="00177DC1" w:rsidRPr="00177DC1" w:rsidRDefault="002D6A39" w:rsidP="0053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9"/>
              <w:jc w:val="right"/>
              <w:rPr>
                <w:rFonts w:asciiTheme="minorBidi" w:hAnsiTheme="minorBidi" w:cstheme="minorBidi"/>
                <w:sz w:val="26"/>
                <w:szCs w:val="26"/>
              </w:rPr>
            </w:pPr>
            <w:r>
              <w:rPr>
                <w:rFonts w:asciiTheme="minorBidi" w:hAnsiTheme="minorBidi" w:cstheme="minorBidi"/>
                <w:sz w:val="26"/>
                <w:szCs w:val="26"/>
              </w:rPr>
              <w:t>-</w:t>
            </w:r>
          </w:p>
        </w:tc>
        <w:tc>
          <w:tcPr>
            <w:tcW w:w="243" w:type="dxa"/>
          </w:tcPr>
          <w:p w14:paraId="40E87C43" w14:textId="77777777" w:rsidR="00177DC1" w:rsidRPr="00742F4A" w:rsidRDefault="00177DC1" w:rsidP="0017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73" w:type="dxa"/>
            <w:tcBorders>
              <w:bottom w:val="single" w:sz="4" w:space="0" w:color="auto"/>
            </w:tcBorders>
            <w:vAlign w:val="bottom"/>
          </w:tcPr>
          <w:p w14:paraId="31F3E444" w14:textId="3A19E018" w:rsidR="00177DC1" w:rsidRPr="00742F4A" w:rsidRDefault="00177DC1" w:rsidP="0017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r>
              <w:rPr>
                <w:rFonts w:ascii="Cordia New" w:hAnsi="Cordia New" w:cs="Cordia New"/>
                <w:sz w:val="26"/>
                <w:szCs w:val="26"/>
              </w:rPr>
              <w:t>116</w:t>
            </w:r>
          </w:p>
        </w:tc>
        <w:tc>
          <w:tcPr>
            <w:tcW w:w="248" w:type="dxa"/>
          </w:tcPr>
          <w:p w14:paraId="7488DAF1" w14:textId="77777777" w:rsidR="00177DC1" w:rsidRPr="00742F4A" w:rsidRDefault="00177DC1" w:rsidP="0017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0" w:type="dxa"/>
            <w:tcBorders>
              <w:top w:val="nil"/>
              <w:bottom w:val="single" w:sz="4" w:space="0" w:color="auto"/>
            </w:tcBorders>
            <w:vAlign w:val="bottom"/>
          </w:tcPr>
          <w:p w14:paraId="41445260" w14:textId="4D4E5EFE" w:rsidR="00177DC1" w:rsidRPr="00F016B1" w:rsidRDefault="00717FA8" w:rsidP="0053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9"/>
              <w:jc w:val="right"/>
              <w:rPr>
                <w:rFonts w:asciiTheme="minorBidi" w:hAnsiTheme="minorBidi" w:cstheme="minorBidi"/>
                <w:sz w:val="26"/>
                <w:szCs w:val="26"/>
              </w:rPr>
            </w:pPr>
            <w:r>
              <w:rPr>
                <w:rFonts w:asciiTheme="minorBidi" w:hAnsiTheme="minorBidi" w:cstheme="minorBidi"/>
                <w:sz w:val="26"/>
                <w:szCs w:val="26"/>
              </w:rPr>
              <w:t>-</w:t>
            </w:r>
          </w:p>
        </w:tc>
        <w:tc>
          <w:tcPr>
            <w:tcW w:w="254" w:type="dxa"/>
          </w:tcPr>
          <w:p w14:paraId="75190C68" w14:textId="77777777" w:rsidR="00177DC1" w:rsidRPr="00742F4A" w:rsidRDefault="00177DC1" w:rsidP="0017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4" w:type="dxa"/>
            <w:tcBorders>
              <w:bottom w:val="single" w:sz="4" w:space="0" w:color="auto"/>
            </w:tcBorders>
            <w:vAlign w:val="bottom"/>
          </w:tcPr>
          <w:p w14:paraId="5CFDE252" w14:textId="5601D1AB" w:rsidR="00177DC1" w:rsidRPr="00742F4A" w:rsidRDefault="00177DC1" w:rsidP="0017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lang w:val="en-GB"/>
              </w:rPr>
            </w:pPr>
            <w:r>
              <w:rPr>
                <w:rFonts w:ascii="Cordia New" w:hAnsi="Cordia New" w:cs="Cordia New"/>
                <w:sz w:val="26"/>
                <w:szCs w:val="26"/>
                <w:lang w:val="en-GB"/>
              </w:rPr>
              <w:t>116</w:t>
            </w:r>
          </w:p>
        </w:tc>
      </w:tr>
      <w:tr w:rsidR="00177DC1" w:rsidRPr="00EF48EF" w14:paraId="2E9F45BF" w14:textId="77777777" w:rsidTr="003C3EA1">
        <w:trPr>
          <w:cantSplit/>
        </w:trPr>
        <w:tc>
          <w:tcPr>
            <w:tcW w:w="3699" w:type="dxa"/>
            <w:vAlign w:val="bottom"/>
          </w:tcPr>
          <w:p w14:paraId="3D3C563F" w14:textId="52F14CCD" w:rsidR="00177DC1" w:rsidRPr="00EF48EF" w:rsidRDefault="00177DC1" w:rsidP="0017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EF48EF">
              <w:rPr>
                <w:rFonts w:ascii="Cordia New" w:hAnsi="Cordia New" w:cs="Cordia New" w:hint="cs"/>
                <w:sz w:val="26"/>
                <w:szCs w:val="26"/>
                <w:cs/>
              </w:rPr>
              <w:t>รวม</w:t>
            </w:r>
          </w:p>
        </w:tc>
        <w:tc>
          <w:tcPr>
            <w:tcW w:w="1204" w:type="dxa"/>
            <w:tcBorders>
              <w:top w:val="single" w:sz="4" w:space="0" w:color="auto"/>
              <w:bottom w:val="single" w:sz="12" w:space="0" w:color="auto"/>
            </w:tcBorders>
          </w:tcPr>
          <w:p w14:paraId="4EC59550" w14:textId="3269AF1E" w:rsidR="00177DC1" w:rsidRPr="00177DC1" w:rsidRDefault="002D6A39" w:rsidP="0053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9"/>
              <w:jc w:val="right"/>
              <w:rPr>
                <w:rFonts w:asciiTheme="minorBidi" w:hAnsiTheme="minorBidi" w:cstheme="minorBidi"/>
                <w:sz w:val="26"/>
                <w:szCs w:val="26"/>
              </w:rPr>
            </w:pPr>
            <w:r>
              <w:rPr>
                <w:rFonts w:asciiTheme="minorBidi" w:hAnsiTheme="minorBidi" w:cstheme="minorBidi"/>
                <w:sz w:val="26"/>
                <w:szCs w:val="26"/>
              </w:rPr>
              <w:t>-</w:t>
            </w:r>
          </w:p>
        </w:tc>
        <w:tc>
          <w:tcPr>
            <w:tcW w:w="243" w:type="dxa"/>
          </w:tcPr>
          <w:p w14:paraId="0CFE0385" w14:textId="77777777" w:rsidR="00177DC1" w:rsidRPr="00742F4A" w:rsidRDefault="00177DC1" w:rsidP="0017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73" w:type="dxa"/>
            <w:tcBorders>
              <w:top w:val="single" w:sz="4" w:space="0" w:color="auto"/>
              <w:bottom w:val="single" w:sz="12" w:space="0" w:color="auto"/>
            </w:tcBorders>
            <w:vAlign w:val="bottom"/>
          </w:tcPr>
          <w:p w14:paraId="07D9B68C" w14:textId="0DB6D722" w:rsidR="00177DC1" w:rsidRPr="00742F4A" w:rsidRDefault="00177DC1" w:rsidP="0017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r>
              <w:rPr>
                <w:rFonts w:ascii="Cordia New" w:hAnsi="Cordia New" w:cs="Cordia New"/>
                <w:sz w:val="26"/>
                <w:szCs w:val="26"/>
              </w:rPr>
              <w:t>116</w:t>
            </w:r>
          </w:p>
        </w:tc>
        <w:tc>
          <w:tcPr>
            <w:tcW w:w="248" w:type="dxa"/>
          </w:tcPr>
          <w:p w14:paraId="463CD94C" w14:textId="77777777" w:rsidR="00177DC1" w:rsidRPr="00742F4A" w:rsidRDefault="00177DC1" w:rsidP="0017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0" w:type="dxa"/>
            <w:tcBorders>
              <w:top w:val="single" w:sz="4" w:space="0" w:color="auto"/>
              <w:bottom w:val="nil"/>
            </w:tcBorders>
          </w:tcPr>
          <w:p w14:paraId="27691A8B" w14:textId="0E40F1F0" w:rsidR="00177DC1" w:rsidRPr="00F016B1" w:rsidRDefault="00177DC1" w:rsidP="0017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Theme="minorBidi" w:hAnsiTheme="minorBidi" w:cstheme="minorBidi"/>
                <w:sz w:val="26"/>
                <w:szCs w:val="26"/>
              </w:rPr>
            </w:pPr>
            <w:r w:rsidRPr="00F016B1">
              <w:rPr>
                <w:rFonts w:asciiTheme="minorBidi" w:hAnsiTheme="minorBidi" w:cstheme="minorBidi"/>
                <w:sz w:val="26"/>
                <w:szCs w:val="26"/>
              </w:rPr>
              <w:t>1</w:t>
            </w:r>
            <w:r w:rsidR="00910495">
              <w:rPr>
                <w:rFonts w:asciiTheme="minorBidi" w:hAnsiTheme="minorBidi" w:cstheme="minorBidi"/>
                <w:sz w:val="26"/>
                <w:szCs w:val="26"/>
              </w:rPr>
              <w:t>4</w:t>
            </w:r>
            <w:r w:rsidRPr="00F016B1">
              <w:rPr>
                <w:rFonts w:asciiTheme="minorBidi" w:hAnsiTheme="minorBidi" w:cstheme="minorBidi"/>
                <w:sz w:val="26"/>
                <w:szCs w:val="26"/>
              </w:rPr>
              <w:t>4</w:t>
            </w:r>
          </w:p>
        </w:tc>
        <w:tc>
          <w:tcPr>
            <w:tcW w:w="254" w:type="dxa"/>
          </w:tcPr>
          <w:p w14:paraId="062C097C" w14:textId="77777777" w:rsidR="00177DC1" w:rsidRPr="00204E21" w:rsidRDefault="00177DC1" w:rsidP="0017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highlight w:val="cyan"/>
              </w:rPr>
            </w:pPr>
          </w:p>
        </w:tc>
        <w:tc>
          <w:tcPr>
            <w:tcW w:w="1184" w:type="dxa"/>
            <w:tcBorders>
              <w:top w:val="single" w:sz="4" w:space="0" w:color="auto"/>
              <w:bottom w:val="single" w:sz="12" w:space="0" w:color="auto"/>
            </w:tcBorders>
            <w:vAlign w:val="bottom"/>
          </w:tcPr>
          <w:p w14:paraId="62749C5B" w14:textId="1ED57C2B" w:rsidR="00177DC1" w:rsidRPr="00204E21" w:rsidRDefault="00177DC1" w:rsidP="0017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highlight w:val="cyan"/>
                <w:lang w:val="en-GB"/>
              </w:rPr>
            </w:pPr>
            <w:r>
              <w:rPr>
                <w:rFonts w:ascii="Cordia New" w:hAnsi="Cordia New" w:cs="Cordia New"/>
                <w:sz w:val="26"/>
                <w:szCs w:val="26"/>
                <w:lang w:val="en-GB"/>
              </w:rPr>
              <w:t>453</w:t>
            </w:r>
          </w:p>
        </w:tc>
      </w:tr>
      <w:tr w:rsidR="00D06975" w:rsidRPr="00EF48EF" w14:paraId="1EB86091" w14:textId="77777777" w:rsidTr="003C3EA1">
        <w:trPr>
          <w:cantSplit/>
        </w:trPr>
        <w:tc>
          <w:tcPr>
            <w:tcW w:w="3699" w:type="dxa"/>
            <w:vAlign w:val="bottom"/>
          </w:tcPr>
          <w:p w14:paraId="4C85B381" w14:textId="77777777" w:rsidR="00D06975" w:rsidRPr="00EF48EF"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1204" w:type="dxa"/>
            <w:tcBorders>
              <w:top w:val="single" w:sz="12" w:space="0" w:color="auto"/>
            </w:tcBorders>
          </w:tcPr>
          <w:p w14:paraId="404448CF" w14:textId="01C5BA50"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
              <w:jc w:val="right"/>
              <w:rPr>
                <w:rFonts w:ascii="Cordia New" w:hAnsi="Cordia New" w:cs="Cordia New"/>
                <w:sz w:val="26"/>
                <w:szCs w:val="26"/>
              </w:rPr>
            </w:pPr>
          </w:p>
        </w:tc>
        <w:tc>
          <w:tcPr>
            <w:tcW w:w="243" w:type="dxa"/>
          </w:tcPr>
          <w:p w14:paraId="16AA0B16" w14:textId="77777777"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b/>
                <w:bCs/>
                <w:sz w:val="26"/>
                <w:szCs w:val="26"/>
                <w:u w:val="single"/>
              </w:rPr>
            </w:pPr>
          </w:p>
        </w:tc>
        <w:tc>
          <w:tcPr>
            <w:tcW w:w="1173" w:type="dxa"/>
            <w:tcBorders>
              <w:top w:val="single" w:sz="12" w:space="0" w:color="auto"/>
            </w:tcBorders>
            <w:vAlign w:val="bottom"/>
          </w:tcPr>
          <w:p w14:paraId="14781553" w14:textId="19894E9B"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248" w:type="dxa"/>
          </w:tcPr>
          <w:p w14:paraId="5DD6CBD2" w14:textId="77777777"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0" w:type="dxa"/>
            <w:tcBorders>
              <w:top w:val="single" w:sz="12" w:space="0" w:color="auto"/>
            </w:tcBorders>
          </w:tcPr>
          <w:p w14:paraId="145619BF" w14:textId="439944FC" w:rsidR="00D06975" w:rsidRPr="00604396"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lang w:val="en-GB"/>
              </w:rPr>
            </w:pPr>
          </w:p>
        </w:tc>
        <w:tc>
          <w:tcPr>
            <w:tcW w:w="254" w:type="dxa"/>
          </w:tcPr>
          <w:p w14:paraId="462681CA" w14:textId="77777777"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4" w:type="dxa"/>
            <w:tcBorders>
              <w:top w:val="single" w:sz="12" w:space="0" w:color="auto"/>
            </w:tcBorders>
          </w:tcPr>
          <w:p w14:paraId="4E4DEE36" w14:textId="69F85C9F"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lang w:val="en-GB"/>
              </w:rPr>
            </w:pPr>
          </w:p>
        </w:tc>
      </w:tr>
      <w:tr w:rsidR="00D06975" w:rsidRPr="00EF48EF" w14:paraId="37899F97" w14:textId="77777777" w:rsidTr="003C3EA1">
        <w:trPr>
          <w:cantSplit/>
        </w:trPr>
        <w:tc>
          <w:tcPr>
            <w:tcW w:w="3699" w:type="dxa"/>
            <w:vAlign w:val="bottom"/>
          </w:tcPr>
          <w:p w14:paraId="54156A23" w14:textId="1C41F3F5" w:rsidR="00D06975" w:rsidRPr="00EF48EF"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EF48EF">
              <w:rPr>
                <w:rFonts w:ascii="Cordia New" w:hAnsi="Cordia New" w:cs="Cordia New" w:hint="cs"/>
                <w:b/>
                <w:bCs/>
                <w:sz w:val="26"/>
                <w:szCs w:val="26"/>
                <w:cs/>
              </w:rPr>
              <w:t>เงินมัดจำจ่ายค่าสินค้า</w:t>
            </w:r>
          </w:p>
        </w:tc>
        <w:tc>
          <w:tcPr>
            <w:tcW w:w="1204" w:type="dxa"/>
          </w:tcPr>
          <w:p w14:paraId="54959A1A" w14:textId="77777777"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
              <w:jc w:val="right"/>
              <w:rPr>
                <w:rFonts w:ascii="Cordia New" w:hAnsi="Cordia New" w:cs="Cordia New"/>
                <w:sz w:val="26"/>
                <w:szCs w:val="26"/>
              </w:rPr>
            </w:pPr>
          </w:p>
        </w:tc>
        <w:tc>
          <w:tcPr>
            <w:tcW w:w="243" w:type="dxa"/>
          </w:tcPr>
          <w:p w14:paraId="0A45CC0A" w14:textId="77777777"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b/>
                <w:bCs/>
                <w:sz w:val="26"/>
                <w:szCs w:val="26"/>
                <w:u w:val="single"/>
              </w:rPr>
            </w:pPr>
          </w:p>
        </w:tc>
        <w:tc>
          <w:tcPr>
            <w:tcW w:w="1173" w:type="dxa"/>
            <w:vAlign w:val="bottom"/>
          </w:tcPr>
          <w:p w14:paraId="32B14106" w14:textId="77777777"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248" w:type="dxa"/>
          </w:tcPr>
          <w:p w14:paraId="55184F28" w14:textId="77777777"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0" w:type="dxa"/>
          </w:tcPr>
          <w:p w14:paraId="20A1926A" w14:textId="77777777" w:rsidR="00D06975" w:rsidRPr="00604396"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lang w:val="en-GB"/>
              </w:rPr>
            </w:pPr>
          </w:p>
        </w:tc>
        <w:tc>
          <w:tcPr>
            <w:tcW w:w="254" w:type="dxa"/>
          </w:tcPr>
          <w:p w14:paraId="717AC106" w14:textId="77777777"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4" w:type="dxa"/>
          </w:tcPr>
          <w:p w14:paraId="0D4BFF30" w14:textId="77777777"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lang w:val="en-GB"/>
              </w:rPr>
            </w:pPr>
          </w:p>
        </w:tc>
      </w:tr>
      <w:tr w:rsidR="00D06975" w:rsidRPr="00EF48EF" w14:paraId="2306DA88" w14:textId="77777777" w:rsidTr="00092188">
        <w:trPr>
          <w:cantSplit/>
        </w:trPr>
        <w:tc>
          <w:tcPr>
            <w:tcW w:w="3699" w:type="dxa"/>
            <w:vAlign w:val="bottom"/>
          </w:tcPr>
          <w:p w14:paraId="4B4DBA92" w14:textId="165F5921" w:rsidR="00D06975" w:rsidRPr="00EF48EF"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2"/>
              <w:rPr>
                <w:rFonts w:ascii="Cordia New" w:hAnsi="Cordia New" w:cs="Cordia New"/>
                <w:sz w:val="26"/>
                <w:szCs w:val="26"/>
                <w:cs/>
              </w:rPr>
            </w:pPr>
            <w:r w:rsidRPr="00EF48EF">
              <w:rPr>
                <w:rFonts w:ascii="Cordia New" w:hAnsi="Cordia New" w:cs="Cordia New" w:hint="cs"/>
                <w:sz w:val="26"/>
                <w:szCs w:val="26"/>
                <w:cs/>
              </w:rPr>
              <w:t>บริษัทย่อย</w:t>
            </w:r>
          </w:p>
        </w:tc>
        <w:tc>
          <w:tcPr>
            <w:tcW w:w="1204" w:type="dxa"/>
            <w:tcBorders>
              <w:bottom w:val="single" w:sz="12" w:space="0" w:color="auto"/>
            </w:tcBorders>
            <w:vAlign w:val="bottom"/>
          </w:tcPr>
          <w:p w14:paraId="7FFB5E8F" w14:textId="21E2EFFA" w:rsidR="00D06975" w:rsidRPr="00742F4A" w:rsidRDefault="00DB75F6" w:rsidP="0053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9"/>
              <w:jc w:val="right"/>
              <w:rPr>
                <w:rFonts w:ascii="Cordia New" w:hAnsi="Cordia New" w:cs="Cordia New"/>
                <w:sz w:val="26"/>
                <w:szCs w:val="26"/>
              </w:rPr>
            </w:pPr>
            <w:r>
              <w:rPr>
                <w:rFonts w:ascii="Cordia New" w:hAnsi="Cordia New" w:cs="Cordia New"/>
                <w:sz w:val="26"/>
                <w:szCs w:val="26"/>
              </w:rPr>
              <w:t>-</w:t>
            </w:r>
          </w:p>
        </w:tc>
        <w:tc>
          <w:tcPr>
            <w:tcW w:w="243" w:type="dxa"/>
          </w:tcPr>
          <w:p w14:paraId="696786E3" w14:textId="77777777"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b/>
                <w:bCs/>
                <w:sz w:val="26"/>
                <w:szCs w:val="26"/>
                <w:u w:val="single"/>
              </w:rPr>
            </w:pPr>
          </w:p>
        </w:tc>
        <w:tc>
          <w:tcPr>
            <w:tcW w:w="1173" w:type="dxa"/>
            <w:tcBorders>
              <w:bottom w:val="single" w:sz="12" w:space="0" w:color="auto"/>
            </w:tcBorders>
            <w:vAlign w:val="bottom"/>
          </w:tcPr>
          <w:p w14:paraId="43AEA4E1" w14:textId="3A67E1BC"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9"/>
              <w:jc w:val="right"/>
              <w:rPr>
                <w:rFonts w:ascii="Cordia New" w:hAnsi="Cordia New" w:cs="Cordia New"/>
                <w:sz w:val="26"/>
                <w:szCs w:val="26"/>
              </w:rPr>
            </w:pPr>
            <w:r>
              <w:rPr>
                <w:rFonts w:ascii="Cordia New" w:hAnsi="Cordia New" w:cs="Cordia New"/>
                <w:sz w:val="26"/>
                <w:szCs w:val="26"/>
              </w:rPr>
              <w:t>-</w:t>
            </w:r>
          </w:p>
        </w:tc>
        <w:tc>
          <w:tcPr>
            <w:tcW w:w="248" w:type="dxa"/>
          </w:tcPr>
          <w:p w14:paraId="1DF83397" w14:textId="77777777"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0" w:type="dxa"/>
            <w:tcBorders>
              <w:bottom w:val="single" w:sz="12" w:space="0" w:color="auto"/>
            </w:tcBorders>
            <w:vAlign w:val="bottom"/>
          </w:tcPr>
          <w:p w14:paraId="55DFF841" w14:textId="172AA3ED" w:rsidR="00D06975" w:rsidRPr="00604396" w:rsidRDefault="00F016B1"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cs/>
              </w:rPr>
            </w:pPr>
            <w:r w:rsidRPr="00F016B1">
              <w:rPr>
                <w:rFonts w:ascii="Cordia New" w:hAnsi="Cordia New" w:cs="Cordia New"/>
                <w:sz w:val="26"/>
                <w:szCs w:val="26"/>
              </w:rPr>
              <w:t>45,643</w:t>
            </w:r>
          </w:p>
        </w:tc>
        <w:tc>
          <w:tcPr>
            <w:tcW w:w="254" w:type="dxa"/>
          </w:tcPr>
          <w:p w14:paraId="0C43ABA2" w14:textId="77777777"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4" w:type="dxa"/>
            <w:tcBorders>
              <w:bottom w:val="single" w:sz="12" w:space="0" w:color="auto"/>
            </w:tcBorders>
            <w:vAlign w:val="bottom"/>
          </w:tcPr>
          <w:p w14:paraId="1B1C2D69" w14:textId="7F093870"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lang w:val="en-GB"/>
              </w:rPr>
            </w:pPr>
            <w:r>
              <w:rPr>
                <w:rFonts w:ascii="Cordia New" w:hAnsi="Cordia New" w:cs="Cordia New"/>
                <w:sz w:val="26"/>
                <w:szCs w:val="26"/>
                <w:lang w:val="en-GB"/>
              </w:rPr>
              <w:t>38,057</w:t>
            </w:r>
          </w:p>
        </w:tc>
      </w:tr>
      <w:tr w:rsidR="00D06975" w:rsidRPr="00EF48EF" w14:paraId="068DD949" w14:textId="77777777" w:rsidTr="006D67D7">
        <w:trPr>
          <w:cantSplit/>
        </w:trPr>
        <w:tc>
          <w:tcPr>
            <w:tcW w:w="3699" w:type="dxa"/>
            <w:vAlign w:val="bottom"/>
          </w:tcPr>
          <w:p w14:paraId="044C51AF" w14:textId="77777777" w:rsidR="00D06975" w:rsidRPr="00EF48EF"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1204" w:type="dxa"/>
            <w:tcBorders>
              <w:top w:val="single" w:sz="12" w:space="0" w:color="auto"/>
            </w:tcBorders>
            <w:vAlign w:val="bottom"/>
          </w:tcPr>
          <w:p w14:paraId="7EE65241" w14:textId="77777777"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
              <w:jc w:val="right"/>
              <w:rPr>
                <w:rFonts w:ascii="Cordia New" w:hAnsi="Cordia New" w:cs="Cordia New"/>
                <w:sz w:val="26"/>
                <w:szCs w:val="26"/>
              </w:rPr>
            </w:pPr>
          </w:p>
        </w:tc>
        <w:tc>
          <w:tcPr>
            <w:tcW w:w="243" w:type="dxa"/>
          </w:tcPr>
          <w:p w14:paraId="64EE83D8" w14:textId="77777777"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b/>
                <w:bCs/>
                <w:sz w:val="26"/>
                <w:szCs w:val="26"/>
                <w:u w:val="single"/>
              </w:rPr>
            </w:pPr>
          </w:p>
        </w:tc>
        <w:tc>
          <w:tcPr>
            <w:tcW w:w="1173" w:type="dxa"/>
            <w:tcBorders>
              <w:top w:val="single" w:sz="12" w:space="0" w:color="auto"/>
            </w:tcBorders>
            <w:vAlign w:val="bottom"/>
          </w:tcPr>
          <w:p w14:paraId="2D44D59A" w14:textId="77777777"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9"/>
              <w:jc w:val="right"/>
              <w:rPr>
                <w:rFonts w:ascii="Cordia New" w:hAnsi="Cordia New" w:cs="Cordia New"/>
                <w:sz w:val="26"/>
                <w:szCs w:val="26"/>
              </w:rPr>
            </w:pPr>
          </w:p>
        </w:tc>
        <w:tc>
          <w:tcPr>
            <w:tcW w:w="248" w:type="dxa"/>
          </w:tcPr>
          <w:p w14:paraId="44C35082" w14:textId="77777777"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0" w:type="dxa"/>
            <w:tcBorders>
              <w:top w:val="single" w:sz="12" w:space="0" w:color="auto"/>
            </w:tcBorders>
          </w:tcPr>
          <w:p w14:paraId="13F463B8" w14:textId="77777777" w:rsidR="00D06975" w:rsidRPr="00604396"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254" w:type="dxa"/>
          </w:tcPr>
          <w:p w14:paraId="21A2512D" w14:textId="77777777"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4" w:type="dxa"/>
            <w:tcBorders>
              <w:top w:val="single" w:sz="12" w:space="0" w:color="auto"/>
            </w:tcBorders>
          </w:tcPr>
          <w:p w14:paraId="6B110230" w14:textId="77777777"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lang w:val="en-GB"/>
              </w:rPr>
            </w:pPr>
          </w:p>
        </w:tc>
      </w:tr>
      <w:tr w:rsidR="00D06975" w:rsidRPr="00EF48EF" w14:paraId="13BCB2F8" w14:textId="77777777" w:rsidTr="006D67D7">
        <w:trPr>
          <w:cantSplit/>
        </w:trPr>
        <w:tc>
          <w:tcPr>
            <w:tcW w:w="3699" w:type="dxa"/>
            <w:vAlign w:val="bottom"/>
          </w:tcPr>
          <w:p w14:paraId="19993EE7" w14:textId="7F175235" w:rsidR="00D06975" w:rsidRPr="00EF48EF"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EF48EF">
              <w:rPr>
                <w:rFonts w:ascii="Cordia New" w:hAnsi="Cordia New" w:cs="Cordia New" w:hint="cs"/>
                <w:b/>
                <w:bCs/>
                <w:sz w:val="26"/>
                <w:szCs w:val="26"/>
                <w:cs/>
              </w:rPr>
              <w:t>เงินให้กู้ยืมระยะสั้นและดอกเบี้ยค้างรับ</w:t>
            </w:r>
          </w:p>
        </w:tc>
        <w:tc>
          <w:tcPr>
            <w:tcW w:w="1204" w:type="dxa"/>
          </w:tcPr>
          <w:p w14:paraId="270EE2EF" w14:textId="77777777"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
              <w:jc w:val="right"/>
              <w:rPr>
                <w:rFonts w:ascii="Cordia New" w:hAnsi="Cordia New" w:cs="Cordia New"/>
                <w:sz w:val="26"/>
                <w:szCs w:val="26"/>
              </w:rPr>
            </w:pPr>
          </w:p>
        </w:tc>
        <w:tc>
          <w:tcPr>
            <w:tcW w:w="243" w:type="dxa"/>
          </w:tcPr>
          <w:p w14:paraId="0124BB74" w14:textId="77777777"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b/>
                <w:bCs/>
                <w:sz w:val="26"/>
                <w:szCs w:val="26"/>
                <w:u w:val="single"/>
              </w:rPr>
            </w:pPr>
          </w:p>
        </w:tc>
        <w:tc>
          <w:tcPr>
            <w:tcW w:w="1173" w:type="dxa"/>
            <w:vAlign w:val="bottom"/>
          </w:tcPr>
          <w:p w14:paraId="7937EF55" w14:textId="77777777"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9"/>
              <w:jc w:val="right"/>
              <w:rPr>
                <w:rFonts w:ascii="Cordia New" w:hAnsi="Cordia New" w:cs="Cordia New"/>
                <w:sz w:val="26"/>
                <w:szCs w:val="26"/>
              </w:rPr>
            </w:pPr>
          </w:p>
        </w:tc>
        <w:tc>
          <w:tcPr>
            <w:tcW w:w="248" w:type="dxa"/>
          </w:tcPr>
          <w:p w14:paraId="71E597CC" w14:textId="77777777"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0" w:type="dxa"/>
          </w:tcPr>
          <w:p w14:paraId="0FFD6586" w14:textId="77777777" w:rsidR="00D06975" w:rsidRPr="00604396"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254" w:type="dxa"/>
          </w:tcPr>
          <w:p w14:paraId="072C7543" w14:textId="77777777"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4" w:type="dxa"/>
          </w:tcPr>
          <w:p w14:paraId="4F9B4BED" w14:textId="77777777"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r>
      <w:tr w:rsidR="00D06975" w:rsidRPr="00EF48EF" w14:paraId="76B810F0" w14:textId="77777777" w:rsidTr="006D67D7">
        <w:trPr>
          <w:cantSplit/>
        </w:trPr>
        <w:tc>
          <w:tcPr>
            <w:tcW w:w="3699" w:type="dxa"/>
            <w:vAlign w:val="bottom"/>
          </w:tcPr>
          <w:p w14:paraId="1898F260" w14:textId="3DFCF65F" w:rsidR="00D06975" w:rsidRPr="00EF48EF"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2"/>
              <w:rPr>
                <w:rFonts w:ascii="Cordia New" w:hAnsi="Cordia New" w:cs="Cordia New"/>
                <w:sz w:val="26"/>
                <w:szCs w:val="26"/>
              </w:rPr>
            </w:pPr>
            <w:r w:rsidRPr="00EF48EF">
              <w:rPr>
                <w:rFonts w:ascii="Cordia New" w:hAnsi="Cordia New" w:cs="Cordia New" w:hint="cs"/>
                <w:sz w:val="26"/>
                <w:szCs w:val="26"/>
                <w:cs/>
              </w:rPr>
              <w:t>บริษัทย่อย</w:t>
            </w:r>
          </w:p>
        </w:tc>
        <w:tc>
          <w:tcPr>
            <w:tcW w:w="1204" w:type="dxa"/>
            <w:tcBorders>
              <w:bottom w:val="single" w:sz="12" w:space="0" w:color="auto"/>
            </w:tcBorders>
            <w:vAlign w:val="bottom"/>
          </w:tcPr>
          <w:p w14:paraId="3E96FE41" w14:textId="1A1D08FD" w:rsidR="00D06975" w:rsidRPr="00742F4A" w:rsidRDefault="00DB75F6" w:rsidP="0053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9"/>
              <w:jc w:val="right"/>
              <w:rPr>
                <w:rFonts w:ascii="Cordia New" w:hAnsi="Cordia New" w:cs="Cordia New"/>
                <w:sz w:val="26"/>
                <w:szCs w:val="26"/>
              </w:rPr>
            </w:pPr>
            <w:r>
              <w:rPr>
                <w:rFonts w:ascii="Cordia New" w:hAnsi="Cordia New" w:cs="Cordia New"/>
                <w:sz w:val="26"/>
                <w:szCs w:val="26"/>
              </w:rPr>
              <w:t>-</w:t>
            </w:r>
          </w:p>
        </w:tc>
        <w:tc>
          <w:tcPr>
            <w:tcW w:w="243" w:type="dxa"/>
          </w:tcPr>
          <w:p w14:paraId="41A4D1FD" w14:textId="77777777"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b/>
                <w:bCs/>
                <w:sz w:val="26"/>
                <w:szCs w:val="26"/>
                <w:u w:val="single"/>
              </w:rPr>
            </w:pPr>
          </w:p>
        </w:tc>
        <w:tc>
          <w:tcPr>
            <w:tcW w:w="1173" w:type="dxa"/>
            <w:tcBorders>
              <w:bottom w:val="single" w:sz="12" w:space="0" w:color="auto"/>
            </w:tcBorders>
            <w:vAlign w:val="bottom"/>
          </w:tcPr>
          <w:p w14:paraId="6B18B099" w14:textId="3E4BAD7B"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9"/>
              <w:jc w:val="right"/>
              <w:rPr>
                <w:rFonts w:ascii="Cordia New" w:hAnsi="Cordia New" w:cs="Cordia New"/>
                <w:sz w:val="26"/>
                <w:szCs w:val="26"/>
              </w:rPr>
            </w:pPr>
            <w:r>
              <w:rPr>
                <w:rFonts w:ascii="Cordia New" w:hAnsi="Cordia New" w:cs="Cordia New"/>
                <w:sz w:val="26"/>
                <w:szCs w:val="26"/>
              </w:rPr>
              <w:t>-</w:t>
            </w:r>
          </w:p>
        </w:tc>
        <w:tc>
          <w:tcPr>
            <w:tcW w:w="248" w:type="dxa"/>
          </w:tcPr>
          <w:p w14:paraId="2D3BC7AF" w14:textId="77777777"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0" w:type="dxa"/>
            <w:tcBorders>
              <w:bottom w:val="single" w:sz="12" w:space="0" w:color="auto"/>
            </w:tcBorders>
          </w:tcPr>
          <w:p w14:paraId="69683FD7" w14:textId="0B4AC871" w:rsidR="00D06975" w:rsidRPr="00604396" w:rsidRDefault="002D2B4D"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cs/>
              </w:rPr>
            </w:pPr>
            <w:r w:rsidRPr="002D2B4D">
              <w:rPr>
                <w:rFonts w:ascii="Cordia New" w:hAnsi="Cordia New" w:cs="Cordia New"/>
                <w:sz w:val="26"/>
                <w:szCs w:val="26"/>
              </w:rPr>
              <w:t>30,874</w:t>
            </w:r>
          </w:p>
        </w:tc>
        <w:tc>
          <w:tcPr>
            <w:tcW w:w="254" w:type="dxa"/>
          </w:tcPr>
          <w:p w14:paraId="5F660EF1" w14:textId="77777777"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4" w:type="dxa"/>
            <w:tcBorders>
              <w:bottom w:val="single" w:sz="12" w:space="0" w:color="auto"/>
            </w:tcBorders>
          </w:tcPr>
          <w:p w14:paraId="69582CB5" w14:textId="1FC71115"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r>
              <w:rPr>
                <w:rFonts w:ascii="Cordia New" w:hAnsi="Cordia New" w:cs="Cordia New"/>
                <w:sz w:val="26"/>
                <w:szCs w:val="26"/>
              </w:rPr>
              <w:t>33,874</w:t>
            </w:r>
          </w:p>
        </w:tc>
      </w:tr>
    </w:tbl>
    <w:p w14:paraId="77B001B1" w14:textId="77777777" w:rsidR="00EA69AB"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14083D5C" w14:textId="09BB47F3" w:rsidR="002B3F68" w:rsidRPr="00A7608F" w:rsidRDefault="002B3F68"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6"/>
          <w:szCs w:val="26"/>
        </w:rPr>
      </w:pPr>
      <w:r w:rsidRPr="00A7608F">
        <w:rPr>
          <w:rFonts w:ascii="Cordia New" w:hAnsi="Cordia New" w:cs="Cordia New" w:hint="cs"/>
          <w:spacing w:val="-2"/>
          <w:sz w:val="26"/>
          <w:szCs w:val="26"/>
          <w:cs/>
        </w:rPr>
        <w:t>รายการเคลื่อนไหวของเงินให้กู้ยืม</w:t>
      </w:r>
      <w:r w:rsidR="00BA4E32" w:rsidRPr="00A7608F">
        <w:rPr>
          <w:rFonts w:ascii="Cordia New" w:hAnsi="Cordia New" w:cs="Cordia New" w:hint="cs"/>
          <w:spacing w:val="-2"/>
          <w:sz w:val="26"/>
          <w:szCs w:val="26"/>
          <w:cs/>
        </w:rPr>
        <w:t>ระยะสั้น</w:t>
      </w:r>
      <w:r w:rsidRPr="00A7608F">
        <w:rPr>
          <w:rFonts w:ascii="Cordia New" w:hAnsi="Cordia New" w:cs="Cordia New" w:hint="cs"/>
          <w:spacing w:val="-2"/>
          <w:sz w:val="26"/>
          <w:szCs w:val="26"/>
          <w:cs/>
        </w:rPr>
        <w:t>แก่บริษัทย่อย</w:t>
      </w:r>
      <w:r w:rsidR="00CB3A7E" w:rsidRPr="00A7608F">
        <w:rPr>
          <w:rFonts w:ascii="Cordia New" w:hAnsi="Cordia New" w:cs="Cordia New" w:hint="cs"/>
          <w:spacing w:val="-2"/>
          <w:sz w:val="26"/>
          <w:szCs w:val="26"/>
          <w:cs/>
        </w:rPr>
        <w:t>และดอกเบี้ยค้างรับ</w:t>
      </w:r>
      <w:r w:rsidR="00D93522" w:rsidRPr="00A7608F">
        <w:rPr>
          <w:rFonts w:ascii="Cordia New" w:hAnsi="Cordia New" w:cs="Cordia New" w:hint="cs"/>
          <w:spacing w:val="-2"/>
          <w:sz w:val="26"/>
          <w:szCs w:val="26"/>
          <w:cs/>
        </w:rPr>
        <w:t>ที่มีสาระสำคัญ</w:t>
      </w:r>
      <w:r w:rsidRPr="00A7608F">
        <w:rPr>
          <w:rFonts w:ascii="Cordia New" w:hAnsi="Cordia New" w:cs="Cordia New" w:hint="cs"/>
          <w:spacing w:val="-2"/>
          <w:sz w:val="26"/>
          <w:szCs w:val="26"/>
          <w:cs/>
        </w:rPr>
        <w:t>สำหรับ</w:t>
      </w:r>
      <w:r w:rsidR="002C46B9" w:rsidRPr="00A7608F">
        <w:rPr>
          <w:rFonts w:ascii="Cordia New" w:hAnsi="Cordia New" w:cs="Cordia New" w:hint="cs"/>
          <w:spacing w:val="-2"/>
          <w:sz w:val="26"/>
          <w:szCs w:val="26"/>
          <w:cs/>
        </w:rPr>
        <w:t>งวด</w:t>
      </w:r>
      <w:r w:rsidR="00EE436C">
        <w:rPr>
          <w:rFonts w:ascii="Cordia New" w:hAnsi="Cordia New" w:cs="Cordia New" w:hint="cs"/>
          <w:spacing w:val="-2"/>
          <w:sz w:val="26"/>
          <w:szCs w:val="26"/>
          <w:cs/>
        </w:rPr>
        <w:t>สาม</w:t>
      </w:r>
      <w:r w:rsidR="00CD185F" w:rsidRPr="00A7608F">
        <w:rPr>
          <w:rFonts w:ascii="Cordia New" w:hAnsi="Cordia New" w:cs="Cordia New" w:hint="cs"/>
          <w:spacing w:val="-2"/>
          <w:sz w:val="26"/>
          <w:szCs w:val="26"/>
          <w:cs/>
        </w:rPr>
        <w:t>เดือนสิ้นสุดวันที่</w:t>
      </w:r>
      <w:r w:rsidR="00A7608F" w:rsidRPr="00A7608F">
        <w:rPr>
          <w:rFonts w:ascii="Cordia New" w:hAnsi="Cordia New" w:cs="Cordia New"/>
          <w:spacing w:val="-2"/>
          <w:sz w:val="26"/>
          <w:szCs w:val="26"/>
          <w:cs/>
        </w:rPr>
        <w:br/>
      </w:r>
      <w:r w:rsidR="00EE436C" w:rsidRPr="00EE436C">
        <w:rPr>
          <w:rFonts w:ascii="Cordia New" w:eastAsia="SimSun" w:hAnsi="Cordia New" w:cs="Cordia New"/>
          <w:sz w:val="26"/>
          <w:szCs w:val="26"/>
          <w:lang w:val="en-GB"/>
        </w:rPr>
        <w:t xml:space="preserve">31 </w:t>
      </w:r>
      <w:r w:rsidR="00EE436C" w:rsidRPr="00EE436C">
        <w:rPr>
          <w:rFonts w:ascii="Cordia New" w:eastAsia="SimSun" w:hAnsi="Cordia New" w:cs="Cordia New"/>
          <w:sz w:val="26"/>
          <w:szCs w:val="26"/>
          <w:cs/>
          <w:lang w:val="en-GB"/>
        </w:rPr>
        <w:t>มีนาคม</w:t>
      </w:r>
      <w:r w:rsidR="009E7406" w:rsidRPr="00A7608F">
        <w:rPr>
          <w:rFonts w:ascii="Cordia New" w:eastAsia="SimSun" w:hAnsi="Cordia New" w:cs="Cordia New"/>
          <w:spacing w:val="-2"/>
          <w:sz w:val="26"/>
          <w:szCs w:val="26"/>
          <w:cs/>
          <w:lang w:val="en-GB"/>
        </w:rPr>
        <w:t xml:space="preserve"> </w:t>
      </w:r>
      <w:r w:rsidR="002C46B9" w:rsidRPr="00A7608F">
        <w:rPr>
          <w:rFonts w:ascii="Cordia New" w:eastAsia="SimSun" w:hAnsi="Cordia New" w:cs="Cordia New" w:hint="cs"/>
          <w:spacing w:val="-2"/>
          <w:sz w:val="26"/>
          <w:szCs w:val="26"/>
        </w:rPr>
        <w:t>256</w:t>
      </w:r>
      <w:r w:rsidR="00EE436C">
        <w:rPr>
          <w:rFonts w:ascii="Cordia New" w:eastAsia="SimSun" w:hAnsi="Cordia New" w:cs="Cordia New"/>
          <w:spacing w:val="-2"/>
          <w:sz w:val="26"/>
          <w:szCs w:val="26"/>
        </w:rPr>
        <w:t>9</w:t>
      </w:r>
      <w:r w:rsidRPr="00A7608F">
        <w:rPr>
          <w:rFonts w:ascii="Cordia New" w:hAnsi="Cordia New" w:cs="Cordia New" w:hint="cs"/>
          <w:spacing w:val="-2"/>
          <w:sz w:val="26"/>
          <w:szCs w:val="26"/>
          <w:cs/>
        </w:rPr>
        <w:t xml:space="preserve"> มีดังนี้</w:t>
      </w:r>
    </w:p>
    <w:p w14:paraId="1B26A2FA" w14:textId="77777777" w:rsidR="002B3F68" w:rsidRPr="00EF48EF" w:rsidRDefault="002B3F68" w:rsidP="00EA69AB">
      <w:pPr>
        <w:tabs>
          <w:tab w:val="clear" w:pos="227"/>
          <w:tab w:val="clear" w:pos="454"/>
        </w:tabs>
        <w:spacing w:line="240" w:lineRule="auto"/>
        <w:ind w:left="360"/>
        <w:jc w:val="thaiDistribute"/>
        <w:rPr>
          <w:rFonts w:ascii="Cordia New" w:hAnsi="Cordia New" w:cs="Cordia New"/>
          <w:sz w:val="26"/>
          <w:szCs w:val="26"/>
        </w:rPr>
      </w:pPr>
    </w:p>
    <w:tbl>
      <w:tblPr>
        <w:tblW w:w="9228" w:type="dxa"/>
        <w:tblInd w:w="270" w:type="dxa"/>
        <w:tblLayout w:type="fixed"/>
        <w:tblLook w:val="0000" w:firstRow="0" w:lastRow="0" w:firstColumn="0" w:lastColumn="0" w:noHBand="0" w:noVBand="0"/>
      </w:tblPr>
      <w:tblGrid>
        <w:gridCol w:w="3717"/>
        <w:gridCol w:w="1206"/>
        <w:gridCol w:w="240"/>
        <w:gridCol w:w="1185"/>
        <w:gridCol w:w="238"/>
        <w:gridCol w:w="1184"/>
        <w:gridCol w:w="261"/>
        <w:gridCol w:w="1197"/>
      </w:tblGrid>
      <w:tr w:rsidR="00C4727C" w:rsidRPr="00EF48EF" w14:paraId="5F251584" w14:textId="48A8AF8F" w:rsidTr="006D67D7">
        <w:trPr>
          <w:tblHeader/>
        </w:trPr>
        <w:tc>
          <w:tcPr>
            <w:tcW w:w="3717" w:type="dxa"/>
          </w:tcPr>
          <w:p w14:paraId="71B8D5AE" w14:textId="774690F2" w:rsidR="00C4727C" w:rsidRPr="00EF48EF" w:rsidRDefault="00EA69AB"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rPr>
                <w:rFonts w:ascii="Cordia New" w:hAnsi="Cordia New" w:cs="Cordia New"/>
                <w:sz w:val="26"/>
                <w:szCs w:val="26"/>
              </w:rPr>
            </w:pPr>
            <w:r w:rsidRPr="00EF48EF">
              <w:rPr>
                <w:rFonts w:ascii="Cordia New" w:hAnsi="Cordia New" w:cs="Cordia New" w:hint="cs"/>
                <w:sz w:val="26"/>
                <w:szCs w:val="26"/>
              </w:rPr>
              <w:t>(</w:t>
            </w:r>
            <w:r w:rsidRPr="00EF48EF">
              <w:rPr>
                <w:rFonts w:ascii="Cordia New" w:hAnsi="Cordia New" w:cs="Cordia New" w:hint="cs"/>
                <w:sz w:val="26"/>
                <w:szCs w:val="26"/>
                <w:cs/>
              </w:rPr>
              <w:t>ห</w:t>
            </w:r>
            <w:r w:rsidR="008D48AF">
              <w:rPr>
                <w:rFonts w:ascii="Cordia New" w:hAnsi="Cordia New" w:cs="Cordia New" w:hint="cs"/>
                <w:sz w:val="26"/>
                <w:szCs w:val="26"/>
                <w:cs/>
              </w:rPr>
              <w:t>น่วย</w:t>
            </w:r>
            <w:r w:rsidR="00AF2126">
              <w:rPr>
                <w:rFonts w:ascii="Cordia New" w:hAnsi="Cordia New" w:cs="Cordia New"/>
                <w:sz w:val="26"/>
                <w:szCs w:val="26"/>
              </w:rPr>
              <w:t xml:space="preserve"> </w:t>
            </w:r>
            <w:r w:rsidRPr="00EF48EF">
              <w:rPr>
                <w:rFonts w:ascii="Cordia New" w:hAnsi="Cordia New" w:cs="Cordia New" w:hint="cs"/>
                <w:sz w:val="26"/>
                <w:szCs w:val="26"/>
                <w:cs/>
              </w:rPr>
              <w:t>:</w:t>
            </w:r>
            <w:r w:rsidRPr="00EF48EF">
              <w:rPr>
                <w:rFonts w:ascii="Cordia New" w:hAnsi="Cordia New" w:cs="Cordia New" w:hint="cs"/>
                <w:sz w:val="26"/>
                <w:szCs w:val="26"/>
              </w:rPr>
              <w:t xml:space="preserve"> </w:t>
            </w:r>
            <w:r w:rsidRPr="00EF48EF">
              <w:rPr>
                <w:rFonts w:ascii="Cordia New" w:hAnsi="Cordia New" w:cs="Cordia New" w:hint="cs"/>
                <w:sz w:val="26"/>
                <w:szCs w:val="26"/>
                <w:cs/>
              </w:rPr>
              <w:t>พันบาท</w:t>
            </w:r>
            <w:r w:rsidRPr="00EF48EF">
              <w:rPr>
                <w:rFonts w:ascii="Cordia New" w:hAnsi="Cordia New" w:cs="Cordia New" w:hint="cs"/>
                <w:sz w:val="26"/>
                <w:szCs w:val="26"/>
              </w:rPr>
              <w:t>)</w:t>
            </w:r>
          </w:p>
        </w:tc>
        <w:tc>
          <w:tcPr>
            <w:tcW w:w="1206" w:type="dxa"/>
          </w:tcPr>
          <w:p w14:paraId="5AEA6B46" w14:textId="3E1E6429"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cs/>
              </w:rPr>
            </w:pPr>
            <w:r w:rsidRPr="00EF48EF">
              <w:rPr>
                <w:rFonts w:ascii="Cordia New" w:hAnsi="Cordia New" w:cs="Cordia New" w:hint="cs"/>
                <w:sz w:val="26"/>
                <w:szCs w:val="26"/>
                <w:lang w:val="en-GB"/>
              </w:rPr>
              <w:t>1</w:t>
            </w:r>
            <w:r w:rsidRPr="00EF48EF">
              <w:rPr>
                <w:rFonts w:ascii="Cordia New" w:hAnsi="Cordia New" w:cs="Cordia New" w:hint="cs"/>
                <w:sz w:val="26"/>
                <w:szCs w:val="26"/>
                <w:cs/>
              </w:rPr>
              <w:t xml:space="preserve"> มกราคม</w:t>
            </w:r>
          </w:p>
        </w:tc>
        <w:tc>
          <w:tcPr>
            <w:tcW w:w="240" w:type="dxa"/>
          </w:tcPr>
          <w:p w14:paraId="4FAA72C2" w14:textId="77777777"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cs/>
              </w:rPr>
            </w:pPr>
          </w:p>
        </w:tc>
        <w:tc>
          <w:tcPr>
            <w:tcW w:w="2607" w:type="dxa"/>
            <w:gridSpan w:val="3"/>
            <w:tcBorders>
              <w:bottom w:val="single" w:sz="4" w:space="0" w:color="auto"/>
            </w:tcBorders>
          </w:tcPr>
          <w:p w14:paraId="6E223EF5" w14:textId="2B7753B7"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cs/>
              </w:rPr>
            </w:pPr>
            <w:r w:rsidRPr="00EF48EF">
              <w:rPr>
                <w:rFonts w:ascii="Cordia New" w:hAnsi="Cordia New" w:cs="Cordia New" w:hint="cs"/>
                <w:sz w:val="26"/>
                <w:szCs w:val="26"/>
                <w:cs/>
              </w:rPr>
              <w:t>ในระหว่างงวด</w:t>
            </w:r>
          </w:p>
        </w:tc>
        <w:tc>
          <w:tcPr>
            <w:tcW w:w="261" w:type="dxa"/>
          </w:tcPr>
          <w:p w14:paraId="32D637BD" w14:textId="28A25B4F"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cs/>
              </w:rPr>
            </w:pPr>
          </w:p>
        </w:tc>
        <w:tc>
          <w:tcPr>
            <w:tcW w:w="1197" w:type="dxa"/>
          </w:tcPr>
          <w:p w14:paraId="0A63DA7E" w14:textId="12F9DCA6" w:rsidR="00C4727C" w:rsidRPr="00EF48EF" w:rsidRDefault="00EE436C" w:rsidP="006D67D7">
            <w:pPr>
              <w:tabs>
                <w:tab w:val="clear" w:pos="4451"/>
                <w:tab w:val="clear" w:pos="4678"/>
                <w:tab w:val="clear" w:pos="6322"/>
                <w:tab w:val="left" w:pos="3435"/>
                <w:tab w:val="left" w:pos="3462"/>
              </w:tabs>
              <w:spacing w:line="380" w:lineRule="exact"/>
              <w:ind w:right="-27"/>
              <w:jc w:val="center"/>
              <w:rPr>
                <w:rFonts w:ascii="Cordia New" w:eastAsia="SimSun" w:hAnsi="Cordia New" w:cs="Cordia New"/>
                <w:sz w:val="26"/>
                <w:szCs w:val="26"/>
                <w:lang w:val="en-GB"/>
              </w:rPr>
            </w:pPr>
            <w:r w:rsidRPr="00EE436C">
              <w:rPr>
                <w:rFonts w:ascii="Cordia New" w:eastAsia="SimSun" w:hAnsi="Cordia New" w:cs="Cordia New"/>
                <w:sz w:val="26"/>
                <w:szCs w:val="26"/>
                <w:lang w:val="en-GB"/>
              </w:rPr>
              <w:t xml:space="preserve">31 </w:t>
            </w:r>
            <w:r w:rsidRPr="00EE436C">
              <w:rPr>
                <w:rFonts w:ascii="Cordia New" w:eastAsia="SimSun" w:hAnsi="Cordia New" w:cs="Cordia New"/>
                <w:sz w:val="26"/>
                <w:szCs w:val="26"/>
                <w:cs/>
                <w:lang w:val="en-GB"/>
              </w:rPr>
              <w:t>มีนาคม</w:t>
            </w:r>
          </w:p>
        </w:tc>
      </w:tr>
      <w:tr w:rsidR="00C4727C" w:rsidRPr="00EF48EF" w14:paraId="4897BEAD" w14:textId="4C5B10BC" w:rsidTr="006D67D7">
        <w:trPr>
          <w:tblHeader/>
        </w:trPr>
        <w:tc>
          <w:tcPr>
            <w:tcW w:w="3717" w:type="dxa"/>
          </w:tcPr>
          <w:p w14:paraId="2CB74A36" w14:textId="77777777"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rPr>
                <w:rFonts w:ascii="Cordia New" w:hAnsi="Cordia New" w:cs="Cordia New"/>
                <w:sz w:val="26"/>
                <w:szCs w:val="26"/>
              </w:rPr>
            </w:pPr>
          </w:p>
        </w:tc>
        <w:tc>
          <w:tcPr>
            <w:tcW w:w="1206" w:type="dxa"/>
            <w:tcBorders>
              <w:bottom w:val="single" w:sz="4" w:space="0" w:color="auto"/>
            </w:tcBorders>
          </w:tcPr>
          <w:p w14:paraId="0EA6CA9E" w14:textId="2934C9B9"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rPr>
            </w:pPr>
            <w:r w:rsidRPr="00EF48EF">
              <w:rPr>
                <w:rFonts w:ascii="Cordia New" w:hAnsi="Cordia New" w:cs="Cordia New" w:hint="cs"/>
                <w:sz w:val="26"/>
                <w:szCs w:val="26"/>
                <w:lang w:val="en-GB"/>
              </w:rPr>
              <w:t>256</w:t>
            </w:r>
            <w:r w:rsidR="00EE436C">
              <w:rPr>
                <w:rFonts w:ascii="Cordia New" w:hAnsi="Cordia New" w:cs="Cordia New"/>
                <w:sz w:val="26"/>
                <w:szCs w:val="26"/>
              </w:rPr>
              <w:t>9</w:t>
            </w:r>
          </w:p>
        </w:tc>
        <w:tc>
          <w:tcPr>
            <w:tcW w:w="240" w:type="dxa"/>
          </w:tcPr>
          <w:p w14:paraId="4A239EEC" w14:textId="77777777"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cs/>
              </w:rPr>
            </w:pPr>
          </w:p>
        </w:tc>
        <w:tc>
          <w:tcPr>
            <w:tcW w:w="1185" w:type="dxa"/>
            <w:tcBorders>
              <w:top w:val="single" w:sz="4" w:space="0" w:color="auto"/>
              <w:bottom w:val="single" w:sz="4" w:space="0" w:color="auto"/>
            </w:tcBorders>
          </w:tcPr>
          <w:p w14:paraId="2FB7D070" w14:textId="24436FC5"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rPr>
            </w:pPr>
            <w:r w:rsidRPr="00EF48EF">
              <w:rPr>
                <w:rFonts w:ascii="Cordia New" w:hAnsi="Cordia New" w:cs="Cordia New" w:hint="cs"/>
                <w:sz w:val="26"/>
                <w:szCs w:val="26"/>
                <w:cs/>
              </w:rPr>
              <w:t>เพิ่มขึ้น</w:t>
            </w:r>
          </w:p>
        </w:tc>
        <w:tc>
          <w:tcPr>
            <w:tcW w:w="238" w:type="dxa"/>
            <w:tcBorders>
              <w:top w:val="single" w:sz="4" w:space="0" w:color="auto"/>
            </w:tcBorders>
          </w:tcPr>
          <w:p w14:paraId="164E733B" w14:textId="77777777"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cs/>
              </w:rPr>
            </w:pPr>
          </w:p>
        </w:tc>
        <w:tc>
          <w:tcPr>
            <w:tcW w:w="1184" w:type="dxa"/>
            <w:tcBorders>
              <w:top w:val="single" w:sz="4" w:space="0" w:color="auto"/>
              <w:bottom w:val="single" w:sz="4" w:space="0" w:color="auto"/>
            </w:tcBorders>
          </w:tcPr>
          <w:p w14:paraId="39C425A4" w14:textId="4244BEFE"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cs/>
              </w:rPr>
            </w:pPr>
            <w:r w:rsidRPr="00EF48EF">
              <w:rPr>
                <w:rFonts w:ascii="Cordia New" w:hAnsi="Cordia New" w:cs="Cordia New" w:hint="cs"/>
                <w:sz w:val="26"/>
                <w:szCs w:val="26"/>
                <w:cs/>
              </w:rPr>
              <w:t>ลดลง</w:t>
            </w:r>
          </w:p>
        </w:tc>
        <w:tc>
          <w:tcPr>
            <w:tcW w:w="261" w:type="dxa"/>
          </w:tcPr>
          <w:p w14:paraId="34E4CCF6" w14:textId="7795AE74"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rPr>
            </w:pPr>
          </w:p>
        </w:tc>
        <w:tc>
          <w:tcPr>
            <w:tcW w:w="1197" w:type="dxa"/>
            <w:tcBorders>
              <w:bottom w:val="single" w:sz="4" w:space="0" w:color="auto"/>
            </w:tcBorders>
          </w:tcPr>
          <w:p w14:paraId="5C9DD622" w14:textId="469D6B3E" w:rsidR="00C4727C" w:rsidRPr="00EF48EF" w:rsidRDefault="00C4727C" w:rsidP="006D67D7">
            <w:pPr>
              <w:tabs>
                <w:tab w:val="clear" w:pos="4451"/>
                <w:tab w:val="clear" w:pos="4678"/>
                <w:tab w:val="clear" w:pos="6322"/>
                <w:tab w:val="left" w:pos="3435"/>
                <w:tab w:val="left" w:pos="3462"/>
              </w:tabs>
              <w:spacing w:line="380" w:lineRule="exact"/>
              <w:ind w:right="-27"/>
              <w:jc w:val="center"/>
              <w:rPr>
                <w:rFonts w:ascii="Cordia New" w:hAnsi="Cordia New" w:cs="Cordia New"/>
                <w:sz w:val="26"/>
                <w:szCs w:val="26"/>
                <w:lang w:val="en-GB"/>
              </w:rPr>
            </w:pPr>
            <w:r w:rsidRPr="00EF48EF">
              <w:rPr>
                <w:rFonts w:ascii="Cordia New" w:hAnsi="Cordia New" w:cs="Cordia New" w:hint="cs"/>
                <w:sz w:val="26"/>
                <w:szCs w:val="26"/>
                <w:lang w:val="en-GB"/>
              </w:rPr>
              <w:t>256</w:t>
            </w:r>
            <w:r w:rsidR="00EE436C">
              <w:rPr>
                <w:rFonts w:ascii="Cordia New" w:hAnsi="Cordia New" w:cs="Cordia New"/>
                <w:sz w:val="26"/>
                <w:szCs w:val="26"/>
              </w:rPr>
              <w:t>9</w:t>
            </w:r>
          </w:p>
        </w:tc>
      </w:tr>
      <w:tr w:rsidR="00C4727C" w:rsidRPr="00EF48EF" w14:paraId="745C83F4" w14:textId="1766C249" w:rsidTr="006D67D7">
        <w:trPr>
          <w:trHeight w:val="70"/>
        </w:trPr>
        <w:tc>
          <w:tcPr>
            <w:tcW w:w="3717" w:type="dxa"/>
            <w:vAlign w:val="bottom"/>
          </w:tcPr>
          <w:p w14:paraId="007ACD5E" w14:textId="77777777"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1206" w:type="dxa"/>
            <w:tcBorders>
              <w:top w:val="single" w:sz="4" w:space="0" w:color="auto"/>
            </w:tcBorders>
          </w:tcPr>
          <w:p w14:paraId="02252C73" w14:textId="77777777"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both"/>
              <w:rPr>
                <w:rFonts w:ascii="Cordia New" w:hAnsi="Cordia New" w:cs="Cordia New"/>
                <w:sz w:val="26"/>
                <w:szCs w:val="26"/>
              </w:rPr>
            </w:pPr>
          </w:p>
        </w:tc>
        <w:tc>
          <w:tcPr>
            <w:tcW w:w="240" w:type="dxa"/>
          </w:tcPr>
          <w:p w14:paraId="09E611AB" w14:textId="77777777"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both"/>
              <w:rPr>
                <w:rFonts w:ascii="Cordia New" w:hAnsi="Cordia New" w:cs="Cordia New"/>
                <w:sz w:val="26"/>
                <w:szCs w:val="26"/>
              </w:rPr>
            </w:pPr>
          </w:p>
        </w:tc>
        <w:tc>
          <w:tcPr>
            <w:tcW w:w="1185" w:type="dxa"/>
            <w:tcBorders>
              <w:top w:val="single" w:sz="4" w:space="0" w:color="auto"/>
            </w:tcBorders>
          </w:tcPr>
          <w:p w14:paraId="6726EC14" w14:textId="3E7782EA"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both"/>
              <w:rPr>
                <w:rFonts w:ascii="Cordia New" w:hAnsi="Cordia New" w:cs="Cordia New"/>
                <w:sz w:val="26"/>
                <w:szCs w:val="26"/>
              </w:rPr>
            </w:pPr>
          </w:p>
        </w:tc>
        <w:tc>
          <w:tcPr>
            <w:tcW w:w="238" w:type="dxa"/>
          </w:tcPr>
          <w:p w14:paraId="21F4BA5F" w14:textId="77777777"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both"/>
              <w:rPr>
                <w:rFonts w:ascii="Cordia New" w:hAnsi="Cordia New" w:cs="Cordia New"/>
                <w:sz w:val="26"/>
                <w:szCs w:val="26"/>
              </w:rPr>
            </w:pPr>
          </w:p>
        </w:tc>
        <w:tc>
          <w:tcPr>
            <w:tcW w:w="1184" w:type="dxa"/>
            <w:tcBorders>
              <w:top w:val="single" w:sz="4" w:space="0" w:color="auto"/>
            </w:tcBorders>
          </w:tcPr>
          <w:p w14:paraId="5B3B985C" w14:textId="43DA1F6F"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both"/>
              <w:rPr>
                <w:rFonts w:ascii="Cordia New" w:hAnsi="Cordia New" w:cs="Cordia New"/>
                <w:sz w:val="26"/>
                <w:szCs w:val="26"/>
              </w:rPr>
            </w:pPr>
          </w:p>
        </w:tc>
        <w:tc>
          <w:tcPr>
            <w:tcW w:w="261" w:type="dxa"/>
          </w:tcPr>
          <w:p w14:paraId="1850F1E4" w14:textId="77777777"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both"/>
              <w:rPr>
                <w:rFonts w:ascii="Cordia New" w:hAnsi="Cordia New" w:cs="Cordia New"/>
                <w:sz w:val="26"/>
                <w:szCs w:val="26"/>
              </w:rPr>
            </w:pPr>
          </w:p>
        </w:tc>
        <w:tc>
          <w:tcPr>
            <w:tcW w:w="1197" w:type="dxa"/>
            <w:tcBorders>
              <w:top w:val="single" w:sz="4" w:space="0" w:color="auto"/>
            </w:tcBorders>
          </w:tcPr>
          <w:p w14:paraId="5C383645" w14:textId="77777777" w:rsidR="00C4727C" w:rsidRPr="00EF48EF" w:rsidRDefault="00C4727C" w:rsidP="006D67D7">
            <w:pPr>
              <w:tabs>
                <w:tab w:val="clear" w:pos="4451"/>
                <w:tab w:val="clear" w:pos="4678"/>
                <w:tab w:val="clear" w:pos="6322"/>
                <w:tab w:val="decimal" w:pos="1008"/>
                <w:tab w:val="left" w:pos="3435"/>
                <w:tab w:val="left" w:pos="3462"/>
              </w:tabs>
              <w:spacing w:line="380" w:lineRule="exact"/>
              <w:ind w:right="-27"/>
              <w:jc w:val="both"/>
              <w:rPr>
                <w:rFonts w:ascii="Cordia New" w:hAnsi="Cordia New" w:cs="Cordia New"/>
                <w:sz w:val="26"/>
                <w:szCs w:val="26"/>
              </w:rPr>
            </w:pPr>
          </w:p>
        </w:tc>
      </w:tr>
      <w:tr w:rsidR="004B7012" w:rsidRPr="00EF48EF" w14:paraId="3BDAAD0C" w14:textId="54778B5A" w:rsidTr="006D67D7">
        <w:tc>
          <w:tcPr>
            <w:tcW w:w="3717" w:type="dxa"/>
            <w:vAlign w:val="bottom"/>
          </w:tcPr>
          <w:p w14:paraId="1C3F1676" w14:textId="77777777" w:rsidR="004B7012" w:rsidRPr="00EF48EF" w:rsidRDefault="004B7012"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EF48EF">
              <w:rPr>
                <w:rFonts w:ascii="Cordia New" w:hAnsi="Cordia New" w:cs="Cordia New" w:hint="cs"/>
                <w:sz w:val="26"/>
                <w:szCs w:val="26"/>
                <w:cs/>
              </w:rPr>
              <w:t>บริษัทย่อย</w:t>
            </w:r>
          </w:p>
        </w:tc>
        <w:tc>
          <w:tcPr>
            <w:tcW w:w="1206" w:type="dxa"/>
            <w:tcBorders>
              <w:bottom w:val="single" w:sz="12" w:space="0" w:color="auto"/>
            </w:tcBorders>
          </w:tcPr>
          <w:p w14:paraId="3B4D7938" w14:textId="7C8E8A79" w:rsidR="004B7012" w:rsidRPr="007B64EC" w:rsidRDefault="007477D4"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lang w:val="en-GB"/>
              </w:rPr>
            </w:pPr>
            <w:r w:rsidRPr="007477D4">
              <w:rPr>
                <w:rFonts w:ascii="Cordia New" w:hAnsi="Cordia New" w:cs="Cordia New"/>
                <w:sz w:val="26"/>
                <w:szCs w:val="26"/>
                <w:lang w:val="en-GB"/>
              </w:rPr>
              <w:t>33,874</w:t>
            </w:r>
          </w:p>
        </w:tc>
        <w:tc>
          <w:tcPr>
            <w:tcW w:w="240" w:type="dxa"/>
          </w:tcPr>
          <w:p w14:paraId="0CD45466" w14:textId="77777777" w:rsidR="004B7012" w:rsidRPr="00377776" w:rsidRDefault="004B7012"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 w:right="3" w:firstLine="36"/>
              <w:jc w:val="right"/>
              <w:rPr>
                <w:rFonts w:ascii="Cordia New" w:hAnsi="Cordia New" w:cs="Cordia New"/>
                <w:sz w:val="26"/>
                <w:szCs w:val="26"/>
              </w:rPr>
            </w:pPr>
          </w:p>
        </w:tc>
        <w:tc>
          <w:tcPr>
            <w:tcW w:w="1185" w:type="dxa"/>
            <w:tcBorders>
              <w:bottom w:val="single" w:sz="12" w:space="0" w:color="auto"/>
            </w:tcBorders>
            <w:vAlign w:val="bottom"/>
          </w:tcPr>
          <w:p w14:paraId="263036B5" w14:textId="26FE06F6" w:rsidR="004B7012" w:rsidRPr="00377776" w:rsidRDefault="00EB4E9D" w:rsidP="00CF1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193"/>
              <w:jc w:val="right"/>
              <w:rPr>
                <w:rFonts w:ascii="Cordia New" w:hAnsi="Cordia New" w:cs="Cordia New"/>
                <w:sz w:val="26"/>
                <w:szCs w:val="26"/>
              </w:rPr>
            </w:pPr>
            <w:r>
              <w:rPr>
                <w:rFonts w:ascii="Cordia New" w:hAnsi="Cordia New" w:cs="Cordia New"/>
                <w:sz w:val="26"/>
                <w:szCs w:val="26"/>
              </w:rPr>
              <w:t>-</w:t>
            </w:r>
          </w:p>
        </w:tc>
        <w:tc>
          <w:tcPr>
            <w:tcW w:w="238" w:type="dxa"/>
          </w:tcPr>
          <w:p w14:paraId="14186E60" w14:textId="77777777" w:rsidR="004B7012" w:rsidRPr="00377776" w:rsidRDefault="004B7012"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3"/>
              <w:jc w:val="right"/>
              <w:rPr>
                <w:rFonts w:ascii="Cordia New" w:hAnsi="Cordia New" w:cs="Cordia New"/>
                <w:sz w:val="26"/>
                <w:szCs w:val="26"/>
              </w:rPr>
            </w:pPr>
          </w:p>
        </w:tc>
        <w:tc>
          <w:tcPr>
            <w:tcW w:w="1184" w:type="dxa"/>
            <w:tcBorders>
              <w:bottom w:val="single" w:sz="12" w:space="0" w:color="auto"/>
            </w:tcBorders>
          </w:tcPr>
          <w:p w14:paraId="22AF7DAB" w14:textId="2623CEBF" w:rsidR="004B7012" w:rsidRPr="00377776" w:rsidRDefault="00204CE3"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3"/>
              <w:jc w:val="right"/>
              <w:rPr>
                <w:rFonts w:ascii="Cordia New" w:hAnsi="Cordia New" w:cs="Cordia New"/>
                <w:sz w:val="26"/>
                <w:szCs w:val="26"/>
              </w:rPr>
            </w:pPr>
            <w:r>
              <w:rPr>
                <w:rFonts w:ascii="Cordia New" w:hAnsi="Cordia New" w:cs="Cordia New" w:hint="cs"/>
                <w:sz w:val="26"/>
                <w:szCs w:val="26"/>
                <w:cs/>
              </w:rPr>
              <w:t>(</w:t>
            </w:r>
            <w:r w:rsidR="00750705" w:rsidRPr="00750705">
              <w:rPr>
                <w:rFonts w:ascii="Cordia New" w:hAnsi="Cordia New" w:cs="Cordia New"/>
                <w:sz w:val="26"/>
                <w:szCs w:val="26"/>
              </w:rPr>
              <w:t>3,000</w:t>
            </w:r>
            <w:r>
              <w:rPr>
                <w:rFonts w:ascii="Cordia New" w:hAnsi="Cordia New" w:cs="Cordia New" w:hint="cs"/>
                <w:sz w:val="26"/>
                <w:szCs w:val="26"/>
                <w:cs/>
              </w:rPr>
              <w:t>)</w:t>
            </w:r>
          </w:p>
        </w:tc>
        <w:tc>
          <w:tcPr>
            <w:tcW w:w="261" w:type="dxa"/>
          </w:tcPr>
          <w:p w14:paraId="4174E0A3" w14:textId="2282DBEF" w:rsidR="004B7012" w:rsidRPr="00377776" w:rsidRDefault="004B7012"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lang w:val="en-GB"/>
              </w:rPr>
            </w:pPr>
          </w:p>
        </w:tc>
        <w:tc>
          <w:tcPr>
            <w:tcW w:w="1197" w:type="dxa"/>
            <w:tcBorders>
              <w:bottom w:val="single" w:sz="12" w:space="0" w:color="auto"/>
            </w:tcBorders>
          </w:tcPr>
          <w:p w14:paraId="0929D84F" w14:textId="49D80B3C" w:rsidR="004B7012" w:rsidRPr="00377776" w:rsidRDefault="000746DA" w:rsidP="006D67D7">
            <w:pPr>
              <w:tabs>
                <w:tab w:val="clear" w:pos="4451"/>
                <w:tab w:val="clear" w:pos="4678"/>
                <w:tab w:val="clear" w:pos="6322"/>
                <w:tab w:val="left" w:pos="3435"/>
                <w:tab w:val="left" w:pos="3462"/>
              </w:tabs>
              <w:spacing w:line="380" w:lineRule="exact"/>
              <w:ind w:right="-27"/>
              <w:jc w:val="right"/>
              <w:rPr>
                <w:rFonts w:ascii="Cordia New" w:hAnsi="Cordia New" w:cs="Cordia New"/>
                <w:sz w:val="26"/>
                <w:szCs w:val="26"/>
                <w:cs/>
                <w:lang w:val="en-GB"/>
              </w:rPr>
            </w:pPr>
            <w:r w:rsidRPr="000746DA">
              <w:rPr>
                <w:rFonts w:ascii="Cordia New" w:hAnsi="Cordia New" w:cs="Cordia New"/>
                <w:sz w:val="26"/>
                <w:szCs w:val="26"/>
                <w:lang w:val="en-GB"/>
              </w:rPr>
              <w:t>30,874</w:t>
            </w:r>
          </w:p>
        </w:tc>
      </w:tr>
    </w:tbl>
    <w:p w14:paraId="409A3472" w14:textId="77777777" w:rsidR="002116D9" w:rsidRPr="00EF48EF" w:rsidRDefault="002116D9"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52F5173C" w14:textId="68FF39EF" w:rsidR="008A47EC" w:rsidRPr="00EF48EF" w:rsidRDefault="00FB291C"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EF48EF">
        <w:rPr>
          <w:rFonts w:ascii="Cordia New" w:hAnsi="Cordia New" w:cs="Cordia New" w:hint="cs"/>
          <w:sz w:val="26"/>
          <w:szCs w:val="26"/>
          <w:cs/>
        </w:rPr>
        <w:t>เงินให้กู้ยืมระยะสั้นแก่บริษัทย่อยใน</w:t>
      </w:r>
      <w:r w:rsidRPr="008A1E58">
        <w:rPr>
          <w:rFonts w:ascii="Cordia New" w:hAnsi="Cordia New" w:cs="Cordia New" w:hint="cs"/>
          <w:sz w:val="26"/>
          <w:szCs w:val="26"/>
          <w:cs/>
        </w:rPr>
        <w:t>ประเทศไทย</w:t>
      </w:r>
      <w:r w:rsidR="00F441F3" w:rsidRPr="008A1E58">
        <w:rPr>
          <w:rFonts w:ascii="Cordia New" w:hAnsi="Cordia New" w:cs="Cordia New" w:hint="cs"/>
          <w:sz w:val="26"/>
          <w:szCs w:val="26"/>
          <w:cs/>
        </w:rPr>
        <w:t>และต่างประเทศ</w:t>
      </w:r>
      <w:r w:rsidRPr="00EF48EF">
        <w:rPr>
          <w:rFonts w:ascii="Cordia New" w:hAnsi="Cordia New" w:cs="Cordia New" w:hint="cs"/>
          <w:sz w:val="26"/>
          <w:szCs w:val="26"/>
          <w:cs/>
        </w:rPr>
        <w:t xml:space="preserve"> เป็นเงินให้กู้ยืมที่ไม่มี</w:t>
      </w:r>
      <w:r w:rsidRPr="00F04CBD">
        <w:rPr>
          <w:rFonts w:ascii="Cordia New" w:hAnsi="Cordia New" w:cs="Cordia New" w:hint="cs"/>
          <w:sz w:val="26"/>
          <w:szCs w:val="26"/>
          <w:cs/>
        </w:rPr>
        <w:t>หลักประกัน โดยมีอัตราดอกเบี้ย</w:t>
      </w:r>
      <w:r w:rsidR="001B551B" w:rsidRPr="00F04CBD">
        <w:rPr>
          <w:rFonts w:ascii="Cordia New" w:hAnsi="Cordia New" w:cs="Cordia New" w:hint="cs"/>
          <w:sz w:val="26"/>
          <w:szCs w:val="26"/>
          <w:cs/>
        </w:rPr>
        <w:t>ร้อยละ</w:t>
      </w:r>
      <w:r w:rsidRPr="00F04CBD">
        <w:rPr>
          <w:rFonts w:ascii="Cordia New" w:hAnsi="Cordia New" w:cs="Cordia New" w:hint="cs"/>
          <w:sz w:val="26"/>
          <w:szCs w:val="26"/>
          <w:cs/>
        </w:rPr>
        <w:t xml:space="preserve"> </w:t>
      </w:r>
      <w:r w:rsidR="00EE5D65">
        <w:rPr>
          <w:rFonts w:ascii="Cordia New" w:hAnsi="Cordia New" w:cs="Cordia New"/>
          <w:sz w:val="26"/>
          <w:szCs w:val="26"/>
        </w:rPr>
        <w:br/>
      </w:r>
      <w:r w:rsidR="00741DAA" w:rsidRPr="00325A08">
        <w:rPr>
          <w:rFonts w:ascii="Cordia New" w:hAnsi="Cordia New" w:cs="Cordia New"/>
          <w:sz w:val="26"/>
          <w:szCs w:val="26"/>
        </w:rPr>
        <w:t>3.45</w:t>
      </w:r>
      <w:r w:rsidRPr="00325A08">
        <w:rPr>
          <w:rFonts w:ascii="Cordia New" w:hAnsi="Cordia New" w:cs="Cordia New" w:hint="cs"/>
          <w:sz w:val="26"/>
          <w:szCs w:val="26"/>
        </w:rPr>
        <w:t xml:space="preserve"> </w:t>
      </w:r>
      <w:r w:rsidR="00F04CBD" w:rsidRPr="00325A08">
        <w:rPr>
          <w:rFonts w:ascii="Cordia New" w:hAnsi="Cordia New" w:cs="Cordia New"/>
          <w:sz w:val="26"/>
          <w:szCs w:val="26"/>
        </w:rPr>
        <w:t>- 7.77</w:t>
      </w:r>
      <w:r w:rsidR="00F04CBD" w:rsidRPr="00F04CBD">
        <w:rPr>
          <w:rFonts w:ascii="Cordia New" w:hAnsi="Cordia New" w:cs="Cordia New"/>
          <w:sz w:val="26"/>
          <w:szCs w:val="26"/>
        </w:rPr>
        <w:t xml:space="preserve"> </w:t>
      </w:r>
      <w:r w:rsidRPr="00F04CBD">
        <w:rPr>
          <w:rFonts w:ascii="Cordia New" w:hAnsi="Cordia New" w:cs="Cordia New" w:hint="cs"/>
          <w:sz w:val="26"/>
          <w:szCs w:val="26"/>
          <w:cs/>
        </w:rPr>
        <w:t>ต่อปี</w:t>
      </w:r>
      <w:r w:rsidRPr="00F04CBD">
        <w:rPr>
          <w:rFonts w:ascii="Cordia New" w:hAnsi="Cordia New" w:cs="Cordia New" w:hint="cs"/>
          <w:sz w:val="26"/>
          <w:szCs w:val="26"/>
        </w:rPr>
        <w:t xml:space="preserve"> </w:t>
      </w:r>
      <w:r w:rsidRPr="00F04CBD">
        <w:rPr>
          <w:rFonts w:ascii="Cordia New" w:hAnsi="Cordia New" w:cs="Cordia New" w:hint="cs"/>
          <w:sz w:val="26"/>
          <w:szCs w:val="26"/>
          <w:cs/>
        </w:rPr>
        <w:t>และ</w:t>
      </w:r>
      <w:r w:rsidRPr="00EF48EF">
        <w:rPr>
          <w:rFonts w:ascii="Cordia New" w:hAnsi="Cordia New" w:cs="Cordia New" w:hint="cs"/>
          <w:sz w:val="26"/>
          <w:szCs w:val="26"/>
          <w:cs/>
        </w:rPr>
        <w:t>มีกำหนดชำระคืนเมื่อทวงถาม</w:t>
      </w:r>
      <w:r w:rsidR="00C01503" w:rsidRPr="00EF48EF">
        <w:rPr>
          <w:rFonts w:ascii="Cordia New" w:hAnsi="Cordia New" w:cs="Cordia New" w:hint="cs"/>
          <w:sz w:val="26"/>
          <w:szCs w:val="26"/>
          <w:cs/>
        </w:rPr>
        <w:t xml:space="preserve"> </w:t>
      </w:r>
    </w:p>
    <w:p w14:paraId="5A835BAA" w14:textId="7C6063CB" w:rsidR="00552E45" w:rsidRPr="00EF48EF" w:rsidRDefault="00552E45"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18E15730" w14:textId="4EE1CE9D" w:rsidR="00552E45" w:rsidRPr="00F009C0" w:rsidRDefault="00552E45"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cs/>
          <w:lang w:val="en-GB"/>
        </w:rPr>
      </w:pPr>
      <w:r w:rsidRPr="00EF48EF">
        <w:rPr>
          <w:rFonts w:ascii="Cordia New" w:hAnsi="Cordia New" w:cs="Cordia New" w:hint="cs"/>
          <w:spacing w:val="-4"/>
          <w:sz w:val="26"/>
          <w:szCs w:val="26"/>
          <w:cs/>
          <w:lang w:val="en-GB"/>
        </w:rPr>
        <w:t>เงินให้กู้ยืมระยะ</w:t>
      </w:r>
      <w:r w:rsidR="003460DC">
        <w:rPr>
          <w:rFonts w:ascii="Cordia New" w:hAnsi="Cordia New" w:cs="Cordia New" w:hint="cs"/>
          <w:spacing w:val="-4"/>
          <w:sz w:val="26"/>
          <w:szCs w:val="26"/>
          <w:cs/>
          <w:lang w:val="en-GB"/>
        </w:rPr>
        <w:t>สั้น</w:t>
      </w:r>
      <w:r w:rsidRPr="00EF48EF">
        <w:rPr>
          <w:rFonts w:ascii="Cordia New" w:hAnsi="Cordia New" w:cs="Cordia New" w:hint="cs"/>
          <w:spacing w:val="-4"/>
          <w:sz w:val="26"/>
          <w:szCs w:val="26"/>
          <w:cs/>
          <w:lang w:val="en-GB"/>
        </w:rPr>
        <w:t xml:space="preserve">แก่บริษัทย่อยในประเทศไทย เป็นเงินให้กู้ยืมที่ไม่มีหลักประกัน มีอัตราดอกเบี้ยคงที่ร้อยละ </w:t>
      </w:r>
      <w:r w:rsidRPr="00EF48EF">
        <w:rPr>
          <w:rFonts w:ascii="Cordia New" w:hAnsi="Cordia New" w:cs="Cordia New" w:hint="cs"/>
          <w:spacing w:val="-4"/>
          <w:sz w:val="26"/>
          <w:szCs w:val="26"/>
          <w:lang w:val="en-GB"/>
        </w:rPr>
        <w:t>4</w:t>
      </w:r>
      <w:r w:rsidR="00A812BC">
        <w:rPr>
          <w:rFonts w:ascii="Cordia New" w:hAnsi="Cordia New" w:cs="Cordia New"/>
          <w:spacing w:val="-4"/>
          <w:sz w:val="26"/>
          <w:szCs w:val="26"/>
          <w:lang w:val="en-GB"/>
        </w:rPr>
        <w:t>.00</w:t>
      </w:r>
      <w:r w:rsidRPr="00EF48EF">
        <w:rPr>
          <w:rFonts w:ascii="Cordia New" w:hAnsi="Cordia New" w:cs="Cordia New" w:hint="cs"/>
          <w:spacing w:val="-4"/>
          <w:sz w:val="26"/>
          <w:szCs w:val="26"/>
          <w:lang w:val="en-GB"/>
        </w:rPr>
        <w:t xml:space="preserve"> </w:t>
      </w:r>
      <w:r w:rsidRPr="00EF48EF">
        <w:rPr>
          <w:rFonts w:ascii="Cordia New" w:hAnsi="Cordia New" w:cs="Cordia New" w:hint="cs"/>
          <w:spacing w:val="-4"/>
          <w:sz w:val="26"/>
          <w:szCs w:val="26"/>
          <w:cs/>
          <w:lang w:val="en-GB"/>
        </w:rPr>
        <w:t>ต่อปี</w:t>
      </w:r>
      <w:r w:rsidRPr="00EF48EF">
        <w:rPr>
          <w:rFonts w:ascii="Cordia New" w:hAnsi="Cordia New" w:cs="Cordia New" w:hint="cs"/>
          <w:sz w:val="26"/>
          <w:szCs w:val="26"/>
          <w:cs/>
          <w:lang w:val="en-GB"/>
        </w:rPr>
        <w:t xml:space="preserve"> โดยชำระดอกเบี้ยเป็นรายเดือน และมีกำหนดรับชำร</w:t>
      </w:r>
      <w:r w:rsidRPr="00EF48EF">
        <w:rPr>
          <w:rFonts w:ascii="Cordia New" w:hAnsi="Cordia New" w:cs="Cordia New" w:hint="cs"/>
          <w:sz w:val="26"/>
          <w:szCs w:val="26"/>
          <w:cs/>
        </w:rPr>
        <w:t>ะคืนเงินต้นสิ้นสุดใน</w:t>
      </w:r>
      <w:r w:rsidRPr="00F009C0">
        <w:rPr>
          <w:rFonts w:ascii="Cordia New" w:hAnsi="Cordia New" w:cs="Cordia New" w:hint="cs"/>
          <w:sz w:val="26"/>
          <w:szCs w:val="26"/>
          <w:cs/>
        </w:rPr>
        <w:t xml:space="preserve">ปี </w:t>
      </w:r>
      <w:r w:rsidRPr="00F009C0">
        <w:rPr>
          <w:rFonts w:ascii="Cordia New" w:hAnsi="Cordia New" w:cs="Cordia New" w:hint="cs"/>
          <w:sz w:val="26"/>
          <w:szCs w:val="26"/>
        </w:rPr>
        <w:t>2</w:t>
      </w:r>
      <w:r w:rsidR="00F15E63">
        <w:rPr>
          <w:rFonts w:ascii="Cordia New" w:hAnsi="Cordia New" w:cs="Cordia New"/>
          <w:sz w:val="26"/>
          <w:szCs w:val="26"/>
        </w:rPr>
        <w:t>569</w:t>
      </w:r>
    </w:p>
    <w:p w14:paraId="6ACF4E3E" w14:textId="344CFD95" w:rsidR="00105282" w:rsidRPr="00EA69AB" w:rsidRDefault="007668FF"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lang w:val="en-GB"/>
        </w:rPr>
      </w:pPr>
      <w:bookmarkStart w:id="0" w:name="_Hlk481826094"/>
      <w:r>
        <w:rPr>
          <w:rFonts w:ascii="Cordia New" w:hAnsi="Cordia New" w:cs="Cordia New"/>
          <w:sz w:val="26"/>
          <w:szCs w:val="26"/>
          <w:cs/>
          <w:lang w:val="en-GB"/>
        </w:rPr>
        <w:br w:type="page"/>
      </w:r>
    </w:p>
    <w:p w14:paraId="08A90969" w14:textId="77777777" w:rsidR="00105282" w:rsidRPr="00EA69AB" w:rsidRDefault="00105282"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lang w:val="en-GB"/>
        </w:rPr>
      </w:pPr>
    </w:p>
    <w:tbl>
      <w:tblPr>
        <w:tblW w:w="9207" w:type="dxa"/>
        <w:tblInd w:w="270" w:type="dxa"/>
        <w:tblLayout w:type="fixed"/>
        <w:tblLook w:val="0000" w:firstRow="0" w:lastRow="0" w:firstColumn="0" w:lastColumn="0" w:noHBand="0" w:noVBand="0"/>
      </w:tblPr>
      <w:tblGrid>
        <w:gridCol w:w="3690"/>
        <w:gridCol w:w="18"/>
        <w:gridCol w:w="1211"/>
        <w:gridCol w:w="243"/>
        <w:gridCol w:w="1175"/>
        <w:gridCol w:w="237"/>
        <w:gridCol w:w="1181"/>
        <w:gridCol w:w="254"/>
        <w:gridCol w:w="1198"/>
      </w:tblGrid>
      <w:tr w:rsidR="000C26CE" w:rsidRPr="00EF48EF" w14:paraId="3B02F477" w14:textId="77777777" w:rsidTr="006D67D7">
        <w:trPr>
          <w:cantSplit/>
          <w:tblHeader/>
        </w:trPr>
        <w:tc>
          <w:tcPr>
            <w:tcW w:w="3708" w:type="dxa"/>
            <w:gridSpan w:val="2"/>
          </w:tcPr>
          <w:p w14:paraId="6F502807" w14:textId="25D84DC8" w:rsidR="000C26CE" w:rsidRPr="00EF48EF" w:rsidRDefault="001E6A07"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rPr>
            </w:pPr>
            <w:r w:rsidRPr="00EF48EF">
              <w:rPr>
                <w:rFonts w:ascii="Cordia New" w:hAnsi="Cordia New" w:cs="Cordia New" w:hint="cs"/>
                <w:sz w:val="26"/>
                <w:szCs w:val="26"/>
              </w:rPr>
              <w:t>(</w:t>
            </w:r>
            <w:r w:rsidRPr="00EF48EF">
              <w:rPr>
                <w:rFonts w:ascii="Cordia New" w:hAnsi="Cordia New" w:cs="Cordia New" w:hint="cs"/>
                <w:sz w:val="26"/>
                <w:szCs w:val="26"/>
                <w:cs/>
              </w:rPr>
              <w:t>ห</w:t>
            </w:r>
            <w:r>
              <w:rPr>
                <w:rFonts w:ascii="Cordia New" w:hAnsi="Cordia New" w:cs="Cordia New" w:hint="cs"/>
                <w:sz w:val="26"/>
                <w:szCs w:val="26"/>
                <w:cs/>
              </w:rPr>
              <w:t>น่วย</w:t>
            </w:r>
            <w:r w:rsidR="00546BF4">
              <w:rPr>
                <w:rFonts w:ascii="Cordia New" w:hAnsi="Cordia New" w:cs="Cordia New"/>
                <w:sz w:val="26"/>
                <w:szCs w:val="26"/>
              </w:rPr>
              <w:t xml:space="preserve"> </w:t>
            </w:r>
            <w:r w:rsidRPr="00EF48EF">
              <w:rPr>
                <w:rFonts w:ascii="Cordia New" w:hAnsi="Cordia New" w:cs="Cordia New" w:hint="cs"/>
                <w:sz w:val="26"/>
                <w:szCs w:val="26"/>
                <w:cs/>
              </w:rPr>
              <w:t>:</w:t>
            </w:r>
            <w:r w:rsidRPr="00EF48EF">
              <w:rPr>
                <w:rFonts w:ascii="Cordia New" w:hAnsi="Cordia New" w:cs="Cordia New" w:hint="cs"/>
                <w:sz w:val="26"/>
                <w:szCs w:val="26"/>
              </w:rPr>
              <w:t xml:space="preserve"> </w:t>
            </w:r>
            <w:r w:rsidRPr="00EF48EF">
              <w:rPr>
                <w:rFonts w:ascii="Cordia New" w:hAnsi="Cordia New" w:cs="Cordia New" w:hint="cs"/>
                <w:sz w:val="26"/>
                <w:szCs w:val="26"/>
                <w:cs/>
              </w:rPr>
              <w:t>พันบาท</w:t>
            </w:r>
            <w:r w:rsidRPr="00EF48EF">
              <w:rPr>
                <w:rFonts w:ascii="Cordia New" w:hAnsi="Cordia New" w:cs="Cordia New" w:hint="cs"/>
                <w:sz w:val="26"/>
                <w:szCs w:val="26"/>
              </w:rPr>
              <w:t>)</w:t>
            </w:r>
          </w:p>
        </w:tc>
        <w:tc>
          <w:tcPr>
            <w:tcW w:w="2629" w:type="dxa"/>
            <w:gridSpan w:val="3"/>
          </w:tcPr>
          <w:p w14:paraId="711C76EC" w14:textId="527D6184" w:rsidR="000C26CE" w:rsidRPr="00EF48EF" w:rsidRDefault="000C26CE"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95"/>
              <w:jc w:val="center"/>
              <w:rPr>
                <w:rFonts w:ascii="Cordia New" w:hAnsi="Cordia New" w:cs="Cordia New"/>
                <w:sz w:val="26"/>
                <w:szCs w:val="26"/>
              </w:rPr>
            </w:pPr>
            <w:r w:rsidRPr="00EF48EF">
              <w:rPr>
                <w:rFonts w:ascii="Cordia New" w:eastAsia="Browallia New" w:hAnsi="Cordia New" w:cs="Cordia New" w:hint="cs"/>
                <w:sz w:val="26"/>
                <w:szCs w:val="26"/>
                <w:cs/>
              </w:rPr>
              <w:t>ข้อมูลทางการเงินรวม</w:t>
            </w:r>
          </w:p>
        </w:tc>
        <w:tc>
          <w:tcPr>
            <w:tcW w:w="237" w:type="dxa"/>
          </w:tcPr>
          <w:p w14:paraId="6C0B289A" w14:textId="77777777" w:rsidR="000C26CE" w:rsidRPr="00EF48EF" w:rsidRDefault="000C26CE"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2633" w:type="dxa"/>
            <w:gridSpan w:val="3"/>
            <w:tcBorders>
              <w:bottom w:val="single" w:sz="4" w:space="0" w:color="auto"/>
            </w:tcBorders>
          </w:tcPr>
          <w:p w14:paraId="0321994E" w14:textId="48795747" w:rsidR="000C26CE" w:rsidRPr="00EF48EF" w:rsidRDefault="000C26CE"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r w:rsidRPr="00EF48EF">
              <w:rPr>
                <w:rFonts w:ascii="Cordia New" w:eastAsia="Browallia New" w:hAnsi="Cordia New" w:cs="Cordia New" w:hint="cs"/>
                <w:sz w:val="26"/>
                <w:szCs w:val="26"/>
                <w:cs/>
              </w:rPr>
              <w:t>ข้อมูลทางการเงินเฉพาะ</w:t>
            </w:r>
            <w:r w:rsidR="00EA69AB" w:rsidRPr="00EA69AB">
              <w:rPr>
                <w:rFonts w:ascii="Cordia New" w:eastAsia="Browallia New" w:hAnsi="Cordia New" w:cs="Cordia New"/>
                <w:sz w:val="26"/>
                <w:szCs w:val="26"/>
                <w:cs/>
              </w:rPr>
              <w:t>กิจการ</w:t>
            </w:r>
          </w:p>
        </w:tc>
      </w:tr>
      <w:tr w:rsidR="00EE436C" w:rsidRPr="00EF48EF" w14:paraId="3969BE3D" w14:textId="77777777" w:rsidTr="006D67D7">
        <w:trPr>
          <w:cantSplit/>
          <w:tblHeader/>
        </w:trPr>
        <w:tc>
          <w:tcPr>
            <w:tcW w:w="3708" w:type="dxa"/>
            <w:gridSpan w:val="2"/>
          </w:tcPr>
          <w:p w14:paraId="7B695CBC" w14:textId="77777777" w:rsidR="00EE436C" w:rsidRPr="00EF48EF" w:rsidRDefault="00EE436C" w:rsidP="00EE436C">
            <w:pPr>
              <w:pStyle w:val="a0"/>
              <w:tabs>
                <w:tab w:val="clear" w:pos="360"/>
                <w:tab w:val="clear" w:pos="720"/>
                <w:tab w:val="clear" w:pos="1080"/>
                <w:tab w:val="left" w:pos="540"/>
              </w:tabs>
              <w:spacing w:line="380" w:lineRule="exact"/>
              <w:rPr>
                <w:rFonts w:ascii="Cordia New" w:hAnsi="Cordia New" w:cs="Cordia New"/>
                <w:sz w:val="26"/>
                <w:szCs w:val="26"/>
                <w:cs/>
                <w:lang w:val="en-GB"/>
              </w:rPr>
            </w:pPr>
          </w:p>
        </w:tc>
        <w:tc>
          <w:tcPr>
            <w:tcW w:w="1211" w:type="dxa"/>
            <w:tcBorders>
              <w:top w:val="single" w:sz="4" w:space="0" w:color="auto"/>
              <w:bottom w:val="single" w:sz="4" w:space="0" w:color="auto"/>
            </w:tcBorders>
            <w:vAlign w:val="bottom"/>
          </w:tcPr>
          <w:p w14:paraId="01307944" w14:textId="77777777" w:rsidR="00EE436C" w:rsidRDefault="00EE436C" w:rsidP="00EE4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center"/>
              <w:rPr>
                <w:rFonts w:ascii="Cordia New" w:eastAsia="SimSun" w:hAnsi="Cordia New" w:cs="Cordia New"/>
                <w:sz w:val="26"/>
                <w:szCs w:val="26"/>
                <w:lang w:val="en-GB"/>
              </w:rPr>
            </w:pPr>
            <w:r w:rsidRPr="00EE436C">
              <w:rPr>
                <w:rFonts w:ascii="Cordia New" w:eastAsia="SimSun" w:hAnsi="Cordia New" w:cs="Cordia New"/>
                <w:sz w:val="26"/>
                <w:szCs w:val="26"/>
                <w:lang w:val="en-GB"/>
              </w:rPr>
              <w:t xml:space="preserve">31 </w:t>
            </w:r>
            <w:r w:rsidRPr="00EE436C">
              <w:rPr>
                <w:rFonts w:ascii="Cordia New" w:eastAsia="SimSun" w:hAnsi="Cordia New" w:cs="Cordia New"/>
                <w:sz w:val="26"/>
                <w:szCs w:val="26"/>
                <w:cs/>
                <w:lang w:val="en-GB"/>
              </w:rPr>
              <w:t>มีนาคม</w:t>
            </w:r>
          </w:p>
          <w:p w14:paraId="14179189" w14:textId="3BA8E3F8" w:rsidR="00EE436C" w:rsidRPr="00EF48EF" w:rsidRDefault="00EE436C" w:rsidP="00EE436C">
            <w:pPr>
              <w:tabs>
                <w:tab w:val="clear" w:pos="907"/>
              </w:tabs>
              <w:spacing w:line="380" w:lineRule="exact"/>
              <w:ind w:left="-108" w:right="-108"/>
              <w:jc w:val="center"/>
              <w:rPr>
                <w:rFonts w:ascii="Cordia New" w:hAnsi="Cordia New" w:cs="Cordia New"/>
                <w:sz w:val="26"/>
                <w:szCs w:val="26"/>
                <w:cs/>
              </w:rPr>
            </w:pPr>
            <w:r w:rsidRPr="00EF48EF">
              <w:rPr>
                <w:rFonts w:ascii="Cordia New" w:eastAsia="SimSun" w:hAnsi="Cordia New" w:cs="Cordia New" w:hint="cs"/>
                <w:sz w:val="26"/>
                <w:szCs w:val="26"/>
              </w:rPr>
              <w:t>256</w:t>
            </w:r>
            <w:r>
              <w:rPr>
                <w:rFonts w:ascii="Cordia New" w:eastAsia="SimSun" w:hAnsi="Cordia New" w:cs="Cordia New"/>
                <w:sz w:val="26"/>
                <w:szCs w:val="26"/>
              </w:rPr>
              <w:t>9</w:t>
            </w:r>
          </w:p>
        </w:tc>
        <w:tc>
          <w:tcPr>
            <w:tcW w:w="243" w:type="dxa"/>
            <w:tcBorders>
              <w:top w:val="single" w:sz="4" w:space="0" w:color="auto"/>
            </w:tcBorders>
            <w:vAlign w:val="bottom"/>
          </w:tcPr>
          <w:p w14:paraId="6736E459" w14:textId="77777777" w:rsidR="00EE436C" w:rsidRPr="00EF48EF" w:rsidRDefault="00EE436C" w:rsidP="00EE436C">
            <w:pPr>
              <w:tabs>
                <w:tab w:val="clear" w:pos="907"/>
              </w:tabs>
              <w:spacing w:line="380" w:lineRule="exact"/>
              <w:ind w:left="-108" w:right="-108"/>
              <w:jc w:val="center"/>
              <w:rPr>
                <w:rFonts w:ascii="Cordia New" w:hAnsi="Cordia New" w:cs="Cordia New"/>
                <w:sz w:val="26"/>
                <w:szCs w:val="26"/>
                <w:cs/>
              </w:rPr>
            </w:pPr>
          </w:p>
        </w:tc>
        <w:tc>
          <w:tcPr>
            <w:tcW w:w="1175" w:type="dxa"/>
            <w:tcBorders>
              <w:top w:val="single" w:sz="4" w:space="0" w:color="auto"/>
              <w:bottom w:val="single" w:sz="4" w:space="0" w:color="auto"/>
            </w:tcBorders>
            <w:vAlign w:val="bottom"/>
          </w:tcPr>
          <w:p w14:paraId="4CABA3B6" w14:textId="77777777" w:rsidR="00EE436C" w:rsidRDefault="00EE436C" w:rsidP="00EE4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center"/>
              <w:rPr>
                <w:rFonts w:ascii="Cordia New" w:hAnsi="Cordia New" w:cs="Cordia New"/>
                <w:sz w:val="26"/>
                <w:szCs w:val="26"/>
              </w:rPr>
            </w:pPr>
            <w:r w:rsidRPr="00EF48EF">
              <w:rPr>
                <w:rFonts w:ascii="Cordia New" w:hAnsi="Cordia New" w:cs="Cordia New" w:hint="cs"/>
                <w:sz w:val="26"/>
                <w:szCs w:val="26"/>
                <w:lang w:val="en-GB"/>
              </w:rPr>
              <w:t>31</w:t>
            </w:r>
            <w:r w:rsidRPr="00EF48EF">
              <w:rPr>
                <w:rFonts w:ascii="Cordia New" w:hAnsi="Cordia New" w:cs="Cordia New" w:hint="cs"/>
                <w:sz w:val="26"/>
                <w:szCs w:val="26"/>
                <w:cs/>
              </w:rPr>
              <w:t xml:space="preserve"> ธันวาคม</w:t>
            </w:r>
          </w:p>
          <w:p w14:paraId="3FE31149" w14:textId="6FB452E8" w:rsidR="00EE436C" w:rsidRPr="00EF48EF" w:rsidRDefault="00EE436C" w:rsidP="00EE436C">
            <w:pPr>
              <w:tabs>
                <w:tab w:val="clear" w:pos="907"/>
              </w:tabs>
              <w:spacing w:line="380" w:lineRule="exact"/>
              <w:ind w:left="-108" w:right="-108"/>
              <w:jc w:val="center"/>
              <w:rPr>
                <w:rFonts w:ascii="Cordia New" w:hAnsi="Cordia New" w:cs="Cordia New"/>
                <w:sz w:val="26"/>
                <w:szCs w:val="26"/>
                <w:cs/>
              </w:rPr>
            </w:pPr>
            <w:r w:rsidRPr="00EF48EF">
              <w:rPr>
                <w:rFonts w:ascii="Cordia New" w:hAnsi="Cordia New" w:cs="Cordia New" w:hint="cs"/>
                <w:sz w:val="26"/>
                <w:szCs w:val="26"/>
                <w:lang w:val="en-GB"/>
              </w:rPr>
              <w:t>256</w:t>
            </w:r>
            <w:r>
              <w:rPr>
                <w:rFonts w:ascii="Cordia New" w:hAnsi="Cordia New" w:cs="Cordia New"/>
                <w:sz w:val="26"/>
                <w:szCs w:val="26"/>
              </w:rPr>
              <w:t>8</w:t>
            </w:r>
          </w:p>
        </w:tc>
        <w:tc>
          <w:tcPr>
            <w:tcW w:w="237" w:type="dxa"/>
            <w:vAlign w:val="bottom"/>
          </w:tcPr>
          <w:p w14:paraId="051AE707" w14:textId="77777777" w:rsidR="00EE436C" w:rsidRPr="00EF48EF" w:rsidRDefault="00EE436C" w:rsidP="00EE436C">
            <w:pPr>
              <w:tabs>
                <w:tab w:val="clear" w:pos="907"/>
              </w:tabs>
              <w:spacing w:line="380" w:lineRule="exact"/>
              <w:ind w:left="-108" w:right="-108"/>
              <w:jc w:val="center"/>
              <w:rPr>
                <w:rFonts w:ascii="Cordia New" w:hAnsi="Cordia New" w:cs="Cordia New"/>
                <w:sz w:val="26"/>
                <w:szCs w:val="26"/>
                <w:cs/>
              </w:rPr>
            </w:pPr>
          </w:p>
        </w:tc>
        <w:tc>
          <w:tcPr>
            <w:tcW w:w="1181" w:type="dxa"/>
            <w:tcBorders>
              <w:top w:val="single" w:sz="4" w:space="0" w:color="auto"/>
              <w:bottom w:val="single" w:sz="4" w:space="0" w:color="auto"/>
            </w:tcBorders>
            <w:vAlign w:val="bottom"/>
          </w:tcPr>
          <w:p w14:paraId="26D86AEB" w14:textId="77777777" w:rsidR="00EE436C" w:rsidRDefault="00EE436C" w:rsidP="00EE4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center"/>
              <w:rPr>
                <w:rFonts w:ascii="Cordia New" w:eastAsia="SimSun" w:hAnsi="Cordia New" w:cs="Cordia New"/>
                <w:sz w:val="26"/>
                <w:szCs w:val="26"/>
                <w:lang w:val="en-GB"/>
              </w:rPr>
            </w:pPr>
            <w:r w:rsidRPr="00EE436C">
              <w:rPr>
                <w:rFonts w:ascii="Cordia New" w:eastAsia="SimSun" w:hAnsi="Cordia New" w:cs="Cordia New"/>
                <w:sz w:val="26"/>
                <w:szCs w:val="26"/>
                <w:lang w:val="en-GB"/>
              </w:rPr>
              <w:t xml:space="preserve">31 </w:t>
            </w:r>
            <w:r w:rsidRPr="00EE436C">
              <w:rPr>
                <w:rFonts w:ascii="Cordia New" w:eastAsia="SimSun" w:hAnsi="Cordia New" w:cs="Cordia New"/>
                <w:sz w:val="26"/>
                <w:szCs w:val="26"/>
                <w:cs/>
                <w:lang w:val="en-GB"/>
              </w:rPr>
              <w:t>มีนาคม</w:t>
            </w:r>
          </w:p>
          <w:p w14:paraId="741DB249" w14:textId="578A826D" w:rsidR="00EE436C" w:rsidRPr="00EF48EF" w:rsidRDefault="00EE436C" w:rsidP="00EE436C">
            <w:pPr>
              <w:tabs>
                <w:tab w:val="clear" w:pos="907"/>
              </w:tabs>
              <w:spacing w:line="380" w:lineRule="exact"/>
              <w:ind w:left="-108" w:right="-108"/>
              <w:jc w:val="center"/>
              <w:rPr>
                <w:rFonts w:ascii="Cordia New" w:hAnsi="Cordia New" w:cs="Cordia New"/>
                <w:sz w:val="26"/>
                <w:szCs w:val="26"/>
                <w:lang w:val="en-GB"/>
              </w:rPr>
            </w:pPr>
            <w:r w:rsidRPr="00EF48EF">
              <w:rPr>
                <w:rFonts w:ascii="Cordia New" w:eastAsia="SimSun" w:hAnsi="Cordia New" w:cs="Cordia New" w:hint="cs"/>
                <w:sz w:val="26"/>
                <w:szCs w:val="26"/>
              </w:rPr>
              <w:t>256</w:t>
            </w:r>
            <w:r>
              <w:rPr>
                <w:rFonts w:ascii="Cordia New" w:eastAsia="SimSun" w:hAnsi="Cordia New" w:cs="Cordia New"/>
                <w:sz w:val="26"/>
                <w:szCs w:val="26"/>
              </w:rPr>
              <w:t>9</w:t>
            </w:r>
          </w:p>
        </w:tc>
        <w:tc>
          <w:tcPr>
            <w:tcW w:w="254" w:type="dxa"/>
            <w:vAlign w:val="bottom"/>
          </w:tcPr>
          <w:p w14:paraId="324D83F2" w14:textId="77777777" w:rsidR="00EE436C" w:rsidRPr="00EF48EF" w:rsidRDefault="00EE436C" w:rsidP="00EE436C">
            <w:pPr>
              <w:tabs>
                <w:tab w:val="clear" w:pos="907"/>
              </w:tabs>
              <w:spacing w:line="380" w:lineRule="exact"/>
              <w:ind w:left="-108" w:right="-108"/>
              <w:jc w:val="center"/>
              <w:rPr>
                <w:rFonts w:ascii="Cordia New" w:hAnsi="Cordia New" w:cs="Cordia New"/>
                <w:sz w:val="26"/>
                <w:szCs w:val="26"/>
                <w:cs/>
              </w:rPr>
            </w:pPr>
          </w:p>
        </w:tc>
        <w:tc>
          <w:tcPr>
            <w:tcW w:w="1198" w:type="dxa"/>
            <w:tcBorders>
              <w:bottom w:val="single" w:sz="4" w:space="0" w:color="auto"/>
            </w:tcBorders>
            <w:vAlign w:val="bottom"/>
          </w:tcPr>
          <w:p w14:paraId="45FE58C4" w14:textId="77777777" w:rsidR="00EE436C" w:rsidRDefault="00EE436C" w:rsidP="00EE4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center"/>
              <w:rPr>
                <w:rFonts w:ascii="Cordia New" w:hAnsi="Cordia New" w:cs="Cordia New"/>
                <w:sz w:val="26"/>
                <w:szCs w:val="26"/>
              </w:rPr>
            </w:pPr>
            <w:r w:rsidRPr="00EF48EF">
              <w:rPr>
                <w:rFonts w:ascii="Cordia New" w:hAnsi="Cordia New" w:cs="Cordia New" w:hint="cs"/>
                <w:sz w:val="26"/>
                <w:szCs w:val="26"/>
                <w:lang w:val="en-GB"/>
              </w:rPr>
              <w:t>31</w:t>
            </w:r>
            <w:r w:rsidRPr="00EF48EF">
              <w:rPr>
                <w:rFonts w:ascii="Cordia New" w:hAnsi="Cordia New" w:cs="Cordia New" w:hint="cs"/>
                <w:sz w:val="26"/>
                <w:szCs w:val="26"/>
                <w:cs/>
              </w:rPr>
              <w:t xml:space="preserve"> ธันวาคม</w:t>
            </w:r>
          </w:p>
          <w:p w14:paraId="62CBA444" w14:textId="49A01E4F" w:rsidR="00EE436C" w:rsidRPr="00EF48EF" w:rsidRDefault="00EE436C" w:rsidP="00EE436C">
            <w:pPr>
              <w:tabs>
                <w:tab w:val="clear" w:pos="907"/>
              </w:tabs>
              <w:spacing w:line="380" w:lineRule="exact"/>
              <w:ind w:left="-108" w:right="-108"/>
              <w:jc w:val="center"/>
              <w:rPr>
                <w:rFonts w:ascii="Cordia New" w:hAnsi="Cordia New" w:cs="Cordia New"/>
                <w:sz w:val="26"/>
                <w:szCs w:val="26"/>
                <w:cs/>
              </w:rPr>
            </w:pPr>
            <w:r w:rsidRPr="00EF48EF">
              <w:rPr>
                <w:rFonts w:ascii="Cordia New" w:hAnsi="Cordia New" w:cs="Cordia New" w:hint="cs"/>
                <w:sz w:val="26"/>
                <w:szCs w:val="26"/>
                <w:lang w:val="en-GB"/>
              </w:rPr>
              <w:t>256</w:t>
            </w:r>
            <w:r>
              <w:rPr>
                <w:rFonts w:ascii="Cordia New" w:hAnsi="Cordia New" w:cs="Cordia New"/>
                <w:sz w:val="26"/>
                <w:szCs w:val="26"/>
              </w:rPr>
              <w:t>8</w:t>
            </w:r>
          </w:p>
        </w:tc>
      </w:tr>
      <w:tr w:rsidR="00EA69AB" w:rsidRPr="00EF48EF" w14:paraId="197A8DCD" w14:textId="77777777" w:rsidTr="006D67D7">
        <w:trPr>
          <w:cantSplit/>
        </w:trPr>
        <w:tc>
          <w:tcPr>
            <w:tcW w:w="3708" w:type="dxa"/>
            <w:gridSpan w:val="2"/>
            <w:vAlign w:val="bottom"/>
          </w:tcPr>
          <w:p w14:paraId="2409258E" w14:textId="28713B1A"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cs/>
              </w:rPr>
            </w:pPr>
          </w:p>
        </w:tc>
        <w:tc>
          <w:tcPr>
            <w:tcW w:w="1211" w:type="dxa"/>
            <w:vAlign w:val="bottom"/>
          </w:tcPr>
          <w:p w14:paraId="0DF273C8"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center"/>
              <w:rPr>
                <w:rFonts w:ascii="Cordia New" w:hAnsi="Cordia New" w:cs="Cordia New"/>
                <w:sz w:val="26"/>
                <w:szCs w:val="26"/>
              </w:rPr>
            </w:pPr>
          </w:p>
        </w:tc>
        <w:tc>
          <w:tcPr>
            <w:tcW w:w="243" w:type="dxa"/>
          </w:tcPr>
          <w:p w14:paraId="2950862A"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1175" w:type="dxa"/>
            <w:vAlign w:val="bottom"/>
          </w:tcPr>
          <w:p w14:paraId="1137D02E"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center"/>
              <w:rPr>
                <w:rFonts w:ascii="Cordia New" w:hAnsi="Cordia New" w:cs="Cordia New"/>
                <w:sz w:val="26"/>
                <w:szCs w:val="26"/>
              </w:rPr>
            </w:pPr>
          </w:p>
        </w:tc>
        <w:tc>
          <w:tcPr>
            <w:tcW w:w="237" w:type="dxa"/>
          </w:tcPr>
          <w:p w14:paraId="253A1CCD"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1181" w:type="dxa"/>
          </w:tcPr>
          <w:p w14:paraId="416F9EC4"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254" w:type="dxa"/>
          </w:tcPr>
          <w:p w14:paraId="722AAB2E"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1198" w:type="dxa"/>
          </w:tcPr>
          <w:p w14:paraId="69F5E5B7"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r>
      <w:tr w:rsidR="00EA69AB" w:rsidRPr="00EF48EF" w14:paraId="492B6D4D" w14:textId="77777777" w:rsidTr="006D67D7">
        <w:trPr>
          <w:cantSplit/>
        </w:trPr>
        <w:tc>
          <w:tcPr>
            <w:tcW w:w="3708" w:type="dxa"/>
            <w:gridSpan w:val="2"/>
            <w:vAlign w:val="bottom"/>
          </w:tcPr>
          <w:p w14:paraId="3720E092" w14:textId="7937F4C2" w:rsidR="00EA69AB" w:rsidRPr="00EF48EF" w:rsidRDefault="00715704"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cs/>
              </w:rPr>
            </w:pPr>
            <w:r w:rsidRPr="00715704">
              <w:rPr>
                <w:rFonts w:ascii="Cordia New" w:hAnsi="Cordia New" w:cs="Cordia New"/>
                <w:b/>
                <w:bCs/>
                <w:sz w:val="26"/>
                <w:szCs w:val="26"/>
                <w:cs/>
              </w:rPr>
              <w:t>เจ้าหนี้การค้าและเจ้าหนี้หมุนเวียนอื่น</w:t>
            </w:r>
          </w:p>
        </w:tc>
        <w:tc>
          <w:tcPr>
            <w:tcW w:w="1211" w:type="dxa"/>
            <w:vAlign w:val="bottom"/>
          </w:tcPr>
          <w:p w14:paraId="03542094"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center"/>
              <w:rPr>
                <w:rFonts w:ascii="Cordia New" w:hAnsi="Cordia New" w:cs="Cordia New"/>
                <w:sz w:val="26"/>
                <w:szCs w:val="26"/>
              </w:rPr>
            </w:pPr>
          </w:p>
        </w:tc>
        <w:tc>
          <w:tcPr>
            <w:tcW w:w="243" w:type="dxa"/>
          </w:tcPr>
          <w:p w14:paraId="4D727195"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1175" w:type="dxa"/>
            <w:vAlign w:val="bottom"/>
          </w:tcPr>
          <w:p w14:paraId="3A7C343A"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center"/>
              <w:rPr>
                <w:rFonts w:ascii="Cordia New" w:hAnsi="Cordia New" w:cs="Cordia New"/>
                <w:sz w:val="26"/>
                <w:szCs w:val="26"/>
              </w:rPr>
            </w:pPr>
          </w:p>
        </w:tc>
        <w:tc>
          <w:tcPr>
            <w:tcW w:w="237" w:type="dxa"/>
          </w:tcPr>
          <w:p w14:paraId="49EC7068"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1181" w:type="dxa"/>
          </w:tcPr>
          <w:p w14:paraId="0EA12FBC"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254" w:type="dxa"/>
          </w:tcPr>
          <w:p w14:paraId="58B0ECA1"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1198" w:type="dxa"/>
          </w:tcPr>
          <w:p w14:paraId="1672B236"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r>
      <w:tr w:rsidR="004F1931" w:rsidRPr="00EF48EF" w14:paraId="02721849" w14:textId="77777777" w:rsidTr="006D67D7">
        <w:trPr>
          <w:cantSplit/>
        </w:trPr>
        <w:tc>
          <w:tcPr>
            <w:tcW w:w="3708" w:type="dxa"/>
            <w:gridSpan w:val="2"/>
            <w:vAlign w:val="bottom"/>
          </w:tcPr>
          <w:p w14:paraId="6FD35472" w14:textId="29DD357B" w:rsidR="004F1931" w:rsidRPr="00EF48EF" w:rsidRDefault="004F1931" w:rsidP="004F1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8"/>
              </w:tabs>
              <w:spacing w:line="380" w:lineRule="exact"/>
              <w:ind w:left="338"/>
              <w:rPr>
                <w:rFonts w:ascii="Cordia New" w:hAnsi="Cordia New" w:cs="Cordia New"/>
                <w:b/>
                <w:bCs/>
                <w:sz w:val="26"/>
                <w:szCs w:val="26"/>
              </w:rPr>
            </w:pPr>
            <w:r w:rsidRPr="00EF48EF">
              <w:rPr>
                <w:rFonts w:ascii="Cordia New" w:hAnsi="Cordia New" w:cs="Cordia New" w:hint="cs"/>
                <w:sz w:val="26"/>
                <w:szCs w:val="26"/>
                <w:cs/>
              </w:rPr>
              <w:t>บริษัทย่อย</w:t>
            </w:r>
          </w:p>
        </w:tc>
        <w:tc>
          <w:tcPr>
            <w:tcW w:w="1211" w:type="dxa"/>
          </w:tcPr>
          <w:p w14:paraId="195B7BA6" w14:textId="1D1A3204" w:rsidR="004F1931" w:rsidRPr="004F1931" w:rsidRDefault="008740C7" w:rsidP="00874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190"/>
              <w:jc w:val="right"/>
              <w:rPr>
                <w:rFonts w:asciiTheme="minorBidi" w:hAnsiTheme="minorBidi" w:cstheme="minorBidi"/>
                <w:sz w:val="26"/>
                <w:szCs w:val="26"/>
              </w:rPr>
            </w:pPr>
            <w:r>
              <w:rPr>
                <w:rFonts w:asciiTheme="minorBidi" w:hAnsiTheme="minorBidi" w:cstheme="minorBidi"/>
                <w:sz w:val="26"/>
                <w:szCs w:val="26"/>
              </w:rPr>
              <w:t>-</w:t>
            </w:r>
          </w:p>
        </w:tc>
        <w:tc>
          <w:tcPr>
            <w:tcW w:w="243" w:type="dxa"/>
            <w:vAlign w:val="bottom"/>
          </w:tcPr>
          <w:p w14:paraId="65A347E0" w14:textId="77777777" w:rsidR="004F1931" w:rsidRPr="00D7056A" w:rsidRDefault="004F1931" w:rsidP="004F1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c>
          <w:tcPr>
            <w:tcW w:w="1175" w:type="dxa"/>
          </w:tcPr>
          <w:p w14:paraId="44093B89" w14:textId="2C02AE3B" w:rsidR="004F1931" w:rsidRPr="00D7056A" w:rsidRDefault="004F1931" w:rsidP="004F1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193"/>
              <w:jc w:val="right"/>
              <w:rPr>
                <w:rFonts w:ascii="Cordia New" w:hAnsi="Cordia New" w:cs="Cordia New"/>
                <w:sz w:val="26"/>
                <w:szCs w:val="26"/>
              </w:rPr>
            </w:pPr>
            <w:r>
              <w:rPr>
                <w:rFonts w:ascii="Cordia New" w:hAnsi="Cordia New" w:cs="Cordia New"/>
                <w:sz w:val="26"/>
                <w:szCs w:val="26"/>
              </w:rPr>
              <w:t>-</w:t>
            </w:r>
          </w:p>
        </w:tc>
        <w:tc>
          <w:tcPr>
            <w:tcW w:w="237" w:type="dxa"/>
            <w:vAlign w:val="bottom"/>
          </w:tcPr>
          <w:p w14:paraId="313DC479" w14:textId="77777777" w:rsidR="004F1931" w:rsidRPr="00D7056A" w:rsidRDefault="004F1931" w:rsidP="004F1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c>
          <w:tcPr>
            <w:tcW w:w="1181" w:type="dxa"/>
          </w:tcPr>
          <w:p w14:paraId="29A7174C" w14:textId="66283321" w:rsidR="004F1931" w:rsidRPr="00D7056A" w:rsidRDefault="004F1931" w:rsidP="004F1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jc w:val="right"/>
              <w:rPr>
                <w:rFonts w:ascii="Cordia New" w:hAnsi="Cordia New" w:cs="Cordia New"/>
                <w:sz w:val="26"/>
                <w:szCs w:val="26"/>
              </w:rPr>
            </w:pPr>
            <w:r>
              <w:rPr>
                <w:rFonts w:ascii="Cordia New" w:hAnsi="Cordia New" w:cs="Cordia New"/>
                <w:sz w:val="26"/>
                <w:szCs w:val="26"/>
              </w:rPr>
              <w:t>17,956</w:t>
            </w:r>
          </w:p>
        </w:tc>
        <w:tc>
          <w:tcPr>
            <w:tcW w:w="254" w:type="dxa"/>
            <w:vAlign w:val="bottom"/>
          </w:tcPr>
          <w:p w14:paraId="0A358113" w14:textId="77777777" w:rsidR="004F1931" w:rsidRPr="00D7056A" w:rsidRDefault="004F1931" w:rsidP="004F1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c>
          <w:tcPr>
            <w:tcW w:w="1198" w:type="dxa"/>
          </w:tcPr>
          <w:p w14:paraId="41A56DCD" w14:textId="1BF1409A" w:rsidR="004F1931" w:rsidRPr="00D7056A" w:rsidRDefault="004F1931" w:rsidP="004F1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r>
              <w:rPr>
                <w:rFonts w:ascii="Cordia New" w:hAnsi="Cordia New" w:cs="Cordia New"/>
                <w:sz w:val="26"/>
                <w:szCs w:val="26"/>
              </w:rPr>
              <w:t>14,047</w:t>
            </w:r>
          </w:p>
        </w:tc>
      </w:tr>
      <w:tr w:rsidR="004F1931" w:rsidRPr="00EF48EF" w14:paraId="4AB4CFC2" w14:textId="77777777" w:rsidTr="006D67D7">
        <w:trPr>
          <w:cantSplit/>
        </w:trPr>
        <w:tc>
          <w:tcPr>
            <w:tcW w:w="3708" w:type="dxa"/>
            <w:gridSpan w:val="2"/>
            <w:vAlign w:val="bottom"/>
          </w:tcPr>
          <w:p w14:paraId="6E1A4E95" w14:textId="7D94DAD2" w:rsidR="004F1931" w:rsidRPr="00EF48EF" w:rsidRDefault="004F1931" w:rsidP="004F1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8"/>
              </w:tabs>
              <w:spacing w:line="380" w:lineRule="exact"/>
              <w:ind w:left="338"/>
              <w:rPr>
                <w:rFonts w:ascii="Cordia New" w:hAnsi="Cordia New" w:cs="Cordia New"/>
                <w:sz w:val="26"/>
                <w:szCs w:val="26"/>
                <w:cs/>
              </w:rPr>
            </w:pPr>
            <w:r w:rsidRPr="00EF48EF">
              <w:rPr>
                <w:rFonts w:ascii="Cordia New" w:hAnsi="Cordia New" w:cs="Cordia New" w:hint="cs"/>
                <w:sz w:val="26"/>
                <w:szCs w:val="26"/>
                <w:cs/>
              </w:rPr>
              <w:t>บริษัทที่เกี่ยวข้องกัน</w:t>
            </w:r>
          </w:p>
        </w:tc>
        <w:tc>
          <w:tcPr>
            <w:tcW w:w="1211" w:type="dxa"/>
            <w:tcBorders>
              <w:bottom w:val="single" w:sz="4" w:space="0" w:color="auto"/>
            </w:tcBorders>
          </w:tcPr>
          <w:p w14:paraId="02458E77" w14:textId="12675E9E" w:rsidR="004F1931" w:rsidRPr="004F1931" w:rsidRDefault="004F1931" w:rsidP="004F1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40"/>
              <w:jc w:val="right"/>
              <w:rPr>
                <w:rFonts w:asciiTheme="minorBidi" w:hAnsiTheme="minorBidi" w:cstheme="minorBidi"/>
                <w:sz w:val="26"/>
                <w:szCs w:val="26"/>
              </w:rPr>
            </w:pPr>
            <w:r w:rsidRPr="004F1931">
              <w:rPr>
                <w:rFonts w:asciiTheme="minorBidi" w:hAnsiTheme="minorBidi" w:cstheme="minorBidi"/>
                <w:sz w:val="26"/>
                <w:szCs w:val="26"/>
              </w:rPr>
              <w:t>17,679</w:t>
            </w:r>
          </w:p>
        </w:tc>
        <w:tc>
          <w:tcPr>
            <w:tcW w:w="243" w:type="dxa"/>
            <w:vAlign w:val="bottom"/>
          </w:tcPr>
          <w:p w14:paraId="417717AA" w14:textId="77777777" w:rsidR="004F1931" w:rsidRPr="00D7056A" w:rsidRDefault="004F1931" w:rsidP="004F1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b/>
                <w:bCs/>
                <w:sz w:val="26"/>
                <w:szCs w:val="26"/>
                <w:u w:val="single"/>
              </w:rPr>
            </w:pPr>
          </w:p>
        </w:tc>
        <w:tc>
          <w:tcPr>
            <w:tcW w:w="1175" w:type="dxa"/>
            <w:tcBorders>
              <w:bottom w:val="single" w:sz="4" w:space="0" w:color="auto"/>
            </w:tcBorders>
            <w:vAlign w:val="bottom"/>
          </w:tcPr>
          <w:p w14:paraId="10D3A397" w14:textId="7DE2C8EC" w:rsidR="004F1931" w:rsidRPr="00D7056A" w:rsidRDefault="004F1931" w:rsidP="004F193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7"/>
              </w:tabs>
              <w:spacing w:line="380" w:lineRule="exact"/>
              <w:ind w:left="-219" w:right="3"/>
              <w:jc w:val="right"/>
              <w:rPr>
                <w:rFonts w:ascii="Cordia New" w:hAnsi="Cordia New" w:cs="Cordia New"/>
                <w:sz w:val="26"/>
                <w:szCs w:val="26"/>
              </w:rPr>
            </w:pPr>
            <w:r>
              <w:rPr>
                <w:rFonts w:ascii="Cordia New" w:hAnsi="Cordia New" w:cs="Cordia New"/>
                <w:sz w:val="26"/>
                <w:szCs w:val="26"/>
              </w:rPr>
              <w:t>13,158</w:t>
            </w:r>
          </w:p>
        </w:tc>
        <w:tc>
          <w:tcPr>
            <w:tcW w:w="237" w:type="dxa"/>
            <w:vAlign w:val="bottom"/>
          </w:tcPr>
          <w:p w14:paraId="22377F45" w14:textId="77777777" w:rsidR="004F1931" w:rsidRPr="00D7056A" w:rsidRDefault="004F1931" w:rsidP="004F1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c>
          <w:tcPr>
            <w:tcW w:w="1181" w:type="dxa"/>
            <w:tcBorders>
              <w:bottom w:val="single" w:sz="4" w:space="0" w:color="auto"/>
            </w:tcBorders>
          </w:tcPr>
          <w:p w14:paraId="461A425F" w14:textId="2F3E70A6" w:rsidR="004F1931" w:rsidRPr="00D7056A" w:rsidRDefault="004F1931" w:rsidP="004F1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jc w:val="right"/>
              <w:rPr>
                <w:rFonts w:ascii="Cordia New" w:hAnsi="Cordia New" w:cs="Cordia New"/>
                <w:sz w:val="26"/>
                <w:szCs w:val="26"/>
              </w:rPr>
            </w:pPr>
            <w:r>
              <w:rPr>
                <w:rFonts w:ascii="Cordia New" w:hAnsi="Cordia New" w:cs="Cordia New"/>
                <w:sz w:val="26"/>
                <w:szCs w:val="26"/>
              </w:rPr>
              <w:t>17,679</w:t>
            </w:r>
          </w:p>
        </w:tc>
        <w:tc>
          <w:tcPr>
            <w:tcW w:w="254" w:type="dxa"/>
            <w:vAlign w:val="bottom"/>
          </w:tcPr>
          <w:p w14:paraId="78711B36" w14:textId="77777777" w:rsidR="004F1931" w:rsidRPr="00D7056A" w:rsidRDefault="004F1931" w:rsidP="004F1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c>
          <w:tcPr>
            <w:tcW w:w="1198" w:type="dxa"/>
            <w:tcBorders>
              <w:bottom w:val="single" w:sz="4" w:space="0" w:color="auto"/>
            </w:tcBorders>
          </w:tcPr>
          <w:p w14:paraId="262DEB9E" w14:textId="114807B9" w:rsidR="004F1931" w:rsidRPr="00D7056A" w:rsidRDefault="004F1931" w:rsidP="004F1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r>
              <w:rPr>
                <w:rFonts w:ascii="Cordia New" w:hAnsi="Cordia New" w:cs="Cordia New"/>
                <w:sz w:val="26"/>
                <w:szCs w:val="26"/>
              </w:rPr>
              <w:t>13,158</w:t>
            </w:r>
          </w:p>
        </w:tc>
      </w:tr>
      <w:tr w:rsidR="004F1931" w:rsidRPr="00EF48EF" w14:paraId="3667B202" w14:textId="77777777" w:rsidTr="006D67D7">
        <w:trPr>
          <w:cantSplit/>
        </w:trPr>
        <w:tc>
          <w:tcPr>
            <w:tcW w:w="3708" w:type="dxa"/>
            <w:gridSpan w:val="2"/>
            <w:vAlign w:val="bottom"/>
          </w:tcPr>
          <w:p w14:paraId="15932AA2" w14:textId="1E795D76" w:rsidR="004F1931" w:rsidRPr="00EF48EF" w:rsidRDefault="004F1931" w:rsidP="004F1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cs/>
              </w:rPr>
            </w:pPr>
            <w:r w:rsidRPr="00EF48EF">
              <w:rPr>
                <w:rFonts w:ascii="Cordia New" w:hAnsi="Cordia New" w:cs="Cordia New" w:hint="cs"/>
                <w:sz w:val="26"/>
                <w:szCs w:val="26"/>
                <w:cs/>
              </w:rPr>
              <w:t>รวม</w:t>
            </w:r>
          </w:p>
        </w:tc>
        <w:tc>
          <w:tcPr>
            <w:tcW w:w="1211" w:type="dxa"/>
            <w:tcBorders>
              <w:top w:val="single" w:sz="4" w:space="0" w:color="auto"/>
              <w:bottom w:val="single" w:sz="12" w:space="0" w:color="auto"/>
            </w:tcBorders>
          </w:tcPr>
          <w:p w14:paraId="49D74492" w14:textId="5952D242" w:rsidR="004F1931" w:rsidRPr="004F1931" w:rsidRDefault="004F1931" w:rsidP="004F1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40"/>
              <w:jc w:val="right"/>
              <w:rPr>
                <w:rFonts w:asciiTheme="minorBidi" w:hAnsiTheme="minorBidi" w:cstheme="minorBidi"/>
                <w:sz w:val="26"/>
                <w:szCs w:val="26"/>
              </w:rPr>
            </w:pPr>
            <w:r w:rsidRPr="004F1931">
              <w:rPr>
                <w:rFonts w:asciiTheme="minorBidi" w:hAnsiTheme="minorBidi" w:cstheme="minorBidi"/>
                <w:sz w:val="26"/>
                <w:szCs w:val="26"/>
              </w:rPr>
              <w:t>17,679</w:t>
            </w:r>
          </w:p>
        </w:tc>
        <w:tc>
          <w:tcPr>
            <w:tcW w:w="243" w:type="dxa"/>
            <w:vAlign w:val="bottom"/>
          </w:tcPr>
          <w:p w14:paraId="626E65F6" w14:textId="77777777" w:rsidR="004F1931" w:rsidRPr="00D7056A" w:rsidRDefault="004F1931" w:rsidP="004F1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b/>
                <w:bCs/>
                <w:sz w:val="26"/>
                <w:szCs w:val="26"/>
                <w:u w:val="single"/>
              </w:rPr>
            </w:pPr>
          </w:p>
        </w:tc>
        <w:tc>
          <w:tcPr>
            <w:tcW w:w="1175" w:type="dxa"/>
            <w:tcBorders>
              <w:top w:val="single" w:sz="4" w:space="0" w:color="auto"/>
              <w:bottom w:val="single" w:sz="12" w:space="0" w:color="auto"/>
            </w:tcBorders>
            <w:vAlign w:val="bottom"/>
          </w:tcPr>
          <w:p w14:paraId="404A6ECD" w14:textId="00430E7C" w:rsidR="004F1931" w:rsidRPr="00D7056A" w:rsidRDefault="004F1931" w:rsidP="004F193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7"/>
              </w:tabs>
              <w:spacing w:line="380" w:lineRule="exact"/>
              <w:ind w:left="-219" w:right="3"/>
              <w:jc w:val="right"/>
              <w:rPr>
                <w:rFonts w:ascii="Cordia New" w:hAnsi="Cordia New" w:cs="Cordia New"/>
                <w:sz w:val="26"/>
                <w:szCs w:val="26"/>
              </w:rPr>
            </w:pPr>
            <w:r>
              <w:rPr>
                <w:rFonts w:ascii="Cordia New" w:hAnsi="Cordia New" w:cs="Cordia New"/>
                <w:sz w:val="26"/>
                <w:szCs w:val="26"/>
              </w:rPr>
              <w:t>13,158</w:t>
            </w:r>
          </w:p>
        </w:tc>
        <w:tc>
          <w:tcPr>
            <w:tcW w:w="237" w:type="dxa"/>
            <w:vAlign w:val="bottom"/>
          </w:tcPr>
          <w:p w14:paraId="02897F8D" w14:textId="77777777" w:rsidR="004F1931" w:rsidRPr="00D7056A" w:rsidRDefault="004F1931" w:rsidP="004F1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c>
          <w:tcPr>
            <w:tcW w:w="1181" w:type="dxa"/>
            <w:tcBorders>
              <w:top w:val="single" w:sz="4" w:space="0" w:color="auto"/>
              <w:bottom w:val="single" w:sz="12" w:space="0" w:color="auto"/>
            </w:tcBorders>
          </w:tcPr>
          <w:p w14:paraId="6FEEE5DD" w14:textId="09746D38" w:rsidR="004F1931" w:rsidRPr="00051538" w:rsidRDefault="004F1931" w:rsidP="004F1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jc w:val="right"/>
              <w:rPr>
                <w:rFonts w:ascii="Cordia New" w:hAnsi="Cordia New" w:cs="Cordia New"/>
                <w:sz w:val="26"/>
                <w:szCs w:val="26"/>
              </w:rPr>
            </w:pPr>
            <w:r>
              <w:rPr>
                <w:rFonts w:ascii="Cordia New" w:hAnsi="Cordia New" w:cs="Cordia New"/>
                <w:sz w:val="26"/>
                <w:szCs w:val="26"/>
              </w:rPr>
              <w:t>35,635</w:t>
            </w:r>
          </w:p>
        </w:tc>
        <w:tc>
          <w:tcPr>
            <w:tcW w:w="254" w:type="dxa"/>
            <w:vAlign w:val="bottom"/>
          </w:tcPr>
          <w:p w14:paraId="3AF53E7B" w14:textId="77777777" w:rsidR="004F1931" w:rsidRPr="00051538" w:rsidRDefault="004F1931" w:rsidP="004F1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c>
          <w:tcPr>
            <w:tcW w:w="1198" w:type="dxa"/>
            <w:tcBorders>
              <w:top w:val="single" w:sz="4" w:space="0" w:color="auto"/>
              <w:bottom w:val="single" w:sz="12" w:space="0" w:color="auto"/>
            </w:tcBorders>
          </w:tcPr>
          <w:p w14:paraId="6D6AD484" w14:textId="135D0B64" w:rsidR="004F1931" w:rsidRPr="00051538" w:rsidRDefault="004F1931" w:rsidP="004F1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r>
              <w:rPr>
                <w:rFonts w:ascii="Cordia New" w:hAnsi="Cordia New" w:cs="Cordia New" w:hint="cs"/>
                <w:sz w:val="26"/>
                <w:szCs w:val="26"/>
                <w:cs/>
              </w:rPr>
              <w:t>27</w:t>
            </w:r>
            <w:r>
              <w:rPr>
                <w:rFonts w:ascii="Cordia New" w:hAnsi="Cordia New" w:cs="Cordia New"/>
                <w:sz w:val="26"/>
                <w:szCs w:val="26"/>
              </w:rPr>
              <w:t>,205</w:t>
            </w:r>
          </w:p>
        </w:tc>
      </w:tr>
      <w:tr w:rsidR="00796C64" w:rsidRPr="00EF48EF" w14:paraId="31A2DB3A" w14:textId="77777777" w:rsidTr="006D67D7">
        <w:trPr>
          <w:cantSplit/>
        </w:trPr>
        <w:tc>
          <w:tcPr>
            <w:tcW w:w="3708" w:type="dxa"/>
            <w:gridSpan w:val="2"/>
          </w:tcPr>
          <w:p w14:paraId="4B9FBBBF" w14:textId="4745A8EA" w:rsidR="00796C64" w:rsidRPr="00EF48EF"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cs/>
              </w:rPr>
            </w:pPr>
          </w:p>
        </w:tc>
        <w:tc>
          <w:tcPr>
            <w:tcW w:w="1211" w:type="dxa"/>
          </w:tcPr>
          <w:p w14:paraId="49F26E5F" w14:textId="77777777" w:rsidR="00796C64" w:rsidRPr="001407A4"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40"/>
              <w:jc w:val="right"/>
              <w:rPr>
                <w:rFonts w:ascii="Cordia New" w:hAnsi="Cordia New" w:cs="Cordia New"/>
                <w:sz w:val="26"/>
                <w:szCs w:val="26"/>
              </w:rPr>
            </w:pPr>
          </w:p>
        </w:tc>
        <w:tc>
          <w:tcPr>
            <w:tcW w:w="243" w:type="dxa"/>
          </w:tcPr>
          <w:p w14:paraId="74810022" w14:textId="77777777" w:rsidR="00796C64" w:rsidRPr="001407A4"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b/>
                <w:bCs/>
                <w:sz w:val="26"/>
                <w:szCs w:val="26"/>
                <w:u w:val="single"/>
              </w:rPr>
            </w:pPr>
          </w:p>
        </w:tc>
        <w:tc>
          <w:tcPr>
            <w:tcW w:w="1175" w:type="dxa"/>
          </w:tcPr>
          <w:p w14:paraId="13EF1F73" w14:textId="77777777" w:rsidR="00796C64" w:rsidRPr="001407A4" w:rsidRDefault="00796C64" w:rsidP="00796C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7"/>
              </w:tabs>
              <w:spacing w:line="380" w:lineRule="exact"/>
              <w:ind w:left="-219" w:right="3"/>
              <w:jc w:val="right"/>
              <w:rPr>
                <w:rFonts w:ascii="Cordia New" w:hAnsi="Cordia New" w:cs="Cordia New"/>
                <w:sz w:val="26"/>
                <w:szCs w:val="26"/>
              </w:rPr>
            </w:pPr>
          </w:p>
        </w:tc>
        <w:tc>
          <w:tcPr>
            <w:tcW w:w="237" w:type="dxa"/>
          </w:tcPr>
          <w:p w14:paraId="5796456F" w14:textId="77777777" w:rsidR="00796C64" w:rsidRPr="001407A4"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c>
          <w:tcPr>
            <w:tcW w:w="1181" w:type="dxa"/>
          </w:tcPr>
          <w:p w14:paraId="3AF2982E" w14:textId="77777777" w:rsidR="00796C64" w:rsidRPr="001407A4"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jc w:val="right"/>
              <w:rPr>
                <w:rFonts w:ascii="Cordia New" w:hAnsi="Cordia New" w:cs="Cordia New"/>
                <w:sz w:val="26"/>
                <w:szCs w:val="26"/>
              </w:rPr>
            </w:pPr>
          </w:p>
        </w:tc>
        <w:tc>
          <w:tcPr>
            <w:tcW w:w="254" w:type="dxa"/>
          </w:tcPr>
          <w:p w14:paraId="07C4E2EC" w14:textId="77777777" w:rsidR="00796C64" w:rsidRPr="001407A4"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c>
          <w:tcPr>
            <w:tcW w:w="1198" w:type="dxa"/>
          </w:tcPr>
          <w:p w14:paraId="274232C8" w14:textId="77777777" w:rsidR="00796C64" w:rsidRPr="001407A4"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r>
      <w:tr w:rsidR="00796C64" w:rsidRPr="00EF48EF" w14:paraId="6D936DFD" w14:textId="77777777" w:rsidTr="006D67D7">
        <w:trPr>
          <w:cantSplit/>
        </w:trPr>
        <w:tc>
          <w:tcPr>
            <w:tcW w:w="3708" w:type="dxa"/>
            <w:gridSpan w:val="2"/>
          </w:tcPr>
          <w:p w14:paraId="7FC17FC8" w14:textId="34FA53FB" w:rsidR="00796C64" w:rsidRPr="00EF48EF"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cs/>
              </w:rPr>
            </w:pPr>
            <w:r w:rsidRPr="00EF48EF">
              <w:rPr>
                <w:rFonts w:ascii="Cordia New" w:hAnsi="Cordia New" w:cs="Cordia New" w:hint="cs"/>
                <w:b/>
                <w:bCs/>
                <w:sz w:val="26"/>
                <w:szCs w:val="26"/>
                <w:cs/>
              </w:rPr>
              <w:t>หนี้สินตามสัญญาเช่าระยะยาว</w:t>
            </w:r>
          </w:p>
        </w:tc>
        <w:tc>
          <w:tcPr>
            <w:tcW w:w="1211" w:type="dxa"/>
            <w:vAlign w:val="bottom"/>
          </w:tcPr>
          <w:p w14:paraId="3D502394" w14:textId="77777777" w:rsidR="00796C64" w:rsidRPr="001407A4"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40"/>
              <w:jc w:val="right"/>
              <w:rPr>
                <w:rFonts w:ascii="Cordia New" w:hAnsi="Cordia New" w:cs="Cordia New"/>
                <w:sz w:val="26"/>
                <w:szCs w:val="26"/>
              </w:rPr>
            </w:pPr>
          </w:p>
        </w:tc>
        <w:tc>
          <w:tcPr>
            <w:tcW w:w="243" w:type="dxa"/>
          </w:tcPr>
          <w:p w14:paraId="4671AB6C" w14:textId="77777777" w:rsidR="00796C64" w:rsidRPr="001407A4"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b/>
                <w:bCs/>
                <w:sz w:val="26"/>
                <w:szCs w:val="26"/>
                <w:u w:val="single"/>
              </w:rPr>
            </w:pPr>
          </w:p>
        </w:tc>
        <w:tc>
          <w:tcPr>
            <w:tcW w:w="1175" w:type="dxa"/>
          </w:tcPr>
          <w:p w14:paraId="11CA3317" w14:textId="77777777" w:rsidR="00796C64" w:rsidRPr="001407A4" w:rsidRDefault="00796C64" w:rsidP="00796C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7"/>
              </w:tabs>
              <w:spacing w:line="380" w:lineRule="exact"/>
              <w:ind w:left="-219" w:right="3"/>
              <w:jc w:val="right"/>
              <w:rPr>
                <w:rFonts w:ascii="Cordia New" w:hAnsi="Cordia New" w:cs="Cordia New"/>
                <w:sz w:val="26"/>
                <w:szCs w:val="26"/>
              </w:rPr>
            </w:pPr>
          </w:p>
        </w:tc>
        <w:tc>
          <w:tcPr>
            <w:tcW w:w="237" w:type="dxa"/>
          </w:tcPr>
          <w:p w14:paraId="1516BF91" w14:textId="77777777" w:rsidR="00796C64" w:rsidRPr="001407A4"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c>
          <w:tcPr>
            <w:tcW w:w="1181" w:type="dxa"/>
          </w:tcPr>
          <w:p w14:paraId="24BFD8B9" w14:textId="77777777" w:rsidR="00796C64" w:rsidRPr="001407A4"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jc w:val="right"/>
              <w:rPr>
                <w:rFonts w:ascii="Cordia New" w:hAnsi="Cordia New" w:cs="Cordia New"/>
                <w:sz w:val="26"/>
                <w:szCs w:val="26"/>
              </w:rPr>
            </w:pPr>
          </w:p>
        </w:tc>
        <w:tc>
          <w:tcPr>
            <w:tcW w:w="254" w:type="dxa"/>
          </w:tcPr>
          <w:p w14:paraId="6EE9E9C6" w14:textId="77777777" w:rsidR="00796C64" w:rsidRPr="001407A4"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c>
          <w:tcPr>
            <w:tcW w:w="1198" w:type="dxa"/>
          </w:tcPr>
          <w:p w14:paraId="1EBA5674" w14:textId="77777777" w:rsidR="00796C64" w:rsidRPr="001407A4"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r>
      <w:tr w:rsidR="004D1600" w:rsidRPr="00EF48EF" w14:paraId="22FF7B1C" w14:textId="77777777" w:rsidTr="006D67D7">
        <w:trPr>
          <w:cantSplit/>
        </w:trPr>
        <w:tc>
          <w:tcPr>
            <w:tcW w:w="3708" w:type="dxa"/>
            <w:gridSpan w:val="2"/>
            <w:vAlign w:val="bottom"/>
          </w:tcPr>
          <w:p w14:paraId="09B6EF17" w14:textId="4B44675D" w:rsidR="004D1600" w:rsidRPr="00EF48EF" w:rsidRDefault="004D1600" w:rsidP="004D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8"/>
              </w:tabs>
              <w:spacing w:line="380" w:lineRule="exact"/>
              <w:ind w:left="338"/>
              <w:rPr>
                <w:rFonts w:ascii="Cordia New" w:hAnsi="Cordia New" w:cs="Cordia New"/>
                <w:sz w:val="26"/>
                <w:szCs w:val="26"/>
                <w:cs/>
              </w:rPr>
            </w:pPr>
            <w:r w:rsidRPr="00EF48EF">
              <w:rPr>
                <w:rFonts w:ascii="Cordia New" w:hAnsi="Cordia New" w:cs="Cordia New" w:hint="cs"/>
                <w:sz w:val="26"/>
                <w:szCs w:val="26"/>
                <w:cs/>
              </w:rPr>
              <w:t>บริษัทย่อย</w:t>
            </w:r>
          </w:p>
        </w:tc>
        <w:tc>
          <w:tcPr>
            <w:tcW w:w="1211" w:type="dxa"/>
          </w:tcPr>
          <w:p w14:paraId="49FEEEDE" w14:textId="5CE7AE4E" w:rsidR="004D1600" w:rsidRPr="00DA1C1F" w:rsidRDefault="00D7239A" w:rsidP="00DA1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175"/>
              <w:jc w:val="right"/>
              <w:rPr>
                <w:rFonts w:ascii="Cordia New" w:hAnsi="Cordia New" w:cs="Cordia New"/>
                <w:sz w:val="26"/>
                <w:szCs w:val="26"/>
              </w:rPr>
            </w:pPr>
            <w:r w:rsidRPr="00DA1C1F">
              <w:rPr>
                <w:rFonts w:ascii="Cordia New" w:hAnsi="Cordia New" w:cs="Cordia New"/>
                <w:sz w:val="26"/>
                <w:szCs w:val="26"/>
              </w:rPr>
              <w:t>-</w:t>
            </w:r>
          </w:p>
        </w:tc>
        <w:tc>
          <w:tcPr>
            <w:tcW w:w="243" w:type="dxa"/>
          </w:tcPr>
          <w:p w14:paraId="541E8640" w14:textId="77777777" w:rsidR="004D1600" w:rsidRPr="00DB40DB" w:rsidRDefault="004D1600" w:rsidP="004D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b/>
                <w:bCs/>
                <w:sz w:val="26"/>
                <w:szCs w:val="26"/>
                <w:u w:val="single"/>
              </w:rPr>
            </w:pPr>
          </w:p>
        </w:tc>
        <w:tc>
          <w:tcPr>
            <w:tcW w:w="1175" w:type="dxa"/>
          </w:tcPr>
          <w:p w14:paraId="321129A8" w14:textId="278F4B31" w:rsidR="004D1600" w:rsidRPr="00DB40DB" w:rsidRDefault="004D1600" w:rsidP="004D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175"/>
              <w:jc w:val="right"/>
              <w:rPr>
                <w:rFonts w:ascii="Cordia New" w:hAnsi="Cordia New" w:cs="Cordia New"/>
                <w:sz w:val="26"/>
                <w:szCs w:val="26"/>
              </w:rPr>
            </w:pPr>
            <w:r>
              <w:rPr>
                <w:rFonts w:ascii="Cordia New" w:hAnsi="Cordia New" w:cs="Cordia New"/>
                <w:sz w:val="26"/>
                <w:szCs w:val="26"/>
              </w:rPr>
              <w:t>-</w:t>
            </w:r>
          </w:p>
        </w:tc>
        <w:tc>
          <w:tcPr>
            <w:tcW w:w="237" w:type="dxa"/>
          </w:tcPr>
          <w:p w14:paraId="5777D4CB" w14:textId="77777777" w:rsidR="004D1600" w:rsidRPr="003E5F60" w:rsidRDefault="004D1600" w:rsidP="004D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highlight w:val="yellow"/>
              </w:rPr>
            </w:pPr>
          </w:p>
        </w:tc>
        <w:tc>
          <w:tcPr>
            <w:tcW w:w="1181" w:type="dxa"/>
          </w:tcPr>
          <w:p w14:paraId="2B2B4384" w14:textId="7C6FFC2C" w:rsidR="004D1600" w:rsidRPr="0092665C" w:rsidRDefault="004D1600" w:rsidP="004D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jc w:val="right"/>
              <w:rPr>
                <w:rFonts w:ascii="Cordia New" w:hAnsi="Cordia New" w:cs="Cordia New"/>
                <w:sz w:val="26"/>
                <w:szCs w:val="26"/>
              </w:rPr>
            </w:pPr>
            <w:r>
              <w:rPr>
                <w:rFonts w:ascii="Cordia New" w:hAnsi="Cordia New" w:cs="Cordia New"/>
                <w:sz w:val="26"/>
                <w:szCs w:val="26"/>
              </w:rPr>
              <w:t>50,565</w:t>
            </w:r>
          </w:p>
        </w:tc>
        <w:tc>
          <w:tcPr>
            <w:tcW w:w="254" w:type="dxa"/>
          </w:tcPr>
          <w:p w14:paraId="35C9FBA4" w14:textId="77777777" w:rsidR="004D1600" w:rsidRPr="003E5F60" w:rsidRDefault="004D1600" w:rsidP="004D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highlight w:val="yellow"/>
              </w:rPr>
            </w:pPr>
          </w:p>
        </w:tc>
        <w:tc>
          <w:tcPr>
            <w:tcW w:w="1198" w:type="dxa"/>
          </w:tcPr>
          <w:p w14:paraId="20C79081" w14:textId="738AC43B" w:rsidR="004D1600" w:rsidRPr="003C4C5B" w:rsidRDefault="004D1600" w:rsidP="004D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r>
              <w:rPr>
                <w:rFonts w:ascii="Cordia New" w:hAnsi="Cordia New" w:cs="Cordia New"/>
                <w:sz w:val="26"/>
                <w:szCs w:val="26"/>
              </w:rPr>
              <w:t>51,769</w:t>
            </w:r>
          </w:p>
        </w:tc>
      </w:tr>
      <w:tr w:rsidR="004D1600" w:rsidRPr="00EF48EF" w14:paraId="33F1E8A2" w14:textId="77777777" w:rsidTr="006D67D7">
        <w:trPr>
          <w:cantSplit/>
          <w:trHeight w:val="71"/>
        </w:trPr>
        <w:tc>
          <w:tcPr>
            <w:tcW w:w="3708" w:type="dxa"/>
            <w:gridSpan w:val="2"/>
            <w:vAlign w:val="bottom"/>
          </w:tcPr>
          <w:p w14:paraId="2ABD3BB5" w14:textId="3572F17D" w:rsidR="004D1600" w:rsidRPr="00EF48EF" w:rsidRDefault="004D1600" w:rsidP="004D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u w:val="single"/>
                <w:cs/>
                <w:lang w:val="en-GB"/>
              </w:rPr>
            </w:pPr>
            <w:r w:rsidRPr="00EF48EF">
              <w:rPr>
                <w:rFonts w:ascii="Cordia New" w:hAnsi="Cordia New" w:cs="Cordia New" w:hint="cs"/>
                <w:sz w:val="26"/>
                <w:szCs w:val="26"/>
                <w:cs/>
              </w:rPr>
              <w:t>รวม</w:t>
            </w:r>
          </w:p>
        </w:tc>
        <w:tc>
          <w:tcPr>
            <w:tcW w:w="1211" w:type="dxa"/>
            <w:tcBorders>
              <w:top w:val="single" w:sz="2" w:space="0" w:color="auto"/>
              <w:bottom w:val="single" w:sz="12" w:space="0" w:color="auto"/>
            </w:tcBorders>
          </w:tcPr>
          <w:p w14:paraId="38A848AD" w14:textId="638851ED" w:rsidR="004D1600" w:rsidRPr="00DA1C1F" w:rsidRDefault="00D7239A" w:rsidP="00DA1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175"/>
              <w:jc w:val="right"/>
              <w:rPr>
                <w:rFonts w:ascii="Cordia New" w:hAnsi="Cordia New" w:cs="Cordia New"/>
                <w:sz w:val="26"/>
                <w:szCs w:val="26"/>
              </w:rPr>
            </w:pPr>
            <w:r w:rsidRPr="00DA1C1F">
              <w:rPr>
                <w:rFonts w:ascii="Cordia New" w:hAnsi="Cordia New" w:cs="Cordia New"/>
                <w:sz w:val="26"/>
                <w:szCs w:val="26"/>
              </w:rPr>
              <w:t>-</w:t>
            </w:r>
          </w:p>
        </w:tc>
        <w:tc>
          <w:tcPr>
            <w:tcW w:w="243" w:type="dxa"/>
          </w:tcPr>
          <w:p w14:paraId="2AF8D7FC" w14:textId="77777777" w:rsidR="004D1600" w:rsidRPr="00DB40DB" w:rsidRDefault="004D1600" w:rsidP="004D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b/>
                <w:bCs/>
                <w:sz w:val="26"/>
                <w:szCs w:val="26"/>
                <w:u w:val="single"/>
              </w:rPr>
            </w:pPr>
          </w:p>
        </w:tc>
        <w:tc>
          <w:tcPr>
            <w:tcW w:w="1175" w:type="dxa"/>
            <w:tcBorders>
              <w:top w:val="single" w:sz="2" w:space="0" w:color="auto"/>
              <w:bottom w:val="single" w:sz="12" w:space="0" w:color="auto"/>
            </w:tcBorders>
          </w:tcPr>
          <w:p w14:paraId="2782AECC" w14:textId="3F3208AE" w:rsidR="004D1600" w:rsidRPr="00DB40DB" w:rsidRDefault="004D1600" w:rsidP="004D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175"/>
              <w:jc w:val="right"/>
              <w:rPr>
                <w:rFonts w:ascii="Cordia New" w:hAnsi="Cordia New" w:cs="Cordia New"/>
                <w:sz w:val="26"/>
                <w:szCs w:val="26"/>
              </w:rPr>
            </w:pPr>
            <w:r>
              <w:rPr>
                <w:rFonts w:ascii="Cordia New" w:hAnsi="Cordia New" w:cs="Cordia New"/>
                <w:sz w:val="26"/>
                <w:szCs w:val="26"/>
              </w:rPr>
              <w:t>-</w:t>
            </w:r>
          </w:p>
        </w:tc>
        <w:tc>
          <w:tcPr>
            <w:tcW w:w="237" w:type="dxa"/>
          </w:tcPr>
          <w:p w14:paraId="5B789030" w14:textId="77777777" w:rsidR="004D1600" w:rsidRPr="003E5F60" w:rsidRDefault="004D1600" w:rsidP="004D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highlight w:val="yellow"/>
              </w:rPr>
            </w:pPr>
          </w:p>
        </w:tc>
        <w:tc>
          <w:tcPr>
            <w:tcW w:w="1181" w:type="dxa"/>
            <w:tcBorders>
              <w:top w:val="single" w:sz="2" w:space="0" w:color="auto"/>
              <w:bottom w:val="single" w:sz="12" w:space="0" w:color="auto"/>
            </w:tcBorders>
          </w:tcPr>
          <w:p w14:paraId="3B40779A" w14:textId="3BBB99A4" w:rsidR="004D1600" w:rsidRPr="0092665C" w:rsidRDefault="004D1600" w:rsidP="004D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jc w:val="right"/>
              <w:rPr>
                <w:rFonts w:ascii="Cordia New" w:hAnsi="Cordia New" w:cs="Cordia New"/>
                <w:sz w:val="26"/>
                <w:szCs w:val="26"/>
              </w:rPr>
            </w:pPr>
            <w:r>
              <w:rPr>
                <w:rFonts w:ascii="Cordia New" w:hAnsi="Cordia New" w:cs="Cordia New"/>
                <w:sz w:val="26"/>
                <w:szCs w:val="26"/>
              </w:rPr>
              <w:t>50,565</w:t>
            </w:r>
          </w:p>
        </w:tc>
        <w:tc>
          <w:tcPr>
            <w:tcW w:w="254" w:type="dxa"/>
          </w:tcPr>
          <w:p w14:paraId="33391395" w14:textId="77777777" w:rsidR="004D1600" w:rsidRPr="003E5F60" w:rsidRDefault="004D1600" w:rsidP="004D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highlight w:val="yellow"/>
              </w:rPr>
            </w:pPr>
          </w:p>
        </w:tc>
        <w:tc>
          <w:tcPr>
            <w:tcW w:w="1198" w:type="dxa"/>
            <w:tcBorders>
              <w:top w:val="single" w:sz="2" w:space="0" w:color="auto"/>
              <w:bottom w:val="single" w:sz="12" w:space="0" w:color="auto"/>
            </w:tcBorders>
          </w:tcPr>
          <w:p w14:paraId="2FB0FD4B" w14:textId="15222F59" w:rsidR="004D1600" w:rsidRPr="003C4C5B" w:rsidRDefault="004D1600" w:rsidP="004D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r>
              <w:rPr>
                <w:rFonts w:ascii="Cordia New" w:hAnsi="Cordia New" w:cs="Cordia New"/>
                <w:sz w:val="26"/>
                <w:szCs w:val="26"/>
              </w:rPr>
              <w:t>51,769</w:t>
            </w:r>
          </w:p>
        </w:tc>
      </w:tr>
      <w:tr w:rsidR="00796C64" w:rsidRPr="00EF48EF" w14:paraId="172DB831" w14:textId="77777777" w:rsidTr="006D67D7">
        <w:trPr>
          <w:cantSplit/>
        </w:trPr>
        <w:tc>
          <w:tcPr>
            <w:tcW w:w="3708" w:type="dxa"/>
            <w:gridSpan w:val="2"/>
          </w:tcPr>
          <w:p w14:paraId="1286E363" w14:textId="584879DD" w:rsidR="00796C64" w:rsidRPr="00EF48EF"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firstLine="169"/>
              <w:rPr>
                <w:rFonts w:ascii="Cordia New" w:hAnsi="Cordia New" w:cs="Cordia New"/>
                <w:sz w:val="26"/>
                <w:szCs w:val="26"/>
              </w:rPr>
            </w:pPr>
          </w:p>
        </w:tc>
        <w:tc>
          <w:tcPr>
            <w:tcW w:w="1211" w:type="dxa"/>
          </w:tcPr>
          <w:p w14:paraId="5BCE1352" w14:textId="6F77FC55" w:rsidR="00796C64" w:rsidRPr="003E5F60"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40"/>
              <w:jc w:val="right"/>
              <w:rPr>
                <w:rFonts w:ascii="Cordia New" w:hAnsi="Cordia New" w:cs="Cordia New"/>
                <w:sz w:val="26"/>
                <w:szCs w:val="26"/>
                <w:highlight w:val="yellow"/>
              </w:rPr>
            </w:pPr>
          </w:p>
        </w:tc>
        <w:tc>
          <w:tcPr>
            <w:tcW w:w="243" w:type="dxa"/>
          </w:tcPr>
          <w:p w14:paraId="0BC82023" w14:textId="77777777" w:rsidR="00796C64" w:rsidRPr="003E5F60"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b/>
                <w:bCs/>
                <w:sz w:val="26"/>
                <w:szCs w:val="26"/>
                <w:highlight w:val="yellow"/>
                <w:u w:val="single"/>
              </w:rPr>
            </w:pPr>
          </w:p>
        </w:tc>
        <w:tc>
          <w:tcPr>
            <w:tcW w:w="1175" w:type="dxa"/>
          </w:tcPr>
          <w:p w14:paraId="17858F0C" w14:textId="69183C0B" w:rsidR="00796C64" w:rsidRPr="003E5F60"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jc w:val="right"/>
              <w:rPr>
                <w:rFonts w:ascii="Cordia New" w:hAnsi="Cordia New" w:cs="Cordia New"/>
                <w:sz w:val="26"/>
                <w:szCs w:val="26"/>
                <w:highlight w:val="yellow"/>
                <w:lang w:val="en-GB"/>
              </w:rPr>
            </w:pPr>
          </w:p>
        </w:tc>
        <w:tc>
          <w:tcPr>
            <w:tcW w:w="237" w:type="dxa"/>
          </w:tcPr>
          <w:p w14:paraId="79CD78E7" w14:textId="77777777" w:rsidR="00796C64" w:rsidRPr="003E5F60"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sz w:val="26"/>
                <w:szCs w:val="26"/>
                <w:highlight w:val="yellow"/>
              </w:rPr>
            </w:pPr>
          </w:p>
        </w:tc>
        <w:tc>
          <w:tcPr>
            <w:tcW w:w="1181" w:type="dxa"/>
          </w:tcPr>
          <w:p w14:paraId="5AA422F0" w14:textId="61C452E0" w:rsidR="00796C64" w:rsidRPr="003E5F60"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jc w:val="right"/>
              <w:rPr>
                <w:rFonts w:ascii="Cordia New" w:hAnsi="Cordia New" w:cs="Cordia New"/>
                <w:sz w:val="26"/>
                <w:szCs w:val="26"/>
                <w:highlight w:val="yellow"/>
              </w:rPr>
            </w:pPr>
          </w:p>
        </w:tc>
        <w:tc>
          <w:tcPr>
            <w:tcW w:w="254" w:type="dxa"/>
          </w:tcPr>
          <w:p w14:paraId="65DD361D" w14:textId="77777777" w:rsidR="00796C64" w:rsidRPr="003E5F60"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sz w:val="26"/>
                <w:szCs w:val="26"/>
                <w:highlight w:val="yellow"/>
                <w:lang w:val="en-GB"/>
              </w:rPr>
            </w:pPr>
          </w:p>
        </w:tc>
        <w:tc>
          <w:tcPr>
            <w:tcW w:w="1198" w:type="dxa"/>
          </w:tcPr>
          <w:p w14:paraId="7271EA12" w14:textId="43AC5642" w:rsidR="00796C64" w:rsidRPr="003E5F60"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jc w:val="right"/>
              <w:rPr>
                <w:rFonts w:ascii="Cordia New" w:hAnsi="Cordia New" w:cs="Cordia New"/>
                <w:sz w:val="26"/>
                <w:szCs w:val="26"/>
                <w:highlight w:val="yellow"/>
                <w:lang w:val="en-GB"/>
              </w:rPr>
            </w:pPr>
          </w:p>
        </w:tc>
      </w:tr>
      <w:tr w:rsidR="00796C64" w:rsidRPr="00EF48EF" w14:paraId="05D787CC" w14:textId="77777777" w:rsidTr="00CF3630">
        <w:trPr>
          <w:cantSplit/>
          <w:trHeight w:val="71"/>
        </w:trPr>
        <w:tc>
          <w:tcPr>
            <w:tcW w:w="3690" w:type="dxa"/>
          </w:tcPr>
          <w:p w14:paraId="7E813549" w14:textId="77777777" w:rsidR="00796C64" w:rsidRPr="00CF3630"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345" w:hanging="345"/>
              <w:rPr>
                <w:rFonts w:ascii="Cordia New" w:hAnsi="Cordia New" w:cs="Cordia New"/>
                <w:b/>
                <w:bCs/>
                <w:sz w:val="26"/>
                <w:szCs w:val="26"/>
              </w:rPr>
            </w:pPr>
            <w:r>
              <w:rPr>
                <w:rFonts w:ascii="Cordia New" w:hAnsi="Cordia New" w:cs="Cordia New" w:hint="cs"/>
                <w:b/>
                <w:bCs/>
                <w:sz w:val="26"/>
                <w:szCs w:val="26"/>
                <w:cs/>
              </w:rPr>
              <w:t>ประมาณการหนี้สินไม่หมุนเวียนสำหรับผลประโยชน์พนักงาน</w:t>
            </w:r>
          </w:p>
        </w:tc>
        <w:tc>
          <w:tcPr>
            <w:tcW w:w="1229" w:type="dxa"/>
            <w:gridSpan w:val="2"/>
          </w:tcPr>
          <w:p w14:paraId="2D7B0EDE" w14:textId="71CA71EB" w:rsidR="00796C64" w:rsidRPr="003E5F60"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40"/>
              <w:jc w:val="right"/>
              <w:rPr>
                <w:rFonts w:ascii="Cordia New" w:hAnsi="Cordia New" w:cs="Cordia New"/>
                <w:sz w:val="26"/>
                <w:szCs w:val="26"/>
                <w:highlight w:val="yellow"/>
              </w:rPr>
            </w:pPr>
          </w:p>
        </w:tc>
        <w:tc>
          <w:tcPr>
            <w:tcW w:w="243" w:type="dxa"/>
          </w:tcPr>
          <w:p w14:paraId="64F61CCF" w14:textId="77777777" w:rsidR="00796C64" w:rsidRPr="003E5F60"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b/>
                <w:bCs/>
                <w:sz w:val="26"/>
                <w:szCs w:val="26"/>
                <w:highlight w:val="yellow"/>
                <w:u w:val="single"/>
              </w:rPr>
            </w:pPr>
          </w:p>
        </w:tc>
        <w:tc>
          <w:tcPr>
            <w:tcW w:w="1175" w:type="dxa"/>
          </w:tcPr>
          <w:p w14:paraId="50BC19F3" w14:textId="7EC7E353" w:rsidR="00796C64" w:rsidRPr="003E5F60" w:rsidRDefault="00796C64" w:rsidP="00796C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hanging="108"/>
              <w:jc w:val="right"/>
              <w:rPr>
                <w:rFonts w:ascii="Cordia New" w:hAnsi="Cordia New" w:cs="Cordia New"/>
                <w:sz w:val="26"/>
                <w:szCs w:val="26"/>
                <w:highlight w:val="yellow"/>
              </w:rPr>
            </w:pPr>
          </w:p>
        </w:tc>
        <w:tc>
          <w:tcPr>
            <w:tcW w:w="237" w:type="dxa"/>
          </w:tcPr>
          <w:p w14:paraId="5B3C5691" w14:textId="77777777" w:rsidR="00796C64" w:rsidRPr="003E5F60"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sz w:val="26"/>
                <w:szCs w:val="26"/>
                <w:highlight w:val="yellow"/>
              </w:rPr>
            </w:pPr>
          </w:p>
        </w:tc>
        <w:tc>
          <w:tcPr>
            <w:tcW w:w="1181" w:type="dxa"/>
          </w:tcPr>
          <w:p w14:paraId="34D1E9F8" w14:textId="5568DEA9" w:rsidR="00796C64" w:rsidRPr="003E5F60"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jc w:val="right"/>
              <w:rPr>
                <w:rFonts w:ascii="Cordia New" w:hAnsi="Cordia New" w:cs="Cordia New"/>
                <w:sz w:val="26"/>
                <w:szCs w:val="26"/>
                <w:highlight w:val="yellow"/>
              </w:rPr>
            </w:pPr>
          </w:p>
        </w:tc>
        <w:tc>
          <w:tcPr>
            <w:tcW w:w="254" w:type="dxa"/>
          </w:tcPr>
          <w:p w14:paraId="74099B25" w14:textId="77777777" w:rsidR="00796C64" w:rsidRPr="003E5F60"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sz w:val="26"/>
                <w:szCs w:val="26"/>
                <w:highlight w:val="yellow"/>
              </w:rPr>
            </w:pPr>
          </w:p>
        </w:tc>
        <w:tc>
          <w:tcPr>
            <w:tcW w:w="1198" w:type="dxa"/>
          </w:tcPr>
          <w:p w14:paraId="2F91C24B" w14:textId="3332EECF" w:rsidR="00796C64" w:rsidRPr="003E5F60"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sz w:val="26"/>
                <w:szCs w:val="26"/>
                <w:highlight w:val="yellow"/>
              </w:rPr>
            </w:pPr>
          </w:p>
        </w:tc>
      </w:tr>
      <w:tr w:rsidR="00796C64" w:rsidRPr="00EF48EF" w14:paraId="64EEF456" w14:textId="77777777" w:rsidTr="00CA39CD">
        <w:trPr>
          <w:cantSplit/>
          <w:trHeight w:val="71"/>
        </w:trPr>
        <w:tc>
          <w:tcPr>
            <w:tcW w:w="3708" w:type="dxa"/>
            <w:gridSpan w:val="2"/>
          </w:tcPr>
          <w:p w14:paraId="55A9DF7A" w14:textId="45334182" w:rsidR="00796C64" w:rsidRPr="009E1121"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8"/>
              </w:tabs>
              <w:spacing w:line="380" w:lineRule="exact"/>
              <w:ind w:left="338"/>
              <w:rPr>
                <w:rFonts w:ascii="Cordia New" w:hAnsi="Cordia New" w:cs="Cordia New"/>
                <w:sz w:val="26"/>
                <w:szCs w:val="26"/>
                <w:cs/>
              </w:rPr>
            </w:pPr>
            <w:r w:rsidRPr="00EF48EF">
              <w:rPr>
                <w:rFonts w:ascii="Cordia New" w:hAnsi="Cordia New" w:cs="Cordia New" w:hint="cs"/>
                <w:sz w:val="26"/>
                <w:szCs w:val="26"/>
                <w:cs/>
              </w:rPr>
              <w:t>ผู้บริหารคนสำคัญ</w:t>
            </w:r>
          </w:p>
        </w:tc>
        <w:tc>
          <w:tcPr>
            <w:tcW w:w="1211" w:type="dxa"/>
            <w:tcBorders>
              <w:bottom w:val="single" w:sz="12" w:space="0" w:color="auto"/>
            </w:tcBorders>
            <w:vAlign w:val="bottom"/>
          </w:tcPr>
          <w:p w14:paraId="70EF3112" w14:textId="47C9A62B" w:rsidR="00796C64" w:rsidRPr="00AD7F0D" w:rsidRDefault="005D19D8"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40"/>
              <w:jc w:val="right"/>
              <w:rPr>
                <w:rFonts w:ascii="Cordia New" w:hAnsi="Cordia New" w:cs="Cordia New"/>
                <w:sz w:val="26"/>
                <w:szCs w:val="26"/>
              </w:rPr>
            </w:pPr>
            <w:r w:rsidRPr="00F40731">
              <w:rPr>
                <w:rFonts w:ascii="Cordia New" w:hAnsi="Cordia New" w:cs="Cordia New"/>
                <w:sz w:val="26"/>
                <w:szCs w:val="26"/>
              </w:rPr>
              <w:t>17,638</w:t>
            </w:r>
          </w:p>
        </w:tc>
        <w:tc>
          <w:tcPr>
            <w:tcW w:w="243" w:type="dxa"/>
          </w:tcPr>
          <w:p w14:paraId="233A7301" w14:textId="77777777" w:rsidR="00796C64" w:rsidRPr="00AD7F0D"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b/>
                <w:bCs/>
                <w:sz w:val="26"/>
                <w:szCs w:val="26"/>
                <w:u w:val="single"/>
              </w:rPr>
            </w:pPr>
          </w:p>
        </w:tc>
        <w:tc>
          <w:tcPr>
            <w:tcW w:w="1175" w:type="dxa"/>
            <w:tcBorders>
              <w:bottom w:val="single" w:sz="12" w:space="0" w:color="auto"/>
            </w:tcBorders>
            <w:vAlign w:val="bottom"/>
          </w:tcPr>
          <w:p w14:paraId="145AC3C2" w14:textId="48BD529D" w:rsidR="00796C64" w:rsidRPr="00E248B1"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sz w:val="26"/>
                <w:szCs w:val="26"/>
              </w:rPr>
            </w:pPr>
            <w:r>
              <w:rPr>
                <w:rFonts w:ascii="Cordia New" w:hAnsi="Cordia New" w:cs="Cordia New"/>
                <w:sz w:val="26"/>
                <w:szCs w:val="26"/>
              </w:rPr>
              <w:t>17,421</w:t>
            </w:r>
          </w:p>
        </w:tc>
        <w:tc>
          <w:tcPr>
            <w:tcW w:w="237" w:type="dxa"/>
          </w:tcPr>
          <w:p w14:paraId="7914AD82" w14:textId="77777777" w:rsidR="00796C64" w:rsidRPr="00DC130E"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sz w:val="26"/>
                <w:szCs w:val="26"/>
              </w:rPr>
            </w:pPr>
          </w:p>
        </w:tc>
        <w:tc>
          <w:tcPr>
            <w:tcW w:w="1181" w:type="dxa"/>
            <w:tcBorders>
              <w:bottom w:val="single" w:sz="12" w:space="0" w:color="auto"/>
            </w:tcBorders>
          </w:tcPr>
          <w:p w14:paraId="295151BC" w14:textId="12090392" w:rsidR="00796C64" w:rsidRPr="00DC130E" w:rsidRDefault="0076295B"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jc w:val="right"/>
              <w:rPr>
                <w:rFonts w:ascii="Cordia New" w:hAnsi="Cordia New" w:cs="Cordia New"/>
                <w:sz w:val="26"/>
                <w:szCs w:val="26"/>
                <w:cs/>
              </w:rPr>
            </w:pPr>
            <w:r w:rsidRPr="0076295B">
              <w:rPr>
                <w:rFonts w:ascii="Cordia New" w:hAnsi="Cordia New" w:cs="Cordia New"/>
                <w:sz w:val="26"/>
                <w:szCs w:val="26"/>
              </w:rPr>
              <w:t>14,416</w:t>
            </w:r>
          </w:p>
        </w:tc>
        <w:tc>
          <w:tcPr>
            <w:tcW w:w="254" w:type="dxa"/>
          </w:tcPr>
          <w:p w14:paraId="2FB9565D" w14:textId="77777777" w:rsidR="00796C64" w:rsidRPr="00DC130E"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sz w:val="26"/>
                <w:szCs w:val="26"/>
              </w:rPr>
            </w:pPr>
          </w:p>
        </w:tc>
        <w:tc>
          <w:tcPr>
            <w:tcW w:w="1198" w:type="dxa"/>
            <w:tcBorders>
              <w:bottom w:val="single" w:sz="12" w:space="0" w:color="auto"/>
            </w:tcBorders>
            <w:vAlign w:val="bottom"/>
          </w:tcPr>
          <w:p w14:paraId="7433090C" w14:textId="3EBB4B17" w:rsidR="00796C64" w:rsidRPr="00DC130E"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sz w:val="26"/>
                <w:szCs w:val="26"/>
              </w:rPr>
            </w:pPr>
            <w:r>
              <w:rPr>
                <w:rFonts w:ascii="Cordia New" w:hAnsi="Cordia New" w:cs="Cordia New"/>
                <w:sz w:val="26"/>
                <w:szCs w:val="26"/>
              </w:rPr>
              <w:t>14,252</w:t>
            </w:r>
          </w:p>
        </w:tc>
      </w:tr>
    </w:tbl>
    <w:p w14:paraId="22042675" w14:textId="77777777" w:rsidR="00EA69AB" w:rsidRPr="007466D1"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2"/>
          <w:szCs w:val="22"/>
        </w:rPr>
      </w:pPr>
    </w:p>
    <w:p w14:paraId="60DC20F4" w14:textId="026A78A4" w:rsidR="002B3F68" w:rsidRDefault="002B3F68"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EF48EF">
        <w:rPr>
          <w:rFonts w:ascii="Cordia New" w:hAnsi="Cordia New" w:cs="Cordia New" w:hint="cs"/>
          <w:sz w:val="26"/>
          <w:szCs w:val="26"/>
          <w:cs/>
        </w:rPr>
        <w:t>รายการกับบุคคลและกิจการที่เกี่ยวข้องกัน</w:t>
      </w:r>
      <w:r w:rsidR="00051FF3" w:rsidRPr="00EF48EF">
        <w:rPr>
          <w:rFonts w:ascii="Cordia New" w:hAnsi="Cordia New" w:cs="Cordia New" w:hint="cs"/>
          <w:sz w:val="26"/>
          <w:szCs w:val="26"/>
          <w:cs/>
        </w:rPr>
        <w:t>ที่มีสาระสำคัญ</w:t>
      </w:r>
      <w:r w:rsidR="00345998" w:rsidRPr="00EF48EF">
        <w:rPr>
          <w:rFonts w:ascii="Cordia New" w:hAnsi="Cordia New" w:cs="Cordia New" w:hint="cs"/>
          <w:sz w:val="26"/>
          <w:szCs w:val="26"/>
          <w:cs/>
        </w:rPr>
        <w:t>สำหรับ</w:t>
      </w:r>
      <w:r w:rsidR="006741F7" w:rsidRPr="006741F7">
        <w:rPr>
          <w:rFonts w:ascii="Cordia New" w:hAnsi="Cordia New" w:cs="Cordia New"/>
          <w:sz w:val="26"/>
          <w:szCs w:val="26"/>
          <w:cs/>
        </w:rPr>
        <w:t>งวดสามเดือน</w:t>
      </w:r>
      <w:r w:rsidR="006567E4" w:rsidRPr="00EF48EF">
        <w:rPr>
          <w:rFonts w:ascii="Cordia New" w:hAnsi="Cordia New" w:cs="Cordia New" w:hint="cs"/>
          <w:sz w:val="26"/>
          <w:szCs w:val="26"/>
          <w:cs/>
        </w:rPr>
        <w:t>สิ้นสุดวันที่</w:t>
      </w:r>
      <w:r w:rsidR="006567E4" w:rsidRPr="00EF48EF">
        <w:rPr>
          <w:rFonts w:ascii="Cordia New" w:hAnsi="Cordia New" w:cs="Cordia New" w:hint="cs"/>
          <w:sz w:val="26"/>
          <w:szCs w:val="26"/>
        </w:rPr>
        <w:t xml:space="preserve"> </w:t>
      </w:r>
      <w:r w:rsidR="00280753" w:rsidRPr="00280753">
        <w:rPr>
          <w:rFonts w:ascii="Cordia New" w:eastAsia="SimSun" w:hAnsi="Cordia New" w:cs="Cordia New"/>
          <w:sz w:val="26"/>
          <w:szCs w:val="26"/>
          <w:lang w:val="en-GB"/>
        </w:rPr>
        <w:t xml:space="preserve">31 </w:t>
      </w:r>
      <w:r w:rsidR="00280753" w:rsidRPr="00280753">
        <w:rPr>
          <w:rFonts w:ascii="Cordia New" w:eastAsia="SimSun" w:hAnsi="Cordia New" w:cs="Cordia New"/>
          <w:sz w:val="26"/>
          <w:szCs w:val="26"/>
          <w:cs/>
          <w:lang w:val="en-GB"/>
        </w:rPr>
        <w:t>มีนาคม</w:t>
      </w:r>
      <w:r w:rsidR="009E7406" w:rsidRPr="009E7406">
        <w:rPr>
          <w:rFonts w:ascii="Cordia New" w:eastAsia="SimSun" w:hAnsi="Cordia New" w:cs="Cordia New"/>
          <w:sz w:val="26"/>
          <w:szCs w:val="26"/>
          <w:cs/>
          <w:lang w:val="en-GB"/>
        </w:rPr>
        <w:t xml:space="preserve"> </w:t>
      </w:r>
      <w:r w:rsidR="00420BA2" w:rsidRPr="00EF48EF">
        <w:rPr>
          <w:rFonts w:ascii="Cordia New" w:eastAsia="SimSun" w:hAnsi="Cordia New" w:cs="Cordia New" w:hint="cs"/>
          <w:sz w:val="26"/>
          <w:szCs w:val="26"/>
        </w:rPr>
        <w:t>256</w:t>
      </w:r>
      <w:r w:rsidR="001B4E16">
        <w:rPr>
          <w:rFonts w:ascii="Cordia New" w:eastAsia="SimSun" w:hAnsi="Cordia New" w:cs="Cordia New"/>
          <w:sz w:val="26"/>
          <w:szCs w:val="26"/>
        </w:rPr>
        <w:t>9</w:t>
      </w:r>
      <w:r w:rsidR="006567E4" w:rsidRPr="00EF48EF">
        <w:rPr>
          <w:rFonts w:ascii="Cordia New" w:hAnsi="Cordia New" w:cs="Cordia New" w:hint="cs"/>
          <w:sz w:val="26"/>
          <w:szCs w:val="26"/>
          <w:lang w:val="en-GB"/>
        </w:rPr>
        <w:t xml:space="preserve"> </w:t>
      </w:r>
      <w:r w:rsidR="006567E4" w:rsidRPr="00EF48EF">
        <w:rPr>
          <w:rFonts w:ascii="Cordia New" w:hAnsi="Cordia New" w:cs="Cordia New" w:hint="cs"/>
          <w:sz w:val="26"/>
          <w:szCs w:val="26"/>
          <w:cs/>
          <w:lang w:val="en-GB"/>
        </w:rPr>
        <w:t xml:space="preserve">และ </w:t>
      </w:r>
      <w:r w:rsidR="006567E4" w:rsidRPr="00EF48EF">
        <w:rPr>
          <w:rFonts w:ascii="Cordia New" w:hAnsi="Cordia New" w:cs="Cordia New" w:hint="cs"/>
          <w:sz w:val="26"/>
          <w:szCs w:val="26"/>
        </w:rPr>
        <w:t>256</w:t>
      </w:r>
      <w:r w:rsidR="001B4E16">
        <w:rPr>
          <w:rFonts w:ascii="Cordia New" w:hAnsi="Cordia New" w:cs="Cordia New"/>
          <w:sz w:val="26"/>
          <w:szCs w:val="26"/>
        </w:rPr>
        <w:t>8</w:t>
      </w:r>
      <w:r w:rsidR="00345998" w:rsidRPr="00EF48EF">
        <w:rPr>
          <w:rFonts w:ascii="Cordia New" w:hAnsi="Cordia New" w:cs="Cordia New" w:hint="cs"/>
          <w:sz w:val="26"/>
          <w:szCs w:val="26"/>
          <w:cs/>
        </w:rPr>
        <w:t xml:space="preserve"> </w:t>
      </w:r>
      <w:r w:rsidRPr="00EF48EF">
        <w:rPr>
          <w:rFonts w:ascii="Cordia New" w:hAnsi="Cordia New" w:cs="Cordia New" w:hint="cs"/>
          <w:sz w:val="26"/>
          <w:szCs w:val="26"/>
          <w:cs/>
        </w:rPr>
        <w:t>มีดังนี้</w:t>
      </w:r>
    </w:p>
    <w:tbl>
      <w:tblPr>
        <w:tblW w:w="9226" w:type="dxa"/>
        <w:tblInd w:w="270" w:type="dxa"/>
        <w:tblLayout w:type="fixed"/>
        <w:tblLook w:val="0000" w:firstRow="0" w:lastRow="0" w:firstColumn="0" w:lastColumn="0" w:noHBand="0" w:noVBand="0"/>
      </w:tblPr>
      <w:tblGrid>
        <w:gridCol w:w="3690"/>
        <w:gridCol w:w="271"/>
        <w:gridCol w:w="1129"/>
        <w:gridCol w:w="241"/>
        <w:gridCol w:w="1096"/>
        <w:gridCol w:w="239"/>
        <w:gridCol w:w="1114"/>
        <w:gridCol w:w="241"/>
        <w:gridCol w:w="1205"/>
      </w:tblGrid>
      <w:tr w:rsidR="00EF12D6" w:rsidRPr="00EF48EF" w14:paraId="66E55386" w14:textId="77777777" w:rsidTr="00204E21">
        <w:trPr>
          <w:cantSplit/>
          <w:tblHeader/>
        </w:trPr>
        <w:tc>
          <w:tcPr>
            <w:tcW w:w="3690" w:type="dxa"/>
          </w:tcPr>
          <w:p w14:paraId="089FA661" w14:textId="77777777" w:rsidR="00EF12D6" w:rsidRDefault="00EF12D6" w:rsidP="002039ED">
            <w:pPr>
              <w:spacing w:line="380" w:lineRule="exact"/>
              <w:rPr>
                <w:rFonts w:ascii="Cordia New" w:hAnsi="Cordia New" w:cs="Cordia New"/>
                <w:snapToGrid w:val="0"/>
                <w:sz w:val="26"/>
                <w:szCs w:val="26"/>
                <w:lang w:eastAsia="th-TH"/>
              </w:rPr>
            </w:pPr>
          </w:p>
        </w:tc>
        <w:tc>
          <w:tcPr>
            <w:tcW w:w="271" w:type="dxa"/>
          </w:tcPr>
          <w:p w14:paraId="6FBE80AC" w14:textId="77777777" w:rsidR="00EF12D6" w:rsidRPr="00EF48EF" w:rsidRDefault="00EF12D6" w:rsidP="002039ED">
            <w:pPr>
              <w:spacing w:line="380" w:lineRule="exact"/>
              <w:rPr>
                <w:rFonts w:ascii="Cordia New" w:hAnsi="Cordia New" w:cs="Cordia New"/>
                <w:sz w:val="26"/>
                <w:szCs w:val="26"/>
              </w:rPr>
            </w:pPr>
          </w:p>
        </w:tc>
        <w:tc>
          <w:tcPr>
            <w:tcW w:w="2466" w:type="dxa"/>
            <w:gridSpan w:val="3"/>
          </w:tcPr>
          <w:p w14:paraId="7A5B317B" w14:textId="77777777" w:rsidR="00EF12D6" w:rsidRDefault="00EF12D6" w:rsidP="002039ED">
            <w:pPr>
              <w:spacing w:line="380" w:lineRule="exact"/>
              <w:jc w:val="center"/>
              <w:rPr>
                <w:rFonts w:ascii="Cordia New" w:eastAsia="Browallia New" w:hAnsi="Cordia New" w:cs="Cordia New"/>
                <w:sz w:val="26"/>
                <w:szCs w:val="26"/>
              </w:rPr>
            </w:pPr>
          </w:p>
        </w:tc>
        <w:tc>
          <w:tcPr>
            <w:tcW w:w="239" w:type="dxa"/>
          </w:tcPr>
          <w:p w14:paraId="17862436" w14:textId="77777777" w:rsidR="00EF12D6" w:rsidRPr="00EF48EF" w:rsidRDefault="00EF12D6" w:rsidP="002039ED">
            <w:pPr>
              <w:spacing w:line="380" w:lineRule="exact"/>
              <w:jc w:val="center"/>
              <w:rPr>
                <w:rFonts w:ascii="Cordia New" w:hAnsi="Cordia New" w:cs="Cordia New"/>
                <w:sz w:val="26"/>
                <w:szCs w:val="26"/>
              </w:rPr>
            </w:pPr>
          </w:p>
        </w:tc>
        <w:tc>
          <w:tcPr>
            <w:tcW w:w="2560" w:type="dxa"/>
            <w:gridSpan w:val="3"/>
          </w:tcPr>
          <w:p w14:paraId="1027EE15" w14:textId="77777777" w:rsidR="00EF12D6" w:rsidRDefault="00EF12D6" w:rsidP="002039ED">
            <w:pPr>
              <w:spacing w:line="380" w:lineRule="exact"/>
              <w:ind w:left="-94" w:right="-108"/>
              <w:jc w:val="center"/>
              <w:rPr>
                <w:rFonts w:ascii="Cordia New" w:eastAsia="Browallia New" w:hAnsi="Cordia New" w:cs="Cordia New"/>
                <w:sz w:val="26"/>
                <w:szCs w:val="26"/>
              </w:rPr>
            </w:pPr>
          </w:p>
        </w:tc>
      </w:tr>
      <w:bookmarkEnd w:id="0"/>
      <w:tr w:rsidR="00E040A7" w:rsidRPr="00EF48EF" w14:paraId="627F4514" w14:textId="77777777" w:rsidTr="00204E21">
        <w:trPr>
          <w:cantSplit/>
          <w:tblHeader/>
        </w:trPr>
        <w:tc>
          <w:tcPr>
            <w:tcW w:w="3690" w:type="dxa"/>
          </w:tcPr>
          <w:p w14:paraId="0CC50E54" w14:textId="496C3A7F" w:rsidR="00E040A7" w:rsidRPr="00EF48EF" w:rsidRDefault="001E6A07" w:rsidP="002039ED">
            <w:pPr>
              <w:spacing w:line="380" w:lineRule="exact"/>
              <w:rPr>
                <w:rFonts w:ascii="Cordia New" w:hAnsi="Cordia New" w:cs="Cordia New"/>
                <w:sz w:val="26"/>
                <w:szCs w:val="26"/>
              </w:rPr>
            </w:pPr>
            <w:r w:rsidRPr="00EF48EF">
              <w:rPr>
                <w:rFonts w:ascii="Cordia New" w:hAnsi="Cordia New" w:cs="Cordia New" w:hint="cs"/>
                <w:sz w:val="26"/>
                <w:szCs w:val="26"/>
              </w:rPr>
              <w:t>(</w:t>
            </w:r>
            <w:r w:rsidRPr="00EF48EF">
              <w:rPr>
                <w:rFonts w:ascii="Cordia New" w:hAnsi="Cordia New" w:cs="Cordia New" w:hint="cs"/>
                <w:sz w:val="26"/>
                <w:szCs w:val="26"/>
                <w:cs/>
              </w:rPr>
              <w:t>ห</w:t>
            </w:r>
            <w:r>
              <w:rPr>
                <w:rFonts w:ascii="Cordia New" w:hAnsi="Cordia New" w:cs="Cordia New" w:hint="cs"/>
                <w:sz w:val="26"/>
                <w:szCs w:val="26"/>
                <w:cs/>
              </w:rPr>
              <w:t>น่วย</w:t>
            </w:r>
            <w:r w:rsidR="0051017A">
              <w:rPr>
                <w:rFonts w:ascii="Cordia New" w:hAnsi="Cordia New" w:cs="Cordia New" w:hint="cs"/>
                <w:sz w:val="26"/>
                <w:szCs w:val="26"/>
                <w:cs/>
              </w:rPr>
              <w:t xml:space="preserve"> </w:t>
            </w:r>
            <w:r w:rsidRPr="00EF48EF">
              <w:rPr>
                <w:rFonts w:ascii="Cordia New" w:hAnsi="Cordia New" w:cs="Cordia New" w:hint="cs"/>
                <w:sz w:val="26"/>
                <w:szCs w:val="26"/>
                <w:cs/>
              </w:rPr>
              <w:t>:</w:t>
            </w:r>
            <w:r w:rsidRPr="00EF48EF">
              <w:rPr>
                <w:rFonts w:ascii="Cordia New" w:hAnsi="Cordia New" w:cs="Cordia New" w:hint="cs"/>
                <w:sz w:val="26"/>
                <w:szCs w:val="26"/>
              </w:rPr>
              <w:t xml:space="preserve"> </w:t>
            </w:r>
            <w:r w:rsidRPr="00EF48EF">
              <w:rPr>
                <w:rFonts w:ascii="Cordia New" w:hAnsi="Cordia New" w:cs="Cordia New" w:hint="cs"/>
                <w:sz w:val="26"/>
                <w:szCs w:val="26"/>
                <w:cs/>
              </w:rPr>
              <w:t>พันบาท</w:t>
            </w:r>
            <w:r w:rsidRPr="00EF48EF">
              <w:rPr>
                <w:rFonts w:ascii="Cordia New" w:hAnsi="Cordia New" w:cs="Cordia New" w:hint="cs"/>
                <w:sz w:val="26"/>
                <w:szCs w:val="26"/>
              </w:rPr>
              <w:t>)</w:t>
            </w:r>
          </w:p>
        </w:tc>
        <w:tc>
          <w:tcPr>
            <w:tcW w:w="271" w:type="dxa"/>
          </w:tcPr>
          <w:p w14:paraId="7EC362C3" w14:textId="77777777" w:rsidR="00E040A7" w:rsidRPr="00EF48EF" w:rsidRDefault="00E040A7" w:rsidP="002039ED">
            <w:pPr>
              <w:spacing w:line="380" w:lineRule="exact"/>
              <w:rPr>
                <w:rFonts w:ascii="Cordia New" w:hAnsi="Cordia New" w:cs="Cordia New"/>
                <w:sz w:val="26"/>
                <w:szCs w:val="26"/>
              </w:rPr>
            </w:pPr>
          </w:p>
        </w:tc>
        <w:tc>
          <w:tcPr>
            <w:tcW w:w="2466" w:type="dxa"/>
            <w:gridSpan w:val="3"/>
            <w:tcBorders>
              <w:bottom w:val="single" w:sz="4" w:space="0" w:color="auto"/>
            </w:tcBorders>
          </w:tcPr>
          <w:p w14:paraId="736102EE" w14:textId="1B937E8B" w:rsidR="00E040A7" w:rsidRPr="00EF48EF" w:rsidRDefault="00E040A7" w:rsidP="002039ED">
            <w:pPr>
              <w:spacing w:line="380" w:lineRule="exact"/>
              <w:jc w:val="center"/>
              <w:rPr>
                <w:rFonts w:ascii="Cordia New" w:hAnsi="Cordia New" w:cs="Cordia New"/>
                <w:sz w:val="26"/>
                <w:szCs w:val="26"/>
              </w:rPr>
            </w:pPr>
            <w:r w:rsidRPr="00EF48EF">
              <w:rPr>
                <w:rFonts w:ascii="Cordia New" w:eastAsia="Browallia New" w:hAnsi="Cordia New" w:cs="Cordia New" w:hint="cs"/>
                <w:sz w:val="26"/>
                <w:szCs w:val="26"/>
                <w:cs/>
              </w:rPr>
              <w:t>ข้อมูลทางการเงินรวม</w:t>
            </w:r>
          </w:p>
        </w:tc>
        <w:tc>
          <w:tcPr>
            <w:tcW w:w="239" w:type="dxa"/>
          </w:tcPr>
          <w:p w14:paraId="6BBA699B" w14:textId="77777777" w:rsidR="00E040A7" w:rsidRPr="00EF48EF" w:rsidRDefault="00E040A7" w:rsidP="002039ED">
            <w:pPr>
              <w:spacing w:line="380" w:lineRule="exact"/>
              <w:jc w:val="center"/>
              <w:rPr>
                <w:rFonts w:ascii="Cordia New" w:hAnsi="Cordia New" w:cs="Cordia New"/>
                <w:sz w:val="26"/>
                <w:szCs w:val="26"/>
              </w:rPr>
            </w:pPr>
          </w:p>
        </w:tc>
        <w:tc>
          <w:tcPr>
            <w:tcW w:w="2560" w:type="dxa"/>
            <w:gridSpan w:val="3"/>
            <w:tcBorders>
              <w:bottom w:val="single" w:sz="4" w:space="0" w:color="auto"/>
            </w:tcBorders>
          </w:tcPr>
          <w:p w14:paraId="697256F8" w14:textId="7C63A4F4" w:rsidR="00E040A7" w:rsidRPr="00EF48EF" w:rsidRDefault="00E040A7" w:rsidP="002039ED">
            <w:pPr>
              <w:spacing w:line="380" w:lineRule="exact"/>
              <w:ind w:left="-94" w:right="-108"/>
              <w:jc w:val="center"/>
              <w:rPr>
                <w:rFonts w:ascii="Cordia New" w:hAnsi="Cordia New" w:cs="Cordia New"/>
                <w:sz w:val="26"/>
                <w:szCs w:val="26"/>
              </w:rPr>
            </w:pPr>
            <w:r w:rsidRPr="00EF48EF">
              <w:rPr>
                <w:rFonts w:ascii="Cordia New" w:eastAsia="Browallia New" w:hAnsi="Cordia New" w:cs="Cordia New" w:hint="cs"/>
                <w:sz w:val="26"/>
                <w:szCs w:val="26"/>
                <w:cs/>
              </w:rPr>
              <w:t>ข้อมูลทางการเงินเฉพาะ</w:t>
            </w:r>
            <w:r w:rsidRPr="00EA69AB">
              <w:rPr>
                <w:rFonts w:ascii="Cordia New" w:eastAsia="Browallia New" w:hAnsi="Cordia New" w:cs="Cordia New"/>
                <w:sz w:val="26"/>
                <w:szCs w:val="26"/>
                <w:cs/>
              </w:rPr>
              <w:t>กิจการ</w:t>
            </w:r>
          </w:p>
        </w:tc>
      </w:tr>
      <w:tr w:rsidR="00E040A7" w:rsidRPr="00EF48EF" w14:paraId="16652F13" w14:textId="77777777" w:rsidTr="00204E21">
        <w:trPr>
          <w:cantSplit/>
          <w:tblHeader/>
        </w:trPr>
        <w:tc>
          <w:tcPr>
            <w:tcW w:w="3690" w:type="dxa"/>
          </w:tcPr>
          <w:p w14:paraId="7F05CA98" w14:textId="77777777" w:rsidR="00E040A7" w:rsidRPr="00EF48EF" w:rsidRDefault="00E040A7" w:rsidP="002039ED">
            <w:pPr>
              <w:spacing w:line="380" w:lineRule="exact"/>
              <w:jc w:val="center"/>
              <w:rPr>
                <w:rFonts w:ascii="Cordia New" w:hAnsi="Cordia New" w:cs="Cordia New"/>
                <w:sz w:val="26"/>
                <w:szCs w:val="26"/>
              </w:rPr>
            </w:pPr>
            <w:r w:rsidRPr="00EF48EF">
              <w:rPr>
                <w:rFonts w:ascii="Cordia New" w:hAnsi="Cordia New" w:cs="Cordia New" w:hint="cs"/>
                <w:sz w:val="26"/>
                <w:szCs w:val="26"/>
                <w:cs/>
              </w:rPr>
              <w:t>รายการบัญชีกับ</w:t>
            </w:r>
          </w:p>
        </w:tc>
        <w:tc>
          <w:tcPr>
            <w:tcW w:w="271" w:type="dxa"/>
          </w:tcPr>
          <w:p w14:paraId="134B23F0" w14:textId="6F893D69" w:rsidR="00E040A7" w:rsidRPr="00EF48EF" w:rsidRDefault="00E040A7" w:rsidP="002039ED">
            <w:pPr>
              <w:spacing w:line="380" w:lineRule="exact"/>
              <w:jc w:val="center"/>
              <w:rPr>
                <w:rFonts w:ascii="Cordia New" w:hAnsi="Cordia New" w:cs="Cordia New"/>
                <w:sz w:val="26"/>
                <w:szCs w:val="26"/>
              </w:rPr>
            </w:pPr>
          </w:p>
        </w:tc>
        <w:tc>
          <w:tcPr>
            <w:tcW w:w="5265" w:type="dxa"/>
            <w:gridSpan w:val="7"/>
            <w:tcBorders>
              <w:bottom w:val="single" w:sz="4" w:space="0" w:color="auto"/>
            </w:tcBorders>
          </w:tcPr>
          <w:p w14:paraId="61D07D56" w14:textId="41F9E101" w:rsidR="00E040A7" w:rsidRPr="00EF48EF" w:rsidRDefault="00E040A7" w:rsidP="002039ED">
            <w:pPr>
              <w:spacing w:line="380" w:lineRule="exact"/>
              <w:jc w:val="center"/>
              <w:rPr>
                <w:rFonts w:ascii="Cordia New" w:hAnsi="Cordia New" w:cs="Cordia New"/>
                <w:sz w:val="26"/>
                <w:szCs w:val="26"/>
                <w:cs/>
              </w:rPr>
            </w:pPr>
            <w:r w:rsidRPr="00EF48EF">
              <w:rPr>
                <w:rFonts w:ascii="Cordia New" w:hAnsi="Cordia New" w:cs="Cordia New" w:hint="cs"/>
                <w:sz w:val="26"/>
                <w:szCs w:val="26"/>
                <w:cs/>
              </w:rPr>
              <w:t>สำหรับงวด</w:t>
            </w:r>
            <w:r w:rsidR="00B73613">
              <w:rPr>
                <w:rFonts w:ascii="Cordia New" w:hAnsi="Cordia New" w:cs="Cordia New" w:hint="cs"/>
                <w:sz w:val="26"/>
                <w:szCs w:val="26"/>
                <w:cs/>
              </w:rPr>
              <w:t>สาม</w:t>
            </w:r>
            <w:r w:rsidRPr="00EF48EF">
              <w:rPr>
                <w:rFonts w:ascii="Cordia New" w:hAnsi="Cordia New" w:cs="Cordia New" w:hint="cs"/>
                <w:sz w:val="26"/>
                <w:szCs w:val="26"/>
                <w:cs/>
              </w:rPr>
              <w:t xml:space="preserve">เดือนสิ้นสุดวันที่ </w:t>
            </w:r>
            <w:r w:rsidR="00280753" w:rsidRPr="00280753">
              <w:rPr>
                <w:rFonts w:ascii="Cordia New" w:eastAsia="SimSun" w:hAnsi="Cordia New" w:cs="Cordia New"/>
                <w:sz w:val="26"/>
                <w:szCs w:val="26"/>
                <w:lang w:val="en-GB"/>
              </w:rPr>
              <w:t xml:space="preserve">31 </w:t>
            </w:r>
            <w:r w:rsidR="00280753" w:rsidRPr="00280753">
              <w:rPr>
                <w:rFonts w:ascii="Cordia New" w:eastAsia="SimSun" w:hAnsi="Cordia New" w:cs="Cordia New"/>
                <w:sz w:val="26"/>
                <w:szCs w:val="26"/>
                <w:cs/>
                <w:lang w:val="en-GB"/>
              </w:rPr>
              <w:t>มีนาคม</w:t>
            </w:r>
          </w:p>
        </w:tc>
      </w:tr>
      <w:tr w:rsidR="00E040A7" w:rsidRPr="00EF48EF" w14:paraId="5FBDF3A2" w14:textId="77777777" w:rsidTr="009E4C40">
        <w:trPr>
          <w:cantSplit/>
          <w:tblHeader/>
        </w:trPr>
        <w:tc>
          <w:tcPr>
            <w:tcW w:w="3690" w:type="dxa"/>
            <w:tcBorders>
              <w:bottom w:val="single" w:sz="4" w:space="0" w:color="auto"/>
            </w:tcBorders>
          </w:tcPr>
          <w:p w14:paraId="553ABED1" w14:textId="6DDEDAD7" w:rsidR="00E040A7" w:rsidRPr="00EF48EF" w:rsidRDefault="00343F26" w:rsidP="002039ED">
            <w:pPr>
              <w:spacing w:line="380" w:lineRule="exact"/>
              <w:jc w:val="center"/>
              <w:rPr>
                <w:rFonts w:ascii="Cordia New" w:hAnsi="Cordia New" w:cs="Cordia New"/>
                <w:sz w:val="26"/>
                <w:szCs w:val="26"/>
                <w:cs/>
                <w:lang w:val="en-GB"/>
              </w:rPr>
            </w:pPr>
            <w:r>
              <w:rPr>
                <w:rFonts w:ascii="Cordia New" w:hAnsi="Cordia New" w:cs="Cordia New" w:hint="cs"/>
                <w:sz w:val="26"/>
                <w:szCs w:val="26"/>
                <w:cs/>
              </w:rPr>
              <w:t>บุคคล</w:t>
            </w:r>
            <w:r w:rsidR="00EA3517">
              <w:rPr>
                <w:rFonts w:ascii="Cordia New" w:hAnsi="Cordia New" w:cs="Cordia New" w:hint="cs"/>
                <w:sz w:val="26"/>
                <w:szCs w:val="26"/>
                <w:cs/>
              </w:rPr>
              <w:t>และ</w:t>
            </w:r>
            <w:r w:rsidR="00E040A7" w:rsidRPr="00EF48EF">
              <w:rPr>
                <w:rFonts w:ascii="Cordia New" w:hAnsi="Cordia New" w:cs="Cordia New" w:hint="cs"/>
                <w:sz w:val="26"/>
                <w:szCs w:val="26"/>
                <w:cs/>
              </w:rPr>
              <w:t>กิจการที่เกี่ยวข้องกัน</w:t>
            </w:r>
          </w:p>
        </w:tc>
        <w:tc>
          <w:tcPr>
            <w:tcW w:w="271" w:type="dxa"/>
          </w:tcPr>
          <w:p w14:paraId="1C09973F" w14:textId="7F4A01FA" w:rsidR="00E040A7" w:rsidRPr="00EF48EF" w:rsidRDefault="00E040A7" w:rsidP="002039ED">
            <w:pPr>
              <w:spacing w:line="380" w:lineRule="exact"/>
              <w:jc w:val="center"/>
              <w:rPr>
                <w:rFonts w:ascii="Cordia New" w:hAnsi="Cordia New" w:cs="Cordia New"/>
                <w:sz w:val="26"/>
                <w:szCs w:val="26"/>
                <w:cs/>
                <w:lang w:val="en-GB"/>
              </w:rPr>
            </w:pPr>
          </w:p>
        </w:tc>
        <w:tc>
          <w:tcPr>
            <w:tcW w:w="1129" w:type="dxa"/>
            <w:tcBorders>
              <w:top w:val="single" w:sz="4" w:space="0" w:color="auto"/>
              <w:bottom w:val="single" w:sz="4" w:space="0" w:color="auto"/>
            </w:tcBorders>
          </w:tcPr>
          <w:p w14:paraId="082CFF39" w14:textId="56F58E5E" w:rsidR="00E040A7" w:rsidRPr="00EF48EF" w:rsidRDefault="00E040A7"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center"/>
              <w:rPr>
                <w:rFonts w:ascii="Cordia New" w:hAnsi="Cordia New" w:cs="Cordia New"/>
                <w:sz w:val="26"/>
                <w:szCs w:val="26"/>
              </w:rPr>
            </w:pPr>
            <w:r w:rsidRPr="00EF48EF">
              <w:rPr>
                <w:rFonts w:ascii="Cordia New" w:hAnsi="Cordia New" w:cs="Cordia New" w:hint="cs"/>
                <w:sz w:val="26"/>
                <w:szCs w:val="26"/>
                <w:lang w:val="en-GB"/>
              </w:rPr>
              <w:t>256</w:t>
            </w:r>
            <w:r w:rsidR="001B4E16">
              <w:rPr>
                <w:rFonts w:ascii="Cordia New" w:hAnsi="Cordia New" w:cs="Cordia New"/>
                <w:sz w:val="26"/>
                <w:szCs w:val="26"/>
                <w:lang w:val="en-GB"/>
              </w:rPr>
              <w:t>9</w:t>
            </w:r>
          </w:p>
        </w:tc>
        <w:tc>
          <w:tcPr>
            <w:tcW w:w="241" w:type="dxa"/>
            <w:tcBorders>
              <w:top w:val="single" w:sz="4" w:space="0" w:color="auto"/>
            </w:tcBorders>
          </w:tcPr>
          <w:p w14:paraId="4147E2FB" w14:textId="77777777" w:rsidR="00E040A7" w:rsidRPr="00EF48EF" w:rsidRDefault="00E040A7"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center"/>
              <w:rPr>
                <w:rFonts w:ascii="Cordia New" w:hAnsi="Cordia New" w:cs="Cordia New"/>
                <w:sz w:val="26"/>
                <w:szCs w:val="26"/>
              </w:rPr>
            </w:pPr>
          </w:p>
        </w:tc>
        <w:tc>
          <w:tcPr>
            <w:tcW w:w="1096" w:type="dxa"/>
            <w:tcBorders>
              <w:top w:val="single" w:sz="4" w:space="0" w:color="auto"/>
              <w:bottom w:val="single" w:sz="4" w:space="0" w:color="auto"/>
            </w:tcBorders>
          </w:tcPr>
          <w:p w14:paraId="7DDB96A4" w14:textId="764EAA1F" w:rsidR="00E040A7" w:rsidRPr="00EF48EF" w:rsidRDefault="00E040A7"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center"/>
              <w:rPr>
                <w:rFonts w:ascii="Cordia New" w:hAnsi="Cordia New" w:cs="Cordia New"/>
                <w:sz w:val="26"/>
                <w:szCs w:val="26"/>
              </w:rPr>
            </w:pPr>
            <w:r w:rsidRPr="00EF48EF">
              <w:rPr>
                <w:rFonts w:ascii="Cordia New" w:hAnsi="Cordia New" w:cs="Cordia New" w:hint="cs"/>
                <w:sz w:val="26"/>
                <w:szCs w:val="26"/>
                <w:lang w:val="en-GB"/>
              </w:rPr>
              <w:t>256</w:t>
            </w:r>
            <w:r w:rsidR="001B4E16">
              <w:rPr>
                <w:rFonts w:ascii="Cordia New" w:hAnsi="Cordia New" w:cs="Cordia New"/>
                <w:sz w:val="26"/>
                <w:szCs w:val="26"/>
                <w:lang w:val="en-GB"/>
              </w:rPr>
              <w:t>8</w:t>
            </w:r>
          </w:p>
        </w:tc>
        <w:tc>
          <w:tcPr>
            <w:tcW w:w="239" w:type="dxa"/>
            <w:tcBorders>
              <w:top w:val="single" w:sz="4" w:space="0" w:color="auto"/>
            </w:tcBorders>
          </w:tcPr>
          <w:p w14:paraId="6C2EFB26" w14:textId="77777777" w:rsidR="00E040A7" w:rsidRPr="00EF48EF" w:rsidRDefault="00E040A7" w:rsidP="002039ED">
            <w:pPr>
              <w:spacing w:line="380" w:lineRule="exact"/>
              <w:ind w:right="-24"/>
              <w:jc w:val="center"/>
              <w:rPr>
                <w:rFonts w:ascii="Cordia New" w:hAnsi="Cordia New" w:cs="Cordia New"/>
                <w:sz w:val="26"/>
                <w:szCs w:val="26"/>
              </w:rPr>
            </w:pPr>
          </w:p>
        </w:tc>
        <w:tc>
          <w:tcPr>
            <w:tcW w:w="1114" w:type="dxa"/>
            <w:tcBorders>
              <w:top w:val="single" w:sz="4" w:space="0" w:color="auto"/>
              <w:bottom w:val="single" w:sz="4" w:space="0" w:color="auto"/>
            </w:tcBorders>
          </w:tcPr>
          <w:p w14:paraId="6165DE75" w14:textId="5BFD7565" w:rsidR="00E040A7" w:rsidRPr="00EF48EF" w:rsidRDefault="00E040A7"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center"/>
              <w:rPr>
                <w:rFonts w:ascii="Cordia New" w:hAnsi="Cordia New" w:cs="Cordia New"/>
                <w:sz w:val="26"/>
                <w:szCs w:val="26"/>
              </w:rPr>
            </w:pPr>
            <w:r w:rsidRPr="00EF48EF">
              <w:rPr>
                <w:rFonts w:ascii="Cordia New" w:hAnsi="Cordia New" w:cs="Cordia New" w:hint="cs"/>
                <w:sz w:val="26"/>
                <w:szCs w:val="26"/>
                <w:lang w:val="en-GB"/>
              </w:rPr>
              <w:t>256</w:t>
            </w:r>
            <w:r w:rsidR="001B4E16">
              <w:rPr>
                <w:rFonts w:ascii="Cordia New" w:hAnsi="Cordia New" w:cs="Cordia New"/>
                <w:sz w:val="26"/>
                <w:szCs w:val="26"/>
                <w:lang w:val="en-GB"/>
              </w:rPr>
              <w:t>9</w:t>
            </w:r>
          </w:p>
        </w:tc>
        <w:tc>
          <w:tcPr>
            <w:tcW w:w="241" w:type="dxa"/>
            <w:tcBorders>
              <w:top w:val="single" w:sz="4" w:space="0" w:color="auto"/>
            </w:tcBorders>
          </w:tcPr>
          <w:p w14:paraId="1C141FDF" w14:textId="77777777" w:rsidR="00E040A7" w:rsidRPr="00EF48EF" w:rsidRDefault="00E040A7"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center"/>
              <w:rPr>
                <w:rFonts w:ascii="Cordia New" w:hAnsi="Cordia New" w:cs="Cordia New"/>
                <w:sz w:val="26"/>
                <w:szCs w:val="26"/>
              </w:rPr>
            </w:pPr>
          </w:p>
        </w:tc>
        <w:tc>
          <w:tcPr>
            <w:tcW w:w="1205" w:type="dxa"/>
            <w:tcBorders>
              <w:top w:val="single" w:sz="4" w:space="0" w:color="auto"/>
              <w:bottom w:val="single" w:sz="4" w:space="0" w:color="auto"/>
            </w:tcBorders>
          </w:tcPr>
          <w:p w14:paraId="4B178108" w14:textId="3F71C373" w:rsidR="00E040A7" w:rsidRPr="00EF48EF" w:rsidRDefault="00E040A7"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center"/>
              <w:rPr>
                <w:rFonts w:ascii="Cordia New" w:hAnsi="Cordia New" w:cs="Cordia New"/>
                <w:sz w:val="26"/>
                <w:szCs w:val="26"/>
              </w:rPr>
            </w:pPr>
            <w:r w:rsidRPr="00EF48EF">
              <w:rPr>
                <w:rFonts w:ascii="Cordia New" w:hAnsi="Cordia New" w:cs="Cordia New" w:hint="cs"/>
                <w:sz w:val="26"/>
                <w:szCs w:val="26"/>
                <w:lang w:val="en-GB"/>
              </w:rPr>
              <w:t>256</w:t>
            </w:r>
            <w:r w:rsidR="001B4E16">
              <w:rPr>
                <w:rFonts w:ascii="Cordia New" w:hAnsi="Cordia New" w:cs="Cordia New"/>
                <w:sz w:val="26"/>
                <w:szCs w:val="26"/>
                <w:lang w:val="en-GB"/>
              </w:rPr>
              <w:t>8</w:t>
            </w:r>
          </w:p>
        </w:tc>
      </w:tr>
      <w:tr w:rsidR="00E040A7" w:rsidRPr="00EF48EF" w14:paraId="32A02643" w14:textId="77777777" w:rsidTr="009E4C40">
        <w:trPr>
          <w:cantSplit/>
          <w:trHeight w:hRule="exact" w:val="352"/>
          <w:tblHeader/>
        </w:trPr>
        <w:tc>
          <w:tcPr>
            <w:tcW w:w="3690" w:type="dxa"/>
            <w:tcBorders>
              <w:top w:val="single" w:sz="4" w:space="0" w:color="auto"/>
            </w:tcBorders>
          </w:tcPr>
          <w:p w14:paraId="153884FE" w14:textId="77777777" w:rsidR="00E040A7" w:rsidRPr="00512577" w:rsidRDefault="00E040A7" w:rsidP="002039ED">
            <w:pPr>
              <w:tabs>
                <w:tab w:val="clear" w:pos="227"/>
              </w:tabs>
              <w:spacing w:line="380" w:lineRule="exact"/>
              <w:ind w:left="6"/>
              <w:rPr>
                <w:rFonts w:ascii="Cordia New" w:hAnsi="Cordia New" w:cs="Cordia New"/>
                <w:sz w:val="26"/>
                <w:szCs w:val="26"/>
                <w:cs/>
              </w:rPr>
            </w:pPr>
          </w:p>
        </w:tc>
        <w:tc>
          <w:tcPr>
            <w:tcW w:w="271" w:type="dxa"/>
          </w:tcPr>
          <w:p w14:paraId="3452B068" w14:textId="77777777" w:rsidR="00E040A7" w:rsidRPr="00512577" w:rsidRDefault="00E040A7" w:rsidP="002039ED">
            <w:pPr>
              <w:tabs>
                <w:tab w:val="clear" w:pos="227"/>
              </w:tabs>
              <w:spacing w:line="380" w:lineRule="exact"/>
              <w:rPr>
                <w:rFonts w:ascii="Cordia New" w:hAnsi="Cordia New" w:cs="Cordia New"/>
                <w:sz w:val="26"/>
                <w:szCs w:val="26"/>
                <w:lang w:val="en-GB"/>
              </w:rPr>
            </w:pPr>
          </w:p>
        </w:tc>
        <w:tc>
          <w:tcPr>
            <w:tcW w:w="1129" w:type="dxa"/>
            <w:tcBorders>
              <w:top w:val="single" w:sz="4" w:space="0" w:color="auto"/>
            </w:tcBorders>
          </w:tcPr>
          <w:p w14:paraId="2B621E7B" w14:textId="77777777" w:rsidR="00E040A7" w:rsidRPr="00512577" w:rsidRDefault="00E040A7" w:rsidP="002039ED">
            <w:pPr>
              <w:tabs>
                <w:tab w:val="clear" w:pos="907"/>
              </w:tabs>
              <w:spacing w:line="380" w:lineRule="exact"/>
              <w:ind w:right="-9"/>
              <w:jc w:val="right"/>
              <w:rPr>
                <w:rFonts w:ascii="Cordia New" w:hAnsi="Cordia New" w:cs="Cordia New"/>
                <w:sz w:val="26"/>
                <w:szCs w:val="26"/>
              </w:rPr>
            </w:pPr>
          </w:p>
        </w:tc>
        <w:tc>
          <w:tcPr>
            <w:tcW w:w="241" w:type="dxa"/>
          </w:tcPr>
          <w:p w14:paraId="6E382049" w14:textId="77777777" w:rsidR="00E040A7" w:rsidRPr="00512577" w:rsidRDefault="00E040A7" w:rsidP="002039ED">
            <w:pPr>
              <w:tabs>
                <w:tab w:val="clear" w:pos="907"/>
              </w:tabs>
              <w:spacing w:line="380" w:lineRule="exact"/>
              <w:ind w:right="72"/>
              <w:jc w:val="right"/>
              <w:rPr>
                <w:rFonts w:ascii="Cordia New" w:hAnsi="Cordia New" w:cs="Cordia New"/>
                <w:sz w:val="26"/>
                <w:szCs w:val="26"/>
              </w:rPr>
            </w:pPr>
          </w:p>
        </w:tc>
        <w:tc>
          <w:tcPr>
            <w:tcW w:w="1096" w:type="dxa"/>
            <w:tcBorders>
              <w:top w:val="single" w:sz="4" w:space="0" w:color="auto"/>
            </w:tcBorders>
          </w:tcPr>
          <w:p w14:paraId="7A3B74EC" w14:textId="77777777" w:rsidR="00E040A7" w:rsidRPr="00512577" w:rsidRDefault="00E040A7" w:rsidP="002039ED">
            <w:pPr>
              <w:tabs>
                <w:tab w:val="clear" w:pos="907"/>
              </w:tabs>
              <w:spacing w:line="380" w:lineRule="exact"/>
              <w:ind w:right="-9"/>
              <w:jc w:val="right"/>
              <w:rPr>
                <w:rFonts w:ascii="Cordia New" w:hAnsi="Cordia New" w:cs="Cordia New"/>
                <w:sz w:val="26"/>
                <w:szCs w:val="26"/>
              </w:rPr>
            </w:pPr>
          </w:p>
        </w:tc>
        <w:tc>
          <w:tcPr>
            <w:tcW w:w="239" w:type="dxa"/>
          </w:tcPr>
          <w:p w14:paraId="56016ADC" w14:textId="77777777" w:rsidR="00E040A7" w:rsidRPr="00512577" w:rsidRDefault="00E040A7" w:rsidP="002039ED">
            <w:pPr>
              <w:tabs>
                <w:tab w:val="clear" w:pos="907"/>
              </w:tabs>
              <w:spacing w:line="380" w:lineRule="exact"/>
              <w:ind w:right="72"/>
              <w:jc w:val="right"/>
              <w:rPr>
                <w:rFonts w:ascii="Cordia New" w:hAnsi="Cordia New" w:cs="Cordia New"/>
                <w:sz w:val="26"/>
                <w:szCs w:val="26"/>
              </w:rPr>
            </w:pPr>
          </w:p>
        </w:tc>
        <w:tc>
          <w:tcPr>
            <w:tcW w:w="1114" w:type="dxa"/>
            <w:tcBorders>
              <w:top w:val="single" w:sz="4" w:space="0" w:color="auto"/>
            </w:tcBorders>
          </w:tcPr>
          <w:p w14:paraId="0F6D4DC5" w14:textId="77777777" w:rsidR="00E040A7" w:rsidRPr="00512577" w:rsidRDefault="00E040A7" w:rsidP="002039ED">
            <w:pPr>
              <w:tabs>
                <w:tab w:val="clear" w:pos="907"/>
              </w:tabs>
              <w:spacing w:line="380" w:lineRule="exact"/>
              <w:ind w:right="-9"/>
              <w:jc w:val="right"/>
              <w:rPr>
                <w:rFonts w:ascii="Cordia New" w:hAnsi="Cordia New" w:cs="Cordia New"/>
                <w:sz w:val="26"/>
                <w:szCs w:val="26"/>
              </w:rPr>
            </w:pPr>
          </w:p>
        </w:tc>
        <w:tc>
          <w:tcPr>
            <w:tcW w:w="241" w:type="dxa"/>
          </w:tcPr>
          <w:p w14:paraId="6F4D3BDB" w14:textId="77777777" w:rsidR="00E040A7" w:rsidRPr="00512577" w:rsidRDefault="00E040A7" w:rsidP="002039ED">
            <w:pPr>
              <w:tabs>
                <w:tab w:val="clear" w:pos="907"/>
              </w:tabs>
              <w:spacing w:line="380" w:lineRule="exact"/>
              <w:ind w:right="72"/>
              <w:jc w:val="right"/>
              <w:rPr>
                <w:rFonts w:ascii="Cordia New" w:hAnsi="Cordia New" w:cs="Cordia New"/>
                <w:sz w:val="26"/>
                <w:szCs w:val="26"/>
              </w:rPr>
            </w:pPr>
          </w:p>
        </w:tc>
        <w:tc>
          <w:tcPr>
            <w:tcW w:w="1205" w:type="dxa"/>
            <w:tcBorders>
              <w:top w:val="single" w:sz="4" w:space="0" w:color="auto"/>
            </w:tcBorders>
          </w:tcPr>
          <w:p w14:paraId="00FE30BB" w14:textId="77777777" w:rsidR="00E040A7" w:rsidRPr="00512577" w:rsidRDefault="00E040A7" w:rsidP="002039ED">
            <w:pPr>
              <w:tabs>
                <w:tab w:val="clear" w:pos="907"/>
              </w:tabs>
              <w:spacing w:line="380" w:lineRule="exact"/>
              <w:ind w:right="-9"/>
              <w:jc w:val="right"/>
              <w:rPr>
                <w:rFonts w:ascii="Cordia New" w:hAnsi="Cordia New" w:cs="Cordia New"/>
                <w:sz w:val="26"/>
                <w:szCs w:val="26"/>
              </w:rPr>
            </w:pPr>
          </w:p>
        </w:tc>
      </w:tr>
      <w:tr w:rsidR="00F4652B" w:rsidRPr="00EF48EF" w14:paraId="6C5E75B8" w14:textId="77777777" w:rsidTr="009E4C40">
        <w:trPr>
          <w:cantSplit/>
        </w:trPr>
        <w:tc>
          <w:tcPr>
            <w:tcW w:w="3690" w:type="dxa"/>
          </w:tcPr>
          <w:p w14:paraId="3AAE5BAC" w14:textId="2B17D426" w:rsidR="00F4652B" w:rsidRPr="007C34E1" w:rsidRDefault="00F4652B" w:rsidP="002039ED">
            <w:pPr>
              <w:tabs>
                <w:tab w:val="clear" w:pos="227"/>
              </w:tabs>
              <w:spacing w:line="380" w:lineRule="exact"/>
              <w:ind w:left="6"/>
              <w:rPr>
                <w:rFonts w:ascii="Cordia New" w:hAnsi="Cordia New" w:cs="Cordia New"/>
                <w:b/>
                <w:bCs/>
                <w:sz w:val="26"/>
                <w:szCs w:val="26"/>
                <w:cs/>
              </w:rPr>
            </w:pPr>
            <w:r w:rsidRPr="007C34E1">
              <w:rPr>
                <w:rFonts w:ascii="Cordia New" w:hAnsi="Cordia New" w:cs="Cordia New"/>
                <w:b/>
                <w:bCs/>
                <w:sz w:val="26"/>
                <w:szCs w:val="26"/>
                <w:cs/>
              </w:rPr>
              <w:t>ขายสินค้า</w:t>
            </w:r>
          </w:p>
        </w:tc>
        <w:tc>
          <w:tcPr>
            <w:tcW w:w="271" w:type="dxa"/>
          </w:tcPr>
          <w:p w14:paraId="4DFFB71E" w14:textId="77777777" w:rsidR="00F4652B" w:rsidRPr="007C34E1" w:rsidRDefault="00F4652B" w:rsidP="002039ED">
            <w:pPr>
              <w:tabs>
                <w:tab w:val="clear" w:pos="227"/>
              </w:tabs>
              <w:spacing w:line="380" w:lineRule="exact"/>
              <w:rPr>
                <w:rFonts w:ascii="Cordia New" w:hAnsi="Cordia New" w:cs="Cordia New"/>
                <w:sz w:val="26"/>
                <w:szCs w:val="26"/>
                <w:lang w:val="en-GB"/>
              </w:rPr>
            </w:pPr>
          </w:p>
        </w:tc>
        <w:tc>
          <w:tcPr>
            <w:tcW w:w="1129" w:type="dxa"/>
          </w:tcPr>
          <w:p w14:paraId="598E154F"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80" w:lineRule="exact"/>
              <w:ind w:right="-9"/>
              <w:jc w:val="right"/>
              <w:rPr>
                <w:rFonts w:ascii="Cordia New" w:hAnsi="Cordia New" w:cs="Cordia New"/>
                <w:sz w:val="26"/>
                <w:szCs w:val="26"/>
              </w:rPr>
            </w:pPr>
          </w:p>
        </w:tc>
        <w:tc>
          <w:tcPr>
            <w:tcW w:w="241" w:type="dxa"/>
          </w:tcPr>
          <w:p w14:paraId="3AD454D6"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80" w:lineRule="exact"/>
              <w:ind w:right="-9"/>
              <w:jc w:val="right"/>
              <w:rPr>
                <w:rFonts w:ascii="Cordia New" w:hAnsi="Cordia New" w:cs="Cordia New"/>
                <w:sz w:val="26"/>
                <w:szCs w:val="26"/>
              </w:rPr>
            </w:pPr>
          </w:p>
        </w:tc>
        <w:tc>
          <w:tcPr>
            <w:tcW w:w="1096" w:type="dxa"/>
          </w:tcPr>
          <w:p w14:paraId="7EC7671C"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80" w:lineRule="exact"/>
              <w:ind w:right="-9"/>
              <w:jc w:val="right"/>
              <w:rPr>
                <w:rFonts w:ascii="Cordia New" w:hAnsi="Cordia New" w:cs="Cordia New"/>
                <w:sz w:val="26"/>
                <w:szCs w:val="26"/>
              </w:rPr>
            </w:pPr>
          </w:p>
        </w:tc>
        <w:tc>
          <w:tcPr>
            <w:tcW w:w="239" w:type="dxa"/>
          </w:tcPr>
          <w:p w14:paraId="42CBA76A"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80" w:lineRule="exact"/>
              <w:ind w:right="-9"/>
              <w:jc w:val="right"/>
              <w:rPr>
                <w:rFonts w:ascii="Cordia New" w:hAnsi="Cordia New" w:cs="Cordia New"/>
                <w:sz w:val="26"/>
                <w:szCs w:val="26"/>
              </w:rPr>
            </w:pPr>
          </w:p>
        </w:tc>
        <w:tc>
          <w:tcPr>
            <w:tcW w:w="1114" w:type="dxa"/>
          </w:tcPr>
          <w:p w14:paraId="19E26C4B"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80" w:lineRule="exact"/>
              <w:ind w:right="-9"/>
              <w:jc w:val="right"/>
              <w:rPr>
                <w:rFonts w:ascii="Cordia New" w:hAnsi="Cordia New" w:cs="Cordia New"/>
                <w:sz w:val="26"/>
                <w:szCs w:val="26"/>
              </w:rPr>
            </w:pPr>
          </w:p>
        </w:tc>
        <w:tc>
          <w:tcPr>
            <w:tcW w:w="241" w:type="dxa"/>
          </w:tcPr>
          <w:p w14:paraId="1E614A79"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80" w:lineRule="exact"/>
              <w:ind w:right="-9"/>
              <w:jc w:val="right"/>
              <w:rPr>
                <w:rFonts w:ascii="Cordia New" w:hAnsi="Cordia New" w:cs="Cordia New"/>
                <w:sz w:val="26"/>
                <w:szCs w:val="26"/>
              </w:rPr>
            </w:pPr>
          </w:p>
        </w:tc>
        <w:tc>
          <w:tcPr>
            <w:tcW w:w="1205" w:type="dxa"/>
          </w:tcPr>
          <w:p w14:paraId="1572B38A" w14:textId="267DAE7D"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80" w:lineRule="exact"/>
              <w:ind w:right="-9"/>
              <w:jc w:val="right"/>
              <w:rPr>
                <w:rFonts w:ascii="Cordia New" w:hAnsi="Cordia New" w:cs="Cordia New"/>
                <w:sz w:val="26"/>
                <w:szCs w:val="26"/>
              </w:rPr>
            </w:pPr>
          </w:p>
        </w:tc>
      </w:tr>
      <w:tr w:rsidR="00281B7F" w:rsidRPr="00EF48EF" w14:paraId="5B54067C" w14:textId="77777777" w:rsidTr="003C3EA1">
        <w:trPr>
          <w:cantSplit/>
        </w:trPr>
        <w:tc>
          <w:tcPr>
            <w:tcW w:w="3690" w:type="dxa"/>
          </w:tcPr>
          <w:p w14:paraId="392BEBA3" w14:textId="70BFAE7F" w:rsidR="00281B7F" w:rsidRPr="007C34E1" w:rsidRDefault="00281B7F" w:rsidP="002039ED">
            <w:pPr>
              <w:tabs>
                <w:tab w:val="clear" w:pos="454"/>
                <w:tab w:val="left" w:pos="6"/>
              </w:tabs>
              <w:spacing w:line="380" w:lineRule="exact"/>
              <w:ind w:left="227"/>
              <w:rPr>
                <w:rFonts w:ascii="Cordia New" w:hAnsi="Cordia New" w:cs="Cordia New"/>
                <w:sz w:val="26"/>
                <w:szCs w:val="26"/>
              </w:rPr>
            </w:pPr>
            <w:r w:rsidRPr="007C34E1">
              <w:rPr>
                <w:rFonts w:ascii="Cordia New" w:hAnsi="Cordia New" w:cs="Cordia New"/>
                <w:sz w:val="26"/>
                <w:szCs w:val="26"/>
                <w:cs/>
              </w:rPr>
              <w:t>บริษัทย่อย</w:t>
            </w:r>
          </w:p>
        </w:tc>
        <w:tc>
          <w:tcPr>
            <w:tcW w:w="271" w:type="dxa"/>
          </w:tcPr>
          <w:p w14:paraId="64FB8F59" w14:textId="77777777" w:rsidR="00281B7F" w:rsidRPr="007C34E1" w:rsidRDefault="00281B7F" w:rsidP="002039ED">
            <w:pPr>
              <w:tabs>
                <w:tab w:val="clear" w:pos="227"/>
              </w:tabs>
              <w:spacing w:line="380" w:lineRule="exact"/>
              <w:rPr>
                <w:rFonts w:ascii="Cordia New" w:hAnsi="Cordia New" w:cs="Cordia New"/>
                <w:sz w:val="26"/>
                <w:szCs w:val="26"/>
                <w:lang w:val="en-GB"/>
              </w:rPr>
            </w:pPr>
          </w:p>
        </w:tc>
        <w:tc>
          <w:tcPr>
            <w:tcW w:w="1129" w:type="dxa"/>
          </w:tcPr>
          <w:p w14:paraId="21B73FF2" w14:textId="3BC00053" w:rsidR="00281B7F" w:rsidRPr="00DC52AD" w:rsidRDefault="00281B7F"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89"/>
              <w:jc w:val="right"/>
              <w:rPr>
                <w:rFonts w:asciiTheme="minorBidi" w:hAnsiTheme="minorBidi" w:cstheme="minorBidi"/>
                <w:sz w:val="26"/>
                <w:szCs w:val="26"/>
                <w:lang w:val="en-GB"/>
              </w:rPr>
            </w:pPr>
            <w:r w:rsidRPr="00DC52AD">
              <w:rPr>
                <w:rFonts w:asciiTheme="minorBidi" w:hAnsiTheme="minorBidi" w:cstheme="minorBidi"/>
                <w:sz w:val="26"/>
                <w:szCs w:val="26"/>
              </w:rPr>
              <w:t>-</w:t>
            </w:r>
          </w:p>
        </w:tc>
        <w:tc>
          <w:tcPr>
            <w:tcW w:w="241" w:type="dxa"/>
          </w:tcPr>
          <w:p w14:paraId="0E1CEF00" w14:textId="77777777" w:rsidR="00281B7F" w:rsidRPr="007C34E1" w:rsidRDefault="00281B7F"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80" w:lineRule="exact"/>
              <w:ind w:right="-9"/>
              <w:jc w:val="right"/>
              <w:rPr>
                <w:rFonts w:ascii="Cordia New" w:hAnsi="Cordia New" w:cs="Cordia New"/>
                <w:sz w:val="26"/>
                <w:szCs w:val="26"/>
              </w:rPr>
            </w:pPr>
          </w:p>
        </w:tc>
        <w:tc>
          <w:tcPr>
            <w:tcW w:w="1096" w:type="dxa"/>
          </w:tcPr>
          <w:p w14:paraId="07097C70" w14:textId="2DE50972" w:rsidR="00281B7F" w:rsidRPr="007C34E1" w:rsidRDefault="00281B7F"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89"/>
              <w:jc w:val="right"/>
              <w:rPr>
                <w:rFonts w:ascii="Cordia New" w:hAnsi="Cordia New" w:cs="Cordia New"/>
                <w:sz w:val="26"/>
                <w:szCs w:val="26"/>
                <w:lang w:val="en-GB"/>
              </w:rPr>
            </w:pPr>
            <w:r w:rsidRPr="00EF48EF">
              <w:rPr>
                <w:rFonts w:ascii="Cordia New" w:hAnsi="Cordia New" w:cs="Cordia New" w:hint="cs"/>
                <w:sz w:val="26"/>
                <w:szCs w:val="26"/>
                <w:cs/>
                <w:lang w:val="en-GB"/>
              </w:rPr>
              <w:t>-</w:t>
            </w:r>
          </w:p>
        </w:tc>
        <w:tc>
          <w:tcPr>
            <w:tcW w:w="239" w:type="dxa"/>
          </w:tcPr>
          <w:p w14:paraId="11F79953" w14:textId="77777777" w:rsidR="00281B7F" w:rsidRPr="007C34E1" w:rsidRDefault="00281B7F"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80" w:lineRule="exact"/>
              <w:ind w:right="-9"/>
              <w:jc w:val="right"/>
              <w:rPr>
                <w:rFonts w:ascii="Cordia New" w:hAnsi="Cordia New" w:cs="Cordia New"/>
                <w:sz w:val="26"/>
                <w:szCs w:val="26"/>
              </w:rPr>
            </w:pPr>
          </w:p>
        </w:tc>
        <w:tc>
          <w:tcPr>
            <w:tcW w:w="1114" w:type="dxa"/>
          </w:tcPr>
          <w:p w14:paraId="62C1C750" w14:textId="47F19E05" w:rsidR="00281B7F" w:rsidRPr="001818E3" w:rsidRDefault="00281B7F"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80" w:lineRule="exact"/>
              <w:ind w:right="-9"/>
              <w:jc w:val="right"/>
              <w:rPr>
                <w:rFonts w:asciiTheme="minorBidi" w:hAnsiTheme="minorBidi" w:cstheme="minorBidi"/>
                <w:sz w:val="26"/>
                <w:szCs w:val="26"/>
              </w:rPr>
            </w:pPr>
            <w:r w:rsidRPr="001818E3">
              <w:rPr>
                <w:rFonts w:asciiTheme="minorBidi" w:hAnsiTheme="minorBidi" w:cstheme="minorBidi"/>
                <w:sz w:val="26"/>
                <w:szCs w:val="26"/>
              </w:rPr>
              <w:t>2,834</w:t>
            </w:r>
          </w:p>
        </w:tc>
        <w:tc>
          <w:tcPr>
            <w:tcW w:w="241" w:type="dxa"/>
          </w:tcPr>
          <w:p w14:paraId="3F0830D0" w14:textId="77777777" w:rsidR="00281B7F" w:rsidRPr="001818E3" w:rsidRDefault="00281B7F"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80" w:lineRule="exact"/>
              <w:ind w:right="-9"/>
              <w:jc w:val="right"/>
              <w:rPr>
                <w:rFonts w:asciiTheme="minorBidi" w:hAnsiTheme="minorBidi" w:cstheme="minorBidi"/>
                <w:sz w:val="26"/>
                <w:szCs w:val="26"/>
              </w:rPr>
            </w:pPr>
          </w:p>
        </w:tc>
        <w:tc>
          <w:tcPr>
            <w:tcW w:w="1205" w:type="dxa"/>
            <w:vAlign w:val="bottom"/>
          </w:tcPr>
          <w:p w14:paraId="384572DB" w14:textId="67BFD6BF" w:rsidR="00281B7F" w:rsidRPr="007C34E1" w:rsidRDefault="00281B7F"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80" w:lineRule="exact"/>
              <w:ind w:right="-9"/>
              <w:jc w:val="right"/>
              <w:rPr>
                <w:rFonts w:ascii="Cordia New" w:hAnsi="Cordia New" w:cs="Cordia New"/>
                <w:sz w:val="26"/>
                <w:szCs w:val="26"/>
              </w:rPr>
            </w:pPr>
            <w:r>
              <w:rPr>
                <w:rFonts w:ascii="Cordia New" w:hAnsi="Cordia New" w:cs="Cordia New" w:hint="cs"/>
                <w:sz w:val="26"/>
                <w:szCs w:val="26"/>
                <w:cs/>
                <w:lang w:val="en-GB"/>
              </w:rPr>
              <w:t>3,570</w:t>
            </w:r>
          </w:p>
        </w:tc>
      </w:tr>
      <w:tr w:rsidR="00281B7F" w:rsidRPr="00EF48EF" w14:paraId="07EECF33" w14:textId="77777777" w:rsidTr="003C3EA1">
        <w:trPr>
          <w:cantSplit/>
          <w:trHeight w:val="195"/>
        </w:trPr>
        <w:tc>
          <w:tcPr>
            <w:tcW w:w="3690" w:type="dxa"/>
          </w:tcPr>
          <w:p w14:paraId="27C6F670" w14:textId="1C53CED6" w:rsidR="00281B7F" w:rsidRPr="007C34E1" w:rsidRDefault="00281B7F" w:rsidP="002039ED">
            <w:pPr>
              <w:tabs>
                <w:tab w:val="clear" w:pos="454"/>
                <w:tab w:val="left" w:pos="6"/>
              </w:tabs>
              <w:spacing w:line="380" w:lineRule="exact"/>
              <w:ind w:left="227"/>
              <w:rPr>
                <w:rFonts w:ascii="Cordia New" w:hAnsi="Cordia New" w:cs="Cordia New"/>
                <w:sz w:val="26"/>
                <w:szCs w:val="26"/>
                <w:cs/>
              </w:rPr>
            </w:pPr>
            <w:r w:rsidRPr="007C34E1">
              <w:rPr>
                <w:rFonts w:ascii="Cordia New" w:hAnsi="Cordia New" w:cs="Cordia New"/>
                <w:sz w:val="26"/>
                <w:szCs w:val="26"/>
                <w:cs/>
              </w:rPr>
              <w:t>บริษัทที่เกี่ยวข้องกัน</w:t>
            </w:r>
          </w:p>
        </w:tc>
        <w:tc>
          <w:tcPr>
            <w:tcW w:w="271" w:type="dxa"/>
          </w:tcPr>
          <w:p w14:paraId="16E8DE10" w14:textId="77777777" w:rsidR="00281B7F" w:rsidRPr="007C34E1" w:rsidRDefault="00281B7F" w:rsidP="002039ED">
            <w:pPr>
              <w:tabs>
                <w:tab w:val="clear" w:pos="227"/>
              </w:tabs>
              <w:spacing w:line="380" w:lineRule="exact"/>
              <w:ind w:left="6"/>
              <w:rPr>
                <w:rFonts w:ascii="Cordia New" w:hAnsi="Cordia New" w:cs="Cordia New"/>
                <w:sz w:val="26"/>
                <w:szCs w:val="26"/>
              </w:rPr>
            </w:pPr>
          </w:p>
        </w:tc>
        <w:tc>
          <w:tcPr>
            <w:tcW w:w="1129" w:type="dxa"/>
            <w:tcBorders>
              <w:bottom w:val="single" w:sz="4" w:space="0" w:color="auto"/>
            </w:tcBorders>
          </w:tcPr>
          <w:p w14:paraId="2748990B" w14:textId="4FD94C50" w:rsidR="00281B7F" w:rsidRPr="00DC52AD" w:rsidRDefault="00281B7F"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80" w:lineRule="exact"/>
              <w:ind w:right="-9"/>
              <w:jc w:val="right"/>
              <w:rPr>
                <w:rFonts w:asciiTheme="minorBidi" w:hAnsiTheme="minorBidi" w:cstheme="minorBidi"/>
                <w:sz w:val="26"/>
                <w:szCs w:val="26"/>
                <w:lang w:val="en-GB"/>
              </w:rPr>
            </w:pPr>
            <w:r w:rsidRPr="00DC52AD">
              <w:rPr>
                <w:rFonts w:asciiTheme="minorBidi" w:hAnsiTheme="minorBidi" w:cstheme="minorBidi"/>
                <w:sz w:val="26"/>
                <w:szCs w:val="26"/>
              </w:rPr>
              <w:t>12,217</w:t>
            </w:r>
          </w:p>
        </w:tc>
        <w:tc>
          <w:tcPr>
            <w:tcW w:w="241" w:type="dxa"/>
          </w:tcPr>
          <w:p w14:paraId="2723F00C" w14:textId="77777777" w:rsidR="00281B7F" w:rsidRPr="007C34E1" w:rsidRDefault="00281B7F"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Borders>
              <w:bottom w:val="single" w:sz="4" w:space="0" w:color="auto"/>
            </w:tcBorders>
          </w:tcPr>
          <w:p w14:paraId="28BCC6EA" w14:textId="46A81BC0" w:rsidR="00281B7F" w:rsidRPr="007C34E1" w:rsidRDefault="00281B7F"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80" w:lineRule="exact"/>
              <w:ind w:right="-9"/>
              <w:jc w:val="right"/>
              <w:rPr>
                <w:rFonts w:ascii="Cordia New" w:hAnsi="Cordia New" w:cs="Cordia New"/>
                <w:sz w:val="26"/>
                <w:szCs w:val="26"/>
                <w:cs/>
                <w:lang w:val="en-GB"/>
              </w:rPr>
            </w:pPr>
            <w:r>
              <w:rPr>
                <w:rFonts w:ascii="Cordia New" w:hAnsi="Cordia New" w:cs="Cordia New" w:hint="cs"/>
                <w:sz w:val="26"/>
                <w:szCs w:val="26"/>
                <w:cs/>
                <w:lang w:val="en-GB"/>
              </w:rPr>
              <w:t>75</w:t>
            </w:r>
            <w:r w:rsidRPr="003E1FCA">
              <w:rPr>
                <w:rFonts w:ascii="Cordia New" w:hAnsi="Cordia New" w:cs="Cordia New"/>
                <w:sz w:val="26"/>
                <w:szCs w:val="26"/>
                <w:lang w:val="en-GB"/>
              </w:rPr>
              <w:t>,864</w:t>
            </w:r>
          </w:p>
        </w:tc>
        <w:tc>
          <w:tcPr>
            <w:tcW w:w="239" w:type="dxa"/>
          </w:tcPr>
          <w:p w14:paraId="6D27CE94" w14:textId="77777777" w:rsidR="00281B7F" w:rsidRPr="007C34E1" w:rsidRDefault="00281B7F"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4" w:type="dxa"/>
            <w:tcBorders>
              <w:bottom w:val="single" w:sz="4" w:space="0" w:color="auto"/>
            </w:tcBorders>
          </w:tcPr>
          <w:p w14:paraId="2B2D0039" w14:textId="1B4800EF" w:rsidR="00281B7F" w:rsidRPr="001818E3" w:rsidRDefault="00281B7F"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Theme="minorBidi" w:hAnsiTheme="minorBidi" w:cstheme="minorBidi"/>
                <w:sz w:val="26"/>
                <w:szCs w:val="26"/>
                <w:cs/>
              </w:rPr>
            </w:pPr>
            <w:r w:rsidRPr="001818E3">
              <w:rPr>
                <w:rFonts w:asciiTheme="minorBidi" w:hAnsiTheme="minorBidi" w:cstheme="minorBidi"/>
                <w:sz w:val="26"/>
                <w:szCs w:val="26"/>
              </w:rPr>
              <w:t>12,217</w:t>
            </w:r>
          </w:p>
        </w:tc>
        <w:tc>
          <w:tcPr>
            <w:tcW w:w="241" w:type="dxa"/>
          </w:tcPr>
          <w:p w14:paraId="786E594E" w14:textId="77777777" w:rsidR="00281B7F" w:rsidRPr="001818E3" w:rsidRDefault="00281B7F"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Theme="minorBidi" w:hAnsiTheme="minorBidi" w:cstheme="minorBidi"/>
                <w:sz w:val="26"/>
                <w:szCs w:val="26"/>
              </w:rPr>
            </w:pPr>
          </w:p>
        </w:tc>
        <w:tc>
          <w:tcPr>
            <w:tcW w:w="1205" w:type="dxa"/>
            <w:tcBorders>
              <w:bottom w:val="single" w:sz="4" w:space="0" w:color="auto"/>
            </w:tcBorders>
          </w:tcPr>
          <w:p w14:paraId="3C64F3EE" w14:textId="459E51AD" w:rsidR="00281B7F" w:rsidRPr="007C34E1" w:rsidRDefault="00281B7F"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Pr>
                <w:rFonts w:ascii="Cordia New" w:hAnsi="Cordia New" w:cs="Cordia New" w:hint="cs"/>
                <w:sz w:val="26"/>
                <w:szCs w:val="26"/>
                <w:cs/>
                <w:lang w:val="en-GB"/>
              </w:rPr>
              <w:t>75,864</w:t>
            </w:r>
          </w:p>
        </w:tc>
      </w:tr>
      <w:tr w:rsidR="00281B7F" w:rsidRPr="00EF48EF" w14:paraId="10C30FD7" w14:textId="77777777" w:rsidTr="009E4C40">
        <w:trPr>
          <w:cantSplit/>
        </w:trPr>
        <w:tc>
          <w:tcPr>
            <w:tcW w:w="3690" w:type="dxa"/>
          </w:tcPr>
          <w:p w14:paraId="6F8F93EB" w14:textId="2098965B" w:rsidR="00281B7F" w:rsidRPr="007C34E1" w:rsidRDefault="00281B7F" w:rsidP="002039ED">
            <w:pPr>
              <w:tabs>
                <w:tab w:val="clear" w:pos="454"/>
                <w:tab w:val="left" w:pos="6"/>
              </w:tabs>
              <w:spacing w:line="380" w:lineRule="exact"/>
              <w:ind w:left="6"/>
              <w:rPr>
                <w:rFonts w:ascii="Cordia New" w:hAnsi="Cordia New" w:cs="Cordia New"/>
                <w:sz w:val="26"/>
                <w:szCs w:val="26"/>
                <w:cs/>
                <w:lang w:val="en-GB"/>
              </w:rPr>
            </w:pPr>
            <w:r w:rsidRPr="007C34E1">
              <w:rPr>
                <w:rFonts w:ascii="Cordia New" w:hAnsi="Cordia New" w:cs="Cordia New"/>
                <w:sz w:val="26"/>
                <w:szCs w:val="26"/>
                <w:cs/>
              </w:rPr>
              <w:t>รวม</w:t>
            </w:r>
          </w:p>
        </w:tc>
        <w:tc>
          <w:tcPr>
            <w:tcW w:w="271" w:type="dxa"/>
          </w:tcPr>
          <w:p w14:paraId="722A87A5" w14:textId="77777777" w:rsidR="00281B7F" w:rsidRPr="007C34E1" w:rsidRDefault="00281B7F" w:rsidP="002039ED">
            <w:pPr>
              <w:tabs>
                <w:tab w:val="clear" w:pos="454"/>
                <w:tab w:val="left" w:pos="6"/>
              </w:tabs>
              <w:spacing w:line="380" w:lineRule="exact"/>
              <w:ind w:left="6"/>
              <w:rPr>
                <w:rFonts w:ascii="Cordia New" w:hAnsi="Cordia New" w:cs="Cordia New"/>
                <w:sz w:val="26"/>
                <w:szCs w:val="26"/>
                <w:cs/>
              </w:rPr>
            </w:pPr>
          </w:p>
        </w:tc>
        <w:tc>
          <w:tcPr>
            <w:tcW w:w="1129" w:type="dxa"/>
            <w:tcBorders>
              <w:top w:val="single" w:sz="4" w:space="0" w:color="auto"/>
              <w:bottom w:val="single" w:sz="12" w:space="0" w:color="auto"/>
            </w:tcBorders>
          </w:tcPr>
          <w:p w14:paraId="711F982F" w14:textId="5E5182EF" w:rsidR="00281B7F" w:rsidRPr="00DC52AD" w:rsidRDefault="00281B7F"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Theme="minorBidi" w:hAnsiTheme="minorBidi" w:cstheme="minorBidi"/>
                <w:sz w:val="26"/>
                <w:szCs w:val="26"/>
                <w:lang w:val="en-GB"/>
              </w:rPr>
            </w:pPr>
            <w:r w:rsidRPr="00DC52AD">
              <w:rPr>
                <w:rFonts w:asciiTheme="minorBidi" w:hAnsiTheme="minorBidi" w:cstheme="minorBidi"/>
                <w:sz w:val="26"/>
                <w:szCs w:val="26"/>
              </w:rPr>
              <w:t>12,217</w:t>
            </w:r>
          </w:p>
        </w:tc>
        <w:tc>
          <w:tcPr>
            <w:tcW w:w="241" w:type="dxa"/>
          </w:tcPr>
          <w:p w14:paraId="641E34E3" w14:textId="77777777" w:rsidR="00281B7F" w:rsidRPr="007C34E1" w:rsidRDefault="00281B7F"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Borders>
              <w:top w:val="single" w:sz="4" w:space="0" w:color="auto"/>
              <w:bottom w:val="single" w:sz="12" w:space="0" w:color="auto"/>
            </w:tcBorders>
          </w:tcPr>
          <w:p w14:paraId="75DFE55E" w14:textId="3A3D7D93" w:rsidR="00281B7F" w:rsidRPr="007C34E1" w:rsidRDefault="00281B7F"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80" w:lineRule="exact"/>
              <w:ind w:right="-9"/>
              <w:jc w:val="right"/>
              <w:rPr>
                <w:rFonts w:ascii="Cordia New" w:hAnsi="Cordia New" w:cs="Cordia New"/>
                <w:sz w:val="26"/>
                <w:szCs w:val="26"/>
                <w:lang w:val="en-GB"/>
              </w:rPr>
            </w:pPr>
            <w:r>
              <w:rPr>
                <w:rFonts w:ascii="Cordia New" w:hAnsi="Cordia New" w:cs="Cordia New"/>
                <w:sz w:val="26"/>
                <w:szCs w:val="26"/>
                <w:lang w:val="en-GB"/>
              </w:rPr>
              <w:t>75,864</w:t>
            </w:r>
          </w:p>
        </w:tc>
        <w:tc>
          <w:tcPr>
            <w:tcW w:w="239" w:type="dxa"/>
          </w:tcPr>
          <w:p w14:paraId="296F3F7C" w14:textId="77777777" w:rsidR="00281B7F" w:rsidRPr="007C34E1" w:rsidRDefault="00281B7F"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4" w:type="dxa"/>
            <w:tcBorders>
              <w:top w:val="single" w:sz="4" w:space="0" w:color="auto"/>
              <w:bottom w:val="single" w:sz="12" w:space="0" w:color="auto"/>
            </w:tcBorders>
          </w:tcPr>
          <w:p w14:paraId="2BE34719" w14:textId="34587F81" w:rsidR="00281B7F" w:rsidRPr="001818E3" w:rsidRDefault="00281B7F"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Theme="minorBidi" w:hAnsiTheme="minorBidi" w:cstheme="minorBidi"/>
                <w:sz w:val="26"/>
                <w:szCs w:val="26"/>
                <w:lang w:val="en-GB"/>
              </w:rPr>
            </w:pPr>
            <w:r w:rsidRPr="001818E3">
              <w:rPr>
                <w:rFonts w:asciiTheme="minorBidi" w:hAnsiTheme="minorBidi" w:cstheme="minorBidi"/>
                <w:sz w:val="26"/>
                <w:szCs w:val="26"/>
              </w:rPr>
              <w:t>15,051</w:t>
            </w:r>
          </w:p>
        </w:tc>
        <w:tc>
          <w:tcPr>
            <w:tcW w:w="241" w:type="dxa"/>
          </w:tcPr>
          <w:p w14:paraId="492B55C2" w14:textId="77777777" w:rsidR="00281B7F" w:rsidRPr="001818E3" w:rsidRDefault="00281B7F"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Theme="minorBidi" w:hAnsiTheme="minorBidi" w:cstheme="minorBidi"/>
                <w:sz w:val="26"/>
                <w:szCs w:val="26"/>
              </w:rPr>
            </w:pPr>
          </w:p>
        </w:tc>
        <w:tc>
          <w:tcPr>
            <w:tcW w:w="1205" w:type="dxa"/>
            <w:tcBorders>
              <w:top w:val="single" w:sz="4" w:space="0" w:color="auto"/>
              <w:bottom w:val="single" w:sz="12" w:space="0" w:color="auto"/>
            </w:tcBorders>
          </w:tcPr>
          <w:p w14:paraId="1E85DEDA" w14:textId="65B03017" w:rsidR="00281B7F" w:rsidRPr="007C34E1" w:rsidRDefault="00281B7F"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Pr>
                <w:rFonts w:ascii="Cordia New" w:hAnsi="Cordia New" w:cs="Cordia New" w:hint="cs"/>
                <w:sz w:val="26"/>
                <w:szCs w:val="26"/>
                <w:cs/>
                <w:lang w:val="en-GB"/>
              </w:rPr>
              <w:t>79,434</w:t>
            </w:r>
          </w:p>
        </w:tc>
      </w:tr>
      <w:tr w:rsidR="00F4652B" w:rsidRPr="00EF48EF" w14:paraId="6C419BB2" w14:textId="77777777" w:rsidTr="009E4C40">
        <w:trPr>
          <w:cantSplit/>
          <w:trHeight w:val="265"/>
        </w:trPr>
        <w:tc>
          <w:tcPr>
            <w:tcW w:w="3690" w:type="dxa"/>
          </w:tcPr>
          <w:p w14:paraId="3514BD0D" w14:textId="77777777" w:rsidR="00F4652B" w:rsidRPr="007C34E1" w:rsidRDefault="00F4652B" w:rsidP="002039ED">
            <w:pPr>
              <w:tabs>
                <w:tab w:val="clear" w:pos="227"/>
              </w:tabs>
              <w:spacing w:line="380" w:lineRule="exact"/>
              <w:ind w:left="175" w:hanging="175"/>
              <w:rPr>
                <w:rFonts w:ascii="Cordia New" w:hAnsi="Cordia New" w:cs="Cordia New"/>
                <w:sz w:val="26"/>
                <w:szCs w:val="26"/>
                <w:cs/>
              </w:rPr>
            </w:pPr>
          </w:p>
        </w:tc>
        <w:tc>
          <w:tcPr>
            <w:tcW w:w="271" w:type="dxa"/>
          </w:tcPr>
          <w:p w14:paraId="77A55EB5" w14:textId="77777777" w:rsidR="00F4652B" w:rsidRPr="007C34E1" w:rsidRDefault="00F4652B" w:rsidP="002039ED">
            <w:pPr>
              <w:tabs>
                <w:tab w:val="clear" w:pos="227"/>
              </w:tabs>
              <w:spacing w:line="380" w:lineRule="exact"/>
              <w:rPr>
                <w:rFonts w:ascii="Cordia New" w:hAnsi="Cordia New" w:cs="Cordia New"/>
                <w:sz w:val="26"/>
                <w:szCs w:val="26"/>
                <w:cs/>
              </w:rPr>
            </w:pPr>
          </w:p>
        </w:tc>
        <w:tc>
          <w:tcPr>
            <w:tcW w:w="1129" w:type="dxa"/>
            <w:tcBorders>
              <w:top w:val="single" w:sz="12" w:space="0" w:color="auto"/>
            </w:tcBorders>
          </w:tcPr>
          <w:p w14:paraId="47424797"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241" w:type="dxa"/>
          </w:tcPr>
          <w:p w14:paraId="54C157AD"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Borders>
              <w:top w:val="single" w:sz="12" w:space="0" w:color="auto"/>
            </w:tcBorders>
          </w:tcPr>
          <w:p w14:paraId="184D704D"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39" w:type="dxa"/>
          </w:tcPr>
          <w:p w14:paraId="6DD9F563"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4" w:type="dxa"/>
            <w:tcBorders>
              <w:top w:val="single" w:sz="12" w:space="0" w:color="auto"/>
            </w:tcBorders>
          </w:tcPr>
          <w:p w14:paraId="5DA7D8BD"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41" w:type="dxa"/>
          </w:tcPr>
          <w:p w14:paraId="0B32BB95"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5" w:type="dxa"/>
            <w:tcBorders>
              <w:top w:val="single" w:sz="12" w:space="0" w:color="auto"/>
            </w:tcBorders>
          </w:tcPr>
          <w:p w14:paraId="3452EC57"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r>
      <w:tr w:rsidR="00F4652B" w:rsidRPr="00EF48EF" w14:paraId="0C99A76D" w14:textId="77777777" w:rsidTr="009E4C40">
        <w:trPr>
          <w:cantSplit/>
          <w:trHeight w:val="265"/>
        </w:trPr>
        <w:tc>
          <w:tcPr>
            <w:tcW w:w="3690" w:type="dxa"/>
          </w:tcPr>
          <w:p w14:paraId="1F666143" w14:textId="78D1ED8B" w:rsidR="00F4652B" w:rsidRPr="007C34E1" w:rsidRDefault="00F4652B" w:rsidP="002039ED">
            <w:pPr>
              <w:tabs>
                <w:tab w:val="clear" w:pos="227"/>
              </w:tabs>
              <w:spacing w:line="380" w:lineRule="exact"/>
              <w:ind w:left="175" w:hanging="175"/>
              <w:rPr>
                <w:rFonts w:ascii="Cordia New" w:hAnsi="Cordia New" w:cs="Cordia New"/>
                <w:sz w:val="26"/>
                <w:szCs w:val="26"/>
                <w:cs/>
              </w:rPr>
            </w:pPr>
            <w:r w:rsidRPr="007C34E1">
              <w:rPr>
                <w:rFonts w:ascii="Cordia New" w:hAnsi="Cordia New" w:cs="Cordia New"/>
                <w:b/>
                <w:bCs/>
                <w:sz w:val="26"/>
                <w:szCs w:val="26"/>
                <w:cs/>
              </w:rPr>
              <w:t>ค่าบริการอื่น</w:t>
            </w:r>
          </w:p>
        </w:tc>
        <w:tc>
          <w:tcPr>
            <w:tcW w:w="271" w:type="dxa"/>
          </w:tcPr>
          <w:p w14:paraId="35ADFB91" w14:textId="77777777" w:rsidR="00F4652B" w:rsidRPr="007C34E1" w:rsidRDefault="00F4652B" w:rsidP="002039ED">
            <w:pPr>
              <w:tabs>
                <w:tab w:val="clear" w:pos="227"/>
              </w:tabs>
              <w:spacing w:line="380" w:lineRule="exact"/>
              <w:rPr>
                <w:rFonts w:ascii="Cordia New" w:hAnsi="Cordia New" w:cs="Cordia New"/>
                <w:sz w:val="26"/>
                <w:szCs w:val="26"/>
                <w:cs/>
              </w:rPr>
            </w:pPr>
          </w:p>
        </w:tc>
        <w:tc>
          <w:tcPr>
            <w:tcW w:w="1129" w:type="dxa"/>
          </w:tcPr>
          <w:p w14:paraId="6E98CB4E"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241" w:type="dxa"/>
          </w:tcPr>
          <w:p w14:paraId="76BC632C"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Pr>
          <w:p w14:paraId="3435884B"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39" w:type="dxa"/>
          </w:tcPr>
          <w:p w14:paraId="04BA8216"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4" w:type="dxa"/>
          </w:tcPr>
          <w:p w14:paraId="021D3B7F"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41" w:type="dxa"/>
          </w:tcPr>
          <w:p w14:paraId="36801EC6"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5" w:type="dxa"/>
          </w:tcPr>
          <w:p w14:paraId="6C296F24"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r>
      <w:tr w:rsidR="00FA100D" w:rsidRPr="00EF48EF" w14:paraId="5E82AF24" w14:textId="77777777">
        <w:trPr>
          <w:cantSplit/>
        </w:trPr>
        <w:tc>
          <w:tcPr>
            <w:tcW w:w="3690" w:type="dxa"/>
          </w:tcPr>
          <w:p w14:paraId="50846AF3" w14:textId="77777777" w:rsidR="00FA100D" w:rsidRPr="007C34E1" w:rsidRDefault="00FA100D" w:rsidP="002039ED">
            <w:pPr>
              <w:tabs>
                <w:tab w:val="clear" w:pos="454"/>
                <w:tab w:val="left" w:pos="6"/>
              </w:tabs>
              <w:spacing w:line="380" w:lineRule="exact"/>
              <w:ind w:left="227"/>
              <w:rPr>
                <w:rFonts w:ascii="Cordia New" w:hAnsi="Cordia New" w:cs="Cordia New"/>
                <w:sz w:val="26"/>
                <w:szCs w:val="26"/>
                <w:cs/>
              </w:rPr>
            </w:pPr>
            <w:r w:rsidRPr="007C34E1">
              <w:rPr>
                <w:rFonts w:ascii="Cordia New" w:hAnsi="Cordia New" w:cs="Cordia New"/>
                <w:sz w:val="26"/>
                <w:szCs w:val="26"/>
                <w:cs/>
              </w:rPr>
              <w:t>บริษัทย่อย</w:t>
            </w:r>
          </w:p>
        </w:tc>
        <w:tc>
          <w:tcPr>
            <w:tcW w:w="271" w:type="dxa"/>
          </w:tcPr>
          <w:p w14:paraId="0307C705" w14:textId="77777777" w:rsidR="00FA100D" w:rsidRPr="007C34E1" w:rsidRDefault="00FA100D" w:rsidP="002039ED">
            <w:pPr>
              <w:tabs>
                <w:tab w:val="clear" w:pos="227"/>
              </w:tabs>
              <w:spacing w:line="380" w:lineRule="exact"/>
              <w:rPr>
                <w:rFonts w:ascii="Cordia New" w:hAnsi="Cordia New" w:cs="Cordia New"/>
                <w:sz w:val="26"/>
                <w:szCs w:val="26"/>
                <w:cs/>
              </w:rPr>
            </w:pPr>
          </w:p>
        </w:tc>
        <w:tc>
          <w:tcPr>
            <w:tcW w:w="1129" w:type="dxa"/>
          </w:tcPr>
          <w:p w14:paraId="5C6ABD04" w14:textId="41592665" w:rsidR="00FA100D" w:rsidRPr="00CE2ECF" w:rsidRDefault="00FA100D"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87"/>
              <w:jc w:val="right"/>
              <w:rPr>
                <w:rFonts w:ascii="Cordia New" w:hAnsi="Cordia New" w:cs="Cordia New"/>
                <w:sz w:val="26"/>
                <w:szCs w:val="26"/>
              </w:rPr>
            </w:pPr>
            <w:r w:rsidRPr="00CE2ECF">
              <w:rPr>
                <w:rFonts w:ascii="Cordia New" w:hAnsi="Cordia New" w:cs="Cordia New"/>
                <w:sz w:val="26"/>
                <w:szCs w:val="26"/>
              </w:rPr>
              <w:t>-</w:t>
            </w:r>
          </w:p>
        </w:tc>
        <w:tc>
          <w:tcPr>
            <w:tcW w:w="241" w:type="dxa"/>
          </w:tcPr>
          <w:p w14:paraId="05E2371F" w14:textId="77777777" w:rsidR="00FA100D" w:rsidRPr="00CE2ECF" w:rsidRDefault="00FA100D"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1096" w:type="dxa"/>
          </w:tcPr>
          <w:p w14:paraId="5269639F" w14:textId="3331BED1" w:rsidR="00FA100D" w:rsidRPr="007C34E1" w:rsidRDefault="00FA100D"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87"/>
              <w:jc w:val="right"/>
              <w:rPr>
                <w:rFonts w:ascii="Cordia New" w:hAnsi="Cordia New" w:cs="Cordia New"/>
                <w:sz w:val="26"/>
                <w:szCs w:val="26"/>
                <w:lang w:val="en-GB"/>
              </w:rPr>
            </w:pPr>
            <w:r>
              <w:rPr>
                <w:rFonts w:ascii="Cordia New" w:hAnsi="Cordia New" w:cs="Cordia New"/>
                <w:sz w:val="26"/>
                <w:szCs w:val="26"/>
                <w:lang w:val="en-GB"/>
              </w:rPr>
              <w:t>-</w:t>
            </w:r>
          </w:p>
        </w:tc>
        <w:tc>
          <w:tcPr>
            <w:tcW w:w="239" w:type="dxa"/>
          </w:tcPr>
          <w:p w14:paraId="301FAFEB" w14:textId="77777777" w:rsidR="00FA100D" w:rsidRPr="00CE2ECF" w:rsidRDefault="00FA100D"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1114" w:type="dxa"/>
          </w:tcPr>
          <w:p w14:paraId="4AAC8617" w14:textId="7D4BFED9" w:rsidR="00FA100D" w:rsidRPr="00CE2ECF" w:rsidRDefault="00FA100D"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sidRPr="00CE2ECF">
              <w:rPr>
                <w:rFonts w:ascii="Cordia New" w:hAnsi="Cordia New" w:cs="Cordia New"/>
                <w:sz w:val="26"/>
                <w:szCs w:val="26"/>
                <w:lang w:val="en-GB"/>
              </w:rPr>
              <w:t>105</w:t>
            </w:r>
          </w:p>
        </w:tc>
        <w:tc>
          <w:tcPr>
            <w:tcW w:w="241" w:type="dxa"/>
          </w:tcPr>
          <w:p w14:paraId="57A0F147" w14:textId="77777777" w:rsidR="00FA100D" w:rsidRPr="00CE2ECF" w:rsidRDefault="00FA100D"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1205" w:type="dxa"/>
          </w:tcPr>
          <w:p w14:paraId="5455113A" w14:textId="76DD91D4" w:rsidR="00FA100D" w:rsidRPr="00CE2ECF" w:rsidRDefault="00FA100D"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sidRPr="00CE2ECF">
              <w:rPr>
                <w:rFonts w:ascii="Cordia New" w:hAnsi="Cordia New" w:cs="Cordia New"/>
                <w:sz w:val="26"/>
                <w:szCs w:val="26"/>
                <w:lang w:val="en-GB"/>
              </w:rPr>
              <w:t>97</w:t>
            </w:r>
          </w:p>
        </w:tc>
      </w:tr>
      <w:tr w:rsidR="00F4652B" w:rsidRPr="00EF48EF" w14:paraId="4741DB03" w14:textId="77777777" w:rsidTr="009E4C40">
        <w:trPr>
          <w:cantSplit/>
          <w:trHeight w:hRule="exact" w:val="336"/>
        </w:trPr>
        <w:tc>
          <w:tcPr>
            <w:tcW w:w="3690" w:type="dxa"/>
          </w:tcPr>
          <w:p w14:paraId="167FA2F8" w14:textId="77777777" w:rsidR="00F4652B" w:rsidRPr="007C34E1" w:rsidRDefault="00F4652B" w:rsidP="002039ED">
            <w:pPr>
              <w:tabs>
                <w:tab w:val="clear" w:pos="227"/>
              </w:tabs>
              <w:spacing w:line="380" w:lineRule="exact"/>
              <w:rPr>
                <w:rFonts w:ascii="Cordia New" w:hAnsi="Cordia New" w:cs="Cordia New"/>
                <w:sz w:val="26"/>
                <w:szCs w:val="26"/>
                <w:cs/>
              </w:rPr>
            </w:pPr>
          </w:p>
        </w:tc>
        <w:tc>
          <w:tcPr>
            <w:tcW w:w="271" w:type="dxa"/>
          </w:tcPr>
          <w:p w14:paraId="399BD385" w14:textId="77777777" w:rsidR="00F4652B" w:rsidRPr="007C34E1" w:rsidRDefault="00F4652B" w:rsidP="002039ED">
            <w:pPr>
              <w:tabs>
                <w:tab w:val="clear" w:pos="227"/>
              </w:tabs>
              <w:spacing w:line="380" w:lineRule="exact"/>
              <w:rPr>
                <w:rFonts w:ascii="Cordia New" w:hAnsi="Cordia New" w:cs="Cordia New"/>
                <w:sz w:val="26"/>
                <w:szCs w:val="26"/>
                <w:cs/>
              </w:rPr>
            </w:pPr>
          </w:p>
        </w:tc>
        <w:tc>
          <w:tcPr>
            <w:tcW w:w="1129" w:type="dxa"/>
            <w:tcBorders>
              <w:top w:val="single" w:sz="12" w:space="0" w:color="auto"/>
            </w:tcBorders>
          </w:tcPr>
          <w:p w14:paraId="1128BD16"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41" w:type="dxa"/>
          </w:tcPr>
          <w:p w14:paraId="62EAB787"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Borders>
              <w:top w:val="single" w:sz="12" w:space="0" w:color="auto"/>
            </w:tcBorders>
          </w:tcPr>
          <w:p w14:paraId="618F9B45"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87"/>
              <w:jc w:val="right"/>
              <w:rPr>
                <w:rFonts w:ascii="Cordia New" w:hAnsi="Cordia New" w:cs="Cordia New"/>
                <w:sz w:val="26"/>
                <w:szCs w:val="26"/>
              </w:rPr>
            </w:pPr>
          </w:p>
        </w:tc>
        <w:tc>
          <w:tcPr>
            <w:tcW w:w="239" w:type="dxa"/>
          </w:tcPr>
          <w:p w14:paraId="5D448F1D"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4" w:type="dxa"/>
            <w:tcBorders>
              <w:top w:val="single" w:sz="12" w:space="0" w:color="auto"/>
            </w:tcBorders>
          </w:tcPr>
          <w:p w14:paraId="2A333EB4"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241" w:type="dxa"/>
          </w:tcPr>
          <w:p w14:paraId="0AF939D7"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5" w:type="dxa"/>
            <w:tcBorders>
              <w:top w:val="single" w:sz="12" w:space="0" w:color="auto"/>
            </w:tcBorders>
          </w:tcPr>
          <w:p w14:paraId="162C944C"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r>
      <w:tr w:rsidR="00F4652B" w:rsidRPr="00EF48EF" w14:paraId="4620EAE9" w14:textId="77777777" w:rsidTr="009E4C40">
        <w:trPr>
          <w:cantSplit/>
        </w:trPr>
        <w:tc>
          <w:tcPr>
            <w:tcW w:w="3690" w:type="dxa"/>
          </w:tcPr>
          <w:p w14:paraId="447BCCCB" w14:textId="562EDD01" w:rsidR="00F4652B" w:rsidRPr="007C34E1" w:rsidRDefault="00F4652B" w:rsidP="002039ED">
            <w:pPr>
              <w:tabs>
                <w:tab w:val="clear" w:pos="227"/>
              </w:tabs>
              <w:spacing w:line="380" w:lineRule="exact"/>
              <w:rPr>
                <w:rFonts w:ascii="Cordia New" w:hAnsi="Cordia New" w:cs="Cordia New"/>
                <w:b/>
                <w:bCs/>
                <w:sz w:val="26"/>
                <w:szCs w:val="26"/>
                <w:cs/>
              </w:rPr>
            </w:pPr>
          </w:p>
        </w:tc>
        <w:tc>
          <w:tcPr>
            <w:tcW w:w="271" w:type="dxa"/>
          </w:tcPr>
          <w:p w14:paraId="5C6C6541" w14:textId="77777777" w:rsidR="00F4652B" w:rsidRPr="007C34E1" w:rsidRDefault="00F4652B" w:rsidP="002039ED">
            <w:pPr>
              <w:tabs>
                <w:tab w:val="clear" w:pos="227"/>
              </w:tabs>
              <w:spacing w:line="380" w:lineRule="exact"/>
              <w:rPr>
                <w:rFonts w:ascii="Cordia New" w:hAnsi="Cordia New" w:cs="Cordia New"/>
                <w:sz w:val="26"/>
                <w:szCs w:val="26"/>
                <w:cs/>
              </w:rPr>
            </w:pPr>
          </w:p>
        </w:tc>
        <w:tc>
          <w:tcPr>
            <w:tcW w:w="1129" w:type="dxa"/>
          </w:tcPr>
          <w:p w14:paraId="68C5AD77"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41" w:type="dxa"/>
          </w:tcPr>
          <w:p w14:paraId="029C8D3E"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Pr>
          <w:p w14:paraId="4AE34349"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87"/>
              <w:jc w:val="right"/>
              <w:rPr>
                <w:rFonts w:ascii="Cordia New" w:hAnsi="Cordia New" w:cs="Cordia New"/>
                <w:sz w:val="26"/>
                <w:szCs w:val="26"/>
                <w:lang w:val="en-GB"/>
              </w:rPr>
            </w:pPr>
          </w:p>
        </w:tc>
        <w:tc>
          <w:tcPr>
            <w:tcW w:w="239" w:type="dxa"/>
          </w:tcPr>
          <w:p w14:paraId="0B993778"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4" w:type="dxa"/>
          </w:tcPr>
          <w:p w14:paraId="0FF1A8F3"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41" w:type="dxa"/>
          </w:tcPr>
          <w:p w14:paraId="44EB2827"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5" w:type="dxa"/>
          </w:tcPr>
          <w:p w14:paraId="0C702AA6"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r>
      <w:tr w:rsidR="003E5B67" w:rsidRPr="00EF48EF" w14:paraId="1F450199" w14:textId="77777777" w:rsidTr="009E4C40">
        <w:trPr>
          <w:cantSplit/>
        </w:trPr>
        <w:tc>
          <w:tcPr>
            <w:tcW w:w="3690" w:type="dxa"/>
          </w:tcPr>
          <w:p w14:paraId="726F8988" w14:textId="77777777" w:rsidR="003E5B67" w:rsidRPr="007C34E1" w:rsidRDefault="003E5B67" w:rsidP="002039ED">
            <w:pPr>
              <w:tabs>
                <w:tab w:val="clear" w:pos="227"/>
              </w:tabs>
              <w:spacing w:line="380" w:lineRule="exact"/>
              <w:rPr>
                <w:rFonts w:ascii="Cordia New" w:hAnsi="Cordia New" w:cs="Cordia New"/>
                <w:b/>
                <w:bCs/>
                <w:sz w:val="26"/>
                <w:szCs w:val="26"/>
                <w:cs/>
              </w:rPr>
            </w:pPr>
          </w:p>
        </w:tc>
        <w:tc>
          <w:tcPr>
            <w:tcW w:w="271" w:type="dxa"/>
          </w:tcPr>
          <w:p w14:paraId="3BFC12E7" w14:textId="77777777" w:rsidR="003E5B67" w:rsidRPr="007C34E1" w:rsidRDefault="003E5B67" w:rsidP="002039ED">
            <w:pPr>
              <w:tabs>
                <w:tab w:val="clear" w:pos="227"/>
              </w:tabs>
              <w:spacing w:line="380" w:lineRule="exact"/>
              <w:rPr>
                <w:rFonts w:ascii="Cordia New" w:hAnsi="Cordia New" w:cs="Cordia New"/>
                <w:sz w:val="26"/>
                <w:szCs w:val="26"/>
                <w:cs/>
              </w:rPr>
            </w:pPr>
          </w:p>
        </w:tc>
        <w:tc>
          <w:tcPr>
            <w:tcW w:w="1129" w:type="dxa"/>
          </w:tcPr>
          <w:p w14:paraId="506E025B" w14:textId="77777777" w:rsidR="003E5B67" w:rsidRPr="007C34E1" w:rsidRDefault="003E5B67"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41" w:type="dxa"/>
          </w:tcPr>
          <w:p w14:paraId="275D401E" w14:textId="77777777" w:rsidR="003E5B67" w:rsidRPr="007C34E1" w:rsidRDefault="003E5B67"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Pr>
          <w:p w14:paraId="3F717752" w14:textId="77777777" w:rsidR="003E5B67" w:rsidRPr="007C34E1" w:rsidRDefault="003E5B67"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87"/>
              <w:jc w:val="right"/>
              <w:rPr>
                <w:rFonts w:ascii="Cordia New" w:hAnsi="Cordia New" w:cs="Cordia New"/>
                <w:sz w:val="26"/>
                <w:szCs w:val="26"/>
                <w:lang w:val="en-GB"/>
              </w:rPr>
            </w:pPr>
          </w:p>
        </w:tc>
        <w:tc>
          <w:tcPr>
            <w:tcW w:w="239" w:type="dxa"/>
          </w:tcPr>
          <w:p w14:paraId="7EFB5602" w14:textId="77777777" w:rsidR="003E5B67" w:rsidRPr="007C34E1" w:rsidRDefault="003E5B67"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4" w:type="dxa"/>
          </w:tcPr>
          <w:p w14:paraId="0B1F8709" w14:textId="77777777" w:rsidR="003E5B67" w:rsidRPr="007C34E1" w:rsidRDefault="003E5B67"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41" w:type="dxa"/>
          </w:tcPr>
          <w:p w14:paraId="538C24EF" w14:textId="77777777" w:rsidR="003E5B67" w:rsidRPr="007C34E1" w:rsidRDefault="003E5B67"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5" w:type="dxa"/>
          </w:tcPr>
          <w:p w14:paraId="4271B54C" w14:textId="77777777" w:rsidR="003E5B67" w:rsidRPr="007C34E1" w:rsidRDefault="003E5B67"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r>
      <w:tr w:rsidR="003E5B67" w:rsidRPr="00EF48EF" w14:paraId="4CFEEE9D" w14:textId="77777777" w:rsidTr="009E4C40">
        <w:trPr>
          <w:cantSplit/>
        </w:trPr>
        <w:tc>
          <w:tcPr>
            <w:tcW w:w="3690" w:type="dxa"/>
          </w:tcPr>
          <w:p w14:paraId="16C20130" w14:textId="5EE14DB2" w:rsidR="003E5B67" w:rsidRPr="007C34E1" w:rsidRDefault="003E5B67" w:rsidP="002039ED">
            <w:pPr>
              <w:tabs>
                <w:tab w:val="clear" w:pos="227"/>
              </w:tabs>
              <w:spacing w:line="380" w:lineRule="exact"/>
              <w:rPr>
                <w:rFonts w:ascii="Cordia New" w:hAnsi="Cordia New" w:cs="Cordia New"/>
                <w:b/>
                <w:bCs/>
                <w:sz w:val="26"/>
                <w:szCs w:val="26"/>
                <w:cs/>
              </w:rPr>
            </w:pPr>
            <w:r w:rsidRPr="007C34E1">
              <w:rPr>
                <w:rFonts w:ascii="Cordia New" w:hAnsi="Cordia New" w:cs="Cordia New"/>
                <w:b/>
                <w:bCs/>
                <w:sz w:val="26"/>
                <w:szCs w:val="26"/>
                <w:cs/>
              </w:rPr>
              <w:lastRenderedPageBreak/>
              <w:t>ดอกเบี้ยรับ</w:t>
            </w:r>
          </w:p>
        </w:tc>
        <w:tc>
          <w:tcPr>
            <w:tcW w:w="271" w:type="dxa"/>
          </w:tcPr>
          <w:p w14:paraId="2BB43CD2" w14:textId="77777777" w:rsidR="003E5B67" w:rsidRPr="007C34E1" w:rsidRDefault="003E5B67" w:rsidP="002039ED">
            <w:pPr>
              <w:tabs>
                <w:tab w:val="clear" w:pos="227"/>
              </w:tabs>
              <w:spacing w:line="380" w:lineRule="exact"/>
              <w:rPr>
                <w:rFonts w:ascii="Cordia New" w:hAnsi="Cordia New" w:cs="Cordia New"/>
                <w:sz w:val="26"/>
                <w:szCs w:val="26"/>
                <w:cs/>
              </w:rPr>
            </w:pPr>
          </w:p>
        </w:tc>
        <w:tc>
          <w:tcPr>
            <w:tcW w:w="1129" w:type="dxa"/>
          </w:tcPr>
          <w:p w14:paraId="3C8E0879" w14:textId="77777777" w:rsidR="003E5B67" w:rsidRPr="007C34E1" w:rsidRDefault="003E5B67"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41" w:type="dxa"/>
          </w:tcPr>
          <w:p w14:paraId="2FE7EF09" w14:textId="77777777" w:rsidR="003E5B67" w:rsidRPr="007C34E1" w:rsidRDefault="003E5B67"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Pr>
          <w:p w14:paraId="6FCA0761" w14:textId="77777777" w:rsidR="003E5B67" w:rsidRPr="007C34E1" w:rsidRDefault="003E5B67"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87"/>
              <w:jc w:val="right"/>
              <w:rPr>
                <w:rFonts w:ascii="Cordia New" w:hAnsi="Cordia New" w:cs="Cordia New"/>
                <w:sz w:val="26"/>
                <w:szCs w:val="26"/>
                <w:lang w:val="en-GB"/>
              </w:rPr>
            </w:pPr>
          </w:p>
        </w:tc>
        <w:tc>
          <w:tcPr>
            <w:tcW w:w="239" w:type="dxa"/>
          </w:tcPr>
          <w:p w14:paraId="348A0FA5" w14:textId="77777777" w:rsidR="003E5B67" w:rsidRPr="007C34E1" w:rsidRDefault="003E5B67"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4" w:type="dxa"/>
          </w:tcPr>
          <w:p w14:paraId="2F870D13" w14:textId="77777777" w:rsidR="003E5B67" w:rsidRPr="007C34E1" w:rsidRDefault="003E5B67"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41" w:type="dxa"/>
          </w:tcPr>
          <w:p w14:paraId="6B0D6D76" w14:textId="77777777" w:rsidR="003E5B67" w:rsidRPr="007C34E1" w:rsidRDefault="003E5B67"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5" w:type="dxa"/>
          </w:tcPr>
          <w:p w14:paraId="7D2D46B8" w14:textId="77777777" w:rsidR="003E5B67" w:rsidRPr="007C34E1" w:rsidRDefault="003E5B67"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r>
      <w:tr w:rsidR="00F4652B" w:rsidRPr="00EF48EF" w14:paraId="53B29A55" w14:textId="77777777" w:rsidTr="009E4C40">
        <w:trPr>
          <w:cantSplit/>
        </w:trPr>
        <w:tc>
          <w:tcPr>
            <w:tcW w:w="3690" w:type="dxa"/>
          </w:tcPr>
          <w:p w14:paraId="77E0C6DB" w14:textId="77777777" w:rsidR="00F4652B" w:rsidRPr="007C34E1" w:rsidRDefault="00F4652B" w:rsidP="002039ED">
            <w:pPr>
              <w:tabs>
                <w:tab w:val="clear" w:pos="454"/>
                <w:tab w:val="left" w:pos="6"/>
              </w:tabs>
              <w:spacing w:line="380" w:lineRule="exact"/>
              <w:ind w:left="227"/>
              <w:rPr>
                <w:rFonts w:ascii="Cordia New" w:hAnsi="Cordia New" w:cs="Cordia New"/>
                <w:sz w:val="26"/>
                <w:szCs w:val="26"/>
                <w:cs/>
              </w:rPr>
            </w:pPr>
            <w:r w:rsidRPr="007C34E1">
              <w:rPr>
                <w:rFonts w:ascii="Cordia New" w:hAnsi="Cordia New" w:cs="Cordia New"/>
                <w:sz w:val="26"/>
                <w:szCs w:val="26"/>
                <w:cs/>
              </w:rPr>
              <w:t>บริษัทย่อย</w:t>
            </w:r>
          </w:p>
        </w:tc>
        <w:tc>
          <w:tcPr>
            <w:tcW w:w="271" w:type="dxa"/>
          </w:tcPr>
          <w:p w14:paraId="0539B413" w14:textId="77777777" w:rsidR="00F4652B" w:rsidRPr="007C34E1" w:rsidRDefault="00F4652B" w:rsidP="002039ED">
            <w:pPr>
              <w:tabs>
                <w:tab w:val="clear" w:pos="227"/>
              </w:tabs>
              <w:spacing w:line="380" w:lineRule="exact"/>
              <w:rPr>
                <w:rFonts w:ascii="Cordia New" w:hAnsi="Cordia New" w:cs="Cordia New"/>
                <w:sz w:val="26"/>
                <w:szCs w:val="26"/>
                <w:cs/>
              </w:rPr>
            </w:pPr>
          </w:p>
        </w:tc>
        <w:tc>
          <w:tcPr>
            <w:tcW w:w="1129" w:type="dxa"/>
            <w:tcBorders>
              <w:bottom w:val="single" w:sz="12" w:space="0" w:color="auto"/>
            </w:tcBorders>
          </w:tcPr>
          <w:p w14:paraId="2B9CDCAB" w14:textId="6853E262" w:rsidR="00F4652B" w:rsidRPr="00CE2ECF" w:rsidRDefault="00E0779F"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87"/>
              <w:jc w:val="right"/>
              <w:rPr>
                <w:rFonts w:ascii="Cordia New" w:hAnsi="Cordia New" w:cs="Cordia New"/>
                <w:sz w:val="26"/>
                <w:szCs w:val="26"/>
              </w:rPr>
            </w:pPr>
            <w:r w:rsidRPr="00CE2ECF">
              <w:rPr>
                <w:rFonts w:ascii="Cordia New" w:hAnsi="Cordia New" w:cs="Cordia New"/>
                <w:sz w:val="26"/>
                <w:szCs w:val="26"/>
              </w:rPr>
              <w:t>-</w:t>
            </w:r>
          </w:p>
        </w:tc>
        <w:tc>
          <w:tcPr>
            <w:tcW w:w="241" w:type="dxa"/>
          </w:tcPr>
          <w:p w14:paraId="3BCA6489"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Borders>
              <w:bottom w:val="single" w:sz="12" w:space="0" w:color="auto"/>
            </w:tcBorders>
          </w:tcPr>
          <w:p w14:paraId="5E7FC27F" w14:textId="06674E8A" w:rsidR="00F4652B" w:rsidRPr="007C34E1" w:rsidRDefault="001B4E16"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87"/>
              <w:jc w:val="right"/>
              <w:rPr>
                <w:rFonts w:ascii="Cordia New" w:hAnsi="Cordia New" w:cs="Cordia New"/>
                <w:sz w:val="26"/>
                <w:szCs w:val="26"/>
              </w:rPr>
            </w:pPr>
            <w:r>
              <w:rPr>
                <w:rFonts w:ascii="Cordia New" w:hAnsi="Cordia New" w:cs="Cordia New"/>
                <w:sz w:val="26"/>
                <w:szCs w:val="26"/>
              </w:rPr>
              <w:t>-</w:t>
            </w:r>
          </w:p>
        </w:tc>
        <w:tc>
          <w:tcPr>
            <w:tcW w:w="239" w:type="dxa"/>
          </w:tcPr>
          <w:p w14:paraId="66555D19"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4" w:type="dxa"/>
            <w:tcBorders>
              <w:bottom w:val="single" w:sz="12" w:space="0" w:color="auto"/>
            </w:tcBorders>
            <w:vAlign w:val="bottom"/>
          </w:tcPr>
          <w:p w14:paraId="73E1758D" w14:textId="4E014C6F" w:rsidR="00F4652B" w:rsidRPr="007C34E1" w:rsidRDefault="00285D69"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Pr>
                <w:rFonts w:ascii="Cordia New" w:hAnsi="Cordia New" w:cs="Cordia New"/>
                <w:sz w:val="26"/>
                <w:szCs w:val="26"/>
              </w:rPr>
              <w:t>766</w:t>
            </w:r>
          </w:p>
        </w:tc>
        <w:tc>
          <w:tcPr>
            <w:tcW w:w="241" w:type="dxa"/>
          </w:tcPr>
          <w:p w14:paraId="2B678A86"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5" w:type="dxa"/>
            <w:tcBorders>
              <w:bottom w:val="single" w:sz="12" w:space="0" w:color="auto"/>
            </w:tcBorders>
            <w:vAlign w:val="bottom"/>
          </w:tcPr>
          <w:p w14:paraId="3E3A0A86" w14:textId="4413156A" w:rsidR="00F4652B" w:rsidRPr="007C34E1" w:rsidRDefault="001B4E16"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sidRPr="001B4E16">
              <w:rPr>
                <w:rFonts w:ascii="Cordia New" w:hAnsi="Cordia New" w:cs="Cordia New"/>
                <w:sz w:val="26"/>
                <w:szCs w:val="26"/>
              </w:rPr>
              <w:t>1,096</w:t>
            </w:r>
          </w:p>
        </w:tc>
      </w:tr>
      <w:tr w:rsidR="00F4652B" w:rsidRPr="00EF48EF" w14:paraId="7F3B04A5" w14:textId="77777777" w:rsidTr="009E4C40">
        <w:trPr>
          <w:cantSplit/>
          <w:trHeight w:val="132"/>
        </w:trPr>
        <w:tc>
          <w:tcPr>
            <w:tcW w:w="3690" w:type="dxa"/>
          </w:tcPr>
          <w:p w14:paraId="05D79F0D" w14:textId="77777777" w:rsidR="00F4652B" w:rsidRPr="007C34E1" w:rsidRDefault="00F4652B" w:rsidP="002039ED">
            <w:pPr>
              <w:tabs>
                <w:tab w:val="clear" w:pos="227"/>
              </w:tabs>
              <w:spacing w:line="380" w:lineRule="exact"/>
              <w:rPr>
                <w:rFonts w:ascii="Cordia New" w:hAnsi="Cordia New" w:cs="Cordia New"/>
                <w:sz w:val="26"/>
                <w:szCs w:val="26"/>
                <w:cs/>
              </w:rPr>
            </w:pPr>
          </w:p>
        </w:tc>
        <w:tc>
          <w:tcPr>
            <w:tcW w:w="271" w:type="dxa"/>
          </w:tcPr>
          <w:p w14:paraId="3BFD65FA" w14:textId="77777777" w:rsidR="00F4652B" w:rsidRPr="007C34E1" w:rsidRDefault="00F4652B" w:rsidP="002039ED">
            <w:pPr>
              <w:tabs>
                <w:tab w:val="clear" w:pos="227"/>
              </w:tabs>
              <w:spacing w:line="380" w:lineRule="exact"/>
              <w:rPr>
                <w:rFonts w:ascii="Cordia New" w:hAnsi="Cordia New" w:cs="Cordia New"/>
                <w:sz w:val="26"/>
                <w:szCs w:val="26"/>
                <w:cs/>
              </w:rPr>
            </w:pPr>
          </w:p>
        </w:tc>
        <w:tc>
          <w:tcPr>
            <w:tcW w:w="1129" w:type="dxa"/>
          </w:tcPr>
          <w:p w14:paraId="0787A8E2"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87"/>
              <w:jc w:val="right"/>
              <w:rPr>
                <w:rFonts w:ascii="Cordia New" w:hAnsi="Cordia New" w:cs="Cordia New"/>
                <w:sz w:val="26"/>
                <w:szCs w:val="26"/>
              </w:rPr>
            </w:pPr>
          </w:p>
        </w:tc>
        <w:tc>
          <w:tcPr>
            <w:tcW w:w="241" w:type="dxa"/>
          </w:tcPr>
          <w:p w14:paraId="7A66A078"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Pr>
          <w:p w14:paraId="4E27088A"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39" w:type="dxa"/>
          </w:tcPr>
          <w:p w14:paraId="4A7F742B"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4" w:type="dxa"/>
          </w:tcPr>
          <w:p w14:paraId="16986DE4"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41" w:type="dxa"/>
          </w:tcPr>
          <w:p w14:paraId="70BC7641"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5" w:type="dxa"/>
          </w:tcPr>
          <w:p w14:paraId="09117ED2"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r>
      <w:tr w:rsidR="00F4652B" w:rsidRPr="00EF48EF" w14:paraId="41CA85F2" w14:textId="77777777" w:rsidTr="00766EF1">
        <w:trPr>
          <w:cantSplit/>
          <w:trHeight w:val="95"/>
        </w:trPr>
        <w:tc>
          <w:tcPr>
            <w:tcW w:w="3690" w:type="dxa"/>
          </w:tcPr>
          <w:p w14:paraId="162E1D4A" w14:textId="77777777" w:rsidR="00F4652B" w:rsidRPr="007C34E1" w:rsidRDefault="00F4652B" w:rsidP="002039ED">
            <w:pPr>
              <w:tabs>
                <w:tab w:val="clear" w:pos="227"/>
              </w:tabs>
              <w:spacing w:line="380" w:lineRule="exact"/>
              <w:rPr>
                <w:rFonts w:ascii="Cordia New" w:hAnsi="Cordia New" w:cs="Cordia New"/>
                <w:b/>
                <w:bCs/>
                <w:sz w:val="26"/>
                <w:szCs w:val="26"/>
                <w:cs/>
              </w:rPr>
            </w:pPr>
            <w:r w:rsidRPr="007C34E1">
              <w:rPr>
                <w:rFonts w:ascii="Cordia New" w:hAnsi="Cordia New" w:cs="Cordia New"/>
                <w:b/>
                <w:bCs/>
                <w:sz w:val="26"/>
                <w:szCs w:val="26"/>
                <w:cs/>
              </w:rPr>
              <w:t>ซื้อสินค้าและบริการ</w:t>
            </w:r>
          </w:p>
        </w:tc>
        <w:tc>
          <w:tcPr>
            <w:tcW w:w="271" w:type="dxa"/>
          </w:tcPr>
          <w:p w14:paraId="0226505E" w14:textId="77777777" w:rsidR="00F4652B" w:rsidRPr="007C34E1" w:rsidRDefault="00F4652B" w:rsidP="002039ED">
            <w:pPr>
              <w:tabs>
                <w:tab w:val="clear" w:pos="227"/>
              </w:tabs>
              <w:spacing w:line="380" w:lineRule="exact"/>
              <w:rPr>
                <w:rFonts w:ascii="Cordia New" w:hAnsi="Cordia New" w:cs="Cordia New"/>
                <w:sz w:val="26"/>
                <w:szCs w:val="26"/>
                <w:cs/>
              </w:rPr>
            </w:pPr>
          </w:p>
        </w:tc>
        <w:tc>
          <w:tcPr>
            <w:tcW w:w="1129" w:type="dxa"/>
          </w:tcPr>
          <w:p w14:paraId="52F44B4A"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87"/>
              <w:jc w:val="right"/>
              <w:rPr>
                <w:rFonts w:ascii="Cordia New" w:hAnsi="Cordia New" w:cs="Cordia New"/>
                <w:sz w:val="26"/>
                <w:szCs w:val="26"/>
              </w:rPr>
            </w:pPr>
          </w:p>
        </w:tc>
        <w:tc>
          <w:tcPr>
            <w:tcW w:w="241" w:type="dxa"/>
          </w:tcPr>
          <w:p w14:paraId="00F93259"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Pr>
          <w:p w14:paraId="730D395A"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39" w:type="dxa"/>
          </w:tcPr>
          <w:p w14:paraId="5D5E144D"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4" w:type="dxa"/>
          </w:tcPr>
          <w:p w14:paraId="7D3DB4D9"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41" w:type="dxa"/>
          </w:tcPr>
          <w:p w14:paraId="434FD1BB"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5" w:type="dxa"/>
          </w:tcPr>
          <w:p w14:paraId="682DD829"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r>
      <w:tr w:rsidR="00965B8F" w:rsidRPr="00EF48EF" w14:paraId="1770DA7A" w14:textId="77777777" w:rsidTr="009E4C40">
        <w:trPr>
          <w:cantSplit/>
        </w:trPr>
        <w:tc>
          <w:tcPr>
            <w:tcW w:w="3690" w:type="dxa"/>
          </w:tcPr>
          <w:p w14:paraId="29A2AADA" w14:textId="62F5842E" w:rsidR="00965B8F" w:rsidRPr="007C34E1" w:rsidRDefault="00965B8F" w:rsidP="002039ED">
            <w:pPr>
              <w:tabs>
                <w:tab w:val="clear" w:pos="454"/>
                <w:tab w:val="left" w:pos="6"/>
              </w:tabs>
              <w:spacing w:line="380" w:lineRule="exact"/>
              <w:ind w:left="227"/>
              <w:rPr>
                <w:rFonts w:ascii="Cordia New" w:hAnsi="Cordia New" w:cs="Cordia New"/>
                <w:sz w:val="26"/>
                <w:szCs w:val="26"/>
                <w:cs/>
              </w:rPr>
            </w:pPr>
            <w:r w:rsidRPr="007C34E1">
              <w:rPr>
                <w:rFonts w:ascii="Cordia New" w:hAnsi="Cordia New" w:cs="Cordia New"/>
                <w:sz w:val="26"/>
                <w:szCs w:val="26"/>
                <w:cs/>
              </w:rPr>
              <w:t>บริษัทย่อย</w:t>
            </w:r>
          </w:p>
        </w:tc>
        <w:tc>
          <w:tcPr>
            <w:tcW w:w="271" w:type="dxa"/>
          </w:tcPr>
          <w:p w14:paraId="60813C18" w14:textId="77777777" w:rsidR="00965B8F" w:rsidRPr="007C34E1" w:rsidRDefault="00965B8F" w:rsidP="002039ED">
            <w:pPr>
              <w:tabs>
                <w:tab w:val="clear" w:pos="227"/>
              </w:tabs>
              <w:spacing w:line="380" w:lineRule="exact"/>
              <w:rPr>
                <w:rFonts w:ascii="Cordia New" w:hAnsi="Cordia New" w:cs="Cordia New"/>
                <w:sz w:val="26"/>
                <w:szCs w:val="26"/>
                <w:cs/>
              </w:rPr>
            </w:pPr>
          </w:p>
        </w:tc>
        <w:tc>
          <w:tcPr>
            <w:tcW w:w="1129" w:type="dxa"/>
          </w:tcPr>
          <w:p w14:paraId="58EB48D2" w14:textId="45313E0A" w:rsidR="00965B8F" w:rsidRPr="00965B8F" w:rsidRDefault="00965B8F"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7"/>
              </w:tabs>
              <w:spacing w:line="380" w:lineRule="exact"/>
              <w:ind w:left="-222" w:right="187"/>
              <w:jc w:val="right"/>
              <w:rPr>
                <w:rFonts w:asciiTheme="minorBidi" w:hAnsiTheme="minorBidi" w:cstheme="minorBidi"/>
                <w:sz w:val="26"/>
                <w:szCs w:val="26"/>
                <w:lang w:val="en-GB"/>
              </w:rPr>
            </w:pPr>
            <w:r w:rsidRPr="00965B8F">
              <w:rPr>
                <w:rFonts w:asciiTheme="minorBidi" w:hAnsiTheme="minorBidi" w:cstheme="minorBidi"/>
                <w:sz w:val="26"/>
                <w:szCs w:val="26"/>
              </w:rPr>
              <w:t>-</w:t>
            </w:r>
          </w:p>
        </w:tc>
        <w:tc>
          <w:tcPr>
            <w:tcW w:w="241" w:type="dxa"/>
          </w:tcPr>
          <w:p w14:paraId="555593E7" w14:textId="77777777" w:rsidR="00965B8F" w:rsidRPr="007C34E1" w:rsidRDefault="00965B8F"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Pr>
          <w:p w14:paraId="4F17E92C" w14:textId="24A58645" w:rsidR="00965B8F" w:rsidRPr="007C34E1" w:rsidRDefault="00965B8F"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87"/>
              <w:jc w:val="right"/>
              <w:rPr>
                <w:rFonts w:ascii="Cordia New" w:hAnsi="Cordia New" w:cs="Cordia New"/>
                <w:sz w:val="26"/>
                <w:szCs w:val="26"/>
                <w:lang w:val="en-GB"/>
              </w:rPr>
            </w:pPr>
            <w:r w:rsidRPr="00B15D78">
              <w:rPr>
                <w:rFonts w:ascii="Cordia New" w:hAnsi="Cordia New" w:cs="Cordia New"/>
                <w:sz w:val="26"/>
                <w:szCs w:val="26"/>
                <w:lang w:val="en-GB"/>
              </w:rPr>
              <w:t>-</w:t>
            </w:r>
          </w:p>
        </w:tc>
        <w:tc>
          <w:tcPr>
            <w:tcW w:w="239" w:type="dxa"/>
          </w:tcPr>
          <w:p w14:paraId="6359182C" w14:textId="77777777" w:rsidR="00965B8F" w:rsidRPr="007C34E1" w:rsidRDefault="00965B8F"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4" w:type="dxa"/>
          </w:tcPr>
          <w:p w14:paraId="6C012BFE" w14:textId="60FDA984" w:rsidR="00965B8F" w:rsidRPr="00E326F9" w:rsidRDefault="00965B8F"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Theme="minorBidi" w:hAnsiTheme="minorBidi" w:cstheme="minorBidi"/>
                <w:sz w:val="26"/>
                <w:szCs w:val="26"/>
                <w:lang w:val="en-GB"/>
              </w:rPr>
            </w:pPr>
            <w:r w:rsidRPr="00E326F9">
              <w:rPr>
                <w:rFonts w:asciiTheme="minorBidi" w:hAnsiTheme="minorBidi" w:cstheme="minorBidi"/>
                <w:sz w:val="26"/>
                <w:szCs w:val="26"/>
              </w:rPr>
              <w:t>66,468</w:t>
            </w:r>
          </w:p>
        </w:tc>
        <w:tc>
          <w:tcPr>
            <w:tcW w:w="241" w:type="dxa"/>
          </w:tcPr>
          <w:p w14:paraId="0401B194" w14:textId="77777777" w:rsidR="00965B8F" w:rsidRPr="00E326F9" w:rsidRDefault="00965B8F"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Theme="minorBidi" w:hAnsiTheme="minorBidi" w:cstheme="minorBidi"/>
                <w:sz w:val="26"/>
                <w:szCs w:val="26"/>
              </w:rPr>
            </w:pPr>
          </w:p>
        </w:tc>
        <w:tc>
          <w:tcPr>
            <w:tcW w:w="1205" w:type="dxa"/>
          </w:tcPr>
          <w:p w14:paraId="50062972" w14:textId="77D7112E" w:rsidR="00965B8F" w:rsidRPr="007C34E1" w:rsidRDefault="00965B8F"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sidRPr="00B15D78">
              <w:rPr>
                <w:rFonts w:ascii="Cordia New" w:hAnsi="Cordia New" w:cs="Cordia New"/>
                <w:sz w:val="26"/>
                <w:szCs w:val="26"/>
                <w:lang w:val="en-GB"/>
              </w:rPr>
              <w:t>55,508</w:t>
            </w:r>
          </w:p>
        </w:tc>
      </w:tr>
      <w:tr w:rsidR="00965B8F" w:rsidRPr="00EF48EF" w14:paraId="7458BE67" w14:textId="77777777" w:rsidTr="009E4C40">
        <w:trPr>
          <w:cantSplit/>
        </w:trPr>
        <w:tc>
          <w:tcPr>
            <w:tcW w:w="3690" w:type="dxa"/>
          </w:tcPr>
          <w:p w14:paraId="49278B87" w14:textId="5CD422D2" w:rsidR="00965B8F" w:rsidRPr="007C34E1" w:rsidRDefault="00965B8F" w:rsidP="002039ED">
            <w:pPr>
              <w:tabs>
                <w:tab w:val="clear" w:pos="454"/>
                <w:tab w:val="left" w:pos="6"/>
              </w:tabs>
              <w:spacing w:line="380" w:lineRule="exact"/>
              <w:ind w:left="227"/>
              <w:rPr>
                <w:rFonts w:ascii="Cordia New" w:hAnsi="Cordia New" w:cs="Cordia New"/>
                <w:sz w:val="26"/>
                <w:szCs w:val="26"/>
                <w:cs/>
              </w:rPr>
            </w:pPr>
            <w:r w:rsidRPr="007C34E1">
              <w:rPr>
                <w:rFonts w:ascii="Cordia New" w:hAnsi="Cordia New" w:cs="Cordia New"/>
                <w:sz w:val="26"/>
                <w:szCs w:val="26"/>
                <w:cs/>
              </w:rPr>
              <w:t>บริษัทที่เกี่ยวข้องกัน</w:t>
            </w:r>
          </w:p>
        </w:tc>
        <w:tc>
          <w:tcPr>
            <w:tcW w:w="271" w:type="dxa"/>
          </w:tcPr>
          <w:p w14:paraId="0D20A319" w14:textId="77777777" w:rsidR="00965B8F" w:rsidRPr="007C34E1" w:rsidRDefault="00965B8F" w:rsidP="002039ED">
            <w:pPr>
              <w:tabs>
                <w:tab w:val="clear" w:pos="227"/>
              </w:tabs>
              <w:spacing w:line="380" w:lineRule="exact"/>
              <w:rPr>
                <w:rFonts w:ascii="Cordia New" w:hAnsi="Cordia New" w:cs="Cordia New"/>
                <w:sz w:val="26"/>
                <w:szCs w:val="26"/>
                <w:cs/>
              </w:rPr>
            </w:pPr>
          </w:p>
        </w:tc>
        <w:tc>
          <w:tcPr>
            <w:tcW w:w="1129" w:type="dxa"/>
            <w:tcBorders>
              <w:bottom w:val="single" w:sz="4" w:space="0" w:color="auto"/>
            </w:tcBorders>
          </w:tcPr>
          <w:p w14:paraId="630A7B1F" w14:textId="0D25E146" w:rsidR="00965B8F" w:rsidRPr="00965B8F" w:rsidRDefault="00965B8F"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Theme="minorBidi" w:hAnsiTheme="minorBidi" w:cstheme="minorBidi"/>
                <w:sz w:val="26"/>
                <w:szCs w:val="26"/>
              </w:rPr>
            </w:pPr>
            <w:r w:rsidRPr="00965B8F">
              <w:rPr>
                <w:rFonts w:asciiTheme="minorBidi" w:hAnsiTheme="minorBidi" w:cstheme="minorBidi"/>
                <w:sz w:val="26"/>
                <w:szCs w:val="26"/>
              </w:rPr>
              <w:t>111,398</w:t>
            </w:r>
          </w:p>
        </w:tc>
        <w:tc>
          <w:tcPr>
            <w:tcW w:w="241" w:type="dxa"/>
          </w:tcPr>
          <w:p w14:paraId="2422482E" w14:textId="77777777" w:rsidR="00965B8F" w:rsidRPr="007C34E1" w:rsidRDefault="00965B8F"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Borders>
              <w:bottom w:val="single" w:sz="4" w:space="0" w:color="auto"/>
            </w:tcBorders>
          </w:tcPr>
          <w:p w14:paraId="5237C01C" w14:textId="7D1CBC83" w:rsidR="00965B8F" w:rsidRPr="007C34E1" w:rsidRDefault="00965B8F"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sidRPr="00944130">
              <w:rPr>
                <w:rFonts w:ascii="Cordia New" w:hAnsi="Cordia New" w:cs="Cordia New"/>
                <w:sz w:val="26"/>
                <w:szCs w:val="26"/>
                <w:lang w:val="en-GB"/>
              </w:rPr>
              <w:t>146,258</w:t>
            </w:r>
          </w:p>
        </w:tc>
        <w:tc>
          <w:tcPr>
            <w:tcW w:w="239" w:type="dxa"/>
          </w:tcPr>
          <w:p w14:paraId="3FD1E33D" w14:textId="77777777" w:rsidR="00965B8F" w:rsidRPr="007C34E1" w:rsidRDefault="00965B8F"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4" w:type="dxa"/>
            <w:tcBorders>
              <w:bottom w:val="single" w:sz="4" w:space="0" w:color="auto"/>
            </w:tcBorders>
          </w:tcPr>
          <w:p w14:paraId="720778AB" w14:textId="7E5D0537" w:rsidR="00965B8F" w:rsidRPr="00E326F9" w:rsidRDefault="00965B8F"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Theme="minorBidi" w:hAnsiTheme="minorBidi" w:cstheme="minorBidi"/>
                <w:sz w:val="26"/>
                <w:szCs w:val="26"/>
                <w:lang w:val="en-GB"/>
              </w:rPr>
            </w:pPr>
            <w:r w:rsidRPr="00E326F9">
              <w:rPr>
                <w:rFonts w:asciiTheme="minorBidi" w:hAnsiTheme="minorBidi" w:cstheme="minorBidi"/>
                <w:sz w:val="26"/>
                <w:szCs w:val="26"/>
              </w:rPr>
              <w:t>111,398</w:t>
            </w:r>
          </w:p>
        </w:tc>
        <w:tc>
          <w:tcPr>
            <w:tcW w:w="241" w:type="dxa"/>
          </w:tcPr>
          <w:p w14:paraId="23AD2C56" w14:textId="77777777" w:rsidR="00965B8F" w:rsidRPr="00E326F9" w:rsidRDefault="00965B8F"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Theme="minorBidi" w:hAnsiTheme="minorBidi" w:cstheme="minorBidi"/>
                <w:sz w:val="26"/>
                <w:szCs w:val="26"/>
              </w:rPr>
            </w:pPr>
          </w:p>
        </w:tc>
        <w:tc>
          <w:tcPr>
            <w:tcW w:w="1205" w:type="dxa"/>
            <w:tcBorders>
              <w:bottom w:val="single" w:sz="4" w:space="0" w:color="auto"/>
            </w:tcBorders>
          </w:tcPr>
          <w:p w14:paraId="458AAE97" w14:textId="10BB088D" w:rsidR="00965B8F" w:rsidRPr="007C34E1" w:rsidRDefault="00965B8F"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sidRPr="00B15D78">
              <w:rPr>
                <w:rFonts w:ascii="Cordia New" w:hAnsi="Cordia New" w:cs="Cordia New"/>
                <w:sz w:val="26"/>
                <w:szCs w:val="26"/>
                <w:lang w:val="en-GB"/>
              </w:rPr>
              <w:t>146,258</w:t>
            </w:r>
          </w:p>
        </w:tc>
      </w:tr>
      <w:tr w:rsidR="00965B8F" w:rsidRPr="00EF48EF" w14:paraId="514D2DB6" w14:textId="77777777" w:rsidTr="009E4C40">
        <w:trPr>
          <w:cantSplit/>
        </w:trPr>
        <w:tc>
          <w:tcPr>
            <w:tcW w:w="3690" w:type="dxa"/>
          </w:tcPr>
          <w:p w14:paraId="6ED6E34C" w14:textId="2E82F76E" w:rsidR="00965B8F" w:rsidRPr="007C34E1" w:rsidRDefault="00965B8F" w:rsidP="002039ED">
            <w:pPr>
              <w:tabs>
                <w:tab w:val="clear" w:pos="227"/>
              </w:tabs>
              <w:spacing w:line="380" w:lineRule="exact"/>
              <w:rPr>
                <w:rFonts w:ascii="Cordia New" w:hAnsi="Cordia New" w:cs="Cordia New"/>
                <w:sz w:val="26"/>
                <w:szCs w:val="26"/>
                <w:cs/>
              </w:rPr>
            </w:pPr>
            <w:r w:rsidRPr="007C34E1">
              <w:rPr>
                <w:rFonts w:ascii="Cordia New" w:hAnsi="Cordia New" w:cs="Cordia New"/>
                <w:sz w:val="26"/>
                <w:szCs w:val="26"/>
                <w:cs/>
              </w:rPr>
              <w:t>รวม</w:t>
            </w:r>
          </w:p>
        </w:tc>
        <w:tc>
          <w:tcPr>
            <w:tcW w:w="271" w:type="dxa"/>
          </w:tcPr>
          <w:p w14:paraId="44DACB7D" w14:textId="77777777" w:rsidR="00965B8F" w:rsidRPr="007C34E1" w:rsidRDefault="00965B8F" w:rsidP="002039ED">
            <w:pPr>
              <w:tabs>
                <w:tab w:val="clear" w:pos="227"/>
              </w:tabs>
              <w:spacing w:line="380" w:lineRule="exact"/>
              <w:jc w:val="center"/>
              <w:rPr>
                <w:rFonts w:ascii="Cordia New" w:hAnsi="Cordia New" w:cs="Cordia New"/>
                <w:sz w:val="26"/>
                <w:szCs w:val="26"/>
                <w:lang w:val="en-GB"/>
              </w:rPr>
            </w:pPr>
          </w:p>
        </w:tc>
        <w:tc>
          <w:tcPr>
            <w:tcW w:w="1129" w:type="dxa"/>
            <w:tcBorders>
              <w:top w:val="single" w:sz="4" w:space="0" w:color="auto"/>
              <w:bottom w:val="single" w:sz="12" w:space="0" w:color="auto"/>
            </w:tcBorders>
          </w:tcPr>
          <w:p w14:paraId="332AA35A" w14:textId="013FF387" w:rsidR="00965B8F" w:rsidRPr="00965B8F" w:rsidRDefault="00965B8F"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Theme="minorBidi" w:hAnsiTheme="minorBidi" w:cstheme="minorBidi"/>
                <w:sz w:val="26"/>
                <w:szCs w:val="26"/>
                <w:cs/>
                <w:lang w:val="en-GB"/>
              </w:rPr>
            </w:pPr>
            <w:r w:rsidRPr="00965B8F">
              <w:rPr>
                <w:rFonts w:asciiTheme="minorBidi" w:hAnsiTheme="minorBidi" w:cstheme="minorBidi"/>
                <w:sz w:val="26"/>
                <w:szCs w:val="26"/>
              </w:rPr>
              <w:t>111,398</w:t>
            </w:r>
          </w:p>
        </w:tc>
        <w:tc>
          <w:tcPr>
            <w:tcW w:w="241" w:type="dxa"/>
          </w:tcPr>
          <w:p w14:paraId="05C98F09" w14:textId="77777777" w:rsidR="00965B8F" w:rsidRPr="007C34E1" w:rsidRDefault="00965B8F"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Borders>
              <w:top w:val="single" w:sz="4" w:space="0" w:color="auto"/>
              <w:bottom w:val="single" w:sz="12" w:space="0" w:color="auto"/>
            </w:tcBorders>
          </w:tcPr>
          <w:p w14:paraId="20810FDB" w14:textId="5278D750" w:rsidR="00965B8F" w:rsidRPr="007C34E1" w:rsidRDefault="00965B8F"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sidRPr="00944130">
              <w:rPr>
                <w:rFonts w:ascii="Cordia New" w:hAnsi="Cordia New" w:cs="Cordia New"/>
                <w:sz w:val="26"/>
                <w:szCs w:val="26"/>
                <w:lang w:val="en-GB"/>
              </w:rPr>
              <w:t>146,258</w:t>
            </w:r>
          </w:p>
        </w:tc>
        <w:tc>
          <w:tcPr>
            <w:tcW w:w="239" w:type="dxa"/>
          </w:tcPr>
          <w:p w14:paraId="124A1842" w14:textId="77777777" w:rsidR="00965B8F" w:rsidRPr="007C34E1" w:rsidRDefault="00965B8F"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4" w:type="dxa"/>
            <w:tcBorders>
              <w:top w:val="single" w:sz="4" w:space="0" w:color="auto"/>
              <w:bottom w:val="single" w:sz="12" w:space="0" w:color="auto"/>
            </w:tcBorders>
          </w:tcPr>
          <w:p w14:paraId="3F914B55" w14:textId="519E0E22" w:rsidR="00965B8F" w:rsidRPr="00E326F9" w:rsidRDefault="00965B8F"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Theme="minorBidi" w:hAnsiTheme="minorBidi" w:cstheme="minorBidi"/>
                <w:sz w:val="26"/>
                <w:szCs w:val="26"/>
                <w:lang w:val="en-GB"/>
              </w:rPr>
            </w:pPr>
            <w:r w:rsidRPr="00E326F9">
              <w:rPr>
                <w:rFonts w:asciiTheme="minorBidi" w:hAnsiTheme="minorBidi" w:cstheme="minorBidi"/>
                <w:sz w:val="26"/>
                <w:szCs w:val="26"/>
              </w:rPr>
              <w:t>177,866</w:t>
            </w:r>
          </w:p>
        </w:tc>
        <w:tc>
          <w:tcPr>
            <w:tcW w:w="241" w:type="dxa"/>
          </w:tcPr>
          <w:p w14:paraId="4403CDED" w14:textId="77777777" w:rsidR="00965B8F" w:rsidRPr="00E326F9" w:rsidRDefault="00965B8F"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Theme="minorBidi" w:hAnsiTheme="minorBidi" w:cstheme="minorBidi"/>
                <w:sz w:val="26"/>
                <w:szCs w:val="26"/>
              </w:rPr>
            </w:pPr>
          </w:p>
        </w:tc>
        <w:tc>
          <w:tcPr>
            <w:tcW w:w="1205" w:type="dxa"/>
            <w:tcBorders>
              <w:top w:val="single" w:sz="4" w:space="0" w:color="auto"/>
              <w:bottom w:val="single" w:sz="12" w:space="0" w:color="auto"/>
            </w:tcBorders>
          </w:tcPr>
          <w:p w14:paraId="60FFD2F7" w14:textId="7243BFFE" w:rsidR="00965B8F" w:rsidRPr="007C34E1" w:rsidRDefault="00965B8F"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sidRPr="00B15D78">
              <w:rPr>
                <w:rFonts w:ascii="Cordia New" w:hAnsi="Cordia New" w:cs="Cordia New"/>
                <w:sz w:val="26"/>
                <w:szCs w:val="26"/>
                <w:lang w:val="en-GB"/>
              </w:rPr>
              <w:t>201,766</w:t>
            </w:r>
          </w:p>
        </w:tc>
      </w:tr>
      <w:tr w:rsidR="00F4652B" w:rsidRPr="00EF48EF" w14:paraId="5C0D68CF" w14:textId="77777777" w:rsidTr="009E4C40">
        <w:trPr>
          <w:cantSplit/>
          <w:trHeight w:val="38"/>
        </w:trPr>
        <w:tc>
          <w:tcPr>
            <w:tcW w:w="3690" w:type="dxa"/>
          </w:tcPr>
          <w:p w14:paraId="41D18FEB" w14:textId="77777777" w:rsidR="00F4652B" w:rsidRPr="007C34E1" w:rsidRDefault="00F4652B" w:rsidP="002039ED">
            <w:pPr>
              <w:tabs>
                <w:tab w:val="clear" w:pos="227"/>
              </w:tabs>
              <w:spacing w:line="380" w:lineRule="exact"/>
              <w:rPr>
                <w:rFonts w:ascii="Cordia New" w:hAnsi="Cordia New" w:cs="Cordia New"/>
                <w:sz w:val="26"/>
                <w:szCs w:val="26"/>
                <w:cs/>
              </w:rPr>
            </w:pPr>
          </w:p>
        </w:tc>
        <w:tc>
          <w:tcPr>
            <w:tcW w:w="271" w:type="dxa"/>
          </w:tcPr>
          <w:p w14:paraId="1F8AF501" w14:textId="77777777" w:rsidR="00F4652B" w:rsidRPr="007C34E1" w:rsidRDefault="00F4652B" w:rsidP="002039ED">
            <w:pPr>
              <w:tabs>
                <w:tab w:val="clear" w:pos="227"/>
              </w:tabs>
              <w:spacing w:line="380" w:lineRule="exact"/>
              <w:rPr>
                <w:rFonts w:ascii="Cordia New" w:hAnsi="Cordia New" w:cs="Cordia New"/>
                <w:sz w:val="26"/>
                <w:szCs w:val="26"/>
              </w:rPr>
            </w:pPr>
          </w:p>
        </w:tc>
        <w:tc>
          <w:tcPr>
            <w:tcW w:w="1129" w:type="dxa"/>
            <w:tcBorders>
              <w:top w:val="single" w:sz="12" w:space="0" w:color="auto"/>
            </w:tcBorders>
          </w:tcPr>
          <w:p w14:paraId="7C8AC177"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241" w:type="dxa"/>
          </w:tcPr>
          <w:p w14:paraId="722CE77E"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Borders>
              <w:top w:val="single" w:sz="12" w:space="0" w:color="auto"/>
            </w:tcBorders>
          </w:tcPr>
          <w:p w14:paraId="3FB9B0F4"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239" w:type="dxa"/>
          </w:tcPr>
          <w:p w14:paraId="51C654EF"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4" w:type="dxa"/>
            <w:tcBorders>
              <w:top w:val="single" w:sz="12" w:space="0" w:color="auto"/>
            </w:tcBorders>
          </w:tcPr>
          <w:p w14:paraId="40B53BED" w14:textId="77777777" w:rsidR="00F4652B" w:rsidRPr="00E326F9"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Theme="minorBidi" w:hAnsiTheme="minorBidi" w:cstheme="minorBidi"/>
                <w:sz w:val="26"/>
                <w:szCs w:val="26"/>
              </w:rPr>
            </w:pPr>
          </w:p>
        </w:tc>
        <w:tc>
          <w:tcPr>
            <w:tcW w:w="241" w:type="dxa"/>
          </w:tcPr>
          <w:p w14:paraId="03C8CA8B" w14:textId="77777777" w:rsidR="00F4652B" w:rsidRPr="00E326F9"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Theme="minorBidi" w:hAnsiTheme="minorBidi" w:cstheme="minorBidi"/>
                <w:sz w:val="26"/>
                <w:szCs w:val="26"/>
              </w:rPr>
            </w:pPr>
          </w:p>
        </w:tc>
        <w:tc>
          <w:tcPr>
            <w:tcW w:w="1205" w:type="dxa"/>
            <w:tcBorders>
              <w:top w:val="single" w:sz="12" w:space="0" w:color="auto"/>
            </w:tcBorders>
          </w:tcPr>
          <w:p w14:paraId="490EE8FF"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r>
      <w:tr w:rsidR="00F4652B" w:rsidRPr="00EF48EF" w14:paraId="14251C63" w14:textId="77777777" w:rsidTr="009E4C40">
        <w:trPr>
          <w:cantSplit/>
        </w:trPr>
        <w:tc>
          <w:tcPr>
            <w:tcW w:w="3690" w:type="dxa"/>
          </w:tcPr>
          <w:p w14:paraId="45BEE38B" w14:textId="428E1A75" w:rsidR="00F4652B" w:rsidRPr="007C34E1" w:rsidRDefault="00F4652B" w:rsidP="002039ED">
            <w:pPr>
              <w:tabs>
                <w:tab w:val="clear" w:pos="227"/>
              </w:tabs>
              <w:spacing w:line="380" w:lineRule="exact"/>
              <w:ind w:left="317" w:hanging="317"/>
              <w:rPr>
                <w:rFonts w:ascii="Cordia New" w:hAnsi="Cordia New" w:cs="Cordia New"/>
                <w:b/>
                <w:bCs/>
                <w:sz w:val="26"/>
                <w:szCs w:val="26"/>
                <w:cs/>
              </w:rPr>
            </w:pPr>
            <w:r w:rsidRPr="007C34E1">
              <w:rPr>
                <w:rFonts w:ascii="Cordia New" w:hAnsi="Cordia New" w:cs="Cordia New"/>
                <w:b/>
                <w:bCs/>
                <w:sz w:val="26"/>
                <w:szCs w:val="26"/>
                <w:cs/>
              </w:rPr>
              <w:t>ค่าจ้างผลิตสินค้า</w:t>
            </w:r>
          </w:p>
        </w:tc>
        <w:tc>
          <w:tcPr>
            <w:tcW w:w="271" w:type="dxa"/>
          </w:tcPr>
          <w:p w14:paraId="472C1E71" w14:textId="77777777" w:rsidR="00F4652B" w:rsidRPr="007C34E1" w:rsidRDefault="00F4652B" w:rsidP="002039ED">
            <w:pPr>
              <w:tabs>
                <w:tab w:val="clear" w:pos="227"/>
              </w:tabs>
              <w:spacing w:line="380" w:lineRule="exact"/>
              <w:rPr>
                <w:rFonts w:ascii="Cordia New" w:hAnsi="Cordia New" w:cs="Cordia New"/>
                <w:sz w:val="26"/>
                <w:szCs w:val="26"/>
                <w:cs/>
              </w:rPr>
            </w:pPr>
          </w:p>
        </w:tc>
        <w:tc>
          <w:tcPr>
            <w:tcW w:w="1129" w:type="dxa"/>
          </w:tcPr>
          <w:p w14:paraId="36EA4D75"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241" w:type="dxa"/>
          </w:tcPr>
          <w:p w14:paraId="55AA53A0"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Pr>
          <w:p w14:paraId="025714F8"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39" w:type="dxa"/>
          </w:tcPr>
          <w:p w14:paraId="61CC1A86"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4" w:type="dxa"/>
          </w:tcPr>
          <w:p w14:paraId="6E227BDE"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41" w:type="dxa"/>
          </w:tcPr>
          <w:p w14:paraId="3BF6E7CA"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5" w:type="dxa"/>
          </w:tcPr>
          <w:p w14:paraId="0A26F8D8"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r>
      <w:tr w:rsidR="00F4652B" w:rsidRPr="00EF48EF" w14:paraId="1D9A8320" w14:textId="77777777" w:rsidTr="009E4C40">
        <w:trPr>
          <w:cantSplit/>
        </w:trPr>
        <w:tc>
          <w:tcPr>
            <w:tcW w:w="3690" w:type="dxa"/>
          </w:tcPr>
          <w:p w14:paraId="34E84C3F" w14:textId="77777777" w:rsidR="00F4652B" w:rsidRPr="007C34E1" w:rsidRDefault="00F4652B" w:rsidP="002039ED">
            <w:pPr>
              <w:tabs>
                <w:tab w:val="clear" w:pos="454"/>
                <w:tab w:val="left" w:pos="6"/>
              </w:tabs>
              <w:spacing w:line="380" w:lineRule="exact"/>
              <w:ind w:left="227"/>
              <w:rPr>
                <w:rFonts w:ascii="Cordia New" w:hAnsi="Cordia New" w:cs="Cordia New"/>
                <w:sz w:val="26"/>
                <w:szCs w:val="26"/>
                <w:cs/>
              </w:rPr>
            </w:pPr>
            <w:r w:rsidRPr="007C34E1">
              <w:rPr>
                <w:rFonts w:ascii="Cordia New" w:hAnsi="Cordia New" w:cs="Cordia New"/>
                <w:sz w:val="26"/>
                <w:szCs w:val="26"/>
                <w:cs/>
              </w:rPr>
              <w:t>บริษัทย่อย</w:t>
            </w:r>
          </w:p>
        </w:tc>
        <w:tc>
          <w:tcPr>
            <w:tcW w:w="271" w:type="dxa"/>
          </w:tcPr>
          <w:p w14:paraId="4EC1DFAF" w14:textId="77777777" w:rsidR="00F4652B" w:rsidRPr="007C34E1" w:rsidRDefault="00F4652B" w:rsidP="002039ED">
            <w:pPr>
              <w:tabs>
                <w:tab w:val="clear" w:pos="227"/>
              </w:tabs>
              <w:spacing w:line="380" w:lineRule="exact"/>
              <w:rPr>
                <w:rFonts w:ascii="Cordia New" w:hAnsi="Cordia New" w:cs="Cordia New"/>
                <w:sz w:val="26"/>
                <w:szCs w:val="26"/>
                <w:cs/>
              </w:rPr>
            </w:pPr>
          </w:p>
        </w:tc>
        <w:tc>
          <w:tcPr>
            <w:tcW w:w="1129" w:type="dxa"/>
            <w:tcBorders>
              <w:bottom w:val="single" w:sz="12" w:space="0" w:color="auto"/>
            </w:tcBorders>
          </w:tcPr>
          <w:p w14:paraId="1174FFE3" w14:textId="0D8172C3" w:rsidR="00F4652B" w:rsidRPr="007C34E1" w:rsidRDefault="00182D06"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89"/>
              <w:jc w:val="right"/>
              <w:rPr>
                <w:rFonts w:ascii="Cordia New" w:hAnsi="Cordia New" w:cs="Cordia New"/>
                <w:sz w:val="26"/>
                <w:szCs w:val="26"/>
                <w:lang w:val="en-GB"/>
              </w:rPr>
            </w:pPr>
            <w:r>
              <w:rPr>
                <w:rFonts w:ascii="Cordia New" w:hAnsi="Cordia New" w:cs="Cordia New"/>
                <w:sz w:val="26"/>
                <w:szCs w:val="26"/>
                <w:lang w:val="en-GB"/>
              </w:rPr>
              <w:t>-</w:t>
            </w:r>
          </w:p>
        </w:tc>
        <w:tc>
          <w:tcPr>
            <w:tcW w:w="241" w:type="dxa"/>
          </w:tcPr>
          <w:p w14:paraId="50897218"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Borders>
              <w:bottom w:val="single" w:sz="12" w:space="0" w:color="auto"/>
            </w:tcBorders>
          </w:tcPr>
          <w:p w14:paraId="239DB150" w14:textId="5B091A39" w:rsidR="00F4652B" w:rsidRPr="007C34E1" w:rsidRDefault="001B4E16"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89"/>
              <w:jc w:val="right"/>
              <w:rPr>
                <w:rFonts w:ascii="Cordia New" w:hAnsi="Cordia New" w:cs="Cordia New"/>
                <w:sz w:val="26"/>
                <w:szCs w:val="26"/>
                <w:lang w:val="en-GB"/>
              </w:rPr>
            </w:pPr>
            <w:r>
              <w:rPr>
                <w:rFonts w:ascii="Cordia New" w:hAnsi="Cordia New" w:cs="Cordia New"/>
                <w:sz w:val="26"/>
                <w:szCs w:val="26"/>
                <w:lang w:val="en-GB"/>
              </w:rPr>
              <w:t>-</w:t>
            </w:r>
          </w:p>
        </w:tc>
        <w:tc>
          <w:tcPr>
            <w:tcW w:w="239" w:type="dxa"/>
          </w:tcPr>
          <w:p w14:paraId="73A818F6"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4" w:type="dxa"/>
            <w:tcBorders>
              <w:bottom w:val="single" w:sz="12" w:space="0" w:color="auto"/>
            </w:tcBorders>
            <w:vAlign w:val="bottom"/>
          </w:tcPr>
          <w:p w14:paraId="2F8AE436" w14:textId="5E72D414" w:rsidR="00F4652B" w:rsidRPr="007C34E1" w:rsidRDefault="00A55870"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sidRPr="00A55870">
              <w:rPr>
                <w:rFonts w:ascii="Cordia New" w:hAnsi="Cordia New" w:cs="Cordia New"/>
                <w:sz w:val="26"/>
                <w:szCs w:val="26"/>
              </w:rPr>
              <w:t>42,456</w:t>
            </w:r>
          </w:p>
        </w:tc>
        <w:tc>
          <w:tcPr>
            <w:tcW w:w="241" w:type="dxa"/>
          </w:tcPr>
          <w:p w14:paraId="7E61A981"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5" w:type="dxa"/>
            <w:tcBorders>
              <w:bottom w:val="single" w:sz="12" w:space="0" w:color="auto"/>
            </w:tcBorders>
            <w:vAlign w:val="bottom"/>
          </w:tcPr>
          <w:p w14:paraId="2E12AD99" w14:textId="1FA9AC20" w:rsidR="00F4652B" w:rsidRPr="007C34E1" w:rsidRDefault="001B4E16"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sidRPr="001B4E16">
              <w:rPr>
                <w:rFonts w:ascii="Cordia New" w:hAnsi="Cordia New" w:cs="Cordia New"/>
                <w:sz w:val="26"/>
                <w:szCs w:val="26"/>
                <w:lang w:val="en-GB"/>
              </w:rPr>
              <w:t>44,120</w:t>
            </w:r>
          </w:p>
        </w:tc>
      </w:tr>
      <w:tr w:rsidR="00F4652B" w:rsidRPr="00EF48EF" w14:paraId="4AF99738" w14:textId="77777777" w:rsidTr="009E4C40">
        <w:trPr>
          <w:cantSplit/>
          <w:trHeight w:val="38"/>
        </w:trPr>
        <w:tc>
          <w:tcPr>
            <w:tcW w:w="3690" w:type="dxa"/>
          </w:tcPr>
          <w:p w14:paraId="4BA53379" w14:textId="77777777" w:rsidR="00F4652B" w:rsidRPr="007C34E1" w:rsidRDefault="00F4652B" w:rsidP="002039ED">
            <w:pPr>
              <w:tabs>
                <w:tab w:val="clear" w:pos="227"/>
              </w:tabs>
              <w:spacing w:line="380" w:lineRule="exact"/>
              <w:ind w:left="6"/>
              <w:rPr>
                <w:rFonts w:ascii="Cordia New" w:hAnsi="Cordia New" w:cs="Cordia New"/>
                <w:sz w:val="26"/>
                <w:szCs w:val="26"/>
                <w:cs/>
              </w:rPr>
            </w:pPr>
          </w:p>
        </w:tc>
        <w:tc>
          <w:tcPr>
            <w:tcW w:w="271" w:type="dxa"/>
          </w:tcPr>
          <w:p w14:paraId="1BB4826D" w14:textId="77777777" w:rsidR="00F4652B" w:rsidRPr="007C34E1" w:rsidRDefault="00F4652B" w:rsidP="002039ED">
            <w:pPr>
              <w:tabs>
                <w:tab w:val="clear" w:pos="227"/>
              </w:tabs>
              <w:spacing w:line="380" w:lineRule="exact"/>
              <w:rPr>
                <w:rFonts w:ascii="Cordia New" w:hAnsi="Cordia New" w:cs="Cordia New"/>
                <w:sz w:val="26"/>
                <w:szCs w:val="26"/>
                <w:lang w:val="en-GB"/>
              </w:rPr>
            </w:pPr>
          </w:p>
        </w:tc>
        <w:tc>
          <w:tcPr>
            <w:tcW w:w="1129" w:type="dxa"/>
            <w:tcBorders>
              <w:top w:val="single" w:sz="4" w:space="0" w:color="auto"/>
            </w:tcBorders>
          </w:tcPr>
          <w:p w14:paraId="34899892"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241" w:type="dxa"/>
          </w:tcPr>
          <w:p w14:paraId="1DAEF667"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Borders>
              <w:top w:val="single" w:sz="4" w:space="0" w:color="auto"/>
            </w:tcBorders>
          </w:tcPr>
          <w:p w14:paraId="5C2F8D55"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89"/>
              <w:jc w:val="right"/>
              <w:rPr>
                <w:rFonts w:ascii="Cordia New" w:hAnsi="Cordia New" w:cs="Cordia New"/>
                <w:sz w:val="26"/>
                <w:szCs w:val="26"/>
                <w:lang w:val="en-GB"/>
              </w:rPr>
            </w:pPr>
          </w:p>
        </w:tc>
        <w:tc>
          <w:tcPr>
            <w:tcW w:w="239" w:type="dxa"/>
          </w:tcPr>
          <w:p w14:paraId="274DCD66"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4" w:type="dxa"/>
            <w:tcBorders>
              <w:top w:val="single" w:sz="12" w:space="0" w:color="auto"/>
            </w:tcBorders>
          </w:tcPr>
          <w:p w14:paraId="6ECD7B86"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41" w:type="dxa"/>
          </w:tcPr>
          <w:p w14:paraId="5C08A9BB"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5" w:type="dxa"/>
            <w:tcBorders>
              <w:top w:val="single" w:sz="4" w:space="0" w:color="auto"/>
            </w:tcBorders>
          </w:tcPr>
          <w:p w14:paraId="5364540F"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r>
      <w:tr w:rsidR="00F4652B" w:rsidRPr="00EF48EF" w14:paraId="00929647" w14:textId="77777777" w:rsidTr="009E4C40">
        <w:trPr>
          <w:cantSplit/>
        </w:trPr>
        <w:tc>
          <w:tcPr>
            <w:tcW w:w="3690" w:type="dxa"/>
          </w:tcPr>
          <w:p w14:paraId="642B1C07" w14:textId="77777777" w:rsidR="00F4652B" w:rsidRPr="007C34E1" w:rsidRDefault="00F4652B" w:rsidP="002039ED">
            <w:pPr>
              <w:tabs>
                <w:tab w:val="clear" w:pos="227"/>
              </w:tabs>
              <w:spacing w:line="380" w:lineRule="exact"/>
              <w:rPr>
                <w:rFonts w:ascii="Cordia New" w:hAnsi="Cordia New" w:cs="Cordia New"/>
                <w:b/>
                <w:bCs/>
                <w:sz w:val="26"/>
                <w:szCs w:val="26"/>
                <w:cs/>
              </w:rPr>
            </w:pPr>
            <w:r w:rsidRPr="007C34E1">
              <w:rPr>
                <w:rFonts w:ascii="Cordia New" w:hAnsi="Cordia New" w:cs="Cordia New"/>
                <w:b/>
                <w:bCs/>
                <w:sz w:val="26"/>
                <w:szCs w:val="26"/>
                <w:cs/>
              </w:rPr>
              <w:t>ค่าบริการขนส่งสินค้า</w:t>
            </w:r>
          </w:p>
        </w:tc>
        <w:tc>
          <w:tcPr>
            <w:tcW w:w="271" w:type="dxa"/>
          </w:tcPr>
          <w:p w14:paraId="64DF2CD4" w14:textId="77777777" w:rsidR="00F4652B" w:rsidRPr="007C34E1" w:rsidRDefault="00F4652B" w:rsidP="002039ED">
            <w:pPr>
              <w:tabs>
                <w:tab w:val="clear" w:pos="227"/>
              </w:tabs>
              <w:spacing w:line="380" w:lineRule="exact"/>
              <w:rPr>
                <w:rFonts w:ascii="Cordia New" w:hAnsi="Cordia New" w:cs="Cordia New"/>
                <w:sz w:val="26"/>
                <w:szCs w:val="26"/>
                <w:cs/>
              </w:rPr>
            </w:pPr>
          </w:p>
        </w:tc>
        <w:tc>
          <w:tcPr>
            <w:tcW w:w="1129" w:type="dxa"/>
          </w:tcPr>
          <w:p w14:paraId="5FE5BF17"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241" w:type="dxa"/>
          </w:tcPr>
          <w:p w14:paraId="0BE0B7F7"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Pr>
          <w:p w14:paraId="46FE33B4"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89"/>
              <w:jc w:val="right"/>
              <w:rPr>
                <w:rFonts w:ascii="Cordia New" w:hAnsi="Cordia New" w:cs="Cordia New"/>
                <w:sz w:val="26"/>
                <w:szCs w:val="26"/>
                <w:lang w:val="en-GB"/>
              </w:rPr>
            </w:pPr>
          </w:p>
        </w:tc>
        <w:tc>
          <w:tcPr>
            <w:tcW w:w="239" w:type="dxa"/>
          </w:tcPr>
          <w:p w14:paraId="21126A57"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4" w:type="dxa"/>
          </w:tcPr>
          <w:p w14:paraId="5A865F4D"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41" w:type="dxa"/>
          </w:tcPr>
          <w:p w14:paraId="7002E2B0"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5" w:type="dxa"/>
          </w:tcPr>
          <w:p w14:paraId="39BF7259"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r>
      <w:tr w:rsidR="00F4652B" w:rsidRPr="00EF48EF" w14:paraId="49221698" w14:textId="77777777" w:rsidTr="009E4C40">
        <w:trPr>
          <w:cantSplit/>
        </w:trPr>
        <w:tc>
          <w:tcPr>
            <w:tcW w:w="3690" w:type="dxa"/>
          </w:tcPr>
          <w:p w14:paraId="129BE262" w14:textId="77777777" w:rsidR="00F4652B" w:rsidRPr="007C34E1" w:rsidRDefault="00F4652B" w:rsidP="002039ED">
            <w:pPr>
              <w:tabs>
                <w:tab w:val="clear" w:pos="454"/>
                <w:tab w:val="left" w:pos="6"/>
              </w:tabs>
              <w:spacing w:line="380" w:lineRule="exact"/>
              <w:ind w:left="227"/>
              <w:rPr>
                <w:rFonts w:ascii="Cordia New" w:hAnsi="Cordia New" w:cs="Cordia New"/>
                <w:sz w:val="26"/>
                <w:szCs w:val="26"/>
                <w:cs/>
              </w:rPr>
            </w:pPr>
            <w:r w:rsidRPr="007C34E1">
              <w:rPr>
                <w:rFonts w:ascii="Cordia New" w:hAnsi="Cordia New" w:cs="Cordia New"/>
                <w:sz w:val="26"/>
                <w:szCs w:val="26"/>
                <w:cs/>
              </w:rPr>
              <w:t>บริษัทย่อย</w:t>
            </w:r>
          </w:p>
        </w:tc>
        <w:tc>
          <w:tcPr>
            <w:tcW w:w="271" w:type="dxa"/>
          </w:tcPr>
          <w:p w14:paraId="0148931D" w14:textId="77777777" w:rsidR="00F4652B" w:rsidRPr="007C34E1" w:rsidRDefault="00F4652B" w:rsidP="002039ED">
            <w:pPr>
              <w:tabs>
                <w:tab w:val="clear" w:pos="227"/>
              </w:tabs>
              <w:spacing w:line="380" w:lineRule="exact"/>
              <w:rPr>
                <w:rFonts w:ascii="Cordia New" w:hAnsi="Cordia New" w:cs="Cordia New"/>
                <w:sz w:val="26"/>
                <w:szCs w:val="26"/>
                <w:cs/>
              </w:rPr>
            </w:pPr>
          </w:p>
        </w:tc>
        <w:tc>
          <w:tcPr>
            <w:tcW w:w="1129" w:type="dxa"/>
            <w:tcBorders>
              <w:bottom w:val="single" w:sz="12" w:space="0" w:color="auto"/>
            </w:tcBorders>
          </w:tcPr>
          <w:p w14:paraId="6EA7F252" w14:textId="3A1C4CBA" w:rsidR="00F4652B" w:rsidRPr="007C34E1" w:rsidRDefault="00182D06"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89"/>
              <w:jc w:val="right"/>
              <w:rPr>
                <w:rFonts w:ascii="Cordia New" w:hAnsi="Cordia New" w:cs="Cordia New"/>
                <w:sz w:val="26"/>
                <w:szCs w:val="26"/>
                <w:lang w:val="en-GB"/>
              </w:rPr>
            </w:pPr>
            <w:r>
              <w:rPr>
                <w:rFonts w:ascii="Cordia New" w:hAnsi="Cordia New" w:cs="Cordia New"/>
                <w:sz w:val="26"/>
                <w:szCs w:val="26"/>
                <w:lang w:val="en-GB"/>
              </w:rPr>
              <w:t>-</w:t>
            </w:r>
          </w:p>
        </w:tc>
        <w:tc>
          <w:tcPr>
            <w:tcW w:w="241" w:type="dxa"/>
          </w:tcPr>
          <w:p w14:paraId="3C0821C9"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Borders>
              <w:bottom w:val="single" w:sz="12" w:space="0" w:color="auto"/>
            </w:tcBorders>
          </w:tcPr>
          <w:p w14:paraId="1F04E860" w14:textId="5D35263F" w:rsidR="00F4652B" w:rsidRPr="007C34E1" w:rsidRDefault="001B4E16"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89"/>
              <w:jc w:val="right"/>
              <w:rPr>
                <w:rFonts w:ascii="Cordia New" w:hAnsi="Cordia New" w:cs="Cordia New"/>
                <w:sz w:val="26"/>
                <w:szCs w:val="26"/>
                <w:lang w:val="en-GB"/>
              </w:rPr>
            </w:pPr>
            <w:r>
              <w:rPr>
                <w:rFonts w:ascii="Cordia New" w:hAnsi="Cordia New" w:cs="Cordia New"/>
                <w:sz w:val="26"/>
                <w:szCs w:val="26"/>
                <w:lang w:val="en-GB"/>
              </w:rPr>
              <w:t>-</w:t>
            </w:r>
          </w:p>
        </w:tc>
        <w:tc>
          <w:tcPr>
            <w:tcW w:w="239" w:type="dxa"/>
          </w:tcPr>
          <w:p w14:paraId="1A5361E0"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4" w:type="dxa"/>
            <w:tcBorders>
              <w:bottom w:val="single" w:sz="12" w:space="0" w:color="auto"/>
            </w:tcBorders>
            <w:vAlign w:val="bottom"/>
          </w:tcPr>
          <w:p w14:paraId="0BDE8E4B" w14:textId="0EC84151" w:rsidR="00F4652B" w:rsidRPr="007C34E1" w:rsidRDefault="00D87456"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sidRPr="00D87456">
              <w:rPr>
                <w:rFonts w:ascii="Cordia New" w:hAnsi="Cordia New" w:cs="Cordia New"/>
                <w:sz w:val="26"/>
                <w:szCs w:val="26"/>
                <w:lang w:val="en-GB"/>
              </w:rPr>
              <w:t>20,779</w:t>
            </w:r>
          </w:p>
        </w:tc>
        <w:tc>
          <w:tcPr>
            <w:tcW w:w="241" w:type="dxa"/>
          </w:tcPr>
          <w:p w14:paraId="74058465"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cs/>
              </w:rPr>
            </w:pPr>
          </w:p>
        </w:tc>
        <w:tc>
          <w:tcPr>
            <w:tcW w:w="1205" w:type="dxa"/>
            <w:tcBorders>
              <w:bottom w:val="single" w:sz="12" w:space="0" w:color="auto"/>
            </w:tcBorders>
            <w:vAlign w:val="bottom"/>
          </w:tcPr>
          <w:p w14:paraId="12B51CE4" w14:textId="73764EB7" w:rsidR="00F4652B" w:rsidRPr="007C34E1" w:rsidRDefault="001B4E16"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sidRPr="001B4E16">
              <w:rPr>
                <w:rFonts w:ascii="Cordia New" w:hAnsi="Cordia New" w:cs="Cordia New"/>
                <w:sz w:val="26"/>
                <w:szCs w:val="26"/>
              </w:rPr>
              <w:t>19,792</w:t>
            </w:r>
          </w:p>
        </w:tc>
      </w:tr>
      <w:tr w:rsidR="00F4652B" w:rsidRPr="00EF48EF" w14:paraId="55ADA19B" w14:textId="77777777" w:rsidTr="009E4C40">
        <w:trPr>
          <w:cantSplit/>
          <w:trHeight w:val="87"/>
        </w:trPr>
        <w:tc>
          <w:tcPr>
            <w:tcW w:w="3690" w:type="dxa"/>
          </w:tcPr>
          <w:p w14:paraId="0D2FD3BB" w14:textId="77777777" w:rsidR="00F4652B" w:rsidRPr="007C34E1" w:rsidRDefault="00F4652B" w:rsidP="002039ED">
            <w:pPr>
              <w:tabs>
                <w:tab w:val="clear" w:pos="227"/>
              </w:tabs>
              <w:spacing w:line="380" w:lineRule="exact"/>
              <w:rPr>
                <w:rFonts w:ascii="Cordia New" w:hAnsi="Cordia New" w:cs="Cordia New"/>
                <w:sz w:val="26"/>
                <w:szCs w:val="26"/>
                <w:u w:val="single"/>
                <w:cs/>
              </w:rPr>
            </w:pPr>
          </w:p>
        </w:tc>
        <w:tc>
          <w:tcPr>
            <w:tcW w:w="271" w:type="dxa"/>
          </w:tcPr>
          <w:p w14:paraId="7EDA6BDF" w14:textId="77777777" w:rsidR="00F4652B" w:rsidRPr="007C34E1" w:rsidRDefault="00F4652B" w:rsidP="002039ED">
            <w:pPr>
              <w:tabs>
                <w:tab w:val="clear" w:pos="227"/>
              </w:tabs>
              <w:spacing w:line="380" w:lineRule="exact"/>
              <w:rPr>
                <w:rFonts w:ascii="Cordia New" w:hAnsi="Cordia New" w:cs="Cordia New"/>
                <w:sz w:val="26"/>
                <w:szCs w:val="26"/>
                <w:cs/>
              </w:rPr>
            </w:pPr>
          </w:p>
        </w:tc>
        <w:tc>
          <w:tcPr>
            <w:tcW w:w="1129" w:type="dxa"/>
          </w:tcPr>
          <w:p w14:paraId="0BE40DAA"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cs/>
                <w:lang w:val="en-GB"/>
              </w:rPr>
            </w:pPr>
          </w:p>
        </w:tc>
        <w:tc>
          <w:tcPr>
            <w:tcW w:w="241" w:type="dxa"/>
          </w:tcPr>
          <w:p w14:paraId="46ECF48B"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Pr>
          <w:p w14:paraId="0B6E64C5"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89"/>
              <w:jc w:val="right"/>
              <w:rPr>
                <w:rFonts w:ascii="Cordia New" w:hAnsi="Cordia New" w:cs="Cordia New"/>
                <w:sz w:val="26"/>
                <w:szCs w:val="26"/>
                <w:cs/>
                <w:lang w:val="en-GB"/>
              </w:rPr>
            </w:pPr>
          </w:p>
        </w:tc>
        <w:tc>
          <w:tcPr>
            <w:tcW w:w="239" w:type="dxa"/>
          </w:tcPr>
          <w:p w14:paraId="251C9F1A"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4" w:type="dxa"/>
          </w:tcPr>
          <w:p w14:paraId="56107180"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41" w:type="dxa"/>
          </w:tcPr>
          <w:p w14:paraId="4FDF1929"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5" w:type="dxa"/>
          </w:tcPr>
          <w:p w14:paraId="3CD515AF"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r>
      <w:tr w:rsidR="00F4652B" w:rsidRPr="00EF48EF" w14:paraId="71FE1BDE" w14:textId="77777777" w:rsidTr="009E4C40">
        <w:trPr>
          <w:cantSplit/>
          <w:trHeight w:val="87"/>
        </w:trPr>
        <w:tc>
          <w:tcPr>
            <w:tcW w:w="3690" w:type="dxa"/>
          </w:tcPr>
          <w:p w14:paraId="6C32840E" w14:textId="1E608E86" w:rsidR="00F4652B" w:rsidRPr="007C34E1" w:rsidRDefault="00F4652B" w:rsidP="002039ED">
            <w:pPr>
              <w:tabs>
                <w:tab w:val="clear" w:pos="227"/>
              </w:tabs>
              <w:spacing w:line="380" w:lineRule="exact"/>
              <w:rPr>
                <w:rFonts w:ascii="Cordia New" w:hAnsi="Cordia New" w:cs="Cordia New"/>
                <w:sz w:val="26"/>
                <w:szCs w:val="26"/>
                <w:u w:val="single"/>
                <w:cs/>
              </w:rPr>
            </w:pPr>
            <w:r w:rsidRPr="007C34E1">
              <w:rPr>
                <w:rFonts w:ascii="Cordia New" w:hAnsi="Cordia New" w:cs="Cordia New"/>
                <w:b/>
                <w:bCs/>
                <w:sz w:val="26"/>
                <w:szCs w:val="26"/>
                <w:cs/>
              </w:rPr>
              <w:t>ค่าบริการอื่น</w:t>
            </w:r>
          </w:p>
        </w:tc>
        <w:tc>
          <w:tcPr>
            <w:tcW w:w="271" w:type="dxa"/>
          </w:tcPr>
          <w:p w14:paraId="690105DE" w14:textId="77777777" w:rsidR="00F4652B" w:rsidRPr="007C34E1" w:rsidRDefault="00F4652B" w:rsidP="002039ED">
            <w:pPr>
              <w:tabs>
                <w:tab w:val="clear" w:pos="227"/>
              </w:tabs>
              <w:spacing w:line="380" w:lineRule="exact"/>
              <w:rPr>
                <w:rFonts w:ascii="Cordia New" w:hAnsi="Cordia New" w:cs="Cordia New"/>
                <w:sz w:val="26"/>
                <w:szCs w:val="26"/>
                <w:cs/>
              </w:rPr>
            </w:pPr>
          </w:p>
        </w:tc>
        <w:tc>
          <w:tcPr>
            <w:tcW w:w="1129" w:type="dxa"/>
          </w:tcPr>
          <w:p w14:paraId="674B0E5B"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cs/>
                <w:lang w:val="en-GB"/>
              </w:rPr>
            </w:pPr>
          </w:p>
        </w:tc>
        <w:tc>
          <w:tcPr>
            <w:tcW w:w="241" w:type="dxa"/>
          </w:tcPr>
          <w:p w14:paraId="4572AACD"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Pr>
          <w:p w14:paraId="5B0F49F8"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89"/>
              <w:jc w:val="right"/>
              <w:rPr>
                <w:rFonts w:ascii="Cordia New" w:hAnsi="Cordia New" w:cs="Cordia New"/>
                <w:sz w:val="26"/>
                <w:szCs w:val="26"/>
                <w:cs/>
                <w:lang w:val="en-GB"/>
              </w:rPr>
            </w:pPr>
          </w:p>
        </w:tc>
        <w:tc>
          <w:tcPr>
            <w:tcW w:w="239" w:type="dxa"/>
          </w:tcPr>
          <w:p w14:paraId="7495A494"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4" w:type="dxa"/>
          </w:tcPr>
          <w:p w14:paraId="2BD7BAC7"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41" w:type="dxa"/>
          </w:tcPr>
          <w:p w14:paraId="0E252542"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5" w:type="dxa"/>
          </w:tcPr>
          <w:p w14:paraId="42131AF6"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r>
      <w:tr w:rsidR="00A0474A" w:rsidRPr="00EF48EF" w14:paraId="6D8CBE93" w14:textId="77777777" w:rsidTr="0010773B">
        <w:trPr>
          <w:cantSplit/>
        </w:trPr>
        <w:tc>
          <w:tcPr>
            <w:tcW w:w="3690" w:type="dxa"/>
          </w:tcPr>
          <w:p w14:paraId="057687CB" w14:textId="44789993" w:rsidR="00A0474A" w:rsidRPr="007C34E1" w:rsidRDefault="00A0474A" w:rsidP="002039ED">
            <w:pPr>
              <w:tabs>
                <w:tab w:val="clear" w:pos="454"/>
                <w:tab w:val="left" w:pos="6"/>
              </w:tabs>
              <w:spacing w:line="380" w:lineRule="exact"/>
              <w:ind w:left="227"/>
              <w:rPr>
                <w:rFonts w:ascii="Cordia New" w:hAnsi="Cordia New" w:cs="Cordia New"/>
                <w:sz w:val="26"/>
                <w:szCs w:val="26"/>
                <w:cs/>
              </w:rPr>
            </w:pPr>
            <w:r w:rsidRPr="007C34E1">
              <w:rPr>
                <w:rFonts w:ascii="Cordia New" w:hAnsi="Cordia New" w:cs="Cordia New"/>
                <w:sz w:val="26"/>
                <w:szCs w:val="26"/>
                <w:cs/>
              </w:rPr>
              <w:t>บริษัทย่อย</w:t>
            </w:r>
          </w:p>
        </w:tc>
        <w:tc>
          <w:tcPr>
            <w:tcW w:w="271" w:type="dxa"/>
          </w:tcPr>
          <w:p w14:paraId="2F441FBC" w14:textId="77777777" w:rsidR="00A0474A" w:rsidRPr="007C34E1" w:rsidRDefault="00A0474A" w:rsidP="002039ED">
            <w:pPr>
              <w:tabs>
                <w:tab w:val="clear" w:pos="227"/>
              </w:tabs>
              <w:spacing w:line="380" w:lineRule="exact"/>
              <w:rPr>
                <w:rFonts w:ascii="Cordia New" w:hAnsi="Cordia New" w:cs="Cordia New"/>
                <w:sz w:val="26"/>
                <w:szCs w:val="26"/>
                <w:cs/>
              </w:rPr>
            </w:pPr>
          </w:p>
        </w:tc>
        <w:tc>
          <w:tcPr>
            <w:tcW w:w="1129" w:type="dxa"/>
            <w:tcBorders>
              <w:bottom w:val="single" w:sz="12" w:space="0" w:color="auto"/>
            </w:tcBorders>
          </w:tcPr>
          <w:p w14:paraId="6382307C" w14:textId="2A10DECE" w:rsidR="00A0474A" w:rsidRPr="00CE2ECF" w:rsidRDefault="00CE2ECF"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87"/>
              <w:jc w:val="right"/>
              <w:rPr>
                <w:rFonts w:ascii="Cordia New" w:hAnsi="Cordia New" w:cs="Cordia New"/>
                <w:sz w:val="26"/>
                <w:szCs w:val="26"/>
              </w:rPr>
            </w:pPr>
            <w:r w:rsidRPr="00CE2ECF">
              <w:rPr>
                <w:rFonts w:ascii="Cordia New" w:hAnsi="Cordia New" w:cs="Cordia New"/>
                <w:sz w:val="26"/>
                <w:szCs w:val="26"/>
              </w:rPr>
              <w:t>-</w:t>
            </w:r>
          </w:p>
        </w:tc>
        <w:tc>
          <w:tcPr>
            <w:tcW w:w="241" w:type="dxa"/>
          </w:tcPr>
          <w:p w14:paraId="148ADFF0" w14:textId="77777777" w:rsidR="00A0474A" w:rsidRPr="007C34E1" w:rsidRDefault="00A0474A"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87"/>
              <w:jc w:val="right"/>
              <w:rPr>
                <w:rFonts w:ascii="Cordia New" w:hAnsi="Cordia New" w:cs="Cordia New"/>
                <w:sz w:val="26"/>
                <w:szCs w:val="26"/>
              </w:rPr>
            </w:pPr>
          </w:p>
        </w:tc>
        <w:tc>
          <w:tcPr>
            <w:tcW w:w="1096" w:type="dxa"/>
            <w:tcBorders>
              <w:bottom w:val="single" w:sz="12" w:space="0" w:color="auto"/>
            </w:tcBorders>
          </w:tcPr>
          <w:p w14:paraId="2EBDBA54" w14:textId="32114FF5" w:rsidR="00A0474A" w:rsidRPr="00CE2ECF" w:rsidRDefault="00A0474A"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87"/>
              <w:jc w:val="right"/>
              <w:rPr>
                <w:rFonts w:ascii="Cordia New" w:hAnsi="Cordia New" w:cs="Cordia New"/>
                <w:sz w:val="26"/>
                <w:szCs w:val="26"/>
              </w:rPr>
            </w:pPr>
            <w:r w:rsidRPr="00CE2ECF">
              <w:rPr>
                <w:rFonts w:ascii="Cordia New" w:hAnsi="Cordia New" w:cs="Cordia New"/>
                <w:sz w:val="26"/>
                <w:szCs w:val="26"/>
              </w:rPr>
              <w:t>-</w:t>
            </w:r>
          </w:p>
        </w:tc>
        <w:tc>
          <w:tcPr>
            <w:tcW w:w="239" w:type="dxa"/>
          </w:tcPr>
          <w:p w14:paraId="3FA1EE93" w14:textId="77777777" w:rsidR="00A0474A" w:rsidRPr="007C34E1" w:rsidRDefault="00A0474A"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87"/>
              <w:jc w:val="right"/>
              <w:rPr>
                <w:rFonts w:ascii="Cordia New" w:hAnsi="Cordia New" w:cs="Cordia New"/>
                <w:sz w:val="26"/>
                <w:szCs w:val="26"/>
              </w:rPr>
            </w:pPr>
          </w:p>
        </w:tc>
        <w:tc>
          <w:tcPr>
            <w:tcW w:w="1114" w:type="dxa"/>
            <w:tcBorders>
              <w:top w:val="nil"/>
              <w:left w:val="nil"/>
              <w:bottom w:val="single" w:sz="12" w:space="0" w:color="auto"/>
              <w:right w:val="nil"/>
            </w:tcBorders>
          </w:tcPr>
          <w:p w14:paraId="424A50DF" w14:textId="6A3CA74C" w:rsidR="00A0474A" w:rsidRPr="00CE2ECF" w:rsidRDefault="00A0474A"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sidRPr="00CE2ECF">
              <w:rPr>
                <w:rFonts w:ascii="Cordia New" w:hAnsi="Cordia New" w:cs="Cordia New"/>
                <w:sz w:val="26"/>
                <w:szCs w:val="26"/>
                <w:lang w:val="en-GB"/>
              </w:rPr>
              <w:t>385</w:t>
            </w:r>
          </w:p>
        </w:tc>
        <w:tc>
          <w:tcPr>
            <w:tcW w:w="241" w:type="dxa"/>
          </w:tcPr>
          <w:p w14:paraId="380D6230" w14:textId="77777777" w:rsidR="00A0474A" w:rsidRPr="00CE2ECF" w:rsidRDefault="00A0474A"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1205" w:type="dxa"/>
            <w:tcBorders>
              <w:bottom w:val="single" w:sz="12" w:space="0" w:color="auto"/>
            </w:tcBorders>
            <w:vAlign w:val="bottom"/>
          </w:tcPr>
          <w:p w14:paraId="747CA9D8" w14:textId="02669001" w:rsidR="00A0474A" w:rsidRPr="005317D4" w:rsidRDefault="005317D4"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Pr>
                <w:rFonts w:ascii="Cordia New" w:hAnsi="Cordia New" w:cs="Cordia New"/>
                <w:sz w:val="26"/>
                <w:szCs w:val="26"/>
                <w:lang w:val="en-GB"/>
              </w:rPr>
              <w:t>349</w:t>
            </w:r>
          </w:p>
        </w:tc>
      </w:tr>
      <w:tr w:rsidR="00A0474A" w:rsidRPr="00EF48EF" w14:paraId="3887EA5F" w14:textId="77777777" w:rsidTr="0010773B">
        <w:trPr>
          <w:cantSplit/>
        </w:trPr>
        <w:tc>
          <w:tcPr>
            <w:tcW w:w="3690" w:type="dxa"/>
          </w:tcPr>
          <w:p w14:paraId="3729F28A" w14:textId="77777777" w:rsidR="00A0474A" w:rsidRPr="007C34E1" w:rsidRDefault="00A0474A" w:rsidP="002039ED">
            <w:pPr>
              <w:tabs>
                <w:tab w:val="clear" w:pos="227"/>
              </w:tabs>
              <w:spacing w:line="380" w:lineRule="exact"/>
              <w:rPr>
                <w:rFonts w:ascii="Cordia New" w:hAnsi="Cordia New" w:cs="Cordia New"/>
                <w:sz w:val="26"/>
                <w:szCs w:val="26"/>
                <w:cs/>
              </w:rPr>
            </w:pPr>
          </w:p>
        </w:tc>
        <w:tc>
          <w:tcPr>
            <w:tcW w:w="271" w:type="dxa"/>
          </w:tcPr>
          <w:p w14:paraId="5F4A65FB" w14:textId="77777777" w:rsidR="00A0474A" w:rsidRPr="007C34E1" w:rsidRDefault="00A0474A" w:rsidP="002039ED">
            <w:pPr>
              <w:tabs>
                <w:tab w:val="clear" w:pos="227"/>
              </w:tabs>
              <w:spacing w:line="380" w:lineRule="exact"/>
              <w:ind w:left="186"/>
              <w:rPr>
                <w:rFonts w:ascii="Cordia New" w:hAnsi="Cordia New" w:cs="Cordia New"/>
                <w:sz w:val="26"/>
                <w:szCs w:val="26"/>
                <w:cs/>
              </w:rPr>
            </w:pPr>
          </w:p>
        </w:tc>
        <w:tc>
          <w:tcPr>
            <w:tcW w:w="1129" w:type="dxa"/>
            <w:tcBorders>
              <w:top w:val="single" w:sz="12" w:space="0" w:color="auto"/>
            </w:tcBorders>
          </w:tcPr>
          <w:p w14:paraId="443743D2" w14:textId="77777777" w:rsidR="00A0474A" w:rsidRPr="007C34E1" w:rsidRDefault="00A0474A"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41" w:type="dxa"/>
          </w:tcPr>
          <w:p w14:paraId="1731AFE0" w14:textId="77777777" w:rsidR="00A0474A" w:rsidRPr="007C34E1" w:rsidRDefault="00A0474A"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Borders>
              <w:top w:val="single" w:sz="12" w:space="0" w:color="auto"/>
            </w:tcBorders>
          </w:tcPr>
          <w:p w14:paraId="6834DD05" w14:textId="77777777" w:rsidR="00A0474A" w:rsidRPr="007C34E1" w:rsidRDefault="00A0474A"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39" w:type="dxa"/>
          </w:tcPr>
          <w:p w14:paraId="4F0FEEF1" w14:textId="77777777" w:rsidR="00A0474A" w:rsidRPr="007C34E1" w:rsidRDefault="00A0474A"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4" w:type="dxa"/>
            <w:tcBorders>
              <w:top w:val="single" w:sz="12" w:space="0" w:color="auto"/>
            </w:tcBorders>
          </w:tcPr>
          <w:p w14:paraId="314E837F" w14:textId="77777777" w:rsidR="00A0474A" w:rsidRPr="007C34E1" w:rsidRDefault="00A0474A"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41" w:type="dxa"/>
          </w:tcPr>
          <w:p w14:paraId="2C1760DA" w14:textId="77777777" w:rsidR="00A0474A" w:rsidRPr="007C34E1" w:rsidRDefault="00A0474A"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5" w:type="dxa"/>
            <w:tcBorders>
              <w:top w:val="single" w:sz="12" w:space="0" w:color="auto"/>
            </w:tcBorders>
          </w:tcPr>
          <w:p w14:paraId="17EB4A23" w14:textId="77777777" w:rsidR="00A0474A" w:rsidRPr="007C34E1" w:rsidRDefault="00A0474A"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r>
      <w:tr w:rsidR="002039ED" w:rsidRPr="00EF48EF" w14:paraId="046060F6" w14:textId="77777777" w:rsidTr="009E4C40">
        <w:trPr>
          <w:cantSplit/>
          <w:trHeight w:val="30"/>
        </w:trPr>
        <w:tc>
          <w:tcPr>
            <w:tcW w:w="3690" w:type="dxa"/>
          </w:tcPr>
          <w:p w14:paraId="72491D27" w14:textId="4710610B" w:rsidR="002039ED" w:rsidRPr="001E3B87" w:rsidRDefault="002039ED"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thaiDistribute"/>
              <w:rPr>
                <w:rFonts w:ascii="Cordia New" w:hAnsi="Cordia New" w:cs="Cordia New"/>
                <w:b/>
                <w:bCs/>
                <w:sz w:val="26"/>
                <w:szCs w:val="26"/>
                <w:cs/>
              </w:rPr>
            </w:pPr>
            <w:r w:rsidRPr="001E3B87">
              <w:rPr>
                <w:rFonts w:ascii="Cordia New" w:hAnsi="Cordia New" w:cs="Cordia New"/>
                <w:b/>
                <w:bCs/>
                <w:sz w:val="26"/>
                <w:szCs w:val="26"/>
                <w:cs/>
              </w:rPr>
              <w:t xml:space="preserve">ค่าตอบแทนผู้บริหารคนสำคัญ  </w:t>
            </w:r>
          </w:p>
        </w:tc>
        <w:tc>
          <w:tcPr>
            <w:tcW w:w="271" w:type="dxa"/>
          </w:tcPr>
          <w:p w14:paraId="79F0541B" w14:textId="77777777" w:rsidR="002039ED" w:rsidRPr="001E3B87" w:rsidRDefault="002039ED"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u w:val="single"/>
                <w:cs/>
              </w:rPr>
            </w:pPr>
          </w:p>
        </w:tc>
        <w:tc>
          <w:tcPr>
            <w:tcW w:w="1129" w:type="dxa"/>
          </w:tcPr>
          <w:p w14:paraId="13D7823A" w14:textId="77777777" w:rsidR="002039ED" w:rsidRPr="001E3B87" w:rsidRDefault="002039ED"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241" w:type="dxa"/>
          </w:tcPr>
          <w:p w14:paraId="4DABACA2" w14:textId="77777777" w:rsidR="002039ED" w:rsidRPr="001E3B87" w:rsidRDefault="002039ED"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1096" w:type="dxa"/>
          </w:tcPr>
          <w:p w14:paraId="4E0A9A38" w14:textId="77777777" w:rsidR="002039ED" w:rsidRPr="001E3B87" w:rsidRDefault="002039ED"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239" w:type="dxa"/>
          </w:tcPr>
          <w:p w14:paraId="07CB283E" w14:textId="77777777" w:rsidR="002039ED" w:rsidRPr="001E3B87" w:rsidRDefault="002039ED"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1114" w:type="dxa"/>
          </w:tcPr>
          <w:p w14:paraId="17D39A75" w14:textId="77777777" w:rsidR="002039ED" w:rsidRPr="001E3B87" w:rsidRDefault="002039ED"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lang w:val="en-GB"/>
              </w:rPr>
            </w:pPr>
          </w:p>
        </w:tc>
        <w:tc>
          <w:tcPr>
            <w:tcW w:w="241" w:type="dxa"/>
          </w:tcPr>
          <w:p w14:paraId="2BD93C5E" w14:textId="77777777" w:rsidR="002039ED" w:rsidRPr="001E3B87" w:rsidRDefault="002039ED"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1205" w:type="dxa"/>
          </w:tcPr>
          <w:p w14:paraId="47EDAF06" w14:textId="77777777" w:rsidR="002039ED" w:rsidRPr="001E3B87" w:rsidRDefault="002039ED"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r>
      <w:tr w:rsidR="00176314" w:rsidRPr="00EF48EF" w14:paraId="5836BF6C" w14:textId="77777777" w:rsidTr="00DB473A">
        <w:trPr>
          <w:cantSplit/>
        </w:trPr>
        <w:tc>
          <w:tcPr>
            <w:tcW w:w="3690" w:type="dxa"/>
          </w:tcPr>
          <w:p w14:paraId="6B2F6D1A" w14:textId="77777777" w:rsidR="00176314" w:rsidRPr="001E3B87" w:rsidRDefault="00176314"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thaiDistribute"/>
              <w:rPr>
                <w:rFonts w:ascii="Cordia New" w:hAnsi="Cordia New" w:cs="Cordia New"/>
                <w:sz w:val="26"/>
                <w:szCs w:val="26"/>
                <w:cs/>
              </w:rPr>
            </w:pPr>
            <w:r w:rsidRPr="001E3B87">
              <w:rPr>
                <w:rFonts w:ascii="Cordia New" w:hAnsi="Cordia New" w:cs="Cordia New"/>
                <w:sz w:val="26"/>
                <w:szCs w:val="26"/>
                <w:cs/>
              </w:rPr>
              <w:t>ผลประโยชน์ระยะสั้น</w:t>
            </w:r>
          </w:p>
        </w:tc>
        <w:tc>
          <w:tcPr>
            <w:tcW w:w="271" w:type="dxa"/>
          </w:tcPr>
          <w:p w14:paraId="157971FD" w14:textId="77777777" w:rsidR="00176314" w:rsidRPr="001E3B87" w:rsidRDefault="00176314"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p>
        </w:tc>
        <w:tc>
          <w:tcPr>
            <w:tcW w:w="1129" w:type="dxa"/>
          </w:tcPr>
          <w:p w14:paraId="067C4683" w14:textId="125BC2BA" w:rsidR="00176314" w:rsidRPr="001B660E" w:rsidRDefault="00176314"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Theme="minorBidi" w:hAnsiTheme="minorBidi" w:cstheme="minorBidi"/>
                <w:sz w:val="26"/>
                <w:szCs w:val="26"/>
                <w:lang w:val="en-GB"/>
              </w:rPr>
            </w:pPr>
            <w:r w:rsidRPr="001B660E">
              <w:rPr>
                <w:rFonts w:asciiTheme="minorBidi" w:hAnsiTheme="minorBidi" w:cstheme="minorBidi"/>
                <w:sz w:val="26"/>
                <w:szCs w:val="26"/>
              </w:rPr>
              <w:t>7,089</w:t>
            </w:r>
          </w:p>
        </w:tc>
        <w:tc>
          <w:tcPr>
            <w:tcW w:w="241" w:type="dxa"/>
          </w:tcPr>
          <w:p w14:paraId="68A9B101" w14:textId="77777777" w:rsidR="00176314" w:rsidRPr="001E3B87" w:rsidRDefault="00176314"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Pr>
          <w:p w14:paraId="50F87404" w14:textId="1550467A" w:rsidR="00176314" w:rsidRPr="001E3B87" w:rsidRDefault="00176314"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Pr>
                <w:rFonts w:ascii="Cordia New" w:hAnsi="Cordia New" w:cs="Cordia New" w:hint="cs"/>
                <w:sz w:val="26"/>
                <w:szCs w:val="26"/>
                <w:cs/>
                <w:lang w:val="en-GB"/>
              </w:rPr>
              <w:t>6,540</w:t>
            </w:r>
          </w:p>
        </w:tc>
        <w:tc>
          <w:tcPr>
            <w:tcW w:w="239" w:type="dxa"/>
          </w:tcPr>
          <w:p w14:paraId="66879292" w14:textId="77777777" w:rsidR="00176314" w:rsidRPr="001E3B87" w:rsidRDefault="00176314"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4" w:type="dxa"/>
          </w:tcPr>
          <w:p w14:paraId="7A0ED210" w14:textId="2A4DC833" w:rsidR="00176314" w:rsidRPr="00176314" w:rsidRDefault="00176314"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Theme="minorBidi" w:hAnsiTheme="minorBidi" w:cstheme="minorBidi"/>
                <w:sz w:val="26"/>
                <w:szCs w:val="26"/>
                <w:lang w:val="en-GB"/>
              </w:rPr>
            </w:pPr>
            <w:r w:rsidRPr="00176314">
              <w:rPr>
                <w:rFonts w:asciiTheme="minorBidi" w:hAnsiTheme="minorBidi" w:cstheme="minorBidi"/>
                <w:sz w:val="26"/>
                <w:szCs w:val="26"/>
              </w:rPr>
              <w:t>5,137</w:t>
            </w:r>
          </w:p>
        </w:tc>
        <w:tc>
          <w:tcPr>
            <w:tcW w:w="241" w:type="dxa"/>
          </w:tcPr>
          <w:p w14:paraId="259DA6A7" w14:textId="77777777" w:rsidR="00176314" w:rsidRPr="001E3B87" w:rsidRDefault="00176314"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cs/>
              </w:rPr>
            </w:pPr>
          </w:p>
        </w:tc>
        <w:tc>
          <w:tcPr>
            <w:tcW w:w="1205" w:type="dxa"/>
          </w:tcPr>
          <w:p w14:paraId="2C0F0B71" w14:textId="471EB765" w:rsidR="00176314" w:rsidRPr="001E3B87" w:rsidRDefault="00176314"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Pr>
                <w:rFonts w:ascii="Cordia New" w:hAnsi="Cordia New" w:cs="Cordia New" w:hint="cs"/>
                <w:sz w:val="26"/>
                <w:szCs w:val="26"/>
                <w:cs/>
                <w:lang w:val="en-GB"/>
              </w:rPr>
              <w:t>4,613</w:t>
            </w:r>
          </w:p>
        </w:tc>
      </w:tr>
      <w:tr w:rsidR="00176314" w:rsidRPr="00EF48EF" w14:paraId="4C16C697" w14:textId="77777777" w:rsidTr="00DB473A">
        <w:trPr>
          <w:cantSplit/>
        </w:trPr>
        <w:tc>
          <w:tcPr>
            <w:tcW w:w="3690" w:type="dxa"/>
          </w:tcPr>
          <w:p w14:paraId="475A761D" w14:textId="77777777" w:rsidR="00176314" w:rsidRPr="001E3B87" w:rsidRDefault="00176314"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thaiDistribute"/>
              <w:rPr>
                <w:rFonts w:ascii="Cordia New" w:hAnsi="Cordia New" w:cs="Cordia New"/>
                <w:sz w:val="26"/>
                <w:szCs w:val="26"/>
                <w:cs/>
              </w:rPr>
            </w:pPr>
            <w:r w:rsidRPr="001E3B87">
              <w:rPr>
                <w:rFonts w:ascii="Cordia New" w:hAnsi="Cordia New" w:cs="Cordia New"/>
                <w:sz w:val="26"/>
                <w:szCs w:val="26"/>
                <w:cs/>
              </w:rPr>
              <w:t>ผลประโยชน์หลังออกจากงาน</w:t>
            </w:r>
          </w:p>
        </w:tc>
        <w:tc>
          <w:tcPr>
            <w:tcW w:w="271" w:type="dxa"/>
          </w:tcPr>
          <w:p w14:paraId="7472153E" w14:textId="77777777" w:rsidR="00176314" w:rsidRPr="001E3B87" w:rsidRDefault="00176314"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p>
        </w:tc>
        <w:tc>
          <w:tcPr>
            <w:tcW w:w="1129" w:type="dxa"/>
            <w:tcBorders>
              <w:bottom w:val="single" w:sz="4" w:space="0" w:color="auto"/>
            </w:tcBorders>
          </w:tcPr>
          <w:p w14:paraId="0EB5CA87" w14:textId="654A0853" w:rsidR="00176314" w:rsidRPr="001B660E" w:rsidRDefault="00176314"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Theme="minorBidi" w:hAnsiTheme="minorBidi" w:cstheme="minorBidi"/>
                <w:sz w:val="26"/>
                <w:szCs w:val="26"/>
              </w:rPr>
            </w:pPr>
            <w:r w:rsidRPr="001B660E">
              <w:rPr>
                <w:rFonts w:asciiTheme="minorBidi" w:hAnsiTheme="minorBidi" w:cstheme="minorBidi"/>
                <w:sz w:val="26"/>
                <w:szCs w:val="26"/>
              </w:rPr>
              <w:t>217</w:t>
            </w:r>
          </w:p>
        </w:tc>
        <w:tc>
          <w:tcPr>
            <w:tcW w:w="241" w:type="dxa"/>
          </w:tcPr>
          <w:p w14:paraId="6F2765F2" w14:textId="77777777" w:rsidR="00176314" w:rsidRPr="001E3B87" w:rsidRDefault="00176314"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Borders>
              <w:bottom w:val="single" w:sz="4" w:space="0" w:color="auto"/>
            </w:tcBorders>
          </w:tcPr>
          <w:p w14:paraId="557EEB00" w14:textId="29A745AC" w:rsidR="00176314" w:rsidRPr="001E3B87" w:rsidRDefault="00176314"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Pr>
                <w:rFonts w:ascii="Cordia New" w:hAnsi="Cordia New" w:cs="Cordia New" w:hint="cs"/>
                <w:sz w:val="26"/>
                <w:szCs w:val="26"/>
                <w:cs/>
              </w:rPr>
              <w:t>195</w:t>
            </w:r>
          </w:p>
        </w:tc>
        <w:tc>
          <w:tcPr>
            <w:tcW w:w="239" w:type="dxa"/>
          </w:tcPr>
          <w:p w14:paraId="010A4309" w14:textId="77777777" w:rsidR="00176314" w:rsidRPr="001E3B87" w:rsidRDefault="00176314"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4" w:type="dxa"/>
            <w:tcBorders>
              <w:bottom w:val="single" w:sz="4" w:space="0" w:color="auto"/>
            </w:tcBorders>
          </w:tcPr>
          <w:p w14:paraId="01BA5031" w14:textId="050622EC" w:rsidR="00176314" w:rsidRPr="00176314" w:rsidRDefault="00176314"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Theme="minorBidi" w:hAnsiTheme="minorBidi" w:cstheme="minorBidi"/>
                <w:sz w:val="26"/>
                <w:szCs w:val="26"/>
                <w:lang w:val="en-GB"/>
              </w:rPr>
            </w:pPr>
            <w:r w:rsidRPr="00176314">
              <w:rPr>
                <w:rFonts w:asciiTheme="minorBidi" w:hAnsiTheme="minorBidi" w:cstheme="minorBidi"/>
                <w:sz w:val="26"/>
                <w:szCs w:val="26"/>
              </w:rPr>
              <w:t>164</w:t>
            </w:r>
          </w:p>
        </w:tc>
        <w:tc>
          <w:tcPr>
            <w:tcW w:w="241" w:type="dxa"/>
          </w:tcPr>
          <w:p w14:paraId="63A329D0" w14:textId="77777777" w:rsidR="00176314" w:rsidRPr="001E3B87" w:rsidRDefault="00176314"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5" w:type="dxa"/>
            <w:tcBorders>
              <w:bottom w:val="single" w:sz="4" w:space="0" w:color="auto"/>
            </w:tcBorders>
          </w:tcPr>
          <w:p w14:paraId="0587F6E1" w14:textId="613039F0" w:rsidR="00176314" w:rsidRPr="001E3B87" w:rsidRDefault="00176314"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Pr>
                <w:rFonts w:ascii="Cordia New" w:hAnsi="Cordia New" w:cs="Cordia New" w:hint="cs"/>
                <w:sz w:val="26"/>
                <w:szCs w:val="26"/>
                <w:cs/>
                <w:lang w:val="en-GB"/>
              </w:rPr>
              <w:t>150</w:t>
            </w:r>
          </w:p>
        </w:tc>
      </w:tr>
      <w:tr w:rsidR="00176314" w:rsidRPr="00EF48EF" w14:paraId="26A6AD08" w14:textId="77777777" w:rsidTr="009E4C40">
        <w:trPr>
          <w:cantSplit/>
          <w:trHeight w:val="60"/>
        </w:trPr>
        <w:tc>
          <w:tcPr>
            <w:tcW w:w="3690" w:type="dxa"/>
          </w:tcPr>
          <w:p w14:paraId="20CD792E" w14:textId="77777777" w:rsidR="00176314" w:rsidRPr="001E3B87" w:rsidRDefault="00176314"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Pr>
                <w:rFonts w:ascii="Cordia New" w:hAnsi="Cordia New" w:cs="Cordia New"/>
                <w:sz w:val="26"/>
                <w:szCs w:val="26"/>
                <w:cs/>
              </w:rPr>
            </w:pPr>
            <w:r w:rsidRPr="001E3B87">
              <w:rPr>
                <w:rFonts w:ascii="Cordia New" w:hAnsi="Cordia New" w:cs="Cordia New"/>
                <w:sz w:val="26"/>
                <w:szCs w:val="26"/>
                <w:cs/>
              </w:rPr>
              <w:t xml:space="preserve">       รวม</w:t>
            </w:r>
          </w:p>
        </w:tc>
        <w:tc>
          <w:tcPr>
            <w:tcW w:w="271" w:type="dxa"/>
          </w:tcPr>
          <w:p w14:paraId="05AEA9E3" w14:textId="77777777" w:rsidR="00176314" w:rsidRPr="001E3B87" w:rsidRDefault="00176314"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1129" w:type="dxa"/>
            <w:tcBorders>
              <w:top w:val="single" w:sz="4" w:space="0" w:color="auto"/>
              <w:bottom w:val="single" w:sz="12" w:space="0" w:color="auto"/>
            </w:tcBorders>
          </w:tcPr>
          <w:p w14:paraId="5E9F7B32" w14:textId="642E3F2D" w:rsidR="00176314" w:rsidRPr="001B660E" w:rsidRDefault="00176314"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Theme="minorBidi" w:hAnsiTheme="minorBidi" w:cstheme="minorBidi"/>
                <w:sz w:val="26"/>
                <w:szCs w:val="26"/>
                <w:cs/>
                <w:lang w:val="en-GB"/>
              </w:rPr>
            </w:pPr>
            <w:r w:rsidRPr="001B660E">
              <w:rPr>
                <w:rFonts w:asciiTheme="minorBidi" w:hAnsiTheme="minorBidi" w:cstheme="minorBidi"/>
                <w:sz w:val="26"/>
                <w:szCs w:val="26"/>
              </w:rPr>
              <w:t>7,306</w:t>
            </w:r>
          </w:p>
        </w:tc>
        <w:tc>
          <w:tcPr>
            <w:tcW w:w="241" w:type="dxa"/>
          </w:tcPr>
          <w:p w14:paraId="2746194A" w14:textId="77777777" w:rsidR="00176314" w:rsidRPr="001E3B87" w:rsidRDefault="00176314"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Borders>
              <w:top w:val="single" w:sz="4" w:space="0" w:color="auto"/>
              <w:bottom w:val="single" w:sz="12" w:space="0" w:color="auto"/>
            </w:tcBorders>
          </w:tcPr>
          <w:p w14:paraId="4744E37B" w14:textId="2B07F903" w:rsidR="00176314" w:rsidRPr="001E3B87" w:rsidRDefault="00176314"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Pr>
                <w:rFonts w:ascii="Cordia New" w:hAnsi="Cordia New" w:cs="Cordia New" w:hint="cs"/>
                <w:sz w:val="26"/>
                <w:szCs w:val="26"/>
                <w:cs/>
                <w:lang w:val="en-GB"/>
              </w:rPr>
              <w:t>6,735</w:t>
            </w:r>
          </w:p>
        </w:tc>
        <w:tc>
          <w:tcPr>
            <w:tcW w:w="239" w:type="dxa"/>
          </w:tcPr>
          <w:p w14:paraId="38D7B6FB" w14:textId="77777777" w:rsidR="00176314" w:rsidRPr="001E3B87" w:rsidRDefault="00176314"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4" w:type="dxa"/>
            <w:tcBorders>
              <w:top w:val="single" w:sz="4" w:space="0" w:color="auto"/>
              <w:bottom w:val="single" w:sz="12" w:space="0" w:color="auto"/>
            </w:tcBorders>
          </w:tcPr>
          <w:p w14:paraId="46939818" w14:textId="57767BC5" w:rsidR="00176314" w:rsidRPr="00176314" w:rsidRDefault="00176314"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Theme="minorBidi" w:hAnsiTheme="minorBidi" w:cstheme="minorBidi"/>
                <w:sz w:val="26"/>
                <w:szCs w:val="26"/>
                <w:lang w:val="en-GB"/>
              </w:rPr>
            </w:pPr>
            <w:r w:rsidRPr="00176314">
              <w:rPr>
                <w:rFonts w:asciiTheme="minorBidi" w:hAnsiTheme="minorBidi" w:cstheme="minorBidi"/>
                <w:sz w:val="26"/>
                <w:szCs w:val="26"/>
              </w:rPr>
              <w:t>5,301</w:t>
            </w:r>
          </w:p>
        </w:tc>
        <w:tc>
          <w:tcPr>
            <w:tcW w:w="241" w:type="dxa"/>
          </w:tcPr>
          <w:p w14:paraId="273EB38D" w14:textId="77777777" w:rsidR="00176314" w:rsidRPr="001E3B87" w:rsidRDefault="00176314"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5" w:type="dxa"/>
            <w:tcBorders>
              <w:top w:val="single" w:sz="4" w:space="0" w:color="auto"/>
              <w:bottom w:val="single" w:sz="12" w:space="0" w:color="auto"/>
            </w:tcBorders>
          </w:tcPr>
          <w:p w14:paraId="2B7AF21B" w14:textId="572BC9C2" w:rsidR="00176314" w:rsidRPr="001E3B87" w:rsidRDefault="00176314"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Pr>
                <w:rFonts w:ascii="Cordia New" w:hAnsi="Cordia New" w:cs="Cordia New" w:hint="cs"/>
                <w:sz w:val="26"/>
                <w:szCs w:val="26"/>
                <w:cs/>
                <w:lang w:val="en-GB"/>
              </w:rPr>
              <w:t>4,763</w:t>
            </w:r>
          </w:p>
        </w:tc>
      </w:tr>
    </w:tbl>
    <w:p w14:paraId="1107AF4E" w14:textId="77777777" w:rsidR="00DE0DED" w:rsidRPr="00EF48EF" w:rsidRDefault="00DE0DED" w:rsidP="00EC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360"/>
        <w:jc w:val="thaiDistribute"/>
        <w:rPr>
          <w:rFonts w:ascii="Cordia New" w:hAnsi="Cordia New" w:cs="Cordia New"/>
          <w:sz w:val="26"/>
          <w:szCs w:val="26"/>
        </w:rPr>
      </w:pPr>
    </w:p>
    <w:p w14:paraId="4B892B70" w14:textId="18782283" w:rsidR="00FC4ACB" w:rsidRPr="00EF48EF" w:rsidRDefault="002B3F68" w:rsidP="00EC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360"/>
        <w:jc w:val="thaiDistribute"/>
        <w:rPr>
          <w:rFonts w:ascii="Cordia New" w:hAnsi="Cordia New" w:cs="Cordia New"/>
          <w:sz w:val="26"/>
          <w:szCs w:val="26"/>
        </w:rPr>
      </w:pPr>
      <w:r w:rsidRPr="00EF48EF">
        <w:rPr>
          <w:rFonts w:ascii="Cordia New" w:hAnsi="Cordia New" w:cs="Cordia New" w:hint="cs"/>
          <w:sz w:val="26"/>
          <w:szCs w:val="26"/>
          <w:cs/>
        </w:rPr>
        <w:t xml:space="preserve">ณ วันที่ </w:t>
      </w:r>
      <w:r w:rsidR="00280753" w:rsidRPr="00280753">
        <w:rPr>
          <w:rFonts w:ascii="Cordia New" w:eastAsia="SimSun" w:hAnsi="Cordia New" w:cs="Cordia New"/>
          <w:sz w:val="26"/>
          <w:szCs w:val="26"/>
          <w:lang w:val="en-GB"/>
        </w:rPr>
        <w:t xml:space="preserve">31 </w:t>
      </w:r>
      <w:r w:rsidR="00280753" w:rsidRPr="00280753">
        <w:rPr>
          <w:rFonts w:ascii="Cordia New" w:eastAsia="SimSun" w:hAnsi="Cordia New" w:cs="Cordia New"/>
          <w:sz w:val="26"/>
          <w:szCs w:val="26"/>
          <w:cs/>
          <w:lang w:val="en-GB"/>
        </w:rPr>
        <w:t>มีนาคม</w:t>
      </w:r>
      <w:r w:rsidR="009E7406">
        <w:rPr>
          <w:rFonts w:ascii="Cordia New" w:eastAsia="SimSun" w:hAnsi="Cordia New" w:cs="Cordia New"/>
          <w:sz w:val="26"/>
          <w:szCs w:val="26"/>
          <w:lang w:val="en-GB"/>
        </w:rPr>
        <w:t xml:space="preserve"> </w:t>
      </w:r>
      <w:r w:rsidR="00F363F7" w:rsidRPr="00EF48EF">
        <w:rPr>
          <w:rFonts w:ascii="Cordia New" w:eastAsia="SimSun" w:hAnsi="Cordia New" w:cs="Cordia New" w:hint="cs"/>
          <w:sz w:val="26"/>
          <w:szCs w:val="26"/>
        </w:rPr>
        <w:t>256</w:t>
      </w:r>
      <w:r w:rsidR="001B4E16">
        <w:rPr>
          <w:rFonts w:ascii="Cordia New" w:eastAsia="SimSun" w:hAnsi="Cordia New" w:cs="Cordia New"/>
          <w:sz w:val="26"/>
          <w:szCs w:val="26"/>
        </w:rPr>
        <w:t>9</w:t>
      </w:r>
      <w:r w:rsidR="007E56B0" w:rsidRPr="00EF48EF">
        <w:rPr>
          <w:rFonts w:ascii="Cordia New" w:hAnsi="Cordia New" w:cs="Cordia New" w:hint="cs"/>
          <w:sz w:val="26"/>
          <w:szCs w:val="26"/>
        </w:rPr>
        <w:t xml:space="preserve"> </w:t>
      </w:r>
      <w:r w:rsidR="007B38F6" w:rsidRPr="00EF48EF">
        <w:rPr>
          <w:rFonts w:ascii="Cordia New" w:hAnsi="Cordia New" w:cs="Cordia New" w:hint="cs"/>
          <w:sz w:val="26"/>
          <w:szCs w:val="26"/>
          <w:cs/>
        </w:rPr>
        <w:t>และ</w:t>
      </w:r>
      <w:r w:rsidR="001E6A07">
        <w:rPr>
          <w:rFonts w:ascii="Cordia New" w:hAnsi="Cordia New" w:cs="Cordia New" w:hint="cs"/>
          <w:sz w:val="26"/>
          <w:szCs w:val="26"/>
          <w:cs/>
        </w:rPr>
        <w:t>วันที่</w:t>
      </w:r>
      <w:r w:rsidR="007B38F6" w:rsidRPr="00EF48EF">
        <w:rPr>
          <w:rFonts w:ascii="Cordia New" w:hAnsi="Cordia New" w:cs="Cordia New" w:hint="cs"/>
          <w:sz w:val="26"/>
          <w:szCs w:val="26"/>
          <w:cs/>
        </w:rPr>
        <w:t xml:space="preserve"> </w:t>
      </w:r>
      <w:r w:rsidR="007B38F6" w:rsidRPr="00EF48EF">
        <w:rPr>
          <w:rFonts w:ascii="Cordia New" w:hAnsi="Cordia New" w:cs="Cordia New" w:hint="cs"/>
          <w:sz w:val="26"/>
          <w:szCs w:val="26"/>
          <w:lang w:val="en-GB"/>
        </w:rPr>
        <w:t>31</w:t>
      </w:r>
      <w:r w:rsidR="007B38F6" w:rsidRPr="00EF48EF">
        <w:rPr>
          <w:rFonts w:ascii="Cordia New" w:hAnsi="Cordia New" w:cs="Cordia New" w:hint="cs"/>
          <w:sz w:val="26"/>
          <w:szCs w:val="26"/>
          <w:cs/>
        </w:rPr>
        <w:t xml:space="preserve"> ธันวาคม </w:t>
      </w:r>
      <w:r w:rsidR="007B38F6" w:rsidRPr="00EF48EF">
        <w:rPr>
          <w:rFonts w:ascii="Cordia New" w:hAnsi="Cordia New" w:cs="Cordia New" w:hint="cs"/>
          <w:sz w:val="26"/>
          <w:szCs w:val="26"/>
          <w:lang w:val="en-GB"/>
        </w:rPr>
        <w:t>256</w:t>
      </w:r>
      <w:r w:rsidR="001B4E16">
        <w:rPr>
          <w:rFonts w:ascii="Cordia New" w:hAnsi="Cordia New" w:cs="Cordia New"/>
          <w:sz w:val="26"/>
          <w:szCs w:val="26"/>
          <w:lang w:val="en-GB"/>
        </w:rPr>
        <w:t>8</w:t>
      </w:r>
      <w:r w:rsidR="007B38F6" w:rsidRPr="00EF48EF">
        <w:rPr>
          <w:rFonts w:ascii="Cordia New" w:hAnsi="Cordia New" w:cs="Cordia New" w:hint="cs"/>
          <w:sz w:val="26"/>
          <w:szCs w:val="26"/>
          <w:cs/>
        </w:rPr>
        <w:t xml:space="preserve"> </w:t>
      </w:r>
      <w:r w:rsidRPr="00EF48EF">
        <w:rPr>
          <w:rFonts w:ascii="Cordia New" w:hAnsi="Cordia New" w:cs="Cordia New" w:hint="cs"/>
          <w:sz w:val="26"/>
          <w:szCs w:val="26"/>
          <w:cs/>
        </w:rPr>
        <w:t>วงเงินสินเชื่อของบริษัทกับสถาบันการเงินแห่งหนึ่ง</w:t>
      </w:r>
      <w:r w:rsidR="00630169" w:rsidRPr="00AF001C">
        <w:rPr>
          <w:rFonts w:ascii="Cordia New" w:hAnsi="Cordia New" w:cs="Cordia New" w:hint="cs"/>
          <w:sz w:val="26"/>
          <w:szCs w:val="26"/>
          <w:cs/>
        </w:rPr>
        <w:t>จำนว</w:t>
      </w:r>
      <w:r w:rsidR="00910E69" w:rsidRPr="00AF001C">
        <w:rPr>
          <w:rFonts w:ascii="Cordia New" w:hAnsi="Cordia New" w:cs="Cordia New" w:hint="cs"/>
          <w:sz w:val="26"/>
          <w:szCs w:val="26"/>
          <w:cs/>
        </w:rPr>
        <w:t>น</w:t>
      </w:r>
      <w:r w:rsidR="00AF001C">
        <w:rPr>
          <w:rFonts w:ascii="Cordia New" w:hAnsi="Cordia New" w:cs="Cordia New" w:hint="cs"/>
          <w:sz w:val="26"/>
          <w:szCs w:val="26"/>
          <w:cs/>
        </w:rPr>
        <w:t xml:space="preserve"> </w:t>
      </w:r>
      <w:r w:rsidR="00AF001C">
        <w:rPr>
          <w:rFonts w:ascii="Cordia New" w:hAnsi="Cordia New" w:cs="Cordia New"/>
          <w:sz w:val="26"/>
          <w:szCs w:val="26"/>
          <w:lang w:val="en-GB"/>
        </w:rPr>
        <w:t xml:space="preserve">990 </w:t>
      </w:r>
      <w:r w:rsidRPr="00AF001C">
        <w:rPr>
          <w:rFonts w:ascii="Cordia New" w:hAnsi="Cordia New" w:cs="Cordia New" w:hint="cs"/>
          <w:sz w:val="26"/>
          <w:szCs w:val="26"/>
          <w:cs/>
        </w:rPr>
        <w:t>ล้านบาท</w:t>
      </w:r>
      <w:r w:rsidRPr="00EF48EF">
        <w:rPr>
          <w:rFonts w:ascii="Cordia New" w:hAnsi="Cordia New" w:cs="Cordia New" w:hint="cs"/>
          <w:sz w:val="26"/>
          <w:szCs w:val="26"/>
          <w:cs/>
        </w:rPr>
        <w:t xml:space="preserve"> </w:t>
      </w:r>
      <w:r w:rsidR="00A342F1">
        <w:rPr>
          <w:rFonts w:ascii="Cordia New" w:hAnsi="Cordia New" w:cs="Cordia New"/>
          <w:sz w:val="26"/>
          <w:szCs w:val="26"/>
          <w:cs/>
        </w:rPr>
        <w:br/>
      </w:r>
      <w:r w:rsidR="00630169" w:rsidRPr="00EF48EF">
        <w:rPr>
          <w:rFonts w:ascii="Cordia New" w:hAnsi="Cordia New" w:cs="Cordia New" w:hint="cs"/>
          <w:sz w:val="26"/>
          <w:szCs w:val="26"/>
          <w:cs/>
        </w:rPr>
        <w:t>มี</w:t>
      </w:r>
      <w:r w:rsidR="0071136F" w:rsidRPr="00EF48EF">
        <w:rPr>
          <w:rFonts w:ascii="Cordia New" w:hAnsi="Cordia New" w:cs="Cordia New" w:hint="cs"/>
          <w:sz w:val="26"/>
          <w:szCs w:val="26"/>
          <w:cs/>
        </w:rPr>
        <w:t>บริษัทย่อย</w:t>
      </w:r>
      <w:r w:rsidR="00B01473" w:rsidRPr="00EF48EF">
        <w:rPr>
          <w:rFonts w:ascii="Cordia New" w:hAnsi="Cordia New" w:cs="Cordia New" w:hint="cs"/>
          <w:sz w:val="26"/>
          <w:szCs w:val="26"/>
          <w:cs/>
        </w:rPr>
        <w:t>แห่งหนึ่ง</w:t>
      </w:r>
      <w:r w:rsidR="00743759" w:rsidRPr="00EF48EF">
        <w:rPr>
          <w:rFonts w:ascii="Cordia New" w:hAnsi="Cordia New" w:cs="Cordia New" w:hint="cs"/>
          <w:sz w:val="26"/>
          <w:szCs w:val="26"/>
          <w:cs/>
        </w:rPr>
        <w:t>ได้ร่วมค้ำประกัน</w:t>
      </w:r>
      <w:r w:rsidR="008D384F" w:rsidRPr="00EF48EF">
        <w:rPr>
          <w:rFonts w:ascii="Cordia New" w:hAnsi="Cordia New" w:cs="Cordia New" w:hint="cs"/>
          <w:sz w:val="26"/>
          <w:szCs w:val="26"/>
          <w:cs/>
        </w:rPr>
        <w:t xml:space="preserve"> </w:t>
      </w:r>
      <w:r w:rsidR="008D1D11" w:rsidRPr="00EF48EF">
        <w:rPr>
          <w:rFonts w:ascii="Cordia New" w:hAnsi="Cordia New" w:cs="Cordia New" w:hint="cs"/>
          <w:sz w:val="26"/>
          <w:szCs w:val="26"/>
          <w:cs/>
        </w:rPr>
        <w:t>และ</w:t>
      </w:r>
      <w:r w:rsidR="00DD7757" w:rsidRPr="00C31A05">
        <w:rPr>
          <w:rFonts w:ascii="Cordia New" w:hAnsi="Cordia New" w:cs="Cordia New" w:hint="cs"/>
          <w:sz w:val="26"/>
          <w:szCs w:val="26"/>
          <w:cs/>
        </w:rPr>
        <w:t>จดจำนอง</w:t>
      </w:r>
      <w:r w:rsidRPr="00C31A05">
        <w:rPr>
          <w:rFonts w:ascii="Cordia New" w:hAnsi="Cordia New" w:cs="Cordia New" w:hint="cs"/>
          <w:sz w:val="26"/>
          <w:szCs w:val="26"/>
          <w:cs/>
        </w:rPr>
        <w:t>ที่ดิน</w:t>
      </w:r>
      <w:r w:rsidR="00DF6067" w:rsidRPr="00C31A05">
        <w:rPr>
          <w:rFonts w:ascii="Cordia New" w:hAnsi="Cordia New" w:cs="Cordia New" w:hint="cs"/>
          <w:sz w:val="26"/>
          <w:szCs w:val="26"/>
          <w:cs/>
        </w:rPr>
        <w:t>มูลค่า</w:t>
      </w:r>
      <w:r w:rsidR="00C31A05">
        <w:rPr>
          <w:rFonts w:ascii="Cordia New" w:hAnsi="Cordia New" w:cs="Cordia New"/>
          <w:sz w:val="26"/>
          <w:szCs w:val="26"/>
        </w:rPr>
        <w:t xml:space="preserve"> 6</w:t>
      </w:r>
      <w:r w:rsidRPr="00C31A05">
        <w:rPr>
          <w:rFonts w:ascii="Cordia New" w:hAnsi="Cordia New" w:cs="Cordia New" w:hint="cs"/>
          <w:spacing w:val="-4"/>
          <w:sz w:val="26"/>
          <w:szCs w:val="26"/>
          <w:lang w:val="en-GB"/>
        </w:rPr>
        <w:t xml:space="preserve"> </w:t>
      </w:r>
      <w:r w:rsidRPr="00C31A05">
        <w:rPr>
          <w:rFonts w:ascii="Cordia New" w:hAnsi="Cordia New" w:cs="Cordia New" w:hint="cs"/>
          <w:sz w:val="26"/>
          <w:szCs w:val="26"/>
          <w:cs/>
        </w:rPr>
        <w:t>ล้านบาท</w:t>
      </w:r>
      <w:r w:rsidRPr="00EF48EF">
        <w:rPr>
          <w:rFonts w:ascii="Cordia New" w:hAnsi="Cordia New" w:cs="Cordia New" w:hint="cs"/>
          <w:sz w:val="26"/>
          <w:szCs w:val="26"/>
          <w:cs/>
        </w:rPr>
        <w:t xml:space="preserve"> เป็นหลักประกันลำดับสอง</w:t>
      </w:r>
    </w:p>
    <w:p w14:paraId="4741FB59" w14:textId="215598DB" w:rsidR="004E41EE" w:rsidRPr="00EF48EF" w:rsidRDefault="001D1F1C"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b/>
          <w:bCs/>
          <w:color w:val="000000"/>
          <w:sz w:val="26"/>
          <w:szCs w:val="26"/>
          <w:lang w:val="en-GB" w:eastAsia="th-TH"/>
        </w:rPr>
      </w:pPr>
      <w:r>
        <w:rPr>
          <w:rFonts w:ascii="Cordia New" w:eastAsia="Cordia New" w:hAnsi="Cordia New" w:cs="Cordia New"/>
          <w:b/>
          <w:bCs/>
          <w:color w:val="000000"/>
          <w:sz w:val="26"/>
          <w:szCs w:val="26"/>
          <w:cs/>
          <w:lang w:val="en-GB" w:eastAsia="th-TH"/>
        </w:rPr>
        <w:br w:type="page"/>
      </w:r>
    </w:p>
    <w:p w14:paraId="6BD5CE0A" w14:textId="77777777" w:rsidR="004E41EE" w:rsidRPr="00EF48EF" w:rsidRDefault="004E41EE"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b/>
          <w:bCs/>
          <w:color w:val="000000"/>
          <w:sz w:val="26"/>
          <w:szCs w:val="26"/>
          <w:lang w:val="en-GB" w:eastAsia="th-TH"/>
        </w:rPr>
      </w:pPr>
    </w:p>
    <w:p w14:paraId="4DEC9855" w14:textId="1D654047" w:rsidR="00AE1601" w:rsidRPr="008A56D5" w:rsidRDefault="00715704" w:rsidP="00EC3BDD">
      <w:pPr>
        <w:pStyle w:val="CordiaNew"/>
        <w:numPr>
          <w:ilvl w:val="0"/>
          <w:numId w:val="17"/>
        </w:numPr>
        <w:tabs>
          <w:tab w:val="clear" w:pos="4153"/>
        </w:tabs>
        <w:spacing w:line="340" w:lineRule="exact"/>
        <w:jc w:val="thaiDistribute"/>
        <w:rPr>
          <w:rFonts w:ascii="Cordia New" w:hAnsi="Cordia New" w:cs="Cordia New"/>
          <w:b/>
          <w:bCs/>
          <w:color w:val="auto"/>
          <w:sz w:val="26"/>
          <w:szCs w:val="26"/>
          <w:lang w:val="th-TH"/>
        </w:rPr>
      </w:pPr>
      <w:r w:rsidRPr="008A56D5">
        <w:rPr>
          <w:rFonts w:ascii="Cordia New" w:hAnsi="Cordia New" w:cs="Cordia New"/>
          <w:b/>
          <w:bCs/>
          <w:color w:val="auto"/>
          <w:sz w:val="26"/>
          <w:szCs w:val="26"/>
          <w:cs/>
          <w:lang w:val="th-TH"/>
        </w:rPr>
        <w:t>ลูกหนี้การค้าและลูกหนี้หมุนเวียนอื่น</w:t>
      </w:r>
      <w:r w:rsidRPr="008A56D5">
        <w:rPr>
          <w:rFonts w:ascii="Cordia New" w:hAnsi="Cordia New" w:cs="Cordia New" w:hint="cs"/>
          <w:b/>
          <w:bCs/>
          <w:color w:val="auto"/>
          <w:sz w:val="26"/>
          <w:szCs w:val="26"/>
          <w:cs/>
          <w:lang w:val="th-TH"/>
        </w:rPr>
        <w:t xml:space="preserve"> </w:t>
      </w:r>
    </w:p>
    <w:p w14:paraId="53839FEA" w14:textId="77777777" w:rsidR="00F02D42" w:rsidRPr="00EF48EF" w:rsidRDefault="00F02D42" w:rsidP="00EC3BDD">
      <w:pPr>
        <w:pStyle w:val="CordiaNew"/>
        <w:tabs>
          <w:tab w:val="clear" w:pos="4153"/>
          <w:tab w:val="left" w:pos="426"/>
        </w:tabs>
        <w:spacing w:line="340" w:lineRule="exact"/>
        <w:ind w:left="426"/>
        <w:jc w:val="thaiDistribute"/>
        <w:rPr>
          <w:rFonts w:ascii="Cordia New" w:hAnsi="Cordia New" w:cs="Cordia New"/>
          <w:sz w:val="26"/>
          <w:szCs w:val="26"/>
          <w:u w:val="single"/>
        </w:rPr>
      </w:pPr>
    </w:p>
    <w:tbl>
      <w:tblPr>
        <w:tblW w:w="9266" w:type="dxa"/>
        <w:tblInd w:w="252" w:type="dxa"/>
        <w:tblLayout w:type="fixed"/>
        <w:tblLook w:val="0000" w:firstRow="0" w:lastRow="0" w:firstColumn="0" w:lastColumn="0" w:noHBand="0" w:noVBand="0"/>
      </w:tblPr>
      <w:tblGrid>
        <w:gridCol w:w="3978"/>
        <w:gridCol w:w="1152"/>
        <w:gridCol w:w="236"/>
        <w:gridCol w:w="1101"/>
        <w:gridCol w:w="238"/>
        <w:gridCol w:w="1121"/>
        <w:gridCol w:w="239"/>
        <w:gridCol w:w="1201"/>
      </w:tblGrid>
      <w:tr w:rsidR="00E040A7" w:rsidRPr="006E70D2" w14:paraId="30F3D001" w14:textId="77777777" w:rsidTr="0048421F">
        <w:tc>
          <w:tcPr>
            <w:tcW w:w="3978" w:type="dxa"/>
          </w:tcPr>
          <w:p w14:paraId="482ACEB5" w14:textId="07E074EA" w:rsidR="00E040A7" w:rsidRPr="006E70D2" w:rsidRDefault="00E42EA0" w:rsidP="001B4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Cordia New" w:hAnsi="Cordia New" w:cs="Cordia New"/>
                <w:sz w:val="26"/>
                <w:szCs w:val="26"/>
                <w:cs/>
              </w:rPr>
            </w:pPr>
            <w:r w:rsidRPr="006E70D2">
              <w:rPr>
                <w:rFonts w:ascii="Cordia New" w:hAnsi="Cordia New" w:cs="Cordia New"/>
                <w:sz w:val="26"/>
                <w:szCs w:val="26"/>
              </w:rPr>
              <w:t>(</w:t>
            </w:r>
            <w:r w:rsidRPr="006E70D2">
              <w:rPr>
                <w:rFonts w:ascii="Cordia New" w:hAnsi="Cordia New" w:cs="Cordia New"/>
                <w:sz w:val="26"/>
                <w:szCs w:val="26"/>
                <w:cs/>
              </w:rPr>
              <w:t>หน่วย</w:t>
            </w:r>
            <w:r w:rsidR="00D52AB4" w:rsidRPr="006E70D2">
              <w:rPr>
                <w:rFonts w:ascii="Cordia New" w:hAnsi="Cordia New" w:cs="Cordia New"/>
                <w:sz w:val="26"/>
                <w:szCs w:val="26"/>
                <w:cs/>
              </w:rPr>
              <w:t xml:space="preserve"> </w:t>
            </w:r>
            <w:r w:rsidRPr="006E70D2">
              <w:rPr>
                <w:rFonts w:ascii="Cordia New" w:hAnsi="Cordia New" w:cs="Cordia New"/>
                <w:sz w:val="26"/>
                <w:szCs w:val="26"/>
                <w:cs/>
              </w:rPr>
              <w:t>:</w:t>
            </w:r>
            <w:r w:rsidRPr="006E70D2">
              <w:rPr>
                <w:rFonts w:ascii="Cordia New" w:hAnsi="Cordia New" w:cs="Cordia New"/>
                <w:sz w:val="26"/>
                <w:szCs w:val="26"/>
              </w:rPr>
              <w:t xml:space="preserve"> </w:t>
            </w:r>
            <w:r w:rsidRPr="006E70D2">
              <w:rPr>
                <w:rFonts w:ascii="Cordia New" w:hAnsi="Cordia New" w:cs="Cordia New"/>
                <w:sz w:val="26"/>
                <w:szCs w:val="26"/>
                <w:cs/>
              </w:rPr>
              <w:t>พันบาท</w:t>
            </w:r>
            <w:r w:rsidRPr="006E70D2">
              <w:rPr>
                <w:rFonts w:ascii="Cordia New" w:hAnsi="Cordia New" w:cs="Cordia New"/>
                <w:sz w:val="26"/>
                <w:szCs w:val="26"/>
              </w:rPr>
              <w:t>)</w:t>
            </w:r>
          </w:p>
        </w:tc>
        <w:tc>
          <w:tcPr>
            <w:tcW w:w="2489" w:type="dxa"/>
            <w:gridSpan w:val="3"/>
            <w:tcBorders>
              <w:bottom w:val="single" w:sz="4" w:space="0" w:color="auto"/>
            </w:tcBorders>
          </w:tcPr>
          <w:p w14:paraId="2D48C03C" w14:textId="31665257" w:rsidR="00E040A7" w:rsidRPr="006E70D2" w:rsidRDefault="00E040A7" w:rsidP="001B4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9"/>
              <w:jc w:val="center"/>
              <w:rPr>
                <w:rFonts w:ascii="Cordia New" w:hAnsi="Cordia New" w:cs="Cordia New"/>
                <w:sz w:val="26"/>
                <w:szCs w:val="26"/>
              </w:rPr>
            </w:pPr>
            <w:r w:rsidRPr="006E70D2">
              <w:rPr>
                <w:rFonts w:ascii="Cordia New" w:eastAsia="Browallia New" w:hAnsi="Cordia New" w:cs="Cordia New"/>
                <w:sz w:val="26"/>
                <w:szCs w:val="26"/>
                <w:cs/>
              </w:rPr>
              <w:t>ข้อมูลทางการเงินรวม</w:t>
            </w:r>
          </w:p>
        </w:tc>
        <w:tc>
          <w:tcPr>
            <w:tcW w:w="238" w:type="dxa"/>
          </w:tcPr>
          <w:p w14:paraId="5B038667" w14:textId="77777777" w:rsidR="00E040A7" w:rsidRPr="006E70D2" w:rsidRDefault="00E040A7" w:rsidP="001B4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9"/>
              <w:jc w:val="center"/>
              <w:rPr>
                <w:rFonts w:ascii="Cordia New" w:hAnsi="Cordia New" w:cs="Cordia New"/>
                <w:sz w:val="26"/>
                <w:szCs w:val="26"/>
              </w:rPr>
            </w:pPr>
          </w:p>
        </w:tc>
        <w:tc>
          <w:tcPr>
            <w:tcW w:w="2561" w:type="dxa"/>
            <w:gridSpan w:val="3"/>
          </w:tcPr>
          <w:p w14:paraId="3147F7A2" w14:textId="6E0802DA" w:rsidR="00E040A7" w:rsidRPr="006E70D2" w:rsidRDefault="00E040A7" w:rsidP="001B4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jc w:val="center"/>
              <w:rPr>
                <w:rFonts w:ascii="Cordia New" w:hAnsi="Cordia New" w:cs="Cordia New"/>
                <w:sz w:val="26"/>
                <w:szCs w:val="26"/>
              </w:rPr>
            </w:pPr>
            <w:r w:rsidRPr="006E70D2">
              <w:rPr>
                <w:rFonts w:ascii="Cordia New" w:eastAsia="Browallia New" w:hAnsi="Cordia New" w:cs="Cordia New"/>
                <w:sz w:val="26"/>
                <w:szCs w:val="26"/>
                <w:cs/>
              </w:rPr>
              <w:t>ข้อมูลทางการเงินเฉพาะกิจการ</w:t>
            </w:r>
          </w:p>
        </w:tc>
      </w:tr>
      <w:tr w:rsidR="00EE436C" w:rsidRPr="006E70D2" w14:paraId="240C17F1" w14:textId="77777777" w:rsidTr="0048421F">
        <w:tc>
          <w:tcPr>
            <w:tcW w:w="3978" w:type="dxa"/>
          </w:tcPr>
          <w:p w14:paraId="147F7B27" w14:textId="77777777" w:rsidR="00EE436C" w:rsidRPr="006E70D2" w:rsidRDefault="00EE436C" w:rsidP="001B4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Cordia New" w:hAnsi="Cordia New" w:cs="Cordia New"/>
                <w:sz w:val="26"/>
                <w:szCs w:val="26"/>
              </w:rPr>
            </w:pPr>
          </w:p>
        </w:tc>
        <w:tc>
          <w:tcPr>
            <w:tcW w:w="1152" w:type="dxa"/>
            <w:tcBorders>
              <w:top w:val="single" w:sz="4" w:space="0" w:color="auto"/>
              <w:bottom w:val="single" w:sz="4" w:space="0" w:color="auto"/>
            </w:tcBorders>
            <w:vAlign w:val="bottom"/>
          </w:tcPr>
          <w:p w14:paraId="77EA849B" w14:textId="77777777" w:rsidR="00EE436C" w:rsidRDefault="00EE436C" w:rsidP="0083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1"/>
              <w:jc w:val="center"/>
              <w:rPr>
                <w:rFonts w:ascii="Cordia New" w:eastAsia="SimSun" w:hAnsi="Cordia New" w:cs="Cordia New"/>
                <w:sz w:val="26"/>
                <w:szCs w:val="26"/>
                <w:lang w:val="en-GB"/>
              </w:rPr>
            </w:pPr>
            <w:r w:rsidRPr="00EE436C">
              <w:rPr>
                <w:rFonts w:ascii="Cordia New" w:eastAsia="SimSun" w:hAnsi="Cordia New" w:cs="Cordia New"/>
                <w:sz w:val="26"/>
                <w:szCs w:val="26"/>
                <w:lang w:val="en-GB"/>
              </w:rPr>
              <w:t xml:space="preserve">31 </w:t>
            </w:r>
            <w:r w:rsidRPr="00EE436C">
              <w:rPr>
                <w:rFonts w:ascii="Cordia New" w:eastAsia="SimSun" w:hAnsi="Cordia New" w:cs="Cordia New"/>
                <w:sz w:val="26"/>
                <w:szCs w:val="26"/>
                <w:cs/>
                <w:lang w:val="en-GB"/>
              </w:rPr>
              <w:t>มีนาคม</w:t>
            </w:r>
          </w:p>
          <w:p w14:paraId="79A430E6" w14:textId="7AEE3134" w:rsidR="00EE436C" w:rsidRPr="006E70D2" w:rsidRDefault="00EE436C" w:rsidP="0083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1" w:right="-108"/>
              <w:jc w:val="center"/>
              <w:rPr>
                <w:rFonts w:ascii="Cordia New" w:hAnsi="Cordia New" w:cs="Cordia New"/>
                <w:sz w:val="26"/>
                <w:szCs w:val="26"/>
                <w:cs/>
              </w:rPr>
            </w:pPr>
            <w:r w:rsidRPr="00EF48EF">
              <w:rPr>
                <w:rFonts w:ascii="Cordia New" w:eastAsia="SimSun" w:hAnsi="Cordia New" w:cs="Cordia New" w:hint="cs"/>
                <w:sz w:val="26"/>
                <w:szCs w:val="26"/>
              </w:rPr>
              <w:t>256</w:t>
            </w:r>
            <w:r>
              <w:rPr>
                <w:rFonts w:ascii="Cordia New" w:eastAsia="SimSun" w:hAnsi="Cordia New" w:cs="Cordia New"/>
                <w:sz w:val="26"/>
                <w:szCs w:val="26"/>
              </w:rPr>
              <w:t>9</w:t>
            </w:r>
          </w:p>
        </w:tc>
        <w:tc>
          <w:tcPr>
            <w:tcW w:w="236" w:type="dxa"/>
            <w:tcBorders>
              <w:top w:val="single" w:sz="4" w:space="0" w:color="auto"/>
            </w:tcBorders>
            <w:vAlign w:val="bottom"/>
          </w:tcPr>
          <w:p w14:paraId="2AF4EE6D" w14:textId="77777777" w:rsidR="00EE436C" w:rsidRPr="006E70D2" w:rsidRDefault="00EE436C" w:rsidP="0083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1" w:right="-108"/>
              <w:jc w:val="center"/>
              <w:rPr>
                <w:rFonts w:ascii="Cordia New" w:hAnsi="Cordia New" w:cs="Cordia New"/>
                <w:sz w:val="26"/>
                <w:szCs w:val="26"/>
                <w:cs/>
              </w:rPr>
            </w:pPr>
          </w:p>
        </w:tc>
        <w:tc>
          <w:tcPr>
            <w:tcW w:w="1101" w:type="dxa"/>
            <w:tcBorders>
              <w:top w:val="single" w:sz="4" w:space="0" w:color="auto"/>
              <w:bottom w:val="single" w:sz="4" w:space="0" w:color="auto"/>
            </w:tcBorders>
            <w:vAlign w:val="bottom"/>
          </w:tcPr>
          <w:p w14:paraId="77D48CBC" w14:textId="77777777" w:rsidR="00EE436C" w:rsidRDefault="00EE436C" w:rsidP="0083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1"/>
              <w:jc w:val="center"/>
              <w:rPr>
                <w:rFonts w:ascii="Cordia New" w:hAnsi="Cordia New" w:cs="Cordia New"/>
                <w:sz w:val="26"/>
                <w:szCs w:val="26"/>
              </w:rPr>
            </w:pPr>
            <w:r w:rsidRPr="00EF48EF">
              <w:rPr>
                <w:rFonts w:ascii="Cordia New" w:hAnsi="Cordia New" w:cs="Cordia New" w:hint="cs"/>
                <w:sz w:val="26"/>
                <w:szCs w:val="26"/>
                <w:lang w:val="en-GB"/>
              </w:rPr>
              <w:t>31</w:t>
            </w:r>
            <w:r w:rsidRPr="00EF48EF">
              <w:rPr>
                <w:rFonts w:ascii="Cordia New" w:hAnsi="Cordia New" w:cs="Cordia New" w:hint="cs"/>
                <w:sz w:val="26"/>
                <w:szCs w:val="26"/>
                <w:cs/>
              </w:rPr>
              <w:t xml:space="preserve"> ธันวาคม</w:t>
            </w:r>
          </w:p>
          <w:p w14:paraId="116BA3A4" w14:textId="30280D39" w:rsidR="00EE436C" w:rsidRPr="006E70D2" w:rsidRDefault="00EE436C" w:rsidP="0083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1" w:right="-108"/>
              <w:jc w:val="center"/>
              <w:rPr>
                <w:rFonts w:ascii="Cordia New" w:hAnsi="Cordia New" w:cs="Cordia New"/>
                <w:sz w:val="26"/>
                <w:szCs w:val="26"/>
                <w:cs/>
              </w:rPr>
            </w:pPr>
            <w:r w:rsidRPr="00EF48EF">
              <w:rPr>
                <w:rFonts w:ascii="Cordia New" w:hAnsi="Cordia New" w:cs="Cordia New" w:hint="cs"/>
                <w:sz w:val="26"/>
                <w:szCs w:val="26"/>
                <w:lang w:val="en-GB"/>
              </w:rPr>
              <w:t>256</w:t>
            </w:r>
            <w:r>
              <w:rPr>
                <w:rFonts w:ascii="Cordia New" w:hAnsi="Cordia New" w:cs="Cordia New"/>
                <w:sz w:val="26"/>
                <w:szCs w:val="26"/>
              </w:rPr>
              <w:t>8</w:t>
            </w:r>
          </w:p>
        </w:tc>
        <w:tc>
          <w:tcPr>
            <w:tcW w:w="238" w:type="dxa"/>
            <w:vAlign w:val="bottom"/>
          </w:tcPr>
          <w:p w14:paraId="69718E76" w14:textId="77777777" w:rsidR="00EE436C" w:rsidRPr="006E70D2" w:rsidRDefault="00EE436C" w:rsidP="0083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1" w:right="-108"/>
              <w:jc w:val="center"/>
              <w:rPr>
                <w:rFonts w:ascii="Cordia New" w:hAnsi="Cordia New" w:cs="Cordia New"/>
                <w:sz w:val="26"/>
                <w:szCs w:val="26"/>
                <w:cs/>
              </w:rPr>
            </w:pPr>
          </w:p>
        </w:tc>
        <w:tc>
          <w:tcPr>
            <w:tcW w:w="1121" w:type="dxa"/>
            <w:tcBorders>
              <w:top w:val="single" w:sz="4" w:space="0" w:color="auto"/>
              <w:bottom w:val="single" w:sz="4" w:space="0" w:color="auto"/>
            </w:tcBorders>
            <w:vAlign w:val="bottom"/>
          </w:tcPr>
          <w:p w14:paraId="3F73CEA8" w14:textId="77777777" w:rsidR="00EE436C" w:rsidRDefault="00EE436C" w:rsidP="0083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1"/>
              <w:jc w:val="center"/>
              <w:rPr>
                <w:rFonts w:ascii="Cordia New" w:eastAsia="SimSun" w:hAnsi="Cordia New" w:cs="Cordia New"/>
                <w:sz w:val="26"/>
                <w:szCs w:val="26"/>
                <w:lang w:val="en-GB"/>
              </w:rPr>
            </w:pPr>
            <w:r w:rsidRPr="00EE436C">
              <w:rPr>
                <w:rFonts w:ascii="Cordia New" w:eastAsia="SimSun" w:hAnsi="Cordia New" w:cs="Cordia New"/>
                <w:sz w:val="26"/>
                <w:szCs w:val="26"/>
                <w:lang w:val="en-GB"/>
              </w:rPr>
              <w:t xml:space="preserve">31 </w:t>
            </w:r>
            <w:r w:rsidRPr="00EE436C">
              <w:rPr>
                <w:rFonts w:ascii="Cordia New" w:eastAsia="SimSun" w:hAnsi="Cordia New" w:cs="Cordia New"/>
                <w:sz w:val="26"/>
                <w:szCs w:val="26"/>
                <w:cs/>
                <w:lang w:val="en-GB"/>
              </w:rPr>
              <w:t>มีนาคม</w:t>
            </w:r>
          </w:p>
          <w:p w14:paraId="4473346F" w14:textId="58CBD740" w:rsidR="00EE436C" w:rsidRPr="006E70D2" w:rsidRDefault="00EE436C" w:rsidP="0083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1" w:right="-108"/>
              <w:jc w:val="center"/>
              <w:rPr>
                <w:rFonts w:ascii="Cordia New" w:hAnsi="Cordia New" w:cs="Cordia New"/>
                <w:sz w:val="26"/>
                <w:szCs w:val="26"/>
                <w:lang w:val="en-GB"/>
              </w:rPr>
            </w:pPr>
            <w:r w:rsidRPr="00EF48EF">
              <w:rPr>
                <w:rFonts w:ascii="Cordia New" w:eastAsia="SimSun" w:hAnsi="Cordia New" w:cs="Cordia New" w:hint="cs"/>
                <w:sz w:val="26"/>
                <w:szCs w:val="26"/>
              </w:rPr>
              <w:t>256</w:t>
            </w:r>
            <w:r>
              <w:rPr>
                <w:rFonts w:ascii="Cordia New" w:eastAsia="SimSun" w:hAnsi="Cordia New" w:cs="Cordia New"/>
                <w:sz w:val="26"/>
                <w:szCs w:val="26"/>
              </w:rPr>
              <w:t>9</w:t>
            </w:r>
          </w:p>
        </w:tc>
        <w:tc>
          <w:tcPr>
            <w:tcW w:w="239" w:type="dxa"/>
            <w:tcBorders>
              <w:top w:val="single" w:sz="4" w:space="0" w:color="auto"/>
            </w:tcBorders>
            <w:vAlign w:val="bottom"/>
          </w:tcPr>
          <w:p w14:paraId="12AF71ED" w14:textId="77777777" w:rsidR="00EE436C" w:rsidRPr="006E70D2" w:rsidRDefault="00EE436C" w:rsidP="0083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1" w:right="-108"/>
              <w:jc w:val="center"/>
              <w:rPr>
                <w:rFonts w:ascii="Cordia New" w:hAnsi="Cordia New" w:cs="Cordia New"/>
                <w:sz w:val="26"/>
                <w:szCs w:val="26"/>
                <w:cs/>
              </w:rPr>
            </w:pPr>
          </w:p>
        </w:tc>
        <w:tc>
          <w:tcPr>
            <w:tcW w:w="1201" w:type="dxa"/>
            <w:tcBorders>
              <w:top w:val="single" w:sz="4" w:space="0" w:color="auto"/>
              <w:bottom w:val="single" w:sz="4" w:space="0" w:color="auto"/>
            </w:tcBorders>
            <w:vAlign w:val="bottom"/>
          </w:tcPr>
          <w:p w14:paraId="66B59529" w14:textId="77777777" w:rsidR="00EE436C" w:rsidRDefault="00EE436C" w:rsidP="0083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1"/>
              <w:jc w:val="center"/>
              <w:rPr>
                <w:rFonts w:ascii="Cordia New" w:hAnsi="Cordia New" w:cs="Cordia New"/>
                <w:sz w:val="26"/>
                <w:szCs w:val="26"/>
              </w:rPr>
            </w:pPr>
            <w:r w:rsidRPr="00EF48EF">
              <w:rPr>
                <w:rFonts w:ascii="Cordia New" w:hAnsi="Cordia New" w:cs="Cordia New" w:hint="cs"/>
                <w:sz w:val="26"/>
                <w:szCs w:val="26"/>
                <w:lang w:val="en-GB"/>
              </w:rPr>
              <w:t>31</w:t>
            </w:r>
            <w:r w:rsidRPr="00EF48EF">
              <w:rPr>
                <w:rFonts w:ascii="Cordia New" w:hAnsi="Cordia New" w:cs="Cordia New" w:hint="cs"/>
                <w:sz w:val="26"/>
                <w:szCs w:val="26"/>
                <w:cs/>
              </w:rPr>
              <w:t xml:space="preserve"> ธันวาคม</w:t>
            </w:r>
          </w:p>
          <w:p w14:paraId="6FB23E47" w14:textId="5F2844BF" w:rsidR="00EE436C" w:rsidRPr="006E70D2" w:rsidRDefault="00EE436C" w:rsidP="0083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1" w:right="-108"/>
              <w:jc w:val="center"/>
              <w:rPr>
                <w:rFonts w:ascii="Cordia New" w:hAnsi="Cordia New" w:cs="Cordia New"/>
                <w:sz w:val="26"/>
                <w:szCs w:val="26"/>
                <w:cs/>
              </w:rPr>
            </w:pPr>
            <w:r w:rsidRPr="00EF48EF">
              <w:rPr>
                <w:rFonts w:ascii="Cordia New" w:hAnsi="Cordia New" w:cs="Cordia New" w:hint="cs"/>
                <w:sz w:val="26"/>
                <w:szCs w:val="26"/>
                <w:lang w:val="en-GB"/>
              </w:rPr>
              <w:t>256</w:t>
            </w:r>
            <w:r>
              <w:rPr>
                <w:rFonts w:ascii="Cordia New" w:hAnsi="Cordia New" w:cs="Cordia New"/>
                <w:sz w:val="26"/>
                <w:szCs w:val="26"/>
              </w:rPr>
              <w:t>8</w:t>
            </w:r>
          </w:p>
        </w:tc>
      </w:tr>
      <w:tr w:rsidR="00E040A7" w:rsidRPr="006E70D2" w14:paraId="7A2B0B84" w14:textId="77777777" w:rsidTr="0048421F">
        <w:tc>
          <w:tcPr>
            <w:tcW w:w="3978" w:type="dxa"/>
          </w:tcPr>
          <w:p w14:paraId="7EFF2C9F" w14:textId="77777777" w:rsidR="00E040A7" w:rsidRPr="006E70D2" w:rsidRDefault="00E040A7" w:rsidP="001B4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Cordia New" w:hAnsi="Cordia New" w:cs="Cordia New"/>
                <w:sz w:val="26"/>
                <w:szCs w:val="26"/>
              </w:rPr>
            </w:pPr>
          </w:p>
        </w:tc>
        <w:tc>
          <w:tcPr>
            <w:tcW w:w="1152" w:type="dxa"/>
            <w:tcBorders>
              <w:top w:val="single" w:sz="4" w:space="0" w:color="auto"/>
            </w:tcBorders>
          </w:tcPr>
          <w:p w14:paraId="1E5FD92F" w14:textId="77777777" w:rsidR="00E040A7" w:rsidRPr="006E70D2" w:rsidRDefault="00E040A7" w:rsidP="001B4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6"/>
                <w:szCs w:val="26"/>
              </w:rPr>
            </w:pPr>
          </w:p>
        </w:tc>
        <w:tc>
          <w:tcPr>
            <w:tcW w:w="236" w:type="dxa"/>
          </w:tcPr>
          <w:p w14:paraId="5E1B98A5" w14:textId="77777777" w:rsidR="00E040A7" w:rsidRPr="006E70D2" w:rsidRDefault="00E040A7" w:rsidP="001B4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rPr>
                <w:rFonts w:ascii="Cordia New" w:hAnsi="Cordia New" w:cs="Cordia New"/>
                <w:b/>
                <w:bCs/>
                <w:sz w:val="26"/>
                <w:szCs w:val="26"/>
                <w:u w:val="single"/>
              </w:rPr>
            </w:pPr>
          </w:p>
        </w:tc>
        <w:tc>
          <w:tcPr>
            <w:tcW w:w="1101" w:type="dxa"/>
            <w:tcBorders>
              <w:top w:val="single" w:sz="4" w:space="0" w:color="auto"/>
            </w:tcBorders>
          </w:tcPr>
          <w:p w14:paraId="63BBD119" w14:textId="77777777" w:rsidR="00E040A7" w:rsidRPr="006E70D2" w:rsidRDefault="00E040A7" w:rsidP="001B4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6"/>
                <w:szCs w:val="26"/>
              </w:rPr>
            </w:pPr>
          </w:p>
        </w:tc>
        <w:tc>
          <w:tcPr>
            <w:tcW w:w="238" w:type="dxa"/>
          </w:tcPr>
          <w:p w14:paraId="3751A026" w14:textId="77777777" w:rsidR="00E040A7" w:rsidRPr="006E70D2" w:rsidRDefault="00E040A7" w:rsidP="001B4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6"/>
                <w:szCs w:val="26"/>
              </w:rPr>
            </w:pPr>
          </w:p>
        </w:tc>
        <w:tc>
          <w:tcPr>
            <w:tcW w:w="1121" w:type="dxa"/>
            <w:tcBorders>
              <w:top w:val="single" w:sz="4" w:space="0" w:color="auto"/>
            </w:tcBorders>
          </w:tcPr>
          <w:p w14:paraId="51799324" w14:textId="77777777" w:rsidR="00E040A7" w:rsidRPr="006E70D2" w:rsidRDefault="00E040A7" w:rsidP="001B4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239" w:type="dxa"/>
          </w:tcPr>
          <w:p w14:paraId="400EB4E7" w14:textId="77777777" w:rsidR="00E040A7" w:rsidRPr="006E70D2" w:rsidRDefault="00E040A7" w:rsidP="001B4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6"/>
                <w:szCs w:val="26"/>
              </w:rPr>
            </w:pPr>
          </w:p>
        </w:tc>
        <w:tc>
          <w:tcPr>
            <w:tcW w:w="1201" w:type="dxa"/>
            <w:tcBorders>
              <w:top w:val="single" w:sz="4" w:space="0" w:color="auto"/>
            </w:tcBorders>
          </w:tcPr>
          <w:p w14:paraId="0F3EE02E" w14:textId="77777777" w:rsidR="00E040A7" w:rsidRPr="006E70D2" w:rsidRDefault="00E040A7" w:rsidP="001B4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r>
      <w:tr w:rsidR="00E671B4" w:rsidRPr="006E70D2" w14:paraId="03F73E6B" w14:textId="77777777" w:rsidTr="003C3EA1">
        <w:tc>
          <w:tcPr>
            <w:tcW w:w="3978" w:type="dxa"/>
            <w:vAlign w:val="center"/>
          </w:tcPr>
          <w:p w14:paraId="6065B9BE" w14:textId="7A4644AD" w:rsidR="00E671B4" w:rsidRPr="006E70D2" w:rsidRDefault="00E671B4" w:rsidP="00E6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
              <w:rPr>
                <w:rFonts w:ascii="Cordia New" w:hAnsi="Cordia New" w:cs="Cordia New"/>
                <w:sz w:val="26"/>
                <w:szCs w:val="26"/>
                <w:cs/>
                <w:lang w:val="en-GB"/>
              </w:rPr>
            </w:pPr>
            <w:r w:rsidRPr="006E70D2">
              <w:rPr>
                <w:rFonts w:ascii="Cordia New" w:hAnsi="Cordia New" w:cs="Cordia New"/>
                <w:sz w:val="26"/>
                <w:szCs w:val="26"/>
                <w:cs/>
                <w:lang w:val="en-GB"/>
              </w:rPr>
              <w:t xml:space="preserve">ลูกหนี้การค้า </w:t>
            </w:r>
            <w:r w:rsidRPr="006E70D2">
              <w:rPr>
                <w:rFonts w:ascii="Cordia New" w:hAnsi="Cordia New" w:cs="Cordia New"/>
                <w:sz w:val="26"/>
                <w:szCs w:val="26"/>
                <w:lang w:val="en-GB"/>
              </w:rPr>
              <w:t>-</w:t>
            </w:r>
            <w:r w:rsidRPr="006E70D2">
              <w:rPr>
                <w:rFonts w:ascii="Cordia New" w:hAnsi="Cordia New" w:cs="Cordia New"/>
                <w:sz w:val="26"/>
                <w:szCs w:val="26"/>
                <w:cs/>
                <w:lang w:val="en-GB"/>
              </w:rPr>
              <w:t xml:space="preserve"> ลูกค้าทั่วไป</w:t>
            </w:r>
          </w:p>
        </w:tc>
        <w:tc>
          <w:tcPr>
            <w:tcW w:w="1152" w:type="dxa"/>
          </w:tcPr>
          <w:p w14:paraId="3993925A" w14:textId="76611333" w:rsidR="00E671B4" w:rsidRPr="009F3B08" w:rsidRDefault="00E671B4" w:rsidP="00E6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Theme="minorBidi" w:hAnsiTheme="minorBidi" w:cstheme="minorBidi"/>
                <w:sz w:val="26"/>
                <w:szCs w:val="26"/>
                <w:cs/>
              </w:rPr>
            </w:pPr>
            <w:r w:rsidRPr="009F3B08">
              <w:rPr>
                <w:rFonts w:asciiTheme="minorBidi" w:hAnsiTheme="minorBidi" w:cstheme="minorBidi"/>
                <w:sz w:val="26"/>
                <w:szCs w:val="26"/>
              </w:rPr>
              <w:t>507,378</w:t>
            </w:r>
          </w:p>
        </w:tc>
        <w:tc>
          <w:tcPr>
            <w:tcW w:w="236" w:type="dxa"/>
            <w:vAlign w:val="bottom"/>
          </w:tcPr>
          <w:p w14:paraId="6D6268D9" w14:textId="77777777" w:rsidR="00E671B4" w:rsidRPr="006E70D2" w:rsidRDefault="00E671B4" w:rsidP="00E6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Cordia New" w:hAnsi="Cordia New" w:cs="Cordia New"/>
                <w:sz w:val="26"/>
                <w:szCs w:val="26"/>
                <w:lang w:val="en-GB"/>
              </w:rPr>
            </w:pPr>
          </w:p>
        </w:tc>
        <w:tc>
          <w:tcPr>
            <w:tcW w:w="1101" w:type="dxa"/>
          </w:tcPr>
          <w:p w14:paraId="735D4B15" w14:textId="03C904CC" w:rsidR="00E671B4" w:rsidRPr="006E70D2" w:rsidRDefault="00E671B4" w:rsidP="00E6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Cordia New" w:hAnsi="Cordia New" w:cs="Cordia New"/>
                <w:sz w:val="26"/>
                <w:szCs w:val="26"/>
                <w:lang w:val="en-GB"/>
              </w:rPr>
            </w:pPr>
            <w:r>
              <w:rPr>
                <w:rFonts w:ascii="Cordia New" w:hAnsi="Cordia New" w:cs="Cordia New" w:hint="cs"/>
                <w:sz w:val="26"/>
                <w:szCs w:val="26"/>
                <w:cs/>
                <w:lang w:val="en-GB"/>
              </w:rPr>
              <w:t>362,470</w:t>
            </w:r>
          </w:p>
        </w:tc>
        <w:tc>
          <w:tcPr>
            <w:tcW w:w="238" w:type="dxa"/>
            <w:vAlign w:val="bottom"/>
          </w:tcPr>
          <w:p w14:paraId="5D166761" w14:textId="77777777" w:rsidR="00E671B4" w:rsidRPr="006E70D2" w:rsidRDefault="00E671B4" w:rsidP="00E6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Cordia New" w:hAnsi="Cordia New" w:cs="Cordia New"/>
                <w:sz w:val="26"/>
                <w:szCs w:val="26"/>
                <w:lang w:val="en-GB"/>
              </w:rPr>
            </w:pPr>
          </w:p>
        </w:tc>
        <w:tc>
          <w:tcPr>
            <w:tcW w:w="1121" w:type="dxa"/>
          </w:tcPr>
          <w:p w14:paraId="3F88CCBB" w14:textId="5203D32E" w:rsidR="00E671B4" w:rsidRPr="00E671B4" w:rsidRDefault="00E671B4" w:rsidP="00E6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Theme="minorBidi" w:hAnsiTheme="minorBidi" w:cstheme="minorBidi"/>
                <w:sz w:val="26"/>
                <w:szCs w:val="26"/>
              </w:rPr>
            </w:pPr>
            <w:r w:rsidRPr="00E671B4">
              <w:rPr>
                <w:rFonts w:asciiTheme="minorBidi" w:hAnsiTheme="minorBidi" w:cstheme="minorBidi"/>
                <w:sz w:val="26"/>
                <w:szCs w:val="26"/>
              </w:rPr>
              <w:t>505,568</w:t>
            </w:r>
          </w:p>
        </w:tc>
        <w:tc>
          <w:tcPr>
            <w:tcW w:w="239" w:type="dxa"/>
            <w:vAlign w:val="bottom"/>
          </w:tcPr>
          <w:p w14:paraId="7E22E943" w14:textId="4E3F215E" w:rsidR="00E671B4" w:rsidRPr="006E70D2" w:rsidRDefault="00E671B4" w:rsidP="00E6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lang w:val="en-GB"/>
              </w:rPr>
            </w:pPr>
          </w:p>
        </w:tc>
        <w:tc>
          <w:tcPr>
            <w:tcW w:w="1201" w:type="dxa"/>
          </w:tcPr>
          <w:p w14:paraId="1C5BAC8C" w14:textId="03AFE158" w:rsidR="00E671B4" w:rsidRPr="006E70D2" w:rsidRDefault="00E671B4" w:rsidP="00E6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Cordia New" w:hAnsi="Cordia New" w:cs="Cordia New"/>
                <w:sz w:val="26"/>
                <w:szCs w:val="26"/>
                <w:lang w:val="en-GB"/>
              </w:rPr>
            </w:pPr>
            <w:r>
              <w:rPr>
                <w:rFonts w:ascii="Cordia New" w:hAnsi="Cordia New" w:cs="Cordia New" w:hint="cs"/>
                <w:sz w:val="26"/>
                <w:szCs w:val="26"/>
                <w:cs/>
                <w:lang w:val="en-GB"/>
              </w:rPr>
              <w:t>362,04</w:t>
            </w:r>
            <w:r>
              <w:rPr>
                <w:rFonts w:ascii="Cordia New" w:hAnsi="Cordia New" w:cs="Cordia New"/>
                <w:sz w:val="26"/>
                <w:szCs w:val="26"/>
                <w:lang w:val="en-GB"/>
              </w:rPr>
              <w:t>1</w:t>
            </w:r>
          </w:p>
        </w:tc>
      </w:tr>
      <w:tr w:rsidR="00E671B4" w:rsidRPr="006E70D2" w14:paraId="60A6B983" w14:textId="77777777" w:rsidTr="003C3EA1">
        <w:tc>
          <w:tcPr>
            <w:tcW w:w="3978" w:type="dxa"/>
            <w:vAlign w:val="center"/>
          </w:tcPr>
          <w:p w14:paraId="128F6BC9" w14:textId="5A871B13" w:rsidR="00E671B4" w:rsidRPr="006E70D2" w:rsidRDefault="00E671B4" w:rsidP="00E6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
              <w:rPr>
                <w:rFonts w:ascii="Cordia New" w:hAnsi="Cordia New" w:cs="Cordia New"/>
                <w:sz w:val="26"/>
                <w:szCs w:val="26"/>
                <w:cs/>
                <w:lang w:val="en-GB"/>
              </w:rPr>
            </w:pPr>
            <w:r w:rsidRPr="006E70D2">
              <w:rPr>
                <w:rFonts w:ascii="Cordia New" w:hAnsi="Cordia New" w:cs="Cordia New"/>
                <w:sz w:val="26"/>
                <w:szCs w:val="26"/>
                <w:cs/>
                <w:lang w:val="en-GB"/>
              </w:rPr>
              <w:t xml:space="preserve">ลูกหนี้การค้า </w:t>
            </w:r>
            <w:r w:rsidRPr="006E70D2">
              <w:rPr>
                <w:rFonts w:ascii="Cordia New" w:hAnsi="Cordia New" w:cs="Cordia New"/>
                <w:sz w:val="26"/>
                <w:szCs w:val="26"/>
                <w:lang w:val="en-GB"/>
              </w:rPr>
              <w:t>-</w:t>
            </w:r>
            <w:r w:rsidRPr="006E70D2">
              <w:rPr>
                <w:rFonts w:ascii="Cordia New" w:hAnsi="Cordia New" w:cs="Cordia New"/>
                <w:sz w:val="26"/>
                <w:szCs w:val="26"/>
                <w:cs/>
                <w:lang w:val="en-GB"/>
              </w:rPr>
              <w:t xml:space="preserve"> บริษัทย่อย</w:t>
            </w:r>
          </w:p>
        </w:tc>
        <w:tc>
          <w:tcPr>
            <w:tcW w:w="1152" w:type="dxa"/>
          </w:tcPr>
          <w:p w14:paraId="2326ACED" w14:textId="052A958D" w:rsidR="00E671B4" w:rsidRPr="009F3B08" w:rsidRDefault="00E671B4" w:rsidP="00775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right="240"/>
              <w:jc w:val="right"/>
              <w:rPr>
                <w:rFonts w:asciiTheme="minorBidi" w:hAnsiTheme="minorBidi" w:cstheme="minorBidi"/>
                <w:sz w:val="26"/>
                <w:szCs w:val="26"/>
              </w:rPr>
            </w:pPr>
            <w:r w:rsidRPr="009F3B08">
              <w:rPr>
                <w:rFonts w:asciiTheme="minorBidi" w:hAnsiTheme="minorBidi" w:cstheme="minorBidi"/>
                <w:sz w:val="26"/>
                <w:szCs w:val="26"/>
              </w:rPr>
              <w:t>-</w:t>
            </w:r>
          </w:p>
        </w:tc>
        <w:tc>
          <w:tcPr>
            <w:tcW w:w="236" w:type="dxa"/>
            <w:vAlign w:val="bottom"/>
          </w:tcPr>
          <w:p w14:paraId="1DC4CEB3" w14:textId="77777777" w:rsidR="00E671B4" w:rsidRPr="006E70D2" w:rsidRDefault="00E671B4" w:rsidP="00E6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Cordia New" w:hAnsi="Cordia New" w:cs="Cordia New"/>
                <w:sz w:val="26"/>
                <w:szCs w:val="26"/>
                <w:lang w:val="en-GB"/>
              </w:rPr>
            </w:pPr>
          </w:p>
        </w:tc>
        <w:tc>
          <w:tcPr>
            <w:tcW w:w="1101" w:type="dxa"/>
          </w:tcPr>
          <w:p w14:paraId="223A7143" w14:textId="41ED2C28" w:rsidR="00E671B4" w:rsidRPr="006E70D2" w:rsidRDefault="00E671B4" w:rsidP="00E6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right="203"/>
              <w:jc w:val="right"/>
              <w:rPr>
                <w:rFonts w:ascii="Cordia New" w:hAnsi="Cordia New" w:cs="Cordia New"/>
                <w:sz w:val="26"/>
                <w:szCs w:val="26"/>
              </w:rPr>
            </w:pPr>
            <w:r>
              <w:rPr>
                <w:rFonts w:ascii="Cordia New" w:hAnsi="Cordia New" w:cs="Cordia New" w:hint="cs"/>
                <w:sz w:val="26"/>
                <w:szCs w:val="26"/>
                <w:cs/>
                <w:lang w:val="en-GB"/>
              </w:rPr>
              <w:t>-</w:t>
            </w:r>
          </w:p>
        </w:tc>
        <w:tc>
          <w:tcPr>
            <w:tcW w:w="238" w:type="dxa"/>
            <w:vAlign w:val="bottom"/>
          </w:tcPr>
          <w:p w14:paraId="3717CEB6" w14:textId="77777777" w:rsidR="00E671B4" w:rsidRPr="006E70D2" w:rsidRDefault="00E671B4" w:rsidP="00E6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Cordia New" w:hAnsi="Cordia New" w:cs="Cordia New"/>
                <w:sz w:val="26"/>
                <w:szCs w:val="26"/>
                <w:lang w:val="en-GB"/>
              </w:rPr>
            </w:pPr>
          </w:p>
        </w:tc>
        <w:tc>
          <w:tcPr>
            <w:tcW w:w="1121" w:type="dxa"/>
          </w:tcPr>
          <w:p w14:paraId="2761FEE0" w14:textId="77C973EF" w:rsidR="00E671B4" w:rsidRPr="00E671B4" w:rsidRDefault="00E671B4" w:rsidP="00E6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Theme="minorBidi" w:hAnsiTheme="minorBidi" w:cstheme="minorBidi"/>
                <w:sz w:val="26"/>
                <w:szCs w:val="26"/>
              </w:rPr>
            </w:pPr>
            <w:r w:rsidRPr="00E671B4">
              <w:rPr>
                <w:rFonts w:asciiTheme="minorBidi" w:hAnsiTheme="minorBidi" w:cstheme="minorBidi"/>
                <w:sz w:val="26"/>
                <w:szCs w:val="26"/>
              </w:rPr>
              <w:t>144</w:t>
            </w:r>
          </w:p>
        </w:tc>
        <w:tc>
          <w:tcPr>
            <w:tcW w:w="239" w:type="dxa"/>
            <w:vAlign w:val="bottom"/>
          </w:tcPr>
          <w:p w14:paraId="757B9A48" w14:textId="77777777" w:rsidR="00E671B4" w:rsidRPr="006E70D2" w:rsidRDefault="00E671B4" w:rsidP="00E6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Cordia New" w:hAnsi="Cordia New" w:cs="Cordia New"/>
                <w:sz w:val="26"/>
                <w:szCs w:val="26"/>
                <w:cs/>
                <w:lang w:val="en-GB"/>
              </w:rPr>
            </w:pPr>
          </w:p>
        </w:tc>
        <w:tc>
          <w:tcPr>
            <w:tcW w:w="1201" w:type="dxa"/>
          </w:tcPr>
          <w:p w14:paraId="21DAC43A" w14:textId="6A7CEF4A" w:rsidR="00E671B4" w:rsidRPr="006E70D2" w:rsidRDefault="00E671B4" w:rsidP="00E6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Cordia New" w:hAnsi="Cordia New" w:cs="Cordia New"/>
                <w:sz w:val="26"/>
                <w:szCs w:val="26"/>
                <w:lang w:val="en-GB"/>
              </w:rPr>
            </w:pPr>
            <w:r>
              <w:rPr>
                <w:rFonts w:ascii="Cordia New" w:hAnsi="Cordia New" w:cs="Cordia New" w:hint="cs"/>
                <w:sz w:val="26"/>
                <w:szCs w:val="26"/>
                <w:cs/>
              </w:rPr>
              <w:t>33</w:t>
            </w:r>
            <w:r>
              <w:rPr>
                <w:rFonts w:ascii="Cordia New" w:hAnsi="Cordia New" w:cs="Cordia New"/>
                <w:sz w:val="26"/>
                <w:szCs w:val="26"/>
              </w:rPr>
              <w:t>7</w:t>
            </w:r>
          </w:p>
        </w:tc>
      </w:tr>
      <w:tr w:rsidR="00E671B4" w:rsidRPr="006E70D2" w14:paraId="20A91380" w14:textId="77777777" w:rsidTr="003C3EA1">
        <w:tc>
          <w:tcPr>
            <w:tcW w:w="3978" w:type="dxa"/>
            <w:vAlign w:val="center"/>
          </w:tcPr>
          <w:p w14:paraId="4E82E7BB" w14:textId="3ED5CA78" w:rsidR="00E671B4" w:rsidRPr="006E70D2" w:rsidRDefault="00E671B4" w:rsidP="00E6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
              <w:rPr>
                <w:rFonts w:ascii="Cordia New" w:hAnsi="Cordia New" w:cs="Cordia New"/>
                <w:sz w:val="26"/>
                <w:szCs w:val="26"/>
                <w:cs/>
                <w:lang w:val="en-GB"/>
              </w:rPr>
            </w:pPr>
            <w:r w:rsidRPr="006E70D2">
              <w:rPr>
                <w:rFonts w:ascii="Cordia New" w:hAnsi="Cordia New" w:cs="Cordia New"/>
                <w:sz w:val="26"/>
                <w:szCs w:val="26"/>
                <w:cs/>
                <w:lang w:val="en-GB"/>
              </w:rPr>
              <w:t xml:space="preserve">ลูกหนี้การค้า </w:t>
            </w:r>
            <w:r w:rsidRPr="006E70D2">
              <w:rPr>
                <w:rFonts w:ascii="Cordia New" w:hAnsi="Cordia New" w:cs="Cordia New"/>
                <w:sz w:val="26"/>
                <w:szCs w:val="26"/>
                <w:lang w:val="en-GB"/>
              </w:rPr>
              <w:t>-</w:t>
            </w:r>
            <w:r w:rsidRPr="006E70D2">
              <w:rPr>
                <w:rFonts w:ascii="Cordia New" w:hAnsi="Cordia New" w:cs="Cordia New"/>
                <w:sz w:val="26"/>
                <w:szCs w:val="26"/>
                <w:cs/>
                <w:lang w:val="en-GB"/>
              </w:rPr>
              <w:t xml:space="preserve"> บริษัทที่เกี่ยวข้องกัน</w:t>
            </w:r>
          </w:p>
        </w:tc>
        <w:tc>
          <w:tcPr>
            <w:tcW w:w="1152" w:type="dxa"/>
          </w:tcPr>
          <w:p w14:paraId="0F00D4AB" w14:textId="4DB7E5D0" w:rsidR="00E671B4" w:rsidRPr="009F3B08" w:rsidRDefault="00E671B4" w:rsidP="00775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right="240"/>
              <w:jc w:val="right"/>
              <w:rPr>
                <w:rFonts w:asciiTheme="minorBidi" w:hAnsiTheme="minorBidi" w:cstheme="minorBidi"/>
                <w:sz w:val="26"/>
                <w:szCs w:val="26"/>
              </w:rPr>
            </w:pPr>
            <w:r w:rsidRPr="009F3B08">
              <w:rPr>
                <w:rFonts w:asciiTheme="minorBidi" w:hAnsiTheme="minorBidi" w:cstheme="minorBidi"/>
                <w:sz w:val="26"/>
                <w:szCs w:val="26"/>
              </w:rPr>
              <w:t>-</w:t>
            </w:r>
          </w:p>
        </w:tc>
        <w:tc>
          <w:tcPr>
            <w:tcW w:w="236" w:type="dxa"/>
            <w:vAlign w:val="bottom"/>
          </w:tcPr>
          <w:p w14:paraId="2DEB4E88" w14:textId="77777777" w:rsidR="00E671B4" w:rsidRPr="006E70D2" w:rsidRDefault="00E671B4" w:rsidP="00E6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Cordia New" w:hAnsi="Cordia New" w:cs="Cordia New"/>
                <w:sz w:val="26"/>
                <w:szCs w:val="26"/>
                <w:lang w:val="en-GB"/>
              </w:rPr>
            </w:pPr>
          </w:p>
        </w:tc>
        <w:tc>
          <w:tcPr>
            <w:tcW w:w="1101" w:type="dxa"/>
          </w:tcPr>
          <w:p w14:paraId="373089E7" w14:textId="6E666A4B" w:rsidR="00E671B4" w:rsidRPr="006E70D2" w:rsidRDefault="00E671B4" w:rsidP="00E6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Cordia New" w:hAnsi="Cordia New" w:cs="Cordia New"/>
                <w:sz w:val="26"/>
                <w:szCs w:val="26"/>
              </w:rPr>
            </w:pPr>
            <w:r>
              <w:rPr>
                <w:rFonts w:ascii="Cordia New" w:hAnsi="Cordia New" w:cs="Cordia New" w:hint="cs"/>
                <w:sz w:val="26"/>
                <w:szCs w:val="26"/>
                <w:cs/>
              </w:rPr>
              <w:t>116</w:t>
            </w:r>
          </w:p>
        </w:tc>
        <w:tc>
          <w:tcPr>
            <w:tcW w:w="238" w:type="dxa"/>
            <w:vAlign w:val="bottom"/>
          </w:tcPr>
          <w:p w14:paraId="5C273C3B" w14:textId="77777777" w:rsidR="00E671B4" w:rsidRPr="006E70D2" w:rsidRDefault="00E671B4" w:rsidP="00E6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Cordia New" w:hAnsi="Cordia New" w:cs="Cordia New"/>
                <w:sz w:val="26"/>
                <w:szCs w:val="26"/>
                <w:lang w:val="en-GB"/>
              </w:rPr>
            </w:pPr>
          </w:p>
        </w:tc>
        <w:tc>
          <w:tcPr>
            <w:tcW w:w="1121" w:type="dxa"/>
          </w:tcPr>
          <w:p w14:paraId="683E910D" w14:textId="0671A212" w:rsidR="00E671B4" w:rsidRPr="00E671B4" w:rsidRDefault="00E671B4" w:rsidP="00775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right="225"/>
              <w:jc w:val="right"/>
              <w:rPr>
                <w:rFonts w:asciiTheme="minorBidi" w:hAnsiTheme="minorBidi" w:cstheme="minorBidi"/>
                <w:sz w:val="26"/>
                <w:szCs w:val="26"/>
              </w:rPr>
            </w:pPr>
            <w:r w:rsidRPr="00E671B4">
              <w:rPr>
                <w:rFonts w:asciiTheme="minorBidi" w:hAnsiTheme="minorBidi" w:cstheme="minorBidi"/>
                <w:sz w:val="26"/>
                <w:szCs w:val="26"/>
              </w:rPr>
              <w:t>-</w:t>
            </w:r>
          </w:p>
        </w:tc>
        <w:tc>
          <w:tcPr>
            <w:tcW w:w="239" w:type="dxa"/>
            <w:vAlign w:val="bottom"/>
          </w:tcPr>
          <w:p w14:paraId="434F95F6" w14:textId="77777777" w:rsidR="00E671B4" w:rsidRPr="006E70D2" w:rsidRDefault="00E671B4" w:rsidP="00E6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Cordia New" w:hAnsi="Cordia New" w:cs="Cordia New"/>
                <w:sz w:val="26"/>
                <w:szCs w:val="26"/>
                <w:cs/>
                <w:lang w:val="en-GB"/>
              </w:rPr>
            </w:pPr>
          </w:p>
        </w:tc>
        <w:tc>
          <w:tcPr>
            <w:tcW w:w="1201" w:type="dxa"/>
          </w:tcPr>
          <w:p w14:paraId="5F38C9F8" w14:textId="2B4D1323" w:rsidR="00E671B4" w:rsidRPr="006E70D2" w:rsidRDefault="00E671B4" w:rsidP="00E6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Cordia New" w:hAnsi="Cordia New" w:cs="Cordia New"/>
                <w:sz w:val="26"/>
                <w:szCs w:val="26"/>
              </w:rPr>
            </w:pPr>
            <w:r>
              <w:rPr>
                <w:rFonts w:ascii="Cordia New" w:hAnsi="Cordia New" w:cs="Cordia New" w:hint="cs"/>
                <w:sz w:val="26"/>
                <w:szCs w:val="26"/>
                <w:cs/>
              </w:rPr>
              <w:t>116</w:t>
            </w:r>
          </w:p>
        </w:tc>
      </w:tr>
      <w:tr w:rsidR="00E671B4" w:rsidRPr="006E70D2" w14:paraId="0F8389F9" w14:textId="77777777" w:rsidTr="003C3EA1">
        <w:tc>
          <w:tcPr>
            <w:tcW w:w="3978" w:type="dxa"/>
            <w:vAlign w:val="center"/>
          </w:tcPr>
          <w:p w14:paraId="3F225441" w14:textId="4C1A46EC" w:rsidR="00E671B4" w:rsidRPr="006E70D2" w:rsidRDefault="00E671B4" w:rsidP="00E6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
              <w:rPr>
                <w:rFonts w:ascii="Cordia New" w:hAnsi="Cordia New" w:cs="Cordia New"/>
                <w:sz w:val="26"/>
                <w:szCs w:val="26"/>
                <w:cs/>
                <w:lang w:val="en-GB"/>
              </w:rPr>
            </w:pPr>
          </w:p>
        </w:tc>
        <w:tc>
          <w:tcPr>
            <w:tcW w:w="1152" w:type="dxa"/>
            <w:tcBorders>
              <w:top w:val="single" w:sz="4" w:space="0" w:color="auto"/>
              <w:bottom w:val="single" w:sz="4" w:space="0" w:color="auto"/>
            </w:tcBorders>
          </w:tcPr>
          <w:p w14:paraId="23072319" w14:textId="22F8411E" w:rsidR="00E671B4" w:rsidRPr="009F3B08" w:rsidRDefault="00E671B4" w:rsidP="00E6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Theme="minorBidi" w:hAnsiTheme="minorBidi" w:cstheme="minorBidi"/>
                <w:sz w:val="26"/>
                <w:szCs w:val="26"/>
              </w:rPr>
            </w:pPr>
            <w:r w:rsidRPr="009F3B08">
              <w:rPr>
                <w:rFonts w:asciiTheme="minorBidi" w:hAnsiTheme="minorBidi" w:cstheme="minorBidi"/>
                <w:sz w:val="26"/>
                <w:szCs w:val="26"/>
              </w:rPr>
              <w:t>507,378</w:t>
            </w:r>
          </w:p>
        </w:tc>
        <w:tc>
          <w:tcPr>
            <w:tcW w:w="236" w:type="dxa"/>
            <w:vAlign w:val="bottom"/>
          </w:tcPr>
          <w:p w14:paraId="63DA359F" w14:textId="77777777" w:rsidR="00E671B4" w:rsidRPr="006E70D2" w:rsidRDefault="00E671B4" w:rsidP="00E6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Cordia New" w:hAnsi="Cordia New" w:cs="Cordia New"/>
                <w:sz w:val="26"/>
                <w:szCs w:val="26"/>
              </w:rPr>
            </w:pPr>
          </w:p>
        </w:tc>
        <w:tc>
          <w:tcPr>
            <w:tcW w:w="1101" w:type="dxa"/>
            <w:tcBorders>
              <w:top w:val="single" w:sz="4" w:space="0" w:color="auto"/>
              <w:bottom w:val="single" w:sz="4" w:space="0" w:color="auto"/>
            </w:tcBorders>
          </w:tcPr>
          <w:p w14:paraId="4547EFCD" w14:textId="6966B5F9" w:rsidR="00E671B4" w:rsidRPr="006E70D2" w:rsidRDefault="00E671B4" w:rsidP="00E6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Cordia New" w:hAnsi="Cordia New" w:cs="Cordia New"/>
                <w:sz w:val="26"/>
                <w:szCs w:val="26"/>
              </w:rPr>
            </w:pPr>
            <w:r>
              <w:rPr>
                <w:rFonts w:ascii="Cordia New" w:hAnsi="Cordia New" w:cs="Cordia New" w:hint="cs"/>
                <w:sz w:val="26"/>
                <w:szCs w:val="26"/>
                <w:cs/>
                <w:lang w:val="en-GB"/>
              </w:rPr>
              <w:t>362,586</w:t>
            </w:r>
          </w:p>
        </w:tc>
        <w:tc>
          <w:tcPr>
            <w:tcW w:w="238" w:type="dxa"/>
            <w:vAlign w:val="bottom"/>
          </w:tcPr>
          <w:p w14:paraId="73C7598C" w14:textId="77777777" w:rsidR="00E671B4" w:rsidRPr="006E70D2" w:rsidRDefault="00E671B4" w:rsidP="00E6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Cordia New" w:hAnsi="Cordia New" w:cs="Cordia New"/>
                <w:sz w:val="26"/>
                <w:szCs w:val="26"/>
              </w:rPr>
            </w:pPr>
          </w:p>
        </w:tc>
        <w:tc>
          <w:tcPr>
            <w:tcW w:w="1121" w:type="dxa"/>
            <w:tcBorders>
              <w:top w:val="single" w:sz="4" w:space="0" w:color="auto"/>
              <w:bottom w:val="single" w:sz="4" w:space="0" w:color="auto"/>
            </w:tcBorders>
          </w:tcPr>
          <w:p w14:paraId="41C3340A" w14:textId="506344F6" w:rsidR="00E671B4" w:rsidRPr="00E671B4" w:rsidRDefault="00E671B4" w:rsidP="00E6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Theme="minorBidi" w:hAnsiTheme="minorBidi" w:cstheme="minorBidi"/>
                <w:sz w:val="26"/>
                <w:szCs w:val="26"/>
                <w:lang w:val="en-GB"/>
              </w:rPr>
            </w:pPr>
            <w:r w:rsidRPr="00E671B4">
              <w:rPr>
                <w:rFonts w:asciiTheme="minorBidi" w:hAnsiTheme="minorBidi" w:cstheme="minorBidi"/>
                <w:sz w:val="26"/>
                <w:szCs w:val="26"/>
              </w:rPr>
              <w:t>505,712</w:t>
            </w:r>
          </w:p>
        </w:tc>
        <w:tc>
          <w:tcPr>
            <w:tcW w:w="239" w:type="dxa"/>
            <w:vAlign w:val="bottom"/>
          </w:tcPr>
          <w:p w14:paraId="78B037ED" w14:textId="77777777" w:rsidR="00E671B4" w:rsidRPr="006E70D2" w:rsidRDefault="00E671B4" w:rsidP="00E6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Cordia New" w:hAnsi="Cordia New" w:cs="Cordia New"/>
                <w:sz w:val="26"/>
                <w:szCs w:val="26"/>
                <w:cs/>
              </w:rPr>
            </w:pPr>
          </w:p>
        </w:tc>
        <w:tc>
          <w:tcPr>
            <w:tcW w:w="1201" w:type="dxa"/>
            <w:tcBorders>
              <w:top w:val="single" w:sz="4" w:space="0" w:color="auto"/>
              <w:bottom w:val="single" w:sz="4" w:space="0" w:color="auto"/>
            </w:tcBorders>
          </w:tcPr>
          <w:p w14:paraId="1B5E6634" w14:textId="32544D54" w:rsidR="00E671B4" w:rsidRPr="006E70D2" w:rsidRDefault="00E671B4" w:rsidP="00E6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Cordia New" w:hAnsi="Cordia New" w:cs="Cordia New"/>
                <w:sz w:val="26"/>
                <w:szCs w:val="26"/>
              </w:rPr>
            </w:pPr>
            <w:r>
              <w:rPr>
                <w:rFonts w:ascii="Cordia New" w:hAnsi="Cordia New" w:cs="Cordia New" w:hint="cs"/>
                <w:sz w:val="26"/>
                <w:szCs w:val="26"/>
                <w:cs/>
              </w:rPr>
              <w:t>362,494</w:t>
            </w:r>
          </w:p>
        </w:tc>
      </w:tr>
      <w:tr w:rsidR="001B4E16" w:rsidRPr="006E70D2" w14:paraId="27AD1D66" w14:textId="77777777" w:rsidTr="003C3EA1">
        <w:tc>
          <w:tcPr>
            <w:tcW w:w="3978" w:type="dxa"/>
            <w:vAlign w:val="center"/>
          </w:tcPr>
          <w:p w14:paraId="2266537B" w14:textId="60E720EA" w:rsidR="001B4E16" w:rsidRPr="006E70D2" w:rsidRDefault="001B4E16" w:rsidP="001B4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
              <w:rPr>
                <w:rFonts w:ascii="Cordia New" w:hAnsi="Cordia New" w:cs="Cordia New"/>
                <w:sz w:val="26"/>
                <w:szCs w:val="26"/>
                <w:cs/>
                <w:lang w:val="en-GB"/>
              </w:rPr>
            </w:pPr>
          </w:p>
        </w:tc>
        <w:tc>
          <w:tcPr>
            <w:tcW w:w="1152" w:type="dxa"/>
            <w:tcBorders>
              <w:top w:val="single" w:sz="4" w:space="0" w:color="auto"/>
            </w:tcBorders>
            <w:vAlign w:val="bottom"/>
          </w:tcPr>
          <w:p w14:paraId="4A9D6D93" w14:textId="1DE69BA2" w:rsidR="001B4E16" w:rsidRPr="006E70D2" w:rsidRDefault="001B4E16" w:rsidP="001B4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Cordia New" w:hAnsi="Cordia New" w:cs="Cordia New"/>
                <w:sz w:val="26"/>
                <w:szCs w:val="26"/>
              </w:rPr>
            </w:pPr>
          </w:p>
        </w:tc>
        <w:tc>
          <w:tcPr>
            <w:tcW w:w="236" w:type="dxa"/>
            <w:vAlign w:val="bottom"/>
          </w:tcPr>
          <w:p w14:paraId="14817CB8" w14:textId="77777777" w:rsidR="001B4E16" w:rsidRPr="006E70D2" w:rsidRDefault="001B4E16" w:rsidP="001B4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Cordia New" w:hAnsi="Cordia New" w:cs="Cordia New"/>
                <w:sz w:val="26"/>
                <w:szCs w:val="26"/>
              </w:rPr>
            </w:pPr>
          </w:p>
        </w:tc>
        <w:tc>
          <w:tcPr>
            <w:tcW w:w="1101" w:type="dxa"/>
            <w:tcBorders>
              <w:top w:val="single" w:sz="4" w:space="0" w:color="auto"/>
            </w:tcBorders>
            <w:vAlign w:val="bottom"/>
          </w:tcPr>
          <w:p w14:paraId="469A49ED" w14:textId="698D9F61" w:rsidR="001B4E16" w:rsidRPr="006E70D2" w:rsidRDefault="001B4E16" w:rsidP="001B4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Cordia New" w:hAnsi="Cordia New" w:cs="Cordia New"/>
                <w:sz w:val="26"/>
                <w:szCs w:val="26"/>
                <w:lang w:val="en-GB"/>
              </w:rPr>
            </w:pPr>
          </w:p>
        </w:tc>
        <w:tc>
          <w:tcPr>
            <w:tcW w:w="238" w:type="dxa"/>
            <w:vAlign w:val="bottom"/>
          </w:tcPr>
          <w:p w14:paraId="2812F3F2" w14:textId="77777777" w:rsidR="001B4E16" w:rsidRPr="006E70D2" w:rsidRDefault="001B4E16" w:rsidP="001B4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Cordia New" w:hAnsi="Cordia New" w:cs="Cordia New"/>
                <w:sz w:val="26"/>
                <w:szCs w:val="26"/>
              </w:rPr>
            </w:pPr>
          </w:p>
        </w:tc>
        <w:tc>
          <w:tcPr>
            <w:tcW w:w="1121" w:type="dxa"/>
            <w:tcBorders>
              <w:top w:val="single" w:sz="4" w:space="0" w:color="auto"/>
            </w:tcBorders>
            <w:vAlign w:val="bottom"/>
          </w:tcPr>
          <w:p w14:paraId="7A256580" w14:textId="56DD6DC3" w:rsidR="001B4E16" w:rsidRPr="006E70D2" w:rsidRDefault="001B4E16" w:rsidP="001B4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Cordia New" w:hAnsi="Cordia New" w:cs="Cordia New"/>
                <w:sz w:val="26"/>
                <w:szCs w:val="26"/>
                <w:lang w:val="en-GB"/>
              </w:rPr>
            </w:pPr>
          </w:p>
        </w:tc>
        <w:tc>
          <w:tcPr>
            <w:tcW w:w="239" w:type="dxa"/>
            <w:vAlign w:val="bottom"/>
          </w:tcPr>
          <w:p w14:paraId="07B3D07F" w14:textId="77777777" w:rsidR="001B4E16" w:rsidRPr="006E70D2" w:rsidRDefault="001B4E16" w:rsidP="001B4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Cordia New" w:hAnsi="Cordia New" w:cs="Cordia New"/>
                <w:sz w:val="26"/>
                <w:szCs w:val="26"/>
                <w:cs/>
              </w:rPr>
            </w:pPr>
          </w:p>
        </w:tc>
        <w:tc>
          <w:tcPr>
            <w:tcW w:w="1201" w:type="dxa"/>
            <w:tcBorders>
              <w:top w:val="single" w:sz="4" w:space="0" w:color="auto"/>
            </w:tcBorders>
          </w:tcPr>
          <w:p w14:paraId="18524852" w14:textId="6A828D3D" w:rsidR="001B4E16" w:rsidRPr="006E70D2" w:rsidRDefault="001B4E16" w:rsidP="001B4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Cordia New" w:hAnsi="Cordia New" w:cs="Cordia New"/>
                <w:sz w:val="26"/>
                <w:szCs w:val="26"/>
                <w:lang w:val="en-GB"/>
              </w:rPr>
            </w:pPr>
          </w:p>
        </w:tc>
      </w:tr>
      <w:tr w:rsidR="008C38FF" w:rsidRPr="006E70D2" w14:paraId="245ABFC5" w14:textId="77777777">
        <w:tc>
          <w:tcPr>
            <w:tcW w:w="3978" w:type="dxa"/>
            <w:vAlign w:val="center"/>
          </w:tcPr>
          <w:p w14:paraId="4450C7F5" w14:textId="493856FB" w:rsidR="008C38FF" w:rsidRPr="006E70D2" w:rsidRDefault="008C38FF" w:rsidP="008C3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
              <w:rPr>
                <w:rFonts w:ascii="Cordia New" w:hAnsi="Cordia New" w:cs="Cordia New"/>
                <w:sz w:val="26"/>
                <w:szCs w:val="26"/>
                <w:cs/>
                <w:lang w:val="en-GB"/>
              </w:rPr>
            </w:pPr>
            <w:r w:rsidRPr="006E70D2">
              <w:rPr>
                <w:rFonts w:ascii="Cordia New" w:hAnsi="Cordia New" w:cs="Cordia New"/>
                <w:sz w:val="26"/>
                <w:szCs w:val="26"/>
                <w:cs/>
                <w:lang w:val="en-GB"/>
              </w:rPr>
              <w:t xml:space="preserve">ลูกหนี้หมุนเวียนอื่น </w:t>
            </w:r>
            <w:r w:rsidRPr="006E70D2">
              <w:rPr>
                <w:rFonts w:ascii="Cordia New" w:hAnsi="Cordia New" w:cs="Cordia New"/>
                <w:sz w:val="26"/>
                <w:szCs w:val="26"/>
                <w:lang w:val="en-GB"/>
              </w:rPr>
              <w:t>-</w:t>
            </w:r>
            <w:r w:rsidRPr="006E70D2">
              <w:rPr>
                <w:rFonts w:ascii="Cordia New" w:hAnsi="Cordia New" w:cs="Cordia New"/>
                <w:sz w:val="26"/>
                <w:szCs w:val="26"/>
                <w:cs/>
                <w:lang w:val="en-GB"/>
              </w:rPr>
              <w:t xml:space="preserve"> ลูกค้าทั่วไป</w:t>
            </w:r>
          </w:p>
        </w:tc>
        <w:tc>
          <w:tcPr>
            <w:tcW w:w="1152" w:type="dxa"/>
          </w:tcPr>
          <w:p w14:paraId="6A13EC2D" w14:textId="3A2FBC1F" w:rsidR="008C38FF" w:rsidRPr="006E70D2" w:rsidRDefault="00AE217C" w:rsidP="00AE2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Cordia New" w:hAnsi="Cordia New" w:cs="Cordia New"/>
                <w:sz w:val="26"/>
                <w:szCs w:val="26"/>
                <w:cs/>
              </w:rPr>
            </w:pPr>
            <w:r>
              <w:rPr>
                <w:rFonts w:ascii="Cordia New" w:hAnsi="Cordia New" w:cs="Cordia New"/>
                <w:sz w:val="26"/>
                <w:szCs w:val="26"/>
              </w:rPr>
              <w:t>6,635</w:t>
            </w:r>
          </w:p>
        </w:tc>
        <w:tc>
          <w:tcPr>
            <w:tcW w:w="236" w:type="dxa"/>
            <w:vAlign w:val="bottom"/>
          </w:tcPr>
          <w:p w14:paraId="195862F3" w14:textId="77777777" w:rsidR="008C38FF" w:rsidRPr="006E70D2" w:rsidRDefault="008C38FF" w:rsidP="008C3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Cordia New" w:hAnsi="Cordia New" w:cs="Cordia New"/>
                <w:sz w:val="26"/>
                <w:szCs w:val="26"/>
              </w:rPr>
            </w:pPr>
          </w:p>
        </w:tc>
        <w:tc>
          <w:tcPr>
            <w:tcW w:w="1101" w:type="dxa"/>
          </w:tcPr>
          <w:p w14:paraId="6ED8CDA1" w14:textId="111A1A08" w:rsidR="008C38FF" w:rsidRPr="006E70D2" w:rsidRDefault="008C38FF" w:rsidP="008C3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Cordia New" w:hAnsi="Cordia New" w:cs="Cordia New"/>
                <w:sz w:val="26"/>
                <w:szCs w:val="26"/>
              </w:rPr>
            </w:pPr>
            <w:r>
              <w:rPr>
                <w:rFonts w:ascii="Cordia New" w:hAnsi="Cordia New" w:cs="Cordia New" w:hint="cs"/>
                <w:sz w:val="26"/>
                <w:szCs w:val="26"/>
                <w:cs/>
              </w:rPr>
              <w:t>1,963</w:t>
            </w:r>
          </w:p>
        </w:tc>
        <w:tc>
          <w:tcPr>
            <w:tcW w:w="238" w:type="dxa"/>
            <w:vAlign w:val="bottom"/>
          </w:tcPr>
          <w:p w14:paraId="0E559306" w14:textId="77777777" w:rsidR="008C38FF" w:rsidRPr="006E70D2" w:rsidRDefault="008C38FF" w:rsidP="008C3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Cordia New" w:hAnsi="Cordia New" w:cs="Cordia New"/>
                <w:sz w:val="26"/>
                <w:szCs w:val="26"/>
              </w:rPr>
            </w:pPr>
          </w:p>
        </w:tc>
        <w:tc>
          <w:tcPr>
            <w:tcW w:w="1121" w:type="dxa"/>
          </w:tcPr>
          <w:p w14:paraId="03F618A3" w14:textId="31001741" w:rsidR="008C38FF" w:rsidRPr="00195F6B" w:rsidRDefault="008C38FF" w:rsidP="008C3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Theme="minorBidi" w:hAnsiTheme="minorBidi" w:cstheme="minorBidi"/>
                <w:sz w:val="26"/>
                <w:szCs w:val="26"/>
              </w:rPr>
            </w:pPr>
            <w:r w:rsidRPr="00195F6B">
              <w:rPr>
                <w:rFonts w:asciiTheme="minorBidi" w:hAnsiTheme="minorBidi" w:cstheme="minorBidi"/>
                <w:sz w:val="26"/>
                <w:szCs w:val="26"/>
              </w:rPr>
              <w:t>5,199</w:t>
            </w:r>
          </w:p>
        </w:tc>
        <w:tc>
          <w:tcPr>
            <w:tcW w:w="239" w:type="dxa"/>
            <w:vAlign w:val="bottom"/>
          </w:tcPr>
          <w:p w14:paraId="131BD552" w14:textId="77777777" w:rsidR="008C38FF" w:rsidRPr="006E70D2" w:rsidRDefault="008C38FF" w:rsidP="008C3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Cordia New" w:hAnsi="Cordia New" w:cs="Cordia New"/>
                <w:sz w:val="26"/>
                <w:szCs w:val="26"/>
                <w:cs/>
              </w:rPr>
            </w:pPr>
          </w:p>
        </w:tc>
        <w:tc>
          <w:tcPr>
            <w:tcW w:w="1201" w:type="dxa"/>
          </w:tcPr>
          <w:p w14:paraId="2DD375CB" w14:textId="6EF8CE9B" w:rsidR="008C38FF" w:rsidRPr="006E70D2" w:rsidRDefault="008C38FF" w:rsidP="008C3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Cordia New" w:hAnsi="Cordia New" w:cs="Cordia New"/>
                <w:sz w:val="26"/>
                <w:szCs w:val="26"/>
                <w:lang w:val="en-GB"/>
              </w:rPr>
            </w:pPr>
            <w:r w:rsidRPr="00DF7B43">
              <w:rPr>
                <w:rFonts w:ascii="Cordia New" w:hAnsi="Cordia New" w:cs="Cordia New" w:hint="cs"/>
                <w:sz w:val="26"/>
                <w:szCs w:val="26"/>
                <w:cs/>
              </w:rPr>
              <w:t>1,22</w:t>
            </w:r>
            <w:r w:rsidRPr="00DF7B43">
              <w:rPr>
                <w:rFonts w:ascii="Cordia New" w:hAnsi="Cordia New" w:cs="Cordia New"/>
                <w:sz w:val="26"/>
                <w:szCs w:val="26"/>
              </w:rPr>
              <w:t>7</w:t>
            </w:r>
          </w:p>
        </w:tc>
      </w:tr>
      <w:tr w:rsidR="008C38FF" w:rsidRPr="006E70D2" w14:paraId="11C45B76" w14:textId="77777777" w:rsidTr="003C3EA1">
        <w:trPr>
          <w:trHeight w:val="60"/>
        </w:trPr>
        <w:tc>
          <w:tcPr>
            <w:tcW w:w="3978" w:type="dxa"/>
            <w:vAlign w:val="center"/>
          </w:tcPr>
          <w:p w14:paraId="49B4D3F9" w14:textId="34FB2878" w:rsidR="008C38FF" w:rsidRPr="006E70D2" w:rsidRDefault="008C38FF" w:rsidP="008C3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
              <w:rPr>
                <w:rFonts w:ascii="Cordia New" w:hAnsi="Cordia New" w:cs="Cordia New"/>
                <w:sz w:val="26"/>
                <w:szCs w:val="26"/>
              </w:rPr>
            </w:pPr>
          </w:p>
        </w:tc>
        <w:tc>
          <w:tcPr>
            <w:tcW w:w="1152" w:type="dxa"/>
            <w:tcBorders>
              <w:top w:val="single" w:sz="4" w:space="0" w:color="auto"/>
            </w:tcBorders>
            <w:vAlign w:val="bottom"/>
          </w:tcPr>
          <w:p w14:paraId="3934D831" w14:textId="224C43BC" w:rsidR="008C38FF" w:rsidRPr="006E70D2" w:rsidRDefault="008C38FF" w:rsidP="008C3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Cordia New" w:hAnsi="Cordia New" w:cs="Cordia New"/>
                <w:sz w:val="26"/>
                <w:szCs w:val="26"/>
              </w:rPr>
            </w:pPr>
          </w:p>
        </w:tc>
        <w:tc>
          <w:tcPr>
            <w:tcW w:w="236" w:type="dxa"/>
            <w:vAlign w:val="bottom"/>
          </w:tcPr>
          <w:p w14:paraId="3B569662" w14:textId="77777777" w:rsidR="008C38FF" w:rsidRPr="006E70D2" w:rsidRDefault="008C38FF" w:rsidP="008C3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Cordia New" w:hAnsi="Cordia New" w:cs="Cordia New"/>
                <w:sz w:val="26"/>
                <w:szCs w:val="26"/>
              </w:rPr>
            </w:pPr>
          </w:p>
        </w:tc>
        <w:tc>
          <w:tcPr>
            <w:tcW w:w="1101" w:type="dxa"/>
            <w:tcBorders>
              <w:top w:val="single" w:sz="4" w:space="0" w:color="auto"/>
            </w:tcBorders>
          </w:tcPr>
          <w:p w14:paraId="03D40B7E" w14:textId="61DFCBB8" w:rsidR="008C38FF" w:rsidRPr="006E70D2" w:rsidRDefault="008C38FF" w:rsidP="008C3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Cordia New" w:hAnsi="Cordia New" w:cs="Cordia New"/>
                <w:sz w:val="26"/>
                <w:szCs w:val="26"/>
              </w:rPr>
            </w:pPr>
          </w:p>
        </w:tc>
        <w:tc>
          <w:tcPr>
            <w:tcW w:w="238" w:type="dxa"/>
            <w:vAlign w:val="bottom"/>
          </w:tcPr>
          <w:p w14:paraId="78C984BC" w14:textId="77777777" w:rsidR="008C38FF" w:rsidRPr="006E70D2" w:rsidRDefault="008C38FF" w:rsidP="008C3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Cordia New" w:hAnsi="Cordia New" w:cs="Cordia New"/>
                <w:sz w:val="26"/>
                <w:szCs w:val="26"/>
              </w:rPr>
            </w:pPr>
          </w:p>
        </w:tc>
        <w:tc>
          <w:tcPr>
            <w:tcW w:w="1121" w:type="dxa"/>
            <w:tcBorders>
              <w:top w:val="single" w:sz="4" w:space="0" w:color="auto"/>
            </w:tcBorders>
          </w:tcPr>
          <w:p w14:paraId="65F627B1" w14:textId="453DFB87" w:rsidR="008C38FF" w:rsidRPr="00195F6B" w:rsidRDefault="008C38FF" w:rsidP="008C3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Theme="minorBidi" w:hAnsiTheme="minorBidi" w:cstheme="minorBidi"/>
                <w:sz w:val="26"/>
                <w:szCs w:val="26"/>
              </w:rPr>
            </w:pPr>
          </w:p>
        </w:tc>
        <w:tc>
          <w:tcPr>
            <w:tcW w:w="239" w:type="dxa"/>
            <w:vAlign w:val="bottom"/>
          </w:tcPr>
          <w:p w14:paraId="2F5D93D5" w14:textId="77777777" w:rsidR="008C38FF" w:rsidRPr="006E70D2" w:rsidRDefault="008C38FF" w:rsidP="008C3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Cordia New" w:hAnsi="Cordia New" w:cs="Cordia New"/>
                <w:sz w:val="26"/>
                <w:szCs w:val="26"/>
                <w:cs/>
              </w:rPr>
            </w:pPr>
          </w:p>
        </w:tc>
        <w:tc>
          <w:tcPr>
            <w:tcW w:w="1201" w:type="dxa"/>
            <w:tcBorders>
              <w:top w:val="single" w:sz="4" w:space="0" w:color="auto"/>
            </w:tcBorders>
          </w:tcPr>
          <w:p w14:paraId="33FD26C0" w14:textId="67EBF340" w:rsidR="008C38FF" w:rsidRPr="006E70D2" w:rsidRDefault="008C38FF" w:rsidP="008C3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Cordia New" w:hAnsi="Cordia New" w:cs="Cordia New"/>
                <w:sz w:val="26"/>
                <w:szCs w:val="26"/>
              </w:rPr>
            </w:pPr>
          </w:p>
        </w:tc>
      </w:tr>
      <w:tr w:rsidR="008C38FF" w:rsidRPr="006E70D2" w14:paraId="271BD718" w14:textId="77777777">
        <w:tc>
          <w:tcPr>
            <w:tcW w:w="3978" w:type="dxa"/>
            <w:vAlign w:val="center"/>
          </w:tcPr>
          <w:p w14:paraId="45999201" w14:textId="56ACF6CF" w:rsidR="008C38FF" w:rsidRPr="006E70D2" w:rsidRDefault="008C38FF" w:rsidP="008C3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
              <w:rPr>
                <w:rFonts w:ascii="Cordia New" w:hAnsi="Cordia New" w:cs="Cordia New"/>
                <w:sz w:val="26"/>
                <w:szCs w:val="26"/>
                <w:lang w:val="en-GB"/>
              </w:rPr>
            </w:pPr>
            <w:r w:rsidRPr="006E70D2">
              <w:rPr>
                <w:rFonts w:ascii="Cordia New" w:hAnsi="Cordia New" w:cs="Cordia New"/>
                <w:sz w:val="26"/>
                <w:szCs w:val="26"/>
                <w:cs/>
              </w:rPr>
              <w:t>รวม</w:t>
            </w:r>
          </w:p>
        </w:tc>
        <w:tc>
          <w:tcPr>
            <w:tcW w:w="1152" w:type="dxa"/>
            <w:tcBorders>
              <w:bottom w:val="single" w:sz="12" w:space="0" w:color="auto"/>
            </w:tcBorders>
          </w:tcPr>
          <w:p w14:paraId="2F830D21" w14:textId="6A4AA017" w:rsidR="008C38FF" w:rsidRPr="006E70D2" w:rsidRDefault="00D21C25" w:rsidP="008C3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Cordia New" w:hAnsi="Cordia New" w:cs="Cordia New"/>
                <w:sz w:val="26"/>
                <w:szCs w:val="26"/>
              </w:rPr>
            </w:pPr>
            <w:r>
              <w:rPr>
                <w:rFonts w:ascii="Cordia New" w:hAnsi="Cordia New" w:cs="Cordia New" w:hint="cs"/>
                <w:sz w:val="26"/>
                <w:szCs w:val="26"/>
                <w:cs/>
              </w:rPr>
              <w:t>514</w:t>
            </w:r>
            <w:r>
              <w:rPr>
                <w:rFonts w:ascii="Cordia New" w:hAnsi="Cordia New" w:cs="Cordia New"/>
                <w:sz w:val="26"/>
                <w:szCs w:val="26"/>
              </w:rPr>
              <w:t>,</w:t>
            </w:r>
            <w:r>
              <w:rPr>
                <w:rFonts w:ascii="Cordia New" w:hAnsi="Cordia New" w:cs="Cordia New" w:hint="cs"/>
                <w:sz w:val="26"/>
                <w:szCs w:val="26"/>
                <w:cs/>
              </w:rPr>
              <w:t>013</w:t>
            </w:r>
          </w:p>
        </w:tc>
        <w:tc>
          <w:tcPr>
            <w:tcW w:w="236" w:type="dxa"/>
            <w:vAlign w:val="bottom"/>
          </w:tcPr>
          <w:p w14:paraId="519B7085" w14:textId="77777777" w:rsidR="008C38FF" w:rsidRPr="006E70D2" w:rsidRDefault="008C38FF" w:rsidP="008C3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Cordia New" w:hAnsi="Cordia New" w:cs="Cordia New"/>
                <w:sz w:val="26"/>
                <w:szCs w:val="26"/>
              </w:rPr>
            </w:pPr>
          </w:p>
        </w:tc>
        <w:tc>
          <w:tcPr>
            <w:tcW w:w="1101" w:type="dxa"/>
            <w:tcBorders>
              <w:bottom w:val="single" w:sz="12" w:space="0" w:color="auto"/>
            </w:tcBorders>
          </w:tcPr>
          <w:p w14:paraId="53388DBC" w14:textId="4F9DD4B2" w:rsidR="008C38FF" w:rsidRPr="006E70D2" w:rsidRDefault="008C38FF" w:rsidP="008C3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Cordia New" w:hAnsi="Cordia New" w:cs="Cordia New"/>
                <w:sz w:val="26"/>
                <w:szCs w:val="26"/>
              </w:rPr>
            </w:pPr>
            <w:r w:rsidRPr="00DF1655">
              <w:rPr>
                <w:rFonts w:ascii="Cordia New" w:hAnsi="Cordia New" w:cs="Cordia New" w:hint="cs"/>
                <w:sz w:val="26"/>
                <w:szCs w:val="26"/>
                <w:cs/>
                <w:lang w:val="en-GB"/>
              </w:rPr>
              <w:t>364,549</w:t>
            </w:r>
          </w:p>
        </w:tc>
        <w:tc>
          <w:tcPr>
            <w:tcW w:w="238" w:type="dxa"/>
            <w:vAlign w:val="bottom"/>
          </w:tcPr>
          <w:p w14:paraId="3BA242F5" w14:textId="77777777" w:rsidR="008C38FF" w:rsidRPr="006E70D2" w:rsidRDefault="008C38FF" w:rsidP="008C3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Cordia New" w:hAnsi="Cordia New" w:cs="Cordia New"/>
                <w:sz w:val="26"/>
                <w:szCs w:val="26"/>
              </w:rPr>
            </w:pPr>
          </w:p>
        </w:tc>
        <w:tc>
          <w:tcPr>
            <w:tcW w:w="1121" w:type="dxa"/>
            <w:tcBorders>
              <w:bottom w:val="single" w:sz="12" w:space="0" w:color="auto"/>
            </w:tcBorders>
          </w:tcPr>
          <w:p w14:paraId="5AEF8CCA" w14:textId="6B88EE7B" w:rsidR="008C38FF" w:rsidRPr="00195F6B" w:rsidRDefault="008C38FF" w:rsidP="008C3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Theme="minorBidi" w:hAnsiTheme="minorBidi" w:cstheme="minorBidi"/>
                <w:sz w:val="26"/>
                <w:szCs w:val="26"/>
              </w:rPr>
            </w:pPr>
            <w:r w:rsidRPr="00195F6B">
              <w:rPr>
                <w:rFonts w:asciiTheme="minorBidi" w:hAnsiTheme="minorBidi" w:cstheme="minorBidi"/>
                <w:sz w:val="26"/>
                <w:szCs w:val="26"/>
              </w:rPr>
              <w:t>510,911</w:t>
            </w:r>
          </w:p>
        </w:tc>
        <w:tc>
          <w:tcPr>
            <w:tcW w:w="239" w:type="dxa"/>
            <w:vAlign w:val="bottom"/>
          </w:tcPr>
          <w:p w14:paraId="32F90EC7" w14:textId="77777777" w:rsidR="008C38FF" w:rsidRPr="006E70D2" w:rsidRDefault="008C38FF" w:rsidP="008C3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Cordia New" w:hAnsi="Cordia New" w:cs="Cordia New"/>
                <w:sz w:val="26"/>
                <w:szCs w:val="26"/>
                <w:cs/>
              </w:rPr>
            </w:pPr>
          </w:p>
        </w:tc>
        <w:tc>
          <w:tcPr>
            <w:tcW w:w="1201" w:type="dxa"/>
            <w:tcBorders>
              <w:bottom w:val="single" w:sz="12" w:space="0" w:color="auto"/>
            </w:tcBorders>
            <w:vAlign w:val="bottom"/>
          </w:tcPr>
          <w:p w14:paraId="17B8C9A1" w14:textId="0B8A2022" w:rsidR="008C38FF" w:rsidRPr="006E70D2" w:rsidRDefault="008C38FF" w:rsidP="008C3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Cordia New" w:hAnsi="Cordia New" w:cs="Cordia New"/>
                <w:sz w:val="26"/>
                <w:szCs w:val="26"/>
              </w:rPr>
            </w:pPr>
            <w:r w:rsidRPr="00DF7B43">
              <w:rPr>
                <w:rFonts w:ascii="Cordia New" w:hAnsi="Cordia New" w:cs="Cordia New" w:hint="cs"/>
                <w:sz w:val="26"/>
                <w:szCs w:val="26"/>
                <w:cs/>
                <w:lang w:val="en-GB"/>
              </w:rPr>
              <w:t>363,72</w:t>
            </w:r>
            <w:r w:rsidRPr="00DF7B43">
              <w:rPr>
                <w:rFonts w:ascii="Cordia New" w:hAnsi="Cordia New" w:cs="Cordia New"/>
                <w:sz w:val="26"/>
                <w:szCs w:val="26"/>
                <w:lang w:val="en-GB"/>
              </w:rPr>
              <w:t>1</w:t>
            </w:r>
          </w:p>
        </w:tc>
      </w:tr>
    </w:tbl>
    <w:p w14:paraId="0B63A991" w14:textId="77777777" w:rsidR="00E040A7" w:rsidRDefault="00E040A7"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5256C07C" w14:textId="6E4F35A8" w:rsidR="00AE1601" w:rsidRPr="00EF48EF" w:rsidRDefault="00AE1601"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EF48EF">
        <w:rPr>
          <w:rFonts w:ascii="Cordia New" w:hAnsi="Cordia New" w:cs="Cordia New" w:hint="cs"/>
          <w:sz w:val="26"/>
          <w:szCs w:val="26"/>
          <w:cs/>
        </w:rPr>
        <w:t xml:space="preserve">ยอดคงเหลือของลูกหนี้การค้า </w:t>
      </w:r>
      <w:r w:rsidR="000D6BD9">
        <w:rPr>
          <w:rFonts w:ascii="Cordia New" w:hAnsi="Cordia New" w:cs="Cordia New"/>
          <w:sz w:val="26"/>
          <w:szCs w:val="26"/>
        </w:rPr>
        <w:t>-</w:t>
      </w:r>
      <w:r w:rsidR="0034006B" w:rsidRPr="00EF48EF">
        <w:rPr>
          <w:rFonts w:ascii="Cordia New" w:hAnsi="Cordia New" w:cs="Cordia New" w:hint="cs"/>
          <w:sz w:val="26"/>
          <w:szCs w:val="26"/>
          <w:cs/>
        </w:rPr>
        <w:t xml:space="preserve"> </w:t>
      </w:r>
      <w:r w:rsidR="0034006B" w:rsidRPr="00A04243">
        <w:rPr>
          <w:rFonts w:ascii="Cordia New" w:hAnsi="Cordia New" w:cs="Cordia New" w:hint="cs"/>
          <w:sz w:val="26"/>
          <w:szCs w:val="26"/>
          <w:cs/>
          <w:lang w:val="en-GB"/>
        </w:rPr>
        <w:t>ลูกค้าทั่วไป</w:t>
      </w:r>
      <w:r w:rsidR="000D6BD9">
        <w:rPr>
          <w:rFonts w:ascii="Cordia New" w:hAnsi="Cordia New" w:cs="Cordia New" w:hint="cs"/>
          <w:sz w:val="26"/>
          <w:szCs w:val="26"/>
          <w:cs/>
          <w:lang w:val="en-GB"/>
        </w:rPr>
        <w:t xml:space="preserve"> </w:t>
      </w:r>
      <w:r w:rsidR="00A507A5" w:rsidRPr="00A04243">
        <w:rPr>
          <w:rFonts w:ascii="Cordia New" w:hAnsi="Cordia New" w:cs="Cordia New" w:hint="cs"/>
          <w:sz w:val="26"/>
          <w:szCs w:val="26"/>
          <w:cs/>
          <w:lang w:val="en-GB"/>
        </w:rPr>
        <w:t>และบริษัท</w:t>
      </w:r>
      <w:r w:rsidR="00A507A5" w:rsidRPr="00EF48EF">
        <w:rPr>
          <w:rFonts w:ascii="Cordia New" w:hAnsi="Cordia New" w:cs="Cordia New" w:hint="cs"/>
          <w:sz w:val="26"/>
          <w:szCs w:val="26"/>
          <w:cs/>
          <w:lang w:val="en-GB"/>
        </w:rPr>
        <w:t>ที่เกี่ยวข้องกัน</w:t>
      </w:r>
      <w:r w:rsidR="0034006B" w:rsidRPr="00EF48EF">
        <w:rPr>
          <w:rFonts w:ascii="Cordia New" w:hAnsi="Cordia New" w:cs="Cordia New" w:hint="cs"/>
          <w:sz w:val="26"/>
          <w:szCs w:val="26"/>
          <w:cs/>
          <w:lang w:val="en-GB"/>
        </w:rPr>
        <w:t xml:space="preserve"> </w:t>
      </w:r>
      <w:r w:rsidR="00345998" w:rsidRPr="00EF48EF">
        <w:rPr>
          <w:rFonts w:ascii="Cordia New" w:hAnsi="Cordia New" w:cs="Cordia New" w:hint="cs"/>
          <w:sz w:val="26"/>
          <w:szCs w:val="26"/>
          <w:cs/>
        </w:rPr>
        <w:t xml:space="preserve">ณ วันที่ </w:t>
      </w:r>
      <w:r w:rsidR="00280753" w:rsidRPr="00280753">
        <w:rPr>
          <w:rFonts w:ascii="Cordia New" w:eastAsia="SimSun" w:hAnsi="Cordia New" w:cs="Cordia New"/>
          <w:sz w:val="26"/>
          <w:szCs w:val="26"/>
          <w:lang w:val="en-GB"/>
        </w:rPr>
        <w:t xml:space="preserve">31 </w:t>
      </w:r>
      <w:r w:rsidR="00280753" w:rsidRPr="00280753">
        <w:rPr>
          <w:rFonts w:ascii="Cordia New" w:eastAsia="SimSun" w:hAnsi="Cordia New" w:cs="Cordia New"/>
          <w:sz w:val="26"/>
          <w:szCs w:val="26"/>
          <w:cs/>
          <w:lang w:val="en-GB"/>
        </w:rPr>
        <w:t>มีนาคม</w:t>
      </w:r>
      <w:r w:rsidR="009E7406">
        <w:rPr>
          <w:rFonts w:ascii="Cordia New" w:eastAsia="SimSun" w:hAnsi="Cordia New" w:cs="Cordia New"/>
          <w:sz w:val="26"/>
          <w:szCs w:val="26"/>
          <w:lang w:val="en-GB"/>
        </w:rPr>
        <w:t xml:space="preserve"> </w:t>
      </w:r>
      <w:r w:rsidR="00872785" w:rsidRPr="00EF48EF">
        <w:rPr>
          <w:rFonts w:ascii="Cordia New" w:eastAsia="SimSun" w:hAnsi="Cordia New" w:cs="Cordia New" w:hint="cs"/>
          <w:sz w:val="26"/>
          <w:szCs w:val="26"/>
        </w:rPr>
        <w:t>256</w:t>
      </w:r>
      <w:r w:rsidR="001B4E16">
        <w:rPr>
          <w:rFonts w:ascii="Cordia New" w:eastAsia="SimSun" w:hAnsi="Cordia New" w:cs="Cordia New"/>
          <w:sz w:val="26"/>
          <w:szCs w:val="26"/>
        </w:rPr>
        <w:t>9</w:t>
      </w:r>
      <w:r w:rsidR="00872785" w:rsidRPr="00EF48EF">
        <w:rPr>
          <w:rFonts w:ascii="Cordia New" w:hAnsi="Cordia New" w:cs="Cordia New" w:hint="cs"/>
          <w:sz w:val="26"/>
          <w:szCs w:val="26"/>
        </w:rPr>
        <w:t xml:space="preserve"> </w:t>
      </w:r>
      <w:r w:rsidR="00872785" w:rsidRPr="00EF48EF">
        <w:rPr>
          <w:rFonts w:ascii="Cordia New" w:hAnsi="Cordia New" w:cs="Cordia New" w:hint="cs"/>
          <w:sz w:val="26"/>
          <w:szCs w:val="26"/>
          <w:cs/>
        </w:rPr>
        <w:t>และ</w:t>
      </w:r>
      <w:r w:rsidR="00DF480D">
        <w:rPr>
          <w:rFonts w:ascii="Cordia New" w:hAnsi="Cordia New" w:cs="Cordia New" w:hint="cs"/>
          <w:sz w:val="26"/>
          <w:szCs w:val="26"/>
          <w:cs/>
        </w:rPr>
        <w:t xml:space="preserve">วันที่ </w:t>
      </w:r>
      <w:r w:rsidR="00872785" w:rsidRPr="00EF48EF">
        <w:rPr>
          <w:rFonts w:ascii="Cordia New" w:hAnsi="Cordia New" w:cs="Cordia New" w:hint="cs"/>
          <w:sz w:val="26"/>
          <w:szCs w:val="26"/>
          <w:lang w:val="en-GB"/>
        </w:rPr>
        <w:t>31</w:t>
      </w:r>
      <w:r w:rsidR="00872785" w:rsidRPr="00EF48EF">
        <w:rPr>
          <w:rFonts w:ascii="Cordia New" w:hAnsi="Cordia New" w:cs="Cordia New" w:hint="cs"/>
          <w:sz w:val="26"/>
          <w:szCs w:val="26"/>
          <w:cs/>
        </w:rPr>
        <w:t xml:space="preserve"> ธันวาคม </w:t>
      </w:r>
      <w:r w:rsidR="00872785" w:rsidRPr="00EF48EF">
        <w:rPr>
          <w:rFonts w:ascii="Cordia New" w:hAnsi="Cordia New" w:cs="Cordia New" w:hint="cs"/>
          <w:sz w:val="26"/>
          <w:szCs w:val="26"/>
          <w:lang w:val="en-GB"/>
        </w:rPr>
        <w:t>256</w:t>
      </w:r>
      <w:r w:rsidR="001B4E16">
        <w:rPr>
          <w:rFonts w:ascii="Cordia New" w:hAnsi="Cordia New" w:cs="Cordia New"/>
          <w:sz w:val="26"/>
          <w:szCs w:val="26"/>
          <w:lang w:val="en-GB"/>
        </w:rPr>
        <w:t>8</w:t>
      </w:r>
      <w:r w:rsidR="00345998" w:rsidRPr="00EF48EF">
        <w:rPr>
          <w:rFonts w:ascii="Cordia New" w:hAnsi="Cordia New" w:cs="Cordia New" w:hint="cs"/>
          <w:sz w:val="26"/>
          <w:szCs w:val="26"/>
          <w:cs/>
        </w:rPr>
        <w:t xml:space="preserve"> </w:t>
      </w:r>
      <w:r w:rsidRPr="00EF48EF">
        <w:rPr>
          <w:rFonts w:ascii="Cordia New" w:hAnsi="Cordia New" w:cs="Cordia New" w:hint="cs"/>
          <w:sz w:val="26"/>
          <w:szCs w:val="26"/>
          <w:cs/>
        </w:rPr>
        <w:t>จำแนกตามอายุหนี้</w:t>
      </w:r>
      <w:r w:rsidR="00244205">
        <w:rPr>
          <w:rFonts w:ascii="Cordia New" w:hAnsi="Cordia New" w:cs="Cordia New" w:hint="cs"/>
          <w:sz w:val="26"/>
          <w:szCs w:val="26"/>
          <w:cs/>
        </w:rPr>
        <w:t>ที่ค้างชำระ</w:t>
      </w:r>
      <w:r w:rsidR="00F53DEE" w:rsidRPr="00EF48EF">
        <w:rPr>
          <w:rFonts w:ascii="Cordia New" w:hAnsi="Cordia New" w:cs="Cordia New" w:hint="cs"/>
          <w:sz w:val="26"/>
          <w:szCs w:val="26"/>
          <w:cs/>
        </w:rPr>
        <w:t xml:space="preserve"> </w:t>
      </w:r>
      <w:r w:rsidR="001034D4">
        <w:rPr>
          <w:rFonts w:ascii="Cordia New" w:hAnsi="Cordia New" w:cs="Cordia New" w:hint="cs"/>
          <w:sz w:val="26"/>
          <w:szCs w:val="26"/>
          <w:cs/>
        </w:rPr>
        <w:t>มี</w:t>
      </w:r>
      <w:r w:rsidRPr="00EF48EF">
        <w:rPr>
          <w:rFonts w:ascii="Cordia New" w:hAnsi="Cordia New" w:cs="Cordia New" w:hint="cs"/>
          <w:sz w:val="26"/>
          <w:szCs w:val="26"/>
          <w:cs/>
        </w:rPr>
        <w:t>ดังนี้</w:t>
      </w:r>
    </w:p>
    <w:p w14:paraId="65232AFD" w14:textId="77777777" w:rsidR="00402E89" w:rsidRPr="00EF48EF" w:rsidRDefault="00402E8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Cordia New" w:hAnsi="Cordia New" w:cs="Cordia New"/>
          <w:sz w:val="26"/>
          <w:szCs w:val="26"/>
        </w:rPr>
      </w:pPr>
    </w:p>
    <w:tbl>
      <w:tblPr>
        <w:tblW w:w="9174" w:type="dxa"/>
        <w:tblInd w:w="243" w:type="dxa"/>
        <w:tblLayout w:type="fixed"/>
        <w:tblLook w:val="0000" w:firstRow="0" w:lastRow="0" w:firstColumn="0" w:lastColumn="0" w:noHBand="0" w:noVBand="0"/>
      </w:tblPr>
      <w:tblGrid>
        <w:gridCol w:w="3897"/>
        <w:gridCol w:w="1179"/>
        <w:gridCol w:w="236"/>
        <w:gridCol w:w="1108"/>
        <w:gridCol w:w="239"/>
        <w:gridCol w:w="1120"/>
        <w:gridCol w:w="239"/>
        <w:gridCol w:w="1156"/>
      </w:tblGrid>
      <w:tr w:rsidR="00B74968" w:rsidRPr="00EF48EF" w14:paraId="0FC71BB4" w14:textId="77777777" w:rsidTr="006D67D7">
        <w:trPr>
          <w:tblHeader/>
        </w:trPr>
        <w:tc>
          <w:tcPr>
            <w:tcW w:w="3897" w:type="dxa"/>
          </w:tcPr>
          <w:p w14:paraId="171F2BD6" w14:textId="79E180BE" w:rsidR="00B74968" w:rsidRPr="00EF48EF" w:rsidRDefault="00E42EA0"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rPr>
            </w:pPr>
            <w:r w:rsidRPr="00EF48EF">
              <w:rPr>
                <w:rFonts w:ascii="Cordia New" w:hAnsi="Cordia New" w:cs="Cordia New" w:hint="cs"/>
                <w:sz w:val="26"/>
                <w:szCs w:val="26"/>
              </w:rPr>
              <w:t>(</w:t>
            </w:r>
            <w:r w:rsidRPr="00EF48EF">
              <w:rPr>
                <w:rFonts w:ascii="Cordia New" w:hAnsi="Cordia New" w:cs="Cordia New" w:hint="cs"/>
                <w:sz w:val="26"/>
                <w:szCs w:val="26"/>
                <w:cs/>
              </w:rPr>
              <w:t>ห</w:t>
            </w:r>
            <w:r>
              <w:rPr>
                <w:rFonts w:ascii="Cordia New" w:hAnsi="Cordia New" w:cs="Cordia New" w:hint="cs"/>
                <w:sz w:val="26"/>
                <w:szCs w:val="26"/>
                <w:cs/>
              </w:rPr>
              <w:t>น่วย</w:t>
            </w:r>
            <w:r w:rsidR="00C009E6">
              <w:rPr>
                <w:rFonts w:ascii="Cordia New" w:hAnsi="Cordia New" w:cs="Cordia New" w:hint="cs"/>
                <w:sz w:val="26"/>
                <w:szCs w:val="26"/>
                <w:cs/>
              </w:rPr>
              <w:t xml:space="preserve"> </w:t>
            </w:r>
            <w:r w:rsidRPr="00EF48EF">
              <w:rPr>
                <w:rFonts w:ascii="Cordia New" w:hAnsi="Cordia New" w:cs="Cordia New" w:hint="cs"/>
                <w:sz w:val="26"/>
                <w:szCs w:val="26"/>
                <w:cs/>
              </w:rPr>
              <w:t>:</w:t>
            </w:r>
            <w:r w:rsidRPr="00EF48EF">
              <w:rPr>
                <w:rFonts w:ascii="Cordia New" w:hAnsi="Cordia New" w:cs="Cordia New" w:hint="cs"/>
                <w:sz w:val="26"/>
                <w:szCs w:val="26"/>
              </w:rPr>
              <w:t xml:space="preserve"> </w:t>
            </w:r>
            <w:r w:rsidRPr="00EF48EF">
              <w:rPr>
                <w:rFonts w:ascii="Cordia New" w:hAnsi="Cordia New" w:cs="Cordia New" w:hint="cs"/>
                <w:sz w:val="26"/>
                <w:szCs w:val="26"/>
                <w:cs/>
              </w:rPr>
              <w:t>พันบาท</w:t>
            </w:r>
            <w:r w:rsidRPr="00EF48EF">
              <w:rPr>
                <w:rFonts w:ascii="Cordia New" w:hAnsi="Cordia New" w:cs="Cordia New" w:hint="cs"/>
                <w:sz w:val="26"/>
                <w:szCs w:val="26"/>
              </w:rPr>
              <w:t>)</w:t>
            </w:r>
          </w:p>
        </w:tc>
        <w:tc>
          <w:tcPr>
            <w:tcW w:w="2523" w:type="dxa"/>
            <w:gridSpan w:val="3"/>
            <w:tcBorders>
              <w:bottom w:val="single" w:sz="4" w:space="0" w:color="auto"/>
            </w:tcBorders>
          </w:tcPr>
          <w:p w14:paraId="21E17A06" w14:textId="23CF15B2" w:rsidR="00B74968" w:rsidRPr="00EF48EF" w:rsidRDefault="00B74968"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109"/>
              <w:jc w:val="center"/>
              <w:rPr>
                <w:rFonts w:ascii="Cordia New" w:hAnsi="Cordia New" w:cs="Cordia New"/>
                <w:sz w:val="26"/>
                <w:szCs w:val="26"/>
              </w:rPr>
            </w:pPr>
            <w:r w:rsidRPr="00EF48EF">
              <w:rPr>
                <w:rFonts w:ascii="Cordia New" w:eastAsia="Browallia New" w:hAnsi="Cordia New" w:cs="Cordia New" w:hint="cs"/>
                <w:sz w:val="26"/>
                <w:szCs w:val="26"/>
                <w:cs/>
              </w:rPr>
              <w:t>ข้อมูลทางการเงินรวม</w:t>
            </w:r>
          </w:p>
        </w:tc>
        <w:tc>
          <w:tcPr>
            <w:tcW w:w="239" w:type="dxa"/>
          </w:tcPr>
          <w:p w14:paraId="62130461" w14:textId="77777777" w:rsidR="00B74968" w:rsidRPr="00EF48EF" w:rsidRDefault="00B74968"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109"/>
              <w:jc w:val="center"/>
              <w:rPr>
                <w:rFonts w:ascii="Cordia New" w:hAnsi="Cordia New" w:cs="Cordia New"/>
                <w:sz w:val="26"/>
                <w:szCs w:val="26"/>
              </w:rPr>
            </w:pPr>
          </w:p>
        </w:tc>
        <w:tc>
          <w:tcPr>
            <w:tcW w:w="2515" w:type="dxa"/>
            <w:gridSpan w:val="3"/>
            <w:tcBorders>
              <w:bottom w:val="single" w:sz="4" w:space="0" w:color="auto"/>
            </w:tcBorders>
          </w:tcPr>
          <w:p w14:paraId="0E9BF307" w14:textId="03205CAA" w:rsidR="00B74968" w:rsidRPr="00EF48EF" w:rsidRDefault="00B74968"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108"/>
              <w:jc w:val="center"/>
              <w:rPr>
                <w:rFonts w:ascii="Cordia New" w:hAnsi="Cordia New" w:cs="Cordia New"/>
                <w:sz w:val="26"/>
                <w:szCs w:val="26"/>
              </w:rPr>
            </w:pPr>
            <w:r w:rsidRPr="00EF48EF">
              <w:rPr>
                <w:rFonts w:ascii="Cordia New" w:eastAsia="Browallia New" w:hAnsi="Cordia New" w:cs="Cordia New" w:hint="cs"/>
                <w:sz w:val="26"/>
                <w:szCs w:val="26"/>
                <w:cs/>
              </w:rPr>
              <w:t>ข้อมูลทางการเงินเฉพาะ</w:t>
            </w:r>
            <w:r w:rsidR="00EA69AB" w:rsidRPr="00EA69AB">
              <w:rPr>
                <w:rFonts w:ascii="Cordia New" w:eastAsia="Browallia New" w:hAnsi="Cordia New" w:cs="Cordia New"/>
                <w:sz w:val="26"/>
                <w:szCs w:val="26"/>
                <w:cs/>
              </w:rPr>
              <w:t>กิจการ</w:t>
            </w:r>
          </w:p>
        </w:tc>
      </w:tr>
      <w:tr w:rsidR="00EE436C" w:rsidRPr="00EF48EF" w14:paraId="65672D54" w14:textId="77777777" w:rsidTr="006D67D7">
        <w:trPr>
          <w:tblHeader/>
        </w:trPr>
        <w:tc>
          <w:tcPr>
            <w:tcW w:w="3897" w:type="dxa"/>
          </w:tcPr>
          <w:p w14:paraId="647E78CB" w14:textId="77777777" w:rsidR="00EE436C" w:rsidRPr="00EF48EF" w:rsidRDefault="00EE436C" w:rsidP="00EE436C">
            <w:pPr>
              <w:pStyle w:val="a0"/>
              <w:tabs>
                <w:tab w:val="clear" w:pos="360"/>
                <w:tab w:val="clear" w:pos="720"/>
                <w:tab w:val="clear" w:pos="1080"/>
                <w:tab w:val="left" w:pos="540"/>
              </w:tabs>
              <w:spacing w:line="380" w:lineRule="exact"/>
              <w:rPr>
                <w:rFonts w:ascii="Cordia New" w:hAnsi="Cordia New" w:cs="Cordia New"/>
                <w:sz w:val="26"/>
                <w:szCs w:val="26"/>
                <w:lang w:val="en-US"/>
              </w:rPr>
            </w:pPr>
          </w:p>
        </w:tc>
        <w:tc>
          <w:tcPr>
            <w:tcW w:w="1179" w:type="dxa"/>
            <w:tcBorders>
              <w:top w:val="single" w:sz="4" w:space="0" w:color="auto"/>
              <w:bottom w:val="single" w:sz="4" w:space="0" w:color="auto"/>
            </w:tcBorders>
            <w:vAlign w:val="bottom"/>
          </w:tcPr>
          <w:p w14:paraId="4D1885EE" w14:textId="77777777" w:rsidR="00EE436C" w:rsidRDefault="00EE436C" w:rsidP="0083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
              <w:jc w:val="center"/>
              <w:rPr>
                <w:rFonts w:ascii="Cordia New" w:eastAsia="SimSun" w:hAnsi="Cordia New" w:cs="Cordia New"/>
                <w:sz w:val="26"/>
                <w:szCs w:val="26"/>
                <w:lang w:val="en-GB"/>
              </w:rPr>
            </w:pPr>
            <w:r w:rsidRPr="00EE436C">
              <w:rPr>
                <w:rFonts w:ascii="Cordia New" w:eastAsia="SimSun" w:hAnsi="Cordia New" w:cs="Cordia New"/>
                <w:sz w:val="26"/>
                <w:szCs w:val="26"/>
                <w:lang w:val="en-GB"/>
              </w:rPr>
              <w:t xml:space="preserve">31 </w:t>
            </w:r>
            <w:r w:rsidRPr="00EE436C">
              <w:rPr>
                <w:rFonts w:ascii="Cordia New" w:eastAsia="SimSun" w:hAnsi="Cordia New" w:cs="Cordia New"/>
                <w:sz w:val="26"/>
                <w:szCs w:val="26"/>
                <w:cs/>
                <w:lang w:val="en-GB"/>
              </w:rPr>
              <w:t>มีนาคม</w:t>
            </w:r>
          </w:p>
          <w:p w14:paraId="62ECEA9F" w14:textId="40D6E170" w:rsidR="00EE436C" w:rsidRPr="00EF48EF" w:rsidRDefault="00EE436C" w:rsidP="0083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 w:right="-108"/>
              <w:jc w:val="center"/>
              <w:rPr>
                <w:rFonts w:ascii="Cordia New" w:hAnsi="Cordia New" w:cs="Cordia New"/>
                <w:sz w:val="26"/>
                <w:szCs w:val="26"/>
                <w:cs/>
              </w:rPr>
            </w:pPr>
            <w:r w:rsidRPr="00EF48EF">
              <w:rPr>
                <w:rFonts w:ascii="Cordia New" w:eastAsia="SimSun" w:hAnsi="Cordia New" w:cs="Cordia New" w:hint="cs"/>
                <w:sz w:val="26"/>
                <w:szCs w:val="26"/>
              </w:rPr>
              <w:t>256</w:t>
            </w:r>
            <w:r>
              <w:rPr>
                <w:rFonts w:ascii="Cordia New" w:eastAsia="SimSun" w:hAnsi="Cordia New" w:cs="Cordia New"/>
                <w:sz w:val="26"/>
                <w:szCs w:val="26"/>
              </w:rPr>
              <w:t>9</w:t>
            </w:r>
          </w:p>
        </w:tc>
        <w:tc>
          <w:tcPr>
            <w:tcW w:w="236" w:type="dxa"/>
            <w:vAlign w:val="bottom"/>
          </w:tcPr>
          <w:p w14:paraId="35F1BEAA" w14:textId="77777777" w:rsidR="00EE436C" w:rsidRPr="00EF48EF" w:rsidRDefault="00EE436C" w:rsidP="0083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 w:right="-108"/>
              <w:jc w:val="center"/>
              <w:rPr>
                <w:rFonts w:ascii="Cordia New" w:hAnsi="Cordia New" w:cs="Cordia New"/>
                <w:sz w:val="26"/>
                <w:szCs w:val="26"/>
                <w:cs/>
              </w:rPr>
            </w:pPr>
          </w:p>
        </w:tc>
        <w:tc>
          <w:tcPr>
            <w:tcW w:w="1108" w:type="dxa"/>
            <w:tcBorders>
              <w:top w:val="single" w:sz="4" w:space="0" w:color="auto"/>
              <w:bottom w:val="single" w:sz="4" w:space="0" w:color="auto"/>
            </w:tcBorders>
            <w:vAlign w:val="bottom"/>
          </w:tcPr>
          <w:p w14:paraId="47FDE19E" w14:textId="77777777" w:rsidR="00EE436C" w:rsidRDefault="00EE436C" w:rsidP="0083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
              <w:jc w:val="center"/>
              <w:rPr>
                <w:rFonts w:ascii="Cordia New" w:hAnsi="Cordia New" w:cs="Cordia New"/>
                <w:sz w:val="26"/>
                <w:szCs w:val="26"/>
              </w:rPr>
            </w:pPr>
            <w:r w:rsidRPr="00EF48EF">
              <w:rPr>
                <w:rFonts w:ascii="Cordia New" w:hAnsi="Cordia New" w:cs="Cordia New" w:hint="cs"/>
                <w:sz w:val="26"/>
                <w:szCs w:val="26"/>
                <w:lang w:val="en-GB"/>
              </w:rPr>
              <w:t>31</w:t>
            </w:r>
            <w:r w:rsidRPr="00EF48EF">
              <w:rPr>
                <w:rFonts w:ascii="Cordia New" w:hAnsi="Cordia New" w:cs="Cordia New" w:hint="cs"/>
                <w:sz w:val="26"/>
                <w:szCs w:val="26"/>
                <w:cs/>
              </w:rPr>
              <w:t xml:space="preserve"> ธันวาคม</w:t>
            </w:r>
          </w:p>
          <w:p w14:paraId="162C3EA0" w14:textId="71C54EF3" w:rsidR="00EE436C" w:rsidRPr="00EF48EF" w:rsidRDefault="00EE436C" w:rsidP="0083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 w:right="-108"/>
              <w:jc w:val="center"/>
              <w:rPr>
                <w:rFonts w:ascii="Cordia New" w:hAnsi="Cordia New" w:cs="Cordia New"/>
                <w:sz w:val="26"/>
                <w:szCs w:val="26"/>
                <w:cs/>
              </w:rPr>
            </w:pPr>
            <w:r w:rsidRPr="00EF48EF">
              <w:rPr>
                <w:rFonts w:ascii="Cordia New" w:hAnsi="Cordia New" w:cs="Cordia New" w:hint="cs"/>
                <w:sz w:val="26"/>
                <w:szCs w:val="26"/>
                <w:lang w:val="en-GB"/>
              </w:rPr>
              <w:t>256</w:t>
            </w:r>
            <w:r>
              <w:rPr>
                <w:rFonts w:ascii="Cordia New" w:hAnsi="Cordia New" w:cs="Cordia New"/>
                <w:sz w:val="26"/>
                <w:szCs w:val="26"/>
              </w:rPr>
              <w:t>8</w:t>
            </w:r>
          </w:p>
        </w:tc>
        <w:tc>
          <w:tcPr>
            <w:tcW w:w="239" w:type="dxa"/>
            <w:vAlign w:val="bottom"/>
          </w:tcPr>
          <w:p w14:paraId="3A6B42D0" w14:textId="77777777" w:rsidR="00EE436C" w:rsidRPr="00EF48EF" w:rsidRDefault="00EE436C" w:rsidP="0083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 w:right="-108"/>
              <w:jc w:val="center"/>
              <w:rPr>
                <w:rFonts w:ascii="Cordia New" w:hAnsi="Cordia New" w:cs="Cordia New"/>
                <w:sz w:val="26"/>
                <w:szCs w:val="26"/>
                <w:cs/>
              </w:rPr>
            </w:pPr>
          </w:p>
        </w:tc>
        <w:tc>
          <w:tcPr>
            <w:tcW w:w="1120" w:type="dxa"/>
            <w:tcBorders>
              <w:bottom w:val="single" w:sz="4" w:space="0" w:color="auto"/>
            </w:tcBorders>
            <w:vAlign w:val="bottom"/>
          </w:tcPr>
          <w:p w14:paraId="49967EFC" w14:textId="77777777" w:rsidR="00EE436C" w:rsidRDefault="00EE436C" w:rsidP="0083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
              <w:jc w:val="center"/>
              <w:rPr>
                <w:rFonts w:ascii="Cordia New" w:eastAsia="SimSun" w:hAnsi="Cordia New" w:cs="Cordia New"/>
                <w:sz w:val="26"/>
                <w:szCs w:val="26"/>
                <w:lang w:val="en-GB"/>
              </w:rPr>
            </w:pPr>
            <w:r w:rsidRPr="00EE436C">
              <w:rPr>
                <w:rFonts w:ascii="Cordia New" w:eastAsia="SimSun" w:hAnsi="Cordia New" w:cs="Cordia New"/>
                <w:sz w:val="26"/>
                <w:szCs w:val="26"/>
                <w:lang w:val="en-GB"/>
              </w:rPr>
              <w:t xml:space="preserve">31 </w:t>
            </w:r>
            <w:r w:rsidRPr="00EE436C">
              <w:rPr>
                <w:rFonts w:ascii="Cordia New" w:eastAsia="SimSun" w:hAnsi="Cordia New" w:cs="Cordia New"/>
                <w:sz w:val="26"/>
                <w:szCs w:val="26"/>
                <w:cs/>
                <w:lang w:val="en-GB"/>
              </w:rPr>
              <w:t>มีนาคม</w:t>
            </w:r>
          </w:p>
          <w:p w14:paraId="3FEEF25D" w14:textId="2D927645" w:rsidR="00EE436C" w:rsidRPr="00EF48EF" w:rsidRDefault="00EE436C" w:rsidP="0083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 w:right="-108"/>
              <w:jc w:val="center"/>
              <w:rPr>
                <w:rFonts w:ascii="Cordia New" w:hAnsi="Cordia New" w:cs="Cordia New"/>
                <w:sz w:val="26"/>
                <w:szCs w:val="26"/>
                <w:lang w:val="en-GB"/>
              </w:rPr>
            </w:pPr>
            <w:r w:rsidRPr="00EF48EF">
              <w:rPr>
                <w:rFonts w:ascii="Cordia New" w:eastAsia="SimSun" w:hAnsi="Cordia New" w:cs="Cordia New" w:hint="cs"/>
                <w:sz w:val="26"/>
                <w:szCs w:val="26"/>
              </w:rPr>
              <w:t>256</w:t>
            </w:r>
            <w:r>
              <w:rPr>
                <w:rFonts w:ascii="Cordia New" w:eastAsia="SimSun" w:hAnsi="Cordia New" w:cs="Cordia New"/>
                <w:sz w:val="26"/>
                <w:szCs w:val="26"/>
              </w:rPr>
              <w:t>9</w:t>
            </w:r>
          </w:p>
        </w:tc>
        <w:tc>
          <w:tcPr>
            <w:tcW w:w="239" w:type="dxa"/>
            <w:tcBorders>
              <w:top w:val="single" w:sz="4" w:space="0" w:color="auto"/>
            </w:tcBorders>
            <w:vAlign w:val="bottom"/>
          </w:tcPr>
          <w:p w14:paraId="4CD4BA98" w14:textId="77777777" w:rsidR="00EE436C" w:rsidRPr="00EF48EF" w:rsidRDefault="00EE436C" w:rsidP="0083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 w:right="-108"/>
              <w:jc w:val="center"/>
              <w:rPr>
                <w:rFonts w:ascii="Cordia New" w:hAnsi="Cordia New" w:cs="Cordia New"/>
                <w:sz w:val="26"/>
                <w:szCs w:val="26"/>
                <w:cs/>
              </w:rPr>
            </w:pPr>
          </w:p>
        </w:tc>
        <w:tc>
          <w:tcPr>
            <w:tcW w:w="1156" w:type="dxa"/>
            <w:tcBorders>
              <w:top w:val="single" w:sz="4" w:space="0" w:color="auto"/>
              <w:bottom w:val="single" w:sz="4" w:space="0" w:color="auto"/>
            </w:tcBorders>
            <w:vAlign w:val="bottom"/>
          </w:tcPr>
          <w:p w14:paraId="5451E90D" w14:textId="77777777" w:rsidR="00EE436C" w:rsidRDefault="00EE436C" w:rsidP="0083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
              <w:jc w:val="center"/>
              <w:rPr>
                <w:rFonts w:ascii="Cordia New" w:hAnsi="Cordia New" w:cs="Cordia New"/>
                <w:sz w:val="26"/>
                <w:szCs w:val="26"/>
              </w:rPr>
            </w:pPr>
            <w:r w:rsidRPr="00EF48EF">
              <w:rPr>
                <w:rFonts w:ascii="Cordia New" w:hAnsi="Cordia New" w:cs="Cordia New" w:hint="cs"/>
                <w:sz w:val="26"/>
                <w:szCs w:val="26"/>
                <w:lang w:val="en-GB"/>
              </w:rPr>
              <w:t>31</w:t>
            </w:r>
            <w:r w:rsidRPr="00EF48EF">
              <w:rPr>
                <w:rFonts w:ascii="Cordia New" w:hAnsi="Cordia New" w:cs="Cordia New" w:hint="cs"/>
                <w:sz w:val="26"/>
                <w:szCs w:val="26"/>
                <w:cs/>
              </w:rPr>
              <w:t xml:space="preserve"> ธันวาคม</w:t>
            </w:r>
          </w:p>
          <w:p w14:paraId="180726C6" w14:textId="656677A1" w:rsidR="00EE436C" w:rsidRPr="00EF48EF" w:rsidRDefault="00EE436C" w:rsidP="0083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 w:right="-108"/>
              <w:jc w:val="center"/>
              <w:rPr>
                <w:rFonts w:ascii="Cordia New" w:hAnsi="Cordia New" w:cs="Cordia New"/>
                <w:sz w:val="26"/>
                <w:szCs w:val="26"/>
                <w:cs/>
              </w:rPr>
            </w:pPr>
            <w:r w:rsidRPr="00EF48EF">
              <w:rPr>
                <w:rFonts w:ascii="Cordia New" w:hAnsi="Cordia New" w:cs="Cordia New" w:hint="cs"/>
                <w:sz w:val="26"/>
                <w:szCs w:val="26"/>
                <w:lang w:val="en-GB"/>
              </w:rPr>
              <w:t>256</w:t>
            </w:r>
            <w:r>
              <w:rPr>
                <w:rFonts w:ascii="Cordia New" w:hAnsi="Cordia New" w:cs="Cordia New"/>
                <w:sz w:val="26"/>
                <w:szCs w:val="26"/>
              </w:rPr>
              <w:t>8</w:t>
            </w:r>
          </w:p>
        </w:tc>
      </w:tr>
      <w:tr w:rsidR="0015165C" w:rsidRPr="00EF48EF" w14:paraId="39927D82" w14:textId="77777777" w:rsidTr="006D67D7">
        <w:trPr>
          <w:tblHeader/>
        </w:trPr>
        <w:tc>
          <w:tcPr>
            <w:tcW w:w="3897" w:type="dxa"/>
          </w:tcPr>
          <w:p w14:paraId="096EAC74" w14:textId="77777777" w:rsidR="0015165C" w:rsidRPr="00EF48EF" w:rsidRDefault="0015165C" w:rsidP="00E040A7">
            <w:pPr>
              <w:pStyle w:val="a0"/>
              <w:tabs>
                <w:tab w:val="clear" w:pos="360"/>
                <w:tab w:val="clear" w:pos="720"/>
                <w:tab w:val="clear" w:pos="1080"/>
                <w:tab w:val="left" w:pos="540"/>
              </w:tabs>
              <w:spacing w:line="380" w:lineRule="exact"/>
              <w:rPr>
                <w:rFonts w:ascii="Cordia New" w:hAnsi="Cordia New" w:cs="Cordia New"/>
                <w:sz w:val="26"/>
                <w:szCs w:val="26"/>
                <w:lang w:val="en-US"/>
              </w:rPr>
            </w:pPr>
          </w:p>
        </w:tc>
        <w:tc>
          <w:tcPr>
            <w:tcW w:w="1179" w:type="dxa"/>
            <w:tcBorders>
              <w:top w:val="single" w:sz="4" w:space="0" w:color="auto"/>
            </w:tcBorders>
            <w:vAlign w:val="bottom"/>
          </w:tcPr>
          <w:p w14:paraId="75DA9D14" w14:textId="77777777" w:rsidR="0015165C" w:rsidRPr="00EF48EF" w:rsidRDefault="0015165C" w:rsidP="00E040A7">
            <w:pPr>
              <w:tabs>
                <w:tab w:val="clear" w:pos="907"/>
              </w:tabs>
              <w:spacing w:line="380" w:lineRule="exact"/>
              <w:ind w:left="-108" w:right="-108"/>
              <w:jc w:val="center"/>
              <w:rPr>
                <w:rFonts w:ascii="Cordia New" w:eastAsia="SimSun" w:hAnsi="Cordia New" w:cs="Cordia New"/>
                <w:sz w:val="26"/>
                <w:szCs w:val="26"/>
                <w:lang w:val="en-GB"/>
              </w:rPr>
            </w:pPr>
          </w:p>
        </w:tc>
        <w:tc>
          <w:tcPr>
            <w:tcW w:w="236" w:type="dxa"/>
            <w:vAlign w:val="bottom"/>
          </w:tcPr>
          <w:p w14:paraId="5EC8F848" w14:textId="77777777" w:rsidR="0015165C" w:rsidRPr="00EF48EF" w:rsidRDefault="0015165C" w:rsidP="00E040A7">
            <w:pPr>
              <w:tabs>
                <w:tab w:val="clear" w:pos="907"/>
              </w:tabs>
              <w:spacing w:line="380" w:lineRule="exact"/>
              <w:ind w:left="-108" w:right="-108"/>
              <w:jc w:val="center"/>
              <w:rPr>
                <w:rFonts w:ascii="Cordia New" w:hAnsi="Cordia New" w:cs="Cordia New"/>
                <w:sz w:val="26"/>
                <w:szCs w:val="26"/>
                <w:cs/>
              </w:rPr>
            </w:pPr>
          </w:p>
        </w:tc>
        <w:tc>
          <w:tcPr>
            <w:tcW w:w="1108" w:type="dxa"/>
            <w:tcBorders>
              <w:top w:val="single" w:sz="4" w:space="0" w:color="auto"/>
            </w:tcBorders>
            <w:vAlign w:val="bottom"/>
          </w:tcPr>
          <w:p w14:paraId="5EE9D146" w14:textId="77777777" w:rsidR="0015165C" w:rsidRPr="00EF48EF" w:rsidRDefault="0015165C" w:rsidP="00E040A7">
            <w:pPr>
              <w:tabs>
                <w:tab w:val="clear" w:pos="907"/>
              </w:tabs>
              <w:spacing w:line="380" w:lineRule="exact"/>
              <w:ind w:left="-108" w:right="-108"/>
              <w:jc w:val="center"/>
              <w:rPr>
                <w:rFonts w:ascii="Cordia New" w:hAnsi="Cordia New" w:cs="Cordia New"/>
                <w:sz w:val="26"/>
                <w:szCs w:val="26"/>
                <w:lang w:val="en-GB"/>
              </w:rPr>
            </w:pPr>
          </w:p>
        </w:tc>
        <w:tc>
          <w:tcPr>
            <w:tcW w:w="239" w:type="dxa"/>
            <w:vAlign w:val="bottom"/>
          </w:tcPr>
          <w:p w14:paraId="4B0E5294" w14:textId="77777777" w:rsidR="0015165C" w:rsidRPr="00EF48EF" w:rsidRDefault="0015165C" w:rsidP="00E040A7">
            <w:pPr>
              <w:tabs>
                <w:tab w:val="clear" w:pos="907"/>
              </w:tabs>
              <w:spacing w:line="380" w:lineRule="exact"/>
              <w:ind w:left="-108" w:right="-108"/>
              <w:jc w:val="center"/>
              <w:rPr>
                <w:rFonts w:ascii="Cordia New" w:hAnsi="Cordia New" w:cs="Cordia New"/>
                <w:sz w:val="26"/>
                <w:szCs w:val="26"/>
                <w:cs/>
              </w:rPr>
            </w:pPr>
          </w:p>
        </w:tc>
        <w:tc>
          <w:tcPr>
            <w:tcW w:w="1120" w:type="dxa"/>
            <w:tcBorders>
              <w:top w:val="single" w:sz="4" w:space="0" w:color="auto"/>
            </w:tcBorders>
            <w:vAlign w:val="bottom"/>
          </w:tcPr>
          <w:p w14:paraId="7F82E409" w14:textId="77777777" w:rsidR="0015165C" w:rsidRPr="00EF48EF" w:rsidRDefault="0015165C" w:rsidP="00E040A7">
            <w:pPr>
              <w:tabs>
                <w:tab w:val="clear" w:pos="907"/>
              </w:tabs>
              <w:spacing w:line="380" w:lineRule="exact"/>
              <w:ind w:left="-108" w:right="-108"/>
              <w:jc w:val="center"/>
              <w:rPr>
                <w:rFonts w:ascii="Cordia New" w:eastAsia="SimSun" w:hAnsi="Cordia New" w:cs="Cordia New"/>
                <w:sz w:val="26"/>
                <w:szCs w:val="26"/>
                <w:lang w:val="en-GB"/>
              </w:rPr>
            </w:pPr>
          </w:p>
        </w:tc>
        <w:tc>
          <w:tcPr>
            <w:tcW w:w="239" w:type="dxa"/>
            <w:vAlign w:val="bottom"/>
          </w:tcPr>
          <w:p w14:paraId="5B73192A" w14:textId="77777777" w:rsidR="0015165C" w:rsidRPr="00EF48EF" w:rsidRDefault="0015165C" w:rsidP="00E040A7">
            <w:pPr>
              <w:tabs>
                <w:tab w:val="clear" w:pos="907"/>
              </w:tabs>
              <w:spacing w:line="380" w:lineRule="exact"/>
              <w:ind w:left="-108" w:right="-108"/>
              <w:jc w:val="center"/>
              <w:rPr>
                <w:rFonts w:ascii="Cordia New" w:hAnsi="Cordia New" w:cs="Cordia New"/>
                <w:sz w:val="26"/>
                <w:szCs w:val="26"/>
                <w:cs/>
              </w:rPr>
            </w:pPr>
          </w:p>
        </w:tc>
        <w:tc>
          <w:tcPr>
            <w:tcW w:w="1156" w:type="dxa"/>
            <w:vAlign w:val="bottom"/>
          </w:tcPr>
          <w:p w14:paraId="69994FAD" w14:textId="77777777" w:rsidR="0015165C" w:rsidRPr="00EF48EF" w:rsidRDefault="0015165C" w:rsidP="00E040A7">
            <w:pPr>
              <w:tabs>
                <w:tab w:val="clear" w:pos="907"/>
              </w:tabs>
              <w:spacing w:line="380" w:lineRule="exact"/>
              <w:ind w:left="-108" w:right="-108"/>
              <w:jc w:val="center"/>
              <w:rPr>
                <w:rFonts w:ascii="Cordia New" w:hAnsi="Cordia New" w:cs="Cordia New"/>
                <w:sz w:val="26"/>
                <w:szCs w:val="26"/>
                <w:lang w:val="en-GB"/>
              </w:rPr>
            </w:pPr>
          </w:p>
        </w:tc>
      </w:tr>
      <w:tr w:rsidR="005C3065" w:rsidRPr="00EF48EF" w14:paraId="7A1173FA" w14:textId="77777777" w:rsidTr="00D00140">
        <w:trPr>
          <w:trHeight w:val="47"/>
        </w:trPr>
        <w:tc>
          <w:tcPr>
            <w:tcW w:w="5076" w:type="dxa"/>
            <w:gridSpan w:val="2"/>
          </w:tcPr>
          <w:p w14:paraId="1AAE91A4" w14:textId="42C7647F" w:rsidR="005C3065" w:rsidRPr="00EF48EF" w:rsidRDefault="005C3065" w:rsidP="00D04D0F">
            <w:pPr>
              <w:pStyle w:val="a"/>
              <w:tabs>
                <w:tab w:val="clear" w:pos="1080"/>
                <w:tab w:val="left" w:pos="540"/>
              </w:tabs>
              <w:spacing w:line="380" w:lineRule="exact"/>
              <w:rPr>
                <w:rFonts w:ascii="Cordia New" w:hAnsi="Cordia New" w:cs="Cordia New"/>
                <w:sz w:val="26"/>
                <w:szCs w:val="26"/>
              </w:rPr>
            </w:pPr>
            <w:r w:rsidRPr="00EF48EF">
              <w:rPr>
                <w:rFonts w:ascii="Cordia New" w:hAnsi="Cordia New" w:cs="Cordia New" w:hint="cs"/>
                <w:sz w:val="26"/>
                <w:szCs w:val="26"/>
                <w:u w:val="single"/>
                <w:cs/>
                <w:lang w:val="en-GB"/>
              </w:rPr>
              <w:t>ลูกหนี้การค้า</w:t>
            </w:r>
            <w:r w:rsidRPr="00EF48EF">
              <w:rPr>
                <w:rFonts w:ascii="Cordia New" w:hAnsi="Cordia New" w:cs="Cordia New" w:hint="cs"/>
                <w:sz w:val="26"/>
                <w:szCs w:val="26"/>
                <w:u w:val="single"/>
                <w:lang w:val="en-GB"/>
              </w:rPr>
              <w:t xml:space="preserve"> </w:t>
            </w:r>
            <w:r w:rsidR="000D6BD9">
              <w:rPr>
                <w:rFonts w:ascii="Cordia New" w:hAnsi="Cordia New" w:cs="Cordia New"/>
                <w:sz w:val="26"/>
                <w:szCs w:val="26"/>
                <w:u w:val="single"/>
                <w:lang w:val="en-US"/>
              </w:rPr>
              <w:t>-</w:t>
            </w:r>
            <w:r w:rsidRPr="00EF48EF">
              <w:rPr>
                <w:rFonts w:ascii="Cordia New" w:hAnsi="Cordia New" w:cs="Cordia New" w:hint="cs"/>
                <w:sz w:val="26"/>
                <w:szCs w:val="26"/>
                <w:u w:val="single"/>
                <w:lang w:val="en-GB"/>
              </w:rPr>
              <w:t xml:space="preserve"> </w:t>
            </w:r>
            <w:r w:rsidRPr="00EF48EF">
              <w:rPr>
                <w:rFonts w:ascii="Cordia New" w:hAnsi="Cordia New" w:cs="Cordia New" w:hint="cs"/>
                <w:sz w:val="26"/>
                <w:szCs w:val="26"/>
                <w:u w:val="single"/>
                <w:cs/>
                <w:lang w:val="en-GB"/>
              </w:rPr>
              <w:t>ลูกค้าทั่วไป</w:t>
            </w:r>
            <w:r w:rsidR="00D04D0F">
              <w:rPr>
                <w:rFonts w:ascii="Cordia New" w:hAnsi="Cordia New" w:cs="Cordia New" w:hint="cs"/>
                <w:sz w:val="26"/>
                <w:szCs w:val="26"/>
                <w:u w:val="single"/>
                <w:cs/>
                <w:lang w:val="en-GB"/>
              </w:rPr>
              <w:t xml:space="preserve"> </w:t>
            </w:r>
            <w:r w:rsidRPr="00EF48EF">
              <w:rPr>
                <w:rFonts w:ascii="Cordia New" w:hAnsi="Cordia New" w:cs="Cordia New" w:hint="cs"/>
                <w:sz w:val="26"/>
                <w:szCs w:val="26"/>
                <w:u w:val="single"/>
                <w:cs/>
                <w:lang w:val="en-GB"/>
              </w:rPr>
              <w:t>และบริษัทที่เกี่ยวข้องกัน</w:t>
            </w:r>
          </w:p>
        </w:tc>
        <w:tc>
          <w:tcPr>
            <w:tcW w:w="236" w:type="dxa"/>
          </w:tcPr>
          <w:p w14:paraId="36160E6E" w14:textId="77777777" w:rsidR="005C3065" w:rsidRPr="00EF48EF" w:rsidRDefault="005C3065"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rPr>
                <w:rFonts w:ascii="Cordia New" w:hAnsi="Cordia New" w:cs="Cordia New"/>
                <w:b/>
                <w:bCs/>
                <w:sz w:val="26"/>
                <w:szCs w:val="26"/>
                <w:u w:val="single"/>
              </w:rPr>
            </w:pPr>
          </w:p>
        </w:tc>
        <w:tc>
          <w:tcPr>
            <w:tcW w:w="1108" w:type="dxa"/>
          </w:tcPr>
          <w:p w14:paraId="0734613D" w14:textId="77777777" w:rsidR="005C3065" w:rsidRPr="00EF48EF" w:rsidRDefault="005C3065"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239" w:type="dxa"/>
          </w:tcPr>
          <w:p w14:paraId="7F831B60" w14:textId="77777777" w:rsidR="005C3065" w:rsidRPr="00EF48EF" w:rsidRDefault="005C3065"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20" w:type="dxa"/>
          </w:tcPr>
          <w:p w14:paraId="63BE373F" w14:textId="77777777" w:rsidR="005C3065" w:rsidRPr="00EF48EF" w:rsidRDefault="005C3065"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239" w:type="dxa"/>
          </w:tcPr>
          <w:p w14:paraId="135A5204" w14:textId="77777777" w:rsidR="005C3065" w:rsidRPr="00EF48EF" w:rsidRDefault="005C3065"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56" w:type="dxa"/>
          </w:tcPr>
          <w:p w14:paraId="0B092D09" w14:textId="77777777" w:rsidR="005C3065" w:rsidRPr="00EF48EF" w:rsidRDefault="005C3065"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r>
      <w:tr w:rsidR="00D8212B" w:rsidRPr="00EF48EF" w14:paraId="627F738C" w14:textId="77777777" w:rsidTr="003C3EA1">
        <w:trPr>
          <w:trHeight w:val="207"/>
        </w:trPr>
        <w:tc>
          <w:tcPr>
            <w:tcW w:w="3897" w:type="dxa"/>
            <w:vAlign w:val="bottom"/>
          </w:tcPr>
          <w:p w14:paraId="0A9B497D" w14:textId="77777777" w:rsidR="00D8212B" w:rsidRPr="00EF48EF" w:rsidRDefault="00D8212B" w:rsidP="00D82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cs/>
              </w:rPr>
            </w:pPr>
            <w:r w:rsidRPr="00EF48EF">
              <w:rPr>
                <w:rFonts w:ascii="Cordia New" w:hAnsi="Cordia New" w:cs="Cordia New" w:hint="cs"/>
                <w:sz w:val="26"/>
                <w:szCs w:val="26"/>
                <w:cs/>
              </w:rPr>
              <w:t>ยังไม่ถึงกำหนดชำระ</w:t>
            </w:r>
          </w:p>
        </w:tc>
        <w:tc>
          <w:tcPr>
            <w:tcW w:w="1179" w:type="dxa"/>
          </w:tcPr>
          <w:p w14:paraId="025F0A12" w14:textId="04E9117A" w:rsidR="00D8212B" w:rsidRPr="007213F2" w:rsidRDefault="00D8212B" w:rsidP="00D8212B">
            <w:pPr>
              <w:tabs>
                <w:tab w:val="clear" w:pos="907"/>
                <w:tab w:val="left" w:pos="540"/>
              </w:tabs>
              <w:spacing w:line="380" w:lineRule="exact"/>
              <w:jc w:val="right"/>
              <w:rPr>
                <w:rFonts w:asciiTheme="minorBidi" w:hAnsiTheme="minorBidi" w:cstheme="minorBidi"/>
                <w:sz w:val="26"/>
                <w:szCs w:val="26"/>
                <w:lang w:val="en-GB"/>
              </w:rPr>
            </w:pPr>
            <w:r w:rsidRPr="007213F2">
              <w:rPr>
                <w:rFonts w:asciiTheme="minorBidi" w:hAnsiTheme="minorBidi" w:cstheme="minorBidi"/>
                <w:sz w:val="26"/>
                <w:szCs w:val="26"/>
              </w:rPr>
              <w:t>495,339</w:t>
            </w:r>
          </w:p>
        </w:tc>
        <w:tc>
          <w:tcPr>
            <w:tcW w:w="236" w:type="dxa"/>
            <w:vAlign w:val="bottom"/>
          </w:tcPr>
          <w:p w14:paraId="1311F6DC" w14:textId="77777777" w:rsidR="00D8212B" w:rsidRPr="00D00140" w:rsidRDefault="00D8212B" w:rsidP="00D82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08" w:type="dxa"/>
          </w:tcPr>
          <w:p w14:paraId="333810BE" w14:textId="319EC870" w:rsidR="00D8212B" w:rsidRPr="00D00140" w:rsidRDefault="00D8212B" w:rsidP="00D8212B">
            <w:pPr>
              <w:tabs>
                <w:tab w:val="clear" w:pos="907"/>
                <w:tab w:val="left" w:pos="540"/>
              </w:tabs>
              <w:spacing w:line="380" w:lineRule="exact"/>
              <w:jc w:val="right"/>
              <w:rPr>
                <w:rFonts w:ascii="Cordia New" w:hAnsi="Cordia New" w:cs="Cordia New"/>
                <w:sz w:val="26"/>
                <w:szCs w:val="26"/>
                <w:lang w:val="en-GB"/>
              </w:rPr>
            </w:pPr>
            <w:r>
              <w:rPr>
                <w:rFonts w:ascii="Cordia New" w:hAnsi="Cordia New" w:cs="Cordia New"/>
                <w:sz w:val="26"/>
                <w:szCs w:val="26"/>
                <w:lang w:val="en-GB"/>
              </w:rPr>
              <w:t>331,324</w:t>
            </w:r>
          </w:p>
        </w:tc>
        <w:tc>
          <w:tcPr>
            <w:tcW w:w="239" w:type="dxa"/>
            <w:vAlign w:val="bottom"/>
          </w:tcPr>
          <w:p w14:paraId="08E72A0F" w14:textId="77777777" w:rsidR="00D8212B" w:rsidRPr="00D00140" w:rsidRDefault="00D8212B" w:rsidP="00D82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20" w:type="dxa"/>
          </w:tcPr>
          <w:p w14:paraId="27453D8B" w14:textId="3868DE9E" w:rsidR="00D8212B" w:rsidRPr="00D8212B" w:rsidRDefault="00D8212B" w:rsidP="00D8212B">
            <w:pPr>
              <w:tabs>
                <w:tab w:val="clear" w:pos="907"/>
                <w:tab w:val="left" w:pos="540"/>
              </w:tabs>
              <w:spacing w:line="380" w:lineRule="exact"/>
              <w:jc w:val="right"/>
              <w:rPr>
                <w:rFonts w:asciiTheme="minorBidi" w:hAnsiTheme="minorBidi" w:cstheme="minorBidi"/>
                <w:sz w:val="26"/>
                <w:szCs w:val="26"/>
                <w:lang w:val="en-GB"/>
              </w:rPr>
            </w:pPr>
            <w:r w:rsidRPr="00D8212B">
              <w:rPr>
                <w:rFonts w:asciiTheme="minorBidi" w:hAnsiTheme="minorBidi" w:cstheme="minorBidi"/>
                <w:sz w:val="26"/>
                <w:szCs w:val="26"/>
              </w:rPr>
              <w:t>494,831</w:t>
            </w:r>
          </w:p>
        </w:tc>
        <w:tc>
          <w:tcPr>
            <w:tcW w:w="239" w:type="dxa"/>
            <w:vAlign w:val="bottom"/>
          </w:tcPr>
          <w:p w14:paraId="2656CAE6" w14:textId="77777777" w:rsidR="00D8212B" w:rsidRPr="00D00140" w:rsidRDefault="00D8212B" w:rsidP="00D82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56" w:type="dxa"/>
          </w:tcPr>
          <w:p w14:paraId="6AB2A561" w14:textId="6617DE30" w:rsidR="00D8212B" w:rsidRPr="00D00140" w:rsidRDefault="00D8212B" w:rsidP="00D8212B">
            <w:pPr>
              <w:tabs>
                <w:tab w:val="clear" w:pos="907"/>
                <w:tab w:val="left" w:pos="540"/>
              </w:tabs>
              <w:spacing w:line="380" w:lineRule="exact"/>
              <w:jc w:val="right"/>
              <w:rPr>
                <w:rFonts w:ascii="Cordia New" w:hAnsi="Cordia New" w:cs="Cordia New"/>
                <w:sz w:val="26"/>
                <w:szCs w:val="26"/>
                <w:lang w:val="en-GB"/>
              </w:rPr>
            </w:pPr>
            <w:r>
              <w:rPr>
                <w:rFonts w:ascii="Cordia New" w:hAnsi="Cordia New" w:cs="Cordia New"/>
                <w:sz w:val="26"/>
                <w:szCs w:val="26"/>
              </w:rPr>
              <w:t>332,443</w:t>
            </w:r>
          </w:p>
        </w:tc>
      </w:tr>
      <w:tr w:rsidR="00D8212B" w:rsidRPr="00EF48EF" w14:paraId="54ADBA1D" w14:textId="77777777" w:rsidTr="003C3EA1">
        <w:tc>
          <w:tcPr>
            <w:tcW w:w="3897" w:type="dxa"/>
            <w:vAlign w:val="bottom"/>
          </w:tcPr>
          <w:p w14:paraId="4E809E9F" w14:textId="28A78F2D" w:rsidR="00D8212B" w:rsidRPr="00EF48EF" w:rsidRDefault="00D8212B" w:rsidP="00D82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rPr>
            </w:pPr>
            <w:r w:rsidRPr="00EF48EF">
              <w:rPr>
                <w:rFonts w:ascii="Cordia New" w:hAnsi="Cordia New" w:cs="Cordia New" w:hint="cs"/>
                <w:sz w:val="26"/>
                <w:szCs w:val="26"/>
                <w:cs/>
              </w:rPr>
              <w:t xml:space="preserve">เกินกำหนดชำระ </w:t>
            </w:r>
            <w:r w:rsidRPr="00EF48EF">
              <w:rPr>
                <w:rFonts w:ascii="Cordia New" w:hAnsi="Cordia New" w:cs="Cordia New" w:hint="cs"/>
                <w:sz w:val="26"/>
                <w:szCs w:val="26"/>
              </w:rPr>
              <w:t>:</w:t>
            </w:r>
          </w:p>
        </w:tc>
        <w:tc>
          <w:tcPr>
            <w:tcW w:w="1179" w:type="dxa"/>
          </w:tcPr>
          <w:p w14:paraId="37520EA8" w14:textId="77777777" w:rsidR="00D8212B" w:rsidRPr="007213F2" w:rsidRDefault="00D8212B" w:rsidP="00D8212B">
            <w:pPr>
              <w:tabs>
                <w:tab w:val="clear" w:pos="907"/>
                <w:tab w:val="left" w:pos="540"/>
              </w:tabs>
              <w:spacing w:line="380" w:lineRule="exact"/>
              <w:jc w:val="right"/>
              <w:rPr>
                <w:rFonts w:asciiTheme="minorBidi" w:hAnsiTheme="minorBidi" w:cstheme="minorBidi"/>
                <w:sz w:val="26"/>
                <w:szCs w:val="26"/>
                <w:lang w:val="en-GB"/>
              </w:rPr>
            </w:pPr>
          </w:p>
        </w:tc>
        <w:tc>
          <w:tcPr>
            <w:tcW w:w="236" w:type="dxa"/>
            <w:vAlign w:val="bottom"/>
          </w:tcPr>
          <w:p w14:paraId="62091527" w14:textId="77777777" w:rsidR="00D8212B" w:rsidRPr="00D00140" w:rsidRDefault="00D8212B" w:rsidP="00D82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08" w:type="dxa"/>
          </w:tcPr>
          <w:p w14:paraId="117D5602" w14:textId="77777777" w:rsidR="00D8212B" w:rsidRPr="00D00140" w:rsidRDefault="00D8212B" w:rsidP="00D8212B">
            <w:pPr>
              <w:tabs>
                <w:tab w:val="clear" w:pos="907"/>
                <w:tab w:val="left" w:pos="540"/>
              </w:tabs>
              <w:spacing w:line="380" w:lineRule="exact"/>
              <w:jc w:val="right"/>
              <w:rPr>
                <w:rFonts w:ascii="Cordia New" w:hAnsi="Cordia New" w:cs="Cordia New"/>
                <w:sz w:val="26"/>
                <w:szCs w:val="26"/>
                <w:lang w:val="en-GB"/>
              </w:rPr>
            </w:pPr>
          </w:p>
        </w:tc>
        <w:tc>
          <w:tcPr>
            <w:tcW w:w="239" w:type="dxa"/>
            <w:vAlign w:val="bottom"/>
          </w:tcPr>
          <w:p w14:paraId="1059403B" w14:textId="77777777" w:rsidR="00D8212B" w:rsidRPr="00D00140" w:rsidRDefault="00D8212B" w:rsidP="00D82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20" w:type="dxa"/>
          </w:tcPr>
          <w:p w14:paraId="4B01BF12" w14:textId="77777777" w:rsidR="00D8212B" w:rsidRPr="00D8212B" w:rsidRDefault="00D8212B" w:rsidP="00D8212B">
            <w:pPr>
              <w:tabs>
                <w:tab w:val="clear" w:pos="907"/>
                <w:tab w:val="left" w:pos="540"/>
              </w:tabs>
              <w:spacing w:line="380" w:lineRule="exact"/>
              <w:jc w:val="right"/>
              <w:rPr>
                <w:rFonts w:asciiTheme="minorBidi" w:hAnsiTheme="minorBidi" w:cstheme="minorBidi"/>
                <w:sz w:val="26"/>
                <w:szCs w:val="26"/>
                <w:lang w:val="en-GB"/>
              </w:rPr>
            </w:pPr>
          </w:p>
        </w:tc>
        <w:tc>
          <w:tcPr>
            <w:tcW w:w="239" w:type="dxa"/>
            <w:vAlign w:val="bottom"/>
          </w:tcPr>
          <w:p w14:paraId="1D0BF2C1" w14:textId="77777777" w:rsidR="00D8212B" w:rsidRPr="00D00140" w:rsidRDefault="00D8212B" w:rsidP="00D82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56" w:type="dxa"/>
          </w:tcPr>
          <w:p w14:paraId="6E6C8817" w14:textId="77777777" w:rsidR="00D8212B" w:rsidRPr="00D00140" w:rsidRDefault="00D8212B" w:rsidP="00D8212B">
            <w:pPr>
              <w:tabs>
                <w:tab w:val="clear" w:pos="907"/>
                <w:tab w:val="left" w:pos="540"/>
              </w:tabs>
              <w:spacing w:line="380" w:lineRule="exact"/>
              <w:jc w:val="right"/>
              <w:rPr>
                <w:rFonts w:ascii="Cordia New" w:hAnsi="Cordia New" w:cs="Cordia New"/>
                <w:sz w:val="26"/>
                <w:szCs w:val="26"/>
                <w:lang w:val="en-GB"/>
              </w:rPr>
            </w:pPr>
          </w:p>
        </w:tc>
      </w:tr>
      <w:tr w:rsidR="00D8212B" w:rsidRPr="00EF48EF" w14:paraId="6AA403E4" w14:textId="77777777" w:rsidTr="003C3EA1">
        <w:tc>
          <w:tcPr>
            <w:tcW w:w="3897" w:type="dxa"/>
            <w:vAlign w:val="bottom"/>
          </w:tcPr>
          <w:p w14:paraId="27C9C9C5" w14:textId="3A3BF441" w:rsidR="00D8212B" w:rsidRPr="00EF48EF" w:rsidRDefault="00D8212B" w:rsidP="00D82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s>
              <w:spacing w:line="380" w:lineRule="exact"/>
              <w:ind w:left="190"/>
              <w:rPr>
                <w:rFonts w:ascii="Cordia New" w:hAnsi="Cordia New" w:cs="Cordia New"/>
                <w:sz w:val="26"/>
                <w:szCs w:val="26"/>
              </w:rPr>
            </w:pPr>
            <w:r>
              <w:rPr>
                <w:rFonts w:ascii="Cordia New" w:hAnsi="Cordia New" w:cs="Cordia New" w:hint="cs"/>
                <w:sz w:val="26"/>
                <w:szCs w:val="26"/>
                <w:cs/>
              </w:rPr>
              <w:t>ไม่เกิน</w:t>
            </w:r>
            <w:r w:rsidRPr="00EF48EF">
              <w:rPr>
                <w:rFonts w:ascii="Cordia New" w:hAnsi="Cordia New" w:cs="Cordia New" w:hint="cs"/>
                <w:sz w:val="26"/>
                <w:szCs w:val="26"/>
                <w:cs/>
              </w:rPr>
              <w:t xml:space="preserve"> </w:t>
            </w:r>
            <w:r w:rsidRPr="00EF48EF">
              <w:rPr>
                <w:rFonts w:ascii="Cordia New" w:hAnsi="Cordia New" w:cs="Cordia New" w:hint="cs"/>
                <w:sz w:val="26"/>
                <w:szCs w:val="26"/>
                <w:lang w:val="en-GB"/>
              </w:rPr>
              <w:t>3</w:t>
            </w:r>
            <w:r w:rsidRPr="00EF48EF">
              <w:rPr>
                <w:rFonts w:ascii="Cordia New" w:hAnsi="Cordia New" w:cs="Cordia New" w:hint="cs"/>
                <w:sz w:val="26"/>
                <w:szCs w:val="26"/>
              </w:rPr>
              <w:t xml:space="preserve"> </w:t>
            </w:r>
            <w:r w:rsidRPr="00EF48EF">
              <w:rPr>
                <w:rFonts w:ascii="Cordia New" w:hAnsi="Cordia New" w:cs="Cordia New" w:hint="cs"/>
                <w:sz w:val="26"/>
                <w:szCs w:val="26"/>
                <w:cs/>
              </w:rPr>
              <w:t>เดือน</w:t>
            </w:r>
          </w:p>
        </w:tc>
        <w:tc>
          <w:tcPr>
            <w:tcW w:w="1179" w:type="dxa"/>
          </w:tcPr>
          <w:p w14:paraId="034E5F3D" w14:textId="7C50354E" w:rsidR="00D8212B" w:rsidRPr="007213F2" w:rsidRDefault="00D8212B" w:rsidP="00D8212B">
            <w:pPr>
              <w:tabs>
                <w:tab w:val="clear" w:pos="907"/>
                <w:tab w:val="left" w:pos="540"/>
              </w:tabs>
              <w:spacing w:line="380" w:lineRule="exact"/>
              <w:jc w:val="right"/>
              <w:rPr>
                <w:rFonts w:asciiTheme="minorBidi" w:hAnsiTheme="minorBidi" w:cstheme="minorBidi"/>
                <w:sz w:val="26"/>
                <w:szCs w:val="26"/>
                <w:lang w:val="en-GB"/>
              </w:rPr>
            </w:pPr>
            <w:r w:rsidRPr="007213F2">
              <w:rPr>
                <w:rFonts w:asciiTheme="minorBidi" w:hAnsiTheme="minorBidi" w:cstheme="minorBidi"/>
                <w:sz w:val="26"/>
                <w:szCs w:val="26"/>
              </w:rPr>
              <w:t>17,369</w:t>
            </w:r>
          </w:p>
        </w:tc>
        <w:tc>
          <w:tcPr>
            <w:tcW w:w="236" w:type="dxa"/>
            <w:vAlign w:val="bottom"/>
          </w:tcPr>
          <w:p w14:paraId="70A86460" w14:textId="77777777" w:rsidR="00D8212B" w:rsidRPr="00D00140" w:rsidRDefault="00D8212B" w:rsidP="00D82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08" w:type="dxa"/>
          </w:tcPr>
          <w:p w14:paraId="071FA015" w14:textId="337C3CF8" w:rsidR="00D8212B" w:rsidRPr="00D00140" w:rsidRDefault="00D8212B" w:rsidP="00D8212B">
            <w:pPr>
              <w:tabs>
                <w:tab w:val="clear" w:pos="907"/>
                <w:tab w:val="left" w:pos="540"/>
              </w:tabs>
              <w:spacing w:line="380" w:lineRule="exact"/>
              <w:jc w:val="right"/>
              <w:rPr>
                <w:rFonts w:ascii="Cordia New" w:hAnsi="Cordia New" w:cs="Cordia New"/>
                <w:sz w:val="26"/>
                <w:szCs w:val="26"/>
                <w:lang w:val="en-GB"/>
              </w:rPr>
            </w:pPr>
            <w:r>
              <w:rPr>
                <w:rFonts w:ascii="Cordia New" w:hAnsi="Cordia New" w:cs="Cordia New"/>
                <w:sz w:val="26"/>
                <w:szCs w:val="26"/>
                <w:lang w:val="en-GB"/>
              </w:rPr>
              <w:t>34,608</w:t>
            </w:r>
          </w:p>
        </w:tc>
        <w:tc>
          <w:tcPr>
            <w:tcW w:w="239" w:type="dxa"/>
            <w:vAlign w:val="bottom"/>
          </w:tcPr>
          <w:p w14:paraId="634CEAB7" w14:textId="77777777" w:rsidR="00D8212B" w:rsidRPr="00D00140" w:rsidRDefault="00D8212B" w:rsidP="00D82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20" w:type="dxa"/>
          </w:tcPr>
          <w:p w14:paraId="18D56B50" w14:textId="2A312DC3" w:rsidR="00D8212B" w:rsidRPr="00D8212B" w:rsidRDefault="00D8212B" w:rsidP="00D8212B">
            <w:pPr>
              <w:tabs>
                <w:tab w:val="clear" w:pos="907"/>
                <w:tab w:val="left" w:pos="540"/>
              </w:tabs>
              <w:spacing w:line="380" w:lineRule="exact"/>
              <w:jc w:val="right"/>
              <w:rPr>
                <w:rFonts w:asciiTheme="minorBidi" w:hAnsiTheme="minorBidi" w:cstheme="minorBidi"/>
                <w:sz w:val="26"/>
                <w:szCs w:val="26"/>
                <w:lang w:val="en-GB"/>
              </w:rPr>
            </w:pPr>
            <w:r w:rsidRPr="00D8212B">
              <w:rPr>
                <w:rFonts w:asciiTheme="minorBidi" w:hAnsiTheme="minorBidi" w:cstheme="minorBidi"/>
                <w:sz w:val="26"/>
                <w:szCs w:val="26"/>
              </w:rPr>
              <w:t>17,142</w:t>
            </w:r>
          </w:p>
        </w:tc>
        <w:tc>
          <w:tcPr>
            <w:tcW w:w="239" w:type="dxa"/>
            <w:vAlign w:val="bottom"/>
          </w:tcPr>
          <w:p w14:paraId="4E82A711" w14:textId="77777777" w:rsidR="00D8212B" w:rsidRPr="00D00140" w:rsidRDefault="00D8212B" w:rsidP="00D82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56" w:type="dxa"/>
          </w:tcPr>
          <w:p w14:paraId="05500A33" w14:textId="3CB3CB5A" w:rsidR="00D8212B" w:rsidRPr="00D00140" w:rsidRDefault="00D8212B" w:rsidP="00D8212B">
            <w:pPr>
              <w:tabs>
                <w:tab w:val="clear" w:pos="907"/>
                <w:tab w:val="left" w:pos="540"/>
              </w:tabs>
              <w:spacing w:line="380" w:lineRule="exact"/>
              <w:jc w:val="right"/>
              <w:rPr>
                <w:rFonts w:ascii="Cordia New" w:hAnsi="Cordia New" w:cs="Cordia New"/>
                <w:sz w:val="26"/>
                <w:szCs w:val="26"/>
                <w:lang w:val="en-GB"/>
              </w:rPr>
            </w:pPr>
            <w:r>
              <w:rPr>
                <w:rFonts w:ascii="Cordia New" w:hAnsi="Cordia New" w:cs="Cordia New"/>
                <w:sz w:val="26"/>
                <w:szCs w:val="26"/>
                <w:lang w:val="en-GB"/>
              </w:rPr>
              <w:t>34,702</w:t>
            </w:r>
          </w:p>
        </w:tc>
      </w:tr>
      <w:tr w:rsidR="00D8212B" w:rsidRPr="00EF48EF" w14:paraId="185ECE11" w14:textId="77777777" w:rsidTr="003C3EA1">
        <w:tc>
          <w:tcPr>
            <w:tcW w:w="3897" w:type="dxa"/>
            <w:vAlign w:val="bottom"/>
          </w:tcPr>
          <w:p w14:paraId="313638F7" w14:textId="10DF07E0" w:rsidR="00D8212B" w:rsidRPr="00EF48EF" w:rsidRDefault="00D8212B" w:rsidP="00D82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s>
              <w:spacing w:line="380" w:lineRule="exact"/>
              <w:ind w:left="190"/>
              <w:rPr>
                <w:rFonts w:ascii="Cordia New" w:hAnsi="Cordia New" w:cs="Cordia New"/>
                <w:sz w:val="26"/>
                <w:szCs w:val="26"/>
              </w:rPr>
            </w:pPr>
            <w:r w:rsidRPr="00C009E6">
              <w:rPr>
                <w:rFonts w:ascii="Cordia New" w:hAnsi="Cordia New" w:cs="Cordia New" w:hint="cs"/>
                <w:sz w:val="26"/>
                <w:szCs w:val="26"/>
              </w:rPr>
              <w:t>3</w:t>
            </w:r>
            <w:r w:rsidRPr="00EF48EF">
              <w:rPr>
                <w:rFonts w:ascii="Cordia New" w:hAnsi="Cordia New" w:cs="Cordia New" w:hint="cs"/>
                <w:sz w:val="26"/>
                <w:szCs w:val="26"/>
              </w:rPr>
              <w:t xml:space="preserve"> </w:t>
            </w:r>
            <w:r>
              <w:rPr>
                <w:rFonts w:ascii="Cordia New" w:hAnsi="Cordia New" w:cs="Cordia New"/>
                <w:sz w:val="26"/>
                <w:szCs w:val="26"/>
              </w:rPr>
              <w:t>-</w:t>
            </w:r>
            <w:r w:rsidRPr="00EF48EF">
              <w:rPr>
                <w:rFonts w:ascii="Cordia New" w:hAnsi="Cordia New" w:cs="Cordia New" w:hint="cs"/>
                <w:sz w:val="26"/>
                <w:szCs w:val="26"/>
                <w:cs/>
              </w:rPr>
              <w:t xml:space="preserve"> </w:t>
            </w:r>
            <w:r w:rsidRPr="00C009E6">
              <w:rPr>
                <w:rFonts w:ascii="Cordia New" w:hAnsi="Cordia New" w:cs="Cordia New" w:hint="cs"/>
                <w:sz w:val="26"/>
                <w:szCs w:val="26"/>
              </w:rPr>
              <w:t>6</w:t>
            </w:r>
            <w:r w:rsidRPr="00EF48EF">
              <w:rPr>
                <w:rFonts w:ascii="Cordia New" w:hAnsi="Cordia New" w:cs="Cordia New" w:hint="cs"/>
                <w:sz w:val="26"/>
                <w:szCs w:val="26"/>
              </w:rPr>
              <w:t xml:space="preserve"> </w:t>
            </w:r>
            <w:r w:rsidRPr="00EF48EF">
              <w:rPr>
                <w:rFonts w:ascii="Cordia New" w:hAnsi="Cordia New" w:cs="Cordia New" w:hint="cs"/>
                <w:sz w:val="26"/>
                <w:szCs w:val="26"/>
                <w:cs/>
              </w:rPr>
              <w:t>เดือน</w:t>
            </w:r>
          </w:p>
        </w:tc>
        <w:tc>
          <w:tcPr>
            <w:tcW w:w="1179" w:type="dxa"/>
          </w:tcPr>
          <w:p w14:paraId="08342E3B" w14:textId="2C19F62F" w:rsidR="00D8212B" w:rsidRPr="007213F2" w:rsidRDefault="00D8212B" w:rsidP="00D8212B">
            <w:pPr>
              <w:tabs>
                <w:tab w:val="clear" w:pos="907"/>
                <w:tab w:val="left" w:pos="540"/>
              </w:tabs>
              <w:spacing w:line="380" w:lineRule="exact"/>
              <w:jc w:val="right"/>
              <w:rPr>
                <w:rFonts w:asciiTheme="minorBidi" w:hAnsiTheme="minorBidi" w:cstheme="minorBidi"/>
                <w:sz w:val="26"/>
                <w:szCs w:val="26"/>
                <w:lang w:val="en-GB"/>
              </w:rPr>
            </w:pPr>
            <w:r w:rsidRPr="007213F2">
              <w:rPr>
                <w:rFonts w:asciiTheme="minorBidi" w:hAnsiTheme="minorBidi" w:cstheme="minorBidi"/>
                <w:sz w:val="26"/>
                <w:szCs w:val="26"/>
              </w:rPr>
              <w:t>1,690</w:t>
            </w:r>
          </w:p>
        </w:tc>
        <w:tc>
          <w:tcPr>
            <w:tcW w:w="236" w:type="dxa"/>
            <w:vAlign w:val="bottom"/>
          </w:tcPr>
          <w:p w14:paraId="54DE4062" w14:textId="77777777" w:rsidR="00D8212B" w:rsidRPr="00D00140" w:rsidRDefault="00D8212B" w:rsidP="00D82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08" w:type="dxa"/>
          </w:tcPr>
          <w:p w14:paraId="6D58DD38" w14:textId="403BB482" w:rsidR="00D8212B" w:rsidRPr="00D00140" w:rsidRDefault="00D8212B" w:rsidP="00D8212B">
            <w:pPr>
              <w:tabs>
                <w:tab w:val="clear" w:pos="907"/>
                <w:tab w:val="left" w:pos="540"/>
              </w:tabs>
              <w:spacing w:line="380" w:lineRule="exact"/>
              <w:jc w:val="right"/>
              <w:rPr>
                <w:rFonts w:ascii="Cordia New" w:hAnsi="Cordia New" w:cs="Cordia New"/>
                <w:sz w:val="26"/>
                <w:szCs w:val="26"/>
                <w:lang w:val="en-GB"/>
              </w:rPr>
            </w:pPr>
            <w:r>
              <w:rPr>
                <w:rFonts w:ascii="Cordia New" w:hAnsi="Cordia New" w:cs="Cordia New"/>
                <w:sz w:val="26"/>
                <w:szCs w:val="26"/>
                <w:lang w:val="en-GB"/>
              </w:rPr>
              <w:t>1,203</w:t>
            </w:r>
          </w:p>
        </w:tc>
        <w:tc>
          <w:tcPr>
            <w:tcW w:w="239" w:type="dxa"/>
            <w:vAlign w:val="bottom"/>
          </w:tcPr>
          <w:p w14:paraId="052BA396" w14:textId="77777777" w:rsidR="00D8212B" w:rsidRPr="00D00140" w:rsidRDefault="00D8212B" w:rsidP="00D82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20" w:type="dxa"/>
          </w:tcPr>
          <w:p w14:paraId="762F56E1" w14:textId="3BB56DED" w:rsidR="00D8212B" w:rsidRPr="00D8212B" w:rsidRDefault="00D8212B" w:rsidP="00D8212B">
            <w:pPr>
              <w:tabs>
                <w:tab w:val="clear" w:pos="907"/>
                <w:tab w:val="left" w:pos="540"/>
              </w:tabs>
              <w:spacing w:line="380" w:lineRule="exact"/>
              <w:jc w:val="right"/>
              <w:rPr>
                <w:rFonts w:asciiTheme="minorBidi" w:hAnsiTheme="minorBidi" w:cstheme="minorBidi"/>
                <w:sz w:val="26"/>
                <w:szCs w:val="26"/>
                <w:lang w:val="en-GB"/>
              </w:rPr>
            </w:pPr>
            <w:r w:rsidRPr="00D8212B">
              <w:rPr>
                <w:rFonts w:asciiTheme="minorBidi" w:hAnsiTheme="minorBidi" w:cstheme="minorBidi"/>
                <w:sz w:val="26"/>
                <w:szCs w:val="26"/>
              </w:rPr>
              <w:t>1,690</w:t>
            </w:r>
          </w:p>
        </w:tc>
        <w:tc>
          <w:tcPr>
            <w:tcW w:w="239" w:type="dxa"/>
            <w:vAlign w:val="bottom"/>
          </w:tcPr>
          <w:p w14:paraId="1124E815" w14:textId="77777777" w:rsidR="00D8212B" w:rsidRPr="00D00140" w:rsidRDefault="00D8212B" w:rsidP="00D82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56" w:type="dxa"/>
          </w:tcPr>
          <w:p w14:paraId="4FE8284C" w14:textId="588D1575" w:rsidR="00D8212B" w:rsidRPr="00D00140" w:rsidRDefault="00D8212B" w:rsidP="00D8212B">
            <w:pPr>
              <w:tabs>
                <w:tab w:val="clear" w:pos="907"/>
                <w:tab w:val="left" w:pos="540"/>
              </w:tabs>
              <w:spacing w:line="380" w:lineRule="exact"/>
              <w:jc w:val="right"/>
              <w:rPr>
                <w:rFonts w:ascii="Cordia New" w:hAnsi="Cordia New" w:cs="Cordia New"/>
                <w:sz w:val="26"/>
                <w:szCs w:val="26"/>
                <w:lang w:val="en-GB"/>
              </w:rPr>
            </w:pPr>
            <w:r>
              <w:rPr>
                <w:rFonts w:ascii="Cordia New" w:hAnsi="Cordia New" w:cs="Cordia New"/>
                <w:sz w:val="26"/>
                <w:szCs w:val="26"/>
                <w:lang w:val="en-GB"/>
              </w:rPr>
              <w:t>1,203</w:t>
            </w:r>
          </w:p>
        </w:tc>
      </w:tr>
      <w:tr w:rsidR="00D8212B" w:rsidRPr="00EF48EF" w14:paraId="0C5D6306" w14:textId="77777777" w:rsidTr="003C3EA1">
        <w:tc>
          <w:tcPr>
            <w:tcW w:w="3897" w:type="dxa"/>
          </w:tcPr>
          <w:p w14:paraId="08142F95" w14:textId="573DD339" w:rsidR="00D8212B" w:rsidRPr="00EF48EF" w:rsidRDefault="00D8212B" w:rsidP="00D82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s>
              <w:spacing w:line="380" w:lineRule="exact"/>
              <w:ind w:left="190"/>
              <w:rPr>
                <w:rFonts w:ascii="Cordia New" w:hAnsi="Cordia New" w:cs="Cordia New"/>
                <w:sz w:val="26"/>
                <w:szCs w:val="26"/>
              </w:rPr>
            </w:pPr>
            <w:r w:rsidRPr="00C009E6">
              <w:rPr>
                <w:rFonts w:ascii="Cordia New" w:hAnsi="Cordia New" w:cs="Cordia New" w:hint="cs"/>
                <w:sz w:val="26"/>
                <w:szCs w:val="26"/>
              </w:rPr>
              <w:t>6</w:t>
            </w:r>
            <w:r w:rsidRPr="00EF48EF">
              <w:rPr>
                <w:rFonts w:ascii="Cordia New" w:hAnsi="Cordia New" w:cs="Cordia New" w:hint="cs"/>
                <w:sz w:val="26"/>
                <w:szCs w:val="26"/>
              </w:rPr>
              <w:t xml:space="preserve"> </w:t>
            </w:r>
            <w:r>
              <w:rPr>
                <w:rFonts w:ascii="Cordia New" w:hAnsi="Cordia New" w:cs="Cordia New"/>
                <w:sz w:val="26"/>
                <w:szCs w:val="26"/>
              </w:rPr>
              <w:t>-</w:t>
            </w:r>
            <w:r w:rsidRPr="00EF48EF">
              <w:rPr>
                <w:rFonts w:ascii="Cordia New" w:hAnsi="Cordia New" w:cs="Cordia New" w:hint="cs"/>
                <w:sz w:val="26"/>
                <w:szCs w:val="26"/>
                <w:cs/>
              </w:rPr>
              <w:t xml:space="preserve"> </w:t>
            </w:r>
            <w:r w:rsidRPr="00C009E6">
              <w:rPr>
                <w:rFonts w:ascii="Cordia New" w:hAnsi="Cordia New" w:cs="Cordia New" w:hint="cs"/>
                <w:sz w:val="26"/>
                <w:szCs w:val="26"/>
              </w:rPr>
              <w:t>12</w:t>
            </w:r>
            <w:r w:rsidRPr="00EF48EF">
              <w:rPr>
                <w:rFonts w:ascii="Cordia New" w:hAnsi="Cordia New" w:cs="Cordia New" w:hint="cs"/>
                <w:sz w:val="26"/>
                <w:szCs w:val="26"/>
              </w:rPr>
              <w:t xml:space="preserve"> </w:t>
            </w:r>
            <w:r w:rsidRPr="00EF48EF">
              <w:rPr>
                <w:rFonts w:ascii="Cordia New" w:hAnsi="Cordia New" w:cs="Cordia New" w:hint="cs"/>
                <w:sz w:val="26"/>
                <w:szCs w:val="26"/>
                <w:cs/>
              </w:rPr>
              <w:t>เดือน</w:t>
            </w:r>
          </w:p>
        </w:tc>
        <w:tc>
          <w:tcPr>
            <w:tcW w:w="1179" w:type="dxa"/>
          </w:tcPr>
          <w:p w14:paraId="09720C99" w14:textId="7B0644DC" w:rsidR="00D8212B" w:rsidRPr="007213F2" w:rsidRDefault="00D8212B" w:rsidP="00D8212B">
            <w:pPr>
              <w:tabs>
                <w:tab w:val="clear" w:pos="907"/>
                <w:tab w:val="left" w:pos="540"/>
              </w:tabs>
              <w:spacing w:line="380" w:lineRule="exact"/>
              <w:jc w:val="right"/>
              <w:rPr>
                <w:rFonts w:asciiTheme="minorBidi" w:hAnsiTheme="minorBidi" w:cstheme="minorBidi"/>
                <w:sz w:val="26"/>
                <w:szCs w:val="26"/>
                <w:lang w:val="en-GB"/>
              </w:rPr>
            </w:pPr>
            <w:r w:rsidRPr="007213F2">
              <w:rPr>
                <w:rFonts w:asciiTheme="minorBidi" w:hAnsiTheme="minorBidi" w:cstheme="minorBidi"/>
                <w:sz w:val="26"/>
                <w:szCs w:val="26"/>
              </w:rPr>
              <w:t>9,827</w:t>
            </w:r>
          </w:p>
        </w:tc>
        <w:tc>
          <w:tcPr>
            <w:tcW w:w="236" w:type="dxa"/>
            <w:vAlign w:val="bottom"/>
          </w:tcPr>
          <w:p w14:paraId="7759F629" w14:textId="77777777" w:rsidR="00D8212B" w:rsidRPr="00D00140" w:rsidRDefault="00D8212B" w:rsidP="00D82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08" w:type="dxa"/>
          </w:tcPr>
          <w:p w14:paraId="51458605" w14:textId="4D88C4D4" w:rsidR="00D8212B" w:rsidRPr="00D00140" w:rsidRDefault="00D8212B" w:rsidP="00D8212B">
            <w:pPr>
              <w:tabs>
                <w:tab w:val="clear" w:pos="907"/>
                <w:tab w:val="left" w:pos="540"/>
              </w:tabs>
              <w:spacing w:line="380" w:lineRule="exact"/>
              <w:jc w:val="right"/>
              <w:rPr>
                <w:rFonts w:ascii="Cordia New" w:hAnsi="Cordia New" w:cs="Cordia New"/>
                <w:sz w:val="26"/>
                <w:szCs w:val="26"/>
                <w:lang w:val="en-GB"/>
              </w:rPr>
            </w:pPr>
            <w:r>
              <w:rPr>
                <w:rFonts w:ascii="Cordia New" w:hAnsi="Cordia New" w:cs="Cordia New"/>
                <w:sz w:val="26"/>
                <w:szCs w:val="26"/>
                <w:lang w:val="en-GB"/>
              </w:rPr>
              <w:t>10,977</w:t>
            </w:r>
          </w:p>
        </w:tc>
        <w:tc>
          <w:tcPr>
            <w:tcW w:w="239" w:type="dxa"/>
            <w:vAlign w:val="bottom"/>
          </w:tcPr>
          <w:p w14:paraId="733342DB" w14:textId="77777777" w:rsidR="00D8212B" w:rsidRPr="00D00140" w:rsidRDefault="00D8212B" w:rsidP="00D82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20" w:type="dxa"/>
          </w:tcPr>
          <w:p w14:paraId="1098D1FC" w14:textId="3A470001" w:rsidR="00D8212B" w:rsidRPr="00D8212B" w:rsidRDefault="00D8212B" w:rsidP="00D8212B">
            <w:pPr>
              <w:tabs>
                <w:tab w:val="clear" w:pos="907"/>
                <w:tab w:val="left" w:pos="540"/>
              </w:tabs>
              <w:spacing w:line="380" w:lineRule="exact"/>
              <w:jc w:val="right"/>
              <w:rPr>
                <w:rFonts w:asciiTheme="minorBidi" w:hAnsiTheme="minorBidi" w:cstheme="minorBidi"/>
                <w:sz w:val="26"/>
                <w:szCs w:val="26"/>
                <w:cs/>
                <w:lang w:val="en-GB"/>
              </w:rPr>
            </w:pPr>
            <w:r w:rsidRPr="00D8212B">
              <w:rPr>
                <w:rFonts w:asciiTheme="minorBidi" w:hAnsiTheme="minorBidi" w:cstheme="minorBidi"/>
                <w:sz w:val="26"/>
                <w:szCs w:val="26"/>
              </w:rPr>
              <w:t>9,827</w:t>
            </w:r>
          </w:p>
        </w:tc>
        <w:tc>
          <w:tcPr>
            <w:tcW w:w="239" w:type="dxa"/>
            <w:vAlign w:val="bottom"/>
          </w:tcPr>
          <w:p w14:paraId="51BC5EED" w14:textId="77777777" w:rsidR="00D8212B" w:rsidRPr="00D00140" w:rsidRDefault="00D8212B" w:rsidP="00D82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56" w:type="dxa"/>
          </w:tcPr>
          <w:p w14:paraId="429294A5" w14:textId="377D1A92" w:rsidR="00D8212B" w:rsidRPr="00D00140" w:rsidRDefault="00D8212B" w:rsidP="00D8212B">
            <w:pPr>
              <w:tabs>
                <w:tab w:val="clear" w:pos="907"/>
                <w:tab w:val="left" w:pos="540"/>
              </w:tabs>
              <w:spacing w:line="380" w:lineRule="exact"/>
              <w:jc w:val="right"/>
              <w:rPr>
                <w:rFonts w:ascii="Cordia New" w:hAnsi="Cordia New" w:cs="Cordia New"/>
                <w:sz w:val="26"/>
                <w:szCs w:val="26"/>
                <w:lang w:val="en-GB"/>
              </w:rPr>
            </w:pPr>
            <w:r>
              <w:rPr>
                <w:rFonts w:ascii="Cordia New" w:hAnsi="Cordia New" w:cs="Cordia New"/>
                <w:sz w:val="26"/>
                <w:szCs w:val="26"/>
                <w:lang w:val="en-GB"/>
              </w:rPr>
              <w:t>10,977</w:t>
            </w:r>
          </w:p>
        </w:tc>
      </w:tr>
      <w:tr w:rsidR="00D8212B" w:rsidRPr="00EF48EF" w14:paraId="0DADC3B5" w14:textId="77777777" w:rsidTr="003C3EA1">
        <w:tc>
          <w:tcPr>
            <w:tcW w:w="3897" w:type="dxa"/>
          </w:tcPr>
          <w:p w14:paraId="75AC91ED" w14:textId="71DCB421" w:rsidR="00D8212B" w:rsidRPr="00EF48EF" w:rsidRDefault="00D8212B" w:rsidP="00D82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s>
              <w:spacing w:line="380" w:lineRule="exact"/>
              <w:ind w:left="190"/>
              <w:rPr>
                <w:rFonts w:ascii="Cordia New" w:hAnsi="Cordia New" w:cs="Cordia New"/>
                <w:sz w:val="26"/>
                <w:szCs w:val="26"/>
              </w:rPr>
            </w:pPr>
            <w:r w:rsidRPr="00EF48EF">
              <w:rPr>
                <w:rFonts w:ascii="Cordia New" w:hAnsi="Cordia New" w:cs="Cordia New" w:hint="cs"/>
                <w:sz w:val="26"/>
                <w:szCs w:val="26"/>
                <w:cs/>
              </w:rPr>
              <w:t xml:space="preserve">มากกว่า </w:t>
            </w:r>
            <w:r w:rsidRPr="00C009E6">
              <w:rPr>
                <w:rFonts w:ascii="Cordia New" w:hAnsi="Cordia New" w:cs="Cordia New" w:hint="cs"/>
                <w:sz w:val="26"/>
                <w:szCs w:val="26"/>
              </w:rPr>
              <w:t>12</w:t>
            </w:r>
            <w:r w:rsidRPr="00EF48EF">
              <w:rPr>
                <w:rFonts w:ascii="Cordia New" w:hAnsi="Cordia New" w:cs="Cordia New" w:hint="cs"/>
                <w:sz w:val="26"/>
                <w:szCs w:val="26"/>
              </w:rPr>
              <w:t xml:space="preserve"> </w:t>
            </w:r>
            <w:r w:rsidRPr="00EF48EF">
              <w:rPr>
                <w:rFonts w:ascii="Cordia New" w:hAnsi="Cordia New" w:cs="Cordia New" w:hint="cs"/>
                <w:sz w:val="26"/>
                <w:szCs w:val="26"/>
                <w:cs/>
              </w:rPr>
              <w:t>เดือน</w:t>
            </w:r>
          </w:p>
        </w:tc>
        <w:tc>
          <w:tcPr>
            <w:tcW w:w="1179" w:type="dxa"/>
            <w:tcBorders>
              <w:bottom w:val="single" w:sz="4" w:space="0" w:color="auto"/>
            </w:tcBorders>
          </w:tcPr>
          <w:p w14:paraId="78672C80" w14:textId="3A8C9951" w:rsidR="00D8212B" w:rsidRPr="007213F2" w:rsidRDefault="00D8212B" w:rsidP="00D8212B">
            <w:pPr>
              <w:tabs>
                <w:tab w:val="clear" w:pos="907"/>
                <w:tab w:val="left" w:pos="540"/>
              </w:tabs>
              <w:spacing w:line="380" w:lineRule="exact"/>
              <w:jc w:val="right"/>
              <w:rPr>
                <w:rFonts w:asciiTheme="minorBidi" w:hAnsiTheme="minorBidi" w:cstheme="minorBidi"/>
                <w:sz w:val="26"/>
                <w:szCs w:val="26"/>
                <w:lang w:val="en-GB"/>
              </w:rPr>
            </w:pPr>
            <w:r w:rsidRPr="007213F2">
              <w:rPr>
                <w:rFonts w:asciiTheme="minorBidi" w:hAnsiTheme="minorBidi" w:cstheme="minorBidi"/>
                <w:sz w:val="26"/>
                <w:szCs w:val="26"/>
              </w:rPr>
              <w:t>16,910</w:t>
            </w:r>
          </w:p>
        </w:tc>
        <w:tc>
          <w:tcPr>
            <w:tcW w:w="236" w:type="dxa"/>
            <w:vAlign w:val="bottom"/>
          </w:tcPr>
          <w:p w14:paraId="292330FF" w14:textId="77777777" w:rsidR="00D8212B" w:rsidRPr="00D00140" w:rsidRDefault="00D8212B" w:rsidP="00D82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u w:val="single"/>
              </w:rPr>
            </w:pPr>
          </w:p>
        </w:tc>
        <w:tc>
          <w:tcPr>
            <w:tcW w:w="1108" w:type="dxa"/>
            <w:tcBorders>
              <w:bottom w:val="single" w:sz="4" w:space="0" w:color="auto"/>
            </w:tcBorders>
          </w:tcPr>
          <w:p w14:paraId="461B8246" w14:textId="12F3DE8C" w:rsidR="00D8212B" w:rsidRPr="00D00140" w:rsidRDefault="00D8212B" w:rsidP="00D8212B">
            <w:pPr>
              <w:tabs>
                <w:tab w:val="clear" w:pos="907"/>
                <w:tab w:val="left" w:pos="540"/>
              </w:tabs>
              <w:spacing w:line="380" w:lineRule="exact"/>
              <w:jc w:val="right"/>
              <w:rPr>
                <w:rFonts w:ascii="Cordia New" w:hAnsi="Cordia New" w:cs="Cordia New"/>
                <w:sz w:val="26"/>
                <w:szCs w:val="26"/>
                <w:lang w:val="en-GB"/>
              </w:rPr>
            </w:pPr>
            <w:r>
              <w:rPr>
                <w:rFonts w:ascii="Cordia New" w:hAnsi="Cordia New" w:cs="Cordia New"/>
                <w:sz w:val="26"/>
                <w:szCs w:val="26"/>
                <w:lang w:val="en-GB"/>
              </w:rPr>
              <w:t>18,838</w:t>
            </w:r>
          </w:p>
        </w:tc>
        <w:tc>
          <w:tcPr>
            <w:tcW w:w="239" w:type="dxa"/>
            <w:vAlign w:val="bottom"/>
          </w:tcPr>
          <w:p w14:paraId="286196E4" w14:textId="77777777" w:rsidR="00D8212B" w:rsidRPr="00D00140" w:rsidRDefault="00D8212B" w:rsidP="00D82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u w:val="single"/>
              </w:rPr>
            </w:pPr>
          </w:p>
        </w:tc>
        <w:tc>
          <w:tcPr>
            <w:tcW w:w="1120" w:type="dxa"/>
            <w:tcBorders>
              <w:bottom w:val="single" w:sz="4" w:space="0" w:color="auto"/>
            </w:tcBorders>
          </w:tcPr>
          <w:p w14:paraId="42E66C0A" w14:textId="50D7F736" w:rsidR="00D8212B" w:rsidRPr="00D8212B" w:rsidRDefault="00D8212B" w:rsidP="00D8212B">
            <w:pPr>
              <w:tabs>
                <w:tab w:val="clear" w:pos="907"/>
                <w:tab w:val="left" w:pos="540"/>
              </w:tabs>
              <w:spacing w:line="380" w:lineRule="exact"/>
              <w:jc w:val="right"/>
              <w:rPr>
                <w:rFonts w:asciiTheme="minorBidi" w:hAnsiTheme="minorBidi" w:cstheme="minorBidi"/>
                <w:sz w:val="26"/>
                <w:szCs w:val="26"/>
                <w:lang w:val="en-GB"/>
              </w:rPr>
            </w:pPr>
            <w:r w:rsidRPr="00D8212B">
              <w:rPr>
                <w:rFonts w:asciiTheme="minorBidi" w:hAnsiTheme="minorBidi" w:cstheme="minorBidi"/>
                <w:sz w:val="26"/>
                <w:szCs w:val="26"/>
              </w:rPr>
              <w:t>28,519</w:t>
            </w:r>
          </w:p>
        </w:tc>
        <w:tc>
          <w:tcPr>
            <w:tcW w:w="239" w:type="dxa"/>
            <w:vAlign w:val="bottom"/>
          </w:tcPr>
          <w:p w14:paraId="1CCB92DA" w14:textId="77777777" w:rsidR="00D8212B" w:rsidRPr="00D00140" w:rsidRDefault="00D8212B" w:rsidP="00D82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u w:val="single"/>
              </w:rPr>
            </w:pPr>
          </w:p>
        </w:tc>
        <w:tc>
          <w:tcPr>
            <w:tcW w:w="1156" w:type="dxa"/>
            <w:tcBorders>
              <w:bottom w:val="single" w:sz="4" w:space="0" w:color="auto"/>
            </w:tcBorders>
          </w:tcPr>
          <w:p w14:paraId="48CD7928" w14:textId="5571308C" w:rsidR="00D8212B" w:rsidRPr="00D00140" w:rsidRDefault="00D8212B" w:rsidP="00D8212B">
            <w:pPr>
              <w:tabs>
                <w:tab w:val="clear" w:pos="907"/>
                <w:tab w:val="left" w:pos="540"/>
              </w:tabs>
              <w:spacing w:line="380" w:lineRule="exact"/>
              <w:jc w:val="right"/>
              <w:rPr>
                <w:rFonts w:ascii="Cordia New" w:hAnsi="Cordia New" w:cs="Cordia New"/>
                <w:sz w:val="26"/>
                <w:szCs w:val="26"/>
                <w:lang w:val="en-GB"/>
              </w:rPr>
            </w:pPr>
            <w:r>
              <w:rPr>
                <w:rFonts w:ascii="Cordia New" w:hAnsi="Cordia New" w:cs="Cordia New"/>
                <w:sz w:val="26"/>
                <w:szCs w:val="26"/>
                <w:lang w:val="en-GB"/>
              </w:rPr>
              <w:t>38,776</w:t>
            </w:r>
          </w:p>
        </w:tc>
      </w:tr>
      <w:tr w:rsidR="00D8212B" w:rsidRPr="00EF48EF" w14:paraId="0AC0A97A" w14:textId="77777777" w:rsidTr="003C3EA1">
        <w:tc>
          <w:tcPr>
            <w:tcW w:w="3897" w:type="dxa"/>
            <w:vAlign w:val="bottom"/>
          </w:tcPr>
          <w:p w14:paraId="5E39B7DD" w14:textId="77777777" w:rsidR="00D8212B" w:rsidRPr="00EF48EF" w:rsidRDefault="00D8212B" w:rsidP="00D82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cs/>
              </w:rPr>
            </w:pPr>
            <w:r w:rsidRPr="00EF48EF">
              <w:rPr>
                <w:rFonts w:ascii="Cordia New" w:hAnsi="Cordia New" w:cs="Cordia New" w:hint="cs"/>
                <w:sz w:val="26"/>
                <w:szCs w:val="26"/>
                <w:cs/>
              </w:rPr>
              <w:t>รวม</w:t>
            </w:r>
          </w:p>
        </w:tc>
        <w:tc>
          <w:tcPr>
            <w:tcW w:w="1179" w:type="dxa"/>
            <w:tcBorders>
              <w:top w:val="single" w:sz="4" w:space="0" w:color="auto"/>
            </w:tcBorders>
          </w:tcPr>
          <w:p w14:paraId="674F9391" w14:textId="3EE299C2" w:rsidR="00D8212B" w:rsidRPr="007213F2" w:rsidRDefault="00D8212B" w:rsidP="00D8212B">
            <w:pPr>
              <w:tabs>
                <w:tab w:val="clear" w:pos="907"/>
                <w:tab w:val="left" w:pos="540"/>
              </w:tabs>
              <w:spacing w:line="380" w:lineRule="exact"/>
              <w:jc w:val="right"/>
              <w:rPr>
                <w:rFonts w:asciiTheme="minorBidi" w:hAnsiTheme="minorBidi" w:cstheme="minorBidi"/>
                <w:sz w:val="26"/>
                <w:szCs w:val="26"/>
                <w:lang w:val="en-GB"/>
              </w:rPr>
            </w:pPr>
            <w:r w:rsidRPr="007213F2">
              <w:rPr>
                <w:rFonts w:asciiTheme="minorBidi" w:hAnsiTheme="minorBidi" w:cstheme="minorBidi"/>
                <w:sz w:val="26"/>
                <w:szCs w:val="26"/>
              </w:rPr>
              <w:t>541,135</w:t>
            </w:r>
          </w:p>
        </w:tc>
        <w:tc>
          <w:tcPr>
            <w:tcW w:w="236" w:type="dxa"/>
            <w:vAlign w:val="bottom"/>
          </w:tcPr>
          <w:p w14:paraId="72DD0C4C" w14:textId="77777777" w:rsidR="00D8212B" w:rsidRPr="00D00140" w:rsidRDefault="00D8212B" w:rsidP="00D82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b/>
                <w:bCs/>
                <w:sz w:val="26"/>
                <w:szCs w:val="26"/>
                <w:u w:val="single"/>
              </w:rPr>
            </w:pPr>
          </w:p>
        </w:tc>
        <w:tc>
          <w:tcPr>
            <w:tcW w:w="1108" w:type="dxa"/>
            <w:tcBorders>
              <w:top w:val="single" w:sz="4" w:space="0" w:color="auto"/>
            </w:tcBorders>
          </w:tcPr>
          <w:p w14:paraId="252DABA8" w14:textId="30AD590F" w:rsidR="00D8212B" w:rsidRPr="00D00140" w:rsidRDefault="00D8212B" w:rsidP="00D8212B">
            <w:pPr>
              <w:tabs>
                <w:tab w:val="clear" w:pos="907"/>
                <w:tab w:val="left" w:pos="540"/>
              </w:tabs>
              <w:spacing w:line="380" w:lineRule="exact"/>
              <w:jc w:val="right"/>
              <w:rPr>
                <w:rFonts w:ascii="Cordia New" w:hAnsi="Cordia New" w:cs="Cordia New"/>
                <w:sz w:val="26"/>
                <w:szCs w:val="26"/>
                <w:lang w:val="en-GB"/>
              </w:rPr>
            </w:pPr>
            <w:r>
              <w:rPr>
                <w:rFonts w:ascii="Cordia New" w:hAnsi="Cordia New" w:cs="Cordia New"/>
                <w:sz w:val="26"/>
                <w:szCs w:val="26"/>
                <w:lang w:val="en-GB"/>
              </w:rPr>
              <w:t>396,950</w:t>
            </w:r>
          </w:p>
        </w:tc>
        <w:tc>
          <w:tcPr>
            <w:tcW w:w="239" w:type="dxa"/>
            <w:vAlign w:val="bottom"/>
          </w:tcPr>
          <w:p w14:paraId="641F232C" w14:textId="77777777" w:rsidR="00D8212B" w:rsidRPr="00D00140" w:rsidRDefault="00D8212B" w:rsidP="00D82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20" w:type="dxa"/>
            <w:tcBorders>
              <w:top w:val="single" w:sz="4" w:space="0" w:color="auto"/>
            </w:tcBorders>
          </w:tcPr>
          <w:p w14:paraId="19953258" w14:textId="0833AC16" w:rsidR="00D8212B" w:rsidRPr="00D8212B" w:rsidRDefault="00D8212B" w:rsidP="00D8212B">
            <w:pPr>
              <w:tabs>
                <w:tab w:val="clear" w:pos="907"/>
                <w:tab w:val="left" w:pos="540"/>
              </w:tabs>
              <w:spacing w:line="380" w:lineRule="exact"/>
              <w:jc w:val="right"/>
              <w:rPr>
                <w:rFonts w:asciiTheme="minorBidi" w:hAnsiTheme="minorBidi" w:cstheme="minorBidi"/>
                <w:sz w:val="26"/>
                <w:szCs w:val="26"/>
                <w:lang w:val="en-GB"/>
              </w:rPr>
            </w:pPr>
            <w:r w:rsidRPr="00D8212B">
              <w:rPr>
                <w:rFonts w:asciiTheme="minorBidi" w:hAnsiTheme="minorBidi" w:cstheme="minorBidi"/>
                <w:sz w:val="26"/>
                <w:szCs w:val="26"/>
              </w:rPr>
              <w:t>552,009</w:t>
            </w:r>
          </w:p>
        </w:tc>
        <w:tc>
          <w:tcPr>
            <w:tcW w:w="239" w:type="dxa"/>
            <w:vAlign w:val="bottom"/>
          </w:tcPr>
          <w:p w14:paraId="0BB907E7" w14:textId="77777777" w:rsidR="00D8212B" w:rsidRPr="00D00140" w:rsidRDefault="00D8212B" w:rsidP="00D82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56" w:type="dxa"/>
            <w:tcBorders>
              <w:top w:val="single" w:sz="4" w:space="0" w:color="auto"/>
            </w:tcBorders>
          </w:tcPr>
          <w:p w14:paraId="5470E9A8" w14:textId="72605F12" w:rsidR="00D8212B" w:rsidRPr="00D00140" w:rsidRDefault="00D8212B" w:rsidP="00D8212B">
            <w:pPr>
              <w:tabs>
                <w:tab w:val="clear" w:pos="907"/>
                <w:tab w:val="left" w:pos="540"/>
              </w:tabs>
              <w:spacing w:line="380" w:lineRule="exact"/>
              <w:jc w:val="right"/>
              <w:rPr>
                <w:rFonts w:ascii="Cordia New" w:hAnsi="Cordia New" w:cs="Cordia New"/>
                <w:sz w:val="26"/>
                <w:szCs w:val="26"/>
                <w:lang w:val="en-GB"/>
              </w:rPr>
            </w:pPr>
            <w:r>
              <w:rPr>
                <w:rFonts w:ascii="Cordia New" w:hAnsi="Cordia New" w:cs="Cordia New"/>
                <w:sz w:val="26"/>
                <w:szCs w:val="26"/>
                <w:lang w:val="en-GB"/>
              </w:rPr>
              <w:t>418,101</w:t>
            </w:r>
          </w:p>
        </w:tc>
      </w:tr>
      <w:tr w:rsidR="00D8212B" w:rsidRPr="00EF48EF" w14:paraId="5032B9D4" w14:textId="77777777" w:rsidTr="003C3EA1">
        <w:tc>
          <w:tcPr>
            <w:tcW w:w="3897" w:type="dxa"/>
            <w:vAlign w:val="bottom"/>
          </w:tcPr>
          <w:p w14:paraId="1C325FD3" w14:textId="552E3BF4" w:rsidR="00D8212B" w:rsidRPr="00EF48EF" w:rsidRDefault="00D8212B" w:rsidP="00D82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cs/>
              </w:rPr>
            </w:pPr>
            <w:r w:rsidRPr="00EF48EF">
              <w:rPr>
                <w:rFonts w:ascii="Cordia New" w:hAnsi="Cordia New" w:cs="Cordia New" w:hint="cs"/>
                <w:sz w:val="26"/>
                <w:szCs w:val="26"/>
                <w:u w:val="single"/>
                <w:cs/>
              </w:rPr>
              <w:t>หัก</w:t>
            </w:r>
            <w:r w:rsidRPr="00EF48EF">
              <w:rPr>
                <w:rFonts w:ascii="Cordia New" w:hAnsi="Cordia New" w:cs="Cordia New" w:hint="cs"/>
                <w:sz w:val="26"/>
                <w:szCs w:val="26"/>
                <w:cs/>
              </w:rPr>
              <w:t xml:space="preserve">  ค่าเผื่อผลขาดทุนด้านเครดิต</w:t>
            </w:r>
            <w:r>
              <w:rPr>
                <w:rFonts w:ascii="Cordia New" w:hAnsi="Cordia New" w:cs="Cordia New" w:hint="cs"/>
                <w:sz w:val="26"/>
                <w:szCs w:val="26"/>
                <w:cs/>
              </w:rPr>
              <w:t>ที่คาดว่าจะเกิดขึ้น</w:t>
            </w:r>
          </w:p>
        </w:tc>
        <w:tc>
          <w:tcPr>
            <w:tcW w:w="1179" w:type="dxa"/>
            <w:tcBorders>
              <w:bottom w:val="single" w:sz="4" w:space="0" w:color="auto"/>
            </w:tcBorders>
          </w:tcPr>
          <w:p w14:paraId="5392E576" w14:textId="16317F72" w:rsidR="00D8212B" w:rsidRPr="007213F2" w:rsidRDefault="00D8212B" w:rsidP="00D8212B">
            <w:pPr>
              <w:tabs>
                <w:tab w:val="clear" w:pos="907"/>
                <w:tab w:val="left" w:pos="540"/>
              </w:tabs>
              <w:spacing w:line="380" w:lineRule="exact"/>
              <w:jc w:val="right"/>
              <w:rPr>
                <w:rFonts w:asciiTheme="minorBidi" w:hAnsiTheme="minorBidi" w:cstheme="minorBidi"/>
                <w:sz w:val="26"/>
                <w:szCs w:val="26"/>
                <w:cs/>
                <w:lang w:val="en-GB"/>
              </w:rPr>
            </w:pPr>
            <w:r w:rsidRPr="007213F2">
              <w:rPr>
                <w:rFonts w:asciiTheme="minorBidi" w:hAnsiTheme="minorBidi" w:cstheme="minorBidi"/>
                <w:sz w:val="26"/>
                <w:szCs w:val="26"/>
              </w:rPr>
              <w:t>(33,757)</w:t>
            </w:r>
          </w:p>
        </w:tc>
        <w:tc>
          <w:tcPr>
            <w:tcW w:w="236" w:type="dxa"/>
            <w:vAlign w:val="bottom"/>
          </w:tcPr>
          <w:p w14:paraId="4579C878" w14:textId="77777777" w:rsidR="00D8212B" w:rsidRPr="00D00140" w:rsidRDefault="00D8212B" w:rsidP="00D82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b/>
                <w:bCs/>
                <w:sz w:val="26"/>
                <w:szCs w:val="26"/>
                <w:u w:val="single"/>
              </w:rPr>
            </w:pPr>
          </w:p>
        </w:tc>
        <w:tc>
          <w:tcPr>
            <w:tcW w:w="1108" w:type="dxa"/>
            <w:tcBorders>
              <w:bottom w:val="single" w:sz="4" w:space="0" w:color="auto"/>
            </w:tcBorders>
          </w:tcPr>
          <w:p w14:paraId="6C0C6CF2" w14:textId="053E50C5" w:rsidR="00D8212B" w:rsidRPr="00D00140" w:rsidRDefault="00D8212B" w:rsidP="00D8212B">
            <w:pPr>
              <w:tabs>
                <w:tab w:val="clear" w:pos="907"/>
                <w:tab w:val="left" w:pos="540"/>
              </w:tabs>
              <w:spacing w:line="380" w:lineRule="exact"/>
              <w:jc w:val="right"/>
              <w:rPr>
                <w:rFonts w:ascii="Cordia New" w:hAnsi="Cordia New" w:cs="Cordia New"/>
                <w:sz w:val="26"/>
                <w:szCs w:val="26"/>
                <w:cs/>
                <w:lang w:val="en-GB"/>
              </w:rPr>
            </w:pPr>
            <w:r>
              <w:rPr>
                <w:rFonts w:ascii="Cordia New" w:hAnsi="Cordia New" w:cs="Cordia New"/>
                <w:sz w:val="26"/>
                <w:szCs w:val="26"/>
                <w:lang w:val="en-GB"/>
              </w:rPr>
              <w:t>(34,364)</w:t>
            </w:r>
          </w:p>
        </w:tc>
        <w:tc>
          <w:tcPr>
            <w:tcW w:w="239" w:type="dxa"/>
            <w:vAlign w:val="bottom"/>
          </w:tcPr>
          <w:p w14:paraId="33BC7973" w14:textId="77777777" w:rsidR="00D8212B" w:rsidRPr="00D00140" w:rsidRDefault="00D8212B" w:rsidP="00D82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20" w:type="dxa"/>
            <w:tcBorders>
              <w:bottom w:val="single" w:sz="4" w:space="0" w:color="auto"/>
            </w:tcBorders>
          </w:tcPr>
          <w:p w14:paraId="608BFC3A" w14:textId="415D76D3" w:rsidR="00D8212B" w:rsidRPr="00D8212B" w:rsidRDefault="00D8212B" w:rsidP="00D8212B">
            <w:pPr>
              <w:tabs>
                <w:tab w:val="clear" w:pos="907"/>
                <w:tab w:val="left" w:pos="540"/>
              </w:tabs>
              <w:spacing w:line="380" w:lineRule="exact"/>
              <w:jc w:val="right"/>
              <w:rPr>
                <w:rFonts w:asciiTheme="minorBidi" w:hAnsiTheme="minorBidi" w:cstheme="minorBidi"/>
                <w:sz w:val="26"/>
                <w:szCs w:val="26"/>
                <w:cs/>
                <w:lang w:val="en-GB"/>
              </w:rPr>
            </w:pPr>
            <w:r w:rsidRPr="00D8212B">
              <w:rPr>
                <w:rFonts w:asciiTheme="minorBidi" w:hAnsiTheme="minorBidi" w:cstheme="minorBidi"/>
                <w:sz w:val="26"/>
                <w:szCs w:val="26"/>
              </w:rPr>
              <w:t>(46,297)</w:t>
            </w:r>
          </w:p>
        </w:tc>
        <w:tc>
          <w:tcPr>
            <w:tcW w:w="239" w:type="dxa"/>
            <w:vAlign w:val="bottom"/>
          </w:tcPr>
          <w:p w14:paraId="755839E6" w14:textId="77777777" w:rsidR="00D8212B" w:rsidRPr="00D00140" w:rsidRDefault="00D8212B" w:rsidP="00D82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56" w:type="dxa"/>
            <w:tcBorders>
              <w:bottom w:val="single" w:sz="4" w:space="0" w:color="auto"/>
            </w:tcBorders>
          </w:tcPr>
          <w:p w14:paraId="54B21DEC" w14:textId="762C2B2C" w:rsidR="00D8212B" w:rsidRPr="00D00140" w:rsidRDefault="00D8212B" w:rsidP="00D8212B">
            <w:pPr>
              <w:tabs>
                <w:tab w:val="clear" w:pos="907"/>
                <w:tab w:val="left" w:pos="540"/>
              </w:tabs>
              <w:spacing w:line="380" w:lineRule="exact"/>
              <w:jc w:val="right"/>
              <w:rPr>
                <w:rFonts w:ascii="Cordia New" w:hAnsi="Cordia New" w:cs="Cordia New"/>
                <w:sz w:val="26"/>
                <w:szCs w:val="26"/>
                <w:cs/>
                <w:lang w:val="en-GB"/>
              </w:rPr>
            </w:pPr>
            <w:r>
              <w:rPr>
                <w:rFonts w:ascii="Cordia New" w:hAnsi="Cordia New" w:cs="Cordia New"/>
                <w:sz w:val="26"/>
                <w:szCs w:val="26"/>
              </w:rPr>
              <w:t>(55,607)</w:t>
            </w:r>
          </w:p>
        </w:tc>
      </w:tr>
      <w:tr w:rsidR="00D8212B" w:rsidRPr="00EF48EF" w14:paraId="420CEFEA" w14:textId="77777777" w:rsidTr="003C3EA1">
        <w:tc>
          <w:tcPr>
            <w:tcW w:w="3897" w:type="dxa"/>
          </w:tcPr>
          <w:p w14:paraId="450FE4B7" w14:textId="72667A91" w:rsidR="00D8212B" w:rsidRPr="00EF48EF" w:rsidRDefault="00D8212B" w:rsidP="00D82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86" w:hanging="186"/>
              <w:rPr>
                <w:rFonts w:ascii="Cordia New" w:hAnsi="Cordia New" w:cs="Cordia New"/>
                <w:sz w:val="26"/>
                <w:szCs w:val="26"/>
                <w:cs/>
                <w:lang w:val="en-GB"/>
              </w:rPr>
            </w:pPr>
            <w:r w:rsidRPr="00EF48EF">
              <w:rPr>
                <w:rFonts w:ascii="Cordia New" w:hAnsi="Cordia New" w:cs="Cordia New" w:hint="cs"/>
                <w:sz w:val="26"/>
                <w:szCs w:val="26"/>
                <w:cs/>
                <w:lang w:val="en-GB"/>
              </w:rPr>
              <w:t>สุทธิ</w:t>
            </w:r>
          </w:p>
        </w:tc>
        <w:tc>
          <w:tcPr>
            <w:tcW w:w="1179" w:type="dxa"/>
            <w:tcBorders>
              <w:top w:val="single" w:sz="4" w:space="0" w:color="auto"/>
              <w:bottom w:val="single" w:sz="12" w:space="0" w:color="auto"/>
            </w:tcBorders>
          </w:tcPr>
          <w:p w14:paraId="0DC60D23" w14:textId="03F2F556" w:rsidR="00D8212B" w:rsidRPr="007213F2" w:rsidRDefault="00D8212B" w:rsidP="00D8212B">
            <w:pPr>
              <w:tabs>
                <w:tab w:val="clear" w:pos="907"/>
                <w:tab w:val="left" w:pos="540"/>
              </w:tabs>
              <w:spacing w:line="380" w:lineRule="exact"/>
              <w:jc w:val="right"/>
              <w:rPr>
                <w:rFonts w:asciiTheme="minorBidi" w:hAnsiTheme="minorBidi" w:cstheme="minorBidi"/>
                <w:sz w:val="26"/>
                <w:szCs w:val="26"/>
                <w:cs/>
                <w:lang w:val="en-GB"/>
              </w:rPr>
            </w:pPr>
            <w:r w:rsidRPr="007213F2">
              <w:rPr>
                <w:rFonts w:asciiTheme="minorBidi" w:hAnsiTheme="minorBidi" w:cstheme="minorBidi"/>
                <w:sz w:val="26"/>
                <w:szCs w:val="26"/>
              </w:rPr>
              <w:t>507,378</w:t>
            </w:r>
          </w:p>
        </w:tc>
        <w:tc>
          <w:tcPr>
            <w:tcW w:w="236" w:type="dxa"/>
            <w:vAlign w:val="bottom"/>
          </w:tcPr>
          <w:p w14:paraId="01F2A43A" w14:textId="77777777" w:rsidR="00D8212B" w:rsidRPr="00D00140" w:rsidRDefault="00D8212B" w:rsidP="00D82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b/>
                <w:bCs/>
                <w:sz w:val="26"/>
                <w:szCs w:val="26"/>
                <w:u w:val="single"/>
              </w:rPr>
            </w:pPr>
          </w:p>
        </w:tc>
        <w:tc>
          <w:tcPr>
            <w:tcW w:w="1108" w:type="dxa"/>
            <w:tcBorders>
              <w:top w:val="single" w:sz="4" w:space="0" w:color="auto"/>
              <w:bottom w:val="single" w:sz="12" w:space="0" w:color="auto"/>
            </w:tcBorders>
            <w:vAlign w:val="bottom"/>
          </w:tcPr>
          <w:p w14:paraId="5492F480" w14:textId="42AD5182" w:rsidR="00D8212B" w:rsidRPr="00D00140" w:rsidRDefault="00D8212B" w:rsidP="00D8212B">
            <w:pPr>
              <w:tabs>
                <w:tab w:val="clear" w:pos="907"/>
                <w:tab w:val="left" w:pos="540"/>
              </w:tabs>
              <w:spacing w:line="380" w:lineRule="exact"/>
              <w:jc w:val="right"/>
              <w:rPr>
                <w:rFonts w:ascii="Cordia New" w:hAnsi="Cordia New" w:cs="Cordia New"/>
                <w:sz w:val="26"/>
                <w:szCs w:val="26"/>
                <w:lang w:val="en-GB"/>
              </w:rPr>
            </w:pPr>
            <w:r>
              <w:rPr>
                <w:rFonts w:ascii="Cordia New" w:hAnsi="Cordia New" w:cs="Cordia New"/>
                <w:sz w:val="26"/>
                <w:szCs w:val="26"/>
                <w:lang w:val="en-GB"/>
              </w:rPr>
              <w:t>362,586</w:t>
            </w:r>
          </w:p>
        </w:tc>
        <w:tc>
          <w:tcPr>
            <w:tcW w:w="239" w:type="dxa"/>
            <w:vAlign w:val="bottom"/>
          </w:tcPr>
          <w:p w14:paraId="24BAAB85" w14:textId="77777777" w:rsidR="00D8212B" w:rsidRPr="00D00140" w:rsidRDefault="00D8212B" w:rsidP="00D82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20" w:type="dxa"/>
            <w:tcBorders>
              <w:top w:val="single" w:sz="4" w:space="0" w:color="auto"/>
              <w:bottom w:val="single" w:sz="12" w:space="0" w:color="auto"/>
            </w:tcBorders>
          </w:tcPr>
          <w:p w14:paraId="2852CFB4" w14:textId="39A44449" w:rsidR="00D8212B" w:rsidRPr="00D8212B" w:rsidRDefault="00D8212B" w:rsidP="00D8212B">
            <w:pPr>
              <w:tabs>
                <w:tab w:val="clear" w:pos="907"/>
                <w:tab w:val="left" w:pos="540"/>
              </w:tabs>
              <w:spacing w:line="380" w:lineRule="exact"/>
              <w:jc w:val="right"/>
              <w:rPr>
                <w:rFonts w:asciiTheme="minorBidi" w:hAnsiTheme="minorBidi" w:cstheme="minorBidi"/>
                <w:sz w:val="26"/>
                <w:szCs w:val="26"/>
                <w:lang w:val="en-GB"/>
              </w:rPr>
            </w:pPr>
            <w:r w:rsidRPr="00D8212B">
              <w:rPr>
                <w:rFonts w:asciiTheme="minorBidi" w:hAnsiTheme="minorBidi" w:cstheme="minorBidi"/>
                <w:sz w:val="26"/>
                <w:szCs w:val="26"/>
              </w:rPr>
              <w:t>505,712</w:t>
            </w:r>
          </w:p>
        </w:tc>
        <w:tc>
          <w:tcPr>
            <w:tcW w:w="239" w:type="dxa"/>
            <w:vAlign w:val="bottom"/>
          </w:tcPr>
          <w:p w14:paraId="0BF703B0" w14:textId="77777777" w:rsidR="00D8212B" w:rsidRPr="00D00140" w:rsidRDefault="00D8212B" w:rsidP="00D82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56" w:type="dxa"/>
            <w:tcBorders>
              <w:top w:val="single" w:sz="4" w:space="0" w:color="auto"/>
              <w:bottom w:val="single" w:sz="12" w:space="0" w:color="auto"/>
            </w:tcBorders>
            <w:vAlign w:val="bottom"/>
          </w:tcPr>
          <w:p w14:paraId="1E551B81" w14:textId="17813E15" w:rsidR="00D8212B" w:rsidRPr="00D00140" w:rsidRDefault="00D8212B" w:rsidP="00D8212B">
            <w:pPr>
              <w:tabs>
                <w:tab w:val="clear" w:pos="907"/>
                <w:tab w:val="left" w:pos="540"/>
              </w:tabs>
              <w:spacing w:line="380" w:lineRule="exact"/>
              <w:jc w:val="right"/>
              <w:rPr>
                <w:rFonts w:ascii="Cordia New" w:hAnsi="Cordia New" w:cs="Cordia New"/>
                <w:sz w:val="26"/>
                <w:szCs w:val="26"/>
                <w:lang w:val="en-GB"/>
              </w:rPr>
            </w:pPr>
            <w:r>
              <w:rPr>
                <w:rFonts w:ascii="Cordia New" w:hAnsi="Cordia New" w:cs="Cordia New" w:hint="cs"/>
                <w:sz w:val="26"/>
                <w:szCs w:val="26"/>
                <w:cs/>
              </w:rPr>
              <w:t>362</w:t>
            </w:r>
            <w:r>
              <w:rPr>
                <w:rFonts w:ascii="Cordia New" w:hAnsi="Cordia New" w:cs="Cordia New"/>
                <w:sz w:val="26"/>
                <w:szCs w:val="26"/>
              </w:rPr>
              <w:t>,494</w:t>
            </w:r>
          </w:p>
        </w:tc>
      </w:tr>
    </w:tbl>
    <w:p w14:paraId="566A29DF" w14:textId="7FCDC1AC" w:rsidR="00727AAA" w:rsidRPr="001B4E16" w:rsidRDefault="003A17CF"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lang w:val="en-GB"/>
        </w:rPr>
      </w:pPr>
      <w:r>
        <w:rPr>
          <w:rFonts w:ascii="Cordia New" w:hAnsi="Cordia New" w:cs="Cordia New"/>
          <w:sz w:val="26"/>
          <w:szCs w:val="26"/>
          <w:cs/>
          <w:lang w:val="en-GB"/>
        </w:rPr>
        <w:br w:type="page"/>
      </w:r>
    </w:p>
    <w:p w14:paraId="138BD83A" w14:textId="77777777" w:rsidR="00727AAA" w:rsidRPr="001B4E16" w:rsidRDefault="00727AAA"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lang w:val="en-GB"/>
        </w:rPr>
      </w:pPr>
    </w:p>
    <w:p w14:paraId="09E75897" w14:textId="14868D1E" w:rsidR="00FB2780" w:rsidRPr="001B4E16" w:rsidRDefault="00FB2780"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cs/>
        </w:rPr>
      </w:pPr>
      <w:r w:rsidRPr="001B4E16">
        <w:rPr>
          <w:rFonts w:ascii="Cordia New" w:hAnsi="Cordia New" w:cs="Cordia New" w:hint="cs"/>
          <w:sz w:val="26"/>
          <w:szCs w:val="26"/>
          <w:cs/>
          <w:lang w:val="en-GB"/>
        </w:rPr>
        <w:t>รายการเคลื่อนไหวของค่าเผื่อ</w:t>
      </w:r>
      <w:r w:rsidR="006C0655" w:rsidRPr="001B4E16">
        <w:rPr>
          <w:rFonts w:ascii="Cordia New" w:hAnsi="Cordia New" w:cs="Cordia New" w:hint="cs"/>
          <w:sz w:val="26"/>
          <w:szCs w:val="26"/>
          <w:cs/>
          <w:lang w:val="en-GB"/>
        </w:rPr>
        <w:t>ผลขาดทุนด้านเครดิต</w:t>
      </w:r>
      <w:r w:rsidR="002A5F86" w:rsidRPr="001B4E16">
        <w:rPr>
          <w:rFonts w:ascii="Cordia New" w:hAnsi="Cordia New" w:cs="Cordia New" w:hint="cs"/>
          <w:sz w:val="26"/>
          <w:szCs w:val="26"/>
          <w:cs/>
          <w:lang w:val="en-GB"/>
        </w:rPr>
        <w:t>ที่คาดว่าจะเกิดขึ้น ในระหว่างงวด</w:t>
      </w:r>
      <w:r w:rsidR="001B4E16" w:rsidRPr="001B4E16">
        <w:rPr>
          <w:rFonts w:ascii="Cordia New" w:hAnsi="Cordia New" w:cs="Cordia New" w:hint="cs"/>
          <w:sz w:val="26"/>
          <w:szCs w:val="26"/>
          <w:cs/>
          <w:lang w:val="en-GB"/>
        </w:rPr>
        <w:t>สาม</w:t>
      </w:r>
      <w:r w:rsidR="00120725" w:rsidRPr="001B4E16">
        <w:rPr>
          <w:rFonts w:ascii="Cordia New" w:hAnsi="Cordia New" w:cs="Cordia New" w:hint="cs"/>
          <w:sz w:val="26"/>
          <w:szCs w:val="26"/>
          <w:cs/>
          <w:lang w:val="en-GB"/>
        </w:rPr>
        <w:t xml:space="preserve">เดือนสิ้นสุดวันที่ </w:t>
      </w:r>
      <w:r w:rsidR="001B4E16" w:rsidRPr="001B4E16">
        <w:rPr>
          <w:rFonts w:ascii="Cordia New" w:hAnsi="Cordia New" w:cs="Cordia New"/>
          <w:sz w:val="26"/>
          <w:szCs w:val="26"/>
        </w:rPr>
        <w:t xml:space="preserve">31 </w:t>
      </w:r>
      <w:r w:rsidR="001B4E16" w:rsidRPr="001B4E16">
        <w:rPr>
          <w:rFonts w:ascii="Cordia New" w:hAnsi="Cordia New" w:cs="Cordia New" w:hint="cs"/>
          <w:sz w:val="26"/>
          <w:szCs w:val="26"/>
          <w:cs/>
        </w:rPr>
        <w:t>มีนาคม</w:t>
      </w:r>
      <w:r w:rsidR="009E7406" w:rsidRPr="001B4E16">
        <w:rPr>
          <w:rFonts w:ascii="Cordia New" w:eastAsia="SimSun" w:hAnsi="Cordia New" w:cs="Cordia New"/>
          <w:sz w:val="26"/>
          <w:szCs w:val="26"/>
          <w:lang w:val="en-GB"/>
        </w:rPr>
        <w:t xml:space="preserve"> </w:t>
      </w:r>
      <w:r w:rsidR="00120725" w:rsidRPr="001B4E16">
        <w:rPr>
          <w:rFonts w:ascii="Cordia New" w:hAnsi="Cordia New" w:cs="Cordia New"/>
          <w:sz w:val="26"/>
          <w:szCs w:val="26"/>
        </w:rPr>
        <w:t>256</w:t>
      </w:r>
      <w:r w:rsidR="001B4E16">
        <w:rPr>
          <w:rFonts w:ascii="Cordia New" w:hAnsi="Cordia New" w:cs="Cordia New"/>
          <w:sz w:val="26"/>
          <w:szCs w:val="26"/>
        </w:rPr>
        <w:t xml:space="preserve">9 </w:t>
      </w:r>
      <w:r w:rsidR="00120725" w:rsidRPr="001B4E16">
        <w:rPr>
          <w:rFonts w:ascii="Cordia New" w:hAnsi="Cordia New" w:cs="Cordia New" w:hint="cs"/>
          <w:sz w:val="26"/>
          <w:szCs w:val="26"/>
          <w:cs/>
        </w:rPr>
        <w:t>มีดังนี้</w:t>
      </w:r>
    </w:p>
    <w:p w14:paraId="0B3E55B3" w14:textId="77777777" w:rsidR="00FB2780" w:rsidRPr="001B4E16" w:rsidRDefault="00FB2780" w:rsidP="00741EFF">
      <w:pPr>
        <w:tabs>
          <w:tab w:val="clear" w:pos="227"/>
          <w:tab w:val="clear" w:pos="454"/>
          <w:tab w:val="left" w:pos="3390"/>
        </w:tabs>
        <w:spacing w:line="240" w:lineRule="auto"/>
        <w:ind w:left="360"/>
        <w:jc w:val="thaiDistribute"/>
        <w:rPr>
          <w:rFonts w:ascii="Cordia New" w:hAnsi="Cordia New" w:cs="Cordia New"/>
          <w:sz w:val="26"/>
          <w:szCs w:val="26"/>
          <w:lang w:val="en-GB"/>
        </w:rPr>
      </w:pPr>
    </w:p>
    <w:tbl>
      <w:tblPr>
        <w:tblW w:w="9242" w:type="dxa"/>
        <w:tblInd w:w="243" w:type="dxa"/>
        <w:tblLayout w:type="fixed"/>
        <w:tblLook w:val="0000" w:firstRow="0" w:lastRow="0" w:firstColumn="0" w:lastColumn="0" w:noHBand="0" w:noVBand="0"/>
      </w:tblPr>
      <w:tblGrid>
        <w:gridCol w:w="4526"/>
        <w:gridCol w:w="2194"/>
        <w:gridCol w:w="237"/>
        <w:gridCol w:w="2285"/>
      </w:tblGrid>
      <w:tr w:rsidR="002A6DE7" w:rsidRPr="001B4E16" w14:paraId="6B54D80E" w14:textId="77777777" w:rsidTr="00BE1E64">
        <w:tc>
          <w:tcPr>
            <w:tcW w:w="2449" w:type="pct"/>
          </w:tcPr>
          <w:p w14:paraId="66D10042" w14:textId="3AF75105" w:rsidR="002A6DE7" w:rsidRPr="001B4E16" w:rsidRDefault="00E42EA0" w:rsidP="00741EFF">
            <w:pPr>
              <w:tabs>
                <w:tab w:val="left" w:pos="3090"/>
                <w:tab w:val="left" w:pos="4860"/>
              </w:tabs>
              <w:spacing w:line="380" w:lineRule="exact"/>
              <w:rPr>
                <w:rFonts w:ascii="Cordia New" w:hAnsi="Cordia New" w:cs="Cordia New"/>
                <w:snapToGrid w:val="0"/>
                <w:sz w:val="26"/>
                <w:szCs w:val="26"/>
                <w:cs/>
                <w:lang w:eastAsia="th-TH"/>
              </w:rPr>
            </w:pPr>
            <w:r w:rsidRPr="001B4E16">
              <w:rPr>
                <w:rFonts w:ascii="Cordia New" w:hAnsi="Cordia New" w:cs="Cordia New" w:hint="cs"/>
                <w:sz w:val="26"/>
                <w:szCs w:val="26"/>
              </w:rPr>
              <w:t>(</w:t>
            </w:r>
            <w:r w:rsidRPr="001B4E16">
              <w:rPr>
                <w:rFonts w:ascii="Cordia New" w:hAnsi="Cordia New" w:cs="Cordia New" w:hint="cs"/>
                <w:sz w:val="26"/>
                <w:szCs w:val="26"/>
                <w:cs/>
              </w:rPr>
              <w:t>หน่วย</w:t>
            </w:r>
            <w:r w:rsidR="00C009E6" w:rsidRPr="001B4E16">
              <w:rPr>
                <w:rFonts w:ascii="Cordia New" w:hAnsi="Cordia New" w:cs="Cordia New" w:hint="cs"/>
                <w:sz w:val="26"/>
                <w:szCs w:val="26"/>
                <w:cs/>
              </w:rPr>
              <w:t xml:space="preserve"> </w:t>
            </w:r>
            <w:r w:rsidRPr="001B4E16">
              <w:rPr>
                <w:rFonts w:ascii="Cordia New" w:hAnsi="Cordia New" w:cs="Cordia New" w:hint="cs"/>
                <w:sz w:val="26"/>
                <w:szCs w:val="26"/>
                <w:cs/>
              </w:rPr>
              <w:t>:</w:t>
            </w:r>
            <w:r w:rsidRPr="001B4E16">
              <w:rPr>
                <w:rFonts w:ascii="Cordia New" w:hAnsi="Cordia New" w:cs="Cordia New" w:hint="cs"/>
                <w:sz w:val="26"/>
                <w:szCs w:val="26"/>
              </w:rPr>
              <w:t xml:space="preserve"> </w:t>
            </w:r>
            <w:r w:rsidRPr="001B4E16">
              <w:rPr>
                <w:rFonts w:ascii="Cordia New" w:hAnsi="Cordia New" w:cs="Cordia New" w:hint="cs"/>
                <w:sz w:val="26"/>
                <w:szCs w:val="26"/>
                <w:cs/>
              </w:rPr>
              <w:t>พันบาท</w:t>
            </w:r>
            <w:r w:rsidRPr="001B4E16">
              <w:rPr>
                <w:rFonts w:ascii="Cordia New" w:hAnsi="Cordia New" w:cs="Cordia New" w:hint="cs"/>
                <w:sz w:val="26"/>
                <w:szCs w:val="26"/>
              </w:rPr>
              <w:t>)</w:t>
            </w:r>
          </w:p>
        </w:tc>
        <w:tc>
          <w:tcPr>
            <w:tcW w:w="1187" w:type="pct"/>
            <w:tcBorders>
              <w:bottom w:val="single" w:sz="4" w:space="0" w:color="auto"/>
            </w:tcBorders>
          </w:tcPr>
          <w:p w14:paraId="7B03C980" w14:textId="0C1F51FD" w:rsidR="002A6DE7" w:rsidRPr="001B4E16" w:rsidRDefault="002A6DE7" w:rsidP="00741EFF">
            <w:pPr>
              <w:tabs>
                <w:tab w:val="left" w:pos="3090"/>
                <w:tab w:val="left" w:pos="4860"/>
              </w:tabs>
              <w:spacing w:line="380" w:lineRule="exact"/>
              <w:jc w:val="center"/>
              <w:rPr>
                <w:rFonts w:ascii="Cordia New" w:hAnsi="Cordia New" w:cs="Cordia New"/>
                <w:snapToGrid w:val="0"/>
                <w:sz w:val="26"/>
                <w:szCs w:val="26"/>
                <w:cs/>
                <w:lang w:eastAsia="th-TH"/>
              </w:rPr>
            </w:pPr>
            <w:r w:rsidRPr="001B4E16">
              <w:rPr>
                <w:rFonts w:ascii="Cordia New" w:eastAsia="Browallia New" w:hAnsi="Cordia New" w:cs="Cordia New" w:hint="cs"/>
                <w:sz w:val="26"/>
                <w:szCs w:val="26"/>
                <w:cs/>
              </w:rPr>
              <w:t>ข้อมูลทางการเงินรวม</w:t>
            </w:r>
          </w:p>
        </w:tc>
        <w:tc>
          <w:tcPr>
            <w:tcW w:w="128" w:type="pct"/>
          </w:tcPr>
          <w:p w14:paraId="5B56386C" w14:textId="77777777" w:rsidR="002A6DE7" w:rsidRPr="001B4E16" w:rsidRDefault="002A6DE7" w:rsidP="00741EFF">
            <w:pPr>
              <w:tabs>
                <w:tab w:val="left" w:pos="3090"/>
                <w:tab w:val="left" w:pos="4860"/>
              </w:tabs>
              <w:spacing w:line="380" w:lineRule="exact"/>
              <w:jc w:val="center"/>
              <w:rPr>
                <w:rFonts w:ascii="Cordia New" w:hAnsi="Cordia New" w:cs="Cordia New"/>
                <w:snapToGrid w:val="0"/>
                <w:sz w:val="26"/>
                <w:szCs w:val="26"/>
                <w:cs/>
                <w:lang w:eastAsia="th-TH"/>
              </w:rPr>
            </w:pPr>
          </w:p>
        </w:tc>
        <w:tc>
          <w:tcPr>
            <w:tcW w:w="1236" w:type="pct"/>
            <w:tcBorders>
              <w:bottom w:val="single" w:sz="4" w:space="0" w:color="auto"/>
            </w:tcBorders>
          </w:tcPr>
          <w:p w14:paraId="15BF6A11" w14:textId="50CC6C3D" w:rsidR="002A6DE7" w:rsidRPr="001B4E16" w:rsidRDefault="002A6DE7" w:rsidP="00741EFF">
            <w:pPr>
              <w:tabs>
                <w:tab w:val="left" w:pos="3090"/>
                <w:tab w:val="left" w:pos="4860"/>
              </w:tabs>
              <w:spacing w:line="380" w:lineRule="exact"/>
              <w:ind w:left="-108" w:right="-108"/>
              <w:jc w:val="center"/>
              <w:rPr>
                <w:rFonts w:ascii="Cordia New" w:eastAsia="Browallia New" w:hAnsi="Cordia New" w:cs="Cordia New"/>
                <w:sz w:val="26"/>
                <w:szCs w:val="26"/>
                <w:cs/>
              </w:rPr>
            </w:pPr>
            <w:r w:rsidRPr="001B4E16">
              <w:rPr>
                <w:rFonts w:ascii="Cordia New" w:eastAsia="Browallia New" w:hAnsi="Cordia New" w:cs="Cordia New" w:hint="cs"/>
                <w:sz w:val="26"/>
                <w:szCs w:val="26"/>
                <w:cs/>
              </w:rPr>
              <w:t>ข้อมูลทางการเงินเฉพาะ</w:t>
            </w:r>
            <w:r w:rsidR="00EA69AB" w:rsidRPr="001B4E16">
              <w:rPr>
                <w:rFonts w:ascii="Cordia New" w:eastAsia="Browallia New" w:hAnsi="Cordia New" w:cs="Cordia New"/>
                <w:sz w:val="26"/>
                <w:szCs w:val="26"/>
                <w:cs/>
              </w:rPr>
              <w:t>กิจการ</w:t>
            </w:r>
          </w:p>
        </w:tc>
      </w:tr>
      <w:tr w:rsidR="00FB2780" w:rsidRPr="001B4E16" w14:paraId="124855EB" w14:textId="77777777" w:rsidTr="00BE1E64">
        <w:tc>
          <w:tcPr>
            <w:tcW w:w="2449" w:type="pct"/>
          </w:tcPr>
          <w:p w14:paraId="30F16EAC" w14:textId="77777777" w:rsidR="00FB2780" w:rsidRPr="001B4E16" w:rsidRDefault="00FB2780" w:rsidP="00741EFF">
            <w:pPr>
              <w:tabs>
                <w:tab w:val="left" w:pos="3090"/>
                <w:tab w:val="left" w:pos="4860"/>
              </w:tabs>
              <w:spacing w:line="380" w:lineRule="exact"/>
              <w:rPr>
                <w:rFonts w:ascii="Cordia New" w:hAnsi="Cordia New" w:cs="Cordia New"/>
                <w:snapToGrid w:val="0"/>
                <w:sz w:val="26"/>
                <w:szCs w:val="26"/>
                <w:cs/>
                <w:lang w:val="en-GB" w:eastAsia="th-TH"/>
              </w:rPr>
            </w:pPr>
          </w:p>
        </w:tc>
        <w:tc>
          <w:tcPr>
            <w:tcW w:w="1187" w:type="pct"/>
            <w:tcBorders>
              <w:top w:val="single" w:sz="4" w:space="0" w:color="auto"/>
            </w:tcBorders>
          </w:tcPr>
          <w:p w14:paraId="392F9161" w14:textId="77777777" w:rsidR="00FB2780" w:rsidRPr="001B4E16" w:rsidRDefault="00FB2780" w:rsidP="00741EFF">
            <w:pPr>
              <w:tabs>
                <w:tab w:val="left" w:pos="3090"/>
                <w:tab w:val="left" w:pos="4860"/>
              </w:tabs>
              <w:spacing w:line="380" w:lineRule="exact"/>
              <w:jc w:val="center"/>
              <w:rPr>
                <w:rFonts w:ascii="Cordia New" w:hAnsi="Cordia New" w:cs="Cordia New"/>
                <w:snapToGrid w:val="0"/>
                <w:sz w:val="26"/>
                <w:szCs w:val="26"/>
                <w:cs/>
                <w:lang w:val="en-GB" w:eastAsia="th-TH"/>
              </w:rPr>
            </w:pPr>
          </w:p>
        </w:tc>
        <w:tc>
          <w:tcPr>
            <w:tcW w:w="128" w:type="pct"/>
          </w:tcPr>
          <w:p w14:paraId="70E9085B" w14:textId="77777777" w:rsidR="00FB2780" w:rsidRPr="001B4E16" w:rsidRDefault="00FB2780" w:rsidP="00741EFF">
            <w:pPr>
              <w:tabs>
                <w:tab w:val="left" w:pos="3090"/>
                <w:tab w:val="left" w:pos="4860"/>
              </w:tabs>
              <w:spacing w:line="380" w:lineRule="exact"/>
              <w:jc w:val="center"/>
              <w:rPr>
                <w:rFonts w:ascii="Cordia New" w:hAnsi="Cordia New" w:cs="Cordia New"/>
                <w:snapToGrid w:val="0"/>
                <w:sz w:val="26"/>
                <w:szCs w:val="26"/>
                <w:cs/>
                <w:lang w:eastAsia="th-TH"/>
              </w:rPr>
            </w:pPr>
          </w:p>
        </w:tc>
        <w:tc>
          <w:tcPr>
            <w:tcW w:w="1236" w:type="pct"/>
            <w:tcBorders>
              <w:top w:val="single" w:sz="4" w:space="0" w:color="auto"/>
            </w:tcBorders>
          </w:tcPr>
          <w:p w14:paraId="36F28E42" w14:textId="77777777" w:rsidR="00FB2780" w:rsidRPr="001B4E16" w:rsidRDefault="00FB2780" w:rsidP="00741EFF">
            <w:pPr>
              <w:tabs>
                <w:tab w:val="left" w:pos="3090"/>
                <w:tab w:val="left" w:pos="4860"/>
              </w:tabs>
              <w:spacing w:line="380" w:lineRule="exact"/>
              <w:jc w:val="center"/>
              <w:rPr>
                <w:rFonts w:ascii="Cordia New" w:hAnsi="Cordia New" w:cs="Cordia New"/>
                <w:snapToGrid w:val="0"/>
                <w:sz w:val="26"/>
                <w:szCs w:val="26"/>
                <w:cs/>
                <w:lang w:eastAsia="th-TH"/>
              </w:rPr>
            </w:pPr>
          </w:p>
        </w:tc>
      </w:tr>
      <w:tr w:rsidR="00374D96" w:rsidRPr="001B4E16" w14:paraId="4A62C4C3" w14:textId="77777777" w:rsidTr="00BE1E64">
        <w:tc>
          <w:tcPr>
            <w:tcW w:w="2449" w:type="pct"/>
          </w:tcPr>
          <w:p w14:paraId="7C14C6F9" w14:textId="7E687D07" w:rsidR="00374D96" w:rsidRPr="001B4E16" w:rsidRDefault="00374D96" w:rsidP="00374D96">
            <w:pPr>
              <w:spacing w:line="380" w:lineRule="exact"/>
              <w:rPr>
                <w:rFonts w:ascii="Cordia New" w:hAnsi="Cordia New" w:cs="Cordia New"/>
                <w:sz w:val="26"/>
                <w:szCs w:val="26"/>
                <w:cs/>
                <w:lang w:val="en-GB"/>
              </w:rPr>
            </w:pPr>
            <w:r w:rsidRPr="001B4E16">
              <w:rPr>
                <w:rFonts w:ascii="Cordia New" w:hAnsi="Cordia New" w:cs="Cordia New" w:hint="cs"/>
                <w:sz w:val="26"/>
                <w:szCs w:val="26"/>
                <w:cs/>
                <w:lang w:val="en-GB"/>
              </w:rPr>
              <w:t xml:space="preserve">ยอดคงเหลือ ณ วันที่ </w:t>
            </w:r>
            <w:r w:rsidRPr="001B4E16">
              <w:rPr>
                <w:rFonts w:ascii="Cordia New" w:hAnsi="Cordia New" w:cs="Cordia New" w:hint="cs"/>
                <w:sz w:val="26"/>
                <w:szCs w:val="26"/>
                <w:lang w:val="en-GB"/>
              </w:rPr>
              <w:t>1</w:t>
            </w:r>
            <w:r w:rsidRPr="001B4E16">
              <w:rPr>
                <w:rFonts w:ascii="Cordia New" w:hAnsi="Cordia New" w:cs="Cordia New" w:hint="cs"/>
                <w:sz w:val="26"/>
                <w:szCs w:val="26"/>
                <w:cs/>
                <w:lang w:val="en-GB"/>
              </w:rPr>
              <w:t xml:space="preserve"> มกราคม </w:t>
            </w:r>
            <w:r w:rsidRPr="001B4E16">
              <w:rPr>
                <w:rFonts w:ascii="Cordia New" w:hAnsi="Cordia New" w:cs="Cordia New" w:hint="cs"/>
                <w:sz w:val="26"/>
                <w:szCs w:val="26"/>
                <w:lang w:val="en-GB"/>
              </w:rPr>
              <w:t>256</w:t>
            </w:r>
            <w:r>
              <w:rPr>
                <w:rFonts w:ascii="Cordia New" w:hAnsi="Cordia New" w:cs="Cordia New"/>
                <w:sz w:val="26"/>
                <w:szCs w:val="26"/>
              </w:rPr>
              <w:t>9</w:t>
            </w:r>
          </w:p>
        </w:tc>
        <w:tc>
          <w:tcPr>
            <w:tcW w:w="1187" w:type="pct"/>
          </w:tcPr>
          <w:p w14:paraId="44223DE9" w14:textId="0C9C4DBD" w:rsidR="00374D96" w:rsidRPr="00374D96" w:rsidRDefault="00096FA1" w:rsidP="00374D96">
            <w:pPr>
              <w:tabs>
                <w:tab w:val="clear" w:pos="1644"/>
                <w:tab w:val="left" w:pos="1512"/>
              </w:tabs>
              <w:spacing w:line="380" w:lineRule="exact"/>
              <w:ind w:right="-12"/>
              <w:jc w:val="right"/>
              <w:rPr>
                <w:rFonts w:asciiTheme="minorBidi" w:hAnsiTheme="minorBidi" w:cstheme="minorBidi"/>
                <w:sz w:val="26"/>
                <w:szCs w:val="26"/>
                <w:lang w:val="en-GB"/>
              </w:rPr>
            </w:pPr>
            <w:r>
              <w:rPr>
                <w:rFonts w:asciiTheme="minorBidi" w:hAnsiTheme="minorBidi" w:cstheme="minorBidi"/>
                <w:sz w:val="26"/>
                <w:szCs w:val="26"/>
              </w:rPr>
              <w:t>(</w:t>
            </w:r>
            <w:r w:rsidR="00374D96" w:rsidRPr="00374D96">
              <w:rPr>
                <w:rFonts w:asciiTheme="minorBidi" w:hAnsiTheme="minorBidi" w:cstheme="minorBidi"/>
                <w:sz w:val="26"/>
                <w:szCs w:val="26"/>
              </w:rPr>
              <w:t>34,364</w:t>
            </w:r>
            <w:r>
              <w:rPr>
                <w:rFonts w:asciiTheme="minorBidi" w:hAnsiTheme="minorBidi" w:cstheme="minorBidi"/>
                <w:sz w:val="26"/>
                <w:szCs w:val="26"/>
              </w:rPr>
              <w:t>)</w:t>
            </w:r>
          </w:p>
        </w:tc>
        <w:tc>
          <w:tcPr>
            <w:tcW w:w="128" w:type="pct"/>
          </w:tcPr>
          <w:p w14:paraId="70ADEC6F" w14:textId="77777777" w:rsidR="00374D96" w:rsidRPr="001B4E16" w:rsidRDefault="00374D96" w:rsidP="00374D96">
            <w:pPr>
              <w:pStyle w:val="BodyTextIndent"/>
              <w:tabs>
                <w:tab w:val="clear" w:pos="907"/>
                <w:tab w:val="clear" w:pos="1644"/>
                <w:tab w:val="left" w:pos="884"/>
                <w:tab w:val="left" w:pos="1512"/>
              </w:tabs>
              <w:spacing w:after="0" w:line="380" w:lineRule="exact"/>
              <w:ind w:right="-12"/>
              <w:jc w:val="right"/>
              <w:rPr>
                <w:rFonts w:ascii="Cordia New" w:hAnsi="Cordia New" w:cs="Cordia New"/>
                <w:sz w:val="26"/>
                <w:szCs w:val="26"/>
                <w:cs/>
              </w:rPr>
            </w:pPr>
          </w:p>
        </w:tc>
        <w:tc>
          <w:tcPr>
            <w:tcW w:w="1236" w:type="pct"/>
          </w:tcPr>
          <w:p w14:paraId="5B544187" w14:textId="38A1A4EC" w:rsidR="00374D96" w:rsidRPr="00374D96" w:rsidRDefault="007825F7" w:rsidP="00374D96">
            <w:pPr>
              <w:tabs>
                <w:tab w:val="clear" w:pos="1644"/>
                <w:tab w:val="left" w:pos="1512"/>
              </w:tabs>
              <w:spacing w:line="380" w:lineRule="exact"/>
              <w:ind w:right="-12"/>
              <w:jc w:val="right"/>
              <w:rPr>
                <w:rFonts w:asciiTheme="minorBidi" w:hAnsiTheme="minorBidi" w:cstheme="minorBidi"/>
                <w:sz w:val="26"/>
                <w:szCs w:val="26"/>
              </w:rPr>
            </w:pPr>
            <w:r w:rsidRPr="007825F7">
              <w:rPr>
                <w:rFonts w:asciiTheme="minorBidi" w:hAnsiTheme="minorBidi" w:cstheme="minorBidi"/>
                <w:sz w:val="26"/>
                <w:szCs w:val="26"/>
              </w:rPr>
              <w:t>(55,607)</w:t>
            </w:r>
          </w:p>
        </w:tc>
      </w:tr>
      <w:tr w:rsidR="00124C0A" w:rsidRPr="001B4E16" w14:paraId="3E83312A" w14:textId="77777777" w:rsidTr="00BE1E64">
        <w:tc>
          <w:tcPr>
            <w:tcW w:w="2449" w:type="pct"/>
          </w:tcPr>
          <w:p w14:paraId="0E3A4045" w14:textId="29890201" w:rsidR="00124C0A" w:rsidRPr="001B4E16" w:rsidRDefault="00124C0A" w:rsidP="00124C0A">
            <w:pPr>
              <w:spacing w:line="380" w:lineRule="exact"/>
              <w:rPr>
                <w:rFonts w:ascii="Cordia New" w:hAnsi="Cordia New" w:cs="Cordia New"/>
                <w:sz w:val="26"/>
                <w:szCs w:val="26"/>
                <w:cs/>
                <w:lang w:val="en-GB"/>
              </w:rPr>
            </w:pPr>
            <w:r w:rsidRPr="001B4E16">
              <w:rPr>
                <w:rFonts w:ascii="Cordia New" w:hAnsi="Cordia New" w:cs="Cordia New" w:hint="cs"/>
                <w:sz w:val="26"/>
                <w:szCs w:val="26"/>
                <w:u w:val="single"/>
                <w:cs/>
              </w:rPr>
              <w:t>บวก</w:t>
            </w:r>
            <w:r w:rsidRPr="001B4E16">
              <w:rPr>
                <w:rFonts w:ascii="Cordia New" w:hAnsi="Cordia New" w:cs="Cordia New" w:hint="cs"/>
                <w:sz w:val="26"/>
                <w:szCs w:val="26"/>
                <w:cs/>
              </w:rPr>
              <w:t xml:space="preserve"> ค่าเผื่อผลขาดทุนด้านเครดิตที่คาดว่าจะเกิดขึ้น</w:t>
            </w:r>
          </w:p>
        </w:tc>
        <w:tc>
          <w:tcPr>
            <w:tcW w:w="1187" w:type="pct"/>
          </w:tcPr>
          <w:p w14:paraId="6BC05F98" w14:textId="225FB548" w:rsidR="00124C0A" w:rsidRPr="00374D96" w:rsidRDefault="00B77FB1" w:rsidP="00124C0A">
            <w:pPr>
              <w:tabs>
                <w:tab w:val="clear" w:pos="1644"/>
                <w:tab w:val="left" w:pos="1512"/>
              </w:tabs>
              <w:spacing w:line="380" w:lineRule="exact"/>
              <w:ind w:right="-12"/>
              <w:jc w:val="right"/>
              <w:rPr>
                <w:rFonts w:asciiTheme="minorBidi" w:hAnsiTheme="minorBidi" w:cstheme="minorBidi"/>
                <w:sz w:val="26"/>
                <w:szCs w:val="26"/>
                <w:lang w:val="en-GB"/>
              </w:rPr>
            </w:pPr>
            <w:r>
              <w:rPr>
                <w:rFonts w:ascii="Cordia New" w:hAnsi="Cordia New" w:cs="Cordia New"/>
                <w:sz w:val="26"/>
                <w:szCs w:val="26"/>
              </w:rPr>
              <w:t>(</w:t>
            </w:r>
            <w:r w:rsidR="00124C0A">
              <w:rPr>
                <w:rFonts w:ascii="Cordia New" w:hAnsi="Cordia New" w:cs="Cordia New"/>
                <w:sz w:val="26"/>
                <w:szCs w:val="26"/>
                <w:lang w:val="en-GB"/>
              </w:rPr>
              <w:t>504</w:t>
            </w:r>
            <w:r>
              <w:rPr>
                <w:rFonts w:ascii="Cordia New" w:hAnsi="Cordia New" w:cs="Cordia New"/>
                <w:sz w:val="26"/>
                <w:szCs w:val="26"/>
                <w:lang w:val="en-GB"/>
              </w:rPr>
              <w:t>)</w:t>
            </w:r>
          </w:p>
        </w:tc>
        <w:tc>
          <w:tcPr>
            <w:tcW w:w="128" w:type="pct"/>
          </w:tcPr>
          <w:p w14:paraId="4E2043D4" w14:textId="77777777" w:rsidR="00124C0A" w:rsidRPr="001B4E16" w:rsidRDefault="00124C0A" w:rsidP="00124C0A">
            <w:pPr>
              <w:pStyle w:val="BodyTextIndent"/>
              <w:tabs>
                <w:tab w:val="clear" w:pos="907"/>
                <w:tab w:val="clear" w:pos="1644"/>
                <w:tab w:val="left" w:pos="884"/>
                <w:tab w:val="left" w:pos="1512"/>
              </w:tabs>
              <w:spacing w:after="0" w:line="380" w:lineRule="exact"/>
              <w:ind w:right="-12"/>
              <w:jc w:val="right"/>
              <w:rPr>
                <w:rFonts w:ascii="Cordia New" w:hAnsi="Cordia New" w:cs="Cordia New"/>
                <w:sz w:val="26"/>
                <w:szCs w:val="26"/>
                <w:cs/>
              </w:rPr>
            </w:pPr>
          </w:p>
        </w:tc>
        <w:tc>
          <w:tcPr>
            <w:tcW w:w="1236" w:type="pct"/>
          </w:tcPr>
          <w:p w14:paraId="46D6EE5D" w14:textId="48E855BE" w:rsidR="00124C0A" w:rsidRPr="00374D96" w:rsidRDefault="00124C0A" w:rsidP="00124C0A">
            <w:pPr>
              <w:tabs>
                <w:tab w:val="clear" w:pos="1644"/>
                <w:tab w:val="left" w:pos="1512"/>
              </w:tabs>
              <w:spacing w:line="380" w:lineRule="exact"/>
              <w:ind w:right="-12"/>
              <w:jc w:val="right"/>
              <w:rPr>
                <w:rFonts w:asciiTheme="minorBidi" w:hAnsiTheme="minorBidi" w:cstheme="minorBidi"/>
                <w:sz w:val="26"/>
                <w:szCs w:val="26"/>
                <w:lang w:val="en-GB"/>
              </w:rPr>
            </w:pPr>
            <w:r w:rsidRPr="00D17428">
              <w:rPr>
                <w:rFonts w:asciiTheme="minorBidi" w:hAnsiTheme="minorBidi" w:cstheme="minorBidi"/>
                <w:sz w:val="26"/>
                <w:szCs w:val="26"/>
              </w:rPr>
              <w:t>(504)</w:t>
            </w:r>
          </w:p>
        </w:tc>
      </w:tr>
      <w:tr w:rsidR="00124C0A" w:rsidRPr="001B4E16" w14:paraId="5DF7F2B0" w14:textId="77777777">
        <w:tc>
          <w:tcPr>
            <w:tcW w:w="2449" w:type="pct"/>
          </w:tcPr>
          <w:p w14:paraId="4AD52E63" w14:textId="147680D4" w:rsidR="00124C0A" w:rsidRPr="001B4E16" w:rsidRDefault="00124C0A" w:rsidP="00124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19" w:right="-165" w:hanging="519"/>
              <w:rPr>
                <w:rFonts w:ascii="Cordia New" w:hAnsi="Cordia New" w:cs="Cordia New"/>
                <w:sz w:val="26"/>
                <w:szCs w:val="26"/>
                <w:cs/>
                <w:lang w:val="en-GB"/>
              </w:rPr>
            </w:pPr>
            <w:r w:rsidRPr="001B4E16">
              <w:rPr>
                <w:rFonts w:ascii="Cordia New" w:hAnsi="Cordia New" w:cs="Cordia New" w:hint="cs"/>
                <w:sz w:val="26"/>
                <w:szCs w:val="26"/>
                <w:u w:val="single"/>
                <w:cs/>
              </w:rPr>
              <w:t>หัก</w:t>
            </w:r>
            <w:r w:rsidRPr="001B4E16">
              <w:rPr>
                <w:rFonts w:ascii="Cordia New" w:hAnsi="Cordia New" w:cs="Cordia New" w:hint="cs"/>
                <w:sz w:val="26"/>
                <w:szCs w:val="26"/>
                <w:lang w:val="en-GB"/>
              </w:rPr>
              <w:t xml:space="preserve"> </w:t>
            </w:r>
            <w:r w:rsidRPr="001B4E16">
              <w:rPr>
                <w:rFonts w:ascii="Cordia New" w:hAnsi="Cordia New" w:cs="Cordia New" w:hint="cs"/>
                <w:sz w:val="26"/>
                <w:szCs w:val="26"/>
                <w:cs/>
                <w:lang w:val="en-GB"/>
              </w:rPr>
              <w:t>กลับรายการค่าเผื่อ</w:t>
            </w:r>
            <w:r w:rsidRPr="001B4E16">
              <w:rPr>
                <w:rFonts w:ascii="Cordia New" w:hAnsi="Cordia New" w:cs="Cordia New" w:hint="cs"/>
                <w:sz w:val="26"/>
                <w:szCs w:val="26"/>
                <w:cs/>
              </w:rPr>
              <w:t>ผลขาดทุนด้านเครดิตที่คาดว่าจะเกิดขึ้น</w:t>
            </w:r>
          </w:p>
        </w:tc>
        <w:tc>
          <w:tcPr>
            <w:tcW w:w="1187" w:type="pct"/>
            <w:vAlign w:val="bottom"/>
          </w:tcPr>
          <w:p w14:paraId="6F617B4E" w14:textId="20327C54" w:rsidR="00124C0A" w:rsidRPr="00374D96" w:rsidRDefault="00124C0A" w:rsidP="00124C0A">
            <w:pPr>
              <w:tabs>
                <w:tab w:val="clear" w:pos="1644"/>
                <w:tab w:val="left" w:pos="1512"/>
              </w:tabs>
              <w:spacing w:line="380" w:lineRule="exact"/>
              <w:ind w:right="-12"/>
              <w:jc w:val="right"/>
              <w:rPr>
                <w:rFonts w:asciiTheme="minorBidi" w:hAnsiTheme="minorBidi" w:cstheme="minorBidi"/>
                <w:sz w:val="26"/>
                <w:szCs w:val="26"/>
                <w:lang w:val="en-GB"/>
              </w:rPr>
            </w:pPr>
            <w:r>
              <w:rPr>
                <w:rFonts w:ascii="Cordia New" w:hAnsi="Cordia New" w:cs="Cordia New"/>
                <w:sz w:val="26"/>
                <w:szCs w:val="26"/>
                <w:lang w:val="en-GB"/>
              </w:rPr>
              <w:t>1,111</w:t>
            </w:r>
          </w:p>
        </w:tc>
        <w:tc>
          <w:tcPr>
            <w:tcW w:w="128" w:type="pct"/>
            <w:vAlign w:val="bottom"/>
          </w:tcPr>
          <w:p w14:paraId="09C45C65" w14:textId="77777777" w:rsidR="00124C0A" w:rsidRPr="001B4E16" w:rsidRDefault="00124C0A" w:rsidP="00124C0A">
            <w:pPr>
              <w:tabs>
                <w:tab w:val="clear" w:pos="1644"/>
                <w:tab w:val="left" w:pos="1512"/>
                <w:tab w:val="left" w:pos="3090"/>
                <w:tab w:val="left" w:pos="4860"/>
              </w:tabs>
              <w:spacing w:line="380" w:lineRule="exact"/>
              <w:ind w:right="-12"/>
              <w:jc w:val="right"/>
              <w:rPr>
                <w:rFonts w:ascii="Cordia New" w:hAnsi="Cordia New" w:cs="Cordia New"/>
                <w:snapToGrid w:val="0"/>
                <w:sz w:val="26"/>
                <w:szCs w:val="26"/>
                <w:cs/>
                <w:lang w:eastAsia="th-TH"/>
              </w:rPr>
            </w:pPr>
          </w:p>
        </w:tc>
        <w:tc>
          <w:tcPr>
            <w:tcW w:w="1236" w:type="pct"/>
          </w:tcPr>
          <w:p w14:paraId="4D194850" w14:textId="4DC19D5A" w:rsidR="00124C0A" w:rsidRPr="00374D96" w:rsidRDefault="00124C0A" w:rsidP="00124C0A">
            <w:pPr>
              <w:tabs>
                <w:tab w:val="clear" w:pos="1644"/>
                <w:tab w:val="left" w:pos="1512"/>
              </w:tabs>
              <w:spacing w:line="380" w:lineRule="exact"/>
              <w:ind w:right="-12"/>
              <w:jc w:val="right"/>
              <w:rPr>
                <w:rFonts w:asciiTheme="minorBidi" w:hAnsiTheme="minorBidi" w:cstheme="minorBidi"/>
                <w:sz w:val="26"/>
                <w:szCs w:val="26"/>
                <w:lang w:val="en-GB"/>
              </w:rPr>
            </w:pPr>
            <w:r w:rsidRPr="008F0FF6">
              <w:rPr>
                <w:rFonts w:asciiTheme="minorBidi" w:hAnsiTheme="minorBidi" w:cstheme="minorBidi"/>
                <w:sz w:val="26"/>
                <w:szCs w:val="26"/>
              </w:rPr>
              <w:t>9,814</w:t>
            </w:r>
          </w:p>
        </w:tc>
      </w:tr>
      <w:tr w:rsidR="00374D96" w:rsidRPr="00EF48EF" w14:paraId="4A09FB1C" w14:textId="77777777" w:rsidTr="00BE1E64">
        <w:tc>
          <w:tcPr>
            <w:tcW w:w="2449" w:type="pct"/>
          </w:tcPr>
          <w:p w14:paraId="0C262AAC" w14:textId="2DB7E29E" w:rsidR="00374D96" w:rsidRPr="001B4E16" w:rsidRDefault="00374D96" w:rsidP="00374D96">
            <w:pPr>
              <w:spacing w:line="380" w:lineRule="exact"/>
              <w:rPr>
                <w:rFonts w:ascii="Cordia New" w:hAnsi="Cordia New" w:cs="Cordia New"/>
                <w:sz w:val="26"/>
                <w:szCs w:val="26"/>
                <w:cs/>
                <w:lang w:val="en-GB"/>
              </w:rPr>
            </w:pPr>
            <w:r w:rsidRPr="001B4E16">
              <w:rPr>
                <w:rFonts w:ascii="Cordia New" w:hAnsi="Cordia New" w:cs="Cordia New" w:hint="cs"/>
                <w:sz w:val="26"/>
                <w:szCs w:val="26"/>
                <w:cs/>
                <w:lang w:val="en-GB"/>
              </w:rPr>
              <w:t xml:space="preserve">ยอดคงเหลือ ณ วันที่ </w:t>
            </w:r>
            <w:r w:rsidRPr="001B4E16">
              <w:rPr>
                <w:rFonts w:ascii="Cordia New" w:hAnsi="Cordia New" w:cs="Cordia New"/>
                <w:sz w:val="26"/>
                <w:szCs w:val="26"/>
              </w:rPr>
              <w:t xml:space="preserve">31 </w:t>
            </w:r>
            <w:r w:rsidRPr="001B4E16">
              <w:rPr>
                <w:rFonts w:ascii="Cordia New" w:hAnsi="Cordia New" w:cs="Cordia New" w:hint="cs"/>
                <w:sz w:val="26"/>
                <w:szCs w:val="26"/>
                <w:cs/>
              </w:rPr>
              <w:t>มีนาคม</w:t>
            </w:r>
            <w:r w:rsidRPr="001B4E16">
              <w:rPr>
                <w:rFonts w:ascii="Cordia New" w:eastAsia="SimSun" w:hAnsi="Cordia New" w:cs="Cordia New"/>
                <w:sz w:val="26"/>
                <w:szCs w:val="26"/>
                <w:lang w:val="en-GB"/>
              </w:rPr>
              <w:t xml:space="preserve"> </w:t>
            </w:r>
            <w:r w:rsidRPr="001B4E16">
              <w:rPr>
                <w:rFonts w:ascii="Cordia New" w:eastAsia="SimSun" w:hAnsi="Cordia New" w:cs="Cordia New" w:hint="cs"/>
                <w:sz w:val="26"/>
                <w:szCs w:val="26"/>
              </w:rPr>
              <w:t>256</w:t>
            </w:r>
            <w:r>
              <w:rPr>
                <w:rFonts w:ascii="Cordia New" w:eastAsia="SimSun" w:hAnsi="Cordia New" w:cs="Cordia New"/>
                <w:sz w:val="26"/>
                <w:szCs w:val="26"/>
              </w:rPr>
              <w:t>9</w:t>
            </w:r>
          </w:p>
        </w:tc>
        <w:tc>
          <w:tcPr>
            <w:tcW w:w="1187" w:type="pct"/>
            <w:tcBorders>
              <w:top w:val="single" w:sz="4" w:space="0" w:color="auto"/>
              <w:bottom w:val="single" w:sz="12" w:space="0" w:color="auto"/>
            </w:tcBorders>
          </w:tcPr>
          <w:p w14:paraId="2F3FCF11" w14:textId="2CAFDE82" w:rsidR="00374D96" w:rsidRPr="00374D96" w:rsidRDefault="00967F5A" w:rsidP="00374D96">
            <w:pPr>
              <w:tabs>
                <w:tab w:val="clear" w:pos="1644"/>
                <w:tab w:val="left" w:pos="1512"/>
              </w:tabs>
              <w:spacing w:line="380" w:lineRule="exact"/>
              <w:ind w:right="-12"/>
              <w:jc w:val="right"/>
              <w:rPr>
                <w:rFonts w:asciiTheme="minorBidi" w:hAnsiTheme="minorBidi" w:cstheme="minorBidi"/>
                <w:sz w:val="26"/>
                <w:szCs w:val="26"/>
                <w:lang w:val="en-GB"/>
              </w:rPr>
            </w:pPr>
            <w:r>
              <w:rPr>
                <w:rFonts w:ascii="Cordia New" w:hAnsi="Cordia New" w:cs="Cordia New"/>
                <w:sz w:val="26"/>
                <w:szCs w:val="26"/>
              </w:rPr>
              <w:t>(</w:t>
            </w:r>
            <w:r>
              <w:rPr>
                <w:rFonts w:ascii="Cordia New" w:hAnsi="Cordia New" w:cs="Cordia New"/>
                <w:sz w:val="26"/>
                <w:szCs w:val="26"/>
                <w:lang w:val="en-GB"/>
              </w:rPr>
              <w:t>33,757)</w:t>
            </w:r>
          </w:p>
        </w:tc>
        <w:tc>
          <w:tcPr>
            <w:tcW w:w="128" w:type="pct"/>
          </w:tcPr>
          <w:p w14:paraId="3DF79D10" w14:textId="77777777" w:rsidR="00374D96" w:rsidRPr="001B4E16" w:rsidRDefault="00374D96" w:rsidP="00374D96">
            <w:pPr>
              <w:pStyle w:val="BodyTextIndent"/>
              <w:tabs>
                <w:tab w:val="clear" w:pos="907"/>
                <w:tab w:val="clear" w:pos="1644"/>
                <w:tab w:val="left" w:pos="884"/>
                <w:tab w:val="left" w:pos="1512"/>
              </w:tabs>
              <w:spacing w:after="0" w:line="380" w:lineRule="exact"/>
              <w:ind w:right="-12"/>
              <w:jc w:val="right"/>
              <w:rPr>
                <w:rFonts w:ascii="Cordia New" w:hAnsi="Cordia New" w:cs="Cordia New"/>
                <w:sz w:val="26"/>
                <w:szCs w:val="26"/>
                <w:cs/>
              </w:rPr>
            </w:pPr>
          </w:p>
        </w:tc>
        <w:tc>
          <w:tcPr>
            <w:tcW w:w="1236" w:type="pct"/>
            <w:tcBorders>
              <w:top w:val="single" w:sz="4" w:space="0" w:color="auto"/>
              <w:bottom w:val="single" w:sz="12" w:space="0" w:color="auto"/>
            </w:tcBorders>
          </w:tcPr>
          <w:p w14:paraId="5F513924" w14:textId="76AB3A1B" w:rsidR="00374D96" w:rsidRPr="00374D96" w:rsidRDefault="008462AD" w:rsidP="00374D96">
            <w:pPr>
              <w:tabs>
                <w:tab w:val="clear" w:pos="1644"/>
                <w:tab w:val="left" w:pos="1512"/>
              </w:tabs>
              <w:spacing w:line="380" w:lineRule="exact"/>
              <w:ind w:right="-12"/>
              <w:jc w:val="right"/>
              <w:rPr>
                <w:rFonts w:asciiTheme="minorBidi" w:hAnsiTheme="minorBidi" w:cstheme="minorBidi"/>
                <w:sz w:val="26"/>
                <w:szCs w:val="26"/>
                <w:cs/>
                <w:lang w:val="en-GB"/>
              </w:rPr>
            </w:pPr>
            <w:r w:rsidRPr="008462AD">
              <w:rPr>
                <w:rFonts w:asciiTheme="minorBidi" w:hAnsiTheme="minorBidi" w:cstheme="minorBidi"/>
                <w:sz w:val="26"/>
                <w:szCs w:val="26"/>
                <w:lang w:val="en-GB"/>
              </w:rPr>
              <w:t>(46,297)</w:t>
            </w:r>
          </w:p>
        </w:tc>
      </w:tr>
    </w:tbl>
    <w:p w14:paraId="700A46E3" w14:textId="77777777" w:rsidR="0040634C" w:rsidRDefault="0040634C" w:rsidP="0040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highlight w:val="cyan"/>
        </w:rPr>
      </w:pPr>
    </w:p>
    <w:p w14:paraId="212B66C6" w14:textId="3DDF7874" w:rsidR="0040634C" w:rsidRPr="00B5400A" w:rsidRDefault="0040634C" w:rsidP="008E5900">
      <w:pPr>
        <w:pStyle w:val="CordiaNew"/>
        <w:numPr>
          <w:ilvl w:val="0"/>
          <w:numId w:val="16"/>
        </w:numPr>
        <w:tabs>
          <w:tab w:val="clear" w:pos="360"/>
          <w:tab w:val="clear" w:pos="4153"/>
        </w:tabs>
        <w:jc w:val="thaiDistribute"/>
        <w:rPr>
          <w:rFonts w:ascii="Cordia New" w:hAnsi="Cordia New" w:cs="Cordia New"/>
          <w:b/>
          <w:bCs/>
          <w:sz w:val="26"/>
          <w:szCs w:val="26"/>
        </w:rPr>
      </w:pPr>
      <w:r w:rsidRPr="0040634C">
        <w:rPr>
          <w:rFonts w:ascii="Cordia New" w:hAnsi="Cordia New" w:cs="Cordia New" w:hint="cs"/>
          <w:b/>
          <w:bCs/>
          <w:sz w:val="26"/>
          <w:szCs w:val="26"/>
          <w:cs/>
          <w:lang w:val="en-GB"/>
        </w:rPr>
        <w:t>สินค้าคงเหลือ</w:t>
      </w:r>
    </w:p>
    <w:p w14:paraId="26F26738" w14:textId="77777777" w:rsidR="00B5400A" w:rsidRPr="0040634C" w:rsidRDefault="00B5400A" w:rsidP="00B5400A">
      <w:pPr>
        <w:pStyle w:val="CordiaNew"/>
        <w:tabs>
          <w:tab w:val="clear" w:pos="4153"/>
        </w:tabs>
        <w:ind w:left="360"/>
        <w:jc w:val="thaiDistribute"/>
        <w:rPr>
          <w:rFonts w:ascii="Cordia New" w:hAnsi="Cordia New" w:cs="Cordia New"/>
          <w:b/>
          <w:bCs/>
          <w:sz w:val="26"/>
          <w:szCs w:val="26"/>
        </w:rPr>
      </w:pPr>
    </w:p>
    <w:tbl>
      <w:tblPr>
        <w:tblW w:w="9252" w:type="dxa"/>
        <w:tblInd w:w="252" w:type="dxa"/>
        <w:tblLayout w:type="fixed"/>
        <w:tblLook w:val="0000" w:firstRow="0" w:lastRow="0" w:firstColumn="0" w:lastColumn="0" w:noHBand="0" w:noVBand="0"/>
      </w:tblPr>
      <w:tblGrid>
        <w:gridCol w:w="3807"/>
        <w:gridCol w:w="1170"/>
        <w:gridCol w:w="236"/>
        <w:gridCol w:w="1177"/>
        <w:gridCol w:w="241"/>
        <w:gridCol w:w="1172"/>
        <w:gridCol w:w="245"/>
        <w:gridCol w:w="1204"/>
      </w:tblGrid>
      <w:tr w:rsidR="00B5400A" w:rsidRPr="0040634C" w14:paraId="336BE0C8" w14:textId="77777777" w:rsidTr="00225036">
        <w:tc>
          <w:tcPr>
            <w:tcW w:w="3807" w:type="dxa"/>
          </w:tcPr>
          <w:p w14:paraId="63A29E0B" w14:textId="0DF8F04F" w:rsidR="00B5400A" w:rsidRPr="0040634C" w:rsidRDefault="00E42EA0" w:rsidP="00B54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108"/>
              <w:rPr>
                <w:rFonts w:ascii="Cordia New" w:hAnsi="Cordia New" w:cs="Cordia New"/>
                <w:sz w:val="26"/>
                <w:szCs w:val="26"/>
              </w:rPr>
            </w:pPr>
            <w:r w:rsidRPr="00EF48EF">
              <w:rPr>
                <w:rFonts w:ascii="Cordia New" w:hAnsi="Cordia New" w:cs="Cordia New" w:hint="cs"/>
                <w:sz w:val="26"/>
                <w:szCs w:val="26"/>
              </w:rPr>
              <w:t>(</w:t>
            </w:r>
            <w:r w:rsidRPr="00EF48EF">
              <w:rPr>
                <w:rFonts w:ascii="Cordia New" w:hAnsi="Cordia New" w:cs="Cordia New" w:hint="cs"/>
                <w:sz w:val="26"/>
                <w:szCs w:val="26"/>
                <w:cs/>
              </w:rPr>
              <w:t>ห</w:t>
            </w:r>
            <w:r>
              <w:rPr>
                <w:rFonts w:ascii="Cordia New" w:hAnsi="Cordia New" w:cs="Cordia New" w:hint="cs"/>
                <w:sz w:val="26"/>
                <w:szCs w:val="26"/>
                <w:cs/>
              </w:rPr>
              <w:t>น่วย</w:t>
            </w:r>
            <w:r w:rsidR="006C4078">
              <w:rPr>
                <w:rFonts w:ascii="Cordia New" w:hAnsi="Cordia New" w:cs="Cordia New" w:hint="cs"/>
                <w:sz w:val="26"/>
                <w:szCs w:val="26"/>
                <w:cs/>
              </w:rPr>
              <w:t xml:space="preserve"> </w:t>
            </w:r>
            <w:r w:rsidRPr="00EF48EF">
              <w:rPr>
                <w:rFonts w:ascii="Cordia New" w:hAnsi="Cordia New" w:cs="Cordia New" w:hint="cs"/>
                <w:sz w:val="26"/>
                <w:szCs w:val="26"/>
                <w:cs/>
              </w:rPr>
              <w:t>:</w:t>
            </w:r>
            <w:r w:rsidRPr="00EF48EF">
              <w:rPr>
                <w:rFonts w:ascii="Cordia New" w:hAnsi="Cordia New" w:cs="Cordia New" w:hint="cs"/>
                <w:sz w:val="26"/>
                <w:szCs w:val="26"/>
              </w:rPr>
              <w:t xml:space="preserve"> </w:t>
            </w:r>
            <w:r w:rsidRPr="00EF48EF">
              <w:rPr>
                <w:rFonts w:ascii="Cordia New" w:hAnsi="Cordia New" w:cs="Cordia New" w:hint="cs"/>
                <w:sz w:val="26"/>
                <w:szCs w:val="26"/>
                <w:cs/>
              </w:rPr>
              <w:t>พันบาท</w:t>
            </w:r>
            <w:r w:rsidRPr="00EF48EF">
              <w:rPr>
                <w:rFonts w:ascii="Cordia New" w:hAnsi="Cordia New" w:cs="Cordia New" w:hint="cs"/>
                <w:sz w:val="26"/>
                <w:szCs w:val="26"/>
              </w:rPr>
              <w:t>)</w:t>
            </w:r>
          </w:p>
        </w:tc>
        <w:tc>
          <w:tcPr>
            <w:tcW w:w="2583" w:type="dxa"/>
            <w:gridSpan w:val="3"/>
            <w:tcBorders>
              <w:bottom w:val="single" w:sz="4" w:space="0" w:color="auto"/>
            </w:tcBorders>
          </w:tcPr>
          <w:p w14:paraId="7096065A" w14:textId="24097C18" w:rsidR="00B5400A" w:rsidRPr="0040634C" w:rsidRDefault="00B5400A" w:rsidP="00B54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109"/>
              <w:jc w:val="center"/>
              <w:rPr>
                <w:rFonts w:ascii="Cordia New" w:hAnsi="Cordia New" w:cs="Cordia New"/>
                <w:sz w:val="26"/>
                <w:szCs w:val="26"/>
              </w:rPr>
            </w:pPr>
            <w:r w:rsidRPr="00EF48EF">
              <w:rPr>
                <w:rFonts w:ascii="Cordia New" w:eastAsia="Browallia New" w:hAnsi="Cordia New" w:cs="Cordia New" w:hint="cs"/>
                <w:sz w:val="26"/>
                <w:szCs w:val="26"/>
                <w:cs/>
              </w:rPr>
              <w:t>ข้อมูลทางการเงินรวม</w:t>
            </w:r>
          </w:p>
        </w:tc>
        <w:tc>
          <w:tcPr>
            <w:tcW w:w="241" w:type="dxa"/>
          </w:tcPr>
          <w:p w14:paraId="467E9C49" w14:textId="77777777" w:rsidR="00B5400A" w:rsidRPr="0040634C" w:rsidRDefault="00B5400A" w:rsidP="00B54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109"/>
              <w:jc w:val="center"/>
              <w:rPr>
                <w:rFonts w:ascii="Cordia New" w:hAnsi="Cordia New" w:cs="Cordia New"/>
                <w:sz w:val="26"/>
                <w:szCs w:val="26"/>
              </w:rPr>
            </w:pPr>
          </w:p>
        </w:tc>
        <w:tc>
          <w:tcPr>
            <w:tcW w:w="2621" w:type="dxa"/>
            <w:gridSpan w:val="3"/>
            <w:tcBorders>
              <w:bottom w:val="single" w:sz="4" w:space="0" w:color="auto"/>
            </w:tcBorders>
          </w:tcPr>
          <w:p w14:paraId="023E8473" w14:textId="2DD2CA7B" w:rsidR="00B5400A" w:rsidRPr="0040634C" w:rsidRDefault="00B5400A" w:rsidP="00B54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50" w:right="-108"/>
              <w:jc w:val="center"/>
              <w:rPr>
                <w:rFonts w:ascii="Cordia New" w:hAnsi="Cordia New" w:cs="Cordia New"/>
                <w:sz w:val="26"/>
                <w:szCs w:val="26"/>
              </w:rPr>
            </w:pPr>
            <w:r w:rsidRPr="00EF48EF">
              <w:rPr>
                <w:rFonts w:ascii="Cordia New" w:eastAsia="Browallia New" w:hAnsi="Cordia New" w:cs="Cordia New" w:hint="cs"/>
                <w:sz w:val="26"/>
                <w:szCs w:val="26"/>
                <w:cs/>
              </w:rPr>
              <w:t>ข้อมูลทางการเงินเฉพาะ</w:t>
            </w:r>
            <w:r w:rsidRPr="00EA69AB">
              <w:rPr>
                <w:rFonts w:ascii="Cordia New" w:eastAsia="Browallia New" w:hAnsi="Cordia New" w:cs="Cordia New"/>
                <w:sz w:val="26"/>
                <w:szCs w:val="26"/>
                <w:cs/>
              </w:rPr>
              <w:t>กิจการ</w:t>
            </w:r>
          </w:p>
        </w:tc>
      </w:tr>
      <w:tr w:rsidR="00EE436C" w:rsidRPr="0040634C" w14:paraId="7B896CEE" w14:textId="77777777" w:rsidTr="00225036">
        <w:tc>
          <w:tcPr>
            <w:tcW w:w="3807" w:type="dxa"/>
          </w:tcPr>
          <w:p w14:paraId="4C9B2A8E" w14:textId="77777777" w:rsidR="00EE436C" w:rsidRPr="0040634C" w:rsidRDefault="00EE436C" w:rsidP="00EE4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108"/>
              <w:rPr>
                <w:rFonts w:ascii="Cordia New" w:hAnsi="Cordia New" w:cs="Cordia New"/>
                <w:sz w:val="26"/>
                <w:szCs w:val="26"/>
              </w:rPr>
            </w:pPr>
          </w:p>
        </w:tc>
        <w:tc>
          <w:tcPr>
            <w:tcW w:w="1170" w:type="dxa"/>
            <w:tcBorders>
              <w:top w:val="single" w:sz="4" w:space="0" w:color="auto"/>
              <w:bottom w:val="single" w:sz="4" w:space="0" w:color="auto"/>
            </w:tcBorders>
            <w:vAlign w:val="bottom"/>
          </w:tcPr>
          <w:p w14:paraId="43A01969" w14:textId="21D9896E" w:rsidR="00EE436C" w:rsidRDefault="00EE436C" w:rsidP="0083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
              <w:jc w:val="center"/>
              <w:rPr>
                <w:rFonts w:ascii="Cordia New" w:eastAsia="SimSun" w:hAnsi="Cordia New" w:cs="Cordia New"/>
                <w:sz w:val="26"/>
                <w:szCs w:val="26"/>
                <w:lang w:val="en-GB"/>
              </w:rPr>
            </w:pPr>
            <w:r w:rsidRPr="00EE436C">
              <w:rPr>
                <w:rFonts w:ascii="Cordia New" w:eastAsia="SimSun" w:hAnsi="Cordia New" w:cs="Cordia New"/>
                <w:sz w:val="26"/>
                <w:szCs w:val="26"/>
                <w:lang w:val="en-GB"/>
              </w:rPr>
              <w:t xml:space="preserve">31 </w:t>
            </w:r>
            <w:r w:rsidRPr="00EE436C">
              <w:rPr>
                <w:rFonts w:ascii="Cordia New" w:eastAsia="SimSun" w:hAnsi="Cordia New" w:cs="Cordia New"/>
                <w:sz w:val="26"/>
                <w:szCs w:val="26"/>
                <w:cs/>
                <w:lang w:val="en-GB"/>
              </w:rPr>
              <w:t>มีนาคม</w:t>
            </w:r>
          </w:p>
          <w:p w14:paraId="77BC6884" w14:textId="3F48FDBA" w:rsidR="00EE436C" w:rsidRPr="0040634C" w:rsidRDefault="00EE436C" w:rsidP="0083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
              <w:jc w:val="center"/>
              <w:rPr>
                <w:rFonts w:ascii="Cordia New" w:hAnsi="Cordia New" w:cs="Cordia New"/>
                <w:sz w:val="26"/>
                <w:szCs w:val="26"/>
                <w:cs/>
              </w:rPr>
            </w:pPr>
            <w:r w:rsidRPr="00EF48EF">
              <w:rPr>
                <w:rFonts w:ascii="Cordia New" w:eastAsia="SimSun" w:hAnsi="Cordia New" w:cs="Cordia New" w:hint="cs"/>
                <w:sz w:val="26"/>
                <w:szCs w:val="26"/>
              </w:rPr>
              <w:t>256</w:t>
            </w:r>
            <w:r>
              <w:rPr>
                <w:rFonts w:ascii="Cordia New" w:eastAsia="SimSun" w:hAnsi="Cordia New" w:cs="Cordia New"/>
                <w:sz w:val="26"/>
                <w:szCs w:val="26"/>
              </w:rPr>
              <w:t>9</w:t>
            </w:r>
          </w:p>
        </w:tc>
        <w:tc>
          <w:tcPr>
            <w:tcW w:w="236" w:type="dxa"/>
            <w:tcBorders>
              <w:top w:val="single" w:sz="4" w:space="0" w:color="auto"/>
            </w:tcBorders>
            <w:vAlign w:val="bottom"/>
          </w:tcPr>
          <w:p w14:paraId="1202957A" w14:textId="77777777" w:rsidR="00EE436C" w:rsidRPr="0040634C" w:rsidRDefault="00EE436C" w:rsidP="0083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
              <w:jc w:val="center"/>
              <w:rPr>
                <w:rFonts w:ascii="Cordia New" w:hAnsi="Cordia New" w:cs="Cordia New"/>
                <w:sz w:val="26"/>
                <w:szCs w:val="26"/>
                <w:cs/>
              </w:rPr>
            </w:pPr>
          </w:p>
        </w:tc>
        <w:tc>
          <w:tcPr>
            <w:tcW w:w="1177" w:type="dxa"/>
            <w:tcBorders>
              <w:top w:val="single" w:sz="4" w:space="0" w:color="auto"/>
              <w:bottom w:val="single" w:sz="4" w:space="0" w:color="auto"/>
            </w:tcBorders>
            <w:vAlign w:val="bottom"/>
          </w:tcPr>
          <w:p w14:paraId="4112D441" w14:textId="77777777" w:rsidR="00EE436C" w:rsidRDefault="00EE436C" w:rsidP="0083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
              <w:jc w:val="center"/>
              <w:rPr>
                <w:rFonts w:ascii="Cordia New" w:hAnsi="Cordia New" w:cs="Cordia New"/>
                <w:sz w:val="26"/>
                <w:szCs w:val="26"/>
              </w:rPr>
            </w:pPr>
            <w:r w:rsidRPr="00EF48EF">
              <w:rPr>
                <w:rFonts w:ascii="Cordia New" w:hAnsi="Cordia New" w:cs="Cordia New" w:hint="cs"/>
                <w:sz w:val="26"/>
                <w:szCs w:val="26"/>
                <w:lang w:val="en-GB"/>
              </w:rPr>
              <w:t>31</w:t>
            </w:r>
            <w:r w:rsidRPr="00EF48EF">
              <w:rPr>
                <w:rFonts w:ascii="Cordia New" w:hAnsi="Cordia New" w:cs="Cordia New" w:hint="cs"/>
                <w:sz w:val="26"/>
                <w:szCs w:val="26"/>
                <w:cs/>
              </w:rPr>
              <w:t xml:space="preserve"> ธันวาคม</w:t>
            </w:r>
          </w:p>
          <w:p w14:paraId="082D372D" w14:textId="5BA8F9FA" w:rsidR="00EE436C" w:rsidRPr="00EE436C" w:rsidRDefault="00EE436C" w:rsidP="0083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
              <w:jc w:val="center"/>
              <w:rPr>
                <w:rFonts w:ascii="Cordia New" w:hAnsi="Cordia New" w:cs="Cordia New"/>
                <w:sz w:val="26"/>
                <w:szCs w:val="26"/>
              </w:rPr>
            </w:pPr>
            <w:r w:rsidRPr="00EF48EF">
              <w:rPr>
                <w:rFonts w:ascii="Cordia New" w:hAnsi="Cordia New" w:cs="Cordia New" w:hint="cs"/>
                <w:sz w:val="26"/>
                <w:szCs w:val="26"/>
                <w:lang w:val="en-GB"/>
              </w:rPr>
              <w:t>256</w:t>
            </w:r>
            <w:r>
              <w:rPr>
                <w:rFonts w:ascii="Cordia New" w:hAnsi="Cordia New" w:cs="Cordia New"/>
                <w:sz w:val="26"/>
                <w:szCs w:val="26"/>
              </w:rPr>
              <w:t>8</w:t>
            </w:r>
          </w:p>
        </w:tc>
        <w:tc>
          <w:tcPr>
            <w:tcW w:w="241" w:type="dxa"/>
            <w:vAlign w:val="bottom"/>
          </w:tcPr>
          <w:p w14:paraId="49AA6242" w14:textId="77777777" w:rsidR="00EE436C" w:rsidRPr="0040634C" w:rsidRDefault="00EE436C" w:rsidP="0083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
              <w:jc w:val="center"/>
              <w:rPr>
                <w:rFonts w:ascii="Cordia New" w:hAnsi="Cordia New" w:cs="Cordia New"/>
                <w:sz w:val="26"/>
                <w:szCs w:val="26"/>
                <w:cs/>
              </w:rPr>
            </w:pPr>
          </w:p>
        </w:tc>
        <w:tc>
          <w:tcPr>
            <w:tcW w:w="1172" w:type="dxa"/>
            <w:tcBorders>
              <w:top w:val="single" w:sz="4" w:space="0" w:color="auto"/>
              <w:bottom w:val="single" w:sz="4" w:space="0" w:color="auto"/>
            </w:tcBorders>
            <w:vAlign w:val="bottom"/>
          </w:tcPr>
          <w:p w14:paraId="2CB22255" w14:textId="77777777" w:rsidR="00EE436C" w:rsidRDefault="00EE436C" w:rsidP="0083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
              <w:jc w:val="center"/>
              <w:rPr>
                <w:rFonts w:ascii="Cordia New" w:eastAsia="SimSun" w:hAnsi="Cordia New" w:cs="Cordia New"/>
                <w:sz w:val="26"/>
                <w:szCs w:val="26"/>
                <w:lang w:val="en-GB"/>
              </w:rPr>
            </w:pPr>
            <w:r w:rsidRPr="00EE436C">
              <w:rPr>
                <w:rFonts w:ascii="Cordia New" w:eastAsia="SimSun" w:hAnsi="Cordia New" w:cs="Cordia New"/>
                <w:sz w:val="26"/>
                <w:szCs w:val="26"/>
                <w:lang w:val="en-GB"/>
              </w:rPr>
              <w:t xml:space="preserve">31 </w:t>
            </w:r>
            <w:r w:rsidRPr="00EE436C">
              <w:rPr>
                <w:rFonts w:ascii="Cordia New" w:eastAsia="SimSun" w:hAnsi="Cordia New" w:cs="Cordia New"/>
                <w:sz w:val="26"/>
                <w:szCs w:val="26"/>
                <w:cs/>
                <w:lang w:val="en-GB"/>
              </w:rPr>
              <w:t>มีนาคม</w:t>
            </w:r>
          </w:p>
          <w:p w14:paraId="28885E90" w14:textId="48DBD0CC" w:rsidR="00EE436C" w:rsidRPr="0040634C" w:rsidRDefault="00EE436C" w:rsidP="0083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
              <w:jc w:val="center"/>
              <w:rPr>
                <w:rFonts w:ascii="Cordia New" w:hAnsi="Cordia New" w:cs="Cordia New"/>
                <w:sz w:val="26"/>
                <w:szCs w:val="26"/>
                <w:lang w:val="en-GB"/>
              </w:rPr>
            </w:pPr>
            <w:r w:rsidRPr="00EF48EF">
              <w:rPr>
                <w:rFonts w:ascii="Cordia New" w:eastAsia="SimSun" w:hAnsi="Cordia New" w:cs="Cordia New" w:hint="cs"/>
                <w:sz w:val="26"/>
                <w:szCs w:val="26"/>
              </w:rPr>
              <w:t>256</w:t>
            </w:r>
            <w:r>
              <w:rPr>
                <w:rFonts w:ascii="Cordia New" w:eastAsia="SimSun" w:hAnsi="Cordia New" w:cs="Cordia New"/>
                <w:sz w:val="26"/>
                <w:szCs w:val="26"/>
              </w:rPr>
              <w:t>9</w:t>
            </w:r>
          </w:p>
        </w:tc>
        <w:tc>
          <w:tcPr>
            <w:tcW w:w="245" w:type="dxa"/>
            <w:tcBorders>
              <w:top w:val="single" w:sz="4" w:space="0" w:color="auto"/>
            </w:tcBorders>
            <w:vAlign w:val="bottom"/>
          </w:tcPr>
          <w:p w14:paraId="12A072F6" w14:textId="77777777" w:rsidR="00EE436C" w:rsidRPr="0040634C" w:rsidRDefault="00EE436C" w:rsidP="0083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
              <w:jc w:val="center"/>
              <w:rPr>
                <w:rFonts w:ascii="Cordia New" w:hAnsi="Cordia New" w:cs="Cordia New"/>
                <w:sz w:val="26"/>
                <w:szCs w:val="26"/>
                <w:cs/>
              </w:rPr>
            </w:pPr>
          </w:p>
        </w:tc>
        <w:tc>
          <w:tcPr>
            <w:tcW w:w="1204" w:type="dxa"/>
            <w:tcBorders>
              <w:top w:val="single" w:sz="4" w:space="0" w:color="auto"/>
              <w:bottom w:val="single" w:sz="4" w:space="0" w:color="auto"/>
            </w:tcBorders>
            <w:vAlign w:val="bottom"/>
          </w:tcPr>
          <w:p w14:paraId="1B582FEC" w14:textId="77777777" w:rsidR="00EE436C" w:rsidRDefault="00EE436C" w:rsidP="0083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
              <w:jc w:val="center"/>
              <w:rPr>
                <w:rFonts w:ascii="Cordia New" w:hAnsi="Cordia New" w:cs="Cordia New"/>
                <w:sz w:val="26"/>
                <w:szCs w:val="26"/>
              </w:rPr>
            </w:pPr>
            <w:r w:rsidRPr="00EF48EF">
              <w:rPr>
                <w:rFonts w:ascii="Cordia New" w:hAnsi="Cordia New" w:cs="Cordia New" w:hint="cs"/>
                <w:sz w:val="26"/>
                <w:szCs w:val="26"/>
                <w:lang w:val="en-GB"/>
              </w:rPr>
              <w:t>31</w:t>
            </w:r>
            <w:r w:rsidRPr="00EF48EF">
              <w:rPr>
                <w:rFonts w:ascii="Cordia New" w:hAnsi="Cordia New" w:cs="Cordia New" w:hint="cs"/>
                <w:sz w:val="26"/>
                <w:szCs w:val="26"/>
                <w:cs/>
              </w:rPr>
              <w:t xml:space="preserve"> ธันวาคม</w:t>
            </w:r>
          </w:p>
          <w:p w14:paraId="30670722" w14:textId="213338D1" w:rsidR="00EE436C" w:rsidRPr="0040634C" w:rsidRDefault="00EE436C" w:rsidP="0083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
              <w:jc w:val="center"/>
              <w:rPr>
                <w:rFonts w:ascii="Cordia New" w:hAnsi="Cordia New" w:cs="Cordia New"/>
                <w:sz w:val="26"/>
                <w:szCs w:val="26"/>
                <w:cs/>
              </w:rPr>
            </w:pPr>
            <w:r w:rsidRPr="00EF48EF">
              <w:rPr>
                <w:rFonts w:ascii="Cordia New" w:hAnsi="Cordia New" w:cs="Cordia New" w:hint="cs"/>
                <w:sz w:val="26"/>
                <w:szCs w:val="26"/>
                <w:lang w:val="en-GB"/>
              </w:rPr>
              <w:t>256</w:t>
            </w:r>
            <w:r>
              <w:rPr>
                <w:rFonts w:ascii="Cordia New" w:hAnsi="Cordia New" w:cs="Cordia New"/>
                <w:sz w:val="26"/>
                <w:szCs w:val="26"/>
              </w:rPr>
              <w:t>8</w:t>
            </w:r>
          </w:p>
        </w:tc>
      </w:tr>
      <w:tr w:rsidR="0040634C" w:rsidRPr="0040634C" w14:paraId="3DC887C4" w14:textId="77777777" w:rsidTr="001B4E16">
        <w:trPr>
          <w:trHeight w:hRule="exact" w:val="397"/>
        </w:trPr>
        <w:tc>
          <w:tcPr>
            <w:tcW w:w="3807" w:type="dxa"/>
          </w:tcPr>
          <w:p w14:paraId="6224CE89" w14:textId="77777777" w:rsidR="0040634C" w:rsidRPr="0040634C" w:rsidRDefault="0040634C" w:rsidP="008E2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108"/>
              <w:rPr>
                <w:rFonts w:ascii="Cordia New" w:hAnsi="Cordia New" w:cs="Cordia New"/>
                <w:sz w:val="26"/>
                <w:szCs w:val="26"/>
              </w:rPr>
            </w:pPr>
          </w:p>
        </w:tc>
        <w:tc>
          <w:tcPr>
            <w:tcW w:w="1170" w:type="dxa"/>
            <w:tcBorders>
              <w:top w:val="single" w:sz="4" w:space="0" w:color="auto"/>
            </w:tcBorders>
          </w:tcPr>
          <w:p w14:paraId="39144326" w14:textId="77777777" w:rsidR="0040634C" w:rsidRPr="0040634C" w:rsidRDefault="0040634C" w:rsidP="008E2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236" w:type="dxa"/>
          </w:tcPr>
          <w:p w14:paraId="5960D96D" w14:textId="77777777" w:rsidR="0040634C" w:rsidRPr="0040634C" w:rsidRDefault="0040634C" w:rsidP="008E2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rPr>
                <w:rFonts w:ascii="Cordia New" w:hAnsi="Cordia New" w:cs="Cordia New"/>
                <w:b/>
                <w:bCs/>
                <w:sz w:val="26"/>
                <w:szCs w:val="26"/>
                <w:u w:val="single"/>
              </w:rPr>
            </w:pPr>
          </w:p>
        </w:tc>
        <w:tc>
          <w:tcPr>
            <w:tcW w:w="1177" w:type="dxa"/>
            <w:tcBorders>
              <w:top w:val="single" w:sz="4" w:space="0" w:color="auto"/>
            </w:tcBorders>
          </w:tcPr>
          <w:p w14:paraId="73821584" w14:textId="77777777" w:rsidR="0040634C" w:rsidRPr="0040634C" w:rsidRDefault="0040634C" w:rsidP="008E2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241" w:type="dxa"/>
          </w:tcPr>
          <w:p w14:paraId="608070DF" w14:textId="77777777" w:rsidR="0040634C" w:rsidRPr="0040634C" w:rsidRDefault="0040634C" w:rsidP="008E2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72" w:type="dxa"/>
            <w:tcBorders>
              <w:top w:val="single" w:sz="4" w:space="0" w:color="auto"/>
            </w:tcBorders>
          </w:tcPr>
          <w:p w14:paraId="3A770808" w14:textId="77777777" w:rsidR="0040634C" w:rsidRPr="0040634C" w:rsidRDefault="0040634C" w:rsidP="008E2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245" w:type="dxa"/>
          </w:tcPr>
          <w:p w14:paraId="037BFFC4" w14:textId="77777777" w:rsidR="0040634C" w:rsidRPr="0040634C" w:rsidRDefault="0040634C" w:rsidP="008E2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204" w:type="dxa"/>
            <w:tcBorders>
              <w:top w:val="single" w:sz="4" w:space="0" w:color="auto"/>
            </w:tcBorders>
          </w:tcPr>
          <w:p w14:paraId="470FA20C" w14:textId="77777777" w:rsidR="0040634C" w:rsidRPr="0040634C" w:rsidRDefault="0040634C" w:rsidP="008E2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r>
      <w:tr w:rsidR="007B5104" w:rsidRPr="0040634C" w14:paraId="6AD8B560" w14:textId="77777777" w:rsidTr="00225036">
        <w:tc>
          <w:tcPr>
            <w:tcW w:w="3807" w:type="dxa"/>
          </w:tcPr>
          <w:p w14:paraId="510D4923" w14:textId="77777777"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rPr>
            </w:pPr>
            <w:r w:rsidRPr="0040634C">
              <w:rPr>
                <w:rFonts w:ascii="Cordia New" w:hAnsi="Cordia New" w:cs="Cordia New" w:hint="cs"/>
                <w:sz w:val="26"/>
                <w:szCs w:val="26"/>
                <w:cs/>
              </w:rPr>
              <w:t>วัตถุดิบ</w:t>
            </w:r>
          </w:p>
        </w:tc>
        <w:tc>
          <w:tcPr>
            <w:tcW w:w="1170" w:type="dxa"/>
          </w:tcPr>
          <w:p w14:paraId="05BBA2E1" w14:textId="3978092A"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84,394</w:t>
            </w:r>
          </w:p>
        </w:tc>
        <w:tc>
          <w:tcPr>
            <w:tcW w:w="236" w:type="dxa"/>
          </w:tcPr>
          <w:p w14:paraId="0A643914" w14:textId="77777777"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rPr>
            </w:pPr>
          </w:p>
        </w:tc>
        <w:tc>
          <w:tcPr>
            <w:tcW w:w="1177" w:type="dxa"/>
          </w:tcPr>
          <w:p w14:paraId="41EE759A" w14:textId="6CC1320D"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160,913</w:t>
            </w:r>
          </w:p>
        </w:tc>
        <w:tc>
          <w:tcPr>
            <w:tcW w:w="241" w:type="dxa"/>
          </w:tcPr>
          <w:p w14:paraId="74227DC4" w14:textId="77777777"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172" w:type="dxa"/>
          </w:tcPr>
          <w:p w14:paraId="6A3FCCD3" w14:textId="41BECF1C" w:rsidR="007B5104" w:rsidRPr="00D77F75"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heme="minorBidi" w:hAnsiTheme="minorBidi" w:cstheme="minorBidi"/>
                <w:sz w:val="26"/>
                <w:szCs w:val="26"/>
              </w:rPr>
            </w:pPr>
            <w:r w:rsidRPr="00D77F75">
              <w:rPr>
                <w:rFonts w:asciiTheme="minorBidi" w:hAnsiTheme="minorBidi" w:cstheme="minorBidi"/>
                <w:sz w:val="26"/>
                <w:szCs w:val="26"/>
              </w:rPr>
              <w:t>74,106</w:t>
            </w:r>
          </w:p>
        </w:tc>
        <w:tc>
          <w:tcPr>
            <w:tcW w:w="245" w:type="dxa"/>
          </w:tcPr>
          <w:p w14:paraId="2CA1A7F9" w14:textId="77777777"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204" w:type="dxa"/>
          </w:tcPr>
          <w:p w14:paraId="50B5D5D2" w14:textId="2B79D891"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160,898</w:t>
            </w:r>
          </w:p>
        </w:tc>
      </w:tr>
      <w:tr w:rsidR="007B5104" w:rsidRPr="0040634C" w14:paraId="2D02DFDE" w14:textId="77777777" w:rsidTr="00225036">
        <w:tc>
          <w:tcPr>
            <w:tcW w:w="3807" w:type="dxa"/>
          </w:tcPr>
          <w:p w14:paraId="16B306C8" w14:textId="77777777"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cs/>
              </w:rPr>
            </w:pPr>
            <w:bookmarkStart w:id="1" w:name="_Hlk81128674"/>
            <w:r w:rsidRPr="0040634C">
              <w:rPr>
                <w:rFonts w:ascii="Cordia New" w:hAnsi="Cordia New" w:cs="Cordia New" w:hint="cs"/>
                <w:sz w:val="26"/>
                <w:szCs w:val="26"/>
                <w:cs/>
              </w:rPr>
              <w:t>สินค้าระหว่างผลิต</w:t>
            </w:r>
          </w:p>
        </w:tc>
        <w:tc>
          <w:tcPr>
            <w:tcW w:w="1170" w:type="dxa"/>
          </w:tcPr>
          <w:p w14:paraId="6D17F780" w14:textId="4D047243"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61,864</w:t>
            </w:r>
          </w:p>
        </w:tc>
        <w:tc>
          <w:tcPr>
            <w:tcW w:w="236" w:type="dxa"/>
          </w:tcPr>
          <w:p w14:paraId="4B7EE954" w14:textId="77777777"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u w:val="single"/>
              </w:rPr>
            </w:pPr>
          </w:p>
        </w:tc>
        <w:tc>
          <w:tcPr>
            <w:tcW w:w="1177" w:type="dxa"/>
          </w:tcPr>
          <w:p w14:paraId="5ECA10DB" w14:textId="4AAA0206"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52,266</w:t>
            </w:r>
          </w:p>
        </w:tc>
        <w:tc>
          <w:tcPr>
            <w:tcW w:w="241" w:type="dxa"/>
          </w:tcPr>
          <w:p w14:paraId="08F59D7E" w14:textId="77777777"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172" w:type="dxa"/>
          </w:tcPr>
          <w:p w14:paraId="51A7AEE2" w14:textId="501C4514" w:rsidR="007B5104" w:rsidRPr="00D77F75"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heme="minorBidi" w:hAnsiTheme="minorBidi" w:cstheme="minorBidi"/>
                <w:sz w:val="26"/>
                <w:szCs w:val="26"/>
              </w:rPr>
            </w:pPr>
            <w:r w:rsidRPr="00D77F75">
              <w:rPr>
                <w:rFonts w:asciiTheme="minorBidi" w:hAnsiTheme="minorBidi" w:cstheme="minorBidi"/>
                <w:sz w:val="26"/>
                <w:szCs w:val="26"/>
              </w:rPr>
              <w:t>50,734</w:t>
            </w:r>
          </w:p>
        </w:tc>
        <w:tc>
          <w:tcPr>
            <w:tcW w:w="245" w:type="dxa"/>
          </w:tcPr>
          <w:p w14:paraId="28ECF237" w14:textId="77777777"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204" w:type="dxa"/>
          </w:tcPr>
          <w:p w14:paraId="2514E0DA" w14:textId="7C75EA7E"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40,703</w:t>
            </w:r>
          </w:p>
        </w:tc>
      </w:tr>
      <w:tr w:rsidR="007B5104" w:rsidRPr="0040634C" w14:paraId="556A6544" w14:textId="77777777" w:rsidTr="00225036">
        <w:tc>
          <w:tcPr>
            <w:tcW w:w="3807" w:type="dxa"/>
          </w:tcPr>
          <w:p w14:paraId="625304DD" w14:textId="77777777"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rPr>
            </w:pPr>
            <w:r w:rsidRPr="0040634C">
              <w:rPr>
                <w:rFonts w:ascii="Cordia New" w:hAnsi="Cordia New" w:cs="Cordia New" w:hint="cs"/>
                <w:sz w:val="26"/>
                <w:szCs w:val="26"/>
                <w:cs/>
              </w:rPr>
              <w:t>สินค้าสำเร็จรูป</w:t>
            </w:r>
          </w:p>
        </w:tc>
        <w:tc>
          <w:tcPr>
            <w:tcW w:w="1170" w:type="dxa"/>
          </w:tcPr>
          <w:p w14:paraId="25EE7B7D" w14:textId="3EA064A8"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312,421</w:t>
            </w:r>
          </w:p>
        </w:tc>
        <w:tc>
          <w:tcPr>
            <w:tcW w:w="236" w:type="dxa"/>
          </w:tcPr>
          <w:p w14:paraId="49041EC9" w14:textId="77777777"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u w:val="single"/>
              </w:rPr>
            </w:pPr>
          </w:p>
        </w:tc>
        <w:tc>
          <w:tcPr>
            <w:tcW w:w="1177" w:type="dxa"/>
          </w:tcPr>
          <w:p w14:paraId="3E1DDD96" w14:textId="771C9032"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EF26E6">
              <w:rPr>
                <w:rFonts w:ascii="Cordia New" w:hAnsi="Cordia New" w:cs="Cordia New"/>
                <w:sz w:val="26"/>
                <w:szCs w:val="26"/>
              </w:rPr>
              <w:t>402,757</w:t>
            </w:r>
          </w:p>
        </w:tc>
        <w:tc>
          <w:tcPr>
            <w:tcW w:w="241" w:type="dxa"/>
          </w:tcPr>
          <w:p w14:paraId="1ACA91CB" w14:textId="77777777"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172" w:type="dxa"/>
          </w:tcPr>
          <w:p w14:paraId="6847EB77" w14:textId="6792FD49" w:rsidR="007B5104" w:rsidRPr="00D77F75"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heme="minorBidi" w:hAnsiTheme="minorBidi" w:cstheme="minorBidi"/>
                <w:sz w:val="26"/>
                <w:szCs w:val="26"/>
              </w:rPr>
            </w:pPr>
            <w:r w:rsidRPr="00D77F75">
              <w:rPr>
                <w:rFonts w:asciiTheme="minorBidi" w:hAnsiTheme="minorBidi" w:cstheme="minorBidi"/>
                <w:sz w:val="26"/>
                <w:szCs w:val="26"/>
              </w:rPr>
              <w:t>309,655</w:t>
            </w:r>
          </w:p>
        </w:tc>
        <w:tc>
          <w:tcPr>
            <w:tcW w:w="245" w:type="dxa"/>
          </w:tcPr>
          <w:p w14:paraId="2A212274" w14:textId="77777777"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204" w:type="dxa"/>
          </w:tcPr>
          <w:p w14:paraId="54337709" w14:textId="52B1F057"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EF26E6">
              <w:rPr>
                <w:rFonts w:ascii="Cordia New" w:hAnsi="Cordia New" w:cs="Cordia New"/>
                <w:sz w:val="26"/>
                <w:szCs w:val="26"/>
              </w:rPr>
              <w:t>398,229</w:t>
            </w:r>
          </w:p>
        </w:tc>
      </w:tr>
      <w:tr w:rsidR="007B5104" w:rsidRPr="0040634C" w14:paraId="146F3868" w14:textId="77777777" w:rsidTr="00225036">
        <w:tc>
          <w:tcPr>
            <w:tcW w:w="3807" w:type="dxa"/>
          </w:tcPr>
          <w:p w14:paraId="6DBBC91A" w14:textId="77777777"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rPr>
            </w:pPr>
            <w:r w:rsidRPr="0040634C">
              <w:rPr>
                <w:rFonts w:ascii="Cordia New" w:hAnsi="Cordia New" w:cs="Cordia New" w:hint="cs"/>
                <w:sz w:val="26"/>
                <w:szCs w:val="26"/>
                <w:cs/>
              </w:rPr>
              <w:t>วัตถุดิบและสินค้าระหว่างทาง</w:t>
            </w:r>
          </w:p>
        </w:tc>
        <w:tc>
          <w:tcPr>
            <w:tcW w:w="1170" w:type="dxa"/>
          </w:tcPr>
          <w:p w14:paraId="581EDDC2" w14:textId="3049EA12"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462,</w:t>
            </w:r>
            <w:r w:rsidRPr="00743152">
              <w:rPr>
                <w:rFonts w:ascii="Cordia New" w:hAnsi="Cordia New" w:cs="Cordia New"/>
                <w:sz w:val="26"/>
                <w:szCs w:val="26"/>
              </w:rPr>
              <w:t>5</w:t>
            </w:r>
            <w:r w:rsidR="00491267">
              <w:rPr>
                <w:rFonts w:ascii="Cordia New" w:hAnsi="Cordia New" w:cs="Cordia New"/>
                <w:sz w:val="26"/>
                <w:szCs w:val="26"/>
              </w:rPr>
              <w:t>30</w:t>
            </w:r>
          </w:p>
        </w:tc>
        <w:tc>
          <w:tcPr>
            <w:tcW w:w="236" w:type="dxa"/>
          </w:tcPr>
          <w:p w14:paraId="332E4A4C" w14:textId="77777777"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6"/>
              <w:rPr>
                <w:rFonts w:ascii="Cordia New" w:hAnsi="Cordia New" w:cs="Cordia New"/>
                <w:b/>
                <w:bCs/>
                <w:sz w:val="26"/>
                <w:szCs w:val="26"/>
                <w:u w:val="single"/>
              </w:rPr>
            </w:pPr>
          </w:p>
        </w:tc>
        <w:tc>
          <w:tcPr>
            <w:tcW w:w="1177" w:type="dxa"/>
          </w:tcPr>
          <w:p w14:paraId="11E511E4" w14:textId="1DD4BD36"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416,892</w:t>
            </w:r>
          </w:p>
        </w:tc>
        <w:tc>
          <w:tcPr>
            <w:tcW w:w="241" w:type="dxa"/>
          </w:tcPr>
          <w:p w14:paraId="1BEC07DC" w14:textId="77777777"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6"/>
              <w:rPr>
                <w:rFonts w:ascii="Cordia New" w:hAnsi="Cordia New" w:cs="Cordia New"/>
                <w:b/>
                <w:bCs/>
                <w:sz w:val="26"/>
                <w:szCs w:val="26"/>
                <w:u w:val="single"/>
              </w:rPr>
            </w:pPr>
          </w:p>
        </w:tc>
        <w:tc>
          <w:tcPr>
            <w:tcW w:w="1172" w:type="dxa"/>
          </w:tcPr>
          <w:p w14:paraId="48F646F5" w14:textId="0D0BBE60" w:rsidR="007B5104" w:rsidRPr="00D77F75"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heme="minorBidi" w:hAnsiTheme="minorBidi" w:cstheme="minorBidi"/>
                <w:sz w:val="26"/>
                <w:szCs w:val="26"/>
              </w:rPr>
            </w:pPr>
            <w:r w:rsidRPr="00D77F75">
              <w:rPr>
                <w:rFonts w:asciiTheme="minorBidi" w:hAnsiTheme="minorBidi" w:cstheme="minorBidi"/>
                <w:sz w:val="26"/>
                <w:szCs w:val="26"/>
              </w:rPr>
              <w:t>462,530</w:t>
            </w:r>
          </w:p>
        </w:tc>
        <w:tc>
          <w:tcPr>
            <w:tcW w:w="245" w:type="dxa"/>
          </w:tcPr>
          <w:p w14:paraId="2B0CFC26" w14:textId="77777777"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204" w:type="dxa"/>
          </w:tcPr>
          <w:p w14:paraId="2C31FACC" w14:textId="0F5E0A28"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416,892</w:t>
            </w:r>
          </w:p>
        </w:tc>
      </w:tr>
      <w:tr w:rsidR="007B5104" w:rsidRPr="0040634C" w14:paraId="125FC127" w14:textId="77777777" w:rsidTr="00225036">
        <w:tc>
          <w:tcPr>
            <w:tcW w:w="3807" w:type="dxa"/>
          </w:tcPr>
          <w:p w14:paraId="09D3AE86" w14:textId="77777777"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lang w:val="en-GB"/>
              </w:rPr>
            </w:pPr>
            <w:r w:rsidRPr="0040634C">
              <w:rPr>
                <w:rFonts w:ascii="Cordia New" w:hAnsi="Cordia New" w:cs="Cordia New" w:hint="cs"/>
                <w:sz w:val="26"/>
                <w:szCs w:val="26"/>
                <w:cs/>
              </w:rPr>
              <w:t>วัสดุโรงงาน</w:t>
            </w:r>
          </w:p>
        </w:tc>
        <w:tc>
          <w:tcPr>
            <w:tcW w:w="1170" w:type="dxa"/>
          </w:tcPr>
          <w:p w14:paraId="18DAFBC3" w14:textId="0DEA5490"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6,</w:t>
            </w:r>
            <w:r w:rsidRPr="00743152">
              <w:rPr>
                <w:rFonts w:ascii="Cordia New" w:hAnsi="Cordia New" w:cs="Cordia New"/>
                <w:sz w:val="26"/>
                <w:szCs w:val="26"/>
              </w:rPr>
              <w:t>71</w:t>
            </w:r>
            <w:r w:rsidR="00CA086C">
              <w:rPr>
                <w:rFonts w:ascii="Cordia New" w:hAnsi="Cordia New" w:cs="Cordia New"/>
                <w:sz w:val="26"/>
                <w:szCs w:val="26"/>
              </w:rPr>
              <w:t>2</w:t>
            </w:r>
          </w:p>
        </w:tc>
        <w:tc>
          <w:tcPr>
            <w:tcW w:w="236" w:type="dxa"/>
          </w:tcPr>
          <w:p w14:paraId="23F91A58" w14:textId="77777777"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rPr>
            </w:pPr>
          </w:p>
        </w:tc>
        <w:tc>
          <w:tcPr>
            <w:tcW w:w="1177" w:type="dxa"/>
          </w:tcPr>
          <w:p w14:paraId="267465C8" w14:textId="056B7B97"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6,312</w:t>
            </w:r>
          </w:p>
        </w:tc>
        <w:tc>
          <w:tcPr>
            <w:tcW w:w="241" w:type="dxa"/>
          </w:tcPr>
          <w:p w14:paraId="5A716BE4" w14:textId="77777777"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172" w:type="dxa"/>
          </w:tcPr>
          <w:p w14:paraId="4C44F98C" w14:textId="16932F16" w:rsidR="007B5104" w:rsidRPr="00D77F75"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heme="minorBidi" w:hAnsiTheme="minorBidi" w:cstheme="minorBidi"/>
                <w:sz w:val="26"/>
                <w:szCs w:val="26"/>
              </w:rPr>
            </w:pPr>
            <w:r w:rsidRPr="00D77F75">
              <w:rPr>
                <w:rFonts w:asciiTheme="minorBidi" w:hAnsiTheme="minorBidi" w:cstheme="minorBidi"/>
                <w:sz w:val="26"/>
                <w:szCs w:val="26"/>
              </w:rPr>
              <w:t>3,126</w:t>
            </w:r>
          </w:p>
        </w:tc>
        <w:tc>
          <w:tcPr>
            <w:tcW w:w="245" w:type="dxa"/>
          </w:tcPr>
          <w:p w14:paraId="0D264309" w14:textId="77777777"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204" w:type="dxa"/>
          </w:tcPr>
          <w:p w14:paraId="0FE65536" w14:textId="25B85E20"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2,679</w:t>
            </w:r>
          </w:p>
        </w:tc>
      </w:tr>
      <w:tr w:rsidR="007B5104" w:rsidRPr="0040634C" w14:paraId="16788E4C" w14:textId="77777777" w:rsidTr="00225036">
        <w:tc>
          <w:tcPr>
            <w:tcW w:w="3807" w:type="dxa"/>
          </w:tcPr>
          <w:p w14:paraId="7E81A20C" w14:textId="46DE04CA"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rPr>
            </w:pPr>
            <w:r w:rsidRPr="0040634C">
              <w:rPr>
                <w:rFonts w:ascii="Cordia New" w:hAnsi="Cordia New" w:cs="Cordia New" w:hint="cs"/>
                <w:sz w:val="26"/>
                <w:szCs w:val="26"/>
                <w:cs/>
              </w:rPr>
              <w:t>รวม</w:t>
            </w:r>
          </w:p>
        </w:tc>
        <w:tc>
          <w:tcPr>
            <w:tcW w:w="1170" w:type="dxa"/>
            <w:tcBorders>
              <w:top w:val="single" w:sz="4" w:space="0" w:color="auto"/>
            </w:tcBorders>
          </w:tcPr>
          <w:p w14:paraId="4E329EFE" w14:textId="41BAAF54"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927,921</w:t>
            </w:r>
          </w:p>
        </w:tc>
        <w:tc>
          <w:tcPr>
            <w:tcW w:w="236" w:type="dxa"/>
          </w:tcPr>
          <w:p w14:paraId="070A6133" w14:textId="77777777"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rPr>
            </w:pPr>
          </w:p>
        </w:tc>
        <w:tc>
          <w:tcPr>
            <w:tcW w:w="1177" w:type="dxa"/>
            <w:tcBorders>
              <w:top w:val="single" w:sz="4" w:space="0" w:color="auto"/>
            </w:tcBorders>
          </w:tcPr>
          <w:p w14:paraId="343F9CB9" w14:textId="07710176"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EF26E6">
              <w:rPr>
                <w:rFonts w:ascii="Cordia New" w:hAnsi="Cordia New" w:cs="Cordia New"/>
                <w:sz w:val="26"/>
                <w:szCs w:val="26"/>
              </w:rPr>
              <w:t>1,039,140</w:t>
            </w:r>
          </w:p>
        </w:tc>
        <w:tc>
          <w:tcPr>
            <w:tcW w:w="241" w:type="dxa"/>
          </w:tcPr>
          <w:p w14:paraId="076C2BB8" w14:textId="77777777"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172" w:type="dxa"/>
            <w:tcBorders>
              <w:top w:val="single" w:sz="4" w:space="0" w:color="auto"/>
            </w:tcBorders>
          </w:tcPr>
          <w:p w14:paraId="5BD5E265" w14:textId="27821A0A" w:rsidR="007B5104" w:rsidRPr="00D77F75"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heme="minorBidi" w:hAnsiTheme="minorBidi" w:cstheme="minorBidi"/>
                <w:sz w:val="26"/>
                <w:szCs w:val="26"/>
              </w:rPr>
            </w:pPr>
            <w:r w:rsidRPr="00D77F75">
              <w:rPr>
                <w:rFonts w:asciiTheme="minorBidi" w:hAnsiTheme="minorBidi" w:cstheme="minorBidi"/>
                <w:sz w:val="26"/>
                <w:szCs w:val="26"/>
              </w:rPr>
              <w:t>900,151</w:t>
            </w:r>
          </w:p>
        </w:tc>
        <w:tc>
          <w:tcPr>
            <w:tcW w:w="245" w:type="dxa"/>
          </w:tcPr>
          <w:p w14:paraId="375B3181" w14:textId="77777777"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204" w:type="dxa"/>
            <w:tcBorders>
              <w:top w:val="single" w:sz="4" w:space="0" w:color="auto"/>
            </w:tcBorders>
          </w:tcPr>
          <w:p w14:paraId="40870285" w14:textId="2CFFB0F1"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EF26E6">
              <w:rPr>
                <w:rFonts w:ascii="Cordia New" w:hAnsi="Cordia New" w:cs="Cordia New"/>
                <w:sz w:val="26"/>
                <w:szCs w:val="26"/>
              </w:rPr>
              <w:t>1,019,401</w:t>
            </w:r>
          </w:p>
        </w:tc>
      </w:tr>
      <w:tr w:rsidR="007B5104" w:rsidRPr="0040634C" w14:paraId="030D073A" w14:textId="77777777" w:rsidTr="00225036">
        <w:tc>
          <w:tcPr>
            <w:tcW w:w="3807" w:type="dxa"/>
          </w:tcPr>
          <w:p w14:paraId="29F7B541" w14:textId="2A08029B"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546" w:hanging="546"/>
              <w:rPr>
                <w:rFonts w:ascii="Cordia New" w:hAnsi="Cordia New" w:cs="Cordia New"/>
                <w:sz w:val="26"/>
                <w:szCs w:val="26"/>
                <w:cs/>
              </w:rPr>
            </w:pPr>
            <w:r w:rsidRPr="0040634C">
              <w:rPr>
                <w:rFonts w:ascii="Cordia New" w:hAnsi="Cordia New" w:cs="Cordia New" w:hint="cs"/>
                <w:sz w:val="26"/>
                <w:szCs w:val="26"/>
                <w:u w:val="single"/>
                <w:cs/>
              </w:rPr>
              <w:t>หัก</w:t>
            </w:r>
            <w:r w:rsidRPr="0040634C">
              <w:rPr>
                <w:rFonts w:ascii="Cordia New" w:hAnsi="Cordia New" w:cs="Cordia New" w:hint="cs"/>
                <w:sz w:val="26"/>
                <w:szCs w:val="26"/>
                <w:cs/>
              </w:rPr>
              <w:t xml:space="preserve"> ค่าเผื่อ</w:t>
            </w:r>
            <w:r w:rsidRPr="0040634C">
              <w:rPr>
                <w:rFonts w:ascii="Cordia New" w:hAnsi="Cordia New" w:cs="Cordia New" w:hint="cs"/>
                <w:spacing w:val="-4"/>
                <w:sz w:val="26"/>
                <w:szCs w:val="26"/>
                <w:cs/>
              </w:rPr>
              <w:t>การลดมูลค่าของสินค้า</w:t>
            </w:r>
          </w:p>
        </w:tc>
        <w:tc>
          <w:tcPr>
            <w:tcW w:w="1170" w:type="dxa"/>
            <w:tcBorders>
              <w:bottom w:val="single" w:sz="4" w:space="0" w:color="auto"/>
            </w:tcBorders>
          </w:tcPr>
          <w:p w14:paraId="1EF14892" w14:textId="31E506F4"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(813)</w:t>
            </w:r>
          </w:p>
        </w:tc>
        <w:tc>
          <w:tcPr>
            <w:tcW w:w="236" w:type="dxa"/>
          </w:tcPr>
          <w:p w14:paraId="2979C73B" w14:textId="77777777"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rPr>
            </w:pPr>
          </w:p>
        </w:tc>
        <w:tc>
          <w:tcPr>
            <w:tcW w:w="1177" w:type="dxa"/>
            <w:tcBorders>
              <w:bottom w:val="single" w:sz="4" w:space="0" w:color="auto"/>
            </w:tcBorders>
          </w:tcPr>
          <w:p w14:paraId="3FDCF322" w14:textId="1551C8C9"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(13,890)</w:t>
            </w:r>
          </w:p>
        </w:tc>
        <w:tc>
          <w:tcPr>
            <w:tcW w:w="241" w:type="dxa"/>
          </w:tcPr>
          <w:p w14:paraId="1A682AE2" w14:textId="77777777"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u w:val="single"/>
              </w:rPr>
            </w:pPr>
          </w:p>
        </w:tc>
        <w:tc>
          <w:tcPr>
            <w:tcW w:w="1172" w:type="dxa"/>
            <w:tcBorders>
              <w:bottom w:val="single" w:sz="4" w:space="0" w:color="auto"/>
            </w:tcBorders>
          </w:tcPr>
          <w:p w14:paraId="2941D72D" w14:textId="452DAA34" w:rsidR="007B5104" w:rsidRPr="00D77F75"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heme="minorBidi" w:hAnsiTheme="minorBidi" w:cstheme="minorBidi"/>
                <w:sz w:val="26"/>
                <w:szCs w:val="26"/>
              </w:rPr>
            </w:pPr>
            <w:r w:rsidRPr="00D77F75">
              <w:rPr>
                <w:rFonts w:asciiTheme="minorBidi" w:hAnsiTheme="minorBidi" w:cstheme="minorBidi"/>
                <w:sz w:val="26"/>
                <w:szCs w:val="26"/>
              </w:rPr>
              <w:t>(714)</w:t>
            </w:r>
          </w:p>
        </w:tc>
        <w:tc>
          <w:tcPr>
            <w:tcW w:w="245" w:type="dxa"/>
          </w:tcPr>
          <w:p w14:paraId="5DE8A03A" w14:textId="77777777"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rPr>
            </w:pPr>
          </w:p>
        </w:tc>
        <w:tc>
          <w:tcPr>
            <w:tcW w:w="1204" w:type="dxa"/>
            <w:tcBorders>
              <w:bottom w:val="single" w:sz="4" w:space="0" w:color="auto"/>
            </w:tcBorders>
          </w:tcPr>
          <w:p w14:paraId="4057CAD4" w14:textId="6833D3AE"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(13,812)</w:t>
            </w:r>
          </w:p>
        </w:tc>
      </w:tr>
      <w:tr w:rsidR="007B5104" w:rsidRPr="0040634C" w14:paraId="56801B83" w14:textId="77777777" w:rsidTr="00225036">
        <w:tc>
          <w:tcPr>
            <w:tcW w:w="3807" w:type="dxa"/>
          </w:tcPr>
          <w:p w14:paraId="25DAF83D" w14:textId="77777777"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cs/>
              </w:rPr>
            </w:pPr>
            <w:r w:rsidRPr="0040634C">
              <w:rPr>
                <w:rFonts w:ascii="Cordia New" w:hAnsi="Cordia New" w:cs="Cordia New" w:hint="cs"/>
                <w:sz w:val="26"/>
                <w:szCs w:val="26"/>
                <w:cs/>
              </w:rPr>
              <w:t>สุทธิ</w:t>
            </w:r>
          </w:p>
        </w:tc>
        <w:tc>
          <w:tcPr>
            <w:tcW w:w="1170" w:type="dxa"/>
            <w:tcBorders>
              <w:top w:val="single" w:sz="4" w:space="0" w:color="auto"/>
              <w:bottom w:val="single" w:sz="12" w:space="0" w:color="auto"/>
            </w:tcBorders>
          </w:tcPr>
          <w:p w14:paraId="5C721088" w14:textId="3A488586"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927,108</w:t>
            </w:r>
          </w:p>
        </w:tc>
        <w:tc>
          <w:tcPr>
            <w:tcW w:w="236" w:type="dxa"/>
          </w:tcPr>
          <w:p w14:paraId="1EF1101E" w14:textId="77777777"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rPr>
            </w:pPr>
          </w:p>
        </w:tc>
        <w:tc>
          <w:tcPr>
            <w:tcW w:w="1177" w:type="dxa"/>
            <w:tcBorders>
              <w:top w:val="single" w:sz="4" w:space="0" w:color="auto"/>
              <w:bottom w:val="single" w:sz="12" w:space="0" w:color="auto"/>
            </w:tcBorders>
          </w:tcPr>
          <w:p w14:paraId="21041928" w14:textId="7D909458"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EF26E6">
              <w:rPr>
                <w:rFonts w:ascii="Cordia New" w:hAnsi="Cordia New" w:cs="Cordia New"/>
                <w:sz w:val="26"/>
                <w:szCs w:val="26"/>
              </w:rPr>
              <w:t>1,025,250</w:t>
            </w:r>
          </w:p>
        </w:tc>
        <w:tc>
          <w:tcPr>
            <w:tcW w:w="241" w:type="dxa"/>
          </w:tcPr>
          <w:p w14:paraId="3545C73C" w14:textId="77777777"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172" w:type="dxa"/>
            <w:tcBorders>
              <w:top w:val="single" w:sz="4" w:space="0" w:color="auto"/>
              <w:bottom w:val="single" w:sz="12" w:space="0" w:color="auto"/>
            </w:tcBorders>
          </w:tcPr>
          <w:p w14:paraId="50F90902" w14:textId="2657EC42" w:rsidR="007B5104" w:rsidRPr="00D77F75"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heme="minorBidi" w:hAnsiTheme="minorBidi" w:cstheme="minorBidi"/>
                <w:sz w:val="26"/>
                <w:szCs w:val="26"/>
              </w:rPr>
            </w:pPr>
            <w:r w:rsidRPr="00D77F75">
              <w:rPr>
                <w:rFonts w:asciiTheme="minorBidi" w:hAnsiTheme="minorBidi" w:cstheme="minorBidi"/>
                <w:sz w:val="26"/>
                <w:szCs w:val="26"/>
              </w:rPr>
              <w:t>899,437</w:t>
            </w:r>
          </w:p>
        </w:tc>
        <w:tc>
          <w:tcPr>
            <w:tcW w:w="245" w:type="dxa"/>
          </w:tcPr>
          <w:p w14:paraId="7CDB851D" w14:textId="77777777"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204" w:type="dxa"/>
            <w:tcBorders>
              <w:top w:val="single" w:sz="4" w:space="0" w:color="auto"/>
              <w:bottom w:val="single" w:sz="12" w:space="0" w:color="auto"/>
            </w:tcBorders>
          </w:tcPr>
          <w:p w14:paraId="0C8E9F40" w14:textId="274CBB04"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EF26E6">
              <w:rPr>
                <w:rFonts w:ascii="Cordia New" w:hAnsi="Cordia New" w:cs="Cordia New"/>
                <w:sz w:val="26"/>
                <w:szCs w:val="26"/>
              </w:rPr>
              <w:t>1,005,589</w:t>
            </w:r>
          </w:p>
        </w:tc>
      </w:tr>
      <w:bookmarkEnd w:id="1"/>
    </w:tbl>
    <w:p w14:paraId="0BAC5273" w14:textId="4E0DF765" w:rsidR="0040634C" w:rsidRPr="005A6121" w:rsidRDefault="008E2ED2" w:rsidP="0040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Pr>
          <w:rFonts w:ascii="Cordia New" w:hAnsi="Cordia New" w:cs="Cordia New"/>
          <w:sz w:val="26"/>
          <w:szCs w:val="26"/>
          <w:cs/>
        </w:rPr>
        <w:br w:type="page"/>
      </w:r>
    </w:p>
    <w:p w14:paraId="08D8B061" w14:textId="77777777" w:rsidR="0040634C" w:rsidRPr="005A6121" w:rsidRDefault="0040634C" w:rsidP="0040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2C8833D0" w14:textId="4F733E6A" w:rsidR="005A6121" w:rsidRPr="001B4E16" w:rsidRDefault="005A6121" w:rsidP="005A6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6"/>
          <w:szCs w:val="26"/>
        </w:rPr>
      </w:pPr>
      <w:r w:rsidRPr="001B4E16">
        <w:rPr>
          <w:rFonts w:asciiTheme="minorBidi" w:hAnsiTheme="minorBidi" w:cstheme="minorBidi"/>
          <w:sz w:val="26"/>
          <w:szCs w:val="26"/>
          <w:cs/>
        </w:rPr>
        <w:t>รายการเคลื่อนไหวของค่าเผื่อ</w:t>
      </w:r>
      <w:r w:rsidR="0098116E" w:rsidRPr="001B4E16">
        <w:rPr>
          <w:rFonts w:asciiTheme="minorBidi" w:hAnsiTheme="minorBidi" w:cstheme="minorBidi" w:hint="cs"/>
          <w:sz w:val="26"/>
          <w:szCs w:val="26"/>
          <w:cs/>
        </w:rPr>
        <w:t>การ</w:t>
      </w:r>
      <w:r w:rsidR="00C23150" w:rsidRPr="001B4E16">
        <w:rPr>
          <w:rFonts w:asciiTheme="minorBidi" w:hAnsiTheme="minorBidi" w:cstheme="minorBidi" w:hint="cs"/>
          <w:sz w:val="26"/>
          <w:szCs w:val="26"/>
          <w:cs/>
        </w:rPr>
        <w:t>ลดมูลค่าของสินค้า</w:t>
      </w:r>
      <w:r w:rsidRPr="001B4E16">
        <w:rPr>
          <w:rFonts w:asciiTheme="minorBidi" w:hAnsiTheme="minorBidi" w:cstheme="minorBidi"/>
          <w:sz w:val="26"/>
          <w:szCs w:val="26"/>
          <w:cs/>
        </w:rPr>
        <w:t>ในระหว่าง</w:t>
      </w:r>
      <w:r w:rsidRPr="001B4E16">
        <w:rPr>
          <w:rFonts w:ascii="Cordia New" w:hAnsi="Cordia New" w:cs="Cordia New" w:hint="cs"/>
          <w:sz w:val="26"/>
          <w:szCs w:val="26"/>
          <w:cs/>
          <w:lang w:val="en-GB"/>
        </w:rPr>
        <w:t>งวด</w:t>
      </w:r>
      <w:r w:rsidR="00EE436C" w:rsidRPr="001B4E16">
        <w:rPr>
          <w:rFonts w:ascii="Cordia New" w:hAnsi="Cordia New" w:cs="Cordia New" w:hint="cs"/>
          <w:sz w:val="26"/>
          <w:szCs w:val="26"/>
          <w:cs/>
          <w:lang w:val="en-GB"/>
        </w:rPr>
        <w:t>สาม</w:t>
      </w:r>
      <w:r w:rsidRPr="001B4E16">
        <w:rPr>
          <w:rFonts w:ascii="Cordia New" w:hAnsi="Cordia New" w:cs="Cordia New" w:hint="cs"/>
          <w:sz w:val="26"/>
          <w:szCs w:val="26"/>
          <w:cs/>
          <w:lang w:val="en-GB"/>
        </w:rPr>
        <w:t xml:space="preserve">เดือนสิ้นสุดวันที่ </w:t>
      </w:r>
      <w:r w:rsidR="00EE436C" w:rsidRPr="001B4E16">
        <w:rPr>
          <w:rFonts w:ascii="Cordia New" w:hAnsi="Cordia New" w:cs="Cordia New"/>
          <w:sz w:val="26"/>
          <w:szCs w:val="26"/>
        </w:rPr>
        <w:t xml:space="preserve">31 </w:t>
      </w:r>
      <w:r w:rsidR="00EE436C" w:rsidRPr="001B4E16">
        <w:rPr>
          <w:rFonts w:ascii="Cordia New" w:hAnsi="Cordia New" w:cs="Cordia New"/>
          <w:sz w:val="26"/>
          <w:szCs w:val="26"/>
          <w:cs/>
        </w:rPr>
        <w:t>มีนาคม</w:t>
      </w:r>
      <w:r w:rsidR="009E7406" w:rsidRPr="001B4E16">
        <w:rPr>
          <w:rFonts w:ascii="Cordia New" w:eastAsia="SimSun" w:hAnsi="Cordia New" w:cs="Cordia New"/>
          <w:sz w:val="26"/>
          <w:szCs w:val="26"/>
          <w:lang w:val="en-GB"/>
        </w:rPr>
        <w:t xml:space="preserve"> </w:t>
      </w:r>
      <w:r w:rsidRPr="001B4E16">
        <w:rPr>
          <w:rFonts w:ascii="Cordia New" w:hAnsi="Cordia New" w:cs="Cordia New"/>
          <w:sz w:val="26"/>
          <w:szCs w:val="26"/>
        </w:rPr>
        <w:t>256</w:t>
      </w:r>
      <w:r w:rsidR="00EE436C" w:rsidRPr="001B4E16">
        <w:rPr>
          <w:rFonts w:ascii="Cordia New" w:hAnsi="Cordia New" w:cs="Cordia New"/>
          <w:sz w:val="26"/>
          <w:szCs w:val="26"/>
        </w:rPr>
        <w:t>9</w:t>
      </w:r>
      <w:r w:rsidRPr="001B4E16">
        <w:rPr>
          <w:rFonts w:ascii="Cordia New" w:hAnsi="Cordia New" w:cs="Cordia New"/>
          <w:sz w:val="26"/>
          <w:szCs w:val="26"/>
        </w:rPr>
        <w:t xml:space="preserve"> </w:t>
      </w:r>
      <w:r w:rsidRPr="001B4E16">
        <w:rPr>
          <w:rFonts w:asciiTheme="minorBidi" w:hAnsiTheme="minorBidi" w:cstheme="minorBidi"/>
          <w:sz w:val="26"/>
          <w:szCs w:val="26"/>
          <w:cs/>
        </w:rPr>
        <w:t>มีดังนี้</w:t>
      </w:r>
    </w:p>
    <w:p w14:paraId="394ABE39" w14:textId="77777777" w:rsidR="006E30A1" w:rsidRPr="001B4E16" w:rsidRDefault="006E30A1" w:rsidP="005A6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6"/>
          <w:szCs w:val="26"/>
          <w:lang w:val="en-GB"/>
        </w:rPr>
      </w:pPr>
    </w:p>
    <w:tbl>
      <w:tblPr>
        <w:tblW w:w="9238" w:type="dxa"/>
        <w:tblInd w:w="270" w:type="dxa"/>
        <w:tblLayout w:type="fixed"/>
        <w:tblLook w:val="0000" w:firstRow="0" w:lastRow="0" w:firstColumn="0" w:lastColumn="0" w:noHBand="0" w:noVBand="0"/>
      </w:tblPr>
      <w:tblGrid>
        <w:gridCol w:w="4347"/>
        <w:gridCol w:w="2241"/>
        <w:gridCol w:w="283"/>
        <w:gridCol w:w="2367"/>
      </w:tblGrid>
      <w:tr w:rsidR="006E30A1" w:rsidRPr="001B4E16" w14:paraId="1D19B664" w14:textId="77777777" w:rsidTr="00225036">
        <w:tc>
          <w:tcPr>
            <w:tcW w:w="4347" w:type="dxa"/>
          </w:tcPr>
          <w:p w14:paraId="70255578" w14:textId="77777777" w:rsidR="006E30A1" w:rsidRPr="001B4E16" w:rsidRDefault="006E30A1">
            <w:pPr>
              <w:tabs>
                <w:tab w:val="left" w:pos="3090"/>
                <w:tab w:val="left" w:pos="4860"/>
              </w:tabs>
              <w:spacing w:line="380" w:lineRule="exact"/>
              <w:rPr>
                <w:rFonts w:ascii="Cordia New" w:hAnsi="Cordia New" w:cs="Cordia New"/>
                <w:snapToGrid w:val="0"/>
                <w:sz w:val="26"/>
                <w:szCs w:val="26"/>
                <w:cs/>
                <w:lang w:eastAsia="th-TH"/>
              </w:rPr>
            </w:pPr>
            <w:r w:rsidRPr="001B4E16">
              <w:rPr>
                <w:rFonts w:ascii="Cordia New" w:hAnsi="Cordia New" w:cs="Cordia New" w:hint="cs"/>
                <w:sz w:val="26"/>
                <w:szCs w:val="26"/>
              </w:rPr>
              <w:t>(</w:t>
            </w:r>
            <w:r w:rsidRPr="001B4E16">
              <w:rPr>
                <w:rFonts w:ascii="Cordia New" w:hAnsi="Cordia New" w:cs="Cordia New" w:hint="cs"/>
                <w:sz w:val="26"/>
                <w:szCs w:val="26"/>
                <w:cs/>
              </w:rPr>
              <w:t>หน่วย :</w:t>
            </w:r>
            <w:r w:rsidRPr="001B4E16">
              <w:rPr>
                <w:rFonts w:ascii="Cordia New" w:hAnsi="Cordia New" w:cs="Cordia New" w:hint="cs"/>
                <w:sz w:val="26"/>
                <w:szCs w:val="26"/>
              </w:rPr>
              <w:t xml:space="preserve"> </w:t>
            </w:r>
            <w:r w:rsidRPr="001B4E16">
              <w:rPr>
                <w:rFonts w:ascii="Cordia New" w:hAnsi="Cordia New" w:cs="Cordia New" w:hint="cs"/>
                <w:sz w:val="26"/>
                <w:szCs w:val="26"/>
                <w:cs/>
              </w:rPr>
              <w:t>พันบาท</w:t>
            </w:r>
            <w:r w:rsidRPr="001B4E16">
              <w:rPr>
                <w:rFonts w:ascii="Cordia New" w:hAnsi="Cordia New" w:cs="Cordia New" w:hint="cs"/>
                <w:sz w:val="26"/>
                <w:szCs w:val="26"/>
              </w:rPr>
              <w:t>)</w:t>
            </w:r>
          </w:p>
        </w:tc>
        <w:tc>
          <w:tcPr>
            <w:tcW w:w="2241" w:type="dxa"/>
            <w:tcBorders>
              <w:bottom w:val="single" w:sz="4" w:space="0" w:color="auto"/>
            </w:tcBorders>
          </w:tcPr>
          <w:p w14:paraId="634CC7BD" w14:textId="77777777" w:rsidR="006E30A1" w:rsidRPr="001B4E16" w:rsidRDefault="006E30A1">
            <w:pPr>
              <w:tabs>
                <w:tab w:val="left" w:pos="3090"/>
                <w:tab w:val="left" w:pos="4860"/>
              </w:tabs>
              <w:spacing w:line="380" w:lineRule="exact"/>
              <w:jc w:val="center"/>
              <w:rPr>
                <w:rFonts w:ascii="Cordia New" w:hAnsi="Cordia New" w:cs="Cordia New"/>
                <w:snapToGrid w:val="0"/>
                <w:sz w:val="26"/>
                <w:szCs w:val="26"/>
                <w:cs/>
                <w:lang w:eastAsia="th-TH"/>
              </w:rPr>
            </w:pPr>
            <w:r w:rsidRPr="001B4E16">
              <w:rPr>
                <w:rFonts w:ascii="Cordia New" w:eastAsia="Browallia New" w:hAnsi="Cordia New" w:cs="Cordia New" w:hint="cs"/>
                <w:sz w:val="26"/>
                <w:szCs w:val="26"/>
                <w:cs/>
              </w:rPr>
              <w:t>ข้อมูลทางการเงินรวม</w:t>
            </w:r>
          </w:p>
        </w:tc>
        <w:tc>
          <w:tcPr>
            <w:tcW w:w="283" w:type="dxa"/>
          </w:tcPr>
          <w:p w14:paraId="13979446" w14:textId="77777777" w:rsidR="006E30A1" w:rsidRPr="001B4E16" w:rsidRDefault="006E30A1">
            <w:pPr>
              <w:tabs>
                <w:tab w:val="left" w:pos="3090"/>
                <w:tab w:val="left" w:pos="4860"/>
              </w:tabs>
              <w:spacing w:line="380" w:lineRule="exact"/>
              <w:jc w:val="center"/>
              <w:rPr>
                <w:rFonts w:ascii="Cordia New" w:hAnsi="Cordia New" w:cs="Cordia New"/>
                <w:snapToGrid w:val="0"/>
                <w:sz w:val="26"/>
                <w:szCs w:val="26"/>
                <w:cs/>
                <w:lang w:eastAsia="th-TH"/>
              </w:rPr>
            </w:pPr>
          </w:p>
        </w:tc>
        <w:tc>
          <w:tcPr>
            <w:tcW w:w="2367" w:type="dxa"/>
            <w:tcBorders>
              <w:bottom w:val="single" w:sz="4" w:space="0" w:color="auto"/>
            </w:tcBorders>
          </w:tcPr>
          <w:p w14:paraId="39200983" w14:textId="77777777" w:rsidR="006E30A1" w:rsidRPr="001B4E16" w:rsidRDefault="006E30A1">
            <w:pPr>
              <w:tabs>
                <w:tab w:val="left" w:pos="3090"/>
                <w:tab w:val="left" w:pos="4860"/>
              </w:tabs>
              <w:spacing w:line="380" w:lineRule="exact"/>
              <w:ind w:left="-108" w:right="-108"/>
              <w:jc w:val="center"/>
              <w:rPr>
                <w:rFonts w:ascii="Cordia New" w:eastAsia="Browallia New" w:hAnsi="Cordia New" w:cs="Cordia New"/>
                <w:sz w:val="26"/>
                <w:szCs w:val="26"/>
                <w:cs/>
              </w:rPr>
            </w:pPr>
            <w:r w:rsidRPr="001B4E16">
              <w:rPr>
                <w:rFonts w:ascii="Cordia New" w:eastAsia="Browallia New" w:hAnsi="Cordia New" w:cs="Cordia New" w:hint="cs"/>
                <w:sz w:val="26"/>
                <w:szCs w:val="26"/>
                <w:cs/>
              </w:rPr>
              <w:t>ข้อมูลทางการเงินเฉพาะ</w:t>
            </w:r>
            <w:r w:rsidRPr="001B4E16">
              <w:rPr>
                <w:rFonts w:ascii="Cordia New" w:eastAsia="Browallia New" w:hAnsi="Cordia New" w:cs="Cordia New"/>
                <w:sz w:val="26"/>
                <w:szCs w:val="26"/>
                <w:cs/>
              </w:rPr>
              <w:t>กิจการ</w:t>
            </w:r>
          </w:p>
        </w:tc>
      </w:tr>
      <w:tr w:rsidR="006E30A1" w:rsidRPr="001B4E16" w14:paraId="79074744" w14:textId="77777777" w:rsidTr="00225036">
        <w:tc>
          <w:tcPr>
            <w:tcW w:w="4347" w:type="dxa"/>
          </w:tcPr>
          <w:p w14:paraId="7E76DEF5" w14:textId="77777777" w:rsidR="006E30A1" w:rsidRPr="001B4E16" w:rsidRDefault="006E30A1">
            <w:pPr>
              <w:tabs>
                <w:tab w:val="left" w:pos="3090"/>
                <w:tab w:val="left" w:pos="4860"/>
              </w:tabs>
              <w:spacing w:line="380" w:lineRule="exact"/>
              <w:rPr>
                <w:rFonts w:ascii="Cordia New" w:hAnsi="Cordia New" w:cs="Cordia New"/>
                <w:snapToGrid w:val="0"/>
                <w:sz w:val="26"/>
                <w:szCs w:val="26"/>
                <w:cs/>
                <w:lang w:val="en-GB" w:eastAsia="th-TH"/>
              </w:rPr>
            </w:pPr>
          </w:p>
        </w:tc>
        <w:tc>
          <w:tcPr>
            <w:tcW w:w="2241" w:type="dxa"/>
            <w:tcBorders>
              <w:top w:val="single" w:sz="4" w:space="0" w:color="auto"/>
            </w:tcBorders>
          </w:tcPr>
          <w:p w14:paraId="31546BE5" w14:textId="77777777" w:rsidR="006E30A1" w:rsidRPr="001B4E16" w:rsidRDefault="006E30A1">
            <w:pPr>
              <w:tabs>
                <w:tab w:val="left" w:pos="3090"/>
                <w:tab w:val="left" w:pos="4860"/>
              </w:tabs>
              <w:spacing w:line="380" w:lineRule="exact"/>
              <w:jc w:val="center"/>
              <w:rPr>
                <w:rFonts w:ascii="Cordia New" w:hAnsi="Cordia New" w:cs="Cordia New"/>
                <w:snapToGrid w:val="0"/>
                <w:sz w:val="26"/>
                <w:szCs w:val="26"/>
                <w:cs/>
                <w:lang w:val="en-GB" w:eastAsia="th-TH"/>
              </w:rPr>
            </w:pPr>
          </w:p>
        </w:tc>
        <w:tc>
          <w:tcPr>
            <w:tcW w:w="283" w:type="dxa"/>
          </w:tcPr>
          <w:p w14:paraId="0EBBF2A8" w14:textId="77777777" w:rsidR="006E30A1" w:rsidRPr="001B4E16" w:rsidRDefault="006E30A1">
            <w:pPr>
              <w:tabs>
                <w:tab w:val="left" w:pos="3090"/>
                <w:tab w:val="left" w:pos="4860"/>
              </w:tabs>
              <w:spacing w:line="380" w:lineRule="exact"/>
              <w:jc w:val="center"/>
              <w:rPr>
                <w:rFonts w:ascii="Cordia New" w:hAnsi="Cordia New" w:cs="Cordia New"/>
                <w:snapToGrid w:val="0"/>
                <w:sz w:val="26"/>
                <w:szCs w:val="26"/>
                <w:cs/>
                <w:lang w:eastAsia="th-TH"/>
              </w:rPr>
            </w:pPr>
          </w:p>
        </w:tc>
        <w:tc>
          <w:tcPr>
            <w:tcW w:w="2367" w:type="dxa"/>
            <w:tcBorders>
              <w:top w:val="single" w:sz="4" w:space="0" w:color="auto"/>
            </w:tcBorders>
          </w:tcPr>
          <w:p w14:paraId="5B58CEED" w14:textId="77777777" w:rsidR="006E30A1" w:rsidRPr="001B4E16" w:rsidRDefault="006E30A1">
            <w:pPr>
              <w:tabs>
                <w:tab w:val="left" w:pos="3090"/>
                <w:tab w:val="left" w:pos="4860"/>
              </w:tabs>
              <w:spacing w:line="380" w:lineRule="exact"/>
              <w:jc w:val="center"/>
              <w:rPr>
                <w:rFonts w:ascii="Cordia New" w:hAnsi="Cordia New" w:cs="Cordia New"/>
                <w:snapToGrid w:val="0"/>
                <w:sz w:val="26"/>
                <w:szCs w:val="26"/>
                <w:cs/>
                <w:lang w:eastAsia="th-TH"/>
              </w:rPr>
            </w:pPr>
          </w:p>
        </w:tc>
      </w:tr>
      <w:tr w:rsidR="006D3542" w:rsidRPr="001B4E16" w14:paraId="675AB80D" w14:textId="77777777" w:rsidTr="00225036">
        <w:tc>
          <w:tcPr>
            <w:tcW w:w="4347" w:type="dxa"/>
          </w:tcPr>
          <w:p w14:paraId="2745EE7F" w14:textId="47F13FC8" w:rsidR="006D3542" w:rsidRPr="001B4E16" w:rsidRDefault="006D3542" w:rsidP="006D3542">
            <w:pPr>
              <w:spacing w:line="380" w:lineRule="exact"/>
              <w:rPr>
                <w:rFonts w:ascii="Cordia New" w:hAnsi="Cordia New" w:cs="Cordia New"/>
                <w:sz w:val="26"/>
                <w:szCs w:val="26"/>
                <w:cs/>
                <w:lang w:val="en-GB"/>
              </w:rPr>
            </w:pPr>
            <w:r w:rsidRPr="001B4E16">
              <w:rPr>
                <w:rFonts w:ascii="Cordia New" w:hAnsi="Cordia New" w:cs="Cordia New" w:hint="cs"/>
                <w:sz w:val="26"/>
                <w:szCs w:val="26"/>
                <w:cs/>
                <w:lang w:val="en-GB"/>
              </w:rPr>
              <w:t xml:space="preserve">ยอดคงเหลือ ณ วันที่ </w:t>
            </w:r>
            <w:r w:rsidRPr="001B4E16">
              <w:rPr>
                <w:rFonts w:ascii="Cordia New" w:hAnsi="Cordia New" w:cs="Cordia New" w:hint="cs"/>
                <w:sz w:val="26"/>
                <w:szCs w:val="26"/>
                <w:lang w:val="en-GB"/>
              </w:rPr>
              <w:t>1</w:t>
            </w:r>
            <w:r w:rsidRPr="001B4E16">
              <w:rPr>
                <w:rFonts w:ascii="Cordia New" w:hAnsi="Cordia New" w:cs="Cordia New" w:hint="cs"/>
                <w:sz w:val="26"/>
                <w:szCs w:val="26"/>
                <w:cs/>
                <w:lang w:val="en-GB"/>
              </w:rPr>
              <w:t xml:space="preserve"> มกราคม </w:t>
            </w:r>
            <w:r w:rsidRPr="001B4E16">
              <w:rPr>
                <w:rFonts w:ascii="Cordia New" w:hAnsi="Cordia New" w:cs="Cordia New" w:hint="cs"/>
                <w:sz w:val="26"/>
                <w:szCs w:val="26"/>
                <w:lang w:val="en-GB"/>
              </w:rPr>
              <w:t>256</w:t>
            </w:r>
            <w:r w:rsidRPr="001B4E16">
              <w:rPr>
                <w:rFonts w:ascii="Cordia New" w:hAnsi="Cordia New" w:cs="Cordia New"/>
                <w:sz w:val="26"/>
                <w:szCs w:val="26"/>
              </w:rPr>
              <w:t>9</w:t>
            </w:r>
          </w:p>
        </w:tc>
        <w:tc>
          <w:tcPr>
            <w:tcW w:w="2241" w:type="dxa"/>
          </w:tcPr>
          <w:p w14:paraId="40DB3C1A" w14:textId="52B3D7E4" w:rsidR="006D3542" w:rsidRPr="006B5182" w:rsidRDefault="007E6917" w:rsidP="006D3542">
            <w:pPr>
              <w:tabs>
                <w:tab w:val="clear" w:pos="1644"/>
                <w:tab w:val="left" w:pos="1512"/>
              </w:tabs>
              <w:spacing w:line="380" w:lineRule="exact"/>
              <w:ind w:right="-12"/>
              <w:jc w:val="right"/>
              <w:rPr>
                <w:rFonts w:ascii="Cordia New" w:hAnsi="Cordia New" w:cs="Cordia New"/>
                <w:sz w:val="26"/>
                <w:szCs w:val="26"/>
                <w:lang w:val="en-GB"/>
              </w:rPr>
            </w:pPr>
            <w:r>
              <w:rPr>
                <w:rFonts w:ascii="Cordia New" w:hAnsi="Cordia New" w:cs="Cordia New"/>
                <w:sz w:val="26"/>
                <w:szCs w:val="26"/>
                <w:lang w:val="en-GB"/>
              </w:rPr>
              <w:t>(</w:t>
            </w:r>
            <w:r w:rsidR="006D3542">
              <w:rPr>
                <w:rFonts w:ascii="Cordia New" w:hAnsi="Cordia New" w:cs="Cordia New"/>
                <w:sz w:val="26"/>
                <w:szCs w:val="26"/>
                <w:lang w:val="en-GB"/>
              </w:rPr>
              <w:t>13,890</w:t>
            </w:r>
            <w:r>
              <w:rPr>
                <w:rFonts w:ascii="Cordia New" w:hAnsi="Cordia New" w:cs="Cordia New"/>
                <w:sz w:val="26"/>
                <w:szCs w:val="26"/>
                <w:lang w:val="en-GB"/>
              </w:rPr>
              <w:t>)</w:t>
            </w:r>
          </w:p>
        </w:tc>
        <w:tc>
          <w:tcPr>
            <w:tcW w:w="283" w:type="dxa"/>
          </w:tcPr>
          <w:p w14:paraId="359D939A" w14:textId="77777777" w:rsidR="006D3542" w:rsidRPr="001B4E16" w:rsidRDefault="006D3542" w:rsidP="006D3542">
            <w:pPr>
              <w:pStyle w:val="BodyTextIndent"/>
              <w:tabs>
                <w:tab w:val="clear" w:pos="907"/>
                <w:tab w:val="clear" w:pos="1644"/>
                <w:tab w:val="left" w:pos="884"/>
                <w:tab w:val="left" w:pos="1512"/>
              </w:tabs>
              <w:spacing w:after="0" w:line="380" w:lineRule="exact"/>
              <w:ind w:right="-12"/>
              <w:jc w:val="right"/>
              <w:rPr>
                <w:rFonts w:ascii="Cordia New" w:hAnsi="Cordia New" w:cs="Cordia New"/>
                <w:sz w:val="26"/>
                <w:szCs w:val="26"/>
                <w:cs/>
              </w:rPr>
            </w:pPr>
          </w:p>
        </w:tc>
        <w:tc>
          <w:tcPr>
            <w:tcW w:w="2367" w:type="dxa"/>
          </w:tcPr>
          <w:p w14:paraId="793452D5" w14:textId="32A2D24A" w:rsidR="006D3542" w:rsidRPr="00306758" w:rsidRDefault="003B4338" w:rsidP="006D3542">
            <w:pPr>
              <w:tabs>
                <w:tab w:val="clear" w:pos="1644"/>
                <w:tab w:val="left" w:pos="1512"/>
              </w:tabs>
              <w:spacing w:line="380" w:lineRule="exact"/>
              <w:ind w:right="-12"/>
              <w:jc w:val="right"/>
              <w:rPr>
                <w:rFonts w:asciiTheme="minorBidi" w:hAnsiTheme="minorBidi" w:cstheme="minorBidi"/>
                <w:sz w:val="26"/>
                <w:szCs w:val="26"/>
                <w:lang w:val="en-GB"/>
              </w:rPr>
            </w:pPr>
            <w:r>
              <w:rPr>
                <w:rFonts w:asciiTheme="minorBidi" w:hAnsiTheme="minorBidi" w:cstheme="minorBidi"/>
                <w:sz w:val="26"/>
                <w:szCs w:val="26"/>
              </w:rPr>
              <w:t>(</w:t>
            </w:r>
            <w:r w:rsidR="006D3542" w:rsidRPr="00306758">
              <w:rPr>
                <w:rFonts w:asciiTheme="minorBidi" w:hAnsiTheme="minorBidi" w:cstheme="minorBidi"/>
                <w:sz w:val="26"/>
                <w:szCs w:val="26"/>
              </w:rPr>
              <w:t>13,812</w:t>
            </w:r>
            <w:r>
              <w:rPr>
                <w:rFonts w:asciiTheme="minorBidi" w:hAnsiTheme="minorBidi" w:cstheme="minorBidi"/>
                <w:sz w:val="26"/>
                <w:szCs w:val="26"/>
              </w:rPr>
              <w:t>)</w:t>
            </w:r>
          </w:p>
        </w:tc>
      </w:tr>
      <w:tr w:rsidR="006D3542" w:rsidRPr="001B4E16" w14:paraId="3F241BDC" w14:textId="77777777" w:rsidTr="00225036">
        <w:tc>
          <w:tcPr>
            <w:tcW w:w="4347" w:type="dxa"/>
          </w:tcPr>
          <w:p w14:paraId="1E53C289" w14:textId="3127A3FC" w:rsidR="006D3542" w:rsidRPr="001B4E16" w:rsidRDefault="006D3542" w:rsidP="006D3542">
            <w:pPr>
              <w:spacing w:line="380" w:lineRule="exact"/>
              <w:rPr>
                <w:rFonts w:ascii="Cordia New" w:hAnsi="Cordia New" w:cs="Cordia New"/>
                <w:sz w:val="26"/>
                <w:szCs w:val="26"/>
                <w:cs/>
                <w:lang w:val="en-GB"/>
              </w:rPr>
            </w:pPr>
            <w:r w:rsidRPr="001B4E16">
              <w:rPr>
                <w:rFonts w:ascii="Cordia New" w:hAnsi="Cordia New" w:cs="Cordia New" w:hint="cs"/>
                <w:sz w:val="26"/>
                <w:szCs w:val="26"/>
                <w:u w:val="single"/>
                <w:cs/>
              </w:rPr>
              <w:t>บวก</w:t>
            </w:r>
            <w:r w:rsidRPr="001B4E16">
              <w:rPr>
                <w:rFonts w:ascii="Cordia New" w:hAnsi="Cordia New" w:cs="Cordia New" w:hint="cs"/>
                <w:sz w:val="26"/>
                <w:szCs w:val="26"/>
                <w:cs/>
              </w:rPr>
              <w:t xml:space="preserve"> รับรู้ค่าเผื่อการลดมูลค่าของสินค้า</w:t>
            </w:r>
          </w:p>
        </w:tc>
        <w:tc>
          <w:tcPr>
            <w:tcW w:w="2241" w:type="dxa"/>
          </w:tcPr>
          <w:p w14:paraId="0E5AC642" w14:textId="1D15FBE1" w:rsidR="006D3542" w:rsidRPr="001B4E16" w:rsidRDefault="007E6917" w:rsidP="006D3542">
            <w:pPr>
              <w:tabs>
                <w:tab w:val="clear" w:pos="1644"/>
                <w:tab w:val="left" w:pos="1512"/>
              </w:tabs>
              <w:spacing w:line="380" w:lineRule="exact"/>
              <w:ind w:right="-12"/>
              <w:jc w:val="right"/>
              <w:rPr>
                <w:rFonts w:ascii="Cordia New" w:hAnsi="Cordia New" w:cs="Cordia New"/>
                <w:sz w:val="26"/>
                <w:szCs w:val="26"/>
                <w:lang w:val="en-GB"/>
              </w:rPr>
            </w:pPr>
            <w:r w:rsidRPr="00340F60">
              <w:rPr>
                <w:rFonts w:ascii="Cordia New" w:hAnsi="Cordia New" w:cs="Cordia New"/>
                <w:sz w:val="26"/>
                <w:szCs w:val="26"/>
                <w:lang w:val="en-GB"/>
              </w:rPr>
              <w:t>(</w:t>
            </w:r>
            <w:r w:rsidR="006D3542" w:rsidRPr="00340F60">
              <w:rPr>
                <w:rFonts w:ascii="Cordia New" w:hAnsi="Cordia New" w:cs="Cordia New"/>
                <w:sz w:val="26"/>
                <w:szCs w:val="26"/>
                <w:lang w:val="en-GB"/>
              </w:rPr>
              <w:t>12</w:t>
            </w:r>
            <w:r w:rsidR="003E371A" w:rsidRPr="00340F60">
              <w:rPr>
                <w:rFonts w:ascii="Cordia New" w:hAnsi="Cordia New" w:cs="Cordia New"/>
                <w:sz w:val="26"/>
                <w:szCs w:val="26"/>
                <w:lang w:val="en-GB"/>
              </w:rPr>
              <w:t>3</w:t>
            </w:r>
            <w:r w:rsidRPr="00340F60">
              <w:rPr>
                <w:rFonts w:ascii="Cordia New" w:hAnsi="Cordia New" w:cs="Cordia New"/>
                <w:sz w:val="26"/>
                <w:szCs w:val="26"/>
                <w:lang w:val="en-GB"/>
              </w:rPr>
              <w:t>)</w:t>
            </w:r>
          </w:p>
        </w:tc>
        <w:tc>
          <w:tcPr>
            <w:tcW w:w="283" w:type="dxa"/>
          </w:tcPr>
          <w:p w14:paraId="4B748634" w14:textId="77777777" w:rsidR="006D3542" w:rsidRPr="001B4E16" w:rsidRDefault="006D3542" w:rsidP="006D3542">
            <w:pPr>
              <w:pStyle w:val="BodyTextIndent"/>
              <w:tabs>
                <w:tab w:val="clear" w:pos="907"/>
                <w:tab w:val="clear" w:pos="1644"/>
                <w:tab w:val="left" w:pos="884"/>
                <w:tab w:val="left" w:pos="1512"/>
              </w:tabs>
              <w:spacing w:after="0" w:line="380" w:lineRule="exact"/>
              <w:ind w:right="-12"/>
              <w:jc w:val="right"/>
              <w:rPr>
                <w:rFonts w:ascii="Cordia New" w:hAnsi="Cordia New" w:cs="Cordia New"/>
                <w:sz w:val="26"/>
                <w:szCs w:val="26"/>
                <w:cs/>
              </w:rPr>
            </w:pPr>
          </w:p>
        </w:tc>
        <w:tc>
          <w:tcPr>
            <w:tcW w:w="2367" w:type="dxa"/>
          </w:tcPr>
          <w:p w14:paraId="504D4385" w14:textId="2122CD82" w:rsidR="006D3542" w:rsidRPr="00306758" w:rsidRDefault="003B4338" w:rsidP="006D3542">
            <w:pPr>
              <w:tabs>
                <w:tab w:val="clear" w:pos="1644"/>
                <w:tab w:val="left" w:pos="1512"/>
              </w:tabs>
              <w:spacing w:line="380" w:lineRule="exact"/>
              <w:ind w:right="-12"/>
              <w:jc w:val="right"/>
              <w:rPr>
                <w:rFonts w:asciiTheme="minorBidi" w:hAnsiTheme="minorBidi" w:cstheme="minorBidi"/>
                <w:sz w:val="26"/>
                <w:szCs w:val="26"/>
                <w:lang w:val="en-GB"/>
              </w:rPr>
            </w:pPr>
            <w:r>
              <w:rPr>
                <w:rFonts w:asciiTheme="minorBidi" w:hAnsiTheme="minorBidi" w:cstheme="minorBidi"/>
                <w:sz w:val="26"/>
                <w:szCs w:val="26"/>
              </w:rPr>
              <w:t>(</w:t>
            </w:r>
            <w:r w:rsidR="006D3542" w:rsidRPr="00306758">
              <w:rPr>
                <w:rFonts w:asciiTheme="minorBidi" w:hAnsiTheme="minorBidi" w:cstheme="minorBidi"/>
                <w:sz w:val="26"/>
                <w:szCs w:val="26"/>
              </w:rPr>
              <w:t>102</w:t>
            </w:r>
            <w:r>
              <w:rPr>
                <w:rFonts w:asciiTheme="minorBidi" w:hAnsiTheme="minorBidi" w:cstheme="minorBidi"/>
                <w:sz w:val="26"/>
                <w:szCs w:val="26"/>
              </w:rPr>
              <w:t>)</w:t>
            </w:r>
          </w:p>
        </w:tc>
      </w:tr>
      <w:tr w:rsidR="006D3542" w:rsidRPr="001B4E16" w14:paraId="3C4AAD27" w14:textId="77777777" w:rsidTr="00225036">
        <w:tc>
          <w:tcPr>
            <w:tcW w:w="4347" w:type="dxa"/>
          </w:tcPr>
          <w:p w14:paraId="674D98E4" w14:textId="036C6DC0" w:rsidR="006D3542" w:rsidRPr="001B4E16" w:rsidRDefault="006D3542" w:rsidP="006D3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19" w:hanging="519"/>
              <w:rPr>
                <w:rFonts w:ascii="Cordia New" w:hAnsi="Cordia New" w:cs="Cordia New"/>
                <w:sz w:val="26"/>
                <w:szCs w:val="26"/>
                <w:cs/>
                <w:lang w:val="en-GB"/>
              </w:rPr>
            </w:pPr>
            <w:r w:rsidRPr="001B4E16">
              <w:rPr>
                <w:rFonts w:ascii="Cordia New" w:hAnsi="Cordia New" w:cs="Cordia New" w:hint="cs"/>
                <w:sz w:val="26"/>
                <w:szCs w:val="26"/>
                <w:u w:val="single"/>
                <w:cs/>
              </w:rPr>
              <w:t>หัก</w:t>
            </w:r>
            <w:r w:rsidRPr="001B4E16">
              <w:rPr>
                <w:rFonts w:ascii="Cordia New" w:hAnsi="Cordia New" w:cs="Cordia New" w:hint="cs"/>
                <w:sz w:val="26"/>
                <w:szCs w:val="26"/>
                <w:lang w:val="en-GB"/>
              </w:rPr>
              <w:t xml:space="preserve"> </w:t>
            </w:r>
            <w:r w:rsidRPr="001B4E16">
              <w:rPr>
                <w:rFonts w:ascii="Cordia New" w:hAnsi="Cordia New" w:cs="Cordia New" w:hint="cs"/>
                <w:sz w:val="26"/>
                <w:szCs w:val="26"/>
                <w:cs/>
                <w:lang w:val="en-GB"/>
              </w:rPr>
              <w:t>กลับรายการค่าเผื่อการลดมูลค่าของสินค้า</w:t>
            </w:r>
          </w:p>
        </w:tc>
        <w:tc>
          <w:tcPr>
            <w:tcW w:w="2241" w:type="dxa"/>
          </w:tcPr>
          <w:p w14:paraId="26EF5818" w14:textId="387A768D" w:rsidR="006D3542" w:rsidRPr="001B4E16" w:rsidRDefault="006D3542" w:rsidP="006D3542">
            <w:pPr>
              <w:tabs>
                <w:tab w:val="clear" w:pos="1644"/>
                <w:tab w:val="left" w:pos="1512"/>
              </w:tabs>
              <w:spacing w:line="380" w:lineRule="exact"/>
              <w:ind w:right="-12"/>
              <w:jc w:val="right"/>
              <w:rPr>
                <w:rFonts w:ascii="Cordia New" w:hAnsi="Cordia New" w:cs="Cordia New"/>
                <w:sz w:val="26"/>
                <w:szCs w:val="26"/>
                <w:lang w:val="en-GB"/>
              </w:rPr>
            </w:pPr>
            <w:r w:rsidRPr="00340F60">
              <w:rPr>
                <w:rFonts w:ascii="Cordia New" w:hAnsi="Cordia New" w:cs="Cordia New"/>
                <w:sz w:val="26"/>
                <w:szCs w:val="26"/>
                <w:lang w:val="en-GB"/>
              </w:rPr>
              <w:t>13,20</w:t>
            </w:r>
            <w:r w:rsidR="009D1182" w:rsidRPr="00340F60">
              <w:rPr>
                <w:rFonts w:ascii="Cordia New" w:hAnsi="Cordia New" w:cs="Cordia New"/>
                <w:sz w:val="26"/>
                <w:szCs w:val="26"/>
                <w:lang w:val="en-GB"/>
              </w:rPr>
              <w:t>0</w:t>
            </w:r>
          </w:p>
        </w:tc>
        <w:tc>
          <w:tcPr>
            <w:tcW w:w="283" w:type="dxa"/>
            <w:vAlign w:val="bottom"/>
          </w:tcPr>
          <w:p w14:paraId="47134E76" w14:textId="77777777" w:rsidR="006D3542" w:rsidRPr="001B4E16" w:rsidRDefault="006D3542" w:rsidP="006D3542">
            <w:pPr>
              <w:tabs>
                <w:tab w:val="clear" w:pos="1644"/>
                <w:tab w:val="left" w:pos="1512"/>
                <w:tab w:val="left" w:pos="3090"/>
                <w:tab w:val="left" w:pos="4860"/>
              </w:tabs>
              <w:spacing w:line="380" w:lineRule="exact"/>
              <w:ind w:right="-12"/>
              <w:jc w:val="right"/>
              <w:rPr>
                <w:rFonts w:ascii="Cordia New" w:hAnsi="Cordia New" w:cs="Cordia New"/>
                <w:snapToGrid w:val="0"/>
                <w:sz w:val="26"/>
                <w:szCs w:val="26"/>
                <w:cs/>
                <w:lang w:eastAsia="th-TH"/>
              </w:rPr>
            </w:pPr>
          </w:p>
        </w:tc>
        <w:tc>
          <w:tcPr>
            <w:tcW w:w="2367" w:type="dxa"/>
          </w:tcPr>
          <w:p w14:paraId="4AB5D21E" w14:textId="57D293C7" w:rsidR="006D3542" w:rsidRPr="00306758" w:rsidRDefault="006D3542" w:rsidP="006D3542">
            <w:pPr>
              <w:tabs>
                <w:tab w:val="clear" w:pos="1644"/>
                <w:tab w:val="left" w:pos="1512"/>
              </w:tabs>
              <w:spacing w:line="380" w:lineRule="exact"/>
              <w:ind w:right="-12"/>
              <w:jc w:val="right"/>
              <w:rPr>
                <w:rFonts w:asciiTheme="minorBidi" w:hAnsiTheme="minorBidi" w:cstheme="minorBidi"/>
                <w:sz w:val="26"/>
                <w:szCs w:val="26"/>
                <w:lang w:val="en-GB"/>
              </w:rPr>
            </w:pPr>
            <w:r w:rsidRPr="00306758">
              <w:rPr>
                <w:rFonts w:asciiTheme="minorBidi" w:hAnsiTheme="minorBidi" w:cstheme="minorBidi"/>
                <w:sz w:val="26"/>
                <w:szCs w:val="26"/>
              </w:rPr>
              <w:t>13,200</w:t>
            </w:r>
          </w:p>
        </w:tc>
      </w:tr>
      <w:tr w:rsidR="006D3542" w:rsidRPr="00EF48EF" w14:paraId="66F3BDF8" w14:textId="77777777" w:rsidTr="00225036">
        <w:tc>
          <w:tcPr>
            <w:tcW w:w="4347" w:type="dxa"/>
          </w:tcPr>
          <w:p w14:paraId="17E18C5C" w14:textId="63E62264" w:rsidR="006D3542" w:rsidRPr="001B4E16" w:rsidRDefault="006D3542" w:rsidP="006D3542">
            <w:pPr>
              <w:spacing w:line="380" w:lineRule="exact"/>
              <w:rPr>
                <w:rFonts w:ascii="Cordia New" w:hAnsi="Cordia New" w:cs="Cordia New"/>
                <w:sz w:val="26"/>
                <w:szCs w:val="26"/>
                <w:cs/>
                <w:lang w:val="en-GB"/>
              </w:rPr>
            </w:pPr>
            <w:r w:rsidRPr="001B4E16">
              <w:rPr>
                <w:rFonts w:ascii="Cordia New" w:hAnsi="Cordia New" w:cs="Cordia New" w:hint="cs"/>
                <w:sz w:val="26"/>
                <w:szCs w:val="26"/>
                <w:cs/>
                <w:lang w:val="en-GB"/>
              </w:rPr>
              <w:t xml:space="preserve">ยอดคงเหลือ ณ วันที่ </w:t>
            </w:r>
            <w:r w:rsidRPr="001B4E16">
              <w:rPr>
                <w:rFonts w:ascii="Cordia New" w:eastAsia="SimSun" w:hAnsi="Cordia New" w:cs="Cordia New"/>
                <w:sz w:val="26"/>
                <w:szCs w:val="26"/>
                <w:lang w:val="en-GB"/>
              </w:rPr>
              <w:t xml:space="preserve">31 </w:t>
            </w:r>
            <w:r w:rsidRPr="001B4E16">
              <w:rPr>
                <w:rFonts w:ascii="Cordia New" w:eastAsia="SimSun" w:hAnsi="Cordia New" w:cs="Cordia New"/>
                <w:sz w:val="26"/>
                <w:szCs w:val="26"/>
                <w:cs/>
                <w:lang w:val="en-GB"/>
              </w:rPr>
              <w:t>มีนาคม</w:t>
            </w:r>
            <w:r w:rsidRPr="001B4E16">
              <w:rPr>
                <w:rFonts w:ascii="Cordia New" w:eastAsia="SimSun" w:hAnsi="Cordia New" w:cs="Cordia New"/>
                <w:sz w:val="26"/>
                <w:szCs w:val="26"/>
                <w:lang w:val="en-GB"/>
              </w:rPr>
              <w:t xml:space="preserve"> </w:t>
            </w:r>
            <w:r w:rsidRPr="001B4E16">
              <w:rPr>
                <w:rFonts w:ascii="Cordia New" w:eastAsia="SimSun" w:hAnsi="Cordia New" w:cs="Cordia New" w:hint="cs"/>
                <w:sz w:val="26"/>
                <w:szCs w:val="26"/>
              </w:rPr>
              <w:t>256</w:t>
            </w:r>
            <w:r w:rsidRPr="001B4E16">
              <w:rPr>
                <w:rFonts w:ascii="Cordia New" w:eastAsia="SimSun" w:hAnsi="Cordia New" w:cs="Cordia New"/>
                <w:sz w:val="26"/>
                <w:szCs w:val="26"/>
              </w:rPr>
              <w:t>9</w:t>
            </w:r>
          </w:p>
        </w:tc>
        <w:tc>
          <w:tcPr>
            <w:tcW w:w="2241" w:type="dxa"/>
            <w:tcBorders>
              <w:top w:val="single" w:sz="4" w:space="0" w:color="auto"/>
              <w:bottom w:val="single" w:sz="12" w:space="0" w:color="auto"/>
            </w:tcBorders>
          </w:tcPr>
          <w:p w14:paraId="42D25B12" w14:textId="202FEEC3" w:rsidR="006D3542" w:rsidRPr="001B4E16" w:rsidRDefault="007E6917" w:rsidP="006D3542">
            <w:pPr>
              <w:tabs>
                <w:tab w:val="clear" w:pos="1644"/>
                <w:tab w:val="left" w:pos="1512"/>
              </w:tabs>
              <w:spacing w:line="380" w:lineRule="exact"/>
              <w:ind w:right="-12"/>
              <w:jc w:val="right"/>
              <w:rPr>
                <w:rFonts w:ascii="Cordia New" w:hAnsi="Cordia New" w:cs="Cordia New"/>
                <w:sz w:val="26"/>
                <w:szCs w:val="26"/>
                <w:lang w:val="en-GB"/>
              </w:rPr>
            </w:pPr>
            <w:r>
              <w:rPr>
                <w:rFonts w:ascii="Cordia New" w:hAnsi="Cordia New" w:cs="Cordia New"/>
                <w:sz w:val="26"/>
                <w:szCs w:val="26"/>
                <w:lang w:val="en-GB"/>
              </w:rPr>
              <w:t>(</w:t>
            </w:r>
            <w:r w:rsidR="006D3542">
              <w:rPr>
                <w:rFonts w:ascii="Cordia New" w:hAnsi="Cordia New" w:cs="Cordia New"/>
                <w:sz w:val="26"/>
                <w:szCs w:val="26"/>
                <w:lang w:val="en-GB"/>
              </w:rPr>
              <w:t>813</w:t>
            </w:r>
            <w:r>
              <w:rPr>
                <w:rFonts w:ascii="Cordia New" w:hAnsi="Cordia New" w:cs="Cordia New"/>
                <w:sz w:val="26"/>
                <w:szCs w:val="26"/>
                <w:lang w:val="en-GB"/>
              </w:rPr>
              <w:t>)</w:t>
            </w:r>
          </w:p>
        </w:tc>
        <w:tc>
          <w:tcPr>
            <w:tcW w:w="283" w:type="dxa"/>
          </w:tcPr>
          <w:p w14:paraId="1AFC9D7B" w14:textId="77777777" w:rsidR="006D3542" w:rsidRPr="001B4E16" w:rsidRDefault="006D3542" w:rsidP="006D3542">
            <w:pPr>
              <w:pStyle w:val="BodyTextIndent"/>
              <w:tabs>
                <w:tab w:val="clear" w:pos="907"/>
                <w:tab w:val="clear" w:pos="1644"/>
                <w:tab w:val="left" w:pos="884"/>
                <w:tab w:val="left" w:pos="1512"/>
              </w:tabs>
              <w:spacing w:after="0" w:line="380" w:lineRule="exact"/>
              <w:ind w:right="-12"/>
              <w:jc w:val="right"/>
              <w:rPr>
                <w:rFonts w:ascii="Cordia New" w:hAnsi="Cordia New" w:cs="Cordia New"/>
                <w:sz w:val="26"/>
                <w:szCs w:val="26"/>
                <w:cs/>
              </w:rPr>
            </w:pPr>
          </w:p>
        </w:tc>
        <w:tc>
          <w:tcPr>
            <w:tcW w:w="2367" w:type="dxa"/>
            <w:tcBorders>
              <w:top w:val="single" w:sz="4" w:space="0" w:color="auto"/>
              <w:bottom w:val="single" w:sz="12" w:space="0" w:color="auto"/>
            </w:tcBorders>
          </w:tcPr>
          <w:p w14:paraId="68322649" w14:textId="6A524A5A" w:rsidR="006D3542" w:rsidRPr="00306758" w:rsidRDefault="007E6917" w:rsidP="006D3542">
            <w:pPr>
              <w:tabs>
                <w:tab w:val="clear" w:pos="1644"/>
                <w:tab w:val="left" w:pos="1512"/>
              </w:tabs>
              <w:spacing w:line="380" w:lineRule="exact"/>
              <w:ind w:right="-12"/>
              <w:jc w:val="right"/>
              <w:rPr>
                <w:rFonts w:asciiTheme="minorBidi" w:hAnsiTheme="minorBidi" w:cstheme="minorBidi"/>
                <w:sz w:val="26"/>
                <w:szCs w:val="26"/>
                <w:lang w:val="en-GB"/>
              </w:rPr>
            </w:pPr>
            <w:r>
              <w:rPr>
                <w:rFonts w:asciiTheme="minorBidi" w:hAnsiTheme="minorBidi" w:cstheme="minorBidi"/>
                <w:sz w:val="26"/>
                <w:szCs w:val="26"/>
              </w:rPr>
              <w:t>(</w:t>
            </w:r>
            <w:r w:rsidR="006D3542" w:rsidRPr="00306758">
              <w:rPr>
                <w:rFonts w:asciiTheme="minorBidi" w:hAnsiTheme="minorBidi" w:cstheme="minorBidi"/>
                <w:sz w:val="26"/>
                <w:szCs w:val="26"/>
              </w:rPr>
              <w:t>714</w:t>
            </w:r>
            <w:r>
              <w:rPr>
                <w:rFonts w:asciiTheme="minorBidi" w:hAnsiTheme="minorBidi" w:cstheme="minorBidi"/>
                <w:sz w:val="26"/>
                <w:szCs w:val="26"/>
              </w:rPr>
              <w:t>)</w:t>
            </w:r>
          </w:p>
        </w:tc>
      </w:tr>
    </w:tbl>
    <w:p w14:paraId="0ECF290B" w14:textId="77777777" w:rsidR="0040634C" w:rsidRPr="0040634C" w:rsidRDefault="0040634C" w:rsidP="003A1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lang w:val="en-GB"/>
        </w:rPr>
      </w:pPr>
    </w:p>
    <w:p w14:paraId="7B277DCC" w14:textId="33A36572" w:rsidR="003A1488" w:rsidRPr="001B4E16" w:rsidRDefault="003A1488" w:rsidP="003A1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lang w:val="en-GB"/>
        </w:rPr>
      </w:pPr>
      <w:r w:rsidRPr="001B4E16">
        <w:rPr>
          <w:rFonts w:ascii="Cordia New" w:hAnsi="Cordia New" w:cs="Cordia New" w:hint="cs"/>
          <w:sz w:val="26"/>
          <w:szCs w:val="26"/>
          <w:cs/>
          <w:lang w:val="en-GB"/>
        </w:rPr>
        <w:t>รายการที่บันทึกเป็นต้นทุนขายสินค้า</w:t>
      </w:r>
      <w:r w:rsidRPr="001B4E16">
        <w:rPr>
          <w:rFonts w:asciiTheme="minorBidi" w:hAnsiTheme="minorBidi" w:cstheme="minorBidi"/>
          <w:sz w:val="26"/>
          <w:szCs w:val="26"/>
          <w:cs/>
        </w:rPr>
        <w:t>ในระหว่าง</w:t>
      </w:r>
      <w:r w:rsidRPr="001B4E16">
        <w:rPr>
          <w:rFonts w:ascii="Cordia New" w:hAnsi="Cordia New" w:cs="Cordia New" w:hint="cs"/>
          <w:sz w:val="26"/>
          <w:szCs w:val="26"/>
          <w:cs/>
          <w:lang w:val="en-GB"/>
        </w:rPr>
        <w:t>งวด</w:t>
      </w:r>
      <w:r w:rsidR="00EE436C" w:rsidRPr="001B4E16">
        <w:rPr>
          <w:rFonts w:ascii="Cordia New" w:hAnsi="Cordia New" w:cs="Cordia New" w:hint="cs"/>
          <w:sz w:val="26"/>
          <w:szCs w:val="26"/>
          <w:cs/>
          <w:lang w:val="en-GB"/>
        </w:rPr>
        <w:t>สาม</w:t>
      </w:r>
      <w:r w:rsidRPr="001B4E16">
        <w:rPr>
          <w:rFonts w:ascii="Cordia New" w:hAnsi="Cordia New" w:cs="Cordia New" w:hint="cs"/>
          <w:sz w:val="26"/>
          <w:szCs w:val="26"/>
          <w:cs/>
          <w:lang w:val="en-GB"/>
        </w:rPr>
        <w:t xml:space="preserve">เดือนสิ้นสุดวันที่ </w:t>
      </w:r>
      <w:r w:rsidR="00EE436C" w:rsidRPr="001B4E16">
        <w:rPr>
          <w:rFonts w:ascii="Cordia New" w:hAnsi="Cordia New" w:cs="Cordia New"/>
          <w:sz w:val="26"/>
          <w:szCs w:val="26"/>
        </w:rPr>
        <w:t xml:space="preserve">31 </w:t>
      </w:r>
      <w:r w:rsidR="00EE436C" w:rsidRPr="001B4E16">
        <w:rPr>
          <w:rFonts w:ascii="Cordia New" w:hAnsi="Cordia New" w:cs="Cordia New"/>
          <w:sz w:val="26"/>
          <w:szCs w:val="26"/>
          <w:cs/>
        </w:rPr>
        <w:t>มีนาคม</w:t>
      </w:r>
      <w:r w:rsidR="009E7406" w:rsidRPr="001B4E16">
        <w:rPr>
          <w:rFonts w:ascii="Cordia New" w:eastAsia="SimSun" w:hAnsi="Cordia New" w:cs="Cordia New"/>
          <w:sz w:val="26"/>
          <w:szCs w:val="26"/>
          <w:lang w:val="en-GB"/>
        </w:rPr>
        <w:t xml:space="preserve"> </w:t>
      </w:r>
      <w:r w:rsidRPr="001B4E16">
        <w:rPr>
          <w:rFonts w:asciiTheme="minorBidi" w:hAnsiTheme="minorBidi" w:cstheme="minorBidi"/>
          <w:sz w:val="26"/>
          <w:szCs w:val="26"/>
          <w:cs/>
        </w:rPr>
        <w:t>มีดังนี้</w:t>
      </w:r>
    </w:p>
    <w:p w14:paraId="3511F877" w14:textId="77777777" w:rsidR="003A1488" w:rsidRPr="001B4E16" w:rsidRDefault="003A1488" w:rsidP="003A1488">
      <w:pPr>
        <w:spacing w:line="240" w:lineRule="auto"/>
        <w:ind w:left="360"/>
        <w:jc w:val="thaiDistribute"/>
        <w:rPr>
          <w:rFonts w:ascii="Cordia New" w:hAnsi="Cordia New" w:cs="Cordia New"/>
          <w:sz w:val="26"/>
          <w:szCs w:val="26"/>
          <w:lang w:val="en-GB"/>
        </w:rPr>
      </w:pPr>
    </w:p>
    <w:tbl>
      <w:tblPr>
        <w:tblW w:w="9192" w:type="dxa"/>
        <w:tblInd w:w="297" w:type="dxa"/>
        <w:tblLayout w:type="fixed"/>
        <w:tblCellMar>
          <w:left w:w="0" w:type="dxa"/>
          <w:right w:w="0" w:type="dxa"/>
        </w:tblCellMar>
        <w:tblLook w:val="0000" w:firstRow="0" w:lastRow="0" w:firstColumn="0" w:lastColumn="0" w:noHBand="0" w:noVBand="0"/>
      </w:tblPr>
      <w:tblGrid>
        <w:gridCol w:w="3753"/>
        <w:gridCol w:w="1134"/>
        <w:gridCol w:w="234"/>
        <w:gridCol w:w="1179"/>
        <w:gridCol w:w="234"/>
        <w:gridCol w:w="1206"/>
        <w:gridCol w:w="252"/>
        <w:gridCol w:w="1200"/>
      </w:tblGrid>
      <w:tr w:rsidR="003A1488" w:rsidRPr="001B4E16" w14:paraId="1B6626DD" w14:textId="77777777" w:rsidTr="008752F0">
        <w:trPr>
          <w:cantSplit/>
        </w:trPr>
        <w:tc>
          <w:tcPr>
            <w:tcW w:w="3753" w:type="dxa"/>
          </w:tcPr>
          <w:p w14:paraId="0D75C2BA" w14:textId="77777777" w:rsidR="003A1488" w:rsidRPr="001B4E16" w:rsidRDefault="003A1488"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
              <w:jc w:val="thaiDistribute"/>
              <w:rPr>
                <w:rFonts w:ascii="Cordia New" w:hAnsi="Cordia New" w:cs="Cordia New"/>
                <w:sz w:val="26"/>
                <w:szCs w:val="26"/>
              </w:rPr>
            </w:pPr>
            <w:r w:rsidRPr="001B4E16">
              <w:rPr>
                <w:rFonts w:ascii="Cordia New" w:hAnsi="Cordia New" w:cs="Cordia New" w:hint="cs"/>
                <w:snapToGrid w:val="0"/>
                <w:sz w:val="26"/>
                <w:szCs w:val="26"/>
                <w:cs/>
                <w:lang w:eastAsia="th-TH"/>
              </w:rPr>
              <w:t xml:space="preserve">(หน่วย </w:t>
            </w:r>
            <w:r w:rsidRPr="001B4E16">
              <w:rPr>
                <w:rFonts w:ascii="Cordia New" w:hAnsi="Cordia New" w:cs="Cordia New" w:hint="cs"/>
                <w:snapToGrid w:val="0"/>
                <w:sz w:val="26"/>
                <w:szCs w:val="26"/>
                <w:lang w:eastAsia="th-TH"/>
              </w:rPr>
              <w:t>:</w:t>
            </w:r>
            <w:r w:rsidRPr="001B4E16">
              <w:rPr>
                <w:rFonts w:ascii="Cordia New" w:hAnsi="Cordia New" w:cs="Cordia New" w:hint="cs"/>
                <w:snapToGrid w:val="0"/>
                <w:sz w:val="26"/>
                <w:szCs w:val="26"/>
                <w:cs/>
                <w:lang w:eastAsia="th-TH"/>
              </w:rPr>
              <w:t xml:space="preserve"> พันบาท</w:t>
            </w:r>
            <w:r w:rsidRPr="001B4E16">
              <w:rPr>
                <w:rFonts w:ascii="Cordia New" w:hAnsi="Cordia New" w:cs="Cordia New" w:hint="cs"/>
                <w:snapToGrid w:val="0"/>
                <w:sz w:val="26"/>
                <w:szCs w:val="26"/>
                <w:lang w:eastAsia="th-TH"/>
              </w:rPr>
              <w:t>)</w:t>
            </w:r>
          </w:p>
        </w:tc>
        <w:tc>
          <w:tcPr>
            <w:tcW w:w="2547" w:type="dxa"/>
            <w:gridSpan w:val="3"/>
            <w:tcBorders>
              <w:bottom w:val="single" w:sz="4" w:space="0" w:color="auto"/>
            </w:tcBorders>
          </w:tcPr>
          <w:p w14:paraId="79BC16B5" w14:textId="77777777" w:rsidR="003A1488" w:rsidRPr="001B4E16" w:rsidRDefault="003A1488" w:rsidP="008752F0">
            <w:pPr>
              <w:tabs>
                <w:tab w:val="left" w:pos="540"/>
              </w:tabs>
              <w:spacing w:line="380" w:lineRule="exact"/>
              <w:ind w:right="-108"/>
              <w:jc w:val="center"/>
              <w:rPr>
                <w:rFonts w:ascii="Cordia New" w:hAnsi="Cordia New" w:cs="Cordia New"/>
                <w:sz w:val="26"/>
                <w:szCs w:val="26"/>
                <w:cs/>
              </w:rPr>
            </w:pPr>
            <w:r w:rsidRPr="001B4E16">
              <w:rPr>
                <w:rFonts w:ascii="Cordia New" w:eastAsia="Browallia New" w:hAnsi="Cordia New" w:cs="Cordia New" w:hint="cs"/>
                <w:sz w:val="26"/>
                <w:szCs w:val="26"/>
                <w:cs/>
              </w:rPr>
              <w:t>ข้อมูลทางการเงินรวม</w:t>
            </w:r>
          </w:p>
        </w:tc>
        <w:tc>
          <w:tcPr>
            <w:tcW w:w="234" w:type="dxa"/>
          </w:tcPr>
          <w:p w14:paraId="3FC02659" w14:textId="77777777" w:rsidR="003A1488" w:rsidRPr="001B4E16" w:rsidRDefault="003A1488" w:rsidP="008752F0">
            <w:pPr>
              <w:spacing w:line="380" w:lineRule="exact"/>
              <w:jc w:val="thaiDistribute"/>
              <w:rPr>
                <w:rFonts w:ascii="Cordia New" w:hAnsi="Cordia New" w:cs="Cordia New"/>
                <w:sz w:val="26"/>
                <w:szCs w:val="26"/>
              </w:rPr>
            </w:pPr>
          </w:p>
        </w:tc>
        <w:tc>
          <w:tcPr>
            <w:tcW w:w="2658" w:type="dxa"/>
            <w:gridSpan w:val="3"/>
            <w:tcBorders>
              <w:bottom w:val="single" w:sz="4" w:space="0" w:color="auto"/>
            </w:tcBorders>
          </w:tcPr>
          <w:p w14:paraId="498C0344" w14:textId="77777777" w:rsidR="003A1488" w:rsidRPr="001B4E16" w:rsidRDefault="003A1488" w:rsidP="008752F0">
            <w:pPr>
              <w:tabs>
                <w:tab w:val="clear" w:pos="2807"/>
                <w:tab w:val="left" w:pos="540"/>
                <w:tab w:val="left" w:pos="2424"/>
              </w:tabs>
              <w:spacing w:line="380" w:lineRule="exact"/>
              <w:ind w:left="-96" w:right="-24" w:firstLine="96"/>
              <w:jc w:val="center"/>
              <w:rPr>
                <w:rFonts w:ascii="Cordia New" w:hAnsi="Cordia New" w:cs="Cordia New"/>
                <w:sz w:val="26"/>
                <w:szCs w:val="26"/>
                <w:cs/>
              </w:rPr>
            </w:pPr>
            <w:r w:rsidRPr="001B4E16">
              <w:rPr>
                <w:rFonts w:ascii="Cordia New" w:eastAsia="Browallia New" w:hAnsi="Cordia New" w:cs="Cordia New" w:hint="cs"/>
                <w:sz w:val="26"/>
                <w:szCs w:val="26"/>
                <w:cs/>
              </w:rPr>
              <w:t>ข้อมูลทางการเงินเฉพาะ</w:t>
            </w:r>
            <w:r w:rsidRPr="001B4E16">
              <w:rPr>
                <w:rFonts w:ascii="Cordia New" w:eastAsia="Browallia New" w:hAnsi="Cordia New" w:cs="Cordia New"/>
                <w:sz w:val="26"/>
                <w:szCs w:val="26"/>
                <w:cs/>
              </w:rPr>
              <w:t>กิจการ</w:t>
            </w:r>
          </w:p>
        </w:tc>
      </w:tr>
      <w:tr w:rsidR="003A1488" w:rsidRPr="001B4E16" w14:paraId="7648ECA5" w14:textId="77777777" w:rsidTr="008752F0">
        <w:trPr>
          <w:cantSplit/>
        </w:trPr>
        <w:tc>
          <w:tcPr>
            <w:tcW w:w="3753" w:type="dxa"/>
          </w:tcPr>
          <w:p w14:paraId="38EDB9FD" w14:textId="77777777" w:rsidR="003A1488" w:rsidRPr="001B4E16" w:rsidRDefault="003A1488"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
              <w:jc w:val="center"/>
              <w:rPr>
                <w:rFonts w:ascii="Cordia New" w:hAnsi="Cordia New" w:cs="Cordia New"/>
                <w:sz w:val="26"/>
                <w:szCs w:val="26"/>
              </w:rPr>
            </w:pPr>
          </w:p>
        </w:tc>
        <w:tc>
          <w:tcPr>
            <w:tcW w:w="1134" w:type="dxa"/>
            <w:tcBorders>
              <w:bottom w:val="single" w:sz="4" w:space="0" w:color="auto"/>
            </w:tcBorders>
            <w:vAlign w:val="bottom"/>
          </w:tcPr>
          <w:p w14:paraId="3D1BB9B6" w14:textId="08EA8F61" w:rsidR="003A1488" w:rsidRPr="001B4E16" w:rsidRDefault="003A1488" w:rsidP="008752F0">
            <w:pPr>
              <w:tabs>
                <w:tab w:val="clear" w:pos="907"/>
              </w:tabs>
              <w:spacing w:line="380" w:lineRule="exact"/>
              <w:ind w:left="-108" w:right="-108"/>
              <w:jc w:val="center"/>
              <w:rPr>
                <w:rFonts w:ascii="Cordia New" w:hAnsi="Cordia New" w:cs="Cordia New"/>
                <w:sz w:val="26"/>
                <w:szCs w:val="26"/>
                <w:lang w:val="en-GB"/>
              </w:rPr>
            </w:pPr>
            <w:r w:rsidRPr="001B4E16">
              <w:rPr>
                <w:rFonts w:ascii="Cordia New" w:eastAsia="SimSun" w:hAnsi="Cordia New" w:cs="Cordia New" w:hint="cs"/>
                <w:sz w:val="26"/>
                <w:szCs w:val="26"/>
              </w:rPr>
              <w:t>256</w:t>
            </w:r>
            <w:r w:rsidR="00EE436C" w:rsidRPr="001B4E16">
              <w:rPr>
                <w:rFonts w:ascii="Cordia New" w:eastAsia="SimSun" w:hAnsi="Cordia New" w:cs="Cordia New"/>
                <w:sz w:val="26"/>
                <w:szCs w:val="26"/>
              </w:rPr>
              <w:t>9</w:t>
            </w:r>
          </w:p>
        </w:tc>
        <w:tc>
          <w:tcPr>
            <w:tcW w:w="234" w:type="dxa"/>
            <w:vAlign w:val="bottom"/>
          </w:tcPr>
          <w:p w14:paraId="6BB05960" w14:textId="77777777" w:rsidR="003A1488" w:rsidRPr="001B4E16" w:rsidRDefault="003A1488" w:rsidP="008752F0">
            <w:pPr>
              <w:tabs>
                <w:tab w:val="clear" w:pos="907"/>
                <w:tab w:val="left" w:pos="360"/>
              </w:tabs>
              <w:spacing w:line="380" w:lineRule="exact"/>
              <w:ind w:left="-108" w:right="-108"/>
              <w:jc w:val="center"/>
              <w:rPr>
                <w:rFonts w:ascii="Cordia New" w:hAnsi="Cordia New" w:cs="Cordia New"/>
                <w:sz w:val="26"/>
                <w:szCs w:val="26"/>
                <w:lang w:val="en-GB"/>
              </w:rPr>
            </w:pPr>
          </w:p>
        </w:tc>
        <w:tc>
          <w:tcPr>
            <w:tcW w:w="1179" w:type="dxa"/>
            <w:tcBorders>
              <w:bottom w:val="single" w:sz="4" w:space="0" w:color="auto"/>
            </w:tcBorders>
            <w:vAlign w:val="bottom"/>
          </w:tcPr>
          <w:p w14:paraId="280589DD" w14:textId="5CC084FF" w:rsidR="003A1488" w:rsidRPr="001B4E16" w:rsidRDefault="003A1488" w:rsidP="008752F0">
            <w:pPr>
              <w:tabs>
                <w:tab w:val="clear" w:pos="907"/>
              </w:tabs>
              <w:spacing w:line="380" w:lineRule="exact"/>
              <w:ind w:left="-108" w:right="-108"/>
              <w:jc w:val="center"/>
              <w:rPr>
                <w:rFonts w:ascii="Cordia New" w:hAnsi="Cordia New" w:cs="Cordia New"/>
                <w:sz w:val="26"/>
                <w:szCs w:val="26"/>
                <w:lang w:val="en-GB"/>
              </w:rPr>
            </w:pPr>
            <w:r w:rsidRPr="001B4E16">
              <w:rPr>
                <w:rFonts w:ascii="Cordia New" w:hAnsi="Cordia New" w:cs="Cordia New" w:hint="cs"/>
                <w:sz w:val="26"/>
                <w:szCs w:val="26"/>
                <w:lang w:val="en-GB"/>
              </w:rPr>
              <w:t>256</w:t>
            </w:r>
            <w:r w:rsidR="00EE436C" w:rsidRPr="001B4E16">
              <w:rPr>
                <w:rFonts w:ascii="Cordia New" w:hAnsi="Cordia New" w:cs="Cordia New"/>
                <w:sz w:val="26"/>
                <w:szCs w:val="26"/>
                <w:lang w:val="en-GB"/>
              </w:rPr>
              <w:t>8</w:t>
            </w:r>
          </w:p>
        </w:tc>
        <w:tc>
          <w:tcPr>
            <w:tcW w:w="234" w:type="dxa"/>
            <w:vAlign w:val="bottom"/>
          </w:tcPr>
          <w:p w14:paraId="7786A837" w14:textId="77777777" w:rsidR="003A1488" w:rsidRPr="001B4E16" w:rsidRDefault="003A1488" w:rsidP="008752F0">
            <w:pPr>
              <w:tabs>
                <w:tab w:val="clear" w:pos="907"/>
                <w:tab w:val="left" w:pos="360"/>
              </w:tabs>
              <w:spacing w:line="380" w:lineRule="exact"/>
              <w:ind w:left="-108" w:right="-108"/>
              <w:jc w:val="center"/>
              <w:rPr>
                <w:rFonts w:ascii="Cordia New" w:hAnsi="Cordia New" w:cs="Cordia New"/>
                <w:sz w:val="26"/>
                <w:szCs w:val="26"/>
                <w:lang w:val="en-GB"/>
              </w:rPr>
            </w:pPr>
          </w:p>
        </w:tc>
        <w:tc>
          <w:tcPr>
            <w:tcW w:w="1206" w:type="dxa"/>
            <w:tcBorders>
              <w:bottom w:val="single" w:sz="4" w:space="0" w:color="auto"/>
            </w:tcBorders>
            <w:vAlign w:val="bottom"/>
          </w:tcPr>
          <w:p w14:paraId="34624394" w14:textId="0106953D" w:rsidR="003A1488" w:rsidRPr="001B4E16" w:rsidRDefault="003A1488" w:rsidP="008752F0">
            <w:pPr>
              <w:tabs>
                <w:tab w:val="clear" w:pos="907"/>
              </w:tabs>
              <w:spacing w:line="380" w:lineRule="exact"/>
              <w:ind w:left="-108" w:right="-108"/>
              <w:jc w:val="center"/>
              <w:rPr>
                <w:rFonts w:ascii="Cordia New" w:hAnsi="Cordia New" w:cs="Cordia New"/>
                <w:sz w:val="26"/>
                <w:szCs w:val="26"/>
                <w:lang w:val="en-GB"/>
              </w:rPr>
            </w:pPr>
            <w:r w:rsidRPr="001B4E16">
              <w:rPr>
                <w:rFonts w:ascii="Cordia New" w:eastAsia="SimSun" w:hAnsi="Cordia New" w:cs="Cordia New" w:hint="cs"/>
                <w:sz w:val="26"/>
                <w:szCs w:val="26"/>
              </w:rPr>
              <w:t>256</w:t>
            </w:r>
            <w:r w:rsidR="00EE436C" w:rsidRPr="001B4E16">
              <w:rPr>
                <w:rFonts w:ascii="Cordia New" w:eastAsia="SimSun" w:hAnsi="Cordia New" w:cs="Cordia New"/>
                <w:sz w:val="26"/>
                <w:szCs w:val="26"/>
              </w:rPr>
              <w:t>9</w:t>
            </w:r>
          </w:p>
        </w:tc>
        <w:tc>
          <w:tcPr>
            <w:tcW w:w="252" w:type="dxa"/>
            <w:vAlign w:val="bottom"/>
          </w:tcPr>
          <w:p w14:paraId="38C76486" w14:textId="77777777" w:rsidR="003A1488" w:rsidRPr="001B4E16" w:rsidRDefault="003A1488" w:rsidP="008752F0">
            <w:pPr>
              <w:tabs>
                <w:tab w:val="clear" w:pos="907"/>
                <w:tab w:val="left" w:pos="360"/>
              </w:tabs>
              <w:spacing w:line="380" w:lineRule="exact"/>
              <w:ind w:left="-108" w:right="-108"/>
              <w:jc w:val="center"/>
              <w:rPr>
                <w:rFonts w:ascii="Cordia New" w:hAnsi="Cordia New" w:cs="Cordia New"/>
                <w:sz w:val="26"/>
                <w:szCs w:val="26"/>
                <w:lang w:val="en-GB"/>
              </w:rPr>
            </w:pPr>
          </w:p>
        </w:tc>
        <w:tc>
          <w:tcPr>
            <w:tcW w:w="1200" w:type="dxa"/>
            <w:tcBorders>
              <w:bottom w:val="single" w:sz="4" w:space="0" w:color="auto"/>
            </w:tcBorders>
            <w:vAlign w:val="bottom"/>
          </w:tcPr>
          <w:p w14:paraId="3F95F0F0" w14:textId="053016A2" w:rsidR="003A1488" w:rsidRPr="001B4E16" w:rsidRDefault="003A1488" w:rsidP="008752F0">
            <w:pPr>
              <w:tabs>
                <w:tab w:val="clear" w:pos="907"/>
              </w:tabs>
              <w:spacing w:line="380" w:lineRule="exact"/>
              <w:ind w:left="-108" w:right="-108"/>
              <w:jc w:val="center"/>
              <w:rPr>
                <w:rFonts w:ascii="Cordia New" w:hAnsi="Cordia New" w:cs="Cordia New"/>
                <w:sz w:val="26"/>
                <w:szCs w:val="26"/>
                <w:lang w:val="en-GB"/>
              </w:rPr>
            </w:pPr>
            <w:r w:rsidRPr="001B4E16">
              <w:rPr>
                <w:rFonts w:ascii="Cordia New" w:hAnsi="Cordia New" w:cs="Cordia New" w:hint="cs"/>
                <w:sz w:val="26"/>
                <w:szCs w:val="26"/>
                <w:lang w:val="en-GB"/>
              </w:rPr>
              <w:t>256</w:t>
            </w:r>
            <w:r w:rsidR="00EE436C" w:rsidRPr="001B4E16">
              <w:rPr>
                <w:rFonts w:ascii="Cordia New" w:hAnsi="Cordia New" w:cs="Cordia New"/>
                <w:sz w:val="26"/>
                <w:szCs w:val="26"/>
                <w:lang w:val="en-GB"/>
              </w:rPr>
              <w:t>8</w:t>
            </w:r>
          </w:p>
        </w:tc>
      </w:tr>
      <w:tr w:rsidR="003A1488" w:rsidRPr="001B4E16" w14:paraId="2488D55F" w14:textId="77777777" w:rsidTr="008752F0">
        <w:trPr>
          <w:cantSplit/>
        </w:trPr>
        <w:tc>
          <w:tcPr>
            <w:tcW w:w="3753" w:type="dxa"/>
          </w:tcPr>
          <w:p w14:paraId="66AB5E64" w14:textId="77777777" w:rsidR="003A1488" w:rsidRPr="001B4E16" w:rsidRDefault="003A1488"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
              <w:jc w:val="thaiDistribute"/>
              <w:rPr>
                <w:rFonts w:ascii="Cordia New" w:hAnsi="Cordia New" w:cs="Cordia New"/>
                <w:sz w:val="26"/>
                <w:szCs w:val="26"/>
                <w:cs/>
              </w:rPr>
            </w:pPr>
          </w:p>
        </w:tc>
        <w:tc>
          <w:tcPr>
            <w:tcW w:w="1134" w:type="dxa"/>
            <w:tcBorders>
              <w:top w:val="single" w:sz="4" w:space="0" w:color="auto"/>
            </w:tcBorders>
          </w:tcPr>
          <w:p w14:paraId="57510442" w14:textId="77777777" w:rsidR="003A1488" w:rsidRPr="001B4E16" w:rsidRDefault="003A1488" w:rsidP="008752F0">
            <w:pPr>
              <w:spacing w:line="380" w:lineRule="exact"/>
              <w:ind w:right="180"/>
              <w:rPr>
                <w:rFonts w:ascii="Cordia New" w:hAnsi="Cordia New" w:cs="Cordia New"/>
                <w:sz w:val="26"/>
                <w:szCs w:val="26"/>
                <w:cs/>
                <w:lang w:val="en-GB"/>
              </w:rPr>
            </w:pPr>
          </w:p>
        </w:tc>
        <w:tc>
          <w:tcPr>
            <w:tcW w:w="234" w:type="dxa"/>
          </w:tcPr>
          <w:p w14:paraId="5A1D4153" w14:textId="77777777" w:rsidR="003A1488" w:rsidRPr="001B4E16" w:rsidRDefault="003A1488" w:rsidP="008752F0">
            <w:pPr>
              <w:spacing w:line="380" w:lineRule="exact"/>
              <w:jc w:val="right"/>
              <w:rPr>
                <w:rFonts w:ascii="Cordia New" w:hAnsi="Cordia New" w:cs="Cordia New"/>
                <w:sz w:val="26"/>
                <w:szCs w:val="26"/>
              </w:rPr>
            </w:pPr>
          </w:p>
        </w:tc>
        <w:tc>
          <w:tcPr>
            <w:tcW w:w="1179" w:type="dxa"/>
            <w:tcBorders>
              <w:top w:val="single" w:sz="4" w:space="0" w:color="auto"/>
            </w:tcBorders>
          </w:tcPr>
          <w:p w14:paraId="2F5FF5D4" w14:textId="77777777" w:rsidR="003A1488" w:rsidRPr="001B4E16" w:rsidRDefault="003A1488" w:rsidP="008752F0">
            <w:pPr>
              <w:spacing w:line="380" w:lineRule="exact"/>
              <w:ind w:right="180"/>
              <w:rPr>
                <w:rFonts w:ascii="Cordia New" w:hAnsi="Cordia New" w:cs="Cordia New"/>
                <w:sz w:val="26"/>
                <w:szCs w:val="26"/>
                <w:cs/>
                <w:lang w:val="en-GB"/>
              </w:rPr>
            </w:pPr>
          </w:p>
        </w:tc>
        <w:tc>
          <w:tcPr>
            <w:tcW w:w="234" w:type="dxa"/>
          </w:tcPr>
          <w:p w14:paraId="0F669658" w14:textId="77777777" w:rsidR="003A1488" w:rsidRPr="001B4E16" w:rsidRDefault="003A1488" w:rsidP="008752F0">
            <w:pPr>
              <w:spacing w:line="380" w:lineRule="exact"/>
              <w:jc w:val="right"/>
              <w:rPr>
                <w:rFonts w:ascii="Cordia New" w:hAnsi="Cordia New" w:cs="Cordia New"/>
                <w:sz w:val="26"/>
                <w:szCs w:val="26"/>
              </w:rPr>
            </w:pPr>
          </w:p>
        </w:tc>
        <w:tc>
          <w:tcPr>
            <w:tcW w:w="1206" w:type="dxa"/>
            <w:tcBorders>
              <w:top w:val="single" w:sz="4" w:space="0" w:color="auto"/>
            </w:tcBorders>
          </w:tcPr>
          <w:p w14:paraId="6DA256A7" w14:textId="77777777" w:rsidR="003A1488" w:rsidRPr="001B4E16" w:rsidRDefault="003A1488" w:rsidP="008752F0">
            <w:pPr>
              <w:spacing w:line="380" w:lineRule="exact"/>
              <w:ind w:right="180"/>
              <w:jc w:val="right"/>
              <w:rPr>
                <w:rFonts w:ascii="Cordia New" w:hAnsi="Cordia New" w:cs="Cordia New"/>
                <w:sz w:val="26"/>
                <w:szCs w:val="26"/>
              </w:rPr>
            </w:pPr>
          </w:p>
        </w:tc>
        <w:tc>
          <w:tcPr>
            <w:tcW w:w="252" w:type="dxa"/>
          </w:tcPr>
          <w:p w14:paraId="07E336B6" w14:textId="77777777" w:rsidR="003A1488" w:rsidRPr="001B4E16" w:rsidRDefault="003A1488" w:rsidP="008752F0">
            <w:pPr>
              <w:spacing w:line="380" w:lineRule="exact"/>
              <w:jc w:val="right"/>
              <w:rPr>
                <w:rFonts w:ascii="Cordia New" w:hAnsi="Cordia New" w:cs="Cordia New"/>
                <w:sz w:val="26"/>
                <w:szCs w:val="26"/>
              </w:rPr>
            </w:pPr>
          </w:p>
        </w:tc>
        <w:tc>
          <w:tcPr>
            <w:tcW w:w="1200" w:type="dxa"/>
            <w:tcBorders>
              <w:top w:val="single" w:sz="4" w:space="0" w:color="auto"/>
            </w:tcBorders>
          </w:tcPr>
          <w:p w14:paraId="32B6A947" w14:textId="77777777" w:rsidR="003A1488" w:rsidRPr="001B4E16" w:rsidRDefault="003A1488" w:rsidP="008752F0">
            <w:pPr>
              <w:spacing w:line="380" w:lineRule="exact"/>
              <w:ind w:right="180"/>
              <w:jc w:val="right"/>
              <w:rPr>
                <w:rFonts w:ascii="Cordia New" w:hAnsi="Cordia New" w:cs="Cordia New"/>
                <w:sz w:val="26"/>
                <w:szCs w:val="26"/>
              </w:rPr>
            </w:pPr>
          </w:p>
        </w:tc>
      </w:tr>
      <w:tr w:rsidR="00E90264" w:rsidRPr="001B4E16" w14:paraId="4902CDC8" w14:textId="77777777" w:rsidTr="00805590">
        <w:trPr>
          <w:cantSplit/>
          <w:trHeight w:val="193"/>
        </w:trPr>
        <w:tc>
          <w:tcPr>
            <w:tcW w:w="3753" w:type="dxa"/>
            <w:vAlign w:val="bottom"/>
          </w:tcPr>
          <w:p w14:paraId="306E696A" w14:textId="77777777" w:rsidR="00E90264" w:rsidRPr="001B4E16" w:rsidRDefault="00E90264" w:rsidP="00E9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
              <w:rPr>
                <w:rFonts w:ascii="Cordia New" w:hAnsi="Cordia New" w:cs="Cordia New"/>
                <w:sz w:val="26"/>
                <w:szCs w:val="26"/>
                <w:cs/>
              </w:rPr>
            </w:pPr>
            <w:r w:rsidRPr="001B4E16">
              <w:rPr>
                <w:rFonts w:ascii="Cordia New" w:hAnsi="Cordia New" w:cs="Cordia New" w:hint="cs"/>
                <w:sz w:val="26"/>
                <w:szCs w:val="26"/>
                <w:cs/>
                <w:lang w:val="en-GB"/>
              </w:rPr>
              <w:t>ต้นทุนของสินค้าที่ขาย</w:t>
            </w:r>
          </w:p>
        </w:tc>
        <w:tc>
          <w:tcPr>
            <w:tcW w:w="1134" w:type="dxa"/>
          </w:tcPr>
          <w:p w14:paraId="16CEE16D" w14:textId="43D32B8B" w:rsidR="00E90264" w:rsidRPr="001B4E16" w:rsidRDefault="00E90264" w:rsidP="00E9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r>
              <w:rPr>
                <w:rFonts w:ascii="Cordia New" w:hAnsi="Cordia New" w:cs="Cordia New"/>
                <w:sz w:val="26"/>
                <w:szCs w:val="26"/>
              </w:rPr>
              <w:t>1,827,964</w:t>
            </w:r>
          </w:p>
        </w:tc>
        <w:tc>
          <w:tcPr>
            <w:tcW w:w="234" w:type="dxa"/>
          </w:tcPr>
          <w:p w14:paraId="19AAC4E1" w14:textId="77777777" w:rsidR="00E90264" w:rsidRPr="001B4E16" w:rsidRDefault="00E90264" w:rsidP="00E9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p>
        </w:tc>
        <w:tc>
          <w:tcPr>
            <w:tcW w:w="1179" w:type="dxa"/>
          </w:tcPr>
          <w:p w14:paraId="474F9AA5" w14:textId="328597E8" w:rsidR="00E90264" w:rsidRPr="001B4E16" w:rsidRDefault="00E90264" w:rsidP="00E9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r>
              <w:rPr>
                <w:rFonts w:ascii="Cordia New" w:hAnsi="Cordia New" w:cs="Cordia New"/>
                <w:sz w:val="26"/>
                <w:szCs w:val="26"/>
              </w:rPr>
              <w:t>1,844,488</w:t>
            </w:r>
          </w:p>
        </w:tc>
        <w:tc>
          <w:tcPr>
            <w:tcW w:w="234" w:type="dxa"/>
            <w:vAlign w:val="bottom"/>
          </w:tcPr>
          <w:p w14:paraId="53EC7A8A" w14:textId="77777777" w:rsidR="00E90264" w:rsidRPr="001B4E16" w:rsidRDefault="00E90264" w:rsidP="00E9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p>
        </w:tc>
        <w:tc>
          <w:tcPr>
            <w:tcW w:w="1206" w:type="dxa"/>
          </w:tcPr>
          <w:p w14:paraId="3225EEBA" w14:textId="0017C10B" w:rsidR="00E90264" w:rsidRPr="003036DA" w:rsidRDefault="00E90264" w:rsidP="00E9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Theme="minorBidi" w:hAnsiTheme="minorBidi" w:cstheme="minorBidi"/>
                <w:sz w:val="26"/>
                <w:szCs w:val="26"/>
              </w:rPr>
            </w:pPr>
            <w:r w:rsidRPr="003036DA">
              <w:rPr>
                <w:rFonts w:asciiTheme="minorBidi" w:hAnsiTheme="minorBidi" w:cstheme="minorBidi"/>
                <w:sz w:val="26"/>
                <w:szCs w:val="26"/>
              </w:rPr>
              <w:t>1,831,944</w:t>
            </w:r>
          </w:p>
        </w:tc>
        <w:tc>
          <w:tcPr>
            <w:tcW w:w="252" w:type="dxa"/>
          </w:tcPr>
          <w:p w14:paraId="7444334E" w14:textId="77777777" w:rsidR="00E90264" w:rsidRPr="001B4E16" w:rsidRDefault="00E90264" w:rsidP="00E9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p>
        </w:tc>
        <w:tc>
          <w:tcPr>
            <w:tcW w:w="1200" w:type="dxa"/>
          </w:tcPr>
          <w:p w14:paraId="77711A17" w14:textId="39650E35" w:rsidR="00E90264" w:rsidRPr="001B4E16" w:rsidRDefault="00E90264" w:rsidP="00E9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r>
              <w:rPr>
                <w:rFonts w:ascii="Cordia New" w:hAnsi="Cordia New" w:cs="Cordia New"/>
                <w:sz w:val="26"/>
                <w:szCs w:val="26"/>
              </w:rPr>
              <w:t>1,828,034</w:t>
            </w:r>
          </w:p>
        </w:tc>
      </w:tr>
      <w:tr w:rsidR="00E90264" w:rsidRPr="001B4E16" w14:paraId="23FECBA5" w14:textId="77777777" w:rsidTr="008752F0">
        <w:trPr>
          <w:cantSplit/>
          <w:trHeight w:val="227"/>
        </w:trPr>
        <w:tc>
          <w:tcPr>
            <w:tcW w:w="3753" w:type="dxa"/>
            <w:vAlign w:val="bottom"/>
          </w:tcPr>
          <w:p w14:paraId="0B9D3B04" w14:textId="77777777" w:rsidR="00E90264" w:rsidRPr="001B4E16" w:rsidRDefault="00E90264" w:rsidP="00E9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
              <w:rPr>
                <w:rFonts w:ascii="Cordia New" w:hAnsi="Cordia New" w:cs="Cordia New"/>
                <w:sz w:val="26"/>
                <w:szCs w:val="26"/>
                <w:cs/>
                <w:lang w:val="en-GB"/>
              </w:rPr>
            </w:pPr>
            <w:r w:rsidRPr="001B4E16">
              <w:rPr>
                <w:rFonts w:ascii="Cordia New" w:hAnsi="Cordia New" w:cs="Cordia New" w:hint="cs"/>
                <w:sz w:val="26"/>
                <w:szCs w:val="26"/>
                <w:u w:val="single"/>
                <w:cs/>
                <w:lang w:val="en-GB"/>
              </w:rPr>
              <w:t>บวก</w:t>
            </w:r>
            <w:r w:rsidRPr="001B4E16">
              <w:rPr>
                <w:rFonts w:ascii="Cordia New" w:hAnsi="Cordia New" w:cs="Cordia New" w:hint="cs"/>
                <w:sz w:val="26"/>
                <w:szCs w:val="26"/>
                <w:cs/>
                <w:lang w:val="en-GB"/>
              </w:rPr>
              <w:t xml:space="preserve"> ค่าเผื่อ</w:t>
            </w:r>
            <w:r w:rsidRPr="001B4E16">
              <w:rPr>
                <w:rFonts w:ascii="Cordia New" w:hAnsi="Cordia New" w:cs="Cordia New" w:hint="cs"/>
                <w:spacing w:val="-4"/>
                <w:sz w:val="26"/>
                <w:szCs w:val="26"/>
                <w:cs/>
              </w:rPr>
              <w:t>การลดมูลค่าของสินค้า</w:t>
            </w:r>
          </w:p>
        </w:tc>
        <w:tc>
          <w:tcPr>
            <w:tcW w:w="1134" w:type="dxa"/>
          </w:tcPr>
          <w:p w14:paraId="29EDB543" w14:textId="38988970" w:rsidR="00E90264" w:rsidRPr="001B4E16" w:rsidRDefault="00E90264" w:rsidP="00E9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r w:rsidRPr="00340F60">
              <w:rPr>
                <w:rFonts w:ascii="Cordia New" w:hAnsi="Cordia New" w:cs="Cordia New"/>
                <w:sz w:val="26"/>
                <w:szCs w:val="26"/>
              </w:rPr>
              <w:t>12</w:t>
            </w:r>
            <w:r w:rsidR="00003C93" w:rsidRPr="00340F60">
              <w:rPr>
                <w:rFonts w:ascii="Cordia New" w:hAnsi="Cordia New" w:cs="Cordia New"/>
                <w:sz w:val="26"/>
                <w:szCs w:val="26"/>
              </w:rPr>
              <w:t>3</w:t>
            </w:r>
          </w:p>
        </w:tc>
        <w:tc>
          <w:tcPr>
            <w:tcW w:w="234" w:type="dxa"/>
          </w:tcPr>
          <w:p w14:paraId="1F4F96A5" w14:textId="77777777" w:rsidR="00E90264" w:rsidRPr="001B4E16" w:rsidRDefault="00E90264" w:rsidP="00E9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p>
        </w:tc>
        <w:tc>
          <w:tcPr>
            <w:tcW w:w="1179" w:type="dxa"/>
          </w:tcPr>
          <w:p w14:paraId="4B530079" w14:textId="4EB63F91" w:rsidR="00E90264" w:rsidRPr="001B4E16" w:rsidRDefault="00E90264" w:rsidP="00E9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r>
              <w:rPr>
                <w:rFonts w:ascii="Cordia New" w:hAnsi="Cordia New" w:cs="Cordia New"/>
                <w:sz w:val="26"/>
                <w:szCs w:val="26"/>
              </w:rPr>
              <w:t>3,521</w:t>
            </w:r>
          </w:p>
        </w:tc>
        <w:tc>
          <w:tcPr>
            <w:tcW w:w="234" w:type="dxa"/>
            <w:vAlign w:val="bottom"/>
          </w:tcPr>
          <w:p w14:paraId="4A45F534" w14:textId="77777777" w:rsidR="00E90264" w:rsidRPr="001B4E16" w:rsidRDefault="00E90264" w:rsidP="00E9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p>
        </w:tc>
        <w:tc>
          <w:tcPr>
            <w:tcW w:w="1206" w:type="dxa"/>
          </w:tcPr>
          <w:p w14:paraId="78DC9E29" w14:textId="2A55804A" w:rsidR="00E90264" w:rsidRPr="003036DA" w:rsidRDefault="00E90264" w:rsidP="00E9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Theme="minorBidi" w:hAnsiTheme="minorBidi" w:cstheme="minorBidi"/>
                <w:sz w:val="26"/>
                <w:szCs w:val="26"/>
              </w:rPr>
            </w:pPr>
            <w:r w:rsidRPr="003036DA">
              <w:rPr>
                <w:rFonts w:asciiTheme="minorBidi" w:hAnsiTheme="minorBidi" w:cstheme="minorBidi"/>
                <w:sz w:val="26"/>
                <w:szCs w:val="26"/>
              </w:rPr>
              <w:t>102</w:t>
            </w:r>
          </w:p>
        </w:tc>
        <w:tc>
          <w:tcPr>
            <w:tcW w:w="252" w:type="dxa"/>
          </w:tcPr>
          <w:p w14:paraId="42AC75AB" w14:textId="51453A1C" w:rsidR="00E90264" w:rsidRPr="001B4E16" w:rsidRDefault="00E90264" w:rsidP="00E9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p>
        </w:tc>
        <w:tc>
          <w:tcPr>
            <w:tcW w:w="1200" w:type="dxa"/>
          </w:tcPr>
          <w:p w14:paraId="6D2AF4D0" w14:textId="1836D7EB" w:rsidR="00E90264" w:rsidRPr="001B4E16" w:rsidRDefault="00E90264" w:rsidP="00E9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r>
              <w:rPr>
                <w:rFonts w:ascii="Cordia New" w:hAnsi="Cordia New" w:cs="Cordia New"/>
                <w:sz w:val="26"/>
                <w:szCs w:val="26"/>
              </w:rPr>
              <w:t>3,521</w:t>
            </w:r>
          </w:p>
        </w:tc>
      </w:tr>
      <w:tr w:rsidR="00E90264" w:rsidRPr="001B4E16" w14:paraId="023735EC" w14:textId="77777777" w:rsidTr="008752F0">
        <w:trPr>
          <w:cantSplit/>
          <w:trHeight w:val="227"/>
        </w:trPr>
        <w:tc>
          <w:tcPr>
            <w:tcW w:w="3753" w:type="dxa"/>
            <w:vAlign w:val="bottom"/>
          </w:tcPr>
          <w:p w14:paraId="00D74AFE" w14:textId="77777777" w:rsidR="00E90264" w:rsidRPr="001B4E16" w:rsidRDefault="00E90264" w:rsidP="00E9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
              <w:rPr>
                <w:rFonts w:ascii="Cordia New" w:hAnsi="Cordia New" w:cs="Cordia New"/>
                <w:sz w:val="26"/>
                <w:szCs w:val="26"/>
                <w:cs/>
                <w:lang w:val="en-GB"/>
              </w:rPr>
            </w:pPr>
            <w:r w:rsidRPr="001B4E16">
              <w:rPr>
                <w:rFonts w:ascii="Cordia New" w:hAnsi="Cordia New" w:cs="Cordia New" w:hint="cs"/>
                <w:sz w:val="26"/>
                <w:szCs w:val="26"/>
                <w:u w:val="single"/>
                <w:cs/>
                <w:lang w:val="en-GB"/>
              </w:rPr>
              <w:t>หัก</w:t>
            </w:r>
            <w:r w:rsidRPr="001B4E16">
              <w:rPr>
                <w:rFonts w:ascii="Cordia New" w:hAnsi="Cordia New" w:cs="Cordia New" w:hint="cs"/>
                <w:sz w:val="26"/>
                <w:szCs w:val="26"/>
                <w:cs/>
                <w:lang w:val="en-GB"/>
              </w:rPr>
              <w:t xml:space="preserve"> กลับรายการค่าเผื่อ</w:t>
            </w:r>
            <w:r w:rsidRPr="001B4E16">
              <w:rPr>
                <w:rFonts w:ascii="Cordia New" w:hAnsi="Cordia New" w:cs="Cordia New" w:hint="cs"/>
                <w:spacing w:val="-4"/>
                <w:sz w:val="26"/>
                <w:szCs w:val="26"/>
                <w:cs/>
              </w:rPr>
              <w:t>การลดมูลค่าของสินค้า</w:t>
            </w:r>
          </w:p>
        </w:tc>
        <w:tc>
          <w:tcPr>
            <w:tcW w:w="1134" w:type="dxa"/>
            <w:tcBorders>
              <w:bottom w:val="single" w:sz="4" w:space="0" w:color="auto"/>
            </w:tcBorders>
          </w:tcPr>
          <w:p w14:paraId="5E64A1C7" w14:textId="2B1652C4" w:rsidR="00E90264" w:rsidRPr="001B4E16" w:rsidRDefault="00E90264" w:rsidP="00E9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r>
              <w:rPr>
                <w:rFonts w:ascii="Cordia New" w:hAnsi="Cordia New" w:cs="Cordia New"/>
                <w:sz w:val="26"/>
                <w:szCs w:val="26"/>
              </w:rPr>
              <w:t>(13,</w:t>
            </w:r>
            <w:r w:rsidRPr="00340F60">
              <w:rPr>
                <w:rFonts w:ascii="Cordia New" w:hAnsi="Cordia New" w:cs="Cordia New"/>
                <w:sz w:val="26"/>
                <w:szCs w:val="26"/>
              </w:rPr>
              <w:t>20</w:t>
            </w:r>
            <w:r w:rsidR="00003C93" w:rsidRPr="00340F60">
              <w:rPr>
                <w:rFonts w:ascii="Cordia New" w:hAnsi="Cordia New" w:cs="Cordia New"/>
                <w:sz w:val="26"/>
                <w:szCs w:val="26"/>
                <w:lang w:val="en-GB"/>
              </w:rPr>
              <w:t>0</w:t>
            </w:r>
            <w:r>
              <w:rPr>
                <w:rFonts w:ascii="Cordia New" w:hAnsi="Cordia New" w:cs="Cordia New"/>
                <w:sz w:val="26"/>
                <w:szCs w:val="26"/>
              </w:rPr>
              <w:t>)</w:t>
            </w:r>
          </w:p>
        </w:tc>
        <w:tc>
          <w:tcPr>
            <w:tcW w:w="234" w:type="dxa"/>
          </w:tcPr>
          <w:p w14:paraId="559F2F47" w14:textId="12B9D3B7" w:rsidR="00E90264" w:rsidRPr="001B4E16" w:rsidRDefault="00E90264" w:rsidP="00E9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center"/>
              <w:rPr>
                <w:rFonts w:ascii="Cordia New" w:hAnsi="Cordia New" w:cs="Cordia New"/>
                <w:sz w:val="26"/>
                <w:szCs w:val="26"/>
              </w:rPr>
            </w:pPr>
          </w:p>
        </w:tc>
        <w:tc>
          <w:tcPr>
            <w:tcW w:w="1179" w:type="dxa"/>
            <w:tcBorders>
              <w:bottom w:val="single" w:sz="4" w:space="0" w:color="auto"/>
            </w:tcBorders>
          </w:tcPr>
          <w:p w14:paraId="56E58FE2" w14:textId="179C4263" w:rsidR="00E90264" w:rsidRPr="00AE4C0B" w:rsidRDefault="00E90264" w:rsidP="00E9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cs/>
                <w:lang w:val="en-GB"/>
              </w:rPr>
            </w:pPr>
            <w:r>
              <w:rPr>
                <w:rFonts w:ascii="Cordia New" w:hAnsi="Cordia New" w:cs="Cordia New" w:hint="cs"/>
                <w:sz w:val="26"/>
                <w:szCs w:val="26"/>
                <w:cs/>
                <w:lang w:val="en-GB"/>
              </w:rPr>
              <w:t>(</w:t>
            </w:r>
            <w:r>
              <w:rPr>
                <w:rFonts w:ascii="Cordia New" w:hAnsi="Cordia New" w:cs="Cordia New"/>
                <w:sz w:val="26"/>
                <w:szCs w:val="26"/>
                <w:lang w:val="en-GB"/>
              </w:rPr>
              <w:t>8,750</w:t>
            </w:r>
            <w:r>
              <w:rPr>
                <w:rFonts w:ascii="Cordia New" w:hAnsi="Cordia New" w:cs="Cordia New" w:hint="cs"/>
                <w:sz w:val="26"/>
                <w:szCs w:val="26"/>
                <w:cs/>
                <w:lang w:val="en-GB"/>
              </w:rPr>
              <w:t>)</w:t>
            </w:r>
          </w:p>
        </w:tc>
        <w:tc>
          <w:tcPr>
            <w:tcW w:w="234" w:type="dxa"/>
            <w:vAlign w:val="bottom"/>
          </w:tcPr>
          <w:p w14:paraId="3FCDA9D1" w14:textId="77777777" w:rsidR="00E90264" w:rsidRPr="001B4E16" w:rsidRDefault="00E90264" w:rsidP="00E9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p>
        </w:tc>
        <w:tc>
          <w:tcPr>
            <w:tcW w:w="1206" w:type="dxa"/>
            <w:tcBorders>
              <w:bottom w:val="single" w:sz="4" w:space="0" w:color="auto"/>
            </w:tcBorders>
          </w:tcPr>
          <w:p w14:paraId="4FF89329" w14:textId="2D2760B1" w:rsidR="00E90264" w:rsidRPr="003036DA" w:rsidRDefault="00E90264" w:rsidP="00E9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Theme="minorBidi" w:hAnsiTheme="minorBidi" w:cstheme="minorBidi"/>
                <w:sz w:val="26"/>
                <w:szCs w:val="26"/>
              </w:rPr>
            </w:pPr>
            <w:r w:rsidRPr="003036DA">
              <w:rPr>
                <w:rFonts w:asciiTheme="minorBidi" w:hAnsiTheme="minorBidi" w:cstheme="minorBidi"/>
                <w:sz w:val="26"/>
                <w:szCs w:val="26"/>
              </w:rPr>
              <w:t>(13,200)</w:t>
            </w:r>
          </w:p>
        </w:tc>
        <w:tc>
          <w:tcPr>
            <w:tcW w:w="252" w:type="dxa"/>
          </w:tcPr>
          <w:p w14:paraId="0E327CBD" w14:textId="77777777" w:rsidR="00E90264" w:rsidRPr="001B4E16" w:rsidRDefault="00E90264" w:rsidP="00E9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p>
        </w:tc>
        <w:tc>
          <w:tcPr>
            <w:tcW w:w="1200" w:type="dxa"/>
            <w:tcBorders>
              <w:bottom w:val="single" w:sz="4" w:space="0" w:color="auto"/>
            </w:tcBorders>
          </w:tcPr>
          <w:p w14:paraId="41E82744" w14:textId="04417AFE" w:rsidR="00E90264" w:rsidRPr="005E341D" w:rsidRDefault="00E90264" w:rsidP="00E9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cs/>
                <w:lang w:val="en-GB"/>
              </w:rPr>
            </w:pPr>
            <w:r>
              <w:rPr>
                <w:rFonts w:ascii="Cordia New" w:hAnsi="Cordia New" w:cs="Cordia New" w:hint="cs"/>
                <w:sz w:val="26"/>
                <w:szCs w:val="26"/>
                <w:cs/>
                <w:lang w:val="en-GB"/>
              </w:rPr>
              <w:t>(</w:t>
            </w:r>
            <w:r>
              <w:rPr>
                <w:rFonts w:ascii="Cordia New" w:hAnsi="Cordia New" w:cs="Cordia New"/>
                <w:sz w:val="26"/>
                <w:szCs w:val="26"/>
                <w:lang w:val="en-GB"/>
              </w:rPr>
              <w:t>6,897</w:t>
            </w:r>
            <w:r>
              <w:rPr>
                <w:rFonts w:ascii="Cordia New" w:hAnsi="Cordia New" w:cs="Cordia New" w:hint="cs"/>
                <w:sz w:val="26"/>
                <w:szCs w:val="26"/>
                <w:cs/>
                <w:lang w:val="en-GB"/>
              </w:rPr>
              <w:t>)</w:t>
            </w:r>
          </w:p>
        </w:tc>
      </w:tr>
      <w:tr w:rsidR="00E90264" w:rsidRPr="001B4E16" w14:paraId="40446F58" w14:textId="77777777" w:rsidTr="008752F0">
        <w:trPr>
          <w:cantSplit/>
          <w:trHeight w:val="227"/>
        </w:trPr>
        <w:tc>
          <w:tcPr>
            <w:tcW w:w="3753" w:type="dxa"/>
            <w:vAlign w:val="bottom"/>
          </w:tcPr>
          <w:p w14:paraId="1B1C4686" w14:textId="77777777" w:rsidR="00E90264" w:rsidRPr="001B4E16" w:rsidRDefault="00E90264" w:rsidP="00E9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
              <w:rPr>
                <w:rFonts w:ascii="Cordia New" w:hAnsi="Cordia New" w:cs="Cordia New"/>
                <w:sz w:val="26"/>
                <w:szCs w:val="26"/>
                <w:cs/>
              </w:rPr>
            </w:pPr>
            <w:r w:rsidRPr="001B4E16">
              <w:rPr>
                <w:rFonts w:ascii="Cordia New" w:hAnsi="Cordia New" w:cs="Cordia New" w:hint="cs"/>
                <w:sz w:val="26"/>
                <w:szCs w:val="26"/>
                <w:cs/>
                <w:lang w:val="en-GB"/>
              </w:rPr>
              <w:t>รวมต้นทุนขาย</w:t>
            </w:r>
          </w:p>
        </w:tc>
        <w:tc>
          <w:tcPr>
            <w:tcW w:w="1134" w:type="dxa"/>
            <w:tcBorders>
              <w:top w:val="single" w:sz="4" w:space="0" w:color="auto"/>
              <w:bottom w:val="single" w:sz="12" w:space="0" w:color="auto"/>
            </w:tcBorders>
          </w:tcPr>
          <w:p w14:paraId="26CA4778" w14:textId="1FED9720" w:rsidR="00E90264" w:rsidRPr="001B4E16" w:rsidRDefault="00E90264" w:rsidP="00E9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r>
              <w:rPr>
                <w:rFonts w:ascii="Cordia New" w:hAnsi="Cordia New" w:cs="Cordia New"/>
                <w:sz w:val="26"/>
                <w:szCs w:val="26"/>
              </w:rPr>
              <w:t>1,814,887</w:t>
            </w:r>
          </w:p>
        </w:tc>
        <w:tc>
          <w:tcPr>
            <w:tcW w:w="234" w:type="dxa"/>
          </w:tcPr>
          <w:p w14:paraId="39248755" w14:textId="77777777" w:rsidR="00E90264" w:rsidRPr="001B4E16" w:rsidRDefault="00E90264" w:rsidP="00E9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p>
        </w:tc>
        <w:tc>
          <w:tcPr>
            <w:tcW w:w="1179" w:type="dxa"/>
            <w:tcBorders>
              <w:top w:val="single" w:sz="4" w:space="0" w:color="auto"/>
              <w:bottom w:val="single" w:sz="12" w:space="0" w:color="auto"/>
            </w:tcBorders>
          </w:tcPr>
          <w:p w14:paraId="49689F52" w14:textId="7A2D3C55" w:rsidR="00E90264" w:rsidRPr="00AE4C0B" w:rsidRDefault="00E90264" w:rsidP="00E9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lang w:val="en-GB"/>
              </w:rPr>
            </w:pPr>
            <w:r>
              <w:rPr>
                <w:rFonts w:ascii="Cordia New" w:hAnsi="Cordia New" w:cs="Cordia New"/>
                <w:sz w:val="26"/>
                <w:szCs w:val="26"/>
                <w:lang w:val="en-GB"/>
              </w:rPr>
              <w:t>1,839,259</w:t>
            </w:r>
          </w:p>
        </w:tc>
        <w:tc>
          <w:tcPr>
            <w:tcW w:w="234" w:type="dxa"/>
            <w:vAlign w:val="bottom"/>
          </w:tcPr>
          <w:p w14:paraId="4DB4E5A7" w14:textId="77777777" w:rsidR="00E90264" w:rsidRPr="001B4E16" w:rsidRDefault="00E90264" w:rsidP="00E9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p>
        </w:tc>
        <w:tc>
          <w:tcPr>
            <w:tcW w:w="1206" w:type="dxa"/>
            <w:tcBorders>
              <w:top w:val="single" w:sz="4" w:space="0" w:color="auto"/>
              <w:bottom w:val="single" w:sz="12" w:space="0" w:color="auto"/>
            </w:tcBorders>
          </w:tcPr>
          <w:p w14:paraId="2FDB21D8" w14:textId="5AB52431" w:rsidR="00E90264" w:rsidRPr="003036DA" w:rsidRDefault="00E90264" w:rsidP="00E9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Theme="minorBidi" w:hAnsiTheme="minorBidi" w:cstheme="minorBidi"/>
                <w:sz w:val="26"/>
                <w:szCs w:val="26"/>
              </w:rPr>
            </w:pPr>
            <w:r w:rsidRPr="003036DA">
              <w:rPr>
                <w:rFonts w:asciiTheme="minorBidi" w:hAnsiTheme="minorBidi" w:cstheme="minorBidi"/>
                <w:sz w:val="26"/>
                <w:szCs w:val="26"/>
              </w:rPr>
              <w:t>1,818,846</w:t>
            </w:r>
          </w:p>
        </w:tc>
        <w:tc>
          <w:tcPr>
            <w:tcW w:w="252" w:type="dxa"/>
          </w:tcPr>
          <w:p w14:paraId="04AE1DB6" w14:textId="77777777" w:rsidR="00E90264" w:rsidRPr="001B4E16" w:rsidRDefault="00E90264" w:rsidP="00E9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p>
        </w:tc>
        <w:tc>
          <w:tcPr>
            <w:tcW w:w="1200" w:type="dxa"/>
            <w:tcBorders>
              <w:top w:val="single" w:sz="4" w:space="0" w:color="auto"/>
              <w:bottom w:val="single" w:sz="12" w:space="0" w:color="auto"/>
            </w:tcBorders>
          </w:tcPr>
          <w:p w14:paraId="26B6721C" w14:textId="72690A0C" w:rsidR="00E90264" w:rsidRPr="005E341D" w:rsidRDefault="00E90264" w:rsidP="00E9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lang w:val="en-GB"/>
              </w:rPr>
            </w:pPr>
            <w:r>
              <w:rPr>
                <w:rFonts w:ascii="Cordia New" w:hAnsi="Cordia New" w:cs="Cordia New"/>
                <w:sz w:val="26"/>
                <w:szCs w:val="26"/>
                <w:lang w:val="en-GB"/>
              </w:rPr>
              <w:t>1,824,658</w:t>
            </w:r>
          </w:p>
        </w:tc>
      </w:tr>
    </w:tbl>
    <w:p w14:paraId="59F2FABC" w14:textId="77777777" w:rsidR="00561292" w:rsidRDefault="00561292" w:rsidP="009A4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cs/>
        </w:rPr>
        <w:sectPr w:rsidR="00561292" w:rsidSect="00365D4D">
          <w:headerReference w:type="default" r:id="rId11"/>
          <w:footerReference w:type="even" r:id="rId12"/>
          <w:footerReference w:type="default" r:id="rId13"/>
          <w:footerReference w:type="first" r:id="rId14"/>
          <w:pgSz w:w="11909" w:h="16834" w:code="9"/>
          <w:pgMar w:top="1440" w:right="1008" w:bottom="432" w:left="1440" w:header="936" w:footer="720" w:gutter="0"/>
          <w:pgNumType w:start="10"/>
          <w:cols w:space="720"/>
        </w:sectPr>
      </w:pPr>
    </w:p>
    <w:p w14:paraId="149F6C49" w14:textId="77777777" w:rsidR="00005835" w:rsidRPr="001B4E16" w:rsidRDefault="00005835" w:rsidP="009A4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1919818C" w14:textId="45350B45" w:rsidR="00931F2A" w:rsidRPr="00EF48EF" w:rsidRDefault="00AE1601" w:rsidP="00621965">
      <w:pPr>
        <w:pStyle w:val="CordiaNew"/>
        <w:numPr>
          <w:ilvl w:val="0"/>
          <w:numId w:val="26"/>
        </w:numPr>
        <w:tabs>
          <w:tab w:val="clear" w:pos="4153"/>
        </w:tabs>
        <w:jc w:val="thaiDistribute"/>
        <w:rPr>
          <w:rFonts w:ascii="Cordia New" w:hAnsi="Cordia New" w:cs="Cordia New"/>
          <w:b/>
          <w:bCs/>
          <w:color w:val="auto"/>
          <w:sz w:val="26"/>
          <w:szCs w:val="26"/>
          <w:lang w:val="th-TH"/>
        </w:rPr>
      </w:pPr>
      <w:r w:rsidRPr="001B4E16">
        <w:rPr>
          <w:rFonts w:ascii="Cordia New" w:hAnsi="Cordia New" w:cs="Cordia New" w:hint="cs"/>
          <w:b/>
          <w:bCs/>
          <w:color w:val="auto"/>
          <w:sz w:val="26"/>
          <w:szCs w:val="26"/>
          <w:cs/>
          <w:lang w:val="th-TH"/>
        </w:rPr>
        <w:t>เงินลงทุ</w:t>
      </w:r>
      <w:r w:rsidRPr="00EF48EF">
        <w:rPr>
          <w:rFonts w:ascii="Cordia New" w:hAnsi="Cordia New" w:cs="Cordia New" w:hint="cs"/>
          <w:b/>
          <w:bCs/>
          <w:color w:val="auto"/>
          <w:sz w:val="26"/>
          <w:szCs w:val="26"/>
          <w:cs/>
          <w:lang w:val="th-TH"/>
        </w:rPr>
        <w:t>นในบริษัทย่อย</w:t>
      </w:r>
    </w:p>
    <w:p w14:paraId="7F5EE77F" w14:textId="77777777" w:rsidR="00005835" w:rsidRPr="00CF3011" w:rsidRDefault="00005835" w:rsidP="00F95940">
      <w:pPr>
        <w:pStyle w:val="CordiaNew"/>
        <w:tabs>
          <w:tab w:val="clear" w:pos="4153"/>
          <w:tab w:val="left" w:pos="426"/>
        </w:tabs>
        <w:ind w:left="360"/>
        <w:jc w:val="thaiDistribute"/>
        <w:rPr>
          <w:rFonts w:ascii="Cordia New" w:hAnsi="Cordia New" w:cs="Cordia New"/>
          <w:color w:val="000000" w:themeColor="text1"/>
          <w:sz w:val="26"/>
          <w:szCs w:val="26"/>
          <w:u w:val="single"/>
          <w:lang w:val="en-GB"/>
        </w:rPr>
      </w:pPr>
      <w:bookmarkStart w:id="2" w:name="_Hlk202450792"/>
    </w:p>
    <w:tbl>
      <w:tblPr>
        <w:tblW w:w="13730" w:type="dxa"/>
        <w:tblInd w:w="288" w:type="dxa"/>
        <w:tblLayout w:type="fixed"/>
        <w:tblLook w:val="0000" w:firstRow="0" w:lastRow="0" w:firstColumn="0" w:lastColumn="0" w:noHBand="0" w:noVBand="0"/>
      </w:tblPr>
      <w:tblGrid>
        <w:gridCol w:w="2047"/>
        <w:gridCol w:w="1530"/>
        <w:gridCol w:w="3218"/>
        <w:gridCol w:w="1129"/>
        <w:gridCol w:w="1126"/>
        <w:gridCol w:w="1170"/>
        <w:gridCol w:w="1170"/>
        <w:gridCol w:w="1170"/>
        <w:gridCol w:w="1170"/>
      </w:tblGrid>
      <w:tr w:rsidR="00066C01" w:rsidRPr="00CF3011" w14:paraId="2B4AB134" w14:textId="77777777" w:rsidTr="00350BFC">
        <w:trPr>
          <w:cantSplit/>
        </w:trPr>
        <w:tc>
          <w:tcPr>
            <w:tcW w:w="2047" w:type="dxa"/>
          </w:tcPr>
          <w:p w14:paraId="76E40086" w14:textId="77777777" w:rsidR="00066C01" w:rsidRPr="004155D6" w:rsidRDefault="00066C01">
            <w:pPr>
              <w:pStyle w:val="BodyText"/>
              <w:tabs>
                <w:tab w:val="clear" w:pos="227"/>
                <w:tab w:val="clear" w:pos="1644"/>
              </w:tabs>
              <w:spacing w:after="0" w:line="380" w:lineRule="exact"/>
              <w:ind w:left="-42"/>
              <w:rPr>
                <w:rFonts w:ascii="Cordia New" w:hAnsi="Cordia New" w:cs="Cordia New"/>
                <w:color w:val="000000" w:themeColor="text1"/>
                <w:sz w:val="26"/>
                <w:szCs w:val="26"/>
                <w:cs/>
              </w:rPr>
            </w:pPr>
            <w:r w:rsidRPr="004155D6">
              <w:rPr>
                <w:rFonts w:ascii="Cordia New" w:hAnsi="Cordia New" w:cs="Cordia New"/>
                <w:color w:val="000000" w:themeColor="text1"/>
                <w:sz w:val="26"/>
                <w:szCs w:val="26"/>
              </w:rPr>
              <w:t>(</w:t>
            </w:r>
            <w:r w:rsidRPr="004155D6">
              <w:rPr>
                <w:rFonts w:ascii="Cordia New" w:hAnsi="Cordia New" w:cs="Cordia New"/>
                <w:color w:val="000000" w:themeColor="text1"/>
                <w:sz w:val="26"/>
                <w:szCs w:val="26"/>
                <w:cs/>
              </w:rPr>
              <w:t>หน่วย : พันบาท)</w:t>
            </w:r>
          </w:p>
        </w:tc>
        <w:tc>
          <w:tcPr>
            <w:tcW w:w="1530" w:type="dxa"/>
          </w:tcPr>
          <w:p w14:paraId="23F50B98" w14:textId="77777777" w:rsidR="00066C01" w:rsidRPr="004155D6" w:rsidRDefault="00066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cs/>
              </w:rPr>
            </w:pPr>
          </w:p>
        </w:tc>
        <w:tc>
          <w:tcPr>
            <w:tcW w:w="3218" w:type="dxa"/>
          </w:tcPr>
          <w:p w14:paraId="0ACA83E3" w14:textId="77777777" w:rsidR="00066C01" w:rsidRPr="004155D6" w:rsidRDefault="00066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cs/>
              </w:rPr>
            </w:pPr>
          </w:p>
        </w:tc>
        <w:tc>
          <w:tcPr>
            <w:tcW w:w="2255" w:type="dxa"/>
            <w:gridSpan w:val="2"/>
            <w:vAlign w:val="bottom"/>
          </w:tcPr>
          <w:p w14:paraId="163261C0" w14:textId="77777777" w:rsidR="00066C01" w:rsidRPr="004155D6" w:rsidRDefault="00066C01">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cs/>
              </w:rPr>
            </w:pPr>
            <w:r w:rsidRPr="004155D6">
              <w:rPr>
                <w:rFonts w:ascii="Cordia New" w:hAnsi="Cordia New" w:cs="Cordia New"/>
                <w:color w:val="000000" w:themeColor="text1"/>
                <w:sz w:val="26"/>
                <w:szCs w:val="26"/>
                <w:cs/>
              </w:rPr>
              <w:t>สัดส่วนร้อยละการลงทุน</w:t>
            </w:r>
          </w:p>
        </w:tc>
        <w:tc>
          <w:tcPr>
            <w:tcW w:w="2340" w:type="dxa"/>
            <w:gridSpan w:val="2"/>
            <w:vAlign w:val="bottom"/>
          </w:tcPr>
          <w:p w14:paraId="25DCC4C4" w14:textId="77777777" w:rsidR="00066C01" w:rsidRPr="004155D6" w:rsidRDefault="00066C01">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cs/>
              </w:rPr>
            </w:pPr>
            <w:r w:rsidRPr="004155D6">
              <w:rPr>
                <w:rFonts w:ascii="Cordia New" w:hAnsi="Cordia New" w:cs="Cordia New" w:hint="cs"/>
                <w:color w:val="000000" w:themeColor="text1"/>
                <w:sz w:val="26"/>
                <w:szCs w:val="26"/>
                <w:cs/>
              </w:rPr>
              <w:t>ทุนชำระแล้ว</w:t>
            </w:r>
          </w:p>
        </w:tc>
        <w:tc>
          <w:tcPr>
            <w:tcW w:w="2340" w:type="dxa"/>
            <w:gridSpan w:val="2"/>
            <w:vAlign w:val="bottom"/>
          </w:tcPr>
          <w:p w14:paraId="217547A8" w14:textId="77777777" w:rsidR="00066C01" w:rsidRPr="004155D6" w:rsidRDefault="00066C01">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cs/>
              </w:rPr>
            </w:pPr>
            <w:r w:rsidRPr="004155D6">
              <w:rPr>
                <w:rFonts w:ascii="Cordia New" w:hAnsi="Cordia New" w:cs="Cordia New" w:hint="cs"/>
                <w:color w:val="000000" w:themeColor="text1"/>
                <w:sz w:val="26"/>
                <w:szCs w:val="26"/>
                <w:cs/>
              </w:rPr>
              <w:t>วิธีราคาทุน</w:t>
            </w:r>
          </w:p>
        </w:tc>
      </w:tr>
      <w:tr w:rsidR="00350BFC" w:rsidRPr="00CF3011" w14:paraId="308E228C" w14:textId="77777777" w:rsidTr="00350BFC">
        <w:trPr>
          <w:cantSplit/>
        </w:trPr>
        <w:tc>
          <w:tcPr>
            <w:tcW w:w="2047" w:type="dxa"/>
          </w:tcPr>
          <w:p w14:paraId="6B7CE211" w14:textId="77777777" w:rsidR="00350BFC" w:rsidRPr="004155D6" w:rsidRDefault="00350BFC" w:rsidP="00350BFC">
            <w:pPr>
              <w:pStyle w:val="BodyText"/>
              <w:pBdr>
                <w:bottom w:val="single" w:sz="4" w:space="1" w:color="auto"/>
              </w:pBdr>
              <w:tabs>
                <w:tab w:val="clear" w:pos="227"/>
                <w:tab w:val="clear" w:pos="1644"/>
              </w:tabs>
              <w:spacing w:after="0" w:line="380" w:lineRule="exact"/>
              <w:ind w:left="-42"/>
              <w:jc w:val="center"/>
              <w:rPr>
                <w:rFonts w:ascii="Cordia New" w:hAnsi="Cordia New" w:cs="Cordia New"/>
                <w:color w:val="000000" w:themeColor="text1"/>
                <w:sz w:val="26"/>
                <w:szCs w:val="26"/>
              </w:rPr>
            </w:pPr>
            <w:r w:rsidRPr="004155D6">
              <w:rPr>
                <w:rFonts w:ascii="Cordia New" w:hAnsi="Cordia New" w:cs="Cordia New" w:hint="cs"/>
                <w:color w:val="000000" w:themeColor="text1"/>
                <w:sz w:val="26"/>
                <w:szCs w:val="26"/>
                <w:cs/>
              </w:rPr>
              <w:t>บริษัท</w:t>
            </w:r>
            <w:r>
              <w:rPr>
                <w:rFonts w:ascii="Cordia New" w:hAnsi="Cordia New" w:cs="Cordia New" w:hint="cs"/>
                <w:color w:val="000000" w:themeColor="text1"/>
                <w:sz w:val="26"/>
                <w:szCs w:val="26"/>
                <w:cs/>
              </w:rPr>
              <w:t>ย่อย</w:t>
            </w:r>
          </w:p>
        </w:tc>
        <w:tc>
          <w:tcPr>
            <w:tcW w:w="1530" w:type="dxa"/>
          </w:tcPr>
          <w:p w14:paraId="30F99FA3" w14:textId="77777777" w:rsidR="00350BFC" w:rsidRPr="004155D6" w:rsidRDefault="00350BFC" w:rsidP="00350BFC">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lang w:val="en-GB"/>
              </w:rPr>
            </w:pPr>
            <w:r w:rsidRPr="004155D6">
              <w:rPr>
                <w:rFonts w:ascii="Cordia New" w:hAnsi="Cordia New" w:cs="Cordia New" w:hint="cs"/>
                <w:color w:val="000000" w:themeColor="text1"/>
                <w:sz w:val="26"/>
                <w:szCs w:val="26"/>
                <w:cs/>
                <w:lang w:val="en-GB"/>
              </w:rPr>
              <w:t>จัดตั้งในประเทศ</w:t>
            </w:r>
          </w:p>
        </w:tc>
        <w:tc>
          <w:tcPr>
            <w:tcW w:w="3218" w:type="dxa"/>
          </w:tcPr>
          <w:p w14:paraId="736DF49F" w14:textId="77777777" w:rsidR="00350BFC" w:rsidRPr="004155D6" w:rsidRDefault="00350BFC" w:rsidP="00350BFC">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cs/>
              </w:rPr>
            </w:pPr>
            <w:r w:rsidRPr="004155D6">
              <w:rPr>
                <w:rFonts w:ascii="Cordia New" w:hAnsi="Cordia New" w:cs="Cordia New" w:hint="cs"/>
                <w:color w:val="000000" w:themeColor="text1"/>
                <w:sz w:val="26"/>
                <w:szCs w:val="26"/>
                <w:cs/>
              </w:rPr>
              <w:t>ลักษณะธุรกิจ</w:t>
            </w:r>
          </w:p>
        </w:tc>
        <w:tc>
          <w:tcPr>
            <w:tcW w:w="1129" w:type="dxa"/>
            <w:vAlign w:val="bottom"/>
          </w:tcPr>
          <w:p w14:paraId="5C4E71BE" w14:textId="64D5EBBA" w:rsidR="00350BFC" w:rsidRPr="004155D6" w:rsidRDefault="00350BFC" w:rsidP="00350BFC">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rPr>
            </w:pPr>
            <w:r w:rsidRPr="00F714EB">
              <w:rPr>
                <w:rFonts w:ascii="Cordia New" w:hAnsi="Cordia New" w:cs="Cordia New"/>
                <w:color w:val="000000" w:themeColor="text1"/>
                <w:sz w:val="26"/>
                <w:szCs w:val="26"/>
                <w:lang w:val="en-GB"/>
              </w:rPr>
              <w:t xml:space="preserve">31 </w:t>
            </w:r>
            <w:r w:rsidRPr="00F714EB">
              <w:rPr>
                <w:rFonts w:ascii="Cordia New" w:hAnsi="Cordia New" w:cs="Cordia New"/>
                <w:color w:val="000000" w:themeColor="text1"/>
                <w:sz w:val="26"/>
                <w:szCs w:val="26"/>
                <w:cs/>
                <w:lang w:val="en-GB"/>
              </w:rPr>
              <w:t xml:space="preserve">มีนาคม </w:t>
            </w:r>
            <w:r w:rsidRPr="00F714EB">
              <w:rPr>
                <w:rFonts w:ascii="Cordia New" w:hAnsi="Cordia New" w:cs="Cordia New"/>
                <w:color w:val="000000" w:themeColor="text1"/>
                <w:sz w:val="26"/>
                <w:szCs w:val="26"/>
                <w:lang w:val="en-GB"/>
              </w:rPr>
              <w:t>2569</w:t>
            </w:r>
          </w:p>
        </w:tc>
        <w:tc>
          <w:tcPr>
            <w:tcW w:w="1126" w:type="dxa"/>
            <w:vAlign w:val="bottom"/>
          </w:tcPr>
          <w:p w14:paraId="486E7B23" w14:textId="76A6A539" w:rsidR="00350BFC" w:rsidRPr="004155D6" w:rsidRDefault="00350BFC" w:rsidP="00350BFC">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cs/>
                <w:lang w:val="en-GB"/>
              </w:rPr>
            </w:pPr>
            <w:r w:rsidRPr="00CA4B23">
              <w:rPr>
                <w:rFonts w:ascii="Cordia New" w:hAnsi="Cordia New" w:cs="Cordia New"/>
                <w:color w:val="000000" w:themeColor="text1"/>
                <w:sz w:val="26"/>
                <w:szCs w:val="26"/>
                <w:lang w:val="en-GB"/>
              </w:rPr>
              <w:t xml:space="preserve">31 </w:t>
            </w:r>
            <w:r w:rsidRPr="00CA4B23">
              <w:rPr>
                <w:rFonts w:ascii="Cordia New" w:hAnsi="Cordia New" w:cs="Cordia New"/>
                <w:color w:val="000000" w:themeColor="text1"/>
                <w:sz w:val="26"/>
                <w:szCs w:val="26"/>
                <w:cs/>
                <w:lang w:val="en-GB"/>
              </w:rPr>
              <w:t xml:space="preserve">ธันวาคม </w:t>
            </w:r>
            <w:r w:rsidRPr="00CA4B23">
              <w:rPr>
                <w:rFonts w:ascii="Cordia New" w:hAnsi="Cordia New" w:cs="Cordia New"/>
                <w:color w:val="000000" w:themeColor="text1"/>
                <w:sz w:val="26"/>
                <w:szCs w:val="26"/>
                <w:lang w:val="en-GB"/>
              </w:rPr>
              <w:t>2568</w:t>
            </w:r>
          </w:p>
        </w:tc>
        <w:tc>
          <w:tcPr>
            <w:tcW w:w="1170" w:type="dxa"/>
            <w:vAlign w:val="bottom"/>
          </w:tcPr>
          <w:p w14:paraId="5176C3E2" w14:textId="34FA0612" w:rsidR="00350BFC" w:rsidRPr="004155D6" w:rsidRDefault="00350BFC" w:rsidP="00350BFC">
            <w:pPr>
              <w:pStyle w:val="BodyText"/>
              <w:pBdr>
                <w:bottom w:val="single" w:sz="4" w:space="1" w:color="auto"/>
              </w:pBdr>
              <w:tabs>
                <w:tab w:val="clear" w:pos="227"/>
                <w:tab w:val="clear" w:pos="1644"/>
              </w:tabs>
              <w:spacing w:after="0" w:line="380" w:lineRule="exact"/>
              <w:ind w:left="-42"/>
              <w:jc w:val="center"/>
              <w:rPr>
                <w:rFonts w:ascii="Cordia New" w:hAnsi="Cordia New" w:cs="Cordia New"/>
                <w:color w:val="000000" w:themeColor="text1"/>
                <w:sz w:val="26"/>
                <w:szCs w:val="26"/>
              </w:rPr>
            </w:pPr>
            <w:r w:rsidRPr="00F714EB">
              <w:rPr>
                <w:rFonts w:ascii="Cordia New" w:hAnsi="Cordia New" w:cs="Cordia New"/>
                <w:color w:val="000000" w:themeColor="text1"/>
                <w:sz w:val="26"/>
                <w:szCs w:val="26"/>
                <w:lang w:val="en-GB"/>
              </w:rPr>
              <w:t xml:space="preserve">31 </w:t>
            </w:r>
            <w:r w:rsidRPr="00F714EB">
              <w:rPr>
                <w:rFonts w:ascii="Cordia New" w:hAnsi="Cordia New" w:cs="Cordia New"/>
                <w:color w:val="000000" w:themeColor="text1"/>
                <w:sz w:val="26"/>
                <w:szCs w:val="26"/>
                <w:cs/>
                <w:lang w:val="en-GB"/>
              </w:rPr>
              <w:t xml:space="preserve">มีนาคม </w:t>
            </w:r>
            <w:r w:rsidRPr="00F714EB">
              <w:rPr>
                <w:rFonts w:ascii="Cordia New" w:hAnsi="Cordia New" w:cs="Cordia New"/>
                <w:color w:val="000000" w:themeColor="text1"/>
                <w:sz w:val="26"/>
                <w:szCs w:val="26"/>
                <w:lang w:val="en-GB"/>
              </w:rPr>
              <w:t>2569</w:t>
            </w:r>
          </w:p>
        </w:tc>
        <w:tc>
          <w:tcPr>
            <w:tcW w:w="1170" w:type="dxa"/>
            <w:vAlign w:val="bottom"/>
          </w:tcPr>
          <w:p w14:paraId="54458A98" w14:textId="656E991F" w:rsidR="00350BFC" w:rsidRPr="004155D6" w:rsidRDefault="00350BFC" w:rsidP="00350BFC">
            <w:pPr>
              <w:pStyle w:val="BodyText"/>
              <w:pBdr>
                <w:bottom w:val="single" w:sz="4" w:space="1" w:color="auto"/>
              </w:pBdr>
              <w:tabs>
                <w:tab w:val="clear" w:pos="227"/>
                <w:tab w:val="clear" w:pos="1644"/>
              </w:tabs>
              <w:spacing w:after="0" w:line="380" w:lineRule="exact"/>
              <w:ind w:left="-42"/>
              <w:jc w:val="center"/>
              <w:rPr>
                <w:rFonts w:ascii="Cordia New" w:hAnsi="Cordia New" w:cs="Cordia New"/>
                <w:color w:val="000000" w:themeColor="text1"/>
                <w:sz w:val="26"/>
                <w:szCs w:val="26"/>
              </w:rPr>
            </w:pPr>
            <w:r w:rsidRPr="00CA4B23">
              <w:rPr>
                <w:rFonts w:ascii="Cordia New" w:hAnsi="Cordia New" w:cs="Cordia New"/>
                <w:color w:val="000000" w:themeColor="text1"/>
                <w:sz w:val="26"/>
                <w:szCs w:val="26"/>
                <w:lang w:val="en-GB"/>
              </w:rPr>
              <w:t xml:space="preserve">31 </w:t>
            </w:r>
            <w:r w:rsidRPr="00CA4B23">
              <w:rPr>
                <w:rFonts w:ascii="Cordia New" w:hAnsi="Cordia New" w:cs="Cordia New"/>
                <w:color w:val="000000" w:themeColor="text1"/>
                <w:sz w:val="26"/>
                <w:szCs w:val="26"/>
                <w:cs/>
                <w:lang w:val="en-GB"/>
              </w:rPr>
              <w:t xml:space="preserve">ธันวาคม </w:t>
            </w:r>
            <w:r w:rsidRPr="00CA4B23">
              <w:rPr>
                <w:rFonts w:ascii="Cordia New" w:hAnsi="Cordia New" w:cs="Cordia New"/>
                <w:color w:val="000000" w:themeColor="text1"/>
                <w:sz w:val="26"/>
                <w:szCs w:val="26"/>
                <w:lang w:val="en-GB"/>
              </w:rPr>
              <w:t>2568</w:t>
            </w:r>
          </w:p>
        </w:tc>
        <w:tc>
          <w:tcPr>
            <w:tcW w:w="1170" w:type="dxa"/>
            <w:vAlign w:val="bottom"/>
          </w:tcPr>
          <w:p w14:paraId="0AE2CCBA" w14:textId="12D26DEB" w:rsidR="00350BFC" w:rsidRPr="004155D6" w:rsidRDefault="00350BFC" w:rsidP="00350BFC">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54" w:right="-34"/>
              <w:jc w:val="center"/>
              <w:rPr>
                <w:rFonts w:ascii="Cordia New" w:hAnsi="Cordia New" w:cs="Cordia New"/>
                <w:color w:val="000000" w:themeColor="text1"/>
                <w:sz w:val="26"/>
                <w:szCs w:val="26"/>
              </w:rPr>
            </w:pPr>
            <w:r w:rsidRPr="00F714EB">
              <w:rPr>
                <w:rFonts w:ascii="Cordia New" w:hAnsi="Cordia New" w:cs="Cordia New"/>
                <w:color w:val="000000" w:themeColor="text1"/>
                <w:sz w:val="26"/>
                <w:szCs w:val="26"/>
                <w:lang w:val="en-GB"/>
              </w:rPr>
              <w:t xml:space="preserve">31 </w:t>
            </w:r>
            <w:r w:rsidRPr="00F714EB">
              <w:rPr>
                <w:rFonts w:ascii="Cordia New" w:hAnsi="Cordia New" w:cs="Cordia New"/>
                <w:color w:val="000000" w:themeColor="text1"/>
                <w:sz w:val="26"/>
                <w:szCs w:val="26"/>
                <w:cs/>
                <w:lang w:val="en-GB"/>
              </w:rPr>
              <w:t xml:space="preserve">มีนาคม </w:t>
            </w:r>
            <w:r w:rsidRPr="00F714EB">
              <w:rPr>
                <w:rFonts w:ascii="Cordia New" w:hAnsi="Cordia New" w:cs="Cordia New"/>
                <w:color w:val="000000" w:themeColor="text1"/>
                <w:sz w:val="26"/>
                <w:szCs w:val="26"/>
                <w:lang w:val="en-GB"/>
              </w:rPr>
              <w:t>2569</w:t>
            </w:r>
          </w:p>
        </w:tc>
        <w:tc>
          <w:tcPr>
            <w:tcW w:w="1170" w:type="dxa"/>
            <w:vAlign w:val="bottom"/>
          </w:tcPr>
          <w:p w14:paraId="39D4B770" w14:textId="74602DA5" w:rsidR="00350BFC" w:rsidRPr="004155D6" w:rsidRDefault="00350BFC" w:rsidP="00350BFC">
            <w:pPr>
              <w:pStyle w:val="BodyText"/>
              <w:pBdr>
                <w:bottom w:val="single" w:sz="4" w:space="1" w:color="auto"/>
              </w:pBdr>
              <w:tabs>
                <w:tab w:val="clear" w:pos="227"/>
                <w:tab w:val="clear" w:pos="1644"/>
              </w:tabs>
              <w:spacing w:after="0" w:line="380" w:lineRule="exact"/>
              <w:ind w:left="-42"/>
              <w:jc w:val="center"/>
              <w:rPr>
                <w:rFonts w:ascii="Cordia New" w:hAnsi="Cordia New" w:cs="Cordia New"/>
                <w:color w:val="000000" w:themeColor="text1"/>
                <w:sz w:val="26"/>
                <w:szCs w:val="26"/>
              </w:rPr>
            </w:pPr>
            <w:r w:rsidRPr="00CA4B23">
              <w:rPr>
                <w:rFonts w:ascii="Cordia New" w:hAnsi="Cordia New" w:cs="Cordia New"/>
                <w:color w:val="000000" w:themeColor="text1"/>
                <w:sz w:val="26"/>
                <w:szCs w:val="26"/>
                <w:lang w:val="en-GB"/>
              </w:rPr>
              <w:t xml:space="preserve">31 </w:t>
            </w:r>
            <w:r w:rsidRPr="00CA4B23">
              <w:rPr>
                <w:rFonts w:ascii="Cordia New" w:hAnsi="Cordia New" w:cs="Cordia New"/>
                <w:color w:val="000000" w:themeColor="text1"/>
                <w:sz w:val="26"/>
                <w:szCs w:val="26"/>
                <w:cs/>
                <w:lang w:val="en-GB"/>
              </w:rPr>
              <w:t xml:space="preserve">ธันวาคม </w:t>
            </w:r>
            <w:r w:rsidRPr="00CA4B23">
              <w:rPr>
                <w:rFonts w:ascii="Cordia New" w:hAnsi="Cordia New" w:cs="Cordia New"/>
                <w:color w:val="000000" w:themeColor="text1"/>
                <w:sz w:val="26"/>
                <w:szCs w:val="26"/>
                <w:lang w:val="en-GB"/>
              </w:rPr>
              <w:t>2568</w:t>
            </w:r>
          </w:p>
        </w:tc>
      </w:tr>
      <w:tr w:rsidR="00066C01" w:rsidRPr="00CF3011" w14:paraId="7BFF4FEA" w14:textId="77777777" w:rsidTr="00350BFC">
        <w:trPr>
          <w:cantSplit/>
        </w:trPr>
        <w:tc>
          <w:tcPr>
            <w:tcW w:w="2047" w:type="dxa"/>
          </w:tcPr>
          <w:p w14:paraId="57D02D0D" w14:textId="77777777" w:rsidR="00066C01" w:rsidRPr="004155D6" w:rsidRDefault="00066C01">
            <w:pPr>
              <w:pStyle w:val="BodyText"/>
              <w:tabs>
                <w:tab w:val="clear" w:pos="227"/>
                <w:tab w:val="clear" w:pos="1644"/>
              </w:tabs>
              <w:spacing w:after="0" w:line="380" w:lineRule="exact"/>
              <w:ind w:left="-42"/>
              <w:rPr>
                <w:rFonts w:ascii="Cordia New" w:hAnsi="Cordia New" w:cs="Cordia New"/>
                <w:color w:val="000000" w:themeColor="text1"/>
                <w:sz w:val="26"/>
                <w:szCs w:val="26"/>
                <w:cs/>
              </w:rPr>
            </w:pPr>
          </w:p>
        </w:tc>
        <w:tc>
          <w:tcPr>
            <w:tcW w:w="1530" w:type="dxa"/>
          </w:tcPr>
          <w:p w14:paraId="685D1D8B" w14:textId="77777777" w:rsidR="00066C01" w:rsidRPr="004155D6" w:rsidRDefault="00066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cs/>
              </w:rPr>
            </w:pPr>
          </w:p>
        </w:tc>
        <w:tc>
          <w:tcPr>
            <w:tcW w:w="3218" w:type="dxa"/>
          </w:tcPr>
          <w:p w14:paraId="574344D2" w14:textId="77777777" w:rsidR="00066C01" w:rsidRPr="004155D6" w:rsidRDefault="00066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cs/>
              </w:rPr>
            </w:pPr>
          </w:p>
        </w:tc>
        <w:tc>
          <w:tcPr>
            <w:tcW w:w="1129" w:type="dxa"/>
          </w:tcPr>
          <w:p w14:paraId="4AB418A3" w14:textId="77777777" w:rsidR="00066C01" w:rsidRPr="004155D6" w:rsidRDefault="00066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cs/>
              </w:rPr>
            </w:pPr>
          </w:p>
        </w:tc>
        <w:tc>
          <w:tcPr>
            <w:tcW w:w="1126" w:type="dxa"/>
          </w:tcPr>
          <w:p w14:paraId="7A21F1B7" w14:textId="77777777" w:rsidR="00066C01" w:rsidRPr="004155D6" w:rsidRDefault="00066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cs/>
              </w:rPr>
            </w:pPr>
          </w:p>
        </w:tc>
        <w:tc>
          <w:tcPr>
            <w:tcW w:w="1170" w:type="dxa"/>
          </w:tcPr>
          <w:p w14:paraId="0342E4C8" w14:textId="77777777" w:rsidR="00066C01" w:rsidRPr="004155D6" w:rsidRDefault="00066C01">
            <w:pPr>
              <w:pStyle w:val="BodyText"/>
              <w:tabs>
                <w:tab w:val="clear" w:pos="227"/>
                <w:tab w:val="clear" w:pos="1644"/>
                <w:tab w:val="decimal" w:pos="517"/>
              </w:tabs>
              <w:spacing w:after="0" w:line="380" w:lineRule="exact"/>
              <w:ind w:left="-42"/>
              <w:rPr>
                <w:rFonts w:ascii="Cordia New" w:hAnsi="Cordia New" w:cs="Cordia New"/>
                <w:color w:val="000000" w:themeColor="text1"/>
                <w:sz w:val="26"/>
                <w:szCs w:val="26"/>
              </w:rPr>
            </w:pPr>
          </w:p>
        </w:tc>
        <w:tc>
          <w:tcPr>
            <w:tcW w:w="1170" w:type="dxa"/>
          </w:tcPr>
          <w:p w14:paraId="384F8454" w14:textId="77777777" w:rsidR="00066C01" w:rsidRPr="004155D6" w:rsidRDefault="00066C01">
            <w:pPr>
              <w:pStyle w:val="BodyText"/>
              <w:tabs>
                <w:tab w:val="clear" w:pos="227"/>
                <w:tab w:val="clear" w:pos="1644"/>
              </w:tabs>
              <w:spacing w:after="0" w:line="380" w:lineRule="exact"/>
              <w:ind w:left="-42"/>
              <w:jc w:val="center"/>
              <w:rPr>
                <w:rFonts w:ascii="Cordia New" w:hAnsi="Cordia New" w:cs="Cordia New"/>
                <w:color w:val="000000" w:themeColor="text1"/>
                <w:sz w:val="26"/>
                <w:szCs w:val="26"/>
              </w:rPr>
            </w:pPr>
          </w:p>
        </w:tc>
        <w:tc>
          <w:tcPr>
            <w:tcW w:w="1170" w:type="dxa"/>
          </w:tcPr>
          <w:p w14:paraId="5D9462C8" w14:textId="77777777" w:rsidR="00066C01" w:rsidRPr="004155D6" w:rsidRDefault="00066C01">
            <w:pPr>
              <w:pStyle w:val="BodyText"/>
              <w:tabs>
                <w:tab w:val="clear" w:pos="227"/>
                <w:tab w:val="clear" w:pos="1644"/>
              </w:tabs>
              <w:spacing w:after="0" w:line="380" w:lineRule="exact"/>
              <w:ind w:left="-42"/>
              <w:jc w:val="center"/>
              <w:rPr>
                <w:rFonts w:ascii="Cordia New" w:hAnsi="Cordia New" w:cs="Cordia New"/>
                <w:color w:val="000000" w:themeColor="text1"/>
                <w:sz w:val="26"/>
                <w:szCs w:val="26"/>
              </w:rPr>
            </w:pPr>
          </w:p>
        </w:tc>
        <w:tc>
          <w:tcPr>
            <w:tcW w:w="1170" w:type="dxa"/>
          </w:tcPr>
          <w:p w14:paraId="209E8274" w14:textId="77777777" w:rsidR="00066C01" w:rsidRPr="004155D6" w:rsidRDefault="00066C01">
            <w:pPr>
              <w:pStyle w:val="BodyText"/>
              <w:tabs>
                <w:tab w:val="clear" w:pos="227"/>
                <w:tab w:val="clear" w:pos="1644"/>
              </w:tabs>
              <w:spacing w:after="0" w:line="380" w:lineRule="exact"/>
              <w:ind w:left="-42"/>
              <w:jc w:val="center"/>
              <w:rPr>
                <w:rFonts w:ascii="Cordia New" w:hAnsi="Cordia New" w:cs="Cordia New"/>
                <w:color w:val="000000" w:themeColor="text1"/>
                <w:sz w:val="26"/>
                <w:szCs w:val="26"/>
              </w:rPr>
            </w:pPr>
          </w:p>
        </w:tc>
      </w:tr>
      <w:tr w:rsidR="00350BFC" w:rsidRPr="00CF3011" w14:paraId="72D1F031" w14:textId="77777777" w:rsidTr="00350BFC">
        <w:trPr>
          <w:cantSplit/>
        </w:trPr>
        <w:tc>
          <w:tcPr>
            <w:tcW w:w="2047" w:type="dxa"/>
          </w:tcPr>
          <w:p w14:paraId="0CA9B18E" w14:textId="77777777" w:rsidR="00350BFC" w:rsidRPr="004155D6" w:rsidRDefault="00350BFC" w:rsidP="00350BFC">
            <w:pPr>
              <w:pStyle w:val="BodyText"/>
              <w:tabs>
                <w:tab w:val="clear" w:pos="227"/>
                <w:tab w:val="clear" w:pos="1644"/>
              </w:tabs>
              <w:spacing w:after="0" w:line="380" w:lineRule="exact"/>
              <w:ind w:left="-42"/>
              <w:rPr>
                <w:rFonts w:ascii="Cordia New" w:hAnsi="Cordia New" w:cs="Cordia New"/>
                <w:color w:val="000000" w:themeColor="text1"/>
                <w:sz w:val="26"/>
                <w:szCs w:val="26"/>
                <w:cs/>
              </w:rPr>
            </w:pPr>
            <w:r w:rsidRPr="004155D6">
              <w:rPr>
                <w:rFonts w:ascii="Cordia New" w:hAnsi="Cordia New" w:cs="Cordia New"/>
                <w:color w:val="000000" w:themeColor="text1"/>
                <w:sz w:val="26"/>
                <w:szCs w:val="26"/>
                <w:cs/>
              </w:rPr>
              <w:t>บริษัท นีสเทิร์นสตีล จำกัด</w:t>
            </w:r>
          </w:p>
        </w:tc>
        <w:tc>
          <w:tcPr>
            <w:tcW w:w="1530" w:type="dxa"/>
          </w:tcPr>
          <w:p w14:paraId="650D5DA4" w14:textId="77777777" w:rsidR="00350BFC" w:rsidRPr="004155D6" w:rsidRDefault="00350BFC" w:rsidP="003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rPr>
            </w:pPr>
            <w:r>
              <w:rPr>
                <w:rFonts w:ascii="Cordia New" w:hAnsi="Cordia New" w:cs="Cordia New" w:hint="cs"/>
                <w:color w:val="000000" w:themeColor="text1"/>
                <w:sz w:val="26"/>
                <w:szCs w:val="26"/>
                <w:cs/>
              </w:rPr>
              <w:t>ไทย</w:t>
            </w:r>
          </w:p>
        </w:tc>
        <w:tc>
          <w:tcPr>
            <w:tcW w:w="3218" w:type="dxa"/>
          </w:tcPr>
          <w:p w14:paraId="4CCE3A3D" w14:textId="77777777" w:rsidR="00350BFC" w:rsidRPr="004155D6" w:rsidRDefault="00350BFC" w:rsidP="00350BFC">
            <w:pPr>
              <w:pStyle w:val="BodyText"/>
              <w:tabs>
                <w:tab w:val="clear" w:pos="227"/>
                <w:tab w:val="clear" w:pos="1644"/>
              </w:tabs>
              <w:spacing w:after="0" w:line="380" w:lineRule="exact"/>
              <w:ind w:left="175" w:hanging="217"/>
              <w:rPr>
                <w:rFonts w:ascii="Cordia New" w:hAnsi="Cordia New" w:cs="Cordia New"/>
                <w:color w:val="000000" w:themeColor="text1"/>
                <w:sz w:val="26"/>
                <w:szCs w:val="26"/>
              </w:rPr>
            </w:pPr>
            <w:r w:rsidRPr="00A167C9">
              <w:rPr>
                <w:rFonts w:ascii="Cordia New" w:hAnsi="Cordia New" w:cs="Cordia New"/>
                <w:color w:val="000000" w:themeColor="text1"/>
                <w:sz w:val="26"/>
                <w:szCs w:val="26"/>
                <w:cs/>
              </w:rPr>
              <w:t>ประกอบธุรกิจหลักในการรับจ้างผลิตเหล็ก ท่อเหล็ก เหล็กแผ่น เหล็กตัวซี และลวดตะแกรงเหล็ก</w:t>
            </w:r>
          </w:p>
        </w:tc>
        <w:tc>
          <w:tcPr>
            <w:tcW w:w="1129" w:type="dxa"/>
            <w:vAlign w:val="bottom"/>
          </w:tcPr>
          <w:p w14:paraId="1E9D11F3" w14:textId="77777777" w:rsidR="00350BFC" w:rsidRPr="004155D6" w:rsidRDefault="00350BFC" w:rsidP="003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cs/>
              </w:rPr>
            </w:pPr>
            <w:r w:rsidRPr="004155D6">
              <w:rPr>
                <w:rFonts w:ascii="Cordia New" w:hAnsi="Cordia New" w:cs="Cordia New"/>
                <w:color w:val="000000" w:themeColor="text1"/>
                <w:sz w:val="26"/>
                <w:szCs w:val="26"/>
              </w:rPr>
              <w:t>99.99</w:t>
            </w:r>
          </w:p>
        </w:tc>
        <w:tc>
          <w:tcPr>
            <w:tcW w:w="1126" w:type="dxa"/>
            <w:vAlign w:val="bottom"/>
          </w:tcPr>
          <w:p w14:paraId="0AC65E50" w14:textId="77777777" w:rsidR="00350BFC" w:rsidRPr="004155D6" w:rsidRDefault="00350BFC" w:rsidP="003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cs/>
              </w:rPr>
            </w:pPr>
            <w:r w:rsidRPr="004155D6">
              <w:rPr>
                <w:rFonts w:ascii="Cordia New" w:hAnsi="Cordia New" w:cs="Cordia New"/>
                <w:color w:val="000000" w:themeColor="text1"/>
                <w:sz w:val="26"/>
                <w:szCs w:val="26"/>
              </w:rPr>
              <w:t>99.99</w:t>
            </w:r>
          </w:p>
        </w:tc>
        <w:tc>
          <w:tcPr>
            <w:tcW w:w="1170" w:type="dxa"/>
            <w:vAlign w:val="bottom"/>
          </w:tcPr>
          <w:p w14:paraId="771CDE07" w14:textId="77777777" w:rsidR="00350BFC" w:rsidRPr="004155D6" w:rsidRDefault="00350BFC" w:rsidP="003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rPr>
            </w:pPr>
            <w:r w:rsidRPr="004155D6">
              <w:rPr>
                <w:rFonts w:ascii="Cordia New" w:hAnsi="Cordia New" w:cs="Cordia New"/>
                <w:color w:val="000000" w:themeColor="text1"/>
                <w:sz w:val="26"/>
                <w:szCs w:val="26"/>
              </w:rPr>
              <w:t>90,000</w:t>
            </w:r>
          </w:p>
        </w:tc>
        <w:tc>
          <w:tcPr>
            <w:tcW w:w="1170" w:type="dxa"/>
            <w:vAlign w:val="bottom"/>
          </w:tcPr>
          <w:p w14:paraId="297EB0E0" w14:textId="77777777" w:rsidR="00350BFC" w:rsidRPr="004155D6" w:rsidRDefault="00350BFC" w:rsidP="003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rPr>
            </w:pPr>
            <w:r w:rsidRPr="004155D6">
              <w:rPr>
                <w:rFonts w:ascii="Cordia New" w:hAnsi="Cordia New" w:cs="Cordia New"/>
                <w:color w:val="000000" w:themeColor="text1"/>
                <w:sz w:val="26"/>
                <w:szCs w:val="26"/>
              </w:rPr>
              <w:t>90,000</w:t>
            </w:r>
          </w:p>
        </w:tc>
        <w:tc>
          <w:tcPr>
            <w:tcW w:w="1170" w:type="dxa"/>
            <w:vAlign w:val="bottom"/>
          </w:tcPr>
          <w:p w14:paraId="7C543E70" w14:textId="77777777" w:rsidR="00350BFC" w:rsidRPr="00836580" w:rsidRDefault="00350BFC" w:rsidP="003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rPr>
            </w:pPr>
            <w:r w:rsidRPr="00836580">
              <w:rPr>
                <w:rFonts w:ascii="Cordia New" w:hAnsi="Cordia New" w:cs="Cordia New"/>
                <w:color w:val="000000" w:themeColor="text1"/>
                <w:sz w:val="26"/>
                <w:szCs w:val="26"/>
              </w:rPr>
              <w:t>99,000</w:t>
            </w:r>
          </w:p>
        </w:tc>
        <w:tc>
          <w:tcPr>
            <w:tcW w:w="1170" w:type="dxa"/>
            <w:vAlign w:val="bottom"/>
          </w:tcPr>
          <w:p w14:paraId="46EC5050" w14:textId="77777777" w:rsidR="00350BFC" w:rsidRPr="004155D6" w:rsidRDefault="00350BFC" w:rsidP="003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rPr>
            </w:pPr>
            <w:r w:rsidRPr="004155D6">
              <w:rPr>
                <w:rFonts w:ascii="Cordia New" w:hAnsi="Cordia New" w:cs="Cordia New"/>
                <w:color w:val="000000" w:themeColor="text1"/>
                <w:sz w:val="26"/>
                <w:szCs w:val="26"/>
              </w:rPr>
              <w:t>99,000</w:t>
            </w:r>
          </w:p>
        </w:tc>
      </w:tr>
      <w:tr w:rsidR="00350BFC" w:rsidRPr="00CF3011" w14:paraId="65BE999A" w14:textId="77777777" w:rsidTr="00350BFC">
        <w:trPr>
          <w:cantSplit/>
        </w:trPr>
        <w:tc>
          <w:tcPr>
            <w:tcW w:w="2047" w:type="dxa"/>
          </w:tcPr>
          <w:p w14:paraId="7AF86D8D" w14:textId="77777777" w:rsidR="00350BFC" w:rsidRPr="004155D6" w:rsidRDefault="00350BFC" w:rsidP="00350BFC">
            <w:pPr>
              <w:pStyle w:val="BodyText"/>
              <w:tabs>
                <w:tab w:val="clear" w:pos="227"/>
                <w:tab w:val="clear" w:pos="1644"/>
              </w:tabs>
              <w:spacing w:after="0" w:line="380" w:lineRule="exact"/>
              <w:ind w:left="175" w:hanging="217"/>
              <w:rPr>
                <w:rFonts w:ascii="Cordia New" w:hAnsi="Cordia New" w:cs="Cordia New"/>
                <w:color w:val="000000" w:themeColor="text1"/>
                <w:sz w:val="26"/>
                <w:szCs w:val="26"/>
                <w:cs/>
              </w:rPr>
            </w:pPr>
            <w:r w:rsidRPr="004155D6">
              <w:rPr>
                <w:rFonts w:ascii="Cordia New" w:hAnsi="Cordia New" w:cs="Cordia New"/>
                <w:color w:val="000000" w:themeColor="text1"/>
                <w:sz w:val="26"/>
                <w:szCs w:val="26"/>
                <w:cs/>
              </w:rPr>
              <w:t>บริษัท เมกก้า ทรานส์แอนด์โลจิส จำกัด</w:t>
            </w:r>
          </w:p>
        </w:tc>
        <w:tc>
          <w:tcPr>
            <w:tcW w:w="1530" w:type="dxa"/>
          </w:tcPr>
          <w:p w14:paraId="278FADD7" w14:textId="77777777" w:rsidR="00350BFC" w:rsidRPr="004155D6" w:rsidRDefault="00350BFC" w:rsidP="003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lang w:val="en-GB"/>
              </w:rPr>
            </w:pPr>
            <w:r>
              <w:rPr>
                <w:rFonts w:ascii="Cordia New" w:hAnsi="Cordia New" w:cs="Cordia New" w:hint="cs"/>
                <w:color w:val="000000" w:themeColor="text1"/>
                <w:sz w:val="26"/>
                <w:szCs w:val="26"/>
                <w:cs/>
              </w:rPr>
              <w:t>ไทย</w:t>
            </w:r>
          </w:p>
        </w:tc>
        <w:tc>
          <w:tcPr>
            <w:tcW w:w="3218" w:type="dxa"/>
          </w:tcPr>
          <w:p w14:paraId="4E0CCF12" w14:textId="77777777" w:rsidR="00350BFC" w:rsidRPr="00A167C9" w:rsidRDefault="00350BFC" w:rsidP="00350BFC">
            <w:pPr>
              <w:pStyle w:val="BodyText"/>
              <w:tabs>
                <w:tab w:val="clear" w:pos="227"/>
                <w:tab w:val="clear" w:pos="1644"/>
              </w:tabs>
              <w:spacing w:after="0" w:line="380" w:lineRule="exact"/>
              <w:ind w:left="175" w:hanging="217"/>
              <w:rPr>
                <w:rFonts w:ascii="Cordia New" w:hAnsi="Cordia New" w:cs="Cordia New"/>
                <w:color w:val="000000" w:themeColor="text1"/>
                <w:sz w:val="26"/>
                <w:szCs w:val="26"/>
              </w:rPr>
            </w:pPr>
            <w:r w:rsidRPr="00A167C9">
              <w:rPr>
                <w:rFonts w:ascii="Cordia New" w:hAnsi="Cordia New" w:cs="Cordia New"/>
                <w:color w:val="000000" w:themeColor="text1"/>
                <w:sz w:val="26"/>
                <w:szCs w:val="26"/>
                <w:cs/>
              </w:rPr>
              <w:t>ประกอบธุรกิจหลักในการรับจ้างขนส่งและขนถ่ายสินค้า</w:t>
            </w:r>
          </w:p>
        </w:tc>
        <w:tc>
          <w:tcPr>
            <w:tcW w:w="1129" w:type="dxa"/>
            <w:vAlign w:val="bottom"/>
          </w:tcPr>
          <w:p w14:paraId="5C70C7B2" w14:textId="77777777" w:rsidR="00350BFC" w:rsidRPr="004155D6" w:rsidRDefault="00350BFC" w:rsidP="003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cs/>
                <w:lang w:val="en-GB"/>
              </w:rPr>
            </w:pPr>
            <w:r w:rsidRPr="004155D6">
              <w:rPr>
                <w:rFonts w:ascii="Cordia New" w:hAnsi="Cordia New" w:cs="Cordia New"/>
                <w:color w:val="000000" w:themeColor="text1"/>
                <w:sz w:val="26"/>
                <w:szCs w:val="26"/>
                <w:lang w:val="en-GB"/>
              </w:rPr>
              <w:t>99.99</w:t>
            </w:r>
          </w:p>
        </w:tc>
        <w:tc>
          <w:tcPr>
            <w:tcW w:w="1126" w:type="dxa"/>
            <w:vAlign w:val="bottom"/>
          </w:tcPr>
          <w:p w14:paraId="6DA9CF8D" w14:textId="77777777" w:rsidR="00350BFC" w:rsidRPr="004155D6" w:rsidRDefault="00350BFC" w:rsidP="003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cs/>
                <w:lang w:val="en-GB"/>
              </w:rPr>
            </w:pPr>
            <w:r w:rsidRPr="004155D6">
              <w:rPr>
                <w:rFonts w:ascii="Cordia New" w:hAnsi="Cordia New" w:cs="Cordia New"/>
                <w:color w:val="000000" w:themeColor="text1"/>
                <w:sz w:val="26"/>
                <w:szCs w:val="26"/>
                <w:lang w:val="en-GB"/>
              </w:rPr>
              <w:t>99.99</w:t>
            </w:r>
          </w:p>
        </w:tc>
        <w:tc>
          <w:tcPr>
            <w:tcW w:w="1170" w:type="dxa"/>
            <w:vAlign w:val="bottom"/>
          </w:tcPr>
          <w:p w14:paraId="268C56E6" w14:textId="77777777" w:rsidR="00350BFC" w:rsidRPr="004155D6" w:rsidRDefault="00350BFC" w:rsidP="003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rPr>
            </w:pPr>
            <w:r w:rsidRPr="004E591D">
              <w:rPr>
                <w:rFonts w:ascii="Cordia New" w:hAnsi="Cordia New" w:cs="Cordia New"/>
                <w:color w:val="000000" w:themeColor="text1"/>
                <w:sz w:val="26"/>
                <w:szCs w:val="26"/>
              </w:rPr>
              <w:t>30,000</w:t>
            </w:r>
          </w:p>
        </w:tc>
        <w:tc>
          <w:tcPr>
            <w:tcW w:w="1170" w:type="dxa"/>
            <w:vAlign w:val="bottom"/>
          </w:tcPr>
          <w:p w14:paraId="70EE8700" w14:textId="77777777" w:rsidR="00350BFC" w:rsidRPr="004155D6" w:rsidRDefault="00350BFC" w:rsidP="003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rPr>
            </w:pPr>
            <w:r w:rsidRPr="004E591D">
              <w:rPr>
                <w:rFonts w:ascii="Cordia New" w:hAnsi="Cordia New" w:cs="Cordia New"/>
                <w:color w:val="000000" w:themeColor="text1"/>
                <w:sz w:val="26"/>
                <w:szCs w:val="26"/>
              </w:rPr>
              <w:t>30,000</w:t>
            </w:r>
          </w:p>
        </w:tc>
        <w:tc>
          <w:tcPr>
            <w:tcW w:w="1170" w:type="dxa"/>
            <w:vAlign w:val="bottom"/>
          </w:tcPr>
          <w:p w14:paraId="09BDF5DA" w14:textId="77777777" w:rsidR="00350BFC" w:rsidRPr="00836580" w:rsidRDefault="00350BFC" w:rsidP="003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rPr>
            </w:pPr>
            <w:r w:rsidRPr="00836580">
              <w:rPr>
                <w:rFonts w:ascii="Cordia New" w:hAnsi="Cordia New" w:cs="Cordia New"/>
                <w:color w:val="000000" w:themeColor="text1"/>
                <w:sz w:val="26"/>
                <w:szCs w:val="26"/>
              </w:rPr>
              <w:t>30,000</w:t>
            </w:r>
          </w:p>
        </w:tc>
        <w:tc>
          <w:tcPr>
            <w:tcW w:w="1170" w:type="dxa"/>
            <w:vAlign w:val="bottom"/>
          </w:tcPr>
          <w:p w14:paraId="578D6092" w14:textId="77777777" w:rsidR="00350BFC" w:rsidRPr="004155D6" w:rsidRDefault="00350BFC" w:rsidP="003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rPr>
            </w:pPr>
            <w:r w:rsidRPr="004155D6">
              <w:rPr>
                <w:rFonts w:ascii="Cordia New" w:hAnsi="Cordia New" w:cs="Cordia New"/>
                <w:color w:val="000000" w:themeColor="text1"/>
                <w:sz w:val="26"/>
                <w:szCs w:val="26"/>
              </w:rPr>
              <w:t>30,000</w:t>
            </w:r>
          </w:p>
        </w:tc>
      </w:tr>
      <w:tr w:rsidR="00350BFC" w:rsidRPr="00CF3011" w14:paraId="37039205" w14:textId="77777777" w:rsidTr="00350BFC">
        <w:trPr>
          <w:cantSplit/>
          <w:trHeight w:val="81"/>
        </w:trPr>
        <w:tc>
          <w:tcPr>
            <w:tcW w:w="2047" w:type="dxa"/>
          </w:tcPr>
          <w:p w14:paraId="5C179D9B" w14:textId="77777777" w:rsidR="00350BFC" w:rsidRPr="004155D6" w:rsidRDefault="00350BFC" w:rsidP="00350BFC">
            <w:pPr>
              <w:pStyle w:val="BodyText"/>
              <w:tabs>
                <w:tab w:val="clear" w:pos="227"/>
                <w:tab w:val="clear" w:pos="1644"/>
              </w:tabs>
              <w:spacing w:after="0" w:line="380" w:lineRule="exact"/>
              <w:ind w:left="175" w:hanging="217"/>
              <w:rPr>
                <w:rFonts w:ascii="Cordia New" w:hAnsi="Cordia New" w:cs="Cordia New"/>
                <w:color w:val="000000" w:themeColor="text1"/>
                <w:sz w:val="26"/>
                <w:szCs w:val="26"/>
                <w:cs/>
              </w:rPr>
            </w:pPr>
            <w:bookmarkStart w:id="3" w:name="_Hlk190286003"/>
            <w:r w:rsidRPr="004155D6">
              <w:rPr>
                <w:rFonts w:ascii="Cordia New" w:hAnsi="Cordia New" w:cs="Cordia New"/>
                <w:color w:val="000000" w:themeColor="text1"/>
                <w:sz w:val="26"/>
                <w:szCs w:val="26"/>
                <w:cs/>
              </w:rPr>
              <w:t>บริษัท แกรนด์อุตสาหกรรมเหล็กรูปพรรณ จำกัด</w:t>
            </w:r>
            <w:bookmarkEnd w:id="3"/>
          </w:p>
        </w:tc>
        <w:tc>
          <w:tcPr>
            <w:tcW w:w="1530" w:type="dxa"/>
          </w:tcPr>
          <w:p w14:paraId="11063C65" w14:textId="77777777" w:rsidR="00350BFC" w:rsidRPr="00A167C9" w:rsidRDefault="00350BFC" w:rsidP="003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rPr>
            </w:pPr>
            <w:r w:rsidRPr="00A167C9">
              <w:rPr>
                <w:rFonts w:ascii="Cordia New" w:hAnsi="Cordia New" w:cs="Cordia New"/>
                <w:color w:val="000000" w:themeColor="text1"/>
                <w:sz w:val="26"/>
                <w:szCs w:val="26"/>
                <w:cs/>
              </w:rPr>
              <w:t>สาธารณรัฐประชาธิปไตยประชาชนลาว</w:t>
            </w:r>
          </w:p>
        </w:tc>
        <w:tc>
          <w:tcPr>
            <w:tcW w:w="3218" w:type="dxa"/>
          </w:tcPr>
          <w:p w14:paraId="3747B68C" w14:textId="77777777" w:rsidR="00350BFC" w:rsidRPr="00A167C9" w:rsidRDefault="00350BFC" w:rsidP="00350BFC">
            <w:pPr>
              <w:pStyle w:val="BodyText"/>
              <w:tabs>
                <w:tab w:val="clear" w:pos="227"/>
                <w:tab w:val="clear" w:pos="1644"/>
              </w:tabs>
              <w:spacing w:after="0" w:line="380" w:lineRule="exact"/>
              <w:ind w:left="175" w:hanging="217"/>
              <w:rPr>
                <w:rFonts w:ascii="Cordia New" w:hAnsi="Cordia New" w:cs="Cordia New"/>
                <w:color w:val="000000" w:themeColor="text1"/>
                <w:sz w:val="26"/>
                <w:szCs w:val="26"/>
              </w:rPr>
            </w:pPr>
            <w:r w:rsidRPr="00A167C9">
              <w:rPr>
                <w:rFonts w:ascii="Cordia New" w:hAnsi="Cordia New" w:cs="Cordia New"/>
                <w:color w:val="000000" w:themeColor="text1"/>
                <w:sz w:val="26"/>
                <w:szCs w:val="26"/>
                <w:cs/>
              </w:rPr>
              <w:t>ประกอบธุรกิจหลักในการผลิตเหล็ก ท่อเหล็ก เหล็กแผ่น และเหล็กตัวซี</w:t>
            </w:r>
            <w:r w:rsidRPr="00A167C9">
              <w:rPr>
                <w:rFonts w:ascii="Cordia New" w:hAnsi="Cordia New" w:cs="Cordia New"/>
                <w:color w:val="000000" w:themeColor="text1"/>
                <w:sz w:val="26"/>
                <w:szCs w:val="26"/>
              </w:rPr>
              <w:t xml:space="preserve"> </w:t>
            </w:r>
            <w:r w:rsidRPr="00A167C9">
              <w:rPr>
                <w:rFonts w:ascii="Cordia New" w:hAnsi="Cordia New" w:cs="Cordia New"/>
                <w:color w:val="000000" w:themeColor="text1"/>
                <w:sz w:val="26"/>
                <w:szCs w:val="26"/>
                <w:cs/>
              </w:rPr>
              <w:t>รวมทั้งจัดหาผลิตภัณฑ์เหล็กเพื่อจำหน่าย</w:t>
            </w:r>
          </w:p>
        </w:tc>
        <w:tc>
          <w:tcPr>
            <w:tcW w:w="1129" w:type="dxa"/>
            <w:vAlign w:val="bottom"/>
          </w:tcPr>
          <w:p w14:paraId="5532FA1E" w14:textId="77777777" w:rsidR="00350BFC" w:rsidRPr="004155D6" w:rsidRDefault="00350BFC" w:rsidP="003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lang w:val="en-GB"/>
              </w:rPr>
            </w:pPr>
            <w:r w:rsidRPr="004155D6">
              <w:rPr>
                <w:rFonts w:ascii="Cordia New" w:hAnsi="Cordia New" w:cs="Cordia New"/>
                <w:color w:val="000000" w:themeColor="text1"/>
                <w:sz w:val="26"/>
                <w:szCs w:val="26"/>
                <w:lang w:val="en-GB"/>
              </w:rPr>
              <w:t>97.11</w:t>
            </w:r>
          </w:p>
        </w:tc>
        <w:tc>
          <w:tcPr>
            <w:tcW w:w="1126" w:type="dxa"/>
            <w:vAlign w:val="bottom"/>
          </w:tcPr>
          <w:p w14:paraId="1FB221E6" w14:textId="77777777" w:rsidR="00350BFC" w:rsidRPr="004155D6" w:rsidRDefault="00350BFC" w:rsidP="003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lang w:val="en-GB"/>
              </w:rPr>
            </w:pPr>
            <w:r w:rsidRPr="004155D6">
              <w:rPr>
                <w:rFonts w:ascii="Cordia New" w:hAnsi="Cordia New" w:cs="Cordia New"/>
                <w:color w:val="000000" w:themeColor="text1"/>
                <w:sz w:val="26"/>
                <w:szCs w:val="26"/>
                <w:lang w:val="en-GB"/>
              </w:rPr>
              <w:t>97.11</w:t>
            </w:r>
          </w:p>
        </w:tc>
        <w:tc>
          <w:tcPr>
            <w:tcW w:w="1170" w:type="dxa"/>
            <w:vAlign w:val="bottom"/>
          </w:tcPr>
          <w:p w14:paraId="0FCB3599" w14:textId="77777777" w:rsidR="00350BFC" w:rsidRPr="004155D6" w:rsidRDefault="00350BFC" w:rsidP="003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rPr>
            </w:pPr>
            <w:r w:rsidRPr="004E591D">
              <w:rPr>
                <w:rFonts w:ascii="Cordia New" w:hAnsi="Cordia New" w:cs="Cordia New"/>
                <w:color w:val="000000" w:themeColor="text1"/>
                <w:sz w:val="26"/>
                <w:szCs w:val="26"/>
              </w:rPr>
              <w:t>121,970</w:t>
            </w:r>
          </w:p>
        </w:tc>
        <w:tc>
          <w:tcPr>
            <w:tcW w:w="1170" w:type="dxa"/>
            <w:vAlign w:val="bottom"/>
          </w:tcPr>
          <w:p w14:paraId="01D3D52D" w14:textId="77777777" w:rsidR="00350BFC" w:rsidRPr="004155D6" w:rsidRDefault="00350BFC" w:rsidP="003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rPr>
            </w:pPr>
            <w:r w:rsidRPr="004E591D">
              <w:rPr>
                <w:rFonts w:ascii="Cordia New" w:hAnsi="Cordia New" w:cs="Cordia New"/>
                <w:color w:val="000000" w:themeColor="text1"/>
                <w:sz w:val="26"/>
                <w:szCs w:val="26"/>
              </w:rPr>
              <w:t>121,970</w:t>
            </w:r>
          </w:p>
        </w:tc>
        <w:tc>
          <w:tcPr>
            <w:tcW w:w="1170" w:type="dxa"/>
            <w:vAlign w:val="bottom"/>
          </w:tcPr>
          <w:p w14:paraId="36A5C15E" w14:textId="77777777" w:rsidR="00350BFC" w:rsidRPr="00836580" w:rsidRDefault="00350BFC" w:rsidP="00350BFC">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rPr>
            </w:pPr>
            <w:r w:rsidRPr="00836580">
              <w:rPr>
                <w:rFonts w:ascii="Cordia New" w:hAnsi="Cordia New" w:cs="Cordia New"/>
                <w:color w:val="000000" w:themeColor="text1"/>
                <w:sz w:val="26"/>
                <w:szCs w:val="26"/>
              </w:rPr>
              <w:t>87,770</w:t>
            </w:r>
          </w:p>
        </w:tc>
        <w:tc>
          <w:tcPr>
            <w:tcW w:w="1170" w:type="dxa"/>
            <w:vAlign w:val="bottom"/>
          </w:tcPr>
          <w:p w14:paraId="0FF7F876" w14:textId="77777777" w:rsidR="00350BFC" w:rsidRPr="004155D6" w:rsidRDefault="00350BFC" w:rsidP="00350BFC">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rPr>
            </w:pPr>
            <w:r w:rsidRPr="004155D6">
              <w:rPr>
                <w:rFonts w:ascii="Cordia New" w:hAnsi="Cordia New" w:cs="Cordia New"/>
                <w:color w:val="000000" w:themeColor="text1"/>
                <w:sz w:val="26"/>
                <w:szCs w:val="26"/>
              </w:rPr>
              <w:t>87,770</w:t>
            </w:r>
          </w:p>
        </w:tc>
      </w:tr>
      <w:tr w:rsidR="00350BFC" w:rsidRPr="00CF3011" w14:paraId="29D3DEDF" w14:textId="77777777" w:rsidTr="00350BFC">
        <w:trPr>
          <w:cantSplit/>
          <w:trHeight w:val="81"/>
        </w:trPr>
        <w:tc>
          <w:tcPr>
            <w:tcW w:w="2047" w:type="dxa"/>
          </w:tcPr>
          <w:p w14:paraId="1F05AAC7" w14:textId="77777777" w:rsidR="00350BFC" w:rsidRPr="004155D6" w:rsidRDefault="00350BFC" w:rsidP="00350BFC">
            <w:pPr>
              <w:pStyle w:val="BodyText"/>
              <w:tabs>
                <w:tab w:val="clear" w:pos="227"/>
                <w:tab w:val="clear" w:pos="1644"/>
              </w:tabs>
              <w:spacing w:after="0" w:line="380" w:lineRule="exact"/>
              <w:ind w:left="175" w:hanging="217"/>
              <w:rPr>
                <w:rFonts w:ascii="Cordia New" w:hAnsi="Cordia New" w:cs="Cordia New"/>
                <w:color w:val="000000" w:themeColor="text1"/>
                <w:sz w:val="26"/>
                <w:szCs w:val="26"/>
                <w:cs/>
              </w:rPr>
            </w:pPr>
            <w:r>
              <w:rPr>
                <w:rFonts w:ascii="Cordia New" w:hAnsi="Cordia New" w:cs="Cordia New" w:hint="cs"/>
                <w:color w:val="000000" w:themeColor="text1"/>
                <w:sz w:val="26"/>
                <w:szCs w:val="26"/>
                <w:cs/>
              </w:rPr>
              <w:t>รวม</w:t>
            </w:r>
          </w:p>
        </w:tc>
        <w:tc>
          <w:tcPr>
            <w:tcW w:w="1530" w:type="dxa"/>
          </w:tcPr>
          <w:p w14:paraId="3775496B" w14:textId="77777777" w:rsidR="00350BFC" w:rsidRPr="00A167C9" w:rsidRDefault="00350BFC" w:rsidP="003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cs/>
              </w:rPr>
            </w:pPr>
          </w:p>
        </w:tc>
        <w:tc>
          <w:tcPr>
            <w:tcW w:w="3218" w:type="dxa"/>
          </w:tcPr>
          <w:p w14:paraId="298E5F65" w14:textId="77777777" w:rsidR="00350BFC" w:rsidRPr="00A167C9" w:rsidRDefault="00350BFC" w:rsidP="00350BFC">
            <w:pPr>
              <w:pStyle w:val="BodyText"/>
              <w:tabs>
                <w:tab w:val="clear" w:pos="227"/>
                <w:tab w:val="clear" w:pos="1644"/>
              </w:tabs>
              <w:spacing w:after="0" w:line="380" w:lineRule="exact"/>
              <w:ind w:left="175" w:hanging="217"/>
              <w:rPr>
                <w:rFonts w:ascii="Cordia New" w:hAnsi="Cordia New" w:cs="Cordia New"/>
                <w:color w:val="000000" w:themeColor="text1"/>
                <w:sz w:val="26"/>
                <w:szCs w:val="26"/>
                <w:cs/>
              </w:rPr>
            </w:pPr>
          </w:p>
        </w:tc>
        <w:tc>
          <w:tcPr>
            <w:tcW w:w="1129" w:type="dxa"/>
            <w:vAlign w:val="bottom"/>
          </w:tcPr>
          <w:p w14:paraId="55EE7125" w14:textId="77777777" w:rsidR="00350BFC" w:rsidRPr="004155D6" w:rsidRDefault="00350BFC" w:rsidP="003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lang w:val="en-GB"/>
              </w:rPr>
            </w:pPr>
          </w:p>
        </w:tc>
        <w:tc>
          <w:tcPr>
            <w:tcW w:w="1126" w:type="dxa"/>
            <w:vAlign w:val="bottom"/>
          </w:tcPr>
          <w:p w14:paraId="37776EE9" w14:textId="77777777" w:rsidR="00350BFC" w:rsidRPr="004155D6" w:rsidRDefault="00350BFC" w:rsidP="003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lang w:val="en-GB"/>
              </w:rPr>
            </w:pPr>
          </w:p>
        </w:tc>
        <w:tc>
          <w:tcPr>
            <w:tcW w:w="1170" w:type="dxa"/>
            <w:vAlign w:val="bottom"/>
          </w:tcPr>
          <w:p w14:paraId="7BE6ABA5" w14:textId="77777777" w:rsidR="00350BFC" w:rsidRPr="004E591D" w:rsidRDefault="00350BFC" w:rsidP="003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rPr>
            </w:pPr>
          </w:p>
        </w:tc>
        <w:tc>
          <w:tcPr>
            <w:tcW w:w="1170" w:type="dxa"/>
            <w:vAlign w:val="bottom"/>
          </w:tcPr>
          <w:p w14:paraId="5B53D253" w14:textId="77777777" w:rsidR="00350BFC" w:rsidRPr="004E591D" w:rsidRDefault="00350BFC" w:rsidP="003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rPr>
            </w:pPr>
          </w:p>
        </w:tc>
        <w:tc>
          <w:tcPr>
            <w:tcW w:w="1170" w:type="dxa"/>
            <w:vAlign w:val="bottom"/>
          </w:tcPr>
          <w:p w14:paraId="39B89DE2" w14:textId="77777777" w:rsidR="00350BFC" w:rsidRPr="00836580" w:rsidRDefault="00350BFC" w:rsidP="003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rPr>
            </w:pPr>
            <w:r w:rsidRPr="00836580">
              <w:rPr>
                <w:rFonts w:ascii="Cordia New" w:hAnsi="Cordia New" w:cs="Cordia New"/>
                <w:color w:val="000000" w:themeColor="text1"/>
                <w:sz w:val="26"/>
                <w:szCs w:val="26"/>
              </w:rPr>
              <w:t>216,770</w:t>
            </w:r>
          </w:p>
        </w:tc>
        <w:tc>
          <w:tcPr>
            <w:tcW w:w="1170" w:type="dxa"/>
            <w:vAlign w:val="bottom"/>
          </w:tcPr>
          <w:p w14:paraId="7A8DB7DF" w14:textId="77777777" w:rsidR="00350BFC" w:rsidRPr="004155D6" w:rsidRDefault="00350BFC" w:rsidP="003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rPr>
            </w:pPr>
            <w:r>
              <w:rPr>
                <w:rFonts w:ascii="Cordia New" w:hAnsi="Cordia New" w:cs="Cordia New"/>
                <w:color w:val="000000" w:themeColor="text1"/>
                <w:sz w:val="26"/>
                <w:szCs w:val="26"/>
              </w:rPr>
              <w:t>216,770</w:t>
            </w:r>
          </w:p>
        </w:tc>
      </w:tr>
      <w:tr w:rsidR="00350BFC" w:rsidRPr="00CF3011" w14:paraId="161C04BE" w14:textId="77777777" w:rsidTr="00350BFC">
        <w:trPr>
          <w:cantSplit/>
          <w:trHeight w:val="81"/>
        </w:trPr>
        <w:tc>
          <w:tcPr>
            <w:tcW w:w="3577" w:type="dxa"/>
            <w:gridSpan w:val="2"/>
          </w:tcPr>
          <w:p w14:paraId="4019EA67" w14:textId="3AF17B24" w:rsidR="00350BFC" w:rsidRPr="00A167C9" w:rsidRDefault="00350BFC" w:rsidP="003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cs/>
              </w:rPr>
            </w:pPr>
            <w:r w:rsidRPr="006E684B">
              <w:rPr>
                <w:rFonts w:ascii="Cordia New" w:hAnsi="Cordia New" w:cs="Cordia New" w:hint="cs"/>
                <w:color w:val="000000" w:themeColor="text1"/>
                <w:sz w:val="26"/>
                <w:szCs w:val="26"/>
                <w:u w:val="single"/>
                <w:cs/>
              </w:rPr>
              <w:t>หัก</w:t>
            </w:r>
            <w:r>
              <w:rPr>
                <w:rFonts w:ascii="Cordia New" w:hAnsi="Cordia New" w:cs="Cordia New" w:hint="cs"/>
                <w:color w:val="000000" w:themeColor="text1"/>
                <w:sz w:val="26"/>
                <w:szCs w:val="26"/>
                <w:cs/>
              </w:rPr>
              <w:t xml:space="preserve"> ค่าเผื่อการด้อยค่าเงินลงทุนในบริษัทย่อย</w:t>
            </w:r>
          </w:p>
        </w:tc>
        <w:tc>
          <w:tcPr>
            <w:tcW w:w="3218" w:type="dxa"/>
          </w:tcPr>
          <w:p w14:paraId="3D423FA5" w14:textId="77777777" w:rsidR="00350BFC" w:rsidRPr="00A167C9" w:rsidRDefault="00350BFC" w:rsidP="00350BFC">
            <w:pPr>
              <w:pStyle w:val="BodyText"/>
              <w:tabs>
                <w:tab w:val="clear" w:pos="227"/>
                <w:tab w:val="clear" w:pos="1644"/>
              </w:tabs>
              <w:spacing w:after="0" w:line="380" w:lineRule="exact"/>
              <w:ind w:left="175" w:hanging="217"/>
              <w:rPr>
                <w:rFonts w:ascii="Cordia New" w:hAnsi="Cordia New" w:cs="Cordia New"/>
                <w:color w:val="000000" w:themeColor="text1"/>
                <w:sz w:val="26"/>
                <w:szCs w:val="26"/>
                <w:cs/>
              </w:rPr>
            </w:pPr>
          </w:p>
        </w:tc>
        <w:tc>
          <w:tcPr>
            <w:tcW w:w="1129" w:type="dxa"/>
            <w:vAlign w:val="bottom"/>
          </w:tcPr>
          <w:p w14:paraId="319068B2" w14:textId="77777777" w:rsidR="00350BFC" w:rsidRPr="004155D6" w:rsidRDefault="00350BFC" w:rsidP="003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lang w:val="en-GB"/>
              </w:rPr>
            </w:pPr>
          </w:p>
        </w:tc>
        <w:tc>
          <w:tcPr>
            <w:tcW w:w="1126" w:type="dxa"/>
            <w:vAlign w:val="bottom"/>
          </w:tcPr>
          <w:p w14:paraId="0C0D40A5" w14:textId="77777777" w:rsidR="00350BFC" w:rsidRPr="004155D6" w:rsidRDefault="00350BFC" w:rsidP="003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lang w:val="en-GB"/>
              </w:rPr>
            </w:pPr>
          </w:p>
        </w:tc>
        <w:tc>
          <w:tcPr>
            <w:tcW w:w="1170" w:type="dxa"/>
            <w:vAlign w:val="bottom"/>
          </w:tcPr>
          <w:p w14:paraId="7375B475" w14:textId="77777777" w:rsidR="00350BFC" w:rsidRPr="004E591D" w:rsidRDefault="00350BFC" w:rsidP="003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rPr>
            </w:pPr>
          </w:p>
        </w:tc>
        <w:tc>
          <w:tcPr>
            <w:tcW w:w="1170" w:type="dxa"/>
            <w:vAlign w:val="bottom"/>
          </w:tcPr>
          <w:p w14:paraId="0598E764" w14:textId="77777777" w:rsidR="00350BFC" w:rsidRPr="004E591D" w:rsidRDefault="00350BFC" w:rsidP="003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rPr>
            </w:pPr>
          </w:p>
        </w:tc>
        <w:tc>
          <w:tcPr>
            <w:tcW w:w="1170" w:type="dxa"/>
            <w:vAlign w:val="bottom"/>
          </w:tcPr>
          <w:p w14:paraId="55F1969B" w14:textId="77777777" w:rsidR="00350BFC" w:rsidRPr="00836580" w:rsidRDefault="00350BFC" w:rsidP="00350BFC">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rPr>
            </w:pPr>
            <w:r w:rsidRPr="00836580">
              <w:rPr>
                <w:rFonts w:ascii="Cordia New" w:hAnsi="Cordia New" w:cs="Cordia New"/>
                <w:color w:val="000000" w:themeColor="text1"/>
                <w:sz w:val="26"/>
                <w:szCs w:val="26"/>
              </w:rPr>
              <w:t>(33,000)</w:t>
            </w:r>
          </w:p>
        </w:tc>
        <w:tc>
          <w:tcPr>
            <w:tcW w:w="1170" w:type="dxa"/>
            <w:vAlign w:val="bottom"/>
          </w:tcPr>
          <w:p w14:paraId="302BA9C0" w14:textId="1FD0D82B" w:rsidR="00350BFC" w:rsidRPr="004155D6" w:rsidRDefault="00350BFC" w:rsidP="00350BFC">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380" w:lineRule="exact"/>
              <w:ind w:left="-42"/>
              <w:jc w:val="right"/>
              <w:rPr>
                <w:rFonts w:ascii="Cordia New" w:hAnsi="Cordia New" w:cs="Cordia New"/>
                <w:color w:val="000000" w:themeColor="text1"/>
                <w:sz w:val="26"/>
                <w:szCs w:val="26"/>
              </w:rPr>
            </w:pPr>
            <w:r>
              <w:rPr>
                <w:rFonts w:ascii="Cordia New" w:hAnsi="Cordia New" w:cs="Cordia New"/>
                <w:color w:val="000000" w:themeColor="text1"/>
                <w:sz w:val="26"/>
                <w:szCs w:val="26"/>
              </w:rPr>
              <w:t>(33,000)</w:t>
            </w:r>
          </w:p>
        </w:tc>
      </w:tr>
      <w:tr w:rsidR="00350BFC" w:rsidRPr="00CF3011" w14:paraId="02D783FD" w14:textId="77777777" w:rsidTr="00350BFC">
        <w:trPr>
          <w:cantSplit/>
        </w:trPr>
        <w:tc>
          <w:tcPr>
            <w:tcW w:w="2047" w:type="dxa"/>
          </w:tcPr>
          <w:p w14:paraId="4BEEA645" w14:textId="77777777" w:rsidR="00350BFC" w:rsidRPr="004155D6" w:rsidRDefault="00350BFC" w:rsidP="00350BFC">
            <w:pPr>
              <w:pStyle w:val="BodyText"/>
              <w:tabs>
                <w:tab w:val="clear" w:pos="227"/>
                <w:tab w:val="clear" w:pos="1644"/>
              </w:tabs>
              <w:spacing w:after="0" w:line="380" w:lineRule="exact"/>
              <w:ind w:left="-42"/>
              <w:rPr>
                <w:rFonts w:ascii="Cordia New" w:hAnsi="Cordia New" w:cs="Cordia New"/>
                <w:color w:val="000000" w:themeColor="text1"/>
                <w:sz w:val="26"/>
                <w:szCs w:val="26"/>
                <w:cs/>
              </w:rPr>
            </w:pPr>
            <w:r>
              <w:rPr>
                <w:rFonts w:ascii="Cordia New" w:hAnsi="Cordia New" w:cs="Cordia New" w:hint="cs"/>
                <w:color w:val="000000" w:themeColor="text1"/>
                <w:sz w:val="26"/>
                <w:szCs w:val="26"/>
                <w:cs/>
              </w:rPr>
              <w:t>สุทธิ</w:t>
            </w:r>
          </w:p>
        </w:tc>
        <w:tc>
          <w:tcPr>
            <w:tcW w:w="1530" w:type="dxa"/>
          </w:tcPr>
          <w:p w14:paraId="1D6D7637" w14:textId="77777777" w:rsidR="00350BFC" w:rsidRPr="004155D6" w:rsidRDefault="00350BFC" w:rsidP="003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highlight w:val="yellow"/>
                <w:lang w:val="en-GB"/>
              </w:rPr>
            </w:pPr>
          </w:p>
        </w:tc>
        <w:tc>
          <w:tcPr>
            <w:tcW w:w="3218" w:type="dxa"/>
          </w:tcPr>
          <w:p w14:paraId="0B5CEAF5" w14:textId="77777777" w:rsidR="00350BFC" w:rsidRPr="004155D6" w:rsidRDefault="00350BFC" w:rsidP="003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highlight w:val="yellow"/>
                <w:lang w:val="en-GB"/>
              </w:rPr>
            </w:pPr>
          </w:p>
        </w:tc>
        <w:tc>
          <w:tcPr>
            <w:tcW w:w="1129" w:type="dxa"/>
          </w:tcPr>
          <w:p w14:paraId="06AE7DB8" w14:textId="77777777" w:rsidR="00350BFC" w:rsidRPr="004155D6" w:rsidRDefault="00350BFC" w:rsidP="003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highlight w:val="yellow"/>
                <w:lang w:val="en-GB"/>
              </w:rPr>
            </w:pPr>
          </w:p>
        </w:tc>
        <w:tc>
          <w:tcPr>
            <w:tcW w:w="1126" w:type="dxa"/>
          </w:tcPr>
          <w:p w14:paraId="6F199E9C" w14:textId="77777777" w:rsidR="00350BFC" w:rsidRPr="004155D6" w:rsidRDefault="00350BFC" w:rsidP="003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lang w:val="en-GB"/>
              </w:rPr>
            </w:pPr>
          </w:p>
        </w:tc>
        <w:tc>
          <w:tcPr>
            <w:tcW w:w="1170" w:type="dxa"/>
          </w:tcPr>
          <w:p w14:paraId="44E6AB4D" w14:textId="77777777" w:rsidR="00350BFC" w:rsidRPr="004155D6" w:rsidRDefault="00350BFC" w:rsidP="003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rPr>
            </w:pPr>
          </w:p>
        </w:tc>
        <w:tc>
          <w:tcPr>
            <w:tcW w:w="1170" w:type="dxa"/>
          </w:tcPr>
          <w:p w14:paraId="604680B6" w14:textId="77777777" w:rsidR="00350BFC" w:rsidRPr="004155D6" w:rsidRDefault="00350BFC" w:rsidP="003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thaiDistribute"/>
              <w:rPr>
                <w:rFonts w:ascii="Cordia New" w:hAnsi="Cordia New" w:cs="Cordia New"/>
                <w:color w:val="000000" w:themeColor="text1"/>
                <w:sz w:val="26"/>
                <w:szCs w:val="26"/>
              </w:rPr>
            </w:pPr>
          </w:p>
        </w:tc>
        <w:tc>
          <w:tcPr>
            <w:tcW w:w="1170" w:type="dxa"/>
          </w:tcPr>
          <w:p w14:paraId="0BC4BADC" w14:textId="77777777" w:rsidR="00350BFC" w:rsidRPr="00836580" w:rsidRDefault="00350BFC" w:rsidP="00350BFC">
            <w:pPr>
              <w:pStyle w:val="BodyText"/>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cs/>
              </w:rPr>
            </w:pPr>
            <w:r w:rsidRPr="00836580">
              <w:rPr>
                <w:rFonts w:ascii="Cordia New" w:hAnsi="Cordia New" w:cs="Cordia New"/>
                <w:color w:val="000000" w:themeColor="text1"/>
                <w:sz w:val="26"/>
                <w:szCs w:val="26"/>
              </w:rPr>
              <w:t>183,770</w:t>
            </w:r>
          </w:p>
        </w:tc>
        <w:tc>
          <w:tcPr>
            <w:tcW w:w="1170" w:type="dxa"/>
          </w:tcPr>
          <w:p w14:paraId="15413D40" w14:textId="2940C5B2" w:rsidR="00350BFC" w:rsidRPr="004155D6" w:rsidRDefault="00350BFC" w:rsidP="00350BFC">
            <w:pPr>
              <w:pStyle w:val="BodyText"/>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rPr>
            </w:pPr>
            <w:r>
              <w:rPr>
                <w:rFonts w:ascii="Cordia New" w:hAnsi="Cordia New" w:cs="Cordia New"/>
                <w:color w:val="000000" w:themeColor="text1"/>
                <w:sz w:val="26"/>
                <w:szCs w:val="26"/>
              </w:rPr>
              <w:t>183,770</w:t>
            </w:r>
          </w:p>
        </w:tc>
      </w:tr>
    </w:tbl>
    <w:p w14:paraId="455D6184" w14:textId="77777777" w:rsidR="009A4CDC" w:rsidRDefault="009A4CDC" w:rsidP="009A4CDC">
      <w:pPr>
        <w:pStyle w:val="CordiaNew"/>
        <w:tabs>
          <w:tab w:val="clear" w:pos="4153"/>
        </w:tabs>
        <w:ind w:left="360"/>
        <w:jc w:val="thaiDistribute"/>
        <w:rPr>
          <w:rFonts w:ascii="Cordia New" w:hAnsi="Cordia New" w:cs="Cordia New"/>
          <w:b/>
          <w:bCs/>
          <w:color w:val="auto"/>
          <w:sz w:val="26"/>
          <w:szCs w:val="26"/>
        </w:rPr>
      </w:pPr>
      <w:bookmarkStart w:id="4" w:name="_Hlk481826226"/>
      <w:bookmarkEnd w:id="2"/>
    </w:p>
    <w:p w14:paraId="3CBED0D9" w14:textId="77777777" w:rsidR="00F367CF" w:rsidRDefault="00F367CF" w:rsidP="009A4CDC">
      <w:pPr>
        <w:pStyle w:val="CordiaNew"/>
        <w:tabs>
          <w:tab w:val="clear" w:pos="4153"/>
        </w:tabs>
        <w:ind w:left="360"/>
        <w:jc w:val="thaiDistribute"/>
        <w:rPr>
          <w:rFonts w:ascii="Cordia New" w:hAnsi="Cordia New" w:cs="Cordia New"/>
          <w:b/>
          <w:bCs/>
          <w:color w:val="auto"/>
          <w:sz w:val="26"/>
          <w:szCs w:val="26"/>
          <w:cs/>
        </w:rPr>
        <w:sectPr w:rsidR="00F367CF" w:rsidSect="00E112F9">
          <w:footerReference w:type="default" r:id="rId15"/>
          <w:pgSz w:w="16834" w:h="11909" w:orient="landscape" w:code="9"/>
          <w:pgMar w:top="1440" w:right="1440" w:bottom="432" w:left="1440" w:header="1152" w:footer="720" w:gutter="0"/>
          <w:cols w:space="720"/>
        </w:sectPr>
      </w:pPr>
    </w:p>
    <w:p w14:paraId="57EBF8CE" w14:textId="77777777" w:rsidR="00A4195E" w:rsidRPr="008A1D3F" w:rsidRDefault="00A4195E" w:rsidP="009A4CDC">
      <w:pPr>
        <w:pStyle w:val="CordiaNew"/>
        <w:tabs>
          <w:tab w:val="clear" w:pos="4153"/>
        </w:tabs>
        <w:ind w:left="360"/>
        <w:jc w:val="thaiDistribute"/>
        <w:rPr>
          <w:rFonts w:ascii="Cordia New" w:hAnsi="Cordia New" w:cs="Cordia New"/>
          <w:b/>
          <w:bCs/>
          <w:color w:val="auto"/>
          <w:sz w:val="26"/>
          <w:szCs w:val="26"/>
          <w:cs/>
        </w:rPr>
      </w:pPr>
    </w:p>
    <w:p w14:paraId="4BF76C14" w14:textId="04875FB6" w:rsidR="00AE1601" w:rsidRPr="00EF48EF" w:rsidRDefault="00AE1601" w:rsidP="00817ACE">
      <w:pPr>
        <w:pStyle w:val="CordiaNew"/>
        <w:numPr>
          <w:ilvl w:val="0"/>
          <w:numId w:val="26"/>
        </w:numPr>
        <w:tabs>
          <w:tab w:val="clear" w:pos="4153"/>
        </w:tabs>
        <w:jc w:val="thaiDistribute"/>
        <w:rPr>
          <w:rFonts w:ascii="Cordia New" w:hAnsi="Cordia New" w:cs="Cordia New"/>
          <w:b/>
          <w:bCs/>
          <w:color w:val="auto"/>
          <w:sz w:val="26"/>
          <w:szCs w:val="26"/>
          <w:lang w:val="th-TH"/>
        </w:rPr>
      </w:pPr>
      <w:r w:rsidRPr="00EF48EF">
        <w:rPr>
          <w:rFonts w:ascii="Cordia New" w:hAnsi="Cordia New" w:cs="Cordia New" w:hint="cs"/>
          <w:b/>
          <w:bCs/>
          <w:color w:val="auto"/>
          <w:sz w:val="26"/>
          <w:szCs w:val="26"/>
          <w:cs/>
          <w:lang w:val="th-TH"/>
        </w:rPr>
        <w:t>ที่ดิน อาคาร</w:t>
      </w:r>
      <w:r w:rsidRPr="00EF48EF">
        <w:rPr>
          <w:rFonts w:ascii="Cordia New" w:hAnsi="Cordia New" w:cs="Cordia New" w:hint="cs"/>
          <w:b/>
          <w:bCs/>
          <w:color w:val="auto"/>
          <w:sz w:val="26"/>
          <w:szCs w:val="26"/>
          <w:lang w:val="th-TH"/>
        </w:rPr>
        <w:t xml:space="preserve"> </w:t>
      </w:r>
      <w:r w:rsidRPr="00EF48EF">
        <w:rPr>
          <w:rFonts w:ascii="Cordia New" w:hAnsi="Cordia New" w:cs="Cordia New" w:hint="cs"/>
          <w:b/>
          <w:bCs/>
          <w:color w:val="auto"/>
          <w:sz w:val="26"/>
          <w:szCs w:val="26"/>
          <w:cs/>
          <w:lang w:val="th-TH"/>
        </w:rPr>
        <w:t>และอุปกรณ์</w:t>
      </w:r>
    </w:p>
    <w:p w14:paraId="66542E23" w14:textId="77777777" w:rsidR="00741EFF" w:rsidRDefault="00741EFF"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3A8FCCFF" w14:textId="011F53A7" w:rsidR="00AA3A44" w:rsidRDefault="0050297E"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cs/>
        </w:rPr>
      </w:pPr>
      <w:r>
        <w:rPr>
          <w:rFonts w:ascii="Cordia New" w:hAnsi="Cordia New" w:cs="Cordia New" w:hint="cs"/>
          <w:sz w:val="26"/>
          <w:szCs w:val="26"/>
          <w:cs/>
        </w:rPr>
        <w:t>การกระทบยอดการเปลี่ยนแปลงในยอดคงเหลือของที่ดิน อาคาร</w:t>
      </w:r>
      <w:r w:rsidR="009F2413">
        <w:rPr>
          <w:rFonts w:ascii="Cordia New" w:hAnsi="Cordia New" w:cs="Cordia New" w:hint="cs"/>
          <w:sz w:val="26"/>
          <w:szCs w:val="26"/>
          <w:cs/>
        </w:rPr>
        <w:t xml:space="preserve"> </w:t>
      </w:r>
      <w:r>
        <w:rPr>
          <w:rFonts w:ascii="Cordia New" w:hAnsi="Cordia New" w:cs="Cordia New" w:hint="cs"/>
          <w:sz w:val="26"/>
          <w:szCs w:val="26"/>
          <w:cs/>
        </w:rPr>
        <w:t>และอุปกรณ์</w:t>
      </w:r>
      <w:r w:rsidR="00AA3A44">
        <w:rPr>
          <w:rFonts w:ascii="Cordia New" w:hAnsi="Cordia New" w:cs="Cordia New" w:hint="cs"/>
          <w:sz w:val="26"/>
          <w:szCs w:val="26"/>
          <w:cs/>
        </w:rPr>
        <w:t xml:space="preserve"> </w:t>
      </w:r>
      <w:r w:rsidR="00AA3A44" w:rsidRPr="00142D8A">
        <w:rPr>
          <w:rFonts w:ascii="Cordia New" w:hAnsi="Cordia New" w:cs="Cordia New" w:hint="cs"/>
          <w:sz w:val="26"/>
          <w:szCs w:val="26"/>
          <w:cs/>
        </w:rPr>
        <w:t>สำหรับ</w:t>
      </w:r>
      <w:r w:rsidR="00913491" w:rsidRPr="00142D8A">
        <w:rPr>
          <w:rFonts w:ascii="Cordia New" w:hAnsi="Cordia New" w:cs="Cordia New" w:hint="cs"/>
          <w:sz w:val="26"/>
          <w:szCs w:val="26"/>
          <w:cs/>
        </w:rPr>
        <w:t>งวด</w:t>
      </w:r>
      <w:r w:rsidR="008317C6">
        <w:rPr>
          <w:rFonts w:ascii="Cordia New" w:hAnsi="Cordia New" w:cs="Cordia New" w:hint="cs"/>
          <w:sz w:val="26"/>
          <w:szCs w:val="26"/>
          <w:cs/>
        </w:rPr>
        <w:t>สาม</w:t>
      </w:r>
      <w:r w:rsidR="00AA3A44" w:rsidRPr="00142D8A">
        <w:rPr>
          <w:rFonts w:ascii="Cordia New" w:hAnsi="Cordia New" w:cs="Cordia New" w:hint="cs"/>
          <w:sz w:val="26"/>
          <w:szCs w:val="26"/>
          <w:cs/>
        </w:rPr>
        <w:t>เดือน</w:t>
      </w:r>
      <w:r w:rsidR="00AA3A44">
        <w:rPr>
          <w:rFonts w:ascii="Cordia New" w:hAnsi="Cordia New" w:cs="Cordia New" w:hint="cs"/>
          <w:sz w:val="26"/>
          <w:szCs w:val="26"/>
          <w:cs/>
        </w:rPr>
        <w:t xml:space="preserve">สิ้นสุดวันที่ </w:t>
      </w:r>
      <w:r w:rsidR="00280753" w:rsidRPr="00280753">
        <w:rPr>
          <w:rFonts w:ascii="Cordia New" w:hAnsi="Cordia New" w:cs="Cordia New"/>
          <w:sz w:val="26"/>
          <w:szCs w:val="26"/>
        </w:rPr>
        <w:t xml:space="preserve">31 </w:t>
      </w:r>
      <w:r w:rsidR="00280753" w:rsidRPr="00280753">
        <w:rPr>
          <w:rFonts w:ascii="Cordia New" w:hAnsi="Cordia New" w:cs="Cordia New"/>
          <w:sz w:val="26"/>
          <w:szCs w:val="26"/>
          <w:cs/>
        </w:rPr>
        <w:t>มีนาคม</w:t>
      </w:r>
      <w:r w:rsidR="00EE436C">
        <w:rPr>
          <w:rFonts w:ascii="Cordia New" w:hAnsi="Cordia New" w:cs="Cordia New"/>
          <w:sz w:val="26"/>
          <w:szCs w:val="26"/>
        </w:rPr>
        <w:t xml:space="preserve"> </w:t>
      </w:r>
      <w:r w:rsidR="00AA3A44">
        <w:rPr>
          <w:rFonts w:ascii="Cordia New" w:hAnsi="Cordia New" w:cs="Cordia New"/>
          <w:sz w:val="26"/>
          <w:szCs w:val="26"/>
        </w:rPr>
        <w:t>256</w:t>
      </w:r>
      <w:r w:rsidR="00EE436C">
        <w:rPr>
          <w:rFonts w:ascii="Cordia New" w:hAnsi="Cordia New" w:cs="Cordia New"/>
          <w:sz w:val="26"/>
          <w:szCs w:val="26"/>
        </w:rPr>
        <w:t>9</w:t>
      </w:r>
      <w:r w:rsidR="00AA3A44">
        <w:rPr>
          <w:rFonts w:ascii="Cordia New" w:hAnsi="Cordia New" w:cs="Cordia New"/>
          <w:sz w:val="26"/>
          <w:szCs w:val="26"/>
        </w:rPr>
        <w:t xml:space="preserve"> </w:t>
      </w:r>
      <w:r w:rsidR="00B04440">
        <w:rPr>
          <w:rFonts w:ascii="Cordia New" w:hAnsi="Cordia New" w:cs="Cordia New"/>
          <w:sz w:val="26"/>
          <w:szCs w:val="26"/>
          <w:cs/>
        </w:rPr>
        <w:br/>
      </w:r>
      <w:r w:rsidR="00AA3A44">
        <w:rPr>
          <w:rFonts w:ascii="Cordia New" w:hAnsi="Cordia New" w:cs="Cordia New" w:hint="cs"/>
          <w:sz w:val="26"/>
          <w:szCs w:val="26"/>
          <w:cs/>
        </w:rPr>
        <w:t>มีดังนี้</w:t>
      </w:r>
    </w:p>
    <w:p w14:paraId="2DDD06E1" w14:textId="77777777" w:rsidR="008B256A" w:rsidRPr="00EF48EF" w:rsidRDefault="008B256A"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tbl>
      <w:tblPr>
        <w:tblW w:w="9207" w:type="dxa"/>
        <w:tblInd w:w="297" w:type="dxa"/>
        <w:tblLayout w:type="fixed"/>
        <w:tblCellMar>
          <w:left w:w="72" w:type="dxa"/>
          <w:right w:w="72" w:type="dxa"/>
        </w:tblCellMar>
        <w:tblLook w:val="0000" w:firstRow="0" w:lastRow="0" w:firstColumn="0" w:lastColumn="0" w:noHBand="0" w:noVBand="0"/>
      </w:tblPr>
      <w:tblGrid>
        <w:gridCol w:w="4401"/>
        <w:gridCol w:w="2241"/>
        <w:gridCol w:w="169"/>
        <w:gridCol w:w="2396"/>
      </w:tblGrid>
      <w:tr w:rsidR="001B13E1" w:rsidRPr="00EF48EF" w14:paraId="20E6B089" w14:textId="77777777" w:rsidTr="002A55AD">
        <w:trPr>
          <w:cantSplit/>
        </w:trPr>
        <w:tc>
          <w:tcPr>
            <w:tcW w:w="4401" w:type="dxa"/>
          </w:tcPr>
          <w:p w14:paraId="5410CBA2" w14:textId="41968E1A" w:rsidR="001B13E1" w:rsidRPr="00EF48EF" w:rsidRDefault="00741EFF"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bookmarkStart w:id="5" w:name="_Hlk15472962"/>
            <w:r w:rsidRPr="00EF48EF">
              <w:rPr>
                <w:rFonts w:ascii="Cordia New" w:hAnsi="Cordia New" w:cs="Cordia New" w:hint="cs"/>
                <w:sz w:val="26"/>
                <w:szCs w:val="26"/>
                <w:cs/>
              </w:rPr>
              <w:t>(หน่วย : พันบาท)</w:t>
            </w:r>
          </w:p>
        </w:tc>
        <w:tc>
          <w:tcPr>
            <w:tcW w:w="2241" w:type="dxa"/>
            <w:tcBorders>
              <w:bottom w:val="single" w:sz="4" w:space="0" w:color="auto"/>
            </w:tcBorders>
          </w:tcPr>
          <w:p w14:paraId="59CDD44E" w14:textId="37A92C88" w:rsidR="001B13E1" w:rsidRPr="00EF48EF" w:rsidRDefault="001B13E1" w:rsidP="00741EFF">
            <w:pPr>
              <w:spacing w:line="380" w:lineRule="exact"/>
              <w:jc w:val="center"/>
              <w:rPr>
                <w:rFonts w:ascii="Cordia New" w:hAnsi="Cordia New" w:cs="Cordia New"/>
                <w:sz w:val="26"/>
                <w:szCs w:val="26"/>
                <w:cs/>
              </w:rPr>
            </w:pPr>
            <w:r w:rsidRPr="00EF48EF">
              <w:rPr>
                <w:rFonts w:ascii="Cordia New" w:eastAsia="Browallia New" w:hAnsi="Cordia New" w:cs="Cordia New" w:hint="cs"/>
                <w:sz w:val="26"/>
                <w:szCs w:val="26"/>
                <w:cs/>
              </w:rPr>
              <w:t>ข้อมูลทางการเงินรวม</w:t>
            </w:r>
          </w:p>
        </w:tc>
        <w:tc>
          <w:tcPr>
            <w:tcW w:w="169" w:type="dxa"/>
          </w:tcPr>
          <w:p w14:paraId="48568928" w14:textId="77777777" w:rsidR="001B13E1" w:rsidRPr="00EF48EF" w:rsidRDefault="001B13E1" w:rsidP="00741EFF">
            <w:pPr>
              <w:tabs>
                <w:tab w:val="left" w:pos="3390"/>
              </w:tabs>
              <w:spacing w:line="380" w:lineRule="exact"/>
              <w:ind w:left="426"/>
              <w:jc w:val="thaiDistribute"/>
              <w:rPr>
                <w:rFonts w:ascii="Cordia New" w:hAnsi="Cordia New" w:cs="Cordia New"/>
                <w:sz w:val="26"/>
                <w:szCs w:val="26"/>
                <w:cs/>
              </w:rPr>
            </w:pPr>
          </w:p>
        </w:tc>
        <w:tc>
          <w:tcPr>
            <w:tcW w:w="2396" w:type="dxa"/>
            <w:tcBorders>
              <w:bottom w:val="single" w:sz="4" w:space="0" w:color="auto"/>
            </w:tcBorders>
          </w:tcPr>
          <w:p w14:paraId="3AD88EAF" w14:textId="2350C53E" w:rsidR="001B13E1" w:rsidRPr="00EF48EF" w:rsidRDefault="001B13E1" w:rsidP="00741EFF">
            <w:pPr>
              <w:spacing w:line="380" w:lineRule="exact"/>
              <w:jc w:val="center"/>
              <w:rPr>
                <w:rFonts w:ascii="Cordia New" w:hAnsi="Cordia New" w:cs="Cordia New"/>
                <w:sz w:val="26"/>
                <w:szCs w:val="26"/>
                <w:cs/>
              </w:rPr>
            </w:pPr>
            <w:r w:rsidRPr="00EF48EF">
              <w:rPr>
                <w:rFonts w:ascii="Cordia New" w:eastAsia="Browallia New" w:hAnsi="Cordia New" w:cs="Cordia New" w:hint="cs"/>
                <w:sz w:val="26"/>
                <w:szCs w:val="26"/>
                <w:cs/>
              </w:rPr>
              <w:t>ข้อมูลทางการเงินเฉพาะ</w:t>
            </w:r>
            <w:r w:rsidR="00EA69AB" w:rsidRPr="00EA69AB">
              <w:rPr>
                <w:rFonts w:ascii="Cordia New" w:eastAsia="Browallia New" w:hAnsi="Cordia New" w:cs="Cordia New"/>
                <w:sz w:val="26"/>
                <w:szCs w:val="26"/>
                <w:cs/>
              </w:rPr>
              <w:t>กิจการ</w:t>
            </w:r>
          </w:p>
        </w:tc>
      </w:tr>
      <w:tr w:rsidR="001B13E1" w:rsidRPr="00EF48EF" w14:paraId="74C51945" w14:textId="77777777" w:rsidTr="002A55AD">
        <w:trPr>
          <w:cantSplit/>
        </w:trPr>
        <w:tc>
          <w:tcPr>
            <w:tcW w:w="4401" w:type="dxa"/>
          </w:tcPr>
          <w:p w14:paraId="4D0F2CE5" w14:textId="77777777" w:rsidR="001B13E1" w:rsidRPr="00EF48EF" w:rsidRDefault="001B13E1"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lang w:val="en-GB"/>
              </w:rPr>
            </w:pPr>
          </w:p>
        </w:tc>
        <w:tc>
          <w:tcPr>
            <w:tcW w:w="2241" w:type="dxa"/>
            <w:tcBorders>
              <w:top w:val="single" w:sz="4" w:space="0" w:color="auto"/>
            </w:tcBorders>
          </w:tcPr>
          <w:p w14:paraId="02B91DF0" w14:textId="77777777" w:rsidR="001B13E1" w:rsidRPr="00EF48EF" w:rsidRDefault="001B13E1"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c>
          <w:tcPr>
            <w:tcW w:w="169" w:type="dxa"/>
          </w:tcPr>
          <w:p w14:paraId="12BE304B" w14:textId="77777777" w:rsidR="001B13E1" w:rsidRPr="00EF48EF" w:rsidRDefault="001B13E1"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c>
          <w:tcPr>
            <w:tcW w:w="2396" w:type="dxa"/>
            <w:tcBorders>
              <w:top w:val="single" w:sz="4" w:space="0" w:color="auto"/>
            </w:tcBorders>
          </w:tcPr>
          <w:p w14:paraId="254F7841" w14:textId="77777777" w:rsidR="001B13E1" w:rsidRPr="00EF48EF" w:rsidRDefault="001B13E1"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r>
      <w:tr w:rsidR="008467DB" w:rsidRPr="00EF48EF" w14:paraId="1E2A6B98" w14:textId="77777777" w:rsidTr="002A55AD">
        <w:trPr>
          <w:cantSplit/>
          <w:trHeight w:val="80"/>
        </w:trPr>
        <w:tc>
          <w:tcPr>
            <w:tcW w:w="4401" w:type="dxa"/>
          </w:tcPr>
          <w:p w14:paraId="48676D18" w14:textId="267CB4B5" w:rsidR="008467DB" w:rsidRPr="00EF48EF" w:rsidRDefault="008467DB" w:rsidP="00846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lang w:val="en-GB"/>
              </w:rPr>
            </w:pPr>
            <w:r>
              <w:rPr>
                <w:rFonts w:ascii="Cordia New" w:hAnsi="Cordia New" w:cs="Cordia New" w:hint="cs"/>
                <w:sz w:val="26"/>
                <w:szCs w:val="26"/>
                <w:cs/>
              </w:rPr>
              <w:t>ยอดคงเหลือ</w:t>
            </w:r>
            <w:r w:rsidRPr="00EF48EF">
              <w:rPr>
                <w:rFonts w:ascii="Cordia New" w:hAnsi="Cordia New" w:cs="Cordia New" w:hint="cs"/>
                <w:sz w:val="26"/>
                <w:szCs w:val="26"/>
                <w:cs/>
              </w:rPr>
              <w:t xml:space="preserve"> ณ วันที่ </w:t>
            </w:r>
            <w:r w:rsidRPr="00EF48EF">
              <w:rPr>
                <w:rFonts w:ascii="Cordia New" w:hAnsi="Cordia New" w:cs="Cordia New" w:hint="cs"/>
                <w:sz w:val="26"/>
                <w:szCs w:val="26"/>
                <w:lang w:val="en-GB"/>
              </w:rPr>
              <w:t xml:space="preserve">1 </w:t>
            </w:r>
            <w:r w:rsidRPr="00EF48EF">
              <w:rPr>
                <w:rFonts w:ascii="Cordia New" w:hAnsi="Cordia New" w:cs="Cordia New" w:hint="cs"/>
                <w:sz w:val="26"/>
                <w:szCs w:val="26"/>
                <w:cs/>
                <w:lang w:val="en-GB"/>
              </w:rPr>
              <w:t xml:space="preserve">มกราคม </w:t>
            </w:r>
            <w:r w:rsidRPr="00EF48EF">
              <w:rPr>
                <w:rFonts w:ascii="Cordia New" w:hAnsi="Cordia New" w:cs="Cordia New" w:hint="cs"/>
                <w:sz w:val="26"/>
                <w:szCs w:val="26"/>
                <w:lang w:val="en-GB"/>
              </w:rPr>
              <w:t>256</w:t>
            </w:r>
            <w:r>
              <w:rPr>
                <w:rFonts w:ascii="Cordia New" w:hAnsi="Cordia New" w:cs="Cordia New"/>
                <w:sz w:val="26"/>
                <w:szCs w:val="26"/>
              </w:rPr>
              <w:t>9</w:t>
            </w:r>
          </w:p>
        </w:tc>
        <w:tc>
          <w:tcPr>
            <w:tcW w:w="2241" w:type="dxa"/>
          </w:tcPr>
          <w:p w14:paraId="677ECC96" w14:textId="0845957C" w:rsidR="008467DB" w:rsidRPr="00EF48EF" w:rsidRDefault="008467DB" w:rsidP="00846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rPr>
            </w:pPr>
            <w:r>
              <w:rPr>
                <w:rFonts w:ascii="Cordia New" w:hAnsi="Cordia New" w:cs="Cordia New"/>
                <w:sz w:val="26"/>
                <w:szCs w:val="26"/>
              </w:rPr>
              <w:tab/>
              <w:t>654,419</w:t>
            </w:r>
          </w:p>
        </w:tc>
        <w:tc>
          <w:tcPr>
            <w:tcW w:w="169" w:type="dxa"/>
          </w:tcPr>
          <w:p w14:paraId="067B86F7" w14:textId="77777777" w:rsidR="008467DB" w:rsidRPr="00EF48EF" w:rsidRDefault="008467DB" w:rsidP="00846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c>
          <w:tcPr>
            <w:tcW w:w="2396" w:type="dxa"/>
          </w:tcPr>
          <w:p w14:paraId="4BF5577E" w14:textId="4C089591" w:rsidR="008467DB" w:rsidRPr="00331607" w:rsidRDefault="008467DB" w:rsidP="00846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Theme="minorBidi" w:hAnsiTheme="minorBidi" w:cstheme="minorBidi"/>
                <w:sz w:val="26"/>
                <w:szCs w:val="26"/>
                <w:cs/>
              </w:rPr>
            </w:pPr>
            <w:r w:rsidRPr="00331607">
              <w:rPr>
                <w:rFonts w:asciiTheme="minorBidi" w:hAnsiTheme="minorBidi" w:cstheme="minorBidi"/>
                <w:sz w:val="26"/>
                <w:szCs w:val="26"/>
              </w:rPr>
              <w:t>300,605</w:t>
            </w:r>
          </w:p>
        </w:tc>
      </w:tr>
      <w:tr w:rsidR="008467DB" w:rsidRPr="00EF48EF" w14:paraId="491AAD53" w14:textId="77777777" w:rsidTr="002A55AD">
        <w:trPr>
          <w:cantSplit/>
          <w:trHeight w:val="80"/>
        </w:trPr>
        <w:tc>
          <w:tcPr>
            <w:tcW w:w="4401" w:type="dxa"/>
          </w:tcPr>
          <w:p w14:paraId="3A9B764A" w14:textId="4681648A" w:rsidR="008467DB" w:rsidRPr="00FE4022" w:rsidRDefault="008467DB" w:rsidP="00846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FE4022">
              <w:rPr>
                <w:rFonts w:ascii="Cordia New" w:hAnsi="Cordia New" w:cs="Cordia New" w:hint="cs"/>
                <w:sz w:val="26"/>
                <w:szCs w:val="26"/>
                <w:cs/>
              </w:rPr>
              <w:t>ซื้อสินทรัพย์</w:t>
            </w:r>
          </w:p>
        </w:tc>
        <w:tc>
          <w:tcPr>
            <w:tcW w:w="2241" w:type="dxa"/>
          </w:tcPr>
          <w:p w14:paraId="7915C308" w14:textId="70847C2D" w:rsidR="008467DB" w:rsidRPr="00FE4022" w:rsidRDefault="008467DB" w:rsidP="00846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rPr>
            </w:pPr>
            <w:r>
              <w:rPr>
                <w:rFonts w:ascii="Cordia New" w:hAnsi="Cordia New" w:cs="Cordia New"/>
                <w:sz w:val="26"/>
                <w:szCs w:val="26"/>
              </w:rPr>
              <w:t>2,054</w:t>
            </w:r>
          </w:p>
        </w:tc>
        <w:tc>
          <w:tcPr>
            <w:tcW w:w="169" w:type="dxa"/>
          </w:tcPr>
          <w:p w14:paraId="52E7F50E" w14:textId="77777777" w:rsidR="008467DB" w:rsidRPr="00FE4022" w:rsidRDefault="008467DB" w:rsidP="00846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c>
          <w:tcPr>
            <w:tcW w:w="2396" w:type="dxa"/>
          </w:tcPr>
          <w:p w14:paraId="27B0EA56" w14:textId="15B5E2BE" w:rsidR="008467DB" w:rsidRPr="00331607" w:rsidRDefault="008467DB" w:rsidP="00846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Theme="minorBidi" w:hAnsiTheme="minorBidi" w:cstheme="minorBidi"/>
                <w:sz w:val="26"/>
                <w:szCs w:val="26"/>
              </w:rPr>
            </w:pPr>
            <w:r>
              <w:rPr>
                <w:rFonts w:asciiTheme="minorBidi" w:hAnsiTheme="minorBidi" w:cstheme="minorBidi"/>
                <w:sz w:val="26"/>
                <w:szCs w:val="26"/>
              </w:rPr>
              <w:t>803</w:t>
            </w:r>
          </w:p>
        </w:tc>
      </w:tr>
      <w:tr w:rsidR="00BA7EC3" w:rsidRPr="00EF48EF" w14:paraId="3E9838D3" w14:textId="77777777" w:rsidTr="002A55AD">
        <w:trPr>
          <w:cantSplit/>
        </w:trPr>
        <w:tc>
          <w:tcPr>
            <w:tcW w:w="4401" w:type="dxa"/>
          </w:tcPr>
          <w:p w14:paraId="5C6E727F" w14:textId="306C022D" w:rsidR="00BA7EC3" w:rsidRPr="00F53521" w:rsidRDefault="00BA7EC3" w:rsidP="00BA7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F53521">
              <w:rPr>
                <w:rFonts w:ascii="Cordia New" w:hAnsi="Cordia New" w:cs="Cordia New" w:hint="cs"/>
                <w:sz w:val="26"/>
                <w:szCs w:val="26"/>
                <w:cs/>
              </w:rPr>
              <w:t xml:space="preserve">ขายสินทรัพย์ </w:t>
            </w:r>
            <w:r w:rsidRPr="00F53521">
              <w:t xml:space="preserve">- </w:t>
            </w:r>
            <w:r w:rsidRPr="00F53521">
              <w:rPr>
                <w:rFonts w:ascii="Cordia New" w:hAnsi="Cordia New" w:cs="Cordia New" w:hint="cs"/>
                <w:sz w:val="26"/>
                <w:szCs w:val="26"/>
                <w:cs/>
              </w:rPr>
              <w:t>สุทธิ</w:t>
            </w:r>
          </w:p>
        </w:tc>
        <w:tc>
          <w:tcPr>
            <w:tcW w:w="2241" w:type="dxa"/>
          </w:tcPr>
          <w:p w14:paraId="5B8A4D71" w14:textId="3E311329" w:rsidR="00BA7EC3" w:rsidRPr="00F53521" w:rsidRDefault="00BA7EC3" w:rsidP="00BA7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rPr>
            </w:pPr>
            <w:r>
              <w:rPr>
                <w:rFonts w:ascii="Cordia New" w:hAnsi="Cordia New" w:cs="Cordia New"/>
                <w:sz w:val="26"/>
                <w:szCs w:val="26"/>
              </w:rPr>
              <w:t>(59)</w:t>
            </w:r>
          </w:p>
        </w:tc>
        <w:tc>
          <w:tcPr>
            <w:tcW w:w="169" w:type="dxa"/>
          </w:tcPr>
          <w:p w14:paraId="63C9BF31" w14:textId="77777777" w:rsidR="00BA7EC3" w:rsidRPr="00F53521" w:rsidRDefault="00BA7EC3" w:rsidP="00BA7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c>
          <w:tcPr>
            <w:tcW w:w="2396" w:type="dxa"/>
          </w:tcPr>
          <w:p w14:paraId="4DB89E28" w14:textId="0B5734B8" w:rsidR="00BA7EC3" w:rsidRPr="00331607" w:rsidRDefault="00BA7EC3" w:rsidP="00BA7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Theme="minorBidi" w:hAnsiTheme="minorBidi" w:cstheme="minorBidi"/>
                <w:sz w:val="26"/>
                <w:szCs w:val="26"/>
              </w:rPr>
            </w:pPr>
            <w:r w:rsidRPr="00331607">
              <w:rPr>
                <w:rFonts w:asciiTheme="minorBidi" w:hAnsiTheme="minorBidi" w:cstheme="minorBidi"/>
                <w:sz w:val="26"/>
                <w:szCs w:val="26"/>
              </w:rPr>
              <w:t>(59)</w:t>
            </w:r>
          </w:p>
        </w:tc>
      </w:tr>
      <w:tr w:rsidR="00BA7EC3" w:rsidRPr="00EF48EF" w14:paraId="325B87B8" w14:textId="77777777" w:rsidTr="009D6D14">
        <w:trPr>
          <w:cantSplit/>
        </w:trPr>
        <w:tc>
          <w:tcPr>
            <w:tcW w:w="4401" w:type="dxa"/>
          </w:tcPr>
          <w:p w14:paraId="5A92B464" w14:textId="3BC9A612" w:rsidR="00BA7EC3" w:rsidRPr="00EF48EF" w:rsidRDefault="00BA7EC3" w:rsidP="00BA7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rPr>
            </w:pPr>
            <w:r w:rsidRPr="00EF48EF">
              <w:rPr>
                <w:rFonts w:ascii="Cordia New" w:hAnsi="Cordia New" w:cs="Cordia New" w:hint="cs"/>
                <w:sz w:val="26"/>
                <w:szCs w:val="26"/>
                <w:cs/>
              </w:rPr>
              <w:t>ค่าเสื่อมราคา</w:t>
            </w:r>
            <w:r>
              <w:rPr>
                <w:rFonts w:ascii="Cordia New" w:hAnsi="Cordia New" w:cs="Cordia New" w:hint="cs"/>
                <w:sz w:val="26"/>
                <w:szCs w:val="26"/>
                <w:cs/>
              </w:rPr>
              <w:t>สำหรับงวด</w:t>
            </w:r>
          </w:p>
        </w:tc>
        <w:tc>
          <w:tcPr>
            <w:tcW w:w="2241" w:type="dxa"/>
          </w:tcPr>
          <w:p w14:paraId="5176EDB8" w14:textId="7BB8E61B" w:rsidR="00BA7EC3" w:rsidRPr="00EF48EF" w:rsidRDefault="00BA7EC3" w:rsidP="00BA7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rPr>
            </w:pPr>
            <w:r>
              <w:rPr>
                <w:rFonts w:ascii="Cordia New" w:hAnsi="Cordia New" w:cs="Cordia New"/>
                <w:sz w:val="26"/>
                <w:szCs w:val="26"/>
              </w:rPr>
              <w:t>(14,729)</w:t>
            </w:r>
          </w:p>
        </w:tc>
        <w:tc>
          <w:tcPr>
            <w:tcW w:w="169" w:type="dxa"/>
          </w:tcPr>
          <w:p w14:paraId="5A8A8A2D" w14:textId="77777777" w:rsidR="00BA7EC3" w:rsidRPr="00EF48EF" w:rsidRDefault="00BA7EC3" w:rsidP="00BA7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c>
          <w:tcPr>
            <w:tcW w:w="2396" w:type="dxa"/>
            <w:tcBorders>
              <w:bottom w:val="single" w:sz="4" w:space="0" w:color="auto"/>
            </w:tcBorders>
          </w:tcPr>
          <w:p w14:paraId="0FE3D47D" w14:textId="2B8E38DB" w:rsidR="00BA7EC3" w:rsidRPr="00331607" w:rsidRDefault="00BA7EC3" w:rsidP="00BA7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Theme="minorBidi" w:hAnsiTheme="minorBidi" w:cstheme="minorBidi"/>
                <w:sz w:val="26"/>
                <w:szCs w:val="26"/>
              </w:rPr>
            </w:pPr>
            <w:r w:rsidRPr="00331607">
              <w:rPr>
                <w:rFonts w:asciiTheme="minorBidi" w:hAnsiTheme="minorBidi" w:cstheme="minorBidi"/>
                <w:sz w:val="26"/>
                <w:szCs w:val="26"/>
              </w:rPr>
              <w:t>(4,262)</w:t>
            </w:r>
          </w:p>
        </w:tc>
      </w:tr>
      <w:tr w:rsidR="00331607" w:rsidRPr="00EF48EF" w14:paraId="23DDAB8F" w14:textId="77777777" w:rsidTr="009D6D14">
        <w:trPr>
          <w:cantSplit/>
        </w:trPr>
        <w:tc>
          <w:tcPr>
            <w:tcW w:w="4401" w:type="dxa"/>
          </w:tcPr>
          <w:p w14:paraId="7C725C2E" w14:textId="796164EF" w:rsidR="00331607" w:rsidRPr="00EF48EF" w:rsidRDefault="00331607" w:rsidP="00331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Pr>
                <w:rFonts w:ascii="Cordia New" w:hAnsi="Cordia New" w:cs="Cordia New" w:hint="cs"/>
                <w:sz w:val="26"/>
                <w:szCs w:val="26"/>
                <w:cs/>
              </w:rPr>
              <w:t>ยอดคงเหลือ</w:t>
            </w:r>
            <w:r w:rsidRPr="00EF48EF">
              <w:rPr>
                <w:rFonts w:ascii="Cordia New" w:hAnsi="Cordia New" w:cs="Cordia New" w:hint="cs"/>
                <w:sz w:val="26"/>
                <w:szCs w:val="26"/>
                <w:cs/>
              </w:rPr>
              <w:t xml:space="preserve"> ณ วันที่ </w:t>
            </w:r>
            <w:r w:rsidRPr="00280753">
              <w:rPr>
                <w:rFonts w:ascii="Cordia New" w:eastAsia="SimSun" w:hAnsi="Cordia New" w:cs="Cordia New"/>
                <w:sz w:val="26"/>
                <w:szCs w:val="26"/>
                <w:lang w:val="en-GB"/>
              </w:rPr>
              <w:t xml:space="preserve">31 </w:t>
            </w:r>
            <w:r w:rsidRPr="00280753">
              <w:rPr>
                <w:rFonts w:ascii="Cordia New" w:eastAsia="SimSun" w:hAnsi="Cordia New" w:cs="Cordia New"/>
                <w:sz w:val="26"/>
                <w:szCs w:val="26"/>
                <w:cs/>
                <w:lang w:val="en-GB"/>
              </w:rPr>
              <w:t>มีนาคม</w:t>
            </w:r>
            <w:r>
              <w:rPr>
                <w:rFonts w:ascii="Cordia New" w:eastAsia="SimSun" w:hAnsi="Cordia New" w:cs="Cordia New"/>
                <w:sz w:val="26"/>
                <w:szCs w:val="26"/>
                <w:lang w:val="en-GB"/>
              </w:rPr>
              <w:t xml:space="preserve"> </w:t>
            </w:r>
            <w:r w:rsidRPr="00EF48EF">
              <w:rPr>
                <w:rFonts w:ascii="Cordia New" w:eastAsia="SimSun" w:hAnsi="Cordia New" w:cs="Cordia New" w:hint="cs"/>
                <w:sz w:val="26"/>
                <w:szCs w:val="26"/>
              </w:rPr>
              <w:t>256</w:t>
            </w:r>
            <w:r>
              <w:rPr>
                <w:rFonts w:ascii="Cordia New" w:eastAsia="SimSun" w:hAnsi="Cordia New" w:cs="Cordia New"/>
                <w:sz w:val="26"/>
                <w:szCs w:val="26"/>
              </w:rPr>
              <w:t>9</w:t>
            </w:r>
          </w:p>
        </w:tc>
        <w:tc>
          <w:tcPr>
            <w:tcW w:w="2241" w:type="dxa"/>
            <w:tcBorders>
              <w:top w:val="single" w:sz="2" w:space="0" w:color="auto"/>
              <w:bottom w:val="single" w:sz="12" w:space="0" w:color="auto"/>
            </w:tcBorders>
          </w:tcPr>
          <w:p w14:paraId="2DAFEA7B" w14:textId="39B09F04" w:rsidR="00331607" w:rsidRPr="00EF48EF" w:rsidRDefault="003140B0" w:rsidP="00331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cs/>
              </w:rPr>
            </w:pPr>
            <w:r>
              <w:rPr>
                <w:rFonts w:ascii="Cordia New" w:hAnsi="Cordia New" w:cs="Cordia New"/>
                <w:sz w:val="26"/>
                <w:szCs w:val="26"/>
              </w:rPr>
              <w:t>641,685</w:t>
            </w:r>
          </w:p>
        </w:tc>
        <w:tc>
          <w:tcPr>
            <w:tcW w:w="169" w:type="dxa"/>
          </w:tcPr>
          <w:p w14:paraId="50C32F79" w14:textId="77777777" w:rsidR="00331607" w:rsidRPr="00EF48EF" w:rsidRDefault="00331607" w:rsidP="00331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c>
          <w:tcPr>
            <w:tcW w:w="2396" w:type="dxa"/>
            <w:tcBorders>
              <w:top w:val="single" w:sz="4" w:space="0" w:color="auto"/>
              <w:bottom w:val="single" w:sz="12" w:space="0" w:color="auto"/>
            </w:tcBorders>
          </w:tcPr>
          <w:p w14:paraId="6B011709" w14:textId="4311472F" w:rsidR="00331607" w:rsidRPr="00331607" w:rsidRDefault="00331607" w:rsidP="00AA5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Theme="minorBidi" w:hAnsiTheme="minorBidi" w:cstheme="minorBidi"/>
                <w:sz w:val="26"/>
                <w:szCs w:val="26"/>
                <w:cs/>
              </w:rPr>
            </w:pPr>
            <w:r w:rsidRPr="00331607">
              <w:rPr>
                <w:rFonts w:asciiTheme="minorBidi" w:hAnsiTheme="minorBidi" w:cstheme="minorBidi"/>
                <w:sz w:val="26"/>
                <w:szCs w:val="26"/>
              </w:rPr>
              <w:t>297,</w:t>
            </w:r>
            <w:r w:rsidR="008C611F">
              <w:rPr>
                <w:rFonts w:asciiTheme="minorBidi" w:hAnsiTheme="minorBidi" w:cstheme="minorBidi"/>
                <w:sz w:val="26"/>
                <w:szCs w:val="26"/>
              </w:rPr>
              <w:t>087</w:t>
            </w:r>
          </w:p>
        </w:tc>
      </w:tr>
      <w:bookmarkEnd w:id="5"/>
    </w:tbl>
    <w:p w14:paraId="324DE02F" w14:textId="77777777" w:rsidR="0047697B" w:rsidRPr="00EF48EF" w:rsidRDefault="0047697B"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60"/>
        <w:jc w:val="thaiDistribute"/>
        <w:rPr>
          <w:rFonts w:ascii="Cordia New" w:hAnsi="Cordia New" w:cs="Cordia New"/>
          <w:sz w:val="26"/>
          <w:szCs w:val="26"/>
        </w:rPr>
      </w:pPr>
    </w:p>
    <w:p w14:paraId="49297149" w14:textId="213B6428" w:rsidR="00AE1601" w:rsidRPr="00176CBC" w:rsidRDefault="00345998" w:rsidP="00741EFF">
      <w:pPr>
        <w:pStyle w:val="BodyText"/>
        <w:tabs>
          <w:tab w:val="clear" w:pos="227"/>
          <w:tab w:val="clear" w:pos="454"/>
        </w:tabs>
        <w:spacing w:after="0" w:line="240" w:lineRule="auto"/>
        <w:ind w:left="360"/>
        <w:jc w:val="thaiDistribute"/>
        <w:rPr>
          <w:rFonts w:ascii="Cordia New" w:hAnsi="Cordia New" w:cs="Cordia New"/>
          <w:sz w:val="26"/>
          <w:szCs w:val="26"/>
          <w:lang w:val="en-GB"/>
        </w:rPr>
      </w:pPr>
      <w:r w:rsidRPr="00176CBC">
        <w:rPr>
          <w:rFonts w:ascii="Cordia New" w:hAnsi="Cordia New" w:cs="Cordia New"/>
          <w:sz w:val="26"/>
          <w:szCs w:val="26"/>
          <w:cs/>
        </w:rPr>
        <w:t xml:space="preserve">ณ วันที่ </w:t>
      </w:r>
      <w:r w:rsidR="00280753" w:rsidRPr="00176CBC">
        <w:rPr>
          <w:rFonts w:ascii="Cordia New" w:eastAsia="SimSun" w:hAnsi="Cordia New" w:cs="Cordia New"/>
          <w:sz w:val="26"/>
          <w:szCs w:val="26"/>
          <w:lang w:val="en-GB"/>
        </w:rPr>
        <w:t xml:space="preserve">31 </w:t>
      </w:r>
      <w:r w:rsidR="00280753" w:rsidRPr="00176CBC">
        <w:rPr>
          <w:rFonts w:ascii="Cordia New" w:eastAsia="SimSun" w:hAnsi="Cordia New" w:cs="Cordia New"/>
          <w:sz w:val="26"/>
          <w:szCs w:val="26"/>
          <w:cs/>
          <w:lang w:val="en-GB"/>
        </w:rPr>
        <w:t>มีนาคม</w:t>
      </w:r>
      <w:r w:rsidR="00490AFD" w:rsidRPr="00176CBC">
        <w:rPr>
          <w:rFonts w:ascii="Cordia New" w:eastAsia="SimSun" w:hAnsi="Cordia New" w:cs="Cordia New"/>
          <w:sz w:val="26"/>
          <w:szCs w:val="26"/>
          <w:lang w:val="en-GB"/>
        </w:rPr>
        <w:t xml:space="preserve"> </w:t>
      </w:r>
      <w:r w:rsidR="002D2ADC" w:rsidRPr="00176CBC">
        <w:rPr>
          <w:rFonts w:ascii="Cordia New" w:eastAsia="SimSun" w:hAnsi="Cordia New" w:cs="Cordia New"/>
          <w:sz w:val="26"/>
          <w:szCs w:val="26"/>
        </w:rPr>
        <w:t>256</w:t>
      </w:r>
      <w:r w:rsidR="00EE436C" w:rsidRPr="00176CBC">
        <w:rPr>
          <w:rFonts w:ascii="Cordia New" w:eastAsia="SimSun" w:hAnsi="Cordia New" w:cs="Cordia New"/>
          <w:sz w:val="26"/>
          <w:szCs w:val="26"/>
        </w:rPr>
        <w:t>9</w:t>
      </w:r>
      <w:r w:rsidR="00E44CEB" w:rsidRPr="00176CBC">
        <w:rPr>
          <w:rFonts w:ascii="Cordia New" w:eastAsia="SimSun" w:hAnsi="Cordia New" w:cs="Cordia New"/>
          <w:sz w:val="26"/>
          <w:szCs w:val="26"/>
          <w:cs/>
        </w:rPr>
        <w:t xml:space="preserve"> </w:t>
      </w:r>
      <w:r w:rsidR="00AE1601" w:rsidRPr="00176CBC">
        <w:rPr>
          <w:rFonts w:ascii="Cordia New" w:hAnsi="Cordia New" w:cs="Cordia New"/>
          <w:sz w:val="26"/>
          <w:szCs w:val="26"/>
          <w:cs/>
        </w:rPr>
        <w:t>ที่ดินพร้อม</w:t>
      </w:r>
      <w:r w:rsidR="00A507A5" w:rsidRPr="00176CBC">
        <w:rPr>
          <w:rFonts w:ascii="Cordia New" w:hAnsi="Cordia New" w:cs="Cordia New"/>
          <w:sz w:val="26"/>
          <w:szCs w:val="26"/>
          <w:cs/>
        </w:rPr>
        <w:t>อาคาร</w:t>
      </w:r>
      <w:r w:rsidR="003C0CAA" w:rsidRPr="00176CBC">
        <w:rPr>
          <w:rFonts w:ascii="Cordia New" w:hAnsi="Cordia New" w:cs="Cordia New"/>
          <w:sz w:val="26"/>
          <w:szCs w:val="26"/>
          <w:cs/>
        </w:rPr>
        <w:t>และ</w:t>
      </w:r>
      <w:r w:rsidR="00AE1601" w:rsidRPr="00176CBC">
        <w:rPr>
          <w:rFonts w:ascii="Cordia New" w:hAnsi="Cordia New" w:cs="Cordia New"/>
          <w:sz w:val="26"/>
          <w:szCs w:val="26"/>
          <w:cs/>
        </w:rPr>
        <w:t>สิ่งปลูกสร้าง และเครื่องจักรสำหรับการผลิต</w:t>
      </w:r>
      <w:r w:rsidR="006D2701" w:rsidRPr="00176CBC">
        <w:rPr>
          <w:rFonts w:ascii="Cordia New" w:hAnsi="Cordia New" w:cs="Cordia New"/>
          <w:sz w:val="26"/>
          <w:szCs w:val="26"/>
          <w:cs/>
        </w:rPr>
        <w:t>ของบริษัทและบริษัทย่อย</w:t>
      </w:r>
      <w:r w:rsidR="00AE1601" w:rsidRPr="00176CBC">
        <w:rPr>
          <w:rFonts w:ascii="Cordia New" w:hAnsi="Cordia New" w:cs="Cordia New"/>
          <w:sz w:val="26"/>
          <w:szCs w:val="26"/>
          <w:cs/>
        </w:rPr>
        <w:t xml:space="preserve"> </w:t>
      </w:r>
      <w:r w:rsidR="00A507A5" w:rsidRPr="00176CBC">
        <w:rPr>
          <w:rFonts w:ascii="Cordia New" w:hAnsi="Cordia New" w:cs="Cordia New"/>
          <w:sz w:val="26"/>
          <w:szCs w:val="26"/>
          <w:cs/>
        </w:rPr>
        <w:t>ซึ่งมี</w:t>
      </w:r>
      <w:r w:rsidR="00914941" w:rsidRPr="00176CBC">
        <w:rPr>
          <w:rFonts w:ascii="Cordia New" w:hAnsi="Cordia New" w:cs="Cordia New"/>
          <w:sz w:val="26"/>
          <w:szCs w:val="26"/>
          <w:cs/>
        </w:rPr>
        <w:t>มูลค่า</w:t>
      </w:r>
      <w:r w:rsidR="002D0515" w:rsidRPr="00176CBC">
        <w:rPr>
          <w:rFonts w:ascii="Cordia New" w:hAnsi="Cordia New" w:cs="Cordia New"/>
          <w:sz w:val="26"/>
          <w:szCs w:val="26"/>
          <w:cs/>
        </w:rPr>
        <w:t>สุทธิ</w:t>
      </w:r>
      <w:r w:rsidR="00AE1601" w:rsidRPr="00176CBC">
        <w:rPr>
          <w:rFonts w:ascii="Cordia New" w:hAnsi="Cordia New" w:cs="Cordia New"/>
          <w:sz w:val="26"/>
          <w:szCs w:val="26"/>
          <w:cs/>
        </w:rPr>
        <w:t>ตามบัญชีใน</w:t>
      </w:r>
      <w:r w:rsidR="005657B3" w:rsidRPr="00176CBC">
        <w:rPr>
          <w:rFonts w:ascii="Cordia New" w:hAnsi="Cordia New" w:cs="Cordia New"/>
          <w:sz w:val="26"/>
          <w:szCs w:val="26"/>
          <w:cs/>
        </w:rPr>
        <w:t>ข้อมูลทางการเงินรวม</w:t>
      </w:r>
      <w:r w:rsidR="00AE1601" w:rsidRPr="00176CBC">
        <w:rPr>
          <w:rFonts w:ascii="Cordia New" w:hAnsi="Cordia New" w:cs="Cordia New"/>
          <w:sz w:val="26"/>
          <w:szCs w:val="26"/>
          <w:cs/>
        </w:rPr>
        <w:t>จำนวน</w:t>
      </w:r>
      <w:r w:rsidR="00A029D2" w:rsidRPr="00176CBC">
        <w:rPr>
          <w:rFonts w:ascii="Cordia New" w:hAnsi="Cordia New" w:cs="Cordia New"/>
          <w:sz w:val="26"/>
          <w:szCs w:val="26"/>
        </w:rPr>
        <w:t xml:space="preserve"> </w:t>
      </w:r>
      <w:r w:rsidR="001D30D5">
        <w:rPr>
          <w:rFonts w:ascii="Cordia New" w:hAnsi="Cordia New" w:cs="Cordia New"/>
          <w:sz w:val="26"/>
          <w:szCs w:val="26"/>
          <w:lang w:val="en-GB"/>
        </w:rPr>
        <w:t xml:space="preserve">80.18 </w:t>
      </w:r>
      <w:r w:rsidR="00AE1601" w:rsidRPr="00176CBC">
        <w:rPr>
          <w:rFonts w:ascii="Cordia New" w:hAnsi="Cordia New" w:cs="Cordia New"/>
          <w:sz w:val="26"/>
          <w:szCs w:val="26"/>
          <w:cs/>
        </w:rPr>
        <w:t>ล้านบาท และใน</w:t>
      </w:r>
      <w:r w:rsidR="007478AE" w:rsidRPr="00176CBC">
        <w:rPr>
          <w:rFonts w:ascii="Cordia New" w:hAnsi="Cordia New" w:cs="Cordia New"/>
          <w:sz w:val="26"/>
          <w:szCs w:val="26"/>
          <w:cs/>
        </w:rPr>
        <w:t>ข้อมูลทางการเงิน</w:t>
      </w:r>
      <w:r w:rsidR="00AE1601" w:rsidRPr="00176CBC">
        <w:rPr>
          <w:rFonts w:ascii="Cordia New" w:hAnsi="Cordia New" w:cs="Cordia New"/>
          <w:sz w:val="26"/>
          <w:szCs w:val="26"/>
          <w:cs/>
        </w:rPr>
        <w:t>เฉพาะ</w:t>
      </w:r>
      <w:r w:rsidR="00725007" w:rsidRPr="00176CBC">
        <w:rPr>
          <w:rFonts w:ascii="Cordia New" w:hAnsi="Cordia New" w:cs="Cordia New"/>
          <w:sz w:val="26"/>
          <w:szCs w:val="26"/>
          <w:cs/>
        </w:rPr>
        <w:t>กิจการ</w:t>
      </w:r>
      <w:r w:rsidR="00AE1601" w:rsidRPr="00176CBC">
        <w:rPr>
          <w:rFonts w:ascii="Cordia New" w:hAnsi="Cordia New" w:cs="Cordia New"/>
          <w:sz w:val="26"/>
          <w:szCs w:val="26"/>
          <w:cs/>
        </w:rPr>
        <w:t>จำนวน</w:t>
      </w:r>
      <w:r w:rsidR="00542BA9" w:rsidRPr="00176CBC">
        <w:rPr>
          <w:rFonts w:ascii="Cordia New" w:hAnsi="Cordia New" w:cs="Cordia New"/>
          <w:sz w:val="26"/>
          <w:szCs w:val="26"/>
        </w:rPr>
        <w:t xml:space="preserve"> </w:t>
      </w:r>
      <w:r w:rsidR="001D30D5">
        <w:rPr>
          <w:rFonts w:ascii="Cordia New" w:hAnsi="Cordia New" w:cs="Cordia New"/>
          <w:sz w:val="26"/>
          <w:szCs w:val="26"/>
        </w:rPr>
        <w:t>73</w:t>
      </w:r>
      <w:r w:rsidR="00A71497">
        <w:rPr>
          <w:rFonts w:ascii="Cordia New" w:hAnsi="Cordia New" w:cs="Cordia New"/>
          <w:sz w:val="26"/>
          <w:szCs w:val="26"/>
        </w:rPr>
        <w:t>.34</w:t>
      </w:r>
      <w:r w:rsidR="001D30D5">
        <w:rPr>
          <w:rFonts w:ascii="Cordia New" w:hAnsi="Cordia New" w:cs="Cordia New"/>
          <w:sz w:val="26"/>
          <w:szCs w:val="26"/>
        </w:rPr>
        <w:t xml:space="preserve"> </w:t>
      </w:r>
      <w:r w:rsidR="00AE1601" w:rsidRPr="00176CBC">
        <w:rPr>
          <w:rFonts w:ascii="Cordia New" w:hAnsi="Cordia New" w:cs="Cordia New"/>
          <w:sz w:val="26"/>
          <w:szCs w:val="26"/>
          <w:cs/>
        </w:rPr>
        <w:t xml:space="preserve">ล้านบาท </w:t>
      </w:r>
      <w:r w:rsidR="00DD48BF" w:rsidRPr="00176CBC">
        <w:rPr>
          <w:rFonts w:ascii="Cordia New" w:hAnsi="Cordia New" w:cs="Cordia New"/>
          <w:sz w:val="26"/>
          <w:szCs w:val="26"/>
        </w:rPr>
        <w:br/>
      </w:r>
      <w:r w:rsidR="00A507A5" w:rsidRPr="00176CBC">
        <w:rPr>
          <w:rFonts w:ascii="Cordia New" w:hAnsi="Cordia New" w:cs="Cordia New"/>
          <w:sz w:val="26"/>
          <w:szCs w:val="26"/>
          <w:cs/>
        </w:rPr>
        <w:t>ติดจำนอง</w:t>
      </w:r>
      <w:r w:rsidR="00AE1601" w:rsidRPr="00176CBC">
        <w:rPr>
          <w:rFonts w:ascii="Cordia New" w:hAnsi="Cordia New" w:cs="Cordia New"/>
          <w:sz w:val="26"/>
          <w:szCs w:val="26"/>
          <w:cs/>
        </w:rPr>
        <w:t>หลักประกันเงินเบิกเกินบัญชี เงินกู้ยืมและวงเงินสินเชื่ออื่น</w:t>
      </w:r>
      <w:r w:rsidR="00E031DE" w:rsidRPr="00176CBC">
        <w:rPr>
          <w:rFonts w:ascii="Cordia New" w:hAnsi="Cordia New" w:cs="Cordia New"/>
          <w:sz w:val="26"/>
          <w:szCs w:val="26"/>
          <w:cs/>
        </w:rPr>
        <w:t xml:space="preserve"> </w:t>
      </w:r>
      <w:r w:rsidR="00AE1601" w:rsidRPr="00176CBC">
        <w:rPr>
          <w:rFonts w:ascii="Cordia New" w:hAnsi="Cordia New" w:cs="Cordia New"/>
          <w:sz w:val="26"/>
          <w:szCs w:val="26"/>
          <w:cs/>
        </w:rPr>
        <w:t>ๆ จาก</w:t>
      </w:r>
      <w:r w:rsidR="002170F8" w:rsidRPr="00176CBC">
        <w:rPr>
          <w:rFonts w:ascii="Cordia New" w:hAnsi="Cordia New" w:cs="Cordia New"/>
          <w:sz w:val="26"/>
          <w:szCs w:val="26"/>
          <w:cs/>
        </w:rPr>
        <w:t>ธนาคาร</w:t>
      </w:r>
      <w:r w:rsidR="00AE1601" w:rsidRPr="00176CBC">
        <w:rPr>
          <w:rFonts w:ascii="Cordia New" w:hAnsi="Cordia New" w:cs="Cordia New"/>
          <w:sz w:val="26"/>
          <w:szCs w:val="26"/>
        </w:rPr>
        <w:t xml:space="preserve"> </w:t>
      </w:r>
      <w:r w:rsidR="006E5497" w:rsidRPr="00176CBC">
        <w:rPr>
          <w:rFonts w:ascii="Cordia New" w:hAnsi="Cordia New" w:cs="Cordia New"/>
          <w:sz w:val="26"/>
          <w:szCs w:val="26"/>
          <w:cs/>
        </w:rPr>
        <w:t xml:space="preserve">ตามที่กล่าวไว้ในหมายเหตุ </w:t>
      </w:r>
      <w:r w:rsidR="006E5497" w:rsidRPr="00176CBC">
        <w:rPr>
          <w:rFonts w:ascii="Cordia New" w:hAnsi="Cordia New" w:cs="Cordia New"/>
          <w:sz w:val="26"/>
          <w:szCs w:val="26"/>
        </w:rPr>
        <w:t>1</w:t>
      </w:r>
      <w:r w:rsidR="00C311C6">
        <w:rPr>
          <w:rFonts w:ascii="Cordia New" w:hAnsi="Cordia New" w:cs="Cordia New"/>
          <w:sz w:val="26"/>
          <w:szCs w:val="26"/>
        </w:rPr>
        <w:t>3</w:t>
      </w:r>
      <w:r w:rsidR="006E5497" w:rsidRPr="00176CBC">
        <w:rPr>
          <w:rFonts w:ascii="Cordia New" w:hAnsi="Cordia New" w:cs="Cordia New"/>
          <w:sz w:val="26"/>
          <w:szCs w:val="26"/>
        </w:rPr>
        <w:t>.2</w:t>
      </w:r>
    </w:p>
    <w:p w14:paraId="6653399A" w14:textId="77777777" w:rsidR="00741EFF" w:rsidRPr="00490AFD" w:rsidRDefault="00741EFF" w:rsidP="00741EFF">
      <w:pPr>
        <w:pStyle w:val="CordiaNew"/>
        <w:tabs>
          <w:tab w:val="clear" w:pos="4153"/>
        </w:tabs>
        <w:ind w:left="360"/>
        <w:jc w:val="thaiDistribute"/>
        <w:rPr>
          <w:rFonts w:ascii="Cordia New" w:hAnsi="Cordia New" w:cs="Cordia New"/>
          <w:b/>
          <w:bCs/>
          <w:color w:val="auto"/>
          <w:sz w:val="26"/>
          <w:szCs w:val="26"/>
        </w:rPr>
      </w:pPr>
    </w:p>
    <w:p w14:paraId="25E83A5E" w14:textId="7CD0E7DB" w:rsidR="007C4BC1" w:rsidRDefault="007C4BC1" w:rsidP="00817ACE">
      <w:pPr>
        <w:pStyle w:val="CordiaNew"/>
        <w:numPr>
          <w:ilvl w:val="0"/>
          <w:numId w:val="26"/>
        </w:numPr>
        <w:tabs>
          <w:tab w:val="clear" w:pos="4153"/>
        </w:tabs>
        <w:jc w:val="thaiDistribute"/>
        <w:rPr>
          <w:rFonts w:ascii="Cordia New" w:hAnsi="Cordia New" w:cs="Cordia New"/>
          <w:b/>
          <w:bCs/>
          <w:color w:val="auto"/>
          <w:sz w:val="26"/>
          <w:szCs w:val="26"/>
          <w:lang w:val="th-TH"/>
        </w:rPr>
      </w:pPr>
      <w:r>
        <w:rPr>
          <w:rFonts w:ascii="Cordia New" w:hAnsi="Cordia New" w:cs="Cordia New" w:hint="cs"/>
          <w:b/>
          <w:bCs/>
          <w:color w:val="auto"/>
          <w:sz w:val="26"/>
          <w:szCs w:val="26"/>
          <w:cs/>
          <w:lang w:val="th-TH"/>
        </w:rPr>
        <w:t>สัญญาเช่า</w:t>
      </w:r>
    </w:p>
    <w:p w14:paraId="5C28CDCB" w14:textId="77777777" w:rsidR="007C4BC1" w:rsidRDefault="007C4BC1" w:rsidP="007C4BC1">
      <w:pPr>
        <w:pStyle w:val="CordiaNew"/>
        <w:tabs>
          <w:tab w:val="clear" w:pos="4153"/>
        </w:tabs>
        <w:ind w:left="360"/>
        <w:jc w:val="thaiDistribute"/>
        <w:rPr>
          <w:rFonts w:ascii="Cordia New" w:hAnsi="Cordia New" w:cs="Cordia New"/>
          <w:b/>
          <w:bCs/>
          <w:color w:val="auto"/>
          <w:sz w:val="26"/>
          <w:szCs w:val="26"/>
          <w:lang w:val="th-TH"/>
        </w:rPr>
      </w:pPr>
    </w:p>
    <w:p w14:paraId="30A760E1" w14:textId="6C9BD60E" w:rsidR="0099445B" w:rsidRPr="00EF48EF" w:rsidRDefault="00F220C9" w:rsidP="00817ACE">
      <w:pPr>
        <w:pStyle w:val="CordiaNew"/>
        <w:numPr>
          <w:ilvl w:val="1"/>
          <w:numId w:val="26"/>
        </w:numPr>
        <w:tabs>
          <w:tab w:val="clear" w:pos="4153"/>
        </w:tabs>
        <w:ind w:left="900" w:hanging="540"/>
        <w:jc w:val="thaiDistribute"/>
        <w:rPr>
          <w:rFonts w:ascii="Cordia New" w:hAnsi="Cordia New" w:cs="Cordia New"/>
          <w:b/>
          <w:bCs/>
          <w:color w:val="auto"/>
          <w:sz w:val="26"/>
          <w:szCs w:val="26"/>
          <w:lang w:val="th-TH"/>
        </w:rPr>
      </w:pPr>
      <w:r w:rsidRPr="00EF48EF">
        <w:rPr>
          <w:rFonts w:ascii="Cordia New" w:hAnsi="Cordia New" w:cs="Cordia New" w:hint="cs"/>
          <w:b/>
          <w:bCs/>
          <w:color w:val="auto"/>
          <w:sz w:val="26"/>
          <w:szCs w:val="26"/>
          <w:cs/>
          <w:lang w:val="th-TH"/>
        </w:rPr>
        <w:t>สินทรัพย์สิทธิการใช้</w:t>
      </w:r>
    </w:p>
    <w:p w14:paraId="479ADD4A" w14:textId="77777777" w:rsidR="00E73004" w:rsidRPr="00EF48EF" w:rsidRDefault="00E73004" w:rsidP="00480D2B">
      <w:pPr>
        <w:pStyle w:val="CordiaNew"/>
        <w:tabs>
          <w:tab w:val="clear" w:pos="4153"/>
        </w:tabs>
        <w:ind w:left="900"/>
        <w:jc w:val="thaiDistribute"/>
        <w:rPr>
          <w:rFonts w:ascii="Cordia New" w:hAnsi="Cordia New" w:cs="Cordia New"/>
          <w:sz w:val="26"/>
          <w:szCs w:val="26"/>
        </w:rPr>
      </w:pPr>
    </w:p>
    <w:p w14:paraId="42C9E1D9" w14:textId="2F77F7CC" w:rsidR="009E34EC" w:rsidRPr="00EF48EF" w:rsidRDefault="00AE299B" w:rsidP="00480D2B">
      <w:pPr>
        <w:pStyle w:val="BodyText"/>
        <w:tabs>
          <w:tab w:val="clear" w:pos="227"/>
          <w:tab w:val="clear" w:pos="454"/>
        </w:tabs>
        <w:spacing w:after="0" w:line="240" w:lineRule="auto"/>
        <w:ind w:left="900"/>
        <w:jc w:val="thaiDistribute"/>
        <w:rPr>
          <w:rFonts w:ascii="Cordia New" w:hAnsi="Cordia New" w:cs="Cordia New"/>
          <w:sz w:val="26"/>
          <w:szCs w:val="26"/>
          <w:cs/>
        </w:rPr>
      </w:pPr>
      <w:r>
        <w:rPr>
          <w:rFonts w:ascii="Cordia New" w:hAnsi="Cordia New" w:cs="Cordia New" w:hint="cs"/>
          <w:sz w:val="26"/>
          <w:szCs w:val="26"/>
          <w:cs/>
        </w:rPr>
        <w:t>การกระทบยอด</w:t>
      </w:r>
      <w:r w:rsidR="000D7580">
        <w:rPr>
          <w:rFonts w:ascii="Cordia New" w:hAnsi="Cordia New" w:cs="Cordia New" w:hint="cs"/>
          <w:sz w:val="26"/>
          <w:szCs w:val="26"/>
          <w:cs/>
        </w:rPr>
        <w:t>การเปลี่ยนแปลงในยอดคงเหลือของสินทรัพย์สิทธิการใช้ สำหรับงวด</w:t>
      </w:r>
      <w:r w:rsidR="00EE436C">
        <w:rPr>
          <w:rFonts w:ascii="Cordia New" w:hAnsi="Cordia New" w:cs="Cordia New" w:hint="cs"/>
          <w:sz w:val="26"/>
          <w:szCs w:val="26"/>
          <w:cs/>
        </w:rPr>
        <w:t>สาม</w:t>
      </w:r>
      <w:r w:rsidR="000D7580">
        <w:rPr>
          <w:rFonts w:ascii="Cordia New" w:hAnsi="Cordia New" w:cs="Cordia New" w:hint="cs"/>
          <w:sz w:val="26"/>
          <w:szCs w:val="26"/>
          <w:cs/>
        </w:rPr>
        <w:t xml:space="preserve">เดือนสิ้นสุดวันที่ </w:t>
      </w:r>
      <w:r w:rsidR="00280753" w:rsidRPr="00280753">
        <w:rPr>
          <w:rFonts w:ascii="Cordia New" w:hAnsi="Cordia New" w:cs="Cordia New"/>
          <w:sz w:val="26"/>
          <w:szCs w:val="26"/>
        </w:rPr>
        <w:t xml:space="preserve">31 </w:t>
      </w:r>
      <w:r w:rsidR="00280753" w:rsidRPr="00280753">
        <w:rPr>
          <w:rFonts w:ascii="Cordia New" w:hAnsi="Cordia New" w:cs="Cordia New"/>
          <w:sz w:val="26"/>
          <w:szCs w:val="26"/>
          <w:cs/>
        </w:rPr>
        <w:t>มีนาคม</w:t>
      </w:r>
      <w:r w:rsidR="00490AFD">
        <w:rPr>
          <w:rFonts w:ascii="Cordia New" w:eastAsia="SimSun" w:hAnsi="Cordia New" w:cs="Cordia New"/>
          <w:sz w:val="26"/>
          <w:szCs w:val="26"/>
          <w:lang w:val="en-GB"/>
        </w:rPr>
        <w:t xml:space="preserve"> </w:t>
      </w:r>
      <w:r w:rsidR="000D7580">
        <w:rPr>
          <w:rFonts w:ascii="Cordia New" w:hAnsi="Cordia New" w:cs="Cordia New"/>
          <w:sz w:val="26"/>
          <w:szCs w:val="26"/>
        </w:rPr>
        <w:t>256</w:t>
      </w:r>
      <w:r w:rsidR="00EE436C">
        <w:rPr>
          <w:rFonts w:ascii="Cordia New" w:hAnsi="Cordia New" w:cs="Cordia New"/>
          <w:sz w:val="26"/>
          <w:szCs w:val="26"/>
        </w:rPr>
        <w:t>9</w:t>
      </w:r>
      <w:r w:rsidR="000D7580">
        <w:rPr>
          <w:rFonts w:ascii="Cordia New" w:hAnsi="Cordia New" w:cs="Cordia New"/>
          <w:sz w:val="26"/>
          <w:szCs w:val="26"/>
        </w:rPr>
        <w:t xml:space="preserve"> </w:t>
      </w:r>
      <w:r w:rsidR="008C3B0E">
        <w:rPr>
          <w:rFonts w:ascii="Cordia New" w:hAnsi="Cordia New" w:cs="Cordia New" w:hint="cs"/>
          <w:sz w:val="26"/>
          <w:szCs w:val="26"/>
          <w:cs/>
        </w:rPr>
        <w:t>มี</w:t>
      </w:r>
      <w:r w:rsidR="000D7580">
        <w:rPr>
          <w:rFonts w:ascii="Cordia New" w:hAnsi="Cordia New" w:cs="Cordia New" w:hint="cs"/>
          <w:sz w:val="26"/>
          <w:szCs w:val="26"/>
          <w:cs/>
        </w:rPr>
        <w:t>ดังนี้</w:t>
      </w:r>
    </w:p>
    <w:p w14:paraId="4F637C8D" w14:textId="77777777" w:rsidR="00F8583D" w:rsidRPr="00EF48EF" w:rsidRDefault="00F8583D" w:rsidP="00480D2B">
      <w:pPr>
        <w:pStyle w:val="CordiaNew"/>
        <w:tabs>
          <w:tab w:val="clear" w:pos="4153"/>
        </w:tabs>
        <w:ind w:left="900"/>
        <w:jc w:val="thaiDistribute"/>
        <w:rPr>
          <w:rFonts w:ascii="Cordia New" w:hAnsi="Cordia New" w:cs="Cordia New"/>
          <w:sz w:val="26"/>
          <w:szCs w:val="26"/>
        </w:rPr>
      </w:pPr>
    </w:p>
    <w:tbl>
      <w:tblPr>
        <w:tblW w:w="8703" w:type="dxa"/>
        <w:tblInd w:w="819" w:type="dxa"/>
        <w:tblLayout w:type="fixed"/>
        <w:tblCellMar>
          <w:left w:w="72" w:type="dxa"/>
          <w:right w:w="72" w:type="dxa"/>
        </w:tblCellMar>
        <w:tblLook w:val="0000" w:firstRow="0" w:lastRow="0" w:firstColumn="0" w:lastColumn="0" w:noHBand="0" w:noVBand="0"/>
      </w:tblPr>
      <w:tblGrid>
        <w:gridCol w:w="3627"/>
        <w:gridCol w:w="2412"/>
        <w:gridCol w:w="234"/>
        <w:gridCol w:w="2430"/>
      </w:tblGrid>
      <w:tr w:rsidR="00361F29" w:rsidRPr="00EF48EF" w14:paraId="77BEB381" w14:textId="77777777" w:rsidTr="00DC76B1">
        <w:trPr>
          <w:cantSplit/>
        </w:trPr>
        <w:tc>
          <w:tcPr>
            <w:tcW w:w="3627" w:type="dxa"/>
          </w:tcPr>
          <w:p w14:paraId="18A4CE48" w14:textId="1FA5633C" w:rsidR="00361F29" w:rsidRPr="00EF48EF" w:rsidRDefault="00741EFF"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EF48EF">
              <w:rPr>
                <w:rFonts w:ascii="Cordia New" w:hAnsi="Cordia New" w:cs="Cordia New" w:hint="cs"/>
                <w:sz w:val="26"/>
                <w:szCs w:val="26"/>
                <w:cs/>
              </w:rPr>
              <w:t>(หน่วย : พันบาท)</w:t>
            </w:r>
          </w:p>
        </w:tc>
        <w:tc>
          <w:tcPr>
            <w:tcW w:w="2412" w:type="dxa"/>
            <w:tcBorders>
              <w:bottom w:val="single" w:sz="4" w:space="0" w:color="auto"/>
            </w:tcBorders>
          </w:tcPr>
          <w:p w14:paraId="262785FE" w14:textId="3A5EA9AD" w:rsidR="00361F29" w:rsidRPr="00EF48EF" w:rsidRDefault="00361F29" w:rsidP="00741EFF">
            <w:pPr>
              <w:spacing w:line="380" w:lineRule="exact"/>
              <w:jc w:val="center"/>
              <w:rPr>
                <w:rFonts w:ascii="Cordia New" w:hAnsi="Cordia New" w:cs="Cordia New"/>
                <w:sz w:val="26"/>
                <w:szCs w:val="26"/>
                <w:cs/>
              </w:rPr>
            </w:pPr>
            <w:r w:rsidRPr="00EF48EF">
              <w:rPr>
                <w:rFonts w:ascii="Cordia New" w:eastAsia="Browallia New" w:hAnsi="Cordia New" w:cs="Cordia New" w:hint="cs"/>
                <w:sz w:val="26"/>
                <w:szCs w:val="26"/>
                <w:cs/>
              </w:rPr>
              <w:t>ข้อมูลทางการเงินรวม</w:t>
            </w:r>
          </w:p>
        </w:tc>
        <w:tc>
          <w:tcPr>
            <w:tcW w:w="234" w:type="dxa"/>
          </w:tcPr>
          <w:p w14:paraId="554C2289" w14:textId="77777777" w:rsidR="00361F29" w:rsidRPr="00EF48EF" w:rsidRDefault="00361F29" w:rsidP="00741EFF">
            <w:pPr>
              <w:tabs>
                <w:tab w:val="left" w:pos="3390"/>
              </w:tabs>
              <w:spacing w:line="380" w:lineRule="exact"/>
              <w:ind w:left="426"/>
              <w:jc w:val="thaiDistribute"/>
              <w:rPr>
                <w:rFonts w:ascii="Cordia New" w:hAnsi="Cordia New" w:cs="Cordia New"/>
                <w:sz w:val="26"/>
                <w:szCs w:val="26"/>
                <w:cs/>
              </w:rPr>
            </w:pPr>
          </w:p>
        </w:tc>
        <w:tc>
          <w:tcPr>
            <w:tcW w:w="2430" w:type="dxa"/>
            <w:tcBorders>
              <w:bottom w:val="single" w:sz="4" w:space="0" w:color="auto"/>
            </w:tcBorders>
          </w:tcPr>
          <w:p w14:paraId="64D5C3A0" w14:textId="5BDACCFE" w:rsidR="00361F29" w:rsidRPr="00EF48EF" w:rsidRDefault="00361F29" w:rsidP="00741EFF">
            <w:pPr>
              <w:spacing w:line="380" w:lineRule="exact"/>
              <w:jc w:val="center"/>
              <w:rPr>
                <w:rFonts w:ascii="Cordia New" w:hAnsi="Cordia New" w:cs="Cordia New"/>
                <w:sz w:val="26"/>
                <w:szCs w:val="26"/>
                <w:cs/>
              </w:rPr>
            </w:pPr>
            <w:r w:rsidRPr="00EF48EF">
              <w:rPr>
                <w:rFonts w:ascii="Cordia New" w:eastAsia="Browallia New" w:hAnsi="Cordia New" w:cs="Cordia New" w:hint="cs"/>
                <w:sz w:val="26"/>
                <w:szCs w:val="26"/>
                <w:cs/>
              </w:rPr>
              <w:t>ข้อมูลทางการเงินเฉพาะ</w:t>
            </w:r>
            <w:r w:rsidR="00EA69AB" w:rsidRPr="00EA69AB">
              <w:rPr>
                <w:rFonts w:ascii="Cordia New" w:eastAsia="Browallia New" w:hAnsi="Cordia New" w:cs="Cordia New"/>
                <w:sz w:val="26"/>
                <w:szCs w:val="26"/>
                <w:cs/>
              </w:rPr>
              <w:t>กิจการ</w:t>
            </w:r>
          </w:p>
        </w:tc>
      </w:tr>
      <w:tr w:rsidR="00516434" w:rsidRPr="00EF48EF" w14:paraId="3DEAFBFA" w14:textId="77777777" w:rsidTr="00DC76B1">
        <w:trPr>
          <w:cantSplit/>
        </w:trPr>
        <w:tc>
          <w:tcPr>
            <w:tcW w:w="3627" w:type="dxa"/>
          </w:tcPr>
          <w:p w14:paraId="69F948A8" w14:textId="77777777" w:rsidR="00516434" w:rsidRPr="00EF48EF" w:rsidRDefault="00516434" w:rsidP="00741EFF">
            <w:pPr>
              <w:tabs>
                <w:tab w:val="left" w:pos="3390"/>
              </w:tabs>
              <w:spacing w:line="380" w:lineRule="exact"/>
              <w:ind w:left="426"/>
              <w:jc w:val="thaiDistribute"/>
              <w:rPr>
                <w:rFonts w:ascii="Cordia New" w:hAnsi="Cordia New" w:cs="Cordia New"/>
                <w:sz w:val="26"/>
                <w:szCs w:val="26"/>
                <w:cs/>
                <w:lang w:val="en-GB"/>
              </w:rPr>
            </w:pPr>
          </w:p>
        </w:tc>
        <w:tc>
          <w:tcPr>
            <w:tcW w:w="2412" w:type="dxa"/>
            <w:tcBorders>
              <w:top w:val="single" w:sz="4" w:space="0" w:color="auto"/>
            </w:tcBorders>
          </w:tcPr>
          <w:p w14:paraId="1808418B" w14:textId="77777777" w:rsidR="00516434" w:rsidRPr="00EF48EF" w:rsidRDefault="00516434" w:rsidP="00741EFF">
            <w:pPr>
              <w:tabs>
                <w:tab w:val="left" w:pos="3390"/>
              </w:tabs>
              <w:spacing w:line="380" w:lineRule="exact"/>
              <w:ind w:left="426"/>
              <w:jc w:val="thaiDistribute"/>
              <w:rPr>
                <w:rFonts w:ascii="Cordia New" w:hAnsi="Cordia New" w:cs="Cordia New"/>
                <w:sz w:val="26"/>
                <w:szCs w:val="26"/>
                <w:cs/>
              </w:rPr>
            </w:pPr>
          </w:p>
        </w:tc>
        <w:tc>
          <w:tcPr>
            <w:tcW w:w="234" w:type="dxa"/>
          </w:tcPr>
          <w:p w14:paraId="0FC72B6B" w14:textId="77777777" w:rsidR="00516434" w:rsidRPr="00EF48EF" w:rsidRDefault="00516434" w:rsidP="00741EFF">
            <w:pPr>
              <w:tabs>
                <w:tab w:val="left" w:pos="3390"/>
              </w:tabs>
              <w:spacing w:line="380" w:lineRule="exact"/>
              <w:ind w:left="426"/>
              <w:jc w:val="thaiDistribute"/>
              <w:rPr>
                <w:rFonts w:ascii="Cordia New" w:hAnsi="Cordia New" w:cs="Cordia New"/>
                <w:sz w:val="26"/>
                <w:szCs w:val="26"/>
                <w:cs/>
              </w:rPr>
            </w:pPr>
          </w:p>
        </w:tc>
        <w:tc>
          <w:tcPr>
            <w:tcW w:w="2430" w:type="dxa"/>
            <w:tcBorders>
              <w:top w:val="single" w:sz="4" w:space="0" w:color="auto"/>
            </w:tcBorders>
          </w:tcPr>
          <w:p w14:paraId="66D96B01" w14:textId="77777777" w:rsidR="00516434" w:rsidRPr="00EF48EF" w:rsidRDefault="00516434" w:rsidP="00741EFF">
            <w:pPr>
              <w:tabs>
                <w:tab w:val="left" w:pos="3390"/>
              </w:tabs>
              <w:spacing w:line="380" w:lineRule="exact"/>
              <w:ind w:left="426"/>
              <w:jc w:val="thaiDistribute"/>
              <w:rPr>
                <w:rFonts w:ascii="Cordia New" w:hAnsi="Cordia New" w:cs="Cordia New"/>
                <w:sz w:val="26"/>
                <w:szCs w:val="26"/>
                <w:cs/>
              </w:rPr>
            </w:pPr>
          </w:p>
        </w:tc>
      </w:tr>
      <w:tr w:rsidR="00BD01DA" w:rsidRPr="00EF48EF" w14:paraId="158D9FEA" w14:textId="77777777" w:rsidTr="003C3EA1">
        <w:trPr>
          <w:cantSplit/>
          <w:trHeight w:val="80"/>
        </w:trPr>
        <w:tc>
          <w:tcPr>
            <w:tcW w:w="3627" w:type="dxa"/>
          </w:tcPr>
          <w:p w14:paraId="7AD16DE6" w14:textId="07AD94C3" w:rsidR="00BD01DA" w:rsidRPr="00EF48EF" w:rsidRDefault="00BD01DA" w:rsidP="00BD0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lang w:val="en-GB"/>
              </w:rPr>
            </w:pPr>
            <w:r>
              <w:rPr>
                <w:rFonts w:ascii="Cordia New" w:hAnsi="Cordia New" w:cs="Cordia New" w:hint="cs"/>
                <w:sz w:val="26"/>
                <w:szCs w:val="26"/>
                <w:cs/>
              </w:rPr>
              <w:t>ยอดคงเหลือ</w:t>
            </w:r>
            <w:r w:rsidRPr="00EF48EF">
              <w:rPr>
                <w:rFonts w:ascii="Cordia New" w:hAnsi="Cordia New" w:cs="Cordia New" w:hint="cs"/>
                <w:sz w:val="26"/>
                <w:szCs w:val="26"/>
                <w:cs/>
              </w:rPr>
              <w:t xml:space="preserve"> ณ วันที่ </w:t>
            </w:r>
            <w:r w:rsidRPr="00EF48EF">
              <w:rPr>
                <w:rFonts w:ascii="Cordia New" w:hAnsi="Cordia New" w:cs="Cordia New" w:hint="cs"/>
                <w:sz w:val="26"/>
                <w:szCs w:val="26"/>
                <w:lang w:val="en-GB"/>
              </w:rPr>
              <w:t xml:space="preserve">1 </w:t>
            </w:r>
            <w:r w:rsidRPr="00EF48EF">
              <w:rPr>
                <w:rFonts w:ascii="Cordia New" w:hAnsi="Cordia New" w:cs="Cordia New" w:hint="cs"/>
                <w:sz w:val="26"/>
                <w:szCs w:val="26"/>
                <w:cs/>
                <w:lang w:val="en-GB"/>
              </w:rPr>
              <w:t xml:space="preserve">มกราคม </w:t>
            </w:r>
            <w:r w:rsidRPr="00EF48EF">
              <w:rPr>
                <w:rFonts w:ascii="Cordia New" w:hAnsi="Cordia New" w:cs="Cordia New" w:hint="cs"/>
                <w:sz w:val="26"/>
                <w:szCs w:val="26"/>
                <w:lang w:val="en-GB"/>
              </w:rPr>
              <w:t>256</w:t>
            </w:r>
            <w:r>
              <w:rPr>
                <w:rFonts w:ascii="Cordia New" w:hAnsi="Cordia New" w:cs="Cordia New"/>
                <w:sz w:val="26"/>
                <w:szCs w:val="26"/>
              </w:rPr>
              <w:t>9</w:t>
            </w:r>
          </w:p>
        </w:tc>
        <w:tc>
          <w:tcPr>
            <w:tcW w:w="2412" w:type="dxa"/>
            <w:vAlign w:val="center"/>
          </w:tcPr>
          <w:p w14:paraId="6478858D" w14:textId="4E5114FF" w:rsidR="00BD01DA" w:rsidRPr="001B7485" w:rsidRDefault="00BD01DA" w:rsidP="00BD0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rPr>
            </w:pPr>
            <w:r w:rsidRPr="001B7485">
              <w:rPr>
                <w:rFonts w:ascii="Cordia New" w:hAnsi="Cordia New" w:cs="Cordia New"/>
                <w:sz w:val="26"/>
                <w:szCs w:val="26"/>
              </w:rPr>
              <w:t>13,077</w:t>
            </w:r>
          </w:p>
        </w:tc>
        <w:tc>
          <w:tcPr>
            <w:tcW w:w="234" w:type="dxa"/>
          </w:tcPr>
          <w:p w14:paraId="7EA861B6" w14:textId="77777777" w:rsidR="00BD01DA" w:rsidRPr="00EF48EF" w:rsidRDefault="00BD01DA" w:rsidP="00BD0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c>
          <w:tcPr>
            <w:tcW w:w="2430" w:type="dxa"/>
          </w:tcPr>
          <w:p w14:paraId="1CB98E1D" w14:textId="72D5B6CC" w:rsidR="00BD01DA" w:rsidRPr="00F44B05" w:rsidRDefault="00BD01DA" w:rsidP="00BD0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Theme="minorBidi" w:hAnsiTheme="minorBidi" w:cstheme="minorBidi"/>
                <w:sz w:val="26"/>
                <w:szCs w:val="26"/>
              </w:rPr>
            </w:pPr>
            <w:r w:rsidRPr="00F44B05">
              <w:rPr>
                <w:rFonts w:asciiTheme="minorBidi" w:hAnsiTheme="minorBidi" w:cstheme="minorBidi"/>
                <w:sz w:val="26"/>
                <w:szCs w:val="26"/>
              </w:rPr>
              <w:t>54,859</w:t>
            </w:r>
          </w:p>
        </w:tc>
      </w:tr>
      <w:tr w:rsidR="00A12D43" w:rsidRPr="00EF48EF" w14:paraId="283F28F7" w14:textId="77777777" w:rsidTr="003C3EA1">
        <w:trPr>
          <w:cantSplit/>
        </w:trPr>
        <w:tc>
          <w:tcPr>
            <w:tcW w:w="3627" w:type="dxa"/>
          </w:tcPr>
          <w:p w14:paraId="20F7522D" w14:textId="7B485B69" w:rsidR="00A12D43" w:rsidRPr="00EF48EF" w:rsidRDefault="00A12D43" w:rsidP="00A1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EF48EF">
              <w:rPr>
                <w:rFonts w:ascii="Cordia New" w:hAnsi="Cordia New" w:cs="Cordia New" w:hint="cs"/>
                <w:sz w:val="26"/>
                <w:szCs w:val="26"/>
                <w:cs/>
              </w:rPr>
              <w:t>ค่าเสื่อมราคาสำหรับงวด</w:t>
            </w:r>
          </w:p>
        </w:tc>
        <w:tc>
          <w:tcPr>
            <w:tcW w:w="2412" w:type="dxa"/>
            <w:vAlign w:val="center"/>
          </w:tcPr>
          <w:p w14:paraId="7EE67ADA" w14:textId="52FF5AA4" w:rsidR="00A12D43" w:rsidRPr="001B7485" w:rsidRDefault="00A12D43" w:rsidP="00A1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rPr>
            </w:pPr>
            <w:r w:rsidRPr="001B7485">
              <w:rPr>
                <w:rFonts w:ascii="Cordia New" w:hAnsi="Cordia New" w:cs="Cordia New"/>
                <w:sz w:val="26"/>
                <w:szCs w:val="26"/>
              </w:rPr>
              <w:t>(534)</w:t>
            </w:r>
          </w:p>
        </w:tc>
        <w:tc>
          <w:tcPr>
            <w:tcW w:w="234" w:type="dxa"/>
          </w:tcPr>
          <w:p w14:paraId="6B03F1B5" w14:textId="77777777" w:rsidR="00A12D43" w:rsidRPr="00EF48EF" w:rsidRDefault="00A12D43" w:rsidP="00A1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c>
          <w:tcPr>
            <w:tcW w:w="2430" w:type="dxa"/>
          </w:tcPr>
          <w:p w14:paraId="115C97FB" w14:textId="0BD293D8" w:rsidR="00A12D43" w:rsidRPr="00F44B05" w:rsidRDefault="00A12D43" w:rsidP="00A1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Theme="minorBidi" w:hAnsiTheme="minorBidi" w:cstheme="minorBidi"/>
                <w:sz w:val="26"/>
                <w:szCs w:val="26"/>
              </w:rPr>
            </w:pPr>
            <w:r w:rsidRPr="00F44B05">
              <w:rPr>
                <w:rFonts w:asciiTheme="minorBidi" w:hAnsiTheme="minorBidi" w:cstheme="minorBidi"/>
                <w:sz w:val="26"/>
                <w:szCs w:val="26"/>
              </w:rPr>
              <w:t>(1,702)</w:t>
            </w:r>
          </w:p>
        </w:tc>
      </w:tr>
      <w:tr w:rsidR="00A12D43" w:rsidRPr="00EF48EF" w14:paraId="05B5AC10" w14:textId="77777777" w:rsidTr="003C3EA1">
        <w:trPr>
          <w:cantSplit/>
        </w:trPr>
        <w:tc>
          <w:tcPr>
            <w:tcW w:w="3627" w:type="dxa"/>
          </w:tcPr>
          <w:p w14:paraId="148A52C6" w14:textId="323E30C3" w:rsidR="00A12D43" w:rsidRPr="00EF48EF" w:rsidRDefault="00A12D43" w:rsidP="00A1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Pr>
                <w:rFonts w:ascii="Cordia New" w:hAnsi="Cordia New" w:cs="Cordia New" w:hint="cs"/>
                <w:sz w:val="26"/>
                <w:szCs w:val="26"/>
                <w:cs/>
              </w:rPr>
              <w:t>ยอดคงเหลือ</w:t>
            </w:r>
            <w:r w:rsidRPr="00EF48EF">
              <w:rPr>
                <w:rFonts w:ascii="Cordia New" w:hAnsi="Cordia New" w:cs="Cordia New" w:hint="cs"/>
                <w:sz w:val="26"/>
                <w:szCs w:val="26"/>
                <w:cs/>
              </w:rPr>
              <w:t xml:space="preserve"> ณ วันที่ </w:t>
            </w:r>
            <w:r w:rsidRPr="00EE436C">
              <w:rPr>
                <w:rFonts w:ascii="Cordia New" w:eastAsia="SimSun" w:hAnsi="Cordia New" w:cs="Cordia New"/>
                <w:sz w:val="26"/>
                <w:szCs w:val="26"/>
                <w:lang w:val="en-GB"/>
              </w:rPr>
              <w:t xml:space="preserve">31 </w:t>
            </w:r>
            <w:r w:rsidRPr="00EE436C">
              <w:rPr>
                <w:rFonts w:ascii="Cordia New" w:eastAsia="SimSun" w:hAnsi="Cordia New" w:cs="Cordia New"/>
                <w:sz w:val="26"/>
                <w:szCs w:val="26"/>
                <w:cs/>
                <w:lang w:val="en-GB"/>
              </w:rPr>
              <w:t>มีนาคม</w:t>
            </w:r>
            <w:r>
              <w:rPr>
                <w:rFonts w:ascii="Cordia New" w:eastAsia="SimSun" w:hAnsi="Cordia New" w:cs="Cordia New"/>
                <w:sz w:val="26"/>
                <w:szCs w:val="26"/>
                <w:lang w:val="en-GB"/>
              </w:rPr>
              <w:t xml:space="preserve"> </w:t>
            </w:r>
            <w:r w:rsidRPr="00EF48EF">
              <w:rPr>
                <w:rFonts w:ascii="Cordia New" w:eastAsia="SimSun" w:hAnsi="Cordia New" w:cs="Cordia New" w:hint="cs"/>
                <w:sz w:val="26"/>
                <w:szCs w:val="26"/>
              </w:rPr>
              <w:t>256</w:t>
            </w:r>
            <w:r>
              <w:rPr>
                <w:rFonts w:ascii="Cordia New" w:eastAsia="SimSun" w:hAnsi="Cordia New" w:cs="Cordia New"/>
                <w:sz w:val="26"/>
                <w:szCs w:val="26"/>
              </w:rPr>
              <w:t>9</w:t>
            </w:r>
          </w:p>
        </w:tc>
        <w:tc>
          <w:tcPr>
            <w:tcW w:w="2412" w:type="dxa"/>
            <w:tcBorders>
              <w:top w:val="single" w:sz="2" w:space="0" w:color="auto"/>
              <w:bottom w:val="single" w:sz="12" w:space="0" w:color="auto"/>
            </w:tcBorders>
            <w:vAlign w:val="center"/>
          </w:tcPr>
          <w:p w14:paraId="327718AB" w14:textId="1D23A030" w:rsidR="00A12D43" w:rsidRPr="001B7485" w:rsidRDefault="001B7485" w:rsidP="00A1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cs/>
              </w:rPr>
            </w:pPr>
            <w:r w:rsidRPr="001B7485">
              <w:rPr>
                <w:rFonts w:ascii="Cordia New" w:hAnsi="Cordia New" w:cs="Cordia New"/>
                <w:sz w:val="26"/>
                <w:szCs w:val="26"/>
              </w:rPr>
              <w:t>12,543</w:t>
            </w:r>
          </w:p>
        </w:tc>
        <w:tc>
          <w:tcPr>
            <w:tcW w:w="234" w:type="dxa"/>
          </w:tcPr>
          <w:p w14:paraId="1DFA20CE" w14:textId="77777777" w:rsidR="00A12D43" w:rsidRPr="00EF48EF" w:rsidRDefault="00A12D43" w:rsidP="00A1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c>
          <w:tcPr>
            <w:tcW w:w="2430" w:type="dxa"/>
            <w:tcBorders>
              <w:top w:val="single" w:sz="4" w:space="0" w:color="auto"/>
              <w:bottom w:val="single" w:sz="12" w:space="0" w:color="auto"/>
            </w:tcBorders>
          </w:tcPr>
          <w:p w14:paraId="1FC939A8" w14:textId="287E6FF4" w:rsidR="00A12D43" w:rsidRPr="00F44B05" w:rsidRDefault="00A12D43" w:rsidP="00A1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Theme="minorBidi" w:hAnsiTheme="minorBidi" w:cstheme="minorBidi"/>
                <w:sz w:val="26"/>
                <w:szCs w:val="26"/>
                <w:cs/>
              </w:rPr>
            </w:pPr>
            <w:r w:rsidRPr="00F44B05">
              <w:rPr>
                <w:rFonts w:asciiTheme="minorBidi" w:hAnsiTheme="minorBidi" w:cstheme="minorBidi"/>
                <w:sz w:val="26"/>
                <w:szCs w:val="26"/>
              </w:rPr>
              <w:t>53,157</w:t>
            </w:r>
          </w:p>
        </w:tc>
      </w:tr>
      <w:bookmarkEnd w:id="4"/>
    </w:tbl>
    <w:p w14:paraId="682E8202" w14:textId="332E04BB" w:rsidR="0009790C" w:rsidRDefault="0009790C" w:rsidP="00E4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6"/>
          <w:szCs w:val="26"/>
          <w:cs/>
        </w:rPr>
      </w:pPr>
      <w:r>
        <w:rPr>
          <w:rFonts w:ascii="Cordia New" w:hAnsi="Cordia New" w:cs="Cordia New"/>
          <w:b/>
          <w:bCs/>
          <w:sz w:val="26"/>
          <w:szCs w:val="26"/>
          <w:cs/>
        </w:rPr>
        <w:br w:type="page"/>
      </w:r>
    </w:p>
    <w:p w14:paraId="07784CBC" w14:textId="77777777" w:rsidR="00166228" w:rsidRDefault="00166228" w:rsidP="00E4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6"/>
          <w:szCs w:val="26"/>
        </w:rPr>
      </w:pPr>
    </w:p>
    <w:p w14:paraId="4C82A017" w14:textId="52747FE8" w:rsidR="00DC0A85" w:rsidRPr="00B95FDE" w:rsidRDefault="00DC0A85" w:rsidP="00817ACE">
      <w:pPr>
        <w:pStyle w:val="ListParagraph"/>
        <w:numPr>
          <w:ilvl w:val="1"/>
          <w:numId w:val="26"/>
        </w:numPr>
        <w:spacing w:line="240" w:lineRule="auto"/>
        <w:ind w:left="900" w:hanging="540"/>
        <w:jc w:val="thaiDistribute"/>
        <w:rPr>
          <w:rFonts w:ascii="Cordia New" w:hAnsi="Cordia New" w:cs="Cordia New"/>
          <w:b/>
          <w:bCs/>
          <w:sz w:val="26"/>
          <w:szCs w:val="26"/>
        </w:rPr>
      </w:pPr>
      <w:r w:rsidRPr="00B95FDE">
        <w:rPr>
          <w:rFonts w:ascii="Cordia New" w:hAnsi="Cordia New" w:cs="Cordia New" w:hint="cs"/>
          <w:b/>
          <w:bCs/>
          <w:sz w:val="26"/>
          <w:szCs w:val="26"/>
          <w:cs/>
        </w:rPr>
        <w:t>หนี้สินตามสัญญาเช่า</w:t>
      </w:r>
    </w:p>
    <w:p w14:paraId="2DF7FBD5" w14:textId="77777777" w:rsidR="007E1D62" w:rsidRPr="00DC0A85" w:rsidRDefault="007E1D62" w:rsidP="007E1D62">
      <w:pPr>
        <w:pStyle w:val="ListParagraph"/>
        <w:spacing w:after="0" w:line="240" w:lineRule="auto"/>
        <w:ind w:left="907"/>
        <w:jc w:val="thaiDistribute"/>
        <w:rPr>
          <w:rFonts w:ascii="Cordia New" w:hAnsi="Cordia New" w:cs="Cordia New"/>
          <w:b/>
          <w:bCs/>
          <w:sz w:val="26"/>
          <w:szCs w:val="26"/>
        </w:rPr>
      </w:pPr>
    </w:p>
    <w:tbl>
      <w:tblPr>
        <w:tblW w:w="8712" w:type="dxa"/>
        <w:tblInd w:w="810" w:type="dxa"/>
        <w:tblLayout w:type="fixed"/>
        <w:tblLook w:val="0000" w:firstRow="0" w:lastRow="0" w:firstColumn="0" w:lastColumn="0" w:noHBand="0" w:noVBand="0"/>
      </w:tblPr>
      <w:tblGrid>
        <w:gridCol w:w="3627"/>
        <w:gridCol w:w="2430"/>
        <w:gridCol w:w="236"/>
        <w:gridCol w:w="2419"/>
      </w:tblGrid>
      <w:tr w:rsidR="00E40F3B" w:rsidRPr="00E65E7B" w14:paraId="38BB4010" w14:textId="070F726F" w:rsidTr="00DC76B1">
        <w:trPr>
          <w:cantSplit/>
          <w:trHeight w:val="207"/>
        </w:trPr>
        <w:tc>
          <w:tcPr>
            <w:tcW w:w="3627" w:type="dxa"/>
          </w:tcPr>
          <w:p w14:paraId="4A44690C" w14:textId="385CAC9F" w:rsidR="00E40F3B" w:rsidRPr="00E65E7B" w:rsidRDefault="00E40F3B" w:rsidP="00E40F3B">
            <w:pPr>
              <w:pStyle w:val="3"/>
              <w:tabs>
                <w:tab w:val="clear" w:pos="360"/>
                <w:tab w:val="clear" w:pos="720"/>
              </w:tabs>
              <w:spacing w:line="380" w:lineRule="exact"/>
              <w:rPr>
                <w:rFonts w:asciiTheme="minorBidi" w:hAnsiTheme="minorBidi" w:cstheme="minorBidi"/>
                <w:sz w:val="26"/>
                <w:szCs w:val="26"/>
              </w:rPr>
            </w:pPr>
            <w:r w:rsidRPr="00E65E7B">
              <w:rPr>
                <w:rFonts w:asciiTheme="minorBidi" w:hAnsiTheme="minorBidi" w:cstheme="minorBidi"/>
                <w:sz w:val="26"/>
                <w:szCs w:val="26"/>
                <w:cs/>
              </w:rPr>
              <w:t xml:space="preserve">(หน่วย : </w:t>
            </w:r>
            <w:r w:rsidR="00F57B5B" w:rsidRPr="00E65E7B">
              <w:rPr>
                <w:rFonts w:asciiTheme="minorBidi" w:hAnsiTheme="minorBidi" w:cstheme="minorBidi"/>
                <w:sz w:val="26"/>
                <w:szCs w:val="26"/>
                <w:cs/>
                <w:lang w:val="en-US"/>
              </w:rPr>
              <w:t>พัน</w:t>
            </w:r>
            <w:r w:rsidRPr="00E65E7B">
              <w:rPr>
                <w:rFonts w:asciiTheme="minorBidi" w:hAnsiTheme="minorBidi" w:cstheme="minorBidi"/>
                <w:sz w:val="26"/>
                <w:szCs w:val="26"/>
                <w:cs/>
              </w:rPr>
              <w:t>บาท)</w:t>
            </w:r>
          </w:p>
        </w:tc>
        <w:tc>
          <w:tcPr>
            <w:tcW w:w="2430" w:type="dxa"/>
            <w:tcBorders>
              <w:bottom w:val="single" w:sz="4" w:space="0" w:color="auto"/>
            </w:tcBorders>
          </w:tcPr>
          <w:p w14:paraId="631EBF2E" w14:textId="63279C7F" w:rsidR="00E40F3B" w:rsidRPr="00E65E7B" w:rsidRDefault="00E40F3B" w:rsidP="00E40F3B">
            <w:pPr>
              <w:pStyle w:val="3"/>
              <w:tabs>
                <w:tab w:val="clear" w:pos="360"/>
                <w:tab w:val="clear" w:pos="720"/>
              </w:tabs>
              <w:spacing w:line="380" w:lineRule="exact"/>
              <w:ind w:right="57"/>
              <w:jc w:val="center"/>
              <w:rPr>
                <w:rFonts w:asciiTheme="minorBidi" w:hAnsiTheme="minorBidi" w:cstheme="minorBidi"/>
                <w:sz w:val="26"/>
                <w:szCs w:val="26"/>
                <w:cs/>
              </w:rPr>
            </w:pPr>
            <w:r w:rsidRPr="00E65E7B">
              <w:rPr>
                <w:rFonts w:asciiTheme="minorBidi" w:eastAsia="Browallia New" w:hAnsiTheme="minorBidi" w:cstheme="minorBidi"/>
                <w:sz w:val="26"/>
                <w:szCs w:val="26"/>
                <w:cs/>
              </w:rPr>
              <w:t>ข้อมูลทางการเงินรวม</w:t>
            </w:r>
          </w:p>
        </w:tc>
        <w:tc>
          <w:tcPr>
            <w:tcW w:w="236" w:type="dxa"/>
          </w:tcPr>
          <w:p w14:paraId="7FA3BFA8" w14:textId="77777777" w:rsidR="00E40F3B" w:rsidRPr="00E65E7B" w:rsidRDefault="00E40F3B" w:rsidP="00E40F3B">
            <w:pPr>
              <w:pStyle w:val="3"/>
              <w:tabs>
                <w:tab w:val="clear" w:pos="360"/>
                <w:tab w:val="clear" w:pos="720"/>
              </w:tabs>
              <w:spacing w:line="380" w:lineRule="exact"/>
              <w:ind w:right="57"/>
              <w:jc w:val="center"/>
              <w:rPr>
                <w:rFonts w:asciiTheme="minorBidi" w:hAnsiTheme="minorBidi" w:cstheme="minorBidi"/>
                <w:sz w:val="26"/>
                <w:szCs w:val="26"/>
                <w:cs/>
              </w:rPr>
            </w:pPr>
          </w:p>
        </w:tc>
        <w:tc>
          <w:tcPr>
            <w:tcW w:w="2419" w:type="dxa"/>
            <w:tcBorders>
              <w:bottom w:val="single" w:sz="4" w:space="0" w:color="auto"/>
            </w:tcBorders>
          </w:tcPr>
          <w:p w14:paraId="76A5CCE9" w14:textId="01ABAF06" w:rsidR="00E40F3B" w:rsidRPr="00E65E7B" w:rsidRDefault="00E40F3B" w:rsidP="00FE7C5C">
            <w:pPr>
              <w:pStyle w:val="3"/>
              <w:tabs>
                <w:tab w:val="clear" w:pos="360"/>
                <w:tab w:val="clear" w:pos="720"/>
              </w:tabs>
              <w:spacing w:line="380" w:lineRule="exact"/>
              <w:jc w:val="center"/>
              <w:rPr>
                <w:rFonts w:asciiTheme="minorBidi" w:hAnsiTheme="minorBidi" w:cstheme="minorBidi"/>
                <w:sz w:val="26"/>
                <w:szCs w:val="26"/>
                <w:cs/>
              </w:rPr>
            </w:pPr>
            <w:r w:rsidRPr="00E65E7B">
              <w:rPr>
                <w:rFonts w:asciiTheme="minorBidi" w:eastAsia="Browallia New" w:hAnsiTheme="minorBidi" w:cstheme="minorBidi"/>
                <w:sz w:val="26"/>
                <w:szCs w:val="26"/>
                <w:cs/>
              </w:rPr>
              <w:t>ข้อมูลทางการเงินเฉพาะกิจการ</w:t>
            </w:r>
          </w:p>
        </w:tc>
      </w:tr>
      <w:tr w:rsidR="00E40F3B" w:rsidRPr="00E65E7B" w14:paraId="5BCC498E" w14:textId="1866D5F6" w:rsidTr="00DC76B1">
        <w:trPr>
          <w:cantSplit/>
          <w:trHeight w:val="360"/>
        </w:trPr>
        <w:tc>
          <w:tcPr>
            <w:tcW w:w="3627" w:type="dxa"/>
          </w:tcPr>
          <w:p w14:paraId="02956C06" w14:textId="77777777" w:rsidR="00E40F3B" w:rsidRPr="00E65E7B" w:rsidRDefault="00E40F3B" w:rsidP="009209A1">
            <w:pPr>
              <w:pStyle w:val="3"/>
              <w:tabs>
                <w:tab w:val="clear" w:pos="360"/>
                <w:tab w:val="clear" w:pos="720"/>
              </w:tabs>
              <w:spacing w:line="380" w:lineRule="exact"/>
              <w:rPr>
                <w:rFonts w:asciiTheme="minorBidi" w:hAnsiTheme="minorBidi" w:cstheme="minorBidi"/>
                <w:sz w:val="26"/>
                <w:szCs w:val="26"/>
              </w:rPr>
            </w:pPr>
          </w:p>
        </w:tc>
        <w:tc>
          <w:tcPr>
            <w:tcW w:w="2430" w:type="dxa"/>
            <w:tcBorders>
              <w:top w:val="single" w:sz="4" w:space="0" w:color="auto"/>
            </w:tcBorders>
          </w:tcPr>
          <w:p w14:paraId="616316BF" w14:textId="77777777" w:rsidR="00E40F3B" w:rsidRPr="00E65E7B" w:rsidRDefault="00E40F3B" w:rsidP="00E40F3B">
            <w:pPr>
              <w:pStyle w:val="3"/>
              <w:tabs>
                <w:tab w:val="clear" w:pos="360"/>
                <w:tab w:val="clear" w:pos="720"/>
              </w:tabs>
              <w:spacing w:line="380" w:lineRule="exact"/>
              <w:ind w:right="57"/>
              <w:jc w:val="right"/>
              <w:rPr>
                <w:rFonts w:asciiTheme="minorBidi" w:hAnsiTheme="minorBidi" w:cstheme="minorBidi"/>
                <w:sz w:val="26"/>
                <w:szCs w:val="26"/>
              </w:rPr>
            </w:pPr>
          </w:p>
        </w:tc>
        <w:tc>
          <w:tcPr>
            <w:tcW w:w="236" w:type="dxa"/>
          </w:tcPr>
          <w:p w14:paraId="5257C9A6" w14:textId="77777777" w:rsidR="00E40F3B" w:rsidRPr="00E65E7B" w:rsidRDefault="00E40F3B" w:rsidP="00E40F3B">
            <w:pPr>
              <w:pStyle w:val="3"/>
              <w:tabs>
                <w:tab w:val="clear" w:pos="360"/>
                <w:tab w:val="clear" w:pos="720"/>
              </w:tabs>
              <w:spacing w:line="380" w:lineRule="exact"/>
              <w:ind w:right="57"/>
              <w:jc w:val="right"/>
              <w:rPr>
                <w:rFonts w:asciiTheme="minorBidi" w:hAnsiTheme="minorBidi" w:cstheme="minorBidi"/>
                <w:sz w:val="26"/>
                <w:szCs w:val="26"/>
              </w:rPr>
            </w:pPr>
          </w:p>
        </w:tc>
        <w:tc>
          <w:tcPr>
            <w:tcW w:w="2419" w:type="dxa"/>
            <w:tcBorders>
              <w:top w:val="single" w:sz="4" w:space="0" w:color="auto"/>
            </w:tcBorders>
          </w:tcPr>
          <w:p w14:paraId="3C2B0387" w14:textId="79552420" w:rsidR="00E40F3B" w:rsidRPr="00E65E7B" w:rsidRDefault="00E40F3B" w:rsidP="00E40F3B">
            <w:pPr>
              <w:pStyle w:val="3"/>
              <w:tabs>
                <w:tab w:val="clear" w:pos="360"/>
                <w:tab w:val="clear" w:pos="720"/>
              </w:tabs>
              <w:spacing w:line="380" w:lineRule="exact"/>
              <w:ind w:right="57"/>
              <w:jc w:val="right"/>
              <w:rPr>
                <w:rFonts w:asciiTheme="minorBidi" w:hAnsiTheme="minorBidi" w:cstheme="minorBidi"/>
                <w:sz w:val="26"/>
                <w:szCs w:val="26"/>
              </w:rPr>
            </w:pPr>
          </w:p>
        </w:tc>
      </w:tr>
      <w:tr w:rsidR="00E40F3B" w:rsidRPr="00E65E7B" w14:paraId="1858164D" w14:textId="0F56A4AD" w:rsidTr="00DC76B1">
        <w:trPr>
          <w:cantSplit/>
          <w:trHeight w:hRule="exact" w:val="360"/>
        </w:trPr>
        <w:tc>
          <w:tcPr>
            <w:tcW w:w="3627" w:type="dxa"/>
          </w:tcPr>
          <w:p w14:paraId="472EB556" w14:textId="77777777" w:rsidR="00E40F3B" w:rsidRPr="00E65E7B" w:rsidRDefault="00E40F3B" w:rsidP="00092188">
            <w:pPr>
              <w:pStyle w:val="3"/>
              <w:tabs>
                <w:tab w:val="clear" w:pos="360"/>
                <w:tab w:val="clear" w:pos="720"/>
              </w:tabs>
              <w:spacing w:line="380" w:lineRule="exact"/>
              <w:rPr>
                <w:rFonts w:asciiTheme="minorBidi" w:hAnsiTheme="minorBidi" w:cstheme="minorBidi"/>
                <w:sz w:val="26"/>
                <w:szCs w:val="26"/>
                <w:u w:val="single"/>
                <w:cs/>
              </w:rPr>
            </w:pPr>
          </w:p>
        </w:tc>
        <w:tc>
          <w:tcPr>
            <w:tcW w:w="2430" w:type="dxa"/>
          </w:tcPr>
          <w:p w14:paraId="7374FE83" w14:textId="77777777" w:rsidR="00E40F3B" w:rsidRPr="00E65E7B" w:rsidRDefault="00E40F3B" w:rsidP="00E40F3B">
            <w:pPr>
              <w:pStyle w:val="3"/>
              <w:tabs>
                <w:tab w:val="clear" w:pos="360"/>
                <w:tab w:val="clear" w:pos="720"/>
              </w:tabs>
              <w:spacing w:line="380" w:lineRule="exact"/>
              <w:ind w:right="57"/>
              <w:jc w:val="right"/>
              <w:rPr>
                <w:rFonts w:asciiTheme="minorBidi" w:hAnsiTheme="minorBidi" w:cstheme="minorBidi"/>
                <w:sz w:val="26"/>
                <w:szCs w:val="26"/>
                <w:u w:val="single"/>
                <w:cs/>
              </w:rPr>
            </w:pPr>
          </w:p>
        </w:tc>
        <w:tc>
          <w:tcPr>
            <w:tcW w:w="236" w:type="dxa"/>
          </w:tcPr>
          <w:p w14:paraId="52F3A1D5" w14:textId="77777777" w:rsidR="00E40F3B" w:rsidRPr="00E65E7B" w:rsidRDefault="00E40F3B" w:rsidP="00E40F3B">
            <w:pPr>
              <w:pStyle w:val="3"/>
              <w:tabs>
                <w:tab w:val="clear" w:pos="360"/>
                <w:tab w:val="clear" w:pos="720"/>
              </w:tabs>
              <w:spacing w:line="380" w:lineRule="exact"/>
              <w:ind w:right="57"/>
              <w:jc w:val="right"/>
              <w:rPr>
                <w:rFonts w:asciiTheme="minorBidi" w:hAnsiTheme="minorBidi" w:cstheme="minorBidi"/>
                <w:sz w:val="26"/>
                <w:szCs w:val="26"/>
                <w:u w:val="single"/>
                <w:cs/>
              </w:rPr>
            </w:pPr>
          </w:p>
        </w:tc>
        <w:tc>
          <w:tcPr>
            <w:tcW w:w="2419" w:type="dxa"/>
          </w:tcPr>
          <w:p w14:paraId="09F83321" w14:textId="2287E89D" w:rsidR="00E40F3B" w:rsidRPr="00E65E7B" w:rsidRDefault="00E40F3B" w:rsidP="00E40F3B">
            <w:pPr>
              <w:pStyle w:val="3"/>
              <w:tabs>
                <w:tab w:val="clear" w:pos="360"/>
                <w:tab w:val="clear" w:pos="720"/>
              </w:tabs>
              <w:spacing w:line="380" w:lineRule="exact"/>
              <w:ind w:right="57"/>
              <w:jc w:val="right"/>
              <w:rPr>
                <w:rFonts w:asciiTheme="minorBidi" w:hAnsiTheme="minorBidi" w:cstheme="minorBidi"/>
                <w:sz w:val="26"/>
                <w:szCs w:val="26"/>
                <w:u w:val="single"/>
                <w:cs/>
              </w:rPr>
            </w:pPr>
          </w:p>
        </w:tc>
      </w:tr>
      <w:tr w:rsidR="00747532" w:rsidRPr="00747532" w14:paraId="2B321E3E" w14:textId="408B15FA" w:rsidTr="00DC76B1">
        <w:trPr>
          <w:cantSplit/>
          <w:trHeight w:val="404"/>
        </w:trPr>
        <w:tc>
          <w:tcPr>
            <w:tcW w:w="3627" w:type="dxa"/>
          </w:tcPr>
          <w:p w14:paraId="065C37A2" w14:textId="3FD98E34" w:rsidR="00747532" w:rsidRPr="00E65E7B" w:rsidRDefault="00747532" w:rsidP="0074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6"/>
                <w:szCs w:val="26"/>
                <w:lang w:val="en-GB"/>
              </w:rPr>
            </w:pPr>
            <w:r w:rsidRPr="00E65E7B">
              <w:rPr>
                <w:rFonts w:asciiTheme="minorBidi" w:hAnsiTheme="minorBidi" w:cstheme="minorBidi"/>
                <w:sz w:val="26"/>
                <w:szCs w:val="26"/>
                <w:cs/>
              </w:rPr>
              <w:t xml:space="preserve">หนี้สินตามสัญญาเช่า ณ วันที่ </w:t>
            </w:r>
            <w:r w:rsidRPr="00E65E7B">
              <w:rPr>
                <w:rFonts w:asciiTheme="minorBidi" w:hAnsiTheme="minorBidi" w:cstheme="minorBidi"/>
                <w:sz w:val="26"/>
                <w:szCs w:val="26"/>
              </w:rPr>
              <w:t xml:space="preserve">1 </w:t>
            </w:r>
            <w:r w:rsidRPr="00E65E7B">
              <w:rPr>
                <w:rFonts w:asciiTheme="minorBidi" w:hAnsiTheme="minorBidi" w:cstheme="minorBidi"/>
                <w:sz w:val="26"/>
                <w:szCs w:val="26"/>
                <w:cs/>
              </w:rPr>
              <w:t xml:space="preserve">มกราคม </w:t>
            </w:r>
            <w:r w:rsidRPr="00E65E7B">
              <w:rPr>
                <w:rFonts w:asciiTheme="minorBidi" w:hAnsiTheme="minorBidi" w:cstheme="minorBidi"/>
                <w:sz w:val="26"/>
                <w:szCs w:val="26"/>
              </w:rPr>
              <w:t>256</w:t>
            </w:r>
            <w:r>
              <w:rPr>
                <w:rFonts w:asciiTheme="minorBidi" w:hAnsiTheme="minorBidi" w:cstheme="minorBidi"/>
                <w:sz w:val="26"/>
                <w:szCs w:val="26"/>
              </w:rPr>
              <w:t>9</w:t>
            </w:r>
          </w:p>
        </w:tc>
        <w:tc>
          <w:tcPr>
            <w:tcW w:w="2430" w:type="dxa"/>
          </w:tcPr>
          <w:p w14:paraId="73893783" w14:textId="5D0AE9E9" w:rsidR="00747532" w:rsidRPr="00E907B1" w:rsidRDefault="00515E3C" w:rsidP="0074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rPr>
            </w:pPr>
            <w:r w:rsidRPr="00E907B1">
              <w:rPr>
                <w:rFonts w:asciiTheme="minorBidi" w:hAnsiTheme="minorBidi" w:cstheme="minorBidi"/>
                <w:sz w:val="26"/>
                <w:szCs w:val="26"/>
              </w:rPr>
              <w:t>10,748</w:t>
            </w:r>
          </w:p>
        </w:tc>
        <w:tc>
          <w:tcPr>
            <w:tcW w:w="236" w:type="dxa"/>
          </w:tcPr>
          <w:p w14:paraId="7F2438E2" w14:textId="77777777" w:rsidR="00747532" w:rsidRPr="00E65E7B" w:rsidRDefault="00747532" w:rsidP="0074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p>
        </w:tc>
        <w:tc>
          <w:tcPr>
            <w:tcW w:w="2419" w:type="dxa"/>
          </w:tcPr>
          <w:p w14:paraId="32D6F58F" w14:textId="4242C026" w:rsidR="00747532" w:rsidRPr="00747532" w:rsidRDefault="00747532" w:rsidP="0074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r w:rsidRPr="00747532">
              <w:rPr>
                <w:rFonts w:asciiTheme="minorBidi" w:hAnsiTheme="minorBidi" w:cstheme="minorBidi"/>
                <w:sz w:val="26"/>
                <w:szCs w:val="26"/>
              </w:rPr>
              <w:t>75,474</w:t>
            </w:r>
          </w:p>
        </w:tc>
      </w:tr>
      <w:tr w:rsidR="00747532" w:rsidRPr="00747532" w14:paraId="1E0DF7FB" w14:textId="08C16ED9" w:rsidTr="00DC76B1">
        <w:trPr>
          <w:cantSplit/>
          <w:trHeight w:val="125"/>
        </w:trPr>
        <w:tc>
          <w:tcPr>
            <w:tcW w:w="3627" w:type="dxa"/>
          </w:tcPr>
          <w:p w14:paraId="43C42CF8" w14:textId="545D0C6F" w:rsidR="00747532" w:rsidRPr="00E65E7B" w:rsidRDefault="005D20C7" w:rsidP="0074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6"/>
                <w:szCs w:val="26"/>
                <w:cs/>
              </w:rPr>
            </w:pPr>
            <w:r>
              <w:rPr>
                <w:rFonts w:asciiTheme="minorBidi" w:hAnsiTheme="minorBidi" w:cstheme="minorBidi" w:hint="cs"/>
                <w:sz w:val="26"/>
                <w:szCs w:val="26"/>
                <w:u w:val="single"/>
                <w:cs/>
              </w:rPr>
              <w:t>หัก</w:t>
            </w:r>
            <w:r w:rsidR="00747532" w:rsidRPr="00E65E7B">
              <w:rPr>
                <w:rFonts w:asciiTheme="minorBidi" w:hAnsiTheme="minorBidi" w:cstheme="minorBidi"/>
                <w:sz w:val="26"/>
                <w:szCs w:val="26"/>
                <w:cs/>
              </w:rPr>
              <w:t xml:space="preserve"> </w:t>
            </w:r>
            <w:r>
              <w:rPr>
                <w:rFonts w:asciiTheme="minorBidi" w:hAnsiTheme="minorBidi" w:cstheme="minorBidi" w:hint="cs"/>
                <w:sz w:val="26"/>
                <w:szCs w:val="26"/>
                <w:cs/>
              </w:rPr>
              <w:t>จ่าย</w:t>
            </w:r>
            <w:r w:rsidR="00747532" w:rsidRPr="00E65E7B">
              <w:rPr>
                <w:rFonts w:asciiTheme="minorBidi" w:hAnsiTheme="minorBidi" w:cstheme="minorBidi"/>
                <w:sz w:val="26"/>
                <w:szCs w:val="26"/>
                <w:cs/>
              </w:rPr>
              <w:t>ชำร</w:t>
            </w:r>
            <w:r w:rsidR="00747532">
              <w:rPr>
                <w:rFonts w:asciiTheme="minorBidi" w:hAnsiTheme="minorBidi" w:cstheme="minorBidi" w:hint="cs"/>
                <w:sz w:val="26"/>
                <w:szCs w:val="26"/>
                <w:cs/>
              </w:rPr>
              <w:t>ะระ</w:t>
            </w:r>
            <w:r w:rsidR="00747532" w:rsidRPr="00E65E7B">
              <w:rPr>
                <w:rFonts w:asciiTheme="minorBidi" w:hAnsiTheme="minorBidi" w:cstheme="minorBidi"/>
                <w:sz w:val="26"/>
                <w:szCs w:val="26"/>
                <w:cs/>
              </w:rPr>
              <w:t>หว่างงวด</w:t>
            </w:r>
          </w:p>
        </w:tc>
        <w:tc>
          <w:tcPr>
            <w:tcW w:w="2430" w:type="dxa"/>
            <w:tcBorders>
              <w:bottom w:val="single" w:sz="4" w:space="0" w:color="auto"/>
            </w:tcBorders>
          </w:tcPr>
          <w:p w14:paraId="68BC2CBC" w14:textId="1AA53CF5" w:rsidR="00747532" w:rsidRPr="00E907B1" w:rsidRDefault="00435942" w:rsidP="0074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5" w:right="57"/>
              <w:jc w:val="right"/>
              <w:rPr>
                <w:rFonts w:asciiTheme="minorBidi" w:hAnsiTheme="minorBidi" w:cstheme="minorBidi"/>
                <w:sz w:val="26"/>
                <w:szCs w:val="26"/>
                <w:cs/>
              </w:rPr>
            </w:pPr>
            <w:r w:rsidRPr="00E907B1">
              <w:rPr>
                <w:rFonts w:asciiTheme="minorBidi" w:hAnsiTheme="minorBidi" w:cstheme="minorBidi"/>
                <w:sz w:val="26"/>
                <w:szCs w:val="26"/>
              </w:rPr>
              <w:t>(456)</w:t>
            </w:r>
          </w:p>
        </w:tc>
        <w:tc>
          <w:tcPr>
            <w:tcW w:w="236" w:type="dxa"/>
          </w:tcPr>
          <w:p w14:paraId="3C677BAD" w14:textId="77777777" w:rsidR="00747532" w:rsidRPr="00E65E7B" w:rsidRDefault="00747532" w:rsidP="0074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5" w:right="57"/>
              <w:jc w:val="right"/>
              <w:rPr>
                <w:rFonts w:asciiTheme="minorBidi" w:hAnsiTheme="minorBidi" w:cstheme="minorBidi"/>
                <w:sz w:val="26"/>
                <w:szCs w:val="26"/>
                <w:cs/>
              </w:rPr>
            </w:pPr>
          </w:p>
        </w:tc>
        <w:tc>
          <w:tcPr>
            <w:tcW w:w="2419" w:type="dxa"/>
            <w:tcBorders>
              <w:bottom w:val="single" w:sz="4" w:space="0" w:color="auto"/>
            </w:tcBorders>
          </w:tcPr>
          <w:p w14:paraId="7FC61F9E" w14:textId="422AEDE7" w:rsidR="00747532" w:rsidRPr="00747532" w:rsidRDefault="00747532" w:rsidP="0074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5" w:right="57"/>
              <w:jc w:val="right"/>
              <w:rPr>
                <w:rFonts w:asciiTheme="minorBidi" w:hAnsiTheme="minorBidi" w:cstheme="minorBidi"/>
                <w:sz w:val="26"/>
                <w:szCs w:val="26"/>
                <w:cs/>
              </w:rPr>
            </w:pPr>
            <w:r w:rsidRPr="00747532">
              <w:rPr>
                <w:rFonts w:asciiTheme="minorBidi" w:hAnsiTheme="minorBidi" w:cstheme="minorBidi"/>
                <w:sz w:val="26"/>
                <w:szCs w:val="26"/>
              </w:rPr>
              <w:t>(2,229)</w:t>
            </w:r>
          </w:p>
        </w:tc>
      </w:tr>
      <w:tr w:rsidR="00747532" w:rsidRPr="00747532" w14:paraId="7BBB95AC" w14:textId="01EF3339" w:rsidTr="00DC76B1">
        <w:trPr>
          <w:cantSplit/>
          <w:trHeight w:val="125"/>
        </w:trPr>
        <w:tc>
          <w:tcPr>
            <w:tcW w:w="3627" w:type="dxa"/>
          </w:tcPr>
          <w:p w14:paraId="18EF236A" w14:textId="5A3B0138" w:rsidR="00747532" w:rsidRPr="00E65E7B" w:rsidRDefault="00747532" w:rsidP="0074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6"/>
                <w:szCs w:val="26"/>
              </w:rPr>
            </w:pPr>
            <w:r w:rsidRPr="00E65E7B">
              <w:rPr>
                <w:rFonts w:asciiTheme="minorBidi" w:hAnsiTheme="minorBidi" w:cstheme="minorBidi"/>
                <w:sz w:val="26"/>
                <w:szCs w:val="26"/>
                <w:cs/>
              </w:rPr>
              <w:t xml:space="preserve">หนี้สินตามสัญญาเช่า ณ วันที่ </w:t>
            </w:r>
            <w:r w:rsidRPr="00280753">
              <w:rPr>
                <w:rFonts w:asciiTheme="minorBidi" w:hAnsiTheme="minorBidi" w:cstheme="minorBidi"/>
                <w:sz w:val="26"/>
                <w:szCs w:val="26"/>
              </w:rPr>
              <w:t xml:space="preserve">31 </w:t>
            </w:r>
            <w:r w:rsidRPr="00280753">
              <w:rPr>
                <w:rFonts w:asciiTheme="minorBidi" w:hAnsiTheme="minorBidi" w:cs="Cordia New"/>
                <w:sz w:val="26"/>
                <w:szCs w:val="26"/>
                <w:cs/>
              </w:rPr>
              <w:t>มีนาคม</w:t>
            </w:r>
            <w:r>
              <w:rPr>
                <w:rFonts w:asciiTheme="minorBidi" w:hAnsiTheme="minorBidi" w:cs="Cordia New"/>
                <w:sz w:val="26"/>
                <w:szCs w:val="26"/>
              </w:rPr>
              <w:t xml:space="preserve"> </w:t>
            </w:r>
            <w:r w:rsidRPr="00E65E7B">
              <w:rPr>
                <w:rFonts w:asciiTheme="minorBidi" w:hAnsiTheme="minorBidi" w:cstheme="minorBidi"/>
                <w:sz w:val="26"/>
                <w:szCs w:val="26"/>
              </w:rPr>
              <w:t>256</w:t>
            </w:r>
            <w:r>
              <w:rPr>
                <w:rFonts w:asciiTheme="minorBidi" w:hAnsiTheme="minorBidi" w:cstheme="minorBidi"/>
                <w:sz w:val="26"/>
                <w:szCs w:val="26"/>
              </w:rPr>
              <w:t>9</w:t>
            </w:r>
          </w:p>
        </w:tc>
        <w:tc>
          <w:tcPr>
            <w:tcW w:w="2430" w:type="dxa"/>
            <w:tcBorders>
              <w:top w:val="single" w:sz="4" w:space="0" w:color="auto"/>
              <w:bottom w:val="single" w:sz="12" w:space="0" w:color="auto"/>
            </w:tcBorders>
          </w:tcPr>
          <w:p w14:paraId="5386F5CE" w14:textId="49BE23D8" w:rsidR="00747532" w:rsidRPr="00E907B1" w:rsidRDefault="001B096B" w:rsidP="0074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r w:rsidRPr="00E907B1">
              <w:rPr>
                <w:rFonts w:asciiTheme="minorBidi" w:hAnsiTheme="minorBidi" w:cstheme="minorBidi"/>
                <w:sz w:val="26"/>
                <w:szCs w:val="26"/>
              </w:rPr>
              <w:t>10,292</w:t>
            </w:r>
          </w:p>
        </w:tc>
        <w:tc>
          <w:tcPr>
            <w:tcW w:w="236" w:type="dxa"/>
          </w:tcPr>
          <w:p w14:paraId="772CBF26" w14:textId="77777777" w:rsidR="00747532" w:rsidRPr="00E65E7B" w:rsidRDefault="00747532" w:rsidP="0074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p>
        </w:tc>
        <w:tc>
          <w:tcPr>
            <w:tcW w:w="2419" w:type="dxa"/>
            <w:tcBorders>
              <w:top w:val="single" w:sz="4" w:space="0" w:color="auto"/>
              <w:bottom w:val="single" w:sz="12" w:space="0" w:color="auto"/>
            </w:tcBorders>
          </w:tcPr>
          <w:p w14:paraId="508CB586" w14:textId="03F59628" w:rsidR="00747532" w:rsidRPr="00747532" w:rsidRDefault="00747532" w:rsidP="0074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r w:rsidRPr="00747532">
              <w:rPr>
                <w:rFonts w:asciiTheme="minorBidi" w:hAnsiTheme="minorBidi" w:cstheme="minorBidi"/>
                <w:sz w:val="26"/>
                <w:szCs w:val="26"/>
              </w:rPr>
              <w:t>73,245</w:t>
            </w:r>
          </w:p>
        </w:tc>
      </w:tr>
      <w:tr w:rsidR="00747532" w:rsidRPr="00747532" w14:paraId="7F798658" w14:textId="77777777" w:rsidTr="00DC76B1">
        <w:trPr>
          <w:cantSplit/>
          <w:trHeight w:val="125"/>
        </w:trPr>
        <w:tc>
          <w:tcPr>
            <w:tcW w:w="3627" w:type="dxa"/>
          </w:tcPr>
          <w:p w14:paraId="7EE3C183" w14:textId="77777777" w:rsidR="00747532" w:rsidRPr="00E65E7B" w:rsidRDefault="00747532" w:rsidP="0074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6"/>
                <w:szCs w:val="26"/>
                <w:cs/>
              </w:rPr>
            </w:pPr>
          </w:p>
        </w:tc>
        <w:tc>
          <w:tcPr>
            <w:tcW w:w="2430" w:type="dxa"/>
            <w:tcBorders>
              <w:top w:val="single" w:sz="12" w:space="0" w:color="auto"/>
            </w:tcBorders>
          </w:tcPr>
          <w:p w14:paraId="0283BBCD" w14:textId="77777777" w:rsidR="00747532" w:rsidRPr="00E907B1" w:rsidRDefault="00747532" w:rsidP="0074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p>
        </w:tc>
        <w:tc>
          <w:tcPr>
            <w:tcW w:w="236" w:type="dxa"/>
          </w:tcPr>
          <w:p w14:paraId="12C848AB" w14:textId="77777777" w:rsidR="00747532" w:rsidRPr="00E65E7B" w:rsidRDefault="00747532" w:rsidP="0074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p>
        </w:tc>
        <w:tc>
          <w:tcPr>
            <w:tcW w:w="2419" w:type="dxa"/>
            <w:tcBorders>
              <w:top w:val="single" w:sz="12" w:space="0" w:color="auto"/>
            </w:tcBorders>
          </w:tcPr>
          <w:p w14:paraId="28988D82" w14:textId="77777777" w:rsidR="00747532" w:rsidRPr="00747532" w:rsidRDefault="00747532" w:rsidP="0074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p>
        </w:tc>
      </w:tr>
      <w:tr w:rsidR="00E907B1" w:rsidRPr="00747532" w14:paraId="4970EE81" w14:textId="77777777" w:rsidTr="00DC76B1">
        <w:trPr>
          <w:cantSplit/>
          <w:trHeight w:val="125"/>
        </w:trPr>
        <w:tc>
          <w:tcPr>
            <w:tcW w:w="3627" w:type="dxa"/>
          </w:tcPr>
          <w:p w14:paraId="78B52FCB" w14:textId="00471C92" w:rsidR="00E907B1" w:rsidRPr="00E65E7B" w:rsidRDefault="00E907B1" w:rsidP="00E9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62" w:hanging="462"/>
              <w:rPr>
                <w:rFonts w:asciiTheme="minorBidi" w:hAnsiTheme="minorBidi" w:cstheme="minorBidi"/>
                <w:sz w:val="26"/>
                <w:szCs w:val="26"/>
                <w:cs/>
              </w:rPr>
            </w:pPr>
            <w:r w:rsidRPr="00E65E7B">
              <w:rPr>
                <w:rFonts w:asciiTheme="minorBidi" w:hAnsiTheme="minorBidi" w:cstheme="minorBidi"/>
                <w:sz w:val="26"/>
                <w:szCs w:val="26"/>
                <w:cs/>
              </w:rPr>
              <w:t>หนี้สินตามสัญญาเช่า</w:t>
            </w:r>
          </w:p>
        </w:tc>
        <w:tc>
          <w:tcPr>
            <w:tcW w:w="2430" w:type="dxa"/>
          </w:tcPr>
          <w:p w14:paraId="59F77B5A" w14:textId="5DBEF85D" w:rsidR="00E907B1" w:rsidRPr="00E907B1" w:rsidRDefault="00E907B1" w:rsidP="00E9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rPr>
            </w:pPr>
            <w:r w:rsidRPr="00E907B1">
              <w:rPr>
                <w:rFonts w:asciiTheme="minorBidi" w:hAnsiTheme="minorBidi" w:cstheme="minorBidi"/>
                <w:sz w:val="26"/>
                <w:szCs w:val="26"/>
              </w:rPr>
              <w:t>10,292</w:t>
            </w:r>
          </w:p>
        </w:tc>
        <w:tc>
          <w:tcPr>
            <w:tcW w:w="236" w:type="dxa"/>
          </w:tcPr>
          <w:p w14:paraId="0644083C" w14:textId="77777777" w:rsidR="00E907B1" w:rsidRPr="00E65E7B" w:rsidRDefault="00E907B1" w:rsidP="00E9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u w:val="single"/>
                <w:cs/>
              </w:rPr>
            </w:pPr>
          </w:p>
        </w:tc>
        <w:tc>
          <w:tcPr>
            <w:tcW w:w="2419" w:type="dxa"/>
          </w:tcPr>
          <w:p w14:paraId="7AFCA5C8" w14:textId="7F8E2AD5" w:rsidR="00E907B1" w:rsidRPr="00747532" w:rsidRDefault="00E907B1" w:rsidP="00E9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r w:rsidRPr="00747532">
              <w:rPr>
                <w:rFonts w:asciiTheme="minorBidi" w:hAnsiTheme="minorBidi" w:cstheme="minorBidi"/>
                <w:sz w:val="26"/>
                <w:szCs w:val="26"/>
              </w:rPr>
              <w:t>73,245</w:t>
            </w:r>
          </w:p>
        </w:tc>
      </w:tr>
      <w:tr w:rsidR="00E907B1" w:rsidRPr="00747532" w14:paraId="53F6CAAC" w14:textId="7DF26000" w:rsidTr="00DC76B1">
        <w:trPr>
          <w:cantSplit/>
          <w:trHeight w:val="125"/>
        </w:trPr>
        <w:tc>
          <w:tcPr>
            <w:tcW w:w="3627" w:type="dxa"/>
          </w:tcPr>
          <w:p w14:paraId="00C4C821" w14:textId="33AA9B1E" w:rsidR="00E907B1" w:rsidRPr="00E65E7B" w:rsidRDefault="00E907B1" w:rsidP="00E9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6"/>
                <w:szCs w:val="26"/>
                <w:u w:val="single"/>
                <w:cs/>
              </w:rPr>
            </w:pPr>
            <w:r w:rsidRPr="00E65E7B">
              <w:rPr>
                <w:rFonts w:asciiTheme="minorBidi" w:hAnsiTheme="minorBidi" w:cstheme="minorBidi"/>
                <w:sz w:val="26"/>
                <w:szCs w:val="26"/>
                <w:u w:val="single"/>
                <w:cs/>
              </w:rPr>
              <w:t>หัก</w:t>
            </w:r>
            <w:r w:rsidRPr="00E65E7B">
              <w:rPr>
                <w:rFonts w:asciiTheme="minorBidi" w:hAnsiTheme="minorBidi" w:cstheme="minorBidi"/>
                <w:sz w:val="26"/>
                <w:szCs w:val="26"/>
                <w:cs/>
              </w:rPr>
              <w:t xml:space="preserve"> ดอกเบี้ยรอตัดบัญชี</w:t>
            </w:r>
          </w:p>
        </w:tc>
        <w:tc>
          <w:tcPr>
            <w:tcW w:w="2430" w:type="dxa"/>
            <w:tcBorders>
              <w:bottom w:val="single" w:sz="4" w:space="0" w:color="auto"/>
            </w:tcBorders>
          </w:tcPr>
          <w:p w14:paraId="708BC164" w14:textId="024AF808" w:rsidR="00E907B1" w:rsidRPr="00E907B1" w:rsidRDefault="00E907B1" w:rsidP="00E9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r w:rsidRPr="00E907B1">
              <w:rPr>
                <w:rFonts w:asciiTheme="minorBidi" w:hAnsiTheme="minorBidi" w:cstheme="minorBidi"/>
                <w:sz w:val="26"/>
                <w:szCs w:val="26"/>
              </w:rPr>
              <w:t>(850)</w:t>
            </w:r>
          </w:p>
        </w:tc>
        <w:tc>
          <w:tcPr>
            <w:tcW w:w="236" w:type="dxa"/>
          </w:tcPr>
          <w:p w14:paraId="0E2E95D5" w14:textId="77777777" w:rsidR="00E907B1" w:rsidRPr="00E65E7B" w:rsidRDefault="00E907B1" w:rsidP="00E9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u w:val="single"/>
                <w:cs/>
              </w:rPr>
            </w:pPr>
          </w:p>
        </w:tc>
        <w:tc>
          <w:tcPr>
            <w:tcW w:w="2419" w:type="dxa"/>
            <w:tcBorders>
              <w:bottom w:val="single" w:sz="4" w:space="0" w:color="auto"/>
            </w:tcBorders>
          </w:tcPr>
          <w:p w14:paraId="5659CF0B" w14:textId="0C0E3753" w:rsidR="00E907B1" w:rsidRPr="00747532" w:rsidRDefault="00E907B1" w:rsidP="00E9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r w:rsidRPr="00747532">
              <w:rPr>
                <w:rFonts w:asciiTheme="minorBidi" w:hAnsiTheme="minorBidi" w:cstheme="minorBidi"/>
                <w:sz w:val="26"/>
                <w:szCs w:val="26"/>
              </w:rPr>
              <w:t>(13,239)</w:t>
            </w:r>
          </w:p>
        </w:tc>
      </w:tr>
      <w:tr w:rsidR="00E907B1" w:rsidRPr="00747532" w14:paraId="288EDD22" w14:textId="77777777" w:rsidTr="00DC76B1">
        <w:trPr>
          <w:cantSplit/>
          <w:trHeight w:val="125"/>
        </w:trPr>
        <w:tc>
          <w:tcPr>
            <w:tcW w:w="3627" w:type="dxa"/>
          </w:tcPr>
          <w:p w14:paraId="259F666F" w14:textId="77777777" w:rsidR="00E907B1" w:rsidRPr="00E65E7B" w:rsidRDefault="00E907B1" w:rsidP="00E9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6"/>
                <w:szCs w:val="26"/>
                <w:u w:val="single"/>
                <w:cs/>
              </w:rPr>
            </w:pPr>
          </w:p>
        </w:tc>
        <w:tc>
          <w:tcPr>
            <w:tcW w:w="2430" w:type="dxa"/>
            <w:tcBorders>
              <w:top w:val="single" w:sz="4" w:space="0" w:color="auto"/>
            </w:tcBorders>
          </w:tcPr>
          <w:p w14:paraId="6F297209" w14:textId="111A0222" w:rsidR="00E907B1" w:rsidRPr="00E907B1" w:rsidRDefault="00E907B1" w:rsidP="00E9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r w:rsidRPr="00E907B1">
              <w:rPr>
                <w:rFonts w:asciiTheme="minorBidi" w:hAnsiTheme="minorBidi" w:cstheme="minorBidi"/>
                <w:sz w:val="26"/>
                <w:szCs w:val="26"/>
              </w:rPr>
              <w:t>9,442</w:t>
            </w:r>
          </w:p>
        </w:tc>
        <w:tc>
          <w:tcPr>
            <w:tcW w:w="236" w:type="dxa"/>
          </w:tcPr>
          <w:p w14:paraId="2408A893" w14:textId="77777777" w:rsidR="00E907B1" w:rsidRPr="00E65E7B" w:rsidRDefault="00E907B1" w:rsidP="00E9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u w:val="single"/>
                <w:cs/>
              </w:rPr>
            </w:pPr>
          </w:p>
        </w:tc>
        <w:tc>
          <w:tcPr>
            <w:tcW w:w="2419" w:type="dxa"/>
            <w:tcBorders>
              <w:top w:val="single" w:sz="4" w:space="0" w:color="auto"/>
            </w:tcBorders>
          </w:tcPr>
          <w:p w14:paraId="7B37D90E" w14:textId="186D2E11" w:rsidR="00E907B1" w:rsidRPr="00747532" w:rsidRDefault="00E907B1" w:rsidP="00E9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r w:rsidRPr="00747532">
              <w:rPr>
                <w:rFonts w:asciiTheme="minorBidi" w:hAnsiTheme="minorBidi" w:cstheme="minorBidi"/>
                <w:sz w:val="26"/>
                <w:szCs w:val="26"/>
              </w:rPr>
              <w:t>60,006</w:t>
            </w:r>
          </w:p>
        </w:tc>
      </w:tr>
      <w:tr w:rsidR="00E907B1" w:rsidRPr="00747532" w14:paraId="7B31765C" w14:textId="613C51F6" w:rsidTr="00DC76B1">
        <w:trPr>
          <w:cantSplit/>
          <w:trHeight w:val="125"/>
        </w:trPr>
        <w:tc>
          <w:tcPr>
            <w:tcW w:w="3627" w:type="dxa"/>
          </w:tcPr>
          <w:p w14:paraId="3DCA1671" w14:textId="77777777" w:rsidR="00E907B1" w:rsidRPr="00E65E7B" w:rsidRDefault="00E907B1" w:rsidP="00E9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6"/>
                <w:szCs w:val="26"/>
                <w:cs/>
              </w:rPr>
            </w:pPr>
            <w:r w:rsidRPr="00E65E7B">
              <w:rPr>
                <w:rFonts w:asciiTheme="minorBidi" w:hAnsiTheme="minorBidi" w:cstheme="minorBidi"/>
                <w:sz w:val="26"/>
                <w:szCs w:val="26"/>
                <w:u w:val="single"/>
                <w:cs/>
              </w:rPr>
              <w:t>หัก</w:t>
            </w:r>
            <w:r w:rsidRPr="00E65E7B">
              <w:rPr>
                <w:rFonts w:asciiTheme="minorBidi" w:hAnsiTheme="minorBidi" w:cstheme="minorBidi"/>
                <w:sz w:val="26"/>
                <w:szCs w:val="26"/>
                <w:cs/>
              </w:rPr>
              <w:t xml:space="preserve"> ส่วนที่ถึงกำหนดชำระภายในหนึ่งปี</w:t>
            </w:r>
          </w:p>
        </w:tc>
        <w:tc>
          <w:tcPr>
            <w:tcW w:w="2430" w:type="dxa"/>
            <w:tcBorders>
              <w:bottom w:val="single" w:sz="4" w:space="0" w:color="auto"/>
            </w:tcBorders>
          </w:tcPr>
          <w:p w14:paraId="6B917858" w14:textId="3CD08B4F" w:rsidR="00E907B1" w:rsidRPr="00E907B1" w:rsidRDefault="00391BF3" w:rsidP="00E9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r>
              <w:rPr>
                <w:rFonts w:asciiTheme="minorBidi" w:hAnsiTheme="minorBidi" w:cstheme="minorBidi"/>
                <w:sz w:val="26"/>
                <w:szCs w:val="26"/>
              </w:rPr>
              <w:t>(</w:t>
            </w:r>
            <w:r w:rsidR="00E907B1" w:rsidRPr="00E907B1">
              <w:rPr>
                <w:rFonts w:asciiTheme="minorBidi" w:hAnsiTheme="minorBidi" w:cstheme="minorBidi"/>
                <w:sz w:val="26"/>
                <w:szCs w:val="26"/>
              </w:rPr>
              <w:t>1,570</w:t>
            </w:r>
            <w:r>
              <w:rPr>
                <w:rFonts w:asciiTheme="minorBidi" w:hAnsiTheme="minorBidi" w:cstheme="minorBidi"/>
                <w:sz w:val="26"/>
                <w:szCs w:val="26"/>
              </w:rPr>
              <w:t>)</w:t>
            </w:r>
          </w:p>
        </w:tc>
        <w:tc>
          <w:tcPr>
            <w:tcW w:w="236" w:type="dxa"/>
          </w:tcPr>
          <w:p w14:paraId="580A7279" w14:textId="77777777" w:rsidR="00E907B1" w:rsidRPr="00E65E7B" w:rsidRDefault="00E907B1" w:rsidP="00E9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u w:val="single"/>
                <w:cs/>
              </w:rPr>
            </w:pPr>
          </w:p>
        </w:tc>
        <w:tc>
          <w:tcPr>
            <w:tcW w:w="2419" w:type="dxa"/>
            <w:tcBorders>
              <w:bottom w:val="single" w:sz="4" w:space="0" w:color="auto"/>
            </w:tcBorders>
          </w:tcPr>
          <w:p w14:paraId="62213E0E" w14:textId="64D4030B" w:rsidR="00E907B1" w:rsidRPr="00747532" w:rsidRDefault="00E907B1" w:rsidP="00E9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r>
              <w:rPr>
                <w:rFonts w:asciiTheme="minorBidi" w:hAnsiTheme="minorBidi" w:cstheme="minorBidi"/>
                <w:sz w:val="26"/>
                <w:szCs w:val="26"/>
              </w:rPr>
              <w:t>(</w:t>
            </w:r>
            <w:r w:rsidRPr="00747532">
              <w:rPr>
                <w:rFonts w:asciiTheme="minorBidi" w:hAnsiTheme="minorBidi" w:cstheme="minorBidi"/>
                <w:sz w:val="26"/>
                <w:szCs w:val="26"/>
              </w:rPr>
              <w:t>6,524</w:t>
            </w:r>
            <w:r>
              <w:rPr>
                <w:rFonts w:asciiTheme="minorBidi" w:hAnsiTheme="minorBidi" w:cstheme="minorBidi"/>
                <w:sz w:val="26"/>
                <w:szCs w:val="26"/>
              </w:rPr>
              <w:t>)</w:t>
            </w:r>
          </w:p>
        </w:tc>
      </w:tr>
      <w:tr w:rsidR="00E907B1" w:rsidRPr="00747532" w14:paraId="1865AA79" w14:textId="6AA36E96" w:rsidTr="00DC76B1">
        <w:trPr>
          <w:cantSplit/>
          <w:trHeight w:val="125"/>
        </w:trPr>
        <w:tc>
          <w:tcPr>
            <w:tcW w:w="3627" w:type="dxa"/>
          </w:tcPr>
          <w:p w14:paraId="33969BA3" w14:textId="7BEC408D" w:rsidR="00E907B1" w:rsidRPr="00E65E7B" w:rsidRDefault="00E907B1" w:rsidP="00E9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6"/>
                <w:szCs w:val="26"/>
                <w:cs/>
              </w:rPr>
            </w:pPr>
            <w:r w:rsidRPr="00E65E7B">
              <w:rPr>
                <w:rFonts w:asciiTheme="minorBidi" w:hAnsiTheme="minorBidi" w:cstheme="minorBidi"/>
                <w:sz w:val="26"/>
                <w:szCs w:val="26"/>
                <w:cs/>
              </w:rPr>
              <w:t>สุทธิ</w:t>
            </w:r>
          </w:p>
        </w:tc>
        <w:tc>
          <w:tcPr>
            <w:tcW w:w="2430" w:type="dxa"/>
            <w:tcBorders>
              <w:top w:val="single" w:sz="4" w:space="0" w:color="auto"/>
              <w:bottom w:val="single" w:sz="12" w:space="0" w:color="auto"/>
            </w:tcBorders>
          </w:tcPr>
          <w:p w14:paraId="570A7368" w14:textId="32EA675B" w:rsidR="00E907B1" w:rsidRPr="00E907B1" w:rsidRDefault="00E907B1" w:rsidP="00E9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r w:rsidRPr="00E907B1">
              <w:rPr>
                <w:rFonts w:asciiTheme="minorBidi" w:hAnsiTheme="minorBidi" w:cstheme="minorBidi"/>
                <w:sz w:val="26"/>
                <w:szCs w:val="26"/>
              </w:rPr>
              <w:t>7,872</w:t>
            </w:r>
          </w:p>
        </w:tc>
        <w:tc>
          <w:tcPr>
            <w:tcW w:w="236" w:type="dxa"/>
          </w:tcPr>
          <w:p w14:paraId="4A032599" w14:textId="77777777" w:rsidR="00E907B1" w:rsidRPr="00E65E7B" w:rsidRDefault="00E907B1" w:rsidP="00E9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p>
        </w:tc>
        <w:tc>
          <w:tcPr>
            <w:tcW w:w="2419" w:type="dxa"/>
            <w:tcBorders>
              <w:top w:val="single" w:sz="4" w:space="0" w:color="auto"/>
              <w:bottom w:val="single" w:sz="12" w:space="0" w:color="auto"/>
            </w:tcBorders>
          </w:tcPr>
          <w:p w14:paraId="1AD66F47" w14:textId="4EE6ABC3" w:rsidR="00E907B1" w:rsidRPr="00747532" w:rsidRDefault="00E907B1" w:rsidP="00E9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r w:rsidRPr="00747532">
              <w:rPr>
                <w:rFonts w:asciiTheme="minorBidi" w:hAnsiTheme="minorBidi" w:cstheme="minorBidi"/>
                <w:sz w:val="26"/>
                <w:szCs w:val="26"/>
              </w:rPr>
              <w:t>53,482</w:t>
            </w:r>
          </w:p>
        </w:tc>
      </w:tr>
    </w:tbl>
    <w:p w14:paraId="633C5593" w14:textId="77777777" w:rsidR="00002B22" w:rsidRPr="003D5DCA" w:rsidRDefault="00002B22" w:rsidP="00002B22">
      <w:pPr>
        <w:pStyle w:val="ListParagraph"/>
        <w:spacing w:line="240" w:lineRule="auto"/>
        <w:ind w:left="891" w:right="-45"/>
        <w:jc w:val="thaiDistribute"/>
        <w:rPr>
          <w:rFonts w:ascii="Cordia New" w:hAnsi="Cordia New" w:cs="Cordia New"/>
          <w:sz w:val="26"/>
          <w:szCs w:val="26"/>
        </w:rPr>
      </w:pPr>
    </w:p>
    <w:p w14:paraId="6A069F9C" w14:textId="77777777" w:rsidR="0009790C" w:rsidRDefault="00002B22" w:rsidP="002E5FE1">
      <w:pPr>
        <w:pStyle w:val="ListParagraph"/>
        <w:spacing w:after="0" w:line="240" w:lineRule="auto"/>
        <w:ind w:left="891" w:right="-45"/>
        <w:jc w:val="thaiDistribute"/>
        <w:rPr>
          <w:rFonts w:ascii="Cordia New" w:hAnsi="Cordia New" w:cs="Cordia New"/>
          <w:sz w:val="26"/>
          <w:szCs w:val="26"/>
        </w:rPr>
      </w:pPr>
      <w:r w:rsidRPr="003D5DCA">
        <w:rPr>
          <w:rFonts w:ascii="Cordia New" w:hAnsi="Cordia New" w:cs="Cordia New" w:hint="cs"/>
          <w:sz w:val="26"/>
          <w:szCs w:val="26"/>
          <w:cs/>
        </w:rPr>
        <w:t>บริษัทได้ทำสัญญาเช่าคลังสินค้ากับบริษัทย่อยและบุคคลที่เกี่ยวข้อง</w:t>
      </w:r>
      <w:r w:rsidR="006C7771">
        <w:rPr>
          <w:rFonts w:ascii="Cordia New" w:hAnsi="Cordia New" w:cs="Cordia New" w:hint="cs"/>
          <w:sz w:val="26"/>
          <w:szCs w:val="26"/>
          <w:cs/>
        </w:rPr>
        <w:t>กัน</w:t>
      </w:r>
      <w:r w:rsidRPr="003D5DCA">
        <w:rPr>
          <w:rFonts w:ascii="Cordia New" w:hAnsi="Cordia New" w:cs="Cordia New" w:hint="cs"/>
          <w:sz w:val="26"/>
          <w:szCs w:val="26"/>
          <w:cs/>
        </w:rPr>
        <w:t xml:space="preserve"> โดยมีระยะเวลา </w:t>
      </w:r>
      <w:r w:rsidRPr="003D5DCA">
        <w:rPr>
          <w:rFonts w:ascii="Cordia New" w:hAnsi="Cordia New" w:cs="Cordia New" w:hint="cs"/>
          <w:sz w:val="26"/>
          <w:szCs w:val="26"/>
        </w:rPr>
        <w:t>3</w:t>
      </w:r>
      <w:r w:rsidRPr="003D5DCA">
        <w:rPr>
          <w:rFonts w:ascii="Cordia New" w:hAnsi="Cordia New" w:cs="Cordia New" w:hint="cs"/>
          <w:sz w:val="26"/>
          <w:szCs w:val="26"/>
          <w:cs/>
        </w:rPr>
        <w:t xml:space="preserve"> </w:t>
      </w:r>
      <w:r w:rsidRPr="003D5DCA">
        <w:rPr>
          <w:rFonts w:ascii="Cordia New" w:hAnsi="Cordia New" w:cs="Cordia New" w:hint="cs"/>
          <w:sz w:val="26"/>
          <w:szCs w:val="26"/>
        </w:rPr>
        <w:t xml:space="preserve">- 15 </w:t>
      </w:r>
      <w:r w:rsidRPr="003D5DCA">
        <w:rPr>
          <w:rFonts w:ascii="Cordia New" w:hAnsi="Cordia New" w:cs="Cordia New" w:hint="cs"/>
          <w:sz w:val="26"/>
          <w:szCs w:val="26"/>
          <w:cs/>
        </w:rPr>
        <w:t xml:space="preserve">ปี และกลุ่มบริษัทได้ทำสัญญาเช่าที่ดินเป็นระยะเวลา </w:t>
      </w:r>
      <w:r w:rsidRPr="003D5DCA">
        <w:rPr>
          <w:rFonts w:ascii="Cordia New" w:hAnsi="Cordia New" w:cs="Cordia New" w:hint="cs"/>
          <w:sz w:val="26"/>
          <w:szCs w:val="26"/>
        </w:rPr>
        <w:t xml:space="preserve">30 </w:t>
      </w:r>
      <w:r w:rsidRPr="003D5DCA">
        <w:rPr>
          <w:rFonts w:ascii="Cordia New" w:hAnsi="Cordia New" w:cs="Cordia New" w:hint="cs"/>
          <w:sz w:val="26"/>
          <w:szCs w:val="26"/>
          <w:cs/>
        </w:rPr>
        <w:t>ปี</w:t>
      </w:r>
    </w:p>
    <w:p w14:paraId="19230CF5" w14:textId="77777777" w:rsidR="00FA6501" w:rsidRDefault="00FA6501" w:rsidP="00AD3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6"/>
          <w:szCs w:val="26"/>
        </w:rPr>
      </w:pPr>
    </w:p>
    <w:p w14:paraId="023C770E" w14:textId="324195F8" w:rsidR="002D069C" w:rsidRPr="00FA6501" w:rsidRDefault="002D069C" w:rsidP="00FA6501">
      <w:pPr>
        <w:pStyle w:val="CordiaNew"/>
        <w:numPr>
          <w:ilvl w:val="0"/>
          <w:numId w:val="26"/>
        </w:numPr>
        <w:tabs>
          <w:tab w:val="clear" w:pos="4153"/>
        </w:tabs>
        <w:jc w:val="thaiDistribute"/>
        <w:rPr>
          <w:rFonts w:asciiTheme="minorBidi" w:hAnsiTheme="minorBidi" w:cstheme="minorBidi"/>
          <w:b/>
          <w:bCs/>
          <w:sz w:val="26"/>
          <w:szCs w:val="26"/>
        </w:rPr>
      </w:pPr>
      <w:r w:rsidRPr="002D069C">
        <w:rPr>
          <w:rFonts w:asciiTheme="minorBidi" w:hAnsiTheme="minorBidi" w:cstheme="minorBidi"/>
          <w:b/>
          <w:bCs/>
          <w:sz w:val="26"/>
          <w:szCs w:val="26"/>
          <w:cs/>
        </w:rPr>
        <w:t>ภาษีเงินได้</w:t>
      </w:r>
      <w:r w:rsidRPr="002D069C">
        <w:rPr>
          <w:rFonts w:asciiTheme="minorBidi" w:hAnsiTheme="minorBidi" w:cstheme="minorBidi"/>
          <w:b/>
          <w:bCs/>
          <w:sz w:val="26"/>
          <w:szCs w:val="26"/>
        </w:rPr>
        <w:t xml:space="preserve"> </w:t>
      </w:r>
      <w:r w:rsidRPr="002D069C">
        <w:rPr>
          <w:rFonts w:asciiTheme="minorBidi" w:hAnsiTheme="minorBidi" w:cstheme="minorBidi"/>
          <w:b/>
          <w:bCs/>
          <w:sz w:val="26"/>
          <w:szCs w:val="26"/>
        </w:rPr>
        <w:fldChar w:fldCharType="begin"/>
      </w:r>
      <w:r w:rsidRPr="002D069C">
        <w:rPr>
          <w:rFonts w:asciiTheme="minorBidi" w:hAnsiTheme="minorBidi" w:cstheme="minorBidi"/>
          <w:b/>
          <w:bCs/>
          <w:sz w:val="26"/>
          <w:szCs w:val="26"/>
        </w:rPr>
        <w:instrText xml:space="preserve"> XE "Tax:Disclosure"</w:instrText>
      </w:r>
      <w:r w:rsidRPr="002D069C">
        <w:rPr>
          <w:rFonts w:asciiTheme="minorBidi" w:hAnsiTheme="minorBidi" w:cstheme="minorBidi"/>
          <w:b/>
          <w:bCs/>
          <w:sz w:val="26"/>
          <w:szCs w:val="26"/>
        </w:rPr>
        <w:fldChar w:fldCharType="end"/>
      </w:r>
    </w:p>
    <w:p w14:paraId="64AFFDE5" w14:textId="77777777" w:rsidR="002D069C" w:rsidRDefault="002D069C"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b/>
          <w:bCs/>
          <w:sz w:val="26"/>
          <w:szCs w:val="26"/>
        </w:rPr>
      </w:pPr>
    </w:p>
    <w:p w14:paraId="104AD6A2" w14:textId="0CF11CAA" w:rsidR="002D069C" w:rsidRPr="002D069C" w:rsidRDefault="002D069C"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cs/>
          <w:lang w:eastAsia="th-TH"/>
        </w:rPr>
      </w:pPr>
      <w:r w:rsidRPr="002D069C">
        <w:rPr>
          <w:rFonts w:ascii="Cordia New" w:hAnsi="Cordia New" w:cs="Cordia New"/>
          <w:sz w:val="26"/>
          <w:szCs w:val="26"/>
          <w:cs/>
          <w:lang w:eastAsia="th-TH"/>
        </w:rPr>
        <w:t>ภาษีเงินได้</w:t>
      </w:r>
      <w:r w:rsidR="00D966DE" w:rsidRPr="001F16D4">
        <w:rPr>
          <w:rFonts w:ascii="Cordia New" w:hAnsi="Cordia New" w:cs="Cordia New" w:hint="cs"/>
          <w:sz w:val="26"/>
          <w:szCs w:val="26"/>
          <w:cs/>
        </w:rPr>
        <w:t>สำหรับงวด</w:t>
      </w:r>
      <w:r w:rsidR="001C2AE1">
        <w:rPr>
          <w:rFonts w:ascii="Cordia New" w:hAnsi="Cordia New" w:cs="Cordia New" w:hint="cs"/>
          <w:sz w:val="26"/>
          <w:szCs w:val="26"/>
          <w:cs/>
        </w:rPr>
        <w:t>สามเดือน</w:t>
      </w:r>
      <w:r w:rsidR="00D966DE" w:rsidRPr="001F16D4">
        <w:rPr>
          <w:rFonts w:ascii="Cordia New" w:hAnsi="Cordia New" w:cs="Cordia New" w:hint="cs"/>
          <w:sz w:val="26"/>
          <w:szCs w:val="26"/>
          <w:cs/>
        </w:rPr>
        <w:t xml:space="preserve">สิ้นสุดวันที่ </w:t>
      </w:r>
      <w:r w:rsidR="00280753" w:rsidRPr="00280753">
        <w:rPr>
          <w:rFonts w:asciiTheme="minorBidi" w:hAnsiTheme="minorBidi" w:cstheme="minorBidi"/>
          <w:sz w:val="26"/>
          <w:szCs w:val="26"/>
          <w:lang w:val="en-GB"/>
        </w:rPr>
        <w:t xml:space="preserve">31 </w:t>
      </w:r>
      <w:r w:rsidR="00280753" w:rsidRPr="00280753">
        <w:rPr>
          <w:rFonts w:asciiTheme="minorBidi" w:hAnsiTheme="minorBidi" w:cs="Cordia New"/>
          <w:sz w:val="26"/>
          <w:szCs w:val="26"/>
          <w:cs/>
          <w:lang w:val="en-GB"/>
        </w:rPr>
        <w:t>มีนาคม</w:t>
      </w:r>
      <w:r w:rsidR="00490AFD">
        <w:rPr>
          <w:rFonts w:ascii="Cordia New" w:eastAsia="SimSun" w:hAnsi="Cordia New" w:cs="Cordia New"/>
          <w:sz w:val="26"/>
          <w:szCs w:val="26"/>
          <w:lang w:val="en-GB"/>
        </w:rPr>
        <w:t xml:space="preserve"> </w:t>
      </w:r>
      <w:r w:rsidR="00D966DE" w:rsidRPr="001F16D4">
        <w:rPr>
          <w:rFonts w:asciiTheme="minorBidi" w:hAnsiTheme="minorBidi" w:cstheme="minorBidi"/>
          <w:sz w:val="26"/>
          <w:szCs w:val="26"/>
        </w:rPr>
        <w:t>256</w:t>
      </w:r>
      <w:r w:rsidR="00EE436C">
        <w:rPr>
          <w:rFonts w:asciiTheme="minorBidi" w:hAnsiTheme="minorBidi" w:cstheme="minorBidi"/>
          <w:sz w:val="26"/>
          <w:szCs w:val="26"/>
        </w:rPr>
        <w:t>9</w:t>
      </w:r>
      <w:r w:rsidR="00D966DE">
        <w:rPr>
          <w:rFonts w:asciiTheme="minorBidi" w:hAnsiTheme="minorBidi" w:cstheme="minorBidi" w:hint="cs"/>
          <w:sz w:val="26"/>
          <w:szCs w:val="26"/>
          <w:cs/>
        </w:rPr>
        <w:t xml:space="preserve"> </w:t>
      </w:r>
      <w:r w:rsidRPr="002D069C">
        <w:rPr>
          <w:rFonts w:ascii="Cordia New" w:hAnsi="Cordia New" w:cs="Cordia New"/>
          <w:sz w:val="26"/>
          <w:szCs w:val="26"/>
          <w:cs/>
          <w:lang w:eastAsia="th-TH"/>
        </w:rPr>
        <w:t xml:space="preserve">และ </w:t>
      </w:r>
      <w:r w:rsidRPr="002D069C">
        <w:rPr>
          <w:rFonts w:ascii="Cordia New" w:hAnsi="Cordia New" w:cs="Cordia New"/>
          <w:sz w:val="26"/>
          <w:szCs w:val="26"/>
          <w:lang w:val="en-GB"/>
        </w:rPr>
        <w:t>256</w:t>
      </w:r>
      <w:r w:rsidR="00EE436C">
        <w:rPr>
          <w:rFonts w:ascii="Cordia New" w:hAnsi="Cordia New" w:cs="Cordia New"/>
          <w:sz w:val="26"/>
          <w:szCs w:val="26"/>
        </w:rPr>
        <w:t>8</w:t>
      </w:r>
      <w:r w:rsidRPr="002D069C">
        <w:rPr>
          <w:rFonts w:ascii="Cordia New" w:hAnsi="Cordia New" w:cs="Cordia New"/>
          <w:sz w:val="26"/>
          <w:szCs w:val="26"/>
          <w:cs/>
          <w:lang w:eastAsia="th-TH"/>
        </w:rPr>
        <w:t xml:space="preserve"> มีดังนี้</w:t>
      </w:r>
    </w:p>
    <w:p w14:paraId="2218BBED" w14:textId="77777777" w:rsidR="002D069C" w:rsidRPr="002D069C" w:rsidRDefault="002D069C"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rPr>
      </w:pPr>
    </w:p>
    <w:tbl>
      <w:tblPr>
        <w:tblW w:w="9234" w:type="dxa"/>
        <w:tblInd w:w="252" w:type="dxa"/>
        <w:tblLayout w:type="fixed"/>
        <w:tblLook w:val="0000" w:firstRow="0" w:lastRow="0" w:firstColumn="0" w:lastColumn="0" w:noHBand="0" w:noVBand="0"/>
      </w:tblPr>
      <w:tblGrid>
        <w:gridCol w:w="3618"/>
        <w:gridCol w:w="1417"/>
        <w:gridCol w:w="1418"/>
        <w:gridCol w:w="1420"/>
        <w:gridCol w:w="1361"/>
      </w:tblGrid>
      <w:tr w:rsidR="002D069C" w:rsidRPr="002D069C" w14:paraId="3B54F8FD" w14:textId="77777777" w:rsidTr="002D069C">
        <w:tc>
          <w:tcPr>
            <w:tcW w:w="3618" w:type="dxa"/>
          </w:tcPr>
          <w:p w14:paraId="29EE39FB" w14:textId="7FB082CE" w:rsidR="002D069C" w:rsidRPr="002D069C" w:rsidRDefault="00E42EA0" w:rsidP="0083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lang w:val="en-GB"/>
              </w:rPr>
            </w:pPr>
            <w:r w:rsidRPr="00EF48EF">
              <w:rPr>
                <w:rFonts w:ascii="Cordia New" w:hAnsi="Cordia New" w:cs="Cordia New" w:hint="cs"/>
                <w:sz w:val="26"/>
                <w:szCs w:val="26"/>
              </w:rPr>
              <w:t>(</w:t>
            </w:r>
            <w:r w:rsidRPr="00EF48EF">
              <w:rPr>
                <w:rFonts w:ascii="Cordia New" w:hAnsi="Cordia New" w:cs="Cordia New" w:hint="cs"/>
                <w:sz w:val="26"/>
                <w:szCs w:val="26"/>
                <w:cs/>
              </w:rPr>
              <w:t>ห</w:t>
            </w:r>
            <w:r>
              <w:rPr>
                <w:rFonts w:ascii="Cordia New" w:hAnsi="Cordia New" w:cs="Cordia New" w:hint="cs"/>
                <w:sz w:val="26"/>
                <w:szCs w:val="26"/>
                <w:cs/>
              </w:rPr>
              <w:t>น่วย</w:t>
            </w:r>
            <w:r w:rsidR="004941CB">
              <w:rPr>
                <w:rFonts w:ascii="Cordia New" w:hAnsi="Cordia New" w:cs="Cordia New"/>
                <w:sz w:val="26"/>
                <w:szCs w:val="26"/>
              </w:rPr>
              <w:t xml:space="preserve"> </w:t>
            </w:r>
            <w:r w:rsidRPr="00EF48EF">
              <w:rPr>
                <w:rFonts w:ascii="Cordia New" w:hAnsi="Cordia New" w:cs="Cordia New" w:hint="cs"/>
                <w:sz w:val="26"/>
                <w:szCs w:val="26"/>
                <w:cs/>
              </w:rPr>
              <w:t>:</w:t>
            </w:r>
            <w:r w:rsidRPr="00EF48EF">
              <w:rPr>
                <w:rFonts w:ascii="Cordia New" w:hAnsi="Cordia New" w:cs="Cordia New" w:hint="cs"/>
                <w:sz w:val="26"/>
                <w:szCs w:val="26"/>
              </w:rPr>
              <w:t xml:space="preserve"> </w:t>
            </w:r>
            <w:r w:rsidRPr="00EF48EF">
              <w:rPr>
                <w:rFonts w:ascii="Cordia New" w:hAnsi="Cordia New" w:cs="Cordia New" w:hint="cs"/>
                <w:sz w:val="26"/>
                <w:szCs w:val="26"/>
                <w:cs/>
              </w:rPr>
              <w:t>พันบาท</w:t>
            </w:r>
            <w:r w:rsidRPr="00EF48EF">
              <w:rPr>
                <w:rFonts w:ascii="Cordia New" w:hAnsi="Cordia New" w:cs="Cordia New" w:hint="cs"/>
                <w:sz w:val="26"/>
                <w:szCs w:val="26"/>
              </w:rPr>
              <w:t>)</w:t>
            </w:r>
          </w:p>
        </w:tc>
        <w:tc>
          <w:tcPr>
            <w:tcW w:w="2835" w:type="dxa"/>
            <w:gridSpan w:val="2"/>
          </w:tcPr>
          <w:p w14:paraId="33332594" w14:textId="77777777" w:rsidR="002D069C" w:rsidRPr="002D069C" w:rsidRDefault="002D069C" w:rsidP="00831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Cordia New" w:hAnsi="Cordia New" w:cs="Cordia New"/>
                <w:sz w:val="26"/>
                <w:szCs w:val="26"/>
                <w:lang w:val="en-GB"/>
              </w:rPr>
            </w:pPr>
            <w:r w:rsidRPr="002D069C">
              <w:rPr>
                <w:rFonts w:ascii="Cordia New" w:hAnsi="Cordia New" w:cs="Cordia New"/>
                <w:sz w:val="26"/>
                <w:szCs w:val="26"/>
                <w:cs/>
              </w:rPr>
              <w:t>ข้อมูลทางการเงินรวม</w:t>
            </w:r>
          </w:p>
        </w:tc>
        <w:tc>
          <w:tcPr>
            <w:tcW w:w="2781" w:type="dxa"/>
            <w:gridSpan w:val="2"/>
          </w:tcPr>
          <w:p w14:paraId="4C357EF9" w14:textId="77777777" w:rsidR="002D069C" w:rsidRPr="002D069C" w:rsidRDefault="002D069C" w:rsidP="00831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Cordia New" w:hAnsi="Cordia New" w:cs="Cordia New"/>
                <w:sz w:val="26"/>
                <w:szCs w:val="26"/>
                <w:lang w:val="en-GB"/>
              </w:rPr>
            </w:pPr>
            <w:r w:rsidRPr="002D069C">
              <w:rPr>
                <w:rFonts w:ascii="Cordia New" w:hAnsi="Cordia New" w:cs="Cordia New"/>
                <w:sz w:val="26"/>
                <w:szCs w:val="26"/>
                <w:cs/>
              </w:rPr>
              <w:t>ข้อมูลทางการเงินเฉพาะกิจการ</w:t>
            </w:r>
          </w:p>
        </w:tc>
      </w:tr>
      <w:tr w:rsidR="002D069C" w:rsidRPr="002D069C" w14:paraId="77C9A49A" w14:textId="77777777" w:rsidTr="002D069C">
        <w:tc>
          <w:tcPr>
            <w:tcW w:w="3618" w:type="dxa"/>
          </w:tcPr>
          <w:p w14:paraId="45E0D648" w14:textId="77777777" w:rsidR="002D069C" w:rsidRPr="002D069C" w:rsidRDefault="002D069C" w:rsidP="0083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p>
        </w:tc>
        <w:tc>
          <w:tcPr>
            <w:tcW w:w="5616" w:type="dxa"/>
            <w:gridSpan w:val="4"/>
            <w:vAlign w:val="bottom"/>
          </w:tcPr>
          <w:p w14:paraId="5D894FDC" w14:textId="59868991" w:rsidR="002D069C" w:rsidRPr="002D069C" w:rsidRDefault="002D069C" w:rsidP="00831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2D069C">
              <w:rPr>
                <w:rFonts w:ascii="Cordia New" w:hAnsi="Cordia New" w:cs="Cordia New" w:hint="cs"/>
                <w:sz w:val="26"/>
                <w:szCs w:val="26"/>
                <w:cs/>
              </w:rPr>
              <w:t xml:space="preserve">สำหรับงวดสามเดือนสิ้นสุดวันที่ </w:t>
            </w:r>
            <w:r w:rsidR="00EE436C" w:rsidRPr="00280753">
              <w:rPr>
                <w:rFonts w:asciiTheme="minorBidi" w:hAnsiTheme="minorBidi" w:cstheme="minorBidi"/>
                <w:sz w:val="26"/>
                <w:szCs w:val="26"/>
                <w:lang w:val="en-GB"/>
              </w:rPr>
              <w:t xml:space="preserve">31 </w:t>
            </w:r>
            <w:r w:rsidR="00EE436C" w:rsidRPr="00280753">
              <w:rPr>
                <w:rFonts w:asciiTheme="minorBidi" w:hAnsiTheme="minorBidi" w:cs="Cordia New"/>
                <w:sz w:val="26"/>
                <w:szCs w:val="26"/>
                <w:cs/>
                <w:lang w:val="en-GB"/>
              </w:rPr>
              <w:t>มีนาคม</w:t>
            </w:r>
          </w:p>
        </w:tc>
      </w:tr>
      <w:tr w:rsidR="002D069C" w:rsidRPr="002D069C" w14:paraId="53C2484D" w14:textId="77777777" w:rsidTr="002D069C">
        <w:tc>
          <w:tcPr>
            <w:tcW w:w="3618" w:type="dxa"/>
          </w:tcPr>
          <w:p w14:paraId="0DBCA78D" w14:textId="77777777" w:rsidR="002D069C" w:rsidRPr="002D069C" w:rsidRDefault="002D069C" w:rsidP="0083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p>
        </w:tc>
        <w:tc>
          <w:tcPr>
            <w:tcW w:w="1417" w:type="dxa"/>
            <w:vAlign w:val="bottom"/>
          </w:tcPr>
          <w:p w14:paraId="19748C97" w14:textId="4C01730E" w:rsidR="002D069C" w:rsidRPr="002D069C" w:rsidRDefault="002D069C" w:rsidP="00831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Theme="minorBidi" w:hAnsiTheme="minorBidi" w:cstheme="minorBidi"/>
                <w:sz w:val="26"/>
                <w:szCs w:val="26"/>
              </w:rPr>
            </w:pPr>
            <w:r w:rsidRPr="002D069C">
              <w:rPr>
                <w:rFonts w:asciiTheme="minorBidi" w:hAnsiTheme="minorBidi" w:cstheme="minorBidi"/>
                <w:sz w:val="26"/>
                <w:szCs w:val="26"/>
              </w:rPr>
              <w:t>256</w:t>
            </w:r>
            <w:r w:rsidR="00EE436C">
              <w:rPr>
                <w:rFonts w:asciiTheme="minorBidi" w:hAnsiTheme="minorBidi" w:cstheme="minorBidi"/>
                <w:sz w:val="26"/>
                <w:szCs w:val="26"/>
              </w:rPr>
              <w:t>9</w:t>
            </w:r>
          </w:p>
        </w:tc>
        <w:tc>
          <w:tcPr>
            <w:tcW w:w="1418" w:type="dxa"/>
            <w:vAlign w:val="bottom"/>
          </w:tcPr>
          <w:p w14:paraId="27423175" w14:textId="38CC2A80" w:rsidR="002D069C" w:rsidRPr="002D069C" w:rsidRDefault="002D069C" w:rsidP="00831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Theme="minorBidi" w:hAnsiTheme="minorBidi" w:cstheme="minorBidi"/>
                <w:sz w:val="26"/>
                <w:szCs w:val="26"/>
              </w:rPr>
            </w:pPr>
            <w:r w:rsidRPr="002D069C">
              <w:rPr>
                <w:rFonts w:asciiTheme="minorBidi" w:hAnsiTheme="minorBidi" w:cstheme="minorBidi"/>
                <w:sz w:val="26"/>
                <w:szCs w:val="26"/>
              </w:rPr>
              <w:t>256</w:t>
            </w:r>
            <w:r w:rsidR="00EE436C">
              <w:rPr>
                <w:rFonts w:asciiTheme="minorBidi" w:hAnsiTheme="minorBidi" w:cstheme="minorBidi"/>
                <w:sz w:val="26"/>
                <w:szCs w:val="26"/>
              </w:rPr>
              <w:t>8</w:t>
            </w:r>
          </w:p>
        </w:tc>
        <w:tc>
          <w:tcPr>
            <w:tcW w:w="1420" w:type="dxa"/>
            <w:vAlign w:val="bottom"/>
          </w:tcPr>
          <w:p w14:paraId="31701C9D" w14:textId="33DF4768" w:rsidR="002D069C" w:rsidRPr="002D069C" w:rsidRDefault="002D069C" w:rsidP="00831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Theme="minorBidi" w:hAnsiTheme="minorBidi" w:cstheme="minorBidi"/>
                <w:sz w:val="26"/>
                <w:szCs w:val="26"/>
              </w:rPr>
            </w:pPr>
            <w:r w:rsidRPr="002D069C">
              <w:rPr>
                <w:rFonts w:asciiTheme="minorBidi" w:hAnsiTheme="minorBidi" w:cstheme="minorBidi"/>
                <w:sz w:val="26"/>
                <w:szCs w:val="26"/>
              </w:rPr>
              <w:t>256</w:t>
            </w:r>
            <w:r w:rsidR="00EE436C">
              <w:rPr>
                <w:rFonts w:asciiTheme="minorBidi" w:hAnsiTheme="minorBidi" w:cstheme="minorBidi"/>
                <w:sz w:val="26"/>
                <w:szCs w:val="26"/>
              </w:rPr>
              <w:t>9</w:t>
            </w:r>
          </w:p>
        </w:tc>
        <w:tc>
          <w:tcPr>
            <w:tcW w:w="1361" w:type="dxa"/>
            <w:vAlign w:val="bottom"/>
          </w:tcPr>
          <w:p w14:paraId="350674F9" w14:textId="61A5ECFB" w:rsidR="002D069C" w:rsidRPr="002D069C" w:rsidRDefault="002D069C" w:rsidP="00831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Theme="minorBidi" w:hAnsiTheme="minorBidi" w:cstheme="minorBidi"/>
                <w:sz w:val="26"/>
                <w:szCs w:val="26"/>
              </w:rPr>
            </w:pPr>
            <w:r w:rsidRPr="002D069C">
              <w:rPr>
                <w:rFonts w:asciiTheme="minorBidi" w:hAnsiTheme="minorBidi" w:cstheme="minorBidi"/>
                <w:sz w:val="26"/>
                <w:szCs w:val="26"/>
              </w:rPr>
              <w:t>256</w:t>
            </w:r>
            <w:r w:rsidR="00EE436C">
              <w:rPr>
                <w:rFonts w:asciiTheme="minorBidi" w:hAnsiTheme="minorBidi" w:cstheme="minorBidi"/>
                <w:sz w:val="26"/>
                <w:szCs w:val="26"/>
              </w:rPr>
              <w:t>8</w:t>
            </w:r>
          </w:p>
        </w:tc>
      </w:tr>
      <w:tr w:rsidR="002D069C" w:rsidRPr="002D069C" w14:paraId="006A6151" w14:textId="77777777" w:rsidTr="002D069C">
        <w:tc>
          <w:tcPr>
            <w:tcW w:w="3618" w:type="dxa"/>
          </w:tcPr>
          <w:p w14:paraId="5F5C95A0" w14:textId="77777777" w:rsidR="002D069C" w:rsidRPr="002D069C" w:rsidRDefault="002D069C" w:rsidP="0083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417" w:type="dxa"/>
            <w:vAlign w:val="bottom"/>
          </w:tcPr>
          <w:p w14:paraId="7DE50B4A" w14:textId="77777777" w:rsidR="002D069C" w:rsidRPr="002D069C" w:rsidRDefault="002D069C" w:rsidP="0083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18" w:type="dxa"/>
            <w:vAlign w:val="bottom"/>
          </w:tcPr>
          <w:p w14:paraId="56EF12DD" w14:textId="77777777" w:rsidR="002D069C" w:rsidRPr="002D069C" w:rsidRDefault="002D069C" w:rsidP="0083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20" w:type="dxa"/>
            <w:vAlign w:val="bottom"/>
          </w:tcPr>
          <w:p w14:paraId="2CB3813A" w14:textId="77777777" w:rsidR="002D069C" w:rsidRPr="002D069C" w:rsidRDefault="002D069C" w:rsidP="0083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361" w:type="dxa"/>
            <w:vAlign w:val="bottom"/>
          </w:tcPr>
          <w:p w14:paraId="7D7158D8" w14:textId="77777777" w:rsidR="002D069C" w:rsidRPr="002D069C" w:rsidRDefault="002D069C" w:rsidP="0083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r>
      <w:tr w:rsidR="00393C01" w:rsidRPr="002D069C" w14:paraId="334B63F4" w14:textId="77777777" w:rsidTr="002D069C">
        <w:tc>
          <w:tcPr>
            <w:tcW w:w="3618" w:type="dxa"/>
          </w:tcPr>
          <w:p w14:paraId="0C2403DF" w14:textId="77777777" w:rsidR="00393C01" w:rsidRPr="002D069C" w:rsidRDefault="00393C01" w:rsidP="00393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lang w:val="en-GB"/>
              </w:rPr>
            </w:pPr>
            <w:r w:rsidRPr="002D069C">
              <w:rPr>
                <w:rFonts w:ascii="Cordia New" w:hAnsi="Cordia New" w:cs="Cordia New"/>
                <w:sz w:val="26"/>
                <w:szCs w:val="26"/>
                <w:cs/>
              </w:rPr>
              <w:t>ภาษีเงินได้งวดปัจจุบัน</w:t>
            </w:r>
          </w:p>
        </w:tc>
        <w:tc>
          <w:tcPr>
            <w:tcW w:w="1417" w:type="dxa"/>
          </w:tcPr>
          <w:p w14:paraId="5CB53244" w14:textId="48C7AC7C" w:rsidR="00393C01" w:rsidRPr="002D069C" w:rsidRDefault="00393C01" w:rsidP="00393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
              <w:jc w:val="right"/>
              <w:rPr>
                <w:rFonts w:asciiTheme="minorBidi" w:hAnsiTheme="minorBidi" w:cstheme="minorBidi"/>
                <w:sz w:val="26"/>
                <w:szCs w:val="26"/>
              </w:rPr>
            </w:pPr>
            <w:r>
              <w:rPr>
                <w:rFonts w:asciiTheme="minorBidi" w:hAnsiTheme="minorBidi" w:cstheme="minorBidi"/>
                <w:sz w:val="26"/>
                <w:szCs w:val="26"/>
              </w:rPr>
              <w:t>34</w:t>
            </w:r>
            <w:r w:rsidR="00F82A96">
              <w:rPr>
                <w:rFonts w:asciiTheme="minorBidi" w:hAnsiTheme="minorBidi" w:cstheme="minorBidi"/>
                <w:sz w:val="26"/>
                <w:szCs w:val="26"/>
              </w:rPr>
              <w:t>,</w:t>
            </w:r>
            <w:r>
              <w:rPr>
                <w:rFonts w:asciiTheme="minorBidi" w:hAnsiTheme="minorBidi" w:cstheme="minorBidi"/>
                <w:sz w:val="26"/>
                <w:szCs w:val="26"/>
              </w:rPr>
              <w:t>284</w:t>
            </w:r>
          </w:p>
        </w:tc>
        <w:tc>
          <w:tcPr>
            <w:tcW w:w="1418" w:type="dxa"/>
          </w:tcPr>
          <w:p w14:paraId="2E563F25" w14:textId="6DF23474" w:rsidR="00393C01" w:rsidRPr="006E59E8" w:rsidRDefault="00393C01" w:rsidP="00393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
              <w:jc w:val="right"/>
              <w:rPr>
                <w:rFonts w:asciiTheme="minorBidi" w:hAnsiTheme="minorBidi" w:cstheme="minorBidi"/>
                <w:sz w:val="26"/>
                <w:szCs w:val="26"/>
              </w:rPr>
            </w:pPr>
            <w:r>
              <w:rPr>
                <w:rFonts w:asciiTheme="minorBidi" w:hAnsiTheme="minorBidi" w:cstheme="minorBidi"/>
                <w:sz w:val="26"/>
                <w:szCs w:val="26"/>
              </w:rPr>
              <w:t>16,352</w:t>
            </w:r>
          </w:p>
        </w:tc>
        <w:tc>
          <w:tcPr>
            <w:tcW w:w="1420" w:type="dxa"/>
          </w:tcPr>
          <w:p w14:paraId="3DC147E8" w14:textId="1B84BB31" w:rsidR="00393C01" w:rsidRPr="00CE6279" w:rsidRDefault="00393C01" w:rsidP="00393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
              <w:jc w:val="right"/>
              <w:rPr>
                <w:rFonts w:asciiTheme="minorBidi" w:hAnsiTheme="minorBidi" w:cstheme="minorBidi"/>
                <w:sz w:val="26"/>
                <w:szCs w:val="26"/>
              </w:rPr>
            </w:pPr>
            <w:r w:rsidRPr="00FB0FBE">
              <w:rPr>
                <w:rFonts w:asciiTheme="minorBidi" w:hAnsiTheme="minorBidi" w:cstheme="minorBidi"/>
                <w:sz w:val="26"/>
                <w:szCs w:val="26"/>
              </w:rPr>
              <w:t xml:space="preserve"> </w:t>
            </w:r>
            <w:r w:rsidRPr="00CE6279">
              <w:rPr>
                <w:rFonts w:asciiTheme="minorBidi" w:hAnsiTheme="minorBidi" w:cstheme="minorBidi"/>
                <w:sz w:val="26"/>
                <w:szCs w:val="26"/>
              </w:rPr>
              <w:t>33,</w:t>
            </w:r>
            <w:r w:rsidRPr="00FB0FBE">
              <w:rPr>
                <w:rFonts w:asciiTheme="minorBidi" w:hAnsiTheme="minorBidi" w:cstheme="minorBidi"/>
                <w:sz w:val="26"/>
                <w:szCs w:val="26"/>
              </w:rPr>
              <w:t xml:space="preserve">791 </w:t>
            </w:r>
          </w:p>
        </w:tc>
        <w:tc>
          <w:tcPr>
            <w:tcW w:w="1361" w:type="dxa"/>
          </w:tcPr>
          <w:p w14:paraId="3AF0647A" w14:textId="5BB6805B" w:rsidR="00393C01" w:rsidRPr="002D069C" w:rsidRDefault="00393C01" w:rsidP="00393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
              <w:jc w:val="right"/>
              <w:rPr>
                <w:rFonts w:asciiTheme="minorBidi" w:hAnsiTheme="minorBidi" w:cstheme="minorBidi"/>
                <w:sz w:val="26"/>
                <w:szCs w:val="26"/>
              </w:rPr>
            </w:pPr>
            <w:r>
              <w:rPr>
                <w:rFonts w:asciiTheme="minorBidi" w:hAnsiTheme="minorBidi" w:cstheme="minorBidi" w:hint="cs"/>
                <w:sz w:val="26"/>
                <w:szCs w:val="26"/>
                <w:cs/>
              </w:rPr>
              <w:t>15,781</w:t>
            </w:r>
          </w:p>
        </w:tc>
      </w:tr>
      <w:tr w:rsidR="00393C01" w:rsidRPr="002D069C" w14:paraId="3F6BDCDD" w14:textId="77777777" w:rsidTr="002D069C">
        <w:tc>
          <w:tcPr>
            <w:tcW w:w="3618" w:type="dxa"/>
          </w:tcPr>
          <w:p w14:paraId="6E4653FD" w14:textId="77777777" w:rsidR="00393C01" w:rsidRPr="002D069C" w:rsidRDefault="00393C01" w:rsidP="00393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rPr>
            </w:pPr>
            <w:r w:rsidRPr="002D069C">
              <w:rPr>
                <w:rFonts w:ascii="Cordia New" w:hAnsi="Cordia New" w:cs="Cordia New"/>
                <w:sz w:val="26"/>
                <w:szCs w:val="26"/>
                <w:cs/>
              </w:rPr>
              <w:t>ภาษีเงินได้รอการตัดบัญชี</w:t>
            </w:r>
          </w:p>
        </w:tc>
        <w:tc>
          <w:tcPr>
            <w:tcW w:w="1417" w:type="dxa"/>
          </w:tcPr>
          <w:p w14:paraId="1B1114A3" w14:textId="0F919E13" w:rsidR="00393C01" w:rsidRPr="002D069C" w:rsidRDefault="00393C01" w:rsidP="00393C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
              <w:jc w:val="right"/>
              <w:rPr>
                <w:rFonts w:asciiTheme="minorBidi" w:hAnsiTheme="minorBidi" w:cstheme="minorBidi"/>
                <w:sz w:val="26"/>
                <w:szCs w:val="26"/>
              </w:rPr>
            </w:pPr>
            <w:r>
              <w:rPr>
                <w:rFonts w:asciiTheme="minorBidi" w:hAnsiTheme="minorBidi" w:cstheme="minorBidi"/>
                <w:sz w:val="26"/>
                <w:szCs w:val="26"/>
              </w:rPr>
              <w:t>(232)</w:t>
            </w:r>
          </w:p>
        </w:tc>
        <w:tc>
          <w:tcPr>
            <w:tcW w:w="1418" w:type="dxa"/>
          </w:tcPr>
          <w:p w14:paraId="79517146" w14:textId="7FD33601" w:rsidR="00393C01" w:rsidRPr="006E59E8" w:rsidRDefault="00393C01" w:rsidP="00393C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
              <w:jc w:val="right"/>
              <w:rPr>
                <w:rFonts w:asciiTheme="minorBidi" w:hAnsiTheme="minorBidi" w:cstheme="minorBidi"/>
                <w:sz w:val="26"/>
                <w:szCs w:val="26"/>
              </w:rPr>
            </w:pPr>
            <w:r>
              <w:rPr>
                <w:rFonts w:asciiTheme="minorBidi" w:hAnsiTheme="minorBidi" w:cstheme="minorBidi"/>
                <w:sz w:val="26"/>
                <w:szCs w:val="26"/>
              </w:rPr>
              <w:t>(1,319)</w:t>
            </w:r>
          </w:p>
        </w:tc>
        <w:tc>
          <w:tcPr>
            <w:tcW w:w="1420" w:type="dxa"/>
          </w:tcPr>
          <w:p w14:paraId="4473963F" w14:textId="0D15BBA0" w:rsidR="00393C01" w:rsidRPr="00CE6279" w:rsidRDefault="00393C01" w:rsidP="00393C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
              <w:jc w:val="right"/>
              <w:rPr>
                <w:rFonts w:asciiTheme="minorBidi" w:hAnsiTheme="minorBidi" w:cstheme="minorBidi"/>
                <w:sz w:val="26"/>
                <w:szCs w:val="26"/>
              </w:rPr>
            </w:pPr>
            <w:r w:rsidRPr="00FB0FBE">
              <w:rPr>
                <w:rFonts w:asciiTheme="minorBidi" w:hAnsiTheme="minorBidi" w:cstheme="minorBidi"/>
                <w:sz w:val="26"/>
                <w:szCs w:val="26"/>
              </w:rPr>
              <w:t xml:space="preserve"> </w:t>
            </w:r>
            <w:r w:rsidRPr="00CE6279">
              <w:rPr>
                <w:rFonts w:asciiTheme="minorBidi" w:hAnsiTheme="minorBidi" w:cstheme="minorBidi"/>
                <w:sz w:val="26"/>
                <w:szCs w:val="26"/>
              </w:rPr>
              <w:t>1,735</w:t>
            </w:r>
            <w:r w:rsidRPr="00FB0FBE">
              <w:rPr>
                <w:rFonts w:asciiTheme="minorBidi" w:hAnsiTheme="minorBidi" w:cstheme="minorBidi"/>
                <w:sz w:val="26"/>
                <w:szCs w:val="26"/>
              </w:rPr>
              <w:t xml:space="preserve"> </w:t>
            </w:r>
          </w:p>
        </w:tc>
        <w:tc>
          <w:tcPr>
            <w:tcW w:w="1361" w:type="dxa"/>
          </w:tcPr>
          <w:p w14:paraId="2157C6A1" w14:textId="0366FF73" w:rsidR="00393C01" w:rsidRPr="002D069C" w:rsidRDefault="00393C01" w:rsidP="00393C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
              <w:jc w:val="right"/>
              <w:rPr>
                <w:rFonts w:asciiTheme="minorBidi" w:hAnsiTheme="minorBidi" w:cstheme="minorBidi"/>
                <w:sz w:val="26"/>
                <w:szCs w:val="26"/>
              </w:rPr>
            </w:pPr>
            <w:r>
              <w:rPr>
                <w:rFonts w:asciiTheme="minorBidi" w:hAnsiTheme="minorBidi" w:cstheme="minorBidi"/>
                <w:sz w:val="26"/>
                <w:szCs w:val="26"/>
              </w:rPr>
              <w:t>(816)</w:t>
            </w:r>
          </w:p>
        </w:tc>
      </w:tr>
      <w:tr w:rsidR="00393C01" w:rsidRPr="00D966DE" w14:paraId="1E5E20E5" w14:textId="77777777" w:rsidTr="002D069C">
        <w:trPr>
          <w:trHeight w:val="340"/>
        </w:trPr>
        <w:tc>
          <w:tcPr>
            <w:tcW w:w="3618" w:type="dxa"/>
          </w:tcPr>
          <w:p w14:paraId="2804E3FA" w14:textId="3399BEB8" w:rsidR="00393C01" w:rsidRPr="00D966DE" w:rsidRDefault="00393C01" w:rsidP="00393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Pr>
                <w:rFonts w:ascii="Cordia New" w:hAnsi="Cordia New" w:cs="Cordia New" w:hint="cs"/>
                <w:sz w:val="26"/>
                <w:szCs w:val="26"/>
                <w:cs/>
              </w:rPr>
              <w:t>ค่าใช้จ่าย</w:t>
            </w:r>
            <w:r w:rsidRPr="00D966DE">
              <w:rPr>
                <w:rFonts w:ascii="Cordia New" w:hAnsi="Cordia New" w:cs="Cordia New"/>
                <w:sz w:val="26"/>
                <w:szCs w:val="26"/>
                <w:cs/>
              </w:rPr>
              <w:t>ภาษีเงินได้</w:t>
            </w:r>
          </w:p>
        </w:tc>
        <w:tc>
          <w:tcPr>
            <w:tcW w:w="1417" w:type="dxa"/>
          </w:tcPr>
          <w:p w14:paraId="5EAAB18E" w14:textId="6069FA18" w:rsidR="00393C01" w:rsidRPr="00D966DE" w:rsidRDefault="00393C01" w:rsidP="00393C0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
              <w:jc w:val="right"/>
              <w:rPr>
                <w:rFonts w:asciiTheme="minorBidi" w:hAnsiTheme="minorBidi" w:cstheme="minorBidi"/>
                <w:sz w:val="26"/>
                <w:szCs w:val="26"/>
              </w:rPr>
            </w:pPr>
            <w:r>
              <w:rPr>
                <w:rFonts w:asciiTheme="minorBidi" w:hAnsiTheme="minorBidi" w:cstheme="minorBidi"/>
                <w:sz w:val="26"/>
                <w:szCs w:val="26"/>
              </w:rPr>
              <w:t>34,052</w:t>
            </w:r>
          </w:p>
        </w:tc>
        <w:tc>
          <w:tcPr>
            <w:tcW w:w="1418" w:type="dxa"/>
          </w:tcPr>
          <w:p w14:paraId="556A7637" w14:textId="64CBCBE8" w:rsidR="00393C01" w:rsidRPr="006E59E8" w:rsidRDefault="00393C01" w:rsidP="00393C0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
              <w:jc w:val="right"/>
              <w:rPr>
                <w:rFonts w:asciiTheme="minorBidi" w:hAnsiTheme="minorBidi" w:cstheme="minorBidi"/>
                <w:sz w:val="26"/>
                <w:szCs w:val="26"/>
              </w:rPr>
            </w:pPr>
            <w:r>
              <w:rPr>
                <w:rFonts w:asciiTheme="minorBidi" w:hAnsiTheme="minorBidi" w:cstheme="minorBidi"/>
                <w:sz w:val="26"/>
                <w:szCs w:val="26"/>
              </w:rPr>
              <w:t>15,033</w:t>
            </w:r>
          </w:p>
        </w:tc>
        <w:tc>
          <w:tcPr>
            <w:tcW w:w="1420" w:type="dxa"/>
          </w:tcPr>
          <w:p w14:paraId="70460FD1" w14:textId="59AB9CC4" w:rsidR="00393C01" w:rsidRPr="00FB0FBE" w:rsidRDefault="00393C01" w:rsidP="00393C0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
              <w:jc w:val="right"/>
              <w:rPr>
                <w:rFonts w:asciiTheme="minorBidi" w:hAnsiTheme="minorBidi" w:cstheme="minorBidi"/>
                <w:sz w:val="26"/>
                <w:szCs w:val="26"/>
              </w:rPr>
            </w:pPr>
            <w:r w:rsidRPr="00FB0FBE">
              <w:rPr>
                <w:rFonts w:asciiTheme="minorBidi" w:hAnsiTheme="minorBidi" w:cstheme="minorBidi"/>
                <w:sz w:val="26"/>
                <w:szCs w:val="26"/>
              </w:rPr>
              <w:t xml:space="preserve"> </w:t>
            </w:r>
            <w:r>
              <w:rPr>
                <w:rFonts w:asciiTheme="minorBidi" w:hAnsiTheme="minorBidi" w:cstheme="minorBidi"/>
                <w:sz w:val="26"/>
                <w:szCs w:val="26"/>
              </w:rPr>
              <w:fldChar w:fldCharType="begin"/>
            </w:r>
            <w:r>
              <w:rPr>
                <w:rFonts w:asciiTheme="minorBidi" w:hAnsiTheme="minorBidi" w:cstheme="minorBidi"/>
                <w:sz w:val="26"/>
                <w:szCs w:val="26"/>
              </w:rPr>
              <w:instrText xml:space="preserve"> =SUM(ABOVE) </w:instrText>
            </w:r>
            <w:r>
              <w:rPr>
                <w:rFonts w:asciiTheme="minorBidi" w:hAnsiTheme="minorBidi" w:cstheme="minorBidi"/>
                <w:sz w:val="26"/>
                <w:szCs w:val="26"/>
              </w:rPr>
              <w:fldChar w:fldCharType="separate"/>
            </w:r>
            <w:r>
              <w:rPr>
                <w:rFonts w:asciiTheme="minorBidi" w:hAnsiTheme="minorBidi" w:cstheme="minorBidi"/>
                <w:noProof/>
                <w:sz w:val="26"/>
                <w:szCs w:val="26"/>
              </w:rPr>
              <w:t>35,526</w:t>
            </w:r>
            <w:r>
              <w:rPr>
                <w:rFonts w:asciiTheme="minorBidi" w:hAnsiTheme="minorBidi" w:cstheme="minorBidi"/>
                <w:sz w:val="26"/>
                <w:szCs w:val="26"/>
              </w:rPr>
              <w:fldChar w:fldCharType="end"/>
            </w:r>
            <w:r w:rsidRPr="00FB0FBE">
              <w:rPr>
                <w:rFonts w:asciiTheme="minorBidi" w:hAnsiTheme="minorBidi" w:cstheme="minorBidi"/>
                <w:sz w:val="26"/>
                <w:szCs w:val="26"/>
              </w:rPr>
              <w:t xml:space="preserve"> </w:t>
            </w:r>
          </w:p>
        </w:tc>
        <w:tc>
          <w:tcPr>
            <w:tcW w:w="1361" w:type="dxa"/>
          </w:tcPr>
          <w:p w14:paraId="4AD9BE16" w14:textId="216290D5" w:rsidR="00393C01" w:rsidRPr="00D966DE" w:rsidRDefault="00393C01" w:rsidP="00393C0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
              <w:jc w:val="right"/>
              <w:rPr>
                <w:rFonts w:asciiTheme="minorBidi" w:hAnsiTheme="minorBidi" w:cstheme="minorBidi"/>
                <w:sz w:val="26"/>
                <w:szCs w:val="26"/>
              </w:rPr>
            </w:pPr>
            <w:r>
              <w:rPr>
                <w:rFonts w:asciiTheme="minorBidi" w:hAnsiTheme="minorBidi" w:cstheme="minorBidi"/>
                <w:sz w:val="26"/>
                <w:szCs w:val="26"/>
              </w:rPr>
              <w:t>14,965</w:t>
            </w:r>
          </w:p>
        </w:tc>
      </w:tr>
    </w:tbl>
    <w:p w14:paraId="1C20AEEF" w14:textId="283D3E87" w:rsidR="002D069C" w:rsidRPr="00D966DE" w:rsidRDefault="002D069C"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lang w:eastAsia="th-TH"/>
        </w:rPr>
      </w:pPr>
    </w:p>
    <w:p w14:paraId="50BA3CA3" w14:textId="592FD662" w:rsidR="00B93211" w:rsidRPr="00C3794D" w:rsidRDefault="00684C78" w:rsidP="00DE2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C3794D">
        <w:rPr>
          <w:rFonts w:ascii="Cordia New" w:hAnsi="Cordia New" w:cs="Cordia New"/>
          <w:sz w:val="26"/>
          <w:szCs w:val="26"/>
          <w:cs/>
        </w:rPr>
        <w:t>สำหรับงวด</w:t>
      </w:r>
      <w:r w:rsidR="00280753" w:rsidRPr="00C3794D">
        <w:rPr>
          <w:rFonts w:ascii="Cordia New" w:hAnsi="Cordia New" w:cs="Cordia New"/>
          <w:sz w:val="26"/>
          <w:szCs w:val="26"/>
          <w:cs/>
        </w:rPr>
        <w:t>สาม</w:t>
      </w:r>
      <w:r w:rsidRPr="00C3794D">
        <w:rPr>
          <w:rFonts w:ascii="Cordia New" w:hAnsi="Cordia New" w:cs="Cordia New"/>
          <w:sz w:val="26"/>
          <w:szCs w:val="26"/>
          <w:cs/>
        </w:rPr>
        <w:t xml:space="preserve">เดือนสิ้นสุดวันที่ </w:t>
      </w:r>
      <w:r w:rsidR="00280753" w:rsidRPr="00C3794D">
        <w:rPr>
          <w:rFonts w:ascii="Cordia New" w:eastAsia="SimSun" w:hAnsi="Cordia New" w:cs="Cordia New"/>
          <w:sz w:val="26"/>
          <w:szCs w:val="26"/>
          <w:lang w:val="en-GB"/>
        </w:rPr>
        <w:t xml:space="preserve">31 </w:t>
      </w:r>
      <w:r w:rsidR="00280753" w:rsidRPr="00C3794D">
        <w:rPr>
          <w:rFonts w:ascii="Cordia New" w:eastAsia="SimSun" w:hAnsi="Cordia New" w:cs="Cordia New"/>
          <w:sz w:val="26"/>
          <w:szCs w:val="26"/>
          <w:cs/>
          <w:lang w:val="en-GB"/>
        </w:rPr>
        <w:t>มีนาคม</w:t>
      </w:r>
      <w:r w:rsidR="00280753" w:rsidRPr="00C3794D">
        <w:rPr>
          <w:rFonts w:ascii="Cordia New" w:eastAsia="SimSun" w:hAnsi="Cordia New" w:cs="Cordia New"/>
          <w:sz w:val="26"/>
          <w:szCs w:val="26"/>
          <w:lang w:val="en-GB"/>
        </w:rPr>
        <w:t xml:space="preserve"> </w:t>
      </w:r>
      <w:r w:rsidRPr="00C3794D">
        <w:rPr>
          <w:rFonts w:ascii="Cordia New" w:eastAsia="SimSun" w:hAnsi="Cordia New" w:cs="Cordia New"/>
          <w:sz w:val="26"/>
          <w:szCs w:val="26"/>
        </w:rPr>
        <w:t>256</w:t>
      </w:r>
      <w:r w:rsidR="00280753" w:rsidRPr="00C3794D">
        <w:rPr>
          <w:rFonts w:ascii="Cordia New" w:eastAsia="SimSun" w:hAnsi="Cordia New" w:cs="Cordia New"/>
          <w:sz w:val="26"/>
          <w:szCs w:val="26"/>
        </w:rPr>
        <w:t>9</w:t>
      </w:r>
      <w:r w:rsidRPr="00C3794D">
        <w:rPr>
          <w:rFonts w:ascii="Cordia New" w:hAnsi="Cordia New" w:cs="Cordia New"/>
          <w:sz w:val="26"/>
          <w:szCs w:val="26"/>
        </w:rPr>
        <w:t xml:space="preserve"> </w:t>
      </w:r>
      <w:r w:rsidRPr="00C3794D">
        <w:rPr>
          <w:rFonts w:ascii="Cordia New" w:hAnsi="Cordia New" w:cs="Cordia New"/>
          <w:sz w:val="26"/>
          <w:szCs w:val="26"/>
          <w:cs/>
        </w:rPr>
        <w:t>ภาษีเงินได้ระหว่างกาลรับรู้โดยใช้วิธีประมาณการอย่างดีที่สุดโดยคาดการณ์จากอัตราภาษีเงินได้ถัวเฉลี่ยถ่วงน้ำหนักของรอบปีบัญชี คืออัตราร้อยละ</w:t>
      </w:r>
      <w:r w:rsidR="0012738B" w:rsidRPr="00C3794D">
        <w:rPr>
          <w:rFonts w:ascii="Cordia New" w:hAnsi="Cordia New" w:cs="Cordia New"/>
          <w:sz w:val="26"/>
          <w:szCs w:val="26"/>
          <w:cs/>
        </w:rPr>
        <w:t xml:space="preserve"> </w:t>
      </w:r>
      <w:r w:rsidR="00C3794D" w:rsidRPr="00C3794D">
        <w:rPr>
          <w:rFonts w:ascii="Cordia New" w:hAnsi="Cordia New" w:cs="Cordia New"/>
          <w:sz w:val="26"/>
          <w:szCs w:val="26"/>
        </w:rPr>
        <w:t xml:space="preserve">19.11 </w:t>
      </w:r>
      <w:r w:rsidR="00360313" w:rsidRPr="00C3794D">
        <w:rPr>
          <w:rFonts w:ascii="Cordia New" w:hAnsi="Cordia New" w:cs="Cordia New"/>
          <w:sz w:val="26"/>
          <w:szCs w:val="26"/>
        </w:rPr>
        <w:t>(256</w:t>
      </w:r>
      <w:r w:rsidR="008317C6" w:rsidRPr="00C3794D">
        <w:rPr>
          <w:rFonts w:ascii="Cordia New" w:hAnsi="Cordia New" w:cs="Cordia New"/>
          <w:sz w:val="26"/>
          <w:szCs w:val="26"/>
        </w:rPr>
        <w:t>8</w:t>
      </w:r>
      <w:r w:rsidR="00360313" w:rsidRPr="00C3794D">
        <w:rPr>
          <w:rFonts w:ascii="Cordia New" w:hAnsi="Cordia New" w:cs="Cordia New"/>
          <w:sz w:val="26"/>
          <w:szCs w:val="26"/>
        </w:rPr>
        <w:t xml:space="preserve">: </w:t>
      </w:r>
      <w:r w:rsidR="00D74409" w:rsidRPr="00C3794D">
        <w:rPr>
          <w:rFonts w:ascii="Cordia New" w:hAnsi="Cordia New" w:cs="Cordia New"/>
          <w:sz w:val="26"/>
          <w:szCs w:val="26"/>
          <w:cs/>
        </w:rPr>
        <w:t>อัตราร้อยละ</w:t>
      </w:r>
      <w:r w:rsidR="00611882" w:rsidRPr="00C3794D">
        <w:rPr>
          <w:rFonts w:ascii="Cordia New" w:hAnsi="Cordia New" w:cs="Cordia New"/>
          <w:sz w:val="26"/>
          <w:szCs w:val="26"/>
        </w:rPr>
        <w:t xml:space="preserve"> </w:t>
      </w:r>
      <w:r w:rsidR="008317C6" w:rsidRPr="00C3794D">
        <w:rPr>
          <w:rFonts w:ascii="Cordia New" w:hAnsi="Cordia New" w:cs="Cordia New"/>
          <w:sz w:val="26"/>
          <w:szCs w:val="26"/>
        </w:rPr>
        <w:t>18.87</w:t>
      </w:r>
      <w:r w:rsidR="00693437" w:rsidRPr="00C3794D">
        <w:rPr>
          <w:rFonts w:ascii="Cordia New" w:hAnsi="Cordia New" w:cs="Cordia New"/>
          <w:sz w:val="26"/>
          <w:szCs w:val="26"/>
          <w:cs/>
        </w:rPr>
        <w:t>)</w:t>
      </w:r>
      <w:r w:rsidRPr="00C3794D">
        <w:rPr>
          <w:rFonts w:ascii="Cordia New" w:hAnsi="Cordia New" w:cs="Cordia New"/>
          <w:sz w:val="26"/>
          <w:szCs w:val="26"/>
          <w:cs/>
        </w:rPr>
        <w:t xml:space="preserve"> สำหรับกลุ่มบริษัท และอัตราร้อยละ</w:t>
      </w:r>
      <w:r w:rsidR="0012738B" w:rsidRPr="00C3794D">
        <w:rPr>
          <w:rFonts w:ascii="Cordia New" w:hAnsi="Cordia New" w:cs="Cordia New"/>
          <w:sz w:val="26"/>
          <w:szCs w:val="26"/>
        </w:rPr>
        <w:t xml:space="preserve"> </w:t>
      </w:r>
      <w:r w:rsidR="00A138F7" w:rsidRPr="00C3794D">
        <w:rPr>
          <w:rFonts w:ascii="Cordia New" w:hAnsi="Cordia New" w:cs="Cordia New"/>
          <w:sz w:val="26"/>
          <w:szCs w:val="26"/>
        </w:rPr>
        <w:t>19.75</w:t>
      </w:r>
      <w:r w:rsidR="00B60BB8" w:rsidRPr="00C3794D">
        <w:rPr>
          <w:rFonts w:ascii="Cordia New" w:hAnsi="Cordia New" w:cs="Cordia New"/>
          <w:sz w:val="26"/>
          <w:szCs w:val="26"/>
          <w:cs/>
        </w:rPr>
        <w:t xml:space="preserve"> </w:t>
      </w:r>
      <w:r w:rsidR="00B60BB8" w:rsidRPr="00C3794D">
        <w:rPr>
          <w:rFonts w:ascii="Cordia New" w:hAnsi="Cordia New" w:cs="Cordia New"/>
          <w:sz w:val="26"/>
          <w:szCs w:val="26"/>
        </w:rPr>
        <w:t>(256</w:t>
      </w:r>
      <w:r w:rsidR="008317C6" w:rsidRPr="00C3794D">
        <w:rPr>
          <w:rFonts w:ascii="Cordia New" w:hAnsi="Cordia New" w:cs="Cordia New"/>
          <w:sz w:val="26"/>
          <w:szCs w:val="26"/>
        </w:rPr>
        <w:t>8</w:t>
      </w:r>
      <w:r w:rsidR="00B60BB8" w:rsidRPr="00C3794D">
        <w:rPr>
          <w:rFonts w:ascii="Cordia New" w:hAnsi="Cordia New" w:cs="Cordia New"/>
          <w:sz w:val="26"/>
          <w:szCs w:val="26"/>
        </w:rPr>
        <w:t xml:space="preserve">: </w:t>
      </w:r>
      <w:r w:rsidR="00D74409" w:rsidRPr="00C3794D">
        <w:rPr>
          <w:rFonts w:ascii="Cordia New" w:hAnsi="Cordia New" w:cs="Cordia New"/>
          <w:sz w:val="26"/>
          <w:szCs w:val="26"/>
          <w:cs/>
        </w:rPr>
        <w:t>อัตราร้อยละ</w:t>
      </w:r>
      <w:r w:rsidR="00611882" w:rsidRPr="00C3794D">
        <w:rPr>
          <w:rFonts w:ascii="Cordia New" w:hAnsi="Cordia New" w:cs="Cordia New"/>
          <w:sz w:val="26"/>
          <w:szCs w:val="26"/>
        </w:rPr>
        <w:t xml:space="preserve"> </w:t>
      </w:r>
      <w:r w:rsidR="008317C6" w:rsidRPr="00C3794D">
        <w:rPr>
          <w:rFonts w:ascii="Cordia New" w:hAnsi="Cordia New" w:cs="Cordia New"/>
          <w:sz w:val="26"/>
          <w:szCs w:val="26"/>
          <w:lang w:val="en-GB"/>
        </w:rPr>
        <w:t>19.74</w:t>
      </w:r>
      <w:r w:rsidR="00B60BB8" w:rsidRPr="00C3794D">
        <w:rPr>
          <w:rFonts w:ascii="Cordia New" w:hAnsi="Cordia New" w:cs="Cordia New"/>
          <w:sz w:val="26"/>
          <w:szCs w:val="26"/>
        </w:rPr>
        <w:t xml:space="preserve">) </w:t>
      </w:r>
      <w:r w:rsidRPr="00C3794D">
        <w:rPr>
          <w:rFonts w:ascii="Cordia New" w:hAnsi="Cordia New" w:cs="Cordia New"/>
          <w:sz w:val="26"/>
          <w:szCs w:val="26"/>
          <w:cs/>
        </w:rPr>
        <w:t>สำหรับ</w:t>
      </w:r>
      <w:r w:rsidR="00ED71D0" w:rsidRPr="00C3794D">
        <w:rPr>
          <w:rFonts w:ascii="Cordia New" w:hAnsi="Cordia New" w:cs="Cordia New"/>
          <w:sz w:val="26"/>
          <w:szCs w:val="26"/>
          <w:cs/>
        </w:rPr>
        <w:t>บริษัท</w:t>
      </w:r>
      <w:r w:rsidR="006A742F">
        <w:rPr>
          <w:rFonts w:ascii="Cordia New" w:hAnsi="Cordia New" w:cs="Cordia New"/>
          <w:sz w:val="26"/>
          <w:szCs w:val="26"/>
          <w:cs/>
        </w:rPr>
        <w:br w:type="page"/>
      </w:r>
    </w:p>
    <w:p w14:paraId="61CDFD03" w14:textId="77777777" w:rsidR="006642FF" w:rsidRPr="00E501BD" w:rsidRDefault="006642FF" w:rsidP="001B1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pacing w:val="-4"/>
          <w:sz w:val="26"/>
          <w:szCs w:val="26"/>
          <w:highlight w:val="yellow"/>
        </w:rPr>
      </w:pPr>
    </w:p>
    <w:p w14:paraId="2A9780F0" w14:textId="77777777" w:rsidR="0082753E" w:rsidRPr="00684C78" w:rsidRDefault="0082753E" w:rsidP="00DE299E">
      <w:pPr>
        <w:pStyle w:val="CordiaNew"/>
        <w:numPr>
          <w:ilvl w:val="0"/>
          <w:numId w:val="26"/>
        </w:numPr>
        <w:tabs>
          <w:tab w:val="clear" w:pos="4153"/>
        </w:tabs>
        <w:jc w:val="thaiDistribute"/>
        <w:rPr>
          <w:rFonts w:ascii="Cordia New" w:hAnsi="Cordia New" w:cs="Cordia New"/>
          <w:b/>
          <w:bCs/>
          <w:color w:val="auto"/>
          <w:sz w:val="26"/>
          <w:szCs w:val="26"/>
          <w:lang w:val="th-TH"/>
        </w:rPr>
      </w:pPr>
      <w:bookmarkStart w:id="6" w:name="_Hlk149050768"/>
      <w:r w:rsidRPr="00DE18A3">
        <w:rPr>
          <w:rFonts w:ascii="Cordia New" w:hAnsi="Cordia New" w:cs="Cordia New" w:hint="cs"/>
          <w:b/>
          <w:bCs/>
          <w:sz w:val="26"/>
          <w:szCs w:val="26"/>
          <w:cs/>
          <w:lang w:val="en-GB"/>
        </w:rPr>
        <w:t>การวัดมูลค่ายุติธรรม</w:t>
      </w:r>
    </w:p>
    <w:p w14:paraId="40808876" w14:textId="77777777" w:rsidR="0082753E" w:rsidRPr="00A661A6" w:rsidRDefault="0082753E" w:rsidP="00DE299E">
      <w:pPr>
        <w:spacing w:line="240" w:lineRule="auto"/>
        <w:ind w:left="360"/>
        <w:jc w:val="thaiDistribute"/>
        <w:rPr>
          <w:rFonts w:ascii="Cordia New" w:hAnsi="Cordia New" w:cs="Cordia New"/>
          <w:sz w:val="26"/>
          <w:szCs w:val="26"/>
        </w:rPr>
      </w:pPr>
    </w:p>
    <w:p w14:paraId="1DFFE385" w14:textId="2C298383" w:rsidR="0082753E" w:rsidRPr="00A661A6" w:rsidRDefault="0082753E" w:rsidP="00DE299E">
      <w:pPr>
        <w:spacing w:line="240" w:lineRule="auto"/>
        <w:ind w:left="360"/>
        <w:jc w:val="thaiDistribute"/>
        <w:rPr>
          <w:rFonts w:ascii="Cordia New" w:hAnsi="Cordia New" w:cs="Cordia New"/>
          <w:sz w:val="26"/>
          <w:szCs w:val="26"/>
        </w:rPr>
      </w:pPr>
      <w:r w:rsidRPr="00A661A6">
        <w:rPr>
          <w:rFonts w:ascii="Cordia New" w:hAnsi="Cordia New" w:cs="Cordia New" w:hint="cs"/>
          <w:sz w:val="26"/>
          <w:szCs w:val="26"/>
          <w:cs/>
        </w:rPr>
        <w:t xml:space="preserve">สินทรัพย์ที่ไม่ใช่สินทรัพย์ทางการเงินที่วัดมูลค่าด้วยมูลค่ายุติธรรม ณ วันที่ </w:t>
      </w:r>
      <w:r w:rsidR="00280753" w:rsidRPr="00280753">
        <w:rPr>
          <w:rFonts w:ascii="Cordia New" w:hAnsi="Cordia New" w:cs="Cordia New"/>
          <w:sz w:val="26"/>
          <w:szCs w:val="26"/>
        </w:rPr>
        <w:t xml:space="preserve">31 </w:t>
      </w:r>
      <w:r w:rsidR="00280753" w:rsidRPr="00280753">
        <w:rPr>
          <w:rFonts w:ascii="Cordia New" w:hAnsi="Cordia New" w:cs="Cordia New"/>
          <w:sz w:val="26"/>
          <w:szCs w:val="26"/>
          <w:cs/>
        </w:rPr>
        <w:t>มีนาคม</w:t>
      </w:r>
      <w:r w:rsidR="00780B3F">
        <w:rPr>
          <w:rFonts w:ascii="Cordia New" w:eastAsia="SimSun" w:hAnsi="Cordia New" w:cs="Cordia New"/>
          <w:sz w:val="26"/>
          <w:szCs w:val="26"/>
          <w:lang w:val="en-GB"/>
        </w:rPr>
        <w:t xml:space="preserve"> </w:t>
      </w:r>
      <w:r w:rsidRPr="00A661A6">
        <w:rPr>
          <w:rFonts w:ascii="Cordia New" w:hAnsi="Cordia New" w:cs="Cordia New" w:hint="cs"/>
          <w:sz w:val="26"/>
          <w:szCs w:val="26"/>
        </w:rPr>
        <w:t>256</w:t>
      </w:r>
      <w:r w:rsidR="00280753">
        <w:rPr>
          <w:rFonts w:ascii="Cordia New" w:hAnsi="Cordia New" w:cs="Cordia New"/>
          <w:sz w:val="26"/>
          <w:szCs w:val="26"/>
        </w:rPr>
        <w:t>9</w:t>
      </w:r>
      <w:r w:rsidRPr="00A661A6">
        <w:rPr>
          <w:rFonts w:ascii="Cordia New" w:hAnsi="Cordia New" w:cs="Cordia New" w:hint="cs"/>
          <w:sz w:val="26"/>
          <w:szCs w:val="26"/>
        </w:rPr>
        <w:t xml:space="preserve"> </w:t>
      </w:r>
      <w:r w:rsidRPr="00A661A6">
        <w:rPr>
          <w:rFonts w:ascii="Cordia New" w:hAnsi="Cordia New" w:cs="Cordia New" w:hint="cs"/>
          <w:sz w:val="26"/>
          <w:szCs w:val="26"/>
          <w:cs/>
        </w:rPr>
        <w:t>ประกอบด้วยรายการดังต่อไปนี้</w:t>
      </w:r>
    </w:p>
    <w:p w14:paraId="7CC8382F" w14:textId="77777777" w:rsidR="0082753E" w:rsidRPr="00A661A6" w:rsidRDefault="0082753E" w:rsidP="00D912AA">
      <w:pPr>
        <w:spacing w:line="340" w:lineRule="exact"/>
        <w:ind w:left="360"/>
        <w:jc w:val="thaiDistribute"/>
        <w:rPr>
          <w:rFonts w:ascii="Cordia New" w:hAnsi="Cordia New" w:cs="Cordia New"/>
          <w:sz w:val="26"/>
          <w:szCs w:val="26"/>
        </w:rPr>
      </w:pPr>
    </w:p>
    <w:tbl>
      <w:tblPr>
        <w:tblW w:w="9308" w:type="dxa"/>
        <w:tblInd w:w="225" w:type="dxa"/>
        <w:tblBorders>
          <w:bottom w:val="single" w:sz="4" w:space="0" w:color="auto"/>
        </w:tblBorders>
        <w:tblLook w:val="01E0" w:firstRow="1" w:lastRow="1" w:firstColumn="1" w:lastColumn="1" w:noHBand="0" w:noVBand="0"/>
      </w:tblPr>
      <w:tblGrid>
        <w:gridCol w:w="4086"/>
        <w:gridCol w:w="1306"/>
        <w:gridCol w:w="1333"/>
        <w:gridCol w:w="1306"/>
        <w:gridCol w:w="1277"/>
      </w:tblGrid>
      <w:tr w:rsidR="0082753E" w:rsidRPr="00A661A6" w14:paraId="72AF7464" w14:textId="77777777" w:rsidTr="005243AB">
        <w:trPr>
          <w:tblHeader/>
        </w:trPr>
        <w:tc>
          <w:tcPr>
            <w:tcW w:w="4086" w:type="dxa"/>
            <w:tcBorders>
              <w:right w:val="nil"/>
            </w:tcBorders>
          </w:tcPr>
          <w:p w14:paraId="28205F3B"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Cordia New" w:hAnsi="Cordia New" w:cs="Cordia New"/>
                <w:sz w:val="26"/>
                <w:szCs w:val="26"/>
                <w:lang w:val="en-GB"/>
              </w:rPr>
            </w:pPr>
            <w:r w:rsidRPr="00A661A6">
              <w:rPr>
                <w:rFonts w:ascii="Cordia New" w:hAnsi="Cordia New" w:cs="Cordia New" w:hint="cs"/>
                <w:sz w:val="26"/>
                <w:szCs w:val="26"/>
                <w:cs/>
              </w:rPr>
              <w:t xml:space="preserve">(หน่วย </w:t>
            </w:r>
            <w:r w:rsidRPr="00A661A6">
              <w:rPr>
                <w:rFonts w:ascii="Cordia New" w:hAnsi="Cordia New" w:cs="Cordia New" w:hint="cs"/>
                <w:sz w:val="26"/>
                <w:szCs w:val="26"/>
                <w:lang w:val="en-GB"/>
              </w:rPr>
              <w:t xml:space="preserve">: </w:t>
            </w:r>
            <w:r w:rsidRPr="00A661A6">
              <w:rPr>
                <w:rFonts w:ascii="Cordia New" w:hAnsi="Cordia New" w:cs="Cordia New" w:hint="cs"/>
                <w:sz w:val="26"/>
                <w:szCs w:val="26"/>
                <w:cs/>
                <w:lang w:val="en-GB"/>
              </w:rPr>
              <w:t>พัน</w:t>
            </w:r>
            <w:r w:rsidRPr="00A661A6">
              <w:rPr>
                <w:rFonts w:ascii="Cordia New" w:hAnsi="Cordia New" w:cs="Cordia New" w:hint="cs"/>
                <w:sz w:val="26"/>
                <w:szCs w:val="26"/>
                <w:cs/>
              </w:rPr>
              <w:t>บาท)</w:t>
            </w:r>
          </w:p>
        </w:tc>
        <w:tc>
          <w:tcPr>
            <w:tcW w:w="5222" w:type="dxa"/>
            <w:gridSpan w:val="4"/>
            <w:tcBorders>
              <w:left w:val="nil"/>
              <w:bottom w:val="nil"/>
            </w:tcBorders>
            <w:vAlign w:val="bottom"/>
          </w:tcPr>
          <w:p w14:paraId="7CF23385" w14:textId="6FB00E31" w:rsidR="0082753E" w:rsidRPr="00A661A6" w:rsidRDefault="006772E5" w:rsidP="002B693B">
            <w:pPr>
              <w:pBdr>
                <w:bottom w:val="single" w:sz="4" w:space="1" w:color="auto"/>
              </w:pBdr>
              <w:spacing w:line="380" w:lineRule="exact"/>
              <w:jc w:val="center"/>
              <w:rPr>
                <w:rFonts w:ascii="Cordia New" w:hAnsi="Cordia New" w:cs="Cordia New"/>
                <w:sz w:val="26"/>
                <w:szCs w:val="26"/>
                <w:cs/>
              </w:rPr>
            </w:pPr>
            <w:r>
              <w:rPr>
                <w:rFonts w:ascii="Cordia New" w:hAnsi="Cordia New" w:cs="Cordia New" w:hint="cs"/>
                <w:sz w:val="26"/>
                <w:szCs w:val="26"/>
                <w:cs/>
              </w:rPr>
              <w:t>ข้อมูลการเงิน</w:t>
            </w:r>
            <w:r w:rsidR="0082753E" w:rsidRPr="00A661A6">
              <w:rPr>
                <w:rFonts w:ascii="Cordia New" w:hAnsi="Cordia New" w:cs="Cordia New" w:hint="cs"/>
                <w:sz w:val="26"/>
                <w:szCs w:val="26"/>
                <w:cs/>
              </w:rPr>
              <w:t>รวม</w:t>
            </w:r>
          </w:p>
        </w:tc>
      </w:tr>
      <w:tr w:rsidR="0082753E" w:rsidRPr="00A661A6" w14:paraId="48F42749" w14:textId="77777777" w:rsidTr="005243AB">
        <w:trPr>
          <w:tblHeader/>
        </w:trPr>
        <w:tc>
          <w:tcPr>
            <w:tcW w:w="4086" w:type="dxa"/>
            <w:tcBorders>
              <w:right w:val="nil"/>
            </w:tcBorders>
          </w:tcPr>
          <w:p w14:paraId="501122ED"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Cordia New" w:hAnsi="Cordia New" w:cs="Cordia New"/>
                <w:sz w:val="26"/>
                <w:szCs w:val="26"/>
                <w:lang w:val="en-GB"/>
              </w:rPr>
            </w:pPr>
          </w:p>
        </w:tc>
        <w:tc>
          <w:tcPr>
            <w:tcW w:w="1306" w:type="dxa"/>
            <w:tcBorders>
              <w:left w:val="nil"/>
              <w:bottom w:val="nil"/>
            </w:tcBorders>
            <w:vAlign w:val="bottom"/>
          </w:tcPr>
          <w:p w14:paraId="3C75CF04" w14:textId="77777777" w:rsidR="0082753E" w:rsidRPr="00A661A6" w:rsidRDefault="0082753E" w:rsidP="002B693B">
            <w:pPr>
              <w:pBdr>
                <w:bottom w:val="single" w:sz="4" w:space="1" w:color="auto"/>
              </w:pBdr>
              <w:spacing w:line="380" w:lineRule="exact"/>
              <w:jc w:val="center"/>
              <w:rPr>
                <w:rFonts w:ascii="Cordia New" w:hAnsi="Cordia New" w:cs="Cordia New"/>
                <w:sz w:val="26"/>
                <w:szCs w:val="26"/>
              </w:rPr>
            </w:pPr>
            <w:r w:rsidRPr="00A661A6">
              <w:rPr>
                <w:rFonts w:ascii="Cordia New" w:hAnsi="Cordia New" w:cs="Cordia New" w:hint="cs"/>
                <w:sz w:val="26"/>
                <w:szCs w:val="26"/>
                <w:cs/>
              </w:rPr>
              <w:t xml:space="preserve">ข้อมูลระดับที่ </w:t>
            </w:r>
            <w:r w:rsidRPr="00A661A6">
              <w:rPr>
                <w:rFonts w:ascii="Cordia New" w:hAnsi="Cordia New" w:cs="Cordia New" w:hint="cs"/>
                <w:sz w:val="26"/>
                <w:szCs w:val="26"/>
              </w:rPr>
              <w:t>1</w:t>
            </w:r>
          </w:p>
        </w:tc>
        <w:tc>
          <w:tcPr>
            <w:tcW w:w="1333" w:type="dxa"/>
            <w:tcBorders>
              <w:bottom w:val="nil"/>
            </w:tcBorders>
            <w:vAlign w:val="bottom"/>
          </w:tcPr>
          <w:p w14:paraId="0E939C08" w14:textId="77777777" w:rsidR="0082753E" w:rsidRPr="00A661A6" w:rsidRDefault="0082753E" w:rsidP="002B693B">
            <w:pPr>
              <w:pBdr>
                <w:bottom w:val="single" w:sz="4" w:space="1" w:color="auto"/>
              </w:pBdr>
              <w:spacing w:line="380" w:lineRule="exact"/>
              <w:jc w:val="center"/>
              <w:rPr>
                <w:rFonts w:ascii="Cordia New" w:hAnsi="Cordia New" w:cs="Cordia New"/>
                <w:sz w:val="26"/>
                <w:szCs w:val="26"/>
              </w:rPr>
            </w:pPr>
            <w:r w:rsidRPr="00A661A6">
              <w:rPr>
                <w:rFonts w:ascii="Cordia New" w:hAnsi="Cordia New" w:cs="Cordia New" w:hint="cs"/>
                <w:sz w:val="26"/>
                <w:szCs w:val="26"/>
                <w:cs/>
              </w:rPr>
              <w:t xml:space="preserve">ข้อมูลระดับที่ </w:t>
            </w:r>
            <w:r w:rsidRPr="00A661A6">
              <w:rPr>
                <w:rFonts w:ascii="Cordia New" w:hAnsi="Cordia New" w:cs="Cordia New" w:hint="cs"/>
                <w:sz w:val="26"/>
                <w:szCs w:val="26"/>
              </w:rPr>
              <w:t>2</w:t>
            </w:r>
          </w:p>
        </w:tc>
        <w:tc>
          <w:tcPr>
            <w:tcW w:w="1306" w:type="dxa"/>
            <w:tcBorders>
              <w:bottom w:val="nil"/>
            </w:tcBorders>
            <w:vAlign w:val="bottom"/>
          </w:tcPr>
          <w:p w14:paraId="4FD58EA3" w14:textId="77777777" w:rsidR="0082753E" w:rsidRPr="00A661A6" w:rsidRDefault="0082753E" w:rsidP="002B693B">
            <w:pPr>
              <w:pBdr>
                <w:bottom w:val="single" w:sz="4" w:space="1" w:color="auto"/>
              </w:pBdr>
              <w:spacing w:line="380" w:lineRule="exact"/>
              <w:jc w:val="center"/>
              <w:rPr>
                <w:rFonts w:ascii="Cordia New" w:hAnsi="Cordia New" w:cs="Cordia New"/>
                <w:sz w:val="26"/>
                <w:szCs w:val="26"/>
              </w:rPr>
            </w:pPr>
            <w:r w:rsidRPr="00A661A6">
              <w:rPr>
                <w:rFonts w:ascii="Cordia New" w:hAnsi="Cordia New" w:cs="Cordia New" w:hint="cs"/>
                <w:sz w:val="26"/>
                <w:szCs w:val="26"/>
                <w:cs/>
              </w:rPr>
              <w:t xml:space="preserve">ข้อมูลระดับที่ </w:t>
            </w:r>
            <w:r w:rsidRPr="00A661A6">
              <w:rPr>
                <w:rFonts w:ascii="Cordia New" w:hAnsi="Cordia New" w:cs="Cordia New" w:hint="cs"/>
                <w:sz w:val="26"/>
                <w:szCs w:val="26"/>
              </w:rPr>
              <w:t>3</w:t>
            </w:r>
          </w:p>
        </w:tc>
        <w:tc>
          <w:tcPr>
            <w:tcW w:w="1277" w:type="dxa"/>
            <w:tcBorders>
              <w:bottom w:val="nil"/>
            </w:tcBorders>
            <w:vAlign w:val="bottom"/>
          </w:tcPr>
          <w:p w14:paraId="4ECDD1BD" w14:textId="77777777" w:rsidR="0082753E" w:rsidRPr="00A661A6" w:rsidRDefault="0082753E" w:rsidP="002B693B">
            <w:pPr>
              <w:pBdr>
                <w:bottom w:val="single" w:sz="4" w:space="1" w:color="auto"/>
              </w:pBdr>
              <w:spacing w:line="380" w:lineRule="exact"/>
              <w:jc w:val="center"/>
              <w:rPr>
                <w:rFonts w:ascii="Cordia New" w:hAnsi="Cordia New" w:cs="Cordia New"/>
                <w:sz w:val="26"/>
                <w:szCs w:val="26"/>
              </w:rPr>
            </w:pPr>
            <w:r w:rsidRPr="00A661A6">
              <w:rPr>
                <w:rFonts w:ascii="Cordia New" w:hAnsi="Cordia New" w:cs="Cordia New" w:hint="cs"/>
                <w:sz w:val="26"/>
                <w:szCs w:val="26"/>
                <w:cs/>
              </w:rPr>
              <w:t>รวม</w:t>
            </w:r>
          </w:p>
        </w:tc>
      </w:tr>
      <w:tr w:rsidR="0082753E" w:rsidRPr="00A661A6" w14:paraId="56CBA22A" w14:textId="77777777" w:rsidTr="005243AB">
        <w:trPr>
          <w:tblHeader/>
        </w:trPr>
        <w:tc>
          <w:tcPr>
            <w:tcW w:w="4086" w:type="dxa"/>
            <w:tcBorders>
              <w:bottom w:val="nil"/>
              <w:right w:val="nil"/>
            </w:tcBorders>
          </w:tcPr>
          <w:p w14:paraId="5993FD60"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lang w:val="en-GB"/>
              </w:rPr>
            </w:pPr>
          </w:p>
        </w:tc>
        <w:tc>
          <w:tcPr>
            <w:tcW w:w="1306" w:type="dxa"/>
            <w:tcBorders>
              <w:left w:val="nil"/>
              <w:bottom w:val="nil"/>
            </w:tcBorders>
            <w:vAlign w:val="bottom"/>
          </w:tcPr>
          <w:p w14:paraId="1D6C2E42"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333" w:type="dxa"/>
            <w:tcBorders>
              <w:bottom w:val="nil"/>
            </w:tcBorders>
            <w:vAlign w:val="bottom"/>
          </w:tcPr>
          <w:p w14:paraId="5A376068"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306" w:type="dxa"/>
            <w:tcBorders>
              <w:bottom w:val="nil"/>
            </w:tcBorders>
            <w:vAlign w:val="bottom"/>
          </w:tcPr>
          <w:p w14:paraId="197A6C18"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277" w:type="dxa"/>
            <w:tcBorders>
              <w:bottom w:val="nil"/>
            </w:tcBorders>
            <w:vAlign w:val="bottom"/>
          </w:tcPr>
          <w:p w14:paraId="0891A74B"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r>
      <w:tr w:rsidR="0082753E" w:rsidRPr="00A661A6" w14:paraId="40511A98" w14:textId="77777777" w:rsidTr="005243AB">
        <w:trPr>
          <w:tblHeader/>
        </w:trPr>
        <w:tc>
          <w:tcPr>
            <w:tcW w:w="4086" w:type="dxa"/>
            <w:tcBorders>
              <w:bottom w:val="nil"/>
              <w:right w:val="nil"/>
            </w:tcBorders>
          </w:tcPr>
          <w:p w14:paraId="5D190EC1"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lang w:val="en-GB"/>
              </w:rPr>
            </w:pPr>
            <w:r w:rsidRPr="00A661A6">
              <w:rPr>
                <w:rFonts w:ascii="Cordia New" w:hAnsi="Cordia New" w:cs="Cordia New" w:hint="cs"/>
                <w:b/>
                <w:bCs/>
                <w:sz w:val="26"/>
                <w:szCs w:val="26"/>
                <w:cs/>
                <w:lang w:val="en-GB"/>
              </w:rPr>
              <w:t>สินทรัพย์ที่ไม่ใช่สินทรัพย์ทางการเงิน</w:t>
            </w:r>
          </w:p>
        </w:tc>
        <w:tc>
          <w:tcPr>
            <w:tcW w:w="1306" w:type="dxa"/>
            <w:tcBorders>
              <w:left w:val="nil"/>
              <w:bottom w:val="nil"/>
            </w:tcBorders>
            <w:vAlign w:val="bottom"/>
          </w:tcPr>
          <w:p w14:paraId="2557F8BA"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6"/>
                <w:szCs w:val="26"/>
                <w:lang w:val="en-GB"/>
              </w:rPr>
            </w:pPr>
          </w:p>
        </w:tc>
        <w:tc>
          <w:tcPr>
            <w:tcW w:w="1333" w:type="dxa"/>
            <w:tcBorders>
              <w:bottom w:val="nil"/>
            </w:tcBorders>
            <w:vAlign w:val="bottom"/>
          </w:tcPr>
          <w:p w14:paraId="3AEDBFA7"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6"/>
                <w:szCs w:val="26"/>
                <w:lang w:val="en-GB"/>
              </w:rPr>
            </w:pPr>
          </w:p>
        </w:tc>
        <w:tc>
          <w:tcPr>
            <w:tcW w:w="1306" w:type="dxa"/>
            <w:tcBorders>
              <w:bottom w:val="nil"/>
            </w:tcBorders>
            <w:vAlign w:val="bottom"/>
          </w:tcPr>
          <w:p w14:paraId="4DDE3977"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6"/>
                <w:szCs w:val="26"/>
                <w:lang w:val="en-GB"/>
              </w:rPr>
            </w:pPr>
          </w:p>
        </w:tc>
        <w:tc>
          <w:tcPr>
            <w:tcW w:w="1277" w:type="dxa"/>
            <w:tcBorders>
              <w:bottom w:val="nil"/>
            </w:tcBorders>
            <w:vAlign w:val="bottom"/>
          </w:tcPr>
          <w:p w14:paraId="614F753A"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6"/>
                <w:szCs w:val="26"/>
                <w:lang w:val="en-GB"/>
              </w:rPr>
            </w:pPr>
          </w:p>
        </w:tc>
      </w:tr>
      <w:tr w:rsidR="0082753E" w:rsidRPr="009C02D9" w14:paraId="16032B75" w14:textId="77777777" w:rsidTr="005243AB">
        <w:trPr>
          <w:tblHeader/>
        </w:trPr>
        <w:tc>
          <w:tcPr>
            <w:tcW w:w="4086" w:type="dxa"/>
            <w:tcBorders>
              <w:bottom w:val="nil"/>
              <w:right w:val="nil"/>
            </w:tcBorders>
          </w:tcPr>
          <w:p w14:paraId="027621F9"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lang w:val="en-GB"/>
              </w:rPr>
            </w:pPr>
            <w:r w:rsidRPr="00A661A6">
              <w:rPr>
                <w:rFonts w:ascii="Cordia New" w:hAnsi="Cordia New" w:cs="Cordia New" w:hint="cs"/>
                <w:sz w:val="26"/>
                <w:szCs w:val="26"/>
                <w:cs/>
                <w:lang w:val="en-GB"/>
              </w:rPr>
              <w:t xml:space="preserve">    ที่ดินที่ตีราคาใหม่</w:t>
            </w:r>
          </w:p>
        </w:tc>
        <w:tc>
          <w:tcPr>
            <w:tcW w:w="1306" w:type="dxa"/>
            <w:tcBorders>
              <w:left w:val="nil"/>
              <w:bottom w:val="nil"/>
            </w:tcBorders>
            <w:vAlign w:val="bottom"/>
          </w:tcPr>
          <w:p w14:paraId="0901FE64" w14:textId="67D7CD06" w:rsidR="0082753E" w:rsidRPr="00A661A6" w:rsidRDefault="00411A74" w:rsidP="002B69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380" w:lineRule="exact"/>
              <w:ind w:right="23"/>
              <w:jc w:val="both"/>
              <w:rPr>
                <w:rFonts w:ascii="Cordia New" w:hAnsi="Cordia New" w:cs="Cordia New"/>
                <w:sz w:val="26"/>
                <w:szCs w:val="26"/>
                <w:lang w:val="en-GB"/>
              </w:rPr>
            </w:pPr>
            <w:r>
              <w:rPr>
                <w:rFonts w:ascii="Cordia New" w:hAnsi="Cordia New" w:cs="Cordia New"/>
                <w:sz w:val="26"/>
                <w:szCs w:val="26"/>
                <w:lang w:val="en-GB"/>
              </w:rPr>
              <w:t>-</w:t>
            </w:r>
          </w:p>
        </w:tc>
        <w:tc>
          <w:tcPr>
            <w:tcW w:w="1333" w:type="dxa"/>
            <w:tcBorders>
              <w:bottom w:val="nil"/>
            </w:tcBorders>
            <w:vAlign w:val="bottom"/>
          </w:tcPr>
          <w:p w14:paraId="2C88E6E6" w14:textId="2ADC8A0A" w:rsidR="0082753E" w:rsidRPr="009C02D9" w:rsidRDefault="009C02D9" w:rsidP="002B69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6"/>
                <w:szCs w:val="26"/>
              </w:rPr>
            </w:pPr>
            <w:r w:rsidRPr="009C02D9">
              <w:rPr>
                <w:rFonts w:ascii="Cordia New" w:hAnsi="Cordia New" w:cs="Cordia New"/>
                <w:sz w:val="26"/>
                <w:szCs w:val="26"/>
              </w:rPr>
              <w:t>216,551</w:t>
            </w:r>
          </w:p>
        </w:tc>
        <w:tc>
          <w:tcPr>
            <w:tcW w:w="1306" w:type="dxa"/>
            <w:tcBorders>
              <w:bottom w:val="nil"/>
            </w:tcBorders>
            <w:vAlign w:val="bottom"/>
          </w:tcPr>
          <w:p w14:paraId="1B0EC23D" w14:textId="5CE1556A" w:rsidR="0082753E" w:rsidRPr="009C02D9" w:rsidRDefault="00411A74" w:rsidP="002B69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380" w:lineRule="exact"/>
              <w:ind w:right="23"/>
              <w:jc w:val="both"/>
              <w:rPr>
                <w:rFonts w:ascii="Cordia New" w:hAnsi="Cordia New" w:cs="Cordia New"/>
                <w:sz w:val="26"/>
                <w:szCs w:val="26"/>
                <w:lang w:val="en-GB"/>
              </w:rPr>
            </w:pPr>
            <w:r>
              <w:rPr>
                <w:rFonts w:ascii="Cordia New" w:hAnsi="Cordia New" w:cs="Cordia New"/>
                <w:sz w:val="26"/>
                <w:szCs w:val="26"/>
                <w:lang w:val="en-GB"/>
              </w:rPr>
              <w:t>-</w:t>
            </w:r>
          </w:p>
        </w:tc>
        <w:tc>
          <w:tcPr>
            <w:tcW w:w="1277" w:type="dxa"/>
            <w:tcBorders>
              <w:bottom w:val="nil"/>
            </w:tcBorders>
            <w:vAlign w:val="bottom"/>
          </w:tcPr>
          <w:p w14:paraId="203E6DB3" w14:textId="12D62245" w:rsidR="0082753E" w:rsidRPr="009C02D9" w:rsidRDefault="009C02D9" w:rsidP="002B69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6"/>
                <w:szCs w:val="26"/>
              </w:rPr>
            </w:pPr>
            <w:r w:rsidRPr="009C02D9">
              <w:rPr>
                <w:rFonts w:ascii="Cordia New" w:hAnsi="Cordia New" w:cs="Cordia New"/>
                <w:sz w:val="26"/>
                <w:szCs w:val="26"/>
              </w:rPr>
              <w:t>216,551</w:t>
            </w:r>
          </w:p>
        </w:tc>
      </w:tr>
    </w:tbl>
    <w:p w14:paraId="63EA86F8" w14:textId="77777777" w:rsidR="004A59E3" w:rsidRPr="00A661A6" w:rsidRDefault="004A59E3" w:rsidP="007E11B2">
      <w:pPr>
        <w:pStyle w:val="CordiaNew"/>
        <w:tabs>
          <w:tab w:val="clear" w:pos="4153"/>
        </w:tabs>
        <w:spacing w:line="380" w:lineRule="exact"/>
        <w:ind w:left="360"/>
        <w:jc w:val="thaiDistribute"/>
        <w:rPr>
          <w:rFonts w:ascii="Cordia New" w:hAnsi="Cordia New" w:cs="Cordia New"/>
          <w:sz w:val="26"/>
          <w:szCs w:val="26"/>
          <w:u w:val="single"/>
          <w:lang w:val="en-GB"/>
        </w:rPr>
      </w:pPr>
    </w:p>
    <w:tbl>
      <w:tblPr>
        <w:tblW w:w="9281" w:type="dxa"/>
        <w:tblInd w:w="225" w:type="dxa"/>
        <w:tblBorders>
          <w:bottom w:val="single" w:sz="4" w:space="0" w:color="auto"/>
        </w:tblBorders>
        <w:tblLook w:val="01E0" w:firstRow="1" w:lastRow="1" w:firstColumn="1" w:lastColumn="1" w:noHBand="0" w:noVBand="0"/>
      </w:tblPr>
      <w:tblGrid>
        <w:gridCol w:w="4059"/>
        <w:gridCol w:w="1306"/>
        <w:gridCol w:w="1333"/>
        <w:gridCol w:w="1306"/>
        <w:gridCol w:w="1277"/>
      </w:tblGrid>
      <w:tr w:rsidR="0082753E" w:rsidRPr="00A661A6" w14:paraId="44641D5E" w14:textId="77777777" w:rsidTr="00092188">
        <w:trPr>
          <w:tblHeader/>
        </w:trPr>
        <w:tc>
          <w:tcPr>
            <w:tcW w:w="4059" w:type="dxa"/>
            <w:tcBorders>
              <w:right w:val="nil"/>
            </w:tcBorders>
          </w:tcPr>
          <w:p w14:paraId="27A87FB9"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Cordia New" w:hAnsi="Cordia New" w:cs="Cordia New"/>
                <w:sz w:val="26"/>
                <w:szCs w:val="26"/>
                <w:lang w:val="en-GB"/>
              </w:rPr>
            </w:pPr>
            <w:r w:rsidRPr="00A661A6">
              <w:rPr>
                <w:rFonts w:ascii="Cordia New" w:hAnsi="Cordia New" w:cs="Cordia New" w:hint="cs"/>
                <w:sz w:val="26"/>
                <w:szCs w:val="26"/>
                <w:cs/>
              </w:rPr>
              <w:t xml:space="preserve">(หน่วย </w:t>
            </w:r>
            <w:r w:rsidRPr="00A661A6">
              <w:rPr>
                <w:rFonts w:ascii="Cordia New" w:hAnsi="Cordia New" w:cs="Cordia New" w:hint="cs"/>
                <w:sz w:val="26"/>
                <w:szCs w:val="26"/>
                <w:lang w:val="en-GB"/>
              </w:rPr>
              <w:t xml:space="preserve">: </w:t>
            </w:r>
            <w:r w:rsidRPr="00A661A6">
              <w:rPr>
                <w:rFonts w:ascii="Cordia New" w:hAnsi="Cordia New" w:cs="Cordia New" w:hint="cs"/>
                <w:sz w:val="26"/>
                <w:szCs w:val="26"/>
                <w:cs/>
                <w:lang w:val="en-GB"/>
              </w:rPr>
              <w:t>พัน</w:t>
            </w:r>
            <w:r w:rsidRPr="00A661A6">
              <w:rPr>
                <w:rFonts w:ascii="Cordia New" w:hAnsi="Cordia New" w:cs="Cordia New" w:hint="cs"/>
                <w:sz w:val="26"/>
                <w:szCs w:val="26"/>
                <w:cs/>
              </w:rPr>
              <w:t>บาท)</w:t>
            </w:r>
          </w:p>
        </w:tc>
        <w:tc>
          <w:tcPr>
            <w:tcW w:w="5222" w:type="dxa"/>
            <w:gridSpan w:val="4"/>
            <w:tcBorders>
              <w:left w:val="nil"/>
              <w:bottom w:val="nil"/>
            </w:tcBorders>
            <w:vAlign w:val="bottom"/>
          </w:tcPr>
          <w:p w14:paraId="06389977" w14:textId="112B342E" w:rsidR="0082753E" w:rsidRPr="00A661A6" w:rsidRDefault="006772E5" w:rsidP="002B693B">
            <w:pPr>
              <w:pBdr>
                <w:bottom w:val="single" w:sz="4" w:space="1" w:color="auto"/>
              </w:pBdr>
              <w:spacing w:line="380" w:lineRule="exact"/>
              <w:jc w:val="center"/>
              <w:rPr>
                <w:rFonts w:ascii="Cordia New" w:hAnsi="Cordia New" w:cs="Cordia New"/>
                <w:sz w:val="26"/>
                <w:szCs w:val="26"/>
                <w:cs/>
                <w:lang w:val="en-GB"/>
              </w:rPr>
            </w:pPr>
            <w:r>
              <w:rPr>
                <w:rFonts w:ascii="Cordia New" w:hAnsi="Cordia New" w:cs="Cordia New" w:hint="cs"/>
                <w:sz w:val="26"/>
                <w:szCs w:val="26"/>
                <w:cs/>
              </w:rPr>
              <w:t>ข้อมูลการเงินเฉพาะกิจการ</w:t>
            </w:r>
          </w:p>
        </w:tc>
      </w:tr>
      <w:tr w:rsidR="0082753E" w:rsidRPr="00A661A6" w14:paraId="2F98329E" w14:textId="77777777" w:rsidTr="00092188">
        <w:trPr>
          <w:tblHeader/>
        </w:trPr>
        <w:tc>
          <w:tcPr>
            <w:tcW w:w="4059" w:type="dxa"/>
            <w:tcBorders>
              <w:right w:val="nil"/>
            </w:tcBorders>
          </w:tcPr>
          <w:p w14:paraId="4FC78B02"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Cordia New" w:hAnsi="Cordia New" w:cs="Cordia New"/>
                <w:sz w:val="26"/>
                <w:szCs w:val="26"/>
                <w:lang w:val="en-GB"/>
              </w:rPr>
            </w:pPr>
          </w:p>
        </w:tc>
        <w:tc>
          <w:tcPr>
            <w:tcW w:w="1306" w:type="dxa"/>
            <w:tcBorders>
              <w:left w:val="nil"/>
              <w:bottom w:val="nil"/>
            </w:tcBorders>
            <w:vAlign w:val="bottom"/>
          </w:tcPr>
          <w:p w14:paraId="352CA471" w14:textId="77777777" w:rsidR="0082753E" w:rsidRPr="00A661A6" w:rsidRDefault="0082753E" w:rsidP="002B69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A661A6">
              <w:rPr>
                <w:rFonts w:ascii="Cordia New" w:hAnsi="Cordia New" w:cs="Cordia New" w:hint="cs"/>
                <w:sz w:val="26"/>
                <w:szCs w:val="26"/>
                <w:cs/>
              </w:rPr>
              <w:t xml:space="preserve">ข้อมูลระดับที่ </w:t>
            </w:r>
            <w:r w:rsidRPr="00A661A6">
              <w:rPr>
                <w:rFonts w:ascii="Cordia New" w:hAnsi="Cordia New" w:cs="Cordia New" w:hint="cs"/>
                <w:sz w:val="26"/>
                <w:szCs w:val="26"/>
              </w:rPr>
              <w:t>1</w:t>
            </w:r>
          </w:p>
        </w:tc>
        <w:tc>
          <w:tcPr>
            <w:tcW w:w="1333" w:type="dxa"/>
            <w:tcBorders>
              <w:bottom w:val="nil"/>
            </w:tcBorders>
            <w:vAlign w:val="bottom"/>
          </w:tcPr>
          <w:p w14:paraId="0CAD5F4A" w14:textId="77777777" w:rsidR="0082753E" w:rsidRPr="00A661A6" w:rsidRDefault="0082753E" w:rsidP="002B69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A661A6">
              <w:rPr>
                <w:rFonts w:ascii="Cordia New" w:hAnsi="Cordia New" w:cs="Cordia New" w:hint="cs"/>
                <w:sz w:val="26"/>
                <w:szCs w:val="26"/>
                <w:cs/>
              </w:rPr>
              <w:t xml:space="preserve">ข้อมูลระดับที่ </w:t>
            </w:r>
            <w:r w:rsidRPr="00A661A6">
              <w:rPr>
                <w:rFonts w:ascii="Cordia New" w:hAnsi="Cordia New" w:cs="Cordia New" w:hint="cs"/>
                <w:sz w:val="26"/>
                <w:szCs w:val="26"/>
              </w:rPr>
              <w:t>2</w:t>
            </w:r>
          </w:p>
        </w:tc>
        <w:tc>
          <w:tcPr>
            <w:tcW w:w="1306" w:type="dxa"/>
            <w:tcBorders>
              <w:bottom w:val="nil"/>
            </w:tcBorders>
            <w:vAlign w:val="bottom"/>
          </w:tcPr>
          <w:p w14:paraId="722D645C" w14:textId="77777777" w:rsidR="0082753E" w:rsidRPr="00A661A6" w:rsidRDefault="0082753E" w:rsidP="002B69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A661A6">
              <w:rPr>
                <w:rFonts w:ascii="Cordia New" w:hAnsi="Cordia New" w:cs="Cordia New" w:hint="cs"/>
                <w:sz w:val="26"/>
                <w:szCs w:val="26"/>
                <w:cs/>
              </w:rPr>
              <w:t xml:space="preserve">ข้อมูลระดับที่ </w:t>
            </w:r>
            <w:r w:rsidRPr="00A661A6">
              <w:rPr>
                <w:rFonts w:ascii="Cordia New" w:hAnsi="Cordia New" w:cs="Cordia New" w:hint="cs"/>
                <w:sz w:val="26"/>
                <w:szCs w:val="26"/>
              </w:rPr>
              <w:t>3</w:t>
            </w:r>
          </w:p>
        </w:tc>
        <w:tc>
          <w:tcPr>
            <w:tcW w:w="1277" w:type="dxa"/>
            <w:tcBorders>
              <w:bottom w:val="nil"/>
            </w:tcBorders>
            <w:vAlign w:val="bottom"/>
          </w:tcPr>
          <w:p w14:paraId="52700C64" w14:textId="77777777" w:rsidR="0082753E" w:rsidRPr="00A661A6" w:rsidRDefault="0082753E" w:rsidP="002B69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A661A6">
              <w:rPr>
                <w:rFonts w:ascii="Cordia New" w:hAnsi="Cordia New" w:cs="Cordia New" w:hint="cs"/>
                <w:sz w:val="26"/>
                <w:szCs w:val="26"/>
                <w:cs/>
              </w:rPr>
              <w:t>รวม</w:t>
            </w:r>
          </w:p>
        </w:tc>
      </w:tr>
      <w:tr w:rsidR="0082753E" w:rsidRPr="00A661A6" w14:paraId="22D91978" w14:textId="77777777" w:rsidTr="00092188">
        <w:trPr>
          <w:tblHeader/>
        </w:trPr>
        <w:tc>
          <w:tcPr>
            <w:tcW w:w="4059" w:type="dxa"/>
            <w:tcBorders>
              <w:bottom w:val="nil"/>
              <w:right w:val="nil"/>
            </w:tcBorders>
          </w:tcPr>
          <w:p w14:paraId="7CDAAC83" w14:textId="77777777" w:rsidR="0082753E" w:rsidRPr="00A661A6" w:rsidRDefault="0082753E" w:rsidP="002B693B">
            <w:pPr>
              <w:spacing w:line="380" w:lineRule="exact"/>
              <w:rPr>
                <w:rFonts w:ascii="Cordia New" w:hAnsi="Cordia New" w:cs="Cordia New"/>
                <w:b/>
                <w:bCs/>
                <w:sz w:val="26"/>
                <w:szCs w:val="26"/>
                <w:lang w:val="en-GB"/>
              </w:rPr>
            </w:pPr>
          </w:p>
        </w:tc>
        <w:tc>
          <w:tcPr>
            <w:tcW w:w="1306" w:type="dxa"/>
            <w:tcBorders>
              <w:left w:val="nil"/>
              <w:bottom w:val="nil"/>
            </w:tcBorders>
            <w:vAlign w:val="bottom"/>
          </w:tcPr>
          <w:p w14:paraId="6C192AFA"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333" w:type="dxa"/>
            <w:tcBorders>
              <w:bottom w:val="nil"/>
            </w:tcBorders>
            <w:vAlign w:val="bottom"/>
          </w:tcPr>
          <w:p w14:paraId="1C92AFBC"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306" w:type="dxa"/>
            <w:tcBorders>
              <w:bottom w:val="nil"/>
            </w:tcBorders>
            <w:vAlign w:val="bottom"/>
          </w:tcPr>
          <w:p w14:paraId="426C7CF7"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277" w:type="dxa"/>
            <w:tcBorders>
              <w:bottom w:val="nil"/>
            </w:tcBorders>
            <w:vAlign w:val="bottom"/>
          </w:tcPr>
          <w:p w14:paraId="5702D603"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r>
      <w:tr w:rsidR="0082753E" w:rsidRPr="00A661A6" w14:paraId="0A9267A9" w14:textId="77777777" w:rsidTr="00092188">
        <w:trPr>
          <w:tblHeader/>
        </w:trPr>
        <w:tc>
          <w:tcPr>
            <w:tcW w:w="4059" w:type="dxa"/>
            <w:tcBorders>
              <w:bottom w:val="nil"/>
              <w:right w:val="nil"/>
            </w:tcBorders>
          </w:tcPr>
          <w:p w14:paraId="7DB2C50A" w14:textId="77777777" w:rsidR="0082753E" w:rsidRPr="00A661A6" w:rsidRDefault="0082753E" w:rsidP="002B693B">
            <w:pPr>
              <w:spacing w:line="380" w:lineRule="exact"/>
              <w:rPr>
                <w:rFonts w:ascii="Cordia New" w:hAnsi="Cordia New" w:cs="Cordia New"/>
                <w:b/>
                <w:bCs/>
                <w:sz w:val="26"/>
                <w:szCs w:val="26"/>
                <w:cs/>
                <w:lang w:val="en-GB"/>
              </w:rPr>
            </w:pPr>
            <w:r w:rsidRPr="00A661A6">
              <w:rPr>
                <w:rFonts w:ascii="Cordia New" w:hAnsi="Cordia New" w:cs="Cordia New" w:hint="cs"/>
                <w:b/>
                <w:bCs/>
                <w:sz w:val="26"/>
                <w:szCs w:val="26"/>
                <w:cs/>
                <w:lang w:val="en-GB"/>
              </w:rPr>
              <w:t>สินทรัพย์ที่ไม่ใช่สินทรัพย์ทางการเงิน</w:t>
            </w:r>
          </w:p>
        </w:tc>
        <w:tc>
          <w:tcPr>
            <w:tcW w:w="1306" w:type="dxa"/>
            <w:tcBorders>
              <w:left w:val="nil"/>
              <w:bottom w:val="nil"/>
            </w:tcBorders>
            <w:vAlign w:val="bottom"/>
          </w:tcPr>
          <w:p w14:paraId="4E3E1687"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333" w:type="dxa"/>
            <w:tcBorders>
              <w:bottom w:val="nil"/>
            </w:tcBorders>
            <w:vAlign w:val="bottom"/>
          </w:tcPr>
          <w:p w14:paraId="3EF329A9"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306" w:type="dxa"/>
            <w:tcBorders>
              <w:bottom w:val="nil"/>
            </w:tcBorders>
            <w:vAlign w:val="bottom"/>
          </w:tcPr>
          <w:p w14:paraId="11921276"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277" w:type="dxa"/>
            <w:tcBorders>
              <w:bottom w:val="nil"/>
            </w:tcBorders>
            <w:vAlign w:val="bottom"/>
          </w:tcPr>
          <w:p w14:paraId="2BDAF915"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r>
      <w:tr w:rsidR="0082753E" w:rsidRPr="00A661A6" w14:paraId="1E3D8D8E" w14:textId="77777777" w:rsidTr="00092188">
        <w:trPr>
          <w:tblHeader/>
        </w:trPr>
        <w:tc>
          <w:tcPr>
            <w:tcW w:w="4059" w:type="dxa"/>
            <w:tcBorders>
              <w:bottom w:val="nil"/>
              <w:right w:val="nil"/>
            </w:tcBorders>
          </w:tcPr>
          <w:p w14:paraId="2D9F6762" w14:textId="77777777" w:rsidR="0082753E" w:rsidRPr="00A661A6" w:rsidRDefault="0082753E" w:rsidP="002B693B">
            <w:pPr>
              <w:spacing w:line="380" w:lineRule="exact"/>
              <w:rPr>
                <w:rFonts w:ascii="Cordia New" w:hAnsi="Cordia New" w:cs="Cordia New"/>
                <w:sz w:val="26"/>
                <w:szCs w:val="26"/>
                <w:cs/>
                <w:lang w:val="en-GB"/>
              </w:rPr>
            </w:pPr>
            <w:r w:rsidRPr="00A661A6">
              <w:rPr>
                <w:rFonts w:ascii="Cordia New" w:hAnsi="Cordia New" w:cs="Cordia New" w:hint="cs"/>
                <w:sz w:val="26"/>
                <w:szCs w:val="26"/>
                <w:cs/>
                <w:lang w:val="en-GB"/>
              </w:rPr>
              <w:t xml:space="preserve">    </w:t>
            </w:r>
            <w:r w:rsidRPr="00B37AEA">
              <w:rPr>
                <w:rFonts w:ascii="Cordia New" w:hAnsi="Cordia New" w:cs="Cordia New" w:hint="cs"/>
                <w:sz w:val="26"/>
                <w:szCs w:val="26"/>
                <w:cs/>
                <w:lang w:val="en-GB"/>
              </w:rPr>
              <w:t>ที่ดินที่ตีราคาใหม่</w:t>
            </w:r>
          </w:p>
        </w:tc>
        <w:tc>
          <w:tcPr>
            <w:tcW w:w="1306" w:type="dxa"/>
            <w:tcBorders>
              <w:left w:val="nil"/>
              <w:bottom w:val="nil"/>
            </w:tcBorders>
            <w:vAlign w:val="bottom"/>
          </w:tcPr>
          <w:p w14:paraId="574DDBCA" w14:textId="4AFAA3F5" w:rsidR="0082753E" w:rsidRPr="00294D6B" w:rsidRDefault="00BF5DB1" w:rsidP="002B69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380" w:lineRule="exact"/>
              <w:ind w:right="23"/>
              <w:jc w:val="both"/>
              <w:rPr>
                <w:rFonts w:ascii="Cordia New" w:hAnsi="Cordia New" w:cs="Cordia New"/>
                <w:sz w:val="26"/>
                <w:szCs w:val="26"/>
                <w:lang w:val="en-GB"/>
              </w:rPr>
            </w:pPr>
            <w:r>
              <w:rPr>
                <w:rFonts w:ascii="Cordia New" w:hAnsi="Cordia New" w:cs="Cordia New"/>
                <w:sz w:val="26"/>
                <w:szCs w:val="26"/>
                <w:lang w:val="en-GB"/>
              </w:rPr>
              <w:t>-</w:t>
            </w:r>
          </w:p>
        </w:tc>
        <w:tc>
          <w:tcPr>
            <w:tcW w:w="1333" w:type="dxa"/>
            <w:tcBorders>
              <w:bottom w:val="nil"/>
            </w:tcBorders>
            <w:vAlign w:val="bottom"/>
          </w:tcPr>
          <w:p w14:paraId="60F5AF45" w14:textId="75B99397" w:rsidR="0082753E" w:rsidRPr="00255166" w:rsidRDefault="005159C2" w:rsidP="002B69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highlight w:val="yellow"/>
              </w:rPr>
            </w:pPr>
            <w:r w:rsidRPr="005159C2">
              <w:rPr>
                <w:rFonts w:ascii="Cordia New" w:hAnsi="Cordia New" w:cs="Cordia New"/>
                <w:sz w:val="26"/>
                <w:szCs w:val="26"/>
              </w:rPr>
              <w:t>156,846</w:t>
            </w:r>
          </w:p>
        </w:tc>
        <w:tc>
          <w:tcPr>
            <w:tcW w:w="1306" w:type="dxa"/>
            <w:tcBorders>
              <w:bottom w:val="nil"/>
            </w:tcBorders>
            <w:vAlign w:val="bottom"/>
          </w:tcPr>
          <w:p w14:paraId="4C51D091" w14:textId="7864B58A" w:rsidR="0082753E" w:rsidRPr="00FB18CE" w:rsidRDefault="00BF5DB1" w:rsidP="002B69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380" w:lineRule="exact"/>
              <w:jc w:val="both"/>
              <w:rPr>
                <w:rFonts w:ascii="Cordia New" w:hAnsi="Cordia New" w:cs="Cordia New"/>
                <w:sz w:val="26"/>
                <w:szCs w:val="26"/>
                <w:lang w:val="en-GB"/>
              </w:rPr>
            </w:pPr>
            <w:r>
              <w:rPr>
                <w:rFonts w:ascii="Cordia New" w:hAnsi="Cordia New" w:cs="Cordia New"/>
                <w:sz w:val="26"/>
                <w:szCs w:val="26"/>
                <w:lang w:val="en-GB"/>
              </w:rPr>
              <w:t>-</w:t>
            </w:r>
          </w:p>
        </w:tc>
        <w:tc>
          <w:tcPr>
            <w:tcW w:w="1277" w:type="dxa"/>
            <w:tcBorders>
              <w:bottom w:val="nil"/>
            </w:tcBorders>
            <w:vAlign w:val="bottom"/>
          </w:tcPr>
          <w:p w14:paraId="79BB3718" w14:textId="09F22F7F" w:rsidR="0082753E" w:rsidRPr="00FB18CE" w:rsidRDefault="005159C2" w:rsidP="002B69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5159C2">
              <w:rPr>
                <w:rFonts w:ascii="Cordia New" w:hAnsi="Cordia New" w:cs="Cordia New"/>
                <w:sz w:val="26"/>
                <w:szCs w:val="26"/>
                <w:lang w:val="en-GB"/>
              </w:rPr>
              <w:t>156,846</w:t>
            </w:r>
          </w:p>
        </w:tc>
      </w:tr>
    </w:tbl>
    <w:p w14:paraId="478AEC61" w14:textId="3D7BD953" w:rsidR="00EC459F" w:rsidRDefault="005300FF" w:rsidP="002B693B">
      <w:pPr>
        <w:pStyle w:val="CordiaNew"/>
        <w:tabs>
          <w:tab w:val="clear" w:pos="4153"/>
        </w:tabs>
        <w:ind w:left="360"/>
        <w:jc w:val="thaiDistribute"/>
        <w:rPr>
          <w:rFonts w:ascii="Cordia New" w:hAnsi="Cordia New" w:cs="Cordia New"/>
          <w:b/>
          <w:bCs/>
          <w:color w:val="auto"/>
          <w:sz w:val="26"/>
          <w:szCs w:val="26"/>
        </w:rPr>
      </w:pPr>
      <w:r>
        <w:rPr>
          <w:rFonts w:ascii="Cordia New" w:hAnsi="Cordia New" w:cs="Cordia New"/>
          <w:b/>
          <w:bCs/>
          <w:color w:val="auto"/>
          <w:sz w:val="26"/>
          <w:szCs w:val="26"/>
        </w:rPr>
        <w:br w:type="page"/>
      </w:r>
    </w:p>
    <w:p w14:paraId="534D139A" w14:textId="77777777" w:rsidR="00EC459F" w:rsidRDefault="00EC459F" w:rsidP="002B693B">
      <w:pPr>
        <w:pStyle w:val="CordiaNew"/>
        <w:tabs>
          <w:tab w:val="clear" w:pos="4153"/>
        </w:tabs>
        <w:ind w:left="360"/>
        <w:jc w:val="thaiDistribute"/>
        <w:rPr>
          <w:rFonts w:ascii="Cordia New" w:hAnsi="Cordia New" w:cs="Cordia New"/>
          <w:b/>
          <w:bCs/>
          <w:color w:val="auto"/>
          <w:sz w:val="26"/>
          <w:szCs w:val="26"/>
        </w:rPr>
      </w:pPr>
    </w:p>
    <w:p w14:paraId="455ED884" w14:textId="35EDE940" w:rsidR="00AE1601" w:rsidRPr="00EF48EF" w:rsidRDefault="00AE1601" w:rsidP="005243AB">
      <w:pPr>
        <w:pStyle w:val="CordiaNew"/>
        <w:numPr>
          <w:ilvl w:val="0"/>
          <w:numId w:val="26"/>
        </w:numPr>
        <w:tabs>
          <w:tab w:val="clear" w:pos="4153"/>
        </w:tabs>
        <w:jc w:val="thaiDistribute"/>
        <w:rPr>
          <w:rFonts w:ascii="Cordia New" w:hAnsi="Cordia New" w:cs="Cordia New"/>
          <w:b/>
          <w:bCs/>
          <w:color w:val="auto"/>
          <w:sz w:val="26"/>
          <w:szCs w:val="26"/>
          <w:lang w:val="th-TH"/>
        </w:rPr>
      </w:pPr>
      <w:r w:rsidRPr="00EF48EF">
        <w:rPr>
          <w:rFonts w:ascii="Cordia New" w:hAnsi="Cordia New" w:cs="Cordia New" w:hint="cs"/>
          <w:b/>
          <w:bCs/>
          <w:color w:val="auto"/>
          <w:sz w:val="26"/>
          <w:szCs w:val="26"/>
          <w:cs/>
          <w:lang w:val="th-TH"/>
        </w:rPr>
        <w:t>ภาระผูกพันและหนี้สินที่อาจเกิดขึ้น</w:t>
      </w:r>
    </w:p>
    <w:bookmarkEnd w:id="6"/>
    <w:p w14:paraId="62A508EE" w14:textId="63228B19" w:rsidR="00AE1601" w:rsidRPr="00EF48EF" w:rsidRDefault="00AE1601" w:rsidP="00FF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u w:val="single"/>
          <w:lang w:val="en-GB"/>
        </w:rPr>
      </w:pPr>
    </w:p>
    <w:p w14:paraId="77129ADC" w14:textId="22308934" w:rsidR="00AE1601" w:rsidRPr="00EF48EF" w:rsidRDefault="00AE1601" w:rsidP="00524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EF48EF">
        <w:rPr>
          <w:rFonts w:ascii="Cordia New" w:hAnsi="Cordia New" w:cs="Cordia New" w:hint="cs"/>
          <w:sz w:val="26"/>
          <w:szCs w:val="26"/>
          <w:cs/>
          <w:lang w:val="en-GB"/>
        </w:rPr>
        <w:t xml:space="preserve">ณ วันที่ </w:t>
      </w:r>
      <w:r w:rsidR="00280753" w:rsidRPr="00280753">
        <w:rPr>
          <w:rFonts w:ascii="Cordia New" w:eastAsia="SimSun" w:hAnsi="Cordia New" w:cs="Cordia New"/>
          <w:sz w:val="26"/>
          <w:szCs w:val="26"/>
          <w:lang w:val="en-GB"/>
        </w:rPr>
        <w:t xml:space="preserve">31 </w:t>
      </w:r>
      <w:r w:rsidR="00280753" w:rsidRPr="00280753">
        <w:rPr>
          <w:rFonts w:ascii="Cordia New" w:eastAsia="SimSun" w:hAnsi="Cordia New" w:cs="Cordia New"/>
          <w:sz w:val="26"/>
          <w:szCs w:val="26"/>
          <w:cs/>
          <w:lang w:val="en-GB"/>
        </w:rPr>
        <w:t>มีนาคม</w:t>
      </w:r>
      <w:r w:rsidR="00780B3F">
        <w:rPr>
          <w:rFonts w:ascii="Cordia New" w:eastAsia="SimSun" w:hAnsi="Cordia New" w:cs="Cordia New"/>
          <w:sz w:val="26"/>
          <w:szCs w:val="26"/>
          <w:lang w:val="en-GB"/>
        </w:rPr>
        <w:t xml:space="preserve"> </w:t>
      </w:r>
      <w:r w:rsidR="00E9423E" w:rsidRPr="00EF48EF">
        <w:rPr>
          <w:rFonts w:ascii="Cordia New" w:eastAsia="SimSun" w:hAnsi="Cordia New" w:cs="Cordia New" w:hint="cs"/>
          <w:sz w:val="26"/>
          <w:szCs w:val="26"/>
        </w:rPr>
        <w:t>256</w:t>
      </w:r>
      <w:r w:rsidR="00280753">
        <w:rPr>
          <w:rFonts w:ascii="Cordia New" w:eastAsia="SimSun" w:hAnsi="Cordia New" w:cs="Cordia New"/>
          <w:sz w:val="26"/>
          <w:szCs w:val="26"/>
        </w:rPr>
        <w:t>9</w:t>
      </w:r>
      <w:r w:rsidR="00307F73" w:rsidRPr="00EF48EF">
        <w:rPr>
          <w:rFonts w:ascii="Cordia New" w:hAnsi="Cordia New" w:cs="Cordia New" w:hint="cs"/>
          <w:spacing w:val="-4"/>
          <w:sz w:val="26"/>
          <w:szCs w:val="26"/>
        </w:rPr>
        <w:t xml:space="preserve"> </w:t>
      </w:r>
      <w:r w:rsidR="00BB2B7E" w:rsidRPr="00EF48EF">
        <w:rPr>
          <w:rFonts w:ascii="Cordia New" w:hAnsi="Cordia New" w:cs="Cordia New" w:hint="cs"/>
          <w:spacing w:val="-4"/>
          <w:sz w:val="26"/>
          <w:szCs w:val="26"/>
          <w:cs/>
        </w:rPr>
        <w:t>กลุ่ม</w:t>
      </w:r>
      <w:r w:rsidRPr="00EF48EF">
        <w:rPr>
          <w:rFonts w:ascii="Cordia New" w:hAnsi="Cordia New" w:cs="Cordia New" w:hint="cs"/>
          <w:sz w:val="26"/>
          <w:szCs w:val="26"/>
          <w:cs/>
          <w:lang w:val="en-GB"/>
        </w:rPr>
        <w:t>บริษัท</w:t>
      </w:r>
      <w:r w:rsidR="00E83889" w:rsidRPr="00EF48EF">
        <w:rPr>
          <w:rFonts w:ascii="Cordia New" w:hAnsi="Cordia New" w:cs="Cordia New" w:hint="cs"/>
          <w:sz w:val="26"/>
          <w:szCs w:val="26"/>
          <w:cs/>
          <w:lang w:val="en-GB"/>
        </w:rPr>
        <w:t>ไม่</w:t>
      </w:r>
      <w:r w:rsidRPr="00EF48EF">
        <w:rPr>
          <w:rFonts w:ascii="Cordia New" w:hAnsi="Cordia New" w:cs="Cordia New" w:hint="cs"/>
          <w:sz w:val="26"/>
          <w:szCs w:val="26"/>
          <w:cs/>
          <w:lang w:val="en-GB"/>
        </w:rPr>
        <w:t>มีภาระผูกพันแ</w:t>
      </w:r>
      <w:r w:rsidR="006F3991" w:rsidRPr="00EF48EF">
        <w:rPr>
          <w:rFonts w:ascii="Cordia New" w:hAnsi="Cordia New" w:cs="Cordia New" w:hint="cs"/>
          <w:sz w:val="26"/>
          <w:szCs w:val="26"/>
          <w:cs/>
          <w:lang w:val="en-GB"/>
        </w:rPr>
        <w:t>ละหนี้สินที่อาจ</w:t>
      </w:r>
      <w:r w:rsidR="00BB2B7E" w:rsidRPr="00EF48EF">
        <w:rPr>
          <w:rFonts w:ascii="Cordia New" w:hAnsi="Cordia New" w:cs="Cordia New" w:hint="cs"/>
          <w:sz w:val="26"/>
          <w:szCs w:val="26"/>
          <w:cs/>
          <w:lang w:val="en-GB"/>
        </w:rPr>
        <w:t>จะ</w:t>
      </w:r>
      <w:r w:rsidR="006F3991" w:rsidRPr="00EF48EF">
        <w:rPr>
          <w:rFonts w:ascii="Cordia New" w:hAnsi="Cordia New" w:cs="Cordia New" w:hint="cs"/>
          <w:sz w:val="26"/>
          <w:szCs w:val="26"/>
          <w:cs/>
          <w:lang w:val="en-GB"/>
        </w:rPr>
        <w:t>เกิดขึ้น</w:t>
      </w:r>
      <w:r w:rsidR="00BB2B7E" w:rsidRPr="00EF48EF">
        <w:rPr>
          <w:rFonts w:ascii="Cordia New" w:hAnsi="Cordia New" w:cs="Cordia New" w:hint="cs"/>
          <w:sz w:val="26"/>
          <w:szCs w:val="26"/>
          <w:cs/>
          <w:lang w:val="en-GB"/>
        </w:rPr>
        <w:t>แตกต่าง</w:t>
      </w:r>
      <w:r w:rsidR="00F97FD5" w:rsidRPr="00EF48EF">
        <w:rPr>
          <w:rFonts w:ascii="Cordia New" w:hAnsi="Cordia New" w:cs="Cordia New" w:hint="cs"/>
          <w:sz w:val="26"/>
          <w:szCs w:val="26"/>
          <w:cs/>
          <w:lang w:val="en-GB"/>
        </w:rPr>
        <w:t>อย่างเป็นสาระสำคัญจากปีบัญชีสิ้นสุด</w:t>
      </w:r>
      <w:r w:rsidR="00502341">
        <w:rPr>
          <w:rFonts w:ascii="Cordia New" w:hAnsi="Cordia New" w:cs="Cordia New" w:hint="cs"/>
          <w:sz w:val="26"/>
          <w:szCs w:val="26"/>
          <w:cs/>
          <w:lang w:val="en-GB"/>
        </w:rPr>
        <w:t>วันที่</w:t>
      </w:r>
      <w:r w:rsidR="00F97FD5" w:rsidRPr="00EF48EF">
        <w:rPr>
          <w:rFonts w:ascii="Cordia New" w:hAnsi="Cordia New" w:cs="Cordia New" w:hint="cs"/>
          <w:sz w:val="26"/>
          <w:szCs w:val="26"/>
          <w:cs/>
          <w:lang w:val="en-GB"/>
        </w:rPr>
        <w:t xml:space="preserve"> </w:t>
      </w:r>
      <w:r w:rsidR="00F97FD5" w:rsidRPr="00EF48EF">
        <w:rPr>
          <w:rFonts w:ascii="Cordia New" w:hAnsi="Cordia New" w:cs="Cordia New" w:hint="cs"/>
          <w:sz w:val="26"/>
          <w:szCs w:val="26"/>
        </w:rPr>
        <w:t xml:space="preserve">31 </w:t>
      </w:r>
      <w:r w:rsidR="00F97FD5" w:rsidRPr="00EF48EF">
        <w:rPr>
          <w:rFonts w:ascii="Cordia New" w:hAnsi="Cordia New" w:cs="Cordia New" w:hint="cs"/>
          <w:sz w:val="26"/>
          <w:szCs w:val="26"/>
          <w:cs/>
        </w:rPr>
        <w:t xml:space="preserve">ธันวาคม </w:t>
      </w:r>
      <w:r w:rsidR="00F97FD5" w:rsidRPr="00EF48EF">
        <w:rPr>
          <w:rFonts w:ascii="Cordia New" w:hAnsi="Cordia New" w:cs="Cordia New" w:hint="cs"/>
          <w:sz w:val="26"/>
          <w:szCs w:val="26"/>
        </w:rPr>
        <w:t>256</w:t>
      </w:r>
      <w:r w:rsidR="00280753">
        <w:rPr>
          <w:rFonts w:ascii="Cordia New" w:hAnsi="Cordia New" w:cs="Cordia New"/>
          <w:sz w:val="26"/>
          <w:szCs w:val="26"/>
        </w:rPr>
        <w:t>8</w:t>
      </w:r>
      <w:r w:rsidR="00E9423E" w:rsidRPr="00EF48EF">
        <w:rPr>
          <w:rFonts w:ascii="Cordia New" w:hAnsi="Cordia New" w:cs="Cordia New" w:hint="cs"/>
          <w:sz w:val="26"/>
          <w:szCs w:val="26"/>
        </w:rPr>
        <w:t xml:space="preserve"> </w:t>
      </w:r>
      <w:r w:rsidR="00F97FD5" w:rsidRPr="00EF48EF">
        <w:rPr>
          <w:rFonts w:ascii="Cordia New" w:hAnsi="Cordia New" w:cs="Cordia New" w:hint="cs"/>
          <w:sz w:val="26"/>
          <w:szCs w:val="26"/>
          <w:cs/>
        </w:rPr>
        <w:t>ยกเว้นรายการ</w:t>
      </w:r>
      <w:r w:rsidR="00120927" w:rsidRPr="00EF48EF">
        <w:rPr>
          <w:rFonts w:ascii="Cordia New" w:hAnsi="Cordia New" w:cs="Cordia New" w:hint="cs"/>
          <w:sz w:val="26"/>
          <w:szCs w:val="26"/>
          <w:cs/>
        </w:rPr>
        <w:t>ต่อไปนี้</w:t>
      </w:r>
    </w:p>
    <w:p w14:paraId="32305734" w14:textId="77777777" w:rsidR="00D036A8" w:rsidRPr="00EF48EF" w:rsidRDefault="00D036A8" w:rsidP="00FF60E3">
      <w:pPr>
        <w:tabs>
          <w:tab w:val="left" w:pos="993"/>
        </w:tabs>
        <w:spacing w:line="240" w:lineRule="auto"/>
        <w:ind w:left="360"/>
        <w:jc w:val="thaiDistribute"/>
        <w:rPr>
          <w:rFonts w:ascii="Cordia New" w:hAnsi="Cordia New" w:cs="Cordia New"/>
          <w:sz w:val="26"/>
          <w:szCs w:val="26"/>
          <w:cs/>
        </w:rPr>
      </w:pPr>
    </w:p>
    <w:p w14:paraId="0E6EB966" w14:textId="7068DEF0" w:rsidR="002B6570" w:rsidRPr="00EE195D" w:rsidRDefault="00BB0D2D" w:rsidP="00A62D2B">
      <w:pPr>
        <w:pStyle w:val="ListParagraph"/>
        <w:numPr>
          <w:ilvl w:val="1"/>
          <w:numId w:val="26"/>
        </w:numPr>
        <w:spacing w:after="0" w:line="240" w:lineRule="auto"/>
        <w:ind w:left="900" w:hanging="540"/>
        <w:jc w:val="thaiDistribute"/>
        <w:rPr>
          <w:rFonts w:ascii="Cordia New" w:hAnsi="Cordia New" w:cs="Cordia New"/>
          <w:spacing w:val="-2"/>
          <w:sz w:val="26"/>
          <w:szCs w:val="26"/>
        </w:rPr>
      </w:pPr>
      <w:r>
        <w:rPr>
          <w:rFonts w:ascii="Cordia New" w:hAnsi="Cordia New" w:cs="Cordia New" w:hint="cs"/>
          <w:sz w:val="26"/>
          <w:szCs w:val="26"/>
          <w:cs/>
        </w:rPr>
        <w:t>กลุ่ม</w:t>
      </w:r>
      <w:r w:rsidR="00EE195D" w:rsidRPr="00EE195D">
        <w:rPr>
          <w:rFonts w:ascii="Cordia New" w:hAnsi="Cordia New" w:cs="Cordia New"/>
          <w:sz w:val="26"/>
          <w:szCs w:val="26"/>
          <w:cs/>
        </w:rPr>
        <w:t>บริษัทมีภาระผูกพันที่เป็นคำสั่งซื้อสินค้ากับผู้ขายใน</w:t>
      </w:r>
      <w:r w:rsidR="007B7E16">
        <w:rPr>
          <w:rFonts w:ascii="Cordia New" w:hAnsi="Cordia New" w:cs="Cordia New" w:hint="cs"/>
          <w:sz w:val="26"/>
          <w:szCs w:val="26"/>
          <w:cs/>
        </w:rPr>
        <w:t>และต่างประเทศ</w:t>
      </w:r>
      <w:r w:rsidR="00EE195D" w:rsidRPr="00EE195D">
        <w:rPr>
          <w:rFonts w:ascii="Cordia New" w:hAnsi="Cordia New" w:cs="Cordia New"/>
          <w:sz w:val="26"/>
          <w:szCs w:val="26"/>
          <w:cs/>
        </w:rPr>
        <w:t>สำหรับการสั่งวัตถุดิบ ซึ่งยังไม่ได้รับรู้ใน</w:t>
      </w:r>
      <w:r w:rsidR="00F53037">
        <w:rPr>
          <w:rFonts w:ascii="Cordia New" w:hAnsi="Cordia New" w:cs="Cordia New" w:hint="cs"/>
          <w:sz w:val="26"/>
          <w:szCs w:val="26"/>
          <w:cs/>
        </w:rPr>
        <w:t>ข้อมูลทาง</w:t>
      </w:r>
      <w:r w:rsidR="00F53037" w:rsidRPr="00853B45">
        <w:rPr>
          <w:rFonts w:ascii="Cordia New" w:hAnsi="Cordia New" w:cs="Cordia New" w:hint="cs"/>
          <w:sz w:val="26"/>
          <w:szCs w:val="26"/>
          <w:cs/>
        </w:rPr>
        <w:t>การเงิน</w:t>
      </w:r>
      <w:r w:rsidR="00F53037" w:rsidRPr="00DF4BF2">
        <w:rPr>
          <w:rFonts w:ascii="Cordia New" w:hAnsi="Cordia New" w:cs="Cordia New"/>
          <w:sz w:val="26"/>
          <w:szCs w:val="26"/>
          <w:cs/>
        </w:rPr>
        <w:t>รวม</w:t>
      </w:r>
      <w:r w:rsidR="005F6634">
        <w:rPr>
          <w:rFonts w:ascii="Cordia New" w:hAnsi="Cordia New" w:cs="Cordia New" w:hint="cs"/>
          <w:sz w:val="26"/>
          <w:szCs w:val="26"/>
          <w:cs/>
        </w:rPr>
        <w:t>จำนวน</w:t>
      </w:r>
      <w:r w:rsidR="000830AC" w:rsidRPr="00DF4BF2">
        <w:rPr>
          <w:rFonts w:ascii="Cordia New" w:hAnsi="Cordia New" w:cs="Cordia New"/>
          <w:sz w:val="26"/>
          <w:szCs w:val="26"/>
        </w:rPr>
        <w:t xml:space="preserve"> </w:t>
      </w:r>
      <w:r w:rsidR="00EF79BF" w:rsidRPr="00DF4BF2">
        <w:rPr>
          <w:rFonts w:ascii="Cordia New" w:hAnsi="Cordia New" w:cs="Cordia New"/>
          <w:sz w:val="26"/>
          <w:szCs w:val="26"/>
        </w:rPr>
        <w:t>1,</w:t>
      </w:r>
      <w:r w:rsidR="00894AEB" w:rsidRPr="00894AEB">
        <w:rPr>
          <w:rFonts w:ascii="Cordia New" w:hAnsi="Cordia New" w:cs="Cordia New"/>
          <w:sz w:val="26"/>
          <w:szCs w:val="26"/>
        </w:rPr>
        <w:t>184.98</w:t>
      </w:r>
      <w:r w:rsidR="00953879" w:rsidRPr="00DF4BF2">
        <w:rPr>
          <w:rFonts w:ascii="Cordia New" w:hAnsi="Cordia New" w:cs="Cordia New"/>
          <w:sz w:val="26"/>
          <w:szCs w:val="26"/>
        </w:rPr>
        <w:t xml:space="preserve"> </w:t>
      </w:r>
      <w:r w:rsidR="00496B56" w:rsidRPr="00DF4BF2">
        <w:rPr>
          <w:rFonts w:ascii="Cordia New" w:hAnsi="Cordia New" w:cs="Cordia New"/>
          <w:sz w:val="26"/>
          <w:szCs w:val="26"/>
          <w:cs/>
        </w:rPr>
        <w:t>ล้าน</w:t>
      </w:r>
      <w:r w:rsidR="00EE195D" w:rsidRPr="00DF4BF2">
        <w:rPr>
          <w:rFonts w:ascii="Cordia New" w:hAnsi="Cordia New" w:cs="Cordia New"/>
          <w:sz w:val="26"/>
          <w:szCs w:val="26"/>
          <w:cs/>
        </w:rPr>
        <w:t>บาท</w:t>
      </w:r>
      <w:r w:rsidR="00161D25" w:rsidRPr="00853B45">
        <w:rPr>
          <w:rFonts w:ascii="Cordia New" w:hAnsi="Cordia New" w:cs="Cordia New"/>
          <w:sz w:val="26"/>
          <w:szCs w:val="26"/>
        </w:rPr>
        <w:t xml:space="preserve"> </w:t>
      </w:r>
      <w:r w:rsidR="00EE195D" w:rsidRPr="00853B45">
        <w:rPr>
          <w:rFonts w:ascii="Cordia New" w:hAnsi="Cordia New" w:cs="Cordia New"/>
          <w:sz w:val="26"/>
          <w:szCs w:val="26"/>
          <w:cs/>
        </w:rPr>
        <w:t>และ</w:t>
      </w:r>
      <w:r w:rsidR="00F53037" w:rsidRPr="00853B45">
        <w:rPr>
          <w:rFonts w:ascii="Cordia New" w:hAnsi="Cordia New" w:cs="Cordia New" w:hint="cs"/>
          <w:sz w:val="26"/>
          <w:szCs w:val="26"/>
          <w:cs/>
        </w:rPr>
        <w:t>ข้อมูลทางการเงิน</w:t>
      </w:r>
      <w:r w:rsidR="00435D00" w:rsidRPr="00853B45">
        <w:rPr>
          <w:rFonts w:ascii="Cordia New" w:hAnsi="Cordia New" w:cs="Cordia New" w:hint="cs"/>
          <w:sz w:val="26"/>
          <w:szCs w:val="26"/>
          <w:cs/>
        </w:rPr>
        <w:t>เฉพาะ</w:t>
      </w:r>
      <w:r w:rsidR="00435D00" w:rsidRPr="000220E0">
        <w:rPr>
          <w:rFonts w:ascii="Cordia New" w:hAnsi="Cordia New" w:cs="Cordia New" w:hint="cs"/>
          <w:sz w:val="26"/>
          <w:szCs w:val="26"/>
          <w:cs/>
        </w:rPr>
        <w:t>กิจการ</w:t>
      </w:r>
      <w:r w:rsidR="00976354">
        <w:rPr>
          <w:rFonts w:ascii="Cordia New" w:hAnsi="Cordia New" w:cs="Cordia New" w:hint="cs"/>
          <w:sz w:val="26"/>
          <w:szCs w:val="26"/>
          <w:cs/>
        </w:rPr>
        <w:t>จำนวน</w:t>
      </w:r>
      <w:r w:rsidR="007D6354">
        <w:rPr>
          <w:rFonts w:ascii="Cordia New" w:hAnsi="Cordia New" w:cs="Cordia New" w:hint="cs"/>
          <w:sz w:val="26"/>
          <w:szCs w:val="26"/>
          <w:cs/>
        </w:rPr>
        <w:t xml:space="preserve"> </w:t>
      </w:r>
      <w:r w:rsidR="000220E0" w:rsidRPr="008D61DB">
        <w:rPr>
          <w:rFonts w:asciiTheme="minorBidi" w:hAnsiTheme="minorBidi" w:cstheme="minorBidi"/>
          <w:sz w:val="26"/>
          <w:szCs w:val="26"/>
        </w:rPr>
        <w:t>1,154.29</w:t>
      </w:r>
      <w:r w:rsidR="00B30BF1" w:rsidRPr="002D3611">
        <w:rPr>
          <w:rFonts w:ascii="Trebuchet MS" w:hAnsi="Trebuchet MS" w:cs="Arial"/>
          <w:sz w:val="18"/>
          <w:szCs w:val="18"/>
          <w:cs/>
        </w:rPr>
        <w:t xml:space="preserve"> </w:t>
      </w:r>
      <w:r w:rsidR="00346DC4" w:rsidRPr="000220E0">
        <w:rPr>
          <w:rFonts w:ascii="Cordia New" w:hAnsi="Cordia New" w:cs="Cordia New" w:hint="cs"/>
          <w:sz w:val="26"/>
          <w:szCs w:val="26"/>
          <w:cs/>
        </w:rPr>
        <w:t>ล้าน</w:t>
      </w:r>
      <w:r w:rsidR="00EE195D" w:rsidRPr="000220E0">
        <w:rPr>
          <w:rFonts w:ascii="Cordia New" w:hAnsi="Cordia New" w:cs="Cordia New"/>
          <w:sz w:val="26"/>
          <w:szCs w:val="26"/>
          <w:cs/>
        </w:rPr>
        <w:t>บาท</w:t>
      </w:r>
    </w:p>
    <w:p w14:paraId="5613A3C0" w14:textId="77777777" w:rsidR="004D76EA" w:rsidRPr="00EF48EF" w:rsidRDefault="004D76EA" w:rsidP="00FF60E3">
      <w:pPr>
        <w:pStyle w:val="ListParagraph"/>
        <w:spacing w:after="0" w:line="240" w:lineRule="auto"/>
        <w:ind w:left="900" w:hanging="540"/>
        <w:rPr>
          <w:rFonts w:ascii="Cordia New" w:hAnsi="Cordia New" w:cs="Cordia New"/>
          <w:spacing w:val="-2"/>
          <w:sz w:val="26"/>
          <w:szCs w:val="26"/>
          <w:cs/>
        </w:rPr>
      </w:pPr>
    </w:p>
    <w:p w14:paraId="2E23A2F9" w14:textId="1C88EC39" w:rsidR="00AE1601" w:rsidRPr="00EF48EF" w:rsidRDefault="00BB0D2D" w:rsidP="00817ACE">
      <w:pPr>
        <w:pStyle w:val="ListParagraph"/>
        <w:numPr>
          <w:ilvl w:val="1"/>
          <w:numId w:val="26"/>
        </w:numPr>
        <w:spacing w:after="0" w:line="240" w:lineRule="auto"/>
        <w:ind w:left="900" w:hanging="540"/>
        <w:jc w:val="thaiDistribute"/>
        <w:rPr>
          <w:rFonts w:ascii="Cordia New" w:hAnsi="Cordia New" w:cs="Cordia New"/>
          <w:sz w:val="26"/>
          <w:szCs w:val="26"/>
        </w:rPr>
      </w:pPr>
      <w:r>
        <w:rPr>
          <w:rFonts w:ascii="Cordia New" w:hAnsi="Cordia New" w:cs="Cordia New" w:hint="cs"/>
          <w:sz w:val="26"/>
          <w:szCs w:val="26"/>
          <w:cs/>
        </w:rPr>
        <w:t>กลุ่ม</w:t>
      </w:r>
      <w:r w:rsidR="00AE1601" w:rsidRPr="00EF48EF">
        <w:rPr>
          <w:rFonts w:ascii="Cordia New" w:hAnsi="Cordia New" w:cs="Cordia New" w:hint="cs"/>
          <w:sz w:val="26"/>
          <w:szCs w:val="26"/>
          <w:cs/>
        </w:rPr>
        <w:t>บริษัทมีวงเงิน</w:t>
      </w:r>
      <w:r w:rsidR="00AC106C" w:rsidRPr="00EF48EF">
        <w:rPr>
          <w:rFonts w:ascii="Cordia New" w:hAnsi="Cordia New" w:cs="Cordia New" w:hint="cs"/>
          <w:sz w:val="26"/>
          <w:szCs w:val="26"/>
          <w:cs/>
        </w:rPr>
        <w:t>หนังสือค้ำประกัน</w:t>
      </w:r>
      <w:r w:rsidR="0014603A" w:rsidRPr="00EF48EF">
        <w:rPr>
          <w:rFonts w:ascii="Cordia New" w:hAnsi="Cordia New" w:cs="Cordia New" w:hint="cs"/>
          <w:sz w:val="26"/>
          <w:szCs w:val="26"/>
          <w:cs/>
        </w:rPr>
        <w:t>และ</w:t>
      </w:r>
      <w:r w:rsidR="00AE1601" w:rsidRPr="00EF48EF">
        <w:rPr>
          <w:rFonts w:ascii="Cordia New" w:hAnsi="Cordia New" w:cs="Cordia New" w:hint="cs"/>
          <w:sz w:val="26"/>
          <w:szCs w:val="26"/>
          <w:cs/>
        </w:rPr>
        <w:t>สินเชื่อ ดังต่อไปนี้</w:t>
      </w:r>
    </w:p>
    <w:p w14:paraId="208ED2DC" w14:textId="77777777" w:rsidR="00484BF8" w:rsidRPr="00EF48EF" w:rsidRDefault="00484BF8" w:rsidP="00FF60E3">
      <w:pPr>
        <w:spacing w:line="240" w:lineRule="auto"/>
        <w:ind w:left="900" w:hanging="540"/>
        <w:jc w:val="thaiDistribute"/>
        <w:rPr>
          <w:rFonts w:ascii="Cordia New" w:hAnsi="Cordia New" w:cs="Cordia New"/>
          <w:sz w:val="26"/>
          <w:szCs w:val="26"/>
        </w:rPr>
      </w:pPr>
    </w:p>
    <w:tbl>
      <w:tblPr>
        <w:tblW w:w="8667" w:type="dxa"/>
        <w:tblInd w:w="810" w:type="dxa"/>
        <w:tblLayout w:type="fixed"/>
        <w:tblLook w:val="0000" w:firstRow="0" w:lastRow="0" w:firstColumn="0" w:lastColumn="0" w:noHBand="0" w:noVBand="0"/>
      </w:tblPr>
      <w:tblGrid>
        <w:gridCol w:w="4797"/>
        <w:gridCol w:w="1292"/>
        <w:gridCol w:w="1282"/>
        <w:gridCol w:w="1296"/>
      </w:tblGrid>
      <w:tr w:rsidR="00720FAA" w:rsidRPr="00720FAA" w14:paraId="00B5CA7A" w14:textId="77777777" w:rsidTr="004E20BB">
        <w:trPr>
          <w:cantSplit/>
          <w:trHeight w:val="70"/>
        </w:trPr>
        <w:tc>
          <w:tcPr>
            <w:tcW w:w="4797" w:type="dxa"/>
            <w:tcBorders>
              <w:top w:val="nil"/>
              <w:left w:val="nil"/>
              <w:bottom w:val="nil"/>
            </w:tcBorders>
            <w:vAlign w:val="center"/>
          </w:tcPr>
          <w:p w14:paraId="3571E126" w14:textId="06D3BED5" w:rsidR="00720FAA" w:rsidRPr="00720FAA" w:rsidRDefault="00720FAA" w:rsidP="0072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 w:right="-86"/>
              <w:rPr>
                <w:rFonts w:ascii="Cordia New" w:hAnsi="Cordia New" w:cs="Cordia New"/>
                <w:sz w:val="26"/>
                <w:szCs w:val="26"/>
                <w:cs/>
              </w:rPr>
            </w:pPr>
            <w:r w:rsidRPr="00720FAA">
              <w:rPr>
                <w:rFonts w:ascii="Cordia New" w:hAnsi="Cordia New" w:cs="Cordia New" w:hint="cs"/>
                <w:sz w:val="26"/>
                <w:szCs w:val="26"/>
                <w:cs/>
              </w:rPr>
              <w:t xml:space="preserve">(หน่วย </w:t>
            </w:r>
            <w:r w:rsidRPr="00720FAA">
              <w:rPr>
                <w:rFonts w:ascii="Cordia New" w:hAnsi="Cordia New" w:cs="Cordia New" w:hint="cs"/>
                <w:sz w:val="26"/>
                <w:szCs w:val="26"/>
              </w:rPr>
              <w:t xml:space="preserve">: </w:t>
            </w:r>
            <w:r w:rsidRPr="00720FAA">
              <w:rPr>
                <w:rFonts w:ascii="Cordia New" w:hAnsi="Cordia New" w:cs="Cordia New" w:hint="cs"/>
                <w:sz w:val="26"/>
                <w:szCs w:val="26"/>
                <w:cs/>
              </w:rPr>
              <w:t>ล้านบาท)</w:t>
            </w:r>
          </w:p>
        </w:tc>
        <w:tc>
          <w:tcPr>
            <w:tcW w:w="3870" w:type="dxa"/>
            <w:gridSpan w:val="3"/>
            <w:tcBorders>
              <w:top w:val="nil"/>
              <w:left w:val="nil"/>
              <w:bottom w:val="nil"/>
              <w:right w:val="nil"/>
            </w:tcBorders>
            <w:vAlign w:val="bottom"/>
          </w:tcPr>
          <w:p w14:paraId="1710F5E3" w14:textId="171CD6DA" w:rsidR="00720FAA" w:rsidRPr="00720FAA" w:rsidRDefault="00720FAA" w:rsidP="00720F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
              <w:jc w:val="center"/>
              <w:rPr>
                <w:rFonts w:ascii="Cordia New" w:hAnsi="Cordia New" w:cs="Cordia New"/>
                <w:sz w:val="26"/>
                <w:szCs w:val="26"/>
                <w:cs/>
              </w:rPr>
            </w:pPr>
            <w:r w:rsidRPr="00720FAA">
              <w:rPr>
                <w:rFonts w:ascii="Cordia New" w:hAnsi="Cordia New" w:cs="Cordia New" w:hint="cs"/>
                <w:sz w:val="26"/>
                <w:szCs w:val="26"/>
                <w:cs/>
              </w:rPr>
              <w:t>ข้อมูลทางการเงินรวม</w:t>
            </w:r>
          </w:p>
        </w:tc>
      </w:tr>
      <w:tr w:rsidR="00720FAA" w:rsidRPr="00720FAA" w14:paraId="73C5997E" w14:textId="77777777" w:rsidTr="004E20BB">
        <w:trPr>
          <w:cantSplit/>
          <w:trHeight w:val="243"/>
        </w:trPr>
        <w:tc>
          <w:tcPr>
            <w:tcW w:w="4797" w:type="dxa"/>
            <w:tcBorders>
              <w:top w:val="nil"/>
              <w:left w:val="nil"/>
              <w:bottom w:val="nil"/>
            </w:tcBorders>
            <w:vAlign w:val="center"/>
          </w:tcPr>
          <w:p w14:paraId="592568F6" w14:textId="0B052D53" w:rsidR="00720FAA" w:rsidRPr="00720FAA" w:rsidRDefault="00720FAA" w:rsidP="0072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 w:right="-86"/>
              <w:jc w:val="center"/>
              <w:rPr>
                <w:rFonts w:ascii="Cordia New" w:hAnsi="Cordia New" w:cs="Cordia New"/>
                <w:sz w:val="26"/>
                <w:szCs w:val="26"/>
                <w:cs/>
              </w:rPr>
            </w:pPr>
          </w:p>
        </w:tc>
        <w:tc>
          <w:tcPr>
            <w:tcW w:w="3870" w:type="dxa"/>
            <w:gridSpan w:val="3"/>
            <w:tcBorders>
              <w:top w:val="nil"/>
              <w:left w:val="nil"/>
              <w:bottom w:val="nil"/>
              <w:right w:val="nil"/>
            </w:tcBorders>
            <w:vAlign w:val="bottom"/>
          </w:tcPr>
          <w:p w14:paraId="109A7B39" w14:textId="01CE17F0" w:rsidR="00720FAA" w:rsidRPr="00720FAA" w:rsidRDefault="00280753" w:rsidP="00720F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right="-12"/>
              <w:jc w:val="center"/>
              <w:rPr>
                <w:rFonts w:ascii="Cordia New" w:hAnsi="Cordia New" w:cs="Cordia New"/>
                <w:sz w:val="26"/>
                <w:szCs w:val="26"/>
              </w:rPr>
            </w:pPr>
            <w:r w:rsidRPr="00280753">
              <w:rPr>
                <w:rFonts w:ascii="Cordia New" w:hAnsi="Cordia New" w:cs="Cordia New"/>
                <w:spacing w:val="-4"/>
                <w:sz w:val="26"/>
                <w:szCs w:val="26"/>
                <w:lang w:val="en-GB"/>
              </w:rPr>
              <w:t xml:space="preserve">31 </w:t>
            </w:r>
            <w:r w:rsidRPr="00280753">
              <w:rPr>
                <w:rFonts w:ascii="Cordia New" w:hAnsi="Cordia New" w:cs="Cordia New"/>
                <w:spacing w:val="-4"/>
                <w:sz w:val="26"/>
                <w:szCs w:val="26"/>
                <w:cs/>
                <w:lang w:val="en-GB"/>
              </w:rPr>
              <w:t>มีนาคม</w:t>
            </w:r>
            <w:r w:rsidR="00780B3F">
              <w:rPr>
                <w:rFonts w:ascii="Cordia New" w:eastAsia="SimSun" w:hAnsi="Cordia New" w:cs="Cordia New"/>
                <w:sz w:val="26"/>
                <w:szCs w:val="26"/>
                <w:lang w:val="en-GB"/>
              </w:rPr>
              <w:t xml:space="preserve"> </w:t>
            </w:r>
            <w:r w:rsidR="00720FAA" w:rsidRPr="00720FAA">
              <w:rPr>
                <w:rFonts w:ascii="Cordia New" w:hAnsi="Cordia New" w:cs="Cordia New" w:hint="cs"/>
                <w:spacing w:val="-4"/>
                <w:sz w:val="26"/>
                <w:szCs w:val="26"/>
              </w:rPr>
              <w:t>256</w:t>
            </w:r>
            <w:r>
              <w:rPr>
                <w:rFonts w:ascii="Cordia New" w:hAnsi="Cordia New" w:cs="Cordia New"/>
                <w:spacing w:val="-4"/>
                <w:sz w:val="26"/>
                <w:szCs w:val="26"/>
              </w:rPr>
              <w:t>9</w:t>
            </w:r>
          </w:p>
        </w:tc>
      </w:tr>
      <w:tr w:rsidR="00720FAA" w:rsidRPr="00720FAA" w14:paraId="6D50DB16" w14:textId="77777777" w:rsidTr="004E20BB">
        <w:trPr>
          <w:cantSplit/>
          <w:trHeight w:val="288"/>
        </w:trPr>
        <w:tc>
          <w:tcPr>
            <w:tcW w:w="4797" w:type="dxa"/>
            <w:tcBorders>
              <w:top w:val="nil"/>
              <w:left w:val="nil"/>
              <w:bottom w:val="nil"/>
            </w:tcBorders>
          </w:tcPr>
          <w:p w14:paraId="7E9E7AF2" w14:textId="77777777" w:rsidR="00720FAA" w:rsidRPr="00720FAA" w:rsidRDefault="00720FAA" w:rsidP="0072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 w:right="-86"/>
              <w:jc w:val="thaiDistribute"/>
              <w:rPr>
                <w:rFonts w:ascii="Cordia New" w:hAnsi="Cordia New" w:cs="Cordia New"/>
                <w:sz w:val="26"/>
                <w:szCs w:val="26"/>
                <w:cs/>
              </w:rPr>
            </w:pPr>
          </w:p>
        </w:tc>
        <w:tc>
          <w:tcPr>
            <w:tcW w:w="1292" w:type="dxa"/>
            <w:tcBorders>
              <w:top w:val="nil"/>
              <w:left w:val="nil"/>
              <w:bottom w:val="nil"/>
              <w:right w:val="nil"/>
            </w:tcBorders>
            <w:vAlign w:val="bottom"/>
          </w:tcPr>
          <w:p w14:paraId="39307572" w14:textId="77777777" w:rsidR="00720FAA" w:rsidRPr="00720FAA" w:rsidRDefault="00720FAA" w:rsidP="00720F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3" w:right="-39"/>
              <w:jc w:val="center"/>
              <w:rPr>
                <w:rFonts w:ascii="Cordia New" w:hAnsi="Cordia New" w:cs="Cordia New"/>
                <w:sz w:val="26"/>
                <w:szCs w:val="26"/>
                <w:cs/>
              </w:rPr>
            </w:pPr>
            <w:r w:rsidRPr="00720FAA">
              <w:rPr>
                <w:rFonts w:ascii="Cordia New" w:hAnsi="Cordia New" w:cs="Cordia New" w:hint="cs"/>
                <w:sz w:val="26"/>
                <w:szCs w:val="26"/>
                <w:cs/>
              </w:rPr>
              <w:t>วงเงินทั้งสิ้น</w:t>
            </w:r>
          </w:p>
        </w:tc>
        <w:tc>
          <w:tcPr>
            <w:tcW w:w="1282" w:type="dxa"/>
            <w:tcBorders>
              <w:top w:val="nil"/>
              <w:left w:val="nil"/>
              <w:bottom w:val="nil"/>
              <w:right w:val="nil"/>
            </w:tcBorders>
            <w:vAlign w:val="bottom"/>
          </w:tcPr>
          <w:p w14:paraId="1316591A" w14:textId="7968BD37" w:rsidR="00720FAA" w:rsidRPr="00720FAA" w:rsidRDefault="00720FAA" w:rsidP="00720F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3" w:right="-39"/>
              <w:jc w:val="center"/>
              <w:rPr>
                <w:rFonts w:ascii="Cordia New" w:hAnsi="Cordia New" w:cs="Cordia New"/>
                <w:sz w:val="26"/>
                <w:szCs w:val="26"/>
                <w:cs/>
              </w:rPr>
            </w:pPr>
            <w:r w:rsidRPr="00720FAA">
              <w:rPr>
                <w:rFonts w:ascii="Cordia New" w:hAnsi="Cordia New" w:cs="Cordia New" w:hint="cs"/>
                <w:sz w:val="26"/>
                <w:szCs w:val="26"/>
                <w:cs/>
              </w:rPr>
              <w:t>วงเงินใช้ไป</w:t>
            </w:r>
          </w:p>
        </w:tc>
        <w:tc>
          <w:tcPr>
            <w:tcW w:w="1296" w:type="dxa"/>
            <w:tcBorders>
              <w:top w:val="nil"/>
              <w:left w:val="nil"/>
              <w:bottom w:val="nil"/>
              <w:right w:val="nil"/>
            </w:tcBorders>
            <w:vAlign w:val="bottom"/>
          </w:tcPr>
          <w:p w14:paraId="5B65073F" w14:textId="77777777" w:rsidR="00720FAA" w:rsidRPr="00720FAA" w:rsidRDefault="00720FAA" w:rsidP="00720FAA">
            <w:pPr>
              <w:pBdr>
                <w:bottom w:val="single" w:sz="4" w:space="1" w:color="auto"/>
              </w:pBdr>
              <w:tabs>
                <w:tab w:val="clear" w:pos="227"/>
                <w:tab w:val="clear" w:pos="454"/>
                <w:tab w:val="clear" w:pos="4451"/>
                <w:tab w:val="clear" w:pos="4678"/>
                <w:tab w:val="left" w:pos="3386"/>
              </w:tabs>
              <w:spacing w:line="380" w:lineRule="exact"/>
              <w:ind w:left="-123" w:right="-39"/>
              <w:jc w:val="center"/>
              <w:rPr>
                <w:rFonts w:ascii="Cordia New" w:hAnsi="Cordia New" w:cs="Cordia New"/>
                <w:sz w:val="26"/>
                <w:szCs w:val="26"/>
                <w:cs/>
              </w:rPr>
            </w:pPr>
            <w:r w:rsidRPr="00720FAA">
              <w:rPr>
                <w:rFonts w:ascii="Cordia New" w:hAnsi="Cordia New" w:cs="Cordia New" w:hint="cs"/>
                <w:sz w:val="26"/>
                <w:szCs w:val="26"/>
                <w:cs/>
              </w:rPr>
              <w:t>วงเงินคงเหลือ</w:t>
            </w:r>
          </w:p>
        </w:tc>
      </w:tr>
      <w:tr w:rsidR="00720FAA" w:rsidRPr="00720FAA" w14:paraId="5E46FE17" w14:textId="77777777" w:rsidTr="004E20BB">
        <w:trPr>
          <w:trHeight w:val="171"/>
        </w:trPr>
        <w:tc>
          <w:tcPr>
            <w:tcW w:w="4797" w:type="dxa"/>
            <w:tcBorders>
              <w:top w:val="nil"/>
              <w:left w:val="nil"/>
              <w:bottom w:val="nil"/>
            </w:tcBorders>
            <w:vAlign w:val="bottom"/>
          </w:tcPr>
          <w:p w14:paraId="51F1DEF1" w14:textId="18856629" w:rsidR="00720FAA" w:rsidRPr="00720FAA" w:rsidRDefault="00720FAA" w:rsidP="00FF5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6"/>
              <w:jc w:val="thaiDistribute"/>
              <w:rPr>
                <w:rFonts w:ascii="Cordia New" w:hAnsi="Cordia New" w:cs="Cordia New"/>
                <w:sz w:val="26"/>
                <w:szCs w:val="26"/>
                <w:cs/>
              </w:rPr>
            </w:pPr>
          </w:p>
        </w:tc>
        <w:tc>
          <w:tcPr>
            <w:tcW w:w="1292" w:type="dxa"/>
            <w:tcBorders>
              <w:top w:val="nil"/>
              <w:left w:val="nil"/>
              <w:bottom w:val="nil"/>
              <w:right w:val="nil"/>
            </w:tcBorders>
          </w:tcPr>
          <w:p w14:paraId="499F1F89" w14:textId="77777777" w:rsidR="00720FAA" w:rsidRPr="00720FAA" w:rsidRDefault="00720FAA" w:rsidP="0072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3" w:right="-39"/>
              <w:jc w:val="right"/>
              <w:rPr>
                <w:rFonts w:ascii="Cordia New" w:hAnsi="Cordia New" w:cs="Cordia New"/>
                <w:sz w:val="26"/>
                <w:szCs w:val="26"/>
                <w:cs/>
              </w:rPr>
            </w:pPr>
          </w:p>
        </w:tc>
        <w:tc>
          <w:tcPr>
            <w:tcW w:w="1282" w:type="dxa"/>
            <w:tcBorders>
              <w:top w:val="nil"/>
              <w:left w:val="nil"/>
              <w:bottom w:val="nil"/>
              <w:right w:val="nil"/>
            </w:tcBorders>
          </w:tcPr>
          <w:p w14:paraId="7889A79A" w14:textId="77777777" w:rsidR="00720FAA" w:rsidRPr="00720FAA" w:rsidRDefault="00720FAA" w:rsidP="0072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3" w:right="-39"/>
              <w:jc w:val="right"/>
              <w:rPr>
                <w:rFonts w:ascii="Cordia New" w:hAnsi="Cordia New" w:cs="Cordia New"/>
                <w:sz w:val="26"/>
                <w:szCs w:val="26"/>
                <w:cs/>
              </w:rPr>
            </w:pPr>
          </w:p>
        </w:tc>
        <w:tc>
          <w:tcPr>
            <w:tcW w:w="1296" w:type="dxa"/>
            <w:tcBorders>
              <w:top w:val="nil"/>
              <w:left w:val="nil"/>
              <w:bottom w:val="nil"/>
              <w:right w:val="nil"/>
            </w:tcBorders>
          </w:tcPr>
          <w:p w14:paraId="53EFC12B" w14:textId="77777777" w:rsidR="00720FAA" w:rsidRPr="00720FAA" w:rsidRDefault="00720FAA" w:rsidP="00720FAA">
            <w:pPr>
              <w:tabs>
                <w:tab w:val="clear" w:pos="227"/>
                <w:tab w:val="clear" w:pos="454"/>
                <w:tab w:val="clear" w:pos="680"/>
                <w:tab w:val="clear" w:pos="907"/>
                <w:tab w:val="clear" w:pos="4451"/>
                <w:tab w:val="clear" w:pos="4678"/>
                <w:tab w:val="decimal" w:pos="360"/>
                <w:tab w:val="left" w:pos="3386"/>
              </w:tabs>
              <w:spacing w:line="380" w:lineRule="exact"/>
              <w:ind w:left="-123" w:right="-39"/>
              <w:jc w:val="right"/>
              <w:rPr>
                <w:rFonts w:ascii="Cordia New" w:hAnsi="Cordia New" w:cs="Cordia New"/>
                <w:sz w:val="26"/>
                <w:szCs w:val="26"/>
                <w:cs/>
              </w:rPr>
            </w:pPr>
          </w:p>
        </w:tc>
      </w:tr>
      <w:tr w:rsidR="00720FAA" w:rsidRPr="00720FAA" w14:paraId="7C4BA169" w14:textId="77777777" w:rsidTr="004E20BB">
        <w:trPr>
          <w:trHeight w:val="171"/>
        </w:trPr>
        <w:tc>
          <w:tcPr>
            <w:tcW w:w="4797" w:type="dxa"/>
            <w:tcBorders>
              <w:top w:val="nil"/>
              <w:left w:val="nil"/>
              <w:bottom w:val="nil"/>
            </w:tcBorders>
            <w:vAlign w:val="bottom"/>
          </w:tcPr>
          <w:p w14:paraId="5A6557F1" w14:textId="2EF217BC" w:rsidR="00720FAA" w:rsidRPr="00720FAA" w:rsidRDefault="00720FAA" w:rsidP="0072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 w:right="-86"/>
              <w:jc w:val="thaiDistribute"/>
              <w:rPr>
                <w:rFonts w:ascii="Cordia New" w:hAnsi="Cordia New" w:cs="Cordia New"/>
                <w:sz w:val="26"/>
                <w:szCs w:val="26"/>
                <w:cs/>
              </w:rPr>
            </w:pPr>
            <w:r w:rsidRPr="00720FAA">
              <w:rPr>
                <w:rFonts w:ascii="Cordia New" w:hAnsi="Cordia New" w:cs="Cordia New" w:hint="cs"/>
                <w:sz w:val="26"/>
                <w:szCs w:val="26"/>
                <w:cs/>
              </w:rPr>
              <w:t>วงเงินสินเชื่อ</w:t>
            </w:r>
          </w:p>
        </w:tc>
        <w:tc>
          <w:tcPr>
            <w:tcW w:w="1292" w:type="dxa"/>
            <w:tcBorders>
              <w:top w:val="nil"/>
              <w:left w:val="nil"/>
              <w:bottom w:val="nil"/>
              <w:right w:val="nil"/>
            </w:tcBorders>
          </w:tcPr>
          <w:p w14:paraId="77303768" w14:textId="723DDA0A" w:rsidR="00720FAA" w:rsidRPr="00720FAA" w:rsidRDefault="00720FAA" w:rsidP="0072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3" w:right="-39"/>
              <w:jc w:val="right"/>
              <w:rPr>
                <w:rFonts w:ascii="Cordia New" w:hAnsi="Cordia New" w:cs="Cordia New"/>
                <w:sz w:val="26"/>
                <w:szCs w:val="26"/>
                <w:cs/>
              </w:rPr>
            </w:pPr>
          </w:p>
        </w:tc>
        <w:tc>
          <w:tcPr>
            <w:tcW w:w="1282" w:type="dxa"/>
            <w:tcBorders>
              <w:top w:val="nil"/>
              <w:left w:val="nil"/>
              <w:bottom w:val="nil"/>
              <w:right w:val="nil"/>
            </w:tcBorders>
          </w:tcPr>
          <w:p w14:paraId="0FCA8DFD" w14:textId="77777777" w:rsidR="00720FAA" w:rsidRPr="00720FAA" w:rsidRDefault="00720FAA" w:rsidP="0072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3" w:right="-39"/>
              <w:jc w:val="right"/>
              <w:rPr>
                <w:rFonts w:ascii="Cordia New" w:hAnsi="Cordia New" w:cs="Cordia New"/>
                <w:sz w:val="26"/>
                <w:szCs w:val="26"/>
                <w:cs/>
              </w:rPr>
            </w:pPr>
          </w:p>
        </w:tc>
        <w:tc>
          <w:tcPr>
            <w:tcW w:w="1296" w:type="dxa"/>
            <w:tcBorders>
              <w:top w:val="nil"/>
              <w:left w:val="nil"/>
              <w:bottom w:val="nil"/>
              <w:right w:val="nil"/>
            </w:tcBorders>
          </w:tcPr>
          <w:p w14:paraId="68B5EA77" w14:textId="77777777" w:rsidR="00720FAA" w:rsidRPr="00720FAA" w:rsidRDefault="00720FAA" w:rsidP="00720FAA">
            <w:pPr>
              <w:tabs>
                <w:tab w:val="clear" w:pos="227"/>
                <w:tab w:val="clear" w:pos="454"/>
                <w:tab w:val="clear" w:pos="680"/>
                <w:tab w:val="clear" w:pos="907"/>
                <w:tab w:val="clear" w:pos="4451"/>
                <w:tab w:val="clear" w:pos="4678"/>
                <w:tab w:val="decimal" w:pos="360"/>
                <w:tab w:val="left" w:pos="3386"/>
              </w:tabs>
              <w:spacing w:line="380" w:lineRule="exact"/>
              <w:ind w:left="-123" w:right="-39"/>
              <w:jc w:val="right"/>
              <w:rPr>
                <w:rFonts w:ascii="Cordia New" w:hAnsi="Cordia New" w:cs="Cordia New"/>
                <w:sz w:val="26"/>
                <w:szCs w:val="26"/>
                <w:cs/>
              </w:rPr>
            </w:pPr>
          </w:p>
        </w:tc>
      </w:tr>
      <w:tr w:rsidR="00D60A38" w:rsidRPr="00720FAA" w14:paraId="60DBC573" w14:textId="77777777" w:rsidTr="003C3EA1">
        <w:trPr>
          <w:trHeight w:val="287"/>
        </w:trPr>
        <w:tc>
          <w:tcPr>
            <w:tcW w:w="4797" w:type="dxa"/>
            <w:tcBorders>
              <w:top w:val="nil"/>
              <w:left w:val="nil"/>
              <w:bottom w:val="nil"/>
            </w:tcBorders>
          </w:tcPr>
          <w:p w14:paraId="0FDAA593" w14:textId="10012CBE" w:rsidR="00D60A38" w:rsidRPr="00720FAA" w:rsidRDefault="00D60A38" w:rsidP="00D60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 w:right="-86"/>
              <w:jc w:val="thaiDistribute"/>
              <w:rPr>
                <w:rFonts w:ascii="Cordia New" w:hAnsi="Cordia New" w:cs="Cordia New"/>
                <w:sz w:val="26"/>
                <w:szCs w:val="26"/>
                <w:cs/>
              </w:rPr>
            </w:pPr>
            <w:r w:rsidRPr="00720FAA">
              <w:rPr>
                <w:rFonts w:ascii="Cordia New" w:hAnsi="Cordia New" w:cs="Cordia New" w:hint="cs"/>
                <w:sz w:val="26"/>
                <w:szCs w:val="26"/>
                <w:cs/>
              </w:rPr>
              <w:t>เงินเบิกเกินบัญชี</w:t>
            </w:r>
          </w:p>
        </w:tc>
        <w:tc>
          <w:tcPr>
            <w:tcW w:w="1292" w:type="dxa"/>
            <w:tcBorders>
              <w:top w:val="nil"/>
              <w:left w:val="nil"/>
              <w:bottom w:val="nil"/>
              <w:right w:val="nil"/>
            </w:tcBorders>
          </w:tcPr>
          <w:p w14:paraId="186BC256" w14:textId="381FB810" w:rsidR="00D60A38" w:rsidRPr="00D60A38" w:rsidRDefault="00987179" w:rsidP="00D60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3" w:right="-765"/>
              <w:jc w:val="center"/>
              <w:rPr>
                <w:rFonts w:asciiTheme="minorBidi" w:hAnsiTheme="minorBidi" w:cstheme="minorBidi"/>
                <w:sz w:val="26"/>
                <w:szCs w:val="26"/>
                <w:cs/>
                <w:lang w:val="en-GB"/>
              </w:rPr>
            </w:pPr>
            <w:r w:rsidRPr="00D60A38">
              <w:rPr>
                <w:rFonts w:asciiTheme="minorBidi" w:hAnsiTheme="minorBidi" w:cstheme="minorBidi"/>
                <w:sz w:val="26"/>
                <w:szCs w:val="26"/>
              </w:rPr>
              <w:t>15.00</w:t>
            </w:r>
          </w:p>
        </w:tc>
        <w:tc>
          <w:tcPr>
            <w:tcW w:w="1282" w:type="dxa"/>
            <w:tcBorders>
              <w:top w:val="nil"/>
              <w:left w:val="nil"/>
              <w:bottom w:val="nil"/>
              <w:right w:val="nil"/>
            </w:tcBorders>
          </w:tcPr>
          <w:p w14:paraId="790B0E64" w14:textId="2018FFE3" w:rsidR="00D60A38" w:rsidRPr="00D60A38" w:rsidRDefault="00D60A38" w:rsidP="00D60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380" w:lineRule="exact"/>
              <w:ind w:left="-123" w:right="-39"/>
              <w:jc w:val="both"/>
              <w:rPr>
                <w:rFonts w:asciiTheme="minorBidi" w:hAnsiTheme="minorBidi" w:cstheme="minorBidi"/>
                <w:sz w:val="26"/>
                <w:szCs w:val="26"/>
                <w:cs/>
                <w:lang w:val="en-GB"/>
              </w:rPr>
            </w:pPr>
            <w:r w:rsidRPr="00D60A38">
              <w:rPr>
                <w:rFonts w:asciiTheme="minorBidi" w:hAnsiTheme="minorBidi" w:cstheme="minorBidi"/>
                <w:sz w:val="26"/>
                <w:szCs w:val="26"/>
              </w:rPr>
              <w:t>-</w:t>
            </w:r>
          </w:p>
        </w:tc>
        <w:tc>
          <w:tcPr>
            <w:tcW w:w="1296" w:type="dxa"/>
            <w:tcBorders>
              <w:top w:val="nil"/>
              <w:left w:val="nil"/>
              <w:bottom w:val="nil"/>
              <w:right w:val="nil"/>
            </w:tcBorders>
          </w:tcPr>
          <w:p w14:paraId="38341887" w14:textId="7A1D5C83" w:rsidR="00D60A38" w:rsidRPr="00D60A38" w:rsidRDefault="00D60A38" w:rsidP="00D60A38">
            <w:pPr>
              <w:tabs>
                <w:tab w:val="clear" w:pos="227"/>
                <w:tab w:val="clear" w:pos="454"/>
                <w:tab w:val="clear" w:pos="680"/>
                <w:tab w:val="clear" w:pos="907"/>
                <w:tab w:val="clear" w:pos="4451"/>
                <w:tab w:val="clear" w:pos="4678"/>
                <w:tab w:val="left" w:pos="3386"/>
              </w:tabs>
              <w:spacing w:line="380" w:lineRule="exact"/>
              <w:ind w:left="-123" w:right="-39"/>
              <w:jc w:val="right"/>
              <w:rPr>
                <w:rFonts w:asciiTheme="minorBidi" w:hAnsiTheme="minorBidi" w:cstheme="minorBidi"/>
                <w:sz w:val="26"/>
                <w:szCs w:val="26"/>
                <w:cs/>
                <w:lang w:val="en-GB"/>
              </w:rPr>
            </w:pPr>
            <w:r w:rsidRPr="00D60A38">
              <w:rPr>
                <w:rFonts w:asciiTheme="minorBidi" w:hAnsiTheme="minorBidi" w:cstheme="minorBidi"/>
                <w:sz w:val="26"/>
                <w:szCs w:val="26"/>
              </w:rPr>
              <w:t>15.00</w:t>
            </w:r>
          </w:p>
        </w:tc>
      </w:tr>
      <w:tr w:rsidR="00D60A38" w:rsidRPr="00720FAA" w14:paraId="2ED571E5" w14:textId="77777777" w:rsidTr="003C3EA1">
        <w:trPr>
          <w:trHeight w:val="287"/>
        </w:trPr>
        <w:tc>
          <w:tcPr>
            <w:tcW w:w="4797" w:type="dxa"/>
            <w:tcBorders>
              <w:top w:val="nil"/>
              <w:left w:val="nil"/>
              <w:bottom w:val="nil"/>
            </w:tcBorders>
          </w:tcPr>
          <w:p w14:paraId="6A32BCCB" w14:textId="625AD496" w:rsidR="00D60A38" w:rsidRPr="00720FAA" w:rsidRDefault="00D60A38" w:rsidP="00D60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7" w:hanging="187"/>
              <w:rPr>
                <w:rFonts w:ascii="Cordia New" w:hAnsi="Cordia New" w:cs="Cordia New"/>
                <w:sz w:val="26"/>
                <w:szCs w:val="26"/>
                <w:cs/>
              </w:rPr>
            </w:pPr>
            <w:r w:rsidRPr="00720FAA">
              <w:rPr>
                <w:rFonts w:ascii="Cordia New" w:hAnsi="Cordia New" w:cs="Cordia New" w:hint="cs"/>
                <w:sz w:val="26"/>
                <w:szCs w:val="26"/>
                <w:cs/>
              </w:rPr>
              <w:t>ตั๋วสัญญาใช้เงินและการซื้อสินค้านำเข้าภายใต้</w:t>
            </w:r>
            <w:bookmarkStart w:id="7" w:name="_Hlk196417822"/>
            <w:r w:rsidRPr="00720FAA">
              <w:rPr>
                <w:rFonts w:ascii="Cordia New" w:hAnsi="Cordia New" w:cs="Cordia New" w:hint="cs"/>
                <w:sz w:val="26"/>
                <w:szCs w:val="26"/>
                <w:cs/>
              </w:rPr>
              <w:t>สัญญาทรัสต์รีซีท</w:t>
            </w:r>
            <w:bookmarkEnd w:id="7"/>
          </w:p>
        </w:tc>
        <w:tc>
          <w:tcPr>
            <w:tcW w:w="1292" w:type="dxa"/>
            <w:tcBorders>
              <w:top w:val="nil"/>
              <w:left w:val="nil"/>
              <w:bottom w:val="nil"/>
              <w:right w:val="nil"/>
            </w:tcBorders>
          </w:tcPr>
          <w:p w14:paraId="03E87492" w14:textId="5372FE82" w:rsidR="00D60A38" w:rsidRPr="00D60A38" w:rsidRDefault="00D60A38" w:rsidP="00D60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3" w:right="-765"/>
              <w:jc w:val="center"/>
              <w:rPr>
                <w:rFonts w:asciiTheme="minorBidi" w:hAnsiTheme="minorBidi" w:cstheme="minorBidi"/>
                <w:sz w:val="26"/>
                <w:szCs w:val="26"/>
                <w:cs/>
                <w:lang w:val="en-GB"/>
              </w:rPr>
            </w:pPr>
            <w:r w:rsidRPr="00D60A38">
              <w:rPr>
                <w:rFonts w:asciiTheme="minorBidi" w:hAnsiTheme="minorBidi" w:cstheme="minorBidi"/>
                <w:sz w:val="26"/>
                <w:szCs w:val="26"/>
              </w:rPr>
              <w:t>990.00</w:t>
            </w:r>
          </w:p>
        </w:tc>
        <w:tc>
          <w:tcPr>
            <w:tcW w:w="1282" w:type="dxa"/>
            <w:tcBorders>
              <w:top w:val="nil"/>
              <w:left w:val="nil"/>
              <w:bottom w:val="nil"/>
              <w:right w:val="nil"/>
            </w:tcBorders>
          </w:tcPr>
          <w:p w14:paraId="07CCA8B5" w14:textId="7D9A90DF" w:rsidR="00D60A38" w:rsidRPr="00D60A38" w:rsidRDefault="00D60A38" w:rsidP="00D60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3" w:right="-39"/>
              <w:jc w:val="right"/>
              <w:rPr>
                <w:rFonts w:asciiTheme="minorBidi" w:hAnsiTheme="minorBidi" w:cstheme="minorBidi"/>
                <w:sz w:val="26"/>
                <w:szCs w:val="26"/>
                <w:cs/>
                <w:lang w:val="en-GB"/>
              </w:rPr>
            </w:pPr>
            <w:r w:rsidRPr="00D60A38">
              <w:rPr>
                <w:rFonts w:asciiTheme="minorBidi" w:hAnsiTheme="minorBidi" w:cstheme="minorBidi"/>
                <w:sz w:val="26"/>
                <w:szCs w:val="26"/>
              </w:rPr>
              <w:t>791.77</w:t>
            </w:r>
          </w:p>
        </w:tc>
        <w:tc>
          <w:tcPr>
            <w:tcW w:w="1296" w:type="dxa"/>
            <w:tcBorders>
              <w:top w:val="nil"/>
              <w:left w:val="nil"/>
              <w:bottom w:val="nil"/>
              <w:right w:val="nil"/>
            </w:tcBorders>
          </w:tcPr>
          <w:p w14:paraId="5170ECE9" w14:textId="2DB4BE70" w:rsidR="00D60A38" w:rsidRPr="00D60A38" w:rsidRDefault="00D60A38" w:rsidP="00D60A38">
            <w:pPr>
              <w:tabs>
                <w:tab w:val="clear" w:pos="227"/>
                <w:tab w:val="clear" w:pos="454"/>
                <w:tab w:val="clear" w:pos="680"/>
                <w:tab w:val="clear" w:pos="907"/>
                <w:tab w:val="clear" w:pos="4451"/>
                <w:tab w:val="clear" w:pos="4678"/>
                <w:tab w:val="decimal" w:pos="360"/>
                <w:tab w:val="left" w:pos="3386"/>
              </w:tabs>
              <w:spacing w:line="380" w:lineRule="exact"/>
              <w:ind w:left="-123" w:right="-39"/>
              <w:jc w:val="right"/>
              <w:rPr>
                <w:rFonts w:asciiTheme="minorBidi" w:hAnsiTheme="minorBidi" w:cstheme="minorBidi"/>
                <w:sz w:val="26"/>
                <w:szCs w:val="26"/>
                <w:cs/>
                <w:lang w:val="en-GB"/>
              </w:rPr>
            </w:pPr>
            <w:r w:rsidRPr="00D60A38">
              <w:rPr>
                <w:rFonts w:asciiTheme="minorBidi" w:hAnsiTheme="minorBidi" w:cstheme="minorBidi"/>
                <w:sz w:val="26"/>
                <w:szCs w:val="26"/>
              </w:rPr>
              <w:t>198.23</w:t>
            </w:r>
          </w:p>
        </w:tc>
      </w:tr>
    </w:tbl>
    <w:p w14:paraId="639AE6E3" w14:textId="77777777" w:rsidR="00E04570" w:rsidRPr="000B5E28" w:rsidRDefault="00E04570" w:rsidP="00AC3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6"/>
          <w:szCs w:val="26"/>
          <w:cs/>
        </w:rPr>
      </w:pPr>
    </w:p>
    <w:tbl>
      <w:tblPr>
        <w:tblW w:w="8667" w:type="dxa"/>
        <w:tblInd w:w="810" w:type="dxa"/>
        <w:tblLayout w:type="fixed"/>
        <w:tblLook w:val="0000" w:firstRow="0" w:lastRow="0" w:firstColumn="0" w:lastColumn="0" w:noHBand="0" w:noVBand="0"/>
      </w:tblPr>
      <w:tblGrid>
        <w:gridCol w:w="4788"/>
        <w:gridCol w:w="1305"/>
        <w:gridCol w:w="1278"/>
        <w:gridCol w:w="1296"/>
      </w:tblGrid>
      <w:tr w:rsidR="000B5E28" w:rsidRPr="000B5E28" w14:paraId="0FC28D8A" w14:textId="77777777" w:rsidTr="00490191">
        <w:trPr>
          <w:cantSplit/>
          <w:trHeight w:val="279"/>
        </w:trPr>
        <w:tc>
          <w:tcPr>
            <w:tcW w:w="4788" w:type="dxa"/>
            <w:tcBorders>
              <w:top w:val="nil"/>
              <w:left w:val="nil"/>
              <w:bottom w:val="nil"/>
            </w:tcBorders>
            <w:vAlign w:val="center"/>
          </w:tcPr>
          <w:p w14:paraId="7DF22F96" w14:textId="11BB7AC7" w:rsidR="000B5E28" w:rsidRPr="000B5E28" w:rsidRDefault="000B5E28" w:rsidP="00DA7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 w:right="-86"/>
              <w:rPr>
                <w:rFonts w:ascii="Cordia New" w:hAnsi="Cordia New" w:cs="Cordia New"/>
                <w:sz w:val="26"/>
                <w:szCs w:val="26"/>
                <w:cs/>
              </w:rPr>
            </w:pPr>
            <w:r w:rsidRPr="000B5E28">
              <w:rPr>
                <w:rFonts w:ascii="Cordia New" w:hAnsi="Cordia New" w:cs="Cordia New" w:hint="cs"/>
                <w:sz w:val="26"/>
                <w:szCs w:val="26"/>
                <w:cs/>
              </w:rPr>
              <w:t xml:space="preserve">(หน่วย </w:t>
            </w:r>
            <w:r w:rsidRPr="000B5E28">
              <w:rPr>
                <w:rFonts w:ascii="Cordia New" w:hAnsi="Cordia New" w:cs="Cordia New" w:hint="cs"/>
                <w:sz w:val="26"/>
                <w:szCs w:val="26"/>
              </w:rPr>
              <w:t xml:space="preserve">: </w:t>
            </w:r>
            <w:r w:rsidRPr="000B5E28">
              <w:rPr>
                <w:rFonts w:ascii="Cordia New" w:hAnsi="Cordia New" w:cs="Cordia New" w:hint="cs"/>
                <w:sz w:val="26"/>
                <w:szCs w:val="26"/>
                <w:cs/>
              </w:rPr>
              <w:t>ล้านบาท)</w:t>
            </w:r>
          </w:p>
        </w:tc>
        <w:tc>
          <w:tcPr>
            <w:tcW w:w="3879" w:type="dxa"/>
            <w:gridSpan w:val="3"/>
            <w:tcBorders>
              <w:top w:val="nil"/>
              <w:left w:val="nil"/>
              <w:bottom w:val="nil"/>
              <w:right w:val="nil"/>
            </w:tcBorders>
            <w:vAlign w:val="bottom"/>
          </w:tcPr>
          <w:p w14:paraId="79857410" w14:textId="381FDA8A" w:rsidR="000B5E28" w:rsidRPr="000B5E28" w:rsidRDefault="000B5E28" w:rsidP="00DA73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jc w:val="center"/>
              <w:rPr>
                <w:rFonts w:ascii="Cordia New" w:hAnsi="Cordia New" w:cs="Cordia New"/>
                <w:sz w:val="26"/>
                <w:szCs w:val="26"/>
                <w:cs/>
              </w:rPr>
            </w:pPr>
            <w:r w:rsidRPr="000B5E28">
              <w:rPr>
                <w:rFonts w:ascii="Cordia New" w:hAnsi="Cordia New" w:cs="Cordia New" w:hint="cs"/>
                <w:sz w:val="26"/>
                <w:szCs w:val="26"/>
                <w:cs/>
              </w:rPr>
              <w:t>ข้อมูลทางการเงินเฉพาะกิจการ</w:t>
            </w:r>
          </w:p>
        </w:tc>
      </w:tr>
      <w:tr w:rsidR="000B5E28" w:rsidRPr="000B5E28" w14:paraId="7C90A20C" w14:textId="77777777" w:rsidTr="00490191">
        <w:trPr>
          <w:cantSplit/>
          <w:trHeight w:val="243"/>
        </w:trPr>
        <w:tc>
          <w:tcPr>
            <w:tcW w:w="4788" w:type="dxa"/>
            <w:tcBorders>
              <w:top w:val="nil"/>
              <w:left w:val="nil"/>
              <w:bottom w:val="nil"/>
            </w:tcBorders>
            <w:vAlign w:val="center"/>
          </w:tcPr>
          <w:p w14:paraId="35BCA733" w14:textId="4A1FB0E6" w:rsidR="000B5E28" w:rsidRPr="000B5E28" w:rsidRDefault="000B5E28" w:rsidP="00DA7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 w:right="-86"/>
              <w:jc w:val="center"/>
              <w:rPr>
                <w:rFonts w:ascii="Cordia New" w:hAnsi="Cordia New" w:cs="Cordia New"/>
                <w:sz w:val="26"/>
                <w:szCs w:val="26"/>
                <w:cs/>
              </w:rPr>
            </w:pPr>
          </w:p>
        </w:tc>
        <w:tc>
          <w:tcPr>
            <w:tcW w:w="3879" w:type="dxa"/>
            <w:gridSpan w:val="3"/>
            <w:tcBorders>
              <w:top w:val="nil"/>
              <w:left w:val="nil"/>
              <w:bottom w:val="nil"/>
              <w:right w:val="nil"/>
            </w:tcBorders>
            <w:vAlign w:val="bottom"/>
          </w:tcPr>
          <w:p w14:paraId="09A89AFE" w14:textId="05F16B6D" w:rsidR="000B5E28" w:rsidRPr="000B5E28" w:rsidRDefault="00280753" w:rsidP="00DA7382">
            <w:pPr>
              <w:pBdr>
                <w:bottom w:val="single" w:sz="4" w:space="1" w:color="auto"/>
              </w:pBdr>
              <w:tabs>
                <w:tab w:val="clear" w:pos="227"/>
                <w:tab w:val="clear" w:pos="454"/>
                <w:tab w:val="clear" w:pos="2580"/>
                <w:tab w:val="clear" w:pos="2807"/>
              </w:tabs>
              <w:spacing w:line="380" w:lineRule="exact"/>
              <w:ind w:left="-24" w:right="-12"/>
              <w:jc w:val="center"/>
              <w:rPr>
                <w:rFonts w:ascii="Cordia New" w:hAnsi="Cordia New" w:cs="Cordia New"/>
                <w:sz w:val="26"/>
                <w:szCs w:val="26"/>
                <w:cs/>
              </w:rPr>
            </w:pPr>
            <w:r w:rsidRPr="00280753">
              <w:rPr>
                <w:rFonts w:asciiTheme="minorBidi" w:hAnsiTheme="minorBidi" w:cstheme="minorBidi"/>
                <w:sz w:val="26"/>
                <w:szCs w:val="26"/>
                <w:lang w:val="en-GB"/>
              </w:rPr>
              <w:t xml:space="preserve">31 </w:t>
            </w:r>
            <w:r w:rsidRPr="00280753">
              <w:rPr>
                <w:rFonts w:asciiTheme="minorBidi" w:hAnsiTheme="minorBidi" w:cs="Cordia New"/>
                <w:sz w:val="26"/>
                <w:szCs w:val="26"/>
                <w:cs/>
                <w:lang w:val="en-GB"/>
              </w:rPr>
              <w:t>มีนาคม</w:t>
            </w:r>
            <w:r w:rsidR="00780B3F">
              <w:rPr>
                <w:rFonts w:ascii="Cordia New" w:eastAsia="SimSun" w:hAnsi="Cordia New" w:cs="Cordia New"/>
                <w:sz w:val="26"/>
                <w:szCs w:val="26"/>
                <w:lang w:val="en-GB"/>
              </w:rPr>
              <w:t xml:space="preserve"> </w:t>
            </w:r>
            <w:r w:rsidR="000B5E28" w:rsidRPr="000B5E28">
              <w:rPr>
                <w:rFonts w:ascii="Cordia New" w:hAnsi="Cordia New" w:cs="Cordia New" w:hint="cs"/>
                <w:spacing w:val="-4"/>
                <w:sz w:val="26"/>
                <w:szCs w:val="26"/>
              </w:rPr>
              <w:t>256</w:t>
            </w:r>
            <w:r>
              <w:rPr>
                <w:rFonts w:ascii="Cordia New" w:hAnsi="Cordia New" w:cs="Cordia New"/>
                <w:spacing w:val="-4"/>
                <w:sz w:val="26"/>
                <w:szCs w:val="26"/>
              </w:rPr>
              <w:t>9</w:t>
            </w:r>
          </w:p>
        </w:tc>
      </w:tr>
      <w:tr w:rsidR="000B5E28" w:rsidRPr="000B5E28" w14:paraId="29C7C4BF" w14:textId="77777777" w:rsidTr="00490191">
        <w:trPr>
          <w:cantSplit/>
          <w:trHeight w:val="288"/>
        </w:trPr>
        <w:tc>
          <w:tcPr>
            <w:tcW w:w="4788" w:type="dxa"/>
            <w:tcBorders>
              <w:top w:val="nil"/>
              <w:left w:val="nil"/>
              <w:bottom w:val="nil"/>
            </w:tcBorders>
          </w:tcPr>
          <w:p w14:paraId="53A58FB5" w14:textId="77777777" w:rsidR="000B5E28" w:rsidRPr="000B5E28" w:rsidRDefault="000B5E28" w:rsidP="00DA7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 w:right="-86"/>
              <w:jc w:val="thaiDistribute"/>
              <w:rPr>
                <w:rFonts w:ascii="Cordia New" w:hAnsi="Cordia New" w:cs="Cordia New"/>
                <w:sz w:val="26"/>
                <w:szCs w:val="26"/>
                <w:cs/>
              </w:rPr>
            </w:pPr>
          </w:p>
        </w:tc>
        <w:tc>
          <w:tcPr>
            <w:tcW w:w="1305" w:type="dxa"/>
            <w:tcBorders>
              <w:top w:val="nil"/>
              <w:left w:val="nil"/>
              <w:bottom w:val="nil"/>
              <w:right w:val="nil"/>
            </w:tcBorders>
            <w:vAlign w:val="bottom"/>
          </w:tcPr>
          <w:p w14:paraId="026E3B08" w14:textId="77777777" w:rsidR="000B5E28" w:rsidRPr="000B5E28" w:rsidRDefault="000B5E28" w:rsidP="00DA7382">
            <w:pPr>
              <w:pBdr>
                <w:bottom w:val="single" w:sz="4" w:space="1" w:color="auto"/>
              </w:pBdr>
              <w:tabs>
                <w:tab w:val="clear" w:pos="227"/>
                <w:tab w:val="clear" w:pos="454"/>
              </w:tabs>
              <w:spacing w:line="380" w:lineRule="exact"/>
              <w:ind w:left="-123" w:right="-39"/>
              <w:jc w:val="center"/>
              <w:rPr>
                <w:rFonts w:ascii="Cordia New" w:hAnsi="Cordia New" w:cs="Cordia New"/>
                <w:sz w:val="26"/>
                <w:szCs w:val="26"/>
                <w:cs/>
              </w:rPr>
            </w:pPr>
            <w:r w:rsidRPr="000B5E28">
              <w:rPr>
                <w:rFonts w:ascii="Cordia New" w:hAnsi="Cordia New" w:cs="Cordia New" w:hint="cs"/>
                <w:sz w:val="26"/>
                <w:szCs w:val="26"/>
                <w:cs/>
              </w:rPr>
              <w:t>วงเงินทั้งสิ้น</w:t>
            </w:r>
          </w:p>
        </w:tc>
        <w:tc>
          <w:tcPr>
            <w:tcW w:w="1278" w:type="dxa"/>
            <w:tcBorders>
              <w:top w:val="nil"/>
              <w:left w:val="nil"/>
              <w:bottom w:val="nil"/>
              <w:right w:val="nil"/>
            </w:tcBorders>
            <w:vAlign w:val="bottom"/>
          </w:tcPr>
          <w:p w14:paraId="59DB4259" w14:textId="5C86041C" w:rsidR="000B5E28" w:rsidRPr="000B5E28" w:rsidRDefault="000B5E28" w:rsidP="00DA7382">
            <w:pPr>
              <w:pBdr>
                <w:bottom w:val="single" w:sz="4" w:space="1" w:color="auto"/>
              </w:pBdr>
              <w:tabs>
                <w:tab w:val="clear" w:pos="227"/>
                <w:tab w:val="clear" w:pos="454"/>
              </w:tabs>
              <w:spacing w:line="380" w:lineRule="exact"/>
              <w:ind w:left="-123" w:right="-39"/>
              <w:jc w:val="center"/>
              <w:rPr>
                <w:rFonts w:ascii="Cordia New" w:hAnsi="Cordia New" w:cs="Cordia New"/>
                <w:sz w:val="26"/>
                <w:szCs w:val="26"/>
                <w:cs/>
              </w:rPr>
            </w:pPr>
            <w:r w:rsidRPr="000B5E28">
              <w:rPr>
                <w:rFonts w:ascii="Cordia New" w:hAnsi="Cordia New" w:cs="Cordia New" w:hint="cs"/>
                <w:sz w:val="26"/>
                <w:szCs w:val="26"/>
                <w:cs/>
              </w:rPr>
              <w:t>วงเงินใช้ไป</w:t>
            </w:r>
          </w:p>
        </w:tc>
        <w:tc>
          <w:tcPr>
            <w:tcW w:w="1296" w:type="dxa"/>
            <w:tcBorders>
              <w:top w:val="nil"/>
              <w:left w:val="nil"/>
              <w:bottom w:val="nil"/>
              <w:right w:val="nil"/>
            </w:tcBorders>
            <w:vAlign w:val="bottom"/>
          </w:tcPr>
          <w:p w14:paraId="4B8D4320" w14:textId="77777777" w:rsidR="000B5E28" w:rsidRPr="000B5E28" w:rsidRDefault="000B5E28" w:rsidP="00DA7382">
            <w:pPr>
              <w:pBdr>
                <w:bottom w:val="single" w:sz="4" w:space="1" w:color="auto"/>
              </w:pBdr>
              <w:tabs>
                <w:tab w:val="clear" w:pos="227"/>
                <w:tab w:val="clear" w:pos="454"/>
              </w:tabs>
              <w:spacing w:line="380" w:lineRule="exact"/>
              <w:ind w:left="-123" w:right="-39"/>
              <w:jc w:val="center"/>
              <w:rPr>
                <w:rFonts w:ascii="Cordia New" w:hAnsi="Cordia New" w:cs="Cordia New"/>
                <w:sz w:val="26"/>
                <w:szCs w:val="26"/>
                <w:cs/>
              </w:rPr>
            </w:pPr>
            <w:r w:rsidRPr="000B5E28">
              <w:rPr>
                <w:rFonts w:ascii="Cordia New" w:hAnsi="Cordia New" w:cs="Cordia New" w:hint="cs"/>
                <w:sz w:val="26"/>
                <w:szCs w:val="26"/>
                <w:cs/>
              </w:rPr>
              <w:t>วงเงินคงเหลือ</w:t>
            </w:r>
          </w:p>
        </w:tc>
      </w:tr>
      <w:tr w:rsidR="000B5E28" w:rsidRPr="000B5E28" w14:paraId="27A00774" w14:textId="77777777" w:rsidTr="00490191">
        <w:trPr>
          <w:trHeight w:val="171"/>
        </w:trPr>
        <w:tc>
          <w:tcPr>
            <w:tcW w:w="4788" w:type="dxa"/>
            <w:tcBorders>
              <w:top w:val="nil"/>
              <w:left w:val="nil"/>
              <w:bottom w:val="nil"/>
            </w:tcBorders>
            <w:vAlign w:val="bottom"/>
          </w:tcPr>
          <w:p w14:paraId="6FD39DF0" w14:textId="2FCFD968" w:rsidR="000B5E28" w:rsidRPr="000B5E28" w:rsidRDefault="000B5E28" w:rsidP="00DA7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6"/>
              <w:jc w:val="thaiDistribute"/>
              <w:rPr>
                <w:rFonts w:ascii="Cordia New" w:hAnsi="Cordia New" w:cs="Cordia New"/>
                <w:sz w:val="26"/>
                <w:szCs w:val="26"/>
                <w:cs/>
              </w:rPr>
            </w:pPr>
          </w:p>
        </w:tc>
        <w:tc>
          <w:tcPr>
            <w:tcW w:w="1305" w:type="dxa"/>
            <w:tcBorders>
              <w:top w:val="nil"/>
              <w:left w:val="nil"/>
              <w:bottom w:val="nil"/>
              <w:right w:val="nil"/>
            </w:tcBorders>
          </w:tcPr>
          <w:p w14:paraId="6A14FFDD" w14:textId="77777777" w:rsidR="000B5E28" w:rsidRPr="000B5E28" w:rsidRDefault="000B5E28" w:rsidP="00DA7382">
            <w:pPr>
              <w:tabs>
                <w:tab w:val="clear" w:pos="227"/>
                <w:tab w:val="clear" w:pos="454"/>
                <w:tab w:val="clear" w:pos="680"/>
                <w:tab w:val="clear" w:pos="907"/>
              </w:tabs>
              <w:spacing w:line="380" w:lineRule="exact"/>
              <w:ind w:left="-123" w:right="-39"/>
              <w:jc w:val="right"/>
              <w:rPr>
                <w:rFonts w:ascii="Cordia New" w:hAnsi="Cordia New" w:cs="Cordia New"/>
                <w:sz w:val="26"/>
                <w:szCs w:val="26"/>
                <w:cs/>
              </w:rPr>
            </w:pPr>
          </w:p>
        </w:tc>
        <w:tc>
          <w:tcPr>
            <w:tcW w:w="1278" w:type="dxa"/>
            <w:tcBorders>
              <w:top w:val="nil"/>
              <w:left w:val="nil"/>
              <w:bottom w:val="nil"/>
              <w:right w:val="nil"/>
            </w:tcBorders>
          </w:tcPr>
          <w:p w14:paraId="42A8C41C" w14:textId="77777777" w:rsidR="000B5E28" w:rsidRPr="000B5E28" w:rsidRDefault="000B5E28" w:rsidP="00DA7382">
            <w:pPr>
              <w:tabs>
                <w:tab w:val="clear" w:pos="227"/>
                <w:tab w:val="clear" w:pos="454"/>
                <w:tab w:val="clear" w:pos="680"/>
                <w:tab w:val="clear" w:pos="907"/>
              </w:tabs>
              <w:spacing w:line="380" w:lineRule="exact"/>
              <w:ind w:left="-123" w:right="-39"/>
              <w:jc w:val="right"/>
              <w:rPr>
                <w:rFonts w:ascii="Cordia New" w:hAnsi="Cordia New" w:cs="Cordia New"/>
                <w:sz w:val="26"/>
                <w:szCs w:val="26"/>
                <w:cs/>
              </w:rPr>
            </w:pPr>
          </w:p>
        </w:tc>
        <w:tc>
          <w:tcPr>
            <w:tcW w:w="1296" w:type="dxa"/>
            <w:tcBorders>
              <w:top w:val="nil"/>
              <w:left w:val="nil"/>
              <w:bottom w:val="nil"/>
              <w:right w:val="nil"/>
            </w:tcBorders>
          </w:tcPr>
          <w:p w14:paraId="5F78458E" w14:textId="77777777" w:rsidR="000B5E28" w:rsidRPr="000B5E28" w:rsidRDefault="000B5E28" w:rsidP="00DA7382">
            <w:pPr>
              <w:tabs>
                <w:tab w:val="clear" w:pos="227"/>
                <w:tab w:val="clear" w:pos="454"/>
                <w:tab w:val="clear" w:pos="680"/>
                <w:tab w:val="clear" w:pos="907"/>
                <w:tab w:val="decimal" w:pos="360"/>
              </w:tabs>
              <w:spacing w:line="380" w:lineRule="exact"/>
              <w:ind w:left="-123" w:right="-39"/>
              <w:jc w:val="right"/>
              <w:rPr>
                <w:rFonts w:ascii="Cordia New" w:hAnsi="Cordia New" w:cs="Cordia New"/>
                <w:sz w:val="26"/>
                <w:szCs w:val="26"/>
                <w:cs/>
              </w:rPr>
            </w:pPr>
          </w:p>
        </w:tc>
      </w:tr>
      <w:tr w:rsidR="000B5E28" w:rsidRPr="000B5E28" w14:paraId="3243ACDE" w14:textId="77777777" w:rsidTr="00490191">
        <w:trPr>
          <w:trHeight w:val="171"/>
        </w:trPr>
        <w:tc>
          <w:tcPr>
            <w:tcW w:w="4788" w:type="dxa"/>
            <w:tcBorders>
              <w:top w:val="nil"/>
              <w:left w:val="nil"/>
              <w:bottom w:val="nil"/>
            </w:tcBorders>
            <w:vAlign w:val="bottom"/>
          </w:tcPr>
          <w:p w14:paraId="0D331A16" w14:textId="743EFF2A" w:rsidR="000B5E28" w:rsidRPr="000B5E28" w:rsidRDefault="000B5E28" w:rsidP="00DA7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6"/>
              <w:jc w:val="thaiDistribute"/>
              <w:rPr>
                <w:rFonts w:ascii="Cordia New" w:hAnsi="Cordia New" w:cs="Cordia New"/>
                <w:sz w:val="26"/>
                <w:szCs w:val="26"/>
                <w:cs/>
              </w:rPr>
            </w:pPr>
            <w:r w:rsidRPr="000B5E28">
              <w:rPr>
                <w:rFonts w:ascii="Cordia New" w:hAnsi="Cordia New" w:cs="Cordia New" w:hint="cs"/>
                <w:sz w:val="26"/>
                <w:szCs w:val="26"/>
                <w:cs/>
              </w:rPr>
              <w:t>วงเงินสินเชื่อ</w:t>
            </w:r>
          </w:p>
        </w:tc>
        <w:tc>
          <w:tcPr>
            <w:tcW w:w="1305" w:type="dxa"/>
            <w:tcBorders>
              <w:top w:val="nil"/>
              <w:left w:val="nil"/>
              <w:bottom w:val="nil"/>
              <w:right w:val="nil"/>
            </w:tcBorders>
          </w:tcPr>
          <w:p w14:paraId="4D4D97F0" w14:textId="557F38C6" w:rsidR="000B5E28" w:rsidRPr="000B5E28" w:rsidRDefault="000B5E28" w:rsidP="00DA7382">
            <w:pPr>
              <w:tabs>
                <w:tab w:val="clear" w:pos="227"/>
                <w:tab w:val="clear" w:pos="454"/>
                <w:tab w:val="clear" w:pos="680"/>
                <w:tab w:val="clear" w:pos="907"/>
              </w:tabs>
              <w:spacing w:line="380" w:lineRule="exact"/>
              <w:ind w:left="-123" w:right="-39"/>
              <w:jc w:val="right"/>
              <w:rPr>
                <w:rFonts w:ascii="Cordia New" w:hAnsi="Cordia New" w:cs="Cordia New"/>
                <w:sz w:val="26"/>
                <w:szCs w:val="26"/>
                <w:cs/>
              </w:rPr>
            </w:pPr>
          </w:p>
        </w:tc>
        <w:tc>
          <w:tcPr>
            <w:tcW w:w="1278" w:type="dxa"/>
            <w:tcBorders>
              <w:top w:val="nil"/>
              <w:left w:val="nil"/>
              <w:bottom w:val="nil"/>
              <w:right w:val="nil"/>
            </w:tcBorders>
          </w:tcPr>
          <w:p w14:paraId="34CAAE20" w14:textId="0C9CD3A8" w:rsidR="000B5E28" w:rsidRPr="000B5E28" w:rsidRDefault="000B5E28" w:rsidP="00DA7382">
            <w:pPr>
              <w:tabs>
                <w:tab w:val="clear" w:pos="227"/>
                <w:tab w:val="clear" w:pos="454"/>
                <w:tab w:val="clear" w:pos="680"/>
                <w:tab w:val="clear" w:pos="907"/>
              </w:tabs>
              <w:spacing w:line="380" w:lineRule="exact"/>
              <w:ind w:left="-123" w:right="-39"/>
              <w:jc w:val="right"/>
              <w:rPr>
                <w:rFonts w:ascii="Cordia New" w:hAnsi="Cordia New" w:cs="Cordia New"/>
                <w:sz w:val="26"/>
                <w:szCs w:val="26"/>
                <w:cs/>
              </w:rPr>
            </w:pPr>
          </w:p>
        </w:tc>
        <w:tc>
          <w:tcPr>
            <w:tcW w:w="1296" w:type="dxa"/>
            <w:tcBorders>
              <w:top w:val="nil"/>
              <w:left w:val="nil"/>
              <w:bottom w:val="nil"/>
              <w:right w:val="nil"/>
            </w:tcBorders>
          </w:tcPr>
          <w:p w14:paraId="5E86D698" w14:textId="5BCAC2B7" w:rsidR="000B5E28" w:rsidRPr="000B5E28" w:rsidRDefault="000B5E28" w:rsidP="00DA7382">
            <w:pPr>
              <w:tabs>
                <w:tab w:val="clear" w:pos="227"/>
                <w:tab w:val="clear" w:pos="454"/>
                <w:tab w:val="clear" w:pos="680"/>
                <w:tab w:val="clear" w:pos="907"/>
                <w:tab w:val="decimal" w:pos="360"/>
              </w:tabs>
              <w:spacing w:line="380" w:lineRule="exact"/>
              <w:ind w:left="-123" w:right="-39"/>
              <w:jc w:val="right"/>
              <w:rPr>
                <w:rFonts w:ascii="Cordia New" w:hAnsi="Cordia New" w:cs="Cordia New"/>
                <w:sz w:val="26"/>
                <w:szCs w:val="26"/>
                <w:cs/>
              </w:rPr>
            </w:pPr>
          </w:p>
        </w:tc>
      </w:tr>
      <w:tr w:rsidR="00B41003" w:rsidRPr="000B5E28" w14:paraId="15C1EC8C" w14:textId="77777777" w:rsidTr="003C3EA1">
        <w:trPr>
          <w:trHeight w:val="287"/>
        </w:trPr>
        <w:tc>
          <w:tcPr>
            <w:tcW w:w="4788" w:type="dxa"/>
            <w:tcBorders>
              <w:top w:val="nil"/>
              <w:left w:val="nil"/>
              <w:bottom w:val="nil"/>
            </w:tcBorders>
          </w:tcPr>
          <w:p w14:paraId="0EA91092" w14:textId="7F875419" w:rsidR="00B41003" w:rsidRPr="000B5E28" w:rsidRDefault="00B41003" w:rsidP="00DA7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 w:right="-86"/>
              <w:jc w:val="thaiDistribute"/>
              <w:rPr>
                <w:rFonts w:ascii="Cordia New" w:hAnsi="Cordia New" w:cs="Cordia New"/>
                <w:sz w:val="26"/>
                <w:szCs w:val="26"/>
                <w:cs/>
              </w:rPr>
            </w:pPr>
            <w:r w:rsidRPr="000B5E28">
              <w:rPr>
                <w:rFonts w:ascii="Cordia New" w:hAnsi="Cordia New" w:cs="Cordia New" w:hint="cs"/>
                <w:sz w:val="26"/>
                <w:szCs w:val="26"/>
                <w:cs/>
              </w:rPr>
              <w:t>เงินเบิกเกินบัญชี</w:t>
            </w:r>
          </w:p>
        </w:tc>
        <w:tc>
          <w:tcPr>
            <w:tcW w:w="1305" w:type="dxa"/>
            <w:tcBorders>
              <w:top w:val="nil"/>
              <w:left w:val="nil"/>
              <w:bottom w:val="nil"/>
              <w:right w:val="nil"/>
            </w:tcBorders>
          </w:tcPr>
          <w:p w14:paraId="5D30025F" w14:textId="3C73EC8C" w:rsidR="00B41003" w:rsidRPr="00B41003" w:rsidRDefault="00B41003" w:rsidP="00DA7382">
            <w:pPr>
              <w:tabs>
                <w:tab w:val="clear" w:pos="227"/>
                <w:tab w:val="clear" w:pos="454"/>
                <w:tab w:val="clear" w:pos="680"/>
                <w:tab w:val="clear" w:pos="907"/>
              </w:tabs>
              <w:spacing w:line="380" w:lineRule="exact"/>
              <w:ind w:left="-123" w:right="-39"/>
              <w:jc w:val="right"/>
              <w:rPr>
                <w:rFonts w:asciiTheme="minorBidi" w:hAnsiTheme="minorBidi" w:cstheme="minorBidi"/>
                <w:sz w:val="26"/>
                <w:szCs w:val="26"/>
                <w:lang w:val="en-GB"/>
              </w:rPr>
            </w:pPr>
            <w:r w:rsidRPr="00B41003">
              <w:rPr>
                <w:rFonts w:asciiTheme="minorBidi" w:hAnsiTheme="minorBidi" w:cstheme="minorBidi"/>
                <w:sz w:val="26"/>
                <w:szCs w:val="26"/>
              </w:rPr>
              <w:t>10.00</w:t>
            </w:r>
          </w:p>
        </w:tc>
        <w:tc>
          <w:tcPr>
            <w:tcW w:w="1278" w:type="dxa"/>
            <w:tcBorders>
              <w:top w:val="nil"/>
              <w:left w:val="nil"/>
              <w:bottom w:val="nil"/>
              <w:right w:val="nil"/>
            </w:tcBorders>
          </w:tcPr>
          <w:p w14:paraId="15D7E901" w14:textId="46468FA6" w:rsidR="00B41003" w:rsidRPr="00B41003" w:rsidRDefault="00B41003" w:rsidP="00DA7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380" w:lineRule="exact"/>
              <w:ind w:left="-123" w:right="-39"/>
              <w:jc w:val="both"/>
              <w:rPr>
                <w:rFonts w:asciiTheme="minorBidi" w:hAnsiTheme="minorBidi" w:cstheme="minorBidi"/>
                <w:sz w:val="26"/>
                <w:szCs w:val="26"/>
                <w:cs/>
                <w:lang w:val="en-GB"/>
              </w:rPr>
            </w:pPr>
            <w:r w:rsidRPr="00B41003">
              <w:rPr>
                <w:rFonts w:asciiTheme="minorBidi" w:hAnsiTheme="minorBidi" w:cstheme="minorBidi"/>
                <w:sz w:val="26"/>
                <w:szCs w:val="26"/>
              </w:rPr>
              <w:t>-</w:t>
            </w:r>
          </w:p>
        </w:tc>
        <w:tc>
          <w:tcPr>
            <w:tcW w:w="1296" w:type="dxa"/>
            <w:tcBorders>
              <w:top w:val="nil"/>
              <w:left w:val="nil"/>
              <w:bottom w:val="nil"/>
              <w:right w:val="nil"/>
            </w:tcBorders>
          </w:tcPr>
          <w:p w14:paraId="171293D2" w14:textId="1C01B683" w:rsidR="00B41003" w:rsidRPr="00B41003" w:rsidRDefault="00B41003" w:rsidP="00DA7382">
            <w:pPr>
              <w:tabs>
                <w:tab w:val="clear" w:pos="227"/>
                <w:tab w:val="clear" w:pos="454"/>
                <w:tab w:val="clear" w:pos="680"/>
                <w:tab w:val="clear" w:pos="907"/>
              </w:tabs>
              <w:spacing w:line="380" w:lineRule="exact"/>
              <w:ind w:left="-123" w:right="-39"/>
              <w:jc w:val="right"/>
              <w:rPr>
                <w:rFonts w:asciiTheme="minorBidi" w:hAnsiTheme="minorBidi" w:cstheme="minorBidi"/>
                <w:sz w:val="26"/>
                <w:szCs w:val="26"/>
                <w:cs/>
                <w:lang w:val="en-GB"/>
              </w:rPr>
            </w:pPr>
            <w:r w:rsidRPr="00B41003">
              <w:rPr>
                <w:rFonts w:asciiTheme="minorBidi" w:hAnsiTheme="minorBidi" w:cstheme="minorBidi"/>
                <w:sz w:val="26"/>
                <w:szCs w:val="26"/>
              </w:rPr>
              <w:t>10.00</w:t>
            </w:r>
          </w:p>
        </w:tc>
      </w:tr>
      <w:tr w:rsidR="00B41003" w:rsidRPr="000B5E28" w14:paraId="057B1AA3" w14:textId="77777777" w:rsidTr="003C3EA1">
        <w:trPr>
          <w:trHeight w:val="287"/>
        </w:trPr>
        <w:tc>
          <w:tcPr>
            <w:tcW w:w="4788" w:type="dxa"/>
            <w:tcBorders>
              <w:top w:val="nil"/>
              <w:left w:val="nil"/>
              <w:bottom w:val="nil"/>
            </w:tcBorders>
          </w:tcPr>
          <w:p w14:paraId="4B9C73ED" w14:textId="12CFDD83" w:rsidR="00B41003" w:rsidRPr="000B5E28" w:rsidRDefault="00B41003" w:rsidP="00DA7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7" w:hanging="187"/>
              <w:rPr>
                <w:rFonts w:ascii="Cordia New" w:hAnsi="Cordia New" w:cs="Cordia New"/>
                <w:sz w:val="26"/>
                <w:szCs w:val="26"/>
              </w:rPr>
            </w:pPr>
            <w:r w:rsidRPr="000B5E28">
              <w:rPr>
                <w:rFonts w:ascii="Cordia New" w:hAnsi="Cordia New" w:cs="Cordia New" w:hint="cs"/>
                <w:sz w:val="26"/>
                <w:szCs w:val="26"/>
                <w:cs/>
              </w:rPr>
              <w:t>ตั๋วสัญญาใช้เงินและการซื้อสินค้านำเข้าภายใต้สัญญาทรัสต์รีซีท</w:t>
            </w:r>
          </w:p>
        </w:tc>
        <w:tc>
          <w:tcPr>
            <w:tcW w:w="1305" w:type="dxa"/>
            <w:tcBorders>
              <w:top w:val="nil"/>
              <w:left w:val="nil"/>
              <w:bottom w:val="nil"/>
              <w:right w:val="nil"/>
            </w:tcBorders>
          </w:tcPr>
          <w:p w14:paraId="55847A67" w14:textId="08C385F4" w:rsidR="00B41003" w:rsidRPr="00B41003" w:rsidRDefault="00B41003" w:rsidP="00DA7382">
            <w:pPr>
              <w:tabs>
                <w:tab w:val="clear" w:pos="227"/>
                <w:tab w:val="clear" w:pos="454"/>
                <w:tab w:val="clear" w:pos="680"/>
                <w:tab w:val="clear" w:pos="907"/>
              </w:tabs>
              <w:spacing w:line="380" w:lineRule="exact"/>
              <w:ind w:left="-123" w:right="-39"/>
              <w:jc w:val="right"/>
              <w:rPr>
                <w:rFonts w:asciiTheme="minorBidi" w:hAnsiTheme="minorBidi" w:cstheme="minorBidi"/>
                <w:sz w:val="26"/>
                <w:szCs w:val="26"/>
              </w:rPr>
            </w:pPr>
            <w:r w:rsidRPr="00B41003">
              <w:rPr>
                <w:rFonts w:asciiTheme="minorBidi" w:hAnsiTheme="minorBidi" w:cstheme="minorBidi"/>
                <w:sz w:val="26"/>
                <w:szCs w:val="26"/>
              </w:rPr>
              <w:t>990.00</w:t>
            </w:r>
          </w:p>
        </w:tc>
        <w:tc>
          <w:tcPr>
            <w:tcW w:w="1278" w:type="dxa"/>
            <w:tcBorders>
              <w:top w:val="nil"/>
              <w:left w:val="nil"/>
              <w:bottom w:val="nil"/>
              <w:right w:val="nil"/>
            </w:tcBorders>
          </w:tcPr>
          <w:p w14:paraId="5658993C" w14:textId="4FF68442" w:rsidR="00B41003" w:rsidRPr="00B41003" w:rsidRDefault="00B41003" w:rsidP="00DA7382">
            <w:pPr>
              <w:tabs>
                <w:tab w:val="clear" w:pos="227"/>
                <w:tab w:val="clear" w:pos="454"/>
                <w:tab w:val="clear" w:pos="680"/>
                <w:tab w:val="clear" w:pos="907"/>
              </w:tabs>
              <w:spacing w:line="380" w:lineRule="exact"/>
              <w:ind w:left="-123" w:right="-39"/>
              <w:jc w:val="right"/>
              <w:rPr>
                <w:rFonts w:asciiTheme="minorBidi" w:hAnsiTheme="minorBidi" w:cstheme="minorBidi"/>
                <w:sz w:val="26"/>
                <w:szCs w:val="26"/>
                <w:cs/>
                <w:lang w:val="en-GB"/>
              </w:rPr>
            </w:pPr>
            <w:r w:rsidRPr="00B41003">
              <w:rPr>
                <w:rFonts w:asciiTheme="minorBidi" w:hAnsiTheme="minorBidi" w:cstheme="minorBidi"/>
                <w:sz w:val="26"/>
                <w:szCs w:val="26"/>
              </w:rPr>
              <w:t>791.77</w:t>
            </w:r>
          </w:p>
        </w:tc>
        <w:tc>
          <w:tcPr>
            <w:tcW w:w="1296" w:type="dxa"/>
            <w:tcBorders>
              <w:top w:val="nil"/>
              <w:left w:val="nil"/>
              <w:bottom w:val="nil"/>
              <w:right w:val="nil"/>
            </w:tcBorders>
          </w:tcPr>
          <w:p w14:paraId="1FFB6824" w14:textId="3F3CAEAB" w:rsidR="00B41003" w:rsidRPr="00B41003" w:rsidRDefault="00B41003" w:rsidP="00DA7382">
            <w:pPr>
              <w:tabs>
                <w:tab w:val="clear" w:pos="227"/>
                <w:tab w:val="clear" w:pos="454"/>
                <w:tab w:val="clear" w:pos="680"/>
                <w:tab w:val="clear" w:pos="907"/>
              </w:tabs>
              <w:spacing w:line="380" w:lineRule="exact"/>
              <w:ind w:left="-123" w:right="-39"/>
              <w:jc w:val="right"/>
              <w:rPr>
                <w:rFonts w:asciiTheme="minorBidi" w:hAnsiTheme="minorBidi" w:cstheme="minorBidi"/>
                <w:sz w:val="26"/>
                <w:szCs w:val="26"/>
                <w:cs/>
                <w:lang w:val="en-GB"/>
              </w:rPr>
            </w:pPr>
            <w:r w:rsidRPr="00B41003">
              <w:rPr>
                <w:rFonts w:asciiTheme="minorBidi" w:hAnsiTheme="minorBidi" w:cstheme="minorBidi"/>
                <w:sz w:val="26"/>
                <w:szCs w:val="26"/>
              </w:rPr>
              <w:t>198.23</w:t>
            </w:r>
          </w:p>
        </w:tc>
      </w:tr>
    </w:tbl>
    <w:p w14:paraId="6A5FA6B2" w14:textId="77777777" w:rsidR="00AE1601" w:rsidRPr="00EF48EF" w:rsidRDefault="00AE1601" w:rsidP="00AC32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rPr>
          <w:rFonts w:ascii="Cordia New" w:hAnsi="Cordia New" w:cs="Cordia New"/>
          <w:spacing w:val="-4"/>
          <w:sz w:val="26"/>
          <w:szCs w:val="26"/>
        </w:rPr>
      </w:pPr>
    </w:p>
    <w:p w14:paraId="6F2DFE81" w14:textId="77777777" w:rsidR="004530E2" w:rsidRDefault="00AE1601" w:rsidP="0093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pacing w:val="-4"/>
          <w:sz w:val="26"/>
          <w:szCs w:val="26"/>
        </w:rPr>
      </w:pPr>
      <w:r w:rsidRPr="00EF48EF">
        <w:rPr>
          <w:rFonts w:ascii="Cordia New" w:hAnsi="Cordia New" w:cs="Cordia New" w:hint="cs"/>
          <w:spacing w:val="-4"/>
          <w:sz w:val="26"/>
          <w:szCs w:val="26"/>
          <w:cs/>
        </w:rPr>
        <w:t>ภาระ</w:t>
      </w:r>
      <w:r w:rsidRPr="00EF48EF">
        <w:rPr>
          <w:rFonts w:ascii="Cordia New" w:hAnsi="Cordia New" w:cs="Cordia New" w:hint="cs"/>
          <w:spacing w:val="-4"/>
          <w:sz w:val="26"/>
          <w:szCs w:val="26"/>
          <w:cs/>
          <w:lang w:val="th-TH"/>
        </w:rPr>
        <w:t>ผูกพันดังกล่าวข้างต้นใช้หลักทรัพย์ค้ำประกันร่วมกันกับสินเชื</w:t>
      </w:r>
      <w:r w:rsidR="00884038" w:rsidRPr="00EF48EF">
        <w:rPr>
          <w:rFonts w:ascii="Cordia New" w:hAnsi="Cordia New" w:cs="Cordia New" w:hint="cs"/>
          <w:spacing w:val="-4"/>
          <w:sz w:val="26"/>
          <w:szCs w:val="26"/>
          <w:cs/>
          <w:lang w:val="th-TH"/>
        </w:rPr>
        <w:t>่อที่ได้รับจากสถาบันการเงินตาม</w:t>
      </w:r>
      <w:r w:rsidRPr="00EF48EF">
        <w:rPr>
          <w:rFonts w:ascii="Cordia New" w:hAnsi="Cordia New" w:cs="Cordia New" w:hint="cs"/>
          <w:spacing w:val="-4"/>
          <w:sz w:val="26"/>
          <w:szCs w:val="26"/>
          <w:cs/>
          <w:lang w:val="th-TH"/>
        </w:rPr>
        <w:t>หมายเหตุ</w:t>
      </w:r>
      <w:r w:rsidR="00F154EF" w:rsidRPr="00EF48EF">
        <w:rPr>
          <w:rFonts w:ascii="Cordia New" w:hAnsi="Cordia New" w:cs="Cordia New" w:hint="cs"/>
          <w:spacing w:val="-4"/>
          <w:sz w:val="26"/>
          <w:szCs w:val="26"/>
          <w:cs/>
          <w:lang w:val="th-TH"/>
        </w:rPr>
        <w:t>ข้อ</w:t>
      </w:r>
      <w:r w:rsidRPr="00EF48EF">
        <w:rPr>
          <w:rFonts w:ascii="Cordia New" w:hAnsi="Cordia New" w:cs="Cordia New" w:hint="cs"/>
          <w:spacing w:val="-4"/>
          <w:sz w:val="26"/>
          <w:szCs w:val="26"/>
          <w:cs/>
          <w:lang w:val="th-TH"/>
        </w:rPr>
        <w:t xml:space="preserve"> </w:t>
      </w:r>
      <w:r w:rsidR="00C65D8C">
        <w:rPr>
          <w:rFonts w:ascii="Cordia New" w:hAnsi="Cordia New" w:cs="Cordia New"/>
          <w:spacing w:val="-4"/>
          <w:sz w:val="26"/>
          <w:szCs w:val="26"/>
        </w:rPr>
        <w:t>9</w:t>
      </w:r>
    </w:p>
    <w:p w14:paraId="147E7CCA" w14:textId="77777777" w:rsidR="00960897" w:rsidRDefault="00960897" w:rsidP="0093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pacing w:val="-4"/>
          <w:sz w:val="26"/>
          <w:szCs w:val="26"/>
        </w:rPr>
      </w:pPr>
    </w:p>
    <w:p w14:paraId="36B56607" w14:textId="77777777" w:rsidR="009426B4" w:rsidRPr="009426B4" w:rsidRDefault="009426B4" w:rsidP="009426B4">
      <w:pPr>
        <w:pStyle w:val="CordiaNew"/>
        <w:numPr>
          <w:ilvl w:val="0"/>
          <w:numId w:val="26"/>
        </w:numPr>
        <w:tabs>
          <w:tab w:val="clear" w:pos="4153"/>
        </w:tabs>
        <w:jc w:val="thaiDistribute"/>
        <w:rPr>
          <w:rFonts w:ascii="Cordia New" w:hAnsi="Cordia New" w:cs="Cordia New"/>
          <w:b/>
          <w:bCs/>
          <w:color w:val="auto"/>
          <w:sz w:val="26"/>
          <w:szCs w:val="26"/>
          <w:lang w:val="th-TH"/>
        </w:rPr>
      </w:pPr>
      <w:r w:rsidRPr="009426B4">
        <w:rPr>
          <w:rFonts w:ascii="Cordia New" w:hAnsi="Cordia New" w:cs="Cordia New"/>
          <w:b/>
          <w:bCs/>
          <w:color w:val="auto"/>
          <w:sz w:val="26"/>
          <w:szCs w:val="26"/>
          <w:cs/>
          <w:lang w:val="th-TH"/>
        </w:rPr>
        <w:t>เหตุการณ์ภายหลังรอบระยะเวลารายงาน</w:t>
      </w:r>
    </w:p>
    <w:p w14:paraId="573FB403" w14:textId="77777777" w:rsidR="00960897" w:rsidRDefault="00960897" w:rsidP="00932D8D">
      <w:pPr>
        <w:pStyle w:val="CordiaNew"/>
        <w:tabs>
          <w:tab w:val="clear" w:pos="4153"/>
        </w:tabs>
        <w:ind w:left="360"/>
        <w:jc w:val="thaiDistribute"/>
        <w:rPr>
          <w:rFonts w:ascii="Cordia New" w:hAnsi="Cordia New" w:cs="Cordia New"/>
          <w:b/>
          <w:bCs/>
          <w:color w:val="auto"/>
          <w:sz w:val="26"/>
          <w:szCs w:val="26"/>
        </w:rPr>
      </w:pPr>
    </w:p>
    <w:p w14:paraId="42966021" w14:textId="77777777" w:rsidR="00960897" w:rsidRPr="00960897" w:rsidRDefault="00960897" w:rsidP="00932D8D">
      <w:pPr>
        <w:pStyle w:val="ListParagraph"/>
        <w:spacing w:after="0" w:line="240" w:lineRule="auto"/>
        <w:ind w:left="360"/>
        <w:jc w:val="thaiDistribute"/>
        <w:rPr>
          <w:rFonts w:asciiTheme="minorBidi" w:hAnsiTheme="minorBidi" w:cstheme="minorBidi"/>
          <w:spacing w:val="-4"/>
          <w:sz w:val="26"/>
          <w:szCs w:val="26"/>
          <w:highlight w:val="yellow"/>
          <w:lang w:val="en-GB"/>
        </w:rPr>
      </w:pPr>
      <w:r w:rsidRPr="00960897">
        <w:rPr>
          <w:rFonts w:asciiTheme="minorBidi" w:hAnsiTheme="minorBidi" w:cstheme="minorBidi"/>
          <w:spacing w:val="-4"/>
          <w:sz w:val="26"/>
          <w:szCs w:val="26"/>
          <w:cs/>
          <w:lang w:val="en-GB"/>
        </w:rPr>
        <w:t xml:space="preserve">เมื่อวันที่ </w:t>
      </w:r>
      <w:r w:rsidRPr="00960897">
        <w:rPr>
          <w:rFonts w:asciiTheme="minorBidi" w:hAnsiTheme="minorBidi" w:cstheme="minorBidi"/>
          <w:spacing w:val="-4"/>
          <w:sz w:val="26"/>
          <w:szCs w:val="26"/>
          <w:lang w:val="en-GB"/>
        </w:rPr>
        <w:t xml:space="preserve">23 </w:t>
      </w:r>
      <w:r w:rsidRPr="00960897">
        <w:rPr>
          <w:rFonts w:asciiTheme="minorBidi" w:hAnsiTheme="minorBidi" w:cstheme="minorBidi"/>
          <w:spacing w:val="-4"/>
          <w:sz w:val="26"/>
          <w:szCs w:val="26"/>
          <w:cs/>
          <w:lang w:val="en-GB"/>
        </w:rPr>
        <w:t xml:space="preserve">เมษายน </w:t>
      </w:r>
      <w:r w:rsidRPr="00960897">
        <w:rPr>
          <w:rFonts w:asciiTheme="minorBidi" w:hAnsiTheme="minorBidi" w:cstheme="minorBidi"/>
          <w:spacing w:val="-4"/>
          <w:sz w:val="26"/>
          <w:szCs w:val="26"/>
          <w:lang w:val="en-GB"/>
        </w:rPr>
        <w:t xml:space="preserve">2569 </w:t>
      </w:r>
      <w:r w:rsidRPr="00960897">
        <w:rPr>
          <w:rFonts w:asciiTheme="minorBidi" w:hAnsiTheme="minorBidi" w:cstheme="minorBidi"/>
          <w:spacing w:val="-4"/>
          <w:sz w:val="26"/>
          <w:szCs w:val="26"/>
          <w:cs/>
          <w:lang w:val="en-GB"/>
        </w:rPr>
        <w:t xml:space="preserve">ที่ประชุมสามัญผู้ถือหุ้นของบริษัทประจำปี </w:t>
      </w:r>
      <w:r w:rsidRPr="00960897">
        <w:rPr>
          <w:rFonts w:asciiTheme="minorBidi" w:hAnsiTheme="minorBidi" w:cstheme="minorBidi"/>
          <w:spacing w:val="-4"/>
          <w:sz w:val="26"/>
          <w:szCs w:val="26"/>
          <w:lang w:val="en-GB"/>
        </w:rPr>
        <w:t xml:space="preserve">2569 </w:t>
      </w:r>
      <w:r w:rsidRPr="00960897">
        <w:rPr>
          <w:rFonts w:asciiTheme="minorBidi" w:hAnsiTheme="minorBidi" w:cstheme="minorBidi"/>
          <w:spacing w:val="-4"/>
          <w:sz w:val="26"/>
          <w:szCs w:val="26"/>
          <w:cs/>
          <w:lang w:val="en-GB"/>
        </w:rPr>
        <w:t xml:space="preserve">ผู้ถือหุ้นมีมติอนุมัติให้บริษัทจ่ายเงินปันผลจากผลการดำเนินงานปี </w:t>
      </w:r>
      <w:r w:rsidRPr="00960897">
        <w:rPr>
          <w:rFonts w:asciiTheme="minorBidi" w:hAnsiTheme="minorBidi" w:cstheme="minorBidi"/>
          <w:spacing w:val="-4"/>
          <w:sz w:val="26"/>
          <w:szCs w:val="26"/>
          <w:lang w:val="en-GB"/>
        </w:rPr>
        <w:t xml:space="preserve">2568 </w:t>
      </w:r>
      <w:r w:rsidRPr="00960897">
        <w:rPr>
          <w:rFonts w:asciiTheme="minorBidi" w:hAnsiTheme="minorBidi" w:cstheme="minorBidi"/>
          <w:spacing w:val="-4"/>
          <w:sz w:val="26"/>
          <w:szCs w:val="26"/>
          <w:cs/>
          <w:lang w:val="en-GB"/>
        </w:rPr>
        <w:t xml:space="preserve">ในส่วนของกิจการที่ไม่ได้รับการส่งเสริมการลงทุน สำหรับหุ้นสามัญจำนวน </w:t>
      </w:r>
      <w:r w:rsidRPr="00960897">
        <w:rPr>
          <w:rFonts w:asciiTheme="minorBidi" w:hAnsiTheme="minorBidi" w:cstheme="minorBidi"/>
          <w:spacing w:val="-4"/>
          <w:sz w:val="26"/>
          <w:szCs w:val="26"/>
        </w:rPr>
        <w:t xml:space="preserve">550 </w:t>
      </w:r>
      <w:r w:rsidRPr="00960897">
        <w:rPr>
          <w:rFonts w:asciiTheme="minorBidi" w:hAnsiTheme="minorBidi" w:cstheme="minorBidi"/>
          <w:spacing w:val="-4"/>
          <w:sz w:val="26"/>
          <w:szCs w:val="26"/>
          <w:cs/>
        </w:rPr>
        <w:t>ล้านหุ้น</w:t>
      </w:r>
      <w:r w:rsidRPr="00960897">
        <w:rPr>
          <w:rFonts w:asciiTheme="minorBidi" w:hAnsiTheme="minorBidi" w:cstheme="minorBidi"/>
          <w:spacing w:val="-4"/>
          <w:sz w:val="26"/>
          <w:szCs w:val="26"/>
          <w:cs/>
          <w:lang w:val="en-GB"/>
        </w:rPr>
        <w:t xml:space="preserve"> ซึ่งพิจารณากำหนดจ่ายปันผลในอัตรา </w:t>
      </w:r>
      <w:r w:rsidRPr="00960897">
        <w:rPr>
          <w:rFonts w:asciiTheme="minorBidi" w:hAnsiTheme="minorBidi" w:cstheme="minorBidi"/>
          <w:spacing w:val="-4"/>
          <w:sz w:val="26"/>
          <w:szCs w:val="26"/>
        </w:rPr>
        <w:t>0.12</w:t>
      </w:r>
      <w:r w:rsidRPr="00960897">
        <w:rPr>
          <w:rFonts w:asciiTheme="minorBidi" w:hAnsiTheme="minorBidi" w:cstheme="minorBidi"/>
          <w:spacing w:val="-4"/>
          <w:sz w:val="26"/>
          <w:szCs w:val="26"/>
          <w:lang w:val="en-GB"/>
        </w:rPr>
        <w:t xml:space="preserve"> </w:t>
      </w:r>
      <w:r w:rsidRPr="00960897">
        <w:rPr>
          <w:rFonts w:asciiTheme="minorBidi" w:hAnsiTheme="minorBidi" w:cstheme="minorBidi"/>
          <w:spacing w:val="-4"/>
          <w:sz w:val="26"/>
          <w:szCs w:val="26"/>
          <w:cs/>
          <w:lang w:val="en-GB"/>
        </w:rPr>
        <w:t>บาทต่อหุ้น</w:t>
      </w:r>
      <w:r w:rsidRPr="00960897">
        <w:rPr>
          <w:rFonts w:asciiTheme="minorBidi" w:hAnsiTheme="minorBidi" w:cstheme="minorBidi"/>
          <w:spacing w:val="-4"/>
          <w:sz w:val="26"/>
          <w:szCs w:val="26"/>
          <w:lang w:val="en-GB"/>
        </w:rPr>
        <w:t xml:space="preserve"> </w:t>
      </w:r>
      <w:r w:rsidRPr="00960897">
        <w:rPr>
          <w:rFonts w:asciiTheme="minorBidi" w:hAnsiTheme="minorBidi" w:cstheme="minorBidi"/>
          <w:spacing w:val="-4"/>
          <w:sz w:val="26"/>
          <w:szCs w:val="26"/>
          <w:cs/>
          <w:lang w:val="en-GB"/>
        </w:rPr>
        <w:t xml:space="preserve">จำนวนเงิน </w:t>
      </w:r>
      <w:r w:rsidRPr="00960897">
        <w:rPr>
          <w:rFonts w:asciiTheme="minorBidi" w:hAnsiTheme="minorBidi" w:cstheme="minorBidi"/>
          <w:spacing w:val="-4"/>
          <w:sz w:val="26"/>
          <w:szCs w:val="26"/>
        </w:rPr>
        <w:t>66</w:t>
      </w:r>
      <w:r w:rsidRPr="00960897">
        <w:rPr>
          <w:rFonts w:asciiTheme="minorBidi" w:hAnsiTheme="minorBidi" w:cstheme="minorBidi"/>
          <w:spacing w:val="-4"/>
          <w:sz w:val="26"/>
          <w:szCs w:val="26"/>
          <w:cs/>
          <w:lang w:val="en-GB"/>
        </w:rPr>
        <w:t xml:space="preserve"> ล้านบาท</w:t>
      </w:r>
      <w:r w:rsidRPr="00960897">
        <w:rPr>
          <w:rFonts w:asciiTheme="minorBidi" w:hAnsiTheme="minorBidi" w:cstheme="minorBidi"/>
          <w:spacing w:val="-4"/>
          <w:sz w:val="26"/>
          <w:szCs w:val="26"/>
          <w:lang w:val="en-GB"/>
        </w:rPr>
        <w:t xml:space="preserve"> </w:t>
      </w:r>
      <w:r w:rsidRPr="00960897">
        <w:rPr>
          <w:rFonts w:asciiTheme="minorBidi" w:hAnsiTheme="minorBidi" w:cstheme="minorBidi"/>
          <w:spacing w:val="-4"/>
          <w:sz w:val="26"/>
          <w:szCs w:val="26"/>
          <w:cs/>
          <w:lang w:val="en-GB"/>
        </w:rPr>
        <w:t>โ</w:t>
      </w:r>
      <w:r w:rsidRPr="00960897">
        <w:rPr>
          <w:rFonts w:asciiTheme="minorBidi" w:hAnsiTheme="minorBidi" w:cstheme="minorBidi"/>
          <w:sz w:val="26"/>
          <w:szCs w:val="26"/>
          <w:cs/>
        </w:rPr>
        <w:t>ดยบริษัทจ่ายปันผลดังกล่าวในวันที่</w:t>
      </w:r>
      <w:r w:rsidRPr="00960897">
        <w:rPr>
          <w:rFonts w:asciiTheme="minorBidi" w:hAnsiTheme="minorBidi" w:cstheme="minorBidi"/>
          <w:spacing w:val="-4"/>
          <w:sz w:val="26"/>
          <w:szCs w:val="26"/>
          <w:cs/>
          <w:lang w:val="en-GB"/>
        </w:rPr>
        <w:t xml:space="preserve"> </w:t>
      </w:r>
      <w:r w:rsidRPr="00960897">
        <w:rPr>
          <w:rFonts w:asciiTheme="minorBidi" w:hAnsiTheme="minorBidi" w:cstheme="minorBidi"/>
          <w:spacing w:val="-4"/>
          <w:sz w:val="26"/>
          <w:szCs w:val="26"/>
          <w:lang w:val="en-GB"/>
        </w:rPr>
        <w:t xml:space="preserve">14 </w:t>
      </w:r>
      <w:r w:rsidRPr="00960897">
        <w:rPr>
          <w:rFonts w:asciiTheme="minorBidi" w:hAnsiTheme="minorBidi" w:cstheme="minorBidi"/>
          <w:spacing w:val="-4"/>
          <w:sz w:val="26"/>
          <w:szCs w:val="26"/>
          <w:cs/>
          <w:lang w:val="en-GB"/>
        </w:rPr>
        <w:t xml:space="preserve">พฤษภาคม </w:t>
      </w:r>
      <w:r w:rsidRPr="00960897">
        <w:rPr>
          <w:rFonts w:asciiTheme="minorBidi" w:hAnsiTheme="minorBidi" w:cstheme="minorBidi"/>
          <w:spacing w:val="-4"/>
          <w:sz w:val="26"/>
          <w:szCs w:val="26"/>
          <w:lang w:val="en-GB"/>
        </w:rPr>
        <w:t>2569</w:t>
      </w:r>
    </w:p>
    <w:p w14:paraId="0EFABCA4" w14:textId="77777777" w:rsidR="004A59E3" w:rsidRPr="00960897" w:rsidRDefault="004A59E3" w:rsidP="00AC322B">
      <w:pPr>
        <w:pStyle w:val="CordiaNew"/>
        <w:tabs>
          <w:tab w:val="clear" w:pos="4153"/>
        </w:tabs>
        <w:spacing w:line="340" w:lineRule="exact"/>
        <w:ind w:left="360"/>
        <w:jc w:val="thaiDistribute"/>
        <w:rPr>
          <w:rFonts w:ascii="Cordia New" w:hAnsi="Cordia New" w:cs="Cordia New"/>
          <w:b/>
          <w:bCs/>
          <w:color w:val="auto"/>
          <w:sz w:val="26"/>
          <w:szCs w:val="26"/>
          <w:lang w:val="en-GB"/>
        </w:rPr>
      </w:pPr>
    </w:p>
    <w:sectPr w:rsidR="004A59E3" w:rsidRPr="00960897" w:rsidSect="00E112F9">
      <w:footerReference w:type="default" r:id="rId16"/>
      <w:pgSz w:w="11909" w:h="16834" w:code="9"/>
      <w:pgMar w:top="1440" w:right="1008" w:bottom="432" w:left="1440" w:header="936"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E5D5D" w14:textId="77777777" w:rsidR="007F43AF" w:rsidRDefault="007F43AF">
      <w:r>
        <w:separator/>
      </w:r>
    </w:p>
  </w:endnote>
  <w:endnote w:type="continuationSeparator" w:id="0">
    <w:p w14:paraId="7B913A52" w14:textId="77777777" w:rsidR="007F43AF" w:rsidRDefault="007F43AF">
      <w:r>
        <w:continuationSeparator/>
      </w:r>
    </w:p>
  </w:endnote>
  <w:endnote w:type="continuationNotice" w:id="1">
    <w:p w14:paraId="359E21C7" w14:textId="77777777" w:rsidR="007F43AF" w:rsidRDefault="007F43A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altName w:val="Leelawadee UI"/>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5892F" w14:textId="471D8648" w:rsidR="0057448E" w:rsidRDefault="0057448E">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sidR="008449B1">
      <w:rPr>
        <w:rStyle w:val="PageNumber"/>
        <w:noProof/>
        <w:cs/>
      </w:rPr>
      <w:t>1</w:t>
    </w:r>
    <w:r w:rsidR="00B63CA7" w:rsidRPr="00B63CA7">
      <w:rPr>
        <w:rStyle w:val="PageNumber"/>
        <w:lang w:val="en-US"/>
      </w:rPr>
      <w:t>1</w:t>
    </w:r>
    <w:r>
      <w:rPr>
        <w:rStyle w:val="PageNumber"/>
        <w:cs/>
      </w:rPr>
      <w:fldChar w:fldCharType="end"/>
    </w:r>
  </w:p>
  <w:p w14:paraId="651C97C7" w14:textId="77777777" w:rsidR="0057448E" w:rsidRDefault="005744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E0C2C" w14:textId="77777777" w:rsidR="00677D4F" w:rsidRPr="00677D4F" w:rsidRDefault="00677D4F"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s>
      <w:spacing w:line="340" w:lineRule="exact"/>
      <w:rPr>
        <w:rFonts w:ascii="Cordia New" w:eastAsia="Arial" w:hAnsi="Cordia New" w:cs="Cordia New"/>
        <w:sz w:val="26"/>
        <w:szCs w:val="26"/>
      </w:rPr>
    </w:pPr>
    <w:r w:rsidRPr="00677D4F">
      <w:rPr>
        <w:rFonts w:ascii="Cordia New" w:eastAsia="Arial" w:hAnsi="Cordia New" w:cs="Cordia New" w:hint="cs"/>
        <w:sz w:val="26"/>
        <w:szCs w:val="26"/>
      </w:rPr>
      <w:t>_______________________________________</w:t>
    </w:r>
    <w:r>
      <w:rPr>
        <w:rFonts w:ascii="Cordia New" w:eastAsia="Arial" w:hAnsi="Cordia New" w:cs="Cordia New"/>
        <w:sz w:val="26"/>
        <w:szCs w:val="26"/>
      </w:rPr>
      <w:t xml:space="preserve"> </w:t>
    </w:r>
    <w:r w:rsidRPr="00677D4F">
      <w:rPr>
        <w:rFonts w:ascii="Cordia New" w:eastAsia="Arial" w:hAnsi="Cordia New" w:cs="Cordia New"/>
        <w:sz w:val="26"/>
        <w:szCs w:val="26"/>
        <w:cs/>
      </w:rPr>
      <w:t>กรรมการ</w:t>
    </w:r>
    <w:r w:rsidRPr="00677D4F">
      <w:rPr>
        <w:rFonts w:ascii="Cordia New" w:eastAsia="Arial" w:hAnsi="Cordia New" w:cs="Cordia New"/>
        <w:sz w:val="26"/>
        <w:szCs w:val="26"/>
      </w:rPr>
      <w:tab/>
      <w:t xml:space="preserve"> </w:t>
    </w:r>
    <w:r w:rsidRPr="00677D4F">
      <w:rPr>
        <w:rFonts w:ascii="Cordia New" w:eastAsia="Arial" w:hAnsi="Cordia New" w:cs="Cordia New" w:hint="cs"/>
        <w:sz w:val="26"/>
        <w:szCs w:val="26"/>
      </w:rPr>
      <w:t>_______________________________________</w:t>
    </w:r>
    <w:r>
      <w:rPr>
        <w:rFonts w:ascii="Cordia New" w:eastAsia="Arial" w:hAnsi="Cordia New" w:cs="Cordia New"/>
        <w:sz w:val="26"/>
        <w:szCs w:val="26"/>
      </w:rPr>
      <w:t xml:space="preserve"> </w:t>
    </w:r>
    <w:r w:rsidRPr="00677D4F">
      <w:rPr>
        <w:rFonts w:ascii="Cordia New" w:eastAsia="Arial" w:hAnsi="Cordia New" w:cs="Cordia New"/>
        <w:sz w:val="26"/>
        <w:szCs w:val="26"/>
        <w:cs/>
      </w:rPr>
      <w:t>กรรมการ</w:t>
    </w:r>
  </w:p>
  <w:p w14:paraId="61D5DD55" w14:textId="77777777" w:rsidR="00677D4F" w:rsidRPr="00677D4F" w:rsidRDefault="00677D4F" w:rsidP="00B51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629"/>
        <w:tab w:val="center" w:pos="7020"/>
      </w:tabs>
      <w:spacing w:line="340" w:lineRule="exact"/>
      <w:rPr>
        <w:rFonts w:ascii="Cordia New" w:eastAsia="Arial" w:hAnsi="Cordia New" w:cs="Cordia New"/>
        <w:sz w:val="26"/>
        <w:szCs w:val="26"/>
      </w:rPr>
    </w:pPr>
    <w:r w:rsidRPr="00677D4F">
      <w:rPr>
        <w:rFonts w:ascii="Cordia New" w:eastAsia="Arial" w:hAnsi="Cordia New" w:cs="Cordia New"/>
        <w:sz w:val="26"/>
        <w:szCs w:val="26"/>
        <w:cs/>
      </w:rPr>
      <w:tab/>
    </w:r>
    <w:r w:rsidRPr="00677D4F">
      <w:rPr>
        <w:rFonts w:ascii="Cordia New" w:eastAsia="Arial" w:hAnsi="Cordia New" w:cs="Cordia New" w:hint="cs"/>
        <w:sz w:val="26"/>
        <w:szCs w:val="26"/>
        <w:cs/>
      </w:rPr>
      <w:t>(</w:t>
    </w:r>
    <w:r>
      <w:rPr>
        <w:rFonts w:ascii="Cordia New" w:eastAsia="Arial" w:hAnsi="Cordia New" w:cs="Cordia New"/>
        <w:sz w:val="26"/>
        <w:szCs w:val="26"/>
      </w:rPr>
      <w:t xml:space="preserve"> </w:t>
    </w:r>
    <w:r w:rsidRPr="00677D4F">
      <w:rPr>
        <w:rFonts w:ascii="Cordia New" w:eastAsia="Arial" w:hAnsi="Cordia New" w:cs="Cordia New"/>
        <w:sz w:val="26"/>
        <w:szCs w:val="26"/>
        <w:cs/>
      </w:rPr>
      <w:t>นายสมบัติ ลีสวัสดิ์ตระกูล</w:t>
    </w:r>
    <w:r>
      <w:rPr>
        <w:rFonts w:ascii="Cordia New" w:eastAsia="Arial" w:hAnsi="Cordia New" w:cs="Cordia New"/>
        <w:sz w:val="26"/>
        <w:szCs w:val="26"/>
      </w:rPr>
      <w:t xml:space="preserve"> </w:t>
    </w:r>
    <w:r w:rsidRPr="00677D4F">
      <w:rPr>
        <w:rFonts w:ascii="Cordia New" w:eastAsia="Arial" w:hAnsi="Cordia New" w:cs="Cordia New" w:hint="cs"/>
        <w:sz w:val="26"/>
        <w:szCs w:val="26"/>
        <w:cs/>
      </w:rPr>
      <w:t>)</w:t>
    </w:r>
    <w:r w:rsidRPr="00677D4F">
      <w:rPr>
        <w:rFonts w:ascii="Cordia New" w:eastAsia="Arial" w:hAnsi="Cordia New" w:cs="Cordia New"/>
        <w:sz w:val="26"/>
        <w:szCs w:val="26"/>
        <w:cs/>
      </w:rPr>
      <w:tab/>
    </w:r>
    <w:r w:rsidRPr="00677D4F">
      <w:rPr>
        <w:rFonts w:ascii="Cordia New" w:eastAsia="Arial" w:hAnsi="Cordia New" w:cs="Cordia New" w:hint="cs"/>
        <w:sz w:val="26"/>
        <w:szCs w:val="26"/>
        <w:cs/>
      </w:rPr>
      <w:t>(</w:t>
    </w:r>
    <w:r>
      <w:rPr>
        <w:rFonts w:ascii="Cordia New" w:eastAsia="Arial" w:hAnsi="Cordia New" w:cs="Cordia New"/>
        <w:sz w:val="26"/>
        <w:szCs w:val="26"/>
      </w:rPr>
      <w:t xml:space="preserve"> </w:t>
    </w:r>
    <w:r w:rsidRPr="00677D4F">
      <w:rPr>
        <w:rFonts w:ascii="Cordia New" w:eastAsia="Arial" w:hAnsi="Cordia New" w:cs="Cordia New"/>
        <w:sz w:val="26"/>
        <w:szCs w:val="26"/>
        <w:cs/>
      </w:rPr>
      <w:t>นายแสงรุ้ง นิติภาวะชน</w:t>
    </w:r>
    <w:r>
      <w:rPr>
        <w:rFonts w:ascii="Cordia New" w:eastAsia="Arial" w:hAnsi="Cordia New" w:cs="Cordia New"/>
        <w:sz w:val="26"/>
        <w:szCs w:val="26"/>
      </w:rPr>
      <w:t xml:space="preserve"> </w:t>
    </w:r>
    <w:r w:rsidRPr="00677D4F">
      <w:rPr>
        <w:rFonts w:ascii="Cordia New" w:eastAsia="Arial" w:hAnsi="Cordia New" w:cs="Cordia New" w:hint="cs"/>
        <w:sz w:val="26"/>
        <w:szCs w:val="26"/>
        <w:cs/>
      </w:rPr>
      <w:t>)</w:t>
    </w:r>
  </w:p>
  <w:p w14:paraId="6498EE8D" w14:textId="77777777" w:rsidR="0057448E" w:rsidRDefault="00677D4F" w:rsidP="00677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340" w:lineRule="exact"/>
      <w:jc w:val="right"/>
      <w:rPr>
        <w:lang w:val="nl-NL"/>
      </w:rPr>
    </w:pPr>
    <w:r w:rsidRPr="00677D4F">
      <w:rPr>
        <w:rFonts w:ascii="Cordia New" w:eastAsia="Arial" w:hAnsi="Cordia New" w:cs="Cordia New" w:hint="cs"/>
        <w:sz w:val="26"/>
        <w:szCs w:val="26"/>
      </w:rPr>
      <w:fldChar w:fldCharType="begin"/>
    </w:r>
    <w:r w:rsidRPr="00677D4F">
      <w:rPr>
        <w:rFonts w:ascii="Cordia New" w:eastAsia="Arial" w:hAnsi="Cordia New" w:cs="Cordia New" w:hint="cs"/>
        <w:sz w:val="26"/>
        <w:szCs w:val="26"/>
      </w:rPr>
      <w:instrText xml:space="preserve"> PAGE   \* MERGEFORMAT </w:instrText>
    </w:r>
    <w:r w:rsidRPr="00677D4F">
      <w:rPr>
        <w:rFonts w:ascii="Cordia New" w:eastAsia="Arial" w:hAnsi="Cordia New" w:cs="Cordia New" w:hint="cs"/>
        <w:sz w:val="26"/>
        <w:szCs w:val="26"/>
      </w:rPr>
      <w:fldChar w:fldCharType="separate"/>
    </w:r>
    <w:r w:rsidRPr="00677D4F">
      <w:rPr>
        <w:rFonts w:ascii="Cordia New" w:eastAsia="Arial" w:hAnsi="Cordia New" w:cs="Cordia New"/>
        <w:sz w:val="26"/>
        <w:szCs w:val="26"/>
      </w:rPr>
      <w:t>7</w:t>
    </w:r>
    <w:r w:rsidRPr="00677D4F">
      <w:rPr>
        <w:rFonts w:ascii="Cordia New" w:eastAsia="Arial" w:hAnsi="Cordia New" w:cs="Cordia New" w:hint="cs"/>
        <w:noProof/>
        <w:sz w:val="26"/>
        <w:szCs w:val="2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1269D" w14:textId="7D8661FA" w:rsidR="0057448E" w:rsidRDefault="0057448E">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sidRPr="00D57D85">
      <w:rPr>
        <w:rStyle w:val="PageNumber"/>
        <w:rFonts w:ascii="Cordia New" w:hAnsi="Cordia New" w:cs="Cordia New"/>
        <w:noProof/>
        <w:sz w:val="28"/>
        <w:szCs w:val="28"/>
        <w:lang w:val="en-GB"/>
      </w:rPr>
      <w:t>20</w:t>
    </w:r>
    <w:r>
      <w:rPr>
        <w:rStyle w:val="PageNumber"/>
        <w:rFonts w:ascii="Cordia New" w:hAnsi="Cordia New" w:cs="Cordia New"/>
        <w:sz w:val="28"/>
        <w:szCs w:val="28"/>
      </w:rPr>
      <w:fldChar w:fldCharType="end"/>
    </w:r>
  </w:p>
  <w:p w14:paraId="53E303A4" w14:textId="77777777" w:rsidR="0057448E" w:rsidRDefault="0057448E">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43736" w14:textId="77777777" w:rsidR="00350BFC" w:rsidRPr="00677D4F" w:rsidRDefault="00350BFC" w:rsidP="0035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0"/>
      </w:tabs>
      <w:spacing w:line="340" w:lineRule="exact"/>
      <w:rPr>
        <w:rFonts w:ascii="Cordia New" w:eastAsia="Arial" w:hAnsi="Cordia New" w:cs="Cordia New"/>
        <w:sz w:val="26"/>
        <w:szCs w:val="26"/>
      </w:rPr>
    </w:pPr>
    <w:r w:rsidRPr="00677D4F">
      <w:rPr>
        <w:rFonts w:ascii="Cordia New" w:eastAsia="Arial" w:hAnsi="Cordia New" w:cs="Cordia New" w:hint="cs"/>
        <w:sz w:val="26"/>
        <w:szCs w:val="26"/>
      </w:rPr>
      <w:t>_______________________________________</w:t>
    </w:r>
    <w:r>
      <w:rPr>
        <w:rFonts w:ascii="Cordia New" w:eastAsia="Arial" w:hAnsi="Cordia New" w:cs="Cordia New"/>
        <w:sz w:val="26"/>
        <w:szCs w:val="26"/>
      </w:rPr>
      <w:t xml:space="preserve"> </w:t>
    </w:r>
    <w:r w:rsidRPr="00677D4F">
      <w:rPr>
        <w:rFonts w:ascii="Cordia New" w:eastAsia="Arial" w:hAnsi="Cordia New" w:cs="Cordia New"/>
        <w:sz w:val="26"/>
        <w:szCs w:val="26"/>
        <w:cs/>
      </w:rPr>
      <w:t>กรรมการ</w:t>
    </w:r>
    <w:r w:rsidRPr="00677D4F">
      <w:rPr>
        <w:rFonts w:ascii="Cordia New" w:eastAsia="Arial" w:hAnsi="Cordia New" w:cs="Cordia New"/>
        <w:sz w:val="26"/>
        <w:szCs w:val="26"/>
      </w:rPr>
      <w:tab/>
      <w:t xml:space="preserve"> </w:t>
    </w:r>
    <w:r w:rsidRPr="00677D4F">
      <w:rPr>
        <w:rFonts w:ascii="Cordia New" w:eastAsia="Arial" w:hAnsi="Cordia New" w:cs="Cordia New" w:hint="cs"/>
        <w:sz w:val="26"/>
        <w:szCs w:val="26"/>
      </w:rPr>
      <w:t>_______________________________________</w:t>
    </w:r>
    <w:r>
      <w:rPr>
        <w:rFonts w:ascii="Cordia New" w:eastAsia="Arial" w:hAnsi="Cordia New" w:cs="Cordia New"/>
        <w:sz w:val="26"/>
        <w:szCs w:val="26"/>
      </w:rPr>
      <w:t xml:space="preserve"> </w:t>
    </w:r>
    <w:r w:rsidRPr="00677D4F">
      <w:rPr>
        <w:rFonts w:ascii="Cordia New" w:eastAsia="Arial" w:hAnsi="Cordia New" w:cs="Cordia New"/>
        <w:sz w:val="26"/>
        <w:szCs w:val="26"/>
        <w:cs/>
      </w:rPr>
      <w:t>กรรมการ</w:t>
    </w:r>
  </w:p>
  <w:p w14:paraId="6F56D168" w14:textId="77777777" w:rsidR="00350BFC" w:rsidRPr="00677D4F" w:rsidRDefault="00350BFC" w:rsidP="0035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629"/>
        <w:tab w:val="center" w:pos="11520"/>
      </w:tabs>
      <w:spacing w:line="340" w:lineRule="exact"/>
      <w:rPr>
        <w:rFonts w:ascii="Cordia New" w:eastAsia="Arial" w:hAnsi="Cordia New" w:cs="Cordia New"/>
        <w:sz w:val="26"/>
        <w:szCs w:val="26"/>
      </w:rPr>
    </w:pPr>
    <w:r w:rsidRPr="00677D4F">
      <w:rPr>
        <w:rFonts w:ascii="Cordia New" w:eastAsia="Arial" w:hAnsi="Cordia New" w:cs="Cordia New"/>
        <w:sz w:val="26"/>
        <w:szCs w:val="26"/>
        <w:cs/>
      </w:rPr>
      <w:tab/>
    </w:r>
    <w:r w:rsidRPr="00677D4F">
      <w:rPr>
        <w:rFonts w:ascii="Cordia New" w:eastAsia="Arial" w:hAnsi="Cordia New" w:cs="Cordia New" w:hint="cs"/>
        <w:sz w:val="26"/>
        <w:szCs w:val="26"/>
        <w:cs/>
      </w:rPr>
      <w:t>(</w:t>
    </w:r>
    <w:r>
      <w:rPr>
        <w:rFonts w:ascii="Cordia New" w:eastAsia="Arial" w:hAnsi="Cordia New" w:cs="Cordia New"/>
        <w:sz w:val="26"/>
        <w:szCs w:val="26"/>
      </w:rPr>
      <w:t xml:space="preserve"> </w:t>
    </w:r>
    <w:r w:rsidRPr="00677D4F">
      <w:rPr>
        <w:rFonts w:ascii="Cordia New" w:eastAsia="Arial" w:hAnsi="Cordia New" w:cs="Cordia New"/>
        <w:sz w:val="26"/>
        <w:szCs w:val="26"/>
        <w:cs/>
      </w:rPr>
      <w:t>นายสมบัติ ลีสวัสดิ์ตระกูล</w:t>
    </w:r>
    <w:r>
      <w:rPr>
        <w:rFonts w:ascii="Cordia New" w:eastAsia="Arial" w:hAnsi="Cordia New" w:cs="Cordia New"/>
        <w:sz w:val="26"/>
        <w:szCs w:val="26"/>
      </w:rPr>
      <w:t xml:space="preserve"> </w:t>
    </w:r>
    <w:r w:rsidRPr="00677D4F">
      <w:rPr>
        <w:rFonts w:ascii="Cordia New" w:eastAsia="Arial" w:hAnsi="Cordia New" w:cs="Cordia New" w:hint="cs"/>
        <w:sz w:val="26"/>
        <w:szCs w:val="26"/>
        <w:cs/>
      </w:rPr>
      <w:t>)</w:t>
    </w:r>
    <w:r w:rsidRPr="00677D4F">
      <w:rPr>
        <w:rFonts w:ascii="Cordia New" w:eastAsia="Arial" w:hAnsi="Cordia New" w:cs="Cordia New"/>
        <w:sz w:val="26"/>
        <w:szCs w:val="26"/>
        <w:cs/>
      </w:rPr>
      <w:tab/>
    </w:r>
    <w:r w:rsidRPr="00677D4F">
      <w:rPr>
        <w:rFonts w:ascii="Cordia New" w:eastAsia="Arial" w:hAnsi="Cordia New" w:cs="Cordia New" w:hint="cs"/>
        <w:sz w:val="26"/>
        <w:szCs w:val="26"/>
        <w:cs/>
      </w:rPr>
      <w:t>(</w:t>
    </w:r>
    <w:r>
      <w:rPr>
        <w:rFonts w:ascii="Cordia New" w:eastAsia="Arial" w:hAnsi="Cordia New" w:cs="Cordia New"/>
        <w:sz w:val="26"/>
        <w:szCs w:val="26"/>
      </w:rPr>
      <w:t xml:space="preserve"> </w:t>
    </w:r>
    <w:r w:rsidRPr="00677D4F">
      <w:rPr>
        <w:rFonts w:ascii="Cordia New" w:eastAsia="Arial" w:hAnsi="Cordia New" w:cs="Cordia New"/>
        <w:sz w:val="26"/>
        <w:szCs w:val="26"/>
        <w:cs/>
      </w:rPr>
      <w:t>นายแสงรุ้ง นิติภาวะชน</w:t>
    </w:r>
    <w:r>
      <w:rPr>
        <w:rFonts w:ascii="Cordia New" w:eastAsia="Arial" w:hAnsi="Cordia New" w:cs="Cordia New"/>
        <w:sz w:val="26"/>
        <w:szCs w:val="26"/>
      </w:rPr>
      <w:t xml:space="preserve"> </w:t>
    </w:r>
    <w:r w:rsidRPr="00677D4F">
      <w:rPr>
        <w:rFonts w:ascii="Cordia New" w:eastAsia="Arial" w:hAnsi="Cordia New" w:cs="Cordia New" w:hint="cs"/>
        <w:sz w:val="26"/>
        <w:szCs w:val="26"/>
        <w:cs/>
      </w:rPr>
      <w:t>)</w:t>
    </w:r>
  </w:p>
  <w:p w14:paraId="70AC64DC" w14:textId="77777777" w:rsidR="00350BFC" w:rsidRDefault="00350BFC" w:rsidP="00677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340" w:lineRule="exact"/>
      <w:jc w:val="right"/>
      <w:rPr>
        <w:lang w:val="nl-NL"/>
      </w:rPr>
    </w:pPr>
    <w:r w:rsidRPr="00677D4F">
      <w:rPr>
        <w:rFonts w:ascii="Cordia New" w:eastAsia="Arial" w:hAnsi="Cordia New" w:cs="Cordia New" w:hint="cs"/>
        <w:sz w:val="26"/>
        <w:szCs w:val="26"/>
      </w:rPr>
      <w:fldChar w:fldCharType="begin"/>
    </w:r>
    <w:r w:rsidRPr="00677D4F">
      <w:rPr>
        <w:rFonts w:ascii="Cordia New" w:eastAsia="Arial" w:hAnsi="Cordia New" w:cs="Cordia New" w:hint="cs"/>
        <w:sz w:val="26"/>
        <w:szCs w:val="26"/>
      </w:rPr>
      <w:instrText xml:space="preserve"> PAGE   \* MERGEFORMAT </w:instrText>
    </w:r>
    <w:r w:rsidRPr="00677D4F">
      <w:rPr>
        <w:rFonts w:ascii="Cordia New" w:eastAsia="Arial" w:hAnsi="Cordia New" w:cs="Cordia New" w:hint="cs"/>
        <w:sz w:val="26"/>
        <w:szCs w:val="26"/>
      </w:rPr>
      <w:fldChar w:fldCharType="separate"/>
    </w:r>
    <w:r w:rsidRPr="00677D4F">
      <w:rPr>
        <w:rFonts w:ascii="Cordia New" w:eastAsia="Arial" w:hAnsi="Cordia New" w:cs="Cordia New"/>
        <w:sz w:val="26"/>
        <w:szCs w:val="26"/>
      </w:rPr>
      <w:t>7</w:t>
    </w:r>
    <w:r w:rsidRPr="00677D4F">
      <w:rPr>
        <w:rFonts w:ascii="Cordia New" w:eastAsia="Arial" w:hAnsi="Cordia New" w:cs="Cordia New" w:hint="cs"/>
        <w:noProof/>
        <w:sz w:val="26"/>
        <w:szCs w:val="2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B3292" w14:textId="77777777" w:rsidR="00677D4F" w:rsidRPr="00677D4F" w:rsidRDefault="00677D4F"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s>
      <w:spacing w:line="340" w:lineRule="exact"/>
      <w:rPr>
        <w:rFonts w:ascii="Cordia New" w:eastAsia="Arial" w:hAnsi="Cordia New" w:cs="Cordia New"/>
        <w:sz w:val="26"/>
        <w:szCs w:val="26"/>
      </w:rPr>
    </w:pPr>
    <w:r w:rsidRPr="00677D4F">
      <w:rPr>
        <w:rFonts w:ascii="Cordia New" w:eastAsia="Arial" w:hAnsi="Cordia New" w:cs="Cordia New" w:hint="cs"/>
        <w:sz w:val="26"/>
        <w:szCs w:val="26"/>
      </w:rPr>
      <w:t>_______________________________________</w:t>
    </w:r>
    <w:r>
      <w:rPr>
        <w:rFonts w:ascii="Cordia New" w:eastAsia="Arial" w:hAnsi="Cordia New" w:cs="Cordia New"/>
        <w:sz w:val="26"/>
        <w:szCs w:val="26"/>
      </w:rPr>
      <w:t xml:space="preserve"> </w:t>
    </w:r>
    <w:r w:rsidRPr="00677D4F">
      <w:rPr>
        <w:rFonts w:ascii="Cordia New" w:eastAsia="Arial" w:hAnsi="Cordia New" w:cs="Cordia New"/>
        <w:sz w:val="26"/>
        <w:szCs w:val="26"/>
        <w:cs/>
      </w:rPr>
      <w:t>กรรมการ</w:t>
    </w:r>
    <w:r w:rsidRPr="00677D4F">
      <w:rPr>
        <w:rFonts w:ascii="Cordia New" w:eastAsia="Arial" w:hAnsi="Cordia New" w:cs="Cordia New"/>
        <w:sz w:val="26"/>
        <w:szCs w:val="26"/>
      </w:rPr>
      <w:tab/>
      <w:t xml:space="preserve"> </w:t>
    </w:r>
    <w:r w:rsidRPr="00677D4F">
      <w:rPr>
        <w:rFonts w:ascii="Cordia New" w:eastAsia="Arial" w:hAnsi="Cordia New" w:cs="Cordia New" w:hint="cs"/>
        <w:sz w:val="26"/>
        <w:szCs w:val="26"/>
      </w:rPr>
      <w:t>_______________________________________</w:t>
    </w:r>
    <w:r>
      <w:rPr>
        <w:rFonts w:ascii="Cordia New" w:eastAsia="Arial" w:hAnsi="Cordia New" w:cs="Cordia New"/>
        <w:sz w:val="26"/>
        <w:szCs w:val="26"/>
      </w:rPr>
      <w:t xml:space="preserve"> </w:t>
    </w:r>
    <w:r w:rsidRPr="00677D4F">
      <w:rPr>
        <w:rFonts w:ascii="Cordia New" w:eastAsia="Arial" w:hAnsi="Cordia New" w:cs="Cordia New"/>
        <w:sz w:val="26"/>
        <w:szCs w:val="26"/>
        <w:cs/>
      </w:rPr>
      <w:t>กรรมการ</w:t>
    </w:r>
  </w:p>
  <w:p w14:paraId="427FAEDB" w14:textId="77777777" w:rsidR="00677D4F" w:rsidRPr="00677D4F" w:rsidRDefault="00677D4F" w:rsidP="00B51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629"/>
        <w:tab w:val="center" w:pos="7020"/>
      </w:tabs>
      <w:spacing w:line="340" w:lineRule="exact"/>
      <w:rPr>
        <w:rFonts w:ascii="Cordia New" w:eastAsia="Arial" w:hAnsi="Cordia New" w:cs="Cordia New"/>
        <w:sz w:val="26"/>
        <w:szCs w:val="26"/>
      </w:rPr>
    </w:pPr>
    <w:r w:rsidRPr="00677D4F">
      <w:rPr>
        <w:rFonts w:ascii="Cordia New" w:eastAsia="Arial" w:hAnsi="Cordia New" w:cs="Cordia New"/>
        <w:sz w:val="26"/>
        <w:szCs w:val="26"/>
        <w:cs/>
      </w:rPr>
      <w:tab/>
    </w:r>
    <w:r w:rsidRPr="00677D4F">
      <w:rPr>
        <w:rFonts w:ascii="Cordia New" w:eastAsia="Arial" w:hAnsi="Cordia New" w:cs="Cordia New" w:hint="cs"/>
        <w:sz w:val="26"/>
        <w:szCs w:val="26"/>
        <w:cs/>
      </w:rPr>
      <w:t>(</w:t>
    </w:r>
    <w:r>
      <w:rPr>
        <w:rFonts w:ascii="Cordia New" w:eastAsia="Arial" w:hAnsi="Cordia New" w:cs="Cordia New"/>
        <w:sz w:val="26"/>
        <w:szCs w:val="26"/>
      </w:rPr>
      <w:t xml:space="preserve"> </w:t>
    </w:r>
    <w:r w:rsidRPr="00677D4F">
      <w:rPr>
        <w:rFonts w:ascii="Cordia New" w:eastAsia="Arial" w:hAnsi="Cordia New" w:cs="Cordia New"/>
        <w:sz w:val="26"/>
        <w:szCs w:val="26"/>
        <w:cs/>
      </w:rPr>
      <w:t>นายสมบัติ ลีสวัสดิ์ตระกูล</w:t>
    </w:r>
    <w:r>
      <w:rPr>
        <w:rFonts w:ascii="Cordia New" w:eastAsia="Arial" w:hAnsi="Cordia New" w:cs="Cordia New"/>
        <w:sz w:val="26"/>
        <w:szCs w:val="26"/>
      </w:rPr>
      <w:t xml:space="preserve"> </w:t>
    </w:r>
    <w:r w:rsidRPr="00677D4F">
      <w:rPr>
        <w:rFonts w:ascii="Cordia New" w:eastAsia="Arial" w:hAnsi="Cordia New" w:cs="Cordia New" w:hint="cs"/>
        <w:sz w:val="26"/>
        <w:szCs w:val="26"/>
        <w:cs/>
      </w:rPr>
      <w:t>)</w:t>
    </w:r>
    <w:r w:rsidRPr="00677D4F">
      <w:rPr>
        <w:rFonts w:ascii="Cordia New" w:eastAsia="Arial" w:hAnsi="Cordia New" w:cs="Cordia New"/>
        <w:sz w:val="26"/>
        <w:szCs w:val="26"/>
        <w:cs/>
      </w:rPr>
      <w:tab/>
    </w:r>
    <w:r w:rsidRPr="00677D4F">
      <w:rPr>
        <w:rFonts w:ascii="Cordia New" w:eastAsia="Arial" w:hAnsi="Cordia New" w:cs="Cordia New" w:hint="cs"/>
        <w:sz w:val="26"/>
        <w:szCs w:val="26"/>
        <w:cs/>
      </w:rPr>
      <w:t>(</w:t>
    </w:r>
    <w:r>
      <w:rPr>
        <w:rFonts w:ascii="Cordia New" w:eastAsia="Arial" w:hAnsi="Cordia New" w:cs="Cordia New"/>
        <w:sz w:val="26"/>
        <w:szCs w:val="26"/>
      </w:rPr>
      <w:t xml:space="preserve"> </w:t>
    </w:r>
    <w:r w:rsidRPr="00677D4F">
      <w:rPr>
        <w:rFonts w:ascii="Cordia New" w:eastAsia="Arial" w:hAnsi="Cordia New" w:cs="Cordia New"/>
        <w:sz w:val="26"/>
        <w:szCs w:val="26"/>
        <w:cs/>
      </w:rPr>
      <w:t>นายแสงรุ้ง นิติภาวะชน</w:t>
    </w:r>
    <w:r>
      <w:rPr>
        <w:rFonts w:ascii="Cordia New" w:eastAsia="Arial" w:hAnsi="Cordia New" w:cs="Cordia New"/>
        <w:sz w:val="26"/>
        <w:szCs w:val="26"/>
      </w:rPr>
      <w:t xml:space="preserve"> </w:t>
    </w:r>
    <w:r w:rsidRPr="00677D4F">
      <w:rPr>
        <w:rFonts w:ascii="Cordia New" w:eastAsia="Arial" w:hAnsi="Cordia New" w:cs="Cordia New" w:hint="cs"/>
        <w:sz w:val="26"/>
        <w:szCs w:val="26"/>
        <w:cs/>
      </w:rPr>
      <w:t>)</w:t>
    </w:r>
  </w:p>
  <w:p w14:paraId="3763DAA8" w14:textId="77777777" w:rsidR="0057448E" w:rsidRDefault="00677D4F" w:rsidP="00677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340" w:lineRule="exact"/>
      <w:jc w:val="right"/>
      <w:rPr>
        <w:lang w:val="nl-NL"/>
      </w:rPr>
    </w:pPr>
    <w:r w:rsidRPr="00677D4F">
      <w:rPr>
        <w:rFonts w:ascii="Cordia New" w:eastAsia="Arial" w:hAnsi="Cordia New" w:cs="Cordia New" w:hint="cs"/>
        <w:sz w:val="26"/>
        <w:szCs w:val="26"/>
      </w:rPr>
      <w:fldChar w:fldCharType="begin"/>
    </w:r>
    <w:r w:rsidRPr="00677D4F">
      <w:rPr>
        <w:rFonts w:ascii="Cordia New" w:eastAsia="Arial" w:hAnsi="Cordia New" w:cs="Cordia New" w:hint="cs"/>
        <w:sz w:val="26"/>
        <w:szCs w:val="26"/>
      </w:rPr>
      <w:instrText xml:space="preserve"> PAGE   \* MERGEFORMAT </w:instrText>
    </w:r>
    <w:r w:rsidRPr="00677D4F">
      <w:rPr>
        <w:rFonts w:ascii="Cordia New" w:eastAsia="Arial" w:hAnsi="Cordia New" w:cs="Cordia New" w:hint="cs"/>
        <w:sz w:val="26"/>
        <w:szCs w:val="26"/>
      </w:rPr>
      <w:fldChar w:fldCharType="separate"/>
    </w:r>
    <w:r w:rsidRPr="00677D4F">
      <w:rPr>
        <w:rFonts w:ascii="Cordia New" w:eastAsia="Arial" w:hAnsi="Cordia New" w:cs="Cordia New"/>
        <w:sz w:val="26"/>
        <w:szCs w:val="26"/>
      </w:rPr>
      <w:t>7</w:t>
    </w:r>
    <w:r w:rsidRPr="00677D4F">
      <w:rPr>
        <w:rFonts w:ascii="Cordia New" w:eastAsia="Arial" w:hAnsi="Cordia New" w:cs="Cordia New" w:hint="cs"/>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A1BA9" w14:textId="77777777" w:rsidR="007F43AF" w:rsidRDefault="007F43AF">
      <w:r>
        <w:separator/>
      </w:r>
    </w:p>
  </w:footnote>
  <w:footnote w:type="continuationSeparator" w:id="0">
    <w:p w14:paraId="345A9153" w14:textId="77777777" w:rsidR="007F43AF" w:rsidRDefault="007F43AF">
      <w:r>
        <w:continuationSeparator/>
      </w:r>
    </w:p>
  </w:footnote>
  <w:footnote w:type="continuationNotice" w:id="1">
    <w:p w14:paraId="5C331681" w14:textId="77777777" w:rsidR="007F43AF" w:rsidRDefault="007F43A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F21C1" w14:textId="129DF36A" w:rsidR="00167905" w:rsidRPr="00EF48EF" w:rsidRDefault="00167905" w:rsidP="00741EFF">
    <w:pPr>
      <w:pStyle w:val="a"/>
      <w:pBdr>
        <w:bottom w:val="single" w:sz="8" w:space="1" w:color="auto"/>
      </w:pBdr>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Cordia New" w:hAnsi="Cordia New" w:cs="Cordia New"/>
        <w:b/>
        <w:bCs/>
        <w:sz w:val="26"/>
        <w:szCs w:val="26"/>
        <w:lang w:val="en-US"/>
      </w:rPr>
    </w:pPr>
    <w:r w:rsidRPr="00EF48EF">
      <w:rPr>
        <w:rFonts w:ascii="Cordia New" w:hAnsi="Cordia New" w:cs="Cordia New" w:hint="cs"/>
        <w:b/>
        <w:bCs/>
        <w:sz w:val="26"/>
        <w:szCs w:val="26"/>
        <w:cs/>
        <w:lang w:val="en-GB"/>
      </w:rPr>
      <w:t xml:space="preserve">บริษัท </w:t>
    </w:r>
    <w:r w:rsidR="00ED29DD">
      <w:rPr>
        <w:rFonts w:ascii="Cordia New" w:hAnsi="Cordia New" w:cs="Cordia New"/>
        <w:b/>
        <w:bCs/>
        <w:sz w:val="26"/>
        <w:szCs w:val="26"/>
        <w:lang w:val="en-GB"/>
      </w:rPr>
      <w:t>2</w:t>
    </w:r>
    <w:r w:rsidRPr="00EF48EF">
      <w:rPr>
        <w:rFonts w:ascii="Cordia New" w:hAnsi="Cordia New" w:cs="Cordia New" w:hint="cs"/>
        <w:b/>
        <w:bCs/>
        <w:sz w:val="26"/>
        <w:szCs w:val="26"/>
        <w:cs/>
      </w:rPr>
      <w:t xml:space="preserve"> เอส เมท</w:t>
    </w:r>
    <w:proofErr w:type="spellStart"/>
    <w:r w:rsidRPr="00EF48EF">
      <w:rPr>
        <w:rFonts w:ascii="Cordia New" w:hAnsi="Cordia New" w:cs="Cordia New" w:hint="cs"/>
        <w:b/>
        <w:bCs/>
        <w:sz w:val="26"/>
        <w:szCs w:val="26"/>
        <w:cs/>
      </w:rPr>
      <w:t>ัล</w:t>
    </w:r>
    <w:proofErr w:type="spellEnd"/>
    <w:r w:rsidRPr="00EF48EF">
      <w:rPr>
        <w:rFonts w:ascii="Cordia New" w:hAnsi="Cordia New" w:cs="Cordia New" w:hint="cs"/>
        <w:b/>
        <w:bCs/>
        <w:sz w:val="26"/>
        <w:szCs w:val="26"/>
        <w:cs/>
        <w:lang w:val="en-GB"/>
      </w:rPr>
      <w:t xml:space="preserve"> จำกัด </w:t>
    </w:r>
    <w:r w:rsidRPr="00EF48EF">
      <w:rPr>
        <w:rFonts w:ascii="Cordia New" w:hAnsi="Cordia New" w:cs="Cordia New" w:hint="cs"/>
        <w:b/>
        <w:bCs/>
        <w:sz w:val="26"/>
        <w:szCs w:val="26"/>
        <w:lang w:val="en-GB"/>
      </w:rPr>
      <w:t>(</w:t>
    </w:r>
    <w:r w:rsidRPr="00EF48EF">
      <w:rPr>
        <w:rFonts w:ascii="Cordia New" w:hAnsi="Cordia New" w:cs="Cordia New" w:hint="cs"/>
        <w:b/>
        <w:bCs/>
        <w:sz w:val="26"/>
        <w:szCs w:val="26"/>
        <w:cs/>
        <w:lang w:val="en-GB"/>
      </w:rPr>
      <w:t>มหาชน</w:t>
    </w:r>
    <w:r w:rsidRPr="00EF48EF">
      <w:rPr>
        <w:rFonts w:ascii="Cordia New" w:hAnsi="Cordia New" w:cs="Cordia New" w:hint="cs"/>
        <w:b/>
        <w:bCs/>
        <w:sz w:val="26"/>
        <w:szCs w:val="26"/>
        <w:lang w:val="en-GB"/>
      </w:rPr>
      <w:t xml:space="preserve">) </w:t>
    </w:r>
  </w:p>
  <w:p w14:paraId="16CCD2D3" w14:textId="46C383B9" w:rsidR="008C7496" w:rsidRPr="00EF48EF" w:rsidRDefault="00167905" w:rsidP="00741EFF">
    <w:pPr>
      <w:pStyle w:val="Header"/>
      <w:pBdr>
        <w:bottom w:val="single" w:sz="8" w:space="1" w:color="auto"/>
      </w:pBdr>
      <w:spacing w:line="240" w:lineRule="auto"/>
      <w:jc w:val="center"/>
      <w:rPr>
        <w:rFonts w:ascii="Cordia New" w:hAnsi="Cordia New" w:cs="Cordia New"/>
        <w:sz w:val="26"/>
        <w:szCs w:val="26"/>
      </w:rPr>
    </w:pPr>
    <w:r w:rsidRPr="00EF48EF">
      <w:rPr>
        <w:rFonts w:ascii="Cordia New" w:hAnsi="Cordia New" w:cs="Cordia New" w:hint="cs"/>
        <w:b/>
        <w:bCs/>
        <w:sz w:val="26"/>
        <w:szCs w:val="26"/>
        <w:cs/>
      </w:rPr>
      <w:t>หมายเหตุประกอบ</w:t>
    </w:r>
    <w:r w:rsidR="00645155" w:rsidRPr="00EF48EF">
      <w:rPr>
        <w:rFonts w:ascii="Cordia New" w:hAnsi="Cordia New" w:cs="Cordia New" w:hint="cs"/>
        <w:b/>
        <w:bCs/>
        <w:sz w:val="26"/>
        <w:szCs w:val="26"/>
        <w:cs/>
      </w:rPr>
      <w:t>ข้อมูลทาง</w:t>
    </w:r>
    <w:r w:rsidRPr="00EF48EF">
      <w:rPr>
        <w:rFonts w:ascii="Cordia New" w:hAnsi="Cordia New" w:cs="Cordia New" w:hint="cs"/>
        <w:b/>
        <w:bCs/>
        <w:sz w:val="26"/>
        <w:szCs w:val="26"/>
        <w:cs/>
      </w:rPr>
      <w:t>การเงินระหว่างกาล</w:t>
    </w:r>
    <w:r w:rsidRPr="00EF48EF">
      <w:rPr>
        <w:rFonts w:ascii="Cordia New" w:hAnsi="Cordia New" w:cs="Cordia New" w:hint="cs"/>
        <w:b/>
        <w:bCs/>
        <w:sz w:val="26"/>
        <w:szCs w:val="26"/>
        <w:cs/>
        <w:lang w:val="en-GB"/>
      </w:rPr>
      <w:t>แบบย่อ</w:t>
    </w:r>
    <w:r w:rsidR="008C7496" w:rsidRPr="00EF48EF">
      <w:rPr>
        <w:rFonts w:ascii="Cordia New" w:hAnsi="Cordia New" w:cs="Cordia New" w:hint="cs"/>
        <w:b/>
        <w:bCs/>
        <w:sz w:val="26"/>
        <w:szCs w:val="26"/>
        <w:lang w:val="en-GB"/>
      </w:rPr>
      <w:t xml:space="preserve"> </w:t>
    </w:r>
  </w:p>
  <w:p w14:paraId="4CA0EA59" w14:textId="3754DEB4" w:rsidR="00167905" w:rsidRDefault="00280753" w:rsidP="00741EFF">
    <w:pPr>
      <w:pStyle w:val="Header"/>
      <w:pBdr>
        <w:bottom w:val="single" w:sz="8" w:space="1" w:color="auto"/>
      </w:pBdr>
      <w:spacing w:line="240" w:lineRule="auto"/>
      <w:jc w:val="center"/>
      <w:rPr>
        <w:rFonts w:ascii="Cordia New" w:hAnsi="Cordia New" w:cs="Cordia New"/>
        <w:b/>
        <w:bCs/>
        <w:sz w:val="26"/>
        <w:szCs w:val="26"/>
      </w:rPr>
    </w:pPr>
    <w:r w:rsidRPr="00EF48EF">
      <w:rPr>
        <w:rFonts w:ascii="Cordia New" w:hAnsi="Cordia New" w:cs="Cordia New" w:hint="cs"/>
        <w:b/>
        <w:bCs/>
        <w:sz w:val="26"/>
        <w:szCs w:val="26"/>
        <w:cs/>
      </w:rPr>
      <w:t xml:space="preserve">สำหรับงวดสามเดือนสิ้นสุดวันที่ </w:t>
    </w:r>
    <w:r w:rsidRPr="00EF48EF">
      <w:rPr>
        <w:rFonts w:ascii="Cordia New" w:hAnsi="Cordia New" w:cs="Cordia New" w:hint="cs"/>
        <w:b/>
        <w:bCs/>
        <w:sz w:val="26"/>
        <w:szCs w:val="26"/>
      </w:rPr>
      <w:t xml:space="preserve">31 </w:t>
    </w:r>
    <w:r w:rsidRPr="00EF48EF">
      <w:rPr>
        <w:rFonts w:ascii="Cordia New" w:hAnsi="Cordia New" w:cs="Cordia New" w:hint="cs"/>
        <w:b/>
        <w:bCs/>
        <w:sz w:val="26"/>
        <w:szCs w:val="26"/>
        <w:cs/>
      </w:rPr>
      <w:t>มีนาคม</w:t>
    </w:r>
    <w:r>
      <w:rPr>
        <w:rFonts w:ascii="Cordia New" w:hAnsi="Cordia New" w:cs="Cordia New"/>
        <w:b/>
        <w:bCs/>
        <w:sz w:val="26"/>
        <w:szCs w:val="26"/>
      </w:rPr>
      <w:t xml:space="preserve"> 2569</w:t>
    </w:r>
    <w:r w:rsidR="00252B6E">
      <w:rPr>
        <w:rFonts w:ascii="Cordia New" w:hAnsi="Cordia New" w:cs="Cordia New"/>
        <w:b/>
        <w:bCs/>
        <w:sz w:val="26"/>
        <w:szCs w:val="26"/>
      </w:rPr>
      <w:t xml:space="preserve"> </w:t>
    </w:r>
    <w:r w:rsidR="00252B6E" w:rsidRPr="00EA69AB">
      <w:rPr>
        <w:rFonts w:ascii="Cordia New" w:eastAsia="SimSun" w:hAnsi="Cordia New" w:cs="Cordia New"/>
        <w:b/>
        <w:bCs/>
        <w:sz w:val="26"/>
        <w:szCs w:val="26"/>
      </w:rPr>
      <w:t>(</w:t>
    </w:r>
    <w:r w:rsidR="00252B6E" w:rsidRPr="00EA69AB">
      <w:rPr>
        <w:rFonts w:ascii="Cordia New" w:eastAsia="SimSun" w:hAnsi="Cordia New" w:cs="Cordia New"/>
        <w:b/>
        <w:bCs/>
        <w:sz w:val="26"/>
        <w:szCs w:val="26"/>
        <w:cs/>
      </w:rPr>
      <w:t>ยังไม่ได้ตรวจสอบ แต่สอบทานแล้ว)</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83"/>
        </w:tabs>
        <w:ind w:left="1483"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BD22456"/>
    <w:multiLevelType w:val="hybridMultilevel"/>
    <w:tmpl w:val="083C45D4"/>
    <w:lvl w:ilvl="0" w:tplc="500EAF2C">
      <w:start w:val="1"/>
      <w:numFmt w:val="decimal"/>
      <w:lvlText w:val="%1."/>
      <w:lvlJc w:val="left"/>
      <w:pPr>
        <w:tabs>
          <w:tab w:val="num" w:pos="360"/>
        </w:tabs>
        <w:ind w:left="360" w:hanging="360"/>
      </w:pPr>
      <w:rPr>
        <w:rFonts w:cs="Times New Roman" w:hint="default"/>
        <w:b/>
        <w:bCs/>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1" w15:restartNumberingAfterBreak="0">
    <w:nsid w:val="0DE8389F"/>
    <w:multiLevelType w:val="hybridMultilevel"/>
    <w:tmpl w:val="2D884270"/>
    <w:lvl w:ilvl="0" w:tplc="04090001">
      <w:start w:val="1"/>
      <w:numFmt w:val="bullet"/>
      <w:lvlText w:val=""/>
      <w:lvlJc w:val="left"/>
      <w:pPr>
        <w:ind w:left="1620" w:hanging="360"/>
      </w:pPr>
      <w:rPr>
        <w:rFonts w:ascii="Symbol" w:hAnsi="Symbol" w:hint="default"/>
      </w:rPr>
    </w:lvl>
    <w:lvl w:ilvl="1" w:tplc="7A3606FC">
      <w:numFmt w:val="bullet"/>
      <w:lvlText w:val="•"/>
      <w:lvlJc w:val="left"/>
      <w:pPr>
        <w:ind w:left="2340" w:hanging="360"/>
      </w:pPr>
      <w:rPr>
        <w:rFonts w:ascii="Cordia New" w:eastAsia="Cordia New" w:hAnsi="Cordia New" w:cs="Cordia New" w:hint="default"/>
        <w:sz w:val="40"/>
        <w:szCs w:val="40"/>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0FBC5072"/>
    <w:multiLevelType w:val="multilevel"/>
    <w:tmpl w:val="D5607546"/>
    <w:lvl w:ilvl="0">
      <w:start w:val="8"/>
      <w:numFmt w:val="decimal"/>
      <w:lvlText w:val="%1."/>
      <w:lvlJc w:val="left"/>
      <w:pPr>
        <w:tabs>
          <w:tab w:val="num" w:pos="360"/>
        </w:tabs>
        <w:ind w:left="360" w:hanging="360"/>
      </w:pPr>
      <w:rPr>
        <w:rFonts w:ascii="Cordia New" w:hAnsi="Cordia New" w:cs="Cordia New" w:hint="cs"/>
        <w:b/>
        <w:bCs/>
        <w:i w:val="0"/>
        <w:iCs w:val="0"/>
        <w:sz w:val="26"/>
        <w:szCs w:val="26"/>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13" w15:restartNumberingAfterBreak="0">
    <w:nsid w:val="26635412"/>
    <w:multiLevelType w:val="multilevel"/>
    <w:tmpl w:val="AB30F568"/>
    <w:lvl w:ilvl="0">
      <w:start w:val="1"/>
      <w:numFmt w:val="decimal"/>
      <w:pStyle w:val="AANumbering"/>
      <w:lvlText w:val="%1."/>
      <w:lvlJc w:val="left"/>
      <w:pPr>
        <w:tabs>
          <w:tab w:val="num" w:pos="283"/>
        </w:tabs>
        <w:ind w:left="283" w:hanging="283"/>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CFE3611"/>
    <w:multiLevelType w:val="hybridMultilevel"/>
    <w:tmpl w:val="DA2ECC34"/>
    <w:lvl w:ilvl="0" w:tplc="FFFFFFFF">
      <w:numFmt w:val="bullet"/>
      <w:lvlText w:val="•"/>
      <w:lvlJc w:val="left"/>
      <w:pPr>
        <w:ind w:left="720" w:hanging="360"/>
      </w:pPr>
      <w:rPr>
        <w:rFonts w:ascii="Trebuchet MS" w:eastAsiaTheme="minorHAnsi" w:hAnsi="Trebuchet MS" w:cstheme="minorBidi" w:hint="default"/>
      </w:rPr>
    </w:lvl>
    <w:lvl w:ilvl="1" w:tplc="CE8A1E04">
      <w:numFmt w:val="bullet"/>
      <w:lvlText w:val="-"/>
      <w:lvlJc w:val="left"/>
      <w:pPr>
        <w:ind w:left="1440" w:hanging="360"/>
      </w:pPr>
      <w:rPr>
        <w:rFonts w:ascii="Cordia New" w:eastAsia="Times New Roman" w:hAnsi="Cordia New" w:cs="Cordia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D3472BB"/>
    <w:multiLevelType w:val="multilevel"/>
    <w:tmpl w:val="90CEC636"/>
    <w:lvl w:ilvl="0">
      <w:start w:val="7"/>
      <w:numFmt w:val="decimal"/>
      <w:lvlText w:val="%1."/>
      <w:lvlJc w:val="left"/>
      <w:pPr>
        <w:tabs>
          <w:tab w:val="num" w:pos="360"/>
        </w:tabs>
        <w:ind w:left="360" w:hanging="360"/>
      </w:pPr>
      <w:rPr>
        <w:rFonts w:hint="default"/>
      </w:rPr>
    </w:lvl>
    <w:lvl w:ilvl="1">
      <w:start w:val="1"/>
      <w:numFmt w:val="none"/>
      <w:lvlText w:val="16.2"/>
      <w:lvlJc w:val="left"/>
      <w:pPr>
        <w:ind w:left="786" w:hanging="360"/>
      </w:pPr>
      <w:rPr>
        <w:rFonts w:ascii="Browallia New" w:hAnsi="Browallia New" w:cs="Browallia New" w:hint="default"/>
        <w:b w:val="0"/>
        <w:bCs w:val="0"/>
        <w:sz w:val="28"/>
        <w:szCs w:val="28"/>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4848"/>
        </w:tabs>
        <w:ind w:left="4848" w:hanging="1440"/>
      </w:pPr>
      <w:rPr>
        <w:rFonts w:hint="default"/>
      </w:rPr>
    </w:lvl>
  </w:abstractNum>
  <w:abstractNum w:abstractNumId="16" w15:restartNumberingAfterBreak="0">
    <w:nsid w:val="2D7408C4"/>
    <w:multiLevelType w:val="multilevel"/>
    <w:tmpl w:val="5E9A8CF0"/>
    <w:lvl w:ilvl="0">
      <w:start w:val="16"/>
      <w:numFmt w:val="decimal"/>
      <w:lvlText w:val="%1."/>
      <w:lvlJc w:val="left"/>
      <w:pPr>
        <w:ind w:left="450" w:hanging="360"/>
      </w:pPr>
      <w:rPr>
        <w:rFonts w:hint="default"/>
      </w:rPr>
    </w:lvl>
    <w:lvl w:ilvl="1">
      <w:start w:val="1"/>
      <w:numFmt w:val="decimal"/>
      <w:isLgl/>
      <w:lvlText w:val="%1.%2"/>
      <w:lvlJc w:val="left"/>
      <w:pPr>
        <w:ind w:left="720" w:hanging="360"/>
      </w:pPr>
      <w:rPr>
        <w:rFonts w:hint="default"/>
        <w:b w:val="0"/>
        <w:bCs/>
        <w:lang w:bidi="th-TH"/>
      </w:rPr>
    </w:lvl>
    <w:lvl w:ilvl="2">
      <w:start w:val="1"/>
      <w:numFmt w:val="decimal"/>
      <w:isLgl/>
      <w:lvlText w:val="%1.%2.%3"/>
      <w:lvlJc w:val="left"/>
      <w:pPr>
        <w:ind w:left="135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90" w:hanging="72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420" w:hanging="1440"/>
      </w:pPr>
      <w:rPr>
        <w:rFonts w:hint="default"/>
      </w:rPr>
    </w:lvl>
    <w:lvl w:ilvl="8">
      <w:start w:val="1"/>
      <w:numFmt w:val="decimal"/>
      <w:isLgl/>
      <w:lvlText w:val="%1.%2.%3.%4.%5.%6.%7.%8.%9"/>
      <w:lvlJc w:val="left"/>
      <w:pPr>
        <w:ind w:left="3690" w:hanging="1440"/>
      </w:pPr>
      <w:rPr>
        <w:rFonts w:hint="default"/>
      </w:rPr>
    </w:lvl>
  </w:abstractNum>
  <w:abstractNum w:abstractNumId="17" w15:restartNumberingAfterBreak="0">
    <w:nsid w:val="2FF75814"/>
    <w:multiLevelType w:val="multilevel"/>
    <w:tmpl w:val="342CE066"/>
    <w:lvl w:ilvl="0">
      <w:start w:val="5"/>
      <w:numFmt w:val="decimal"/>
      <w:lvlText w:val="%1."/>
      <w:lvlJc w:val="left"/>
      <w:pPr>
        <w:tabs>
          <w:tab w:val="num" w:pos="360"/>
        </w:tabs>
        <w:ind w:left="360" w:hanging="360"/>
      </w:pPr>
      <w:rPr>
        <w:rFonts w:ascii="Cordia New" w:hAnsi="Cordia New" w:cs="Cordia New" w:hint="cs"/>
        <w:b/>
        <w:bCs/>
        <w:i w:val="0"/>
        <w:iCs w:val="0"/>
        <w:sz w:val="26"/>
        <w:szCs w:val="26"/>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9095041"/>
    <w:multiLevelType w:val="multilevel"/>
    <w:tmpl w:val="D3B0B72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3A297125"/>
    <w:multiLevelType w:val="multi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AC13F29"/>
    <w:multiLevelType w:val="hybridMultilevel"/>
    <w:tmpl w:val="A92A4FB4"/>
    <w:lvl w:ilvl="0" w:tplc="0970792A">
      <w:start w:val="6"/>
      <w:numFmt w:val="decimal"/>
      <w:lvlText w:val="%1."/>
      <w:lvlJc w:val="left"/>
      <w:pPr>
        <w:tabs>
          <w:tab w:val="num" w:pos="360"/>
        </w:tabs>
        <w:ind w:left="360" w:hanging="360"/>
      </w:pPr>
      <w:rPr>
        <w:rFonts w:ascii="Cordia New" w:hAnsi="Cordia New" w:cs="Cordia New" w:hint="cs"/>
        <w:b/>
        <w:bCs/>
        <w:i w:val="0"/>
        <w:iCs w:val="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31FB7"/>
    <w:multiLevelType w:val="hybridMultilevel"/>
    <w:tmpl w:val="C4102D84"/>
    <w:lvl w:ilvl="0" w:tplc="653065A8">
      <w:start w:val="1"/>
      <w:numFmt w:val="bullet"/>
      <w:pStyle w:val="AA2ndlevelbullet"/>
      <w:lvlText w:val=""/>
      <w:lvlJc w:val="left"/>
      <w:pPr>
        <w:tabs>
          <w:tab w:val="num" w:pos="283"/>
        </w:tabs>
        <w:ind w:left="283" w:hanging="283"/>
      </w:pPr>
      <w:rPr>
        <w:rFonts w:ascii="Times New Roman" w:hAnsi="Symbol" w:hint="default"/>
        <w:cs w:val="0"/>
        <w:lang w:bidi="th-TH"/>
      </w:rPr>
    </w:lvl>
    <w:lvl w:ilvl="1" w:tplc="78303444">
      <w:numFmt w:val="decimal"/>
      <w:lvlText w:val=""/>
      <w:lvlJc w:val="left"/>
    </w:lvl>
    <w:lvl w:ilvl="2" w:tplc="66040E24">
      <w:numFmt w:val="decimal"/>
      <w:lvlText w:val=""/>
      <w:lvlJc w:val="left"/>
    </w:lvl>
    <w:lvl w:ilvl="3" w:tplc="CE30937C">
      <w:numFmt w:val="decimal"/>
      <w:lvlText w:val=""/>
      <w:lvlJc w:val="left"/>
    </w:lvl>
    <w:lvl w:ilvl="4" w:tplc="968C263E">
      <w:numFmt w:val="decimal"/>
      <w:lvlText w:val=""/>
      <w:lvlJc w:val="left"/>
    </w:lvl>
    <w:lvl w:ilvl="5" w:tplc="5B3099BA">
      <w:numFmt w:val="decimal"/>
      <w:lvlText w:val=""/>
      <w:lvlJc w:val="left"/>
    </w:lvl>
    <w:lvl w:ilvl="6" w:tplc="047E9258">
      <w:numFmt w:val="decimal"/>
      <w:lvlText w:val=""/>
      <w:lvlJc w:val="left"/>
    </w:lvl>
    <w:lvl w:ilvl="7" w:tplc="CC0EE1AA">
      <w:numFmt w:val="decimal"/>
      <w:lvlText w:val=""/>
      <w:lvlJc w:val="left"/>
    </w:lvl>
    <w:lvl w:ilvl="8" w:tplc="D9B0B396">
      <w:numFmt w:val="decimal"/>
      <w:lvlText w:val=""/>
      <w:lvlJc w:val="left"/>
    </w:lvl>
  </w:abstractNum>
  <w:abstractNum w:abstractNumId="23" w15:restartNumberingAfterBreak="0">
    <w:nsid w:val="4D6E47C5"/>
    <w:multiLevelType w:val="multilevel"/>
    <w:tmpl w:val="0E122D32"/>
    <w:lvl w:ilvl="0">
      <w:start w:val="18"/>
      <w:numFmt w:val="decimal"/>
      <w:lvlText w:val="%1"/>
      <w:lvlJc w:val="left"/>
      <w:pPr>
        <w:ind w:left="360" w:hanging="360"/>
      </w:pPr>
      <w:rPr>
        <w:rFonts w:hint="default"/>
      </w:rPr>
    </w:lvl>
    <w:lvl w:ilvl="1">
      <w:start w:val="1"/>
      <w:numFmt w:val="decimal"/>
      <w:lvlText w:val="1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5" w15:restartNumberingAfterBreak="0">
    <w:nsid w:val="66AD448B"/>
    <w:multiLevelType w:val="hybridMultilevel"/>
    <w:tmpl w:val="E6002CD6"/>
    <w:lvl w:ilvl="0" w:tplc="DAEE8330">
      <w:start w:val="1"/>
      <w:numFmt w:val="lowerLetter"/>
      <w:pStyle w:val="ParagraphNumbering"/>
      <w:lvlText w:val="(%1)"/>
      <w:lvlJc w:val="left"/>
      <w:pPr>
        <w:tabs>
          <w:tab w:val="num" w:pos="705"/>
        </w:tabs>
        <w:ind w:left="705" w:hanging="705"/>
      </w:pPr>
      <w:rPr>
        <w:rFonts w:hint="default"/>
        <w:cs w:val="0"/>
        <w:lang w:bidi="th-TH"/>
      </w:rPr>
    </w:lvl>
    <w:lvl w:ilvl="1" w:tplc="33B64D84">
      <w:numFmt w:val="decimal"/>
      <w:lvlText w:val=""/>
      <w:lvlJc w:val="left"/>
    </w:lvl>
    <w:lvl w:ilvl="2" w:tplc="35C2B882">
      <w:numFmt w:val="decimal"/>
      <w:lvlText w:val=""/>
      <w:lvlJc w:val="left"/>
    </w:lvl>
    <w:lvl w:ilvl="3" w:tplc="F9FE26BC">
      <w:numFmt w:val="decimal"/>
      <w:lvlText w:val=""/>
      <w:lvlJc w:val="left"/>
    </w:lvl>
    <w:lvl w:ilvl="4" w:tplc="8642228C">
      <w:numFmt w:val="decimal"/>
      <w:lvlText w:val=""/>
      <w:lvlJc w:val="left"/>
    </w:lvl>
    <w:lvl w:ilvl="5" w:tplc="CF2A3512">
      <w:numFmt w:val="decimal"/>
      <w:lvlText w:val=""/>
      <w:lvlJc w:val="left"/>
    </w:lvl>
    <w:lvl w:ilvl="6" w:tplc="522AAF58">
      <w:numFmt w:val="decimal"/>
      <w:lvlText w:val=""/>
      <w:lvlJc w:val="left"/>
    </w:lvl>
    <w:lvl w:ilvl="7" w:tplc="4F722564">
      <w:numFmt w:val="decimal"/>
      <w:lvlText w:val=""/>
      <w:lvlJc w:val="left"/>
    </w:lvl>
    <w:lvl w:ilvl="8" w:tplc="C0E4828A">
      <w:numFmt w:val="decimal"/>
      <w:lvlText w:val=""/>
      <w:lvlJc w:val="left"/>
    </w:lvl>
  </w:abstractNum>
  <w:abstractNum w:abstractNumId="26" w15:restartNumberingAfterBreak="0">
    <w:nsid w:val="726A27C3"/>
    <w:multiLevelType w:val="hybridMultilevel"/>
    <w:tmpl w:val="D9E02532"/>
    <w:lvl w:ilvl="0" w:tplc="560C94AC">
      <w:start w:val="1"/>
      <w:numFmt w:val="decimal"/>
      <w:lvlText w:val="%1."/>
      <w:lvlJc w:val="left"/>
      <w:pPr>
        <w:tabs>
          <w:tab w:val="num" w:pos="360"/>
        </w:tabs>
        <w:ind w:left="360" w:hanging="360"/>
      </w:pPr>
      <w:rPr>
        <w:rFonts w:ascii="Cordia New" w:hAnsi="Cordia New" w:cs="Cordia New" w:hint="cs"/>
        <w:b/>
        <w:bCs/>
        <w:i w:val="0"/>
        <w:iCs w:val="0"/>
        <w:sz w:val="26"/>
        <w:szCs w:val="26"/>
        <w:lang w:val="en-US"/>
      </w:rPr>
    </w:lvl>
    <w:lvl w:ilvl="1" w:tplc="0409000F">
      <w:start w:val="1"/>
      <w:numFmt w:val="decimal"/>
      <w:lvlText w:val="%2."/>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27" w15:restartNumberingAfterBreak="0">
    <w:nsid w:val="73717827"/>
    <w:multiLevelType w:val="hybridMultilevel"/>
    <w:tmpl w:val="BB88BF88"/>
    <w:lvl w:ilvl="0" w:tplc="3B1621BE">
      <w:start w:val="1"/>
      <w:numFmt w:val="thaiLetters"/>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1979919728">
    <w:abstractNumId w:val="6"/>
  </w:num>
  <w:num w:numId="2" w16cid:durableId="996766160">
    <w:abstractNumId w:val="5"/>
  </w:num>
  <w:num w:numId="3" w16cid:durableId="599876446">
    <w:abstractNumId w:val="9"/>
  </w:num>
  <w:num w:numId="4" w16cid:durableId="1365524077">
    <w:abstractNumId w:val="7"/>
  </w:num>
  <w:num w:numId="5" w16cid:durableId="991907000">
    <w:abstractNumId w:val="8"/>
  </w:num>
  <w:num w:numId="6" w16cid:durableId="319433926">
    <w:abstractNumId w:val="3"/>
  </w:num>
  <w:num w:numId="7" w16cid:durableId="1728720688">
    <w:abstractNumId w:val="2"/>
  </w:num>
  <w:num w:numId="8" w16cid:durableId="102264934">
    <w:abstractNumId w:val="0"/>
  </w:num>
  <w:num w:numId="9" w16cid:durableId="1928927657">
    <w:abstractNumId w:val="1"/>
  </w:num>
  <w:num w:numId="10" w16cid:durableId="637340020">
    <w:abstractNumId w:val="4"/>
  </w:num>
  <w:num w:numId="11" w16cid:durableId="877821445">
    <w:abstractNumId w:val="20"/>
  </w:num>
  <w:num w:numId="12" w16cid:durableId="130944888">
    <w:abstractNumId w:val="13"/>
  </w:num>
  <w:num w:numId="13" w16cid:durableId="912927839">
    <w:abstractNumId w:val="25"/>
  </w:num>
  <w:num w:numId="14" w16cid:durableId="1774130908">
    <w:abstractNumId w:val="18"/>
  </w:num>
  <w:num w:numId="15" w16cid:durableId="1993365459">
    <w:abstractNumId w:val="22"/>
  </w:num>
  <w:num w:numId="16" w16cid:durableId="870454668">
    <w:abstractNumId w:val="15"/>
  </w:num>
  <w:num w:numId="17" w16cid:durableId="1308583655">
    <w:abstractNumId w:val="26"/>
  </w:num>
  <w:num w:numId="18" w16cid:durableId="1052314110">
    <w:abstractNumId w:val="23"/>
  </w:num>
  <w:num w:numId="19" w16cid:durableId="40374266">
    <w:abstractNumId w:val="11"/>
  </w:num>
  <w:num w:numId="20" w16cid:durableId="1581477894">
    <w:abstractNumId w:val="14"/>
  </w:num>
  <w:num w:numId="21" w16cid:durableId="345252123">
    <w:abstractNumId w:val="17"/>
  </w:num>
  <w:num w:numId="22" w16cid:durableId="610206720">
    <w:abstractNumId w:val="27"/>
  </w:num>
  <w:num w:numId="23" w16cid:durableId="1578124060">
    <w:abstractNumId w:val="10"/>
  </w:num>
  <w:num w:numId="24" w16cid:durableId="1708531814">
    <w:abstractNumId w:val="24"/>
  </w:num>
  <w:num w:numId="25" w16cid:durableId="1758818879">
    <w:abstractNumId w:val="21"/>
  </w:num>
  <w:num w:numId="26" w16cid:durableId="2010864676">
    <w:abstractNumId w:val="12"/>
  </w:num>
  <w:num w:numId="27" w16cid:durableId="741178294">
    <w:abstractNumId w:val="16"/>
  </w:num>
  <w:num w:numId="28" w16cid:durableId="1610239243">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00CC"/>
    <w:rsid w:val="000001F2"/>
    <w:rsid w:val="000008CC"/>
    <w:rsid w:val="00000EB3"/>
    <w:rsid w:val="000014D0"/>
    <w:rsid w:val="0000165B"/>
    <w:rsid w:val="000016BD"/>
    <w:rsid w:val="0000173A"/>
    <w:rsid w:val="0000186E"/>
    <w:rsid w:val="00001B0F"/>
    <w:rsid w:val="00001D04"/>
    <w:rsid w:val="00001E15"/>
    <w:rsid w:val="00001FF7"/>
    <w:rsid w:val="00002167"/>
    <w:rsid w:val="0000217B"/>
    <w:rsid w:val="000023BC"/>
    <w:rsid w:val="000027F8"/>
    <w:rsid w:val="00002B22"/>
    <w:rsid w:val="00002CED"/>
    <w:rsid w:val="00002D2B"/>
    <w:rsid w:val="00002D45"/>
    <w:rsid w:val="00003616"/>
    <w:rsid w:val="00003C93"/>
    <w:rsid w:val="00003EE6"/>
    <w:rsid w:val="00004480"/>
    <w:rsid w:val="00004939"/>
    <w:rsid w:val="0000497F"/>
    <w:rsid w:val="00004F5E"/>
    <w:rsid w:val="00005020"/>
    <w:rsid w:val="0000569A"/>
    <w:rsid w:val="00005835"/>
    <w:rsid w:val="00005888"/>
    <w:rsid w:val="00005A5C"/>
    <w:rsid w:val="00005D7E"/>
    <w:rsid w:val="00006063"/>
    <w:rsid w:val="0000612F"/>
    <w:rsid w:val="0000638D"/>
    <w:rsid w:val="00006450"/>
    <w:rsid w:val="00006B0E"/>
    <w:rsid w:val="00006EC7"/>
    <w:rsid w:val="00006F3A"/>
    <w:rsid w:val="000078A1"/>
    <w:rsid w:val="000104EB"/>
    <w:rsid w:val="00010A26"/>
    <w:rsid w:val="00010C32"/>
    <w:rsid w:val="0001101D"/>
    <w:rsid w:val="0001117A"/>
    <w:rsid w:val="000112BC"/>
    <w:rsid w:val="00011504"/>
    <w:rsid w:val="0001170B"/>
    <w:rsid w:val="000117A9"/>
    <w:rsid w:val="00011F3A"/>
    <w:rsid w:val="00012B89"/>
    <w:rsid w:val="00013018"/>
    <w:rsid w:val="0001321D"/>
    <w:rsid w:val="0001333E"/>
    <w:rsid w:val="0001394B"/>
    <w:rsid w:val="00013A42"/>
    <w:rsid w:val="0001405D"/>
    <w:rsid w:val="00014124"/>
    <w:rsid w:val="000141FE"/>
    <w:rsid w:val="000144A4"/>
    <w:rsid w:val="0001468C"/>
    <w:rsid w:val="00014C17"/>
    <w:rsid w:val="00014D5C"/>
    <w:rsid w:val="00014EAE"/>
    <w:rsid w:val="000151C5"/>
    <w:rsid w:val="0001525C"/>
    <w:rsid w:val="000152C1"/>
    <w:rsid w:val="00015517"/>
    <w:rsid w:val="00015A4C"/>
    <w:rsid w:val="00015B1F"/>
    <w:rsid w:val="00015CFD"/>
    <w:rsid w:val="00015E35"/>
    <w:rsid w:val="000161D6"/>
    <w:rsid w:val="000162D1"/>
    <w:rsid w:val="00016426"/>
    <w:rsid w:val="00016757"/>
    <w:rsid w:val="00016A1A"/>
    <w:rsid w:val="00016DC1"/>
    <w:rsid w:val="00017104"/>
    <w:rsid w:val="000174CD"/>
    <w:rsid w:val="00017650"/>
    <w:rsid w:val="00017BE9"/>
    <w:rsid w:val="00017D2C"/>
    <w:rsid w:val="00017F0A"/>
    <w:rsid w:val="0002028F"/>
    <w:rsid w:val="000207C3"/>
    <w:rsid w:val="00020D5E"/>
    <w:rsid w:val="00020E69"/>
    <w:rsid w:val="00020EC2"/>
    <w:rsid w:val="0002143F"/>
    <w:rsid w:val="00021857"/>
    <w:rsid w:val="00021DE2"/>
    <w:rsid w:val="00021E71"/>
    <w:rsid w:val="000220E0"/>
    <w:rsid w:val="000221E1"/>
    <w:rsid w:val="000226F9"/>
    <w:rsid w:val="0002292F"/>
    <w:rsid w:val="00022C46"/>
    <w:rsid w:val="00022C80"/>
    <w:rsid w:val="000231B0"/>
    <w:rsid w:val="0002332B"/>
    <w:rsid w:val="000235E7"/>
    <w:rsid w:val="0002365E"/>
    <w:rsid w:val="00023AFE"/>
    <w:rsid w:val="00023CD3"/>
    <w:rsid w:val="0002410B"/>
    <w:rsid w:val="0002497E"/>
    <w:rsid w:val="00024B77"/>
    <w:rsid w:val="00025504"/>
    <w:rsid w:val="000258A2"/>
    <w:rsid w:val="000262AB"/>
    <w:rsid w:val="0002641A"/>
    <w:rsid w:val="00026497"/>
    <w:rsid w:val="000264A0"/>
    <w:rsid w:val="00026645"/>
    <w:rsid w:val="00026895"/>
    <w:rsid w:val="000269AC"/>
    <w:rsid w:val="00026B65"/>
    <w:rsid w:val="00026B70"/>
    <w:rsid w:val="00026EE6"/>
    <w:rsid w:val="0002709E"/>
    <w:rsid w:val="00027145"/>
    <w:rsid w:val="000278EA"/>
    <w:rsid w:val="0002790D"/>
    <w:rsid w:val="00027AA6"/>
    <w:rsid w:val="000301FA"/>
    <w:rsid w:val="00030328"/>
    <w:rsid w:val="0003032B"/>
    <w:rsid w:val="00030597"/>
    <w:rsid w:val="000306C1"/>
    <w:rsid w:val="00030B58"/>
    <w:rsid w:val="00030BAD"/>
    <w:rsid w:val="00030C14"/>
    <w:rsid w:val="00030C28"/>
    <w:rsid w:val="00030D94"/>
    <w:rsid w:val="00031060"/>
    <w:rsid w:val="000310E1"/>
    <w:rsid w:val="000310F0"/>
    <w:rsid w:val="00031149"/>
    <w:rsid w:val="000312D2"/>
    <w:rsid w:val="00031447"/>
    <w:rsid w:val="00031B6C"/>
    <w:rsid w:val="0003209B"/>
    <w:rsid w:val="000320C2"/>
    <w:rsid w:val="000322A7"/>
    <w:rsid w:val="00032426"/>
    <w:rsid w:val="000326FB"/>
    <w:rsid w:val="00032D66"/>
    <w:rsid w:val="00032EC1"/>
    <w:rsid w:val="00033091"/>
    <w:rsid w:val="00033138"/>
    <w:rsid w:val="000333B6"/>
    <w:rsid w:val="0003365D"/>
    <w:rsid w:val="000337C9"/>
    <w:rsid w:val="000337D8"/>
    <w:rsid w:val="000338AC"/>
    <w:rsid w:val="00033973"/>
    <w:rsid w:val="000339BC"/>
    <w:rsid w:val="00033A95"/>
    <w:rsid w:val="000340F1"/>
    <w:rsid w:val="000341ED"/>
    <w:rsid w:val="00034349"/>
    <w:rsid w:val="000346D9"/>
    <w:rsid w:val="000347EA"/>
    <w:rsid w:val="00034B40"/>
    <w:rsid w:val="00034B6A"/>
    <w:rsid w:val="00034BFA"/>
    <w:rsid w:val="00034CED"/>
    <w:rsid w:val="000351C9"/>
    <w:rsid w:val="000351FF"/>
    <w:rsid w:val="000358BF"/>
    <w:rsid w:val="000358CB"/>
    <w:rsid w:val="000358D4"/>
    <w:rsid w:val="00035A3A"/>
    <w:rsid w:val="00035C57"/>
    <w:rsid w:val="00035D7D"/>
    <w:rsid w:val="00035DCC"/>
    <w:rsid w:val="00035DE7"/>
    <w:rsid w:val="00036059"/>
    <w:rsid w:val="000361F0"/>
    <w:rsid w:val="00036422"/>
    <w:rsid w:val="000368AD"/>
    <w:rsid w:val="000371D0"/>
    <w:rsid w:val="000371FF"/>
    <w:rsid w:val="00037249"/>
    <w:rsid w:val="000376E8"/>
    <w:rsid w:val="00037A8A"/>
    <w:rsid w:val="00037E94"/>
    <w:rsid w:val="0004083E"/>
    <w:rsid w:val="0004108B"/>
    <w:rsid w:val="000411F8"/>
    <w:rsid w:val="00041200"/>
    <w:rsid w:val="00041204"/>
    <w:rsid w:val="00041943"/>
    <w:rsid w:val="00041B39"/>
    <w:rsid w:val="00041CFE"/>
    <w:rsid w:val="00041DFC"/>
    <w:rsid w:val="00041F6D"/>
    <w:rsid w:val="00041F6F"/>
    <w:rsid w:val="00041F8D"/>
    <w:rsid w:val="000423EA"/>
    <w:rsid w:val="000424E7"/>
    <w:rsid w:val="0004258F"/>
    <w:rsid w:val="00042D1F"/>
    <w:rsid w:val="0004321D"/>
    <w:rsid w:val="0004326D"/>
    <w:rsid w:val="0004346B"/>
    <w:rsid w:val="00043C3E"/>
    <w:rsid w:val="00043E1D"/>
    <w:rsid w:val="00043E69"/>
    <w:rsid w:val="00043F1D"/>
    <w:rsid w:val="00044392"/>
    <w:rsid w:val="0004442B"/>
    <w:rsid w:val="000446D7"/>
    <w:rsid w:val="00044A19"/>
    <w:rsid w:val="00044B0F"/>
    <w:rsid w:val="00044C0E"/>
    <w:rsid w:val="00045107"/>
    <w:rsid w:val="000451C6"/>
    <w:rsid w:val="00045232"/>
    <w:rsid w:val="00045244"/>
    <w:rsid w:val="000453C3"/>
    <w:rsid w:val="000453F9"/>
    <w:rsid w:val="0004561E"/>
    <w:rsid w:val="000457E7"/>
    <w:rsid w:val="00045839"/>
    <w:rsid w:val="00045D43"/>
    <w:rsid w:val="000463F3"/>
    <w:rsid w:val="00046B89"/>
    <w:rsid w:val="00046BF4"/>
    <w:rsid w:val="00046E5C"/>
    <w:rsid w:val="00047058"/>
    <w:rsid w:val="0004766A"/>
    <w:rsid w:val="00047A2F"/>
    <w:rsid w:val="00047B11"/>
    <w:rsid w:val="00047CA3"/>
    <w:rsid w:val="00047E5E"/>
    <w:rsid w:val="00047F59"/>
    <w:rsid w:val="00050063"/>
    <w:rsid w:val="00050191"/>
    <w:rsid w:val="0005029B"/>
    <w:rsid w:val="000503A2"/>
    <w:rsid w:val="00050682"/>
    <w:rsid w:val="0005071A"/>
    <w:rsid w:val="0005086F"/>
    <w:rsid w:val="00050911"/>
    <w:rsid w:val="00050919"/>
    <w:rsid w:val="00050A79"/>
    <w:rsid w:val="00051538"/>
    <w:rsid w:val="0005167A"/>
    <w:rsid w:val="00051866"/>
    <w:rsid w:val="000518B0"/>
    <w:rsid w:val="00051B40"/>
    <w:rsid w:val="00051C74"/>
    <w:rsid w:val="00051D91"/>
    <w:rsid w:val="00051E40"/>
    <w:rsid w:val="00051FF3"/>
    <w:rsid w:val="00052177"/>
    <w:rsid w:val="00052E4F"/>
    <w:rsid w:val="0005320D"/>
    <w:rsid w:val="00053254"/>
    <w:rsid w:val="00053B10"/>
    <w:rsid w:val="00053ECB"/>
    <w:rsid w:val="0005467B"/>
    <w:rsid w:val="000547B9"/>
    <w:rsid w:val="000548BF"/>
    <w:rsid w:val="00054D92"/>
    <w:rsid w:val="000550F8"/>
    <w:rsid w:val="00055531"/>
    <w:rsid w:val="000555DD"/>
    <w:rsid w:val="000556AF"/>
    <w:rsid w:val="0005572F"/>
    <w:rsid w:val="00056204"/>
    <w:rsid w:val="00056348"/>
    <w:rsid w:val="0005681A"/>
    <w:rsid w:val="00056881"/>
    <w:rsid w:val="00056C99"/>
    <w:rsid w:val="00057168"/>
    <w:rsid w:val="0005732F"/>
    <w:rsid w:val="000577F7"/>
    <w:rsid w:val="00057C46"/>
    <w:rsid w:val="000603D6"/>
    <w:rsid w:val="000607D4"/>
    <w:rsid w:val="000609E4"/>
    <w:rsid w:val="00060AED"/>
    <w:rsid w:val="00060AF4"/>
    <w:rsid w:val="00061426"/>
    <w:rsid w:val="0006160E"/>
    <w:rsid w:val="00061B2C"/>
    <w:rsid w:val="00061FB3"/>
    <w:rsid w:val="000621CF"/>
    <w:rsid w:val="00062223"/>
    <w:rsid w:val="0006278F"/>
    <w:rsid w:val="00062AB9"/>
    <w:rsid w:val="00062F3C"/>
    <w:rsid w:val="000635FE"/>
    <w:rsid w:val="0006360B"/>
    <w:rsid w:val="000638AC"/>
    <w:rsid w:val="000638F6"/>
    <w:rsid w:val="00064A50"/>
    <w:rsid w:val="00064ABC"/>
    <w:rsid w:val="00064CD8"/>
    <w:rsid w:val="0006508C"/>
    <w:rsid w:val="000650CA"/>
    <w:rsid w:val="00065397"/>
    <w:rsid w:val="000655CB"/>
    <w:rsid w:val="00065753"/>
    <w:rsid w:val="00065ADF"/>
    <w:rsid w:val="00066084"/>
    <w:rsid w:val="000660D1"/>
    <w:rsid w:val="000662C1"/>
    <w:rsid w:val="000663E0"/>
    <w:rsid w:val="00066957"/>
    <w:rsid w:val="00066C01"/>
    <w:rsid w:val="00066C4A"/>
    <w:rsid w:val="00066CC1"/>
    <w:rsid w:val="00066D89"/>
    <w:rsid w:val="00066E9F"/>
    <w:rsid w:val="00066F2E"/>
    <w:rsid w:val="0006715D"/>
    <w:rsid w:val="000677D4"/>
    <w:rsid w:val="0006796D"/>
    <w:rsid w:val="00067DAB"/>
    <w:rsid w:val="00067E66"/>
    <w:rsid w:val="00070008"/>
    <w:rsid w:val="00070562"/>
    <w:rsid w:val="000706EB"/>
    <w:rsid w:val="00070BDF"/>
    <w:rsid w:val="00070E14"/>
    <w:rsid w:val="00070E3D"/>
    <w:rsid w:val="000712FF"/>
    <w:rsid w:val="000717D1"/>
    <w:rsid w:val="00071ACB"/>
    <w:rsid w:val="00071B9B"/>
    <w:rsid w:val="00071E31"/>
    <w:rsid w:val="000724DD"/>
    <w:rsid w:val="00072607"/>
    <w:rsid w:val="00072B9F"/>
    <w:rsid w:val="00072E41"/>
    <w:rsid w:val="00072E71"/>
    <w:rsid w:val="00072FA3"/>
    <w:rsid w:val="0007312A"/>
    <w:rsid w:val="0007331B"/>
    <w:rsid w:val="00073760"/>
    <w:rsid w:val="000739BD"/>
    <w:rsid w:val="000739EE"/>
    <w:rsid w:val="00073AB6"/>
    <w:rsid w:val="00073E93"/>
    <w:rsid w:val="0007413C"/>
    <w:rsid w:val="0007424C"/>
    <w:rsid w:val="000746DA"/>
    <w:rsid w:val="000749FE"/>
    <w:rsid w:val="00074ECF"/>
    <w:rsid w:val="00075465"/>
    <w:rsid w:val="00075551"/>
    <w:rsid w:val="00075680"/>
    <w:rsid w:val="000756FF"/>
    <w:rsid w:val="000757A5"/>
    <w:rsid w:val="00075D7D"/>
    <w:rsid w:val="00075DF0"/>
    <w:rsid w:val="000760BC"/>
    <w:rsid w:val="00076316"/>
    <w:rsid w:val="00076651"/>
    <w:rsid w:val="000775E4"/>
    <w:rsid w:val="000779E0"/>
    <w:rsid w:val="00077A05"/>
    <w:rsid w:val="00077B0E"/>
    <w:rsid w:val="00077B4B"/>
    <w:rsid w:val="00077C43"/>
    <w:rsid w:val="0008019A"/>
    <w:rsid w:val="000804F6"/>
    <w:rsid w:val="00080816"/>
    <w:rsid w:val="00080F1F"/>
    <w:rsid w:val="000812D7"/>
    <w:rsid w:val="000814B8"/>
    <w:rsid w:val="00081BB2"/>
    <w:rsid w:val="00081E8F"/>
    <w:rsid w:val="0008200F"/>
    <w:rsid w:val="000822F2"/>
    <w:rsid w:val="0008253F"/>
    <w:rsid w:val="00082BCD"/>
    <w:rsid w:val="00082CB6"/>
    <w:rsid w:val="00082F70"/>
    <w:rsid w:val="00083023"/>
    <w:rsid w:val="000830AC"/>
    <w:rsid w:val="0008362F"/>
    <w:rsid w:val="0008373A"/>
    <w:rsid w:val="00083799"/>
    <w:rsid w:val="000837E8"/>
    <w:rsid w:val="000838DF"/>
    <w:rsid w:val="000839C1"/>
    <w:rsid w:val="000840FF"/>
    <w:rsid w:val="00084180"/>
    <w:rsid w:val="00084253"/>
    <w:rsid w:val="00084572"/>
    <w:rsid w:val="00084862"/>
    <w:rsid w:val="00084DF3"/>
    <w:rsid w:val="000850E8"/>
    <w:rsid w:val="00085343"/>
    <w:rsid w:val="000854F8"/>
    <w:rsid w:val="000857D4"/>
    <w:rsid w:val="00085AB8"/>
    <w:rsid w:val="00085E84"/>
    <w:rsid w:val="0008642E"/>
    <w:rsid w:val="0008667A"/>
    <w:rsid w:val="000869A2"/>
    <w:rsid w:val="000869B5"/>
    <w:rsid w:val="00086A4C"/>
    <w:rsid w:val="00086B65"/>
    <w:rsid w:val="00086E1C"/>
    <w:rsid w:val="000872E7"/>
    <w:rsid w:val="00087913"/>
    <w:rsid w:val="00087AF8"/>
    <w:rsid w:val="00087EDE"/>
    <w:rsid w:val="00087F64"/>
    <w:rsid w:val="000901C3"/>
    <w:rsid w:val="0009026F"/>
    <w:rsid w:val="00090411"/>
    <w:rsid w:val="00090AFB"/>
    <w:rsid w:val="00090E1B"/>
    <w:rsid w:val="00090E22"/>
    <w:rsid w:val="00090F3B"/>
    <w:rsid w:val="00091375"/>
    <w:rsid w:val="000914F8"/>
    <w:rsid w:val="0009166A"/>
    <w:rsid w:val="0009181F"/>
    <w:rsid w:val="000919AE"/>
    <w:rsid w:val="0009216D"/>
    <w:rsid w:val="00092188"/>
    <w:rsid w:val="0009251F"/>
    <w:rsid w:val="00092639"/>
    <w:rsid w:val="000928AC"/>
    <w:rsid w:val="00092A99"/>
    <w:rsid w:val="00092E0D"/>
    <w:rsid w:val="00092E96"/>
    <w:rsid w:val="000931F9"/>
    <w:rsid w:val="0009332F"/>
    <w:rsid w:val="00093479"/>
    <w:rsid w:val="00093660"/>
    <w:rsid w:val="0009383B"/>
    <w:rsid w:val="00093967"/>
    <w:rsid w:val="00093F03"/>
    <w:rsid w:val="00093F17"/>
    <w:rsid w:val="0009428D"/>
    <w:rsid w:val="00094472"/>
    <w:rsid w:val="000945F2"/>
    <w:rsid w:val="0009482D"/>
    <w:rsid w:val="00094AC4"/>
    <w:rsid w:val="00094F20"/>
    <w:rsid w:val="000951E8"/>
    <w:rsid w:val="000952A2"/>
    <w:rsid w:val="000954C2"/>
    <w:rsid w:val="000956EC"/>
    <w:rsid w:val="00096192"/>
    <w:rsid w:val="00096242"/>
    <w:rsid w:val="00096412"/>
    <w:rsid w:val="00096521"/>
    <w:rsid w:val="00096596"/>
    <w:rsid w:val="00096D3E"/>
    <w:rsid w:val="00096FA1"/>
    <w:rsid w:val="000972F2"/>
    <w:rsid w:val="00097486"/>
    <w:rsid w:val="00097777"/>
    <w:rsid w:val="0009790C"/>
    <w:rsid w:val="00097ACB"/>
    <w:rsid w:val="000A00E9"/>
    <w:rsid w:val="000A013E"/>
    <w:rsid w:val="000A04C5"/>
    <w:rsid w:val="000A04FC"/>
    <w:rsid w:val="000A0519"/>
    <w:rsid w:val="000A0723"/>
    <w:rsid w:val="000A0BFB"/>
    <w:rsid w:val="000A0D1A"/>
    <w:rsid w:val="000A0FB0"/>
    <w:rsid w:val="000A1559"/>
    <w:rsid w:val="000A18B8"/>
    <w:rsid w:val="000A18F7"/>
    <w:rsid w:val="000A1A91"/>
    <w:rsid w:val="000A1C3E"/>
    <w:rsid w:val="000A1CA2"/>
    <w:rsid w:val="000A200A"/>
    <w:rsid w:val="000A2BF5"/>
    <w:rsid w:val="000A2D7A"/>
    <w:rsid w:val="000A3314"/>
    <w:rsid w:val="000A360B"/>
    <w:rsid w:val="000A3666"/>
    <w:rsid w:val="000A36FF"/>
    <w:rsid w:val="000A3C14"/>
    <w:rsid w:val="000A3DBC"/>
    <w:rsid w:val="000A4084"/>
    <w:rsid w:val="000A4294"/>
    <w:rsid w:val="000A4934"/>
    <w:rsid w:val="000A4C48"/>
    <w:rsid w:val="000A4C71"/>
    <w:rsid w:val="000A510E"/>
    <w:rsid w:val="000A548D"/>
    <w:rsid w:val="000A555D"/>
    <w:rsid w:val="000A55D1"/>
    <w:rsid w:val="000A579C"/>
    <w:rsid w:val="000A5941"/>
    <w:rsid w:val="000A5A2C"/>
    <w:rsid w:val="000A5CD7"/>
    <w:rsid w:val="000A5E43"/>
    <w:rsid w:val="000A6857"/>
    <w:rsid w:val="000A6999"/>
    <w:rsid w:val="000A6B51"/>
    <w:rsid w:val="000A6D2D"/>
    <w:rsid w:val="000A6E0C"/>
    <w:rsid w:val="000A7072"/>
    <w:rsid w:val="000A7730"/>
    <w:rsid w:val="000A77BC"/>
    <w:rsid w:val="000B056B"/>
    <w:rsid w:val="000B05B4"/>
    <w:rsid w:val="000B08C2"/>
    <w:rsid w:val="000B098E"/>
    <w:rsid w:val="000B09B6"/>
    <w:rsid w:val="000B09EF"/>
    <w:rsid w:val="000B14C2"/>
    <w:rsid w:val="000B15DC"/>
    <w:rsid w:val="000B1718"/>
    <w:rsid w:val="000B1AB6"/>
    <w:rsid w:val="000B1BB0"/>
    <w:rsid w:val="000B2043"/>
    <w:rsid w:val="000B2313"/>
    <w:rsid w:val="000B2336"/>
    <w:rsid w:val="000B2474"/>
    <w:rsid w:val="000B2586"/>
    <w:rsid w:val="000B279A"/>
    <w:rsid w:val="000B291F"/>
    <w:rsid w:val="000B2B22"/>
    <w:rsid w:val="000B2DBB"/>
    <w:rsid w:val="000B2EE8"/>
    <w:rsid w:val="000B3015"/>
    <w:rsid w:val="000B3276"/>
    <w:rsid w:val="000B34FB"/>
    <w:rsid w:val="000B3AA9"/>
    <w:rsid w:val="000B3BB3"/>
    <w:rsid w:val="000B3C1C"/>
    <w:rsid w:val="000B3C7C"/>
    <w:rsid w:val="000B3C88"/>
    <w:rsid w:val="000B3CC8"/>
    <w:rsid w:val="000B3D51"/>
    <w:rsid w:val="000B459A"/>
    <w:rsid w:val="000B45CB"/>
    <w:rsid w:val="000B465B"/>
    <w:rsid w:val="000B46DC"/>
    <w:rsid w:val="000B48D7"/>
    <w:rsid w:val="000B4A23"/>
    <w:rsid w:val="000B4DB3"/>
    <w:rsid w:val="000B54AC"/>
    <w:rsid w:val="000B55E2"/>
    <w:rsid w:val="000B5AB0"/>
    <w:rsid w:val="000B5D34"/>
    <w:rsid w:val="000B5DFC"/>
    <w:rsid w:val="000B5E28"/>
    <w:rsid w:val="000B6342"/>
    <w:rsid w:val="000B640E"/>
    <w:rsid w:val="000B68A8"/>
    <w:rsid w:val="000B6AFF"/>
    <w:rsid w:val="000B71AE"/>
    <w:rsid w:val="000B731C"/>
    <w:rsid w:val="000C00D9"/>
    <w:rsid w:val="000C00F6"/>
    <w:rsid w:val="000C0395"/>
    <w:rsid w:val="000C0464"/>
    <w:rsid w:val="000C0596"/>
    <w:rsid w:val="000C0789"/>
    <w:rsid w:val="000C09B0"/>
    <w:rsid w:val="000C0DE2"/>
    <w:rsid w:val="000C0FAA"/>
    <w:rsid w:val="000C1754"/>
    <w:rsid w:val="000C18CC"/>
    <w:rsid w:val="000C1B2B"/>
    <w:rsid w:val="000C246F"/>
    <w:rsid w:val="000C26CE"/>
    <w:rsid w:val="000C2A55"/>
    <w:rsid w:val="000C2B20"/>
    <w:rsid w:val="000C2EDF"/>
    <w:rsid w:val="000C33F2"/>
    <w:rsid w:val="000C38FD"/>
    <w:rsid w:val="000C39DB"/>
    <w:rsid w:val="000C3E3E"/>
    <w:rsid w:val="000C4154"/>
    <w:rsid w:val="000C48DC"/>
    <w:rsid w:val="000C4A09"/>
    <w:rsid w:val="000C4A27"/>
    <w:rsid w:val="000C4D88"/>
    <w:rsid w:val="000C527D"/>
    <w:rsid w:val="000C52DE"/>
    <w:rsid w:val="000C55B8"/>
    <w:rsid w:val="000C5C65"/>
    <w:rsid w:val="000C60B1"/>
    <w:rsid w:val="000C6700"/>
    <w:rsid w:val="000C6B7C"/>
    <w:rsid w:val="000C6CCF"/>
    <w:rsid w:val="000C7112"/>
    <w:rsid w:val="000C72DF"/>
    <w:rsid w:val="000C751B"/>
    <w:rsid w:val="000C773C"/>
    <w:rsid w:val="000C7775"/>
    <w:rsid w:val="000C7DCA"/>
    <w:rsid w:val="000C7E7A"/>
    <w:rsid w:val="000D01D0"/>
    <w:rsid w:val="000D0284"/>
    <w:rsid w:val="000D0378"/>
    <w:rsid w:val="000D063C"/>
    <w:rsid w:val="000D0897"/>
    <w:rsid w:val="000D0D0C"/>
    <w:rsid w:val="000D0E4C"/>
    <w:rsid w:val="000D10FD"/>
    <w:rsid w:val="000D125D"/>
    <w:rsid w:val="000D1516"/>
    <w:rsid w:val="000D1A7B"/>
    <w:rsid w:val="000D1E5C"/>
    <w:rsid w:val="000D2977"/>
    <w:rsid w:val="000D2C0F"/>
    <w:rsid w:val="000D2FAD"/>
    <w:rsid w:val="000D36C6"/>
    <w:rsid w:val="000D37B4"/>
    <w:rsid w:val="000D3914"/>
    <w:rsid w:val="000D3D21"/>
    <w:rsid w:val="000D3DD0"/>
    <w:rsid w:val="000D4BD4"/>
    <w:rsid w:val="000D4BF3"/>
    <w:rsid w:val="000D4E2C"/>
    <w:rsid w:val="000D4E35"/>
    <w:rsid w:val="000D5275"/>
    <w:rsid w:val="000D5528"/>
    <w:rsid w:val="000D57B8"/>
    <w:rsid w:val="000D5824"/>
    <w:rsid w:val="000D5AEA"/>
    <w:rsid w:val="000D5CF9"/>
    <w:rsid w:val="000D6168"/>
    <w:rsid w:val="000D6579"/>
    <w:rsid w:val="000D6669"/>
    <w:rsid w:val="000D6B24"/>
    <w:rsid w:val="000D6BCA"/>
    <w:rsid w:val="000D6BD9"/>
    <w:rsid w:val="000D6F9C"/>
    <w:rsid w:val="000D70CF"/>
    <w:rsid w:val="000D743B"/>
    <w:rsid w:val="000D7464"/>
    <w:rsid w:val="000D7580"/>
    <w:rsid w:val="000D75C8"/>
    <w:rsid w:val="000D77A3"/>
    <w:rsid w:val="000D7DD1"/>
    <w:rsid w:val="000D7E7B"/>
    <w:rsid w:val="000E0817"/>
    <w:rsid w:val="000E0868"/>
    <w:rsid w:val="000E0D29"/>
    <w:rsid w:val="000E0F90"/>
    <w:rsid w:val="000E0FFA"/>
    <w:rsid w:val="000E12C4"/>
    <w:rsid w:val="000E1525"/>
    <w:rsid w:val="000E15D8"/>
    <w:rsid w:val="000E19E2"/>
    <w:rsid w:val="000E223A"/>
    <w:rsid w:val="000E22CD"/>
    <w:rsid w:val="000E232A"/>
    <w:rsid w:val="000E232D"/>
    <w:rsid w:val="000E23DE"/>
    <w:rsid w:val="000E24CA"/>
    <w:rsid w:val="000E24F8"/>
    <w:rsid w:val="000E2741"/>
    <w:rsid w:val="000E2875"/>
    <w:rsid w:val="000E2928"/>
    <w:rsid w:val="000E3322"/>
    <w:rsid w:val="000E3548"/>
    <w:rsid w:val="000E3A4E"/>
    <w:rsid w:val="000E3C05"/>
    <w:rsid w:val="000E40B8"/>
    <w:rsid w:val="000E4169"/>
    <w:rsid w:val="000E43A4"/>
    <w:rsid w:val="000E484F"/>
    <w:rsid w:val="000E4F29"/>
    <w:rsid w:val="000E4F6A"/>
    <w:rsid w:val="000E5CE0"/>
    <w:rsid w:val="000E61F4"/>
    <w:rsid w:val="000E62AC"/>
    <w:rsid w:val="000E673E"/>
    <w:rsid w:val="000E68DF"/>
    <w:rsid w:val="000E6CF7"/>
    <w:rsid w:val="000E6F23"/>
    <w:rsid w:val="000E70A7"/>
    <w:rsid w:val="000E72D1"/>
    <w:rsid w:val="000E77D8"/>
    <w:rsid w:val="000F0189"/>
    <w:rsid w:val="000F03A8"/>
    <w:rsid w:val="000F050D"/>
    <w:rsid w:val="000F0BA5"/>
    <w:rsid w:val="000F0CEA"/>
    <w:rsid w:val="000F0D4F"/>
    <w:rsid w:val="000F124B"/>
    <w:rsid w:val="000F1522"/>
    <w:rsid w:val="000F160B"/>
    <w:rsid w:val="000F17D0"/>
    <w:rsid w:val="000F1823"/>
    <w:rsid w:val="000F1B31"/>
    <w:rsid w:val="000F2197"/>
    <w:rsid w:val="000F244F"/>
    <w:rsid w:val="000F2765"/>
    <w:rsid w:val="000F29F3"/>
    <w:rsid w:val="000F2CC9"/>
    <w:rsid w:val="000F2CD9"/>
    <w:rsid w:val="000F2CF2"/>
    <w:rsid w:val="000F2E8A"/>
    <w:rsid w:val="000F3387"/>
    <w:rsid w:val="000F34A8"/>
    <w:rsid w:val="000F34AF"/>
    <w:rsid w:val="000F361E"/>
    <w:rsid w:val="000F3964"/>
    <w:rsid w:val="000F3CCE"/>
    <w:rsid w:val="000F3D4A"/>
    <w:rsid w:val="000F3DED"/>
    <w:rsid w:val="000F3F5F"/>
    <w:rsid w:val="000F40FA"/>
    <w:rsid w:val="000F493C"/>
    <w:rsid w:val="000F4C42"/>
    <w:rsid w:val="000F4D0E"/>
    <w:rsid w:val="000F5085"/>
    <w:rsid w:val="000F523B"/>
    <w:rsid w:val="000F5F70"/>
    <w:rsid w:val="000F65A6"/>
    <w:rsid w:val="000F6774"/>
    <w:rsid w:val="000F6B45"/>
    <w:rsid w:val="000F7078"/>
    <w:rsid w:val="000F70B6"/>
    <w:rsid w:val="000F7161"/>
    <w:rsid w:val="000F7B45"/>
    <w:rsid w:val="000F7D17"/>
    <w:rsid w:val="000F7D91"/>
    <w:rsid w:val="0010000B"/>
    <w:rsid w:val="0010001D"/>
    <w:rsid w:val="0010023D"/>
    <w:rsid w:val="001002CB"/>
    <w:rsid w:val="00100769"/>
    <w:rsid w:val="00100816"/>
    <w:rsid w:val="00100918"/>
    <w:rsid w:val="00100BE2"/>
    <w:rsid w:val="00100CCE"/>
    <w:rsid w:val="00100D59"/>
    <w:rsid w:val="00101159"/>
    <w:rsid w:val="00101DCD"/>
    <w:rsid w:val="00102A46"/>
    <w:rsid w:val="00102C07"/>
    <w:rsid w:val="00102D5E"/>
    <w:rsid w:val="00102E42"/>
    <w:rsid w:val="001034D4"/>
    <w:rsid w:val="00103550"/>
    <w:rsid w:val="001035F4"/>
    <w:rsid w:val="001039DB"/>
    <w:rsid w:val="00103E63"/>
    <w:rsid w:val="00103E8D"/>
    <w:rsid w:val="00103EBD"/>
    <w:rsid w:val="00103EBE"/>
    <w:rsid w:val="00104263"/>
    <w:rsid w:val="001045F1"/>
    <w:rsid w:val="00104614"/>
    <w:rsid w:val="0010478F"/>
    <w:rsid w:val="001047F1"/>
    <w:rsid w:val="00104880"/>
    <w:rsid w:val="00104CC1"/>
    <w:rsid w:val="00104FA6"/>
    <w:rsid w:val="001051A0"/>
    <w:rsid w:val="00105282"/>
    <w:rsid w:val="0010557F"/>
    <w:rsid w:val="001059E7"/>
    <w:rsid w:val="00105B4C"/>
    <w:rsid w:val="0010665D"/>
    <w:rsid w:val="00106AA0"/>
    <w:rsid w:val="00106BB5"/>
    <w:rsid w:val="00107115"/>
    <w:rsid w:val="001072B3"/>
    <w:rsid w:val="0010765F"/>
    <w:rsid w:val="0010773B"/>
    <w:rsid w:val="0010776B"/>
    <w:rsid w:val="00107B56"/>
    <w:rsid w:val="00107B9D"/>
    <w:rsid w:val="00107D50"/>
    <w:rsid w:val="00107DFB"/>
    <w:rsid w:val="001100F6"/>
    <w:rsid w:val="00110190"/>
    <w:rsid w:val="00110203"/>
    <w:rsid w:val="00110262"/>
    <w:rsid w:val="0011026D"/>
    <w:rsid w:val="0011031F"/>
    <w:rsid w:val="00110391"/>
    <w:rsid w:val="00110449"/>
    <w:rsid w:val="001106DB"/>
    <w:rsid w:val="001108A4"/>
    <w:rsid w:val="00110B58"/>
    <w:rsid w:val="00111659"/>
    <w:rsid w:val="00111728"/>
    <w:rsid w:val="00111CE2"/>
    <w:rsid w:val="001121E5"/>
    <w:rsid w:val="00112391"/>
    <w:rsid w:val="001124E8"/>
    <w:rsid w:val="00112570"/>
    <w:rsid w:val="00112B3A"/>
    <w:rsid w:val="00112D73"/>
    <w:rsid w:val="00112F5F"/>
    <w:rsid w:val="0011305C"/>
    <w:rsid w:val="0011313C"/>
    <w:rsid w:val="00113317"/>
    <w:rsid w:val="00113C8B"/>
    <w:rsid w:val="00113D37"/>
    <w:rsid w:val="00114152"/>
    <w:rsid w:val="00114680"/>
    <w:rsid w:val="001149FC"/>
    <w:rsid w:val="00114AE6"/>
    <w:rsid w:val="00114B0A"/>
    <w:rsid w:val="00114ED1"/>
    <w:rsid w:val="00115AA7"/>
    <w:rsid w:val="00115C34"/>
    <w:rsid w:val="00115E21"/>
    <w:rsid w:val="001163F3"/>
    <w:rsid w:val="0011695B"/>
    <w:rsid w:val="00116D1E"/>
    <w:rsid w:val="00116EA5"/>
    <w:rsid w:val="001172A7"/>
    <w:rsid w:val="00117366"/>
    <w:rsid w:val="001174C7"/>
    <w:rsid w:val="0011762D"/>
    <w:rsid w:val="00117B82"/>
    <w:rsid w:val="00117CD9"/>
    <w:rsid w:val="00117F92"/>
    <w:rsid w:val="00120345"/>
    <w:rsid w:val="00120725"/>
    <w:rsid w:val="00120927"/>
    <w:rsid w:val="00120A0A"/>
    <w:rsid w:val="00120A35"/>
    <w:rsid w:val="00120B22"/>
    <w:rsid w:val="00120DF5"/>
    <w:rsid w:val="0012100E"/>
    <w:rsid w:val="001212EB"/>
    <w:rsid w:val="00121312"/>
    <w:rsid w:val="00121320"/>
    <w:rsid w:val="001218B4"/>
    <w:rsid w:val="00121CA0"/>
    <w:rsid w:val="001225D2"/>
    <w:rsid w:val="00122839"/>
    <w:rsid w:val="00122B38"/>
    <w:rsid w:val="001230F2"/>
    <w:rsid w:val="00123113"/>
    <w:rsid w:val="00123479"/>
    <w:rsid w:val="001235A7"/>
    <w:rsid w:val="00123853"/>
    <w:rsid w:val="00123A9B"/>
    <w:rsid w:val="00123CC3"/>
    <w:rsid w:val="00123ECD"/>
    <w:rsid w:val="001240A0"/>
    <w:rsid w:val="00124104"/>
    <w:rsid w:val="00124235"/>
    <w:rsid w:val="001242FC"/>
    <w:rsid w:val="00124B09"/>
    <w:rsid w:val="00124C0A"/>
    <w:rsid w:val="00124C50"/>
    <w:rsid w:val="00124C77"/>
    <w:rsid w:val="00125069"/>
    <w:rsid w:val="001250AC"/>
    <w:rsid w:val="0012539A"/>
    <w:rsid w:val="001253AA"/>
    <w:rsid w:val="001253F9"/>
    <w:rsid w:val="00125CB2"/>
    <w:rsid w:val="00125DF1"/>
    <w:rsid w:val="00126034"/>
    <w:rsid w:val="00126391"/>
    <w:rsid w:val="001265A8"/>
    <w:rsid w:val="001266BD"/>
    <w:rsid w:val="00126BA3"/>
    <w:rsid w:val="00126BC1"/>
    <w:rsid w:val="0012720C"/>
    <w:rsid w:val="00127356"/>
    <w:rsid w:val="0012738B"/>
    <w:rsid w:val="001273A9"/>
    <w:rsid w:val="00127952"/>
    <w:rsid w:val="00127AA9"/>
    <w:rsid w:val="00127C24"/>
    <w:rsid w:val="00130783"/>
    <w:rsid w:val="00130B10"/>
    <w:rsid w:val="00130CB4"/>
    <w:rsid w:val="00131225"/>
    <w:rsid w:val="00131AD5"/>
    <w:rsid w:val="00131B0E"/>
    <w:rsid w:val="00131C43"/>
    <w:rsid w:val="00131C58"/>
    <w:rsid w:val="00132479"/>
    <w:rsid w:val="001329ED"/>
    <w:rsid w:val="00132B10"/>
    <w:rsid w:val="00132D1D"/>
    <w:rsid w:val="00133031"/>
    <w:rsid w:val="00133087"/>
    <w:rsid w:val="001330F5"/>
    <w:rsid w:val="00133188"/>
    <w:rsid w:val="001332FD"/>
    <w:rsid w:val="00133897"/>
    <w:rsid w:val="001339C5"/>
    <w:rsid w:val="00133C8C"/>
    <w:rsid w:val="00133E85"/>
    <w:rsid w:val="00134422"/>
    <w:rsid w:val="00134D57"/>
    <w:rsid w:val="00135098"/>
    <w:rsid w:val="00135192"/>
    <w:rsid w:val="001352B6"/>
    <w:rsid w:val="001356E1"/>
    <w:rsid w:val="00135808"/>
    <w:rsid w:val="001358BE"/>
    <w:rsid w:val="001358DA"/>
    <w:rsid w:val="00135D07"/>
    <w:rsid w:val="00135E3F"/>
    <w:rsid w:val="00135E4B"/>
    <w:rsid w:val="00135FD5"/>
    <w:rsid w:val="0013609C"/>
    <w:rsid w:val="001361E5"/>
    <w:rsid w:val="00136302"/>
    <w:rsid w:val="001365E8"/>
    <w:rsid w:val="001367A6"/>
    <w:rsid w:val="00136DB7"/>
    <w:rsid w:val="00136F41"/>
    <w:rsid w:val="001371A6"/>
    <w:rsid w:val="001371C8"/>
    <w:rsid w:val="001371FA"/>
    <w:rsid w:val="00137370"/>
    <w:rsid w:val="0013760B"/>
    <w:rsid w:val="0013763F"/>
    <w:rsid w:val="00137A0B"/>
    <w:rsid w:val="00137A74"/>
    <w:rsid w:val="00137AEA"/>
    <w:rsid w:val="00137C2D"/>
    <w:rsid w:val="00137D54"/>
    <w:rsid w:val="00140036"/>
    <w:rsid w:val="00140289"/>
    <w:rsid w:val="001405A8"/>
    <w:rsid w:val="001407A4"/>
    <w:rsid w:val="00140C35"/>
    <w:rsid w:val="001410B2"/>
    <w:rsid w:val="001410FE"/>
    <w:rsid w:val="0014117E"/>
    <w:rsid w:val="00141439"/>
    <w:rsid w:val="001415B9"/>
    <w:rsid w:val="001416A9"/>
    <w:rsid w:val="0014173C"/>
    <w:rsid w:val="00141A80"/>
    <w:rsid w:val="00141B00"/>
    <w:rsid w:val="00141CD6"/>
    <w:rsid w:val="00141EBC"/>
    <w:rsid w:val="00141FF2"/>
    <w:rsid w:val="0014218B"/>
    <w:rsid w:val="0014236C"/>
    <w:rsid w:val="00142376"/>
    <w:rsid w:val="00142666"/>
    <w:rsid w:val="001427DF"/>
    <w:rsid w:val="00142D8A"/>
    <w:rsid w:val="00142EF6"/>
    <w:rsid w:val="00142FA2"/>
    <w:rsid w:val="0014308E"/>
    <w:rsid w:val="00143184"/>
    <w:rsid w:val="00143223"/>
    <w:rsid w:val="00143C5E"/>
    <w:rsid w:val="00143C64"/>
    <w:rsid w:val="00143D60"/>
    <w:rsid w:val="00143E7F"/>
    <w:rsid w:val="001444CD"/>
    <w:rsid w:val="0014457D"/>
    <w:rsid w:val="00144E23"/>
    <w:rsid w:val="00144EDD"/>
    <w:rsid w:val="001452C5"/>
    <w:rsid w:val="00145338"/>
    <w:rsid w:val="00145619"/>
    <w:rsid w:val="0014603A"/>
    <w:rsid w:val="0014608C"/>
    <w:rsid w:val="00146275"/>
    <w:rsid w:val="00146328"/>
    <w:rsid w:val="001466ED"/>
    <w:rsid w:val="00146A78"/>
    <w:rsid w:val="001470C8"/>
    <w:rsid w:val="00147188"/>
    <w:rsid w:val="001472F5"/>
    <w:rsid w:val="001473DB"/>
    <w:rsid w:val="001477BD"/>
    <w:rsid w:val="001477FB"/>
    <w:rsid w:val="00147CB7"/>
    <w:rsid w:val="00147DD4"/>
    <w:rsid w:val="00147E70"/>
    <w:rsid w:val="001501AB"/>
    <w:rsid w:val="001509DD"/>
    <w:rsid w:val="00150A77"/>
    <w:rsid w:val="00150C1B"/>
    <w:rsid w:val="001515C7"/>
    <w:rsid w:val="0015165C"/>
    <w:rsid w:val="00151756"/>
    <w:rsid w:val="00151A7E"/>
    <w:rsid w:val="00151D8B"/>
    <w:rsid w:val="00151EF1"/>
    <w:rsid w:val="001521F8"/>
    <w:rsid w:val="001522CA"/>
    <w:rsid w:val="0015269F"/>
    <w:rsid w:val="00152B62"/>
    <w:rsid w:val="00152B8D"/>
    <w:rsid w:val="001533C4"/>
    <w:rsid w:val="001535FB"/>
    <w:rsid w:val="001535FE"/>
    <w:rsid w:val="0015370E"/>
    <w:rsid w:val="00153840"/>
    <w:rsid w:val="00153EC3"/>
    <w:rsid w:val="00153EF7"/>
    <w:rsid w:val="00154021"/>
    <w:rsid w:val="001541C7"/>
    <w:rsid w:val="0015422C"/>
    <w:rsid w:val="00154280"/>
    <w:rsid w:val="0015461C"/>
    <w:rsid w:val="0015467E"/>
    <w:rsid w:val="00154701"/>
    <w:rsid w:val="001547D7"/>
    <w:rsid w:val="00154820"/>
    <w:rsid w:val="00154D93"/>
    <w:rsid w:val="001551D7"/>
    <w:rsid w:val="0015536A"/>
    <w:rsid w:val="00155378"/>
    <w:rsid w:val="001556C7"/>
    <w:rsid w:val="0015574C"/>
    <w:rsid w:val="001569A0"/>
    <w:rsid w:val="00156E7D"/>
    <w:rsid w:val="00156FD8"/>
    <w:rsid w:val="0015752E"/>
    <w:rsid w:val="001578AB"/>
    <w:rsid w:val="00160B21"/>
    <w:rsid w:val="00160BBF"/>
    <w:rsid w:val="00160EFF"/>
    <w:rsid w:val="00161473"/>
    <w:rsid w:val="00161583"/>
    <w:rsid w:val="00161704"/>
    <w:rsid w:val="0016178E"/>
    <w:rsid w:val="00161911"/>
    <w:rsid w:val="0016192A"/>
    <w:rsid w:val="00161A20"/>
    <w:rsid w:val="00161D25"/>
    <w:rsid w:val="00162232"/>
    <w:rsid w:val="00162324"/>
    <w:rsid w:val="001624B6"/>
    <w:rsid w:val="0016283C"/>
    <w:rsid w:val="00162B26"/>
    <w:rsid w:val="00162B62"/>
    <w:rsid w:val="00162C22"/>
    <w:rsid w:val="0016325B"/>
    <w:rsid w:val="001633CF"/>
    <w:rsid w:val="00163521"/>
    <w:rsid w:val="001639C5"/>
    <w:rsid w:val="00163A67"/>
    <w:rsid w:val="00164381"/>
    <w:rsid w:val="0016451B"/>
    <w:rsid w:val="0016463C"/>
    <w:rsid w:val="001647DC"/>
    <w:rsid w:val="00164E52"/>
    <w:rsid w:val="0016554C"/>
    <w:rsid w:val="001655C5"/>
    <w:rsid w:val="001655E7"/>
    <w:rsid w:val="0016577A"/>
    <w:rsid w:val="00165E6A"/>
    <w:rsid w:val="00165EE3"/>
    <w:rsid w:val="00166056"/>
    <w:rsid w:val="001660EB"/>
    <w:rsid w:val="00166109"/>
    <w:rsid w:val="00166228"/>
    <w:rsid w:val="00166AD8"/>
    <w:rsid w:val="00166EB9"/>
    <w:rsid w:val="0016704D"/>
    <w:rsid w:val="0016768A"/>
    <w:rsid w:val="00167905"/>
    <w:rsid w:val="0016790F"/>
    <w:rsid w:val="00167A31"/>
    <w:rsid w:val="00167BBF"/>
    <w:rsid w:val="00167C1F"/>
    <w:rsid w:val="00167C2E"/>
    <w:rsid w:val="00167D5C"/>
    <w:rsid w:val="0017061F"/>
    <w:rsid w:val="001707D6"/>
    <w:rsid w:val="001708C5"/>
    <w:rsid w:val="00170A06"/>
    <w:rsid w:val="00171508"/>
    <w:rsid w:val="0017150F"/>
    <w:rsid w:val="001715A5"/>
    <w:rsid w:val="00171B57"/>
    <w:rsid w:val="00171BA3"/>
    <w:rsid w:val="001720C9"/>
    <w:rsid w:val="001728DE"/>
    <w:rsid w:val="001732BC"/>
    <w:rsid w:val="001734C2"/>
    <w:rsid w:val="001737C2"/>
    <w:rsid w:val="00173B49"/>
    <w:rsid w:val="00174196"/>
    <w:rsid w:val="00174A93"/>
    <w:rsid w:val="00174FA7"/>
    <w:rsid w:val="00175000"/>
    <w:rsid w:val="0017510C"/>
    <w:rsid w:val="0017527A"/>
    <w:rsid w:val="00175410"/>
    <w:rsid w:val="001754BE"/>
    <w:rsid w:val="00175ACF"/>
    <w:rsid w:val="00175C58"/>
    <w:rsid w:val="001762B7"/>
    <w:rsid w:val="00176314"/>
    <w:rsid w:val="00176487"/>
    <w:rsid w:val="00176684"/>
    <w:rsid w:val="001767D5"/>
    <w:rsid w:val="00176BEC"/>
    <w:rsid w:val="00176CBC"/>
    <w:rsid w:val="00176D8F"/>
    <w:rsid w:val="00177440"/>
    <w:rsid w:val="00177690"/>
    <w:rsid w:val="0017773A"/>
    <w:rsid w:val="00177A6C"/>
    <w:rsid w:val="00177C35"/>
    <w:rsid w:val="00177DC1"/>
    <w:rsid w:val="00180097"/>
    <w:rsid w:val="00180344"/>
    <w:rsid w:val="0018065D"/>
    <w:rsid w:val="0018074F"/>
    <w:rsid w:val="001807A1"/>
    <w:rsid w:val="00180EBC"/>
    <w:rsid w:val="00180F73"/>
    <w:rsid w:val="0018169D"/>
    <w:rsid w:val="001818E3"/>
    <w:rsid w:val="00181B47"/>
    <w:rsid w:val="00181CA7"/>
    <w:rsid w:val="00181E6C"/>
    <w:rsid w:val="00181ED7"/>
    <w:rsid w:val="001820B3"/>
    <w:rsid w:val="001825DB"/>
    <w:rsid w:val="001828A0"/>
    <w:rsid w:val="00182911"/>
    <w:rsid w:val="001829AA"/>
    <w:rsid w:val="00182A90"/>
    <w:rsid w:val="00182C83"/>
    <w:rsid w:val="00182D06"/>
    <w:rsid w:val="00182F8B"/>
    <w:rsid w:val="00183B6A"/>
    <w:rsid w:val="00183D34"/>
    <w:rsid w:val="00183D56"/>
    <w:rsid w:val="00183D66"/>
    <w:rsid w:val="001840E7"/>
    <w:rsid w:val="00184332"/>
    <w:rsid w:val="001843BA"/>
    <w:rsid w:val="001843FF"/>
    <w:rsid w:val="0018447C"/>
    <w:rsid w:val="0018450D"/>
    <w:rsid w:val="00184CC2"/>
    <w:rsid w:val="00184EFE"/>
    <w:rsid w:val="00185258"/>
    <w:rsid w:val="0018550E"/>
    <w:rsid w:val="001857FB"/>
    <w:rsid w:val="001859A1"/>
    <w:rsid w:val="00185F2D"/>
    <w:rsid w:val="0018620D"/>
    <w:rsid w:val="00186676"/>
    <w:rsid w:val="00186DAC"/>
    <w:rsid w:val="00187230"/>
    <w:rsid w:val="001873AA"/>
    <w:rsid w:val="00187870"/>
    <w:rsid w:val="00187A48"/>
    <w:rsid w:val="00187BB0"/>
    <w:rsid w:val="00187CC3"/>
    <w:rsid w:val="00187D6D"/>
    <w:rsid w:val="001900F3"/>
    <w:rsid w:val="00190180"/>
    <w:rsid w:val="001902BA"/>
    <w:rsid w:val="00190501"/>
    <w:rsid w:val="0019096A"/>
    <w:rsid w:val="00190BED"/>
    <w:rsid w:val="00191092"/>
    <w:rsid w:val="001911E2"/>
    <w:rsid w:val="00191814"/>
    <w:rsid w:val="0019183D"/>
    <w:rsid w:val="00192686"/>
    <w:rsid w:val="00192931"/>
    <w:rsid w:val="00192A9D"/>
    <w:rsid w:val="00192B8D"/>
    <w:rsid w:val="00192F49"/>
    <w:rsid w:val="00192FC2"/>
    <w:rsid w:val="001934C8"/>
    <w:rsid w:val="001934E7"/>
    <w:rsid w:val="00193559"/>
    <w:rsid w:val="00193565"/>
    <w:rsid w:val="00193580"/>
    <w:rsid w:val="00193A9F"/>
    <w:rsid w:val="00193B00"/>
    <w:rsid w:val="0019402A"/>
    <w:rsid w:val="0019429A"/>
    <w:rsid w:val="0019441D"/>
    <w:rsid w:val="00194C4F"/>
    <w:rsid w:val="00194D01"/>
    <w:rsid w:val="00194D64"/>
    <w:rsid w:val="00194D7C"/>
    <w:rsid w:val="00194DFF"/>
    <w:rsid w:val="00194E35"/>
    <w:rsid w:val="00194E3F"/>
    <w:rsid w:val="00194FA6"/>
    <w:rsid w:val="00195021"/>
    <w:rsid w:val="0019503D"/>
    <w:rsid w:val="001954BE"/>
    <w:rsid w:val="001955B8"/>
    <w:rsid w:val="001957B4"/>
    <w:rsid w:val="00195A81"/>
    <w:rsid w:val="00195E27"/>
    <w:rsid w:val="00195F6B"/>
    <w:rsid w:val="0019607C"/>
    <w:rsid w:val="00196241"/>
    <w:rsid w:val="00196484"/>
    <w:rsid w:val="0019648C"/>
    <w:rsid w:val="00196670"/>
    <w:rsid w:val="0019696A"/>
    <w:rsid w:val="00196E4F"/>
    <w:rsid w:val="00197069"/>
    <w:rsid w:val="0019718D"/>
    <w:rsid w:val="00197330"/>
    <w:rsid w:val="00197467"/>
    <w:rsid w:val="0019746C"/>
    <w:rsid w:val="001976F2"/>
    <w:rsid w:val="0019774F"/>
    <w:rsid w:val="00197E07"/>
    <w:rsid w:val="001A01CA"/>
    <w:rsid w:val="001A0241"/>
    <w:rsid w:val="001A0354"/>
    <w:rsid w:val="001A0637"/>
    <w:rsid w:val="001A0746"/>
    <w:rsid w:val="001A08A2"/>
    <w:rsid w:val="001A0B2E"/>
    <w:rsid w:val="001A0C90"/>
    <w:rsid w:val="001A0D27"/>
    <w:rsid w:val="001A1128"/>
    <w:rsid w:val="001A1A42"/>
    <w:rsid w:val="001A1C7B"/>
    <w:rsid w:val="001A1D78"/>
    <w:rsid w:val="001A1D7A"/>
    <w:rsid w:val="001A2133"/>
    <w:rsid w:val="001A22D1"/>
    <w:rsid w:val="001A2319"/>
    <w:rsid w:val="001A2618"/>
    <w:rsid w:val="001A293D"/>
    <w:rsid w:val="001A2AAE"/>
    <w:rsid w:val="001A2B1A"/>
    <w:rsid w:val="001A2B75"/>
    <w:rsid w:val="001A2F08"/>
    <w:rsid w:val="001A3112"/>
    <w:rsid w:val="001A3508"/>
    <w:rsid w:val="001A355C"/>
    <w:rsid w:val="001A35BA"/>
    <w:rsid w:val="001A35FF"/>
    <w:rsid w:val="001A3BF1"/>
    <w:rsid w:val="001A4320"/>
    <w:rsid w:val="001A4452"/>
    <w:rsid w:val="001A45B7"/>
    <w:rsid w:val="001A4659"/>
    <w:rsid w:val="001A4781"/>
    <w:rsid w:val="001A4943"/>
    <w:rsid w:val="001A50D5"/>
    <w:rsid w:val="001A52AE"/>
    <w:rsid w:val="001A5344"/>
    <w:rsid w:val="001A5C76"/>
    <w:rsid w:val="001A5D85"/>
    <w:rsid w:val="001A5D88"/>
    <w:rsid w:val="001A603C"/>
    <w:rsid w:val="001A6164"/>
    <w:rsid w:val="001A628C"/>
    <w:rsid w:val="001A656D"/>
    <w:rsid w:val="001A66A7"/>
    <w:rsid w:val="001A6BCA"/>
    <w:rsid w:val="001A6BEF"/>
    <w:rsid w:val="001A6C4E"/>
    <w:rsid w:val="001A6C7F"/>
    <w:rsid w:val="001A71E6"/>
    <w:rsid w:val="001A72EE"/>
    <w:rsid w:val="001A77B1"/>
    <w:rsid w:val="001A7972"/>
    <w:rsid w:val="001A7A93"/>
    <w:rsid w:val="001A7CD6"/>
    <w:rsid w:val="001A7E58"/>
    <w:rsid w:val="001A7FBA"/>
    <w:rsid w:val="001B036D"/>
    <w:rsid w:val="001B03C3"/>
    <w:rsid w:val="001B052E"/>
    <w:rsid w:val="001B096B"/>
    <w:rsid w:val="001B0A63"/>
    <w:rsid w:val="001B0AD7"/>
    <w:rsid w:val="001B0C4E"/>
    <w:rsid w:val="001B0F4F"/>
    <w:rsid w:val="001B0F8E"/>
    <w:rsid w:val="001B11B7"/>
    <w:rsid w:val="001B13E1"/>
    <w:rsid w:val="001B144B"/>
    <w:rsid w:val="001B1571"/>
    <w:rsid w:val="001B15E5"/>
    <w:rsid w:val="001B163C"/>
    <w:rsid w:val="001B18CA"/>
    <w:rsid w:val="001B1FAE"/>
    <w:rsid w:val="001B2434"/>
    <w:rsid w:val="001B29DD"/>
    <w:rsid w:val="001B2AB2"/>
    <w:rsid w:val="001B2B0E"/>
    <w:rsid w:val="001B2F24"/>
    <w:rsid w:val="001B3049"/>
    <w:rsid w:val="001B3543"/>
    <w:rsid w:val="001B357B"/>
    <w:rsid w:val="001B36F6"/>
    <w:rsid w:val="001B3ADC"/>
    <w:rsid w:val="001B3D17"/>
    <w:rsid w:val="001B3DB7"/>
    <w:rsid w:val="001B4DB1"/>
    <w:rsid w:val="001B4E16"/>
    <w:rsid w:val="001B53FA"/>
    <w:rsid w:val="001B551B"/>
    <w:rsid w:val="001B5786"/>
    <w:rsid w:val="001B5909"/>
    <w:rsid w:val="001B5B5F"/>
    <w:rsid w:val="001B60F9"/>
    <w:rsid w:val="001B6449"/>
    <w:rsid w:val="001B6578"/>
    <w:rsid w:val="001B660E"/>
    <w:rsid w:val="001B662E"/>
    <w:rsid w:val="001B6C3F"/>
    <w:rsid w:val="001B7017"/>
    <w:rsid w:val="001B7485"/>
    <w:rsid w:val="001B7CC2"/>
    <w:rsid w:val="001B7EF0"/>
    <w:rsid w:val="001C08E8"/>
    <w:rsid w:val="001C09DE"/>
    <w:rsid w:val="001C0A64"/>
    <w:rsid w:val="001C0DB8"/>
    <w:rsid w:val="001C0FF4"/>
    <w:rsid w:val="001C10CC"/>
    <w:rsid w:val="001C1253"/>
    <w:rsid w:val="001C143C"/>
    <w:rsid w:val="001C19DC"/>
    <w:rsid w:val="001C1A9D"/>
    <w:rsid w:val="001C1BC9"/>
    <w:rsid w:val="001C201E"/>
    <w:rsid w:val="001C2128"/>
    <w:rsid w:val="001C2530"/>
    <w:rsid w:val="001C290A"/>
    <w:rsid w:val="001C2AE1"/>
    <w:rsid w:val="001C2C52"/>
    <w:rsid w:val="001C33B1"/>
    <w:rsid w:val="001C3B15"/>
    <w:rsid w:val="001C3CD7"/>
    <w:rsid w:val="001C42A3"/>
    <w:rsid w:val="001C42F5"/>
    <w:rsid w:val="001C464D"/>
    <w:rsid w:val="001C46AB"/>
    <w:rsid w:val="001C46DA"/>
    <w:rsid w:val="001C4DFF"/>
    <w:rsid w:val="001C4F23"/>
    <w:rsid w:val="001C526B"/>
    <w:rsid w:val="001C5989"/>
    <w:rsid w:val="001C5E10"/>
    <w:rsid w:val="001C60B1"/>
    <w:rsid w:val="001C6308"/>
    <w:rsid w:val="001C6BBA"/>
    <w:rsid w:val="001C6DA9"/>
    <w:rsid w:val="001C77FB"/>
    <w:rsid w:val="001C7C26"/>
    <w:rsid w:val="001C7C9F"/>
    <w:rsid w:val="001C7F5B"/>
    <w:rsid w:val="001D030F"/>
    <w:rsid w:val="001D04B2"/>
    <w:rsid w:val="001D0698"/>
    <w:rsid w:val="001D091C"/>
    <w:rsid w:val="001D0C98"/>
    <w:rsid w:val="001D0D6F"/>
    <w:rsid w:val="001D0F12"/>
    <w:rsid w:val="001D1201"/>
    <w:rsid w:val="001D149D"/>
    <w:rsid w:val="001D152D"/>
    <w:rsid w:val="001D175C"/>
    <w:rsid w:val="001D17F8"/>
    <w:rsid w:val="001D1BDD"/>
    <w:rsid w:val="001D1E84"/>
    <w:rsid w:val="001D1F1C"/>
    <w:rsid w:val="001D237E"/>
    <w:rsid w:val="001D254C"/>
    <w:rsid w:val="001D2601"/>
    <w:rsid w:val="001D2971"/>
    <w:rsid w:val="001D2E45"/>
    <w:rsid w:val="001D2E5D"/>
    <w:rsid w:val="001D2E65"/>
    <w:rsid w:val="001D2F98"/>
    <w:rsid w:val="001D30D5"/>
    <w:rsid w:val="001D3207"/>
    <w:rsid w:val="001D3528"/>
    <w:rsid w:val="001D381F"/>
    <w:rsid w:val="001D3D8F"/>
    <w:rsid w:val="001D3DBF"/>
    <w:rsid w:val="001D3E10"/>
    <w:rsid w:val="001D3E61"/>
    <w:rsid w:val="001D414B"/>
    <w:rsid w:val="001D42DD"/>
    <w:rsid w:val="001D4371"/>
    <w:rsid w:val="001D457E"/>
    <w:rsid w:val="001D4B1F"/>
    <w:rsid w:val="001D4F68"/>
    <w:rsid w:val="001D500C"/>
    <w:rsid w:val="001D512A"/>
    <w:rsid w:val="001D546E"/>
    <w:rsid w:val="001D5565"/>
    <w:rsid w:val="001D55D6"/>
    <w:rsid w:val="001D5789"/>
    <w:rsid w:val="001D5848"/>
    <w:rsid w:val="001D5A81"/>
    <w:rsid w:val="001D5FCF"/>
    <w:rsid w:val="001D6248"/>
    <w:rsid w:val="001D6611"/>
    <w:rsid w:val="001D6613"/>
    <w:rsid w:val="001D6963"/>
    <w:rsid w:val="001D6E75"/>
    <w:rsid w:val="001D6FC3"/>
    <w:rsid w:val="001D7554"/>
    <w:rsid w:val="001D76BE"/>
    <w:rsid w:val="001D779F"/>
    <w:rsid w:val="001D79B2"/>
    <w:rsid w:val="001D7A51"/>
    <w:rsid w:val="001D7C7F"/>
    <w:rsid w:val="001D7E0B"/>
    <w:rsid w:val="001D7EB5"/>
    <w:rsid w:val="001E039A"/>
    <w:rsid w:val="001E04BF"/>
    <w:rsid w:val="001E07B4"/>
    <w:rsid w:val="001E09EF"/>
    <w:rsid w:val="001E1045"/>
    <w:rsid w:val="001E1395"/>
    <w:rsid w:val="001E142E"/>
    <w:rsid w:val="001E19B5"/>
    <w:rsid w:val="001E1C23"/>
    <w:rsid w:val="001E1C55"/>
    <w:rsid w:val="001E1CA2"/>
    <w:rsid w:val="001E2667"/>
    <w:rsid w:val="001E2B01"/>
    <w:rsid w:val="001E2DCE"/>
    <w:rsid w:val="001E2F82"/>
    <w:rsid w:val="001E3049"/>
    <w:rsid w:val="001E3847"/>
    <w:rsid w:val="001E3876"/>
    <w:rsid w:val="001E3AD5"/>
    <w:rsid w:val="001E3B87"/>
    <w:rsid w:val="001E3E1F"/>
    <w:rsid w:val="001E41A0"/>
    <w:rsid w:val="001E41F7"/>
    <w:rsid w:val="001E4385"/>
    <w:rsid w:val="001E4412"/>
    <w:rsid w:val="001E44D1"/>
    <w:rsid w:val="001E4604"/>
    <w:rsid w:val="001E484A"/>
    <w:rsid w:val="001E49D2"/>
    <w:rsid w:val="001E4FA3"/>
    <w:rsid w:val="001E509E"/>
    <w:rsid w:val="001E5145"/>
    <w:rsid w:val="001E5153"/>
    <w:rsid w:val="001E5396"/>
    <w:rsid w:val="001E586B"/>
    <w:rsid w:val="001E65F5"/>
    <w:rsid w:val="001E6A07"/>
    <w:rsid w:val="001E6D2C"/>
    <w:rsid w:val="001E6EEC"/>
    <w:rsid w:val="001E713B"/>
    <w:rsid w:val="001E745F"/>
    <w:rsid w:val="001E7A3C"/>
    <w:rsid w:val="001E7A4E"/>
    <w:rsid w:val="001E7D8D"/>
    <w:rsid w:val="001F0205"/>
    <w:rsid w:val="001F024E"/>
    <w:rsid w:val="001F071E"/>
    <w:rsid w:val="001F1033"/>
    <w:rsid w:val="001F1066"/>
    <w:rsid w:val="001F16D4"/>
    <w:rsid w:val="001F1A48"/>
    <w:rsid w:val="001F1BAC"/>
    <w:rsid w:val="001F1F95"/>
    <w:rsid w:val="001F23F5"/>
    <w:rsid w:val="001F29C5"/>
    <w:rsid w:val="001F2AD7"/>
    <w:rsid w:val="001F2BDA"/>
    <w:rsid w:val="001F30DA"/>
    <w:rsid w:val="001F3257"/>
    <w:rsid w:val="001F338E"/>
    <w:rsid w:val="001F3BB3"/>
    <w:rsid w:val="001F3BD4"/>
    <w:rsid w:val="001F3C07"/>
    <w:rsid w:val="001F3CE6"/>
    <w:rsid w:val="001F4078"/>
    <w:rsid w:val="001F43A4"/>
    <w:rsid w:val="001F453A"/>
    <w:rsid w:val="001F4D18"/>
    <w:rsid w:val="001F4F8E"/>
    <w:rsid w:val="001F5059"/>
    <w:rsid w:val="001F52AD"/>
    <w:rsid w:val="001F5700"/>
    <w:rsid w:val="001F5721"/>
    <w:rsid w:val="001F5946"/>
    <w:rsid w:val="001F5C10"/>
    <w:rsid w:val="001F5E5B"/>
    <w:rsid w:val="001F5F03"/>
    <w:rsid w:val="001F640C"/>
    <w:rsid w:val="001F6669"/>
    <w:rsid w:val="001F6A20"/>
    <w:rsid w:val="001F6A87"/>
    <w:rsid w:val="001F7463"/>
    <w:rsid w:val="001F752D"/>
    <w:rsid w:val="001F758D"/>
    <w:rsid w:val="001F7672"/>
    <w:rsid w:val="001F76F4"/>
    <w:rsid w:val="001F7CFE"/>
    <w:rsid w:val="0020054E"/>
    <w:rsid w:val="00200A04"/>
    <w:rsid w:val="00200AFF"/>
    <w:rsid w:val="00200D80"/>
    <w:rsid w:val="00200F4B"/>
    <w:rsid w:val="00201236"/>
    <w:rsid w:val="00201548"/>
    <w:rsid w:val="0020174A"/>
    <w:rsid w:val="002017AD"/>
    <w:rsid w:val="002018A5"/>
    <w:rsid w:val="00201D29"/>
    <w:rsid w:val="00202039"/>
    <w:rsid w:val="0020210B"/>
    <w:rsid w:val="00202411"/>
    <w:rsid w:val="002024F3"/>
    <w:rsid w:val="00202513"/>
    <w:rsid w:val="00202B1C"/>
    <w:rsid w:val="00202CAF"/>
    <w:rsid w:val="002030D0"/>
    <w:rsid w:val="002032E9"/>
    <w:rsid w:val="00203668"/>
    <w:rsid w:val="00203794"/>
    <w:rsid w:val="002039ED"/>
    <w:rsid w:val="00203AA8"/>
    <w:rsid w:val="00203C6B"/>
    <w:rsid w:val="00203D1A"/>
    <w:rsid w:val="0020423F"/>
    <w:rsid w:val="00204341"/>
    <w:rsid w:val="002044AC"/>
    <w:rsid w:val="00204780"/>
    <w:rsid w:val="002048E7"/>
    <w:rsid w:val="00204AD1"/>
    <w:rsid w:val="00204B28"/>
    <w:rsid w:val="00204C11"/>
    <w:rsid w:val="00204CE3"/>
    <w:rsid w:val="00204E21"/>
    <w:rsid w:val="00205596"/>
    <w:rsid w:val="00205705"/>
    <w:rsid w:val="00205924"/>
    <w:rsid w:val="00205B21"/>
    <w:rsid w:val="00205D13"/>
    <w:rsid w:val="00205F54"/>
    <w:rsid w:val="002060DB"/>
    <w:rsid w:val="002061BE"/>
    <w:rsid w:val="00206225"/>
    <w:rsid w:val="0020690A"/>
    <w:rsid w:val="00206ADF"/>
    <w:rsid w:val="00206DE1"/>
    <w:rsid w:val="00206EB0"/>
    <w:rsid w:val="002070C6"/>
    <w:rsid w:val="002070DB"/>
    <w:rsid w:val="002073B3"/>
    <w:rsid w:val="0020770C"/>
    <w:rsid w:val="00207AEA"/>
    <w:rsid w:val="0021001B"/>
    <w:rsid w:val="0021070D"/>
    <w:rsid w:val="00210A5D"/>
    <w:rsid w:val="00210C15"/>
    <w:rsid w:val="00210D10"/>
    <w:rsid w:val="00211440"/>
    <w:rsid w:val="002116D9"/>
    <w:rsid w:val="0021192E"/>
    <w:rsid w:val="00211B36"/>
    <w:rsid w:val="00211ECF"/>
    <w:rsid w:val="002122EF"/>
    <w:rsid w:val="00212892"/>
    <w:rsid w:val="00212986"/>
    <w:rsid w:val="00212CCE"/>
    <w:rsid w:val="00212D9E"/>
    <w:rsid w:val="00213326"/>
    <w:rsid w:val="002133B2"/>
    <w:rsid w:val="002133C8"/>
    <w:rsid w:val="0021360E"/>
    <w:rsid w:val="00213824"/>
    <w:rsid w:val="00213AEF"/>
    <w:rsid w:val="00214123"/>
    <w:rsid w:val="00214454"/>
    <w:rsid w:val="00214734"/>
    <w:rsid w:val="00214CDB"/>
    <w:rsid w:val="00214D2F"/>
    <w:rsid w:val="00214E0E"/>
    <w:rsid w:val="00214F21"/>
    <w:rsid w:val="00214FD4"/>
    <w:rsid w:val="00214FDD"/>
    <w:rsid w:val="00215500"/>
    <w:rsid w:val="00215751"/>
    <w:rsid w:val="0021586D"/>
    <w:rsid w:val="00215A2F"/>
    <w:rsid w:val="00215A46"/>
    <w:rsid w:val="00215AB1"/>
    <w:rsid w:val="00215AC7"/>
    <w:rsid w:val="00215C67"/>
    <w:rsid w:val="00215CD8"/>
    <w:rsid w:val="00216516"/>
    <w:rsid w:val="0021655C"/>
    <w:rsid w:val="00216586"/>
    <w:rsid w:val="00216973"/>
    <w:rsid w:val="0021698F"/>
    <w:rsid w:val="002169EC"/>
    <w:rsid w:val="00216A45"/>
    <w:rsid w:val="00216AA6"/>
    <w:rsid w:val="00216D11"/>
    <w:rsid w:val="00216E33"/>
    <w:rsid w:val="002170F8"/>
    <w:rsid w:val="00217314"/>
    <w:rsid w:val="002176B1"/>
    <w:rsid w:val="002176F7"/>
    <w:rsid w:val="0021777C"/>
    <w:rsid w:val="00217A89"/>
    <w:rsid w:val="00217E5E"/>
    <w:rsid w:val="00217FAF"/>
    <w:rsid w:val="00220174"/>
    <w:rsid w:val="002206F0"/>
    <w:rsid w:val="0022077A"/>
    <w:rsid w:val="00220925"/>
    <w:rsid w:val="00220A54"/>
    <w:rsid w:val="00220B1C"/>
    <w:rsid w:val="00220C9F"/>
    <w:rsid w:val="00220E69"/>
    <w:rsid w:val="0022174F"/>
    <w:rsid w:val="00221BB3"/>
    <w:rsid w:val="00221C05"/>
    <w:rsid w:val="00221C20"/>
    <w:rsid w:val="00221F95"/>
    <w:rsid w:val="00222154"/>
    <w:rsid w:val="00222388"/>
    <w:rsid w:val="0022247C"/>
    <w:rsid w:val="00222D61"/>
    <w:rsid w:val="00222E9C"/>
    <w:rsid w:val="00222F62"/>
    <w:rsid w:val="002237D1"/>
    <w:rsid w:val="00223F7D"/>
    <w:rsid w:val="00223FC9"/>
    <w:rsid w:val="00224341"/>
    <w:rsid w:val="0022439D"/>
    <w:rsid w:val="00224B20"/>
    <w:rsid w:val="00225036"/>
    <w:rsid w:val="0022508B"/>
    <w:rsid w:val="0022511C"/>
    <w:rsid w:val="0022539F"/>
    <w:rsid w:val="002257B0"/>
    <w:rsid w:val="00225A78"/>
    <w:rsid w:val="00226029"/>
    <w:rsid w:val="0022613A"/>
    <w:rsid w:val="002263FC"/>
    <w:rsid w:val="00226621"/>
    <w:rsid w:val="0022665B"/>
    <w:rsid w:val="002266E5"/>
    <w:rsid w:val="00226706"/>
    <w:rsid w:val="00226889"/>
    <w:rsid w:val="00226A27"/>
    <w:rsid w:val="00226BB0"/>
    <w:rsid w:val="00226CBF"/>
    <w:rsid w:val="00227170"/>
    <w:rsid w:val="0022723E"/>
    <w:rsid w:val="002276A6"/>
    <w:rsid w:val="0022773F"/>
    <w:rsid w:val="00227D3C"/>
    <w:rsid w:val="002301CA"/>
    <w:rsid w:val="0023047E"/>
    <w:rsid w:val="00230806"/>
    <w:rsid w:val="00230CF5"/>
    <w:rsid w:val="00231373"/>
    <w:rsid w:val="00231912"/>
    <w:rsid w:val="00231C31"/>
    <w:rsid w:val="00231C40"/>
    <w:rsid w:val="00231CED"/>
    <w:rsid w:val="0023200E"/>
    <w:rsid w:val="002321CA"/>
    <w:rsid w:val="00232551"/>
    <w:rsid w:val="002329B7"/>
    <w:rsid w:val="002329C6"/>
    <w:rsid w:val="00232D82"/>
    <w:rsid w:val="00232E7B"/>
    <w:rsid w:val="00232FCE"/>
    <w:rsid w:val="00233283"/>
    <w:rsid w:val="002333FC"/>
    <w:rsid w:val="00233662"/>
    <w:rsid w:val="00233794"/>
    <w:rsid w:val="00233C4F"/>
    <w:rsid w:val="00233E34"/>
    <w:rsid w:val="00234093"/>
    <w:rsid w:val="002340B7"/>
    <w:rsid w:val="0023425F"/>
    <w:rsid w:val="00234306"/>
    <w:rsid w:val="00234463"/>
    <w:rsid w:val="0023448B"/>
    <w:rsid w:val="0023495B"/>
    <w:rsid w:val="00234D00"/>
    <w:rsid w:val="00235053"/>
    <w:rsid w:val="0023517A"/>
    <w:rsid w:val="00235D12"/>
    <w:rsid w:val="00235DD6"/>
    <w:rsid w:val="00235EA6"/>
    <w:rsid w:val="00236064"/>
    <w:rsid w:val="002363EE"/>
    <w:rsid w:val="0023643C"/>
    <w:rsid w:val="00236488"/>
    <w:rsid w:val="00236506"/>
    <w:rsid w:val="0023747D"/>
    <w:rsid w:val="002374F9"/>
    <w:rsid w:val="00237601"/>
    <w:rsid w:val="00237619"/>
    <w:rsid w:val="0023778E"/>
    <w:rsid w:val="0023783B"/>
    <w:rsid w:val="00237947"/>
    <w:rsid w:val="0024007E"/>
    <w:rsid w:val="0024010A"/>
    <w:rsid w:val="0024019A"/>
    <w:rsid w:val="002405C3"/>
    <w:rsid w:val="00240829"/>
    <w:rsid w:val="0024108A"/>
    <w:rsid w:val="002412AA"/>
    <w:rsid w:val="00241610"/>
    <w:rsid w:val="00241861"/>
    <w:rsid w:val="002418BB"/>
    <w:rsid w:val="00241A14"/>
    <w:rsid w:val="00241A7C"/>
    <w:rsid w:val="00241D4E"/>
    <w:rsid w:val="00242101"/>
    <w:rsid w:val="0024214A"/>
    <w:rsid w:val="00242530"/>
    <w:rsid w:val="002425CB"/>
    <w:rsid w:val="0024277D"/>
    <w:rsid w:val="002427B8"/>
    <w:rsid w:val="00242919"/>
    <w:rsid w:val="00242B64"/>
    <w:rsid w:val="00242ECA"/>
    <w:rsid w:val="00243411"/>
    <w:rsid w:val="00244205"/>
    <w:rsid w:val="00244209"/>
    <w:rsid w:val="00244D55"/>
    <w:rsid w:val="002450F7"/>
    <w:rsid w:val="002450FB"/>
    <w:rsid w:val="002453BD"/>
    <w:rsid w:val="002454B8"/>
    <w:rsid w:val="00245522"/>
    <w:rsid w:val="00245F00"/>
    <w:rsid w:val="002461F9"/>
    <w:rsid w:val="00246BC5"/>
    <w:rsid w:val="00246C33"/>
    <w:rsid w:val="00246CE6"/>
    <w:rsid w:val="00246D7C"/>
    <w:rsid w:val="00246DBC"/>
    <w:rsid w:val="002477B7"/>
    <w:rsid w:val="00247815"/>
    <w:rsid w:val="002479FA"/>
    <w:rsid w:val="00247C23"/>
    <w:rsid w:val="00247D58"/>
    <w:rsid w:val="00250000"/>
    <w:rsid w:val="0025041C"/>
    <w:rsid w:val="00250546"/>
    <w:rsid w:val="0025095F"/>
    <w:rsid w:val="0025096A"/>
    <w:rsid w:val="002509A7"/>
    <w:rsid w:val="00250CF8"/>
    <w:rsid w:val="00250D8F"/>
    <w:rsid w:val="00250E06"/>
    <w:rsid w:val="0025131E"/>
    <w:rsid w:val="00251C68"/>
    <w:rsid w:val="00251FAA"/>
    <w:rsid w:val="0025211C"/>
    <w:rsid w:val="002521F8"/>
    <w:rsid w:val="002526E2"/>
    <w:rsid w:val="002526F0"/>
    <w:rsid w:val="002529A3"/>
    <w:rsid w:val="00252B6E"/>
    <w:rsid w:val="00252FC1"/>
    <w:rsid w:val="002530E6"/>
    <w:rsid w:val="00253510"/>
    <w:rsid w:val="00253692"/>
    <w:rsid w:val="002536CE"/>
    <w:rsid w:val="0025384C"/>
    <w:rsid w:val="002539DD"/>
    <w:rsid w:val="00253AD5"/>
    <w:rsid w:val="00254680"/>
    <w:rsid w:val="0025472B"/>
    <w:rsid w:val="00255077"/>
    <w:rsid w:val="00255166"/>
    <w:rsid w:val="002551E7"/>
    <w:rsid w:val="002552B3"/>
    <w:rsid w:val="00255343"/>
    <w:rsid w:val="002557C4"/>
    <w:rsid w:val="002559FF"/>
    <w:rsid w:val="00255A94"/>
    <w:rsid w:val="00255BDA"/>
    <w:rsid w:val="00255E64"/>
    <w:rsid w:val="00255F72"/>
    <w:rsid w:val="002560BE"/>
    <w:rsid w:val="002562AA"/>
    <w:rsid w:val="0025647C"/>
    <w:rsid w:val="002565D6"/>
    <w:rsid w:val="002567B3"/>
    <w:rsid w:val="00256D33"/>
    <w:rsid w:val="00256EC0"/>
    <w:rsid w:val="002571B4"/>
    <w:rsid w:val="002571CC"/>
    <w:rsid w:val="00257373"/>
    <w:rsid w:val="00257582"/>
    <w:rsid w:val="00257892"/>
    <w:rsid w:val="00257A81"/>
    <w:rsid w:val="00257C49"/>
    <w:rsid w:val="00260254"/>
    <w:rsid w:val="0026038C"/>
    <w:rsid w:val="00260530"/>
    <w:rsid w:val="0026091B"/>
    <w:rsid w:val="00260C3E"/>
    <w:rsid w:val="00260DD2"/>
    <w:rsid w:val="00260DEB"/>
    <w:rsid w:val="00260F6C"/>
    <w:rsid w:val="00260F83"/>
    <w:rsid w:val="00260FE6"/>
    <w:rsid w:val="00261028"/>
    <w:rsid w:val="002611CF"/>
    <w:rsid w:val="0026147E"/>
    <w:rsid w:val="00261486"/>
    <w:rsid w:val="002614AB"/>
    <w:rsid w:val="002616FA"/>
    <w:rsid w:val="00261750"/>
    <w:rsid w:val="00261E3A"/>
    <w:rsid w:val="00261F08"/>
    <w:rsid w:val="00261F1C"/>
    <w:rsid w:val="00261FFE"/>
    <w:rsid w:val="002622C4"/>
    <w:rsid w:val="002624DF"/>
    <w:rsid w:val="00262619"/>
    <w:rsid w:val="00262AE4"/>
    <w:rsid w:val="00262B53"/>
    <w:rsid w:val="00263174"/>
    <w:rsid w:val="002636E0"/>
    <w:rsid w:val="002638DD"/>
    <w:rsid w:val="0026393E"/>
    <w:rsid w:val="00263A70"/>
    <w:rsid w:val="00263CFB"/>
    <w:rsid w:val="002640EB"/>
    <w:rsid w:val="00264B74"/>
    <w:rsid w:val="00264BC0"/>
    <w:rsid w:val="00264DB7"/>
    <w:rsid w:val="00265154"/>
    <w:rsid w:val="00265237"/>
    <w:rsid w:val="00265323"/>
    <w:rsid w:val="002655B0"/>
    <w:rsid w:val="002659FB"/>
    <w:rsid w:val="00265BF4"/>
    <w:rsid w:val="00265EB9"/>
    <w:rsid w:val="002660B2"/>
    <w:rsid w:val="00266804"/>
    <w:rsid w:val="002668CF"/>
    <w:rsid w:val="00266BFE"/>
    <w:rsid w:val="00266F5B"/>
    <w:rsid w:val="00267012"/>
    <w:rsid w:val="002671EC"/>
    <w:rsid w:val="002674B5"/>
    <w:rsid w:val="00267647"/>
    <w:rsid w:val="002677D7"/>
    <w:rsid w:val="00267936"/>
    <w:rsid w:val="00267945"/>
    <w:rsid w:val="00267D76"/>
    <w:rsid w:val="00270B3C"/>
    <w:rsid w:val="00270F48"/>
    <w:rsid w:val="00271468"/>
    <w:rsid w:val="0027155D"/>
    <w:rsid w:val="0027177B"/>
    <w:rsid w:val="00271AFB"/>
    <w:rsid w:val="00271AFF"/>
    <w:rsid w:val="002720AA"/>
    <w:rsid w:val="002720BF"/>
    <w:rsid w:val="00272509"/>
    <w:rsid w:val="002726A6"/>
    <w:rsid w:val="002734ED"/>
    <w:rsid w:val="00273831"/>
    <w:rsid w:val="00273E45"/>
    <w:rsid w:val="00273E93"/>
    <w:rsid w:val="002744B5"/>
    <w:rsid w:val="00274521"/>
    <w:rsid w:val="00274611"/>
    <w:rsid w:val="0027468C"/>
    <w:rsid w:val="00274A93"/>
    <w:rsid w:val="00274CAD"/>
    <w:rsid w:val="00274E51"/>
    <w:rsid w:val="002755EE"/>
    <w:rsid w:val="002756B2"/>
    <w:rsid w:val="002757E3"/>
    <w:rsid w:val="00275AA9"/>
    <w:rsid w:val="00275B9D"/>
    <w:rsid w:val="00275CF9"/>
    <w:rsid w:val="00275D05"/>
    <w:rsid w:val="00275DA8"/>
    <w:rsid w:val="00275FBA"/>
    <w:rsid w:val="0027610C"/>
    <w:rsid w:val="002761F7"/>
    <w:rsid w:val="002762AF"/>
    <w:rsid w:val="002763EE"/>
    <w:rsid w:val="00276580"/>
    <w:rsid w:val="0027670F"/>
    <w:rsid w:val="00276960"/>
    <w:rsid w:val="00276CDA"/>
    <w:rsid w:val="00276CE4"/>
    <w:rsid w:val="002773B0"/>
    <w:rsid w:val="002774EC"/>
    <w:rsid w:val="002776C6"/>
    <w:rsid w:val="00277A4A"/>
    <w:rsid w:val="00277E7D"/>
    <w:rsid w:val="00280004"/>
    <w:rsid w:val="002802D5"/>
    <w:rsid w:val="00280753"/>
    <w:rsid w:val="00281389"/>
    <w:rsid w:val="00281913"/>
    <w:rsid w:val="00281960"/>
    <w:rsid w:val="00281962"/>
    <w:rsid w:val="00281B7F"/>
    <w:rsid w:val="00281E4E"/>
    <w:rsid w:val="00281E82"/>
    <w:rsid w:val="00282063"/>
    <w:rsid w:val="00282308"/>
    <w:rsid w:val="00282515"/>
    <w:rsid w:val="002829AE"/>
    <w:rsid w:val="00282B0A"/>
    <w:rsid w:val="00282D7B"/>
    <w:rsid w:val="00283198"/>
    <w:rsid w:val="00283AA1"/>
    <w:rsid w:val="00283E10"/>
    <w:rsid w:val="00283F78"/>
    <w:rsid w:val="00284040"/>
    <w:rsid w:val="00284261"/>
    <w:rsid w:val="00284292"/>
    <w:rsid w:val="00284413"/>
    <w:rsid w:val="0028446C"/>
    <w:rsid w:val="00284502"/>
    <w:rsid w:val="002846D5"/>
    <w:rsid w:val="00284A47"/>
    <w:rsid w:val="00284BF4"/>
    <w:rsid w:val="0028533D"/>
    <w:rsid w:val="002853A1"/>
    <w:rsid w:val="00285D36"/>
    <w:rsid w:val="00285D69"/>
    <w:rsid w:val="002867A6"/>
    <w:rsid w:val="002868D5"/>
    <w:rsid w:val="00286A39"/>
    <w:rsid w:val="00286B95"/>
    <w:rsid w:val="00286BB3"/>
    <w:rsid w:val="00286C2B"/>
    <w:rsid w:val="00286D58"/>
    <w:rsid w:val="002871E2"/>
    <w:rsid w:val="002871EE"/>
    <w:rsid w:val="00287409"/>
    <w:rsid w:val="0028792F"/>
    <w:rsid w:val="00287AFF"/>
    <w:rsid w:val="00287B36"/>
    <w:rsid w:val="00287CE4"/>
    <w:rsid w:val="00290006"/>
    <w:rsid w:val="00290108"/>
    <w:rsid w:val="002909CF"/>
    <w:rsid w:val="00290AE4"/>
    <w:rsid w:val="00291218"/>
    <w:rsid w:val="002919BD"/>
    <w:rsid w:val="00291BE2"/>
    <w:rsid w:val="00292158"/>
    <w:rsid w:val="0029255B"/>
    <w:rsid w:val="00292857"/>
    <w:rsid w:val="00292A29"/>
    <w:rsid w:val="00292AB6"/>
    <w:rsid w:val="00292C11"/>
    <w:rsid w:val="00292EE7"/>
    <w:rsid w:val="00292FB8"/>
    <w:rsid w:val="002930C2"/>
    <w:rsid w:val="002936B1"/>
    <w:rsid w:val="00293CD0"/>
    <w:rsid w:val="00293F79"/>
    <w:rsid w:val="00294622"/>
    <w:rsid w:val="0029490E"/>
    <w:rsid w:val="00294B50"/>
    <w:rsid w:val="00294B80"/>
    <w:rsid w:val="00294D6B"/>
    <w:rsid w:val="00294E37"/>
    <w:rsid w:val="00294F55"/>
    <w:rsid w:val="00295106"/>
    <w:rsid w:val="002955C4"/>
    <w:rsid w:val="00295C2B"/>
    <w:rsid w:val="00296398"/>
    <w:rsid w:val="00296471"/>
    <w:rsid w:val="00296B95"/>
    <w:rsid w:val="0029710E"/>
    <w:rsid w:val="00297394"/>
    <w:rsid w:val="00297404"/>
    <w:rsid w:val="00297DE7"/>
    <w:rsid w:val="002A0306"/>
    <w:rsid w:val="002A0409"/>
    <w:rsid w:val="002A04A5"/>
    <w:rsid w:val="002A0555"/>
    <w:rsid w:val="002A06D7"/>
    <w:rsid w:val="002A07A0"/>
    <w:rsid w:val="002A10CB"/>
    <w:rsid w:val="002A11F1"/>
    <w:rsid w:val="002A1320"/>
    <w:rsid w:val="002A14F4"/>
    <w:rsid w:val="002A158E"/>
    <w:rsid w:val="002A16FE"/>
    <w:rsid w:val="002A1F28"/>
    <w:rsid w:val="002A2003"/>
    <w:rsid w:val="002A2130"/>
    <w:rsid w:val="002A230F"/>
    <w:rsid w:val="002A2332"/>
    <w:rsid w:val="002A259C"/>
    <w:rsid w:val="002A2B64"/>
    <w:rsid w:val="002A2BB7"/>
    <w:rsid w:val="002A2DB8"/>
    <w:rsid w:val="002A2E84"/>
    <w:rsid w:val="002A2E92"/>
    <w:rsid w:val="002A2F10"/>
    <w:rsid w:val="002A2F4F"/>
    <w:rsid w:val="002A2F96"/>
    <w:rsid w:val="002A2FC7"/>
    <w:rsid w:val="002A30BC"/>
    <w:rsid w:val="002A313C"/>
    <w:rsid w:val="002A33DD"/>
    <w:rsid w:val="002A3683"/>
    <w:rsid w:val="002A3832"/>
    <w:rsid w:val="002A38C6"/>
    <w:rsid w:val="002A39D8"/>
    <w:rsid w:val="002A3CA1"/>
    <w:rsid w:val="002A3F6D"/>
    <w:rsid w:val="002A46E9"/>
    <w:rsid w:val="002A4A00"/>
    <w:rsid w:val="002A4ACD"/>
    <w:rsid w:val="002A55AD"/>
    <w:rsid w:val="002A561F"/>
    <w:rsid w:val="002A5BFC"/>
    <w:rsid w:val="002A5C8B"/>
    <w:rsid w:val="002A5D19"/>
    <w:rsid w:val="002A5EE6"/>
    <w:rsid w:val="002A5F86"/>
    <w:rsid w:val="002A608C"/>
    <w:rsid w:val="002A66A0"/>
    <w:rsid w:val="002A67F1"/>
    <w:rsid w:val="002A6919"/>
    <w:rsid w:val="002A695F"/>
    <w:rsid w:val="002A6B83"/>
    <w:rsid w:val="002A6DE7"/>
    <w:rsid w:val="002A7121"/>
    <w:rsid w:val="002A721E"/>
    <w:rsid w:val="002A7617"/>
    <w:rsid w:val="002A79A0"/>
    <w:rsid w:val="002A7BEB"/>
    <w:rsid w:val="002A7EA5"/>
    <w:rsid w:val="002B00ED"/>
    <w:rsid w:val="002B01CC"/>
    <w:rsid w:val="002B0555"/>
    <w:rsid w:val="002B0804"/>
    <w:rsid w:val="002B0AAC"/>
    <w:rsid w:val="002B0AE3"/>
    <w:rsid w:val="002B0B11"/>
    <w:rsid w:val="002B0BA5"/>
    <w:rsid w:val="002B0FE5"/>
    <w:rsid w:val="002B1314"/>
    <w:rsid w:val="002B18CC"/>
    <w:rsid w:val="002B1A2E"/>
    <w:rsid w:val="002B1B08"/>
    <w:rsid w:val="002B1B48"/>
    <w:rsid w:val="002B1CA7"/>
    <w:rsid w:val="002B2146"/>
    <w:rsid w:val="002B27C1"/>
    <w:rsid w:val="002B2DFA"/>
    <w:rsid w:val="002B310F"/>
    <w:rsid w:val="002B3223"/>
    <w:rsid w:val="002B3588"/>
    <w:rsid w:val="002B3D57"/>
    <w:rsid w:val="002B3E07"/>
    <w:rsid w:val="002B3F68"/>
    <w:rsid w:val="002B4173"/>
    <w:rsid w:val="002B431D"/>
    <w:rsid w:val="002B45BF"/>
    <w:rsid w:val="002B46DD"/>
    <w:rsid w:val="002B47E0"/>
    <w:rsid w:val="002B48F6"/>
    <w:rsid w:val="002B4D00"/>
    <w:rsid w:val="002B5107"/>
    <w:rsid w:val="002B5136"/>
    <w:rsid w:val="002B5295"/>
    <w:rsid w:val="002B5527"/>
    <w:rsid w:val="002B55C3"/>
    <w:rsid w:val="002B56FD"/>
    <w:rsid w:val="002B59B2"/>
    <w:rsid w:val="002B59BA"/>
    <w:rsid w:val="002B5DE0"/>
    <w:rsid w:val="002B6235"/>
    <w:rsid w:val="002B6570"/>
    <w:rsid w:val="002B693B"/>
    <w:rsid w:val="002B6A7E"/>
    <w:rsid w:val="002B7094"/>
    <w:rsid w:val="002B70BE"/>
    <w:rsid w:val="002B7350"/>
    <w:rsid w:val="002B778E"/>
    <w:rsid w:val="002B785E"/>
    <w:rsid w:val="002B7A92"/>
    <w:rsid w:val="002B7DF4"/>
    <w:rsid w:val="002B7E83"/>
    <w:rsid w:val="002B7FBA"/>
    <w:rsid w:val="002C08BC"/>
    <w:rsid w:val="002C0B41"/>
    <w:rsid w:val="002C0BD1"/>
    <w:rsid w:val="002C0C76"/>
    <w:rsid w:val="002C191C"/>
    <w:rsid w:val="002C19A7"/>
    <w:rsid w:val="002C1D17"/>
    <w:rsid w:val="002C2635"/>
    <w:rsid w:val="002C2666"/>
    <w:rsid w:val="002C2811"/>
    <w:rsid w:val="002C2A68"/>
    <w:rsid w:val="002C2D34"/>
    <w:rsid w:val="002C2FB5"/>
    <w:rsid w:val="002C33FC"/>
    <w:rsid w:val="002C36E9"/>
    <w:rsid w:val="002C3AB5"/>
    <w:rsid w:val="002C3AC5"/>
    <w:rsid w:val="002C3C20"/>
    <w:rsid w:val="002C42C8"/>
    <w:rsid w:val="002C44AA"/>
    <w:rsid w:val="002C46B4"/>
    <w:rsid w:val="002C46B9"/>
    <w:rsid w:val="002C49CA"/>
    <w:rsid w:val="002C5346"/>
    <w:rsid w:val="002C5664"/>
    <w:rsid w:val="002C5E28"/>
    <w:rsid w:val="002C6003"/>
    <w:rsid w:val="002C60F2"/>
    <w:rsid w:val="002C625E"/>
    <w:rsid w:val="002C644F"/>
    <w:rsid w:val="002C6C3D"/>
    <w:rsid w:val="002C6CD4"/>
    <w:rsid w:val="002C6E13"/>
    <w:rsid w:val="002C7151"/>
    <w:rsid w:val="002C729A"/>
    <w:rsid w:val="002C7A6B"/>
    <w:rsid w:val="002C7B94"/>
    <w:rsid w:val="002C7EB0"/>
    <w:rsid w:val="002C7F68"/>
    <w:rsid w:val="002D0515"/>
    <w:rsid w:val="002D0549"/>
    <w:rsid w:val="002D059B"/>
    <w:rsid w:val="002D069C"/>
    <w:rsid w:val="002D085F"/>
    <w:rsid w:val="002D0BEA"/>
    <w:rsid w:val="002D0FCA"/>
    <w:rsid w:val="002D10CA"/>
    <w:rsid w:val="002D14A3"/>
    <w:rsid w:val="002D19DD"/>
    <w:rsid w:val="002D19FE"/>
    <w:rsid w:val="002D1B57"/>
    <w:rsid w:val="002D2ADC"/>
    <w:rsid w:val="002D2B4D"/>
    <w:rsid w:val="002D3057"/>
    <w:rsid w:val="002D30E4"/>
    <w:rsid w:val="002D3BB3"/>
    <w:rsid w:val="002D3C28"/>
    <w:rsid w:val="002D3DAF"/>
    <w:rsid w:val="002D3F09"/>
    <w:rsid w:val="002D405D"/>
    <w:rsid w:val="002D410B"/>
    <w:rsid w:val="002D44DF"/>
    <w:rsid w:val="002D46CA"/>
    <w:rsid w:val="002D47D4"/>
    <w:rsid w:val="002D47DF"/>
    <w:rsid w:val="002D495A"/>
    <w:rsid w:val="002D4E4E"/>
    <w:rsid w:val="002D4E91"/>
    <w:rsid w:val="002D5182"/>
    <w:rsid w:val="002D51DD"/>
    <w:rsid w:val="002D5248"/>
    <w:rsid w:val="002D5779"/>
    <w:rsid w:val="002D5A14"/>
    <w:rsid w:val="002D5B33"/>
    <w:rsid w:val="002D5E26"/>
    <w:rsid w:val="002D68D3"/>
    <w:rsid w:val="002D690C"/>
    <w:rsid w:val="002D6A39"/>
    <w:rsid w:val="002D734E"/>
    <w:rsid w:val="002D74F5"/>
    <w:rsid w:val="002D751F"/>
    <w:rsid w:val="002D7752"/>
    <w:rsid w:val="002D779F"/>
    <w:rsid w:val="002D77C4"/>
    <w:rsid w:val="002D794A"/>
    <w:rsid w:val="002D7DC1"/>
    <w:rsid w:val="002D7E19"/>
    <w:rsid w:val="002E028F"/>
    <w:rsid w:val="002E05FA"/>
    <w:rsid w:val="002E0905"/>
    <w:rsid w:val="002E09AD"/>
    <w:rsid w:val="002E0AC7"/>
    <w:rsid w:val="002E11B0"/>
    <w:rsid w:val="002E11BA"/>
    <w:rsid w:val="002E144B"/>
    <w:rsid w:val="002E163B"/>
    <w:rsid w:val="002E171D"/>
    <w:rsid w:val="002E1935"/>
    <w:rsid w:val="002E1AD2"/>
    <w:rsid w:val="002E1D47"/>
    <w:rsid w:val="002E1DA1"/>
    <w:rsid w:val="002E2692"/>
    <w:rsid w:val="002E2CD2"/>
    <w:rsid w:val="002E2DC5"/>
    <w:rsid w:val="002E2E3B"/>
    <w:rsid w:val="002E2F38"/>
    <w:rsid w:val="002E3A2B"/>
    <w:rsid w:val="002E3E78"/>
    <w:rsid w:val="002E4914"/>
    <w:rsid w:val="002E4D78"/>
    <w:rsid w:val="002E4DF4"/>
    <w:rsid w:val="002E53A4"/>
    <w:rsid w:val="002E5740"/>
    <w:rsid w:val="002E5C54"/>
    <w:rsid w:val="002E5FE1"/>
    <w:rsid w:val="002E63B2"/>
    <w:rsid w:val="002E6482"/>
    <w:rsid w:val="002E65F8"/>
    <w:rsid w:val="002E665F"/>
    <w:rsid w:val="002E6775"/>
    <w:rsid w:val="002E67BE"/>
    <w:rsid w:val="002E6880"/>
    <w:rsid w:val="002E6BD1"/>
    <w:rsid w:val="002E6EFD"/>
    <w:rsid w:val="002E7255"/>
    <w:rsid w:val="002E755A"/>
    <w:rsid w:val="002E7B7C"/>
    <w:rsid w:val="002F03FE"/>
    <w:rsid w:val="002F043A"/>
    <w:rsid w:val="002F0719"/>
    <w:rsid w:val="002F07F8"/>
    <w:rsid w:val="002F07FD"/>
    <w:rsid w:val="002F0A2F"/>
    <w:rsid w:val="002F0C8C"/>
    <w:rsid w:val="002F12B2"/>
    <w:rsid w:val="002F1461"/>
    <w:rsid w:val="002F1908"/>
    <w:rsid w:val="002F19C6"/>
    <w:rsid w:val="002F1CBA"/>
    <w:rsid w:val="002F1F59"/>
    <w:rsid w:val="002F1F60"/>
    <w:rsid w:val="002F2374"/>
    <w:rsid w:val="002F2991"/>
    <w:rsid w:val="002F2EBC"/>
    <w:rsid w:val="002F30A5"/>
    <w:rsid w:val="002F311C"/>
    <w:rsid w:val="002F350F"/>
    <w:rsid w:val="002F3525"/>
    <w:rsid w:val="002F3C30"/>
    <w:rsid w:val="002F3D40"/>
    <w:rsid w:val="002F4068"/>
    <w:rsid w:val="002F426B"/>
    <w:rsid w:val="002F44F3"/>
    <w:rsid w:val="002F4547"/>
    <w:rsid w:val="002F4629"/>
    <w:rsid w:val="002F49D7"/>
    <w:rsid w:val="002F4E8B"/>
    <w:rsid w:val="002F5277"/>
    <w:rsid w:val="002F5EBF"/>
    <w:rsid w:val="002F5ED7"/>
    <w:rsid w:val="002F600D"/>
    <w:rsid w:val="002F6344"/>
    <w:rsid w:val="002F646C"/>
    <w:rsid w:val="002F6593"/>
    <w:rsid w:val="002F68B1"/>
    <w:rsid w:val="002F6B9C"/>
    <w:rsid w:val="002F6DB1"/>
    <w:rsid w:val="002F6F97"/>
    <w:rsid w:val="002F771D"/>
    <w:rsid w:val="002F7B66"/>
    <w:rsid w:val="002F7CBA"/>
    <w:rsid w:val="002F7DE3"/>
    <w:rsid w:val="002F7E36"/>
    <w:rsid w:val="002F7F94"/>
    <w:rsid w:val="00300076"/>
    <w:rsid w:val="00300290"/>
    <w:rsid w:val="00300361"/>
    <w:rsid w:val="00300912"/>
    <w:rsid w:val="00300B89"/>
    <w:rsid w:val="00301C37"/>
    <w:rsid w:val="00301C40"/>
    <w:rsid w:val="00301C8D"/>
    <w:rsid w:val="0030210F"/>
    <w:rsid w:val="003023FD"/>
    <w:rsid w:val="00302D3C"/>
    <w:rsid w:val="00302DA6"/>
    <w:rsid w:val="00302E4F"/>
    <w:rsid w:val="00302EED"/>
    <w:rsid w:val="003030F2"/>
    <w:rsid w:val="003030FF"/>
    <w:rsid w:val="003036DA"/>
    <w:rsid w:val="0030381D"/>
    <w:rsid w:val="00303EC7"/>
    <w:rsid w:val="00304052"/>
    <w:rsid w:val="003041C0"/>
    <w:rsid w:val="003043EF"/>
    <w:rsid w:val="003047EC"/>
    <w:rsid w:val="00304B2A"/>
    <w:rsid w:val="00304B73"/>
    <w:rsid w:val="0030515A"/>
    <w:rsid w:val="00305367"/>
    <w:rsid w:val="0030595B"/>
    <w:rsid w:val="003061EE"/>
    <w:rsid w:val="00306566"/>
    <w:rsid w:val="00306758"/>
    <w:rsid w:val="00306994"/>
    <w:rsid w:val="00306A56"/>
    <w:rsid w:val="00306B38"/>
    <w:rsid w:val="00306D1F"/>
    <w:rsid w:val="00307182"/>
    <w:rsid w:val="0030726F"/>
    <w:rsid w:val="003073A5"/>
    <w:rsid w:val="00307F73"/>
    <w:rsid w:val="003109AC"/>
    <w:rsid w:val="00310A9F"/>
    <w:rsid w:val="00310DE1"/>
    <w:rsid w:val="00310FB9"/>
    <w:rsid w:val="0031158C"/>
    <w:rsid w:val="00311695"/>
    <w:rsid w:val="0031169C"/>
    <w:rsid w:val="00311C52"/>
    <w:rsid w:val="00311D19"/>
    <w:rsid w:val="00311DF5"/>
    <w:rsid w:val="00311E0C"/>
    <w:rsid w:val="003125D6"/>
    <w:rsid w:val="00312F4F"/>
    <w:rsid w:val="00313F2B"/>
    <w:rsid w:val="0031406F"/>
    <w:rsid w:val="003140B0"/>
    <w:rsid w:val="0031504A"/>
    <w:rsid w:val="00315373"/>
    <w:rsid w:val="00315782"/>
    <w:rsid w:val="00316124"/>
    <w:rsid w:val="00316410"/>
    <w:rsid w:val="003166DB"/>
    <w:rsid w:val="003167BF"/>
    <w:rsid w:val="003169D3"/>
    <w:rsid w:val="003169D6"/>
    <w:rsid w:val="003169E5"/>
    <w:rsid w:val="00316D74"/>
    <w:rsid w:val="00316E89"/>
    <w:rsid w:val="003176F9"/>
    <w:rsid w:val="00317A79"/>
    <w:rsid w:val="00317C64"/>
    <w:rsid w:val="00317E15"/>
    <w:rsid w:val="00317FB8"/>
    <w:rsid w:val="003202E7"/>
    <w:rsid w:val="003203E4"/>
    <w:rsid w:val="0032048F"/>
    <w:rsid w:val="0032052E"/>
    <w:rsid w:val="00320598"/>
    <w:rsid w:val="00320D2A"/>
    <w:rsid w:val="00321487"/>
    <w:rsid w:val="0032180D"/>
    <w:rsid w:val="003219E8"/>
    <w:rsid w:val="00321AD7"/>
    <w:rsid w:val="00321E6F"/>
    <w:rsid w:val="00321ED9"/>
    <w:rsid w:val="00322877"/>
    <w:rsid w:val="00322885"/>
    <w:rsid w:val="0032303C"/>
    <w:rsid w:val="0032305D"/>
    <w:rsid w:val="003233F4"/>
    <w:rsid w:val="00323837"/>
    <w:rsid w:val="003239F1"/>
    <w:rsid w:val="00323C78"/>
    <w:rsid w:val="00324066"/>
    <w:rsid w:val="00324117"/>
    <w:rsid w:val="003241EF"/>
    <w:rsid w:val="0032428D"/>
    <w:rsid w:val="0032455D"/>
    <w:rsid w:val="00324644"/>
    <w:rsid w:val="00324C4B"/>
    <w:rsid w:val="00324C7C"/>
    <w:rsid w:val="00324D21"/>
    <w:rsid w:val="0032504A"/>
    <w:rsid w:val="003250DD"/>
    <w:rsid w:val="00325187"/>
    <w:rsid w:val="003251F8"/>
    <w:rsid w:val="003254E2"/>
    <w:rsid w:val="0032576D"/>
    <w:rsid w:val="003259F3"/>
    <w:rsid w:val="00325A08"/>
    <w:rsid w:val="00325B57"/>
    <w:rsid w:val="00325E29"/>
    <w:rsid w:val="003262F5"/>
    <w:rsid w:val="0032641E"/>
    <w:rsid w:val="00326862"/>
    <w:rsid w:val="00326AFF"/>
    <w:rsid w:val="00326C1E"/>
    <w:rsid w:val="00326C85"/>
    <w:rsid w:val="00326CEE"/>
    <w:rsid w:val="00326DC8"/>
    <w:rsid w:val="0032704C"/>
    <w:rsid w:val="003271A7"/>
    <w:rsid w:val="0032747C"/>
    <w:rsid w:val="00327625"/>
    <w:rsid w:val="00327855"/>
    <w:rsid w:val="0032788C"/>
    <w:rsid w:val="00327E8D"/>
    <w:rsid w:val="00330576"/>
    <w:rsid w:val="00330615"/>
    <w:rsid w:val="00330785"/>
    <w:rsid w:val="00330EB1"/>
    <w:rsid w:val="00330EF3"/>
    <w:rsid w:val="003310EB"/>
    <w:rsid w:val="00331321"/>
    <w:rsid w:val="003314FC"/>
    <w:rsid w:val="0033152A"/>
    <w:rsid w:val="00331607"/>
    <w:rsid w:val="00331B53"/>
    <w:rsid w:val="00331B5C"/>
    <w:rsid w:val="00332063"/>
    <w:rsid w:val="00332245"/>
    <w:rsid w:val="00332259"/>
    <w:rsid w:val="003324F2"/>
    <w:rsid w:val="003325CF"/>
    <w:rsid w:val="00332676"/>
    <w:rsid w:val="00332688"/>
    <w:rsid w:val="0033298A"/>
    <w:rsid w:val="00332E13"/>
    <w:rsid w:val="00332EAD"/>
    <w:rsid w:val="00332FCA"/>
    <w:rsid w:val="00333802"/>
    <w:rsid w:val="00333809"/>
    <w:rsid w:val="003338C4"/>
    <w:rsid w:val="00333AAD"/>
    <w:rsid w:val="00333E69"/>
    <w:rsid w:val="0033401B"/>
    <w:rsid w:val="003340A3"/>
    <w:rsid w:val="003340C1"/>
    <w:rsid w:val="003345E8"/>
    <w:rsid w:val="003346C4"/>
    <w:rsid w:val="003348FD"/>
    <w:rsid w:val="00335140"/>
    <w:rsid w:val="00335495"/>
    <w:rsid w:val="00335780"/>
    <w:rsid w:val="00335CCE"/>
    <w:rsid w:val="00336090"/>
    <w:rsid w:val="00336910"/>
    <w:rsid w:val="00336975"/>
    <w:rsid w:val="00336BF1"/>
    <w:rsid w:val="00336EDC"/>
    <w:rsid w:val="0033792D"/>
    <w:rsid w:val="0033795D"/>
    <w:rsid w:val="00337B9B"/>
    <w:rsid w:val="0034006B"/>
    <w:rsid w:val="00340826"/>
    <w:rsid w:val="00340B86"/>
    <w:rsid w:val="00340CF4"/>
    <w:rsid w:val="00340F60"/>
    <w:rsid w:val="00341018"/>
    <w:rsid w:val="00341163"/>
    <w:rsid w:val="003411DC"/>
    <w:rsid w:val="003412FD"/>
    <w:rsid w:val="00341B38"/>
    <w:rsid w:val="00341BFF"/>
    <w:rsid w:val="00341E79"/>
    <w:rsid w:val="003427F8"/>
    <w:rsid w:val="00342973"/>
    <w:rsid w:val="0034301C"/>
    <w:rsid w:val="00343144"/>
    <w:rsid w:val="003431D0"/>
    <w:rsid w:val="00343334"/>
    <w:rsid w:val="00343588"/>
    <w:rsid w:val="00343C2E"/>
    <w:rsid w:val="00343CF1"/>
    <w:rsid w:val="00343E05"/>
    <w:rsid w:val="00343F26"/>
    <w:rsid w:val="00344063"/>
    <w:rsid w:val="00344176"/>
    <w:rsid w:val="00344654"/>
    <w:rsid w:val="0034488F"/>
    <w:rsid w:val="00344EDE"/>
    <w:rsid w:val="003453C5"/>
    <w:rsid w:val="003454C5"/>
    <w:rsid w:val="003455B3"/>
    <w:rsid w:val="003455FA"/>
    <w:rsid w:val="00345604"/>
    <w:rsid w:val="003457EB"/>
    <w:rsid w:val="00345998"/>
    <w:rsid w:val="003459DF"/>
    <w:rsid w:val="00345D2C"/>
    <w:rsid w:val="00345D4F"/>
    <w:rsid w:val="00345D9E"/>
    <w:rsid w:val="00345F1A"/>
    <w:rsid w:val="00345F30"/>
    <w:rsid w:val="003460DC"/>
    <w:rsid w:val="00346A5A"/>
    <w:rsid w:val="00346B90"/>
    <w:rsid w:val="00346D31"/>
    <w:rsid w:val="00346DC4"/>
    <w:rsid w:val="00346DF7"/>
    <w:rsid w:val="00346EF5"/>
    <w:rsid w:val="00346F25"/>
    <w:rsid w:val="0034712C"/>
    <w:rsid w:val="00347942"/>
    <w:rsid w:val="00347C07"/>
    <w:rsid w:val="00347C89"/>
    <w:rsid w:val="00347E1F"/>
    <w:rsid w:val="00347E66"/>
    <w:rsid w:val="00347F03"/>
    <w:rsid w:val="00350269"/>
    <w:rsid w:val="003502D3"/>
    <w:rsid w:val="003504EC"/>
    <w:rsid w:val="0035073F"/>
    <w:rsid w:val="003507CE"/>
    <w:rsid w:val="003507F5"/>
    <w:rsid w:val="00350BFC"/>
    <w:rsid w:val="00351148"/>
    <w:rsid w:val="00351149"/>
    <w:rsid w:val="003512A7"/>
    <w:rsid w:val="003512CC"/>
    <w:rsid w:val="003520E0"/>
    <w:rsid w:val="00352241"/>
    <w:rsid w:val="003525C6"/>
    <w:rsid w:val="00352DB1"/>
    <w:rsid w:val="0035305D"/>
    <w:rsid w:val="0035333E"/>
    <w:rsid w:val="00353D13"/>
    <w:rsid w:val="00353D40"/>
    <w:rsid w:val="003540B5"/>
    <w:rsid w:val="003544EC"/>
    <w:rsid w:val="003546D8"/>
    <w:rsid w:val="003547C2"/>
    <w:rsid w:val="003549CD"/>
    <w:rsid w:val="00354A0D"/>
    <w:rsid w:val="00354A2F"/>
    <w:rsid w:val="00354A98"/>
    <w:rsid w:val="00354C57"/>
    <w:rsid w:val="00354CD1"/>
    <w:rsid w:val="00354D0E"/>
    <w:rsid w:val="00354D85"/>
    <w:rsid w:val="00354FB6"/>
    <w:rsid w:val="00355547"/>
    <w:rsid w:val="00355614"/>
    <w:rsid w:val="00355A63"/>
    <w:rsid w:val="00355DBE"/>
    <w:rsid w:val="00355EB9"/>
    <w:rsid w:val="00355FF3"/>
    <w:rsid w:val="003560BD"/>
    <w:rsid w:val="00356303"/>
    <w:rsid w:val="00356592"/>
    <w:rsid w:val="003565FF"/>
    <w:rsid w:val="0035662E"/>
    <w:rsid w:val="00356718"/>
    <w:rsid w:val="0035679D"/>
    <w:rsid w:val="0035682D"/>
    <w:rsid w:val="00356947"/>
    <w:rsid w:val="00356A9D"/>
    <w:rsid w:val="00356AAE"/>
    <w:rsid w:val="00356D7C"/>
    <w:rsid w:val="00357133"/>
    <w:rsid w:val="00357197"/>
    <w:rsid w:val="0035754B"/>
    <w:rsid w:val="00357580"/>
    <w:rsid w:val="003577BA"/>
    <w:rsid w:val="00360015"/>
    <w:rsid w:val="00360313"/>
    <w:rsid w:val="003606BC"/>
    <w:rsid w:val="00360776"/>
    <w:rsid w:val="00360B9D"/>
    <w:rsid w:val="00360BFC"/>
    <w:rsid w:val="00360C51"/>
    <w:rsid w:val="00360CFF"/>
    <w:rsid w:val="00360E65"/>
    <w:rsid w:val="00361910"/>
    <w:rsid w:val="00361C73"/>
    <w:rsid w:val="00361F29"/>
    <w:rsid w:val="0036200D"/>
    <w:rsid w:val="003623E8"/>
    <w:rsid w:val="00362680"/>
    <w:rsid w:val="00362C74"/>
    <w:rsid w:val="00362E9C"/>
    <w:rsid w:val="00363554"/>
    <w:rsid w:val="00363A55"/>
    <w:rsid w:val="00363ADA"/>
    <w:rsid w:val="00363EC6"/>
    <w:rsid w:val="00363F48"/>
    <w:rsid w:val="00364082"/>
    <w:rsid w:val="00364B87"/>
    <w:rsid w:val="00364BD6"/>
    <w:rsid w:val="00364E4E"/>
    <w:rsid w:val="00364F40"/>
    <w:rsid w:val="0036514A"/>
    <w:rsid w:val="0036545C"/>
    <w:rsid w:val="00365611"/>
    <w:rsid w:val="0036570F"/>
    <w:rsid w:val="00365D4D"/>
    <w:rsid w:val="00365F0A"/>
    <w:rsid w:val="003661C0"/>
    <w:rsid w:val="00366827"/>
    <w:rsid w:val="00366CCC"/>
    <w:rsid w:val="00366F07"/>
    <w:rsid w:val="003670B8"/>
    <w:rsid w:val="003672AD"/>
    <w:rsid w:val="003673BC"/>
    <w:rsid w:val="003675B7"/>
    <w:rsid w:val="00367EBC"/>
    <w:rsid w:val="00367F26"/>
    <w:rsid w:val="00367F36"/>
    <w:rsid w:val="00367FEE"/>
    <w:rsid w:val="0037000D"/>
    <w:rsid w:val="00370155"/>
    <w:rsid w:val="00370478"/>
    <w:rsid w:val="0037076E"/>
    <w:rsid w:val="00370BD7"/>
    <w:rsid w:val="00370F91"/>
    <w:rsid w:val="00370FDF"/>
    <w:rsid w:val="003710F3"/>
    <w:rsid w:val="003712A2"/>
    <w:rsid w:val="003713B4"/>
    <w:rsid w:val="00371989"/>
    <w:rsid w:val="003726CD"/>
    <w:rsid w:val="00372BF7"/>
    <w:rsid w:val="00372CC4"/>
    <w:rsid w:val="00373728"/>
    <w:rsid w:val="00373909"/>
    <w:rsid w:val="00373D28"/>
    <w:rsid w:val="00373F0C"/>
    <w:rsid w:val="00374792"/>
    <w:rsid w:val="00374825"/>
    <w:rsid w:val="0037491F"/>
    <w:rsid w:val="0037496A"/>
    <w:rsid w:val="00374A1A"/>
    <w:rsid w:val="00374D96"/>
    <w:rsid w:val="00374DE9"/>
    <w:rsid w:val="003752B4"/>
    <w:rsid w:val="00375651"/>
    <w:rsid w:val="00375F46"/>
    <w:rsid w:val="003764A0"/>
    <w:rsid w:val="00376703"/>
    <w:rsid w:val="0037681A"/>
    <w:rsid w:val="0037693E"/>
    <w:rsid w:val="00376F16"/>
    <w:rsid w:val="00377193"/>
    <w:rsid w:val="00377269"/>
    <w:rsid w:val="00377405"/>
    <w:rsid w:val="0037756F"/>
    <w:rsid w:val="00377776"/>
    <w:rsid w:val="003779AE"/>
    <w:rsid w:val="00377CD8"/>
    <w:rsid w:val="00377E67"/>
    <w:rsid w:val="003803BE"/>
    <w:rsid w:val="00380699"/>
    <w:rsid w:val="003816EC"/>
    <w:rsid w:val="00381C9F"/>
    <w:rsid w:val="00381D92"/>
    <w:rsid w:val="00381E4C"/>
    <w:rsid w:val="003821D3"/>
    <w:rsid w:val="0038222D"/>
    <w:rsid w:val="00382321"/>
    <w:rsid w:val="003827B4"/>
    <w:rsid w:val="0038292D"/>
    <w:rsid w:val="00382C09"/>
    <w:rsid w:val="00382C88"/>
    <w:rsid w:val="00382EDA"/>
    <w:rsid w:val="00383754"/>
    <w:rsid w:val="00383A16"/>
    <w:rsid w:val="00383BBC"/>
    <w:rsid w:val="00383D63"/>
    <w:rsid w:val="00384446"/>
    <w:rsid w:val="00384617"/>
    <w:rsid w:val="003847BC"/>
    <w:rsid w:val="00384895"/>
    <w:rsid w:val="00384C65"/>
    <w:rsid w:val="00384FC4"/>
    <w:rsid w:val="003851DA"/>
    <w:rsid w:val="003851F1"/>
    <w:rsid w:val="00385C47"/>
    <w:rsid w:val="00385C75"/>
    <w:rsid w:val="00385DA0"/>
    <w:rsid w:val="00385E36"/>
    <w:rsid w:val="00385F66"/>
    <w:rsid w:val="00386291"/>
    <w:rsid w:val="003863F7"/>
    <w:rsid w:val="003863FE"/>
    <w:rsid w:val="00386538"/>
    <w:rsid w:val="003869C8"/>
    <w:rsid w:val="003869EC"/>
    <w:rsid w:val="00386F4B"/>
    <w:rsid w:val="00387122"/>
    <w:rsid w:val="0038717F"/>
    <w:rsid w:val="00387389"/>
    <w:rsid w:val="00387467"/>
    <w:rsid w:val="00387678"/>
    <w:rsid w:val="00387C28"/>
    <w:rsid w:val="00387C6F"/>
    <w:rsid w:val="00387F9B"/>
    <w:rsid w:val="00390003"/>
    <w:rsid w:val="00390C71"/>
    <w:rsid w:val="00390E48"/>
    <w:rsid w:val="00391A60"/>
    <w:rsid w:val="00391BF3"/>
    <w:rsid w:val="00391E3D"/>
    <w:rsid w:val="003921F9"/>
    <w:rsid w:val="00392219"/>
    <w:rsid w:val="0039229E"/>
    <w:rsid w:val="0039263F"/>
    <w:rsid w:val="0039283A"/>
    <w:rsid w:val="00392BFD"/>
    <w:rsid w:val="00392C12"/>
    <w:rsid w:val="00392EE5"/>
    <w:rsid w:val="003933D2"/>
    <w:rsid w:val="00393421"/>
    <w:rsid w:val="003934D5"/>
    <w:rsid w:val="0039374A"/>
    <w:rsid w:val="00393B14"/>
    <w:rsid w:val="00393C01"/>
    <w:rsid w:val="00393D64"/>
    <w:rsid w:val="00393F3A"/>
    <w:rsid w:val="00394723"/>
    <w:rsid w:val="00394794"/>
    <w:rsid w:val="003947C3"/>
    <w:rsid w:val="00394837"/>
    <w:rsid w:val="00394B2E"/>
    <w:rsid w:val="00395276"/>
    <w:rsid w:val="003955B7"/>
    <w:rsid w:val="00395904"/>
    <w:rsid w:val="00395BC9"/>
    <w:rsid w:val="00395E1D"/>
    <w:rsid w:val="00395E54"/>
    <w:rsid w:val="00395ED5"/>
    <w:rsid w:val="00396279"/>
    <w:rsid w:val="00396305"/>
    <w:rsid w:val="00396468"/>
    <w:rsid w:val="00396690"/>
    <w:rsid w:val="003968B5"/>
    <w:rsid w:val="00396A3E"/>
    <w:rsid w:val="00396D37"/>
    <w:rsid w:val="003970C4"/>
    <w:rsid w:val="0039716A"/>
    <w:rsid w:val="003971CD"/>
    <w:rsid w:val="003971D5"/>
    <w:rsid w:val="00397D3A"/>
    <w:rsid w:val="003A00FA"/>
    <w:rsid w:val="003A02F1"/>
    <w:rsid w:val="003A0438"/>
    <w:rsid w:val="003A064D"/>
    <w:rsid w:val="003A074F"/>
    <w:rsid w:val="003A09EC"/>
    <w:rsid w:val="003A0CF8"/>
    <w:rsid w:val="003A0F5C"/>
    <w:rsid w:val="003A105A"/>
    <w:rsid w:val="003A1219"/>
    <w:rsid w:val="003A1488"/>
    <w:rsid w:val="003A17CF"/>
    <w:rsid w:val="003A1D54"/>
    <w:rsid w:val="003A1D5F"/>
    <w:rsid w:val="003A1DEE"/>
    <w:rsid w:val="003A1EFE"/>
    <w:rsid w:val="003A2873"/>
    <w:rsid w:val="003A2895"/>
    <w:rsid w:val="003A29E2"/>
    <w:rsid w:val="003A2F50"/>
    <w:rsid w:val="003A31D1"/>
    <w:rsid w:val="003A374A"/>
    <w:rsid w:val="003A37B1"/>
    <w:rsid w:val="003A3845"/>
    <w:rsid w:val="003A3A52"/>
    <w:rsid w:val="003A4214"/>
    <w:rsid w:val="003A4533"/>
    <w:rsid w:val="003A4CBC"/>
    <w:rsid w:val="003A4CF9"/>
    <w:rsid w:val="003A4E13"/>
    <w:rsid w:val="003A509F"/>
    <w:rsid w:val="003A50CC"/>
    <w:rsid w:val="003A5189"/>
    <w:rsid w:val="003A589D"/>
    <w:rsid w:val="003A5B15"/>
    <w:rsid w:val="003A5C6F"/>
    <w:rsid w:val="003A5D0A"/>
    <w:rsid w:val="003A5DD3"/>
    <w:rsid w:val="003A5F32"/>
    <w:rsid w:val="003A61C5"/>
    <w:rsid w:val="003A6259"/>
    <w:rsid w:val="003A64B6"/>
    <w:rsid w:val="003A7704"/>
    <w:rsid w:val="003A78AD"/>
    <w:rsid w:val="003A7928"/>
    <w:rsid w:val="003A79B7"/>
    <w:rsid w:val="003A7A74"/>
    <w:rsid w:val="003A7D6A"/>
    <w:rsid w:val="003B030B"/>
    <w:rsid w:val="003B053C"/>
    <w:rsid w:val="003B09E4"/>
    <w:rsid w:val="003B0A09"/>
    <w:rsid w:val="003B14C4"/>
    <w:rsid w:val="003B1674"/>
    <w:rsid w:val="003B183F"/>
    <w:rsid w:val="003B19B7"/>
    <w:rsid w:val="003B1A99"/>
    <w:rsid w:val="003B1B1E"/>
    <w:rsid w:val="003B1DAD"/>
    <w:rsid w:val="003B1F89"/>
    <w:rsid w:val="003B23FB"/>
    <w:rsid w:val="003B24E6"/>
    <w:rsid w:val="003B2504"/>
    <w:rsid w:val="003B25B9"/>
    <w:rsid w:val="003B2653"/>
    <w:rsid w:val="003B2692"/>
    <w:rsid w:val="003B2713"/>
    <w:rsid w:val="003B2984"/>
    <w:rsid w:val="003B2CCA"/>
    <w:rsid w:val="003B2CF2"/>
    <w:rsid w:val="003B2D03"/>
    <w:rsid w:val="003B2E7E"/>
    <w:rsid w:val="003B2FA6"/>
    <w:rsid w:val="003B30F3"/>
    <w:rsid w:val="003B3239"/>
    <w:rsid w:val="003B328A"/>
    <w:rsid w:val="003B33C8"/>
    <w:rsid w:val="003B35A0"/>
    <w:rsid w:val="003B3609"/>
    <w:rsid w:val="003B3901"/>
    <w:rsid w:val="003B397A"/>
    <w:rsid w:val="003B3991"/>
    <w:rsid w:val="003B3B48"/>
    <w:rsid w:val="003B3FD1"/>
    <w:rsid w:val="003B4338"/>
    <w:rsid w:val="003B4350"/>
    <w:rsid w:val="003B4564"/>
    <w:rsid w:val="003B4956"/>
    <w:rsid w:val="003B4DF0"/>
    <w:rsid w:val="003B4F6F"/>
    <w:rsid w:val="003B50AF"/>
    <w:rsid w:val="003B523C"/>
    <w:rsid w:val="003B54C4"/>
    <w:rsid w:val="003B561E"/>
    <w:rsid w:val="003B588B"/>
    <w:rsid w:val="003B62BF"/>
    <w:rsid w:val="003B631E"/>
    <w:rsid w:val="003B6532"/>
    <w:rsid w:val="003B6A72"/>
    <w:rsid w:val="003B6E24"/>
    <w:rsid w:val="003B6EDE"/>
    <w:rsid w:val="003B72E5"/>
    <w:rsid w:val="003B7725"/>
    <w:rsid w:val="003B7EF0"/>
    <w:rsid w:val="003C0265"/>
    <w:rsid w:val="003C02A5"/>
    <w:rsid w:val="003C03BA"/>
    <w:rsid w:val="003C0836"/>
    <w:rsid w:val="003C091B"/>
    <w:rsid w:val="003C0973"/>
    <w:rsid w:val="003C0CAA"/>
    <w:rsid w:val="003C0D88"/>
    <w:rsid w:val="003C1B01"/>
    <w:rsid w:val="003C2623"/>
    <w:rsid w:val="003C297E"/>
    <w:rsid w:val="003C2B18"/>
    <w:rsid w:val="003C2B79"/>
    <w:rsid w:val="003C2EDA"/>
    <w:rsid w:val="003C2F1B"/>
    <w:rsid w:val="003C324E"/>
    <w:rsid w:val="003C346B"/>
    <w:rsid w:val="003C3661"/>
    <w:rsid w:val="003C3708"/>
    <w:rsid w:val="003C3774"/>
    <w:rsid w:val="003C37E7"/>
    <w:rsid w:val="003C3A58"/>
    <w:rsid w:val="003C3AFF"/>
    <w:rsid w:val="003C3C7F"/>
    <w:rsid w:val="003C3D12"/>
    <w:rsid w:val="003C3EA1"/>
    <w:rsid w:val="003C400C"/>
    <w:rsid w:val="003C440B"/>
    <w:rsid w:val="003C4494"/>
    <w:rsid w:val="003C456B"/>
    <w:rsid w:val="003C469F"/>
    <w:rsid w:val="003C4A59"/>
    <w:rsid w:val="003C4C5B"/>
    <w:rsid w:val="003C4D43"/>
    <w:rsid w:val="003C4D4D"/>
    <w:rsid w:val="003C4DFA"/>
    <w:rsid w:val="003C52BD"/>
    <w:rsid w:val="003C537B"/>
    <w:rsid w:val="003C54EE"/>
    <w:rsid w:val="003C6147"/>
    <w:rsid w:val="003C6CF7"/>
    <w:rsid w:val="003C737A"/>
    <w:rsid w:val="003C7532"/>
    <w:rsid w:val="003C79E0"/>
    <w:rsid w:val="003C7B38"/>
    <w:rsid w:val="003C7E74"/>
    <w:rsid w:val="003D0582"/>
    <w:rsid w:val="003D065F"/>
    <w:rsid w:val="003D0B7B"/>
    <w:rsid w:val="003D107F"/>
    <w:rsid w:val="003D127A"/>
    <w:rsid w:val="003D1AE7"/>
    <w:rsid w:val="003D1B31"/>
    <w:rsid w:val="003D1B69"/>
    <w:rsid w:val="003D1DB1"/>
    <w:rsid w:val="003D1F0B"/>
    <w:rsid w:val="003D1F4E"/>
    <w:rsid w:val="003D2085"/>
    <w:rsid w:val="003D20DE"/>
    <w:rsid w:val="003D2557"/>
    <w:rsid w:val="003D2B44"/>
    <w:rsid w:val="003D2B77"/>
    <w:rsid w:val="003D3164"/>
    <w:rsid w:val="003D3270"/>
    <w:rsid w:val="003D33D2"/>
    <w:rsid w:val="003D3455"/>
    <w:rsid w:val="003D3564"/>
    <w:rsid w:val="003D3568"/>
    <w:rsid w:val="003D37D1"/>
    <w:rsid w:val="003D386A"/>
    <w:rsid w:val="003D39EE"/>
    <w:rsid w:val="003D3A40"/>
    <w:rsid w:val="003D3B68"/>
    <w:rsid w:val="003D3C6E"/>
    <w:rsid w:val="003D4641"/>
    <w:rsid w:val="003D485F"/>
    <w:rsid w:val="003D4DC6"/>
    <w:rsid w:val="003D4F7F"/>
    <w:rsid w:val="003D545F"/>
    <w:rsid w:val="003D58F5"/>
    <w:rsid w:val="003D59CA"/>
    <w:rsid w:val="003D5AA8"/>
    <w:rsid w:val="003D5CFB"/>
    <w:rsid w:val="003D5DCA"/>
    <w:rsid w:val="003D5E8F"/>
    <w:rsid w:val="003D5FFF"/>
    <w:rsid w:val="003D610B"/>
    <w:rsid w:val="003D61C8"/>
    <w:rsid w:val="003D63E8"/>
    <w:rsid w:val="003D6754"/>
    <w:rsid w:val="003D67CA"/>
    <w:rsid w:val="003D6AFA"/>
    <w:rsid w:val="003D6B03"/>
    <w:rsid w:val="003D6BFA"/>
    <w:rsid w:val="003D6DA9"/>
    <w:rsid w:val="003D7636"/>
    <w:rsid w:val="003D7C05"/>
    <w:rsid w:val="003D7C13"/>
    <w:rsid w:val="003E009D"/>
    <w:rsid w:val="003E01EA"/>
    <w:rsid w:val="003E02A5"/>
    <w:rsid w:val="003E04FA"/>
    <w:rsid w:val="003E0956"/>
    <w:rsid w:val="003E09E7"/>
    <w:rsid w:val="003E0A48"/>
    <w:rsid w:val="003E0BA7"/>
    <w:rsid w:val="003E0F46"/>
    <w:rsid w:val="003E0F83"/>
    <w:rsid w:val="003E1404"/>
    <w:rsid w:val="003E14DF"/>
    <w:rsid w:val="003E159B"/>
    <w:rsid w:val="003E1604"/>
    <w:rsid w:val="003E16C9"/>
    <w:rsid w:val="003E16F7"/>
    <w:rsid w:val="003E1FCA"/>
    <w:rsid w:val="003E2063"/>
    <w:rsid w:val="003E23EE"/>
    <w:rsid w:val="003E2C83"/>
    <w:rsid w:val="003E371A"/>
    <w:rsid w:val="003E3AC0"/>
    <w:rsid w:val="003E3B93"/>
    <w:rsid w:val="003E3C08"/>
    <w:rsid w:val="003E3D7A"/>
    <w:rsid w:val="003E40F8"/>
    <w:rsid w:val="003E471D"/>
    <w:rsid w:val="003E4A21"/>
    <w:rsid w:val="003E4F41"/>
    <w:rsid w:val="003E515D"/>
    <w:rsid w:val="003E5301"/>
    <w:rsid w:val="003E5A0F"/>
    <w:rsid w:val="003E5B67"/>
    <w:rsid w:val="003E5CDF"/>
    <w:rsid w:val="003E5E09"/>
    <w:rsid w:val="003E5F60"/>
    <w:rsid w:val="003E62F1"/>
    <w:rsid w:val="003E6DF5"/>
    <w:rsid w:val="003E6E5F"/>
    <w:rsid w:val="003E6FA5"/>
    <w:rsid w:val="003E715B"/>
    <w:rsid w:val="003E748E"/>
    <w:rsid w:val="003E77D3"/>
    <w:rsid w:val="003E77F5"/>
    <w:rsid w:val="003E7E26"/>
    <w:rsid w:val="003F01FD"/>
    <w:rsid w:val="003F0538"/>
    <w:rsid w:val="003F060D"/>
    <w:rsid w:val="003F0875"/>
    <w:rsid w:val="003F11AC"/>
    <w:rsid w:val="003F1322"/>
    <w:rsid w:val="003F1399"/>
    <w:rsid w:val="003F1DC3"/>
    <w:rsid w:val="003F1F01"/>
    <w:rsid w:val="003F1FC6"/>
    <w:rsid w:val="003F2291"/>
    <w:rsid w:val="003F239B"/>
    <w:rsid w:val="003F2A40"/>
    <w:rsid w:val="003F3223"/>
    <w:rsid w:val="003F346B"/>
    <w:rsid w:val="003F35A1"/>
    <w:rsid w:val="003F394D"/>
    <w:rsid w:val="003F3B87"/>
    <w:rsid w:val="003F44DA"/>
    <w:rsid w:val="003F45AA"/>
    <w:rsid w:val="003F4B9A"/>
    <w:rsid w:val="003F4C8F"/>
    <w:rsid w:val="003F4EA2"/>
    <w:rsid w:val="003F5360"/>
    <w:rsid w:val="003F5789"/>
    <w:rsid w:val="003F5F7B"/>
    <w:rsid w:val="003F6042"/>
    <w:rsid w:val="003F60AC"/>
    <w:rsid w:val="003F62AF"/>
    <w:rsid w:val="003F6735"/>
    <w:rsid w:val="003F6C58"/>
    <w:rsid w:val="003F6CA2"/>
    <w:rsid w:val="003F6F8B"/>
    <w:rsid w:val="003F737E"/>
    <w:rsid w:val="003F7580"/>
    <w:rsid w:val="003F7801"/>
    <w:rsid w:val="003F796A"/>
    <w:rsid w:val="003F7A83"/>
    <w:rsid w:val="00400070"/>
    <w:rsid w:val="004000CA"/>
    <w:rsid w:val="00400283"/>
    <w:rsid w:val="004003BD"/>
    <w:rsid w:val="00400C09"/>
    <w:rsid w:val="00401353"/>
    <w:rsid w:val="004014EB"/>
    <w:rsid w:val="004016C8"/>
    <w:rsid w:val="0040187F"/>
    <w:rsid w:val="00401B87"/>
    <w:rsid w:val="00401D80"/>
    <w:rsid w:val="004022CD"/>
    <w:rsid w:val="00402371"/>
    <w:rsid w:val="00402DAC"/>
    <w:rsid w:val="00402E46"/>
    <w:rsid w:val="00402E89"/>
    <w:rsid w:val="0040345A"/>
    <w:rsid w:val="00404098"/>
    <w:rsid w:val="004041CB"/>
    <w:rsid w:val="00404221"/>
    <w:rsid w:val="0040432B"/>
    <w:rsid w:val="004047D1"/>
    <w:rsid w:val="004049E6"/>
    <w:rsid w:val="00404C6A"/>
    <w:rsid w:val="00404EE3"/>
    <w:rsid w:val="00404F81"/>
    <w:rsid w:val="00405222"/>
    <w:rsid w:val="004052E7"/>
    <w:rsid w:val="00405444"/>
    <w:rsid w:val="004054BD"/>
    <w:rsid w:val="0040559F"/>
    <w:rsid w:val="004055F9"/>
    <w:rsid w:val="0040568A"/>
    <w:rsid w:val="004056D6"/>
    <w:rsid w:val="0040596B"/>
    <w:rsid w:val="00405CF8"/>
    <w:rsid w:val="00405D9F"/>
    <w:rsid w:val="00405F0A"/>
    <w:rsid w:val="0040634C"/>
    <w:rsid w:val="004063FE"/>
    <w:rsid w:val="0040687E"/>
    <w:rsid w:val="00406AF3"/>
    <w:rsid w:val="00406AF5"/>
    <w:rsid w:val="00406B8E"/>
    <w:rsid w:val="00406C01"/>
    <w:rsid w:val="00406FF5"/>
    <w:rsid w:val="00407997"/>
    <w:rsid w:val="00407BD5"/>
    <w:rsid w:val="0041010A"/>
    <w:rsid w:val="00410711"/>
    <w:rsid w:val="0041082E"/>
    <w:rsid w:val="004108EA"/>
    <w:rsid w:val="00410924"/>
    <w:rsid w:val="00410B4F"/>
    <w:rsid w:val="00410BF5"/>
    <w:rsid w:val="00410EF4"/>
    <w:rsid w:val="00411045"/>
    <w:rsid w:val="004110FC"/>
    <w:rsid w:val="0041156F"/>
    <w:rsid w:val="00411A74"/>
    <w:rsid w:val="00411A86"/>
    <w:rsid w:val="00411DE0"/>
    <w:rsid w:val="00412006"/>
    <w:rsid w:val="0041218A"/>
    <w:rsid w:val="004121FE"/>
    <w:rsid w:val="004126F2"/>
    <w:rsid w:val="00412813"/>
    <w:rsid w:val="00412BD2"/>
    <w:rsid w:val="00412BDD"/>
    <w:rsid w:val="00412FCB"/>
    <w:rsid w:val="00413365"/>
    <w:rsid w:val="004136E9"/>
    <w:rsid w:val="00413781"/>
    <w:rsid w:val="0041439F"/>
    <w:rsid w:val="004143F5"/>
    <w:rsid w:val="00414892"/>
    <w:rsid w:val="0041492F"/>
    <w:rsid w:val="0041493F"/>
    <w:rsid w:val="004149A5"/>
    <w:rsid w:val="00414A74"/>
    <w:rsid w:val="00414B2D"/>
    <w:rsid w:val="00414D26"/>
    <w:rsid w:val="0041500F"/>
    <w:rsid w:val="00415367"/>
    <w:rsid w:val="00415561"/>
    <w:rsid w:val="00415711"/>
    <w:rsid w:val="00415807"/>
    <w:rsid w:val="00415815"/>
    <w:rsid w:val="00415BE2"/>
    <w:rsid w:val="00416106"/>
    <w:rsid w:val="0041621A"/>
    <w:rsid w:val="0041622C"/>
    <w:rsid w:val="00416698"/>
    <w:rsid w:val="004169C3"/>
    <w:rsid w:val="00416A92"/>
    <w:rsid w:val="00416B5E"/>
    <w:rsid w:val="00417317"/>
    <w:rsid w:val="00417423"/>
    <w:rsid w:val="004175A7"/>
    <w:rsid w:val="00417604"/>
    <w:rsid w:val="004179D4"/>
    <w:rsid w:val="00417A99"/>
    <w:rsid w:val="00417EC7"/>
    <w:rsid w:val="00417FF4"/>
    <w:rsid w:val="0042014D"/>
    <w:rsid w:val="00420262"/>
    <w:rsid w:val="00420907"/>
    <w:rsid w:val="00420B2C"/>
    <w:rsid w:val="00420BA2"/>
    <w:rsid w:val="00420F2E"/>
    <w:rsid w:val="00421187"/>
    <w:rsid w:val="00421306"/>
    <w:rsid w:val="004217DC"/>
    <w:rsid w:val="004219C8"/>
    <w:rsid w:val="00421A37"/>
    <w:rsid w:val="00421BC4"/>
    <w:rsid w:val="00421C81"/>
    <w:rsid w:val="00422010"/>
    <w:rsid w:val="00422886"/>
    <w:rsid w:val="00423084"/>
    <w:rsid w:val="00423261"/>
    <w:rsid w:val="004232D3"/>
    <w:rsid w:val="00423520"/>
    <w:rsid w:val="0042358D"/>
    <w:rsid w:val="0042368F"/>
    <w:rsid w:val="0042373E"/>
    <w:rsid w:val="0042387E"/>
    <w:rsid w:val="00423934"/>
    <w:rsid w:val="00423BA3"/>
    <w:rsid w:val="00423E83"/>
    <w:rsid w:val="00424032"/>
    <w:rsid w:val="00424578"/>
    <w:rsid w:val="004248A9"/>
    <w:rsid w:val="0042494B"/>
    <w:rsid w:val="00424954"/>
    <w:rsid w:val="004249AE"/>
    <w:rsid w:val="00425270"/>
    <w:rsid w:val="004254FE"/>
    <w:rsid w:val="0042557B"/>
    <w:rsid w:val="00425727"/>
    <w:rsid w:val="0042574C"/>
    <w:rsid w:val="00425753"/>
    <w:rsid w:val="004259D5"/>
    <w:rsid w:val="00425AC7"/>
    <w:rsid w:val="00425DC4"/>
    <w:rsid w:val="00425E51"/>
    <w:rsid w:val="00425F8B"/>
    <w:rsid w:val="00425FC9"/>
    <w:rsid w:val="00426256"/>
    <w:rsid w:val="00426597"/>
    <w:rsid w:val="0042669D"/>
    <w:rsid w:val="00426748"/>
    <w:rsid w:val="00426979"/>
    <w:rsid w:val="00426D2D"/>
    <w:rsid w:val="0042701C"/>
    <w:rsid w:val="004276CB"/>
    <w:rsid w:val="00427707"/>
    <w:rsid w:val="004277DD"/>
    <w:rsid w:val="00427D25"/>
    <w:rsid w:val="00427DCC"/>
    <w:rsid w:val="00427F7D"/>
    <w:rsid w:val="004302EF"/>
    <w:rsid w:val="004303EC"/>
    <w:rsid w:val="004305F4"/>
    <w:rsid w:val="00430772"/>
    <w:rsid w:val="0043079E"/>
    <w:rsid w:val="004308CC"/>
    <w:rsid w:val="00430BAC"/>
    <w:rsid w:val="00430F01"/>
    <w:rsid w:val="00430FA6"/>
    <w:rsid w:val="00431948"/>
    <w:rsid w:val="00431D62"/>
    <w:rsid w:val="00432326"/>
    <w:rsid w:val="00432328"/>
    <w:rsid w:val="00432510"/>
    <w:rsid w:val="004327B1"/>
    <w:rsid w:val="00432899"/>
    <w:rsid w:val="00433374"/>
    <w:rsid w:val="00433683"/>
    <w:rsid w:val="00433A1B"/>
    <w:rsid w:val="00433A87"/>
    <w:rsid w:val="00433A90"/>
    <w:rsid w:val="00433E6B"/>
    <w:rsid w:val="00433EA8"/>
    <w:rsid w:val="00433F23"/>
    <w:rsid w:val="004342D8"/>
    <w:rsid w:val="0043458E"/>
    <w:rsid w:val="0043490F"/>
    <w:rsid w:val="00434D0A"/>
    <w:rsid w:val="00435942"/>
    <w:rsid w:val="0043596E"/>
    <w:rsid w:val="00435A0E"/>
    <w:rsid w:val="00435D00"/>
    <w:rsid w:val="00435EA3"/>
    <w:rsid w:val="00436082"/>
    <w:rsid w:val="0043658A"/>
    <w:rsid w:val="0043658D"/>
    <w:rsid w:val="00436837"/>
    <w:rsid w:val="00436947"/>
    <w:rsid w:val="00436D77"/>
    <w:rsid w:val="00436E87"/>
    <w:rsid w:val="004375AA"/>
    <w:rsid w:val="00437770"/>
    <w:rsid w:val="004377AE"/>
    <w:rsid w:val="00437850"/>
    <w:rsid w:val="004378A2"/>
    <w:rsid w:val="004378C3"/>
    <w:rsid w:val="00437B2B"/>
    <w:rsid w:val="00437C92"/>
    <w:rsid w:val="004401E5"/>
    <w:rsid w:val="004402E0"/>
    <w:rsid w:val="004402F2"/>
    <w:rsid w:val="00440A2D"/>
    <w:rsid w:val="00440B1F"/>
    <w:rsid w:val="00440B23"/>
    <w:rsid w:val="00440EC1"/>
    <w:rsid w:val="004413ED"/>
    <w:rsid w:val="00441441"/>
    <w:rsid w:val="004414D8"/>
    <w:rsid w:val="004416F1"/>
    <w:rsid w:val="00441746"/>
    <w:rsid w:val="0044184A"/>
    <w:rsid w:val="0044187A"/>
    <w:rsid w:val="00441BA3"/>
    <w:rsid w:val="00441BD6"/>
    <w:rsid w:val="00441BE0"/>
    <w:rsid w:val="00441D88"/>
    <w:rsid w:val="00441ED0"/>
    <w:rsid w:val="00441F68"/>
    <w:rsid w:val="004420F9"/>
    <w:rsid w:val="004423CF"/>
    <w:rsid w:val="00442923"/>
    <w:rsid w:val="00442BC2"/>
    <w:rsid w:val="00442D5A"/>
    <w:rsid w:val="00442E6C"/>
    <w:rsid w:val="004432CF"/>
    <w:rsid w:val="0044353F"/>
    <w:rsid w:val="00443C2E"/>
    <w:rsid w:val="00443EA8"/>
    <w:rsid w:val="0044426F"/>
    <w:rsid w:val="00444664"/>
    <w:rsid w:val="004447BD"/>
    <w:rsid w:val="004449E8"/>
    <w:rsid w:val="00444BBB"/>
    <w:rsid w:val="00444DDB"/>
    <w:rsid w:val="00444F74"/>
    <w:rsid w:val="00445295"/>
    <w:rsid w:val="004453F9"/>
    <w:rsid w:val="0044615B"/>
    <w:rsid w:val="00446294"/>
    <w:rsid w:val="0044647C"/>
    <w:rsid w:val="00446A7F"/>
    <w:rsid w:val="00446BC8"/>
    <w:rsid w:val="00446CE7"/>
    <w:rsid w:val="00447292"/>
    <w:rsid w:val="00447611"/>
    <w:rsid w:val="00447669"/>
    <w:rsid w:val="00447833"/>
    <w:rsid w:val="004478AD"/>
    <w:rsid w:val="00447AFA"/>
    <w:rsid w:val="00447B83"/>
    <w:rsid w:val="00447EFF"/>
    <w:rsid w:val="0045029C"/>
    <w:rsid w:val="00450339"/>
    <w:rsid w:val="00450AB5"/>
    <w:rsid w:val="00450C1F"/>
    <w:rsid w:val="00450D92"/>
    <w:rsid w:val="00450FA2"/>
    <w:rsid w:val="0045112E"/>
    <w:rsid w:val="00451323"/>
    <w:rsid w:val="0045185C"/>
    <w:rsid w:val="00451A75"/>
    <w:rsid w:val="00451EDF"/>
    <w:rsid w:val="0045210D"/>
    <w:rsid w:val="00452309"/>
    <w:rsid w:val="0045245E"/>
    <w:rsid w:val="00452899"/>
    <w:rsid w:val="004529B9"/>
    <w:rsid w:val="00452ADB"/>
    <w:rsid w:val="00452CD1"/>
    <w:rsid w:val="00452F0C"/>
    <w:rsid w:val="00452FB9"/>
    <w:rsid w:val="004530E2"/>
    <w:rsid w:val="004531EF"/>
    <w:rsid w:val="00453415"/>
    <w:rsid w:val="004538D6"/>
    <w:rsid w:val="004539C5"/>
    <w:rsid w:val="00453B8F"/>
    <w:rsid w:val="00453C49"/>
    <w:rsid w:val="00453DD2"/>
    <w:rsid w:val="0045407E"/>
    <w:rsid w:val="0045422B"/>
    <w:rsid w:val="00454654"/>
    <w:rsid w:val="00454753"/>
    <w:rsid w:val="00454903"/>
    <w:rsid w:val="00454A97"/>
    <w:rsid w:val="004551C9"/>
    <w:rsid w:val="0045531D"/>
    <w:rsid w:val="0045537F"/>
    <w:rsid w:val="0045542B"/>
    <w:rsid w:val="00455712"/>
    <w:rsid w:val="00455748"/>
    <w:rsid w:val="004560F4"/>
    <w:rsid w:val="00456453"/>
    <w:rsid w:val="004564ED"/>
    <w:rsid w:val="004566B0"/>
    <w:rsid w:val="0045697D"/>
    <w:rsid w:val="00456A28"/>
    <w:rsid w:val="00456B89"/>
    <w:rsid w:val="00456CD8"/>
    <w:rsid w:val="004570F6"/>
    <w:rsid w:val="00457716"/>
    <w:rsid w:val="00457889"/>
    <w:rsid w:val="00457918"/>
    <w:rsid w:val="00457D07"/>
    <w:rsid w:val="00460074"/>
    <w:rsid w:val="004600DE"/>
    <w:rsid w:val="00460160"/>
    <w:rsid w:val="00460C90"/>
    <w:rsid w:val="00460D1C"/>
    <w:rsid w:val="00460E45"/>
    <w:rsid w:val="00461069"/>
    <w:rsid w:val="00461279"/>
    <w:rsid w:val="0046127F"/>
    <w:rsid w:val="00461382"/>
    <w:rsid w:val="00461C14"/>
    <w:rsid w:val="00461FB7"/>
    <w:rsid w:val="004622C4"/>
    <w:rsid w:val="0046253E"/>
    <w:rsid w:val="004625CC"/>
    <w:rsid w:val="00462BF2"/>
    <w:rsid w:val="00463263"/>
    <w:rsid w:val="004635F7"/>
    <w:rsid w:val="004639A4"/>
    <w:rsid w:val="00463A8B"/>
    <w:rsid w:val="00463CF3"/>
    <w:rsid w:val="00463F7D"/>
    <w:rsid w:val="004641E2"/>
    <w:rsid w:val="004648CA"/>
    <w:rsid w:val="00464D1F"/>
    <w:rsid w:val="00464E32"/>
    <w:rsid w:val="00464F42"/>
    <w:rsid w:val="0046566B"/>
    <w:rsid w:val="00465AF0"/>
    <w:rsid w:val="00466354"/>
    <w:rsid w:val="00466576"/>
    <w:rsid w:val="004665ED"/>
    <w:rsid w:val="00466B4C"/>
    <w:rsid w:val="00466E57"/>
    <w:rsid w:val="00466EE5"/>
    <w:rsid w:val="004676F9"/>
    <w:rsid w:val="00467A34"/>
    <w:rsid w:val="00467AEB"/>
    <w:rsid w:val="00467B8F"/>
    <w:rsid w:val="00467CEA"/>
    <w:rsid w:val="00470069"/>
    <w:rsid w:val="004700CB"/>
    <w:rsid w:val="0047027E"/>
    <w:rsid w:val="004703C2"/>
    <w:rsid w:val="004704C3"/>
    <w:rsid w:val="00470C15"/>
    <w:rsid w:val="00470C41"/>
    <w:rsid w:val="00471897"/>
    <w:rsid w:val="00471EA1"/>
    <w:rsid w:val="00472490"/>
    <w:rsid w:val="00472528"/>
    <w:rsid w:val="004726DF"/>
    <w:rsid w:val="00472E09"/>
    <w:rsid w:val="00472F14"/>
    <w:rsid w:val="00472FC9"/>
    <w:rsid w:val="0047345E"/>
    <w:rsid w:val="00473763"/>
    <w:rsid w:val="0047394B"/>
    <w:rsid w:val="00473968"/>
    <w:rsid w:val="00473A4D"/>
    <w:rsid w:val="0047415A"/>
    <w:rsid w:val="0047431A"/>
    <w:rsid w:val="00474511"/>
    <w:rsid w:val="0047455A"/>
    <w:rsid w:val="0047474C"/>
    <w:rsid w:val="004749B4"/>
    <w:rsid w:val="00474E75"/>
    <w:rsid w:val="00474F10"/>
    <w:rsid w:val="00475155"/>
    <w:rsid w:val="00475802"/>
    <w:rsid w:val="00475B0B"/>
    <w:rsid w:val="00475DD9"/>
    <w:rsid w:val="004762A7"/>
    <w:rsid w:val="004763D0"/>
    <w:rsid w:val="0047658A"/>
    <w:rsid w:val="004766DB"/>
    <w:rsid w:val="00476879"/>
    <w:rsid w:val="0047697B"/>
    <w:rsid w:val="00476A0E"/>
    <w:rsid w:val="00476A5F"/>
    <w:rsid w:val="0047725E"/>
    <w:rsid w:val="00477531"/>
    <w:rsid w:val="00477D0E"/>
    <w:rsid w:val="00477EE6"/>
    <w:rsid w:val="004801FE"/>
    <w:rsid w:val="0048074C"/>
    <w:rsid w:val="00480A34"/>
    <w:rsid w:val="00480D2B"/>
    <w:rsid w:val="00480DDE"/>
    <w:rsid w:val="00481073"/>
    <w:rsid w:val="0048108E"/>
    <w:rsid w:val="00481098"/>
    <w:rsid w:val="00481A34"/>
    <w:rsid w:val="00481CBF"/>
    <w:rsid w:val="0048240B"/>
    <w:rsid w:val="0048248E"/>
    <w:rsid w:val="004825CB"/>
    <w:rsid w:val="00482776"/>
    <w:rsid w:val="00482A13"/>
    <w:rsid w:val="00482A3F"/>
    <w:rsid w:val="00482C79"/>
    <w:rsid w:val="00483041"/>
    <w:rsid w:val="004830C3"/>
    <w:rsid w:val="004830F5"/>
    <w:rsid w:val="004835BD"/>
    <w:rsid w:val="00484076"/>
    <w:rsid w:val="0048421F"/>
    <w:rsid w:val="004844A0"/>
    <w:rsid w:val="0048461F"/>
    <w:rsid w:val="00484BF8"/>
    <w:rsid w:val="00484CAF"/>
    <w:rsid w:val="0048500F"/>
    <w:rsid w:val="004853E8"/>
    <w:rsid w:val="004855E0"/>
    <w:rsid w:val="00485673"/>
    <w:rsid w:val="0048580A"/>
    <w:rsid w:val="00485BE4"/>
    <w:rsid w:val="00485EA7"/>
    <w:rsid w:val="004861D6"/>
    <w:rsid w:val="004864F2"/>
    <w:rsid w:val="004865B8"/>
    <w:rsid w:val="004867DB"/>
    <w:rsid w:val="00486935"/>
    <w:rsid w:val="004872D2"/>
    <w:rsid w:val="00487357"/>
    <w:rsid w:val="0048754B"/>
    <w:rsid w:val="00487562"/>
    <w:rsid w:val="004878DA"/>
    <w:rsid w:val="00487E2D"/>
    <w:rsid w:val="00490191"/>
    <w:rsid w:val="0049052B"/>
    <w:rsid w:val="00490580"/>
    <w:rsid w:val="00490804"/>
    <w:rsid w:val="00490886"/>
    <w:rsid w:val="00490929"/>
    <w:rsid w:val="00490A3A"/>
    <w:rsid w:val="00490AFD"/>
    <w:rsid w:val="00490D0F"/>
    <w:rsid w:val="00490F34"/>
    <w:rsid w:val="00490F63"/>
    <w:rsid w:val="0049109E"/>
    <w:rsid w:val="00491267"/>
    <w:rsid w:val="004912B4"/>
    <w:rsid w:val="00491388"/>
    <w:rsid w:val="004915ED"/>
    <w:rsid w:val="00491760"/>
    <w:rsid w:val="0049176D"/>
    <w:rsid w:val="00491E57"/>
    <w:rsid w:val="00492015"/>
    <w:rsid w:val="0049215D"/>
    <w:rsid w:val="0049239A"/>
    <w:rsid w:val="00492460"/>
    <w:rsid w:val="004925C2"/>
    <w:rsid w:val="004929DE"/>
    <w:rsid w:val="00492AEA"/>
    <w:rsid w:val="00492F01"/>
    <w:rsid w:val="0049331A"/>
    <w:rsid w:val="00493413"/>
    <w:rsid w:val="00493869"/>
    <w:rsid w:val="0049391B"/>
    <w:rsid w:val="00493D81"/>
    <w:rsid w:val="00493F49"/>
    <w:rsid w:val="004941CB"/>
    <w:rsid w:val="00494531"/>
    <w:rsid w:val="00494761"/>
    <w:rsid w:val="00494789"/>
    <w:rsid w:val="004949A5"/>
    <w:rsid w:val="00495024"/>
    <w:rsid w:val="00495062"/>
    <w:rsid w:val="00495133"/>
    <w:rsid w:val="00495498"/>
    <w:rsid w:val="00495506"/>
    <w:rsid w:val="0049555A"/>
    <w:rsid w:val="004957B1"/>
    <w:rsid w:val="00495E24"/>
    <w:rsid w:val="00495EF2"/>
    <w:rsid w:val="004963DD"/>
    <w:rsid w:val="00496713"/>
    <w:rsid w:val="0049699C"/>
    <w:rsid w:val="00496A55"/>
    <w:rsid w:val="00496B56"/>
    <w:rsid w:val="00496CF1"/>
    <w:rsid w:val="00496F8E"/>
    <w:rsid w:val="00497126"/>
    <w:rsid w:val="004972BE"/>
    <w:rsid w:val="00497448"/>
    <w:rsid w:val="004A0038"/>
    <w:rsid w:val="004A085A"/>
    <w:rsid w:val="004A0A14"/>
    <w:rsid w:val="004A0C52"/>
    <w:rsid w:val="004A0FC7"/>
    <w:rsid w:val="004A0FD3"/>
    <w:rsid w:val="004A1091"/>
    <w:rsid w:val="004A1164"/>
    <w:rsid w:val="004A1D50"/>
    <w:rsid w:val="004A2290"/>
    <w:rsid w:val="004A22BA"/>
    <w:rsid w:val="004A242A"/>
    <w:rsid w:val="004A290B"/>
    <w:rsid w:val="004A2B37"/>
    <w:rsid w:val="004A2C43"/>
    <w:rsid w:val="004A2C77"/>
    <w:rsid w:val="004A2C81"/>
    <w:rsid w:val="004A2EE8"/>
    <w:rsid w:val="004A31B1"/>
    <w:rsid w:val="004A34D0"/>
    <w:rsid w:val="004A3E9F"/>
    <w:rsid w:val="004A3F89"/>
    <w:rsid w:val="004A4229"/>
    <w:rsid w:val="004A4D80"/>
    <w:rsid w:val="004A4D9C"/>
    <w:rsid w:val="004A533D"/>
    <w:rsid w:val="004A553D"/>
    <w:rsid w:val="004A56D7"/>
    <w:rsid w:val="004A5825"/>
    <w:rsid w:val="004A59E3"/>
    <w:rsid w:val="004A5B87"/>
    <w:rsid w:val="004A5FFF"/>
    <w:rsid w:val="004A6368"/>
    <w:rsid w:val="004A6440"/>
    <w:rsid w:val="004A6487"/>
    <w:rsid w:val="004A65DB"/>
    <w:rsid w:val="004A68F9"/>
    <w:rsid w:val="004A697B"/>
    <w:rsid w:val="004A69CE"/>
    <w:rsid w:val="004A719D"/>
    <w:rsid w:val="004A7515"/>
    <w:rsid w:val="004A7580"/>
    <w:rsid w:val="004A769A"/>
    <w:rsid w:val="004A77F7"/>
    <w:rsid w:val="004A78AC"/>
    <w:rsid w:val="004A7B53"/>
    <w:rsid w:val="004A7BC4"/>
    <w:rsid w:val="004A7FC7"/>
    <w:rsid w:val="004B028D"/>
    <w:rsid w:val="004B0538"/>
    <w:rsid w:val="004B08CA"/>
    <w:rsid w:val="004B09E6"/>
    <w:rsid w:val="004B0EEF"/>
    <w:rsid w:val="004B1080"/>
    <w:rsid w:val="004B10DD"/>
    <w:rsid w:val="004B113F"/>
    <w:rsid w:val="004B1432"/>
    <w:rsid w:val="004B153A"/>
    <w:rsid w:val="004B1620"/>
    <w:rsid w:val="004B171A"/>
    <w:rsid w:val="004B1897"/>
    <w:rsid w:val="004B1C95"/>
    <w:rsid w:val="004B1E26"/>
    <w:rsid w:val="004B20F8"/>
    <w:rsid w:val="004B2480"/>
    <w:rsid w:val="004B2774"/>
    <w:rsid w:val="004B2924"/>
    <w:rsid w:val="004B2AE6"/>
    <w:rsid w:val="004B2F70"/>
    <w:rsid w:val="004B2F92"/>
    <w:rsid w:val="004B3092"/>
    <w:rsid w:val="004B3169"/>
    <w:rsid w:val="004B3482"/>
    <w:rsid w:val="004B3866"/>
    <w:rsid w:val="004B41D2"/>
    <w:rsid w:val="004B4635"/>
    <w:rsid w:val="004B49A3"/>
    <w:rsid w:val="004B49E6"/>
    <w:rsid w:val="004B4C6A"/>
    <w:rsid w:val="004B5CAD"/>
    <w:rsid w:val="004B614E"/>
    <w:rsid w:val="004B643F"/>
    <w:rsid w:val="004B64BF"/>
    <w:rsid w:val="004B6921"/>
    <w:rsid w:val="004B6962"/>
    <w:rsid w:val="004B7012"/>
    <w:rsid w:val="004B75D4"/>
    <w:rsid w:val="004B7CB0"/>
    <w:rsid w:val="004B7D93"/>
    <w:rsid w:val="004B7DA1"/>
    <w:rsid w:val="004B7DB6"/>
    <w:rsid w:val="004C044E"/>
    <w:rsid w:val="004C0E76"/>
    <w:rsid w:val="004C13B5"/>
    <w:rsid w:val="004C1575"/>
    <w:rsid w:val="004C17EB"/>
    <w:rsid w:val="004C1DCE"/>
    <w:rsid w:val="004C20A4"/>
    <w:rsid w:val="004C238C"/>
    <w:rsid w:val="004C25A2"/>
    <w:rsid w:val="004C2ECC"/>
    <w:rsid w:val="004C2F3D"/>
    <w:rsid w:val="004C30E5"/>
    <w:rsid w:val="004C347B"/>
    <w:rsid w:val="004C350E"/>
    <w:rsid w:val="004C3549"/>
    <w:rsid w:val="004C361A"/>
    <w:rsid w:val="004C3CCB"/>
    <w:rsid w:val="004C3D89"/>
    <w:rsid w:val="004C3E6D"/>
    <w:rsid w:val="004C3F93"/>
    <w:rsid w:val="004C4011"/>
    <w:rsid w:val="004C421C"/>
    <w:rsid w:val="004C4357"/>
    <w:rsid w:val="004C436E"/>
    <w:rsid w:val="004C457D"/>
    <w:rsid w:val="004C4793"/>
    <w:rsid w:val="004C4C20"/>
    <w:rsid w:val="004C4DBE"/>
    <w:rsid w:val="004C51A8"/>
    <w:rsid w:val="004C55F5"/>
    <w:rsid w:val="004C56A5"/>
    <w:rsid w:val="004C56FC"/>
    <w:rsid w:val="004C5B5F"/>
    <w:rsid w:val="004C623E"/>
    <w:rsid w:val="004C627E"/>
    <w:rsid w:val="004C63BF"/>
    <w:rsid w:val="004C68A5"/>
    <w:rsid w:val="004C68C0"/>
    <w:rsid w:val="004C6A70"/>
    <w:rsid w:val="004C6AEF"/>
    <w:rsid w:val="004C6EA6"/>
    <w:rsid w:val="004C7094"/>
    <w:rsid w:val="004C7657"/>
    <w:rsid w:val="004C7676"/>
    <w:rsid w:val="004C786A"/>
    <w:rsid w:val="004C799B"/>
    <w:rsid w:val="004C7BA7"/>
    <w:rsid w:val="004C7D69"/>
    <w:rsid w:val="004C7EF5"/>
    <w:rsid w:val="004D04B9"/>
    <w:rsid w:val="004D07C9"/>
    <w:rsid w:val="004D0A71"/>
    <w:rsid w:val="004D0D7F"/>
    <w:rsid w:val="004D0D80"/>
    <w:rsid w:val="004D0DC6"/>
    <w:rsid w:val="004D0E8D"/>
    <w:rsid w:val="004D1419"/>
    <w:rsid w:val="004D142B"/>
    <w:rsid w:val="004D14A8"/>
    <w:rsid w:val="004D1505"/>
    <w:rsid w:val="004D1600"/>
    <w:rsid w:val="004D17AD"/>
    <w:rsid w:val="004D1982"/>
    <w:rsid w:val="004D1FD8"/>
    <w:rsid w:val="004D2857"/>
    <w:rsid w:val="004D28DB"/>
    <w:rsid w:val="004D2C44"/>
    <w:rsid w:val="004D2C63"/>
    <w:rsid w:val="004D322C"/>
    <w:rsid w:val="004D34CF"/>
    <w:rsid w:val="004D357C"/>
    <w:rsid w:val="004D362C"/>
    <w:rsid w:val="004D3827"/>
    <w:rsid w:val="004D3AFB"/>
    <w:rsid w:val="004D40E3"/>
    <w:rsid w:val="004D4404"/>
    <w:rsid w:val="004D447B"/>
    <w:rsid w:val="004D4823"/>
    <w:rsid w:val="004D4B08"/>
    <w:rsid w:val="004D4E67"/>
    <w:rsid w:val="004D4EC9"/>
    <w:rsid w:val="004D50EE"/>
    <w:rsid w:val="004D56B6"/>
    <w:rsid w:val="004D58B4"/>
    <w:rsid w:val="004D58D3"/>
    <w:rsid w:val="004D5AF0"/>
    <w:rsid w:val="004D5BC8"/>
    <w:rsid w:val="004D6049"/>
    <w:rsid w:val="004D60EC"/>
    <w:rsid w:val="004D6554"/>
    <w:rsid w:val="004D6941"/>
    <w:rsid w:val="004D6C7D"/>
    <w:rsid w:val="004D71C9"/>
    <w:rsid w:val="004D72C3"/>
    <w:rsid w:val="004D7305"/>
    <w:rsid w:val="004D768F"/>
    <w:rsid w:val="004D76EA"/>
    <w:rsid w:val="004D7FFE"/>
    <w:rsid w:val="004E010A"/>
    <w:rsid w:val="004E015D"/>
    <w:rsid w:val="004E0886"/>
    <w:rsid w:val="004E0999"/>
    <w:rsid w:val="004E0CBC"/>
    <w:rsid w:val="004E0CEE"/>
    <w:rsid w:val="004E10F3"/>
    <w:rsid w:val="004E14C3"/>
    <w:rsid w:val="004E1527"/>
    <w:rsid w:val="004E1891"/>
    <w:rsid w:val="004E20BB"/>
    <w:rsid w:val="004E20D3"/>
    <w:rsid w:val="004E2A18"/>
    <w:rsid w:val="004E2C61"/>
    <w:rsid w:val="004E30BE"/>
    <w:rsid w:val="004E3197"/>
    <w:rsid w:val="004E3777"/>
    <w:rsid w:val="004E37A7"/>
    <w:rsid w:val="004E3868"/>
    <w:rsid w:val="004E3B66"/>
    <w:rsid w:val="004E3C2B"/>
    <w:rsid w:val="004E41EE"/>
    <w:rsid w:val="004E4651"/>
    <w:rsid w:val="004E47B2"/>
    <w:rsid w:val="004E48D2"/>
    <w:rsid w:val="004E49AA"/>
    <w:rsid w:val="004E4C1D"/>
    <w:rsid w:val="004E4EC8"/>
    <w:rsid w:val="004E50A2"/>
    <w:rsid w:val="004E5430"/>
    <w:rsid w:val="004E5510"/>
    <w:rsid w:val="004E572C"/>
    <w:rsid w:val="004E576C"/>
    <w:rsid w:val="004E59CB"/>
    <w:rsid w:val="004E5A0E"/>
    <w:rsid w:val="004E5A42"/>
    <w:rsid w:val="004E5BBE"/>
    <w:rsid w:val="004E5E17"/>
    <w:rsid w:val="004E620F"/>
    <w:rsid w:val="004E652C"/>
    <w:rsid w:val="004E6583"/>
    <w:rsid w:val="004E66EF"/>
    <w:rsid w:val="004E6837"/>
    <w:rsid w:val="004E6F73"/>
    <w:rsid w:val="004E7603"/>
    <w:rsid w:val="004E770F"/>
    <w:rsid w:val="004E78C0"/>
    <w:rsid w:val="004E7A6F"/>
    <w:rsid w:val="004E7B68"/>
    <w:rsid w:val="004E7C7E"/>
    <w:rsid w:val="004E7CB3"/>
    <w:rsid w:val="004F0441"/>
    <w:rsid w:val="004F08EC"/>
    <w:rsid w:val="004F0986"/>
    <w:rsid w:val="004F0ACC"/>
    <w:rsid w:val="004F0CD0"/>
    <w:rsid w:val="004F0E0D"/>
    <w:rsid w:val="004F11F1"/>
    <w:rsid w:val="004F1251"/>
    <w:rsid w:val="004F13D2"/>
    <w:rsid w:val="004F1906"/>
    <w:rsid w:val="004F1931"/>
    <w:rsid w:val="004F2007"/>
    <w:rsid w:val="004F2375"/>
    <w:rsid w:val="004F2387"/>
    <w:rsid w:val="004F27BF"/>
    <w:rsid w:val="004F29F4"/>
    <w:rsid w:val="004F2CF4"/>
    <w:rsid w:val="004F33BE"/>
    <w:rsid w:val="004F387E"/>
    <w:rsid w:val="004F3B79"/>
    <w:rsid w:val="004F3BA0"/>
    <w:rsid w:val="004F3C6B"/>
    <w:rsid w:val="004F3D2E"/>
    <w:rsid w:val="004F3E26"/>
    <w:rsid w:val="004F4364"/>
    <w:rsid w:val="004F484F"/>
    <w:rsid w:val="004F4D00"/>
    <w:rsid w:val="004F4E78"/>
    <w:rsid w:val="004F53AE"/>
    <w:rsid w:val="004F5426"/>
    <w:rsid w:val="004F5B4C"/>
    <w:rsid w:val="004F6038"/>
    <w:rsid w:val="004F6100"/>
    <w:rsid w:val="004F6559"/>
    <w:rsid w:val="004F657D"/>
    <w:rsid w:val="004F699F"/>
    <w:rsid w:val="004F6E6F"/>
    <w:rsid w:val="004F7070"/>
    <w:rsid w:val="004F7173"/>
    <w:rsid w:val="004F7798"/>
    <w:rsid w:val="004F7F1A"/>
    <w:rsid w:val="004F7F31"/>
    <w:rsid w:val="004F7F69"/>
    <w:rsid w:val="00500404"/>
    <w:rsid w:val="00500747"/>
    <w:rsid w:val="005008E8"/>
    <w:rsid w:val="00500937"/>
    <w:rsid w:val="00500C7D"/>
    <w:rsid w:val="00500E6A"/>
    <w:rsid w:val="00500EE6"/>
    <w:rsid w:val="00501121"/>
    <w:rsid w:val="00501156"/>
    <w:rsid w:val="00501269"/>
    <w:rsid w:val="00501567"/>
    <w:rsid w:val="005015F1"/>
    <w:rsid w:val="0050168A"/>
    <w:rsid w:val="005016DB"/>
    <w:rsid w:val="0050189E"/>
    <w:rsid w:val="00501B5B"/>
    <w:rsid w:val="0050202F"/>
    <w:rsid w:val="00502070"/>
    <w:rsid w:val="005020EF"/>
    <w:rsid w:val="00502233"/>
    <w:rsid w:val="0050233B"/>
    <w:rsid w:val="00502341"/>
    <w:rsid w:val="00502411"/>
    <w:rsid w:val="0050250D"/>
    <w:rsid w:val="0050297E"/>
    <w:rsid w:val="005031F6"/>
    <w:rsid w:val="005036B9"/>
    <w:rsid w:val="00503B14"/>
    <w:rsid w:val="00504131"/>
    <w:rsid w:val="005044EF"/>
    <w:rsid w:val="00504837"/>
    <w:rsid w:val="00504E23"/>
    <w:rsid w:val="005052BA"/>
    <w:rsid w:val="005052D0"/>
    <w:rsid w:val="0050568C"/>
    <w:rsid w:val="005057C7"/>
    <w:rsid w:val="00505E42"/>
    <w:rsid w:val="0050691C"/>
    <w:rsid w:val="00506B08"/>
    <w:rsid w:val="00506BBB"/>
    <w:rsid w:val="005071BA"/>
    <w:rsid w:val="00507842"/>
    <w:rsid w:val="00507A0C"/>
    <w:rsid w:val="00507BC8"/>
    <w:rsid w:val="00507C00"/>
    <w:rsid w:val="00507D9F"/>
    <w:rsid w:val="0051017A"/>
    <w:rsid w:val="005101CB"/>
    <w:rsid w:val="0051048E"/>
    <w:rsid w:val="00510637"/>
    <w:rsid w:val="00510836"/>
    <w:rsid w:val="00510951"/>
    <w:rsid w:val="00510BA5"/>
    <w:rsid w:val="00511293"/>
    <w:rsid w:val="005112C9"/>
    <w:rsid w:val="00511530"/>
    <w:rsid w:val="00511AB3"/>
    <w:rsid w:val="00511B27"/>
    <w:rsid w:val="00511CC1"/>
    <w:rsid w:val="00512014"/>
    <w:rsid w:val="0051240F"/>
    <w:rsid w:val="00512461"/>
    <w:rsid w:val="00512577"/>
    <w:rsid w:val="005126D8"/>
    <w:rsid w:val="005126FE"/>
    <w:rsid w:val="005127A3"/>
    <w:rsid w:val="00513286"/>
    <w:rsid w:val="0051360C"/>
    <w:rsid w:val="00513683"/>
    <w:rsid w:val="005139B7"/>
    <w:rsid w:val="005141FA"/>
    <w:rsid w:val="0051435A"/>
    <w:rsid w:val="0051439C"/>
    <w:rsid w:val="005144CF"/>
    <w:rsid w:val="005146D4"/>
    <w:rsid w:val="0051531F"/>
    <w:rsid w:val="00515340"/>
    <w:rsid w:val="00515575"/>
    <w:rsid w:val="00515651"/>
    <w:rsid w:val="005159C2"/>
    <w:rsid w:val="005159E2"/>
    <w:rsid w:val="00515BF8"/>
    <w:rsid w:val="00515E3C"/>
    <w:rsid w:val="00516165"/>
    <w:rsid w:val="00516434"/>
    <w:rsid w:val="005164A5"/>
    <w:rsid w:val="005164B5"/>
    <w:rsid w:val="005168C5"/>
    <w:rsid w:val="00516A9E"/>
    <w:rsid w:val="00516C2B"/>
    <w:rsid w:val="00516E6C"/>
    <w:rsid w:val="00516E7E"/>
    <w:rsid w:val="00517477"/>
    <w:rsid w:val="00517848"/>
    <w:rsid w:val="005179DB"/>
    <w:rsid w:val="00517B8A"/>
    <w:rsid w:val="00517CAD"/>
    <w:rsid w:val="00517DCC"/>
    <w:rsid w:val="00517FB1"/>
    <w:rsid w:val="0052064D"/>
    <w:rsid w:val="005208C0"/>
    <w:rsid w:val="00520CEA"/>
    <w:rsid w:val="00520E75"/>
    <w:rsid w:val="0052117B"/>
    <w:rsid w:val="005213B8"/>
    <w:rsid w:val="0052190F"/>
    <w:rsid w:val="00521D39"/>
    <w:rsid w:val="005223C4"/>
    <w:rsid w:val="00522757"/>
    <w:rsid w:val="005227A2"/>
    <w:rsid w:val="00522923"/>
    <w:rsid w:val="00522B7B"/>
    <w:rsid w:val="00522E5E"/>
    <w:rsid w:val="00522F3D"/>
    <w:rsid w:val="005230AA"/>
    <w:rsid w:val="005230AB"/>
    <w:rsid w:val="005230C1"/>
    <w:rsid w:val="0052339B"/>
    <w:rsid w:val="005236FF"/>
    <w:rsid w:val="00523A78"/>
    <w:rsid w:val="00523C62"/>
    <w:rsid w:val="00523DB6"/>
    <w:rsid w:val="00523DEB"/>
    <w:rsid w:val="005243AB"/>
    <w:rsid w:val="005245D5"/>
    <w:rsid w:val="00524794"/>
    <w:rsid w:val="00524E9D"/>
    <w:rsid w:val="005251FA"/>
    <w:rsid w:val="005253B3"/>
    <w:rsid w:val="0052547E"/>
    <w:rsid w:val="00525725"/>
    <w:rsid w:val="00525762"/>
    <w:rsid w:val="00525D45"/>
    <w:rsid w:val="00525D58"/>
    <w:rsid w:val="005263C6"/>
    <w:rsid w:val="0052656F"/>
    <w:rsid w:val="0052701C"/>
    <w:rsid w:val="0052746F"/>
    <w:rsid w:val="00527C77"/>
    <w:rsid w:val="00527DF4"/>
    <w:rsid w:val="00527F56"/>
    <w:rsid w:val="0053002F"/>
    <w:rsid w:val="00530039"/>
    <w:rsid w:val="005300FF"/>
    <w:rsid w:val="00530170"/>
    <w:rsid w:val="0053029C"/>
    <w:rsid w:val="00530558"/>
    <w:rsid w:val="0053062D"/>
    <w:rsid w:val="005307D8"/>
    <w:rsid w:val="005307E1"/>
    <w:rsid w:val="005308C4"/>
    <w:rsid w:val="00530B51"/>
    <w:rsid w:val="00530C07"/>
    <w:rsid w:val="00530D14"/>
    <w:rsid w:val="00530E81"/>
    <w:rsid w:val="00530E9C"/>
    <w:rsid w:val="005317C4"/>
    <w:rsid w:val="005317D4"/>
    <w:rsid w:val="005318B4"/>
    <w:rsid w:val="005318FA"/>
    <w:rsid w:val="00531B0E"/>
    <w:rsid w:val="00531D07"/>
    <w:rsid w:val="005324A2"/>
    <w:rsid w:val="005328E5"/>
    <w:rsid w:val="0053292E"/>
    <w:rsid w:val="00532BCC"/>
    <w:rsid w:val="00532E32"/>
    <w:rsid w:val="005335F8"/>
    <w:rsid w:val="00533DA5"/>
    <w:rsid w:val="00533EBB"/>
    <w:rsid w:val="00533F91"/>
    <w:rsid w:val="0053405F"/>
    <w:rsid w:val="005343AA"/>
    <w:rsid w:val="00534EDC"/>
    <w:rsid w:val="00534F86"/>
    <w:rsid w:val="00535019"/>
    <w:rsid w:val="00535153"/>
    <w:rsid w:val="005351A7"/>
    <w:rsid w:val="0053550D"/>
    <w:rsid w:val="00535703"/>
    <w:rsid w:val="005357B9"/>
    <w:rsid w:val="005358EE"/>
    <w:rsid w:val="00535C0E"/>
    <w:rsid w:val="0053612C"/>
    <w:rsid w:val="00536337"/>
    <w:rsid w:val="00536647"/>
    <w:rsid w:val="0053670F"/>
    <w:rsid w:val="005369D2"/>
    <w:rsid w:val="00536C41"/>
    <w:rsid w:val="00536D01"/>
    <w:rsid w:val="00536EE1"/>
    <w:rsid w:val="0053744A"/>
    <w:rsid w:val="005374F4"/>
    <w:rsid w:val="00537754"/>
    <w:rsid w:val="00537A38"/>
    <w:rsid w:val="00537C8B"/>
    <w:rsid w:val="00540297"/>
    <w:rsid w:val="005402B1"/>
    <w:rsid w:val="005402D7"/>
    <w:rsid w:val="0054082E"/>
    <w:rsid w:val="00540D70"/>
    <w:rsid w:val="0054101C"/>
    <w:rsid w:val="00541189"/>
    <w:rsid w:val="0054131E"/>
    <w:rsid w:val="005414A5"/>
    <w:rsid w:val="00541842"/>
    <w:rsid w:val="005418A1"/>
    <w:rsid w:val="00541A1F"/>
    <w:rsid w:val="00541DE7"/>
    <w:rsid w:val="00541F35"/>
    <w:rsid w:val="00541F64"/>
    <w:rsid w:val="00541FB8"/>
    <w:rsid w:val="005420D1"/>
    <w:rsid w:val="00542234"/>
    <w:rsid w:val="00542236"/>
    <w:rsid w:val="0054248B"/>
    <w:rsid w:val="00542A82"/>
    <w:rsid w:val="00542BA9"/>
    <w:rsid w:val="00542C8A"/>
    <w:rsid w:val="0054335F"/>
    <w:rsid w:val="005433AE"/>
    <w:rsid w:val="00543454"/>
    <w:rsid w:val="005436CE"/>
    <w:rsid w:val="005439F4"/>
    <w:rsid w:val="00543A6B"/>
    <w:rsid w:val="00543BDC"/>
    <w:rsid w:val="00543DD7"/>
    <w:rsid w:val="00544210"/>
    <w:rsid w:val="00544683"/>
    <w:rsid w:val="00544BCA"/>
    <w:rsid w:val="00544D33"/>
    <w:rsid w:val="00544F01"/>
    <w:rsid w:val="0054502D"/>
    <w:rsid w:val="0054503E"/>
    <w:rsid w:val="00545768"/>
    <w:rsid w:val="00545CAE"/>
    <w:rsid w:val="00545D22"/>
    <w:rsid w:val="00545E4D"/>
    <w:rsid w:val="0054617B"/>
    <w:rsid w:val="00546428"/>
    <w:rsid w:val="00546965"/>
    <w:rsid w:val="0054698E"/>
    <w:rsid w:val="005469FF"/>
    <w:rsid w:val="00546ABF"/>
    <w:rsid w:val="00546BF4"/>
    <w:rsid w:val="00546E88"/>
    <w:rsid w:val="00546F22"/>
    <w:rsid w:val="0054700D"/>
    <w:rsid w:val="00547163"/>
    <w:rsid w:val="00547285"/>
    <w:rsid w:val="005472CC"/>
    <w:rsid w:val="005477B7"/>
    <w:rsid w:val="00547B32"/>
    <w:rsid w:val="00547C32"/>
    <w:rsid w:val="00547F76"/>
    <w:rsid w:val="00547FE5"/>
    <w:rsid w:val="00550029"/>
    <w:rsid w:val="00550157"/>
    <w:rsid w:val="005508D9"/>
    <w:rsid w:val="00551072"/>
    <w:rsid w:val="00551263"/>
    <w:rsid w:val="0055144B"/>
    <w:rsid w:val="00551676"/>
    <w:rsid w:val="00551707"/>
    <w:rsid w:val="00551FAE"/>
    <w:rsid w:val="00552374"/>
    <w:rsid w:val="00552A35"/>
    <w:rsid w:val="00552E45"/>
    <w:rsid w:val="00552F0D"/>
    <w:rsid w:val="005538D5"/>
    <w:rsid w:val="005538F7"/>
    <w:rsid w:val="005539D9"/>
    <w:rsid w:val="00553B06"/>
    <w:rsid w:val="00554549"/>
    <w:rsid w:val="00554578"/>
    <w:rsid w:val="00554655"/>
    <w:rsid w:val="00554657"/>
    <w:rsid w:val="00554A71"/>
    <w:rsid w:val="00554F59"/>
    <w:rsid w:val="0055534E"/>
    <w:rsid w:val="005554E5"/>
    <w:rsid w:val="00556099"/>
    <w:rsid w:val="005561D2"/>
    <w:rsid w:val="0055687A"/>
    <w:rsid w:val="00557107"/>
    <w:rsid w:val="00557474"/>
    <w:rsid w:val="005578A5"/>
    <w:rsid w:val="00557B8E"/>
    <w:rsid w:val="00557D87"/>
    <w:rsid w:val="00557E3A"/>
    <w:rsid w:val="0056008B"/>
    <w:rsid w:val="00560117"/>
    <w:rsid w:val="005601CA"/>
    <w:rsid w:val="00560D36"/>
    <w:rsid w:val="00560F0C"/>
    <w:rsid w:val="00560FF4"/>
    <w:rsid w:val="00561240"/>
    <w:rsid w:val="00561292"/>
    <w:rsid w:val="005614D2"/>
    <w:rsid w:val="00561913"/>
    <w:rsid w:val="00561EB2"/>
    <w:rsid w:val="0056200E"/>
    <w:rsid w:val="005621BE"/>
    <w:rsid w:val="005624DC"/>
    <w:rsid w:val="00562559"/>
    <w:rsid w:val="00563908"/>
    <w:rsid w:val="005645DB"/>
    <w:rsid w:val="00564C16"/>
    <w:rsid w:val="00564D1E"/>
    <w:rsid w:val="00564F66"/>
    <w:rsid w:val="0056506A"/>
    <w:rsid w:val="0056557E"/>
    <w:rsid w:val="00565701"/>
    <w:rsid w:val="005657B3"/>
    <w:rsid w:val="00565DB8"/>
    <w:rsid w:val="00566202"/>
    <w:rsid w:val="005662F1"/>
    <w:rsid w:val="00566519"/>
    <w:rsid w:val="0056652C"/>
    <w:rsid w:val="00566532"/>
    <w:rsid w:val="005665C8"/>
    <w:rsid w:val="00566A95"/>
    <w:rsid w:val="005671F4"/>
    <w:rsid w:val="00567534"/>
    <w:rsid w:val="0056769B"/>
    <w:rsid w:val="0056770F"/>
    <w:rsid w:val="00567808"/>
    <w:rsid w:val="00567824"/>
    <w:rsid w:val="00567AB7"/>
    <w:rsid w:val="00567AC4"/>
    <w:rsid w:val="00567D4B"/>
    <w:rsid w:val="00567EA8"/>
    <w:rsid w:val="005701A1"/>
    <w:rsid w:val="005702B6"/>
    <w:rsid w:val="00570A23"/>
    <w:rsid w:val="00570A38"/>
    <w:rsid w:val="00570AD6"/>
    <w:rsid w:val="005710B6"/>
    <w:rsid w:val="00571154"/>
    <w:rsid w:val="005717E5"/>
    <w:rsid w:val="00571926"/>
    <w:rsid w:val="005719E4"/>
    <w:rsid w:val="00571B19"/>
    <w:rsid w:val="00571CBD"/>
    <w:rsid w:val="005720AB"/>
    <w:rsid w:val="005721F9"/>
    <w:rsid w:val="0057227A"/>
    <w:rsid w:val="0057275B"/>
    <w:rsid w:val="00572818"/>
    <w:rsid w:val="00572820"/>
    <w:rsid w:val="00572D4D"/>
    <w:rsid w:val="005733E5"/>
    <w:rsid w:val="00573A6A"/>
    <w:rsid w:val="00573FF6"/>
    <w:rsid w:val="00574107"/>
    <w:rsid w:val="0057424D"/>
    <w:rsid w:val="0057448E"/>
    <w:rsid w:val="005748BE"/>
    <w:rsid w:val="00574B0F"/>
    <w:rsid w:val="00574DCE"/>
    <w:rsid w:val="00575102"/>
    <w:rsid w:val="005752B6"/>
    <w:rsid w:val="005753AB"/>
    <w:rsid w:val="00575897"/>
    <w:rsid w:val="00575B83"/>
    <w:rsid w:val="00575C88"/>
    <w:rsid w:val="00575CA8"/>
    <w:rsid w:val="00575FAF"/>
    <w:rsid w:val="00576180"/>
    <w:rsid w:val="0057659D"/>
    <w:rsid w:val="005766E5"/>
    <w:rsid w:val="00576A00"/>
    <w:rsid w:val="005772E4"/>
    <w:rsid w:val="005773FF"/>
    <w:rsid w:val="005775F6"/>
    <w:rsid w:val="0057775E"/>
    <w:rsid w:val="00577762"/>
    <w:rsid w:val="00577973"/>
    <w:rsid w:val="00577A68"/>
    <w:rsid w:val="00577AEE"/>
    <w:rsid w:val="00577C00"/>
    <w:rsid w:val="00577C45"/>
    <w:rsid w:val="00577CFA"/>
    <w:rsid w:val="00577EDB"/>
    <w:rsid w:val="00580140"/>
    <w:rsid w:val="0058047A"/>
    <w:rsid w:val="00580C88"/>
    <w:rsid w:val="00580CF2"/>
    <w:rsid w:val="00580EC4"/>
    <w:rsid w:val="00580F6D"/>
    <w:rsid w:val="005811D0"/>
    <w:rsid w:val="005814B4"/>
    <w:rsid w:val="005817D0"/>
    <w:rsid w:val="0058198E"/>
    <w:rsid w:val="00581C88"/>
    <w:rsid w:val="00581D72"/>
    <w:rsid w:val="00581DB6"/>
    <w:rsid w:val="00581F9E"/>
    <w:rsid w:val="00582272"/>
    <w:rsid w:val="00582405"/>
    <w:rsid w:val="00582473"/>
    <w:rsid w:val="0058253B"/>
    <w:rsid w:val="005828F3"/>
    <w:rsid w:val="00582907"/>
    <w:rsid w:val="0058293B"/>
    <w:rsid w:val="00582CF3"/>
    <w:rsid w:val="00582E84"/>
    <w:rsid w:val="00582F2A"/>
    <w:rsid w:val="005833ED"/>
    <w:rsid w:val="00583413"/>
    <w:rsid w:val="00583A5C"/>
    <w:rsid w:val="00583B1E"/>
    <w:rsid w:val="00583BB1"/>
    <w:rsid w:val="00583C32"/>
    <w:rsid w:val="00583D0F"/>
    <w:rsid w:val="005841EB"/>
    <w:rsid w:val="005842D3"/>
    <w:rsid w:val="005845A1"/>
    <w:rsid w:val="0058490E"/>
    <w:rsid w:val="00584B56"/>
    <w:rsid w:val="00584E8E"/>
    <w:rsid w:val="00585764"/>
    <w:rsid w:val="0058592E"/>
    <w:rsid w:val="00585B38"/>
    <w:rsid w:val="00585DDA"/>
    <w:rsid w:val="00585E10"/>
    <w:rsid w:val="00585FAE"/>
    <w:rsid w:val="005861AA"/>
    <w:rsid w:val="0058641B"/>
    <w:rsid w:val="0058666E"/>
    <w:rsid w:val="005866BE"/>
    <w:rsid w:val="0058673E"/>
    <w:rsid w:val="005869CF"/>
    <w:rsid w:val="00586C1D"/>
    <w:rsid w:val="005870AB"/>
    <w:rsid w:val="00587603"/>
    <w:rsid w:val="00587942"/>
    <w:rsid w:val="00587B94"/>
    <w:rsid w:val="00587BE6"/>
    <w:rsid w:val="0059026D"/>
    <w:rsid w:val="00590308"/>
    <w:rsid w:val="005903BF"/>
    <w:rsid w:val="0059043F"/>
    <w:rsid w:val="0059064C"/>
    <w:rsid w:val="00590BCB"/>
    <w:rsid w:val="00590BD4"/>
    <w:rsid w:val="00590D27"/>
    <w:rsid w:val="00590EC4"/>
    <w:rsid w:val="005914A7"/>
    <w:rsid w:val="00591793"/>
    <w:rsid w:val="005917E2"/>
    <w:rsid w:val="00591B51"/>
    <w:rsid w:val="00591DC7"/>
    <w:rsid w:val="005920CB"/>
    <w:rsid w:val="005925A7"/>
    <w:rsid w:val="00592A4C"/>
    <w:rsid w:val="0059311D"/>
    <w:rsid w:val="00593242"/>
    <w:rsid w:val="0059380F"/>
    <w:rsid w:val="00593C0E"/>
    <w:rsid w:val="005941F4"/>
    <w:rsid w:val="005946F8"/>
    <w:rsid w:val="005947F9"/>
    <w:rsid w:val="00595096"/>
    <w:rsid w:val="00595285"/>
    <w:rsid w:val="0059539E"/>
    <w:rsid w:val="00595524"/>
    <w:rsid w:val="00595542"/>
    <w:rsid w:val="00595915"/>
    <w:rsid w:val="00595C10"/>
    <w:rsid w:val="00595D6F"/>
    <w:rsid w:val="005965F1"/>
    <w:rsid w:val="0059694E"/>
    <w:rsid w:val="00596A19"/>
    <w:rsid w:val="00596A45"/>
    <w:rsid w:val="00596A8B"/>
    <w:rsid w:val="00596C87"/>
    <w:rsid w:val="005970BF"/>
    <w:rsid w:val="00597461"/>
    <w:rsid w:val="00597496"/>
    <w:rsid w:val="00597516"/>
    <w:rsid w:val="00597523"/>
    <w:rsid w:val="00597C47"/>
    <w:rsid w:val="005A023E"/>
    <w:rsid w:val="005A04A5"/>
    <w:rsid w:val="005A058C"/>
    <w:rsid w:val="005A0706"/>
    <w:rsid w:val="005A0CF6"/>
    <w:rsid w:val="005A177C"/>
    <w:rsid w:val="005A1ACC"/>
    <w:rsid w:val="005A1CE9"/>
    <w:rsid w:val="005A207C"/>
    <w:rsid w:val="005A262B"/>
    <w:rsid w:val="005A2AC8"/>
    <w:rsid w:val="005A2B7D"/>
    <w:rsid w:val="005A2F4E"/>
    <w:rsid w:val="005A30FF"/>
    <w:rsid w:val="005A3172"/>
    <w:rsid w:val="005A31BE"/>
    <w:rsid w:val="005A32C2"/>
    <w:rsid w:val="005A390F"/>
    <w:rsid w:val="005A392C"/>
    <w:rsid w:val="005A42B0"/>
    <w:rsid w:val="005A47AC"/>
    <w:rsid w:val="005A4CCC"/>
    <w:rsid w:val="005A4D01"/>
    <w:rsid w:val="005A4F20"/>
    <w:rsid w:val="005A4F85"/>
    <w:rsid w:val="005A51E5"/>
    <w:rsid w:val="005A5497"/>
    <w:rsid w:val="005A54A1"/>
    <w:rsid w:val="005A553C"/>
    <w:rsid w:val="005A5C9C"/>
    <w:rsid w:val="005A6121"/>
    <w:rsid w:val="005A6471"/>
    <w:rsid w:val="005A6853"/>
    <w:rsid w:val="005A6AC2"/>
    <w:rsid w:val="005A6AD1"/>
    <w:rsid w:val="005A6B03"/>
    <w:rsid w:val="005A6FC4"/>
    <w:rsid w:val="005A7392"/>
    <w:rsid w:val="005A743A"/>
    <w:rsid w:val="005A7829"/>
    <w:rsid w:val="005A78B3"/>
    <w:rsid w:val="005A7B5C"/>
    <w:rsid w:val="005A7BDC"/>
    <w:rsid w:val="005A7FA5"/>
    <w:rsid w:val="005B03A5"/>
    <w:rsid w:val="005B04EB"/>
    <w:rsid w:val="005B05C9"/>
    <w:rsid w:val="005B06B8"/>
    <w:rsid w:val="005B091D"/>
    <w:rsid w:val="005B0B59"/>
    <w:rsid w:val="005B0E79"/>
    <w:rsid w:val="005B1286"/>
    <w:rsid w:val="005B12EC"/>
    <w:rsid w:val="005B1A27"/>
    <w:rsid w:val="005B1A3C"/>
    <w:rsid w:val="005B1B16"/>
    <w:rsid w:val="005B2115"/>
    <w:rsid w:val="005B2121"/>
    <w:rsid w:val="005B21C5"/>
    <w:rsid w:val="005B2471"/>
    <w:rsid w:val="005B2573"/>
    <w:rsid w:val="005B2761"/>
    <w:rsid w:val="005B296A"/>
    <w:rsid w:val="005B29C4"/>
    <w:rsid w:val="005B29D0"/>
    <w:rsid w:val="005B2B87"/>
    <w:rsid w:val="005B2F62"/>
    <w:rsid w:val="005B3134"/>
    <w:rsid w:val="005B35DA"/>
    <w:rsid w:val="005B3611"/>
    <w:rsid w:val="005B37CD"/>
    <w:rsid w:val="005B3989"/>
    <w:rsid w:val="005B3A21"/>
    <w:rsid w:val="005B3A38"/>
    <w:rsid w:val="005B3ACA"/>
    <w:rsid w:val="005B3EE6"/>
    <w:rsid w:val="005B400D"/>
    <w:rsid w:val="005B44EA"/>
    <w:rsid w:val="005B47EF"/>
    <w:rsid w:val="005B4C82"/>
    <w:rsid w:val="005B4DEA"/>
    <w:rsid w:val="005B4E1D"/>
    <w:rsid w:val="005B58EC"/>
    <w:rsid w:val="005B5E2F"/>
    <w:rsid w:val="005B5FC5"/>
    <w:rsid w:val="005B6078"/>
    <w:rsid w:val="005B60AB"/>
    <w:rsid w:val="005B631A"/>
    <w:rsid w:val="005B6721"/>
    <w:rsid w:val="005B6A0C"/>
    <w:rsid w:val="005B6D0F"/>
    <w:rsid w:val="005B6E05"/>
    <w:rsid w:val="005B6E0B"/>
    <w:rsid w:val="005B6E99"/>
    <w:rsid w:val="005B7446"/>
    <w:rsid w:val="005B7A63"/>
    <w:rsid w:val="005B7E65"/>
    <w:rsid w:val="005C04DC"/>
    <w:rsid w:val="005C04F5"/>
    <w:rsid w:val="005C06FA"/>
    <w:rsid w:val="005C088A"/>
    <w:rsid w:val="005C0E28"/>
    <w:rsid w:val="005C10BF"/>
    <w:rsid w:val="005C12FB"/>
    <w:rsid w:val="005C1431"/>
    <w:rsid w:val="005C14D6"/>
    <w:rsid w:val="005C1746"/>
    <w:rsid w:val="005C186A"/>
    <w:rsid w:val="005C192E"/>
    <w:rsid w:val="005C1937"/>
    <w:rsid w:val="005C1BB5"/>
    <w:rsid w:val="005C1F64"/>
    <w:rsid w:val="005C2980"/>
    <w:rsid w:val="005C2B95"/>
    <w:rsid w:val="005C2E65"/>
    <w:rsid w:val="005C2EE7"/>
    <w:rsid w:val="005C3065"/>
    <w:rsid w:val="005C3447"/>
    <w:rsid w:val="005C3673"/>
    <w:rsid w:val="005C3D84"/>
    <w:rsid w:val="005C3DE2"/>
    <w:rsid w:val="005C409D"/>
    <w:rsid w:val="005C40CE"/>
    <w:rsid w:val="005C40E7"/>
    <w:rsid w:val="005C417F"/>
    <w:rsid w:val="005C466F"/>
    <w:rsid w:val="005C495E"/>
    <w:rsid w:val="005C4C36"/>
    <w:rsid w:val="005C4FB1"/>
    <w:rsid w:val="005C544C"/>
    <w:rsid w:val="005C550A"/>
    <w:rsid w:val="005C571C"/>
    <w:rsid w:val="005C5727"/>
    <w:rsid w:val="005C581A"/>
    <w:rsid w:val="005C58FB"/>
    <w:rsid w:val="005C596F"/>
    <w:rsid w:val="005C5E38"/>
    <w:rsid w:val="005C648F"/>
    <w:rsid w:val="005C66B9"/>
    <w:rsid w:val="005C66E9"/>
    <w:rsid w:val="005C687D"/>
    <w:rsid w:val="005C6C28"/>
    <w:rsid w:val="005C6E11"/>
    <w:rsid w:val="005C6E20"/>
    <w:rsid w:val="005C7133"/>
    <w:rsid w:val="005C7360"/>
    <w:rsid w:val="005C780C"/>
    <w:rsid w:val="005C7C43"/>
    <w:rsid w:val="005C7F47"/>
    <w:rsid w:val="005D029B"/>
    <w:rsid w:val="005D0507"/>
    <w:rsid w:val="005D0719"/>
    <w:rsid w:val="005D0A52"/>
    <w:rsid w:val="005D0B50"/>
    <w:rsid w:val="005D0CB8"/>
    <w:rsid w:val="005D0DF6"/>
    <w:rsid w:val="005D0E72"/>
    <w:rsid w:val="005D0F4F"/>
    <w:rsid w:val="005D0F8B"/>
    <w:rsid w:val="005D1399"/>
    <w:rsid w:val="005D156D"/>
    <w:rsid w:val="005D16B0"/>
    <w:rsid w:val="005D1869"/>
    <w:rsid w:val="005D19D8"/>
    <w:rsid w:val="005D1E7A"/>
    <w:rsid w:val="005D202F"/>
    <w:rsid w:val="005D20C7"/>
    <w:rsid w:val="005D2AE0"/>
    <w:rsid w:val="005D2C8B"/>
    <w:rsid w:val="005D3136"/>
    <w:rsid w:val="005D33B2"/>
    <w:rsid w:val="005D345A"/>
    <w:rsid w:val="005D3513"/>
    <w:rsid w:val="005D39EE"/>
    <w:rsid w:val="005D3A80"/>
    <w:rsid w:val="005D3A93"/>
    <w:rsid w:val="005D3A9C"/>
    <w:rsid w:val="005D3B2F"/>
    <w:rsid w:val="005D3C9C"/>
    <w:rsid w:val="005D3DB5"/>
    <w:rsid w:val="005D3EB2"/>
    <w:rsid w:val="005D3F6F"/>
    <w:rsid w:val="005D4014"/>
    <w:rsid w:val="005D40DE"/>
    <w:rsid w:val="005D41F8"/>
    <w:rsid w:val="005D42ED"/>
    <w:rsid w:val="005D4588"/>
    <w:rsid w:val="005D5195"/>
    <w:rsid w:val="005D5240"/>
    <w:rsid w:val="005D54D6"/>
    <w:rsid w:val="005D5653"/>
    <w:rsid w:val="005D572A"/>
    <w:rsid w:val="005D5D17"/>
    <w:rsid w:val="005D5DD8"/>
    <w:rsid w:val="005D5EEC"/>
    <w:rsid w:val="005D6314"/>
    <w:rsid w:val="005D654F"/>
    <w:rsid w:val="005D676A"/>
    <w:rsid w:val="005D68F9"/>
    <w:rsid w:val="005D744F"/>
    <w:rsid w:val="005D7A8A"/>
    <w:rsid w:val="005D7B28"/>
    <w:rsid w:val="005D7FD1"/>
    <w:rsid w:val="005E0333"/>
    <w:rsid w:val="005E03AE"/>
    <w:rsid w:val="005E0478"/>
    <w:rsid w:val="005E0538"/>
    <w:rsid w:val="005E054B"/>
    <w:rsid w:val="005E058B"/>
    <w:rsid w:val="005E0BC4"/>
    <w:rsid w:val="005E0CD7"/>
    <w:rsid w:val="005E144A"/>
    <w:rsid w:val="005E1C7A"/>
    <w:rsid w:val="005E2647"/>
    <w:rsid w:val="005E2667"/>
    <w:rsid w:val="005E2771"/>
    <w:rsid w:val="005E291F"/>
    <w:rsid w:val="005E2D24"/>
    <w:rsid w:val="005E2D43"/>
    <w:rsid w:val="005E2E0B"/>
    <w:rsid w:val="005E3075"/>
    <w:rsid w:val="005E3081"/>
    <w:rsid w:val="005E341D"/>
    <w:rsid w:val="005E371D"/>
    <w:rsid w:val="005E3881"/>
    <w:rsid w:val="005E3944"/>
    <w:rsid w:val="005E3B15"/>
    <w:rsid w:val="005E3B70"/>
    <w:rsid w:val="005E405D"/>
    <w:rsid w:val="005E45C7"/>
    <w:rsid w:val="005E4CBA"/>
    <w:rsid w:val="005E4D1F"/>
    <w:rsid w:val="005E4DDE"/>
    <w:rsid w:val="005E4E79"/>
    <w:rsid w:val="005E509E"/>
    <w:rsid w:val="005E51A1"/>
    <w:rsid w:val="005E5222"/>
    <w:rsid w:val="005E5437"/>
    <w:rsid w:val="005E5B41"/>
    <w:rsid w:val="005E5BCB"/>
    <w:rsid w:val="005E6141"/>
    <w:rsid w:val="005E6844"/>
    <w:rsid w:val="005E6BFD"/>
    <w:rsid w:val="005E6E8A"/>
    <w:rsid w:val="005E7342"/>
    <w:rsid w:val="005E7507"/>
    <w:rsid w:val="005E76AE"/>
    <w:rsid w:val="005E775B"/>
    <w:rsid w:val="005E7A40"/>
    <w:rsid w:val="005E7FDE"/>
    <w:rsid w:val="005F00DD"/>
    <w:rsid w:val="005F01B5"/>
    <w:rsid w:val="005F047A"/>
    <w:rsid w:val="005F0528"/>
    <w:rsid w:val="005F0567"/>
    <w:rsid w:val="005F0645"/>
    <w:rsid w:val="005F078D"/>
    <w:rsid w:val="005F0912"/>
    <w:rsid w:val="005F0C86"/>
    <w:rsid w:val="005F1130"/>
    <w:rsid w:val="005F11B8"/>
    <w:rsid w:val="005F12ED"/>
    <w:rsid w:val="005F13D1"/>
    <w:rsid w:val="005F1414"/>
    <w:rsid w:val="005F14C0"/>
    <w:rsid w:val="005F1BE1"/>
    <w:rsid w:val="005F1C32"/>
    <w:rsid w:val="005F1EE6"/>
    <w:rsid w:val="005F23B3"/>
    <w:rsid w:val="005F246D"/>
    <w:rsid w:val="005F2642"/>
    <w:rsid w:val="005F28F8"/>
    <w:rsid w:val="005F3242"/>
    <w:rsid w:val="005F3356"/>
    <w:rsid w:val="005F34E7"/>
    <w:rsid w:val="005F3984"/>
    <w:rsid w:val="005F39E7"/>
    <w:rsid w:val="005F3B51"/>
    <w:rsid w:val="005F4254"/>
    <w:rsid w:val="005F4336"/>
    <w:rsid w:val="005F43AD"/>
    <w:rsid w:val="005F43CF"/>
    <w:rsid w:val="005F4819"/>
    <w:rsid w:val="005F484F"/>
    <w:rsid w:val="005F4950"/>
    <w:rsid w:val="005F4C18"/>
    <w:rsid w:val="005F4DDA"/>
    <w:rsid w:val="005F4E8A"/>
    <w:rsid w:val="005F4FD7"/>
    <w:rsid w:val="005F5069"/>
    <w:rsid w:val="005F50CF"/>
    <w:rsid w:val="005F50F9"/>
    <w:rsid w:val="005F5230"/>
    <w:rsid w:val="005F53A1"/>
    <w:rsid w:val="005F53B1"/>
    <w:rsid w:val="005F53F1"/>
    <w:rsid w:val="005F5530"/>
    <w:rsid w:val="005F5A65"/>
    <w:rsid w:val="005F5FD3"/>
    <w:rsid w:val="005F6165"/>
    <w:rsid w:val="005F630D"/>
    <w:rsid w:val="005F6634"/>
    <w:rsid w:val="005F675D"/>
    <w:rsid w:val="005F6A6D"/>
    <w:rsid w:val="005F6A78"/>
    <w:rsid w:val="005F6AF4"/>
    <w:rsid w:val="005F754F"/>
    <w:rsid w:val="005F7558"/>
    <w:rsid w:val="005F7E23"/>
    <w:rsid w:val="0060032B"/>
    <w:rsid w:val="00600550"/>
    <w:rsid w:val="00600679"/>
    <w:rsid w:val="00600EE7"/>
    <w:rsid w:val="006010B1"/>
    <w:rsid w:val="006013B1"/>
    <w:rsid w:val="006013C3"/>
    <w:rsid w:val="00601586"/>
    <w:rsid w:val="00601696"/>
    <w:rsid w:val="00601E74"/>
    <w:rsid w:val="00602258"/>
    <w:rsid w:val="006027D0"/>
    <w:rsid w:val="0060285C"/>
    <w:rsid w:val="00602A1E"/>
    <w:rsid w:val="00602B4D"/>
    <w:rsid w:val="00602E02"/>
    <w:rsid w:val="00602F7B"/>
    <w:rsid w:val="0060397F"/>
    <w:rsid w:val="00603ACA"/>
    <w:rsid w:val="00603BC1"/>
    <w:rsid w:val="00603CCB"/>
    <w:rsid w:val="006041C8"/>
    <w:rsid w:val="006041F7"/>
    <w:rsid w:val="00604396"/>
    <w:rsid w:val="006045E2"/>
    <w:rsid w:val="006046D2"/>
    <w:rsid w:val="0060481F"/>
    <w:rsid w:val="0060489D"/>
    <w:rsid w:val="0060499D"/>
    <w:rsid w:val="00604AEC"/>
    <w:rsid w:val="00604E36"/>
    <w:rsid w:val="00605133"/>
    <w:rsid w:val="00605178"/>
    <w:rsid w:val="006057EB"/>
    <w:rsid w:val="0060586D"/>
    <w:rsid w:val="006059CF"/>
    <w:rsid w:val="00606145"/>
    <w:rsid w:val="006064F6"/>
    <w:rsid w:val="00606D1F"/>
    <w:rsid w:val="00606E35"/>
    <w:rsid w:val="00606F98"/>
    <w:rsid w:val="00606FB3"/>
    <w:rsid w:val="006074D2"/>
    <w:rsid w:val="0060757E"/>
    <w:rsid w:val="00607685"/>
    <w:rsid w:val="0060787D"/>
    <w:rsid w:val="0060790B"/>
    <w:rsid w:val="00607943"/>
    <w:rsid w:val="00607A00"/>
    <w:rsid w:val="00607C90"/>
    <w:rsid w:val="00607D77"/>
    <w:rsid w:val="00610657"/>
    <w:rsid w:val="00610794"/>
    <w:rsid w:val="00610B3D"/>
    <w:rsid w:val="00610C9F"/>
    <w:rsid w:val="00610CCB"/>
    <w:rsid w:val="00610FC0"/>
    <w:rsid w:val="00611101"/>
    <w:rsid w:val="00611434"/>
    <w:rsid w:val="00611749"/>
    <w:rsid w:val="0061183B"/>
    <w:rsid w:val="00611882"/>
    <w:rsid w:val="00611B08"/>
    <w:rsid w:val="00611D9B"/>
    <w:rsid w:val="00611E15"/>
    <w:rsid w:val="006127E0"/>
    <w:rsid w:val="00612F68"/>
    <w:rsid w:val="00613054"/>
    <w:rsid w:val="0061335C"/>
    <w:rsid w:val="00613766"/>
    <w:rsid w:val="00613ABE"/>
    <w:rsid w:val="00613EE0"/>
    <w:rsid w:val="006141E5"/>
    <w:rsid w:val="0061453E"/>
    <w:rsid w:val="0061456A"/>
    <w:rsid w:val="00614813"/>
    <w:rsid w:val="00614915"/>
    <w:rsid w:val="00614B29"/>
    <w:rsid w:val="006152D0"/>
    <w:rsid w:val="0061568D"/>
    <w:rsid w:val="0061595E"/>
    <w:rsid w:val="006159CD"/>
    <w:rsid w:val="00615B0B"/>
    <w:rsid w:val="006162ED"/>
    <w:rsid w:val="006166CD"/>
    <w:rsid w:val="00616C5D"/>
    <w:rsid w:val="00616DE5"/>
    <w:rsid w:val="00616F65"/>
    <w:rsid w:val="00616F93"/>
    <w:rsid w:val="00617444"/>
    <w:rsid w:val="0061746E"/>
    <w:rsid w:val="00617633"/>
    <w:rsid w:val="006178B9"/>
    <w:rsid w:val="00617A64"/>
    <w:rsid w:val="0062027D"/>
    <w:rsid w:val="006203BB"/>
    <w:rsid w:val="006204E0"/>
    <w:rsid w:val="006207F9"/>
    <w:rsid w:val="00620850"/>
    <w:rsid w:val="00620D32"/>
    <w:rsid w:val="00620F4C"/>
    <w:rsid w:val="0062105E"/>
    <w:rsid w:val="00621965"/>
    <w:rsid w:val="00621D1C"/>
    <w:rsid w:val="00621E84"/>
    <w:rsid w:val="00622141"/>
    <w:rsid w:val="00622467"/>
    <w:rsid w:val="00622620"/>
    <w:rsid w:val="00622643"/>
    <w:rsid w:val="00622947"/>
    <w:rsid w:val="006229FC"/>
    <w:rsid w:val="00622A01"/>
    <w:rsid w:val="00622C8E"/>
    <w:rsid w:val="00622CDD"/>
    <w:rsid w:val="00622D22"/>
    <w:rsid w:val="00622E6B"/>
    <w:rsid w:val="00622EA4"/>
    <w:rsid w:val="00622FFC"/>
    <w:rsid w:val="00623026"/>
    <w:rsid w:val="006230D9"/>
    <w:rsid w:val="006233A3"/>
    <w:rsid w:val="00623AE5"/>
    <w:rsid w:val="00623C11"/>
    <w:rsid w:val="00623CCD"/>
    <w:rsid w:val="00623D15"/>
    <w:rsid w:val="00624006"/>
    <w:rsid w:val="006242A2"/>
    <w:rsid w:val="00624308"/>
    <w:rsid w:val="00624359"/>
    <w:rsid w:val="00624908"/>
    <w:rsid w:val="0062499B"/>
    <w:rsid w:val="00624DEB"/>
    <w:rsid w:val="00625628"/>
    <w:rsid w:val="006257E7"/>
    <w:rsid w:val="006261E0"/>
    <w:rsid w:val="006265FA"/>
    <w:rsid w:val="0062661C"/>
    <w:rsid w:val="006268E5"/>
    <w:rsid w:val="00626D7E"/>
    <w:rsid w:val="00627279"/>
    <w:rsid w:val="006275E1"/>
    <w:rsid w:val="0062783B"/>
    <w:rsid w:val="00627856"/>
    <w:rsid w:val="00627868"/>
    <w:rsid w:val="00627C75"/>
    <w:rsid w:val="00627F45"/>
    <w:rsid w:val="00630028"/>
    <w:rsid w:val="006300C4"/>
    <w:rsid w:val="00630169"/>
    <w:rsid w:val="006304E0"/>
    <w:rsid w:val="0063096E"/>
    <w:rsid w:val="00630A11"/>
    <w:rsid w:val="00630C2E"/>
    <w:rsid w:val="00630D59"/>
    <w:rsid w:val="006311E5"/>
    <w:rsid w:val="00631358"/>
    <w:rsid w:val="0063198F"/>
    <w:rsid w:val="006319D4"/>
    <w:rsid w:val="00631B45"/>
    <w:rsid w:val="00631CFD"/>
    <w:rsid w:val="00631E56"/>
    <w:rsid w:val="00632331"/>
    <w:rsid w:val="006325AF"/>
    <w:rsid w:val="006327BA"/>
    <w:rsid w:val="00632958"/>
    <w:rsid w:val="00632B37"/>
    <w:rsid w:val="0063310D"/>
    <w:rsid w:val="00633123"/>
    <w:rsid w:val="006334BC"/>
    <w:rsid w:val="006335C6"/>
    <w:rsid w:val="006336B2"/>
    <w:rsid w:val="006338B5"/>
    <w:rsid w:val="00633FFA"/>
    <w:rsid w:val="006343A8"/>
    <w:rsid w:val="00634A59"/>
    <w:rsid w:val="00634AC1"/>
    <w:rsid w:val="00634B81"/>
    <w:rsid w:val="00634BEC"/>
    <w:rsid w:val="00634E6E"/>
    <w:rsid w:val="00634FE2"/>
    <w:rsid w:val="00635065"/>
    <w:rsid w:val="0063551F"/>
    <w:rsid w:val="006356CF"/>
    <w:rsid w:val="006359BE"/>
    <w:rsid w:val="006359D1"/>
    <w:rsid w:val="00635C0E"/>
    <w:rsid w:val="00635E66"/>
    <w:rsid w:val="00635F2F"/>
    <w:rsid w:val="00636307"/>
    <w:rsid w:val="00636601"/>
    <w:rsid w:val="00636633"/>
    <w:rsid w:val="00636E45"/>
    <w:rsid w:val="0063778D"/>
    <w:rsid w:val="00640030"/>
    <w:rsid w:val="00640349"/>
    <w:rsid w:val="006403AD"/>
    <w:rsid w:val="006403F7"/>
    <w:rsid w:val="00640732"/>
    <w:rsid w:val="006408D4"/>
    <w:rsid w:val="00640B0F"/>
    <w:rsid w:val="00641189"/>
    <w:rsid w:val="00641800"/>
    <w:rsid w:val="006419FF"/>
    <w:rsid w:val="00641C9E"/>
    <w:rsid w:val="006423A9"/>
    <w:rsid w:val="00642E13"/>
    <w:rsid w:val="00642F70"/>
    <w:rsid w:val="00643280"/>
    <w:rsid w:val="006433B5"/>
    <w:rsid w:val="006436B5"/>
    <w:rsid w:val="00643755"/>
    <w:rsid w:val="00643CD6"/>
    <w:rsid w:val="00643FCC"/>
    <w:rsid w:val="0064423D"/>
    <w:rsid w:val="006444EF"/>
    <w:rsid w:val="00644683"/>
    <w:rsid w:val="006446F6"/>
    <w:rsid w:val="0064484A"/>
    <w:rsid w:val="006449EC"/>
    <w:rsid w:val="00644C9A"/>
    <w:rsid w:val="00645090"/>
    <w:rsid w:val="00645155"/>
    <w:rsid w:val="006453D7"/>
    <w:rsid w:val="00645AB3"/>
    <w:rsid w:val="00645C69"/>
    <w:rsid w:val="00645FB6"/>
    <w:rsid w:val="006460C0"/>
    <w:rsid w:val="00646278"/>
    <w:rsid w:val="00646282"/>
    <w:rsid w:val="006463AF"/>
    <w:rsid w:val="006466FA"/>
    <w:rsid w:val="0064677E"/>
    <w:rsid w:val="00646853"/>
    <w:rsid w:val="00646C90"/>
    <w:rsid w:val="00646FBE"/>
    <w:rsid w:val="0064703D"/>
    <w:rsid w:val="0064751A"/>
    <w:rsid w:val="006479E0"/>
    <w:rsid w:val="00647A14"/>
    <w:rsid w:val="00650071"/>
    <w:rsid w:val="00650144"/>
    <w:rsid w:val="006501E2"/>
    <w:rsid w:val="00650806"/>
    <w:rsid w:val="00650A3C"/>
    <w:rsid w:val="00650A4E"/>
    <w:rsid w:val="00650DAD"/>
    <w:rsid w:val="00651062"/>
    <w:rsid w:val="00651090"/>
    <w:rsid w:val="00651154"/>
    <w:rsid w:val="00651172"/>
    <w:rsid w:val="00651B1C"/>
    <w:rsid w:val="00651BA3"/>
    <w:rsid w:val="00651F98"/>
    <w:rsid w:val="0065210E"/>
    <w:rsid w:val="00652228"/>
    <w:rsid w:val="00652230"/>
    <w:rsid w:val="006525E0"/>
    <w:rsid w:val="00652671"/>
    <w:rsid w:val="0065283D"/>
    <w:rsid w:val="00652AF6"/>
    <w:rsid w:val="00652D73"/>
    <w:rsid w:val="00652DFE"/>
    <w:rsid w:val="006531C7"/>
    <w:rsid w:val="006534A8"/>
    <w:rsid w:val="006536AA"/>
    <w:rsid w:val="00654495"/>
    <w:rsid w:val="006547E2"/>
    <w:rsid w:val="00654954"/>
    <w:rsid w:val="00654A6F"/>
    <w:rsid w:val="00654CBA"/>
    <w:rsid w:val="0065502B"/>
    <w:rsid w:val="0065513B"/>
    <w:rsid w:val="0065522C"/>
    <w:rsid w:val="00655370"/>
    <w:rsid w:val="00655514"/>
    <w:rsid w:val="00655971"/>
    <w:rsid w:val="00655FDA"/>
    <w:rsid w:val="00656412"/>
    <w:rsid w:val="00656430"/>
    <w:rsid w:val="00656798"/>
    <w:rsid w:val="006567E4"/>
    <w:rsid w:val="00656D48"/>
    <w:rsid w:val="006570C2"/>
    <w:rsid w:val="00657195"/>
    <w:rsid w:val="00657196"/>
    <w:rsid w:val="006575EA"/>
    <w:rsid w:val="00657733"/>
    <w:rsid w:val="00657CC5"/>
    <w:rsid w:val="00657DEF"/>
    <w:rsid w:val="00657DF9"/>
    <w:rsid w:val="006600E0"/>
    <w:rsid w:val="00660399"/>
    <w:rsid w:val="00660472"/>
    <w:rsid w:val="006605C7"/>
    <w:rsid w:val="0066093D"/>
    <w:rsid w:val="00660FAD"/>
    <w:rsid w:val="00660FB3"/>
    <w:rsid w:val="0066103D"/>
    <w:rsid w:val="00661328"/>
    <w:rsid w:val="0066135A"/>
    <w:rsid w:val="0066178F"/>
    <w:rsid w:val="0066199F"/>
    <w:rsid w:val="006619F1"/>
    <w:rsid w:val="00661A52"/>
    <w:rsid w:val="00661FE2"/>
    <w:rsid w:val="0066202F"/>
    <w:rsid w:val="006623A9"/>
    <w:rsid w:val="00662CFD"/>
    <w:rsid w:val="0066303C"/>
    <w:rsid w:val="00663156"/>
    <w:rsid w:val="006632DB"/>
    <w:rsid w:val="00663516"/>
    <w:rsid w:val="006637F9"/>
    <w:rsid w:val="006638BA"/>
    <w:rsid w:val="00663C08"/>
    <w:rsid w:val="00664181"/>
    <w:rsid w:val="006642FF"/>
    <w:rsid w:val="006647B8"/>
    <w:rsid w:val="0066485E"/>
    <w:rsid w:val="00664A56"/>
    <w:rsid w:val="00664A5B"/>
    <w:rsid w:val="00664C05"/>
    <w:rsid w:val="00664CB1"/>
    <w:rsid w:val="00665E29"/>
    <w:rsid w:val="00665E62"/>
    <w:rsid w:val="0066605F"/>
    <w:rsid w:val="00666367"/>
    <w:rsid w:val="00666817"/>
    <w:rsid w:val="00666E0E"/>
    <w:rsid w:val="00666EF9"/>
    <w:rsid w:val="00666FC3"/>
    <w:rsid w:val="00666FD5"/>
    <w:rsid w:val="00667D17"/>
    <w:rsid w:val="006700C4"/>
    <w:rsid w:val="0067014F"/>
    <w:rsid w:val="0067023E"/>
    <w:rsid w:val="00670688"/>
    <w:rsid w:val="00670698"/>
    <w:rsid w:val="006707FA"/>
    <w:rsid w:val="00670863"/>
    <w:rsid w:val="00670D72"/>
    <w:rsid w:val="00670FD6"/>
    <w:rsid w:val="00671045"/>
    <w:rsid w:val="00671167"/>
    <w:rsid w:val="006712ED"/>
    <w:rsid w:val="006714A9"/>
    <w:rsid w:val="006716C3"/>
    <w:rsid w:val="00671940"/>
    <w:rsid w:val="0067195A"/>
    <w:rsid w:val="00671AD9"/>
    <w:rsid w:val="0067206C"/>
    <w:rsid w:val="006720B8"/>
    <w:rsid w:val="006725D2"/>
    <w:rsid w:val="00672C77"/>
    <w:rsid w:val="00672ECC"/>
    <w:rsid w:val="00672EF7"/>
    <w:rsid w:val="00673074"/>
    <w:rsid w:val="006738A7"/>
    <w:rsid w:val="006739B7"/>
    <w:rsid w:val="00673BCC"/>
    <w:rsid w:val="00673CD0"/>
    <w:rsid w:val="00673E43"/>
    <w:rsid w:val="006741F7"/>
    <w:rsid w:val="00674804"/>
    <w:rsid w:val="00674B15"/>
    <w:rsid w:val="00674BD8"/>
    <w:rsid w:val="00675135"/>
    <w:rsid w:val="0067514B"/>
    <w:rsid w:val="0067571B"/>
    <w:rsid w:val="00675C9B"/>
    <w:rsid w:val="00675E69"/>
    <w:rsid w:val="00675FD5"/>
    <w:rsid w:val="006760AD"/>
    <w:rsid w:val="0067669D"/>
    <w:rsid w:val="00676789"/>
    <w:rsid w:val="00676982"/>
    <w:rsid w:val="00676FDD"/>
    <w:rsid w:val="006770D7"/>
    <w:rsid w:val="006771F9"/>
    <w:rsid w:val="00677225"/>
    <w:rsid w:val="00677267"/>
    <w:rsid w:val="006772E5"/>
    <w:rsid w:val="006778E5"/>
    <w:rsid w:val="00677A6E"/>
    <w:rsid w:val="00677B83"/>
    <w:rsid w:val="00677D4F"/>
    <w:rsid w:val="006801FD"/>
    <w:rsid w:val="00680366"/>
    <w:rsid w:val="00680693"/>
    <w:rsid w:val="00680A35"/>
    <w:rsid w:val="00680F71"/>
    <w:rsid w:val="00681478"/>
    <w:rsid w:val="00681493"/>
    <w:rsid w:val="006817B6"/>
    <w:rsid w:val="00681845"/>
    <w:rsid w:val="00681A3E"/>
    <w:rsid w:val="00681B55"/>
    <w:rsid w:val="00681B8D"/>
    <w:rsid w:val="00681EEA"/>
    <w:rsid w:val="00682249"/>
    <w:rsid w:val="006827C3"/>
    <w:rsid w:val="00682903"/>
    <w:rsid w:val="00682CBC"/>
    <w:rsid w:val="00682D62"/>
    <w:rsid w:val="00682E15"/>
    <w:rsid w:val="0068328B"/>
    <w:rsid w:val="006837EC"/>
    <w:rsid w:val="00683D8D"/>
    <w:rsid w:val="00683DC8"/>
    <w:rsid w:val="00684177"/>
    <w:rsid w:val="0068434E"/>
    <w:rsid w:val="00684934"/>
    <w:rsid w:val="00684C78"/>
    <w:rsid w:val="00685935"/>
    <w:rsid w:val="00685967"/>
    <w:rsid w:val="00685A26"/>
    <w:rsid w:val="00685A98"/>
    <w:rsid w:val="00685D20"/>
    <w:rsid w:val="00686155"/>
    <w:rsid w:val="006863B2"/>
    <w:rsid w:val="00686B6E"/>
    <w:rsid w:val="00686D00"/>
    <w:rsid w:val="0068705E"/>
    <w:rsid w:val="00687081"/>
    <w:rsid w:val="0068728E"/>
    <w:rsid w:val="006873E7"/>
    <w:rsid w:val="006876FE"/>
    <w:rsid w:val="00687705"/>
    <w:rsid w:val="00687795"/>
    <w:rsid w:val="00687B25"/>
    <w:rsid w:val="00687EBF"/>
    <w:rsid w:val="006902DA"/>
    <w:rsid w:val="00690AF3"/>
    <w:rsid w:val="00690B73"/>
    <w:rsid w:val="00690CDA"/>
    <w:rsid w:val="00691693"/>
    <w:rsid w:val="006916F5"/>
    <w:rsid w:val="00691781"/>
    <w:rsid w:val="00691E1E"/>
    <w:rsid w:val="00692320"/>
    <w:rsid w:val="00692E5F"/>
    <w:rsid w:val="006931E4"/>
    <w:rsid w:val="0069326C"/>
    <w:rsid w:val="00693437"/>
    <w:rsid w:val="00693D18"/>
    <w:rsid w:val="00693F97"/>
    <w:rsid w:val="006940A0"/>
    <w:rsid w:val="0069462F"/>
    <w:rsid w:val="0069496A"/>
    <w:rsid w:val="006949FA"/>
    <w:rsid w:val="00694ACA"/>
    <w:rsid w:val="00694B02"/>
    <w:rsid w:val="00694CEE"/>
    <w:rsid w:val="00694EC0"/>
    <w:rsid w:val="00694F7F"/>
    <w:rsid w:val="0069511B"/>
    <w:rsid w:val="0069569F"/>
    <w:rsid w:val="006957EB"/>
    <w:rsid w:val="0069593F"/>
    <w:rsid w:val="00695CCC"/>
    <w:rsid w:val="00695FA3"/>
    <w:rsid w:val="006960FC"/>
    <w:rsid w:val="00696197"/>
    <w:rsid w:val="00696199"/>
    <w:rsid w:val="006964F3"/>
    <w:rsid w:val="0069685C"/>
    <w:rsid w:val="00696CF4"/>
    <w:rsid w:val="00696FB0"/>
    <w:rsid w:val="00697265"/>
    <w:rsid w:val="006972F9"/>
    <w:rsid w:val="006973F9"/>
    <w:rsid w:val="00697413"/>
    <w:rsid w:val="00697529"/>
    <w:rsid w:val="00697887"/>
    <w:rsid w:val="00697954"/>
    <w:rsid w:val="00697D5E"/>
    <w:rsid w:val="00697ED8"/>
    <w:rsid w:val="006A00E8"/>
    <w:rsid w:val="006A03B4"/>
    <w:rsid w:val="006A04C7"/>
    <w:rsid w:val="006A0568"/>
    <w:rsid w:val="006A05D8"/>
    <w:rsid w:val="006A09CE"/>
    <w:rsid w:val="006A0A3E"/>
    <w:rsid w:val="006A0CDD"/>
    <w:rsid w:val="006A1150"/>
    <w:rsid w:val="006A1221"/>
    <w:rsid w:val="006A1394"/>
    <w:rsid w:val="006A139F"/>
    <w:rsid w:val="006A16C4"/>
    <w:rsid w:val="006A179D"/>
    <w:rsid w:val="006A1907"/>
    <w:rsid w:val="006A1D77"/>
    <w:rsid w:val="006A1D98"/>
    <w:rsid w:val="006A1F63"/>
    <w:rsid w:val="006A2513"/>
    <w:rsid w:val="006A29F5"/>
    <w:rsid w:val="006A2C23"/>
    <w:rsid w:val="006A321A"/>
    <w:rsid w:val="006A32E5"/>
    <w:rsid w:val="006A3740"/>
    <w:rsid w:val="006A38E0"/>
    <w:rsid w:val="006A3E19"/>
    <w:rsid w:val="006A48D1"/>
    <w:rsid w:val="006A4B41"/>
    <w:rsid w:val="006A4B4D"/>
    <w:rsid w:val="006A4C7F"/>
    <w:rsid w:val="006A4CE3"/>
    <w:rsid w:val="006A4E5D"/>
    <w:rsid w:val="006A523B"/>
    <w:rsid w:val="006A55BA"/>
    <w:rsid w:val="006A586D"/>
    <w:rsid w:val="006A5B87"/>
    <w:rsid w:val="006A5C95"/>
    <w:rsid w:val="006A6158"/>
    <w:rsid w:val="006A6B6C"/>
    <w:rsid w:val="006A6B88"/>
    <w:rsid w:val="006A702B"/>
    <w:rsid w:val="006A714D"/>
    <w:rsid w:val="006A742F"/>
    <w:rsid w:val="006A774F"/>
    <w:rsid w:val="006A78CC"/>
    <w:rsid w:val="006A7A2F"/>
    <w:rsid w:val="006A7B6D"/>
    <w:rsid w:val="006A7E91"/>
    <w:rsid w:val="006B04CD"/>
    <w:rsid w:val="006B04D1"/>
    <w:rsid w:val="006B0A0E"/>
    <w:rsid w:val="006B193C"/>
    <w:rsid w:val="006B1A26"/>
    <w:rsid w:val="006B1CDD"/>
    <w:rsid w:val="006B1F20"/>
    <w:rsid w:val="006B1FF3"/>
    <w:rsid w:val="006B21CF"/>
    <w:rsid w:val="006B248D"/>
    <w:rsid w:val="006B25C0"/>
    <w:rsid w:val="006B2C2D"/>
    <w:rsid w:val="006B2F23"/>
    <w:rsid w:val="006B3033"/>
    <w:rsid w:val="006B3042"/>
    <w:rsid w:val="006B34D1"/>
    <w:rsid w:val="006B34D8"/>
    <w:rsid w:val="006B3718"/>
    <w:rsid w:val="006B3D0D"/>
    <w:rsid w:val="006B403D"/>
    <w:rsid w:val="006B42BF"/>
    <w:rsid w:val="006B4369"/>
    <w:rsid w:val="006B4CF8"/>
    <w:rsid w:val="006B5182"/>
    <w:rsid w:val="006B57EC"/>
    <w:rsid w:val="006B5930"/>
    <w:rsid w:val="006B5AC4"/>
    <w:rsid w:val="006B5B1A"/>
    <w:rsid w:val="006B5D63"/>
    <w:rsid w:val="006B5F0A"/>
    <w:rsid w:val="006B60DA"/>
    <w:rsid w:val="006B616A"/>
    <w:rsid w:val="006B62AB"/>
    <w:rsid w:val="006B647B"/>
    <w:rsid w:val="006B65C8"/>
    <w:rsid w:val="006B6A91"/>
    <w:rsid w:val="006B6A98"/>
    <w:rsid w:val="006B6C5E"/>
    <w:rsid w:val="006B6D46"/>
    <w:rsid w:val="006B6DA1"/>
    <w:rsid w:val="006B6F44"/>
    <w:rsid w:val="006B7002"/>
    <w:rsid w:val="006B70B5"/>
    <w:rsid w:val="006B7772"/>
    <w:rsid w:val="006B77D9"/>
    <w:rsid w:val="006B7933"/>
    <w:rsid w:val="006B7E80"/>
    <w:rsid w:val="006B7ED4"/>
    <w:rsid w:val="006C00D3"/>
    <w:rsid w:val="006C055B"/>
    <w:rsid w:val="006C0655"/>
    <w:rsid w:val="006C116C"/>
    <w:rsid w:val="006C12B6"/>
    <w:rsid w:val="006C14C5"/>
    <w:rsid w:val="006C17D3"/>
    <w:rsid w:val="006C1DE4"/>
    <w:rsid w:val="006C1EE5"/>
    <w:rsid w:val="006C2236"/>
    <w:rsid w:val="006C2381"/>
    <w:rsid w:val="006C2390"/>
    <w:rsid w:val="006C245E"/>
    <w:rsid w:val="006C256B"/>
    <w:rsid w:val="006C29B9"/>
    <w:rsid w:val="006C2D07"/>
    <w:rsid w:val="006C2D83"/>
    <w:rsid w:val="006C2E1B"/>
    <w:rsid w:val="006C350A"/>
    <w:rsid w:val="006C3612"/>
    <w:rsid w:val="006C36C6"/>
    <w:rsid w:val="006C3D6A"/>
    <w:rsid w:val="006C3FD7"/>
    <w:rsid w:val="006C4014"/>
    <w:rsid w:val="006C402B"/>
    <w:rsid w:val="006C4078"/>
    <w:rsid w:val="006C43BD"/>
    <w:rsid w:val="006C4416"/>
    <w:rsid w:val="006C445F"/>
    <w:rsid w:val="006C4772"/>
    <w:rsid w:val="006C4AAB"/>
    <w:rsid w:val="006C4C21"/>
    <w:rsid w:val="006C4C74"/>
    <w:rsid w:val="006C4D42"/>
    <w:rsid w:val="006C4E4A"/>
    <w:rsid w:val="006C5255"/>
    <w:rsid w:val="006C5D7F"/>
    <w:rsid w:val="006C5E1F"/>
    <w:rsid w:val="006C5F27"/>
    <w:rsid w:val="006C60F6"/>
    <w:rsid w:val="006C615D"/>
    <w:rsid w:val="006C6C4E"/>
    <w:rsid w:val="006C6FB3"/>
    <w:rsid w:val="006C700E"/>
    <w:rsid w:val="006C758D"/>
    <w:rsid w:val="006C7771"/>
    <w:rsid w:val="006C79E2"/>
    <w:rsid w:val="006D0491"/>
    <w:rsid w:val="006D07C4"/>
    <w:rsid w:val="006D0A28"/>
    <w:rsid w:val="006D0DB5"/>
    <w:rsid w:val="006D0DBC"/>
    <w:rsid w:val="006D1070"/>
    <w:rsid w:val="006D1337"/>
    <w:rsid w:val="006D1C0E"/>
    <w:rsid w:val="006D1C81"/>
    <w:rsid w:val="006D1FF6"/>
    <w:rsid w:val="006D2229"/>
    <w:rsid w:val="006D22BC"/>
    <w:rsid w:val="006D2351"/>
    <w:rsid w:val="006D2701"/>
    <w:rsid w:val="006D2752"/>
    <w:rsid w:val="006D2809"/>
    <w:rsid w:val="006D29E1"/>
    <w:rsid w:val="006D2A77"/>
    <w:rsid w:val="006D2C30"/>
    <w:rsid w:val="006D2DEA"/>
    <w:rsid w:val="006D2F91"/>
    <w:rsid w:val="006D3542"/>
    <w:rsid w:val="006D38FC"/>
    <w:rsid w:val="006D3B34"/>
    <w:rsid w:val="006D3D72"/>
    <w:rsid w:val="006D3E38"/>
    <w:rsid w:val="006D3F07"/>
    <w:rsid w:val="006D4563"/>
    <w:rsid w:val="006D48A7"/>
    <w:rsid w:val="006D4A16"/>
    <w:rsid w:val="006D4B29"/>
    <w:rsid w:val="006D4B81"/>
    <w:rsid w:val="006D4F09"/>
    <w:rsid w:val="006D4FEB"/>
    <w:rsid w:val="006D5019"/>
    <w:rsid w:val="006D56D8"/>
    <w:rsid w:val="006D5714"/>
    <w:rsid w:val="006D5926"/>
    <w:rsid w:val="006D59C6"/>
    <w:rsid w:val="006D5BA1"/>
    <w:rsid w:val="006D5D61"/>
    <w:rsid w:val="006D6622"/>
    <w:rsid w:val="006D67D7"/>
    <w:rsid w:val="006D6824"/>
    <w:rsid w:val="006D69AD"/>
    <w:rsid w:val="006D6B77"/>
    <w:rsid w:val="006D6E17"/>
    <w:rsid w:val="006D70E8"/>
    <w:rsid w:val="006D71DB"/>
    <w:rsid w:val="006D7296"/>
    <w:rsid w:val="006D7586"/>
    <w:rsid w:val="006D769E"/>
    <w:rsid w:val="006D7DA2"/>
    <w:rsid w:val="006D7DBE"/>
    <w:rsid w:val="006D7E26"/>
    <w:rsid w:val="006E0162"/>
    <w:rsid w:val="006E0990"/>
    <w:rsid w:val="006E10DC"/>
    <w:rsid w:val="006E13F5"/>
    <w:rsid w:val="006E1948"/>
    <w:rsid w:val="006E1E2A"/>
    <w:rsid w:val="006E1F63"/>
    <w:rsid w:val="006E20C4"/>
    <w:rsid w:val="006E2231"/>
    <w:rsid w:val="006E235F"/>
    <w:rsid w:val="006E26FD"/>
    <w:rsid w:val="006E2732"/>
    <w:rsid w:val="006E277F"/>
    <w:rsid w:val="006E27A7"/>
    <w:rsid w:val="006E27D0"/>
    <w:rsid w:val="006E29A7"/>
    <w:rsid w:val="006E2A17"/>
    <w:rsid w:val="006E2AB0"/>
    <w:rsid w:val="006E30A1"/>
    <w:rsid w:val="006E3228"/>
    <w:rsid w:val="006E34A3"/>
    <w:rsid w:val="006E3533"/>
    <w:rsid w:val="006E37FE"/>
    <w:rsid w:val="006E3CFD"/>
    <w:rsid w:val="006E3D29"/>
    <w:rsid w:val="006E3F90"/>
    <w:rsid w:val="006E4036"/>
    <w:rsid w:val="006E4477"/>
    <w:rsid w:val="006E49A0"/>
    <w:rsid w:val="006E4A9F"/>
    <w:rsid w:val="006E4E22"/>
    <w:rsid w:val="006E5298"/>
    <w:rsid w:val="006E5497"/>
    <w:rsid w:val="006E55CC"/>
    <w:rsid w:val="006E59E8"/>
    <w:rsid w:val="006E5CB6"/>
    <w:rsid w:val="006E5FA4"/>
    <w:rsid w:val="006E6460"/>
    <w:rsid w:val="006E64FA"/>
    <w:rsid w:val="006E65B2"/>
    <w:rsid w:val="006E675F"/>
    <w:rsid w:val="006E6825"/>
    <w:rsid w:val="006E6CE2"/>
    <w:rsid w:val="006E6E0D"/>
    <w:rsid w:val="006E6F32"/>
    <w:rsid w:val="006E6F45"/>
    <w:rsid w:val="006E70D2"/>
    <w:rsid w:val="006E7146"/>
    <w:rsid w:val="006E76F0"/>
    <w:rsid w:val="006E7911"/>
    <w:rsid w:val="006E7B08"/>
    <w:rsid w:val="006E7C6E"/>
    <w:rsid w:val="006E7DD5"/>
    <w:rsid w:val="006F027A"/>
    <w:rsid w:val="006F092C"/>
    <w:rsid w:val="006F1038"/>
    <w:rsid w:val="006F11FB"/>
    <w:rsid w:val="006F1351"/>
    <w:rsid w:val="006F137E"/>
    <w:rsid w:val="006F16A4"/>
    <w:rsid w:val="006F196D"/>
    <w:rsid w:val="006F1C60"/>
    <w:rsid w:val="006F1EC7"/>
    <w:rsid w:val="006F2185"/>
    <w:rsid w:val="006F21AA"/>
    <w:rsid w:val="006F2371"/>
    <w:rsid w:val="006F2815"/>
    <w:rsid w:val="006F2C0A"/>
    <w:rsid w:val="006F2F08"/>
    <w:rsid w:val="006F3388"/>
    <w:rsid w:val="006F33D8"/>
    <w:rsid w:val="006F345D"/>
    <w:rsid w:val="006F3991"/>
    <w:rsid w:val="006F3A50"/>
    <w:rsid w:val="006F3AA2"/>
    <w:rsid w:val="006F4294"/>
    <w:rsid w:val="006F4381"/>
    <w:rsid w:val="006F4481"/>
    <w:rsid w:val="006F455C"/>
    <w:rsid w:val="006F50F0"/>
    <w:rsid w:val="006F5179"/>
    <w:rsid w:val="006F543C"/>
    <w:rsid w:val="006F5448"/>
    <w:rsid w:val="006F555E"/>
    <w:rsid w:val="006F5A15"/>
    <w:rsid w:val="006F5A3D"/>
    <w:rsid w:val="006F5E85"/>
    <w:rsid w:val="006F65D0"/>
    <w:rsid w:val="006F6869"/>
    <w:rsid w:val="006F6DD8"/>
    <w:rsid w:val="006F6E63"/>
    <w:rsid w:val="006F7139"/>
    <w:rsid w:val="006F7A2A"/>
    <w:rsid w:val="006F7A40"/>
    <w:rsid w:val="006F7C0F"/>
    <w:rsid w:val="006F7C4F"/>
    <w:rsid w:val="007002F7"/>
    <w:rsid w:val="00700487"/>
    <w:rsid w:val="00700DA5"/>
    <w:rsid w:val="00700EF8"/>
    <w:rsid w:val="00701520"/>
    <w:rsid w:val="00701536"/>
    <w:rsid w:val="00701592"/>
    <w:rsid w:val="0070176C"/>
    <w:rsid w:val="00701824"/>
    <w:rsid w:val="00701844"/>
    <w:rsid w:val="00701AD7"/>
    <w:rsid w:val="00701AF7"/>
    <w:rsid w:val="00701BDD"/>
    <w:rsid w:val="007022BC"/>
    <w:rsid w:val="0070232C"/>
    <w:rsid w:val="00702DF2"/>
    <w:rsid w:val="00702E81"/>
    <w:rsid w:val="00703408"/>
    <w:rsid w:val="00703466"/>
    <w:rsid w:val="00703526"/>
    <w:rsid w:val="00703623"/>
    <w:rsid w:val="00703BDF"/>
    <w:rsid w:val="00703E9A"/>
    <w:rsid w:val="00703FCF"/>
    <w:rsid w:val="0070400A"/>
    <w:rsid w:val="0070403D"/>
    <w:rsid w:val="007042A0"/>
    <w:rsid w:val="007043EB"/>
    <w:rsid w:val="007045F7"/>
    <w:rsid w:val="00704E0C"/>
    <w:rsid w:val="00704F84"/>
    <w:rsid w:val="007054A1"/>
    <w:rsid w:val="007054E1"/>
    <w:rsid w:val="00705915"/>
    <w:rsid w:val="00705918"/>
    <w:rsid w:val="0070598E"/>
    <w:rsid w:val="00705B37"/>
    <w:rsid w:val="00705B3C"/>
    <w:rsid w:val="00705B9D"/>
    <w:rsid w:val="00705C22"/>
    <w:rsid w:val="00705CCA"/>
    <w:rsid w:val="00705CCD"/>
    <w:rsid w:val="00706D62"/>
    <w:rsid w:val="00706F93"/>
    <w:rsid w:val="007070F6"/>
    <w:rsid w:val="00707140"/>
    <w:rsid w:val="007072B3"/>
    <w:rsid w:val="007075DF"/>
    <w:rsid w:val="0070772E"/>
    <w:rsid w:val="00707A15"/>
    <w:rsid w:val="00707A3F"/>
    <w:rsid w:val="00707C2E"/>
    <w:rsid w:val="00707D66"/>
    <w:rsid w:val="00710247"/>
    <w:rsid w:val="00710456"/>
    <w:rsid w:val="00710608"/>
    <w:rsid w:val="007107BA"/>
    <w:rsid w:val="00710805"/>
    <w:rsid w:val="00710AA4"/>
    <w:rsid w:val="00710EBC"/>
    <w:rsid w:val="00710FD2"/>
    <w:rsid w:val="00711083"/>
    <w:rsid w:val="007110E2"/>
    <w:rsid w:val="007112FD"/>
    <w:rsid w:val="0071136F"/>
    <w:rsid w:val="007114B2"/>
    <w:rsid w:val="00711B58"/>
    <w:rsid w:val="00711C4D"/>
    <w:rsid w:val="00712247"/>
    <w:rsid w:val="0071245E"/>
    <w:rsid w:val="007127D4"/>
    <w:rsid w:val="007128BE"/>
    <w:rsid w:val="00712AB5"/>
    <w:rsid w:val="00712C07"/>
    <w:rsid w:val="00712DBD"/>
    <w:rsid w:val="00712E70"/>
    <w:rsid w:val="007131D6"/>
    <w:rsid w:val="0071328E"/>
    <w:rsid w:val="007135E9"/>
    <w:rsid w:val="00713998"/>
    <w:rsid w:val="00713A06"/>
    <w:rsid w:val="00713BEF"/>
    <w:rsid w:val="00714FA9"/>
    <w:rsid w:val="00715704"/>
    <w:rsid w:val="00715AB9"/>
    <w:rsid w:val="00715BF2"/>
    <w:rsid w:val="00715C1B"/>
    <w:rsid w:val="00715F46"/>
    <w:rsid w:val="0071655B"/>
    <w:rsid w:val="00716AEE"/>
    <w:rsid w:val="007172E8"/>
    <w:rsid w:val="00717441"/>
    <w:rsid w:val="007174F6"/>
    <w:rsid w:val="00717714"/>
    <w:rsid w:val="00717A51"/>
    <w:rsid w:val="00717FA8"/>
    <w:rsid w:val="0072000C"/>
    <w:rsid w:val="007201E9"/>
    <w:rsid w:val="00720526"/>
    <w:rsid w:val="0072054B"/>
    <w:rsid w:val="007205F7"/>
    <w:rsid w:val="00720EFB"/>
    <w:rsid w:val="00720F33"/>
    <w:rsid w:val="00720FA5"/>
    <w:rsid w:val="00720FAA"/>
    <w:rsid w:val="007213F2"/>
    <w:rsid w:val="00721403"/>
    <w:rsid w:val="007216ED"/>
    <w:rsid w:val="0072172A"/>
    <w:rsid w:val="007217A4"/>
    <w:rsid w:val="007217C1"/>
    <w:rsid w:val="00721ACE"/>
    <w:rsid w:val="00721C36"/>
    <w:rsid w:val="00721D50"/>
    <w:rsid w:val="00721E95"/>
    <w:rsid w:val="00722330"/>
    <w:rsid w:val="00722752"/>
    <w:rsid w:val="007229B9"/>
    <w:rsid w:val="00722A4F"/>
    <w:rsid w:val="00722AF9"/>
    <w:rsid w:val="00722C9D"/>
    <w:rsid w:val="00723487"/>
    <w:rsid w:val="00723DA4"/>
    <w:rsid w:val="00723DEE"/>
    <w:rsid w:val="00724301"/>
    <w:rsid w:val="0072458B"/>
    <w:rsid w:val="0072477D"/>
    <w:rsid w:val="00724A0A"/>
    <w:rsid w:val="00724F8A"/>
    <w:rsid w:val="00725007"/>
    <w:rsid w:val="0072501C"/>
    <w:rsid w:val="007252A2"/>
    <w:rsid w:val="007253F7"/>
    <w:rsid w:val="0072547D"/>
    <w:rsid w:val="007254A1"/>
    <w:rsid w:val="00725676"/>
    <w:rsid w:val="00725D8D"/>
    <w:rsid w:val="00726103"/>
    <w:rsid w:val="00726267"/>
    <w:rsid w:val="00726484"/>
    <w:rsid w:val="007266CD"/>
    <w:rsid w:val="00726734"/>
    <w:rsid w:val="00726989"/>
    <w:rsid w:val="00726B76"/>
    <w:rsid w:val="00726D01"/>
    <w:rsid w:val="00726D75"/>
    <w:rsid w:val="00727012"/>
    <w:rsid w:val="00727115"/>
    <w:rsid w:val="00727175"/>
    <w:rsid w:val="00727431"/>
    <w:rsid w:val="00727694"/>
    <w:rsid w:val="00727918"/>
    <w:rsid w:val="00727A63"/>
    <w:rsid w:val="00727AAA"/>
    <w:rsid w:val="00727C71"/>
    <w:rsid w:val="00727D58"/>
    <w:rsid w:val="00727F8E"/>
    <w:rsid w:val="00730241"/>
    <w:rsid w:val="00730360"/>
    <w:rsid w:val="0073062B"/>
    <w:rsid w:val="00730B4B"/>
    <w:rsid w:val="00730CBB"/>
    <w:rsid w:val="00730E48"/>
    <w:rsid w:val="00730E9A"/>
    <w:rsid w:val="0073102D"/>
    <w:rsid w:val="00731030"/>
    <w:rsid w:val="00731082"/>
    <w:rsid w:val="007310E1"/>
    <w:rsid w:val="00731241"/>
    <w:rsid w:val="00731592"/>
    <w:rsid w:val="00731B60"/>
    <w:rsid w:val="0073263B"/>
    <w:rsid w:val="00732A77"/>
    <w:rsid w:val="00732E6E"/>
    <w:rsid w:val="00732F39"/>
    <w:rsid w:val="007333CB"/>
    <w:rsid w:val="00733419"/>
    <w:rsid w:val="00733BFD"/>
    <w:rsid w:val="00733D23"/>
    <w:rsid w:val="00733E5D"/>
    <w:rsid w:val="00734055"/>
    <w:rsid w:val="007342DD"/>
    <w:rsid w:val="007344E6"/>
    <w:rsid w:val="00734545"/>
    <w:rsid w:val="0073469C"/>
    <w:rsid w:val="007349D7"/>
    <w:rsid w:val="00734FBF"/>
    <w:rsid w:val="00734FE5"/>
    <w:rsid w:val="0073571D"/>
    <w:rsid w:val="007358AD"/>
    <w:rsid w:val="00735905"/>
    <w:rsid w:val="007367F5"/>
    <w:rsid w:val="00736ADD"/>
    <w:rsid w:val="00736DC1"/>
    <w:rsid w:val="00736EDB"/>
    <w:rsid w:val="007374F6"/>
    <w:rsid w:val="0073764A"/>
    <w:rsid w:val="0073764B"/>
    <w:rsid w:val="007376BE"/>
    <w:rsid w:val="0073777A"/>
    <w:rsid w:val="007402B6"/>
    <w:rsid w:val="00740603"/>
    <w:rsid w:val="00740EF2"/>
    <w:rsid w:val="00741024"/>
    <w:rsid w:val="00741198"/>
    <w:rsid w:val="00741712"/>
    <w:rsid w:val="00741AB2"/>
    <w:rsid w:val="00741B88"/>
    <w:rsid w:val="00741BBA"/>
    <w:rsid w:val="00741DAA"/>
    <w:rsid w:val="00741EDB"/>
    <w:rsid w:val="00741EFF"/>
    <w:rsid w:val="00742261"/>
    <w:rsid w:val="007428E3"/>
    <w:rsid w:val="00742DE5"/>
    <w:rsid w:val="00742F4A"/>
    <w:rsid w:val="00743152"/>
    <w:rsid w:val="007431D8"/>
    <w:rsid w:val="0074325A"/>
    <w:rsid w:val="00743759"/>
    <w:rsid w:val="00743858"/>
    <w:rsid w:val="007439BD"/>
    <w:rsid w:val="00743D66"/>
    <w:rsid w:val="00744099"/>
    <w:rsid w:val="0074415C"/>
    <w:rsid w:val="007441DD"/>
    <w:rsid w:val="0074444B"/>
    <w:rsid w:val="00744559"/>
    <w:rsid w:val="007445E2"/>
    <w:rsid w:val="00744C43"/>
    <w:rsid w:val="00744D2E"/>
    <w:rsid w:val="00744D58"/>
    <w:rsid w:val="00744FBF"/>
    <w:rsid w:val="00745060"/>
    <w:rsid w:val="007453DC"/>
    <w:rsid w:val="007457B2"/>
    <w:rsid w:val="00745A09"/>
    <w:rsid w:val="00745BF3"/>
    <w:rsid w:val="00745C5C"/>
    <w:rsid w:val="0074606D"/>
    <w:rsid w:val="007466D1"/>
    <w:rsid w:val="0074675D"/>
    <w:rsid w:val="00746842"/>
    <w:rsid w:val="00746953"/>
    <w:rsid w:val="00746D41"/>
    <w:rsid w:val="00746FB6"/>
    <w:rsid w:val="007473DC"/>
    <w:rsid w:val="00747434"/>
    <w:rsid w:val="00747532"/>
    <w:rsid w:val="007475B9"/>
    <w:rsid w:val="007477D4"/>
    <w:rsid w:val="007478AE"/>
    <w:rsid w:val="00747A90"/>
    <w:rsid w:val="00750219"/>
    <w:rsid w:val="0075026F"/>
    <w:rsid w:val="00750705"/>
    <w:rsid w:val="00750DA3"/>
    <w:rsid w:val="007510E2"/>
    <w:rsid w:val="007512E0"/>
    <w:rsid w:val="00751463"/>
    <w:rsid w:val="00751DE0"/>
    <w:rsid w:val="00752088"/>
    <w:rsid w:val="007520EA"/>
    <w:rsid w:val="0075217C"/>
    <w:rsid w:val="0075248F"/>
    <w:rsid w:val="007525EB"/>
    <w:rsid w:val="007527D3"/>
    <w:rsid w:val="00752988"/>
    <w:rsid w:val="00752E11"/>
    <w:rsid w:val="007530D4"/>
    <w:rsid w:val="007531B8"/>
    <w:rsid w:val="00753271"/>
    <w:rsid w:val="00753540"/>
    <w:rsid w:val="007535FE"/>
    <w:rsid w:val="00753718"/>
    <w:rsid w:val="007537C0"/>
    <w:rsid w:val="0075395E"/>
    <w:rsid w:val="00753B83"/>
    <w:rsid w:val="00753BD7"/>
    <w:rsid w:val="00753FAC"/>
    <w:rsid w:val="007546EC"/>
    <w:rsid w:val="0075473F"/>
    <w:rsid w:val="00754772"/>
    <w:rsid w:val="007547AC"/>
    <w:rsid w:val="0075489B"/>
    <w:rsid w:val="00754971"/>
    <w:rsid w:val="00754E79"/>
    <w:rsid w:val="00754FD4"/>
    <w:rsid w:val="00755048"/>
    <w:rsid w:val="007552A0"/>
    <w:rsid w:val="007553C8"/>
    <w:rsid w:val="00755756"/>
    <w:rsid w:val="00755A46"/>
    <w:rsid w:val="00755ADF"/>
    <w:rsid w:val="00755C1E"/>
    <w:rsid w:val="00755CDA"/>
    <w:rsid w:val="0075607C"/>
    <w:rsid w:val="007560D5"/>
    <w:rsid w:val="00756345"/>
    <w:rsid w:val="007564D5"/>
    <w:rsid w:val="00756835"/>
    <w:rsid w:val="007568D7"/>
    <w:rsid w:val="00756C08"/>
    <w:rsid w:val="00756D16"/>
    <w:rsid w:val="00757317"/>
    <w:rsid w:val="007576B5"/>
    <w:rsid w:val="0075770B"/>
    <w:rsid w:val="00757837"/>
    <w:rsid w:val="00757F88"/>
    <w:rsid w:val="00757FD8"/>
    <w:rsid w:val="00760028"/>
    <w:rsid w:val="00760076"/>
    <w:rsid w:val="0076007F"/>
    <w:rsid w:val="0076029A"/>
    <w:rsid w:val="007604E8"/>
    <w:rsid w:val="00760560"/>
    <w:rsid w:val="007609DB"/>
    <w:rsid w:val="00760B6A"/>
    <w:rsid w:val="00760BAE"/>
    <w:rsid w:val="00760D66"/>
    <w:rsid w:val="00760FAC"/>
    <w:rsid w:val="0076100B"/>
    <w:rsid w:val="007611B0"/>
    <w:rsid w:val="007614A6"/>
    <w:rsid w:val="0076177B"/>
    <w:rsid w:val="00761A91"/>
    <w:rsid w:val="00761AAF"/>
    <w:rsid w:val="00761B99"/>
    <w:rsid w:val="00761D4A"/>
    <w:rsid w:val="007624A0"/>
    <w:rsid w:val="0076251A"/>
    <w:rsid w:val="0076295B"/>
    <w:rsid w:val="00762C53"/>
    <w:rsid w:val="00762D3C"/>
    <w:rsid w:val="00762EA1"/>
    <w:rsid w:val="00762EE4"/>
    <w:rsid w:val="00762F72"/>
    <w:rsid w:val="007630A3"/>
    <w:rsid w:val="007630A8"/>
    <w:rsid w:val="007632EB"/>
    <w:rsid w:val="00763623"/>
    <w:rsid w:val="007637E9"/>
    <w:rsid w:val="00763843"/>
    <w:rsid w:val="00763D9D"/>
    <w:rsid w:val="00763DF4"/>
    <w:rsid w:val="0076475F"/>
    <w:rsid w:val="007647C3"/>
    <w:rsid w:val="00764810"/>
    <w:rsid w:val="007649A3"/>
    <w:rsid w:val="00764A70"/>
    <w:rsid w:val="00764CA0"/>
    <w:rsid w:val="00765151"/>
    <w:rsid w:val="0076523F"/>
    <w:rsid w:val="007654AC"/>
    <w:rsid w:val="0076569E"/>
    <w:rsid w:val="007657CB"/>
    <w:rsid w:val="00765F9C"/>
    <w:rsid w:val="0076639C"/>
    <w:rsid w:val="007663F7"/>
    <w:rsid w:val="00766435"/>
    <w:rsid w:val="00766801"/>
    <w:rsid w:val="007668FF"/>
    <w:rsid w:val="00766A56"/>
    <w:rsid w:val="00766C8D"/>
    <w:rsid w:val="00766D61"/>
    <w:rsid w:val="00766EF1"/>
    <w:rsid w:val="007671C8"/>
    <w:rsid w:val="0076764D"/>
    <w:rsid w:val="00767943"/>
    <w:rsid w:val="00767AF1"/>
    <w:rsid w:val="00767F0B"/>
    <w:rsid w:val="00770A51"/>
    <w:rsid w:val="00770A82"/>
    <w:rsid w:val="00770AEA"/>
    <w:rsid w:val="00770D9F"/>
    <w:rsid w:val="00770E2E"/>
    <w:rsid w:val="0077100B"/>
    <w:rsid w:val="007714B4"/>
    <w:rsid w:val="0077154E"/>
    <w:rsid w:val="0077155C"/>
    <w:rsid w:val="00771599"/>
    <w:rsid w:val="007715D6"/>
    <w:rsid w:val="00771AAD"/>
    <w:rsid w:val="00771AF0"/>
    <w:rsid w:val="00771FDD"/>
    <w:rsid w:val="00772196"/>
    <w:rsid w:val="00772E51"/>
    <w:rsid w:val="00773550"/>
    <w:rsid w:val="00773889"/>
    <w:rsid w:val="0077389F"/>
    <w:rsid w:val="007738BC"/>
    <w:rsid w:val="007738CF"/>
    <w:rsid w:val="00773DAF"/>
    <w:rsid w:val="00773F4F"/>
    <w:rsid w:val="007740DD"/>
    <w:rsid w:val="00774114"/>
    <w:rsid w:val="00774159"/>
    <w:rsid w:val="0077455B"/>
    <w:rsid w:val="00774566"/>
    <w:rsid w:val="0077460C"/>
    <w:rsid w:val="007749A3"/>
    <w:rsid w:val="007749E5"/>
    <w:rsid w:val="00774BF4"/>
    <w:rsid w:val="00774DE5"/>
    <w:rsid w:val="00774EEE"/>
    <w:rsid w:val="007755DF"/>
    <w:rsid w:val="007758BD"/>
    <w:rsid w:val="007759F9"/>
    <w:rsid w:val="00775A9A"/>
    <w:rsid w:val="0077655F"/>
    <w:rsid w:val="00776932"/>
    <w:rsid w:val="00776976"/>
    <w:rsid w:val="00776F0E"/>
    <w:rsid w:val="00776FE3"/>
    <w:rsid w:val="007773C1"/>
    <w:rsid w:val="00777443"/>
    <w:rsid w:val="00777A10"/>
    <w:rsid w:val="00777D24"/>
    <w:rsid w:val="00780059"/>
    <w:rsid w:val="007806D8"/>
    <w:rsid w:val="00780753"/>
    <w:rsid w:val="007807F6"/>
    <w:rsid w:val="0078080A"/>
    <w:rsid w:val="0078099A"/>
    <w:rsid w:val="00780B3F"/>
    <w:rsid w:val="00780BC0"/>
    <w:rsid w:val="00780DD2"/>
    <w:rsid w:val="00781043"/>
    <w:rsid w:val="00781438"/>
    <w:rsid w:val="0078161F"/>
    <w:rsid w:val="00781653"/>
    <w:rsid w:val="0078212C"/>
    <w:rsid w:val="0078225B"/>
    <w:rsid w:val="007824E4"/>
    <w:rsid w:val="007825F7"/>
    <w:rsid w:val="007828A1"/>
    <w:rsid w:val="00782F44"/>
    <w:rsid w:val="007831B3"/>
    <w:rsid w:val="0078332B"/>
    <w:rsid w:val="00783C52"/>
    <w:rsid w:val="00783EBF"/>
    <w:rsid w:val="007845E4"/>
    <w:rsid w:val="0078474C"/>
    <w:rsid w:val="00784A4D"/>
    <w:rsid w:val="00784AB7"/>
    <w:rsid w:val="007855F1"/>
    <w:rsid w:val="0078617D"/>
    <w:rsid w:val="00786205"/>
    <w:rsid w:val="007862A2"/>
    <w:rsid w:val="0078667B"/>
    <w:rsid w:val="00786740"/>
    <w:rsid w:val="0078713E"/>
    <w:rsid w:val="0078722A"/>
    <w:rsid w:val="00787490"/>
    <w:rsid w:val="00787682"/>
    <w:rsid w:val="007879D0"/>
    <w:rsid w:val="00787EAF"/>
    <w:rsid w:val="00787FE5"/>
    <w:rsid w:val="0079079D"/>
    <w:rsid w:val="00790B21"/>
    <w:rsid w:val="00790B86"/>
    <w:rsid w:val="00790E05"/>
    <w:rsid w:val="00790F4A"/>
    <w:rsid w:val="007916FB"/>
    <w:rsid w:val="00791842"/>
    <w:rsid w:val="00791BD7"/>
    <w:rsid w:val="00791E47"/>
    <w:rsid w:val="00791F47"/>
    <w:rsid w:val="00792048"/>
    <w:rsid w:val="00792209"/>
    <w:rsid w:val="00792673"/>
    <w:rsid w:val="0079295B"/>
    <w:rsid w:val="0079299B"/>
    <w:rsid w:val="00792F91"/>
    <w:rsid w:val="00793014"/>
    <w:rsid w:val="0079306B"/>
    <w:rsid w:val="0079345E"/>
    <w:rsid w:val="00793520"/>
    <w:rsid w:val="00793935"/>
    <w:rsid w:val="00793DD8"/>
    <w:rsid w:val="00793E98"/>
    <w:rsid w:val="007941AB"/>
    <w:rsid w:val="00794691"/>
    <w:rsid w:val="007946F4"/>
    <w:rsid w:val="00794879"/>
    <w:rsid w:val="00794CA8"/>
    <w:rsid w:val="00794DA3"/>
    <w:rsid w:val="00795941"/>
    <w:rsid w:val="007965CE"/>
    <w:rsid w:val="007965E3"/>
    <w:rsid w:val="0079669D"/>
    <w:rsid w:val="00796C64"/>
    <w:rsid w:val="00796D05"/>
    <w:rsid w:val="00796EAA"/>
    <w:rsid w:val="007971D7"/>
    <w:rsid w:val="00797301"/>
    <w:rsid w:val="00797635"/>
    <w:rsid w:val="00797646"/>
    <w:rsid w:val="0079767A"/>
    <w:rsid w:val="007977FF"/>
    <w:rsid w:val="00797987"/>
    <w:rsid w:val="007979E5"/>
    <w:rsid w:val="00797CE2"/>
    <w:rsid w:val="00797DE8"/>
    <w:rsid w:val="00797FA6"/>
    <w:rsid w:val="007A00F5"/>
    <w:rsid w:val="007A030C"/>
    <w:rsid w:val="007A04E9"/>
    <w:rsid w:val="007A06CE"/>
    <w:rsid w:val="007A0793"/>
    <w:rsid w:val="007A0888"/>
    <w:rsid w:val="007A0BB7"/>
    <w:rsid w:val="007A0BC1"/>
    <w:rsid w:val="007A0E23"/>
    <w:rsid w:val="007A15FD"/>
    <w:rsid w:val="007A1717"/>
    <w:rsid w:val="007A1C53"/>
    <w:rsid w:val="007A1C9F"/>
    <w:rsid w:val="007A1D02"/>
    <w:rsid w:val="007A1DF2"/>
    <w:rsid w:val="007A23FE"/>
    <w:rsid w:val="007A2DA6"/>
    <w:rsid w:val="007A319F"/>
    <w:rsid w:val="007A344C"/>
    <w:rsid w:val="007A368D"/>
    <w:rsid w:val="007A3A43"/>
    <w:rsid w:val="007A4016"/>
    <w:rsid w:val="007A41C5"/>
    <w:rsid w:val="007A44B0"/>
    <w:rsid w:val="007A49E1"/>
    <w:rsid w:val="007A4A95"/>
    <w:rsid w:val="007A581A"/>
    <w:rsid w:val="007A5850"/>
    <w:rsid w:val="007A5982"/>
    <w:rsid w:val="007A6095"/>
    <w:rsid w:val="007A638E"/>
    <w:rsid w:val="007A643C"/>
    <w:rsid w:val="007A65AA"/>
    <w:rsid w:val="007A65F5"/>
    <w:rsid w:val="007A67E3"/>
    <w:rsid w:val="007A6C93"/>
    <w:rsid w:val="007A70FB"/>
    <w:rsid w:val="007A72BC"/>
    <w:rsid w:val="007A7452"/>
    <w:rsid w:val="007A77B8"/>
    <w:rsid w:val="007A7881"/>
    <w:rsid w:val="007A7B3B"/>
    <w:rsid w:val="007A7C04"/>
    <w:rsid w:val="007A7C9C"/>
    <w:rsid w:val="007B00FC"/>
    <w:rsid w:val="007B06A9"/>
    <w:rsid w:val="007B07DB"/>
    <w:rsid w:val="007B0ACE"/>
    <w:rsid w:val="007B0E22"/>
    <w:rsid w:val="007B11E6"/>
    <w:rsid w:val="007B130B"/>
    <w:rsid w:val="007B1496"/>
    <w:rsid w:val="007B15AE"/>
    <w:rsid w:val="007B1C87"/>
    <w:rsid w:val="007B20C4"/>
    <w:rsid w:val="007B27D4"/>
    <w:rsid w:val="007B2BCF"/>
    <w:rsid w:val="007B2BDF"/>
    <w:rsid w:val="007B2CAF"/>
    <w:rsid w:val="007B2EC9"/>
    <w:rsid w:val="007B30CF"/>
    <w:rsid w:val="007B3756"/>
    <w:rsid w:val="007B38F6"/>
    <w:rsid w:val="007B3A42"/>
    <w:rsid w:val="007B3AFF"/>
    <w:rsid w:val="007B3DC4"/>
    <w:rsid w:val="007B41A6"/>
    <w:rsid w:val="007B4947"/>
    <w:rsid w:val="007B4AA2"/>
    <w:rsid w:val="007B4C6D"/>
    <w:rsid w:val="007B4C98"/>
    <w:rsid w:val="007B4FE5"/>
    <w:rsid w:val="007B5104"/>
    <w:rsid w:val="007B5448"/>
    <w:rsid w:val="007B56D8"/>
    <w:rsid w:val="007B580C"/>
    <w:rsid w:val="007B5978"/>
    <w:rsid w:val="007B5B12"/>
    <w:rsid w:val="007B5CD6"/>
    <w:rsid w:val="007B5DDA"/>
    <w:rsid w:val="007B5EFB"/>
    <w:rsid w:val="007B6399"/>
    <w:rsid w:val="007B63F5"/>
    <w:rsid w:val="007B64EC"/>
    <w:rsid w:val="007B71D2"/>
    <w:rsid w:val="007B73BB"/>
    <w:rsid w:val="007B78A5"/>
    <w:rsid w:val="007B7DD7"/>
    <w:rsid w:val="007B7E16"/>
    <w:rsid w:val="007B7FC7"/>
    <w:rsid w:val="007C023C"/>
    <w:rsid w:val="007C04B6"/>
    <w:rsid w:val="007C0565"/>
    <w:rsid w:val="007C06B0"/>
    <w:rsid w:val="007C06CB"/>
    <w:rsid w:val="007C0A95"/>
    <w:rsid w:val="007C0B24"/>
    <w:rsid w:val="007C0E17"/>
    <w:rsid w:val="007C111D"/>
    <w:rsid w:val="007C122C"/>
    <w:rsid w:val="007C13C4"/>
    <w:rsid w:val="007C1445"/>
    <w:rsid w:val="007C1757"/>
    <w:rsid w:val="007C1863"/>
    <w:rsid w:val="007C1B89"/>
    <w:rsid w:val="007C1E81"/>
    <w:rsid w:val="007C2155"/>
    <w:rsid w:val="007C22FD"/>
    <w:rsid w:val="007C2721"/>
    <w:rsid w:val="007C28A3"/>
    <w:rsid w:val="007C29CC"/>
    <w:rsid w:val="007C2CC7"/>
    <w:rsid w:val="007C2E5F"/>
    <w:rsid w:val="007C30D7"/>
    <w:rsid w:val="007C31EC"/>
    <w:rsid w:val="007C34E1"/>
    <w:rsid w:val="007C360C"/>
    <w:rsid w:val="007C361E"/>
    <w:rsid w:val="007C367D"/>
    <w:rsid w:val="007C3BC2"/>
    <w:rsid w:val="007C3CFE"/>
    <w:rsid w:val="007C3DA4"/>
    <w:rsid w:val="007C410F"/>
    <w:rsid w:val="007C4136"/>
    <w:rsid w:val="007C442C"/>
    <w:rsid w:val="007C46FE"/>
    <w:rsid w:val="007C4BC1"/>
    <w:rsid w:val="007C4E28"/>
    <w:rsid w:val="007C524F"/>
    <w:rsid w:val="007C5667"/>
    <w:rsid w:val="007C5B21"/>
    <w:rsid w:val="007C5BF8"/>
    <w:rsid w:val="007C5D8D"/>
    <w:rsid w:val="007C61F4"/>
    <w:rsid w:val="007C6512"/>
    <w:rsid w:val="007C69B5"/>
    <w:rsid w:val="007C6AFF"/>
    <w:rsid w:val="007C6C88"/>
    <w:rsid w:val="007C70FC"/>
    <w:rsid w:val="007C7313"/>
    <w:rsid w:val="007C745D"/>
    <w:rsid w:val="007C7684"/>
    <w:rsid w:val="007C7772"/>
    <w:rsid w:val="007C7B74"/>
    <w:rsid w:val="007C7BE4"/>
    <w:rsid w:val="007C7C7C"/>
    <w:rsid w:val="007C7D0B"/>
    <w:rsid w:val="007C7D19"/>
    <w:rsid w:val="007C7D45"/>
    <w:rsid w:val="007C7DAF"/>
    <w:rsid w:val="007C7E48"/>
    <w:rsid w:val="007D0341"/>
    <w:rsid w:val="007D05E1"/>
    <w:rsid w:val="007D05E5"/>
    <w:rsid w:val="007D09D2"/>
    <w:rsid w:val="007D0F8A"/>
    <w:rsid w:val="007D120D"/>
    <w:rsid w:val="007D16EE"/>
    <w:rsid w:val="007D1746"/>
    <w:rsid w:val="007D1796"/>
    <w:rsid w:val="007D1804"/>
    <w:rsid w:val="007D18AD"/>
    <w:rsid w:val="007D193F"/>
    <w:rsid w:val="007D1CFF"/>
    <w:rsid w:val="007D1E41"/>
    <w:rsid w:val="007D2049"/>
    <w:rsid w:val="007D2118"/>
    <w:rsid w:val="007D226D"/>
    <w:rsid w:val="007D24A6"/>
    <w:rsid w:val="007D313B"/>
    <w:rsid w:val="007D31B6"/>
    <w:rsid w:val="007D32E9"/>
    <w:rsid w:val="007D3536"/>
    <w:rsid w:val="007D3711"/>
    <w:rsid w:val="007D3876"/>
    <w:rsid w:val="007D3B49"/>
    <w:rsid w:val="007D4072"/>
    <w:rsid w:val="007D40DC"/>
    <w:rsid w:val="007D4215"/>
    <w:rsid w:val="007D42EB"/>
    <w:rsid w:val="007D455C"/>
    <w:rsid w:val="007D4C99"/>
    <w:rsid w:val="007D4CC3"/>
    <w:rsid w:val="007D5249"/>
    <w:rsid w:val="007D596C"/>
    <w:rsid w:val="007D5B43"/>
    <w:rsid w:val="007D5E0D"/>
    <w:rsid w:val="007D603F"/>
    <w:rsid w:val="007D6177"/>
    <w:rsid w:val="007D6354"/>
    <w:rsid w:val="007D69B1"/>
    <w:rsid w:val="007D6EBD"/>
    <w:rsid w:val="007D7137"/>
    <w:rsid w:val="007D74CB"/>
    <w:rsid w:val="007D7618"/>
    <w:rsid w:val="007D7809"/>
    <w:rsid w:val="007D79D2"/>
    <w:rsid w:val="007D7D8E"/>
    <w:rsid w:val="007D7F14"/>
    <w:rsid w:val="007E06E6"/>
    <w:rsid w:val="007E0EBF"/>
    <w:rsid w:val="007E0F2E"/>
    <w:rsid w:val="007E1161"/>
    <w:rsid w:val="007E11B2"/>
    <w:rsid w:val="007E1323"/>
    <w:rsid w:val="007E1BDD"/>
    <w:rsid w:val="007E1D62"/>
    <w:rsid w:val="007E1FFF"/>
    <w:rsid w:val="007E2003"/>
    <w:rsid w:val="007E218C"/>
    <w:rsid w:val="007E24E9"/>
    <w:rsid w:val="007E290B"/>
    <w:rsid w:val="007E29B1"/>
    <w:rsid w:val="007E303E"/>
    <w:rsid w:val="007E3B0A"/>
    <w:rsid w:val="007E3B9E"/>
    <w:rsid w:val="007E3D88"/>
    <w:rsid w:val="007E456E"/>
    <w:rsid w:val="007E459A"/>
    <w:rsid w:val="007E4647"/>
    <w:rsid w:val="007E525C"/>
    <w:rsid w:val="007E525F"/>
    <w:rsid w:val="007E54D9"/>
    <w:rsid w:val="007E56B0"/>
    <w:rsid w:val="007E58BB"/>
    <w:rsid w:val="007E5916"/>
    <w:rsid w:val="007E5B0F"/>
    <w:rsid w:val="007E5CAB"/>
    <w:rsid w:val="007E6344"/>
    <w:rsid w:val="007E6439"/>
    <w:rsid w:val="007E6490"/>
    <w:rsid w:val="007E6917"/>
    <w:rsid w:val="007E6C6C"/>
    <w:rsid w:val="007E6C7D"/>
    <w:rsid w:val="007E6D19"/>
    <w:rsid w:val="007E6D59"/>
    <w:rsid w:val="007E736D"/>
    <w:rsid w:val="007E7386"/>
    <w:rsid w:val="007E7431"/>
    <w:rsid w:val="007E74C5"/>
    <w:rsid w:val="007E774E"/>
    <w:rsid w:val="007E7829"/>
    <w:rsid w:val="007E7936"/>
    <w:rsid w:val="007E79E3"/>
    <w:rsid w:val="007E7C08"/>
    <w:rsid w:val="007F0052"/>
    <w:rsid w:val="007F0563"/>
    <w:rsid w:val="007F0925"/>
    <w:rsid w:val="007F0B99"/>
    <w:rsid w:val="007F0CB4"/>
    <w:rsid w:val="007F0D0E"/>
    <w:rsid w:val="007F114C"/>
    <w:rsid w:val="007F1461"/>
    <w:rsid w:val="007F1859"/>
    <w:rsid w:val="007F1B71"/>
    <w:rsid w:val="007F2331"/>
    <w:rsid w:val="007F25D1"/>
    <w:rsid w:val="007F2837"/>
    <w:rsid w:val="007F293A"/>
    <w:rsid w:val="007F2BDE"/>
    <w:rsid w:val="007F43AF"/>
    <w:rsid w:val="007F443E"/>
    <w:rsid w:val="007F48D3"/>
    <w:rsid w:val="007F4AA7"/>
    <w:rsid w:val="007F4DE6"/>
    <w:rsid w:val="007F538B"/>
    <w:rsid w:val="007F56C7"/>
    <w:rsid w:val="007F572B"/>
    <w:rsid w:val="007F5B59"/>
    <w:rsid w:val="007F5C7C"/>
    <w:rsid w:val="007F5F18"/>
    <w:rsid w:val="007F62C0"/>
    <w:rsid w:val="007F657D"/>
    <w:rsid w:val="007F6728"/>
    <w:rsid w:val="007F672F"/>
    <w:rsid w:val="007F682E"/>
    <w:rsid w:val="007F6C57"/>
    <w:rsid w:val="007F6D78"/>
    <w:rsid w:val="007F738A"/>
    <w:rsid w:val="007F7423"/>
    <w:rsid w:val="007F775A"/>
    <w:rsid w:val="007F77A6"/>
    <w:rsid w:val="007F79F8"/>
    <w:rsid w:val="007F7B27"/>
    <w:rsid w:val="0080020C"/>
    <w:rsid w:val="0080022E"/>
    <w:rsid w:val="00800A01"/>
    <w:rsid w:val="00800B09"/>
    <w:rsid w:val="00800D82"/>
    <w:rsid w:val="00801279"/>
    <w:rsid w:val="008012E3"/>
    <w:rsid w:val="008015A4"/>
    <w:rsid w:val="0080173D"/>
    <w:rsid w:val="008017AC"/>
    <w:rsid w:val="008019DC"/>
    <w:rsid w:val="00801D0E"/>
    <w:rsid w:val="00801DC6"/>
    <w:rsid w:val="00802018"/>
    <w:rsid w:val="008022F4"/>
    <w:rsid w:val="0080269D"/>
    <w:rsid w:val="0080292E"/>
    <w:rsid w:val="00802A6B"/>
    <w:rsid w:val="00802C4B"/>
    <w:rsid w:val="00802E16"/>
    <w:rsid w:val="0080308A"/>
    <w:rsid w:val="00803465"/>
    <w:rsid w:val="0080349F"/>
    <w:rsid w:val="008036BE"/>
    <w:rsid w:val="008036DD"/>
    <w:rsid w:val="0080381F"/>
    <w:rsid w:val="00803DB4"/>
    <w:rsid w:val="00804066"/>
    <w:rsid w:val="008040D7"/>
    <w:rsid w:val="00804197"/>
    <w:rsid w:val="00804292"/>
    <w:rsid w:val="00804620"/>
    <w:rsid w:val="0080462E"/>
    <w:rsid w:val="0080475F"/>
    <w:rsid w:val="008047FE"/>
    <w:rsid w:val="00804AB6"/>
    <w:rsid w:val="00805249"/>
    <w:rsid w:val="0080524A"/>
    <w:rsid w:val="008052F5"/>
    <w:rsid w:val="008053BF"/>
    <w:rsid w:val="00805434"/>
    <w:rsid w:val="00805590"/>
    <w:rsid w:val="008056B6"/>
    <w:rsid w:val="008057E8"/>
    <w:rsid w:val="00805A80"/>
    <w:rsid w:val="00805ACA"/>
    <w:rsid w:val="00805BFA"/>
    <w:rsid w:val="00805F76"/>
    <w:rsid w:val="00805FE8"/>
    <w:rsid w:val="008062F3"/>
    <w:rsid w:val="00806606"/>
    <w:rsid w:val="008067CB"/>
    <w:rsid w:val="00806E93"/>
    <w:rsid w:val="008074EF"/>
    <w:rsid w:val="00807E77"/>
    <w:rsid w:val="00810C86"/>
    <w:rsid w:val="00810DE4"/>
    <w:rsid w:val="00810F01"/>
    <w:rsid w:val="008110B3"/>
    <w:rsid w:val="00811331"/>
    <w:rsid w:val="008113E0"/>
    <w:rsid w:val="00811746"/>
    <w:rsid w:val="008119E0"/>
    <w:rsid w:val="00811C41"/>
    <w:rsid w:val="00811D42"/>
    <w:rsid w:val="00811DC2"/>
    <w:rsid w:val="00812375"/>
    <w:rsid w:val="008126EA"/>
    <w:rsid w:val="00812B22"/>
    <w:rsid w:val="00812E3B"/>
    <w:rsid w:val="00812FCB"/>
    <w:rsid w:val="00813880"/>
    <w:rsid w:val="008138C8"/>
    <w:rsid w:val="0081397D"/>
    <w:rsid w:val="00813C87"/>
    <w:rsid w:val="00813FB2"/>
    <w:rsid w:val="0081403A"/>
    <w:rsid w:val="0081435D"/>
    <w:rsid w:val="0081450E"/>
    <w:rsid w:val="00814572"/>
    <w:rsid w:val="008145DC"/>
    <w:rsid w:val="008149F3"/>
    <w:rsid w:val="00814C18"/>
    <w:rsid w:val="00814DA7"/>
    <w:rsid w:val="00814E73"/>
    <w:rsid w:val="00814ED8"/>
    <w:rsid w:val="0081502A"/>
    <w:rsid w:val="00815039"/>
    <w:rsid w:val="008150A7"/>
    <w:rsid w:val="008155D0"/>
    <w:rsid w:val="00815788"/>
    <w:rsid w:val="008158DE"/>
    <w:rsid w:val="008159B4"/>
    <w:rsid w:val="00815BAB"/>
    <w:rsid w:val="00815D58"/>
    <w:rsid w:val="00815D65"/>
    <w:rsid w:val="00815DDE"/>
    <w:rsid w:val="00815F00"/>
    <w:rsid w:val="00816800"/>
    <w:rsid w:val="0081695E"/>
    <w:rsid w:val="00816F16"/>
    <w:rsid w:val="0081714D"/>
    <w:rsid w:val="008171CF"/>
    <w:rsid w:val="008172A7"/>
    <w:rsid w:val="0081790D"/>
    <w:rsid w:val="00817917"/>
    <w:rsid w:val="00817AB4"/>
    <w:rsid w:val="00817ACE"/>
    <w:rsid w:val="00817C66"/>
    <w:rsid w:val="00817E29"/>
    <w:rsid w:val="00817F84"/>
    <w:rsid w:val="0082044E"/>
    <w:rsid w:val="00820697"/>
    <w:rsid w:val="00820831"/>
    <w:rsid w:val="00820CE5"/>
    <w:rsid w:val="00821349"/>
    <w:rsid w:val="00821780"/>
    <w:rsid w:val="008217BB"/>
    <w:rsid w:val="008219AA"/>
    <w:rsid w:val="00821DBA"/>
    <w:rsid w:val="00821F98"/>
    <w:rsid w:val="0082211F"/>
    <w:rsid w:val="0082265D"/>
    <w:rsid w:val="0082267D"/>
    <w:rsid w:val="00822CEE"/>
    <w:rsid w:val="00822E80"/>
    <w:rsid w:val="00822FE7"/>
    <w:rsid w:val="008233AF"/>
    <w:rsid w:val="008234B9"/>
    <w:rsid w:val="00823609"/>
    <w:rsid w:val="00823A80"/>
    <w:rsid w:val="00823A8F"/>
    <w:rsid w:val="00823D0E"/>
    <w:rsid w:val="00824264"/>
    <w:rsid w:val="00824339"/>
    <w:rsid w:val="0082435F"/>
    <w:rsid w:val="0082455D"/>
    <w:rsid w:val="0082483B"/>
    <w:rsid w:val="00825086"/>
    <w:rsid w:val="0082522C"/>
    <w:rsid w:val="008254D5"/>
    <w:rsid w:val="00825598"/>
    <w:rsid w:val="00825613"/>
    <w:rsid w:val="00825633"/>
    <w:rsid w:val="00825643"/>
    <w:rsid w:val="0082567E"/>
    <w:rsid w:val="00825899"/>
    <w:rsid w:val="00825A84"/>
    <w:rsid w:val="00825C3C"/>
    <w:rsid w:val="00825C68"/>
    <w:rsid w:val="00825F30"/>
    <w:rsid w:val="008268D4"/>
    <w:rsid w:val="008268F7"/>
    <w:rsid w:val="00826B96"/>
    <w:rsid w:val="00826E2A"/>
    <w:rsid w:val="00827061"/>
    <w:rsid w:val="00827090"/>
    <w:rsid w:val="00827378"/>
    <w:rsid w:val="0082753E"/>
    <w:rsid w:val="00827651"/>
    <w:rsid w:val="0082766A"/>
    <w:rsid w:val="00827689"/>
    <w:rsid w:val="00827999"/>
    <w:rsid w:val="00827C54"/>
    <w:rsid w:val="00827CC8"/>
    <w:rsid w:val="00827EEB"/>
    <w:rsid w:val="0083034B"/>
    <w:rsid w:val="00830408"/>
    <w:rsid w:val="00830498"/>
    <w:rsid w:val="00830849"/>
    <w:rsid w:val="00830E40"/>
    <w:rsid w:val="00830F68"/>
    <w:rsid w:val="0083101F"/>
    <w:rsid w:val="008311BF"/>
    <w:rsid w:val="008312ED"/>
    <w:rsid w:val="008314A2"/>
    <w:rsid w:val="00831658"/>
    <w:rsid w:val="0083169B"/>
    <w:rsid w:val="008317C6"/>
    <w:rsid w:val="00831978"/>
    <w:rsid w:val="00831A92"/>
    <w:rsid w:val="00831A9D"/>
    <w:rsid w:val="00831BE9"/>
    <w:rsid w:val="00831D9F"/>
    <w:rsid w:val="00833423"/>
    <w:rsid w:val="00833BD7"/>
    <w:rsid w:val="00833D82"/>
    <w:rsid w:val="00834683"/>
    <w:rsid w:val="00834A72"/>
    <w:rsid w:val="00834AA4"/>
    <w:rsid w:val="00834B76"/>
    <w:rsid w:val="00834C4C"/>
    <w:rsid w:val="00834C58"/>
    <w:rsid w:val="00834D3A"/>
    <w:rsid w:val="00835403"/>
    <w:rsid w:val="00835593"/>
    <w:rsid w:val="008355B5"/>
    <w:rsid w:val="00835967"/>
    <w:rsid w:val="00835988"/>
    <w:rsid w:val="00835DE5"/>
    <w:rsid w:val="00835EBE"/>
    <w:rsid w:val="00835F96"/>
    <w:rsid w:val="00836159"/>
    <w:rsid w:val="00836580"/>
    <w:rsid w:val="008368C8"/>
    <w:rsid w:val="00836A7A"/>
    <w:rsid w:val="00836ACE"/>
    <w:rsid w:val="00836D1A"/>
    <w:rsid w:val="00836E94"/>
    <w:rsid w:val="008373CE"/>
    <w:rsid w:val="008374EE"/>
    <w:rsid w:val="008376B9"/>
    <w:rsid w:val="00837786"/>
    <w:rsid w:val="0083781C"/>
    <w:rsid w:val="00837AD0"/>
    <w:rsid w:val="00837AE6"/>
    <w:rsid w:val="00837CFC"/>
    <w:rsid w:val="00837D93"/>
    <w:rsid w:val="00840004"/>
    <w:rsid w:val="008405BD"/>
    <w:rsid w:val="0084075F"/>
    <w:rsid w:val="00840963"/>
    <w:rsid w:val="00841775"/>
    <w:rsid w:val="008417C4"/>
    <w:rsid w:val="00841821"/>
    <w:rsid w:val="00841F7F"/>
    <w:rsid w:val="00841FDB"/>
    <w:rsid w:val="00842315"/>
    <w:rsid w:val="008427C8"/>
    <w:rsid w:val="00842B9B"/>
    <w:rsid w:val="00842BA2"/>
    <w:rsid w:val="00842E0A"/>
    <w:rsid w:val="0084337C"/>
    <w:rsid w:val="00843830"/>
    <w:rsid w:val="00843A32"/>
    <w:rsid w:val="008440C7"/>
    <w:rsid w:val="0084445E"/>
    <w:rsid w:val="0084478D"/>
    <w:rsid w:val="008449B1"/>
    <w:rsid w:val="00844BA5"/>
    <w:rsid w:val="00844BFF"/>
    <w:rsid w:val="00844CE6"/>
    <w:rsid w:val="00844FD8"/>
    <w:rsid w:val="00845596"/>
    <w:rsid w:val="008456DF"/>
    <w:rsid w:val="00845813"/>
    <w:rsid w:val="00845868"/>
    <w:rsid w:val="00845918"/>
    <w:rsid w:val="00845A32"/>
    <w:rsid w:val="008460F2"/>
    <w:rsid w:val="008462AD"/>
    <w:rsid w:val="00846400"/>
    <w:rsid w:val="008466E5"/>
    <w:rsid w:val="008467DB"/>
    <w:rsid w:val="0084693B"/>
    <w:rsid w:val="00846C68"/>
    <w:rsid w:val="00846DCC"/>
    <w:rsid w:val="00846DF1"/>
    <w:rsid w:val="00847036"/>
    <w:rsid w:val="008472ED"/>
    <w:rsid w:val="0084779B"/>
    <w:rsid w:val="00847C9C"/>
    <w:rsid w:val="0085005E"/>
    <w:rsid w:val="008506B2"/>
    <w:rsid w:val="0085090B"/>
    <w:rsid w:val="00850C17"/>
    <w:rsid w:val="00850EA9"/>
    <w:rsid w:val="0085118D"/>
    <w:rsid w:val="00851303"/>
    <w:rsid w:val="008516B0"/>
    <w:rsid w:val="00851B85"/>
    <w:rsid w:val="00852011"/>
    <w:rsid w:val="0085214D"/>
    <w:rsid w:val="00852403"/>
    <w:rsid w:val="00852B2E"/>
    <w:rsid w:val="00852B86"/>
    <w:rsid w:val="00852E91"/>
    <w:rsid w:val="00852FAF"/>
    <w:rsid w:val="008530A2"/>
    <w:rsid w:val="0085328F"/>
    <w:rsid w:val="00853313"/>
    <w:rsid w:val="0085358D"/>
    <w:rsid w:val="00853785"/>
    <w:rsid w:val="0085381C"/>
    <w:rsid w:val="00853827"/>
    <w:rsid w:val="00853B45"/>
    <w:rsid w:val="00854132"/>
    <w:rsid w:val="0085413E"/>
    <w:rsid w:val="00854461"/>
    <w:rsid w:val="00854786"/>
    <w:rsid w:val="008547EC"/>
    <w:rsid w:val="0085495D"/>
    <w:rsid w:val="00854AE1"/>
    <w:rsid w:val="00854B6D"/>
    <w:rsid w:val="00854F02"/>
    <w:rsid w:val="00855331"/>
    <w:rsid w:val="00855431"/>
    <w:rsid w:val="008559AB"/>
    <w:rsid w:val="00855CC1"/>
    <w:rsid w:val="00855DBC"/>
    <w:rsid w:val="00855F5D"/>
    <w:rsid w:val="0085635C"/>
    <w:rsid w:val="00856526"/>
    <w:rsid w:val="0085654E"/>
    <w:rsid w:val="00856877"/>
    <w:rsid w:val="00856A91"/>
    <w:rsid w:val="00856B42"/>
    <w:rsid w:val="00856C5A"/>
    <w:rsid w:val="00857100"/>
    <w:rsid w:val="008571A2"/>
    <w:rsid w:val="00857202"/>
    <w:rsid w:val="0085737C"/>
    <w:rsid w:val="008574E0"/>
    <w:rsid w:val="00857511"/>
    <w:rsid w:val="008579CA"/>
    <w:rsid w:val="00857B9C"/>
    <w:rsid w:val="00857D16"/>
    <w:rsid w:val="008601BF"/>
    <w:rsid w:val="00860CE4"/>
    <w:rsid w:val="00860DDF"/>
    <w:rsid w:val="00860DEE"/>
    <w:rsid w:val="00860FD8"/>
    <w:rsid w:val="00861128"/>
    <w:rsid w:val="00861206"/>
    <w:rsid w:val="008614D8"/>
    <w:rsid w:val="00861719"/>
    <w:rsid w:val="0086197F"/>
    <w:rsid w:val="008619C3"/>
    <w:rsid w:val="00861C56"/>
    <w:rsid w:val="00861DF3"/>
    <w:rsid w:val="00861EEE"/>
    <w:rsid w:val="00861EF3"/>
    <w:rsid w:val="008620E6"/>
    <w:rsid w:val="008621C9"/>
    <w:rsid w:val="00862583"/>
    <w:rsid w:val="00862753"/>
    <w:rsid w:val="00862CFB"/>
    <w:rsid w:val="00862FEA"/>
    <w:rsid w:val="0086304D"/>
    <w:rsid w:val="00863073"/>
    <w:rsid w:val="00863484"/>
    <w:rsid w:val="00863732"/>
    <w:rsid w:val="008639E0"/>
    <w:rsid w:val="00864610"/>
    <w:rsid w:val="0086462C"/>
    <w:rsid w:val="0086464E"/>
    <w:rsid w:val="0086513C"/>
    <w:rsid w:val="00865184"/>
    <w:rsid w:val="008652AF"/>
    <w:rsid w:val="008653B4"/>
    <w:rsid w:val="00865483"/>
    <w:rsid w:val="00865A4C"/>
    <w:rsid w:val="00865B84"/>
    <w:rsid w:val="00865F00"/>
    <w:rsid w:val="008662A4"/>
    <w:rsid w:val="00866713"/>
    <w:rsid w:val="0086689B"/>
    <w:rsid w:val="00866905"/>
    <w:rsid w:val="00866CA7"/>
    <w:rsid w:val="00866EC0"/>
    <w:rsid w:val="00867368"/>
    <w:rsid w:val="00867373"/>
    <w:rsid w:val="0086785F"/>
    <w:rsid w:val="008679F8"/>
    <w:rsid w:val="00867B33"/>
    <w:rsid w:val="00870375"/>
    <w:rsid w:val="00870504"/>
    <w:rsid w:val="00870508"/>
    <w:rsid w:val="00870817"/>
    <w:rsid w:val="0087091B"/>
    <w:rsid w:val="00870E31"/>
    <w:rsid w:val="00871039"/>
    <w:rsid w:val="0087104A"/>
    <w:rsid w:val="0087105D"/>
    <w:rsid w:val="008710E4"/>
    <w:rsid w:val="0087113B"/>
    <w:rsid w:val="00871378"/>
    <w:rsid w:val="008713DE"/>
    <w:rsid w:val="00871945"/>
    <w:rsid w:val="00871B4E"/>
    <w:rsid w:val="00871B71"/>
    <w:rsid w:val="00871B9E"/>
    <w:rsid w:val="00871CE2"/>
    <w:rsid w:val="00871EA2"/>
    <w:rsid w:val="00871F81"/>
    <w:rsid w:val="00872047"/>
    <w:rsid w:val="008720E4"/>
    <w:rsid w:val="00872155"/>
    <w:rsid w:val="00872748"/>
    <w:rsid w:val="00872785"/>
    <w:rsid w:val="0087294F"/>
    <w:rsid w:val="008729BE"/>
    <w:rsid w:val="008729FF"/>
    <w:rsid w:val="00872BAB"/>
    <w:rsid w:val="008731BE"/>
    <w:rsid w:val="00873432"/>
    <w:rsid w:val="008737F5"/>
    <w:rsid w:val="0087398C"/>
    <w:rsid w:val="00873B4C"/>
    <w:rsid w:val="00873D86"/>
    <w:rsid w:val="00873EE0"/>
    <w:rsid w:val="008740B4"/>
    <w:rsid w:val="008740C7"/>
    <w:rsid w:val="00874207"/>
    <w:rsid w:val="0087456B"/>
    <w:rsid w:val="00874824"/>
    <w:rsid w:val="00874B2B"/>
    <w:rsid w:val="00874C51"/>
    <w:rsid w:val="00874C92"/>
    <w:rsid w:val="00874DF5"/>
    <w:rsid w:val="00874E59"/>
    <w:rsid w:val="008752F0"/>
    <w:rsid w:val="00875438"/>
    <w:rsid w:val="00875590"/>
    <w:rsid w:val="00875707"/>
    <w:rsid w:val="00875791"/>
    <w:rsid w:val="00875C4D"/>
    <w:rsid w:val="00875C8C"/>
    <w:rsid w:val="00876017"/>
    <w:rsid w:val="0087605C"/>
    <w:rsid w:val="00876076"/>
    <w:rsid w:val="0087613B"/>
    <w:rsid w:val="008764FF"/>
    <w:rsid w:val="0087665F"/>
    <w:rsid w:val="00876697"/>
    <w:rsid w:val="0087676D"/>
    <w:rsid w:val="00876780"/>
    <w:rsid w:val="008767FA"/>
    <w:rsid w:val="0087681D"/>
    <w:rsid w:val="0087696D"/>
    <w:rsid w:val="00876B8B"/>
    <w:rsid w:val="00876BA9"/>
    <w:rsid w:val="0087728C"/>
    <w:rsid w:val="008775DE"/>
    <w:rsid w:val="008776A0"/>
    <w:rsid w:val="00877850"/>
    <w:rsid w:val="00877A91"/>
    <w:rsid w:val="00877B18"/>
    <w:rsid w:val="008803A8"/>
    <w:rsid w:val="0088067A"/>
    <w:rsid w:val="00880CBC"/>
    <w:rsid w:val="00881014"/>
    <w:rsid w:val="008814CD"/>
    <w:rsid w:val="00881789"/>
    <w:rsid w:val="00881950"/>
    <w:rsid w:val="00881FE3"/>
    <w:rsid w:val="00882355"/>
    <w:rsid w:val="008824BB"/>
    <w:rsid w:val="00882AEA"/>
    <w:rsid w:val="00882B61"/>
    <w:rsid w:val="00882BA8"/>
    <w:rsid w:val="00882D59"/>
    <w:rsid w:val="00882DD0"/>
    <w:rsid w:val="00882F93"/>
    <w:rsid w:val="00883116"/>
    <w:rsid w:val="008831F2"/>
    <w:rsid w:val="0088329D"/>
    <w:rsid w:val="00883345"/>
    <w:rsid w:val="008834FF"/>
    <w:rsid w:val="008836C3"/>
    <w:rsid w:val="00883829"/>
    <w:rsid w:val="008839FB"/>
    <w:rsid w:val="00883AC6"/>
    <w:rsid w:val="00883BB0"/>
    <w:rsid w:val="00883DB5"/>
    <w:rsid w:val="00883E16"/>
    <w:rsid w:val="00884038"/>
    <w:rsid w:val="008841F0"/>
    <w:rsid w:val="00884302"/>
    <w:rsid w:val="00884360"/>
    <w:rsid w:val="00884872"/>
    <w:rsid w:val="008849F2"/>
    <w:rsid w:val="00884F07"/>
    <w:rsid w:val="00884F82"/>
    <w:rsid w:val="00885188"/>
    <w:rsid w:val="00885578"/>
    <w:rsid w:val="00885771"/>
    <w:rsid w:val="008858CB"/>
    <w:rsid w:val="0088592E"/>
    <w:rsid w:val="008859E4"/>
    <w:rsid w:val="0088618B"/>
    <w:rsid w:val="008861A0"/>
    <w:rsid w:val="0088628E"/>
    <w:rsid w:val="00886707"/>
    <w:rsid w:val="00886916"/>
    <w:rsid w:val="00886C41"/>
    <w:rsid w:val="00886D81"/>
    <w:rsid w:val="008870B3"/>
    <w:rsid w:val="0088710E"/>
    <w:rsid w:val="00887612"/>
    <w:rsid w:val="00887FEB"/>
    <w:rsid w:val="008904D8"/>
    <w:rsid w:val="008907C3"/>
    <w:rsid w:val="008908B7"/>
    <w:rsid w:val="00890C4E"/>
    <w:rsid w:val="00890F30"/>
    <w:rsid w:val="008910EF"/>
    <w:rsid w:val="008914D4"/>
    <w:rsid w:val="008915A9"/>
    <w:rsid w:val="00891925"/>
    <w:rsid w:val="00891B84"/>
    <w:rsid w:val="00891CD5"/>
    <w:rsid w:val="0089249C"/>
    <w:rsid w:val="0089284D"/>
    <w:rsid w:val="008928EC"/>
    <w:rsid w:val="00892CCA"/>
    <w:rsid w:val="00892D39"/>
    <w:rsid w:val="00892D99"/>
    <w:rsid w:val="0089328D"/>
    <w:rsid w:val="008934A7"/>
    <w:rsid w:val="00893680"/>
    <w:rsid w:val="0089368D"/>
    <w:rsid w:val="008936F8"/>
    <w:rsid w:val="008939CF"/>
    <w:rsid w:val="00893FFF"/>
    <w:rsid w:val="008948B4"/>
    <w:rsid w:val="00894A54"/>
    <w:rsid w:val="00894AEB"/>
    <w:rsid w:val="00894C01"/>
    <w:rsid w:val="00894C22"/>
    <w:rsid w:val="00894E18"/>
    <w:rsid w:val="008951A9"/>
    <w:rsid w:val="00895257"/>
    <w:rsid w:val="008952E5"/>
    <w:rsid w:val="008953D6"/>
    <w:rsid w:val="008958A4"/>
    <w:rsid w:val="00895972"/>
    <w:rsid w:val="00895A5D"/>
    <w:rsid w:val="00895D3B"/>
    <w:rsid w:val="008962DA"/>
    <w:rsid w:val="00896757"/>
    <w:rsid w:val="00896802"/>
    <w:rsid w:val="00896819"/>
    <w:rsid w:val="00896837"/>
    <w:rsid w:val="008969B9"/>
    <w:rsid w:val="00896A8B"/>
    <w:rsid w:val="00896C63"/>
    <w:rsid w:val="00897447"/>
    <w:rsid w:val="008974C4"/>
    <w:rsid w:val="008979AA"/>
    <w:rsid w:val="00897AF2"/>
    <w:rsid w:val="00897BFB"/>
    <w:rsid w:val="00897C92"/>
    <w:rsid w:val="008A000F"/>
    <w:rsid w:val="008A0251"/>
    <w:rsid w:val="008A06CF"/>
    <w:rsid w:val="008A07FC"/>
    <w:rsid w:val="008A08BD"/>
    <w:rsid w:val="008A0A0C"/>
    <w:rsid w:val="008A0E6E"/>
    <w:rsid w:val="008A163D"/>
    <w:rsid w:val="008A1A96"/>
    <w:rsid w:val="008A1B22"/>
    <w:rsid w:val="008A1D3F"/>
    <w:rsid w:val="008A1E58"/>
    <w:rsid w:val="008A1EB3"/>
    <w:rsid w:val="008A1F1C"/>
    <w:rsid w:val="008A2201"/>
    <w:rsid w:val="008A235A"/>
    <w:rsid w:val="008A23B2"/>
    <w:rsid w:val="008A2748"/>
    <w:rsid w:val="008A2822"/>
    <w:rsid w:val="008A2AE7"/>
    <w:rsid w:val="008A2CBB"/>
    <w:rsid w:val="008A2EC8"/>
    <w:rsid w:val="008A321D"/>
    <w:rsid w:val="008A3991"/>
    <w:rsid w:val="008A3B71"/>
    <w:rsid w:val="008A40D5"/>
    <w:rsid w:val="008A4240"/>
    <w:rsid w:val="008A4371"/>
    <w:rsid w:val="008A44DF"/>
    <w:rsid w:val="008A47EC"/>
    <w:rsid w:val="008A4B21"/>
    <w:rsid w:val="008A4C27"/>
    <w:rsid w:val="008A4C91"/>
    <w:rsid w:val="008A4F7D"/>
    <w:rsid w:val="008A515C"/>
    <w:rsid w:val="008A516E"/>
    <w:rsid w:val="008A52DC"/>
    <w:rsid w:val="008A556B"/>
    <w:rsid w:val="008A569E"/>
    <w:rsid w:val="008A56D5"/>
    <w:rsid w:val="008A58F2"/>
    <w:rsid w:val="008A5B35"/>
    <w:rsid w:val="008A61CE"/>
    <w:rsid w:val="008A6470"/>
    <w:rsid w:val="008A659B"/>
    <w:rsid w:val="008A6672"/>
    <w:rsid w:val="008A6D6E"/>
    <w:rsid w:val="008A6EB5"/>
    <w:rsid w:val="008A714F"/>
    <w:rsid w:val="008A73AA"/>
    <w:rsid w:val="008A748D"/>
    <w:rsid w:val="008B02C6"/>
    <w:rsid w:val="008B02D4"/>
    <w:rsid w:val="008B05ED"/>
    <w:rsid w:val="008B06EC"/>
    <w:rsid w:val="008B09CF"/>
    <w:rsid w:val="008B0B22"/>
    <w:rsid w:val="008B0E37"/>
    <w:rsid w:val="008B197B"/>
    <w:rsid w:val="008B1BB0"/>
    <w:rsid w:val="008B1CC7"/>
    <w:rsid w:val="008B2240"/>
    <w:rsid w:val="008B2554"/>
    <w:rsid w:val="008B256A"/>
    <w:rsid w:val="008B260F"/>
    <w:rsid w:val="008B2812"/>
    <w:rsid w:val="008B2DB4"/>
    <w:rsid w:val="008B2EBB"/>
    <w:rsid w:val="008B34E8"/>
    <w:rsid w:val="008B3C9A"/>
    <w:rsid w:val="008B3CFB"/>
    <w:rsid w:val="008B401F"/>
    <w:rsid w:val="008B437B"/>
    <w:rsid w:val="008B4543"/>
    <w:rsid w:val="008B4563"/>
    <w:rsid w:val="008B491F"/>
    <w:rsid w:val="008B4CC1"/>
    <w:rsid w:val="008B4D90"/>
    <w:rsid w:val="008B4F90"/>
    <w:rsid w:val="008B5A93"/>
    <w:rsid w:val="008B5EC9"/>
    <w:rsid w:val="008B5F5E"/>
    <w:rsid w:val="008B5F7F"/>
    <w:rsid w:val="008B61F9"/>
    <w:rsid w:val="008B663B"/>
    <w:rsid w:val="008B6A42"/>
    <w:rsid w:val="008B6B9D"/>
    <w:rsid w:val="008B6F10"/>
    <w:rsid w:val="008B6FFA"/>
    <w:rsid w:val="008B71F7"/>
    <w:rsid w:val="008B72D6"/>
    <w:rsid w:val="008B7B1F"/>
    <w:rsid w:val="008B7BBB"/>
    <w:rsid w:val="008B7C6D"/>
    <w:rsid w:val="008B7DFB"/>
    <w:rsid w:val="008B7EE7"/>
    <w:rsid w:val="008B7FAC"/>
    <w:rsid w:val="008C07A0"/>
    <w:rsid w:val="008C0ECC"/>
    <w:rsid w:val="008C0F28"/>
    <w:rsid w:val="008C0F6A"/>
    <w:rsid w:val="008C0FE0"/>
    <w:rsid w:val="008C1460"/>
    <w:rsid w:val="008C1974"/>
    <w:rsid w:val="008C1AE5"/>
    <w:rsid w:val="008C1EE8"/>
    <w:rsid w:val="008C1F29"/>
    <w:rsid w:val="008C2073"/>
    <w:rsid w:val="008C21DF"/>
    <w:rsid w:val="008C227F"/>
    <w:rsid w:val="008C230A"/>
    <w:rsid w:val="008C245A"/>
    <w:rsid w:val="008C2A13"/>
    <w:rsid w:val="008C2E41"/>
    <w:rsid w:val="008C305D"/>
    <w:rsid w:val="008C30EB"/>
    <w:rsid w:val="008C3185"/>
    <w:rsid w:val="008C3307"/>
    <w:rsid w:val="008C35E1"/>
    <w:rsid w:val="008C3704"/>
    <w:rsid w:val="008C38FF"/>
    <w:rsid w:val="008C3B0E"/>
    <w:rsid w:val="008C3C09"/>
    <w:rsid w:val="008C414F"/>
    <w:rsid w:val="008C4535"/>
    <w:rsid w:val="008C45D8"/>
    <w:rsid w:val="008C4703"/>
    <w:rsid w:val="008C47D9"/>
    <w:rsid w:val="008C4B52"/>
    <w:rsid w:val="008C4B7C"/>
    <w:rsid w:val="008C4C51"/>
    <w:rsid w:val="008C5010"/>
    <w:rsid w:val="008C50D8"/>
    <w:rsid w:val="008C5448"/>
    <w:rsid w:val="008C55B1"/>
    <w:rsid w:val="008C5973"/>
    <w:rsid w:val="008C5DA8"/>
    <w:rsid w:val="008C611F"/>
    <w:rsid w:val="008C6195"/>
    <w:rsid w:val="008C671D"/>
    <w:rsid w:val="008C6848"/>
    <w:rsid w:val="008C6BFC"/>
    <w:rsid w:val="008C6FA3"/>
    <w:rsid w:val="008C72BD"/>
    <w:rsid w:val="008C739C"/>
    <w:rsid w:val="008C7496"/>
    <w:rsid w:val="008C752C"/>
    <w:rsid w:val="008C7C77"/>
    <w:rsid w:val="008D03D8"/>
    <w:rsid w:val="008D0560"/>
    <w:rsid w:val="008D0628"/>
    <w:rsid w:val="008D0669"/>
    <w:rsid w:val="008D094D"/>
    <w:rsid w:val="008D0BD6"/>
    <w:rsid w:val="008D0CDB"/>
    <w:rsid w:val="008D0D79"/>
    <w:rsid w:val="008D0DA4"/>
    <w:rsid w:val="008D0F54"/>
    <w:rsid w:val="008D1515"/>
    <w:rsid w:val="008D15D7"/>
    <w:rsid w:val="008D1B63"/>
    <w:rsid w:val="008D1D11"/>
    <w:rsid w:val="008D1D54"/>
    <w:rsid w:val="008D1F8C"/>
    <w:rsid w:val="008D2413"/>
    <w:rsid w:val="008D24C6"/>
    <w:rsid w:val="008D2658"/>
    <w:rsid w:val="008D273C"/>
    <w:rsid w:val="008D27CF"/>
    <w:rsid w:val="008D284D"/>
    <w:rsid w:val="008D285C"/>
    <w:rsid w:val="008D2972"/>
    <w:rsid w:val="008D2FA5"/>
    <w:rsid w:val="008D30C6"/>
    <w:rsid w:val="008D32D3"/>
    <w:rsid w:val="008D36B9"/>
    <w:rsid w:val="008D384F"/>
    <w:rsid w:val="008D3CF6"/>
    <w:rsid w:val="008D3ED6"/>
    <w:rsid w:val="008D3F69"/>
    <w:rsid w:val="008D3F81"/>
    <w:rsid w:val="008D42CF"/>
    <w:rsid w:val="008D46AF"/>
    <w:rsid w:val="008D46BB"/>
    <w:rsid w:val="008D48AF"/>
    <w:rsid w:val="008D48E7"/>
    <w:rsid w:val="008D4C11"/>
    <w:rsid w:val="008D4EA5"/>
    <w:rsid w:val="008D5343"/>
    <w:rsid w:val="008D5443"/>
    <w:rsid w:val="008D54B4"/>
    <w:rsid w:val="008D553E"/>
    <w:rsid w:val="008D5892"/>
    <w:rsid w:val="008D5B14"/>
    <w:rsid w:val="008D5B27"/>
    <w:rsid w:val="008D609B"/>
    <w:rsid w:val="008D61DB"/>
    <w:rsid w:val="008D646D"/>
    <w:rsid w:val="008D6757"/>
    <w:rsid w:val="008D6776"/>
    <w:rsid w:val="008D6962"/>
    <w:rsid w:val="008D6ACD"/>
    <w:rsid w:val="008D6DF3"/>
    <w:rsid w:val="008D6ECD"/>
    <w:rsid w:val="008D78C8"/>
    <w:rsid w:val="008D78F8"/>
    <w:rsid w:val="008D7E5D"/>
    <w:rsid w:val="008E014A"/>
    <w:rsid w:val="008E0EFB"/>
    <w:rsid w:val="008E0F9D"/>
    <w:rsid w:val="008E13EC"/>
    <w:rsid w:val="008E13EF"/>
    <w:rsid w:val="008E141B"/>
    <w:rsid w:val="008E1F42"/>
    <w:rsid w:val="008E1FA8"/>
    <w:rsid w:val="008E2372"/>
    <w:rsid w:val="008E24E4"/>
    <w:rsid w:val="008E271D"/>
    <w:rsid w:val="008E27EA"/>
    <w:rsid w:val="008E2ED2"/>
    <w:rsid w:val="008E3454"/>
    <w:rsid w:val="008E390B"/>
    <w:rsid w:val="008E3977"/>
    <w:rsid w:val="008E3B53"/>
    <w:rsid w:val="008E3BF1"/>
    <w:rsid w:val="008E41E4"/>
    <w:rsid w:val="008E453F"/>
    <w:rsid w:val="008E4741"/>
    <w:rsid w:val="008E49D0"/>
    <w:rsid w:val="008E49EC"/>
    <w:rsid w:val="008E4C53"/>
    <w:rsid w:val="008E54DB"/>
    <w:rsid w:val="008E55E4"/>
    <w:rsid w:val="008E5630"/>
    <w:rsid w:val="008E5664"/>
    <w:rsid w:val="008E5724"/>
    <w:rsid w:val="008E5900"/>
    <w:rsid w:val="008E5AB6"/>
    <w:rsid w:val="008E5B4A"/>
    <w:rsid w:val="008E6544"/>
    <w:rsid w:val="008E6545"/>
    <w:rsid w:val="008E6A2A"/>
    <w:rsid w:val="008E719D"/>
    <w:rsid w:val="008E7C2B"/>
    <w:rsid w:val="008F025B"/>
    <w:rsid w:val="008F02D9"/>
    <w:rsid w:val="008F03E8"/>
    <w:rsid w:val="008F042B"/>
    <w:rsid w:val="008F06C0"/>
    <w:rsid w:val="008F07C0"/>
    <w:rsid w:val="008F087A"/>
    <w:rsid w:val="008F0B01"/>
    <w:rsid w:val="008F0ED2"/>
    <w:rsid w:val="008F0FF6"/>
    <w:rsid w:val="008F11E3"/>
    <w:rsid w:val="008F1264"/>
    <w:rsid w:val="008F153B"/>
    <w:rsid w:val="008F1688"/>
    <w:rsid w:val="008F18C6"/>
    <w:rsid w:val="008F1A41"/>
    <w:rsid w:val="008F1CBA"/>
    <w:rsid w:val="008F1E7B"/>
    <w:rsid w:val="008F200F"/>
    <w:rsid w:val="008F2079"/>
    <w:rsid w:val="008F228A"/>
    <w:rsid w:val="008F2621"/>
    <w:rsid w:val="008F2D01"/>
    <w:rsid w:val="008F2D0A"/>
    <w:rsid w:val="008F2D56"/>
    <w:rsid w:val="008F2EA5"/>
    <w:rsid w:val="008F2F3B"/>
    <w:rsid w:val="008F3066"/>
    <w:rsid w:val="008F30B5"/>
    <w:rsid w:val="008F34D4"/>
    <w:rsid w:val="008F358B"/>
    <w:rsid w:val="008F36AA"/>
    <w:rsid w:val="008F3928"/>
    <w:rsid w:val="008F3D52"/>
    <w:rsid w:val="008F4097"/>
    <w:rsid w:val="008F437A"/>
    <w:rsid w:val="008F4686"/>
    <w:rsid w:val="008F4A18"/>
    <w:rsid w:val="008F4B3C"/>
    <w:rsid w:val="008F4C69"/>
    <w:rsid w:val="008F4D10"/>
    <w:rsid w:val="008F50EB"/>
    <w:rsid w:val="008F51A6"/>
    <w:rsid w:val="008F51D4"/>
    <w:rsid w:val="008F53FD"/>
    <w:rsid w:val="008F57A1"/>
    <w:rsid w:val="008F5938"/>
    <w:rsid w:val="008F6069"/>
    <w:rsid w:val="008F65AD"/>
    <w:rsid w:val="008F6BCD"/>
    <w:rsid w:val="008F71F1"/>
    <w:rsid w:val="008F7437"/>
    <w:rsid w:val="008F789D"/>
    <w:rsid w:val="008F7B44"/>
    <w:rsid w:val="008F7E34"/>
    <w:rsid w:val="008F7F1B"/>
    <w:rsid w:val="0090000E"/>
    <w:rsid w:val="00900134"/>
    <w:rsid w:val="009002A4"/>
    <w:rsid w:val="00900BB8"/>
    <w:rsid w:val="00900C70"/>
    <w:rsid w:val="00900D5E"/>
    <w:rsid w:val="00900E07"/>
    <w:rsid w:val="00900EF8"/>
    <w:rsid w:val="009013A4"/>
    <w:rsid w:val="00901582"/>
    <w:rsid w:val="00901807"/>
    <w:rsid w:val="00901B32"/>
    <w:rsid w:val="00901B64"/>
    <w:rsid w:val="00901CDE"/>
    <w:rsid w:val="0090220A"/>
    <w:rsid w:val="0090239E"/>
    <w:rsid w:val="0090296B"/>
    <w:rsid w:val="00902B8E"/>
    <w:rsid w:val="00902C40"/>
    <w:rsid w:val="00902D70"/>
    <w:rsid w:val="00902DF9"/>
    <w:rsid w:val="00902F5D"/>
    <w:rsid w:val="0090310C"/>
    <w:rsid w:val="009036EA"/>
    <w:rsid w:val="0090374D"/>
    <w:rsid w:val="009039F9"/>
    <w:rsid w:val="00903FEC"/>
    <w:rsid w:val="009045C9"/>
    <w:rsid w:val="009047DD"/>
    <w:rsid w:val="009048FF"/>
    <w:rsid w:val="00904A93"/>
    <w:rsid w:val="00904B9E"/>
    <w:rsid w:val="00904DD7"/>
    <w:rsid w:val="00905132"/>
    <w:rsid w:val="00905471"/>
    <w:rsid w:val="0090547A"/>
    <w:rsid w:val="00905C6D"/>
    <w:rsid w:val="00905C93"/>
    <w:rsid w:val="00905CF8"/>
    <w:rsid w:val="00905D77"/>
    <w:rsid w:val="0090601B"/>
    <w:rsid w:val="00906020"/>
    <w:rsid w:val="00906221"/>
    <w:rsid w:val="009066CF"/>
    <w:rsid w:val="00906736"/>
    <w:rsid w:val="00906B0A"/>
    <w:rsid w:val="00906C47"/>
    <w:rsid w:val="00906F16"/>
    <w:rsid w:val="00906F2A"/>
    <w:rsid w:val="0090700C"/>
    <w:rsid w:val="00907244"/>
    <w:rsid w:val="0090738B"/>
    <w:rsid w:val="00907410"/>
    <w:rsid w:val="00907508"/>
    <w:rsid w:val="00907B34"/>
    <w:rsid w:val="00907C52"/>
    <w:rsid w:val="00907D51"/>
    <w:rsid w:val="00907E3E"/>
    <w:rsid w:val="00910495"/>
    <w:rsid w:val="009104F3"/>
    <w:rsid w:val="009106DE"/>
    <w:rsid w:val="009107B9"/>
    <w:rsid w:val="00910A33"/>
    <w:rsid w:val="00910B59"/>
    <w:rsid w:val="00910BD0"/>
    <w:rsid w:val="00910E69"/>
    <w:rsid w:val="00910F21"/>
    <w:rsid w:val="009110E4"/>
    <w:rsid w:val="009112B3"/>
    <w:rsid w:val="00911A02"/>
    <w:rsid w:val="00911E2E"/>
    <w:rsid w:val="00911E77"/>
    <w:rsid w:val="0091206C"/>
    <w:rsid w:val="00912083"/>
    <w:rsid w:val="00912170"/>
    <w:rsid w:val="0091234F"/>
    <w:rsid w:val="009126A6"/>
    <w:rsid w:val="00912871"/>
    <w:rsid w:val="00912B10"/>
    <w:rsid w:val="00912BB6"/>
    <w:rsid w:val="00912ED9"/>
    <w:rsid w:val="009132B9"/>
    <w:rsid w:val="00913491"/>
    <w:rsid w:val="00913564"/>
    <w:rsid w:val="00913594"/>
    <w:rsid w:val="00913958"/>
    <w:rsid w:val="00913D1E"/>
    <w:rsid w:val="009142EC"/>
    <w:rsid w:val="00914411"/>
    <w:rsid w:val="0091474C"/>
    <w:rsid w:val="00914941"/>
    <w:rsid w:val="009149CE"/>
    <w:rsid w:val="00914B9C"/>
    <w:rsid w:val="00914C98"/>
    <w:rsid w:val="00914EED"/>
    <w:rsid w:val="00914FCE"/>
    <w:rsid w:val="0091519F"/>
    <w:rsid w:val="009154BC"/>
    <w:rsid w:val="00915656"/>
    <w:rsid w:val="009158AF"/>
    <w:rsid w:val="009158FE"/>
    <w:rsid w:val="00915973"/>
    <w:rsid w:val="00915D34"/>
    <w:rsid w:val="00915D9E"/>
    <w:rsid w:val="00915E52"/>
    <w:rsid w:val="00915EB7"/>
    <w:rsid w:val="00915F53"/>
    <w:rsid w:val="0091613F"/>
    <w:rsid w:val="00916183"/>
    <w:rsid w:val="009162C8"/>
    <w:rsid w:val="009162FC"/>
    <w:rsid w:val="009164DF"/>
    <w:rsid w:val="00916B61"/>
    <w:rsid w:val="00916CAA"/>
    <w:rsid w:val="00916DFC"/>
    <w:rsid w:val="00916E11"/>
    <w:rsid w:val="00917436"/>
    <w:rsid w:val="009174DF"/>
    <w:rsid w:val="00917876"/>
    <w:rsid w:val="00917A35"/>
    <w:rsid w:val="00917EF0"/>
    <w:rsid w:val="009200BD"/>
    <w:rsid w:val="0092065B"/>
    <w:rsid w:val="00920728"/>
    <w:rsid w:val="009208C2"/>
    <w:rsid w:val="009209A1"/>
    <w:rsid w:val="00921676"/>
    <w:rsid w:val="009218AA"/>
    <w:rsid w:val="00921E18"/>
    <w:rsid w:val="00921E22"/>
    <w:rsid w:val="00921F86"/>
    <w:rsid w:val="0092204E"/>
    <w:rsid w:val="0092214A"/>
    <w:rsid w:val="00922673"/>
    <w:rsid w:val="0092294E"/>
    <w:rsid w:val="00922C79"/>
    <w:rsid w:val="00922EAA"/>
    <w:rsid w:val="009232DE"/>
    <w:rsid w:val="00923454"/>
    <w:rsid w:val="00923F34"/>
    <w:rsid w:val="009244B2"/>
    <w:rsid w:val="00924690"/>
    <w:rsid w:val="00924A4E"/>
    <w:rsid w:val="00924D59"/>
    <w:rsid w:val="00924EAE"/>
    <w:rsid w:val="00925487"/>
    <w:rsid w:val="009254E2"/>
    <w:rsid w:val="009256C2"/>
    <w:rsid w:val="00925A23"/>
    <w:rsid w:val="00925B2D"/>
    <w:rsid w:val="00925E64"/>
    <w:rsid w:val="00925FA1"/>
    <w:rsid w:val="00925FFD"/>
    <w:rsid w:val="009262E7"/>
    <w:rsid w:val="0092636F"/>
    <w:rsid w:val="009265AD"/>
    <w:rsid w:val="0092663C"/>
    <w:rsid w:val="0092665C"/>
    <w:rsid w:val="009267B1"/>
    <w:rsid w:val="009269FF"/>
    <w:rsid w:val="00926A39"/>
    <w:rsid w:val="00926A5E"/>
    <w:rsid w:val="00926E39"/>
    <w:rsid w:val="00926F66"/>
    <w:rsid w:val="009273EF"/>
    <w:rsid w:val="00927A6E"/>
    <w:rsid w:val="00927B48"/>
    <w:rsid w:val="00927BE7"/>
    <w:rsid w:val="00927C12"/>
    <w:rsid w:val="00927DFB"/>
    <w:rsid w:val="00927E7E"/>
    <w:rsid w:val="0093030C"/>
    <w:rsid w:val="0093041C"/>
    <w:rsid w:val="0093046A"/>
    <w:rsid w:val="00930826"/>
    <w:rsid w:val="00930857"/>
    <w:rsid w:val="0093091D"/>
    <w:rsid w:val="00930BD7"/>
    <w:rsid w:val="0093108D"/>
    <w:rsid w:val="009314E8"/>
    <w:rsid w:val="00931740"/>
    <w:rsid w:val="00931A6E"/>
    <w:rsid w:val="00931D49"/>
    <w:rsid w:val="00931F2A"/>
    <w:rsid w:val="00931F63"/>
    <w:rsid w:val="00932338"/>
    <w:rsid w:val="009323C8"/>
    <w:rsid w:val="009329F7"/>
    <w:rsid w:val="00932D8D"/>
    <w:rsid w:val="00932F74"/>
    <w:rsid w:val="009339A5"/>
    <w:rsid w:val="00933A6D"/>
    <w:rsid w:val="00933E6F"/>
    <w:rsid w:val="009340CC"/>
    <w:rsid w:val="00934294"/>
    <w:rsid w:val="009344CB"/>
    <w:rsid w:val="0093461D"/>
    <w:rsid w:val="00934DCB"/>
    <w:rsid w:val="00934FD1"/>
    <w:rsid w:val="009350E7"/>
    <w:rsid w:val="009351A1"/>
    <w:rsid w:val="009352E4"/>
    <w:rsid w:val="0093540D"/>
    <w:rsid w:val="009356AC"/>
    <w:rsid w:val="0093588A"/>
    <w:rsid w:val="009358A6"/>
    <w:rsid w:val="00935AA4"/>
    <w:rsid w:val="00935BCB"/>
    <w:rsid w:val="00935E70"/>
    <w:rsid w:val="00936242"/>
    <w:rsid w:val="00936314"/>
    <w:rsid w:val="009363FA"/>
    <w:rsid w:val="009364FF"/>
    <w:rsid w:val="009368AF"/>
    <w:rsid w:val="009368BF"/>
    <w:rsid w:val="00936CAC"/>
    <w:rsid w:val="00936F3F"/>
    <w:rsid w:val="00936FAC"/>
    <w:rsid w:val="009376F3"/>
    <w:rsid w:val="00937A32"/>
    <w:rsid w:val="00937FA2"/>
    <w:rsid w:val="0094022D"/>
    <w:rsid w:val="00940489"/>
    <w:rsid w:val="009404B5"/>
    <w:rsid w:val="009408CB"/>
    <w:rsid w:val="009409FF"/>
    <w:rsid w:val="00940D9F"/>
    <w:rsid w:val="00940EA4"/>
    <w:rsid w:val="00940FBE"/>
    <w:rsid w:val="00941242"/>
    <w:rsid w:val="00941478"/>
    <w:rsid w:val="0094155A"/>
    <w:rsid w:val="00941906"/>
    <w:rsid w:val="00941B02"/>
    <w:rsid w:val="00941CFE"/>
    <w:rsid w:val="00942069"/>
    <w:rsid w:val="00942364"/>
    <w:rsid w:val="00942395"/>
    <w:rsid w:val="009424F8"/>
    <w:rsid w:val="009426B4"/>
    <w:rsid w:val="0094291F"/>
    <w:rsid w:val="00942BF2"/>
    <w:rsid w:val="009431BB"/>
    <w:rsid w:val="009432FD"/>
    <w:rsid w:val="009435BA"/>
    <w:rsid w:val="009435FE"/>
    <w:rsid w:val="00943646"/>
    <w:rsid w:val="00943D03"/>
    <w:rsid w:val="00943E63"/>
    <w:rsid w:val="00943FB4"/>
    <w:rsid w:val="00944278"/>
    <w:rsid w:val="009445F8"/>
    <w:rsid w:val="00944CBA"/>
    <w:rsid w:val="00945316"/>
    <w:rsid w:val="00945325"/>
    <w:rsid w:val="009457CE"/>
    <w:rsid w:val="0094586F"/>
    <w:rsid w:val="00945949"/>
    <w:rsid w:val="00945A3B"/>
    <w:rsid w:val="00945D01"/>
    <w:rsid w:val="00946185"/>
    <w:rsid w:val="00946501"/>
    <w:rsid w:val="00946527"/>
    <w:rsid w:val="00946C52"/>
    <w:rsid w:val="00947085"/>
    <w:rsid w:val="009473B2"/>
    <w:rsid w:val="00947431"/>
    <w:rsid w:val="009475ED"/>
    <w:rsid w:val="009479E8"/>
    <w:rsid w:val="00947B66"/>
    <w:rsid w:val="00950355"/>
    <w:rsid w:val="00950764"/>
    <w:rsid w:val="00950B0D"/>
    <w:rsid w:val="00950C17"/>
    <w:rsid w:val="00951386"/>
    <w:rsid w:val="00951643"/>
    <w:rsid w:val="00951653"/>
    <w:rsid w:val="00951A65"/>
    <w:rsid w:val="00951AEF"/>
    <w:rsid w:val="00951B00"/>
    <w:rsid w:val="00951DC3"/>
    <w:rsid w:val="00951E28"/>
    <w:rsid w:val="00951F75"/>
    <w:rsid w:val="009520A1"/>
    <w:rsid w:val="00952CBF"/>
    <w:rsid w:val="00953879"/>
    <w:rsid w:val="00953B4D"/>
    <w:rsid w:val="00954496"/>
    <w:rsid w:val="0095451C"/>
    <w:rsid w:val="009551F5"/>
    <w:rsid w:val="0095532F"/>
    <w:rsid w:val="009555AB"/>
    <w:rsid w:val="0095591A"/>
    <w:rsid w:val="00955C1A"/>
    <w:rsid w:val="00955EB9"/>
    <w:rsid w:val="0095612B"/>
    <w:rsid w:val="00956A80"/>
    <w:rsid w:val="00956DD6"/>
    <w:rsid w:val="00956E53"/>
    <w:rsid w:val="009571B7"/>
    <w:rsid w:val="00957658"/>
    <w:rsid w:val="009576D6"/>
    <w:rsid w:val="00957ED8"/>
    <w:rsid w:val="00957F18"/>
    <w:rsid w:val="00960129"/>
    <w:rsid w:val="00960314"/>
    <w:rsid w:val="00960438"/>
    <w:rsid w:val="00960527"/>
    <w:rsid w:val="00960581"/>
    <w:rsid w:val="009606E5"/>
    <w:rsid w:val="009606EF"/>
    <w:rsid w:val="0096081F"/>
    <w:rsid w:val="00960897"/>
    <w:rsid w:val="0096089E"/>
    <w:rsid w:val="00960907"/>
    <w:rsid w:val="00960B55"/>
    <w:rsid w:val="00961334"/>
    <w:rsid w:val="00961429"/>
    <w:rsid w:val="009615D0"/>
    <w:rsid w:val="009616D2"/>
    <w:rsid w:val="00961934"/>
    <w:rsid w:val="00961C5F"/>
    <w:rsid w:val="00961C6C"/>
    <w:rsid w:val="00961F24"/>
    <w:rsid w:val="00962415"/>
    <w:rsid w:val="009625B2"/>
    <w:rsid w:val="009626DA"/>
    <w:rsid w:val="009628D4"/>
    <w:rsid w:val="00962A3A"/>
    <w:rsid w:val="00962BCC"/>
    <w:rsid w:val="00962D47"/>
    <w:rsid w:val="00962EF6"/>
    <w:rsid w:val="00963063"/>
    <w:rsid w:val="0096330D"/>
    <w:rsid w:val="009633BB"/>
    <w:rsid w:val="009635AA"/>
    <w:rsid w:val="00963A93"/>
    <w:rsid w:val="00963BE1"/>
    <w:rsid w:val="00963D17"/>
    <w:rsid w:val="00963E93"/>
    <w:rsid w:val="00963F16"/>
    <w:rsid w:val="00964185"/>
    <w:rsid w:val="009641E8"/>
    <w:rsid w:val="0096437A"/>
    <w:rsid w:val="0096467C"/>
    <w:rsid w:val="00964D6D"/>
    <w:rsid w:val="009651DA"/>
    <w:rsid w:val="009653D1"/>
    <w:rsid w:val="00965A85"/>
    <w:rsid w:val="00965B8F"/>
    <w:rsid w:val="00965CD5"/>
    <w:rsid w:val="00965FD2"/>
    <w:rsid w:val="0096647F"/>
    <w:rsid w:val="00966480"/>
    <w:rsid w:val="009666E2"/>
    <w:rsid w:val="00966AFC"/>
    <w:rsid w:val="00966DEB"/>
    <w:rsid w:val="0096706F"/>
    <w:rsid w:val="00967775"/>
    <w:rsid w:val="009678D5"/>
    <w:rsid w:val="00967B29"/>
    <w:rsid w:val="00967D77"/>
    <w:rsid w:val="00967DF2"/>
    <w:rsid w:val="00967F5A"/>
    <w:rsid w:val="0097019F"/>
    <w:rsid w:val="009701C5"/>
    <w:rsid w:val="009706F2"/>
    <w:rsid w:val="0097073C"/>
    <w:rsid w:val="009709A4"/>
    <w:rsid w:val="00970A32"/>
    <w:rsid w:val="00970B48"/>
    <w:rsid w:val="00970C7A"/>
    <w:rsid w:val="00970D1A"/>
    <w:rsid w:val="00970EE0"/>
    <w:rsid w:val="00970FA3"/>
    <w:rsid w:val="00971131"/>
    <w:rsid w:val="00971658"/>
    <w:rsid w:val="009723A0"/>
    <w:rsid w:val="00972C1E"/>
    <w:rsid w:val="00972FDA"/>
    <w:rsid w:val="009733EC"/>
    <w:rsid w:val="0097386A"/>
    <w:rsid w:val="0097386F"/>
    <w:rsid w:val="00973C9E"/>
    <w:rsid w:val="00973E33"/>
    <w:rsid w:val="00973EF9"/>
    <w:rsid w:val="0097403C"/>
    <w:rsid w:val="00974052"/>
    <w:rsid w:val="009740F9"/>
    <w:rsid w:val="00974765"/>
    <w:rsid w:val="00974CAB"/>
    <w:rsid w:val="00975088"/>
    <w:rsid w:val="009755B2"/>
    <w:rsid w:val="009757A3"/>
    <w:rsid w:val="00975DD0"/>
    <w:rsid w:val="009761F1"/>
    <w:rsid w:val="0097627F"/>
    <w:rsid w:val="009762DB"/>
    <w:rsid w:val="00976354"/>
    <w:rsid w:val="0097667E"/>
    <w:rsid w:val="0097676B"/>
    <w:rsid w:val="00976982"/>
    <w:rsid w:val="00976B80"/>
    <w:rsid w:val="00976BED"/>
    <w:rsid w:val="00976E02"/>
    <w:rsid w:val="009776B9"/>
    <w:rsid w:val="009776FB"/>
    <w:rsid w:val="0097798C"/>
    <w:rsid w:val="00977A19"/>
    <w:rsid w:val="00977E1E"/>
    <w:rsid w:val="0098040D"/>
    <w:rsid w:val="00980520"/>
    <w:rsid w:val="00980710"/>
    <w:rsid w:val="0098073E"/>
    <w:rsid w:val="00980946"/>
    <w:rsid w:val="0098116E"/>
    <w:rsid w:val="00981B15"/>
    <w:rsid w:val="00981CE7"/>
    <w:rsid w:val="00981D76"/>
    <w:rsid w:val="00981E98"/>
    <w:rsid w:val="00981F72"/>
    <w:rsid w:val="00982595"/>
    <w:rsid w:val="00982608"/>
    <w:rsid w:val="00982A97"/>
    <w:rsid w:val="00982D4A"/>
    <w:rsid w:val="00982DA6"/>
    <w:rsid w:val="0098337F"/>
    <w:rsid w:val="009837B6"/>
    <w:rsid w:val="00983A15"/>
    <w:rsid w:val="00983F0D"/>
    <w:rsid w:val="00983F56"/>
    <w:rsid w:val="00984184"/>
    <w:rsid w:val="0098426D"/>
    <w:rsid w:val="0098453F"/>
    <w:rsid w:val="00984551"/>
    <w:rsid w:val="009847C7"/>
    <w:rsid w:val="0098485A"/>
    <w:rsid w:val="00984999"/>
    <w:rsid w:val="00984C6F"/>
    <w:rsid w:val="00984DF7"/>
    <w:rsid w:val="00984E53"/>
    <w:rsid w:val="00984EEC"/>
    <w:rsid w:val="009850CD"/>
    <w:rsid w:val="00985157"/>
    <w:rsid w:val="0098535F"/>
    <w:rsid w:val="009855D2"/>
    <w:rsid w:val="00985890"/>
    <w:rsid w:val="009858AE"/>
    <w:rsid w:val="009858E1"/>
    <w:rsid w:val="00985F26"/>
    <w:rsid w:val="00985FF5"/>
    <w:rsid w:val="009864FA"/>
    <w:rsid w:val="00986979"/>
    <w:rsid w:val="00986A1E"/>
    <w:rsid w:val="00986BC3"/>
    <w:rsid w:val="00986E69"/>
    <w:rsid w:val="00987179"/>
    <w:rsid w:val="009876A3"/>
    <w:rsid w:val="009876F4"/>
    <w:rsid w:val="00987AF5"/>
    <w:rsid w:val="00987B39"/>
    <w:rsid w:val="00987E5B"/>
    <w:rsid w:val="00987E72"/>
    <w:rsid w:val="00990407"/>
    <w:rsid w:val="00990775"/>
    <w:rsid w:val="00990783"/>
    <w:rsid w:val="00990793"/>
    <w:rsid w:val="00990BAF"/>
    <w:rsid w:val="00991374"/>
    <w:rsid w:val="009923D0"/>
    <w:rsid w:val="00992450"/>
    <w:rsid w:val="0099342B"/>
    <w:rsid w:val="00993864"/>
    <w:rsid w:val="00993B9B"/>
    <w:rsid w:val="0099410B"/>
    <w:rsid w:val="009942F4"/>
    <w:rsid w:val="0099445B"/>
    <w:rsid w:val="00994897"/>
    <w:rsid w:val="00994E19"/>
    <w:rsid w:val="00994E59"/>
    <w:rsid w:val="009952BA"/>
    <w:rsid w:val="00995AE1"/>
    <w:rsid w:val="00995C16"/>
    <w:rsid w:val="00995C25"/>
    <w:rsid w:val="0099613C"/>
    <w:rsid w:val="0099624D"/>
    <w:rsid w:val="00996A87"/>
    <w:rsid w:val="00996B3A"/>
    <w:rsid w:val="00997B68"/>
    <w:rsid w:val="00997E36"/>
    <w:rsid w:val="00997E8D"/>
    <w:rsid w:val="009A034C"/>
    <w:rsid w:val="009A04BF"/>
    <w:rsid w:val="009A05A0"/>
    <w:rsid w:val="009A0AE8"/>
    <w:rsid w:val="009A0B36"/>
    <w:rsid w:val="009A0E10"/>
    <w:rsid w:val="009A0E5C"/>
    <w:rsid w:val="009A1231"/>
    <w:rsid w:val="009A131A"/>
    <w:rsid w:val="009A1478"/>
    <w:rsid w:val="009A1A6A"/>
    <w:rsid w:val="009A1A94"/>
    <w:rsid w:val="009A1DCA"/>
    <w:rsid w:val="009A1FE8"/>
    <w:rsid w:val="009A2218"/>
    <w:rsid w:val="009A2478"/>
    <w:rsid w:val="009A2694"/>
    <w:rsid w:val="009A2A4E"/>
    <w:rsid w:val="009A2C00"/>
    <w:rsid w:val="009A2FFB"/>
    <w:rsid w:val="009A374C"/>
    <w:rsid w:val="009A4008"/>
    <w:rsid w:val="009A4087"/>
    <w:rsid w:val="009A4185"/>
    <w:rsid w:val="009A4286"/>
    <w:rsid w:val="009A43B4"/>
    <w:rsid w:val="009A4558"/>
    <w:rsid w:val="009A4671"/>
    <w:rsid w:val="009A4CDC"/>
    <w:rsid w:val="009A4E04"/>
    <w:rsid w:val="009A4E27"/>
    <w:rsid w:val="009A5219"/>
    <w:rsid w:val="009A5314"/>
    <w:rsid w:val="009A5693"/>
    <w:rsid w:val="009A57DF"/>
    <w:rsid w:val="009A587C"/>
    <w:rsid w:val="009A593D"/>
    <w:rsid w:val="009A5CFC"/>
    <w:rsid w:val="009A5E81"/>
    <w:rsid w:val="009A6472"/>
    <w:rsid w:val="009A647A"/>
    <w:rsid w:val="009A6B9C"/>
    <w:rsid w:val="009A6D10"/>
    <w:rsid w:val="009A6F58"/>
    <w:rsid w:val="009A7072"/>
    <w:rsid w:val="009A7B19"/>
    <w:rsid w:val="009B1184"/>
    <w:rsid w:val="009B1484"/>
    <w:rsid w:val="009B1DC4"/>
    <w:rsid w:val="009B20EC"/>
    <w:rsid w:val="009B21CD"/>
    <w:rsid w:val="009B222F"/>
    <w:rsid w:val="009B2352"/>
    <w:rsid w:val="009B2499"/>
    <w:rsid w:val="009B25AF"/>
    <w:rsid w:val="009B25B2"/>
    <w:rsid w:val="009B2667"/>
    <w:rsid w:val="009B28C0"/>
    <w:rsid w:val="009B28D0"/>
    <w:rsid w:val="009B29FD"/>
    <w:rsid w:val="009B2A35"/>
    <w:rsid w:val="009B2E95"/>
    <w:rsid w:val="009B2EC6"/>
    <w:rsid w:val="009B3006"/>
    <w:rsid w:val="009B3268"/>
    <w:rsid w:val="009B37BE"/>
    <w:rsid w:val="009B38D7"/>
    <w:rsid w:val="009B3A2F"/>
    <w:rsid w:val="009B3A71"/>
    <w:rsid w:val="009B40E7"/>
    <w:rsid w:val="009B4173"/>
    <w:rsid w:val="009B4A61"/>
    <w:rsid w:val="009B4B39"/>
    <w:rsid w:val="009B4D52"/>
    <w:rsid w:val="009B4D9A"/>
    <w:rsid w:val="009B519D"/>
    <w:rsid w:val="009B54D4"/>
    <w:rsid w:val="009B54EB"/>
    <w:rsid w:val="009B566D"/>
    <w:rsid w:val="009B56E8"/>
    <w:rsid w:val="009B5702"/>
    <w:rsid w:val="009B57CF"/>
    <w:rsid w:val="009B585D"/>
    <w:rsid w:val="009B58E3"/>
    <w:rsid w:val="009B5A0E"/>
    <w:rsid w:val="009B5A89"/>
    <w:rsid w:val="009B5A98"/>
    <w:rsid w:val="009B5AD5"/>
    <w:rsid w:val="009B5BEC"/>
    <w:rsid w:val="009B5C24"/>
    <w:rsid w:val="009B6334"/>
    <w:rsid w:val="009B656C"/>
    <w:rsid w:val="009B69B1"/>
    <w:rsid w:val="009B6E1C"/>
    <w:rsid w:val="009B6F27"/>
    <w:rsid w:val="009B713E"/>
    <w:rsid w:val="009B716E"/>
    <w:rsid w:val="009B71C2"/>
    <w:rsid w:val="009C0083"/>
    <w:rsid w:val="009C0134"/>
    <w:rsid w:val="009C02D9"/>
    <w:rsid w:val="009C02F6"/>
    <w:rsid w:val="009C0521"/>
    <w:rsid w:val="009C07EB"/>
    <w:rsid w:val="009C08D6"/>
    <w:rsid w:val="009C09C6"/>
    <w:rsid w:val="009C0A7F"/>
    <w:rsid w:val="009C0CF2"/>
    <w:rsid w:val="009C122D"/>
    <w:rsid w:val="009C17D9"/>
    <w:rsid w:val="009C1832"/>
    <w:rsid w:val="009C19EE"/>
    <w:rsid w:val="009C1C19"/>
    <w:rsid w:val="009C1DF6"/>
    <w:rsid w:val="009C2120"/>
    <w:rsid w:val="009C2182"/>
    <w:rsid w:val="009C2263"/>
    <w:rsid w:val="009C235C"/>
    <w:rsid w:val="009C2DEE"/>
    <w:rsid w:val="009C3042"/>
    <w:rsid w:val="009C30C2"/>
    <w:rsid w:val="009C3107"/>
    <w:rsid w:val="009C3231"/>
    <w:rsid w:val="009C36F2"/>
    <w:rsid w:val="009C386A"/>
    <w:rsid w:val="009C3CC7"/>
    <w:rsid w:val="009C3CEE"/>
    <w:rsid w:val="009C3FC5"/>
    <w:rsid w:val="009C4511"/>
    <w:rsid w:val="009C4A6F"/>
    <w:rsid w:val="009C4BDA"/>
    <w:rsid w:val="009C4D34"/>
    <w:rsid w:val="009C5150"/>
    <w:rsid w:val="009C5994"/>
    <w:rsid w:val="009C5D52"/>
    <w:rsid w:val="009C5FF2"/>
    <w:rsid w:val="009C60CC"/>
    <w:rsid w:val="009C6186"/>
    <w:rsid w:val="009C6221"/>
    <w:rsid w:val="009C627C"/>
    <w:rsid w:val="009C66E0"/>
    <w:rsid w:val="009C6A75"/>
    <w:rsid w:val="009C6DDD"/>
    <w:rsid w:val="009C6FA9"/>
    <w:rsid w:val="009C71BF"/>
    <w:rsid w:val="009C78CF"/>
    <w:rsid w:val="009C7C43"/>
    <w:rsid w:val="009C7EC5"/>
    <w:rsid w:val="009C7FB5"/>
    <w:rsid w:val="009D0ECF"/>
    <w:rsid w:val="009D110D"/>
    <w:rsid w:val="009D1182"/>
    <w:rsid w:val="009D1503"/>
    <w:rsid w:val="009D18EF"/>
    <w:rsid w:val="009D2076"/>
    <w:rsid w:val="009D21C8"/>
    <w:rsid w:val="009D26EF"/>
    <w:rsid w:val="009D2B20"/>
    <w:rsid w:val="009D2E74"/>
    <w:rsid w:val="009D32D9"/>
    <w:rsid w:val="009D345C"/>
    <w:rsid w:val="009D367A"/>
    <w:rsid w:val="009D36F7"/>
    <w:rsid w:val="009D396B"/>
    <w:rsid w:val="009D39A0"/>
    <w:rsid w:val="009D431F"/>
    <w:rsid w:val="009D43F1"/>
    <w:rsid w:val="009D4C4A"/>
    <w:rsid w:val="009D4D6C"/>
    <w:rsid w:val="009D4F0D"/>
    <w:rsid w:val="009D5570"/>
    <w:rsid w:val="009D57F0"/>
    <w:rsid w:val="009D590A"/>
    <w:rsid w:val="009D5C25"/>
    <w:rsid w:val="009D6055"/>
    <w:rsid w:val="009D605A"/>
    <w:rsid w:val="009D6308"/>
    <w:rsid w:val="009D68DC"/>
    <w:rsid w:val="009D69A7"/>
    <w:rsid w:val="009D6C9F"/>
    <w:rsid w:val="009D6D14"/>
    <w:rsid w:val="009D73B4"/>
    <w:rsid w:val="009D75F1"/>
    <w:rsid w:val="009D7636"/>
    <w:rsid w:val="009D7CD6"/>
    <w:rsid w:val="009D7D70"/>
    <w:rsid w:val="009D7D93"/>
    <w:rsid w:val="009D7DC1"/>
    <w:rsid w:val="009D7E39"/>
    <w:rsid w:val="009D7F41"/>
    <w:rsid w:val="009E0037"/>
    <w:rsid w:val="009E03BD"/>
    <w:rsid w:val="009E03E2"/>
    <w:rsid w:val="009E045E"/>
    <w:rsid w:val="009E0464"/>
    <w:rsid w:val="009E0DA5"/>
    <w:rsid w:val="009E1121"/>
    <w:rsid w:val="009E11C2"/>
    <w:rsid w:val="009E12DB"/>
    <w:rsid w:val="009E1A5B"/>
    <w:rsid w:val="009E1B26"/>
    <w:rsid w:val="009E1EC7"/>
    <w:rsid w:val="009E1EF5"/>
    <w:rsid w:val="009E2119"/>
    <w:rsid w:val="009E21B0"/>
    <w:rsid w:val="009E2713"/>
    <w:rsid w:val="009E292B"/>
    <w:rsid w:val="009E298A"/>
    <w:rsid w:val="009E29BC"/>
    <w:rsid w:val="009E29D2"/>
    <w:rsid w:val="009E2AA8"/>
    <w:rsid w:val="009E2CE1"/>
    <w:rsid w:val="009E2E0C"/>
    <w:rsid w:val="009E2F9A"/>
    <w:rsid w:val="009E345E"/>
    <w:rsid w:val="009E34EC"/>
    <w:rsid w:val="009E365B"/>
    <w:rsid w:val="009E37F0"/>
    <w:rsid w:val="009E3929"/>
    <w:rsid w:val="009E3B4E"/>
    <w:rsid w:val="009E3BB1"/>
    <w:rsid w:val="009E3BEB"/>
    <w:rsid w:val="009E3CFE"/>
    <w:rsid w:val="009E4050"/>
    <w:rsid w:val="009E45AB"/>
    <w:rsid w:val="009E4C40"/>
    <w:rsid w:val="009E5206"/>
    <w:rsid w:val="009E5433"/>
    <w:rsid w:val="009E56A4"/>
    <w:rsid w:val="009E581F"/>
    <w:rsid w:val="009E58ED"/>
    <w:rsid w:val="009E5904"/>
    <w:rsid w:val="009E594C"/>
    <w:rsid w:val="009E636C"/>
    <w:rsid w:val="009E6709"/>
    <w:rsid w:val="009E6B10"/>
    <w:rsid w:val="009E6D2D"/>
    <w:rsid w:val="009E7107"/>
    <w:rsid w:val="009E73C7"/>
    <w:rsid w:val="009E7406"/>
    <w:rsid w:val="009E7832"/>
    <w:rsid w:val="009F00F3"/>
    <w:rsid w:val="009F039E"/>
    <w:rsid w:val="009F055E"/>
    <w:rsid w:val="009F0601"/>
    <w:rsid w:val="009F06BF"/>
    <w:rsid w:val="009F0B5E"/>
    <w:rsid w:val="009F0DD0"/>
    <w:rsid w:val="009F0DFB"/>
    <w:rsid w:val="009F0F2B"/>
    <w:rsid w:val="009F1416"/>
    <w:rsid w:val="009F1671"/>
    <w:rsid w:val="009F1DF2"/>
    <w:rsid w:val="009F1E7B"/>
    <w:rsid w:val="009F1F86"/>
    <w:rsid w:val="009F227B"/>
    <w:rsid w:val="009F2288"/>
    <w:rsid w:val="009F229E"/>
    <w:rsid w:val="009F2413"/>
    <w:rsid w:val="009F25BD"/>
    <w:rsid w:val="009F295F"/>
    <w:rsid w:val="009F2E2E"/>
    <w:rsid w:val="009F2EE3"/>
    <w:rsid w:val="009F343B"/>
    <w:rsid w:val="009F3B08"/>
    <w:rsid w:val="009F4009"/>
    <w:rsid w:val="009F476A"/>
    <w:rsid w:val="009F4817"/>
    <w:rsid w:val="009F51B2"/>
    <w:rsid w:val="009F5228"/>
    <w:rsid w:val="009F57B4"/>
    <w:rsid w:val="009F5838"/>
    <w:rsid w:val="009F5874"/>
    <w:rsid w:val="009F5C86"/>
    <w:rsid w:val="009F5D32"/>
    <w:rsid w:val="009F6543"/>
    <w:rsid w:val="009F6787"/>
    <w:rsid w:val="009F67AF"/>
    <w:rsid w:val="009F67E7"/>
    <w:rsid w:val="009F6900"/>
    <w:rsid w:val="009F6AF6"/>
    <w:rsid w:val="009F6B7F"/>
    <w:rsid w:val="009F6DFA"/>
    <w:rsid w:val="009F6F8F"/>
    <w:rsid w:val="009F7701"/>
    <w:rsid w:val="009F780D"/>
    <w:rsid w:val="009F78EE"/>
    <w:rsid w:val="009F78F8"/>
    <w:rsid w:val="00A0002A"/>
    <w:rsid w:val="00A001D5"/>
    <w:rsid w:val="00A007D2"/>
    <w:rsid w:val="00A0093B"/>
    <w:rsid w:val="00A00A1E"/>
    <w:rsid w:val="00A00E12"/>
    <w:rsid w:val="00A012C5"/>
    <w:rsid w:val="00A01865"/>
    <w:rsid w:val="00A01CD8"/>
    <w:rsid w:val="00A02439"/>
    <w:rsid w:val="00A02491"/>
    <w:rsid w:val="00A02821"/>
    <w:rsid w:val="00A028D3"/>
    <w:rsid w:val="00A0297F"/>
    <w:rsid w:val="00A029D2"/>
    <w:rsid w:val="00A02C5E"/>
    <w:rsid w:val="00A02F09"/>
    <w:rsid w:val="00A033A0"/>
    <w:rsid w:val="00A03616"/>
    <w:rsid w:val="00A0387C"/>
    <w:rsid w:val="00A039A0"/>
    <w:rsid w:val="00A03E63"/>
    <w:rsid w:val="00A041F6"/>
    <w:rsid w:val="00A04243"/>
    <w:rsid w:val="00A0474A"/>
    <w:rsid w:val="00A047C2"/>
    <w:rsid w:val="00A048B3"/>
    <w:rsid w:val="00A04B20"/>
    <w:rsid w:val="00A04DB3"/>
    <w:rsid w:val="00A04F64"/>
    <w:rsid w:val="00A050AD"/>
    <w:rsid w:val="00A051FD"/>
    <w:rsid w:val="00A052FF"/>
    <w:rsid w:val="00A053C9"/>
    <w:rsid w:val="00A05661"/>
    <w:rsid w:val="00A05728"/>
    <w:rsid w:val="00A05746"/>
    <w:rsid w:val="00A05896"/>
    <w:rsid w:val="00A05B82"/>
    <w:rsid w:val="00A05CD0"/>
    <w:rsid w:val="00A05F1C"/>
    <w:rsid w:val="00A06103"/>
    <w:rsid w:val="00A0680C"/>
    <w:rsid w:val="00A06959"/>
    <w:rsid w:val="00A06BF3"/>
    <w:rsid w:val="00A06D09"/>
    <w:rsid w:val="00A06DC8"/>
    <w:rsid w:val="00A06DDD"/>
    <w:rsid w:val="00A073E4"/>
    <w:rsid w:val="00A0756D"/>
    <w:rsid w:val="00A078FF"/>
    <w:rsid w:val="00A07961"/>
    <w:rsid w:val="00A07C12"/>
    <w:rsid w:val="00A07D8D"/>
    <w:rsid w:val="00A07E11"/>
    <w:rsid w:val="00A07F4E"/>
    <w:rsid w:val="00A101E7"/>
    <w:rsid w:val="00A1025F"/>
    <w:rsid w:val="00A10426"/>
    <w:rsid w:val="00A10721"/>
    <w:rsid w:val="00A109DA"/>
    <w:rsid w:val="00A10AE4"/>
    <w:rsid w:val="00A10C5E"/>
    <w:rsid w:val="00A10E5F"/>
    <w:rsid w:val="00A110C4"/>
    <w:rsid w:val="00A111FD"/>
    <w:rsid w:val="00A1150D"/>
    <w:rsid w:val="00A11C92"/>
    <w:rsid w:val="00A11DE7"/>
    <w:rsid w:val="00A12450"/>
    <w:rsid w:val="00A12D43"/>
    <w:rsid w:val="00A12D99"/>
    <w:rsid w:val="00A12F32"/>
    <w:rsid w:val="00A12F60"/>
    <w:rsid w:val="00A130DF"/>
    <w:rsid w:val="00A135F3"/>
    <w:rsid w:val="00A1362A"/>
    <w:rsid w:val="00A138F7"/>
    <w:rsid w:val="00A13A5D"/>
    <w:rsid w:val="00A13B43"/>
    <w:rsid w:val="00A13C48"/>
    <w:rsid w:val="00A13D95"/>
    <w:rsid w:val="00A13EFE"/>
    <w:rsid w:val="00A140BC"/>
    <w:rsid w:val="00A1419A"/>
    <w:rsid w:val="00A14420"/>
    <w:rsid w:val="00A144C4"/>
    <w:rsid w:val="00A1457C"/>
    <w:rsid w:val="00A148D6"/>
    <w:rsid w:val="00A14D32"/>
    <w:rsid w:val="00A14D49"/>
    <w:rsid w:val="00A15459"/>
    <w:rsid w:val="00A15940"/>
    <w:rsid w:val="00A1609D"/>
    <w:rsid w:val="00A1623C"/>
    <w:rsid w:val="00A16240"/>
    <w:rsid w:val="00A16311"/>
    <w:rsid w:val="00A1647C"/>
    <w:rsid w:val="00A1694A"/>
    <w:rsid w:val="00A16B09"/>
    <w:rsid w:val="00A16F5B"/>
    <w:rsid w:val="00A16F8E"/>
    <w:rsid w:val="00A17294"/>
    <w:rsid w:val="00A17435"/>
    <w:rsid w:val="00A17649"/>
    <w:rsid w:val="00A201DC"/>
    <w:rsid w:val="00A2052F"/>
    <w:rsid w:val="00A20533"/>
    <w:rsid w:val="00A20802"/>
    <w:rsid w:val="00A20945"/>
    <w:rsid w:val="00A20E4F"/>
    <w:rsid w:val="00A211A1"/>
    <w:rsid w:val="00A21303"/>
    <w:rsid w:val="00A2151F"/>
    <w:rsid w:val="00A21528"/>
    <w:rsid w:val="00A215E5"/>
    <w:rsid w:val="00A217CC"/>
    <w:rsid w:val="00A21950"/>
    <w:rsid w:val="00A21D72"/>
    <w:rsid w:val="00A21E5C"/>
    <w:rsid w:val="00A21E5E"/>
    <w:rsid w:val="00A21F92"/>
    <w:rsid w:val="00A22223"/>
    <w:rsid w:val="00A22240"/>
    <w:rsid w:val="00A222D2"/>
    <w:rsid w:val="00A22317"/>
    <w:rsid w:val="00A22483"/>
    <w:rsid w:val="00A22790"/>
    <w:rsid w:val="00A22833"/>
    <w:rsid w:val="00A24123"/>
    <w:rsid w:val="00A24182"/>
    <w:rsid w:val="00A245FF"/>
    <w:rsid w:val="00A2469E"/>
    <w:rsid w:val="00A24B21"/>
    <w:rsid w:val="00A24C78"/>
    <w:rsid w:val="00A251BD"/>
    <w:rsid w:val="00A255E5"/>
    <w:rsid w:val="00A25C5C"/>
    <w:rsid w:val="00A25CDF"/>
    <w:rsid w:val="00A25FBC"/>
    <w:rsid w:val="00A25FCA"/>
    <w:rsid w:val="00A26153"/>
    <w:rsid w:val="00A261A3"/>
    <w:rsid w:val="00A2638D"/>
    <w:rsid w:val="00A263E6"/>
    <w:rsid w:val="00A26B7B"/>
    <w:rsid w:val="00A26BD3"/>
    <w:rsid w:val="00A26F7F"/>
    <w:rsid w:val="00A2724F"/>
    <w:rsid w:val="00A27263"/>
    <w:rsid w:val="00A27354"/>
    <w:rsid w:val="00A2737B"/>
    <w:rsid w:val="00A273F3"/>
    <w:rsid w:val="00A27542"/>
    <w:rsid w:val="00A276EC"/>
    <w:rsid w:val="00A2782B"/>
    <w:rsid w:val="00A278FF"/>
    <w:rsid w:val="00A279DA"/>
    <w:rsid w:val="00A27B80"/>
    <w:rsid w:val="00A27DFD"/>
    <w:rsid w:val="00A27EB2"/>
    <w:rsid w:val="00A27F70"/>
    <w:rsid w:val="00A3005A"/>
    <w:rsid w:val="00A303F8"/>
    <w:rsid w:val="00A307CF"/>
    <w:rsid w:val="00A30839"/>
    <w:rsid w:val="00A30845"/>
    <w:rsid w:val="00A30BD5"/>
    <w:rsid w:val="00A30F81"/>
    <w:rsid w:val="00A3160D"/>
    <w:rsid w:val="00A317B1"/>
    <w:rsid w:val="00A3199F"/>
    <w:rsid w:val="00A31C74"/>
    <w:rsid w:val="00A31E75"/>
    <w:rsid w:val="00A31EE8"/>
    <w:rsid w:val="00A322E7"/>
    <w:rsid w:val="00A3246C"/>
    <w:rsid w:val="00A328C9"/>
    <w:rsid w:val="00A3297B"/>
    <w:rsid w:val="00A329B9"/>
    <w:rsid w:val="00A329F4"/>
    <w:rsid w:val="00A331DF"/>
    <w:rsid w:val="00A333DE"/>
    <w:rsid w:val="00A334BE"/>
    <w:rsid w:val="00A336B6"/>
    <w:rsid w:val="00A33755"/>
    <w:rsid w:val="00A33AD6"/>
    <w:rsid w:val="00A340BA"/>
    <w:rsid w:val="00A341B3"/>
    <w:rsid w:val="00A342F1"/>
    <w:rsid w:val="00A343B7"/>
    <w:rsid w:val="00A34469"/>
    <w:rsid w:val="00A344E7"/>
    <w:rsid w:val="00A344FE"/>
    <w:rsid w:val="00A3464F"/>
    <w:rsid w:val="00A346C9"/>
    <w:rsid w:val="00A349F5"/>
    <w:rsid w:val="00A34D70"/>
    <w:rsid w:val="00A353BD"/>
    <w:rsid w:val="00A35549"/>
    <w:rsid w:val="00A35A48"/>
    <w:rsid w:val="00A35AA9"/>
    <w:rsid w:val="00A35ED7"/>
    <w:rsid w:val="00A35FFD"/>
    <w:rsid w:val="00A367F3"/>
    <w:rsid w:val="00A369D9"/>
    <w:rsid w:val="00A36C89"/>
    <w:rsid w:val="00A36CD2"/>
    <w:rsid w:val="00A36CEB"/>
    <w:rsid w:val="00A372A2"/>
    <w:rsid w:val="00A379B9"/>
    <w:rsid w:val="00A37DEF"/>
    <w:rsid w:val="00A37E68"/>
    <w:rsid w:val="00A37E9C"/>
    <w:rsid w:val="00A40050"/>
    <w:rsid w:val="00A40A8C"/>
    <w:rsid w:val="00A40D91"/>
    <w:rsid w:val="00A410A5"/>
    <w:rsid w:val="00A410D1"/>
    <w:rsid w:val="00A4117D"/>
    <w:rsid w:val="00A4151D"/>
    <w:rsid w:val="00A417E4"/>
    <w:rsid w:val="00A418AF"/>
    <w:rsid w:val="00A4195E"/>
    <w:rsid w:val="00A41A3A"/>
    <w:rsid w:val="00A41A69"/>
    <w:rsid w:val="00A41A7F"/>
    <w:rsid w:val="00A41AB1"/>
    <w:rsid w:val="00A41F55"/>
    <w:rsid w:val="00A42E16"/>
    <w:rsid w:val="00A42E43"/>
    <w:rsid w:val="00A43505"/>
    <w:rsid w:val="00A43624"/>
    <w:rsid w:val="00A43961"/>
    <w:rsid w:val="00A44571"/>
    <w:rsid w:val="00A44E87"/>
    <w:rsid w:val="00A45130"/>
    <w:rsid w:val="00A45586"/>
    <w:rsid w:val="00A4571B"/>
    <w:rsid w:val="00A457AD"/>
    <w:rsid w:val="00A46426"/>
    <w:rsid w:val="00A4662E"/>
    <w:rsid w:val="00A466DC"/>
    <w:rsid w:val="00A4684F"/>
    <w:rsid w:val="00A46B7E"/>
    <w:rsid w:val="00A46F0C"/>
    <w:rsid w:val="00A473DE"/>
    <w:rsid w:val="00A47449"/>
    <w:rsid w:val="00A4762D"/>
    <w:rsid w:val="00A47F59"/>
    <w:rsid w:val="00A502A7"/>
    <w:rsid w:val="00A507A5"/>
    <w:rsid w:val="00A507D5"/>
    <w:rsid w:val="00A51151"/>
    <w:rsid w:val="00A5169A"/>
    <w:rsid w:val="00A516A9"/>
    <w:rsid w:val="00A516AE"/>
    <w:rsid w:val="00A518E9"/>
    <w:rsid w:val="00A51965"/>
    <w:rsid w:val="00A519E9"/>
    <w:rsid w:val="00A51A2F"/>
    <w:rsid w:val="00A51CD2"/>
    <w:rsid w:val="00A51D76"/>
    <w:rsid w:val="00A523DF"/>
    <w:rsid w:val="00A524F6"/>
    <w:rsid w:val="00A5275A"/>
    <w:rsid w:val="00A52897"/>
    <w:rsid w:val="00A52B8F"/>
    <w:rsid w:val="00A540AD"/>
    <w:rsid w:val="00A541D0"/>
    <w:rsid w:val="00A54304"/>
    <w:rsid w:val="00A5478E"/>
    <w:rsid w:val="00A54996"/>
    <w:rsid w:val="00A551DF"/>
    <w:rsid w:val="00A55731"/>
    <w:rsid w:val="00A55870"/>
    <w:rsid w:val="00A55890"/>
    <w:rsid w:val="00A5593D"/>
    <w:rsid w:val="00A55ABD"/>
    <w:rsid w:val="00A55ADC"/>
    <w:rsid w:val="00A55B8E"/>
    <w:rsid w:val="00A56463"/>
    <w:rsid w:val="00A56CD1"/>
    <w:rsid w:val="00A56ED9"/>
    <w:rsid w:val="00A57111"/>
    <w:rsid w:val="00A57307"/>
    <w:rsid w:val="00A5759D"/>
    <w:rsid w:val="00A576C8"/>
    <w:rsid w:val="00A57B00"/>
    <w:rsid w:val="00A57E4B"/>
    <w:rsid w:val="00A6029D"/>
    <w:rsid w:val="00A60426"/>
    <w:rsid w:val="00A6049F"/>
    <w:rsid w:val="00A608E0"/>
    <w:rsid w:val="00A60D77"/>
    <w:rsid w:val="00A60EDE"/>
    <w:rsid w:val="00A61072"/>
    <w:rsid w:val="00A61102"/>
    <w:rsid w:val="00A611D3"/>
    <w:rsid w:val="00A6196F"/>
    <w:rsid w:val="00A61976"/>
    <w:rsid w:val="00A61BEC"/>
    <w:rsid w:val="00A61D4A"/>
    <w:rsid w:val="00A61E1A"/>
    <w:rsid w:val="00A62000"/>
    <w:rsid w:val="00A62093"/>
    <w:rsid w:val="00A620E5"/>
    <w:rsid w:val="00A6219A"/>
    <w:rsid w:val="00A623A1"/>
    <w:rsid w:val="00A6270F"/>
    <w:rsid w:val="00A62A0A"/>
    <w:rsid w:val="00A62C4D"/>
    <w:rsid w:val="00A62D2B"/>
    <w:rsid w:val="00A62F0E"/>
    <w:rsid w:val="00A63302"/>
    <w:rsid w:val="00A633D2"/>
    <w:rsid w:val="00A634A3"/>
    <w:rsid w:val="00A635C9"/>
    <w:rsid w:val="00A63784"/>
    <w:rsid w:val="00A63967"/>
    <w:rsid w:val="00A63A32"/>
    <w:rsid w:val="00A63EA9"/>
    <w:rsid w:val="00A6492F"/>
    <w:rsid w:val="00A64DCB"/>
    <w:rsid w:val="00A653D5"/>
    <w:rsid w:val="00A654F5"/>
    <w:rsid w:val="00A655A1"/>
    <w:rsid w:val="00A6608E"/>
    <w:rsid w:val="00A66170"/>
    <w:rsid w:val="00A661A6"/>
    <w:rsid w:val="00A662FB"/>
    <w:rsid w:val="00A66526"/>
    <w:rsid w:val="00A669B7"/>
    <w:rsid w:val="00A66A2C"/>
    <w:rsid w:val="00A66B6D"/>
    <w:rsid w:val="00A66F35"/>
    <w:rsid w:val="00A67355"/>
    <w:rsid w:val="00A677EC"/>
    <w:rsid w:val="00A67904"/>
    <w:rsid w:val="00A67AEC"/>
    <w:rsid w:val="00A67D2B"/>
    <w:rsid w:val="00A7000B"/>
    <w:rsid w:val="00A70377"/>
    <w:rsid w:val="00A705DA"/>
    <w:rsid w:val="00A706C4"/>
    <w:rsid w:val="00A70707"/>
    <w:rsid w:val="00A7081A"/>
    <w:rsid w:val="00A70994"/>
    <w:rsid w:val="00A70BC8"/>
    <w:rsid w:val="00A71123"/>
    <w:rsid w:val="00A71497"/>
    <w:rsid w:val="00A71BB0"/>
    <w:rsid w:val="00A7223D"/>
    <w:rsid w:val="00A7225D"/>
    <w:rsid w:val="00A72360"/>
    <w:rsid w:val="00A72A6A"/>
    <w:rsid w:val="00A72CE2"/>
    <w:rsid w:val="00A72D8A"/>
    <w:rsid w:val="00A730BC"/>
    <w:rsid w:val="00A7331A"/>
    <w:rsid w:val="00A73462"/>
    <w:rsid w:val="00A734B5"/>
    <w:rsid w:val="00A735BD"/>
    <w:rsid w:val="00A7385C"/>
    <w:rsid w:val="00A73E7D"/>
    <w:rsid w:val="00A73F1C"/>
    <w:rsid w:val="00A740E0"/>
    <w:rsid w:val="00A74453"/>
    <w:rsid w:val="00A744C3"/>
    <w:rsid w:val="00A7467C"/>
    <w:rsid w:val="00A74750"/>
    <w:rsid w:val="00A74953"/>
    <w:rsid w:val="00A74C1E"/>
    <w:rsid w:val="00A74C26"/>
    <w:rsid w:val="00A74C86"/>
    <w:rsid w:val="00A74D70"/>
    <w:rsid w:val="00A74DED"/>
    <w:rsid w:val="00A75FC7"/>
    <w:rsid w:val="00A7608F"/>
    <w:rsid w:val="00A76125"/>
    <w:rsid w:val="00A76728"/>
    <w:rsid w:val="00A769B5"/>
    <w:rsid w:val="00A76CA2"/>
    <w:rsid w:val="00A76FD6"/>
    <w:rsid w:val="00A7709E"/>
    <w:rsid w:val="00A773E9"/>
    <w:rsid w:val="00A7756B"/>
    <w:rsid w:val="00A777C0"/>
    <w:rsid w:val="00A77942"/>
    <w:rsid w:val="00A77A7F"/>
    <w:rsid w:val="00A77DAA"/>
    <w:rsid w:val="00A80128"/>
    <w:rsid w:val="00A80229"/>
    <w:rsid w:val="00A8042F"/>
    <w:rsid w:val="00A80620"/>
    <w:rsid w:val="00A80899"/>
    <w:rsid w:val="00A8090B"/>
    <w:rsid w:val="00A80A4D"/>
    <w:rsid w:val="00A80FAF"/>
    <w:rsid w:val="00A81252"/>
    <w:rsid w:val="00A812BC"/>
    <w:rsid w:val="00A81A28"/>
    <w:rsid w:val="00A81CBF"/>
    <w:rsid w:val="00A822AF"/>
    <w:rsid w:val="00A822E7"/>
    <w:rsid w:val="00A8230A"/>
    <w:rsid w:val="00A8246F"/>
    <w:rsid w:val="00A82553"/>
    <w:rsid w:val="00A82847"/>
    <w:rsid w:val="00A831E7"/>
    <w:rsid w:val="00A83302"/>
    <w:rsid w:val="00A834D4"/>
    <w:rsid w:val="00A83554"/>
    <w:rsid w:val="00A83DA9"/>
    <w:rsid w:val="00A8407D"/>
    <w:rsid w:val="00A84150"/>
    <w:rsid w:val="00A841DC"/>
    <w:rsid w:val="00A8424E"/>
    <w:rsid w:val="00A845B1"/>
    <w:rsid w:val="00A8488F"/>
    <w:rsid w:val="00A84FA1"/>
    <w:rsid w:val="00A84FCD"/>
    <w:rsid w:val="00A8517C"/>
    <w:rsid w:val="00A854DB"/>
    <w:rsid w:val="00A8569F"/>
    <w:rsid w:val="00A857E4"/>
    <w:rsid w:val="00A85CC1"/>
    <w:rsid w:val="00A85CDE"/>
    <w:rsid w:val="00A85E88"/>
    <w:rsid w:val="00A85F19"/>
    <w:rsid w:val="00A85F1A"/>
    <w:rsid w:val="00A8607D"/>
    <w:rsid w:val="00A860A9"/>
    <w:rsid w:val="00A860E6"/>
    <w:rsid w:val="00A864D6"/>
    <w:rsid w:val="00A86777"/>
    <w:rsid w:val="00A86D57"/>
    <w:rsid w:val="00A86F12"/>
    <w:rsid w:val="00A87168"/>
    <w:rsid w:val="00A87187"/>
    <w:rsid w:val="00A87208"/>
    <w:rsid w:val="00A87616"/>
    <w:rsid w:val="00A87BDB"/>
    <w:rsid w:val="00A87D89"/>
    <w:rsid w:val="00A90425"/>
    <w:rsid w:val="00A90603"/>
    <w:rsid w:val="00A90803"/>
    <w:rsid w:val="00A90866"/>
    <w:rsid w:val="00A908C3"/>
    <w:rsid w:val="00A90A09"/>
    <w:rsid w:val="00A90A95"/>
    <w:rsid w:val="00A90ABA"/>
    <w:rsid w:val="00A90F82"/>
    <w:rsid w:val="00A91283"/>
    <w:rsid w:val="00A9145C"/>
    <w:rsid w:val="00A9190B"/>
    <w:rsid w:val="00A9194E"/>
    <w:rsid w:val="00A91C1F"/>
    <w:rsid w:val="00A91E40"/>
    <w:rsid w:val="00A91FD4"/>
    <w:rsid w:val="00A922E5"/>
    <w:rsid w:val="00A92340"/>
    <w:rsid w:val="00A923D1"/>
    <w:rsid w:val="00A92540"/>
    <w:rsid w:val="00A92778"/>
    <w:rsid w:val="00A92B43"/>
    <w:rsid w:val="00A92CF3"/>
    <w:rsid w:val="00A92F5A"/>
    <w:rsid w:val="00A938FC"/>
    <w:rsid w:val="00A94215"/>
    <w:rsid w:val="00A94415"/>
    <w:rsid w:val="00A946BB"/>
    <w:rsid w:val="00A94A3B"/>
    <w:rsid w:val="00A94B0F"/>
    <w:rsid w:val="00A94B56"/>
    <w:rsid w:val="00A94FAB"/>
    <w:rsid w:val="00A954D8"/>
    <w:rsid w:val="00A959E0"/>
    <w:rsid w:val="00A96415"/>
    <w:rsid w:val="00A969BF"/>
    <w:rsid w:val="00A96F9C"/>
    <w:rsid w:val="00A9709E"/>
    <w:rsid w:val="00A9712E"/>
    <w:rsid w:val="00A9752D"/>
    <w:rsid w:val="00A97C09"/>
    <w:rsid w:val="00A97D34"/>
    <w:rsid w:val="00AA014D"/>
    <w:rsid w:val="00AA02B6"/>
    <w:rsid w:val="00AA04AF"/>
    <w:rsid w:val="00AA13A9"/>
    <w:rsid w:val="00AA13B1"/>
    <w:rsid w:val="00AA13CF"/>
    <w:rsid w:val="00AA15EE"/>
    <w:rsid w:val="00AA1753"/>
    <w:rsid w:val="00AA1776"/>
    <w:rsid w:val="00AA17B5"/>
    <w:rsid w:val="00AA2369"/>
    <w:rsid w:val="00AA2C14"/>
    <w:rsid w:val="00AA2D14"/>
    <w:rsid w:val="00AA3121"/>
    <w:rsid w:val="00AA3A44"/>
    <w:rsid w:val="00AA3BAD"/>
    <w:rsid w:val="00AA3D25"/>
    <w:rsid w:val="00AA3D8E"/>
    <w:rsid w:val="00AA4117"/>
    <w:rsid w:val="00AA4297"/>
    <w:rsid w:val="00AA4DC3"/>
    <w:rsid w:val="00AA5238"/>
    <w:rsid w:val="00AA5249"/>
    <w:rsid w:val="00AA5356"/>
    <w:rsid w:val="00AA5DFA"/>
    <w:rsid w:val="00AA5FA4"/>
    <w:rsid w:val="00AA66B9"/>
    <w:rsid w:val="00AA66F7"/>
    <w:rsid w:val="00AA67BB"/>
    <w:rsid w:val="00AA687B"/>
    <w:rsid w:val="00AA69B2"/>
    <w:rsid w:val="00AA6AF1"/>
    <w:rsid w:val="00AA6AFC"/>
    <w:rsid w:val="00AA6BEC"/>
    <w:rsid w:val="00AA7425"/>
    <w:rsid w:val="00AA7502"/>
    <w:rsid w:val="00AA7B06"/>
    <w:rsid w:val="00AA7C0B"/>
    <w:rsid w:val="00AA7FB8"/>
    <w:rsid w:val="00AB0565"/>
    <w:rsid w:val="00AB0A8F"/>
    <w:rsid w:val="00AB0B61"/>
    <w:rsid w:val="00AB169F"/>
    <w:rsid w:val="00AB1AE8"/>
    <w:rsid w:val="00AB1D2E"/>
    <w:rsid w:val="00AB1E89"/>
    <w:rsid w:val="00AB2155"/>
    <w:rsid w:val="00AB2297"/>
    <w:rsid w:val="00AB24BE"/>
    <w:rsid w:val="00AB252B"/>
    <w:rsid w:val="00AB297D"/>
    <w:rsid w:val="00AB2B40"/>
    <w:rsid w:val="00AB2B5B"/>
    <w:rsid w:val="00AB2BCC"/>
    <w:rsid w:val="00AB2D58"/>
    <w:rsid w:val="00AB2EA4"/>
    <w:rsid w:val="00AB2F6C"/>
    <w:rsid w:val="00AB2F94"/>
    <w:rsid w:val="00AB31F9"/>
    <w:rsid w:val="00AB33F0"/>
    <w:rsid w:val="00AB36A2"/>
    <w:rsid w:val="00AB37E1"/>
    <w:rsid w:val="00AB4212"/>
    <w:rsid w:val="00AB429F"/>
    <w:rsid w:val="00AB46D7"/>
    <w:rsid w:val="00AB46DF"/>
    <w:rsid w:val="00AB4AAD"/>
    <w:rsid w:val="00AB4BBA"/>
    <w:rsid w:val="00AB51B1"/>
    <w:rsid w:val="00AB5398"/>
    <w:rsid w:val="00AB53CC"/>
    <w:rsid w:val="00AB54F4"/>
    <w:rsid w:val="00AB5539"/>
    <w:rsid w:val="00AB557F"/>
    <w:rsid w:val="00AB56F1"/>
    <w:rsid w:val="00AB5A73"/>
    <w:rsid w:val="00AB5D39"/>
    <w:rsid w:val="00AB5D52"/>
    <w:rsid w:val="00AB5DAC"/>
    <w:rsid w:val="00AB626D"/>
    <w:rsid w:val="00AB6392"/>
    <w:rsid w:val="00AB6470"/>
    <w:rsid w:val="00AB6573"/>
    <w:rsid w:val="00AB6B38"/>
    <w:rsid w:val="00AB6CA6"/>
    <w:rsid w:val="00AB6DA6"/>
    <w:rsid w:val="00AB6EE8"/>
    <w:rsid w:val="00AB738A"/>
    <w:rsid w:val="00AB757C"/>
    <w:rsid w:val="00AB76AE"/>
    <w:rsid w:val="00AB796B"/>
    <w:rsid w:val="00AB7B5D"/>
    <w:rsid w:val="00AB7E2C"/>
    <w:rsid w:val="00AC00EB"/>
    <w:rsid w:val="00AC0113"/>
    <w:rsid w:val="00AC030D"/>
    <w:rsid w:val="00AC03DE"/>
    <w:rsid w:val="00AC0AEF"/>
    <w:rsid w:val="00AC0EEC"/>
    <w:rsid w:val="00AC106C"/>
    <w:rsid w:val="00AC1168"/>
    <w:rsid w:val="00AC12E9"/>
    <w:rsid w:val="00AC17F5"/>
    <w:rsid w:val="00AC1AD0"/>
    <w:rsid w:val="00AC1DBD"/>
    <w:rsid w:val="00AC1DC3"/>
    <w:rsid w:val="00AC2369"/>
    <w:rsid w:val="00AC2697"/>
    <w:rsid w:val="00AC2998"/>
    <w:rsid w:val="00AC308C"/>
    <w:rsid w:val="00AC322B"/>
    <w:rsid w:val="00AC3254"/>
    <w:rsid w:val="00AC344C"/>
    <w:rsid w:val="00AC39A7"/>
    <w:rsid w:val="00AC3AB1"/>
    <w:rsid w:val="00AC3C99"/>
    <w:rsid w:val="00AC4436"/>
    <w:rsid w:val="00AC4550"/>
    <w:rsid w:val="00AC489B"/>
    <w:rsid w:val="00AC498C"/>
    <w:rsid w:val="00AC49F7"/>
    <w:rsid w:val="00AC4D61"/>
    <w:rsid w:val="00AC4D6B"/>
    <w:rsid w:val="00AC4E5D"/>
    <w:rsid w:val="00AC4FD4"/>
    <w:rsid w:val="00AC530B"/>
    <w:rsid w:val="00AC547C"/>
    <w:rsid w:val="00AC5792"/>
    <w:rsid w:val="00AC5797"/>
    <w:rsid w:val="00AC5C6B"/>
    <w:rsid w:val="00AC5C6D"/>
    <w:rsid w:val="00AC5CE2"/>
    <w:rsid w:val="00AC5D68"/>
    <w:rsid w:val="00AC5E33"/>
    <w:rsid w:val="00AC6114"/>
    <w:rsid w:val="00AC6386"/>
    <w:rsid w:val="00AC63C6"/>
    <w:rsid w:val="00AC64EA"/>
    <w:rsid w:val="00AC6671"/>
    <w:rsid w:val="00AC68BE"/>
    <w:rsid w:val="00AC6AF1"/>
    <w:rsid w:val="00AC6E0A"/>
    <w:rsid w:val="00AC6F3B"/>
    <w:rsid w:val="00AC702E"/>
    <w:rsid w:val="00AC7E87"/>
    <w:rsid w:val="00AC7EF7"/>
    <w:rsid w:val="00AC7FCF"/>
    <w:rsid w:val="00AD01CB"/>
    <w:rsid w:val="00AD04D1"/>
    <w:rsid w:val="00AD06FC"/>
    <w:rsid w:val="00AD098E"/>
    <w:rsid w:val="00AD10BB"/>
    <w:rsid w:val="00AD16B7"/>
    <w:rsid w:val="00AD1CDC"/>
    <w:rsid w:val="00AD1DAE"/>
    <w:rsid w:val="00AD1DC8"/>
    <w:rsid w:val="00AD23E7"/>
    <w:rsid w:val="00AD267C"/>
    <w:rsid w:val="00AD26CA"/>
    <w:rsid w:val="00AD27D5"/>
    <w:rsid w:val="00AD28D5"/>
    <w:rsid w:val="00AD290B"/>
    <w:rsid w:val="00AD29F7"/>
    <w:rsid w:val="00AD2F57"/>
    <w:rsid w:val="00AD31FE"/>
    <w:rsid w:val="00AD3529"/>
    <w:rsid w:val="00AD363C"/>
    <w:rsid w:val="00AD3945"/>
    <w:rsid w:val="00AD3D9E"/>
    <w:rsid w:val="00AD3DA0"/>
    <w:rsid w:val="00AD3FB5"/>
    <w:rsid w:val="00AD401F"/>
    <w:rsid w:val="00AD4593"/>
    <w:rsid w:val="00AD49FC"/>
    <w:rsid w:val="00AD4C3F"/>
    <w:rsid w:val="00AD4DFA"/>
    <w:rsid w:val="00AD5721"/>
    <w:rsid w:val="00AD594B"/>
    <w:rsid w:val="00AD608F"/>
    <w:rsid w:val="00AD623B"/>
    <w:rsid w:val="00AD628E"/>
    <w:rsid w:val="00AD6432"/>
    <w:rsid w:val="00AD66F6"/>
    <w:rsid w:val="00AD69F7"/>
    <w:rsid w:val="00AD6BB0"/>
    <w:rsid w:val="00AD6CE1"/>
    <w:rsid w:val="00AD6F07"/>
    <w:rsid w:val="00AD6F47"/>
    <w:rsid w:val="00AD7030"/>
    <w:rsid w:val="00AD7097"/>
    <w:rsid w:val="00AD7C63"/>
    <w:rsid w:val="00AD7D66"/>
    <w:rsid w:val="00AD7F0D"/>
    <w:rsid w:val="00AE00FB"/>
    <w:rsid w:val="00AE01EC"/>
    <w:rsid w:val="00AE0622"/>
    <w:rsid w:val="00AE0C19"/>
    <w:rsid w:val="00AE0DBB"/>
    <w:rsid w:val="00AE101A"/>
    <w:rsid w:val="00AE1147"/>
    <w:rsid w:val="00AE119C"/>
    <w:rsid w:val="00AE1231"/>
    <w:rsid w:val="00AE1601"/>
    <w:rsid w:val="00AE16C3"/>
    <w:rsid w:val="00AE1760"/>
    <w:rsid w:val="00AE17E5"/>
    <w:rsid w:val="00AE180E"/>
    <w:rsid w:val="00AE1D7A"/>
    <w:rsid w:val="00AE2109"/>
    <w:rsid w:val="00AE217C"/>
    <w:rsid w:val="00AE22F4"/>
    <w:rsid w:val="00AE25E2"/>
    <w:rsid w:val="00AE2721"/>
    <w:rsid w:val="00AE299B"/>
    <w:rsid w:val="00AE2B06"/>
    <w:rsid w:val="00AE2F3C"/>
    <w:rsid w:val="00AE314E"/>
    <w:rsid w:val="00AE3177"/>
    <w:rsid w:val="00AE3181"/>
    <w:rsid w:val="00AE359B"/>
    <w:rsid w:val="00AE3621"/>
    <w:rsid w:val="00AE3F0D"/>
    <w:rsid w:val="00AE43FB"/>
    <w:rsid w:val="00AE4513"/>
    <w:rsid w:val="00AE4552"/>
    <w:rsid w:val="00AE48C1"/>
    <w:rsid w:val="00AE49AB"/>
    <w:rsid w:val="00AE4AD7"/>
    <w:rsid w:val="00AE4C0B"/>
    <w:rsid w:val="00AE4E0A"/>
    <w:rsid w:val="00AE4F62"/>
    <w:rsid w:val="00AE4F8A"/>
    <w:rsid w:val="00AE59F9"/>
    <w:rsid w:val="00AE5A74"/>
    <w:rsid w:val="00AE5C5F"/>
    <w:rsid w:val="00AE5CAA"/>
    <w:rsid w:val="00AE5CF4"/>
    <w:rsid w:val="00AE68EA"/>
    <w:rsid w:val="00AE69BF"/>
    <w:rsid w:val="00AE6E4D"/>
    <w:rsid w:val="00AE6F0E"/>
    <w:rsid w:val="00AE760D"/>
    <w:rsid w:val="00AE7916"/>
    <w:rsid w:val="00AE7942"/>
    <w:rsid w:val="00AE79D2"/>
    <w:rsid w:val="00AE7AD6"/>
    <w:rsid w:val="00AE7ADB"/>
    <w:rsid w:val="00AE7DC2"/>
    <w:rsid w:val="00AE7F9A"/>
    <w:rsid w:val="00AF001C"/>
    <w:rsid w:val="00AF01D1"/>
    <w:rsid w:val="00AF0547"/>
    <w:rsid w:val="00AF07B4"/>
    <w:rsid w:val="00AF0A40"/>
    <w:rsid w:val="00AF0BB3"/>
    <w:rsid w:val="00AF1186"/>
    <w:rsid w:val="00AF128B"/>
    <w:rsid w:val="00AF1776"/>
    <w:rsid w:val="00AF1AA1"/>
    <w:rsid w:val="00AF1FD9"/>
    <w:rsid w:val="00AF2126"/>
    <w:rsid w:val="00AF2263"/>
    <w:rsid w:val="00AF2300"/>
    <w:rsid w:val="00AF2515"/>
    <w:rsid w:val="00AF269D"/>
    <w:rsid w:val="00AF35A5"/>
    <w:rsid w:val="00AF3D8A"/>
    <w:rsid w:val="00AF3F9A"/>
    <w:rsid w:val="00AF4072"/>
    <w:rsid w:val="00AF4276"/>
    <w:rsid w:val="00AF4A44"/>
    <w:rsid w:val="00AF4AA8"/>
    <w:rsid w:val="00AF4B54"/>
    <w:rsid w:val="00AF501B"/>
    <w:rsid w:val="00AF5110"/>
    <w:rsid w:val="00AF5499"/>
    <w:rsid w:val="00AF5718"/>
    <w:rsid w:val="00AF575E"/>
    <w:rsid w:val="00AF5859"/>
    <w:rsid w:val="00AF591D"/>
    <w:rsid w:val="00AF5AFC"/>
    <w:rsid w:val="00AF6370"/>
    <w:rsid w:val="00AF63E6"/>
    <w:rsid w:val="00AF6815"/>
    <w:rsid w:val="00AF68AC"/>
    <w:rsid w:val="00AF6BC8"/>
    <w:rsid w:val="00AF6DC8"/>
    <w:rsid w:val="00AF6E0B"/>
    <w:rsid w:val="00AF6F6B"/>
    <w:rsid w:val="00AF70E2"/>
    <w:rsid w:val="00AF72F1"/>
    <w:rsid w:val="00AF72FB"/>
    <w:rsid w:val="00AF77B5"/>
    <w:rsid w:val="00AF7A9C"/>
    <w:rsid w:val="00AF7CFB"/>
    <w:rsid w:val="00AF7E02"/>
    <w:rsid w:val="00AF7E04"/>
    <w:rsid w:val="00AF7E8D"/>
    <w:rsid w:val="00AF7EA7"/>
    <w:rsid w:val="00AF7EB8"/>
    <w:rsid w:val="00B0006D"/>
    <w:rsid w:val="00B003B3"/>
    <w:rsid w:val="00B00C7C"/>
    <w:rsid w:val="00B011E3"/>
    <w:rsid w:val="00B01473"/>
    <w:rsid w:val="00B01775"/>
    <w:rsid w:val="00B017D1"/>
    <w:rsid w:val="00B01A79"/>
    <w:rsid w:val="00B01AAD"/>
    <w:rsid w:val="00B01B6B"/>
    <w:rsid w:val="00B01C8E"/>
    <w:rsid w:val="00B01D63"/>
    <w:rsid w:val="00B01EDC"/>
    <w:rsid w:val="00B01F84"/>
    <w:rsid w:val="00B02608"/>
    <w:rsid w:val="00B02774"/>
    <w:rsid w:val="00B02FF9"/>
    <w:rsid w:val="00B03112"/>
    <w:rsid w:val="00B034C7"/>
    <w:rsid w:val="00B03B6B"/>
    <w:rsid w:val="00B03BBD"/>
    <w:rsid w:val="00B03BC2"/>
    <w:rsid w:val="00B03EA5"/>
    <w:rsid w:val="00B03F1A"/>
    <w:rsid w:val="00B03F4D"/>
    <w:rsid w:val="00B03FBB"/>
    <w:rsid w:val="00B04154"/>
    <w:rsid w:val="00B0440E"/>
    <w:rsid w:val="00B04440"/>
    <w:rsid w:val="00B0450F"/>
    <w:rsid w:val="00B0456B"/>
    <w:rsid w:val="00B0458D"/>
    <w:rsid w:val="00B04667"/>
    <w:rsid w:val="00B048A0"/>
    <w:rsid w:val="00B04A47"/>
    <w:rsid w:val="00B04B81"/>
    <w:rsid w:val="00B050BA"/>
    <w:rsid w:val="00B051B8"/>
    <w:rsid w:val="00B054AD"/>
    <w:rsid w:val="00B05983"/>
    <w:rsid w:val="00B059C3"/>
    <w:rsid w:val="00B05C8D"/>
    <w:rsid w:val="00B05CBC"/>
    <w:rsid w:val="00B05CC7"/>
    <w:rsid w:val="00B06061"/>
    <w:rsid w:val="00B0636F"/>
    <w:rsid w:val="00B06568"/>
    <w:rsid w:val="00B0691F"/>
    <w:rsid w:val="00B06934"/>
    <w:rsid w:val="00B06972"/>
    <w:rsid w:val="00B06A2D"/>
    <w:rsid w:val="00B06B5C"/>
    <w:rsid w:val="00B07350"/>
    <w:rsid w:val="00B075A6"/>
    <w:rsid w:val="00B07F5B"/>
    <w:rsid w:val="00B100F5"/>
    <w:rsid w:val="00B10181"/>
    <w:rsid w:val="00B10424"/>
    <w:rsid w:val="00B10894"/>
    <w:rsid w:val="00B10963"/>
    <w:rsid w:val="00B10A44"/>
    <w:rsid w:val="00B10C35"/>
    <w:rsid w:val="00B10C93"/>
    <w:rsid w:val="00B11050"/>
    <w:rsid w:val="00B11106"/>
    <w:rsid w:val="00B116AB"/>
    <w:rsid w:val="00B116C3"/>
    <w:rsid w:val="00B119CD"/>
    <w:rsid w:val="00B11B78"/>
    <w:rsid w:val="00B1203A"/>
    <w:rsid w:val="00B125A1"/>
    <w:rsid w:val="00B12C4F"/>
    <w:rsid w:val="00B12D96"/>
    <w:rsid w:val="00B132EF"/>
    <w:rsid w:val="00B13372"/>
    <w:rsid w:val="00B13AA9"/>
    <w:rsid w:val="00B13F88"/>
    <w:rsid w:val="00B140DF"/>
    <w:rsid w:val="00B14732"/>
    <w:rsid w:val="00B14CC6"/>
    <w:rsid w:val="00B14EC8"/>
    <w:rsid w:val="00B151A2"/>
    <w:rsid w:val="00B15292"/>
    <w:rsid w:val="00B15ADD"/>
    <w:rsid w:val="00B15B7F"/>
    <w:rsid w:val="00B15D78"/>
    <w:rsid w:val="00B15E96"/>
    <w:rsid w:val="00B16338"/>
    <w:rsid w:val="00B16585"/>
    <w:rsid w:val="00B1680D"/>
    <w:rsid w:val="00B16CEA"/>
    <w:rsid w:val="00B1708E"/>
    <w:rsid w:val="00B17177"/>
    <w:rsid w:val="00B1751E"/>
    <w:rsid w:val="00B1792E"/>
    <w:rsid w:val="00B17954"/>
    <w:rsid w:val="00B179F1"/>
    <w:rsid w:val="00B17D01"/>
    <w:rsid w:val="00B17EB9"/>
    <w:rsid w:val="00B17FF3"/>
    <w:rsid w:val="00B2007B"/>
    <w:rsid w:val="00B20BB2"/>
    <w:rsid w:val="00B20D67"/>
    <w:rsid w:val="00B20F21"/>
    <w:rsid w:val="00B20FD8"/>
    <w:rsid w:val="00B20FE0"/>
    <w:rsid w:val="00B2108E"/>
    <w:rsid w:val="00B211BC"/>
    <w:rsid w:val="00B21C0B"/>
    <w:rsid w:val="00B21E64"/>
    <w:rsid w:val="00B21EF5"/>
    <w:rsid w:val="00B22465"/>
    <w:rsid w:val="00B224F4"/>
    <w:rsid w:val="00B22698"/>
    <w:rsid w:val="00B228B2"/>
    <w:rsid w:val="00B22B3F"/>
    <w:rsid w:val="00B22DFD"/>
    <w:rsid w:val="00B22F8E"/>
    <w:rsid w:val="00B23070"/>
    <w:rsid w:val="00B2338D"/>
    <w:rsid w:val="00B2340C"/>
    <w:rsid w:val="00B237D4"/>
    <w:rsid w:val="00B23AF0"/>
    <w:rsid w:val="00B241B5"/>
    <w:rsid w:val="00B24287"/>
    <w:rsid w:val="00B242B8"/>
    <w:rsid w:val="00B2474C"/>
    <w:rsid w:val="00B24927"/>
    <w:rsid w:val="00B24AEF"/>
    <w:rsid w:val="00B25AED"/>
    <w:rsid w:val="00B25B0E"/>
    <w:rsid w:val="00B25B3C"/>
    <w:rsid w:val="00B25BB8"/>
    <w:rsid w:val="00B25ECA"/>
    <w:rsid w:val="00B261D1"/>
    <w:rsid w:val="00B26715"/>
    <w:rsid w:val="00B26B1B"/>
    <w:rsid w:val="00B26C75"/>
    <w:rsid w:val="00B26D28"/>
    <w:rsid w:val="00B2713F"/>
    <w:rsid w:val="00B27147"/>
    <w:rsid w:val="00B27203"/>
    <w:rsid w:val="00B27234"/>
    <w:rsid w:val="00B274BF"/>
    <w:rsid w:val="00B27C40"/>
    <w:rsid w:val="00B27DD7"/>
    <w:rsid w:val="00B27F02"/>
    <w:rsid w:val="00B27F56"/>
    <w:rsid w:val="00B27F7C"/>
    <w:rsid w:val="00B300EC"/>
    <w:rsid w:val="00B3046C"/>
    <w:rsid w:val="00B3052A"/>
    <w:rsid w:val="00B30732"/>
    <w:rsid w:val="00B30B1C"/>
    <w:rsid w:val="00B30BF1"/>
    <w:rsid w:val="00B30D79"/>
    <w:rsid w:val="00B313DA"/>
    <w:rsid w:val="00B31610"/>
    <w:rsid w:val="00B316BA"/>
    <w:rsid w:val="00B3175B"/>
    <w:rsid w:val="00B3179B"/>
    <w:rsid w:val="00B31EBB"/>
    <w:rsid w:val="00B32091"/>
    <w:rsid w:val="00B32885"/>
    <w:rsid w:val="00B3295D"/>
    <w:rsid w:val="00B32BB8"/>
    <w:rsid w:val="00B33447"/>
    <w:rsid w:val="00B3388D"/>
    <w:rsid w:val="00B3398D"/>
    <w:rsid w:val="00B33A02"/>
    <w:rsid w:val="00B33AAA"/>
    <w:rsid w:val="00B33E9E"/>
    <w:rsid w:val="00B33EC5"/>
    <w:rsid w:val="00B34336"/>
    <w:rsid w:val="00B344AA"/>
    <w:rsid w:val="00B34627"/>
    <w:rsid w:val="00B347F0"/>
    <w:rsid w:val="00B348B8"/>
    <w:rsid w:val="00B348EA"/>
    <w:rsid w:val="00B3519D"/>
    <w:rsid w:val="00B35237"/>
    <w:rsid w:val="00B354DB"/>
    <w:rsid w:val="00B35590"/>
    <w:rsid w:val="00B357AF"/>
    <w:rsid w:val="00B35BD0"/>
    <w:rsid w:val="00B35D41"/>
    <w:rsid w:val="00B35E2E"/>
    <w:rsid w:val="00B35FCA"/>
    <w:rsid w:val="00B36147"/>
    <w:rsid w:val="00B364C1"/>
    <w:rsid w:val="00B36663"/>
    <w:rsid w:val="00B366E5"/>
    <w:rsid w:val="00B36728"/>
    <w:rsid w:val="00B3679A"/>
    <w:rsid w:val="00B3694C"/>
    <w:rsid w:val="00B36BAC"/>
    <w:rsid w:val="00B36BBF"/>
    <w:rsid w:val="00B36D0C"/>
    <w:rsid w:val="00B37992"/>
    <w:rsid w:val="00B37AEA"/>
    <w:rsid w:val="00B37B0F"/>
    <w:rsid w:val="00B37B85"/>
    <w:rsid w:val="00B4028D"/>
    <w:rsid w:val="00B40376"/>
    <w:rsid w:val="00B408BC"/>
    <w:rsid w:val="00B40904"/>
    <w:rsid w:val="00B40D8F"/>
    <w:rsid w:val="00B40E8B"/>
    <w:rsid w:val="00B41003"/>
    <w:rsid w:val="00B4119E"/>
    <w:rsid w:val="00B41314"/>
    <w:rsid w:val="00B41425"/>
    <w:rsid w:val="00B414E1"/>
    <w:rsid w:val="00B420AB"/>
    <w:rsid w:val="00B421EC"/>
    <w:rsid w:val="00B4249E"/>
    <w:rsid w:val="00B42FAB"/>
    <w:rsid w:val="00B431BA"/>
    <w:rsid w:val="00B4320C"/>
    <w:rsid w:val="00B434D4"/>
    <w:rsid w:val="00B437F0"/>
    <w:rsid w:val="00B43E36"/>
    <w:rsid w:val="00B43F3D"/>
    <w:rsid w:val="00B43F57"/>
    <w:rsid w:val="00B43FA3"/>
    <w:rsid w:val="00B44545"/>
    <w:rsid w:val="00B445D5"/>
    <w:rsid w:val="00B44626"/>
    <w:rsid w:val="00B449FC"/>
    <w:rsid w:val="00B44E62"/>
    <w:rsid w:val="00B4506C"/>
    <w:rsid w:val="00B4509B"/>
    <w:rsid w:val="00B45106"/>
    <w:rsid w:val="00B45251"/>
    <w:rsid w:val="00B45724"/>
    <w:rsid w:val="00B4572B"/>
    <w:rsid w:val="00B45C59"/>
    <w:rsid w:val="00B45CFB"/>
    <w:rsid w:val="00B45CFD"/>
    <w:rsid w:val="00B45D32"/>
    <w:rsid w:val="00B45FE9"/>
    <w:rsid w:val="00B460D8"/>
    <w:rsid w:val="00B46163"/>
    <w:rsid w:val="00B463AA"/>
    <w:rsid w:val="00B46495"/>
    <w:rsid w:val="00B46513"/>
    <w:rsid w:val="00B46817"/>
    <w:rsid w:val="00B46C2B"/>
    <w:rsid w:val="00B47678"/>
    <w:rsid w:val="00B479C4"/>
    <w:rsid w:val="00B506AC"/>
    <w:rsid w:val="00B506E6"/>
    <w:rsid w:val="00B509D8"/>
    <w:rsid w:val="00B50A81"/>
    <w:rsid w:val="00B50B76"/>
    <w:rsid w:val="00B50C63"/>
    <w:rsid w:val="00B51254"/>
    <w:rsid w:val="00B515CE"/>
    <w:rsid w:val="00B51664"/>
    <w:rsid w:val="00B516C8"/>
    <w:rsid w:val="00B51756"/>
    <w:rsid w:val="00B51B21"/>
    <w:rsid w:val="00B51E71"/>
    <w:rsid w:val="00B5214E"/>
    <w:rsid w:val="00B52465"/>
    <w:rsid w:val="00B526F1"/>
    <w:rsid w:val="00B52EB3"/>
    <w:rsid w:val="00B534B6"/>
    <w:rsid w:val="00B53627"/>
    <w:rsid w:val="00B53A53"/>
    <w:rsid w:val="00B53F68"/>
    <w:rsid w:val="00B5400A"/>
    <w:rsid w:val="00B540CC"/>
    <w:rsid w:val="00B5437E"/>
    <w:rsid w:val="00B54EEE"/>
    <w:rsid w:val="00B555B0"/>
    <w:rsid w:val="00B555F2"/>
    <w:rsid w:val="00B5567D"/>
    <w:rsid w:val="00B55878"/>
    <w:rsid w:val="00B55951"/>
    <w:rsid w:val="00B55E56"/>
    <w:rsid w:val="00B5619F"/>
    <w:rsid w:val="00B561A8"/>
    <w:rsid w:val="00B56349"/>
    <w:rsid w:val="00B56476"/>
    <w:rsid w:val="00B56524"/>
    <w:rsid w:val="00B565FD"/>
    <w:rsid w:val="00B56D6C"/>
    <w:rsid w:val="00B56E92"/>
    <w:rsid w:val="00B572D0"/>
    <w:rsid w:val="00B57452"/>
    <w:rsid w:val="00B57769"/>
    <w:rsid w:val="00B579B2"/>
    <w:rsid w:val="00B57D38"/>
    <w:rsid w:val="00B57E5B"/>
    <w:rsid w:val="00B60619"/>
    <w:rsid w:val="00B608FA"/>
    <w:rsid w:val="00B609D7"/>
    <w:rsid w:val="00B60BB8"/>
    <w:rsid w:val="00B60C76"/>
    <w:rsid w:val="00B60E12"/>
    <w:rsid w:val="00B61029"/>
    <w:rsid w:val="00B62332"/>
    <w:rsid w:val="00B623D4"/>
    <w:rsid w:val="00B625EF"/>
    <w:rsid w:val="00B62B8B"/>
    <w:rsid w:val="00B62C68"/>
    <w:rsid w:val="00B62DFE"/>
    <w:rsid w:val="00B63014"/>
    <w:rsid w:val="00B63451"/>
    <w:rsid w:val="00B6363A"/>
    <w:rsid w:val="00B6367A"/>
    <w:rsid w:val="00B6384F"/>
    <w:rsid w:val="00B63A57"/>
    <w:rsid w:val="00B63A5E"/>
    <w:rsid w:val="00B63CA7"/>
    <w:rsid w:val="00B64009"/>
    <w:rsid w:val="00B641A7"/>
    <w:rsid w:val="00B64C38"/>
    <w:rsid w:val="00B64CD0"/>
    <w:rsid w:val="00B64D25"/>
    <w:rsid w:val="00B64D2F"/>
    <w:rsid w:val="00B65854"/>
    <w:rsid w:val="00B65BA3"/>
    <w:rsid w:val="00B65D9A"/>
    <w:rsid w:val="00B65DA0"/>
    <w:rsid w:val="00B66404"/>
    <w:rsid w:val="00B666FF"/>
    <w:rsid w:val="00B66F1B"/>
    <w:rsid w:val="00B66FEC"/>
    <w:rsid w:val="00B6703C"/>
    <w:rsid w:val="00B6707C"/>
    <w:rsid w:val="00B67160"/>
    <w:rsid w:val="00B671AD"/>
    <w:rsid w:val="00B677A6"/>
    <w:rsid w:val="00B677D5"/>
    <w:rsid w:val="00B67825"/>
    <w:rsid w:val="00B67858"/>
    <w:rsid w:val="00B701F6"/>
    <w:rsid w:val="00B70455"/>
    <w:rsid w:val="00B707F3"/>
    <w:rsid w:val="00B70A4A"/>
    <w:rsid w:val="00B70AE5"/>
    <w:rsid w:val="00B70D44"/>
    <w:rsid w:val="00B717EE"/>
    <w:rsid w:val="00B7195A"/>
    <w:rsid w:val="00B719FF"/>
    <w:rsid w:val="00B71AF6"/>
    <w:rsid w:val="00B71E95"/>
    <w:rsid w:val="00B721A3"/>
    <w:rsid w:val="00B729C5"/>
    <w:rsid w:val="00B729CA"/>
    <w:rsid w:val="00B72F20"/>
    <w:rsid w:val="00B7322C"/>
    <w:rsid w:val="00B73247"/>
    <w:rsid w:val="00B734A0"/>
    <w:rsid w:val="00B735B2"/>
    <w:rsid w:val="00B73603"/>
    <w:rsid w:val="00B73613"/>
    <w:rsid w:val="00B73BA0"/>
    <w:rsid w:val="00B743EA"/>
    <w:rsid w:val="00B7445D"/>
    <w:rsid w:val="00B748B2"/>
    <w:rsid w:val="00B74968"/>
    <w:rsid w:val="00B749BE"/>
    <w:rsid w:val="00B74B8B"/>
    <w:rsid w:val="00B74F5A"/>
    <w:rsid w:val="00B7520D"/>
    <w:rsid w:val="00B75346"/>
    <w:rsid w:val="00B75549"/>
    <w:rsid w:val="00B755ED"/>
    <w:rsid w:val="00B758E2"/>
    <w:rsid w:val="00B75B91"/>
    <w:rsid w:val="00B75C2C"/>
    <w:rsid w:val="00B75D7C"/>
    <w:rsid w:val="00B763AB"/>
    <w:rsid w:val="00B763EC"/>
    <w:rsid w:val="00B76524"/>
    <w:rsid w:val="00B766E3"/>
    <w:rsid w:val="00B76B6C"/>
    <w:rsid w:val="00B772B4"/>
    <w:rsid w:val="00B77337"/>
    <w:rsid w:val="00B77954"/>
    <w:rsid w:val="00B77FB1"/>
    <w:rsid w:val="00B803E3"/>
    <w:rsid w:val="00B804A6"/>
    <w:rsid w:val="00B804AF"/>
    <w:rsid w:val="00B8057C"/>
    <w:rsid w:val="00B807E4"/>
    <w:rsid w:val="00B80852"/>
    <w:rsid w:val="00B80A39"/>
    <w:rsid w:val="00B81388"/>
    <w:rsid w:val="00B81B3D"/>
    <w:rsid w:val="00B81D71"/>
    <w:rsid w:val="00B81F5F"/>
    <w:rsid w:val="00B820AA"/>
    <w:rsid w:val="00B823C8"/>
    <w:rsid w:val="00B8270E"/>
    <w:rsid w:val="00B8297A"/>
    <w:rsid w:val="00B829CD"/>
    <w:rsid w:val="00B832F7"/>
    <w:rsid w:val="00B8350C"/>
    <w:rsid w:val="00B83631"/>
    <w:rsid w:val="00B83767"/>
    <w:rsid w:val="00B83936"/>
    <w:rsid w:val="00B83BC6"/>
    <w:rsid w:val="00B83D2D"/>
    <w:rsid w:val="00B83D65"/>
    <w:rsid w:val="00B84090"/>
    <w:rsid w:val="00B846D5"/>
    <w:rsid w:val="00B84A45"/>
    <w:rsid w:val="00B84C1C"/>
    <w:rsid w:val="00B84C24"/>
    <w:rsid w:val="00B85378"/>
    <w:rsid w:val="00B8540A"/>
    <w:rsid w:val="00B85425"/>
    <w:rsid w:val="00B85677"/>
    <w:rsid w:val="00B8578F"/>
    <w:rsid w:val="00B85799"/>
    <w:rsid w:val="00B857D1"/>
    <w:rsid w:val="00B85B0E"/>
    <w:rsid w:val="00B85BCF"/>
    <w:rsid w:val="00B85C91"/>
    <w:rsid w:val="00B85ED3"/>
    <w:rsid w:val="00B85F15"/>
    <w:rsid w:val="00B86439"/>
    <w:rsid w:val="00B8673A"/>
    <w:rsid w:val="00B8689C"/>
    <w:rsid w:val="00B86A94"/>
    <w:rsid w:val="00B86DF6"/>
    <w:rsid w:val="00B86E48"/>
    <w:rsid w:val="00B86FE2"/>
    <w:rsid w:val="00B8737D"/>
    <w:rsid w:val="00B876F9"/>
    <w:rsid w:val="00B87DE3"/>
    <w:rsid w:val="00B9099F"/>
    <w:rsid w:val="00B90A59"/>
    <w:rsid w:val="00B90B18"/>
    <w:rsid w:val="00B90D11"/>
    <w:rsid w:val="00B915EB"/>
    <w:rsid w:val="00B91A33"/>
    <w:rsid w:val="00B91B0C"/>
    <w:rsid w:val="00B91F35"/>
    <w:rsid w:val="00B9211B"/>
    <w:rsid w:val="00B92151"/>
    <w:rsid w:val="00B92619"/>
    <w:rsid w:val="00B92845"/>
    <w:rsid w:val="00B92A4A"/>
    <w:rsid w:val="00B92AF2"/>
    <w:rsid w:val="00B92EA3"/>
    <w:rsid w:val="00B93175"/>
    <w:rsid w:val="00B93211"/>
    <w:rsid w:val="00B939C6"/>
    <w:rsid w:val="00B93ACF"/>
    <w:rsid w:val="00B93BB4"/>
    <w:rsid w:val="00B93C5E"/>
    <w:rsid w:val="00B93F75"/>
    <w:rsid w:val="00B940DA"/>
    <w:rsid w:val="00B941FF"/>
    <w:rsid w:val="00B9428C"/>
    <w:rsid w:val="00B9437B"/>
    <w:rsid w:val="00B94603"/>
    <w:rsid w:val="00B94DD8"/>
    <w:rsid w:val="00B94E1B"/>
    <w:rsid w:val="00B95186"/>
    <w:rsid w:val="00B95284"/>
    <w:rsid w:val="00B95C34"/>
    <w:rsid w:val="00B95E0E"/>
    <w:rsid w:val="00B95F8D"/>
    <w:rsid w:val="00B95FDE"/>
    <w:rsid w:val="00B96018"/>
    <w:rsid w:val="00B96086"/>
    <w:rsid w:val="00B96188"/>
    <w:rsid w:val="00B966B2"/>
    <w:rsid w:val="00B967C9"/>
    <w:rsid w:val="00B9688D"/>
    <w:rsid w:val="00B96A00"/>
    <w:rsid w:val="00B96BAF"/>
    <w:rsid w:val="00B96FB5"/>
    <w:rsid w:val="00B9720A"/>
    <w:rsid w:val="00B97406"/>
    <w:rsid w:val="00B978FA"/>
    <w:rsid w:val="00B97AA1"/>
    <w:rsid w:val="00B97BA8"/>
    <w:rsid w:val="00B97DB5"/>
    <w:rsid w:val="00B97F1A"/>
    <w:rsid w:val="00BA017D"/>
    <w:rsid w:val="00BA025E"/>
    <w:rsid w:val="00BA03A7"/>
    <w:rsid w:val="00BA04E0"/>
    <w:rsid w:val="00BA0502"/>
    <w:rsid w:val="00BA07D8"/>
    <w:rsid w:val="00BA0F64"/>
    <w:rsid w:val="00BA101F"/>
    <w:rsid w:val="00BA169C"/>
    <w:rsid w:val="00BA1774"/>
    <w:rsid w:val="00BA2320"/>
    <w:rsid w:val="00BA237A"/>
    <w:rsid w:val="00BA267E"/>
    <w:rsid w:val="00BA26A6"/>
    <w:rsid w:val="00BA2CC3"/>
    <w:rsid w:val="00BA2FA3"/>
    <w:rsid w:val="00BA322D"/>
    <w:rsid w:val="00BA353A"/>
    <w:rsid w:val="00BA384E"/>
    <w:rsid w:val="00BA3A79"/>
    <w:rsid w:val="00BA3FD7"/>
    <w:rsid w:val="00BA4001"/>
    <w:rsid w:val="00BA40FB"/>
    <w:rsid w:val="00BA448A"/>
    <w:rsid w:val="00BA47E6"/>
    <w:rsid w:val="00BA4A5C"/>
    <w:rsid w:val="00BA4C0F"/>
    <w:rsid w:val="00BA4C27"/>
    <w:rsid w:val="00BA4E32"/>
    <w:rsid w:val="00BA5178"/>
    <w:rsid w:val="00BA578F"/>
    <w:rsid w:val="00BA5D3B"/>
    <w:rsid w:val="00BA644A"/>
    <w:rsid w:val="00BA65A0"/>
    <w:rsid w:val="00BA66D6"/>
    <w:rsid w:val="00BA6879"/>
    <w:rsid w:val="00BA68D5"/>
    <w:rsid w:val="00BA6A4B"/>
    <w:rsid w:val="00BA6C91"/>
    <w:rsid w:val="00BA6CE2"/>
    <w:rsid w:val="00BA6E80"/>
    <w:rsid w:val="00BA72DE"/>
    <w:rsid w:val="00BA752C"/>
    <w:rsid w:val="00BA76A8"/>
    <w:rsid w:val="00BA7977"/>
    <w:rsid w:val="00BA7A65"/>
    <w:rsid w:val="00BA7C51"/>
    <w:rsid w:val="00BA7EC3"/>
    <w:rsid w:val="00BB024F"/>
    <w:rsid w:val="00BB0276"/>
    <w:rsid w:val="00BB045B"/>
    <w:rsid w:val="00BB04E5"/>
    <w:rsid w:val="00BB0575"/>
    <w:rsid w:val="00BB0819"/>
    <w:rsid w:val="00BB0A25"/>
    <w:rsid w:val="00BB0AA6"/>
    <w:rsid w:val="00BB0D2D"/>
    <w:rsid w:val="00BB0E7D"/>
    <w:rsid w:val="00BB0F08"/>
    <w:rsid w:val="00BB10B4"/>
    <w:rsid w:val="00BB133D"/>
    <w:rsid w:val="00BB1374"/>
    <w:rsid w:val="00BB16F1"/>
    <w:rsid w:val="00BB18A9"/>
    <w:rsid w:val="00BB19F0"/>
    <w:rsid w:val="00BB1A54"/>
    <w:rsid w:val="00BB1BFE"/>
    <w:rsid w:val="00BB1E20"/>
    <w:rsid w:val="00BB26B3"/>
    <w:rsid w:val="00BB28A5"/>
    <w:rsid w:val="00BB2B7E"/>
    <w:rsid w:val="00BB2C09"/>
    <w:rsid w:val="00BB2C2D"/>
    <w:rsid w:val="00BB2CB1"/>
    <w:rsid w:val="00BB2EB5"/>
    <w:rsid w:val="00BB2FCA"/>
    <w:rsid w:val="00BB39E9"/>
    <w:rsid w:val="00BB3B4F"/>
    <w:rsid w:val="00BB4380"/>
    <w:rsid w:val="00BB473C"/>
    <w:rsid w:val="00BB4743"/>
    <w:rsid w:val="00BB4BC0"/>
    <w:rsid w:val="00BB4DD2"/>
    <w:rsid w:val="00BB4F4F"/>
    <w:rsid w:val="00BB544E"/>
    <w:rsid w:val="00BB5453"/>
    <w:rsid w:val="00BB55F2"/>
    <w:rsid w:val="00BB5936"/>
    <w:rsid w:val="00BB5ADE"/>
    <w:rsid w:val="00BB5BEE"/>
    <w:rsid w:val="00BB5C07"/>
    <w:rsid w:val="00BB5CAC"/>
    <w:rsid w:val="00BB5DEE"/>
    <w:rsid w:val="00BB5F6C"/>
    <w:rsid w:val="00BB608C"/>
    <w:rsid w:val="00BB6109"/>
    <w:rsid w:val="00BB618B"/>
    <w:rsid w:val="00BB6295"/>
    <w:rsid w:val="00BB6901"/>
    <w:rsid w:val="00BB6B70"/>
    <w:rsid w:val="00BB6C6A"/>
    <w:rsid w:val="00BB6FD9"/>
    <w:rsid w:val="00BB77CE"/>
    <w:rsid w:val="00BB7865"/>
    <w:rsid w:val="00BB78FF"/>
    <w:rsid w:val="00BB7B6D"/>
    <w:rsid w:val="00BB7E07"/>
    <w:rsid w:val="00BC0132"/>
    <w:rsid w:val="00BC03F7"/>
    <w:rsid w:val="00BC0983"/>
    <w:rsid w:val="00BC0D51"/>
    <w:rsid w:val="00BC14AB"/>
    <w:rsid w:val="00BC14F3"/>
    <w:rsid w:val="00BC1617"/>
    <w:rsid w:val="00BC16B4"/>
    <w:rsid w:val="00BC1B26"/>
    <w:rsid w:val="00BC1C77"/>
    <w:rsid w:val="00BC1FE4"/>
    <w:rsid w:val="00BC259D"/>
    <w:rsid w:val="00BC27C3"/>
    <w:rsid w:val="00BC2B3F"/>
    <w:rsid w:val="00BC2B8D"/>
    <w:rsid w:val="00BC2EBC"/>
    <w:rsid w:val="00BC300F"/>
    <w:rsid w:val="00BC3679"/>
    <w:rsid w:val="00BC368C"/>
    <w:rsid w:val="00BC3723"/>
    <w:rsid w:val="00BC3834"/>
    <w:rsid w:val="00BC3849"/>
    <w:rsid w:val="00BC3B4E"/>
    <w:rsid w:val="00BC4136"/>
    <w:rsid w:val="00BC43ED"/>
    <w:rsid w:val="00BC464D"/>
    <w:rsid w:val="00BC4873"/>
    <w:rsid w:val="00BC4AAE"/>
    <w:rsid w:val="00BC4D52"/>
    <w:rsid w:val="00BC4DC8"/>
    <w:rsid w:val="00BC52C1"/>
    <w:rsid w:val="00BC55CF"/>
    <w:rsid w:val="00BC5654"/>
    <w:rsid w:val="00BC58FE"/>
    <w:rsid w:val="00BC6699"/>
    <w:rsid w:val="00BC697F"/>
    <w:rsid w:val="00BC698B"/>
    <w:rsid w:val="00BC713A"/>
    <w:rsid w:val="00BC74FB"/>
    <w:rsid w:val="00BC763B"/>
    <w:rsid w:val="00BC77CF"/>
    <w:rsid w:val="00BC7B1B"/>
    <w:rsid w:val="00BC7BF2"/>
    <w:rsid w:val="00BC7C65"/>
    <w:rsid w:val="00BC7E0A"/>
    <w:rsid w:val="00BD01DA"/>
    <w:rsid w:val="00BD0228"/>
    <w:rsid w:val="00BD023E"/>
    <w:rsid w:val="00BD079B"/>
    <w:rsid w:val="00BD0909"/>
    <w:rsid w:val="00BD0A3B"/>
    <w:rsid w:val="00BD0B24"/>
    <w:rsid w:val="00BD0E73"/>
    <w:rsid w:val="00BD1543"/>
    <w:rsid w:val="00BD1608"/>
    <w:rsid w:val="00BD18A4"/>
    <w:rsid w:val="00BD1922"/>
    <w:rsid w:val="00BD1A3C"/>
    <w:rsid w:val="00BD1B34"/>
    <w:rsid w:val="00BD1B37"/>
    <w:rsid w:val="00BD1B51"/>
    <w:rsid w:val="00BD1D12"/>
    <w:rsid w:val="00BD1F7B"/>
    <w:rsid w:val="00BD2136"/>
    <w:rsid w:val="00BD2230"/>
    <w:rsid w:val="00BD257A"/>
    <w:rsid w:val="00BD283C"/>
    <w:rsid w:val="00BD3AFD"/>
    <w:rsid w:val="00BD3B88"/>
    <w:rsid w:val="00BD3D2B"/>
    <w:rsid w:val="00BD3D35"/>
    <w:rsid w:val="00BD3DF0"/>
    <w:rsid w:val="00BD3E07"/>
    <w:rsid w:val="00BD3F6D"/>
    <w:rsid w:val="00BD40E6"/>
    <w:rsid w:val="00BD41C1"/>
    <w:rsid w:val="00BD4212"/>
    <w:rsid w:val="00BD432A"/>
    <w:rsid w:val="00BD4894"/>
    <w:rsid w:val="00BD4A4C"/>
    <w:rsid w:val="00BD500B"/>
    <w:rsid w:val="00BD52F7"/>
    <w:rsid w:val="00BD565F"/>
    <w:rsid w:val="00BD573C"/>
    <w:rsid w:val="00BD5A12"/>
    <w:rsid w:val="00BD5A22"/>
    <w:rsid w:val="00BD5F88"/>
    <w:rsid w:val="00BD600F"/>
    <w:rsid w:val="00BD607F"/>
    <w:rsid w:val="00BD619A"/>
    <w:rsid w:val="00BD6452"/>
    <w:rsid w:val="00BD6592"/>
    <w:rsid w:val="00BD6812"/>
    <w:rsid w:val="00BD696D"/>
    <w:rsid w:val="00BD6AE6"/>
    <w:rsid w:val="00BD6B6E"/>
    <w:rsid w:val="00BD6DF2"/>
    <w:rsid w:val="00BD6FBA"/>
    <w:rsid w:val="00BD734F"/>
    <w:rsid w:val="00BD7C4F"/>
    <w:rsid w:val="00BE01B9"/>
    <w:rsid w:val="00BE0212"/>
    <w:rsid w:val="00BE04A4"/>
    <w:rsid w:val="00BE0504"/>
    <w:rsid w:val="00BE0556"/>
    <w:rsid w:val="00BE08D7"/>
    <w:rsid w:val="00BE0B78"/>
    <w:rsid w:val="00BE0C95"/>
    <w:rsid w:val="00BE0E07"/>
    <w:rsid w:val="00BE0EC7"/>
    <w:rsid w:val="00BE141C"/>
    <w:rsid w:val="00BE1688"/>
    <w:rsid w:val="00BE16AE"/>
    <w:rsid w:val="00BE1A62"/>
    <w:rsid w:val="00BE1C72"/>
    <w:rsid w:val="00BE1E64"/>
    <w:rsid w:val="00BE252D"/>
    <w:rsid w:val="00BE2911"/>
    <w:rsid w:val="00BE2DEE"/>
    <w:rsid w:val="00BE3398"/>
    <w:rsid w:val="00BE3760"/>
    <w:rsid w:val="00BE3882"/>
    <w:rsid w:val="00BE38A2"/>
    <w:rsid w:val="00BE3A61"/>
    <w:rsid w:val="00BE3CC2"/>
    <w:rsid w:val="00BE3E39"/>
    <w:rsid w:val="00BE3F6F"/>
    <w:rsid w:val="00BE406B"/>
    <w:rsid w:val="00BE414F"/>
    <w:rsid w:val="00BE418A"/>
    <w:rsid w:val="00BE43E4"/>
    <w:rsid w:val="00BE4581"/>
    <w:rsid w:val="00BE4A78"/>
    <w:rsid w:val="00BE530E"/>
    <w:rsid w:val="00BE5790"/>
    <w:rsid w:val="00BE58EA"/>
    <w:rsid w:val="00BE5B82"/>
    <w:rsid w:val="00BE5BC3"/>
    <w:rsid w:val="00BE6377"/>
    <w:rsid w:val="00BE63C4"/>
    <w:rsid w:val="00BE6539"/>
    <w:rsid w:val="00BE6631"/>
    <w:rsid w:val="00BE6923"/>
    <w:rsid w:val="00BE6A66"/>
    <w:rsid w:val="00BE6A7C"/>
    <w:rsid w:val="00BE768A"/>
    <w:rsid w:val="00BE79B9"/>
    <w:rsid w:val="00BE7B02"/>
    <w:rsid w:val="00BE7D04"/>
    <w:rsid w:val="00BE7DB7"/>
    <w:rsid w:val="00BE7E5D"/>
    <w:rsid w:val="00BF022C"/>
    <w:rsid w:val="00BF02CA"/>
    <w:rsid w:val="00BF0491"/>
    <w:rsid w:val="00BF04C8"/>
    <w:rsid w:val="00BF05B0"/>
    <w:rsid w:val="00BF0876"/>
    <w:rsid w:val="00BF0AA3"/>
    <w:rsid w:val="00BF0C03"/>
    <w:rsid w:val="00BF0C3B"/>
    <w:rsid w:val="00BF0F15"/>
    <w:rsid w:val="00BF105A"/>
    <w:rsid w:val="00BF106B"/>
    <w:rsid w:val="00BF1835"/>
    <w:rsid w:val="00BF197B"/>
    <w:rsid w:val="00BF1B64"/>
    <w:rsid w:val="00BF1C2E"/>
    <w:rsid w:val="00BF2833"/>
    <w:rsid w:val="00BF2835"/>
    <w:rsid w:val="00BF2A32"/>
    <w:rsid w:val="00BF2BA8"/>
    <w:rsid w:val="00BF2CDA"/>
    <w:rsid w:val="00BF35BD"/>
    <w:rsid w:val="00BF387A"/>
    <w:rsid w:val="00BF38B6"/>
    <w:rsid w:val="00BF38D5"/>
    <w:rsid w:val="00BF3B71"/>
    <w:rsid w:val="00BF3F27"/>
    <w:rsid w:val="00BF3F86"/>
    <w:rsid w:val="00BF45A6"/>
    <w:rsid w:val="00BF45BF"/>
    <w:rsid w:val="00BF4ED8"/>
    <w:rsid w:val="00BF4F68"/>
    <w:rsid w:val="00BF51D2"/>
    <w:rsid w:val="00BF52BC"/>
    <w:rsid w:val="00BF5572"/>
    <w:rsid w:val="00BF5688"/>
    <w:rsid w:val="00BF5816"/>
    <w:rsid w:val="00BF58B2"/>
    <w:rsid w:val="00BF5DB1"/>
    <w:rsid w:val="00BF5E5A"/>
    <w:rsid w:val="00BF5F29"/>
    <w:rsid w:val="00BF6232"/>
    <w:rsid w:val="00BF6719"/>
    <w:rsid w:val="00BF6BC9"/>
    <w:rsid w:val="00BF6E51"/>
    <w:rsid w:val="00BF6E8A"/>
    <w:rsid w:val="00BF6EC0"/>
    <w:rsid w:val="00BF6FF6"/>
    <w:rsid w:val="00BF722A"/>
    <w:rsid w:val="00BF740D"/>
    <w:rsid w:val="00BF7559"/>
    <w:rsid w:val="00BF7A24"/>
    <w:rsid w:val="00BF7CBF"/>
    <w:rsid w:val="00BF7FE1"/>
    <w:rsid w:val="00C00037"/>
    <w:rsid w:val="00C000D5"/>
    <w:rsid w:val="00C00425"/>
    <w:rsid w:val="00C00735"/>
    <w:rsid w:val="00C0075C"/>
    <w:rsid w:val="00C007B9"/>
    <w:rsid w:val="00C008C9"/>
    <w:rsid w:val="00C009E6"/>
    <w:rsid w:val="00C00BA0"/>
    <w:rsid w:val="00C00CDA"/>
    <w:rsid w:val="00C00FD3"/>
    <w:rsid w:val="00C010FE"/>
    <w:rsid w:val="00C014F4"/>
    <w:rsid w:val="00C01503"/>
    <w:rsid w:val="00C01585"/>
    <w:rsid w:val="00C016E0"/>
    <w:rsid w:val="00C0172D"/>
    <w:rsid w:val="00C01766"/>
    <w:rsid w:val="00C01A5C"/>
    <w:rsid w:val="00C01A99"/>
    <w:rsid w:val="00C01EE0"/>
    <w:rsid w:val="00C0200E"/>
    <w:rsid w:val="00C02103"/>
    <w:rsid w:val="00C021A9"/>
    <w:rsid w:val="00C02253"/>
    <w:rsid w:val="00C02497"/>
    <w:rsid w:val="00C02696"/>
    <w:rsid w:val="00C02A5A"/>
    <w:rsid w:val="00C02D01"/>
    <w:rsid w:val="00C0350F"/>
    <w:rsid w:val="00C03D8F"/>
    <w:rsid w:val="00C041E8"/>
    <w:rsid w:val="00C04281"/>
    <w:rsid w:val="00C043D5"/>
    <w:rsid w:val="00C045E6"/>
    <w:rsid w:val="00C04634"/>
    <w:rsid w:val="00C048B5"/>
    <w:rsid w:val="00C048D4"/>
    <w:rsid w:val="00C04CFB"/>
    <w:rsid w:val="00C04D69"/>
    <w:rsid w:val="00C0581E"/>
    <w:rsid w:val="00C05B1D"/>
    <w:rsid w:val="00C05B47"/>
    <w:rsid w:val="00C05DDE"/>
    <w:rsid w:val="00C06147"/>
    <w:rsid w:val="00C061C5"/>
    <w:rsid w:val="00C062F7"/>
    <w:rsid w:val="00C063A1"/>
    <w:rsid w:val="00C064A3"/>
    <w:rsid w:val="00C06695"/>
    <w:rsid w:val="00C0692B"/>
    <w:rsid w:val="00C06A89"/>
    <w:rsid w:val="00C06B18"/>
    <w:rsid w:val="00C06C09"/>
    <w:rsid w:val="00C07146"/>
    <w:rsid w:val="00C0769E"/>
    <w:rsid w:val="00C076C3"/>
    <w:rsid w:val="00C0774D"/>
    <w:rsid w:val="00C07A3B"/>
    <w:rsid w:val="00C07AE0"/>
    <w:rsid w:val="00C07DC1"/>
    <w:rsid w:val="00C102D6"/>
    <w:rsid w:val="00C1033F"/>
    <w:rsid w:val="00C10353"/>
    <w:rsid w:val="00C1072A"/>
    <w:rsid w:val="00C1084E"/>
    <w:rsid w:val="00C108E9"/>
    <w:rsid w:val="00C10CAC"/>
    <w:rsid w:val="00C10EDD"/>
    <w:rsid w:val="00C10FF0"/>
    <w:rsid w:val="00C11196"/>
    <w:rsid w:val="00C111DB"/>
    <w:rsid w:val="00C117F5"/>
    <w:rsid w:val="00C119CE"/>
    <w:rsid w:val="00C12142"/>
    <w:rsid w:val="00C126DC"/>
    <w:rsid w:val="00C12879"/>
    <w:rsid w:val="00C1288E"/>
    <w:rsid w:val="00C128C2"/>
    <w:rsid w:val="00C12BF4"/>
    <w:rsid w:val="00C12C33"/>
    <w:rsid w:val="00C12F5C"/>
    <w:rsid w:val="00C13490"/>
    <w:rsid w:val="00C136CB"/>
    <w:rsid w:val="00C136F4"/>
    <w:rsid w:val="00C138EF"/>
    <w:rsid w:val="00C13A21"/>
    <w:rsid w:val="00C13CEE"/>
    <w:rsid w:val="00C14265"/>
    <w:rsid w:val="00C1437C"/>
    <w:rsid w:val="00C14402"/>
    <w:rsid w:val="00C1457B"/>
    <w:rsid w:val="00C146ED"/>
    <w:rsid w:val="00C14ADF"/>
    <w:rsid w:val="00C14B20"/>
    <w:rsid w:val="00C14C50"/>
    <w:rsid w:val="00C14D3C"/>
    <w:rsid w:val="00C14D8E"/>
    <w:rsid w:val="00C15048"/>
    <w:rsid w:val="00C156D9"/>
    <w:rsid w:val="00C15717"/>
    <w:rsid w:val="00C15804"/>
    <w:rsid w:val="00C15928"/>
    <w:rsid w:val="00C15AE8"/>
    <w:rsid w:val="00C15EFF"/>
    <w:rsid w:val="00C16205"/>
    <w:rsid w:val="00C162C3"/>
    <w:rsid w:val="00C172D5"/>
    <w:rsid w:val="00C173B4"/>
    <w:rsid w:val="00C173E5"/>
    <w:rsid w:val="00C179B6"/>
    <w:rsid w:val="00C17A9D"/>
    <w:rsid w:val="00C17C79"/>
    <w:rsid w:val="00C17D54"/>
    <w:rsid w:val="00C2009F"/>
    <w:rsid w:val="00C2035A"/>
    <w:rsid w:val="00C203A0"/>
    <w:rsid w:val="00C20448"/>
    <w:rsid w:val="00C20B6C"/>
    <w:rsid w:val="00C20C7C"/>
    <w:rsid w:val="00C20F3F"/>
    <w:rsid w:val="00C2154C"/>
    <w:rsid w:val="00C217FC"/>
    <w:rsid w:val="00C21B20"/>
    <w:rsid w:val="00C21C15"/>
    <w:rsid w:val="00C21F6F"/>
    <w:rsid w:val="00C2220A"/>
    <w:rsid w:val="00C22269"/>
    <w:rsid w:val="00C22279"/>
    <w:rsid w:val="00C224B6"/>
    <w:rsid w:val="00C224F3"/>
    <w:rsid w:val="00C22BF5"/>
    <w:rsid w:val="00C22D02"/>
    <w:rsid w:val="00C22DAC"/>
    <w:rsid w:val="00C22E90"/>
    <w:rsid w:val="00C23124"/>
    <w:rsid w:val="00C23150"/>
    <w:rsid w:val="00C2322C"/>
    <w:rsid w:val="00C2390D"/>
    <w:rsid w:val="00C23937"/>
    <w:rsid w:val="00C23B4B"/>
    <w:rsid w:val="00C23E46"/>
    <w:rsid w:val="00C2433A"/>
    <w:rsid w:val="00C24631"/>
    <w:rsid w:val="00C2480E"/>
    <w:rsid w:val="00C24AE3"/>
    <w:rsid w:val="00C24B1F"/>
    <w:rsid w:val="00C24BCE"/>
    <w:rsid w:val="00C24C13"/>
    <w:rsid w:val="00C24F9C"/>
    <w:rsid w:val="00C24FD6"/>
    <w:rsid w:val="00C2526A"/>
    <w:rsid w:val="00C25ADE"/>
    <w:rsid w:val="00C25C93"/>
    <w:rsid w:val="00C25E74"/>
    <w:rsid w:val="00C26126"/>
    <w:rsid w:val="00C2634E"/>
    <w:rsid w:val="00C269B4"/>
    <w:rsid w:val="00C27021"/>
    <w:rsid w:val="00C27068"/>
    <w:rsid w:val="00C270CD"/>
    <w:rsid w:val="00C27197"/>
    <w:rsid w:val="00C272F6"/>
    <w:rsid w:val="00C27457"/>
    <w:rsid w:val="00C275CE"/>
    <w:rsid w:val="00C277E7"/>
    <w:rsid w:val="00C2784C"/>
    <w:rsid w:val="00C27AD3"/>
    <w:rsid w:val="00C27B6C"/>
    <w:rsid w:val="00C27E6A"/>
    <w:rsid w:val="00C30148"/>
    <w:rsid w:val="00C30228"/>
    <w:rsid w:val="00C30386"/>
    <w:rsid w:val="00C30520"/>
    <w:rsid w:val="00C305AC"/>
    <w:rsid w:val="00C30A3A"/>
    <w:rsid w:val="00C311C6"/>
    <w:rsid w:val="00C3148D"/>
    <w:rsid w:val="00C31A05"/>
    <w:rsid w:val="00C31A83"/>
    <w:rsid w:val="00C31E89"/>
    <w:rsid w:val="00C325A2"/>
    <w:rsid w:val="00C32885"/>
    <w:rsid w:val="00C32A17"/>
    <w:rsid w:val="00C33002"/>
    <w:rsid w:val="00C33030"/>
    <w:rsid w:val="00C330B2"/>
    <w:rsid w:val="00C333F6"/>
    <w:rsid w:val="00C33687"/>
    <w:rsid w:val="00C337AE"/>
    <w:rsid w:val="00C33970"/>
    <w:rsid w:val="00C33AB3"/>
    <w:rsid w:val="00C33B6D"/>
    <w:rsid w:val="00C33E2A"/>
    <w:rsid w:val="00C348D4"/>
    <w:rsid w:val="00C348E9"/>
    <w:rsid w:val="00C34B4D"/>
    <w:rsid w:val="00C34F27"/>
    <w:rsid w:val="00C3507F"/>
    <w:rsid w:val="00C35911"/>
    <w:rsid w:val="00C35C75"/>
    <w:rsid w:val="00C35D3C"/>
    <w:rsid w:val="00C35ED5"/>
    <w:rsid w:val="00C35F39"/>
    <w:rsid w:val="00C36195"/>
    <w:rsid w:val="00C3645C"/>
    <w:rsid w:val="00C3685F"/>
    <w:rsid w:val="00C36B6B"/>
    <w:rsid w:val="00C36D82"/>
    <w:rsid w:val="00C3722F"/>
    <w:rsid w:val="00C3794D"/>
    <w:rsid w:val="00C37CED"/>
    <w:rsid w:val="00C37F86"/>
    <w:rsid w:val="00C4043B"/>
    <w:rsid w:val="00C405F7"/>
    <w:rsid w:val="00C40B16"/>
    <w:rsid w:val="00C40E12"/>
    <w:rsid w:val="00C40E6D"/>
    <w:rsid w:val="00C40EF7"/>
    <w:rsid w:val="00C41189"/>
    <w:rsid w:val="00C414B7"/>
    <w:rsid w:val="00C41AB3"/>
    <w:rsid w:val="00C41D75"/>
    <w:rsid w:val="00C41DF1"/>
    <w:rsid w:val="00C4204D"/>
    <w:rsid w:val="00C42185"/>
    <w:rsid w:val="00C42526"/>
    <w:rsid w:val="00C428F2"/>
    <w:rsid w:val="00C429B3"/>
    <w:rsid w:val="00C42C1C"/>
    <w:rsid w:val="00C42C65"/>
    <w:rsid w:val="00C42F52"/>
    <w:rsid w:val="00C432F5"/>
    <w:rsid w:val="00C433FB"/>
    <w:rsid w:val="00C4354C"/>
    <w:rsid w:val="00C4359A"/>
    <w:rsid w:val="00C43733"/>
    <w:rsid w:val="00C43B0B"/>
    <w:rsid w:val="00C43E67"/>
    <w:rsid w:val="00C4427C"/>
    <w:rsid w:val="00C442AD"/>
    <w:rsid w:val="00C44B5D"/>
    <w:rsid w:val="00C44EC4"/>
    <w:rsid w:val="00C45162"/>
    <w:rsid w:val="00C45626"/>
    <w:rsid w:val="00C45ABE"/>
    <w:rsid w:val="00C45D8B"/>
    <w:rsid w:val="00C45F22"/>
    <w:rsid w:val="00C45F27"/>
    <w:rsid w:val="00C46051"/>
    <w:rsid w:val="00C46286"/>
    <w:rsid w:val="00C46457"/>
    <w:rsid w:val="00C46683"/>
    <w:rsid w:val="00C46718"/>
    <w:rsid w:val="00C4689D"/>
    <w:rsid w:val="00C46B5B"/>
    <w:rsid w:val="00C46BB8"/>
    <w:rsid w:val="00C47128"/>
    <w:rsid w:val="00C4727C"/>
    <w:rsid w:val="00C473FD"/>
    <w:rsid w:val="00C47682"/>
    <w:rsid w:val="00C4788E"/>
    <w:rsid w:val="00C47E8A"/>
    <w:rsid w:val="00C50937"/>
    <w:rsid w:val="00C509F0"/>
    <w:rsid w:val="00C50CA5"/>
    <w:rsid w:val="00C50EF3"/>
    <w:rsid w:val="00C511F6"/>
    <w:rsid w:val="00C512F3"/>
    <w:rsid w:val="00C514BC"/>
    <w:rsid w:val="00C51989"/>
    <w:rsid w:val="00C519A3"/>
    <w:rsid w:val="00C51A50"/>
    <w:rsid w:val="00C51AF3"/>
    <w:rsid w:val="00C51C09"/>
    <w:rsid w:val="00C51C10"/>
    <w:rsid w:val="00C51DE8"/>
    <w:rsid w:val="00C51E3B"/>
    <w:rsid w:val="00C5208D"/>
    <w:rsid w:val="00C520DF"/>
    <w:rsid w:val="00C52155"/>
    <w:rsid w:val="00C525BE"/>
    <w:rsid w:val="00C525F8"/>
    <w:rsid w:val="00C52979"/>
    <w:rsid w:val="00C529D7"/>
    <w:rsid w:val="00C52EEF"/>
    <w:rsid w:val="00C53005"/>
    <w:rsid w:val="00C53202"/>
    <w:rsid w:val="00C53350"/>
    <w:rsid w:val="00C536FD"/>
    <w:rsid w:val="00C540C3"/>
    <w:rsid w:val="00C542D9"/>
    <w:rsid w:val="00C547BC"/>
    <w:rsid w:val="00C547F9"/>
    <w:rsid w:val="00C54B65"/>
    <w:rsid w:val="00C5528D"/>
    <w:rsid w:val="00C558C9"/>
    <w:rsid w:val="00C55CCD"/>
    <w:rsid w:val="00C55F18"/>
    <w:rsid w:val="00C55F35"/>
    <w:rsid w:val="00C55FF9"/>
    <w:rsid w:val="00C563FB"/>
    <w:rsid w:val="00C574B4"/>
    <w:rsid w:val="00C5774B"/>
    <w:rsid w:val="00C5779B"/>
    <w:rsid w:val="00C57C27"/>
    <w:rsid w:val="00C600CC"/>
    <w:rsid w:val="00C60692"/>
    <w:rsid w:val="00C6081D"/>
    <w:rsid w:val="00C6096E"/>
    <w:rsid w:val="00C60C84"/>
    <w:rsid w:val="00C60D64"/>
    <w:rsid w:val="00C60D92"/>
    <w:rsid w:val="00C60E00"/>
    <w:rsid w:val="00C60F13"/>
    <w:rsid w:val="00C60F1B"/>
    <w:rsid w:val="00C60F60"/>
    <w:rsid w:val="00C6130B"/>
    <w:rsid w:val="00C6136C"/>
    <w:rsid w:val="00C6146C"/>
    <w:rsid w:val="00C61651"/>
    <w:rsid w:val="00C61AA9"/>
    <w:rsid w:val="00C61CE7"/>
    <w:rsid w:val="00C62270"/>
    <w:rsid w:val="00C622E1"/>
    <w:rsid w:val="00C62352"/>
    <w:rsid w:val="00C632A6"/>
    <w:rsid w:val="00C63EE6"/>
    <w:rsid w:val="00C64110"/>
    <w:rsid w:val="00C64219"/>
    <w:rsid w:val="00C64295"/>
    <w:rsid w:val="00C648E6"/>
    <w:rsid w:val="00C649C6"/>
    <w:rsid w:val="00C64B37"/>
    <w:rsid w:val="00C64D5B"/>
    <w:rsid w:val="00C65246"/>
    <w:rsid w:val="00C655D8"/>
    <w:rsid w:val="00C656EF"/>
    <w:rsid w:val="00C65783"/>
    <w:rsid w:val="00C65911"/>
    <w:rsid w:val="00C6594B"/>
    <w:rsid w:val="00C65D8C"/>
    <w:rsid w:val="00C66645"/>
    <w:rsid w:val="00C66A4D"/>
    <w:rsid w:val="00C66DAF"/>
    <w:rsid w:val="00C6708A"/>
    <w:rsid w:val="00C67162"/>
    <w:rsid w:val="00C67437"/>
    <w:rsid w:val="00C67441"/>
    <w:rsid w:val="00C67731"/>
    <w:rsid w:val="00C67832"/>
    <w:rsid w:val="00C678A1"/>
    <w:rsid w:val="00C679E5"/>
    <w:rsid w:val="00C67A36"/>
    <w:rsid w:val="00C67D59"/>
    <w:rsid w:val="00C67FEE"/>
    <w:rsid w:val="00C703AA"/>
    <w:rsid w:val="00C70A4E"/>
    <w:rsid w:val="00C712A6"/>
    <w:rsid w:val="00C7142F"/>
    <w:rsid w:val="00C71451"/>
    <w:rsid w:val="00C715EA"/>
    <w:rsid w:val="00C71C42"/>
    <w:rsid w:val="00C71D2A"/>
    <w:rsid w:val="00C71E22"/>
    <w:rsid w:val="00C72039"/>
    <w:rsid w:val="00C7210F"/>
    <w:rsid w:val="00C722AE"/>
    <w:rsid w:val="00C722B9"/>
    <w:rsid w:val="00C72426"/>
    <w:rsid w:val="00C727F3"/>
    <w:rsid w:val="00C729C2"/>
    <w:rsid w:val="00C72A72"/>
    <w:rsid w:val="00C72AB6"/>
    <w:rsid w:val="00C72B6C"/>
    <w:rsid w:val="00C72BD3"/>
    <w:rsid w:val="00C72C96"/>
    <w:rsid w:val="00C738A9"/>
    <w:rsid w:val="00C73CF3"/>
    <w:rsid w:val="00C73D8C"/>
    <w:rsid w:val="00C73D8D"/>
    <w:rsid w:val="00C73E3C"/>
    <w:rsid w:val="00C74144"/>
    <w:rsid w:val="00C744E8"/>
    <w:rsid w:val="00C7464B"/>
    <w:rsid w:val="00C747D2"/>
    <w:rsid w:val="00C748C4"/>
    <w:rsid w:val="00C75091"/>
    <w:rsid w:val="00C752F4"/>
    <w:rsid w:val="00C754F5"/>
    <w:rsid w:val="00C757CE"/>
    <w:rsid w:val="00C75D51"/>
    <w:rsid w:val="00C75E6A"/>
    <w:rsid w:val="00C75F62"/>
    <w:rsid w:val="00C763E5"/>
    <w:rsid w:val="00C7643C"/>
    <w:rsid w:val="00C76487"/>
    <w:rsid w:val="00C766C9"/>
    <w:rsid w:val="00C769B8"/>
    <w:rsid w:val="00C769D2"/>
    <w:rsid w:val="00C76FE8"/>
    <w:rsid w:val="00C77247"/>
    <w:rsid w:val="00C77251"/>
    <w:rsid w:val="00C77BDE"/>
    <w:rsid w:val="00C8001E"/>
    <w:rsid w:val="00C801AC"/>
    <w:rsid w:val="00C80432"/>
    <w:rsid w:val="00C80892"/>
    <w:rsid w:val="00C80BB5"/>
    <w:rsid w:val="00C80C39"/>
    <w:rsid w:val="00C815B6"/>
    <w:rsid w:val="00C8171E"/>
    <w:rsid w:val="00C81883"/>
    <w:rsid w:val="00C81F3D"/>
    <w:rsid w:val="00C81F4E"/>
    <w:rsid w:val="00C81F99"/>
    <w:rsid w:val="00C820CB"/>
    <w:rsid w:val="00C822E4"/>
    <w:rsid w:val="00C824B8"/>
    <w:rsid w:val="00C8256B"/>
    <w:rsid w:val="00C82776"/>
    <w:rsid w:val="00C827C6"/>
    <w:rsid w:val="00C82A6F"/>
    <w:rsid w:val="00C82AF4"/>
    <w:rsid w:val="00C82B9E"/>
    <w:rsid w:val="00C833AF"/>
    <w:rsid w:val="00C8377E"/>
    <w:rsid w:val="00C83906"/>
    <w:rsid w:val="00C83A37"/>
    <w:rsid w:val="00C83BB2"/>
    <w:rsid w:val="00C84149"/>
    <w:rsid w:val="00C841A9"/>
    <w:rsid w:val="00C848F8"/>
    <w:rsid w:val="00C84DDA"/>
    <w:rsid w:val="00C8548A"/>
    <w:rsid w:val="00C86231"/>
    <w:rsid w:val="00C86583"/>
    <w:rsid w:val="00C86A7A"/>
    <w:rsid w:val="00C87227"/>
    <w:rsid w:val="00C87458"/>
    <w:rsid w:val="00C8754E"/>
    <w:rsid w:val="00C87648"/>
    <w:rsid w:val="00C8797A"/>
    <w:rsid w:val="00C87D69"/>
    <w:rsid w:val="00C87FFD"/>
    <w:rsid w:val="00C90056"/>
    <w:rsid w:val="00C9007C"/>
    <w:rsid w:val="00C900D8"/>
    <w:rsid w:val="00C90122"/>
    <w:rsid w:val="00C90296"/>
    <w:rsid w:val="00C90678"/>
    <w:rsid w:val="00C90A92"/>
    <w:rsid w:val="00C911A3"/>
    <w:rsid w:val="00C91323"/>
    <w:rsid w:val="00C91630"/>
    <w:rsid w:val="00C917D7"/>
    <w:rsid w:val="00C91A81"/>
    <w:rsid w:val="00C923AA"/>
    <w:rsid w:val="00C9246C"/>
    <w:rsid w:val="00C9272D"/>
    <w:rsid w:val="00C934D1"/>
    <w:rsid w:val="00C93537"/>
    <w:rsid w:val="00C935CA"/>
    <w:rsid w:val="00C937F0"/>
    <w:rsid w:val="00C93851"/>
    <w:rsid w:val="00C939CE"/>
    <w:rsid w:val="00C939FB"/>
    <w:rsid w:val="00C93B1C"/>
    <w:rsid w:val="00C93D64"/>
    <w:rsid w:val="00C93EDC"/>
    <w:rsid w:val="00C93EE8"/>
    <w:rsid w:val="00C94427"/>
    <w:rsid w:val="00C94439"/>
    <w:rsid w:val="00C945D2"/>
    <w:rsid w:val="00C9485A"/>
    <w:rsid w:val="00C94F9C"/>
    <w:rsid w:val="00C95928"/>
    <w:rsid w:val="00C9596B"/>
    <w:rsid w:val="00C95C63"/>
    <w:rsid w:val="00C95F04"/>
    <w:rsid w:val="00C961B7"/>
    <w:rsid w:val="00C9657C"/>
    <w:rsid w:val="00C965CD"/>
    <w:rsid w:val="00C9694A"/>
    <w:rsid w:val="00C96E89"/>
    <w:rsid w:val="00C96FF9"/>
    <w:rsid w:val="00C970B2"/>
    <w:rsid w:val="00C97481"/>
    <w:rsid w:val="00C97726"/>
    <w:rsid w:val="00C979A8"/>
    <w:rsid w:val="00C979CA"/>
    <w:rsid w:val="00C97AD1"/>
    <w:rsid w:val="00C97F08"/>
    <w:rsid w:val="00CA0114"/>
    <w:rsid w:val="00CA0323"/>
    <w:rsid w:val="00CA04F4"/>
    <w:rsid w:val="00CA086C"/>
    <w:rsid w:val="00CA0924"/>
    <w:rsid w:val="00CA1105"/>
    <w:rsid w:val="00CA1210"/>
    <w:rsid w:val="00CA15A8"/>
    <w:rsid w:val="00CA1730"/>
    <w:rsid w:val="00CA1E1F"/>
    <w:rsid w:val="00CA1EFC"/>
    <w:rsid w:val="00CA2316"/>
    <w:rsid w:val="00CA235A"/>
    <w:rsid w:val="00CA2B29"/>
    <w:rsid w:val="00CA2B63"/>
    <w:rsid w:val="00CA2C36"/>
    <w:rsid w:val="00CA3007"/>
    <w:rsid w:val="00CA3012"/>
    <w:rsid w:val="00CA308D"/>
    <w:rsid w:val="00CA328D"/>
    <w:rsid w:val="00CA3408"/>
    <w:rsid w:val="00CA367D"/>
    <w:rsid w:val="00CA3834"/>
    <w:rsid w:val="00CA3905"/>
    <w:rsid w:val="00CA39B7"/>
    <w:rsid w:val="00CA39CD"/>
    <w:rsid w:val="00CA3B70"/>
    <w:rsid w:val="00CA3BA4"/>
    <w:rsid w:val="00CA3C3D"/>
    <w:rsid w:val="00CA42FB"/>
    <w:rsid w:val="00CA434B"/>
    <w:rsid w:val="00CA46AC"/>
    <w:rsid w:val="00CA4B23"/>
    <w:rsid w:val="00CA4FC2"/>
    <w:rsid w:val="00CA580E"/>
    <w:rsid w:val="00CA5BE8"/>
    <w:rsid w:val="00CA5E40"/>
    <w:rsid w:val="00CA608C"/>
    <w:rsid w:val="00CA6229"/>
    <w:rsid w:val="00CA69C5"/>
    <w:rsid w:val="00CA713C"/>
    <w:rsid w:val="00CA71CC"/>
    <w:rsid w:val="00CA7327"/>
    <w:rsid w:val="00CA74B0"/>
    <w:rsid w:val="00CA7813"/>
    <w:rsid w:val="00CA78BA"/>
    <w:rsid w:val="00CA7D73"/>
    <w:rsid w:val="00CB0482"/>
    <w:rsid w:val="00CB0A84"/>
    <w:rsid w:val="00CB0AB0"/>
    <w:rsid w:val="00CB1003"/>
    <w:rsid w:val="00CB11F8"/>
    <w:rsid w:val="00CB1B1C"/>
    <w:rsid w:val="00CB1C62"/>
    <w:rsid w:val="00CB1E38"/>
    <w:rsid w:val="00CB2062"/>
    <w:rsid w:val="00CB2360"/>
    <w:rsid w:val="00CB264E"/>
    <w:rsid w:val="00CB2C13"/>
    <w:rsid w:val="00CB2CDD"/>
    <w:rsid w:val="00CB2DB5"/>
    <w:rsid w:val="00CB35BE"/>
    <w:rsid w:val="00CB3676"/>
    <w:rsid w:val="00CB369E"/>
    <w:rsid w:val="00CB3A7E"/>
    <w:rsid w:val="00CB3B7B"/>
    <w:rsid w:val="00CB424B"/>
    <w:rsid w:val="00CB4590"/>
    <w:rsid w:val="00CB4C3F"/>
    <w:rsid w:val="00CB4E19"/>
    <w:rsid w:val="00CB4EF4"/>
    <w:rsid w:val="00CB4F2C"/>
    <w:rsid w:val="00CB500F"/>
    <w:rsid w:val="00CB5149"/>
    <w:rsid w:val="00CB5CF5"/>
    <w:rsid w:val="00CB5D68"/>
    <w:rsid w:val="00CB5DA8"/>
    <w:rsid w:val="00CB5E38"/>
    <w:rsid w:val="00CB5F82"/>
    <w:rsid w:val="00CB6293"/>
    <w:rsid w:val="00CB6648"/>
    <w:rsid w:val="00CB6663"/>
    <w:rsid w:val="00CB68C8"/>
    <w:rsid w:val="00CB691A"/>
    <w:rsid w:val="00CB6A38"/>
    <w:rsid w:val="00CB6A5B"/>
    <w:rsid w:val="00CB6BEF"/>
    <w:rsid w:val="00CB703F"/>
    <w:rsid w:val="00CB7357"/>
    <w:rsid w:val="00CB77E6"/>
    <w:rsid w:val="00CB78BA"/>
    <w:rsid w:val="00CB78C7"/>
    <w:rsid w:val="00CB7C00"/>
    <w:rsid w:val="00CB7D94"/>
    <w:rsid w:val="00CC005A"/>
    <w:rsid w:val="00CC00BF"/>
    <w:rsid w:val="00CC00F7"/>
    <w:rsid w:val="00CC0347"/>
    <w:rsid w:val="00CC05DA"/>
    <w:rsid w:val="00CC0960"/>
    <w:rsid w:val="00CC0A5B"/>
    <w:rsid w:val="00CC0AAD"/>
    <w:rsid w:val="00CC0F5C"/>
    <w:rsid w:val="00CC1323"/>
    <w:rsid w:val="00CC1521"/>
    <w:rsid w:val="00CC160B"/>
    <w:rsid w:val="00CC1862"/>
    <w:rsid w:val="00CC1B0D"/>
    <w:rsid w:val="00CC1B2A"/>
    <w:rsid w:val="00CC1BDD"/>
    <w:rsid w:val="00CC1E18"/>
    <w:rsid w:val="00CC2114"/>
    <w:rsid w:val="00CC21E1"/>
    <w:rsid w:val="00CC256F"/>
    <w:rsid w:val="00CC2BEE"/>
    <w:rsid w:val="00CC2F0E"/>
    <w:rsid w:val="00CC348D"/>
    <w:rsid w:val="00CC34C6"/>
    <w:rsid w:val="00CC3B76"/>
    <w:rsid w:val="00CC3BA4"/>
    <w:rsid w:val="00CC4020"/>
    <w:rsid w:val="00CC4444"/>
    <w:rsid w:val="00CC456B"/>
    <w:rsid w:val="00CC460A"/>
    <w:rsid w:val="00CC47E7"/>
    <w:rsid w:val="00CC4B35"/>
    <w:rsid w:val="00CC51E6"/>
    <w:rsid w:val="00CC5329"/>
    <w:rsid w:val="00CC5399"/>
    <w:rsid w:val="00CC5C33"/>
    <w:rsid w:val="00CC66AE"/>
    <w:rsid w:val="00CC6ACA"/>
    <w:rsid w:val="00CC6C8B"/>
    <w:rsid w:val="00CC6EEA"/>
    <w:rsid w:val="00CC72EC"/>
    <w:rsid w:val="00CC772C"/>
    <w:rsid w:val="00CC7D59"/>
    <w:rsid w:val="00CC7E84"/>
    <w:rsid w:val="00CC7FBE"/>
    <w:rsid w:val="00CD006C"/>
    <w:rsid w:val="00CD0208"/>
    <w:rsid w:val="00CD0586"/>
    <w:rsid w:val="00CD0873"/>
    <w:rsid w:val="00CD0CF7"/>
    <w:rsid w:val="00CD0D8F"/>
    <w:rsid w:val="00CD1375"/>
    <w:rsid w:val="00CD185F"/>
    <w:rsid w:val="00CD192E"/>
    <w:rsid w:val="00CD1AF1"/>
    <w:rsid w:val="00CD1D34"/>
    <w:rsid w:val="00CD2062"/>
    <w:rsid w:val="00CD2824"/>
    <w:rsid w:val="00CD2977"/>
    <w:rsid w:val="00CD2ABA"/>
    <w:rsid w:val="00CD2B3A"/>
    <w:rsid w:val="00CD2E08"/>
    <w:rsid w:val="00CD3032"/>
    <w:rsid w:val="00CD33F2"/>
    <w:rsid w:val="00CD3527"/>
    <w:rsid w:val="00CD38B3"/>
    <w:rsid w:val="00CD42FD"/>
    <w:rsid w:val="00CD44BB"/>
    <w:rsid w:val="00CD4932"/>
    <w:rsid w:val="00CD494D"/>
    <w:rsid w:val="00CD5077"/>
    <w:rsid w:val="00CD54B8"/>
    <w:rsid w:val="00CD54C8"/>
    <w:rsid w:val="00CD57AA"/>
    <w:rsid w:val="00CD599C"/>
    <w:rsid w:val="00CD5B45"/>
    <w:rsid w:val="00CD5F86"/>
    <w:rsid w:val="00CD6366"/>
    <w:rsid w:val="00CD6711"/>
    <w:rsid w:val="00CD679A"/>
    <w:rsid w:val="00CD6925"/>
    <w:rsid w:val="00CD6D46"/>
    <w:rsid w:val="00CD6D7A"/>
    <w:rsid w:val="00CD70B2"/>
    <w:rsid w:val="00CD720C"/>
    <w:rsid w:val="00CD72BE"/>
    <w:rsid w:val="00CD753D"/>
    <w:rsid w:val="00CD769F"/>
    <w:rsid w:val="00CD79BB"/>
    <w:rsid w:val="00CD7A24"/>
    <w:rsid w:val="00CD7B30"/>
    <w:rsid w:val="00CE01FF"/>
    <w:rsid w:val="00CE031A"/>
    <w:rsid w:val="00CE08F7"/>
    <w:rsid w:val="00CE0D21"/>
    <w:rsid w:val="00CE1361"/>
    <w:rsid w:val="00CE15B7"/>
    <w:rsid w:val="00CE1B5A"/>
    <w:rsid w:val="00CE1E21"/>
    <w:rsid w:val="00CE1FE7"/>
    <w:rsid w:val="00CE2218"/>
    <w:rsid w:val="00CE248C"/>
    <w:rsid w:val="00CE248E"/>
    <w:rsid w:val="00CE24F7"/>
    <w:rsid w:val="00CE2757"/>
    <w:rsid w:val="00CE29B5"/>
    <w:rsid w:val="00CE2C8A"/>
    <w:rsid w:val="00CE2CF0"/>
    <w:rsid w:val="00CE2ECF"/>
    <w:rsid w:val="00CE2FB1"/>
    <w:rsid w:val="00CE3277"/>
    <w:rsid w:val="00CE3428"/>
    <w:rsid w:val="00CE3C1D"/>
    <w:rsid w:val="00CE3C39"/>
    <w:rsid w:val="00CE3EE1"/>
    <w:rsid w:val="00CE4007"/>
    <w:rsid w:val="00CE44E2"/>
    <w:rsid w:val="00CE44E4"/>
    <w:rsid w:val="00CE4A76"/>
    <w:rsid w:val="00CE4D6E"/>
    <w:rsid w:val="00CE4DF2"/>
    <w:rsid w:val="00CE4F98"/>
    <w:rsid w:val="00CE4FAF"/>
    <w:rsid w:val="00CE5047"/>
    <w:rsid w:val="00CE582B"/>
    <w:rsid w:val="00CE5957"/>
    <w:rsid w:val="00CE5D3B"/>
    <w:rsid w:val="00CE5EB2"/>
    <w:rsid w:val="00CE6027"/>
    <w:rsid w:val="00CE60F1"/>
    <w:rsid w:val="00CE6279"/>
    <w:rsid w:val="00CE627F"/>
    <w:rsid w:val="00CE6E9B"/>
    <w:rsid w:val="00CE7377"/>
    <w:rsid w:val="00CE7830"/>
    <w:rsid w:val="00CE7841"/>
    <w:rsid w:val="00CE78C5"/>
    <w:rsid w:val="00CE7965"/>
    <w:rsid w:val="00CF0625"/>
    <w:rsid w:val="00CF082A"/>
    <w:rsid w:val="00CF09D3"/>
    <w:rsid w:val="00CF0B72"/>
    <w:rsid w:val="00CF0C51"/>
    <w:rsid w:val="00CF0EAF"/>
    <w:rsid w:val="00CF1266"/>
    <w:rsid w:val="00CF1867"/>
    <w:rsid w:val="00CF1914"/>
    <w:rsid w:val="00CF1A6B"/>
    <w:rsid w:val="00CF1B0B"/>
    <w:rsid w:val="00CF1F40"/>
    <w:rsid w:val="00CF22C0"/>
    <w:rsid w:val="00CF22F4"/>
    <w:rsid w:val="00CF2438"/>
    <w:rsid w:val="00CF24F5"/>
    <w:rsid w:val="00CF252C"/>
    <w:rsid w:val="00CF278B"/>
    <w:rsid w:val="00CF2BDB"/>
    <w:rsid w:val="00CF2C77"/>
    <w:rsid w:val="00CF3630"/>
    <w:rsid w:val="00CF37BF"/>
    <w:rsid w:val="00CF3850"/>
    <w:rsid w:val="00CF3A86"/>
    <w:rsid w:val="00CF3B74"/>
    <w:rsid w:val="00CF3C9B"/>
    <w:rsid w:val="00CF3E03"/>
    <w:rsid w:val="00CF3E07"/>
    <w:rsid w:val="00CF40C7"/>
    <w:rsid w:val="00CF462E"/>
    <w:rsid w:val="00CF4D1D"/>
    <w:rsid w:val="00CF4E96"/>
    <w:rsid w:val="00CF4FFC"/>
    <w:rsid w:val="00CF50A6"/>
    <w:rsid w:val="00CF5682"/>
    <w:rsid w:val="00CF57B1"/>
    <w:rsid w:val="00CF5841"/>
    <w:rsid w:val="00CF588F"/>
    <w:rsid w:val="00CF5B0E"/>
    <w:rsid w:val="00CF5B4A"/>
    <w:rsid w:val="00CF5FF8"/>
    <w:rsid w:val="00CF6384"/>
    <w:rsid w:val="00CF66DC"/>
    <w:rsid w:val="00CF6791"/>
    <w:rsid w:val="00CF7375"/>
    <w:rsid w:val="00CF7657"/>
    <w:rsid w:val="00CF7664"/>
    <w:rsid w:val="00CF7DF7"/>
    <w:rsid w:val="00D00140"/>
    <w:rsid w:val="00D00D30"/>
    <w:rsid w:val="00D00E7B"/>
    <w:rsid w:val="00D01031"/>
    <w:rsid w:val="00D011EC"/>
    <w:rsid w:val="00D0127E"/>
    <w:rsid w:val="00D01825"/>
    <w:rsid w:val="00D01B4A"/>
    <w:rsid w:val="00D02003"/>
    <w:rsid w:val="00D02174"/>
    <w:rsid w:val="00D02301"/>
    <w:rsid w:val="00D02455"/>
    <w:rsid w:val="00D025D7"/>
    <w:rsid w:val="00D02984"/>
    <w:rsid w:val="00D02E12"/>
    <w:rsid w:val="00D0302E"/>
    <w:rsid w:val="00D03459"/>
    <w:rsid w:val="00D036A8"/>
    <w:rsid w:val="00D03832"/>
    <w:rsid w:val="00D03951"/>
    <w:rsid w:val="00D03D08"/>
    <w:rsid w:val="00D03E04"/>
    <w:rsid w:val="00D03E14"/>
    <w:rsid w:val="00D04115"/>
    <w:rsid w:val="00D04914"/>
    <w:rsid w:val="00D04D0F"/>
    <w:rsid w:val="00D04D6B"/>
    <w:rsid w:val="00D052CF"/>
    <w:rsid w:val="00D054BE"/>
    <w:rsid w:val="00D058E8"/>
    <w:rsid w:val="00D05B92"/>
    <w:rsid w:val="00D05C25"/>
    <w:rsid w:val="00D06138"/>
    <w:rsid w:val="00D061AF"/>
    <w:rsid w:val="00D06413"/>
    <w:rsid w:val="00D06425"/>
    <w:rsid w:val="00D066CB"/>
    <w:rsid w:val="00D06975"/>
    <w:rsid w:val="00D06B91"/>
    <w:rsid w:val="00D06C47"/>
    <w:rsid w:val="00D072B8"/>
    <w:rsid w:val="00D0774D"/>
    <w:rsid w:val="00D07C44"/>
    <w:rsid w:val="00D07CEE"/>
    <w:rsid w:val="00D07D76"/>
    <w:rsid w:val="00D07E82"/>
    <w:rsid w:val="00D07F16"/>
    <w:rsid w:val="00D101EB"/>
    <w:rsid w:val="00D10264"/>
    <w:rsid w:val="00D10449"/>
    <w:rsid w:val="00D1081A"/>
    <w:rsid w:val="00D10DB1"/>
    <w:rsid w:val="00D11192"/>
    <w:rsid w:val="00D111B9"/>
    <w:rsid w:val="00D11445"/>
    <w:rsid w:val="00D116C3"/>
    <w:rsid w:val="00D1207D"/>
    <w:rsid w:val="00D123F6"/>
    <w:rsid w:val="00D12808"/>
    <w:rsid w:val="00D12D28"/>
    <w:rsid w:val="00D12D3D"/>
    <w:rsid w:val="00D1391A"/>
    <w:rsid w:val="00D13998"/>
    <w:rsid w:val="00D13CD8"/>
    <w:rsid w:val="00D13EA8"/>
    <w:rsid w:val="00D143B5"/>
    <w:rsid w:val="00D149B6"/>
    <w:rsid w:val="00D14A97"/>
    <w:rsid w:val="00D156DE"/>
    <w:rsid w:val="00D1586A"/>
    <w:rsid w:val="00D15B15"/>
    <w:rsid w:val="00D15B63"/>
    <w:rsid w:val="00D15BB8"/>
    <w:rsid w:val="00D15C5F"/>
    <w:rsid w:val="00D1609C"/>
    <w:rsid w:val="00D16289"/>
    <w:rsid w:val="00D16779"/>
    <w:rsid w:val="00D168FD"/>
    <w:rsid w:val="00D16B2C"/>
    <w:rsid w:val="00D16CC6"/>
    <w:rsid w:val="00D17003"/>
    <w:rsid w:val="00D17394"/>
    <w:rsid w:val="00D173DD"/>
    <w:rsid w:val="00D17428"/>
    <w:rsid w:val="00D176A0"/>
    <w:rsid w:val="00D17705"/>
    <w:rsid w:val="00D177EA"/>
    <w:rsid w:val="00D17F9F"/>
    <w:rsid w:val="00D2024E"/>
    <w:rsid w:val="00D20613"/>
    <w:rsid w:val="00D20615"/>
    <w:rsid w:val="00D207DC"/>
    <w:rsid w:val="00D20B54"/>
    <w:rsid w:val="00D21009"/>
    <w:rsid w:val="00D21195"/>
    <w:rsid w:val="00D21C0D"/>
    <w:rsid w:val="00D21C25"/>
    <w:rsid w:val="00D22026"/>
    <w:rsid w:val="00D22073"/>
    <w:rsid w:val="00D220B2"/>
    <w:rsid w:val="00D22133"/>
    <w:rsid w:val="00D2249C"/>
    <w:rsid w:val="00D22AB7"/>
    <w:rsid w:val="00D22E28"/>
    <w:rsid w:val="00D2345F"/>
    <w:rsid w:val="00D237E3"/>
    <w:rsid w:val="00D23CBD"/>
    <w:rsid w:val="00D2402B"/>
    <w:rsid w:val="00D244EE"/>
    <w:rsid w:val="00D245B1"/>
    <w:rsid w:val="00D24A01"/>
    <w:rsid w:val="00D24AA4"/>
    <w:rsid w:val="00D24B83"/>
    <w:rsid w:val="00D250D1"/>
    <w:rsid w:val="00D251CC"/>
    <w:rsid w:val="00D25335"/>
    <w:rsid w:val="00D2542A"/>
    <w:rsid w:val="00D25A73"/>
    <w:rsid w:val="00D25DC2"/>
    <w:rsid w:val="00D25DE6"/>
    <w:rsid w:val="00D25DFC"/>
    <w:rsid w:val="00D25E6D"/>
    <w:rsid w:val="00D25F53"/>
    <w:rsid w:val="00D25F7B"/>
    <w:rsid w:val="00D261F4"/>
    <w:rsid w:val="00D262B8"/>
    <w:rsid w:val="00D266A2"/>
    <w:rsid w:val="00D26A3F"/>
    <w:rsid w:val="00D26D33"/>
    <w:rsid w:val="00D26D70"/>
    <w:rsid w:val="00D26E01"/>
    <w:rsid w:val="00D27244"/>
    <w:rsid w:val="00D27273"/>
    <w:rsid w:val="00D3008A"/>
    <w:rsid w:val="00D300AE"/>
    <w:rsid w:val="00D3032C"/>
    <w:rsid w:val="00D30399"/>
    <w:rsid w:val="00D30525"/>
    <w:rsid w:val="00D30735"/>
    <w:rsid w:val="00D31341"/>
    <w:rsid w:val="00D317BA"/>
    <w:rsid w:val="00D31918"/>
    <w:rsid w:val="00D319D0"/>
    <w:rsid w:val="00D31E1F"/>
    <w:rsid w:val="00D31F17"/>
    <w:rsid w:val="00D32380"/>
    <w:rsid w:val="00D32448"/>
    <w:rsid w:val="00D32719"/>
    <w:rsid w:val="00D327F9"/>
    <w:rsid w:val="00D32882"/>
    <w:rsid w:val="00D32DBF"/>
    <w:rsid w:val="00D33296"/>
    <w:rsid w:val="00D33339"/>
    <w:rsid w:val="00D33468"/>
    <w:rsid w:val="00D3364F"/>
    <w:rsid w:val="00D33707"/>
    <w:rsid w:val="00D337D1"/>
    <w:rsid w:val="00D340FD"/>
    <w:rsid w:val="00D3458B"/>
    <w:rsid w:val="00D346B7"/>
    <w:rsid w:val="00D347C7"/>
    <w:rsid w:val="00D349CC"/>
    <w:rsid w:val="00D34ACE"/>
    <w:rsid w:val="00D34E5A"/>
    <w:rsid w:val="00D353A5"/>
    <w:rsid w:val="00D359DF"/>
    <w:rsid w:val="00D35AC1"/>
    <w:rsid w:val="00D35CE1"/>
    <w:rsid w:val="00D35E69"/>
    <w:rsid w:val="00D36461"/>
    <w:rsid w:val="00D36508"/>
    <w:rsid w:val="00D36577"/>
    <w:rsid w:val="00D36CDA"/>
    <w:rsid w:val="00D37228"/>
    <w:rsid w:val="00D37343"/>
    <w:rsid w:val="00D373B1"/>
    <w:rsid w:val="00D37764"/>
    <w:rsid w:val="00D377FD"/>
    <w:rsid w:val="00D37C55"/>
    <w:rsid w:val="00D37FED"/>
    <w:rsid w:val="00D40070"/>
    <w:rsid w:val="00D400A9"/>
    <w:rsid w:val="00D401AC"/>
    <w:rsid w:val="00D4028E"/>
    <w:rsid w:val="00D40689"/>
    <w:rsid w:val="00D4070A"/>
    <w:rsid w:val="00D41056"/>
    <w:rsid w:val="00D41317"/>
    <w:rsid w:val="00D41632"/>
    <w:rsid w:val="00D41AD0"/>
    <w:rsid w:val="00D42456"/>
    <w:rsid w:val="00D424F5"/>
    <w:rsid w:val="00D4299B"/>
    <w:rsid w:val="00D43230"/>
    <w:rsid w:val="00D43348"/>
    <w:rsid w:val="00D433E1"/>
    <w:rsid w:val="00D4360B"/>
    <w:rsid w:val="00D43684"/>
    <w:rsid w:val="00D4376D"/>
    <w:rsid w:val="00D437D2"/>
    <w:rsid w:val="00D43B16"/>
    <w:rsid w:val="00D43C34"/>
    <w:rsid w:val="00D43E7F"/>
    <w:rsid w:val="00D43E92"/>
    <w:rsid w:val="00D44989"/>
    <w:rsid w:val="00D44A10"/>
    <w:rsid w:val="00D44DA3"/>
    <w:rsid w:val="00D44EF1"/>
    <w:rsid w:val="00D457F4"/>
    <w:rsid w:val="00D45BE8"/>
    <w:rsid w:val="00D45D83"/>
    <w:rsid w:val="00D46160"/>
    <w:rsid w:val="00D46565"/>
    <w:rsid w:val="00D46A71"/>
    <w:rsid w:val="00D46C0F"/>
    <w:rsid w:val="00D46E65"/>
    <w:rsid w:val="00D47279"/>
    <w:rsid w:val="00D47882"/>
    <w:rsid w:val="00D502A4"/>
    <w:rsid w:val="00D504D4"/>
    <w:rsid w:val="00D50921"/>
    <w:rsid w:val="00D50A54"/>
    <w:rsid w:val="00D5169C"/>
    <w:rsid w:val="00D51750"/>
    <w:rsid w:val="00D51AA7"/>
    <w:rsid w:val="00D51B33"/>
    <w:rsid w:val="00D51B54"/>
    <w:rsid w:val="00D51F7C"/>
    <w:rsid w:val="00D520CD"/>
    <w:rsid w:val="00D52308"/>
    <w:rsid w:val="00D527EB"/>
    <w:rsid w:val="00D52AB4"/>
    <w:rsid w:val="00D52C6A"/>
    <w:rsid w:val="00D52F9C"/>
    <w:rsid w:val="00D52FCD"/>
    <w:rsid w:val="00D530E8"/>
    <w:rsid w:val="00D530F8"/>
    <w:rsid w:val="00D533C9"/>
    <w:rsid w:val="00D534EB"/>
    <w:rsid w:val="00D53DCA"/>
    <w:rsid w:val="00D545F6"/>
    <w:rsid w:val="00D5487D"/>
    <w:rsid w:val="00D54EA5"/>
    <w:rsid w:val="00D5528E"/>
    <w:rsid w:val="00D55346"/>
    <w:rsid w:val="00D55474"/>
    <w:rsid w:val="00D559AF"/>
    <w:rsid w:val="00D55B75"/>
    <w:rsid w:val="00D55C49"/>
    <w:rsid w:val="00D55FBB"/>
    <w:rsid w:val="00D567A6"/>
    <w:rsid w:val="00D5696D"/>
    <w:rsid w:val="00D5698B"/>
    <w:rsid w:val="00D56AE7"/>
    <w:rsid w:val="00D56C5D"/>
    <w:rsid w:val="00D5723F"/>
    <w:rsid w:val="00D574A4"/>
    <w:rsid w:val="00D5752C"/>
    <w:rsid w:val="00D5760F"/>
    <w:rsid w:val="00D578A8"/>
    <w:rsid w:val="00D579A6"/>
    <w:rsid w:val="00D57A4C"/>
    <w:rsid w:val="00D57CBE"/>
    <w:rsid w:val="00D57D85"/>
    <w:rsid w:val="00D57F1D"/>
    <w:rsid w:val="00D60150"/>
    <w:rsid w:val="00D604A9"/>
    <w:rsid w:val="00D608F9"/>
    <w:rsid w:val="00D60A38"/>
    <w:rsid w:val="00D60BF5"/>
    <w:rsid w:val="00D610C3"/>
    <w:rsid w:val="00D6113D"/>
    <w:rsid w:val="00D611A7"/>
    <w:rsid w:val="00D6120A"/>
    <w:rsid w:val="00D6140F"/>
    <w:rsid w:val="00D61471"/>
    <w:rsid w:val="00D61793"/>
    <w:rsid w:val="00D61966"/>
    <w:rsid w:val="00D61991"/>
    <w:rsid w:val="00D620E6"/>
    <w:rsid w:val="00D62DC2"/>
    <w:rsid w:val="00D62EF6"/>
    <w:rsid w:val="00D6347A"/>
    <w:rsid w:val="00D63A8E"/>
    <w:rsid w:val="00D63AAE"/>
    <w:rsid w:val="00D63BB0"/>
    <w:rsid w:val="00D64139"/>
    <w:rsid w:val="00D6421F"/>
    <w:rsid w:val="00D64749"/>
    <w:rsid w:val="00D64ACE"/>
    <w:rsid w:val="00D64EC1"/>
    <w:rsid w:val="00D65149"/>
    <w:rsid w:val="00D655D5"/>
    <w:rsid w:val="00D658E5"/>
    <w:rsid w:val="00D65F2B"/>
    <w:rsid w:val="00D66440"/>
    <w:rsid w:val="00D66566"/>
    <w:rsid w:val="00D6675C"/>
    <w:rsid w:val="00D668C8"/>
    <w:rsid w:val="00D6697F"/>
    <w:rsid w:val="00D66B12"/>
    <w:rsid w:val="00D66F24"/>
    <w:rsid w:val="00D67660"/>
    <w:rsid w:val="00D67B2C"/>
    <w:rsid w:val="00D7056A"/>
    <w:rsid w:val="00D70E4C"/>
    <w:rsid w:val="00D71037"/>
    <w:rsid w:val="00D71179"/>
    <w:rsid w:val="00D7186D"/>
    <w:rsid w:val="00D7192E"/>
    <w:rsid w:val="00D71C28"/>
    <w:rsid w:val="00D71C51"/>
    <w:rsid w:val="00D71F48"/>
    <w:rsid w:val="00D7222B"/>
    <w:rsid w:val="00D7239A"/>
    <w:rsid w:val="00D7271D"/>
    <w:rsid w:val="00D72982"/>
    <w:rsid w:val="00D72B51"/>
    <w:rsid w:val="00D72C3D"/>
    <w:rsid w:val="00D72C9E"/>
    <w:rsid w:val="00D7315C"/>
    <w:rsid w:val="00D73ACC"/>
    <w:rsid w:val="00D73CC7"/>
    <w:rsid w:val="00D73E82"/>
    <w:rsid w:val="00D73EB3"/>
    <w:rsid w:val="00D73F12"/>
    <w:rsid w:val="00D740BA"/>
    <w:rsid w:val="00D74254"/>
    <w:rsid w:val="00D74409"/>
    <w:rsid w:val="00D74436"/>
    <w:rsid w:val="00D74D4A"/>
    <w:rsid w:val="00D74FAF"/>
    <w:rsid w:val="00D751C9"/>
    <w:rsid w:val="00D754B6"/>
    <w:rsid w:val="00D756F4"/>
    <w:rsid w:val="00D75996"/>
    <w:rsid w:val="00D759D4"/>
    <w:rsid w:val="00D75B08"/>
    <w:rsid w:val="00D7620B"/>
    <w:rsid w:val="00D76390"/>
    <w:rsid w:val="00D76411"/>
    <w:rsid w:val="00D7687A"/>
    <w:rsid w:val="00D76A8C"/>
    <w:rsid w:val="00D76DCA"/>
    <w:rsid w:val="00D76E97"/>
    <w:rsid w:val="00D7703A"/>
    <w:rsid w:val="00D77321"/>
    <w:rsid w:val="00D77441"/>
    <w:rsid w:val="00D77872"/>
    <w:rsid w:val="00D779C3"/>
    <w:rsid w:val="00D77E1C"/>
    <w:rsid w:val="00D77F75"/>
    <w:rsid w:val="00D80585"/>
    <w:rsid w:val="00D80848"/>
    <w:rsid w:val="00D80A79"/>
    <w:rsid w:val="00D80A90"/>
    <w:rsid w:val="00D80E09"/>
    <w:rsid w:val="00D81723"/>
    <w:rsid w:val="00D81977"/>
    <w:rsid w:val="00D819CA"/>
    <w:rsid w:val="00D81A55"/>
    <w:rsid w:val="00D81C2B"/>
    <w:rsid w:val="00D81E49"/>
    <w:rsid w:val="00D8212B"/>
    <w:rsid w:val="00D82354"/>
    <w:rsid w:val="00D82510"/>
    <w:rsid w:val="00D82DB3"/>
    <w:rsid w:val="00D82E1B"/>
    <w:rsid w:val="00D82FF2"/>
    <w:rsid w:val="00D8304C"/>
    <w:rsid w:val="00D8386B"/>
    <w:rsid w:val="00D83930"/>
    <w:rsid w:val="00D83B9A"/>
    <w:rsid w:val="00D83B9C"/>
    <w:rsid w:val="00D83DE5"/>
    <w:rsid w:val="00D840BD"/>
    <w:rsid w:val="00D84E78"/>
    <w:rsid w:val="00D84F4A"/>
    <w:rsid w:val="00D852E0"/>
    <w:rsid w:val="00D85454"/>
    <w:rsid w:val="00D8549B"/>
    <w:rsid w:val="00D859E4"/>
    <w:rsid w:val="00D859FC"/>
    <w:rsid w:val="00D86562"/>
    <w:rsid w:val="00D866D8"/>
    <w:rsid w:val="00D86E7B"/>
    <w:rsid w:val="00D87102"/>
    <w:rsid w:val="00D87240"/>
    <w:rsid w:val="00D87456"/>
    <w:rsid w:val="00D9009C"/>
    <w:rsid w:val="00D901D7"/>
    <w:rsid w:val="00D9066D"/>
    <w:rsid w:val="00D909B3"/>
    <w:rsid w:val="00D909C8"/>
    <w:rsid w:val="00D91014"/>
    <w:rsid w:val="00D9108D"/>
    <w:rsid w:val="00D912AA"/>
    <w:rsid w:val="00D91755"/>
    <w:rsid w:val="00D91CA5"/>
    <w:rsid w:val="00D92011"/>
    <w:rsid w:val="00D920FF"/>
    <w:rsid w:val="00D92132"/>
    <w:rsid w:val="00D92511"/>
    <w:rsid w:val="00D92BDD"/>
    <w:rsid w:val="00D93522"/>
    <w:rsid w:val="00D9359A"/>
    <w:rsid w:val="00D94382"/>
    <w:rsid w:val="00D948A4"/>
    <w:rsid w:val="00D94972"/>
    <w:rsid w:val="00D94DA4"/>
    <w:rsid w:val="00D94F2F"/>
    <w:rsid w:val="00D953DE"/>
    <w:rsid w:val="00D954DF"/>
    <w:rsid w:val="00D958E0"/>
    <w:rsid w:val="00D95FFC"/>
    <w:rsid w:val="00D96437"/>
    <w:rsid w:val="00D965C0"/>
    <w:rsid w:val="00D966DE"/>
    <w:rsid w:val="00D967ED"/>
    <w:rsid w:val="00D96AE5"/>
    <w:rsid w:val="00D96B64"/>
    <w:rsid w:val="00D96E35"/>
    <w:rsid w:val="00D970F0"/>
    <w:rsid w:val="00D97242"/>
    <w:rsid w:val="00D9769B"/>
    <w:rsid w:val="00D97C32"/>
    <w:rsid w:val="00D97FD7"/>
    <w:rsid w:val="00DA0398"/>
    <w:rsid w:val="00DA03A2"/>
    <w:rsid w:val="00DA08DC"/>
    <w:rsid w:val="00DA0A3B"/>
    <w:rsid w:val="00DA0ED6"/>
    <w:rsid w:val="00DA0FEB"/>
    <w:rsid w:val="00DA1278"/>
    <w:rsid w:val="00DA14BD"/>
    <w:rsid w:val="00DA1806"/>
    <w:rsid w:val="00DA180E"/>
    <w:rsid w:val="00DA189D"/>
    <w:rsid w:val="00DA1B82"/>
    <w:rsid w:val="00DA1C1F"/>
    <w:rsid w:val="00DA1E61"/>
    <w:rsid w:val="00DA22F6"/>
    <w:rsid w:val="00DA2614"/>
    <w:rsid w:val="00DA28AC"/>
    <w:rsid w:val="00DA2EC4"/>
    <w:rsid w:val="00DA2FE8"/>
    <w:rsid w:val="00DA3106"/>
    <w:rsid w:val="00DA427D"/>
    <w:rsid w:val="00DA47B2"/>
    <w:rsid w:val="00DA480B"/>
    <w:rsid w:val="00DA4B13"/>
    <w:rsid w:val="00DA4C72"/>
    <w:rsid w:val="00DA4D12"/>
    <w:rsid w:val="00DA4E9E"/>
    <w:rsid w:val="00DA4F25"/>
    <w:rsid w:val="00DA54BF"/>
    <w:rsid w:val="00DA5771"/>
    <w:rsid w:val="00DA57AD"/>
    <w:rsid w:val="00DA5B7E"/>
    <w:rsid w:val="00DA5B9E"/>
    <w:rsid w:val="00DA5BC3"/>
    <w:rsid w:val="00DA62C8"/>
    <w:rsid w:val="00DA6314"/>
    <w:rsid w:val="00DA641A"/>
    <w:rsid w:val="00DA65D7"/>
    <w:rsid w:val="00DA679D"/>
    <w:rsid w:val="00DA6AE2"/>
    <w:rsid w:val="00DA72BC"/>
    <w:rsid w:val="00DA7382"/>
    <w:rsid w:val="00DA73B3"/>
    <w:rsid w:val="00DA74C2"/>
    <w:rsid w:val="00DA7A92"/>
    <w:rsid w:val="00DA7B6C"/>
    <w:rsid w:val="00DA7BDC"/>
    <w:rsid w:val="00DA7F84"/>
    <w:rsid w:val="00DB015E"/>
    <w:rsid w:val="00DB05D1"/>
    <w:rsid w:val="00DB05D3"/>
    <w:rsid w:val="00DB08F6"/>
    <w:rsid w:val="00DB11B2"/>
    <w:rsid w:val="00DB16A0"/>
    <w:rsid w:val="00DB1A32"/>
    <w:rsid w:val="00DB1A89"/>
    <w:rsid w:val="00DB1CDE"/>
    <w:rsid w:val="00DB1F71"/>
    <w:rsid w:val="00DB2276"/>
    <w:rsid w:val="00DB2662"/>
    <w:rsid w:val="00DB2A1B"/>
    <w:rsid w:val="00DB2AAC"/>
    <w:rsid w:val="00DB2B86"/>
    <w:rsid w:val="00DB2BB6"/>
    <w:rsid w:val="00DB2D49"/>
    <w:rsid w:val="00DB3083"/>
    <w:rsid w:val="00DB30A6"/>
    <w:rsid w:val="00DB30F7"/>
    <w:rsid w:val="00DB3197"/>
    <w:rsid w:val="00DB32D4"/>
    <w:rsid w:val="00DB346C"/>
    <w:rsid w:val="00DB34C9"/>
    <w:rsid w:val="00DB366E"/>
    <w:rsid w:val="00DB37A5"/>
    <w:rsid w:val="00DB3898"/>
    <w:rsid w:val="00DB3970"/>
    <w:rsid w:val="00DB3B77"/>
    <w:rsid w:val="00DB3C66"/>
    <w:rsid w:val="00DB40DB"/>
    <w:rsid w:val="00DB40F3"/>
    <w:rsid w:val="00DB413B"/>
    <w:rsid w:val="00DB418D"/>
    <w:rsid w:val="00DB41E4"/>
    <w:rsid w:val="00DB421E"/>
    <w:rsid w:val="00DB473A"/>
    <w:rsid w:val="00DB49DB"/>
    <w:rsid w:val="00DB4A0C"/>
    <w:rsid w:val="00DB520D"/>
    <w:rsid w:val="00DB53C4"/>
    <w:rsid w:val="00DB5693"/>
    <w:rsid w:val="00DB5815"/>
    <w:rsid w:val="00DB5992"/>
    <w:rsid w:val="00DB59E0"/>
    <w:rsid w:val="00DB5B56"/>
    <w:rsid w:val="00DB5DF3"/>
    <w:rsid w:val="00DB641E"/>
    <w:rsid w:val="00DB6690"/>
    <w:rsid w:val="00DB66EB"/>
    <w:rsid w:val="00DB6A4D"/>
    <w:rsid w:val="00DB6BF2"/>
    <w:rsid w:val="00DB6DEF"/>
    <w:rsid w:val="00DB75F6"/>
    <w:rsid w:val="00DB7C0A"/>
    <w:rsid w:val="00DB7D70"/>
    <w:rsid w:val="00DB7E50"/>
    <w:rsid w:val="00DB7E9D"/>
    <w:rsid w:val="00DB7EAE"/>
    <w:rsid w:val="00DC0848"/>
    <w:rsid w:val="00DC08B9"/>
    <w:rsid w:val="00DC0A85"/>
    <w:rsid w:val="00DC130E"/>
    <w:rsid w:val="00DC1B79"/>
    <w:rsid w:val="00DC1DB0"/>
    <w:rsid w:val="00DC2121"/>
    <w:rsid w:val="00DC216D"/>
    <w:rsid w:val="00DC222B"/>
    <w:rsid w:val="00DC2320"/>
    <w:rsid w:val="00DC2381"/>
    <w:rsid w:val="00DC26F6"/>
    <w:rsid w:val="00DC28BB"/>
    <w:rsid w:val="00DC2988"/>
    <w:rsid w:val="00DC2AA2"/>
    <w:rsid w:val="00DC3277"/>
    <w:rsid w:val="00DC3295"/>
    <w:rsid w:val="00DC359B"/>
    <w:rsid w:val="00DC3CBB"/>
    <w:rsid w:val="00DC4309"/>
    <w:rsid w:val="00DC4657"/>
    <w:rsid w:val="00DC48FF"/>
    <w:rsid w:val="00DC4914"/>
    <w:rsid w:val="00DC4963"/>
    <w:rsid w:val="00DC4CF2"/>
    <w:rsid w:val="00DC4DAC"/>
    <w:rsid w:val="00DC4E5A"/>
    <w:rsid w:val="00DC5007"/>
    <w:rsid w:val="00DC50B8"/>
    <w:rsid w:val="00DC520A"/>
    <w:rsid w:val="00DC52AD"/>
    <w:rsid w:val="00DC5AF8"/>
    <w:rsid w:val="00DC6339"/>
    <w:rsid w:val="00DC633F"/>
    <w:rsid w:val="00DC67AE"/>
    <w:rsid w:val="00DC68A0"/>
    <w:rsid w:val="00DC68B2"/>
    <w:rsid w:val="00DC6A7F"/>
    <w:rsid w:val="00DC6BDF"/>
    <w:rsid w:val="00DC6DB3"/>
    <w:rsid w:val="00DC6DF9"/>
    <w:rsid w:val="00DC6EED"/>
    <w:rsid w:val="00DC7068"/>
    <w:rsid w:val="00DC7090"/>
    <w:rsid w:val="00DC7184"/>
    <w:rsid w:val="00DC72A5"/>
    <w:rsid w:val="00DC73F5"/>
    <w:rsid w:val="00DC76B1"/>
    <w:rsid w:val="00DC7ADD"/>
    <w:rsid w:val="00DC7BBD"/>
    <w:rsid w:val="00DC7CE3"/>
    <w:rsid w:val="00DC7E0F"/>
    <w:rsid w:val="00DD0205"/>
    <w:rsid w:val="00DD0364"/>
    <w:rsid w:val="00DD081E"/>
    <w:rsid w:val="00DD0962"/>
    <w:rsid w:val="00DD0A42"/>
    <w:rsid w:val="00DD0B34"/>
    <w:rsid w:val="00DD1739"/>
    <w:rsid w:val="00DD194B"/>
    <w:rsid w:val="00DD1A6B"/>
    <w:rsid w:val="00DD1D41"/>
    <w:rsid w:val="00DD1F6F"/>
    <w:rsid w:val="00DD2042"/>
    <w:rsid w:val="00DD2082"/>
    <w:rsid w:val="00DD23C9"/>
    <w:rsid w:val="00DD2708"/>
    <w:rsid w:val="00DD271A"/>
    <w:rsid w:val="00DD281E"/>
    <w:rsid w:val="00DD2885"/>
    <w:rsid w:val="00DD28EB"/>
    <w:rsid w:val="00DD2A3F"/>
    <w:rsid w:val="00DD2EC2"/>
    <w:rsid w:val="00DD30BF"/>
    <w:rsid w:val="00DD30DD"/>
    <w:rsid w:val="00DD316B"/>
    <w:rsid w:val="00DD3496"/>
    <w:rsid w:val="00DD3498"/>
    <w:rsid w:val="00DD46EC"/>
    <w:rsid w:val="00DD47E2"/>
    <w:rsid w:val="00DD489F"/>
    <w:rsid w:val="00DD48BF"/>
    <w:rsid w:val="00DD4969"/>
    <w:rsid w:val="00DD4983"/>
    <w:rsid w:val="00DD49BA"/>
    <w:rsid w:val="00DD49E3"/>
    <w:rsid w:val="00DD4A17"/>
    <w:rsid w:val="00DD4C01"/>
    <w:rsid w:val="00DD4EEF"/>
    <w:rsid w:val="00DD5568"/>
    <w:rsid w:val="00DD59E2"/>
    <w:rsid w:val="00DD5D5F"/>
    <w:rsid w:val="00DD5F2A"/>
    <w:rsid w:val="00DD6211"/>
    <w:rsid w:val="00DD6338"/>
    <w:rsid w:val="00DD63B2"/>
    <w:rsid w:val="00DD643B"/>
    <w:rsid w:val="00DD6510"/>
    <w:rsid w:val="00DD6965"/>
    <w:rsid w:val="00DD6A50"/>
    <w:rsid w:val="00DD6C67"/>
    <w:rsid w:val="00DD7093"/>
    <w:rsid w:val="00DD72D9"/>
    <w:rsid w:val="00DD7478"/>
    <w:rsid w:val="00DD74FA"/>
    <w:rsid w:val="00DD7685"/>
    <w:rsid w:val="00DD7731"/>
    <w:rsid w:val="00DD7757"/>
    <w:rsid w:val="00DD7763"/>
    <w:rsid w:val="00DD78C6"/>
    <w:rsid w:val="00DD7A17"/>
    <w:rsid w:val="00DD7CF3"/>
    <w:rsid w:val="00DD7D6A"/>
    <w:rsid w:val="00DE0003"/>
    <w:rsid w:val="00DE01B7"/>
    <w:rsid w:val="00DE0871"/>
    <w:rsid w:val="00DE0D96"/>
    <w:rsid w:val="00DE0DB8"/>
    <w:rsid w:val="00DE0DED"/>
    <w:rsid w:val="00DE11A9"/>
    <w:rsid w:val="00DE15DE"/>
    <w:rsid w:val="00DE17AF"/>
    <w:rsid w:val="00DE18A3"/>
    <w:rsid w:val="00DE18A8"/>
    <w:rsid w:val="00DE1D10"/>
    <w:rsid w:val="00DE1DC2"/>
    <w:rsid w:val="00DE2232"/>
    <w:rsid w:val="00DE255F"/>
    <w:rsid w:val="00DE2731"/>
    <w:rsid w:val="00DE27D9"/>
    <w:rsid w:val="00DE299E"/>
    <w:rsid w:val="00DE2ABB"/>
    <w:rsid w:val="00DE3011"/>
    <w:rsid w:val="00DE35AF"/>
    <w:rsid w:val="00DE35D3"/>
    <w:rsid w:val="00DE368C"/>
    <w:rsid w:val="00DE36B0"/>
    <w:rsid w:val="00DE385C"/>
    <w:rsid w:val="00DE3D61"/>
    <w:rsid w:val="00DE3D70"/>
    <w:rsid w:val="00DE4065"/>
    <w:rsid w:val="00DE40C8"/>
    <w:rsid w:val="00DE4144"/>
    <w:rsid w:val="00DE416D"/>
    <w:rsid w:val="00DE4200"/>
    <w:rsid w:val="00DE42FA"/>
    <w:rsid w:val="00DE45DD"/>
    <w:rsid w:val="00DE461E"/>
    <w:rsid w:val="00DE492D"/>
    <w:rsid w:val="00DE4B2F"/>
    <w:rsid w:val="00DE4B3F"/>
    <w:rsid w:val="00DE51C9"/>
    <w:rsid w:val="00DE546F"/>
    <w:rsid w:val="00DE56E0"/>
    <w:rsid w:val="00DE5765"/>
    <w:rsid w:val="00DE59C0"/>
    <w:rsid w:val="00DE5D19"/>
    <w:rsid w:val="00DE60C3"/>
    <w:rsid w:val="00DE60DD"/>
    <w:rsid w:val="00DE62AA"/>
    <w:rsid w:val="00DE630A"/>
    <w:rsid w:val="00DE6854"/>
    <w:rsid w:val="00DE6988"/>
    <w:rsid w:val="00DE69AA"/>
    <w:rsid w:val="00DE6A2A"/>
    <w:rsid w:val="00DE6A5C"/>
    <w:rsid w:val="00DE6A7B"/>
    <w:rsid w:val="00DE6DD9"/>
    <w:rsid w:val="00DE6EAE"/>
    <w:rsid w:val="00DE6F4A"/>
    <w:rsid w:val="00DE74AD"/>
    <w:rsid w:val="00DE7517"/>
    <w:rsid w:val="00DE7894"/>
    <w:rsid w:val="00DE79C6"/>
    <w:rsid w:val="00DE7BCE"/>
    <w:rsid w:val="00DE7C2D"/>
    <w:rsid w:val="00DE7DE1"/>
    <w:rsid w:val="00DE7F5F"/>
    <w:rsid w:val="00DF0643"/>
    <w:rsid w:val="00DF077C"/>
    <w:rsid w:val="00DF0C2F"/>
    <w:rsid w:val="00DF11B8"/>
    <w:rsid w:val="00DF17AA"/>
    <w:rsid w:val="00DF1824"/>
    <w:rsid w:val="00DF1B2C"/>
    <w:rsid w:val="00DF248A"/>
    <w:rsid w:val="00DF2659"/>
    <w:rsid w:val="00DF27EA"/>
    <w:rsid w:val="00DF2857"/>
    <w:rsid w:val="00DF28DB"/>
    <w:rsid w:val="00DF29BD"/>
    <w:rsid w:val="00DF2BD2"/>
    <w:rsid w:val="00DF32E6"/>
    <w:rsid w:val="00DF35FF"/>
    <w:rsid w:val="00DF3967"/>
    <w:rsid w:val="00DF3DE8"/>
    <w:rsid w:val="00DF3EF8"/>
    <w:rsid w:val="00DF415F"/>
    <w:rsid w:val="00DF480D"/>
    <w:rsid w:val="00DF4835"/>
    <w:rsid w:val="00DF4B0A"/>
    <w:rsid w:val="00DF4B14"/>
    <w:rsid w:val="00DF4B48"/>
    <w:rsid w:val="00DF4BF2"/>
    <w:rsid w:val="00DF4D11"/>
    <w:rsid w:val="00DF4F4D"/>
    <w:rsid w:val="00DF5172"/>
    <w:rsid w:val="00DF5787"/>
    <w:rsid w:val="00DF5982"/>
    <w:rsid w:val="00DF5B1D"/>
    <w:rsid w:val="00DF6067"/>
    <w:rsid w:val="00DF6074"/>
    <w:rsid w:val="00DF6627"/>
    <w:rsid w:val="00DF68B3"/>
    <w:rsid w:val="00DF6958"/>
    <w:rsid w:val="00DF7050"/>
    <w:rsid w:val="00DF71C5"/>
    <w:rsid w:val="00DF71E1"/>
    <w:rsid w:val="00DF722A"/>
    <w:rsid w:val="00DF7589"/>
    <w:rsid w:val="00DF777C"/>
    <w:rsid w:val="00DF7B64"/>
    <w:rsid w:val="00DF7C05"/>
    <w:rsid w:val="00DF7CF0"/>
    <w:rsid w:val="00DF7EAB"/>
    <w:rsid w:val="00DF7F59"/>
    <w:rsid w:val="00DF7F89"/>
    <w:rsid w:val="00E001A6"/>
    <w:rsid w:val="00E00BE6"/>
    <w:rsid w:val="00E00C15"/>
    <w:rsid w:val="00E0104C"/>
    <w:rsid w:val="00E011F9"/>
    <w:rsid w:val="00E01290"/>
    <w:rsid w:val="00E01AAF"/>
    <w:rsid w:val="00E01CCD"/>
    <w:rsid w:val="00E01E82"/>
    <w:rsid w:val="00E0203F"/>
    <w:rsid w:val="00E0212C"/>
    <w:rsid w:val="00E0234E"/>
    <w:rsid w:val="00E02432"/>
    <w:rsid w:val="00E02960"/>
    <w:rsid w:val="00E02DA0"/>
    <w:rsid w:val="00E02ECB"/>
    <w:rsid w:val="00E031DE"/>
    <w:rsid w:val="00E0326B"/>
    <w:rsid w:val="00E033E5"/>
    <w:rsid w:val="00E03AB3"/>
    <w:rsid w:val="00E03D67"/>
    <w:rsid w:val="00E0401D"/>
    <w:rsid w:val="00E040A7"/>
    <w:rsid w:val="00E042AF"/>
    <w:rsid w:val="00E04570"/>
    <w:rsid w:val="00E04656"/>
    <w:rsid w:val="00E048F3"/>
    <w:rsid w:val="00E04C61"/>
    <w:rsid w:val="00E05252"/>
    <w:rsid w:val="00E05BAC"/>
    <w:rsid w:val="00E05E39"/>
    <w:rsid w:val="00E061DF"/>
    <w:rsid w:val="00E064EF"/>
    <w:rsid w:val="00E0696E"/>
    <w:rsid w:val="00E06A20"/>
    <w:rsid w:val="00E06B7F"/>
    <w:rsid w:val="00E06BAC"/>
    <w:rsid w:val="00E06D73"/>
    <w:rsid w:val="00E06F7B"/>
    <w:rsid w:val="00E06FA6"/>
    <w:rsid w:val="00E0709E"/>
    <w:rsid w:val="00E073FD"/>
    <w:rsid w:val="00E074CA"/>
    <w:rsid w:val="00E0779F"/>
    <w:rsid w:val="00E07824"/>
    <w:rsid w:val="00E07906"/>
    <w:rsid w:val="00E0796F"/>
    <w:rsid w:val="00E07CAA"/>
    <w:rsid w:val="00E07EEF"/>
    <w:rsid w:val="00E10044"/>
    <w:rsid w:val="00E10356"/>
    <w:rsid w:val="00E1042C"/>
    <w:rsid w:val="00E10F53"/>
    <w:rsid w:val="00E11234"/>
    <w:rsid w:val="00E112F9"/>
    <w:rsid w:val="00E113AC"/>
    <w:rsid w:val="00E1184D"/>
    <w:rsid w:val="00E11A29"/>
    <w:rsid w:val="00E1201D"/>
    <w:rsid w:val="00E12767"/>
    <w:rsid w:val="00E12867"/>
    <w:rsid w:val="00E12B63"/>
    <w:rsid w:val="00E12B85"/>
    <w:rsid w:val="00E12BC9"/>
    <w:rsid w:val="00E12CBA"/>
    <w:rsid w:val="00E12E8B"/>
    <w:rsid w:val="00E134FB"/>
    <w:rsid w:val="00E13546"/>
    <w:rsid w:val="00E136EA"/>
    <w:rsid w:val="00E13881"/>
    <w:rsid w:val="00E13DF8"/>
    <w:rsid w:val="00E13F8B"/>
    <w:rsid w:val="00E13F9E"/>
    <w:rsid w:val="00E13FA5"/>
    <w:rsid w:val="00E140A1"/>
    <w:rsid w:val="00E14266"/>
    <w:rsid w:val="00E144A1"/>
    <w:rsid w:val="00E14E7B"/>
    <w:rsid w:val="00E15082"/>
    <w:rsid w:val="00E1543E"/>
    <w:rsid w:val="00E155AA"/>
    <w:rsid w:val="00E15D57"/>
    <w:rsid w:val="00E160AE"/>
    <w:rsid w:val="00E164D0"/>
    <w:rsid w:val="00E16961"/>
    <w:rsid w:val="00E16CCD"/>
    <w:rsid w:val="00E176C2"/>
    <w:rsid w:val="00E17B26"/>
    <w:rsid w:val="00E17E6A"/>
    <w:rsid w:val="00E20086"/>
    <w:rsid w:val="00E20119"/>
    <w:rsid w:val="00E20343"/>
    <w:rsid w:val="00E20390"/>
    <w:rsid w:val="00E2049E"/>
    <w:rsid w:val="00E206F5"/>
    <w:rsid w:val="00E20729"/>
    <w:rsid w:val="00E207EA"/>
    <w:rsid w:val="00E20868"/>
    <w:rsid w:val="00E20870"/>
    <w:rsid w:val="00E20B81"/>
    <w:rsid w:val="00E20C36"/>
    <w:rsid w:val="00E215FB"/>
    <w:rsid w:val="00E216A7"/>
    <w:rsid w:val="00E2192A"/>
    <w:rsid w:val="00E21DAF"/>
    <w:rsid w:val="00E22074"/>
    <w:rsid w:val="00E22668"/>
    <w:rsid w:val="00E22677"/>
    <w:rsid w:val="00E226FA"/>
    <w:rsid w:val="00E228D8"/>
    <w:rsid w:val="00E22DB6"/>
    <w:rsid w:val="00E22DE4"/>
    <w:rsid w:val="00E23A4E"/>
    <w:rsid w:val="00E23B0F"/>
    <w:rsid w:val="00E23F66"/>
    <w:rsid w:val="00E2432B"/>
    <w:rsid w:val="00E248B1"/>
    <w:rsid w:val="00E24AC4"/>
    <w:rsid w:val="00E24C19"/>
    <w:rsid w:val="00E24C1C"/>
    <w:rsid w:val="00E24DCB"/>
    <w:rsid w:val="00E250E9"/>
    <w:rsid w:val="00E252C0"/>
    <w:rsid w:val="00E2538E"/>
    <w:rsid w:val="00E25520"/>
    <w:rsid w:val="00E25562"/>
    <w:rsid w:val="00E2561B"/>
    <w:rsid w:val="00E25B06"/>
    <w:rsid w:val="00E25F37"/>
    <w:rsid w:val="00E25FCC"/>
    <w:rsid w:val="00E2621E"/>
    <w:rsid w:val="00E26754"/>
    <w:rsid w:val="00E27149"/>
    <w:rsid w:val="00E271E2"/>
    <w:rsid w:val="00E272B3"/>
    <w:rsid w:val="00E272EC"/>
    <w:rsid w:val="00E2795B"/>
    <w:rsid w:val="00E27E99"/>
    <w:rsid w:val="00E30168"/>
    <w:rsid w:val="00E3023C"/>
    <w:rsid w:val="00E302AF"/>
    <w:rsid w:val="00E309D7"/>
    <w:rsid w:val="00E30B9C"/>
    <w:rsid w:val="00E310DD"/>
    <w:rsid w:val="00E311F4"/>
    <w:rsid w:val="00E3121F"/>
    <w:rsid w:val="00E31289"/>
    <w:rsid w:val="00E317EB"/>
    <w:rsid w:val="00E318E8"/>
    <w:rsid w:val="00E3194D"/>
    <w:rsid w:val="00E31975"/>
    <w:rsid w:val="00E319E3"/>
    <w:rsid w:val="00E31BFA"/>
    <w:rsid w:val="00E31C7D"/>
    <w:rsid w:val="00E32078"/>
    <w:rsid w:val="00E324F7"/>
    <w:rsid w:val="00E326A8"/>
    <w:rsid w:val="00E326F9"/>
    <w:rsid w:val="00E327DC"/>
    <w:rsid w:val="00E32837"/>
    <w:rsid w:val="00E332D2"/>
    <w:rsid w:val="00E33456"/>
    <w:rsid w:val="00E336A9"/>
    <w:rsid w:val="00E33B20"/>
    <w:rsid w:val="00E33B3B"/>
    <w:rsid w:val="00E33CB1"/>
    <w:rsid w:val="00E33F94"/>
    <w:rsid w:val="00E340DF"/>
    <w:rsid w:val="00E34640"/>
    <w:rsid w:val="00E34748"/>
    <w:rsid w:val="00E347F0"/>
    <w:rsid w:val="00E34A31"/>
    <w:rsid w:val="00E34A54"/>
    <w:rsid w:val="00E3509D"/>
    <w:rsid w:val="00E354A8"/>
    <w:rsid w:val="00E35518"/>
    <w:rsid w:val="00E3566F"/>
    <w:rsid w:val="00E359B2"/>
    <w:rsid w:val="00E35ABF"/>
    <w:rsid w:val="00E36805"/>
    <w:rsid w:val="00E36F05"/>
    <w:rsid w:val="00E36F2B"/>
    <w:rsid w:val="00E3716C"/>
    <w:rsid w:val="00E37176"/>
    <w:rsid w:val="00E37210"/>
    <w:rsid w:val="00E377AB"/>
    <w:rsid w:val="00E378FA"/>
    <w:rsid w:val="00E37B44"/>
    <w:rsid w:val="00E37B7B"/>
    <w:rsid w:val="00E37BBA"/>
    <w:rsid w:val="00E37D56"/>
    <w:rsid w:val="00E37EA5"/>
    <w:rsid w:val="00E40091"/>
    <w:rsid w:val="00E40299"/>
    <w:rsid w:val="00E40322"/>
    <w:rsid w:val="00E40492"/>
    <w:rsid w:val="00E40530"/>
    <w:rsid w:val="00E40B89"/>
    <w:rsid w:val="00E40D20"/>
    <w:rsid w:val="00E40F3B"/>
    <w:rsid w:val="00E411B3"/>
    <w:rsid w:val="00E4170F"/>
    <w:rsid w:val="00E417B0"/>
    <w:rsid w:val="00E419EF"/>
    <w:rsid w:val="00E41AEF"/>
    <w:rsid w:val="00E41C46"/>
    <w:rsid w:val="00E41CB3"/>
    <w:rsid w:val="00E420E0"/>
    <w:rsid w:val="00E425D0"/>
    <w:rsid w:val="00E425E4"/>
    <w:rsid w:val="00E42869"/>
    <w:rsid w:val="00E42CFF"/>
    <w:rsid w:val="00E42EA0"/>
    <w:rsid w:val="00E43734"/>
    <w:rsid w:val="00E4388E"/>
    <w:rsid w:val="00E438D2"/>
    <w:rsid w:val="00E43A88"/>
    <w:rsid w:val="00E43E79"/>
    <w:rsid w:val="00E43F9C"/>
    <w:rsid w:val="00E44910"/>
    <w:rsid w:val="00E44974"/>
    <w:rsid w:val="00E449A0"/>
    <w:rsid w:val="00E449BB"/>
    <w:rsid w:val="00E44CEB"/>
    <w:rsid w:val="00E44CEE"/>
    <w:rsid w:val="00E44D3F"/>
    <w:rsid w:val="00E44F28"/>
    <w:rsid w:val="00E45181"/>
    <w:rsid w:val="00E451DE"/>
    <w:rsid w:val="00E45372"/>
    <w:rsid w:val="00E4544C"/>
    <w:rsid w:val="00E456C9"/>
    <w:rsid w:val="00E45757"/>
    <w:rsid w:val="00E459EB"/>
    <w:rsid w:val="00E45D14"/>
    <w:rsid w:val="00E46168"/>
    <w:rsid w:val="00E463CD"/>
    <w:rsid w:val="00E4642F"/>
    <w:rsid w:val="00E467D0"/>
    <w:rsid w:val="00E46A6D"/>
    <w:rsid w:val="00E46D4D"/>
    <w:rsid w:val="00E46E72"/>
    <w:rsid w:val="00E473F7"/>
    <w:rsid w:val="00E4766A"/>
    <w:rsid w:val="00E479A2"/>
    <w:rsid w:val="00E47A05"/>
    <w:rsid w:val="00E47B71"/>
    <w:rsid w:val="00E47DE0"/>
    <w:rsid w:val="00E47F83"/>
    <w:rsid w:val="00E501BD"/>
    <w:rsid w:val="00E50588"/>
    <w:rsid w:val="00E505FB"/>
    <w:rsid w:val="00E506DF"/>
    <w:rsid w:val="00E5086C"/>
    <w:rsid w:val="00E50AE5"/>
    <w:rsid w:val="00E50AF1"/>
    <w:rsid w:val="00E50C72"/>
    <w:rsid w:val="00E5125C"/>
    <w:rsid w:val="00E51338"/>
    <w:rsid w:val="00E51608"/>
    <w:rsid w:val="00E51898"/>
    <w:rsid w:val="00E518A6"/>
    <w:rsid w:val="00E51B87"/>
    <w:rsid w:val="00E51B8C"/>
    <w:rsid w:val="00E51E09"/>
    <w:rsid w:val="00E51E1D"/>
    <w:rsid w:val="00E52095"/>
    <w:rsid w:val="00E52634"/>
    <w:rsid w:val="00E52733"/>
    <w:rsid w:val="00E528A4"/>
    <w:rsid w:val="00E52D5A"/>
    <w:rsid w:val="00E53040"/>
    <w:rsid w:val="00E53529"/>
    <w:rsid w:val="00E53704"/>
    <w:rsid w:val="00E53CA0"/>
    <w:rsid w:val="00E53D7F"/>
    <w:rsid w:val="00E5402F"/>
    <w:rsid w:val="00E54140"/>
    <w:rsid w:val="00E54355"/>
    <w:rsid w:val="00E54770"/>
    <w:rsid w:val="00E54790"/>
    <w:rsid w:val="00E547EE"/>
    <w:rsid w:val="00E5582B"/>
    <w:rsid w:val="00E558BE"/>
    <w:rsid w:val="00E55F56"/>
    <w:rsid w:val="00E56051"/>
    <w:rsid w:val="00E561A1"/>
    <w:rsid w:val="00E5630B"/>
    <w:rsid w:val="00E563F4"/>
    <w:rsid w:val="00E56441"/>
    <w:rsid w:val="00E56768"/>
    <w:rsid w:val="00E56911"/>
    <w:rsid w:val="00E569EB"/>
    <w:rsid w:val="00E569FF"/>
    <w:rsid w:val="00E56C10"/>
    <w:rsid w:val="00E56CA1"/>
    <w:rsid w:val="00E56E6B"/>
    <w:rsid w:val="00E56F76"/>
    <w:rsid w:val="00E57406"/>
    <w:rsid w:val="00E5744D"/>
    <w:rsid w:val="00E575C2"/>
    <w:rsid w:val="00E57770"/>
    <w:rsid w:val="00E57AEB"/>
    <w:rsid w:val="00E57B97"/>
    <w:rsid w:val="00E602F8"/>
    <w:rsid w:val="00E607B9"/>
    <w:rsid w:val="00E60865"/>
    <w:rsid w:val="00E611B7"/>
    <w:rsid w:val="00E6129F"/>
    <w:rsid w:val="00E612F6"/>
    <w:rsid w:val="00E614F6"/>
    <w:rsid w:val="00E6154F"/>
    <w:rsid w:val="00E615CE"/>
    <w:rsid w:val="00E615DC"/>
    <w:rsid w:val="00E61611"/>
    <w:rsid w:val="00E6198A"/>
    <w:rsid w:val="00E61C15"/>
    <w:rsid w:val="00E61DC5"/>
    <w:rsid w:val="00E61F36"/>
    <w:rsid w:val="00E62094"/>
    <w:rsid w:val="00E621DF"/>
    <w:rsid w:val="00E622F8"/>
    <w:rsid w:val="00E62CFA"/>
    <w:rsid w:val="00E62DAF"/>
    <w:rsid w:val="00E63070"/>
    <w:rsid w:val="00E6316B"/>
    <w:rsid w:val="00E636EC"/>
    <w:rsid w:val="00E638AA"/>
    <w:rsid w:val="00E63A87"/>
    <w:rsid w:val="00E63E7D"/>
    <w:rsid w:val="00E63FB8"/>
    <w:rsid w:val="00E64122"/>
    <w:rsid w:val="00E64258"/>
    <w:rsid w:val="00E64471"/>
    <w:rsid w:val="00E64492"/>
    <w:rsid w:val="00E6474C"/>
    <w:rsid w:val="00E64C29"/>
    <w:rsid w:val="00E64D42"/>
    <w:rsid w:val="00E64E77"/>
    <w:rsid w:val="00E650FC"/>
    <w:rsid w:val="00E655F3"/>
    <w:rsid w:val="00E65A5C"/>
    <w:rsid w:val="00E65AB4"/>
    <w:rsid w:val="00E65AD4"/>
    <w:rsid w:val="00E65C72"/>
    <w:rsid w:val="00E65D69"/>
    <w:rsid w:val="00E65DC1"/>
    <w:rsid w:val="00E65E7B"/>
    <w:rsid w:val="00E660E1"/>
    <w:rsid w:val="00E660F8"/>
    <w:rsid w:val="00E66720"/>
    <w:rsid w:val="00E66735"/>
    <w:rsid w:val="00E66819"/>
    <w:rsid w:val="00E669BB"/>
    <w:rsid w:val="00E66EBC"/>
    <w:rsid w:val="00E66FE3"/>
    <w:rsid w:val="00E671B4"/>
    <w:rsid w:val="00E676B6"/>
    <w:rsid w:val="00E676DD"/>
    <w:rsid w:val="00E67796"/>
    <w:rsid w:val="00E67B11"/>
    <w:rsid w:val="00E67EED"/>
    <w:rsid w:val="00E70068"/>
    <w:rsid w:val="00E70367"/>
    <w:rsid w:val="00E70442"/>
    <w:rsid w:val="00E70FF3"/>
    <w:rsid w:val="00E711BD"/>
    <w:rsid w:val="00E71348"/>
    <w:rsid w:val="00E71352"/>
    <w:rsid w:val="00E713D8"/>
    <w:rsid w:val="00E7150F"/>
    <w:rsid w:val="00E71A7F"/>
    <w:rsid w:val="00E71D89"/>
    <w:rsid w:val="00E71DE4"/>
    <w:rsid w:val="00E71EA8"/>
    <w:rsid w:val="00E72338"/>
    <w:rsid w:val="00E727BA"/>
    <w:rsid w:val="00E72FF3"/>
    <w:rsid w:val="00E73004"/>
    <w:rsid w:val="00E7307E"/>
    <w:rsid w:val="00E7329D"/>
    <w:rsid w:val="00E73324"/>
    <w:rsid w:val="00E735CB"/>
    <w:rsid w:val="00E739E8"/>
    <w:rsid w:val="00E73A92"/>
    <w:rsid w:val="00E73D04"/>
    <w:rsid w:val="00E748F4"/>
    <w:rsid w:val="00E74E0C"/>
    <w:rsid w:val="00E74E73"/>
    <w:rsid w:val="00E75176"/>
    <w:rsid w:val="00E75751"/>
    <w:rsid w:val="00E75A34"/>
    <w:rsid w:val="00E75A74"/>
    <w:rsid w:val="00E75C14"/>
    <w:rsid w:val="00E75FAC"/>
    <w:rsid w:val="00E76037"/>
    <w:rsid w:val="00E76513"/>
    <w:rsid w:val="00E7663D"/>
    <w:rsid w:val="00E766B6"/>
    <w:rsid w:val="00E76A6F"/>
    <w:rsid w:val="00E76D6C"/>
    <w:rsid w:val="00E76E1C"/>
    <w:rsid w:val="00E7719D"/>
    <w:rsid w:val="00E7738E"/>
    <w:rsid w:val="00E7764C"/>
    <w:rsid w:val="00E7767A"/>
    <w:rsid w:val="00E7774F"/>
    <w:rsid w:val="00E777F3"/>
    <w:rsid w:val="00E7791B"/>
    <w:rsid w:val="00E77BF1"/>
    <w:rsid w:val="00E80107"/>
    <w:rsid w:val="00E80636"/>
    <w:rsid w:val="00E809E0"/>
    <w:rsid w:val="00E809E4"/>
    <w:rsid w:val="00E80A17"/>
    <w:rsid w:val="00E80A3A"/>
    <w:rsid w:val="00E80B02"/>
    <w:rsid w:val="00E81133"/>
    <w:rsid w:val="00E8191C"/>
    <w:rsid w:val="00E820C6"/>
    <w:rsid w:val="00E82290"/>
    <w:rsid w:val="00E825CE"/>
    <w:rsid w:val="00E827AD"/>
    <w:rsid w:val="00E82BBF"/>
    <w:rsid w:val="00E82E00"/>
    <w:rsid w:val="00E83089"/>
    <w:rsid w:val="00E8329B"/>
    <w:rsid w:val="00E836B7"/>
    <w:rsid w:val="00E836BC"/>
    <w:rsid w:val="00E83889"/>
    <w:rsid w:val="00E839D0"/>
    <w:rsid w:val="00E83D38"/>
    <w:rsid w:val="00E83EAB"/>
    <w:rsid w:val="00E842B1"/>
    <w:rsid w:val="00E842D9"/>
    <w:rsid w:val="00E844A6"/>
    <w:rsid w:val="00E8453E"/>
    <w:rsid w:val="00E84B72"/>
    <w:rsid w:val="00E85018"/>
    <w:rsid w:val="00E850B9"/>
    <w:rsid w:val="00E85197"/>
    <w:rsid w:val="00E854EF"/>
    <w:rsid w:val="00E85FC5"/>
    <w:rsid w:val="00E862A0"/>
    <w:rsid w:val="00E86353"/>
    <w:rsid w:val="00E86512"/>
    <w:rsid w:val="00E86821"/>
    <w:rsid w:val="00E86942"/>
    <w:rsid w:val="00E8751F"/>
    <w:rsid w:val="00E8764F"/>
    <w:rsid w:val="00E8766F"/>
    <w:rsid w:val="00E87758"/>
    <w:rsid w:val="00E879AC"/>
    <w:rsid w:val="00E87B33"/>
    <w:rsid w:val="00E87BDA"/>
    <w:rsid w:val="00E87CF3"/>
    <w:rsid w:val="00E87D5F"/>
    <w:rsid w:val="00E901E2"/>
    <w:rsid w:val="00E90264"/>
    <w:rsid w:val="00E9070A"/>
    <w:rsid w:val="00E907B1"/>
    <w:rsid w:val="00E9088E"/>
    <w:rsid w:val="00E90F9C"/>
    <w:rsid w:val="00E91142"/>
    <w:rsid w:val="00E9137D"/>
    <w:rsid w:val="00E91789"/>
    <w:rsid w:val="00E91886"/>
    <w:rsid w:val="00E91993"/>
    <w:rsid w:val="00E91BE9"/>
    <w:rsid w:val="00E91C01"/>
    <w:rsid w:val="00E91F96"/>
    <w:rsid w:val="00E92700"/>
    <w:rsid w:val="00E92A48"/>
    <w:rsid w:val="00E931EA"/>
    <w:rsid w:val="00E93417"/>
    <w:rsid w:val="00E93596"/>
    <w:rsid w:val="00E939FE"/>
    <w:rsid w:val="00E93FD7"/>
    <w:rsid w:val="00E9423C"/>
    <w:rsid w:val="00E9423E"/>
    <w:rsid w:val="00E942A6"/>
    <w:rsid w:val="00E94C1E"/>
    <w:rsid w:val="00E94DB7"/>
    <w:rsid w:val="00E94DC6"/>
    <w:rsid w:val="00E94DE2"/>
    <w:rsid w:val="00E95128"/>
    <w:rsid w:val="00E951D8"/>
    <w:rsid w:val="00E95293"/>
    <w:rsid w:val="00E95476"/>
    <w:rsid w:val="00E9556C"/>
    <w:rsid w:val="00E9562E"/>
    <w:rsid w:val="00E95926"/>
    <w:rsid w:val="00E95AC9"/>
    <w:rsid w:val="00E95F02"/>
    <w:rsid w:val="00E9622E"/>
    <w:rsid w:val="00E96464"/>
    <w:rsid w:val="00E9650F"/>
    <w:rsid w:val="00E96AA9"/>
    <w:rsid w:val="00E97044"/>
    <w:rsid w:val="00E971C8"/>
    <w:rsid w:val="00E974EB"/>
    <w:rsid w:val="00E9773B"/>
    <w:rsid w:val="00E977E3"/>
    <w:rsid w:val="00E97ACA"/>
    <w:rsid w:val="00E97DFB"/>
    <w:rsid w:val="00EA0233"/>
    <w:rsid w:val="00EA06C0"/>
    <w:rsid w:val="00EA089A"/>
    <w:rsid w:val="00EA08EF"/>
    <w:rsid w:val="00EA11B9"/>
    <w:rsid w:val="00EA11C0"/>
    <w:rsid w:val="00EA1244"/>
    <w:rsid w:val="00EA14EE"/>
    <w:rsid w:val="00EA1622"/>
    <w:rsid w:val="00EA1776"/>
    <w:rsid w:val="00EA191C"/>
    <w:rsid w:val="00EA1FF3"/>
    <w:rsid w:val="00EA22A1"/>
    <w:rsid w:val="00EA232B"/>
    <w:rsid w:val="00EA24A3"/>
    <w:rsid w:val="00EA2AF3"/>
    <w:rsid w:val="00EA2D66"/>
    <w:rsid w:val="00EA3476"/>
    <w:rsid w:val="00EA34A0"/>
    <w:rsid w:val="00EA3517"/>
    <w:rsid w:val="00EA3F7A"/>
    <w:rsid w:val="00EA3FC3"/>
    <w:rsid w:val="00EA4350"/>
    <w:rsid w:val="00EA4776"/>
    <w:rsid w:val="00EA4BB0"/>
    <w:rsid w:val="00EA4E14"/>
    <w:rsid w:val="00EA541A"/>
    <w:rsid w:val="00EA5A35"/>
    <w:rsid w:val="00EA5B04"/>
    <w:rsid w:val="00EA5B3E"/>
    <w:rsid w:val="00EA5F98"/>
    <w:rsid w:val="00EA657E"/>
    <w:rsid w:val="00EA6663"/>
    <w:rsid w:val="00EA67E7"/>
    <w:rsid w:val="00EA689C"/>
    <w:rsid w:val="00EA69AB"/>
    <w:rsid w:val="00EA70C8"/>
    <w:rsid w:val="00EA73D8"/>
    <w:rsid w:val="00EA7673"/>
    <w:rsid w:val="00EA7708"/>
    <w:rsid w:val="00EA784C"/>
    <w:rsid w:val="00EA7D82"/>
    <w:rsid w:val="00EB0059"/>
    <w:rsid w:val="00EB01CD"/>
    <w:rsid w:val="00EB025B"/>
    <w:rsid w:val="00EB02C8"/>
    <w:rsid w:val="00EB0317"/>
    <w:rsid w:val="00EB05D9"/>
    <w:rsid w:val="00EB10B3"/>
    <w:rsid w:val="00EB12F6"/>
    <w:rsid w:val="00EB187C"/>
    <w:rsid w:val="00EB18A4"/>
    <w:rsid w:val="00EB1B58"/>
    <w:rsid w:val="00EB1FD4"/>
    <w:rsid w:val="00EB2219"/>
    <w:rsid w:val="00EB25D2"/>
    <w:rsid w:val="00EB29FC"/>
    <w:rsid w:val="00EB31FD"/>
    <w:rsid w:val="00EB33C3"/>
    <w:rsid w:val="00EB37C2"/>
    <w:rsid w:val="00EB37E3"/>
    <w:rsid w:val="00EB3924"/>
    <w:rsid w:val="00EB3EFD"/>
    <w:rsid w:val="00EB41C6"/>
    <w:rsid w:val="00EB4223"/>
    <w:rsid w:val="00EB452C"/>
    <w:rsid w:val="00EB4631"/>
    <w:rsid w:val="00EB4A8A"/>
    <w:rsid w:val="00EB4E9D"/>
    <w:rsid w:val="00EB4F4E"/>
    <w:rsid w:val="00EB506B"/>
    <w:rsid w:val="00EB522B"/>
    <w:rsid w:val="00EB577F"/>
    <w:rsid w:val="00EB5BC7"/>
    <w:rsid w:val="00EB5E6B"/>
    <w:rsid w:val="00EB5FD4"/>
    <w:rsid w:val="00EB61A7"/>
    <w:rsid w:val="00EB67D7"/>
    <w:rsid w:val="00EB6832"/>
    <w:rsid w:val="00EB6884"/>
    <w:rsid w:val="00EB6ABA"/>
    <w:rsid w:val="00EB6B32"/>
    <w:rsid w:val="00EB6BED"/>
    <w:rsid w:val="00EB6BF3"/>
    <w:rsid w:val="00EB6D2D"/>
    <w:rsid w:val="00EB6E71"/>
    <w:rsid w:val="00EB7079"/>
    <w:rsid w:val="00EB7091"/>
    <w:rsid w:val="00EB7300"/>
    <w:rsid w:val="00EB782C"/>
    <w:rsid w:val="00EB7A9D"/>
    <w:rsid w:val="00EB7B1C"/>
    <w:rsid w:val="00EB7B84"/>
    <w:rsid w:val="00EB7C0D"/>
    <w:rsid w:val="00EB7DFA"/>
    <w:rsid w:val="00EC02AC"/>
    <w:rsid w:val="00EC0A0E"/>
    <w:rsid w:val="00EC1070"/>
    <w:rsid w:val="00EC1082"/>
    <w:rsid w:val="00EC1485"/>
    <w:rsid w:val="00EC2325"/>
    <w:rsid w:val="00EC233D"/>
    <w:rsid w:val="00EC2A5E"/>
    <w:rsid w:val="00EC2B0A"/>
    <w:rsid w:val="00EC2E26"/>
    <w:rsid w:val="00EC3508"/>
    <w:rsid w:val="00EC356D"/>
    <w:rsid w:val="00EC3588"/>
    <w:rsid w:val="00EC36D2"/>
    <w:rsid w:val="00EC3A1C"/>
    <w:rsid w:val="00EC3B06"/>
    <w:rsid w:val="00EC3BDD"/>
    <w:rsid w:val="00EC3C7B"/>
    <w:rsid w:val="00EC3D71"/>
    <w:rsid w:val="00EC3F00"/>
    <w:rsid w:val="00EC402D"/>
    <w:rsid w:val="00EC4314"/>
    <w:rsid w:val="00EC4338"/>
    <w:rsid w:val="00EC459F"/>
    <w:rsid w:val="00EC466F"/>
    <w:rsid w:val="00EC4A7D"/>
    <w:rsid w:val="00EC4ED9"/>
    <w:rsid w:val="00EC58B3"/>
    <w:rsid w:val="00EC5D21"/>
    <w:rsid w:val="00EC60D6"/>
    <w:rsid w:val="00EC6751"/>
    <w:rsid w:val="00EC69A0"/>
    <w:rsid w:val="00EC6BA4"/>
    <w:rsid w:val="00EC6EB9"/>
    <w:rsid w:val="00EC70B1"/>
    <w:rsid w:val="00EC732A"/>
    <w:rsid w:val="00EC78D1"/>
    <w:rsid w:val="00EC7E72"/>
    <w:rsid w:val="00ED04CD"/>
    <w:rsid w:val="00ED050F"/>
    <w:rsid w:val="00ED09E9"/>
    <w:rsid w:val="00ED0B4F"/>
    <w:rsid w:val="00ED0B5B"/>
    <w:rsid w:val="00ED0B70"/>
    <w:rsid w:val="00ED1085"/>
    <w:rsid w:val="00ED1AE8"/>
    <w:rsid w:val="00ED1D27"/>
    <w:rsid w:val="00ED1DD1"/>
    <w:rsid w:val="00ED220D"/>
    <w:rsid w:val="00ED23AF"/>
    <w:rsid w:val="00ED2697"/>
    <w:rsid w:val="00ED278B"/>
    <w:rsid w:val="00ED28C7"/>
    <w:rsid w:val="00ED29DD"/>
    <w:rsid w:val="00ED2D85"/>
    <w:rsid w:val="00ED2EA9"/>
    <w:rsid w:val="00ED2FC4"/>
    <w:rsid w:val="00ED3051"/>
    <w:rsid w:val="00ED3225"/>
    <w:rsid w:val="00ED3345"/>
    <w:rsid w:val="00ED3599"/>
    <w:rsid w:val="00ED3625"/>
    <w:rsid w:val="00ED37EF"/>
    <w:rsid w:val="00ED3860"/>
    <w:rsid w:val="00ED3AA9"/>
    <w:rsid w:val="00ED3AF0"/>
    <w:rsid w:val="00ED3BD7"/>
    <w:rsid w:val="00ED3CAA"/>
    <w:rsid w:val="00ED4263"/>
    <w:rsid w:val="00ED46E4"/>
    <w:rsid w:val="00ED4AF8"/>
    <w:rsid w:val="00ED4B0E"/>
    <w:rsid w:val="00ED4B90"/>
    <w:rsid w:val="00ED4D55"/>
    <w:rsid w:val="00ED52F3"/>
    <w:rsid w:val="00ED5318"/>
    <w:rsid w:val="00ED544D"/>
    <w:rsid w:val="00ED54AC"/>
    <w:rsid w:val="00ED5733"/>
    <w:rsid w:val="00ED5930"/>
    <w:rsid w:val="00ED59FE"/>
    <w:rsid w:val="00ED5BBA"/>
    <w:rsid w:val="00ED5BC9"/>
    <w:rsid w:val="00ED5C02"/>
    <w:rsid w:val="00ED5CA9"/>
    <w:rsid w:val="00ED5CC7"/>
    <w:rsid w:val="00ED5EF7"/>
    <w:rsid w:val="00ED661B"/>
    <w:rsid w:val="00ED6B68"/>
    <w:rsid w:val="00ED6E16"/>
    <w:rsid w:val="00ED6F52"/>
    <w:rsid w:val="00ED7007"/>
    <w:rsid w:val="00ED712A"/>
    <w:rsid w:val="00ED71D0"/>
    <w:rsid w:val="00ED7909"/>
    <w:rsid w:val="00ED7AE6"/>
    <w:rsid w:val="00ED7B85"/>
    <w:rsid w:val="00ED7C5B"/>
    <w:rsid w:val="00ED7DCE"/>
    <w:rsid w:val="00EE0074"/>
    <w:rsid w:val="00EE0358"/>
    <w:rsid w:val="00EE0363"/>
    <w:rsid w:val="00EE0514"/>
    <w:rsid w:val="00EE05D0"/>
    <w:rsid w:val="00EE0A8C"/>
    <w:rsid w:val="00EE0C15"/>
    <w:rsid w:val="00EE0FC5"/>
    <w:rsid w:val="00EE1204"/>
    <w:rsid w:val="00EE17C7"/>
    <w:rsid w:val="00EE18E7"/>
    <w:rsid w:val="00EE195D"/>
    <w:rsid w:val="00EE1BC5"/>
    <w:rsid w:val="00EE1DF0"/>
    <w:rsid w:val="00EE2540"/>
    <w:rsid w:val="00EE26B5"/>
    <w:rsid w:val="00EE2726"/>
    <w:rsid w:val="00EE28BF"/>
    <w:rsid w:val="00EE2B95"/>
    <w:rsid w:val="00EE3077"/>
    <w:rsid w:val="00EE32AB"/>
    <w:rsid w:val="00EE3452"/>
    <w:rsid w:val="00EE3462"/>
    <w:rsid w:val="00EE363D"/>
    <w:rsid w:val="00EE3776"/>
    <w:rsid w:val="00EE3788"/>
    <w:rsid w:val="00EE37A1"/>
    <w:rsid w:val="00EE37F0"/>
    <w:rsid w:val="00EE3AFA"/>
    <w:rsid w:val="00EE3EEE"/>
    <w:rsid w:val="00EE3F81"/>
    <w:rsid w:val="00EE436C"/>
    <w:rsid w:val="00EE47C3"/>
    <w:rsid w:val="00EE4879"/>
    <w:rsid w:val="00EE4AAD"/>
    <w:rsid w:val="00EE4AE9"/>
    <w:rsid w:val="00EE4BAE"/>
    <w:rsid w:val="00EE4BEC"/>
    <w:rsid w:val="00EE4D96"/>
    <w:rsid w:val="00EE4EA4"/>
    <w:rsid w:val="00EE4F7C"/>
    <w:rsid w:val="00EE52E4"/>
    <w:rsid w:val="00EE543F"/>
    <w:rsid w:val="00EE5827"/>
    <w:rsid w:val="00EE5AD4"/>
    <w:rsid w:val="00EE5BDD"/>
    <w:rsid w:val="00EE5D65"/>
    <w:rsid w:val="00EE5D72"/>
    <w:rsid w:val="00EE617A"/>
    <w:rsid w:val="00EE648F"/>
    <w:rsid w:val="00EE683E"/>
    <w:rsid w:val="00EE6DBD"/>
    <w:rsid w:val="00EE6F28"/>
    <w:rsid w:val="00EE723C"/>
    <w:rsid w:val="00EE7508"/>
    <w:rsid w:val="00EE78E5"/>
    <w:rsid w:val="00EE7A5B"/>
    <w:rsid w:val="00EE7AF6"/>
    <w:rsid w:val="00EF0492"/>
    <w:rsid w:val="00EF0644"/>
    <w:rsid w:val="00EF08D8"/>
    <w:rsid w:val="00EF094D"/>
    <w:rsid w:val="00EF0A65"/>
    <w:rsid w:val="00EF100C"/>
    <w:rsid w:val="00EF101C"/>
    <w:rsid w:val="00EF12D6"/>
    <w:rsid w:val="00EF1350"/>
    <w:rsid w:val="00EF14ED"/>
    <w:rsid w:val="00EF161D"/>
    <w:rsid w:val="00EF1A98"/>
    <w:rsid w:val="00EF1C18"/>
    <w:rsid w:val="00EF214D"/>
    <w:rsid w:val="00EF245B"/>
    <w:rsid w:val="00EF26AD"/>
    <w:rsid w:val="00EF2832"/>
    <w:rsid w:val="00EF293E"/>
    <w:rsid w:val="00EF2C00"/>
    <w:rsid w:val="00EF2EB8"/>
    <w:rsid w:val="00EF2ECE"/>
    <w:rsid w:val="00EF307F"/>
    <w:rsid w:val="00EF3228"/>
    <w:rsid w:val="00EF39AC"/>
    <w:rsid w:val="00EF3D3D"/>
    <w:rsid w:val="00EF4476"/>
    <w:rsid w:val="00EF44FA"/>
    <w:rsid w:val="00EF4539"/>
    <w:rsid w:val="00EF454C"/>
    <w:rsid w:val="00EF4802"/>
    <w:rsid w:val="00EF48EF"/>
    <w:rsid w:val="00EF4A20"/>
    <w:rsid w:val="00EF4A5F"/>
    <w:rsid w:val="00EF4B39"/>
    <w:rsid w:val="00EF5350"/>
    <w:rsid w:val="00EF5537"/>
    <w:rsid w:val="00EF59D5"/>
    <w:rsid w:val="00EF5A2A"/>
    <w:rsid w:val="00EF5A58"/>
    <w:rsid w:val="00EF5ADA"/>
    <w:rsid w:val="00EF5B45"/>
    <w:rsid w:val="00EF5E2F"/>
    <w:rsid w:val="00EF5EDE"/>
    <w:rsid w:val="00EF5F02"/>
    <w:rsid w:val="00EF6A5B"/>
    <w:rsid w:val="00EF6ABE"/>
    <w:rsid w:val="00EF6AE7"/>
    <w:rsid w:val="00EF6BD1"/>
    <w:rsid w:val="00EF6C8F"/>
    <w:rsid w:val="00EF710B"/>
    <w:rsid w:val="00EF7115"/>
    <w:rsid w:val="00EF719E"/>
    <w:rsid w:val="00EF724D"/>
    <w:rsid w:val="00EF7530"/>
    <w:rsid w:val="00EF798E"/>
    <w:rsid w:val="00EF79BF"/>
    <w:rsid w:val="00EF7A46"/>
    <w:rsid w:val="00EF7A49"/>
    <w:rsid w:val="00EF7E44"/>
    <w:rsid w:val="00F001CB"/>
    <w:rsid w:val="00F00766"/>
    <w:rsid w:val="00F00791"/>
    <w:rsid w:val="00F009C0"/>
    <w:rsid w:val="00F0118B"/>
    <w:rsid w:val="00F016B1"/>
    <w:rsid w:val="00F01B5E"/>
    <w:rsid w:val="00F01BF5"/>
    <w:rsid w:val="00F01FD0"/>
    <w:rsid w:val="00F0255D"/>
    <w:rsid w:val="00F0269C"/>
    <w:rsid w:val="00F026CC"/>
    <w:rsid w:val="00F02870"/>
    <w:rsid w:val="00F0291D"/>
    <w:rsid w:val="00F02D42"/>
    <w:rsid w:val="00F02DA2"/>
    <w:rsid w:val="00F0301B"/>
    <w:rsid w:val="00F030F2"/>
    <w:rsid w:val="00F034C4"/>
    <w:rsid w:val="00F03576"/>
    <w:rsid w:val="00F0375D"/>
    <w:rsid w:val="00F0377F"/>
    <w:rsid w:val="00F03B70"/>
    <w:rsid w:val="00F03F86"/>
    <w:rsid w:val="00F0471F"/>
    <w:rsid w:val="00F0486D"/>
    <w:rsid w:val="00F04885"/>
    <w:rsid w:val="00F049AC"/>
    <w:rsid w:val="00F04A6B"/>
    <w:rsid w:val="00F04C6A"/>
    <w:rsid w:val="00F04CBD"/>
    <w:rsid w:val="00F04D3A"/>
    <w:rsid w:val="00F05180"/>
    <w:rsid w:val="00F05335"/>
    <w:rsid w:val="00F05537"/>
    <w:rsid w:val="00F055E5"/>
    <w:rsid w:val="00F0592F"/>
    <w:rsid w:val="00F05C10"/>
    <w:rsid w:val="00F060E6"/>
    <w:rsid w:val="00F062C6"/>
    <w:rsid w:val="00F06820"/>
    <w:rsid w:val="00F068D0"/>
    <w:rsid w:val="00F068EA"/>
    <w:rsid w:val="00F06CA6"/>
    <w:rsid w:val="00F06D84"/>
    <w:rsid w:val="00F07085"/>
    <w:rsid w:val="00F0778E"/>
    <w:rsid w:val="00F07D60"/>
    <w:rsid w:val="00F07FBF"/>
    <w:rsid w:val="00F105BE"/>
    <w:rsid w:val="00F10777"/>
    <w:rsid w:val="00F10D34"/>
    <w:rsid w:val="00F10F84"/>
    <w:rsid w:val="00F111AA"/>
    <w:rsid w:val="00F11531"/>
    <w:rsid w:val="00F11B52"/>
    <w:rsid w:val="00F11CF6"/>
    <w:rsid w:val="00F11E84"/>
    <w:rsid w:val="00F11EF6"/>
    <w:rsid w:val="00F11F68"/>
    <w:rsid w:val="00F12556"/>
    <w:rsid w:val="00F12D50"/>
    <w:rsid w:val="00F13838"/>
    <w:rsid w:val="00F1383A"/>
    <w:rsid w:val="00F13A75"/>
    <w:rsid w:val="00F13B01"/>
    <w:rsid w:val="00F13C48"/>
    <w:rsid w:val="00F13E04"/>
    <w:rsid w:val="00F13EB0"/>
    <w:rsid w:val="00F1440B"/>
    <w:rsid w:val="00F14794"/>
    <w:rsid w:val="00F14BC1"/>
    <w:rsid w:val="00F15032"/>
    <w:rsid w:val="00F154EF"/>
    <w:rsid w:val="00F1575B"/>
    <w:rsid w:val="00F15E63"/>
    <w:rsid w:val="00F15FE4"/>
    <w:rsid w:val="00F16353"/>
    <w:rsid w:val="00F167BD"/>
    <w:rsid w:val="00F1699F"/>
    <w:rsid w:val="00F16DF3"/>
    <w:rsid w:val="00F174C0"/>
    <w:rsid w:val="00F1751E"/>
    <w:rsid w:val="00F179EF"/>
    <w:rsid w:val="00F17DC9"/>
    <w:rsid w:val="00F200CD"/>
    <w:rsid w:val="00F20320"/>
    <w:rsid w:val="00F207AB"/>
    <w:rsid w:val="00F207C3"/>
    <w:rsid w:val="00F207C7"/>
    <w:rsid w:val="00F208BC"/>
    <w:rsid w:val="00F20936"/>
    <w:rsid w:val="00F20A59"/>
    <w:rsid w:val="00F20C15"/>
    <w:rsid w:val="00F20E96"/>
    <w:rsid w:val="00F20F3F"/>
    <w:rsid w:val="00F216B4"/>
    <w:rsid w:val="00F2199C"/>
    <w:rsid w:val="00F21F79"/>
    <w:rsid w:val="00F220C9"/>
    <w:rsid w:val="00F221E8"/>
    <w:rsid w:val="00F224A3"/>
    <w:rsid w:val="00F224F3"/>
    <w:rsid w:val="00F227C2"/>
    <w:rsid w:val="00F22CE2"/>
    <w:rsid w:val="00F22DBE"/>
    <w:rsid w:val="00F22E9E"/>
    <w:rsid w:val="00F232BA"/>
    <w:rsid w:val="00F232CE"/>
    <w:rsid w:val="00F236AC"/>
    <w:rsid w:val="00F237BD"/>
    <w:rsid w:val="00F24205"/>
    <w:rsid w:val="00F24377"/>
    <w:rsid w:val="00F248C7"/>
    <w:rsid w:val="00F252B7"/>
    <w:rsid w:val="00F25429"/>
    <w:rsid w:val="00F2556B"/>
    <w:rsid w:val="00F2573C"/>
    <w:rsid w:val="00F258DB"/>
    <w:rsid w:val="00F25946"/>
    <w:rsid w:val="00F25C17"/>
    <w:rsid w:val="00F25E8E"/>
    <w:rsid w:val="00F25F8F"/>
    <w:rsid w:val="00F26035"/>
    <w:rsid w:val="00F2607F"/>
    <w:rsid w:val="00F263BA"/>
    <w:rsid w:val="00F2675E"/>
    <w:rsid w:val="00F26C88"/>
    <w:rsid w:val="00F26DA2"/>
    <w:rsid w:val="00F2733E"/>
    <w:rsid w:val="00F273D7"/>
    <w:rsid w:val="00F27983"/>
    <w:rsid w:val="00F27C02"/>
    <w:rsid w:val="00F27D85"/>
    <w:rsid w:val="00F302B4"/>
    <w:rsid w:val="00F3040F"/>
    <w:rsid w:val="00F305D4"/>
    <w:rsid w:val="00F30662"/>
    <w:rsid w:val="00F307C9"/>
    <w:rsid w:val="00F30B4C"/>
    <w:rsid w:val="00F30BA3"/>
    <w:rsid w:val="00F30F56"/>
    <w:rsid w:val="00F31265"/>
    <w:rsid w:val="00F31543"/>
    <w:rsid w:val="00F315BA"/>
    <w:rsid w:val="00F31964"/>
    <w:rsid w:val="00F319E1"/>
    <w:rsid w:val="00F32549"/>
    <w:rsid w:val="00F330F9"/>
    <w:rsid w:val="00F3327E"/>
    <w:rsid w:val="00F3342C"/>
    <w:rsid w:val="00F33471"/>
    <w:rsid w:val="00F336D4"/>
    <w:rsid w:val="00F3393C"/>
    <w:rsid w:val="00F33B94"/>
    <w:rsid w:val="00F346C2"/>
    <w:rsid w:val="00F348D1"/>
    <w:rsid w:val="00F34AA3"/>
    <w:rsid w:val="00F34C49"/>
    <w:rsid w:val="00F34FF7"/>
    <w:rsid w:val="00F35332"/>
    <w:rsid w:val="00F35351"/>
    <w:rsid w:val="00F3549D"/>
    <w:rsid w:val="00F35506"/>
    <w:rsid w:val="00F355E6"/>
    <w:rsid w:val="00F356F0"/>
    <w:rsid w:val="00F3580B"/>
    <w:rsid w:val="00F35E16"/>
    <w:rsid w:val="00F3620E"/>
    <w:rsid w:val="00F3635A"/>
    <w:rsid w:val="00F363C3"/>
    <w:rsid w:val="00F363F7"/>
    <w:rsid w:val="00F36649"/>
    <w:rsid w:val="00F367CF"/>
    <w:rsid w:val="00F3684F"/>
    <w:rsid w:val="00F36C02"/>
    <w:rsid w:val="00F36E5F"/>
    <w:rsid w:val="00F3716D"/>
    <w:rsid w:val="00F37480"/>
    <w:rsid w:val="00F37DE6"/>
    <w:rsid w:val="00F37E1B"/>
    <w:rsid w:val="00F40280"/>
    <w:rsid w:val="00F40323"/>
    <w:rsid w:val="00F404E3"/>
    <w:rsid w:val="00F40530"/>
    <w:rsid w:val="00F405BF"/>
    <w:rsid w:val="00F40608"/>
    <w:rsid w:val="00F40661"/>
    <w:rsid w:val="00F40731"/>
    <w:rsid w:val="00F412BE"/>
    <w:rsid w:val="00F41800"/>
    <w:rsid w:val="00F41BDF"/>
    <w:rsid w:val="00F422B5"/>
    <w:rsid w:val="00F4233F"/>
    <w:rsid w:val="00F424E8"/>
    <w:rsid w:val="00F4263D"/>
    <w:rsid w:val="00F42D0C"/>
    <w:rsid w:val="00F42D98"/>
    <w:rsid w:val="00F42DE1"/>
    <w:rsid w:val="00F4301A"/>
    <w:rsid w:val="00F43076"/>
    <w:rsid w:val="00F43397"/>
    <w:rsid w:val="00F434E6"/>
    <w:rsid w:val="00F43A02"/>
    <w:rsid w:val="00F43A3A"/>
    <w:rsid w:val="00F43B65"/>
    <w:rsid w:val="00F43CA4"/>
    <w:rsid w:val="00F441F3"/>
    <w:rsid w:val="00F441FD"/>
    <w:rsid w:val="00F44287"/>
    <w:rsid w:val="00F4459C"/>
    <w:rsid w:val="00F44667"/>
    <w:rsid w:val="00F446B3"/>
    <w:rsid w:val="00F44B05"/>
    <w:rsid w:val="00F44C3D"/>
    <w:rsid w:val="00F44C99"/>
    <w:rsid w:val="00F44ECD"/>
    <w:rsid w:val="00F44FFC"/>
    <w:rsid w:val="00F4503D"/>
    <w:rsid w:val="00F4580E"/>
    <w:rsid w:val="00F45A81"/>
    <w:rsid w:val="00F45FC8"/>
    <w:rsid w:val="00F46012"/>
    <w:rsid w:val="00F460A4"/>
    <w:rsid w:val="00F4652B"/>
    <w:rsid w:val="00F46A65"/>
    <w:rsid w:val="00F46A96"/>
    <w:rsid w:val="00F4720E"/>
    <w:rsid w:val="00F4775F"/>
    <w:rsid w:val="00F4793F"/>
    <w:rsid w:val="00F47ADF"/>
    <w:rsid w:val="00F47C4E"/>
    <w:rsid w:val="00F47F15"/>
    <w:rsid w:val="00F50103"/>
    <w:rsid w:val="00F50134"/>
    <w:rsid w:val="00F5016A"/>
    <w:rsid w:val="00F503AB"/>
    <w:rsid w:val="00F503E3"/>
    <w:rsid w:val="00F50810"/>
    <w:rsid w:val="00F508F6"/>
    <w:rsid w:val="00F509EC"/>
    <w:rsid w:val="00F5135D"/>
    <w:rsid w:val="00F51CB1"/>
    <w:rsid w:val="00F51DCB"/>
    <w:rsid w:val="00F51EA0"/>
    <w:rsid w:val="00F52367"/>
    <w:rsid w:val="00F5240C"/>
    <w:rsid w:val="00F527A0"/>
    <w:rsid w:val="00F52A7C"/>
    <w:rsid w:val="00F52AEA"/>
    <w:rsid w:val="00F52B17"/>
    <w:rsid w:val="00F52C05"/>
    <w:rsid w:val="00F52F97"/>
    <w:rsid w:val="00F53037"/>
    <w:rsid w:val="00F530D1"/>
    <w:rsid w:val="00F531FF"/>
    <w:rsid w:val="00F534E8"/>
    <w:rsid w:val="00F53511"/>
    <w:rsid w:val="00F53521"/>
    <w:rsid w:val="00F53653"/>
    <w:rsid w:val="00F53666"/>
    <w:rsid w:val="00F5393F"/>
    <w:rsid w:val="00F53C05"/>
    <w:rsid w:val="00F53CD6"/>
    <w:rsid w:val="00F53D04"/>
    <w:rsid w:val="00F53DEE"/>
    <w:rsid w:val="00F54020"/>
    <w:rsid w:val="00F54081"/>
    <w:rsid w:val="00F54163"/>
    <w:rsid w:val="00F542E4"/>
    <w:rsid w:val="00F547C1"/>
    <w:rsid w:val="00F548E2"/>
    <w:rsid w:val="00F54F20"/>
    <w:rsid w:val="00F557D5"/>
    <w:rsid w:val="00F557F2"/>
    <w:rsid w:val="00F55B01"/>
    <w:rsid w:val="00F55C2A"/>
    <w:rsid w:val="00F55F8B"/>
    <w:rsid w:val="00F5658F"/>
    <w:rsid w:val="00F5683D"/>
    <w:rsid w:val="00F5689C"/>
    <w:rsid w:val="00F56A53"/>
    <w:rsid w:val="00F56C77"/>
    <w:rsid w:val="00F572A6"/>
    <w:rsid w:val="00F572E4"/>
    <w:rsid w:val="00F57B5B"/>
    <w:rsid w:val="00F57BCF"/>
    <w:rsid w:val="00F57F5F"/>
    <w:rsid w:val="00F600DB"/>
    <w:rsid w:val="00F6022A"/>
    <w:rsid w:val="00F60765"/>
    <w:rsid w:val="00F608B2"/>
    <w:rsid w:val="00F609FE"/>
    <w:rsid w:val="00F60A13"/>
    <w:rsid w:val="00F60C8F"/>
    <w:rsid w:val="00F60FE3"/>
    <w:rsid w:val="00F6107C"/>
    <w:rsid w:val="00F616C5"/>
    <w:rsid w:val="00F61995"/>
    <w:rsid w:val="00F61B68"/>
    <w:rsid w:val="00F61D5A"/>
    <w:rsid w:val="00F61F9C"/>
    <w:rsid w:val="00F620C3"/>
    <w:rsid w:val="00F6240B"/>
    <w:rsid w:val="00F6268A"/>
    <w:rsid w:val="00F62693"/>
    <w:rsid w:val="00F62A64"/>
    <w:rsid w:val="00F62E92"/>
    <w:rsid w:val="00F62F66"/>
    <w:rsid w:val="00F6308A"/>
    <w:rsid w:val="00F633AA"/>
    <w:rsid w:val="00F63702"/>
    <w:rsid w:val="00F6393A"/>
    <w:rsid w:val="00F63BF9"/>
    <w:rsid w:val="00F63E35"/>
    <w:rsid w:val="00F64354"/>
    <w:rsid w:val="00F644BB"/>
    <w:rsid w:val="00F6487E"/>
    <w:rsid w:val="00F64895"/>
    <w:rsid w:val="00F64E2E"/>
    <w:rsid w:val="00F64F25"/>
    <w:rsid w:val="00F65284"/>
    <w:rsid w:val="00F652A7"/>
    <w:rsid w:val="00F65364"/>
    <w:rsid w:val="00F65589"/>
    <w:rsid w:val="00F65613"/>
    <w:rsid w:val="00F65858"/>
    <w:rsid w:val="00F6593D"/>
    <w:rsid w:val="00F66114"/>
    <w:rsid w:val="00F662CC"/>
    <w:rsid w:val="00F663AA"/>
    <w:rsid w:val="00F66484"/>
    <w:rsid w:val="00F664F8"/>
    <w:rsid w:val="00F666C0"/>
    <w:rsid w:val="00F669C2"/>
    <w:rsid w:val="00F669D7"/>
    <w:rsid w:val="00F66BB9"/>
    <w:rsid w:val="00F66F54"/>
    <w:rsid w:val="00F67165"/>
    <w:rsid w:val="00F678EC"/>
    <w:rsid w:val="00F67985"/>
    <w:rsid w:val="00F67D4B"/>
    <w:rsid w:val="00F67E2A"/>
    <w:rsid w:val="00F7024B"/>
    <w:rsid w:val="00F70727"/>
    <w:rsid w:val="00F70754"/>
    <w:rsid w:val="00F7076D"/>
    <w:rsid w:val="00F707D3"/>
    <w:rsid w:val="00F708AA"/>
    <w:rsid w:val="00F708B2"/>
    <w:rsid w:val="00F71005"/>
    <w:rsid w:val="00F714EB"/>
    <w:rsid w:val="00F7154A"/>
    <w:rsid w:val="00F71802"/>
    <w:rsid w:val="00F71959"/>
    <w:rsid w:val="00F71D48"/>
    <w:rsid w:val="00F71DA4"/>
    <w:rsid w:val="00F71F95"/>
    <w:rsid w:val="00F72055"/>
    <w:rsid w:val="00F72584"/>
    <w:rsid w:val="00F7262C"/>
    <w:rsid w:val="00F729D4"/>
    <w:rsid w:val="00F72B38"/>
    <w:rsid w:val="00F72BCB"/>
    <w:rsid w:val="00F72C5F"/>
    <w:rsid w:val="00F730EA"/>
    <w:rsid w:val="00F731CB"/>
    <w:rsid w:val="00F73260"/>
    <w:rsid w:val="00F73655"/>
    <w:rsid w:val="00F737E8"/>
    <w:rsid w:val="00F73C08"/>
    <w:rsid w:val="00F73C8A"/>
    <w:rsid w:val="00F73E8D"/>
    <w:rsid w:val="00F743AD"/>
    <w:rsid w:val="00F743C6"/>
    <w:rsid w:val="00F74474"/>
    <w:rsid w:val="00F747B8"/>
    <w:rsid w:val="00F74A43"/>
    <w:rsid w:val="00F74B0C"/>
    <w:rsid w:val="00F74C59"/>
    <w:rsid w:val="00F74DDE"/>
    <w:rsid w:val="00F7506D"/>
    <w:rsid w:val="00F750D5"/>
    <w:rsid w:val="00F751F9"/>
    <w:rsid w:val="00F7531C"/>
    <w:rsid w:val="00F7540E"/>
    <w:rsid w:val="00F756C9"/>
    <w:rsid w:val="00F75741"/>
    <w:rsid w:val="00F757A5"/>
    <w:rsid w:val="00F759C1"/>
    <w:rsid w:val="00F759C2"/>
    <w:rsid w:val="00F760DC"/>
    <w:rsid w:val="00F76706"/>
    <w:rsid w:val="00F76C4E"/>
    <w:rsid w:val="00F76C56"/>
    <w:rsid w:val="00F76C5B"/>
    <w:rsid w:val="00F77082"/>
    <w:rsid w:val="00F77241"/>
    <w:rsid w:val="00F774D9"/>
    <w:rsid w:val="00F77521"/>
    <w:rsid w:val="00F777BD"/>
    <w:rsid w:val="00F7796F"/>
    <w:rsid w:val="00F77E19"/>
    <w:rsid w:val="00F77EDA"/>
    <w:rsid w:val="00F8015F"/>
    <w:rsid w:val="00F8044C"/>
    <w:rsid w:val="00F80968"/>
    <w:rsid w:val="00F80C17"/>
    <w:rsid w:val="00F80DA4"/>
    <w:rsid w:val="00F80F30"/>
    <w:rsid w:val="00F80FA5"/>
    <w:rsid w:val="00F813DD"/>
    <w:rsid w:val="00F81B32"/>
    <w:rsid w:val="00F81B6A"/>
    <w:rsid w:val="00F81C4A"/>
    <w:rsid w:val="00F81D8F"/>
    <w:rsid w:val="00F8200A"/>
    <w:rsid w:val="00F8202D"/>
    <w:rsid w:val="00F8274B"/>
    <w:rsid w:val="00F82A96"/>
    <w:rsid w:val="00F82C20"/>
    <w:rsid w:val="00F82CA8"/>
    <w:rsid w:val="00F82CD6"/>
    <w:rsid w:val="00F831B7"/>
    <w:rsid w:val="00F831DB"/>
    <w:rsid w:val="00F833E8"/>
    <w:rsid w:val="00F834D2"/>
    <w:rsid w:val="00F8354D"/>
    <w:rsid w:val="00F836E3"/>
    <w:rsid w:val="00F83944"/>
    <w:rsid w:val="00F83A55"/>
    <w:rsid w:val="00F83BB1"/>
    <w:rsid w:val="00F83C2F"/>
    <w:rsid w:val="00F83D5D"/>
    <w:rsid w:val="00F83DFC"/>
    <w:rsid w:val="00F841FD"/>
    <w:rsid w:val="00F84453"/>
    <w:rsid w:val="00F847C3"/>
    <w:rsid w:val="00F84CFA"/>
    <w:rsid w:val="00F850CF"/>
    <w:rsid w:val="00F8543A"/>
    <w:rsid w:val="00F8583D"/>
    <w:rsid w:val="00F8585F"/>
    <w:rsid w:val="00F859F6"/>
    <w:rsid w:val="00F85ABC"/>
    <w:rsid w:val="00F85C13"/>
    <w:rsid w:val="00F85C3B"/>
    <w:rsid w:val="00F8606C"/>
    <w:rsid w:val="00F86139"/>
    <w:rsid w:val="00F863C2"/>
    <w:rsid w:val="00F867C0"/>
    <w:rsid w:val="00F86929"/>
    <w:rsid w:val="00F86E54"/>
    <w:rsid w:val="00F8703C"/>
    <w:rsid w:val="00F871A6"/>
    <w:rsid w:val="00F87920"/>
    <w:rsid w:val="00F8799D"/>
    <w:rsid w:val="00F87A94"/>
    <w:rsid w:val="00F87AD4"/>
    <w:rsid w:val="00F87E8A"/>
    <w:rsid w:val="00F90119"/>
    <w:rsid w:val="00F9039A"/>
    <w:rsid w:val="00F905A2"/>
    <w:rsid w:val="00F9063A"/>
    <w:rsid w:val="00F9069D"/>
    <w:rsid w:val="00F90751"/>
    <w:rsid w:val="00F9095E"/>
    <w:rsid w:val="00F90980"/>
    <w:rsid w:val="00F90C06"/>
    <w:rsid w:val="00F90DF9"/>
    <w:rsid w:val="00F90FF5"/>
    <w:rsid w:val="00F911BF"/>
    <w:rsid w:val="00F91B97"/>
    <w:rsid w:val="00F91C81"/>
    <w:rsid w:val="00F91D8D"/>
    <w:rsid w:val="00F920D6"/>
    <w:rsid w:val="00F92306"/>
    <w:rsid w:val="00F923EE"/>
    <w:rsid w:val="00F92D22"/>
    <w:rsid w:val="00F9304D"/>
    <w:rsid w:val="00F9310D"/>
    <w:rsid w:val="00F9319D"/>
    <w:rsid w:val="00F937CE"/>
    <w:rsid w:val="00F93B3E"/>
    <w:rsid w:val="00F93B78"/>
    <w:rsid w:val="00F946BC"/>
    <w:rsid w:val="00F9487E"/>
    <w:rsid w:val="00F949C3"/>
    <w:rsid w:val="00F94B6C"/>
    <w:rsid w:val="00F94BA6"/>
    <w:rsid w:val="00F94F2D"/>
    <w:rsid w:val="00F94F54"/>
    <w:rsid w:val="00F94F7C"/>
    <w:rsid w:val="00F94F99"/>
    <w:rsid w:val="00F950B6"/>
    <w:rsid w:val="00F95357"/>
    <w:rsid w:val="00F95447"/>
    <w:rsid w:val="00F95759"/>
    <w:rsid w:val="00F957A1"/>
    <w:rsid w:val="00F95940"/>
    <w:rsid w:val="00F95E4D"/>
    <w:rsid w:val="00F95F0A"/>
    <w:rsid w:val="00F96402"/>
    <w:rsid w:val="00F966ED"/>
    <w:rsid w:val="00F96710"/>
    <w:rsid w:val="00F96A51"/>
    <w:rsid w:val="00F96CA2"/>
    <w:rsid w:val="00F96DC1"/>
    <w:rsid w:val="00F972B1"/>
    <w:rsid w:val="00F97302"/>
    <w:rsid w:val="00F9794B"/>
    <w:rsid w:val="00F97E0D"/>
    <w:rsid w:val="00F97E98"/>
    <w:rsid w:val="00F97FD5"/>
    <w:rsid w:val="00FA0027"/>
    <w:rsid w:val="00FA009C"/>
    <w:rsid w:val="00FA02B2"/>
    <w:rsid w:val="00FA0455"/>
    <w:rsid w:val="00FA0715"/>
    <w:rsid w:val="00FA0E48"/>
    <w:rsid w:val="00FA0FF8"/>
    <w:rsid w:val="00FA100D"/>
    <w:rsid w:val="00FA123E"/>
    <w:rsid w:val="00FA1501"/>
    <w:rsid w:val="00FA15A5"/>
    <w:rsid w:val="00FA17CF"/>
    <w:rsid w:val="00FA1834"/>
    <w:rsid w:val="00FA2081"/>
    <w:rsid w:val="00FA2572"/>
    <w:rsid w:val="00FA25DB"/>
    <w:rsid w:val="00FA2839"/>
    <w:rsid w:val="00FA2A56"/>
    <w:rsid w:val="00FA2B69"/>
    <w:rsid w:val="00FA2C0C"/>
    <w:rsid w:val="00FA2D33"/>
    <w:rsid w:val="00FA2E7F"/>
    <w:rsid w:val="00FA3125"/>
    <w:rsid w:val="00FA317E"/>
    <w:rsid w:val="00FA3738"/>
    <w:rsid w:val="00FA3820"/>
    <w:rsid w:val="00FA39D2"/>
    <w:rsid w:val="00FA42C3"/>
    <w:rsid w:val="00FA4A4E"/>
    <w:rsid w:val="00FA4DAD"/>
    <w:rsid w:val="00FA51CC"/>
    <w:rsid w:val="00FA5209"/>
    <w:rsid w:val="00FA5623"/>
    <w:rsid w:val="00FA5C40"/>
    <w:rsid w:val="00FA5D00"/>
    <w:rsid w:val="00FA622B"/>
    <w:rsid w:val="00FA6327"/>
    <w:rsid w:val="00FA647C"/>
    <w:rsid w:val="00FA6501"/>
    <w:rsid w:val="00FA6774"/>
    <w:rsid w:val="00FA6806"/>
    <w:rsid w:val="00FA681A"/>
    <w:rsid w:val="00FA688A"/>
    <w:rsid w:val="00FA6AD6"/>
    <w:rsid w:val="00FA6AF9"/>
    <w:rsid w:val="00FA6CF3"/>
    <w:rsid w:val="00FA7E70"/>
    <w:rsid w:val="00FA7FE5"/>
    <w:rsid w:val="00FB012C"/>
    <w:rsid w:val="00FB020B"/>
    <w:rsid w:val="00FB03C2"/>
    <w:rsid w:val="00FB03DC"/>
    <w:rsid w:val="00FB08F0"/>
    <w:rsid w:val="00FB0FBE"/>
    <w:rsid w:val="00FB12D8"/>
    <w:rsid w:val="00FB1667"/>
    <w:rsid w:val="00FB17B4"/>
    <w:rsid w:val="00FB1851"/>
    <w:rsid w:val="00FB18CE"/>
    <w:rsid w:val="00FB1E44"/>
    <w:rsid w:val="00FB245C"/>
    <w:rsid w:val="00FB2780"/>
    <w:rsid w:val="00FB291C"/>
    <w:rsid w:val="00FB2C9E"/>
    <w:rsid w:val="00FB30D9"/>
    <w:rsid w:val="00FB3303"/>
    <w:rsid w:val="00FB3482"/>
    <w:rsid w:val="00FB37DD"/>
    <w:rsid w:val="00FB3981"/>
    <w:rsid w:val="00FB3A55"/>
    <w:rsid w:val="00FB3BE9"/>
    <w:rsid w:val="00FB3CFE"/>
    <w:rsid w:val="00FB414A"/>
    <w:rsid w:val="00FB41AD"/>
    <w:rsid w:val="00FB4782"/>
    <w:rsid w:val="00FB480C"/>
    <w:rsid w:val="00FB4C1C"/>
    <w:rsid w:val="00FB4C82"/>
    <w:rsid w:val="00FB4D32"/>
    <w:rsid w:val="00FB4D3F"/>
    <w:rsid w:val="00FB4DCA"/>
    <w:rsid w:val="00FB4DD5"/>
    <w:rsid w:val="00FB5652"/>
    <w:rsid w:val="00FB5787"/>
    <w:rsid w:val="00FB5973"/>
    <w:rsid w:val="00FB5ADC"/>
    <w:rsid w:val="00FB5B4A"/>
    <w:rsid w:val="00FB5C53"/>
    <w:rsid w:val="00FB62AD"/>
    <w:rsid w:val="00FB6325"/>
    <w:rsid w:val="00FB636B"/>
    <w:rsid w:val="00FB6C7C"/>
    <w:rsid w:val="00FB6EAC"/>
    <w:rsid w:val="00FB6F62"/>
    <w:rsid w:val="00FB7117"/>
    <w:rsid w:val="00FB721F"/>
    <w:rsid w:val="00FB7226"/>
    <w:rsid w:val="00FB722C"/>
    <w:rsid w:val="00FB7882"/>
    <w:rsid w:val="00FB7B58"/>
    <w:rsid w:val="00FC00A4"/>
    <w:rsid w:val="00FC0151"/>
    <w:rsid w:val="00FC01B8"/>
    <w:rsid w:val="00FC0322"/>
    <w:rsid w:val="00FC0436"/>
    <w:rsid w:val="00FC0A50"/>
    <w:rsid w:val="00FC0E75"/>
    <w:rsid w:val="00FC126E"/>
    <w:rsid w:val="00FC12BF"/>
    <w:rsid w:val="00FC17CC"/>
    <w:rsid w:val="00FC1D77"/>
    <w:rsid w:val="00FC1E03"/>
    <w:rsid w:val="00FC2221"/>
    <w:rsid w:val="00FC2596"/>
    <w:rsid w:val="00FC25C6"/>
    <w:rsid w:val="00FC25F7"/>
    <w:rsid w:val="00FC2752"/>
    <w:rsid w:val="00FC288B"/>
    <w:rsid w:val="00FC29E5"/>
    <w:rsid w:val="00FC2A3E"/>
    <w:rsid w:val="00FC2C09"/>
    <w:rsid w:val="00FC2FB0"/>
    <w:rsid w:val="00FC3048"/>
    <w:rsid w:val="00FC3123"/>
    <w:rsid w:val="00FC3266"/>
    <w:rsid w:val="00FC365D"/>
    <w:rsid w:val="00FC36A9"/>
    <w:rsid w:val="00FC3964"/>
    <w:rsid w:val="00FC3C2D"/>
    <w:rsid w:val="00FC4510"/>
    <w:rsid w:val="00FC4A6B"/>
    <w:rsid w:val="00FC4ACB"/>
    <w:rsid w:val="00FC51C8"/>
    <w:rsid w:val="00FC5E39"/>
    <w:rsid w:val="00FC61C6"/>
    <w:rsid w:val="00FC6435"/>
    <w:rsid w:val="00FC67A3"/>
    <w:rsid w:val="00FC6FCD"/>
    <w:rsid w:val="00FC7194"/>
    <w:rsid w:val="00FC7266"/>
    <w:rsid w:val="00FC736B"/>
    <w:rsid w:val="00FC7662"/>
    <w:rsid w:val="00FC77A9"/>
    <w:rsid w:val="00FC790F"/>
    <w:rsid w:val="00FC7CA9"/>
    <w:rsid w:val="00FC7D7F"/>
    <w:rsid w:val="00FD00ED"/>
    <w:rsid w:val="00FD0252"/>
    <w:rsid w:val="00FD05C7"/>
    <w:rsid w:val="00FD08B2"/>
    <w:rsid w:val="00FD08D3"/>
    <w:rsid w:val="00FD0A1B"/>
    <w:rsid w:val="00FD1206"/>
    <w:rsid w:val="00FD1217"/>
    <w:rsid w:val="00FD1427"/>
    <w:rsid w:val="00FD14EA"/>
    <w:rsid w:val="00FD1571"/>
    <w:rsid w:val="00FD16F5"/>
    <w:rsid w:val="00FD1BF2"/>
    <w:rsid w:val="00FD1CDB"/>
    <w:rsid w:val="00FD1D61"/>
    <w:rsid w:val="00FD2492"/>
    <w:rsid w:val="00FD265F"/>
    <w:rsid w:val="00FD2BAD"/>
    <w:rsid w:val="00FD2F22"/>
    <w:rsid w:val="00FD3161"/>
    <w:rsid w:val="00FD3309"/>
    <w:rsid w:val="00FD33D8"/>
    <w:rsid w:val="00FD35C6"/>
    <w:rsid w:val="00FD37D4"/>
    <w:rsid w:val="00FD3930"/>
    <w:rsid w:val="00FD39C5"/>
    <w:rsid w:val="00FD3F82"/>
    <w:rsid w:val="00FD45E4"/>
    <w:rsid w:val="00FD4A13"/>
    <w:rsid w:val="00FD4AAC"/>
    <w:rsid w:val="00FD4EFE"/>
    <w:rsid w:val="00FD5189"/>
    <w:rsid w:val="00FD53D0"/>
    <w:rsid w:val="00FD5428"/>
    <w:rsid w:val="00FD5502"/>
    <w:rsid w:val="00FD569A"/>
    <w:rsid w:val="00FD586E"/>
    <w:rsid w:val="00FD58AB"/>
    <w:rsid w:val="00FD5D7D"/>
    <w:rsid w:val="00FD5E95"/>
    <w:rsid w:val="00FD627E"/>
    <w:rsid w:val="00FD6C7F"/>
    <w:rsid w:val="00FD6EAF"/>
    <w:rsid w:val="00FD6F5F"/>
    <w:rsid w:val="00FD70A1"/>
    <w:rsid w:val="00FD752A"/>
    <w:rsid w:val="00FD7838"/>
    <w:rsid w:val="00FD78C5"/>
    <w:rsid w:val="00FD7AAC"/>
    <w:rsid w:val="00FD7C1C"/>
    <w:rsid w:val="00FD7F97"/>
    <w:rsid w:val="00FE006C"/>
    <w:rsid w:val="00FE04A1"/>
    <w:rsid w:val="00FE0760"/>
    <w:rsid w:val="00FE0C42"/>
    <w:rsid w:val="00FE0E56"/>
    <w:rsid w:val="00FE10B9"/>
    <w:rsid w:val="00FE131E"/>
    <w:rsid w:val="00FE1693"/>
    <w:rsid w:val="00FE229E"/>
    <w:rsid w:val="00FE2502"/>
    <w:rsid w:val="00FE273F"/>
    <w:rsid w:val="00FE29F0"/>
    <w:rsid w:val="00FE2B16"/>
    <w:rsid w:val="00FE2DF0"/>
    <w:rsid w:val="00FE34B7"/>
    <w:rsid w:val="00FE3674"/>
    <w:rsid w:val="00FE37CF"/>
    <w:rsid w:val="00FE401A"/>
    <w:rsid w:val="00FE4022"/>
    <w:rsid w:val="00FE407A"/>
    <w:rsid w:val="00FE43F8"/>
    <w:rsid w:val="00FE455B"/>
    <w:rsid w:val="00FE484F"/>
    <w:rsid w:val="00FE48D5"/>
    <w:rsid w:val="00FE5011"/>
    <w:rsid w:val="00FE504D"/>
    <w:rsid w:val="00FE517B"/>
    <w:rsid w:val="00FE554C"/>
    <w:rsid w:val="00FE55D0"/>
    <w:rsid w:val="00FE5CEF"/>
    <w:rsid w:val="00FE5EF7"/>
    <w:rsid w:val="00FE6352"/>
    <w:rsid w:val="00FE65F8"/>
    <w:rsid w:val="00FE66D9"/>
    <w:rsid w:val="00FE6E01"/>
    <w:rsid w:val="00FE703D"/>
    <w:rsid w:val="00FE7222"/>
    <w:rsid w:val="00FE7329"/>
    <w:rsid w:val="00FE7411"/>
    <w:rsid w:val="00FE75B1"/>
    <w:rsid w:val="00FE7622"/>
    <w:rsid w:val="00FE767A"/>
    <w:rsid w:val="00FE77CE"/>
    <w:rsid w:val="00FE784E"/>
    <w:rsid w:val="00FE7872"/>
    <w:rsid w:val="00FE7C5C"/>
    <w:rsid w:val="00FE7EF1"/>
    <w:rsid w:val="00FE7F48"/>
    <w:rsid w:val="00FF0020"/>
    <w:rsid w:val="00FF02D9"/>
    <w:rsid w:val="00FF03F9"/>
    <w:rsid w:val="00FF086B"/>
    <w:rsid w:val="00FF0D8F"/>
    <w:rsid w:val="00FF108B"/>
    <w:rsid w:val="00FF11A1"/>
    <w:rsid w:val="00FF140A"/>
    <w:rsid w:val="00FF178C"/>
    <w:rsid w:val="00FF1BBF"/>
    <w:rsid w:val="00FF1E87"/>
    <w:rsid w:val="00FF1FA4"/>
    <w:rsid w:val="00FF2248"/>
    <w:rsid w:val="00FF2E04"/>
    <w:rsid w:val="00FF30D0"/>
    <w:rsid w:val="00FF317A"/>
    <w:rsid w:val="00FF3773"/>
    <w:rsid w:val="00FF37F9"/>
    <w:rsid w:val="00FF3881"/>
    <w:rsid w:val="00FF3B1F"/>
    <w:rsid w:val="00FF3F78"/>
    <w:rsid w:val="00FF405A"/>
    <w:rsid w:val="00FF40AD"/>
    <w:rsid w:val="00FF4322"/>
    <w:rsid w:val="00FF4980"/>
    <w:rsid w:val="00FF4C76"/>
    <w:rsid w:val="00FF5A01"/>
    <w:rsid w:val="00FF5A30"/>
    <w:rsid w:val="00FF5F49"/>
    <w:rsid w:val="00FF60CC"/>
    <w:rsid w:val="00FF60E3"/>
    <w:rsid w:val="00FF6200"/>
    <w:rsid w:val="00FF77EA"/>
    <w:rsid w:val="0137BCDC"/>
    <w:rsid w:val="02F965FC"/>
    <w:rsid w:val="031193A9"/>
    <w:rsid w:val="0322BAE6"/>
    <w:rsid w:val="04A9E110"/>
    <w:rsid w:val="05D2E9F3"/>
    <w:rsid w:val="076EBA54"/>
    <w:rsid w:val="08793B52"/>
    <w:rsid w:val="08F50758"/>
    <w:rsid w:val="09261C86"/>
    <w:rsid w:val="0AA71665"/>
    <w:rsid w:val="0D578128"/>
    <w:rsid w:val="0E679383"/>
    <w:rsid w:val="0E6F0081"/>
    <w:rsid w:val="10E826FA"/>
    <w:rsid w:val="11788048"/>
    <w:rsid w:val="147A60C5"/>
    <w:rsid w:val="172FAE97"/>
    <w:rsid w:val="1800FEA9"/>
    <w:rsid w:val="188B297A"/>
    <w:rsid w:val="1A77E121"/>
    <w:rsid w:val="1ADB7B93"/>
    <w:rsid w:val="1D1C29F2"/>
    <w:rsid w:val="1D5D9F1E"/>
    <w:rsid w:val="21313C4A"/>
    <w:rsid w:val="21EF9B15"/>
    <w:rsid w:val="22C39062"/>
    <w:rsid w:val="238B6B76"/>
    <w:rsid w:val="24F64D33"/>
    <w:rsid w:val="25406434"/>
    <w:rsid w:val="255EF4EC"/>
    <w:rsid w:val="25F47603"/>
    <w:rsid w:val="2607F247"/>
    <w:rsid w:val="26B3BD2A"/>
    <w:rsid w:val="26E37399"/>
    <w:rsid w:val="27625EFD"/>
    <w:rsid w:val="2811A62B"/>
    <w:rsid w:val="299709B1"/>
    <w:rsid w:val="29FAACFA"/>
    <w:rsid w:val="2B967D5B"/>
    <w:rsid w:val="2C8A404E"/>
    <w:rsid w:val="2CF93315"/>
    <w:rsid w:val="2D324DBC"/>
    <w:rsid w:val="2D3EED0A"/>
    <w:rsid w:val="2E941D0F"/>
    <w:rsid w:val="2ECBB5A5"/>
    <w:rsid w:val="2ECE1E1D"/>
    <w:rsid w:val="3052C415"/>
    <w:rsid w:val="30DD6077"/>
    <w:rsid w:val="317D8CD1"/>
    <w:rsid w:val="31BE5F78"/>
    <w:rsid w:val="31D18811"/>
    <w:rsid w:val="328782C9"/>
    <w:rsid w:val="3320D99F"/>
    <w:rsid w:val="33383B94"/>
    <w:rsid w:val="3602EB8A"/>
    <w:rsid w:val="36BF7B6A"/>
    <w:rsid w:val="37ADBAC9"/>
    <w:rsid w:val="38D9DC19"/>
    <w:rsid w:val="3A1655D2"/>
    <w:rsid w:val="3BF856AA"/>
    <w:rsid w:val="3C2E323E"/>
    <w:rsid w:val="3CA31D8E"/>
    <w:rsid w:val="3D4DF694"/>
    <w:rsid w:val="40975E2E"/>
    <w:rsid w:val="45F3980B"/>
    <w:rsid w:val="46EC6AD8"/>
    <w:rsid w:val="47BE9142"/>
    <w:rsid w:val="47DDAE57"/>
    <w:rsid w:val="49D919B1"/>
    <w:rsid w:val="4B7BB895"/>
    <w:rsid w:val="4B86173A"/>
    <w:rsid w:val="4CE9964B"/>
    <w:rsid w:val="4F141A06"/>
    <w:rsid w:val="4F62CE6D"/>
    <w:rsid w:val="4F785C09"/>
    <w:rsid w:val="509EE7E4"/>
    <w:rsid w:val="50C51EEB"/>
    <w:rsid w:val="50D1FB77"/>
    <w:rsid w:val="51B404D3"/>
    <w:rsid w:val="53E7BD51"/>
    <w:rsid w:val="540716FF"/>
    <w:rsid w:val="545DA2F0"/>
    <w:rsid w:val="547033BF"/>
    <w:rsid w:val="54ADF678"/>
    <w:rsid w:val="57AA4BC6"/>
    <w:rsid w:val="587B21EB"/>
    <w:rsid w:val="59FA6E71"/>
    <w:rsid w:val="5AE9830D"/>
    <w:rsid w:val="5BC8DD24"/>
    <w:rsid w:val="5D98EE41"/>
    <w:rsid w:val="5F1BF71C"/>
    <w:rsid w:val="6044EA25"/>
    <w:rsid w:val="614A2042"/>
    <w:rsid w:val="61563A44"/>
    <w:rsid w:val="62E352F2"/>
    <w:rsid w:val="63BEC7CE"/>
    <w:rsid w:val="63C6A982"/>
    <w:rsid w:val="63D56855"/>
    <w:rsid w:val="63F92543"/>
    <w:rsid w:val="65D6F8E4"/>
    <w:rsid w:val="688D89F6"/>
    <w:rsid w:val="68EF7DF7"/>
    <w:rsid w:val="6988B906"/>
    <w:rsid w:val="6B3FC5C9"/>
    <w:rsid w:val="6B710262"/>
    <w:rsid w:val="6C105ED4"/>
    <w:rsid w:val="6D6D94F9"/>
    <w:rsid w:val="6DE20AC9"/>
    <w:rsid w:val="6EFC3D11"/>
    <w:rsid w:val="6F47FF96"/>
    <w:rsid w:val="6F71F1E0"/>
    <w:rsid w:val="6F75BA77"/>
    <w:rsid w:val="7047316D"/>
    <w:rsid w:val="7199E817"/>
    <w:rsid w:val="729ADE09"/>
    <w:rsid w:val="73526E2C"/>
    <w:rsid w:val="752F0F0C"/>
    <w:rsid w:val="761C3E14"/>
    <w:rsid w:val="763F2DBA"/>
    <w:rsid w:val="76BDB54F"/>
    <w:rsid w:val="76E78353"/>
    <w:rsid w:val="79C7C834"/>
    <w:rsid w:val="7B7E7530"/>
    <w:rsid w:val="7CE856E1"/>
    <w:rsid w:val="7DD9076D"/>
    <w:rsid w:val="7E001C19"/>
    <w:rsid w:val="7EBCC8F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D1BD28F"/>
  <w15:docId w15:val="{3705BCDF-CB47-494D-944F-CA7E46B06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pPr>
  </w:style>
  <w:style w:type="paragraph" w:styleId="ListBullet2">
    <w:name w:val="List Bullet 2"/>
    <w:basedOn w:val="Normal"/>
    <w:pPr>
      <w:numPr>
        <w:numId w:val="4"/>
      </w:numPr>
      <w:tabs>
        <w:tab w:val="clear" w:pos="643"/>
        <w:tab w:val="left" w:pos="567"/>
      </w:tabs>
    </w:pPr>
  </w:style>
  <w:style w:type="paragraph" w:styleId="ListBullet3">
    <w:name w:val="List Bullet 3"/>
    <w:basedOn w:val="Normal"/>
    <w:pPr>
      <w:numPr>
        <w:numId w:val="1"/>
      </w:numPr>
      <w:tabs>
        <w:tab w:val="clear" w:pos="926"/>
        <w:tab w:val="left" w:pos="851"/>
      </w:tabs>
    </w:pPr>
  </w:style>
  <w:style w:type="paragraph" w:styleId="ListBullet4">
    <w:name w:val="List Bullet 4"/>
    <w:basedOn w:val="Normal"/>
    <w:pPr>
      <w:numPr>
        <w:numId w:val="2"/>
      </w:numPr>
      <w:tabs>
        <w:tab w:val="clear" w:pos="1209"/>
        <w:tab w:val="left" w:pos="1134"/>
      </w:tabs>
    </w:pPr>
  </w:style>
  <w:style w:type="paragraph" w:styleId="ListNumber">
    <w:name w:val="List Number"/>
    <w:basedOn w:val="Normal"/>
    <w:pPr>
      <w:numPr>
        <w:numId w:val="5"/>
      </w:numPr>
      <w:tabs>
        <w:tab w:val="clear" w:pos="360"/>
        <w:tab w:val="left" w:pos="284"/>
      </w:tabs>
    </w:pPr>
  </w:style>
  <w:style w:type="paragraph" w:styleId="ListNumber2">
    <w:name w:val="List Number 2"/>
    <w:basedOn w:val="Normal"/>
    <w:pPr>
      <w:numPr>
        <w:numId w:val="6"/>
      </w:numPr>
      <w:tabs>
        <w:tab w:val="clear" w:pos="643"/>
        <w:tab w:val="left" w:pos="567"/>
      </w:tabs>
    </w:pPr>
  </w:style>
  <w:style w:type="paragraph" w:styleId="ListNumber3">
    <w:name w:val="List Number 3"/>
    <w:basedOn w:val="Normal"/>
    <w:pPr>
      <w:numPr>
        <w:numId w:val="7"/>
      </w:numPr>
      <w:tabs>
        <w:tab w:val="clear" w:pos="926"/>
        <w:tab w:val="left" w:pos="851"/>
      </w:tabs>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83"/>
        <w:tab w:val="left" w:pos="1418"/>
      </w:tabs>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uiPriority w:val="22"/>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style>
  <w:style w:type="paragraph" w:styleId="HTMLPreformatted">
    <w:name w:val="HTML Preformatted"/>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bCs/>
      <w:i/>
      <w:iCs/>
      <w:sz w:val="30"/>
      <w:szCs w:val="30"/>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character" w:customStyle="1" w:styleId="normaltextrun">
    <w:name w:val="normaltextrun"/>
    <w:basedOn w:val="DefaultParagraphFont"/>
    <w:rsid w:val="00C6081D"/>
  </w:style>
  <w:style w:type="paragraph" w:styleId="NoSpacing">
    <w:name w:val="No Spacing"/>
    <w:uiPriority w:val="1"/>
    <w:qFormat/>
    <w:rsid w:val="00C27E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qFormat/>
    <w:locked/>
    <w:rsid w:val="00DD7CF3"/>
    <w:rPr>
      <w:rFonts w:ascii="Calibri" w:eastAsia="Calibri" w:hAnsi="Calibri"/>
      <w:sz w:val="22"/>
      <w:szCs w:val="28"/>
    </w:rPr>
  </w:style>
  <w:style w:type="paragraph" w:customStyle="1" w:styleId="CharCharCharCharCharCharChar">
    <w:name w:val="อักขระ Char Char Char Char Char Char Char"/>
    <w:basedOn w:val="Normal"/>
    <w:rsid w:val="003F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CommentReference">
    <w:name w:val="annotation reference"/>
    <w:basedOn w:val="DefaultParagraphFont"/>
    <w:semiHidden/>
    <w:unhideWhenUsed/>
    <w:rsid w:val="004F484F"/>
    <w:rPr>
      <w:sz w:val="16"/>
      <w:szCs w:val="16"/>
    </w:rPr>
  </w:style>
  <w:style w:type="paragraph" w:styleId="CommentText">
    <w:name w:val="annotation text"/>
    <w:basedOn w:val="Normal"/>
    <w:link w:val="CommentTextChar"/>
    <w:unhideWhenUsed/>
    <w:rsid w:val="004F484F"/>
    <w:pPr>
      <w:spacing w:line="240" w:lineRule="auto"/>
    </w:pPr>
    <w:rPr>
      <w:sz w:val="20"/>
      <w:szCs w:val="25"/>
    </w:rPr>
  </w:style>
  <w:style w:type="character" w:customStyle="1" w:styleId="CommentTextChar">
    <w:name w:val="Comment Text Char"/>
    <w:basedOn w:val="DefaultParagraphFont"/>
    <w:link w:val="CommentText"/>
    <w:rsid w:val="004F484F"/>
    <w:rPr>
      <w:rFonts w:ascii="Arial" w:hAnsi="Arial"/>
      <w:szCs w:val="25"/>
    </w:rPr>
  </w:style>
  <w:style w:type="paragraph" w:styleId="CommentSubject">
    <w:name w:val="annotation subject"/>
    <w:basedOn w:val="CommentText"/>
    <w:next w:val="CommentText"/>
    <w:link w:val="CommentSubjectChar"/>
    <w:semiHidden/>
    <w:unhideWhenUsed/>
    <w:rsid w:val="004F484F"/>
    <w:rPr>
      <w:b/>
      <w:bCs/>
    </w:rPr>
  </w:style>
  <w:style w:type="character" w:customStyle="1" w:styleId="CommentSubjectChar">
    <w:name w:val="Comment Subject Char"/>
    <w:basedOn w:val="CommentTextChar"/>
    <w:link w:val="CommentSubject"/>
    <w:semiHidden/>
    <w:rsid w:val="004F484F"/>
    <w:rPr>
      <w:rFonts w:ascii="Arial" w:hAnsi="Arial"/>
      <w:b/>
      <w:bCs/>
      <w:szCs w:val="25"/>
    </w:rPr>
  </w:style>
  <w:style w:type="character" w:customStyle="1" w:styleId="ui-provider">
    <w:name w:val="ui-provider"/>
    <w:basedOn w:val="DefaultParagraphFont"/>
    <w:rsid w:val="00671AD9"/>
  </w:style>
  <w:style w:type="paragraph" w:customStyle="1" w:styleId="a9">
    <w:name w:val="???????????"/>
    <w:basedOn w:val="Normal"/>
    <w:rsid w:val="005C1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AngsanaUPC" w:eastAsia="Arial" w:hAnsi="AngsanaUPC" w:cs="Times New Roman"/>
      <w:color w:val="000080"/>
      <w:sz w:val="28"/>
      <w:szCs w:val="20"/>
      <w:lang w:val="th-TH"/>
    </w:rPr>
  </w:style>
  <w:style w:type="paragraph" w:styleId="Revision">
    <w:name w:val="Revision"/>
    <w:hidden/>
    <w:uiPriority w:val="99"/>
    <w:semiHidden/>
    <w:rsid w:val="00224B20"/>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74404876">
      <w:bodyDiv w:val="1"/>
      <w:marLeft w:val="0"/>
      <w:marRight w:val="0"/>
      <w:marTop w:val="0"/>
      <w:marBottom w:val="0"/>
      <w:divBdr>
        <w:top w:val="none" w:sz="0" w:space="0" w:color="auto"/>
        <w:left w:val="none" w:sz="0" w:space="0" w:color="auto"/>
        <w:bottom w:val="none" w:sz="0" w:space="0" w:color="auto"/>
        <w:right w:val="none" w:sz="0" w:space="0" w:color="auto"/>
      </w:divBdr>
    </w:div>
    <w:div w:id="84957082">
      <w:bodyDiv w:val="1"/>
      <w:marLeft w:val="0"/>
      <w:marRight w:val="0"/>
      <w:marTop w:val="0"/>
      <w:marBottom w:val="0"/>
      <w:divBdr>
        <w:top w:val="none" w:sz="0" w:space="0" w:color="auto"/>
        <w:left w:val="none" w:sz="0" w:space="0" w:color="auto"/>
        <w:bottom w:val="none" w:sz="0" w:space="0" w:color="auto"/>
        <w:right w:val="none" w:sz="0" w:space="0" w:color="auto"/>
      </w:divBdr>
    </w:div>
    <w:div w:id="118303091">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1698536">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230580146">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290480584">
      <w:bodyDiv w:val="1"/>
      <w:marLeft w:val="0"/>
      <w:marRight w:val="0"/>
      <w:marTop w:val="0"/>
      <w:marBottom w:val="0"/>
      <w:divBdr>
        <w:top w:val="none" w:sz="0" w:space="0" w:color="auto"/>
        <w:left w:val="none" w:sz="0" w:space="0" w:color="auto"/>
        <w:bottom w:val="none" w:sz="0" w:space="0" w:color="auto"/>
        <w:right w:val="none" w:sz="0" w:space="0" w:color="auto"/>
      </w:divBdr>
      <w:divsChild>
        <w:div w:id="1323701683">
          <w:marLeft w:val="0"/>
          <w:marRight w:val="0"/>
          <w:marTop w:val="0"/>
          <w:marBottom w:val="0"/>
          <w:divBdr>
            <w:top w:val="none" w:sz="0" w:space="0" w:color="auto"/>
            <w:left w:val="none" w:sz="0" w:space="0" w:color="auto"/>
            <w:bottom w:val="none" w:sz="0" w:space="0" w:color="auto"/>
            <w:right w:val="none" w:sz="0" w:space="0" w:color="auto"/>
          </w:divBdr>
        </w:div>
      </w:divsChild>
    </w:div>
    <w:div w:id="298609339">
      <w:bodyDiv w:val="1"/>
      <w:marLeft w:val="0"/>
      <w:marRight w:val="0"/>
      <w:marTop w:val="0"/>
      <w:marBottom w:val="0"/>
      <w:divBdr>
        <w:top w:val="none" w:sz="0" w:space="0" w:color="auto"/>
        <w:left w:val="none" w:sz="0" w:space="0" w:color="auto"/>
        <w:bottom w:val="none" w:sz="0" w:space="0" w:color="auto"/>
        <w:right w:val="none" w:sz="0" w:space="0" w:color="auto"/>
      </w:divBdr>
    </w:div>
    <w:div w:id="331226915">
      <w:bodyDiv w:val="1"/>
      <w:marLeft w:val="0"/>
      <w:marRight w:val="0"/>
      <w:marTop w:val="0"/>
      <w:marBottom w:val="0"/>
      <w:divBdr>
        <w:top w:val="none" w:sz="0" w:space="0" w:color="auto"/>
        <w:left w:val="none" w:sz="0" w:space="0" w:color="auto"/>
        <w:bottom w:val="none" w:sz="0" w:space="0" w:color="auto"/>
        <w:right w:val="none" w:sz="0" w:space="0" w:color="auto"/>
      </w:divBdr>
    </w:div>
    <w:div w:id="335308380">
      <w:bodyDiv w:val="1"/>
      <w:marLeft w:val="0"/>
      <w:marRight w:val="0"/>
      <w:marTop w:val="0"/>
      <w:marBottom w:val="0"/>
      <w:divBdr>
        <w:top w:val="none" w:sz="0" w:space="0" w:color="auto"/>
        <w:left w:val="none" w:sz="0" w:space="0" w:color="auto"/>
        <w:bottom w:val="none" w:sz="0" w:space="0" w:color="auto"/>
        <w:right w:val="none" w:sz="0" w:space="0" w:color="auto"/>
      </w:divBdr>
      <w:divsChild>
        <w:div w:id="1058555726">
          <w:marLeft w:val="0"/>
          <w:marRight w:val="0"/>
          <w:marTop w:val="0"/>
          <w:marBottom w:val="0"/>
          <w:divBdr>
            <w:top w:val="none" w:sz="0" w:space="0" w:color="auto"/>
            <w:left w:val="none" w:sz="0" w:space="0" w:color="auto"/>
            <w:bottom w:val="none" w:sz="0" w:space="0" w:color="auto"/>
            <w:right w:val="none" w:sz="0" w:space="0" w:color="auto"/>
          </w:divBdr>
        </w:div>
      </w:divsChild>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367335243">
      <w:bodyDiv w:val="1"/>
      <w:marLeft w:val="0"/>
      <w:marRight w:val="0"/>
      <w:marTop w:val="0"/>
      <w:marBottom w:val="0"/>
      <w:divBdr>
        <w:top w:val="none" w:sz="0" w:space="0" w:color="auto"/>
        <w:left w:val="none" w:sz="0" w:space="0" w:color="auto"/>
        <w:bottom w:val="none" w:sz="0" w:space="0" w:color="auto"/>
        <w:right w:val="none" w:sz="0" w:space="0" w:color="auto"/>
      </w:divBdr>
    </w:div>
    <w:div w:id="396823054">
      <w:bodyDiv w:val="1"/>
      <w:marLeft w:val="0"/>
      <w:marRight w:val="0"/>
      <w:marTop w:val="0"/>
      <w:marBottom w:val="0"/>
      <w:divBdr>
        <w:top w:val="none" w:sz="0" w:space="0" w:color="auto"/>
        <w:left w:val="none" w:sz="0" w:space="0" w:color="auto"/>
        <w:bottom w:val="none" w:sz="0" w:space="0" w:color="auto"/>
        <w:right w:val="none" w:sz="0" w:space="0" w:color="auto"/>
      </w:divBdr>
    </w:div>
    <w:div w:id="409888309">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48085820">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15265666">
      <w:bodyDiv w:val="1"/>
      <w:marLeft w:val="0"/>
      <w:marRight w:val="0"/>
      <w:marTop w:val="0"/>
      <w:marBottom w:val="0"/>
      <w:divBdr>
        <w:top w:val="none" w:sz="0" w:space="0" w:color="auto"/>
        <w:left w:val="none" w:sz="0" w:space="0" w:color="auto"/>
        <w:bottom w:val="none" w:sz="0" w:space="0" w:color="auto"/>
        <w:right w:val="none" w:sz="0" w:space="0" w:color="auto"/>
      </w:divBdr>
    </w:div>
    <w:div w:id="518930226">
      <w:bodyDiv w:val="1"/>
      <w:marLeft w:val="0"/>
      <w:marRight w:val="0"/>
      <w:marTop w:val="0"/>
      <w:marBottom w:val="0"/>
      <w:divBdr>
        <w:top w:val="none" w:sz="0" w:space="0" w:color="auto"/>
        <w:left w:val="none" w:sz="0" w:space="0" w:color="auto"/>
        <w:bottom w:val="none" w:sz="0" w:space="0" w:color="auto"/>
        <w:right w:val="none" w:sz="0" w:space="0" w:color="auto"/>
      </w:divBdr>
    </w:div>
    <w:div w:id="544604336">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72155614">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687103160">
      <w:bodyDiv w:val="1"/>
      <w:marLeft w:val="0"/>
      <w:marRight w:val="0"/>
      <w:marTop w:val="0"/>
      <w:marBottom w:val="0"/>
      <w:divBdr>
        <w:top w:val="none" w:sz="0" w:space="0" w:color="auto"/>
        <w:left w:val="none" w:sz="0" w:space="0" w:color="auto"/>
        <w:bottom w:val="none" w:sz="0" w:space="0" w:color="auto"/>
        <w:right w:val="none" w:sz="0" w:space="0" w:color="auto"/>
      </w:divBdr>
    </w:div>
    <w:div w:id="690378029">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815992734">
      <w:bodyDiv w:val="1"/>
      <w:marLeft w:val="0"/>
      <w:marRight w:val="0"/>
      <w:marTop w:val="0"/>
      <w:marBottom w:val="0"/>
      <w:divBdr>
        <w:top w:val="none" w:sz="0" w:space="0" w:color="auto"/>
        <w:left w:val="none" w:sz="0" w:space="0" w:color="auto"/>
        <w:bottom w:val="none" w:sz="0" w:space="0" w:color="auto"/>
        <w:right w:val="none" w:sz="0" w:space="0" w:color="auto"/>
      </w:divBdr>
    </w:div>
    <w:div w:id="871654673">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0771326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35035038">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65564017">
      <w:bodyDiv w:val="1"/>
      <w:marLeft w:val="0"/>
      <w:marRight w:val="0"/>
      <w:marTop w:val="0"/>
      <w:marBottom w:val="0"/>
      <w:divBdr>
        <w:top w:val="none" w:sz="0" w:space="0" w:color="auto"/>
        <w:left w:val="none" w:sz="0" w:space="0" w:color="auto"/>
        <w:bottom w:val="none" w:sz="0" w:space="0" w:color="auto"/>
        <w:right w:val="none" w:sz="0" w:space="0" w:color="auto"/>
      </w:divBdr>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243179057">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3317314">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48871351">
      <w:bodyDiv w:val="1"/>
      <w:marLeft w:val="0"/>
      <w:marRight w:val="0"/>
      <w:marTop w:val="0"/>
      <w:marBottom w:val="0"/>
      <w:divBdr>
        <w:top w:val="none" w:sz="0" w:space="0" w:color="auto"/>
        <w:left w:val="none" w:sz="0" w:space="0" w:color="auto"/>
        <w:bottom w:val="none" w:sz="0" w:space="0" w:color="auto"/>
        <w:right w:val="none" w:sz="0" w:space="0" w:color="auto"/>
      </w:divBdr>
    </w:div>
    <w:div w:id="1358965999">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416438749">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22675081">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67492445">
      <w:bodyDiv w:val="1"/>
      <w:marLeft w:val="0"/>
      <w:marRight w:val="0"/>
      <w:marTop w:val="0"/>
      <w:marBottom w:val="0"/>
      <w:divBdr>
        <w:top w:val="none" w:sz="0" w:space="0" w:color="auto"/>
        <w:left w:val="none" w:sz="0" w:space="0" w:color="auto"/>
        <w:bottom w:val="none" w:sz="0" w:space="0" w:color="auto"/>
        <w:right w:val="none" w:sz="0" w:space="0" w:color="auto"/>
      </w:divBdr>
      <w:divsChild>
        <w:div w:id="1497694864">
          <w:marLeft w:val="0"/>
          <w:marRight w:val="0"/>
          <w:marTop w:val="0"/>
          <w:marBottom w:val="0"/>
          <w:divBdr>
            <w:top w:val="none" w:sz="0" w:space="0" w:color="auto"/>
            <w:left w:val="none" w:sz="0" w:space="0" w:color="auto"/>
            <w:bottom w:val="none" w:sz="0" w:space="0" w:color="auto"/>
            <w:right w:val="none" w:sz="0" w:space="0" w:color="auto"/>
          </w:divBdr>
        </w:div>
      </w:divsChild>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594586140">
      <w:bodyDiv w:val="1"/>
      <w:marLeft w:val="0"/>
      <w:marRight w:val="0"/>
      <w:marTop w:val="0"/>
      <w:marBottom w:val="0"/>
      <w:divBdr>
        <w:top w:val="none" w:sz="0" w:space="0" w:color="auto"/>
        <w:left w:val="none" w:sz="0" w:space="0" w:color="auto"/>
        <w:bottom w:val="none" w:sz="0" w:space="0" w:color="auto"/>
        <w:right w:val="none" w:sz="0" w:space="0" w:color="auto"/>
      </w:divBdr>
    </w:div>
    <w:div w:id="1596941011">
      <w:bodyDiv w:val="1"/>
      <w:marLeft w:val="0"/>
      <w:marRight w:val="0"/>
      <w:marTop w:val="0"/>
      <w:marBottom w:val="0"/>
      <w:divBdr>
        <w:top w:val="none" w:sz="0" w:space="0" w:color="auto"/>
        <w:left w:val="none" w:sz="0" w:space="0" w:color="auto"/>
        <w:bottom w:val="none" w:sz="0" w:space="0" w:color="auto"/>
        <w:right w:val="none" w:sz="0" w:space="0" w:color="auto"/>
      </w:divBdr>
      <w:divsChild>
        <w:div w:id="720908721">
          <w:marLeft w:val="0"/>
          <w:marRight w:val="0"/>
          <w:marTop w:val="0"/>
          <w:marBottom w:val="0"/>
          <w:divBdr>
            <w:top w:val="none" w:sz="0" w:space="0" w:color="auto"/>
            <w:left w:val="none" w:sz="0" w:space="0" w:color="auto"/>
            <w:bottom w:val="none" w:sz="0" w:space="0" w:color="auto"/>
            <w:right w:val="none" w:sz="0" w:space="0" w:color="auto"/>
          </w:divBdr>
        </w:div>
      </w:divsChild>
    </w:div>
    <w:div w:id="1617324245">
      <w:bodyDiv w:val="1"/>
      <w:marLeft w:val="0"/>
      <w:marRight w:val="0"/>
      <w:marTop w:val="0"/>
      <w:marBottom w:val="0"/>
      <w:divBdr>
        <w:top w:val="none" w:sz="0" w:space="0" w:color="auto"/>
        <w:left w:val="none" w:sz="0" w:space="0" w:color="auto"/>
        <w:bottom w:val="none" w:sz="0" w:space="0" w:color="auto"/>
        <w:right w:val="none" w:sz="0" w:space="0" w:color="auto"/>
      </w:divBdr>
    </w:div>
    <w:div w:id="1637372977">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59141509">
      <w:bodyDiv w:val="1"/>
      <w:marLeft w:val="0"/>
      <w:marRight w:val="0"/>
      <w:marTop w:val="0"/>
      <w:marBottom w:val="0"/>
      <w:divBdr>
        <w:top w:val="none" w:sz="0" w:space="0" w:color="auto"/>
        <w:left w:val="none" w:sz="0" w:space="0" w:color="auto"/>
        <w:bottom w:val="none" w:sz="0" w:space="0" w:color="auto"/>
        <w:right w:val="none" w:sz="0" w:space="0" w:color="auto"/>
      </w:divBdr>
      <w:divsChild>
        <w:div w:id="600915665">
          <w:marLeft w:val="0"/>
          <w:marRight w:val="0"/>
          <w:marTop w:val="0"/>
          <w:marBottom w:val="0"/>
          <w:divBdr>
            <w:top w:val="none" w:sz="0" w:space="0" w:color="auto"/>
            <w:left w:val="none" w:sz="0" w:space="0" w:color="auto"/>
            <w:bottom w:val="none" w:sz="0" w:space="0" w:color="auto"/>
            <w:right w:val="none" w:sz="0" w:space="0" w:color="auto"/>
          </w:divBdr>
        </w:div>
      </w:divsChild>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690789100">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8917855">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14571853">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51199055">
      <w:bodyDiv w:val="1"/>
      <w:marLeft w:val="0"/>
      <w:marRight w:val="0"/>
      <w:marTop w:val="0"/>
      <w:marBottom w:val="0"/>
      <w:divBdr>
        <w:top w:val="none" w:sz="0" w:space="0" w:color="auto"/>
        <w:left w:val="none" w:sz="0" w:space="0" w:color="auto"/>
        <w:bottom w:val="none" w:sz="0" w:space="0" w:color="auto"/>
        <w:right w:val="none" w:sz="0" w:space="0" w:color="auto"/>
      </w:divBdr>
      <w:divsChild>
        <w:div w:id="1518696919">
          <w:marLeft w:val="0"/>
          <w:marRight w:val="0"/>
          <w:marTop w:val="0"/>
          <w:marBottom w:val="0"/>
          <w:divBdr>
            <w:top w:val="none" w:sz="0" w:space="0" w:color="auto"/>
            <w:left w:val="none" w:sz="0" w:space="0" w:color="auto"/>
            <w:bottom w:val="none" w:sz="0" w:space="0" w:color="auto"/>
            <w:right w:val="none" w:sz="0" w:space="0" w:color="auto"/>
          </w:divBdr>
        </w:div>
      </w:divsChild>
    </w:div>
    <w:div w:id="1781950122">
      <w:bodyDiv w:val="1"/>
      <w:marLeft w:val="0"/>
      <w:marRight w:val="0"/>
      <w:marTop w:val="0"/>
      <w:marBottom w:val="0"/>
      <w:divBdr>
        <w:top w:val="none" w:sz="0" w:space="0" w:color="auto"/>
        <w:left w:val="none" w:sz="0" w:space="0" w:color="auto"/>
        <w:bottom w:val="none" w:sz="0" w:space="0" w:color="auto"/>
        <w:right w:val="none" w:sz="0" w:space="0" w:color="auto"/>
      </w:divBdr>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1957441359">
      <w:bodyDiv w:val="1"/>
      <w:marLeft w:val="0"/>
      <w:marRight w:val="0"/>
      <w:marTop w:val="0"/>
      <w:marBottom w:val="0"/>
      <w:divBdr>
        <w:top w:val="none" w:sz="0" w:space="0" w:color="auto"/>
        <w:left w:val="none" w:sz="0" w:space="0" w:color="auto"/>
        <w:bottom w:val="none" w:sz="0" w:space="0" w:color="auto"/>
        <w:right w:val="none" w:sz="0" w:space="0" w:color="auto"/>
      </w:divBdr>
    </w:div>
    <w:div w:id="2026325440">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08129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9076A20C59CD84C8B3A5D8D5E19D0B5" ma:contentTypeVersion="11" ma:contentTypeDescription="Create a new document." ma:contentTypeScope="" ma:versionID="1a6e07c1fa7b2eb381adaaebc9daf747">
  <xsd:schema xmlns:xsd="http://www.w3.org/2001/XMLSchema" xmlns:xs="http://www.w3.org/2001/XMLSchema" xmlns:p="http://schemas.microsoft.com/office/2006/metadata/properties" xmlns:ns2="dfe85b4a-28a0-45be-95a7-b56582d153ca" targetNamespace="http://schemas.microsoft.com/office/2006/metadata/properties" ma:root="true" ma:fieldsID="52bbf849e3fcb1788c280232ee7687f5" ns2:_="">
    <xsd:import namespace="dfe85b4a-28a0-45be-95a7-b56582d153c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e85b4a-28a0-45be-95a7-b56582d153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fe85b4a-28a0-45be-95a7-b56582d153c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10DA75-DBCE-468C-B19A-73129A373059}">
  <ds:schemaRefs>
    <ds:schemaRef ds:uri="http://schemas.openxmlformats.org/officeDocument/2006/bibliography"/>
  </ds:schemaRefs>
</ds:datastoreItem>
</file>

<file path=customXml/itemProps2.xml><?xml version="1.0" encoding="utf-8"?>
<ds:datastoreItem xmlns:ds="http://schemas.openxmlformats.org/officeDocument/2006/customXml" ds:itemID="{D60C7758-EC06-4CC5-BBFD-5FFCD99B6F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e85b4a-28a0-45be-95a7-b56582d153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A5945B-328C-452D-B968-589B93FBF594}">
  <ds:schemaRefs>
    <ds:schemaRef ds:uri="http://schemas.microsoft.com/sharepoint/v3/contenttype/forms"/>
  </ds:schemaRefs>
</ds:datastoreItem>
</file>

<file path=customXml/itemProps4.xml><?xml version="1.0" encoding="utf-8"?>
<ds:datastoreItem xmlns:ds="http://schemas.openxmlformats.org/officeDocument/2006/customXml" ds:itemID="{1A4D33B5-0269-407F-8AFD-AB0DE7037BCF}">
  <ds:schemaRefs>
    <ds:schemaRef ds:uri="http://schemas.microsoft.com/office/2006/metadata/properties"/>
    <ds:schemaRef ds:uri="http://schemas.microsoft.com/office/infopath/2007/PartnerControls"/>
    <ds:schemaRef ds:uri="dfe85b4a-28a0-45be-95a7-b56582d153ca"/>
  </ds:schemaRefs>
</ds:datastoreItem>
</file>

<file path=docProps/app.xml><?xml version="1.0" encoding="utf-8"?>
<Properties xmlns="http://schemas.openxmlformats.org/officeDocument/2006/extended-properties" xmlns:vt="http://schemas.openxmlformats.org/officeDocument/2006/docPropsVTypes">
  <Template>Thai%20Report</Template>
  <TotalTime>1017</TotalTime>
  <Pages>14</Pages>
  <Words>2352</Words>
  <Characters>13411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15732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Nutthaphon (Boss) Roengsin</cp:lastModifiedBy>
  <cp:revision>692</cp:revision>
  <cp:lastPrinted>2025-08-11T20:22:00Z</cp:lastPrinted>
  <dcterms:created xsi:type="dcterms:W3CDTF">2025-11-03T21:41:00Z</dcterms:created>
  <dcterms:modified xsi:type="dcterms:W3CDTF">2026-04-27T09:43:00Z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0x01010009076A20C59CD84C8B3A5D8D5E19D0B5</vt:lpwstr>
  </property>
  <property fmtid="{D5CDD505-2E9C-101B-9397-08002B2CF9AE}" pid="3" name="GrammarlyDocumentId">
    <vt:lpwstr>2d0a64a6d5ffbf918114942684c9aa66a4294854f011c706701e5cf60820b968</vt:lpwstr>
  </property>
  <property fmtid="{D5CDD505-2E9C-101B-9397-08002B2CF9AE}" pid="4" name="MediaServiceImageTags">
    <vt:lpwstr/>
  </property>
</Properties>
</file>